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C67BD8" w14:textId="20FD5A1B" w:rsidR="003D5630" w:rsidRPr="008A7173" w:rsidRDefault="003D5630" w:rsidP="7CE30DA8">
      <w:pPr>
        <w:pStyle w:val="Header"/>
        <w:tabs>
          <w:tab w:val="left" w:pos="8459"/>
        </w:tabs>
        <w:rPr>
          <w:color w:val="FF0000"/>
          <w:sz w:val="24"/>
          <w:szCs w:val="24"/>
        </w:rPr>
      </w:pPr>
      <w:bookmarkStart w:id="0" w:name="_Hlk772559"/>
      <w:bookmarkStart w:id="1" w:name="_Hlk4135959"/>
      <w:r w:rsidRPr="008A7173">
        <w:rPr>
          <w:sz w:val="24"/>
          <w:szCs w:val="24"/>
        </w:rPr>
        <w:t>3GPP TSG RAN WG1 Meeting</w:t>
      </w:r>
      <w:r w:rsidR="008669FF">
        <w:rPr>
          <w:sz w:val="24"/>
          <w:szCs w:val="24"/>
        </w:rPr>
        <w:t xml:space="preserve"> </w:t>
      </w:r>
      <w:r w:rsidRPr="008A7173">
        <w:rPr>
          <w:sz w:val="24"/>
          <w:szCs w:val="24"/>
        </w:rPr>
        <w:t>#</w:t>
      </w:r>
      <w:r w:rsidR="00E02820" w:rsidRPr="008A7173">
        <w:rPr>
          <w:sz w:val="24"/>
          <w:szCs w:val="24"/>
        </w:rPr>
        <w:t>1</w:t>
      </w:r>
      <w:r w:rsidR="00BA2DAC" w:rsidRPr="008A7173">
        <w:rPr>
          <w:sz w:val="24"/>
          <w:szCs w:val="24"/>
        </w:rPr>
        <w:t>10</w:t>
      </w:r>
      <w:r w:rsidR="004C53EF" w:rsidRPr="008A7173">
        <w:rPr>
          <w:sz w:val="24"/>
          <w:szCs w:val="24"/>
        </w:rPr>
        <w:t>bis-</w:t>
      </w:r>
      <w:r w:rsidR="00780946" w:rsidRPr="008A7173">
        <w:rPr>
          <w:sz w:val="24"/>
          <w:szCs w:val="24"/>
        </w:rPr>
        <w:t>e</w:t>
      </w:r>
      <w:r w:rsidRPr="008A7173">
        <w:tab/>
      </w:r>
      <w:r w:rsidRPr="008A7173">
        <w:rPr>
          <w:sz w:val="24"/>
          <w:szCs w:val="24"/>
        </w:rPr>
        <w:t>R1-</w:t>
      </w:r>
      <w:r w:rsidR="001700FE" w:rsidRPr="008A7173">
        <w:rPr>
          <w:sz w:val="24"/>
          <w:szCs w:val="24"/>
        </w:rPr>
        <w:t>220</w:t>
      </w:r>
      <w:r w:rsidR="003E7D8C">
        <w:rPr>
          <w:sz w:val="24"/>
          <w:szCs w:val="24"/>
        </w:rPr>
        <w:t>8518</w:t>
      </w:r>
    </w:p>
    <w:bookmarkEnd w:id="0"/>
    <w:p w14:paraId="6F89C3CA" w14:textId="327693C1" w:rsidR="003D5630" w:rsidRPr="00E92C3F" w:rsidRDefault="00796A30" w:rsidP="003D5630">
      <w:pPr>
        <w:pStyle w:val="Header"/>
        <w:rPr>
          <w:bCs/>
          <w:sz w:val="24"/>
        </w:rPr>
      </w:pPr>
      <w:r>
        <w:rPr>
          <w:bCs/>
          <w:sz w:val="24"/>
        </w:rPr>
        <w:t>E</w:t>
      </w:r>
      <w:r w:rsidR="004C53EF" w:rsidRPr="008A7173">
        <w:rPr>
          <w:bCs/>
          <w:sz w:val="24"/>
        </w:rPr>
        <w:t>-Meeting</w:t>
      </w:r>
      <w:r w:rsidR="00D56F4A" w:rsidRPr="008A7173">
        <w:rPr>
          <w:bCs/>
          <w:sz w:val="24"/>
        </w:rPr>
        <w:t>,</w:t>
      </w:r>
      <w:r w:rsidR="004C53EF" w:rsidRPr="008A7173">
        <w:rPr>
          <w:bCs/>
          <w:sz w:val="24"/>
        </w:rPr>
        <w:t xml:space="preserve"> October 10</w:t>
      </w:r>
      <w:r w:rsidR="004C53EF" w:rsidRPr="008A7173">
        <w:rPr>
          <w:bCs/>
          <w:sz w:val="24"/>
          <w:vertAlign w:val="superscript"/>
        </w:rPr>
        <w:t>th</w:t>
      </w:r>
      <w:r w:rsidR="004C53EF" w:rsidRPr="008A7173">
        <w:rPr>
          <w:bCs/>
          <w:sz w:val="24"/>
        </w:rPr>
        <w:t xml:space="preserve"> – 19</w:t>
      </w:r>
      <w:r w:rsidR="004C53EF" w:rsidRPr="008A7173">
        <w:rPr>
          <w:bCs/>
          <w:sz w:val="24"/>
          <w:vertAlign w:val="superscript"/>
        </w:rPr>
        <w:t>th</w:t>
      </w:r>
      <w:r w:rsidR="004C53EF" w:rsidRPr="008A7173">
        <w:rPr>
          <w:bCs/>
          <w:sz w:val="24"/>
        </w:rPr>
        <w:t>,</w:t>
      </w:r>
      <w:r w:rsidR="002F233A" w:rsidRPr="008A7173">
        <w:rPr>
          <w:bCs/>
          <w:sz w:val="24"/>
        </w:rPr>
        <w:t xml:space="preserve"> </w:t>
      </w:r>
      <w:r w:rsidR="00D56F4A" w:rsidRPr="008A7173">
        <w:rPr>
          <w:bCs/>
          <w:sz w:val="24"/>
        </w:rPr>
        <w:t>20</w:t>
      </w:r>
      <w:r w:rsidR="002F5259" w:rsidRPr="008A7173">
        <w:rPr>
          <w:bCs/>
          <w:sz w:val="24"/>
        </w:rPr>
        <w:t>2</w:t>
      </w:r>
      <w:r w:rsidR="00D56F4A" w:rsidRPr="008A7173">
        <w:rPr>
          <w:bCs/>
          <w:sz w:val="24"/>
        </w:rPr>
        <w:t>2</w:t>
      </w:r>
    </w:p>
    <w:p w14:paraId="132910AD" w14:textId="77777777" w:rsidR="00C7199C" w:rsidRPr="00E92C3F" w:rsidRDefault="00C7199C" w:rsidP="00C7199C">
      <w:pPr>
        <w:pStyle w:val="Header"/>
        <w:rPr>
          <w:bCs/>
          <w:noProof w:val="0"/>
          <w:sz w:val="24"/>
          <w:lang w:eastAsia="ja-JP"/>
        </w:rPr>
      </w:pPr>
    </w:p>
    <w:p w14:paraId="29716CBB" w14:textId="0BA0CB06" w:rsidR="00C7199C" w:rsidRPr="00DE5B89" w:rsidRDefault="00C7199C" w:rsidP="00C7199C">
      <w:pPr>
        <w:pStyle w:val="CRCoverPage"/>
        <w:rPr>
          <w:rFonts w:cs="Arial"/>
          <w:b/>
          <w:bCs/>
          <w:sz w:val="24"/>
          <w:lang w:val="en-US" w:eastAsia="ja-JP"/>
        </w:rPr>
      </w:pPr>
      <w:r w:rsidRPr="00E92C3F">
        <w:rPr>
          <w:rFonts w:cs="Arial"/>
          <w:b/>
          <w:bCs/>
          <w:sz w:val="24"/>
          <w:lang w:val="en-US"/>
        </w:rPr>
        <w:t>Agenda item:</w:t>
      </w:r>
      <w:r w:rsidRPr="00E92C3F">
        <w:rPr>
          <w:rFonts w:cs="Arial"/>
          <w:b/>
          <w:bCs/>
          <w:sz w:val="24"/>
          <w:lang w:val="en-US"/>
        </w:rPr>
        <w:tab/>
      </w:r>
      <w:r w:rsidRPr="00E92C3F">
        <w:rPr>
          <w:rFonts w:cs="Arial"/>
          <w:b/>
          <w:bCs/>
          <w:sz w:val="24"/>
          <w:lang w:val="en-US"/>
        </w:rPr>
        <w:tab/>
      </w:r>
      <w:r w:rsidR="003469DE" w:rsidRPr="00E92C3F">
        <w:rPr>
          <w:rFonts w:cs="Arial"/>
          <w:b/>
          <w:bCs/>
          <w:sz w:val="24"/>
          <w:lang w:val="en-US"/>
        </w:rPr>
        <w:t>9</w:t>
      </w:r>
      <w:r w:rsidR="0069466A" w:rsidRPr="00E92C3F">
        <w:rPr>
          <w:rFonts w:cs="Arial"/>
          <w:b/>
          <w:bCs/>
          <w:sz w:val="24"/>
          <w:lang w:val="en-US"/>
        </w:rPr>
        <w:t>.</w:t>
      </w:r>
      <w:r w:rsidR="003469DE" w:rsidRPr="00E92C3F">
        <w:rPr>
          <w:rFonts w:cs="Arial"/>
          <w:b/>
          <w:bCs/>
          <w:sz w:val="24"/>
          <w:lang w:val="en-US"/>
        </w:rPr>
        <w:t>7</w:t>
      </w:r>
      <w:r w:rsidR="0069466A" w:rsidRPr="00E92C3F">
        <w:rPr>
          <w:rFonts w:cs="Arial"/>
          <w:b/>
          <w:bCs/>
          <w:sz w:val="24"/>
          <w:lang w:val="en-US"/>
        </w:rPr>
        <w:t>.</w:t>
      </w:r>
      <w:r w:rsidR="003469DE" w:rsidRPr="00E92C3F">
        <w:rPr>
          <w:rFonts w:cs="Arial"/>
          <w:b/>
          <w:bCs/>
          <w:sz w:val="24"/>
          <w:lang w:val="en-US"/>
        </w:rPr>
        <w:t>1</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r w:rsidR="008F23B9" w:rsidRPr="00DE5B89">
        <w:rPr>
          <w:rFonts w:ascii="Arial" w:hAnsi="Arial" w:cs="Arial"/>
          <w:b/>
          <w:bCs/>
          <w:sz w:val="24"/>
          <w:lang w:val="en-US"/>
        </w:rPr>
        <w:t>Nokia</w:t>
      </w:r>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406BC2E6" w14:textId="11DAC312" w:rsidR="004D1B25" w:rsidRPr="00DE5B89" w:rsidRDefault="00C7199C" w:rsidP="7CE30DA8">
      <w:pPr>
        <w:ind w:left="1985" w:hanging="1985"/>
        <w:rPr>
          <w:rFonts w:ascii="Arial" w:hAnsi="Arial" w:cs="Arial"/>
          <w:b/>
          <w:bCs/>
          <w:sz w:val="24"/>
          <w:szCs w:val="24"/>
          <w:lang w:val="en-US"/>
        </w:rPr>
      </w:pPr>
      <w:r w:rsidRPr="7CE30DA8">
        <w:rPr>
          <w:rFonts w:ascii="Arial" w:hAnsi="Arial" w:cs="Arial"/>
          <w:b/>
          <w:bCs/>
          <w:sz w:val="24"/>
          <w:szCs w:val="24"/>
          <w:lang w:val="en-US"/>
        </w:rPr>
        <w:t>Title:</w:t>
      </w:r>
      <w:r>
        <w:tab/>
      </w:r>
      <w:r>
        <w:tab/>
      </w:r>
      <w:r w:rsidR="003469DE">
        <w:rPr>
          <w:rFonts w:ascii="Arial" w:hAnsi="Arial" w:cs="Arial"/>
          <w:b/>
          <w:bCs/>
          <w:sz w:val="24"/>
          <w:szCs w:val="24"/>
          <w:lang w:val="en-US"/>
        </w:rPr>
        <w:t>NW Energy Savings Performance Evaluation</w:t>
      </w:r>
    </w:p>
    <w:p w14:paraId="1F3F3B91"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1"/>
    </w:p>
    <w:p w14:paraId="57DCE59E" w14:textId="77777777" w:rsidR="0074681D" w:rsidRPr="00DE5B89" w:rsidRDefault="0074681D" w:rsidP="00E93A71">
      <w:pPr>
        <w:pStyle w:val="Heading1"/>
        <w:tabs>
          <w:tab w:val="num" w:pos="709"/>
        </w:tabs>
        <w:ind w:left="709" w:hanging="709"/>
        <w:rPr>
          <w:lang w:val="en-US"/>
        </w:rPr>
      </w:pPr>
      <w:r w:rsidRPr="00DE5B89">
        <w:rPr>
          <w:lang w:val="en-US"/>
        </w:rPr>
        <w:t>Introduction</w:t>
      </w:r>
    </w:p>
    <w:p w14:paraId="600493B6" w14:textId="1667BB92" w:rsidR="005528B0" w:rsidRDefault="00452C05" w:rsidP="0072019D">
      <w:pPr>
        <w:pStyle w:val="ListParagraph"/>
        <w:spacing w:before="120" w:after="120"/>
        <w:ind w:left="0"/>
        <w:contextualSpacing w:val="0"/>
        <w:jc w:val="both"/>
        <w:rPr>
          <w:sz w:val="22"/>
          <w:szCs w:val="22"/>
          <w:lang w:val="en-US"/>
        </w:rPr>
      </w:pPr>
      <w:bookmarkStart w:id="2" w:name="_Hlk525462591"/>
      <w:r>
        <w:rPr>
          <w:sz w:val="22"/>
          <w:szCs w:val="22"/>
          <w:lang w:val="en-US"/>
        </w:rPr>
        <w:t xml:space="preserve">Based on the </w:t>
      </w:r>
      <w:r w:rsidR="00917382">
        <w:rPr>
          <w:sz w:val="22"/>
          <w:szCs w:val="22"/>
          <w:lang w:val="en-US"/>
        </w:rPr>
        <w:t xml:space="preserve">email and online GTW </w:t>
      </w:r>
      <w:r>
        <w:rPr>
          <w:sz w:val="22"/>
          <w:szCs w:val="22"/>
          <w:lang w:val="en-US"/>
        </w:rPr>
        <w:t xml:space="preserve">discussions </w:t>
      </w:r>
      <w:r w:rsidR="00917382">
        <w:rPr>
          <w:sz w:val="22"/>
          <w:szCs w:val="22"/>
          <w:lang w:val="en-US"/>
        </w:rPr>
        <w:t>i</w:t>
      </w:r>
      <w:r w:rsidR="007C15D1">
        <w:rPr>
          <w:sz w:val="22"/>
          <w:szCs w:val="22"/>
          <w:lang w:val="en-US"/>
        </w:rPr>
        <w:t>n RAN1#1</w:t>
      </w:r>
      <w:r w:rsidR="00780946">
        <w:rPr>
          <w:sz w:val="22"/>
          <w:szCs w:val="22"/>
          <w:lang w:val="en-US"/>
        </w:rPr>
        <w:t>10</w:t>
      </w:r>
      <w:r w:rsidR="007C15D1">
        <w:rPr>
          <w:sz w:val="22"/>
          <w:szCs w:val="22"/>
          <w:lang w:val="en-US"/>
        </w:rPr>
        <w:t xml:space="preserve"> meeting, </w:t>
      </w:r>
      <w:r w:rsidR="00851A0F">
        <w:rPr>
          <w:sz w:val="22"/>
          <w:szCs w:val="22"/>
          <w:lang w:val="en-US"/>
        </w:rPr>
        <w:t xml:space="preserve">the </w:t>
      </w:r>
      <w:r w:rsidR="007C15D1">
        <w:rPr>
          <w:sz w:val="22"/>
          <w:szCs w:val="22"/>
          <w:lang w:val="en-US"/>
        </w:rPr>
        <w:t>following agreements</w:t>
      </w:r>
      <w:r w:rsidR="00780946">
        <w:rPr>
          <w:sz w:val="22"/>
          <w:szCs w:val="22"/>
          <w:lang w:val="en-US"/>
        </w:rPr>
        <w:t xml:space="preserve"> and working assumptions</w:t>
      </w:r>
      <w:r w:rsidR="007C15D1">
        <w:rPr>
          <w:sz w:val="22"/>
          <w:szCs w:val="22"/>
          <w:lang w:val="en-US"/>
        </w:rPr>
        <w:t xml:space="preserve"> </w:t>
      </w:r>
      <w:r w:rsidR="00851A0F">
        <w:rPr>
          <w:sz w:val="22"/>
          <w:szCs w:val="22"/>
          <w:lang w:val="en-US"/>
        </w:rPr>
        <w:t>we</w:t>
      </w:r>
      <w:r w:rsidR="007C15D1">
        <w:rPr>
          <w:sz w:val="22"/>
          <w:szCs w:val="22"/>
          <w:lang w:val="en-US"/>
        </w:rPr>
        <w:t>re made</w:t>
      </w:r>
      <w:r w:rsidR="00851A0F">
        <w:rPr>
          <w:sz w:val="22"/>
          <w:szCs w:val="22"/>
          <w:lang w:val="en-US"/>
        </w:rPr>
        <w:t>:</w:t>
      </w:r>
    </w:p>
    <w:tbl>
      <w:tblPr>
        <w:tblStyle w:val="TableGrid"/>
        <w:tblW w:w="0" w:type="auto"/>
        <w:tblLook w:val="04A0" w:firstRow="1" w:lastRow="0" w:firstColumn="1" w:lastColumn="0" w:noHBand="0" w:noVBand="1"/>
      </w:tblPr>
      <w:tblGrid>
        <w:gridCol w:w="9962"/>
      </w:tblGrid>
      <w:tr w:rsidR="00FA25A3" w:rsidRPr="00D62A1D" w14:paraId="726FA687" w14:textId="77777777" w:rsidTr="006673DF">
        <w:tc>
          <w:tcPr>
            <w:tcW w:w="9631" w:type="dxa"/>
          </w:tcPr>
          <w:p w14:paraId="6C9BA7DC" w14:textId="14F36451" w:rsidR="00780946" w:rsidRDefault="00780946" w:rsidP="00AF5E7C">
            <w:pPr>
              <w:spacing w:after="0"/>
              <w:jc w:val="both"/>
              <w:rPr>
                <w:bCs/>
              </w:rPr>
            </w:pPr>
            <w:r>
              <w:rPr>
                <w:b/>
                <w:bCs/>
                <w:iCs/>
                <w:highlight w:val="green"/>
              </w:rPr>
              <w:t>Agreement</w:t>
            </w:r>
            <w:r w:rsidR="00935021" w:rsidRPr="00191F0F">
              <w:rPr>
                <w:b/>
                <w:bCs/>
                <w:iCs/>
              </w:rPr>
              <w:t>:</w:t>
            </w:r>
            <w:r w:rsidR="00AF5E7C">
              <w:rPr>
                <w:b/>
                <w:bCs/>
                <w:iCs/>
              </w:rPr>
              <w:t xml:space="preserve"> </w:t>
            </w:r>
            <w:r>
              <w:rPr>
                <w:bCs/>
              </w:rPr>
              <w:t>For non-sleep mode, the relative power value in power model table for UL reception and/or DL transmission is provided based on reference configuration.</w:t>
            </w:r>
          </w:p>
          <w:p w14:paraId="2A839258" w14:textId="77777777" w:rsidR="00780946" w:rsidRDefault="00780946" w:rsidP="00191F0F">
            <w:pPr>
              <w:spacing w:after="0"/>
              <w:rPr>
                <w:b/>
              </w:rPr>
            </w:pPr>
          </w:p>
          <w:p w14:paraId="3DE4795D" w14:textId="393B3AEB" w:rsidR="00780946" w:rsidRDefault="00780946" w:rsidP="00191F0F">
            <w:pPr>
              <w:spacing w:after="0"/>
              <w:rPr>
                <w:bCs/>
                <w:szCs w:val="24"/>
              </w:rPr>
            </w:pPr>
            <w:r>
              <w:rPr>
                <w:b/>
                <w:bCs/>
                <w:iCs/>
                <w:highlight w:val="green"/>
              </w:rPr>
              <w:t>Agreement</w:t>
            </w:r>
            <w:r w:rsidR="00935021" w:rsidRPr="00191F0F">
              <w:rPr>
                <w:b/>
                <w:bCs/>
                <w:iCs/>
              </w:rPr>
              <w:t>:</w:t>
            </w:r>
            <w:r w:rsidR="00303AA9">
              <w:rPr>
                <w:b/>
                <w:bCs/>
                <w:iCs/>
              </w:rPr>
              <w:t xml:space="preserve"> </w:t>
            </w:r>
            <w:r>
              <w:rPr>
                <w:bCs/>
              </w:rPr>
              <w:t>For set 2 FR1 FDD TxRx reference configuration, confirm the WA as 32 in reference configuration.</w:t>
            </w:r>
          </w:p>
          <w:p w14:paraId="0110A7B3" w14:textId="77777777" w:rsidR="00780946" w:rsidRDefault="00780946" w:rsidP="00191F0F">
            <w:pPr>
              <w:spacing w:after="0"/>
              <w:rPr>
                <w:b/>
              </w:rPr>
            </w:pPr>
          </w:p>
          <w:p w14:paraId="11EBC5F6" w14:textId="1DB913CD" w:rsidR="00780946" w:rsidRDefault="00780946" w:rsidP="00191F0F">
            <w:pPr>
              <w:spacing w:after="0"/>
              <w:rPr>
                <w:bCs/>
              </w:rPr>
            </w:pPr>
            <w:r>
              <w:rPr>
                <w:b/>
                <w:bCs/>
                <w:iCs/>
                <w:highlight w:val="green"/>
              </w:rPr>
              <w:t>Agreement</w:t>
            </w:r>
            <w:r w:rsidR="00191F0F" w:rsidRPr="00191F0F">
              <w:rPr>
                <w:b/>
                <w:bCs/>
                <w:iCs/>
              </w:rPr>
              <w:t>:</w:t>
            </w:r>
            <w:r w:rsidR="00303AA9">
              <w:rPr>
                <w:b/>
                <w:bCs/>
                <w:iCs/>
              </w:rPr>
              <w:t xml:space="preserve"> </w:t>
            </w:r>
            <w:r>
              <w:rPr>
                <w:bCs/>
              </w:rPr>
              <w:t>The total DL power level is 49 dBm for set 2 FR1 FDD reference configuration.</w:t>
            </w:r>
          </w:p>
          <w:p w14:paraId="6039605C" w14:textId="14328ECE" w:rsidR="008E68B1" w:rsidRDefault="008E68B1" w:rsidP="00191F0F">
            <w:pPr>
              <w:spacing w:after="0"/>
              <w:rPr>
                <w:bCs/>
              </w:rPr>
            </w:pPr>
          </w:p>
          <w:p w14:paraId="01D76337" w14:textId="6F31AC83" w:rsidR="008E68B1" w:rsidRPr="00ED53DE" w:rsidRDefault="008E68B1" w:rsidP="008E68B1">
            <w:pPr>
              <w:spacing w:after="0"/>
              <w:rPr>
                <w:bCs/>
              </w:rPr>
            </w:pPr>
            <w:r>
              <w:rPr>
                <w:b/>
                <w:bCs/>
                <w:iCs/>
                <w:highlight w:val="green"/>
              </w:rPr>
              <w:t>Agreement</w:t>
            </w:r>
            <w:r w:rsidRPr="002069B2">
              <w:rPr>
                <w:b/>
              </w:rPr>
              <w:t>:</w:t>
            </w:r>
            <w:r w:rsidR="00ED53DE">
              <w:rPr>
                <w:b/>
              </w:rPr>
              <w:t xml:space="preserve"> </w:t>
            </w:r>
            <w:r w:rsidRPr="00ED53DE">
              <w:rPr>
                <w:bCs/>
              </w:rPr>
              <w:t>For set 3 FR2 reference configuration, the total DL power level and EIRP limit is set as 33 dBm and 63 dBm respectively. Note EIRP limit is also scaled with the number of TxRU.</w:t>
            </w:r>
          </w:p>
          <w:p w14:paraId="1D16224C" w14:textId="77777777" w:rsidR="00780946" w:rsidRDefault="00780946" w:rsidP="00191F0F">
            <w:pPr>
              <w:spacing w:after="0"/>
            </w:pPr>
          </w:p>
          <w:p w14:paraId="110012D1" w14:textId="754B2315" w:rsidR="00780946" w:rsidRPr="00303AA9" w:rsidRDefault="002069B2" w:rsidP="00303AA9">
            <w:pPr>
              <w:spacing w:after="0"/>
              <w:rPr>
                <w:bCs/>
              </w:rPr>
            </w:pPr>
            <w:r>
              <w:rPr>
                <w:b/>
                <w:bCs/>
                <w:iCs/>
                <w:highlight w:val="green"/>
              </w:rPr>
              <w:t>Agreement</w:t>
            </w:r>
            <w:r w:rsidR="00303AA9" w:rsidRPr="00303AA9">
              <w:rPr>
                <w:b/>
              </w:rPr>
              <w:t>:</w:t>
            </w:r>
            <w:r w:rsidR="00303AA9">
              <w:rPr>
                <w:b/>
              </w:rPr>
              <w:t xml:space="preserve"> </w:t>
            </w:r>
            <w:r w:rsidR="00780946" w:rsidRPr="00303AA9">
              <w:rPr>
                <w:bCs/>
              </w:rPr>
              <w:t>For the purpose of evaluation, adopt the following as BS power consumption model. These entries for this table is per reference configuration set.</w:t>
            </w:r>
          </w:p>
          <w:p w14:paraId="4ADE861C" w14:textId="77777777" w:rsidR="00780946" w:rsidRPr="00E356D8" w:rsidRDefault="00780946" w:rsidP="00E356D8">
            <w:pPr>
              <w:numPr>
                <w:ilvl w:val="0"/>
                <w:numId w:val="17"/>
              </w:numPr>
              <w:overflowPunct/>
              <w:autoSpaceDE/>
              <w:autoSpaceDN/>
              <w:adjustRightInd/>
              <w:spacing w:after="120"/>
              <w:textAlignment w:val="auto"/>
              <w:rPr>
                <w:bCs/>
                <w:color w:val="C00000"/>
              </w:rPr>
            </w:pPr>
            <w:r w:rsidRPr="00E356D8">
              <w:rPr>
                <w:bCs/>
              </w:rPr>
              <w:t>FFS: One or multiple values for relative power and transition time.</w:t>
            </w: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4992"/>
              <w:gridCol w:w="992"/>
              <w:gridCol w:w="1134"/>
              <w:gridCol w:w="1134"/>
            </w:tblGrid>
            <w:tr w:rsidR="00780946" w14:paraId="4688A627" w14:textId="77777777" w:rsidTr="00BD4B89">
              <w:tc>
                <w:tcPr>
                  <w:tcW w:w="1382" w:type="dxa"/>
                  <w:tcBorders>
                    <w:top w:val="double" w:sz="4" w:space="0" w:color="A5A5A5"/>
                    <w:left w:val="double" w:sz="4" w:space="0" w:color="A5A5A5"/>
                    <w:bottom w:val="double" w:sz="4" w:space="0" w:color="A5A5A5"/>
                    <w:right w:val="double" w:sz="4" w:space="0" w:color="A5A5A5"/>
                  </w:tcBorders>
                  <w:vAlign w:val="center"/>
                </w:tcPr>
                <w:p w14:paraId="55CBC420" w14:textId="77777777" w:rsidR="00780946" w:rsidRDefault="00780946" w:rsidP="00780946">
                  <w:pPr>
                    <w:jc w:val="center"/>
                    <w:rPr>
                      <w:rFonts w:ascii="Calibri" w:eastAsia="Malgun Gothic" w:hAnsi="Calibri"/>
                      <w:b/>
                      <w:bCs/>
                      <w:kern w:val="2"/>
                      <w:szCs w:val="22"/>
                    </w:rPr>
                  </w:pPr>
                  <w:r>
                    <w:rPr>
                      <w:rFonts w:ascii="Calibri" w:eastAsia="Malgun Gothic" w:hAnsi="Calibri"/>
                      <w:b/>
                      <w:bCs/>
                      <w:kern w:val="2"/>
                      <w:szCs w:val="22"/>
                    </w:rPr>
                    <w:t>Power state</w:t>
                  </w:r>
                </w:p>
              </w:tc>
              <w:tc>
                <w:tcPr>
                  <w:tcW w:w="4992" w:type="dxa"/>
                  <w:tcBorders>
                    <w:top w:val="double" w:sz="4" w:space="0" w:color="A5A5A5"/>
                    <w:left w:val="double" w:sz="4" w:space="0" w:color="A5A5A5"/>
                    <w:bottom w:val="double" w:sz="4" w:space="0" w:color="A5A5A5"/>
                    <w:right w:val="double" w:sz="4" w:space="0" w:color="A5A5A5"/>
                  </w:tcBorders>
                  <w:vAlign w:val="center"/>
                </w:tcPr>
                <w:p w14:paraId="052FE54E" w14:textId="77777777" w:rsidR="00780946" w:rsidRDefault="00780946" w:rsidP="00780946">
                  <w:pPr>
                    <w:jc w:val="center"/>
                    <w:rPr>
                      <w:rFonts w:ascii="Calibri" w:eastAsia="Malgun Gothic" w:hAnsi="Calibri"/>
                      <w:b/>
                      <w:bCs/>
                      <w:kern w:val="2"/>
                      <w:szCs w:val="22"/>
                    </w:rPr>
                  </w:pPr>
                  <w:r>
                    <w:rPr>
                      <w:rFonts w:ascii="Calibri" w:eastAsia="Malgun Gothic" w:hAnsi="Calibri"/>
                      <w:b/>
                      <w:bCs/>
                      <w:kern w:val="2"/>
                      <w:szCs w:val="22"/>
                    </w:rPr>
                    <w:t>Characteristic</w:t>
                  </w:r>
                </w:p>
              </w:tc>
              <w:tc>
                <w:tcPr>
                  <w:tcW w:w="992" w:type="dxa"/>
                  <w:tcBorders>
                    <w:top w:val="double" w:sz="4" w:space="0" w:color="A5A5A5"/>
                    <w:left w:val="double" w:sz="4" w:space="0" w:color="A5A5A5"/>
                    <w:bottom w:val="double" w:sz="4" w:space="0" w:color="A5A5A5"/>
                    <w:right w:val="double" w:sz="4" w:space="0" w:color="A5A5A5"/>
                  </w:tcBorders>
                  <w:vAlign w:val="center"/>
                </w:tcPr>
                <w:p w14:paraId="197CA779" w14:textId="77777777" w:rsidR="00780946" w:rsidRDefault="00780946" w:rsidP="00780946">
                  <w:pPr>
                    <w:pStyle w:val="TAH"/>
                    <w:rPr>
                      <w:rFonts w:ascii="Calibri" w:hAnsi="Calibri"/>
                      <w:bCs/>
                      <w:kern w:val="2"/>
                      <w:sz w:val="20"/>
                      <w:szCs w:val="22"/>
                      <w:lang w:val="en-US"/>
                    </w:rPr>
                  </w:pPr>
                  <w:r>
                    <w:rPr>
                      <w:rFonts w:ascii="Calibri" w:hAnsi="Calibri"/>
                      <w:bCs/>
                      <w:kern w:val="2"/>
                      <w:sz w:val="20"/>
                      <w:szCs w:val="22"/>
                      <w:lang w:val="en-US"/>
                    </w:rPr>
                    <w:t>Relative Power</w:t>
                  </w:r>
                </w:p>
              </w:tc>
              <w:tc>
                <w:tcPr>
                  <w:tcW w:w="1134" w:type="dxa"/>
                  <w:tcBorders>
                    <w:top w:val="double" w:sz="4" w:space="0" w:color="A5A5A5"/>
                    <w:left w:val="double" w:sz="4" w:space="0" w:color="A5A5A5"/>
                    <w:bottom w:val="double" w:sz="4" w:space="0" w:color="A5A5A5"/>
                    <w:right w:val="double" w:sz="4" w:space="0" w:color="A5A5A5"/>
                  </w:tcBorders>
                  <w:vAlign w:val="center"/>
                </w:tcPr>
                <w:p w14:paraId="5E318108" w14:textId="77777777" w:rsidR="00780946" w:rsidRDefault="00780946" w:rsidP="00780946">
                  <w:pPr>
                    <w:pStyle w:val="TAH"/>
                    <w:rPr>
                      <w:rFonts w:ascii="Calibri" w:eastAsia="Times New Roman" w:hAnsi="Calibri"/>
                      <w:bCs/>
                      <w:kern w:val="2"/>
                      <w:sz w:val="20"/>
                      <w:szCs w:val="22"/>
                      <w:lang w:val="en-US"/>
                    </w:rPr>
                  </w:pPr>
                  <w:r>
                    <w:rPr>
                      <w:rFonts w:ascii="Calibri" w:hAnsi="Calibri"/>
                      <w:bCs/>
                      <w:kern w:val="2"/>
                      <w:sz w:val="20"/>
                      <w:szCs w:val="22"/>
                      <w:lang w:val="en-US"/>
                    </w:rPr>
                    <w:t>Additional transition energy</w:t>
                  </w:r>
                  <w:r w:rsidRPr="00470D48">
                    <w:rPr>
                      <w:rFonts w:ascii="Calibri" w:hAnsi="Calibri"/>
                      <w:bCs/>
                      <w:kern w:val="2"/>
                      <w:sz w:val="22"/>
                      <w:szCs w:val="24"/>
                      <w:vertAlign w:val="superscript"/>
                      <w:lang w:val="en-US"/>
                    </w:rPr>
                    <w:t>3</w:t>
                  </w:r>
                </w:p>
              </w:tc>
              <w:tc>
                <w:tcPr>
                  <w:tcW w:w="1134" w:type="dxa"/>
                  <w:tcBorders>
                    <w:top w:val="double" w:sz="4" w:space="0" w:color="A5A5A5"/>
                    <w:left w:val="double" w:sz="4" w:space="0" w:color="A5A5A5"/>
                    <w:bottom w:val="double" w:sz="4" w:space="0" w:color="A5A5A5"/>
                    <w:right w:val="double" w:sz="4" w:space="0" w:color="A5A5A5"/>
                  </w:tcBorders>
                  <w:vAlign w:val="center"/>
                </w:tcPr>
                <w:p w14:paraId="2C2FF2F7" w14:textId="77777777" w:rsidR="00780946" w:rsidRDefault="00780946" w:rsidP="00780946">
                  <w:pPr>
                    <w:rPr>
                      <w:rFonts w:ascii="Times" w:hAnsi="Times"/>
                      <w:b/>
                      <w:bCs/>
                      <w:szCs w:val="24"/>
                    </w:rPr>
                  </w:pPr>
                  <w:r>
                    <w:rPr>
                      <w:b/>
                      <w:bCs/>
                    </w:rPr>
                    <w:t>Total transition time</w:t>
                  </w:r>
                </w:p>
              </w:tc>
            </w:tr>
            <w:tr w:rsidR="00780946" w14:paraId="3E6F56AE" w14:textId="77777777" w:rsidTr="00BD4B89">
              <w:tc>
                <w:tcPr>
                  <w:tcW w:w="1382" w:type="dxa"/>
                  <w:tcBorders>
                    <w:top w:val="double" w:sz="4" w:space="0" w:color="A5A5A5"/>
                    <w:left w:val="double" w:sz="4" w:space="0" w:color="A5A5A5"/>
                    <w:bottom w:val="double" w:sz="4" w:space="0" w:color="A5A5A5"/>
                    <w:right w:val="double" w:sz="4" w:space="0" w:color="A5A5A5"/>
                  </w:tcBorders>
                  <w:vAlign w:val="center"/>
                </w:tcPr>
                <w:p w14:paraId="035AF765" w14:textId="77777777" w:rsidR="00780946" w:rsidRDefault="00780946" w:rsidP="00780946">
                  <w:pPr>
                    <w:jc w:val="center"/>
                  </w:pPr>
                  <w:r>
                    <w:t>Deep sleep</w:t>
                  </w:r>
                  <w:r w:rsidRPr="00470D48">
                    <w:rPr>
                      <w:sz w:val="22"/>
                      <w:szCs w:val="14"/>
                      <w:vertAlign w:val="superscript"/>
                    </w:rPr>
                    <w:t>1</w:t>
                  </w:r>
                </w:p>
              </w:tc>
              <w:tc>
                <w:tcPr>
                  <w:tcW w:w="4992" w:type="dxa"/>
                  <w:tcBorders>
                    <w:top w:val="double" w:sz="4" w:space="0" w:color="A5A5A5"/>
                    <w:left w:val="double" w:sz="4" w:space="0" w:color="A5A5A5"/>
                    <w:bottom w:val="double" w:sz="4" w:space="0" w:color="A5A5A5"/>
                    <w:right w:val="double" w:sz="4" w:space="0" w:color="A5A5A5"/>
                  </w:tcBorders>
                </w:tcPr>
                <w:p w14:paraId="53D18D45" w14:textId="77777777" w:rsidR="00780946" w:rsidRDefault="00780946" w:rsidP="00A67FB3">
                  <w:pPr>
                    <w:spacing w:after="0"/>
                  </w:pPr>
                  <w:r>
                    <w:t xml:space="preserve">There is neither DL transmission nor UL reception. </w:t>
                  </w:r>
                </w:p>
                <w:p w14:paraId="29257705" w14:textId="77777777" w:rsidR="00780946" w:rsidRDefault="00780946" w:rsidP="00A67FB3">
                  <w:pPr>
                    <w:spacing w:after="0"/>
                  </w:pPr>
                  <w:r>
                    <w:t xml:space="preserve">Time interval for the sleep should be larger than the total transition time entering and leaving this state. </w:t>
                  </w:r>
                </w:p>
              </w:tc>
              <w:tc>
                <w:tcPr>
                  <w:tcW w:w="992" w:type="dxa"/>
                  <w:tcBorders>
                    <w:top w:val="double" w:sz="4" w:space="0" w:color="A5A5A5"/>
                    <w:left w:val="double" w:sz="4" w:space="0" w:color="A5A5A5"/>
                    <w:bottom w:val="double" w:sz="4" w:space="0" w:color="A5A5A5"/>
                    <w:right w:val="double" w:sz="4" w:space="0" w:color="A5A5A5"/>
                  </w:tcBorders>
                </w:tcPr>
                <w:p w14:paraId="1D53C453" w14:textId="77777777" w:rsidR="00780946" w:rsidRDefault="00780946" w:rsidP="00780946">
                  <w:r>
                    <w:t>P1=1</w:t>
                  </w:r>
                </w:p>
              </w:tc>
              <w:tc>
                <w:tcPr>
                  <w:tcW w:w="1134" w:type="dxa"/>
                  <w:tcBorders>
                    <w:top w:val="double" w:sz="4" w:space="0" w:color="A5A5A5"/>
                    <w:left w:val="double" w:sz="4" w:space="0" w:color="A5A5A5"/>
                    <w:bottom w:val="double" w:sz="4" w:space="0" w:color="A5A5A5"/>
                    <w:right w:val="double" w:sz="4" w:space="0" w:color="A5A5A5"/>
                  </w:tcBorders>
                </w:tcPr>
                <w:p w14:paraId="319F5EE6" w14:textId="77777777" w:rsidR="00780946" w:rsidRDefault="00780946" w:rsidP="00780946">
                  <w:r>
                    <w:t>E1</w:t>
                  </w:r>
                </w:p>
              </w:tc>
              <w:tc>
                <w:tcPr>
                  <w:tcW w:w="1134" w:type="dxa"/>
                  <w:tcBorders>
                    <w:top w:val="double" w:sz="4" w:space="0" w:color="A5A5A5"/>
                    <w:left w:val="double" w:sz="4" w:space="0" w:color="A5A5A5"/>
                    <w:bottom w:val="double" w:sz="4" w:space="0" w:color="A5A5A5"/>
                    <w:right w:val="double" w:sz="4" w:space="0" w:color="A5A5A5"/>
                  </w:tcBorders>
                </w:tcPr>
                <w:p w14:paraId="4A08609D" w14:textId="77777777" w:rsidR="00780946" w:rsidRDefault="00780946" w:rsidP="00780946">
                  <w:r>
                    <w:t xml:space="preserve">T1 </w:t>
                  </w:r>
                </w:p>
              </w:tc>
            </w:tr>
            <w:tr w:rsidR="00780946" w14:paraId="5E7F325B" w14:textId="77777777" w:rsidTr="00BD4B89">
              <w:tc>
                <w:tcPr>
                  <w:tcW w:w="1382" w:type="dxa"/>
                  <w:tcBorders>
                    <w:top w:val="double" w:sz="4" w:space="0" w:color="A5A5A5"/>
                    <w:left w:val="double" w:sz="4" w:space="0" w:color="A5A5A5"/>
                    <w:bottom w:val="double" w:sz="4" w:space="0" w:color="A5A5A5"/>
                    <w:right w:val="double" w:sz="4" w:space="0" w:color="A5A5A5"/>
                  </w:tcBorders>
                  <w:vAlign w:val="center"/>
                </w:tcPr>
                <w:p w14:paraId="505D1D6A" w14:textId="77777777" w:rsidR="00780946" w:rsidRDefault="00780946" w:rsidP="00780946">
                  <w:pPr>
                    <w:jc w:val="center"/>
                  </w:pPr>
                  <w:r>
                    <w:t>Light sleep</w:t>
                  </w:r>
                </w:p>
              </w:tc>
              <w:tc>
                <w:tcPr>
                  <w:tcW w:w="4992" w:type="dxa"/>
                  <w:tcBorders>
                    <w:top w:val="double" w:sz="4" w:space="0" w:color="A5A5A5"/>
                    <w:left w:val="double" w:sz="4" w:space="0" w:color="A5A5A5"/>
                    <w:bottom w:val="double" w:sz="4" w:space="0" w:color="A5A5A5"/>
                    <w:right w:val="double" w:sz="4" w:space="0" w:color="A5A5A5"/>
                  </w:tcBorders>
                </w:tcPr>
                <w:p w14:paraId="1F3E3AEF" w14:textId="77777777" w:rsidR="00780946" w:rsidRDefault="00780946" w:rsidP="00D34A12">
                  <w:pPr>
                    <w:spacing w:after="0"/>
                  </w:pPr>
                  <w:r>
                    <w:t xml:space="preserve">There is neither DL transmission nor UL reception. </w:t>
                  </w:r>
                </w:p>
                <w:p w14:paraId="3167AAFB" w14:textId="77777777" w:rsidR="00780946" w:rsidRDefault="00780946" w:rsidP="00D34A12">
                  <w:pPr>
                    <w:spacing w:after="0"/>
                  </w:pPr>
                  <w:r>
                    <w:t>Time interval for the sleep should be larger than the total transition time entering and leaving this state.</w:t>
                  </w:r>
                </w:p>
                <w:p w14:paraId="711735F3" w14:textId="77777777" w:rsidR="00780946" w:rsidRDefault="00780946" w:rsidP="00D34A12">
                  <w:pPr>
                    <w:spacing w:after="0"/>
                  </w:pPr>
                  <w:r>
                    <w:t>(P2&gt;P1)</w:t>
                  </w:r>
                </w:p>
              </w:tc>
              <w:tc>
                <w:tcPr>
                  <w:tcW w:w="992" w:type="dxa"/>
                  <w:tcBorders>
                    <w:top w:val="double" w:sz="4" w:space="0" w:color="A5A5A5"/>
                    <w:left w:val="double" w:sz="4" w:space="0" w:color="A5A5A5"/>
                    <w:bottom w:val="double" w:sz="4" w:space="0" w:color="A5A5A5"/>
                    <w:right w:val="double" w:sz="4" w:space="0" w:color="A5A5A5"/>
                  </w:tcBorders>
                </w:tcPr>
                <w:p w14:paraId="227D9228" w14:textId="77777777" w:rsidR="00780946" w:rsidRDefault="00780946" w:rsidP="00780946">
                  <w:r>
                    <w:t>P2</w:t>
                  </w:r>
                </w:p>
              </w:tc>
              <w:tc>
                <w:tcPr>
                  <w:tcW w:w="1134" w:type="dxa"/>
                  <w:tcBorders>
                    <w:top w:val="double" w:sz="4" w:space="0" w:color="A5A5A5"/>
                    <w:left w:val="double" w:sz="4" w:space="0" w:color="A5A5A5"/>
                    <w:bottom w:val="double" w:sz="4" w:space="0" w:color="A5A5A5"/>
                    <w:right w:val="double" w:sz="4" w:space="0" w:color="A5A5A5"/>
                  </w:tcBorders>
                </w:tcPr>
                <w:p w14:paraId="465CCB24" w14:textId="77777777" w:rsidR="00780946" w:rsidRDefault="00780946" w:rsidP="00780946">
                  <w:r>
                    <w:t>E2</w:t>
                  </w:r>
                </w:p>
              </w:tc>
              <w:tc>
                <w:tcPr>
                  <w:tcW w:w="1134" w:type="dxa"/>
                  <w:tcBorders>
                    <w:top w:val="double" w:sz="4" w:space="0" w:color="A5A5A5"/>
                    <w:left w:val="double" w:sz="4" w:space="0" w:color="A5A5A5"/>
                    <w:bottom w:val="double" w:sz="4" w:space="0" w:color="A5A5A5"/>
                    <w:right w:val="double" w:sz="4" w:space="0" w:color="A5A5A5"/>
                  </w:tcBorders>
                </w:tcPr>
                <w:p w14:paraId="70EA1046" w14:textId="77777777" w:rsidR="00780946" w:rsidRDefault="00780946" w:rsidP="00780946">
                  <w:r>
                    <w:t xml:space="preserve">T2 </w:t>
                  </w:r>
                </w:p>
              </w:tc>
            </w:tr>
            <w:tr w:rsidR="00780946" w14:paraId="672169D6" w14:textId="77777777" w:rsidTr="00BD4B89">
              <w:tc>
                <w:tcPr>
                  <w:tcW w:w="1382" w:type="dxa"/>
                  <w:tcBorders>
                    <w:top w:val="double" w:sz="4" w:space="0" w:color="A5A5A5"/>
                    <w:left w:val="double" w:sz="4" w:space="0" w:color="A5A5A5"/>
                    <w:bottom w:val="double" w:sz="4" w:space="0" w:color="A5A5A5"/>
                    <w:right w:val="double" w:sz="4" w:space="0" w:color="A5A5A5"/>
                  </w:tcBorders>
                  <w:vAlign w:val="center"/>
                </w:tcPr>
                <w:p w14:paraId="50BBC0AC" w14:textId="77777777" w:rsidR="00780946" w:rsidRDefault="00780946" w:rsidP="00780946">
                  <w:pPr>
                    <w:jc w:val="center"/>
                  </w:pPr>
                  <w:r>
                    <w:t>Micro sleep</w:t>
                  </w:r>
                </w:p>
              </w:tc>
              <w:tc>
                <w:tcPr>
                  <w:tcW w:w="4992" w:type="dxa"/>
                  <w:tcBorders>
                    <w:top w:val="double" w:sz="4" w:space="0" w:color="A5A5A5"/>
                    <w:left w:val="double" w:sz="4" w:space="0" w:color="A5A5A5"/>
                    <w:bottom w:val="double" w:sz="4" w:space="0" w:color="A5A5A5"/>
                    <w:right w:val="double" w:sz="4" w:space="0" w:color="A5A5A5"/>
                  </w:tcBorders>
                </w:tcPr>
                <w:p w14:paraId="4DDB6ABD" w14:textId="77777777" w:rsidR="00780946" w:rsidRDefault="00780946" w:rsidP="00D34A12">
                  <w:pPr>
                    <w:spacing w:after="0"/>
                  </w:pPr>
                  <w:r>
                    <w:t>There is neither DL transmission nor UL reception.</w:t>
                  </w:r>
                </w:p>
                <w:p w14:paraId="759AAFD8" w14:textId="77777777" w:rsidR="00780946" w:rsidRDefault="00780946" w:rsidP="00D34A12">
                  <w:pPr>
                    <w:spacing w:after="0"/>
                  </w:pPr>
                  <w:r>
                    <w:t>Immediate transition is assumed for network energy saving study purpose from or to a non-sleep state.</w:t>
                  </w:r>
                </w:p>
              </w:tc>
              <w:tc>
                <w:tcPr>
                  <w:tcW w:w="992" w:type="dxa"/>
                  <w:tcBorders>
                    <w:top w:val="double" w:sz="4" w:space="0" w:color="A5A5A5"/>
                    <w:left w:val="double" w:sz="4" w:space="0" w:color="A5A5A5"/>
                    <w:bottom w:val="double" w:sz="4" w:space="0" w:color="A5A5A5"/>
                    <w:right w:val="double" w:sz="4" w:space="0" w:color="A5A5A5"/>
                  </w:tcBorders>
                </w:tcPr>
                <w:p w14:paraId="4A58F3D8" w14:textId="77777777" w:rsidR="00780946" w:rsidRDefault="00780946" w:rsidP="00780946">
                  <w:r>
                    <w:t>P3</w:t>
                  </w:r>
                </w:p>
              </w:tc>
              <w:tc>
                <w:tcPr>
                  <w:tcW w:w="1134" w:type="dxa"/>
                  <w:tcBorders>
                    <w:top w:val="double" w:sz="4" w:space="0" w:color="A5A5A5"/>
                    <w:left w:val="double" w:sz="4" w:space="0" w:color="A5A5A5"/>
                    <w:bottom w:val="double" w:sz="4" w:space="0" w:color="A5A5A5"/>
                    <w:right w:val="double" w:sz="4" w:space="0" w:color="A5A5A5"/>
                  </w:tcBorders>
                </w:tcPr>
                <w:p w14:paraId="518F8168" w14:textId="77777777" w:rsidR="00780946" w:rsidRDefault="00780946" w:rsidP="00780946">
                  <w:r>
                    <w:t>0</w:t>
                  </w:r>
                </w:p>
              </w:tc>
              <w:tc>
                <w:tcPr>
                  <w:tcW w:w="1134" w:type="dxa"/>
                  <w:tcBorders>
                    <w:top w:val="double" w:sz="4" w:space="0" w:color="A5A5A5"/>
                    <w:left w:val="double" w:sz="4" w:space="0" w:color="A5A5A5"/>
                    <w:bottom w:val="double" w:sz="4" w:space="0" w:color="A5A5A5"/>
                    <w:right w:val="double" w:sz="4" w:space="0" w:color="A5A5A5"/>
                  </w:tcBorders>
                </w:tcPr>
                <w:p w14:paraId="096447C1" w14:textId="77777777" w:rsidR="00780946" w:rsidRDefault="00780946" w:rsidP="00780946">
                  <w:r>
                    <w:t>0</w:t>
                  </w:r>
                </w:p>
              </w:tc>
            </w:tr>
            <w:tr w:rsidR="00780946" w14:paraId="4A549F72" w14:textId="77777777" w:rsidTr="00D34A12">
              <w:trPr>
                <w:trHeight w:val="250"/>
              </w:trPr>
              <w:tc>
                <w:tcPr>
                  <w:tcW w:w="1382" w:type="dxa"/>
                  <w:tcBorders>
                    <w:top w:val="double" w:sz="4" w:space="0" w:color="A5A5A5"/>
                    <w:left w:val="double" w:sz="4" w:space="0" w:color="A5A5A5"/>
                    <w:bottom w:val="double" w:sz="4" w:space="0" w:color="A5A5A5"/>
                    <w:right w:val="double" w:sz="4" w:space="0" w:color="A5A5A5"/>
                  </w:tcBorders>
                  <w:vAlign w:val="center"/>
                </w:tcPr>
                <w:p w14:paraId="07E635D3" w14:textId="77777777" w:rsidR="00780946" w:rsidRDefault="00780946" w:rsidP="00D34A12">
                  <w:pPr>
                    <w:spacing w:after="0"/>
                    <w:jc w:val="center"/>
                  </w:pPr>
                  <w:r>
                    <w:t>Active DL</w:t>
                  </w:r>
                </w:p>
              </w:tc>
              <w:tc>
                <w:tcPr>
                  <w:tcW w:w="4992" w:type="dxa"/>
                  <w:tcBorders>
                    <w:top w:val="double" w:sz="4" w:space="0" w:color="A5A5A5"/>
                    <w:left w:val="double" w:sz="4" w:space="0" w:color="A5A5A5"/>
                    <w:bottom w:val="double" w:sz="4" w:space="0" w:color="A5A5A5"/>
                    <w:right w:val="double" w:sz="4" w:space="0" w:color="A5A5A5"/>
                  </w:tcBorders>
                </w:tcPr>
                <w:p w14:paraId="25AB9587" w14:textId="77777777" w:rsidR="00780946" w:rsidRDefault="00780946" w:rsidP="00D34A12">
                  <w:pPr>
                    <w:spacing w:after="0"/>
                  </w:pPr>
                  <w:r>
                    <w:t>There is only DL transmission.</w:t>
                  </w:r>
                </w:p>
              </w:tc>
              <w:tc>
                <w:tcPr>
                  <w:tcW w:w="992" w:type="dxa"/>
                  <w:tcBorders>
                    <w:top w:val="double" w:sz="4" w:space="0" w:color="A5A5A5"/>
                    <w:left w:val="double" w:sz="4" w:space="0" w:color="A5A5A5"/>
                    <w:bottom w:val="double" w:sz="4" w:space="0" w:color="A5A5A5"/>
                    <w:right w:val="double" w:sz="4" w:space="0" w:color="A5A5A5"/>
                  </w:tcBorders>
                </w:tcPr>
                <w:p w14:paraId="42942686" w14:textId="77777777" w:rsidR="00780946" w:rsidRDefault="00780946" w:rsidP="00D34A12">
                  <w:pPr>
                    <w:spacing w:after="0"/>
                  </w:pPr>
                  <w:r>
                    <w:t>P4</w:t>
                  </w:r>
                </w:p>
              </w:tc>
              <w:tc>
                <w:tcPr>
                  <w:tcW w:w="1134" w:type="dxa"/>
                  <w:tcBorders>
                    <w:top w:val="double" w:sz="4" w:space="0" w:color="A5A5A5"/>
                    <w:left w:val="double" w:sz="4" w:space="0" w:color="A5A5A5"/>
                    <w:bottom w:val="double" w:sz="4" w:space="0" w:color="A5A5A5"/>
                    <w:right w:val="double" w:sz="4" w:space="0" w:color="A5A5A5"/>
                  </w:tcBorders>
                </w:tcPr>
                <w:p w14:paraId="4896AB49" w14:textId="77777777" w:rsidR="00780946" w:rsidRDefault="00780946" w:rsidP="00D34A12">
                  <w:pPr>
                    <w:spacing w:after="0"/>
                  </w:pPr>
                  <w:r>
                    <w:t>NA</w:t>
                  </w:r>
                </w:p>
              </w:tc>
              <w:tc>
                <w:tcPr>
                  <w:tcW w:w="1134" w:type="dxa"/>
                  <w:tcBorders>
                    <w:top w:val="double" w:sz="4" w:space="0" w:color="A5A5A5"/>
                    <w:left w:val="double" w:sz="4" w:space="0" w:color="A5A5A5"/>
                    <w:bottom w:val="double" w:sz="4" w:space="0" w:color="A5A5A5"/>
                    <w:right w:val="double" w:sz="4" w:space="0" w:color="A5A5A5"/>
                  </w:tcBorders>
                </w:tcPr>
                <w:p w14:paraId="5735E9BB" w14:textId="77777777" w:rsidR="00780946" w:rsidRDefault="00780946" w:rsidP="00D34A12">
                  <w:pPr>
                    <w:spacing w:after="0"/>
                  </w:pPr>
                  <w:r>
                    <w:t>NA</w:t>
                  </w:r>
                </w:p>
              </w:tc>
            </w:tr>
            <w:tr w:rsidR="00780946" w14:paraId="02A4A45A" w14:textId="77777777" w:rsidTr="00BD4B89">
              <w:tc>
                <w:tcPr>
                  <w:tcW w:w="1382" w:type="dxa"/>
                  <w:tcBorders>
                    <w:top w:val="double" w:sz="4" w:space="0" w:color="A5A5A5"/>
                    <w:left w:val="double" w:sz="4" w:space="0" w:color="A5A5A5"/>
                    <w:bottom w:val="double" w:sz="4" w:space="0" w:color="A5A5A5"/>
                    <w:right w:val="double" w:sz="4" w:space="0" w:color="A5A5A5"/>
                  </w:tcBorders>
                  <w:vAlign w:val="center"/>
                </w:tcPr>
                <w:p w14:paraId="2B75C390" w14:textId="77777777" w:rsidR="00780946" w:rsidRDefault="00780946" w:rsidP="00D34A12">
                  <w:pPr>
                    <w:spacing w:after="0"/>
                    <w:jc w:val="center"/>
                    <w:rPr>
                      <w:color w:val="FF0000"/>
                    </w:rPr>
                  </w:pPr>
                  <w:r>
                    <w:rPr>
                      <w:color w:val="000000"/>
                    </w:rPr>
                    <w:t>Active UL</w:t>
                  </w:r>
                </w:p>
              </w:tc>
              <w:tc>
                <w:tcPr>
                  <w:tcW w:w="4992" w:type="dxa"/>
                  <w:tcBorders>
                    <w:top w:val="double" w:sz="4" w:space="0" w:color="A5A5A5"/>
                    <w:left w:val="double" w:sz="4" w:space="0" w:color="A5A5A5"/>
                    <w:bottom w:val="double" w:sz="4" w:space="0" w:color="A5A5A5"/>
                    <w:right w:val="double" w:sz="4" w:space="0" w:color="A5A5A5"/>
                  </w:tcBorders>
                </w:tcPr>
                <w:p w14:paraId="5FDC3B69" w14:textId="77777777" w:rsidR="00780946" w:rsidRDefault="00780946" w:rsidP="00D34A12">
                  <w:pPr>
                    <w:spacing w:after="0"/>
                  </w:pPr>
                  <w:r>
                    <w:t>There is only UL reception.</w:t>
                  </w:r>
                </w:p>
                <w:p w14:paraId="1EE00BA8" w14:textId="77777777" w:rsidR="00780946" w:rsidRDefault="00780946" w:rsidP="00D34A12">
                  <w:pPr>
                    <w:spacing w:after="0"/>
                    <w:rPr>
                      <w:strike/>
                    </w:rPr>
                  </w:pPr>
                  <w:r w:rsidRPr="00667AE6">
                    <w:rPr>
                      <w:strike/>
                    </w:rPr>
                    <w:t>FFS: Whether multiple P5 values are needed to address low power UL mode</w:t>
                  </w:r>
                </w:p>
              </w:tc>
              <w:tc>
                <w:tcPr>
                  <w:tcW w:w="992" w:type="dxa"/>
                  <w:tcBorders>
                    <w:top w:val="double" w:sz="4" w:space="0" w:color="A5A5A5"/>
                    <w:left w:val="double" w:sz="4" w:space="0" w:color="A5A5A5"/>
                    <w:bottom w:val="double" w:sz="4" w:space="0" w:color="A5A5A5"/>
                    <w:right w:val="double" w:sz="4" w:space="0" w:color="A5A5A5"/>
                  </w:tcBorders>
                </w:tcPr>
                <w:p w14:paraId="142BDDB6" w14:textId="77777777" w:rsidR="00780946" w:rsidRDefault="00780946" w:rsidP="00D34A12">
                  <w:pPr>
                    <w:spacing w:after="0"/>
                  </w:pPr>
                  <w:r>
                    <w:t>P5</w:t>
                  </w:r>
                </w:p>
              </w:tc>
              <w:tc>
                <w:tcPr>
                  <w:tcW w:w="1134" w:type="dxa"/>
                  <w:tcBorders>
                    <w:top w:val="double" w:sz="4" w:space="0" w:color="A5A5A5"/>
                    <w:left w:val="double" w:sz="4" w:space="0" w:color="A5A5A5"/>
                    <w:bottom w:val="double" w:sz="4" w:space="0" w:color="A5A5A5"/>
                    <w:right w:val="double" w:sz="4" w:space="0" w:color="A5A5A5"/>
                  </w:tcBorders>
                </w:tcPr>
                <w:p w14:paraId="71E55300" w14:textId="77777777" w:rsidR="00780946" w:rsidRDefault="00780946" w:rsidP="00D34A12">
                  <w:pPr>
                    <w:spacing w:after="0"/>
                  </w:pPr>
                  <w:r>
                    <w:t>NA</w:t>
                  </w:r>
                </w:p>
              </w:tc>
              <w:tc>
                <w:tcPr>
                  <w:tcW w:w="1134" w:type="dxa"/>
                  <w:tcBorders>
                    <w:top w:val="double" w:sz="4" w:space="0" w:color="A5A5A5"/>
                    <w:left w:val="double" w:sz="4" w:space="0" w:color="A5A5A5"/>
                    <w:bottom w:val="double" w:sz="4" w:space="0" w:color="A5A5A5"/>
                    <w:right w:val="double" w:sz="4" w:space="0" w:color="A5A5A5"/>
                  </w:tcBorders>
                </w:tcPr>
                <w:p w14:paraId="05AE1692" w14:textId="77777777" w:rsidR="00780946" w:rsidRDefault="00780946" w:rsidP="00D34A12">
                  <w:pPr>
                    <w:spacing w:after="0"/>
                  </w:pPr>
                  <w:r>
                    <w:t>NA</w:t>
                  </w:r>
                </w:p>
              </w:tc>
            </w:tr>
            <w:tr w:rsidR="00780946" w14:paraId="7999DF6E" w14:textId="77777777" w:rsidTr="00BD4B89">
              <w:tc>
                <w:tcPr>
                  <w:tcW w:w="9634" w:type="dxa"/>
                  <w:gridSpan w:val="5"/>
                  <w:tcBorders>
                    <w:top w:val="double" w:sz="4" w:space="0" w:color="A5A5A5"/>
                    <w:left w:val="double" w:sz="4" w:space="0" w:color="A5A5A5"/>
                    <w:bottom w:val="double" w:sz="4" w:space="0" w:color="A5A5A5"/>
                    <w:right w:val="double" w:sz="4" w:space="0" w:color="A5A5A5"/>
                  </w:tcBorders>
                  <w:vAlign w:val="center"/>
                </w:tcPr>
                <w:p w14:paraId="0141C4D9" w14:textId="2AB73B45" w:rsidR="00780946" w:rsidRDefault="00780946" w:rsidP="00780946">
                  <w:pPr>
                    <w:widowControl w:val="0"/>
                  </w:pPr>
                  <w:r>
                    <w:t xml:space="preserve">Note 1: Depending on implementations, there could be a state that the power is lower than deep sleep and requires larger total transition time, e.g. hibernating sleep or Quasi-off, which is not explicitly </w:t>
                  </w:r>
                  <w:r w:rsidR="00B86F56">
                    <w:t>modelled</w:t>
                  </w:r>
                  <w:r>
                    <w:t xml:space="preserve"> in this study for evaluation purpose. </w:t>
                  </w:r>
                </w:p>
                <w:p w14:paraId="53297C7E" w14:textId="77777777" w:rsidR="00780946" w:rsidRDefault="00780946" w:rsidP="00E356D8">
                  <w:pPr>
                    <w:widowControl w:val="0"/>
                    <w:spacing w:after="0"/>
                  </w:pPr>
                  <w:r>
                    <w:t>Note 3: Unit in relative power times duration. FFS: Details on how transition energy is defined.</w:t>
                  </w:r>
                </w:p>
              </w:tc>
            </w:tr>
          </w:tbl>
          <w:p w14:paraId="1F1D811D" w14:textId="77777777" w:rsidR="00780946" w:rsidRDefault="00780946" w:rsidP="00E356D8">
            <w:pPr>
              <w:widowControl w:val="0"/>
              <w:numPr>
                <w:ilvl w:val="0"/>
                <w:numId w:val="17"/>
              </w:numPr>
              <w:overflowPunct/>
              <w:autoSpaceDE/>
              <w:autoSpaceDN/>
              <w:adjustRightInd/>
              <w:spacing w:before="120" w:after="0"/>
              <w:textAlignment w:val="auto"/>
              <w:rPr>
                <w:rFonts w:ascii="Times" w:eastAsia="Batang" w:hAnsi="Times"/>
              </w:rPr>
            </w:pPr>
            <w:r>
              <w:t xml:space="preserve">For simultaneous DL and UL transmission for FDD, the power for UL reception is neglected in this study. </w:t>
            </w:r>
          </w:p>
          <w:p w14:paraId="49EEFCA4" w14:textId="77777777" w:rsidR="00780946" w:rsidRDefault="00780946" w:rsidP="005B5FD2">
            <w:pPr>
              <w:numPr>
                <w:ilvl w:val="0"/>
                <w:numId w:val="17"/>
              </w:numPr>
              <w:overflowPunct/>
              <w:autoSpaceDE/>
              <w:autoSpaceDN/>
              <w:adjustRightInd/>
              <w:spacing w:after="0"/>
              <w:textAlignment w:val="auto"/>
            </w:pPr>
            <w:r>
              <w:lastRenderedPageBreak/>
              <w:t>FFS: Optionally, a state machine where BS may transit between sleep modes without entering non-sleep mode can be considered. Companies are to report the involved sleep modes and the assumptions for inter-sleep mode transition time used in their evaluations.</w:t>
            </w:r>
          </w:p>
          <w:p w14:paraId="705F07E0" w14:textId="77777777" w:rsidR="00780946" w:rsidRPr="00667AE6" w:rsidRDefault="00780946" w:rsidP="005B5FD2">
            <w:pPr>
              <w:widowControl w:val="0"/>
              <w:numPr>
                <w:ilvl w:val="0"/>
                <w:numId w:val="17"/>
              </w:numPr>
              <w:overflowPunct/>
              <w:autoSpaceDE/>
              <w:autoSpaceDN/>
              <w:adjustRightInd/>
              <w:spacing w:after="0"/>
              <w:textAlignment w:val="auto"/>
            </w:pPr>
            <w:r w:rsidRPr="00667AE6">
              <w:rPr>
                <w:iCs/>
              </w:rPr>
              <w:t>FFS: Details on how to use the above table for low power uplink reception (e.g. for WUS).</w:t>
            </w:r>
          </w:p>
          <w:p w14:paraId="08BE1696" w14:textId="77777777" w:rsidR="00780946" w:rsidRDefault="00780946" w:rsidP="00142257">
            <w:pPr>
              <w:spacing w:after="0"/>
              <w:rPr>
                <w:iCs/>
              </w:rPr>
            </w:pPr>
          </w:p>
          <w:p w14:paraId="4EA009B2" w14:textId="09C841D7" w:rsidR="00780946" w:rsidRPr="00EB712B" w:rsidRDefault="00780946" w:rsidP="00EB712B">
            <w:pPr>
              <w:spacing w:after="0"/>
              <w:rPr>
                <w:bCs/>
              </w:rPr>
            </w:pPr>
            <w:r>
              <w:rPr>
                <w:b/>
                <w:bCs/>
                <w:iCs/>
                <w:highlight w:val="darkYellow"/>
              </w:rPr>
              <w:t>Working Assumption</w:t>
            </w:r>
            <w:r w:rsidR="00142257" w:rsidRPr="00EB712B">
              <w:rPr>
                <w:b/>
                <w:bCs/>
                <w:iCs/>
              </w:rPr>
              <w:t>:</w:t>
            </w:r>
            <w:r w:rsidR="00EB712B">
              <w:rPr>
                <w:b/>
                <w:bCs/>
                <w:iCs/>
              </w:rPr>
              <w:t xml:space="preserve"> </w:t>
            </w:r>
            <w:r w:rsidRPr="00EB712B">
              <w:rPr>
                <w:bCs/>
              </w:rPr>
              <w:t>For reference configuration set 1, the values are provided as below. FFS set2 and set 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81"/>
              <w:gridCol w:w="1881"/>
              <w:gridCol w:w="1881"/>
              <w:gridCol w:w="1881"/>
              <w:gridCol w:w="1881"/>
            </w:tblGrid>
            <w:tr w:rsidR="00780946" w14:paraId="1F08A979" w14:textId="77777777" w:rsidTr="00BD4B89">
              <w:tc>
                <w:tcPr>
                  <w:tcW w:w="1881" w:type="dxa"/>
                  <w:tcBorders>
                    <w:top w:val="double" w:sz="4" w:space="0" w:color="A5A5A5"/>
                    <w:left w:val="double" w:sz="4" w:space="0" w:color="A5A5A5"/>
                    <w:bottom w:val="double" w:sz="4" w:space="0" w:color="A5A5A5"/>
                    <w:right w:val="double" w:sz="4" w:space="0" w:color="A5A5A5"/>
                  </w:tcBorders>
                </w:tcPr>
                <w:p w14:paraId="6CA0C44F" w14:textId="77777777" w:rsidR="00780946" w:rsidRDefault="00780946" w:rsidP="00EB712B">
                  <w:pPr>
                    <w:spacing w:after="0"/>
                    <w:jc w:val="center"/>
                  </w:pPr>
                  <w:r>
                    <w:rPr>
                      <w:rFonts w:ascii="Calibri" w:eastAsia="Malgun Gothic" w:hAnsi="Calibri"/>
                      <w:b/>
                      <w:bCs/>
                      <w:kern w:val="2"/>
                      <w:szCs w:val="22"/>
                    </w:rPr>
                    <w:t>Power state</w:t>
                  </w:r>
                </w:p>
              </w:tc>
              <w:tc>
                <w:tcPr>
                  <w:tcW w:w="3762" w:type="dxa"/>
                  <w:gridSpan w:val="2"/>
                  <w:tcBorders>
                    <w:top w:val="double" w:sz="4" w:space="0" w:color="A5A5A5"/>
                    <w:left w:val="double" w:sz="4" w:space="0" w:color="A5A5A5"/>
                    <w:bottom w:val="double" w:sz="4" w:space="0" w:color="A5A5A5"/>
                    <w:right w:val="double" w:sz="4" w:space="0" w:color="A5A5A5"/>
                  </w:tcBorders>
                </w:tcPr>
                <w:p w14:paraId="6E97F1F3" w14:textId="77777777" w:rsidR="00780946" w:rsidRDefault="00780946" w:rsidP="00EB712B">
                  <w:pPr>
                    <w:spacing w:after="0"/>
                    <w:jc w:val="center"/>
                    <w:rPr>
                      <w:rFonts w:ascii="Calibri" w:eastAsia="Malgun Gothic" w:hAnsi="Calibri"/>
                      <w:b/>
                      <w:bCs/>
                      <w:kern w:val="2"/>
                      <w:szCs w:val="22"/>
                    </w:rPr>
                  </w:pPr>
                  <w:r>
                    <w:rPr>
                      <w:rFonts w:ascii="Calibri" w:eastAsia="Malgun Gothic" w:hAnsi="Calibri"/>
                      <w:b/>
                      <w:bCs/>
                      <w:kern w:val="2"/>
                      <w:szCs w:val="22"/>
                    </w:rPr>
                    <w:t xml:space="preserve">Relative Power </w:t>
                  </w:r>
                  <w:r>
                    <w:rPr>
                      <w:rFonts w:ascii="Calibri" w:eastAsia="Malgun Gothic" w:hAnsi="Calibri"/>
                      <w:b/>
                      <w:bCs/>
                      <w:i/>
                      <w:kern w:val="2"/>
                      <w:szCs w:val="22"/>
                    </w:rPr>
                    <w:t>P</w:t>
                  </w:r>
                </w:p>
              </w:tc>
              <w:tc>
                <w:tcPr>
                  <w:tcW w:w="3762" w:type="dxa"/>
                  <w:gridSpan w:val="2"/>
                  <w:tcBorders>
                    <w:top w:val="double" w:sz="4" w:space="0" w:color="A5A5A5"/>
                    <w:left w:val="double" w:sz="4" w:space="0" w:color="A5A5A5"/>
                    <w:bottom w:val="double" w:sz="4" w:space="0" w:color="A5A5A5"/>
                    <w:right w:val="double" w:sz="4" w:space="0" w:color="A5A5A5"/>
                  </w:tcBorders>
                </w:tcPr>
                <w:p w14:paraId="5629DCCE" w14:textId="77777777" w:rsidR="00780946" w:rsidRDefault="00780946" w:rsidP="00EB712B">
                  <w:pPr>
                    <w:spacing w:after="0"/>
                    <w:jc w:val="center"/>
                    <w:rPr>
                      <w:rFonts w:ascii="Calibri" w:eastAsia="Malgun Gothic" w:hAnsi="Calibri"/>
                      <w:b/>
                      <w:bCs/>
                      <w:kern w:val="2"/>
                      <w:szCs w:val="22"/>
                    </w:rPr>
                  </w:pPr>
                  <w:r>
                    <w:rPr>
                      <w:rFonts w:ascii="Calibri" w:eastAsia="Malgun Gothic" w:hAnsi="Calibri"/>
                      <w:b/>
                      <w:bCs/>
                      <w:kern w:val="2"/>
                      <w:szCs w:val="22"/>
                    </w:rPr>
                    <w:t xml:space="preserve">Total transition time </w:t>
                  </w:r>
                  <w:r>
                    <w:rPr>
                      <w:rFonts w:ascii="Calibri" w:eastAsia="Malgun Gothic" w:hAnsi="Calibri"/>
                      <w:b/>
                      <w:bCs/>
                      <w:i/>
                      <w:kern w:val="2"/>
                      <w:szCs w:val="22"/>
                    </w:rPr>
                    <w:t>T</w:t>
                  </w:r>
                </w:p>
              </w:tc>
            </w:tr>
            <w:tr w:rsidR="00780946" w14:paraId="0A0D4D31" w14:textId="77777777" w:rsidTr="00BD4B89">
              <w:tc>
                <w:tcPr>
                  <w:tcW w:w="1881" w:type="dxa"/>
                  <w:tcBorders>
                    <w:top w:val="double" w:sz="4" w:space="0" w:color="A5A5A5"/>
                    <w:left w:val="double" w:sz="4" w:space="0" w:color="A5A5A5"/>
                    <w:bottom w:val="double" w:sz="4" w:space="0" w:color="A5A5A5"/>
                    <w:right w:val="double" w:sz="4" w:space="0" w:color="A5A5A5"/>
                  </w:tcBorders>
                  <w:vAlign w:val="center"/>
                </w:tcPr>
                <w:p w14:paraId="2A5A4A3F" w14:textId="77777777" w:rsidR="00780946" w:rsidRDefault="00780946" w:rsidP="00EB712B">
                  <w:pPr>
                    <w:spacing w:after="0"/>
                    <w:jc w:val="center"/>
                    <w:rPr>
                      <w:rFonts w:ascii="Times" w:eastAsia="Batang" w:hAnsi="Times"/>
                      <w:szCs w:val="24"/>
                    </w:rPr>
                  </w:pPr>
                  <w:r>
                    <w:t>Deep sleep</w:t>
                  </w:r>
                </w:p>
              </w:tc>
              <w:tc>
                <w:tcPr>
                  <w:tcW w:w="1881" w:type="dxa"/>
                  <w:tcBorders>
                    <w:top w:val="double" w:sz="4" w:space="0" w:color="A5A5A5"/>
                    <w:left w:val="double" w:sz="4" w:space="0" w:color="A5A5A5"/>
                    <w:bottom w:val="double" w:sz="4" w:space="0" w:color="A5A5A5"/>
                    <w:right w:val="double" w:sz="4" w:space="0" w:color="A5A5A5"/>
                  </w:tcBorders>
                </w:tcPr>
                <w:p w14:paraId="64DF0AB5" w14:textId="77777777" w:rsidR="00780946" w:rsidRDefault="00780946" w:rsidP="00EB712B">
                  <w:pPr>
                    <w:spacing w:after="0"/>
                  </w:pPr>
                  <w:r>
                    <w:t>1</w:t>
                  </w:r>
                </w:p>
              </w:tc>
              <w:tc>
                <w:tcPr>
                  <w:tcW w:w="1881" w:type="dxa"/>
                  <w:tcBorders>
                    <w:top w:val="double" w:sz="4" w:space="0" w:color="A5A5A5"/>
                    <w:left w:val="double" w:sz="4" w:space="0" w:color="A5A5A5"/>
                    <w:bottom w:val="double" w:sz="4" w:space="0" w:color="A5A5A5"/>
                    <w:right w:val="double" w:sz="4" w:space="0" w:color="A5A5A5"/>
                  </w:tcBorders>
                </w:tcPr>
                <w:p w14:paraId="5BAAA7F4" w14:textId="77777777" w:rsidR="00780946" w:rsidRDefault="00780946" w:rsidP="00EB712B">
                  <w:pPr>
                    <w:spacing w:after="0"/>
                  </w:pPr>
                  <w:r>
                    <w:t>1</w:t>
                  </w:r>
                </w:p>
              </w:tc>
              <w:tc>
                <w:tcPr>
                  <w:tcW w:w="1881" w:type="dxa"/>
                  <w:tcBorders>
                    <w:top w:val="double" w:sz="4" w:space="0" w:color="A5A5A5"/>
                    <w:left w:val="double" w:sz="4" w:space="0" w:color="A5A5A5"/>
                    <w:bottom w:val="double" w:sz="4" w:space="0" w:color="A5A5A5"/>
                    <w:right w:val="double" w:sz="4" w:space="0" w:color="A5A5A5"/>
                  </w:tcBorders>
                </w:tcPr>
                <w:p w14:paraId="6888B706" w14:textId="5C9AE5BF" w:rsidR="00780946" w:rsidRDefault="00780946" w:rsidP="00EB712B">
                  <w:pPr>
                    <w:spacing w:after="0"/>
                  </w:pPr>
                  <w:r>
                    <w:t>Cat 1:</w:t>
                  </w:r>
                  <w:r w:rsidR="007461B1">
                    <w:t xml:space="preserve"> </w:t>
                  </w:r>
                  <w:r>
                    <w:t xml:space="preserve">50ms </w:t>
                  </w:r>
                </w:p>
              </w:tc>
              <w:tc>
                <w:tcPr>
                  <w:tcW w:w="1881" w:type="dxa"/>
                  <w:tcBorders>
                    <w:top w:val="double" w:sz="4" w:space="0" w:color="A5A5A5"/>
                    <w:left w:val="double" w:sz="4" w:space="0" w:color="A5A5A5"/>
                    <w:bottom w:val="double" w:sz="4" w:space="0" w:color="A5A5A5"/>
                    <w:right w:val="double" w:sz="4" w:space="0" w:color="A5A5A5"/>
                  </w:tcBorders>
                </w:tcPr>
                <w:p w14:paraId="083F9394" w14:textId="72DD80E1" w:rsidR="00780946" w:rsidRDefault="00780946" w:rsidP="00EB712B">
                  <w:pPr>
                    <w:spacing w:after="0"/>
                  </w:pPr>
                  <w:r>
                    <w:t>Cat 2: 10s</w:t>
                  </w:r>
                </w:p>
              </w:tc>
            </w:tr>
            <w:tr w:rsidR="00780946" w14:paraId="1D61007F" w14:textId="77777777" w:rsidTr="00BD4B89">
              <w:tc>
                <w:tcPr>
                  <w:tcW w:w="1881" w:type="dxa"/>
                  <w:tcBorders>
                    <w:top w:val="double" w:sz="4" w:space="0" w:color="A5A5A5"/>
                    <w:left w:val="double" w:sz="4" w:space="0" w:color="A5A5A5"/>
                    <w:bottom w:val="double" w:sz="4" w:space="0" w:color="A5A5A5"/>
                    <w:right w:val="double" w:sz="4" w:space="0" w:color="A5A5A5"/>
                  </w:tcBorders>
                  <w:vAlign w:val="center"/>
                </w:tcPr>
                <w:p w14:paraId="3B56FBA9" w14:textId="77777777" w:rsidR="00780946" w:rsidRDefault="00780946" w:rsidP="00EB712B">
                  <w:pPr>
                    <w:spacing w:after="0"/>
                    <w:jc w:val="center"/>
                  </w:pPr>
                  <w:r>
                    <w:t>Light sleep</w:t>
                  </w:r>
                </w:p>
              </w:tc>
              <w:tc>
                <w:tcPr>
                  <w:tcW w:w="1881" w:type="dxa"/>
                  <w:tcBorders>
                    <w:top w:val="double" w:sz="4" w:space="0" w:color="A5A5A5"/>
                    <w:left w:val="double" w:sz="4" w:space="0" w:color="A5A5A5"/>
                    <w:bottom w:val="double" w:sz="4" w:space="0" w:color="A5A5A5"/>
                    <w:right w:val="double" w:sz="4" w:space="0" w:color="A5A5A5"/>
                  </w:tcBorders>
                </w:tcPr>
                <w:p w14:paraId="13015857" w14:textId="77777777" w:rsidR="00780946" w:rsidRDefault="00780946" w:rsidP="00EB712B">
                  <w:pPr>
                    <w:spacing w:after="0"/>
                  </w:pPr>
                  <w:r>
                    <w:t>Cat 1: 25</w:t>
                  </w:r>
                </w:p>
              </w:tc>
              <w:tc>
                <w:tcPr>
                  <w:tcW w:w="1881" w:type="dxa"/>
                  <w:tcBorders>
                    <w:top w:val="double" w:sz="4" w:space="0" w:color="A5A5A5"/>
                    <w:left w:val="double" w:sz="4" w:space="0" w:color="A5A5A5"/>
                    <w:bottom w:val="double" w:sz="4" w:space="0" w:color="A5A5A5"/>
                    <w:right w:val="double" w:sz="4" w:space="0" w:color="A5A5A5"/>
                  </w:tcBorders>
                </w:tcPr>
                <w:p w14:paraId="35A6C232" w14:textId="77777777" w:rsidR="00780946" w:rsidRDefault="00780946" w:rsidP="00EB712B">
                  <w:pPr>
                    <w:spacing w:after="0"/>
                  </w:pPr>
                  <w:r>
                    <w:t>Cat 2: 2.1</w:t>
                  </w:r>
                </w:p>
              </w:tc>
              <w:tc>
                <w:tcPr>
                  <w:tcW w:w="1881" w:type="dxa"/>
                  <w:tcBorders>
                    <w:top w:val="double" w:sz="4" w:space="0" w:color="A5A5A5"/>
                    <w:left w:val="double" w:sz="4" w:space="0" w:color="A5A5A5"/>
                    <w:bottom w:val="double" w:sz="4" w:space="0" w:color="A5A5A5"/>
                    <w:right w:val="double" w:sz="4" w:space="0" w:color="A5A5A5"/>
                  </w:tcBorders>
                </w:tcPr>
                <w:p w14:paraId="5974C1AB" w14:textId="77777777" w:rsidR="00780946" w:rsidRDefault="00780946" w:rsidP="00EB712B">
                  <w:pPr>
                    <w:spacing w:after="0"/>
                  </w:pPr>
                  <w:r>
                    <w:t>Cat 1: 6 ms</w:t>
                  </w:r>
                </w:p>
              </w:tc>
              <w:tc>
                <w:tcPr>
                  <w:tcW w:w="1881" w:type="dxa"/>
                  <w:tcBorders>
                    <w:top w:val="double" w:sz="4" w:space="0" w:color="A5A5A5"/>
                    <w:left w:val="double" w:sz="4" w:space="0" w:color="A5A5A5"/>
                    <w:bottom w:val="double" w:sz="4" w:space="0" w:color="A5A5A5"/>
                    <w:right w:val="double" w:sz="4" w:space="0" w:color="A5A5A5"/>
                  </w:tcBorders>
                </w:tcPr>
                <w:p w14:paraId="6F369E3A" w14:textId="77777777" w:rsidR="00780946" w:rsidRDefault="00780946" w:rsidP="00EB712B">
                  <w:pPr>
                    <w:spacing w:after="0"/>
                  </w:pPr>
                  <w:r>
                    <w:t>Cat 2: 640 ms</w:t>
                  </w:r>
                </w:p>
              </w:tc>
            </w:tr>
            <w:tr w:rsidR="00780946" w14:paraId="6C57421B" w14:textId="77777777" w:rsidTr="00BD4B89">
              <w:tc>
                <w:tcPr>
                  <w:tcW w:w="1881" w:type="dxa"/>
                  <w:tcBorders>
                    <w:top w:val="double" w:sz="4" w:space="0" w:color="A5A5A5"/>
                    <w:left w:val="double" w:sz="4" w:space="0" w:color="A5A5A5"/>
                    <w:bottom w:val="double" w:sz="4" w:space="0" w:color="A5A5A5"/>
                    <w:right w:val="double" w:sz="4" w:space="0" w:color="A5A5A5"/>
                  </w:tcBorders>
                  <w:vAlign w:val="center"/>
                </w:tcPr>
                <w:p w14:paraId="2D5CD17E" w14:textId="77777777" w:rsidR="00780946" w:rsidRDefault="00780946" w:rsidP="00EB712B">
                  <w:pPr>
                    <w:spacing w:after="0"/>
                    <w:jc w:val="center"/>
                  </w:pPr>
                  <w:r>
                    <w:t>Micro sleep</w:t>
                  </w:r>
                </w:p>
              </w:tc>
              <w:tc>
                <w:tcPr>
                  <w:tcW w:w="1881" w:type="dxa"/>
                  <w:tcBorders>
                    <w:top w:val="double" w:sz="4" w:space="0" w:color="A5A5A5"/>
                    <w:left w:val="double" w:sz="4" w:space="0" w:color="A5A5A5"/>
                    <w:bottom w:val="double" w:sz="4" w:space="0" w:color="A5A5A5"/>
                    <w:right w:val="double" w:sz="4" w:space="0" w:color="A5A5A5"/>
                  </w:tcBorders>
                </w:tcPr>
                <w:p w14:paraId="5CDDA1F1" w14:textId="77777777" w:rsidR="00780946" w:rsidRDefault="00780946" w:rsidP="00EB712B">
                  <w:pPr>
                    <w:spacing w:after="0"/>
                  </w:pPr>
                  <w:r>
                    <w:t>Cat1: 55</w:t>
                  </w:r>
                </w:p>
              </w:tc>
              <w:tc>
                <w:tcPr>
                  <w:tcW w:w="1881" w:type="dxa"/>
                  <w:tcBorders>
                    <w:top w:val="double" w:sz="4" w:space="0" w:color="A5A5A5"/>
                    <w:left w:val="double" w:sz="4" w:space="0" w:color="A5A5A5"/>
                    <w:bottom w:val="double" w:sz="4" w:space="0" w:color="A5A5A5"/>
                    <w:right w:val="double" w:sz="4" w:space="0" w:color="A5A5A5"/>
                  </w:tcBorders>
                </w:tcPr>
                <w:p w14:paraId="3D9A8C38" w14:textId="77777777" w:rsidR="00780946" w:rsidRDefault="00780946" w:rsidP="00EB712B">
                  <w:pPr>
                    <w:spacing w:after="0"/>
                  </w:pPr>
                  <w:r>
                    <w:t>Cat 2: 5.5</w:t>
                  </w:r>
                </w:p>
              </w:tc>
              <w:tc>
                <w:tcPr>
                  <w:tcW w:w="1881" w:type="dxa"/>
                  <w:tcBorders>
                    <w:top w:val="double" w:sz="4" w:space="0" w:color="A5A5A5"/>
                    <w:left w:val="double" w:sz="4" w:space="0" w:color="A5A5A5"/>
                    <w:bottom w:val="double" w:sz="4" w:space="0" w:color="A5A5A5"/>
                    <w:right w:val="double" w:sz="4" w:space="0" w:color="A5A5A5"/>
                  </w:tcBorders>
                </w:tcPr>
                <w:p w14:paraId="6D0208DF" w14:textId="77777777" w:rsidR="00780946" w:rsidRDefault="00780946" w:rsidP="00EB712B">
                  <w:pPr>
                    <w:spacing w:after="0"/>
                  </w:pPr>
                  <w:r>
                    <w:t>0</w:t>
                  </w:r>
                </w:p>
              </w:tc>
              <w:tc>
                <w:tcPr>
                  <w:tcW w:w="1881" w:type="dxa"/>
                  <w:tcBorders>
                    <w:top w:val="double" w:sz="4" w:space="0" w:color="A5A5A5"/>
                    <w:left w:val="double" w:sz="4" w:space="0" w:color="A5A5A5"/>
                    <w:bottom w:val="double" w:sz="4" w:space="0" w:color="A5A5A5"/>
                    <w:right w:val="double" w:sz="4" w:space="0" w:color="A5A5A5"/>
                  </w:tcBorders>
                </w:tcPr>
                <w:p w14:paraId="021B4CA0" w14:textId="77777777" w:rsidR="00780946" w:rsidRDefault="00780946" w:rsidP="00EB712B">
                  <w:pPr>
                    <w:spacing w:after="0"/>
                  </w:pPr>
                  <w:r>
                    <w:t>0</w:t>
                  </w:r>
                </w:p>
              </w:tc>
            </w:tr>
            <w:tr w:rsidR="00780946" w14:paraId="0690667E" w14:textId="77777777" w:rsidTr="00BD4B89">
              <w:tc>
                <w:tcPr>
                  <w:tcW w:w="1881" w:type="dxa"/>
                  <w:tcBorders>
                    <w:top w:val="double" w:sz="4" w:space="0" w:color="A5A5A5"/>
                    <w:left w:val="double" w:sz="4" w:space="0" w:color="A5A5A5"/>
                    <w:bottom w:val="double" w:sz="4" w:space="0" w:color="A5A5A5"/>
                    <w:right w:val="double" w:sz="4" w:space="0" w:color="A5A5A5"/>
                  </w:tcBorders>
                  <w:vAlign w:val="center"/>
                </w:tcPr>
                <w:p w14:paraId="6A8FF78D" w14:textId="77777777" w:rsidR="00780946" w:rsidRDefault="00780946" w:rsidP="00EB712B">
                  <w:pPr>
                    <w:spacing w:after="0"/>
                    <w:jc w:val="center"/>
                  </w:pPr>
                  <w:r>
                    <w:t>Active DL</w:t>
                  </w:r>
                </w:p>
              </w:tc>
              <w:tc>
                <w:tcPr>
                  <w:tcW w:w="1881" w:type="dxa"/>
                  <w:tcBorders>
                    <w:top w:val="double" w:sz="4" w:space="0" w:color="A5A5A5"/>
                    <w:left w:val="double" w:sz="4" w:space="0" w:color="A5A5A5"/>
                    <w:bottom w:val="double" w:sz="4" w:space="0" w:color="A5A5A5"/>
                    <w:right w:val="double" w:sz="4" w:space="0" w:color="A5A5A5"/>
                  </w:tcBorders>
                </w:tcPr>
                <w:p w14:paraId="3018C2CD" w14:textId="77777777" w:rsidR="00780946" w:rsidRDefault="00780946" w:rsidP="00EB712B">
                  <w:pPr>
                    <w:spacing w:after="0"/>
                  </w:pPr>
                  <w:r>
                    <w:t>Cat 1: 280</w:t>
                  </w:r>
                </w:p>
              </w:tc>
              <w:tc>
                <w:tcPr>
                  <w:tcW w:w="1881" w:type="dxa"/>
                  <w:tcBorders>
                    <w:top w:val="double" w:sz="4" w:space="0" w:color="A5A5A5"/>
                    <w:left w:val="double" w:sz="4" w:space="0" w:color="A5A5A5"/>
                    <w:bottom w:val="double" w:sz="4" w:space="0" w:color="A5A5A5"/>
                    <w:right w:val="double" w:sz="4" w:space="0" w:color="A5A5A5"/>
                  </w:tcBorders>
                </w:tcPr>
                <w:p w14:paraId="40F5FF80" w14:textId="77777777" w:rsidR="00780946" w:rsidRDefault="00780946" w:rsidP="00EB712B">
                  <w:pPr>
                    <w:spacing w:after="0"/>
                  </w:pPr>
                  <w:r>
                    <w:t>Cat 2: 32</w:t>
                  </w:r>
                </w:p>
              </w:tc>
              <w:tc>
                <w:tcPr>
                  <w:tcW w:w="1881" w:type="dxa"/>
                  <w:tcBorders>
                    <w:top w:val="double" w:sz="4" w:space="0" w:color="A5A5A5"/>
                    <w:left w:val="double" w:sz="4" w:space="0" w:color="A5A5A5"/>
                    <w:bottom w:val="double" w:sz="4" w:space="0" w:color="A5A5A5"/>
                    <w:right w:val="double" w:sz="4" w:space="0" w:color="A5A5A5"/>
                  </w:tcBorders>
                </w:tcPr>
                <w:p w14:paraId="3857A0DA" w14:textId="77777777" w:rsidR="00780946" w:rsidRDefault="00780946" w:rsidP="00EB712B">
                  <w:pPr>
                    <w:spacing w:after="0"/>
                  </w:pPr>
                  <w:r>
                    <w:t>N.A.</w:t>
                  </w:r>
                </w:p>
              </w:tc>
              <w:tc>
                <w:tcPr>
                  <w:tcW w:w="1881" w:type="dxa"/>
                  <w:tcBorders>
                    <w:top w:val="double" w:sz="4" w:space="0" w:color="A5A5A5"/>
                    <w:left w:val="double" w:sz="4" w:space="0" w:color="A5A5A5"/>
                    <w:bottom w:val="double" w:sz="4" w:space="0" w:color="A5A5A5"/>
                    <w:right w:val="double" w:sz="4" w:space="0" w:color="A5A5A5"/>
                  </w:tcBorders>
                </w:tcPr>
                <w:p w14:paraId="14C28C63" w14:textId="77777777" w:rsidR="00780946" w:rsidRDefault="00780946" w:rsidP="00EB712B">
                  <w:pPr>
                    <w:spacing w:after="0"/>
                  </w:pPr>
                  <w:r>
                    <w:t>N.A.</w:t>
                  </w:r>
                </w:p>
              </w:tc>
            </w:tr>
            <w:tr w:rsidR="00780946" w14:paraId="207C92B9" w14:textId="77777777" w:rsidTr="00BD4B89">
              <w:tc>
                <w:tcPr>
                  <w:tcW w:w="1881" w:type="dxa"/>
                  <w:tcBorders>
                    <w:top w:val="double" w:sz="4" w:space="0" w:color="A5A5A5"/>
                    <w:left w:val="double" w:sz="4" w:space="0" w:color="A5A5A5"/>
                    <w:bottom w:val="double" w:sz="4" w:space="0" w:color="A5A5A5"/>
                    <w:right w:val="double" w:sz="4" w:space="0" w:color="A5A5A5"/>
                  </w:tcBorders>
                  <w:vAlign w:val="center"/>
                </w:tcPr>
                <w:p w14:paraId="6CB8AFE9" w14:textId="77777777" w:rsidR="00780946" w:rsidRDefault="00780946" w:rsidP="00EB712B">
                  <w:pPr>
                    <w:spacing w:after="0"/>
                    <w:jc w:val="center"/>
                  </w:pPr>
                  <w:r>
                    <w:t>Active UL</w:t>
                  </w:r>
                </w:p>
              </w:tc>
              <w:tc>
                <w:tcPr>
                  <w:tcW w:w="1881" w:type="dxa"/>
                  <w:tcBorders>
                    <w:top w:val="double" w:sz="4" w:space="0" w:color="A5A5A5"/>
                    <w:left w:val="double" w:sz="4" w:space="0" w:color="A5A5A5"/>
                    <w:bottom w:val="double" w:sz="4" w:space="0" w:color="A5A5A5"/>
                    <w:right w:val="double" w:sz="4" w:space="0" w:color="A5A5A5"/>
                  </w:tcBorders>
                </w:tcPr>
                <w:p w14:paraId="04416A12" w14:textId="77777777" w:rsidR="00780946" w:rsidRDefault="00780946" w:rsidP="00EB712B">
                  <w:pPr>
                    <w:spacing w:after="0"/>
                  </w:pPr>
                  <w:r>
                    <w:t>Cat 1: 110</w:t>
                  </w:r>
                </w:p>
              </w:tc>
              <w:tc>
                <w:tcPr>
                  <w:tcW w:w="1881" w:type="dxa"/>
                  <w:tcBorders>
                    <w:top w:val="double" w:sz="4" w:space="0" w:color="A5A5A5"/>
                    <w:left w:val="double" w:sz="4" w:space="0" w:color="A5A5A5"/>
                    <w:bottom w:val="double" w:sz="4" w:space="0" w:color="A5A5A5"/>
                    <w:right w:val="double" w:sz="4" w:space="0" w:color="A5A5A5"/>
                  </w:tcBorders>
                </w:tcPr>
                <w:p w14:paraId="5C8EE1B8" w14:textId="77777777" w:rsidR="00780946" w:rsidRDefault="00780946" w:rsidP="00EB712B">
                  <w:pPr>
                    <w:spacing w:after="0"/>
                  </w:pPr>
                  <w:r>
                    <w:t>Cat 2: 6.5</w:t>
                  </w:r>
                </w:p>
              </w:tc>
              <w:tc>
                <w:tcPr>
                  <w:tcW w:w="1881" w:type="dxa"/>
                  <w:tcBorders>
                    <w:top w:val="double" w:sz="4" w:space="0" w:color="A5A5A5"/>
                    <w:left w:val="double" w:sz="4" w:space="0" w:color="A5A5A5"/>
                    <w:bottom w:val="double" w:sz="4" w:space="0" w:color="A5A5A5"/>
                    <w:right w:val="double" w:sz="4" w:space="0" w:color="A5A5A5"/>
                  </w:tcBorders>
                </w:tcPr>
                <w:p w14:paraId="70763DFC" w14:textId="77777777" w:rsidR="00780946" w:rsidRDefault="00780946" w:rsidP="00EB712B">
                  <w:pPr>
                    <w:spacing w:after="0"/>
                  </w:pPr>
                  <w:r>
                    <w:t>N.A.</w:t>
                  </w:r>
                </w:p>
              </w:tc>
              <w:tc>
                <w:tcPr>
                  <w:tcW w:w="1881" w:type="dxa"/>
                  <w:tcBorders>
                    <w:top w:val="double" w:sz="4" w:space="0" w:color="A5A5A5"/>
                    <w:left w:val="double" w:sz="4" w:space="0" w:color="A5A5A5"/>
                    <w:bottom w:val="double" w:sz="4" w:space="0" w:color="A5A5A5"/>
                    <w:right w:val="double" w:sz="4" w:space="0" w:color="A5A5A5"/>
                  </w:tcBorders>
                </w:tcPr>
                <w:p w14:paraId="0334ED34" w14:textId="77777777" w:rsidR="00780946" w:rsidRDefault="00780946" w:rsidP="00EB712B">
                  <w:pPr>
                    <w:spacing w:after="0"/>
                  </w:pPr>
                  <w:r>
                    <w:t>N.A.</w:t>
                  </w:r>
                </w:p>
              </w:tc>
            </w:tr>
          </w:tbl>
          <w:p w14:paraId="66158AD7" w14:textId="77777777" w:rsidR="00780946" w:rsidRDefault="00780946" w:rsidP="00DC730C">
            <w:pPr>
              <w:spacing w:after="0"/>
              <w:rPr>
                <w:rFonts w:ascii="Times" w:eastAsia="Batang" w:hAnsi="Times"/>
              </w:rPr>
            </w:pPr>
          </w:p>
          <w:p w14:paraId="0D428507" w14:textId="1CC8CA98" w:rsidR="00C63BE2" w:rsidRDefault="00C63BE2" w:rsidP="00DC730C">
            <w:pPr>
              <w:spacing w:after="0"/>
              <w:rPr>
                <w:rFonts w:ascii="Times" w:eastAsia="Batang" w:hAnsi="Times"/>
                <w:lang w:val="en-US"/>
              </w:rPr>
            </w:pPr>
            <w:r w:rsidRPr="00C63BE2">
              <w:rPr>
                <w:rFonts w:eastAsia="Malgun Gothic"/>
                <w:b/>
                <w:bCs/>
                <w:highlight w:val="green"/>
              </w:rPr>
              <w:t>Agreement</w:t>
            </w:r>
            <w:r w:rsidRPr="00477E81">
              <w:rPr>
                <w:rFonts w:eastAsia="Malgun Gothic"/>
                <w:b/>
                <w:bCs/>
              </w:rPr>
              <w:t>:</w:t>
            </w:r>
            <w:r w:rsidRPr="00C63BE2">
              <w:rPr>
                <w:rFonts w:ascii="Times" w:eastAsia="Batang" w:hAnsi="Times"/>
                <w:lang w:val="en-US"/>
              </w:rPr>
              <w:t xml:space="preserve"> For initial evaluations, there is always a non-sleep mode assumed between adjacent sleep modes. </w:t>
            </w:r>
          </w:p>
          <w:p w14:paraId="5E10DDD1" w14:textId="77777777" w:rsidR="008F3A1B" w:rsidRPr="00C63BE2" w:rsidRDefault="008F3A1B" w:rsidP="00DC730C">
            <w:pPr>
              <w:spacing w:after="0"/>
              <w:rPr>
                <w:rFonts w:ascii="Times" w:eastAsia="Batang" w:hAnsi="Times"/>
                <w:lang w:val="en-US"/>
              </w:rPr>
            </w:pPr>
          </w:p>
          <w:p w14:paraId="64CEB6EC" w14:textId="6A07D002" w:rsidR="00C63BE2" w:rsidRDefault="00C63BE2" w:rsidP="00EA180C">
            <w:pPr>
              <w:spacing w:after="0"/>
              <w:jc w:val="both"/>
              <w:rPr>
                <w:rFonts w:ascii="Times" w:eastAsia="Batang" w:hAnsi="Times"/>
                <w:lang w:val="en-US"/>
              </w:rPr>
            </w:pPr>
            <w:r w:rsidRPr="00C63BE2">
              <w:rPr>
                <w:rFonts w:eastAsia="Malgun Gothic"/>
                <w:b/>
                <w:bCs/>
                <w:highlight w:val="green"/>
              </w:rPr>
              <w:t>Agreement</w:t>
            </w:r>
            <w:r w:rsidRPr="00477E81">
              <w:rPr>
                <w:rFonts w:eastAsia="Malgun Gothic"/>
                <w:b/>
                <w:bCs/>
              </w:rPr>
              <w:t>:</w:t>
            </w:r>
            <w:r w:rsidRPr="00C63BE2">
              <w:rPr>
                <w:rFonts w:ascii="Times" w:eastAsia="Batang" w:hAnsi="Times"/>
                <w:lang w:val="en-US"/>
              </w:rPr>
              <w:t xml:space="preserve"> Companies to report the assumption details for the reception of a low-power UL channel/signal, if used, including power states, additional transition energy, and transition times, receiver details (e.g. architecture and receiver sensitivity), and other impact/change on the power consumption model.</w:t>
            </w:r>
          </w:p>
          <w:p w14:paraId="48C3DB81" w14:textId="2708232B" w:rsidR="008F3A1B" w:rsidRPr="00850490" w:rsidRDefault="008F3A1B" w:rsidP="00EA180C">
            <w:pPr>
              <w:spacing w:after="0"/>
              <w:jc w:val="both"/>
              <w:rPr>
                <w:rFonts w:eastAsia="Batang"/>
                <w:lang w:val="en-US"/>
              </w:rPr>
            </w:pPr>
          </w:p>
          <w:p w14:paraId="457A77F2" w14:textId="2ED57961" w:rsidR="001A3790" w:rsidRPr="00850490" w:rsidRDefault="00477E81" w:rsidP="00EA180C">
            <w:pPr>
              <w:autoSpaceDE/>
              <w:spacing w:after="0"/>
              <w:jc w:val="both"/>
              <w:rPr>
                <w:rFonts w:eastAsia="Batang"/>
                <w:lang w:val="en-US"/>
              </w:rPr>
            </w:pPr>
            <w:r w:rsidRPr="00850490">
              <w:rPr>
                <w:rFonts w:eastAsia="Malgun Gothic"/>
                <w:b/>
                <w:bCs/>
                <w:highlight w:val="green"/>
              </w:rPr>
              <w:t>Agreement</w:t>
            </w:r>
            <w:r w:rsidR="007000E3" w:rsidRPr="00850490">
              <w:rPr>
                <w:b/>
                <w:bCs/>
              </w:rPr>
              <w:t xml:space="preserve">: </w:t>
            </w:r>
            <w:r w:rsidR="007000E3" w:rsidRPr="00850490">
              <w:t xml:space="preserve">During the transition time period, relative power of sleep mode </w:t>
            </w:r>
            <m:oMath>
              <m:r>
                <w:rPr>
                  <w:rFonts w:ascii="Cambria Math" w:hAnsi="Cambria Math"/>
                </w:rPr>
                <m:t>i</m:t>
              </m:r>
            </m:oMath>
            <w:r w:rsidR="007000E3" w:rsidRPr="00850490">
              <w:t xml:space="preserve"> is assumed to be consumed.</w:t>
            </w:r>
            <w:r w:rsidR="005F3727" w:rsidRPr="00850490">
              <w:t xml:space="preserve"> </w:t>
            </w:r>
            <w:r w:rsidR="007000E3" w:rsidRPr="00850490">
              <w:t xml:space="preserve">Additional transition energy and total transition time </w:t>
            </w:r>
            <w:r w:rsidR="007000E3" w:rsidRPr="00B86F56">
              <w:t>also include energy and time for both ramping down and ramping</w:t>
            </w:r>
            <w:r w:rsidR="00902946" w:rsidRPr="00B86F56">
              <w:t>.</w:t>
            </w:r>
          </w:p>
          <w:p w14:paraId="062F3757" w14:textId="6869F617" w:rsidR="001A3790" w:rsidRPr="00850490" w:rsidRDefault="001A3790" w:rsidP="00EA180C">
            <w:pPr>
              <w:spacing w:after="0"/>
              <w:jc w:val="both"/>
              <w:rPr>
                <w:rFonts w:eastAsia="Batang"/>
                <w:lang w:val="en-US"/>
              </w:rPr>
            </w:pPr>
          </w:p>
          <w:p w14:paraId="4600C052" w14:textId="297DCCAA" w:rsidR="008749DD" w:rsidRPr="00850490" w:rsidRDefault="00DE758A" w:rsidP="00EA180C">
            <w:pPr>
              <w:spacing w:after="0"/>
              <w:jc w:val="both"/>
              <w:rPr>
                <w:b/>
                <w:bCs/>
                <w:lang w:val="en-US" w:eastAsia="zh-CN"/>
              </w:rPr>
            </w:pPr>
            <w:r w:rsidRPr="00850490">
              <w:rPr>
                <w:rFonts w:eastAsia="Malgun Gothic"/>
                <w:b/>
                <w:bCs/>
                <w:highlight w:val="green"/>
              </w:rPr>
              <w:t>Agreement</w:t>
            </w:r>
            <w:r w:rsidR="008749DD" w:rsidRPr="00850490">
              <w:rPr>
                <w:b/>
                <w:bCs/>
              </w:rPr>
              <w:t>:</w:t>
            </w:r>
          </w:p>
          <w:p w14:paraId="25DEE581" w14:textId="77777777" w:rsidR="008749DD" w:rsidRPr="00850490" w:rsidRDefault="008749DD" w:rsidP="00EA180C">
            <w:pPr>
              <w:pStyle w:val="ListParagraph"/>
              <w:numPr>
                <w:ilvl w:val="0"/>
                <w:numId w:val="30"/>
              </w:numPr>
              <w:adjustRightInd/>
              <w:spacing w:after="0"/>
              <w:jc w:val="both"/>
              <w:textAlignment w:val="auto"/>
            </w:pPr>
            <w:r w:rsidRPr="00850490">
              <w:t>The total transition time for set 2 and set 3 is the same as that for set 1.</w:t>
            </w:r>
          </w:p>
          <w:p w14:paraId="731745ED" w14:textId="77777777" w:rsidR="008749DD" w:rsidRPr="00850490" w:rsidRDefault="008749DD" w:rsidP="00EA180C">
            <w:pPr>
              <w:pStyle w:val="ListParagraph"/>
              <w:numPr>
                <w:ilvl w:val="0"/>
                <w:numId w:val="30"/>
              </w:numPr>
              <w:adjustRightInd/>
              <w:spacing w:after="0"/>
              <w:jc w:val="both"/>
              <w:textAlignment w:val="auto"/>
            </w:pPr>
            <w:r w:rsidRPr="00850490">
              <w:t>Companies are encouraged to check the input and values provided in section 2.1.4.2 of R1-2208312 for further determination.</w:t>
            </w:r>
          </w:p>
          <w:p w14:paraId="5EE27A8D" w14:textId="77777777" w:rsidR="008749DD" w:rsidRPr="00850490" w:rsidRDefault="008749DD" w:rsidP="00EA180C">
            <w:pPr>
              <w:spacing w:after="0"/>
              <w:jc w:val="both"/>
              <w:rPr>
                <w:b/>
                <w:bCs/>
              </w:rPr>
            </w:pPr>
          </w:p>
          <w:p w14:paraId="31844AF7" w14:textId="0DD03D68" w:rsidR="008749DD" w:rsidRPr="00850490" w:rsidRDefault="008749DD" w:rsidP="00EA180C">
            <w:pPr>
              <w:spacing w:after="0"/>
              <w:jc w:val="both"/>
              <w:rPr>
                <w:u w:val="single"/>
              </w:rPr>
            </w:pPr>
            <w:r w:rsidRPr="00850490">
              <w:rPr>
                <w:b/>
                <w:bCs/>
                <w:u w:val="single"/>
              </w:rPr>
              <w:t>Conclusion</w:t>
            </w:r>
            <w:r w:rsidR="00766BA3" w:rsidRPr="00850490">
              <w:rPr>
                <w:b/>
                <w:bCs/>
                <w:u w:val="single"/>
              </w:rPr>
              <w:t>:</w:t>
            </w:r>
          </w:p>
          <w:p w14:paraId="3B3CB41B" w14:textId="77777777" w:rsidR="008749DD" w:rsidRPr="00850490" w:rsidRDefault="008749DD" w:rsidP="00EA180C">
            <w:pPr>
              <w:pStyle w:val="ListParagraph"/>
              <w:numPr>
                <w:ilvl w:val="0"/>
                <w:numId w:val="33"/>
              </w:numPr>
              <w:adjustRightInd/>
              <w:spacing w:after="0"/>
              <w:contextualSpacing w:val="0"/>
              <w:jc w:val="both"/>
              <w:textAlignment w:val="auto"/>
            </w:pPr>
            <w:r w:rsidRPr="00850490">
              <w:t>Companies are encouraged to check discussion in section 2.2.2 of R1-2208312 for scaling discussion in the next meeting.</w:t>
            </w:r>
          </w:p>
          <w:p w14:paraId="4412C219" w14:textId="7E15F1C4" w:rsidR="008749DD" w:rsidRPr="00850490" w:rsidRDefault="008749DD" w:rsidP="00477E81">
            <w:pPr>
              <w:spacing w:after="0"/>
              <w:rPr>
                <w:rFonts w:eastAsia="Batang"/>
              </w:rPr>
            </w:pPr>
          </w:p>
          <w:p w14:paraId="304EAC2A" w14:textId="5CE5D245" w:rsidR="00780946" w:rsidRPr="00E63810" w:rsidRDefault="00AE3572" w:rsidP="00E63810">
            <w:pPr>
              <w:spacing w:after="0"/>
              <w:rPr>
                <w:rFonts w:ascii="Arial" w:hAnsi="Arial" w:cs="Arial"/>
                <w:b/>
                <w:bCs/>
                <w:lang w:val="en-US" w:eastAsia="zh-CN"/>
              </w:rPr>
            </w:pPr>
            <w:r w:rsidRPr="00C63BE2">
              <w:rPr>
                <w:rFonts w:eastAsia="Malgun Gothic"/>
                <w:b/>
                <w:bCs/>
                <w:highlight w:val="green"/>
              </w:rPr>
              <w:t>Agreement</w:t>
            </w:r>
            <w:r w:rsidRPr="005F3727">
              <w:rPr>
                <w:rFonts w:ascii="Arial" w:hAnsi="Arial" w:cs="Arial"/>
                <w:b/>
                <w:bCs/>
              </w:rPr>
              <w:t>:</w:t>
            </w:r>
            <w:r w:rsidR="00E63810">
              <w:rPr>
                <w:rFonts w:ascii="Arial" w:hAnsi="Arial" w:cs="Arial"/>
                <w:b/>
                <w:bCs/>
              </w:rPr>
              <w:t xml:space="preserve"> </w:t>
            </w:r>
            <w:r w:rsidR="00780946">
              <w:rPr>
                <w:bCs/>
              </w:rPr>
              <w:t xml:space="preserve">For evaluation purpose, </w:t>
            </w:r>
          </w:p>
          <w:p w14:paraId="552F87FF" w14:textId="77C09474" w:rsidR="00780946" w:rsidRDefault="00780946" w:rsidP="005B5FD2">
            <w:pPr>
              <w:pStyle w:val="ListParagraph"/>
              <w:numPr>
                <w:ilvl w:val="0"/>
                <w:numId w:val="19"/>
              </w:numPr>
              <w:spacing w:line="256" w:lineRule="auto"/>
              <w:rPr>
                <w:bCs/>
              </w:rPr>
            </w:pPr>
            <w:r>
              <w:rPr>
                <w:bCs/>
              </w:rPr>
              <w:t>a load (L)</w:t>
            </w:r>
            <w:r w:rsidR="00E63810">
              <w:rPr>
                <w:bCs/>
              </w:rPr>
              <w:t>%</w:t>
            </w:r>
            <w:r>
              <w:rPr>
                <w:bCs/>
              </w:rPr>
              <w:t xml:space="preserve"> of a cell is a percentage of resources used for UE specific PDSCH / PUSCH</w:t>
            </w:r>
          </w:p>
          <w:p w14:paraId="1B811915" w14:textId="77777777" w:rsidR="00780946" w:rsidRDefault="00780946" w:rsidP="004409B2">
            <w:pPr>
              <w:pStyle w:val="ListParagraph"/>
              <w:numPr>
                <w:ilvl w:val="0"/>
                <w:numId w:val="19"/>
              </w:numPr>
              <w:spacing w:after="120" w:line="256" w:lineRule="auto"/>
              <w:rPr>
                <w:bCs/>
              </w:rPr>
            </w:pPr>
            <w:r>
              <w:rPr>
                <w:bCs/>
              </w:rPr>
              <w:t>The following load scenarios are considered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15"/>
              <w:gridCol w:w="5858"/>
            </w:tblGrid>
            <w:tr w:rsidR="00780946" w14:paraId="312E0E7F" w14:textId="77777777" w:rsidTr="00BD4B89">
              <w:tc>
                <w:tcPr>
                  <w:tcW w:w="2715" w:type="dxa"/>
                  <w:tcBorders>
                    <w:top w:val="double" w:sz="4" w:space="0" w:color="A5A5A5"/>
                    <w:left w:val="double" w:sz="4" w:space="0" w:color="A5A5A5"/>
                    <w:bottom w:val="double" w:sz="4" w:space="0" w:color="A5A5A5"/>
                    <w:right w:val="double" w:sz="4" w:space="0" w:color="A5A5A5"/>
                  </w:tcBorders>
                </w:tcPr>
                <w:p w14:paraId="42ABED21" w14:textId="77777777" w:rsidR="00780946" w:rsidRDefault="00780946" w:rsidP="004409B2">
                  <w:pPr>
                    <w:spacing w:after="0"/>
                    <w:rPr>
                      <w:bCs/>
                    </w:rPr>
                  </w:pPr>
                  <w:r>
                    <w:rPr>
                      <w:bCs/>
                    </w:rPr>
                    <w:t>Load scenario</w:t>
                  </w:r>
                </w:p>
              </w:tc>
              <w:tc>
                <w:tcPr>
                  <w:tcW w:w="5858" w:type="dxa"/>
                  <w:tcBorders>
                    <w:top w:val="double" w:sz="4" w:space="0" w:color="A5A5A5"/>
                    <w:left w:val="double" w:sz="4" w:space="0" w:color="A5A5A5"/>
                    <w:bottom w:val="double" w:sz="4" w:space="0" w:color="A5A5A5"/>
                    <w:right w:val="double" w:sz="4" w:space="0" w:color="A5A5A5"/>
                  </w:tcBorders>
                </w:tcPr>
                <w:p w14:paraId="58B4F529" w14:textId="77777777" w:rsidR="00780946" w:rsidRDefault="00780946" w:rsidP="004409B2">
                  <w:pPr>
                    <w:spacing w:after="0"/>
                    <w:rPr>
                      <w:bCs/>
                    </w:rPr>
                  </w:pPr>
                  <w:r>
                    <w:rPr>
                      <w:bCs/>
                    </w:rPr>
                    <w:t>Characteristics</w:t>
                  </w:r>
                </w:p>
              </w:tc>
            </w:tr>
            <w:tr w:rsidR="00780946" w14:paraId="580C76E0" w14:textId="77777777" w:rsidTr="00BD4B89">
              <w:tc>
                <w:tcPr>
                  <w:tcW w:w="2715" w:type="dxa"/>
                  <w:tcBorders>
                    <w:top w:val="double" w:sz="4" w:space="0" w:color="A5A5A5"/>
                    <w:left w:val="double" w:sz="4" w:space="0" w:color="A5A5A5"/>
                    <w:bottom w:val="double" w:sz="4" w:space="0" w:color="A5A5A5"/>
                    <w:right w:val="double" w:sz="4" w:space="0" w:color="A5A5A5"/>
                  </w:tcBorders>
                </w:tcPr>
                <w:p w14:paraId="4EEEE77E" w14:textId="77777777" w:rsidR="00780946" w:rsidRDefault="00780946" w:rsidP="004409B2">
                  <w:pPr>
                    <w:spacing w:after="0"/>
                    <w:rPr>
                      <w:bCs/>
                    </w:rPr>
                  </w:pPr>
                  <w:r>
                    <w:rPr>
                      <w:bCs/>
                    </w:rPr>
                    <w:t>Idle/empty load</w:t>
                  </w:r>
                </w:p>
              </w:tc>
              <w:tc>
                <w:tcPr>
                  <w:tcW w:w="5858" w:type="dxa"/>
                  <w:tcBorders>
                    <w:top w:val="double" w:sz="4" w:space="0" w:color="A5A5A5"/>
                    <w:left w:val="double" w:sz="4" w:space="0" w:color="A5A5A5"/>
                    <w:bottom w:val="double" w:sz="4" w:space="0" w:color="A5A5A5"/>
                    <w:right w:val="double" w:sz="4" w:space="0" w:color="A5A5A5"/>
                  </w:tcBorders>
                </w:tcPr>
                <w:p w14:paraId="3E339FF2" w14:textId="77777777" w:rsidR="00780946" w:rsidRDefault="00780946" w:rsidP="004409B2">
                  <w:pPr>
                    <w:pStyle w:val="ListParagraph"/>
                    <w:widowControl w:val="0"/>
                    <w:numPr>
                      <w:ilvl w:val="0"/>
                      <w:numId w:val="20"/>
                    </w:numPr>
                    <w:spacing w:after="0" w:line="256" w:lineRule="auto"/>
                    <w:rPr>
                      <w:bCs/>
                    </w:rPr>
                  </w:pPr>
                  <w:r>
                    <w:rPr>
                      <w:bCs/>
                    </w:rPr>
                    <w:t>Include cell-specific signals and channels, and</w:t>
                  </w:r>
                </w:p>
                <w:p w14:paraId="5D8BD237" w14:textId="77777777" w:rsidR="00780946" w:rsidRDefault="00780946" w:rsidP="004409B2">
                  <w:pPr>
                    <w:pStyle w:val="ListParagraph"/>
                    <w:widowControl w:val="0"/>
                    <w:numPr>
                      <w:ilvl w:val="0"/>
                      <w:numId w:val="20"/>
                    </w:numPr>
                    <w:spacing w:after="0" w:line="256" w:lineRule="auto"/>
                    <w:rPr>
                      <w:bCs/>
                    </w:rPr>
                  </w:pPr>
                  <w:r>
                    <w:rPr>
                      <w:bCs/>
                    </w:rPr>
                    <w:t>L = 0</w:t>
                  </w:r>
                </w:p>
              </w:tc>
            </w:tr>
            <w:tr w:rsidR="00780946" w14:paraId="179DCF93" w14:textId="77777777" w:rsidTr="00BD4B89">
              <w:tc>
                <w:tcPr>
                  <w:tcW w:w="2715" w:type="dxa"/>
                  <w:tcBorders>
                    <w:top w:val="double" w:sz="4" w:space="0" w:color="A5A5A5"/>
                    <w:left w:val="double" w:sz="4" w:space="0" w:color="A5A5A5"/>
                    <w:bottom w:val="double" w:sz="4" w:space="0" w:color="A5A5A5"/>
                    <w:right w:val="double" w:sz="4" w:space="0" w:color="A5A5A5"/>
                  </w:tcBorders>
                </w:tcPr>
                <w:p w14:paraId="7139429E" w14:textId="77777777" w:rsidR="00780946" w:rsidRPr="003661B3" w:rsidRDefault="00780946" w:rsidP="004409B2">
                  <w:pPr>
                    <w:spacing w:after="0"/>
                    <w:rPr>
                      <w:bCs/>
                    </w:rPr>
                  </w:pPr>
                  <w:r w:rsidRPr="003661B3">
                    <w:rPr>
                      <w:bCs/>
                    </w:rPr>
                    <w:t>low load</w:t>
                  </w:r>
                </w:p>
              </w:tc>
              <w:tc>
                <w:tcPr>
                  <w:tcW w:w="5858" w:type="dxa"/>
                  <w:tcBorders>
                    <w:top w:val="double" w:sz="4" w:space="0" w:color="A5A5A5"/>
                    <w:left w:val="double" w:sz="4" w:space="0" w:color="A5A5A5"/>
                    <w:bottom w:val="double" w:sz="4" w:space="0" w:color="A5A5A5"/>
                    <w:right w:val="double" w:sz="4" w:space="0" w:color="A5A5A5"/>
                  </w:tcBorders>
                </w:tcPr>
                <w:p w14:paraId="3CBDA009" w14:textId="77777777" w:rsidR="00780946" w:rsidRPr="003661B3" w:rsidRDefault="00780946" w:rsidP="004409B2">
                  <w:pPr>
                    <w:pStyle w:val="ListParagraph"/>
                    <w:widowControl w:val="0"/>
                    <w:numPr>
                      <w:ilvl w:val="0"/>
                      <w:numId w:val="20"/>
                    </w:numPr>
                    <w:spacing w:after="0" w:line="254" w:lineRule="auto"/>
                    <w:rPr>
                      <w:bCs/>
                    </w:rPr>
                  </w:pPr>
                  <w:r w:rsidRPr="003661B3">
                    <w:rPr>
                      <w:bCs/>
                    </w:rPr>
                    <w:t>Include cell-specific signals and channels, and</w:t>
                  </w:r>
                </w:p>
                <w:p w14:paraId="51B13DD4" w14:textId="77777777" w:rsidR="00780946" w:rsidRPr="003661B3" w:rsidRDefault="00780946" w:rsidP="004409B2">
                  <w:pPr>
                    <w:pStyle w:val="ListParagraph"/>
                    <w:widowControl w:val="0"/>
                    <w:numPr>
                      <w:ilvl w:val="0"/>
                      <w:numId w:val="20"/>
                    </w:numPr>
                    <w:spacing w:after="0" w:line="254" w:lineRule="auto"/>
                    <w:rPr>
                      <w:bCs/>
                    </w:rPr>
                  </w:pPr>
                  <w:r w:rsidRPr="003661B3">
                    <w:rPr>
                      <w:bCs/>
                    </w:rPr>
                    <w:t>0 &lt; L</w:t>
                  </w:r>
                  <w:r w:rsidRPr="003661B3">
                    <w:rPr>
                      <w:rFonts w:hint="eastAsia"/>
                      <w:bCs/>
                      <w:lang w:val="zh-CN"/>
                    </w:rPr>
                    <w:t>≤</w:t>
                  </w:r>
                  <w:r w:rsidRPr="003661B3">
                    <w:rPr>
                      <w:rFonts w:eastAsia="MS Mincho"/>
                      <w:bCs/>
                    </w:rPr>
                    <w:t>15</w:t>
                  </w:r>
                </w:p>
              </w:tc>
            </w:tr>
            <w:tr w:rsidR="00780946" w14:paraId="7F243C7E" w14:textId="77777777" w:rsidTr="00BD4B89">
              <w:tc>
                <w:tcPr>
                  <w:tcW w:w="2715" w:type="dxa"/>
                  <w:tcBorders>
                    <w:top w:val="double" w:sz="4" w:space="0" w:color="A5A5A5"/>
                    <w:left w:val="double" w:sz="4" w:space="0" w:color="A5A5A5"/>
                    <w:bottom w:val="double" w:sz="4" w:space="0" w:color="A5A5A5"/>
                    <w:right w:val="double" w:sz="4" w:space="0" w:color="A5A5A5"/>
                  </w:tcBorders>
                </w:tcPr>
                <w:p w14:paraId="1C3100EA" w14:textId="77777777" w:rsidR="00780946" w:rsidRDefault="00780946" w:rsidP="004409B2">
                  <w:pPr>
                    <w:spacing w:after="0"/>
                    <w:rPr>
                      <w:bCs/>
                    </w:rPr>
                  </w:pPr>
                  <w:r>
                    <w:rPr>
                      <w:bCs/>
                    </w:rPr>
                    <w:t>Light load</w:t>
                  </w:r>
                </w:p>
              </w:tc>
              <w:tc>
                <w:tcPr>
                  <w:tcW w:w="5858" w:type="dxa"/>
                  <w:tcBorders>
                    <w:top w:val="double" w:sz="4" w:space="0" w:color="A5A5A5"/>
                    <w:left w:val="double" w:sz="4" w:space="0" w:color="A5A5A5"/>
                    <w:bottom w:val="double" w:sz="4" w:space="0" w:color="A5A5A5"/>
                    <w:right w:val="double" w:sz="4" w:space="0" w:color="A5A5A5"/>
                  </w:tcBorders>
                </w:tcPr>
                <w:p w14:paraId="1EFCC190" w14:textId="77777777" w:rsidR="00780946" w:rsidRDefault="00780946" w:rsidP="004409B2">
                  <w:pPr>
                    <w:pStyle w:val="ListParagraph"/>
                    <w:numPr>
                      <w:ilvl w:val="0"/>
                      <w:numId w:val="20"/>
                    </w:numPr>
                    <w:spacing w:after="0" w:line="256" w:lineRule="auto"/>
                    <w:rPr>
                      <w:bCs/>
                    </w:rPr>
                  </w:pPr>
                  <w:r>
                    <w:rPr>
                      <w:bCs/>
                    </w:rPr>
                    <w:t>Include cell-specific signals and channels, and</w:t>
                  </w:r>
                </w:p>
                <w:p w14:paraId="619A7FC3" w14:textId="099A8819" w:rsidR="00780946" w:rsidRDefault="00BB27A0" w:rsidP="004409B2">
                  <w:pPr>
                    <w:pStyle w:val="ListParagraph"/>
                    <w:numPr>
                      <w:ilvl w:val="0"/>
                      <w:numId w:val="20"/>
                    </w:numPr>
                    <w:spacing w:after="0" w:line="256" w:lineRule="auto"/>
                    <w:rPr>
                      <w:bCs/>
                    </w:rPr>
                  </w:pPr>
                  <w:r>
                    <w:rPr>
                      <w:bCs/>
                    </w:rPr>
                    <w:t>15</w:t>
                  </w:r>
                  <w:r w:rsidR="00780946">
                    <w:rPr>
                      <w:bCs/>
                    </w:rPr>
                    <w:t xml:space="preserve"> &lt; L</w:t>
                  </w:r>
                  <w:r w:rsidR="00780946">
                    <w:rPr>
                      <w:rFonts w:hint="eastAsia"/>
                      <w:bCs/>
                      <w:lang w:val="zh-CN"/>
                    </w:rPr>
                    <w:t>≤</w:t>
                  </w:r>
                  <w:r>
                    <w:rPr>
                      <w:rFonts w:hint="eastAsia"/>
                      <w:bCs/>
                      <w:lang w:val="en-US"/>
                    </w:rPr>
                    <w:t>3</w:t>
                  </w:r>
                  <w:r>
                    <w:rPr>
                      <w:bCs/>
                      <w:lang w:val="en-US"/>
                    </w:rPr>
                    <w:t>0</w:t>
                  </w:r>
                </w:p>
              </w:tc>
            </w:tr>
            <w:tr w:rsidR="00780946" w14:paraId="24B01C39" w14:textId="77777777" w:rsidTr="00BD4B89">
              <w:tc>
                <w:tcPr>
                  <w:tcW w:w="2715" w:type="dxa"/>
                  <w:tcBorders>
                    <w:top w:val="double" w:sz="4" w:space="0" w:color="A5A5A5"/>
                    <w:left w:val="double" w:sz="4" w:space="0" w:color="A5A5A5"/>
                    <w:bottom w:val="double" w:sz="4" w:space="0" w:color="A5A5A5"/>
                    <w:right w:val="double" w:sz="4" w:space="0" w:color="A5A5A5"/>
                  </w:tcBorders>
                </w:tcPr>
                <w:p w14:paraId="2C31BA1E" w14:textId="77777777" w:rsidR="00780946" w:rsidRDefault="00780946" w:rsidP="004409B2">
                  <w:pPr>
                    <w:spacing w:after="0"/>
                    <w:rPr>
                      <w:bCs/>
                    </w:rPr>
                  </w:pPr>
                  <w:r>
                    <w:rPr>
                      <w:bCs/>
                    </w:rPr>
                    <w:t>Medium load</w:t>
                  </w:r>
                </w:p>
              </w:tc>
              <w:tc>
                <w:tcPr>
                  <w:tcW w:w="5858" w:type="dxa"/>
                  <w:tcBorders>
                    <w:top w:val="double" w:sz="4" w:space="0" w:color="A5A5A5"/>
                    <w:left w:val="double" w:sz="4" w:space="0" w:color="A5A5A5"/>
                    <w:bottom w:val="double" w:sz="4" w:space="0" w:color="A5A5A5"/>
                    <w:right w:val="double" w:sz="4" w:space="0" w:color="A5A5A5"/>
                  </w:tcBorders>
                </w:tcPr>
                <w:p w14:paraId="0ABDCC9F" w14:textId="77777777" w:rsidR="00780946" w:rsidRDefault="00780946" w:rsidP="004409B2">
                  <w:pPr>
                    <w:pStyle w:val="ListParagraph"/>
                    <w:numPr>
                      <w:ilvl w:val="0"/>
                      <w:numId w:val="20"/>
                    </w:numPr>
                    <w:spacing w:after="0" w:line="256" w:lineRule="auto"/>
                    <w:rPr>
                      <w:bCs/>
                    </w:rPr>
                  </w:pPr>
                  <w:r>
                    <w:rPr>
                      <w:bCs/>
                    </w:rPr>
                    <w:t>Include cell-specific signals and channels, and</w:t>
                  </w:r>
                </w:p>
                <w:p w14:paraId="2E5F9A53" w14:textId="6E4A12D4" w:rsidR="00780946" w:rsidRDefault="00780946" w:rsidP="004409B2">
                  <w:pPr>
                    <w:pStyle w:val="ListParagraph"/>
                    <w:numPr>
                      <w:ilvl w:val="0"/>
                      <w:numId w:val="20"/>
                    </w:numPr>
                    <w:spacing w:after="0" w:line="256" w:lineRule="auto"/>
                    <w:rPr>
                      <w:bCs/>
                    </w:rPr>
                  </w:pPr>
                  <w:r>
                    <w:rPr>
                      <w:bCs/>
                    </w:rPr>
                    <w:t>30</w:t>
                  </w:r>
                  <w:r w:rsidR="00BB27A0">
                    <w:rPr>
                      <w:bCs/>
                    </w:rPr>
                    <w:t xml:space="preserve"> </w:t>
                  </w:r>
                  <w:r>
                    <w:rPr>
                      <w:bCs/>
                    </w:rPr>
                    <w:t>&lt; L</w:t>
                  </w:r>
                  <w:r>
                    <w:rPr>
                      <w:rFonts w:hint="eastAsia"/>
                      <w:bCs/>
                      <w:lang w:val="zh-CN"/>
                    </w:rPr>
                    <w:t>≤</w:t>
                  </w:r>
                  <w:r>
                    <w:rPr>
                      <w:rFonts w:eastAsia="MS Mincho"/>
                      <w:bCs/>
                    </w:rPr>
                    <w:t>50</w:t>
                  </w:r>
                </w:p>
              </w:tc>
            </w:tr>
            <w:tr w:rsidR="00780946" w14:paraId="5460CBA9" w14:textId="77777777" w:rsidTr="00BD4B89">
              <w:tc>
                <w:tcPr>
                  <w:tcW w:w="8573" w:type="dxa"/>
                  <w:gridSpan w:val="2"/>
                  <w:tcBorders>
                    <w:top w:val="double" w:sz="4" w:space="0" w:color="A5A5A5"/>
                    <w:left w:val="double" w:sz="4" w:space="0" w:color="A5A5A5"/>
                    <w:bottom w:val="double" w:sz="4" w:space="0" w:color="A5A5A5"/>
                    <w:right w:val="double" w:sz="4" w:space="0" w:color="A5A5A5"/>
                  </w:tcBorders>
                </w:tcPr>
                <w:p w14:paraId="133787C8" w14:textId="77777777" w:rsidR="00780946" w:rsidRDefault="00780946" w:rsidP="004409B2">
                  <w:pPr>
                    <w:spacing w:after="0"/>
                    <w:rPr>
                      <w:bCs/>
                    </w:rPr>
                  </w:pPr>
                  <w:r>
                    <w:rPr>
                      <w:bCs/>
                    </w:rPr>
                    <w:t>For CA, the companies report whether the load is defined per CC or across all CCs.</w:t>
                  </w:r>
                </w:p>
              </w:tc>
            </w:tr>
          </w:tbl>
          <w:p w14:paraId="20720197" w14:textId="5F63007B" w:rsidR="00780946" w:rsidRDefault="00780946" w:rsidP="004409B2">
            <w:pPr>
              <w:spacing w:after="0"/>
              <w:rPr>
                <w:iCs/>
              </w:rPr>
            </w:pPr>
          </w:p>
          <w:p w14:paraId="741664FE" w14:textId="1A2D5D36" w:rsidR="004409B2" w:rsidRDefault="004409B2" w:rsidP="004409B2">
            <w:pPr>
              <w:spacing w:after="0"/>
              <w:rPr>
                <w:iCs/>
              </w:rPr>
            </w:pPr>
            <w:r w:rsidRPr="00C63BE2">
              <w:rPr>
                <w:rFonts w:eastAsia="Malgun Gothic"/>
                <w:b/>
                <w:bCs/>
                <w:highlight w:val="green"/>
              </w:rPr>
              <w:t>Agreement</w:t>
            </w:r>
            <w:r w:rsidRPr="00477E81">
              <w:rPr>
                <w:rFonts w:eastAsia="Malgun Gothic"/>
                <w:b/>
                <w:bCs/>
              </w:rPr>
              <w:t>:</w:t>
            </w:r>
          </w:p>
          <w:p w14:paraId="1BD736D3" w14:textId="77777777" w:rsidR="00780946" w:rsidRPr="003A20C2" w:rsidRDefault="00780946" w:rsidP="003A20C2">
            <w:pPr>
              <w:pStyle w:val="ListParagraph"/>
              <w:numPr>
                <w:ilvl w:val="0"/>
                <w:numId w:val="21"/>
              </w:numPr>
              <w:spacing w:after="0" w:line="256" w:lineRule="auto"/>
              <w:rPr>
                <w:bCs/>
              </w:rPr>
            </w:pPr>
            <w:r w:rsidRPr="003A20C2">
              <w:rPr>
                <w:bCs/>
              </w:rPr>
              <w:t>For FR1, urban micro can be optionally considered</w:t>
            </w:r>
            <w:r w:rsidRPr="003A20C2">
              <w:rPr>
                <w:bCs/>
                <w:lang w:eastAsia="zh-CN"/>
              </w:rPr>
              <w:t>.</w:t>
            </w:r>
          </w:p>
          <w:p w14:paraId="2A5F0290" w14:textId="77777777" w:rsidR="00780946" w:rsidRPr="003A20C2" w:rsidRDefault="00780946" w:rsidP="003A20C2">
            <w:pPr>
              <w:pStyle w:val="ListParagraph"/>
              <w:numPr>
                <w:ilvl w:val="0"/>
                <w:numId w:val="21"/>
              </w:numPr>
              <w:spacing w:after="0" w:line="256" w:lineRule="auto"/>
              <w:rPr>
                <w:bCs/>
              </w:rPr>
            </w:pPr>
            <w:r w:rsidRPr="003A20C2">
              <w:rPr>
                <w:bCs/>
                <w:lang w:eastAsia="zh-CN"/>
              </w:rPr>
              <w:t xml:space="preserve">For FR2, urban micro is prioritized, with ISD=200 m is assumed. </w:t>
            </w:r>
          </w:p>
          <w:p w14:paraId="76F034E2" w14:textId="64A9376D" w:rsidR="00780946" w:rsidRPr="003A20C2" w:rsidRDefault="003A20C2" w:rsidP="003A20C2">
            <w:pPr>
              <w:spacing w:beforeLines="50" w:before="120" w:after="0"/>
              <w:jc w:val="both"/>
              <w:rPr>
                <w:bCs/>
                <w:highlight w:val="green"/>
              </w:rPr>
            </w:pPr>
            <w:r w:rsidRPr="00C63BE2">
              <w:rPr>
                <w:rFonts w:eastAsia="Malgun Gothic"/>
                <w:b/>
                <w:bCs/>
                <w:highlight w:val="green"/>
              </w:rPr>
              <w:t>Agreement</w:t>
            </w:r>
            <w:r w:rsidRPr="00477E81">
              <w:rPr>
                <w:rFonts w:eastAsia="Malgun Gothic"/>
                <w:b/>
                <w:bCs/>
              </w:rPr>
              <w:t>:</w:t>
            </w:r>
            <w:r>
              <w:rPr>
                <w:rFonts w:eastAsia="Malgun Gothic"/>
                <w:b/>
                <w:bCs/>
              </w:rPr>
              <w:t xml:space="preserve"> </w:t>
            </w:r>
            <w:r w:rsidR="00780946" w:rsidRPr="003A20C2">
              <w:rPr>
                <w:bCs/>
              </w:rPr>
              <w:t>It is up to company report which traffic model is used among the agreed three traffic models in their evaluations.</w:t>
            </w:r>
          </w:p>
          <w:p w14:paraId="7829C61F" w14:textId="77777777" w:rsidR="00780946" w:rsidRPr="003A20C2" w:rsidRDefault="00780946" w:rsidP="003A20C2">
            <w:pPr>
              <w:pStyle w:val="ListParagraph"/>
              <w:numPr>
                <w:ilvl w:val="0"/>
                <w:numId w:val="18"/>
              </w:numPr>
              <w:spacing w:after="0" w:line="256" w:lineRule="auto"/>
              <w:jc w:val="both"/>
              <w:rPr>
                <w:bCs/>
              </w:rPr>
            </w:pPr>
            <w:r w:rsidRPr="003A20C2">
              <w:rPr>
                <w:bCs/>
                <w:lang w:eastAsia="zh-CN"/>
              </w:rPr>
              <w:lastRenderedPageBreak/>
              <w:t>Other models may be used as well. Parameter (e.g. packet size and arrival rate) adjustment can be optionally considered and reported.</w:t>
            </w:r>
          </w:p>
          <w:p w14:paraId="0F462471" w14:textId="77777777" w:rsidR="00780946" w:rsidRDefault="00780946" w:rsidP="00EA180C">
            <w:pPr>
              <w:spacing w:after="0"/>
            </w:pPr>
          </w:p>
          <w:p w14:paraId="7E6EC103" w14:textId="2D352158" w:rsidR="00780946" w:rsidRDefault="00EA180C" w:rsidP="00EA180C">
            <w:pPr>
              <w:spacing w:after="0"/>
              <w:rPr>
                <w:rFonts w:eastAsia="Malgun Gothic"/>
                <w:bCs/>
              </w:rPr>
            </w:pPr>
            <w:r w:rsidRPr="00C63BE2">
              <w:rPr>
                <w:rFonts w:eastAsia="Malgun Gothic"/>
                <w:b/>
                <w:bCs/>
                <w:highlight w:val="green"/>
              </w:rPr>
              <w:t>Agreement</w:t>
            </w:r>
            <w:r w:rsidRPr="00477E81">
              <w:rPr>
                <w:rFonts w:eastAsia="Malgun Gothic"/>
                <w:b/>
                <w:bCs/>
              </w:rPr>
              <w:t>:</w:t>
            </w:r>
            <w:r>
              <w:rPr>
                <w:rFonts w:eastAsia="Malgun Gothic"/>
                <w:b/>
                <w:bCs/>
              </w:rPr>
              <w:t xml:space="preserve"> </w:t>
            </w:r>
            <w:r w:rsidR="00780946" w:rsidRPr="00EA180C">
              <w:rPr>
                <w:rFonts w:eastAsia="Malgun Gothic"/>
                <w:bCs/>
              </w:rPr>
              <w:t>For evaluation purpose, network energy saving gain is computed based on the energy consumptions for a technique and the baseline over the same duration.</w:t>
            </w:r>
          </w:p>
          <w:p w14:paraId="6A4CF7BF" w14:textId="14414752" w:rsidR="00EA180C" w:rsidRDefault="00EA180C" w:rsidP="00EA180C">
            <w:pPr>
              <w:spacing w:after="0"/>
              <w:rPr>
                <w:rFonts w:eastAsia="Malgun Gothic"/>
                <w:b/>
              </w:rPr>
            </w:pPr>
          </w:p>
          <w:p w14:paraId="22C1CF66" w14:textId="29EE8F66" w:rsidR="00E067B5" w:rsidRPr="00EA180C" w:rsidRDefault="00EA180C" w:rsidP="00EA180C">
            <w:pPr>
              <w:spacing w:after="0"/>
              <w:rPr>
                <w:rFonts w:eastAsia="Malgun Gothic"/>
                <w:b/>
              </w:rPr>
            </w:pPr>
            <w:r w:rsidRPr="00C63BE2">
              <w:rPr>
                <w:rFonts w:eastAsia="Malgun Gothic"/>
                <w:b/>
                <w:bCs/>
                <w:highlight w:val="green"/>
              </w:rPr>
              <w:t>Agreement</w:t>
            </w:r>
            <w:r w:rsidRPr="00477E81">
              <w:rPr>
                <w:rFonts w:eastAsia="Malgun Gothic"/>
                <w:b/>
                <w:bCs/>
              </w:rPr>
              <w:t>:</w:t>
            </w:r>
          </w:p>
          <w:p w14:paraId="003E3348" w14:textId="77777777" w:rsidR="00E067B5" w:rsidRPr="00EA180C" w:rsidRDefault="00E067B5" w:rsidP="00EA180C">
            <w:pPr>
              <w:numPr>
                <w:ilvl w:val="0"/>
                <w:numId w:val="27"/>
              </w:numPr>
              <w:tabs>
                <w:tab w:val="num" w:pos="720"/>
              </w:tabs>
              <w:spacing w:after="0"/>
              <w:rPr>
                <w:lang w:val="en-US"/>
              </w:rPr>
            </w:pPr>
            <w:r w:rsidRPr="00667AE6">
              <w:rPr>
                <w:lang w:val="en-US"/>
              </w:rPr>
              <w:t>FFS w</w:t>
            </w:r>
            <w:r w:rsidRPr="00EA180C">
              <w:rPr>
                <w:lang w:val="en-US"/>
              </w:rPr>
              <w:t>hether to set exact requirements/QoS target for UPT and/or latency impact</w:t>
            </w:r>
          </w:p>
          <w:p w14:paraId="6D41FF9C" w14:textId="77777777" w:rsidR="00E067B5" w:rsidRPr="00EA180C" w:rsidRDefault="00E067B5" w:rsidP="00EA180C">
            <w:pPr>
              <w:numPr>
                <w:ilvl w:val="0"/>
                <w:numId w:val="27"/>
              </w:numPr>
              <w:tabs>
                <w:tab w:val="num" w:pos="720"/>
              </w:tabs>
              <w:spacing w:after="0"/>
              <w:rPr>
                <w:lang w:val="en-US"/>
              </w:rPr>
            </w:pPr>
            <w:r w:rsidRPr="00EA180C">
              <w:rPr>
                <w:lang w:val="en-US"/>
              </w:rPr>
              <w:t>Other KPIs can be optionally reported, conditioned with clear definition/descriptions provided.</w:t>
            </w:r>
          </w:p>
          <w:p w14:paraId="17F7F531" w14:textId="400007E2" w:rsidR="00E067B5" w:rsidRPr="00EA180C" w:rsidRDefault="00E067B5" w:rsidP="00EA180C">
            <w:pPr>
              <w:numPr>
                <w:ilvl w:val="0"/>
                <w:numId w:val="27"/>
              </w:numPr>
              <w:tabs>
                <w:tab w:val="num" w:pos="720"/>
              </w:tabs>
              <w:spacing w:after="0"/>
              <w:rPr>
                <w:lang w:val="en-US"/>
              </w:rPr>
            </w:pPr>
            <w:r w:rsidRPr="00EA180C">
              <w:rPr>
                <w:lang w:val="en-US"/>
              </w:rPr>
              <w:t>Note for potential new channel/signals, e.g. WUS from UE, the assumption for detection reliability at BS side is reported (performance and complexity impact would subject to results and further discussion).</w:t>
            </w:r>
          </w:p>
          <w:p w14:paraId="5C3B3C0C" w14:textId="77777777" w:rsidR="00EA180C" w:rsidRPr="00E067B5" w:rsidRDefault="00EA180C" w:rsidP="00EA180C">
            <w:pPr>
              <w:tabs>
                <w:tab w:val="num" w:pos="720"/>
              </w:tabs>
              <w:spacing w:after="0"/>
              <w:ind w:left="360"/>
              <w:rPr>
                <w:lang w:val="en-US"/>
              </w:rPr>
            </w:pPr>
          </w:p>
          <w:p w14:paraId="1ACDAC39" w14:textId="3BEF5CB2" w:rsidR="00E067B5" w:rsidRPr="00290A5D" w:rsidRDefault="00290A5D" w:rsidP="00290A5D">
            <w:pPr>
              <w:spacing w:after="0"/>
              <w:rPr>
                <w:lang w:val="en-US"/>
              </w:rPr>
            </w:pPr>
            <w:r w:rsidRPr="00C63BE2">
              <w:rPr>
                <w:rFonts w:eastAsia="Malgun Gothic"/>
                <w:b/>
                <w:bCs/>
                <w:highlight w:val="green"/>
              </w:rPr>
              <w:t>Agreement</w:t>
            </w:r>
            <w:r w:rsidRPr="00477E81">
              <w:rPr>
                <w:rFonts w:eastAsia="Malgun Gothic"/>
                <w:b/>
                <w:bCs/>
              </w:rPr>
              <w:t>:</w:t>
            </w:r>
            <w:r>
              <w:rPr>
                <w:rFonts w:eastAsia="Malgun Gothic"/>
                <w:b/>
                <w:bCs/>
              </w:rPr>
              <w:t xml:space="preserve"> </w:t>
            </w:r>
            <w:r w:rsidR="00E067B5" w:rsidRPr="00290A5D">
              <w:rPr>
                <w:lang w:val="en-US"/>
              </w:rPr>
              <w:t>It is up to company report the use of UE C-DRX.</w:t>
            </w:r>
          </w:p>
          <w:p w14:paraId="5F54BC21" w14:textId="77777777" w:rsidR="00E067B5" w:rsidRPr="00290A5D" w:rsidRDefault="00E067B5" w:rsidP="00290A5D">
            <w:pPr>
              <w:numPr>
                <w:ilvl w:val="0"/>
                <w:numId w:val="28"/>
              </w:numPr>
              <w:tabs>
                <w:tab w:val="num" w:pos="720"/>
              </w:tabs>
              <w:spacing w:after="0"/>
              <w:rPr>
                <w:lang w:val="en-US"/>
              </w:rPr>
            </w:pPr>
            <w:r w:rsidRPr="00290A5D">
              <w:rPr>
                <w:lang w:val="en-US"/>
              </w:rPr>
              <w:t xml:space="preserve">the baseline </w:t>
            </w:r>
            <w:r w:rsidRPr="00667AE6">
              <w:rPr>
                <w:lang w:val="en-US"/>
              </w:rPr>
              <w:t xml:space="preserve">configuration (for alignment/calibration) for </w:t>
            </w:r>
            <w:r w:rsidRPr="00290A5D">
              <w:rPr>
                <w:lang w:val="en-US"/>
              </w:rPr>
              <w:t xml:space="preserve">C-DRX, if reported, can be as below; </w:t>
            </w:r>
          </w:p>
          <w:p w14:paraId="50C22B62" w14:textId="77777777" w:rsidR="00E067B5" w:rsidRPr="00290A5D" w:rsidRDefault="00E067B5" w:rsidP="00290A5D">
            <w:pPr>
              <w:numPr>
                <w:ilvl w:val="0"/>
                <w:numId w:val="28"/>
              </w:numPr>
              <w:tabs>
                <w:tab w:val="num" w:pos="720"/>
              </w:tabs>
              <w:spacing w:after="0"/>
              <w:rPr>
                <w:lang w:val="en-US"/>
              </w:rPr>
            </w:pPr>
            <w:r w:rsidRPr="00290A5D">
              <w:rPr>
                <w:lang w:val="en-US"/>
              </w:rPr>
              <w:t>Other inactivity timer values can be optionally reported</w:t>
            </w:r>
          </w:p>
          <w:p w14:paraId="240C057D" w14:textId="28DD5C2B" w:rsidR="00E067B5" w:rsidRPr="00E067B5" w:rsidRDefault="00EB1177" w:rsidP="007C76E5">
            <w:pPr>
              <w:rPr>
                <w:lang w:val="en-US"/>
              </w:rPr>
            </w:pPr>
            <w:r>
              <w:rPr>
                <w:noProof/>
                <w:lang w:val="en-US"/>
              </w:rPr>
              <w:drawing>
                <wp:inline distT="0" distB="0" distL="0" distR="0" wp14:anchorId="75A3FF85" wp14:editId="75E33140">
                  <wp:extent cx="6232550" cy="1335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35921" cy="1336127"/>
                          </a:xfrm>
                          <a:prstGeom prst="rect">
                            <a:avLst/>
                          </a:prstGeom>
                          <a:noFill/>
                        </pic:spPr>
                      </pic:pic>
                    </a:graphicData>
                  </a:graphic>
                </wp:inline>
              </w:drawing>
            </w:r>
          </w:p>
          <w:p w14:paraId="44072FEF" w14:textId="7284AAC3" w:rsidR="00E067B5" w:rsidRPr="00E067B5" w:rsidRDefault="00D9692C" w:rsidP="00D9692C">
            <w:pPr>
              <w:spacing w:after="0"/>
              <w:rPr>
                <w:rFonts w:eastAsia="Malgun Gothic"/>
                <w:b/>
                <w:bCs/>
                <w:highlight w:val="green"/>
              </w:rPr>
            </w:pPr>
            <w:r w:rsidRPr="00C63BE2">
              <w:rPr>
                <w:rFonts w:eastAsia="Malgun Gothic"/>
                <w:b/>
                <w:bCs/>
                <w:highlight w:val="green"/>
              </w:rPr>
              <w:t>Agreement</w:t>
            </w:r>
            <w:r w:rsidRPr="00477E81">
              <w:rPr>
                <w:rFonts w:eastAsia="Malgun Gothic"/>
                <w:b/>
                <w:bCs/>
              </w:rPr>
              <w:t>:</w:t>
            </w:r>
          </w:p>
          <w:p w14:paraId="62C6BBCA" w14:textId="77777777" w:rsidR="00E067B5" w:rsidRPr="00FC1B13" w:rsidRDefault="00E067B5" w:rsidP="00D9692C">
            <w:pPr>
              <w:numPr>
                <w:ilvl w:val="0"/>
                <w:numId w:val="29"/>
              </w:numPr>
              <w:tabs>
                <w:tab w:val="num" w:pos="720"/>
              </w:tabs>
              <w:spacing w:after="0"/>
              <w:rPr>
                <w:lang w:val="en-US"/>
              </w:rPr>
            </w:pPr>
            <w:r w:rsidRPr="00FC1B13">
              <w:rPr>
                <w:lang w:val="en-US"/>
              </w:rPr>
              <w:t>For FR1, adopt the Reference SLS configurations in Annex-A in R1-2208312 as baseline SLS assumptions.</w:t>
            </w:r>
          </w:p>
          <w:p w14:paraId="7D1F17A9" w14:textId="77777777" w:rsidR="00E067B5" w:rsidRPr="00FC1B13" w:rsidRDefault="00E067B5" w:rsidP="00D9692C">
            <w:pPr>
              <w:numPr>
                <w:ilvl w:val="1"/>
                <w:numId w:val="29"/>
              </w:numPr>
              <w:tabs>
                <w:tab w:val="num" w:pos="1440"/>
              </w:tabs>
              <w:spacing w:after="0"/>
              <w:rPr>
                <w:lang w:val="en-US"/>
              </w:rPr>
            </w:pPr>
            <w:r w:rsidRPr="00FC1B13">
              <w:rPr>
                <w:lang w:val="en-US"/>
              </w:rPr>
              <w:t>Other carrier frequencies can be optionally considered.</w:t>
            </w:r>
          </w:p>
          <w:p w14:paraId="2CDBA216" w14:textId="77777777" w:rsidR="00E067B5" w:rsidRPr="00FC1B13" w:rsidRDefault="00E067B5" w:rsidP="00D9692C">
            <w:pPr>
              <w:numPr>
                <w:ilvl w:val="0"/>
                <w:numId w:val="29"/>
              </w:numPr>
              <w:tabs>
                <w:tab w:val="num" w:pos="720"/>
              </w:tabs>
              <w:spacing w:after="0"/>
              <w:rPr>
                <w:lang w:val="en-US"/>
              </w:rPr>
            </w:pPr>
            <w:r w:rsidRPr="008A7173">
              <w:rPr>
                <w:lang w:val="en-US"/>
              </w:rPr>
              <w:t xml:space="preserve">FFS </w:t>
            </w:r>
            <w:r w:rsidRPr="00FC1B13">
              <w:rPr>
                <w:lang w:val="en-US"/>
              </w:rPr>
              <w:t>For FR2 adopt the Reference SLS configuration used in Dense Urban Config.B in Table2 of RP-180524 for IMT-2020 with the following clarification/update as initial SLS assumption.</w:t>
            </w:r>
          </w:p>
          <w:p w14:paraId="00E5EADB" w14:textId="77777777" w:rsidR="00E067B5" w:rsidRPr="00FC1B13" w:rsidRDefault="00E067B5" w:rsidP="00D9692C">
            <w:pPr>
              <w:numPr>
                <w:ilvl w:val="1"/>
                <w:numId w:val="29"/>
              </w:numPr>
              <w:tabs>
                <w:tab w:val="num" w:pos="1440"/>
              </w:tabs>
              <w:spacing w:after="0"/>
              <w:rPr>
                <w:lang w:val="en-US"/>
              </w:rPr>
            </w:pPr>
            <w:r w:rsidRPr="00FC1B13">
              <w:rPr>
                <w:lang w:val="en-US"/>
              </w:rPr>
              <w:t>BS antenna configurations</w:t>
            </w:r>
          </w:p>
          <w:p w14:paraId="0F6F8444" w14:textId="77777777" w:rsidR="00E067B5" w:rsidRPr="00FC1B13" w:rsidRDefault="00E067B5" w:rsidP="00D9692C">
            <w:pPr>
              <w:numPr>
                <w:ilvl w:val="2"/>
                <w:numId w:val="29"/>
              </w:numPr>
              <w:tabs>
                <w:tab w:val="num" w:pos="2160"/>
              </w:tabs>
              <w:spacing w:after="0"/>
              <w:rPr>
                <w:lang w:val="en-US"/>
              </w:rPr>
            </w:pPr>
            <w:r w:rsidRPr="00FC1B13">
              <w:rPr>
                <w:lang w:val="en-US"/>
              </w:rPr>
              <w:t>2 TxRU (M, N, P, Mg, Ng; Mp, Np) = (4,8,2,2,2;1,1)</w:t>
            </w:r>
          </w:p>
          <w:p w14:paraId="4431DABA" w14:textId="77777777" w:rsidR="00E067B5" w:rsidRPr="00FC1B13" w:rsidRDefault="00E067B5" w:rsidP="00D9692C">
            <w:pPr>
              <w:numPr>
                <w:ilvl w:val="2"/>
                <w:numId w:val="29"/>
              </w:numPr>
              <w:tabs>
                <w:tab w:val="num" w:pos="2160"/>
              </w:tabs>
              <w:spacing w:after="0"/>
              <w:rPr>
                <w:lang w:val="en-US"/>
              </w:rPr>
            </w:pPr>
            <w:r w:rsidRPr="00FC1B13">
              <w:rPr>
                <w:lang w:val="en-US"/>
              </w:rPr>
              <w:t>(dH, dV) = (0.5λ, 0.8λ) (dg,H, dg,V) = (4.0λ, 3.6λ)</w:t>
            </w:r>
          </w:p>
          <w:p w14:paraId="47A0F57D" w14:textId="77777777" w:rsidR="00E067B5" w:rsidRPr="00FC1B13" w:rsidRDefault="00E067B5" w:rsidP="00D9692C">
            <w:pPr>
              <w:numPr>
                <w:ilvl w:val="1"/>
                <w:numId w:val="29"/>
              </w:numPr>
              <w:tabs>
                <w:tab w:val="num" w:pos="1440"/>
              </w:tabs>
              <w:spacing w:after="0"/>
              <w:rPr>
                <w:lang w:val="en-US"/>
              </w:rPr>
            </w:pPr>
            <w:r w:rsidRPr="00FC1B13">
              <w:rPr>
                <w:lang w:val="en-US"/>
              </w:rPr>
              <w:t>Traffic model &amp; UE density</w:t>
            </w:r>
          </w:p>
          <w:p w14:paraId="04F68B63" w14:textId="77777777" w:rsidR="00E067B5" w:rsidRPr="00FC1B13" w:rsidRDefault="00E067B5" w:rsidP="00D9692C">
            <w:pPr>
              <w:numPr>
                <w:ilvl w:val="2"/>
                <w:numId w:val="29"/>
              </w:numPr>
              <w:tabs>
                <w:tab w:val="num" w:pos="2160"/>
              </w:tabs>
              <w:spacing w:after="0"/>
              <w:rPr>
                <w:lang w:val="en-US"/>
              </w:rPr>
            </w:pPr>
            <w:r w:rsidRPr="00FC1B13">
              <w:rPr>
                <w:lang w:val="en-US"/>
              </w:rPr>
              <w:t>Follow previous agreements with adjusted UE density</w:t>
            </w:r>
          </w:p>
          <w:p w14:paraId="014E19AE" w14:textId="77777777" w:rsidR="00E067B5" w:rsidRPr="00FC1B13" w:rsidRDefault="00E067B5" w:rsidP="00D9692C">
            <w:pPr>
              <w:numPr>
                <w:ilvl w:val="1"/>
                <w:numId w:val="29"/>
              </w:numPr>
              <w:tabs>
                <w:tab w:val="num" w:pos="1440"/>
              </w:tabs>
              <w:spacing w:after="0"/>
              <w:rPr>
                <w:lang w:val="en-US"/>
              </w:rPr>
            </w:pPr>
            <w:r w:rsidRPr="00FC1B13">
              <w:rPr>
                <w:lang w:val="en-US"/>
              </w:rPr>
              <w:t>Total transmit power per TRxP</w:t>
            </w:r>
          </w:p>
          <w:p w14:paraId="2C3BCAFB" w14:textId="77777777" w:rsidR="00E067B5" w:rsidRPr="00FC1B13" w:rsidRDefault="00E067B5" w:rsidP="00D9692C">
            <w:pPr>
              <w:numPr>
                <w:ilvl w:val="2"/>
                <w:numId w:val="29"/>
              </w:numPr>
              <w:tabs>
                <w:tab w:val="num" w:pos="2160"/>
              </w:tabs>
              <w:spacing w:after="0"/>
              <w:rPr>
                <w:lang w:val="en-US"/>
              </w:rPr>
            </w:pPr>
            <w:r w:rsidRPr="00FC1B13">
              <w:rPr>
                <w:lang w:val="en-US"/>
              </w:rPr>
              <w:t xml:space="preserve">Value scaled from that in set 3 reference configuration considering BW </w:t>
            </w:r>
          </w:p>
          <w:p w14:paraId="02C248CE" w14:textId="4CFABE3C" w:rsidR="00FA25A3" w:rsidRPr="007C76E5" w:rsidRDefault="00E067B5" w:rsidP="00D9692C">
            <w:pPr>
              <w:numPr>
                <w:ilvl w:val="0"/>
                <w:numId w:val="29"/>
              </w:numPr>
              <w:tabs>
                <w:tab w:val="num" w:pos="720"/>
              </w:tabs>
              <w:spacing w:after="0"/>
              <w:rPr>
                <w:lang w:val="en-US"/>
              </w:rPr>
            </w:pPr>
            <w:r w:rsidRPr="008A7173">
              <w:rPr>
                <w:lang w:val="en-US"/>
              </w:rPr>
              <w:t xml:space="preserve">Further adjustment/clarification </w:t>
            </w:r>
            <w:r w:rsidRPr="00667AE6">
              <w:rPr>
                <w:lang w:val="en-US"/>
              </w:rPr>
              <w:t xml:space="preserve">can </w:t>
            </w:r>
            <w:r w:rsidRPr="00FC1B13">
              <w:rPr>
                <w:lang w:val="en-US"/>
              </w:rPr>
              <w:t>be discussed in the next meeting.</w:t>
            </w:r>
          </w:p>
        </w:tc>
      </w:tr>
    </w:tbl>
    <w:p w14:paraId="2EFD250E" w14:textId="1E4D7028" w:rsidR="00775717" w:rsidRPr="001A05D2" w:rsidRDefault="00775717" w:rsidP="00CC75E5">
      <w:pPr>
        <w:pStyle w:val="ListParagraph"/>
        <w:spacing w:after="0"/>
        <w:ind w:left="0"/>
        <w:contextualSpacing w:val="0"/>
        <w:jc w:val="both"/>
      </w:pPr>
    </w:p>
    <w:p w14:paraId="36B5F371" w14:textId="13880CA7" w:rsidR="007C15D1" w:rsidRDefault="00DB226F" w:rsidP="00CC75E5">
      <w:pPr>
        <w:pStyle w:val="ListParagraph"/>
        <w:spacing w:after="120"/>
        <w:ind w:left="0"/>
        <w:contextualSpacing w:val="0"/>
        <w:jc w:val="both"/>
        <w:rPr>
          <w:rStyle w:val="eop"/>
          <w:color w:val="000000"/>
          <w:sz w:val="22"/>
          <w:szCs w:val="22"/>
          <w:shd w:val="clear" w:color="auto" w:fill="FFFFFF"/>
        </w:rPr>
      </w:pPr>
      <w:r>
        <w:rPr>
          <w:rStyle w:val="normaltextrun"/>
          <w:color w:val="000000"/>
          <w:sz w:val="22"/>
          <w:szCs w:val="22"/>
          <w:shd w:val="clear" w:color="auto" w:fill="FFFFFF"/>
        </w:rPr>
        <w:t xml:space="preserve">And in our companion contribution, we discuss the agenda item on network energy saving techniques in </w:t>
      </w:r>
      <w:r w:rsidR="00454785">
        <w:rPr>
          <w:rStyle w:val="normaltextrun"/>
          <w:color w:val="000000"/>
          <w:sz w:val="22"/>
          <w:szCs w:val="22"/>
          <w:shd w:val="clear" w:color="auto" w:fill="FFFFFF"/>
        </w:rPr>
        <w:fldChar w:fldCharType="begin"/>
      </w:r>
      <w:r w:rsidR="00454785">
        <w:rPr>
          <w:rStyle w:val="normaltextrun"/>
          <w:color w:val="000000"/>
          <w:sz w:val="22"/>
          <w:szCs w:val="22"/>
          <w:shd w:val="clear" w:color="auto" w:fill="FFFFFF"/>
        </w:rPr>
        <w:instrText xml:space="preserve"> REF _Ref115425261 \w \h </w:instrText>
      </w:r>
      <w:r w:rsidR="00454785">
        <w:rPr>
          <w:rStyle w:val="normaltextrun"/>
          <w:color w:val="000000"/>
          <w:sz w:val="22"/>
          <w:szCs w:val="22"/>
          <w:shd w:val="clear" w:color="auto" w:fill="FFFFFF"/>
        </w:rPr>
      </w:r>
      <w:r w:rsidR="00454785">
        <w:rPr>
          <w:rStyle w:val="normaltextrun"/>
          <w:color w:val="000000"/>
          <w:sz w:val="22"/>
          <w:szCs w:val="22"/>
          <w:shd w:val="clear" w:color="auto" w:fill="FFFFFF"/>
        </w:rPr>
        <w:fldChar w:fldCharType="separate"/>
      </w:r>
      <w:r w:rsidR="00046148">
        <w:rPr>
          <w:rStyle w:val="normaltextrun"/>
          <w:color w:val="000000"/>
          <w:sz w:val="22"/>
          <w:szCs w:val="22"/>
          <w:shd w:val="clear" w:color="auto" w:fill="FFFFFF"/>
        </w:rPr>
        <w:t>[10]</w:t>
      </w:r>
      <w:r w:rsidR="00454785">
        <w:rPr>
          <w:rStyle w:val="normaltextrun"/>
          <w:color w:val="000000"/>
          <w:sz w:val="22"/>
          <w:szCs w:val="22"/>
          <w:shd w:val="clear" w:color="auto" w:fill="FFFFFF"/>
        </w:rPr>
        <w:fldChar w:fldCharType="end"/>
      </w:r>
      <w:r w:rsidR="00313449">
        <w:rPr>
          <w:rStyle w:val="normaltextrun"/>
          <w:color w:val="000000"/>
          <w:sz w:val="22"/>
          <w:szCs w:val="22"/>
          <w:shd w:val="clear" w:color="auto" w:fill="FFFFFF"/>
        </w:rPr>
        <w:t>.</w:t>
      </w:r>
      <w:r>
        <w:rPr>
          <w:rStyle w:val="eop"/>
          <w:color w:val="000000"/>
          <w:sz w:val="22"/>
          <w:szCs w:val="22"/>
          <w:shd w:val="clear" w:color="auto" w:fill="FFFFFF"/>
        </w:rPr>
        <w:t> </w:t>
      </w:r>
    </w:p>
    <w:p w14:paraId="3EB4E6F0" w14:textId="7780FB14" w:rsidR="001A78FE" w:rsidRPr="001A78FE" w:rsidRDefault="001A78FE" w:rsidP="00780946">
      <w:pPr>
        <w:pStyle w:val="Heading1"/>
        <w:tabs>
          <w:tab w:val="num" w:pos="709"/>
        </w:tabs>
        <w:ind w:left="709" w:hanging="709"/>
        <w:jc w:val="both"/>
        <w:rPr>
          <w:lang w:val="en-US"/>
        </w:rPr>
      </w:pPr>
      <w:bookmarkStart w:id="3" w:name="_Hlk4137067"/>
      <w:bookmarkStart w:id="4" w:name="_Hlk520894743"/>
      <w:bookmarkStart w:id="5" w:name="_Hlk7596973"/>
      <w:bookmarkStart w:id="6" w:name="_Hlk525462634"/>
      <w:bookmarkEnd w:id="2"/>
      <w:r>
        <w:t>Energy consumption model for BS</w:t>
      </w:r>
    </w:p>
    <w:p w14:paraId="05C2BD4F" w14:textId="32C2B445" w:rsidR="001A78FE" w:rsidRDefault="00780946" w:rsidP="001A78FE">
      <w:pPr>
        <w:pStyle w:val="Heading2"/>
      </w:pPr>
      <w:r>
        <w:t>Remaining issues for power consumption model</w:t>
      </w:r>
    </w:p>
    <w:p w14:paraId="17871A60" w14:textId="37EC9E92" w:rsidR="00582328" w:rsidRDefault="000C02CE" w:rsidP="000C02CE">
      <w:pPr>
        <w:jc w:val="both"/>
        <w:rPr>
          <w:sz w:val="22"/>
          <w:szCs w:val="22"/>
          <w:lang w:val="en-US"/>
        </w:rPr>
      </w:pPr>
      <w:r>
        <w:rPr>
          <w:sz w:val="22"/>
          <w:szCs w:val="22"/>
          <w:lang w:val="en-US"/>
        </w:rPr>
        <w:t xml:space="preserve">The BS energy consumption model was </w:t>
      </w:r>
      <w:r w:rsidRPr="00780946">
        <w:rPr>
          <w:sz w:val="22"/>
          <w:szCs w:val="22"/>
          <w:lang w:val="en-US"/>
        </w:rPr>
        <w:t>agreed</w:t>
      </w:r>
      <w:r>
        <w:rPr>
          <w:sz w:val="22"/>
          <w:szCs w:val="22"/>
          <w:lang w:val="en-US"/>
        </w:rPr>
        <w:t xml:space="preserve"> </w:t>
      </w:r>
      <w:r w:rsidRPr="00780946">
        <w:rPr>
          <w:sz w:val="22"/>
          <w:szCs w:val="22"/>
          <w:lang w:val="en-US"/>
        </w:rPr>
        <w:t xml:space="preserve">in the </w:t>
      </w:r>
      <w:r>
        <w:rPr>
          <w:sz w:val="22"/>
          <w:szCs w:val="22"/>
          <w:lang w:val="en-US"/>
        </w:rPr>
        <w:t>RAN1#110 meeting</w:t>
      </w:r>
      <w:r w:rsidR="00703807">
        <w:rPr>
          <w:sz w:val="22"/>
          <w:szCs w:val="22"/>
          <w:lang w:val="en-US"/>
        </w:rPr>
        <w:t>, where t</w:t>
      </w:r>
      <w:r w:rsidR="005B7C78" w:rsidRPr="0044720F">
        <w:rPr>
          <w:sz w:val="22"/>
          <w:szCs w:val="22"/>
          <w:lang w:val="en-US"/>
        </w:rPr>
        <w:t xml:space="preserve">he </w:t>
      </w:r>
      <w:r w:rsidR="00703807">
        <w:rPr>
          <w:sz w:val="22"/>
          <w:szCs w:val="22"/>
          <w:lang w:val="en-US"/>
        </w:rPr>
        <w:t xml:space="preserve">agreed </w:t>
      </w:r>
      <w:r w:rsidR="005B7C78" w:rsidRPr="0044720F">
        <w:rPr>
          <w:sz w:val="22"/>
          <w:szCs w:val="22"/>
          <w:lang w:val="en-US"/>
        </w:rPr>
        <w:t xml:space="preserve">BS power consumption model </w:t>
      </w:r>
      <w:r w:rsidR="00F4157B">
        <w:rPr>
          <w:sz w:val="22"/>
          <w:szCs w:val="22"/>
          <w:lang w:val="en-US"/>
        </w:rPr>
        <w:t>c</w:t>
      </w:r>
      <w:r w:rsidR="005B7C78" w:rsidRPr="0044720F">
        <w:rPr>
          <w:sz w:val="22"/>
          <w:szCs w:val="22"/>
          <w:lang w:val="en-US"/>
        </w:rPr>
        <w:t>ould be seen as a simplified model of real BS power consumption and used as a tool for performance evaluation</w:t>
      </w:r>
      <w:r w:rsidR="00372F1F">
        <w:rPr>
          <w:sz w:val="22"/>
          <w:szCs w:val="22"/>
          <w:lang w:val="en-US"/>
        </w:rPr>
        <w:t xml:space="preserve"> of </w:t>
      </w:r>
      <w:r w:rsidR="00F72B7C">
        <w:rPr>
          <w:sz w:val="22"/>
          <w:szCs w:val="22"/>
          <w:lang w:val="en-US"/>
        </w:rPr>
        <w:t>proposed NW ES techniques</w:t>
      </w:r>
      <w:r w:rsidR="005B7C78" w:rsidRPr="0044720F">
        <w:rPr>
          <w:sz w:val="22"/>
          <w:szCs w:val="22"/>
          <w:lang w:val="en-US"/>
        </w:rPr>
        <w:t xml:space="preserve">. </w:t>
      </w:r>
      <w:r w:rsidRPr="00780946">
        <w:rPr>
          <w:sz w:val="22"/>
          <w:szCs w:val="22"/>
          <w:lang w:val="en-US"/>
        </w:rPr>
        <w:t xml:space="preserve">The </w:t>
      </w:r>
      <w:r>
        <w:rPr>
          <w:sz w:val="22"/>
          <w:szCs w:val="22"/>
          <w:lang w:val="en-US"/>
        </w:rPr>
        <w:t>values</w:t>
      </w:r>
      <w:r w:rsidRPr="00780946">
        <w:rPr>
          <w:sz w:val="22"/>
          <w:szCs w:val="22"/>
          <w:lang w:val="en-US"/>
        </w:rPr>
        <w:t xml:space="preserve"> per reference configuration set are still </w:t>
      </w:r>
      <w:r>
        <w:rPr>
          <w:sz w:val="22"/>
          <w:szCs w:val="22"/>
          <w:lang w:val="en-US"/>
        </w:rPr>
        <w:t xml:space="preserve">under discussion </w:t>
      </w:r>
      <w:r w:rsidR="00BE21BB">
        <w:rPr>
          <w:sz w:val="22"/>
          <w:szCs w:val="22"/>
          <w:lang w:val="en-US"/>
        </w:rPr>
        <w:t>with</w:t>
      </w:r>
      <w:r>
        <w:rPr>
          <w:sz w:val="22"/>
          <w:szCs w:val="22"/>
          <w:lang w:val="en-US"/>
        </w:rPr>
        <w:t xml:space="preserve"> </w:t>
      </w:r>
      <w:r w:rsidRPr="000C02CE">
        <w:rPr>
          <w:sz w:val="22"/>
          <w:szCs w:val="22"/>
          <w:lang w:val="en-US"/>
        </w:rPr>
        <w:t>multiple values for relative power</w:t>
      </w:r>
      <w:r>
        <w:rPr>
          <w:sz w:val="22"/>
          <w:szCs w:val="22"/>
          <w:lang w:val="en-US"/>
        </w:rPr>
        <w:t>, transition time and energy</w:t>
      </w:r>
      <w:r w:rsidRPr="000C02CE">
        <w:rPr>
          <w:sz w:val="22"/>
          <w:szCs w:val="22"/>
          <w:lang w:val="en-US"/>
        </w:rPr>
        <w:t xml:space="preserve"> </w:t>
      </w:r>
      <w:r>
        <w:rPr>
          <w:sz w:val="22"/>
          <w:szCs w:val="22"/>
          <w:lang w:val="en-US"/>
        </w:rPr>
        <w:t xml:space="preserve">provided by companies </w:t>
      </w:r>
      <w:r w:rsidR="00FD49A4">
        <w:rPr>
          <w:sz w:val="22"/>
          <w:szCs w:val="22"/>
          <w:lang w:val="en-US"/>
        </w:rPr>
        <w:t xml:space="preserve">that </w:t>
      </w:r>
      <w:r>
        <w:rPr>
          <w:sz w:val="22"/>
          <w:szCs w:val="22"/>
          <w:lang w:val="en-US"/>
        </w:rPr>
        <w:t xml:space="preserve">were grouped into two categories. </w:t>
      </w:r>
    </w:p>
    <w:p w14:paraId="0E60D0CC" w14:textId="08197B10" w:rsidR="002619F2" w:rsidRDefault="00497DE9" w:rsidP="00DA5AE3">
      <w:pPr>
        <w:jc w:val="both"/>
        <w:rPr>
          <w:sz w:val="22"/>
          <w:szCs w:val="22"/>
        </w:rPr>
      </w:pPr>
      <w:r>
        <w:rPr>
          <w:sz w:val="22"/>
          <w:szCs w:val="22"/>
          <w:lang w:val="en-US"/>
        </w:rPr>
        <w:t xml:space="preserve">To our view, </w:t>
      </w:r>
      <w:r w:rsidR="00074639">
        <w:rPr>
          <w:sz w:val="22"/>
          <w:szCs w:val="22"/>
          <w:lang w:val="en-US"/>
        </w:rPr>
        <w:t xml:space="preserve">adopting two categories </w:t>
      </w:r>
      <w:r w:rsidR="00CD0CB0">
        <w:rPr>
          <w:sz w:val="22"/>
          <w:szCs w:val="22"/>
          <w:lang w:val="en-US"/>
        </w:rPr>
        <w:t xml:space="preserve">in the </w:t>
      </w:r>
      <w:r w:rsidR="00011EEB">
        <w:rPr>
          <w:sz w:val="22"/>
          <w:szCs w:val="22"/>
          <w:lang w:val="en-US"/>
        </w:rPr>
        <w:t xml:space="preserve">evaluation of the </w:t>
      </w:r>
      <w:r w:rsidR="00CD0CB0">
        <w:rPr>
          <w:sz w:val="22"/>
          <w:szCs w:val="22"/>
          <w:lang w:val="en-US"/>
        </w:rPr>
        <w:t xml:space="preserve">study </w:t>
      </w:r>
      <w:r w:rsidR="00074639">
        <w:rPr>
          <w:sz w:val="22"/>
          <w:szCs w:val="22"/>
          <w:lang w:val="en-US"/>
        </w:rPr>
        <w:t xml:space="preserve">may </w:t>
      </w:r>
      <w:r w:rsidR="008E655F">
        <w:rPr>
          <w:sz w:val="22"/>
          <w:szCs w:val="22"/>
          <w:lang w:val="en-US"/>
        </w:rPr>
        <w:t>raise</w:t>
      </w:r>
      <w:r w:rsidR="00074639">
        <w:rPr>
          <w:sz w:val="22"/>
          <w:szCs w:val="22"/>
          <w:lang w:val="en-US"/>
        </w:rPr>
        <w:t xml:space="preserve"> </w:t>
      </w:r>
      <w:r w:rsidR="008E655F">
        <w:rPr>
          <w:sz w:val="22"/>
          <w:szCs w:val="22"/>
          <w:lang w:val="en-US"/>
        </w:rPr>
        <w:t>issues</w:t>
      </w:r>
      <w:r w:rsidR="00E21878" w:rsidRPr="0044720F">
        <w:rPr>
          <w:sz w:val="22"/>
          <w:szCs w:val="22"/>
          <w:lang w:val="en-US"/>
        </w:rPr>
        <w:t xml:space="preserve"> </w:t>
      </w:r>
      <w:r w:rsidR="00A440DD">
        <w:rPr>
          <w:sz w:val="22"/>
          <w:szCs w:val="22"/>
          <w:lang w:val="en-US"/>
        </w:rPr>
        <w:t xml:space="preserve">in future </w:t>
      </w:r>
      <w:r w:rsidR="003420F8">
        <w:rPr>
          <w:sz w:val="22"/>
          <w:szCs w:val="22"/>
          <w:lang w:val="en-US"/>
        </w:rPr>
        <w:t>discussions</w:t>
      </w:r>
      <w:r w:rsidR="00806D52">
        <w:rPr>
          <w:sz w:val="22"/>
          <w:szCs w:val="22"/>
          <w:lang w:val="en-US"/>
        </w:rPr>
        <w:t xml:space="preserve">, where it can be </w:t>
      </w:r>
      <w:r w:rsidR="00806D52">
        <w:rPr>
          <w:sz w:val="22"/>
          <w:szCs w:val="22"/>
        </w:rPr>
        <w:t>problematic</w:t>
      </w:r>
      <w:r w:rsidR="00806D52" w:rsidRPr="0044720F">
        <w:rPr>
          <w:sz w:val="22"/>
          <w:szCs w:val="22"/>
        </w:rPr>
        <w:t xml:space="preserve"> in generating meaningful conclusions on </w:t>
      </w:r>
      <w:r w:rsidR="00806D52">
        <w:rPr>
          <w:sz w:val="22"/>
          <w:szCs w:val="22"/>
        </w:rPr>
        <w:t>the p</w:t>
      </w:r>
      <w:r w:rsidR="00EC6EB1">
        <w:rPr>
          <w:sz w:val="22"/>
          <w:szCs w:val="22"/>
        </w:rPr>
        <w:t>roposed NW</w:t>
      </w:r>
      <w:r w:rsidR="00806D52">
        <w:rPr>
          <w:sz w:val="22"/>
          <w:szCs w:val="22"/>
        </w:rPr>
        <w:t xml:space="preserve"> </w:t>
      </w:r>
      <w:r w:rsidR="00806D52" w:rsidRPr="0044720F">
        <w:rPr>
          <w:sz w:val="22"/>
          <w:szCs w:val="22"/>
        </w:rPr>
        <w:t>ES techniques</w:t>
      </w:r>
      <w:r w:rsidR="00865FFB">
        <w:rPr>
          <w:sz w:val="22"/>
          <w:szCs w:val="22"/>
        </w:rPr>
        <w:t>.</w:t>
      </w:r>
      <w:r w:rsidR="002619F2">
        <w:rPr>
          <w:sz w:val="22"/>
          <w:szCs w:val="22"/>
        </w:rPr>
        <w:t xml:space="preserve"> </w:t>
      </w:r>
      <w:r w:rsidR="00F96831" w:rsidRPr="0099763D">
        <w:rPr>
          <w:sz w:val="22"/>
          <w:szCs w:val="22"/>
        </w:rPr>
        <w:t xml:space="preserve">For instance, </w:t>
      </w:r>
      <w:r w:rsidR="00F7251D" w:rsidRPr="0099763D">
        <w:rPr>
          <w:sz w:val="22"/>
          <w:szCs w:val="22"/>
        </w:rPr>
        <w:t>it is obvious</w:t>
      </w:r>
      <w:r w:rsidR="00842AA7" w:rsidRPr="0099763D">
        <w:rPr>
          <w:sz w:val="22"/>
          <w:szCs w:val="22"/>
        </w:rPr>
        <w:t xml:space="preserve"> that the </w:t>
      </w:r>
      <w:r w:rsidR="002F4575">
        <w:rPr>
          <w:sz w:val="22"/>
          <w:szCs w:val="22"/>
        </w:rPr>
        <w:t xml:space="preserve">faster </w:t>
      </w:r>
      <w:r w:rsidR="00A24572" w:rsidRPr="0099763D">
        <w:rPr>
          <w:sz w:val="22"/>
          <w:szCs w:val="22"/>
        </w:rPr>
        <w:t>transition time</w:t>
      </w:r>
      <w:r w:rsidR="002F4575">
        <w:rPr>
          <w:sz w:val="22"/>
          <w:szCs w:val="22"/>
        </w:rPr>
        <w:t>s</w:t>
      </w:r>
      <w:r w:rsidR="00842AA7" w:rsidRPr="0099763D">
        <w:rPr>
          <w:sz w:val="22"/>
          <w:szCs w:val="22"/>
        </w:rPr>
        <w:t xml:space="preserve"> of </w:t>
      </w:r>
      <w:r w:rsidR="00D6509F" w:rsidRPr="0099763D">
        <w:rPr>
          <w:sz w:val="22"/>
          <w:szCs w:val="22"/>
        </w:rPr>
        <w:t>C</w:t>
      </w:r>
      <w:r w:rsidR="00842AA7" w:rsidRPr="0099763D">
        <w:rPr>
          <w:sz w:val="22"/>
          <w:szCs w:val="22"/>
        </w:rPr>
        <w:t xml:space="preserve">ategory 1 </w:t>
      </w:r>
      <w:r w:rsidR="0042155C">
        <w:rPr>
          <w:sz w:val="22"/>
          <w:szCs w:val="22"/>
        </w:rPr>
        <w:t>is</w:t>
      </w:r>
      <w:r w:rsidR="00842AA7" w:rsidRPr="0099763D">
        <w:rPr>
          <w:sz w:val="22"/>
          <w:szCs w:val="22"/>
        </w:rPr>
        <w:t xml:space="preserve"> more</w:t>
      </w:r>
      <w:r w:rsidR="00FD4EC5" w:rsidRPr="0099763D">
        <w:rPr>
          <w:sz w:val="22"/>
          <w:szCs w:val="22"/>
        </w:rPr>
        <w:t xml:space="preserve"> favourable for applying </w:t>
      </w:r>
      <w:r w:rsidR="00BA7921">
        <w:rPr>
          <w:sz w:val="22"/>
          <w:szCs w:val="22"/>
        </w:rPr>
        <w:t xml:space="preserve">the </w:t>
      </w:r>
      <w:r w:rsidR="00FD4EC5" w:rsidRPr="0099763D">
        <w:rPr>
          <w:sz w:val="22"/>
          <w:szCs w:val="22"/>
        </w:rPr>
        <w:t xml:space="preserve">time domain adaptation </w:t>
      </w:r>
      <w:r w:rsidR="00FD4EC5" w:rsidRPr="0099763D">
        <w:rPr>
          <w:sz w:val="22"/>
          <w:szCs w:val="22"/>
        </w:rPr>
        <w:lastRenderedPageBreak/>
        <w:t xml:space="preserve">schemes, as compared to </w:t>
      </w:r>
      <w:r w:rsidR="00621DA7">
        <w:rPr>
          <w:sz w:val="22"/>
          <w:szCs w:val="22"/>
        </w:rPr>
        <w:t>C</w:t>
      </w:r>
      <w:r w:rsidR="00FD4EC5" w:rsidRPr="0099763D">
        <w:rPr>
          <w:sz w:val="22"/>
          <w:szCs w:val="22"/>
        </w:rPr>
        <w:t>ategory 2.</w:t>
      </w:r>
      <w:r w:rsidR="006D6D9A" w:rsidRPr="0099763D">
        <w:rPr>
          <w:sz w:val="22"/>
          <w:szCs w:val="22"/>
        </w:rPr>
        <w:t xml:space="preserve"> </w:t>
      </w:r>
      <w:r w:rsidR="00AA27BD">
        <w:rPr>
          <w:sz w:val="22"/>
          <w:szCs w:val="22"/>
        </w:rPr>
        <w:t>W</w:t>
      </w:r>
      <w:r w:rsidR="00AA27BD" w:rsidRPr="0099763D">
        <w:rPr>
          <w:sz w:val="22"/>
          <w:szCs w:val="22"/>
        </w:rPr>
        <w:t>hen</w:t>
      </w:r>
      <w:r w:rsidR="003B4922" w:rsidRPr="0099763D">
        <w:rPr>
          <w:sz w:val="22"/>
          <w:szCs w:val="22"/>
        </w:rPr>
        <w:t xml:space="preserve"> comparing </w:t>
      </w:r>
      <w:r w:rsidR="00241504" w:rsidRPr="0099763D">
        <w:rPr>
          <w:sz w:val="22"/>
          <w:szCs w:val="22"/>
        </w:rPr>
        <w:t>different</w:t>
      </w:r>
      <w:r w:rsidR="00070C02" w:rsidRPr="0099763D">
        <w:rPr>
          <w:sz w:val="22"/>
          <w:szCs w:val="22"/>
        </w:rPr>
        <w:t xml:space="preserve"> proposed techniques, t</w:t>
      </w:r>
      <w:r w:rsidR="00F52038" w:rsidRPr="0099763D">
        <w:rPr>
          <w:sz w:val="22"/>
          <w:szCs w:val="22"/>
        </w:rPr>
        <w:t xml:space="preserve">he energy saving gain </w:t>
      </w:r>
      <w:r w:rsidR="004A7F41" w:rsidRPr="0099763D">
        <w:rPr>
          <w:sz w:val="22"/>
          <w:szCs w:val="22"/>
        </w:rPr>
        <w:t xml:space="preserve">for a given </w:t>
      </w:r>
      <w:r w:rsidR="004D3CEC" w:rsidRPr="0099763D">
        <w:rPr>
          <w:sz w:val="22"/>
          <w:szCs w:val="22"/>
        </w:rPr>
        <w:t xml:space="preserve">proposed technique </w:t>
      </w:r>
      <w:r w:rsidR="002F6BA3" w:rsidRPr="0099763D">
        <w:rPr>
          <w:sz w:val="22"/>
          <w:szCs w:val="22"/>
        </w:rPr>
        <w:t xml:space="preserve">evaluated </w:t>
      </w:r>
      <w:r w:rsidR="00F52038" w:rsidRPr="0099763D">
        <w:rPr>
          <w:sz w:val="22"/>
          <w:szCs w:val="22"/>
        </w:rPr>
        <w:t>by using Category 1</w:t>
      </w:r>
      <w:r w:rsidR="004D3CEC" w:rsidRPr="0099763D">
        <w:rPr>
          <w:sz w:val="22"/>
          <w:szCs w:val="22"/>
        </w:rPr>
        <w:t xml:space="preserve"> </w:t>
      </w:r>
      <w:r w:rsidR="00D25E06" w:rsidRPr="0099763D">
        <w:rPr>
          <w:sz w:val="22"/>
          <w:szCs w:val="22"/>
        </w:rPr>
        <w:t>can be</w:t>
      </w:r>
      <w:r w:rsidR="004D3CEC" w:rsidRPr="0099763D">
        <w:rPr>
          <w:sz w:val="22"/>
          <w:szCs w:val="22"/>
        </w:rPr>
        <w:t xml:space="preserve"> show</w:t>
      </w:r>
      <w:r w:rsidR="00D25E06" w:rsidRPr="0099763D">
        <w:rPr>
          <w:sz w:val="22"/>
          <w:szCs w:val="22"/>
        </w:rPr>
        <w:t>n</w:t>
      </w:r>
      <w:r w:rsidR="004D3CEC" w:rsidRPr="0099763D">
        <w:rPr>
          <w:sz w:val="22"/>
          <w:szCs w:val="22"/>
        </w:rPr>
        <w:t xml:space="preserve"> </w:t>
      </w:r>
      <w:r w:rsidR="0042155C">
        <w:rPr>
          <w:sz w:val="22"/>
          <w:szCs w:val="22"/>
        </w:rPr>
        <w:t xml:space="preserve">with </w:t>
      </w:r>
      <w:r w:rsidR="00070C02" w:rsidRPr="0099763D">
        <w:rPr>
          <w:sz w:val="22"/>
          <w:szCs w:val="22"/>
        </w:rPr>
        <w:t xml:space="preserve">much </w:t>
      </w:r>
      <w:r w:rsidR="00672BDB" w:rsidRPr="0099763D">
        <w:rPr>
          <w:sz w:val="22"/>
          <w:szCs w:val="22"/>
        </w:rPr>
        <w:t xml:space="preserve">better results than </w:t>
      </w:r>
      <w:r w:rsidR="00E87551" w:rsidRPr="0099763D">
        <w:rPr>
          <w:sz w:val="22"/>
          <w:szCs w:val="22"/>
        </w:rPr>
        <w:t>other</w:t>
      </w:r>
      <w:r w:rsidR="00672BDB" w:rsidRPr="0099763D">
        <w:rPr>
          <w:sz w:val="22"/>
          <w:szCs w:val="22"/>
        </w:rPr>
        <w:t xml:space="preserve"> proposed technique</w:t>
      </w:r>
      <w:r w:rsidR="00E87551" w:rsidRPr="0099763D">
        <w:rPr>
          <w:sz w:val="22"/>
          <w:szCs w:val="22"/>
        </w:rPr>
        <w:t>s</w:t>
      </w:r>
      <w:r w:rsidR="00672BDB" w:rsidRPr="0099763D">
        <w:rPr>
          <w:sz w:val="22"/>
          <w:szCs w:val="22"/>
        </w:rPr>
        <w:t xml:space="preserve"> </w:t>
      </w:r>
      <w:r w:rsidR="00E87551" w:rsidRPr="0099763D">
        <w:rPr>
          <w:sz w:val="22"/>
          <w:szCs w:val="22"/>
        </w:rPr>
        <w:t xml:space="preserve">valuated </w:t>
      </w:r>
      <w:r w:rsidR="00672BDB" w:rsidRPr="0099763D">
        <w:rPr>
          <w:sz w:val="22"/>
          <w:szCs w:val="22"/>
        </w:rPr>
        <w:t>by using Category 2.</w:t>
      </w:r>
      <w:r w:rsidR="00005900" w:rsidRPr="0099763D">
        <w:rPr>
          <w:sz w:val="22"/>
          <w:szCs w:val="22"/>
        </w:rPr>
        <w:t xml:space="preserve"> </w:t>
      </w:r>
      <w:r w:rsidR="00E3540F" w:rsidRPr="0099763D">
        <w:rPr>
          <w:sz w:val="22"/>
          <w:szCs w:val="22"/>
        </w:rPr>
        <w:t>And</w:t>
      </w:r>
      <w:r w:rsidR="00D25E06" w:rsidRPr="0099763D">
        <w:rPr>
          <w:sz w:val="22"/>
          <w:szCs w:val="22"/>
        </w:rPr>
        <w:t xml:space="preserve"> </w:t>
      </w:r>
      <w:r w:rsidR="0004509E">
        <w:rPr>
          <w:sz w:val="22"/>
          <w:szCs w:val="22"/>
        </w:rPr>
        <w:t>for</w:t>
      </w:r>
      <w:r w:rsidR="007837DF" w:rsidRPr="0099763D">
        <w:rPr>
          <w:sz w:val="22"/>
          <w:szCs w:val="22"/>
        </w:rPr>
        <w:t xml:space="preserve"> </w:t>
      </w:r>
      <w:r w:rsidR="000B3739">
        <w:rPr>
          <w:sz w:val="22"/>
          <w:szCs w:val="22"/>
        </w:rPr>
        <w:t>evaluating</w:t>
      </w:r>
      <w:r w:rsidR="007837DF" w:rsidRPr="0099763D">
        <w:rPr>
          <w:sz w:val="22"/>
          <w:szCs w:val="22"/>
        </w:rPr>
        <w:t xml:space="preserve"> </w:t>
      </w:r>
      <w:r w:rsidR="002E25BC">
        <w:rPr>
          <w:sz w:val="22"/>
          <w:szCs w:val="22"/>
        </w:rPr>
        <w:t xml:space="preserve">and comparing </w:t>
      </w:r>
      <w:r w:rsidR="00FF2AB4">
        <w:rPr>
          <w:sz w:val="22"/>
          <w:szCs w:val="22"/>
        </w:rPr>
        <w:t>of</w:t>
      </w:r>
      <w:r w:rsidR="007837DF">
        <w:rPr>
          <w:sz w:val="22"/>
          <w:szCs w:val="22"/>
        </w:rPr>
        <w:t xml:space="preserve"> </w:t>
      </w:r>
      <w:r w:rsidR="007837DF" w:rsidRPr="0099763D">
        <w:rPr>
          <w:sz w:val="22"/>
          <w:szCs w:val="22"/>
        </w:rPr>
        <w:t xml:space="preserve">the same </w:t>
      </w:r>
      <w:r w:rsidR="00B35C4C" w:rsidRPr="0099763D">
        <w:rPr>
          <w:sz w:val="22"/>
          <w:szCs w:val="22"/>
        </w:rPr>
        <w:t xml:space="preserve">proposed techniques, the energy saving gain </w:t>
      </w:r>
      <w:r w:rsidR="00B35C4C">
        <w:rPr>
          <w:sz w:val="22"/>
          <w:szCs w:val="22"/>
        </w:rPr>
        <w:t>b</w:t>
      </w:r>
      <w:r w:rsidR="00B35C4C" w:rsidRPr="0099763D">
        <w:rPr>
          <w:sz w:val="22"/>
          <w:szCs w:val="22"/>
        </w:rPr>
        <w:t>y using Cat</w:t>
      </w:r>
      <w:r w:rsidR="00D6509F" w:rsidRPr="0099763D">
        <w:rPr>
          <w:sz w:val="22"/>
          <w:szCs w:val="22"/>
        </w:rPr>
        <w:t xml:space="preserve">egory </w:t>
      </w:r>
      <w:r w:rsidR="00B35C4C" w:rsidRPr="0099763D">
        <w:rPr>
          <w:sz w:val="22"/>
          <w:szCs w:val="22"/>
        </w:rPr>
        <w:t>1</w:t>
      </w:r>
      <w:r w:rsidR="00A41ACA" w:rsidRPr="0099763D">
        <w:rPr>
          <w:sz w:val="22"/>
          <w:szCs w:val="22"/>
        </w:rPr>
        <w:t xml:space="preserve"> and Category 2</w:t>
      </w:r>
      <w:r w:rsidR="00196F82" w:rsidRPr="0099763D">
        <w:rPr>
          <w:sz w:val="22"/>
          <w:szCs w:val="22"/>
        </w:rPr>
        <w:t xml:space="preserve"> may result in </w:t>
      </w:r>
      <w:r w:rsidR="00B84C7D" w:rsidRPr="0099763D">
        <w:rPr>
          <w:sz w:val="22"/>
          <w:szCs w:val="22"/>
        </w:rPr>
        <w:t>conflicted</w:t>
      </w:r>
      <w:r w:rsidR="00856B2D" w:rsidRPr="0099763D">
        <w:rPr>
          <w:sz w:val="22"/>
          <w:szCs w:val="22"/>
        </w:rPr>
        <w:t xml:space="preserve"> outcome. i.e. the</w:t>
      </w:r>
      <w:r w:rsidR="00281C30" w:rsidRPr="0099763D">
        <w:rPr>
          <w:sz w:val="22"/>
          <w:szCs w:val="22"/>
        </w:rPr>
        <w:t>re is the</w:t>
      </w:r>
      <w:r w:rsidR="00856B2D" w:rsidRPr="0099763D">
        <w:rPr>
          <w:sz w:val="22"/>
          <w:szCs w:val="22"/>
        </w:rPr>
        <w:t xml:space="preserve"> </w:t>
      </w:r>
      <w:r w:rsidR="009D6E96" w:rsidRPr="0099763D">
        <w:rPr>
          <w:sz w:val="22"/>
          <w:szCs w:val="22"/>
        </w:rPr>
        <w:t xml:space="preserve">energy saving </w:t>
      </w:r>
      <w:r w:rsidR="00281C30" w:rsidRPr="0099763D">
        <w:rPr>
          <w:sz w:val="22"/>
          <w:szCs w:val="22"/>
        </w:rPr>
        <w:t xml:space="preserve">gain with </w:t>
      </w:r>
      <w:r w:rsidR="00C25F8A">
        <w:rPr>
          <w:sz w:val="22"/>
          <w:szCs w:val="22"/>
        </w:rPr>
        <w:t xml:space="preserve">the evaluation of </w:t>
      </w:r>
      <w:r w:rsidR="00281C30" w:rsidRPr="0099763D">
        <w:rPr>
          <w:sz w:val="22"/>
          <w:szCs w:val="22"/>
        </w:rPr>
        <w:t>one</w:t>
      </w:r>
      <w:r w:rsidR="009D6E96" w:rsidRPr="0099763D">
        <w:rPr>
          <w:sz w:val="22"/>
          <w:szCs w:val="22"/>
        </w:rPr>
        <w:t xml:space="preserve"> category but not the other.</w:t>
      </w:r>
    </w:p>
    <w:p w14:paraId="24D82D39" w14:textId="1EEBD665" w:rsidR="00FD08BC" w:rsidRPr="00CB661B" w:rsidRDefault="0025781A" w:rsidP="00FD08BC">
      <w:pPr>
        <w:jc w:val="both"/>
        <w:rPr>
          <w:sz w:val="22"/>
          <w:szCs w:val="22"/>
          <w:lang w:val="en-US"/>
        </w:rPr>
      </w:pPr>
      <w:r>
        <w:rPr>
          <w:sz w:val="22"/>
          <w:szCs w:val="22"/>
          <w:lang w:val="en-US"/>
        </w:rPr>
        <w:t xml:space="preserve">In the discussions of RAN1#110 meeting, </w:t>
      </w:r>
      <w:r w:rsidR="00A53DE7">
        <w:rPr>
          <w:sz w:val="22"/>
          <w:szCs w:val="22"/>
          <w:lang w:val="en-US"/>
        </w:rPr>
        <w:t>e</w:t>
      </w:r>
      <w:r w:rsidR="00893539">
        <w:rPr>
          <w:sz w:val="22"/>
          <w:szCs w:val="22"/>
          <w:lang w:val="en-US"/>
        </w:rPr>
        <w:t>ven though w</w:t>
      </w:r>
      <w:r w:rsidR="00893539" w:rsidRPr="00CB661B">
        <w:rPr>
          <w:sz w:val="22"/>
          <w:szCs w:val="22"/>
          <w:lang w:val="en-US"/>
        </w:rPr>
        <w:t xml:space="preserve">e </w:t>
      </w:r>
      <w:r w:rsidR="00893539">
        <w:rPr>
          <w:sz w:val="22"/>
          <w:szCs w:val="22"/>
          <w:lang w:val="en-US"/>
        </w:rPr>
        <w:t>contributed to</w:t>
      </w:r>
      <w:r w:rsidR="00893539" w:rsidRPr="00CB661B">
        <w:rPr>
          <w:sz w:val="22"/>
          <w:szCs w:val="22"/>
          <w:lang w:val="en-US"/>
        </w:rPr>
        <w:t xml:space="preserve"> </w:t>
      </w:r>
      <w:r w:rsidR="009D7B70">
        <w:rPr>
          <w:sz w:val="22"/>
          <w:szCs w:val="22"/>
          <w:lang w:val="en-US"/>
        </w:rPr>
        <w:t xml:space="preserve">the </w:t>
      </w:r>
      <w:r w:rsidR="00893539" w:rsidRPr="00CB661B">
        <w:rPr>
          <w:sz w:val="22"/>
          <w:szCs w:val="22"/>
          <w:lang w:val="en-US"/>
        </w:rPr>
        <w:t>Category 2</w:t>
      </w:r>
      <w:r w:rsidR="00893539">
        <w:rPr>
          <w:sz w:val="22"/>
          <w:szCs w:val="22"/>
          <w:lang w:val="en-US"/>
        </w:rPr>
        <w:t>,</w:t>
      </w:r>
      <w:r w:rsidR="00893539" w:rsidRPr="00CB661B">
        <w:rPr>
          <w:sz w:val="22"/>
          <w:szCs w:val="22"/>
          <w:lang w:val="en-US"/>
        </w:rPr>
        <w:t xml:space="preserve"> </w:t>
      </w:r>
      <w:r w:rsidR="00893539">
        <w:rPr>
          <w:sz w:val="22"/>
          <w:szCs w:val="22"/>
          <w:lang w:val="en-US"/>
        </w:rPr>
        <w:t xml:space="preserve">practically </w:t>
      </w:r>
      <w:r w:rsidR="00893539" w:rsidRPr="00CB661B">
        <w:rPr>
          <w:sz w:val="22"/>
          <w:szCs w:val="22"/>
          <w:lang w:val="en-US"/>
        </w:rPr>
        <w:t>to avoid conflicts in the performance comparison and conclusions</w:t>
      </w:r>
      <w:r w:rsidR="00893539">
        <w:rPr>
          <w:sz w:val="22"/>
          <w:szCs w:val="22"/>
          <w:lang w:val="en-US"/>
        </w:rPr>
        <w:t>,</w:t>
      </w:r>
      <w:r w:rsidR="00893539" w:rsidRPr="00CB661B">
        <w:rPr>
          <w:sz w:val="22"/>
          <w:szCs w:val="22"/>
          <w:lang w:val="en-US"/>
        </w:rPr>
        <w:t xml:space="preserve"> we would </w:t>
      </w:r>
      <w:r w:rsidR="00893539">
        <w:rPr>
          <w:sz w:val="22"/>
          <w:szCs w:val="22"/>
          <w:lang w:val="en-US"/>
        </w:rPr>
        <w:t>prefer</w:t>
      </w:r>
      <w:r w:rsidR="00893539" w:rsidRPr="00CB661B">
        <w:rPr>
          <w:sz w:val="22"/>
          <w:szCs w:val="22"/>
          <w:lang w:val="en-US"/>
        </w:rPr>
        <w:t xml:space="preserve"> to have common </w:t>
      </w:r>
      <w:r w:rsidR="00893539">
        <w:rPr>
          <w:sz w:val="22"/>
          <w:szCs w:val="22"/>
          <w:lang w:val="en-US"/>
        </w:rPr>
        <w:t xml:space="preserve">category and </w:t>
      </w:r>
      <w:r w:rsidR="00893539" w:rsidRPr="00CB661B">
        <w:rPr>
          <w:sz w:val="22"/>
          <w:szCs w:val="22"/>
          <w:lang w:val="en-US"/>
        </w:rPr>
        <w:t xml:space="preserve">values used by all companies for the evaluation of </w:t>
      </w:r>
      <w:r w:rsidR="00935344">
        <w:rPr>
          <w:sz w:val="22"/>
          <w:szCs w:val="22"/>
          <w:lang w:val="en-US"/>
        </w:rPr>
        <w:t xml:space="preserve">proposed </w:t>
      </w:r>
      <w:r w:rsidR="00EB0CA5">
        <w:rPr>
          <w:sz w:val="22"/>
          <w:szCs w:val="22"/>
          <w:lang w:val="en-US"/>
        </w:rPr>
        <w:t xml:space="preserve">NW </w:t>
      </w:r>
      <w:r w:rsidR="00893539" w:rsidRPr="00CB661B">
        <w:rPr>
          <w:sz w:val="22"/>
          <w:szCs w:val="22"/>
          <w:lang w:val="en-US"/>
        </w:rPr>
        <w:t>ES techniques</w:t>
      </w:r>
      <w:r w:rsidR="00893539">
        <w:rPr>
          <w:sz w:val="22"/>
          <w:szCs w:val="22"/>
          <w:lang w:val="en-US"/>
        </w:rPr>
        <w:t>.</w:t>
      </w:r>
      <w:r w:rsidR="00263662">
        <w:rPr>
          <w:sz w:val="22"/>
          <w:szCs w:val="22"/>
          <w:lang w:val="en-US"/>
        </w:rPr>
        <w:t xml:space="preserve"> In the meanwhile, </w:t>
      </w:r>
      <w:r w:rsidR="002061B0">
        <w:rPr>
          <w:sz w:val="22"/>
          <w:szCs w:val="22"/>
          <w:lang w:val="en-US"/>
        </w:rPr>
        <w:t>from practical point of view,</w:t>
      </w:r>
      <w:r w:rsidR="005063E0">
        <w:rPr>
          <w:sz w:val="22"/>
          <w:szCs w:val="22"/>
          <w:lang w:val="en-US"/>
        </w:rPr>
        <w:t xml:space="preserve"> </w:t>
      </w:r>
      <w:r w:rsidR="00263662">
        <w:rPr>
          <w:sz w:val="22"/>
          <w:szCs w:val="22"/>
          <w:lang w:val="en-US"/>
        </w:rPr>
        <w:t xml:space="preserve">we would like to better understand the </w:t>
      </w:r>
      <w:r w:rsidR="00863933">
        <w:rPr>
          <w:sz w:val="22"/>
          <w:szCs w:val="22"/>
          <w:lang w:val="en-US"/>
        </w:rPr>
        <w:t>HW feasibility for supporting the Category 1 and Category 2</w:t>
      </w:r>
      <w:r w:rsidR="00B868E1">
        <w:rPr>
          <w:sz w:val="22"/>
          <w:szCs w:val="22"/>
          <w:lang w:val="en-US"/>
        </w:rPr>
        <w:t>.</w:t>
      </w:r>
      <w:r w:rsidR="004F6A04">
        <w:rPr>
          <w:sz w:val="22"/>
          <w:szCs w:val="22"/>
          <w:lang w:val="en-US"/>
        </w:rPr>
        <w:t xml:space="preserve"> </w:t>
      </w:r>
      <w:r w:rsidR="00FD08BC">
        <w:rPr>
          <w:sz w:val="22"/>
          <w:szCs w:val="22"/>
          <w:lang w:val="en-US"/>
        </w:rPr>
        <w:t xml:space="preserve">Such </w:t>
      </w:r>
      <w:r w:rsidR="0003174F">
        <w:rPr>
          <w:sz w:val="22"/>
          <w:szCs w:val="22"/>
          <w:lang w:val="en-US"/>
        </w:rPr>
        <w:t>that</w:t>
      </w:r>
      <w:r w:rsidR="00FD08BC">
        <w:rPr>
          <w:sz w:val="22"/>
          <w:szCs w:val="22"/>
          <w:lang w:val="en-US"/>
        </w:rPr>
        <w:t xml:space="preserve"> the hardware for supporting of the Category 2 can be achieved with the state-of-art components, where the hardware for supporting of the Category 1 targets on more advanced components, which </w:t>
      </w:r>
      <w:r w:rsidR="004C5488">
        <w:rPr>
          <w:sz w:val="22"/>
          <w:szCs w:val="22"/>
          <w:lang w:val="en-US"/>
        </w:rPr>
        <w:t>is</w:t>
      </w:r>
      <w:r w:rsidR="00FD08BC">
        <w:rPr>
          <w:sz w:val="22"/>
          <w:szCs w:val="22"/>
          <w:lang w:val="en-US"/>
        </w:rPr>
        <w:t xml:space="preserve"> expected to be feasible in coming few years.</w:t>
      </w:r>
    </w:p>
    <w:p w14:paraId="242BF01C" w14:textId="62BA632C" w:rsidR="009B0D91" w:rsidRPr="00AB7280" w:rsidRDefault="00331404" w:rsidP="009B0D91">
      <w:pPr>
        <w:jc w:val="both"/>
        <w:rPr>
          <w:b/>
          <w:sz w:val="22"/>
          <w:szCs w:val="22"/>
          <w:lang w:val="en-US"/>
        </w:rPr>
      </w:pPr>
      <w:bookmarkStart w:id="7" w:name="OLE_LINK1_Obs"/>
      <w:r>
        <w:rPr>
          <w:b/>
          <w:sz w:val="22"/>
          <w:szCs w:val="22"/>
          <w:lang w:val="en-US"/>
        </w:rPr>
        <w:t>Observation</w:t>
      </w:r>
      <w:r w:rsidR="009B0D91" w:rsidRPr="00A136D7">
        <w:rPr>
          <w:b/>
          <w:sz w:val="22"/>
          <w:szCs w:val="22"/>
          <w:lang w:val="en-US"/>
        </w:rPr>
        <w:t>-</w:t>
      </w:r>
      <w:r w:rsidR="000C5FDC">
        <w:rPr>
          <w:b/>
          <w:sz w:val="22"/>
          <w:szCs w:val="22"/>
          <w:lang w:val="en-US"/>
        </w:rPr>
        <w:t>1</w:t>
      </w:r>
      <w:r w:rsidR="009B0D91" w:rsidRPr="00A136D7">
        <w:rPr>
          <w:b/>
          <w:sz w:val="22"/>
          <w:szCs w:val="22"/>
          <w:lang w:val="en-US"/>
        </w:rPr>
        <w:t xml:space="preserve">: </w:t>
      </w:r>
      <w:r w:rsidR="00FA09F6">
        <w:rPr>
          <w:b/>
          <w:sz w:val="22"/>
          <w:szCs w:val="22"/>
          <w:lang w:val="en-US"/>
        </w:rPr>
        <w:t>A</w:t>
      </w:r>
      <w:r w:rsidR="00066DB0" w:rsidRPr="00AB7280">
        <w:rPr>
          <w:b/>
          <w:sz w:val="22"/>
          <w:szCs w:val="22"/>
          <w:lang w:val="en-US"/>
        </w:rPr>
        <w:t xml:space="preserve">dopting two categories for the </w:t>
      </w:r>
      <w:r w:rsidR="00066DB0" w:rsidRPr="00A136D7">
        <w:rPr>
          <w:b/>
          <w:sz w:val="22"/>
          <w:szCs w:val="22"/>
          <w:lang w:val="en-US"/>
        </w:rPr>
        <w:t>BS power consumption model</w:t>
      </w:r>
      <w:r w:rsidR="00066DB0" w:rsidRPr="00AB7280">
        <w:rPr>
          <w:b/>
          <w:sz w:val="22"/>
          <w:szCs w:val="22"/>
          <w:lang w:val="en-US"/>
        </w:rPr>
        <w:t xml:space="preserve"> may raise issues </w:t>
      </w:r>
      <w:r w:rsidR="00B7001D">
        <w:rPr>
          <w:b/>
          <w:sz w:val="22"/>
          <w:szCs w:val="22"/>
          <w:lang w:val="en-US"/>
        </w:rPr>
        <w:t xml:space="preserve">in </w:t>
      </w:r>
      <w:r w:rsidR="00AD7B23">
        <w:rPr>
          <w:b/>
          <w:sz w:val="22"/>
          <w:szCs w:val="22"/>
          <w:lang w:val="en-US"/>
        </w:rPr>
        <w:t>generating mea</w:t>
      </w:r>
      <w:r w:rsidR="00B25B97">
        <w:rPr>
          <w:b/>
          <w:sz w:val="22"/>
          <w:szCs w:val="22"/>
          <w:lang w:val="en-US"/>
        </w:rPr>
        <w:t>ningful conclusions on the proposed NW ES techniques for</w:t>
      </w:r>
      <w:r w:rsidR="00B7001D">
        <w:rPr>
          <w:b/>
          <w:sz w:val="22"/>
          <w:szCs w:val="22"/>
          <w:lang w:val="en-US"/>
        </w:rPr>
        <w:t xml:space="preserve"> future discussions</w:t>
      </w:r>
      <w:r w:rsidR="009C24D1" w:rsidRPr="00AB7280">
        <w:rPr>
          <w:b/>
          <w:sz w:val="22"/>
          <w:szCs w:val="22"/>
          <w:lang w:val="en-US"/>
        </w:rPr>
        <w:t>.</w:t>
      </w:r>
    </w:p>
    <w:p w14:paraId="49984561" w14:textId="4B755322" w:rsidR="00CF3D87" w:rsidRPr="00AB7280" w:rsidRDefault="00CF3D87" w:rsidP="009B0D91">
      <w:pPr>
        <w:jc w:val="both"/>
        <w:rPr>
          <w:b/>
          <w:sz w:val="22"/>
          <w:szCs w:val="22"/>
          <w:lang w:val="en-US"/>
        </w:rPr>
      </w:pPr>
      <w:bookmarkStart w:id="8" w:name="OLE_LINK2_Pro"/>
      <w:bookmarkEnd w:id="7"/>
      <w:r>
        <w:rPr>
          <w:b/>
          <w:sz w:val="22"/>
          <w:szCs w:val="22"/>
          <w:lang w:val="en-US"/>
        </w:rPr>
        <w:t>Proposal-</w:t>
      </w:r>
      <w:r w:rsidR="000C5FDC">
        <w:rPr>
          <w:b/>
          <w:sz w:val="22"/>
          <w:szCs w:val="22"/>
          <w:lang w:val="en-US"/>
        </w:rPr>
        <w:t>1</w:t>
      </w:r>
      <w:r>
        <w:rPr>
          <w:b/>
          <w:sz w:val="22"/>
          <w:szCs w:val="22"/>
          <w:lang w:val="en-US"/>
        </w:rPr>
        <w:t>:</w:t>
      </w:r>
      <w:r w:rsidR="00D42D15">
        <w:rPr>
          <w:b/>
          <w:sz w:val="22"/>
          <w:szCs w:val="22"/>
          <w:lang w:val="en-US"/>
        </w:rPr>
        <w:t xml:space="preserve"> </w:t>
      </w:r>
      <w:r w:rsidR="00650ADE">
        <w:rPr>
          <w:b/>
          <w:sz w:val="22"/>
          <w:szCs w:val="22"/>
          <w:lang w:val="en-US"/>
        </w:rPr>
        <w:t>Dis</w:t>
      </w:r>
      <w:r w:rsidR="005C0F0E">
        <w:rPr>
          <w:b/>
          <w:sz w:val="22"/>
          <w:szCs w:val="22"/>
          <w:lang w:val="en-US"/>
        </w:rPr>
        <w:t xml:space="preserve">cuss on </w:t>
      </w:r>
      <w:r w:rsidR="0094720D">
        <w:rPr>
          <w:b/>
          <w:sz w:val="22"/>
          <w:szCs w:val="22"/>
          <w:lang w:val="en-US"/>
        </w:rPr>
        <w:t xml:space="preserve">the </w:t>
      </w:r>
      <w:r w:rsidR="004B2EA0">
        <w:rPr>
          <w:b/>
          <w:sz w:val="22"/>
          <w:szCs w:val="22"/>
          <w:lang w:val="en-US"/>
        </w:rPr>
        <w:t xml:space="preserve">practical </w:t>
      </w:r>
      <w:r w:rsidR="00C2501C">
        <w:rPr>
          <w:b/>
          <w:sz w:val="22"/>
          <w:szCs w:val="22"/>
          <w:lang w:val="en-US"/>
        </w:rPr>
        <w:t>har</w:t>
      </w:r>
      <w:r w:rsidR="00270C8E">
        <w:rPr>
          <w:b/>
          <w:sz w:val="22"/>
          <w:szCs w:val="22"/>
          <w:lang w:val="en-US"/>
        </w:rPr>
        <w:t>d</w:t>
      </w:r>
      <w:r w:rsidR="00C2501C">
        <w:rPr>
          <w:b/>
          <w:sz w:val="22"/>
          <w:szCs w:val="22"/>
          <w:lang w:val="en-US"/>
        </w:rPr>
        <w:t>ware</w:t>
      </w:r>
      <w:r w:rsidR="0094720D">
        <w:rPr>
          <w:b/>
          <w:sz w:val="22"/>
          <w:szCs w:val="22"/>
          <w:lang w:val="en-US"/>
        </w:rPr>
        <w:t xml:space="preserve"> feasibility for supporting the </w:t>
      </w:r>
      <w:r w:rsidR="004B2EA0">
        <w:rPr>
          <w:b/>
          <w:sz w:val="22"/>
          <w:szCs w:val="22"/>
          <w:lang w:val="en-US"/>
        </w:rPr>
        <w:t xml:space="preserve">Category 1 and Category </w:t>
      </w:r>
      <w:r w:rsidR="00871F94">
        <w:rPr>
          <w:b/>
          <w:sz w:val="22"/>
          <w:szCs w:val="22"/>
          <w:lang w:val="en-US"/>
        </w:rPr>
        <w:t>2</w:t>
      </w:r>
      <w:r w:rsidR="002F4575">
        <w:rPr>
          <w:b/>
          <w:sz w:val="22"/>
          <w:szCs w:val="22"/>
          <w:lang w:val="en-US"/>
        </w:rPr>
        <w:t xml:space="preserve"> BS power model</w:t>
      </w:r>
      <w:r w:rsidR="00871F94">
        <w:rPr>
          <w:b/>
          <w:sz w:val="22"/>
          <w:szCs w:val="22"/>
          <w:lang w:val="en-US"/>
        </w:rPr>
        <w:t>, and</w:t>
      </w:r>
      <w:r w:rsidR="00697554">
        <w:rPr>
          <w:b/>
          <w:sz w:val="22"/>
          <w:szCs w:val="22"/>
          <w:lang w:val="en-US"/>
        </w:rPr>
        <w:t xml:space="preserve"> </w:t>
      </w:r>
      <w:r w:rsidR="009920BC">
        <w:rPr>
          <w:b/>
          <w:sz w:val="22"/>
          <w:szCs w:val="22"/>
          <w:lang w:val="en-US"/>
        </w:rPr>
        <w:t xml:space="preserve">capture </w:t>
      </w:r>
      <w:r w:rsidR="009C6786">
        <w:rPr>
          <w:b/>
          <w:sz w:val="22"/>
          <w:szCs w:val="22"/>
          <w:lang w:val="en-US"/>
        </w:rPr>
        <w:t xml:space="preserve">the </w:t>
      </w:r>
      <w:r w:rsidR="00251E47">
        <w:rPr>
          <w:b/>
          <w:sz w:val="22"/>
          <w:szCs w:val="22"/>
          <w:lang w:val="en-US"/>
        </w:rPr>
        <w:t xml:space="preserve">discussion </w:t>
      </w:r>
      <w:r w:rsidR="0083076A">
        <w:rPr>
          <w:b/>
          <w:sz w:val="22"/>
          <w:szCs w:val="22"/>
          <w:lang w:val="en-US"/>
        </w:rPr>
        <w:t xml:space="preserve">outcome </w:t>
      </w:r>
      <w:r w:rsidR="00251E47">
        <w:rPr>
          <w:b/>
          <w:sz w:val="22"/>
          <w:szCs w:val="22"/>
          <w:lang w:val="en-US"/>
        </w:rPr>
        <w:t>in th</w:t>
      </w:r>
      <w:r w:rsidR="00E01128">
        <w:rPr>
          <w:b/>
          <w:sz w:val="22"/>
          <w:szCs w:val="22"/>
          <w:lang w:val="en-US"/>
        </w:rPr>
        <w:t>e</w:t>
      </w:r>
      <w:r w:rsidR="00251E47">
        <w:rPr>
          <w:b/>
          <w:sz w:val="22"/>
          <w:szCs w:val="22"/>
          <w:lang w:val="en-US"/>
        </w:rPr>
        <w:t xml:space="preserve"> TR for future </w:t>
      </w:r>
      <w:r w:rsidR="00861D5D">
        <w:rPr>
          <w:b/>
          <w:sz w:val="22"/>
          <w:szCs w:val="22"/>
          <w:lang w:val="en-US"/>
        </w:rPr>
        <w:t>reference</w:t>
      </w:r>
      <w:r w:rsidR="00B868E1">
        <w:rPr>
          <w:b/>
          <w:sz w:val="22"/>
          <w:szCs w:val="22"/>
          <w:lang w:val="en-US"/>
        </w:rPr>
        <w:t>.</w:t>
      </w:r>
    </w:p>
    <w:bookmarkEnd w:id="8"/>
    <w:p w14:paraId="3CD6102A" w14:textId="7B2E4852" w:rsidR="001A78FE" w:rsidRDefault="001A78FE" w:rsidP="001A78FE">
      <w:pPr>
        <w:pStyle w:val="Heading3"/>
      </w:pPr>
      <w:r>
        <w:t xml:space="preserve">BS Power consumption values </w:t>
      </w:r>
    </w:p>
    <w:p w14:paraId="1D067937" w14:textId="0C59126D" w:rsidR="00562D08" w:rsidRDefault="00562D08" w:rsidP="001032C3">
      <w:pPr>
        <w:spacing w:afterLines="50" w:after="120"/>
        <w:jc w:val="both"/>
        <w:rPr>
          <w:sz w:val="22"/>
          <w:szCs w:val="22"/>
          <w:lang w:val="en-US"/>
        </w:rPr>
      </w:pPr>
      <w:bookmarkStart w:id="9" w:name="_Ref101863629"/>
      <w:r>
        <w:rPr>
          <w:sz w:val="22"/>
          <w:szCs w:val="22"/>
          <w:lang w:val="en-US"/>
        </w:rPr>
        <w:t xml:space="preserve">In the </w:t>
      </w:r>
      <w:r w:rsidR="006743DD">
        <w:rPr>
          <w:sz w:val="22"/>
          <w:szCs w:val="22"/>
          <w:lang w:val="en-US"/>
        </w:rPr>
        <w:t xml:space="preserve">RAN1#110 meeting, </w:t>
      </w:r>
      <w:r w:rsidR="008F5AA0">
        <w:rPr>
          <w:sz w:val="22"/>
          <w:szCs w:val="22"/>
          <w:lang w:val="en-US"/>
        </w:rPr>
        <w:t xml:space="preserve">the values for </w:t>
      </w:r>
      <w:r w:rsidR="00C074CD">
        <w:rPr>
          <w:sz w:val="22"/>
          <w:szCs w:val="22"/>
          <w:lang w:val="en-US"/>
        </w:rPr>
        <w:t xml:space="preserve">the </w:t>
      </w:r>
      <w:r w:rsidR="00685F47">
        <w:rPr>
          <w:sz w:val="22"/>
          <w:szCs w:val="22"/>
          <w:lang w:val="en-US"/>
        </w:rPr>
        <w:t>reference configuration Set 1 ha</w:t>
      </w:r>
      <w:r w:rsidR="00B545BF">
        <w:rPr>
          <w:sz w:val="22"/>
          <w:szCs w:val="22"/>
          <w:lang w:val="en-US"/>
        </w:rPr>
        <w:t>ve</w:t>
      </w:r>
      <w:r w:rsidR="00685F47">
        <w:rPr>
          <w:sz w:val="22"/>
          <w:szCs w:val="22"/>
          <w:lang w:val="en-US"/>
        </w:rPr>
        <w:t xml:space="preserve"> been agreed as </w:t>
      </w:r>
      <w:r w:rsidR="00E83153">
        <w:rPr>
          <w:sz w:val="22"/>
          <w:szCs w:val="22"/>
          <w:lang w:val="en-US"/>
        </w:rPr>
        <w:t>w</w:t>
      </w:r>
      <w:r w:rsidR="00685F47">
        <w:rPr>
          <w:sz w:val="22"/>
          <w:szCs w:val="22"/>
          <w:lang w:val="en-US"/>
        </w:rPr>
        <w:t xml:space="preserve">orking </w:t>
      </w:r>
      <w:r w:rsidR="00E83153">
        <w:rPr>
          <w:sz w:val="22"/>
          <w:szCs w:val="22"/>
          <w:lang w:val="en-US"/>
        </w:rPr>
        <w:t>a</w:t>
      </w:r>
      <w:r w:rsidR="00685F47">
        <w:rPr>
          <w:sz w:val="22"/>
          <w:szCs w:val="22"/>
          <w:lang w:val="en-US"/>
        </w:rPr>
        <w:t>ssumption</w:t>
      </w:r>
      <w:r w:rsidR="00EC7154">
        <w:rPr>
          <w:sz w:val="22"/>
          <w:szCs w:val="22"/>
          <w:lang w:val="en-US"/>
        </w:rPr>
        <w:t>.</w:t>
      </w:r>
      <w:r w:rsidR="002958E2">
        <w:rPr>
          <w:sz w:val="22"/>
          <w:szCs w:val="22"/>
          <w:lang w:val="en-US"/>
        </w:rPr>
        <w:t xml:space="preserve"> </w:t>
      </w:r>
      <w:r w:rsidR="000311C2">
        <w:rPr>
          <w:sz w:val="22"/>
          <w:szCs w:val="22"/>
          <w:lang w:val="en-US"/>
        </w:rPr>
        <w:t>O</w:t>
      </w:r>
      <w:r w:rsidR="00B02538">
        <w:rPr>
          <w:sz w:val="22"/>
          <w:szCs w:val="22"/>
          <w:lang w:val="en-US"/>
        </w:rPr>
        <w:t>ne of</w:t>
      </w:r>
      <w:r w:rsidR="00E61BD7">
        <w:rPr>
          <w:sz w:val="22"/>
          <w:szCs w:val="22"/>
          <w:lang w:val="en-US"/>
        </w:rPr>
        <w:t xml:space="preserve"> the open question</w:t>
      </w:r>
      <w:r w:rsidR="00B02538">
        <w:rPr>
          <w:sz w:val="22"/>
          <w:szCs w:val="22"/>
          <w:lang w:val="en-US"/>
        </w:rPr>
        <w:t>s</w:t>
      </w:r>
      <w:r w:rsidR="00E61BD7">
        <w:rPr>
          <w:sz w:val="22"/>
          <w:szCs w:val="22"/>
          <w:lang w:val="en-US"/>
        </w:rPr>
        <w:t xml:space="preserve"> </w:t>
      </w:r>
      <w:r w:rsidR="000C7987">
        <w:rPr>
          <w:sz w:val="22"/>
          <w:szCs w:val="22"/>
          <w:lang w:val="en-US"/>
        </w:rPr>
        <w:t xml:space="preserve">now </w:t>
      </w:r>
      <w:r w:rsidR="000C271D">
        <w:rPr>
          <w:sz w:val="22"/>
          <w:szCs w:val="22"/>
          <w:lang w:val="en-US"/>
        </w:rPr>
        <w:t xml:space="preserve">is about the </w:t>
      </w:r>
      <w:r w:rsidR="00D96B01">
        <w:rPr>
          <w:sz w:val="22"/>
          <w:szCs w:val="22"/>
          <w:lang w:val="en-US"/>
        </w:rPr>
        <w:t>value</w:t>
      </w:r>
      <w:r w:rsidR="00B02538">
        <w:rPr>
          <w:sz w:val="22"/>
          <w:szCs w:val="22"/>
          <w:lang w:val="en-US"/>
        </w:rPr>
        <w:t xml:space="preserve"> of </w:t>
      </w:r>
      <w:r w:rsidR="00504288">
        <w:rPr>
          <w:sz w:val="22"/>
          <w:szCs w:val="22"/>
          <w:lang w:val="en-US"/>
        </w:rPr>
        <w:t>relative power</w:t>
      </w:r>
      <w:r w:rsidR="00823F24">
        <w:rPr>
          <w:sz w:val="22"/>
          <w:szCs w:val="22"/>
          <w:lang w:val="en-US"/>
        </w:rPr>
        <w:t xml:space="preserve"> for Set </w:t>
      </w:r>
      <w:r w:rsidR="008A0010">
        <w:rPr>
          <w:sz w:val="22"/>
          <w:szCs w:val="22"/>
          <w:lang w:val="en-US"/>
        </w:rPr>
        <w:t>2 and 3</w:t>
      </w:r>
      <w:r w:rsidR="000F11FF">
        <w:rPr>
          <w:sz w:val="22"/>
          <w:szCs w:val="22"/>
          <w:lang w:val="en-US"/>
        </w:rPr>
        <w:t>.</w:t>
      </w:r>
    </w:p>
    <w:p w14:paraId="08E6B6E6" w14:textId="62D875F1" w:rsidR="00635DD2" w:rsidRPr="00635DD2" w:rsidRDefault="00AA6F27" w:rsidP="00635DD2">
      <w:pPr>
        <w:spacing w:afterLines="50" w:after="120"/>
        <w:jc w:val="both"/>
        <w:rPr>
          <w:sz w:val="22"/>
          <w:szCs w:val="22"/>
          <w:lang w:val="en-US"/>
        </w:rPr>
      </w:pPr>
      <w:r>
        <w:rPr>
          <w:sz w:val="22"/>
          <w:szCs w:val="22"/>
          <w:lang w:val="en-US"/>
        </w:rPr>
        <w:t>Considering</w:t>
      </w:r>
      <w:r w:rsidR="00635DD2" w:rsidRPr="00635DD2">
        <w:rPr>
          <w:sz w:val="22"/>
          <w:szCs w:val="22"/>
          <w:lang w:val="en-US"/>
        </w:rPr>
        <w:t xml:space="preserve"> the values for Set 2 </w:t>
      </w:r>
      <w:r w:rsidR="00ED6ACF">
        <w:rPr>
          <w:sz w:val="22"/>
          <w:szCs w:val="22"/>
          <w:lang w:val="en-US"/>
        </w:rPr>
        <w:t xml:space="preserve">FR1 </w:t>
      </w:r>
      <w:r w:rsidR="006D20DB">
        <w:rPr>
          <w:sz w:val="22"/>
          <w:szCs w:val="22"/>
          <w:lang w:val="en-US"/>
        </w:rPr>
        <w:t>(</w:t>
      </w:r>
      <w:r w:rsidR="00635DD2" w:rsidRPr="00635DD2">
        <w:rPr>
          <w:sz w:val="22"/>
          <w:szCs w:val="22"/>
          <w:lang w:val="en-US"/>
        </w:rPr>
        <w:t xml:space="preserve">FDD), </w:t>
      </w:r>
      <w:r w:rsidR="00F12608">
        <w:rPr>
          <w:sz w:val="22"/>
          <w:szCs w:val="22"/>
          <w:lang w:val="en-US"/>
        </w:rPr>
        <w:t>practically</w:t>
      </w:r>
      <w:r w:rsidR="00635DD2" w:rsidRPr="00635DD2">
        <w:rPr>
          <w:sz w:val="22"/>
          <w:szCs w:val="22"/>
          <w:lang w:val="en-US"/>
        </w:rPr>
        <w:t xml:space="preserve"> the </w:t>
      </w:r>
      <w:r w:rsidR="006B04E4">
        <w:rPr>
          <w:sz w:val="22"/>
          <w:szCs w:val="22"/>
          <w:lang w:val="en-US"/>
        </w:rPr>
        <w:t xml:space="preserve">total </w:t>
      </w:r>
      <w:r w:rsidR="00635DD2" w:rsidRPr="00635DD2">
        <w:rPr>
          <w:sz w:val="22"/>
          <w:szCs w:val="22"/>
          <w:lang w:val="en-US"/>
        </w:rPr>
        <w:t xml:space="preserve">number of </w:t>
      </w:r>
      <w:r w:rsidR="008A14BC">
        <w:rPr>
          <w:sz w:val="22"/>
          <w:szCs w:val="22"/>
          <w:lang w:val="en-US"/>
        </w:rPr>
        <w:t>T</w:t>
      </w:r>
      <w:r w:rsidR="005975A2">
        <w:rPr>
          <w:sz w:val="22"/>
          <w:szCs w:val="22"/>
          <w:lang w:val="en-US"/>
        </w:rPr>
        <w:t>R</w:t>
      </w:r>
      <w:r w:rsidR="008A14BC">
        <w:rPr>
          <w:sz w:val="22"/>
          <w:szCs w:val="22"/>
          <w:lang w:val="en-US"/>
        </w:rPr>
        <w:t>x</w:t>
      </w:r>
      <w:r w:rsidR="00635DD2" w:rsidRPr="00635DD2">
        <w:rPr>
          <w:sz w:val="22"/>
          <w:szCs w:val="22"/>
          <w:lang w:val="en-US"/>
        </w:rPr>
        <w:t xml:space="preserve"> and transmit power are quite different from</w:t>
      </w:r>
      <w:r w:rsidR="00EC0432">
        <w:rPr>
          <w:sz w:val="22"/>
          <w:szCs w:val="22"/>
          <w:lang w:val="en-US"/>
        </w:rPr>
        <w:t xml:space="preserve"> the</w:t>
      </w:r>
      <w:r w:rsidR="00635DD2" w:rsidRPr="00635DD2">
        <w:rPr>
          <w:sz w:val="22"/>
          <w:szCs w:val="22"/>
          <w:lang w:val="en-US"/>
        </w:rPr>
        <w:t xml:space="preserve"> Set 1 </w:t>
      </w:r>
      <w:r w:rsidR="00D60170">
        <w:rPr>
          <w:sz w:val="22"/>
          <w:szCs w:val="22"/>
          <w:lang w:val="en-US"/>
        </w:rPr>
        <w:t xml:space="preserve">FR1 </w:t>
      </w:r>
      <w:r w:rsidR="006D20DB">
        <w:rPr>
          <w:sz w:val="22"/>
          <w:szCs w:val="22"/>
          <w:lang w:val="en-US"/>
        </w:rPr>
        <w:t>(</w:t>
      </w:r>
      <w:r w:rsidR="00635DD2" w:rsidRPr="00635DD2">
        <w:rPr>
          <w:sz w:val="22"/>
          <w:szCs w:val="22"/>
          <w:lang w:val="en-US"/>
        </w:rPr>
        <w:t xml:space="preserve">TDD), meaning that the </w:t>
      </w:r>
      <w:r w:rsidR="006B04E4">
        <w:rPr>
          <w:sz w:val="22"/>
          <w:szCs w:val="22"/>
          <w:lang w:val="en-US"/>
        </w:rPr>
        <w:t xml:space="preserve">total </w:t>
      </w:r>
      <w:r w:rsidR="00635DD2" w:rsidRPr="00635DD2">
        <w:rPr>
          <w:sz w:val="22"/>
          <w:szCs w:val="22"/>
          <w:lang w:val="en-US"/>
        </w:rPr>
        <w:t xml:space="preserve">number of </w:t>
      </w:r>
      <w:r w:rsidR="00A16382">
        <w:rPr>
          <w:sz w:val="22"/>
          <w:szCs w:val="22"/>
          <w:lang w:val="en-US"/>
        </w:rPr>
        <w:t>T</w:t>
      </w:r>
      <w:r w:rsidR="005975A2">
        <w:rPr>
          <w:sz w:val="22"/>
          <w:szCs w:val="22"/>
          <w:lang w:val="en-US"/>
        </w:rPr>
        <w:t>R</w:t>
      </w:r>
      <w:r w:rsidR="00A16382">
        <w:rPr>
          <w:sz w:val="22"/>
          <w:szCs w:val="22"/>
          <w:lang w:val="en-US"/>
        </w:rPr>
        <w:t>x</w:t>
      </w:r>
      <w:r w:rsidR="00635DD2" w:rsidRPr="00635DD2">
        <w:rPr>
          <w:sz w:val="22"/>
          <w:szCs w:val="22"/>
          <w:lang w:val="en-US"/>
        </w:rPr>
        <w:t xml:space="preserve"> and transmit power </w:t>
      </w:r>
      <w:r w:rsidR="00C47017">
        <w:rPr>
          <w:sz w:val="22"/>
          <w:szCs w:val="22"/>
          <w:lang w:val="en-US"/>
        </w:rPr>
        <w:t xml:space="preserve">with </w:t>
      </w:r>
      <w:r w:rsidR="000634CB">
        <w:rPr>
          <w:sz w:val="22"/>
          <w:szCs w:val="22"/>
          <w:lang w:val="en-US"/>
        </w:rPr>
        <w:t xml:space="preserve">Set 2 </w:t>
      </w:r>
      <w:r w:rsidR="00635DD2" w:rsidRPr="00635DD2">
        <w:rPr>
          <w:sz w:val="22"/>
          <w:szCs w:val="22"/>
          <w:lang w:val="en-US"/>
        </w:rPr>
        <w:t xml:space="preserve">are generally smaller than </w:t>
      </w:r>
      <w:r w:rsidR="000634CB">
        <w:rPr>
          <w:sz w:val="22"/>
          <w:szCs w:val="22"/>
          <w:lang w:val="en-US"/>
        </w:rPr>
        <w:t>Set 1</w:t>
      </w:r>
      <w:r w:rsidR="00635DD2" w:rsidRPr="00635DD2">
        <w:rPr>
          <w:sz w:val="22"/>
          <w:szCs w:val="22"/>
          <w:lang w:val="en-US"/>
        </w:rPr>
        <w:t>. Thus, we expected that</w:t>
      </w:r>
      <w:r w:rsidR="00117728">
        <w:rPr>
          <w:sz w:val="22"/>
          <w:szCs w:val="22"/>
          <w:lang w:val="en-US"/>
        </w:rPr>
        <w:t xml:space="preserve">, </w:t>
      </w:r>
      <w:r w:rsidR="007E31A6">
        <w:rPr>
          <w:sz w:val="22"/>
          <w:szCs w:val="22"/>
          <w:lang w:val="en-US"/>
        </w:rPr>
        <w:t>for at least Active DL and Active UL state</w:t>
      </w:r>
      <w:r w:rsidR="007E31A6" w:rsidRPr="00635DD2">
        <w:rPr>
          <w:sz w:val="22"/>
          <w:szCs w:val="22"/>
          <w:lang w:val="en-US"/>
        </w:rPr>
        <w:t xml:space="preserve"> </w:t>
      </w:r>
      <w:r w:rsidR="007E31A6">
        <w:rPr>
          <w:sz w:val="22"/>
          <w:szCs w:val="22"/>
          <w:lang w:val="en-US"/>
        </w:rPr>
        <w:t>with</w:t>
      </w:r>
      <w:r w:rsidR="00117728" w:rsidRPr="00635DD2">
        <w:rPr>
          <w:sz w:val="22"/>
          <w:szCs w:val="22"/>
          <w:lang w:val="en-US"/>
        </w:rPr>
        <w:t xml:space="preserve"> Set 2</w:t>
      </w:r>
      <w:r w:rsidR="00117728">
        <w:rPr>
          <w:sz w:val="22"/>
          <w:szCs w:val="22"/>
          <w:lang w:val="en-US"/>
        </w:rPr>
        <w:t>,</w:t>
      </w:r>
      <w:r w:rsidR="00635DD2" w:rsidRPr="00635DD2">
        <w:rPr>
          <w:sz w:val="22"/>
          <w:szCs w:val="22"/>
          <w:lang w:val="en-US"/>
        </w:rPr>
        <w:t xml:space="preserve"> the value of </w:t>
      </w:r>
      <w:r w:rsidR="00FE7EBB">
        <w:rPr>
          <w:sz w:val="22"/>
          <w:szCs w:val="22"/>
          <w:lang w:val="en-US"/>
        </w:rPr>
        <w:t>r</w:t>
      </w:r>
      <w:r w:rsidR="00635DD2" w:rsidRPr="00635DD2">
        <w:rPr>
          <w:sz w:val="22"/>
          <w:szCs w:val="22"/>
          <w:lang w:val="en-US"/>
        </w:rPr>
        <w:t>elative power that is to be agreed (after the value averaging among companies) should be at least smaller than the corresponding value agreed for Set 1.</w:t>
      </w:r>
    </w:p>
    <w:p w14:paraId="2A8B9A2F" w14:textId="71688454" w:rsidR="00883491" w:rsidRDefault="005467AC" w:rsidP="00993E94">
      <w:pPr>
        <w:spacing w:afterLines="100" w:after="240"/>
        <w:jc w:val="both"/>
        <w:rPr>
          <w:rFonts w:eastAsia="等线"/>
          <w:b/>
          <w:color w:val="000000" w:themeColor="text1"/>
        </w:rPr>
      </w:pPr>
      <w:r>
        <w:rPr>
          <w:sz w:val="22"/>
          <w:szCs w:val="22"/>
          <w:lang w:val="en-US"/>
        </w:rPr>
        <w:t>I</w:t>
      </w:r>
      <w:r w:rsidR="009C24D1">
        <w:rPr>
          <w:sz w:val="22"/>
          <w:szCs w:val="22"/>
          <w:lang w:val="en-US"/>
        </w:rPr>
        <w:t xml:space="preserve">n </w:t>
      </w:r>
      <w:r w:rsidR="008D594B">
        <w:rPr>
          <w:sz w:val="22"/>
          <w:szCs w:val="22"/>
          <w:lang w:val="en-US"/>
        </w:rPr>
        <w:fldChar w:fldCharType="begin"/>
      </w:r>
      <w:r w:rsidR="008D594B">
        <w:rPr>
          <w:sz w:val="22"/>
          <w:szCs w:val="22"/>
          <w:lang w:val="en-US"/>
        </w:rPr>
        <w:instrText xml:space="preserve"> REF _Ref113867490 \h  \* MERGEFORMAT </w:instrText>
      </w:r>
      <w:r w:rsidR="008D594B">
        <w:rPr>
          <w:sz w:val="22"/>
          <w:szCs w:val="22"/>
          <w:lang w:val="en-US"/>
        </w:rPr>
      </w:r>
      <w:r w:rsidR="008D594B">
        <w:rPr>
          <w:sz w:val="22"/>
          <w:szCs w:val="22"/>
          <w:lang w:val="en-US"/>
        </w:rPr>
        <w:fldChar w:fldCharType="separate"/>
      </w:r>
      <w:r w:rsidR="008D594B" w:rsidRPr="008D594B">
        <w:rPr>
          <w:sz w:val="22"/>
          <w:szCs w:val="22"/>
          <w:lang w:val="en-US"/>
        </w:rPr>
        <w:t>Table 1</w:t>
      </w:r>
      <w:r w:rsidR="008D594B">
        <w:rPr>
          <w:sz w:val="22"/>
          <w:szCs w:val="22"/>
          <w:lang w:val="en-US"/>
        </w:rPr>
        <w:fldChar w:fldCharType="end"/>
      </w:r>
      <w:r>
        <w:rPr>
          <w:sz w:val="22"/>
          <w:szCs w:val="22"/>
          <w:lang w:val="en-US"/>
        </w:rPr>
        <w:t>, we provide</w:t>
      </w:r>
      <w:r w:rsidR="00D00362">
        <w:rPr>
          <w:sz w:val="22"/>
          <w:szCs w:val="22"/>
          <w:lang w:val="en-US"/>
        </w:rPr>
        <w:t>d</w:t>
      </w:r>
      <w:r>
        <w:rPr>
          <w:sz w:val="22"/>
          <w:szCs w:val="22"/>
          <w:lang w:val="en-US"/>
        </w:rPr>
        <w:t xml:space="preserve"> </w:t>
      </w:r>
      <w:r w:rsidR="000B7EBB">
        <w:rPr>
          <w:sz w:val="22"/>
          <w:szCs w:val="22"/>
          <w:lang w:val="en-US"/>
        </w:rPr>
        <w:t xml:space="preserve">the </w:t>
      </w:r>
      <w:r w:rsidR="005710BC">
        <w:rPr>
          <w:sz w:val="22"/>
          <w:szCs w:val="22"/>
          <w:lang w:val="en-US"/>
        </w:rPr>
        <w:t xml:space="preserve">values of </w:t>
      </w:r>
      <w:r w:rsidR="000B7EBB">
        <w:rPr>
          <w:sz w:val="22"/>
          <w:szCs w:val="22"/>
          <w:lang w:val="en-US"/>
        </w:rPr>
        <w:t xml:space="preserve">relative power for each state </w:t>
      </w:r>
      <w:r w:rsidR="001B2A96">
        <w:rPr>
          <w:sz w:val="22"/>
          <w:szCs w:val="22"/>
          <w:lang w:val="en-US"/>
        </w:rPr>
        <w:t>for</w:t>
      </w:r>
      <w:r w:rsidR="000B7EBB">
        <w:rPr>
          <w:sz w:val="22"/>
          <w:szCs w:val="22"/>
          <w:lang w:val="en-US"/>
        </w:rPr>
        <w:t xml:space="preserve"> </w:t>
      </w:r>
      <w:r w:rsidR="00780946" w:rsidRPr="00780946">
        <w:rPr>
          <w:sz w:val="22"/>
          <w:szCs w:val="22"/>
          <w:lang w:val="en-US"/>
        </w:rPr>
        <w:t xml:space="preserve">reference configuration </w:t>
      </w:r>
      <w:r w:rsidR="001B2A96">
        <w:rPr>
          <w:sz w:val="22"/>
          <w:szCs w:val="22"/>
          <w:lang w:val="en-US"/>
        </w:rPr>
        <w:t>S</w:t>
      </w:r>
      <w:r w:rsidR="00780946">
        <w:rPr>
          <w:sz w:val="22"/>
          <w:szCs w:val="22"/>
          <w:lang w:val="en-US"/>
        </w:rPr>
        <w:t>et 2</w:t>
      </w:r>
      <w:r w:rsidR="002333F7">
        <w:rPr>
          <w:sz w:val="22"/>
          <w:szCs w:val="22"/>
          <w:lang w:val="en-US"/>
        </w:rPr>
        <w:t xml:space="preserve"> FR1</w:t>
      </w:r>
      <w:r w:rsidR="009C24D1">
        <w:rPr>
          <w:sz w:val="22"/>
          <w:szCs w:val="22"/>
          <w:lang w:val="en-US"/>
        </w:rPr>
        <w:t>.</w:t>
      </w:r>
    </w:p>
    <w:p w14:paraId="1DC3746E" w14:textId="62453F73" w:rsidR="0060783D" w:rsidRPr="007B1EA9" w:rsidRDefault="0060783D" w:rsidP="008F2115">
      <w:pPr>
        <w:spacing w:afterLines="50" w:after="120"/>
        <w:jc w:val="center"/>
        <w:rPr>
          <w:rFonts w:eastAsia="等线"/>
          <w:b/>
          <w:color w:val="000000" w:themeColor="text1"/>
        </w:rPr>
      </w:pPr>
      <w:bookmarkStart w:id="10" w:name="_Ref113867490"/>
      <w:r w:rsidRPr="007B1EA9">
        <w:rPr>
          <w:rFonts w:eastAsia="等线"/>
          <w:b/>
          <w:color w:val="000000" w:themeColor="text1"/>
        </w:rPr>
        <w:t xml:space="preserve">Table </w:t>
      </w:r>
      <w:r w:rsidRPr="007B1EA9">
        <w:fldChar w:fldCharType="begin"/>
      </w:r>
      <w:r w:rsidRPr="007B1EA9">
        <w:rPr>
          <w:rFonts w:eastAsia="等线"/>
          <w:b/>
          <w:color w:val="000000" w:themeColor="text1"/>
        </w:rPr>
        <w:instrText xml:space="preserve"> SEQ Table \* ARABIC </w:instrText>
      </w:r>
      <w:r w:rsidRPr="007B1EA9">
        <w:fldChar w:fldCharType="separate"/>
      </w:r>
      <w:r w:rsidR="00A0586A">
        <w:rPr>
          <w:rFonts w:eastAsia="等线"/>
          <w:b/>
          <w:noProof/>
          <w:color w:val="000000" w:themeColor="text1"/>
        </w:rPr>
        <w:t>1</w:t>
      </w:r>
      <w:r w:rsidRPr="007B1EA9">
        <w:fldChar w:fldCharType="end"/>
      </w:r>
      <w:bookmarkEnd w:id="9"/>
      <w:bookmarkEnd w:id="10"/>
      <w:r w:rsidRPr="007B1EA9">
        <w:rPr>
          <w:rFonts w:eastAsia="等线"/>
          <w:b/>
          <w:color w:val="000000" w:themeColor="text1"/>
        </w:rPr>
        <w:t xml:space="preserve">: </w:t>
      </w:r>
      <w:r w:rsidR="00C8778F" w:rsidRPr="007B1EA9">
        <w:rPr>
          <w:rFonts w:eastAsia="等线"/>
          <w:b/>
          <w:color w:val="000000" w:themeColor="text1"/>
        </w:rPr>
        <w:t xml:space="preserve">Relative </w:t>
      </w:r>
      <w:r w:rsidR="00F56D80">
        <w:rPr>
          <w:rFonts w:eastAsia="等线"/>
          <w:b/>
          <w:color w:val="000000" w:themeColor="text1"/>
        </w:rPr>
        <w:t>P</w:t>
      </w:r>
      <w:r w:rsidR="00C8778F" w:rsidRPr="007B1EA9">
        <w:rPr>
          <w:rFonts w:eastAsia="等线"/>
          <w:b/>
          <w:color w:val="000000" w:themeColor="text1"/>
        </w:rPr>
        <w:t xml:space="preserve">ower for </w:t>
      </w:r>
      <w:r w:rsidR="00C477D9">
        <w:rPr>
          <w:rFonts w:eastAsia="等线"/>
          <w:b/>
          <w:color w:val="000000" w:themeColor="text1"/>
        </w:rPr>
        <w:t>FR1 Set 2</w:t>
      </w:r>
      <w:r w:rsidR="006E0F7B">
        <w:rPr>
          <w:rFonts w:eastAsia="等线"/>
          <w:b/>
          <w:color w:val="000000" w:themeColor="text1"/>
        </w:rPr>
        <w:t xml:space="preserve"> </w:t>
      </w:r>
      <w:r w:rsidR="00AA7CCA">
        <w:rPr>
          <w:rFonts w:eastAsia="等线"/>
          <w:b/>
          <w:color w:val="000000" w:themeColor="text1"/>
        </w:rPr>
        <w:t>Cat.2</w:t>
      </w:r>
    </w:p>
    <w:tbl>
      <w:tblPr>
        <w:tblW w:w="8519" w:type="dxa"/>
        <w:tblInd w:w="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838"/>
        <w:gridCol w:w="2841"/>
        <w:gridCol w:w="2840"/>
      </w:tblGrid>
      <w:tr w:rsidR="00305847" w:rsidRPr="00C35A16" w14:paraId="649C002C" w14:textId="3CB8E2C0" w:rsidTr="000B7EBB">
        <w:trPr>
          <w:trHeight w:val="236"/>
        </w:trPr>
        <w:tc>
          <w:tcPr>
            <w:tcW w:w="5679" w:type="dxa"/>
            <w:gridSpan w:val="2"/>
            <w:shd w:val="clear" w:color="auto" w:fill="F2F2F2" w:themeFill="background1" w:themeFillShade="F2"/>
            <w:tcMar>
              <w:top w:w="54" w:type="dxa"/>
              <w:left w:w="108" w:type="dxa"/>
              <w:bottom w:w="54" w:type="dxa"/>
              <w:right w:w="108" w:type="dxa"/>
            </w:tcMar>
            <w:hideMark/>
          </w:tcPr>
          <w:p w14:paraId="6E566A70" w14:textId="77777777" w:rsidR="00305847" w:rsidRPr="000C3BB7" w:rsidRDefault="00305847" w:rsidP="00305847">
            <w:pPr>
              <w:jc w:val="center"/>
              <w:rPr>
                <w:rFonts w:asciiTheme="minorHAnsi" w:eastAsia="Times New Roman" w:hAnsiTheme="minorHAnsi" w:cstheme="minorHAnsi"/>
                <w:b/>
                <w:lang w:val="en-US"/>
              </w:rPr>
            </w:pPr>
            <w:r w:rsidRPr="000C3BB7">
              <w:rPr>
                <w:rFonts w:asciiTheme="minorHAnsi" w:hAnsiTheme="minorHAnsi" w:cstheme="minorHAnsi"/>
                <w:b/>
                <w:lang w:val="en-US"/>
              </w:rPr>
              <w:t>Power State</w:t>
            </w:r>
          </w:p>
        </w:tc>
        <w:tc>
          <w:tcPr>
            <w:tcW w:w="2840" w:type="dxa"/>
            <w:shd w:val="clear" w:color="auto" w:fill="F2F2F2" w:themeFill="background1" w:themeFillShade="F2"/>
          </w:tcPr>
          <w:p w14:paraId="07562D4C" w14:textId="76E1D874" w:rsidR="00305847" w:rsidRPr="000C3BB7" w:rsidRDefault="00305847" w:rsidP="00305847">
            <w:pPr>
              <w:spacing w:after="0"/>
              <w:jc w:val="center"/>
              <w:rPr>
                <w:rFonts w:asciiTheme="minorHAnsi" w:hAnsiTheme="minorHAnsi" w:cstheme="minorHAnsi"/>
                <w:b/>
                <w:lang w:val="en-US"/>
              </w:rPr>
            </w:pPr>
            <w:r w:rsidRPr="000C3BB7">
              <w:rPr>
                <w:rFonts w:asciiTheme="minorHAnsi" w:hAnsiTheme="minorHAnsi" w:cstheme="minorHAnsi"/>
                <w:b/>
                <w:lang w:val="en-US"/>
              </w:rPr>
              <w:t>Relative power consumption</w:t>
            </w:r>
          </w:p>
        </w:tc>
      </w:tr>
      <w:tr w:rsidR="00305847" w:rsidRPr="00C35A16" w14:paraId="5F873A87" w14:textId="2B874BFF" w:rsidTr="00241D0F">
        <w:trPr>
          <w:trHeight w:val="298"/>
        </w:trPr>
        <w:tc>
          <w:tcPr>
            <w:tcW w:w="2838" w:type="dxa"/>
            <w:vMerge w:val="restart"/>
            <w:shd w:val="clear" w:color="auto" w:fill="auto"/>
            <w:tcMar>
              <w:top w:w="54" w:type="dxa"/>
              <w:left w:w="108" w:type="dxa"/>
              <w:bottom w:w="54" w:type="dxa"/>
              <w:right w:w="108" w:type="dxa"/>
            </w:tcMar>
            <w:vAlign w:val="center"/>
            <w:hideMark/>
          </w:tcPr>
          <w:p w14:paraId="4FBF751F" w14:textId="77777777" w:rsidR="00305847" w:rsidRPr="000C3BB7" w:rsidRDefault="00305847" w:rsidP="00305847">
            <w:pPr>
              <w:spacing w:after="0"/>
              <w:rPr>
                <w:rFonts w:asciiTheme="minorHAnsi" w:eastAsia="Times New Roman" w:hAnsiTheme="minorHAnsi" w:cstheme="minorHAnsi"/>
                <w:b/>
                <w:lang w:val="en-US"/>
              </w:rPr>
            </w:pPr>
            <w:r w:rsidRPr="000C3BB7">
              <w:rPr>
                <w:rFonts w:asciiTheme="minorHAnsi" w:hAnsiTheme="minorHAnsi" w:cstheme="minorHAnsi"/>
                <w:b/>
                <w:lang w:val="en-US"/>
              </w:rPr>
              <w:t>Sleep State</w:t>
            </w:r>
          </w:p>
        </w:tc>
        <w:tc>
          <w:tcPr>
            <w:tcW w:w="2841" w:type="dxa"/>
            <w:shd w:val="clear" w:color="auto" w:fill="auto"/>
            <w:tcMar>
              <w:top w:w="54" w:type="dxa"/>
              <w:left w:w="108" w:type="dxa"/>
              <w:bottom w:w="54" w:type="dxa"/>
              <w:right w:w="108" w:type="dxa"/>
            </w:tcMar>
            <w:hideMark/>
          </w:tcPr>
          <w:p w14:paraId="7EFCF7A1" w14:textId="1A3B0B03" w:rsidR="00305847" w:rsidRPr="000C3BB7" w:rsidRDefault="00305847" w:rsidP="00305847">
            <w:pPr>
              <w:spacing w:after="0"/>
              <w:rPr>
                <w:rFonts w:asciiTheme="minorHAnsi" w:eastAsia="Times New Roman" w:hAnsiTheme="minorHAnsi" w:cstheme="minorHAnsi"/>
                <w:lang w:val="en-US"/>
              </w:rPr>
            </w:pPr>
            <w:r>
              <w:rPr>
                <w:rFonts w:asciiTheme="minorHAnsi" w:hAnsiTheme="minorHAnsi" w:cstheme="minorHAnsi"/>
                <w:lang w:val="en-US"/>
              </w:rPr>
              <w:t>Deep sleep</w:t>
            </w:r>
          </w:p>
        </w:tc>
        <w:tc>
          <w:tcPr>
            <w:tcW w:w="2840" w:type="dxa"/>
          </w:tcPr>
          <w:p w14:paraId="7BA9A753" w14:textId="03E01F15" w:rsidR="00305847" w:rsidRPr="000C3BB7" w:rsidRDefault="00AE694E" w:rsidP="00305847">
            <w:pPr>
              <w:spacing w:after="0"/>
              <w:jc w:val="center"/>
              <w:rPr>
                <w:rFonts w:asciiTheme="minorHAnsi" w:hAnsiTheme="minorHAnsi" w:cstheme="minorHAnsi"/>
                <w:lang w:val="en-US"/>
              </w:rPr>
            </w:pPr>
            <w:r>
              <w:rPr>
                <w:rFonts w:asciiTheme="minorHAnsi" w:hAnsiTheme="minorHAnsi" w:cstheme="minorHAnsi"/>
                <w:lang w:val="en-US"/>
              </w:rPr>
              <w:t>P1=</w:t>
            </w:r>
            <w:r w:rsidR="00305847">
              <w:rPr>
                <w:rFonts w:asciiTheme="minorHAnsi" w:hAnsiTheme="minorHAnsi" w:cstheme="minorHAnsi"/>
                <w:lang w:val="en-US"/>
              </w:rPr>
              <w:t>1</w:t>
            </w:r>
          </w:p>
        </w:tc>
      </w:tr>
      <w:tr w:rsidR="00305847" w:rsidRPr="00C35A16" w14:paraId="49BDC399" w14:textId="4369664C" w:rsidTr="00241D0F">
        <w:trPr>
          <w:trHeight w:val="298"/>
        </w:trPr>
        <w:tc>
          <w:tcPr>
            <w:tcW w:w="2838" w:type="dxa"/>
            <w:vMerge/>
            <w:vAlign w:val="center"/>
            <w:hideMark/>
          </w:tcPr>
          <w:p w14:paraId="61DD3677" w14:textId="77777777" w:rsidR="00305847" w:rsidRPr="000C3BB7" w:rsidRDefault="00305847" w:rsidP="00305847">
            <w:pPr>
              <w:spacing w:after="0"/>
              <w:rPr>
                <w:rFonts w:asciiTheme="minorHAnsi" w:eastAsia="Times New Roman" w:hAnsiTheme="minorHAnsi" w:cstheme="minorHAnsi"/>
                <w:b/>
                <w:lang w:val="en-US"/>
              </w:rPr>
            </w:pPr>
          </w:p>
        </w:tc>
        <w:tc>
          <w:tcPr>
            <w:tcW w:w="2841" w:type="dxa"/>
            <w:shd w:val="clear" w:color="auto" w:fill="auto"/>
            <w:tcMar>
              <w:top w:w="54" w:type="dxa"/>
              <w:left w:w="108" w:type="dxa"/>
              <w:bottom w:w="54" w:type="dxa"/>
              <w:right w:w="108" w:type="dxa"/>
            </w:tcMar>
            <w:hideMark/>
          </w:tcPr>
          <w:p w14:paraId="7E7F62DF" w14:textId="38B67C0C" w:rsidR="00305847" w:rsidRPr="000C3BB7" w:rsidRDefault="00305847" w:rsidP="00305847">
            <w:pPr>
              <w:spacing w:after="0"/>
              <w:rPr>
                <w:rFonts w:asciiTheme="minorHAnsi" w:eastAsia="Times New Roman" w:hAnsiTheme="minorHAnsi" w:cstheme="minorHAnsi"/>
                <w:lang w:val="en-US"/>
              </w:rPr>
            </w:pPr>
            <w:r>
              <w:rPr>
                <w:rFonts w:asciiTheme="minorHAnsi" w:hAnsiTheme="minorHAnsi" w:cstheme="minorHAnsi"/>
                <w:lang w:val="en-US"/>
              </w:rPr>
              <w:t>Light sleep</w:t>
            </w:r>
          </w:p>
        </w:tc>
        <w:tc>
          <w:tcPr>
            <w:tcW w:w="2840" w:type="dxa"/>
          </w:tcPr>
          <w:p w14:paraId="29E1F61E" w14:textId="4F14A331" w:rsidR="00305847" w:rsidRPr="000C3BB7" w:rsidRDefault="00AE694E" w:rsidP="00305847">
            <w:pPr>
              <w:spacing w:after="0"/>
              <w:jc w:val="center"/>
              <w:rPr>
                <w:rFonts w:asciiTheme="minorHAnsi" w:eastAsia="Times New Roman" w:hAnsiTheme="minorHAnsi" w:cstheme="minorHAnsi"/>
                <w:lang w:val="en-US"/>
              </w:rPr>
            </w:pPr>
            <w:r>
              <w:rPr>
                <w:rFonts w:asciiTheme="minorHAnsi" w:eastAsia="Times New Roman" w:hAnsiTheme="minorHAnsi" w:cstheme="minorHAnsi"/>
                <w:lang w:val="en-US"/>
              </w:rPr>
              <w:t>P2=</w:t>
            </w:r>
            <w:r w:rsidR="00305847">
              <w:rPr>
                <w:rFonts w:asciiTheme="minorHAnsi" w:eastAsia="Times New Roman" w:hAnsiTheme="minorHAnsi" w:cstheme="minorHAnsi"/>
                <w:lang w:val="en-US"/>
              </w:rPr>
              <w:t>1.</w:t>
            </w:r>
            <w:r w:rsidR="003778BE">
              <w:rPr>
                <w:rFonts w:asciiTheme="minorHAnsi" w:eastAsia="Times New Roman" w:hAnsiTheme="minorHAnsi" w:cstheme="minorHAnsi"/>
                <w:lang w:val="en-US"/>
              </w:rPr>
              <w:t>7</w:t>
            </w:r>
          </w:p>
        </w:tc>
      </w:tr>
      <w:tr w:rsidR="00305847" w:rsidRPr="00C35A16" w14:paraId="54927D2F" w14:textId="7157F577" w:rsidTr="00241D0F">
        <w:trPr>
          <w:trHeight w:val="298"/>
        </w:trPr>
        <w:tc>
          <w:tcPr>
            <w:tcW w:w="2838" w:type="dxa"/>
            <w:vMerge/>
            <w:vAlign w:val="center"/>
            <w:hideMark/>
          </w:tcPr>
          <w:p w14:paraId="100598A8" w14:textId="77777777" w:rsidR="00305847" w:rsidRPr="000C3BB7" w:rsidRDefault="00305847" w:rsidP="00305847">
            <w:pPr>
              <w:spacing w:after="0"/>
              <w:rPr>
                <w:rFonts w:asciiTheme="minorHAnsi" w:eastAsia="Times New Roman" w:hAnsiTheme="minorHAnsi" w:cstheme="minorHAnsi"/>
                <w:b/>
                <w:lang w:val="en-US"/>
              </w:rPr>
            </w:pPr>
          </w:p>
        </w:tc>
        <w:tc>
          <w:tcPr>
            <w:tcW w:w="2841" w:type="dxa"/>
            <w:shd w:val="clear" w:color="auto" w:fill="auto"/>
            <w:tcMar>
              <w:top w:w="54" w:type="dxa"/>
              <w:left w:w="108" w:type="dxa"/>
              <w:bottom w:w="54" w:type="dxa"/>
              <w:right w:w="108" w:type="dxa"/>
            </w:tcMar>
            <w:hideMark/>
          </w:tcPr>
          <w:p w14:paraId="41BE10DD" w14:textId="77777777" w:rsidR="00305847" w:rsidRPr="000C3BB7" w:rsidRDefault="00305847" w:rsidP="00305847">
            <w:pPr>
              <w:spacing w:after="0"/>
              <w:rPr>
                <w:rFonts w:asciiTheme="minorHAnsi" w:eastAsia="Times New Roman" w:hAnsiTheme="minorHAnsi" w:cstheme="minorHAnsi"/>
                <w:lang w:val="en-US"/>
              </w:rPr>
            </w:pPr>
            <w:r w:rsidRPr="000C3BB7">
              <w:rPr>
                <w:rFonts w:asciiTheme="minorHAnsi" w:hAnsiTheme="minorHAnsi" w:cstheme="minorHAnsi"/>
                <w:lang w:val="en-US"/>
              </w:rPr>
              <w:t>Micro sleep</w:t>
            </w:r>
          </w:p>
        </w:tc>
        <w:tc>
          <w:tcPr>
            <w:tcW w:w="2840" w:type="dxa"/>
          </w:tcPr>
          <w:p w14:paraId="3FAB8392" w14:textId="42751440" w:rsidR="00305847" w:rsidRPr="000C3BB7" w:rsidRDefault="00AE694E" w:rsidP="00305847">
            <w:pPr>
              <w:spacing w:after="0"/>
              <w:jc w:val="center"/>
              <w:rPr>
                <w:rFonts w:asciiTheme="minorHAnsi" w:eastAsia="Times New Roman" w:hAnsiTheme="minorHAnsi" w:cstheme="minorHAnsi"/>
                <w:lang w:val="en-US"/>
              </w:rPr>
            </w:pPr>
            <w:r>
              <w:rPr>
                <w:rFonts w:asciiTheme="minorHAnsi" w:eastAsia="Times New Roman" w:hAnsiTheme="minorHAnsi" w:cstheme="minorHAnsi"/>
                <w:lang w:val="en-US"/>
              </w:rPr>
              <w:t>P3=</w:t>
            </w:r>
            <w:r w:rsidR="003778BE">
              <w:rPr>
                <w:rFonts w:asciiTheme="minorHAnsi" w:eastAsia="Times New Roman" w:hAnsiTheme="minorHAnsi" w:cstheme="minorHAnsi"/>
                <w:lang w:val="en-US"/>
              </w:rPr>
              <w:t>4,2</w:t>
            </w:r>
          </w:p>
        </w:tc>
      </w:tr>
      <w:tr w:rsidR="00305847" w:rsidRPr="00C35A16" w14:paraId="2212A6BA" w14:textId="679A2990" w:rsidTr="00241D0F">
        <w:trPr>
          <w:trHeight w:val="298"/>
        </w:trPr>
        <w:tc>
          <w:tcPr>
            <w:tcW w:w="2838" w:type="dxa"/>
            <w:vMerge w:val="restart"/>
            <w:shd w:val="clear" w:color="auto" w:fill="auto"/>
            <w:tcMar>
              <w:top w:w="54" w:type="dxa"/>
              <w:left w:w="108" w:type="dxa"/>
              <w:bottom w:w="54" w:type="dxa"/>
              <w:right w:w="108" w:type="dxa"/>
            </w:tcMar>
            <w:vAlign w:val="center"/>
          </w:tcPr>
          <w:p w14:paraId="4F715CF0" w14:textId="2F67D25E" w:rsidR="00305847" w:rsidRPr="000C3BB7" w:rsidRDefault="00305847" w:rsidP="00305847">
            <w:pPr>
              <w:rPr>
                <w:rFonts w:asciiTheme="minorHAnsi" w:eastAsia="Times New Roman" w:hAnsiTheme="minorHAnsi" w:cstheme="minorHAnsi"/>
                <w:b/>
                <w:lang w:val="en-US"/>
              </w:rPr>
            </w:pPr>
            <w:r w:rsidRPr="000C3BB7">
              <w:rPr>
                <w:rFonts w:asciiTheme="minorHAnsi" w:eastAsia="Times New Roman" w:hAnsiTheme="minorHAnsi" w:cstheme="minorHAnsi"/>
                <w:b/>
                <w:lang w:val="en-US"/>
              </w:rPr>
              <w:t>Active state</w:t>
            </w:r>
          </w:p>
        </w:tc>
        <w:tc>
          <w:tcPr>
            <w:tcW w:w="2841" w:type="dxa"/>
            <w:shd w:val="clear" w:color="auto" w:fill="auto"/>
          </w:tcPr>
          <w:p w14:paraId="4B075168" w14:textId="0B13D6F9" w:rsidR="00305847" w:rsidRPr="000C3BB7" w:rsidRDefault="00ED48DD" w:rsidP="00305847">
            <w:pPr>
              <w:rPr>
                <w:rFonts w:asciiTheme="minorHAnsi" w:eastAsia="Times New Roman" w:hAnsiTheme="minorHAnsi" w:cstheme="minorHAnsi"/>
                <w:lang w:val="en-US"/>
              </w:rPr>
            </w:pPr>
            <w:r>
              <w:rPr>
                <w:rFonts w:asciiTheme="minorHAnsi" w:eastAsia="Times New Roman" w:hAnsiTheme="minorHAnsi" w:cstheme="minorHAnsi"/>
                <w:lang w:val="en-US"/>
              </w:rPr>
              <w:t xml:space="preserve"> </w:t>
            </w:r>
            <w:r w:rsidR="00241D0F">
              <w:rPr>
                <w:rFonts w:asciiTheme="minorHAnsi" w:eastAsia="Times New Roman" w:hAnsiTheme="minorHAnsi" w:cstheme="minorHAnsi"/>
                <w:lang w:val="en-US"/>
              </w:rPr>
              <w:t>Active DL</w:t>
            </w:r>
          </w:p>
        </w:tc>
        <w:tc>
          <w:tcPr>
            <w:tcW w:w="2840" w:type="dxa"/>
          </w:tcPr>
          <w:p w14:paraId="16D91BF8" w14:textId="2096A894" w:rsidR="00305847" w:rsidRPr="000C3BB7" w:rsidRDefault="006F097F" w:rsidP="00305847">
            <w:pPr>
              <w:jc w:val="center"/>
              <w:rPr>
                <w:rFonts w:asciiTheme="minorHAnsi" w:hAnsiTheme="minorHAnsi" w:cstheme="minorHAnsi"/>
                <w:lang w:val="en-US"/>
              </w:rPr>
            </w:pPr>
            <w:r>
              <w:rPr>
                <w:rFonts w:asciiTheme="minorHAnsi" w:hAnsiTheme="minorHAnsi" w:cstheme="minorHAnsi"/>
                <w:lang w:val="en-US"/>
              </w:rPr>
              <w:t>P4=</w:t>
            </w:r>
            <w:r w:rsidR="003778BE">
              <w:rPr>
                <w:rFonts w:asciiTheme="minorHAnsi" w:hAnsiTheme="minorHAnsi" w:cstheme="minorHAnsi"/>
                <w:lang w:val="en-US"/>
              </w:rPr>
              <w:t>12</w:t>
            </w:r>
          </w:p>
        </w:tc>
      </w:tr>
      <w:tr w:rsidR="00241D0F" w:rsidRPr="00C35A16" w14:paraId="220E2BEC" w14:textId="59648C79" w:rsidTr="00241D0F">
        <w:trPr>
          <w:trHeight w:val="298"/>
        </w:trPr>
        <w:tc>
          <w:tcPr>
            <w:tcW w:w="2838" w:type="dxa"/>
            <w:vMerge/>
            <w:shd w:val="clear" w:color="auto" w:fill="auto"/>
            <w:tcMar>
              <w:top w:w="54" w:type="dxa"/>
              <w:left w:w="108" w:type="dxa"/>
              <w:bottom w:w="54" w:type="dxa"/>
              <w:right w:w="108" w:type="dxa"/>
            </w:tcMar>
            <w:vAlign w:val="center"/>
            <w:hideMark/>
          </w:tcPr>
          <w:p w14:paraId="12D967EB" w14:textId="07C10833" w:rsidR="00241D0F" w:rsidRPr="000C3BB7" w:rsidRDefault="00241D0F" w:rsidP="00241D0F">
            <w:pPr>
              <w:rPr>
                <w:rFonts w:asciiTheme="minorHAnsi" w:eastAsia="Times New Roman" w:hAnsiTheme="minorHAnsi" w:cstheme="minorHAnsi"/>
                <w:b/>
                <w:lang w:val="en-US"/>
              </w:rPr>
            </w:pPr>
          </w:p>
        </w:tc>
        <w:tc>
          <w:tcPr>
            <w:tcW w:w="2841" w:type="dxa"/>
            <w:shd w:val="clear" w:color="auto" w:fill="auto"/>
          </w:tcPr>
          <w:p w14:paraId="39744ECE" w14:textId="132AC755" w:rsidR="00241D0F" w:rsidRPr="000C3BB7" w:rsidRDefault="00ED48DD" w:rsidP="00241D0F">
            <w:pPr>
              <w:rPr>
                <w:rFonts w:asciiTheme="minorHAnsi" w:eastAsia="Times New Roman" w:hAnsiTheme="minorHAnsi" w:cstheme="minorHAnsi"/>
                <w:strike/>
                <w:lang w:val="en-US"/>
              </w:rPr>
            </w:pPr>
            <w:r>
              <w:rPr>
                <w:rFonts w:asciiTheme="minorHAnsi" w:eastAsia="Times New Roman" w:hAnsiTheme="minorHAnsi" w:cstheme="minorHAnsi"/>
                <w:lang w:val="en-US"/>
              </w:rPr>
              <w:t xml:space="preserve"> </w:t>
            </w:r>
            <w:r w:rsidR="00241D0F">
              <w:rPr>
                <w:rFonts w:asciiTheme="minorHAnsi" w:eastAsia="Times New Roman" w:hAnsiTheme="minorHAnsi" w:cstheme="minorHAnsi"/>
                <w:lang w:val="en-US"/>
              </w:rPr>
              <w:t>Active UL</w:t>
            </w:r>
          </w:p>
        </w:tc>
        <w:tc>
          <w:tcPr>
            <w:tcW w:w="2840" w:type="dxa"/>
          </w:tcPr>
          <w:p w14:paraId="7675F12D" w14:textId="4ECDFAA0" w:rsidR="00241D0F" w:rsidRPr="000C3BB7" w:rsidRDefault="00241D0F" w:rsidP="00241D0F">
            <w:pPr>
              <w:jc w:val="center"/>
              <w:rPr>
                <w:rFonts w:asciiTheme="minorHAnsi" w:hAnsiTheme="minorHAnsi" w:cstheme="minorHAnsi"/>
                <w:lang w:val="en-US"/>
              </w:rPr>
            </w:pPr>
            <w:r>
              <w:rPr>
                <w:rFonts w:asciiTheme="minorHAnsi" w:hAnsiTheme="minorHAnsi" w:cstheme="minorHAnsi"/>
                <w:lang w:val="en-US"/>
              </w:rPr>
              <w:t>P5=</w:t>
            </w:r>
            <w:r w:rsidR="00B718B6">
              <w:rPr>
                <w:rFonts w:asciiTheme="minorHAnsi" w:hAnsiTheme="minorHAnsi" w:cstheme="minorHAnsi"/>
                <w:lang w:val="en-US"/>
              </w:rPr>
              <w:t>4,6</w:t>
            </w:r>
          </w:p>
        </w:tc>
      </w:tr>
    </w:tbl>
    <w:p w14:paraId="5E8A8B74" w14:textId="1E597203" w:rsidR="009A2C92" w:rsidRDefault="009A2C92" w:rsidP="00E61258">
      <w:pPr>
        <w:jc w:val="both"/>
        <w:rPr>
          <w:bCs/>
          <w:sz w:val="22"/>
          <w:szCs w:val="22"/>
          <w:lang w:val="en-US"/>
        </w:rPr>
      </w:pPr>
    </w:p>
    <w:p w14:paraId="59168EAE" w14:textId="6C9D88C0" w:rsidR="000322BD" w:rsidRDefault="000322BD" w:rsidP="009C71BF">
      <w:pPr>
        <w:spacing w:afterLines="50" w:after="120"/>
        <w:jc w:val="both"/>
        <w:rPr>
          <w:b/>
          <w:sz w:val="22"/>
          <w:szCs w:val="22"/>
          <w:lang w:val="en-US"/>
        </w:rPr>
      </w:pPr>
      <w:bookmarkStart w:id="11" w:name="OLE_LINK3_Obs"/>
      <w:r>
        <w:rPr>
          <w:b/>
          <w:sz w:val="22"/>
          <w:szCs w:val="22"/>
          <w:lang w:val="en-US"/>
        </w:rPr>
        <w:t>Observation-</w:t>
      </w:r>
      <w:r w:rsidR="000C5FDC">
        <w:rPr>
          <w:b/>
          <w:sz w:val="22"/>
          <w:szCs w:val="22"/>
          <w:lang w:val="en-US"/>
        </w:rPr>
        <w:t>2</w:t>
      </w:r>
      <w:r w:rsidR="00F90308">
        <w:rPr>
          <w:b/>
          <w:sz w:val="22"/>
          <w:szCs w:val="22"/>
          <w:lang w:val="en-US"/>
        </w:rPr>
        <w:fldChar w:fldCharType="begin"/>
      </w:r>
      <w:r w:rsidR="00F90308">
        <w:rPr>
          <w:b/>
          <w:sz w:val="22"/>
          <w:szCs w:val="22"/>
          <w:lang w:val="en-US"/>
        </w:rPr>
        <w:instrText>seq Observation-</w:instrText>
      </w:r>
      <w:r w:rsidR="00F90308">
        <w:rPr>
          <w:b/>
          <w:sz w:val="22"/>
          <w:szCs w:val="22"/>
          <w:lang w:val="en-US"/>
        </w:rPr>
        <w:fldChar w:fldCharType="end"/>
      </w:r>
      <w:r>
        <w:rPr>
          <w:b/>
          <w:sz w:val="22"/>
          <w:szCs w:val="22"/>
          <w:lang w:val="en-US"/>
        </w:rPr>
        <w:t xml:space="preserve">: </w:t>
      </w:r>
      <w:r w:rsidR="003E3FD1">
        <w:rPr>
          <w:b/>
          <w:sz w:val="22"/>
          <w:szCs w:val="22"/>
          <w:lang w:val="en-US"/>
        </w:rPr>
        <w:t xml:space="preserve">Due to </w:t>
      </w:r>
      <w:r w:rsidR="00770154">
        <w:rPr>
          <w:b/>
          <w:sz w:val="22"/>
          <w:szCs w:val="22"/>
          <w:lang w:val="en-US"/>
        </w:rPr>
        <w:t xml:space="preserve">the </w:t>
      </w:r>
      <w:r w:rsidR="003E3FD1">
        <w:rPr>
          <w:b/>
          <w:sz w:val="22"/>
          <w:szCs w:val="22"/>
          <w:lang w:val="en-US"/>
        </w:rPr>
        <w:t xml:space="preserve">smaller number of </w:t>
      </w:r>
      <w:r w:rsidR="00993E94">
        <w:rPr>
          <w:b/>
          <w:sz w:val="22"/>
          <w:szCs w:val="22"/>
          <w:lang w:val="en-US"/>
        </w:rPr>
        <w:t>Tx</w:t>
      </w:r>
      <w:r w:rsidR="00342A80">
        <w:rPr>
          <w:b/>
          <w:sz w:val="22"/>
          <w:szCs w:val="22"/>
          <w:lang w:val="en-US"/>
        </w:rPr>
        <w:t>/Rx</w:t>
      </w:r>
      <w:r w:rsidR="00251996">
        <w:rPr>
          <w:b/>
          <w:sz w:val="22"/>
          <w:szCs w:val="22"/>
          <w:lang w:val="en-US"/>
        </w:rPr>
        <w:t xml:space="preserve"> and </w:t>
      </w:r>
      <w:r w:rsidR="005171AC">
        <w:rPr>
          <w:b/>
          <w:sz w:val="22"/>
          <w:szCs w:val="22"/>
          <w:lang w:val="en-US"/>
        </w:rPr>
        <w:t xml:space="preserve">reduced </w:t>
      </w:r>
      <w:r w:rsidR="00251996">
        <w:rPr>
          <w:b/>
          <w:sz w:val="22"/>
          <w:szCs w:val="22"/>
          <w:lang w:val="en-US"/>
        </w:rPr>
        <w:t xml:space="preserve">transmit </w:t>
      </w:r>
      <w:r w:rsidR="00E76A18">
        <w:rPr>
          <w:b/>
          <w:sz w:val="22"/>
          <w:szCs w:val="22"/>
          <w:lang w:val="en-US"/>
        </w:rPr>
        <w:t xml:space="preserve">power with </w:t>
      </w:r>
      <w:r w:rsidR="00905E04">
        <w:rPr>
          <w:b/>
          <w:sz w:val="22"/>
          <w:szCs w:val="22"/>
          <w:lang w:val="en-US"/>
        </w:rPr>
        <w:t xml:space="preserve">reference configuration </w:t>
      </w:r>
      <w:r w:rsidR="00E76A18">
        <w:rPr>
          <w:b/>
          <w:sz w:val="22"/>
          <w:szCs w:val="22"/>
          <w:lang w:val="en-US"/>
        </w:rPr>
        <w:t xml:space="preserve">Set 2 </w:t>
      </w:r>
      <w:r w:rsidR="00905E04">
        <w:rPr>
          <w:b/>
          <w:sz w:val="22"/>
          <w:szCs w:val="22"/>
          <w:lang w:val="en-US"/>
        </w:rPr>
        <w:t>as</w:t>
      </w:r>
      <w:r w:rsidR="00E76A18">
        <w:rPr>
          <w:b/>
          <w:sz w:val="22"/>
          <w:szCs w:val="22"/>
          <w:lang w:val="en-US"/>
        </w:rPr>
        <w:t xml:space="preserve"> compared </w:t>
      </w:r>
      <w:r w:rsidR="00770154">
        <w:rPr>
          <w:b/>
          <w:sz w:val="22"/>
          <w:szCs w:val="22"/>
          <w:lang w:val="en-US"/>
        </w:rPr>
        <w:t>to</w:t>
      </w:r>
      <w:r w:rsidR="00E76A18">
        <w:rPr>
          <w:b/>
          <w:sz w:val="22"/>
          <w:szCs w:val="22"/>
          <w:lang w:val="en-US"/>
        </w:rPr>
        <w:t xml:space="preserve"> Set 1, </w:t>
      </w:r>
      <w:r w:rsidR="002F0D0C">
        <w:rPr>
          <w:b/>
          <w:sz w:val="22"/>
          <w:szCs w:val="22"/>
          <w:lang w:val="en-US"/>
        </w:rPr>
        <w:t>the value of relative power</w:t>
      </w:r>
      <w:r w:rsidR="00765D24">
        <w:rPr>
          <w:b/>
          <w:sz w:val="22"/>
          <w:szCs w:val="22"/>
          <w:lang w:val="en-US"/>
        </w:rPr>
        <w:t xml:space="preserve"> that is to be agreed (after the value averaging among companies) should be at least smaller than the </w:t>
      </w:r>
      <w:r w:rsidR="003C4E3C">
        <w:rPr>
          <w:b/>
          <w:sz w:val="22"/>
          <w:szCs w:val="22"/>
          <w:lang w:val="en-US"/>
        </w:rPr>
        <w:t>corresponding value</w:t>
      </w:r>
      <w:r w:rsidR="007D3EF7">
        <w:rPr>
          <w:b/>
          <w:sz w:val="22"/>
          <w:szCs w:val="22"/>
          <w:lang w:val="en-US"/>
        </w:rPr>
        <w:t xml:space="preserve"> agreed for Set 1.</w:t>
      </w:r>
    </w:p>
    <w:p w14:paraId="7F0C0AFE" w14:textId="706A042A" w:rsidR="00404646" w:rsidRDefault="00404646" w:rsidP="00D60EFA">
      <w:pPr>
        <w:spacing w:afterLines="50" w:after="120"/>
        <w:jc w:val="both"/>
        <w:rPr>
          <w:b/>
          <w:sz w:val="22"/>
          <w:szCs w:val="22"/>
          <w:lang w:val="en-US"/>
        </w:rPr>
      </w:pPr>
      <w:bookmarkStart w:id="12" w:name="OLE_LINK4_Pro"/>
      <w:bookmarkEnd w:id="11"/>
      <w:r w:rsidRPr="00E22DA6">
        <w:rPr>
          <w:b/>
          <w:sz w:val="22"/>
          <w:szCs w:val="22"/>
          <w:lang w:val="en-US"/>
        </w:rPr>
        <w:t>Proposal-</w:t>
      </w:r>
      <w:r w:rsidR="000C5FDC">
        <w:rPr>
          <w:b/>
          <w:sz w:val="22"/>
          <w:szCs w:val="22"/>
          <w:lang w:val="en-US"/>
        </w:rPr>
        <w:t>2</w:t>
      </w:r>
      <w:r w:rsidR="005F1689">
        <w:rPr>
          <w:b/>
          <w:sz w:val="22"/>
          <w:szCs w:val="22"/>
          <w:lang w:val="en-US"/>
        </w:rPr>
        <w:t>:</w:t>
      </w:r>
      <w:r w:rsidRPr="00E22DA6">
        <w:rPr>
          <w:b/>
          <w:sz w:val="22"/>
          <w:szCs w:val="22"/>
          <w:lang w:val="en-US"/>
        </w:rPr>
        <w:t xml:space="preserve"> </w:t>
      </w:r>
      <w:r w:rsidR="00E22DA6" w:rsidRPr="00E22DA6">
        <w:rPr>
          <w:b/>
          <w:sz w:val="22"/>
          <w:szCs w:val="22"/>
          <w:lang w:val="en-US"/>
        </w:rPr>
        <w:t xml:space="preserve">RAN1 </w:t>
      </w:r>
      <w:r w:rsidR="005F1689">
        <w:rPr>
          <w:b/>
          <w:sz w:val="22"/>
          <w:szCs w:val="22"/>
          <w:lang w:val="en-US"/>
        </w:rPr>
        <w:t xml:space="preserve">to </w:t>
      </w:r>
      <w:r w:rsidR="00E22DA6" w:rsidRPr="00E22DA6">
        <w:rPr>
          <w:b/>
          <w:sz w:val="22"/>
          <w:szCs w:val="22"/>
          <w:lang w:val="en-US"/>
        </w:rPr>
        <w:t xml:space="preserve">agree </w:t>
      </w:r>
      <w:r w:rsidR="002A3405">
        <w:rPr>
          <w:b/>
          <w:sz w:val="22"/>
          <w:szCs w:val="22"/>
          <w:lang w:val="en-US"/>
        </w:rPr>
        <w:t xml:space="preserve">on </w:t>
      </w:r>
      <w:r w:rsidR="00E22DA6" w:rsidRPr="00E22DA6">
        <w:rPr>
          <w:b/>
          <w:sz w:val="22"/>
          <w:szCs w:val="22"/>
          <w:lang w:val="en-US"/>
        </w:rPr>
        <w:t xml:space="preserve">the relative power for </w:t>
      </w:r>
      <w:r w:rsidR="000E2AB8" w:rsidRPr="00E22DA6">
        <w:rPr>
          <w:b/>
          <w:sz w:val="22"/>
          <w:szCs w:val="22"/>
          <w:lang w:val="en-US"/>
        </w:rPr>
        <w:t xml:space="preserve">reference configuration </w:t>
      </w:r>
      <w:r w:rsidR="00E22DA6" w:rsidRPr="00E22DA6">
        <w:rPr>
          <w:b/>
          <w:sz w:val="22"/>
          <w:szCs w:val="22"/>
          <w:lang w:val="en-US"/>
        </w:rPr>
        <w:t xml:space="preserve">Set 2 FR1 </w:t>
      </w:r>
      <w:r w:rsidR="00D74632">
        <w:rPr>
          <w:b/>
          <w:sz w:val="22"/>
          <w:szCs w:val="22"/>
          <w:lang w:val="en-US"/>
        </w:rPr>
        <w:t xml:space="preserve">according to the values </w:t>
      </w:r>
      <w:r w:rsidR="00E22DA6" w:rsidRPr="00E22DA6">
        <w:rPr>
          <w:b/>
          <w:sz w:val="22"/>
          <w:szCs w:val="22"/>
          <w:lang w:val="en-US"/>
        </w:rPr>
        <w:t xml:space="preserve">provided in </w:t>
      </w:r>
      <w:r w:rsidR="00E22DA6" w:rsidRPr="00E22DA6">
        <w:rPr>
          <w:b/>
          <w:sz w:val="22"/>
          <w:szCs w:val="22"/>
          <w:lang w:val="en-US"/>
        </w:rPr>
        <w:fldChar w:fldCharType="begin"/>
      </w:r>
      <w:r w:rsidR="00E22DA6" w:rsidRPr="00E22DA6">
        <w:rPr>
          <w:b/>
          <w:sz w:val="22"/>
          <w:szCs w:val="22"/>
          <w:lang w:val="en-US"/>
        </w:rPr>
        <w:instrText xml:space="preserve"> REF _Ref113867490 \h  \* MERGEFORMAT </w:instrText>
      </w:r>
      <w:r w:rsidR="00E22DA6" w:rsidRPr="00E22DA6">
        <w:rPr>
          <w:b/>
          <w:sz w:val="22"/>
          <w:szCs w:val="22"/>
          <w:lang w:val="en-US"/>
        </w:rPr>
      </w:r>
      <w:r w:rsidR="00E22DA6" w:rsidRPr="00E22DA6">
        <w:rPr>
          <w:b/>
          <w:sz w:val="22"/>
          <w:szCs w:val="22"/>
          <w:lang w:val="en-US"/>
        </w:rPr>
        <w:fldChar w:fldCharType="separate"/>
      </w:r>
      <w:r w:rsidR="00E22DA6" w:rsidRPr="00E22DA6">
        <w:rPr>
          <w:b/>
          <w:sz w:val="22"/>
          <w:szCs w:val="22"/>
          <w:lang w:val="en-US"/>
        </w:rPr>
        <w:t>Table 1</w:t>
      </w:r>
      <w:r w:rsidR="00E22DA6" w:rsidRPr="00E22DA6">
        <w:rPr>
          <w:b/>
          <w:sz w:val="22"/>
          <w:szCs w:val="22"/>
          <w:lang w:val="en-US"/>
        </w:rPr>
        <w:fldChar w:fldCharType="end"/>
      </w:r>
      <w:r w:rsidR="00E22DA6" w:rsidRPr="00E22DA6">
        <w:rPr>
          <w:b/>
          <w:sz w:val="22"/>
          <w:szCs w:val="22"/>
          <w:lang w:val="en-US"/>
        </w:rPr>
        <w:t xml:space="preserve">. </w:t>
      </w:r>
    </w:p>
    <w:bookmarkEnd w:id="12"/>
    <w:p w14:paraId="6E4A551E" w14:textId="77777777" w:rsidR="001A413A" w:rsidRPr="00E22DA6" w:rsidRDefault="001A413A" w:rsidP="00404646">
      <w:pPr>
        <w:spacing w:afterLines="50" w:after="120"/>
        <w:rPr>
          <w:rFonts w:eastAsia="等线"/>
          <w:b/>
          <w:color w:val="000000" w:themeColor="text1"/>
        </w:rPr>
      </w:pPr>
    </w:p>
    <w:p w14:paraId="1230A44F" w14:textId="5D960771" w:rsidR="00FA237E" w:rsidRDefault="001A78FE" w:rsidP="00FA237E">
      <w:pPr>
        <w:pStyle w:val="Heading3"/>
      </w:pPr>
      <w:r>
        <w:t>Total transition time and additional energy</w:t>
      </w:r>
    </w:p>
    <w:p w14:paraId="23660E59" w14:textId="294AD3F4" w:rsidR="000311C2" w:rsidRDefault="00396138" w:rsidP="001A78FE">
      <w:pPr>
        <w:jc w:val="both"/>
        <w:rPr>
          <w:sz w:val="22"/>
          <w:szCs w:val="22"/>
          <w:lang w:val="en-US"/>
        </w:rPr>
      </w:pPr>
      <w:r>
        <w:rPr>
          <w:sz w:val="22"/>
          <w:szCs w:val="22"/>
          <w:lang w:val="en-US"/>
        </w:rPr>
        <w:t xml:space="preserve">As agreed in the last </w:t>
      </w:r>
      <w:r w:rsidR="008E041A">
        <w:rPr>
          <w:sz w:val="22"/>
          <w:szCs w:val="22"/>
          <w:lang w:val="en-US"/>
        </w:rPr>
        <w:t xml:space="preserve">RAN1#110 </w:t>
      </w:r>
      <w:r>
        <w:rPr>
          <w:sz w:val="22"/>
          <w:szCs w:val="22"/>
          <w:lang w:val="en-US"/>
        </w:rPr>
        <w:t xml:space="preserve">meeting, the </w:t>
      </w:r>
      <w:r w:rsidR="00C96F61">
        <w:rPr>
          <w:sz w:val="22"/>
          <w:szCs w:val="22"/>
          <w:lang w:val="en-US"/>
        </w:rPr>
        <w:t xml:space="preserve">total </w:t>
      </w:r>
      <w:r>
        <w:rPr>
          <w:sz w:val="22"/>
          <w:szCs w:val="22"/>
          <w:lang w:val="en-US"/>
        </w:rPr>
        <w:t>transition time represent</w:t>
      </w:r>
      <w:r w:rsidR="008428EC">
        <w:rPr>
          <w:sz w:val="22"/>
          <w:szCs w:val="22"/>
          <w:lang w:val="en-US"/>
        </w:rPr>
        <w:t>s</w:t>
      </w:r>
      <w:r>
        <w:rPr>
          <w:sz w:val="22"/>
          <w:szCs w:val="22"/>
          <w:lang w:val="en-US"/>
        </w:rPr>
        <w:t xml:space="preserve"> the </w:t>
      </w:r>
      <w:r w:rsidR="00382CFD" w:rsidRPr="00A36FDC">
        <w:rPr>
          <w:bCs/>
          <w:sz w:val="22"/>
          <w:szCs w:val="22"/>
        </w:rPr>
        <w:t xml:space="preserve">total time </w:t>
      </w:r>
      <w:r w:rsidR="00C96F61">
        <w:rPr>
          <w:bCs/>
          <w:sz w:val="22"/>
          <w:szCs w:val="22"/>
        </w:rPr>
        <w:t xml:space="preserve">required by the BS </w:t>
      </w:r>
      <w:r w:rsidR="00382CFD">
        <w:rPr>
          <w:bCs/>
          <w:sz w:val="22"/>
          <w:szCs w:val="22"/>
        </w:rPr>
        <w:t>to</w:t>
      </w:r>
      <w:r w:rsidR="00382CFD" w:rsidRPr="00A36FDC">
        <w:rPr>
          <w:bCs/>
          <w:sz w:val="22"/>
          <w:szCs w:val="22"/>
        </w:rPr>
        <w:t xml:space="preserve"> </w:t>
      </w:r>
      <w:r w:rsidR="000C7E37">
        <w:rPr>
          <w:bCs/>
          <w:sz w:val="22"/>
          <w:szCs w:val="22"/>
        </w:rPr>
        <w:t xml:space="preserve">enter </w:t>
      </w:r>
      <w:r w:rsidR="00C96F61">
        <w:rPr>
          <w:bCs/>
          <w:sz w:val="22"/>
          <w:szCs w:val="22"/>
        </w:rPr>
        <w:t xml:space="preserve">a sleep state from a non-sleep state </w:t>
      </w:r>
      <w:r w:rsidR="000C7E37">
        <w:rPr>
          <w:bCs/>
          <w:sz w:val="22"/>
          <w:szCs w:val="22"/>
        </w:rPr>
        <w:t xml:space="preserve">and </w:t>
      </w:r>
      <w:r w:rsidR="00C96F61">
        <w:rPr>
          <w:bCs/>
          <w:sz w:val="22"/>
          <w:szCs w:val="22"/>
        </w:rPr>
        <w:t xml:space="preserve">to </w:t>
      </w:r>
      <w:r w:rsidR="00771422">
        <w:rPr>
          <w:bCs/>
          <w:sz w:val="22"/>
          <w:szCs w:val="22"/>
        </w:rPr>
        <w:t xml:space="preserve">leave </w:t>
      </w:r>
      <w:r w:rsidR="00C96F61">
        <w:rPr>
          <w:bCs/>
          <w:sz w:val="22"/>
          <w:szCs w:val="22"/>
        </w:rPr>
        <w:t>this same sleep state to a non-sleep state</w:t>
      </w:r>
      <w:r w:rsidR="00771422">
        <w:rPr>
          <w:bCs/>
          <w:sz w:val="22"/>
          <w:szCs w:val="22"/>
          <w:lang w:eastAsia="zh-CN"/>
        </w:rPr>
        <w:t>.</w:t>
      </w:r>
      <w:r w:rsidR="000E26D8">
        <w:rPr>
          <w:bCs/>
          <w:sz w:val="22"/>
          <w:szCs w:val="22"/>
          <w:lang w:eastAsia="zh-CN"/>
        </w:rPr>
        <w:t xml:space="preserve"> T</w:t>
      </w:r>
      <w:r w:rsidR="000E26D8">
        <w:rPr>
          <w:sz w:val="22"/>
          <w:szCs w:val="22"/>
          <w:lang w:val="en-US"/>
        </w:rPr>
        <w:t xml:space="preserve">he </w:t>
      </w:r>
      <w:r w:rsidR="00340BAF" w:rsidRPr="005C6BD5">
        <w:rPr>
          <w:sz w:val="22"/>
          <w:szCs w:val="22"/>
          <w:lang w:val="en-US"/>
        </w:rPr>
        <w:t xml:space="preserve">transition times </w:t>
      </w:r>
      <w:r w:rsidR="00E01A3D">
        <w:rPr>
          <w:sz w:val="22"/>
          <w:szCs w:val="22"/>
          <w:lang w:val="en-US"/>
        </w:rPr>
        <w:t>for the reference configuration Set 1 have been agreed as working assumption, whereas for the reference configuration Set 2 and Set 3, it has been agreed that the value of total transition time is the same as that for Set 1</w:t>
      </w:r>
    </w:p>
    <w:p w14:paraId="60DC5465" w14:textId="5896BF8A" w:rsidR="005C6BD5" w:rsidRPr="00A36FDC" w:rsidRDefault="005C6BD5" w:rsidP="00A36FDC">
      <w:pPr>
        <w:jc w:val="both"/>
        <w:rPr>
          <w:sz w:val="22"/>
          <w:szCs w:val="22"/>
        </w:rPr>
      </w:pPr>
      <w:r>
        <w:rPr>
          <w:sz w:val="22"/>
          <w:szCs w:val="22"/>
        </w:rPr>
        <w:t xml:space="preserve">On the additional transition energy, which represents </w:t>
      </w:r>
      <w:r w:rsidRPr="005C6BD5">
        <w:rPr>
          <w:sz w:val="22"/>
          <w:szCs w:val="22"/>
        </w:rPr>
        <w:t xml:space="preserve">the </w:t>
      </w:r>
      <w:r w:rsidR="007B498B">
        <w:rPr>
          <w:sz w:val="22"/>
          <w:szCs w:val="22"/>
        </w:rPr>
        <w:t xml:space="preserve">additional </w:t>
      </w:r>
      <w:r w:rsidRPr="005C6BD5">
        <w:rPr>
          <w:sz w:val="22"/>
          <w:szCs w:val="22"/>
        </w:rPr>
        <w:t xml:space="preserve">energy </w:t>
      </w:r>
      <w:r w:rsidR="00AD7E74">
        <w:rPr>
          <w:sz w:val="22"/>
          <w:szCs w:val="22"/>
        </w:rPr>
        <w:t>for the</w:t>
      </w:r>
      <w:r w:rsidRPr="005C6BD5">
        <w:rPr>
          <w:sz w:val="22"/>
          <w:szCs w:val="22"/>
        </w:rPr>
        <w:t xml:space="preserve"> BS </w:t>
      </w:r>
      <w:r w:rsidR="00AD7E74">
        <w:rPr>
          <w:sz w:val="22"/>
          <w:szCs w:val="22"/>
        </w:rPr>
        <w:t xml:space="preserve">to </w:t>
      </w:r>
      <w:r w:rsidRPr="005C6BD5">
        <w:rPr>
          <w:sz w:val="22"/>
          <w:szCs w:val="22"/>
        </w:rPr>
        <w:t xml:space="preserve">enters to a sleep mode i </w:t>
      </w:r>
      <w:r>
        <w:rPr>
          <w:sz w:val="22"/>
          <w:szCs w:val="22"/>
        </w:rPr>
        <w:t xml:space="preserve">and </w:t>
      </w:r>
      <w:r w:rsidR="00A36FDC" w:rsidRPr="00A36FDC">
        <w:rPr>
          <w:sz w:val="22"/>
          <w:szCs w:val="22"/>
        </w:rPr>
        <w:t>leaves the same sleep mode to non-sleep mode</w:t>
      </w:r>
      <w:r w:rsidR="00A36FDC">
        <w:rPr>
          <w:sz w:val="22"/>
          <w:szCs w:val="22"/>
        </w:rPr>
        <w:t xml:space="preserve">, </w:t>
      </w:r>
      <w:r w:rsidR="00F03752">
        <w:rPr>
          <w:sz w:val="22"/>
          <w:szCs w:val="22"/>
        </w:rPr>
        <w:t xml:space="preserve">the following formula </w:t>
      </w:r>
      <w:r w:rsidR="00062304">
        <w:rPr>
          <w:sz w:val="22"/>
          <w:szCs w:val="22"/>
        </w:rPr>
        <w:t>has been proposed</w:t>
      </w:r>
      <w:r w:rsidR="001C5A05">
        <w:rPr>
          <w:sz w:val="22"/>
          <w:szCs w:val="22"/>
        </w:rPr>
        <w:t xml:space="preserve">, which was </w:t>
      </w:r>
      <w:r w:rsidR="00C52C5F">
        <w:rPr>
          <w:sz w:val="22"/>
          <w:szCs w:val="22"/>
        </w:rPr>
        <w:t xml:space="preserve">adopted </w:t>
      </w:r>
      <w:r w:rsidR="007D62C5">
        <w:rPr>
          <w:sz w:val="22"/>
          <w:szCs w:val="22"/>
        </w:rPr>
        <w:t>similar</w:t>
      </w:r>
      <w:r w:rsidR="00C52C5F">
        <w:rPr>
          <w:sz w:val="22"/>
          <w:szCs w:val="22"/>
        </w:rPr>
        <w:t>ly</w:t>
      </w:r>
      <w:r w:rsidR="007D62C5">
        <w:rPr>
          <w:sz w:val="22"/>
          <w:szCs w:val="22"/>
        </w:rPr>
        <w:t xml:space="preserve"> to the </w:t>
      </w:r>
      <w:r w:rsidR="00F1293D">
        <w:rPr>
          <w:sz w:val="22"/>
          <w:szCs w:val="22"/>
        </w:rPr>
        <w:t>Rel17 UE power saving st</w:t>
      </w:r>
      <w:r w:rsidR="00A71115">
        <w:rPr>
          <w:sz w:val="22"/>
          <w:szCs w:val="22"/>
        </w:rPr>
        <w:t>udy</w:t>
      </w:r>
      <w:r w:rsidR="00A36FDC">
        <w:rPr>
          <w:sz w:val="22"/>
          <w:szCs w:val="22"/>
        </w:rPr>
        <w:t>:</w:t>
      </w:r>
    </w:p>
    <w:p w14:paraId="7F9E8EC3" w14:textId="7EEEE214" w:rsidR="005C6BD5" w:rsidRPr="00A36FDC" w:rsidRDefault="00A6759B" w:rsidP="005D2FC1">
      <w:pPr>
        <w:pStyle w:val="ListParagraph"/>
        <w:widowControl w:val="0"/>
        <w:autoSpaceDE/>
        <w:autoSpaceDN/>
        <w:adjustRightInd/>
        <w:spacing w:beforeLines="50" w:before="120" w:afterLines="50" w:after="120"/>
        <w:jc w:val="right"/>
        <w:rPr>
          <w:bCs/>
          <w:sz w:val="22"/>
          <w:szCs w:val="22"/>
        </w:rPr>
      </w:pPr>
      <m:oMath>
        <m:sSub>
          <m:sSubPr>
            <m:ctrlPr>
              <w:rPr>
                <w:rFonts w:ascii="Cambria Math" w:hAnsi="Cambria Math"/>
                <w:bCs/>
                <w:i/>
                <w:sz w:val="22"/>
                <w:szCs w:val="22"/>
              </w:rPr>
            </m:ctrlPr>
          </m:sSubPr>
          <m:e>
            <m:r>
              <w:rPr>
                <w:rFonts w:ascii="Cambria Math" w:hAnsi="Cambria Math"/>
                <w:sz w:val="22"/>
                <w:szCs w:val="22"/>
              </w:rPr>
              <m:t>E</m:t>
            </m:r>
          </m:e>
          <m:sub>
            <m:r>
              <w:rPr>
                <w:rFonts w:ascii="Cambria Math" w:hAnsi="Cambria Math"/>
                <w:sz w:val="22"/>
                <w:szCs w:val="22"/>
              </w:rPr>
              <m:t>i</m:t>
            </m:r>
          </m:sub>
        </m:sSub>
        <m:r>
          <m:rPr>
            <m:sty m:val="b"/>
          </m:rPr>
          <w:rPr>
            <w:rFonts w:ascii="Cambria Math" w:hAnsi="Cambria Math" w:cstheme="minorHAnsi"/>
            <w:sz w:val="24"/>
            <w:szCs w:val="14"/>
          </w:rPr>
          <m:t>≅</m:t>
        </m:r>
        <m:f>
          <m:fPr>
            <m:ctrlPr>
              <w:rPr>
                <w:rFonts w:ascii="Cambria Math" w:hAnsi="Cambria Math"/>
                <w:bCs/>
                <w:sz w:val="22"/>
                <w:szCs w:val="22"/>
              </w:rPr>
            </m:ctrlPr>
          </m:fPr>
          <m:num>
            <m:r>
              <w:rPr>
                <w:rFonts w:ascii="Cambria Math" w:hAnsi="Cambria Math"/>
                <w:sz w:val="22"/>
                <w:szCs w:val="22"/>
              </w:rPr>
              <m:t>1</m:t>
            </m:r>
          </m:num>
          <m:den>
            <m:r>
              <w:rPr>
                <w:rFonts w:ascii="Cambria Math" w:hAnsi="Cambria Math"/>
                <w:sz w:val="22"/>
                <w:szCs w:val="22"/>
              </w:rPr>
              <m:t>2</m:t>
            </m:r>
          </m:den>
        </m:f>
        <m:r>
          <w:rPr>
            <w:rFonts w:ascii="Cambria Math" w:hAnsi="Cambria Math"/>
            <w:sz w:val="22"/>
            <w:szCs w:val="22"/>
          </w:rPr>
          <m:t>×∆×</m:t>
        </m:r>
        <m:sSub>
          <m:sSubPr>
            <m:ctrlPr>
              <w:rPr>
                <w:rFonts w:ascii="Cambria Math" w:hAnsi="Cambria Math"/>
                <w:bCs/>
                <w:i/>
                <w:sz w:val="22"/>
                <w:szCs w:val="22"/>
              </w:rPr>
            </m:ctrlPr>
          </m:sSubPr>
          <m:e>
            <m:r>
              <w:rPr>
                <w:rFonts w:ascii="Cambria Math" w:hAnsi="Cambria Math"/>
                <w:sz w:val="22"/>
                <w:szCs w:val="22"/>
              </w:rPr>
              <m:t>T</m:t>
            </m:r>
          </m:e>
          <m:sub>
            <m:r>
              <w:rPr>
                <w:rFonts w:ascii="Cambria Math" w:hAnsi="Cambria Math"/>
                <w:sz w:val="22"/>
                <w:szCs w:val="22"/>
              </w:rPr>
              <m:t>i</m:t>
            </m:r>
          </m:sub>
        </m:sSub>
      </m:oMath>
      <w:r w:rsidR="008825A1">
        <w:rPr>
          <w:bCs/>
          <w:sz w:val="22"/>
          <w:szCs w:val="22"/>
        </w:rPr>
        <w:t xml:space="preserve">                </w:t>
      </w:r>
      <w:r w:rsidR="00D85EB9">
        <w:rPr>
          <w:bCs/>
          <w:sz w:val="22"/>
          <w:szCs w:val="22"/>
        </w:rPr>
        <w:t xml:space="preserve">           </w:t>
      </w:r>
      <w:r w:rsidR="008825A1">
        <w:rPr>
          <w:bCs/>
          <w:sz w:val="22"/>
          <w:szCs w:val="22"/>
        </w:rPr>
        <w:t xml:space="preserve">          (1)</w:t>
      </w:r>
    </w:p>
    <w:p w14:paraId="00D7DA83" w14:textId="2190416B" w:rsidR="005C6BD5" w:rsidRPr="00A36FDC" w:rsidRDefault="005461F7" w:rsidP="005C6BD5">
      <w:pPr>
        <w:widowControl w:val="0"/>
        <w:autoSpaceDE/>
        <w:autoSpaceDN/>
        <w:adjustRightInd/>
        <w:spacing w:beforeLines="50" w:before="120" w:afterLines="50" w:after="120"/>
        <w:rPr>
          <w:bCs/>
          <w:sz w:val="22"/>
          <w:szCs w:val="22"/>
        </w:rPr>
      </w:pPr>
      <w:r>
        <w:rPr>
          <w:bCs/>
          <w:sz w:val="22"/>
          <w:szCs w:val="22"/>
        </w:rPr>
        <w:t>w</w:t>
      </w:r>
      <w:r w:rsidR="005C6BD5" w:rsidRPr="00A36FDC">
        <w:rPr>
          <w:bCs/>
          <w:sz w:val="22"/>
          <w:szCs w:val="22"/>
        </w:rPr>
        <w:t>here</w:t>
      </w:r>
      <w:r>
        <w:rPr>
          <w:bCs/>
          <w:sz w:val="22"/>
          <w:szCs w:val="22"/>
        </w:rPr>
        <w:t>:</w:t>
      </w:r>
    </w:p>
    <w:p w14:paraId="73E676E1" w14:textId="0E0B588E" w:rsidR="005C6BD5" w:rsidRPr="00A36FDC" w:rsidRDefault="005C6BD5" w:rsidP="005C6BD5">
      <w:pPr>
        <w:pStyle w:val="ListParagraph"/>
        <w:widowControl w:val="0"/>
        <w:numPr>
          <w:ilvl w:val="0"/>
          <w:numId w:val="17"/>
        </w:numPr>
        <w:autoSpaceDE/>
        <w:autoSpaceDN/>
        <w:adjustRightInd/>
        <w:spacing w:beforeLines="50" w:before="120" w:afterLines="50" w:after="120"/>
        <w:rPr>
          <w:bCs/>
          <w:sz w:val="22"/>
          <w:szCs w:val="22"/>
        </w:rPr>
      </w:pPr>
      <m:oMath>
        <m:r>
          <w:rPr>
            <w:rFonts w:ascii="Cambria Math" w:hAnsi="Cambria Math"/>
            <w:sz w:val="22"/>
            <w:szCs w:val="22"/>
          </w:rPr>
          <m:t>∆</m:t>
        </m:r>
      </m:oMath>
      <w:r w:rsidRPr="00A36FDC">
        <w:rPr>
          <w:bCs/>
          <w:sz w:val="22"/>
          <w:szCs w:val="22"/>
          <w:lang w:eastAsia="zh-CN"/>
        </w:rPr>
        <w:t xml:space="preserve"> </w:t>
      </w:r>
      <w:r w:rsidRPr="00A36FDC">
        <w:rPr>
          <w:bCs/>
          <w:sz w:val="22"/>
          <w:szCs w:val="22"/>
        </w:rPr>
        <w:t xml:space="preserve">is the difference of the relative power between sleep mode </w:t>
      </w:r>
      <m:oMath>
        <m:r>
          <w:rPr>
            <w:rFonts w:ascii="Cambria Math" w:hAnsi="Cambria Math"/>
            <w:sz w:val="22"/>
            <w:szCs w:val="22"/>
          </w:rPr>
          <m:t>i</m:t>
        </m:r>
      </m:oMath>
      <w:r w:rsidRPr="00A36FDC">
        <w:rPr>
          <w:bCs/>
          <w:sz w:val="22"/>
          <w:szCs w:val="22"/>
        </w:rPr>
        <w:t xml:space="preserve"> and </w:t>
      </w:r>
      <w:r w:rsidRPr="005D2FC1">
        <w:rPr>
          <w:sz w:val="22"/>
          <w:szCs w:val="22"/>
        </w:rPr>
        <w:t>micro</w:t>
      </w:r>
      <w:r w:rsidR="00584225" w:rsidRPr="005D2FC1">
        <w:rPr>
          <w:sz w:val="22"/>
          <w:szCs w:val="22"/>
        </w:rPr>
        <w:t xml:space="preserve"> sleep</w:t>
      </w:r>
      <w:r w:rsidRPr="002A1BF9">
        <w:rPr>
          <w:bCs/>
          <w:sz w:val="22"/>
          <w:szCs w:val="22"/>
        </w:rPr>
        <w:t xml:space="preserve"> </w:t>
      </w:r>
      <w:r w:rsidR="00735870" w:rsidRPr="002A1BF9">
        <w:rPr>
          <w:bCs/>
          <w:sz w:val="22"/>
          <w:szCs w:val="22"/>
        </w:rPr>
        <w:t>active</w:t>
      </w:r>
      <w:r w:rsidR="00ED5D4A" w:rsidRPr="002A1BF9">
        <w:rPr>
          <w:bCs/>
          <w:sz w:val="22"/>
          <w:szCs w:val="22"/>
        </w:rPr>
        <w:t xml:space="preserve"> state</w:t>
      </w:r>
      <w:r w:rsidR="00F7068E" w:rsidRPr="002A1BF9">
        <w:rPr>
          <w:bCs/>
          <w:sz w:val="22"/>
          <w:szCs w:val="22"/>
        </w:rPr>
        <w:t>.</w:t>
      </w:r>
    </w:p>
    <w:p w14:paraId="4C3AC491" w14:textId="6001A39E" w:rsidR="00892B20" w:rsidRPr="00054CBF" w:rsidRDefault="00A6759B" w:rsidP="004A6C83">
      <w:pPr>
        <w:pStyle w:val="ListParagraph"/>
        <w:widowControl w:val="0"/>
        <w:numPr>
          <w:ilvl w:val="0"/>
          <w:numId w:val="17"/>
        </w:numPr>
        <w:autoSpaceDE/>
        <w:autoSpaceDN/>
        <w:adjustRightInd/>
        <w:spacing w:beforeLines="50" w:before="120" w:afterLines="100" w:after="240"/>
        <w:ind w:left="714" w:hanging="357"/>
        <w:rPr>
          <w:bCs/>
          <w:sz w:val="22"/>
          <w:szCs w:val="22"/>
        </w:rPr>
      </w:pPr>
      <m:oMath>
        <m:sSub>
          <m:sSubPr>
            <m:ctrlPr>
              <w:rPr>
                <w:rFonts w:ascii="Cambria Math" w:hAnsi="Cambria Math"/>
                <w:bCs/>
                <w:i/>
                <w:sz w:val="22"/>
                <w:szCs w:val="22"/>
              </w:rPr>
            </m:ctrlPr>
          </m:sSubPr>
          <m:e>
            <m:r>
              <w:rPr>
                <w:rFonts w:ascii="Cambria Math" w:hAnsi="Cambria Math"/>
                <w:sz w:val="22"/>
                <w:szCs w:val="22"/>
              </w:rPr>
              <m:t>T</m:t>
            </m:r>
          </m:e>
          <m:sub>
            <m:r>
              <w:rPr>
                <w:rFonts w:ascii="Cambria Math" w:hAnsi="Cambria Math"/>
                <w:sz w:val="22"/>
                <w:szCs w:val="22"/>
              </w:rPr>
              <m:t>i</m:t>
            </m:r>
          </m:sub>
        </m:sSub>
      </m:oMath>
      <w:r w:rsidR="005C6BD5" w:rsidRPr="00A36FDC">
        <w:rPr>
          <w:bCs/>
          <w:sz w:val="22"/>
          <w:szCs w:val="22"/>
        </w:rPr>
        <w:t xml:space="preserve"> is the corresponding total transition time </w:t>
      </w:r>
      <w:r w:rsidR="00A36FDC">
        <w:rPr>
          <w:bCs/>
          <w:sz w:val="22"/>
          <w:szCs w:val="22"/>
        </w:rPr>
        <w:t>to</w:t>
      </w:r>
      <w:r w:rsidR="005C6BD5" w:rsidRPr="00A36FDC">
        <w:rPr>
          <w:bCs/>
          <w:sz w:val="22"/>
          <w:szCs w:val="22"/>
        </w:rPr>
        <w:t xml:space="preserve"> sleep mode </w:t>
      </w:r>
      <m:oMath>
        <m:r>
          <w:rPr>
            <w:rFonts w:ascii="Cambria Math" w:hAnsi="Cambria Math"/>
            <w:sz w:val="22"/>
            <w:szCs w:val="22"/>
          </w:rPr>
          <m:t>i</m:t>
        </m:r>
      </m:oMath>
      <w:r w:rsidR="005C6BD5" w:rsidRPr="00A36FDC">
        <w:rPr>
          <w:bCs/>
          <w:sz w:val="22"/>
          <w:szCs w:val="22"/>
          <w:lang w:eastAsia="zh-CN"/>
        </w:rPr>
        <w:t>,</w:t>
      </w:r>
      <w:r w:rsidR="00A36FDC">
        <w:rPr>
          <w:bCs/>
          <w:sz w:val="22"/>
          <w:szCs w:val="22"/>
          <w:lang w:eastAsia="zh-CN"/>
        </w:rPr>
        <w:t xml:space="preserve"> accounting for both ramping down and ramping up</w:t>
      </w:r>
      <w:r w:rsidR="005C6BD5" w:rsidRPr="00A36FDC">
        <w:rPr>
          <w:bCs/>
          <w:sz w:val="22"/>
          <w:szCs w:val="22"/>
        </w:rPr>
        <w:t>.</w:t>
      </w:r>
    </w:p>
    <w:p w14:paraId="0E45BD5D" w14:textId="41A419FA" w:rsidR="003B65E4" w:rsidRPr="003B65E4" w:rsidRDefault="009D56E2" w:rsidP="00B874A6">
      <w:pPr>
        <w:widowControl w:val="0"/>
        <w:autoSpaceDE/>
        <w:autoSpaceDN/>
        <w:adjustRightInd/>
        <w:spacing w:beforeLines="50" w:before="120" w:afterLines="50" w:after="120"/>
        <w:jc w:val="both"/>
        <w:rPr>
          <w:bCs/>
          <w:sz w:val="22"/>
          <w:szCs w:val="22"/>
        </w:rPr>
      </w:pPr>
      <w:r>
        <w:rPr>
          <w:bCs/>
          <w:sz w:val="22"/>
          <w:szCs w:val="22"/>
        </w:rPr>
        <w:t xml:space="preserve">Based on the </w:t>
      </w:r>
      <w:r w:rsidR="008825A1">
        <w:rPr>
          <w:bCs/>
          <w:sz w:val="22"/>
          <w:szCs w:val="22"/>
        </w:rPr>
        <w:t>E</w:t>
      </w:r>
      <w:r>
        <w:rPr>
          <w:bCs/>
          <w:sz w:val="22"/>
          <w:szCs w:val="22"/>
        </w:rPr>
        <w:t>quation</w:t>
      </w:r>
      <w:r w:rsidR="008825A1">
        <w:rPr>
          <w:bCs/>
          <w:sz w:val="22"/>
          <w:szCs w:val="22"/>
        </w:rPr>
        <w:t>-1</w:t>
      </w:r>
      <w:r>
        <w:rPr>
          <w:bCs/>
          <w:sz w:val="22"/>
          <w:szCs w:val="22"/>
        </w:rPr>
        <w:t>, t</w:t>
      </w:r>
      <w:r w:rsidR="003B65E4">
        <w:rPr>
          <w:bCs/>
          <w:sz w:val="22"/>
          <w:szCs w:val="22"/>
        </w:rPr>
        <w:t xml:space="preserve">he </w:t>
      </w:r>
      <w:r w:rsidR="00401403">
        <w:rPr>
          <w:bCs/>
          <w:sz w:val="22"/>
          <w:szCs w:val="22"/>
        </w:rPr>
        <w:t xml:space="preserve">total </w:t>
      </w:r>
      <w:r w:rsidR="003B65E4">
        <w:rPr>
          <w:bCs/>
          <w:sz w:val="22"/>
          <w:szCs w:val="22"/>
        </w:rPr>
        <w:t xml:space="preserve">additional energy for BS </w:t>
      </w:r>
      <w:r w:rsidR="001C6EAF">
        <w:rPr>
          <w:bCs/>
          <w:sz w:val="22"/>
          <w:szCs w:val="22"/>
        </w:rPr>
        <w:t xml:space="preserve">state </w:t>
      </w:r>
      <w:r w:rsidR="003B65E4">
        <w:rPr>
          <w:bCs/>
          <w:sz w:val="22"/>
          <w:szCs w:val="22"/>
        </w:rPr>
        <w:t>transition</w:t>
      </w:r>
      <w:r w:rsidR="00401403">
        <w:rPr>
          <w:bCs/>
          <w:sz w:val="22"/>
          <w:szCs w:val="22"/>
        </w:rPr>
        <w:t xml:space="preserve"> is provided i</w:t>
      </w:r>
      <w:r w:rsidR="00401403" w:rsidRPr="00401403">
        <w:rPr>
          <w:bCs/>
          <w:sz w:val="22"/>
          <w:szCs w:val="22"/>
        </w:rPr>
        <w:t xml:space="preserve">n </w:t>
      </w:r>
      <w:r w:rsidR="00401403" w:rsidRPr="00401403">
        <w:rPr>
          <w:bCs/>
          <w:sz w:val="22"/>
          <w:szCs w:val="22"/>
        </w:rPr>
        <w:fldChar w:fldCharType="begin"/>
      </w:r>
      <w:r w:rsidR="00401403" w:rsidRPr="00401403">
        <w:rPr>
          <w:bCs/>
          <w:sz w:val="22"/>
          <w:szCs w:val="22"/>
        </w:rPr>
        <w:instrText xml:space="preserve"> REF _Ref113887753 \h </w:instrText>
      </w:r>
      <w:r w:rsidR="00401403">
        <w:rPr>
          <w:bCs/>
          <w:sz w:val="22"/>
          <w:szCs w:val="22"/>
        </w:rPr>
        <w:instrText xml:space="preserve"> \* MERGEFORMAT </w:instrText>
      </w:r>
      <w:r w:rsidR="00401403" w:rsidRPr="00401403">
        <w:rPr>
          <w:bCs/>
          <w:sz w:val="22"/>
          <w:szCs w:val="22"/>
        </w:rPr>
      </w:r>
      <w:r w:rsidR="00401403" w:rsidRPr="00401403">
        <w:rPr>
          <w:bCs/>
          <w:sz w:val="22"/>
          <w:szCs w:val="22"/>
        </w:rPr>
        <w:fldChar w:fldCharType="separate"/>
      </w:r>
      <w:r w:rsidR="00401403" w:rsidRPr="00401403">
        <w:rPr>
          <w:sz w:val="22"/>
          <w:szCs w:val="22"/>
        </w:rPr>
        <w:t xml:space="preserve">Table </w:t>
      </w:r>
      <w:r w:rsidR="00401403" w:rsidRPr="00401403">
        <w:rPr>
          <w:noProof/>
          <w:sz w:val="22"/>
          <w:szCs w:val="22"/>
        </w:rPr>
        <w:t>2</w:t>
      </w:r>
      <w:r w:rsidR="00401403" w:rsidRPr="00401403">
        <w:rPr>
          <w:bCs/>
          <w:sz w:val="22"/>
          <w:szCs w:val="22"/>
        </w:rPr>
        <w:fldChar w:fldCharType="end"/>
      </w:r>
      <w:r w:rsidR="00401403">
        <w:rPr>
          <w:bCs/>
          <w:sz w:val="22"/>
          <w:szCs w:val="22"/>
        </w:rPr>
        <w:t xml:space="preserve"> where the </w:t>
      </w:r>
      <w:r w:rsidR="00E83F65">
        <w:rPr>
          <w:bCs/>
          <w:sz w:val="22"/>
          <w:szCs w:val="22"/>
        </w:rPr>
        <w:t xml:space="preserve">values of </w:t>
      </w:r>
      <w:r w:rsidR="00401403">
        <w:rPr>
          <w:bCs/>
          <w:sz w:val="22"/>
          <w:szCs w:val="22"/>
        </w:rPr>
        <w:t xml:space="preserve">transition time for </w:t>
      </w:r>
      <w:r w:rsidR="005F3C3A">
        <w:rPr>
          <w:bCs/>
          <w:sz w:val="22"/>
          <w:szCs w:val="22"/>
        </w:rPr>
        <w:t>both</w:t>
      </w:r>
      <w:r w:rsidR="00F37576">
        <w:rPr>
          <w:bCs/>
          <w:sz w:val="22"/>
          <w:szCs w:val="22"/>
        </w:rPr>
        <w:t xml:space="preserve"> </w:t>
      </w:r>
      <w:r w:rsidR="00401403">
        <w:rPr>
          <w:bCs/>
          <w:sz w:val="22"/>
          <w:szCs w:val="22"/>
        </w:rPr>
        <w:t xml:space="preserve">Set 1 </w:t>
      </w:r>
      <w:r w:rsidR="00F37576">
        <w:rPr>
          <w:bCs/>
          <w:sz w:val="22"/>
          <w:szCs w:val="22"/>
        </w:rPr>
        <w:t xml:space="preserve">and Set 2 </w:t>
      </w:r>
      <w:r w:rsidR="00401403">
        <w:rPr>
          <w:bCs/>
          <w:sz w:val="22"/>
          <w:szCs w:val="22"/>
        </w:rPr>
        <w:t xml:space="preserve">FR1 </w:t>
      </w:r>
      <w:r w:rsidR="00F93048">
        <w:rPr>
          <w:bCs/>
          <w:sz w:val="22"/>
          <w:szCs w:val="22"/>
        </w:rPr>
        <w:t xml:space="preserve">and </w:t>
      </w:r>
      <w:r w:rsidR="001F0C6F">
        <w:rPr>
          <w:bCs/>
          <w:sz w:val="22"/>
          <w:szCs w:val="22"/>
        </w:rPr>
        <w:t xml:space="preserve">values of relative power for </w:t>
      </w:r>
      <w:r w:rsidR="00401403">
        <w:rPr>
          <w:bCs/>
          <w:sz w:val="22"/>
          <w:szCs w:val="22"/>
        </w:rPr>
        <w:t xml:space="preserve">Set 1 FR1 are </w:t>
      </w:r>
      <w:r w:rsidR="00697634">
        <w:rPr>
          <w:bCs/>
          <w:sz w:val="22"/>
          <w:szCs w:val="22"/>
        </w:rPr>
        <w:t>based on</w:t>
      </w:r>
      <w:r w:rsidR="00401403">
        <w:rPr>
          <w:bCs/>
          <w:sz w:val="22"/>
          <w:szCs w:val="22"/>
        </w:rPr>
        <w:t xml:space="preserve"> the </w:t>
      </w:r>
      <w:r w:rsidR="00074901">
        <w:rPr>
          <w:bCs/>
          <w:sz w:val="22"/>
          <w:szCs w:val="22"/>
        </w:rPr>
        <w:t>agreed working assumption from last meeting</w:t>
      </w:r>
      <w:r w:rsidR="007873CB">
        <w:rPr>
          <w:bCs/>
          <w:sz w:val="22"/>
          <w:szCs w:val="22"/>
        </w:rPr>
        <w:t xml:space="preserve">, </w:t>
      </w:r>
      <w:r w:rsidR="00401403">
        <w:rPr>
          <w:bCs/>
          <w:sz w:val="22"/>
          <w:szCs w:val="22"/>
        </w:rPr>
        <w:t>and th</w:t>
      </w:r>
      <w:r w:rsidR="00E83F65">
        <w:rPr>
          <w:bCs/>
          <w:sz w:val="22"/>
          <w:szCs w:val="22"/>
        </w:rPr>
        <w:t xml:space="preserve">e </w:t>
      </w:r>
      <w:r w:rsidR="00D20A70">
        <w:rPr>
          <w:bCs/>
          <w:sz w:val="22"/>
          <w:szCs w:val="22"/>
        </w:rPr>
        <w:t>relative power</w:t>
      </w:r>
      <w:r w:rsidR="00401403">
        <w:rPr>
          <w:bCs/>
          <w:sz w:val="22"/>
          <w:szCs w:val="22"/>
        </w:rPr>
        <w:t xml:space="preserve"> for Set 2 FR1 are based on </w:t>
      </w:r>
      <w:r w:rsidR="00B53F45">
        <w:rPr>
          <w:bCs/>
          <w:sz w:val="22"/>
          <w:szCs w:val="22"/>
        </w:rPr>
        <w:t xml:space="preserve">values </w:t>
      </w:r>
      <w:r w:rsidR="00170966" w:rsidRPr="00170966">
        <w:rPr>
          <w:bCs/>
          <w:sz w:val="22"/>
          <w:szCs w:val="22"/>
        </w:rPr>
        <w:t xml:space="preserve">provided in </w:t>
      </w:r>
      <w:r w:rsidR="00170966" w:rsidRPr="00170966">
        <w:rPr>
          <w:bCs/>
          <w:sz w:val="22"/>
          <w:szCs w:val="22"/>
        </w:rPr>
        <w:fldChar w:fldCharType="begin"/>
      </w:r>
      <w:r w:rsidR="00170966" w:rsidRPr="00170966">
        <w:rPr>
          <w:bCs/>
          <w:sz w:val="22"/>
          <w:szCs w:val="22"/>
        </w:rPr>
        <w:instrText xml:space="preserve"> REF _Ref113867490 \h  \* MERGEFORMAT </w:instrText>
      </w:r>
      <w:r w:rsidR="00170966" w:rsidRPr="00170966">
        <w:rPr>
          <w:bCs/>
          <w:sz w:val="22"/>
          <w:szCs w:val="22"/>
        </w:rPr>
      </w:r>
      <w:r w:rsidR="00170966" w:rsidRPr="00170966">
        <w:rPr>
          <w:bCs/>
          <w:sz w:val="22"/>
          <w:szCs w:val="22"/>
        </w:rPr>
        <w:fldChar w:fldCharType="separate"/>
      </w:r>
      <w:r w:rsidR="00170966" w:rsidRPr="00170966">
        <w:rPr>
          <w:rFonts w:eastAsia="等线"/>
          <w:bCs/>
          <w:color w:val="000000" w:themeColor="text1"/>
          <w:sz w:val="22"/>
          <w:szCs w:val="22"/>
        </w:rPr>
        <w:t xml:space="preserve">Table </w:t>
      </w:r>
      <w:r w:rsidR="00170966" w:rsidRPr="00170966">
        <w:rPr>
          <w:rFonts w:eastAsia="等线"/>
          <w:bCs/>
          <w:noProof/>
          <w:color w:val="000000" w:themeColor="text1"/>
          <w:sz w:val="22"/>
          <w:szCs w:val="22"/>
        </w:rPr>
        <w:t>1</w:t>
      </w:r>
      <w:r w:rsidR="00170966" w:rsidRPr="00170966">
        <w:rPr>
          <w:bCs/>
          <w:sz w:val="22"/>
          <w:szCs w:val="22"/>
        </w:rPr>
        <w:fldChar w:fldCharType="end"/>
      </w:r>
      <w:r w:rsidR="00170966" w:rsidRPr="00170966">
        <w:rPr>
          <w:bCs/>
          <w:sz w:val="22"/>
          <w:szCs w:val="22"/>
        </w:rPr>
        <w:t>.</w:t>
      </w:r>
    </w:p>
    <w:p w14:paraId="08971D62" w14:textId="3E581BAE" w:rsidR="00F7068E" w:rsidRPr="00F7068E" w:rsidRDefault="00F7068E" w:rsidP="00F7068E">
      <w:pPr>
        <w:pStyle w:val="Caption"/>
        <w:jc w:val="center"/>
        <w:rPr>
          <w:sz w:val="22"/>
          <w:szCs w:val="22"/>
          <w:lang w:val="en-GB"/>
        </w:rPr>
      </w:pPr>
      <w:bookmarkStart w:id="13" w:name="_Ref113887753"/>
      <w:r>
        <w:t xml:space="preserve">Table </w:t>
      </w:r>
      <w:r>
        <w:fldChar w:fldCharType="begin"/>
      </w:r>
      <w:r>
        <w:instrText>SEQ Table \* ARABIC</w:instrText>
      </w:r>
      <w:r>
        <w:fldChar w:fldCharType="separate"/>
      </w:r>
      <w:r w:rsidR="00A0586A">
        <w:rPr>
          <w:noProof/>
        </w:rPr>
        <w:t>2</w:t>
      </w:r>
      <w:r>
        <w:fldChar w:fldCharType="end"/>
      </w:r>
      <w:bookmarkEnd w:id="13"/>
      <w:r>
        <w:rPr>
          <w:lang w:val="en-US"/>
        </w:rPr>
        <w:t>: Additional energy for BS state transition.</w:t>
      </w:r>
    </w:p>
    <w:tbl>
      <w:tblPr>
        <w:tblW w:w="9499" w:type="dxa"/>
        <w:tblInd w:w="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374"/>
        <w:gridCol w:w="2375"/>
        <w:gridCol w:w="2375"/>
        <w:gridCol w:w="2375"/>
      </w:tblGrid>
      <w:tr w:rsidR="00A36FDC" w:rsidRPr="00C35A16" w14:paraId="233645F6" w14:textId="1A22DDA1" w:rsidTr="00B51F7C">
        <w:trPr>
          <w:trHeight w:val="273"/>
        </w:trPr>
        <w:tc>
          <w:tcPr>
            <w:tcW w:w="4749" w:type="dxa"/>
            <w:gridSpan w:val="2"/>
            <w:vMerge w:val="restart"/>
            <w:shd w:val="clear" w:color="auto" w:fill="F2F2F2" w:themeFill="background1" w:themeFillShade="F2"/>
            <w:tcMar>
              <w:top w:w="54" w:type="dxa"/>
              <w:left w:w="108" w:type="dxa"/>
              <w:bottom w:w="54" w:type="dxa"/>
              <w:right w:w="108" w:type="dxa"/>
            </w:tcMar>
            <w:vAlign w:val="center"/>
            <w:hideMark/>
          </w:tcPr>
          <w:p w14:paraId="4883D993" w14:textId="77777777" w:rsidR="00A36FDC" w:rsidRPr="000C3BB7" w:rsidRDefault="00A36FDC" w:rsidP="00A36FDC">
            <w:pPr>
              <w:jc w:val="center"/>
              <w:rPr>
                <w:rFonts w:asciiTheme="minorHAnsi" w:eastAsia="Times New Roman" w:hAnsiTheme="minorHAnsi" w:cstheme="minorHAnsi"/>
                <w:b/>
                <w:lang w:val="en-US"/>
              </w:rPr>
            </w:pPr>
            <w:r w:rsidRPr="000C3BB7">
              <w:rPr>
                <w:rFonts w:asciiTheme="minorHAnsi" w:hAnsiTheme="minorHAnsi" w:cstheme="minorHAnsi"/>
                <w:b/>
                <w:lang w:val="en-US"/>
              </w:rPr>
              <w:t>Power State</w:t>
            </w:r>
          </w:p>
        </w:tc>
        <w:tc>
          <w:tcPr>
            <w:tcW w:w="4750" w:type="dxa"/>
            <w:gridSpan w:val="2"/>
            <w:shd w:val="clear" w:color="auto" w:fill="F2F2F2" w:themeFill="background1" w:themeFillShade="F2"/>
          </w:tcPr>
          <w:p w14:paraId="44037124" w14:textId="77777777" w:rsidR="00A36FDC" w:rsidRDefault="00A36FDC" w:rsidP="00A36FDC">
            <w:pPr>
              <w:spacing w:after="0"/>
              <w:jc w:val="center"/>
              <w:rPr>
                <w:rFonts w:asciiTheme="minorHAnsi" w:hAnsiTheme="minorHAnsi" w:cstheme="minorHAnsi"/>
                <w:b/>
                <w:bCs/>
              </w:rPr>
            </w:pPr>
            <w:r>
              <w:rPr>
                <w:rFonts w:asciiTheme="minorHAnsi" w:hAnsiTheme="minorHAnsi" w:cstheme="minorHAnsi"/>
                <w:b/>
                <w:lang w:val="en-US"/>
              </w:rPr>
              <w:t xml:space="preserve">Additional Energy </w:t>
            </w:r>
            <w:r w:rsidRPr="006E0F7B">
              <w:rPr>
                <w:rFonts w:asciiTheme="minorHAnsi" w:hAnsiTheme="minorHAnsi" w:cstheme="minorHAnsi"/>
                <w:b/>
                <w:bCs/>
              </w:rPr>
              <w:t>(relative power*duration in ms)</w:t>
            </w:r>
          </w:p>
          <w:p w14:paraId="469D2A4D" w14:textId="511EBC0A" w:rsidR="00A36FDC" w:rsidRDefault="00A6759B" w:rsidP="00BD4B89">
            <w:pPr>
              <w:spacing w:after="0"/>
              <w:rPr>
                <w:rFonts w:asciiTheme="minorHAnsi" w:hAnsiTheme="minorHAnsi" w:cstheme="minorHAnsi"/>
                <w:b/>
                <w:lang w:val="en-US"/>
              </w:rPr>
            </w:pPr>
            <m:oMathPara>
              <m:oMath>
                <m:sSub>
                  <m:sSubPr>
                    <m:ctrlPr>
                      <w:rPr>
                        <w:rFonts w:ascii="Cambria Math" w:hAnsi="Cambria Math"/>
                        <w:bCs/>
                        <w:i/>
                        <w:sz w:val="22"/>
                        <w:szCs w:val="22"/>
                      </w:rPr>
                    </m:ctrlPr>
                  </m:sSubPr>
                  <m:e>
                    <m:r>
                      <w:rPr>
                        <w:rFonts w:ascii="Cambria Math" w:hAnsi="Cambria Math"/>
                        <w:sz w:val="22"/>
                        <w:szCs w:val="22"/>
                      </w:rPr>
                      <m:t>E</m:t>
                    </m:r>
                  </m:e>
                  <m:sub>
                    <m:r>
                      <w:rPr>
                        <w:rFonts w:ascii="Cambria Math" w:hAnsi="Cambria Math"/>
                        <w:sz w:val="22"/>
                        <w:szCs w:val="22"/>
                      </w:rPr>
                      <m:t>i</m:t>
                    </m:r>
                  </m:sub>
                </m:sSub>
                <m:r>
                  <m:rPr>
                    <m:sty m:val="b"/>
                  </m:rPr>
                  <w:rPr>
                    <w:rFonts w:ascii="Cambria Math" w:hAnsi="Cambria Math" w:cstheme="minorHAnsi"/>
                    <w:sz w:val="24"/>
                    <w:szCs w:val="14"/>
                  </w:rPr>
                  <m:t>≅</m:t>
                </m:r>
                <m:f>
                  <m:fPr>
                    <m:ctrlPr>
                      <w:rPr>
                        <w:rFonts w:ascii="Cambria Math" w:hAnsi="Cambria Math"/>
                        <w:bCs/>
                        <w:sz w:val="22"/>
                        <w:szCs w:val="22"/>
                      </w:rPr>
                    </m:ctrlPr>
                  </m:fPr>
                  <m:num>
                    <m:r>
                      <w:rPr>
                        <w:rFonts w:ascii="Cambria Math" w:hAnsi="Cambria Math"/>
                        <w:sz w:val="22"/>
                        <w:szCs w:val="22"/>
                      </w:rPr>
                      <m:t>1</m:t>
                    </m:r>
                  </m:num>
                  <m:den>
                    <m:r>
                      <w:rPr>
                        <w:rFonts w:ascii="Cambria Math" w:hAnsi="Cambria Math"/>
                        <w:sz w:val="22"/>
                        <w:szCs w:val="22"/>
                      </w:rPr>
                      <m:t>2</m:t>
                    </m:r>
                  </m:den>
                </m:f>
                <m:r>
                  <w:rPr>
                    <w:rFonts w:ascii="Cambria Math" w:hAnsi="Cambria Math"/>
                    <w:sz w:val="22"/>
                    <w:szCs w:val="22"/>
                  </w:rPr>
                  <m:t>×∆×</m:t>
                </m:r>
                <m:sSub>
                  <m:sSubPr>
                    <m:ctrlPr>
                      <w:rPr>
                        <w:rFonts w:ascii="Cambria Math" w:hAnsi="Cambria Math"/>
                        <w:bCs/>
                        <w:i/>
                        <w:sz w:val="22"/>
                        <w:szCs w:val="22"/>
                      </w:rPr>
                    </m:ctrlPr>
                  </m:sSubPr>
                  <m:e>
                    <m:r>
                      <w:rPr>
                        <w:rFonts w:ascii="Cambria Math" w:hAnsi="Cambria Math"/>
                        <w:sz w:val="22"/>
                        <w:szCs w:val="22"/>
                      </w:rPr>
                      <m:t>T</m:t>
                    </m:r>
                  </m:e>
                  <m:sub>
                    <m:r>
                      <w:rPr>
                        <w:rFonts w:ascii="Cambria Math" w:hAnsi="Cambria Math"/>
                        <w:sz w:val="22"/>
                        <w:szCs w:val="22"/>
                      </w:rPr>
                      <m:t>i</m:t>
                    </m:r>
                  </m:sub>
                </m:sSub>
              </m:oMath>
            </m:oMathPara>
          </w:p>
        </w:tc>
      </w:tr>
      <w:tr w:rsidR="00A36FDC" w:rsidRPr="00C35A16" w14:paraId="1C1681D1" w14:textId="166CAA63" w:rsidTr="00B51F7C">
        <w:trPr>
          <w:trHeight w:val="273"/>
        </w:trPr>
        <w:tc>
          <w:tcPr>
            <w:tcW w:w="4749" w:type="dxa"/>
            <w:gridSpan w:val="2"/>
            <w:vMerge/>
            <w:shd w:val="clear" w:color="auto" w:fill="F2F2F2" w:themeFill="background1" w:themeFillShade="F2"/>
            <w:tcMar>
              <w:top w:w="54" w:type="dxa"/>
              <w:left w:w="108" w:type="dxa"/>
              <w:bottom w:w="54" w:type="dxa"/>
              <w:right w:w="108" w:type="dxa"/>
            </w:tcMar>
          </w:tcPr>
          <w:p w14:paraId="7426AE6E" w14:textId="77777777" w:rsidR="00A36FDC" w:rsidRPr="000C3BB7" w:rsidRDefault="00A36FDC" w:rsidP="00BD4B89">
            <w:pPr>
              <w:jc w:val="center"/>
              <w:rPr>
                <w:rFonts w:asciiTheme="minorHAnsi" w:hAnsiTheme="minorHAnsi" w:cstheme="minorHAnsi"/>
                <w:b/>
                <w:lang w:val="en-US"/>
              </w:rPr>
            </w:pPr>
          </w:p>
        </w:tc>
        <w:tc>
          <w:tcPr>
            <w:tcW w:w="2375" w:type="dxa"/>
            <w:shd w:val="clear" w:color="auto" w:fill="F2F2F2" w:themeFill="background1" w:themeFillShade="F2"/>
          </w:tcPr>
          <w:p w14:paraId="7EB461B3" w14:textId="77777777" w:rsidR="00A36FDC" w:rsidRDefault="00A36FDC" w:rsidP="00BD4B89">
            <w:pPr>
              <w:spacing w:after="0"/>
              <w:jc w:val="center"/>
              <w:rPr>
                <w:rFonts w:asciiTheme="minorHAnsi" w:hAnsiTheme="minorHAnsi" w:cstheme="minorHAnsi"/>
                <w:b/>
                <w:lang w:val="en-US"/>
              </w:rPr>
            </w:pPr>
            <w:r>
              <w:rPr>
                <w:rFonts w:asciiTheme="minorHAnsi" w:hAnsiTheme="minorHAnsi" w:cstheme="minorHAnsi"/>
                <w:b/>
                <w:lang w:val="en-US"/>
              </w:rPr>
              <w:t>Set 1 FR1</w:t>
            </w:r>
          </w:p>
          <w:p w14:paraId="7881869F" w14:textId="72E72930" w:rsidR="008065CA" w:rsidRPr="000C3BB7" w:rsidRDefault="00594D81" w:rsidP="00BD4B89">
            <w:pPr>
              <w:spacing w:after="0"/>
              <w:jc w:val="center"/>
              <w:rPr>
                <w:rFonts w:asciiTheme="minorHAnsi" w:hAnsiTheme="minorHAnsi" w:cstheme="minorHAnsi"/>
                <w:b/>
                <w:lang w:val="en-US"/>
              </w:rPr>
            </w:pPr>
            <w:r>
              <w:rPr>
                <w:rFonts w:asciiTheme="minorHAnsi" w:hAnsiTheme="minorHAnsi" w:cstheme="minorHAnsi"/>
                <w:b/>
                <w:lang w:val="en-US"/>
              </w:rPr>
              <w:t>(as per agreed power consumption values, cat 2)</w:t>
            </w:r>
          </w:p>
        </w:tc>
        <w:tc>
          <w:tcPr>
            <w:tcW w:w="2375" w:type="dxa"/>
            <w:shd w:val="clear" w:color="auto" w:fill="F2F2F2" w:themeFill="background1" w:themeFillShade="F2"/>
          </w:tcPr>
          <w:p w14:paraId="64567C3E" w14:textId="77777777" w:rsidR="00A36FDC" w:rsidRDefault="00A36FDC" w:rsidP="00BD4B89">
            <w:pPr>
              <w:spacing w:after="0"/>
              <w:jc w:val="center"/>
              <w:rPr>
                <w:rFonts w:asciiTheme="minorHAnsi" w:hAnsiTheme="minorHAnsi" w:cstheme="minorHAnsi"/>
                <w:b/>
                <w:lang w:val="en-US"/>
              </w:rPr>
            </w:pPr>
            <w:r>
              <w:rPr>
                <w:rFonts w:asciiTheme="minorHAnsi" w:hAnsiTheme="minorHAnsi" w:cstheme="minorHAnsi"/>
                <w:b/>
                <w:lang w:val="en-US"/>
              </w:rPr>
              <w:t>Set 2 FR1</w:t>
            </w:r>
          </w:p>
          <w:p w14:paraId="61D14658" w14:textId="1D72355E" w:rsidR="00594D81" w:rsidRPr="000C3BB7" w:rsidRDefault="00594D81" w:rsidP="00BD4B89">
            <w:pPr>
              <w:spacing w:after="0"/>
              <w:jc w:val="center"/>
              <w:rPr>
                <w:rFonts w:asciiTheme="minorHAnsi" w:hAnsiTheme="minorHAnsi" w:cstheme="minorHAnsi"/>
                <w:b/>
                <w:lang w:val="en-US"/>
              </w:rPr>
            </w:pPr>
            <w:r>
              <w:rPr>
                <w:rFonts w:asciiTheme="minorHAnsi" w:hAnsiTheme="minorHAnsi" w:cstheme="minorHAnsi"/>
                <w:b/>
                <w:lang w:val="en-US"/>
              </w:rPr>
              <w:t>(as per proposed power consumption values)</w:t>
            </w:r>
          </w:p>
        </w:tc>
      </w:tr>
      <w:tr w:rsidR="00AE37B9" w:rsidRPr="00C35A16" w14:paraId="4D749601" w14:textId="34848885" w:rsidTr="00A17C7A">
        <w:trPr>
          <w:trHeight w:val="223"/>
        </w:trPr>
        <w:tc>
          <w:tcPr>
            <w:tcW w:w="2374" w:type="dxa"/>
            <w:vMerge w:val="restart"/>
            <w:shd w:val="clear" w:color="auto" w:fill="auto"/>
            <w:tcMar>
              <w:top w:w="54" w:type="dxa"/>
              <w:left w:w="108" w:type="dxa"/>
              <w:bottom w:w="54" w:type="dxa"/>
              <w:right w:w="108" w:type="dxa"/>
            </w:tcMar>
            <w:vAlign w:val="center"/>
            <w:hideMark/>
          </w:tcPr>
          <w:p w14:paraId="267EF2BD" w14:textId="77777777" w:rsidR="00AE37B9" w:rsidRPr="000C3BB7" w:rsidRDefault="00AE37B9" w:rsidP="00AE37B9">
            <w:pPr>
              <w:spacing w:after="0"/>
              <w:rPr>
                <w:rFonts w:asciiTheme="minorHAnsi" w:eastAsia="Times New Roman" w:hAnsiTheme="minorHAnsi" w:cstheme="minorHAnsi"/>
                <w:b/>
                <w:lang w:val="en-US"/>
              </w:rPr>
            </w:pPr>
            <w:r w:rsidRPr="000C3BB7">
              <w:rPr>
                <w:rFonts w:asciiTheme="minorHAnsi" w:hAnsiTheme="minorHAnsi" w:cstheme="minorHAnsi"/>
                <w:b/>
                <w:lang w:val="en-US"/>
              </w:rPr>
              <w:t>Sleep State</w:t>
            </w:r>
          </w:p>
        </w:tc>
        <w:tc>
          <w:tcPr>
            <w:tcW w:w="2375" w:type="dxa"/>
            <w:shd w:val="clear" w:color="auto" w:fill="auto"/>
            <w:tcMar>
              <w:top w:w="54" w:type="dxa"/>
              <w:left w:w="108" w:type="dxa"/>
              <w:bottom w:w="54" w:type="dxa"/>
              <w:right w:w="108" w:type="dxa"/>
            </w:tcMar>
            <w:hideMark/>
          </w:tcPr>
          <w:p w14:paraId="6F32FEE5" w14:textId="1CAA9446" w:rsidR="00AE37B9" w:rsidRPr="000C3BB7" w:rsidRDefault="00AE37B9" w:rsidP="00A17C7A">
            <w:pPr>
              <w:spacing w:after="0"/>
              <w:rPr>
                <w:rFonts w:asciiTheme="minorHAnsi" w:eastAsia="Times New Roman" w:hAnsiTheme="minorHAnsi" w:cstheme="minorHAnsi"/>
                <w:lang w:val="en-US"/>
              </w:rPr>
            </w:pPr>
            <w:r>
              <w:rPr>
                <w:rFonts w:asciiTheme="minorHAnsi" w:hAnsiTheme="minorHAnsi" w:cstheme="minorHAnsi"/>
                <w:lang w:val="en-US"/>
              </w:rPr>
              <w:t>Deep sleep</w:t>
            </w:r>
          </w:p>
        </w:tc>
        <w:tc>
          <w:tcPr>
            <w:tcW w:w="2375" w:type="dxa"/>
          </w:tcPr>
          <w:p w14:paraId="685CDC19" w14:textId="5D15D590" w:rsidR="00AE37B9" w:rsidRPr="000C3BB7" w:rsidRDefault="00AE37B9" w:rsidP="00AE37B9">
            <w:pPr>
              <w:spacing w:after="0"/>
              <w:jc w:val="center"/>
              <w:rPr>
                <w:rFonts w:asciiTheme="minorHAnsi" w:hAnsiTheme="minorHAnsi" w:cstheme="minorHAnsi"/>
                <w:lang w:val="en-US"/>
              </w:rPr>
            </w:pPr>
            <w:r>
              <w:rPr>
                <w:rFonts w:asciiTheme="minorHAnsi" w:hAnsiTheme="minorHAnsi" w:cstheme="minorHAnsi"/>
                <w:lang w:val="en-US"/>
              </w:rPr>
              <w:t>22500</w:t>
            </w:r>
          </w:p>
        </w:tc>
        <w:tc>
          <w:tcPr>
            <w:tcW w:w="2375" w:type="dxa"/>
          </w:tcPr>
          <w:p w14:paraId="5B761508" w14:textId="40B6E7A4" w:rsidR="00AE37B9" w:rsidRPr="000C3BB7" w:rsidRDefault="00984411" w:rsidP="00AE37B9">
            <w:pPr>
              <w:spacing w:after="0"/>
              <w:jc w:val="center"/>
              <w:rPr>
                <w:rFonts w:asciiTheme="minorHAnsi" w:hAnsiTheme="minorHAnsi" w:cstheme="minorHAnsi"/>
                <w:lang w:val="en-US"/>
              </w:rPr>
            </w:pPr>
            <w:r>
              <w:rPr>
                <w:rFonts w:asciiTheme="minorHAnsi" w:hAnsiTheme="minorHAnsi" w:cstheme="minorHAnsi"/>
                <w:lang w:val="en-US"/>
              </w:rPr>
              <w:t>96</w:t>
            </w:r>
          </w:p>
        </w:tc>
      </w:tr>
      <w:tr w:rsidR="00AE37B9" w:rsidRPr="00C35A16" w14:paraId="254DC662" w14:textId="5C11AF05" w:rsidTr="00A17C7A">
        <w:trPr>
          <w:trHeight w:val="286"/>
        </w:trPr>
        <w:tc>
          <w:tcPr>
            <w:tcW w:w="2374" w:type="dxa"/>
            <w:vMerge/>
            <w:vAlign w:val="center"/>
            <w:hideMark/>
          </w:tcPr>
          <w:p w14:paraId="0CAB85EC" w14:textId="77777777" w:rsidR="00AE37B9" w:rsidRPr="000C3BB7" w:rsidRDefault="00AE37B9" w:rsidP="00AE37B9">
            <w:pPr>
              <w:spacing w:after="0"/>
              <w:rPr>
                <w:rFonts w:asciiTheme="minorHAnsi" w:eastAsia="Times New Roman" w:hAnsiTheme="minorHAnsi" w:cstheme="minorHAnsi"/>
                <w:b/>
                <w:lang w:val="en-US"/>
              </w:rPr>
            </w:pPr>
          </w:p>
        </w:tc>
        <w:tc>
          <w:tcPr>
            <w:tcW w:w="2375" w:type="dxa"/>
            <w:shd w:val="clear" w:color="auto" w:fill="auto"/>
            <w:tcMar>
              <w:top w:w="54" w:type="dxa"/>
              <w:left w:w="108" w:type="dxa"/>
              <w:bottom w:w="54" w:type="dxa"/>
              <w:right w:w="108" w:type="dxa"/>
            </w:tcMar>
            <w:hideMark/>
          </w:tcPr>
          <w:p w14:paraId="2B3D753E" w14:textId="42164CA2" w:rsidR="00AE37B9" w:rsidRPr="000C3BB7" w:rsidRDefault="00AE37B9" w:rsidP="00A17C7A">
            <w:pPr>
              <w:spacing w:after="0"/>
              <w:rPr>
                <w:rFonts w:asciiTheme="minorHAnsi" w:eastAsia="Times New Roman" w:hAnsiTheme="minorHAnsi" w:cstheme="minorHAnsi"/>
                <w:lang w:val="en-US"/>
              </w:rPr>
            </w:pPr>
            <w:r>
              <w:rPr>
                <w:rFonts w:asciiTheme="minorHAnsi" w:hAnsiTheme="minorHAnsi" w:cstheme="minorHAnsi"/>
                <w:lang w:val="en-US"/>
              </w:rPr>
              <w:t>Light sleep</w:t>
            </w:r>
          </w:p>
        </w:tc>
        <w:tc>
          <w:tcPr>
            <w:tcW w:w="2375" w:type="dxa"/>
          </w:tcPr>
          <w:p w14:paraId="6353EA3B" w14:textId="67FE6512" w:rsidR="00AE37B9" w:rsidRPr="000C3BB7" w:rsidRDefault="0072164B" w:rsidP="00AE37B9">
            <w:pPr>
              <w:spacing w:after="0"/>
              <w:jc w:val="center"/>
              <w:rPr>
                <w:rFonts w:asciiTheme="minorHAnsi" w:eastAsia="Times New Roman" w:hAnsiTheme="minorHAnsi" w:cstheme="minorHAnsi"/>
                <w:lang w:val="en-US"/>
              </w:rPr>
            </w:pPr>
            <w:r>
              <w:rPr>
                <w:rFonts w:asciiTheme="minorHAnsi" w:eastAsia="Times New Roman" w:hAnsiTheme="minorHAnsi" w:cstheme="minorHAnsi"/>
                <w:lang w:val="en-US"/>
              </w:rPr>
              <w:t>1088</w:t>
            </w:r>
          </w:p>
        </w:tc>
        <w:tc>
          <w:tcPr>
            <w:tcW w:w="2375" w:type="dxa"/>
          </w:tcPr>
          <w:p w14:paraId="2D7427DD" w14:textId="5274E1E4" w:rsidR="00AE37B9" w:rsidRPr="000C3BB7" w:rsidRDefault="00984411" w:rsidP="00AE37B9">
            <w:pPr>
              <w:spacing w:after="0"/>
              <w:jc w:val="center"/>
              <w:rPr>
                <w:rFonts w:asciiTheme="minorHAnsi" w:eastAsia="Times New Roman" w:hAnsiTheme="minorHAnsi" w:cstheme="minorHAnsi"/>
                <w:lang w:val="en-US"/>
              </w:rPr>
            </w:pPr>
            <w:r>
              <w:rPr>
                <w:rFonts w:asciiTheme="minorHAnsi" w:eastAsia="Times New Roman" w:hAnsiTheme="minorHAnsi" w:cstheme="minorHAnsi"/>
                <w:lang w:val="en-US"/>
              </w:rPr>
              <w:t>3500</w:t>
            </w:r>
          </w:p>
        </w:tc>
      </w:tr>
      <w:tr w:rsidR="00984411" w:rsidRPr="00C35A16" w14:paraId="65623B5B" w14:textId="5C2A02FB" w:rsidTr="00A17C7A">
        <w:trPr>
          <w:trHeight w:val="305"/>
        </w:trPr>
        <w:tc>
          <w:tcPr>
            <w:tcW w:w="2374" w:type="dxa"/>
            <w:vMerge/>
            <w:vAlign w:val="center"/>
            <w:hideMark/>
          </w:tcPr>
          <w:p w14:paraId="33C05520" w14:textId="77777777" w:rsidR="00984411" w:rsidRPr="000C3BB7" w:rsidRDefault="00984411" w:rsidP="00984411">
            <w:pPr>
              <w:spacing w:after="0"/>
              <w:rPr>
                <w:rFonts w:asciiTheme="minorHAnsi" w:eastAsia="Times New Roman" w:hAnsiTheme="minorHAnsi" w:cstheme="minorHAnsi"/>
                <w:b/>
                <w:lang w:val="en-US"/>
              </w:rPr>
            </w:pPr>
          </w:p>
        </w:tc>
        <w:tc>
          <w:tcPr>
            <w:tcW w:w="2375" w:type="dxa"/>
            <w:shd w:val="clear" w:color="auto" w:fill="auto"/>
            <w:tcMar>
              <w:top w:w="54" w:type="dxa"/>
              <w:left w:w="108" w:type="dxa"/>
              <w:bottom w:w="54" w:type="dxa"/>
              <w:right w:w="108" w:type="dxa"/>
            </w:tcMar>
            <w:hideMark/>
          </w:tcPr>
          <w:p w14:paraId="748E76F3" w14:textId="07918905" w:rsidR="00984411" w:rsidRPr="000C3BB7" w:rsidRDefault="00984411" w:rsidP="00A17C7A">
            <w:pPr>
              <w:spacing w:after="0"/>
              <w:rPr>
                <w:rFonts w:asciiTheme="minorHAnsi" w:eastAsia="Times New Roman" w:hAnsiTheme="minorHAnsi" w:cstheme="minorHAnsi"/>
                <w:lang w:val="en-US"/>
              </w:rPr>
            </w:pPr>
            <w:r w:rsidRPr="000C3BB7">
              <w:rPr>
                <w:rFonts w:asciiTheme="minorHAnsi" w:hAnsiTheme="minorHAnsi" w:cstheme="minorHAnsi"/>
                <w:lang w:val="en-US"/>
              </w:rPr>
              <w:t>Micro sleep</w:t>
            </w:r>
          </w:p>
        </w:tc>
        <w:tc>
          <w:tcPr>
            <w:tcW w:w="2375" w:type="dxa"/>
          </w:tcPr>
          <w:p w14:paraId="3365D9D3" w14:textId="4A5E015C" w:rsidR="00984411" w:rsidRPr="000C3BB7" w:rsidRDefault="00984411" w:rsidP="00984411">
            <w:pPr>
              <w:spacing w:after="0"/>
              <w:jc w:val="center"/>
              <w:rPr>
                <w:rFonts w:asciiTheme="minorHAnsi" w:eastAsia="Times New Roman" w:hAnsiTheme="minorHAnsi" w:cstheme="minorHAnsi"/>
                <w:lang w:val="en-US"/>
              </w:rPr>
            </w:pPr>
            <w:r>
              <w:rPr>
                <w:rFonts w:asciiTheme="minorHAnsi" w:eastAsia="Times New Roman" w:hAnsiTheme="minorHAnsi" w:cstheme="minorHAnsi"/>
                <w:lang w:val="en-US"/>
              </w:rPr>
              <w:t>0</w:t>
            </w:r>
          </w:p>
        </w:tc>
        <w:tc>
          <w:tcPr>
            <w:tcW w:w="2375" w:type="dxa"/>
          </w:tcPr>
          <w:p w14:paraId="52C12BC7" w14:textId="7E3F801B" w:rsidR="00984411" w:rsidRPr="000C3BB7" w:rsidRDefault="00984411" w:rsidP="00984411">
            <w:pPr>
              <w:spacing w:after="0"/>
              <w:jc w:val="center"/>
              <w:rPr>
                <w:rFonts w:asciiTheme="minorHAnsi" w:eastAsia="Times New Roman" w:hAnsiTheme="minorHAnsi" w:cstheme="minorHAnsi"/>
                <w:lang w:val="en-US"/>
              </w:rPr>
            </w:pPr>
            <w:r>
              <w:rPr>
                <w:rFonts w:asciiTheme="minorHAnsi" w:eastAsia="Times New Roman" w:hAnsiTheme="minorHAnsi" w:cstheme="minorHAnsi"/>
                <w:lang w:val="en-US"/>
              </w:rPr>
              <w:t>0</w:t>
            </w:r>
          </w:p>
        </w:tc>
      </w:tr>
      <w:tr w:rsidR="00984411" w:rsidRPr="00C35A16" w14:paraId="423B542C" w14:textId="57B94DE7" w:rsidTr="00A17C7A">
        <w:trPr>
          <w:trHeight w:val="297"/>
        </w:trPr>
        <w:tc>
          <w:tcPr>
            <w:tcW w:w="2374" w:type="dxa"/>
            <w:shd w:val="clear" w:color="auto" w:fill="auto"/>
            <w:tcMar>
              <w:top w:w="54" w:type="dxa"/>
              <w:left w:w="108" w:type="dxa"/>
              <w:bottom w:w="54" w:type="dxa"/>
              <w:right w:w="108" w:type="dxa"/>
            </w:tcMar>
            <w:vAlign w:val="center"/>
          </w:tcPr>
          <w:p w14:paraId="048C0BBF" w14:textId="73378233" w:rsidR="00984411" w:rsidRPr="000C3BB7" w:rsidRDefault="00984411" w:rsidP="00A17C7A">
            <w:pPr>
              <w:spacing w:after="0"/>
              <w:rPr>
                <w:rFonts w:asciiTheme="minorHAnsi" w:eastAsia="Times New Roman" w:hAnsiTheme="minorHAnsi" w:cstheme="minorHAnsi"/>
                <w:b/>
                <w:lang w:val="en-US"/>
              </w:rPr>
            </w:pPr>
            <w:r w:rsidRPr="000C3BB7">
              <w:rPr>
                <w:rFonts w:asciiTheme="minorHAnsi" w:eastAsia="Times New Roman" w:hAnsiTheme="minorHAnsi" w:cstheme="minorHAnsi"/>
                <w:b/>
                <w:lang w:val="en-US"/>
              </w:rPr>
              <w:t>Active state</w:t>
            </w:r>
          </w:p>
        </w:tc>
        <w:tc>
          <w:tcPr>
            <w:tcW w:w="2375" w:type="dxa"/>
            <w:shd w:val="clear" w:color="auto" w:fill="auto"/>
          </w:tcPr>
          <w:p w14:paraId="0BAB5144" w14:textId="1E96DCC7" w:rsidR="00984411" w:rsidRPr="000C3BB7" w:rsidRDefault="00984411" w:rsidP="00A17C7A">
            <w:pPr>
              <w:spacing w:after="0"/>
              <w:rPr>
                <w:rFonts w:asciiTheme="minorHAnsi" w:eastAsia="Times New Roman" w:hAnsiTheme="minorHAnsi" w:cstheme="minorHAnsi"/>
                <w:lang w:val="en-US"/>
              </w:rPr>
            </w:pPr>
            <w:r>
              <w:rPr>
                <w:rFonts w:asciiTheme="minorHAnsi" w:eastAsia="Times New Roman" w:hAnsiTheme="minorHAnsi" w:cstheme="minorHAnsi"/>
                <w:lang w:val="en-US"/>
              </w:rPr>
              <w:t xml:space="preserve"> Active DL</w:t>
            </w:r>
          </w:p>
        </w:tc>
        <w:tc>
          <w:tcPr>
            <w:tcW w:w="2375" w:type="dxa"/>
          </w:tcPr>
          <w:p w14:paraId="233EFB4C" w14:textId="70A765D6" w:rsidR="00984411" w:rsidRPr="000C3BB7" w:rsidRDefault="00984411" w:rsidP="00A17C7A">
            <w:pPr>
              <w:spacing w:after="0"/>
              <w:jc w:val="center"/>
              <w:rPr>
                <w:rFonts w:asciiTheme="minorHAnsi" w:hAnsiTheme="minorHAnsi" w:cstheme="minorHAnsi"/>
                <w:lang w:val="en-US"/>
              </w:rPr>
            </w:pPr>
            <w:r>
              <w:rPr>
                <w:rFonts w:asciiTheme="minorHAnsi" w:hAnsiTheme="minorHAnsi" w:cstheme="minorHAnsi"/>
                <w:lang w:val="en-US"/>
              </w:rPr>
              <w:t>NA</w:t>
            </w:r>
          </w:p>
        </w:tc>
        <w:tc>
          <w:tcPr>
            <w:tcW w:w="2375" w:type="dxa"/>
          </w:tcPr>
          <w:p w14:paraId="7AEE843C" w14:textId="65228ABC" w:rsidR="00984411" w:rsidRPr="000C3BB7" w:rsidRDefault="00984411" w:rsidP="00A17C7A">
            <w:pPr>
              <w:spacing w:after="0"/>
              <w:jc w:val="center"/>
              <w:rPr>
                <w:rFonts w:asciiTheme="minorHAnsi" w:hAnsiTheme="minorHAnsi" w:cstheme="minorHAnsi"/>
                <w:lang w:val="en-US"/>
              </w:rPr>
            </w:pPr>
            <w:r>
              <w:rPr>
                <w:rFonts w:asciiTheme="minorHAnsi" w:hAnsiTheme="minorHAnsi" w:cstheme="minorHAnsi"/>
                <w:lang w:val="en-US"/>
              </w:rPr>
              <w:t>NA</w:t>
            </w:r>
          </w:p>
        </w:tc>
      </w:tr>
      <w:tr w:rsidR="00984411" w:rsidRPr="00C35A16" w14:paraId="24862DA3" w14:textId="2B53F286" w:rsidTr="00A17C7A">
        <w:trPr>
          <w:trHeight w:val="318"/>
        </w:trPr>
        <w:tc>
          <w:tcPr>
            <w:tcW w:w="2374" w:type="dxa"/>
            <w:shd w:val="clear" w:color="auto" w:fill="auto"/>
            <w:tcMar>
              <w:top w:w="54" w:type="dxa"/>
              <w:left w:w="108" w:type="dxa"/>
              <w:bottom w:w="54" w:type="dxa"/>
              <w:right w:w="108" w:type="dxa"/>
            </w:tcMar>
            <w:vAlign w:val="center"/>
            <w:hideMark/>
          </w:tcPr>
          <w:p w14:paraId="7918F359" w14:textId="77777777" w:rsidR="00984411" w:rsidRPr="000C3BB7" w:rsidRDefault="00984411" w:rsidP="00A17C7A">
            <w:pPr>
              <w:spacing w:after="0"/>
              <w:rPr>
                <w:rFonts w:asciiTheme="minorHAnsi" w:eastAsia="Times New Roman" w:hAnsiTheme="minorHAnsi" w:cstheme="minorHAnsi"/>
                <w:b/>
                <w:lang w:val="en-US"/>
              </w:rPr>
            </w:pPr>
            <w:r w:rsidRPr="000C3BB7">
              <w:rPr>
                <w:rFonts w:asciiTheme="minorHAnsi" w:eastAsia="Times New Roman" w:hAnsiTheme="minorHAnsi" w:cstheme="minorHAnsi"/>
                <w:b/>
                <w:lang w:val="en-US"/>
              </w:rPr>
              <w:t>Active state</w:t>
            </w:r>
          </w:p>
        </w:tc>
        <w:tc>
          <w:tcPr>
            <w:tcW w:w="2375" w:type="dxa"/>
            <w:shd w:val="clear" w:color="auto" w:fill="auto"/>
          </w:tcPr>
          <w:p w14:paraId="4D3C9597" w14:textId="1CA07AEA" w:rsidR="00984411" w:rsidRPr="0000003B" w:rsidRDefault="00984411" w:rsidP="00A17C7A">
            <w:pPr>
              <w:spacing w:after="0"/>
              <w:rPr>
                <w:rFonts w:asciiTheme="minorHAnsi" w:eastAsia="Times New Roman" w:hAnsiTheme="minorHAnsi" w:cstheme="minorHAnsi"/>
                <w:lang w:val="en-US"/>
              </w:rPr>
            </w:pPr>
            <w:r>
              <w:rPr>
                <w:rFonts w:asciiTheme="minorHAnsi" w:eastAsia="Times New Roman" w:hAnsiTheme="minorHAnsi" w:cstheme="minorHAnsi"/>
                <w:lang w:val="en-US"/>
              </w:rPr>
              <w:t xml:space="preserve"> Active UL</w:t>
            </w:r>
          </w:p>
        </w:tc>
        <w:tc>
          <w:tcPr>
            <w:tcW w:w="2375" w:type="dxa"/>
          </w:tcPr>
          <w:p w14:paraId="08078BAD" w14:textId="0FF5C594" w:rsidR="00984411" w:rsidRPr="000C3BB7" w:rsidRDefault="00984411" w:rsidP="00A17C7A">
            <w:pPr>
              <w:spacing w:after="0"/>
              <w:jc w:val="center"/>
              <w:rPr>
                <w:rFonts w:asciiTheme="minorHAnsi" w:hAnsiTheme="minorHAnsi" w:cstheme="minorHAnsi"/>
                <w:lang w:val="en-US"/>
              </w:rPr>
            </w:pPr>
            <w:r>
              <w:rPr>
                <w:rFonts w:asciiTheme="minorHAnsi" w:hAnsiTheme="minorHAnsi" w:cstheme="minorHAnsi"/>
                <w:lang w:val="en-US"/>
              </w:rPr>
              <w:t>NA</w:t>
            </w:r>
          </w:p>
        </w:tc>
        <w:tc>
          <w:tcPr>
            <w:tcW w:w="2375" w:type="dxa"/>
          </w:tcPr>
          <w:p w14:paraId="4E8BDAEA" w14:textId="7931431B" w:rsidR="00984411" w:rsidRPr="000C3BB7" w:rsidRDefault="00984411" w:rsidP="00A17C7A">
            <w:pPr>
              <w:spacing w:after="0"/>
              <w:jc w:val="center"/>
              <w:rPr>
                <w:rFonts w:asciiTheme="minorHAnsi" w:hAnsiTheme="minorHAnsi" w:cstheme="minorHAnsi"/>
                <w:lang w:val="en-US"/>
              </w:rPr>
            </w:pPr>
            <w:r>
              <w:rPr>
                <w:rFonts w:asciiTheme="minorHAnsi" w:hAnsiTheme="minorHAnsi" w:cstheme="minorHAnsi"/>
                <w:lang w:val="en-US"/>
              </w:rPr>
              <w:t>NA</w:t>
            </w:r>
          </w:p>
        </w:tc>
      </w:tr>
    </w:tbl>
    <w:p w14:paraId="3685DD34" w14:textId="77777777" w:rsidR="006E0F7B" w:rsidRPr="001A78FE" w:rsidRDefault="006E0F7B" w:rsidP="001A78FE">
      <w:pPr>
        <w:jc w:val="both"/>
        <w:rPr>
          <w:sz w:val="22"/>
          <w:szCs w:val="22"/>
        </w:rPr>
      </w:pPr>
    </w:p>
    <w:p w14:paraId="00D81192" w14:textId="3BF986FF" w:rsidR="009D41FC" w:rsidRPr="0099763D" w:rsidRDefault="009D41FC" w:rsidP="00177866">
      <w:pPr>
        <w:spacing w:afterLines="50" w:after="120"/>
        <w:jc w:val="both"/>
        <w:rPr>
          <w:b/>
          <w:sz w:val="22"/>
          <w:szCs w:val="22"/>
          <w:lang w:val="en-US"/>
        </w:rPr>
      </w:pPr>
      <w:bookmarkStart w:id="14" w:name="OLE_LINK5_Pro"/>
      <w:r w:rsidRPr="00F7068E">
        <w:rPr>
          <w:b/>
          <w:sz w:val="22"/>
          <w:szCs w:val="22"/>
          <w:lang w:val="en-US"/>
        </w:rPr>
        <w:t>Proposal-</w:t>
      </w:r>
      <w:r w:rsidR="000C5FDC">
        <w:rPr>
          <w:b/>
          <w:sz w:val="22"/>
          <w:szCs w:val="22"/>
          <w:lang w:val="en-US"/>
        </w:rPr>
        <w:t>3</w:t>
      </w:r>
      <w:r w:rsidR="0049280D">
        <w:rPr>
          <w:b/>
          <w:sz w:val="22"/>
          <w:szCs w:val="22"/>
          <w:lang w:val="en-US"/>
        </w:rPr>
        <w:t>:</w:t>
      </w:r>
      <w:r w:rsidRPr="00F7068E">
        <w:rPr>
          <w:b/>
          <w:sz w:val="22"/>
          <w:szCs w:val="22"/>
          <w:lang w:val="en-US"/>
        </w:rPr>
        <w:t xml:space="preserve"> </w:t>
      </w:r>
      <w:r w:rsidR="00F7068E" w:rsidRPr="00F7068E">
        <w:rPr>
          <w:b/>
          <w:sz w:val="22"/>
          <w:szCs w:val="22"/>
          <w:lang w:val="en-US"/>
        </w:rPr>
        <w:t xml:space="preserve">RAN1 to agree </w:t>
      </w:r>
      <w:r w:rsidR="008825A1">
        <w:rPr>
          <w:b/>
          <w:sz w:val="22"/>
          <w:szCs w:val="22"/>
          <w:lang w:val="en-US"/>
        </w:rPr>
        <w:t xml:space="preserve">on </w:t>
      </w:r>
      <w:r w:rsidR="00F7068E" w:rsidRPr="00F7068E">
        <w:rPr>
          <w:b/>
          <w:sz w:val="22"/>
          <w:szCs w:val="22"/>
          <w:lang w:val="en-US"/>
        </w:rPr>
        <w:t xml:space="preserve">the </w:t>
      </w:r>
      <w:r w:rsidR="00BE2A95">
        <w:rPr>
          <w:b/>
          <w:sz w:val="22"/>
          <w:szCs w:val="22"/>
          <w:lang w:val="en-US"/>
        </w:rPr>
        <w:t>additional energy for BS state transition</w:t>
      </w:r>
      <w:r w:rsidR="00F7068E" w:rsidRPr="00F7068E">
        <w:rPr>
          <w:b/>
          <w:sz w:val="22"/>
          <w:szCs w:val="22"/>
          <w:lang w:val="en-US"/>
        </w:rPr>
        <w:t xml:space="preserve"> </w:t>
      </w:r>
      <w:r w:rsidR="002E6B63">
        <w:rPr>
          <w:b/>
          <w:sz w:val="22"/>
          <w:szCs w:val="22"/>
          <w:lang w:val="en-US"/>
        </w:rPr>
        <w:t>based on Equation-1</w:t>
      </w:r>
      <w:r w:rsidR="00630416">
        <w:rPr>
          <w:b/>
          <w:sz w:val="22"/>
          <w:szCs w:val="22"/>
          <w:lang w:val="en-US"/>
        </w:rPr>
        <w:t xml:space="preserve">, and with </w:t>
      </w:r>
      <w:r w:rsidR="00F3417C">
        <w:rPr>
          <w:b/>
          <w:sz w:val="22"/>
          <w:szCs w:val="22"/>
          <w:lang w:val="en-US"/>
        </w:rPr>
        <w:t xml:space="preserve">values </w:t>
      </w:r>
      <w:r w:rsidR="00F7068E" w:rsidRPr="00F7068E">
        <w:rPr>
          <w:b/>
          <w:sz w:val="22"/>
          <w:szCs w:val="22"/>
          <w:lang w:val="en-US"/>
        </w:rPr>
        <w:t xml:space="preserve">provided in </w:t>
      </w:r>
      <w:r w:rsidR="00F7068E" w:rsidRPr="00F7068E">
        <w:rPr>
          <w:b/>
          <w:sz w:val="22"/>
          <w:szCs w:val="22"/>
          <w:lang w:val="en-US"/>
        </w:rPr>
        <w:fldChar w:fldCharType="begin"/>
      </w:r>
      <w:r w:rsidR="00F7068E" w:rsidRPr="00F7068E">
        <w:rPr>
          <w:b/>
          <w:sz w:val="22"/>
          <w:szCs w:val="22"/>
          <w:lang w:val="en-US"/>
        </w:rPr>
        <w:instrText xml:space="preserve"> REF _Ref113887753 \h  \* MERGEFORMAT </w:instrText>
      </w:r>
      <w:r w:rsidR="00F7068E" w:rsidRPr="00F7068E">
        <w:rPr>
          <w:b/>
          <w:sz w:val="22"/>
          <w:szCs w:val="22"/>
          <w:lang w:val="en-US"/>
        </w:rPr>
      </w:r>
      <w:r w:rsidR="00F7068E" w:rsidRPr="00F7068E">
        <w:rPr>
          <w:b/>
          <w:sz w:val="22"/>
          <w:szCs w:val="22"/>
          <w:lang w:val="en-US"/>
        </w:rPr>
        <w:fldChar w:fldCharType="separate"/>
      </w:r>
      <w:r w:rsidR="00F7068E" w:rsidRPr="00F7068E">
        <w:rPr>
          <w:b/>
          <w:sz w:val="22"/>
          <w:szCs w:val="22"/>
        </w:rPr>
        <w:t xml:space="preserve">Table </w:t>
      </w:r>
      <w:r w:rsidR="00F7068E" w:rsidRPr="00F7068E">
        <w:rPr>
          <w:b/>
          <w:noProof/>
          <w:sz w:val="22"/>
          <w:szCs w:val="22"/>
        </w:rPr>
        <w:t>2</w:t>
      </w:r>
      <w:r w:rsidR="00F7068E" w:rsidRPr="00F7068E">
        <w:rPr>
          <w:b/>
          <w:sz w:val="22"/>
          <w:szCs w:val="22"/>
          <w:lang w:val="en-US"/>
        </w:rPr>
        <w:fldChar w:fldCharType="end"/>
      </w:r>
      <w:r w:rsidR="001764B5">
        <w:rPr>
          <w:b/>
          <w:sz w:val="22"/>
          <w:szCs w:val="22"/>
          <w:lang w:val="en-US"/>
        </w:rPr>
        <w:t xml:space="preserve"> for Set 1 and Set 2 FR1</w:t>
      </w:r>
      <w:r w:rsidR="008A745A">
        <w:rPr>
          <w:b/>
          <w:sz w:val="22"/>
          <w:szCs w:val="22"/>
          <w:lang w:val="en-US"/>
        </w:rPr>
        <w:t>.</w:t>
      </w:r>
      <w:r w:rsidR="00F7068E" w:rsidRPr="00F7068E">
        <w:rPr>
          <w:b/>
          <w:sz w:val="22"/>
          <w:szCs w:val="22"/>
          <w:lang w:val="en-US"/>
        </w:rPr>
        <w:fldChar w:fldCharType="begin"/>
      </w:r>
      <w:r w:rsidR="00F7068E" w:rsidRPr="00F7068E">
        <w:rPr>
          <w:b/>
          <w:sz w:val="22"/>
          <w:szCs w:val="22"/>
          <w:lang w:val="en-US"/>
        </w:rPr>
        <w:instrText xml:space="preserve"> REF _Ref113867490 \h  \* MERGEFORMAT </w:instrText>
      </w:r>
      <w:r w:rsidR="00F7068E" w:rsidRPr="00F7068E">
        <w:rPr>
          <w:b/>
          <w:sz w:val="22"/>
          <w:szCs w:val="22"/>
          <w:lang w:val="en-US"/>
        </w:rPr>
      </w:r>
      <w:r w:rsidR="00A6759B">
        <w:rPr>
          <w:b/>
          <w:sz w:val="22"/>
          <w:szCs w:val="22"/>
          <w:lang w:val="en-US"/>
        </w:rPr>
        <w:fldChar w:fldCharType="separate"/>
      </w:r>
      <w:r w:rsidR="00F7068E" w:rsidRPr="00F7068E">
        <w:rPr>
          <w:b/>
          <w:sz w:val="22"/>
          <w:szCs w:val="22"/>
          <w:lang w:val="en-US"/>
        </w:rPr>
        <w:fldChar w:fldCharType="end"/>
      </w:r>
    </w:p>
    <w:bookmarkEnd w:id="14"/>
    <w:p w14:paraId="31B7DAFD" w14:textId="7D28734E" w:rsidR="00261B8C" w:rsidRPr="008D0348" w:rsidRDefault="009C4CD9" w:rsidP="001A78FE">
      <w:pPr>
        <w:pStyle w:val="Heading2"/>
      </w:pPr>
      <w:r>
        <w:t xml:space="preserve">BS power </w:t>
      </w:r>
      <w:r w:rsidR="003F47D4">
        <w:t xml:space="preserve">consumption </w:t>
      </w:r>
      <w:r>
        <w:t>s</w:t>
      </w:r>
      <w:r w:rsidR="00261B8C" w:rsidRPr="008D0348">
        <w:t xml:space="preserve">caling </w:t>
      </w:r>
    </w:p>
    <w:p w14:paraId="371A253A" w14:textId="2D3B9604" w:rsidR="00C9306D" w:rsidRDefault="00261B8C" w:rsidP="00543120">
      <w:pPr>
        <w:jc w:val="both"/>
        <w:rPr>
          <w:bCs/>
          <w:sz w:val="22"/>
          <w:szCs w:val="22"/>
          <w:lang w:val="en-US"/>
        </w:rPr>
      </w:pPr>
      <w:r>
        <w:rPr>
          <w:bCs/>
          <w:sz w:val="22"/>
          <w:szCs w:val="22"/>
        </w:rPr>
        <w:t>I</w:t>
      </w:r>
      <w:r w:rsidR="00425483" w:rsidRPr="001A05D2">
        <w:rPr>
          <w:bCs/>
          <w:sz w:val="22"/>
          <w:szCs w:val="22"/>
        </w:rPr>
        <w:t>n order to enable the evaluation of</w:t>
      </w:r>
      <w:r w:rsidR="00425483" w:rsidRPr="001A05D2">
        <w:rPr>
          <w:bCs/>
          <w:sz w:val="22"/>
          <w:szCs w:val="22"/>
          <w:lang w:val="en-US"/>
        </w:rPr>
        <w:t xml:space="preserve"> </w:t>
      </w:r>
      <w:r w:rsidR="00425483" w:rsidRPr="001A05D2">
        <w:rPr>
          <w:bCs/>
          <w:sz w:val="22"/>
          <w:szCs w:val="22"/>
        </w:rPr>
        <w:t xml:space="preserve">adaptation techniques for network energy savings </w:t>
      </w:r>
      <w:bookmarkStart w:id="15" w:name="_Hlk110951377"/>
      <w:r w:rsidR="00425483" w:rsidRPr="001A05D2">
        <w:rPr>
          <w:bCs/>
          <w:sz w:val="22"/>
          <w:szCs w:val="22"/>
        </w:rPr>
        <w:t>in time-domain, frequency-domain, spatial/antenna-domain, and power-domain</w:t>
      </w:r>
      <w:bookmarkEnd w:id="15"/>
      <w:r w:rsidR="00425483" w:rsidRPr="001A05D2">
        <w:rPr>
          <w:bCs/>
          <w:sz w:val="22"/>
          <w:szCs w:val="22"/>
        </w:rPr>
        <w:t xml:space="preserve">, </w:t>
      </w:r>
      <w:r w:rsidR="00AB090A" w:rsidRPr="001A05D2">
        <w:rPr>
          <w:bCs/>
          <w:sz w:val="22"/>
          <w:szCs w:val="22"/>
        </w:rPr>
        <w:t xml:space="preserve">as per objective 3 of the SID RP-213554, </w:t>
      </w:r>
      <w:r w:rsidR="00425483" w:rsidRPr="001A05D2">
        <w:rPr>
          <w:bCs/>
          <w:sz w:val="22"/>
          <w:szCs w:val="22"/>
        </w:rPr>
        <w:t xml:space="preserve">the BS </w:t>
      </w:r>
      <w:r w:rsidR="005606C8">
        <w:rPr>
          <w:bCs/>
          <w:sz w:val="22"/>
          <w:szCs w:val="22"/>
        </w:rPr>
        <w:t>power</w:t>
      </w:r>
      <w:r w:rsidR="00425483" w:rsidRPr="001A05D2">
        <w:rPr>
          <w:bCs/>
          <w:sz w:val="22"/>
          <w:szCs w:val="22"/>
        </w:rPr>
        <w:t xml:space="preserve"> consumption model should further </w:t>
      </w:r>
      <w:r w:rsidR="00F82AE1" w:rsidRPr="001A05D2">
        <w:rPr>
          <w:bCs/>
          <w:sz w:val="22"/>
          <w:szCs w:val="22"/>
        </w:rPr>
        <w:t>include</w:t>
      </w:r>
      <w:r w:rsidR="00425483" w:rsidRPr="001A05D2">
        <w:rPr>
          <w:bCs/>
          <w:sz w:val="22"/>
          <w:szCs w:val="22"/>
        </w:rPr>
        <w:t xml:space="preserve"> the </w:t>
      </w:r>
      <w:r w:rsidR="00A845F6" w:rsidRPr="001A05D2">
        <w:rPr>
          <w:bCs/>
          <w:sz w:val="22"/>
          <w:szCs w:val="22"/>
        </w:rPr>
        <w:t>power scaling</w:t>
      </w:r>
      <w:r w:rsidR="00425483" w:rsidRPr="001A05D2">
        <w:rPr>
          <w:bCs/>
          <w:sz w:val="22"/>
          <w:szCs w:val="22"/>
        </w:rPr>
        <w:t xml:space="preserve"> </w:t>
      </w:r>
      <w:r w:rsidR="000B4C8F">
        <w:rPr>
          <w:bCs/>
          <w:sz w:val="22"/>
          <w:szCs w:val="22"/>
        </w:rPr>
        <w:t xml:space="preserve">methods </w:t>
      </w:r>
      <w:r w:rsidR="00A845F6" w:rsidRPr="001A05D2">
        <w:rPr>
          <w:bCs/>
          <w:sz w:val="22"/>
          <w:szCs w:val="22"/>
        </w:rPr>
        <w:t>for each of these domains</w:t>
      </w:r>
      <w:r w:rsidR="00EF4FDB">
        <w:rPr>
          <w:bCs/>
          <w:sz w:val="22"/>
          <w:szCs w:val="22"/>
        </w:rPr>
        <w:t xml:space="preserve">, </w:t>
      </w:r>
      <w:r w:rsidR="00D52194">
        <w:rPr>
          <w:bCs/>
          <w:sz w:val="22"/>
          <w:szCs w:val="22"/>
        </w:rPr>
        <w:t>which</w:t>
      </w:r>
      <w:r w:rsidR="00EF4FDB">
        <w:rPr>
          <w:bCs/>
          <w:sz w:val="22"/>
          <w:szCs w:val="22"/>
        </w:rPr>
        <w:t xml:space="preserve"> </w:t>
      </w:r>
      <w:r w:rsidR="000B4C8F">
        <w:rPr>
          <w:bCs/>
          <w:sz w:val="22"/>
          <w:szCs w:val="22"/>
        </w:rPr>
        <w:t xml:space="preserve">is </w:t>
      </w:r>
      <w:r w:rsidR="007C1D10">
        <w:rPr>
          <w:bCs/>
          <w:sz w:val="22"/>
          <w:szCs w:val="22"/>
        </w:rPr>
        <w:t xml:space="preserve">to be </w:t>
      </w:r>
      <w:r w:rsidR="000B4C8F">
        <w:rPr>
          <w:bCs/>
          <w:sz w:val="22"/>
          <w:szCs w:val="22"/>
        </w:rPr>
        <w:t xml:space="preserve">applied </w:t>
      </w:r>
      <w:r w:rsidR="00DC6CB6">
        <w:rPr>
          <w:bCs/>
          <w:sz w:val="22"/>
          <w:szCs w:val="22"/>
        </w:rPr>
        <w:t xml:space="preserve">only </w:t>
      </w:r>
      <w:r w:rsidR="000B4C8F">
        <w:rPr>
          <w:bCs/>
          <w:sz w:val="22"/>
          <w:szCs w:val="22"/>
        </w:rPr>
        <w:t xml:space="preserve">when </w:t>
      </w:r>
      <w:r w:rsidR="000B4C8F" w:rsidRPr="00F53257">
        <w:rPr>
          <w:bCs/>
          <w:sz w:val="22"/>
          <w:szCs w:val="22"/>
        </w:rPr>
        <w:t xml:space="preserve">the </w:t>
      </w:r>
      <w:bookmarkStart w:id="16" w:name="_Ref91671400"/>
      <w:r w:rsidR="00C9306D" w:rsidRPr="002829D0">
        <w:rPr>
          <w:sz w:val="22"/>
          <w:szCs w:val="22"/>
          <w:lang w:val="en-US"/>
        </w:rPr>
        <w:t xml:space="preserve">BS </w:t>
      </w:r>
      <w:r w:rsidR="000B4C8F" w:rsidRPr="002829D0">
        <w:rPr>
          <w:bCs/>
          <w:sz w:val="22"/>
          <w:szCs w:val="22"/>
          <w:lang w:val="en-US"/>
        </w:rPr>
        <w:t>is</w:t>
      </w:r>
      <w:r w:rsidR="00C9306D" w:rsidRPr="002829D0">
        <w:rPr>
          <w:bCs/>
          <w:sz w:val="22"/>
          <w:szCs w:val="22"/>
          <w:lang w:val="en-US"/>
        </w:rPr>
        <w:t xml:space="preserve"> </w:t>
      </w:r>
      <w:r w:rsidR="00C9306D" w:rsidRPr="002829D0">
        <w:rPr>
          <w:sz w:val="22"/>
          <w:szCs w:val="22"/>
          <w:lang w:val="en-US"/>
        </w:rPr>
        <w:t>in active state</w:t>
      </w:r>
      <w:r w:rsidR="00724458">
        <w:rPr>
          <w:sz w:val="22"/>
          <w:szCs w:val="22"/>
          <w:lang w:val="en-US"/>
        </w:rPr>
        <w:t>,</w:t>
      </w:r>
      <w:r w:rsidR="00900131">
        <w:rPr>
          <w:sz w:val="22"/>
          <w:szCs w:val="22"/>
          <w:lang w:val="en-US"/>
        </w:rPr>
        <w:t xml:space="preserve"> i.e. Active DL and Active UL</w:t>
      </w:r>
      <w:r w:rsidR="00724458">
        <w:rPr>
          <w:sz w:val="22"/>
          <w:szCs w:val="22"/>
          <w:lang w:val="en-US"/>
        </w:rPr>
        <w:t>.</w:t>
      </w:r>
    </w:p>
    <w:p w14:paraId="11A2DFF6" w14:textId="65F77829" w:rsidR="00982E9C" w:rsidRDefault="00982E9C" w:rsidP="00982E9C">
      <w:pPr>
        <w:jc w:val="both"/>
        <w:rPr>
          <w:b/>
          <w:sz w:val="22"/>
          <w:szCs w:val="22"/>
          <w:lang w:val="en-US"/>
        </w:rPr>
      </w:pPr>
      <w:bookmarkStart w:id="17" w:name="OLE_LINK6_Obs"/>
      <w:r w:rsidRPr="00912BBE">
        <w:rPr>
          <w:b/>
          <w:sz w:val="22"/>
          <w:szCs w:val="22"/>
          <w:lang w:val="en-US"/>
        </w:rPr>
        <w:lastRenderedPageBreak/>
        <w:t>Observation-</w:t>
      </w:r>
      <w:r w:rsidR="000C5FDC">
        <w:rPr>
          <w:b/>
          <w:sz w:val="22"/>
          <w:szCs w:val="22"/>
          <w:lang w:val="en-US"/>
        </w:rPr>
        <w:t>3</w:t>
      </w:r>
      <w:r w:rsidRPr="00912BBE">
        <w:rPr>
          <w:b/>
          <w:sz w:val="22"/>
          <w:szCs w:val="22"/>
          <w:lang w:val="en-US"/>
        </w:rPr>
        <w:t>:</w:t>
      </w:r>
      <w:r>
        <w:rPr>
          <w:b/>
          <w:sz w:val="22"/>
          <w:szCs w:val="22"/>
          <w:lang w:val="en-US"/>
        </w:rPr>
        <w:t xml:space="preserve"> Only the power consumption </w:t>
      </w:r>
      <w:r w:rsidR="00724458">
        <w:rPr>
          <w:b/>
          <w:sz w:val="22"/>
          <w:szCs w:val="22"/>
          <w:lang w:val="en-US"/>
        </w:rPr>
        <w:t xml:space="preserve">of the </w:t>
      </w:r>
      <w:r w:rsidRPr="001A05D2">
        <w:rPr>
          <w:b/>
          <w:sz w:val="22"/>
          <w:szCs w:val="22"/>
          <w:lang w:val="en-US"/>
        </w:rPr>
        <w:t xml:space="preserve">BS </w:t>
      </w:r>
      <w:r>
        <w:rPr>
          <w:b/>
          <w:sz w:val="22"/>
          <w:szCs w:val="22"/>
          <w:lang w:val="en-US"/>
        </w:rPr>
        <w:t xml:space="preserve">in active state </w:t>
      </w:r>
      <w:r w:rsidR="00724458">
        <w:rPr>
          <w:b/>
          <w:sz w:val="22"/>
          <w:szCs w:val="22"/>
          <w:lang w:val="en-US"/>
        </w:rPr>
        <w:t>is scalable</w:t>
      </w:r>
      <w:r w:rsidR="00421C87">
        <w:rPr>
          <w:b/>
          <w:sz w:val="22"/>
          <w:szCs w:val="22"/>
          <w:lang w:val="en-US"/>
        </w:rPr>
        <w:t xml:space="preserve">, i.e. </w:t>
      </w:r>
      <w:r w:rsidR="00DB1EC9">
        <w:rPr>
          <w:b/>
          <w:sz w:val="22"/>
          <w:szCs w:val="22"/>
          <w:lang w:val="en-US"/>
        </w:rPr>
        <w:t xml:space="preserve">BS in </w:t>
      </w:r>
      <w:r w:rsidR="00421C87">
        <w:rPr>
          <w:b/>
          <w:sz w:val="22"/>
          <w:szCs w:val="22"/>
          <w:lang w:val="en-US"/>
        </w:rPr>
        <w:t>Active DL and Active UL</w:t>
      </w:r>
      <w:r>
        <w:rPr>
          <w:b/>
          <w:sz w:val="22"/>
          <w:szCs w:val="22"/>
          <w:lang w:val="en-US"/>
        </w:rPr>
        <w:t>.</w:t>
      </w:r>
    </w:p>
    <w:p w14:paraId="3736E81E" w14:textId="5DD99B24" w:rsidR="00C9306D" w:rsidRDefault="00C9306D" w:rsidP="00543120">
      <w:pPr>
        <w:jc w:val="both"/>
        <w:rPr>
          <w:b/>
          <w:sz w:val="22"/>
          <w:szCs w:val="22"/>
          <w:lang w:val="en-US"/>
        </w:rPr>
      </w:pPr>
      <w:bookmarkStart w:id="18" w:name="OLE_LINK7_Obs"/>
      <w:bookmarkEnd w:id="17"/>
      <w:r w:rsidRPr="00912BBE">
        <w:rPr>
          <w:b/>
          <w:sz w:val="22"/>
          <w:szCs w:val="22"/>
          <w:lang w:val="en-US"/>
        </w:rPr>
        <w:t>Observation-</w:t>
      </w:r>
      <w:r w:rsidR="000C5FDC">
        <w:rPr>
          <w:b/>
          <w:sz w:val="22"/>
          <w:szCs w:val="22"/>
          <w:lang w:val="en-US"/>
        </w:rPr>
        <w:t>4</w:t>
      </w:r>
      <w:r w:rsidRPr="00912BBE">
        <w:rPr>
          <w:b/>
          <w:sz w:val="22"/>
          <w:szCs w:val="22"/>
          <w:lang w:val="en-US"/>
        </w:rPr>
        <w:t>:</w:t>
      </w:r>
      <w:r>
        <w:rPr>
          <w:b/>
          <w:sz w:val="22"/>
          <w:szCs w:val="22"/>
          <w:lang w:val="en-US"/>
        </w:rPr>
        <w:t xml:space="preserve"> </w:t>
      </w:r>
      <w:r w:rsidR="008E631D" w:rsidRPr="001A05D2">
        <w:rPr>
          <w:b/>
          <w:sz w:val="22"/>
          <w:szCs w:val="22"/>
          <w:lang w:val="en-US"/>
        </w:rPr>
        <w:t xml:space="preserve">The </w:t>
      </w:r>
      <w:r w:rsidR="008E631D">
        <w:rPr>
          <w:b/>
          <w:sz w:val="22"/>
          <w:szCs w:val="22"/>
          <w:lang w:val="en-US"/>
        </w:rPr>
        <w:t>power</w:t>
      </w:r>
      <w:r w:rsidR="008E631D" w:rsidRPr="001A05D2">
        <w:rPr>
          <w:b/>
          <w:sz w:val="22"/>
          <w:szCs w:val="22"/>
          <w:lang w:val="en-US"/>
        </w:rPr>
        <w:t xml:space="preserve"> consumption of the BS </w:t>
      </w:r>
      <w:r w:rsidR="008E631D">
        <w:rPr>
          <w:b/>
          <w:sz w:val="22"/>
          <w:szCs w:val="22"/>
          <w:lang w:val="en-US"/>
        </w:rPr>
        <w:t xml:space="preserve">in active state </w:t>
      </w:r>
      <w:r w:rsidR="00453392">
        <w:rPr>
          <w:b/>
          <w:sz w:val="22"/>
          <w:szCs w:val="22"/>
          <w:lang w:val="en-US"/>
        </w:rPr>
        <w:t>can be scaled</w:t>
      </w:r>
      <w:r w:rsidR="008E631D">
        <w:rPr>
          <w:b/>
          <w:sz w:val="22"/>
          <w:szCs w:val="22"/>
          <w:lang w:val="en-US"/>
        </w:rPr>
        <w:t xml:space="preserve"> </w:t>
      </w:r>
      <w:r w:rsidR="00327610" w:rsidRPr="00327610">
        <w:rPr>
          <w:b/>
          <w:sz w:val="22"/>
          <w:szCs w:val="22"/>
          <w:lang w:val="en-US"/>
        </w:rPr>
        <w:t>in time-domain, frequency-domain, spatial/antenna-domain, and power-domain</w:t>
      </w:r>
      <w:r w:rsidR="00327610">
        <w:rPr>
          <w:b/>
          <w:sz w:val="22"/>
          <w:szCs w:val="22"/>
          <w:lang w:val="en-US"/>
        </w:rPr>
        <w:t>.</w:t>
      </w:r>
    </w:p>
    <w:bookmarkEnd w:id="18"/>
    <w:p w14:paraId="7CF42992" w14:textId="2FEB757B" w:rsidR="009B3BB8" w:rsidRPr="00307588" w:rsidRDefault="00DA1D6D" w:rsidP="009B3BB8">
      <w:pPr>
        <w:jc w:val="both"/>
        <w:rPr>
          <w:bCs/>
          <w:sz w:val="22"/>
          <w:szCs w:val="22"/>
          <w:lang w:val="en-US"/>
        </w:rPr>
      </w:pPr>
      <w:r>
        <w:rPr>
          <w:rFonts w:eastAsia="Times New Roman"/>
          <w:bCs/>
          <w:sz w:val="22"/>
          <w:szCs w:val="22"/>
          <w:lang w:val="en-US"/>
        </w:rPr>
        <w:t xml:space="preserve">According to the discussions from </w:t>
      </w:r>
      <w:r w:rsidR="008357E5">
        <w:rPr>
          <w:rFonts w:eastAsia="Times New Roman"/>
          <w:bCs/>
          <w:sz w:val="22"/>
          <w:szCs w:val="22"/>
          <w:lang w:val="en-US"/>
        </w:rPr>
        <w:t>last meeting</w:t>
      </w:r>
      <w:r w:rsidR="006E5A3B">
        <w:rPr>
          <w:rFonts w:eastAsia="Times New Roman"/>
          <w:bCs/>
          <w:sz w:val="22"/>
          <w:szCs w:val="22"/>
          <w:lang w:val="en-US"/>
        </w:rPr>
        <w:t xml:space="preserve">, </w:t>
      </w:r>
      <w:r w:rsidR="009B3BB8">
        <w:rPr>
          <w:rFonts w:eastAsia="Times New Roman"/>
          <w:bCs/>
          <w:sz w:val="22"/>
          <w:szCs w:val="22"/>
          <w:lang w:val="en-US"/>
        </w:rPr>
        <w:t xml:space="preserve">the </w:t>
      </w:r>
      <w:r w:rsidR="005F4823">
        <w:rPr>
          <w:rFonts w:eastAsia="Times New Roman"/>
          <w:bCs/>
          <w:sz w:val="22"/>
          <w:szCs w:val="22"/>
          <w:lang w:val="en-US"/>
        </w:rPr>
        <w:t xml:space="preserve">total </w:t>
      </w:r>
      <w:r w:rsidR="009B3BB8">
        <w:rPr>
          <w:rFonts w:eastAsia="Times New Roman"/>
          <w:bCs/>
          <w:sz w:val="22"/>
          <w:szCs w:val="22"/>
          <w:lang w:val="en-US"/>
        </w:rPr>
        <w:t xml:space="preserve">BS power consumption </w:t>
      </w:r>
      <m:oMath>
        <m:r>
          <m:rPr>
            <m:sty m:val="bi"/>
          </m:rPr>
          <w:rPr>
            <w:rFonts w:ascii="Cambria Math" w:eastAsia="Times New Roman" w:hAnsi="Cambria Math"/>
            <w:sz w:val="22"/>
            <w:szCs w:val="22"/>
            <w:lang w:val="en-US"/>
          </w:rPr>
          <m:t>P</m:t>
        </m:r>
      </m:oMath>
      <w:r w:rsidR="009B3BB8" w:rsidRPr="009B3BB8">
        <w:rPr>
          <w:rFonts w:eastAsia="Times New Roman"/>
          <w:iCs/>
          <w:sz w:val="22"/>
          <w:szCs w:val="22"/>
          <w:lang w:val="en-US"/>
        </w:rPr>
        <w:t xml:space="preserve"> is </w:t>
      </w:r>
      <w:r w:rsidR="009B3BB8">
        <w:rPr>
          <w:bCs/>
          <w:sz w:val="22"/>
          <w:szCs w:val="22"/>
          <w:lang w:val="en-US"/>
        </w:rPr>
        <w:t xml:space="preserve">the sum of a dynamic power consumption </w:t>
      </w:r>
      <m:oMath>
        <m:sSub>
          <m:sSubPr>
            <m:ctrlPr>
              <w:rPr>
                <w:rFonts w:ascii="Cambria Math" w:eastAsia="Times New Roman" w:hAnsi="Cambria Math"/>
                <w:b/>
                <w:bCs/>
                <w:i/>
                <w:iCs/>
                <w:sz w:val="22"/>
                <w:szCs w:val="22"/>
              </w:rPr>
            </m:ctrlPr>
          </m:sSubPr>
          <m:e>
            <m:r>
              <m:rPr>
                <m:sty m:val="bi"/>
              </m:rPr>
              <w:rPr>
                <w:rFonts w:ascii="Cambria Math" w:eastAsia="Times New Roman" w:hAnsi="Cambria Math"/>
                <w:sz w:val="22"/>
                <w:szCs w:val="22"/>
                <w:lang w:val="en-US"/>
              </w:rPr>
              <m:t>P</m:t>
            </m:r>
          </m:e>
          <m:sub>
            <m:r>
              <m:rPr>
                <m:sty m:val="bi"/>
              </m:rPr>
              <w:rPr>
                <w:rFonts w:ascii="Cambria Math" w:eastAsia="Times New Roman" w:hAnsi="Cambria Math"/>
                <w:sz w:val="22"/>
                <w:szCs w:val="22"/>
                <w:lang w:val="en-US"/>
              </w:rPr>
              <m:t>dynamic</m:t>
            </m:r>
          </m:sub>
        </m:sSub>
        <m:r>
          <m:rPr>
            <m:sty m:val="bi"/>
          </m:rPr>
          <w:rPr>
            <w:rFonts w:ascii="Cambria Math" w:eastAsia="Times New Roman" w:hAnsi="Cambria Math"/>
            <w:sz w:val="22"/>
            <w:szCs w:val="22"/>
          </w:rPr>
          <m:t xml:space="preserve"> </m:t>
        </m:r>
      </m:oMath>
      <w:r w:rsidR="009B3BB8">
        <w:rPr>
          <w:bCs/>
          <w:sz w:val="22"/>
          <w:szCs w:val="22"/>
          <w:lang w:val="en-US"/>
        </w:rPr>
        <w:t xml:space="preserve">that depends on </w:t>
      </w:r>
      <w:r w:rsidR="009B3BB8" w:rsidRPr="00AA69F5">
        <w:rPr>
          <w:bCs/>
          <w:sz w:val="22"/>
          <w:szCs w:val="22"/>
          <w:lang w:val="en-US"/>
        </w:rPr>
        <w:t xml:space="preserve">number of active </w:t>
      </w:r>
      <w:r w:rsidR="009B3BB8">
        <w:rPr>
          <w:bCs/>
          <w:sz w:val="22"/>
          <w:szCs w:val="22"/>
          <w:lang w:val="en-US"/>
        </w:rPr>
        <w:t xml:space="preserve">Tx, denoted by </w:t>
      </w:r>
      <m:oMath>
        <m:sSub>
          <m:sSubPr>
            <m:ctrlPr>
              <w:rPr>
                <w:rFonts w:ascii="Cambria Math" w:hAnsi="Cambria Math"/>
                <w:b/>
                <w:i/>
                <w:iCs/>
                <w:sz w:val="22"/>
                <w:szCs w:val="22"/>
                <w:vertAlign w:val="subscript"/>
                <w:lang w:val="en-US"/>
              </w:rPr>
            </m:ctrlPr>
          </m:sSubPr>
          <m:e>
            <m:r>
              <m:rPr>
                <m:sty m:val="bi"/>
              </m:rPr>
              <w:rPr>
                <w:rFonts w:ascii="Cambria Math" w:hAnsi="Cambria Math"/>
                <w:sz w:val="22"/>
                <w:szCs w:val="22"/>
                <w:vertAlign w:val="subscript"/>
                <w:lang w:val="en-US"/>
              </w:rPr>
              <m:t>N</m:t>
            </m:r>
          </m:e>
          <m:sub>
            <m:r>
              <m:rPr>
                <m:sty m:val="bi"/>
              </m:rPr>
              <w:rPr>
                <w:rFonts w:ascii="Cambria Math" w:hAnsi="Cambria Math"/>
                <w:sz w:val="22"/>
                <w:szCs w:val="22"/>
                <w:vertAlign w:val="subscript"/>
                <w:lang w:val="en-US"/>
              </w:rPr>
              <m:t>TX</m:t>
            </m:r>
          </m:sub>
        </m:sSub>
        <m:r>
          <w:rPr>
            <w:rFonts w:ascii="Cambria Math" w:hAnsi="Cambria Math"/>
            <w:sz w:val="22"/>
            <w:szCs w:val="22"/>
            <w:vertAlign w:val="subscript"/>
            <w:lang w:val="en-US"/>
          </w:rPr>
          <m:t xml:space="preserve"> </m:t>
        </m:r>
      </m:oMath>
      <w:r w:rsidR="009B3BB8">
        <w:rPr>
          <w:bCs/>
          <w:iCs/>
          <w:sz w:val="22"/>
          <w:szCs w:val="22"/>
          <w:vertAlign w:val="subscript"/>
          <w:lang w:val="en-US"/>
        </w:rPr>
        <w:t xml:space="preserve"> </w:t>
      </w:r>
      <w:r w:rsidR="009B3BB8">
        <w:rPr>
          <w:bCs/>
          <w:sz w:val="22"/>
          <w:szCs w:val="22"/>
          <w:lang w:val="en-US"/>
        </w:rPr>
        <w:t>and the transmit</w:t>
      </w:r>
      <w:r w:rsidR="009B3BB8" w:rsidRPr="00AA69F5">
        <w:rPr>
          <w:bCs/>
          <w:sz w:val="22"/>
          <w:szCs w:val="22"/>
          <w:lang w:val="en-US"/>
        </w:rPr>
        <w:t xml:space="preserve"> power</w:t>
      </w:r>
      <w:r w:rsidR="009B3BB8">
        <w:rPr>
          <w:bCs/>
          <w:sz w:val="22"/>
          <w:szCs w:val="22"/>
          <w:lang w:val="en-US"/>
        </w:rPr>
        <w:t xml:space="preserve"> </w:t>
      </w:r>
      <w:r w:rsidR="009B3BB8" w:rsidRPr="008D78F5">
        <w:rPr>
          <w:bCs/>
          <w:sz w:val="22"/>
          <w:szCs w:val="22"/>
          <w:lang w:val="en-US"/>
        </w:rPr>
        <w:t xml:space="preserve">per </w:t>
      </w:r>
      <w:r w:rsidR="009B3BB8">
        <w:rPr>
          <w:bCs/>
          <w:sz w:val="22"/>
          <w:szCs w:val="22"/>
          <w:lang w:val="en-US"/>
        </w:rPr>
        <w:t xml:space="preserve">Tx, denoted by </w:t>
      </w:r>
      <m:oMath>
        <m:sSub>
          <m:sSubPr>
            <m:ctrlPr>
              <w:rPr>
                <w:rFonts w:ascii="Cambria Math" w:hAnsi="Cambria Math"/>
                <w:b/>
                <w:i/>
                <w:iCs/>
                <w:sz w:val="22"/>
                <w:szCs w:val="22"/>
                <w:vertAlign w:val="subscript"/>
                <w:lang w:val="en-US"/>
              </w:rPr>
            </m:ctrlPr>
          </m:sSubPr>
          <m:e>
            <m:r>
              <m:rPr>
                <m:sty m:val="bi"/>
              </m:rPr>
              <w:rPr>
                <w:rFonts w:ascii="Cambria Math" w:hAnsi="Cambria Math"/>
                <w:sz w:val="22"/>
                <w:szCs w:val="22"/>
                <w:vertAlign w:val="subscript"/>
                <w:lang w:val="en-US"/>
              </w:rPr>
              <m:t>P</m:t>
            </m:r>
          </m:e>
          <m:sub>
            <m:r>
              <m:rPr>
                <m:sty m:val="bi"/>
              </m:rPr>
              <w:rPr>
                <w:rFonts w:ascii="Cambria Math" w:hAnsi="Cambria Math"/>
                <w:sz w:val="22"/>
                <w:szCs w:val="22"/>
                <w:vertAlign w:val="subscript"/>
                <w:lang w:val="en-US"/>
              </w:rPr>
              <m:t>T</m:t>
            </m:r>
          </m:sub>
        </m:sSub>
        <m:r>
          <m:rPr>
            <m:sty m:val="bi"/>
          </m:rPr>
          <w:rPr>
            <w:rFonts w:ascii="Cambria Math" w:hAnsi="Cambria Math"/>
            <w:sz w:val="22"/>
            <w:szCs w:val="22"/>
            <w:vertAlign w:val="subscript"/>
            <w:lang w:val="en-US"/>
          </w:rPr>
          <m:t xml:space="preserve"> </m:t>
        </m:r>
        <m:r>
          <w:rPr>
            <w:rFonts w:ascii="Cambria Math" w:hAnsi="Cambria Math"/>
            <w:sz w:val="22"/>
            <w:szCs w:val="22"/>
            <w:vertAlign w:val="subscript"/>
            <w:lang w:val="en-US"/>
          </w:rPr>
          <m:t xml:space="preserve">, </m:t>
        </m:r>
      </m:oMath>
      <w:r w:rsidR="009B3BB8">
        <w:rPr>
          <w:sz w:val="22"/>
          <w:szCs w:val="22"/>
          <w:lang w:val="en-US"/>
        </w:rPr>
        <w:t xml:space="preserve">and a static power consumption </w:t>
      </w:r>
      <m:oMath>
        <m:sSub>
          <m:sSubPr>
            <m:ctrlPr>
              <w:rPr>
                <w:rFonts w:ascii="Cambria Math" w:eastAsia="Times New Roman" w:hAnsi="Cambria Math"/>
                <w:b/>
                <w:bCs/>
                <w:i/>
                <w:iCs/>
                <w:sz w:val="22"/>
                <w:szCs w:val="22"/>
              </w:rPr>
            </m:ctrlPr>
          </m:sSubPr>
          <m:e>
            <m:r>
              <m:rPr>
                <m:sty m:val="bi"/>
              </m:rPr>
              <w:rPr>
                <w:rFonts w:ascii="Cambria Math" w:eastAsia="Times New Roman" w:hAnsi="Cambria Math"/>
                <w:sz w:val="22"/>
                <w:szCs w:val="22"/>
                <w:lang w:val="en-US"/>
              </w:rPr>
              <m:t>P</m:t>
            </m:r>
          </m:e>
          <m:sub>
            <m:r>
              <m:rPr>
                <m:sty m:val="bi"/>
              </m:rPr>
              <w:rPr>
                <w:rFonts w:ascii="Cambria Math" w:eastAsia="Times New Roman" w:hAnsi="Cambria Math"/>
                <w:sz w:val="22"/>
                <w:szCs w:val="22"/>
                <w:lang w:val="en-US"/>
              </w:rPr>
              <m:t>static</m:t>
            </m:r>
          </m:sub>
        </m:sSub>
      </m:oMath>
      <w:r w:rsidR="009B3BB8">
        <w:rPr>
          <w:b/>
          <w:bCs/>
          <w:iCs/>
          <w:sz w:val="22"/>
          <w:szCs w:val="22"/>
        </w:rPr>
        <w:t xml:space="preserve"> </w:t>
      </w:r>
      <w:r w:rsidR="009B3BB8">
        <w:rPr>
          <w:sz w:val="22"/>
          <w:szCs w:val="22"/>
          <w:lang w:val="en-US"/>
        </w:rPr>
        <w:t xml:space="preserve">which is not scaled, and whose value depends on the reference configuration. </w:t>
      </w:r>
    </w:p>
    <w:p w14:paraId="3DEBC079" w14:textId="3ED66D78" w:rsidR="009B3BB8" w:rsidRPr="00307588" w:rsidRDefault="000014AA" w:rsidP="003C2023">
      <w:pPr>
        <w:spacing w:after="240"/>
        <w:ind w:left="1850"/>
        <w:jc w:val="right"/>
        <w:rPr>
          <w:b/>
          <w:sz w:val="22"/>
          <w:szCs w:val="22"/>
        </w:rPr>
      </w:pPr>
      <m:oMath>
        <m:r>
          <m:rPr>
            <m:sty m:val="bi"/>
          </m:rPr>
          <w:rPr>
            <w:rFonts w:ascii="Cambria Math" w:eastAsia="Times New Roman" w:hAnsi="Cambria Math"/>
            <w:sz w:val="22"/>
            <w:szCs w:val="22"/>
            <w:lang w:val="en-US"/>
          </w:rPr>
          <m:t>P=</m:t>
        </m:r>
        <m:sSub>
          <m:sSubPr>
            <m:ctrlPr>
              <w:rPr>
                <w:rFonts w:ascii="Cambria Math" w:eastAsia="Times New Roman" w:hAnsi="Cambria Math"/>
                <w:b/>
                <w:bCs/>
                <w:i/>
                <w:iCs/>
                <w:sz w:val="22"/>
                <w:szCs w:val="22"/>
              </w:rPr>
            </m:ctrlPr>
          </m:sSubPr>
          <m:e>
            <m:r>
              <m:rPr>
                <m:sty m:val="bi"/>
              </m:rPr>
              <w:rPr>
                <w:rFonts w:ascii="Cambria Math" w:eastAsia="Times New Roman" w:hAnsi="Cambria Math"/>
                <w:sz w:val="22"/>
                <w:szCs w:val="22"/>
                <w:lang w:val="en-US"/>
              </w:rPr>
              <m:t>P</m:t>
            </m:r>
          </m:e>
          <m:sub>
            <m:r>
              <m:rPr>
                <m:sty m:val="bi"/>
              </m:rPr>
              <w:rPr>
                <w:rFonts w:ascii="Cambria Math" w:eastAsia="Times New Roman" w:hAnsi="Cambria Math"/>
                <w:sz w:val="22"/>
                <w:szCs w:val="22"/>
                <w:lang w:val="en-US"/>
              </w:rPr>
              <m:t>dynamic</m:t>
            </m:r>
          </m:sub>
        </m:sSub>
        <m:r>
          <m:rPr>
            <m:sty m:val="bi"/>
          </m:rPr>
          <w:rPr>
            <w:rFonts w:ascii="Cambria Math" w:eastAsia="Times New Roman" w:hAnsi="Cambria Math"/>
            <w:sz w:val="22"/>
            <w:szCs w:val="22"/>
            <w:lang w:val="en-US"/>
          </w:rPr>
          <m:t>+</m:t>
        </m:r>
        <m:sSub>
          <m:sSubPr>
            <m:ctrlPr>
              <w:rPr>
                <w:rFonts w:ascii="Cambria Math" w:eastAsia="Times New Roman" w:hAnsi="Cambria Math"/>
                <w:b/>
                <w:bCs/>
                <w:i/>
                <w:iCs/>
                <w:sz w:val="22"/>
                <w:szCs w:val="22"/>
              </w:rPr>
            </m:ctrlPr>
          </m:sSubPr>
          <m:e>
            <m:r>
              <m:rPr>
                <m:sty m:val="bi"/>
              </m:rPr>
              <w:rPr>
                <w:rFonts w:ascii="Cambria Math" w:eastAsia="Times New Roman" w:hAnsi="Cambria Math"/>
                <w:sz w:val="22"/>
                <w:szCs w:val="22"/>
                <w:lang w:val="en-US"/>
              </w:rPr>
              <m:t>P</m:t>
            </m:r>
          </m:e>
          <m:sub>
            <m:r>
              <m:rPr>
                <m:sty m:val="bi"/>
              </m:rPr>
              <w:rPr>
                <w:rFonts w:ascii="Cambria Math" w:eastAsia="Times New Roman" w:hAnsi="Cambria Math"/>
                <w:sz w:val="22"/>
                <w:szCs w:val="22"/>
                <w:lang w:val="en-US"/>
              </w:rPr>
              <m:t>static</m:t>
            </m:r>
          </m:sub>
        </m:sSub>
      </m:oMath>
      <w:r w:rsidR="00D85EB9">
        <w:rPr>
          <w:b/>
          <w:bCs/>
          <w:iCs/>
          <w:sz w:val="22"/>
          <w:szCs w:val="22"/>
        </w:rPr>
        <w:t xml:space="preserve">                 </w:t>
      </w:r>
      <w:r w:rsidR="00171D22">
        <w:rPr>
          <w:b/>
          <w:bCs/>
          <w:iCs/>
          <w:sz w:val="22"/>
          <w:szCs w:val="22"/>
        </w:rPr>
        <w:t xml:space="preserve"> </w:t>
      </w:r>
      <w:r w:rsidR="00D85EB9">
        <w:rPr>
          <w:b/>
          <w:bCs/>
          <w:iCs/>
          <w:sz w:val="22"/>
          <w:szCs w:val="22"/>
        </w:rPr>
        <w:t xml:space="preserve">             (2)</w:t>
      </w:r>
    </w:p>
    <w:p w14:paraId="55C0CF76" w14:textId="2228F65A" w:rsidR="005F4823" w:rsidRDefault="005F4823" w:rsidP="005F4823">
      <w:pPr>
        <w:jc w:val="both"/>
        <w:rPr>
          <w:b/>
          <w:sz w:val="22"/>
          <w:szCs w:val="22"/>
          <w:lang w:val="en-US"/>
        </w:rPr>
      </w:pPr>
      <w:bookmarkStart w:id="19" w:name="OLE_LINK8_Obs"/>
      <w:r w:rsidRPr="00DD0CBF">
        <w:rPr>
          <w:b/>
          <w:sz w:val="22"/>
          <w:szCs w:val="22"/>
          <w:lang w:val="en-US"/>
        </w:rPr>
        <w:t>Observation-</w:t>
      </w:r>
      <w:r w:rsidR="000C5FDC">
        <w:rPr>
          <w:b/>
          <w:sz w:val="22"/>
          <w:szCs w:val="22"/>
          <w:lang w:val="en-US"/>
        </w:rPr>
        <w:t>5</w:t>
      </w:r>
      <w:r w:rsidRPr="00DD0CBF">
        <w:rPr>
          <w:b/>
          <w:sz w:val="22"/>
          <w:szCs w:val="22"/>
          <w:lang w:val="en-US"/>
        </w:rPr>
        <w:t xml:space="preserve">: The BS power consumption in Active DL state can be divided into a dynamic part </w:t>
      </w:r>
      <m:oMath>
        <m:sSub>
          <m:sSubPr>
            <m:ctrlPr>
              <w:rPr>
                <w:rFonts w:ascii="Cambria Math" w:eastAsia="Times New Roman" w:hAnsi="Cambria Math"/>
                <w:b/>
                <w:bCs/>
                <w:i/>
                <w:iCs/>
                <w:sz w:val="22"/>
                <w:szCs w:val="22"/>
              </w:rPr>
            </m:ctrlPr>
          </m:sSubPr>
          <m:e>
            <m:r>
              <m:rPr>
                <m:sty m:val="bi"/>
              </m:rPr>
              <w:rPr>
                <w:rFonts w:ascii="Cambria Math" w:eastAsia="Times New Roman" w:hAnsi="Cambria Math"/>
                <w:sz w:val="22"/>
                <w:szCs w:val="22"/>
                <w:lang w:val="en-US"/>
              </w:rPr>
              <m:t>P</m:t>
            </m:r>
          </m:e>
          <m:sub>
            <m:r>
              <m:rPr>
                <m:sty m:val="bi"/>
              </m:rPr>
              <w:rPr>
                <w:rFonts w:ascii="Cambria Math" w:eastAsia="Times New Roman" w:hAnsi="Cambria Math"/>
                <w:sz w:val="22"/>
                <w:szCs w:val="22"/>
                <w:lang w:val="en-US"/>
              </w:rPr>
              <m:t>dynamic</m:t>
            </m:r>
          </m:sub>
        </m:sSub>
      </m:oMath>
      <w:r>
        <w:rPr>
          <w:b/>
          <w:sz w:val="22"/>
          <w:szCs w:val="22"/>
          <w:lang w:val="en-US"/>
        </w:rPr>
        <w:t xml:space="preserve"> </w:t>
      </w:r>
      <w:r w:rsidRPr="00DD0CBF">
        <w:rPr>
          <w:b/>
          <w:sz w:val="22"/>
          <w:szCs w:val="22"/>
          <w:lang w:val="en-US"/>
        </w:rPr>
        <w:t>that depends on the number of active Tx and transmit power</w:t>
      </w:r>
      <w:r>
        <w:rPr>
          <w:b/>
          <w:sz w:val="22"/>
          <w:szCs w:val="22"/>
          <w:lang w:val="en-US"/>
        </w:rPr>
        <w:t>,</w:t>
      </w:r>
      <w:r w:rsidRPr="00DD0CBF">
        <w:rPr>
          <w:b/>
          <w:sz w:val="22"/>
          <w:szCs w:val="22"/>
          <w:lang w:val="en-US"/>
        </w:rPr>
        <w:t xml:space="preserve"> and a static part </w:t>
      </w:r>
      <m:oMath>
        <m:sSub>
          <m:sSubPr>
            <m:ctrlPr>
              <w:rPr>
                <w:rFonts w:ascii="Cambria Math" w:eastAsia="Times New Roman" w:hAnsi="Cambria Math"/>
                <w:b/>
                <w:bCs/>
                <w:i/>
                <w:iCs/>
                <w:sz w:val="22"/>
                <w:szCs w:val="22"/>
              </w:rPr>
            </m:ctrlPr>
          </m:sSubPr>
          <m:e>
            <m:r>
              <m:rPr>
                <m:sty m:val="bi"/>
              </m:rPr>
              <w:rPr>
                <w:rFonts w:ascii="Cambria Math" w:eastAsia="Times New Roman" w:hAnsi="Cambria Math"/>
                <w:sz w:val="22"/>
                <w:szCs w:val="22"/>
                <w:lang w:val="en-US"/>
              </w:rPr>
              <m:t>P</m:t>
            </m:r>
          </m:e>
          <m:sub>
            <m:r>
              <m:rPr>
                <m:sty m:val="bi"/>
              </m:rPr>
              <w:rPr>
                <w:rFonts w:ascii="Cambria Math" w:eastAsia="Times New Roman" w:hAnsi="Cambria Math"/>
                <w:sz w:val="22"/>
                <w:szCs w:val="22"/>
                <w:lang w:val="en-US"/>
              </w:rPr>
              <m:t>static</m:t>
            </m:r>
          </m:sub>
        </m:sSub>
      </m:oMath>
      <w:r>
        <w:rPr>
          <w:b/>
          <w:bCs/>
          <w:iCs/>
          <w:sz w:val="22"/>
          <w:szCs w:val="22"/>
        </w:rPr>
        <w:t xml:space="preserve"> </w:t>
      </w:r>
      <w:r w:rsidRPr="00DD0CBF">
        <w:rPr>
          <w:b/>
          <w:sz w:val="22"/>
          <w:szCs w:val="22"/>
          <w:lang w:val="en-US"/>
        </w:rPr>
        <w:t>that is fixed with respect to the reference configuration.</w:t>
      </w:r>
      <w:r>
        <w:rPr>
          <w:b/>
          <w:sz w:val="22"/>
          <w:szCs w:val="22"/>
          <w:lang w:val="en-US"/>
        </w:rPr>
        <w:t xml:space="preserve"> </w:t>
      </w:r>
    </w:p>
    <w:p w14:paraId="60E3B257" w14:textId="100D992E" w:rsidR="005F4823" w:rsidRDefault="005F4823" w:rsidP="005F4823">
      <w:pPr>
        <w:jc w:val="both"/>
        <w:rPr>
          <w:b/>
          <w:sz w:val="22"/>
          <w:szCs w:val="22"/>
          <w:lang w:val="en-US"/>
        </w:rPr>
      </w:pPr>
      <w:bookmarkStart w:id="20" w:name="OLE_LINK9_Obs"/>
      <w:bookmarkEnd w:id="19"/>
      <w:r w:rsidRPr="00951568">
        <w:rPr>
          <w:b/>
          <w:sz w:val="22"/>
          <w:szCs w:val="22"/>
          <w:lang w:val="en-US"/>
        </w:rPr>
        <w:t>Observation-</w:t>
      </w:r>
      <w:r w:rsidR="000C5FDC">
        <w:rPr>
          <w:b/>
          <w:sz w:val="22"/>
          <w:szCs w:val="22"/>
          <w:lang w:val="en-US"/>
        </w:rPr>
        <w:t>6</w:t>
      </w:r>
      <w:r w:rsidRPr="00951568">
        <w:rPr>
          <w:b/>
          <w:sz w:val="22"/>
          <w:szCs w:val="22"/>
          <w:lang w:val="en-US"/>
        </w:rPr>
        <w:t>: The static BS power consumption</w:t>
      </w:r>
      <w:r>
        <w:rPr>
          <w:b/>
          <w:sz w:val="22"/>
          <w:szCs w:val="22"/>
          <w:lang w:val="en-US"/>
        </w:rPr>
        <w:t xml:space="preserve"> </w:t>
      </w:r>
      <m:oMath>
        <m:sSub>
          <m:sSubPr>
            <m:ctrlPr>
              <w:rPr>
                <w:rFonts w:ascii="Cambria Math" w:eastAsia="Times New Roman" w:hAnsi="Cambria Math"/>
                <w:b/>
                <w:bCs/>
                <w:i/>
                <w:iCs/>
                <w:sz w:val="22"/>
                <w:szCs w:val="22"/>
              </w:rPr>
            </m:ctrlPr>
          </m:sSubPr>
          <m:e>
            <m:r>
              <m:rPr>
                <m:sty m:val="bi"/>
              </m:rPr>
              <w:rPr>
                <w:rFonts w:ascii="Cambria Math" w:eastAsia="Times New Roman" w:hAnsi="Cambria Math"/>
                <w:sz w:val="22"/>
                <w:szCs w:val="22"/>
                <w:lang w:val="en-US"/>
              </w:rPr>
              <m:t>P</m:t>
            </m:r>
          </m:e>
          <m:sub>
            <m:r>
              <m:rPr>
                <m:sty m:val="bi"/>
              </m:rPr>
              <w:rPr>
                <w:rFonts w:ascii="Cambria Math" w:eastAsia="Times New Roman" w:hAnsi="Cambria Math"/>
                <w:sz w:val="22"/>
                <w:szCs w:val="22"/>
                <w:lang w:val="en-US"/>
              </w:rPr>
              <m:t>static</m:t>
            </m:r>
          </m:sub>
        </m:sSub>
      </m:oMath>
      <w:r>
        <w:rPr>
          <w:b/>
          <w:sz w:val="22"/>
          <w:szCs w:val="22"/>
          <w:lang w:val="en-US"/>
        </w:rPr>
        <w:t xml:space="preserve"> only </w:t>
      </w:r>
      <w:r w:rsidRPr="00951568">
        <w:rPr>
          <w:b/>
          <w:iCs/>
          <w:sz w:val="22"/>
          <w:szCs w:val="22"/>
        </w:rPr>
        <w:t xml:space="preserve">depends on </w:t>
      </w:r>
      <w:r w:rsidRPr="00951568">
        <w:rPr>
          <w:b/>
          <w:sz w:val="22"/>
          <w:szCs w:val="22"/>
          <w:lang w:val="en-US"/>
        </w:rPr>
        <w:t>the reference configuration</w:t>
      </w:r>
      <w:r>
        <w:rPr>
          <w:b/>
          <w:sz w:val="22"/>
          <w:szCs w:val="22"/>
          <w:lang w:val="en-US"/>
        </w:rPr>
        <w:t xml:space="preserve"> and it shall not be</w:t>
      </w:r>
      <w:r w:rsidRPr="00951568">
        <w:rPr>
          <w:b/>
          <w:sz w:val="22"/>
          <w:szCs w:val="22"/>
          <w:lang w:val="en-US"/>
        </w:rPr>
        <w:t xml:space="preserve"> scaled </w:t>
      </w:r>
      <w:r>
        <w:rPr>
          <w:b/>
          <w:sz w:val="22"/>
          <w:szCs w:val="22"/>
          <w:lang w:val="en-US"/>
        </w:rPr>
        <w:t xml:space="preserve">based on </w:t>
      </w:r>
      <w:r w:rsidRPr="00951568">
        <w:rPr>
          <w:b/>
          <w:sz w:val="22"/>
          <w:szCs w:val="22"/>
          <w:lang w:val="en-US"/>
        </w:rPr>
        <w:t>the number of active Tx and the transmit power.</w:t>
      </w:r>
    </w:p>
    <w:bookmarkEnd w:id="20"/>
    <w:p w14:paraId="3EA31F95" w14:textId="45CB56F2" w:rsidR="004E7291" w:rsidRPr="009E7914" w:rsidRDefault="004E7291" w:rsidP="00503CB2">
      <w:pPr>
        <w:jc w:val="both"/>
        <w:rPr>
          <w:rFonts w:eastAsia="Times New Roman"/>
          <w:bCs/>
          <w:sz w:val="22"/>
          <w:szCs w:val="22"/>
          <w:lang w:val="en-US"/>
        </w:rPr>
      </w:pPr>
      <w:r w:rsidRPr="009E7914">
        <w:rPr>
          <w:rFonts w:eastAsia="Times New Roman"/>
          <w:bCs/>
          <w:sz w:val="22"/>
          <w:szCs w:val="22"/>
          <w:lang w:val="en-US"/>
        </w:rPr>
        <w:t>In the RAN1#110 meeting</w:t>
      </w:r>
      <w:r w:rsidR="00D324E4" w:rsidRPr="009E7914">
        <w:rPr>
          <w:rFonts w:eastAsia="Times New Roman"/>
          <w:bCs/>
          <w:sz w:val="22"/>
          <w:szCs w:val="22"/>
          <w:lang w:val="en-US"/>
        </w:rPr>
        <w:t xml:space="preserve"> discussion</w:t>
      </w:r>
      <w:r w:rsidRPr="009E7914">
        <w:rPr>
          <w:rFonts w:eastAsia="Times New Roman"/>
          <w:bCs/>
          <w:sz w:val="22"/>
          <w:szCs w:val="22"/>
          <w:lang w:val="en-US"/>
        </w:rPr>
        <w:t xml:space="preserve">, </w:t>
      </w:r>
      <w:r w:rsidR="00D324E4" w:rsidRPr="009E7914">
        <w:rPr>
          <w:rFonts w:eastAsia="Times New Roman"/>
          <w:bCs/>
          <w:sz w:val="22"/>
          <w:szCs w:val="22"/>
          <w:lang w:val="en-US"/>
        </w:rPr>
        <w:t xml:space="preserve">it was proposed that </w:t>
      </w:r>
      <w:r w:rsidRPr="009E7914">
        <w:rPr>
          <w:rFonts w:eastAsia="Times New Roman"/>
          <w:bCs/>
          <w:sz w:val="22"/>
          <w:szCs w:val="22"/>
          <w:lang w:val="en-US"/>
        </w:rPr>
        <w:t xml:space="preserve">the value of </w:t>
      </w:r>
      <m:oMath>
        <m:sSub>
          <m:sSubPr>
            <m:ctrlPr>
              <w:rPr>
                <w:rFonts w:ascii="Cambria Math" w:eastAsia="Times New Roman" w:hAnsi="Cambria Math"/>
                <w:bCs/>
                <w:sz w:val="22"/>
                <w:szCs w:val="22"/>
                <w:lang w:val="en-US"/>
              </w:rPr>
            </m:ctrlPr>
          </m:sSubPr>
          <m:e>
            <m:r>
              <m:rPr>
                <m:sty m:val="bi"/>
              </m:rPr>
              <w:rPr>
                <w:rFonts w:ascii="Cambria Math" w:eastAsia="Times New Roman" w:hAnsi="Cambria Math"/>
                <w:sz w:val="22"/>
                <w:szCs w:val="22"/>
                <w:lang w:val="en-US"/>
              </w:rPr>
              <m:t>P</m:t>
            </m:r>
          </m:e>
          <m:sub>
            <m:r>
              <m:rPr>
                <m:sty m:val="bi"/>
              </m:rPr>
              <w:rPr>
                <w:rFonts w:ascii="Cambria Math" w:eastAsia="Times New Roman" w:hAnsi="Cambria Math"/>
                <w:sz w:val="22"/>
                <w:szCs w:val="22"/>
                <w:lang w:val="en-US"/>
              </w:rPr>
              <m:t>static</m:t>
            </m:r>
          </m:sub>
        </m:sSub>
      </m:oMath>
      <w:r w:rsidRPr="009E7914">
        <w:rPr>
          <w:rFonts w:eastAsia="Times New Roman"/>
          <w:bCs/>
          <w:sz w:val="22"/>
          <w:szCs w:val="22"/>
          <w:lang w:val="en-US"/>
        </w:rPr>
        <w:t xml:space="preserve"> </w:t>
      </w:r>
      <w:r w:rsidR="00D324E4" w:rsidRPr="009E7914">
        <w:rPr>
          <w:rFonts w:eastAsia="Times New Roman"/>
          <w:bCs/>
          <w:sz w:val="22"/>
          <w:szCs w:val="22"/>
          <w:lang w:val="en-US"/>
        </w:rPr>
        <w:t xml:space="preserve">is </w:t>
      </w:r>
      <w:r w:rsidRPr="009E7914">
        <w:rPr>
          <w:rFonts w:eastAsia="Times New Roman"/>
          <w:bCs/>
          <w:sz w:val="22"/>
          <w:szCs w:val="22"/>
          <w:lang w:val="en-US"/>
        </w:rPr>
        <w:t xml:space="preserve">equal to </w:t>
      </w:r>
      <m:oMath>
        <m:sSub>
          <m:sSubPr>
            <m:ctrlPr>
              <w:rPr>
                <w:rFonts w:ascii="Cambria Math" w:eastAsia="Times New Roman" w:hAnsi="Cambria Math"/>
                <w:bCs/>
                <w:sz w:val="22"/>
                <w:szCs w:val="22"/>
                <w:lang w:val="en-US"/>
              </w:rPr>
            </m:ctrlPr>
          </m:sSubPr>
          <m:e>
            <m:r>
              <m:rPr>
                <m:sty m:val="bi"/>
              </m:rPr>
              <w:rPr>
                <w:rFonts w:ascii="Cambria Math" w:eastAsia="Times New Roman" w:hAnsi="Cambria Math"/>
                <w:sz w:val="22"/>
                <w:szCs w:val="22"/>
                <w:lang w:val="en-US"/>
              </w:rPr>
              <m:t>P</m:t>
            </m:r>
          </m:e>
          <m:sub>
            <m:r>
              <m:rPr>
                <m:sty m:val="b"/>
              </m:rPr>
              <w:rPr>
                <w:rFonts w:ascii="Cambria Math" w:eastAsia="Times New Roman" w:hAnsi="Cambria Math"/>
                <w:sz w:val="22"/>
                <w:szCs w:val="22"/>
                <w:lang w:val="en-US"/>
              </w:rPr>
              <m:t>3</m:t>
            </m:r>
          </m:sub>
        </m:sSub>
        <m:r>
          <m:rPr>
            <m:sty m:val="p"/>
          </m:rPr>
          <w:rPr>
            <w:rFonts w:ascii="Cambria Math" w:eastAsia="Times New Roman" w:hAnsi="Cambria Math"/>
            <w:sz w:val="22"/>
            <w:szCs w:val="22"/>
            <w:lang w:val="en-US"/>
          </w:rPr>
          <m:t xml:space="preserve"> </m:t>
        </m:r>
      </m:oMath>
      <w:r w:rsidRPr="009E7914">
        <w:rPr>
          <w:rFonts w:eastAsia="Times New Roman"/>
          <w:bCs/>
          <w:sz w:val="22"/>
          <w:szCs w:val="22"/>
          <w:lang w:val="en-US"/>
        </w:rPr>
        <w:t xml:space="preserve">, </w:t>
      </w:r>
      <w:r w:rsidR="00CB5B35">
        <w:rPr>
          <w:rFonts w:eastAsia="Times New Roman"/>
          <w:bCs/>
          <w:sz w:val="22"/>
          <w:szCs w:val="22"/>
          <w:lang w:val="en-US"/>
        </w:rPr>
        <w:t xml:space="preserve">which is </w:t>
      </w:r>
      <w:r w:rsidRPr="009E7914">
        <w:rPr>
          <w:rFonts w:eastAsia="Times New Roman"/>
          <w:bCs/>
          <w:sz w:val="22"/>
          <w:szCs w:val="22"/>
          <w:lang w:val="en-US"/>
        </w:rPr>
        <w:t>the BS power consumption in micro sleep state.</w:t>
      </w:r>
      <w:r w:rsidR="00037FB8" w:rsidRPr="009E7914">
        <w:rPr>
          <w:rFonts w:eastAsia="Times New Roman"/>
          <w:bCs/>
          <w:sz w:val="22"/>
          <w:szCs w:val="22"/>
          <w:lang w:val="en-US"/>
        </w:rPr>
        <w:t xml:space="preserve"> </w:t>
      </w:r>
      <w:r w:rsidR="00EB43DB">
        <w:rPr>
          <w:rFonts w:eastAsia="Times New Roman"/>
          <w:bCs/>
          <w:sz w:val="22"/>
          <w:szCs w:val="22"/>
          <w:lang w:val="en-US"/>
        </w:rPr>
        <w:t>However</w:t>
      </w:r>
      <w:r w:rsidR="008F2EFF" w:rsidRPr="009E7914">
        <w:rPr>
          <w:rFonts w:eastAsia="Times New Roman"/>
          <w:bCs/>
          <w:sz w:val="22"/>
          <w:szCs w:val="22"/>
          <w:lang w:val="en-US"/>
        </w:rPr>
        <w:t>,</w:t>
      </w:r>
      <w:r w:rsidR="00EB43DB">
        <w:rPr>
          <w:rFonts w:eastAsia="Times New Roman"/>
          <w:bCs/>
          <w:sz w:val="22"/>
          <w:szCs w:val="22"/>
          <w:lang w:val="en-US"/>
        </w:rPr>
        <w:t xml:space="preserve"> to our view,</w:t>
      </w:r>
      <w:r w:rsidR="008F2EFF" w:rsidRPr="009E7914">
        <w:rPr>
          <w:rFonts w:eastAsia="Times New Roman"/>
          <w:bCs/>
          <w:sz w:val="22"/>
          <w:szCs w:val="22"/>
          <w:lang w:val="en-US"/>
        </w:rPr>
        <w:t xml:space="preserve"> when </w:t>
      </w:r>
      <w:r w:rsidR="00433391">
        <w:rPr>
          <w:rFonts w:eastAsia="Times New Roman"/>
          <w:bCs/>
          <w:sz w:val="22"/>
          <w:szCs w:val="22"/>
          <w:lang w:val="en-US"/>
        </w:rPr>
        <w:t>BS enters</w:t>
      </w:r>
      <w:r w:rsidR="008F2EFF" w:rsidRPr="009E7914">
        <w:rPr>
          <w:rFonts w:eastAsia="Times New Roman"/>
          <w:bCs/>
          <w:sz w:val="22"/>
          <w:szCs w:val="22"/>
          <w:lang w:val="en-US"/>
        </w:rPr>
        <w:t xml:space="preserve"> </w:t>
      </w:r>
      <w:r w:rsidR="00101D8B">
        <w:rPr>
          <w:rFonts w:eastAsia="Times New Roman"/>
          <w:bCs/>
          <w:sz w:val="22"/>
          <w:szCs w:val="22"/>
          <w:lang w:val="en-US"/>
        </w:rPr>
        <w:t xml:space="preserve">the </w:t>
      </w:r>
      <w:r w:rsidR="008F2EFF" w:rsidRPr="009E7914">
        <w:rPr>
          <w:rFonts w:eastAsia="Times New Roman"/>
          <w:bCs/>
          <w:sz w:val="22"/>
          <w:szCs w:val="22"/>
          <w:lang w:val="en-US"/>
        </w:rPr>
        <w:t xml:space="preserve">micro sleep, </w:t>
      </w:r>
      <w:r w:rsidR="00BD3181">
        <w:rPr>
          <w:rFonts w:eastAsia="Times New Roman"/>
          <w:bCs/>
          <w:sz w:val="22"/>
          <w:szCs w:val="22"/>
          <w:lang w:val="en-US"/>
        </w:rPr>
        <w:t xml:space="preserve">some of the hardware components </w:t>
      </w:r>
      <w:r w:rsidR="00433391">
        <w:rPr>
          <w:rFonts w:eastAsia="Times New Roman"/>
          <w:bCs/>
          <w:sz w:val="22"/>
          <w:szCs w:val="22"/>
          <w:lang w:val="en-US"/>
        </w:rPr>
        <w:t xml:space="preserve">are </w:t>
      </w:r>
      <w:r w:rsidR="00BD3181">
        <w:rPr>
          <w:rFonts w:eastAsia="Times New Roman"/>
          <w:bCs/>
          <w:sz w:val="22"/>
          <w:szCs w:val="22"/>
          <w:lang w:val="en-US"/>
        </w:rPr>
        <w:t xml:space="preserve">still </w:t>
      </w:r>
      <w:r w:rsidR="00F47F43">
        <w:rPr>
          <w:rFonts w:eastAsia="Times New Roman"/>
          <w:bCs/>
          <w:sz w:val="22"/>
          <w:szCs w:val="22"/>
          <w:lang w:val="en-US"/>
        </w:rPr>
        <w:t>assume</w:t>
      </w:r>
      <w:r w:rsidR="001C6EFF">
        <w:rPr>
          <w:rFonts w:eastAsia="Times New Roman"/>
          <w:bCs/>
          <w:sz w:val="22"/>
          <w:szCs w:val="22"/>
          <w:lang w:val="en-US"/>
        </w:rPr>
        <w:t>d</w:t>
      </w:r>
      <w:r w:rsidR="00F47F43">
        <w:rPr>
          <w:rFonts w:eastAsia="Times New Roman"/>
          <w:bCs/>
          <w:sz w:val="22"/>
          <w:szCs w:val="22"/>
          <w:lang w:val="en-US"/>
        </w:rPr>
        <w:t xml:space="preserve"> to be active </w:t>
      </w:r>
      <w:r w:rsidR="008F2EFF" w:rsidRPr="009E7914">
        <w:rPr>
          <w:rFonts w:eastAsia="Times New Roman"/>
          <w:bCs/>
          <w:sz w:val="22"/>
          <w:szCs w:val="22"/>
          <w:lang w:val="en-US"/>
        </w:rPr>
        <w:t xml:space="preserve">that may </w:t>
      </w:r>
      <w:r w:rsidR="00DF24F8" w:rsidRPr="009E7914">
        <w:rPr>
          <w:rFonts w:eastAsia="Times New Roman"/>
          <w:bCs/>
          <w:sz w:val="22"/>
          <w:szCs w:val="22"/>
          <w:lang w:val="en-US"/>
        </w:rPr>
        <w:t xml:space="preserve">have power consumption </w:t>
      </w:r>
      <w:r w:rsidR="00290FB4">
        <w:rPr>
          <w:rFonts w:eastAsia="Times New Roman"/>
          <w:bCs/>
          <w:sz w:val="22"/>
          <w:szCs w:val="22"/>
          <w:lang w:val="en-US"/>
        </w:rPr>
        <w:t xml:space="preserve">still </w:t>
      </w:r>
      <w:r w:rsidR="00DF24F8" w:rsidRPr="009E7914">
        <w:rPr>
          <w:rFonts w:eastAsia="Times New Roman"/>
          <w:bCs/>
          <w:sz w:val="22"/>
          <w:szCs w:val="22"/>
          <w:lang w:val="en-US"/>
        </w:rPr>
        <w:t>propo</w:t>
      </w:r>
      <w:r w:rsidR="009E7914">
        <w:rPr>
          <w:rFonts w:eastAsia="Times New Roman"/>
          <w:bCs/>
          <w:sz w:val="22"/>
          <w:szCs w:val="22"/>
          <w:lang w:val="en-US"/>
        </w:rPr>
        <w:t xml:space="preserve">rtional </w:t>
      </w:r>
      <w:r w:rsidR="00DF24F8" w:rsidRPr="009E7914">
        <w:rPr>
          <w:rFonts w:eastAsia="Times New Roman"/>
          <w:bCs/>
          <w:sz w:val="22"/>
          <w:szCs w:val="22"/>
          <w:lang w:val="en-US"/>
        </w:rPr>
        <w:t xml:space="preserve">to the </w:t>
      </w:r>
      <w:r w:rsidR="008F2EFF" w:rsidRPr="009E7914">
        <w:rPr>
          <w:rFonts w:eastAsia="Times New Roman"/>
          <w:bCs/>
          <w:sz w:val="22"/>
          <w:szCs w:val="22"/>
          <w:lang w:val="en-US"/>
        </w:rPr>
        <w:t xml:space="preserve">number of Tx. </w:t>
      </w:r>
      <w:r w:rsidR="0025058E">
        <w:rPr>
          <w:rFonts w:eastAsia="Times New Roman"/>
          <w:bCs/>
          <w:sz w:val="22"/>
          <w:szCs w:val="22"/>
          <w:lang w:val="en-US"/>
        </w:rPr>
        <w:t>Thus</w:t>
      </w:r>
      <w:r w:rsidR="008F2EFF" w:rsidRPr="009E7914">
        <w:rPr>
          <w:rFonts w:eastAsia="Times New Roman"/>
          <w:bCs/>
          <w:sz w:val="22"/>
          <w:szCs w:val="22"/>
          <w:lang w:val="en-US"/>
        </w:rPr>
        <w:t xml:space="preserve">, </w:t>
      </w:r>
      <w:r w:rsidR="00DF24F8" w:rsidRPr="009E7914">
        <w:rPr>
          <w:rFonts w:eastAsia="Times New Roman"/>
          <w:bCs/>
          <w:sz w:val="22"/>
          <w:szCs w:val="22"/>
          <w:lang w:val="en-US"/>
        </w:rPr>
        <w:t>t</w:t>
      </w:r>
      <w:r w:rsidR="008F2EFF" w:rsidRPr="009E7914">
        <w:rPr>
          <w:rFonts w:eastAsia="Times New Roman"/>
          <w:bCs/>
          <w:sz w:val="22"/>
          <w:szCs w:val="22"/>
          <w:lang w:val="en-US"/>
        </w:rPr>
        <w:t xml:space="preserve">he static BS power consumption </w:t>
      </w:r>
      <m:oMath>
        <m:sSub>
          <m:sSubPr>
            <m:ctrlPr>
              <w:rPr>
                <w:rFonts w:ascii="Cambria Math" w:eastAsia="Times New Roman" w:hAnsi="Cambria Math"/>
                <w:bCs/>
                <w:sz w:val="22"/>
                <w:szCs w:val="22"/>
                <w:lang w:val="en-US"/>
              </w:rPr>
            </m:ctrlPr>
          </m:sSubPr>
          <m:e>
            <m:r>
              <m:rPr>
                <m:sty m:val="bi"/>
              </m:rPr>
              <w:rPr>
                <w:rFonts w:ascii="Cambria Math" w:eastAsia="Times New Roman" w:hAnsi="Cambria Math"/>
                <w:sz w:val="22"/>
                <w:szCs w:val="22"/>
                <w:lang w:val="en-US"/>
              </w:rPr>
              <m:t>P</m:t>
            </m:r>
          </m:e>
          <m:sub>
            <m:r>
              <m:rPr>
                <m:sty m:val="bi"/>
              </m:rPr>
              <w:rPr>
                <w:rFonts w:ascii="Cambria Math" w:eastAsia="Times New Roman" w:hAnsi="Cambria Math"/>
                <w:sz w:val="22"/>
                <w:szCs w:val="22"/>
                <w:lang w:val="en-US"/>
              </w:rPr>
              <m:t>static</m:t>
            </m:r>
          </m:sub>
        </m:sSub>
      </m:oMath>
      <w:r w:rsidR="008F2EFF" w:rsidRPr="009E7914">
        <w:rPr>
          <w:rFonts w:eastAsia="Times New Roman"/>
          <w:bCs/>
          <w:sz w:val="22"/>
          <w:szCs w:val="22"/>
          <w:lang w:val="en-US"/>
        </w:rPr>
        <w:t xml:space="preserve"> shall be defined </w:t>
      </w:r>
      <w:r w:rsidR="009E7914">
        <w:rPr>
          <w:rFonts w:eastAsia="Times New Roman"/>
          <w:bCs/>
          <w:sz w:val="22"/>
          <w:szCs w:val="22"/>
          <w:lang w:val="en-US"/>
        </w:rPr>
        <w:t xml:space="preserve">separately and </w:t>
      </w:r>
      <w:r w:rsidR="0025058E">
        <w:rPr>
          <w:rFonts w:eastAsia="Times New Roman"/>
          <w:bCs/>
          <w:sz w:val="22"/>
          <w:szCs w:val="22"/>
          <w:lang w:val="en-US"/>
        </w:rPr>
        <w:t xml:space="preserve">it should </w:t>
      </w:r>
      <w:r w:rsidR="009E7914">
        <w:rPr>
          <w:rFonts w:eastAsia="Times New Roman"/>
          <w:bCs/>
          <w:sz w:val="22"/>
          <w:szCs w:val="22"/>
          <w:lang w:val="en-US"/>
        </w:rPr>
        <w:t xml:space="preserve">not </w:t>
      </w:r>
      <w:r w:rsidR="008F2EFF" w:rsidRPr="009E7914">
        <w:rPr>
          <w:rFonts w:eastAsia="Times New Roman"/>
          <w:bCs/>
          <w:sz w:val="22"/>
          <w:szCs w:val="22"/>
          <w:lang w:val="en-US"/>
        </w:rPr>
        <w:t>equal to</w:t>
      </w:r>
      <w:r w:rsidR="00C71627">
        <w:rPr>
          <w:rFonts w:eastAsia="Times New Roman"/>
          <w:bCs/>
          <w:sz w:val="22"/>
          <w:szCs w:val="22"/>
          <w:lang w:val="en-US"/>
        </w:rPr>
        <w:t xml:space="preserve"> the power consumption of</w:t>
      </w:r>
      <w:r w:rsidR="008F2EFF" w:rsidRPr="009E7914">
        <w:rPr>
          <w:rFonts w:eastAsia="Times New Roman"/>
          <w:bCs/>
          <w:sz w:val="22"/>
          <w:szCs w:val="22"/>
          <w:lang w:val="en-US"/>
        </w:rPr>
        <w:t xml:space="preserve"> any sleep state</w:t>
      </w:r>
      <w:r w:rsidR="00DF24F8">
        <w:rPr>
          <w:rFonts w:eastAsia="Times New Roman"/>
          <w:bCs/>
          <w:sz w:val="22"/>
          <w:szCs w:val="22"/>
          <w:lang w:val="en-US"/>
        </w:rPr>
        <w:t>.</w:t>
      </w:r>
    </w:p>
    <w:p w14:paraId="0E65540A" w14:textId="6C67A202" w:rsidR="00F87020" w:rsidRPr="00F87020" w:rsidRDefault="00503CB2" w:rsidP="002F53FE">
      <w:pPr>
        <w:jc w:val="both"/>
        <w:rPr>
          <w:b/>
          <w:sz w:val="22"/>
          <w:szCs w:val="22"/>
          <w:lang w:val="en-US"/>
        </w:rPr>
      </w:pPr>
      <w:bookmarkStart w:id="21" w:name="OLE_LINK10_Obs"/>
      <w:r w:rsidRPr="00951568">
        <w:rPr>
          <w:b/>
          <w:sz w:val="22"/>
          <w:szCs w:val="22"/>
          <w:lang w:val="en-US"/>
        </w:rPr>
        <w:t>Observation-</w:t>
      </w:r>
      <w:r w:rsidR="000C5FDC">
        <w:rPr>
          <w:b/>
          <w:sz w:val="22"/>
          <w:szCs w:val="22"/>
          <w:lang w:val="en-US"/>
        </w:rPr>
        <w:t>7</w:t>
      </w:r>
      <w:r w:rsidRPr="00951568">
        <w:rPr>
          <w:b/>
          <w:sz w:val="22"/>
          <w:szCs w:val="22"/>
          <w:lang w:val="en-US"/>
        </w:rPr>
        <w:t>: The static BS power consumption</w:t>
      </w:r>
      <w:r>
        <w:rPr>
          <w:b/>
          <w:sz w:val="22"/>
          <w:szCs w:val="22"/>
          <w:lang w:val="en-US"/>
        </w:rPr>
        <w:t xml:space="preserve"> </w:t>
      </w:r>
      <m:oMath>
        <m:sSub>
          <m:sSubPr>
            <m:ctrlPr>
              <w:rPr>
                <w:rFonts w:ascii="Cambria Math" w:hAnsi="Cambria Math"/>
                <w:b/>
                <w:bCs/>
                <w:i/>
                <w:iCs/>
                <w:sz w:val="22"/>
                <w:szCs w:val="22"/>
                <w:lang w:val="en-US"/>
              </w:rPr>
            </m:ctrlPr>
          </m:sSubPr>
          <m:e>
            <m:r>
              <m:rPr>
                <m:sty m:val="bi"/>
              </m:rPr>
              <w:rPr>
                <w:rFonts w:ascii="Cambria Math" w:hAnsi="Cambria Math"/>
                <w:sz w:val="22"/>
                <w:szCs w:val="22"/>
                <w:lang w:val="en-US"/>
              </w:rPr>
              <m:t>P</m:t>
            </m:r>
          </m:e>
          <m:sub>
            <m:r>
              <m:rPr>
                <m:sty m:val="bi"/>
              </m:rPr>
              <w:rPr>
                <w:rFonts w:ascii="Cambria Math" w:hAnsi="Cambria Math"/>
                <w:sz w:val="22"/>
                <w:szCs w:val="22"/>
                <w:lang w:val="en-US"/>
              </w:rPr>
              <m:t>static</m:t>
            </m:r>
          </m:sub>
        </m:sSub>
      </m:oMath>
      <w:r>
        <w:rPr>
          <w:b/>
          <w:sz w:val="22"/>
          <w:szCs w:val="22"/>
          <w:lang w:val="en-US"/>
        </w:rPr>
        <w:t xml:space="preserve"> shall </w:t>
      </w:r>
      <w:r w:rsidR="009E7914" w:rsidRPr="009E7914">
        <w:rPr>
          <w:b/>
          <w:sz w:val="22"/>
          <w:szCs w:val="22"/>
          <w:lang w:val="en-US"/>
        </w:rPr>
        <w:t xml:space="preserve">be defined separately and </w:t>
      </w:r>
      <w:r w:rsidR="00420598">
        <w:rPr>
          <w:b/>
          <w:sz w:val="22"/>
          <w:szCs w:val="22"/>
          <w:lang w:val="en-US"/>
        </w:rPr>
        <w:t xml:space="preserve">it shall </w:t>
      </w:r>
      <w:r w:rsidR="009E7914" w:rsidRPr="009E7914">
        <w:rPr>
          <w:b/>
          <w:sz w:val="22"/>
          <w:szCs w:val="22"/>
          <w:lang w:val="en-US"/>
        </w:rPr>
        <w:t xml:space="preserve">not equal to </w:t>
      </w:r>
      <w:r w:rsidR="005959E8">
        <w:rPr>
          <w:b/>
          <w:sz w:val="22"/>
          <w:szCs w:val="22"/>
          <w:lang w:val="en-US"/>
        </w:rPr>
        <w:t xml:space="preserve">the power consumption of </w:t>
      </w:r>
      <w:r w:rsidR="009E7914" w:rsidRPr="009E7914">
        <w:rPr>
          <w:b/>
          <w:sz w:val="22"/>
          <w:szCs w:val="22"/>
          <w:lang w:val="en-US"/>
        </w:rPr>
        <w:t>any sleep state</w:t>
      </w:r>
      <w:r w:rsidR="00F60572">
        <w:rPr>
          <w:b/>
          <w:sz w:val="22"/>
          <w:szCs w:val="22"/>
          <w:lang w:val="en-US"/>
        </w:rPr>
        <w:t>.</w:t>
      </w:r>
    </w:p>
    <w:bookmarkEnd w:id="21"/>
    <w:p w14:paraId="347F1005" w14:textId="492793FE" w:rsidR="001A6683" w:rsidRPr="00984F54" w:rsidRDefault="00361C7C" w:rsidP="00984F54">
      <w:pPr>
        <w:pStyle w:val="Heading3"/>
      </w:pPr>
      <w:r>
        <w:t>Active DL</w:t>
      </w:r>
      <w:r w:rsidR="009B713C">
        <w:t xml:space="preserve"> power scaling</w:t>
      </w:r>
    </w:p>
    <w:p w14:paraId="6AF50074" w14:textId="422F126B" w:rsidR="00486DE7" w:rsidRPr="00AA69F5" w:rsidRDefault="00486DE7" w:rsidP="005B5FD2">
      <w:pPr>
        <w:pStyle w:val="ListParagraph"/>
        <w:numPr>
          <w:ilvl w:val="0"/>
          <w:numId w:val="16"/>
        </w:numPr>
        <w:jc w:val="both"/>
        <w:rPr>
          <w:rFonts w:eastAsia="Times New Roman"/>
          <w:bCs/>
          <w:sz w:val="22"/>
          <w:szCs w:val="22"/>
          <w:lang w:val="en-US"/>
        </w:rPr>
      </w:pPr>
      <w:r>
        <w:rPr>
          <w:b/>
          <w:sz w:val="22"/>
          <w:szCs w:val="22"/>
          <w:lang w:val="en-US"/>
        </w:rPr>
        <w:t xml:space="preserve">Scaling in </w:t>
      </w:r>
      <w:r w:rsidRPr="00327610">
        <w:rPr>
          <w:b/>
          <w:sz w:val="22"/>
          <w:szCs w:val="22"/>
          <w:lang w:val="en-US"/>
        </w:rPr>
        <w:t>spatial/antenna-domain and power-domain</w:t>
      </w:r>
    </w:p>
    <w:p w14:paraId="5CA564DB" w14:textId="3DEC0A39" w:rsidR="00603232" w:rsidRDefault="000E1BEC" w:rsidP="009536C7">
      <w:pPr>
        <w:jc w:val="both"/>
        <w:rPr>
          <w:rFonts w:eastAsia="Times New Roman"/>
          <w:bCs/>
          <w:sz w:val="22"/>
          <w:szCs w:val="22"/>
          <w:lang w:val="en-US"/>
        </w:rPr>
      </w:pPr>
      <w:r>
        <w:rPr>
          <w:rFonts w:eastAsia="Times New Roman"/>
          <w:bCs/>
          <w:sz w:val="22"/>
          <w:szCs w:val="22"/>
          <w:lang w:val="en-US"/>
        </w:rPr>
        <w:t xml:space="preserve">Considering of </w:t>
      </w:r>
      <w:r w:rsidR="00867FC2">
        <w:rPr>
          <w:rFonts w:eastAsia="Times New Roman"/>
          <w:bCs/>
          <w:sz w:val="22"/>
          <w:szCs w:val="22"/>
          <w:lang w:val="en-US"/>
        </w:rPr>
        <w:t xml:space="preserve">the </w:t>
      </w:r>
      <w:r w:rsidR="00264152">
        <w:rPr>
          <w:rFonts w:eastAsia="Times New Roman"/>
          <w:bCs/>
          <w:sz w:val="22"/>
          <w:szCs w:val="22"/>
          <w:lang w:val="en-US"/>
        </w:rPr>
        <w:t>BS in active DL, i</w:t>
      </w:r>
      <w:r w:rsidR="009536C7" w:rsidRPr="00981D59">
        <w:rPr>
          <w:rFonts w:eastAsia="Times New Roman"/>
          <w:bCs/>
          <w:sz w:val="22"/>
          <w:szCs w:val="22"/>
          <w:lang w:val="en-US"/>
        </w:rPr>
        <w:t>t is no</w:t>
      </w:r>
      <w:r w:rsidR="009536C7" w:rsidRPr="00672010">
        <w:rPr>
          <w:rFonts w:eastAsia="Times New Roman"/>
          <w:bCs/>
          <w:sz w:val="22"/>
          <w:szCs w:val="22"/>
          <w:lang w:val="en-US"/>
        </w:rPr>
        <w:t>t</w:t>
      </w:r>
      <w:r w:rsidR="00264152">
        <w:rPr>
          <w:rFonts w:eastAsia="Times New Roman"/>
          <w:bCs/>
          <w:sz w:val="22"/>
          <w:szCs w:val="22"/>
          <w:lang w:val="en-US"/>
        </w:rPr>
        <w:t>ic</w:t>
      </w:r>
      <w:r w:rsidR="009536C7" w:rsidRPr="00672010">
        <w:rPr>
          <w:rFonts w:eastAsia="Times New Roman"/>
          <w:bCs/>
          <w:sz w:val="22"/>
          <w:szCs w:val="22"/>
          <w:lang w:val="en-US"/>
        </w:rPr>
        <w:t xml:space="preserve">ed that </w:t>
      </w:r>
      <w:r w:rsidR="009536C7" w:rsidRPr="00D35C16">
        <w:rPr>
          <w:rFonts w:eastAsia="Times New Roman"/>
          <w:bCs/>
          <w:sz w:val="22"/>
          <w:szCs w:val="22"/>
          <w:lang w:val="en-US"/>
        </w:rPr>
        <w:t xml:space="preserve">the </w:t>
      </w:r>
      <w:r>
        <w:rPr>
          <w:rFonts w:eastAsia="Times New Roman"/>
          <w:bCs/>
          <w:sz w:val="22"/>
          <w:szCs w:val="22"/>
          <w:lang w:val="en-US"/>
        </w:rPr>
        <w:t>dynamic</w:t>
      </w:r>
      <w:r w:rsidR="009536C7" w:rsidRPr="00D35C16">
        <w:rPr>
          <w:rFonts w:eastAsia="Times New Roman"/>
          <w:bCs/>
          <w:sz w:val="22"/>
          <w:szCs w:val="22"/>
          <w:lang w:val="en-US"/>
        </w:rPr>
        <w:t xml:space="preserve"> power consumption of some BS’s components depends on both the number of active Tx and the </w:t>
      </w:r>
      <w:r w:rsidR="009536C7">
        <w:rPr>
          <w:rFonts w:eastAsia="Times New Roman"/>
          <w:bCs/>
          <w:sz w:val="22"/>
          <w:szCs w:val="22"/>
          <w:lang w:val="en-US"/>
        </w:rPr>
        <w:t>transmit</w:t>
      </w:r>
      <w:r w:rsidR="009536C7" w:rsidRPr="00D35C16">
        <w:rPr>
          <w:rFonts w:eastAsia="Times New Roman"/>
          <w:bCs/>
          <w:sz w:val="22"/>
          <w:szCs w:val="22"/>
          <w:lang w:val="en-US"/>
        </w:rPr>
        <w:t xml:space="preserve"> power (e.g., </w:t>
      </w:r>
      <w:r w:rsidR="002867AF">
        <w:rPr>
          <w:rFonts w:eastAsia="Times New Roman"/>
          <w:bCs/>
          <w:sz w:val="22"/>
          <w:szCs w:val="22"/>
          <w:lang w:val="en-US"/>
        </w:rPr>
        <w:t>Power Amplifier</w:t>
      </w:r>
      <w:r w:rsidR="009536C7" w:rsidRPr="00D35C16">
        <w:rPr>
          <w:rFonts w:eastAsia="Times New Roman"/>
          <w:bCs/>
          <w:sz w:val="22"/>
          <w:szCs w:val="22"/>
          <w:lang w:val="en-US"/>
        </w:rPr>
        <w:t xml:space="preserve">). However, the </w:t>
      </w:r>
      <w:r>
        <w:rPr>
          <w:rFonts w:eastAsia="Times New Roman"/>
          <w:bCs/>
          <w:sz w:val="22"/>
          <w:szCs w:val="22"/>
          <w:lang w:val="en-US"/>
        </w:rPr>
        <w:t xml:space="preserve">dynamic </w:t>
      </w:r>
      <w:r w:rsidR="009536C7" w:rsidRPr="00D35C16">
        <w:rPr>
          <w:rFonts w:eastAsia="Times New Roman"/>
          <w:bCs/>
          <w:sz w:val="22"/>
          <w:szCs w:val="22"/>
          <w:lang w:val="en-US"/>
        </w:rPr>
        <w:t xml:space="preserve">power consumption of some other components depends only on the number of </w:t>
      </w:r>
      <w:r w:rsidR="009536C7">
        <w:rPr>
          <w:rFonts w:eastAsia="Times New Roman"/>
          <w:bCs/>
          <w:sz w:val="22"/>
          <w:szCs w:val="22"/>
          <w:lang w:val="en-US"/>
        </w:rPr>
        <w:t>active Tx</w:t>
      </w:r>
      <w:r w:rsidR="009536C7">
        <w:rPr>
          <w:bCs/>
          <w:sz w:val="22"/>
          <w:szCs w:val="22"/>
          <w:lang w:val="en-US"/>
        </w:rPr>
        <w:t xml:space="preserve">. Hence, </w:t>
      </w:r>
      <w:r w:rsidR="009536C7">
        <w:rPr>
          <w:rFonts w:eastAsia="Times New Roman"/>
          <w:bCs/>
          <w:sz w:val="22"/>
          <w:szCs w:val="22"/>
          <w:lang w:val="en-US"/>
        </w:rPr>
        <w:t xml:space="preserve">the BS power consumption </w:t>
      </w:r>
      <w:r w:rsidR="00145FFC" w:rsidRPr="00AB265E">
        <w:rPr>
          <w:rFonts w:eastAsia="Times New Roman"/>
          <w:bCs/>
          <w:iCs/>
          <w:sz w:val="22"/>
          <w:szCs w:val="22"/>
          <w:lang w:val="en-US"/>
        </w:rPr>
        <w:t xml:space="preserve">in active DL state </w:t>
      </w:r>
      <w:r w:rsidR="00D02691">
        <w:rPr>
          <w:rFonts w:eastAsia="Times New Roman"/>
          <w:bCs/>
          <w:sz w:val="22"/>
          <w:szCs w:val="22"/>
          <w:lang w:val="en-US"/>
        </w:rPr>
        <w:t xml:space="preserve">can be </w:t>
      </w:r>
      <w:r w:rsidR="00967638">
        <w:rPr>
          <w:rFonts w:eastAsia="Times New Roman"/>
          <w:bCs/>
          <w:sz w:val="22"/>
          <w:szCs w:val="22"/>
          <w:lang w:val="en-US"/>
        </w:rPr>
        <w:t xml:space="preserve">expressed </w:t>
      </w:r>
      <w:r w:rsidR="009536C7">
        <w:rPr>
          <w:rFonts w:eastAsia="Times New Roman"/>
          <w:bCs/>
          <w:sz w:val="22"/>
          <w:szCs w:val="22"/>
          <w:lang w:val="en-US"/>
        </w:rPr>
        <w:t>as</w:t>
      </w:r>
      <w:r w:rsidR="00FA1F20">
        <w:rPr>
          <w:rFonts w:eastAsia="Times New Roman"/>
          <w:bCs/>
          <w:sz w:val="22"/>
          <w:szCs w:val="22"/>
          <w:lang w:val="en-US"/>
        </w:rPr>
        <w:t xml:space="preserve"> follows</w:t>
      </w:r>
      <w:r w:rsidR="009536C7">
        <w:rPr>
          <w:rFonts w:eastAsia="Times New Roman"/>
          <w:bCs/>
          <w:sz w:val="22"/>
          <w:szCs w:val="22"/>
          <w:lang w:val="en-US"/>
        </w:rPr>
        <w:t>:</w:t>
      </w:r>
    </w:p>
    <w:p w14:paraId="0D6709AE" w14:textId="6436A7E2" w:rsidR="00572A49" w:rsidRPr="009A26CA" w:rsidRDefault="00A6759B" w:rsidP="00652205">
      <w:pPr>
        <w:ind w:left="1850"/>
        <w:jc w:val="center"/>
        <w:rPr>
          <w:rFonts w:ascii="Cambria Math" w:eastAsia="Times New Roman" w:hAnsi="Cambria Math"/>
          <w:b/>
          <w:i/>
          <w:sz w:val="22"/>
          <w:szCs w:val="22"/>
          <w:lang w:val="en-US"/>
        </w:rPr>
      </w:pPr>
      <m:oMathPara>
        <m:oMathParaPr>
          <m:jc m:val="right"/>
        </m:oMathParaPr>
        <m:oMath>
          <m:sSup>
            <m:sSupPr>
              <m:ctrlPr>
                <w:rPr>
                  <w:rFonts w:ascii="Cambria Math" w:eastAsia="Times New Roman" w:hAnsi="Cambria Math"/>
                  <w:b/>
                  <w:i/>
                  <w:sz w:val="22"/>
                  <w:szCs w:val="22"/>
                  <w:lang w:val="en-US"/>
                </w:rPr>
              </m:ctrlPr>
            </m:sSupPr>
            <m:e>
              <m:r>
                <m:rPr>
                  <m:sty m:val="bi"/>
                </m:rPr>
                <w:rPr>
                  <w:rFonts w:ascii="Cambria Math" w:eastAsia="Times New Roman" w:hAnsi="Cambria Math"/>
                  <w:sz w:val="22"/>
                  <w:szCs w:val="22"/>
                  <w:lang w:val="en-US"/>
                </w:rPr>
                <m:t>P</m:t>
              </m:r>
            </m:e>
            <m:sup>
              <m:r>
                <m:rPr>
                  <m:sty m:val="bi"/>
                </m:rPr>
                <w:rPr>
                  <w:rFonts w:ascii="Cambria Math" w:eastAsia="Times New Roman" w:hAnsi="Cambria Math"/>
                  <w:sz w:val="22"/>
                  <w:szCs w:val="22"/>
                  <w:lang w:val="en-US"/>
                </w:rPr>
                <m:t>DL</m:t>
              </m:r>
            </m:sup>
          </m:sSup>
          <m:r>
            <m:rPr>
              <m:sty m:val="bi"/>
            </m:rPr>
            <w:rPr>
              <w:rFonts w:ascii="Cambria Math" w:eastAsia="Times New Roman" w:hAnsi="Cambria Math"/>
              <w:sz w:val="22"/>
              <w:szCs w:val="22"/>
              <w:lang w:val="en-US"/>
            </w:rPr>
            <m:t>=(</m:t>
          </m:r>
          <m:sSub>
            <m:sSubPr>
              <m:ctrlPr>
                <w:rPr>
                  <w:rFonts w:ascii="Cambria Math" w:eastAsia="Times New Roman" w:hAnsi="Cambria Math"/>
                  <w:b/>
                  <w:i/>
                  <w:sz w:val="22"/>
                  <w:szCs w:val="22"/>
                  <w:lang w:val="en-US"/>
                </w:rPr>
              </m:ctrlPr>
            </m:sSubPr>
            <m:e>
              <m:r>
                <m:rPr>
                  <m:sty m:val="bi"/>
                </m:rPr>
                <w:rPr>
                  <w:rFonts w:ascii="Cambria Math" w:eastAsia="Times New Roman" w:hAnsi="Cambria Math"/>
                  <w:sz w:val="22"/>
                  <w:szCs w:val="22"/>
                  <w:lang w:val="en-US"/>
                </w:rPr>
                <m:t>N</m:t>
              </m:r>
            </m:e>
            <m:sub>
              <m:r>
                <m:rPr>
                  <m:sty m:val="bi"/>
                </m:rPr>
                <w:rPr>
                  <w:rFonts w:ascii="Cambria Math" w:eastAsia="Times New Roman" w:hAnsi="Cambria Math"/>
                  <w:sz w:val="22"/>
                  <w:szCs w:val="22"/>
                  <w:lang w:val="en-US"/>
                </w:rPr>
                <m:t>Tx</m:t>
              </m:r>
            </m:sub>
          </m:sSub>
          <m:r>
            <m:rPr>
              <m:sty m:val="bi"/>
            </m:rPr>
            <w:rPr>
              <w:rFonts w:ascii="Cambria Math" w:eastAsia="Times New Roman" w:hAnsi="Cambria Math"/>
              <w:sz w:val="22"/>
              <w:szCs w:val="22"/>
              <w:lang w:val="en-US"/>
            </w:rPr>
            <m:t>*</m:t>
          </m:r>
          <m:sSub>
            <m:sSubPr>
              <m:ctrlPr>
                <w:rPr>
                  <w:rFonts w:ascii="Cambria Math" w:eastAsia="Times New Roman" w:hAnsi="Cambria Math"/>
                  <w:b/>
                  <w:i/>
                  <w:sz w:val="22"/>
                  <w:szCs w:val="22"/>
                  <w:lang w:val="en-US"/>
                </w:rPr>
              </m:ctrlPr>
            </m:sSubPr>
            <m:e>
              <m:r>
                <m:rPr>
                  <m:sty m:val="bi"/>
                </m:rPr>
                <w:rPr>
                  <w:rFonts w:ascii="Cambria Math" w:eastAsia="Times New Roman" w:hAnsi="Cambria Math"/>
                  <w:sz w:val="22"/>
                  <w:szCs w:val="22"/>
                  <w:lang w:val="en-US"/>
                </w:rPr>
                <m:t>P</m:t>
              </m:r>
            </m:e>
            <m:sub>
              <m:r>
                <m:rPr>
                  <m:sty m:val="bi"/>
                </m:rPr>
                <w:rPr>
                  <w:rFonts w:ascii="Cambria Math" w:eastAsia="Times New Roman" w:hAnsi="Cambria Math"/>
                  <w:sz w:val="22"/>
                  <w:szCs w:val="22"/>
                  <w:lang w:val="en-US"/>
                </w:rPr>
                <m:t>T</m:t>
              </m:r>
            </m:sub>
          </m:sSub>
          <m:r>
            <m:rPr>
              <m:sty m:val="bi"/>
            </m:rPr>
            <w:rPr>
              <w:rFonts w:ascii="Cambria Math" w:eastAsia="Times New Roman" w:hAnsi="Cambria Math"/>
              <w:sz w:val="22"/>
              <w:szCs w:val="22"/>
              <w:lang w:val="en-US"/>
            </w:rPr>
            <m:t>*</m:t>
          </m:r>
          <m:sSub>
            <m:sSubPr>
              <m:ctrlPr>
                <w:rPr>
                  <w:rFonts w:ascii="Cambria Math" w:eastAsia="Times New Roman" w:hAnsi="Cambria Math"/>
                  <w:b/>
                  <w:i/>
                  <w:sz w:val="22"/>
                  <w:szCs w:val="22"/>
                  <w:lang w:val="en-US"/>
                </w:rPr>
              </m:ctrlPr>
            </m:sSubPr>
            <m:e>
              <m:r>
                <m:rPr>
                  <m:sty m:val="bi"/>
                </m:rPr>
                <w:rPr>
                  <w:rFonts w:ascii="Cambria Math" w:eastAsia="Times New Roman" w:hAnsi="Cambria Math"/>
                  <w:sz w:val="22"/>
                  <w:szCs w:val="22"/>
                  <w:lang w:val="en-US"/>
                </w:rPr>
                <m:t>P</m:t>
              </m:r>
            </m:e>
            <m:sub>
              <m:r>
                <m:rPr>
                  <m:sty m:val="bi"/>
                </m:rPr>
                <w:rPr>
                  <w:rFonts w:ascii="Cambria Math" w:eastAsia="Times New Roman" w:hAnsi="Cambria Math"/>
                  <w:sz w:val="22"/>
                  <w:szCs w:val="22"/>
                  <w:lang w:val="en-US"/>
                </w:rPr>
                <m:t>dyn, Tx, Pt</m:t>
              </m:r>
            </m:sub>
          </m:sSub>
          <m:r>
            <m:rPr>
              <m:sty m:val="bi"/>
            </m:rPr>
            <w:rPr>
              <w:rFonts w:ascii="Cambria Math" w:eastAsia="Times New Roman" w:hAnsi="Cambria Math"/>
              <w:sz w:val="22"/>
              <w:szCs w:val="22"/>
              <w:lang w:val="en-US"/>
            </w:rPr>
            <m:t>) +</m:t>
          </m:r>
          <m:r>
            <m:rPr>
              <m:nor/>
            </m:rPr>
            <w:rPr>
              <w:rFonts w:ascii="Cambria Math" w:eastAsia="Times New Roman" w:hAnsi="Cambria Math"/>
              <w:b/>
              <w:i/>
              <w:sz w:val="22"/>
              <w:szCs w:val="22"/>
              <w:lang w:val="en-US"/>
            </w:rPr>
            <m:t> ( </m:t>
          </m:r>
          <m:sSub>
            <m:sSubPr>
              <m:ctrlPr>
                <w:rPr>
                  <w:rFonts w:ascii="Cambria Math" w:eastAsia="Times New Roman" w:hAnsi="Cambria Math"/>
                  <w:b/>
                  <w:i/>
                  <w:sz w:val="22"/>
                  <w:szCs w:val="22"/>
                  <w:lang w:val="en-US"/>
                </w:rPr>
              </m:ctrlPr>
            </m:sSubPr>
            <m:e>
              <m:r>
                <m:rPr>
                  <m:sty m:val="bi"/>
                </m:rPr>
                <w:rPr>
                  <w:rFonts w:ascii="Cambria Math" w:eastAsia="Times New Roman" w:hAnsi="Cambria Math"/>
                  <w:sz w:val="22"/>
                  <w:szCs w:val="22"/>
                  <w:lang w:val="en-US"/>
                </w:rPr>
                <m:t>N</m:t>
              </m:r>
            </m:e>
            <m:sub>
              <m:r>
                <m:rPr>
                  <m:sty m:val="bi"/>
                </m:rPr>
                <w:rPr>
                  <w:rFonts w:ascii="Cambria Math" w:eastAsia="Times New Roman" w:hAnsi="Cambria Math"/>
                  <w:sz w:val="22"/>
                  <w:szCs w:val="22"/>
                  <w:lang w:val="en-US"/>
                </w:rPr>
                <m:t>Tx</m:t>
              </m:r>
            </m:sub>
          </m:sSub>
          <m:r>
            <m:rPr>
              <m:sty m:val="bi"/>
            </m:rPr>
            <w:rPr>
              <w:rFonts w:ascii="Cambria Math" w:eastAsia="Times New Roman" w:hAnsi="Cambria Math"/>
              <w:sz w:val="22"/>
              <w:szCs w:val="22"/>
              <w:lang w:val="en-US"/>
            </w:rPr>
            <m:t>*</m:t>
          </m:r>
          <m:sSub>
            <m:sSubPr>
              <m:ctrlPr>
                <w:rPr>
                  <w:rFonts w:ascii="Cambria Math" w:eastAsia="Times New Roman" w:hAnsi="Cambria Math"/>
                  <w:b/>
                  <w:i/>
                  <w:sz w:val="22"/>
                  <w:szCs w:val="22"/>
                  <w:lang w:val="en-US"/>
                </w:rPr>
              </m:ctrlPr>
            </m:sSubPr>
            <m:e>
              <m:r>
                <m:rPr>
                  <m:sty m:val="bi"/>
                </m:rPr>
                <w:rPr>
                  <w:rFonts w:ascii="Cambria Math" w:eastAsia="Times New Roman" w:hAnsi="Cambria Math"/>
                  <w:sz w:val="22"/>
                  <w:szCs w:val="22"/>
                  <w:lang w:val="en-US"/>
                </w:rPr>
                <m:t>P</m:t>
              </m:r>
            </m:e>
            <m:sub>
              <m:r>
                <m:rPr>
                  <m:sty m:val="bi"/>
                </m:rPr>
                <w:rPr>
                  <w:rFonts w:ascii="Cambria Math" w:eastAsia="Times New Roman" w:hAnsi="Cambria Math"/>
                  <w:sz w:val="22"/>
                  <w:szCs w:val="22"/>
                  <w:lang w:val="en-US"/>
                </w:rPr>
                <m:t>dyn, Tx </m:t>
              </m:r>
            </m:sub>
          </m:sSub>
          <m:r>
            <m:rPr>
              <m:sty m:val="bi"/>
            </m:rPr>
            <w:rPr>
              <w:rFonts w:ascii="Cambria Math" w:eastAsia="Times New Roman" w:hAnsi="Cambria Math"/>
              <w:sz w:val="22"/>
              <w:szCs w:val="22"/>
              <w:lang w:val="en-US"/>
            </w:rPr>
            <m:t xml:space="preserve">)+ </m:t>
          </m:r>
          <m:sSubSup>
            <m:sSubSupPr>
              <m:ctrlPr>
                <w:rPr>
                  <w:rFonts w:ascii="Cambria Math" w:eastAsia="Times New Roman" w:hAnsi="Cambria Math"/>
                  <w:b/>
                  <w:i/>
                  <w:sz w:val="22"/>
                  <w:szCs w:val="22"/>
                  <w:lang w:val="en-US"/>
                </w:rPr>
              </m:ctrlPr>
            </m:sSubSupPr>
            <m:e>
              <m:r>
                <m:rPr>
                  <m:sty m:val="bi"/>
                </m:rPr>
                <w:rPr>
                  <w:rFonts w:ascii="Cambria Math" w:eastAsia="Times New Roman" w:hAnsi="Cambria Math"/>
                  <w:sz w:val="22"/>
                  <w:szCs w:val="22"/>
                  <w:lang w:val="en-US"/>
                </w:rPr>
                <m:t>P</m:t>
              </m:r>
            </m:e>
            <m:sub>
              <m:r>
                <m:rPr>
                  <m:sty m:val="bi"/>
                </m:rPr>
                <w:rPr>
                  <w:rFonts w:ascii="Cambria Math" w:eastAsia="Times New Roman" w:hAnsi="Cambria Math"/>
                  <w:sz w:val="22"/>
                  <w:szCs w:val="22"/>
                  <w:lang w:val="en-US"/>
                </w:rPr>
                <m:t>static</m:t>
              </m:r>
            </m:sub>
            <m:sup>
              <m:r>
                <m:rPr>
                  <m:sty m:val="bi"/>
                </m:rPr>
                <w:rPr>
                  <w:rFonts w:ascii="Cambria Math" w:eastAsia="Times New Roman" w:hAnsi="Cambria Math"/>
                  <w:sz w:val="22"/>
                  <w:szCs w:val="22"/>
                  <w:lang w:val="en-US"/>
                </w:rPr>
                <m:t>DL</m:t>
              </m:r>
            </m:sup>
          </m:sSubSup>
          <m:r>
            <m:rPr>
              <m:sty m:val="bi"/>
            </m:rPr>
            <w:rPr>
              <w:rFonts w:ascii="Cambria Math" w:eastAsia="Times New Roman" w:hAnsi="Cambria Math"/>
              <w:sz w:val="22"/>
              <w:szCs w:val="22"/>
              <w:lang w:val="en-US"/>
            </w:rPr>
            <m:t xml:space="preserve">                       </m:t>
          </m:r>
          <m:d>
            <m:dPr>
              <m:ctrlPr>
                <w:rPr>
                  <w:rFonts w:ascii="Cambria Math" w:eastAsia="Times New Roman" w:hAnsi="Cambria Math"/>
                  <w:b/>
                  <w:i/>
                  <w:sz w:val="22"/>
                  <w:szCs w:val="22"/>
                  <w:lang w:val="en-US"/>
                </w:rPr>
              </m:ctrlPr>
            </m:dPr>
            <m:e>
              <m:r>
                <m:rPr>
                  <m:sty m:val="bi"/>
                </m:rPr>
                <w:rPr>
                  <w:rFonts w:ascii="Cambria Math" w:eastAsia="Times New Roman" w:hAnsi="Cambria Math"/>
                  <w:sz w:val="22"/>
                  <w:szCs w:val="22"/>
                  <w:lang w:val="en-US"/>
                </w:rPr>
                <m:t>3</m:t>
              </m:r>
            </m:e>
          </m:d>
        </m:oMath>
      </m:oMathPara>
    </w:p>
    <w:p w14:paraId="7C5A9F32" w14:textId="7E60DCF2" w:rsidR="004155E7" w:rsidRDefault="004155E7" w:rsidP="004155E7">
      <w:pPr>
        <w:jc w:val="both"/>
        <w:rPr>
          <w:rFonts w:eastAsia="Times New Roman"/>
          <w:b/>
          <w:sz w:val="22"/>
          <w:szCs w:val="22"/>
          <w:lang w:val="en-US"/>
        </w:rPr>
      </w:pPr>
      <w:r w:rsidRPr="00912BBE">
        <w:rPr>
          <w:b/>
          <w:sz w:val="22"/>
          <w:szCs w:val="22"/>
          <w:lang w:val="en-US"/>
        </w:rPr>
        <w:t>Observation-</w:t>
      </w:r>
      <w:r w:rsidR="000C5FDC">
        <w:rPr>
          <w:b/>
          <w:sz w:val="22"/>
          <w:szCs w:val="22"/>
          <w:lang w:val="en-US"/>
        </w:rPr>
        <w:t>8</w:t>
      </w:r>
      <w:r w:rsidRPr="00912BBE">
        <w:rPr>
          <w:b/>
          <w:sz w:val="22"/>
          <w:szCs w:val="22"/>
          <w:lang w:val="en-US"/>
        </w:rPr>
        <w:t>: The</w:t>
      </w:r>
      <w:r w:rsidRPr="00912BBE">
        <w:rPr>
          <w:rFonts w:eastAsia="Times New Roman"/>
          <w:b/>
          <w:sz w:val="22"/>
          <w:szCs w:val="22"/>
          <w:lang w:val="en-US"/>
        </w:rPr>
        <w:t xml:space="preserve"> </w:t>
      </w:r>
      <w:r>
        <w:rPr>
          <w:rFonts w:eastAsia="Times New Roman"/>
          <w:b/>
          <w:sz w:val="22"/>
          <w:szCs w:val="22"/>
          <w:lang w:val="en-US"/>
        </w:rPr>
        <w:t xml:space="preserve">dynamic BS </w:t>
      </w:r>
      <w:r w:rsidRPr="00912BBE">
        <w:rPr>
          <w:rFonts w:eastAsia="Times New Roman"/>
          <w:b/>
          <w:sz w:val="22"/>
          <w:szCs w:val="22"/>
          <w:lang w:val="en-US"/>
        </w:rPr>
        <w:t xml:space="preserve">power consumption </w:t>
      </w:r>
      <m:oMath>
        <m:sSub>
          <m:sSubPr>
            <m:ctrlPr>
              <w:rPr>
                <w:rFonts w:ascii="Cambria Math" w:eastAsia="Times New Roman" w:hAnsi="Cambria Math"/>
                <w:b/>
                <w:bCs/>
                <w:i/>
                <w:iCs/>
                <w:sz w:val="22"/>
                <w:szCs w:val="22"/>
              </w:rPr>
            </m:ctrlPr>
          </m:sSubPr>
          <m:e>
            <m:r>
              <m:rPr>
                <m:sty m:val="bi"/>
              </m:rPr>
              <w:rPr>
                <w:rFonts w:ascii="Cambria Math" w:eastAsia="Times New Roman" w:hAnsi="Cambria Math"/>
                <w:sz w:val="22"/>
                <w:szCs w:val="22"/>
                <w:lang w:val="en-US"/>
              </w:rPr>
              <m:t>P</m:t>
            </m:r>
          </m:e>
          <m:sub>
            <m:r>
              <m:rPr>
                <m:sty m:val="bi"/>
              </m:rPr>
              <w:rPr>
                <w:rFonts w:ascii="Cambria Math" w:eastAsia="Times New Roman" w:hAnsi="Cambria Math"/>
                <w:sz w:val="22"/>
                <w:szCs w:val="22"/>
                <w:lang w:val="en-US"/>
              </w:rPr>
              <m:t>dynamic</m:t>
            </m:r>
          </m:sub>
        </m:sSub>
      </m:oMath>
      <w:r w:rsidRPr="00912BBE">
        <w:rPr>
          <w:rFonts w:eastAsia="Times New Roman"/>
          <w:b/>
          <w:sz w:val="22"/>
          <w:szCs w:val="22"/>
          <w:lang w:val="en-US"/>
        </w:rPr>
        <w:t xml:space="preserve"> </w:t>
      </w:r>
      <w:r w:rsidRPr="00912BBE" w:rsidDel="007C4A66">
        <w:rPr>
          <w:rFonts w:eastAsia="Times New Roman"/>
          <w:b/>
          <w:sz w:val="22"/>
          <w:szCs w:val="22"/>
          <w:lang w:val="en-US"/>
        </w:rPr>
        <w:t xml:space="preserve">can be </w:t>
      </w:r>
      <w:r w:rsidRPr="00912BBE">
        <w:rPr>
          <w:rFonts w:eastAsia="Times New Roman"/>
          <w:b/>
          <w:sz w:val="22"/>
          <w:szCs w:val="22"/>
          <w:lang w:val="en-US"/>
        </w:rPr>
        <w:t xml:space="preserve">scaled </w:t>
      </w:r>
      <w:r>
        <w:rPr>
          <w:rFonts w:eastAsia="Times New Roman"/>
          <w:b/>
          <w:sz w:val="22"/>
          <w:szCs w:val="22"/>
          <w:lang w:val="en-US"/>
        </w:rPr>
        <w:t>linearly based on the</w:t>
      </w:r>
      <w:r w:rsidRPr="00912BBE">
        <w:rPr>
          <w:rFonts w:eastAsia="Times New Roman"/>
          <w:b/>
          <w:sz w:val="22"/>
          <w:szCs w:val="22"/>
          <w:lang w:val="en-US"/>
        </w:rPr>
        <w:t xml:space="preserve"> number of </w:t>
      </w:r>
      <w:r>
        <w:rPr>
          <w:rFonts w:eastAsia="Times New Roman"/>
          <w:b/>
          <w:sz w:val="22"/>
          <w:szCs w:val="22"/>
          <w:lang w:val="en-US"/>
        </w:rPr>
        <w:t>active Tx</w:t>
      </w:r>
      <w:r w:rsidRPr="00D72AA0">
        <w:rPr>
          <w:rFonts w:eastAsia="Times New Roman"/>
          <w:b/>
          <w:sz w:val="22"/>
          <w:szCs w:val="22"/>
          <w:lang w:val="en-US"/>
        </w:rPr>
        <w:t xml:space="preserve"> </w:t>
      </w:r>
      <w:r>
        <w:rPr>
          <w:rFonts w:eastAsia="Times New Roman"/>
          <w:b/>
          <w:sz w:val="22"/>
          <w:szCs w:val="22"/>
          <w:lang w:val="en-US"/>
        </w:rPr>
        <w:t>and</w:t>
      </w:r>
      <w:r w:rsidR="00262A64">
        <w:rPr>
          <w:rFonts w:eastAsia="Times New Roman"/>
          <w:b/>
          <w:sz w:val="22"/>
          <w:szCs w:val="22"/>
          <w:lang w:val="en-US"/>
        </w:rPr>
        <w:t>/or</w:t>
      </w:r>
      <w:r>
        <w:rPr>
          <w:rFonts w:eastAsia="Times New Roman"/>
          <w:b/>
          <w:sz w:val="22"/>
          <w:szCs w:val="22"/>
          <w:lang w:val="en-US"/>
        </w:rPr>
        <w:t xml:space="preserve"> </w:t>
      </w:r>
      <w:r w:rsidRPr="00D72AA0">
        <w:rPr>
          <w:rFonts w:eastAsia="Times New Roman"/>
          <w:b/>
          <w:sz w:val="22"/>
          <w:szCs w:val="22"/>
          <w:lang w:val="en-US"/>
        </w:rPr>
        <w:t>transmit power</w:t>
      </w:r>
      <w:r>
        <w:rPr>
          <w:rFonts w:eastAsia="Times New Roman"/>
          <w:b/>
          <w:sz w:val="22"/>
          <w:szCs w:val="22"/>
          <w:lang w:val="en-US"/>
        </w:rPr>
        <w:t>.</w:t>
      </w:r>
    </w:p>
    <w:p w14:paraId="5E6E101D" w14:textId="2864EF32" w:rsidR="00622D0E" w:rsidRDefault="00AD3AF4" w:rsidP="00622D0E">
      <w:pPr>
        <w:jc w:val="both"/>
        <w:rPr>
          <w:rFonts w:eastAsia="Times New Roman"/>
          <w:bCs/>
          <w:sz w:val="22"/>
          <w:szCs w:val="22"/>
          <w:lang w:val="en-US"/>
        </w:rPr>
      </w:pPr>
      <w:r>
        <w:rPr>
          <w:rFonts w:eastAsia="Times New Roman"/>
          <w:bCs/>
          <w:sz w:val="22"/>
          <w:szCs w:val="22"/>
          <w:lang w:val="en-US"/>
        </w:rPr>
        <w:t>With respect to the reference configuration</w:t>
      </w:r>
      <w:r w:rsidR="001B3B8C">
        <w:rPr>
          <w:rFonts w:eastAsia="Times New Roman"/>
          <w:bCs/>
          <w:sz w:val="22"/>
          <w:szCs w:val="22"/>
          <w:lang w:val="en-US"/>
        </w:rPr>
        <w:t xml:space="preserve">, </w:t>
      </w:r>
      <w:r w:rsidR="0043529B">
        <w:rPr>
          <w:rFonts w:eastAsia="Times New Roman"/>
          <w:bCs/>
          <w:sz w:val="22"/>
          <w:szCs w:val="22"/>
          <w:lang w:val="en-US"/>
        </w:rPr>
        <w:t>w</w:t>
      </w:r>
      <w:r w:rsidR="00622D0E">
        <w:rPr>
          <w:rFonts w:eastAsia="Times New Roman"/>
          <w:bCs/>
          <w:sz w:val="22"/>
          <w:szCs w:val="22"/>
          <w:lang w:val="en-US"/>
        </w:rPr>
        <w:t xml:space="preserve">e </w:t>
      </w:r>
      <w:r w:rsidR="0043529B">
        <w:rPr>
          <w:rFonts w:eastAsia="Times New Roman"/>
          <w:bCs/>
          <w:sz w:val="22"/>
          <w:szCs w:val="22"/>
          <w:lang w:val="en-US"/>
        </w:rPr>
        <w:t xml:space="preserve">can </w:t>
      </w:r>
      <w:r w:rsidR="00622D0E">
        <w:rPr>
          <w:rFonts w:eastAsia="Times New Roman"/>
          <w:bCs/>
          <w:sz w:val="22"/>
          <w:szCs w:val="22"/>
          <w:lang w:val="en-US"/>
        </w:rPr>
        <w:t xml:space="preserve">derive the total BS power consumption </w:t>
      </w:r>
      <m:oMath>
        <m:sSup>
          <m:sSupPr>
            <m:ctrlPr>
              <w:rPr>
                <w:rFonts w:ascii="Cambria Math" w:eastAsia="Times New Roman" w:hAnsi="Cambria Math"/>
                <w:b/>
                <w:i/>
                <w:sz w:val="22"/>
                <w:szCs w:val="22"/>
                <w:lang w:val="en-US"/>
              </w:rPr>
            </m:ctrlPr>
          </m:sSupPr>
          <m:e>
            <m:r>
              <m:rPr>
                <m:sty m:val="bi"/>
              </m:rPr>
              <w:rPr>
                <w:rFonts w:ascii="Cambria Math" w:eastAsia="Times New Roman" w:hAnsi="Cambria Math"/>
                <w:sz w:val="22"/>
                <w:szCs w:val="22"/>
                <w:lang w:val="en-US"/>
              </w:rPr>
              <m:t>P</m:t>
            </m:r>
          </m:e>
          <m:sup>
            <m:r>
              <m:rPr>
                <m:sty m:val="bi"/>
              </m:rPr>
              <w:rPr>
                <w:rFonts w:ascii="Cambria Math" w:eastAsia="Times New Roman" w:hAnsi="Cambria Math"/>
                <w:sz w:val="22"/>
                <w:szCs w:val="22"/>
                <w:lang w:val="en-US"/>
              </w:rPr>
              <m:t>DL</m:t>
            </m:r>
          </m:sup>
        </m:sSup>
      </m:oMath>
      <w:r w:rsidR="00301841" w:rsidRPr="00AB265E">
        <w:rPr>
          <w:rFonts w:eastAsia="Times New Roman"/>
          <w:sz w:val="22"/>
          <w:szCs w:val="22"/>
          <w:lang w:val="en-US"/>
        </w:rPr>
        <w:t xml:space="preserve"> </w:t>
      </w:r>
      <w:r w:rsidR="001B3B8C">
        <w:rPr>
          <w:rFonts w:eastAsia="Times New Roman"/>
          <w:bCs/>
          <w:sz w:val="22"/>
          <w:szCs w:val="22"/>
          <w:lang w:val="en-US"/>
        </w:rPr>
        <w:t>as</w:t>
      </w:r>
      <w:r w:rsidR="004155E7">
        <w:rPr>
          <w:rFonts w:eastAsia="Times New Roman"/>
          <w:bCs/>
          <w:sz w:val="22"/>
          <w:szCs w:val="22"/>
          <w:lang w:val="en-US"/>
        </w:rPr>
        <w:t xml:space="preserve"> follows</w:t>
      </w:r>
      <w:r w:rsidR="00622D0E">
        <w:rPr>
          <w:rFonts w:eastAsia="Times New Roman"/>
          <w:bCs/>
          <w:sz w:val="22"/>
          <w:szCs w:val="22"/>
          <w:lang w:val="en-US"/>
        </w:rPr>
        <w:t>:</w:t>
      </w:r>
    </w:p>
    <w:p w14:paraId="587BC27C" w14:textId="554CFD8D" w:rsidR="007016E0" w:rsidRPr="00BB0FC5" w:rsidRDefault="00A6759B" w:rsidP="007016E0">
      <w:pPr>
        <w:overflowPunct/>
        <w:autoSpaceDE/>
        <w:autoSpaceDN/>
        <w:adjustRightInd/>
        <w:spacing w:after="60"/>
        <w:jc w:val="center"/>
        <w:textAlignment w:val="auto"/>
        <w:rPr>
          <w:rFonts w:ascii="Nokia Pure Text Light" w:eastAsia="+mn-ea" w:hAnsi="Nokia Pure Text Light" w:cs="+mn-cs"/>
          <w:b/>
          <w:bCs/>
          <w:color w:val="001135"/>
          <w:kern w:val="24"/>
          <w:sz w:val="22"/>
          <w:szCs w:val="24"/>
        </w:rPr>
      </w:pPr>
      <m:oMathPara>
        <m:oMathParaPr>
          <m:jc m:val="right"/>
        </m:oMathParaPr>
        <m:oMath>
          <m:sSub>
            <m:sSubPr>
              <m:ctrlPr>
                <w:rPr>
                  <w:rFonts w:ascii="Cambria Math" w:eastAsia="Cambria Math" w:hAnsi="Cambria Math" w:cs="+mn-cs"/>
                  <w:b/>
                  <w:bCs/>
                  <w:i/>
                  <w:iCs/>
                  <w:color w:val="001135"/>
                  <w:kern w:val="24"/>
                  <w:sz w:val="22"/>
                  <w:szCs w:val="24"/>
                </w:rPr>
              </m:ctrlPr>
            </m:sSubPr>
            <m:e>
              <m:sSup>
                <m:sSupPr>
                  <m:ctrlPr>
                    <w:rPr>
                      <w:rFonts w:ascii="Cambria Math" w:eastAsia="Times New Roman" w:hAnsi="Cambria Math"/>
                      <w:b/>
                      <w:bCs/>
                      <w:i/>
                      <w:sz w:val="22"/>
                      <w:szCs w:val="22"/>
                      <w:lang w:val="en-US"/>
                    </w:rPr>
                  </m:ctrlPr>
                </m:sSupPr>
                <m:e>
                  <m:r>
                    <m:rPr>
                      <m:sty m:val="bi"/>
                    </m:rPr>
                    <w:rPr>
                      <w:rFonts w:ascii="Cambria Math" w:eastAsia="Times New Roman" w:hAnsi="Cambria Math"/>
                      <w:sz w:val="22"/>
                      <w:szCs w:val="22"/>
                      <w:lang w:val="en-US"/>
                    </w:rPr>
                    <m:t>P</m:t>
                  </m:r>
                </m:e>
                <m:sup>
                  <m:r>
                    <m:rPr>
                      <m:sty m:val="bi"/>
                    </m:rPr>
                    <w:rPr>
                      <w:rFonts w:ascii="Cambria Math" w:eastAsia="Times New Roman" w:hAnsi="Cambria Math"/>
                      <w:sz w:val="22"/>
                      <w:szCs w:val="22"/>
                      <w:lang w:val="en-US"/>
                    </w:rPr>
                    <m:t>DL</m:t>
                  </m:r>
                </m:sup>
              </m:sSup>
              <m:r>
                <m:rPr>
                  <m:sty m:val="b"/>
                </m:rPr>
                <w:rPr>
                  <w:rFonts w:ascii="Cambria Math" w:eastAsia="+mn-ea" w:hAnsi="Cambria Math" w:cs="+mn-cs"/>
                  <w:color w:val="001135"/>
                  <w:kern w:val="24"/>
                  <w:sz w:val="22"/>
                  <w:szCs w:val="22"/>
                  <w:lang w:val="en-US"/>
                </w:rPr>
                <m:t>=</m:t>
              </m:r>
              <m:sSub>
                <m:sSubPr>
                  <m:ctrlPr>
                    <w:rPr>
                      <w:rFonts w:ascii="Cambria Math" w:eastAsia="Cambria Math" w:hAnsi="Cambria Math" w:cs="+mn-cs"/>
                      <w:b/>
                      <w:bCs/>
                      <w:i/>
                      <w:iCs/>
                      <w:color w:val="001135"/>
                      <w:kern w:val="24"/>
                      <w:sz w:val="22"/>
                      <w:szCs w:val="24"/>
                    </w:rPr>
                  </m:ctrlPr>
                </m:sSubPr>
                <m:e>
                  <m:r>
                    <m:rPr>
                      <m:sty m:val="bi"/>
                    </m:rPr>
                    <w:rPr>
                      <w:rFonts w:ascii="Cambria Math" w:eastAsia="Cambria Math" w:hAnsi="Cambria Math" w:cs="+mn-cs"/>
                      <w:color w:val="001135"/>
                      <w:kern w:val="24"/>
                      <w:sz w:val="22"/>
                      <w:szCs w:val="24"/>
                    </w:rPr>
                    <m:t>s</m:t>
                  </m:r>
                </m:e>
                <m:sub>
                  <m:r>
                    <m:rPr>
                      <m:sty m:val="bi"/>
                    </m:rPr>
                    <w:rPr>
                      <w:rFonts w:ascii="Cambria Math" w:eastAsia="Cambria Math" w:hAnsi="Cambria Math" w:cs="+mn-cs"/>
                      <w:color w:val="001135"/>
                      <w:kern w:val="24"/>
                      <w:sz w:val="22"/>
                      <w:szCs w:val="24"/>
                    </w:rPr>
                    <m:t>BW</m:t>
                  </m:r>
                </m:sub>
              </m:sSub>
              <m:r>
                <m:rPr>
                  <m:sty m:val="bi"/>
                </m:rPr>
                <w:rPr>
                  <w:rFonts w:ascii="Cambria Math" w:eastAsia="Cambria Math" w:hAnsi="Cambria Math" w:cs="+mn-cs"/>
                  <w:color w:val="001135"/>
                  <w:kern w:val="24"/>
                  <w:sz w:val="22"/>
                  <w:szCs w:val="24"/>
                </w:rPr>
                <m:t>*s</m:t>
              </m:r>
            </m:e>
            <m:sub>
              <m:r>
                <m:rPr>
                  <m:sty m:val="bi"/>
                </m:rPr>
                <w:rPr>
                  <w:rFonts w:ascii="Cambria Math" w:eastAsia="Cambria Math" w:hAnsi="Cambria Math" w:cs="+mn-cs"/>
                  <w:color w:val="001135"/>
                  <w:kern w:val="24"/>
                  <w:sz w:val="22"/>
                  <w:szCs w:val="24"/>
                </w:rPr>
                <m:t>antenna</m:t>
              </m:r>
            </m:sub>
          </m:sSub>
          <m:r>
            <m:rPr>
              <m:sty m:val="bi"/>
            </m:rPr>
            <w:rPr>
              <w:rFonts w:ascii="Cambria Math" w:eastAsia="Cambria Math" w:hAnsi="Cambria Math" w:cs="+mn-cs"/>
              <w:color w:val="001135"/>
              <w:kern w:val="24"/>
              <w:sz w:val="22"/>
              <w:szCs w:val="24"/>
            </w:rPr>
            <m:t>*</m:t>
          </m:r>
          <m:d>
            <m:dPr>
              <m:ctrlPr>
                <w:rPr>
                  <w:rFonts w:ascii="Cambria Math" w:eastAsia="Cambria Math" w:hAnsi="Cambria Math" w:cs="+mn-cs"/>
                  <w:b/>
                  <w:bCs/>
                  <w:i/>
                  <w:color w:val="001135"/>
                  <w:kern w:val="24"/>
                  <w:sz w:val="22"/>
                  <w:szCs w:val="24"/>
                </w:rPr>
              </m:ctrlPr>
            </m:dPr>
            <m:e>
              <m:sSub>
                <m:sSubPr>
                  <m:ctrlPr>
                    <w:rPr>
                      <w:rFonts w:ascii="Cambria Math" w:eastAsia="Cambria Math" w:hAnsi="Cambria Math" w:cs="+mn-cs"/>
                      <w:b/>
                      <w:bCs/>
                      <w:i/>
                      <w:iCs/>
                      <w:color w:val="001135"/>
                      <w:kern w:val="24"/>
                      <w:sz w:val="22"/>
                      <w:szCs w:val="24"/>
                    </w:rPr>
                  </m:ctrlPr>
                </m:sSubPr>
                <m:e>
                  <m:sSub>
                    <m:sSubPr>
                      <m:ctrlPr>
                        <w:rPr>
                          <w:rFonts w:ascii="Cambria Math" w:eastAsia="Cambria Math" w:hAnsi="Cambria Math" w:cs="+mn-cs"/>
                          <w:b/>
                          <w:bCs/>
                          <w:i/>
                          <w:iCs/>
                          <w:color w:val="001135"/>
                          <w:kern w:val="24"/>
                          <w:sz w:val="22"/>
                          <w:szCs w:val="24"/>
                        </w:rPr>
                      </m:ctrlPr>
                    </m:sSubPr>
                    <m:e>
                      <m:acc>
                        <m:accPr>
                          <m:chr m:val="̃"/>
                          <m:ctrlPr>
                            <w:rPr>
                              <w:rFonts w:ascii="Cambria Math" w:eastAsia="Cambria Math" w:hAnsi="Cambria Math" w:cs="+mn-cs"/>
                              <w:b/>
                              <w:bCs/>
                              <w:i/>
                              <w:iCs/>
                              <w:color w:val="001135"/>
                              <w:kern w:val="24"/>
                              <w:sz w:val="22"/>
                              <w:szCs w:val="24"/>
                            </w:rPr>
                          </m:ctrlPr>
                        </m:accPr>
                        <m:e>
                          <m:r>
                            <m:rPr>
                              <m:sty m:val="bi"/>
                            </m:rPr>
                            <w:rPr>
                              <w:rFonts w:ascii="Cambria Math" w:eastAsia="Cambria Math" w:hAnsi="Cambria Math" w:cs="+mn-cs"/>
                              <w:color w:val="001135"/>
                              <w:kern w:val="24"/>
                              <w:sz w:val="22"/>
                              <w:szCs w:val="24"/>
                            </w:rPr>
                            <m:t>P</m:t>
                          </m:r>
                        </m:e>
                      </m:acc>
                    </m:e>
                    <m:sub>
                      <m:r>
                        <m:rPr>
                          <m:sty m:val="bi"/>
                        </m:rPr>
                        <w:rPr>
                          <w:rFonts w:ascii="Cambria Math" w:eastAsia="Cambria Math" w:hAnsi="Cambria Math" w:cs="+mn-cs"/>
                          <w:color w:val="001135"/>
                          <w:kern w:val="24"/>
                          <w:sz w:val="22"/>
                          <w:szCs w:val="24"/>
                        </w:rPr>
                        <m:t>dyn, Tx</m:t>
                      </m:r>
                    </m:sub>
                  </m:sSub>
                  <m:r>
                    <m:rPr>
                      <m:sty m:val="bi"/>
                    </m:rPr>
                    <w:rPr>
                      <w:rFonts w:ascii="Cambria Math" w:eastAsia="Cambria Math" w:hAnsi="Cambria Math" w:cs="+mn-cs"/>
                      <w:color w:val="001135"/>
                      <w:kern w:val="24"/>
                      <w:sz w:val="22"/>
                      <w:szCs w:val="24"/>
                    </w:rPr>
                    <m:t>+s</m:t>
                  </m:r>
                </m:e>
                <m:sub>
                  <m:r>
                    <m:rPr>
                      <m:sty m:val="bi"/>
                    </m:rPr>
                    <w:rPr>
                      <w:rFonts w:ascii="Cambria Math" w:eastAsia="Cambria Math" w:hAnsi="Cambria Math" w:cs="+mn-cs"/>
                      <w:color w:val="001135"/>
                      <w:kern w:val="24"/>
                      <w:sz w:val="22"/>
                      <w:szCs w:val="24"/>
                    </w:rPr>
                    <m:t>power</m:t>
                  </m:r>
                </m:sub>
              </m:sSub>
              <m:r>
                <m:rPr>
                  <m:sty m:val="bi"/>
                </m:rPr>
                <w:rPr>
                  <w:rFonts w:ascii="Cambria Math" w:eastAsia="Cambria Math" w:hAnsi="Cambria Math" w:cs="+mn-cs"/>
                  <w:color w:val="001135"/>
                  <w:kern w:val="24"/>
                  <w:sz w:val="22"/>
                  <w:szCs w:val="24"/>
                </w:rPr>
                <m:t>*</m:t>
              </m:r>
              <m:sSub>
                <m:sSubPr>
                  <m:ctrlPr>
                    <w:rPr>
                      <w:rFonts w:ascii="Cambria Math" w:eastAsia="Cambria Math" w:hAnsi="Cambria Math" w:cs="+mn-cs"/>
                      <w:b/>
                      <w:bCs/>
                      <w:i/>
                      <w:iCs/>
                      <w:color w:val="001135"/>
                      <w:kern w:val="24"/>
                      <w:sz w:val="22"/>
                      <w:szCs w:val="24"/>
                    </w:rPr>
                  </m:ctrlPr>
                </m:sSubPr>
                <m:e>
                  <m:acc>
                    <m:accPr>
                      <m:chr m:val="̃"/>
                      <m:ctrlPr>
                        <w:rPr>
                          <w:rFonts w:ascii="Cambria Math" w:eastAsia="Cambria Math" w:hAnsi="Cambria Math" w:cs="+mn-cs"/>
                          <w:b/>
                          <w:bCs/>
                          <w:i/>
                          <w:iCs/>
                          <w:color w:val="001135"/>
                          <w:kern w:val="24"/>
                          <w:sz w:val="22"/>
                          <w:szCs w:val="24"/>
                        </w:rPr>
                      </m:ctrlPr>
                    </m:accPr>
                    <m:e>
                      <m:r>
                        <m:rPr>
                          <m:sty m:val="bi"/>
                        </m:rPr>
                        <w:rPr>
                          <w:rFonts w:ascii="Cambria Math" w:eastAsia="Cambria Math" w:hAnsi="Cambria Math" w:cs="+mn-cs"/>
                          <w:color w:val="001135"/>
                          <w:kern w:val="24"/>
                          <w:sz w:val="22"/>
                          <w:szCs w:val="24"/>
                        </w:rPr>
                        <m:t>P</m:t>
                      </m:r>
                    </m:e>
                  </m:acc>
                </m:e>
                <m:sub>
                  <m:r>
                    <m:rPr>
                      <m:sty m:val="bi"/>
                    </m:rPr>
                    <w:rPr>
                      <w:rFonts w:ascii="Cambria Math" w:eastAsia="Cambria Math" w:hAnsi="Cambria Math" w:cs="+mn-cs"/>
                      <w:color w:val="001135"/>
                      <w:kern w:val="24"/>
                      <w:sz w:val="22"/>
                      <w:szCs w:val="24"/>
                    </w:rPr>
                    <m:t>dyn, Tx, Pt</m:t>
                  </m:r>
                </m:sub>
              </m:sSub>
            </m:e>
          </m:d>
          <m:r>
            <m:rPr>
              <m:sty m:val="bi"/>
            </m:rPr>
            <w:rPr>
              <w:rFonts w:ascii="Cambria Math" w:eastAsia="Cambria Math" w:hAnsi="Cambria Math" w:cs="+mn-cs"/>
              <w:color w:val="001135"/>
              <w:kern w:val="24"/>
              <w:sz w:val="22"/>
              <w:szCs w:val="24"/>
            </w:rPr>
            <m:t>+</m:t>
          </m:r>
          <m:sSubSup>
            <m:sSubSupPr>
              <m:ctrlPr>
                <w:rPr>
                  <w:rFonts w:ascii="Cambria Math" w:eastAsia="Times New Roman" w:hAnsi="Cambria Math"/>
                  <w:b/>
                  <w:bCs/>
                  <w:i/>
                  <w:sz w:val="22"/>
                  <w:szCs w:val="22"/>
                  <w:lang w:val="en-US"/>
                </w:rPr>
              </m:ctrlPr>
            </m:sSubSupPr>
            <m:e>
              <m:r>
                <m:rPr>
                  <m:sty m:val="bi"/>
                </m:rPr>
                <w:rPr>
                  <w:rFonts w:ascii="Cambria Math" w:eastAsia="Times New Roman" w:hAnsi="Cambria Math"/>
                  <w:sz w:val="22"/>
                  <w:szCs w:val="22"/>
                  <w:lang w:val="en-US"/>
                </w:rPr>
                <m:t>P</m:t>
              </m:r>
            </m:e>
            <m:sub>
              <m:r>
                <m:rPr>
                  <m:sty m:val="bi"/>
                </m:rPr>
                <w:rPr>
                  <w:rFonts w:ascii="Cambria Math" w:eastAsia="Times New Roman" w:hAnsi="Cambria Math"/>
                  <w:sz w:val="22"/>
                  <w:szCs w:val="22"/>
                  <w:lang w:val="en-US"/>
                </w:rPr>
                <m:t>static</m:t>
              </m:r>
            </m:sub>
            <m:sup>
              <m:r>
                <m:rPr>
                  <m:sty m:val="bi"/>
                </m:rPr>
                <w:rPr>
                  <w:rFonts w:ascii="Cambria Math" w:eastAsia="Times New Roman" w:hAnsi="Cambria Math"/>
                  <w:sz w:val="22"/>
                  <w:szCs w:val="22"/>
                  <w:lang w:val="en-US"/>
                </w:rPr>
                <m:t>DL</m:t>
              </m:r>
            </m:sup>
          </m:sSubSup>
          <m:r>
            <m:rPr>
              <m:sty m:val="bi"/>
            </m:rPr>
            <w:rPr>
              <w:rFonts w:ascii="Cambria Math" w:eastAsia="Cambria Math" w:hAnsi="Cambria Math" w:cs="+mn-cs"/>
              <w:color w:val="001135"/>
              <w:kern w:val="24"/>
              <w:sz w:val="22"/>
              <w:szCs w:val="24"/>
            </w:rPr>
            <m:t xml:space="preserve">                         </m:t>
          </m:r>
          <m:d>
            <m:dPr>
              <m:ctrlPr>
                <w:rPr>
                  <w:rFonts w:ascii="Cambria Math" w:eastAsia="Cambria Math" w:hAnsi="Cambria Math" w:cs="+mn-cs"/>
                  <w:b/>
                  <w:bCs/>
                  <w:i/>
                  <w:color w:val="001135"/>
                  <w:kern w:val="24"/>
                  <w:sz w:val="22"/>
                  <w:szCs w:val="24"/>
                </w:rPr>
              </m:ctrlPr>
            </m:dPr>
            <m:e>
              <m:r>
                <m:rPr>
                  <m:sty m:val="bi"/>
                </m:rPr>
                <w:rPr>
                  <w:rFonts w:ascii="Cambria Math" w:eastAsia="Cambria Math" w:hAnsi="Cambria Math" w:cs="+mn-cs"/>
                  <w:color w:val="001135"/>
                  <w:kern w:val="24"/>
                  <w:sz w:val="22"/>
                  <w:szCs w:val="24"/>
                </w:rPr>
                <m:t>4</m:t>
              </m:r>
            </m:e>
          </m:d>
        </m:oMath>
      </m:oMathPara>
    </w:p>
    <w:p w14:paraId="655FFBA4" w14:textId="77777777" w:rsidR="007016E0" w:rsidRDefault="007016E0" w:rsidP="007016E0">
      <w:pPr>
        <w:overflowPunct/>
        <w:autoSpaceDE/>
        <w:autoSpaceDN/>
        <w:adjustRightInd/>
        <w:spacing w:after="60"/>
        <w:textAlignment w:val="auto"/>
        <w:rPr>
          <w:rFonts w:ascii="Nokia Pure Text Light" w:eastAsia="+mn-ea" w:hAnsi="Nokia Pure Text Light" w:cs="+mn-cs"/>
          <w:b/>
          <w:color w:val="001135"/>
          <w:kern w:val="24"/>
          <w:sz w:val="22"/>
          <w:szCs w:val="24"/>
        </w:rPr>
      </w:pPr>
    </w:p>
    <w:p w14:paraId="55F88833" w14:textId="456F997C" w:rsidR="004154DF" w:rsidRPr="00622D0E" w:rsidRDefault="004154DF" w:rsidP="004154DF">
      <w:pPr>
        <w:overflowPunct/>
        <w:autoSpaceDE/>
        <w:autoSpaceDN/>
        <w:adjustRightInd/>
        <w:spacing w:after="60"/>
        <w:textAlignment w:val="auto"/>
        <w:rPr>
          <w:rFonts w:eastAsia="Times New Roman"/>
          <w:bCs/>
          <w:sz w:val="22"/>
          <w:szCs w:val="22"/>
          <w:lang w:val="en-US"/>
        </w:rPr>
      </w:pPr>
      <w:r w:rsidRPr="00622D0E">
        <w:rPr>
          <w:rFonts w:eastAsia="Times New Roman"/>
          <w:bCs/>
          <w:sz w:val="22"/>
          <w:szCs w:val="22"/>
          <w:lang w:val="en-US"/>
        </w:rPr>
        <w:t>where:</w:t>
      </w:r>
    </w:p>
    <w:p w14:paraId="265FBF4D" w14:textId="2DDE943E" w:rsidR="00C86183" w:rsidRPr="00C86183" w:rsidRDefault="00A6759B" w:rsidP="00DD0CBF">
      <w:pPr>
        <w:numPr>
          <w:ilvl w:val="0"/>
          <w:numId w:val="15"/>
        </w:numPr>
        <w:overflowPunct/>
        <w:autoSpaceDE/>
        <w:autoSpaceDN/>
        <w:adjustRightInd/>
        <w:spacing w:after="60" w:line="276" w:lineRule="auto"/>
        <w:contextualSpacing/>
        <w:textAlignment w:val="auto"/>
        <w:rPr>
          <w:bCs/>
          <w:sz w:val="22"/>
          <w:szCs w:val="22"/>
          <w:lang w:val="en-US"/>
        </w:rPr>
      </w:pPr>
      <m:oMath>
        <m:sSub>
          <m:sSubPr>
            <m:ctrlPr>
              <w:rPr>
                <w:rFonts w:ascii="Cambria Math" w:eastAsia="Cambria Math" w:hAnsi="Cambria Math" w:cs="+mn-cs"/>
                <w:i/>
                <w:iCs/>
                <w:color w:val="001135"/>
                <w:kern w:val="24"/>
                <w:sz w:val="22"/>
                <w:szCs w:val="22"/>
              </w:rPr>
            </m:ctrlPr>
          </m:sSubPr>
          <m:e>
            <m:r>
              <w:rPr>
                <w:rFonts w:ascii="Cambria Math" w:eastAsia="Cambria Math" w:hAnsi="Cambria Math" w:cs="+mn-cs"/>
                <w:color w:val="001135"/>
                <w:kern w:val="24"/>
                <w:sz w:val="22"/>
                <w:szCs w:val="22"/>
              </w:rPr>
              <m:t>s</m:t>
            </m:r>
          </m:e>
          <m:sub>
            <m:r>
              <w:rPr>
                <w:rFonts w:ascii="Cambria Math" w:eastAsia="Cambria Math" w:hAnsi="Cambria Math" w:cs="+mn-cs"/>
                <w:color w:val="001135"/>
                <w:kern w:val="24"/>
                <w:sz w:val="22"/>
                <w:szCs w:val="22"/>
              </w:rPr>
              <m:t>antenna</m:t>
            </m:r>
          </m:sub>
        </m:sSub>
      </m:oMath>
      <w:r w:rsidR="004154DF" w:rsidRPr="00AA69F5">
        <w:rPr>
          <w:bCs/>
          <w:sz w:val="22"/>
          <w:szCs w:val="22"/>
          <w:lang w:val="en-US"/>
        </w:rPr>
        <w:t xml:space="preserve">: the </w:t>
      </w:r>
      <w:r w:rsidR="002312C2">
        <w:rPr>
          <w:bCs/>
          <w:sz w:val="22"/>
          <w:szCs w:val="22"/>
          <w:lang w:val="en-US"/>
        </w:rPr>
        <w:t>ratio</w:t>
      </w:r>
      <w:r w:rsidR="002312C2" w:rsidRPr="00AA69F5">
        <w:rPr>
          <w:bCs/>
          <w:sz w:val="22"/>
          <w:szCs w:val="22"/>
          <w:lang w:val="en-US"/>
        </w:rPr>
        <w:t xml:space="preserve"> </w:t>
      </w:r>
      <w:r w:rsidR="002312C2">
        <w:rPr>
          <w:bCs/>
          <w:sz w:val="22"/>
          <w:szCs w:val="22"/>
          <w:lang w:val="en-US"/>
        </w:rPr>
        <w:t>between the</w:t>
      </w:r>
      <w:r w:rsidR="002312C2" w:rsidRPr="00AA69F5">
        <w:rPr>
          <w:bCs/>
          <w:sz w:val="22"/>
          <w:szCs w:val="22"/>
          <w:lang w:val="en-US"/>
        </w:rPr>
        <w:t xml:space="preserve"> </w:t>
      </w:r>
      <w:r w:rsidR="004154DF" w:rsidRPr="00AA69F5">
        <w:rPr>
          <w:bCs/>
          <w:sz w:val="22"/>
          <w:szCs w:val="22"/>
          <w:lang w:val="en-US"/>
        </w:rPr>
        <w:t xml:space="preserve">active </w:t>
      </w:r>
      <w:r w:rsidR="004154DF">
        <w:rPr>
          <w:bCs/>
          <w:sz w:val="22"/>
          <w:szCs w:val="22"/>
          <w:lang w:val="en-US"/>
        </w:rPr>
        <w:t>Tx</w:t>
      </w:r>
      <w:r w:rsidR="004154DF" w:rsidRPr="00AA69F5">
        <w:rPr>
          <w:bCs/>
          <w:sz w:val="22"/>
          <w:szCs w:val="22"/>
          <w:lang w:val="en-US"/>
        </w:rPr>
        <w:t xml:space="preserve"> </w:t>
      </w:r>
      <w:r w:rsidR="002312C2">
        <w:rPr>
          <w:bCs/>
          <w:sz w:val="22"/>
          <w:szCs w:val="22"/>
          <w:lang w:val="en-US"/>
        </w:rPr>
        <w:t xml:space="preserve">and </w:t>
      </w:r>
      <w:r w:rsidR="005F486C">
        <w:rPr>
          <w:bCs/>
          <w:sz w:val="22"/>
          <w:szCs w:val="22"/>
          <w:lang w:val="en-US"/>
        </w:rPr>
        <w:t>the maximum Tx defined in</w:t>
      </w:r>
      <w:r w:rsidR="004154DF" w:rsidRPr="00AA69F5">
        <w:rPr>
          <w:bCs/>
          <w:sz w:val="22"/>
          <w:szCs w:val="22"/>
          <w:lang w:val="en-US"/>
        </w:rPr>
        <w:t xml:space="preserve"> the reference configuration</w:t>
      </w:r>
      <w:r w:rsidR="00DD0CBF">
        <w:rPr>
          <w:bCs/>
          <w:sz w:val="22"/>
          <w:szCs w:val="22"/>
          <w:lang w:val="en-US"/>
        </w:rPr>
        <w:t xml:space="preserve">, </w:t>
      </w:r>
    </w:p>
    <w:p w14:paraId="74F02619" w14:textId="34359FB9" w:rsidR="004154DF" w:rsidRPr="00DD0CBF" w:rsidRDefault="004154DF" w:rsidP="00C86183">
      <w:pPr>
        <w:numPr>
          <w:ilvl w:val="1"/>
          <w:numId w:val="15"/>
        </w:numPr>
        <w:overflowPunct/>
        <w:autoSpaceDE/>
        <w:autoSpaceDN/>
        <w:adjustRightInd/>
        <w:spacing w:after="60" w:line="276" w:lineRule="auto"/>
        <w:contextualSpacing/>
        <w:textAlignment w:val="auto"/>
        <w:rPr>
          <w:bCs/>
          <w:sz w:val="22"/>
          <w:szCs w:val="22"/>
          <w:lang w:val="en-US"/>
        </w:rPr>
      </w:pPr>
      <m:oMath>
        <m:r>
          <m:rPr>
            <m:sty m:val="p"/>
          </m:rPr>
          <w:rPr>
            <w:rFonts w:ascii="Cambria Math" w:eastAsia="Cambria Math" w:hAnsi="Cambria Math"/>
            <w:sz w:val="22"/>
            <w:szCs w:val="22"/>
            <w:lang w:val="en-US"/>
          </w:rPr>
          <m:t>0&lt;</m:t>
        </m:r>
        <m:sSub>
          <m:sSubPr>
            <m:ctrlPr>
              <w:rPr>
                <w:rFonts w:ascii="Cambria Math" w:eastAsia="Cambria Math" w:hAnsi="Cambria Math" w:cs="+mn-cs"/>
                <w:i/>
                <w:iCs/>
                <w:color w:val="001135"/>
                <w:kern w:val="24"/>
                <w:sz w:val="22"/>
                <w:szCs w:val="22"/>
              </w:rPr>
            </m:ctrlPr>
          </m:sSubPr>
          <m:e>
            <m:r>
              <w:rPr>
                <w:rFonts w:ascii="Cambria Math" w:eastAsia="Cambria Math" w:hAnsi="Cambria Math" w:cs="+mn-cs"/>
                <w:color w:val="001135"/>
                <w:kern w:val="24"/>
                <w:sz w:val="22"/>
                <w:szCs w:val="22"/>
              </w:rPr>
              <m:t>s</m:t>
            </m:r>
          </m:e>
          <m:sub>
            <m:r>
              <w:rPr>
                <w:rFonts w:ascii="Cambria Math" w:eastAsia="Cambria Math" w:hAnsi="Cambria Math" w:cs="+mn-cs"/>
                <w:color w:val="001135"/>
                <w:kern w:val="24"/>
                <w:sz w:val="22"/>
                <w:szCs w:val="22"/>
              </w:rPr>
              <m:t>antenna</m:t>
            </m:r>
          </m:sub>
        </m:sSub>
        <m:r>
          <m:rPr>
            <m:sty m:val="p"/>
          </m:rPr>
          <w:rPr>
            <w:rFonts w:ascii="Cambria Math" w:eastAsia="Cambria Math" w:hAnsi="Cambria Math"/>
            <w:sz w:val="22"/>
            <w:szCs w:val="22"/>
            <w:lang w:val="en-US"/>
          </w:rPr>
          <m:t>≤1</m:t>
        </m:r>
      </m:oMath>
    </w:p>
    <w:p w14:paraId="3BF27455" w14:textId="30B18DB2" w:rsidR="004154DF" w:rsidRPr="00D309CE" w:rsidRDefault="00A6759B" w:rsidP="004154DF">
      <w:pPr>
        <w:numPr>
          <w:ilvl w:val="0"/>
          <w:numId w:val="15"/>
        </w:numPr>
        <w:overflowPunct/>
        <w:autoSpaceDE/>
        <w:autoSpaceDN/>
        <w:adjustRightInd/>
        <w:spacing w:after="60" w:line="276" w:lineRule="auto"/>
        <w:contextualSpacing/>
        <w:textAlignment w:val="auto"/>
        <w:rPr>
          <w:bCs/>
          <w:sz w:val="22"/>
          <w:szCs w:val="22"/>
          <w:lang w:val="en-US"/>
        </w:rPr>
      </w:pPr>
      <m:oMath>
        <m:sSub>
          <m:sSubPr>
            <m:ctrlPr>
              <w:rPr>
                <w:rFonts w:ascii="Cambria Math" w:eastAsia="Cambria Math" w:hAnsi="Cambria Math" w:cs="+mn-cs"/>
                <w:i/>
                <w:iCs/>
                <w:color w:val="001135"/>
                <w:kern w:val="24"/>
                <w:sz w:val="22"/>
                <w:szCs w:val="24"/>
              </w:rPr>
            </m:ctrlPr>
          </m:sSubPr>
          <m:e>
            <m:r>
              <w:rPr>
                <w:rFonts w:ascii="Cambria Math" w:eastAsia="Cambria Math" w:hAnsi="Cambria Math" w:cs="+mn-cs"/>
                <w:color w:val="001135"/>
                <w:kern w:val="24"/>
                <w:sz w:val="22"/>
                <w:szCs w:val="24"/>
              </w:rPr>
              <m:t>s</m:t>
            </m:r>
          </m:e>
          <m:sub>
            <m:r>
              <w:rPr>
                <w:rFonts w:ascii="Cambria Math" w:eastAsia="Cambria Math" w:hAnsi="Cambria Math" w:cs="+mn-cs"/>
                <w:color w:val="001135"/>
                <w:kern w:val="24"/>
                <w:sz w:val="22"/>
                <w:szCs w:val="24"/>
              </w:rPr>
              <m:t>power</m:t>
            </m:r>
          </m:sub>
        </m:sSub>
        <m:r>
          <m:rPr>
            <m:sty m:val="p"/>
          </m:rPr>
          <w:rPr>
            <w:rFonts w:ascii="Cambria Math" w:hAnsi="Cambria Math"/>
            <w:sz w:val="22"/>
            <w:szCs w:val="22"/>
            <w:lang w:val="en-US"/>
          </w:rPr>
          <m:t>:the ratio between the actual transmit power per Tx and</m:t>
        </m:r>
        <m:r>
          <m:rPr>
            <m:nor/>
          </m:rPr>
          <w:rPr>
            <w:bCs/>
            <w:sz w:val="22"/>
            <w:szCs w:val="22"/>
            <w:lang w:val="en-US"/>
          </w:rPr>
          <m:t> the </m:t>
        </m:r>
        <m:r>
          <m:rPr>
            <m:nor/>
          </m:rPr>
          <w:rPr>
            <w:rFonts w:ascii="Cambria Math"/>
            <w:bCs/>
            <w:sz w:val="22"/>
            <w:szCs w:val="22"/>
            <w:lang w:val="en-US"/>
          </w:rPr>
          <m:t xml:space="preserve">Tx power defined in the </m:t>
        </m:r>
        <m:r>
          <m:rPr>
            <m:nor/>
          </m:rPr>
          <w:rPr>
            <w:bCs/>
            <w:sz w:val="22"/>
            <w:szCs w:val="22"/>
            <w:lang w:val="en-US"/>
          </w:rPr>
          <m:t>reference </m:t>
        </m:r>
        <m:r>
          <m:rPr>
            <m:nor/>
          </m:rPr>
          <w:rPr>
            <w:rFonts w:ascii="Cambria Math"/>
            <w:bCs/>
            <w:sz w:val="22"/>
            <w:szCs w:val="22"/>
            <w:lang w:val="en-US"/>
          </w:rPr>
          <m:t>configuration</m:t>
        </m:r>
        <m:r>
          <m:rPr>
            <m:nor/>
          </m:rPr>
          <w:rPr>
            <w:bCs/>
            <w:sz w:val="22"/>
            <w:szCs w:val="22"/>
            <w:lang w:val="en-US"/>
          </w:rPr>
          <m:t> </m:t>
        </m:r>
        <m:r>
          <w:rPr>
            <w:rFonts w:ascii="Cambria Math" w:hAnsi="Cambria Math"/>
            <w:sz w:val="22"/>
            <w:szCs w:val="22"/>
            <w:lang w:val="en-US"/>
          </w:rPr>
          <m:t xml:space="preserve"> </m:t>
        </m:r>
      </m:oMath>
    </w:p>
    <w:p w14:paraId="048D208D" w14:textId="6748BA67" w:rsidR="009771A6" w:rsidRDefault="004154DF" w:rsidP="00BD4B89">
      <w:pPr>
        <w:numPr>
          <w:ilvl w:val="1"/>
          <w:numId w:val="15"/>
        </w:numPr>
        <w:overflowPunct/>
        <w:autoSpaceDE/>
        <w:autoSpaceDN/>
        <w:adjustRightInd/>
        <w:spacing w:after="60" w:line="276" w:lineRule="auto"/>
        <w:contextualSpacing/>
        <w:textAlignment w:val="auto"/>
        <w:rPr>
          <w:bCs/>
          <w:sz w:val="22"/>
          <w:szCs w:val="22"/>
          <w:lang w:val="en-US"/>
        </w:rPr>
      </w:pPr>
      <m:oMath>
        <m:r>
          <m:rPr>
            <m:sty m:val="p"/>
          </m:rPr>
          <w:rPr>
            <w:rFonts w:ascii="Cambria Math" w:eastAsia="Cambria Math" w:hAnsi="Cambria Math"/>
            <w:sz w:val="22"/>
            <w:szCs w:val="22"/>
            <w:lang w:val="en-US"/>
          </w:rPr>
          <m:t>0&lt;</m:t>
        </m:r>
        <m:sSub>
          <m:sSubPr>
            <m:ctrlPr>
              <w:rPr>
                <w:rFonts w:ascii="Cambria Math" w:eastAsia="Cambria Math" w:hAnsi="Cambria Math" w:cs="+mn-cs"/>
                <w:i/>
                <w:iCs/>
                <w:color w:val="001135"/>
                <w:kern w:val="24"/>
                <w:sz w:val="22"/>
                <w:szCs w:val="24"/>
              </w:rPr>
            </m:ctrlPr>
          </m:sSubPr>
          <m:e>
            <m:r>
              <w:rPr>
                <w:rFonts w:ascii="Cambria Math" w:eastAsia="Cambria Math" w:hAnsi="Cambria Math" w:cs="+mn-cs"/>
                <w:color w:val="001135"/>
                <w:kern w:val="24"/>
                <w:sz w:val="22"/>
                <w:szCs w:val="24"/>
              </w:rPr>
              <m:t>s</m:t>
            </m:r>
          </m:e>
          <m:sub>
            <m:r>
              <w:rPr>
                <w:rFonts w:ascii="Cambria Math" w:eastAsia="Cambria Math" w:hAnsi="Cambria Math" w:cs="+mn-cs"/>
                <w:color w:val="001135"/>
                <w:kern w:val="24"/>
                <w:sz w:val="22"/>
                <w:szCs w:val="24"/>
              </w:rPr>
              <m:t>power</m:t>
            </m:r>
          </m:sub>
        </m:sSub>
        <m:r>
          <m:rPr>
            <m:sty m:val="p"/>
          </m:rPr>
          <w:rPr>
            <w:rFonts w:ascii="Cambria Math" w:eastAsia="Cambria Math" w:hAnsi="Cambria Math"/>
            <w:sz w:val="22"/>
            <w:szCs w:val="22"/>
            <w:lang w:val="en-US"/>
          </w:rPr>
          <m:t>≤1</m:t>
        </m:r>
      </m:oMath>
      <w:r w:rsidRPr="009771A6">
        <w:rPr>
          <w:bCs/>
          <w:sz w:val="22"/>
          <w:szCs w:val="22"/>
          <w:lang w:val="en-US"/>
        </w:rPr>
        <w:t xml:space="preserve"> </w:t>
      </w:r>
    </w:p>
    <w:p w14:paraId="4CBD61E7" w14:textId="680B89C0" w:rsidR="00C32D74" w:rsidRPr="00D309CE" w:rsidRDefault="00A6759B" w:rsidP="00C32D74">
      <w:pPr>
        <w:numPr>
          <w:ilvl w:val="0"/>
          <w:numId w:val="15"/>
        </w:numPr>
        <w:overflowPunct/>
        <w:autoSpaceDE/>
        <w:autoSpaceDN/>
        <w:adjustRightInd/>
        <w:spacing w:after="60" w:line="276" w:lineRule="auto"/>
        <w:contextualSpacing/>
        <w:textAlignment w:val="auto"/>
        <w:rPr>
          <w:bCs/>
          <w:sz w:val="22"/>
          <w:szCs w:val="22"/>
          <w:lang w:val="en-US"/>
        </w:rPr>
      </w:pPr>
      <m:oMath>
        <m:sSub>
          <m:sSubPr>
            <m:ctrlPr>
              <w:rPr>
                <w:rFonts w:ascii="Cambria Math" w:eastAsia="Cambria Math" w:hAnsi="Cambria Math" w:cs="+mn-cs"/>
                <w:i/>
                <w:iCs/>
                <w:color w:val="001135"/>
                <w:kern w:val="24"/>
                <w:sz w:val="22"/>
                <w:szCs w:val="24"/>
              </w:rPr>
            </m:ctrlPr>
          </m:sSubPr>
          <m:e>
            <m:r>
              <w:rPr>
                <w:rFonts w:ascii="Cambria Math" w:eastAsia="Cambria Math" w:hAnsi="Cambria Math" w:cs="+mn-cs"/>
                <w:color w:val="001135"/>
                <w:kern w:val="24"/>
                <w:sz w:val="22"/>
                <w:szCs w:val="24"/>
              </w:rPr>
              <m:t>s</m:t>
            </m:r>
          </m:e>
          <m:sub>
            <m:r>
              <w:rPr>
                <w:rFonts w:ascii="Cambria Math" w:eastAsia="Cambria Math" w:hAnsi="Cambria Math" w:cs="+mn-cs"/>
                <w:color w:val="001135"/>
                <w:kern w:val="24"/>
                <w:sz w:val="22"/>
                <w:szCs w:val="24"/>
              </w:rPr>
              <m:t>BW</m:t>
            </m:r>
          </m:sub>
        </m:sSub>
        <m:r>
          <m:rPr>
            <m:sty m:val="p"/>
          </m:rPr>
          <w:rPr>
            <w:rFonts w:ascii="Cambria Math" w:hAnsi="Cambria Math"/>
            <w:sz w:val="22"/>
            <w:szCs w:val="22"/>
            <w:lang w:val="en-US"/>
          </w:rPr>
          <m:t>:the ratio between the RF BW and</m:t>
        </m:r>
        <m:r>
          <m:rPr>
            <m:nor/>
          </m:rPr>
          <w:rPr>
            <w:bCs/>
            <w:sz w:val="22"/>
            <w:szCs w:val="22"/>
            <w:lang w:val="en-US"/>
          </w:rPr>
          <m:t> the </m:t>
        </m:r>
        <m:r>
          <m:rPr>
            <m:nor/>
          </m:rPr>
          <w:rPr>
            <w:rFonts w:ascii="Cambria Math"/>
            <w:bCs/>
            <w:sz w:val="22"/>
            <w:szCs w:val="22"/>
            <w:lang w:val="en-US"/>
          </w:rPr>
          <m:t>maximum system BW, i.e. resource usage in frequency domain</m:t>
        </m:r>
      </m:oMath>
    </w:p>
    <w:p w14:paraId="55549C26" w14:textId="26AF29B9" w:rsidR="00F73153" w:rsidRPr="009E3B42" w:rsidRDefault="000029A4" w:rsidP="008619D2">
      <w:pPr>
        <w:pStyle w:val="ListParagraph"/>
        <w:numPr>
          <w:ilvl w:val="1"/>
          <w:numId w:val="15"/>
        </w:numPr>
        <w:overflowPunct/>
        <w:autoSpaceDE/>
        <w:autoSpaceDN/>
        <w:adjustRightInd/>
        <w:spacing w:after="60" w:line="276" w:lineRule="auto"/>
        <w:textAlignment w:val="auto"/>
        <w:rPr>
          <w:bCs/>
          <w:sz w:val="22"/>
          <w:szCs w:val="22"/>
          <w:lang w:val="en-US"/>
        </w:rPr>
      </w:pPr>
      <m:oMath>
        <m:r>
          <m:rPr>
            <m:sty m:val="p"/>
          </m:rPr>
          <w:rPr>
            <w:rFonts w:ascii="Cambria Math" w:eastAsia="Cambria Math" w:hAnsi="Cambria Math"/>
            <w:sz w:val="22"/>
            <w:szCs w:val="22"/>
            <w:lang w:val="en-US"/>
          </w:rPr>
          <m:t>0&lt;</m:t>
        </m:r>
        <m:sSub>
          <m:sSubPr>
            <m:ctrlPr>
              <w:rPr>
                <w:rFonts w:ascii="Cambria Math" w:eastAsia="Cambria Math" w:hAnsi="Cambria Math" w:cs="+mn-cs"/>
                <w:i/>
                <w:iCs/>
                <w:color w:val="001135"/>
                <w:kern w:val="24"/>
                <w:sz w:val="22"/>
                <w:szCs w:val="24"/>
              </w:rPr>
            </m:ctrlPr>
          </m:sSubPr>
          <m:e>
            <m:r>
              <w:rPr>
                <w:rFonts w:ascii="Cambria Math" w:eastAsia="Cambria Math" w:hAnsi="Cambria Math" w:cs="+mn-cs"/>
                <w:color w:val="001135"/>
                <w:kern w:val="24"/>
                <w:sz w:val="22"/>
                <w:szCs w:val="24"/>
              </w:rPr>
              <m:t>s</m:t>
            </m:r>
          </m:e>
          <m:sub>
            <m:r>
              <w:rPr>
                <w:rFonts w:ascii="Cambria Math" w:eastAsia="Cambria Math" w:hAnsi="Cambria Math" w:cs="+mn-cs"/>
                <w:color w:val="001135"/>
                <w:kern w:val="24"/>
                <w:sz w:val="22"/>
                <w:szCs w:val="24"/>
              </w:rPr>
              <m:t>BW</m:t>
            </m:r>
          </m:sub>
        </m:sSub>
        <m:r>
          <m:rPr>
            <m:sty m:val="p"/>
          </m:rPr>
          <w:rPr>
            <w:rFonts w:ascii="Cambria Math" w:eastAsia="Cambria Math" w:hAnsi="Cambria Math"/>
            <w:sz w:val="22"/>
            <w:szCs w:val="22"/>
            <w:lang w:val="en-US"/>
          </w:rPr>
          <m:t>≤1</m:t>
        </m:r>
      </m:oMath>
      <w:r w:rsidR="006E5A3B">
        <w:rPr>
          <w:sz w:val="22"/>
          <w:szCs w:val="22"/>
          <w:lang w:val="en-US"/>
        </w:rPr>
        <w:t>; assumed to 1 (</w:t>
      </w:r>
      <w:r w:rsidR="009E3B42">
        <w:rPr>
          <w:sz w:val="22"/>
          <w:szCs w:val="22"/>
          <w:lang w:val="en-US"/>
        </w:rPr>
        <w:t xml:space="preserve">i.e. </w:t>
      </w:r>
      <w:r w:rsidR="006E5A3B">
        <w:rPr>
          <w:sz w:val="22"/>
          <w:szCs w:val="22"/>
          <w:lang w:val="en-US"/>
        </w:rPr>
        <w:t xml:space="preserve">Full </w:t>
      </w:r>
      <w:r w:rsidR="008619D2">
        <w:rPr>
          <w:sz w:val="22"/>
          <w:szCs w:val="22"/>
          <w:lang w:val="en-US"/>
        </w:rPr>
        <w:t>PRBs usage</w:t>
      </w:r>
      <w:r w:rsidR="006E5A3B">
        <w:rPr>
          <w:sz w:val="22"/>
          <w:szCs w:val="22"/>
          <w:lang w:val="en-US"/>
        </w:rPr>
        <w:t xml:space="preserve"> </w:t>
      </w:r>
      <w:r w:rsidR="008619D2">
        <w:rPr>
          <w:sz w:val="22"/>
          <w:szCs w:val="22"/>
          <w:lang w:val="en-US"/>
        </w:rPr>
        <w:t xml:space="preserve">in the </w:t>
      </w:r>
      <w:r w:rsidR="006E5A3B">
        <w:rPr>
          <w:sz w:val="22"/>
          <w:szCs w:val="22"/>
          <w:lang w:val="en-US"/>
        </w:rPr>
        <w:t>evaluation</w:t>
      </w:r>
      <w:r w:rsidR="008619D2">
        <w:rPr>
          <w:sz w:val="22"/>
          <w:szCs w:val="22"/>
          <w:lang w:val="en-US"/>
        </w:rPr>
        <w:t>).</w:t>
      </w:r>
    </w:p>
    <w:p w14:paraId="5E796257" w14:textId="77CB825A" w:rsidR="004154DF" w:rsidRPr="009771A6" w:rsidRDefault="004154DF" w:rsidP="009771A6">
      <w:pPr>
        <w:overflowPunct/>
        <w:autoSpaceDE/>
        <w:autoSpaceDN/>
        <w:adjustRightInd/>
        <w:spacing w:after="60" w:line="276" w:lineRule="auto"/>
        <w:contextualSpacing/>
        <w:textAlignment w:val="auto"/>
        <w:rPr>
          <w:bCs/>
          <w:sz w:val="22"/>
          <w:szCs w:val="22"/>
          <w:lang w:val="en-US"/>
        </w:rPr>
      </w:pPr>
      <w:r w:rsidRPr="009771A6">
        <w:rPr>
          <w:bCs/>
          <w:sz w:val="22"/>
          <w:szCs w:val="22"/>
          <w:lang w:val="en-US"/>
        </w:rPr>
        <w:t>and assuming the following parameters</w:t>
      </w:r>
      <w:r w:rsidR="00BD2D8E" w:rsidRPr="009771A6">
        <w:rPr>
          <w:bCs/>
          <w:sz w:val="22"/>
          <w:szCs w:val="22"/>
          <w:lang w:val="en-US"/>
        </w:rPr>
        <w:t>:</w:t>
      </w:r>
    </w:p>
    <w:p w14:paraId="51647A22" w14:textId="525B8711" w:rsidR="004154DF" w:rsidRPr="00307588" w:rsidRDefault="009703F5" w:rsidP="004154DF">
      <w:pPr>
        <w:pStyle w:val="ListParagraph"/>
        <w:numPr>
          <w:ilvl w:val="0"/>
          <w:numId w:val="16"/>
        </w:numPr>
        <w:jc w:val="both"/>
        <w:rPr>
          <w:rFonts w:eastAsia="Times New Roman"/>
          <w:bCs/>
          <w:sz w:val="22"/>
          <w:szCs w:val="22"/>
          <w:lang w:val="en-US"/>
        </w:rPr>
      </w:pPr>
      <w:r>
        <w:rPr>
          <w:bCs/>
          <w:sz w:val="22"/>
          <w:szCs w:val="22"/>
          <w:lang w:val="en-US"/>
        </w:rPr>
        <w:t xml:space="preserve">fixed </w:t>
      </w:r>
      <w:r w:rsidR="004154DF" w:rsidRPr="00307588">
        <w:rPr>
          <w:bCs/>
          <w:sz w:val="22"/>
          <w:szCs w:val="22"/>
          <w:lang w:val="en-US"/>
        </w:rPr>
        <w:t>feeder loss</w:t>
      </w:r>
      <w:r w:rsidR="004154DF">
        <w:rPr>
          <w:bCs/>
          <w:sz w:val="22"/>
          <w:szCs w:val="22"/>
          <w:lang w:val="en-US"/>
        </w:rPr>
        <w:t>=</w:t>
      </w:r>
      <w:r w:rsidR="004154DF" w:rsidRPr="00307588">
        <w:rPr>
          <w:bCs/>
          <w:sz w:val="22"/>
          <w:szCs w:val="22"/>
          <w:lang w:val="en-US"/>
        </w:rPr>
        <w:t xml:space="preserve">0,8 dB </w:t>
      </w:r>
    </w:p>
    <w:p w14:paraId="16AE5BA5" w14:textId="07C790F2" w:rsidR="004154DF" w:rsidRPr="00F3264E" w:rsidRDefault="009703F5" w:rsidP="004154DF">
      <w:pPr>
        <w:pStyle w:val="ListParagraph"/>
        <w:numPr>
          <w:ilvl w:val="0"/>
          <w:numId w:val="16"/>
        </w:numPr>
        <w:jc w:val="both"/>
        <w:rPr>
          <w:rFonts w:eastAsia="Times New Roman"/>
          <w:bCs/>
          <w:sz w:val="22"/>
          <w:szCs w:val="22"/>
          <w:lang w:val="en-US"/>
        </w:rPr>
      </w:pPr>
      <w:r>
        <w:rPr>
          <w:bCs/>
          <w:sz w:val="22"/>
          <w:szCs w:val="22"/>
          <w:lang w:val="en-US"/>
        </w:rPr>
        <w:t xml:space="preserve">fixed </w:t>
      </w:r>
      <w:r w:rsidR="004154DF" w:rsidRPr="00307588">
        <w:rPr>
          <w:bCs/>
          <w:sz w:val="22"/>
          <w:szCs w:val="22"/>
          <w:lang w:val="en-US"/>
        </w:rPr>
        <w:t xml:space="preserve">PA efficiency factor </w:t>
      </w:r>
      <w:r w:rsidR="004154DF">
        <w:rPr>
          <w:bCs/>
          <w:sz w:val="22"/>
          <w:szCs w:val="22"/>
          <w:lang w:val="en-US"/>
        </w:rPr>
        <w:t>=</w:t>
      </w:r>
      <w:r w:rsidR="004154DF" w:rsidRPr="00307588">
        <w:rPr>
          <w:bCs/>
          <w:sz w:val="22"/>
          <w:szCs w:val="22"/>
          <w:lang w:val="en-US"/>
        </w:rPr>
        <w:t>35%</w:t>
      </w:r>
    </w:p>
    <w:p w14:paraId="74E38DB6" w14:textId="4AAF5BF3" w:rsidR="00C500B4" w:rsidRPr="00380356" w:rsidRDefault="00C706C2" w:rsidP="00380356">
      <w:pPr>
        <w:jc w:val="both"/>
        <w:rPr>
          <w:rFonts w:eastAsia="Times New Roman"/>
          <w:sz w:val="22"/>
          <w:szCs w:val="22"/>
          <w:lang w:val="en-US"/>
        </w:rPr>
      </w:pPr>
      <w:r>
        <w:rPr>
          <w:rFonts w:eastAsia="Times New Roman"/>
          <w:bCs/>
          <w:sz w:val="22"/>
          <w:szCs w:val="22"/>
          <w:lang w:val="en-US"/>
        </w:rPr>
        <w:t>I</w:t>
      </w:r>
      <w:r w:rsidR="00F356DB">
        <w:rPr>
          <w:rFonts w:eastAsia="Times New Roman"/>
          <w:bCs/>
          <w:sz w:val="22"/>
          <w:szCs w:val="22"/>
          <w:lang w:val="en-US"/>
        </w:rPr>
        <w:t xml:space="preserve">n </w:t>
      </w:r>
      <w:r w:rsidR="00300C1F">
        <w:rPr>
          <w:rFonts w:eastAsia="Times New Roman"/>
          <w:bCs/>
          <w:sz w:val="22"/>
          <w:szCs w:val="22"/>
          <w:lang w:val="en-US"/>
        </w:rPr>
        <w:t>Table 3</w:t>
      </w:r>
      <w:r>
        <w:rPr>
          <w:rFonts w:eastAsia="Times New Roman"/>
          <w:bCs/>
          <w:sz w:val="22"/>
          <w:szCs w:val="22"/>
          <w:lang w:val="en-US"/>
        </w:rPr>
        <w:t>,</w:t>
      </w:r>
      <w:r w:rsidR="00300C1F">
        <w:rPr>
          <w:rFonts w:eastAsia="Times New Roman"/>
          <w:bCs/>
          <w:sz w:val="22"/>
          <w:szCs w:val="22"/>
          <w:lang w:val="en-US"/>
        </w:rPr>
        <w:t xml:space="preserve"> </w:t>
      </w:r>
      <w:r w:rsidR="00F356DB">
        <w:rPr>
          <w:rFonts w:eastAsia="Times New Roman"/>
          <w:bCs/>
          <w:sz w:val="22"/>
          <w:szCs w:val="22"/>
          <w:lang w:val="en-US"/>
        </w:rPr>
        <w:t xml:space="preserve">the </w:t>
      </w:r>
      <w:r w:rsidR="004E7C4E">
        <w:rPr>
          <w:rFonts w:eastAsia="Times New Roman"/>
          <w:bCs/>
          <w:sz w:val="22"/>
          <w:szCs w:val="22"/>
          <w:lang w:val="en-US"/>
        </w:rPr>
        <w:t xml:space="preserve">DL power </w:t>
      </w:r>
      <w:r w:rsidR="00300C1F">
        <w:rPr>
          <w:rFonts w:eastAsia="Times New Roman"/>
          <w:bCs/>
          <w:sz w:val="22"/>
          <w:szCs w:val="22"/>
          <w:lang w:val="en-US"/>
        </w:rPr>
        <w:t>scaling coefficient</w:t>
      </w:r>
      <w:r w:rsidR="008162E0">
        <w:rPr>
          <w:rFonts w:eastAsia="Times New Roman"/>
          <w:bCs/>
          <w:sz w:val="22"/>
          <w:szCs w:val="22"/>
          <w:lang w:val="en-US"/>
        </w:rPr>
        <w:t>s</w:t>
      </w:r>
      <w:r w:rsidR="00BA48F2">
        <w:rPr>
          <w:rFonts w:eastAsia="Times New Roman"/>
          <w:bCs/>
          <w:sz w:val="22"/>
          <w:szCs w:val="22"/>
          <w:lang w:val="en-US"/>
        </w:rPr>
        <w:t xml:space="preserve"> </w:t>
      </w:r>
      <w:r w:rsidR="00863178">
        <w:rPr>
          <w:rFonts w:eastAsia="Times New Roman"/>
          <w:bCs/>
          <w:sz w:val="22"/>
          <w:szCs w:val="22"/>
          <w:lang w:val="en-US"/>
        </w:rPr>
        <w:t xml:space="preserve">are provided </w:t>
      </w:r>
      <w:r w:rsidR="00D056C1">
        <w:rPr>
          <w:rFonts w:eastAsia="Times New Roman"/>
          <w:bCs/>
          <w:sz w:val="22"/>
          <w:szCs w:val="22"/>
          <w:lang w:val="en-US"/>
        </w:rPr>
        <w:t xml:space="preserve">for </w:t>
      </w:r>
      <w:r w:rsidR="00E669B5">
        <w:rPr>
          <w:rFonts w:eastAsia="Times New Roman"/>
          <w:bCs/>
          <w:sz w:val="22"/>
          <w:szCs w:val="22"/>
          <w:lang w:val="en-US"/>
        </w:rPr>
        <w:t>reference configuration</w:t>
      </w:r>
      <w:r w:rsidR="000247F6">
        <w:rPr>
          <w:rFonts w:eastAsia="Times New Roman"/>
          <w:bCs/>
          <w:sz w:val="22"/>
          <w:szCs w:val="22"/>
          <w:lang w:val="en-US"/>
        </w:rPr>
        <w:t xml:space="preserve"> </w:t>
      </w:r>
      <w:r w:rsidR="00BA48F2">
        <w:rPr>
          <w:rFonts w:eastAsia="Times New Roman"/>
          <w:bCs/>
          <w:sz w:val="22"/>
          <w:szCs w:val="22"/>
          <w:lang w:val="en-US"/>
        </w:rPr>
        <w:t>Set 1 and Set 2 FR1.</w:t>
      </w:r>
      <w:r w:rsidR="00851CAC">
        <w:rPr>
          <w:rFonts w:eastAsia="Times New Roman"/>
          <w:bCs/>
          <w:sz w:val="22"/>
          <w:szCs w:val="22"/>
          <w:lang w:val="en-US"/>
        </w:rPr>
        <w:t xml:space="preserve"> </w:t>
      </w:r>
      <w:r w:rsidR="008162E0">
        <w:rPr>
          <w:rFonts w:eastAsia="Times New Roman"/>
          <w:bCs/>
          <w:sz w:val="22"/>
          <w:szCs w:val="22"/>
          <w:lang w:val="en-US"/>
        </w:rPr>
        <w:t xml:space="preserve">We note that these values are </w:t>
      </w:r>
      <w:r w:rsidR="00A32B3F">
        <w:rPr>
          <w:rFonts w:eastAsia="Times New Roman"/>
          <w:bCs/>
          <w:sz w:val="22"/>
          <w:szCs w:val="22"/>
          <w:lang w:val="en-US"/>
        </w:rPr>
        <w:t>obtained</w:t>
      </w:r>
      <w:r w:rsidR="008162E0">
        <w:rPr>
          <w:rFonts w:eastAsia="Times New Roman"/>
          <w:bCs/>
          <w:sz w:val="22"/>
          <w:szCs w:val="22"/>
          <w:lang w:val="en-US"/>
        </w:rPr>
        <w:t xml:space="preserve"> </w:t>
      </w:r>
      <w:r w:rsidR="00411DE2">
        <w:rPr>
          <w:rFonts w:eastAsia="Times New Roman"/>
          <w:bCs/>
          <w:sz w:val="22"/>
          <w:szCs w:val="22"/>
          <w:lang w:val="en-US"/>
        </w:rPr>
        <w:t xml:space="preserve">by performing </w:t>
      </w:r>
      <w:r w:rsidR="00A32B3F" w:rsidRPr="00A32B3F">
        <w:rPr>
          <w:rFonts w:eastAsia="Times New Roman"/>
          <w:bCs/>
          <w:sz w:val="22"/>
          <w:szCs w:val="22"/>
          <w:lang w:val="en-US"/>
        </w:rPr>
        <w:t xml:space="preserve">linear regression </w:t>
      </w:r>
      <w:r w:rsidR="00A32B3F">
        <w:rPr>
          <w:rFonts w:eastAsia="Times New Roman"/>
          <w:bCs/>
          <w:sz w:val="22"/>
          <w:szCs w:val="22"/>
          <w:lang w:val="en-US"/>
        </w:rPr>
        <w:t xml:space="preserve">on the </w:t>
      </w:r>
      <w:r w:rsidR="006A3F7B">
        <w:rPr>
          <w:rFonts w:eastAsia="Times New Roman"/>
          <w:bCs/>
          <w:sz w:val="22"/>
          <w:szCs w:val="22"/>
          <w:lang w:val="en-US"/>
        </w:rPr>
        <w:t xml:space="preserve">relative </w:t>
      </w:r>
      <w:r w:rsidR="0078323C">
        <w:rPr>
          <w:rFonts w:eastAsia="Times New Roman"/>
          <w:bCs/>
          <w:sz w:val="22"/>
          <w:szCs w:val="22"/>
          <w:lang w:val="en-US"/>
        </w:rPr>
        <w:t>BS power consumption</w:t>
      </w:r>
      <w:r w:rsidR="00411DE2">
        <w:rPr>
          <w:rFonts w:eastAsia="Times New Roman"/>
          <w:bCs/>
          <w:sz w:val="22"/>
          <w:szCs w:val="22"/>
          <w:lang w:val="en-US"/>
        </w:rPr>
        <w:t xml:space="preserve">. </w:t>
      </w:r>
      <w:r w:rsidR="002264E3">
        <w:rPr>
          <w:rFonts w:eastAsia="Times New Roman"/>
          <w:bCs/>
          <w:sz w:val="22"/>
          <w:szCs w:val="22"/>
          <w:lang w:val="en-US"/>
        </w:rPr>
        <w:t xml:space="preserve">It is noted </w:t>
      </w:r>
      <w:r w:rsidR="00C82B9E">
        <w:rPr>
          <w:rFonts w:eastAsia="Times New Roman"/>
          <w:bCs/>
          <w:sz w:val="22"/>
          <w:szCs w:val="22"/>
          <w:lang w:val="en-US"/>
        </w:rPr>
        <w:t xml:space="preserve">also </w:t>
      </w:r>
      <w:r w:rsidR="002264E3">
        <w:rPr>
          <w:rFonts w:eastAsia="Times New Roman"/>
          <w:bCs/>
          <w:sz w:val="22"/>
          <w:szCs w:val="22"/>
          <w:lang w:val="en-US"/>
        </w:rPr>
        <w:t xml:space="preserve">that if all the scaling ratios were set to 0, </w:t>
      </w:r>
      <m:oMath>
        <m:sSup>
          <m:sSupPr>
            <m:ctrlPr>
              <w:rPr>
                <w:rFonts w:ascii="Cambria Math" w:eastAsia="Times New Roman" w:hAnsi="Cambria Math"/>
                <w:b/>
                <w:i/>
                <w:sz w:val="22"/>
                <w:szCs w:val="22"/>
                <w:lang w:val="en-US"/>
              </w:rPr>
            </m:ctrlPr>
          </m:sSupPr>
          <m:e>
            <m:r>
              <m:rPr>
                <m:sty m:val="bi"/>
              </m:rPr>
              <w:rPr>
                <w:rFonts w:ascii="Cambria Math" w:eastAsia="Times New Roman" w:hAnsi="Cambria Math"/>
                <w:sz w:val="22"/>
                <w:szCs w:val="22"/>
                <w:lang w:val="en-US"/>
              </w:rPr>
              <m:t>P</m:t>
            </m:r>
          </m:e>
          <m:sup>
            <m:r>
              <m:rPr>
                <m:sty m:val="bi"/>
              </m:rPr>
              <w:rPr>
                <w:rFonts w:ascii="Cambria Math" w:eastAsia="Times New Roman" w:hAnsi="Cambria Math"/>
                <w:sz w:val="22"/>
                <w:szCs w:val="22"/>
                <w:lang w:val="en-US"/>
              </w:rPr>
              <m:t>DL</m:t>
            </m:r>
          </m:sup>
        </m:sSup>
        <m:r>
          <m:rPr>
            <m:sty m:val="bi"/>
          </m:rPr>
          <w:rPr>
            <w:rFonts w:ascii="Cambria Math" w:eastAsia="Times New Roman" w:hAnsi="Cambria Math"/>
            <w:sz w:val="22"/>
            <w:szCs w:val="22"/>
            <w:lang w:val="en-US"/>
          </w:rPr>
          <m:t>=</m:t>
        </m:r>
        <m:sSubSup>
          <m:sSubSupPr>
            <m:ctrlPr>
              <w:rPr>
                <w:rFonts w:ascii="Cambria Math" w:eastAsia="Times New Roman" w:hAnsi="Cambria Math"/>
                <w:b/>
                <w:bCs/>
                <w:i/>
                <w:sz w:val="22"/>
                <w:szCs w:val="22"/>
                <w:lang w:val="en-US"/>
              </w:rPr>
            </m:ctrlPr>
          </m:sSubSupPr>
          <m:e>
            <m:r>
              <m:rPr>
                <m:sty m:val="bi"/>
              </m:rPr>
              <w:rPr>
                <w:rFonts w:ascii="Cambria Math" w:eastAsia="Times New Roman" w:hAnsi="Cambria Math"/>
                <w:sz w:val="22"/>
                <w:szCs w:val="22"/>
                <w:lang w:val="en-US"/>
              </w:rPr>
              <m:t>P</m:t>
            </m:r>
          </m:e>
          <m:sub>
            <m:r>
              <m:rPr>
                <m:sty m:val="bi"/>
              </m:rPr>
              <w:rPr>
                <w:rFonts w:ascii="Cambria Math" w:eastAsia="Times New Roman" w:hAnsi="Cambria Math"/>
                <w:sz w:val="22"/>
                <w:szCs w:val="22"/>
                <w:lang w:val="en-US"/>
              </w:rPr>
              <m:t>static</m:t>
            </m:r>
          </m:sub>
          <m:sup>
            <m:r>
              <m:rPr>
                <m:sty m:val="bi"/>
              </m:rPr>
              <w:rPr>
                <w:rFonts w:ascii="Cambria Math" w:eastAsia="Times New Roman" w:hAnsi="Cambria Math"/>
                <w:sz w:val="22"/>
                <w:szCs w:val="22"/>
                <w:lang w:val="en-US"/>
              </w:rPr>
              <m:t>DL</m:t>
            </m:r>
          </m:sup>
        </m:sSubSup>
      </m:oMath>
      <w:r w:rsidR="0060146B">
        <w:rPr>
          <w:rFonts w:eastAsia="Times New Roman"/>
          <w:bCs/>
          <w:sz w:val="22"/>
          <w:szCs w:val="22"/>
          <w:lang w:val="en-US"/>
        </w:rPr>
        <w:t>,</w:t>
      </w:r>
      <w:r w:rsidR="0072699C">
        <w:rPr>
          <w:rFonts w:eastAsia="Times New Roman"/>
          <w:bCs/>
          <w:sz w:val="22"/>
          <w:szCs w:val="22"/>
          <w:lang w:val="en-US"/>
        </w:rPr>
        <w:t xml:space="preserve"> which</w:t>
      </w:r>
      <w:r w:rsidR="002264E3">
        <w:rPr>
          <w:rFonts w:eastAsia="Times New Roman"/>
          <w:bCs/>
          <w:sz w:val="22"/>
          <w:szCs w:val="22"/>
          <w:lang w:val="en-US"/>
        </w:rPr>
        <w:t xml:space="preserve"> </w:t>
      </w:r>
      <w:r w:rsidR="0036291F">
        <w:rPr>
          <w:rFonts w:eastAsia="Times New Roman"/>
          <w:bCs/>
          <w:sz w:val="22"/>
          <w:szCs w:val="22"/>
          <w:lang w:val="en-US"/>
        </w:rPr>
        <w:t xml:space="preserve">in our proposal </w:t>
      </w:r>
      <w:r w:rsidR="00057F24">
        <w:rPr>
          <w:rFonts w:eastAsia="Times New Roman"/>
          <w:bCs/>
          <w:sz w:val="22"/>
          <w:szCs w:val="22"/>
          <w:lang w:val="en-US"/>
        </w:rPr>
        <w:t>(</w:t>
      </w:r>
      <w:r w:rsidR="006E1206">
        <w:rPr>
          <w:rFonts w:eastAsia="Times New Roman"/>
          <w:bCs/>
          <w:sz w:val="22"/>
          <w:szCs w:val="22"/>
          <w:lang w:val="en-US"/>
        </w:rPr>
        <w:t xml:space="preserve">as per </w:t>
      </w:r>
      <w:r w:rsidR="006E1206" w:rsidRPr="006E1206">
        <w:rPr>
          <w:bCs/>
          <w:sz w:val="22"/>
          <w:szCs w:val="22"/>
          <w:lang w:val="en-US"/>
        </w:rPr>
        <w:fldChar w:fldCharType="begin"/>
      </w:r>
      <w:r w:rsidR="006E1206" w:rsidRPr="006E1206">
        <w:rPr>
          <w:bCs/>
          <w:sz w:val="22"/>
          <w:szCs w:val="22"/>
          <w:lang w:val="en-US"/>
        </w:rPr>
        <w:instrText xml:space="preserve"> REF _Ref113952670 \h  \* MERGEFORMAT </w:instrText>
      </w:r>
      <w:r w:rsidR="006E1206" w:rsidRPr="006E1206">
        <w:rPr>
          <w:bCs/>
          <w:sz w:val="22"/>
          <w:szCs w:val="22"/>
          <w:lang w:val="en-US"/>
        </w:rPr>
      </w:r>
      <w:r w:rsidR="006E1206" w:rsidRPr="006E1206">
        <w:rPr>
          <w:bCs/>
          <w:sz w:val="22"/>
          <w:szCs w:val="22"/>
          <w:lang w:val="en-US"/>
        </w:rPr>
        <w:fldChar w:fldCharType="separate"/>
      </w:r>
      <w:r w:rsidR="006E1206" w:rsidRPr="006E1206">
        <w:rPr>
          <w:bCs/>
        </w:rPr>
        <w:t xml:space="preserve">Table </w:t>
      </w:r>
      <w:r w:rsidR="006E1206" w:rsidRPr="006E1206">
        <w:rPr>
          <w:bCs/>
          <w:noProof/>
        </w:rPr>
        <w:t>3</w:t>
      </w:r>
      <w:r w:rsidR="006E1206" w:rsidRPr="006E1206">
        <w:rPr>
          <w:bCs/>
          <w:sz w:val="22"/>
          <w:szCs w:val="22"/>
          <w:lang w:val="en-US"/>
        </w:rPr>
        <w:fldChar w:fldCharType="end"/>
      </w:r>
      <w:r w:rsidR="00057F24">
        <w:rPr>
          <w:bCs/>
          <w:sz w:val="22"/>
          <w:szCs w:val="22"/>
          <w:lang w:val="en-US"/>
        </w:rPr>
        <w:t>)</w:t>
      </w:r>
      <w:r w:rsidR="006E1206">
        <w:rPr>
          <w:rFonts w:eastAsia="Times New Roman"/>
          <w:bCs/>
          <w:sz w:val="22"/>
          <w:szCs w:val="22"/>
          <w:lang w:val="en-US"/>
        </w:rPr>
        <w:t xml:space="preserve"> </w:t>
      </w:r>
      <w:r w:rsidR="002264E3">
        <w:rPr>
          <w:rFonts w:eastAsia="Times New Roman"/>
          <w:bCs/>
          <w:sz w:val="22"/>
          <w:szCs w:val="22"/>
          <w:lang w:val="en-US"/>
        </w:rPr>
        <w:t xml:space="preserve">is smaller </w:t>
      </w:r>
      <w:r w:rsidR="00B40331">
        <w:rPr>
          <w:rFonts w:eastAsia="Times New Roman"/>
          <w:bCs/>
          <w:sz w:val="22"/>
          <w:szCs w:val="22"/>
          <w:lang w:val="en-US"/>
        </w:rPr>
        <w:t>than the micro sleep power</w:t>
      </w:r>
      <w:r w:rsidR="00A04A41">
        <w:rPr>
          <w:rFonts w:eastAsia="Times New Roman"/>
          <w:bCs/>
          <w:sz w:val="22"/>
          <w:szCs w:val="22"/>
          <w:lang w:val="en-US"/>
        </w:rPr>
        <w:t xml:space="preserve"> </w:t>
      </w:r>
      <w:r w:rsidR="00057F24">
        <w:rPr>
          <w:rFonts w:eastAsia="Times New Roman"/>
          <w:bCs/>
          <w:sz w:val="22"/>
          <w:szCs w:val="22"/>
          <w:lang w:val="en-US"/>
        </w:rPr>
        <w:t>value</w:t>
      </w:r>
      <w:r w:rsidR="00A04A41">
        <w:rPr>
          <w:rFonts w:eastAsia="Times New Roman"/>
          <w:bCs/>
          <w:sz w:val="22"/>
          <w:szCs w:val="22"/>
          <w:lang w:val="en-US"/>
        </w:rPr>
        <w:t xml:space="preserve"> (i.e. 5.5 in Set 1)</w:t>
      </w:r>
      <w:r w:rsidR="00F86656">
        <w:rPr>
          <w:rFonts w:eastAsia="Times New Roman"/>
          <w:bCs/>
          <w:sz w:val="22"/>
          <w:szCs w:val="22"/>
          <w:lang w:val="en-US"/>
        </w:rPr>
        <w:t>.</w:t>
      </w:r>
      <w:r w:rsidR="00127B60">
        <w:rPr>
          <w:rFonts w:eastAsia="Times New Roman"/>
          <w:bCs/>
          <w:sz w:val="22"/>
          <w:szCs w:val="22"/>
          <w:lang w:val="en-US"/>
        </w:rPr>
        <w:t xml:space="preserve"> </w:t>
      </w:r>
      <w:r w:rsidR="00F8152A">
        <w:rPr>
          <w:rFonts w:eastAsia="Times New Roman"/>
          <w:bCs/>
          <w:sz w:val="22"/>
          <w:szCs w:val="22"/>
          <w:lang w:val="en-US"/>
        </w:rPr>
        <w:t xml:space="preserve">This is because </w:t>
      </w:r>
      <w:r w:rsidR="000275E1">
        <w:rPr>
          <w:rFonts w:eastAsia="Times New Roman"/>
          <w:bCs/>
          <w:sz w:val="22"/>
          <w:szCs w:val="22"/>
          <w:lang w:val="en-US"/>
        </w:rPr>
        <w:t xml:space="preserve">certain scaling </w:t>
      </w:r>
      <w:r w:rsidR="005F508C">
        <w:rPr>
          <w:rFonts w:eastAsia="Times New Roman"/>
          <w:bCs/>
          <w:sz w:val="22"/>
          <w:szCs w:val="22"/>
          <w:lang w:val="en-US"/>
        </w:rPr>
        <w:t>domain (</w:t>
      </w:r>
      <w:r w:rsidR="00E76A11">
        <w:rPr>
          <w:rFonts w:eastAsia="Times New Roman"/>
          <w:bCs/>
          <w:sz w:val="22"/>
          <w:szCs w:val="22"/>
          <w:lang w:val="en-US"/>
        </w:rPr>
        <w:t>at least Tx antenna scaling)</w:t>
      </w:r>
      <w:r w:rsidR="000275E1">
        <w:rPr>
          <w:rFonts w:eastAsia="Times New Roman"/>
          <w:bCs/>
          <w:sz w:val="22"/>
          <w:szCs w:val="22"/>
          <w:lang w:val="en-US"/>
        </w:rPr>
        <w:t xml:space="preserve"> require</w:t>
      </w:r>
      <w:r w:rsidR="00CD23C7">
        <w:rPr>
          <w:rFonts w:eastAsia="Times New Roman"/>
          <w:bCs/>
          <w:sz w:val="22"/>
          <w:szCs w:val="22"/>
          <w:lang w:val="en-US"/>
        </w:rPr>
        <w:t>s</w:t>
      </w:r>
      <w:r w:rsidR="000275E1">
        <w:rPr>
          <w:rFonts w:eastAsia="Times New Roman"/>
          <w:bCs/>
          <w:sz w:val="22"/>
          <w:szCs w:val="22"/>
          <w:lang w:val="en-US"/>
        </w:rPr>
        <w:t xml:space="preserve"> a delay</w:t>
      </w:r>
      <w:r w:rsidR="00EB35B5">
        <w:rPr>
          <w:rFonts w:eastAsia="Times New Roman"/>
          <w:bCs/>
          <w:sz w:val="22"/>
          <w:szCs w:val="22"/>
          <w:lang w:val="en-US"/>
        </w:rPr>
        <w:t xml:space="preserve"> to enforce the scaling</w:t>
      </w:r>
      <w:r w:rsidR="005E2AF3">
        <w:rPr>
          <w:rFonts w:eastAsia="Times New Roman"/>
          <w:bCs/>
          <w:sz w:val="22"/>
          <w:szCs w:val="22"/>
          <w:lang w:val="en-US"/>
        </w:rPr>
        <w:t xml:space="preserve">, </w:t>
      </w:r>
      <w:r w:rsidR="00D3031A">
        <w:rPr>
          <w:rFonts w:eastAsia="Times New Roman"/>
          <w:bCs/>
          <w:sz w:val="22"/>
          <w:szCs w:val="22"/>
          <w:lang w:val="en-US"/>
        </w:rPr>
        <w:t xml:space="preserve">see </w:t>
      </w:r>
      <w:r w:rsidR="00CD23C7">
        <w:rPr>
          <w:rFonts w:eastAsia="Times New Roman"/>
          <w:bCs/>
          <w:sz w:val="22"/>
          <w:szCs w:val="22"/>
          <w:lang w:val="en-US"/>
        </w:rPr>
        <w:t xml:space="preserve">Section 2.2.6. </w:t>
      </w:r>
      <w:r w:rsidR="00E934BA">
        <w:rPr>
          <w:rFonts w:eastAsia="Times New Roman"/>
          <w:bCs/>
          <w:sz w:val="22"/>
          <w:szCs w:val="22"/>
          <w:lang w:val="en-US"/>
        </w:rPr>
        <w:t>Instead,</w:t>
      </w:r>
      <w:r w:rsidR="00CD23C7">
        <w:rPr>
          <w:rFonts w:eastAsia="Times New Roman"/>
          <w:bCs/>
          <w:sz w:val="22"/>
          <w:szCs w:val="22"/>
          <w:lang w:val="en-US"/>
        </w:rPr>
        <w:t xml:space="preserve"> micro sleep assumes </w:t>
      </w:r>
      <w:r w:rsidR="00963147">
        <w:rPr>
          <w:rFonts w:eastAsia="Times New Roman"/>
          <w:bCs/>
          <w:sz w:val="22"/>
          <w:szCs w:val="22"/>
          <w:lang w:val="en-US"/>
        </w:rPr>
        <w:t xml:space="preserve">immediate </w:t>
      </w:r>
      <w:r w:rsidR="00BF0D92">
        <w:rPr>
          <w:rFonts w:eastAsia="Times New Roman"/>
          <w:bCs/>
          <w:sz w:val="22"/>
          <w:szCs w:val="22"/>
          <w:lang w:val="en-US"/>
        </w:rPr>
        <w:t xml:space="preserve">transition to the sleep mode, and therefore it </w:t>
      </w:r>
      <w:r w:rsidR="00C02A3D">
        <w:rPr>
          <w:rFonts w:eastAsia="Times New Roman"/>
          <w:bCs/>
          <w:sz w:val="22"/>
          <w:szCs w:val="22"/>
          <w:lang w:val="en-US"/>
        </w:rPr>
        <w:t xml:space="preserve">cannot benefit from </w:t>
      </w:r>
      <w:r w:rsidR="00B561AC">
        <w:rPr>
          <w:rFonts w:eastAsia="Times New Roman"/>
          <w:bCs/>
          <w:sz w:val="22"/>
          <w:szCs w:val="22"/>
          <w:lang w:val="en-US"/>
        </w:rPr>
        <w:t>additional component switch off.</w:t>
      </w:r>
      <w:r w:rsidR="00C02A3D">
        <w:rPr>
          <w:rFonts w:eastAsia="Times New Roman"/>
          <w:bCs/>
          <w:sz w:val="22"/>
          <w:szCs w:val="22"/>
          <w:lang w:val="en-US"/>
        </w:rPr>
        <w:t xml:space="preserve"> </w:t>
      </w:r>
    </w:p>
    <w:p w14:paraId="16F6C294" w14:textId="3E915FDD" w:rsidR="004154DF" w:rsidRDefault="00A0586A" w:rsidP="00A0586A">
      <w:pPr>
        <w:pStyle w:val="Caption"/>
        <w:jc w:val="center"/>
        <w:rPr>
          <w:rFonts w:eastAsia="Times New Roman"/>
          <w:bCs/>
          <w:sz w:val="22"/>
          <w:szCs w:val="22"/>
          <w:lang w:val="en-US"/>
        </w:rPr>
      </w:pPr>
      <w:bookmarkStart w:id="22" w:name="_Ref113952670"/>
      <w:r>
        <w:t xml:space="preserve">Table </w:t>
      </w:r>
      <w:r>
        <w:fldChar w:fldCharType="begin"/>
      </w:r>
      <w:r>
        <w:instrText>SEQ Table \* ARABIC</w:instrText>
      </w:r>
      <w:r>
        <w:fldChar w:fldCharType="separate"/>
      </w:r>
      <w:r>
        <w:rPr>
          <w:noProof/>
        </w:rPr>
        <w:t>3</w:t>
      </w:r>
      <w:r>
        <w:fldChar w:fldCharType="end"/>
      </w:r>
      <w:bookmarkEnd w:id="22"/>
      <w:r>
        <w:rPr>
          <w:lang w:val="en-US"/>
        </w:rPr>
        <w:t xml:space="preserve">: </w:t>
      </w:r>
      <w:r w:rsidR="0053737E">
        <w:rPr>
          <w:lang w:val="en-US"/>
        </w:rPr>
        <w:t xml:space="preserve">DL power scaling </w:t>
      </w:r>
      <w:r>
        <w:rPr>
          <w:lang w:val="en-US"/>
        </w:rPr>
        <w:t xml:space="preserve">coefficients </w:t>
      </w:r>
      <w:r w:rsidR="00E669B5">
        <w:rPr>
          <w:lang w:val="en-US"/>
        </w:rPr>
        <w:t xml:space="preserve">with </w:t>
      </w:r>
      <w:r w:rsidR="00BF232C">
        <w:rPr>
          <w:lang w:val="en-US"/>
        </w:rPr>
        <w:t>Set 1 and Set 2</w:t>
      </w:r>
      <w:r w:rsidR="002821DA">
        <w:rPr>
          <w:lang w:val="en-US"/>
        </w:rPr>
        <w:t xml:space="preserve"> for Cat.2</w:t>
      </w:r>
    </w:p>
    <w:tbl>
      <w:tblPr>
        <w:tblStyle w:val="TableGrid"/>
        <w:tblW w:w="0" w:type="auto"/>
        <w:tblLook w:val="04A0" w:firstRow="1" w:lastRow="0" w:firstColumn="1" w:lastColumn="0" w:noHBand="0" w:noVBand="1"/>
      </w:tblPr>
      <w:tblGrid>
        <w:gridCol w:w="3320"/>
        <w:gridCol w:w="3321"/>
        <w:gridCol w:w="3321"/>
      </w:tblGrid>
      <w:tr w:rsidR="004154DF" w14:paraId="3FC55112" w14:textId="77777777" w:rsidTr="0A9AFCB6">
        <w:tc>
          <w:tcPr>
            <w:tcW w:w="3320" w:type="dxa"/>
            <w:shd w:val="clear" w:color="auto" w:fill="F2F2F2" w:themeFill="background1" w:themeFillShade="F2"/>
          </w:tcPr>
          <w:p w14:paraId="1A507B39" w14:textId="3A72A03D" w:rsidR="004154DF" w:rsidRPr="009703F5" w:rsidRDefault="00BD2D8E" w:rsidP="00425CB9">
            <w:pPr>
              <w:overflowPunct/>
              <w:autoSpaceDE/>
              <w:autoSpaceDN/>
              <w:adjustRightInd/>
              <w:spacing w:after="60"/>
              <w:jc w:val="center"/>
              <w:textAlignment w:val="auto"/>
              <w:rPr>
                <w:rFonts w:eastAsia="Times New Roman"/>
                <w:b/>
                <w:sz w:val="22"/>
                <w:szCs w:val="22"/>
                <w:lang w:val="en-US"/>
              </w:rPr>
            </w:pPr>
            <w:r w:rsidRPr="009703F5">
              <w:rPr>
                <w:rFonts w:eastAsia="Times New Roman"/>
                <w:b/>
                <w:sz w:val="22"/>
                <w:szCs w:val="22"/>
                <w:lang w:val="en-US"/>
              </w:rPr>
              <w:t>Parameters</w:t>
            </w:r>
          </w:p>
        </w:tc>
        <w:tc>
          <w:tcPr>
            <w:tcW w:w="3321" w:type="dxa"/>
            <w:shd w:val="clear" w:color="auto" w:fill="F2F2F2" w:themeFill="background1" w:themeFillShade="F2"/>
          </w:tcPr>
          <w:p w14:paraId="1C93E6D1" w14:textId="74793A90" w:rsidR="004154DF" w:rsidRPr="009703F5" w:rsidRDefault="004154DF" w:rsidP="00425CB9">
            <w:pPr>
              <w:overflowPunct/>
              <w:autoSpaceDE/>
              <w:autoSpaceDN/>
              <w:adjustRightInd/>
              <w:spacing w:after="60"/>
              <w:jc w:val="center"/>
              <w:textAlignment w:val="auto"/>
              <w:rPr>
                <w:rFonts w:eastAsia="Times New Roman"/>
                <w:b/>
                <w:sz w:val="22"/>
                <w:szCs w:val="22"/>
                <w:lang w:val="en-US"/>
              </w:rPr>
            </w:pPr>
            <w:r w:rsidRPr="009703F5">
              <w:rPr>
                <w:rFonts w:eastAsia="Times New Roman"/>
                <w:b/>
                <w:sz w:val="22"/>
                <w:szCs w:val="22"/>
                <w:lang w:val="en-US"/>
              </w:rPr>
              <w:t>Set 1 FR1</w:t>
            </w:r>
          </w:p>
        </w:tc>
        <w:tc>
          <w:tcPr>
            <w:tcW w:w="3321" w:type="dxa"/>
            <w:shd w:val="clear" w:color="auto" w:fill="F2F2F2" w:themeFill="background1" w:themeFillShade="F2"/>
          </w:tcPr>
          <w:p w14:paraId="710AA0BC" w14:textId="59BEDB15" w:rsidR="004154DF" w:rsidRPr="009703F5" w:rsidRDefault="004154DF" w:rsidP="00425CB9">
            <w:pPr>
              <w:overflowPunct/>
              <w:autoSpaceDE/>
              <w:autoSpaceDN/>
              <w:adjustRightInd/>
              <w:spacing w:after="60"/>
              <w:jc w:val="center"/>
              <w:textAlignment w:val="auto"/>
              <w:rPr>
                <w:rFonts w:eastAsia="Times New Roman"/>
                <w:b/>
                <w:sz w:val="22"/>
                <w:szCs w:val="22"/>
                <w:lang w:val="en-US"/>
              </w:rPr>
            </w:pPr>
            <w:r w:rsidRPr="009703F5">
              <w:rPr>
                <w:rFonts w:eastAsia="Times New Roman"/>
                <w:b/>
                <w:sz w:val="22"/>
                <w:szCs w:val="22"/>
                <w:lang w:val="en-US"/>
              </w:rPr>
              <w:t>Set 2 FR1</w:t>
            </w:r>
          </w:p>
        </w:tc>
      </w:tr>
      <w:tr w:rsidR="004154DF" w14:paraId="768294C7" w14:textId="77777777" w:rsidTr="0A9AFCB6">
        <w:tc>
          <w:tcPr>
            <w:tcW w:w="3320" w:type="dxa"/>
          </w:tcPr>
          <w:p w14:paraId="0FC3F449" w14:textId="5A5EF7B4" w:rsidR="004154DF" w:rsidRPr="009703F5" w:rsidRDefault="00A6759B" w:rsidP="00AA69F5">
            <w:pPr>
              <w:overflowPunct/>
              <w:autoSpaceDE/>
              <w:autoSpaceDN/>
              <w:adjustRightInd/>
              <w:spacing w:after="60"/>
              <w:textAlignment w:val="auto"/>
              <w:rPr>
                <w:rFonts w:eastAsia="Times New Roman"/>
                <w:b/>
                <w:sz w:val="22"/>
                <w:szCs w:val="22"/>
                <w:lang w:val="en-US"/>
              </w:rPr>
            </w:pPr>
            <m:oMathPara>
              <m:oMath>
                <m:sSubSup>
                  <m:sSubSupPr>
                    <m:ctrlPr>
                      <w:rPr>
                        <w:rFonts w:ascii="Cambria Math" w:eastAsia="Times New Roman" w:hAnsi="Cambria Math"/>
                        <w:b/>
                        <w:i/>
                        <w:sz w:val="22"/>
                        <w:szCs w:val="22"/>
                        <w:lang w:val="en-US"/>
                      </w:rPr>
                    </m:ctrlPr>
                  </m:sSubSupPr>
                  <m:e>
                    <m:r>
                      <m:rPr>
                        <m:sty m:val="bi"/>
                      </m:rPr>
                      <w:rPr>
                        <w:rFonts w:ascii="Cambria Math" w:eastAsia="Times New Roman" w:hAnsi="Cambria Math"/>
                        <w:sz w:val="22"/>
                        <w:szCs w:val="22"/>
                        <w:lang w:val="en-US"/>
                      </w:rPr>
                      <m:t>P</m:t>
                    </m:r>
                  </m:e>
                  <m:sub>
                    <m:r>
                      <m:rPr>
                        <m:sty m:val="bi"/>
                      </m:rPr>
                      <w:rPr>
                        <w:rFonts w:ascii="Cambria Math" w:eastAsia="Times New Roman" w:hAnsi="Cambria Math"/>
                        <w:sz w:val="22"/>
                        <w:szCs w:val="22"/>
                        <w:lang w:val="en-US"/>
                      </w:rPr>
                      <m:t>static</m:t>
                    </m:r>
                  </m:sub>
                  <m:sup>
                    <m:r>
                      <m:rPr>
                        <m:sty m:val="bi"/>
                      </m:rPr>
                      <w:rPr>
                        <w:rFonts w:ascii="Cambria Math" w:eastAsia="Times New Roman" w:hAnsi="Cambria Math"/>
                        <w:sz w:val="22"/>
                        <w:szCs w:val="22"/>
                        <w:lang w:val="en-US"/>
                      </w:rPr>
                      <m:t>DL</m:t>
                    </m:r>
                  </m:sup>
                </m:sSubSup>
              </m:oMath>
            </m:oMathPara>
          </w:p>
        </w:tc>
        <w:tc>
          <w:tcPr>
            <w:tcW w:w="3321" w:type="dxa"/>
          </w:tcPr>
          <w:p w14:paraId="6B7F58B4" w14:textId="50A46593" w:rsidR="004154DF" w:rsidRPr="004154DF" w:rsidRDefault="009703F5" w:rsidP="0A9AFCB6">
            <w:pPr>
              <w:overflowPunct/>
              <w:autoSpaceDE/>
              <w:autoSpaceDN/>
              <w:adjustRightInd/>
              <w:spacing w:after="60" w:line="276" w:lineRule="auto"/>
              <w:contextualSpacing/>
              <w:jc w:val="center"/>
              <w:textAlignment w:val="auto"/>
              <w:rPr>
                <w:sz w:val="22"/>
                <w:szCs w:val="22"/>
                <w:lang w:val="en-US"/>
              </w:rPr>
            </w:pPr>
            <m:oMathPara>
              <m:oMath>
                <m:r>
                  <w:rPr>
                    <w:rFonts w:ascii="Cambria Math" w:eastAsia="Times New Roman" w:hAnsi="Cambria Math"/>
                    <w:sz w:val="22"/>
                    <w:szCs w:val="22"/>
                    <w:lang w:val="en-US"/>
                  </w:rPr>
                  <m:t>4.1</m:t>
                </m:r>
              </m:oMath>
            </m:oMathPara>
          </w:p>
        </w:tc>
        <w:tc>
          <w:tcPr>
            <w:tcW w:w="3321" w:type="dxa"/>
          </w:tcPr>
          <w:p w14:paraId="0F7AD679" w14:textId="3874E660" w:rsidR="004154DF" w:rsidRPr="004154DF" w:rsidRDefault="003778BE" w:rsidP="004154DF">
            <w:pPr>
              <w:overflowPunct/>
              <w:autoSpaceDE/>
              <w:autoSpaceDN/>
              <w:adjustRightInd/>
              <w:spacing w:after="60" w:line="276" w:lineRule="auto"/>
              <w:contextualSpacing/>
              <w:textAlignment w:val="auto"/>
              <w:rPr>
                <w:bCs/>
                <w:sz w:val="22"/>
                <w:szCs w:val="22"/>
                <w:lang w:val="en-US"/>
              </w:rPr>
            </w:pPr>
            <m:oMathPara>
              <m:oMath>
                <m:r>
                  <w:rPr>
                    <w:rFonts w:ascii="Cambria Math" w:eastAsia="Times New Roman" w:hAnsi="Cambria Math"/>
                    <w:sz w:val="22"/>
                    <w:szCs w:val="22"/>
                    <w:lang w:val="en-US"/>
                  </w:rPr>
                  <m:t>4,1</m:t>
                </m:r>
              </m:oMath>
            </m:oMathPara>
          </w:p>
        </w:tc>
      </w:tr>
      <w:tr w:rsidR="00C82B9E" w14:paraId="6EEF79F5" w14:textId="77777777" w:rsidTr="0A9AFCB6">
        <w:tc>
          <w:tcPr>
            <w:tcW w:w="3320" w:type="dxa"/>
          </w:tcPr>
          <w:p w14:paraId="0A9298AC" w14:textId="450CB7E4" w:rsidR="00C82B9E" w:rsidRPr="00F3264E" w:rsidRDefault="00A6759B" w:rsidP="00C82B9E">
            <w:pPr>
              <w:overflowPunct/>
              <w:autoSpaceDE/>
              <w:autoSpaceDN/>
              <w:adjustRightInd/>
              <w:spacing w:after="60"/>
              <w:textAlignment w:val="auto"/>
              <w:rPr>
                <w:rFonts w:eastAsia="Times New Roman"/>
                <w:b/>
                <w:sz w:val="22"/>
                <w:szCs w:val="22"/>
                <w:lang w:val="en-US"/>
              </w:rPr>
            </w:pPr>
            <m:oMathPara>
              <m:oMath>
                <m:sSub>
                  <m:sSubPr>
                    <m:ctrlPr>
                      <w:rPr>
                        <w:rFonts w:ascii="Cambria Math" w:hAnsi="Cambria Math" w:cs="Arial"/>
                        <w:b/>
                        <w:bCs/>
                        <w:i/>
                        <w:iCs/>
                        <w:color w:val="000000" w:themeColor="text1"/>
                        <w:kern w:val="24"/>
                        <w:sz w:val="22"/>
                        <w:szCs w:val="22"/>
                      </w:rPr>
                    </m:ctrlPr>
                  </m:sSubPr>
                  <m:e>
                    <m:acc>
                      <m:accPr>
                        <m:chr m:val="̃"/>
                        <m:ctrlPr>
                          <w:rPr>
                            <w:rFonts w:ascii="Cambria Math" w:hAnsi="Cambria Math" w:cs="Arial"/>
                            <w:b/>
                            <w:bCs/>
                            <w:i/>
                            <w:iCs/>
                            <w:color w:val="000000" w:themeColor="text1"/>
                            <w:kern w:val="24"/>
                            <w:sz w:val="22"/>
                            <w:szCs w:val="22"/>
                          </w:rPr>
                        </m:ctrlPr>
                      </m:accPr>
                      <m:e>
                        <m:r>
                          <m:rPr>
                            <m:sty m:val="bi"/>
                          </m:rPr>
                          <w:rPr>
                            <w:rFonts w:ascii="Cambria Math" w:hAnsi="Cambria Math"/>
                            <w:color w:val="000000" w:themeColor="text1"/>
                            <w:kern w:val="24"/>
                            <w:sz w:val="22"/>
                            <w:szCs w:val="22"/>
                          </w:rPr>
                          <m:t>P</m:t>
                        </m:r>
                      </m:e>
                    </m:acc>
                  </m:e>
                  <m:sub>
                    <m:r>
                      <m:rPr>
                        <m:sty m:val="bi"/>
                      </m:rPr>
                      <w:rPr>
                        <w:rFonts w:ascii="Cambria Math" w:hAnsi="Cambria Math"/>
                        <w:color w:val="000000" w:themeColor="text1"/>
                        <w:kern w:val="24"/>
                        <w:sz w:val="22"/>
                        <w:szCs w:val="22"/>
                      </w:rPr>
                      <m:t>dyn, Tx, Pt</m:t>
                    </m:r>
                  </m:sub>
                </m:sSub>
              </m:oMath>
            </m:oMathPara>
          </w:p>
        </w:tc>
        <w:tc>
          <w:tcPr>
            <w:tcW w:w="3321" w:type="dxa"/>
          </w:tcPr>
          <w:p w14:paraId="34F7B40F" w14:textId="77B6C085" w:rsidR="00C82B9E" w:rsidRDefault="00C82B9E" w:rsidP="00C82B9E">
            <w:pPr>
              <w:overflowPunct/>
              <w:autoSpaceDE/>
              <w:autoSpaceDN/>
              <w:adjustRightInd/>
              <w:spacing w:after="60"/>
              <w:textAlignment w:val="auto"/>
              <w:rPr>
                <w:rFonts w:eastAsia="Times New Roman"/>
                <w:bCs/>
                <w:sz w:val="22"/>
                <w:szCs w:val="22"/>
                <w:lang w:val="en-US"/>
              </w:rPr>
            </w:pPr>
            <m:oMathPara>
              <m:oMath>
                <m:r>
                  <w:rPr>
                    <w:rFonts w:ascii="Cambria Math" w:eastAsia="Times New Roman" w:hAnsi="Cambria Math"/>
                    <w:sz w:val="22"/>
                    <w:szCs w:val="22"/>
                    <w:lang w:val="en-US"/>
                  </w:rPr>
                  <m:t>24.2</m:t>
                </m:r>
              </m:oMath>
            </m:oMathPara>
          </w:p>
        </w:tc>
        <w:tc>
          <w:tcPr>
            <w:tcW w:w="3321" w:type="dxa"/>
          </w:tcPr>
          <w:p w14:paraId="1DC3786C" w14:textId="27DD374C" w:rsidR="00C82B9E" w:rsidRDefault="00C82B9E" w:rsidP="00C82B9E">
            <w:pPr>
              <w:overflowPunct/>
              <w:autoSpaceDE/>
              <w:autoSpaceDN/>
              <w:adjustRightInd/>
              <w:spacing w:after="60"/>
              <w:jc w:val="center"/>
              <w:textAlignment w:val="auto"/>
              <w:rPr>
                <w:rFonts w:eastAsia="Times New Roman"/>
                <w:bCs/>
                <w:sz w:val="22"/>
                <w:szCs w:val="22"/>
                <w:lang w:val="en-US"/>
              </w:rPr>
            </w:pPr>
            <m:oMathPara>
              <m:oMath>
                <m:r>
                  <w:rPr>
                    <w:rFonts w:ascii="Cambria Math" w:eastAsia="Times New Roman" w:hAnsi="Cambria Math"/>
                    <w:sz w:val="22"/>
                    <w:szCs w:val="22"/>
                    <w:lang w:val="en-US"/>
                  </w:rPr>
                  <m:t>6,1</m:t>
                </m:r>
              </m:oMath>
            </m:oMathPara>
          </w:p>
        </w:tc>
      </w:tr>
      <w:tr w:rsidR="00C82B9E" w14:paraId="0BB12D78" w14:textId="77777777" w:rsidTr="0A9AFCB6">
        <w:tc>
          <w:tcPr>
            <w:tcW w:w="3320" w:type="dxa"/>
          </w:tcPr>
          <w:p w14:paraId="7426AB14" w14:textId="18FDB3E4" w:rsidR="00C82B9E" w:rsidRPr="00F3264E" w:rsidRDefault="00A6759B" w:rsidP="00C82B9E">
            <w:pPr>
              <w:overflowPunct/>
              <w:autoSpaceDE/>
              <w:autoSpaceDN/>
              <w:adjustRightInd/>
              <w:spacing w:after="60"/>
              <w:textAlignment w:val="auto"/>
              <w:rPr>
                <w:rFonts w:eastAsia="Times New Roman"/>
                <w:b/>
                <w:sz w:val="22"/>
                <w:szCs w:val="22"/>
                <w:lang w:val="en-US"/>
              </w:rPr>
            </w:pPr>
            <m:oMathPara>
              <m:oMath>
                <m:sSub>
                  <m:sSubPr>
                    <m:ctrlPr>
                      <w:rPr>
                        <w:rFonts w:ascii="Cambria Math" w:hAnsi="Cambria Math" w:cs="Arial"/>
                        <w:b/>
                        <w:bCs/>
                        <w:i/>
                        <w:iCs/>
                        <w:color w:val="000000" w:themeColor="text1"/>
                        <w:kern w:val="24"/>
                        <w:sz w:val="22"/>
                        <w:szCs w:val="22"/>
                      </w:rPr>
                    </m:ctrlPr>
                  </m:sSubPr>
                  <m:e>
                    <m:acc>
                      <m:accPr>
                        <m:chr m:val="̃"/>
                        <m:ctrlPr>
                          <w:rPr>
                            <w:rFonts w:ascii="Cambria Math" w:hAnsi="Cambria Math" w:cs="Arial"/>
                            <w:b/>
                            <w:bCs/>
                            <w:i/>
                            <w:iCs/>
                            <w:color w:val="000000" w:themeColor="text1"/>
                            <w:kern w:val="24"/>
                            <w:sz w:val="22"/>
                            <w:szCs w:val="22"/>
                          </w:rPr>
                        </m:ctrlPr>
                      </m:accPr>
                      <m:e>
                        <m:r>
                          <m:rPr>
                            <m:sty m:val="bi"/>
                          </m:rPr>
                          <w:rPr>
                            <w:rFonts w:ascii="Cambria Math" w:hAnsi="Cambria Math"/>
                            <w:color w:val="000000" w:themeColor="text1"/>
                            <w:kern w:val="24"/>
                            <w:sz w:val="22"/>
                            <w:szCs w:val="22"/>
                          </w:rPr>
                          <m:t>P</m:t>
                        </m:r>
                      </m:e>
                    </m:acc>
                  </m:e>
                  <m:sub>
                    <m:r>
                      <m:rPr>
                        <m:sty m:val="bi"/>
                      </m:rPr>
                      <w:rPr>
                        <w:rFonts w:ascii="Cambria Math" w:hAnsi="Cambria Math"/>
                        <w:color w:val="000000" w:themeColor="text1"/>
                        <w:kern w:val="24"/>
                        <w:sz w:val="22"/>
                        <w:szCs w:val="22"/>
                      </w:rPr>
                      <m:t>dyn, Tx</m:t>
                    </m:r>
                  </m:sub>
                </m:sSub>
              </m:oMath>
            </m:oMathPara>
          </w:p>
        </w:tc>
        <w:tc>
          <w:tcPr>
            <w:tcW w:w="3321" w:type="dxa"/>
          </w:tcPr>
          <w:p w14:paraId="0A7E20DF" w14:textId="636E4D56" w:rsidR="00C82B9E" w:rsidRDefault="00C82B9E" w:rsidP="00C82B9E">
            <w:pPr>
              <w:overflowPunct/>
              <w:autoSpaceDE/>
              <w:autoSpaceDN/>
              <w:adjustRightInd/>
              <w:spacing w:after="60"/>
              <w:textAlignment w:val="auto"/>
              <w:rPr>
                <w:rFonts w:eastAsia="Times New Roman"/>
                <w:bCs/>
                <w:sz w:val="22"/>
                <w:szCs w:val="22"/>
                <w:lang w:val="en-US"/>
              </w:rPr>
            </w:pPr>
            <m:oMathPara>
              <m:oMath>
                <m:r>
                  <w:rPr>
                    <w:rFonts w:ascii="Cambria Math" w:eastAsia="Times New Roman" w:hAnsi="Cambria Math"/>
                    <w:sz w:val="22"/>
                    <w:szCs w:val="22"/>
                    <w:lang w:val="en-US"/>
                  </w:rPr>
                  <m:t>3.7</m:t>
                </m:r>
              </m:oMath>
            </m:oMathPara>
          </w:p>
        </w:tc>
        <w:tc>
          <w:tcPr>
            <w:tcW w:w="3321" w:type="dxa"/>
          </w:tcPr>
          <w:p w14:paraId="23BFAF34" w14:textId="6F75EFB0" w:rsidR="00C82B9E" w:rsidRDefault="00C82B9E" w:rsidP="00C82B9E">
            <w:pPr>
              <w:overflowPunct/>
              <w:autoSpaceDE/>
              <w:autoSpaceDN/>
              <w:adjustRightInd/>
              <w:spacing w:after="60"/>
              <w:textAlignment w:val="auto"/>
              <w:rPr>
                <w:rFonts w:eastAsia="Times New Roman"/>
                <w:bCs/>
                <w:sz w:val="22"/>
                <w:szCs w:val="22"/>
                <w:lang w:val="en-US"/>
              </w:rPr>
            </w:pPr>
            <m:oMathPara>
              <m:oMath>
                <m:r>
                  <w:rPr>
                    <w:rFonts w:ascii="Cambria Math" w:eastAsia="Times New Roman" w:hAnsi="Cambria Math"/>
                    <w:sz w:val="22"/>
                    <w:szCs w:val="22"/>
                    <w:lang w:val="en-US"/>
                  </w:rPr>
                  <m:t>1,8</m:t>
                </m:r>
              </m:oMath>
            </m:oMathPara>
          </w:p>
        </w:tc>
      </w:tr>
    </w:tbl>
    <w:p w14:paraId="3C273CBB" w14:textId="77777777" w:rsidR="001B3B8C" w:rsidRDefault="001B3B8C" w:rsidP="00E76189">
      <w:pPr>
        <w:jc w:val="both"/>
        <w:rPr>
          <w:b/>
          <w:sz w:val="22"/>
          <w:szCs w:val="22"/>
          <w:highlight w:val="yellow"/>
          <w:lang w:val="en-US"/>
        </w:rPr>
      </w:pPr>
    </w:p>
    <w:p w14:paraId="13EC305A" w14:textId="78EDAEA1" w:rsidR="00CA5A2D" w:rsidRDefault="00CA5A2D" w:rsidP="00CA5A2D">
      <w:pPr>
        <w:jc w:val="both"/>
        <w:rPr>
          <w:b/>
          <w:sz w:val="22"/>
          <w:szCs w:val="22"/>
          <w:lang w:val="en-US"/>
        </w:rPr>
      </w:pPr>
      <w:r w:rsidRPr="001A05D2">
        <w:rPr>
          <w:b/>
          <w:sz w:val="22"/>
          <w:szCs w:val="22"/>
          <w:lang w:val="en-US"/>
        </w:rPr>
        <w:t>Proposal-</w:t>
      </w:r>
      <w:r w:rsidR="000C5FDC">
        <w:rPr>
          <w:b/>
          <w:sz w:val="22"/>
          <w:szCs w:val="22"/>
          <w:lang w:val="en-US"/>
        </w:rPr>
        <w:t>4</w:t>
      </w:r>
      <w:r w:rsidRPr="001A05D2">
        <w:rPr>
          <w:b/>
          <w:sz w:val="22"/>
          <w:szCs w:val="22"/>
          <w:lang w:val="en-US"/>
        </w:rPr>
        <w:t xml:space="preserve">: </w:t>
      </w:r>
      <w:r w:rsidR="00C26FD7">
        <w:rPr>
          <w:b/>
          <w:sz w:val="22"/>
          <w:szCs w:val="22"/>
          <w:lang w:val="en-US"/>
        </w:rPr>
        <w:t>A</w:t>
      </w:r>
      <w:r>
        <w:rPr>
          <w:b/>
          <w:sz w:val="22"/>
          <w:szCs w:val="22"/>
          <w:lang w:val="en-US"/>
        </w:rPr>
        <w:t>gree on the proposed BS power</w:t>
      </w:r>
      <w:r w:rsidRPr="001A05D2">
        <w:rPr>
          <w:b/>
          <w:sz w:val="22"/>
          <w:szCs w:val="22"/>
          <w:lang w:val="en-US"/>
        </w:rPr>
        <w:t xml:space="preserve"> consumption</w:t>
      </w:r>
      <w:r>
        <w:rPr>
          <w:b/>
          <w:sz w:val="22"/>
          <w:szCs w:val="22"/>
          <w:lang w:val="en-US"/>
        </w:rPr>
        <w:t xml:space="preserve"> scaling method</w:t>
      </w:r>
      <w:r w:rsidR="00F940CB">
        <w:rPr>
          <w:b/>
          <w:sz w:val="22"/>
          <w:szCs w:val="22"/>
          <w:lang w:val="en-US"/>
        </w:rPr>
        <w:t xml:space="preserve"> for Active DL state</w:t>
      </w:r>
      <w:r>
        <w:rPr>
          <w:b/>
          <w:sz w:val="22"/>
          <w:szCs w:val="22"/>
          <w:lang w:val="en-US"/>
        </w:rPr>
        <w:t>.</w:t>
      </w:r>
    </w:p>
    <w:p w14:paraId="1B7FBDAD" w14:textId="04258788" w:rsidR="00F940CB" w:rsidRPr="007938D6" w:rsidRDefault="00F940CB" w:rsidP="00CA5A2D">
      <w:pPr>
        <w:jc w:val="both"/>
        <w:rPr>
          <w:b/>
          <w:sz w:val="22"/>
          <w:szCs w:val="22"/>
          <w:lang w:val="en-US"/>
        </w:rPr>
      </w:pPr>
      <w:r w:rsidRPr="009E3B42">
        <w:rPr>
          <w:b/>
          <w:sz w:val="22"/>
          <w:szCs w:val="22"/>
          <w:lang w:val="en-US"/>
        </w:rPr>
        <w:t>Proposal-</w:t>
      </w:r>
      <w:r w:rsidR="000C5FDC">
        <w:rPr>
          <w:b/>
          <w:sz w:val="22"/>
          <w:szCs w:val="22"/>
          <w:lang w:val="en-US"/>
        </w:rPr>
        <w:t>5</w:t>
      </w:r>
      <w:r w:rsidRPr="009E3B42">
        <w:rPr>
          <w:b/>
          <w:sz w:val="22"/>
          <w:szCs w:val="22"/>
          <w:lang w:val="en-US"/>
        </w:rPr>
        <w:t xml:space="preserve">: </w:t>
      </w:r>
      <w:r w:rsidR="002821DA">
        <w:rPr>
          <w:b/>
          <w:sz w:val="22"/>
          <w:szCs w:val="22"/>
          <w:lang w:val="en-US"/>
        </w:rPr>
        <w:t>Consider</w:t>
      </w:r>
      <w:r w:rsidR="002821DA" w:rsidRPr="007938D6">
        <w:rPr>
          <w:b/>
          <w:sz w:val="22"/>
          <w:szCs w:val="22"/>
          <w:lang w:val="en-US"/>
        </w:rPr>
        <w:t xml:space="preserve"> </w:t>
      </w:r>
      <w:r w:rsidRPr="007938D6">
        <w:rPr>
          <w:b/>
          <w:sz w:val="22"/>
          <w:szCs w:val="22"/>
          <w:lang w:val="en-US"/>
        </w:rPr>
        <w:t xml:space="preserve">the </w:t>
      </w:r>
      <w:r w:rsidR="002821DA">
        <w:rPr>
          <w:b/>
          <w:sz w:val="22"/>
          <w:szCs w:val="22"/>
          <w:lang w:val="en-US"/>
        </w:rPr>
        <w:t>power scaling parameter</w:t>
      </w:r>
      <w:r w:rsidR="002821DA" w:rsidRPr="007938D6">
        <w:rPr>
          <w:b/>
          <w:sz w:val="22"/>
          <w:szCs w:val="22"/>
          <w:lang w:val="en-US"/>
        </w:rPr>
        <w:t xml:space="preserve"> </w:t>
      </w:r>
      <w:r w:rsidRPr="007938D6">
        <w:rPr>
          <w:b/>
          <w:sz w:val="22"/>
          <w:szCs w:val="22"/>
          <w:lang w:val="en-US"/>
        </w:rPr>
        <w:t xml:space="preserve">values </w:t>
      </w:r>
      <w:r w:rsidRPr="00C82B9E">
        <w:rPr>
          <w:b/>
          <w:sz w:val="22"/>
          <w:szCs w:val="22"/>
          <w:lang w:val="en-US"/>
        </w:rPr>
        <w:t xml:space="preserve">provided in </w:t>
      </w:r>
      <w:r w:rsidR="00732720" w:rsidRPr="00C82B9E">
        <w:rPr>
          <w:b/>
          <w:sz w:val="22"/>
          <w:szCs w:val="22"/>
          <w:lang w:val="en-US"/>
        </w:rPr>
        <w:fldChar w:fldCharType="begin"/>
      </w:r>
      <w:r w:rsidR="00732720" w:rsidRPr="00C82B9E">
        <w:rPr>
          <w:b/>
          <w:sz w:val="22"/>
          <w:szCs w:val="22"/>
          <w:lang w:val="en-US"/>
        </w:rPr>
        <w:instrText xml:space="preserve"> REF _Ref113952670 \h </w:instrText>
      </w:r>
      <w:r w:rsidR="009E3B42" w:rsidRPr="00C82B9E">
        <w:rPr>
          <w:b/>
          <w:sz w:val="22"/>
          <w:szCs w:val="22"/>
          <w:lang w:val="en-US"/>
        </w:rPr>
        <w:instrText xml:space="preserve"> \* MERGEFORMAT </w:instrText>
      </w:r>
      <w:r w:rsidR="00732720" w:rsidRPr="00C82B9E">
        <w:rPr>
          <w:b/>
          <w:sz w:val="22"/>
          <w:szCs w:val="22"/>
          <w:lang w:val="en-US"/>
        </w:rPr>
      </w:r>
      <w:r w:rsidR="00732720" w:rsidRPr="00C82B9E">
        <w:rPr>
          <w:b/>
          <w:sz w:val="22"/>
          <w:szCs w:val="22"/>
          <w:lang w:val="en-US"/>
        </w:rPr>
        <w:fldChar w:fldCharType="separate"/>
      </w:r>
      <w:r w:rsidR="00732720" w:rsidRPr="00C82B9E">
        <w:rPr>
          <w:b/>
          <w:sz w:val="22"/>
          <w:szCs w:val="22"/>
        </w:rPr>
        <w:t xml:space="preserve">Table </w:t>
      </w:r>
      <w:r w:rsidR="00732720" w:rsidRPr="00C82B9E">
        <w:rPr>
          <w:b/>
          <w:noProof/>
          <w:sz w:val="22"/>
          <w:szCs w:val="22"/>
        </w:rPr>
        <w:t>3</w:t>
      </w:r>
      <w:r w:rsidR="00732720" w:rsidRPr="00C82B9E">
        <w:rPr>
          <w:b/>
          <w:sz w:val="22"/>
          <w:szCs w:val="22"/>
          <w:lang w:val="en-US"/>
        </w:rPr>
        <w:fldChar w:fldCharType="end"/>
      </w:r>
      <w:r w:rsidRPr="00C82B9E">
        <w:rPr>
          <w:b/>
          <w:noProof/>
          <w:sz w:val="22"/>
          <w:szCs w:val="22"/>
        </w:rPr>
        <w:t xml:space="preserve"> </w:t>
      </w:r>
      <w:r w:rsidRPr="00C82B9E">
        <w:rPr>
          <w:b/>
          <w:sz w:val="22"/>
          <w:szCs w:val="22"/>
          <w:lang w:val="en-US"/>
        </w:rPr>
        <w:t>for</w:t>
      </w:r>
      <w:r w:rsidRPr="007938D6">
        <w:rPr>
          <w:b/>
          <w:sz w:val="22"/>
          <w:szCs w:val="22"/>
          <w:lang w:val="en-US"/>
        </w:rPr>
        <w:t xml:space="preserve"> reference configuration Set 1 and Set 2</w:t>
      </w:r>
      <w:r w:rsidR="002821DA">
        <w:rPr>
          <w:b/>
          <w:sz w:val="22"/>
          <w:szCs w:val="22"/>
          <w:lang w:val="en-US"/>
        </w:rPr>
        <w:t xml:space="preserve"> for Cat.2</w:t>
      </w:r>
      <w:r w:rsidRPr="007938D6">
        <w:rPr>
          <w:b/>
          <w:sz w:val="22"/>
          <w:szCs w:val="22"/>
          <w:lang w:val="en-US"/>
        </w:rPr>
        <w:t xml:space="preserve">.  </w:t>
      </w:r>
    </w:p>
    <w:p w14:paraId="060E48F0" w14:textId="6D51019E" w:rsidR="00C61B5C" w:rsidRPr="008D78F5" w:rsidRDefault="00C61B5C" w:rsidP="005F2F92">
      <w:pPr>
        <w:jc w:val="both"/>
        <w:rPr>
          <w:b/>
          <w:sz w:val="22"/>
          <w:szCs w:val="22"/>
          <w:lang w:val="en-US"/>
        </w:rPr>
      </w:pPr>
      <w:r w:rsidRPr="001A05D2">
        <w:rPr>
          <w:b/>
          <w:sz w:val="22"/>
          <w:szCs w:val="22"/>
          <w:lang w:val="en-US"/>
        </w:rPr>
        <w:t>Proposal-</w:t>
      </w:r>
      <w:r w:rsidR="000C5FDC">
        <w:rPr>
          <w:b/>
          <w:sz w:val="22"/>
          <w:szCs w:val="22"/>
          <w:lang w:val="en-US"/>
        </w:rPr>
        <w:t>6</w:t>
      </w:r>
      <w:r w:rsidRPr="001A05D2">
        <w:rPr>
          <w:b/>
          <w:sz w:val="22"/>
          <w:szCs w:val="22"/>
          <w:lang w:val="en-US"/>
        </w:rPr>
        <w:t xml:space="preserve">: </w:t>
      </w:r>
      <w:r w:rsidR="00C26FD7">
        <w:rPr>
          <w:b/>
          <w:sz w:val="22"/>
          <w:szCs w:val="22"/>
          <w:lang w:val="en-US"/>
        </w:rPr>
        <w:t>A</w:t>
      </w:r>
      <w:r>
        <w:rPr>
          <w:b/>
          <w:sz w:val="22"/>
          <w:szCs w:val="22"/>
          <w:lang w:val="en-US"/>
        </w:rPr>
        <w:t xml:space="preserve">gree </w:t>
      </w:r>
      <w:r w:rsidR="001829A6">
        <w:rPr>
          <w:b/>
          <w:sz w:val="22"/>
          <w:szCs w:val="22"/>
          <w:lang w:val="en-US"/>
        </w:rPr>
        <w:t xml:space="preserve">on a fixed PA </w:t>
      </w:r>
      <w:r>
        <w:rPr>
          <w:b/>
          <w:sz w:val="22"/>
          <w:szCs w:val="22"/>
          <w:lang w:val="en-US"/>
        </w:rPr>
        <w:t xml:space="preserve">efficiency </w:t>
      </w:r>
      <w:r w:rsidR="001829A6">
        <w:rPr>
          <w:b/>
          <w:sz w:val="22"/>
          <w:szCs w:val="22"/>
          <w:lang w:val="en-US"/>
        </w:rPr>
        <w:t xml:space="preserve">factor that </w:t>
      </w:r>
      <w:r w:rsidR="00395C93">
        <w:rPr>
          <w:b/>
          <w:sz w:val="22"/>
          <w:szCs w:val="22"/>
          <w:lang w:val="en-US"/>
        </w:rPr>
        <w:t xml:space="preserve">is </w:t>
      </w:r>
      <w:r w:rsidR="001829A6">
        <w:rPr>
          <w:b/>
          <w:sz w:val="22"/>
          <w:szCs w:val="22"/>
          <w:lang w:val="en-US"/>
        </w:rPr>
        <w:t>no</w:t>
      </w:r>
      <w:r w:rsidR="00395C93">
        <w:rPr>
          <w:b/>
          <w:sz w:val="22"/>
          <w:szCs w:val="22"/>
          <w:lang w:val="en-US"/>
        </w:rPr>
        <w:t>t</w:t>
      </w:r>
      <w:r w:rsidR="001829A6">
        <w:rPr>
          <w:b/>
          <w:sz w:val="22"/>
          <w:szCs w:val="22"/>
          <w:lang w:val="en-US"/>
        </w:rPr>
        <w:t xml:space="preserve"> scal</w:t>
      </w:r>
      <w:r w:rsidR="00395C93">
        <w:rPr>
          <w:b/>
          <w:sz w:val="22"/>
          <w:szCs w:val="22"/>
          <w:lang w:val="en-US"/>
        </w:rPr>
        <w:t xml:space="preserve">ed with the </w:t>
      </w:r>
      <w:r w:rsidR="00395C93" w:rsidRPr="001A05D2">
        <w:rPr>
          <w:b/>
          <w:sz w:val="22"/>
          <w:szCs w:val="22"/>
          <w:lang w:val="en-US"/>
        </w:rPr>
        <w:t xml:space="preserve">number of </w:t>
      </w:r>
      <w:r w:rsidR="00395C93">
        <w:rPr>
          <w:b/>
          <w:sz w:val="22"/>
          <w:szCs w:val="22"/>
          <w:lang w:val="en-US"/>
        </w:rPr>
        <w:t xml:space="preserve">active </w:t>
      </w:r>
      <w:r w:rsidR="00395C93" w:rsidRPr="001A05D2">
        <w:rPr>
          <w:b/>
          <w:sz w:val="22"/>
          <w:szCs w:val="22"/>
          <w:lang w:val="en-US"/>
        </w:rPr>
        <w:t xml:space="preserve">Tx </w:t>
      </w:r>
      <w:r w:rsidR="00395C93">
        <w:rPr>
          <w:b/>
          <w:sz w:val="22"/>
          <w:szCs w:val="22"/>
          <w:lang w:val="en-US"/>
        </w:rPr>
        <w:t>and/or the transmit</w:t>
      </w:r>
      <w:r w:rsidR="00395C93" w:rsidRPr="001A05D2">
        <w:rPr>
          <w:b/>
          <w:sz w:val="22"/>
          <w:szCs w:val="22"/>
          <w:lang w:val="en-US"/>
        </w:rPr>
        <w:t xml:space="preserve"> power</w:t>
      </w:r>
      <w:r>
        <w:rPr>
          <w:b/>
          <w:sz w:val="22"/>
          <w:szCs w:val="22"/>
          <w:lang w:val="en-US"/>
        </w:rPr>
        <w:t>, for simplicity.</w:t>
      </w:r>
    </w:p>
    <w:bookmarkEnd w:id="16"/>
    <w:p w14:paraId="233EC0AA" w14:textId="3A61141B" w:rsidR="00361C7C" w:rsidRPr="00984F54" w:rsidRDefault="00361C7C" w:rsidP="00361C7C">
      <w:pPr>
        <w:pStyle w:val="Heading3"/>
      </w:pPr>
      <w:r>
        <w:t xml:space="preserve">Active </w:t>
      </w:r>
      <w:r w:rsidR="00517D37">
        <w:t>U</w:t>
      </w:r>
      <w:r>
        <w:t>L</w:t>
      </w:r>
      <w:r w:rsidR="009B713C">
        <w:t xml:space="preserve"> power scaling</w:t>
      </w:r>
    </w:p>
    <w:p w14:paraId="0D8A82BE" w14:textId="20993622" w:rsidR="00DD0CBF" w:rsidRPr="00517D37" w:rsidRDefault="00867FC2" w:rsidP="00517D37">
      <w:pPr>
        <w:jc w:val="both"/>
        <w:rPr>
          <w:rFonts w:eastAsia="Times New Roman"/>
          <w:bCs/>
          <w:sz w:val="22"/>
          <w:szCs w:val="22"/>
          <w:lang w:val="en-US"/>
        </w:rPr>
      </w:pPr>
      <w:r>
        <w:rPr>
          <w:rFonts w:eastAsia="Times New Roman"/>
          <w:bCs/>
          <w:sz w:val="22"/>
          <w:szCs w:val="22"/>
          <w:lang w:val="en-US"/>
        </w:rPr>
        <w:t>Considering of the BS in active UL, t</w:t>
      </w:r>
      <w:r w:rsidR="00F67D39" w:rsidRPr="00517D37">
        <w:rPr>
          <w:rFonts w:eastAsia="Times New Roman"/>
          <w:bCs/>
          <w:sz w:val="22"/>
          <w:szCs w:val="22"/>
          <w:lang w:val="en-US"/>
        </w:rPr>
        <w:t xml:space="preserve">he same </w:t>
      </w:r>
      <w:r w:rsidR="00361C7C" w:rsidRPr="00517D37">
        <w:rPr>
          <w:rFonts w:eastAsia="Times New Roman"/>
          <w:bCs/>
          <w:sz w:val="22"/>
          <w:szCs w:val="22"/>
          <w:lang w:val="en-US"/>
        </w:rPr>
        <w:t xml:space="preserve">scaling methods </w:t>
      </w:r>
      <w:r w:rsidR="00DD0CBF" w:rsidRPr="00517D37">
        <w:rPr>
          <w:rFonts w:eastAsia="Times New Roman"/>
          <w:bCs/>
          <w:sz w:val="22"/>
          <w:szCs w:val="22"/>
          <w:lang w:val="en-US"/>
        </w:rPr>
        <w:t xml:space="preserve">derived for Active DL </w:t>
      </w:r>
      <w:r w:rsidR="00361C7C" w:rsidRPr="00517D37">
        <w:rPr>
          <w:rFonts w:eastAsia="Times New Roman"/>
          <w:bCs/>
          <w:sz w:val="22"/>
          <w:szCs w:val="22"/>
          <w:lang w:val="en-US"/>
        </w:rPr>
        <w:t xml:space="preserve">can be applied to </w:t>
      </w:r>
      <w:r w:rsidR="00DD0CBF" w:rsidRPr="00517D37">
        <w:rPr>
          <w:rFonts w:eastAsia="Times New Roman"/>
          <w:bCs/>
          <w:sz w:val="22"/>
          <w:szCs w:val="22"/>
          <w:lang w:val="en-US"/>
        </w:rPr>
        <w:t>the BS in</w:t>
      </w:r>
      <w:r w:rsidR="00361C7C" w:rsidRPr="00517D37">
        <w:rPr>
          <w:rFonts w:eastAsia="Times New Roman"/>
          <w:bCs/>
          <w:sz w:val="22"/>
          <w:szCs w:val="22"/>
          <w:lang w:val="en-US"/>
        </w:rPr>
        <w:t xml:space="preserve"> </w:t>
      </w:r>
      <w:r w:rsidR="00DD0CBF" w:rsidRPr="00517D37">
        <w:rPr>
          <w:rFonts w:eastAsia="Times New Roman"/>
          <w:bCs/>
          <w:sz w:val="22"/>
          <w:szCs w:val="22"/>
          <w:lang w:val="en-US"/>
        </w:rPr>
        <w:t>A</w:t>
      </w:r>
      <w:r w:rsidR="007E6667" w:rsidRPr="00517D37">
        <w:rPr>
          <w:rFonts w:eastAsia="Times New Roman"/>
          <w:bCs/>
          <w:sz w:val="22"/>
          <w:szCs w:val="22"/>
          <w:lang w:val="en-US"/>
        </w:rPr>
        <w:t xml:space="preserve">ctive </w:t>
      </w:r>
      <w:r w:rsidR="00900131" w:rsidRPr="00517D37">
        <w:rPr>
          <w:rFonts w:eastAsia="Times New Roman"/>
          <w:bCs/>
          <w:sz w:val="22"/>
          <w:szCs w:val="22"/>
          <w:lang w:val="en-US"/>
        </w:rPr>
        <w:t xml:space="preserve">UL </w:t>
      </w:r>
      <w:r w:rsidR="00DD0CBF" w:rsidRPr="00517D37">
        <w:rPr>
          <w:rFonts w:eastAsia="Times New Roman"/>
          <w:bCs/>
          <w:sz w:val="22"/>
          <w:szCs w:val="22"/>
          <w:lang w:val="en-US"/>
        </w:rPr>
        <w:t>state</w:t>
      </w:r>
      <w:r w:rsidR="00CB2346">
        <w:rPr>
          <w:rFonts w:eastAsia="Times New Roman"/>
          <w:bCs/>
          <w:sz w:val="22"/>
          <w:szCs w:val="22"/>
          <w:lang w:val="en-US"/>
        </w:rPr>
        <w:t>,</w:t>
      </w:r>
      <w:r w:rsidR="00DD0CBF" w:rsidRPr="00517D37">
        <w:rPr>
          <w:rFonts w:eastAsia="Times New Roman"/>
          <w:bCs/>
          <w:sz w:val="22"/>
          <w:szCs w:val="22"/>
          <w:lang w:val="en-US"/>
        </w:rPr>
        <w:t xml:space="preserve"> </w:t>
      </w:r>
      <w:r w:rsidR="00361C7C" w:rsidRPr="00517D37">
        <w:rPr>
          <w:rFonts w:eastAsia="Times New Roman"/>
          <w:bCs/>
          <w:sz w:val="22"/>
          <w:szCs w:val="22"/>
          <w:lang w:val="en-US"/>
        </w:rPr>
        <w:t>except that</w:t>
      </w:r>
      <w:r w:rsidR="00EE2531">
        <w:rPr>
          <w:rFonts w:eastAsia="Times New Roman"/>
          <w:bCs/>
          <w:sz w:val="22"/>
          <w:szCs w:val="22"/>
          <w:lang w:val="en-US"/>
        </w:rPr>
        <w:t xml:space="preserve"> the</w:t>
      </w:r>
      <w:r w:rsidR="004C56E7">
        <w:rPr>
          <w:rFonts w:eastAsia="Times New Roman"/>
          <w:bCs/>
          <w:sz w:val="22"/>
          <w:szCs w:val="22"/>
          <w:lang w:val="en-US"/>
        </w:rPr>
        <w:t xml:space="preserve"> </w:t>
      </w:r>
      <w:r w:rsidR="00C6056F">
        <w:rPr>
          <w:rFonts w:eastAsia="Times New Roman"/>
          <w:bCs/>
          <w:sz w:val="22"/>
          <w:szCs w:val="22"/>
          <w:lang w:val="en-US"/>
        </w:rPr>
        <w:t>dynamic power</w:t>
      </w:r>
      <w:r w:rsidR="004C56E7">
        <w:rPr>
          <w:rFonts w:eastAsia="Times New Roman"/>
          <w:bCs/>
          <w:sz w:val="22"/>
          <w:szCs w:val="22"/>
          <w:lang w:val="en-US"/>
        </w:rPr>
        <w:t xml:space="preserve"> </w:t>
      </w:r>
      <w:r w:rsidR="00170BE2">
        <w:rPr>
          <w:rFonts w:eastAsia="Times New Roman"/>
          <w:bCs/>
          <w:sz w:val="22"/>
          <w:szCs w:val="22"/>
          <w:lang w:val="en-US"/>
        </w:rPr>
        <w:t xml:space="preserve">consumption </w:t>
      </w:r>
      <w:r w:rsidR="004C56E7">
        <w:rPr>
          <w:rFonts w:eastAsia="Times New Roman"/>
          <w:bCs/>
          <w:sz w:val="22"/>
          <w:szCs w:val="22"/>
          <w:lang w:val="en-US"/>
        </w:rPr>
        <w:t xml:space="preserve">of </w:t>
      </w:r>
      <w:r w:rsidR="004C56E7" w:rsidRPr="00D35C16">
        <w:rPr>
          <w:rFonts w:eastAsia="Times New Roman"/>
          <w:bCs/>
          <w:sz w:val="22"/>
          <w:szCs w:val="22"/>
          <w:lang w:val="en-US"/>
        </w:rPr>
        <w:t xml:space="preserve">some BS’s components </w:t>
      </w:r>
      <w:r w:rsidR="004C56E7">
        <w:rPr>
          <w:rFonts w:eastAsia="Times New Roman"/>
          <w:bCs/>
          <w:sz w:val="22"/>
          <w:szCs w:val="22"/>
          <w:lang w:val="en-US"/>
        </w:rPr>
        <w:t xml:space="preserve">that </w:t>
      </w:r>
      <w:r w:rsidR="004C56E7" w:rsidRPr="00D35C16">
        <w:rPr>
          <w:rFonts w:eastAsia="Times New Roman"/>
          <w:bCs/>
          <w:sz w:val="22"/>
          <w:szCs w:val="22"/>
          <w:lang w:val="en-US"/>
        </w:rPr>
        <w:t>depend</w:t>
      </w:r>
      <w:r w:rsidR="00C6056F">
        <w:rPr>
          <w:rFonts w:eastAsia="Times New Roman"/>
          <w:bCs/>
          <w:sz w:val="22"/>
          <w:szCs w:val="22"/>
          <w:lang w:val="en-US"/>
        </w:rPr>
        <w:t>s</w:t>
      </w:r>
      <w:r w:rsidR="004C56E7" w:rsidRPr="00D35C16">
        <w:rPr>
          <w:rFonts w:eastAsia="Times New Roman"/>
          <w:bCs/>
          <w:sz w:val="22"/>
          <w:szCs w:val="22"/>
          <w:lang w:val="en-US"/>
        </w:rPr>
        <w:t xml:space="preserve"> on the </w:t>
      </w:r>
      <w:r w:rsidR="004C56E7">
        <w:rPr>
          <w:rFonts w:eastAsia="Times New Roman"/>
          <w:bCs/>
          <w:sz w:val="22"/>
          <w:szCs w:val="22"/>
          <w:lang w:val="en-US"/>
        </w:rPr>
        <w:t>transmit</w:t>
      </w:r>
      <w:r w:rsidR="004C56E7" w:rsidRPr="00D35C16">
        <w:rPr>
          <w:rFonts w:eastAsia="Times New Roman"/>
          <w:bCs/>
          <w:sz w:val="22"/>
          <w:szCs w:val="22"/>
          <w:lang w:val="en-US"/>
        </w:rPr>
        <w:t xml:space="preserve"> power (e.g., </w:t>
      </w:r>
      <w:r w:rsidR="004C56E7">
        <w:rPr>
          <w:rFonts w:eastAsia="Times New Roman"/>
          <w:bCs/>
          <w:sz w:val="22"/>
          <w:szCs w:val="22"/>
          <w:lang w:val="en-US"/>
        </w:rPr>
        <w:t>Power Amplifier</w:t>
      </w:r>
      <w:r w:rsidR="004C56E7" w:rsidRPr="00D35C16">
        <w:rPr>
          <w:rFonts w:eastAsia="Times New Roman"/>
          <w:bCs/>
          <w:sz w:val="22"/>
          <w:szCs w:val="22"/>
          <w:lang w:val="en-US"/>
        </w:rPr>
        <w:t>)</w:t>
      </w:r>
      <w:r w:rsidR="00265074">
        <w:rPr>
          <w:rFonts w:eastAsia="Times New Roman"/>
          <w:bCs/>
          <w:sz w:val="22"/>
          <w:szCs w:val="22"/>
          <w:lang w:val="en-US"/>
        </w:rPr>
        <w:t xml:space="preserve"> </w:t>
      </w:r>
      <w:r w:rsidR="00EC198C">
        <w:rPr>
          <w:rFonts w:eastAsia="Times New Roman"/>
          <w:bCs/>
          <w:sz w:val="22"/>
          <w:szCs w:val="22"/>
          <w:lang w:val="en-US"/>
        </w:rPr>
        <w:t>is</w:t>
      </w:r>
      <w:r w:rsidR="00265074">
        <w:rPr>
          <w:rFonts w:eastAsia="Times New Roman"/>
          <w:bCs/>
          <w:sz w:val="22"/>
          <w:szCs w:val="22"/>
          <w:lang w:val="en-US"/>
        </w:rPr>
        <w:t xml:space="preserve"> omitted</w:t>
      </w:r>
      <w:r w:rsidR="00C6056F">
        <w:rPr>
          <w:rFonts w:eastAsia="Times New Roman"/>
          <w:bCs/>
          <w:sz w:val="22"/>
          <w:szCs w:val="22"/>
          <w:lang w:val="en-US"/>
        </w:rPr>
        <w:t xml:space="preserve">. Hence, </w:t>
      </w:r>
      <w:r w:rsidR="00265074">
        <w:rPr>
          <w:rFonts w:eastAsia="Times New Roman"/>
          <w:bCs/>
          <w:sz w:val="22"/>
          <w:szCs w:val="22"/>
          <w:lang w:val="en-US"/>
        </w:rPr>
        <w:t>the following equation is</w:t>
      </w:r>
      <w:r w:rsidR="00C6056F">
        <w:rPr>
          <w:rFonts w:eastAsia="Times New Roman"/>
          <w:bCs/>
          <w:sz w:val="22"/>
          <w:szCs w:val="22"/>
          <w:lang w:val="en-US"/>
        </w:rPr>
        <w:t xml:space="preserve"> obtain</w:t>
      </w:r>
      <w:r w:rsidR="00265074">
        <w:rPr>
          <w:rFonts w:eastAsia="Times New Roman"/>
          <w:bCs/>
          <w:sz w:val="22"/>
          <w:szCs w:val="22"/>
          <w:lang w:val="en-US"/>
        </w:rPr>
        <w:t>ed</w:t>
      </w:r>
    </w:p>
    <w:p w14:paraId="359FB070" w14:textId="75F93BA0" w:rsidR="008B5025" w:rsidRPr="004C7EAD" w:rsidRDefault="007E6667" w:rsidP="00171D22">
      <w:pPr>
        <w:jc w:val="right"/>
        <w:rPr>
          <w:sz w:val="22"/>
          <w:szCs w:val="22"/>
          <w:lang w:val="en-US"/>
        </w:rPr>
      </w:pPr>
      <w:r w:rsidRPr="007E6667">
        <w:rPr>
          <w:rFonts w:ascii="Cambria Math" w:eastAsia="Times New Roman" w:hAnsi="Cambria Math"/>
          <w:b/>
          <w:i/>
          <w:sz w:val="22"/>
          <w:szCs w:val="22"/>
          <w:lang w:val="en-US"/>
        </w:rPr>
        <w:br/>
      </w:r>
      <m:oMath>
        <m:sSup>
          <m:sSupPr>
            <m:ctrlPr>
              <w:rPr>
                <w:rFonts w:ascii="Cambria Math" w:eastAsia="Times New Roman" w:hAnsi="Cambria Math"/>
                <w:b/>
                <w:i/>
                <w:sz w:val="22"/>
                <w:szCs w:val="22"/>
                <w:lang w:val="en-US"/>
              </w:rPr>
            </m:ctrlPr>
          </m:sSupPr>
          <m:e>
            <m:r>
              <m:rPr>
                <m:sty m:val="bi"/>
              </m:rPr>
              <w:rPr>
                <w:rFonts w:ascii="Cambria Math" w:eastAsia="Times New Roman" w:hAnsi="Cambria Math"/>
                <w:sz w:val="22"/>
                <w:szCs w:val="22"/>
                <w:lang w:val="en-US"/>
              </w:rPr>
              <m:t>P</m:t>
            </m:r>
          </m:e>
          <m:sup>
            <m:r>
              <m:rPr>
                <m:sty m:val="bi"/>
              </m:rPr>
              <w:rPr>
                <w:rFonts w:ascii="Cambria Math" w:eastAsia="Times New Roman" w:hAnsi="Cambria Math"/>
                <w:sz w:val="22"/>
                <w:szCs w:val="22"/>
                <w:lang w:val="en-US"/>
              </w:rPr>
              <m:t>UL</m:t>
            </m:r>
          </m:sup>
        </m:sSup>
        <m:r>
          <m:rPr>
            <m:sty m:val="bi"/>
          </m:rPr>
          <w:rPr>
            <w:rFonts w:ascii="Cambria Math" w:eastAsia="Times New Roman" w:hAnsi="Cambria Math"/>
            <w:sz w:val="22"/>
            <w:szCs w:val="22"/>
            <w:lang w:val="en-US"/>
          </w:rPr>
          <m:t>=</m:t>
        </m:r>
        <m:r>
          <m:rPr>
            <m:sty m:val="bi"/>
          </m:rPr>
          <w:rPr>
            <w:rFonts w:ascii="Cambria Math" w:eastAsia="Times New Roman" w:hAnsi="Cambria Math"/>
            <w:sz w:val="22"/>
            <w:szCs w:val="22"/>
          </w:rPr>
          <m:t xml:space="preserve"> </m:t>
        </m:r>
        <m:sSub>
          <m:sSubPr>
            <m:ctrlPr>
              <w:rPr>
                <w:rFonts w:ascii="Cambria Math" w:eastAsia="Cambria Math" w:hAnsi="Cambria Math" w:cs="+mn-cs"/>
                <w:b/>
                <w:bCs/>
                <w:i/>
                <w:iCs/>
                <w:color w:val="001135"/>
                <w:kern w:val="24"/>
                <w:sz w:val="22"/>
                <w:szCs w:val="24"/>
              </w:rPr>
            </m:ctrlPr>
          </m:sSubPr>
          <m:e>
            <m:r>
              <m:rPr>
                <m:sty m:val="bi"/>
              </m:rPr>
              <w:rPr>
                <w:rFonts w:ascii="Cambria Math" w:eastAsia="Cambria Math" w:hAnsi="Cambria Math" w:cs="+mn-cs"/>
                <w:color w:val="001135"/>
                <w:kern w:val="24"/>
                <w:sz w:val="22"/>
                <w:szCs w:val="24"/>
              </w:rPr>
              <m:t>s</m:t>
            </m:r>
          </m:e>
          <m:sub>
            <m:r>
              <m:rPr>
                <m:sty m:val="bi"/>
              </m:rPr>
              <w:rPr>
                <w:rFonts w:ascii="Cambria Math" w:eastAsia="Cambria Math" w:hAnsi="Cambria Math" w:cs="+mn-cs"/>
                <w:color w:val="001135"/>
                <w:kern w:val="24"/>
                <w:sz w:val="22"/>
                <w:szCs w:val="24"/>
              </w:rPr>
              <m:t>antenna</m:t>
            </m:r>
          </m:sub>
        </m:sSub>
        <m:r>
          <m:rPr>
            <m:sty m:val="bi"/>
          </m:rPr>
          <w:rPr>
            <w:rFonts w:ascii="Cambria Math" w:eastAsia="Cambria Math" w:hAnsi="Cambria Math" w:cs="+mn-cs"/>
            <w:color w:val="001135"/>
            <w:kern w:val="24"/>
            <w:sz w:val="22"/>
            <w:szCs w:val="24"/>
          </w:rPr>
          <m:t>*</m:t>
        </m:r>
        <m:sSub>
          <m:sSubPr>
            <m:ctrlPr>
              <w:rPr>
                <w:rFonts w:ascii="Cambria Math" w:eastAsia="Cambria Math" w:hAnsi="Cambria Math" w:cs="+mn-cs"/>
                <w:b/>
                <w:bCs/>
                <w:i/>
                <w:iCs/>
                <w:color w:val="001135"/>
                <w:kern w:val="24"/>
                <w:sz w:val="22"/>
                <w:szCs w:val="24"/>
              </w:rPr>
            </m:ctrlPr>
          </m:sSubPr>
          <m:e>
            <m:sSup>
              <m:sSupPr>
                <m:ctrlPr>
                  <w:rPr>
                    <w:rFonts w:ascii="Cambria Math" w:eastAsia="Cambria Math" w:hAnsi="Cambria Math" w:cs="+mn-cs"/>
                    <w:b/>
                    <w:bCs/>
                    <w:i/>
                    <w:iCs/>
                    <w:color w:val="001135"/>
                    <w:kern w:val="24"/>
                    <w:sz w:val="22"/>
                    <w:szCs w:val="24"/>
                  </w:rPr>
                </m:ctrlPr>
              </m:sSupPr>
              <m:e>
                <m:acc>
                  <m:accPr>
                    <m:chr m:val="̃"/>
                    <m:ctrlPr>
                      <w:rPr>
                        <w:rFonts w:ascii="Cambria Math" w:eastAsia="Cambria Math" w:hAnsi="Cambria Math" w:cs="+mn-cs"/>
                        <w:b/>
                        <w:bCs/>
                        <w:i/>
                        <w:iCs/>
                        <w:color w:val="001135"/>
                        <w:kern w:val="24"/>
                        <w:sz w:val="22"/>
                        <w:szCs w:val="24"/>
                      </w:rPr>
                    </m:ctrlPr>
                  </m:accPr>
                  <m:e>
                    <m:r>
                      <m:rPr>
                        <m:sty m:val="bi"/>
                      </m:rPr>
                      <w:rPr>
                        <w:rFonts w:ascii="Cambria Math" w:eastAsia="Cambria Math" w:hAnsi="Cambria Math" w:cs="+mn-cs"/>
                        <w:color w:val="001135"/>
                        <w:kern w:val="24"/>
                        <w:sz w:val="22"/>
                        <w:szCs w:val="24"/>
                      </w:rPr>
                      <m:t>P</m:t>
                    </m:r>
                  </m:e>
                </m:acc>
              </m:e>
              <m:sup>
                <m:r>
                  <m:rPr>
                    <m:sty m:val="bi"/>
                  </m:rPr>
                  <w:rPr>
                    <w:rFonts w:ascii="Cambria Math" w:eastAsia="Cambria Math" w:hAnsi="Cambria Math" w:cs="+mn-cs"/>
                    <w:color w:val="001135"/>
                    <w:kern w:val="24"/>
                    <w:sz w:val="22"/>
                    <w:szCs w:val="24"/>
                  </w:rPr>
                  <m:t>UL</m:t>
                </m:r>
              </m:sup>
            </m:sSup>
          </m:e>
          <m:sub>
            <m:r>
              <m:rPr>
                <m:sty m:val="bi"/>
              </m:rPr>
              <w:rPr>
                <w:rFonts w:ascii="Cambria Math" w:eastAsia="Cambria Math" w:hAnsi="Cambria Math" w:cs="+mn-cs"/>
                <w:color w:val="001135"/>
                <w:kern w:val="24"/>
                <w:sz w:val="22"/>
                <w:szCs w:val="24"/>
              </w:rPr>
              <m:t>dyn, Tx</m:t>
            </m:r>
          </m:sub>
        </m:sSub>
        <m:r>
          <m:rPr>
            <m:sty m:val="bi"/>
          </m:rPr>
          <w:rPr>
            <w:rFonts w:ascii="Cambria Math" w:hAnsi="Cambria Math"/>
            <w:color w:val="001135"/>
            <w:kern w:val="24"/>
            <w:sz w:val="22"/>
            <w:szCs w:val="24"/>
          </w:rPr>
          <m:t>+</m:t>
        </m:r>
        <m:sSubSup>
          <m:sSubSupPr>
            <m:ctrlPr>
              <w:rPr>
                <w:rFonts w:ascii="Cambria Math" w:eastAsia="Times New Roman" w:hAnsi="Cambria Math"/>
                <w:b/>
                <w:i/>
                <w:sz w:val="22"/>
                <w:szCs w:val="22"/>
                <w:lang w:val="en-US"/>
              </w:rPr>
            </m:ctrlPr>
          </m:sSubSupPr>
          <m:e>
            <m:r>
              <m:rPr>
                <m:sty m:val="bi"/>
              </m:rPr>
              <w:rPr>
                <w:rFonts w:ascii="Cambria Math" w:eastAsia="Times New Roman" w:hAnsi="Cambria Math"/>
                <w:sz w:val="22"/>
                <w:szCs w:val="22"/>
                <w:lang w:val="en-US"/>
              </w:rPr>
              <m:t>P</m:t>
            </m:r>
          </m:e>
          <m:sub>
            <m:r>
              <m:rPr>
                <m:sty m:val="bi"/>
              </m:rPr>
              <w:rPr>
                <w:rFonts w:ascii="Cambria Math" w:eastAsia="Times New Roman" w:hAnsi="Cambria Math"/>
                <w:sz w:val="22"/>
                <w:szCs w:val="22"/>
                <w:lang w:val="en-US"/>
              </w:rPr>
              <m:t>static</m:t>
            </m:r>
          </m:sub>
          <m:sup>
            <m:r>
              <m:rPr>
                <m:sty m:val="bi"/>
              </m:rPr>
              <w:rPr>
                <w:rFonts w:ascii="Cambria Math" w:eastAsia="Times New Roman" w:hAnsi="Cambria Math"/>
                <w:sz w:val="22"/>
                <w:szCs w:val="22"/>
                <w:lang w:val="en-US"/>
              </w:rPr>
              <m:t>UL</m:t>
            </m:r>
          </m:sup>
        </m:sSubSup>
      </m:oMath>
      <w:r w:rsidR="004C7EAD">
        <w:rPr>
          <w:rFonts w:ascii="Cambria Math" w:eastAsia="Times New Roman" w:hAnsi="Cambria Math"/>
          <w:b/>
          <w:i/>
          <w:sz w:val="22"/>
          <w:szCs w:val="22"/>
          <w:lang w:val="en-US"/>
        </w:rPr>
        <w:t xml:space="preserve">                   </w:t>
      </w:r>
      <w:r w:rsidR="004C7EAD">
        <w:rPr>
          <w:rFonts w:ascii="Cambria Math" w:eastAsia="Times New Roman" w:hAnsi="Cambria Math"/>
          <w:b/>
          <w:iCs/>
          <w:sz w:val="22"/>
          <w:szCs w:val="22"/>
          <w:lang w:val="en-US"/>
        </w:rPr>
        <w:t>(</w:t>
      </w:r>
      <w:r w:rsidR="004C7EAD">
        <w:rPr>
          <w:bCs/>
          <w:iCs/>
          <w:sz w:val="22"/>
          <w:szCs w:val="22"/>
          <w:lang w:val="en-US"/>
        </w:rPr>
        <w:t>5)</w:t>
      </w:r>
    </w:p>
    <w:p w14:paraId="21600C40" w14:textId="0129090B" w:rsidR="00E669B5" w:rsidRPr="00274767" w:rsidRDefault="007C4A7C" w:rsidP="00E669B5">
      <w:pPr>
        <w:jc w:val="both"/>
        <w:rPr>
          <w:rFonts w:eastAsia="Times New Roman"/>
          <w:sz w:val="22"/>
          <w:szCs w:val="22"/>
          <w:lang w:val="en-US"/>
        </w:rPr>
      </w:pPr>
      <w:r>
        <w:rPr>
          <w:rFonts w:eastAsia="Times New Roman"/>
          <w:bCs/>
          <w:sz w:val="22"/>
          <w:szCs w:val="22"/>
          <w:lang w:val="en-US"/>
        </w:rPr>
        <w:t>I</w:t>
      </w:r>
      <w:r w:rsidR="00E669B5">
        <w:rPr>
          <w:rFonts w:eastAsia="Times New Roman"/>
          <w:bCs/>
          <w:sz w:val="22"/>
          <w:szCs w:val="22"/>
          <w:lang w:val="en-US"/>
        </w:rPr>
        <w:t>n</w:t>
      </w:r>
      <w:r w:rsidR="00732720">
        <w:rPr>
          <w:rFonts w:eastAsia="Times New Roman"/>
          <w:bCs/>
          <w:sz w:val="22"/>
          <w:szCs w:val="22"/>
          <w:lang w:val="en-US"/>
        </w:rPr>
        <w:t xml:space="preserve"> </w:t>
      </w:r>
      <w:r w:rsidR="00732720">
        <w:rPr>
          <w:rFonts w:eastAsia="Times New Roman"/>
          <w:bCs/>
          <w:sz w:val="22"/>
          <w:szCs w:val="22"/>
          <w:lang w:val="en-US"/>
        </w:rPr>
        <w:fldChar w:fldCharType="begin"/>
      </w:r>
      <w:r w:rsidR="00732720">
        <w:rPr>
          <w:rFonts w:eastAsia="Times New Roman"/>
          <w:bCs/>
          <w:sz w:val="22"/>
          <w:szCs w:val="22"/>
          <w:lang w:val="en-US"/>
        </w:rPr>
        <w:instrText xml:space="preserve"> REF _Ref115255651 \h </w:instrText>
      </w:r>
      <w:r w:rsidR="00732720">
        <w:rPr>
          <w:rFonts w:eastAsia="Times New Roman"/>
          <w:bCs/>
          <w:sz w:val="22"/>
          <w:szCs w:val="22"/>
          <w:lang w:val="en-US"/>
        </w:rPr>
      </w:r>
      <w:r w:rsidR="00732720">
        <w:rPr>
          <w:rFonts w:eastAsia="Times New Roman"/>
          <w:bCs/>
          <w:sz w:val="22"/>
          <w:szCs w:val="22"/>
          <w:lang w:val="en-US"/>
        </w:rPr>
        <w:fldChar w:fldCharType="separate"/>
      </w:r>
      <w:r w:rsidR="00732720">
        <w:t xml:space="preserve">Table </w:t>
      </w:r>
      <w:r w:rsidR="00732720">
        <w:rPr>
          <w:noProof/>
        </w:rPr>
        <w:t>4</w:t>
      </w:r>
      <w:r w:rsidR="00732720">
        <w:rPr>
          <w:rFonts w:eastAsia="Times New Roman"/>
          <w:bCs/>
          <w:sz w:val="22"/>
          <w:szCs w:val="22"/>
          <w:lang w:val="en-US"/>
        </w:rPr>
        <w:fldChar w:fldCharType="end"/>
      </w:r>
      <w:r w:rsidR="00732720">
        <w:rPr>
          <w:rFonts w:eastAsia="Times New Roman"/>
          <w:bCs/>
          <w:sz w:val="22"/>
          <w:szCs w:val="22"/>
          <w:lang w:val="en-US"/>
        </w:rPr>
        <w:t xml:space="preserve"> </w:t>
      </w:r>
      <w:r w:rsidR="00E669B5">
        <w:rPr>
          <w:rFonts w:eastAsia="Times New Roman"/>
          <w:bCs/>
          <w:sz w:val="22"/>
          <w:szCs w:val="22"/>
          <w:lang w:val="en-US"/>
        </w:rPr>
        <w:t xml:space="preserve">the </w:t>
      </w:r>
      <w:r>
        <w:rPr>
          <w:rFonts w:eastAsia="Times New Roman"/>
          <w:bCs/>
          <w:sz w:val="22"/>
          <w:szCs w:val="22"/>
          <w:lang w:val="en-US"/>
        </w:rPr>
        <w:t>U</w:t>
      </w:r>
      <w:r w:rsidR="00E669B5">
        <w:rPr>
          <w:rFonts w:eastAsia="Times New Roman"/>
          <w:bCs/>
          <w:sz w:val="22"/>
          <w:szCs w:val="22"/>
          <w:lang w:val="en-US"/>
        </w:rPr>
        <w:t>L power scaling coefficient</w:t>
      </w:r>
      <w:r w:rsidR="00274767">
        <w:rPr>
          <w:rFonts w:eastAsia="Times New Roman"/>
          <w:bCs/>
          <w:sz w:val="22"/>
          <w:szCs w:val="22"/>
          <w:lang w:val="en-US"/>
        </w:rPr>
        <w:t>s</w:t>
      </w:r>
      <w:r w:rsidR="00E669B5">
        <w:rPr>
          <w:rFonts w:eastAsia="Times New Roman"/>
          <w:bCs/>
          <w:sz w:val="22"/>
          <w:szCs w:val="22"/>
          <w:lang w:val="en-US"/>
        </w:rPr>
        <w:t xml:space="preserve"> </w:t>
      </w:r>
      <w:r>
        <w:rPr>
          <w:rFonts w:eastAsia="Times New Roman"/>
          <w:bCs/>
          <w:sz w:val="22"/>
          <w:szCs w:val="22"/>
          <w:lang w:val="en-US"/>
        </w:rPr>
        <w:t xml:space="preserve">are provided </w:t>
      </w:r>
      <w:r w:rsidR="00E669B5">
        <w:rPr>
          <w:rFonts w:eastAsia="Times New Roman"/>
          <w:bCs/>
          <w:sz w:val="22"/>
          <w:szCs w:val="22"/>
          <w:lang w:val="en-US"/>
        </w:rPr>
        <w:t>with reference configuration Set 1 and Set 2 FR1</w:t>
      </w:r>
      <w:r w:rsidR="00274767">
        <w:rPr>
          <w:rFonts w:eastAsia="Times New Roman"/>
          <w:bCs/>
          <w:sz w:val="22"/>
          <w:szCs w:val="22"/>
          <w:lang w:val="en-US"/>
        </w:rPr>
        <w:t xml:space="preserve">. We note that these values are obtained by performing </w:t>
      </w:r>
      <w:r w:rsidR="00274767" w:rsidRPr="00A32B3F">
        <w:rPr>
          <w:rFonts w:eastAsia="Times New Roman"/>
          <w:bCs/>
          <w:sz w:val="22"/>
          <w:szCs w:val="22"/>
          <w:lang w:val="en-US"/>
        </w:rPr>
        <w:t xml:space="preserve">linear regression </w:t>
      </w:r>
      <w:r w:rsidR="00274767">
        <w:rPr>
          <w:rFonts w:eastAsia="Times New Roman"/>
          <w:bCs/>
          <w:sz w:val="22"/>
          <w:szCs w:val="22"/>
          <w:lang w:val="en-US"/>
        </w:rPr>
        <w:t xml:space="preserve">on the relative BS power consumption with respect to our original model. </w:t>
      </w:r>
    </w:p>
    <w:p w14:paraId="501A36A4" w14:textId="213BD6EA" w:rsidR="0053737E" w:rsidRDefault="00732720" w:rsidP="00732720">
      <w:pPr>
        <w:pStyle w:val="Caption"/>
        <w:jc w:val="center"/>
        <w:rPr>
          <w:rFonts w:eastAsia="Times New Roman"/>
          <w:bCs/>
          <w:sz w:val="22"/>
          <w:szCs w:val="22"/>
          <w:lang w:val="en-US"/>
        </w:rPr>
      </w:pPr>
      <w:bookmarkStart w:id="23" w:name="_Ref115255651"/>
      <w:r>
        <w:t xml:space="preserve">Table </w:t>
      </w:r>
      <w:r>
        <w:fldChar w:fldCharType="begin"/>
      </w:r>
      <w:r>
        <w:instrText>SEQ Table \* ARABIC</w:instrText>
      </w:r>
      <w:r>
        <w:fldChar w:fldCharType="separate"/>
      </w:r>
      <w:r w:rsidR="00263053">
        <w:rPr>
          <w:noProof/>
        </w:rPr>
        <w:t>4</w:t>
      </w:r>
      <w:r>
        <w:fldChar w:fldCharType="end"/>
      </w:r>
      <w:bookmarkEnd w:id="23"/>
      <w:r>
        <w:rPr>
          <w:lang w:val="en-US"/>
        </w:rPr>
        <w:t xml:space="preserve">: </w:t>
      </w:r>
      <w:r w:rsidRPr="00EA642D">
        <w:rPr>
          <w:lang w:val="en-US"/>
        </w:rPr>
        <w:t>UL power scaling coefficients with Set 1 and Set 2</w:t>
      </w:r>
    </w:p>
    <w:tbl>
      <w:tblPr>
        <w:tblStyle w:val="TableGrid"/>
        <w:tblW w:w="0" w:type="auto"/>
        <w:tblLook w:val="04A0" w:firstRow="1" w:lastRow="0" w:firstColumn="1" w:lastColumn="0" w:noHBand="0" w:noVBand="1"/>
      </w:tblPr>
      <w:tblGrid>
        <w:gridCol w:w="3320"/>
        <w:gridCol w:w="3321"/>
        <w:gridCol w:w="3321"/>
      </w:tblGrid>
      <w:tr w:rsidR="0053737E" w14:paraId="69B4126C" w14:textId="77777777" w:rsidTr="00924D8F">
        <w:tc>
          <w:tcPr>
            <w:tcW w:w="3320" w:type="dxa"/>
            <w:shd w:val="clear" w:color="auto" w:fill="F2F2F2" w:themeFill="background1" w:themeFillShade="F2"/>
          </w:tcPr>
          <w:p w14:paraId="18AF1F47" w14:textId="77777777" w:rsidR="0053737E" w:rsidRPr="009703F5" w:rsidRDefault="0053737E" w:rsidP="00924D8F">
            <w:pPr>
              <w:overflowPunct/>
              <w:autoSpaceDE/>
              <w:autoSpaceDN/>
              <w:adjustRightInd/>
              <w:spacing w:after="60"/>
              <w:jc w:val="center"/>
              <w:textAlignment w:val="auto"/>
              <w:rPr>
                <w:rFonts w:eastAsia="Times New Roman"/>
                <w:b/>
                <w:sz w:val="22"/>
                <w:szCs w:val="22"/>
                <w:lang w:val="en-US"/>
              </w:rPr>
            </w:pPr>
            <w:r w:rsidRPr="009703F5">
              <w:rPr>
                <w:rFonts w:eastAsia="Times New Roman"/>
                <w:b/>
                <w:sz w:val="22"/>
                <w:szCs w:val="22"/>
                <w:lang w:val="en-US"/>
              </w:rPr>
              <w:t>Parameters</w:t>
            </w:r>
          </w:p>
        </w:tc>
        <w:tc>
          <w:tcPr>
            <w:tcW w:w="3321" w:type="dxa"/>
            <w:shd w:val="clear" w:color="auto" w:fill="F2F2F2" w:themeFill="background1" w:themeFillShade="F2"/>
          </w:tcPr>
          <w:p w14:paraId="114F9746" w14:textId="77777777" w:rsidR="0053737E" w:rsidRPr="009703F5" w:rsidRDefault="0053737E" w:rsidP="00924D8F">
            <w:pPr>
              <w:overflowPunct/>
              <w:autoSpaceDE/>
              <w:autoSpaceDN/>
              <w:adjustRightInd/>
              <w:spacing w:after="60"/>
              <w:jc w:val="center"/>
              <w:textAlignment w:val="auto"/>
              <w:rPr>
                <w:rFonts w:eastAsia="Times New Roman"/>
                <w:b/>
                <w:sz w:val="22"/>
                <w:szCs w:val="22"/>
                <w:lang w:val="en-US"/>
              </w:rPr>
            </w:pPr>
            <w:r w:rsidRPr="009703F5">
              <w:rPr>
                <w:rFonts w:eastAsia="Times New Roman"/>
                <w:b/>
                <w:sz w:val="22"/>
                <w:szCs w:val="22"/>
                <w:lang w:val="en-US"/>
              </w:rPr>
              <w:t>Set 1 FR1</w:t>
            </w:r>
          </w:p>
        </w:tc>
        <w:tc>
          <w:tcPr>
            <w:tcW w:w="3321" w:type="dxa"/>
            <w:shd w:val="clear" w:color="auto" w:fill="F2F2F2" w:themeFill="background1" w:themeFillShade="F2"/>
          </w:tcPr>
          <w:p w14:paraId="356B1FEA" w14:textId="77777777" w:rsidR="0053737E" w:rsidRPr="009703F5" w:rsidRDefault="0053737E" w:rsidP="00924D8F">
            <w:pPr>
              <w:overflowPunct/>
              <w:autoSpaceDE/>
              <w:autoSpaceDN/>
              <w:adjustRightInd/>
              <w:spacing w:after="60"/>
              <w:jc w:val="center"/>
              <w:textAlignment w:val="auto"/>
              <w:rPr>
                <w:rFonts w:eastAsia="Times New Roman"/>
                <w:b/>
                <w:sz w:val="22"/>
                <w:szCs w:val="22"/>
                <w:lang w:val="en-US"/>
              </w:rPr>
            </w:pPr>
            <w:r w:rsidRPr="009703F5">
              <w:rPr>
                <w:rFonts w:eastAsia="Times New Roman"/>
                <w:b/>
                <w:sz w:val="22"/>
                <w:szCs w:val="22"/>
                <w:lang w:val="en-US"/>
              </w:rPr>
              <w:t>Set 2 FR1</w:t>
            </w:r>
          </w:p>
        </w:tc>
      </w:tr>
      <w:tr w:rsidR="0053737E" w14:paraId="708C22CE" w14:textId="77777777" w:rsidTr="00924D8F">
        <w:tc>
          <w:tcPr>
            <w:tcW w:w="3320" w:type="dxa"/>
          </w:tcPr>
          <w:p w14:paraId="3C339ED6" w14:textId="4155C4B3" w:rsidR="0053737E" w:rsidRPr="009703F5" w:rsidRDefault="00A6759B" w:rsidP="00924D8F">
            <w:pPr>
              <w:overflowPunct/>
              <w:autoSpaceDE/>
              <w:autoSpaceDN/>
              <w:adjustRightInd/>
              <w:spacing w:after="60"/>
              <w:textAlignment w:val="auto"/>
              <w:rPr>
                <w:rFonts w:eastAsia="Times New Roman"/>
                <w:b/>
                <w:sz w:val="22"/>
                <w:szCs w:val="22"/>
                <w:lang w:val="en-US"/>
              </w:rPr>
            </w:pPr>
            <m:oMathPara>
              <m:oMath>
                <m:sSubSup>
                  <m:sSubSupPr>
                    <m:ctrlPr>
                      <w:rPr>
                        <w:rFonts w:ascii="Cambria Math" w:eastAsia="Times New Roman" w:hAnsi="Cambria Math"/>
                        <w:b/>
                        <w:i/>
                        <w:sz w:val="22"/>
                        <w:szCs w:val="22"/>
                        <w:lang w:val="en-US"/>
                      </w:rPr>
                    </m:ctrlPr>
                  </m:sSubSupPr>
                  <m:e>
                    <m:r>
                      <m:rPr>
                        <m:sty m:val="bi"/>
                      </m:rPr>
                      <w:rPr>
                        <w:rFonts w:ascii="Cambria Math" w:eastAsia="Times New Roman" w:hAnsi="Cambria Math"/>
                        <w:sz w:val="22"/>
                        <w:szCs w:val="22"/>
                        <w:lang w:val="en-US"/>
                      </w:rPr>
                      <m:t>P</m:t>
                    </m:r>
                  </m:e>
                  <m:sub>
                    <m:r>
                      <m:rPr>
                        <m:sty m:val="bi"/>
                      </m:rPr>
                      <w:rPr>
                        <w:rFonts w:ascii="Cambria Math" w:eastAsia="Times New Roman" w:hAnsi="Cambria Math"/>
                        <w:sz w:val="22"/>
                        <w:szCs w:val="22"/>
                        <w:lang w:val="en-US"/>
                      </w:rPr>
                      <m:t>static</m:t>
                    </m:r>
                  </m:sub>
                  <m:sup>
                    <m:r>
                      <m:rPr>
                        <m:sty m:val="bi"/>
                      </m:rPr>
                      <w:rPr>
                        <w:rFonts w:ascii="Cambria Math" w:eastAsia="Times New Roman" w:hAnsi="Cambria Math"/>
                        <w:sz w:val="22"/>
                        <w:szCs w:val="22"/>
                        <w:lang w:val="en-US"/>
                      </w:rPr>
                      <m:t>UL</m:t>
                    </m:r>
                  </m:sup>
                </m:sSubSup>
              </m:oMath>
            </m:oMathPara>
          </w:p>
        </w:tc>
        <w:tc>
          <w:tcPr>
            <w:tcW w:w="3321" w:type="dxa"/>
          </w:tcPr>
          <w:p w14:paraId="23615D46" w14:textId="30F0C3DA" w:rsidR="0053737E" w:rsidRPr="004154DF" w:rsidRDefault="00B718B6" w:rsidP="00924D8F">
            <w:pPr>
              <w:overflowPunct/>
              <w:autoSpaceDE/>
              <w:autoSpaceDN/>
              <w:adjustRightInd/>
              <w:spacing w:after="60" w:line="276" w:lineRule="auto"/>
              <w:contextualSpacing/>
              <w:textAlignment w:val="auto"/>
              <w:rPr>
                <w:bCs/>
                <w:sz w:val="22"/>
                <w:szCs w:val="22"/>
                <w:lang w:val="en-US"/>
              </w:rPr>
            </w:pPr>
            <m:oMathPara>
              <m:oMath>
                <m:r>
                  <w:rPr>
                    <w:rFonts w:ascii="Cambria Math" w:hAnsi="Cambria Math"/>
                    <w:sz w:val="22"/>
                    <w:szCs w:val="22"/>
                    <w:lang w:val="en-US"/>
                  </w:rPr>
                  <m:t>2,8</m:t>
                </m:r>
              </m:oMath>
            </m:oMathPara>
          </w:p>
        </w:tc>
        <w:tc>
          <w:tcPr>
            <w:tcW w:w="3321" w:type="dxa"/>
          </w:tcPr>
          <w:p w14:paraId="6943FEA0" w14:textId="63F7123A" w:rsidR="0053737E" w:rsidRPr="004154DF" w:rsidRDefault="00D60EFA" w:rsidP="00924D8F">
            <w:pPr>
              <w:overflowPunct/>
              <w:autoSpaceDE/>
              <w:autoSpaceDN/>
              <w:adjustRightInd/>
              <w:spacing w:after="60" w:line="276" w:lineRule="auto"/>
              <w:contextualSpacing/>
              <w:textAlignment w:val="auto"/>
              <w:rPr>
                <w:bCs/>
                <w:sz w:val="22"/>
                <w:szCs w:val="22"/>
                <w:lang w:val="en-US"/>
              </w:rPr>
            </w:pPr>
            <m:oMathPara>
              <m:oMath>
                <m:r>
                  <w:rPr>
                    <w:rFonts w:ascii="Cambria Math" w:eastAsia="Times New Roman" w:hAnsi="Cambria Math"/>
                    <w:sz w:val="22"/>
                    <w:szCs w:val="22"/>
                    <w:lang w:val="en-US"/>
                  </w:rPr>
                  <m:t>2,8</m:t>
                </m:r>
              </m:oMath>
            </m:oMathPara>
          </w:p>
        </w:tc>
      </w:tr>
      <w:tr w:rsidR="00C82B9E" w14:paraId="1A0CBD1D" w14:textId="77777777" w:rsidTr="00924D8F">
        <w:tc>
          <w:tcPr>
            <w:tcW w:w="3320" w:type="dxa"/>
          </w:tcPr>
          <w:p w14:paraId="2E2639B5" w14:textId="13D55895" w:rsidR="00C82B9E" w:rsidRPr="00F3264E" w:rsidRDefault="00A6759B" w:rsidP="00C82B9E">
            <w:pPr>
              <w:overflowPunct/>
              <w:autoSpaceDE/>
              <w:autoSpaceDN/>
              <w:adjustRightInd/>
              <w:spacing w:after="60"/>
              <w:textAlignment w:val="auto"/>
              <w:rPr>
                <w:rFonts w:eastAsia="Times New Roman"/>
                <w:b/>
                <w:sz w:val="22"/>
                <w:szCs w:val="22"/>
                <w:lang w:val="en-US"/>
              </w:rPr>
            </w:pPr>
            <m:oMathPara>
              <m:oMath>
                <m:sSub>
                  <m:sSubPr>
                    <m:ctrlPr>
                      <w:rPr>
                        <w:rFonts w:ascii="Cambria Math" w:eastAsia="Cambria Math" w:hAnsi="Cambria Math" w:cs="+mn-cs"/>
                        <w:b/>
                        <w:bCs/>
                        <w:i/>
                        <w:iCs/>
                        <w:color w:val="001135"/>
                        <w:kern w:val="24"/>
                        <w:sz w:val="22"/>
                        <w:szCs w:val="24"/>
                      </w:rPr>
                    </m:ctrlPr>
                  </m:sSubPr>
                  <m:e>
                    <m:sSup>
                      <m:sSupPr>
                        <m:ctrlPr>
                          <w:rPr>
                            <w:rFonts w:ascii="Cambria Math" w:eastAsia="Cambria Math" w:hAnsi="Cambria Math" w:cs="+mn-cs"/>
                            <w:b/>
                            <w:bCs/>
                            <w:i/>
                            <w:iCs/>
                            <w:color w:val="001135"/>
                            <w:kern w:val="24"/>
                            <w:sz w:val="22"/>
                            <w:szCs w:val="24"/>
                          </w:rPr>
                        </m:ctrlPr>
                      </m:sSupPr>
                      <m:e>
                        <m:acc>
                          <m:accPr>
                            <m:chr m:val="̃"/>
                            <m:ctrlPr>
                              <w:rPr>
                                <w:rFonts w:ascii="Cambria Math" w:eastAsia="Cambria Math" w:hAnsi="Cambria Math" w:cs="+mn-cs"/>
                                <w:b/>
                                <w:bCs/>
                                <w:i/>
                                <w:iCs/>
                                <w:color w:val="001135"/>
                                <w:kern w:val="24"/>
                                <w:sz w:val="22"/>
                                <w:szCs w:val="24"/>
                              </w:rPr>
                            </m:ctrlPr>
                          </m:accPr>
                          <m:e>
                            <m:r>
                              <m:rPr>
                                <m:sty m:val="bi"/>
                              </m:rPr>
                              <w:rPr>
                                <w:rFonts w:ascii="Cambria Math" w:eastAsia="Cambria Math" w:hAnsi="Cambria Math" w:cs="+mn-cs"/>
                                <w:color w:val="001135"/>
                                <w:kern w:val="24"/>
                                <w:sz w:val="22"/>
                                <w:szCs w:val="24"/>
                              </w:rPr>
                              <m:t>P</m:t>
                            </m:r>
                          </m:e>
                        </m:acc>
                      </m:e>
                      <m:sup>
                        <m:r>
                          <m:rPr>
                            <m:sty m:val="bi"/>
                          </m:rPr>
                          <w:rPr>
                            <w:rFonts w:ascii="Cambria Math" w:eastAsia="Cambria Math" w:hAnsi="Cambria Math" w:cs="+mn-cs"/>
                            <w:color w:val="001135"/>
                            <w:kern w:val="24"/>
                            <w:sz w:val="22"/>
                            <w:szCs w:val="24"/>
                          </w:rPr>
                          <m:t>UL</m:t>
                        </m:r>
                      </m:sup>
                    </m:sSup>
                  </m:e>
                  <m:sub>
                    <m:r>
                      <m:rPr>
                        <m:sty m:val="bi"/>
                      </m:rPr>
                      <w:rPr>
                        <w:rFonts w:ascii="Cambria Math" w:eastAsia="Cambria Math" w:hAnsi="Cambria Math" w:cs="+mn-cs"/>
                        <w:color w:val="001135"/>
                        <w:kern w:val="24"/>
                        <w:sz w:val="22"/>
                        <w:szCs w:val="24"/>
                      </w:rPr>
                      <m:t>dyn, Tx</m:t>
                    </m:r>
                  </m:sub>
                </m:sSub>
              </m:oMath>
            </m:oMathPara>
          </w:p>
        </w:tc>
        <w:tc>
          <w:tcPr>
            <w:tcW w:w="3321" w:type="dxa"/>
          </w:tcPr>
          <w:p w14:paraId="0B80B377" w14:textId="18832E03" w:rsidR="00C82B9E" w:rsidRDefault="00C82B9E" w:rsidP="00C82B9E">
            <w:pPr>
              <w:overflowPunct/>
              <w:autoSpaceDE/>
              <w:autoSpaceDN/>
              <w:adjustRightInd/>
              <w:spacing w:after="60"/>
              <w:textAlignment w:val="auto"/>
              <w:rPr>
                <w:rFonts w:eastAsia="Times New Roman"/>
                <w:bCs/>
                <w:sz w:val="22"/>
                <w:szCs w:val="22"/>
                <w:lang w:val="en-US"/>
              </w:rPr>
            </w:pPr>
            <m:oMathPara>
              <m:oMath>
                <m:r>
                  <w:rPr>
                    <w:rFonts w:ascii="Cambria Math" w:eastAsia="Times New Roman" w:hAnsi="Cambria Math"/>
                    <w:sz w:val="22"/>
                    <w:szCs w:val="22"/>
                    <w:lang w:val="en-US"/>
                  </w:rPr>
                  <m:t>3,7</m:t>
                </m:r>
              </m:oMath>
            </m:oMathPara>
          </w:p>
        </w:tc>
        <w:tc>
          <w:tcPr>
            <w:tcW w:w="3321" w:type="dxa"/>
          </w:tcPr>
          <w:p w14:paraId="6371A67C" w14:textId="6B4DF628" w:rsidR="00C82B9E" w:rsidRDefault="00C82B9E" w:rsidP="00C82B9E">
            <w:pPr>
              <w:overflowPunct/>
              <w:autoSpaceDE/>
              <w:autoSpaceDN/>
              <w:adjustRightInd/>
              <w:spacing w:after="60" w:line="276" w:lineRule="auto"/>
              <w:contextualSpacing/>
              <w:jc w:val="center"/>
              <w:textAlignment w:val="auto"/>
              <w:rPr>
                <w:rFonts w:eastAsia="Times New Roman"/>
                <w:bCs/>
                <w:sz w:val="22"/>
                <w:szCs w:val="22"/>
                <w:lang w:val="en-US"/>
              </w:rPr>
            </w:pPr>
            <m:oMathPara>
              <m:oMath>
                <m:r>
                  <w:rPr>
                    <w:rFonts w:ascii="Cambria Math" w:eastAsia="Times New Roman" w:hAnsi="Cambria Math"/>
                    <w:sz w:val="22"/>
                    <w:szCs w:val="22"/>
                    <w:lang w:val="en-US"/>
                  </w:rPr>
                  <m:t>1,8</m:t>
                </m:r>
              </m:oMath>
            </m:oMathPara>
          </w:p>
        </w:tc>
      </w:tr>
    </w:tbl>
    <w:p w14:paraId="5CE535F6" w14:textId="77777777" w:rsidR="006052EB" w:rsidRDefault="006052EB" w:rsidP="001A7326">
      <w:pPr>
        <w:jc w:val="both"/>
        <w:rPr>
          <w:b/>
          <w:sz w:val="22"/>
          <w:szCs w:val="22"/>
          <w:lang w:val="en-US"/>
        </w:rPr>
      </w:pPr>
    </w:p>
    <w:p w14:paraId="7A5CDF14" w14:textId="7E975C7E" w:rsidR="00AE5129" w:rsidRDefault="00AE5129" w:rsidP="001A7326">
      <w:pPr>
        <w:jc w:val="both"/>
        <w:rPr>
          <w:b/>
          <w:sz w:val="22"/>
          <w:szCs w:val="22"/>
          <w:lang w:val="en-US"/>
        </w:rPr>
      </w:pPr>
      <w:r w:rsidRPr="00AE5129">
        <w:rPr>
          <w:b/>
          <w:sz w:val="22"/>
          <w:szCs w:val="22"/>
          <w:lang w:val="en-US"/>
        </w:rPr>
        <w:t>Proposal-</w:t>
      </w:r>
      <w:r w:rsidR="000C5FDC">
        <w:rPr>
          <w:b/>
          <w:sz w:val="22"/>
          <w:szCs w:val="22"/>
          <w:lang w:val="en-US"/>
        </w:rPr>
        <w:t>7</w:t>
      </w:r>
      <w:r w:rsidRPr="00AE5129">
        <w:rPr>
          <w:b/>
          <w:sz w:val="22"/>
          <w:szCs w:val="22"/>
          <w:lang w:val="en-US"/>
        </w:rPr>
        <w:t>:</w:t>
      </w:r>
      <w:r>
        <w:rPr>
          <w:b/>
          <w:sz w:val="22"/>
          <w:szCs w:val="22"/>
          <w:lang w:val="en-US"/>
        </w:rPr>
        <w:t xml:space="preserve"> </w:t>
      </w:r>
      <w:r w:rsidR="00AC334C">
        <w:rPr>
          <w:b/>
          <w:sz w:val="22"/>
          <w:szCs w:val="22"/>
          <w:lang w:val="en-US"/>
        </w:rPr>
        <w:t>A</w:t>
      </w:r>
      <w:r w:rsidR="00EA73EF">
        <w:rPr>
          <w:b/>
          <w:sz w:val="22"/>
          <w:szCs w:val="22"/>
          <w:lang w:val="en-US"/>
        </w:rPr>
        <w:t>gree on the proposed scaling method of t</w:t>
      </w:r>
      <w:r w:rsidR="00EA73EF" w:rsidRPr="001A05D2">
        <w:rPr>
          <w:b/>
          <w:sz w:val="22"/>
          <w:szCs w:val="22"/>
          <w:lang w:val="en-US"/>
        </w:rPr>
        <w:t xml:space="preserve">he </w:t>
      </w:r>
      <w:r w:rsidR="00EA73EF">
        <w:rPr>
          <w:b/>
          <w:sz w:val="22"/>
          <w:szCs w:val="22"/>
          <w:lang w:val="en-US"/>
        </w:rPr>
        <w:t>BS power</w:t>
      </w:r>
      <w:r w:rsidR="00EA73EF" w:rsidRPr="001A05D2">
        <w:rPr>
          <w:b/>
          <w:sz w:val="22"/>
          <w:szCs w:val="22"/>
          <w:lang w:val="en-US"/>
        </w:rPr>
        <w:t xml:space="preserve"> consumption</w:t>
      </w:r>
      <w:r w:rsidR="00EA73EF">
        <w:rPr>
          <w:b/>
          <w:sz w:val="22"/>
          <w:szCs w:val="22"/>
          <w:lang w:val="en-US"/>
        </w:rPr>
        <w:t xml:space="preserve"> in </w:t>
      </w:r>
      <w:r w:rsidR="00DD0CBF">
        <w:rPr>
          <w:b/>
          <w:sz w:val="22"/>
          <w:szCs w:val="22"/>
          <w:lang w:val="en-US"/>
        </w:rPr>
        <w:t>A</w:t>
      </w:r>
      <w:r w:rsidR="00EA73EF">
        <w:rPr>
          <w:b/>
          <w:sz w:val="22"/>
          <w:szCs w:val="22"/>
          <w:lang w:val="en-US"/>
        </w:rPr>
        <w:t>ctive UL</w:t>
      </w:r>
      <w:r w:rsidR="00EA73EF" w:rsidRPr="001A05D2">
        <w:rPr>
          <w:b/>
          <w:sz w:val="22"/>
          <w:szCs w:val="22"/>
          <w:lang w:val="en-US"/>
        </w:rPr>
        <w:t xml:space="preserve"> as function of </w:t>
      </w:r>
      <w:r w:rsidR="00EA73EF">
        <w:rPr>
          <w:b/>
          <w:sz w:val="22"/>
          <w:szCs w:val="22"/>
          <w:lang w:val="en-US"/>
        </w:rPr>
        <w:t xml:space="preserve">the </w:t>
      </w:r>
      <w:r w:rsidR="00EA73EF" w:rsidRPr="001A05D2">
        <w:rPr>
          <w:b/>
          <w:sz w:val="22"/>
          <w:szCs w:val="22"/>
          <w:lang w:val="en-US"/>
        </w:rPr>
        <w:t xml:space="preserve">number of </w:t>
      </w:r>
      <w:r w:rsidR="00EA73EF">
        <w:rPr>
          <w:b/>
          <w:sz w:val="22"/>
          <w:szCs w:val="22"/>
          <w:lang w:val="en-US"/>
        </w:rPr>
        <w:t xml:space="preserve">active </w:t>
      </w:r>
      <w:r w:rsidR="00EA73EF" w:rsidRPr="001A05D2">
        <w:rPr>
          <w:b/>
          <w:sz w:val="22"/>
          <w:szCs w:val="22"/>
          <w:lang w:val="en-US"/>
        </w:rPr>
        <w:t>Tx</w:t>
      </w:r>
      <w:r w:rsidR="00EA73EF">
        <w:rPr>
          <w:b/>
          <w:sz w:val="22"/>
          <w:szCs w:val="22"/>
          <w:lang w:val="en-US"/>
        </w:rPr>
        <w:t>.</w:t>
      </w:r>
    </w:p>
    <w:p w14:paraId="31DDD818" w14:textId="7C03721C" w:rsidR="006A772A" w:rsidRPr="009E17A1" w:rsidRDefault="006A772A" w:rsidP="001A7326">
      <w:pPr>
        <w:jc w:val="both"/>
        <w:rPr>
          <w:b/>
          <w:sz w:val="22"/>
          <w:szCs w:val="22"/>
          <w:lang w:val="en-US"/>
        </w:rPr>
      </w:pPr>
      <w:r w:rsidRPr="009E17A1">
        <w:rPr>
          <w:b/>
          <w:sz w:val="22"/>
          <w:szCs w:val="22"/>
          <w:lang w:val="en-US"/>
        </w:rPr>
        <w:lastRenderedPageBreak/>
        <w:t>Proposal-</w:t>
      </w:r>
      <w:r w:rsidR="000C5FDC">
        <w:rPr>
          <w:b/>
          <w:sz w:val="22"/>
          <w:szCs w:val="22"/>
          <w:lang w:val="en-US"/>
        </w:rPr>
        <w:t>8</w:t>
      </w:r>
      <w:r w:rsidRPr="009E17A1">
        <w:rPr>
          <w:b/>
          <w:sz w:val="22"/>
          <w:szCs w:val="22"/>
          <w:lang w:val="en-US"/>
        </w:rPr>
        <w:t xml:space="preserve">: </w:t>
      </w:r>
      <w:r w:rsidR="00AC334C" w:rsidRPr="009E17A1">
        <w:rPr>
          <w:b/>
          <w:sz w:val="22"/>
          <w:szCs w:val="22"/>
          <w:lang w:val="en-US"/>
        </w:rPr>
        <w:t>D</w:t>
      </w:r>
      <w:r w:rsidRPr="009E17A1">
        <w:rPr>
          <w:b/>
          <w:sz w:val="22"/>
          <w:szCs w:val="22"/>
          <w:lang w:val="en-US"/>
        </w:rPr>
        <w:t xml:space="preserve">iscuss the coefficient values provided in </w:t>
      </w:r>
      <w:r w:rsidRPr="009E17A1">
        <w:rPr>
          <w:b/>
          <w:sz w:val="22"/>
          <w:szCs w:val="22"/>
          <w:lang w:val="en-US"/>
        </w:rPr>
        <w:fldChar w:fldCharType="begin"/>
      </w:r>
      <w:r w:rsidRPr="009E17A1">
        <w:rPr>
          <w:b/>
          <w:sz w:val="22"/>
          <w:szCs w:val="22"/>
          <w:lang w:val="en-US"/>
        </w:rPr>
        <w:instrText xml:space="preserve"> REF _Ref115255651 \h </w:instrText>
      </w:r>
      <w:r w:rsidR="00CD05E3" w:rsidRPr="009E17A1">
        <w:rPr>
          <w:b/>
          <w:sz w:val="22"/>
          <w:szCs w:val="22"/>
          <w:lang w:val="en-US"/>
        </w:rPr>
        <w:instrText xml:space="preserve"> \* MERGEFORMAT </w:instrText>
      </w:r>
      <w:r w:rsidRPr="009E17A1">
        <w:rPr>
          <w:b/>
          <w:sz w:val="22"/>
          <w:szCs w:val="22"/>
          <w:lang w:val="en-US"/>
        </w:rPr>
      </w:r>
      <w:r w:rsidRPr="009E17A1">
        <w:rPr>
          <w:b/>
          <w:sz w:val="22"/>
          <w:szCs w:val="22"/>
          <w:lang w:val="en-US"/>
        </w:rPr>
        <w:fldChar w:fldCharType="separate"/>
      </w:r>
      <w:r w:rsidRPr="009E17A1">
        <w:rPr>
          <w:b/>
          <w:sz w:val="22"/>
          <w:szCs w:val="22"/>
        </w:rPr>
        <w:t xml:space="preserve">Table </w:t>
      </w:r>
      <w:r w:rsidRPr="009E17A1">
        <w:rPr>
          <w:b/>
          <w:noProof/>
          <w:sz w:val="22"/>
          <w:szCs w:val="22"/>
        </w:rPr>
        <w:t>4</w:t>
      </w:r>
      <w:r w:rsidRPr="009E17A1">
        <w:rPr>
          <w:b/>
          <w:sz w:val="22"/>
          <w:szCs w:val="22"/>
          <w:lang w:val="en-US"/>
        </w:rPr>
        <w:fldChar w:fldCharType="end"/>
      </w:r>
      <w:r w:rsidRPr="009E17A1">
        <w:rPr>
          <w:b/>
          <w:sz w:val="22"/>
          <w:szCs w:val="22"/>
          <w:lang w:val="en-US"/>
        </w:rPr>
        <w:fldChar w:fldCharType="begin"/>
      </w:r>
      <w:r w:rsidRPr="009E17A1">
        <w:rPr>
          <w:b/>
          <w:sz w:val="22"/>
          <w:szCs w:val="22"/>
          <w:lang w:val="en-US"/>
        </w:rPr>
        <w:instrText xml:space="preserve"> REF _Ref113952670 \h </w:instrText>
      </w:r>
      <w:r w:rsidR="00CD05E3" w:rsidRPr="009E17A1">
        <w:rPr>
          <w:b/>
          <w:sz w:val="22"/>
          <w:szCs w:val="22"/>
          <w:lang w:val="en-US"/>
        </w:rPr>
        <w:instrText xml:space="preserve"> \* MERGEFORMAT </w:instrText>
      </w:r>
      <w:r w:rsidRPr="009E17A1">
        <w:rPr>
          <w:b/>
          <w:sz w:val="22"/>
          <w:szCs w:val="22"/>
          <w:lang w:val="en-US"/>
        </w:rPr>
      </w:r>
      <w:r w:rsidR="00A6759B">
        <w:rPr>
          <w:b/>
          <w:sz w:val="22"/>
          <w:szCs w:val="22"/>
          <w:lang w:val="en-US"/>
        </w:rPr>
        <w:fldChar w:fldCharType="separate"/>
      </w:r>
      <w:r w:rsidRPr="009E17A1">
        <w:rPr>
          <w:b/>
          <w:sz w:val="22"/>
          <w:szCs w:val="22"/>
          <w:lang w:val="en-US"/>
        </w:rPr>
        <w:fldChar w:fldCharType="end"/>
      </w:r>
      <w:r w:rsidRPr="009E17A1">
        <w:rPr>
          <w:b/>
          <w:noProof/>
          <w:sz w:val="22"/>
          <w:szCs w:val="22"/>
        </w:rPr>
        <w:t xml:space="preserve"> </w:t>
      </w:r>
      <w:r w:rsidRPr="009E17A1">
        <w:rPr>
          <w:b/>
          <w:sz w:val="22"/>
          <w:szCs w:val="22"/>
          <w:lang w:val="en-US"/>
        </w:rPr>
        <w:t xml:space="preserve">for reference configuration Set 1 and Set 2.  </w:t>
      </w:r>
    </w:p>
    <w:p w14:paraId="362D05DA" w14:textId="3BF98C4A" w:rsidR="00927A80" w:rsidRPr="00CD05E3" w:rsidRDefault="007F4B08" w:rsidP="00CD05E3">
      <w:pPr>
        <w:pStyle w:val="Heading3"/>
      </w:pPr>
      <w:r>
        <w:t>Power s</w:t>
      </w:r>
      <w:r w:rsidR="00927A80" w:rsidRPr="00CD05E3">
        <w:t>caling in time domain</w:t>
      </w:r>
    </w:p>
    <w:p w14:paraId="78465223" w14:textId="77777777" w:rsidR="00927A80" w:rsidRDefault="00927A80" w:rsidP="00927A80">
      <w:pPr>
        <w:jc w:val="both"/>
        <w:rPr>
          <w:rFonts w:eastAsia="Times New Roman"/>
          <w:iCs/>
          <w:sz w:val="22"/>
          <w:szCs w:val="22"/>
          <w:lang w:val="en-US"/>
        </w:rPr>
      </w:pPr>
      <w:r>
        <w:rPr>
          <w:bCs/>
          <w:sz w:val="22"/>
          <w:szCs w:val="22"/>
          <w:lang w:val="en-US"/>
        </w:rPr>
        <w:t xml:space="preserve">The </w:t>
      </w:r>
      <w:r>
        <w:rPr>
          <w:rFonts w:eastAsia="Times New Roman"/>
          <w:bCs/>
          <w:sz w:val="22"/>
          <w:szCs w:val="22"/>
          <w:lang w:val="en-US"/>
        </w:rPr>
        <w:t xml:space="preserve">BS power consumption </w:t>
      </w:r>
      <m:oMath>
        <m:sSup>
          <m:sSupPr>
            <m:ctrlPr>
              <w:rPr>
                <w:rFonts w:ascii="Cambria Math" w:eastAsia="Times New Roman" w:hAnsi="Cambria Math"/>
                <w:b/>
                <w:i/>
                <w:sz w:val="22"/>
                <w:szCs w:val="22"/>
                <w:lang w:val="en-US"/>
              </w:rPr>
            </m:ctrlPr>
          </m:sSupPr>
          <m:e>
            <m:r>
              <m:rPr>
                <m:sty m:val="bi"/>
              </m:rPr>
              <w:rPr>
                <w:rFonts w:ascii="Cambria Math" w:eastAsia="Times New Roman" w:hAnsi="Cambria Math"/>
                <w:sz w:val="22"/>
                <w:szCs w:val="22"/>
                <w:lang w:val="en-US"/>
              </w:rPr>
              <m:t>P</m:t>
            </m:r>
          </m:e>
          <m:sup>
            <m:r>
              <m:rPr>
                <m:sty m:val="bi"/>
              </m:rPr>
              <w:rPr>
                <w:rFonts w:ascii="Cambria Math" w:eastAsia="Times New Roman" w:hAnsi="Cambria Math"/>
                <w:sz w:val="22"/>
                <w:szCs w:val="22"/>
                <w:lang w:val="en-US"/>
              </w:rPr>
              <m:t>DL</m:t>
            </m:r>
          </m:sup>
        </m:sSup>
      </m:oMath>
      <w:r>
        <w:rPr>
          <w:rFonts w:eastAsia="Times New Roman"/>
          <w:b/>
          <w:bCs/>
          <w:iCs/>
          <w:sz w:val="22"/>
          <w:szCs w:val="22"/>
          <w:lang w:val="en-US"/>
        </w:rPr>
        <w:t xml:space="preserve"> </w:t>
      </w:r>
      <w:r w:rsidRPr="00AA69F5">
        <w:rPr>
          <w:rFonts w:eastAsia="Times New Roman"/>
          <w:iCs/>
          <w:sz w:val="22"/>
          <w:szCs w:val="22"/>
          <w:lang w:val="en-US"/>
        </w:rPr>
        <w:t xml:space="preserve">can </w:t>
      </w:r>
      <w:r>
        <w:rPr>
          <w:rFonts w:eastAsia="Times New Roman"/>
          <w:iCs/>
          <w:sz w:val="22"/>
          <w:szCs w:val="22"/>
          <w:lang w:val="en-US"/>
        </w:rPr>
        <w:t xml:space="preserve">also </w:t>
      </w:r>
      <w:r w:rsidRPr="00AA69F5">
        <w:rPr>
          <w:rFonts w:eastAsia="Times New Roman"/>
          <w:iCs/>
          <w:sz w:val="22"/>
          <w:szCs w:val="22"/>
          <w:lang w:val="en-US"/>
        </w:rPr>
        <w:t xml:space="preserve">be scaled linearly </w:t>
      </w:r>
      <w:r>
        <w:rPr>
          <w:rFonts w:eastAsia="Times New Roman"/>
          <w:iCs/>
          <w:sz w:val="22"/>
          <w:szCs w:val="22"/>
          <w:lang w:val="en-US"/>
        </w:rPr>
        <w:t xml:space="preserve">in time domain with respect to the slot occupancy in </w:t>
      </w:r>
      <w:r w:rsidRPr="00AA69F5">
        <w:rPr>
          <w:rFonts w:eastAsia="Times New Roman"/>
          <w:iCs/>
          <w:sz w:val="22"/>
          <w:szCs w:val="22"/>
          <w:lang w:val="en-US"/>
        </w:rPr>
        <w:t xml:space="preserve">terms of DL </w:t>
      </w:r>
      <w:r>
        <w:rPr>
          <w:rFonts w:eastAsia="Times New Roman"/>
          <w:iCs/>
          <w:sz w:val="22"/>
          <w:szCs w:val="22"/>
          <w:lang w:val="en-US"/>
        </w:rPr>
        <w:t xml:space="preserve">and UL </w:t>
      </w:r>
      <w:r w:rsidRPr="00AA69F5">
        <w:rPr>
          <w:rFonts w:eastAsia="Times New Roman"/>
          <w:iCs/>
          <w:sz w:val="22"/>
          <w:szCs w:val="22"/>
          <w:lang w:val="en-US"/>
        </w:rPr>
        <w:t>symbols</w:t>
      </w:r>
      <w:r>
        <w:rPr>
          <w:rFonts w:eastAsia="Times New Roman"/>
          <w:iCs/>
          <w:sz w:val="22"/>
          <w:szCs w:val="22"/>
          <w:lang w:val="en-US"/>
        </w:rPr>
        <w:t>. The following scaling method is proposed:</w:t>
      </w:r>
    </w:p>
    <w:p w14:paraId="3CC9EFAB" w14:textId="64E26B2B" w:rsidR="00927A80" w:rsidRPr="00286CB0" w:rsidRDefault="00927A80" w:rsidP="00927A80">
      <w:pPr>
        <w:ind w:left="1418"/>
        <w:jc w:val="right"/>
        <w:rPr>
          <w:rFonts w:eastAsia="Times New Roman"/>
          <w:b/>
          <w:bCs/>
          <w:iCs/>
          <w:sz w:val="22"/>
          <w:szCs w:val="22"/>
          <w:lang w:val="en-US"/>
        </w:rPr>
      </w:pPr>
      <w:r w:rsidRPr="00286CB0">
        <w:rPr>
          <w:rFonts w:eastAsia="Times New Roman"/>
          <w:b/>
          <w:bCs/>
          <w:iCs/>
          <w:sz w:val="22"/>
          <w:szCs w:val="22"/>
        </w:rPr>
        <w:t xml:space="preserve"> </w:t>
      </w:r>
      <m:oMath>
        <m:r>
          <m:rPr>
            <m:sty m:val="bi"/>
          </m:rPr>
          <w:rPr>
            <w:rFonts w:ascii="Cambria Math" w:eastAsia="Times New Roman" w:hAnsi="Cambria Math"/>
            <w:sz w:val="22"/>
            <w:szCs w:val="22"/>
          </w:rPr>
          <m:t>P</m:t>
        </m:r>
        <m:r>
          <m:rPr>
            <m:sty m:val="bi"/>
          </m:rPr>
          <w:rPr>
            <w:rFonts w:ascii="Cambria Math" w:eastAsia="Times New Roman" w:hAnsi="Cambria Math"/>
            <w:sz w:val="22"/>
            <w:szCs w:val="22"/>
            <w:lang w:val="en-US"/>
          </w:rPr>
          <m:t>=</m:t>
        </m:r>
        <m:sSub>
          <m:sSubPr>
            <m:ctrlPr>
              <w:rPr>
                <w:rFonts w:ascii="Cambria Math" w:eastAsia="Times New Roman" w:hAnsi="Cambria Math"/>
                <w:b/>
                <w:i/>
                <w:sz w:val="22"/>
                <w:szCs w:val="22"/>
                <w:lang w:val="en-US"/>
              </w:rPr>
            </m:ctrlPr>
          </m:sSubPr>
          <m:e>
            <m:r>
              <m:rPr>
                <m:sty m:val="bi"/>
              </m:rPr>
              <w:rPr>
                <w:rFonts w:ascii="Cambria Math" w:eastAsia="Times New Roman" w:hAnsi="Cambria Math"/>
                <w:sz w:val="22"/>
                <w:szCs w:val="22"/>
                <w:lang w:val="en-US"/>
              </w:rPr>
              <m:t>α</m:t>
            </m:r>
          </m:e>
          <m:sub>
            <m:r>
              <m:rPr>
                <m:sty m:val="bi"/>
              </m:rPr>
              <w:rPr>
                <w:rFonts w:ascii="Cambria Math" w:eastAsia="Times New Roman" w:hAnsi="Cambria Math"/>
                <w:sz w:val="22"/>
                <w:szCs w:val="22"/>
                <w:lang w:val="en-US"/>
              </w:rPr>
              <m:t>DL</m:t>
            </m:r>
          </m:sub>
        </m:sSub>
        <m:r>
          <m:rPr>
            <m:sty m:val="bi"/>
          </m:rPr>
          <w:rPr>
            <w:rFonts w:ascii="Cambria Math" w:eastAsia="Times New Roman" w:hAnsi="Cambria Math"/>
            <w:sz w:val="22"/>
            <w:szCs w:val="22"/>
            <w:lang w:val="en-US"/>
          </w:rPr>
          <m:t>*</m:t>
        </m:r>
        <m:sSup>
          <m:sSupPr>
            <m:ctrlPr>
              <w:rPr>
                <w:rFonts w:ascii="Cambria Math" w:eastAsia="Times New Roman" w:hAnsi="Cambria Math"/>
                <w:b/>
                <w:i/>
                <w:sz w:val="22"/>
                <w:szCs w:val="22"/>
                <w:lang w:val="en-US"/>
              </w:rPr>
            </m:ctrlPr>
          </m:sSupPr>
          <m:e>
            <m:r>
              <m:rPr>
                <m:sty m:val="bi"/>
              </m:rPr>
              <w:rPr>
                <w:rFonts w:ascii="Cambria Math" w:eastAsia="Times New Roman" w:hAnsi="Cambria Math"/>
                <w:sz w:val="22"/>
                <w:szCs w:val="22"/>
                <w:lang w:val="en-US"/>
              </w:rPr>
              <m:t>P</m:t>
            </m:r>
          </m:e>
          <m:sup>
            <m:r>
              <m:rPr>
                <m:sty m:val="bi"/>
              </m:rPr>
              <w:rPr>
                <w:rFonts w:ascii="Cambria Math" w:eastAsia="Times New Roman" w:hAnsi="Cambria Math"/>
                <w:sz w:val="22"/>
                <w:szCs w:val="22"/>
                <w:lang w:val="en-US"/>
              </w:rPr>
              <m:t>DL</m:t>
            </m:r>
          </m:sup>
        </m:sSup>
        <m:r>
          <m:rPr>
            <m:sty m:val="bi"/>
          </m:rPr>
          <w:rPr>
            <w:rFonts w:ascii="Cambria Math" w:eastAsia="Times New Roman" w:hAnsi="Cambria Math"/>
            <w:sz w:val="22"/>
            <w:szCs w:val="22"/>
            <w:lang w:val="en-US"/>
          </w:rPr>
          <m:t>+</m:t>
        </m:r>
        <m:sSub>
          <m:sSubPr>
            <m:ctrlPr>
              <w:rPr>
                <w:rFonts w:ascii="Cambria Math" w:eastAsia="Times New Roman" w:hAnsi="Cambria Math"/>
                <w:b/>
                <w:i/>
                <w:sz w:val="22"/>
                <w:szCs w:val="22"/>
                <w:lang w:val="en-US"/>
              </w:rPr>
            </m:ctrlPr>
          </m:sSubPr>
          <m:e>
            <m:r>
              <m:rPr>
                <m:sty m:val="bi"/>
              </m:rPr>
              <w:rPr>
                <w:rFonts w:ascii="Cambria Math" w:eastAsia="Times New Roman" w:hAnsi="Cambria Math"/>
                <w:sz w:val="22"/>
                <w:szCs w:val="22"/>
                <w:lang w:val="en-US"/>
              </w:rPr>
              <m:t>α</m:t>
            </m:r>
          </m:e>
          <m:sub>
            <m:r>
              <m:rPr>
                <m:sty m:val="bi"/>
              </m:rPr>
              <w:rPr>
                <w:rFonts w:ascii="Cambria Math" w:eastAsia="Times New Roman" w:hAnsi="Cambria Math"/>
                <w:sz w:val="22"/>
                <w:szCs w:val="22"/>
                <w:lang w:val="en-US"/>
              </w:rPr>
              <m:t>UL</m:t>
            </m:r>
          </m:sub>
        </m:sSub>
        <m:r>
          <m:rPr>
            <m:sty m:val="bi"/>
          </m:rPr>
          <w:rPr>
            <w:rFonts w:ascii="Cambria Math" w:eastAsia="Times New Roman" w:hAnsi="Cambria Math"/>
            <w:sz w:val="22"/>
            <w:szCs w:val="22"/>
            <w:lang w:val="en-US"/>
          </w:rPr>
          <m:t>*</m:t>
        </m:r>
        <m:sSup>
          <m:sSupPr>
            <m:ctrlPr>
              <w:rPr>
                <w:rFonts w:ascii="Cambria Math" w:eastAsia="Times New Roman" w:hAnsi="Cambria Math"/>
                <w:b/>
                <w:i/>
                <w:sz w:val="22"/>
                <w:szCs w:val="22"/>
                <w:lang w:val="en-US"/>
              </w:rPr>
            </m:ctrlPr>
          </m:sSupPr>
          <m:e>
            <m:r>
              <m:rPr>
                <m:sty m:val="bi"/>
              </m:rPr>
              <w:rPr>
                <w:rFonts w:ascii="Cambria Math" w:eastAsia="Times New Roman" w:hAnsi="Cambria Math"/>
                <w:sz w:val="22"/>
                <w:szCs w:val="22"/>
                <w:lang w:val="en-US"/>
              </w:rPr>
              <m:t>P</m:t>
            </m:r>
          </m:e>
          <m:sup>
            <m:r>
              <m:rPr>
                <m:sty m:val="bi"/>
              </m:rPr>
              <w:rPr>
                <w:rFonts w:ascii="Cambria Math" w:eastAsia="Times New Roman" w:hAnsi="Cambria Math"/>
                <w:sz w:val="22"/>
                <w:szCs w:val="22"/>
                <w:lang w:val="en-US"/>
              </w:rPr>
              <m:t>UL</m:t>
            </m:r>
          </m:sup>
        </m:sSup>
      </m:oMath>
      <w:r>
        <w:rPr>
          <w:rFonts w:eastAsia="Times New Roman"/>
          <w:b/>
          <w:bCs/>
          <w:iCs/>
          <w:sz w:val="22"/>
          <w:szCs w:val="22"/>
        </w:rPr>
        <w:t>+</w:t>
      </w:r>
      <m:oMath>
        <m:d>
          <m:dPr>
            <m:ctrlPr>
              <w:rPr>
                <w:rFonts w:ascii="Cambria Math" w:eastAsia="Times New Roman" w:hAnsi="Cambria Math"/>
                <w:b/>
                <w:bCs/>
                <w:i/>
                <w:iCs/>
                <w:sz w:val="22"/>
                <w:szCs w:val="22"/>
                <w:lang w:val="en-US"/>
              </w:rPr>
            </m:ctrlPr>
          </m:dPr>
          <m:e>
            <m:r>
              <m:rPr>
                <m:sty m:val="bi"/>
              </m:rPr>
              <w:rPr>
                <w:rFonts w:ascii="Cambria Math" w:eastAsia="Times New Roman" w:hAnsi="Cambria Math"/>
                <w:sz w:val="22"/>
                <w:szCs w:val="22"/>
                <w:lang w:val="en-US"/>
              </w:rPr>
              <m:t>1-</m:t>
            </m:r>
            <m:sSub>
              <m:sSubPr>
                <m:ctrlPr>
                  <w:rPr>
                    <w:rFonts w:ascii="Cambria Math" w:eastAsia="Times New Roman" w:hAnsi="Cambria Math"/>
                    <w:b/>
                    <w:i/>
                    <w:sz w:val="22"/>
                    <w:szCs w:val="22"/>
                    <w:lang w:val="en-US"/>
                  </w:rPr>
                </m:ctrlPr>
              </m:sSubPr>
              <m:e>
                <m:r>
                  <m:rPr>
                    <m:sty m:val="bi"/>
                  </m:rPr>
                  <w:rPr>
                    <w:rFonts w:ascii="Cambria Math" w:eastAsia="Times New Roman" w:hAnsi="Cambria Math"/>
                    <w:sz w:val="22"/>
                    <w:szCs w:val="22"/>
                    <w:lang w:val="en-US"/>
                  </w:rPr>
                  <m:t>α</m:t>
                </m:r>
              </m:e>
              <m:sub>
                <m:r>
                  <m:rPr>
                    <m:sty m:val="bi"/>
                  </m:rPr>
                  <w:rPr>
                    <w:rFonts w:ascii="Cambria Math" w:eastAsia="Times New Roman" w:hAnsi="Cambria Math"/>
                    <w:sz w:val="22"/>
                    <w:szCs w:val="22"/>
                    <w:lang w:val="en-US"/>
                  </w:rPr>
                  <m:t>UL</m:t>
                </m:r>
              </m:sub>
            </m:sSub>
            <m:r>
              <m:rPr>
                <m:sty m:val="bi"/>
              </m:rPr>
              <w:rPr>
                <w:rFonts w:ascii="Cambria Math" w:eastAsia="Times New Roman" w:hAnsi="Cambria Math"/>
                <w:sz w:val="22"/>
                <w:szCs w:val="22"/>
                <w:lang w:val="en-US"/>
              </w:rPr>
              <m:t>-</m:t>
            </m:r>
            <m:sSub>
              <m:sSubPr>
                <m:ctrlPr>
                  <w:rPr>
                    <w:rFonts w:ascii="Cambria Math" w:eastAsia="Times New Roman" w:hAnsi="Cambria Math"/>
                    <w:b/>
                    <w:i/>
                    <w:sz w:val="22"/>
                    <w:szCs w:val="22"/>
                    <w:lang w:val="en-US"/>
                  </w:rPr>
                </m:ctrlPr>
              </m:sSubPr>
              <m:e>
                <m:r>
                  <m:rPr>
                    <m:sty m:val="bi"/>
                  </m:rPr>
                  <w:rPr>
                    <w:rFonts w:ascii="Cambria Math" w:eastAsia="Times New Roman" w:hAnsi="Cambria Math"/>
                    <w:sz w:val="22"/>
                    <w:szCs w:val="22"/>
                    <w:lang w:val="en-US"/>
                  </w:rPr>
                  <m:t>α</m:t>
                </m:r>
              </m:e>
              <m:sub>
                <m:r>
                  <m:rPr>
                    <m:sty m:val="bi"/>
                  </m:rPr>
                  <w:rPr>
                    <w:rFonts w:ascii="Cambria Math" w:eastAsia="Times New Roman" w:hAnsi="Cambria Math"/>
                    <w:sz w:val="22"/>
                    <w:szCs w:val="22"/>
                    <w:lang w:val="en-US"/>
                  </w:rPr>
                  <m:t>DL</m:t>
                </m:r>
              </m:sub>
            </m:sSub>
          </m:e>
        </m:d>
        <m:r>
          <m:rPr>
            <m:sty m:val="bi"/>
          </m:rPr>
          <w:rPr>
            <w:rFonts w:ascii="Cambria Math" w:eastAsia="Times New Roman" w:hAnsi="Cambria Math"/>
            <w:sz w:val="22"/>
            <w:szCs w:val="22"/>
            <w:lang w:val="en-US"/>
          </w:rPr>
          <m:t>*</m:t>
        </m:r>
        <m:sSub>
          <m:sSubPr>
            <m:ctrlPr>
              <w:rPr>
                <w:rFonts w:ascii="Cambria Math" w:eastAsia="Times New Roman" w:hAnsi="Cambria Math"/>
                <w:b/>
                <w:bCs/>
                <w:i/>
                <w:iCs/>
                <w:sz w:val="22"/>
                <w:szCs w:val="22"/>
              </w:rPr>
            </m:ctrlPr>
          </m:sSubPr>
          <m:e>
            <m:r>
              <m:rPr>
                <m:sty m:val="bi"/>
              </m:rPr>
              <w:rPr>
                <w:rFonts w:ascii="Cambria Math" w:eastAsia="Times New Roman" w:hAnsi="Cambria Math"/>
                <w:sz w:val="22"/>
                <w:szCs w:val="22"/>
                <w:lang w:val="en-US"/>
              </w:rPr>
              <m:t>P</m:t>
            </m:r>
          </m:e>
          <m:sub>
            <m:r>
              <m:rPr>
                <m:sty m:val="bi"/>
              </m:rPr>
              <w:rPr>
                <w:rFonts w:ascii="Cambria Math" w:eastAsia="Times New Roman" w:hAnsi="Cambria Math"/>
                <w:sz w:val="22"/>
                <w:szCs w:val="22"/>
                <w:lang w:val="en-US"/>
              </w:rPr>
              <m:t>microsleep</m:t>
            </m:r>
          </m:sub>
        </m:sSub>
        <m:r>
          <m:rPr>
            <m:sty m:val="bi"/>
          </m:rPr>
          <w:rPr>
            <w:rFonts w:ascii="Cambria Math" w:eastAsia="Times New Roman" w:hAnsi="Cambria Math"/>
            <w:sz w:val="22"/>
            <w:szCs w:val="22"/>
            <w:lang w:val="en-US"/>
          </w:rPr>
          <m:t xml:space="preserve">                                               (3)</m:t>
        </m:r>
      </m:oMath>
    </w:p>
    <w:p w14:paraId="29FC3CC7" w14:textId="77777777" w:rsidR="00927A80" w:rsidRPr="00AA69F5" w:rsidRDefault="00927A80" w:rsidP="00927A80">
      <w:pPr>
        <w:jc w:val="both"/>
        <w:rPr>
          <w:rFonts w:eastAsia="Times New Roman"/>
          <w:sz w:val="22"/>
          <w:szCs w:val="22"/>
        </w:rPr>
      </w:pPr>
      <w:r w:rsidRPr="00AA69F5">
        <w:rPr>
          <w:rFonts w:eastAsia="Times New Roman"/>
          <w:iCs/>
          <w:sz w:val="22"/>
          <w:szCs w:val="22"/>
          <w:lang w:val="en-US"/>
        </w:rPr>
        <w:t xml:space="preserve">where </w:t>
      </w:r>
      <m:oMath>
        <m:sSub>
          <m:sSubPr>
            <m:ctrlPr>
              <w:rPr>
                <w:rFonts w:ascii="Cambria Math" w:eastAsia="Times New Roman" w:hAnsi="Cambria Math"/>
                <w:b/>
                <w:i/>
                <w:sz w:val="22"/>
                <w:szCs w:val="22"/>
                <w:lang w:val="en-US"/>
              </w:rPr>
            </m:ctrlPr>
          </m:sSubPr>
          <m:e>
            <m:r>
              <m:rPr>
                <m:sty m:val="bi"/>
              </m:rPr>
              <w:rPr>
                <w:rFonts w:ascii="Cambria Math" w:eastAsia="Times New Roman" w:hAnsi="Cambria Math"/>
                <w:sz w:val="22"/>
                <w:szCs w:val="22"/>
                <w:lang w:val="en-US"/>
              </w:rPr>
              <m:t>α</m:t>
            </m:r>
          </m:e>
          <m:sub>
            <m:r>
              <m:rPr>
                <m:sty m:val="bi"/>
              </m:rPr>
              <w:rPr>
                <w:rFonts w:ascii="Cambria Math" w:eastAsia="Times New Roman" w:hAnsi="Cambria Math"/>
                <w:sz w:val="22"/>
                <w:szCs w:val="22"/>
                <w:lang w:val="en-US"/>
              </w:rPr>
              <m:t>DL</m:t>
            </m:r>
          </m:sub>
        </m:sSub>
      </m:oMath>
      <w:r w:rsidRPr="00AA69F5">
        <w:rPr>
          <w:rFonts w:eastAsia="Times New Roman"/>
          <w:iCs/>
          <w:sz w:val="22"/>
          <w:szCs w:val="22"/>
          <w:lang w:val="en-US"/>
        </w:rPr>
        <w:t xml:space="preserve"> </w:t>
      </w:r>
      <w:r>
        <w:rPr>
          <w:rFonts w:eastAsia="Times New Roman"/>
          <w:iCs/>
          <w:sz w:val="22"/>
          <w:szCs w:val="22"/>
          <w:lang w:val="en-US"/>
        </w:rPr>
        <w:t xml:space="preserve">and </w:t>
      </w:r>
      <m:oMath>
        <m:sSub>
          <m:sSubPr>
            <m:ctrlPr>
              <w:rPr>
                <w:rFonts w:ascii="Cambria Math" w:eastAsia="Times New Roman" w:hAnsi="Cambria Math"/>
                <w:b/>
                <w:i/>
                <w:sz w:val="22"/>
                <w:szCs w:val="22"/>
                <w:lang w:val="en-US"/>
              </w:rPr>
            </m:ctrlPr>
          </m:sSubPr>
          <m:e>
            <m:r>
              <m:rPr>
                <m:sty m:val="bi"/>
              </m:rPr>
              <w:rPr>
                <w:rFonts w:ascii="Cambria Math" w:eastAsia="Times New Roman" w:hAnsi="Cambria Math"/>
                <w:sz w:val="22"/>
                <w:szCs w:val="22"/>
                <w:lang w:val="en-US"/>
              </w:rPr>
              <m:t>α</m:t>
            </m:r>
          </m:e>
          <m:sub>
            <m:r>
              <m:rPr>
                <m:sty m:val="bi"/>
              </m:rPr>
              <w:rPr>
                <w:rFonts w:ascii="Cambria Math" w:eastAsia="Times New Roman" w:hAnsi="Cambria Math"/>
                <w:sz w:val="22"/>
                <w:szCs w:val="22"/>
                <w:lang w:val="en-US"/>
              </w:rPr>
              <m:t>UL</m:t>
            </m:r>
          </m:sub>
        </m:sSub>
      </m:oMath>
      <w:r>
        <w:rPr>
          <w:rFonts w:eastAsia="Times New Roman"/>
          <w:b/>
          <w:sz w:val="22"/>
          <w:szCs w:val="22"/>
          <w:lang w:val="en-US"/>
        </w:rPr>
        <w:t xml:space="preserve"> </w:t>
      </w:r>
      <w:r w:rsidRPr="00AA69F5">
        <w:rPr>
          <w:rFonts w:eastAsia="Times New Roman"/>
          <w:iCs/>
          <w:sz w:val="22"/>
          <w:szCs w:val="22"/>
          <w:lang w:val="en-US"/>
        </w:rPr>
        <w:t xml:space="preserve">refer to </w:t>
      </w:r>
      <w:r w:rsidRPr="00AA69F5">
        <w:rPr>
          <w:sz w:val="22"/>
          <w:szCs w:val="22"/>
          <w:lang w:val="en-US"/>
        </w:rPr>
        <w:t xml:space="preserve">number of occupied DL </w:t>
      </w:r>
      <w:r>
        <w:rPr>
          <w:sz w:val="22"/>
          <w:szCs w:val="22"/>
          <w:lang w:val="en-US"/>
        </w:rPr>
        <w:t xml:space="preserve">and UL </w:t>
      </w:r>
      <w:r w:rsidRPr="00AA69F5">
        <w:rPr>
          <w:sz w:val="22"/>
          <w:szCs w:val="22"/>
          <w:lang w:val="en-US"/>
        </w:rPr>
        <w:t>symbols</w:t>
      </w:r>
      <w:r>
        <w:rPr>
          <w:sz w:val="22"/>
          <w:szCs w:val="22"/>
          <w:lang w:val="en-US"/>
        </w:rPr>
        <w:t>, respectively</w:t>
      </w:r>
      <w:r w:rsidRPr="00AA69F5">
        <w:rPr>
          <w:sz w:val="22"/>
          <w:szCs w:val="22"/>
          <w:lang w:val="en-US"/>
        </w:rPr>
        <w:t xml:space="preserve"> in a single CC</w:t>
      </w:r>
      <w:r w:rsidRPr="00AA69F5">
        <w:rPr>
          <w:sz w:val="22"/>
          <w:szCs w:val="22"/>
        </w:rPr>
        <w:t xml:space="preserve">. </w:t>
      </w:r>
      <w:r>
        <w:rPr>
          <w:sz w:val="22"/>
          <w:szCs w:val="22"/>
        </w:rPr>
        <w:t xml:space="preserve">The </w:t>
      </w:r>
      <w:r>
        <w:rPr>
          <w:iCs/>
          <w:sz w:val="22"/>
          <w:szCs w:val="22"/>
          <w:lang w:val="en-US"/>
        </w:rPr>
        <w:t>microsleep state is assumed by default</w:t>
      </w:r>
      <w:r w:rsidRPr="00AA69F5">
        <w:rPr>
          <w:iCs/>
          <w:sz w:val="22"/>
          <w:szCs w:val="22"/>
          <w:lang w:val="en-US"/>
        </w:rPr>
        <w:t xml:space="preserve"> for slots</w:t>
      </w:r>
      <w:r>
        <w:rPr>
          <w:iCs/>
          <w:sz w:val="22"/>
          <w:szCs w:val="22"/>
          <w:lang w:val="en-US"/>
        </w:rPr>
        <w:t xml:space="preserve"> without active DL nor Active UL activity</w:t>
      </w:r>
      <w:r w:rsidRPr="00AA69F5">
        <w:rPr>
          <w:iCs/>
          <w:sz w:val="22"/>
          <w:szCs w:val="22"/>
          <w:lang w:val="en-US"/>
        </w:rPr>
        <w:t>.</w:t>
      </w:r>
    </w:p>
    <w:p w14:paraId="4CB466F9" w14:textId="75AF8365" w:rsidR="00927A80" w:rsidRDefault="00927A80" w:rsidP="00927A80">
      <w:pPr>
        <w:jc w:val="both"/>
        <w:rPr>
          <w:rFonts w:ascii="Times New Roman Bold" w:hAnsi="Times New Roman Bold"/>
          <w:b/>
          <w:sz w:val="22"/>
          <w:szCs w:val="22"/>
          <w:lang w:val="en-US"/>
        </w:rPr>
      </w:pPr>
      <w:r w:rsidRPr="00AA69F5">
        <w:rPr>
          <w:rFonts w:ascii="Times New Roman Bold" w:hAnsi="Times New Roman Bold"/>
          <w:b/>
          <w:sz w:val="22"/>
          <w:szCs w:val="22"/>
          <w:lang w:val="en-US"/>
        </w:rPr>
        <w:t>Observation-</w:t>
      </w:r>
      <w:r w:rsidR="000C5FDC">
        <w:rPr>
          <w:rFonts w:ascii="Times New Roman Bold" w:hAnsi="Times New Roman Bold"/>
          <w:b/>
          <w:sz w:val="22"/>
          <w:szCs w:val="22"/>
          <w:lang w:val="en-US"/>
        </w:rPr>
        <w:t>9</w:t>
      </w:r>
      <w:r w:rsidRPr="00AA69F5">
        <w:rPr>
          <w:rFonts w:ascii="Times New Roman Bold" w:hAnsi="Times New Roman Bold"/>
          <w:b/>
          <w:sz w:val="22"/>
          <w:szCs w:val="22"/>
          <w:lang w:val="en-US"/>
        </w:rPr>
        <w:t>: The</w:t>
      </w:r>
      <w:r>
        <w:rPr>
          <w:rFonts w:ascii="Times New Roman Bold" w:hAnsi="Times New Roman Bold"/>
          <w:b/>
          <w:sz w:val="22"/>
          <w:szCs w:val="22"/>
          <w:lang w:val="en-US"/>
        </w:rPr>
        <w:t xml:space="preserve"> total</w:t>
      </w:r>
      <w:r w:rsidRPr="00AA69F5">
        <w:rPr>
          <w:rFonts w:ascii="Times New Roman Bold" w:hAnsi="Times New Roman Bold"/>
          <w:b/>
          <w:sz w:val="22"/>
          <w:szCs w:val="22"/>
          <w:lang w:val="en-US"/>
        </w:rPr>
        <w:t xml:space="preserve"> </w:t>
      </w:r>
      <w:r>
        <w:rPr>
          <w:rFonts w:ascii="Times New Roman Bold" w:hAnsi="Times New Roman Bold"/>
          <w:b/>
          <w:sz w:val="22"/>
          <w:szCs w:val="22"/>
          <w:lang w:val="en-US"/>
        </w:rPr>
        <w:t xml:space="preserve">BS </w:t>
      </w:r>
      <w:r w:rsidRPr="00AA69F5">
        <w:rPr>
          <w:rFonts w:ascii="Times New Roman Bold" w:hAnsi="Times New Roman Bold"/>
          <w:b/>
          <w:sz w:val="22"/>
          <w:szCs w:val="22"/>
          <w:lang w:val="en-US"/>
        </w:rPr>
        <w:t>power consumption can be scaled linearly with the slot occupancy</w:t>
      </w:r>
      <w:r w:rsidRPr="00981D59">
        <w:t xml:space="preserve"> </w:t>
      </w:r>
      <w:r w:rsidRPr="00981D59">
        <w:rPr>
          <w:rFonts w:ascii="Times New Roman Bold" w:hAnsi="Times New Roman Bold"/>
          <w:b/>
          <w:sz w:val="22"/>
          <w:szCs w:val="22"/>
          <w:lang w:val="en-US"/>
        </w:rPr>
        <w:t xml:space="preserve">in terms of DL </w:t>
      </w:r>
      <w:r>
        <w:rPr>
          <w:rFonts w:ascii="Times New Roman Bold" w:hAnsi="Times New Roman Bold"/>
          <w:b/>
          <w:sz w:val="22"/>
          <w:szCs w:val="22"/>
          <w:lang w:val="en-US"/>
        </w:rPr>
        <w:t xml:space="preserve">and UL </w:t>
      </w:r>
      <w:r w:rsidRPr="00981D59">
        <w:rPr>
          <w:rFonts w:ascii="Times New Roman Bold" w:hAnsi="Times New Roman Bold"/>
          <w:b/>
          <w:sz w:val="22"/>
          <w:szCs w:val="22"/>
          <w:lang w:val="en-US"/>
        </w:rPr>
        <w:t>symbols</w:t>
      </w:r>
      <w:r w:rsidRPr="00AA69F5">
        <w:rPr>
          <w:rFonts w:ascii="Times New Roman Bold" w:hAnsi="Times New Roman Bold"/>
          <w:b/>
          <w:sz w:val="22"/>
          <w:szCs w:val="22"/>
          <w:lang w:val="en-US"/>
        </w:rPr>
        <w:t>.</w:t>
      </w:r>
    </w:p>
    <w:p w14:paraId="3FDF3FA4" w14:textId="676FCA8B" w:rsidR="00927A80" w:rsidRDefault="00927A80" w:rsidP="00927A80">
      <w:pPr>
        <w:jc w:val="both"/>
        <w:rPr>
          <w:b/>
          <w:sz w:val="22"/>
          <w:szCs w:val="22"/>
          <w:lang w:val="en-US"/>
        </w:rPr>
      </w:pPr>
      <w:r w:rsidRPr="001A05D2">
        <w:rPr>
          <w:b/>
          <w:sz w:val="22"/>
          <w:szCs w:val="22"/>
          <w:lang w:val="en-US"/>
        </w:rPr>
        <w:t>Proposal-</w:t>
      </w:r>
      <w:r w:rsidR="000C5FDC">
        <w:rPr>
          <w:b/>
          <w:sz w:val="22"/>
          <w:szCs w:val="22"/>
          <w:lang w:val="en-US"/>
        </w:rPr>
        <w:t>9</w:t>
      </w:r>
      <w:r w:rsidRPr="001A05D2">
        <w:rPr>
          <w:b/>
          <w:sz w:val="22"/>
          <w:szCs w:val="22"/>
          <w:lang w:val="en-US"/>
        </w:rPr>
        <w:t xml:space="preserve">: </w:t>
      </w:r>
      <w:r w:rsidR="00422008">
        <w:rPr>
          <w:b/>
          <w:sz w:val="22"/>
          <w:szCs w:val="22"/>
          <w:lang w:val="en-US"/>
        </w:rPr>
        <w:t>A</w:t>
      </w:r>
      <w:r>
        <w:rPr>
          <w:b/>
          <w:sz w:val="22"/>
          <w:szCs w:val="22"/>
          <w:lang w:val="en-US"/>
        </w:rPr>
        <w:t>gree on the proposed scaling method in time domain of t</w:t>
      </w:r>
      <w:r w:rsidRPr="001A05D2">
        <w:rPr>
          <w:b/>
          <w:sz w:val="22"/>
          <w:szCs w:val="22"/>
          <w:lang w:val="en-US"/>
        </w:rPr>
        <w:t xml:space="preserve">he </w:t>
      </w:r>
      <w:r>
        <w:rPr>
          <w:b/>
          <w:sz w:val="22"/>
          <w:szCs w:val="22"/>
          <w:lang w:val="en-US"/>
        </w:rPr>
        <w:t>total BS power</w:t>
      </w:r>
      <w:r w:rsidRPr="001A05D2">
        <w:rPr>
          <w:b/>
          <w:sz w:val="22"/>
          <w:szCs w:val="22"/>
          <w:lang w:val="en-US"/>
        </w:rPr>
        <w:t xml:space="preserve"> consumption as function of </w:t>
      </w:r>
      <w:r>
        <w:rPr>
          <w:b/>
          <w:sz w:val="22"/>
          <w:szCs w:val="22"/>
          <w:lang w:val="en-US"/>
        </w:rPr>
        <w:t xml:space="preserve">the </w:t>
      </w:r>
      <w:r w:rsidRPr="001A05D2">
        <w:rPr>
          <w:b/>
          <w:sz w:val="22"/>
          <w:szCs w:val="22"/>
          <w:lang w:val="en-US"/>
        </w:rPr>
        <w:t xml:space="preserve">number of occupied </w:t>
      </w:r>
      <w:r>
        <w:rPr>
          <w:b/>
          <w:sz w:val="22"/>
          <w:szCs w:val="22"/>
          <w:lang w:val="en-US"/>
        </w:rPr>
        <w:t>DL and UL</w:t>
      </w:r>
      <w:r w:rsidRPr="001A05D2">
        <w:rPr>
          <w:b/>
          <w:sz w:val="22"/>
          <w:szCs w:val="22"/>
          <w:lang w:val="en-US"/>
        </w:rPr>
        <w:t xml:space="preserve"> symbols</w:t>
      </w:r>
      <w:r>
        <w:rPr>
          <w:b/>
          <w:sz w:val="22"/>
          <w:szCs w:val="22"/>
          <w:lang w:val="en-US"/>
        </w:rPr>
        <w:t xml:space="preserve"> in a single CC.</w:t>
      </w:r>
    </w:p>
    <w:p w14:paraId="7299409B" w14:textId="6377F28C" w:rsidR="00927A80" w:rsidRPr="004338CF" w:rsidRDefault="0065283F" w:rsidP="004338CF">
      <w:pPr>
        <w:pStyle w:val="Heading3"/>
      </w:pPr>
      <w:r>
        <w:t>Power s</w:t>
      </w:r>
      <w:r w:rsidR="00927A80" w:rsidRPr="004338CF">
        <w:t xml:space="preserve">caling </w:t>
      </w:r>
      <w:r w:rsidR="00765C0C">
        <w:t>in</w:t>
      </w:r>
      <w:r w:rsidR="00927A80" w:rsidRPr="004338CF">
        <w:t xml:space="preserve"> Carrier Aggregation</w:t>
      </w:r>
      <w:r w:rsidR="00C82BC3">
        <w:t xml:space="preserve"> (CA)</w:t>
      </w:r>
      <w:r w:rsidR="00765C0C">
        <w:t xml:space="preserve"> case</w:t>
      </w:r>
    </w:p>
    <w:p w14:paraId="7C5065D4" w14:textId="09FD0D47" w:rsidR="00927A80" w:rsidRDefault="00927A80" w:rsidP="00927A80">
      <w:pPr>
        <w:jc w:val="both"/>
        <w:rPr>
          <w:rFonts w:eastAsia="Times New Roman"/>
          <w:bCs/>
          <w:sz w:val="22"/>
          <w:szCs w:val="22"/>
          <w:lang w:val="en-US"/>
        </w:rPr>
      </w:pPr>
      <w:r w:rsidRPr="00AA69F5">
        <w:rPr>
          <w:rFonts w:eastAsia="Times New Roman"/>
          <w:bCs/>
          <w:sz w:val="22"/>
          <w:szCs w:val="22"/>
          <w:lang w:val="en-US"/>
        </w:rPr>
        <w:t xml:space="preserve">On the scaling </w:t>
      </w:r>
      <w:r>
        <w:rPr>
          <w:rFonts w:eastAsia="Times New Roman"/>
          <w:bCs/>
          <w:sz w:val="22"/>
          <w:szCs w:val="22"/>
          <w:lang w:val="en-US"/>
        </w:rPr>
        <w:t xml:space="preserve">of the BS power consumption in </w:t>
      </w:r>
      <w:r w:rsidRPr="00F33D7E">
        <w:rPr>
          <w:rFonts w:eastAsia="Times New Roman"/>
          <w:bCs/>
          <w:sz w:val="22"/>
          <w:szCs w:val="22"/>
          <w:lang w:val="en-US"/>
        </w:rPr>
        <w:t>CA case</w:t>
      </w:r>
      <w:r>
        <w:rPr>
          <w:rFonts w:eastAsia="Times New Roman"/>
          <w:bCs/>
          <w:sz w:val="22"/>
          <w:szCs w:val="22"/>
          <w:lang w:val="en-US"/>
        </w:rPr>
        <w:t xml:space="preserve">, the total BS power consumption can be derived from equation (2) as follows </w:t>
      </w:r>
      <w:r>
        <w:rPr>
          <w:rFonts w:eastAsia="Times New Roman"/>
          <w:iCs/>
          <w:sz w:val="22"/>
          <w:szCs w:val="22"/>
        </w:rPr>
        <w:t>:</w:t>
      </w:r>
    </w:p>
    <w:p w14:paraId="1FCCAD90" w14:textId="1EFE4B03" w:rsidR="00765C0C" w:rsidRPr="009A26CA" w:rsidRDefault="00A6759B" w:rsidP="00765C0C">
      <w:pPr>
        <w:overflowPunct/>
        <w:autoSpaceDE/>
        <w:autoSpaceDN/>
        <w:adjustRightInd/>
        <w:spacing w:after="60"/>
        <w:jc w:val="center"/>
        <w:textAlignment w:val="auto"/>
        <w:rPr>
          <w:rFonts w:ascii="Nokia Pure Text Light" w:eastAsia="+mn-ea" w:hAnsi="Nokia Pure Text Light" w:cs="+mn-cs"/>
          <w:b/>
          <w:color w:val="001135"/>
          <w:kern w:val="24"/>
          <w:sz w:val="22"/>
          <w:szCs w:val="24"/>
        </w:rPr>
      </w:pPr>
      <m:oMathPara>
        <m:oMathParaPr>
          <m:jc m:val="right"/>
        </m:oMathParaPr>
        <m:oMath>
          <m:sSup>
            <m:sSupPr>
              <m:ctrlPr>
                <w:rPr>
                  <w:rFonts w:ascii="Cambria Math" w:eastAsia="Times New Roman" w:hAnsi="Cambria Math"/>
                  <w:b/>
                  <w:i/>
                  <w:sz w:val="22"/>
                  <w:szCs w:val="22"/>
                  <w:lang w:val="en-US"/>
                </w:rPr>
              </m:ctrlPr>
            </m:sSupPr>
            <m:e>
              <m:r>
                <m:rPr>
                  <m:sty m:val="bi"/>
                </m:rPr>
                <w:rPr>
                  <w:rFonts w:ascii="Cambria Math" w:eastAsia="Times New Roman" w:hAnsi="Cambria Math"/>
                  <w:sz w:val="22"/>
                  <w:szCs w:val="22"/>
                  <w:lang w:val="en-US"/>
                </w:rPr>
                <m:t>P</m:t>
              </m:r>
            </m:e>
            <m:sup>
              <m:r>
                <m:rPr>
                  <m:sty m:val="bi"/>
                </m:rPr>
                <w:rPr>
                  <w:rFonts w:ascii="Cambria Math" w:eastAsia="Times New Roman" w:hAnsi="Cambria Math"/>
                  <w:sz w:val="22"/>
                  <w:szCs w:val="22"/>
                  <w:lang w:val="en-US"/>
                </w:rPr>
                <m:t>DL</m:t>
              </m:r>
            </m:sup>
          </m:sSup>
          <m:r>
            <m:rPr>
              <m:sty m:val="b"/>
            </m:rPr>
            <w:rPr>
              <w:rFonts w:ascii="Cambria Math" w:eastAsia="+mn-ea" w:hAnsi="Cambria Math" w:cs="+mn-cs"/>
              <w:color w:val="001135"/>
              <w:kern w:val="24"/>
              <w:sz w:val="22"/>
              <w:szCs w:val="22"/>
              <w:lang w:val="en-US"/>
            </w:rPr>
            <m:t>=</m:t>
          </m:r>
          <m:sSub>
            <m:sSubPr>
              <m:ctrlPr>
                <w:rPr>
                  <w:rFonts w:ascii="Cambria Math" w:eastAsia="Cambria Math" w:hAnsi="Cambria Math" w:cs="+mn-cs"/>
                  <w:b/>
                  <w:i/>
                  <w:color w:val="001135"/>
                  <w:kern w:val="24"/>
                  <w:sz w:val="22"/>
                  <w:szCs w:val="24"/>
                  <w:lang w:val="en-US"/>
                </w:rPr>
              </m:ctrlPr>
            </m:sSubPr>
            <m:e>
              <m:r>
                <m:rPr>
                  <m:sty m:val="bi"/>
                </m:rPr>
                <w:rPr>
                  <w:rFonts w:ascii="Cambria Math" w:eastAsia="Cambria Math" w:hAnsi="Cambria Math" w:cs="+mn-cs"/>
                  <w:color w:val="001135"/>
                  <w:kern w:val="24"/>
                  <w:sz w:val="22"/>
                  <w:szCs w:val="24"/>
                  <w:lang w:val="en-US"/>
                </w:rPr>
                <m:t>s</m:t>
              </m:r>
            </m:e>
            <m:sub>
              <m:r>
                <m:rPr>
                  <m:sty m:val="bi"/>
                </m:rPr>
                <w:rPr>
                  <w:rFonts w:ascii="Cambria Math" w:eastAsia="Cambria Math" w:hAnsi="Cambria Math" w:cs="+mn-cs"/>
                  <w:color w:val="001135"/>
                  <w:kern w:val="24"/>
                  <w:sz w:val="22"/>
                  <w:szCs w:val="24"/>
                  <w:lang w:val="en-US"/>
                </w:rPr>
                <m:t>CA</m:t>
              </m:r>
            </m:sub>
          </m:sSub>
          <m:sSub>
            <m:sSubPr>
              <m:ctrlPr>
                <w:rPr>
                  <w:rFonts w:ascii="Cambria Math" w:eastAsia="Cambria Math" w:hAnsi="Cambria Math" w:cs="+mn-cs"/>
                  <w:b/>
                  <w:bCs/>
                  <w:i/>
                  <w:iCs/>
                  <w:color w:val="001135"/>
                  <w:kern w:val="24"/>
                  <w:sz w:val="22"/>
                  <w:szCs w:val="24"/>
                </w:rPr>
              </m:ctrlPr>
            </m:sSubPr>
            <m:e>
              <m:r>
                <m:rPr>
                  <m:sty m:val="b"/>
                </m:rPr>
                <w:rPr>
                  <w:rFonts w:ascii="Cambria Math" w:eastAsia="+mn-ea" w:hAnsi="Cambria Math" w:cs="+mn-cs"/>
                  <w:color w:val="001135"/>
                  <w:kern w:val="24"/>
                  <w:sz w:val="22"/>
                  <w:szCs w:val="22"/>
                  <w:lang w:val="en-US"/>
                </w:rPr>
                <m:t>*</m:t>
              </m:r>
              <m:sSub>
                <m:sSubPr>
                  <m:ctrlPr>
                    <w:rPr>
                      <w:rFonts w:ascii="Cambria Math" w:eastAsia="Cambria Math" w:hAnsi="Cambria Math" w:cs="+mn-cs"/>
                      <w:b/>
                      <w:bCs/>
                      <w:i/>
                      <w:iCs/>
                      <w:color w:val="001135"/>
                      <w:kern w:val="24"/>
                      <w:sz w:val="22"/>
                      <w:szCs w:val="24"/>
                    </w:rPr>
                  </m:ctrlPr>
                </m:sSubPr>
                <m:e>
                  <m:r>
                    <m:rPr>
                      <m:sty m:val="bi"/>
                    </m:rPr>
                    <w:rPr>
                      <w:rFonts w:ascii="Cambria Math" w:eastAsia="Cambria Math" w:hAnsi="Cambria Math" w:cs="+mn-cs"/>
                      <w:color w:val="001135"/>
                      <w:kern w:val="24"/>
                      <w:sz w:val="22"/>
                      <w:szCs w:val="24"/>
                    </w:rPr>
                    <m:t>s</m:t>
                  </m:r>
                </m:e>
                <m:sub>
                  <m:r>
                    <m:rPr>
                      <m:sty m:val="bi"/>
                    </m:rPr>
                    <w:rPr>
                      <w:rFonts w:ascii="Cambria Math" w:eastAsia="Cambria Math" w:hAnsi="Cambria Math" w:cs="+mn-cs"/>
                      <w:color w:val="001135"/>
                      <w:kern w:val="24"/>
                      <w:sz w:val="22"/>
                      <w:szCs w:val="24"/>
                    </w:rPr>
                    <m:t>BW</m:t>
                  </m:r>
                </m:sub>
              </m:sSub>
              <m:r>
                <m:rPr>
                  <m:sty m:val="bi"/>
                </m:rPr>
                <w:rPr>
                  <w:rFonts w:ascii="Cambria Math" w:eastAsia="Cambria Math" w:hAnsi="Cambria Math" w:cs="+mn-cs"/>
                  <w:color w:val="001135"/>
                  <w:kern w:val="24"/>
                  <w:sz w:val="22"/>
                  <w:szCs w:val="24"/>
                </w:rPr>
                <m:t>*s</m:t>
              </m:r>
            </m:e>
            <m:sub>
              <m:r>
                <m:rPr>
                  <m:sty m:val="bi"/>
                </m:rPr>
                <w:rPr>
                  <w:rFonts w:ascii="Cambria Math" w:eastAsia="Cambria Math" w:hAnsi="Cambria Math" w:cs="+mn-cs"/>
                  <w:color w:val="001135"/>
                  <w:kern w:val="24"/>
                  <w:sz w:val="22"/>
                  <w:szCs w:val="24"/>
                </w:rPr>
                <m:t>antenna</m:t>
              </m:r>
            </m:sub>
          </m:sSub>
          <m:r>
            <m:rPr>
              <m:sty m:val="bi"/>
            </m:rPr>
            <w:rPr>
              <w:rFonts w:ascii="Cambria Math" w:eastAsia="Cambria Math" w:hAnsi="Cambria Math" w:cs="+mn-cs"/>
              <w:color w:val="001135"/>
              <w:kern w:val="24"/>
              <w:sz w:val="22"/>
              <w:szCs w:val="24"/>
            </w:rPr>
            <m:t>*</m:t>
          </m:r>
          <m:d>
            <m:dPr>
              <m:ctrlPr>
                <w:rPr>
                  <w:rFonts w:ascii="Cambria Math" w:eastAsia="Cambria Math" w:hAnsi="Cambria Math" w:cs="+mn-cs"/>
                  <w:b/>
                  <w:bCs/>
                  <w:i/>
                  <w:color w:val="001135"/>
                  <w:kern w:val="24"/>
                  <w:sz w:val="22"/>
                  <w:szCs w:val="24"/>
                </w:rPr>
              </m:ctrlPr>
            </m:dPr>
            <m:e>
              <m:sSub>
                <m:sSubPr>
                  <m:ctrlPr>
                    <w:rPr>
                      <w:rFonts w:ascii="Cambria Math" w:eastAsia="Cambria Math" w:hAnsi="Cambria Math" w:cs="+mn-cs"/>
                      <w:b/>
                      <w:bCs/>
                      <w:i/>
                      <w:iCs/>
                      <w:color w:val="001135"/>
                      <w:kern w:val="24"/>
                      <w:sz w:val="22"/>
                      <w:szCs w:val="24"/>
                    </w:rPr>
                  </m:ctrlPr>
                </m:sSubPr>
                <m:e>
                  <m:sSub>
                    <m:sSubPr>
                      <m:ctrlPr>
                        <w:rPr>
                          <w:rFonts w:ascii="Cambria Math" w:eastAsia="Cambria Math" w:hAnsi="Cambria Math" w:cs="+mn-cs"/>
                          <w:b/>
                          <w:bCs/>
                          <w:i/>
                          <w:iCs/>
                          <w:color w:val="001135"/>
                          <w:kern w:val="24"/>
                          <w:sz w:val="22"/>
                          <w:szCs w:val="24"/>
                        </w:rPr>
                      </m:ctrlPr>
                    </m:sSubPr>
                    <m:e>
                      <m:acc>
                        <m:accPr>
                          <m:chr m:val="̃"/>
                          <m:ctrlPr>
                            <w:rPr>
                              <w:rFonts w:ascii="Cambria Math" w:eastAsia="Cambria Math" w:hAnsi="Cambria Math" w:cs="+mn-cs"/>
                              <w:b/>
                              <w:bCs/>
                              <w:i/>
                              <w:iCs/>
                              <w:color w:val="001135"/>
                              <w:kern w:val="24"/>
                              <w:sz w:val="22"/>
                              <w:szCs w:val="24"/>
                            </w:rPr>
                          </m:ctrlPr>
                        </m:accPr>
                        <m:e>
                          <m:r>
                            <m:rPr>
                              <m:sty m:val="bi"/>
                            </m:rPr>
                            <w:rPr>
                              <w:rFonts w:ascii="Cambria Math" w:eastAsia="Cambria Math" w:hAnsi="Cambria Math" w:cs="+mn-cs"/>
                              <w:color w:val="001135"/>
                              <w:kern w:val="24"/>
                              <w:sz w:val="22"/>
                              <w:szCs w:val="24"/>
                            </w:rPr>
                            <m:t>P</m:t>
                          </m:r>
                        </m:e>
                      </m:acc>
                    </m:e>
                    <m:sub>
                      <m:r>
                        <m:rPr>
                          <m:sty m:val="bi"/>
                        </m:rPr>
                        <w:rPr>
                          <w:rFonts w:ascii="Cambria Math" w:eastAsia="Cambria Math" w:hAnsi="Cambria Math" w:cs="+mn-cs"/>
                          <w:color w:val="001135"/>
                          <w:kern w:val="24"/>
                          <w:sz w:val="22"/>
                          <w:szCs w:val="24"/>
                        </w:rPr>
                        <m:t>dyn, Tx</m:t>
                      </m:r>
                    </m:sub>
                  </m:sSub>
                  <m:r>
                    <m:rPr>
                      <m:sty m:val="bi"/>
                    </m:rPr>
                    <w:rPr>
                      <w:rFonts w:ascii="Cambria Math" w:eastAsia="Cambria Math" w:hAnsi="Cambria Math" w:cs="+mn-cs"/>
                      <w:color w:val="001135"/>
                      <w:kern w:val="24"/>
                      <w:sz w:val="22"/>
                      <w:szCs w:val="24"/>
                    </w:rPr>
                    <m:t>+s</m:t>
                  </m:r>
                </m:e>
                <m:sub>
                  <m:r>
                    <m:rPr>
                      <m:sty m:val="bi"/>
                    </m:rPr>
                    <w:rPr>
                      <w:rFonts w:ascii="Cambria Math" w:eastAsia="Cambria Math" w:hAnsi="Cambria Math" w:cs="+mn-cs"/>
                      <w:color w:val="001135"/>
                      <w:kern w:val="24"/>
                      <w:sz w:val="22"/>
                      <w:szCs w:val="24"/>
                    </w:rPr>
                    <m:t>power</m:t>
                  </m:r>
                </m:sub>
              </m:sSub>
              <m:r>
                <m:rPr>
                  <m:sty m:val="bi"/>
                </m:rPr>
                <w:rPr>
                  <w:rFonts w:ascii="Cambria Math" w:eastAsia="Cambria Math" w:hAnsi="Cambria Math" w:cs="+mn-cs"/>
                  <w:color w:val="001135"/>
                  <w:kern w:val="24"/>
                  <w:sz w:val="22"/>
                  <w:szCs w:val="24"/>
                </w:rPr>
                <m:t>*</m:t>
              </m:r>
              <m:sSub>
                <m:sSubPr>
                  <m:ctrlPr>
                    <w:rPr>
                      <w:rFonts w:ascii="Cambria Math" w:eastAsia="Cambria Math" w:hAnsi="Cambria Math" w:cs="+mn-cs"/>
                      <w:b/>
                      <w:bCs/>
                      <w:i/>
                      <w:iCs/>
                      <w:color w:val="001135"/>
                      <w:kern w:val="24"/>
                      <w:sz w:val="22"/>
                      <w:szCs w:val="24"/>
                    </w:rPr>
                  </m:ctrlPr>
                </m:sSubPr>
                <m:e>
                  <m:acc>
                    <m:accPr>
                      <m:chr m:val="̃"/>
                      <m:ctrlPr>
                        <w:rPr>
                          <w:rFonts w:ascii="Cambria Math" w:eastAsia="Cambria Math" w:hAnsi="Cambria Math" w:cs="+mn-cs"/>
                          <w:b/>
                          <w:bCs/>
                          <w:i/>
                          <w:iCs/>
                          <w:color w:val="001135"/>
                          <w:kern w:val="24"/>
                          <w:sz w:val="22"/>
                          <w:szCs w:val="24"/>
                        </w:rPr>
                      </m:ctrlPr>
                    </m:accPr>
                    <m:e>
                      <m:r>
                        <m:rPr>
                          <m:sty m:val="bi"/>
                        </m:rPr>
                        <w:rPr>
                          <w:rFonts w:ascii="Cambria Math" w:eastAsia="Cambria Math" w:hAnsi="Cambria Math" w:cs="+mn-cs"/>
                          <w:color w:val="001135"/>
                          <w:kern w:val="24"/>
                          <w:sz w:val="22"/>
                          <w:szCs w:val="24"/>
                        </w:rPr>
                        <m:t>P</m:t>
                      </m:r>
                    </m:e>
                  </m:acc>
                </m:e>
                <m:sub>
                  <m:r>
                    <m:rPr>
                      <m:sty m:val="bi"/>
                    </m:rPr>
                    <w:rPr>
                      <w:rFonts w:ascii="Cambria Math" w:eastAsia="Cambria Math" w:hAnsi="Cambria Math" w:cs="+mn-cs"/>
                      <w:color w:val="001135"/>
                      <w:kern w:val="24"/>
                      <w:sz w:val="22"/>
                      <w:szCs w:val="24"/>
                    </w:rPr>
                    <m:t>dyn, Tx, Pt</m:t>
                  </m:r>
                </m:sub>
              </m:sSub>
            </m:e>
          </m:d>
          <m:r>
            <m:rPr>
              <m:sty m:val="bi"/>
            </m:rPr>
            <w:rPr>
              <w:rFonts w:ascii="Cambria Math" w:eastAsia="Cambria Math" w:hAnsi="Cambria Math" w:cs="+mn-cs"/>
              <w:color w:val="001135"/>
              <w:kern w:val="24"/>
              <w:sz w:val="22"/>
              <w:szCs w:val="24"/>
            </w:rPr>
            <m:t>+</m:t>
          </m:r>
          <m:sSubSup>
            <m:sSubSupPr>
              <m:ctrlPr>
                <w:rPr>
                  <w:rFonts w:ascii="Cambria Math" w:eastAsia="Times New Roman" w:hAnsi="Cambria Math"/>
                  <w:b/>
                  <w:i/>
                  <w:sz w:val="22"/>
                  <w:szCs w:val="22"/>
                  <w:lang w:val="en-US"/>
                </w:rPr>
              </m:ctrlPr>
            </m:sSubSupPr>
            <m:e>
              <m:r>
                <m:rPr>
                  <m:sty m:val="bi"/>
                </m:rPr>
                <w:rPr>
                  <w:rFonts w:ascii="Cambria Math" w:eastAsia="Times New Roman" w:hAnsi="Cambria Math"/>
                  <w:sz w:val="22"/>
                  <w:szCs w:val="22"/>
                  <w:lang w:val="en-US"/>
                </w:rPr>
                <m:t>P</m:t>
              </m:r>
            </m:e>
            <m:sub>
              <m:r>
                <m:rPr>
                  <m:sty m:val="bi"/>
                </m:rPr>
                <w:rPr>
                  <w:rFonts w:ascii="Cambria Math" w:eastAsia="Times New Roman" w:hAnsi="Cambria Math"/>
                  <w:sz w:val="22"/>
                  <w:szCs w:val="22"/>
                  <w:lang w:val="en-US"/>
                </w:rPr>
                <m:t>static</m:t>
              </m:r>
            </m:sub>
            <m:sup>
              <m:r>
                <m:rPr>
                  <m:sty m:val="bi"/>
                </m:rPr>
                <w:rPr>
                  <w:rFonts w:ascii="Cambria Math" w:eastAsia="Times New Roman" w:hAnsi="Cambria Math"/>
                  <w:sz w:val="22"/>
                  <w:szCs w:val="22"/>
                  <w:lang w:val="en-US"/>
                </w:rPr>
                <m:t>DL</m:t>
              </m:r>
            </m:sup>
          </m:sSubSup>
          <m:r>
            <m:rPr>
              <m:sty m:val="bi"/>
            </m:rPr>
            <w:rPr>
              <w:rFonts w:ascii="Cambria Math" w:eastAsia="Cambria Math" w:hAnsi="Cambria Math" w:cs="+mn-cs"/>
              <w:color w:val="001135"/>
              <w:kern w:val="24"/>
              <w:sz w:val="22"/>
              <w:szCs w:val="24"/>
            </w:rPr>
            <m:t xml:space="preserve">                        </m:t>
          </m:r>
          <m:d>
            <m:dPr>
              <m:ctrlPr>
                <w:rPr>
                  <w:rFonts w:ascii="Cambria Math" w:eastAsia="Cambria Math" w:hAnsi="Cambria Math" w:cs="+mn-cs"/>
                  <w:b/>
                  <w:i/>
                  <w:color w:val="001135"/>
                  <w:kern w:val="24"/>
                  <w:sz w:val="22"/>
                  <w:szCs w:val="24"/>
                </w:rPr>
              </m:ctrlPr>
            </m:dPr>
            <m:e>
              <m:r>
                <m:rPr>
                  <m:sty m:val="bi"/>
                </m:rPr>
                <w:rPr>
                  <w:rFonts w:ascii="Cambria Math" w:eastAsia="Cambria Math" w:hAnsi="Cambria Math" w:cs="+mn-cs"/>
                  <w:color w:val="001135"/>
                  <w:kern w:val="24"/>
                  <w:sz w:val="22"/>
                  <w:szCs w:val="24"/>
                </w:rPr>
                <m:t>4</m:t>
              </m:r>
            </m:e>
          </m:d>
          <m:r>
            <m:rPr>
              <m:sty m:val="bi"/>
            </m:rPr>
            <w:rPr>
              <w:rFonts w:ascii="Cambria Math" w:eastAsia="Cambria Math" w:hAnsi="Cambria Math" w:cs="+mn-cs"/>
              <w:color w:val="001135"/>
              <w:kern w:val="24"/>
              <w:sz w:val="22"/>
              <w:szCs w:val="24"/>
            </w:rPr>
            <m:t xml:space="preserve">    </m:t>
          </m:r>
        </m:oMath>
      </m:oMathPara>
    </w:p>
    <w:p w14:paraId="07D41EF5" w14:textId="77777777" w:rsidR="007B5C36" w:rsidRDefault="007B5C36" w:rsidP="00037D26">
      <w:pPr>
        <w:jc w:val="both"/>
        <w:rPr>
          <w:rFonts w:eastAsia="Times New Roman"/>
          <w:bCs/>
          <w:sz w:val="22"/>
          <w:szCs w:val="22"/>
          <w:lang w:val="en-US"/>
        </w:rPr>
      </w:pPr>
    </w:p>
    <w:p w14:paraId="0C4B2BE8" w14:textId="4D8E2D0F" w:rsidR="00C4421F" w:rsidRDefault="001F610C" w:rsidP="00037D26">
      <w:pPr>
        <w:jc w:val="both"/>
        <w:rPr>
          <w:rFonts w:eastAsia="Times New Roman"/>
          <w:b/>
          <w:sz w:val="22"/>
          <w:szCs w:val="22"/>
          <w:lang w:val="en-US"/>
        </w:rPr>
      </w:pPr>
      <w:r>
        <w:rPr>
          <w:rFonts w:eastAsia="Times New Roman"/>
          <w:bCs/>
          <w:sz w:val="22"/>
          <w:szCs w:val="22"/>
          <w:lang w:val="en-US"/>
        </w:rPr>
        <w:t xml:space="preserve">where only the </w:t>
      </w:r>
      <m:oMath>
        <m:sSub>
          <m:sSubPr>
            <m:ctrlPr>
              <w:rPr>
                <w:rFonts w:ascii="Cambria Math" w:eastAsia="Times New Roman" w:hAnsi="Cambria Math"/>
                <w:b/>
                <w:bCs/>
                <w:i/>
                <w:iCs/>
                <w:sz w:val="22"/>
                <w:szCs w:val="22"/>
              </w:rPr>
            </m:ctrlPr>
          </m:sSubPr>
          <m:e>
            <m:r>
              <m:rPr>
                <m:sty m:val="bi"/>
              </m:rPr>
              <w:rPr>
                <w:rFonts w:ascii="Cambria Math" w:eastAsia="Times New Roman" w:hAnsi="Cambria Math"/>
                <w:sz w:val="22"/>
                <w:szCs w:val="22"/>
                <w:lang w:val="en-US"/>
              </w:rPr>
              <m:t>P</m:t>
            </m:r>
          </m:e>
          <m:sub>
            <m:r>
              <m:rPr>
                <m:sty m:val="bi"/>
              </m:rPr>
              <w:rPr>
                <w:rFonts w:ascii="Cambria Math" w:eastAsia="Times New Roman" w:hAnsi="Cambria Math"/>
                <w:sz w:val="22"/>
                <w:szCs w:val="22"/>
                <w:lang w:val="en-US"/>
              </w:rPr>
              <m:t>dynamic</m:t>
            </m:r>
          </m:sub>
        </m:sSub>
      </m:oMath>
      <w:r>
        <w:rPr>
          <w:rFonts w:eastAsia="Times New Roman"/>
          <w:b/>
          <w:bCs/>
          <w:iCs/>
          <w:sz w:val="22"/>
          <w:szCs w:val="22"/>
        </w:rPr>
        <w:t xml:space="preserve"> </w:t>
      </w:r>
      <w:r w:rsidRPr="009536C7">
        <w:rPr>
          <w:rFonts w:eastAsia="Times New Roman"/>
          <w:iCs/>
          <w:sz w:val="22"/>
          <w:szCs w:val="22"/>
        </w:rPr>
        <w:t>is scale</w:t>
      </w:r>
      <w:r w:rsidRPr="000163BB">
        <w:rPr>
          <w:rFonts w:eastAsia="Times New Roman"/>
          <w:iCs/>
          <w:sz w:val="22"/>
          <w:szCs w:val="22"/>
        </w:rPr>
        <w:t>d</w:t>
      </w:r>
      <w:r>
        <w:rPr>
          <w:rFonts w:eastAsia="Times New Roman"/>
          <w:iCs/>
          <w:sz w:val="22"/>
          <w:szCs w:val="22"/>
        </w:rPr>
        <w:t xml:space="preserve"> linearly with </w:t>
      </w:r>
      <w:r w:rsidR="00C4421F">
        <w:rPr>
          <w:rFonts w:eastAsia="Times New Roman"/>
          <w:iCs/>
          <w:sz w:val="22"/>
          <w:szCs w:val="22"/>
        </w:rPr>
        <w:t>the factor</w:t>
      </w:r>
      <w:r>
        <w:rPr>
          <w:rFonts w:eastAsia="Times New Roman"/>
          <w:iCs/>
          <w:sz w:val="22"/>
          <w:szCs w:val="22"/>
        </w:rPr>
        <w:t xml:space="preserve"> </w:t>
      </w:r>
      <m:oMath>
        <m:sSub>
          <m:sSubPr>
            <m:ctrlPr>
              <w:rPr>
                <w:rFonts w:ascii="Cambria Math" w:eastAsia="Cambria Math" w:hAnsi="Cambria Math" w:cs="+mn-cs"/>
                <w:b/>
                <w:i/>
                <w:color w:val="001135"/>
                <w:kern w:val="24"/>
                <w:sz w:val="22"/>
                <w:szCs w:val="24"/>
                <w:lang w:val="en-US"/>
              </w:rPr>
            </m:ctrlPr>
          </m:sSubPr>
          <m:e>
            <m:r>
              <m:rPr>
                <m:sty m:val="bi"/>
              </m:rPr>
              <w:rPr>
                <w:rFonts w:ascii="Cambria Math" w:eastAsia="Cambria Math" w:hAnsi="Cambria Math" w:cs="+mn-cs"/>
                <w:color w:val="001135"/>
                <w:kern w:val="24"/>
                <w:sz w:val="22"/>
                <w:szCs w:val="24"/>
                <w:lang w:val="en-US"/>
              </w:rPr>
              <m:t>s</m:t>
            </m:r>
          </m:e>
          <m:sub>
            <m:r>
              <m:rPr>
                <m:sty m:val="bi"/>
              </m:rPr>
              <w:rPr>
                <w:rFonts w:ascii="Cambria Math" w:eastAsia="Cambria Math" w:hAnsi="Cambria Math" w:cs="+mn-cs"/>
                <w:color w:val="001135"/>
                <w:kern w:val="24"/>
                <w:sz w:val="22"/>
                <w:szCs w:val="24"/>
                <w:lang w:val="en-US"/>
              </w:rPr>
              <m:t>CA</m:t>
            </m:r>
          </m:sub>
        </m:sSub>
      </m:oMath>
      <w:r w:rsidR="007B5C36">
        <w:rPr>
          <w:rFonts w:eastAsia="Times New Roman"/>
          <w:b/>
          <w:sz w:val="22"/>
          <w:szCs w:val="22"/>
          <w:lang w:val="en-US"/>
        </w:rPr>
        <w:t xml:space="preserve"> &gt;1</w:t>
      </w:r>
      <w:r w:rsidR="00037D26">
        <w:rPr>
          <w:rFonts w:eastAsia="Times New Roman"/>
          <w:b/>
          <w:sz w:val="22"/>
          <w:szCs w:val="22"/>
          <w:lang w:val="en-US"/>
        </w:rPr>
        <w:t xml:space="preserve">. </w:t>
      </w:r>
    </w:p>
    <w:p w14:paraId="3506CDE5" w14:textId="62046045" w:rsidR="0014624F" w:rsidRDefault="00C4421F" w:rsidP="00737463">
      <w:pPr>
        <w:jc w:val="both"/>
        <w:rPr>
          <w:rFonts w:eastAsia="Times New Roman"/>
          <w:bCs/>
          <w:sz w:val="22"/>
          <w:szCs w:val="22"/>
          <w:lang w:val="en-US"/>
        </w:rPr>
      </w:pPr>
      <w:r>
        <w:rPr>
          <w:rFonts w:eastAsia="Times New Roman"/>
          <w:bCs/>
          <w:sz w:val="22"/>
          <w:szCs w:val="22"/>
          <w:lang w:val="en-US"/>
        </w:rPr>
        <w:t>W</w:t>
      </w:r>
      <w:r w:rsidR="00FA4846">
        <w:rPr>
          <w:rFonts w:eastAsia="Times New Roman"/>
          <w:bCs/>
          <w:sz w:val="22"/>
          <w:szCs w:val="22"/>
          <w:lang w:val="en-US"/>
        </w:rPr>
        <w:t xml:space="preserve">hen </w:t>
      </w:r>
      <w:r w:rsidR="00FA4846" w:rsidRPr="003854B7">
        <w:rPr>
          <w:rFonts w:eastAsia="Times New Roman"/>
          <w:sz w:val="22"/>
          <w:szCs w:val="22"/>
          <w:lang w:val="en-US"/>
        </w:rPr>
        <w:t>separate</w:t>
      </w:r>
      <w:r w:rsidR="003B7AF8">
        <w:rPr>
          <w:rFonts w:eastAsia="Times New Roman"/>
          <w:sz w:val="22"/>
          <w:szCs w:val="22"/>
          <w:lang w:val="en-US"/>
        </w:rPr>
        <w:t>d</w:t>
      </w:r>
      <w:r w:rsidR="00FA4846" w:rsidRPr="003854B7">
        <w:rPr>
          <w:rFonts w:eastAsia="Times New Roman"/>
          <w:sz w:val="22"/>
          <w:szCs w:val="22"/>
          <w:lang w:val="en-US"/>
        </w:rPr>
        <w:t xml:space="preserve"> RF chains are</w:t>
      </w:r>
      <w:r w:rsidR="00B8120D">
        <w:rPr>
          <w:rFonts w:eastAsia="Times New Roman"/>
          <w:sz w:val="22"/>
          <w:szCs w:val="22"/>
          <w:lang w:val="en-US"/>
        </w:rPr>
        <w:t xml:space="preserve"> considered</w:t>
      </w:r>
      <w:r w:rsidR="00FA4846">
        <w:rPr>
          <w:rFonts w:eastAsia="Times New Roman"/>
          <w:bCs/>
          <w:sz w:val="22"/>
          <w:szCs w:val="22"/>
          <w:lang w:val="en-US"/>
        </w:rPr>
        <w:t xml:space="preserve">, </w:t>
      </w:r>
      <w:r w:rsidR="00B8120D">
        <w:rPr>
          <w:rFonts w:eastAsia="Times New Roman"/>
          <w:bCs/>
          <w:sz w:val="22"/>
          <w:szCs w:val="22"/>
          <w:lang w:val="en-US"/>
        </w:rPr>
        <w:t xml:space="preserve">the value of </w:t>
      </w:r>
      <m:oMath>
        <m:sSub>
          <m:sSubPr>
            <m:ctrlPr>
              <w:rPr>
                <w:rFonts w:ascii="Cambria Math" w:eastAsia="Cambria Math" w:hAnsi="Cambria Math" w:cs="+mn-cs"/>
                <w:b/>
                <w:i/>
                <w:color w:val="001135"/>
                <w:kern w:val="24"/>
                <w:sz w:val="22"/>
                <w:szCs w:val="24"/>
                <w:lang w:val="en-US"/>
              </w:rPr>
            </m:ctrlPr>
          </m:sSubPr>
          <m:e>
            <m:r>
              <m:rPr>
                <m:sty m:val="bi"/>
              </m:rPr>
              <w:rPr>
                <w:rFonts w:ascii="Cambria Math" w:eastAsia="Cambria Math" w:hAnsi="Cambria Math" w:cs="+mn-cs"/>
                <w:color w:val="001135"/>
                <w:kern w:val="24"/>
                <w:sz w:val="22"/>
                <w:szCs w:val="24"/>
                <w:lang w:val="en-US"/>
              </w:rPr>
              <m:t>s</m:t>
            </m:r>
          </m:e>
          <m:sub>
            <m:r>
              <m:rPr>
                <m:sty m:val="bi"/>
              </m:rPr>
              <w:rPr>
                <w:rFonts w:ascii="Cambria Math" w:eastAsia="Cambria Math" w:hAnsi="Cambria Math" w:cs="+mn-cs"/>
                <w:color w:val="001135"/>
                <w:kern w:val="24"/>
                <w:sz w:val="22"/>
                <w:szCs w:val="24"/>
                <w:lang w:val="en-US"/>
              </w:rPr>
              <m:t>CA</m:t>
            </m:r>
          </m:sub>
        </m:sSub>
      </m:oMath>
      <w:r w:rsidR="00247E8E">
        <w:rPr>
          <w:rFonts w:eastAsia="Times New Roman"/>
          <w:bCs/>
          <w:sz w:val="22"/>
          <w:szCs w:val="22"/>
          <w:lang w:val="en-US"/>
        </w:rPr>
        <w:t xml:space="preserve"> </w:t>
      </w:r>
      <w:r w:rsidR="00466D02">
        <w:rPr>
          <w:rFonts w:eastAsia="Times New Roman"/>
          <w:bCs/>
          <w:sz w:val="22"/>
          <w:szCs w:val="22"/>
          <w:lang w:val="en-US"/>
        </w:rPr>
        <w:t>represents</w:t>
      </w:r>
      <w:r>
        <w:rPr>
          <w:rFonts w:eastAsia="Times New Roman"/>
          <w:bCs/>
          <w:sz w:val="22"/>
          <w:szCs w:val="22"/>
          <w:lang w:val="en-US"/>
        </w:rPr>
        <w:t xml:space="preserve"> the </w:t>
      </w:r>
      <w:r w:rsidDel="0092323E">
        <w:rPr>
          <w:rFonts w:eastAsia="Times New Roman"/>
          <w:bCs/>
          <w:sz w:val="22"/>
          <w:szCs w:val="22"/>
          <w:lang w:val="en-US"/>
        </w:rPr>
        <w:t>number of CCs being aggregated</w:t>
      </w:r>
      <w:r w:rsidR="00247E8E">
        <w:rPr>
          <w:rFonts w:eastAsia="Times New Roman"/>
          <w:bCs/>
          <w:sz w:val="22"/>
          <w:szCs w:val="22"/>
          <w:lang w:val="en-US"/>
        </w:rPr>
        <w:t>, e.g</w:t>
      </w:r>
      <w:r w:rsidR="00427671">
        <w:rPr>
          <w:rFonts w:eastAsia="Times New Roman"/>
          <w:bCs/>
          <w:sz w:val="22"/>
          <w:szCs w:val="22"/>
          <w:lang w:val="en-US"/>
        </w:rPr>
        <w:t>.,</w:t>
      </w:r>
      <w:r w:rsidR="00247E8E">
        <w:rPr>
          <w:rFonts w:eastAsia="Times New Roman"/>
          <w:bCs/>
          <w:sz w:val="22"/>
          <w:szCs w:val="22"/>
          <w:lang w:val="en-US"/>
        </w:rPr>
        <w:t xml:space="preserve"> </w:t>
      </w:r>
      <m:oMath>
        <m:sSub>
          <m:sSubPr>
            <m:ctrlPr>
              <w:rPr>
                <w:rFonts w:ascii="Cambria Math" w:eastAsia="Cambria Math" w:hAnsi="Cambria Math" w:cs="+mn-cs"/>
                <w:b/>
                <w:i/>
                <w:color w:val="001135"/>
                <w:kern w:val="24"/>
                <w:sz w:val="22"/>
                <w:szCs w:val="24"/>
                <w:lang w:val="en-US"/>
              </w:rPr>
            </m:ctrlPr>
          </m:sSubPr>
          <m:e>
            <m:r>
              <m:rPr>
                <m:sty m:val="bi"/>
              </m:rPr>
              <w:rPr>
                <w:rFonts w:ascii="Cambria Math" w:eastAsia="Cambria Math" w:hAnsi="Cambria Math" w:cs="+mn-cs"/>
                <w:color w:val="001135"/>
                <w:kern w:val="24"/>
                <w:sz w:val="22"/>
                <w:szCs w:val="24"/>
                <w:lang w:val="en-US"/>
              </w:rPr>
              <m:t>s</m:t>
            </m:r>
          </m:e>
          <m:sub>
            <m:r>
              <m:rPr>
                <m:sty m:val="bi"/>
              </m:rPr>
              <w:rPr>
                <w:rFonts w:ascii="Cambria Math" w:eastAsia="Cambria Math" w:hAnsi="Cambria Math" w:cs="+mn-cs"/>
                <w:color w:val="001135"/>
                <w:kern w:val="24"/>
                <w:sz w:val="22"/>
                <w:szCs w:val="24"/>
                <w:lang w:val="en-US"/>
              </w:rPr>
              <m:t>CA</m:t>
            </m:r>
          </m:sub>
        </m:sSub>
        <m:r>
          <m:rPr>
            <m:sty m:val="bi"/>
          </m:rPr>
          <w:rPr>
            <w:rFonts w:ascii="Cambria Math" w:eastAsia="Cambria Math" w:hAnsi="Cambria Math" w:cs="+mn-cs"/>
            <w:color w:val="001135"/>
            <w:kern w:val="24"/>
            <w:sz w:val="22"/>
            <w:szCs w:val="24"/>
            <w:lang w:val="en-US"/>
          </w:rPr>
          <m:t xml:space="preserve">=2 </m:t>
        </m:r>
      </m:oMath>
      <w:r w:rsidR="00247E8E">
        <w:rPr>
          <w:rFonts w:eastAsia="Times New Roman"/>
          <w:b/>
          <w:color w:val="001135"/>
          <w:kern w:val="24"/>
          <w:sz w:val="22"/>
          <w:szCs w:val="24"/>
          <w:lang w:val="en-US"/>
        </w:rPr>
        <w:t xml:space="preserve"> </w:t>
      </w:r>
      <w:r w:rsidR="00247E8E" w:rsidRPr="00A42F93">
        <w:rPr>
          <w:rFonts w:eastAsia="Times New Roman"/>
          <w:sz w:val="22"/>
          <w:szCs w:val="22"/>
          <w:lang w:val="en-US"/>
        </w:rPr>
        <w:t>in case of 2 CCs</w:t>
      </w:r>
      <w:r>
        <w:rPr>
          <w:rFonts w:eastAsia="Times New Roman"/>
          <w:bCs/>
          <w:sz w:val="22"/>
          <w:szCs w:val="22"/>
          <w:lang w:val="en-US"/>
        </w:rPr>
        <w:t xml:space="preserve">. However, </w:t>
      </w:r>
      <w:r w:rsidR="00B24EC3">
        <w:rPr>
          <w:rFonts w:eastAsia="Times New Roman"/>
          <w:bCs/>
          <w:sz w:val="22"/>
          <w:szCs w:val="22"/>
          <w:lang w:val="en-US"/>
        </w:rPr>
        <w:t>for</w:t>
      </w:r>
      <w:r w:rsidR="00247E8E">
        <w:rPr>
          <w:rFonts w:eastAsia="Times New Roman"/>
          <w:bCs/>
          <w:sz w:val="22"/>
          <w:szCs w:val="22"/>
          <w:lang w:val="en-US"/>
        </w:rPr>
        <w:t xml:space="preserve"> </w:t>
      </w:r>
      <w:r w:rsidR="001F610C">
        <w:rPr>
          <w:rFonts w:eastAsia="Times New Roman"/>
          <w:bCs/>
          <w:sz w:val="22"/>
          <w:szCs w:val="22"/>
          <w:lang w:val="en-US"/>
        </w:rPr>
        <w:t xml:space="preserve">shared RF </w:t>
      </w:r>
      <w:r w:rsidR="00247E8E">
        <w:rPr>
          <w:rFonts w:eastAsia="Times New Roman"/>
          <w:bCs/>
          <w:sz w:val="22"/>
          <w:szCs w:val="22"/>
          <w:lang w:val="en-US"/>
        </w:rPr>
        <w:t>architecture</w:t>
      </w:r>
      <w:r w:rsidR="00037D26">
        <w:rPr>
          <w:rFonts w:eastAsia="Times New Roman"/>
          <w:bCs/>
          <w:sz w:val="22"/>
          <w:szCs w:val="22"/>
          <w:lang w:val="en-US"/>
        </w:rPr>
        <w:t xml:space="preserve">, </w:t>
      </w:r>
      <w:r w:rsidR="00B8120D">
        <w:rPr>
          <w:rFonts w:eastAsia="Times New Roman"/>
          <w:bCs/>
          <w:sz w:val="22"/>
          <w:szCs w:val="22"/>
          <w:lang w:val="en-US"/>
        </w:rPr>
        <w:t xml:space="preserve">the value </w:t>
      </w:r>
      <w:r w:rsidR="00C95E48">
        <w:rPr>
          <w:rFonts w:eastAsia="Times New Roman"/>
          <w:bCs/>
          <w:sz w:val="22"/>
          <w:szCs w:val="22"/>
          <w:lang w:val="en-US"/>
        </w:rPr>
        <w:t xml:space="preserve">of </w:t>
      </w:r>
      <m:oMath>
        <m:sSub>
          <m:sSubPr>
            <m:ctrlPr>
              <w:rPr>
                <w:rFonts w:ascii="Cambria Math" w:eastAsia="Cambria Math" w:hAnsi="Cambria Math" w:cs="+mn-cs"/>
                <w:b/>
                <w:i/>
                <w:color w:val="001135"/>
                <w:kern w:val="24"/>
                <w:sz w:val="22"/>
                <w:szCs w:val="24"/>
                <w:lang w:val="en-US"/>
              </w:rPr>
            </m:ctrlPr>
          </m:sSubPr>
          <m:e>
            <m:r>
              <m:rPr>
                <m:sty m:val="bi"/>
              </m:rPr>
              <w:rPr>
                <w:rFonts w:ascii="Cambria Math" w:eastAsia="Cambria Math" w:hAnsi="Cambria Math" w:cs="+mn-cs"/>
                <w:color w:val="001135"/>
                <w:kern w:val="24"/>
                <w:sz w:val="22"/>
                <w:szCs w:val="24"/>
                <w:lang w:val="en-US"/>
              </w:rPr>
              <m:t>s</m:t>
            </m:r>
          </m:e>
          <m:sub>
            <m:r>
              <m:rPr>
                <m:sty m:val="bi"/>
              </m:rPr>
              <w:rPr>
                <w:rFonts w:ascii="Cambria Math" w:eastAsia="Cambria Math" w:hAnsi="Cambria Math" w:cs="+mn-cs"/>
                <w:color w:val="001135"/>
                <w:kern w:val="24"/>
                <w:sz w:val="22"/>
                <w:szCs w:val="24"/>
                <w:lang w:val="en-US"/>
              </w:rPr>
              <m:t>CA</m:t>
            </m:r>
          </m:sub>
        </m:sSub>
      </m:oMath>
      <w:r>
        <w:rPr>
          <w:rFonts w:eastAsia="Times New Roman"/>
          <w:bCs/>
          <w:sz w:val="22"/>
          <w:szCs w:val="22"/>
          <w:lang w:val="en-US"/>
        </w:rPr>
        <w:t xml:space="preserve"> </w:t>
      </w:r>
      <w:r w:rsidR="00665EA3">
        <w:rPr>
          <w:rFonts w:eastAsia="Times New Roman"/>
          <w:bCs/>
          <w:sz w:val="22"/>
          <w:szCs w:val="22"/>
          <w:lang w:val="en-US"/>
        </w:rPr>
        <w:t>is given by</w:t>
      </w:r>
      <w:r w:rsidR="00247E8E">
        <w:rPr>
          <w:rFonts w:eastAsia="Times New Roman"/>
          <w:bCs/>
          <w:sz w:val="22"/>
          <w:szCs w:val="22"/>
          <w:lang w:val="en-US"/>
        </w:rPr>
        <w:t xml:space="preserve"> the number of CCs</w:t>
      </w:r>
      <w:r w:rsidR="00247E8E">
        <w:rPr>
          <w:rFonts w:eastAsia="Times New Roman"/>
          <w:b/>
          <w:color w:val="001135"/>
          <w:kern w:val="24"/>
          <w:sz w:val="22"/>
          <w:szCs w:val="24"/>
          <w:lang w:val="en-US"/>
        </w:rPr>
        <w:t xml:space="preserve"> </w:t>
      </w:r>
      <w:r w:rsidR="00247E8E">
        <w:rPr>
          <w:rFonts w:eastAsia="Times New Roman"/>
          <w:bCs/>
          <w:sz w:val="22"/>
          <w:szCs w:val="22"/>
          <w:lang w:val="en-US"/>
        </w:rPr>
        <w:t>multiplied by</w:t>
      </w:r>
      <w:r w:rsidR="00B1370D">
        <w:rPr>
          <w:rFonts w:eastAsia="Times New Roman"/>
          <w:bCs/>
          <w:sz w:val="22"/>
          <w:szCs w:val="22"/>
          <w:lang w:val="en-US"/>
        </w:rPr>
        <w:t xml:space="preserve"> the percentage</w:t>
      </w:r>
      <w:r w:rsidR="00A07415">
        <w:rPr>
          <w:rFonts w:eastAsia="Times New Roman"/>
          <w:bCs/>
          <w:sz w:val="22"/>
          <w:szCs w:val="22"/>
          <w:lang w:val="en-US"/>
        </w:rPr>
        <w:t xml:space="preserve"> </w:t>
      </w:r>
      <w:r w:rsidR="00B1370D">
        <w:rPr>
          <w:rFonts w:eastAsia="Times New Roman"/>
          <w:bCs/>
          <w:sz w:val="22"/>
          <w:szCs w:val="22"/>
          <w:lang w:val="en-US"/>
        </w:rPr>
        <w:t>of</w:t>
      </w:r>
      <w:r w:rsidR="005F64EC">
        <w:rPr>
          <w:rFonts w:eastAsia="Times New Roman"/>
          <w:bCs/>
          <w:sz w:val="22"/>
          <w:szCs w:val="22"/>
          <w:lang w:val="en-US"/>
        </w:rPr>
        <w:t xml:space="preserve"> </w:t>
      </w:r>
      <w:r w:rsidR="00A07415">
        <w:rPr>
          <w:rFonts w:eastAsia="Times New Roman"/>
          <w:bCs/>
          <w:sz w:val="22"/>
          <w:szCs w:val="22"/>
          <w:lang w:val="en-US"/>
        </w:rPr>
        <w:t xml:space="preserve">HW components </w:t>
      </w:r>
      <w:r w:rsidR="00737463">
        <w:rPr>
          <w:rFonts w:eastAsia="Times New Roman"/>
          <w:bCs/>
          <w:sz w:val="22"/>
          <w:szCs w:val="22"/>
          <w:lang w:val="en-US"/>
        </w:rPr>
        <w:t xml:space="preserve">being </w:t>
      </w:r>
      <w:r w:rsidR="00A07415">
        <w:rPr>
          <w:rFonts w:eastAsia="Times New Roman"/>
          <w:bCs/>
          <w:sz w:val="22"/>
          <w:szCs w:val="22"/>
          <w:lang w:val="en-US"/>
        </w:rPr>
        <w:t xml:space="preserve">shared </w:t>
      </w:r>
      <w:r w:rsidR="004F56AD" w:rsidRPr="004F56AD">
        <w:rPr>
          <w:rFonts w:eastAsia="Times New Roman"/>
          <w:bCs/>
          <w:sz w:val="22"/>
          <w:szCs w:val="22"/>
          <w:lang w:val="en-US"/>
        </w:rPr>
        <w:t>among CCs</w:t>
      </w:r>
      <w:r w:rsidR="00B24EC3">
        <w:rPr>
          <w:rFonts w:eastAsia="Times New Roman"/>
          <w:bCs/>
          <w:sz w:val="22"/>
          <w:szCs w:val="22"/>
          <w:lang w:val="en-US"/>
        </w:rPr>
        <w:t xml:space="preserve">, </w:t>
      </w:r>
      <w:r w:rsidR="00A42F93">
        <w:rPr>
          <w:rFonts w:eastAsia="Times New Roman"/>
          <w:bCs/>
          <w:sz w:val="22"/>
          <w:szCs w:val="22"/>
          <w:lang w:val="en-US"/>
        </w:rPr>
        <w:t>e.g.,</w:t>
      </w:r>
      <m:oMath>
        <m:r>
          <w:rPr>
            <w:rFonts w:ascii="Cambria Math" w:eastAsia="Times New Roman" w:hAnsi="Cambria Math"/>
            <w:sz w:val="22"/>
            <w:szCs w:val="22"/>
            <w:lang w:val="en-US"/>
          </w:rPr>
          <m:t xml:space="preserve"> </m:t>
        </m:r>
        <m:sSub>
          <m:sSubPr>
            <m:ctrlPr>
              <w:rPr>
                <w:rFonts w:ascii="Cambria Math" w:eastAsia="Cambria Math" w:hAnsi="Cambria Math" w:cs="+mn-cs"/>
                <w:b/>
                <w:i/>
                <w:color w:val="001135"/>
                <w:kern w:val="24"/>
                <w:sz w:val="22"/>
                <w:szCs w:val="24"/>
                <w:lang w:val="en-US"/>
              </w:rPr>
            </m:ctrlPr>
          </m:sSubPr>
          <m:e>
            <m:r>
              <m:rPr>
                <m:sty m:val="bi"/>
              </m:rPr>
              <w:rPr>
                <w:rFonts w:ascii="Cambria Math" w:eastAsia="Cambria Math" w:hAnsi="Cambria Math" w:cs="+mn-cs"/>
                <w:color w:val="001135"/>
                <w:kern w:val="24"/>
                <w:sz w:val="22"/>
                <w:szCs w:val="24"/>
                <w:lang w:val="en-US"/>
              </w:rPr>
              <m:t>s</m:t>
            </m:r>
          </m:e>
          <m:sub>
            <m:r>
              <m:rPr>
                <m:sty m:val="bi"/>
              </m:rPr>
              <w:rPr>
                <w:rFonts w:ascii="Cambria Math" w:eastAsia="Cambria Math" w:hAnsi="Cambria Math" w:cs="+mn-cs"/>
                <w:color w:val="001135"/>
                <w:kern w:val="24"/>
                <w:sz w:val="22"/>
                <w:szCs w:val="24"/>
                <w:lang w:val="en-US"/>
              </w:rPr>
              <m:t>CA</m:t>
            </m:r>
          </m:sub>
        </m:sSub>
        <m:r>
          <m:rPr>
            <m:sty m:val="bi"/>
          </m:rPr>
          <w:rPr>
            <w:rFonts w:ascii="Cambria Math" w:eastAsia="Cambria Math" w:hAnsi="Cambria Math" w:cs="+mn-cs"/>
            <w:color w:val="001135"/>
            <w:kern w:val="24"/>
            <w:sz w:val="22"/>
            <w:szCs w:val="24"/>
            <w:lang w:val="en-US"/>
          </w:rPr>
          <m:t xml:space="preserve">=1,7 </m:t>
        </m:r>
      </m:oMath>
      <w:r w:rsidR="00B24EC3">
        <w:rPr>
          <w:rFonts w:eastAsia="Times New Roman"/>
          <w:bCs/>
          <w:sz w:val="22"/>
          <w:szCs w:val="22"/>
          <w:lang w:val="en-US"/>
        </w:rPr>
        <w:t>for the case of 2 CCs</w:t>
      </w:r>
      <w:r w:rsidR="00A07415">
        <w:rPr>
          <w:rFonts w:eastAsia="Times New Roman"/>
          <w:bCs/>
          <w:sz w:val="22"/>
          <w:szCs w:val="22"/>
          <w:lang w:val="en-US"/>
        </w:rPr>
        <w:t xml:space="preserve">. </w:t>
      </w:r>
    </w:p>
    <w:p w14:paraId="258F6FF5" w14:textId="30771865" w:rsidR="0083225D" w:rsidRDefault="0083225D" w:rsidP="0083225D">
      <w:pPr>
        <w:jc w:val="both"/>
        <w:rPr>
          <w:b/>
          <w:sz w:val="22"/>
          <w:szCs w:val="22"/>
          <w:lang w:val="en-US"/>
        </w:rPr>
      </w:pPr>
      <w:r w:rsidRPr="00AE5129">
        <w:rPr>
          <w:b/>
          <w:sz w:val="22"/>
          <w:szCs w:val="22"/>
          <w:lang w:val="en-US"/>
        </w:rPr>
        <w:t>Proposal-</w:t>
      </w:r>
      <w:r w:rsidR="000C5FDC">
        <w:rPr>
          <w:b/>
          <w:sz w:val="22"/>
          <w:szCs w:val="22"/>
          <w:lang w:val="en-US"/>
        </w:rPr>
        <w:t>10</w:t>
      </w:r>
      <w:r w:rsidRPr="00AE5129">
        <w:rPr>
          <w:b/>
          <w:sz w:val="22"/>
          <w:szCs w:val="22"/>
          <w:lang w:val="en-US"/>
        </w:rPr>
        <w:t xml:space="preserve">: </w:t>
      </w:r>
      <w:r w:rsidR="00DA2A4B">
        <w:rPr>
          <w:b/>
          <w:sz w:val="22"/>
          <w:szCs w:val="22"/>
          <w:lang w:val="en-US"/>
        </w:rPr>
        <w:t>A</w:t>
      </w:r>
      <w:r w:rsidRPr="00AE5129">
        <w:rPr>
          <w:b/>
          <w:sz w:val="22"/>
          <w:szCs w:val="22"/>
          <w:lang w:val="en-US"/>
        </w:rPr>
        <w:t xml:space="preserve">gree on the power scaling method in CA where the dynamic part of the BS power consumption in </w:t>
      </w:r>
      <w:r>
        <w:rPr>
          <w:b/>
          <w:sz w:val="22"/>
          <w:szCs w:val="22"/>
          <w:lang w:val="en-US"/>
        </w:rPr>
        <w:t>A</w:t>
      </w:r>
      <w:r w:rsidRPr="00AE5129">
        <w:rPr>
          <w:b/>
          <w:sz w:val="22"/>
          <w:szCs w:val="22"/>
          <w:lang w:val="en-US"/>
        </w:rPr>
        <w:t xml:space="preserve">ctive </w:t>
      </w:r>
      <w:r>
        <w:rPr>
          <w:b/>
          <w:sz w:val="22"/>
          <w:szCs w:val="22"/>
          <w:lang w:val="en-US"/>
        </w:rPr>
        <w:t>DL</w:t>
      </w:r>
      <w:r w:rsidRPr="00AE5129">
        <w:rPr>
          <w:b/>
          <w:sz w:val="22"/>
          <w:szCs w:val="22"/>
          <w:lang w:val="en-US"/>
        </w:rPr>
        <w:t xml:space="preserve"> is linearly scaled </w:t>
      </w:r>
      <w:r>
        <w:rPr>
          <w:b/>
          <w:sz w:val="22"/>
          <w:szCs w:val="22"/>
          <w:lang w:val="en-US"/>
        </w:rPr>
        <w:t xml:space="preserve">with a factor </w:t>
      </w:r>
      <m:oMath>
        <m:sSub>
          <m:sSubPr>
            <m:ctrlPr>
              <w:rPr>
                <w:rFonts w:ascii="Cambria Math" w:eastAsia="Cambria Math" w:hAnsi="Cambria Math" w:cs="+mn-cs"/>
                <w:b/>
                <w:i/>
                <w:color w:val="001135"/>
                <w:kern w:val="24"/>
                <w:sz w:val="22"/>
                <w:szCs w:val="24"/>
                <w:lang w:val="en-US"/>
              </w:rPr>
            </m:ctrlPr>
          </m:sSubPr>
          <m:e>
            <m:r>
              <m:rPr>
                <m:sty m:val="bi"/>
              </m:rPr>
              <w:rPr>
                <w:rFonts w:ascii="Cambria Math" w:eastAsia="Cambria Math" w:hAnsi="Cambria Math" w:cs="+mn-cs"/>
                <w:color w:val="001135"/>
                <w:kern w:val="24"/>
                <w:sz w:val="22"/>
                <w:szCs w:val="24"/>
                <w:lang w:val="en-US"/>
              </w:rPr>
              <m:t>σ</m:t>
            </m:r>
          </m:e>
          <m:sub>
            <m:r>
              <m:rPr>
                <m:sty m:val="bi"/>
              </m:rPr>
              <w:rPr>
                <w:rFonts w:ascii="Cambria Math" w:eastAsia="Cambria Math" w:hAnsi="Cambria Math" w:cs="+mn-cs"/>
                <w:color w:val="001135"/>
                <w:kern w:val="24"/>
                <w:sz w:val="22"/>
                <w:szCs w:val="24"/>
                <w:lang w:val="en-US"/>
              </w:rPr>
              <m:t>CA</m:t>
            </m:r>
          </m:sub>
        </m:sSub>
      </m:oMath>
      <w:r w:rsidR="00416CDB">
        <w:rPr>
          <w:b/>
          <w:sz w:val="22"/>
          <w:szCs w:val="22"/>
          <w:lang w:val="en-US"/>
        </w:rPr>
        <w:t xml:space="preserve"> </w:t>
      </w:r>
      <w:r w:rsidR="006E4841">
        <w:rPr>
          <w:b/>
          <w:sz w:val="22"/>
          <w:szCs w:val="22"/>
          <w:lang w:val="en-US"/>
        </w:rPr>
        <w:t>whose value</w:t>
      </w:r>
      <w:r>
        <w:rPr>
          <w:b/>
          <w:sz w:val="22"/>
          <w:szCs w:val="22"/>
          <w:lang w:val="en-US"/>
        </w:rPr>
        <w:t xml:space="preserve"> depends on </w:t>
      </w:r>
      <w:r w:rsidRPr="00AE5129">
        <w:rPr>
          <w:b/>
          <w:sz w:val="22"/>
          <w:szCs w:val="22"/>
          <w:lang w:val="en-US"/>
        </w:rPr>
        <w:t xml:space="preserve">the number of CCs </w:t>
      </w:r>
      <w:r>
        <w:rPr>
          <w:b/>
          <w:sz w:val="22"/>
          <w:szCs w:val="22"/>
          <w:lang w:val="en-US"/>
        </w:rPr>
        <w:t xml:space="preserve">and </w:t>
      </w:r>
      <w:r w:rsidR="0088627E">
        <w:rPr>
          <w:b/>
          <w:sz w:val="22"/>
          <w:szCs w:val="22"/>
          <w:lang w:val="en-US"/>
        </w:rPr>
        <w:t>whether</w:t>
      </w:r>
      <w:r w:rsidR="00AD6893">
        <w:rPr>
          <w:b/>
          <w:sz w:val="22"/>
          <w:szCs w:val="22"/>
          <w:lang w:val="en-US"/>
        </w:rPr>
        <w:t xml:space="preserve"> </w:t>
      </w:r>
      <w:r w:rsidR="00221CA2">
        <w:rPr>
          <w:b/>
          <w:sz w:val="22"/>
          <w:szCs w:val="22"/>
          <w:lang w:val="en-US"/>
        </w:rPr>
        <w:t xml:space="preserve">shared/separate </w:t>
      </w:r>
      <w:r w:rsidRPr="00AE5129">
        <w:rPr>
          <w:b/>
          <w:sz w:val="22"/>
          <w:szCs w:val="22"/>
          <w:lang w:val="en-US"/>
        </w:rPr>
        <w:t xml:space="preserve">chains are </w:t>
      </w:r>
      <w:r w:rsidR="00221CA2">
        <w:rPr>
          <w:b/>
          <w:sz w:val="22"/>
          <w:szCs w:val="22"/>
          <w:lang w:val="en-US"/>
        </w:rPr>
        <w:t>being used</w:t>
      </w:r>
      <w:r w:rsidRPr="00AE5129">
        <w:rPr>
          <w:b/>
          <w:sz w:val="22"/>
          <w:szCs w:val="22"/>
          <w:lang w:val="en-US"/>
        </w:rPr>
        <w:t xml:space="preserve">. </w:t>
      </w:r>
    </w:p>
    <w:p w14:paraId="2171C9F5" w14:textId="6DC7E1EE" w:rsidR="00927A80" w:rsidRPr="00466B1D" w:rsidRDefault="00C74D6A" w:rsidP="00765C0C">
      <w:pPr>
        <w:pStyle w:val="Heading3"/>
      </w:pPr>
      <w:r w:rsidRPr="00466B1D">
        <w:t>Power s</w:t>
      </w:r>
      <w:r w:rsidR="00927A80" w:rsidRPr="00466B1D">
        <w:t>caling in multi-TRPs case</w:t>
      </w:r>
    </w:p>
    <w:p w14:paraId="10CAD720" w14:textId="1EAB6D6B" w:rsidR="00331114" w:rsidRPr="001F7003" w:rsidRDefault="00331114" w:rsidP="00CC3872">
      <w:pPr>
        <w:jc w:val="both"/>
        <w:rPr>
          <w:rFonts w:eastAsia="Times New Roman"/>
          <w:sz w:val="22"/>
          <w:szCs w:val="22"/>
          <w:lang w:val="en-US"/>
        </w:rPr>
      </w:pPr>
      <w:r w:rsidRPr="001F7003">
        <w:rPr>
          <w:rFonts w:eastAsia="Times New Roman"/>
          <w:sz w:val="22"/>
          <w:szCs w:val="22"/>
          <w:lang w:val="en-US"/>
        </w:rPr>
        <w:t xml:space="preserve">In our view, </w:t>
      </w:r>
      <w:r w:rsidR="0024084F" w:rsidRPr="001F7003">
        <w:rPr>
          <w:rFonts w:eastAsia="Times New Roman"/>
          <w:sz w:val="22"/>
          <w:szCs w:val="22"/>
          <w:lang w:val="en-US"/>
        </w:rPr>
        <w:t xml:space="preserve">different </w:t>
      </w:r>
      <w:r w:rsidRPr="001F7003">
        <w:rPr>
          <w:rFonts w:eastAsia="Times New Roman"/>
          <w:sz w:val="22"/>
          <w:szCs w:val="22"/>
          <w:lang w:val="en-US"/>
        </w:rPr>
        <w:t xml:space="preserve">TRPs can </w:t>
      </w:r>
      <w:r w:rsidR="0024084F" w:rsidRPr="001F7003">
        <w:rPr>
          <w:rFonts w:eastAsia="Times New Roman"/>
          <w:sz w:val="22"/>
          <w:szCs w:val="22"/>
          <w:lang w:val="en-US"/>
        </w:rPr>
        <w:t xml:space="preserve">have different configurations (e.g. Number of active Tx) and can </w:t>
      </w:r>
      <w:r w:rsidRPr="001F7003">
        <w:rPr>
          <w:rFonts w:eastAsia="Times New Roman"/>
          <w:sz w:val="22"/>
          <w:szCs w:val="22"/>
          <w:lang w:val="en-US"/>
        </w:rPr>
        <w:t xml:space="preserve">be in active state and micro-sleep independently depending on </w:t>
      </w:r>
      <w:r w:rsidR="00CC3872" w:rsidRPr="001F7003">
        <w:rPr>
          <w:rFonts w:eastAsia="Times New Roman"/>
          <w:sz w:val="22"/>
          <w:szCs w:val="22"/>
          <w:lang w:val="en-US"/>
        </w:rPr>
        <w:t xml:space="preserve">their </w:t>
      </w:r>
      <w:r w:rsidRPr="001F7003">
        <w:rPr>
          <w:rFonts w:eastAsia="Times New Roman"/>
          <w:sz w:val="22"/>
          <w:szCs w:val="22"/>
          <w:lang w:val="en-US"/>
        </w:rPr>
        <w:t xml:space="preserve">activity. </w:t>
      </w:r>
      <w:r w:rsidR="00B10516" w:rsidRPr="001F7003">
        <w:rPr>
          <w:rFonts w:eastAsia="Times New Roman"/>
          <w:sz w:val="22"/>
          <w:szCs w:val="22"/>
          <w:lang w:val="en-US"/>
        </w:rPr>
        <w:t xml:space="preserve">So the </w:t>
      </w:r>
      <w:r w:rsidR="001F7003" w:rsidRPr="001F7003">
        <w:rPr>
          <w:rFonts w:eastAsia="Times New Roman"/>
          <w:sz w:val="22"/>
          <w:szCs w:val="22"/>
          <w:lang w:val="en-US"/>
        </w:rPr>
        <w:t xml:space="preserve">dynamic </w:t>
      </w:r>
      <w:r w:rsidR="00B10516" w:rsidRPr="00C501EF">
        <w:rPr>
          <w:rFonts w:eastAsia="Times New Roman"/>
          <w:sz w:val="22"/>
          <w:szCs w:val="22"/>
          <w:lang w:val="en-US"/>
        </w:rPr>
        <w:t xml:space="preserve">power is computed </w:t>
      </w:r>
      <w:r w:rsidRPr="00C501EF">
        <w:rPr>
          <w:rFonts w:eastAsia="Times New Roman"/>
          <w:sz w:val="22"/>
          <w:szCs w:val="22"/>
          <w:lang w:val="en-US"/>
        </w:rPr>
        <w:t>separately for each TRP, and then added up</w:t>
      </w:r>
      <w:r w:rsidR="00B10516" w:rsidRPr="00C501EF">
        <w:rPr>
          <w:rFonts w:eastAsia="Times New Roman"/>
          <w:sz w:val="22"/>
          <w:szCs w:val="22"/>
          <w:lang w:val="en-US"/>
        </w:rPr>
        <w:t xml:space="preserve"> to the </w:t>
      </w:r>
      <w:r w:rsidR="001F7003" w:rsidRPr="00C501EF">
        <w:rPr>
          <w:rFonts w:eastAsia="Times New Roman"/>
          <w:sz w:val="22"/>
          <w:szCs w:val="22"/>
          <w:lang w:val="en-US"/>
        </w:rPr>
        <w:t>total power</w:t>
      </w:r>
      <w:r w:rsidR="00B10516" w:rsidRPr="00C501EF">
        <w:rPr>
          <w:rFonts w:eastAsia="Times New Roman"/>
          <w:sz w:val="22"/>
          <w:szCs w:val="22"/>
          <w:lang w:val="en-US"/>
        </w:rPr>
        <w:t xml:space="preserve"> as </w:t>
      </w:r>
      <w:r w:rsidR="00D13757" w:rsidRPr="00C501EF">
        <w:rPr>
          <w:rFonts w:eastAsia="Times New Roman"/>
          <w:sz w:val="22"/>
          <w:szCs w:val="22"/>
          <w:lang w:val="en-US"/>
        </w:rPr>
        <w:t>provided in equation (5) in the case of N-TRPs.</w:t>
      </w:r>
    </w:p>
    <w:p w14:paraId="17411378" w14:textId="508B58AC" w:rsidR="00416CDB" w:rsidRPr="00466B1D" w:rsidRDefault="00A6759B" w:rsidP="00514459">
      <w:pPr>
        <w:jc w:val="right"/>
        <w:rPr>
          <w:rFonts w:eastAsia="Times New Roman"/>
          <w:b/>
          <w:kern w:val="24"/>
          <w:sz w:val="22"/>
          <w:szCs w:val="24"/>
        </w:rPr>
      </w:pPr>
      <m:oMath>
        <m:sSup>
          <m:sSupPr>
            <m:ctrlPr>
              <w:rPr>
                <w:rFonts w:ascii="Cambria Math" w:eastAsia="Times New Roman" w:hAnsi="Cambria Math"/>
                <w:b/>
                <w:i/>
                <w:sz w:val="22"/>
                <w:szCs w:val="22"/>
                <w:lang w:val="en-US"/>
              </w:rPr>
            </m:ctrlPr>
          </m:sSupPr>
          <m:e>
            <m:r>
              <m:rPr>
                <m:sty m:val="bi"/>
              </m:rPr>
              <w:rPr>
                <w:rFonts w:ascii="Cambria Math" w:eastAsia="Times New Roman" w:hAnsi="Cambria Math"/>
                <w:sz w:val="22"/>
                <w:szCs w:val="22"/>
                <w:lang w:val="en-US"/>
              </w:rPr>
              <m:t>P</m:t>
            </m:r>
          </m:e>
          <m:sup>
            <m:r>
              <m:rPr>
                <m:sty m:val="bi"/>
              </m:rPr>
              <w:rPr>
                <w:rFonts w:ascii="Cambria Math" w:eastAsia="Times New Roman" w:hAnsi="Cambria Math"/>
                <w:sz w:val="22"/>
                <w:szCs w:val="22"/>
                <w:lang w:val="en-US"/>
              </w:rPr>
              <m:t>DL</m:t>
            </m:r>
          </m:sup>
        </m:sSup>
        <m:r>
          <m:rPr>
            <m:sty m:val="b"/>
          </m:rPr>
          <w:rPr>
            <w:rFonts w:ascii="Cambria Math" w:eastAsia="+mn-ea" w:hAnsi="Cambria Math" w:cs="+mn-cs"/>
            <w:kern w:val="24"/>
            <w:sz w:val="22"/>
            <w:szCs w:val="22"/>
            <w:lang w:val="en-US"/>
          </w:rPr>
          <m:t>=</m:t>
        </m:r>
        <m:nary>
          <m:naryPr>
            <m:chr m:val="∑"/>
            <m:limLoc m:val="undOvr"/>
            <m:ctrlPr>
              <w:rPr>
                <w:rFonts w:ascii="Cambria Math" w:eastAsia="+mn-ea" w:hAnsi="Cambria Math" w:cs="+mn-cs"/>
                <w:b/>
                <w:kern w:val="24"/>
                <w:sz w:val="22"/>
                <w:szCs w:val="22"/>
                <w:lang w:val="en-US"/>
              </w:rPr>
            </m:ctrlPr>
          </m:naryPr>
          <m:sub>
            <m:r>
              <m:rPr>
                <m:sty m:val="bi"/>
              </m:rPr>
              <w:rPr>
                <w:rFonts w:ascii="Cambria Math" w:eastAsia="+mn-ea" w:hAnsi="Cambria Math" w:cs="+mn-cs"/>
                <w:kern w:val="24"/>
                <w:sz w:val="22"/>
                <w:szCs w:val="22"/>
                <w:lang w:val="en-US"/>
              </w:rPr>
              <m:t>i=1</m:t>
            </m:r>
          </m:sub>
          <m:sup>
            <m:r>
              <m:rPr>
                <m:sty m:val="bi"/>
              </m:rPr>
              <w:rPr>
                <w:rFonts w:ascii="Cambria Math" w:eastAsia="+mn-ea" w:hAnsi="Cambria Math" w:cs="+mn-cs"/>
                <w:kern w:val="24"/>
                <w:sz w:val="22"/>
                <w:szCs w:val="22"/>
                <w:lang w:val="en-US"/>
              </w:rPr>
              <m:t>N</m:t>
            </m:r>
          </m:sup>
          <m:e>
            <m:sSub>
              <m:sSubPr>
                <m:ctrlPr>
                  <w:rPr>
                    <w:rFonts w:ascii="Cambria Math" w:eastAsia="Cambria Math" w:hAnsi="Cambria Math" w:cs="+mn-cs"/>
                    <w:b/>
                    <w:i/>
                    <w:kern w:val="24"/>
                    <w:sz w:val="22"/>
                    <w:szCs w:val="24"/>
                  </w:rPr>
                </m:ctrlPr>
              </m:sSubPr>
              <m:e>
                <m:sSub>
                  <m:sSubPr>
                    <m:ctrlPr>
                      <w:rPr>
                        <w:rFonts w:ascii="Cambria Math" w:eastAsia="Cambria Math" w:hAnsi="Cambria Math" w:cs="+mn-cs"/>
                        <w:b/>
                        <w:bCs/>
                        <w:i/>
                        <w:iCs/>
                        <w:kern w:val="24"/>
                        <w:sz w:val="22"/>
                        <w:szCs w:val="24"/>
                      </w:rPr>
                    </m:ctrlPr>
                  </m:sSubPr>
                  <m:e>
                    <m:r>
                      <m:rPr>
                        <m:sty m:val="b"/>
                      </m:rPr>
                      <w:rPr>
                        <w:rFonts w:ascii="Cambria Math" w:eastAsia="+mn-ea" w:hAnsi="Cambria Math" w:cs="+mn-cs"/>
                        <w:kern w:val="24"/>
                        <w:sz w:val="22"/>
                        <w:szCs w:val="22"/>
                        <w:lang w:val="en-US"/>
                      </w:rPr>
                      <m:t>[</m:t>
                    </m:r>
                    <m:sSub>
                      <m:sSubPr>
                        <m:ctrlPr>
                          <w:rPr>
                            <w:rFonts w:ascii="Cambria Math" w:eastAsia="Cambria Math" w:hAnsi="Cambria Math" w:cs="+mn-cs"/>
                            <w:b/>
                            <w:bCs/>
                            <w:i/>
                            <w:iCs/>
                            <w:kern w:val="24"/>
                            <w:sz w:val="22"/>
                            <w:szCs w:val="24"/>
                          </w:rPr>
                        </m:ctrlPr>
                      </m:sSubPr>
                      <m:e>
                        <m:r>
                          <m:rPr>
                            <m:sty m:val="bi"/>
                          </m:rPr>
                          <w:rPr>
                            <w:rFonts w:ascii="Cambria Math" w:eastAsia="Cambria Math" w:hAnsi="Cambria Math" w:cs="+mn-cs"/>
                            <w:kern w:val="24"/>
                            <w:sz w:val="22"/>
                            <w:szCs w:val="24"/>
                          </w:rPr>
                          <m:t>s</m:t>
                        </m:r>
                      </m:e>
                      <m:sub>
                        <m:r>
                          <m:rPr>
                            <m:sty m:val="bi"/>
                          </m:rPr>
                          <w:rPr>
                            <w:rFonts w:ascii="Cambria Math" w:eastAsia="Cambria Math" w:hAnsi="Cambria Math" w:cs="+mn-cs"/>
                            <w:kern w:val="24"/>
                            <w:sz w:val="22"/>
                            <w:szCs w:val="24"/>
                          </w:rPr>
                          <m:t>BW</m:t>
                        </m:r>
                      </m:sub>
                    </m:sSub>
                    <m:r>
                      <m:rPr>
                        <m:sty m:val="bi"/>
                      </m:rPr>
                      <w:rPr>
                        <w:rFonts w:ascii="Cambria Math" w:eastAsia="Cambria Math" w:hAnsi="Cambria Math" w:cs="+mn-cs"/>
                        <w:kern w:val="24"/>
                        <w:sz w:val="22"/>
                        <w:szCs w:val="24"/>
                      </w:rPr>
                      <m:t>*s</m:t>
                    </m:r>
                  </m:e>
                  <m:sub>
                    <m:r>
                      <m:rPr>
                        <m:sty m:val="bi"/>
                      </m:rPr>
                      <w:rPr>
                        <w:rFonts w:ascii="Cambria Math" w:eastAsia="Cambria Math" w:hAnsi="Cambria Math" w:cs="+mn-cs"/>
                        <w:kern w:val="24"/>
                        <w:sz w:val="22"/>
                        <w:szCs w:val="24"/>
                      </w:rPr>
                      <m:t>antenna</m:t>
                    </m:r>
                  </m:sub>
                </m:sSub>
                <m:r>
                  <m:rPr>
                    <m:sty m:val="bi"/>
                  </m:rPr>
                  <w:rPr>
                    <w:rFonts w:ascii="Cambria Math" w:eastAsia="Cambria Math" w:hAnsi="Cambria Math" w:cs="+mn-cs"/>
                    <w:kern w:val="24"/>
                    <w:sz w:val="22"/>
                    <w:szCs w:val="24"/>
                  </w:rPr>
                  <m:t>*</m:t>
                </m:r>
                <m:d>
                  <m:dPr>
                    <m:ctrlPr>
                      <w:rPr>
                        <w:rFonts w:ascii="Cambria Math" w:eastAsia="Cambria Math" w:hAnsi="Cambria Math" w:cs="+mn-cs"/>
                        <w:b/>
                        <w:bCs/>
                        <w:i/>
                        <w:kern w:val="24"/>
                        <w:sz w:val="22"/>
                        <w:szCs w:val="24"/>
                      </w:rPr>
                    </m:ctrlPr>
                  </m:dPr>
                  <m:e>
                    <m:sSub>
                      <m:sSubPr>
                        <m:ctrlPr>
                          <w:rPr>
                            <w:rFonts w:ascii="Cambria Math" w:eastAsia="Cambria Math" w:hAnsi="Cambria Math" w:cs="+mn-cs"/>
                            <w:b/>
                            <w:bCs/>
                            <w:i/>
                            <w:iCs/>
                            <w:kern w:val="24"/>
                            <w:sz w:val="22"/>
                            <w:szCs w:val="24"/>
                          </w:rPr>
                        </m:ctrlPr>
                      </m:sSubPr>
                      <m:e>
                        <m:sSub>
                          <m:sSubPr>
                            <m:ctrlPr>
                              <w:rPr>
                                <w:rFonts w:ascii="Cambria Math" w:eastAsia="Cambria Math" w:hAnsi="Cambria Math" w:cs="+mn-cs"/>
                                <w:b/>
                                <w:bCs/>
                                <w:i/>
                                <w:iCs/>
                                <w:kern w:val="24"/>
                                <w:sz w:val="22"/>
                                <w:szCs w:val="24"/>
                              </w:rPr>
                            </m:ctrlPr>
                          </m:sSubPr>
                          <m:e>
                            <m:acc>
                              <m:accPr>
                                <m:chr m:val="̃"/>
                                <m:ctrlPr>
                                  <w:rPr>
                                    <w:rFonts w:ascii="Cambria Math" w:eastAsia="Cambria Math" w:hAnsi="Cambria Math" w:cs="+mn-cs"/>
                                    <w:b/>
                                    <w:bCs/>
                                    <w:i/>
                                    <w:iCs/>
                                    <w:kern w:val="24"/>
                                    <w:sz w:val="22"/>
                                    <w:szCs w:val="24"/>
                                  </w:rPr>
                                </m:ctrlPr>
                              </m:accPr>
                              <m:e>
                                <m:r>
                                  <m:rPr>
                                    <m:sty m:val="bi"/>
                                  </m:rPr>
                                  <w:rPr>
                                    <w:rFonts w:ascii="Cambria Math" w:eastAsia="Cambria Math" w:hAnsi="Cambria Math" w:cs="+mn-cs"/>
                                    <w:kern w:val="24"/>
                                    <w:sz w:val="22"/>
                                    <w:szCs w:val="24"/>
                                  </w:rPr>
                                  <m:t>P</m:t>
                                </m:r>
                              </m:e>
                            </m:acc>
                          </m:e>
                          <m:sub>
                            <m:r>
                              <m:rPr>
                                <m:sty m:val="bi"/>
                              </m:rPr>
                              <w:rPr>
                                <w:rFonts w:ascii="Cambria Math" w:eastAsia="Cambria Math" w:hAnsi="Cambria Math" w:cs="+mn-cs"/>
                                <w:kern w:val="24"/>
                                <w:sz w:val="22"/>
                                <w:szCs w:val="24"/>
                              </w:rPr>
                              <m:t>dyn, Tx</m:t>
                            </m:r>
                          </m:sub>
                        </m:sSub>
                        <m:r>
                          <m:rPr>
                            <m:sty m:val="bi"/>
                          </m:rPr>
                          <w:rPr>
                            <w:rFonts w:ascii="Cambria Math" w:eastAsia="Cambria Math" w:hAnsi="Cambria Math" w:cs="+mn-cs"/>
                            <w:kern w:val="24"/>
                            <w:sz w:val="22"/>
                            <w:szCs w:val="24"/>
                          </w:rPr>
                          <m:t>+s</m:t>
                        </m:r>
                      </m:e>
                      <m:sub>
                        <m:r>
                          <m:rPr>
                            <m:sty m:val="bi"/>
                          </m:rPr>
                          <w:rPr>
                            <w:rFonts w:ascii="Cambria Math" w:eastAsia="Cambria Math" w:hAnsi="Cambria Math" w:cs="+mn-cs"/>
                            <w:kern w:val="24"/>
                            <w:sz w:val="22"/>
                            <w:szCs w:val="24"/>
                          </w:rPr>
                          <m:t>power</m:t>
                        </m:r>
                      </m:sub>
                    </m:sSub>
                    <m:r>
                      <m:rPr>
                        <m:sty m:val="bi"/>
                      </m:rPr>
                      <w:rPr>
                        <w:rFonts w:ascii="Cambria Math" w:eastAsia="Cambria Math" w:hAnsi="Cambria Math" w:cs="+mn-cs"/>
                        <w:kern w:val="24"/>
                        <w:sz w:val="22"/>
                        <w:szCs w:val="24"/>
                      </w:rPr>
                      <m:t>*</m:t>
                    </m:r>
                    <m:sSub>
                      <m:sSubPr>
                        <m:ctrlPr>
                          <w:rPr>
                            <w:rFonts w:ascii="Cambria Math" w:eastAsia="Cambria Math" w:hAnsi="Cambria Math" w:cs="+mn-cs"/>
                            <w:b/>
                            <w:bCs/>
                            <w:i/>
                            <w:iCs/>
                            <w:kern w:val="24"/>
                            <w:sz w:val="22"/>
                            <w:szCs w:val="24"/>
                          </w:rPr>
                        </m:ctrlPr>
                      </m:sSubPr>
                      <m:e>
                        <m:acc>
                          <m:accPr>
                            <m:chr m:val="̃"/>
                            <m:ctrlPr>
                              <w:rPr>
                                <w:rFonts w:ascii="Cambria Math" w:eastAsia="Cambria Math" w:hAnsi="Cambria Math" w:cs="+mn-cs"/>
                                <w:b/>
                                <w:bCs/>
                                <w:i/>
                                <w:iCs/>
                                <w:kern w:val="24"/>
                                <w:sz w:val="22"/>
                                <w:szCs w:val="24"/>
                              </w:rPr>
                            </m:ctrlPr>
                          </m:accPr>
                          <m:e>
                            <m:r>
                              <m:rPr>
                                <m:sty m:val="bi"/>
                              </m:rPr>
                              <w:rPr>
                                <w:rFonts w:ascii="Cambria Math" w:eastAsia="Cambria Math" w:hAnsi="Cambria Math" w:cs="+mn-cs"/>
                                <w:kern w:val="24"/>
                                <w:sz w:val="22"/>
                                <w:szCs w:val="24"/>
                              </w:rPr>
                              <m:t>P</m:t>
                            </m:r>
                          </m:e>
                        </m:acc>
                      </m:e>
                      <m:sub>
                        <m:r>
                          <m:rPr>
                            <m:sty m:val="bi"/>
                          </m:rPr>
                          <w:rPr>
                            <w:rFonts w:ascii="Cambria Math" w:eastAsia="Cambria Math" w:hAnsi="Cambria Math" w:cs="+mn-cs"/>
                            <w:kern w:val="24"/>
                            <w:sz w:val="22"/>
                            <w:szCs w:val="24"/>
                          </w:rPr>
                          <m:t>dyn, Tx, Pt</m:t>
                        </m:r>
                      </m:sub>
                    </m:sSub>
                  </m:e>
                </m:d>
                <m:r>
                  <m:rPr>
                    <m:sty m:val="bi"/>
                  </m:rPr>
                  <w:rPr>
                    <w:rFonts w:ascii="Cambria Math" w:eastAsia="Cambria Math" w:hAnsi="Cambria Math" w:cs="+mn-cs"/>
                    <w:kern w:val="24"/>
                    <w:sz w:val="22"/>
                    <w:szCs w:val="24"/>
                  </w:rPr>
                  <m:t>]</m:t>
                </m:r>
              </m:e>
              <m:sub>
                <m:r>
                  <m:rPr>
                    <m:sty m:val="bi"/>
                  </m:rPr>
                  <w:rPr>
                    <w:rFonts w:ascii="Cambria Math" w:eastAsia="Cambria Math" w:hAnsi="Cambria Math" w:cs="+mn-cs"/>
                    <w:kern w:val="24"/>
                    <w:sz w:val="22"/>
                    <w:szCs w:val="24"/>
                  </w:rPr>
                  <m:t>TRP-i</m:t>
                </m:r>
              </m:sub>
            </m:sSub>
          </m:e>
        </m:nary>
        <m:r>
          <m:rPr>
            <m:sty m:val="bi"/>
          </m:rPr>
          <w:rPr>
            <w:rFonts w:ascii="Cambria Math" w:eastAsia="Cambria Math" w:hAnsi="Cambria Math" w:cs="+mn-cs"/>
            <w:kern w:val="24"/>
            <w:sz w:val="22"/>
            <w:szCs w:val="24"/>
          </w:rPr>
          <m:t>+</m:t>
        </m:r>
        <m:sSubSup>
          <m:sSubSupPr>
            <m:ctrlPr>
              <w:rPr>
                <w:rFonts w:ascii="Cambria Math" w:eastAsia="Times New Roman" w:hAnsi="Cambria Math"/>
                <w:b/>
                <w:i/>
                <w:sz w:val="22"/>
                <w:szCs w:val="22"/>
                <w:lang w:val="en-US"/>
              </w:rPr>
            </m:ctrlPr>
          </m:sSubSupPr>
          <m:e>
            <m:r>
              <m:rPr>
                <m:sty m:val="bi"/>
              </m:rPr>
              <w:rPr>
                <w:rFonts w:ascii="Cambria Math" w:eastAsia="Times New Roman" w:hAnsi="Cambria Math"/>
                <w:sz w:val="22"/>
                <w:szCs w:val="22"/>
                <w:lang w:val="en-US"/>
              </w:rPr>
              <m:t>P</m:t>
            </m:r>
          </m:e>
          <m:sub>
            <m:r>
              <m:rPr>
                <m:sty m:val="bi"/>
              </m:rPr>
              <w:rPr>
                <w:rFonts w:ascii="Cambria Math" w:eastAsia="Times New Roman" w:hAnsi="Cambria Math"/>
                <w:sz w:val="22"/>
                <w:szCs w:val="22"/>
                <w:lang w:val="en-US"/>
              </w:rPr>
              <m:t>static</m:t>
            </m:r>
          </m:sub>
          <m:sup>
            <m:r>
              <m:rPr>
                <m:sty m:val="bi"/>
              </m:rPr>
              <w:rPr>
                <w:rFonts w:ascii="Cambria Math" w:eastAsia="Times New Roman" w:hAnsi="Cambria Math"/>
                <w:sz w:val="22"/>
                <w:szCs w:val="22"/>
                <w:lang w:val="en-US"/>
              </w:rPr>
              <m:t>DL</m:t>
            </m:r>
          </m:sup>
        </m:sSubSup>
        <m:r>
          <m:rPr>
            <m:sty m:val="bi"/>
          </m:rPr>
          <w:rPr>
            <w:rFonts w:ascii="Cambria Math" w:eastAsia="Cambria Math" w:hAnsi="Cambria Math" w:cs="+mn-cs"/>
            <w:kern w:val="24"/>
            <w:sz w:val="22"/>
            <w:szCs w:val="24"/>
          </w:rPr>
          <m:t xml:space="preserve">                          </m:t>
        </m:r>
      </m:oMath>
      <w:r w:rsidR="001B56F3" w:rsidRPr="00466B1D">
        <w:rPr>
          <w:rFonts w:eastAsia="Times New Roman"/>
          <w:b/>
          <w:kern w:val="24"/>
          <w:sz w:val="22"/>
          <w:szCs w:val="24"/>
        </w:rPr>
        <w:t>(5)</w:t>
      </w:r>
    </w:p>
    <w:p w14:paraId="1192596C" w14:textId="32F565C5" w:rsidR="00927A80" w:rsidRPr="009F386C" w:rsidRDefault="00927A80" w:rsidP="00927A80">
      <w:pPr>
        <w:jc w:val="both"/>
        <w:rPr>
          <w:b/>
          <w:sz w:val="22"/>
          <w:szCs w:val="22"/>
          <w:lang w:val="en-US"/>
        </w:rPr>
      </w:pPr>
      <w:r w:rsidRPr="009F386C">
        <w:rPr>
          <w:b/>
          <w:sz w:val="22"/>
          <w:szCs w:val="22"/>
          <w:lang w:val="en-US"/>
        </w:rPr>
        <w:t>Proposal-</w:t>
      </w:r>
      <w:r w:rsidR="000C5FDC">
        <w:rPr>
          <w:b/>
          <w:sz w:val="22"/>
          <w:szCs w:val="22"/>
          <w:lang w:val="en-US"/>
        </w:rPr>
        <w:t>11</w:t>
      </w:r>
      <w:r w:rsidRPr="009F386C">
        <w:rPr>
          <w:b/>
          <w:sz w:val="22"/>
          <w:szCs w:val="22"/>
          <w:lang w:val="en-US"/>
        </w:rPr>
        <w:t xml:space="preserve">: </w:t>
      </w:r>
      <w:r w:rsidR="00545EAC" w:rsidRPr="009F386C">
        <w:rPr>
          <w:b/>
          <w:sz w:val="22"/>
          <w:szCs w:val="22"/>
          <w:lang w:val="en-US"/>
        </w:rPr>
        <w:t>A</w:t>
      </w:r>
      <w:r w:rsidRPr="009F386C">
        <w:rPr>
          <w:b/>
          <w:sz w:val="22"/>
          <w:szCs w:val="22"/>
          <w:lang w:val="en-US"/>
        </w:rPr>
        <w:t xml:space="preserve">gree on the power scaling method </w:t>
      </w:r>
      <w:r w:rsidR="00E250CA">
        <w:rPr>
          <w:b/>
          <w:sz w:val="22"/>
          <w:szCs w:val="22"/>
          <w:lang w:val="en-US"/>
        </w:rPr>
        <w:t>for</w:t>
      </w:r>
      <w:r w:rsidRPr="009F386C">
        <w:rPr>
          <w:b/>
          <w:sz w:val="22"/>
          <w:szCs w:val="22"/>
          <w:lang w:val="en-US"/>
        </w:rPr>
        <w:t xml:space="preserve"> multi-TRPs</w:t>
      </w:r>
      <w:r w:rsidR="00E35984" w:rsidRPr="009F386C">
        <w:rPr>
          <w:b/>
          <w:sz w:val="22"/>
          <w:szCs w:val="22"/>
          <w:lang w:val="en-US"/>
        </w:rPr>
        <w:t xml:space="preserve"> case, with separate RF chains, </w:t>
      </w:r>
      <w:r w:rsidRPr="009F386C">
        <w:rPr>
          <w:b/>
          <w:sz w:val="22"/>
          <w:szCs w:val="22"/>
          <w:lang w:val="en-US"/>
        </w:rPr>
        <w:t xml:space="preserve">where the </w:t>
      </w:r>
      <w:r w:rsidR="00E35984" w:rsidRPr="00B80B9D">
        <w:rPr>
          <w:b/>
          <w:sz w:val="22"/>
          <w:szCs w:val="22"/>
          <w:lang w:val="en-US"/>
        </w:rPr>
        <w:t>dynamic</w:t>
      </w:r>
      <w:r w:rsidR="00E35984" w:rsidRPr="009F386C">
        <w:rPr>
          <w:b/>
          <w:sz w:val="22"/>
          <w:szCs w:val="22"/>
          <w:lang w:val="en-US"/>
        </w:rPr>
        <w:t xml:space="preserve"> </w:t>
      </w:r>
      <w:r w:rsidR="009F6660" w:rsidRPr="009F386C">
        <w:rPr>
          <w:b/>
          <w:sz w:val="22"/>
          <w:szCs w:val="22"/>
          <w:lang w:val="en-US"/>
        </w:rPr>
        <w:t>power consumption is the su</w:t>
      </w:r>
      <w:r w:rsidR="00E35984" w:rsidRPr="009F386C">
        <w:rPr>
          <w:b/>
          <w:sz w:val="22"/>
          <w:szCs w:val="22"/>
          <w:lang w:val="en-US"/>
        </w:rPr>
        <w:t xml:space="preserve">m of the power </w:t>
      </w:r>
      <w:r w:rsidRPr="009F386C">
        <w:rPr>
          <w:b/>
          <w:sz w:val="22"/>
          <w:szCs w:val="22"/>
          <w:lang w:val="en-US"/>
        </w:rPr>
        <w:t>consumption</w:t>
      </w:r>
      <w:r w:rsidR="003A4428" w:rsidRPr="009F386C">
        <w:rPr>
          <w:b/>
          <w:sz w:val="22"/>
          <w:szCs w:val="22"/>
          <w:lang w:val="en-US"/>
        </w:rPr>
        <w:t xml:space="preserve"> of each TRP</w:t>
      </w:r>
      <w:r w:rsidR="006E4841" w:rsidRPr="009F386C">
        <w:rPr>
          <w:b/>
          <w:sz w:val="22"/>
          <w:szCs w:val="22"/>
          <w:lang w:val="en-US"/>
        </w:rPr>
        <w:t>.</w:t>
      </w:r>
    </w:p>
    <w:p w14:paraId="3577D88D" w14:textId="1571D39D" w:rsidR="00927A80" w:rsidRPr="00466B1D" w:rsidRDefault="00295E85" w:rsidP="000A78A7">
      <w:pPr>
        <w:pStyle w:val="Heading3"/>
      </w:pPr>
      <w:r>
        <w:t>Scaling delay</w:t>
      </w:r>
      <w:r w:rsidR="00CC117C" w:rsidRPr="00466B1D">
        <w:t xml:space="preserve"> for </w:t>
      </w:r>
      <w:r>
        <w:t>Tx antenna</w:t>
      </w:r>
      <w:r w:rsidR="00F87642" w:rsidRPr="00466B1D">
        <w:t xml:space="preserve"> scaling</w:t>
      </w:r>
    </w:p>
    <w:p w14:paraId="23FBE82D" w14:textId="2849BF61" w:rsidR="0099763D" w:rsidRDefault="0099763D" w:rsidP="0099763D">
      <w:pPr>
        <w:jc w:val="both"/>
        <w:rPr>
          <w:bCs/>
          <w:sz w:val="22"/>
          <w:szCs w:val="22"/>
          <w:lang w:val="en-US"/>
        </w:rPr>
      </w:pPr>
      <w:r>
        <w:rPr>
          <w:bCs/>
          <w:sz w:val="22"/>
          <w:szCs w:val="22"/>
          <w:lang w:val="en-US"/>
        </w:rPr>
        <w:t>Practically</w:t>
      </w:r>
      <w:r w:rsidRPr="00AE5129">
        <w:rPr>
          <w:bCs/>
          <w:sz w:val="22"/>
          <w:szCs w:val="22"/>
          <w:lang w:val="en-US"/>
        </w:rPr>
        <w:t xml:space="preserve">, when applying a certain network energy saving adaptation using the corresponding power consumption scaling, a delay associated with the activation and deactivation of the relevant radio resources/hardware </w:t>
      </w:r>
      <w:r w:rsidR="00663515">
        <w:rPr>
          <w:bCs/>
          <w:sz w:val="22"/>
          <w:szCs w:val="22"/>
          <w:lang w:val="en-US"/>
        </w:rPr>
        <w:t>may</w:t>
      </w:r>
      <w:r>
        <w:rPr>
          <w:bCs/>
          <w:sz w:val="22"/>
          <w:szCs w:val="22"/>
          <w:lang w:val="en-US"/>
        </w:rPr>
        <w:t xml:space="preserve"> </w:t>
      </w:r>
      <w:r w:rsidRPr="00AE5129">
        <w:rPr>
          <w:bCs/>
          <w:sz w:val="22"/>
          <w:szCs w:val="22"/>
          <w:lang w:val="en-US"/>
        </w:rPr>
        <w:t xml:space="preserve">be present. </w:t>
      </w:r>
    </w:p>
    <w:p w14:paraId="1206C391" w14:textId="648E778C" w:rsidR="0099763D" w:rsidRPr="00AE5129" w:rsidRDefault="0099763D" w:rsidP="0099763D">
      <w:pPr>
        <w:jc w:val="both"/>
        <w:rPr>
          <w:bCs/>
          <w:sz w:val="22"/>
          <w:szCs w:val="22"/>
          <w:lang w:val="en-US"/>
        </w:rPr>
      </w:pPr>
      <w:r>
        <w:rPr>
          <w:bCs/>
          <w:sz w:val="22"/>
          <w:szCs w:val="22"/>
          <w:lang w:val="en-US"/>
        </w:rPr>
        <w:t xml:space="preserve">Especially by considering of the MIMO adaptation techniques proposed in A.I. 9.7.2 by companies, currently </w:t>
      </w:r>
      <w:r>
        <w:rPr>
          <w:sz w:val="22"/>
          <w:szCs w:val="22"/>
          <w:lang w:val="en-US"/>
        </w:rPr>
        <w:t>f</w:t>
      </w:r>
      <w:r w:rsidRPr="001C7101">
        <w:rPr>
          <w:sz w:val="22"/>
          <w:szCs w:val="22"/>
          <w:lang w:val="en-US"/>
        </w:rPr>
        <w:t xml:space="preserve">or the state-of-art MIMO operation in 5G NR, the adaptation of spatial elements operates at rather large time scale, </w:t>
      </w:r>
      <w:r w:rsidRPr="001C7101">
        <w:rPr>
          <w:sz w:val="22"/>
          <w:szCs w:val="22"/>
          <w:lang w:val="en-US"/>
        </w:rPr>
        <w:lastRenderedPageBreak/>
        <w:t>due to the reason of relatively large spatial elements activation delays in hardware</w:t>
      </w:r>
      <w:r>
        <w:rPr>
          <w:sz w:val="22"/>
          <w:szCs w:val="22"/>
          <w:lang w:val="en-US"/>
        </w:rPr>
        <w:t xml:space="preserve">. Now by considering of the “dynamic” way of spatial elements adaptation as proposed, the practical hardware capability needs to be carefully considered and evaluated, such as the time scale allowed for the hardware components to perform such dynamic spatial elements adaptation need to be evaluated together with the proposed techniques, </w:t>
      </w:r>
      <w:r>
        <w:rPr>
          <w:bCs/>
          <w:sz w:val="22"/>
          <w:szCs w:val="22"/>
          <w:lang w:val="en-US"/>
        </w:rPr>
        <w:t>i</w:t>
      </w:r>
      <w:r w:rsidRPr="00AE5129">
        <w:rPr>
          <w:bCs/>
          <w:sz w:val="22"/>
          <w:szCs w:val="22"/>
          <w:lang w:val="en-US"/>
        </w:rPr>
        <w:t>n order to ensure a consistent evaluation</w:t>
      </w:r>
      <w:r>
        <w:rPr>
          <w:bCs/>
          <w:sz w:val="22"/>
          <w:szCs w:val="22"/>
          <w:lang w:val="en-US"/>
        </w:rPr>
        <w:t>.</w:t>
      </w:r>
      <w:r w:rsidRPr="00AE5129">
        <w:rPr>
          <w:bCs/>
          <w:sz w:val="22"/>
          <w:szCs w:val="22"/>
          <w:lang w:val="en-US"/>
        </w:rPr>
        <w:t xml:space="preserve"> </w:t>
      </w:r>
      <w:r>
        <w:rPr>
          <w:sz w:val="22"/>
          <w:szCs w:val="22"/>
          <w:lang w:val="en-US"/>
        </w:rPr>
        <w:t xml:space="preserve">Thus, it is proposed that, </w:t>
      </w:r>
      <w:r w:rsidRPr="00AE5129">
        <w:rPr>
          <w:bCs/>
          <w:sz w:val="22"/>
          <w:szCs w:val="22"/>
          <w:lang w:val="en-US"/>
        </w:rPr>
        <w:t xml:space="preserve">the activation and deactivation delays should be defined or provided as part of the evaluation. </w:t>
      </w:r>
      <w:r w:rsidR="00E947B6">
        <w:rPr>
          <w:bCs/>
          <w:sz w:val="22"/>
          <w:szCs w:val="22"/>
          <w:lang w:val="en-US"/>
        </w:rPr>
        <w:t xml:space="preserve">Moreover, </w:t>
      </w:r>
      <w:r w:rsidR="00670999">
        <w:rPr>
          <w:bCs/>
          <w:sz w:val="22"/>
          <w:szCs w:val="22"/>
          <w:lang w:val="en-US"/>
        </w:rPr>
        <w:t xml:space="preserve">during the </w:t>
      </w:r>
      <w:r w:rsidR="00DC6D34">
        <w:rPr>
          <w:bCs/>
          <w:sz w:val="22"/>
          <w:szCs w:val="22"/>
          <w:lang w:val="en-US"/>
        </w:rPr>
        <w:t>time</w:t>
      </w:r>
      <w:r w:rsidR="00D917A7">
        <w:rPr>
          <w:bCs/>
          <w:sz w:val="22"/>
          <w:szCs w:val="22"/>
          <w:lang w:val="en-US"/>
        </w:rPr>
        <w:t xml:space="preserve"> </w:t>
      </w:r>
      <w:r w:rsidR="00156D24">
        <w:rPr>
          <w:bCs/>
          <w:sz w:val="22"/>
          <w:szCs w:val="22"/>
          <w:lang w:val="en-US"/>
        </w:rPr>
        <w:t xml:space="preserve">of </w:t>
      </w:r>
      <w:r w:rsidR="00670999">
        <w:rPr>
          <w:bCs/>
          <w:sz w:val="22"/>
          <w:szCs w:val="22"/>
          <w:lang w:val="en-US"/>
        </w:rPr>
        <w:t xml:space="preserve">hardware operation </w:t>
      </w:r>
      <w:r w:rsidR="00936425">
        <w:rPr>
          <w:bCs/>
          <w:sz w:val="22"/>
          <w:szCs w:val="22"/>
          <w:lang w:val="en-US"/>
        </w:rPr>
        <w:t>on</w:t>
      </w:r>
      <w:r w:rsidR="00670999">
        <w:rPr>
          <w:bCs/>
          <w:sz w:val="22"/>
          <w:szCs w:val="22"/>
          <w:lang w:val="en-US"/>
        </w:rPr>
        <w:t xml:space="preserve"> (de-)activation, </w:t>
      </w:r>
      <w:r w:rsidR="00AC7BD8">
        <w:rPr>
          <w:bCs/>
          <w:sz w:val="22"/>
          <w:szCs w:val="22"/>
          <w:lang w:val="en-US"/>
        </w:rPr>
        <w:t xml:space="preserve">the BS behavior </w:t>
      </w:r>
      <w:r w:rsidR="00FF1165">
        <w:rPr>
          <w:bCs/>
          <w:sz w:val="22"/>
          <w:szCs w:val="22"/>
          <w:lang w:val="en-US"/>
        </w:rPr>
        <w:t>should be discussed</w:t>
      </w:r>
      <w:r w:rsidR="007F37E4">
        <w:rPr>
          <w:bCs/>
          <w:sz w:val="22"/>
          <w:szCs w:val="22"/>
          <w:lang w:val="en-US"/>
        </w:rPr>
        <w:t>, such that the BS operation with</w:t>
      </w:r>
      <w:r w:rsidR="00E45F0A">
        <w:rPr>
          <w:bCs/>
          <w:sz w:val="22"/>
          <w:szCs w:val="22"/>
          <w:lang w:val="en-US"/>
        </w:rPr>
        <w:t xml:space="preserve"> transmission/reception</w:t>
      </w:r>
      <w:r w:rsidR="00B05E2E">
        <w:rPr>
          <w:bCs/>
          <w:sz w:val="22"/>
          <w:szCs w:val="22"/>
          <w:lang w:val="en-US"/>
        </w:rPr>
        <w:t xml:space="preserve"> may be interrupted during this time period, or some </w:t>
      </w:r>
      <w:r w:rsidR="000B69E7">
        <w:rPr>
          <w:bCs/>
          <w:sz w:val="22"/>
          <w:szCs w:val="22"/>
          <w:lang w:val="en-US"/>
        </w:rPr>
        <w:t xml:space="preserve">BS activities can be maintained. Furthermore, the </w:t>
      </w:r>
      <w:r w:rsidR="004E685C">
        <w:rPr>
          <w:bCs/>
          <w:sz w:val="22"/>
          <w:szCs w:val="22"/>
          <w:lang w:val="en-US"/>
        </w:rPr>
        <w:t xml:space="preserve">power </w:t>
      </w:r>
      <w:r w:rsidR="00A564C2">
        <w:rPr>
          <w:bCs/>
          <w:sz w:val="22"/>
          <w:szCs w:val="22"/>
          <w:lang w:val="en-US"/>
        </w:rPr>
        <w:t xml:space="preserve">consumption </w:t>
      </w:r>
      <w:r w:rsidR="004E685C">
        <w:rPr>
          <w:bCs/>
          <w:sz w:val="22"/>
          <w:szCs w:val="22"/>
          <w:lang w:val="en-US"/>
        </w:rPr>
        <w:t xml:space="preserve">model during this time period </w:t>
      </w:r>
      <w:r w:rsidR="00B527B8">
        <w:rPr>
          <w:bCs/>
          <w:sz w:val="22"/>
          <w:szCs w:val="22"/>
          <w:lang w:val="en-US"/>
        </w:rPr>
        <w:t>should</w:t>
      </w:r>
      <w:r w:rsidR="004E685C">
        <w:rPr>
          <w:bCs/>
          <w:sz w:val="22"/>
          <w:szCs w:val="22"/>
          <w:lang w:val="en-US"/>
        </w:rPr>
        <w:t xml:space="preserve"> also be </w:t>
      </w:r>
      <w:r w:rsidR="00B527B8">
        <w:rPr>
          <w:bCs/>
          <w:sz w:val="22"/>
          <w:szCs w:val="22"/>
          <w:lang w:val="en-US"/>
        </w:rPr>
        <w:t>clarifi</w:t>
      </w:r>
      <w:r w:rsidR="00085035">
        <w:rPr>
          <w:bCs/>
          <w:sz w:val="22"/>
          <w:szCs w:val="22"/>
          <w:lang w:val="en-US"/>
        </w:rPr>
        <w:t>ed.</w:t>
      </w:r>
      <w:r w:rsidR="00D002E9">
        <w:rPr>
          <w:bCs/>
          <w:sz w:val="22"/>
          <w:szCs w:val="22"/>
          <w:lang w:val="en-US"/>
        </w:rPr>
        <w:t xml:space="preserve"> In the end,</w:t>
      </w:r>
      <w:r w:rsidR="00217EAF">
        <w:rPr>
          <w:bCs/>
          <w:sz w:val="22"/>
          <w:szCs w:val="22"/>
          <w:lang w:val="en-US"/>
        </w:rPr>
        <w:t xml:space="preserve"> besides</w:t>
      </w:r>
      <w:r w:rsidR="00212139">
        <w:rPr>
          <w:bCs/>
          <w:sz w:val="22"/>
          <w:szCs w:val="22"/>
          <w:lang w:val="en-US"/>
        </w:rPr>
        <w:t xml:space="preserve"> </w:t>
      </w:r>
      <w:r w:rsidR="00DA3EB1">
        <w:rPr>
          <w:bCs/>
          <w:sz w:val="22"/>
          <w:szCs w:val="22"/>
          <w:lang w:val="en-US"/>
        </w:rPr>
        <w:t>(de-)activation delay considerations with</w:t>
      </w:r>
      <w:r w:rsidR="00217EAF">
        <w:rPr>
          <w:bCs/>
          <w:sz w:val="22"/>
          <w:szCs w:val="22"/>
          <w:lang w:val="en-US"/>
        </w:rPr>
        <w:t xml:space="preserve"> spatial/antenna domain,</w:t>
      </w:r>
      <w:r w:rsidR="00D002E9">
        <w:rPr>
          <w:bCs/>
          <w:sz w:val="22"/>
          <w:szCs w:val="22"/>
          <w:lang w:val="en-US"/>
        </w:rPr>
        <w:t xml:space="preserve"> we may further discuss </w:t>
      </w:r>
      <w:r w:rsidR="00CB1820">
        <w:rPr>
          <w:bCs/>
          <w:sz w:val="22"/>
          <w:szCs w:val="22"/>
          <w:lang w:val="en-US"/>
        </w:rPr>
        <w:t xml:space="preserve">on whether and how to extend this proposal to other </w:t>
      </w:r>
      <w:r w:rsidR="004F0238">
        <w:rPr>
          <w:bCs/>
          <w:sz w:val="22"/>
          <w:szCs w:val="22"/>
          <w:lang w:val="en-US"/>
        </w:rPr>
        <w:t>(</w:t>
      </w:r>
      <w:r w:rsidR="00474885">
        <w:rPr>
          <w:bCs/>
          <w:sz w:val="22"/>
          <w:szCs w:val="22"/>
          <w:lang w:val="en-US"/>
        </w:rPr>
        <w:t>time/frequency/power</w:t>
      </w:r>
      <w:r w:rsidR="004F0238">
        <w:rPr>
          <w:bCs/>
          <w:sz w:val="22"/>
          <w:szCs w:val="22"/>
          <w:lang w:val="en-US"/>
        </w:rPr>
        <w:t>)</w:t>
      </w:r>
      <w:r w:rsidR="00474885">
        <w:rPr>
          <w:bCs/>
          <w:sz w:val="22"/>
          <w:szCs w:val="22"/>
          <w:lang w:val="en-US"/>
        </w:rPr>
        <w:t xml:space="preserve"> </w:t>
      </w:r>
      <w:r w:rsidR="004F0238">
        <w:rPr>
          <w:bCs/>
          <w:sz w:val="22"/>
          <w:szCs w:val="22"/>
          <w:lang w:val="en-US"/>
        </w:rPr>
        <w:t>s</w:t>
      </w:r>
      <w:r w:rsidR="00CB1820">
        <w:rPr>
          <w:bCs/>
          <w:sz w:val="22"/>
          <w:szCs w:val="22"/>
          <w:lang w:val="en-US"/>
        </w:rPr>
        <w:t>caling domains.</w:t>
      </w:r>
    </w:p>
    <w:p w14:paraId="0DDCDA1C" w14:textId="161267CF" w:rsidR="009A17FF" w:rsidRDefault="0099763D" w:rsidP="0099763D">
      <w:pPr>
        <w:jc w:val="both"/>
        <w:rPr>
          <w:b/>
          <w:sz w:val="22"/>
          <w:szCs w:val="22"/>
          <w:lang w:val="en-US"/>
        </w:rPr>
      </w:pPr>
      <w:r w:rsidRPr="00393DF7">
        <w:rPr>
          <w:b/>
          <w:sz w:val="22"/>
          <w:szCs w:val="22"/>
          <w:lang w:val="en-US"/>
        </w:rPr>
        <w:t>Proposal-</w:t>
      </w:r>
      <w:r w:rsidR="000C5FDC">
        <w:rPr>
          <w:b/>
          <w:sz w:val="22"/>
          <w:szCs w:val="22"/>
          <w:lang w:val="en-US"/>
        </w:rPr>
        <w:t>12</w:t>
      </w:r>
      <w:r w:rsidRPr="00393DF7">
        <w:rPr>
          <w:b/>
          <w:sz w:val="22"/>
          <w:szCs w:val="22"/>
          <w:lang w:val="en-US"/>
        </w:rPr>
        <w:t xml:space="preserve">: For the BS in active state, </w:t>
      </w:r>
      <w:r w:rsidR="0043269D" w:rsidRPr="0043269D">
        <w:rPr>
          <w:b/>
          <w:sz w:val="22"/>
          <w:szCs w:val="22"/>
          <w:lang w:val="en-US"/>
        </w:rPr>
        <w:t xml:space="preserve">the </w:t>
      </w:r>
      <w:r w:rsidR="00281562">
        <w:rPr>
          <w:b/>
          <w:sz w:val="22"/>
          <w:szCs w:val="22"/>
          <w:lang w:val="en-US"/>
        </w:rPr>
        <w:t xml:space="preserve">delay </w:t>
      </w:r>
      <w:r w:rsidR="00CF664C" w:rsidRPr="00CF664C">
        <w:rPr>
          <w:b/>
          <w:sz w:val="22"/>
          <w:szCs w:val="22"/>
          <w:lang w:val="en-US"/>
        </w:rPr>
        <w:t xml:space="preserve">to perform </w:t>
      </w:r>
      <w:r w:rsidR="00C81FE0">
        <w:rPr>
          <w:b/>
          <w:sz w:val="22"/>
          <w:szCs w:val="22"/>
          <w:lang w:val="en-US"/>
        </w:rPr>
        <w:t>a</w:t>
      </w:r>
      <w:r w:rsidR="00C81FE0" w:rsidRPr="00CF664C">
        <w:rPr>
          <w:b/>
          <w:sz w:val="22"/>
          <w:szCs w:val="22"/>
          <w:lang w:val="en-US"/>
        </w:rPr>
        <w:t xml:space="preserve"> </w:t>
      </w:r>
      <w:r w:rsidR="00CF664C" w:rsidRPr="00CF664C">
        <w:rPr>
          <w:b/>
          <w:sz w:val="22"/>
          <w:szCs w:val="22"/>
          <w:lang w:val="en-US"/>
        </w:rPr>
        <w:t xml:space="preserve">dynamic </w:t>
      </w:r>
      <w:r w:rsidR="00C81FE0">
        <w:rPr>
          <w:b/>
          <w:sz w:val="22"/>
          <w:szCs w:val="22"/>
          <w:lang w:val="en-US"/>
        </w:rPr>
        <w:t>Tx antenna</w:t>
      </w:r>
      <w:r w:rsidR="00C81FE0" w:rsidRPr="00CF664C">
        <w:rPr>
          <w:b/>
          <w:sz w:val="22"/>
          <w:szCs w:val="22"/>
          <w:lang w:val="en-US"/>
        </w:rPr>
        <w:t xml:space="preserve"> </w:t>
      </w:r>
      <w:r w:rsidR="00CF664C" w:rsidRPr="00CF664C">
        <w:rPr>
          <w:b/>
          <w:sz w:val="22"/>
          <w:szCs w:val="22"/>
          <w:lang w:val="en-US"/>
        </w:rPr>
        <w:t>elements adaptation</w:t>
      </w:r>
      <w:r w:rsidR="00C81FE0">
        <w:rPr>
          <w:b/>
          <w:sz w:val="22"/>
          <w:szCs w:val="22"/>
          <w:lang w:val="en-US"/>
        </w:rPr>
        <w:t>/scaling</w:t>
      </w:r>
      <w:r w:rsidR="00CF664C" w:rsidRPr="00CF664C">
        <w:rPr>
          <w:b/>
          <w:sz w:val="22"/>
          <w:szCs w:val="22"/>
          <w:lang w:val="en-US"/>
        </w:rPr>
        <w:t xml:space="preserve"> </w:t>
      </w:r>
      <w:r w:rsidRPr="00393DF7">
        <w:rPr>
          <w:b/>
          <w:sz w:val="22"/>
          <w:szCs w:val="22"/>
          <w:lang w:val="en-US"/>
        </w:rPr>
        <w:t xml:space="preserve">should </w:t>
      </w:r>
      <w:r w:rsidR="00CF664C" w:rsidRPr="00393DF7">
        <w:rPr>
          <w:b/>
          <w:sz w:val="22"/>
          <w:szCs w:val="22"/>
          <w:lang w:val="en-US"/>
        </w:rPr>
        <w:t xml:space="preserve">be defined or provided as part of the evaluation. </w:t>
      </w:r>
    </w:p>
    <w:p w14:paraId="5A14FA4D" w14:textId="2FD9F706" w:rsidR="007C2525" w:rsidRDefault="007C2525" w:rsidP="009A17FF">
      <w:pPr>
        <w:pStyle w:val="ListParagraph"/>
        <w:numPr>
          <w:ilvl w:val="0"/>
          <w:numId w:val="52"/>
        </w:numPr>
        <w:jc w:val="both"/>
        <w:rPr>
          <w:b/>
          <w:sz w:val="22"/>
          <w:szCs w:val="22"/>
          <w:lang w:val="en-US"/>
        </w:rPr>
      </w:pPr>
      <w:r>
        <w:rPr>
          <w:b/>
          <w:sz w:val="22"/>
          <w:szCs w:val="22"/>
          <w:lang w:val="en-US"/>
        </w:rPr>
        <w:t>FFS the energy</w:t>
      </w:r>
      <w:r w:rsidRPr="009A17FF">
        <w:rPr>
          <w:b/>
          <w:sz w:val="22"/>
          <w:szCs w:val="22"/>
          <w:lang w:val="en-US"/>
        </w:rPr>
        <w:t xml:space="preserve"> </w:t>
      </w:r>
      <w:r>
        <w:rPr>
          <w:b/>
          <w:sz w:val="22"/>
          <w:szCs w:val="22"/>
          <w:lang w:val="en-US"/>
        </w:rPr>
        <w:t>consumption during such delay.</w:t>
      </w:r>
    </w:p>
    <w:p w14:paraId="6461AFD0" w14:textId="583C0FA3" w:rsidR="00323601" w:rsidRDefault="00CF664C" w:rsidP="009A17FF">
      <w:pPr>
        <w:pStyle w:val="ListParagraph"/>
        <w:numPr>
          <w:ilvl w:val="0"/>
          <w:numId w:val="52"/>
        </w:numPr>
        <w:jc w:val="both"/>
        <w:rPr>
          <w:b/>
          <w:sz w:val="22"/>
          <w:szCs w:val="22"/>
          <w:lang w:val="en-US"/>
        </w:rPr>
      </w:pPr>
      <w:r w:rsidRPr="009A17FF">
        <w:rPr>
          <w:b/>
          <w:sz w:val="22"/>
          <w:szCs w:val="22"/>
          <w:lang w:val="en-US"/>
        </w:rPr>
        <w:t xml:space="preserve">FFS </w:t>
      </w:r>
      <w:r w:rsidR="007C2525">
        <w:rPr>
          <w:b/>
          <w:sz w:val="22"/>
          <w:szCs w:val="22"/>
          <w:lang w:val="en-US"/>
        </w:rPr>
        <w:t>whether there is BS TX/RX interruption during such delay</w:t>
      </w:r>
      <w:r w:rsidRPr="009A17FF">
        <w:rPr>
          <w:b/>
          <w:sz w:val="22"/>
          <w:szCs w:val="22"/>
          <w:lang w:val="en-US"/>
        </w:rPr>
        <w:t xml:space="preserve">. </w:t>
      </w:r>
    </w:p>
    <w:p w14:paraId="28895483" w14:textId="53E16403" w:rsidR="0099763D" w:rsidRPr="009A17FF" w:rsidRDefault="00CF664C" w:rsidP="009A17FF">
      <w:pPr>
        <w:pStyle w:val="ListParagraph"/>
        <w:numPr>
          <w:ilvl w:val="0"/>
          <w:numId w:val="52"/>
        </w:numPr>
        <w:jc w:val="both"/>
        <w:rPr>
          <w:b/>
          <w:sz w:val="22"/>
          <w:szCs w:val="22"/>
          <w:lang w:val="en-US"/>
        </w:rPr>
      </w:pPr>
      <w:r w:rsidRPr="009A17FF">
        <w:rPr>
          <w:b/>
          <w:sz w:val="22"/>
          <w:szCs w:val="22"/>
          <w:lang w:val="en-US"/>
        </w:rPr>
        <w:t xml:space="preserve">FFS </w:t>
      </w:r>
      <w:r w:rsidR="00C81FE0">
        <w:rPr>
          <w:b/>
          <w:sz w:val="22"/>
          <w:szCs w:val="22"/>
          <w:lang w:val="en-US"/>
        </w:rPr>
        <w:t xml:space="preserve">whether </w:t>
      </w:r>
      <w:r w:rsidR="007C2525">
        <w:rPr>
          <w:b/>
          <w:sz w:val="22"/>
          <w:szCs w:val="22"/>
          <w:lang w:val="en-US"/>
        </w:rPr>
        <w:t xml:space="preserve">a </w:t>
      </w:r>
      <w:r w:rsidR="00C81FE0">
        <w:rPr>
          <w:b/>
          <w:sz w:val="22"/>
          <w:szCs w:val="22"/>
          <w:lang w:val="en-US"/>
        </w:rPr>
        <w:t>delay to perform adaptation/scaling is applicable to</w:t>
      </w:r>
      <w:r w:rsidR="00592776" w:rsidRPr="009A17FF">
        <w:rPr>
          <w:b/>
          <w:sz w:val="22"/>
          <w:szCs w:val="22"/>
          <w:lang w:val="en-US"/>
        </w:rPr>
        <w:t xml:space="preserve"> other scaling domain</w:t>
      </w:r>
      <w:r w:rsidR="00995D62" w:rsidRPr="009A17FF">
        <w:rPr>
          <w:b/>
          <w:sz w:val="22"/>
          <w:szCs w:val="22"/>
          <w:lang w:val="en-US"/>
        </w:rPr>
        <w:t>s</w:t>
      </w:r>
      <w:r w:rsidRPr="009A17FF">
        <w:rPr>
          <w:b/>
          <w:sz w:val="22"/>
          <w:szCs w:val="22"/>
          <w:lang w:val="en-US"/>
        </w:rPr>
        <w:t>.</w:t>
      </w:r>
    </w:p>
    <w:p w14:paraId="59B830B8" w14:textId="77777777" w:rsidR="009536C7" w:rsidRPr="00381E05" w:rsidRDefault="009536C7" w:rsidP="00381E05">
      <w:pPr>
        <w:jc w:val="both"/>
        <w:rPr>
          <w:b/>
          <w:sz w:val="22"/>
          <w:szCs w:val="22"/>
          <w:lang w:val="en-US"/>
        </w:rPr>
      </w:pPr>
    </w:p>
    <w:p w14:paraId="28B8A0B8" w14:textId="34FFA048" w:rsidR="003F5D93" w:rsidRDefault="003F5D93" w:rsidP="00094835">
      <w:pPr>
        <w:pStyle w:val="Heading2"/>
        <w:jc w:val="both"/>
      </w:pPr>
      <w:r>
        <w:t xml:space="preserve">Limitations of the BS </w:t>
      </w:r>
      <w:r w:rsidR="00A93F86">
        <w:t>power</w:t>
      </w:r>
      <w:r>
        <w:t xml:space="preserve"> model </w:t>
      </w:r>
    </w:p>
    <w:p w14:paraId="6E8C3C0C" w14:textId="62BB5D98" w:rsidR="00D27999" w:rsidRPr="006C1F0B" w:rsidRDefault="003F5D93" w:rsidP="00395089">
      <w:pPr>
        <w:jc w:val="both"/>
        <w:rPr>
          <w:sz w:val="22"/>
          <w:szCs w:val="22"/>
        </w:rPr>
      </w:pPr>
      <w:r w:rsidRPr="006C1F0B">
        <w:rPr>
          <w:sz w:val="22"/>
          <w:szCs w:val="22"/>
        </w:rPr>
        <w:t xml:space="preserve">It should be appreciated that </w:t>
      </w:r>
      <w:r w:rsidR="00BB566E" w:rsidRPr="006C1F0B">
        <w:rPr>
          <w:sz w:val="22"/>
          <w:szCs w:val="22"/>
        </w:rPr>
        <w:t xml:space="preserve">such </w:t>
      </w:r>
      <w:r w:rsidRPr="006C1F0B">
        <w:rPr>
          <w:sz w:val="22"/>
          <w:szCs w:val="22"/>
        </w:rPr>
        <w:t xml:space="preserve">BS </w:t>
      </w:r>
      <w:r w:rsidR="00A93F86">
        <w:rPr>
          <w:sz w:val="22"/>
          <w:szCs w:val="22"/>
        </w:rPr>
        <w:t>power</w:t>
      </w:r>
      <w:r w:rsidRPr="006C1F0B">
        <w:rPr>
          <w:sz w:val="22"/>
          <w:szCs w:val="22"/>
        </w:rPr>
        <w:t xml:space="preserve"> model defined for evaluation of the Rel.18 network energy saving techniques of 5G NR has several limitations. </w:t>
      </w:r>
      <w:r w:rsidR="00380C26" w:rsidRPr="006C1F0B">
        <w:rPr>
          <w:sz w:val="22"/>
          <w:szCs w:val="22"/>
        </w:rPr>
        <w:t xml:space="preserve">This is a simplified model applicable to BSs that </w:t>
      </w:r>
      <w:r w:rsidR="00DE3ECC">
        <w:rPr>
          <w:sz w:val="22"/>
          <w:szCs w:val="22"/>
        </w:rPr>
        <w:t xml:space="preserve">are operated in </w:t>
      </w:r>
      <w:r w:rsidR="00380C26" w:rsidRPr="006C1F0B">
        <w:rPr>
          <w:sz w:val="22"/>
          <w:szCs w:val="22"/>
        </w:rPr>
        <w:t>NR-only</w:t>
      </w:r>
      <w:r w:rsidR="00BB566E" w:rsidRPr="006C1F0B">
        <w:rPr>
          <w:sz w:val="22"/>
          <w:szCs w:val="22"/>
        </w:rPr>
        <w:t xml:space="preserve">. </w:t>
      </w:r>
      <w:r w:rsidR="00AC4DBF">
        <w:rPr>
          <w:sz w:val="22"/>
          <w:szCs w:val="22"/>
        </w:rPr>
        <w:t>I</w:t>
      </w:r>
      <w:r w:rsidR="00BB566E" w:rsidRPr="006C1F0B">
        <w:rPr>
          <w:sz w:val="22"/>
          <w:szCs w:val="22"/>
        </w:rPr>
        <w:t>t does not apply</w:t>
      </w:r>
      <w:r w:rsidRPr="006C1F0B">
        <w:rPr>
          <w:sz w:val="22"/>
          <w:szCs w:val="22"/>
        </w:rPr>
        <w:t xml:space="preserve"> </w:t>
      </w:r>
      <w:r w:rsidR="00BB566E" w:rsidRPr="006C1F0B">
        <w:rPr>
          <w:sz w:val="22"/>
          <w:szCs w:val="22"/>
        </w:rPr>
        <w:t xml:space="preserve">to </w:t>
      </w:r>
      <w:r w:rsidR="00380C26" w:rsidRPr="006C1F0B">
        <w:rPr>
          <w:sz w:val="22"/>
          <w:szCs w:val="22"/>
        </w:rPr>
        <w:t xml:space="preserve">BSs </w:t>
      </w:r>
      <w:r w:rsidR="00DE3ECC">
        <w:rPr>
          <w:sz w:val="22"/>
          <w:szCs w:val="22"/>
        </w:rPr>
        <w:t>operating in</w:t>
      </w:r>
      <w:r w:rsidRPr="006C1F0B">
        <w:rPr>
          <w:sz w:val="22"/>
          <w:szCs w:val="22"/>
        </w:rPr>
        <w:t xml:space="preserve"> multi-RAT, in which the same </w:t>
      </w:r>
      <w:r w:rsidR="00BB566E" w:rsidRPr="006C1F0B">
        <w:rPr>
          <w:sz w:val="22"/>
          <w:szCs w:val="22"/>
        </w:rPr>
        <w:t>hardware (e.g.</w:t>
      </w:r>
      <w:r w:rsidR="00333576">
        <w:rPr>
          <w:sz w:val="22"/>
          <w:szCs w:val="22"/>
        </w:rPr>
        <w:t>,</w:t>
      </w:r>
      <w:r w:rsidR="00BB566E" w:rsidRPr="006C1F0B">
        <w:rPr>
          <w:sz w:val="22"/>
          <w:szCs w:val="22"/>
        </w:rPr>
        <w:t xml:space="preserve"> PA) is involved in operations for other </w:t>
      </w:r>
      <w:r w:rsidR="00AC4DBF">
        <w:rPr>
          <w:sz w:val="22"/>
          <w:szCs w:val="22"/>
        </w:rPr>
        <w:t>RATs/</w:t>
      </w:r>
      <w:r w:rsidR="00BB566E" w:rsidRPr="006C1F0B">
        <w:rPr>
          <w:sz w:val="22"/>
          <w:szCs w:val="22"/>
        </w:rPr>
        <w:t xml:space="preserve">systems in addition to NR. </w:t>
      </w:r>
      <w:r w:rsidR="003D607A">
        <w:rPr>
          <w:sz w:val="22"/>
          <w:szCs w:val="22"/>
        </w:rPr>
        <w:t>Evidently as the enhancements are targeted for NR operation, such limitation is felt justified.</w:t>
      </w:r>
    </w:p>
    <w:p w14:paraId="42C5B79C" w14:textId="58D38196" w:rsidR="000B6432" w:rsidRPr="008D0348" w:rsidRDefault="00380C26" w:rsidP="008D0348">
      <w:pPr>
        <w:jc w:val="both"/>
        <w:rPr>
          <w:b/>
          <w:sz w:val="22"/>
          <w:szCs w:val="22"/>
          <w:lang w:val="en-US"/>
        </w:rPr>
      </w:pPr>
      <w:r w:rsidRPr="006C1F0B">
        <w:rPr>
          <w:b/>
          <w:sz w:val="22"/>
          <w:szCs w:val="22"/>
          <w:lang w:val="en-US"/>
        </w:rPr>
        <w:t>Proposal</w:t>
      </w:r>
      <w:r w:rsidR="00D27999" w:rsidRPr="006C1F0B">
        <w:rPr>
          <w:b/>
          <w:sz w:val="22"/>
          <w:szCs w:val="22"/>
          <w:lang w:val="en-US"/>
        </w:rPr>
        <w:t>-</w:t>
      </w:r>
      <w:r w:rsidR="000C5FDC">
        <w:rPr>
          <w:b/>
          <w:sz w:val="22"/>
          <w:szCs w:val="22"/>
          <w:lang w:val="en-US"/>
        </w:rPr>
        <w:t>13</w:t>
      </w:r>
      <w:r w:rsidRPr="006C1F0B">
        <w:rPr>
          <w:b/>
          <w:sz w:val="22"/>
          <w:szCs w:val="22"/>
          <w:lang w:val="en-US"/>
        </w:rPr>
        <w:t xml:space="preserve">: </w:t>
      </w:r>
      <w:r w:rsidR="00C514E6" w:rsidRPr="00393DF7">
        <w:rPr>
          <w:b/>
          <w:sz w:val="22"/>
          <w:szCs w:val="22"/>
          <w:lang w:val="en-US"/>
        </w:rPr>
        <w:t xml:space="preserve">Capture in </w:t>
      </w:r>
      <w:r w:rsidR="00D66428">
        <w:rPr>
          <w:b/>
          <w:sz w:val="22"/>
          <w:szCs w:val="22"/>
          <w:lang w:val="en-US"/>
        </w:rPr>
        <w:t xml:space="preserve">the </w:t>
      </w:r>
      <w:r w:rsidR="00D070FF" w:rsidRPr="00393DF7">
        <w:rPr>
          <w:b/>
          <w:sz w:val="22"/>
          <w:szCs w:val="22"/>
          <w:lang w:val="en-US"/>
        </w:rPr>
        <w:t xml:space="preserve">TR </w:t>
      </w:r>
      <w:r w:rsidR="00D070FF">
        <w:rPr>
          <w:b/>
          <w:sz w:val="22"/>
          <w:szCs w:val="22"/>
          <w:lang w:val="en-US"/>
        </w:rPr>
        <w:t>that</w:t>
      </w:r>
      <w:r w:rsidR="00395089" w:rsidRPr="006C1F0B">
        <w:rPr>
          <w:b/>
          <w:sz w:val="22"/>
          <w:szCs w:val="22"/>
          <w:lang w:val="en-US"/>
        </w:rPr>
        <w:t xml:space="preserve"> the BS </w:t>
      </w:r>
      <w:r w:rsidR="00A93F86">
        <w:rPr>
          <w:b/>
          <w:sz w:val="22"/>
          <w:szCs w:val="22"/>
          <w:lang w:val="en-US"/>
        </w:rPr>
        <w:t>power</w:t>
      </w:r>
      <w:r w:rsidR="00395089" w:rsidRPr="006C1F0B">
        <w:rPr>
          <w:b/>
          <w:sz w:val="22"/>
          <w:szCs w:val="22"/>
          <w:lang w:val="en-US"/>
        </w:rPr>
        <w:t xml:space="preserve"> model is a simplified model of </w:t>
      </w:r>
      <w:r w:rsidR="004972DF">
        <w:rPr>
          <w:b/>
          <w:sz w:val="22"/>
          <w:szCs w:val="22"/>
          <w:lang w:val="en-US"/>
        </w:rPr>
        <w:t xml:space="preserve">the </w:t>
      </w:r>
      <w:r w:rsidR="00395089" w:rsidRPr="006C1F0B">
        <w:rPr>
          <w:b/>
          <w:sz w:val="22"/>
          <w:szCs w:val="22"/>
          <w:lang w:val="en-US"/>
        </w:rPr>
        <w:t xml:space="preserve">real BS </w:t>
      </w:r>
      <w:r w:rsidR="00A93F86">
        <w:rPr>
          <w:b/>
          <w:sz w:val="22"/>
          <w:szCs w:val="22"/>
          <w:lang w:val="en-US"/>
        </w:rPr>
        <w:t>power</w:t>
      </w:r>
      <w:r w:rsidR="00395089" w:rsidRPr="006C1F0B">
        <w:rPr>
          <w:b/>
          <w:sz w:val="22"/>
          <w:szCs w:val="22"/>
          <w:lang w:val="en-US"/>
        </w:rPr>
        <w:t xml:space="preserve"> consumption applicable to single-RAT NR BSs only.</w:t>
      </w:r>
      <w:r w:rsidR="00395089" w:rsidRPr="006C1F0B">
        <w:rPr>
          <w:sz w:val="22"/>
          <w:szCs w:val="22"/>
        </w:rPr>
        <w:t xml:space="preserve"> </w:t>
      </w:r>
      <w:r w:rsidRPr="006C1F0B">
        <w:rPr>
          <w:b/>
          <w:sz w:val="22"/>
          <w:szCs w:val="22"/>
          <w:lang w:val="en-US"/>
        </w:rPr>
        <w:t xml:space="preserve"> </w:t>
      </w:r>
    </w:p>
    <w:p w14:paraId="510EC60E" w14:textId="12CFD1A6" w:rsidR="00D41639" w:rsidRDefault="00246B15" w:rsidP="006A270A">
      <w:pPr>
        <w:pStyle w:val="Heading1"/>
        <w:tabs>
          <w:tab w:val="num" w:pos="709"/>
        </w:tabs>
        <w:ind w:left="709" w:hanging="709"/>
        <w:rPr>
          <w:lang w:val="en-US"/>
        </w:rPr>
      </w:pPr>
      <w:r>
        <w:rPr>
          <w:lang w:val="en-US"/>
        </w:rPr>
        <w:t>Evaluation Methodology</w:t>
      </w:r>
    </w:p>
    <w:p w14:paraId="1ECF052C" w14:textId="75EAF9B6" w:rsidR="005B6967" w:rsidRPr="00145BFD" w:rsidRDefault="005B6967" w:rsidP="009519EE">
      <w:pPr>
        <w:pStyle w:val="Heading2"/>
      </w:pPr>
      <w:r w:rsidRPr="00AE2BFE">
        <w:t>K</w:t>
      </w:r>
      <w:r w:rsidR="002955AF">
        <w:t xml:space="preserve">ey </w:t>
      </w:r>
      <w:r w:rsidRPr="00AE2BFE">
        <w:t>P</w:t>
      </w:r>
      <w:r w:rsidR="002955AF">
        <w:t xml:space="preserve">erformance </w:t>
      </w:r>
      <w:r w:rsidRPr="00AE2BFE">
        <w:t>I</w:t>
      </w:r>
      <w:r w:rsidR="002955AF">
        <w:t>ndicator</w:t>
      </w:r>
      <w:r w:rsidR="00645A7A" w:rsidRPr="00AE2BFE">
        <w:t>s</w:t>
      </w:r>
      <w:r w:rsidR="002955AF">
        <w:t xml:space="preserve"> (KPIs)</w:t>
      </w:r>
    </w:p>
    <w:p w14:paraId="49E32A88" w14:textId="1F7F0526" w:rsidR="00EA53DE" w:rsidRPr="00125C68" w:rsidRDefault="00EA53DE">
      <w:pPr>
        <w:jc w:val="both"/>
        <w:rPr>
          <w:sz w:val="22"/>
          <w:szCs w:val="22"/>
        </w:rPr>
      </w:pPr>
      <w:r>
        <w:rPr>
          <w:sz w:val="22"/>
          <w:szCs w:val="22"/>
        </w:rPr>
        <w:t xml:space="preserve">If the evaluation of the techniques </w:t>
      </w:r>
      <w:r w:rsidR="00800277">
        <w:rPr>
          <w:sz w:val="22"/>
          <w:szCs w:val="22"/>
        </w:rPr>
        <w:t>is</w:t>
      </w:r>
      <w:r>
        <w:rPr>
          <w:sz w:val="22"/>
          <w:szCs w:val="22"/>
        </w:rPr>
        <w:t xml:space="preserve"> based on comparing a set of </w:t>
      </w:r>
      <w:r w:rsidR="00800277">
        <w:rPr>
          <w:sz w:val="22"/>
          <w:szCs w:val="22"/>
        </w:rPr>
        <w:t xml:space="preserve">the aforementioned agreed </w:t>
      </w:r>
      <w:r>
        <w:rPr>
          <w:sz w:val="22"/>
          <w:szCs w:val="22"/>
        </w:rPr>
        <w:t>KPIs</w:t>
      </w:r>
      <w:r w:rsidR="006F7935">
        <w:rPr>
          <w:sz w:val="22"/>
          <w:szCs w:val="22"/>
        </w:rPr>
        <w:t xml:space="preserve">, independently, (say X </w:t>
      </w:r>
      <w:r w:rsidR="006F7935" w:rsidRPr="006F7935">
        <w:rPr>
          <w:sz w:val="22"/>
          <w:szCs w:val="22"/>
        </w:rPr>
        <w:t xml:space="preserve">% </w:t>
      </w:r>
      <w:r w:rsidR="006F7935">
        <w:rPr>
          <w:sz w:val="22"/>
          <w:szCs w:val="22"/>
        </w:rPr>
        <w:t xml:space="preserve">network </w:t>
      </w:r>
      <w:r w:rsidR="006F7935" w:rsidRPr="006F7935">
        <w:rPr>
          <w:sz w:val="22"/>
          <w:szCs w:val="22"/>
        </w:rPr>
        <w:t>energy saving</w:t>
      </w:r>
      <w:r w:rsidR="006F7935">
        <w:rPr>
          <w:sz w:val="22"/>
          <w:szCs w:val="22"/>
        </w:rPr>
        <w:t xml:space="preserve"> gain, Y </w:t>
      </w:r>
      <w:r w:rsidR="006F7935" w:rsidRPr="006F7935">
        <w:rPr>
          <w:sz w:val="22"/>
          <w:szCs w:val="22"/>
        </w:rPr>
        <w:t xml:space="preserve">% </w:t>
      </w:r>
      <w:r w:rsidR="006F7935">
        <w:rPr>
          <w:sz w:val="22"/>
          <w:szCs w:val="22"/>
        </w:rPr>
        <w:t xml:space="preserve">UPT </w:t>
      </w:r>
      <w:r w:rsidR="006F7935" w:rsidRPr="006F7935">
        <w:rPr>
          <w:sz w:val="22"/>
          <w:szCs w:val="22"/>
        </w:rPr>
        <w:t>gain</w:t>
      </w:r>
      <w:r w:rsidR="006F7935">
        <w:rPr>
          <w:sz w:val="22"/>
          <w:szCs w:val="22"/>
        </w:rPr>
        <w:t>, and</w:t>
      </w:r>
      <w:r w:rsidR="006F7935" w:rsidRPr="006F7935">
        <w:rPr>
          <w:sz w:val="22"/>
          <w:szCs w:val="22"/>
        </w:rPr>
        <w:t xml:space="preserve"> </w:t>
      </w:r>
      <w:r w:rsidR="006F7935">
        <w:rPr>
          <w:sz w:val="22"/>
          <w:szCs w:val="22"/>
        </w:rPr>
        <w:t xml:space="preserve">Z </w:t>
      </w:r>
      <w:r w:rsidR="006F7935" w:rsidRPr="006F7935">
        <w:rPr>
          <w:sz w:val="22"/>
          <w:szCs w:val="22"/>
        </w:rPr>
        <w:t>% latency gain</w:t>
      </w:r>
      <w:r w:rsidR="006F7935">
        <w:rPr>
          <w:sz w:val="22"/>
          <w:szCs w:val="22"/>
        </w:rPr>
        <w:t xml:space="preserve">), it </w:t>
      </w:r>
      <w:r>
        <w:rPr>
          <w:sz w:val="22"/>
          <w:szCs w:val="22"/>
        </w:rPr>
        <w:t xml:space="preserve">would be </w:t>
      </w:r>
      <w:r w:rsidR="006F7935">
        <w:rPr>
          <w:sz w:val="22"/>
          <w:szCs w:val="22"/>
        </w:rPr>
        <w:t>challenging to derive any conclusion. On the contrary, to derive objective conclusions from the evaluation, we would benefit from adopting</w:t>
      </w:r>
      <w:r w:rsidRPr="00125C68">
        <w:rPr>
          <w:sz w:val="22"/>
          <w:szCs w:val="22"/>
        </w:rPr>
        <w:t xml:space="preserve"> multi-dimensional EE KPIs that jointly consider the energy consumption of the network and </w:t>
      </w:r>
      <w:r w:rsidR="006F7935">
        <w:rPr>
          <w:sz w:val="22"/>
          <w:szCs w:val="22"/>
        </w:rPr>
        <w:t>the user/</w:t>
      </w:r>
      <w:r w:rsidRPr="00125C68">
        <w:rPr>
          <w:sz w:val="22"/>
          <w:szCs w:val="22"/>
        </w:rPr>
        <w:t>system performance.</w:t>
      </w:r>
    </w:p>
    <w:p w14:paraId="002AC92B" w14:textId="5A6F6379" w:rsidR="00EA53DE" w:rsidRDefault="00EA53DE" w:rsidP="00EA53DE">
      <w:pPr>
        <w:jc w:val="both"/>
        <w:rPr>
          <w:b/>
          <w:bCs/>
          <w:sz w:val="22"/>
          <w:szCs w:val="22"/>
        </w:rPr>
      </w:pPr>
      <w:r>
        <w:rPr>
          <w:b/>
          <w:bCs/>
          <w:sz w:val="22"/>
          <w:szCs w:val="22"/>
        </w:rPr>
        <w:t>Observation-</w:t>
      </w:r>
      <w:r w:rsidR="000C5FDC">
        <w:rPr>
          <w:b/>
          <w:bCs/>
          <w:sz w:val="22"/>
          <w:szCs w:val="22"/>
        </w:rPr>
        <w:t>10</w:t>
      </w:r>
      <w:r>
        <w:rPr>
          <w:b/>
          <w:bCs/>
          <w:sz w:val="22"/>
          <w:szCs w:val="22"/>
        </w:rPr>
        <w:t xml:space="preserve">:   </w:t>
      </w:r>
      <w:r w:rsidR="00AF04A3">
        <w:rPr>
          <w:b/>
          <w:bCs/>
          <w:sz w:val="22"/>
          <w:szCs w:val="22"/>
        </w:rPr>
        <w:t xml:space="preserve">It is difficult to compare </w:t>
      </w:r>
      <w:r w:rsidR="00875686">
        <w:rPr>
          <w:b/>
          <w:bCs/>
          <w:sz w:val="22"/>
          <w:szCs w:val="22"/>
        </w:rPr>
        <w:t xml:space="preserve">different </w:t>
      </w:r>
      <w:r>
        <w:rPr>
          <w:b/>
          <w:bCs/>
          <w:sz w:val="22"/>
          <w:szCs w:val="22"/>
        </w:rPr>
        <w:t>EE schemes with independent KPIs, e.g</w:t>
      </w:r>
      <w:r w:rsidR="00F30B45">
        <w:rPr>
          <w:b/>
          <w:bCs/>
          <w:sz w:val="22"/>
          <w:szCs w:val="22"/>
        </w:rPr>
        <w:t>.</w:t>
      </w:r>
      <w:r>
        <w:rPr>
          <w:b/>
          <w:bCs/>
          <w:sz w:val="22"/>
          <w:szCs w:val="22"/>
        </w:rPr>
        <w:t xml:space="preserve"> NW energy saving </w:t>
      </w:r>
      <w:r w:rsidR="00C859CF">
        <w:rPr>
          <w:b/>
          <w:bCs/>
          <w:sz w:val="22"/>
          <w:szCs w:val="22"/>
        </w:rPr>
        <w:t xml:space="preserve">gain </w:t>
      </w:r>
      <w:r>
        <w:rPr>
          <w:b/>
          <w:bCs/>
          <w:sz w:val="22"/>
          <w:szCs w:val="22"/>
        </w:rPr>
        <w:t xml:space="preserve">vs. </w:t>
      </w:r>
      <w:r w:rsidR="00B531D1">
        <w:rPr>
          <w:b/>
          <w:bCs/>
          <w:sz w:val="22"/>
          <w:szCs w:val="22"/>
        </w:rPr>
        <w:t>UPT/</w:t>
      </w:r>
      <w:r>
        <w:rPr>
          <w:b/>
          <w:bCs/>
          <w:sz w:val="22"/>
          <w:szCs w:val="22"/>
        </w:rPr>
        <w:t>data rate</w:t>
      </w:r>
      <w:r w:rsidR="00F90152">
        <w:rPr>
          <w:b/>
          <w:bCs/>
          <w:sz w:val="22"/>
          <w:szCs w:val="22"/>
        </w:rPr>
        <w:t xml:space="preserve"> gain vs. </w:t>
      </w:r>
      <w:r>
        <w:rPr>
          <w:b/>
          <w:bCs/>
          <w:sz w:val="22"/>
          <w:szCs w:val="22"/>
        </w:rPr>
        <w:t xml:space="preserve">latency gain. We would </w:t>
      </w:r>
      <w:r w:rsidR="00F90152">
        <w:rPr>
          <w:b/>
          <w:bCs/>
          <w:sz w:val="22"/>
          <w:szCs w:val="22"/>
        </w:rPr>
        <w:t>benefit from using</w:t>
      </w:r>
      <w:r>
        <w:rPr>
          <w:b/>
          <w:bCs/>
          <w:sz w:val="22"/>
          <w:szCs w:val="22"/>
        </w:rPr>
        <w:t xml:space="preserve"> multi-dimensional EE KPI</w:t>
      </w:r>
      <w:r w:rsidR="002625FE">
        <w:rPr>
          <w:b/>
          <w:bCs/>
          <w:sz w:val="22"/>
          <w:szCs w:val="22"/>
        </w:rPr>
        <w:t>(</w:t>
      </w:r>
      <w:r>
        <w:rPr>
          <w:b/>
          <w:bCs/>
          <w:sz w:val="22"/>
          <w:szCs w:val="22"/>
        </w:rPr>
        <w:t>s</w:t>
      </w:r>
      <w:r w:rsidR="002625FE">
        <w:rPr>
          <w:b/>
          <w:bCs/>
          <w:sz w:val="22"/>
          <w:szCs w:val="22"/>
        </w:rPr>
        <w:t>)</w:t>
      </w:r>
      <w:r>
        <w:rPr>
          <w:b/>
          <w:bCs/>
          <w:sz w:val="22"/>
          <w:szCs w:val="22"/>
        </w:rPr>
        <w:t xml:space="preserve"> that jointly consider the</w:t>
      </w:r>
      <w:r w:rsidRPr="00062700">
        <w:rPr>
          <w:b/>
          <w:bCs/>
          <w:sz w:val="22"/>
          <w:szCs w:val="22"/>
        </w:rPr>
        <w:t xml:space="preserve"> energy consumption of the network and system</w:t>
      </w:r>
      <w:r w:rsidR="00F90152">
        <w:rPr>
          <w:b/>
          <w:bCs/>
          <w:sz w:val="22"/>
          <w:szCs w:val="22"/>
        </w:rPr>
        <w:t>/UE</w:t>
      </w:r>
      <w:r w:rsidRPr="00062700">
        <w:rPr>
          <w:b/>
          <w:bCs/>
          <w:sz w:val="22"/>
          <w:szCs w:val="22"/>
        </w:rPr>
        <w:t xml:space="preserve"> performance</w:t>
      </w:r>
      <w:r w:rsidR="00C859CF">
        <w:rPr>
          <w:b/>
          <w:bCs/>
          <w:sz w:val="22"/>
          <w:szCs w:val="22"/>
        </w:rPr>
        <w:t xml:space="preserve"> for an objective comparison of different schemes</w:t>
      </w:r>
      <w:r>
        <w:rPr>
          <w:b/>
          <w:bCs/>
          <w:sz w:val="22"/>
          <w:szCs w:val="22"/>
        </w:rPr>
        <w:t>.</w:t>
      </w:r>
    </w:p>
    <w:p w14:paraId="5764E00D" w14:textId="286C5361" w:rsidR="003E24AE" w:rsidRPr="002955AF" w:rsidRDefault="007701FE" w:rsidP="002955AF">
      <w:pPr>
        <w:jc w:val="both"/>
        <w:rPr>
          <w:sz w:val="22"/>
          <w:szCs w:val="22"/>
        </w:rPr>
      </w:pPr>
      <w:r w:rsidRPr="007701FE">
        <w:rPr>
          <w:sz w:val="22"/>
          <w:szCs w:val="22"/>
        </w:rPr>
        <w:t>According to the SID, we should reuse any existing KPI, which is suitable for the 3GPP evaluations.</w:t>
      </w:r>
      <w:r>
        <w:rPr>
          <w:sz w:val="22"/>
          <w:szCs w:val="22"/>
        </w:rPr>
        <w:t xml:space="preserve"> </w:t>
      </w:r>
      <w:r w:rsidR="003E24AE" w:rsidRPr="002955AF">
        <w:rPr>
          <w:sz w:val="22"/>
          <w:szCs w:val="22"/>
        </w:rPr>
        <w:t xml:space="preserve">The </w:t>
      </w:r>
      <w:r w:rsidR="009519EE" w:rsidRPr="002955AF">
        <w:rPr>
          <w:sz w:val="22"/>
          <w:szCs w:val="22"/>
        </w:rPr>
        <w:t xml:space="preserve">existing </w:t>
      </w:r>
      <w:r w:rsidR="003E24AE" w:rsidRPr="002955AF">
        <w:rPr>
          <w:sz w:val="22"/>
          <w:szCs w:val="22"/>
        </w:rPr>
        <w:t xml:space="preserve">energy efficiency (EE) KPIs </w:t>
      </w:r>
      <w:r w:rsidRPr="007701FE">
        <w:rPr>
          <w:sz w:val="22"/>
          <w:szCs w:val="22"/>
        </w:rPr>
        <w:t>already defined</w:t>
      </w:r>
      <w:r w:rsidR="003E24AE" w:rsidRPr="002955AF">
        <w:rPr>
          <w:sz w:val="22"/>
          <w:szCs w:val="22"/>
        </w:rPr>
        <w:t xml:space="preserve"> </w:t>
      </w:r>
      <w:r>
        <w:rPr>
          <w:sz w:val="22"/>
          <w:szCs w:val="22"/>
        </w:rPr>
        <w:t>in</w:t>
      </w:r>
      <w:r w:rsidR="003E24AE" w:rsidRPr="002955AF">
        <w:rPr>
          <w:sz w:val="22"/>
          <w:szCs w:val="22"/>
        </w:rPr>
        <w:t xml:space="preserve"> different specifications</w:t>
      </w:r>
      <w:r>
        <w:rPr>
          <w:sz w:val="22"/>
          <w:szCs w:val="22"/>
        </w:rPr>
        <w:t xml:space="preserve"> of 3GPP</w:t>
      </w:r>
      <w:r w:rsidR="00C859CF">
        <w:rPr>
          <w:sz w:val="22"/>
          <w:szCs w:val="22"/>
        </w:rPr>
        <w:t xml:space="preserve"> and ETSI</w:t>
      </w:r>
      <w:r>
        <w:rPr>
          <w:sz w:val="22"/>
          <w:szCs w:val="22"/>
        </w:rPr>
        <w:t xml:space="preserve"> (which are </w:t>
      </w:r>
      <w:r w:rsidRPr="002955AF">
        <w:rPr>
          <w:sz w:val="22"/>
          <w:szCs w:val="22"/>
        </w:rPr>
        <w:t xml:space="preserve">summarized </w:t>
      </w:r>
      <w:r>
        <w:rPr>
          <w:sz w:val="22"/>
          <w:szCs w:val="22"/>
        </w:rPr>
        <w:t xml:space="preserve">for reference </w:t>
      </w:r>
      <w:r w:rsidRPr="002955AF">
        <w:rPr>
          <w:sz w:val="22"/>
          <w:szCs w:val="22"/>
        </w:rPr>
        <w:t xml:space="preserve">in </w:t>
      </w:r>
      <w:r w:rsidR="008A5262" w:rsidRPr="00EF0569">
        <w:rPr>
          <w:sz w:val="22"/>
          <w:szCs w:val="22"/>
        </w:rPr>
        <w:fldChar w:fldCharType="begin"/>
      </w:r>
      <w:r w:rsidR="008A5262" w:rsidRPr="00EF0569">
        <w:rPr>
          <w:sz w:val="22"/>
          <w:szCs w:val="22"/>
        </w:rPr>
        <w:instrText xml:space="preserve"> REF _Ref100655651 \h </w:instrText>
      </w:r>
      <w:r w:rsidR="008A5262">
        <w:rPr>
          <w:sz w:val="22"/>
          <w:szCs w:val="22"/>
        </w:rPr>
        <w:instrText xml:space="preserve"> \* MERGEFORMAT </w:instrText>
      </w:r>
      <w:r w:rsidR="008A5262" w:rsidRPr="00EF0569">
        <w:rPr>
          <w:sz w:val="22"/>
          <w:szCs w:val="22"/>
        </w:rPr>
      </w:r>
      <w:r w:rsidR="008A5262" w:rsidRPr="00EF0569">
        <w:rPr>
          <w:sz w:val="22"/>
          <w:szCs w:val="22"/>
        </w:rPr>
        <w:fldChar w:fldCharType="separate"/>
      </w:r>
      <w:r w:rsidR="008A5262" w:rsidRPr="00EF0569">
        <w:rPr>
          <w:sz w:val="22"/>
          <w:szCs w:val="22"/>
        </w:rPr>
        <w:t xml:space="preserve">Table </w:t>
      </w:r>
      <w:r w:rsidR="008A5262" w:rsidRPr="00EF0569">
        <w:rPr>
          <w:noProof/>
          <w:sz w:val="22"/>
          <w:szCs w:val="22"/>
        </w:rPr>
        <w:t>8</w:t>
      </w:r>
      <w:r w:rsidR="008A5262" w:rsidRPr="00EF0569">
        <w:rPr>
          <w:sz w:val="22"/>
          <w:szCs w:val="22"/>
        </w:rPr>
        <w:fldChar w:fldCharType="end"/>
      </w:r>
      <w:r w:rsidR="008A5262" w:rsidRPr="00E17508">
        <w:rPr>
          <w:sz w:val="22"/>
          <w:szCs w:val="22"/>
        </w:rPr>
        <w:t xml:space="preserve"> </w:t>
      </w:r>
      <w:r w:rsidRPr="00EF0569">
        <w:rPr>
          <w:sz w:val="22"/>
          <w:szCs w:val="22"/>
        </w:rPr>
        <w:fldChar w:fldCharType="begin"/>
      </w:r>
      <w:r w:rsidRPr="00EF0569">
        <w:rPr>
          <w:sz w:val="22"/>
          <w:szCs w:val="22"/>
        </w:rPr>
        <w:instrText xml:space="preserve"> REF _Ref99701565 \h  \* MERGEFORMAT </w:instrText>
      </w:r>
      <w:r w:rsidRPr="00EF0569">
        <w:rPr>
          <w:sz w:val="22"/>
          <w:szCs w:val="22"/>
        </w:rPr>
      </w:r>
      <w:r w:rsidRPr="00EF0569">
        <w:rPr>
          <w:sz w:val="22"/>
          <w:szCs w:val="22"/>
        </w:rPr>
        <w:fldChar w:fldCharType="end"/>
      </w:r>
      <w:r>
        <w:rPr>
          <w:sz w:val="22"/>
          <w:szCs w:val="22"/>
        </w:rPr>
        <w:t xml:space="preserve">in Appendix A) allow for a </w:t>
      </w:r>
      <w:r w:rsidRPr="002955AF">
        <w:rPr>
          <w:sz w:val="22"/>
          <w:szCs w:val="22"/>
          <w:lang w:eastAsia="zh-TW"/>
        </w:rPr>
        <w:t>joint consideration of the energy consumption of the network and performance</w:t>
      </w:r>
      <w:r>
        <w:rPr>
          <w:sz w:val="22"/>
          <w:szCs w:val="22"/>
          <w:lang w:eastAsia="zh-TW"/>
        </w:rPr>
        <w:t xml:space="preserve"> </w:t>
      </w:r>
      <w:r w:rsidR="00815634">
        <w:rPr>
          <w:sz w:val="22"/>
          <w:szCs w:val="22"/>
        </w:rPr>
        <w:t>.</w:t>
      </w:r>
      <w:r w:rsidR="00815634" w:rsidRPr="002955AF">
        <w:rPr>
          <w:sz w:val="22"/>
          <w:szCs w:val="22"/>
        </w:rPr>
        <w:t xml:space="preserve"> </w:t>
      </w:r>
    </w:p>
    <w:p w14:paraId="3AE2E5BA" w14:textId="59D59851" w:rsidR="00062700" w:rsidRDefault="000F6CCB" w:rsidP="002955AF">
      <w:pPr>
        <w:jc w:val="both"/>
        <w:rPr>
          <w:b/>
          <w:bCs/>
          <w:sz w:val="22"/>
          <w:szCs w:val="22"/>
        </w:rPr>
      </w:pPr>
      <w:r w:rsidRPr="002955AF">
        <w:rPr>
          <w:b/>
          <w:bCs/>
          <w:sz w:val="22"/>
          <w:szCs w:val="22"/>
        </w:rPr>
        <w:lastRenderedPageBreak/>
        <w:t>Observation</w:t>
      </w:r>
      <w:r w:rsidR="00654B5C">
        <w:rPr>
          <w:b/>
          <w:bCs/>
          <w:sz w:val="22"/>
          <w:szCs w:val="22"/>
        </w:rPr>
        <w:t>-</w:t>
      </w:r>
      <w:r w:rsidR="000C5FDC">
        <w:rPr>
          <w:b/>
          <w:bCs/>
          <w:sz w:val="22"/>
          <w:szCs w:val="22"/>
        </w:rPr>
        <w:t>11</w:t>
      </w:r>
      <w:r w:rsidRPr="002955AF">
        <w:rPr>
          <w:b/>
          <w:bCs/>
          <w:sz w:val="22"/>
          <w:szCs w:val="22"/>
        </w:rPr>
        <w:t xml:space="preserve">: As captured in </w:t>
      </w:r>
      <w:r w:rsidR="003923BB" w:rsidRPr="002955AF">
        <w:rPr>
          <w:b/>
          <w:bCs/>
          <w:sz w:val="22"/>
          <w:szCs w:val="22"/>
        </w:rPr>
        <w:fldChar w:fldCharType="begin"/>
      </w:r>
      <w:r w:rsidR="003923BB" w:rsidRPr="002955AF">
        <w:rPr>
          <w:b/>
          <w:bCs/>
          <w:sz w:val="22"/>
          <w:szCs w:val="22"/>
        </w:rPr>
        <w:instrText xml:space="preserve"> REF _Ref100655651 \h  \* MERGEFORMAT </w:instrText>
      </w:r>
      <w:r w:rsidR="003923BB" w:rsidRPr="002955AF">
        <w:rPr>
          <w:b/>
          <w:bCs/>
          <w:sz w:val="22"/>
          <w:szCs w:val="22"/>
        </w:rPr>
      </w:r>
      <w:r w:rsidR="003923BB" w:rsidRPr="002955AF">
        <w:rPr>
          <w:b/>
          <w:bCs/>
          <w:sz w:val="22"/>
          <w:szCs w:val="22"/>
        </w:rPr>
        <w:fldChar w:fldCharType="separate"/>
      </w:r>
      <w:r w:rsidR="00057898" w:rsidRPr="00057898">
        <w:rPr>
          <w:b/>
          <w:bCs/>
          <w:sz w:val="22"/>
          <w:szCs w:val="22"/>
        </w:rPr>
        <w:t>Table 8</w:t>
      </w:r>
      <w:r w:rsidR="003923BB" w:rsidRPr="002955AF">
        <w:rPr>
          <w:b/>
          <w:bCs/>
          <w:sz w:val="22"/>
          <w:szCs w:val="22"/>
        </w:rPr>
        <w:fldChar w:fldCharType="end"/>
      </w:r>
      <w:r w:rsidR="007701FE">
        <w:rPr>
          <w:b/>
          <w:bCs/>
          <w:sz w:val="22"/>
          <w:szCs w:val="22"/>
        </w:rPr>
        <w:t xml:space="preserve"> (Appendix A)</w:t>
      </w:r>
      <w:r w:rsidRPr="002955AF">
        <w:rPr>
          <w:b/>
          <w:bCs/>
          <w:sz w:val="22"/>
          <w:szCs w:val="22"/>
        </w:rPr>
        <w:fldChar w:fldCharType="begin"/>
      </w:r>
      <w:r w:rsidRPr="002955AF">
        <w:rPr>
          <w:b/>
          <w:bCs/>
          <w:sz w:val="22"/>
          <w:szCs w:val="22"/>
        </w:rPr>
        <w:instrText xml:space="preserve"> REF _Ref99701565 \h  \* MERGEFORMAT </w:instrText>
      </w:r>
      <w:r w:rsidRPr="002955AF">
        <w:rPr>
          <w:b/>
          <w:bCs/>
          <w:sz w:val="22"/>
          <w:szCs w:val="22"/>
        </w:rPr>
      </w:r>
      <w:r w:rsidRPr="002955AF">
        <w:rPr>
          <w:b/>
          <w:bCs/>
          <w:sz w:val="22"/>
          <w:szCs w:val="22"/>
        </w:rPr>
        <w:fldChar w:fldCharType="end"/>
      </w:r>
      <w:r w:rsidRPr="002955AF">
        <w:rPr>
          <w:b/>
          <w:bCs/>
          <w:sz w:val="22"/>
          <w:szCs w:val="22"/>
        </w:rPr>
        <w:t xml:space="preserve">, </w:t>
      </w:r>
      <w:r w:rsidR="00C713E6">
        <w:rPr>
          <w:b/>
          <w:bCs/>
          <w:sz w:val="22"/>
          <w:szCs w:val="22"/>
        </w:rPr>
        <w:t>multiple existing metrics define</w:t>
      </w:r>
      <w:r w:rsidRPr="002955AF">
        <w:rPr>
          <w:b/>
          <w:bCs/>
          <w:sz w:val="22"/>
          <w:szCs w:val="22"/>
        </w:rPr>
        <w:t xml:space="preserve"> </w:t>
      </w:r>
      <w:r w:rsidR="00062700">
        <w:rPr>
          <w:b/>
          <w:bCs/>
          <w:sz w:val="22"/>
          <w:szCs w:val="22"/>
        </w:rPr>
        <w:t>multi-dimensional EE KPIs that jointly consider the</w:t>
      </w:r>
      <w:r w:rsidR="00062700" w:rsidRPr="00062700">
        <w:rPr>
          <w:b/>
          <w:bCs/>
          <w:sz w:val="22"/>
          <w:szCs w:val="22"/>
        </w:rPr>
        <w:t xml:space="preserve"> energy consumption of the network and system</w:t>
      </w:r>
      <w:r w:rsidR="00C713E6">
        <w:rPr>
          <w:b/>
          <w:bCs/>
          <w:sz w:val="22"/>
          <w:szCs w:val="22"/>
        </w:rPr>
        <w:t>/UE</w:t>
      </w:r>
      <w:r w:rsidR="00062700" w:rsidRPr="00062700">
        <w:rPr>
          <w:b/>
          <w:bCs/>
          <w:sz w:val="22"/>
          <w:szCs w:val="22"/>
        </w:rPr>
        <w:t xml:space="preserve"> performance</w:t>
      </w:r>
      <w:r w:rsidR="00BC6F5B">
        <w:rPr>
          <w:b/>
          <w:bCs/>
          <w:sz w:val="22"/>
          <w:szCs w:val="22"/>
        </w:rPr>
        <w:t>.</w:t>
      </w:r>
    </w:p>
    <w:p w14:paraId="6AD11C2E" w14:textId="435A61D1" w:rsidR="00914755" w:rsidRDefault="00B30DD7" w:rsidP="0023427D">
      <w:pPr>
        <w:jc w:val="both"/>
        <w:rPr>
          <w:sz w:val="22"/>
          <w:szCs w:val="22"/>
        </w:rPr>
      </w:pPr>
      <w:r>
        <w:rPr>
          <w:rFonts w:eastAsiaTheme="minorEastAsia"/>
          <w:sz w:val="22"/>
          <w:szCs w:val="22"/>
          <w:lang w:eastAsia="zh-TW"/>
        </w:rPr>
        <w:t>Taking the existing joint EE KPIs as basis, w</w:t>
      </w:r>
      <w:r w:rsidR="00914755">
        <w:rPr>
          <w:rFonts w:eastAsiaTheme="minorEastAsia"/>
          <w:sz w:val="22"/>
          <w:szCs w:val="22"/>
          <w:lang w:eastAsia="zh-TW"/>
        </w:rPr>
        <w:t xml:space="preserve">e </w:t>
      </w:r>
      <w:r w:rsidR="00B27300">
        <w:rPr>
          <w:rFonts w:eastAsiaTheme="minorEastAsia"/>
          <w:sz w:val="22"/>
          <w:szCs w:val="22"/>
          <w:lang w:eastAsia="zh-TW"/>
        </w:rPr>
        <w:t>provide</w:t>
      </w:r>
      <w:r w:rsidR="00914755">
        <w:rPr>
          <w:rFonts w:eastAsiaTheme="minorEastAsia"/>
          <w:sz w:val="22"/>
          <w:szCs w:val="22"/>
          <w:lang w:eastAsia="zh-TW"/>
        </w:rPr>
        <w:t xml:space="preserve"> in </w:t>
      </w:r>
      <w:r w:rsidR="00BC6F5B" w:rsidRPr="00C859CF">
        <w:rPr>
          <w:rFonts w:eastAsiaTheme="minorEastAsia"/>
          <w:sz w:val="22"/>
          <w:szCs w:val="22"/>
          <w:lang w:eastAsia="zh-TW"/>
        </w:rPr>
        <w:fldChar w:fldCharType="begin"/>
      </w:r>
      <w:r w:rsidR="00BC6F5B" w:rsidRPr="00936724">
        <w:rPr>
          <w:rFonts w:eastAsiaTheme="minorEastAsia"/>
          <w:sz w:val="22"/>
          <w:szCs w:val="22"/>
          <w:lang w:eastAsia="zh-TW"/>
        </w:rPr>
        <w:instrText xml:space="preserve"> REF _Ref101961353 \h </w:instrText>
      </w:r>
      <w:r>
        <w:rPr>
          <w:rFonts w:eastAsiaTheme="minorEastAsia"/>
          <w:sz w:val="22"/>
          <w:szCs w:val="22"/>
          <w:lang w:eastAsia="zh-TW"/>
        </w:rPr>
        <w:instrText xml:space="preserve"> \* MERGEFORMAT </w:instrText>
      </w:r>
      <w:r w:rsidR="00BC6F5B" w:rsidRPr="00C859CF">
        <w:rPr>
          <w:rFonts w:eastAsiaTheme="minorEastAsia"/>
          <w:sz w:val="22"/>
          <w:szCs w:val="22"/>
          <w:lang w:eastAsia="zh-TW"/>
        </w:rPr>
      </w:r>
      <w:r w:rsidR="00BC6F5B" w:rsidRPr="00C859CF">
        <w:rPr>
          <w:rFonts w:eastAsiaTheme="minorEastAsia"/>
          <w:sz w:val="22"/>
          <w:szCs w:val="22"/>
          <w:lang w:eastAsia="zh-TW"/>
        </w:rPr>
        <w:fldChar w:fldCharType="separate"/>
      </w:r>
      <w:r w:rsidR="00800277" w:rsidRPr="00800277">
        <w:rPr>
          <w:sz w:val="22"/>
          <w:szCs w:val="22"/>
        </w:rPr>
        <w:t xml:space="preserve">Table </w:t>
      </w:r>
      <w:r w:rsidR="00632F88">
        <w:rPr>
          <w:sz w:val="22"/>
          <w:szCs w:val="22"/>
        </w:rPr>
        <w:t>5</w:t>
      </w:r>
      <w:r w:rsidR="00BC6F5B" w:rsidRPr="00C859CF">
        <w:rPr>
          <w:rFonts w:eastAsiaTheme="minorEastAsia"/>
          <w:sz w:val="22"/>
          <w:szCs w:val="22"/>
          <w:lang w:eastAsia="zh-TW"/>
        </w:rPr>
        <w:fldChar w:fldCharType="end"/>
      </w:r>
      <w:r w:rsidR="00BC6F5B" w:rsidRPr="00C859CF">
        <w:rPr>
          <w:rFonts w:eastAsiaTheme="minorEastAsia"/>
          <w:sz w:val="22"/>
          <w:szCs w:val="22"/>
          <w:lang w:eastAsia="zh-TW"/>
        </w:rPr>
        <w:t xml:space="preserve"> </w:t>
      </w:r>
      <w:r w:rsidR="00BC6F5B">
        <w:rPr>
          <w:rFonts w:eastAsiaTheme="minorEastAsia"/>
          <w:sz w:val="22"/>
          <w:szCs w:val="22"/>
          <w:lang w:eastAsia="zh-TW"/>
        </w:rPr>
        <w:t xml:space="preserve">the </w:t>
      </w:r>
      <w:r w:rsidR="003E0E80" w:rsidRPr="003E0E80">
        <w:rPr>
          <w:rFonts w:eastAsiaTheme="minorEastAsia"/>
          <w:sz w:val="22"/>
          <w:szCs w:val="22"/>
          <w:lang w:eastAsia="zh-TW"/>
        </w:rPr>
        <w:t xml:space="preserve">multi-dimensional </w:t>
      </w:r>
      <w:r w:rsidR="00914755">
        <w:rPr>
          <w:rFonts w:eastAsiaTheme="minorEastAsia"/>
          <w:sz w:val="22"/>
          <w:szCs w:val="22"/>
          <w:lang w:eastAsia="zh-TW"/>
        </w:rPr>
        <w:t xml:space="preserve">EE KPIs that we </w:t>
      </w:r>
      <w:r>
        <w:rPr>
          <w:rFonts w:eastAsiaTheme="minorEastAsia"/>
          <w:sz w:val="22"/>
          <w:szCs w:val="22"/>
          <w:lang w:eastAsia="zh-TW"/>
        </w:rPr>
        <w:t>propose</w:t>
      </w:r>
      <w:r w:rsidR="00914755">
        <w:rPr>
          <w:rFonts w:eastAsiaTheme="minorEastAsia"/>
          <w:sz w:val="22"/>
          <w:szCs w:val="22"/>
          <w:lang w:eastAsia="zh-TW"/>
        </w:rPr>
        <w:t xml:space="preserve"> to </w:t>
      </w:r>
      <w:r w:rsidR="0023427D">
        <w:rPr>
          <w:rFonts w:eastAsiaTheme="minorEastAsia"/>
          <w:sz w:val="22"/>
          <w:szCs w:val="22"/>
          <w:lang w:eastAsia="zh-TW"/>
        </w:rPr>
        <w:t xml:space="preserve">use </w:t>
      </w:r>
      <w:r>
        <w:rPr>
          <w:rFonts w:eastAsiaTheme="minorEastAsia"/>
          <w:sz w:val="22"/>
          <w:szCs w:val="22"/>
          <w:lang w:eastAsia="zh-TW"/>
        </w:rPr>
        <w:t>for</w:t>
      </w:r>
      <w:r w:rsidR="0023427D">
        <w:rPr>
          <w:rFonts w:eastAsiaTheme="minorEastAsia"/>
          <w:sz w:val="22"/>
          <w:szCs w:val="22"/>
          <w:lang w:eastAsia="zh-TW"/>
        </w:rPr>
        <w:t xml:space="preserve"> the </w:t>
      </w:r>
      <w:r>
        <w:rPr>
          <w:rFonts w:eastAsiaTheme="minorEastAsia"/>
          <w:sz w:val="22"/>
          <w:szCs w:val="22"/>
          <w:lang w:eastAsia="zh-TW"/>
        </w:rPr>
        <w:t xml:space="preserve">RAN1 </w:t>
      </w:r>
      <w:r w:rsidR="0023427D">
        <w:rPr>
          <w:rFonts w:eastAsiaTheme="minorEastAsia"/>
          <w:sz w:val="22"/>
          <w:szCs w:val="22"/>
          <w:lang w:eastAsia="zh-TW"/>
        </w:rPr>
        <w:t>evaluation</w:t>
      </w:r>
      <w:r>
        <w:rPr>
          <w:rFonts w:eastAsiaTheme="minorEastAsia"/>
          <w:sz w:val="22"/>
          <w:szCs w:val="22"/>
          <w:lang w:eastAsia="zh-TW"/>
        </w:rPr>
        <w:t>s</w:t>
      </w:r>
      <w:r w:rsidR="00D74663">
        <w:rPr>
          <w:rFonts w:eastAsiaTheme="minorEastAsia"/>
          <w:sz w:val="22"/>
          <w:szCs w:val="22"/>
          <w:lang w:eastAsia="zh-TW"/>
        </w:rPr>
        <w:t xml:space="preserve">. </w:t>
      </w:r>
      <w:r w:rsidR="0021524A">
        <w:rPr>
          <w:rFonts w:eastAsiaTheme="minorEastAsia"/>
          <w:sz w:val="22"/>
          <w:szCs w:val="22"/>
          <w:lang w:eastAsia="zh-TW"/>
        </w:rPr>
        <w:t>Each of these</w:t>
      </w:r>
      <w:r w:rsidR="0060435C">
        <w:rPr>
          <w:rFonts w:eastAsiaTheme="minorEastAsia"/>
          <w:sz w:val="22"/>
          <w:szCs w:val="22"/>
          <w:lang w:eastAsia="zh-TW"/>
        </w:rPr>
        <w:t xml:space="preserve"> KPIs can be derived for a single cell, </w:t>
      </w:r>
      <w:r w:rsidR="0021524A">
        <w:rPr>
          <w:rFonts w:eastAsiaTheme="minorEastAsia"/>
          <w:sz w:val="22"/>
          <w:szCs w:val="22"/>
          <w:lang w:eastAsia="zh-TW"/>
        </w:rPr>
        <w:t xml:space="preserve">a single </w:t>
      </w:r>
      <w:r w:rsidR="0060435C">
        <w:rPr>
          <w:rFonts w:eastAsiaTheme="minorEastAsia"/>
          <w:sz w:val="22"/>
          <w:szCs w:val="22"/>
          <w:lang w:eastAsia="zh-TW"/>
        </w:rPr>
        <w:t xml:space="preserve">BS, or </w:t>
      </w:r>
      <w:r w:rsidR="0021524A">
        <w:rPr>
          <w:rFonts w:eastAsiaTheme="minorEastAsia"/>
          <w:sz w:val="22"/>
          <w:szCs w:val="22"/>
          <w:lang w:eastAsia="zh-TW"/>
        </w:rPr>
        <w:t xml:space="preserve">for </w:t>
      </w:r>
      <w:r w:rsidR="0060435C">
        <w:rPr>
          <w:rFonts w:eastAsiaTheme="minorEastAsia"/>
          <w:sz w:val="22"/>
          <w:szCs w:val="22"/>
          <w:lang w:eastAsia="zh-TW"/>
        </w:rPr>
        <w:t>a network area</w:t>
      </w:r>
      <w:r w:rsidR="0021524A">
        <w:rPr>
          <w:rFonts w:eastAsiaTheme="minorEastAsia"/>
          <w:sz w:val="22"/>
          <w:szCs w:val="22"/>
          <w:lang w:eastAsia="zh-TW"/>
        </w:rPr>
        <w:t>,</w:t>
      </w:r>
      <w:r w:rsidR="0060435C">
        <w:rPr>
          <w:rFonts w:eastAsiaTheme="minorEastAsia"/>
          <w:sz w:val="22"/>
          <w:szCs w:val="22"/>
          <w:lang w:eastAsia="zh-TW"/>
        </w:rPr>
        <w:t xml:space="preserve"> as needed. </w:t>
      </w:r>
      <w:r>
        <w:rPr>
          <w:rFonts w:eastAsiaTheme="minorEastAsia"/>
          <w:sz w:val="22"/>
          <w:szCs w:val="22"/>
          <w:lang w:eastAsia="zh-TW"/>
        </w:rPr>
        <w:t xml:space="preserve">We note that </w:t>
      </w:r>
      <w:r>
        <w:rPr>
          <w:sz w:val="22"/>
          <w:szCs w:val="22"/>
          <w:lang w:eastAsia="zh-CN"/>
        </w:rPr>
        <w:t>i</w:t>
      </w:r>
      <w:r w:rsidR="003E0E80">
        <w:rPr>
          <w:sz w:val="22"/>
          <w:szCs w:val="22"/>
          <w:lang w:eastAsia="zh-CN"/>
        </w:rPr>
        <w:t>n</w:t>
      </w:r>
      <w:r w:rsidR="003E0E80" w:rsidRPr="00D12395">
        <w:rPr>
          <w:sz w:val="22"/>
          <w:szCs w:val="22"/>
          <w:lang w:val="en-US" w:eastAsia="zh-CN"/>
        </w:rPr>
        <w:t xml:space="preserve"> accordance with the </w:t>
      </w:r>
      <w:r w:rsidR="003E0E80" w:rsidRPr="00D12395">
        <w:rPr>
          <w:sz w:val="22"/>
          <w:szCs w:val="22"/>
          <w:lang w:eastAsia="zh-CN"/>
        </w:rPr>
        <w:t xml:space="preserve">proposed BS power consumption </w:t>
      </w:r>
      <w:r>
        <w:rPr>
          <w:sz w:val="22"/>
          <w:szCs w:val="22"/>
          <w:lang w:eastAsia="zh-CN"/>
        </w:rPr>
        <w:t>(see Section 2.1), the network power consumption is</w:t>
      </w:r>
      <w:r w:rsidR="003E0E80" w:rsidRPr="00D12395">
        <w:rPr>
          <w:sz w:val="22"/>
          <w:szCs w:val="22"/>
          <w:lang w:eastAsia="zh-CN"/>
        </w:rPr>
        <w:t xml:space="preserve"> expressed as a relative power consumption to the most power-efficient sleep state</w:t>
      </w:r>
      <w:r>
        <w:rPr>
          <w:sz w:val="22"/>
          <w:szCs w:val="22"/>
          <w:lang w:eastAsia="zh-CN"/>
        </w:rPr>
        <w:t xml:space="preserve"> and is unitless</w:t>
      </w:r>
      <w:r w:rsidR="0079013F">
        <w:rPr>
          <w:sz w:val="22"/>
          <w:szCs w:val="22"/>
        </w:rPr>
        <w:t>.</w:t>
      </w:r>
    </w:p>
    <w:p w14:paraId="0D85244B" w14:textId="7401B56A" w:rsidR="0079013F" w:rsidRDefault="0079013F" w:rsidP="0023427D">
      <w:pPr>
        <w:jc w:val="both"/>
        <w:rPr>
          <w:rFonts w:eastAsiaTheme="minorEastAsia"/>
          <w:b/>
          <w:sz w:val="22"/>
          <w:szCs w:val="22"/>
          <w:lang w:eastAsia="zh-TW"/>
        </w:rPr>
      </w:pPr>
      <w:r w:rsidRPr="00EE4015">
        <w:rPr>
          <w:rFonts w:eastAsiaTheme="minorEastAsia"/>
          <w:b/>
          <w:bCs/>
          <w:sz w:val="22"/>
          <w:szCs w:val="22"/>
          <w:lang w:eastAsia="zh-TW"/>
        </w:rPr>
        <w:t>Proposal-</w:t>
      </w:r>
      <w:r w:rsidR="000C5FDC">
        <w:rPr>
          <w:rFonts w:eastAsiaTheme="minorEastAsia"/>
          <w:b/>
          <w:bCs/>
          <w:sz w:val="22"/>
          <w:szCs w:val="22"/>
          <w:lang w:eastAsia="zh-TW"/>
        </w:rPr>
        <w:t>14</w:t>
      </w:r>
      <w:r w:rsidRPr="00EE4015">
        <w:rPr>
          <w:rFonts w:eastAsiaTheme="minorEastAsia"/>
          <w:b/>
          <w:bCs/>
          <w:sz w:val="22"/>
          <w:szCs w:val="22"/>
          <w:lang w:eastAsia="zh-TW"/>
        </w:rPr>
        <w:t xml:space="preserve">: </w:t>
      </w:r>
      <w:r>
        <w:rPr>
          <w:rFonts w:eastAsiaTheme="minorEastAsia"/>
          <w:b/>
          <w:bCs/>
          <w:sz w:val="22"/>
          <w:szCs w:val="22"/>
          <w:lang w:eastAsia="zh-TW"/>
        </w:rPr>
        <w:t xml:space="preserve"> </w:t>
      </w:r>
      <w:r w:rsidR="008702C4">
        <w:rPr>
          <w:rFonts w:eastAsiaTheme="minorEastAsia"/>
          <w:b/>
          <w:bCs/>
          <w:sz w:val="22"/>
          <w:szCs w:val="22"/>
          <w:lang w:eastAsia="zh-TW"/>
        </w:rPr>
        <w:t xml:space="preserve">Consider </w:t>
      </w:r>
      <w:r>
        <w:rPr>
          <w:rFonts w:eastAsiaTheme="minorEastAsia"/>
          <w:b/>
          <w:bCs/>
          <w:sz w:val="22"/>
          <w:szCs w:val="22"/>
          <w:lang w:eastAsia="zh-TW"/>
        </w:rPr>
        <w:t xml:space="preserve">the </w:t>
      </w:r>
      <w:r w:rsidR="00323B47">
        <w:rPr>
          <w:rFonts w:eastAsiaTheme="minorEastAsia"/>
          <w:b/>
          <w:bCs/>
          <w:sz w:val="22"/>
          <w:szCs w:val="22"/>
          <w:lang w:eastAsia="zh-TW"/>
        </w:rPr>
        <w:t xml:space="preserve">additional </w:t>
      </w:r>
      <w:r w:rsidR="00F02AA6">
        <w:rPr>
          <w:rFonts w:eastAsiaTheme="minorEastAsia"/>
          <w:b/>
          <w:bCs/>
          <w:sz w:val="22"/>
          <w:szCs w:val="22"/>
          <w:lang w:eastAsia="zh-TW"/>
        </w:rPr>
        <w:t xml:space="preserve">evaluation </w:t>
      </w:r>
      <w:r w:rsidR="00E242AA">
        <w:rPr>
          <w:rFonts w:eastAsiaTheme="minorEastAsia"/>
          <w:b/>
          <w:bCs/>
          <w:sz w:val="22"/>
          <w:szCs w:val="22"/>
          <w:lang w:eastAsia="zh-TW"/>
        </w:rPr>
        <w:t xml:space="preserve">EE </w:t>
      </w:r>
      <w:r>
        <w:rPr>
          <w:rFonts w:eastAsiaTheme="minorEastAsia"/>
          <w:b/>
          <w:bCs/>
          <w:sz w:val="22"/>
          <w:szCs w:val="22"/>
          <w:lang w:eastAsia="zh-TW"/>
        </w:rPr>
        <w:t>KPI</w:t>
      </w:r>
      <w:r w:rsidR="0009475C">
        <w:rPr>
          <w:rFonts w:eastAsiaTheme="minorEastAsia"/>
          <w:b/>
          <w:bCs/>
          <w:sz w:val="22"/>
          <w:szCs w:val="22"/>
          <w:lang w:eastAsia="zh-TW"/>
        </w:rPr>
        <w:t>(</w:t>
      </w:r>
      <w:r>
        <w:rPr>
          <w:rFonts w:eastAsiaTheme="minorEastAsia"/>
          <w:b/>
          <w:bCs/>
          <w:sz w:val="22"/>
          <w:szCs w:val="22"/>
          <w:lang w:eastAsia="zh-TW"/>
        </w:rPr>
        <w:t>s</w:t>
      </w:r>
      <w:r w:rsidR="0009475C">
        <w:rPr>
          <w:rFonts w:eastAsiaTheme="minorEastAsia"/>
          <w:b/>
          <w:bCs/>
          <w:sz w:val="22"/>
          <w:szCs w:val="22"/>
          <w:lang w:eastAsia="zh-TW"/>
        </w:rPr>
        <w:t>)</w:t>
      </w:r>
      <w:r>
        <w:rPr>
          <w:rFonts w:eastAsiaTheme="minorEastAsia"/>
          <w:b/>
          <w:bCs/>
          <w:sz w:val="22"/>
          <w:szCs w:val="22"/>
          <w:lang w:eastAsia="zh-TW"/>
        </w:rPr>
        <w:t xml:space="preserve"> proposed in </w:t>
      </w:r>
      <w:r w:rsidR="00884D3B" w:rsidRPr="00884D3B">
        <w:rPr>
          <w:rFonts w:eastAsiaTheme="minorEastAsia"/>
          <w:b/>
          <w:bCs/>
          <w:sz w:val="22"/>
          <w:szCs w:val="22"/>
          <w:lang w:eastAsia="zh-TW"/>
        </w:rPr>
        <w:fldChar w:fldCharType="begin"/>
      </w:r>
      <w:r w:rsidR="00884D3B" w:rsidRPr="00884D3B">
        <w:rPr>
          <w:rFonts w:eastAsiaTheme="minorEastAsia"/>
          <w:b/>
          <w:bCs/>
          <w:sz w:val="22"/>
          <w:szCs w:val="22"/>
          <w:lang w:eastAsia="zh-TW"/>
        </w:rPr>
        <w:instrText xml:space="preserve"> REF _Ref101961353 \h </w:instrText>
      </w:r>
      <w:r w:rsidR="00884D3B" w:rsidRPr="005E2AA6">
        <w:rPr>
          <w:rFonts w:eastAsiaTheme="minorEastAsia"/>
          <w:b/>
          <w:bCs/>
          <w:sz w:val="22"/>
          <w:szCs w:val="22"/>
          <w:lang w:eastAsia="zh-TW"/>
        </w:rPr>
        <w:instrText xml:space="preserve"> \* MERGEFORMAT </w:instrText>
      </w:r>
      <w:r w:rsidR="00884D3B" w:rsidRPr="00884D3B">
        <w:rPr>
          <w:rFonts w:eastAsiaTheme="minorEastAsia"/>
          <w:b/>
          <w:bCs/>
          <w:sz w:val="22"/>
          <w:szCs w:val="22"/>
          <w:lang w:eastAsia="zh-TW"/>
        </w:rPr>
      </w:r>
      <w:r w:rsidR="00884D3B" w:rsidRPr="00884D3B">
        <w:rPr>
          <w:rFonts w:eastAsiaTheme="minorEastAsia"/>
          <w:b/>
          <w:bCs/>
          <w:sz w:val="22"/>
          <w:szCs w:val="22"/>
          <w:lang w:eastAsia="zh-TW"/>
        </w:rPr>
        <w:fldChar w:fldCharType="separate"/>
      </w:r>
      <w:r w:rsidR="00FB6C68" w:rsidRPr="00FB6C68">
        <w:rPr>
          <w:b/>
          <w:bCs/>
          <w:sz w:val="22"/>
          <w:szCs w:val="22"/>
        </w:rPr>
        <w:t xml:space="preserve">Table </w:t>
      </w:r>
      <w:r w:rsidR="00FB6C68" w:rsidRPr="00FB6C68">
        <w:rPr>
          <w:b/>
          <w:bCs/>
          <w:noProof/>
          <w:sz w:val="22"/>
          <w:szCs w:val="22"/>
        </w:rPr>
        <w:t>5</w:t>
      </w:r>
      <w:r w:rsidR="00884D3B" w:rsidRPr="00884D3B">
        <w:rPr>
          <w:rFonts w:eastAsiaTheme="minorEastAsia"/>
          <w:b/>
          <w:bCs/>
          <w:sz w:val="22"/>
          <w:szCs w:val="22"/>
          <w:lang w:eastAsia="zh-TW"/>
        </w:rPr>
        <w:fldChar w:fldCharType="end"/>
      </w:r>
      <w:r w:rsidR="007F1F8E">
        <w:rPr>
          <w:rFonts w:eastAsiaTheme="minorEastAsia"/>
          <w:b/>
          <w:bCs/>
          <w:sz w:val="22"/>
          <w:szCs w:val="22"/>
          <w:lang w:eastAsia="zh-TW"/>
        </w:rPr>
        <w:t xml:space="preserve"> (</w:t>
      </w:r>
      <w:r w:rsidR="00A233F4">
        <w:rPr>
          <w:rFonts w:eastAsiaTheme="minorEastAsia"/>
          <w:b/>
          <w:bCs/>
          <w:sz w:val="22"/>
          <w:szCs w:val="22"/>
          <w:lang w:eastAsia="zh-TW"/>
        </w:rPr>
        <w:t xml:space="preserve">in addition to the </w:t>
      </w:r>
      <w:r w:rsidR="009B4A3E">
        <w:rPr>
          <w:rFonts w:eastAsiaTheme="minorEastAsia"/>
          <w:b/>
          <w:bCs/>
          <w:sz w:val="22"/>
          <w:szCs w:val="22"/>
          <w:lang w:eastAsia="zh-TW"/>
        </w:rPr>
        <w:t xml:space="preserve">already </w:t>
      </w:r>
      <w:r w:rsidR="00A233F4">
        <w:rPr>
          <w:rFonts w:eastAsiaTheme="minorEastAsia"/>
          <w:b/>
          <w:bCs/>
          <w:sz w:val="22"/>
          <w:szCs w:val="22"/>
          <w:lang w:eastAsia="zh-TW"/>
        </w:rPr>
        <w:t>agreed KPIs)</w:t>
      </w:r>
      <w:r w:rsidRPr="00EE4015">
        <w:rPr>
          <w:rFonts w:eastAsiaTheme="minorEastAsia"/>
          <w:b/>
          <w:bCs/>
          <w:sz w:val="22"/>
          <w:szCs w:val="22"/>
          <w:lang w:eastAsia="zh-TW"/>
        </w:rPr>
        <w:t>.</w:t>
      </w:r>
      <w:r>
        <w:rPr>
          <w:rFonts w:eastAsiaTheme="minorEastAsia"/>
          <w:b/>
          <w:bCs/>
          <w:sz w:val="22"/>
          <w:szCs w:val="22"/>
          <w:lang w:eastAsia="zh-TW"/>
        </w:rPr>
        <w:t xml:space="preserve"> </w:t>
      </w:r>
    </w:p>
    <w:p w14:paraId="75DDA009" w14:textId="70E7C167" w:rsidR="00914755" w:rsidRPr="00125C68" w:rsidRDefault="00BC6F5B" w:rsidP="00DC31FE">
      <w:pPr>
        <w:pStyle w:val="Caption"/>
        <w:jc w:val="center"/>
        <w:rPr>
          <w:lang w:val="en-GB"/>
        </w:rPr>
      </w:pPr>
      <w:bookmarkStart w:id="24" w:name="_Ref101961353"/>
      <w:r>
        <w:t xml:space="preserve">Table </w:t>
      </w:r>
      <w:r>
        <w:fldChar w:fldCharType="begin"/>
      </w:r>
      <w:r>
        <w:instrText>SEQ Table \* ARABIC</w:instrText>
      </w:r>
      <w:r>
        <w:fldChar w:fldCharType="separate"/>
      </w:r>
      <w:r w:rsidR="00FB6C68">
        <w:rPr>
          <w:noProof/>
        </w:rPr>
        <w:t>5</w:t>
      </w:r>
      <w:r>
        <w:fldChar w:fldCharType="end"/>
      </w:r>
      <w:bookmarkEnd w:id="24"/>
      <w:r w:rsidRPr="00F72EAE">
        <w:rPr>
          <w:lang w:val="en-GB"/>
        </w:rPr>
        <w:t xml:space="preserve">: </w:t>
      </w:r>
      <w:r w:rsidRPr="00C46A00">
        <w:rPr>
          <w:bCs/>
        </w:rPr>
        <w:t xml:space="preserve">Proposed </w:t>
      </w:r>
      <w:r w:rsidR="00F02AA6" w:rsidRPr="00873B61">
        <w:rPr>
          <w:bCs/>
          <w:lang w:val="en-US"/>
        </w:rPr>
        <w:t>evaluation</w:t>
      </w:r>
      <w:r w:rsidR="0023427D" w:rsidRPr="00C46A00">
        <w:rPr>
          <w:bCs/>
        </w:rPr>
        <w:t xml:space="preserve"> </w:t>
      </w:r>
      <w:r w:rsidRPr="00C46A00">
        <w:rPr>
          <w:bCs/>
        </w:rPr>
        <w:t>KPIs</w:t>
      </w:r>
    </w:p>
    <w:tbl>
      <w:tblPr>
        <w:tblStyle w:val="TableGrid"/>
        <w:tblpPr w:leftFromText="180" w:rightFromText="180" w:vertAnchor="text" w:horzAnchor="margin" w:tblpY="55"/>
        <w:tblW w:w="5049" w:type="pct"/>
        <w:tblLayout w:type="fixed"/>
        <w:tblLook w:val="04A0" w:firstRow="1" w:lastRow="0" w:firstColumn="1" w:lastColumn="0" w:noHBand="0" w:noVBand="1"/>
      </w:tblPr>
      <w:tblGrid>
        <w:gridCol w:w="1839"/>
        <w:gridCol w:w="4251"/>
        <w:gridCol w:w="851"/>
        <w:gridCol w:w="3119"/>
      </w:tblGrid>
      <w:tr w:rsidR="008F134E" w:rsidRPr="000311BF" w14:paraId="48548F5E" w14:textId="77777777" w:rsidTr="00C46A00">
        <w:trPr>
          <w:trHeight w:val="672"/>
        </w:trPr>
        <w:tc>
          <w:tcPr>
            <w:tcW w:w="914" w:type="pct"/>
            <w:shd w:val="clear" w:color="auto" w:fill="F2F2F2" w:themeFill="background1" w:themeFillShade="F2"/>
            <w:vAlign w:val="center"/>
            <w:hideMark/>
          </w:tcPr>
          <w:p w14:paraId="318B39AD" w14:textId="77777777" w:rsidR="00F523A1" w:rsidRPr="000311BF" w:rsidRDefault="00F523A1" w:rsidP="00F523A1">
            <w:pPr>
              <w:spacing w:afterLines="50" w:after="120"/>
              <w:rPr>
                <w:rFonts w:cstheme="minorHAnsi"/>
                <w:b/>
                <w:bCs/>
              </w:rPr>
            </w:pPr>
            <w:r w:rsidRPr="000311BF">
              <w:rPr>
                <w:rFonts w:cstheme="minorHAnsi"/>
                <w:b/>
                <w:bCs/>
              </w:rPr>
              <w:t>Metric ​</w:t>
            </w:r>
          </w:p>
        </w:tc>
        <w:tc>
          <w:tcPr>
            <w:tcW w:w="2113" w:type="pct"/>
            <w:shd w:val="clear" w:color="auto" w:fill="F2F2F2" w:themeFill="background1" w:themeFillShade="F2"/>
            <w:vAlign w:val="center"/>
            <w:hideMark/>
          </w:tcPr>
          <w:p w14:paraId="45306775" w14:textId="77777777" w:rsidR="00F523A1" w:rsidRPr="000311BF" w:rsidRDefault="00F523A1" w:rsidP="00F523A1">
            <w:pPr>
              <w:spacing w:afterLines="50" w:after="120"/>
              <w:jc w:val="center"/>
              <w:rPr>
                <w:rFonts w:cstheme="minorHAnsi"/>
                <w:b/>
                <w:bCs/>
              </w:rPr>
            </w:pPr>
            <w:r w:rsidRPr="000311BF">
              <w:rPr>
                <w:rFonts w:cstheme="minorHAnsi"/>
                <w:b/>
                <w:bCs/>
              </w:rPr>
              <w:t>Metric formula​</w:t>
            </w:r>
          </w:p>
        </w:tc>
        <w:tc>
          <w:tcPr>
            <w:tcW w:w="423" w:type="pct"/>
            <w:shd w:val="clear" w:color="auto" w:fill="F2F2F2" w:themeFill="background1" w:themeFillShade="F2"/>
            <w:vAlign w:val="center"/>
          </w:tcPr>
          <w:p w14:paraId="6CFDC386" w14:textId="77777777" w:rsidR="00F523A1" w:rsidRPr="00C46A00" w:rsidRDefault="00F523A1" w:rsidP="00F523A1">
            <w:pPr>
              <w:spacing w:afterLines="50" w:after="120"/>
              <w:jc w:val="center"/>
              <w:rPr>
                <w:rFonts w:cstheme="minorHAnsi"/>
                <w:b/>
                <w:bCs/>
                <w:sz w:val="18"/>
                <w:szCs w:val="18"/>
              </w:rPr>
            </w:pPr>
            <w:r w:rsidRPr="002C6646">
              <w:rPr>
                <w:rFonts w:cstheme="minorHAnsi"/>
                <w:b/>
                <w:bCs/>
              </w:rPr>
              <w:t>Unit</w:t>
            </w:r>
          </w:p>
        </w:tc>
        <w:tc>
          <w:tcPr>
            <w:tcW w:w="1550" w:type="pct"/>
            <w:shd w:val="clear" w:color="auto" w:fill="F2F2F2" w:themeFill="background1" w:themeFillShade="F2"/>
            <w:vAlign w:val="center"/>
            <w:hideMark/>
          </w:tcPr>
          <w:p w14:paraId="5E42EB95" w14:textId="77777777" w:rsidR="00F523A1" w:rsidRPr="000311BF" w:rsidRDefault="00F523A1" w:rsidP="00F523A1">
            <w:pPr>
              <w:spacing w:afterLines="50" w:after="120"/>
              <w:jc w:val="center"/>
              <w:rPr>
                <w:rFonts w:cstheme="minorHAnsi"/>
                <w:b/>
                <w:bCs/>
              </w:rPr>
            </w:pPr>
            <w:r w:rsidRPr="000311BF">
              <w:rPr>
                <w:rFonts w:cstheme="minorHAnsi"/>
                <w:b/>
                <w:bCs/>
              </w:rPr>
              <w:t>Description​</w:t>
            </w:r>
          </w:p>
        </w:tc>
      </w:tr>
      <w:tr w:rsidR="00FE0AE1" w:rsidRPr="000311BF" w14:paraId="4A929206" w14:textId="77777777" w:rsidTr="00C46A00">
        <w:trPr>
          <w:trHeight w:val="672"/>
        </w:trPr>
        <w:tc>
          <w:tcPr>
            <w:tcW w:w="914" w:type="pct"/>
          </w:tcPr>
          <w:p w14:paraId="5EEB883E" w14:textId="4E199E32" w:rsidR="00FE0AE1" w:rsidRPr="00EF2EE2" w:rsidRDefault="00FE0AE1" w:rsidP="00FE0AE1">
            <w:pPr>
              <w:spacing w:afterLines="50" w:after="120"/>
              <w:rPr>
                <w:rFonts w:eastAsiaTheme="minorEastAsia"/>
                <w:b/>
                <w:lang w:eastAsia="zh-TW"/>
              </w:rPr>
            </w:pPr>
            <w:r>
              <w:rPr>
                <w:rFonts w:eastAsiaTheme="minorEastAsia"/>
                <w:b/>
                <w:lang w:eastAsia="zh-TW"/>
              </w:rPr>
              <w:t>UPT</w:t>
            </w:r>
            <w:r w:rsidRPr="00EF2EE2">
              <w:rPr>
                <w:rFonts w:eastAsiaTheme="minorEastAsia"/>
                <w:b/>
                <w:lang w:eastAsia="zh-TW"/>
              </w:rPr>
              <w:t xml:space="preserve">-aware EE </w:t>
            </w:r>
          </w:p>
        </w:tc>
        <w:tc>
          <w:tcPr>
            <w:tcW w:w="2113" w:type="pct"/>
          </w:tcPr>
          <w:p w14:paraId="0CD68C97" w14:textId="1397AFB0" w:rsidR="00FE0AE1" w:rsidRPr="00C46A00" w:rsidRDefault="00A6759B" w:rsidP="00FE0AE1">
            <w:pPr>
              <w:spacing w:afterLines="50" w:after="120"/>
              <w:rPr>
                <w:rFonts w:cs="Calibri"/>
                <w:sz w:val="16"/>
                <w:szCs w:val="16"/>
              </w:rPr>
            </w:pPr>
            <m:oMathPara>
              <m:oMath>
                <m:sSub>
                  <m:sSubPr>
                    <m:ctrlPr>
                      <w:rPr>
                        <w:rFonts w:ascii="Cambria Math" w:hAnsi="Cambria Math" w:cstheme="minorHAnsi"/>
                        <w:i/>
                        <w:sz w:val="16"/>
                        <w:szCs w:val="16"/>
                      </w:rPr>
                    </m:ctrlPr>
                  </m:sSubPr>
                  <m:e>
                    <m:r>
                      <w:rPr>
                        <w:rFonts w:ascii="Cambria Math" w:hAnsi="Cambria Math" w:cstheme="minorHAnsi"/>
                        <w:sz w:val="16"/>
                        <w:szCs w:val="16"/>
                        <w:lang w:val="fr-FR"/>
                      </w:rPr>
                      <m:t>EE</m:t>
                    </m:r>
                  </m:e>
                  <m:sub>
                    <m:r>
                      <w:rPr>
                        <w:rFonts w:ascii="Cambria Math" w:hAnsi="Cambria Math" w:cstheme="minorHAnsi"/>
                        <w:sz w:val="16"/>
                        <w:szCs w:val="16"/>
                      </w:rPr>
                      <m:t>UPT</m:t>
                    </m:r>
                  </m:sub>
                </m:sSub>
                <m:r>
                  <w:rPr>
                    <w:rFonts w:ascii="Cambria Math" w:hAnsi="Cambria Math" w:cstheme="minorHAnsi"/>
                    <w:sz w:val="16"/>
                    <w:szCs w:val="16"/>
                  </w:rPr>
                  <m:t>=</m:t>
                </m:r>
                <m:f>
                  <m:fPr>
                    <m:ctrlPr>
                      <w:rPr>
                        <w:rFonts w:ascii="Cambria Math" w:hAnsi="Cambria Math" w:cstheme="minorHAnsi"/>
                        <w:i/>
                        <w:sz w:val="16"/>
                        <w:szCs w:val="16"/>
                      </w:rPr>
                    </m:ctrlPr>
                  </m:fPr>
                  <m:num>
                    <m:r>
                      <w:rPr>
                        <w:rFonts w:ascii="Cambria Math" w:hAnsi="Cambria Math" w:cstheme="minorHAnsi"/>
                        <w:sz w:val="16"/>
                        <w:szCs w:val="16"/>
                      </w:rPr>
                      <m:t>UPT [Mbps]</m:t>
                    </m:r>
                  </m:num>
                  <m:den>
                    <m:r>
                      <w:rPr>
                        <w:rFonts w:ascii="Cambria Math" w:hAnsi="Cambria Math" w:cstheme="minorHAnsi"/>
                        <w:sz w:val="16"/>
                        <w:szCs w:val="16"/>
                      </w:rPr>
                      <m:t>Network power consumption [-]</m:t>
                    </m:r>
                  </m:den>
                </m:f>
              </m:oMath>
            </m:oMathPara>
          </w:p>
        </w:tc>
        <w:tc>
          <w:tcPr>
            <w:tcW w:w="423" w:type="pct"/>
          </w:tcPr>
          <w:p w14:paraId="1DDC3D12" w14:textId="1652065F" w:rsidR="00FE0AE1" w:rsidRPr="00C46A00" w:rsidRDefault="00FE0AE1" w:rsidP="00FE0AE1">
            <w:pPr>
              <w:spacing w:afterLines="50" w:after="120"/>
              <w:jc w:val="center"/>
              <w:rPr>
                <w:rFonts w:cstheme="minorHAnsi"/>
                <w:sz w:val="18"/>
                <w:szCs w:val="18"/>
              </w:rPr>
            </w:pPr>
            <w:r w:rsidRPr="00C46A00">
              <w:rPr>
                <w:rFonts w:cstheme="minorHAnsi"/>
                <w:sz w:val="18"/>
                <w:szCs w:val="18"/>
              </w:rPr>
              <w:t>[Mbps]</w:t>
            </w:r>
          </w:p>
        </w:tc>
        <w:tc>
          <w:tcPr>
            <w:tcW w:w="1550" w:type="pct"/>
          </w:tcPr>
          <w:p w14:paraId="251FA891" w14:textId="2D298240" w:rsidR="00FE0AE1" w:rsidRPr="00C46A00" w:rsidRDefault="00FE0AE1" w:rsidP="0E45FE9E">
            <w:pPr>
              <w:spacing w:afterLines="50" w:after="120"/>
              <w:rPr>
                <w:rFonts w:cstheme="minorBidi"/>
                <w:sz w:val="18"/>
                <w:szCs w:val="18"/>
              </w:rPr>
            </w:pPr>
            <w:r w:rsidRPr="00C46A00">
              <w:rPr>
                <w:rFonts w:cstheme="minorBidi"/>
                <w:sz w:val="18"/>
                <w:szCs w:val="18"/>
              </w:rPr>
              <w:t xml:space="preserve">The ratio of the UPT (defined as packet size divided by the total time spent to deliver the packet) to the network power consumption. Cell edge (5-ile) </w:t>
            </w:r>
            <w:r w:rsidR="00014F15" w:rsidRPr="00C46A00">
              <w:rPr>
                <w:rFonts w:cstheme="minorBidi"/>
                <w:sz w:val="18"/>
                <w:szCs w:val="18"/>
              </w:rPr>
              <w:t xml:space="preserve">UPT </w:t>
            </w:r>
            <w:r w:rsidRPr="00C46A00">
              <w:rPr>
                <w:rFonts w:cstheme="minorBidi"/>
                <w:sz w:val="18"/>
                <w:szCs w:val="18"/>
              </w:rPr>
              <w:t xml:space="preserve">and average UPT </w:t>
            </w:r>
            <w:r w:rsidR="008F134E" w:rsidRPr="00C46A00">
              <w:rPr>
                <w:rFonts w:cstheme="minorBidi"/>
                <w:sz w:val="18"/>
                <w:szCs w:val="18"/>
              </w:rPr>
              <w:t>to</w:t>
            </w:r>
            <w:r w:rsidRPr="00C46A00">
              <w:rPr>
                <w:rFonts w:cstheme="minorBidi"/>
                <w:sz w:val="18"/>
                <w:szCs w:val="18"/>
              </w:rPr>
              <w:t xml:space="preserve"> be considered.</w:t>
            </w:r>
          </w:p>
        </w:tc>
      </w:tr>
      <w:tr w:rsidR="00484E39" w:rsidRPr="000311BF" w14:paraId="2EC75D7F" w14:textId="77777777" w:rsidTr="00C46A00">
        <w:trPr>
          <w:trHeight w:val="672"/>
        </w:trPr>
        <w:tc>
          <w:tcPr>
            <w:tcW w:w="914" w:type="pct"/>
          </w:tcPr>
          <w:p w14:paraId="6F0CD3A0" w14:textId="1E0ED73B" w:rsidR="00FE0AE1" w:rsidRPr="00C859CF" w:rsidRDefault="00FE0AE1" w:rsidP="00FE0AE1">
            <w:pPr>
              <w:spacing w:afterLines="50" w:after="120"/>
              <w:rPr>
                <w:rFonts w:cstheme="minorHAnsi"/>
                <w:b/>
                <w:bCs/>
              </w:rPr>
            </w:pPr>
            <w:r w:rsidRPr="00EF2EE2">
              <w:rPr>
                <w:rFonts w:eastAsiaTheme="minorEastAsia"/>
                <w:b/>
                <w:lang w:eastAsia="zh-TW"/>
              </w:rPr>
              <w:t xml:space="preserve">Cell throughput-aware EE </w:t>
            </w:r>
          </w:p>
        </w:tc>
        <w:tc>
          <w:tcPr>
            <w:tcW w:w="2113" w:type="pct"/>
          </w:tcPr>
          <w:p w14:paraId="5A1F9018" w14:textId="756FA650" w:rsidR="00FE0AE1" w:rsidRPr="00C46A00" w:rsidRDefault="00A6759B" w:rsidP="00C46A00">
            <w:pPr>
              <w:spacing w:afterLines="50" w:after="120"/>
              <w:rPr>
                <w:rFonts w:cstheme="minorHAnsi"/>
                <w:b/>
                <w:sz w:val="16"/>
                <w:szCs w:val="16"/>
              </w:rPr>
            </w:pPr>
            <m:oMathPara>
              <m:oMath>
                <m:sSub>
                  <m:sSubPr>
                    <m:ctrlPr>
                      <w:rPr>
                        <w:rFonts w:ascii="Cambria Math" w:hAnsi="Cambria Math" w:cstheme="minorHAnsi"/>
                        <w:i/>
                        <w:sz w:val="16"/>
                        <w:szCs w:val="16"/>
                      </w:rPr>
                    </m:ctrlPr>
                  </m:sSubPr>
                  <m:e>
                    <m:r>
                      <w:rPr>
                        <w:rFonts w:ascii="Cambria Math" w:hAnsi="Cambria Math" w:cstheme="minorHAnsi"/>
                        <w:sz w:val="16"/>
                        <w:szCs w:val="16"/>
                        <w:lang w:val="fr-FR"/>
                      </w:rPr>
                      <m:t>EE</m:t>
                    </m:r>
                  </m:e>
                  <m:sub>
                    <m:r>
                      <w:rPr>
                        <w:rFonts w:ascii="Cambria Math" w:hAnsi="Cambria Math" w:cstheme="minorHAnsi"/>
                        <w:sz w:val="16"/>
                        <w:szCs w:val="16"/>
                      </w:rPr>
                      <m:t>AvgCell Tput</m:t>
                    </m:r>
                  </m:sub>
                </m:sSub>
                <m:r>
                  <w:rPr>
                    <w:rFonts w:ascii="Cambria Math" w:hAnsi="Cambria Math" w:cstheme="minorHAnsi"/>
                    <w:sz w:val="16"/>
                    <w:szCs w:val="16"/>
                  </w:rPr>
                  <m:t>=</m:t>
                </m:r>
                <m:f>
                  <m:fPr>
                    <m:ctrlPr>
                      <w:rPr>
                        <w:rFonts w:ascii="Cambria Math" w:hAnsi="Cambria Math" w:cstheme="minorHAnsi"/>
                        <w:i/>
                        <w:iCs/>
                        <w:sz w:val="16"/>
                        <w:szCs w:val="16"/>
                      </w:rPr>
                    </m:ctrlPr>
                  </m:fPr>
                  <m:num>
                    <m:r>
                      <w:rPr>
                        <w:rFonts w:ascii="Cambria Math" w:hAnsi="Cambria Math" w:cstheme="minorHAnsi"/>
                        <w:sz w:val="16"/>
                        <w:szCs w:val="16"/>
                      </w:rPr>
                      <m:t xml:space="preserve">Cell throughput </m:t>
                    </m:r>
                    <m:r>
                      <m:rPr>
                        <m:sty m:val="p"/>
                      </m:rPr>
                      <w:rPr>
                        <w:rFonts w:ascii="Cambria Math" w:hAnsi="Cambria Math" w:cstheme="minorHAnsi"/>
                        <w:sz w:val="16"/>
                        <w:szCs w:val="16"/>
                      </w:rPr>
                      <m:t>[Mbps]</m:t>
                    </m:r>
                  </m:num>
                  <m:den>
                    <m:r>
                      <w:rPr>
                        <w:rFonts w:ascii="Cambria Math" w:hAnsi="Cambria Math" w:cstheme="minorHAnsi"/>
                        <w:sz w:val="16"/>
                        <w:szCs w:val="16"/>
                      </w:rPr>
                      <m:t>Network power consumption [-]</m:t>
                    </m:r>
                  </m:den>
                </m:f>
              </m:oMath>
            </m:oMathPara>
          </w:p>
        </w:tc>
        <w:tc>
          <w:tcPr>
            <w:tcW w:w="423" w:type="pct"/>
          </w:tcPr>
          <w:p w14:paraId="07E7C303" w14:textId="36F6F3BC" w:rsidR="00FE0AE1" w:rsidRPr="00C46A00" w:rsidRDefault="00FE0AE1" w:rsidP="00FE0AE1">
            <w:pPr>
              <w:spacing w:afterLines="50" w:after="120"/>
              <w:jc w:val="center"/>
              <w:rPr>
                <w:rFonts w:cstheme="minorHAnsi"/>
                <w:sz w:val="18"/>
                <w:szCs w:val="18"/>
              </w:rPr>
            </w:pPr>
            <w:r w:rsidRPr="00C46A00">
              <w:rPr>
                <w:rFonts w:cstheme="minorHAnsi"/>
                <w:sz w:val="18"/>
                <w:szCs w:val="18"/>
              </w:rPr>
              <w:t>[Mbps]</w:t>
            </w:r>
          </w:p>
        </w:tc>
        <w:tc>
          <w:tcPr>
            <w:tcW w:w="1550" w:type="pct"/>
          </w:tcPr>
          <w:p w14:paraId="6130F8D8" w14:textId="59286856" w:rsidR="00FE0AE1" w:rsidRPr="00C46A00" w:rsidRDefault="00FE0AE1" w:rsidP="00C46A00">
            <w:pPr>
              <w:spacing w:afterLines="50" w:after="120"/>
              <w:rPr>
                <w:rFonts w:cstheme="minorHAnsi"/>
                <w:sz w:val="18"/>
                <w:szCs w:val="18"/>
              </w:rPr>
            </w:pPr>
            <w:r w:rsidRPr="00C46A00">
              <w:rPr>
                <w:rFonts w:cstheme="minorHAnsi"/>
                <w:sz w:val="18"/>
                <w:szCs w:val="18"/>
              </w:rPr>
              <w:t xml:space="preserve">The ratio of the average cell throughput to the network power </w:t>
            </w:r>
            <w:r w:rsidR="00873B61" w:rsidRPr="00C46A00">
              <w:rPr>
                <w:rFonts w:cstheme="minorHAnsi"/>
                <w:sz w:val="18"/>
                <w:szCs w:val="18"/>
              </w:rPr>
              <w:t>consumption</w:t>
            </w:r>
            <w:r w:rsidR="00873B61">
              <w:rPr>
                <w:rFonts w:cstheme="minorHAnsi"/>
                <w:sz w:val="18"/>
                <w:szCs w:val="18"/>
              </w:rPr>
              <w:t>.</w:t>
            </w:r>
            <w:r w:rsidR="00873B61" w:rsidRPr="00C46A00">
              <w:rPr>
                <w:rFonts w:cstheme="minorHAnsi"/>
                <w:sz w:val="18"/>
                <w:szCs w:val="18"/>
              </w:rPr>
              <w:t xml:space="preserve"> ​</w:t>
            </w:r>
            <w:r w:rsidRPr="00C46A00">
              <w:rPr>
                <w:rFonts w:cstheme="minorHAnsi"/>
                <w:sz w:val="18"/>
                <w:szCs w:val="18"/>
              </w:rPr>
              <w:t xml:space="preserve"> </w:t>
            </w:r>
          </w:p>
        </w:tc>
      </w:tr>
      <w:tr w:rsidR="00484E39" w:rsidRPr="000311BF" w14:paraId="75DB51AC" w14:textId="77777777" w:rsidTr="00C46A00">
        <w:trPr>
          <w:trHeight w:val="672"/>
        </w:trPr>
        <w:tc>
          <w:tcPr>
            <w:tcW w:w="914" w:type="pct"/>
          </w:tcPr>
          <w:p w14:paraId="315AA19C" w14:textId="44B95554" w:rsidR="00FE0AE1" w:rsidRPr="00EF2EE2" w:rsidRDefault="00FE0AE1" w:rsidP="00FE0AE1">
            <w:pPr>
              <w:spacing w:afterLines="50" w:after="120"/>
              <w:rPr>
                <w:rFonts w:eastAsiaTheme="minorEastAsia"/>
                <w:b/>
                <w:lang w:eastAsia="zh-TW"/>
              </w:rPr>
            </w:pPr>
            <w:r w:rsidRPr="00EF2EE2">
              <w:rPr>
                <w:rFonts w:eastAsiaTheme="minorEastAsia"/>
                <w:b/>
                <w:lang w:eastAsia="zh-TW"/>
              </w:rPr>
              <w:t xml:space="preserve">Cell-edge UE throughput-aware EE </w:t>
            </w:r>
          </w:p>
        </w:tc>
        <w:tc>
          <w:tcPr>
            <w:tcW w:w="2113" w:type="pct"/>
          </w:tcPr>
          <w:p w14:paraId="7CF6BAA8" w14:textId="25B69874" w:rsidR="00FE0AE1" w:rsidRPr="00C46A00" w:rsidRDefault="00A6759B" w:rsidP="00C46A00">
            <w:pPr>
              <w:spacing w:afterLines="50" w:after="120"/>
              <w:rPr>
                <w:rFonts w:cstheme="minorHAnsi"/>
                <w:b/>
                <w:sz w:val="16"/>
                <w:szCs w:val="16"/>
              </w:rPr>
            </w:pPr>
            <m:oMathPara>
              <m:oMath>
                <m:sSub>
                  <m:sSubPr>
                    <m:ctrlPr>
                      <w:rPr>
                        <w:rFonts w:ascii="Cambria Math" w:hAnsi="Cambria Math" w:cstheme="minorHAnsi"/>
                        <w:i/>
                        <w:sz w:val="16"/>
                        <w:szCs w:val="16"/>
                      </w:rPr>
                    </m:ctrlPr>
                  </m:sSubPr>
                  <m:e>
                    <m:r>
                      <w:rPr>
                        <w:rFonts w:ascii="Cambria Math" w:hAnsi="Cambria Math" w:cstheme="minorHAnsi"/>
                        <w:sz w:val="16"/>
                        <w:szCs w:val="16"/>
                        <w:lang w:val="fr-FR"/>
                      </w:rPr>
                      <m:t>EE</m:t>
                    </m:r>
                  </m:e>
                  <m:sub>
                    <m:r>
                      <w:rPr>
                        <w:rFonts w:ascii="Cambria Math" w:hAnsi="Cambria Math" w:cstheme="minorHAnsi"/>
                        <w:sz w:val="16"/>
                        <w:szCs w:val="16"/>
                      </w:rPr>
                      <m:t>Cell-edge Tput</m:t>
                    </m:r>
                  </m:sub>
                </m:sSub>
                <m:r>
                  <w:rPr>
                    <w:rFonts w:ascii="Cambria Math" w:hAnsi="Cambria Math" w:cstheme="minorHAnsi"/>
                    <w:sz w:val="16"/>
                    <w:szCs w:val="16"/>
                  </w:rPr>
                  <m:t>=</m:t>
                </m:r>
                <m:f>
                  <m:fPr>
                    <m:ctrlPr>
                      <w:rPr>
                        <w:rFonts w:ascii="Cambria Math" w:hAnsi="Cambria Math" w:cstheme="minorHAnsi"/>
                        <w:i/>
                        <w:iCs/>
                        <w:sz w:val="16"/>
                        <w:szCs w:val="16"/>
                      </w:rPr>
                    </m:ctrlPr>
                  </m:fPr>
                  <m:num>
                    <m:r>
                      <w:rPr>
                        <w:rFonts w:ascii="Cambria Math" w:hAnsi="Cambria Math" w:cstheme="minorHAnsi"/>
                        <w:sz w:val="16"/>
                        <w:szCs w:val="16"/>
                      </w:rPr>
                      <m:t xml:space="preserve">Cell-edge UE throughput </m:t>
                    </m:r>
                    <m:r>
                      <m:rPr>
                        <m:sty m:val="p"/>
                      </m:rPr>
                      <w:rPr>
                        <w:rFonts w:ascii="Cambria Math" w:hAnsi="Cambria Math" w:cstheme="minorHAnsi"/>
                        <w:sz w:val="16"/>
                        <w:szCs w:val="16"/>
                      </w:rPr>
                      <m:t>[Mbps]</m:t>
                    </m:r>
                  </m:num>
                  <m:den>
                    <m:r>
                      <w:rPr>
                        <w:rFonts w:ascii="Cambria Math" w:hAnsi="Cambria Math" w:cstheme="minorHAnsi"/>
                        <w:sz w:val="16"/>
                        <w:szCs w:val="16"/>
                      </w:rPr>
                      <m:t>Network power consumption [-]</m:t>
                    </m:r>
                  </m:den>
                </m:f>
              </m:oMath>
            </m:oMathPara>
          </w:p>
        </w:tc>
        <w:tc>
          <w:tcPr>
            <w:tcW w:w="423" w:type="pct"/>
          </w:tcPr>
          <w:p w14:paraId="2063A8D5" w14:textId="3CCD16CE" w:rsidR="00FE0AE1" w:rsidRPr="00C46A00" w:rsidRDefault="00FE0AE1" w:rsidP="00FE0AE1">
            <w:pPr>
              <w:spacing w:afterLines="50" w:after="120"/>
              <w:jc w:val="center"/>
              <w:rPr>
                <w:rFonts w:cstheme="minorHAnsi"/>
                <w:sz w:val="18"/>
                <w:szCs w:val="18"/>
              </w:rPr>
            </w:pPr>
            <w:r w:rsidRPr="00C46A00">
              <w:rPr>
                <w:rFonts w:cstheme="minorHAnsi"/>
                <w:sz w:val="18"/>
                <w:szCs w:val="18"/>
              </w:rPr>
              <w:t>[Mbps]</w:t>
            </w:r>
          </w:p>
        </w:tc>
        <w:tc>
          <w:tcPr>
            <w:tcW w:w="1550" w:type="pct"/>
          </w:tcPr>
          <w:p w14:paraId="0AF55FAC" w14:textId="0B08C02A" w:rsidR="00FE0AE1" w:rsidRPr="00C46A00" w:rsidRDefault="00FE0AE1" w:rsidP="00C46A00">
            <w:pPr>
              <w:spacing w:afterLines="50" w:after="120"/>
              <w:rPr>
                <w:rFonts w:cstheme="minorHAnsi"/>
                <w:sz w:val="18"/>
                <w:szCs w:val="18"/>
              </w:rPr>
            </w:pPr>
            <w:r w:rsidRPr="00C46A00">
              <w:rPr>
                <w:rFonts w:cstheme="minorHAnsi"/>
                <w:sz w:val="18"/>
                <w:szCs w:val="18"/>
              </w:rPr>
              <w:t>The ratio of the cell-edge UE (instantaneous) throughput to the network power consumption</w:t>
            </w:r>
            <w:r w:rsidR="00F02AA6">
              <w:rPr>
                <w:rFonts w:cstheme="minorHAnsi"/>
                <w:sz w:val="18"/>
                <w:szCs w:val="18"/>
              </w:rPr>
              <w:t>.</w:t>
            </w:r>
          </w:p>
          <w:p w14:paraId="2A50B924" w14:textId="32F9484D" w:rsidR="00FE0AE1" w:rsidRPr="00C46A00" w:rsidRDefault="00873B61" w:rsidP="00C46A00">
            <w:pPr>
              <w:spacing w:afterLines="50" w:after="120"/>
              <w:rPr>
                <w:sz w:val="18"/>
                <w:szCs w:val="18"/>
                <w:lang w:eastAsia="zh-CN"/>
              </w:rPr>
            </w:pPr>
            <w:r w:rsidRPr="00C46A00">
              <w:rPr>
                <w:rFonts w:cstheme="minorHAnsi"/>
                <w:sz w:val="18"/>
                <w:szCs w:val="18"/>
              </w:rPr>
              <w:t>Note:</w:t>
            </w:r>
            <w:r w:rsidR="00FE0AE1" w:rsidRPr="00C46A00">
              <w:rPr>
                <w:rFonts w:cstheme="minorHAnsi"/>
                <w:sz w:val="18"/>
                <w:szCs w:val="18"/>
              </w:rPr>
              <w:t xml:space="preserve"> This metric corresponds to the coverage aware EE KPI defined by ETSI.</w:t>
            </w:r>
          </w:p>
        </w:tc>
      </w:tr>
      <w:tr w:rsidR="00484E39" w:rsidRPr="000311BF" w14:paraId="4A66236A" w14:textId="77777777" w:rsidTr="00C46A00">
        <w:trPr>
          <w:trHeight w:val="672"/>
        </w:trPr>
        <w:tc>
          <w:tcPr>
            <w:tcW w:w="914" w:type="pct"/>
          </w:tcPr>
          <w:p w14:paraId="79D92B24" w14:textId="421571EB" w:rsidR="00FE0AE1" w:rsidRPr="00EF2EE2" w:rsidRDefault="003D1C82" w:rsidP="00FE0AE1">
            <w:pPr>
              <w:spacing w:afterLines="50" w:after="120"/>
              <w:rPr>
                <w:rFonts w:eastAsiaTheme="minorEastAsia"/>
                <w:b/>
                <w:lang w:eastAsia="zh-TW"/>
              </w:rPr>
            </w:pPr>
            <w:r>
              <w:rPr>
                <w:rFonts w:eastAsiaTheme="minorEastAsia"/>
                <w:b/>
                <w:lang w:eastAsia="zh-TW"/>
              </w:rPr>
              <w:t>Data Volume</w:t>
            </w:r>
            <w:r w:rsidRPr="00EF2EE2">
              <w:rPr>
                <w:rFonts w:eastAsiaTheme="minorEastAsia"/>
                <w:b/>
                <w:lang w:eastAsia="zh-TW"/>
              </w:rPr>
              <w:t xml:space="preserve">-aware EE </w:t>
            </w:r>
          </w:p>
        </w:tc>
        <w:tc>
          <w:tcPr>
            <w:tcW w:w="2113" w:type="pct"/>
          </w:tcPr>
          <w:p w14:paraId="1B59076E" w14:textId="68140708" w:rsidR="00FE0AE1" w:rsidRPr="00C46A00" w:rsidRDefault="00A6759B" w:rsidP="00C46A00">
            <w:pPr>
              <w:spacing w:afterLines="50" w:after="120"/>
              <w:rPr>
                <w:rFonts w:cstheme="minorHAnsi"/>
                <w:b/>
                <w:sz w:val="16"/>
                <w:szCs w:val="16"/>
              </w:rPr>
            </w:pPr>
            <m:oMathPara>
              <m:oMath>
                <m:sSub>
                  <m:sSubPr>
                    <m:ctrlPr>
                      <w:rPr>
                        <w:rFonts w:ascii="Cambria Math" w:hAnsi="Cambria Math" w:cstheme="minorHAnsi"/>
                        <w:i/>
                        <w:sz w:val="16"/>
                        <w:szCs w:val="16"/>
                      </w:rPr>
                    </m:ctrlPr>
                  </m:sSubPr>
                  <m:e>
                    <m:r>
                      <w:rPr>
                        <w:rFonts w:ascii="Cambria Math" w:hAnsi="Cambria Math" w:cstheme="minorHAnsi"/>
                        <w:sz w:val="16"/>
                        <w:szCs w:val="16"/>
                        <w:lang w:val="fr-FR"/>
                      </w:rPr>
                      <m:t>EE</m:t>
                    </m:r>
                  </m:e>
                  <m:sub>
                    <m:r>
                      <w:rPr>
                        <w:rFonts w:ascii="Cambria Math" w:hAnsi="Cambria Math" w:cstheme="minorHAnsi"/>
                        <w:sz w:val="16"/>
                        <w:szCs w:val="16"/>
                      </w:rPr>
                      <m:t>DV</m:t>
                    </m:r>
                  </m:sub>
                </m:sSub>
                <m:r>
                  <w:rPr>
                    <w:rFonts w:ascii="Cambria Math" w:hAnsi="Cambria Math" w:cstheme="minorHAnsi"/>
                    <w:sz w:val="16"/>
                    <w:szCs w:val="16"/>
                  </w:rPr>
                  <m:t>=</m:t>
                </m:r>
                <m:f>
                  <m:fPr>
                    <m:ctrlPr>
                      <w:rPr>
                        <w:rFonts w:ascii="Cambria Math" w:hAnsi="Cambria Math" w:cstheme="minorHAnsi"/>
                        <w:i/>
                        <w:sz w:val="16"/>
                        <w:szCs w:val="16"/>
                      </w:rPr>
                    </m:ctrlPr>
                  </m:fPr>
                  <m:num>
                    <m:r>
                      <w:rPr>
                        <w:rFonts w:ascii="Cambria Math" w:hAnsi="Cambria Math" w:cstheme="minorHAnsi"/>
                        <w:sz w:val="16"/>
                        <w:szCs w:val="16"/>
                      </w:rPr>
                      <m:t>DV [Mbit]</m:t>
                    </m:r>
                  </m:num>
                  <m:den>
                    <m:r>
                      <w:rPr>
                        <w:rFonts w:ascii="Cambria Math" w:hAnsi="Cambria Math" w:cstheme="minorHAnsi"/>
                        <w:sz w:val="16"/>
                        <w:szCs w:val="16"/>
                      </w:rPr>
                      <m:t>Network power consumption [-]</m:t>
                    </m:r>
                  </m:den>
                </m:f>
              </m:oMath>
            </m:oMathPara>
          </w:p>
        </w:tc>
        <w:tc>
          <w:tcPr>
            <w:tcW w:w="423" w:type="pct"/>
          </w:tcPr>
          <w:p w14:paraId="417ECA79" w14:textId="4FA5F1AD" w:rsidR="00FE0AE1" w:rsidRPr="00C46A00" w:rsidRDefault="00014F15" w:rsidP="00FE0AE1">
            <w:pPr>
              <w:spacing w:afterLines="50" w:after="120"/>
              <w:jc w:val="center"/>
              <w:rPr>
                <w:rFonts w:cstheme="minorHAnsi"/>
                <w:sz w:val="18"/>
                <w:szCs w:val="18"/>
              </w:rPr>
            </w:pPr>
            <w:r w:rsidRPr="00C46A00">
              <w:rPr>
                <w:rFonts w:cstheme="minorHAnsi"/>
                <w:sz w:val="18"/>
                <w:szCs w:val="18"/>
              </w:rPr>
              <w:t>[Mbit]</w:t>
            </w:r>
            <w:r w:rsidRPr="00C46A00" w:rsidDel="00FE0AE1">
              <w:rPr>
                <w:rFonts w:cstheme="minorHAnsi"/>
                <w:sz w:val="18"/>
                <w:szCs w:val="18"/>
              </w:rPr>
              <w:t xml:space="preserve"> </w:t>
            </w:r>
          </w:p>
        </w:tc>
        <w:tc>
          <w:tcPr>
            <w:tcW w:w="1550" w:type="pct"/>
          </w:tcPr>
          <w:p w14:paraId="382A50AF" w14:textId="2C356A3E" w:rsidR="00FE0AE1" w:rsidRPr="00C46A00" w:rsidRDefault="00014F15" w:rsidP="00C46A00">
            <w:pPr>
              <w:spacing w:afterLines="50" w:after="120"/>
              <w:rPr>
                <w:rFonts w:cstheme="minorHAnsi"/>
                <w:sz w:val="18"/>
                <w:szCs w:val="18"/>
              </w:rPr>
            </w:pPr>
            <w:r w:rsidRPr="00C46A00">
              <w:rPr>
                <w:rFonts w:cstheme="minorHAnsi"/>
                <w:sz w:val="18"/>
                <w:szCs w:val="18"/>
              </w:rPr>
              <w:t xml:space="preserve">The ratio of the data volume carried during </w:t>
            </w:r>
            <w:r w:rsidR="00540904" w:rsidRPr="00C46A00">
              <w:rPr>
                <w:rFonts w:cstheme="minorHAnsi"/>
                <w:sz w:val="18"/>
                <w:szCs w:val="18"/>
              </w:rPr>
              <w:t>an observation time</w:t>
            </w:r>
            <w:r w:rsidRPr="00C46A00">
              <w:rPr>
                <w:rFonts w:cstheme="minorHAnsi"/>
                <w:sz w:val="18"/>
                <w:szCs w:val="18"/>
              </w:rPr>
              <w:t xml:space="preserve"> to the </w:t>
            </w:r>
            <w:r w:rsidR="00540904" w:rsidRPr="00C46A00">
              <w:rPr>
                <w:rFonts w:cstheme="minorHAnsi"/>
                <w:sz w:val="18"/>
                <w:szCs w:val="18"/>
              </w:rPr>
              <w:t xml:space="preserve">average </w:t>
            </w:r>
            <w:r w:rsidRPr="00C46A00">
              <w:rPr>
                <w:rFonts w:cstheme="minorHAnsi"/>
                <w:sz w:val="18"/>
                <w:szCs w:val="18"/>
              </w:rPr>
              <w:t xml:space="preserve">network power consumption </w:t>
            </w:r>
            <w:r w:rsidR="00540904" w:rsidRPr="00C46A00">
              <w:rPr>
                <w:rFonts w:cstheme="minorHAnsi"/>
                <w:sz w:val="18"/>
                <w:szCs w:val="18"/>
              </w:rPr>
              <w:t>during the observation time</w:t>
            </w:r>
            <w:r w:rsidRPr="00C46A00">
              <w:rPr>
                <w:rFonts w:cstheme="minorHAnsi"/>
                <w:sz w:val="18"/>
                <w:szCs w:val="18"/>
              </w:rPr>
              <w:t>.</w:t>
            </w:r>
          </w:p>
        </w:tc>
      </w:tr>
    </w:tbl>
    <w:p w14:paraId="68D49505" w14:textId="6EA87D6A" w:rsidR="0023427D" w:rsidRPr="00C46A00" w:rsidRDefault="00DD187B" w:rsidP="00DD187B">
      <w:pPr>
        <w:pStyle w:val="Caption"/>
        <w:spacing w:after="0"/>
        <w:rPr>
          <w:rFonts w:eastAsiaTheme="minorEastAsia"/>
          <w:b w:val="0"/>
          <w:bCs/>
          <w:lang w:eastAsia="zh-TW"/>
        </w:rPr>
      </w:pPr>
      <w:r w:rsidRPr="00C46A00">
        <w:rPr>
          <w:b w:val="0"/>
          <w:bCs/>
          <w:lang w:val="en-GB"/>
        </w:rPr>
        <w:t xml:space="preserve">Note </w:t>
      </w:r>
      <w:r w:rsidR="00484E39" w:rsidRPr="0092790F">
        <w:rPr>
          <w:b w:val="0"/>
          <w:bCs/>
          <w:lang w:val="en-GB"/>
        </w:rPr>
        <w:t>1</w:t>
      </w:r>
      <w:r w:rsidRPr="00C46A00">
        <w:rPr>
          <w:b w:val="0"/>
          <w:bCs/>
          <w:lang w:val="en-GB"/>
        </w:rPr>
        <w:t xml:space="preserve">: </w:t>
      </w:r>
      <w:r w:rsidRPr="00C46A00">
        <w:rPr>
          <w:rFonts w:eastAsiaTheme="minorEastAsia"/>
          <w:b w:val="0"/>
          <w:bCs/>
          <w:lang w:val="en-US" w:eastAsia="zh-TW"/>
        </w:rPr>
        <w:t>Network can be defined as</w:t>
      </w:r>
      <w:r w:rsidRPr="00C46A00">
        <w:rPr>
          <w:rFonts w:eastAsiaTheme="minorEastAsia"/>
          <w:b w:val="0"/>
          <w:bCs/>
          <w:lang w:eastAsia="zh-TW"/>
        </w:rPr>
        <w:t xml:space="preserve"> a single cell, </w:t>
      </w:r>
      <w:r w:rsidR="008F134E" w:rsidRPr="00C46A00">
        <w:rPr>
          <w:rFonts w:eastAsiaTheme="minorEastAsia"/>
          <w:b w:val="0"/>
          <w:bCs/>
          <w:lang w:val="en-US" w:eastAsia="zh-TW"/>
        </w:rPr>
        <w:t xml:space="preserve">a set of cells, </w:t>
      </w:r>
      <w:r w:rsidRPr="00C46A00">
        <w:rPr>
          <w:rFonts w:eastAsiaTheme="minorEastAsia"/>
          <w:b w:val="0"/>
          <w:bCs/>
          <w:lang w:eastAsia="zh-TW"/>
        </w:rPr>
        <w:t>a single BS, or</w:t>
      </w:r>
      <w:r w:rsidR="00827E2C" w:rsidRPr="00C46A00">
        <w:rPr>
          <w:rFonts w:eastAsiaTheme="minorEastAsia"/>
          <w:b w:val="0"/>
          <w:bCs/>
          <w:lang w:val="en-US" w:eastAsia="zh-TW"/>
        </w:rPr>
        <w:t xml:space="preserve"> </w:t>
      </w:r>
      <w:r w:rsidRPr="00C46A00">
        <w:rPr>
          <w:rFonts w:eastAsiaTheme="minorEastAsia"/>
          <w:b w:val="0"/>
          <w:bCs/>
          <w:lang w:eastAsia="zh-TW"/>
        </w:rPr>
        <w:t xml:space="preserve">a </w:t>
      </w:r>
      <w:r w:rsidRPr="00C46A00">
        <w:rPr>
          <w:rFonts w:eastAsiaTheme="minorEastAsia"/>
          <w:b w:val="0"/>
          <w:bCs/>
          <w:lang w:val="en-US" w:eastAsia="zh-TW"/>
        </w:rPr>
        <w:t xml:space="preserve">set of BSs in a </w:t>
      </w:r>
      <w:r w:rsidRPr="00C46A00">
        <w:rPr>
          <w:rFonts w:eastAsiaTheme="minorEastAsia"/>
          <w:b w:val="0"/>
          <w:bCs/>
          <w:lang w:eastAsia="zh-TW"/>
        </w:rPr>
        <w:t>network area, as needed.</w:t>
      </w:r>
    </w:p>
    <w:p w14:paraId="6C80F1C6" w14:textId="36214BBF" w:rsidR="00827E2C" w:rsidRPr="00C46A00" w:rsidRDefault="006D159A" w:rsidP="00C46A00">
      <w:pPr>
        <w:rPr>
          <w:rFonts w:eastAsiaTheme="minorEastAsia"/>
          <w:bCs/>
          <w:lang w:val="en-US" w:eastAsia="zh-TW"/>
        </w:rPr>
      </w:pPr>
      <w:r w:rsidRPr="00C46A00">
        <w:rPr>
          <w:rFonts w:eastAsiaTheme="minorEastAsia"/>
          <w:bCs/>
          <w:lang w:val="en-US" w:eastAsia="zh-TW"/>
        </w:rPr>
        <w:t xml:space="preserve">Note </w:t>
      </w:r>
      <w:r w:rsidR="00827E2C" w:rsidRPr="00C46A00">
        <w:rPr>
          <w:rFonts w:eastAsiaTheme="minorEastAsia"/>
          <w:bCs/>
          <w:lang w:val="en-US" w:eastAsia="zh-TW"/>
        </w:rPr>
        <w:t>2</w:t>
      </w:r>
      <w:r w:rsidRPr="00C46A00">
        <w:rPr>
          <w:rFonts w:eastAsiaTheme="minorEastAsia"/>
          <w:bCs/>
          <w:lang w:val="en-US" w:eastAsia="zh-TW"/>
        </w:rPr>
        <w:t>: The absolute values for each KPI individually (NW power consumption, UPT</w:t>
      </w:r>
      <w:r w:rsidR="00827E2C" w:rsidRPr="00C46A00">
        <w:rPr>
          <w:rFonts w:eastAsiaTheme="minorEastAsia"/>
          <w:bCs/>
          <w:lang w:val="en-US" w:eastAsia="zh-TW"/>
        </w:rPr>
        <w:t>, etc.</w:t>
      </w:r>
      <w:r w:rsidRPr="00C46A00">
        <w:rPr>
          <w:rFonts w:eastAsiaTheme="minorEastAsia"/>
          <w:bCs/>
          <w:lang w:val="en-US" w:eastAsia="zh-TW"/>
        </w:rPr>
        <w:t xml:space="preserve">) should be provided as part of the evaluation. </w:t>
      </w:r>
      <w:r w:rsidR="00827E2C" w:rsidRPr="00C46A00">
        <w:rPr>
          <w:rFonts w:eastAsiaTheme="minorEastAsia"/>
          <w:bCs/>
          <w:lang w:val="en-US" w:eastAsia="zh-TW"/>
        </w:rPr>
        <w:br/>
        <w:t>Note 3: The relative gain of each KPI for a scheme vs. the baseline should be provided as part of the evaluation (network power saving gain, UPT gain, UPT-aware EE gain, etc.).</w:t>
      </w:r>
    </w:p>
    <w:p w14:paraId="1B99DE98" w14:textId="3918BDFA" w:rsidR="00910020" w:rsidRDefault="0060435C" w:rsidP="00910020">
      <w:pPr>
        <w:jc w:val="both"/>
        <w:rPr>
          <w:rFonts w:eastAsiaTheme="minorEastAsia"/>
          <w:b/>
          <w:sz w:val="22"/>
          <w:szCs w:val="22"/>
          <w:lang w:eastAsia="zh-TW"/>
        </w:rPr>
      </w:pPr>
      <w:r>
        <w:rPr>
          <w:sz w:val="22"/>
          <w:szCs w:val="22"/>
          <w:lang w:eastAsia="zh-CN"/>
        </w:rPr>
        <w:t>In addition to the multi-dimensional EE KPI</w:t>
      </w:r>
      <w:r w:rsidR="00D74C64">
        <w:rPr>
          <w:sz w:val="22"/>
          <w:szCs w:val="22"/>
          <w:lang w:eastAsia="zh-CN"/>
        </w:rPr>
        <w:t>(</w:t>
      </w:r>
      <w:r>
        <w:rPr>
          <w:sz w:val="22"/>
          <w:szCs w:val="22"/>
          <w:lang w:eastAsia="zh-CN"/>
        </w:rPr>
        <w:t>s</w:t>
      </w:r>
      <w:r w:rsidR="00D74C64">
        <w:rPr>
          <w:sz w:val="22"/>
          <w:szCs w:val="22"/>
          <w:lang w:eastAsia="zh-CN"/>
        </w:rPr>
        <w:t>)</w:t>
      </w:r>
      <w:r>
        <w:rPr>
          <w:sz w:val="22"/>
          <w:szCs w:val="22"/>
          <w:lang w:eastAsia="zh-CN"/>
        </w:rPr>
        <w:t xml:space="preserve">, </w:t>
      </w:r>
      <w:r w:rsidR="00FD5979">
        <w:rPr>
          <w:sz w:val="22"/>
          <w:szCs w:val="22"/>
          <w:lang w:eastAsia="zh-CN"/>
        </w:rPr>
        <w:t>we need to define also minimum QoS target</w:t>
      </w:r>
      <w:r w:rsidR="00910020">
        <w:rPr>
          <w:sz w:val="22"/>
          <w:szCs w:val="22"/>
          <w:lang w:eastAsia="zh-CN"/>
        </w:rPr>
        <w:t>s</w:t>
      </w:r>
      <w:r w:rsidR="00FD5979">
        <w:rPr>
          <w:sz w:val="22"/>
          <w:szCs w:val="22"/>
          <w:lang w:eastAsia="zh-CN"/>
        </w:rPr>
        <w:t xml:space="preserve"> (e.g.</w:t>
      </w:r>
      <w:r w:rsidR="001645D2">
        <w:rPr>
          <w:sz w:val="22"/>
          <w:szCs w:val="22"/>
          <w:lang w:eastAsia="zh-CN"/>
        </w:rPr>
        <w:t>,</w:t>
      </w:r>
      <w:r w:rsidR="00FD5979">
        <w:rPr>
          <w:sz w:val="22"/>
          <w:szCs w:val="22"/>
          <w:lang w:eastAsia="zh-CN"/>
        </w:rPr>
        <w:t xml:space="preserve"> </w:t>
      </w:r>
      <w:r w:rsidR="00910020">
        <w:rPr>
          <w:sz w:val="22"/>
          <w:szCs w:val="22"/>
          <w:lang w:eastAsia="zh-CN"/>
        </w:rPr>
        <w:t>UPT</w:t>
      </w:r>
      <w:r w:rsidR="00FD5979">
        <w:rPr>
          <w:sz w:val="22"/>
          <w:szCs w:val="22"/>
          <w:lang w:eastAsia="zh-CN"/>
        </w:rPr>
        <w:t>) that should be met while improving one or more multi-dimensional EE KPIs. This would allow to make a “constrained” analysis and identify the most energy efficient schemes that are able to deliver the promised targets.</w:t>
      </w:r>
      <w:r w:rsidR="00910020">
        <w:rPr>
          <w:sz w:val="22"/>
          <w:szCs w:val="22"/>
          <w:lang w:eastAsia="zh-CN"/>
        </w:rPr>
        <w:t xml:space="preserve"> </w:t>
      </w:r>
      <w:r w:rsidR="00910020" w:rsidRPr="007B1461">
        <w:rPr>
          <w:rFonts w:eastAsiaTheme="minorEastAsia"/>
          <w:bCs/>
          <w:sz w:val="22"/>
          <w:szCs w:val="22"/>
          <w:lang w:eastAsia="zh-TW"/>
        </w:rPr>
        <w:t xml:space="preserve">Multiple values of the same QoS target </w:t>
      </w:r>
      <w:r w:rsidR="001645D2">
        <w:rPr>
          <w:rFonts w:eastAsiaTheme="minorEastAsia"/>
          <w:bCs/>
          <w:sz w:val="22"/>
          <w:szCs w:val="22"/>
          <w:lang w:eastAsia="zh-TW"/>
        </w:rPr>
        <w:t xml:space="preserve">(e.g., </w:t>
      </w:r>
      <w:r w:rsidR="00025E2F">
        <w:rPr>
          <w:rFonts w:eastAsiaTheme="minorEastAsia"/>
          <w:bCs/>
          <w:sz w:val="22"/>
          <w:szCs w:val="22"/>
          <w:lang w:eastAsia="zh-TW"/>
        </w:rPr>
        <w:t xml:space="preserve">multiple </w:t>
      </w:r>
      <w:r w:rsidR="001645D2">
        <w:rPr>
          <w:rFonts w:eastAsiaTheme="minorEastAsia"/>
          <w:bCs/>
          <w:sz w:val="22"/>
          <w:szCs w:val="22"/>
          <w:lang w:eastAsia="zh-TW"/>
        </w:rPr>
        <w:t>UPT</w:t>
      </w:r>
      <w:r w:rsidR="00025E2F">
        <w:rPr>
          <w:rFonts w:eastAsiaTheme="minorEastAsia"/>
          <w:bCs/>
          <w:sz w:val="22"/>
          <w:szCs w:val="22"/>
          <w:lang w:eastAsia="zh-TW"/>
        </w:rPr>
        <w:t xml:space="preserve"> targets</w:t>
      </w:r>
      <w:r w:rsidR="001645D2">
        <w:rPr>
          <w:rFonts w:eastAsiaTheme="minorEastAsia"/>
          <w:bCs/>
          <w:sz w:val="22"/>
          <w:szCs w:val="22"/>
          <w:lang w:eastAsia="zh-TW"/>
        </w:rPr>
        <w:t xml:space="preserve">) </w:t>
      </w:r>
      <w:r w:rsidR="00910020" w:rsidRPr="007B1461">
        <w:rPr>
          <w:rFonts w:eastAsiaTheme="minorEastAsia"/>
          <w:bCs/>
          <w:sz w:val="22"/>
          <w:szCs w:val="22"/>
          <w:lang w:eastAsia="zh-TW"/>
        </w:rPr>
        <w:t>shall be defined</w:t>
      </w:r>
      <w:r w:rsidR="00184205">
        <w:rPr>
          <w:rFonts w:eastAsiaTheme="minorEastAsia"/>
          <w:bCs/>
          <w:sz w:val="22"/>
          <w:szCs w:val="22"/>
          <w:lang w:eastAsia="zh-TW"/>
        </w:rPr>
        <w:t xml:space="preserve"> to assess the </w:t>
      </w:r>
      <w:r w:rsidR="00025E2F">
        <w:rPr>
          <w:rFonts w:eastAsiaTheme="minorEastAsia"/>
          <w:bCs/>
          <w:sz w:val="22"/>
          <w:szCs w:val="22"/>
          <w:lang w:eastAsia="zh-TW"/>
        </w:rPr>
        <w:t>impact</w:t>
      </w:r>
      <w:r w:rsidR="00184205">
        <w:rPr>
          <w:rFonts w:eastAsiaTheme="minorEastAsia"/>
          <w:bCs/>
          <w:sz w:val="22"/>
          <w:szCs w:val="22"/>
          <w:lang w:eastAsia="zh-TW"/>
        </w:rPr>
        <w:t xml:space="preserve"> in network power savings when ensuring more or less relaxed QoS targets</w:t>
      </w:r>
      <w:r w:rsidR="00910020" w:rsidRPr="007B1461">
        <w:rPr>
          <w:rFonts w:eastAsiaTheme="minorEastAsia"/>
          <w:bCs/>
          <w:sz w:val="22"/>
          <w:szCs w:val="22"/>
          <w:lang w:eastAsia="zh-TW"/>
        </w:rPr>
        <w:t>.</w:t>
      </w:r>
      <w:r w:rsidR="00910020">
        <w:rPr>
          <w:rFonts w:eastAsiaTheme="minorEastAsia"/>
          <w:b/>
          <w:sz w:val="22"/>
          <w:szCs w:val="22"/>
          <w:lang w:eastAsia="zh-TW"/>
        </w:rPr>
        <w:t xml:space="preserve">  </w:t>
      </w:r>
    </w:p>
    <w:p w14:paraId="6D8F9C07" w14:textId="0A4BFA11" w:rsidR="003E0E80" w:rsidRDefault="003E24AE" w:rsidP="00C70635">
      <w:pPr>
        <w:jc w:val="both"/>
        <w:rPr>
          <w:rFonts w:eastAsiaTheme="minorEastAsia"/>
          <w:b/>
          <w:sz w:val="22"/>
          <w:szCs w:val="22"/>
          <w:lang w:eastAsia="zh-TW"/>
        </w:rPr>
      </w:pPr>
      <w:r w:rsidRPr="00EE4015">
        <w:rPr>
          <w:rFonts w:eastAsiaTheme="minorEastAsia"/>
          <w:b/>
          <w:bCs/>
          <w:sz w:val="22"/>
          <w:szCs w:val="22"/>
          <w:lang w:eastAsia="zh-TW"/>
        </w:rPr>
        <w:t>Proposal</w:t>
      </w:r>
      <w:r w:rsidR="001F7A5F">
        <w:rPr>
          <w:rFonts w:eastAsiaTheme="minorEastAsia"/>
          <w:b/>
          <w:bCs/>
          <w:sz w:val="22"/>
          <w:szCs w:val="22"/>
          <w:lang w:eastAsia="zh-TW"/>
        </w:rPr>
        <w:t>-</w:t>
      </w:r>
      <w:r w:rsidR="000C5FDC">
        <w:rPr>
          <w:rFonts w:eastAsiaTheme="minorEastAsia"/>
          <w:b/>
          <w:bCs/>
          <w:sz w:val="22"/>
          <w:szCs w:val="22"/>
          <w:lang w:eastAsia="zh-TW"/>
        </w:rPr>
        <w:t>15</w:t>
      </w:r>
      <w:r w:rsidR="00FE4802" w:rsidRPr="00E41C59">
        <w:rPr>
          <w:rFonts w:eastAsiaTheme="minorEastAsia"/>
          <w:b/>
          <w:bCs/>
          <w:sz w:val="22"/>
          <w:szCs w:val="22"/>
          <w:lang w:eastAsia="zh-TW"/>
        </w:rPr>
        <w:t xml:space="preserve">: </w:t>
      </w:r>
      <w:r w:rsidR="004C2894">
        <w:rPr>
          <w:rFonts w:eastAsiaTheme="minorEastAsia"/>
          <w:b/>
          <w:sz w:val="22"/>
          <w:szCs w:val="22"/>
          <w:lang w:eastAsia="zh-TW"/>
        </w:rPr>
        <w:t>D</w:t>
      </w:r>
      <w:r w:rsidR="00280131" w:rsidRPr="00E41C59">
        <w:rPr>
          <w:rFonts w:eastAsiaTheme="minorEastAsia"/>
          <w:b/>
          <w:sz w:val="22"/>
          <w:szCs w:val="22"/>
          <w:lang w:eastAsia="zh-TW"/>
        </w:rPr>
        <w:t>efine</w:t>
      </w:r>
      <w:r w:rsidR="00FD5979" w:rsidRPr="00E41C59">
        <w:rPr>
          <w:rFonts w:eastAsiaTheme="minorEastAsia"/>
          <w:b/>
          <w:sz w:val="22"/>
          <w:szCs w:val="22"/>
          <w:lang w:eastAsia="zh-TW"/>
        </w:rPr>
        <w:t xml:space="preserve"> </w:t>
      </w:r>
      <w:r w:rsidR="003E0E80" w:rsidRPr="00E41C59">
        <w:rPr>
          <w:rFonts w:eastAsiaTheme="minorEastAsia"/>
          <w:b/>
          <w:sz w:val="22"/>
          <w:szCs w:val="22"/>
          <w:lang w:eastAsia="zh-TW"/>
        </w:rPr>
        <w:t xml:space="preserve">minimum </w:t>
      </w:r>
      <w:r w:rsidR="00280131" w:rsidRPr="00E41C59">
        <w:rPr>
          <w:rFonts w:eastAsiaTheme="minorEastAsia"/>
          <w:b/>
          <w:sz w:val="22"/>
          <w:szCs w:val="22"/>
          <w:lang w:eastAsia="zh-TW"/>
        </w:rPr>
        <w:t xml:space="preserve">QoS targets </w:t>
      </w:r>
      <w:r w:rsidR="00B735B5">
        <w:rPr>
          <w:rFonts w:eastAsiaTheme="minorEastAsia"/>
          <w:b/>
          <w:sz w:val="22"/>
          <w:szCs w:val="22"/>
          <w:lang w:eastAsia="zh-TW"/>
        </w:rPr>
        <w:t xml:space="preserve">per deployment scenario </w:t>
      </w:r>
      <w:r w:rsidR="00A05370">
        <w:rPr>
          <w:rFonts w:eastAsiaTheme="minorEastAsia"/>
          <w:b/>
          <w:sz w:val="22"/>
          <w:szCs w:val="22"/>
          <w:lang w:eastAsia="zh-TW"/>
        </w:rPr>
        <w:t xml:space="preserve">for the defined KPI </w:t>
      </w:r>
      <w:r w:rsidR="003E0E80" w:rsidRPr="00E41C59">
        <w:rPr>
          <w:rFonts w:eastAsiaTheme="minorEastAsia"/>
          <w:b/>
          <w:sz w:val="22"/>
          <w:szCs w:val="22"/>
          <w:lang w:eastAsia="zh-TW"/>
        </w:rPr>
        <w:t>(</w:t>
      </w:r>
      <w:r w:rsidR="00FC5FEB">
        <w:rPr>
          <w:rFonts w:eastAsiaTheme="minorEastAsia"/>
          <w:b/>
          <w:sz w:val="22"/>
          <w:szCs w:val="22"/>
          <w:lang w:eastAsia="zh-TW"/>
        </w:rPr>
        <w:t>i.e.</w:t>
      </w:r>
      <w:r w:rsidR="00FE4802" w:rsidRPr="00E41C59" w:rsidDel="00280131">
        <w:rPr>
          <w:rFonts w:eastAsiaTheme="minorEastAsia"/>
          <w:b/>
          <w:sz w:val="22"/>
          <w:szCs w:val="22"/>
          <w:lang w:eastAsia="zh-TW"/>
        </w:rPr>
        <w:t xml:space="preserve"> </w:t>
      </w:r>
      <w:r w:rsidR="00E70BD5">
        <w:rPr>
          <w:rFonts w:eastAsiaTheme="minorEastAsia"/>
          <w:b/>
          <w:sz w:val="22"/>
          <w:szCs w:val="22"/>
          <w:lang w:eastAsia="zh-TW"/>
        </w:rPr>
        <w:t>UPT</w:t>
      </w:r>
      <w:r w:rsidR="003E0E80" w:rsidRPr="00E41C59">
        <w:rPr>
          <w:rFonts w:eastAsiaTheme="minorEastAsia"/>
          <w:b/>
          <w:sz w:val="22"/>
          <w:szCs w:val="22"/>
          <w:lang w:eastAsia="zh-TW"/>
        </w:rPr>
        <w:t xml:space="preserve">) </w:t>
      </w:r>
      <w:r w:rsidR="00280131" w:rsidRPr="00E41C59">
        <w:rPr>
          <w:rFonts w:eastAsiaTheme="minorEastAsia"/>
          <w:b/>
          <w:sz w:val="22"/>
          <w:szCs w:val="22"/>
          <w:lang w:eastAsia="zh-TW"/>
        </w:rPr>
        <w:t>that should be fulfilled while</w:t>
      </w:r>
      <w:r w:rsidR="003E0E80" w:rsidRPr="00E41C59">
        <w:rPr>
          <w:rFonts w:eastAsiaTheme="minorEastAsia"/>
          <w:b/>
          <w:sz w:val="22"/>
          <w:szCs w:val="22"/>
          <w:lang w:eastAsia="zh-TW"/>
        </w:rPr>
        <w:t xml:space="preserve"> </w:t>
      </w:r>
      <w:r w:rsidR="00FE4802" w:rsidRPr="00E41C59">
        <w:rPr>
          <w:rFonts w:eastAsiaTheme="minorEastAsia"/>
          <w:b/>
          <w:bCs/>
          <w:sz w:val="22"/>
          <w:szCs w:val="22"/>
          <w:lang w:eastAsia="zh-TW"/>
        </w:rPr>
        <w:t>mini</w:t>
      </w:r>
      <w:r w:rsidR="004D1DD7" w:rsidRPr="00E41C59">
        <w:rPr>
          <w:rFonts w:eastAsiaTheme="minorEastAsia"/>
          <w:b/>
          <w:bCs/>
          <w:sz w:val="22"/>
          <w:szCs w:val="22"/>
          <w:lang w:eastAsia="zh-TW"/>
        </w:rPr>
        <w:t>m</w:t>
      </w:r>
      <w:r w:rsidR="00280131" w:rsidRPr="00E41C59">
        <w:rPr>
          <w:rFonts w:eastAsiaTheme="minorEastAsia"/>
          <w:b/>
          <w:bCs/>
          <w:sz w:val="22"/>
          <w:szCs w:val="22"/>
          <w:lang w:eastAsia="zh-TW"/>
        </w:rPr>
        <w:t>izing</w:t>
      </w:r>
      <w:r w:rsidR="00280131" w:rsidRPr="00E41C59">
        <w:rPr>
          <w:rFonts w:eastAsiaTheme="minorEastAsia"/>
          <w:b/>
          <w:sz w:val="22"/>
          <w:szCs w:val="22"/>
          <w:lang w:eastAsia="zh-TW"/>
        </w:rPr>
        <w:t xml:space="preserve"> network</w:t>
      </w:r>
      <w:r w:rsidR="003E0E80" w:rsidRPr="00E41C59">
        <w:rPr>
          <w:rFonts w:eastAsiaTheme="minorEastAsia"/>
          <w:b/>
          <w:sz w:val="22"/>
          <w:szCs w:val="22"/>
          <w:lang w:eastAsia="zh-TW"/>
        </w:rPr>
        <w:t xml:space="preserve"> energy consumption.</w:t>
      </w:r>
      <w:r w:rsidR="00E70BD5">
        <w:rPr>
          <w:rFonts w:eastAsiaTheme="minorEastAsia"/>
          <w:b/>
          <w:sz w:val="22"/>
          <w:szCs w:val="22"/>
          <w:lang w:eastAsia="zh-TW"/>
        </w:rPr>
        <w:t xml:space="preserve"> Multiple values of the same QoS target shall be </w:t>
      </w:r>
      <w:r w:rsidR="00910020">
        <w:rPr>
          <w:rFonts w:eastAsiaTheme="minorEastAsia"/>
          <w:b/>
          <w:sz w:val="22"/>
          <w:szCs w:val="22"/>
          <w:lang w:eastAsia="zh-TW"/>
        </w:rPr>
        <w:t>defined</w:t>
      </w:r>
      <w:r w:rsidR="00E70BD5">
        <w:rPr>
          <w:rFonts w:eastAsiaTheme="minorEastAsia"/>
          <w:b/>
          <w:sz w:val="22"/>
          <w:szCs w:val="22"/>
          <w:lang w:eastAsia="zh-TW"/>
        </w:rPr>
        <w:t xml:space="preserve">.  </w:t>
      </w:r>
    </w:p>
    <w:p w14:paraId="273EA1F4" w14:textId="39B3DBC0" w:rsidR="000C687C" w:rsidRPr="008E792A" w:rsidRDefault="00943903" w:rsidP="00CF6A3B">
      <w:pPr>
        <w:pStyle w:val="Heading2"/>
      </w:pPr>
      <w:r w:rsidRPr="009851E0">
        <w:lastRenderedPageBreak/>
        <w:t>S</w:t>
      </w:r>
      <w:r>
        <w:t>ystem-level s</w:t>
      </w:r>
      <w:r w:rsidRPr="009851E0">
        <w:t>imulation assumption</w:t>
      </w:r>
      <w:r w:rsidR="008A7D84">
        <w:t>s</w:t>
      </w:r>
    </w:p>
    <w:p w14:paraId="43D910AC" w14:textId="335C0371" w:rsidR="002B0483" w:rsidRDefault="002B0483" w:rsidP="00A35C50">
      <w:pPr>
        <w:overflowPunct/>
        <w:autoSpaceDE/>
        <w:autoSpaceDN/>
        <w:adjustRightInd/>
        <w:spacing w:after="160" w:line="259" w:lineRule="auto"/>
        <w:jc w:val="both"/>
        <w:textAlignment w:val="auto"/>
        <w:rPr>
          <w:rFonts w:cstheme="minorHAnsi"/>
          <w:sz w:val="22"/>
          <w:szCs w:val="22"/>
        </w:rPr>
      </w:pPr>
      <w:bookmarkStart w:id="25" w:name="_Hlk100656771"/>
      <w:r>
        <w:rPr>
          <w:bCs/>
          <w:sz w:val="22"/>
          <w:szCs w:val="22"/>
          <w:lang w:val="en-US"/>
        </w:rPr>
        <w:t xml:space="preserve">The </w:t>
      </w:r>
      <w:r w:rsidRPr="008D2A2B">
        <w:rPr>
          <w:rFonts w:cstheme="minorHAnsi"/>
          <w:sz w:val="22"/>
          <w:szCs w:val="22"/>
        </w:rPr>
        <w:t xml:space="preserve">system-level simulation parameters are presented in </w:t>
      </w:r>
      <w:r w:rsidRPr="008D2A2B">
        <w:rPr>
          <w:rFonts w:cstheme="minorHAnsi"/>
          <w:sz w:val="22"/>
          <w:szCs w:val="22"/>
        </w:rPr>
        <w:fldChar w:fldCharType="begin"/>
      </w:r>
      <w:r w:rsidRPr="008D2A2B">
        <w:rPr>
          <w:rFonts w:cstheme="minorHAnsi"/>
          <w:sz w:val="22"/>
          <w:szCs w:val="22"/>
        </w:rPr>
        <w:instrText xml:space="preserve"> REF _Ref100656502 \h </w:instrText>
      </w:r>
      <w:r>
        <w:rPr>
          <w:rFonts w:cstheme="minorHAnsi"/>
          <w:sz w:val="22"/>
          <w:szCs w:val="22"/>
        </w:rPr>
        <w:instrText xml:space="preserve"> \* MERGEFORMAT </w:instrText>
      </w:r>
      <w:r w:rsidRPr="008D2A2B">
        <w:rPr>
          <w:rFonts w:cstheme="minorHAnsi"/>
          <w:sz w:val="22"/>
          <w:szCs w:val="22"/>
        </w:rPr>
      </w:r>
      <w:r w:rsidRPr="008D2A2B">
        <w:rPr>
          <w:rFonts w:cstheme="minorHAnsi"/>
          <w:sz w:val="22"/>
          <w:szCs w:val="22"/>
        </w:rPr>
        <w:fldChar w:fldCharType="separate"/>
      </w:r>
      <w:r w:rsidRPr="0085408B">
        <w:rPr>
          <w:sz w:val="22"/>
          <w:szCs w:val="22"/>
        </w:rPr>
        <w:t xml:space="preserve">Table </w:t>
      </w:r>
      <w:r w:rsidRPr="0085408B">
        <w:rPr>
          <w:noProof/>
          <w:sz w:val="22"/>
          <w:szCs w:val="22"/>
        </w:rPr>
        <w:t>11</w:t>
      </w:r>
      <w:r w:rsidRPr="008D2A2B">
        <w:rPr>
          <w:rFonts w:cstheme="minorHAnsi"/>
          <w:sz w:val="22"/>
          <w:szCs w:val="22"/>
        </w:rPr>
        <w:fldChar w:fldCharType="end"/>
      </w:r>
      <w:r w:rsidRPr="008D2A2B">
        <w:rPr>
          <w:rFonts w:cstheme="minorHAnsi"/>
          <w:sz w:val="22"/>
          <w:szCs w:val="22"/>
        </w:rPr>
        <w:t xml:space="preserve"> of Appendix B</w:t>
      </w:r>
      <w:r w:rsidR="00DB0839">
        <w:rPr>
          <w:rFonts w:cstheme="minorHAnsi"/>
          <w:sz w:val="22"/>
          <w:szCs w:val="22"/>
        </w:rPr>
        <w:t xml:space="preserve"> for </w:t>
      </w:r>
      <w:r w:rsidR="00221C56">
        <w:rPr>
          <w:rFonts w:cstheme="minorHAnsi"/>
          <w:sz w:val="22"/>
          <w:szCs w:val="22"/>
        </w:rPr>
        <w:t>the urban macro scenario which is being prioritized.</w:t>
      </w:r>
    </w:p>
    <w:bookmarkEnd w:id="25"/>
    <w:p w14:paraId="53CAA452" w14:textId="0E877E86" w:rsidR="0004617A" w:rsidRDefault="002A0BD8" w:rsidP="004C747E">
      <w:pPr>
        <w:jc w:val="both"/>
        <w:rPr>
          <w:b/>
          <w:sz w:val="22"/>
          <w:szCs w:val="22"/>
          <w:lang w:val="en-US"/>
        </w:rPr>
      </w:pPr>
      <w:r w:rsidRPr="008D2A2B">
        <w:rPr>
          <w:rFonts w:eastAsiaTheme="minorEastAsia"/>
          <w:b/>
          <w:sz w:val="22"/>
          <w:szCs w:val="22"/>
          <w:lang w:eastAsia="zh-TW"/>
        </w:rPr>
        <w:t>Proposal-</w:t>
      </w:r>
      <w:r w:rsidR="000C5FDC">
        <w:rPr>
          <w:rFonts w:eastAsiaTheme="minorEastAsia"/>
          <w:b/>
          <w:sz w:val="22"/>
          <w:szCs w:val="22"/>
          <w:lang w:eastAsia="zh-TW"/>
        </w:rPr>
        <w:t>16</w:t>
      </w:r>
      <w:r w:rsidRPr="008D2A2B">
        <w:rPr>
          <w:rFonts w:eastAsiaTheme="minorEastAsia"/>
          <w:b/>
          <w:sz w:val="22"/>
          <w:szCs w:val="22"/>
          <w:lang w:eastAsia="zh-TW"/>
        </w:rPr>
        <w:t xml:space="preserve">: </w:t>
      </w:r>
      <w:r w:rsidR="007B06E8">
        <w:rPr>
          <w:rFonts w:eastAsiaTheme="minorEastAsia"/>
          <w:b/>
          <w:sz w:val="22"/>
          <w:szCs w:val="22"/>
          <w:lang w:eastAsia="zh-TW"/>
        </w:rPr>
        <w:t>A</w:t>
      </w:r>
      <w:r w:rsidRPr="008D2A2B">
        <w:rPr>
          <w:rFonts w:eastAsiaTheme="minorEastAsia"/>
          <w:b/>
          <w:sz w:val="22"/>
          <w:szCs w:val="22"/>
          <w:lang w:eastAsia="zh-TW"/>
        </w:rPr>
        <w:t xml:space="preserve">gree on the system-level simulation </w:t>
      </w:r>
      <w:r w:rsidR="00221C56">
        <w:rPr>
          <w:rFonts w:eastAsiaTheme="minorEastAsia"/>
          <w:b/>
          <w:sz w:val="22"/>
          <w:szCs w:val="22"/>
          <w:lang w:eastAsia="zh-TW"/>
        </w:rPr>
        <w:t xml:space="preserve">parameters and </w:t>
      </w:r>
      <w:r w:rsidRPr="008D2A2B">
        <w:rPr>
          <w:rFonts w:eastAsiaTheme="minorEastAsia"/>
          <w:b/>
          <w:sz w:val="22"/>
          <w:szCs w:val="22"/>
          <w:lang w:eastAsia="zh-TW"/>
        </w:rPr>
        <w:t xml:space="preserve">assumptions </w:t>
      </w:r>
      <w:r w:rsidR="00855DCA" w:rsidRPr="008D2A2B">
        <w:rPr>
          <w:rFonts w:eastAsiaTheme="minorEastAsia"/>
          <w:b/>
          <w:sz w:val="22"/>
          <w:szCs w:val="22"/>
          <w:lang w:eastAsia="zh-TW"/>
        </w:rPr>
        <w:t>t</w:t>
      </w:r>
      <w:r w:rsidR="00C83D0B">
        <w:rPr>
          <w:rFonts w:eastAsiaTheme="minorEastAsia"/>
          <w:b/>
          <w:sz w:val="22"/>
          <w:szCs w:val="22"/>
          <w:lang w:eastAsia="zh-TW"/>
        </w:rPr>
        <w:t>hat</w:t>
      </w:r>
      <w:r w:rsidR="00855DCA" w:rsidRPr="008D2A2B">
        <w:rPr>
          <w:rFonts w:eastAsiaTheme="minorEastAsia"/>
          <w:b/>
          <w:sz w:val="22"/>
          <w:szCs w:val="22"/>
          <w:lang w:eastAsia="zh-TW"/>
        </w:rPr>
        <w:t xml:space="preserve"> </w:t>
      </w:r>
      <w:r w:rsidR="00574985" w:rsidRPr="008D2A2B">
        <w:rPr>
          <w:rFonts w:eastAsiaTheme="minorEastAsia"/>
          <w:b/>
          <w:sz w:val="22"/>
          <w:szCs w:val="22"/>
          <w:lang w:eastAsia="zh-TW"/>
        </w:rPr>
        <w:t xml:space="preserve">shall </w:t>
      </w:r>
      <w:r w:rsidR="00855DCA" w:rsidRPr="008D2A2B">
        <w:rPr>
          <w:rFonts w:eastAsiaTheme="minorEastAsia"/>
          <w:b/>
          <w:sz w:val="22"/>
          <w:szCs w:val="22"/>
          <w:lang w:eastAsia="zh-TW"/>
        </w:rPr>
        <w:t xml:space="preserve">be used to evaluate the </w:t>
      </w:r>
      <w:r w:rsidR="00C83D0B">
        <w:rPr>
          <w:rFonts w:eastAsiaTheme="minorEastAsia"/>
          <w:b/>
          <w:sz w:val="22"/>
          <w:szCs w:val="22"/>
          <w:lang w:eastAsia="zh-TW"/>
        </w:rPr>
        <w:t>energy efficiency</w:t>
      </w:r>
      <w:r w:rsidR="00C83D0B" w:rsidRPr="008D2A2B">
        <w:rPr>
          <w:rFonts w:eastAsiaTheme="minorEastAsia"/>
          <w:b/>
          <w:sz w:val="22"/>
          <w:szCs w:val="22"/>
          <w:lang w:eastAsia="zh-TW"/>
        </w:rPr>
        <w:t xml:space="preserve"> </w:t>
      </w:r>
      <w:r w:rsidR="00F06423" w:rsidRPr="008D2A2B">
        <w:rPr>
          <w:rFonts w:eastAsiaTheme="minorEastAsia"/>
          <w:b/>
          <w:sz w:val="22"/>
          <w:szCs w:val="22"/>
          <w:lang w:eastAsia="zh-TW"/>
        </w:rPr>
        <w:t xml:space="preserve">of the </w:t>
      </w:r>
      <w:r w:rsidR="00F06423" w:rsidRPr="00E446AA">
        <w:rPr>
          <w:b/>
          <w:sz w:val="22"/>
          <w:szCs w:val="22"/>
          <w:lang w:val="en-US"/>
        </w:rPr>
        <w:t xml:space="preserve">urban macro </w:t>
      </w:r>
      <w:r w:rsidR="00F06423" w:rsidRPr="008D2A2B">
        <w:rPr>
          <w:rFonts w:eastAsiaTheme="minorEastAsia"/>
          <w:b/>
          <w:sz w:val="22"/>
          <w:szCs w:val="22"/>
          <w:lang w:eastAsia="zh-TW"/>
        </w:rPr>
        <w:t>scenario</w:t>
      </w:r>
      <w:r w:rsidR="00F06423" w:rsidRPr="00E446AA">
        <w:rPr>
          <w:b/>
          <w:sz w:val="22"/>
          <w:szCs w:val="22"/>
          <w:lang w:val="en-US"/>
        </w:rPr>
        <w:t xml:space="preserve"> prioritized for FR1</w:t>
      </w:r>
      <w:r w:rsidR="00F06423" w:rsidRPr="008D2A2B">
        <w:rPr>
          <w:rFonts w:eastAsiaTheme="minorEastAsia"/>
          <w:b/>
          <w:sz w:val="22"/>
          <w:szCs w:val="22"/>
          <w:lang w:eastAsia="zh-TW"/>
        </w:rPr>
        <w:t>.</w:t>
      </w:r>
      <w:r w:rsidR="00F06423">
        <w:rPr>
          <w:rFonts w:eastAsiaTheme="minorEastAsia"/>
          <w:b/>
          <w:sz w:val="22"/>
          <w:szCs w:val="22"/>
          <w:lang w:eastAsia="zh-TW"/>
        </w:rPr>
        <w:t xml:space="preserve"> </w:t>
      </w:r>
      <w:r w:rsidR="00221C56" w:rsidRPr="00BB34E3">
        <w:rPr>
          <w:b/>
          <w:sz w:val="22"/>
          <w:szCs w:val="22"/>
          <w:lang w:val="en-US"/>
        </w:rPr>
        <w:t>FFS if RAN1 decides to evaluate the other scenarios.</w:t>
      </w:r>
    </w:p>
    <w:p w14:paraId="710EBCFE" w14:textId="1C098DED" w:rsidR="0004617A" w:rsidRDefault="0004617A" w:rsidP="00BE7B66">
      <w:pPr>
        <w:pStyle w:val="Heading1"/>
        <w:tabs>
          <w:tab w:val="num" w:pos="709"/>
        </w:tabs>
        <w:ind w:left="709" w:hanging="709"/>
        <w:rPr>
          <w:lang w:val="en-US"/>
        </w:rPr>
      </w:pPr>
      <w:r w:rsidRPr="00BE7B66">
        <w:rPr>
          <w:lang w:val="en-US"/>
        </w:rPr>
        <w:t>Evaluation resul</w:t>
      </w:r>
      <w:r w:rsidR="00F908B8">
        <w:rPr>
          <w:lang w:val="en-US"/>
        </w:rPr>
        <w:t>t</w:t>
      </w:r>
      <w:r w:rsidRPr="00BE7B66">
        <w:rPr>
          <w:lang w:val="en-US"/>
        </w:rPr>
        <w:t>s</w:t>
      </w:r>
    </w:p>
    <w:p w14:paraId="20916875" w14:textId="4CA662B4" w:rsidR="00C5415C" w:rsidRDefault="00F908B8" w:rsidP="006625C7">
      <w:pPr>
        <w:jc w:val="both"/>
        <w:rPr>
          <w:bCs/>
          <w:sz w:val="22"/>
          <w:szCs w:val="22"/>
        </w:rPr>
      </w:pPr>
      <w:r w:rsidRPr="00BE7B66">
        <w:rPr>
          <w:bCs/>
          <w:sz w:val="22"/>
          <w:szCs w:val="22"/>
        </w:rPr>
        <w:t>We provide in the following preliminary results of some ES technique</w:t>
      </w:r>
      <w:r w:rsidR="00F52FCB" w:rsidRPr="00BE7B66">
        <w:rPr>
          <w:bCs/>
          <w:sz w:val="22"/>
          <w:szCs w:val="22"/>
        </w:rPr>
        <w:t>s</w:t>
      </w:r>
      <w:r w:rsidRPr="00BE7B66">
        <w:rPr>
          <w:bCs/>
          <w:sz w:val="22"/>
          <w:szCs w:val="22"/>
        </w:rPr>
        <w:t>.</w:t>
      </w:r>
      <w:r w:rsidR="00F52FCB" w:rsidRPr="00BE7B66">
        <w:rPr>
          <w:bCs/>
          <w:sz w:val="22"/>
          <w:szCs w:val="22"/>
        </w:rPr>
        <w:t xml:space="preserve"> </w:t>
      </w:r>
      <w:r w:rsidR="00AF2057">
        <w:rPr>
          <w:bCs/>
          <w:sz w:val="22"/>
          <w:szCs w:val="22"/>
        </w:rPr>
        <w:t>In this contribution, w</w:t>
      </w:r>
      <w:r w:rsidR="00F52FCB" w:rsidRPr="00BE7B66">
        <w:rPr>
          <w:bCs/>
          <w:sz w:val="22"/>
          <w:szCs w:val="22"/>
        </w:rPr>
        <w:t>e focus on</w:t>
      </w:r>
      <w:r w:rsidR="00F52FCB">
        <w:rPr>
          <w:bCs/>
          <w:sz w:val="22"/>
          <w:szCs w:val="22"/>
        </w:rPr>
        <w:t xml:space="preserve"> time domain adaptation</w:t>
      </w:r>
      <w:r w:rsidR="00C5415C">
        <w:rPr>
          <w:bCs/>
          <w:sz w:val="22"/>
          <w:szCs w:val="22"/>
        </w:rPr>
        <w:t xml:space="preserve"> schemes applied at the BS in single carrier and dual-carrier operation</w:t>
      </w:r>
      <w:r w:rsidR="00DD0F63">
        <w:rPr>
          <w:bCs/>
          <w:sz w:val="22"/>
          <w:szCs w:val="22"/>
        </w:rPr>
        <w:t xml:space="preserve"> (</w:t>
      </w:r>
      <w:r w:rsidR="00B5171A">
        <w:rPr>
          <w:bCs/>
          <w:sz w:val="22"/>
          <w:szCs w:val="22"/>
        </w:rPr>
        <w:t xml:space="preserve">with an </w:t>
      </w:r>
      <w:r w:rsidR="009B5542">
        <w:rPr>
          <w:bCs/>
          <w:sz w:val="22"/>
          <w:szCs w:val="22"/>
        </w:rPr>
        <w:t>a</w:t>
      </w:r>
      <w:r w:rsidR="00DD0F63">
        <w:rPr>
          <w:bCs/>
          <w:sz w:val="22"/>
          <w:szCs w:val="22"/>
        </w:rPr>
        <w:t>nchor CC and ES-CC)</w:t>
      </w:r>
      <w:r w:rsidR="00C5415C">
        <w:rPr>
          <w:bCs/>
          <w:sz w:val="22"/>
          <w:szCs w:val="22"/>
        </w:rPr>
        <w:t>.</w:t>
      </w:r>
    </w:p>
    <w:p w14:paraId="0285D081" w14:textId="629C8B60" w:rsidR="00B859DF" w:rsidRDefault="00C5415C" w:rsidP="006625C7">
      <w:pPr>
        <w:jc w:val="both"/>
        <w:rPr>
          <w:bCs/>
          <w:sz w:val="22"/>
          <w:szCs w:val="22"/>
        </w:rPr>
      </w:pPr>
      <w:r>
        <w:rPr>
          <w:bCs/>
          <w:sz w:val="22"/>
          <w:szCs w:val="22"/>
        </w:rPr>
        <w:t xml:space="preserve">We </w:t>
      </w:r>
      <w:r w:rsidR="004C632F">
        <w:rPr>
          <w:bCs/>
          <w:sz w:val="22"/>
          <w:szCs w:val="22"/>
        </w:rPr>
        <w:t>note that the results are generated with respect to the latest working assumption</w:t>
      </w:r>
      <w:r w:rsidR="001A18CA">
        <w:rPr>
          <w:bCs/>
          <w:sz w:val="22"/>
          <w:szCs w:val="22"/>
        </w:rPr>
        <w:t>s</w:t>
      </w:r>
      <w:r w:rsidR="004C632F">
        <w:rPr>
          <w:bCs/>
          <w:sz w:val="22"/>
          <w:szCs w:val="22"/>
        </w:rPr>
        <w:t xml:space="preserve"> on the BS power model</w:t>
      </w:r>
      <w:r w:rsidR="00A76B7F">
        <w:rPr>
          <w:bCs/>
          <w:sz w:val="22"/>
          <w:szCs w:val="22"/>
        </w:rPr>
        <w:t xml:space="preserve"> (</w:t>
      </w:r>
      <w:r w:rsidR="004B5503">
        <w:rPr>
          <w:bCs/>
          <w:sz w:val="22"/>
          <w:szCs w:val="22"/>
        </w:rPr>
        <w:t xml:space="preserve">using </w:t>
      </w:r>
      <w:r w:rsidR="00A76B7F">
        <w:rPr>
          <w:bCs/>
          <w:sz w:val="22"/>
          <w:szCs w:val="22"/>
        </w:rPr>
        <w:t>category 2</w:t>
      </w:r>
      <w:r w:rsidR="004B5503">
        <w:rPr>
          <w:bCs/>
          <w:sz w:val="22"/>
          <w:szCs w:val="22"/>
        </w:rPr>
        <w:t xml:space="preserve"> values</w:t>
      </w:r>
      <w:r w:rsidR="00A76B7F">
        <w:rPr>
          <w:bCs/>
          <w:sz w:val="22"/>
          <w:szCs w:val="22"/>
        </w:rPr>
        <w:t>)</w:t>
      </w:r>
      <w:r w:rsidR="00C25097">
        <w:rPr>
          <w:bCs/>
          <w:sz w:val="22"/>
          <w:szCs w:val="22"/>
        </w:rPr>
        <w:t xml:space="preserve">, </w:t>
      </w:r>
      <w:r w:rsidR="004C632F">
        <w:rPr>
          <w:bCs/>
          <w:sz w:val="22"/>
          <w:szCs w:val="22"/>
        </w:rPr>
        <w:t>the reference configuration Set 1 FR1</w:t>
      </w:r>
      <w:r w:rsidR="00C25097">
        <w:rPr>
          <w:bCs/>
          <w:sz w:val="22"/>
          <w:szCs w:val="22"/>
        </w:rPr>
        <w:t xml:space="preserve"> and the FTP model 3 traffic type</w:t>
      </w:r>
      <w:r w:rsidR="004C632F">
        <w:rPr>
          <w:bCs/>
          <w:sz w:val="22"/>
          <w:szCs w:val="22"/>
        </w:rPr>
        <w:t>.</w:t>
      </w:r>
      <w:r w:rsidR="00F80823">
        <w:rPr>
          <w:bCs/>
          <w:sz w:val="22"/>
          <w:szCs w:val="22"/>
        </w:rPr>
        <w:t xml:space="preserve"> </w:t>
      </w:r>
      <w:r w:rsidR="007C0B7D">
        <w:rPr>
          <w:bCs/>
          <w:sz w:val="22"/>
          <w:szCs w:val="22"/>
        </w:rPr>
        <w:t>A</w:t>
      </w:r>
      <w:r w:rsidR="00F80823">
        <w:rPr>
          <w:bCs/>
          <w:sz w:val="22"/>
          <w:szCs w:val="22"/>
        </w:rPr>
        <w:t xml:space="preserve">ll sleep modes are enabled when </w:t>
      </w:r>
      <w:r w:rsidR="008333A5">
        <w:rPr>
          <w:bCs/>
          <w:sz w:val="22"/>
          <w:szCs w:val="22"/>
        </w:rPr>
        <w:t>evaluating</w:t>
      </w:r>
      <w:r w:rsidR="00F80823">
        <w:rPr>
          <w:bCs/>
          <w:sz w:val="22"/>
          <w:szCs w:val="22"/>
        </w:rPr>
        <w:t xml:space="preserve"> ES </w:t>
      </w:r>
      <w:r w:rsidR="008333A5">
        <w:rPr>
          <w:bCs/>
          <w:sz w:val="22"/>
          <w:szCs w:val="22"/>
        </w:rPr>
        <w:t xml:space="preserve">techniques </w:t>
      </w:r>
      <w:r w:rsidR="005B60E1">
        <w:rPr>
          <w:bCs/>
          <w:sz w:val="22"/>
          <w:szCs w:val="22"/>
        </w:rPr>
        <w:t xml:space="preserve">and compared with </w:t>
      </w:r>
      <w:r w:rsidR="008333A5">
        <w:rPr>
          <w:bCs/>
          <w:sz w:val="22"/>
          <w:szCs w:val="22"/>
        </w:rPr>
        <w:t>the baseline where only m</w:t>
      </w:r>
      <w:r w:rsidR="008333A5" w:rsidRPr="008333A5">
        <w:rPr>
          <w:bCs/>
          <w:sz w:val="22"/>
          <w:szCs w:val="22"/>
        </w:rPr>
        <w:t xml:space="preserve">icro sleep is </w:t>
      </w:r>
      <w:r w:rsidR="008333A5">
        <w:rPr>
          <w:bCs/>
          <w:sz w:val="22"/>
          <w:szCs w:val="22"/>
        </w:rPr>
        <w:t>enabled</w:t>
      </w:r>
      <w:r w:rsidR="008333A5" w:rsidRPr="008333A5">
        <w:rPr>
          <w:bCs/>
          <w:sz w:val="22"/>
          <w:szCs w:val="22"/>
        </w:rPr>
        <w:t xml:space="preserve"> by default in empty symbols (No Tx</w:t>
      </w:r>
      <w:r w:rsidR="00B859DF">
        <w:rPr>
          <w:bCs/>
          <w:sz w:val="22"/>
          <w:szCs w:val="22"/>
        </w:rPr>
        <w:t xml:space="preserve"> </w:t>
      </w:r>
      <w:r w:rsidR="005B60E1">
        <w:rPr>
          <w:bCs/>
          <w:sz w:val="22"/>
          <w:szCs w:val="22"/>
        </w:rPr>
        <w:t>and</w:t>
      </w:r>
      <w:r w:rsidR="008333A5" w:rsidRPr="008333A5">
        <w:rPr>
          <w:bCs/>
          <w:sz w:val="22"/>
          <w:szCs w:val="22"/>
        </w:rPr>
        <w:t xml:space="preserve"> Rx)</w:t>
      </w:r>
      <w:r w:rsidR="008333A5">
        <w:rPr>
          <w:bCs/>
          <w:sz w:val="22"/>
          <w:szCs w:val="22"/>
        </w:rPr>
        <w:t>.</w:t>
      </w:r>
    </w:p>
    <w:p w14:paraId="420B74B1" w14:textId="7DDC41BA" w:rsidR="00381A7E" w:rsidRDefault="00381A7E" w:rsidP="006625C7">
      <w:pPr>
        <w:jc w:val="both"/>
        <w:rPr>
          <w:bCs/>
          <w:sz w:val="22"/>
          <w:szCs w:val="22"/>
        </w:rPr>
      </w:pPr>
      <w:r>
        <w:rPr>
          <w:bCs/>
          <w:sz w:val="22"/>
          <w:szCs w:val="22"/>
        </w:rPr>
        <w:t>UEs are assumed to be initially in RRC Idle state</w:t>
      </w:r>
      <w:r w:rsidR="005A3FD9">
        <w:rPr>
          <w:bCs/>
          <w:sz w:val="22"/>
          <w:szCs w:val="22"/>
        </w:rPr>
        <w:t xml:space="preserve"> to capture the impact </w:t>
      </w:r>
      <w:r w:rsidR="001225F4">
        <w:rPr>
          <w:bCs/>
          <w:sz w:val="22"/>
          <w:szCs w:val="22"/>
        </w:rPr>
        <w:t xml:space="preserve">of ES techniques </w:t>
      </w:r>
      <w:r w:rsidR="005A3FD9">
        <w:rPr>
          <w:bCs/>
          <w:sz w:val="22"/>
          <w:szCs w:val="22"/>
        </w:rPr>
        <w:t xml:space="preserve">on UPT </w:t>
      </w:r>
      <w:r>
        <w:rPr>
          <w:bCs/>
          <w:sz w:val="22"/>
          <w:szCs w:val="22"/>
        </w:rPr>
        <w:t xml:space="preserve">. </w:t>
      </w:r>
      <w:r w:rsidR="00365AA6">
        <w:rPr>
          <w:bCs/>
          <w:sz w:val="22"/>
          <w:szCs w:val="22"/>
        </w:rPr>
        <w:t xml:space="preserve">When </w:t>
      </w:r>
      <w:r w:rsidR="008B7CF6">
        <w:rPr>
          <w:bCs/>
          <w:sz w:val="22"/>
          <w:szCs w:val="22"/>
        </w:rPr>
        <w:t xml:space="preserve">moved to RRC Connected state, they apply DRx </w:t>
      </w:r>
      <w:r w:rsidR="00B15C99">
        <w:rPr>
          <w:bCs/>
          <w:sz w:val="22"/>
          <w:szCs w:val="22"/>
        </w:rPr>
        <w:t>with</w:t>
      </w:r>
      <w:r w:rsidR="008B7CF6">
        <w:rPr>
          <w:bCs/>
          <w:sz w:val="22"/>
          <w:szCs w:val="22"/>
        </w:rPr>
        <w:t xml:space="preserve"> parameters provided</w:t>
      </w:r>
      <w:r w:rsidR="008B7CF6" w:rsidRPr="00B859DF">
        <w:rPr>
          <w:bCs/>
          <w:sz w:val="22"/>
          <w:szCs w:val="22"/>
        </w:rPr>
        <w:t xml:space="preserve"> in </w:t>
      </w:r>
      <w:r w:rsidR="008B7CF6" w:rsidRPr="007B4DD3">
        <w:rPr>
          <w:bCs/>
          <w:sz w:val="22"/>
          <w:szCs w:val="22"/>
        </w:rPr>
        <w:fldChar w:fldCharType="begin"/>
      </w:r>
      <w:r w:rsidR="008B7CF6" w:rsidRPr="007B4DD3">
        <w:rPr>
          <w:bCs/>
          <w:sz w:val="22"/>
          <w:szCs w:val="22"/>
        </w:rPr>
        <w:instrText xml:space="preserve"> REF _Ref92103811 \h  \* MERGEFORMAT </w:instrText>
      </w:r>
      <w:r w:rsidR="008B7CF6" w:rsidRPr="007B4DD3">
        <w:rPr>
          <w:bCs/>
          <w:sz w:val="22"/>
          <w:szCs w:val="22"/>
        </w:rPr>
      </w:r>
      <w:r w:rsidR="008B7CF6" w:rsidRPr="007B4DD3">
        <w:rPr>
          <w:bCs/>
          <w:sz w:val="22"/>
          <w:szCs w:val="22"/>
        </w:rPr>
        <w:fldChar w:fldCharType="separate"/>
      </w:r>
      <w:r w:rsidR="008B7CF6" w:rsidRPr="007B4DD3">
        <w:rPr>
          <w:bCs/>
          <w:sz w:val="22"/>
          <w:szCs w:val="22"/>
        </w:rPr>
        <w:t>Table 10</w:t>
      </w:r>
      <w:r w:rsidR="008B7CF6" w:rsidRPr="007B4DD3">
        <w:rPr>
          <w:bCs/>
          <w:sz w:val="22"/>
          <w:szCs w:val="22"/>
        </w:rPr>
        <w:fldChar w:fldCharType="end"/>
      </w:r>
      <w:r w:rsidR="008B7CF6">
        <w:rPr>
          <w:bCs/>
          <w:sz w:val="22"/>
          <w:szCs w:val="22"/>
        </w:rPr>
        <w:t>.</w:t>
      </w:r>
      <w:r w:rsidR="00E423A6">
        <w:rPr>
          <w:bCs/>
          <w:sz w:val="22"/>
          <w:szCs w:val="22"/>
        </w:rPr>
        <w:t xml:space="preserve"> </w:t>
      </w:r>
      <w:r w:rsidR="00E423A6" w:rsidRPr="007B4DD3">
        <w:rPr>
          <w:bCs/>
          <w:sz w:val="22"/>
          <w:szCs w:val="22"/>
        </w:rPr>
        <w:t xml:space="preserve">For CP and UP procedures, </w:t>
      </w:r>
      <w:r w:rsidR="00B859DF" w:rsidRPr="007B4DD3">
        <w:rPr>
          <w:bCs/>
          <w:sz w:val="22"/>
          <w:szCs w:val="22"/>
        </w:rPr>
        <w:t>we assumed the assumptions in [10] [11]</w:t>
      </w:r>
      <w:r w:rsidR="00E423A6" w:rsidRPr="007B4DD3">
        <w:rPr>
          <w:bCs/>
          <w:sz w:val="22"/>
          <w:szCs w:val="22"/>
        </w:rPr>
        <w:t>, respectively.</w:t>
      </w:r>
      <w:r w:rsidR="00E423A6">
        <w:rPr>
          <w:bCs/>
          <w:sz w:val="22"/>
          <w:szCs w:val="22"/>
        </w:rPr>
        <w:t xml:space="preserve"> </w:t>
      </w:r>
    </w:p>
    <w:p w14:paraId="4DF05BD8" w14:textId="2861B94C" w:rsidR="00C04491" w:rsidRDefault="00910AEA" w:rsidP="00C04491">
      <w:pPr>
        <w:pStyle w:val="Heading2"/>
        <w:rPr>
          <w:lang w:val="en-US"/>
        </w:rPr>
      </w:pPr>
      <w:r>
        <w:rPr>
          <w:bCs/>
          <w:sz w:val="22"/>
          <w:szCs w:val="22"/>
        </w:rPr>
        <w:t xml:space="preserve">The main parameters are provided in </w:t>
      </w:r>
      <w:r w:rsidRPr="008D2A2B">
        <w:rPr>
          <w:rFonts w:cstheme="minorHAnsi"/>
          <w:sz w:val="22"/>
          <w:szCs w:val="22"/>
        </w:rPr>
        <w:fldChar w:fldCharType="begin"/>
      </w:r>
      <w:r w:rsidRPr="008D2A2B">
        <w:rPr>
          <w:rFonts w:cstheme="minorHAnsi"/>
          <w:sz w:val="22"/>
          <w:szCs w:val="22"/>
        </w:rPr>
        <w:instrText xml:space="preserve"> REF _Ref100656502 \h </w:instrText>
      </w:r>
      <w:r>
        <w:rPr>
          <w:rFonts w:cstheme="minorHAnsi"/>
          <w:sz w:val="22"/>
          <w:szCs w:val="22"/>
        </w:rPr>
        <w:instrText xml:space="preserve"> \* MERGEFORMAT </w:instrText>
      </w:r>
      <w:r w:rsidRPr="008D2A2B">
        <w:rPr>
          <w:rFonts w:cstheme="minorHAnsi"/>
          <w:sz w:val="22"/>
          <w:szCs w:val="22"/>
        </w:rPr>
      </w:r>
      <w:r w:rsidRPr="008D2A2B">
        <w:rPr>
          <w:rFonts w:cstheme="minorHAnsi"/>
          <w:sz w:val="22"/>
          <w:szCs w:val="22"/>
        </w:rPr>
        <w:fldChar w:fldCharType="separate"/>
      </w:r>
      <w:r w:rsidRPr="0085408B">
        <w:rPr>
          <w:sz w:val="22"/>
          <w:szCs w:val="22"/>
        </w:rPr>
        <w:t xml:space="preserve">Table </w:t>
      </w:r>
      <w:r w:rsidRPr="0085408B">
        <w:rPr>
          <w:noProof/>
          <w:sz w:val="22"/>
          <w:szCs w:val="22"/>
        </w:rPr>
        <w:t>11</w:t>
      </w:r>
      <w:r w:rsidRPr="008D2A2B">
        <w:rPr>
          <w:rFonts w:cstheme="minorHAnsi"/>
          <w:sz w:val="22"/>
          <w:szCs w:val="22"/>
        </w:rPr>
        <w:fldChar w:fldCharType="end"/>
      </w:r>
      <w:r w:rsidRPr="008D2A2B">
        <w:rPr>
          <w:rFonts w:cstheme="minorHAnsi"/>
          <w:sz w:val="22"/>
          <w:szCs w:val="22"/>
        </w:rPr>
        <w:t xml:space="preserve"> of Appendix B</w:t>
      </w:r>
      <w:r>
        <w:rPr>
          <w:rFonts w:cstheme="minorHAnsi"/>
          <w:sz w:val="22"/>
          <w:szCs w:val="22"/>
        </w:rPr>
        <w:t xml:space="preserve">. </w:t>
      </w:r>
      <w:r w:rsidR="00C04491">
        <w:rPr>
          <w:bCs/>
          <w:sz w:val="22"/>
          <w:szCs w:val="22"/>
        </w:rPr>
        <w:t xml:space="preserve">Results are generated in terms of ES gain </w:t>
      </w:r>
      <w:r w:rsidR="008F7A05">
        <w:rPr>
          <w:bCs/>
          <w:sz w:val="22"/>
          <w:szCs w:val="22"/>
        </w:rPr>
        <w:t>vs. baseline [%] and the User Perceived Throughput (UPT) [Mbps]</w:t>
      </w:r>
      <w:r w:rsidR="003547B7">
        <w:rPr>
          <w:bCs/>
          <w:sz w:val="22"/>
          <w:szCs w:val="22"/>
        </w:rPr>
        <w:t>.</w:t>
      </w:r>
      <w:r w:rsidR="00C04491">
        <w:rPr>
          <w:lang w:val="en-US"/>
        </w:rPr>
        <w:t>Single carrier operation</w:t>
      </w:r>
    </w:p>
    <w:p w14:paraId="628798F8" w14:textId="5CC54BB0" w:rsidR="00C04491" w:rsidRDefault="00C04491" w:rsidP="00C04491">
      <w:pPr>
        <w:rPr>
          <w:lang w:val="en-US"/>
        </w:rPr>
      </w:pPr>
      <w:r>
        <w:rPr>
          <w:lang w:val="en-US"/>
        </w:rPr>
        <w:t xml:space="preserve">We provide in </w:t>
      </w:r>
      <w:r w:rsidR="00406ECB">
        <w:rPr>
          <w:lang w:val="en-US"/>
        </w:rPr>
        <w:fldChar w:fldCharType="begin"/>
      </w:r>
      <w:r w:rsidR="00406ECB">
        <w:rPr>
          <w:lang w:val="en-US"/>
        </w:rPr>
        <w:instrText xml:space="preserve"> REF _Ref115271503 \h </w:instrText>
      </w:r>
      <w:r w:rsidR="00406ECB">
        <w:rPr>
          <w:lang w:val="en-US"/>
        </w:rPr>
      </w:r>
      <w:r w:rsidR="00406ECB">
        <w:rPr>
          <w:lang w:val="en-US"/>
        </w:rPr>
        <w:fldChar w:fldCharType="separate"/>
      </w:r>
      <w:r w:rsidR="00406ECB">
        <w:t xml:space="preserve">Table </w:t>
      </w:r>
      <w:r w:rsidR="00406ECB">
        <w:rPr>
          <w:noProof/>
        </w:rPr>
        <w:t>6</w:t>
      </w:r>
      <w:r w:rsidR="00406ECB">
        <w:rPr>
          <w:lang w:val="en-US"/>
        </w:rPr>
        <w:fldChar w:fldCharType="end"/>
      </w:r>
      <w:r>
        <w:rPr>
          <w:lang w:val="en-US"/>
        </w:rPr>
        <w:t xml:space="preserve"> a summary of </w:t>
      </w:r>
      <w:r w:rsidR="00DE11A9">
        <w:rPr>
          <w:lang w:val="en-US"/>
        </w:rPr>
        <w:t xml:space="preserve">the </w:t>
      </w:r>
      <w:r>
        <w:rPr>
          <w:lang w:val="en-US"/>
        </w:rPr>
        <w:t>ES techniques evaluated</w:t>
      </w:r>
      <w:r w:rsidR="00406ECB">
        <w:rPr>
          <w:lang w:val="en-US"/>
        </w:rPr>
        <w:t xml:space="preserve"> in single CC operation</w:t>
      </w:r>
      <w:r w:rsidR="006F2B5A">
        <w:rPr>
          <w:lang w:val="en-US"/>
        </w:rPr>
        <w:t xml:space="preserve"> with respect to the baseline</w:t>
      </w:r>
      <w:r>
        <w:rPr>
          <w:lang w:val="en-US"/>
        </w:rPr>
        <w:t>.</w:t>
      </w:r>
    </w:p>
    <w:p w14:paraId="17B4FF9B" w14:textId="6D71E039" w:rsidR="00CB7467" w:rsidRDefault="00263053" w:rsidP="00D070FF">
      <w:pPr>
        <w:pStyle w:val="Caption"/>
        <w:jc w:val="center"/>
        <w:rPr>
          <w:lang w:val="en-US"/>
        </w:rPr>
      </w:pPr>
      <w:bookmarkStart w:id="26" w:name="_Ref115271503"/>
      <w:r>
        <w:t xml:space="preserve">Table </w:t>
      </w:r>
      <w:r>
        <w:fldChar w:fldCharType="begin"/>
      </w:r>
      <w:r>
        <w:instrText>SEQ Table \* ARABIC</w:instrText>
      </w:r>
      <w:r>
        <w:fldChar w:fldCharType="separate"/>
      </w:r>
      <w:r>
        <w:rPr>
          <w:noProof/>
        </w:rPr>
        <w:t>6</w:t>
      </w:r>
      <w:r>
        <w:fldChar w:fldCharType="end"/>
      </w:r>
      <w:bookmarkEnd w:id="26"/>
      <w:r>
        <w:rPr>
          <w:lang w:val="en-US"/>
        </w:rPr>
        <w:t>: NW ES schemes in single CC operation</w:t>
      </w:r>
    </w:p>
    <w:tbl>
      <w:tblPr>
        <w:tblStyle w:val="TableGrid"/>
        <w:tblW w:w="10071" w:type="dxa"/>
        <w:tblLook w:val="04A0" w:firstRow="1" w:lastRow="0" w:firstColumn="1" w:lastColumn="0" w:noHBand="0" w:noVBand="1"/>
      </w:tblPr>
      <w:tblGrid>
        <w:gridCol w:w="2237"/>
        <w:gridCol w:w="7834"/>
      </w:tblGrid>
      <w:tr w:rsidR="005A42BD" w14:paraId="1E46967C" w14:textId="77777777" w:rsidTr="00230DD1">
        <w:trPr>
          <w:trHeight w:val="381"/>
        </w:trPr>
        <w:tc>
          <w:tcPr>
            <w:tcW w:w="2237" w:type="dxa"/>
            <w:shd w:val="clear" w:color="auto" w:fill="F2F2F2" w:themeFill="background1" w:themeFillShade="F2"/>
          </w:tcPr>
          <w:p w14:paraId="4A99521E" w14:textId="7CBB3B79" w:rsidR="005A42BD" w:rsidRDefault="005A42BD" w:rsidP="00C04491">
            <w:pPr>
              <w:rPr>
                <w:lang w:val="en-US"/>
              </w:rPr>
            </w:pPr>
            <w:r>
              <w:rPr>
                <w:lang w:val="en-US"/>
              </w:rPr>
              <w:t>Scenario</w:t>
            </w:r>
          </w:p>
        </w:tc>
        <w:tc>
          <w:tcPr>
            <w:tcW w:w="7834" w:type="dxa"/>
            <w:shd w:val="clear" w:color="auto" w:fill="F2F2F2" w:themeFill="background1" w:themeFillShade="F2"/>
          </w:tcPr>
          <w:p w14:paraId="76F018FE" w14:textId="760A51A5" w:rsidR="005A42BD" w:rsidRDefault="006F2B5A" w:rsidP="00C04491">
            <w:pPr>
              <w:rPr>
                <w:lang w:val="en-US"/>
              </w:rPr>
            </w:pPr>
            <w:r>
              <w:rPr>
                <w:lang w:val="en-US"/>
              </w:rPr>
              <w:t>Definition</w:t>
            </w:r>
          </w:p>
        </w:tc>
      </w:tr>
      <w:tr w:rsidR="005A42BD" w14:paraId="1073B8D4" w14:textId="77777777" w:rsidTr="00E75795">
        <w:trPr>
          <w:trHeight w:val="395"/>
        </w:trPr>
        <w:tc>
          <w:tcPr>
            <w:tcW w:w="2237" w:type="dxa"/>
          </w:tcPr>
          <w:p w14:paraId="1507D703" w14:textId="587D8584" w:rsidR="005A42BD" w:rsidRDefault="005A42BD" w:rsidP="00C04491">
            <w:pPr>
              <w:rPr>
                <w:lang w:val="en-US"/>
              </w:rPr>
            </w:pPr>
            <w:r>
              <w:rPr>
                <w:lang w:val="en-US"/>
              </w:rPr>
              <w:t>Baseline</w:t>
            </w:r>
          </w:p>
        </w:tc>
        <w:tc>
          <w:tcPr>
            <w:tcW w:w="7834" w:type="dxa"/>
          </w:tcPr>
          <w:p w14:paraId="68D037E6" w14:textId="77B11137" w:rsidR="005A42BD" w:rsidRDefault="005A42BD" w:rsidP="005A42BD">
            <w:pPr>
              <w:rPr>
                <w:lang w:val="en-US"/>
              </w:rPr>
            </w:pPr>
            <w:r>
              <w:rPr>
                <w:lang w:val="en-US"/>
              </w:rPr>
              <w:t>SSB/SIB1</w:t>
            </w:r>
            <w:r w:rsidR="001A24BC">
              <w:rPr>
                <w:lang w:val="en-US"/>
              </w:rPr>
              <w:t xml:space="preserve"> and</w:t>
            </w:r>
            <w:r>
              <w:rPr>
                <w:lang w:val="en-US"/>
              </w:rPr>
              <w:t xml:space="preserve"> RO with 20 ms </w:t>
            </w:r>
            <w:r w:rsidR="001A24BC">
              <w:rPr>
                <w:lang w:val="en-US"/>
              </w:rPr>
              <w:t>periodicity</w:t>
            </w:r>
          </w:p>
        </w:tc>
      </w:tr>
      <w:tr w:rsidR="005A42BD" w14:paraId="344F6B7B" w14:textId="77777777" w:rsidTr="00230DD1">
        <w:trPr>
          <w:trHeight w:val="603"/>
        </w:trPr>
        <w:tc>
          <w:tcPr>
            <w:tcW w:w="2237" w:type="dxa"/>
            <w:vMerge w:val="restart"/>
          </w:tcPr>
          <w:p w14:paraId="42866147" w14:textId="165CB2D3" w:rsidR="005A42BD" w:rsidRDefault="005A42BD" w:rsidP="005A42BD">
            <w:pPr>
              <w:rPr>
                <w:lang w:val="en-US"/>
              </w:rPr>
            </w:pPr>
            <w:r>
              <w:rPr>
                <w:lang w:val="en-US"/>
              </w:rPr>
              <w:t>Time domain adaptation techniques</w:t>
            </w:r>
          </w:p>
        </w:tc>
        <w:tc>
          <w:tcPr>
            <w:tcW w:w="7834" w:type="dxa"/>
          </w:tcPr>
          <w:p w14:paraId="4D98B815" w14:textId="06CEDA2F" w:rsidR="00130B9D" w:rsidRDefault="005A42BD" w:rsidP="00130B9D">
            <w:pPr>
              <w:pStyle w:val="ListParagraph"/>
              <w:numPr>
                <w:ilvl w:val="0"/>
                <w:numId w:val="40"/>
              </w:numPr>
              <w:rPr>
                <w:b/>
                <w:bCs/>
                <w:lang w:val="en-US"/>
              </w:rPr>
            </w:pPr>
            <w:r w:rsidRPr="00230DD1">
              <w:rPr>
                <w:b/>
                <w:bCs/>
                <w:lang w:val="en-US"/>
              </w:rPr>
              <w:t>Relaxed periodicity for SIB1/SSB/RO</w:t>
            </w:r>
          </w:p>
          <w:p w14:paraId="384EA67A" w14:textId="27ED0738" w:rsidR="00677AED" w:rsidRPr="007127AA" w:rsidRDefault="007127AA" w:rsidP="00677AED">
            <w:pPr>
              <w:rPr>
                <w:lang w:val="en-US"/>
              </w:rPr>
            </w:pPr>
            <w:r w:rsidRPr="00230DD1">
              <w:rPr>
                <w:lang w:val="en-US"/>
              </w:rPr>
              <w:t>Different loads are considered</w:t>
            </w:r>
            <w:r w:rsidR="0004527F">
              <w:rPr>
                <w:lang w:val="en-US"/>
              </w:rPr>
              <w:t>.</w:t>
            </w:r>
          </w:p>
        </w:tc>
      </w:tr>
      <w:tr w:rsidR="005A42BD" w14:paraId="5C82F884" w14:textId="77777777" w:rsidTr="00230DD1">
        <w:trPr>
          <w:trHeight w:val="620"/>
        </w:trPr>
        <w:tc>
          <w:tcPr>
            <w:tcW w:w="2237" w:type="dxa"/>
            <w:vMerge/>
          </w:tcPr>
          <w:p w14:paraId="65DB2A38" w14:textId="77777777" w:rsidR="005A42BD" w:rsidRDefault="005A42BD" w:rsidP="005A42BD">
            <w:pPr>
              <w:rPr>
                <w:lang w:val="en-US"/>
              </w:rPr>
            </w:pPr>
          </w:p>
        </w:tc>
        <w:tc>
          <w:tcPr>
            <w:tcW w:w="7834" w:type="dxa"/>
          </w:tcPr>
          <w:p w14:paraId="09C5891E" w14:textId="4894F844" w:rsidR="005A42BD" w:rsidRDefault="005A42BD" w:rsidP="005A42BD">
            <w:pPr>
              <w:pStyle w:val="ListParagraph"/>
              <w:numPr>
                <w:ilvl w:val="0"/>
                <w:numId w:val="40"/>
              </w:numPr>
              <w:rPr>
                <w:b/>
                <w:bCs/>
                <w:lang w:val="en-US"/>
              </w:rPr>
            </w:pPr>
            <w:r w:rsidRPr="00230DD1">
              <w:rPr>
                <w:b/>
                <w:bCs/>
                <w:lang w:val="en-US"/>
              </w:rPr>
              <w:t xml:space="preserve">Reduced number of SSBs </w:t>
            </w:r>
            <w:r w:rsidR="00367767">
              <w:rPr>
                <w:b/>
                <w:bCs/>
                <w:lang w:val="en-US"/>
              </w:rPr>
              <w:t>per</w:t>
            </w:r>
            <w:r w:rsidRPr="00230DD1">
              <w:rPr>
                <w:b/>
                <w:bCs/>
                <w:lang w:val="en-US"/>
              </w:rPr>
              <w:t xml:space="preserve"> SS Block and per slot</w:t>
            </w:r>
          </w:p>
          <w:p w14:paraId="23EF8CB3" w14:textId="32034195" w:rsidR="007127AA" w:rsidRPr="00230DD1" w:rsidRDefault="007127AA" w:rsidP="007127AA">
            <w:pPr>
              <w:rPr>
                <w:b/>
                <w:bCs/>
                <w:lang w:val="en-US"/>
              </w:rPr>
            </w:pPr>
            <w:r>
              <w:rPr>
                <w:lang w:val="en-US"/>
              </w:rPr>
              <w:t>Empty/Idle cell</w:t>
            </w:r>
            <w:r w:rsidRPr="00BA0F8E">
              <w:rPr>
                <w:lang w:val="en-US"/>
              </w:rPr>
              <w:t xml:space="preserve"> </w:t>
            </w:r>
            <w:r>
              <w:rPr>
                <w:lang w:val="en-US"/>
              </w:rPr>
              <w:t>is</w:t>
            </w:r>
            <w:r w:rsidRPr="00BA0F8E">
              <w:rPr>
                <w:lang w:val="en-US"/>
              </w:rPr>
              <w:t xml:space="preserve"> considered</w:t>
            </w:r>
          </w:p>
        </w:tc>
      </w:tr>
    </w:tbl>
    <w:p w14:paraId="1DF2CFA5" w14:textId="77777777" w:rsidR="002773BE" w:rsidRDefault="002773BE" w:rsidP="00C04491">
      <w:pPr>
        <w:rPr>
          <w:lang w:val="en-US"/>
        </w:rPr>
      </w:pPr>
    </w:p>
    <w:p w14:paraId="573B1640" w14:textId="77777777" w:rsidR="00832993" w:rsidRDefault="00832993" w:rsidP="00832993">
      <w:pPr>
        <w:pStyle w:val="ListParagraph"/>
        <w:numPr>
          <w:ilvl w:val="0"/>
          <w:numId w:val="53"/>
        </w:numPr>
        <w:rPr>
          <w:b/>
          <w:bCs/>
          <w:lang w:val="en-US"/>
        </w:rPr>
      </w:pPr>
      <w:r w:rsidRPr="00230DD1">
        <w:rPr>
          <w:b/>
          <w:bCs/>
          <w:lang w:val="en-US"/>
        </w:rPr>
        <w:t>Relaxed periodicity for both SIB1/SSB/RO</w:t>
      </w:r>
    </w:p>
    <w:p w14:paraId="59A562F2" w14:textId="1022F1A5" w:rsidR="00832993" w:rsidRPr="0038630C" w:rsidRDefault="004048A1" w:rsidP="0038630C">
      <w:pPr>
        <w:jc w:val="both"/>
        <w:rPr>
          <w:lang w:val="en-US"/>
        </w:rPr>
      </w:pPr>
      <w:r w:rsidRPr="0038630C">
        <w:rPr>
          <w:lang w:val="en-US"/>
        </w:rPr>
        <w:t>I</w:t>
      </w:r>
      <w:r w:rsidR="003D5032" w:rsidRPr="0038630C">
        <w:rPr>
          <w:lang w:val="en-US"/>
        </w:rPr>
        <w:t xml:space="preserve">n </w:t>
      </w:r>
      <w:r w:rsidR="004F4355">
        <w:rPr>
          <w:lang w:val="en-US"/>
        </w:rPr>
        <w:fldChar w:fldCharType="begin"/>
      </w:r>
      <w:r w:rsidR="004F4355">
        <w:rPr>
          <w:lang w:val="en-US"/>
        </w:rPr>
        <w:instrText xml:space="preserve"> REF _Ref115429789 \h </w:instrText>
      </w:r>
      <w:r w:rsidR="004F4355">
        <w:rPr>
          <w:lang w:val="en-US"/>
        </w:rPr>
      </w:r>
      <w:r w:rsidR="004F4355">
        <w:rPr>
          <w:lang w:val="en-US"/>
        </w:rPr>
        <w:fldChar w:fldCharType="separate"/>
      </w:r>
      <w:r w:rsidR="004F4355">
        <w:t xml:space="preserve">Figure </w:t>
      </w:r>
      <w:r w:rsidR="004F4355">
        <w:rPr>
          <w:noProof/>
        </w:rPr>
        <w:t>1</w:t>
      </w:r>
      <w:r w:rsidR="004F4355">
        <w:rPr>
          <w:lang w:val="en-US"/>
        </w:rPr>
        <w:fldChar w:fldCharType="end"/>
      </w:r>
      <w:r w:rsidR="00291D86" w:rsidRPr="0038630C">
        <w:rPr>
          <w:lang w:val="en-US"/>
        </w:rPr>
        <w:t xml:space="preserve">, </w:t>
      </w:r>
      <w:r w:rsidR="000350EE" w:rsidRPr="0038630C">
        <w:rPr>
          <w:lang w:val="en-US"/>
        </w:rPr>
        <w:t xml:space="preserve">we </w:t>
      </w:r>
      <w:r w:rsidR="004B0828" w:rsidRPr="0038630C">
        <w:rPr>
          <w:lang w:val="en-US"/>
        </w:rPr>
        <w:t>evaluate the</w:t>
      </w:r>
      <w:r w:rsidR="00F55FB4" w:rsidRPr="0038630C">
        <w:rPr>
          <w:lang w:val="en-US"/>
        </w:rPr>
        <w:t xml:space="preserve"> </w:t>
      </w:r>
      <w:r w:rsidR="007C4CE6" w:rsidRPr="0038630C">
        <w:rPr>
          <w:lang w:val="en-US"/>
        </w:rPr>
        <w:t xml:space="preserve">performance of the BS </w:t>
      </w:r>
      <w:r w:rsidR="00771C72" w:rsidRPr="0038630C">
        <w:rPr>
          <w:lang w:val="en-US"/>
        </w:rPr>
        <w:t xml:space="preserve">when we </w:t>
      </w:r>
      <w:r w:rsidR="00AC5701" w:rsidRPr="0038630C">
        <w:rPr>
          <w:lang w:val="en-US"/>
        </w:rPr>
        <w:t>enlarge the periodicity of SIB1/SSB TX and RO monitoring which requires the BS to be in Active state.</w:t>
      </w:r>
      <w:r w:rsidR="004B0828" w:rsidRPr="0038630C">
        <w:rPr>
          <w:lang w:val="en-US"/>
        </w:rPr>
        <w:t xml:space="preserve"> </w:t>
      </w:r>
      <w:r w:rsidR="00D873AC" w:rsidRPr="0038630C">
        <w:rPr>
          <w:lang w:val="en-US"/>
        </w:rPr>
        <w:t xml:space="preserve">We observe </w:t>
      </w:r>
      <w:r w:rsidR="000350EE" w:rsidRPr="0038630C">
        <w:rPr>
          <w:lang w:val="en-US"/>
        </w:rPr>
        <w:t xml:space="preserve">an increasing ES gain </w:t>
      </w:r>
      <w:r w:rsidRPr="0038630C">
        <w:rPr>
          <w:lang w:val="en-US"/>
        </w:rPr>
        <w:t xml:space="preserve">with respect to the baseline </w:t>
      </w:r>
      <w:r w:rsidR="000D08CB" w:rsidRPr="0038630C">
        <w:rPr>
          <w:lang w:val="en-US"/>
        </w:rPr>
        <w:t>at the expense of a decr</w:t>
      </w:r>
      <w:r w:rsidR="00737A3D" w:rsidRPr="0038630C">
        <w:rPr>
          <w:lang w:val="en-US"/>
        </w:rPr>
        <w:t xml:space="preserve">easing UPT. </w:t>
      </w:r>
      <w:r w:rsidR="009B2D29" w:rsidRPr="0038630C">
        <w:rPr>
          <w:lang w:val="en-US"/>
        </w:rPr>
        <w:t>With</w:t>
      </w:r>
      <w:r w:rsidR="0005175F" w:rsidRPr="0038630C">
        <w:rPr>
          <w:lang w:val="en-US"/>
        </w:rPr>
        <w:t xml:space="preserve"> 0% load, the ES </w:t>
      </w:r>
      <w:r w:rsidR="00D873AC" w:rsidRPr="0038630C">
        <w:rPr>
          <w:lang w:val="en-US"/>
        </w:rPr>
        <w:t xml:space="preserve">achieves 84% </w:t>
      </w:r>
      <w:r w:rsidR="00844E68" w:rsidRPr="0038630C">
        <w:rPr>
          <w:lang w:val="en-US"/>
        </w:rPr>
        <w:t xml:space="preserve">gain </w:t>
      </w:r>
      <w:r w:rsidR="00D873AC" w:rsidRPr="0038630C">
        <w:rPr>
          <w:lang w:val="en-US"/>
        </w:rPr>
        <w:t xml:space="preserve">which is explained by </w:t>
      </w:r>
      <w:r w:rsidR="002F4BF7" w:rsidRPr="0038630C">
        <w:rPr>
          <w:lang w:val="en-US"/>
        </w:rPr>
        <w:t xml:space="preserve">longer sleeping </w:t>
      </w:r>
      <w:r w:rsidR="001F7851" w:rsidRPr="0038630C">
        <w:rPr>
          <w:lang w:val="en-US"/>
        </w:rPr>
        <w:t>periodicity</w:t>
      </w:r>
      <w:r w:rsidR="002F4BF7" w:rsidRPr="0038630C">
        <w:rPr>
          <w:lang w:val="en-US"/>
        </w:rPr>
        <w:t xml:space="preserve"> and </w:t>
      </w:r>
      <w:r w:rsidR="002F6D53" w:rsidRPr="0038630C">
        <w:rPr>
          <w:lang w:val="en-US"/>
        </w:rPr>
        <w:t>hence opportunity for the BS to enter light sleep</w:t>
      </w:r>
      <w:r w:rsidR="001F7851" w:rsidRPr="0038630C">
        <w:rPr>
          <w:lang w:val="en-US"/>
        </w:rPr>
        <w:t xml:space="preserve">. </w:t>
      </w:r>
      <w:r w:rsidR="00457532" w:rsidRPr="0038630C">
        <w:rPr>
          <w:lang w:val="en-US"/>
        </w:rPr>
        <w:t>F</w:t>
      </w:r>
      <w:r w:rsidR="00DD16B3" w:rsidRPr="0038630C">
        <w:rPr>
          <w:lang w:val="en-US"/>
        </w:rPr>
        <w:t>or loaded scenarios</w:t>
      </w:r>
      <w:r w:rsidR="00457532" w:rsidRPr="0038630C">
        <w:rPr>
          <w:lang w:val="en-US"/>
        </w:rPr>
        <w:t>, the ES gain</w:t>
      </w:r>
      <w:r w:rsidR="00030F4D">
        <w:rPr>
          <w:lang w:val="en-US"/>
        </w:rPr>
        <w:t>s</w:t>
      </w:r>
      <w:r w:rsidR="00457532" w:rsidRPr="0038630C">
        <w:rPr>
          <w:lang w:val="en-US"/>
        </w:rPr>
        <w:t xml:space="preserve"> </w:t>
      </w:r>
      <w:r w:rsidR="00997C13" w:rsidRPr="0038630C">
        <w:rPr>
          <w:lang w:val="en-US"/>
        </w:rPr>
        <w:t xml:space="preserve">are </w:t>
      </w:r>
      <w:r w:rsidR="006702BD" w:rsidRPr="0038630C">
        <w:rPr>
          <w:lang w:val="en-US"/>
        </w:rPr>
        <w:t xml:space="preserve">lower as compared to the unloaded scenario </w:t>
      </w:r>
      <w:r w:rsidR="00562E3D" w:rsidRPr="0038630C">
        <w:rPr>
          <w:lang w:val="en-US"/>
        </w:rPr>
        <w:t xml:space="preserve">due to the </w:t>
      </w:r>
      <w:r w:rsidR="00C37F6D" w:rsidRPr="0038630C">
        <w:rPr>
          <w:lang w:val="en-US"/>
        </w:rPr>
        <w:t xml:space="preserve">DL </w:t>
      </w:r>
      <w:r w:rsidR="00562E3D" w:rsidRPr="0038630C">
        <w:rPr>
          <w:lang w:val="en-US"/>
        </w:rPr>
        <w:t xml:space="preserve">data </w:t>
      </w:r>
      <w:r w:rsidR="00761C9E" w:rsidRPr="0038630C">
        <w:rPr>
          <w:lang w:val="en-US"/>
        </w:rPr>
        <w:t xml:space="preserve">activity </w:t>
      </w:r>
      <w:r w:rsidR="006702BD" w:rsidRPr="0038630C">
        <w:rPr>
          <w:lang w:val="en-US"/>
        </w:rPr>
        <w:t>but still significant</w:t>
      </w:r>
      <w:r w:rsidR="00C37F6D" w:rsidRPr="0038630C">
        <w:rPr>
          <w:lang w:val="en-US"/>
        </w:rPr>
        <w:t xml:space="preserve"> (</w:t>
      </w:r>
      <w:r w:rsidR="00086D07" w:rsidRPr="0038630C">
        <w:rPr>
          <w:lang w:val="en-US"/>
        </w:rPr>
        <w:t xml:space="preserve">62% </w:t>
      </w:r>
      <w:r w:rsidR="00584CEE" w:rsidRPr="0038630C">
        <w:rPr>
          <w:lang w:val="en-US"/>
        </w:rPr>
        <w:t>at 1280 ms periodicity of SSB/SIB1/RO)</w:t>
      </w:r>
      <w:r w:rsidR="00771C72" w:rsidRPr="0038630C">
        <w:rPr>
          <w:lang w:val="en-US"/>
        </w:rPr>
        <w:t xml:space="preserve">. </w:t>
      </w:r>
      <w:r w:rsidR="00866EDE" w:rsidRPr="0038630C">
        <w:rPr>
          <w:lang w:val="en-US"/>
        </w:rPr>
        <w:t xml:space="preserve">The UPT decrease can be explained by longer latency </w:t>
      </w:r>
      <w:r w:rsidR="007B26D7" w:rsidRPr="0038630C">
        <w:rPr>
          <w:lang w:val="en-US"/>
        </w:rPr>
        <w:t>due</w:t>
      </w:r>
      <w:r w:rsidR="004A5176" w:rsidRPr="0038630C">
        <w:rPr>
          <w:lang w:val="en-US"/>
        </w:rPr>
        <w:t xml:space="preserve"> </w:t>
      </w:r>
      <w:r w:rsidR="007B26D7" w:rsidRPr="0038630C">
        <w:rPr>
          <w:lang w:val="en-US"/>
        </w:rPr>
        <w:t xml:space="preserve">to </w:t>
      </w:r>
      <w:r w:rsidR="002129F8" w:rsidRPr="0038630C">
        <w:rPr>
          <w:lang w:val="en-US"/>
        </w:rPr>
        <w:t>initial access</w:t>
      </w:r>
      <w:r w:rsidR="007B26D7" w:rsidRPr="0038630C">
        <w:rPr>
          <w:lang w:val="en-US"/>
        </w:rPr>
        <w:t xml:space="preserve"> delay and RRC </w:t>
      </w:r>
      <w:r w:rsidR="002A7CE6" w:rsidRPr="0038630C">
        <w:rPr>
          <w:lang w:val="en-US"/>
        </w:rPr>
        <w:t xml:space="preserve">connection </w:t>
      </w:r>
      <w:r w:rsidR="007B26D7" w:rsidRPr="0038630C">
        <w:rPr>
          <w:lang w:val="en-US"/>
        </w:rPr>
        <w:t>setup</w:t>
      </w:r>
      <w:r w:rsidR="002A7CE6" w:rsidRPr="0038630C">
        <w:rPr>
          <w:lang w:val="en-US"/>
        </w:rPr>
        <w:t xml:space="preserve"> required before data reception</w:t>
      </w:r>
      <w:r w:rsidR="000B5245" w:rsidRPr="0038630C">
        <w:rPr>
          <w:lang w:val="en-US"/>
        </w:rPr>
        <w:t>.</w:t>
      </w:r>
    </w:p>
    <w:p w14:paraId="3A89285F" w14:textId="77777777" w:rsidR="0054652C" w:rsidRDefault="0054652C" w:rsidP="0038630C">
      <w:pPr>
        <w:jc w:val="both"/>
        <w:rPr>
          <w:lang w:val="en-US"/>
        </w:rPr>
      </w:pPr>
    </w:p>
    <w:p w14:paraId="49DA6174" w14:textId="1A04C699" w:rsidR="000D747A" w:rsidRDefault="0054652C" w:rsidP="00BF71F5">
      <w:pPr>
        <w:jc w:val="center"/>
        <w:rPr>
          <w:lang w:val="en-US"/>
        </w:rPr>
      </w:pPr>
      <w:r>
        <w:rPr>
          <w:noProof/>
          <w:lang w:val="en-US"/>
        </w:rPr>
        <w:lastRenderedPageBreak/>
        <w:drawing>
          <wp:inline distT="0" distB="0" distL="0" distR="0" wp14:anchorId="6E9C31AC" wp14:editId="3DBE48E0">
            <wp:extent cx="3144635" cy="1834683"/>
            <wp:effectExtent l="0" t="0" r="6350" b="698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44635" cy="1834683"/>
                    </a:xfrm>
                    <a:prstGeom prst="rect">
                      <a:avLst/>
                    </a:prstGeom>
                    <a:noFill/>
                  </pic:spPr>
                </pic:pic>
              </a:graphicData>
            </a:graphic>
          </wp:inline>
        </w:drawing>
      </w:r>
      <w:r>
        <w:rPr>
          <w:noProof/>
          <w:lang w:val="en-US"/>
        </w:rPr>
        <w:drawing>
          <wp:inline distT="0" distB="0" distL="0" distR="0" wp14:anchorId="4443AA2F" wp14:editId="18979022">
            <wp:extent cx="3138648" cy="1826126"/>
            <wp:effectExtent l="0" t="0" r="5080" b="317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97177" cy="1860179"/>
                    </a:xfrm>
                    <a:prstGeom prst="rect">
                      <a:avLst/>
                    </a:prstGeom>
                    <a:noFill/>
                  </pic:spPr>
                </pic:pic>
              </a:graphicData>
            </a:graphic>
          </wp:inline>
        </w:drawing>
      </w:r>
    </w:p>
    <w:p w14:paraId="7B35433A" w14:textId="5234A668" w:rsidR="00861A49" w:rsidRDefault="005B21FF" w:rsidP="005B21FF">
      <w:pPr>
        <w:pStyle w:val="Caption"/>
        <w:jc w:val="center"/>
        <w:rPr>
          <w:lang w:val="en-US"/>
        </w:rPr>
      </w:pPr>
      <w:bookmarkStart w:id="27" w:name="_Ref115429789"/>
      <w:r>
        <w:t xml:space="preserve">Figure </w:t>
      </w:r>
      <w:r w:rsidR="00A5260C">
        <w:fldChar w:fldCharType="begin"/>
      </w:r>
      <w:r w:rsidR="00A5260C">
        <w:instrText xml:space="preserve"> SEQ Figure \* ARABIC </w:instrText>
      </w:r>
      <w:r w:rsidR="00A5260C">
        <w:fldChar w:fldCharType="separate"/>
      </w:r>
      <w:r w:rsidR="002A7F22">
        <w:rPr>
          <w:noProof/>
        </w:rPr>
        <w:t>1</w:t>
      </w:r>
      <w:r w:rsidR="00A5260C">
        <w:rPr>
          <w:noProof/>
        </w:rPr>
        <w:fldChar w:fldCharType="end"/>
      </w:r>
      <w:bookmarkEnd w:id="27"/>
      <w:r>
        <w:rPr>
          <w:lang w:val="en-US"/>
        </w:rPr>
        <w:t xml:space="preserve">: ES gain and </w:t>
      </w:r>
      <w:r w:rsidR="001B769F">
        <w:rPr>
          <w:lang w:val="en-US"/>
        </w:rPr>
        <w:t xml:space="preserve">impact on </w:t>
      </w:r>
      <w:r>
        <w:rPr>
          <w:lang w:val="en-US"/>
        </w:rPr>
        <w:t>UPT from relaxing SSB/SIB/RO periodicity</w:t>
      </w:r>
    </w:p>
    <w:p w14:paraId="0698ABA5" w14:textId="268300B6" w:rsidR="000D747A" w:rsidRPr="0038630C" w:rsidRDefault="000D747A" w:rsidP="0038630C">
      <w:pPr>
        <w:jc w:val="both"/>
        <w:rPr>
          <w:lang w:val="en-US"/>
        </w:rPr>
      </w:pPr>
    </w:p>
    <w:p w14:paraId="61B2C5F6" w14:textId="77777777" w:rsidR="00832993" w:rsidRDefault="00832993" w:rsidP="00832993">
      <w:pPr>
        <w:pStyle w:val="ListParagraph"/>
        <w:numPr>
          <w:ilvl w:val="0"/>
          <w:numId w:val="53"/>
        </w:numPr>
        <w:rPr>
          <w:b/>
          <w:bCs/>
          <w:lang w:val="en-US"/>
        </w:rPr>
      </w:pPr>
      <w:r w:rsidRPr="00230DD1">
        <w:rPr>
          <w:b/>
          <w:bCs/>
          <w:lang w:val="en-US"/>
        </w:rPr>
        <w:t xml:space="preserve">Reduced number of SSBs </w:t>
      </w:r>
      <w:r>
        <w:rPr>
          <w:b/>
          <w:bCs/>
          <w:lang w:val="en-US"/>
        </w:rPr>
        <w:t>per</w:t>
      </w:r>
      <w:r w:rsidRPr="00230DD1">
        <w:rPr>
          <w:b/>
          <w:bCs/>
          <w:lang w:val="en-US"/>
        </w:rPr>
        <w:t xml:space="preserve"> SS Blocks and per slot</w:t>
      </w:r>
    </w:p>
    <w:p w14:paraId="01ED9AFE" w14:textId="4FC487EF" w:rsidR="0064162F" w:rsidRPr="00584CEE" w:rsidRDefault="00D326C2" w:rsidP="00584CEE">
      <w:pPr>
        <w:rPr>
          <w:lang w:val="en-US"/>
        </w:rPr>
      </w:pPr>
      <w:r>
        <w:rPr>
          <w:lang w:val="en-US"/>
        </w:rPr>
        <w:t xml:space="preserve">We evaluate </w:t>
      </w:r>
      <w:r w:rsidR="00C67E17">
        <w:rPr>
          <w:lang w:val="en-US"/>
        </w:rPr>
        <w:t xml:space="preserve">different SSB configuration in unloaded scenario and for different SSB/SIB/RO periodicity. </w:t>
      </w:r>
      <w:r w:rsidR="000217BF">
        <w:rPr>
          <w:lang w:val="en-US"/>
        </w:rPr>
        <w:t>W</w:t>
      </w:r>
      <w:r w:rsidR="000015B4">
        <w:rPr>
          <w:lang w:val="en-US"/>
        </w:rPr>
        <w:t xml:space="preserve">e recall </w:t>
      </w:r>
      <w:r w:rsidR="000217BF">
        <w:rPr>
          <w:lang w:val="en-US"/>
        </w:rPr>
        <w:t xml:space="preserve">that the baseline </w:t>
      </w:r>
      <w:r w:rsidR="00CE385E">
        <w:rPr>
          <w:lang w:val="en-US"/>
        </w:rPr>
        <w:t xml:space="preserve">is configured with </w:t>
      </w:r>
      <w:r w:rsidR="000015B4">
        <w:rPr>
          <w:lang w:val="en-US"/>
        </w:rPr>
        <w:t>20ms</w:t>
      </w:r>
      <w:r w:rsidR="00CE385E">
        <w:rPr>
          <w:lang w:val="en-US"/>
        </w:rPr>
        <w:t xml:space="preserve"> periodicity </w:t>
      </w:r>
      <w:r w:rsidR="000217BF">
        <w:rPr>
          <w:lang w:val="en-US"/>
        </w:rPr>
        <w:t xml:space="preserve">for </w:t>
      </w:r>
      <w:r w:rsidR="00CE385E">
        <w:rPr>
          <w:lang w:val="en-US"/>
        </w:rPr>
        <w:t>SSB/SIB/RO</w:t>
      </w:r>
      <w:r w:rsidR="000217BF">
        <w:rPr>
          <w:lang w:val="en-US"/>
        </w:rPr>
        <w:t xml:space="preserve">, </w:t>
      </w:r>
      <w:r w:rsidR="00CE385E">
        <w:rPr>
          <w:lang w:val="en-US"/>
        </w:rPr>
        <w:t>8 SSBs per SS</w:t>
      </w:r>
      <w:r w:rsidR="000217BF">
        <w:rPr>
          <w:lang w:val="en-US"/>
        </w:rPr>
        <w:t xml:space="preserve"> </w:t>
      </w:r>
      <w:r w:rsidR="00CE385E">
        <w:rPr>
          <w:lang w:val="en-US"/>
        </w:rPr>
        <w:t xml:space="preserve">Block and 2 SSB per slot. We observe in </w:t>
      </w:r>
      <w:r w:rsidR="004F4355">
        <w:rPr>
          <w:lang w:val="en-US"/>
        </w:rPr>
        <w:fldChar w:fldCharType="begin"/>
      </w:r>
      <w:r w:rsidR="004F4355">
        <w:rPr>
          <w:lang w:val="en-US"/>
        </w:rPr>
        <w:instrText xml:space="preserve"> REF _Ref115429844 \h </w:instrText>
      </w:r>
      <w:r w:rsidR="004F4355">
        <w:rPr>
          <w:lang w:val="en-US"/>
        </w:rPr>
      </w:r>
      <w:r w:rsidR="004F4355">
        <w:rPr>
          <w:lang w:val="en-US"/>
        </w:rPr>
        <w:fldChar w:fldCharType="separate"/>
      </w:r>
      <w:r w:rsidR="004F4355">
        <w:t xml:space="preserve">Figure </w:t>
      </w:r>
      <w:r w:rsidR="004F4355">
        <w:rPr>
          <w:noProof/>
        </w:rPr>
        <w:t>2</w:t>
      </w:r>
      <w:r w:rsidR="004F4355">
        <w:rPr>
          <w:lang w:val="en-US"/>
        </w:rPr>
        <w:fldChar w:fldCharType="end"/>
      </w:r>
      <w:r w:rsidR="00CE385E">
        <w:rPr>
          <w:lang w:val="en-US"/>
        </w:rPr>
        <w:t xml:space="preserve"> that reducing the number of SSB</w:t>
      </w:r>
      <w:r w:rsidR="000217BF">
        <w:rPr>
          <w:lang w:val="en-US"/>
        </w:rPr>
        <w:t xml:space="preserve"> enables to achieve higher gains of almost 60% </w:t>
      </w:r>
      <w:r w:rsidR="00DC29BD">
        <w:rPr>
          <w:lang w:val="en-US"/>
        </w:rPr>
        <w:t>w</w:t>
      </w:r>
      <w:r w:rsidR="00AC6E5E">
        <w:rPr>
          <w:lang w:val="en-US"/>
        </w:rPr>
        <w:t>ith only 1 SSB per SS Block</w:t>
      </w:r>
      <w:r w:rsidR="00830EA0">
        <w:rPr>
          <w:lang w:val="en-US"/>
        </w:rPr>
        <w:t xml:space="preserve"> and 42% with the </w:t>
      </w:r>
      <w:r w:rsidR="000C79CC">
        <w:rPr>
          <w:lang w:val="en-US"/>
        </w:rPr>
        <w:t>4 SSB per SS Bloc</w:t>
      </w:r>
      <w:r w:rsidR="008B1A5C">
        <w:rPr>
          <w:lang w:val="en-US"/>
        </w:rPr>
        <w:t>k</w:t>
      </w:r>
      <w:r w:rsidR="000C79CC">
        <w:rPr>
          <w:lang w:val="en-US"/>
        </w:rPr>
        <w:t xml:space="preserve"> and 2 SS</w:t>
      </w:r>
      <w:r w:rsidR="008B1A5C">
        <w:rPr>
          <w:lang w:val="en-US"/>
        </w:rPr>
        <w:t xml:space="preserve">Bs per slot. </w:t>
      </w:r>
      <w:r w:rsidR="00553532">
        <w:rPr>
          <w:lang w:val="en-US"/>
        </w:rPr>
        <w:t>The ES gain</w:t>
      </w:r>
      <w:r w:rsidR="00261023">
        <w:rPr>
          <w:lang w:val="en-US"/>
        </w:rPr>
        <w:t xml:space="preserve"> </w:t>
      </w:r>
      <w:r w:rsidR="0080290B">
        <w:rPr>
          <w:lang w:val="en-US"/>
        </w:rPr>
        <w:t xml:space="preserve">graphs </w:t>
      </w:r>
      <w:r w:rsidR="00261023">
        <w:rPr>
          <w:lang w:val="en-US"/>
        </w:rPr>
        <w:t>become</w:t>
      </w:r>
      <w:r w:rsidR="00553532">
        <w:rPr>
          <w:lang w:val="en-US"/>
        </w:rPr>
        <w:t xml:space="preserve"> flat at higher periodicity of SSBs due to </w:t>
      </w:r>
      <w:r w:rsidR="00030F4D">
        <w:rPr>
          <w:lang w:val="en-US"/>
        </w:rPr>
        <w:t xml:space="preserve">fewer </w:t>
      </w:r>
      <w:r w:rsidR="00553532">
        <w:rPr>
          <w:lang w:val="en-US"/>
        </w:rPr>
        <w:t>SSB</w:t>
      </w:r>
      <w:r w:rsidR="00261023">
        <w:rPr>
          <w:lang w:val="en-US"/>
        </w:rPr>
        <w:t xml:space="preserve"> transmission</w:t>
      </w:r>
      <w:r w:rsidR="00553532">
        <w:rPr>
          <w:lang w:val="en-US"/>
        </w:rPr>
        <w:t xml:space="preserve"> occasions</w:t>
      </w:r>
      <w:r w:rsidR="00261023">
        <w:rPr>
          <w:lang w:val="en-US"/>
        </w:rPr>
        <w:t xml:space="preserve">. </w:t>
      </w:r>
    </w:p>
    <w:p w14:paraId="23A35DB5" w14:textId="43FA7313" w:rsidR="00A476B8" w:rsidRDefault="00A476B8" w:rsidP="00584CEE">
      <w:pPr>
        <w:rPr>
          <w:lang w:val="en-US"/>
        </w:rPr>
      </w:pPr>
    </w:p>
    <w:p w14:paraId="7B4732A6" w14:textId="5F702E1A" w:rsidR="00A476B8" w:rsidRPr="00584CEE" w:rsidRDefault="0054652C" w:rsidP="00A476B8">
      <w:pPr>
        <w:jc w:val="center"/>
        <w:rPr>
          <w:lang w:val="en-US"/>
        </w:rPr>
      </w:pPr>
      <w:r>
        <w:rPr>
          <w:noProof/>
          <w:lang w:val="en-US"/>
        </w:rPr>
        <w:drawing>
          <wp:inline distT="0" distB="0" distL="0" distR="0" wp14:anchorId="41B8628B" wp14:editId="6576A70B">
            <wp:extent cx="3579816" cy="1891146"/>
            <wp:effectExtent l="0" t="0" r="190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22237" cy="1913556"/>
                    </a:xfrm>
                    <a:prstGeom prst="rect">
                      <a:avLst/>
                    </a:prstGeom>
                    <a:noFill/>
                  </pic:spPr>
                </pic:pic>
              </a:graphicData>
            </a:graphic>
          </wp:inline>
        </w:drawing>
      </w:r>
    </w:p>
    <w:p w14:paraId="65524978" w14:textId="6217EB83" w:rsidR="001B769F" w:rsidRDefault="005B21FF" w:rsidP="00DC104D">
      <w:pPr>
        <w:pStyle w:val="Caption"/>
        <w:jc w:val="center"/>
        <w:rPr>
          <w:lang w:val="en-US"/>
        </w:rPr>
      </w:pPr>
      <w:bookmarkStart w:id="28" w:name="_Ref115429844"/>
      <w:r>
        <w:t xml:space="preserve">Figure </w:t>
      </w:r>
      <w:r w:rsidR="00A5260C">
        <w:fldChar w:fldCharType="begin"/>
      </w:r>
      <w:r w:rsidR="00A5260C">
        <w:instrText xml:space="preserve"> SEQ Figure \* ARABIC </w:instrText>
      </w:r>
      <w:r w:rsidR="00A5260C">
        <w:fldChar w:fldCharType="separate"/>
      </w:r>
      <w:r w:rsidR="002A7F22">
        <w:rPr>
          <w:noProof/>
        </w:rPr>
        <w:t>2</w:t>
      </w:r>
      <w:r w:rsidR="00A5260C">
        <w:rPr>
          <w:noProof/>
        </w:rPr>
        <w:fldChar w:fldCharType="end"/>
      </w:r>
      <w:bookmarkEnd w:id="28"/>
      <w:r>
        <w:rPr>
          <w:lang w:val="en-US"/>
        </w:rPr>
        <w:t>: ES gain from reducing the number of SSBs</w:t>
      </w:r>
    </w:p>
    <w:p w14:paraId="4BEB0EB1" w14:textId="77777777" w:rsidR="00DC104D" w:rsidRPr="00DC104D" w:rsidRDefault="00DC104D" w:rsidP="00DC104D">
      <w:pPr>
        <w:rPr>
          <w:lang w:val="en-US" w:eastAsia="x-none"/>
        </w:rPr>
      </w:pPr>
    </w:p>
    <w:p w14:paraId="121F5FAD" w14:textId="754C6251" w:rsidR="001A24BC" w:rsidRDefault="001A24BC" w:rsidP="001A24BC">
      <w:pPr>
        <w:pStyle w:val="Heading2"/>
        <w:rPr>
          <w:lang w:val="en-US"/>
        </w:rPr>
      </w:pPr>
      <w:r>
        <w:rPr>
          <w:lang w:val="en-US"/>
        </w:rPr>
        <w:t>Multi-carrier operation</w:t>
      </w:r>
    </w:p>
    <w:p w14:paraId="06AC180B" w14:textId="6AD502BE" w:rsidR="000D41BA" w:rsidRDefault="000D41BA" w:rsidP="000D41BA">
      <w:pPr>
        <w:rPr>
          <w:lang w:val="en-US"/>
        </w:rPr>
      </w:pPr>
      <w:r>
        <w:rPr>
          <w:lang w:val="en-US"/>
        </w:rPr>
        <w:t xml:space="preserve">We provide in </w:t>
      </w:r>
      <w:r>
        <w:rPr>
          <w:lang w:val="en-US"/>
        </w:rPr>
        <w:fldChar w:fldCharType="begin"/>
      </w:r>
      <w:r>
        <w:rPr>
          <w:lang w:val="en-US"/>
        </w:rPr>
        <w:instrText xml:space="preserve"> REF _Ref115271576 \h </w:instrText>
      </w:r>
      <w:r>
        <w:rPr>
          <w:lang w:val="en-US"/>
        </w:rPr>
      </w:r>
      <w:r>
        <w:rPr>
          <w:lang w:val="en-US"/>
        </w:rPr>
        <w:fldChar w:fldCharType="separate"/>
      </w:r>
      <w:r>
        <w:t xml:space="preserve">Table </w:t>
      </w:r>
      <w:r>
        <w:rPr>
          <w:noProof/>
        </w:rPr>
        <w:t>7</w:t>
      </w:r>
      <w:r>
        <w:rPr>
          <w:lang w:val="en-US"/>
        </w:rPr>
        <w:fldChar w:fldCharType="end"/>
      </w:r>
      <w:r>
        <w:rPr>
          <w:lang w:val="en-US"/>
        </w:rPr>
        <w:t xml:space="preserve"> a summary of </w:t>
      </w:r>
      <w:r w:rsidR="00884A45">
        <w:rPr>
          <w:lang w:val="en-US"/>
        </w:rPr>
        <w:t xml:space="preserve">the </w:t>
      </w:r>
      <w:r>
        <w:rPr>
          <w:lang w:val="en-US"/>
        </w:rPr>
        <w:t xml:space="preserve">ES techniques </w:t>
      </w:r>
      <w:r w:rsidR="00C122DD">
        <w:rPr>
          <w:lang w:val="en-US"/>
        </w:rPr>
        <w:t xml:space="preserve">performed at the ES CC </w:t>
      </w:r>
      <w:r w:rsidR="00463615">
        <w:rPr>
          <w:lang w:val="en-US"/>
        </w:rPr>
        <w:t>as compared to the baseline</w:t>
      </w:r>
      <w:r>
        <w:rPr>
          <w:lang w:val="en-US"/>
        </w:rPr>
        <w:t>.</w:t>
      </w:r>
    </w:p>
    <w:p w14:paraId="4B76B62F" w14:textId="67C7FCEF" w:rsidR="001A24BC" w:rsidRPr="00C04491" w:rsidRDefault="00263053" w:rsidP="00F408D8">
      <w:pPr>
        <w:pStyle w:val="Caption"/>
        <w:jc w:val="center"/>
        <w:rPr>
          <w:lang w:val="en-US"/>
        </w:rPr>
      </w:pPr>
      <w:bookmarkStart w:id="29" w:name="_Ref115271576"/>
      <w:r>
        <w:t xml:space="preserve">Table </w:t>
      </w:r>
      <w:r>
        <w:fldChar w:fldCharType="begin"/>
      </w:r>
      <w:r>
        <w:instrText>SEQ Table \* ARABIC</w:instrText>
      </w:r>
      <w:r>
        <w:fldChar w:fldCharType="separate"/>
      </w:r>
      <w:r>
        <w:rPr>
          <w:noProof/>
        </w:rPr>
        <w:t>7</w:t>
      </w:r>
      <w:r>
        <w:fldChar w:fldCharType="end"/>
      </w:r>
      <w:bookmarkEnd w:id="29"/>
      <w:r>
        <w:rPr>
          <w:lang w:val="en-US"/>
        </w:rPr>
        <w:t xml:space="preserve">: </w:t>
      </w:r>
      <w:r w:rsidRPr="00E14102">
        <w:rPr>
          <w:lang w:val="en-US"/>
        </w:rPr>
        <w:t xml:space="preserve">NW ES schemes in </w:t>
      </w:r>
      <w:r>
        <w:rPr>
          <w:lang w:val="en-US"/>
        </w:rPr>
        <w:t>dual-</w:t>
      </w:r>
      <w:r w:rsidRPr="00E14102">
        <w:rPr>
          <w:lang w:val="en-US"/>
        </w:rPr>
        <w:t>CC operation</w:t>
      </w:r>
    </w:p>
    <w:tbl>
      <w:tblPr>
        <w:tblStyle w:val="TableGrid"/>
        <w:tblW w:w="10071" w:type="dxa"/>
        <w:tblLook w:val="04A0" w:firstRow="1" w:lastRow="0" w:firstColumn="1" w:lastColumn="0" w:noHBand="0" w:noVBand="1"/>
      </w:tblPr>
      <w:tblGrid>
        <w:gridCol w:w="2237"/>
        <w:gridCol w:w="7834"/>
      </w:tblGrid>
      <w:tr w:rsidR="001A24BC" w14:paraId="6CDCE942" w14:textId="77777777" w:rsidTr="00924D8F">
        <w:trPr>
          <w:trHeight w:val="381"/>
        </w:trPr>
        <w:tc>
          <w:tcPr>
            <w:tcW w:w="2237" w:type="dxa"/>
          </w:tcPr>
          <w:p w14:paraId="005804AD" w14:textId="77777777" w:rsidR="001A24BC" w:rsidRDefault="001A24BC" w:rsidP="00924D8F">
            <w:pPr>
              <w:rPr>
                <w:lang w:val="en-US"/>
              </w:rPr>
            </w:pPr>
            <w:r>
              <w:rPr>
                <w:lang w:val="en-US"/>
              </w:rPr>
              <w:t>Scenario</w:t>
            </w:r>
          </w:p>
        </w:tc>
        <w:tc>
          <w:tcPr>
            <w:tcW w:w="7834" w:type="dxa"/>
          </w:tcPr>
          <w:p w14:paraId="4BB7FFCB" w14:textId="77777777" w:rsidR="001A24BC" w:rsidRDefault="001A24BC" w:rsidP="00924D8F">
            <w:pPr>
              <w:rPr>
                <w:lang w:val="en-US"/>
              </w:rPr>
            </w:pPr>
            <w:r>
              <w:rPr>
                <w:lang w:val="en-US"/>
              </w:rPr>
              <w:t>Definition</w:t>
            </w:r>
          </w:p>
        </w:tc>
      </w:tr>
      <w:tr w:rsidR="001A24BC" w14:paraId="1A56134F" w14:textId="77777777" w:rsidTr="00924D8F">
        <w:trPr>
          <w:trHeight w:val="757"/>
        </w:trPr>
        <w:tc>
          <w:tcPr>
            <w:tcW w:w="2237" w:type="dxa"/>
          </w:tcPr>
          <w:p w14:paraId="71ED8162" w14:textId="6F15D6CF" w:rsidR="001A24BC" w:rsidRDefault="001A24BC" w:rsidP="00924D8F">
            <w:pPr>
              <w:rPr>
                <w:lang w:val="en-US"/>
              </w:rPr>
            </w:pPr>
            <w:r>
              <w:rPr>
                <w:lang w:val="en-US"/>
              </w:rPr>
              <w:t>Baseline</w:t>
            </w:r>
            <w:r w:rsidR="00CB7467">
              <w:rPr>
                <w:lang w:val="en-US"/>
              </w:rPr>
              <w:t xml:space="preserve"> (as per release 15/16)</w:t>
            </w:r>
          </w:p>
        </w:tc>
        <w:tc>
          <w:tcPr>
            <w:tcW w:w="7834" w:type="dxa"/>
          </w:tcPr>
          <w:p w14:paraId="1665AC84" w14:textId="77777777" w:rsidR="00DD0F63" w:rsidRDefault="00CB7467" w:rsidP="00924D8F">
            <w:pPr>
              <w:rPr>
                <w:lang w:val="en-US"/>
              </w:rPr>
            </w:pPr>
            <w:r>
              <w:rPr>
                <w:lang w:val="en-US"/>
              </w:rPr>
              <w:t>Anchor CC</w:t>
            </w:r>
            <w:r w:rsidR="000C3E90">
              <w:rPr>
                <w:lang w:val="en-US"/>
              </w:rPr>
              <w:t>/ ES CC</w:t>
            </w:r>
            <w:r>
              <w:rPr>
                <w:lang w:val="en-US"/>
              </w:rPr>
              <w:t xml:space="preserve">: </w:t>
            </w:r>
            <w:r w:rsidR="001A24BC">
              <w:rPr>
                <w:lang w:val="en-US"/>
              </w:rPr>
              <w:t>SSB/SIB1 and RO with 20 ms periodicity</w:t>
            </w:r>
          </w:p>
          <w:p w14:paraId="3F8988E8" w14:textId="3623CC69" w:rsidR="000029A4" w:rsidRDefault="000029A4" w:rsidP="00924D8F">
            <w:pPr>
              <w:rPr>
                <w:lang w:val="en-US"/>
              </w:rPr>
            </w:pPr>
          </w:p>
        </w:tc>
      </w:tr>
      <w:tr w:rsidR="00A3532E" w14:paraId="52A7B5F7" w14:textId="77777777" w:rsidTr="00924D8F">
        <w:trPr>
          <w:trHeight w:val="603"/>
        </w:trPr>
        <w:tc>
          <w:tcPr>
            <w:tcW w:w="2237" w:type="dxa"/>
            <w:vMerge w:val="restart"/>
          </w:tcPr>
          <w:p w14:paraId="732F8E2B" w14:textId="77777777" w:rsidR="00A3532E" w:rsidRDefault="00A3532E" w:rsidP="00924D8F">
            <w:pPr>
              <w:rPr>
                <w:lang w:val="en-US"/>
              </w:rPr>
            </w:pPr>
            <w:r>
              <w:rPr>
                <w:lang w:val="en-US"/>
              </w:rPr>
              <w:t>Time domain adaptation techniques</w:t>
            </w:r>
          </w:p>
        </w:tc>
        <w:tc>
          <w:tcPr>
            <w:tcW w:w="7834" w:type="dxa"/>
          </w:tcPr>
          <w:p w14:paraId="591CB476" w14:textId="77777777" w:rsidR="00A3532E" w:rsidRPr="00F408D8" w:rsidRDefault="00A3532E" w:rsidP="001A24BC">
            <w:pPr>
              <w:pStyle w:val="ListParagraph"/>
              <w:numPr>
                <w:ilvl w:val="0"/>
                <w:numId w:val="41"/>
              </w:numPr>
              <w:rPr>
                <w:b/>
                <w:bCs/>
                <w:lang w:val="en-US"/>
              </w:rPr>
            </w:pPr>
            <w:r w:rsidRPr="00F408D8">
              <w:rPr>
                <w:b/>
                <w:bCs/>
                <w:lang w:val="en-US"/>
              </w:rPr>
              <w:t>SSB-less (as per release 17)</w:t>
            </w:r>
          </w:p>
          <w:p w14:paraId="1C291A89" w14:textId="6E703304" w:rsidR="00A3532E" w:rsidRDefault="00A3532E" w:rsidP="000C3E90">
            <w:pPr>
              <w:rPr>
                <w:lang w:val="en-US"/>
              </w:rPr>
            </w:pPr>
            <w:r>
              <w:rPr>
                <w:lang w:val="en-US"/>
              </w:rPr>
              <w:lastRenderedPageBreak/>
              <w:t>Anchor CC: SSB/SIB1 and RO with 20 ms periodicity</w:t>
            </w:r>
          </w:p>
          <w:p w14:paraId="026E0AF9" w14:textId="27EB7269" w:rsidR="00A3532E" w:rsidRPr="000C3E90" w:rsidRDefault="00A3532E" w:rsidP="00F408D8">
            <w:pPr>
              <w:rPr>
                <w:lang w:val="en-US"/>
              </w:rPr>
            </w:pPr>
            <w:r>
              <w:rPr>
                <w:lang w:val="en-US"/>
              </w:rPr>
              <w:t>ES CC: SIB1 and RO with 20 ms periodicity</w:t>
            </w:r>
            <w:r w:rsidR="00434313">
              <w:rPr>
                <w:lang w:val="en-US"/>
              </w:rPr>
              <w:t>, assum</w:t>
            </w:r>
            <w:r w:rsidR="00E03274">
              <w:rPr>
                <w:lang w:val="en-US"/>
              </w:rPr>
              <w:t>ing 15%</w:t>
            </w:r>
            <w:r w:rsidR="00434313">
              <w:rPr>
                <w:lang w:val="en-US"/>
              </w:rPr>
              <w:t xml:space="preserve"> load</w:t>
            </w:r>
          </w:p>
        </w:tc>
      </w:tr>
      <w:tr w:rsidR="00A3532E" w14:paraId="2A50B4F5" w14:textId="77777777" w:rsidTr="00924D8F">
        <w:trPr>
          <w:trHeight w:val="620"/>
        </w:trPr>
        <w:tc>
          <w:tcPr>
            <w:tcW w:w="2237" w:type="dxa"/>
            <w:vMerge/>
          </w:tcPr>
          <w:p w14:paraId="06FCB7D4" w14:textId="77777777" w:rsidR="00A3532E" w:rsidRDefault="00A3532E" w:rsidP="00924D8F">
            <w:pPr>
              <w:rPr>
                <w:lang w:val="en-US"/>
              </w:rPr>
            </w:pPr>
          </w:p>
        </w:tc>
        <w:tc>
          <w:tcPr>
            <w:tcW w:w="7834" w:type="dxa"/>
          </w:tcPr>
          <w:p w14:paraId="70B4E2F5" w14:textId="77777777" w:rsidR="00A3532E" w:rsidRPr="00F408D8" w:rsidRDefault="00A3532E" w:rsidP="001A24BC">
            <w:pPr>
              <w:pStyle w:val="ListParagraph"/>
              <w:numPr>
                <w:ilvl w:val="0"/>
                <w:numId w:val="41"/>
              </w:numPr>
              <w:rPr>
                <w:b/>
                <w:bCs/>
                <w:lang w:val="en-US"/>
              </w:rPr>
            </w:pPr>
            <w:r w:rsidRPr="00F408D8">
              <w:rPr>
                <w:b/>
                <w:bCs/>
                <w:lang w:val="en-US"/>
              </w:rPr>
              <w:t>SIB1-less</w:t>
            </w:r>
          </w:p>
          <w:p w14:paraId="7C91B097" w14:textId="0E14DB87" w:rsidR="00A3532E" w:rsidRDefault="00A3532E" w:rsidP="0091069E">
            <w:pPr>
              <w:rPr>
                <w:lang w:val="en-US"/>
              </w:rPr>
            </w:pPr>
            <w:r>
              <w:rPr>
                <w:lang w:val="en-US"/>
              </w:rPr>
              <w:t>Anchor CC: SSB/SIB1 and RO with 20 ms periodicity +SIB1-relative to ES CC</w:t>
            </w:r>
          </w:p>
          <w:p w14:paraId="2824E422" w14:textId="1DA41D5D" w:rsidR="00A3532E" w:rsidRPr="0091069E" w:rsidRDefault="00A3532E" w:rsidP="00F408D8">
            <w:pPr>
              <w:rPr>
                <w:lang w:val="en-US"/>
              </w:rPr>
            </w:pPr>
            <w:r>
              <w:rPr>
                <w:lang w:val="en-US"/>
              </w:rPr>
              <w:t>ES CC: SSB and RO with 20 ms periodicity</w:t>
            </w:r>
            <w:r w:rsidR="00434313">
              <w:rPr>
                <w:lang w:val="en-US"/>
              </w:rPr>
              <w:t>, assum</w:t>
            </w:r>
            <w:r w:rsidR="00162810">
              <w:rPr>
                <w:lang w:val="en-US"/>
              </w:rPr>
              <w:t>ing 15%</w:t>
            </w:r>
            <w:r w:rsidR="00434313">
              <w:rPr>
                <w:lang w:val="en-US"/>
              </w:rPr>
              <w:t xml:space="preserve"> load</w:t>
            </w:r>
          </w:p>
        </w:tc>
      </w:tr>
      <w:tr w:rsidR="00A3532E" w14:paraId="746A53FE" w14:textId="77777777" w:rsidTr="00924D8F">
        <w:trPr>
          <w:trHeight w:val="603"/>
        </w:trPr>
        <w:tc>
          <w:tcPr>
            <w:tcW w:w="2237" w:type="dxa"/>
            <w:vMerge/>
          </w:tcPr>
          <w:p w14:paraId="753AF537" w14:textId="77777777" w:rsidR="00A3532E" w:rsidRDefault="00A3532E" w:rsidP="00924D8F">
            <w:pPr>
              <w:rPr>
                <w:lang w:val="en-US"/>
              </w:rPr>
            </w:pPr>
          </w:p>
        </w:tc>
        <w:tc>
          <w:tcPr>
            <w:tcW w:w="7834" w:type="dxa"/>
          </w:tcPr>
          <w:p w14:paraId="1CDF43C5" w14:textId="76BB8FBB" w:rsidR="00A3532E" w:rsidRPr="00F408D8" w:rsidRDefault="00A3532E" w:rsidP="001A24BC">
            <w:pPr>
              <w:pStyle w:val="ListParagraph"/>
              <w:numPr>
                <w:ilvl w:val="0"/>
                <w:numId w:val="41"/>
              </w:numPr>
              <w:rPr>
                <w:b/>
                <w:bCs/>
                <w:lang w:val="en-US"/>
              </w:rPr>
            </w:pPr>
            <w:r w:rsidRPr="00F408D8">
              <w:rPr>
                <w:b/>
                <w:bCs/>
                <w:lang w:val="en-US"/>
              </w:rPr>
              <w:t>SSB</w:t>
            </w:r>
            <w:r>
              <w:rPr>
                <w:b/>
                <w:bCs/>
                <w:lang w:val="en-US"/>
              </w:rPr>
              <w:t>&amp;S</w:t>
            </w:r>
            <w:r w:rsidRPr="00F408D8">
              <w:rPr>
                <w:b/>
                <w:bCs/>
                <w:lang w:val="en-US"/>
              </w:rPr>
              <w:t>IB1-less at the ES CC</w:t>
            </w:r>
          </w:p>
          <w:p w14:paraId="5B70AE75" w14:textId="77777777" w:rsidR="00A3532E" w:rsidRDefault="00A3532E" w:rsidP="008333A5">
            <w:pPr>
              <w:rPr>
                <w:lang w:val="en-US"/>
              </w:rPr>
            </w:pPr>
            <w:r>
              <w:rPr>
                <w:lang w:val="en-US"/>
              </w:rPr>
              <w:t>Anchor CC: SSB/SIB1 and RO with 20 ms periodicity +SIB1-relative to ES CC</w:t>
            </w:r>
          </w:p>
          <w:p w14:paraId="71DE337E" w14:textId="1DF90465" w:rsidR="00A3532E" w:rsidRPr="00B41188" w:rsidRDefault="00A3532E" w:rsidP="00F408D8">
            <w:pPr>
              <w:rPr>
                <w:lang w:val="en-US"/>
              </w:rPr>
            </w:pPr>
            <w:r>
              <w:rPr>
                <w:lang w:val="en-US"/>
              </w:rPr>
              <w:t>ES CC: RO with 20 ms periodicity</w:t>
            </w:r>
            <w:r w:rsidR="00162810">
              <w:rPr>
                <w:lang w:val="en-US"/>
              </w:rPr>
              <w:t>, assuming different load levels.</w:t>
            </w:r>
          </w:p>
        </w:tc>
      </w:tr>
    </w:tbl>
    <w:p w14:paraId="182B6FB1" w14:textId="77777777" w:rsidR="00F908B8" w:rsidRDefault="00F908B8" w:rsidP="006625C7">
      <w:pPr>
        <w:jc w:val="both"/>
        <w:rPr>
          <w:bCs/>
          <w:sz w:val="22"/>
          <w:szCs w:val="22"/>
          <w:lang w:val="en-US"/>
        </w:rPr>
      </w:pPr>
    </w:p>
    <w:p w14:paraId="53298990" w14:textId="61F638DC" w:rsidR="00EC09EF" w:rsidRPr="00F408D8" w:rsidRDefault="00EC09EF" w:rsidP="00EC09EF">
      <w:pPr>
        <w:pStyle w:val="ListParagraph"/>
        <w:numPr>
          <w:ilvl w:val="0"/>
          <w:numId w:val="54"/>
        </w:numPr>
        <w:rPr>
          <w:b/>
          <w:bCs/>
          <w:lang w:val="en-US"/>
        </w:rPr>
      </w:pPr>
      <w:r w:rsidRPr="00F408D8">
        <w:rPr>
          <w:b/>
          <w:bCs/>
          <w:lang w:val="en-US"/>
        </w:rPr>
        <w:t xml:space="preserve">SSB-less </w:t>
      </w:r>
      <w:r w:rsidR="003A3F59">
        <w:rPr>
          <w:b/>
          <w:bCs/>
          <w:lang w:val="en-US"/>
        </w:rPr>
        <w:t xml:space="preserve">operation in the ES CC </w:t>
      </w:r>
      <w:r w:rsidRPr="00F408D8">
        <w:rPr>
          <w:b/>
          <w:bCs/>
          <w:lang w:val="en-US"/>
        </w:rPr>
        <w:t>(as per release 17)</w:t>
      </w:r>
    </w:p>
    <w:p w14:paraId="3646BF66" w14:textId="2725CB23" w:rsidR="00EC09EF" w:rsidRPr="00F408D8" w:rsidRDefault="00EC09EF" w:rsidP="006625C7">
      <w:pPr>
        <w:jc w:val="both"/>
        <w:rPr>
          <w:bCs/>
          <w:sz w:val="22"/>
          <w:szCs w:val="22"/>
          <w:lang w:val="en-US"/>
        </w:rPr>
      </w:pPr>
      <w:r>
        <w:rPr>
          <w:bCs/>
          <w:sz w:val="22"/>
          <w:szCs w:val="22"/>
          <w:lang w:val="en-US"/>
        </w:rPr>
        <w:t xml:space="preserve">We evaluate </w:t>
      </w:r>
      <w:r w:rsidR="008A0E40">
        <w:rPr>
          <w:bCs/>
          <w:sz w:val="22"/>
          <w:szCs w:val="22"/>
          <w:lang w:val="en-US"/>
        </w:rPr>
        <w:t xml:space="preserve">in </w:t>
      </w:r>
      <w:r w:rsidR="002C1DB5">
        <w:rPr>
          <w:bCs/>
          <w:sz w:val="22"/>
          <w:szCs w:val="22"/>
          <w:lang w:val="en-US"/>
        </w:rPr>
        <w:fldChar w:fldCharType="begin"/>
      </w:r>
      <w:r w:rsidR="002C1DB5">
        <w:rPr>
          <w:bCs/>
          <w:sz w:val="22"/>
          <w:szCs w:val="22"/>
          <w:lang w:val="en-US"/>
        </w:rPr>
        <w:instrText xml:space="preserve"> REF _Ref115432472 \h  \* MERGEFORMAT </w:instrText>
      </w:r>
      <w:r w:rsidR="002C1DB5">
        <w:rPr>
          <w:bCs/>
          <w:sz w:val="22"/>
          <w:szCs w:val="22"/>
          <w:lang w:val="en-US"/>
        </w:rPr>
      </w:r>
      <w:r w:rsidR="002C1DB5">
        <w:rPr>
          <w:bCs/>
          <w:sz w:val="22"/>
          <w:szCs w:val="22"/>
          <w:lang w:val="en-US"/>
        </w:rPr>
        <w:fldChar w:fldCharType="separate"/>
      </w:r>
      <w:r w:rsidR="002C1DB5" w:rsidRPr="00137BDE">
        <w:rPr>
          <w:sz w:val="22"/>
          <w:szCs w:val="22"/>
          <w:lang w:val="en-US"/>
        </w:rPr>
        <w:t>Figure 3</w:t>
      </w:r>
      <w:r w:rsidR="002C1DB5">
        <w:rPr>
          <w:bCs/>
          <w:sz w:val="22"/>
          <w:szCs w:val="22"/>
          <w:lang w:val="en-US"/>
        </w:rPr>
        <w:fldChar w:fldCharType="end"/>
      </w:r>
      <w:r w:rsidR="002C1DB5">
        <w:rPr>
          <w:bCs/>
          <w:sz w:val="22"/>
          <w:szCs w:val="22"/>
          <w:lang w:val="en-US"/>
        </w:rPr>
        <w:t xml:space="preserve"> </w:t>
      </w:r>
      <w:r>
        <w:rPr>
          <w:bCs/>
          <w:sz w:val="22"/>
          <w:szCs w:val="22"/>
          <w:lang w:val="en-US"/>
        </w:rPr>
        <w:t xml:space="preserve">the SSB-less </w:t>
      </w:r>
      <w:r w:rsidR="002C1DB5">
        <w:rPr>
          <w:bCs/>
          <w:sz w:val="22"/>
          <w:szCs w:val="22"/>
          <w:lang w:val="en-US"/>
        </w:rPr>
        <w:t xml:space="preserve">operation </w:t>
      </w:r>
      <w:r w:rsidR="00B717CE">
        <w:rPr>
          <w:bCs/>
          <w:sz w:val="22"/>
          <w:szCs w:val="22"/>
          <w:lang w:val="en-US"/>
        </w:rPr>
        <w:t>w</w:t>
      </w:r>
      <w:r w:rsidR="009731B6">
        <w:rPr>
          <w:bCs/>
          <w:sz w:val="22"/>
          <w:szCs w:val="22"/>
          <w:lang w:val="en-US"/>
        </w:rPr>
        <w:t>ith</w:t>
      </w:r>
      <w:r w:rsidR="002C1DB5">
        <w:rPr>
          <w:bCs/>
          <w:sz w:val="22"/>
          <w:szCs w:val="22"/>
          <w:lang w:val="en-US"/>
        </w:rPr>
        <w:t xml:space="preserve"> different periodicity of SIB1 and RO. The ES gain is increas</w:t>
      </w:r>
      <w:r w:rsidR="00AA2808">
        <w:rPr>
          <w:bCs/>
          <w:sz w:val="22"/>
          <w:szCs w:val="22"/>
          <w:lang w:val="en-US"/>
        </w:rPr>
        <w:t>ing</w:t>
      </w:r>
      <w:r w:rsidR="002C1DB5">
        <w:rPr>
          <w:bCs/>
          <w:sz w:val="22"/>
          <w:szCs w:val="22"/>
          <w:lang w:val="en-US"/>
        </w:rPr>
        <w:t xml:space="preserve"> with</w:t>
      </w:r>
      <w:r w:rsidR="006B1C19">
        <w:rPr>
          <w:bCs/>
          <w:sz w:val="22"/>
          <w:szCs w:val="22"/>
          <w:lang w:val="en-US"/>
        </w:rPr>
        <w:t xml:space="preserve"> </w:t>
      </w:r>
      <w:r w:rsidR="008E0987">
        <w:rPr>
          <w:bCs/>
          <w:sz w:val="22"/>
          <w:szCs w:val="22"/>
          <w:lang w:val="en-US"/>
        </w:rPr>
        <w:t>reduced occasions of SIB1 transmission and RO monitoring</w:t>
      </w:r>
      <w:r w:rsidR="00F664DC">
        <w:rPr>
          <w:bCs/>
          <w:sz w:val="22"/>
          <w:szCs w:val="22"/>
          <w:lang w:val="en-US"/>
        </w:rPr>
        <w:t xml:space="preserve">. After </w:t>
      </w:r>
      <w:r w:rsidR="00B50873">
        <w:rPr>
          <w:bCs/>
          <w:sz w:val="22"/>
          <w:szCs w:val="22"/>
          <w:lang w:val="en-US"/>
        </w:rPr>
        <w:t>320 ms</w:t>
      </w:r>
      <w:r w:rsidR="009948DF">
        <w:rPr>
          <w:bCs/>
          <w:sz w:val="22"/>
          <w:szCs w:val="22"/>
          <w:lang w:val="en-US"/>
        </w:rPr>
        <w:t xml:space="preserve">, the </w:t>
      </w:r>
      <w:r w:rsidR="004327FF">
        <w:rPr>
          <w:bCs/>
          <w:sz w:val="22"/>
          <w:szCs w:val="22"/>
          <w:lang w:val="en-US"/>
        </w:rPr>
        <w:t xml:space="preserve">ES gain is </w:t>
      </w:r>
      <w:r w:rsidR="00903C70">
        <w:rPr>
          <w:bCs/>
          <w:sz w:val="22"/>
          <w:szCs w:val="22"/>
          <w:lang w:val="en-US"/>
        </w:rPr>
        <w:t xml:space="preserve">saturated and achieves a maximum value of </w:t>
      </w:r>
      <w:r w:rsidR="00960CD8">
        <w:rPr>
          <w:bCs/>
          <w:sz w:val="22"/>
          <w:szCs w:val="22"/>
          <w:lang w:val="en-US"/>
        </w:rPr>
        <w:t>~</w:t>
      </w:r>
      <w:r w:rsidR="00E60F82">
        <w:rPr>
          <w:bCs/>
          <w:sz w:val="22"/>
          <w:szCs w:val="22"/>
          <w:lang w:val="en-US"/>
        </w:rPr>
        <w:t>4</w:t>
      </w:r>
      <w:r w:rsidR="00960CD8">
        <w:rPr>
          <w:bCs/>
          <w:sz w:val="22"/>
          <w:szCs w:val="22"/>
          <w:lang w:val="en-US"/>
        </w:rPr>
        <w:t>5</w:t>
      </w:r>
      <w:r w:rsidR="00E60F82">
        <w:rPr>
          <w:bCs/>
          <w:sz w:val="22"/>
          <w:szCs w:val="22"/>
          <w:lang w:val="en-US"/>
        </w:rPr>
        <w:t xml:space="preserve">% </w:t>
      </w:r>
      <w:r w:rsidR="00A916F3">
        <w:rPr>
          <w:bCs/>
          <w:sz w:val="22"/>
          <w:szCs w:val="22"/>
          <w:lang w:val="en-US"/>
        </w:rPr>
        <w:t xml:space="preserve">due </w:t>
      </w:r>
      <w:r w:rsidR="00752736">
        <w:rPr>
          <w:bCs/>
          <w:sz w:val="22"/>
          <w:szCs w:val="22"/>
          <w:lang w:val="en-US"/>
        </w:rPr>
        <w:t>the DL data activity wit</w:t>
      </w:r>
      <w:r w:rsidR="00960CD8">
        <w:rPr>
          <w:bCs/>
          <w:sz w:val="22"/>
          <w:szCs w:val="22"/>
          <w:lang w:val="en-US"/>
        </w:rPr>
        <w:t xml:space="preserve">h the considered load of 15% at </w:t>
      </w:r>
      <w:r w:rsidR="00837717">
        <w:rPr>
          <w:bCs/>
          <w:sz w:val="22"/>
          <w:szCs w:val="22"/>
          <w:lang w:val="en-US"/>
        </w:rPr>
        <w:t xml:space="preserve">the </w:t>
      </w:r>
      <w:r w:rsidR="00960CD8">
        <w:rPr>
          <w:bCs/>
          <w:sz w:val="22"/>
          <w:szCs w:val="22"/>
          <w:lang w:val="en-US"/>
        </w:rPr>
        <w:t>ES CC. We note that for the SSB-less scheme, we don’t expect any impact at the anchor CC.</w:t>
      </w:r>
      <w:r w:rsidR="00837717">
        <w:rPr>
          <w:bCs/>
          <w:sz w:val="22"/>
          <w:szCs w:val="22"/>
          <w:lang w:val="en-US"/>
        </w:rPr>
        <w:t xml:space="preserve"> For the UPT</w:t>
      </w:r>
      <w:r w:rsidR="002F286E">
        <w:rPr>
          <w:bCs/>
          <w:sz w:val="22"/>
          <w:szCs w:val="22"/>
          <w:lang w:val="en-US"/>
        </w:rPr>
        <w:t xml:space="preserve">, the decrease is justified by longer delay </w:t>
      </w:r>
      <w:r w:rsidR="006D50A0">
        <w:rPr>
          <w:bCs/>
          <w:sz w:val="22"/>
          <w:szCs w:val="22"/>
          <w:lang w:val="en-US"/>
        </w:rPr>
        <w:t>to acquire SIB1</w:t>
      </w:r>
      <w:r w:rsidR="00064475">
        <w:rPr>
          <w:bCs/>
          <w:sz w:val="22"/>
          <w:szCs w:val="22"/>
          <w:lang w:val="en-US"/>
        </w:rPr>
        <w:t xml:space="preserve"> and </w:t>
      </w:r>
      <w:r w:rsidR="006965E7">
        <w:rPr>
          <w:bCs/>
          <w:sz w:val="22"/>
          <w:szCs w:val="22"/>
          <w:lang w:val="en-US"/>
        </w:rPr>
        <w:t xml:space="preserve">to perform </w:t>
      </w:r>
      <w:r w:rsidR="00A604FB">
        <w:rPr>
          <w:bCs/>
          <w:sz w:val="22"/>
          <w:szCs w:val="22"/>
          <w:lang w:val="en-US"/>
        </w:rPr>
        <w:t>RRC</w:t>
      </w:r>
      <w:r w:rsidR="00064475">
        <w:rPr>
          <w:bCs/>
          <w:sz w:val="22"/>
          <w:szCs w:val="22"/>
          <w:lang w:val="en-US"/>
        </w:rPr>
        <w:t xml:space="preserve"> procedures before DL data </w:t>
      </w:r>
      <w:r w:rsidR="00630994">
        <w:rPr>
          <w:bCs/>
          <w:sz w:val="22"/>
          <w:szCs w:val="22"/>
          <w:lang w:val="en-US"/>
        </w:rPr>
        <w:t>transmission</w:t>
      </w:r>
      <w:r w:rsidR="00B9769D">
        <w:rPr>
          <w:bCs/>
          <w:sz w:val="22"/>
          <w:szCs w:val="22"/>
          <w:lang w:val="en-US"/>
        </w:rPr>
        <w:t xml:space="preserve">. </w:t>
      </w:r>
      <w:r w:rsidR="006D50A0">
        <w:rPr>
          <w:bCs/>
          <w:sz w:val="22"/>
          <w:szCs w:val="22"/>
          <w:lang w:val="en-US"/>
        </w:rPr>
        <w:t xml:space="preserve"> </w:t>
      </w:r>
    </w:p>
    <w:p w14:paraId="46AFDC04" w14:textId="77777777" w:rsidR="00820903" w:rsidRDefault="00820903" w:rsidP="006625C7">
      <w:pPr>
        <w:jc w:val="both"/>
        <w:rPr>
          <w:bCs/>
          <w:sz w:val="22"/>
          <w:szCs w:val="22"/>
          <w:lang w:val="en-US"/>
        </w:rPr>
      </w:pPr>
    </w:p>
    <w:p w14:paraId="592FFC4F" w14:textId="40DBDCE1" w:rsidR="003D6B07" w:rsidRDefault="006423C6" w:rsidP="00E346D6">
      <w:pPr>
        <w:jc w:val="center"/>
        <w:rPr>
          <w:bCs/>
          <w:sz w:val="22"/>
          <w:szCs w:val="22"/>
          <w:lang w:val="en-US"/>
        </w:rPr>
      </w:pPr>
      <w:r>
        <w:rPr>
          <w:bCs/>
          <w:noProof/>
          <w:sz w:val="22"/>
          <w:szCs w:val="22"/>
          <w:lang w:val="en-US"/>
        </w:rPr>
        <w:drawing>
          <wp:inline distT="0" distB="0" distL="0" distR="0" wp14:anchorId="6BF256F6" wp14:editId="342EA63B">
            <wp:extent cx="3094086" cy="1789878"/>
            <wp:effectExtent l="0" t="0" r="0" b="127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26564" cy="1808666"/>
                    </a:xfrm>
                    <a:prstGeom prst="rect">
                      <a:avLst/>
                    </a:prstGeom>
                    <a:noFill/>
                  </pic:spPr>
                </pic:pic>
              </a:graphicData>
            </a:graphic>
          </wp:inline>
        </w:drawing>
      </w:r>
      <w:r w:rsidR="00E346D6">
        <w:rPr>
          <w:bCs/>
          <w:noProof/>
          <w:sz w:val="22"/>
          <w:szCs w:val="22"/>
          <w:lang w:val="en-US"/>
        </w:rPr>
        <w:drawing>
          <wp:inline distT="0" distB="0" distL="0" distR="0" wp14:anchorId="7B59544F" wp14:editId="2FE7EBDC">
            <wp:extent cx="3066792" cy="1773355"/>
            <wp:effectExtent l="0" t="0" r="63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20113" cy="1804188"/>
                    </a:xfrm>
                    <a:prstGeom prst="rect">
                      <a:avLst/>
                    </a:prstGeom>
                    <a:noFill/>
                  </pic:spPr>
                </pic:pic>
              </a:graphicData>
            </a:graphic>
          </wp:inline>
        </w:drawing>
      </w:r>
    </w:p>
    <w:p w14:paraId="553FF73A" w14:textId="094EEBFE" w:rsidR="004154C0" w:rsidRPr="004154C0" w:rsidRDefault="001B769F" w:rsidP="00E934BA">
      <w:pPr>
        <w:pStyle w:val="Caption"/>
        <w:jc w:val="center"/>
      </w:pPr>
      <w:bookmarkStart w:id="30" w:name="_Ref115432472"/>
      <w:r>
        <w:t xml:space="preserve">Figure </w:t>
      </w:r>
      <w:r w:rsidR="00A5260C">
        <w:fldChar w:fldCharType="begin"/>
      </w:r>
      <w:r w:rsidR="00A5260C">
        <w:instrText xml:space="preserve"> SEQ Figure \* ARABIC </w:instrText>
      </w:r>
      <w:r w:rsidR="00A5260C">
        <w:fldChar w:fldCharType="separate"/>
      </w:r>
      <w:r w:rsidR="002A7F22">
        <w:rPr>
          <w:noProof/>
        </w:rPr>
        <w:t>3</w:t>
      </w:r>
      <w:r w:rsidR="00A5260C">
        <w:rPr>
          <w:noProof/>
        </w:rPr>
        <w:fldChar w:fldCharType="end"/>
      </w:r>
      <w:bookmarkEnd w:id="30"/>
      <w:r>
        <w:rPr>
          <w:lang w:val="en-US"/>
        </w:rPr>
        <w:t>: ES gain and impact on UPT from SSB-less operation</w:t>
      </w:r>
      <w:r w:rsidR="002A7F22">
        <w:rPr>
          <w:lang w:val="en-US"/>
        </w:rPr>
        <w:t xml:space="preserve"> in ES CC</w:t>
      </w:r>
    </w:p>
    <w:p w14:paraId="2AE3D1D2" w14:textId="5D1E77DB" w:rsidR="00BC7B3E" w:rsidRPr="00F408D8" w:rsidRDefault="00BC7B3E" w:rsidP="003A3F59">
      <w:pPr>
        <w:pStyle w:val="ListParagraph"/>
        <w:numPr>
          <w:ilvl w:val="0"/>
          <w:numId w:val="54"/>
        </w:numPr>
        <w:rPr>
          <w:b/>
          <w:bCs/>
          <w:lang w:val="en-US"/>
        </w:rPr>
      </w:pPr>
      <w:r w:rsidRPr="00F408D8">
        <w:rPr>
          <w:b/>
          <w:bCs/>
          <w:lang w:val="en-US"/>
        </w:rPr>
        <w:t>S</w:t>
      </w:r>
      <w:r>
        <w:rPr>
          <w:b/>
          <w:bCs/>
          <w:lang w:val="en-US"/>
        </w:rPr>
        <w:t>IB1</w:t>
      </w:r>
      <w:r w:rsidRPr="00F408D8">
        <w:rPr>
          <w:b/>
          <w:bCs/>
          <w:lang w:val="en-US"/>
        </w:rPr>
        <w:t xml:space="preserve">-less </w:t>
      </w:r>
      <w:r w:rsidR="003A3F59">
        <w:rPr>
          <w:b/>
          <w:bCs/>
          <w:lang w:val="en-US"/>
        </w:rPr>
        <w:t>operation in the ES CC</w:t>
      </w:r>
    </w:p>
    <w:p w14:paraId="44E63550" w14:textId="33C01D0E" w:rsidR="007A34B0" w:rsidRPr="00532F07" w:rsidRDefault="007A34B0" w:rsidP="00657248">
      <w:pPr>
        <w:ind w:left="360"/>
        <w:rPr>
          <w:lang w:val="en-US"/>
        </w:rPr>
      </w:pPr>
      <w:r w:rsidRPr="00657248">
        <w:rPr>
          <w:lang w:val="en-US"/>
        </w:rPr>
        <w:t>For the SIB1</w:t>
      </w:r>
      <w:r w:rsidR="004262BA">
        <w:rPr>
          <w:lang w:val="en-US"/>
        </w:rPr>
        <w:t>-less</w:t>
      </w:r>
      <w:r w:rsidRPr="00657248">
        <w:rPr>
          <w:lang w:val="en-US"/>
        </w:rPr>
        <w:t xml:space="preserve"> operation at the ES CC, we assume the anchor CC</w:t>
      </w:r>
      <w:r w:rsidR="00E458BE">
        <w:rPr>
          <w:lang w:val="en-US"/>
        </w:rPr>
        <w:t xml:space="preserve"> provides </w:t>
      </w:r>
      <w:r w:rsidR="00FD4F3A">
        <w:rPr>
          <w:lang w:val="en-US"/>
        </w:rPr>
        <w:t xml:space="preserve">additional </w:t>
      </w:r>
      <w:r w:rsidR="005244EB">
        <w:rPr>
          <w:lang w:val="en-US"/>
        </w:rPr>
        <w:t xml:space="preserve">SIB1 will the same periodicity as the anchor CC SIB1. </w:t>
      </w:r>
      <w:r w:rsidRPr="00657248">
        <w:rPr>
          <w:lang w:val="en-US"/>
        </w:rPr>
        <w:fldChar w:fldCharType="begin"/>
      </w:r>
      <w:r w:rsidRPr="00657248">
        <w:rPr>
          <w:lang w:val="en-US"/>
        </w:rPr>
        <w:instrText xml:space="preserve"> REF _Ref115433097 \h </w:instrText>
      </w:r>
      <w:r w:rsidR="00CA544E">
        <w:rPr>
          <w:lang w:val="en-US"/>
        </w:rPr>
        <w:instrText xml:space="preserve"> \* MERGEFORMAT </w:instrText>
      </w:r>
      <w:r w:rsidRPr="00657248">
        <w:rPr>
          <w:lang w:val="en-US"/>
        </w:rPr>
      </w:r>
      <w:r w:rsidRPr="00657248">
        <w:rPr>
          <w:lang w:val="en-US"/>
        </w:rPr>
        <w:fldChar w:fldCharType="separate"/>
      </w:r>
      <w:r w:rsidRPr="00CA544E">
        <w:t xml:space="preserve">Figure </w:t>
      </w:r>
      <w:r w:rsidRPr="00CA544E">
        <w:rPr>
          <w:noProof/>
        </w:rPr>
        <w:t>4</w:t>
      </w:r>
      <w:r w:rsidRPr="00657248">
        <w:rPr>
          <w:lang w:val="en-US"/>
        </w:rPr>
        <w:fldChar w:fldCharType="end"/>
      </w:r>
      <w:r w:rsidR="00410B76">
        <w:rPr>
          <w:lang w:val="en-US"/>
        </w:rPr>
        <w:t xml:space="preserve"> shows</w:t>
      </w:r>
      <w:r w:rsidRPr="00657248">
        <w:rPr>
          <w:lang w:val="en-US"/>
        </w:rPr>
        <w:t xml:space="preserve"> the ES gain at both ES CC and the anchor CC. </w:t>
      </w:r>
      <w:r w:rsidR="00410B76">
        <w:rPr>
          <w:lang w:val="en-US"/>
        </w:rPr>
        <w:t>A</w:t>
      </w:r>
      <w:r w:rsidRPr="00657248">
        <w:rPr>
          <w:lang w:val="en-US"/>
        </w:rPr>
        <w:t xml:space="preserve"> significant gain is observe</w:t>
      </w:r>
      <w:r w:rsidR="00410B76">
        <w:rPr>
          <w:lang w:val="en-US"/>
        </w:rPr>
        <w:t>d</w:t>
      </w:r>
      <w:r w:rsidRPr="00657248">
        <w:rPr>
          <w:lang w:val="en-US"/>
        </w:rPr>
        <w:t xml:space="preserve"> at the ES CC (loaded at 15%)</w:t>
      </w:r>
      <w:r w:rsidR="005F7A64" w:rsidRPr="00657248">
        <w:rPr>
          <w:lang w:val="en-US"/>
        </w:rPr>
        <w:t xml:space="preserve"> at the expense of</w:t>
      </w:r>
      <w:r w:rsidR="00953199" w:rsidRPr="00657248">
        <w:rPr>
          <w:lang w:val="en-US"/>
        </w:rPr>
        <w:t xml:space="preserve"> an increase in the energy consumption at the anchor CC (shows a negative ES </w:t>
      </w:r>
      <w:r w:rsidR="0080290B">
        <w:rPr>
          <w:lang w:val="en-US"/>
        </w:rPr>
        <w:t>g</w:t>
      </w:r>
      <w:r w:rsidR="00953199" w:rsidRPr="00E934BA">
        <w:rPr>
          <w:lang w:val="en-US"/>
        </w:rPr>
        <w:t xml:space="preserve">ain </w:t>
      </w:r>
      <w:r w:rsidR="00001B70" w:rsidRPr="00E934BA">
        <w:rPr>
          <w:lang w:val="en-US"/>
        </w:rPr>
        <w:t>as respect to the baseline). This is explained by additional time resource</w:t>
      </w:r>
      <w:r w:rsidR="00137BDE">
        <w:rPr>
          <w:lang w:val="en-US"/>
        </w:rPr>
        <w:t>s</w:t>
      </w:r>
      <w:r w:rsidR="00001B70" w:rsidRPr="00657248">
        <w:rPr>
          <w:lang w:val="en-US"/>
        </w:rPr>
        <w:t xml:space="preserve"> </w:t>
      </w:r>
      <w:r w:rsidR="00607155" w:rsidRPr="00657248">
        <w:rPr>
          <w:lang w:val="en-US"/>
        </w:rPr>
        <w:t xml:space="preserve">allocated by the anchor CC for </w:t>
      </w:r>
      <w:r w:rsidR="00334454" w:rsidRPr="00657248">
        <w:rPr>
          <w:lang w:val="en-US"/>
        </w:rPr>
        <w:t>an additional SIB1 transmission</w:t>
      </w:r>
      <w:r w:rsidR="000A1373">
        <w:rPr>
          <w:lang w:val="en-US"/>
        </w:rPr>
        <w:t>s</w:t>
      </w:r>
      <w:r w:rsidR="00410B76">
        <w:rPr>
          <w:lang w:val="en-US"/>
        </w:rPr>
        <w:t xml:space="preserve"> and hence </w:t>
      </w:r>
      <w:r w:rsidR="002601B3">
        <w:rPr>
          <w:lang w:val="en-US"/>
        </w:rPr>
        <w:t>additional</w:t>
      </w:r>
      <w:r w:rsidR="00410B76">
        <w:rPr>
          <w:lang w:val="en-US"/>
        </w:rPr>
        <w:t xml:space="preserve"> time </w:t>
      </w:r>
      <w:r w:rsidR="000A1373">
        <w:rPr>
          <w:lang w:val="en-US"/>
        </w:rPr>
        <w:t xml:space="preserve">spent </w:t>
      </w:r>
      <w:r w:rsidR="00410B76">
        <w:rPr>
          <w:lang w:val="en-US"/>
        </w:rPr>
        <w:t xml:space="preserve">in Active DL </w:t>
      </w:r>
      <w:r w:rsidR="000A1373">
        <w:rPr>
          <w:lang w:val="en-US"/>
        </w:rPr>
        <w:t xml:space="preserve">state </w:t>
      </w:r>
      <w:r w:rsidR="00410B76">
        <w:rPr>
          <w:lang w:val="en-US"/>
        </w:rPr>
        <w:t xml:space="preserve">instead of </w:t>
      </w:r>
      <w:r w:rsidR="000A1373">
        <w:rPr>
          <w:lang w:val="en-US"/>
        </w:rPr>
        <w:t xml:space="preserve">entering </w:t>
      </w:r>
      <w:r w:rsidR="002601B3">
        <w:rPr>
          <w:lang w:val="en-US"/>
        </w:rPr>
        <w:t>micro sleep</w:t>
      </w:r>
      <w:r w:rsidR="000A1373">
        <w:rPr>
          <w:lang w:val="en-US"/>
        </w:rPr>
        <w:t xml:space="preserve"> state</w:t>
      </w:r>
      <w:r w:rsidR="002601B3">
        <w:rPr>
          <w:lang w:val="en-US"/>
        </w:rPr>
        <w:t>.</w:t>
      </w:r>
      <w:r w:rsidR="00866DC7" w:rsidRPr="00657248">
        <w:rPr>
          <w:lang w:val="en-US"/>
        </w:rPr>
        <w:t xml:space="preserve"> </w:t>
      </w:r>
      <w:r w:rsidR="000A1373">
        <w:rPr>
          <w:lang w:val="en-US"/>
        </w:rPr>
        <w:t xml:space="preserve">For the </w:t>
      </w:r>
      <w:r w:rsidR="00D20C51">
        <w:rPr>
          <w:lang w:val="en-US"/>
        </w:rPr>
        <w:t xml:space="preserve">UPT, we see a decrease proportional </w:t>
      </w:r>
      <w:r w:rsidR="008F76A0">
        <w:rPr>
          <w:lang w:val="en-US"/>
        </w:rPr>
        <w:t xml:space="preserve">to </w:t>
      </w:r>
      <w:r w:rsidR="00525CFE">
        <w:rPr>
          <w:lang w:val="en-US"/>
        </w:rPr>
        <w:t>the</w:t>
      </w:r>
      <w:r w:rsidR="00011295">
        <w:rPr>
          <w:lang w:val="en-US"/>
        </w:rPr>
        <w:t xml:space="preserve"> delay for SSB acquisition and </w:t>
      </w:r>
      <w:r w:rsidR="00046770">
        <w:rPr>
          <w:lang w:val="en-US"/>
        </w:rPr>
        <w:t>RO opportunity.</w:t>
      </w:r>
    </w:p>
    <w:p w14:paraId="3F38E2DB" w14:textId="2725625F" w:rsidR="008D6710" w:rsidRPr="003A3F59" w:rsidRDefault="00FB7E43" w:rsidP="003F7030">
      <w:pPr>
        <w:jc w:val="center"/>
        <w:rPr>
          <w:b/>
          <w:bCs/>
          <w:lang w:val="en-US"/>
        </w:rPr>
      </w:pPr>
      <w:r>
        <w:rPr>
          <w:b/>
          <w:bCs/>
          <w:noProof/>
          <w:lang w:val="en-US"/>
        </w:rPr>
        <w:lastRenderedPageBreak/>
        <w:drawing>
          <wp:inline distT="0" distB="0" distL="0" distR="0" wp14:anchorId="2DBD3A8D" wp14:editId="71052D76">
            <wp:extent cx="3038142" cy="1800526"/>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50026" cy="1807569"/>
                    </a:xfrm>
                    <a:prstGeom prst="rect">
                      <a:avLst/>
                    </a:prstGeom>
                    <a:noFill/>
                  </pic:spPr>
                </pic:pic>
              </a:graphicData>
            </a:graphic>
          </wp:inline>
        </w:drawing>
      </w:r>
      <w:r w:rsidR="0015783F">
        <w:rPr>
          <w:b/>
          <w:bCs/>
          <w:noProof/>
          <w:lang w:val="en-US"/>
        </w:rPr>
        <w:drawing>
          <wp:inline distT="0" distB="0" distL="0" distR="0" wp14:anchorId="4EBEBB2D" wp14:editId="59538F09">
            <wp:extent cx="3218593" cy="1802701"/>
            <wp:effectExtent l="0" t="0" r="127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46694" cy="1818440"/>
                    </a:xfrm>
                    <a:prstGeom prst="rect">
                      <a:avLst/>
                    </a:prstGeom>
                    <a:noFill/>
                  </pic:spPr>
                </pic:pic>
              </a:graphicData>
            </a:graphic>
          </wp:inline>
        </w:drawing>
      </w:r>
    </w:p>
    <w:p w14:paraId="1AF7A82A" w14:textId="77777777" w:rsidR="003A3F59" w:rsidRDefault="003A3F59" w:rsidP="00686BE4">
      <w:pPr>
        <w:pStyle w:val="Caption"/>
        <w:jc w:val="center"/>
        <w:rPr>
          <w:lang w:val="en-US"/>
        </w:rPr>
      </w:pPr>
      <w:bookmarkStart w:id="31" w:name="_Ref115433097"/>
      <w:r>
        <w:t xml:space="preserve">Figure </w:t>
      </w:r>
      <w:r w:rsidR="00A5260C">
        <w:fldChar w:fldCharType="begin"/>
      </w:r>
      <w:r w:rsidR="00A5260C">
        <w:instrText xml:space="preserve"> SEQ Figure \* ARABIC </w:instrText>
      </w:r>
      <w:r w:rsidR="00A5260C">
        <w:fldChar w:fldCharType="separate"/>
      </w:r>
      <w:r>
        <w:rPr>
          <w:noProof/>
        </w:rPr>
        <w:t>4</w:t>
      </w:r>
      <w:r w:rsidR="00A5260C">
        <w:rPr>
          <w:noProof/>
        </w:rPr>
        <w:fldChar w:fldCharType="end"/>
      </w:r>
      <w:bookmarkEnd w:id="31"/>
      <w:r>
        <w:rPr>
          <w:lang w:val="en-US"/>
        </w:rPr>
        <w:t>: ES gain and impact on UPT from SIB1-less operation in ES CC</w:t>
      </w:r>
    </w:p>
    <w:p w14:paraId="5D1174CF" w14:textId="77777777" w:rsidR="003A3F59" w:rsidRDefault="003A3F59" w:rsidP="003A3F59">
      <w:pPr>
        <w:rPr>
          <w:lang w:val="en-US" w:eastAsia="x-none"/>
        </w:rPr>
      </w:pPr>
    </w:p>
    <w:p w14:paraId="6C8512E2" w14:textId="731353EC" w:rsidR="003A3F59" w:rsidRDefault="003A3F59" w:rsidP="003A3F59">
      <w:pPr>
        <w:pStyle w:val="ListParagraph"/>
        <w:numPr>
          <w:ilvl w:val="0"/>
          <w:numId w:val="56"/>
        </w:numPr>
        <w:rPr>
          <w:b/>
          <w:bCs/>
          <w:lang w:val="en-US"/>
        </w:rPr>
      </w:pPr>
      <w:r>
        <w:rPr>
          <w:b/>
          <w:bCs/>
          <w:lang w:val="en-US"/>
        </w:rPr>
        <w:t>SSB&amp;</w:t>
      </w:r>
      <w:r w:rsidRPr="00F408D8">
        <w:rPr>
          <w:b/>
          <w:bCs/>
          <w:lang w:val="en-US"/>
        </w:rPr>
        <w:t>S</w:t>
      </w:r>
      <w:r>
        <w:rPr>
          <w:b/>
          <w:bCs/>
          <w:lang w:val="en-US"/>
        </w:rPr>
        <w:t>IB1</w:t>
      </w:r>
      <w:r w:rsidRPr="00F408D8">
        <w:rPr>
          <w:b/>
          <w:bCs/>
          <w:lang w:val="en-US"/>
        </w:rPr>
        <w:t xml:space="preserve">-less </w:t>
      </w:r>
      <w:r>
        <w:rPr>
          <w:b/>
          <w:bCs/>
          <w:lang w:val="en-US"/>
        </w:rPr>
        <w:t>operation in the ES CC</w:t>
      </w:r>
    </w:p>
    <w:p w14:paraId="70685635" w14:textId="6C277B40" w:rsidR="003533E4" w:rsidRDefault="006842F7" w:rsidP="003A3F59">
      <w:pPr>
        <w:rPr>
          <w:lang w:val="en-US" w:eastAsia="x-none"/>
        </w:rPr>
      </w:pPr>
      <w:r>
        <w:rPr>
          <w:lang w:val="en-US" w:eastAsia="x-none"/>
        </w:rPr>
        <w:t xml:space="preserve">We </w:t>
      </w:r>
      <w:r w:rsidR="002721D7">
        <w:rPr>
          <w:lang w:val="en-US" w:eastAsia="x-none"/>
        </w:rPr>
        <w:t>assume in the following an SSB&amp;SIB1 less operation at the ES CC</w:t>
      </w:r>
      <w:r w:rsidR="00D163BB">
        <w:rPr>
          <w:lang w:val="en-US" w:eastAsia="x-none"/>
        </w:rPr>
        <w:t xml:space="preserve">. </w:t>
      </w:r>
      <w:r w:rsidR="004B6223">
        <w:rPr>
          <w:lang w:val="en-US" w:eastAsia="x-none"/>
        </w:rPr>
        <w:t>We</w:t>
      </w:r>
      <w:r w:rsidR="00D163BB">
        <w:rPr>
          <w:lang w:val="en-US" w:eastAsia="x-none"/>
        </w:rPr>
        <w:t xml:space="preserve"> evaluate </w:t>
      </w:r>
      <w:r w:rsidR="003533E4">
        <w:rPr>
          <w:lang w:val="en-US" w:eastAsia="x-none"/>
        </w:rPr>
        <w:t xml:space="preserve">in </w:t>
      </w:r>
      <w:r w:rsidR="003533E4">
        <w:rPr>
          <w:lang w:val="en-US" w:eastAsia="x-none"/>
        </w:rPr>
        <w:fldChar w:fldCharType="begin"/>
      </w:r>
      <w:r w:rsidR="003533E4">
        <w:rPr>
          <w:lang w:val="en-US" w:eastAsia="x-none"/>
        </w:rPr>
        <w:instrText xml:space="preserve"> REF _Ref115433874 \h </w:instrText>
      </w:r>
      <w:r w:rsidR="003533E4">
        <w:rPr>
          <w:lang w:val="en-US" w:eastAsia="x-none"/>
        </w:rPr>
      </w:r>
      <w:r w:rsidR="003533E4">
        <w:rPr>
          <w:lang w:val="en-US" w:eastAsia="x-none"/>
        </w:rPr>
        <w:fldChar w:fldCharType="separate"/>
      </w:r>
      <w:r w:rsidR="003533E4">
        <w:t xml:space="preserve">Figure </w:t>
      </w:r>
      <w:r w:rsidR="003533E4">
        <w:rPr>
          <w:noProof/>
        </w:rPr>
        <w:t>5</w:t>
      </w:r>
      <w:r w:rsidR="003533E4">
        <w:rPr>
          <w:lang w:val="en-US" w:eastAsia="x-none"/>
        </w:rPr>
        <w:fldChar w:fldCharType="end"/>
      </w:r>
      <w:r w:rsidR="003533E4">
        <w:rPr>
          <w:lang w:val="en-US" w:eastAsia="x-none"/>
        </w:rPr>
        <w:t xml:space="preserve"> </w:t>
      </w:r>
      <w:r w:rsidR="00D163BB">
        <w:rPr>
          <w:lang w:val="en-US" w:eastAsia="x-none"/>
        </w:rPr>
        <w:t>the ES gain and UPT at different load levels at the ES CC</w:t>
      </w:r>
      <w:r w:rsidR="004B6223">
        <w:rPr>
          <w:lang w:val="en-US" w:eastAsia="x-none"/>
        </w:rPr>
        <w:t xml:space="preserve"> with a</w:t>
      </w:r>
      <w:r w:rsidR="001B1FCB">
        <w:rPr>
          <w:lang w:val="en-US" w:eastAsia="x-none"/>
        </w:rPr>
        <w:t>n RO periodicity of i</w:t>
      </w:r>
      <w:r w:rsidR="003533E4">
        <w:rPr>
          <w:lang w:val="en-US" w:eastAsia="x-none"/>
        </w:rPr>
        <w:t xml:space="preserve">) 20 ms and ii) 160 ms. </w:t>
      </w:r>
    </w:p>
    <w:p w14:paraId="79281CE6" w14:textId="77777777" w:rsidR="004064D1" w:rsidRDefault="00D07C05" w:rsidP="003A3F59">
      <w:pPr>
        <w:rPr>
          <w:lang w:val="en-US" w:eastAsia="x-none"/>
        </w:rPr>
      </w:pPr>
      <w:r>
        <w:rPr>
          <w:lang w:val="en-US" w:eastAsia="x-none"/>
        </w:rPr>
        <w:t>In all cases, the SSB1&amp;SSB-less operation provides the higher ES gain as compared to SSB-less and SIB1</w:t>
      </w:r>
      <w:r w:rsidR="0091767F">
        <w:rPr>
          <w:lang w:val="en-US" w:eastAsia="x-none"/>
        </w:rPr>
        <w:t>-less</w:t>
      </w:r>
      <w:r w:rsidR="00BE1879">
        <w:rPr>
          <w:lang w:val="en-US" w:eastAsia="x-none"/>
        </w:rPr>
        <w:t xml:space="preserve"> due to </w:t>
      </w:r>
      <w:r w:rsidR="00BD7166">
        <w:rPr>
          <w:lang w:val="en-US" w:eastAsia="x-none"/>
        </w:rPr>
        <w:t xml:space="preserve">reduced </w:t>
      </w:r>
      <w:r w:rsidR="00BE1879">
        <w:rPr>
          <w:lang w:val="en-US" w:eastAsia="x-none"/>
        </w:rPr>
        <w:t>time in Ac</w:t>
      </w:r>
      <w:r w:rsidR="004A085B">
        <w:rPr>
          <w:lang w:val="en-US" w:eastAsia="x-none"/>
        </w:rPr>
        <w:t>tive DL</w:t>
      </w:r>
      <w:r w:rsidR="00282159">
        <w:rPr>
          <w:lang w:val="en-US" w:eastAsia="x-none"/>
        </w:rPr>
        <w:t xml:space="preserve"> </w:t>
      </w:r>
      <w:r w:rsidR="005652B4">
        <w:rPr>
          <w:lang w:val="en-US" w:eastAsia="x-none"/>
        </w:rPr>
        <w:t xml:space="preserve">for SSB/SIB transmission. This is </w:t>
      </w:r>
      <w:r w:rsidR="007A046F">
        <w:rPr>
          <w:lang w:val="en-US" w:eastAsia="x-none"/>
        </w:rPr>
        <w:t>significantly seen</w:t>
      </w:r>
      <w:r w:rsidR="005652B4">
        <w:rPr>
          <w:lang w:val="en-US" w:eastAsia="x-none"/>
        </w:rPr>
        <w:t xml:space="preserve"> at 0% load, where the </w:t>
      </w:r>
      <w:r w:rsidR="007A046F">
        <w:rPr>
          <w:lang w:val="en-US" w:eastAsia="x-none"/>
        </w:rPr>
        <w:t>achieved ES gain is 81% with RO=20ms</w:t>
      </w:r>
      <w:r w:rsidR="00EB69AC">
        <w:rPr>
          <w:lang w:val="en-US" w:eastAsia="x-none"/>
        </w:rPr>
        <w:t xml:space="preserve">. When introducing traffic in the ES CC, the </w:t>
      </w:r>
      <w:r w:rsidR="006B3742">
        <w:rPr>
          <w:lang w:val="en-US" w:eastAsia="x-none"/>
        </w:rPr>
        <w:t xml:space="preserve">ES </w:t>
      </w:r>
      <w:r w:rsidR="00EB69AC">
        <w:rPr>
          <w:lang w:val="en-US" w:eastAsia="x-none"/>
        </w:rPr>
        <w:t xml:space="preserve">gain </w:t>
      </w:r>
      <w:r w:rsidR="006B3742">
        <w:rPr>
          <w:lang w:val="en-US" w:eastAsia="x-none"/>
        </w:rPr>
        <w:t>decreases but remains significant</w:t>
      </w:r>
      <w:r w:rsidR="00C50308">
        <w:rPr>
          <w:lang w:val="en-US" w:eastAsia="x-none"/>
        </w:rPr>
        <w:t xml:space="preserve"> </w:t>
      </w:r>
      <w:r w:rsidR="00FA7CF1">
        <w:rPr>
          <w:lang w:val="en-US" w:eastAsia="x-none"/>
        </w:rPr>
        <w:t xml:space="preserve">achieving </w:t>
      </w:r>
      <w:r w:rsidR="004D3F23">
        <w:rPr>
          <w:lang w:val="en-US" w:eastAsia="x-none"/>
        </w:rPr>
        <w:t xml:space="preserve">38% </w:t>
      </w:r>
      <w:r w:rsidR="00367E7D">
        <w:rPr>
          <w:lang w:val="en-US" w:eastAsia="x-none"/>
        </w:rPr>
        <w:t>in SSB</w:t>
      </w:r>
      <w:r w:rsidR="003649FB">
        <w:rPr>
          <w:lang w:val="en-US" w:eastAsia="x-none"/>
        </w:rPr>
        <w:t>&amp;SIB1 operation.</w:t>
      </w:r>
      <w:r w:rsidR="004064D1">
        <w:rPr>
          <w:lang w:val="en-US" w:eastAsia="x-none"/>
        </w:rPr>
        <w:t xml:space="preserve"> </w:t>
      </w:r>
    </w:p>
    <w:p w14:paraId="0346902F" w14:textId="41B025EF" w:rsidR="003649FB" w:rsidRDefault="004064D1" w:rsidP="003A3F59">
      <w:pPr>
        <w:rPr>
          <w:lang w:val="en-US" w:eastAsia="x-none"/>
        </w:rPr>
      </w:pPr>
      <w:r>
        <w:rPr>
          <w:lang w:val="en-US" w:eastAsia="x-none"/>
        </w:rPr>
        <w:t xml:space="preserve">When reducing the RO monitoring occasions, we </w:t>
      </w:r>
      <w:r w:rsidR="00EC5A25">
        <w:rPr>
          <w:lang w:val="en-US" w:eastAsia="x-none"/>
        </w:rPr>
        <w:t>observe</w:t>
      </w:r>
      <w:r w:rsidR="00E718A7">
        <w:rPr>
          <w:lang w:val="en-US" w:eastAsia="x-none"/>
        </w:rPr>
        <w:t xml:space="preserve"> an increase </w:t>
      </w:r>
      <w:r w:rsidR="00EC5A25">
        <w:rPr>
          <w:lang w:val="en-US" w:eastAsia="x-none"/>
        </w:rPr>
        <w:t xml:space="preserve">in </w:t>
      </w:r>
      <w:r w:rsidR="003649FB">
        <w:rPr>
          <w:lang w:val="en-US" w:eastAsia="x-none"/>
        </w:rPr>
        <w:t>ES gains</w:t>
      </w:r>
      <w:r w:rsidR="008530F3">
        <w:rPr>
          <w:lang w:val="en-US" w:eastAsia="x-none"/>
        </w:rPr>
        <w:t>,</w:t>
      </w:r>
      <w:r w:rsidR="003649FB">
        <w:rPr>
          <w:lang w:val="en-US" w:eastAsia="x-none"/>
        </w:rPr>
        <w:t xml:space="preserve"> </w:t>
      </w:r>
      <w:r w:rsidR="00EC5A25">
        <w:rPr>
          <w:lang w:val="en-US" w:eastAsia="x-none"/>
        </w:rPr>
        <w:t xml:space="preserve">justified by more </w:t>
      </w:r>
      <w:r w:rsidR="003649FB">
        <w:rPr>
          <w:lang w:val="en-US" w:eastAsia="x-none"/>
        </w:rPr>
        <w:t xml:space="preserve">time </w:t>
      </w:r>
      <w:r w:rsidR="00EC5A25">
        <w:rPr>
          <w:lang w:val="en-US" w:eastAsia="x-none"/>
        </w:rPr>
        <w:t xml:space="preserve">spent </w:t>
      </w:r>
      <w:r w:rsidR="003649FB">
        <w:rPr>
          <w:lang w:val="en-US" w:eastAsia="x-none"/>
        </w:rPr>
        <w:t>in</w:t>
      </w:r>
      <w:r w:rsidR="00EC5A25">
        <w:rPr>
          <w:lang w:val="en-US" w:eastAsia="x-none"/>
        </w:rPr>
        <w:t xml:space="preserve"> micro sleep instead of</w:t>
      </w:r>
      <w:r w:rsidR="003649FB">
        <w:rPr>
          <w:lang w:val="en-US" w:eastAsia="x-none"/>
        </w:rPr>
        <w:t xml:space="preserve"> Active UL</w:t>
      </w:r>
      <w:r w:rsidR="00EC5A25">
        <w:rPr>
          <w:lang w:val="en-US" w:eastAsia="x-none"/>
        </w:rPr>
        <w:t xml:space="preserve">. </w:t>
      </w:r>
    </w:p>
    <w:p w14:paraId="209B0DB4" w14:textId="09B86FD7" w:rsidR="007B4DD7" w:rsidRDefault="00ED0598" w:rsidP="003A3F59">
      <w:pPr>
        <w:rPr>
          <w:lang w:val="en-US" w:eastAsia="x-none"/>
        </w:rPr>
      </w:pPr>
      <w:r>
        <w:rPr>
          <w:lang w:val="en-US" w:eastAsia="x-none"/>
        </w:rPr>
        <w:t>F</w:t>
      </w:r>
      <w:r w:rsidR="00066DE3">
        <w:rPr>
          <w:lang w:val="en-US" w:eastAsia="x-none"/>
        </w:rPr>
        <w:t xml:space="preserve">or the impact on UPT, we observe the same performance </w:t>
      </w:r>
      <w:r>
        <w:rPr>
          <w:lang w:val="en-US" w:eastAsia="x-none"/>
        </w:rPr>
        <w:t>for the three schemes</w:t>
      </w:r>
      <w:r w:rsidR="00AC1D51">
        <w:rPr>
          <w:lang w:val="en-US" w:eastAsia="x-none"/>
        </w:rPr>
        <w:t xml:space="preserve"> at a fixed RO periodicity. T</w:t>
      </w:r>
      <w:r w:rsidR="00750C68">
        <w:rPr>
          <w:lang w:val="en-US" w:eastAsia="x-none"/>
        </w:rPr>
        <w:t xml:space="preserve">he UE </w:t>
      </w:r>
      <w:r w:rsidR="00D038FF">
        <w:rPr>
          <w:lang w:val="en-US" w:eastAsia="x-none"/>
        </w:rPr>
        <w:t xml:space="preserve">will </w:t>
      </w:r>
      <w:r w:rsidR="00750C68">
        <w:rPr>
          <w:lang w:val="en-US" w:eastAsia="x-none"/>
        </w:rPr>
        <w:t xml:space="preserve">experience the same delay for SSB/SIB1 acquisition, but it would be </w:t>
      </w:r>
      <w:r w:rsidR="00314C53">
        <w:rPr>
          <w:lang w:val="en-US" w:eastAsia="x-none"/>
        </w:rPr>
        <w:t xml:space="preserve">towards </w:t>
      </w:r>
      <w:r>
        <w:rPr>
          <w:lang w:val="en-US" w:eastAsia="x-none"/>
        </w:rPr>
        <w:t>the anchor cell.</w:t>
      </w:r>
      <w:r w:rsidR="00314C53">
        <w:rPr>
          <w:lang w:val="en-US" w:eastAsia="x-none"/>
        </w:rPr>
        <w:t xml:space="preserve"> </w:t>
      </w:r>
      <w:r w:rsidR="00D038FF">
        <w:rPr>
          <w:lang w:val="en-US" w:eastAsia="x-none"/>
        </w:rPr>
        <w:t>With i</w:t>
      </w:r>
      <w:r w:rsidR="00C57832">
        <w:rPr>
          <w:lang w:val="en-US" w:eastAsia="x-none"/>
        </w:rPr>
        <w:t>ncrea</w:t>
      </w:r>
      <w:r w:rsidR="00D038FF">
        <w:rPr>
          <w:lang w:val="en-US" w:eastAsia="x-none"/>
        </w:rPr>
        <w:t>sed</w:t>
      </w:r>
      <w:r w:rsidR="00C57832">
        <w:rPr>
          <w:lang w:val="en-US" w:eastAsia="x-none"/>
        </w:rPr>
        <w:t xml:space="preserve"> RO </w:t>
      </w:r>
      <w:r w:rsidR="00AE68ED">
        <w:rPr>
          <w:lang w:val="en-US" w:eastAsia="x-none"/>
        </w:rPr>
        <w:t>periodicity</w:t>
      </w:r>
      <w:r w:rsidR="008642DC">
        <w:rPr>
          <w:lang w:val="en-US" w:eastAsia="x-none"/>
        </w:rPr>
        <w:t xml:space="preserve">, the UPT is decreased </w:t>
      </w:r>
      <w:r w:rsidR="00642843">
        <w:rPr>
          <w:lang w:val="en-US" w:eastAsia="x-none"/>
        </w:rPr>
        <w:t xml:space="preserve">due to longer delay for the RRC Idle UE to complete the </w:t>
      </w:r>
      <w:r w:rsidR="00AE68ED">
        <w:rPr>
          <w:lang w:val="en-US" w:eastAsia="x-none"/>
        </w:rPr>
        <w:t>RA procedure</w:t>
      </w:r>
      <w:r w:rsidR="00642843">
        <w:rPr>
          <w:lang w:val="en-US" w:eastAsia="x-none"/>
        </w:rPr>
        <w:t xml:space="preserve">. </w:t>
      </w:r>
    </w:p>
    <w:p w14:paraId="4B031FC3" w14:textId="73F78285" w:rsidR="003E79C3" w:rsidRPr="003F7030" w:rsidRDefault="003E79C3" w:rsidP="003F7030">
      <w:pPr>
        <w:ind w:left="360"/>
        <w:jc w:val="center"/>
        <w:rPr>
          <w:lang w:val="en-US" w:eastAsia="x-none"/>
        </w:rPr>
      </w:pPr>
      <w:r>
        <w:rPr>
          <w:noProof/>
          <w:lang w:val="en-US" w:eastAsia="x-none"/>
        </w:rPr>
        <w:drawing>
          <wp:inline distT="0" distB="0" distL="0" distR="0" wp14:anchorId="3F3C463A" wp14:editId="6F3B7C7C">
            <wp:extent cx="3084536" cy="1672814"/>
            <wp:effectExtent l="0" t="0" r="1905"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84536" cy="1672814"/>
                    </a:xfrm>
                    <a:prstGeom prst="rect">
                      <a:avLst/>
                    </a:prstGeom>
                    <a:noFill/>
                  </pic:spPr>
                </pic:pic>
              </a:graphicData>
            </a:graphic>
          </wp:inline>
        </w:drawing>
      </w:r>
      <w:r w:rsidR="0082757D">
        <w:rPr>
          <w:noProof/>
          <w:lang w:val="en-US" w:eastAsia="x-none"/>
        </w:rPr>
        <w:drawing>
          <wp:inline distT="0" distB="0" distL="0" distR="0" wp14:anchorId="418B6FF5" wp14:editId="6EEE1959">
            <wp:extent cx="2966738" cy="1673474"/>
            <wp:effectExtent l="0" t="0" r="5080" b="317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34958" cy="1711956"/>
                    </a:xfrm>
                    <a:prstGeom prst="rect">
                      <a:avLst/>
                    </a:prstGeom>
                    <a:noFill/>
                  </pic:spPr>
                </pic:pic>
              </a:graphicData>
            </a:graphic>
          </wp:inline>
        </w:drawing>
      </w:r>
    </w:p>
    <w:p w14:paraId="090FBBD6" w14:textId="2A648AAB" w:rsidR="00C22FC0" w:rsidRDefault="003C1209" w:rsidP="00ED3006">
      <w:pPr>
        <w:pStyle w:val="ListParagraph"/>
        <w:numPr>
          <w:ilvl w:val="0"/>
          <w:numId w:val="58"/>
        </w:numPr>
        <w:jc w:val="center"/>
      </w:pPr>
      <w:r w:rsidRPr="003F7030">
        <w:rPr>
          <w:i/>
          <w:iCs/>
          <w:lang w:val="en-US" w:eastAsia="x-none"/>
        </w:rPr>
        <w:t>RO periodicity=</w:t>
      </w:r>
      <w:r w:rsidR="00B317AF">
        <w:rPr>
          <w:i/>
          <w:iCs/>
          <w:lang w:val="en-US" w:eastAsia="x-none"/>
        </w:rPr>
        <w:t>2</w:t>
      </w:r>
      <w:r w:rsidRPr="003F7030">
        <w:rPr>
          <w:i/>
          <w:iCs/>
          <w:lang w:val="en-US" w:eastAsia="x-none"/>
        </w:rPr>
        <w:t>0 ms</w:t>
      </w:r>
    </w:p>
    <w:p w14:paraId="414E1B25" w14:textId="49A427EE" w:rsidR="005010CE" w:rsidRPr="00B317AF" w:rsidRDefault="002743A4" w:rsidP="003F7030">
      <w:pPr>
        <w:pStyle w:val="Caption"/>
        <w:jc w:val="center"/>
      </w:pPr>
      <w:r>
        <w:rPr>
          <w:noProof/>
        </w:rPr>
        <w:lastRenderedPageBreak/>
        <w:drawing>
          <wp:inline distT="0" distB="0" distL="0" distR="0" wp14:anchorId="3AD420B3" wp14:editId="0AF64CB2">
            <wp:extent cx="3099311" cy="1687735"/>
            <wp:effectExtent l="0" t="0" r="2540" b="698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99311" cy="1687735"/>
                    </a:xfrm>
                    <a:prstGeom prst="rect">
                      <a:avLst/>
                    </a:prstGeom>
                    <a:noFill/>
                  </pic:spPr>
                </pic:pic>
              </a:graphicData>
            </a:graphic>
          </wp:inline>
        </w:drawing>
      </w:r>
      <w:r w:rsidR="0094407A">
        <w:rPr>
          <w:noProof/>
        </w:rPr>
        <w:drawing>
          <wp:inline distT="0" distB="0" distL="0" distR="0" wp14:anchorId="4935E3F9" wp14:editId="7423D982">
            <wp:extent cx="3009089" cy="1690133"/>
            <wp:effectExtent l="0" t="0" r="127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09089" cy="1690133"/>
                    </a:xfrm>
                    <a:prstGeom prst="rect">
                      <a:avLst/>
                    </a:prstGeom>
                    <a:noFill/>
                  </pic:spPr>
                </pic:pic>
              </a:graphicData>
            </a:graphic>
          </wp:inline>
        </w:drawing>
      </w:r>
    </w:p>
    <w:p w14:paraId="010E76F7" w14:textId="32964928" w:rsidR="00C22FC0" w:rsidRPr="003F7030" w:rsidRDefault="00B317AF" w:rsidP="003F7030">
      <w:pPr>
        <w:pStyle w:val="ListParagraph"/>
        <w:numPr>
          <w:ilvl w:val="0"/>
          <w:numId w:val="58"/>
        </w:numPr>
        <w:jc w:val="center"/>
        <w:rPr>
          <w:i/>
          <w:iCs/>
          <w:lang w:val="en-US"/>
        </w:rPr>
      </w:pPr>
      <w:r w:rsidRPr="00E33BD2">
        <w:rPr>
          <w:i/>
          <w:iCs/>
          <w:lang w:val="en-US" w:eastAsia="x-none"/>
        </w:rPr>
        <w:t>RO periodicity=</w:t>
      </w:r>
      <w:r>
        <w:rPr>
          <w:i/>
          <w:iCs/>
          <w:lang w:val="en-US" w:eastAsia="x-none"/>
        </w:rPr>
        <w:t>160</w:t>
      </w:r>
      <w:r w:rsidRPr="00E33BD2">
        <w:rPr>
          <w:i/>
          <w:iCs/>
          <w:lang w:val="en-US" w:eastAsia="x-none"/>
        </w:rPr>
        <w:t xml:space="preserve"> ms</w:t>
      </w:r>
    </w:p>
    <w:p w14:paraId="3C64FDBA" w14:textId="61908A17" w:rsidR="003A3F59" w:rsidRPr="002A7F22" w:rsidRDefault="003A3F59" w:rsidP="003F7030">
      <w:pPr>
        <w:pStyle w:val="Caption"/>
        <w:jc w:val="center"/>
        <w:rPr>
          <w:lang w:val="en-US"/>
        </w:rPr>
      </w:pPr>
      <w:bookmarkStart w:id="32" w:name="_Ref115433874"/>
      <w:r>
        <w:t xml:space="preserve">Figure </w:t>
      </w:r>
      <w:r w:rsidR="00A5260C">
        <w:fldChar w:fldCharType="begin"/>
      </w:r>
      <w:r w:rsidR="00A5260C">
        <w:instrText xml:space="preserve"> SEQ Figure \* ARABIC </w:instrText>
      </w:r>
      <w:r w:rsidR="00A5260C">
        <w:fldChar w:fldCharType="separate"/>
      </w:r>
      <w:r>
        <w:rPr>
          <w:noProof/>
        </w:rPr>
        <w:t>5</w:t>
      </w:r>
      <w:r w:rsidR="00A5260C">
        <w:rPr>
          <w:noProof/>
        </w:rPr>
        <w:fldChar w:fldCharType="end"/>
      </w:r>
      <w:bookmarkEnd w:id="32"/>
      <w:r>
        <w:rPr>
          <w:lang w:val="en-US"/>
        </w:rPr>
        <w:t>: ES gain and impact on UPT from SSB&amp;SIB1-less operation in ES CC</w:t>
      </w:r>
    </w:p>
    <w:p w14:paraId="6C9772C3" w14:textId="77777777" w:rsidR="00622091" w:rsidRPr="003F7030" w:rsidRDefault="00622091" w:rsidP="006625C7">
      <w:pPr>
        <w:jc w:val="both"/>
        <w:rPr>
          <w:b/>
          <w:sz w:val="22"/>
          <w:szCs w:val="22"/>
          <w:lang w:val="en-US"/>
        </w:rPr>
      </w:pPr>
    </w:p>
    <w:bookmarkEnd w:id="3"/>
    <w:bookmarkEnd w:id="4"/>
    <w:bookmarkEnd w:id="5"/>
    <w:bookmarkEnd w:id="6"/>
    <w:p w14:paraId="65C21E12" w14:textId="0C108D41" w:rsidR="00C62DF1" w:rsidRDefault="00931B76" w:rsidP="00C62DF1">
      <w:pPr>
        <w:pStyle w:val="Heading1"/>
        <w:tabs>
          <w:tab w:val="num" w:pos="709"/>
        </w:tabs>
        <w:ind w:left="709" w:hanging="709"/>
        <w:rPr>
          <w:lang w:val="en-US"/>
        </w:rPr>
      </w:pPr>
      <w:r w:rsidRPr="002651FD">
        <w:rPr>
          <w:lang w:val="en-US"/>
        </w:rPr>
        <w:t>Conclusions</w:t>
      </w:r>
    </w:p>
    <w:p w14:paraId="265842C1" w14:textId="6F2381F4" w:rsidR="00B85547" w:rsidRDefault="004E3023" w:rsidP="00744D99">
      <w:pPr>
        <w:jc w:val="both"/>
        <w:rPr>
          <w:bCs/>
          <w:sz w:val="22"/>
          <w:szCs w:val="22"/>
        </w:rPr>
      </w:pPr>
      <w:r w:rsidRPr="00744D99">
        <w:rPr>
          <w:bCs/>
          <w:sz w:val="22"/>
          <w:szCs w:val="22"/>
        </w:rPr>
        <w:t>In this contribution, we discussed the aspects on the BS energy consumption, the evaluation methodology and ES results, and we have the following observations and proposals:</w:t>
      </w:r>
    </w:p>
    <w:p w14:paraId="6568992B" w14:textId="77777777" w:rsidR="00437AF7" w:rsidRPr="00AB7280" w:rsidRDefault="00437AF7" w:rsidP="00437AF7">
      <w:pPr>
        <w:jc w:val="both"/>
        <w:rPr>
          <w:b/>
          <w:sz w:val="22"/>
          <w:szCs w:val="22"/>
          <w:lang w:val="en-US"/>
        </w:rPr>
      </w:pPr>
      <w:r>
        <w:rPr>
          <w:b/>
          <w:sz w:val="22"/>
          <w:szCs w:val="22"/>
          <w:lang w:val="en-US"/>
        </w:rPr>
        <w:t>Observation</w:t>
      </w:r>
      <w:r w:rsidRPr="00A136D7">
        <w:rPr>
          <w:b/>
          <w:sz w:val="22"/>
          <w:szCs w:val="22"/>
          <w:lang w:val="en-US"/>
        </w:rPr>
        <w:t>-</w:t>
      </w:r>
      <w:r>
        <w:rPr>
          <w:b/>
          <w:sz w:val="22"/>
          <w:szCs w:val="22"/>
          <w:lang w:val="en-US"/>
        </w:rPr>
        <w:t>1</w:t>
      </w:r>
      <w:r w:rsidRPr="00A136D7">
        <w:rPr>
          <w:b/>
          <w:sz w:val="22"/>
          <w:szCs w:val="22"/>
          <w:lang w:val="en-US"/>
        </w:rPr>
        <w:t xml:space="preserve">: </w:t>
      </w:r>
      <w:r>
        <w:rPr>
          <w:b/>
          <w:sz w:val="22"/>
          <w:szCs w:val="22"/>
          <w:lang w:val="en-US"/>
        </w:rPr>
        <w:t>A</w:t>
      </w:r>
      <w:r w:rsidRPr="00AB7280">
        <w:rPr>
          <w:b/>
          <w:sz w:val="22"/>
          <w:szCs w:val="22"/>
          <w:lang w:val="en-US"/>
        </w:rPr>
        <w:t xml:space="preserve">dopting two categories for the </w:t>
      </w:r>
      <w:r w:rsidRPr="00A136D7">
        <w:rPr>
          <w:b/>
          <w:sz w:val="22"/>
          <w:szCs w:val="22"/>
          <w:lang w:val="en-US"/>
        </w:rPr>
        <w:t>BS power consumption model</w:t>
      </w:r>
      <w:r w:rsidRPr="00AB7280">
        <w:rPr>
          <w:b/>
          <w:sz w:val="22"/>
          <w:szCs w:val="22"/>
          <w:lang w:val="en-US"/>
        </w:rPr>
        <w:t xml:space="preserve"> may raise issues </w:t>
      </w:r>
      <w:r>
        <w:rPr>
          <w:b/>
          <w:sz w:val="22"/>
          <w:szCs w:val="22"/>
          <w:lang w:val="en-US"/>
        </w:rPr>
        <w:t>in generating meaningful conclusions on the proposed NW ES techniques for future discussions</w:t>
      </w:r>
      <w:r w:rsidRPr="00AB7280">
        <w:rPr>
          <w:b/>
          <w:sz w:val="22"/>
          <w:szCs w:val="22"/>
          <w:lang w:val="en-US"/>
        </w:rPr>
        <w:t>.</w:t>
      </w:r>
    </w:p>
    <w:p w14:paraId="78C8FECE" w14:textId="77777777" w:rsidR="00437AF7" w:rsidRPr="00AB7280" w:rsidRDefault="00437AF7" w:rsidP="00437AF7">
      <w:pPr>
        <w:jc w:val="both"/>
        <w:rPr>
          <w:b/>
          <w:sz w:val="22"/>
          <w:szCs w:val="22"/>
          <w:lang w:val="en-US"/>
        </w:rPr>
      </w:pPr>
      <w:r>
        <w:rPr>
          <w:b/>
          <w:sz w:val="22"/>
          <w:szCs w:val="22"/>
          <w:lang w:val="en-US"/>
        </w:rPr>
        <w:t>Proposal-1: Discuss on the practical hardware feasibility for supporting the Category 1 and Category 2, and capture the discussion outcome in the TR for future reference.</w:t>
      </w:r>
    </w:p>
    <w:p w14:paraId="68E1D5D9" w14:textId="77777777" w:rsidR="00437AF7" w:rsidRDefault="00437AF7" w:rsidP="00437AF7">
      <w:pPr>
        <w:spacing w:afterLines="50" w:after="120"/>
        <w:jc w:val="both"/>
        <w:rPr>
          <w:b/>
          <w:sz w:val="22"/>
          <w:szCs w:val="22"/>
          <w:lang w:val="en-US"/>
        </w:rPr>
      </w:pPr>
      <w:r>
        <w:rPr>
          <w:b/>
          <w:sz w:val="22"/>
          <w:szCs w:val="22"/>
          <w:lang w:val="en-US"/>
        </w:rPr>
        <w:t>Observation-2</w:t>
      </w:r>
      <w:r>
        <w:rPr>
          <w:b/>
          <w:sz w:val="22"/>
          <w:szCs w:val="22"/>
          <w:lang w:val="en-US"/>
        </w:rPr>
        <w:fldChar w:fldCharType="begin"/>
      </w:r>
      <w:r>
        <w:rPr>
          <w:b/>
          <w:sz w:val="22"/>
          <w:szCs w:val="22"/>
          <w:lang w:val="en-US"/>
        </w:rPr>
        <w:instrText>seq Observation-</w:instrText>
      </w:r>
      <w:r>
        <w:rPr>
          <w:b/>
          <w:sz w:val="22"/>
          <w:szCs w:val="22"/>
          <w:lang w:val="en-US"/>
        </w:rPr>
        <w:fldChar w:fldCharType="end"/>
      </w:r>
      <w:r>
        <w:rPr>
          <w:b/>
          <w:sz w:val="22"/>
          <w:szCs w:val="22"/>
          <w:lang w:val="en-US"/>
        </w:rPr>
        <w:t>: Due to the smaller number of Tx/Rx and reduced transmit power with reference configuration Set 2 as compared to Set 1, the value of relative power that is to be agreed (after the value averaging among companies) should be at least smaller than the corresponding value agreed for Set 1.</w:t>
      </w:r>
    </w:p>
    <w:p w14:paraId="3AD5CAE9" w14:textId="77777777" w:rsidR="00437AF7" w:rsidRDefault="00437AF7" w:rsidP="00437AF7">
      <w:pPr>
        <w:spacing w:afterLines="50" w:after="120"/>
        <w:jc w:val="both"/>
        <w:rPr>
          <w:b/>
          <w:sz w:val="22"/>
          <w:szCs w:val="22"/>
          <w:lang w:val="en-US"/>
        </w:rPr>
      </w:pPr>
      <w:r w:rsidRPr="00E22DA6">
        <w:rPr>
          <w:b/>
          <w:sz w:val="22"/>
          <w:szCs w:val="22"/>
          <w:lang w:val="en-US"/>
        </w:rPr>
        <w:t>Proposal-</w:t>
      </w:r>
      <w:r>
        <w:rPr>
          <w:b/>
          <w:sz w:val="22"/>
          <w:szCs w:val="22"/>
          <w:lang w:val="en-US"/>
        </w:rPr>
        <w:t>2:</w:t>
      </w:r>
      <w:r w:rsidRPr="00E22DA6">
        <w:rPr>
          <w:b/>
          <w:sz w:val="22"/>
          <w:szCs w:val="22"/>
          <w:lang w:val="en-US"/>
        </w:rPr>
        <w:t xml:space="preserve"> RAN1 </w:t>
      </w:r>
      <w:r>
        <w:rPr>
          <w:b/>
          <w:sz w:val="22"/>
          <w:szCs w:val="22"/>
          <w:lang w:val="en-US"/>
        </w:rPr>
        <w:t xml:space="preserve">to </w:t>
      </w:r>
      <w:r w:rsidRPr="00E22DA6">
        <w:rPr>
          <w:b/>
          <w:sz w:val="22"/>
          <w:szCs w:val="22"/>
          <w:lang w:val="en-US"/>
        </w:rPr>
        <w:t xml:space="preserve">agree </w:t>
      </w:r>
      <w:r>
        <w:rPr>
          <w:b/>
          <w:sz w:val="22"/>
          <w:szCs w:val="22"/>
          <w:lang w:val="en-US"/>
        </w:rPr>
        <w:t xml:space="preserve">on </w:t>
      </w:r>
      <w:r w:rsidRPr="00E22DA6">
        <w:rPr>
          <w:b/>
          <w:sz w:val="22"/>
          <w:szCs w:val="22"/>
          <w:lang w:val="en-US"/>
        </w:rPr>
        <w:t xml:space="preserve">the relative power for reference configuration Set 2 FR1 </w:t>
      </w:r>
      <w:r>
        <w:rPr>
          <w:b/>
          <w:sz w:val="22"/>
          <w:szCs w:val="22"/>
          <w:lang w:val="en-US"/>
        </w:rPr>
        <w:t xml:space="preserve">according to the values </w:t>
      </w:r>
      <w:r w:rsidRPr="00E22DA6">
        <w:rPr>
          <w:b/>
          <w:sz w:val="22"/>
          <w:szCs w:val="22"/>
          <w:lang w:val="en-US"/>
        </w:rPr>
        <w:t xml:space="preserve">provided in </w:t>
      </w:r>
      <w:r w:rsidRPr="00E22DA6">
        <w:rPr>
          <w:b/>
          <w:sz w:val="22"/>
          <w:szCs w:val="22"/>
          <w:lang w:val="en-US"/>
        </w:rPr>
        <w:fldChar w:fldCharType="begin"/>
      </w:r>
      <w:r w:rsidRPr="00E22DA6">
        <w:rPr>
          <w:b/>
          <w:sz w:val="22"/>
          <w:szCs w:val="22"/>
          <w:lang w:val="en-US"/>
        </w:rPr>
        <w:instrText xml:space="preserve"> REF _Ref113867490 \h  \* MERGEFORMAT </w:instrText>
      </w:r>
      <w:r w:rsidRPr="00E22DA6">
        <w:rPr>
          <w:b/>
          <w:sz w:val="22"/>
          <w:szCs w:val="22"/>
          <w:lang w:val="en-US"/>
        </w:rPr>
      </w:r>
      <w:r w:rsidRPr="00E22DA6">
        <w:rPr>
          <w:b/>
          <w:sz w:val="22"/>
          <w:szCs w:val="22"/>
          <w:lang w:val="en-US"/>
        </w:rPr>
        <w:fldChar w:fldCharType="separate"/>
      </w:r>
      <w:r w:rsidRPr="00E22DA6">
        <w:rPr>
          <w:b/>
          <w:sz w:val="22"/>
          <w:szCs w:val="22"/>
          <w:lang w:val="en-US"/>
        </w:rPr>
        <w:t>Table 1</w:t>
      </w:r>
      <w:r w:rsidRPr="00E22DA6">
        <w:rPr>
          <w:b/>
          <w:sz w:val="22"/>
          <w:szCs w:val="22"/>
          <w:lang w:val="en-US"/>
        </w:rPr>
        <w:fldChar w:fldCharType="end"/>
      </w:r>
      <w:r w:rsidRPr="00E22DA6">
        <w:rPr>
          <w:b/>
          <w:sz w:val="22"/>
          <w:szCs w:val="22"/>
          <w:lang w:val="en-US"/>
        </w:rPr>
        <w:t xml:space="preserve">. </w:t>
      </w:r>
    </w:p>
    <w:p w14:paraId="76B22F77" w14:textId="77777777" w:rsidR="00437AF7" w:rsidRPr="0099763D" w:rsidRDefault="00437AF7" w:rsidP="00437AF7">
      <w:pPr>
        <w:spacing w:afterLines="50" w:after="120"/>
        <w:jc w:val="both"/>
        <w:rPr>
          <w:b/>
          <w:sz w:val="22"/>
          <w:szCs w:val="22"/>
          <w:lang w:val="en-US"/>
        </w:rPr>
      </w:pPr>
      <w:r w:rsidRPr="00F7068E">
        <w:rPr>
          <w:b/>
          <w:sz w:val="22"/>
          <w:szCs w:val="22"/>
          <w:lang w:val="en-US"/>
        </w:rPr>
        <w:t>Proposal-</w:t>
      </w:r>
      <w:r>
        <w:rPr>
          <w:b/>
          <w:sz w:val="22"/>
          <w:szCs w:val="22"/>
          <w:lang w:val="en-US"/>
        </w:rPr>
        <w:t>3:</w:t>
      </w:r>
      <w:r w:rsidRPr="00F7068E">
        <w:rPr>
          <w:b/>
          <w:sz w:val="22"/>
          <w:szCs w:val="22"/>
          <w:lang w:val="en-US"/>
        </w:rPr>
        <w:t xml:space="preserve"> RAN1 to agree </w:t>
      </w:r>
      <w:r>
        <w:rPr>
          <w:b/>
          <w:sz w:val="22"/>
          <w:szCs w:val="22"/>
          <w:lang w:val="en-US"/>
        </w:rPr>
        <w:t xml:space="preserve">on </w:t>
      </w:r>
      <w:r w:rsidRPr="00F7068E">
        <w:rPr>
          <w:b/>
          <w:sz w:val="22"/>
          <w:szCs w:val="22"/>
          <w:lang w:val="en-US"/>
        </w:rPr>
        <w:t xml:space="preserve">the </w:t>
      </w:r>
      <w:r>
        <w:rPr>
          <w:b/>
          <w:sz w:val="22"/>
          <w:szCs w:val="22"/>
          <w:lang w:val="en-US"/>
        </w:rPr>
        <w:t>additional energy for BS state transition</w:t>
      </w:r>
      <w:r w:rsidRPr="00F7068E">
        <w:rPr>
          <w:b/>
          <w:sz w:val="22"/>
          <w:szCs w:val="22"/>
          <w:lang w:val="en-US"/>
        </w:rPr>
        <w:t xml:space="preserve"> </w:t>
      </w:r>
      <w:r>
        <w:rPr>
          <w:b/>
          <w:sz w:val="22"/>
          <w:szCs w:val="22"/>
          <w:lang w:val="en-US"/>
        </w:rPr>
        <w:t xml:space="preserve">based on Equation-1, and with values </w:t>
      </w:r>
      <w:r w:rsidRPr="00F7068E">
        <w:rPr>
          <w:b/>
          <w:sz w:val="22"/>
          <w:szCs w:val="22"/>
          <w:lang w:val="en-US"/>
        </w:rPr>
        <w:t xml:space="preserve">provided in </w:t>
      </w:r>
      <w:r w:rsidRPr="00F7068E">
        <w:rPr>
          <w:b/>
          <w:sz w:val="22"/>
          <w:szCs w:val="22"/>
          <w:lang w:val="en-US"/>
        </w:rPr>
        <w:fldChar w:fldCharType="begin"/>
      </w:r>
      <w:r w:rsidRPr="00F7068E">
        <w:rPr>
          <w:b/>
          <w:sz w:val="22"/>
          <w:szCs w:val="22"/>
          <w:lang w:val="en-US"/>
        </w:rPr>
        <w:instrText xml:space="preserve"> REF _Ref113887753 \h  \* MERGEFORMAT </w:instrText>
      </w:r>
      <w:r w:rsidRPr="00F7068E">
        <w:rPr>
          <w:b/>
          <w:sz w:val="22"/>
          <w:szCs w:val="22"/>
          <w:lang w:val="en-US"/>
        </w:rPr>
      </w:r>
      <w:r w:rsidRPr="00F7068E">
        <w:rPr>
          <w:b/>
          <w:sz w:val="22"/>
          <w:szCs w:val="22"/>
          <w:lang w:val="en-US"/>
        </w:rPr>
        <w:fldChar w:fldCharType="separate"/>
      </w:r>
      <w:r w:rsidRPr="00F7068E">
        <w:rPr>
          <w:b/>
          <w:sz w:val="22"/>
          <w:szCs w:val="22"/>
        </w:rPr>
        <w:t xml:space="preserve">Table </w:t>
      </w:r>
      <w:r w:rsidRPr="00F7068E">
        <w:rPr>
          <w:b/>
          <w:noProof/>
          <w:sz w:val="22"/>
          <w:szCs w:val="22"/>
        </w:rPr>
        <w:t>2</w:t>
      </w:r>
      <w:r w:rsidRPr="00F7068E">
        <w:rPr>
          <w:b/>
          <w:sz w:val="22"/>
          <w:szCs w:val="22"/>
          <w:lang w:val="en-US"/>
        </w:rPr>
        <w:fldChar w:fldCharType="end"/>
      </w:r>
      <w:r>
        <w:rPr>
          <w:b/>
          <w:sz w:val="22"/>
          <w:szCs w:val="22"/>
          <w:lang w:val="en-US"/>
        </w:rPr>
        <w:t xml:space="preserve"> for Set 1 and Set 2 FR1.</w:t>
      </w:r>
      <w:r w:rsidRPr="00F7068E">
        <w:rPr>
          <w:b/>
          <w:sz w:val="22"/>
          <w:szCs w:val="22"/>
          <w:lang w:val="en-US"/>
        </w:rPr>
        <w:fldChar w:fldCharType="begin"/>
      </w:r>
      <w:r w:rsidRPr="00F7068E">
        <w:rPr>
          <w:b/>
          <w:sz w:val="22"/>
          <w:szCs w:val="22"/>
          <w:lang w:val="en-US"/>
        </w:rPr>
        <w:instrText xml:space="preserve"> REF _Ref113867490 \h  \* MERGEFORMAT </w:instrText>
      </w:r>
      <w:r w:rsidRPr="00F7068E">
        <w:rPr>
          <w:b/>
          <w:sz w:val="22"/>
          <w:szCs w:val="22"/>
          <w:lang w:val="en-US"/>
        </w:rPr>
      </w:r>
      <w:r w:rsidR="00A6759B">
        <w:rPr>
          <w:b/>
          <w:sz w:val="22"/>
          <w:szCs w:val="22"/>
          <w:lang w:val="en-US"/>
        </w:rPr>
        <w:fldChar w:fldCharType="separate"/>
      </w:r>
      <w:r w:rsidRPr="00F7068E">
        <w:rPr>
          <w:b/>
          <w:sz w:val="22"/>
          <w:szCs w:val="22"/>
          <w:lang w:val="en-US"/>
        </w:rPr>
        <w:fldChar w:fldCharType="end"/>
      </w:r>
    </w:p>
    <w:p w14:paraId="6ACDFD9F" w14:textId="77777777" w:rsidR="00437AF7" w:rsidRDefault="00437AF7" w:rsidP="00437AF7">
      <w:pPr>
        <w:jc w:val="both"/>
        <w:rPr>
          <w:b/>
          <w:sz w:val="22"/>
          <w:szCs w:val="22"/>
          <w:lang w:val="en-US"/>
        </w:rPr>
      </w:pPr>
      <w:r w:rsidRPr="00912BBE">
        <w:rPr>
          <w:b/>
          <w:sz w:val="22"/>
          <w:szCs w:val="22"/>
          <w:lang w:val="en-US"/>
        </w:rPr>
        <w:t>Observation-</w:t>
      </w:r>
      <w:r>
        <w:rPr>
          <w:b/>
          <w:sz w:val="22"/>
          <w:szCs w:val="22"/>
          <w:lang w:val="en-US"/>
        </w:rPr>
        <w:t>3</w:t>
      </w:r>
      <w:r w:rsidRPr="00912BBE">
        <w:rPr>
          <w:b/>
          <w:sz w:val="22"/>
          <w:szCs w:val="22"/>
          <w:lang w:val="en-US"/>
        </w:rPr>
        <w:t>:</w:t>
      </w:r>
      <w:r>
        <w:rPr>
          <w:b/>
          <w:sz w:val="22"/>
          <w:szCs w:val="22"/>
          <w:lang w:val="en-US"/>
        </w:rPr>
        <w:t xml:space="preserve"> Only the power consumption of the </w:t>
      </w:r>
      <w:r w:rsidRPr="001A05D2">
        <w:rPr>
          <w:b/>
          <w:sz w:val="22"/>
          <w:szCs w:val="22"/>
          <w:lang w:val="en-US"/>
        </w:rPr>
        <w:t xml:space="preserve">BS </w:t>
      </w:r>
      <w:r>
        <w:rPr>
          <w:b/>
          <w:sz w:val="22"/>
          <w:szCs w:val="22"/>
          <w:lang w:val="en-US"/>
        </w:rPr>
        <w:t>in active state is scalable, i.e. BS in Active DL and Active UL.</w:t>
      </w:r>
    </w:p>
    <w:p w14:paraId="7B87A4FC" w14:textId="77777777" w:rsidR="00437AF7" w:rsidRDefault="00437AF7" w:rsidP="00437AF7">
      <w:pPr>
        <w:jc w:val="both"/>
        <w:rPr>
          <w:b/>
          <w:sz w:val="22"/>
          <w:szCs w:val="22"/>
          <w:lang w:val="en-US"/>
        </w:rPr>
      </w:pPr>
      <w:r w:rsidRPr="00912BBE">
        <w:rPr>
          <w:b/>
          <w:sz w:val="22"/>
          <w:szCs w:val="22"/>
          <w:lang w:val="en-US"/>
        </w:rPr>
        <w:t>Observation-</w:t>
      </w:r>
      <w:r>
        <w:rPr>
          <w:b/>
          <w:sz w:val="22"/>
          <w:szCs w:val="22"/>
          <w:lang w:val="en-US"/>
        </w:rPr>
        <w:t>4</w:t>
      </w:r>
      <w:r w:rsidRPr="00912BBE">
        <w:rPr>
          <w:b/>
          <w:sz w:val="22"/>
          <w:szCs w:val="22"/>
          <w:lang w:val="en-US"/>
        </w:rPr>
        <w:t>:</w:t>
      </w:r>
      <w:r>
        <w:rPr>
          <w:b/>
          <w:sz w:val="22"/>
          <w:szCs w:val="22"/>
          <w:lang w:val="en-US"/>
        </w:rPr>
        <w:t xml:space="preserve"> </w:t>
      </w:r>
      <w:r w:rsidRPr="001A05D2">
        <w:rPr>
          <w:b/>
          <w:sz w:val="22"/>
          <w:szCs w:val="22"/>
          <w:lang w:val="en-US"/>
        </w:rPr>
        <w:t xml:space="preserve">The </w:t>
      </w:r>
      <w:r>
        <w:rPr>
          <w:b/>
          <w:sz w:val="22"/>
          <w:szCs w:val="22"/>
          <w:lang w:val="en-US"/>
        </w:rPr>
        <w:t>power</w:t>
      </w:r>
      <w:r w:rsidRPr="001A05D2">
        <w:rPr>
          <w:b/>
          <w:sz w:val="22"/>
          <w:szCs w:val="22"/>
          <w:lang w:val="en-US"/>
        </w:rPr>
        <w:t xml:space="preserve"> consumption of the BS </w:t>
      </w:r>
      <w:r>
        <w:rPr>
          <w:b/>
          <w:sz w:val="22"/>
          <w:szCs w:val="22"/>
          <w:lang w:val="en-US"/>
        </w:rPr>
        <w:t xml:space="preserve">in active state can be scaled </w:t>
      </w:r>
      <w:r w:rsidRPr="00327610">
        <w:rPr>
          <w:b/>
          <w:sz w:val="22"/>
          <w:szCs w:val="22"/>
          <w:lang w:val="en-US"/>
        </w:rPr>
        <w:t>in time-domain, frequency-domain, spatial/antenna-domain, and power-domain</w:t>
      </w:r>
      <w:r>
        <w:rPr>
          <w:b/>
          <w:sz w:val="22"/>
          <w:szCs w:val="22"/>
          <w:lang w:val="en-US"/>
        </w:rPr>
        <w:t>.</w:t>
      </w:r>
    </w:p>
    <w:p w14:paraId="1E67F665" w14:textId="77777777" w:rsidR="00437AF7" w:rsidRDefault="00437AF7" w:rsidP="00437AF7">
      <w:pPr>
        <w:jc w:val="both"/>
        <w:rPr>
          <w:b/>
          <w:sz w:val="22"/>
          <w:szCs w:val="22"/>
          <w:lang w:val="en-US"/>
        </w:rPr>
      </w:pPr>
      <w:r w:rsidRPr="00DD0CBF">
        <w:rPr>
          <w:b/>
          <w:sz w:val="22"/>
          <w:szCs w:val="22"/>
          <w:lang w:val="en-US"/>
        </w:rPr>
        <w:t>Observation-</w:t>
      </w:r>
      <w:r>
        <w:rPr>
          <w:b/>
          <w:sz w:val="22"/>
          <w:szCs w:val="22"/>
          <w:lang w:val="en-US"/>
        </w:rPr>
        <w:t>5</w:t>
      </w:r>
      <w:r w:rsidRPr="00DD0CBF">
        <w:rPr>
          <w:b/>
          <w:sz w:val="22"/>
          <w:szCs w:val="22"/>
          <w:lang w:val="en-US"/>
        </w:rPr>
        <w:t xml:space="preserve">: The BS power consumption in Active DL state can be divided into a dynamic part </w:t>
      </w:r>
      <m:oMath>
        <m:sSub>
          <m:sSubPr>
            <m:ctrlPr>
              <w:rPr>
                <w:rFonts w:ascii="Cambria Math" w:eastAsia="Times New Roman" w:hAnsi="Cambria Math"/>
                <w:b/>
                <w:bCs/>
                <w:i/>
                <w:iCs/>
                <w:sz w:val="22"/>
                <w:szCs w:val="22"/>
              </w:rPr>
            </m:ctrlPr>
          </m:sSubPr>
          <m:e>
            <m:r>
              <m:rPr>
                <m:sty m:val="bi"/>
              </m:rPr>
              <w:rPr>
                <w:rFonts w:ascii="Cambria Math" w:eastAsia="Times New Roman" w:hAnsi="Cambria Math"/>
                <w:sz w:val="22"/>
                <w:szCs w:val="22"/>
                <w:lang w:val="en-US"/>
              </w:rPr>
              <m:t>P</m:t>
            </m:r>
          </m:e>
          <m:sub>
            <m:r>
              <m:rPr>
                <m:sty m:val="bi"/>
              </m:rPr>
              <w:rPr>
                <w:rFonts w:ascii="Cambria Math" w:eastAsia="Times New Roman" w:hAnsi="Cambria Math"/>
                <w:sz w:val="22"/>
                <w:szCs w:val="22"/>
                <w:lang w:val="en-US"/>
              </w:rPr>
              <m:t>dynamic</m:t>
            </m:r>
          </m:sub>
        </m:sSub>
      </m:oMath>
      <w:r>
        <w:rPr>
          <w:b/>
          <w:sz w:val="22"/>
          <w:szCs w:val="22"/>
          <w:lang w:val="en-US"/>
        </w:rPr>
        <w:t xml:space="preserve"> </w:t>
      </w:r>
      <w:r w:rsidRPr="00DD0CBF">
        <w:rPr>
          <w:b/>
          <w:sz w:val="22"/>
          <w:szCs w:val="22"/>
          <w:lang w:val="en-US"/>
        </w:rPr>
        <w:t>that depends on the number of active Tx and transmit power</w:t>
      </w:r>
      <w:r>
        <w:rPr>
          <w:b/>
          <w:sz w:val="22"/>
          <w:szCs w:val="22"/>
          <w:lang w:val="en-US"/>
        </w:rPr>
        <w:t>,</w:t>
      </w:r>
      <w:r w:rsidRPr="00DD0CBF">
        <w:rPr>
          <w:b/>
          <w:sz w:val="22"/>
          <w:szCs w:val="22"/>
          <w:lang w:val="en-US"/>
        </w:rPr>
        <w:t xml:space="preserve"> and a static part </w:t>
      </w:r>
      <m:oMath>
        <m:sSub>
          <m:sSubPr>
            <m:ctrlPr>
              <w:rPr>
                <w:rFonts w:ascii="Cambria Math" w:eastAsia="Times New Roman" w:hAnsi="Cambria Math"/>
                <w:b/>
                <w:bCs/>
                <w:i/>
                <w:iCs/>
                <w:sz w:val="22"/>
                <w:szCs w:val="22"/>
              </w:rPr>
            </m:ctrlPr>
          </m:sSubPr>
          <m:e>
            <m:r>
              <m:rPr>
                <m:sty m:val="bi"/>
              </m:rPr>
              <w:rPr>
                <w:rFonts w:ascii="Cambria Math" w:eastAsia="Times New Roman" w:hAnsi="Cambria Math"/>
                <w:sz w:val="22"/>
                <w:szCs w:val="22"/>
                <w:lang w:val="en-US"/>
              </w:rPr>
              <m:t>P</m:t>
            </m:r>
          </m:e>
          <m:sub>
            <m:r>
              <m:rPr>
                <m:sty m:val="bi"/>
              </m:rPr>
              <w:rPr>
                <w:rFonts w:ascii="Cambria Math" w:eastAsia="Times New Roman" w:hAnsi="Cambria Math"/>
                <w:sz w:val="22"/>
                <w:szCs w:val="22"/>
                <w:lang w:val="en-US"/>
              </w:rPr>
              <m:t>static</m:t>
            </m:r>
          </m:sub>
        </m:sSub>
      </m:oMath>
      <w:r>
        <w:rPr>
          <w:b/>
          <w:bCs/>
          <w:iCs/>
          <w:sz w:val="22"/>
          <w:szCs w:val="22"/>
        </w:rPr>
        <w:t xml:space="preserve"> </w:t>
      </w:r>
      <w:r w:rsidRPr="00DD0CBF">
        <w:rPr>
          <w:b/>
          <w:sz w:val="22"/>
          <w:szCs w:val="22"/>
          <w:lang w:val="en-US"/>
        </w:rPr>
        <w:t>that is fixed with respect to the reference configuration.</w:t>
      </w:r>
      <w:r>
        <w:rPr>
          <w:b/>
          <w:sz w:val="22"/>
          <w:szCs w:val="22"/>
          <w:lang w:val="en-US"/>
        </w:rPr>
        <w:t xml:space="preserve"> </w:t>
      </w:r>
    </w:p>
    <w:p w14:paraId="15643944" w14:textId="77777777" w:rsidR="00437AF7" w:rsidRDefault="00437AF7" w:rsidP="00437AF7">
      <w:pPr>
        <w:jc w:val="both"/>
        <w:rPr>
          <w:b/>
          <w:sz w:val="22"/>
          <w:szCs w:val="22"/>
          <w:lang w:val="en-US"/>
        </w:rPr>
      </w:pPr>
      <w:r w:rsidRPr="00951568">
        <w:rPr>
          <w:b/>
          <w:sz w:val="22"/>
          <w:szCs w:val="22"/>
          <w:lang w:val="en-US"/>
        </w:rPr>
        <w:t>Observation-</w:t>
      </w:r>
      <w:r>
        <w:rPr>
          <w:b/>
          <w:sz w:val="22"/>
          <w:szCs w:val="22"/>
          <w:lang w:val="en-US"/>
        </w:rPr>
        <w:t>6</w:t>
      </w:r>
      <w:r w:rsidRPr="00951568">
        <w:rPr>
          <w:b/>
          <w:sz w:val="22"/>
          <w:szCs w:val="22"/>
          <w:lang w:val="en-US"/>
        </w:rPr>
        <w:t>: The static BS power consumption</w:t>
      </w:r>
      <w:r>
        <w:rPr>
          <w:b/>
          <w:sz w:val="22"/>
          <w:szCs w:val="22"/>
          <w:lang w:val="en-US"/>
        </w:rPr>
        <w:t xml:space="preserve"> </w:t>
      </w:r>
      <m:oMath>
        <m:sSub>
          <m:sSubPr>
            <m:ctrlPr>
              <w:rPr>
                <w:rFonts w:ascii="Cambria Math" w:eastAsia="Times New Roman" w:hAnsi="Cambria Math"/>
                <w:b/>
                <w:bCs/>
                <w:i/>
                <w:iCs/>
                <w:sz w:val="22"/>
                <w:szCs w:val="22"/>
              </w:rPr>
            </m:ctrlPr>
          </m:sSubPr>
          <m:e>
            <m:r>
              <m:rPr>
                <m:sty m:val="bi"/>
              </m:rPr>
              <w:rPr>
                <w:rFonts w:ascii="Cambria Math" w:eastAsia="Times New Roman" w:hAnsi="Cambria Math"/>
                <w:sz w:val="22"/>
                <w:szCs w:val="22"/>
                <w:lang w:val="en-US"/>
              </w:rPr>
              <m:t>P</m:t>
            </m:r>
          </m:e>
          <m:sub>
            <m:r>
              <m:rPr>
                <m:sty m:val="bi"/>
              </m:rPr>
              <w:rPr>
                <w:rFonts w:ascii="Cambria Math" w:eastAsia="Times New Roman" w:hAnsi="Cambria Math"/>
                <w:sz w:val="22"/>
                <w:szCs w:val="22"/>
                <w:lang w:val="en-US"/>
              </w:rPr>
              <m:t>static</m:t>
            </m:r>
          </m:sub>
        </m:sSub>
      </m:oMath>
      <w:r>
        <w:rPr>
          <w:b/>
          <w:sz w:val="22"/>
          <w:szCs w:val="22"/>
          <w:lang w:val="en-US"/>
        </w:rPr>
        <w:t xml:space="preserve"> only </w:t>
      </w:r>
      <w:r w:rsidRPr="00951568">
        <w:rPr>
          <w:b/>
          <w:iCs/>
          <w:sz w:val="22"/>
          <w:szCs w:val="22"/>
        </w:rPr>
        <w:t xml:space="preserve">depends on </w:t>
      </w:r>
      <w:r w:rsidRPr="00951568">
        <w:rPr>
          <w:b/>
          <w:sz w:val="22"/>
          <w:szCs w:val="22"/>
          <w:lang w:val="en-US"/>
        </w:rPr>
        <w:t>the reference configuration</w:t>
      </w:r>
      <w:r>
        <w:rPr>
          <w:b/>
          <w:sz w:val="22"/>
          <w:szCs w:val="22"/>
          <w:lang w:val="en-US"/>
        </w:rPr>
        <w:t xml:space="preserve"> and it shall not be</w:t>
      </w:r>
      <w:r w:rsidRPr="00951568">
        <w:rPr>
          <w:b/>
          <w:sz w:val="22"/>
          <w:szCs w:val="22"/>
          <w:lang w:val="en-US"/>
        </w:rPr>
        <w:t xml:space="preserve"> scaled </w:t>
      </w:r>
      <w:r>
        <w:rPr>
          <w:b/>
          <w:sz w:val="22"/>
          <w:szCs w:val="22"/>
          <w:lang w:val="en-US"/>
        </w:rPr>
        <w:t xml:space="preserve">based on </w:t>
      </w:r>
      <w:r w:rsidRPr="00951568">
        <w:rPr>
          <w:b/>
          <w:sz w:val="22"/>
          <w:szCs w:val="22"/>
          <w:lang w:val="en-US"/>
        </w:rPr>
        <w:t>the number of active Tx and the transmit power.</w:t>
      </w:r>
    </w:p>
    <w:p w14:paraId="4DB967E5" w14:textId="77777777" w:rsidR="00437AF7" w:rsidRPr="00F87020" w:rsidRDefault="00437AF7" w:rsidP="00437AF7">
      <w:pPr>
        <w:jc w:val="both"/>
        <w:rPr>
          <w:b/>
          <w:sz w:val="22"/>
          <w:szCs w:val="22"/>
          <w:lang w:val="en-US"/>
        </w:rPr>
      </w:pPr>
      <w:r w:rsidRPr="00951568">
        <w:rPr>
          <w:b/>
          <w:sz w:val="22"/>
          <w:szCs w:val="22"/>
          <w:lang w:val="en-US"/>
        </w:rPr>
        <w:t>Observation-</w:t>
      </w:r>
      <w:r>
        <w:rPr>
          <w:b/>
          <w:sz w:val="22"/>
          <w:szCs w:val="22"/>
          <w:lang w:val="en-US"/>
        </w:rPr>
        <w:t>7</w:t>
      </w:r>
      <w:r w:rsidRPr="00951568">
        <w:rPr>
          <w:b/>
          <w:sz w:val="22"/>
          <w:szCs w:val="22"/>
          <w:lang w:val="en-US"/>
        </w:rPr>
        <w:t>: The static BS power consumption</w:t>
      </w:r>
      <w:r>
        <w:rPr>
          <w:b/>
          <w:sz w:val="22"/>
          <w:szCs w:val="22"/>
          <w:lang w:val="en-US"/>
        </w:rPr>
        <w:t xml:space="preserve"> </w:t>
      </w:r>
      <m:oMath>
        <m:sSub>
          <m:sSubPr>
            <m:ctrlPr>
              <w:rPr>
                <w:rFonts w:ascii="Cambria Math" w:hAnsi="Cambria Math"/>
                <w:b/>
                <w:bCs/>
                <w:i/>
                <w:iCs/>
                <w:sz w:val="22"/>
                <w:szCs w:val="22"/>
                <w:lang w:val="en-US"/>
              </w:rPr>
            </m:ctrlPr>
          </m:sSubPr>
          <m:e>
            <m:r>
              <m:rPr>
                <m:sty m:val="bi"/>
              </m:rPr>
              <w:rPr>
                <w:rFonts w:ascii="Cambria Math" w:hAnsi="Cambria Math"/>
                <w:sz w:val="22"/>
                <w:szCs w:val="22"/>
                <w:lang w:val="en-US"/>
              </w:rPr>
              <m:t>P</m:t>
            </m:r>
          </m:e>
          <m:sub>
            <m:r>
              <m:rPr>
                <m:sty m:val="bi"/>
              </m:rPr>
              <w:rPr>
                <w:rFonts w:ascii="Cambria Math" w:hAnsi="Cambria Math"/>
                <w:sz w:val="22"/>
                <w:szCs w:val="22"/>
                <w:lang w:val="en-US"/>
              </w:rPr>
              <m:t>static</m:t>
            </m:r>
          </m:sub>
        </m:sSub>
      </m:oMath>
      <w:r>
        <w:rPr>
          <w:b/>
          <w:sz w:val="22"/>
          <w:szCs w:val="22"/>
          <w:lang w:val="en-US"/>
        </w:rPr>
        <w:t xml:space="preserve"> shall </w:t>
      </w:r>
      <w:r w:rsidRPr="009E7914">
        <w:rPr>
          <w:b/>
          <w:sz w:val="22"/>
          <w:szCs w:val="22"/>
          <w:lang w:val="en-US"/>
        </w:rPr>
        <w:t xml:space="preserve">be defined separately and </w:t>
      </w:r>
      <w:r>
        <w:rPr>
          <w:b/>
          <w:sz w:val="22"/>
          <w:szCs w:val="22"/>
          <w:lang w:val="en-US"/>
        </w:rPr>
        <w:t xml:space="preserve">it shall </w:t>
      </w:r>
      <w:r w:rsidRPr="009E7914">
        <w:rPr>
          <w:b/>
          <w:sz w:val="22"/>
          <w:szCs w:val="22"/>
          <w:lang w:val="en-US"/>
        </w:rPr>
        <w:t xml:space="preserve">not equal to </w:t>
      </w:r>
      <w:r>
        <w:rPr>
          <w:b/>
          <w:sz w:val="22"/>
          <w:szCs w:val="22"/>
          <w:lang w:val="en-US"/>
        </w:rPr>
        <w:t xml:space="preserve">the power consumption of </w:t>
      </w:r>
      <w:r w:rsidRPr="009E7914">
        <w:rPr>
          <w:b/>
          <w:sz w:val="22"/>
          <w:szCs w:val="22"/>
          <w:lang w:val="en-US"/>
        </w:rPr>
        <w:t>any sleep state</w:t>
      </w:r>
      <w:r>
        <w:rPr>
          <w:b/>
          <w:sz w:val="22"/>
          <w:szCs w:val="22"/>
          <w:lang w:val="en-US"/>
        </w:rPr>
        <w:t>.</w:t>
      </w:r>
    </w:p>
    <w:p w14:paraId="3CDBFAD2" w14:textId="77777777" w:rsidR="00437AF7" w:rsidRDefault="00437AF7" w:rsidP="00437AF7">
      <w:pPr>
        <w:jc w:val="both"/>
        <w:rPr>
          <w:rFonts w:eastAsia="Times New Roman"/>
          <w:b/>
          <w:sz w:val="22"/>
          <w:szCs w:val="22"/>
          <w:lang w:val="en-US"/>
        </w:rPr>
      </w:pPr>
      <w:r w:rsidRPr="00912BBE">
        <w:rPr>
          <w:b/>
          <w:sz w:val="22"/>
          <w:szCs w:val="22"/>
          <w:lang w:val="en-US"/>
        </w:rPr>
        <w:lastRenderedPageBreak/>
        <w:t>Observation-</w:t>
      </w:r>
      <w:r>
        <w:rPr>
          <w:b/>
          <w:sz w:val="22"/>
          <w:szCs w:val="22"/>
          <w:lang w:val="en-US"/>
        </w:rPr>
        <w:t>8</w:t>
      </w:r>
      <w:r w:rsidRPr="00912BBE">
        <w:rPr>
          <w:b/>
          <w:sz w:val="22"/>
          <w:szCs w:val="22"/>
          <w:lang w:val="en-US"/>
        </w:rPr>
        <w:t>: The</w:t>
      </w:r>
      <w:r w:rsidRPr="00912BBE">
        <w:rPr>
          <w:rFonts w:eastAsia="Times New Roman"/>
          <w:b/>
          <w:sz w:val="22"/>
          <w:szCs w:val="22"/>
          <w:lang w:val="en-US"/>
        </w:rPr>
        <w:t xml:space="preserve"> </w:t>
      </w:r>
      <w:r>
        <w:rPr>
          <w:rFonts w:eastAsia="Times New Roman"/>
          <w:b/>
          <w:sz w:val="22"/>
          <w:szCs w:val="22"/>
          <w:lang w:val="en-US"/>
        </w:rPr>
        <w:t xml:space="preserve">dynamic BS </w:t>
      </w:r>
      <w:r w:rsidRPr="00912BBE">
        <w:rPr>
          <w:rFonts w:eastAsia="Times New Roman"/>
          <w:b/>
          <w:sz w:val="22"/>
          <w:szCs w:val="22"/>
          <w:lang w:val="en-US"/>
        </w:rPr>
        <w:t xml:space="preserve">power consumption </w:t>
      </w:r>
      <m:oMath>
        <m:sSub>
          <m:sSubPr>
            <m:ctrlPr>
              <w:rPr>
                <w:rFonts w:ascii="Cambria Math" w:eastAsia="Times New Roman" w:hAnsi="Cambria Math"/>
                <w:b/>
                <w:bCs/>
                <w:i/>
                <w:iCs/>
                <w:sz w:val="22"/>
                <w:szCs w:val="22"/>
              </w:rPr>
            </m:ctrlPr>
          </m:sSubPr>
          <m:e>
            <m:r>
              <m:rPr>
                <m:sty m:val="bi"/>
              </m:rPr>
              <w:rPr>
                <w:rFonts w:ascii="Cambria Math" w:eastAsia="Times New Roman" w:hAnsi="Cambria Math"/>
                <w:sz w:val="22"/>
                <w:szCs w:val="22"/>
                <w:lang w:val="en-US"/>
              </w:rPr>
              <m:t>P</m:t>
            </m:r>
          </m:e>
          <m:sub>
            <m:r>
              <m:rPr>
                <m:sty m:val="bi"/>
              </m:rPr>
              <w:rPr>
                <w:rFonts w:ascii="Cambria Math" w:eastAsia="Times New Roman" w:hAnsi="Cambria Math"/>
                <w:sz w:val="22"/>
                <w:szCs w:val="22"/>
                <w:lang w:val="en-US"/>
              </w:rPr>
              <m:t>dynamic</m:t>
            </m:r>
          </m:sub>
        </m:sSub>
      </m:oMath>
      <w:r w:rsidRPr="00912BBE">
        <w:rPr>
          <w:rFonts w:eastAsia="Times New Roman"/>
          <w:b/>
          <w:sz w:val="22"/>
          <w:szCs w:val="22"/>
          <w:lang w:val="en-US"/>
        </w:rPr>
        <w:t xml:space="preserve"> </w:t>
      </w:r>
      <w:r w:rsidRPr="00912BBE" w:rsidDel="007C4A66">
        <w:rPr>
          <w:rFonts w:eastAsia="Times New Roman"/>
          <w:b/>
          <w:sz w:val="22"/>
          <w:szCs w:val="22"/>
          <w:lang w:val="en-US"/>
        </w:rPr>
        <w:t xml:space="preserve">can be </w:t>
      </w:r>
      <w:r w:rsidRPr="00912BBE">
        <w:rPr>
          <w:rFonts w:eastAsia="Times New Roman"/>
          <w:b/>
          <w:sz w:val="22"/>
          <w:szCs w:val="22"/>
          <w:lang w:val="en-US"/>
        </w:rPr>
        <w:t xml:space="preserve">scaled </w:t>
      </w:r>
      <w:r>
        <w:rPr>
          <w:rFonts w:eastAsia="Times New Roman"/>
          <w:b/>
          <w:sz w:val="22"/>
          <w:szCs w:val="22"/>
          <w:lang w:val="en-US"/>
        </w:rPr>
        <w:t>linearly based on the</w:t>
      </w:r>
      <w:r w:rsidRPr="00912BBE">
        <w:rPr>
          <w:rFonts w:eastAsia="Times New Roman"/>
          <w:b/>
          <w:sz w:val="22"/>
          <w:szCs w:val="22"/>
          <w:lang w:val="en-US"/>
        </w:rPr>
        <w:t xml:space="preserve"> number of </w:t>
      </w:r>
      <w:r>
        <w:rPr>
          <w:rFonts w:eastAsia="Times New Roman"/>
          <w:b/>
          <w:sz w:val="22"/>
          <w:szCs w:val="22"/>
          <w:lang w:val="en-US"/>
        </w:rPr>
        <w:t>active Tx</w:t>
      </w:r>
      <w:r w:rsidRPr="00D72AA0">
        <w:rPr>
          <w:rFonts w:eastAsia="Times New Roman"/>
          <w:b/>
          <w:sz w:val="22"/>
          <w:szCs w:val="22"/>
          <w:lang w:val="en-US"/>
        </w:rPr>
        <w:t xml:space="preserve"> </w:t>
      </w:r>
      <w:r>
        <w:rPr>
          <w:rFonts w:eastAsia="Times New Roman"/>
          <w:b/>
          <w:sz w:val="22"/>
          <w:szCs w:val="22"/>
          <w:lang w:val="en-US"/>
        </w:rPr>
        <w:t xml:space="preserve">and/or </w:t>
      </w:r>
      <w:r w:rsidRPr="00D72AA0">
        <w:rPr>
          <w:rFonts w:eastAsia="Times New Roman"/>
          <w:b/>
          <w:sz w:val="22"/>
          <w:szCs w:val="22"/>
          <w:lang w:val="en-US"/>
        </w:rPr>
        <w:t>transmit power</w:t>
      </w:r>
      <w:r>
        <w:rPr>
          <w:rFonts w:eastAsia="Times New Roman"/>
          <w:b/>
          <w:sz w:val="22"/>
          <w:szCs w:val="22"/>
          <w:lang w:val="en-US"/>
        </w:rPr>
        <w:t>.</w:t>
      </w:r>
    </w:p>
    <w:p w14:paraId="2A4FA98B" w14:textId="77777777" w:rsidR="00437AF7" w:rsidRDefault="00437AF7" w:rsidP="00437AF7">
      <w:pPr>
        <w:jc w:val="both"/>
        <w:rPr>
          <w:b/>
          <w:sz w:val="22"/>
          <w:szCs w:val="22"/>
          <w:lang w:val="en-US"/>
        </w:rPr>
      </w:pPr>
      <w:r w:rsidRPr="001A05D2">
        <w:rPr>
          <w:b/>
          <w:sz w:val="22"/>
          <w:szCs w:val="22"/>
          <w:lang w:val="en-US"/>
        </w:rPr>
        <w:t>Proposal-</w:t>
      </w:r>
      <w:r>
        <w:rPr>
          <w:b/>
          <w:sz w:val="22"/>
          <w:szCs w:val="22"/>
          <w:lang w:val="en-US"/>
        </w:rPr>
        <w:t>4</w:t>
      </w:r>
      <w:r w:rsidRPr="001A05D2">
        <w:rPr>
          <w:b/>
          <w:sz w:val="22"/>
          <w:szCs w:val="22"/>
          <w:lang w:val="en-US"/>
        </w:rPr>
        <w:t xml:space="preserve">: </w:t>
      </w:r>
      <w:r>
        <w:rPr>
          <w:b/>
          <w:sz w:val="22"/>
          <w:szCs w:val="22"/>
          <w:lang w:val="en-US"/>
        </w:rPr>
        <w:t>Agree on the proposed BS power</w:t>
      </w:r>
      <w:r w:rsidRPr="001A05D2">
        <w:rPr>
          <w:b/>
          <w:sz w:val="22"/>
          <w:szCs w:val="22"/>
          <w:lang w:val="en-US"/>
        </w:rPr>
        <w:t xml:space="preserve"> consumption</w:t>
      </w:r>
      <w:r>
        <w:rPr>
          <w:b/>
          <w:sz w:val="22"/>
          <w:szCs w:val="22"/>
          <w:lang w:val="en-US"/>
        </w:rPr>
        <w:t xml:space="preserve"> scaling method for Active DL state.</w:t>
      </w:r>
    </w:p>
    <w:p w14:paraId="4D2813EF" w14:textId="77777777" w:rsidR="00437AF7" w:rsidRPr="007938D6" w:rsidRDefault="00437AF7" w:rsidP="00437AF7">
      <w:pPr>
        <w:jc w:val="both"/>
        <w:rPr>
          <w:b/>
          <w:sz w:val="22"/>
          <w:szCs w:val="22"/>
          <w:lang w:val="en-US"/>
        </w:rPr>
      </w:pPr>
      <w:r w:rsidRPr="009E3B42">
        <w:rPr>
          <w:b/>
          <w:sz w:val="22"/>
          <w:szCs w:val="22"/>
          <w:lang w:val="en-US"/>
        </w:rPr>
        <w:t>Proposal-</w:t>
      </w:r>
      <w:r>
        <w:rPr>
          <w:b/>
          <w:sz w:val="22"/>
          <w:szCs w:val="22"/>
          <w:lang w:val="en-US"/>
        </w:rPr>
        <w:t>5</w:t>
      </w:r>
      <w:r w:rsidRPr="009E3B42">
        <w:rPr>
          <w:b/>
          <w:sz w:val="22"/>
          <w:szCs w:val="22"/>
          <w:lang w:val="en-US"/>
        </w:rPr>
        <w:t xml:space="preserve">: </w:t>
      </w:r>
      <w:r w:rsidRPr="007938D6">
        <w:rPr>
          <w:b/>
          <w:sz w:val="22"/>
          <w:szCs w:val="22"/>
          <w:lang w:val="en-US"/>
        </w:rPr>
        <w:t xml:space="preserve">Discuss the coefficient values provided in </w:t>
      </w:r>
      <w:r w:rsidRPr="007938D6">
        <w:rPr>
          <w:b/>
          <w:sz w:val="22"/>
          <w:szCs w:val="22"/>
          <w:lang w:val="en-US"/>
        </w:rPr>
        <w:fldChar w:fldCharType="begin"/>
      </w:r>
      <w:r w:rsidRPr="009E3B42">
        <w:rPr>
          <w:b/>
          <w:sz w:val="22"/>
          <w:szCs w:val="22"/>
          <w:lang w:val="en-US"/>
        </w:rPr>
        <w:instrText xml:space="preserve"> REF _Ref113952670 \h </w:instrText>
      </w:r>
      <w:r w:rsidRPr="009E17A1">
        <w:rPr>
          <w:b/>
          <w:sz w:val="22"/>
          <w:szCs w:val="22"/>
          <w:lang w:val="en-US"/>
        </w:rPr>
        <w:instrText xml:space="preserve"> \* MERGEFORMAT </w:instrText>
      </w:r>
      <w:r w:rsidRPr="007938D6">
        <w:rPr>
          <w:b/>
          <w:sz w:val="22"/>
          <w:szCs w:val="22"/>
          <w:lang w:val="en-US"/>
        </w:rPr>
      </w:r>
      <w:r w:rsidRPr="007938D6">
        <w:rPr>
          <w:b/>
          <w:sz w:val="22"/>
          <w:szCs w:val="22"/>
          <w:lang w:val="en-US"/>
        </w:rPr>
        <w:fldChar w:fldCharType="separate"/>
      </w:r>
      <w:r w:rsidRPr="009E17A1">
        <w:rPr>
          <w:b/>
        </w:rPr>
        <w:t xml:space="preserve">Table </w:t>
      </w:r>
      <w:r w:rsidRPr="009E17A1">
        <w:rPr>
          <w:b/>
          <w:noProof/>
        </w:rPr>
        <w:t>3</w:t>
      </w:r>
      <w:r w:rsidRPr="007938D6">
        <w:rPr>
          <w:b/>
          <w:sz w:val="22"/>
          <w:szCs w:val="22"/>
          <w:lang w:val="en-US"/>
        </w:rPr>
        <w:fldChar w:fldCharType="end"/>
      </w:r>
      <w:r w:rsidRPr="009E3B42">
        <w:rPr>
          <w:b/>
          <w:noProof/>
        </w:rPr>
        <w:t xml:space="preserve"> </w:t>
      </w:r>
      <w:r w:rsidRPr="007938D6">
        <w:rPr>
          <w:b/>
          <w:sz w:val="22"/>
          <w:szCs w:val="22"/>
          <w:lang w:val="en-US"/>
        </w:rPr>
        <w:t xml:space="preserve">for reference configuration Set 1 and Set 2.  </w:t>
      </w:r>
    </w:p>
    <w:p w14:paraId="15919AE2" w14:textId="77777777" w:rsidR="00437AF7" w:rsidRPr="008D78F5" w:rsidRDefault="00437AF7" w:rsidP="00437AF7">
      <w:pPr>
        <w:jc w:val="both"/>
        <w:rPr>
          <w:b/>
          <w:sz w:val="22"/>
          <w:szCs w:val="22"/>
          <w:lang w:val="en-US"/>
        </w:rPr>
      </w:pPr>
      <w:r w:rsidRPr="001A05D2">
        <w:rPr>
          <w:b/>
          <w:sz w:val="22"/>
          <w:szCs w:val="22"/>
          <w:lang w:val="en-US"/>
        </w:rPr>
        <w:t>Proposal-</w:t>
      </w:r>
      <w:r>
        <w:rPr>
          <w:b/>
          <w:sz w:val="22"/>
          <w:szCs w:val="22"/>
          <w:lang w:val="en-US"/>
        </w:rPr>
        <w:t>6</w:t>
      </w:r>
      <w:r w:rsidRPr="001A05D2">
        <w:rPr>
          <w:b/>
          <w:sz w:val="22"/>
          <w:szCs w:val="22"/>
          <w:lang w:val="en-US"/>
        </w:rPr>
        <w:t xml:space="preserve">: </w:t>
      </w:r>
      <w:r>
        <w:rPr>
          <w:b/>
          <w:sz w:val="22"/>
          <w:szCs w:val="22"/>
          <w:lang w:val="en-US"/>
        </w:rPr>
        <w:t xml:space="preserve">Agree on a fixed PA efficiency factor that is not scaled with the </w:t>
      </w:r>
      <w:r w:rsidRPr="001A05D2">
        <w:rPr>
          <w:b/>
          <w:sz w:val="22"/>
          <w:szCs w:val="22"/>
          <w:lang w:val="en-US"/>
        </w:rPr>
        <w:t xml:space="preserve">number of </w:t>
      </w:r>
      <w:r>
        <w:rPr>
          <w:b/>
          <w:sz w:val="22"/>
          <w:szCs w:val="22"/>
          <w:lang w:val="en-US"/>
        </w:rPr>
        <w:t xml:space="preserve">active </w:t>
      </w:r>
      <w:r w:rsidRPr="001A05D2">
        <w:rPr>
          <w:b/>
          <w:sz w:val="22"/>
          <w:szCs w:val="22"/>
          <w:lang w:val="en-US"/>
        </w:rPr>
        <w:t xml:space="preserve">Tx </w:t>
      </w:r>
      <w:r>
        <w:rPr>
          <w:b/>
          <w:sz w:val="22"/>
          <w:szCs w:val="22"/>
          <w:lang w:val="en-US"/>
        </w:rPr>
        <w:t>and/or the transmit</w:t>
      </w:r>
      <w:r w:rsidRPr="001A05D2">
        <w:rPr>
          <w:b/>
          <w:sz w:val="22"/>
          <w:szCs w:val="22"/>
          <w:lang w:val="en-US"/>
        </w:rPr>
        <w:t xml:space="preserve"> power</w:t>
      </w:r>
      <w:r>
        <w:rPr>
          <w:b/>
          <w:sz w:val="22"/>
          <w:szCs w:val="22"/>
          <w:lang w:val="en-US"/>
        </w:rPr>
        <w:t>, for simplicity.</w:t>
      </w:r>
    </w:p>
    <w:p w14:paraId="2A5F8BC4" w14:textId="77777777" w:rsidR="00437AF7" w:rsidRDefault="00437AF7" w:rsidP="00437AF7">
      <w:pPr>
        <w:jc w:val="both"/>
        <w:rPr>
          <w:b/>
          <w:sz w:val="22"/>
          <w:szCs w:val="22"/>
          <w:lang w:val="en-US"/>
        </w:rPr>
      </w:pPr>
      <w:r w:rsidRPr="00AE5129">
        <w:rPr>
          <w:b/>
          <w:sz w:val="22"/>
          <w:szCs w:val="22"/>
          <w:lang w:val="en-US"/>
        </w:rPr>
        <w:t>Proposal-</w:t>
      </w:r>
      <w:r>
        <w:rPr>
          <w:b/>
          <w:sz w:val="22"/>
          <w:szCs w:val="22"/>
          <w:lang w:val="en-US"/>
        </w:rPr>
        <w:t>7</w:t>
      </w:r>
      <w:r w:rsidRPr="00AE5129">
        <w:rPr>
          <w:b/>
          <w:sz w:val="22"/>
          <w:szCs w:val="22"/>
          <w:lang w:val="en-US"/>
        </w:rPr>
        <w:t>:</w:t>
      </w:r>
      <w:r>
        <w:rPr>
          <w:b/>
          <w:sz w:val="22"/>
          <w:szCs w:val="22"/>
          <w:lang w:val="en-US"/>
        </w:rPr>
        <w:t xml:space="preserve"> Agree on the proposed scaling method of t</w:t>
      </w:r>
      <w:r w:rsidRPr="001A05D2">
        <w:rPr>
          <w:b/>
          <w:sz w:val="22"/>
          <w:szCs w:val="22"/>
          <w:lang w:val="en-US"/>
        </w:rPr>
        <w:t xml:space="preserve">he </w:t>
      </w:r>
      <w:r>
        <w:rPr>
          <w:b/>
          <w:sz w:val="22"/>
          <w:szCs w:val="22"/>
          <w:lang w:val="en-US"/>
        </w:rPr>
        <w:t>BS power</w:t>
      </w:r>
      <w:r w:rsidRPr="001A05D2">
        <w:rPr>
          <w:b/>
          <w:sz w:val="22"/>
          <w:szCs w:val="22"/>
          <w:lang w:val="en-US"/>
        </w:rPr>
        <w:t xml:space="preserve"> consumption</w:t>
      </w:r>
      <w:r>
        <w:rPr>
          <w:b/>
          <w:sz w:val="22"/>
          <w:szCs w:val="22"/>
          <w:lang w:val="en-US"/>
        </w:rPr>
        <w:t xml:space="preserve"> in Active UL</w:t>
      </w:r>
      <w:r w:rsidRPr="001A05D2">
        <w:rPr>
          <w:b/>
          <w:sz w:val="22"/>
          <w:szCs w:val="22"/>
          <w:lang w:val="en-US"/>
        </w:rPr>
        <w:t xml:space="preserve"> as function of </w:t>
      </w:r>
      <w:r>
        <w:rPr>
          <w:b/>
          <w:sz w:val="22"/>
          <w:szCs w:val="22"/>
          <w:lang w:val="en-US"/>
        </w:rPr>
        <w:t xml:space="preserve">the </w:t>
      </w:r>
      <w:r w:rsidRPr="001A05D2">
        <w:rPr>
          <w:b/>
          <w:sz w:val="22"/>
          <w:szCs w:val="22"/>
          <w:lang w:val="en-US"/>
        </w:rPr>
        <w:t xml:space="preserve">number of </w:t>
      </w:r>
      <w:r>
        <w:rPr>
          <w:b/>
          <w:sz w:val="22"/>
          <w:szCs w:val="22"/>
          <w:lang w:val="en-US"/>
        </w:rPr>
        <w:t xml:space="preserve">active </w:t>
      </w:r>
      <w:r w:rsidRPr="001A05D2">
        <w:rPr>
          <w:b/>
          <w:sz w:val="22"/>
          <w:szCs w:val="22"/>
          <w:lang w:val="en-US"/>
        </w:rPr>
        <w:t>Tx</w:t>
      </w:r>
      <w:r>
        <w:rPr>
          <w:b/>
          <w:sz w:val="22"/>
          <w:szCs w:val="22"/>
          <w:lang w:val="en-US"/>
        </w:rPr>
        <w:t>.</w:t>
      </w:r>
    </w:p>
    <w:p w14:paraId="2E81A35D" w14:textId="77777777" w:rsidR="00437AF7" w:rsidRPr="009E17A1" w:rsidRDefault="00437AF7" w:rsidP="00437AF7">
      <w:pPr>
        <w:jc w:val="both"/>
        <w:rPr>
          <w:b/>
          <w:sz w:val="22"/>
          <w:szCs w:val="22"/>
          <w:lang w:val="en-US"/>
        </w:rPr>
      </w:pPr>
      <w:r w:rsidRPr="009E17A1">
        <w:rPr>
          <w:b/>
          <w:sz w:val="22"/>
          <w:szCs w:val="22"/>
          <w:lang w:val="en-US"/>
        </w:rPr>
        <w:t>Proposal-</w:t>
      </w:r>
      <w:r>
        <w:rPr>
          <w:b/>
          <w:sz w:val="22"/>
          <w:szCs w:val="22"/>
          <w:lang w:val="en-US"/>
        </w:rPr>
        <w:t>8</w:t>
      </w:r>
      <w:r w:rsidRPr="009E17A1">
        <w:rPr>
          <w:b/>
          <w:sz w:val="22"/>
          <w:szCs w:val="22"/>
          <w:lang w:val="en-US"/>
        </w:rPr>
        <w:t xml:space="preserve">: Discuss the coefficient values provided in </w:t>
      </w:r>
      <w:r w:rsidRPr="009E17A1">
        <w:rPr>
          <w:b/>
          <w:sz w:val="22"/>
          <w:szCs w:val="22"/>
          <w:lang w:val="en-US"/>
        </w:rPr>
        <w:fldChar w:fldCharType="begin"/>
      </w:r>
      <w:r w:rsidRPr="009E17A1">
        <w:rPr>
          <w:b/>
          <w:sz w:val="22"/>
          <w:szCs w:val="22"/>
          <w:lang w:val="en-US"/>
        </w:rPr>
        <w:instrText xml:space="preserve"> REF _Ref115255651 \h  \* MERGEFORMAT </w:instrText>
      </w:r>
      <w:r w:rsidRPr="009E17A1">
        <w:rPr>
          <w:b/>
          <w:sz w:val="22"/>
          <w:szCs w:val="22"/>
          <w:lang w:val="en-US"/>
        </w:rPr>
      </w:r>
      <w:r w:rsidRPr="009E17A1">
        <w:rPr>
          <w:b/>
          <w:sz w:val="22"/>
          <w:szCs w:val="22"/>
          <w:lang w:val="en-US"/>
        </w:rPr>
        <w:fldChar w:fldCharType="separate"/>
      </w:r>
      <w:r w:rsidRPr="009E17A1">
        <w:rPr>
          <w:b/>
          <w:sz w:val="22"/>
          <w:szCs w:val="22"/>
        </w:rPr>
        <w:t xml:space="preserve">Table </w:t>
      </w:r>
      <w:r w:rsidRPr="009E17A1">
        <w:rPr>
          <w:b/>
          <w:noProof/>
          <w:sz w:val="22"/>
          <w:szCs w:val="22"/>
        </w:rPr>
        <w:t>4</w:t>
      </w:r>
      <w:r w:rsidRPr="009E17A1">
        <w:rPr>
          <w:b/>
          <w:sz w:val="22"/>
          <w:szCs w:val="22"/>
          <w:lang w:val="en-US"/>
        </w:rPr>
        <w:fldChar w:fldCharType="end"/>
      </w:r>
      <w:r w:rsidRPr="009E17A1">
        <w:rPr>
          <w:b/>
          <w:sz w:val="22"/>
          <w:szCs w:val="22"/>
          <w:lang w:val="en-US"/>
        </w:rPr>
        <w:fldChar w:fldCharType="begin"/>
      </w:r>
      <w:r w:rsidRPr="009E17A1">
        <w:rPr>
          <w:b/>
          <w:sz w:val="22"/>
          <w:szCs w:val="22"/>
          <w:lang w:val="en-US"/>
        </w:rPr>
        <w:instrText xml:space="preserve"> REF _Ref113952670 \h  \* MERGEFORMAT </w:instrText>
      </w:r>
      <w:r w:rsidRPr="009E17A1">
        <w:rPr>
          <w:b/>
          <w:sz w:val="22"/>
          <w:szCs w:val="22"/>
          <w:lang w:val="en-US"/>
        </w:rPr>
      </w:r>
      <w:r w:rsidR="00A6759B">
        <w:rPr>
          <w:b/>
          <w:sz w:val="22"/>
          <w:szCs w:val="22"/>
          <w:lang w:val="en-US"/>
        </w:rPr>
        <w:fldChar w:fldCharType="separate"/>
      </w:r>
      <w:r w:rsidRPr="009E17A1">
        <w:rPr>
          <w:b/>
          <w:sz w:val="22"/>
          <w:szCs w:val="22"/>
          <w:lang w:val="en-US"/>
        </w:rPr>
        <w:fldChar w:fldCharType="end"/>
      </w:r>
      <w:r w:rsidRPr="009E17A1">
        <w:rPr>
          <w:b/>
          <w:noProof/>
          <w:sz w:val="22"/>
          <w:szCs w:val="22"/>
        </w:rPr>
        <w:t xml:space="preserve"> </w:t>
      </w:r>
      <w:r w:rsidRPr="009E17A1">
        <w:rPr>
          <w:b/>
          <w:sz w:val="22"/>
          <w:szCs w:val="22"/>
          <w:lang w:val="en-US"/>
        </w:rPr>
        <w:t xml:space="preserve">for reference configuration Set 1 and Set 2.  </w:t>
      </w:r>
    </w:p>
    <w:p w14:paraId="0DF93C8A" w14:textId="77777777" w:rsidR="00437AF7" w:rsidRDefault="00437AF7" w:rsidP="00437AF7">
      <w:pPr>
        <w:jc w:val="both"/>
        <w:rPr>
          <w:rFonts w:ascii="Times New Roman Bold" w:hAnsi="Times New Roman Bold"/>
          <w:b/>
          <w:sz w:val="22"/>
          <w:szCs w:val="22"/>
          <w:lang w:val="en-US"/>
        </w:rPr>
      </w:pPr>
      <w:r w:rsidRPr="00AA69F5">
        <w:rPr>
          <w:rFonts w:ascii="Times New Roman Bold" w:hAnsi="Times New Roman Bold"/>
          <w:b/>
          <w:sz w:val="22"/>
          <w:szCs w:val="22"/>
          <w:lang w:val="en-US"/>
        </w:rPr>
        <w:t>Observation-</w:t>
      </w:r>
      <w:r>
        <w:rPr>
          <w:rFonts w:ascii="Times New Roman Bold" w:hAnsi="Times New Roman Bold"/>
          <w:b/>
          <w:sz w:val="22"/>
          <w:szCs w:val="22"/>
          <w:lang w:val="en-US"/>
        </w:rPr>
        <w:t>9</w:t>
      </w:r>
      <w:r w:rsidRPr="00AA69F5">
        <w:rPr>
          <w:rFonts w:ascii="Times New Roman Bold" w:hAnsi="Times New Roman Bold"/>
          <w:b/>
          <w:sz w:val="22"/>
          <w:szCs w:val="22"/>
          <w:lang w:val="en-US"/>
        </w:rPr>
        <w:t>: The</w:t>
      </w:r>
      <w:r>
        <w:rPr>
          <w:rFonts w:ascii="Times New Roman Bold" w:hAnsi="Times New Roman Bold"/>
          <w:b/>
          <w:sz w:val="22"/>
          <w:szCs w:val="22"/>
          <w:lang w:val="en-US"/>
        </w:rPr>
        <w:t xml:space="preserve"> total</w:t>
      </w:r>
      <w:r w:rsidRPr="00AA69F5">
        <w:rPr>
          <w:rFonts w:ascii="Times New Roman Bold" w:hAnsi="Times New Roman Bold"/>
          <w:b/>
          <w:sz w:val="22"/>
          <w:szCs w:val="22"/>
          <w:lang w:val="en-US"/>
        </w:rPr>
        <w:t xml:space="preserve"> </w:t>
      </w:r>
      <w:r>
        <w:rPr>
          <w:rFonts w:ascii="Times New Roman Bold" w:hAnsi="Times New Roman Bold"/>
          <w:b/>
          <w:sz w:val="22"/>
          <w:szCs w:val="22"/>
          <w:lang w:val="en-US"/>
        </w:rPr>
        <w:t xml:space="preserve">BS </w:t>
      </w:r>
      <w:r w:rsidRPr="00AA69F5">
        <w:rPr>
          <w:rFonts w:ascii="Times New Roman Bold" w:hAnsi="Times New Roman Bold"/>
          <w:b/>
          <w:sz w:val="22"/>
          <w:szCs w:val="22"/>
          <w:lang w:val="en-US"/>
        </w:rPr>
        <w:t>power consumption can be scaled linearly with the slot occupancy</w:t>
      </w:r>
      <w:r w:rsidRPr="00981D59">
        <w:t xml:space="preserve"> </w:t>
      </w:r>
      <w:r w:rsidRPr="00981D59">
        <w:rPr>
          <w:rFonts w:ascii="Times New Roman Bold" w:hAnsi="Times New Roman Bold"/>
          <w:b/>
          <w:sz w:val="22"/>
          <w:szCs w:val="22"/>
          <w:lang w:val="en-US"/>
        </w:rPr>
        <w:t xml:space="preserve">in terms of DL </w:t>
      </w:r>
      <w:r>
        <w:rPr>
          <w:rFonts w:ascii="Times New Roman Bold" w:hAnsi="Times New Roman Bold"/>
          <w:b/>
          <w:sz w:val="22"/>
          <w:szCs w:val="22"/>
          <w:lang w:val="en-US"/>
        </w:rPr>
        <w:t xml:space="preserve">and UL </w:t>
      </w:r>
      <w:r w:rsidRPr="00981D59">
        <w:rPr>
          <w:rFonts w:ascii="Times New Roman Bold" w:hAnsi="Times New Roman Bold"/>
          <w:b/>
          <w:sz w:val="22"/>
          <w:szCs w:val="22"/>
          <w:lang w:val="en-US"/>
        </w:rPr>
        <w:t>symbols</w:t>
      </w:r>
      <w:r w:rsidRPr="00AA69F5">
        <w:rPr>
          <w:rFonts w:ascii="Times New Roman Bold" w:hAnsi="Times New Roman Bold"/>
          <w:b/>
          <w:sz w:val="22"/>
          <w:szCs w:val="22"/>
          <w:lang w:val="en-US"/>
        </w:rPr>
        <w:t>.</w:t>
      </w:r>
    </w:p>
    <w:p w14:paraId="2D942225" w14:textId="77777777" w:rsidR="00437AF7" w:rsidRDefault="00437AF7" w:rsidP="00437AF7">
      <w:pPr>
        <w:jc w:val="both"/>
        <w:rPr>
          <w:b/>
          <w:sz w:val="22"/>
          <w:szCs w:val="22"/>
          <w:lang w:val="en-US"/>
        </w:rPr>
      </w:pPr>
      <w:r w:rsidRPr="001A05D2">
        <w:rPr>
          <w:b/>
          <w:sz w:val="22"/>
          <w:szCs w:val="22"/>
          <w:lang w:val="en-US"/>
        </w:rPr>
        <w:t>Proposal-</w:t>
      </w:r>
      <w:r>
        <w:rPr>
          <w:b/>
          <w:sz w:val="22"/>
          <w:szCs w:val="22"/>
          <w:lang w:val="en-US"/>
        </w:rPr>
        <w:t>9</w:t>
      </w:r>
      <w:r w:rsidRPr="001A05D2">
        <w:rPr>
          <w:b/>
          <w:sz w:val="22"/>
          <w:szCs w:val="22"/>
          <w:lang w:val="en-US"/>
        </w:rPr>
        <w:t xml:space="preserve">: </w:t>
      </w:r>
      <w:r>
        <w:rPr>
          <w:b/>
          <w:sz w:val="22"/>
          <w:szCs w:val="22"/>
          <w:lang w:val="en-US"/>
        </w:rPr>
        <w:t>Agree on the proposed scaling method in time domain of t</w:t>
      </w:r>
      <w:r w:rsidRPr="001A05D2">
        <w:rPr>
          <w:b/>
          <w:sz w:val="22"/>
          <w:szCs w:val="22"/>
          <w:lang w:val="en-US"/>
        </w:rPr>
        <w:t xml:space="preserve">he </w:t>
      </w:r>
      <w:r>
        <w:rPr>
          <w:b/>
          <w:sz w:val="22"/>
          <w:szCs w:val="22"/>
          <w:lang w:val="en-US"/>
        </w:rPr>
        <w:t>total BS power</w:t>
      </w:r>
      <w:r w:rsidRPr="001A05D2">
        <w:rPr>
          <w:b/>
          <w:sz w:val="22"/>
          <w:szCs w:val="22"/>
          <w:lang w:val="en-US"/>
        </w:rPr>
        <w:t xml:space="preserve"> consumption as function of </w:t>
      </w:r>
      <w:r>
        <w:rPr>
          <w:b/>
          <w:sz w:val="22"/>
          <w:szCs w:val="22"/>
          <w:lang w:val="en-US"/>
        </w:rPr>
        <w:t xml:space="preserve">the </w:t>
      </w:r>
      <w:r w:rsidRPr="001A05D2">
        <w:rPr>
          <w:b/>
          <w:sz w:val="22"/>
          <w:szCs w:val="22"/>
          <w:lang w:val="en-US"/>
        </w:rPr>
        <w:t xml:space="preserve">number of occupied </w:t>
      </w:r>
      <w:r>
        <w:rPr>
          <w:b/>
          <w:sz w:val="22"/>
          <w:szCs w:val="22"/>
          <w:lang w:val="en-US"/>
        </w:rPr>
        <w:t>DL and UL</w:t>
      </w:r>
      <w:r w:rsidRPr="001A05D2">
        <w:rPr>
          <w:b/>
          <w:sz w:val="22"/>
          <w:szCs w:val="22"/>
          <w:lang w:val="en-US"/>
        </w:rPr>
        <w:t xml:space="preserve"> symbols</w:t>
      </w:r>
      <w:r>
        <w:rPr>
          <w:b/>
          <w:sz w:val="22"/>
          <w:szCs w:val="22"/>
          <w:lang w:val="en-US"/>
        </w:rPr>
        <w:t xml:space="preserve"> in a single CC.</w:t>
      </w:r>
    </w:p>
    <w:p w14:paraId="2006979A" w14:textId="77777777" w:rsidR="00437AF7" w:rsidRDefault="00437AF7" w:rsidP="00437AF7">
      <w:pPr>
        <w:jc w:val="both"/>
        <w:rPr>
          <w:b/>
          <w:sz w:val="22"/>
          <w:szCs w:val="22"/>
          <w:lang w:val="en-US"/>
        </w:rPr>
      </w:pPr>
      <w:r w:rsidRPr="00AE5129">
        <w:rPr>
          <w:b/>
          <w:sz w:val="22"/>
          <w:szCs w:val="22"/>
          <w:lang w:val="en-US"/>
        </w:rPr>
        <w:t>Proposal-</w:t>
      </w:r>
      <w:r>
        <w:rPr>
          <w:b/>
          <w:sz w:val="22"/>
          <w:szCs w:val="22"/>
          <w:lang w:val="en-US"/>
        </w:rPr>
        <w:t>10</w:t>
      </w:r>
      <w:r w:rsidRPr="00AE5129">
        <w:rPr>
          <w:b/>
          <w:sz w:val="22"/>
          <w:szCs w:val="22"/>
          <w:lang w:val="en-US"/>
        </w:rPr>
        <w:t xml:space="preserve">: </w:t>
      </w:r>
      <w:r>
        <w:rPr>
          <w:b/>
          <w:sz w:val="22"/>
          <w:szCs w:val="22"/>
          <w:lang w:val="en-US"/>
        </w:rPr>
        <w:t>A</w:t>
      </w:r>
      <w:r w:rsidRPr="00AE5129">
        <w:rPr>
          <w:b/>
          <w:sz w:val="22"/>
          <w:szCs w:val="22"/>
          <w:lang w:val="en-US"/>
        </w:rPr>
        <w:t xml:space="preserve">gree on the power scaling method in CA where the dynamic part of the BS power consumption in </w:t>
      </w:r>
      <w:r>
        <w:rPr>
          <w:b/>
          <w:sz w:val="22"/>
          <w:szCs w:val="22"/>
          <w:lang w:val="en-US"/>
        </w:rPr>
        <w:t>A</w:t>
      </w:r>
      <w:r w:rsidRPr="00AE5129">
        <w:rPr>
          <w:b/>
          <w:sz w:val="22"/>
          <w:szCs w:val="22"/>
          <w:lang w:val="en-US"/>
        </w:rPr>
        <w:t xml:space="preserve">ctive </w:t>
      </w:r>
      <w:r>
        <w:rPr>
          <w:b/>
          <w:sz w:val="22"/>
          <w:szCs w:val="22"/>
          <w:lang w:val="en-US"/>
        </w:rPr>
        <w:t>DL</w:t>
      </w:r>
      <w:r w:rsidRPr="00AE5129">
        <w:rPr>
          <w:b/>
          <w:sz w:val="22"/>
          <w:szCs w:val="22"/>
          <w:lang w:val="en-US"/>
        </w:rPr>
        <w:t xml:space="preserve"> is linearly scaled </w:t>
      </w:r>
      <w:r>
        <w:rPr>
          <w:b/>
          <w:sz w:val="22"/>
          <w:szCs w:val="22"/>
          <w:lang w:val="en-US"/>
        </w:rPr>
        <w:t xml:space="preserve">with a factor </w:t>
      </w:r>
      <m:oMath>
        <m:sSub>
          <m:sSubPr>
            <m:ctrlPr>
              <w:rPr>
                <w:rFonts w:ascii="Cambria Math" w:eastAsia="Cambria Math" w:hAnsi="Cambria Math" w:cs="+mn-cs"/>
                <w:b/>
                <w:i/>
                <w:color w:val="001135"/>
                <w:kern w:val="24"/>
                <w:sz w:val="22"/>
                <w:szCs w:val="24"/>
                <w:lang w:val="en-US"/>
              </w:rPr>
            </m:ctrlPr>
          </m:sSubPr>
          <m:e>
            <m:r>
              <m:rPr>
                <m:sty m:val="bi"/>
              </m:rPr>
              <w:rPr>
                <w:rFonts w:ascii="Cambria Math" w:eastAsia="Cambria Math" w:hAnsi="Cambria Math" w:cs="+mn-cs"/>
                <w:color w:val="001135"/>
                <w:kern w:val="24"/>
                <w:sz w:val="22"/>
                <w:szCs w:val="24"/>
                <w:lang w:val="en-US"/>
              </w:rPr>
              <m:t>σ</m:t>
            </m:r>
          </m:e>
          <m:sub>
            <m:r>
              <m:rPr>
                <m:sty m:val="bi"/>
              </m:rPr>
              <w:rPr>
                <w:rFonts w:ascii="Cambria Math" w:eastAsia="Cambria Math" w:hAnsi="Cambria Math" w:cs="+mn-cs"/>
                <w:color w:val="001135"/>
                <w:kern w:val="24"/>
                <w:sz w:val="22"/>
                <w:szCs w:val="24"/>
                <w:lang w:val="en-US"/>
              </w:rPr>
              <m:t>CA</m:t>
            </m:r>
          </m:sub>
        </m:sSub>
      </m:oMath>
      <w:r>
        <w:rPr>
          <w:b/>
          <w:sz w:val="22"/>
          <w:szCs w:val="22"/>
          <w:lang w:val="en-US"/>
        </w:rPr>
        <w:t xml:space="preserve"> whose value depends on </w:t>
      </w:r>
      <w:r w:rsidRPr="00AE5129">
        <w:rPr>
          <w:b/>
          <w:sz w:val="22"/>
          <w:szCs w:val="22"/>
          <w:lang w:val="en-US"/>
        </w:rPr>
        <w:t xml:space="preserve">the number of CCs </w:t>
      </w:r>
      <w:r>
        <w:rPr>
          <w:b/>
          <w:sz w:val="22"/>
          <w:szCs w:val="22"/>
          <w:lang w:val="en-US"/>
        </w:rPr>
        <w:t xml:space="preserve">and whether shared/separate </w:t>
      </w:r>
      <w:r w:rsidRPr="00AE5129">
        <w:rPr>
          <w:b/>
          <w:sz w:val="22"/>
          <w:szCs w:val="22"/>
          <w:lang w:val="en-US"/>
        </w:rPr>
        <w:t xml:space="preserve">chains are </w:t>
      </w:r>
      <w:r>
        <w:rPr>
          <w:b/>
          <w:sz w:val="22"/>
          <w:szCs w:val="22"/>
          <w:lang w:val="en-US"/>
        </w:rPr>
        <w:t>being used</w:t>
      </w:r>
      <w:r w:rsidRPr="00AE5129">
        <w:rPr>
          <w:b/>
          <w:sz w:val="22"/>
          <w:szCs w:val="22"/>
          <w:lang w:val="en-US"/>
        </w:rPr>
        <w:t xml:space="preserve">. </w:t>
      </w:r>
    </w:p>
    <w:p w14:paraId="55065CF2" w14:textId="77777777" w:rsidR="00437AF7" w:rsidRPr="009F386C" w:rsidRDefault="00437AF7" w:rsidP="00437AF7">
      <w:pPr>
        <w:jc w:val="both"/>
        <w:rPr>
          <w:b/>
          <w:sz w:val="22"/>
          <w:szCs w:val="22"/>
          <w:lang w:val="en-US"/>
        </w:rPr>
      </w:pPr>
      <w:r w:rsidRPr="009F386C">
        <w:rPr>
          <w:b/>
          <w:sz w:val="22"/>
          <w:szCs w:val="22"/>
          <w:lang w:val="en-US"/>
        </w:rPr>
        <w:t>Proposal-</w:t>
      </w:r>
      <w:r>
        <w:rPr>
          <w:b/>
          <w:sz w:val="22"/>
          <w:szCs w:val="22"/>
          <w:lang w:val="en-US"/>
        </w:rPr>
        <w:t>11</w:t>
      </w:r>
      <w:r w:rsidRPr="009F386C">
        <w:rPr>
          <w:b/>
          <w:sz w:val="22"/>
          <w:szCs w:val="22"/>
          <w:lang w:val="en-US"/>
        </w:rPr>
        <w:t xml:space="preserve">: Agree on the power scaling method </w:t>
      </w:r>
      <w:r>
        <w:rPr>
          <w:b/>
          <w:sz w:val="22"/>
          <w:szCs w:val="22"/>
          <w:lang w:val="en-US"/>
        </w:rPr>
        <w:t>for</w:t>
      </w:r>
      <w:r w:rsidRPr="009F386C">
        <w:rPr>
          <w:b/>
          <w:sz w:val="22"/>
          <w:szCs w:val="22"/>
          <w:lang w:val="en-US"/>
        </w:rPr>
        <w:t xml:space="preserve"> multi-TRPs case, with separate RF chains, where the </w:t>
      </w:r>
      <w:r w:rsidRPr="00B80B9D">
        <w:rPr>
          <w:b/>
          <w:sz w:val="22"/>
          <w:szCs w:val="22"/>
          <w:lang w:val="en-US"/>
        </w:rPr>
        <w:t>dynamic</w:t>
      </w:r>
      <w:r w:rsidRPr="009F386C">
        <w:rPr>
          <w:b/>
          <w:sz w:val="22"/>
          <w:szCs w:val="22"/>
          <w:lang w:val="en-US"/>
        </w:rPr>
        <w:t xml:space="preserve"> power consumption is the sum of the power consumption of each TRP.</w:t>
      </w:r>
    </w:p>
    <w:p w14:paraId="3AA84B84" w14:textId="77777777" w:rsidR="00437AF7" w:rsidRDefault="00437AF7" w:rsidP="00437AF7">
      <w:pPr>
        <w:jc w:val="both"/>
        <w:rPr>
          <w:b/>
          <w:sz w:val="22"/>
          <w:szCs w:val="22"/>
          <w:lang w:val="en-US"/>
        </w:rPr>
      </w:pPr>
      <w:r w:rsidRPr="00393DF7">
        <w:rPr>
          <w:b/>
          <w:sz w:val="22"/>
          <w:szCs w:val="22"/>
          <w:lang w:val="en-US"/>
        </w:rPr>
        <w:t>Proposal-</w:t>
      </w:r>
      <w:r>
        <w:rPr>
          <w:b/>
          <w:sz w:val="22"/>
          <w:szCs w:val="22"/>
          <w:lang w:val="en-US"/>
        </w:rPr>
        <w:t>12</w:t>
      </w:r>
      <w:r w:rsidRPr="00393DF7">
        <w:rPr>
          <w:b/>
          <w:sz w:val="22"/>
          <w:szCs w:val="22"/>
          <w:lang w:val="en-US"/>
        </w:rPr>
        <w:t xml:space="preserve">: For the BS in active state, </w:t>
      </w:r>
      <w:r w:rsidRPr="0043269D">
        <w:rPr>
          <w:b/>
          <w:sz w:val="22"/>
          <w:szCs w:val="22"/>
          <w:lang w:val="en-US"/>
        </w:rPr>
        <w:t xml:space="preserve">the </w:t>
      </w:r>
      <w:r>
        <w:rPr>
          <w:b/>
          <w:sz w:val="22"/>
          <w:szCs w:val="22"/>
          <w:lang w:val="en-US"/>
        </w:rPr>
        <w:t xml:space="preserve">delay </w:t>
      </w:r>
      <w:r w:rsidRPr="00CF664C">
        <w:rPr>
          <w:b/>
          <w:sz w:val="22"/>
          <w:szCs w:val="22"/>
          <w:lang w:val="en-US"/>
        </w:rPr>
        <w:t xml:space="preserve">to perform such dynamic spatial elements adaptation </w:t>
      </w:r>
      <w:r w:rsidRPr="00393DF7">
        <w:rPr>
          <w:b/>
          <w:sz w:val="22"/>
          <w:szCs w:val="22"/>
          <w:lang w:val="en-US"/>
        </w:rPr>
        <w:t xml:space="preserve">should be defined or provided as part of the evaluation. </w:t>
      </w:r>
    </w:p>
    <w:p w14:paraId="6565D7E0" w14:textId="77777777" w:rsidR="00437AF7" w:rsidRDefault="00437AF7" w:rsidP="00437AF7">
      <w:pPr>
        <w:pStyle w:val="ListParagraph"/>
        <w:numPr>
          <w:ilvl w:val="0"/>
          <w:numId w:val="52"/>
        </w:numPr>
        <w:jc w:val="both"/>
        <w:rPr>
          <w:b/>
          <w:sz w:val="22"/>
          <w:szCs w:val="22"/>
          <w:lang w:val="en-US"/>
        </w:rPr>
      </w:pPr>
      <w:r w:rsidRPr="009A17FF">
        <w:rPr>
          <w:b/>
          <w:sz w:val="22"/>
          <w:szCs w:val="22"/>
          <w:lang w:val="en-US"/>
        </w:rPr>
        <w:t xml:space="preserve">FFS on the BS behavior during the </w:t>
      </w:r>
      <w:r>
        <w:rPr>
          <w:b/>
          <w:sz w:val="22"/>
          <w:szCs w:val="22"/>
          <w:lang w:val="en-US"/>
        </w:rPr>
        <w:t>hardware operation on</w:t>
      </w:r>
      <w:r w:rsidRPr="009A17FF">
        <w:rPr>
          <w:b/>
          <w:sz w:val="22"/>
          <w:szCs w:val="22"/>
          <w:lang w:val="en-US"/>
        </w:rPr>
        <w:t xml:space="preserve"> (de-)activation</w:t>
      </w:r>
      <w:r>
        <w:rPr>
          <w:b/>
          <w:sz w:val="22"/>
          <w:szCs w:val="22"/>
          <w:lang w:val="en-US"/>
        </w:rPr>
        <w:t>, i.e.</w:t>
      </w:r>
      <w:r w:rsidRPr="009A17FF">
        <w:rPr>
          <w:b/>
          <w:sz w:val="22"/>
          <w:szCs w:val="22"/>
          <w:lang w:val="en-US"/>
        </w:rPr>
        <w:t xml:space="preserve"> </w:t>
      </w:r>
      <w:r>
        <w:rPr>
          <w:b/>
          <w:sz w:val="22"/>
          <w:szCs w:val="22"/>
          <w:lang w:val="en-US"/>
        </w:rPr>
        <w:t xml:space="preserve">on </w:t>
      </w:r>
      <w:r w:rsidRPr="009A17FF">
        <w:rPr>
          <w:b/>
          <w:sz w:val="22"/>
          <w:szCs w:val="22"/>
          <w:lang w:val="en-US"/>
        </w:rPr>
        <w:t xml:space="preserve">what </w:t>
      </w:r>
      <w:r>
        <w:rPr>
          <w:b/>
          <w:sz w:val="22"/>
          <w:szCs w:val="22"/>
          <w:lang w:val="en-US"/>
        </w:rPr>
        <w:t>BS operations</w:t>
      </w:r>
      <w:r w:rsidRPr="009A17FF">
        <w:rPr>
          <w:b/>
          <w:sz w:val="22"/>
          <w:szCs w:val="22"/>
          <w:lang w:val="en-US"/>
        </w:rPr>
        <w:t xml:space="preserve"> are maintained or interrupted, and what power </w:t>
      </w:r>
      <w:r>
        <w:rPr>
          <w:b/>
          <w:sz w:val="22"/>
          <w:szCs w:val="22"/>
          <w:lang w:val="en-US"/>
        </w:rPr>
        <w:t xml:space="preserve">consumption </w:t>
      </w:r>
      <w:r w:rsidRPr="009A17FF">
        <w:rPr>
          <w:b/>
          <w:sz w:val="22"/>
          <w:szCs w:val="22"/>
          <w:lang w:val="en-US"/>
        </w:rPr>
        <w:t xml:space="preserve">model should be considered. </w:t>
      </w:r>
    </w:p>
    <w:p w14:paraId="0F178CD0" w14:textId="77777777" w:rsidR="00437AF7" w:rsidRPr="009A17FF" w:rsidRDefault="00437AF7" w:rsidP="00437AF7">
      <w:pPr>
        <w:pStyle w:val="ListParagraph"/>
        <w:numPr>
          <w:ilvl w:val="0"/>
          <w:numId w:val="52"/>
        </w:numPr>
        <w:jc w:val="both"/>
        <w:rPr>
          <w:b/>
          <w:sz w:val="22"/>
          <w:szCs w:val="22"/>
          <w:lang w:val="en-US"/>
        </w:rPr>
      </w:pPr>
      <w:r w:rsidRPr="009A17FF">
        <w:rPr>
          <w:b/>
          <w:sz w:val="22"/>
          <w:szCs w:val="22"/>
          <w:lang w:val="en-US"/>
        </w:rPr>
        <w:t>FFS to extend this proposal to other scaling domains.</w:t>
      </w:r>
    </w:p>
    <w:p w14:paraId="41595838" w14:textId="77777777" w:rsidR="00437AF7" w:rsidRPr="008D0348" w:rsidRDefault="00437AF7" w:rsidP="00437AF7">
      <w:pPr>
        <w:jc w:val="both"/>
        <w:rPr>
          <w:b/>
          <w:sz w:val="22"/>
          <w:szCs w:val="22"/>
          <w:lang w:val="en-US"/>
        </w:rPr>
      </w:pPr>
      <w:r w:rsidRPr="006C1F0B">
        <w:rPr>
          <w:b/>
          <w:sz w:val="22"/>
          <w:szCs w:val="22"/>
          <w:lang w:val="en-US"/>
        </w:rPr>
        <w:t>Proposal-</w:t>
      </w:r>
      <w:r>
        <w:rPr>
          <w:b/>
          <w:sz w:val="22"/>
          <w:szCs w:val="22"/>
          <w:lang w:val="en-US"/>
        </w:rPr>
        <w:t>13</w:t>
      </w:r>
      <w:r w:rsidRPr="006C1F0B">
        <w:rPr>
          <w:b/>
          <w:sz w:val="22"/>
          <w:szCs w:val="22"/>
          <w:lang w:val="en-US"/>
        </w:rPr>
        <w:t xml:space="preserve">: </w:t>
      </w:r>
      <w:r w:rsidRPr="00393DF7">
        <w:rPr>
          <w:b/>
          <w:sz w:val="22"/>
          <w:szCs w:val="22"/>
          <w:lang w:val="en-US"/>
        </w:rPr>
        <w:t xml:space="preserve">Capture in </w:t>
      </w:r>
      <w:r>
        <w:rPr>
          <w:b/>
          <w:sz w:val="22"/>
          <w:szCs w:val="22"/>
          <w:lang w:val="en-US"/>
        </w:rPr>
        <w:t xml:space="preserve">the </w:t>
      </w:r>
      <w:r w:rsidRPr="00393DF7">
        <w:rPr>
          <w:b/>
          <w:sz w:val="22"/>
          <w:szCs w:val="22"/>
          <w:lang w:val="en-US"/>
        </w:rPr>
        <w:t xml:space="preserve">TR </w:t>
      </w:r>
      <w:r>
        <w:rPr>
          <w:b/>
          <w:sz w:val="22"/>
          <w:szCs w:val="22"/>
          <w:lang w:val="en-US"/>
        </w:rPr>
        <w:t>that</w:t>
      </w:r>
      <w:r w:rsidRPr="006C1F0B">
        <w:rPr>
          <w:b/>
          <w:sz w:val="22"/>
          <w:szCs w:val="22"/>
          <w:lang w:val="en-US"/>
        </w:rPr>
        <w:t xml:space="preserve"> the BS </w:t>
      </w:r>
      <w:r>
        <w:rPr>
          <w:b/>
          <w:sz w:val="22"/>
          <w:szCs w:val="22"/>
          <w:lang w:val="en-US"/>
        </w:rPr>
        <w:t>power</w:t>
      </w:r>
      <w:r w:rsidRPr="006C1F0B">
        <w:rPr>
          <w:b/>
          <w:sz w:val="22"/>
          <w:szCs w:val="22"/>
          <w:lang w:val="en-US"/>
        </w:rPr>
        <w:t xml:space="preserve"> model is a simplified model of </w:t>
      </w:r>
      <w:r>
        <w:rPr>
          <w:b/>
          <w:sz w:val="22"/>
          <w:szCs w:val="22"/>
          <w:lang w:val="en-US"/>
        </w:rPr>
        <w:t xml:space="preserve">the </w:t>
      </w:r>
      <w:r w:rsidRPr="006C1F0B">
        <w:rPr>
          <w:b/>
          <w:sz w:val="22"/>
          <w:szCs w:val="22"/>
          <w:lang w:val="en-US"/>
        </w:rPr>
        <w:t xml:space="preserve">real BS </w:t>
      </w:r>
      <w:r>
        <w:rPr>
          <w:b/>
          <w:sz w:val="22"/>
          <w:szCs w:val="22"/>
          <w:lang w:val="en-US"/>
        </w:rPr>
        <w:t>power</w:t>
      </w:r>
      <w:r w:rsidRPr="006C1F0B">
        <w:rPr>
          <w:b/>
          <w:sz w:val="22"/>
          <w:szCs w:val="22"/>
          <w:lang w:val="en-US"/>
        </w:rPr>
        <w:t xml:space="preserve"> consumption applicable to single-RAT NR BSs only.</w:t>
      </w:r>
      <w:r w:rsidRPr="006C1F0B">
        <w:rPr>
          <w:sz w:val="22"/>
          <w:szCs w:val="22"/>
        </w:rPr>
        <w:t xml:space="preserve"> </w:t>
      </w:r>
      <w:r w:rsidRPr="006C1F0B">
        <w:rPr>
          <w:b/>
          <w:sz w:val="22"/>
          <w:szCs w:val="22"/>
          <w:lang w:val="en-US"/>
        </w:rPr>
        <w:t xml:space="preserve"> </w:t>
      </w:r>
    </w:p>
    <w:p w14:paraId="26DB989B" w14:textId="77777777" w:rsidR="00F200CE" w:rsidRDefault="00F200CE" w:rsidP="00F200CE">
      <w:pPr>
        <w:jc w:val="both"/>
        <w:rPr>
          <w:b/>
          <w:bCs/>
          <w:sz w:val="22"/>
          <w:szCs w:val="22"/>
        </w:rPr>
      </w:pPr>
      <w:r>
        <w:rPr>
          <w:b/>
          <w:bCs/>
          <w:sz w:val="22"/>
          <w:szCs w:val="22"/>
        </w:rPr>
        <w:t>Observation-10:   It is difficult to compare different EE schemes with independent KPIs, e.g. NW energy saving gain vs. UPT/data rate gain vs. latency gain. We would benefit from using multi-dimensional EE KPI(s) that jointly consider the</w:t>
      </w:r>
      <w:r w:rsidRPr="00062700">
        <w:rPr>
          <w:b/>
          <w:bCs/>
          <w:sz w:val="22"/>
          <w:szCs w:val="22"/>
        </w:rPr>
        <w:t xml:space="preserve"> energy consumption of the network and system</w:t>
      </w:r>
      <w:r>
        <w:rPr>
          <w:b/>
          <w:bCs/>
          <w:sz w:val="22"/>
          <w:szCs w:val="22"/>
        </w:rPr>
        <w:t>/UE</w:t>
      </w:r>
      <w:r w:rsidRPr="00062700">
        <w:rPr>
          <w:b/>
          <w:bCs/>
          <w:sz w:val="22"/>
          <w:szCs w:val="22"/>
        </w:rPr>
        <w:t xml:space="preserve"> performance</w:t>
      </w:r>
      <w:r>
        <w:rPr>
          <w:b/>
          <w:bCs/>
          <w:sz w:val="22"/>
          <w:szCs w:val="22"/>
        </w:rPr>
        <w:t xml:space="preserve"> for an objective comparison of different schemes.</w:t>
      </w:r>
    </w:p>
    <w:p w14:paraId="59EAF4F2" w14:textId="77777777" w:rsidR="00F200CE" w:rsidRDefault="00F200CE" w:rsidP="00F200CE">
      <w:pPr>
        <w:jc w:val="both"/>
        <w:rPr>
          <w:b/>
          <w:bCs/>
          <w:sz w:val="22"/>
          <w:szCs w:val="22"/>
        </w:rPr>
      </w:pPr>
      <w:r w:rsidRPr="002955AF">
        <w:rPr>
          <w:b/>
          <w:bCs/>
          <w:sz w:val="22"/>
          <w:szCs w:val="22"/>
        </w:rPr>
        <w:t>Observation</w:t>
      </w:r>
      <w:r>
        <w:rPr>
          <w:b/>
          <w:bCs/>
          <w:sz w:val="22"/>
          <w:szCs w:val="22"/>
        </w:rPr>
        <w:t>-11</w:t>
      </w:r>
      <w:r w:rsidRPr="002955AF">
        <w:rPr>
          <w:b/>
          <w:bCs/>
          <w:sz w:val="22"/>
          <w:szCs w:val="22"/>
        </w:rPr>
        <w:t xml:space="preserve">: As captured in </w:t>
      </w:r>
      <w:r w:rsidRPr="002955AF">
        <w:rPr>
          <w:b/>
          <w:bCs/>
          <w:sz w:val="22"/>
          <w:szCs w:val="22"/>
        </w:rPr>
        <w:fldChar w:fldCharType="begin"/>
      </w:r>
      <w:r w:rsidRPr="002955AF">
        <w:rPr>
          <w:b/>
          <w:bCs/>
          <w:sz w:val="22"/>
          <w:szCs w:val="22"/>
        </w:rPr>
        <w:instrText xml:space="preserve"> REF _Ref100655651 \h  \* MERGEFORMAT </w:instrText>
      </w:r>
      <w:r w:rsidRPr="002955AF">
        <w:rPr>
          <w:b/>
          <w:bCs/>
          <w:sz w:val="22"/>
          <w:szCs w:val="22"/>
        </w:rPr>
      </w:r>
      <w:r w:rsidRPr="002955AF">
        <w:rPr>
          <w:b/>
          <w:bCs/>
          <w:sz w:val="22"/>
          <w:szCs w:val="22"/>
        </w:rPr>
        <w:fldChar w:fldCharType="separate"/>
      </w:r>
      <w:r w:rsidRPr="00057898">
        <w:rPr>
          <w:b/>
          <w:bCs/>
          <w:sz w:val="22"/>
          <w:szCs w:val="22"/>
        </w:rPr>
        <w:t>Table 8</w:t>
      </w:r>
      <w:r w:rsidRPr="002955AF">
        <w:rPr>
          <w:b/>
          <w:bCs/>
          <w:sz w:val="22"/>
          <w:szCs w:val="22"/>
        </w:rPr>
        <w:fldChar w:fldCharType="end"/>
      </w:r>
      <w:r>
        <w:rPr>
          <w:b/>
          <w:bCs/>
          <w:sz w:val="22"/>
          <w:szCs w:val="22"/>
        </w:rPr>
        <w:t xml:space="preserve"> (Appendix A)</w:t>
      </w:r>
      <w:r w:rsidRPr="002955AF">
        <w:rPr>
          <w:b/>
          <w:bCs/>
          <w:sz w:val="22"/>
          <w:szCs w:val="22"/>
        </w:rPr>
        <w:fldChar w:fldCharType="begin"/>
      </w:r>
      <w:r w:rsidRPr="002955AF">
        <w:rPr>
          <w:b/>
          <w:bCs/>
          <w:sz w:val="22"/>
          <w:szCs w:val="22"/>
        </w:rPr>
        <w:instrText xml:space="preserve"> REF _Ref99701565 \h  \* MERGEFORMAT </w:instrText>
      </w:r>
      <w:r w:rsidRPr="002955AF">
        <w:rPr>
          <w:b/>
          <w:bCs/>
          <w:sz w:val="22"/>
          <w:szCs w:val="22"/>
        </w:rPr>
      </w:r>
      <w:r w:rsidRPr="002955AF">
        <w:rPr>
          <w:b/>
          <w:bCs/>
          <w:sz w:val="22"/>
          <w:szCs w:val="22"/>
        </w:rPr>
        <w:fldChar w:fldCharType="end"/>
      </w:r>
      <w:r w:rsidRPr="002955AF">
        <w:rPr>
          <w:b/>
          <w:bCs/>
          <w:sz w:val="22"/>
          <w:szCs w:val="22"/>
        </w:rPr>
        <w:t xml:space="preserve">, </w:t>
      </w:r>
      <w:r>
        <w:rPr>
          <w:b/>
          <w:bCs/>
          <w:sz w:val="22"/>
          <w:szCs w:val="22"/>
        </w:rPr>
        <w:t>multiple existing metrics define</w:t>
      </w:r>
      <w:r w:rsidRPr="002955AF">
        <w:rPr>
          <w:b/>
          <w:bCs/>
          <w:sz w:val="22"/>
          <w:szCs w:val="22"/>
        </w:rPr>
        <w:t xml:space="preserve"> </w:t>
      </w:r>
      <w:r>
        <w:rPr>
          <w:b/>
          <w:bCs/>
          <w:sz w:val="22"/>
          <w:szCs w:val="22"/>
        </w:rPr>
        <w:t>multi-dimensional EE KPIs that jointly consider the</w:t>
      </w:r>
      <w:r w:rsidRPr="00062700">
        <w:rPr>
          <w:b/>
          <w:bCs/>
          <w:sz w:val="22"/>
          <w:szCs w:val="22"/>
        </w:rPr>
        <w:t xml:space="preserve"> energy consumption of the network and system</w:t>
      </w:r>
      <w:r>
        <w:rPr>
          <w:b/>
          <w:bCs/>
          <w:sz w:val="22"/>
          <w:szCs w:val="22"/>
        </w:rPr>
        <w:t>/UE</w:t>
      </w:r>
      <w:r w:rsidRPr="00062700">
        <w:rPr>
          <w:b/>
          <w:bCs/>
          <w:sz w:val="22"/>
          <w:szCs w:val="22"/>
        </w:rPr>
        <w:t xml:space="preserve"> performance</w:t>
      </w:r>
      <w:r>
        <w:rPr>
          <w:b/>
          <w:bCs/>
          <w:sz w:val="22"/>
          <w:szCs w:val="22"/>
        </w:rPr>
        <w:t>.</w:t>
      </w:r>
    </w:p>
    <w:p w14:paraId="60E466AE" w14:textId="77777777" w:rsidR="00F200CE" w:rsidRDefault="00F200CE" w:rsidP="00F200CE">
      <w:pPr>
        <w:jc w:val="both"/>
        <w:rPr>
          <w:rFonts w:eastAsiaTheme="minorEastAsia"/>
          <w:b/>
          <w:sz w:val="22"/>
          <w:szCs w:val="22"/>
          <w:lang w:eastAsia="zh-TW"/>
        </w:rPr>
      </w:pPr>
      <w:r w:rsidRPr="00EE4015">
        <w:rPr>
          <w:rFonts w:eastAsiaTheme="minorEastAsia"/>
          <w:b/>
          <w:bCs/>
          <w:sz w:val="22"/>
          <w:szCs w:val="22"/>
          <w:lang w:eastAsia="zh-TW"/>
        </w:rPr>
        <w:t>Proposal-</w:t>
      </w:r>
      <w:r>
        <w:rPr>
          <w:rFonts w:eastAsiaTheme="minorEastAsia"/>
          <w:b/>
          <w:bCs/>
          <w:sz w:val="22"/>
          <w:szCs w:val="22"/>
          <w:lang w:eastAsia="zh-TW"/>
        </w:rPr>
        <w:t>14</w:t>
      </w:r>
      <w:r w:rsidRPr="00EE4015">
        <w:rPr>
          <w:rFonts w:eastAsiaTheme="minorEastAsia"/>
          <w:b/>
          <w:bCs/>
          <w:sz w:val="22"/>
          <w:szCs w:val="22"/>
          <w:lang w:eastAsia="zh-TW"/>
        </w:rPr>
        <w:t xml:space="preserve">: </w:t>
      </w:r>
      <w:r>
        <w:rPr>
          <w:rFonts w:eastAsiaTheme="minorEastAsia"/>
          <w:b/>
          <w:bCs/>
          <w:sz w:val="22"/>
          <w:szCs w:val="22"/>
          <w:lang w:eastAsia="zh-TW"/>
        </w:rPr>
        <w:t xml:space="preserve"> Consider the additional evaluation EE KPI(s) proposed in </w:t>
      </w:r>
      <w:r w:rsidRPr="00884D3B">
        <w:rPr>
          <w:rFonts w:eastAsiaTheme="minorEastAsia"/>
          <w:b/>
          <w:bCs/>
          <w:sz w:val="22"/>
          <w:szCs w:val="22"/>
          <w:lang w:eastAsia="zh-TW"/>
        </w:rPr>
        <w:fldChar w:fldCharType="begin"/>
      </w:r>
      <w:r w:rsidRPr="00884D3B">
        <w:rPr>
          <w:rFonts w:eastAsiaTheme="minorEastAsia"/>
          <w:b/>
          <w:bCs/>
          <w:sz w:val="22"/>
          <w:szCs w:val="22"/>
          <w:lang w:eastAsia="zh-TW"/>
        </w:rPr>
        <w:instrText xml:space="preserve"> REF _Ref101961353 \h </w:instrText>
      </w:r>
      <w:r w:rsidRPr="005E2AA6">
        <w:rPr>
          <w:rFonts w:eastAsiaTheme="minorEastAsia"/>
          <w:b/>
          <w:bCs/>
          <w:sz w:val="22"/>
          <w:szCs w:val="22"/>
          <w:lang w:eastAsia="zh-TW"/>
        </w:rPr>
        <w:instrText xml:space="preserve"> \* MERGEFORMAT </w:instrText>
      </w:r>
      <w:r w:rsidRPr="00884D3B">
        <w:rPr>
          <w:rFonts w:eastAsiaTheme="minorEastAsia"/>
          <w:b/>
          <w:bCs/>
          <w:sz w:val="22"/>
          <w:szCs w:val="22"/>
          <w:lang w:eastAsia="zh-TW"/>
        </w:rPr>
      </w:r>
      <w:r w:rsidRPr="00884D3B">
        <w:rPr>
          <w:rFonts w:eastAsiaTheme="minorEastAsia"/>
          <w:b/>
          <w:bCs/>
          <w:sz w:val="22"/>
          <w:szCs w:val="22"/>
          <w:lang w:eastAsia="zh-TW"/>
        </w:rPr>
        <w:fldChar w:fldCharType="separate"/>
      </w:r>
      <w:r w:rsidRPr="00FB6C68">
        <w:rPr>
          <w:b/>
          <w:bCs/>
          <w:sz w:val="22"/>
          <w:szCs w:val="22"/>
        </w:rPr>
        <w:t xml:space="preserve">Table </w:t>
      </w:r>
      <w:r w:rsidRPr="00FB6C68">
        <w:rPr>
          <w:b/>
          <w:bCs/>
          <w:noProof/>
          <w:sz w:val="22"/>
          <w:szCs w:val="22"/>
        </w:rPr>
        <w:t>5</w:t>
      </w:r>
      <w:r w:rsidRPr="00884D3B">
        <w:rPr>
          <w:rFonts w:eastAsiaTheme="minorEastAsia"/>
          <w:b/>
          <w:bCs/>
          <w:sz w:val="22"/>
          <w:szCs w:val="22"/>
          <w:lang w:eastAsia="zh-TW"/>
        </w:rPr>
        <w:fldChar w:fldCharType="end"/>
      </w:r>
      <w:r>
        <w:rPr>
          <w:rFonts w:eastAsiaTheme="minorEastAsia"/>
          <w:b/>
          <w:bCs/>
          <w:sz w:val="22"/>
          <w:szCs w:val="22"/>
          <w:lang w:eastAsia="zh-TW"/>
        </w:rPr>
        <w:t xml:space="preserve"> (in addition to the already agreed KPIs)</w:t>
      </w:r>
      <w:r w:rsidRPr="00EE4015">
        <w:rPr>
          <w:rFonts w:eastAsiaTheme="minorEastAsia"/>
          <w:b/>
          <w:bCs/>
          <w:sz w:val="22"/>
          <w:szCs w:val="22"/>
          <w:lang w:eastAsia="zh-TW"/>
        </w:rPr>
        <w:t>.</w:t>
      </w:r>
      <w:r>
        <w:rPr>
          <w:rFonts w:eastAsiaTheme="minorEastAsia"/>
          <w:b/>
          <w:bCs/>
          <w:sz w:val="22"/>
          <w:szCs w:val="22"/>
          <w:lang w:eastAsia="zh-TW"/>
        </w:rPr>
        <w:t xml:space="preserve"> </w:t>
      </w:r>
    </w:p>
    <w:p w14:paraId="1104F9B8" w14:textId="15FBF96F" w:rsidR="00F200CE" w:rsidRDefault="00F200CE" w:rsidP="00F200CE">
      <w:pPr>
        <w:jc w:val="both"/>
        <w:rPr>
          <w:rFonts w:eastAsiaTheme="minorEastAsia"/>
          <w:b/>
          <w:sz w:val="22"/>
          <w:szCs w:val="22"/>
          <w:lang w:eastAsia="zh-TW"/>
        </w:rPr>
      </w:pPr>
      <w:r w:rsidRPr="00EE4015">
        <w:rPr>
          <w:rFonts w:eastAsiaTheme="minorEastAsia"/>
          <w:b/>
          <w:bCs/>
          <w:sz w:val="22"/>
          <w:szCs w:val="22"/>
          <w:lang w:eastAsia="zh-TW"/>
        </w:rPr>
        <w:t>Proposal</w:t>
      </w:r>
      <w:r>
        <w:rPr>
          <w:rFonts w:eastAsiaTheme="minorEastAsia"/>
          <w:b/>
          <w:bCs/>
          <w:sz w:val="22"/>
          <w:szCs w:val="22"/>
          <w:lang w:eastAsia="zh-TW"/>
        </w:rPr>
        <w:t>-15</w:t>
      </w:r>
      <w:r w:rsidRPr="00E41C59">
        <w:rPr>
          <w:rFonts w:eastAsiaTheme="minorEastAsia"/>
          <w:b/>
          <w:bCs/>
          <w:sz w:val="22"/>
          <w:szCs w:val="22"/>
          <w:lang w:eastAsia="zh-TW"/>
        </w:rPr>
        <w:t xml:space="preserve">: </w:t>
      </w:r>
      <w:r>
        <w:rPr>
          <w:rFonts w:eastAsiaTheme="minorEastAsia"/>
          <w:b/>
          <w:sz w:val="22"/>
          <w:szCs w:val="22"/>
          <w:lang w:eastAsia="zh-TW"/>
        </w:rPr>
        <w:t>D</w:t>
      </w:r>
      <w:r w:rsidRPr="00E41C59">
        <w:rPr>
          <w:rFonts w:eastAsiaTheme="minorEastAsia"/>
          <w:b/>
          <w:sz w:val="22"/>
          <w:szCs w:val="22"/>
          <w:lang w:eastAsia="zh-TW"/>
        </w:rPr>
        <w:t xml:space="preserve">efine minimum QoS targets </w:t>
      </w:r>
      <w:r>
        <w:rPr>
          <w:rFonts w:eastAsiaTheme="minorEastAsia"/>
          <w:b/>
          <w:sz w:val="22"/>
          <w:szCs w:val="22"/>
          <w:lang w:eastAsia="zh-TW"/>
        </w:rPr>
        <w:t xml:space="preserve">per deployment scenario for the defined KPI </w:t>
      </w:r>
      <w:r w:rsidRPr="00E41C59">
        <w:rPr>
          <w:rFonts w:eastAsiaTheme="minorEastAsia"/>
          <w:b/>
          <w:sz w:val="22"/>
          <w:szCs w:val="22"/>
          <w:lang w:eastAsia="zh-TW"/>
        </w:rPr>
        <w:t>(</w:t>
      </w:r>
      <w:r>
        <w:rPr>
          <w:rFonts w:eastAsiaTheme="minorEastAsia"/>
          <w:b/>
          <w:sz w:val="22"/>
          <w:szCs w:val="22"/>
          <w:lang w:eastAsia="zh-TW"/>
        </w:rPr>
        <w:t>i.e.</w:t>
      </w:r>
      <w:r w:rsidRPr="00E41C59" w:rsidDel="00280131">
        <w:rPr>
          <w:rFonts w:eastAsiaTheme="minorEastAsia"/>
          <w:b/>
          <w:sz w:val="22"/>
          <w:szCs w:val="22"/>
          <w:lang w:eastAsia="zh-TW"/>
        </w:rPr>
        <w:t xml:space="preserve"> </w:t>
      </w:r>
      <w:r>
        <w:rPr>
          <w:rFonts w:eastAsiaTheme="minorEastAsia"/>
          <w:b/>
          <w:sz w:val="22"/>
          <w:szCs w:val="22"/>
          <w:lang w:eastAsia="zh-TW"/>
        </w:rPr>
        <w:t>UPT</w:t>
      </w:r>
      <w:r w:rsidRPr="00E41C59">
        <w:rPr>
          <w:rFonts w:eastAsiaTheme="minorEastAsia"/>
          <w:b/>
          <w:sz w:val="22"/>
          <w:szCs w:val="22"/>
          <w:lang w:eastAsia="zh-TW"/>
        </w:rPr>
        <w:t xml:space="preserve">) that should be fulfilled while </w:t>
      </w:r>
      <w:r w:rsidRPr="00E41C59">
        <w:rPr>
          <w:rFonts w:eastAsiaTheme="minorEastAsia"/>
          <w:b/>
          <w:bCs/>
          <w:sz w:val="22"/>
          <w:szCs w:val="22"/>
          <w:lang w:eastAsia="zh-TW"/>
        </w:rPr>
        <w:t>minimizing</w:t>
      </w:r>
      <w:r w:rsidRPr="00E41C59">
        <w:rPr>
          <w:rFonts w:eastAsiaTheme="minorEastAsia"/>
          <w:b/>
          <w:sz w:val="22"/>
          <w:szCs w:val="22"/>
          <w:lang w:eastAsia="zh-TW"/>
        </w:rPr>
        <w:t xml:space="preserve"> network energy consumption.</w:t>
      </w:r>
      <w:r>
        <w:rPr>
          <w:rFonts w:eastAsiaTheme="minorEastAsia"/>
          <w:b/>
          <w:sz w:val="22"/>
          <w:szCs w:val="22"/>
          <w:lang w:eastAsia="zh-TW"/>
        </w:rPr>
        <w:t xml:space="preserve"> Multiple values of the same QoS target shall be defined.  </w:t>
      </w:r>
    </w:p>
    <w:p w14:paraId="3A13CCFD" w14:textId="6F9FD4F5" w:rsidR="00424548" w:rsidRPr="003777F6" w:rsidRDefault="00F200CE" w:rsidP="003777F6">
      <w:pPr>
        <w:jc w:val="both"/>
        <w:rPr>
          <w:b/>
          <w:sz w:val="22"/>
          <w:szCs w:val="22"/>
          <w:lang w:val="en-US"/>
        </w:rPr>
      </w:pPr>
      <w:r w:rsidRPr="008D2A2B">
        <w:rPr>
          <w:rFonts w:eastAsiaTheme="minorEastAsia"/>
          <w:b/>
          <w:sz w:val="22"/>
          <w:szCs w:val="22"/>
          <w:lang w:eastAsia="zh-TW"/>
        </w:rPr>
        <w:lastRenderedPageBreak/>
        <w:t>Proposal-</w:t>
      </w:r>
      <w:r>
        <w:rPr>
          <w:rFonts w:eastAsiaTheme="minorEastAsia"/>
          <w:b/>
          <w:sz w:val="22"/>
          <w:szCs w:val="22"/>
          <w:lang w:eastAsia="zh-TW"/>
        </w:rPr>
        <w:t>16</w:t>
      </w:r>
      <w:r w:rsidRPr="008D2A2B">
        <w:rPr>
          <w:rFonts w:eastAsiaTheme="minorEastAsia"/>
          <w:b/>
          <w:sz w:val="22"/>
          <w:szCs w:val="22"/>
          <w:lang w:eastAsia="zh-TW"/>
        </w:rPr>
        <w:t xml:space="preserve">: </w:t>
      </w:r>
      <w:r>
        <w:rPr>
          <w:rFonts w:eastAsiaTheme="minorEastAsia"/>
          <w:b/>
          <w:sz w:val="22"/>
          <w:szCs w:val="22"/>
          <w:lang w:eastAsia="zh-TW"/>
        </w:rPr>
        <w:t>A</w:t>
      </w:r>
      <w:r w:rsidRPr="008D2A2B">
        <w:rPr>
          <w:rFonts w:eastAsiaTheme="minorEastAsia"/>
          <w:b/>
          <w:sz w:val="22"/>
          <w:szCs w:val="22"/>
          <w:lang w:eastAsia="zh-TW"/>
        </w:rPr>
        <w:t xml:space="preserve">gree on the system-level simulation </w:t>
      </w:r>
      <w:r>
        <w:rPr>
          <w:rFonts w:eastAsiaTheme="minorEastAsia"/>
          <w:b/>
          <w:sz w:val="22"/>
          <w:szCs w:val="22"/>
          <w:lang w:eastAsia="zh-TW"/>
        </w:rPr>
        <w:t xml:space="preserve">parameters and </w:t>
      </w:r>
      <w:r w:rsidRPr="008D2A2B">
        <w:rPr>
          <w:rFonts w:eastAsiaTheme="minorEastAsia"/>
          <w:b/>
          <w:sz w:val="22"/>
          <w:szCs w:val="22"/>
          <w:lang w:eastAsia="zh-TW"/>
        </w:rPr>
        <w:t>assumptions t</w:t>
      </w:r>
      <w:r>
        <w:rPr>
          <w:rFonts w:eastAsiaTheme="minorEastAsia"/>
          <w:b/>
          <w:sz w:val="22"/>
          <w:szCs w:val="22"/>
          <w:lang w:eastAsia="zh-TW"/>
        </w:rPr>
        <w:t>hat</w:t>
      </w:r>
      <w:r w:rsidRPr="008D2A2B">
        <w:rPr>
          <w:rFonts w:eastAsiaTheme="minorEastAsia"/>
          <w:b/>
          <w:sz w:val="22"/>
          <w:szCs w:val="22"/>
          <w:lang w:eastAsia="zh-TW"/>
        </w:rPr>
        <w:t xml:space="preserve"> shall be used to evaluate the </w:t>
      </w:r>
      <w:r>
        <w:rPr>
          <w:rFonts w:eastAsiaTheme="minorEastAsia"/>
          <w:b/>
          <w:sz w:val="22"/>
          <w:szCs w:val="22"/>
          <w:lang w:eastAsia="zh-TW"/>
        </w:rPr>
        <w:t>energy efficiency</w:t>
      </w:r>
      <w:r w:rsidRPr="008D2A2B">
        <w:rPr>
          <w:rFonts w:eastAsiaTheme="minorEastAsia"/>
          <w:b/>
          <w:sz w:val="22"/>
          <w:szCs w:val="22"/>
          <w:lang w:eastAsia="zh-TW"/>
        </w:rPr>
        <w:t xml:space="preserve"> of the </w:t>
      </w:r>
      <w:r w:rsidRPr="00E446AA">
        <w:rPr>
          <w:b/>
          <w:sz w:val="22"/>
          <w:szCs w:val="22"/>
          <w:lang w:val="en-US"/>
        </w:rPr>
        <w:t xml:space="preserve">urban macro </w:t>
      </w:r>
      <w:r w:rsidRPr="008D2A2B">
        <w:rPr>
          <w:rFonts w:eastAsiaTheme="minorEastAsia"/>
          <w:b/>
          <w:sz w:val="22"/>
          <w:szCs w:val="22"/>
          <w:lang w:eastAsia="zh-TW"/>
        </w:rPr>
        <w:t>scenario</w:t>
      </w:r>
      <w:r w:rsidRPr="00E446AA">
        <w:rPr>
          <w:b/>
          <w:sz w:val="22"/>
          <w:szCs w:val="22"/>
          <w:lang w:val="en-US"/>
        </w:rPr>
        <w:t xml:space="preserve"> prioritized for FR1</w:t>
      </w:r>
      <w:r w:rsidRPr="008D2A2B">
        <w:rPr>
          <w:rFonts w:eastAsiaTheme="minorEastAsia"/>
          <w:b/>
          <w:sz w:val="22"/>
          <w:szCs w:val="22"/>
          <w:lang w:eastAsia="zh-TW"/>
        </w:rPr>
        <w:t>.</w:t>
      </w:r>
      <w:r>
        <w:rPr>
          <w:rFonts w:eastAsiaTheme="minorEastAsia"/>
          <w:b/>
          <w:sz w:val="22"/>
          <w:szCs w:val="22"/>
          <w:lang w:eastAsia="zh-TW"/>
        </w:rPr>
        <w:t xml:space="preserve"> </w:t>
      </w:r>
      <w:r w:rsidRPr="00BB34E3">
        <w:rPr>
          <w:b/>
          <w:sz w:val="22"/>
          <w:szCs w:val="22"/>
          <w:lang w:val="en-US"/>
        </w:rPr>
        <w:t>FFS if RAN1 decides to evaluate the other scenarios.</w:t>
      </w:r>
    </w:p>
    <w:p w14:paraId="447CA517" w14:textId="52733505" w:rsidR="00FD3934" w:rsidRPr="00DE5B89" w:rsidRDefault="00FD3934" w:rsidP="00FD3934">
      <w:pPr>
        <w:pStyle w:val="Heading1"/>
        <w:tabs>
          <w:tab w:val="num" w:pos="709"/>
        </w:tabs>
        <w:ind w:left="709" w:hanging="709"/>
        <w:rPr>
          <w:lang w:val="en-US"/>
        </w:rPr>
      </w:pPr>
      <w:r w:rsidRPr="00DE5B89">
        <w:rPr>
          <w:lang w:val="en-US"/>
        </w:rPr>
        <w:t>References</w:t>
      </w:r>
    </w:p>
    <w:p w14:paraId="64123222" w14:textId="77777777" w:rsidR="00BD2747" w:rsidRDefault="00BD2747" w:rsidP="005B5FD2">
      <w:pPr>
        <w:pStyle w:val="Reference"/>
        <w:keepLines w:val="0"/>
        <w:numPr>
          <w:ilvl w:val="0"/>
          <w:numId w:val="14"/>
        </w:numPr>
        <w:spacing w:after="120"/>
        <w:jc w:val="both"/>
        <w:textAlignment w:val="auto"/>
        <w:rPr>
          <w:rFonts w:cstheme="minorHAnsi"/>
        </w:rPr>
      </w:pPr>
      <w:bookmarkStart w:id="33" w:name="_Ref92458346"/>
      <w:r w:rsidRPr="000311BF">
        <w:rPr>
          <w:rFonts w:cstheme="minorHAnsi"/>
        </w:rPr>
        <w:t>3GPP TR 38.840 V16.0.0 (2019-06), Study on User Equipment (UE) power saving in NR, Release 16</w:t>
      </w:r>
      <w:bookmarkEnd w:id="33"/>
    </w:p>
    <w:p w14:paraId="4887A56A" w14:textId="5853A341" w:rsidR="001E6BDE" w:rsidRDefault="00BD2747" w:rsidP="005B5FD2">
      <w:pPr>
        <w:pStyle w:val="Reference"/>
        <w:keepLines w:val="0"/>
        <w:numPr>
          <w:ilvl w:val="0"/>
          <w:numId w:val="14"/>
        </w:numPr>
        <w:spacing w:after="120"/>
        <w:jc w:val="both"/>
        <w:textAlignment w:val="auto"/>
        <w:rPr>
          <w:rFonts w:cstheme="minorHAnsi"/>
        </w:rPr>
      </w:pPr>
      <w:r w:rsidRPr="00BD2747">
        <w:rPr>
          <w:rFonts w:cstheme="minorHAnsi"/>
        </w:rPr>
        <w:t>ETSI ES 203 228: "Environmental Engineering (EE); Assessment of mobile network energy efficiency"</w:t>
      </w:r>
    </w:p>
    <w:p w14:paraId="02408F82" w14:textId="77777777" w:rsidR="00600D45" w:rsidRPr="000311BF" w:rsidRDefault="00600D45" w:rsidP="005B5FD2">
      <w:pPr>
        <w:pStyle w:val="Reference"/>
        <w:keepLines w:val="0"/>
        <w:numPr>
          <w:ilvl w:val="0"/>
          <w:numId w:val="14"/>
        </w:numPr>
        <w:spacing w:after="120"/>
        <w:jc w:val="both"/>
        <w:textAlignment w:val="auto"/>
        <w:rPr>
          <w:rFonts w:cstheme="minorHAnsi"/>
        </w:rPr>
      </w:pPr>
      <w:r w:rsidRPr="000311BF">
        <w:rPr>
          <w:rFonts w:cstheme="minorHAnsi"/>
        </w:rPr>
        <w:t xml:space="preserve">3GPP TSG RAN, “TR 38.913, Study on Scenarios and Requirements for Next Generation Access Technologies,” V16.0.0, Jul. 2020. </w:t>
      </w:r>
    </w:p>
    <w:p w14:paraId="1BAACB28" w14:textId="136E9A1E" w:rsidR="00600D45" w:rsidRDefault="00600D45" w:rsidP="005B5FD2">
      <w:pPr>
        <w:pStyle w:val="Reference"/>
        <w:keepLines w:val="0"/>
        <w:numPr>
          <w:ilvl w:val="0"/>
          <w:numId w:val="14"/>
        </w:numPr>
        <w:spacing w:after="120"/>
        <w:jc w:val="both"/>
        <w:textAlignment w:val="auto"/>
        <w:rPr>
          <w:rFonts w:cstheme="minorHAnsi"/>
        </w:rPr>
      </w:pPr>
      <w:r w:rsidRPr="000311BF">
        <w:rPr>
          <w:rFonts w:cstheme="minorHAnsi"/>
        </w:rPr>
        <w:t>3GPP TSG SA, “TS 28.554, Management and orchestration; 5G end to end Key Performance Indicators (KPI),” V17.3.0, June 2021.</w:t>
      </w:r>
    </w:p>
    <w:p w14:paraId="1B25D657" w14:textId="53954EAC" w:rsidR="00F85ED2" w:rsidRPr="00F85ED2" w:rsidRDefault="0059528B" w:rsidP="005B5FD2">
      <w:pPr>
        <w:pStyle w:val="Reference"/>
        <w:numPr>
          <w:ilvl w:val="0"/>
          <w:numId w:val="14"/>
        </w:numPr>
        <w:spacing w:after="120"/>
        <w:jc w:val="both"/>
        <w:textAlignment w:val="auto"/>
        <w:rPr>
          <w:rFonts w:cstheme="minorHAnsi"/>
        </w:rPr>
      </w:pPr>
      <w:r w:rsidRPr="000311BF">
        <w:rPr>
          <w:rFonts w:cstheme="minorHAnsi"/>
        </w:rPr>
        <w:t>3GPP TSG SA</w:t>
      </w:r>
      <w:r>
        <w:rPr>
          <w:rFonts w:cstheme="minorHAnsi"/>
        </w:rPr>
        <w:t>, “</w:t>
      </w:r>
      <w:r w:rsidR="00F85ED2" w:rsidRPr="00F85ED2">
        <w:rPr>
          <w:rFonts w:cstheme="minorHAnsi"/>
        </w:rPr>
        <w:t>TR 21.866</w:t>
      </w:r>
      <w:r w:rsidR="00F85ED2">
        <w:rPr>
          <w:rFonts w:cstheme="minorHAnsi"/>
        </w:rPr>
        <w:t xml:space="preserve">, </w:t>
      </w:r>
      <w:r w:rsidR="00F85ED2" w:rsidRPr="00F85ED2">
        <w:rPr>
          <w:rFonts w:cstheme="minorHAnsi"/>
        </w:rPr>
        <w:t>Study on Energy Efficiency Aspects of 3GPP Standards</w:t>
      </w:r>
      <w:r w:rsidR="00F85ED2">
        <w:rPr>
          <w:rFonts w:cstheme="minorHAnsi"/>
        </w:rPr>
        <w:t xml:space="preserve"> </w:t>
      </w:r>
      <w:r w:rsidR="00F85ED2" w:rsidRPr="00F85ED2">
        <w:rPr>
          <w:rFonts w:cstheme="minorHAnsi"/>
        </w:rPr>
        <w:t>(Release 15)</w:t>
      </w:r>
      <w:r>
        <w:rPr>
          <w:rFonts w:cstheme="minorHAnsi"/>
        </w:rPr>
        <w:t xml:space="preserve">”, </w:t>
      </w:r>
      <w:r w:rsidRPr="0059528B">
        <w:rPr>
          <w:rFonts w:cstheme="minorHAnsi"/>
        </w:rPr>
        <w:t>V15.0.0 (2017-06)</w:t>
      </w:r>
    </w:p>
    <w:p w14:paraId="5AE9D7B8" w14:textId="4EE2D2EB" w:rsidR="00BE36D4" w:rsidRDefault="001C003C" w:rsidP="005B5FD2">
      <w:pPr>
        <w:pStyle w:val="Reference"/>
        <w:numPr>
          <w:ilvl w:val="0"/>
          <w:numId w:val="14"/>
        </w:numPr>
        <w:spacing w:after="120"/>
        <w:jc w:val="both"/>
        <w:textAlignment w:val="auto"/>
        <w:rPr>
          <w:rFonts w:cstheme="minorHAnsi"/>
        </w:rPr>
      </w:pPr>
      <w:r w:rsidRPr="001C003C">
        <w:rPr>
          <w:rFonts w:cstheme="minorHAnsi"/>
        </w:rPr>
        <w:t>3GPP TR 38.913</w:t>
      </w:r>
      <w:r>
        <w:rPr>
          <w:rFonts w:cstheme="minorHAnsi"/>
        </w:rPr>
        <w:t xml:space="preserve">, </w:t>
      </w:r>
      <w:r w:rsidRPr="001C003C">
        <w:rPr>
          <w:rFonts w:cstheme="minorHAnsi"/>
        </w:rPr>
        <w:t>Study on Scenarios and Requirements for</w:t>
      </w:r>
      <w:r>
        <w:rPr>
          <w:rFonts w:cstheme="minorHAnsi"/>
        </w:rPr>
        <w:t xml:space="preserve"> </w:t>
      </w:r>
      <w:r w:rsidRPr="002073CE">
        <w:rPr>
          <w:rFonts w:cstheme="minorHAnsi"/>
        </w:rPr>
        <w:t>Next Generation Access Technologies</w:t>
      </w:r>
      <w:r>
        <w:rPr>
          <w:rFonts w:cstheme="minorHAnsi"/>
        </w:rPr>
        <w:t xml:space="preserve"> </w:t>
      </w:r>
      <w:r w:rsidRPr="002073CE">
        <w:rPr>
          <w:rFonts w:cstheme="minorHAnsi"/>
        </w:rPr>
        <w:t>(Release 17)</w:t>
      </w:r>
    </w:p>
    <w:p w14:paraId="6EEBB9AA" w14:textId="03BC5ACA" w:rsidR="009E7C4C" w:rsidRPr="009E7C4C" w:rsidRDefault="009E7C4C" w:rsidP="009E7C4C">
      <w:pPr>
        <w:pStyle w:val="Reference"/>
        <w:framePr w:wrap="notBeside" w:hAnchor="margin" w:yAlign="center"/>
        <w:numPr>
          <w:ilvl w:val="0"/>
          <w:numId w:val="0"/>
        </w:numPr>
        <w:spacing w:after="120"/>
        <w:jc w:val="both"/>
        <w:textAlignment w:val="auto"/>
        <w:rPr>
          <w:rFonts w:cstheme="minorHAnsi"/>
        </w:rPr>
      </w:pPr>
    </w:p>
    <w:p w14:paraId="1B2EF877" w14:textId="6ED47C5B" w:rsidR="00791E48" w:rsidRPr="00791E48" w:rsidRDefault="009E7C4C" w:rsidP="005B5FD2">
      <w:pPr>
        <w:pStyle w:val="Reference"/>
        <w:numPr>
          <w:ilvl w:val="0"/>
          <w:numId w:val="14"/>
        </w:numPr>
        <w:spacing w:after="120"/>
        <w:jc w:val="both"/>
        <w:textAlignment w:val="auto"/>
        <w:rPr>
          <w:rFonts w:cstheme="minorHAnsi"/>
        </w:rPr>
      </w:pPr>
      <w:r w:rsidRPr="009E7C4C">
        <w:rPr>
          <w:rFonts w:cstheme="minorHAnsi"/>
        </w:rPr>
        <w:t>3GPP TR 38.802</w:t>
      </w:r>
      <w:r>
        <w:rPr>
          <w:rFonts w:cstheme="minorHAnsi"/>
        </w:rPr>
        <w:t xml:space="preserve">, </w:t>
      </w:r>
      <w:r w:rsidRPr="009E7C4C">
        <w:rPr>
          <w:rFonts w:cstheme="minorHAnsi"/>
        </w:rPr>
        <w:t>Study on New Radio Access Technology</w:t>
      </w:r>
      <w:r>
        <w:rPr>
          <w:rFonts w:cstheme="minorHAnsi"/>
        </w:rPr>
        <w:t xml:space="preserve"> </w:t>
      </w:r>
      <w:r w:rsidRPr="009E7C4C">
        <w:rPr>
          <w:rFonts w:cstheme="minorHAnsi"/>
        </w:rPr>
        <w:t>Physical Layer Aspects</w:t>
      </w:r>
      <w:r>
        <w:rPr>
          <w:rFonts w:cstheme="minorHAnsi"/>
        </w:rPr>
        <w:t xml:space="preserve"> </w:t>
      </w:r>
      <w:r w:rsidRPr="009E7C4C">
        <w:rPr>
          <w:rFonts w:cstheme="minorHAnsi"/>
        </w:rPr>
        <w:t>(Release 14)</w:t>
      </w:r>
    </w:p>
    <w:p w14:paraId="5BEC8173" w14:textId="3AD3A8C8" w:rsidR="00791E48" w:rsidRPr="00E878B1" w:rsidRDefault="00791E48" w:rsidP="005B5FD2">
      <w:pPr>
        <w:pStyle w:val="Reference"/>
        <w:numPr>
          <w:ilvl w:val="0"/>
          <w:numId w:val="14"/>
        </w:numPr>
        <w:spacing w:after="120"/>
        <w:jc w:val="both"/>
        <w:textAlignment w:val="auto"/>
        <w:rPr>
          <w:rFonts w:cstheme="minorHAnsi"/>
        </w:rPr>
      </w:pPr>
      <w:r w:rsidRPr="00E878B1">
        <w:rPr>
          <w:rFonts w:cstheme="minorHAnsi"/>
        </w:rPr>
        <w:t>RP-180524</w:t>
      </w:r>
      <w:r w:rsidR="00B1605B" w:rsidRPr="00E878B1">
        <w:rPr>
          <w:rFonts w:cstheme="minorHAnsi"/>
        </w:rPr>
        <w:t>, “Summary of calibration results for IMT-2020 self evaluation</w:t>
      </w:r>
      <w:r w:rsidR="00E878B1" w:rsidRPr="00E878B1">
        <w:rPr>
          <w:rFonts w:cstheme="minorHAnsi"/>
        </w:rPr>
        <w:t>, March 2018</w:t>
      </w:r>
      <w:r w:rsidR="00B1605B" w:rsidRPr="00E878B1">
        <w:rPr>
          <w:rFonts w:cstheme="minorHAnsi"/>
        </w:rPr>
        <w:t xml:space="preserve"> </w:t>
      </w:r>
    </w:p>
    <w:p w14:paraId="613AC54B" w14:textId="378E2696" w:rsidR="00EA0B5A" w:rsidRPr="00E878B1" w:rsidRDefault="00694928" w:rsidP="003D32A9">
      <w:pPr>
        <w:pStyle w:val="Reference"/>
        <w:numPr>
          <w:ilvl w:val="0"/>
          <w:numId w:val="14"/>
        </w:numPr>
        <w:spacing w:after="120"/>
        <w:jc w:val="both"/>
        <w:textAlignment w:val="auto"/>
        <w:rPr>
          <w:rFonts w:cstheme="minorHAnsi"/>
        </w:rPr>
      </w:pPr>
      <w:r w:rsidRPr="00E878B1">
        <w:rPr>
          <w:rFonts w:cstheme="minorHAnsi"/>
        </w:rPr>
        <w:t>TR 38.</w:t>
      </w:r>
      <w:r w:rsidR="003D32A9" w:rsidRPr="00E878B1">
        <w:rPr>
          <w:rFonts w:cstheme="minorHAnsi"/>
        </w:rPr>
        <w:t>901, Study on channel model for frequencies from 0.5 to 100 GHz (Release 17)</w:t>
      </w:r>
    </w:p>
    <w:p w14:paraId="1CCFBA22" w14:textId="77777777" w:rsidR="00CE1D31" w:rsidRPr="00CE1D31" w:rsidRDefault="00CE1D31" w:rsidP="00CE1D31">
      <w:pPr>
        <w:pStyle w:val="Reference"/>
        <w:numPr>
          <w:ilvl w:val="0"/>
          <w:numId w:val="14"/>
        </w:numPr>
        <w:spacing w:after="120"/>
        <w:jc w:val="both"/>
        <w:textAlignment w:val="auto"/>
        <w:rPr>
          <w:rFonts w:cstheme="minorHAnsi"/>
        </w:rPr>
      </w:pPr>
      <w:r w:rsidRPr="00CE1D31">
        <w:rPr>
          <w:rFonts w:cstheme="minorHAnsi"/>
        </w:rPr>
        <w:t>TR 37.910 V16.1.0</w:t>
      </w:r>
      <w:r>
        <w:rPr>
          <w:rFonts w:cstheme="minorHAnsi"/>
        </w:rPr>
        <w:t xml:space="preserve">, </w:t>
      </w:r>
      <w:r w:rsidRPr="00CE1D31">
        <w:rPr>
          <w:rFonts w:cstheme="minorHAnsi"/>
        </w:rPr>
        <w:t>Study on self evaluation towards IMT-2020 submission</w:t>
      </w:r>
      <w:r>
        <w:rPr>
          <w:rFonts w:cstheme="minorHAnsi"/>
        </w:rPr>
        <w:t xml:space="preserve"> </w:t>
      </w:r>
      <w:r w:rsidRPr="00CE1D31">
        <w:rPr>
          <w:rFonts w:cstheme="minorHAnsi"/>
        </w:rPr>
        <w:t>(Release 17)</w:t>
      </w:r>
    </w:p>
    <w:p w14:paraId="7301D23A" w14:textId="02E85E48" w:rsidR="00223B87" w:rsidRPr="00CE1D31" w:rsidRDefault="00223B87" w:rsidP="00CE1D31">
      <w:pPr>
        <w:pStyle w:val="Reference"/>
        <w:numPr>
          <w:ilvl w:val="0"/>
          <w:numId w:val="14"/>
        </w:numPr>
        <w:spacing w:after="120"/>
        <w:jc w:val="both"/>
        <w:textAlignment w:val="auto"/>
        <w:rPr>
          <w:rFonts w:cstheme="minorHAnsi"/>
        </w:rPr>
      </w:pPr>
      <w:r>
        <w:rPr>
          <w:rFonts w:cstheme="minorHAnsi"/>
        </w:rPr>
        <w:t>N</w:t>
      </w:r>
      <w:r w:rsidRPr="00223B87">
        <w:rPr>
          <w:rFonts w:cstheme="minorHAnsi"/>
        </w:rPr>
        <w:t>okia, IMT-2020 self-evaluation: UP latency analysis for FDD and</w:t>
      </w:r>
      <w:r>
        <w:rPr>
          <w:rFonts w:cstheme="minorHAnsi"/>
        </w:rPr>
        <w:t xml:space="preserve"> </w:t>
      </w:r>
      <w:r w:rsidRPr="00223B87">
        <w:rPr>
          <w:rFonts w:cstheme="minorHAnsi"/>
        </w:rPr>
        <w:t>dynamic TDD with UE processing capability 1 (eMBB), R1-1808448,</w:t>
      </w:r>
      <w:r>
        <w:rPr>
          <w:rFonts w:cstheme="minorHAnsi"/>
        </w:rPr>
        <w:t xml:space="preserve"> </w:t>
      </w:r>
      <w:r w:rsidRPr="00223B87">
        <w:rPr>
          <w:rFonts w:cstheme="minorHAnsi"/>
        </w:rPr>
        <w:t>August 2018.</w:t>
      </w:r>
    </w:p>
    <w:p w14:paraId="3C7B9809" w14:textId="49039893" w:rsidR="00472359" w:rsidRPr="00E878B1" w:rsidRDefault="00CC2484" w:rsidP="005B5FD2">
      <w:pPr>
        <w:pStyle w:val="Reference"/>
        <w:numPr>
          <w:ilvl w:val="0"/>
          <w:numId w:val="14"/>
        </w:numPr>
        <w:spacing w:after="120"/>
        <w:jc w:val="both"/>
        <w:textAlignment w:val="auto"/>
        <w:rPr>
          <w:rStyle w:val="normaltextrun"/>
          <w:rFonts w:cstheme="minorHAnsi"/>
        </w:rPr>
      </w:pPr>
      <w:bookmarkStart w:id="34" w:name="_Ref115425261"/>
      <w:r w:rsidRPr="00E878B1">
        <w:rPr>
          <w:rStyle w:val="normaltextrun"/>
          <w:color w:val="000000"/>
          <w:shd w:val="clear" w:color="auto" w:fill="FFFFFF"/>
        </w:rPr>
        <w:t>R1-22</w:t>
      </w:r>
      <w:r w:rsidR="001A1A0E" w:rsidRPr="00E878B1">
        <w:rPr>
          <w:rStyle w:val="normaltextrun"/>
          <w:color w:val="000000"/>
          <w:shd w:val="clear" w:color="auto" w:fill="FFFFFF"/>
        </w:rPr>
        <w:t>0</w:t>
      </w:r>
      <w:r w:rsidR="00584A89" w:rsidRPr="00E878B1">
        <w:rPr>
          <w:rStyle w:val="normaltextrun"/>
          <w:color w:val="000000"/>
          <w:shd w:val="clear" w:color="auto" w:fill="FFFFFF"/>
        </w:rPr>
        <w:t>8519</w:t>
      </w:r>
      <w:r w:rsidRPr="00E878B1">
        <w:rPr>
          <w:rStyle w:val="normaltextrun"/>
          <w:color w:val="000000"/>
          <w:shd w:val="clear" w:color="auto" w:fill="FFFFFF"/>
        </w:rPr>
        <w:t>,</w:t>
      </w:r>
      <w:r w:rsidR="00584A89" w:rsidRPr="00E878B1">
        <w:rPr>
          <w:rStyle w:val="normaltextrun"/>
          <w:color w:val="000000"/>
          <w:shd w:val="clear" w:color="auto" w:fill="FFFFFF"/>
        </w:rPr>
        <w:t xml:space="preserve"> </w:t>
      </w:r>
      <w:r w:rsidR="00FC4ADA" w:rsidRPr="00E878B1">
        <w:rPr>
          <w:rStyle w:val="normaltextrun"/>
          <w:color w:val="000000"/>
          <w:shd w:val="clear" w:color="auto" w:fill="FFFFFF"/>
        </w:rPr>
        <w:t>“</w:t>
      </w:r>
      <w:r w:rsidR="00584A89" w:rsidRPr="00E878B1">
        <w:rPr>
          <w:rStyle w:val="normaltextrun"/>
          <w:color w:val="000000"/>
          <w:shd w:val="clear" w:color="auto" w:fill="FFFFFF"/>
        </w:rPr>
        <w:t>Network Energy Saving Techniques</w:t>
      </w:r>
      <w:r w:rsidR="00FC4ADA" w:rsidRPr="00E878B1">
        <w:rPr>
          <w:rStyle w:val="normaltextrun"/>
          <w:color w:val="000000"/>
          <w:shd w:val="clear" w:color="auto" w:fill="FFFFFF"/>
        </w:rPr>
        <w:t>”</w:t>
      </w:r>
      <w:r w:rsidR="00584A89" w:rsidRPr="00E878B1">
        <w:rPr>
          <w:rStyle w:val="normaltextrun"/>
          <w:color w:val="000000"/>
          <w:shd w:val="clear" w:color="auto" w:fill="FFFFFF"/>
        </w:rPr>
        <w:t xml:space="preserve">, </w:t>
      </w:r>
      <w:r w:rsidR="00BD7519" w:rsidRPr="00E878B1">
        <w:rPr>
          <w:rStyle w:val="normaltextrun"/>
          <w:color w:val="000000"/>
          <w:shd w:val="clear" w:color="auto" w:fill="FFFFFF"/>
        </w:rPr>
        <w:t>Nokia</w:t>
      </w:r>
      <w:r w:rsidR="00FC4ADA" w:rsidRPr="00E878B1">
        <w:rPr>
          <w:rStyle w:val="normaltextrun"/>
          <w:color w:val="000000"/>
          <w:shd w:val="clear" w:color="auto" w:fill="FFFFFF"/>
        </w:rPr>
        <w:t xml:space="preserve">, Nokia Shanghai Bell, </w:t>
      </w:r>
      <w:r w:rsidR="00763D61" w:rsidRPr="00E878B1">
        <w:rPr>
          <w:rStyle w:val="normaltextrun"/>
          <w:color w:val="000000"/>
          <w:shd w:val="clear" w:color="auto" w:fill="FFFFFF"/>
        </w:rPr>
        <w:t>RAN1#110bis-e, Oct</w:t>
      </w:r>
      <w:r w:rsidR="00FC0837" w:rsidRPr="00E878B1">
        <w:rPr>
          <w:rStyle w:val="normaltextrun"/>
          <w:color w:val="000000"/>
          <w:shd w:val="clear" w:color="auto" w:fill="FFFFFF"/>
        </w:rPr>
        <w:t xml:space="preserve"> 10</w:t>
      </w:r>
      <w:r w:rsidR="00FC0837" w:rsidRPr="00E878B1">
        <w:rPr>
          <w:rStyle w:val="normaltextrun"/>
          <w:color w:val="000000"/>
          <w:shd w:val="clear" w:color="auto" w:fill="FFFFFF"/>
          <w:vertAlign w:val="superscript"/>
        </w:rPr>
        <w:t>th</w:t>
      </w:r>
      <w:r w:rsidR="00FC0837" w:rsidRPr="00E878B1">
        <w:rPr>
          <w:rStyle w:val="normaltextrun"/>
          <w:color w:val="000000"/>
          <w:shd w:val="clear" w:color="auto" w:fill="FFFFFF"/>
        </w:rPr>
        <w:t>-19</w:t>
      </w:r>
      <w:r w:rsidR="00FC0837" w:rsidRPr="00E878B1">
        <w:rPr>
          <w:rStyle w:val="normaltextrun"/>
          <w:color w:val="000000"/>
          <w:shd w:val="clear" w:color="auto" w:fill="FFFFFF"/>
          <w:vertAlign w:val="superscript"/>
        </w:rPr>
        <w:t>th</w:t>
      </w:r>
      <w:r w:rsidR="00FC0837" w:rsidRPr="00E878B1">
        <w:rPr>
          <w:rStyle w:val="normaltextrun"/>
          <w:color w:val="000000"/>
          <w:shd w:val="clear" w:color="auto" w:fill="FFFFFF"/>
        </w:rPr>
        <w:t>, 2022.</w:t>
      </w:r>
      <w:bookmarkEnd w:id="34"/>
    </w:p>
    <w:p w14:paraId="7E1CFEC0" w14:textId="424A96A3" w:rsidR="00B93D01" w:rsidRPr="00BD7519" w:rsidRDefault="00B93D01" w:rsidP="00230DD1">
      <w:pPr>
        <w:pStyle w:val="Reference"/>
        <w:numPr>
          <w:ilvl w:val="0"/>
          <w:numId w:val="0"/>
        </w:numPr>
        <w:spacing w:after="120"/>
        <w:ind w:left="360"/>
        <w:jc w:val="both"/>
        <w:textAlignment w:val="auto"/>
        <w:rPr>
          <w:rFonts w:cstheme="minorHAnsi"/>
          <w:highlight w:val="yellow"/>
        </w:rPr>
      </w:pPr>
    </w:p>
    <w:p w14:paraId="1ABAC906" w14:textId="13BF73BA" w:rsidR="0063749D" w:rsidRDefault="0063749D" w:rsidP="004C3AA9">
      <w:pPr>
        <w:pStyle w:val="Heading1"/>
        <w:tabs>
          <w:tab w:val="num" w:pos="709"/>
        </w:tabs>
        <w:ind w:left="709" w:hanging="709"/>
      </w:pPr>
      <w:r w:rsidRPr="006D5B92">
        <w:rPr>
          <w:lang w:val="en-US"/>
        </w:rPr>
        <w:t xml:space="preserve">Appendix A – </w:t>
      </w:r>
      <w:r w:rsidRPr="00EC7FE2">
        <w:t>Energy efficiency KPIs</w:t>
      </w:r>
      <w:r w:rsidRPr="009519EE">
        <w:t xml:space="preserve"> </w:t>
      </w:r>
    </w:p>
    <w:p w14:paraId="5F67C3D2" w14:textId="77777777" w:rsidR="007D6C56" w:rsidRDefault="007D6C56" w:rsidP="0063749D">
      <w:pPr>
        <w:pStyle w:val="Caption"/>
        <w:spacing w:after="0"/>
        <w:jc w:val="center"/>
      </w:pPr>
      <w:bookmarkStart w:id="35" w:name="_Ref100655651"/>
      <w:bookmarkStart w:id="36" w:name="_Ref102118966"/>
    </w:p>
    <w:p w14:paraId="310F7344" w14:textId="54826FCD" w:rsidR="0063749D" w:rsidRPr="009519EE" w:rsidRDefault="0063749D" w:rsidP="0063749D">
      <w:pPr>
        <w:pStyle w:val="Caption"/>
        <w:spacing w:after="0"/>
        <w:jc w:val="center"/>
        <w:rPr>
          <w:lang w:val="en-GB"/>
        </w:rPr>
      </w:pPr>
      <w:r w:rsidRPr="00464988">
        <w:t xml:space="preserve">Table </w:t>
      </w:r>
      <w:r w:rsidRPr="00783ECC">
        <w:fldChar w:fldCharType="begin"/>
      </w:r>
      <w:r w:rsidRPr="00464988">
        <w:instrText xml:space="preserve"> SEQ Table \* ARABIC </w:instrText>
      </w:r>
      <w:r w:rsidRPr="00783ECC">
        <w:fldChar w:fldCharType="separate"/>
      </w:r>
      <w:r w:rsidR="00FB6C68">
        <w:rPr>
          <w:noProof/>
        </w:rPr>
        <w:t>8</w:t>
      </w:r>
      <w:r w:rsidRPr="00783ECC">
        <w:fldChar w:fldCharType="end"/>
      </w:r>
      <w:bookmarkEnd w:id="35"/>
      <w:r w:rsidRPr="00EC7FE2">
        <w:t xml:space="preserve">: </w:t>
      </w:r>
      <w:r w:rsidR="003D1C82" w:rsidRPr="00DE52C9">
        <w:rPr>
          <w:lang w:val="en-US"/>
        </w:rPr>
        <w:t>E</w:t>
      </w:r>
      <w:r w:rsidR="003D1C82">
        <w:rPr>
          <w:lang w:val="en-US"/>
        </w:rPr>
        <w:t xml:space="preserve">xisting </w:t>
      </w:r>
      <w:r w:rsidR="003D1C82" w:rsidRPr="00DE52C9">
        <w:rPr>
          <w:lang w:val="en-US"/>
        </w:rPr>
        <w:t>e</w:t>
      </w:r>
      <w:r w:rsidR="003D1C82" w:rsidRPr="00EC7FE2">
        <w:t xml:space="preserve">nergy </w:t>
      </w:r>
      <w:r w:rsidRPr="00EC7FE2">
        <w:t>efficiency KPIs</w:t>
      </w:r>
      <w:bookmarkEnd w:id="36"/>
      <w:r w:rsidRPr="009519EE">
        <w:rPr>
          <w:lang w:val="en-GB"/>
        </w:rPr>
        <w:t xml:space="preserve"> </w:t>
      </w:r>
    </w:p>
    <w:tbl>
      <w:tblPr>
        <w:tblStyle w:val="TableGrid"/>
        <w:tblpPr w:leftFromText="180" w:rightFromText="180" w:vertAnchor="text" w:horzAnchor="margin" w:tblpXSpec="center" w:tblpY="784"/>
        <w:tblW w:w="5000" w:type="pct"/>
        <w:tblLook w:val="04A0" w:firstRow="1" w:lastRow="0" w:firstColumn="1" w:lastColumn="0" w:noHBand="0" w:noVBand="1"/>
      </w:tblPr>
      <w:tblGrid>
        <w:gridCol w:w="1038"/>
        <w:gridCol w:w="1201"/>
        <w:gridCol w:w="2682"/>
        <w:gridCol w:w="767"/>
        <w:gridCol w:w="2257"/>
        <w:gridCol w:w="2017"/>
      </w:tblGrid>
      <w:tr w:rsidR="0063749D" w:rsidRPr="000311BF" w14:paraId="745B3381" w14:textId="77777777" w:rsidTr="00090FF5">
        <w:trPr>
          <w:trHeight w:val="390"/>
        </w:trPr>
        <w:tc>
          <w:tcPr>
            <w:tcW w:w="527" w:type="pct"/>
            <w:shd w:val="clear" w:color="auto" w:fill="F2F2F2" w:themeFill="background1" w:themeFillShade="F2"/>
            <w:hideMark/>
          </w:tcPr>
          <w:p w14:paraId="38C5C45B" w14:textId="77777777" w:rsidR="0063749D" w:rsidRPr="000311BF" w:rsidRDefault="0063749D" w:rsidP="0068418F">
            <w:pPr>
              <w:spacing w:afterLines="50" w:after="120"/>
              <w:rPr>
                <w:rFonts w:cstheme="minorHAnsi"/>
                <w:b/>
                <w:bCs/>
              </w:rPr>
            </w:pPr>
            <w:r w:rsidRPr="000311BF">
              <w:rPr>
                <w:rFonts w:cstheme="minorHAnsi"/>
                <w:b/>
                <w:bCs/>
              </w:rPr>
              <w:t>Standard​</w:t>
            </w:r>
          </w:p>
        </w:tc>
        <w:tc>
          <w:tcPr>
            <w:tcW w:w="609" w:type="pct"/>
            <w:shd w:val="clear" w:color="auto" w:fill="F2F2F2" w:themeFill="background1" w:themeFillShade="F2"/>
            <w:hideMark/>
          </w:tcPr>
          <w:p w14:paraId="160AA9EF" w14:textId="77777777" w:rsidR="0063749D" w:rsidRPr="000311BF" w:rsidRDefault="0063749D" w:rsidP="0068418F">
            <w:pPr>
              <w:spacing w:afterLines="50" w:after="120"/>
              <w:rPr>
                <w:rFonts w:cstheme="minorHAnsi"/>
                <w:b/>
                <w:bCs/>
              </w:rPr>
            </w:pPr>
            <w:r w:rsidRPr="000311BF">
              <w:rPr>
                <w:rFonts w:cstheme="minorHAnsi"/>
                <w:b/>
                <w:bCs/>
              </w:rPr>
              <w:t>Metric ​</w:t>
            </w:r>
          </w:p>
        </w:tc>
        <w:tc>
          <w:tcPr>
            <w:tcW w:w="1352" w:type="pct"/>
            <w:shd w:val="clear" w:color="auto" w:fill="F2F2F2" w:themeFill="background1" w:themeFillShade="F2"/>
            <w:hideMark/>
          </w:tcPr>
          <w:p w14:paraId="3225E541" w14:textId="77777777" w:rsidR="0063749D" w:rsidRPr="000311BF" w:rsidRDefault="0063749D" w:rsidP="0068418F">
            <w:pPr>
              <w:spacing w:afterLines="50" w:after="120"/>
              <w:jc w:val="center"/>
              <w:rPr>
                <w:rFonts w:cstheme="minorHAnsi"/>
                <w:b/>
                <w:bCs/>
              </w:rPr>
            </w:pPr>
            <w:r w:rsidRPr="000311BF">
              <w:rPr>
                <w:rFonts w:cstheme="minorHAnsi"/>
                <w:b/>
                <w:bCs/>
              </w:rPr>
              <w:t>Metric formula​</w:t>
            </w:r>
          </w:p>
        </w:tc>
        <w:tc>
          <w:tcPr>
            <w:tcW w:w="355" w:type="pct"/>
            <w:shd w:val="clear" w:color="auto" w:fill="F2F2F2" w:themeFill="background1" w:themeFillShade="F2"/>
          </w:tcPr>
          <w:p w14:paraId="72D8C7A0" w14:textId="77777777" w:rsidR="0063749D" w:rsidRPr="000311BF" w:rsidRDefault="0063749D" w:rsidP="0068418F">
            <w:pPr>
              <w:spacing w:afterLines="50" w:after="120"/>
              <w:jc w:val="center"/>
              <w:rPr>
                <w:rFonts w:cstheme="minorHAnsi"/>
                <w:b/>
                <w:bCs/>
              </w:rPr>
            </w:pPr>
            <w:r w:rsidRPr="000311BF">
              <w:rPr>
                <w:rFonts w:cstheme="minorHAnsi"/>
                <w:b/>
                <w:bCs/>
              </w:rPr>
              <w:t>Unit</w:t>
            </w:r>
          </w:p>
        </w:tc>
        <w:tc>
          <w:tcPr>
            <w:tcW w:w="1139" w:type="pct"/>
            <w:shd w:val="clear" w:color="auto" w:fill="F2F2F2" w:themeFill="background1" w:themeFillShade="F2"/>
            <w:hideMark/>
          </w:tcPr>
          <w:p w14:paraId="016F3D3D" w14:textId="77777777" w:rsidR="0063749D" w:rsidRPr="000311BF" w:rsidRDefault="0063749D" w:rsidP="0068418F">
            <w:pPr>
              <w:spacing w:afterLines="50" w:after="120"/>
              <w:jc w:val="center"/>
              <w:rPr>
                <w:rFonts w:cstheme="minorHAnsi"/>
                <w:b/>
                <w:bCs/>
              </w:rPr>
            </w:pPr>
            <w:r w:rsidRPr="000311BF">
              <w:rPr>
                <w:rFonts w:cstheme="minorHAnsi"/>
                <w:b/>
                <w:bCs/>
              </w:rPr>
              <w:t>Description​</w:t>
            </w:r>
          </w:p>
        </w:tc>
        <w:tc>
          <w:tcPr>
            <w:tcW w:w="1018" w:type="pct"/>
            <w:shd w:val="clear" w:color="auto" w:fill="F2F2F2" w:themeFill="background1" w:themeFillShade="F2"/>
          </w:tcPr>
          <w:p w14:paraId="238D073B" w14:textId="77777777" w:rsidR="0063749D" w:rsidRPr="000311BF" w:rsidRDefault="0063749D" w:rsidP="0068418F">
            <w:pPr>
              <w:spacing w:afterLines="50" w:after="120"/>
              <w:jc w:val="center"/>
              <w:rPr>
                <w:rFonts w:cstheme="minorHAnsi"/>
                <w:b/>
                <w:bCs/>
              </w:rPr>
            </w:pPr>
            <w:r w:rsidRPr="000311BF">
              <w:rPr>
                <w:rFonts w:cstheme="minorHAnsi"/>
                <w:b/>
                <w:bCs/>
              </w:rPr>
              <w:t>Comments</w:t>
            </w:r>
          </w:p>
        </w:tc>
      </w:tr>
      <w:tr w:rsidR="0063749D" w:rsidRPr="00BB7A91" w14:paraId="3FACB741" w14:textId="77777777" w:rsidTr="00090FF5">
        <w:trPr>
          <w:trHeight w:val="570"/>
        </w:trPr>
        <w:tc>
          <w:tcPr>
            <w:tcW w:w="527" w:type="pct"/>
            <w:hideMark/>
          </w:tcPr>
          <w:p w14:paraId="69D3D5BB" w14:textId="77777777" w:rsidR="0063749D" w:rsidRPr="00BB7A91" w:rsidRDefault="0063749D" w:rsidP="0068418F">
            <w:pPr>
              <w:rPr>
                <w:rFonts w:cstheme="minorHAnsi"/>
                <w:sz w:val="18"/>
                <w:szCs w:val="18"/>
              </w:rPr>
            </w:pPr>
            <w:r w:rsidRPr="00BB7A91">
              <w:rPr>
                <w:rFonts w:cstheme="minorHAnsi"/>
                <w:sz w:val="18"/>
                <w:szCs w:val="18"/>
              </w:rPr>
              <w:t>ETSI ES 203 228 ​</w:t>
            </w:r>
            <w:r w:rsidRPr="00BB7A91">
              <w:rPr>
                <w:rFonts w:cstheme="minorHAnsi"/>
                <w:sz w:val="18"/>
                <w:szCs w:val="18"/>
              </w:rPr>
              <w:br/>
              <w:t>(3GPP TS 28.310)​</w:t>
            </w:r>
          </w:p>
        </w:tc>
        <w:tc>
          <w:tcPr>
            <w:tcW w:w="609" w:type="pct"/>
            <w:hideMark/>
          </w:tcPr>
          <w:p w14:paraId="7EBB64E2" w14:textId="77777777" w:rsidR="0063749D" w:rsidRPr="00BB7A91" w:rsidRDefault="0063749D" w:rsidP="0068418F">
            <w:pPr>
              <w:rPr>
                <w:rFonts w:cstheme="minorHAnsi"/>
                <w:sz w:val="18"/>
                <w:szCs w:val="18"/>
              </w:rPr>
            </w:pPr>
            <w:r w:rsidRPr="00BB7A91">
              <w:rPr>
                <w:rFonts w:cstheme="minorHAnsi"/>
                <w:sz w:val="18"/>
                <w:szCs w:val="18"/>
              </w:rPr>
              <w:t>Data aware  Energy Efficiency</w:t>
            </w:r>
          </w:p>
        </w:tc>
        <w:tc>
          <w:tcPr>
            <w:tcW w:w="1352" w:type="pct"/>
            <w:hideMark/>
          </w:tcPr>
          <w:p w14:paraId="761A3F43" w14:textId="77777777" w:rsidR="0063749D" w:rsidRPr="00BB7A91" w:rsidRDefault="0063749D" w:rsidP="0068418F">
            <w:pPr>
              <w:rPr>
                <w:rFonts w:cstheme="minorHAnsi"/>
                <w:sz w:val="18"/>
                <w:szCs w:val="18"/>
              </w:rPr>
            </w:pPr>
            <w:r w:rsidRPr="00BB7A91">
              <w:rPr>
                <w:rFonts w:cstheme="minorHAnsi"/>
                <w:sz w:val="18"/>
                <w:szCs w:val="18"/>
              </w:rPr>
              <w:t>​</w:t>
            </w:r>
            <m:oMath>
              <m:sSub>
                <m:sSubPr>
                  <m:ctrlPr>
                    <w:rPr>
                      <w:rFonts w:ascii="Cambria Math" w:hAnsi="Cambria Math" w:cstheme="minorHAnsi"/>
                      <w:i/>
                      <w:iCs/>
                      <w:sz w:val="18"/>
                      <w:szCs w:val="18"/>
                    </w:rPr>
                  </m:ctrlPr>
                </m:sSubPr>
                <m:e>
                  <m:r>
                    <w:rPr>
                      <w:rFonts w:ascii="Cambria Math" w:hAnsi="Cambria Math" w:cstheme="minorHAnsi"/>
                      <w:sz w:val="18"/>
                      <w:szCs w:val="18"/>
                      <w:lang w:val="fr-FR"/>
                    </w:rPr>
                    <m:t>EE</m:t>
                  </m:r>
                </m:e>
                <m:sub>
                  <m:r>
                    <w:rPr>
                      <w:rFonts w:ascii="Cambria Math" w:hAnsi="Cambria Math" w:cstheme="minorHAnsi"/>
                      <w:sz w:val="18"/>
                      <w:szCs w:val="18"/>
                      <w:lang w:val="fr-FR"/>
                    </w:rPr>
                    <m:t>MN</m:t>
                  </m:r>
                  <m:r>
                    <w:rPr>
                      <w:rFonts w:ascii="Cambria Math" w:hAnsi="Cambria Math" w:cstheme="minorHAnsi"/>
                      <w:sz w:val="18"/>
                      <w:szCs w:val="18"/>
                    </w:rPr>
                    <m:t>, </m:t>
                  </m:r>
                  <m:r>
                    <w:rPr>
                      <w:rFonts w:ascii="Cambria Math" w:hAnsi="Cambria Math" w:cstheme="minorHAnsi"/>
                      <w:sz w:val="18"/>
                      <w:szCs w:val="18"/>
                      <w:lang w:val="fr-FR"/>
                    </w:rPr>
                    <m:t>DV</m:t>
                  </m:r>
                </m:sub>
              </m:sSub>
              <m:r>
                <w:rPr>
                  <w:rFonts w:ascii="Cambria Math" w:hAnsi="Cambria Math" w:cstheme="minorHAnsi"/>
                  <w:sz w:val="18"/>
                  <w:szCs w:val="18"/>
                </w:rPr>
                <m:t>=</m:t>
              </m:r>
              <m:f>
                <m:fPr>
                  <m:ctrlPr>
                    <w:rPr>
                      <w:rFonts w:ascii="Cambria Math" w:hAnsi="Cambria Math" w:cstheme="minorHAnsi"/>
                      <w:i/>
                      <w:iCs/>
                      <w:sz w:val="18"/>
                      <w:szCs w:val="18"/>
                    </w:rPr>
                  </m:ctrlPr>
                </m:fPr>
                <m:num>
                  <m:sSub>
                    <m:sSubPr>
                      <m:ctrlPr>
                        <w:rPr>
                          <w:rFonts w:ascii="Cambria Math" w:hAnsi="Cambria Math" w:cstheme="minorHAnsi"/>
                          <w:i/>
                          <w:iCs/>
                          <w:sz w:val="18"/>
                          <w:szCs w:val="18"/>
                        </w:rPr>
                      </m:ctrlPr>
                    </m:sSubPr>
                    <m:e>
                      <m:r>
                        <w:rPr>
                          <w:rFonts w:ascii="Cambria Math" w:hAnsi="Cambria Math" w:cstheme="minorHAnsi"/>
                          <w:sz w:val="18"/>
                          <w:szCs w:val="18"/>
                        </w:rPr>
                        <m:t>DV</m:t>
                      </m:r>
                    </m:e>
                    <m:sub>
                      <m:r>
                        <w:rPr>
                          <w:rFonts w:ascii="Cambria Math" w:hAnsi="Cambria Math" w:cstheme="minorHAnsi"/>
                          <w:sz w:val="18"/>
                          <w:szCs w:val="18"/>
                          <w:lang w:val="fr-FR"/>
                        </w:rPr>
                        <m:t>MN</m:t>
                      </m:r>
                    </m:sub>
                  </m:sSub>
                </m:num>
                <m:den>
                  <m:sSub>
                    <m:sSubPr>
                      <m:ctrlPr>
                        <w:rPr>
                          <w:rFonts w:ascii="Cambria Math" w:hAnsi="Cambria Math" w:cstheme="minorHAnsi"/>
                          <w:i/>
                          <w:iCs/>
                          <w:sz w:val="18"/>
                          <w:szCs w:val="18"/>
                        </w:rPr>
                      </m:ctrlPr>
                    </m:sSubPr>
                    <m:e>
                      <m:r>
                        <w:rPr>
                          <w:rFonts w:ascii="Cambria Math" w:hAnsi="Cambria Math" w:cstheme="minorHAnsi"/>
                          <w:sz w:val="18"/>
                          <w:szCs w:val="18"/>
                        </w:rPr>
                        <m:t>EC</m:t>
                      </m:r>
                    </m:e>
                    <m:sub>
                      <m:r>
                        <w:rPr>
                          <w:rFonts w:ascii="Cambria Math" w:hAnsi="Cambria Math" w:cstheme="minorHAnsi"/>
                          <w:sz w:val="18"/>
                          <w:szCs w:val="18"/>
                          <w:lang w:val="fr-FR"/>
                        </w:rPr>
                        <m:t>MN</m:t>
                      </m:r>
                    </m:sub>
                  </m:sSub>
                </m:den>
              </m:f>
            </m:oMath>
          </w:p>
        </w:tc>
        <w:tc>
          <w:tcPr>
            <w:tcW w:w="355" w:type="pct"/>
          </w:tcPr>
          <w:p w14:paraId="67F9F5A2" w14:textId="77777777" w:rsidR="0063749D" w:rsidRPr="00BB7A91" w:rsidRDefault="0063749D" w:rsidP="0068418F">
            <w:pPr>
              <w:rPr>
                <w:rFonts w:cstheme="minorHAnsi"/>
                <w:sz w:val="18"/>
                <w:szCs w:val="18"/>
              </w:rPr>
            </w:pPr>
            <w:r w:rsidRPr="00BB7A91">
              <w:rPr>
                <w:rFonts w:cstheme="minorHAnsi"/>
                <w:sz w:val="18"/>
                <w:szCs w:val="18"/>
              </w:rPr>
              <w:t>[bit/J]</w:t>
            </w:r>
          </w:p>
        </w:tc>
        <w:tc>
          <w:tcPr>
            <w:tcW w:w="1139" w:type="pct"/>
            <w:hideMark/>
          </w:tcPr>
          <w:p w14:paraId="7B513146" w14:textId="77777777" w:rsidR="0063749D" w:rsidRPr="00BB7A91" w:rsidRDefault="0063749D" w:rsidP="00252B53">
            <w:pPr>
              <w:spacing w:after="0"/>
              <w:rPr>
                <w:rFonts w:cstheme="minorHAnsi"/>
                <w:sz w:val="18"/>
                <w:szCs w:val="18"/>
              </w:rPr>
            </w:pPr>
            <w:r w:rsidRPr="00BB7A91">
              <w:rPr>
                <w:rFonts w:cstheme="minorHAnsi"/>
                <w:sz w:val="18"/>
                <w:szCs w:val="18"/>
              </w:rPr>
              <w:t>The ratio between Data Volume, DV (UL &amp; DL PDCP) and the energy consumption (EC) during the same time frame ​</w:t>
            </w:r>
          </w:p>
        </w:tc>
        <w:tc>
          <w:tcPr>
            <w:tcW w:w="1018" w:type="pct"/>
          </w:tcPr>
          <w:p w14:paraId="74DC3A12" w14:textId="77777777" w:rsidR="0063749D" w:rsidRPr="00BB7A91" w:rsidRDefault="0063749D" w:rsidP="0068418F">
            <w:pPr>
              <w:rPr>
                <w:rFonts w:cstheme="minorHAnsi"/>
                <w:sz w:val="18"/>
                <w:szCs w:val="18"/>
              </w:rPr>
            </w:pPr>
            <w:r w:rsidRPr="00BB7A91">
              <w:rPr>
                <w:rFonts w:cstheme="minorHAnsi"/>
                <w:sz w:val="18"/>
                <w:szCs w:val="18"/>
              </w:rPr>
              <w:t>This metric shall be used to characterize the EE in high load scenarios</w:t>
            </w:r>
          </w:p>
        </w:tc>
      </w:tr>
      <w:tr w:rsidR="0063749D" w:rsidRPr="00BB7A91" w14:paraId="0CC655AD" w14:textId="77777777" w:rsidTr="00090FF5">
        <w:trPr>
          <w:trHeight w:val="570"/>
        </w:trPr>
        <w:tc>
          <w:tcPr>
            <w:tcW w:w="527" w:type="pct"/>
            <w:hideMark/>
          </w:tcPr>
          <w:p w14:paraId="5FFF160C" w14:textId="77777777" w:rsidR="0063749D" w:rsidRPr="00BB7A91" w:rsidRDefault="0063749D" w:rsidP="0068418F">
            <w:pPr>
              <w:rPr>
                <w:rFonts w:cstheme="minorHAnsi"/>
                <w:sz w:val="18"/>
                <w:szCs w:val="18"/>
              </w:rPr>
            </w:pPr>
            <w:r w:rsidRPr="00BB7A91">
              <w:rPr>
                <w:rFonts w:cstheme="minorHAnsi"/>
                <w:sz w:val="18"/>
                <w:szCs w:val="18"/>
              </w:rPr>
              <w:t>3GPP​</w:t>
            </w:r>
            <w:r w:rsidRPr="00BB7A91">
              <w:rPr>
                <w:rFonts w:cstheme="minorHAnsi"/>
                <w:sz w:val="18"/>
                <w:szCs w:val="18"/>
              </w:rPr>
              <w:br/>
              <w:t>TR 38.913​; 3GPP TR 21.886</w:t>
            </w:r>
          </w:p>
        </w:tc>
        <w:tc>
          <w:tcPr>
            <w:tcW w:w="609" w:type="pct"/>
            <w:hideMark/>
          </w:tcPr>
          <w:p w14:paraId="57FDB79B" w14:textId="77777777" w:rsidR="0063749D" w:rsidRPr="00BB7A91" w:rsidRDefault="0063749D" w:rsidP="0068418F">
            <w:pPr>
              <w:rPr>
                <w:rFonts w:cstheme="minorHAnsi"/>
                <w:sz w:val="18"/>
                <w:szCs w:val="18"/>
              </w:rPr>
            </w:pPr>
            <w:r w:rsidRPr="00BB7A91">
              <w:rPr>
                <w:rFonts w:cstheme="minorHAnsi"/>
                <w:sz w:val="18"/>
                <w:szCs w:val="18"/>
              </w:rPr>
              <w:t>Global Data Energy Efficiency ​</w:t>
            </w:r>
            <w:r w:rsidRPr="00BB7A91">
              <w:rPr>
                <w:rFonts w:cstheme="minorHAnsi"/>
                <w:sz w:val="18"/>
                <w:szCs w:val="18"/>
              </w:rPr>
              <w:br/>
              <w:t>​</w:t>
            </w:r>
          </w:p>
        </w:tc>
        <w:tc>
          <w:tcPr>
            <w:tcW w:w="1352" w:type="pct"/>
            <w:hideMark/>
          </w:tcPr>
          <w:p w14:paraId="3B7988B4" w14:textId="77777777" w:rsidR="0063749D" w:rsidRPr="00BB7A91" w:rsidRDefault="0063749D" w:rsidP="0068418F">
            <w:pPr>
              <w:rPr>
                <w:rFonts w:cstheme="minorHAnsi"/>
                <w:i/>
                <w:iCs/>
                <w:sz w:val="18"/>
                <w:szCs w:val="18"/>
              </w:rPr>
            </w:pPr>
            <w:r w:rsidRPr="00BB7A91">
              <w:rPr>
                <w:rFonts w:cstheme="minorHAnsi"/>
                <w:sz w:val="18"/>
                <w:szCs w:val="18"/>
              </w:rPr>
              <w:t>​​</w:t>
            </w:r>
            <w:r w:rsidRPr="00BB7A91">
              <w:rPr>
                <w:rFonts w:eastAsiaTheme="minorHAnsi" w:cstheme="minorHAnsi"/>
                <w:noProof/>
                <w:sz w:val="18"/>
                <w:szCs w:val="18"/>
              </w:rPr>
              <w:t xml:space="preserve"> </w:t>
            </w:r>
            <m:oMath>
              <m:sSub>
                <m:sSubPr>
                  <m:ctrlPr>
                    <w:rPr>
                      <w:rFonts w:ascii="Cambria Math" w:hAnsi="Cambria Math" w:cstheme="minorHAnsi"/>
                      <w:i/>
                      <w:iCs/>
                      <w:sz w:val="18"/>
                      <w:szCs w:val="18"/>
                    </w:rPr>
                  </m:ctrlPr>
                </m:sSubPr>
                <m:e>
                  <m:r>
                    <w:rPr>
                      <w:rFonts w:ascii="Cambria Math" w:hAnsi="Cambria Math" w:cstheme="minorHAnsi"/>
                      <w:sz w:val="18"/>
                      <w:szCs w:val="18"/>
                      <w:lang w:val="fr-FR"/>
                    </w:rPr>
                    <m:t>EE</m:t>
                  </m:r>
                </m:e>
                <m:sub>
                  <m:r>
                    <w:rPr>
                      <w:rFonts w:ascii="Cambria Math" w:hAnsi="Cambria Math" w:cstheme="minorHAnsi"/>
                      <w:sz w:val="18"/>
                      <w:szCs w:val="18"/>
                      <w:lang w:val="fr-FR"/>
                    </w:rPr>
                    <m:t>global</m:t>
                  </m:r>
                </m:sub>
              </m:sSub>
            </m:oMath>
          </w:p>
          <w:p w14:paraId="46A76D1D" w14:textId="31A5830B" w:rsidR="0063749D" w:rsidRPr="00BB7A91" w:rsidRDefault="0063749D" w:rsidP="0068418F">
            <w:pPr>
              <w:rPr>
                <w:rFonts w:cstheme="minorHAnsi"/>
                <w:sz w:val="18"/>
                <w:szCs w:val="18"/>
              </w:rPr>
            </w:pPr>
            <m:oMathPara>
              <m:oMath>
                <m:r>
                  <w:rPr>
                    <w:rFonts w:ascii="Cambria Math" w:hAnsi="Cambria Math" w:cstheme="minorHAnsi"/>
                    <w:sz w:val="18"/>
                    <w:szCs w:val="18"/>
                  </w:rPr>
                  <m:t>=</m:t>
                </m:r>
                <m:nary>
                  <m:naryPr>
                    <m:chr m:val="∑"/>
                    <m:limLoc m:val="subSup"/>
                    <m:supHide m:val="1"/>
                    <m:ctrlPr>
                      <w:rPr>
                        <w:rFonts w:ascii="Cambria Math" w:hAnsi="Cambria Math" w:cstheme="minorHAnsi"/>
                        <w:i/>
                        <w:iCs/>
                        <w:sz w:val="18"/>
                        <w:szCs w:val="18"/>
                      </w:rPr>
                    </m:ctrlPr>
                  </m:naryPr>
                  <m:sub>
                    <m:r>
                      <w:rPr>
                        <w:rFonts w:ascii="Cambria Math" w:hAnsi="Cambria Math" w:cstheme="minorHAnsi"/>
                        <w:sz w:val="18"/>
                        <w:szCs w:val="18"/>
                      </w:rPr>
                      <m:t>m</m:t>
                    </m:r>
                  </m:sub>
                  <m:sup/>
                  <m:e>
                    <m:sSub>
                      <m:sSubPr>
                        <m:ctrlPr>
                          <w:rPr>
                            <w:rFonts w:ascii="Cambria Math" w:hAnsi="Cambria Math" w:cstheme="minorHAnsi"/>
                            <w:i/>
                            <w:iCs/>
                            <w:sz w:val="18"/>
                            <w:szCs w:val="18"/>
                          </w:rPr>
                        </m:ctrlPr>
                      </m:sSubPr>
                      <m:e>
                        <m:r>
                          <w:rPr>
                            <w:rFonts w:ascii="Cambria Math" w:hAnsi="Cambria Math" w:cstheme="minorHAnsi"/>
                            <w:sz w:val="18"/>
                            <w:szCs w:val="18"/>
                          </w:rPr>
                          <m:t>b</m:t>
                        </m:r>
                      </m:e>
                      <m:sub>
                        <m:r>
                          <w:rPr>
                            <w:rFonts w:ascii="Cambria Math" w:hAnsi="Cambria Math" w:cstheme="minorHAnsi"/>
                            <w:sz w:val="18"/>
                            <w:szCs w:val="18"/>
                          </w:rPr>
                          <m:t>m</m:t>
                        </m:r>
                      </m:sub>
                    </m:sSub>
                    <m:sSub>
                      <m:sSubPr>
                        <m:ctrlPr>
                          <w:rPr>
                            <w:rFonts w:ascii="Cambria Math" w:hAnsi="Cambria Math" w:cstheme="minorHAnsi"/>
                            <w:i/>
                            <w:iCs/>
                            <w:sz w:val="18"/>
                            <w:szCs w:val="18"/>
                          </w:rPr>
                        </m:ctrlPr>
                      </m:sSubPr>
                      <m:e>
                        <m:r>
                          <w:rPr>
                            <w:rFonts w:ascii="Cambria Math" w:hAnsi="Cambria Math" w:cstheme="minorHAnsi"/>
                            <w:sz w:val="18"/>
                            <w:szCs w:val="18"/>
                          </w:rPr>
                          <m:t>EE</m:t>
                        </m:r>
                      </m:e>
                      <m:sub>
                        <m:sSub>
                          <m:sSubPr>
                            <m:ctrlPr>
                              <w:rPr>
                                <w:rFonts w:ascii="Cambria Math" w:hAnsi="Cambria Math" w:cstheme="minorHAnsi"/>
                                <w:i/>
                                <w:iCs/>
                                <w:sz w:val="18"/>
                                <w:szCs w:val="18"/>
                              </w:rPr>
                            </m:ctrlPr>
                          </m:sSubPr>
                          <m:e>
                            <m:r>
                              <w:rPr>
                                <w:rFonts w:ascii="Cambria Math" w:hAnsi="Cambria Math" w:cstheme="minorHAnsi"/>
                                <w:sz w:val="18"/>
                                <w:szCs w:val="18"/>
                              </w:rPr>
                              <m:t>DS</m:t>
                            </m:r>
                          </m:e>
                          <m:sub>
                            <m:r>
                              <w:rPr>
                                <w:rFonts w:ascii="Cambria Math" w:hAnsi="Cambria Math" w:cstheme="minorHAnsi"/>
                                <w:sz w:val="18"/>
                                <w:szCs w:val="18"/>
                              </w:rPr>
                              <m:t>m</m:t>
                            </m:r>
                          </m:sub>
                        </m:sSub>
                      </m:sub>
                    </m:sSub>
                  </m:e>
                </m:nary>
                <m:r>
                  <w:rPr>
                    <w:rFonts w:ascii="Cambria Math" w:hAnsi="Cambria Math" w:cstheme="minorHAnsi"/>
                    <w:sz w:val="18"/>
                    <w:szCs w:val="18"/>
                  </w:rPr>
                  <m:t>=</m:t>
                </m:r>
                <m:nary>
                  <m:naryPr>
                    <m:chr m:val="∑"/>
                    <m:limLoc m:val="subSup"/>
                    <m:supHide m:val="1"/>
                    <m:ctrlPr>
                      <w:rPr>
                        <w:rFonts w:ascii="Cambria Math" w:hAnsi="Cambria Math" w:cstheme="minorHAnsi"/>
                        <w:i/>
                        <w:iCs/>
                        <w:sz w:val="18"/>
                        <w:szCs w:val="18"/>
                      </w:rPr>
                    </m:ctrlPr>
                  </m:naryPr>
                  <m:sub>
                    <m:r>
                      <w:rPr>
                        <w:rFonts w:ascii="Cambria Math" w:hAnsi="Cambria Math" w:cstheme="minorHAnsi"/>
                        <w:sz w:val="18"/>
                        <w:szCs w:val="18"/>
                      </w:rPr>
                      <m:t>m</m:t>
                    </m:r>
                  </m:sub>
                  <m:sup/>
                  <m:e>
                    <m:nary>
                      <m:naryPr>
                        <m:chr m:val="∑"/>
                        <m:limLoc m:val="undOvr"/>
                        <m:supHide m:val="1"/>
                        <m:ctrlPr>
                          <w:rPr>
                            <w:rFonts w:ascii="Cambria Math" w:hAnsi="Cambria Math" w:cstheme="minorHAnsi"/>
                            <w:i/>
                            <w:iCs/>
                            <w:sz w:val="18"/>
                            <w:szCs w:val="18"/>
                          </w:rPr>
                        </m:ctrlPr>
                      </m:naryPr>
                      <m:sub>
                        <m:r>
                          <w:rPr>
                            <w:rFonts w:ascii="Cambria Math" w:hAnsi="Cambria Math" w:cstheme="minorHAnsi"/>
                            <w:sz w:val="18"/>
                            <w:szCs w:val="18"/>
                          </w:rPr>
                          <m:t>l</m:t>
                        </m:r>
                      </m:sub>
                      <m:sup/>
                      <m:e>
                        <m:sSub>
                          <m:sSubPr>
                            <m:ctrlPr>
                              <w:rPr>
                                <w:rFonts w:ascii="Cambria Math" w:hAnsi="Cambria Math" w:cstheme="minorHAnsi"/>
                                <w:i/>
                                <w:iCs/>
                                <w:sz w:val="18"/>
                                <w:szCs w:val="18"/>
                              </w:rPr>
                            </m:ctrlPr>
                          </m:sSubPr>
                          <m:e>
                            <m:r>
                              <w:rPr>
                                <w:rFonts w:ascii="Cambria Math" w:hAnsi="Cambria Math" w:cstheme="minorHAnsi"/>
                                <w:sz w:val="18"/>
                                <w:szCs w:val="18"/>
                              </w:rPr>
                              <m:t>b</m:t>
                            </m:r>
                          </m:e>
                          <m:sub>
                            <m:r>
                              <w:rPr>
                                <w:rFonts w:ascii="Cambria Math" w:hAnsi="Cambria Math" w:cstheme="minorHAnsi"/>
                                <w:sz w:val="18"/>
                                <w:szCs w:val="18"/>
                              </w:rPr>
                              <m:t>m</m:t>
                            </m:r>
                          </m:sub>
                        </m:sSub>
                        <m:sSub>
                          <m:sSubPr>
                            <m:ctrlPr>
                              <w:rPr>
                                <w:rFonts w:ascii="Cambria Math" w:hAnsi="Cambria Math" w:cstheme="minorHAnsi"/>
                                <w:i/>
                                <w:iCs/>
                                <w:sz w:val="18"/>
                                <w:szCs w:val="18"/>
                              </w:rPr>
                            </m:ctrlPr>
                          </m:sSubPr>
                          <m:e>
                            <m:r>
                              <w:rPr>
                                <w:rFonts w:ascii="Cambria Math" w:hAnsi="Cambria Math" w:cstheme="minorHAnsi"/>
                                <w:sz w:val="18"/>
                                <w:szCs w:val="18"/>
                              </w:rPr>
                              <m:t>a</m:t>
                            </m:r>
                          </m:e>
                          <m:sub>
                            <m:r>
                              <w:rPr>
                                <w:rFonts w:ascii="Cambria Math" w:hAnsi="Cambria Math" w:cstheme="minorHAnsi"/>
                                <w:sz w:val="18"/>
                                <w:szCs w:val="18"/>
                              </w:rPr>
                              <m:t>l</m:t>
                            </m:r>
                          </m:sub>
                        </m:sSub>
                      </m:e>
                    </m:nary>
                  </m:e>
                </m:nary>
                <m:sSub>
                  <m:sSubPr>
                    <m:ctrlPr>
                      <w:rPr>
                        <w:rFonts w:ascii="Cambria Math" w:hAnsi="Cambria Math" w:cstheme="minorHAnsi"/>
                        <w:i/>
                        <w:iCs/>
                        <w:sz w:val="18"/>
                        <w:szCs w:val="18"/>
                      </w:rPr>
                    </m:ctrlPr>
                  </m:sSubPr>
                  <m:e>
                    <m:r>
                      <w:rPr>
                        <w:rFonts w:ascii="Cambria Math" w:hAnsi="Cambria Math" w:cstheme="minorHAnsi"/>
                        <w:sz w:val="18"/>
                        <w:szCs w:val="18"/>
                      </w:rPr>
                      <m:t>EE</m:t>
                    </m:r>
                  </m:e>
                  <m:sub>
                    <m:sSub>
                      <m:sSubPr>
                        <m:ctrlPr>
                          <w:rPr>
                            <w:rFonts w:ascii="Cambria Math" w:hAnsi="Cambria Math" w:cstheme="minorHAnsi"/>
                            <w:i/>
                            <w:iCs/>
                            <w:sz w:val="18"/>
                            <w:szCs w:val="18"/>
                          </w:rPr>
                        </m:ctrlPr>
                      </m:sSubPr>
                      <m:e>
                        <m:r>
                          <w:rPr>
                            <w:rFonts w:ascii="Cambria Math" w:hAnsi="Cambria Math" w:cstheme="minorHAnsi"/>
                            <w:sz w:val="18"/>
                            <w:szCs w:val="18"/>
                          </w:rPr>
                          <m:t>DV</m:t>
                        </m:r>
                      </m:e>
                      <m:sub>
                        <m:r>
                          <w:rPr>
                            <w:rFonts w:ascii="Cambria Math" w:hAnsi="Cambria Math" w:cstheme="minorHAnsi"/>
                            <w:sz w:val="18"/>
                            <w:szCs w:val="18"/>
                          </w:rPr>
                          <m:t>m, l</m:t>
                        </m:r>
                      </m:sub>
                    </m:sSub>
                  </m:sub>
                </m:sSub>
              </m:oMath>
            </m:oMathPara>
          </w:p>
        </w:tc>
        <w:tc>
          <w:tcPr>
            <w:tcW w:w="355" w:type="pct"/>
          </w:tcPr>
          <w:p w14:paraId="2011C5E8" w14:textId="77777777" w:rsidR="0063749D" w:rsidRPr="00BB7A91" w:rsidRDefault="0063749D" w:rsidP="0068418F">
            <w:pPr>
              <w:rPr>
                <w:rFonts w:cstheme="minorHAnsi"/>
                <w:sz w:val="18"/>
                <w:szCs w:val="18"/>
              </w:rPr>
            </w:pPr>
            <w:r w:rsidRPr="00BB7A91">
              <w:rPr>
                <w:rFonts w:cstheme="minorHAnsi"/>
                <w:sz w:val="18"/>
                <w:szCs w:val="18"/>
              </w:rPr>
              <w:t>[bit/J]</w:t>
            </w:r>
          </w:p>
        </w:tc>
        <w:tc>
          <w:tcPr>
            <w:tcW w:w="1139" w:type="pct"/>
            <w:hideMark/>
          </w:tcPr>
          <w:p w14:paraId="64E21CFC" w14:textId="77777777" w:rsidR="0063749D" w:rsidRPr="00BB7A91" w:rsidRDefault="0063749D" w:rsidP="00252B53">
            <w:pPr>
              <w:spacing w:after="0"/>
              <w:rPr>
                <w:rFonts w:cstheme="minorHAnsi"/>
                <w:sz w:val="18"/>
                <w:szCs w:val="18"/>
              </w:rPr>
            </w:pPr>
            <w:r w:rsidRPr="00BB7A91">
              <w:rPr>
                <w:rFonts w:cstheme="minorHAnsi"/>
                <w:sz w:val="18"/>
                <w:szCs w:val="18"/>
              </w:rPr>
              <w:t>The ratio between DV and EC in a deployment scenario m  at traffic level l during the same time frame, weighted by the coefficients b and a </w:t>
            </w:r>
          </w:p>
        </w:tc>
        <w:tc>
          <w:tcPr>
            <w:tcW w:w="1018" w:type="pct"/>
          </w:tcPr>
          <w:p w14:paraId="517EE93B" w14:textId="10D16438" w:rsidR="0063749D" w:rsidRPr="00BB7A91" w:rsidRDefault="0063749D" w:rsidP="0068418F">
            <w:pPr>
              <w:rPr>
                <w:rFonts w:cstheme="minorHAnsi"/>
                <w:sz w:val="18"/>
                <w:szCs w:val="18"/>
              </w:rPr>
            </w:pPr>
            <w:r w:rsidRPr="00BB7A91">
              <w:rPr>
                <w:rFonts w:cstheme="minorHAnsi"/>
                <w:sz w:val="18"/>
                <w:szCs w:val="18"/>
              </w:rPr>
              <w:t xml:space="preserve">This metric jointly </w:t>
            </w:r>
            <w:r w:rsidR="00E95047" w:rsidRPr="00BB7A91">
              <w:rPr>
                <w:rFonts w:cstheme="minorHAnsi"/>
                <w:sz w:val="18"/>
                <w:szCs w:val="18"/>
              </w:rPr>
              <w:t>considers</w:t>
            </w:r>
            <w:r w:rsidRPr="00BB7A91">
              <w:rPr>
                <w:rFonts w:cstheme="minorHAnsi"/>
                <w:sz w:val="18"/>
                <w:szCs w:val="18"/>
              </w:rPr>
              <w:t xml:space="preserve"> different deployment scenarios and traffic loads.</w:t>
            </w:r>
          </w:p>
        </w:tc>
      </w:tr>
      <w:tr w:rsidR="0063749D" w:rsidRPr="00BB7A91" w14:paraId="0503C7F1" w14:textId="77777777" w:rsidTr="00090FF5">
        <w:trPr>
          <w:trHeight w:val="390"/>
        </w:trPr>
        <w:tc>
          <w:tcPr>
            <w:tcW w:w="527" w:type="pct"/>
            <w:hideMark/>
          </w:tcPr>
          <w:p w14:paraId="2FD18E23" w14:textId="77777777" w:rsidR="0063749D" w:rsidRPr="00BB7A91" w:rsidRDefault="0063749D" w:rsidP="0068418F">
            <w:pPr>
              <w:rPr>
                <w:rFonts w:cstheme="minorHAnsi"/>
                <w:sz w:val="18"/>
                <w:szCs w:val="18"/>
                <w:lang w:val="fr-FR"/>
              </w:rPr>
            </w:pPr>
            <w:r w:rsidRPr="00BB7A91">
              <w:rPr>
                <w:rFonts w:cstheme="minorHAnsi"/>
                <w:sz w:val="18"/>
                <w:szCs w:val="18"/>
                <w:lang w:val="fr-FR"/>
              </w:rPr>
              <w:t>ETSI ES 203 228 ​</w:t>
            </w:r>
            <w:r w:rsidRPr="00BB7A91">
              <w:rPr>
                <w:rFonts w:cstheme="minorHAnsi"/>
                <w:sz w:val="18"/>
                <w:szCs w:val="18"/>
                <w:lang w:val="fr-FR"/>
              </w:rPr>
              <w:br/>
            </w:r>
            <w:r w:rsidRPr="00BB7A91">
              <w:rPr>
                <w:rFonts w:cstheme="minorHAnsi"/>
                <w:sz w:val="18"/>
                <w:szCs w:val="18"/>
                <w:lang w:val="fr-FR"/>
              </w:rPr>
              <w:lastRenderedPageBreak/>
              <w:t>Rec. ITU-T L.1331​</w:t>
            </w:r>
          </w:p>
        </w:tc>
        <w:tc>
          <w:tcPr>
            <w:tcW w:w="609" w:type="pct"/>
            <w:hideMark/>
          </w:tcPr>
          <w:p w14:paraId="1546A8B6" w14:textId="77777777" w:rsidR="0063749D" w:rsidRPr="00BB7A91" w:rsidRDefault="0063749D" w:rsidP="0068418F">
            <w:pPr>
              <w:rPr>
                <w:rFonts w:cstheme="minorHAnsi"/>
                <w:sz w:val="18"/>
                <w:szCs w:val="18"/>
              </w:rPr>
            </w:pPr>
            <w:r w:rsidRPr="00BB7A91">
              <w:rPr>
                <w:rFonts w:cstheme="minorHAnsi"/>
                <w:sz w:val="18"/>
                <w:szCs w:val="18"/>
              </w:rPr>
              <w:lastRenderedPageBreak/>
              <w:t xml:space="preserve">Coverage aware </w:t>
            </w:r>
            <w:r w:rsidRPr="00BB7A91">
              <w:rPr>
                <w:rFonts w:cstheme="minorHAnsi"/>
                <w:sz w:val="18"/>
                <w:szCs w:val="18"/>
              </w:rPr>
              <w:lastRenderedPageBreak/>
              <w:t>Energy Efficiency</w:t>
            </w:r>
          </w:p>
        </w:tc>
        <w:tc>
          <w:tcPr>
            <w:tcW w:w="1352" w:type="pct"/>
            <w:hideMark/>
          </w:tcPr>
          <w:p w14:paraId="52C31958" w14:textId="77777777" w:rsidR="0063749D" w:rsidRPr="00BB7A91" w:rsidRDefault="0063749D" w:rsidP="0068418F">
            <w:pPr>
              <w:rPr>
                <w:rFonts w:cstheme="minorHAnsi"/>
                <w:sz w:val="18"/>
                <w:szCs w:val="18"/>
              </w:rPr>
            </w:pPr>
            <w:r w:rsidRPr="00BB7A91">
              <w:rPr>
                <w:rFonts w:cstheme="minorHAnsi"/>
                <w:sz w:val="18"/>
                <w:szCs w:val="18"/>
              </w:rPr>
              <w:lastRenderedPageBreak/>
              <w:t>​</w:t>
            </w:r>
            <m:oMath>
              <m:sSub>
                <m:sSubPr>
                  <m:ctrlPr>
                    <w:rPr>
                      <w:rFonts w:ascii="Cambria Math" w:hAnsi="Cambria Math" w:cstheme="minorHAnsi"/>
                      <w:i/>
                      <w:iCs/>
                      <w:sz w:val="18"/>
                      <w:szCs w:val="18"/>
                    </w:rPr>
                  </m:ctrlPr>
                </m:sSubPr>
                <m:e>
                  <m:r>
                    <w:rPr>
                      <w:rFonts w:ascii="Cambria Math" w:hAnsi="Cambria Math" w:cstheme="minorHAnsi"/>
                      <w:sz w:val="18"/>
                      <w:szCs w:val="18"/>
                      <w:lang w:val="fr-FR"/>
                    </w:rPr>
                    <m:t>EE</m:t>
                  </m:r>
                </m:e>
                <m:sub>
                  <m:r>
                    <w:rPr>
                      <w:rFonts w:ascii="Cambria Math" w:hAnsi="Cambria Math" w:cstheme="minorHAnsi"/>
                      <w:sz w:val="18"/>
                      <w:szCs w:val="18"/>
                      <w:lang w:val="fr-FR"/>
                    </w:rPr>
                    <m:t>MN</m:t>
                  </m:r>
                  <m:r>
                    <w:rPr>
                      <w:rFonts w:ascii="Cambria Math" w:hAnsi="Cambria Math" w:cstheme="minorHAnsi"/>
                      <w:sz w:val="18"/>
                      <w:szCs w:val="18"/>
                    </w:rPr>
                    <m:t>, CoA</m:t>
                  </m:r>
                </m:sub>
              </m:sSub>
              <m:r>
                <w:rPr>
                  <w:rFonts w:ascii="Cambria Math" w:hAnsi="Cambria Math" w:cstheme="minorHAnsi"/>
                  <w:sz w:val="18"/>
                  <w:szCs w:val="18"/>
                </w:rPr>
                <m:t>=</m:t>
              </m:r>
              <m:f>
                <m:fPr>
                  <m:ctrlPr>
                    <w:rPr>
                      <w:rFonts w:ascii="Cambria Math" w:hAnsi="Cambria Math" w:cstheme="minorHAnsi"/>
                      <w:i/>
                      <w:iCs/>
                      <w:sz w:val="18"/>
                      <w:szCs w:val="18"/>
                    </w:rPr>
                  </m:ctrlPr>
                </m:fPr>
                <m:num>
                  <m:sSub>
                    <m:sSubPr>
                      <m:ctrlPr>
                        <w:rPr>
                          <w:rFonts w:ascii="Cambria Math" w:hAnsi="Cambria Math" w:cstheme="minorHAnsi"/>
                          <w:i/>
                          <w:iCs/>
                          <w:sz w:val="18"/>
                          <w:szCs w:val="18"/>
                        </w:rPr>
                      </m:ctrlPr>
                    </m:sSubPr>
                    <m:e>
                      <m:r>
                        <w:rPr>
                          <w:rFonts w:ascii="Cambria Math" w:hAnsi="Cambria Math" w:cstheme="minorHAnsi"/>
                          <w:sz w:val="18"/>
                          <w:szCs w:val="18"/>
                        </w:rPr>
                        <m:t>CoA_des</m:t>
                      </m:r>
                    </m:e>
                    <m:sub>
                      <m:r>
                        <w:rPr>
                          <w:rFonts w:ascii="Cambria Math" w:hAnsi="Cambria Math" w:cstheme="minorHAnsi"/>
                          <w:sz w:val="18"/>
                          <w:szCs w:val="18"/>
                          <w:lang w:val="fr-FR"/>
                        </w:rPr>
                        <m:t>MN</m:t>
                      </m:r>
                    </m:sub>
                  </m:sSub>
                </m:num>
                <m:den>
                  <m:sSub>
                    <m:sSubPr>
                      <m:ctrlPr>
                        <w:rPr>
                          <w:rFonts w:ascii="Cambria Math" w:hAnsi="Cambria Math" w:cstheme="minorHAnsi"/>
                          <w:i/>
                          <w:iCs/>
                          <w:sz w:val="18"/>
                          <w:szCs w:val="18"/>
                        </w:rPr>
                      </m:ctrlPr>
                    </m:sSubPr>
                    <m:e>
                      <m:r>
                        <w:rPr>
                          <w:rFonts w:ascii="Cambria Math" w:hAnsi="Cambria Math" w:cstheme="minorHAnsi"/>
                          <w:sz w:val="18"/>
                          <w:szCs w:val="18"/>
                        </w:rPr>
                        <m:t>EC</m:t>
                      </m:r>
                    </m:e>
                    <m:sub>
                      <m:r>
                        <w:rPr>
                          <w:rFonts w:ascii="Cambria Math" w:hAnsi="Cambria Math" w:cstheme="minorHAnsi"/>
                          <w:sz w:val="18"/>
                          <w:szCs w:val="18"/>
                          <w:lang w:val="fr-FR"/>
                        </w:rPr>
                        <m:t>MN</m:t>
                      </m:r>
                    </m:sub>
                  </m:sSub>
                </m:den>
              </m:f>
            </m:oMath>
          </w:p>
        </w:tc>
        <w:tc>
          <w:tcPr>
            <w:tcW w:w="355" w:type="pct"/>
          </w:tcPr>
          <w:p w14:paraId="21B02CE5" w14:textId="77777777" w:rsidR="0063749D" w:rsidRPr="00BB7A91" w:rsidRDefault="0063749D" w:rsidP="0068418F">
            <w:pPr>
              <w:rPr>
                <w:rFonts w:cstheme="minorHAnsi"/>
                <w:sz w:val="18"/>
                <w:szCs w:val="18"/>
              </w:rPr>
            </w:pPr>
            <w:r w:rsidRPr="00BB7A91">
              <w:rPr>
                <w:rFonts w:cstheme="minorHAnsi"/>
                <w:sz w:val="18"/>
                <w:szCs w:val="18"/>
              </w:rPr>
              <w:t>[m²/J]</w:t>
            </w:r>
          </w:p>
        </w:tc>
        <w:tc>
          <w:tcPr>
            <w:tcW w:w="1139" w:type="pct"/>
            <w:hideMark/>
          </w:tcPr>
          <w:p w14:paraId="7EB7248E" w14:textId="77777777" w:rsidR="0063749D" w:rsidRPr="00BB7A91" w:rsidRDefault="0063749D" w:rsidP="00252B53">
            <w:pPr>
              <w:spacing w:after="0"/>
              <w:rPr>
                <w:rFonts w:cstheme="minorHAnsi"/>
                <w:sz w:val="18"/>
                <w:szCs w:val="18"/>
              </w:rPr>
            </w:pPr>
            <w:r w:rsidRPr="00BB7A91">
              <w:rPr>
                <w:rFonts w:cstheme="minorHAnsi"/>
                <w:sz w:val="18"/>
                <w:szCs w:val="18"/>
              </w:rPr>
              <w:t xml:space="preserve">The ratio between the coverage area of the </w:t>
            </w:r>
            <w:r w:rsidRPr="00BB7A91">
              <w:rPr>
                <w:rFonts w:cstheme="minorHAnsi"/>
                <w:sz w:val="18"/>
                <w:szCs w:val="18"/>
              </w:rPr>
              <w:lastRenderedPageBreak/>
              <w:t>mobile network and the energy consumption when assessed during one year​</w:t>
            </w:r>
          </w:p>
        </w:tc>
        <w:tc>
          <w:tcPr>
            <w:tcW w:w="1018" w:type="pct"/>
          </w:tcPr>
          <w:p w14:paraId="1B5773D7" w14:textId="1995036D" w:rsidR="0063749D" w:rsidRPr="00BB7A91" w:rsidRDefault="0063749D" w:rsidP="0068418F">
            <w:pPr>
              <w:rPr>
                <w:rFonts w:cstheme="minorHAnsi"/>
                <w:sz w:val="18"/>
                <w:szCs w:val="18"/>
              </w:rPr>
            </w:pPr>
            <w:r w:rsidRPr="00BB7A91">
              <w:rPr>
                <w:rFonts w:cstheme="minorHAnsi"/>
                <w:sz w:val="18"/>
                <w:szCs w:val="18"/>
              </w:rPr>
              <w:lastRenderedPageBreak/>
              <w:t xml:space="preserve">This metric shall be used to characterise the EE in </w:t>
            </w:r>
            <w:r w:rsidRPr="00BB7A91">
              <w:rPr>
                <w:rFonts w:cstheme="minorHAnsi"/>
                <w:sz w:val="18"/>
                <w:szCs w:val="18"/>
              </w:rPr>
              <w:lastRenderedPageBreak/>
              <w:t>scenarios where coverage is the main objective, e.g. in rural areas</w:t>
            </w:r>
          </w:p>
        </w:tc>
      </w:tr>
      <w:tr w:rsidR="0063749D" w:rsidRPr="00BB7A91" w14:paraId="0BB1FDB3" w14:textId="77777777" w:rsidTr="00090FF5">
        <w:trPr>
          <w:trHeight w:val="390"/>
        </w:trPr>
        <w:tc>
          <w:tcPr>
            <w:tcW w:w="527" w:type="pct"/>
          </w:tcPr>
          <w:p w14:paraId="7D1A0AF1" w14:textId="77777777" w:rsidR="0063749D" w:rsidRPr="00BB7A91" w:rsidRDefault="0063749D" w:rsidP="0068418F">
            <w:pPr>
              <w:rPr>
                <w:rFonts w:cstheme="minorHAnsi"/>
                <w:sz w:val="18"/>
                <w:szCs w:val="18"/>
                <w:lang w:val="fr-FR"/>
              </w:rPr>
            </w:pPr>
            <w:r w:rsidRPr="00BB7A91">
              <w:rPr>
                <w:rFonts w:cstheme="minorHAnsi"/>
                <w:sz w:val="18"/>
                <w:szCs w:val="18"/>
              </w:rPr>
              <w:lastRenderedPageBreak/>
              <w:t>3GPP TR 21.886</w:t>
            </w:r>
          </w:p>
        </w:tc>
        <w:tc>
          <w:tcPr>
            <w:tcW w:w="609" w:type="pct"/>
          </w:tcPr>
          <w:p w14:paraId="6B22A7B3" w14:textId="77777777" w:rsidR="0063749D" w:rsidRPr="00BB7A91" w:rsidRDefault="0063749D" w:rsidP="0068418F">
            <w:pPr>
              <w:rPr>
                <w:rFonts w:cstheme="minorHAnsi"/>
                <w:sz w:val="18"/>
                <w:szCs w:val="18"/>
              </w:rPr>
            </w:pPr>
            <w:r w:rsidRPr="00BB7A91">
              <w:rPr>
                <w:rFonts w:cstheme="minorHAnsi"/>
                <w:sz w:val="18"/>
                <w:szCs w:val="18"/>
              </w:rPr>
              <w:t>Global coverage Energy Efficiency</w:t>
            </w:r>
          </w:p>
        </w:tc>
        <w:tc>
          <w:tcPr>
            <w:tcW w:w="1352" w:type="pct"/>
          </w:tcPr>
          <w:p w14:paraId="2B886A73" w14:textId="77777777" w:rsidR="0063749D" w:rsidRPr="00BB7A91" w:rsidRDefault="00A6759B" w:rsidP="0068418F">
            <w:pPr>
              <w:rPr>
                <w:rFonts w:cstheme="minorHAnsi"/>
                <w:i/>
                <w:iCs/>
                <w:sz w:val="18"/>
                <w:szCs w:val="18"/>
              </w:rPr>
            </w:pPr>
            <m:oMathPara>
              <m:oMathParaPr>
                <m:jc m:val="left"/>
              </m:oMathParaPr>
              <m:oMath>
                <m:sSub>
                  <m:sSubPr>
                    <m:ctrlPr>
                      <w:rPr>
                        <w:rFonts w:ascii="Cambria Math" w:hAnsi="Cambria Math" w:cstheme="minorHAnsi"/>
                        <w:i/>
                        <w:iCs/>
                        <w:sz w:val="18"/>
                        <w:szCs w:val="18"/>
                      </w:rPr>
                    </m:ctrlPr>
                  </m:sSubPr>
                  <m:e>
                    <m:r>
                      <w:rPr>
                        <w:rFonts w:ascii="Cambria Math" w:hAnsi="Cambria Math" w:cstheme="minorHAnsi"/>
                        <w:sz w:val="18"/>
                        <w:szCs w:val="18"/>
                        <w:lang w:val="fr-FR"/>
                      </w:rPr>
                      <m:t>EE</m:t>
                    </m:r>
                  </m:e>
                  <m:sub>
                    <m:r>
                      <w:rPr>
                        <w:rFonts w:ascii="Cambria Math" w:hAnsi="Cambria Math" w:cstheme="minorHAnsi"/>
                        <w:sz w:val="18"/>
                        <w:szCs w:val="18"/>
                        <w:lang w:val="fr-FR"/>
                      </w:rPr>
                      <m:t>global</m:t>
                    </m:r>
                  </m:sub>
                </m:sSub>
              </m:oMath>
            </m:oMathPara>
          </w:p>
          <w:p w14:paraId="2B689153" w14:textId="77777777" w:rsidR="0063749D" w:rsidRPr="00BB7A91" w:rsidRDefault="0063749D" w:rsidP="0068418F">
            <w:pPr>
              <w:rPr>
                <w:rFonts w:cstheme="minorHAnsi"/>
                <w:sz w:val="18"/>
                <w:szCs w:val="18"/>
              </w:rPr>
            </w:pPr>
            <m:oMathPara>
              <m:oMath>
                <m:r>
                  <w:rPr>
                    <w:rFonts w:ascii="Cambria Math" w:hAnsi="Cambria Math" w:cstheme="minorHAnsi"/>
                    <w:sz w:val="18"/>
                    <w:szCs w:val="18"/>
                  </w:rPr>
                  <m:t>=</m:t>
                </m:r>
                <m:nary>
                  <m:naryPr>
                    <m:chr m:val="∑"/>
                    <m:limLoc m:val="subSup"/>
                    <m:supHide m:val="1"/>
                    <m:ctrlPr>
                      <w:rPr>
                        <w:rFonts w:ascii="Cambria Math" w:hAnsi="Cambria Math" w:cstheme="minorHAnsi"/>
                        <w:i/>
                        <w:iCs/>
                        <w:sz w:val="18"/>
                        <w:szCs w:val="18"/>
                      </w:rPr>
                    </m:ctrlPr>
                  </m:naryPr>
                  <m:sub>
                    <m:r>
                      <w:rPr>
                        <w:rFonts w:ascii="Cambria Math" w:hAnsi="Cambria Math" w:cstheme="minorHAnsi"/>
                        <w:sz w:val="18"/>
                        <w:szCs w:val="18"/>
                      </w:rPr>
                      <m:t>i</m:t>
                    </m:r>
                  </m:sub>
                  <m:sup/>
                  <m:e>
                    <m:sSub>
                      <m:sSubPr>
                        <m:ctrlPr>
                          <w:rPr>
                            <w:rFonts w:ascii="Cambria Math" w:hAnsi="Cambria Math" w:cstheme="minorHAnsi"/>
                            <w:i/>
                            <w:iCs/>
                            <w:sz w:val="18"/>
                            <w:szCs w:val="18"/>
                          </w:rPr>
                        </m:ctrlPr>
                      </m:sSubPr>
                      <m:e>
                        <m:r>
                          <w:rPr>
                            <w:rFonts w:ascii="Cambria Math" w:hAnsi="Cambria Math" w:cstheme="minorHAnsi"/>
                            <w:sz w:val="18"/>
                            <w:szCs w:val="18"/>
                          </w:rPr>
                          <m:t>c</m:t>
                        </m:r>
                      </m:e>
                      <m:sub>
                        <m:r>
                          <w:rPr>
                            <w:rFonts w:ascii="Cambria Math" w:hAnsi="Cambria Math" w:cstheme="minorHAnsi"/>
                            <w:sz w:val="18"/>
                            <w:szCs w:val="18"/>
                          </w:rPr>
                          <m:t>i</m:t>
                        </m:r>
                      </m:sub>
                    </m:sSub>
                    <m:f>
                      <m:fPr>
                        <m:ctrlPr>
                          <w:rPr>
                            <w:rFonts w:ascii="Cambria Math" w:hAnsi="Cambria Math" w:cstheme="minorHAnsi"/>
                            <w:i/>
                            <w:iCs/>
                            <w:sz w:val="18"/>
                            <w:szCs w:val="18"/>
                          </w:rPr>
                        </m:ctrlPr>
                      </m:fPr>
                      <m:num>
                        <m:sSub>
                          <m:sSubPr>
                            <m:ctrlPr>
                              <w:rPr>
                                <w:rFonts w:ascii="Cambria Math" w:hAnsi="Cambria Math" w:cstheme="minorHAnsi"/>
                                <w:i/>
                                <w:iCs/>
                                <w:sz w:val="18"/>
                                <w:szCs w:val="18"/>
                              </w:rPr>
                            </m:ctrlPr>
                          </m:sSubPr>
                          <m:e>
                            <m:r>
                              <w:rPr>
                                <w:rFonts w:ascii="Cambria Math" w:hAnsi="Cambria Math" w:cstheme="minorHAnsi"/>
                                <w:sz w:val="18"/>
                                <w:szCs w:val="18"/>
                              </w:rPr>
                              <m:t>coverage area</m:t>
                            </m:r>
                          </m:e>
                          <m:sub>
                            <m:r>
                              <w:rPr>
                                <w:rFonts w:ascii="Cambria Math" w:hAnsi="Cambria Math" w:cstheme="minorHAnsi"/>
                                <w:sz w:val="18"/>
                                <w:szCs w:val="18"/>
                              </w:rPr>
                              <m:t>i</m:t>
                            </m:r>
                          </m:sub>
                        </m:sSub>
                      </m:num>
                      <m:den>
                        <m:sSub>
                          <m:sSubPr>
                            <m:ctrlPr>
                              <w:rPr>
                                <w:rFonts w:ascii="Cambria Math" w:hAnsi="Cambria Math" w:cstheme="minorHAnsi"/>
                                <w:i/>
                                <w:iCs/>
                                <w:sz w:val="18"/>
                                <w:szCs w:val="18"/>
                              </w:rPr>
                            </m:ctrlPr>
                          </m:sSubPr>
                          <m:e>
                            <m:r>
                              <w:rPr>
                                <w:rFonts w:ascii="Cambria Math" w:hAnsi="Cambria Math" w:cstheme="minorHAnsi"/>
                                <w:sz w:val="18"/>
                                <w:szCs w:val="18"/>
                              </w:rPr>
                              <m:t>EC</m:t>
                            </m:r>
                          </m:e>
                          <m:sub>
                            <m:r>
                              <w:rPr>
                                <w:rFonts w:ascii="Cambria Math" w:hAnsi="Cambria Math" w:cstheme="minorHAnsi"/>
                                <w:sz w:val="18"/>
                                <w:szCs w:val="18"/>
                              </w:rPr>
                              <m:t>i</m:t>
                            </m:r>
                          </m:sub>
                        </m:sSub>
                      </m:den>
                    </m:f>
                  </m:e>
                </m:nary>
              </m:oMath>
            </m:oMathPara>
          </w:p>
        </w:tc>
        <w:tc>
          <w:tcPr>
            <w:tcW w:w="355" w:type="pct"/>
          </w:tcPr>
          <w:p w14:paraId="659BE4EF" w14:textId="77777777" w:rsidR="0063749D" w:rsidRPr="00BB7A91" w:rsidRDefault="0063749D" w:rsidP="0068418F">
            <w:pPr>
              <w:rPr>
                <w:rFonts w:cstheme="minorHAnsi"/>
                <w:sz w:val="18"/>
                <w:szCs w:val="18"/>
              </w:rPr>
            </w:pPr>
            <w:r w:rsidRPr="00BB7A91">
              <w:rPr>
                <w:rFonts w:cstheme="minorHAnsi"/>
                <w:sz w:val="18"/>
                <w:szCs w:val="18"/>
              </w:rPr>
              <w:t>[m²/J]</w:t>
            </w:r>
          </w:p>
        </w:tc>
        <w:tc>
          <w:tcPr>
            <w:tcW w:w="1139" w:type="pct"/>
          </w:tcPr>
          <w:p w14:paraId="28AA7F1D" w14:textId="77777777" w:rsidR="0063749D" w:rsidRPr="00BB7A91" w:rsidRDefault="0063749D" w:rsidP="00252B53">
            <w:pPr>
              <w:spacing w:after="0"/>
              <w:rPr>
                <w:rFonts w:cstheme="minorHAnsi"/>
                <w:sz w:val="18"/>
                <w:szCs w:val="18"/>
              </w:rPr>
            </w:pPr>
            <w:r w:rsidRPr="00BB7A91">
              <w:rPr>
                <w:rFonts w:cstheme="minorHAnsi"/>
                <w:sz w:val="18"/>
                <w:szCs w:val="18"/>
              </w:rPr>
              <w:t xml:space="preserve">The ratio between the coverage area and EC in a deployment scenario i weighted by </w:t>
            </w:r>
            <w:r w:rsidRPr="00BB7A91">
              <w:rPr>
                <w:sz w:val="18"/>
                <w:szCs w:val="18"/>
              </w:rPr>
              <w:t>the size of coverage per the deployment scenario, and the relevance of the deployment scenario to the total power consumption of a network.</w:t>
            </w:r>
            <w:r w:rsidRPr="00BB7A91">
              <w:rPr>
                <w:rFonts w:cstheme="minorHAnsi"/>
                <w:sz w:val="18"/>
                <w:szCs w:val="18"/>
              </w:rPr>
              <w:t xml:space="preserve"> ​</w:t>
            </w:r>
          </w:p>
        </w:tc>
        <w:tc>
          <w:tcPr>
            <w:tcW w:w="1018" w:type="pct"/>
          </w:tcPr>
          <w:p w14:paraId="2FDB50A8" w14:textId="77777777" w:rsidR="0063749D" w:rsidRPr="00BB7A91" w:rsidRDefault="0063749D" w:rsidP="0068418F">
            <w:pPr>
              <w:rPr>
                <w:rFonts w:cstheme="minorHAnsi"/>
                <w:sz w:val="18"/>
                <w:szCs w:val="18"/>
              </w:rPr>
            </w:pPr>
            <w:r w:rsidRPr="00BB7A91">
              <w:rPr>
                <w:rFonts w:cstheme="minorHAnsi"/>
                <w:sz w:val="18"/>
                <w:szCs w:val="18"/>
              </w:rPr>
              <w:t xml:space="preserve">This metric shall be useful </w:t>
            </w:r>
            <w:r w:rsidRPr="00BB7A91">
              <w:rPr>
                <w:sz w:val="18"/>
                <w:szCs w:val="18"/>
              </w:rPr>
              <w:t xml:space="preserve">to </w:t>
            </w:r>
            <w:r w:rsidRPr="00BB7A91">
              <w:rPr>
                <w:rFonts w:cstheme="minorHAnsi"/>
                <w:sz w:val="18"/>
                <w:szCs w:val="18"/>
              </w:rPr>
              <w:t>characterise the EE of a network with various deployment scenarios (size and relevance).</w:t>
            </w:r>
          </w:p>
        </w:tc>
      </w:tr>
      <w:tr w:rsidR="0063749D" w:rsidRPr="00BB7A91" w14:paraId="6687E889" w14:textId="77777777" w:rsidTr="00090FF5">
        <w:trPr>
          <w:trHeight w:val="570"/>
        </w:trPr>
        <w:tc>
          <w:tcPr>
            <w:tcW w:w="527" w:type="pct"/>
            <w:hideMark/>
          </w:tcPr>
          <w:p w14:paraId="465E6623" w14:textId="77777777" w:rsidR="0063749D" w:rsidRPr="00BB7A91" w:rsidRDefault="0063749D" w:rsidP="0068418F">
            <w:pPr>
              <w:rPr>
                <w:rFonts w:cstheme="minorHAnsi"/>
                <w:sz w:val="18"/>
                <w:szCs w:val="18"/>
              </w:rPr>
            </w:pPr>
            <w:r w:rsidRPr="00BB7A91">
              <w:rPr>
                <w:rFonts w:cstheme="minorHAnsi"/>
                <w:sz w:val="18"/>
                <w:szCs w:val="18"/>
              </w:rPr>
              <w:t>ETSI EE​</w:t>
            </w:r>
            <w:r w:rsidRPr="00BB7A91">
              <w:rPr>
                <w:rFonts w:cstheme="minorHAnsi"/>
                <w:sz w:val="18"/>
                <w:szCs w:val="18"/>
              </w:rPr>
              <w:br/>
              <w:t>ES 203 228 ​</w:t>
            </w:r>
          </w:p>
        </w:tc>
        <w:tc>
          <w:tcPr>
            <w:tcW w:w="609" w:type="pct"/>
            <w:hideMark/>
          </w:tcPr>
          <w:p w14:paraId="2E8129B4" w14:textId="77777777" w:rsidR="0063749D" w:rsidRPr="00BB7A91" w:rsidRDefault="0063749D" w:rsidP="0068418F">
            <w:pPr>
              <w:rPr>
                <w:rFonts w:cstheme="minorHAnsi"/>
                <w:sz w:val="18"/>
                <w:szCs w:val="18"/>
              </w:rPr>
            </w:pPr>
            <w:r w:rsidRPr="00BB7A91">
              <w:rPr>
                <w:rFonts w:cstheme="minorHAnsi"/>
                <w:sz w:val="18"/>
                <w:szCs w:val="18"/>
              </w:rPr>
              <w:t>Latency aware Energy Efficiency ​</w:t>
            </w:r>
          </w:p>
        </w:tc>
        <w:tc>
          <w:tcPr>
            <w:tcW w:w="1352" w:type="pct"/>
            <w:hideMark/>
          </w:tcPr>
          <w:p w14:paraId="2C29A1D4" w14:textId="77777777" w:rsidR="0063749D" w:rsidRPr="00BB7A91" w:rsidRDefault="0063749D" w:rsidP="0068418F">
            <w:pPr>
              <w:rPr>
                <w:rFonts w:cstheme="minorHAnsi"/>
                <w:sz w:val="18"/>
                <w:szCs w:val="18"/>
              </w:rPr>
            </w:pPr>
            <w:r w:rsidRPr="00BB7A91">
              <w:rPr>
                <w:rFonts w:cstheme="minorHAnsi"/>
                <w:sz w:val="18"/>
                <w:szCs w:val="18"/>
              </w:rPr>
              <w:t>​</w:t>
            </w:r>
            <m:oMath>
              <m:sSub>
                <m:sSubPr>
                  <m:ctrlPr>
                    <w:rPr>
                      <w:rFonts w:ascii="Cambria Math" w:hAnsi="Cambria Math" w:cstheme="minorHAnsi"/>
                      <w:i/>
                      <w:iCs/>
                      <w:sz w:val="18"/>
                      <w:szCs w:val="18"/>
                    </w:rPr>
                  </m:ctrlPr>
                </m:sSubPr>
                <m:e>
                  <m:r>
                    <w:rPr>
                      <w:rFonts w:ascii="Cambria Math" w:hAnsi="Cambria Math" w:cstheme="minorHAnsi"/>
                      <w:sz w:val="18"/>
                      <w:szCs w:val="18"/>
                      <w:lang w:val="fr-FR"/>
                    </w:rPr>
                    <m:t>EE</m:t>
                  </m:r>
                </m:e>
                <m:sub>
                  <m:r>
                    <w:rPr>
                      <w:rFonts w:ascii="Cambria Math" w:hAnsi="Cambria Math" w:cstheme="minorHAnsi"/>
                      <w:sz w:val="18"/>
                      <w:szCs w:val="18"/>
                      <w:lang w:val="fr-FR"/>
                    </w:rPr>
                    <m:t>MN</m:t>
                  </m:r>
                  <m:r>
                    <w:rPr>
                      <w:rFonts w:ascii="Cambria Math" w:hAnsi="Cambria Math" w:cstheme="minorHAnsi"/>
                      <w:sz w:val="18"/>
                      <w:szCs w:val="18"/>
                    </w:rPr>
                    <m:t>, L</m:t>
                  </m:r>
                </m:sub>
              </m:sSub>
              <m:r>
                <w:rPr>
                  <w:rFonts w:ascii="Cambria Math" w:hAnsi="Cambria Math" w:cstheme="minorHAnsi"/>
                  <w:sz w:val="18"/>
                  <w:szCs w:val="18"/>
                </w:rPr>
                <m:t>=</m:t>
              </m:r>
              <m:f>
                <m:fPr>
                  <m:ctrlPr>
                    <w:rPr>
                      <w:rFonts w:ascii="Cambria Math" w:hAnsi="Cambria Math" w:cstheme="minorHAnsi"/>
                      <w:i/>
                      <w:iCs/>
                      <w:sz w:val="18"/>
                      <w:szCs w:val="18"/>
                    </w:rPr>
                  </m:ctrlPr>
                </m:fPr>
                <m:num>
                  <m:r>
                    <w:rPr>
                      <w:rFonts w:ascii="Cambria Math" w:hAnsi="Cambria Math" w:cstheme="minorHAnsi"/>
                      <w:sz w:val="18"/>
                      <w:szCs w:val="18"/>
                    </w:rPr>
                    <m:t>1</m:t>
                  </m:r>
                </m:num>
                <m:den>
                  <m:sSub>
                    <m:sSubPr>
                      <m:ctrlPr>
                        <w:rPr>
                          <w:rFonts w:ascii="Cambria Math" w:hAnsi="Cambria Math" w:cstheme="minorHAnsi"/>
                          <w:i/>
                          <w:iCs/>
                          <w:sz w:val="18"/>
                          <w:szCs w:val="18"/>
                        </w:rPr>
                      </m:ctrlPr>
                    </m:sSubPr>
                    <m:e>
                      <m:r>
                        <w:rPr>
                          <w:rFonts w:ascii="Cambria Math" w:hAnsi="Cambria Math" w:cstheme="minorHAnsi"/>
                          <w:sz w:val="18"/>
                          <w:szCs w:val="18"/>
                        </w:rPr>
                        <m:t>T</m:t>
                      </m:r>
                    </m:e>
                    <m:sub>
                      <m:r>
                        <w:rPr>
                          <w:rFonts w:ascii="Cambria Math" w:hAnsi="Cambria Math" w:cstheme="minorHAnsi"/>
                          <w:sz w:val="18"/>
                          <w:szCs w:val="18"/>
                          <w:lang w:val="fr-FR"/>
                        </w:rPr>
                        <m:t>e</m:t>
                      </m:r>
                      <m:r>
                        <w:rPr>
                          <w:rFonts w:ascii="Cambria Math" w:hAnsi="Cambria Math" w:cstheme="minorHAnsi"/>
                          <w:sz w:val="18"/>
                          <w:szCs w:val="18"/>
                        </w:rPr>
                        <m:t>2</m:t>
                      </m:r>
                      <m:r>
                        <w:rPr>
                          <w:rFonts w:ascii="Cambria Math" w:hAnsi="Cambria Math" w:cstheme="minorHAnsi"/>
                          <w:sz w:val="18"/>
                          <w:szCs w:val="18"/>
                          <w:lang w:val="fr-FR"/>
                        </w:rPr>
                        <m:t>e</m:t>
                      </m:r>
                      <m:r>
                        <w:rPr>
                          <w:rFonts w:ascii="Cambria Math" w:hAnsi="Cambria Math" w:cstheme="minorHAnsi"/>
                          <w:sz w:val="18"/>
                          <w:szCs w:val="18"/>
                        </w:rPr>
                        <m:t>,</m:t>
                      </m:r>
                      <m:r>
                        <w:rPr>
                          <w:rFonts w:ascii="Cambria Math" w:hAnsi="Cambria Math" w:cstheme="minorHAnsi"/>
                          <w:sz w:val="18"/>
                          <w:szCs w:val="18"/>
                          <w:lang w:val="fr-FR"/>
                        </w:rPr>
                        <m:t>MN</m:t>
                      </m:r>
                    </m:sub>
                  </m:sSub>
                  <m:r>
                    <w:rPr>
                      <w:rFonts w:ascii="Cambria Math" w:hAnsi="Cambria Math" w:cstheme="minorHAnsi"/>
                      <w:sz w:val="18"/>
                      <w:szCs w:val="18"/>
                    </w:rPr>
                    <m:t>*</m:t>
                  </m:r>
                  <m:sSub>
                    <m:sSubPr>
                      <m:ctrlPr>
                        <w:rPr>
                          <w:rFonts w:ascii="Cambria Math" w:hAnsi="Cambria Math" w:cstheme="minorHAnsi"/>
                          <w:i/>
                          <w:iCs/>
                          <w:sz w:val="18"/>
                          <w:szCs w:val="18"/>
                        </w:rPr>
                      </m:ctrlPr>
                    </m:sSubPr>
                    <m:e>
                      <m:r>
                        <w:rPr>
                          <w:rFonts w:ascii="Cambria Math" w:hAnsi="Cambria Math" w:cstheme="minorHAnsi"/>
                          <w:sz w:val="18"/>
                          <w:szCs w:val="18"/>
                        </w:rPr>
                        <m:t>EC</m:t>
                      </m:r>
                    </m:e>
                    <m:sub>
                      <m:r>
                        <w:rPr>
                          <w:rFonts w:ascii="Cambria Math" w:hAnsi="Cambria Math" w:cstheme="minorHAnsi"/>
                          <w:sz w:val="18"/>
                          <w:szCs w:val="18"/>
                          <w:lang w:val="fr-FR"/>
                        </w:rPr>
                        <m:t>MN</m:t>
                      </m:r>
                    </m:sub>
                  </m:sSub>
                </m:den>
              </m:f>
            </m:oMath>
          </w:p>
        </w:tc>
        <w:tc>
          <w:tcPr>
            <w:tcW w:w="355" w:type="pct"/>
          </w:tcPr>
          <w:p w14:paraId="543207C6" w14:textId="7D07D63F" w:rsidR="0063749D" w:rsidRPr="00BB7A91" w:rsidRDefault="0063749D" w:rsidP="0068418F">
            <w:pPr>
              <w:rPr>
                <w:rFonts w:cstheme="minorHAnsi"/>
                <w:sz w:val="18"/>
                <w:szCs w:val="18"/>
              </w:rPr>
            </w:pPr>
            <w:r w:rsidRPr="00BB7A91">
              <w:rPr>
                <w:rFonts w:cstheme="minorHAnsi"/>
                <w:sz w:val="18"/>
                <w:szCs w:val="18"/>
              </w:rPr>
              <w:t>[</w:t>
            </w:r>
            <w:r w:rsidR="0023427D" w:rsidRPr="00BB7A91">
              <w:rPr>
                <w:rFonts w:cstheme="minorHAnsi"/>
                <w:sz w:val="18"/>
                <w:szCs w:val="18"/>
              </w:rPr>
              <w:t xml:space="preserve"> s-1</w:t>
            </w:r>
            <w:r w:rsidRPr="00BB7A91">
              <w:rPr>
                <w:rFonts w:cstheme="minorHAnsi"/>
                <w:sz w:val="18"/>
                <w:szCs w:val="18"/>
              </w:rPr>
              <w:t>/J]</w:t>
            </w:r>
          </w:p>
        </w:tc>
        <w:tc>
          <w:tcPr>
            <w:tcW w:w="1139" w:type="pct"/>
            <w:hideMark/>
          </w:tcPr>
          <w:p w14:paraId="1E6114E4" w14:textId="77777777" w:rsidR="0063749D" w:rsidRPr="00BB7A91" w:rsidRDefault="0063749D" w:rsidP="0068418F">
            <w:pPr>
              <w:rPr>
                <w:rFonts w:cstheme="minorHAnsi"/>
                <w:sz w:val="18"/>
                <w:szCs w:val="18"/>
              </w:rPr>
            </w:pPr>
            <w:r w:rsidRPr="00BB7A91">
              <w:rPr>
                <w:rFonts w:cstheme="minorHAnsi"/>
                <w:sz w:val="18"/>
                <w:szCs w:val="18"/>
              </w:rPr>
              <w:t>The inverse ratio of the end-to-end User Plane latency and the energy consumed by the MN​</w:t>
            </w:r>
          </w:p>
        </w:tc>
        <w:tc>
          <w:tcPr>
            <w:tcW w:w="1018" w:type="pct"/>
          </w:tcPr>
          <w:p w14:paraId="0D6B4021" w14:textId="77777777" w:rsidR="0063749D" w:rsidRPr="00BB7A91" w:rsidRDefault="0063749D" w:rsidP="00252B53">
            <w:pPr>
              <w:spacing w:after="0"/>
              <w:rPr>
                <w:rFonts w:cstheme="minorHAnsi"/>
                <w:sz w:val="18"/>
                <w:szCs w:val="18"/>
              </w:rPr>
            </w:pPr>
            <w:r w:rsidRPr="00BB7A91">
              <w:rPr>
                <w:rFonts w:cstheme="minorHAnsi"/>
                <w:sz w:val="18"/>
                <w:szCs w:val="18"/>
              </w:rPr>
              <w:t>This metric shall be used to characterize the EE in the context of URLLC-type of traffic where latency is the main system performance KPI</w:t>
            </w:r>
          </w:p>
        </w:tc>
      </w:tr>
      <w:tr w:rsidR="0063749D" w:rsidRPr="00BB7A91" w14:paraId="2148C747" w14:textId="77777777" w:rsidTr="00090FF5">
        <w:trPr>
          <w:trHeight w:val="570"/>
        </w:trPr>
        <w:tc>
          <w:tcPr>
            <w:tcW w:w="527" w:type="pct"/>
            <w:hideMark/>
          </w:tcPr>
          <w:p w14:paraId="06F0B29B" w14:textId="77777777" w:rsidR="0063749D" w:rsidRPr="00BB7A91" w:rsidRDefault="0063749D" w:rsidP="0068418F">
            <w:pPr>
              <w:rPr>
                <w:rFonts w:cstheme="minorHAnsi"/>
                <w:sz w:val="18"/>
                <w:szCs w:val="18"/>
              </w:rPr>
            </w:pPr>
            <w:r w:rsidRPr="00BB7A91">
              <w:rPr>
                <w:rFonts w:cstheme="minorHAnsi"/>
                <w:sz w:val="18"/>
                <w:szCs w:val="18"/>
              </w:rPr>
              <w:t>3GPP SA5​</w:t>
            </w:r>
            <w:r w:rsidRPr="00BB7A91">
              <w:rPr>
                <w:rFonts w:cstheme="minorHAnsi"/>
                <w:sz w:val="18"/>
                <w:szCs w:val="18"/>
              </w:rPr>
              <w:br/>
              <w:t>TS 28.554​</w:t>
            </w:r>
          </w:p>
        </w:tc>
        <w:tc>
          <w:tcPr>
            <w:tcW w:w="609" w:type="pct"/>
            <w:hideMark/>
          </w:tcPr>
          <w:p w14:paraId="5B0087D3" w14:textId="77777777" w:rsidR="0063749D" w:rsidRPr="00BB7A91" w:rsidRDefault="0063749D" w:rsidP="0068418F">
            <w:pPr>
              <w:rPr>
                <w:rFonts w:cstheme="minorHAnsi"/>
                <w:sz w:val="18"/>
                <w:szCs w:val="18"/>
              </w:rPr>
            </w:pPr>
            <w:r w:rsidRPr="00BB7A91">
              <w:rPr>
                <w:rFonts w:cstheme="minorHAnsi"/>
                <w:sz w:val="18"/>
                <w:szCs w:val="18"/>
              </w:rPr>
              <w:t>Data and latency aware EE​</w:t>
            </w:r>
          </w:p>
        </w:tc>
        <w:tc>
          <w:tcPr>
            <w:tcW w:w="1352" w:type="pct"/>
            <w:hideMark/>
          </w:tcPr>
          <w:p w14:paraId="3E67873D" w14:textId="77777777" w:rsidR="0063749D" w:rsidRPr="00BB7A91" w:rsidRDefault="0063749D" w:rsidP="0068418F">
            <w:pPr>
              <w:rPr>
                <w:rFonts w:cstheme="minorHAnsi"/>
                <w:sz w:val="18"/>
                <w:szCs w:val="18"/>
              </w:rPr>
            </w:pPr>
            <w:r w:rsidRPr="00BB7A91">
              <w:rPr>
                <w:rFonts w:cstheme="minorHAnsi"/>
                <w:sz w:val="18"/>
                <w:szCs w:val="18"/>
              </w:rPr>
              <w:t>​​</w:t>
            </w:r>
            <m:oMath>
              <m:sSub>
                <m:sSubPr>
                  <m:ctrlPr>
                    <w:rPr>
                      <w:rFonts w:ascii="Cambria Math" w:hAnsi="Cambria Math" w:cstheme="minorHAnsi"/>
                      <w:i/>
                      <w:iCs/>
                      <w:sz w:val="18"/>
                      <w:szCs w:val="18"/>
                    </w:rPr>
                  </m:ctrlPr>
                </m:sSubPr>
                <m:e>
                  <m:r>
                    <w:rPr>
                      <w:rFonts w:ascii="Cambria Math" w:hAnsi="Cambria Math" w:cstheme="minorHAnsi"/>
                      <w:sz w:val="18"/>
                      <w:szCs w:val="18"/>
                      <w:lang w:val="fr-FR"/>
                    </w:rPr>
                    <m:t>EE</m:t>
                  </m:r>
                </m:e>
                <m:sub>
                  <m:r>
                    <w:rPr>
                      <w:rFonts w:ascii="Cambria Math" w:hAnsi="Cambria Math" w:cstheme="minorHAnsi"/>
                      <w:sz w:val="18"/>
                      <w:szCs w:val="18"/>
                      <w:lang w:val="fr-FR"/>
                    </w:rPr>
                    <m:t>MN</m:t>
                  </m:r>
                  <m:r>
                    <w:rPr>
                      <w:rFonts w:ascii="Cambria Math" w:hAnsi="Cambria Math" w:cstheme="minorHAnsi"/>
                      <w:sz w:val="18"/>
                      <w:szCs w:val="18"/>
                    </w:rPr>
                    <m:t>, DV, L</m:t>
                  </m:r>
                </m:sub>
              </m:sSub>
              <m:r>
                <w:rPr>
                  <w:rFonts w:ascii="Cambria Math" w:hAnsi="Cambria Math" w:cstheme="minorHAnsi"/>
                  <w:sz w:val="18"/>
                  <w:szCs w:val="18"/>
                </w:rPr>
                <m:t>=</m:t>
              </m:r>
              <m:f>
                <m:fPr>
                  <m:ctrlPr>
                    <w:rPr>
                      <w:rFonts w:ascii="Cambria Math" w:hAnsi="Cambria Math" w:cstheme="minorHAnsi"/>
                      <w:i/>
                      <w:iCs/>
                      <w:sz w:val="18"/>
                      <w:szCs w:val="18"/>
                    </w:rPr>
                  </m:ctrlPr>
                </m:fPr>
                <m:num>
                  <m:sSub>
                    <m:sSubPr>
                      <m:ctrlPr>
                        <w:rPr>
                          <w:rFonts w:ascii="Cambria Math" w:hAnsi="Cambria Math" w:cstheme="minorHAnsi"/>
                          <w:i/>
                          <w:iCs/>
                          <w:sz w:val="18"/>
                          <w:szCs w:val="18"/>
                        </w:rPr>
                      </m:ctrlPr>
                    </m:sSubPr>
                    <m:e>
                      <m:r>
                        <w:rPr>
                          <w:rFonts w:ascii="Cambria Math" w:hAnsi="Cambria Math" w:cstheme="minorHAnsi"/>
                          <w:sz w:val="18"/>
                          <w:szCs w:val="18"/>
                        </w:rPr>
                        <m:t>DV</m:t>
                      </m:r>
                    </m:e>
                    <m:sub>
                      <m:r>
                        <w:rPr>
                          <w:rFonts w:ascii="Cambria Math" w:hAnsi="Cambria Math" w:cstheme="minorHAnsi"/>
                          <w:sz w:val="18"/>
                          <w:szCs w:val="18"/>
                          <w:lang w:val="fr-FR"/>
                        </w:rPr>
                        <m:t>MN</m:t>
                      </m:r>
                    </m:sub>
                  </m:sSub>
                </m:num>
                <m:den>
                  <m:sSub>
                    <m:sSubPr>
                      <m:ctrlPr>
                        <w:rPr>
                          <w:rFonts w:ascii="Cambria Math" w:hAnsi="Cambria Math" w:cstheme="minorHAnsi"/>
                          <w:i/>
                          <w:iCs/>
                          <w:sz w:val="18"/>
                          <w:szCs w:val="18"/>
                        </w:rPr>
                      </m:ctrlPr>
                    </m:sSubPr>
                    <m:e>
                      <m:r>
                        <w:rPr>
                          <w:rFonts w:ascii="Cambria Math" w:hAnsi="Cambria Math" w:cstheme="minorHAnsi"/>
                          <w:sz w:val="18"/>
                          <w:szCs w:val="18"/>
                        </w:rPr>
                        <m:t>T</m:t>
                      </m:r>
                    </m:e>
                    <m:sub>
                      <m:r>
                        <w:rPr>
                          <w:rFonts w:ascii="Cambria Math" w:hAnsi="Cambria Math" w:cstheme="minorHAnsi"/>
                          <w:sz w:val="18"/>
                          <w:szCs w:val="18"/>
                          <w:lang w:val="fr-FR"/>
                        </w:rPr>
                        <m:t>e</m:t>
                      </m:r>
                      <m:r>
                        <w:rPr>
                          <w:rFonts w:ascii="Cambria Math" w:hAnsi="Cambria Math" w:cstheme="minorHAnsi"/>
                          <w:sz w:val="18"/>
                          <w:szCs w:val="18"/>
                        </w:rPr>
                        <m:t>2</m:t>
                      </m:r>
                      <m:r>
                        <w:rPr>
                          <w:rFonts w:ascii="Cambria Math" w:hAnsi="Cambria Math" w:cstheme="minorHAnsi"/>
                          <w:sz w:val="18"/>
                          <w:szCs w:val="18"/>
                          <w:lang w:val="fr-FR"/>
                        </w:rPr>
                        <m:t>e</m:t>
                      </m:r>
                      <m:r>
                        <w:rPr>
                          <w:rFonts w:ascii="Cambria Math" w:hAnsi="Cambria Math" w:cstheme="minorHAnsi"/>
                          <w:sz w:val="18"/>
                          <w:szCs w:val="18"/>
                        </w:rPr>
                        <m:t>,</m:t>
                      </m:r>
                      <m:r>
                        <w:rPr>
                          <w:rFonts w:ascii="Cambria Math" w:hAnsi="Cambria Math" w:cstheme="minorHAnsi"/>
                          <w:sz w:val="18"/>
                          <w:szCs w:val="18"/>
                          <w:lang w:val="fr-FR"/>
                        </w:rPr>
                        <m:t>MN</m:t>
                      </m:r>
                    </m:sub>
                  </m:sSub>
                  <m:r>
                    <w:rPr>
                      <w:rFonts w:ascii="Cambria Math" w:hAnsi="Cambria Math" w:cstheme="minorHAnsi"/>
                      <w:sz w:val="18"/>
                      <w:szCs w:val="18"/>
                    </w:rPr>
                    <m:t>*</m:t>
                  </m:r>
                  <m:sSub>
                    <m:sSubPr>
                      <m:ctrlPr>
                        <w:rPr>
                          <w:rFonts w:ascii="Cambria Math" w:hAnsi="Cambria Math" w:cstheme="minorHAnsi"/>
                          <w:i/>
                          <w:iCs/>
                          <w:sz w:val="18"/>
                          <w:szCs w:val="18"/>
                        </w:rPr>
                      </m:ctrlPr>
                    </m:sSubPr>
                    <m:e>
                      <m:r>
                        <w:rPr>
                          <w:rFonts w:ascii="Cambria Math" w:hAnsi="Cambria Math" w:cstheme="minorHAnsi"/>
                          <w:sz w:val="18"/>
                          <w:szCs w:val="18"/>
                        </w:rPr>
                        <m:t>EC</m:t>
                      </m:r>
                    </m:e>
                    <m:sub>
                      <m:r>
                        <w:rPr>
                          <w:rFonts w:ascii="Cambria Math" w:hAnsi="Cambria Math" w:cstheme="minorHAnsi"/>
                          <w:sz w:val="18"/>
                          <w:szCs w:val="18"/>
                          <w:lang w:val="fr-FR"/>
                        </w:rPr>
                        <m:t>MN</m:t>
                      </m:r>
                    </m:sub>
                  </m:sSub>
                </m:den>
              </m:f>
            </m:oMath>
          </w:p>
          <w:p w14:paraId="24BC03FB" w14:textId="77777777" w:rsidR="0063749D" w:rsidRPr="00BB7A91" w:rsidRDefault="0063749D" w:rsidP="0068418F">
            <w:pPr>
              <w:rPr>
                <w:rFonts w:cstheme="minorHAnsi"/>
                <w:sz w:val="18"/>
                <w:szCs w:val="18"/>
              </w:rPr>
            </w:pPr>
            <w:r w:rsidRPr="00BB7A91">
              <w:rPr>
                <w:rFonts w:cstheme="minorHAnsi"/>
                <w:sz w:val="18"/>
                <w:szCs w:val="18"/>
              </w:rPr>
              <w:t>​</w:t>
            </w:r>
          </w:p>
        </w:tc>
        <w:tc>
          <w:tcPr>
            <w:tcW w:w="355" w:type="pct"/>
          </w:tcPr>
          <w:p w14:paraId="5BF17F56" w14:textId="0573F9F2" w:rsidR="0063749D" w:rsidRPr="00BB7A91" w:rsidRDefault="0063749D" w:rsidP="0068418F">
            <w:pPr>
              <w:spacing w:after="160" w:line="259" w:lineRule="auto"/>
              <w:rPr>
                <w:rFonts w:cstheme="minorHAnsi"/>
                <w:sz w:val="18"/>
                <w:szCs w:val="18"/>
              </w:rPr>
            </w:pPr>
            <w:r w:rsidRPr="00BB7A91">
              <w:rPr>
                <w:rFonts w:cstheme="minorHAnsi"/>
                <w:sz w:val="18"/>
                <w:szCs w:val="18"/>
              </w:rPr>
              <w:t>[</w:t>
            </w:r>
            <w:r w:rsidR="0023427D" w:rsidRPr="00BB7A91">
              <w:rPr>
                <w:rFonts w:cstheme="minorHAnsi"/>
                <w:sz w:val="18"/>
                <w:szCs w:val="18"/>
              </w:rPr>
              <w:t>bit/s</w:t>
            </w:r>
            <w:r w:rsidRPr="00BB7A91">
              <w:rPr>
                <w:rFonts w:cstheme="minorHAnsi"/>
                <w:sz w:val="18"/>
                <w:szCs w:val="18"/>
              </w:rPr>
              <w:t>/J]</w:t>
            </w:r>
          </w:p>
          <w:p w14:paraId="5AAEE733" w14:textId="77777777" w:rsidR="0063749D" w:rsidRPr="00BB7A91" w:rsidRDefault="0063749D" w:rsidP="0068418F">
            <w:pPr>
              <w:rPr>
                <w:rFonts w:cstheme="minorHAnsi"/>
                <w:sz w:val="18"/>
                <w:szCs w:val="18"/>
              </w:rPr>
            </w:pPr>
          </w:p>
        </w:tc>
        <w:tc>
          <w:tcPr>
            <w:tcW w:w="1139" w:type="pct"/>
            <w:hideMark/>
          </w:tcPr>
          <w:p w14:paraId="02E86B05" w14:textId="188AC0D5" w:rsidR="0063749D" w:rsidRPr="00BB7A91" w:rsidRDefault="0063749D" w:rsidP="00252B53">
            <w:pPr>
              <w:spacing w:after="0"/>
              <w:rPr>
                <w:rFonts w:cstheme="minorHAnsi"/>
                <w:sz w:val="18"/>
                <w:szCs w:val="18"/>
              </w:rPr>
            </w:pPr>
            <w:r w:rsidRPr="00BB7A91">
              <w:rPr>
                <w:rFonts w:cstheme="minorHAnsi"/>
                <w:sz w:val="18"/>
                <w:szCs w:val="18"/>
              </w:rPr>
              <w:t>​</w:t>
            </w:r>
            <w:r w:rsidR="009241B4" w:rsidRPr="00BB7A91">
              <w:rPr>
                <w:rFonts w:cstheme="minorHAnsi"/>
                <w:sz w:val="18"/>
                <w:szCs w:val="18"/>
              </w:rPr>
              <w:t>The ratio between Data Volume</w:t>
            </w:r>
            <w:r w:rsidR="008E0C86" w:rsidRPr="00BB7A91">
              <w:rPr>
                <w:rFonts w:cstheme="minorHAnsi"/>
                <w:sz w:val="18"/>
                <w:szCs w:val="18"/>
              </w:rPr>
              <w:t xml:space="preserve"> </w:t>
            </w:r>
            <w:r w:rsidR="009241B4" w:rsidRPr="00BB7A91">
              <w:rPr>
                <w:rFonts w:cstheme="minorHAnsi"/>
                <w:sz w:val="18"/>
                <w:szCs w:val="18"/>
              </w:rPr>
              <w:t xml:space="preserve">to the energy consumed by the MN multiplied by the inverse of the </w:t>
            </w:r>
            <w:r w:rsidR="00F460C0" w:rsidRPr="00BB7A91">
              <w:rPr>
                <w:rFonts w:cstheme="minorHAnsi"/>
                <w:sz w:val="18"/>
                <w:szCs w:val="18"/>
              </w:rPr>
              <w:t xml:space="preserve">E2E </w:t>
            </w:r>
            <w:r w:rsidR="009241B4" w:rsidRPr="00BB7A91">
              <w:rPr>
                <w:rFonts w:cstheme="minorHAnsi"/>
                <w:sz w:val="18"/>
                <w:szCs w:val="18"/>
              </w:rPr>
              <w:t>latency</w:t>
            </w:r>
            <w:r w:rsidR="00267303" w:rsidRPr="00BB7A91">
              <w:rPr>
                <w:rFonts w:cstheme="minorHAnsi"/>
                <w:sz w:val="18"/>
                <w:szCs w:val="18"/>
              </w:rPr>
              <w:t>.</w:t>
            </w:r>
            <w:r w:rsidR="009241B4" w:rsidRPr="00BB7A91">
              <w:rPr>
                <w:rFonts w:cstheme="minorHAnsi"/>
                <w:sz w:val="18"/>
                <w:szCs w:val="18"/>
              </w:rPr>
              <w:t xml:space="preserve">  ​ </w:t>
            </w:r>
          </w:p>
        </w:tc>
        <w:tc>
          <w:tcPr>
            <w:tcW w:w="1018" w:type="pct"/>
          </w:tcPr>
          <w:p w14:paraId="295E49FA" w14:textId="77777777" w:rsidR="0063749D" w:rsidRPr="00BB7A91" w:rsidRDefault="0063749D" w:rsidP="00252B53">
            <w:pPr>
              <w:spacing w:after="0"/>
              <w:rPr>
                <w:rFonts w:cstheme="minorHAnsi"/>
                <w:sz w:val="18"/>
                <w:szCs w:val="18"/>
              </w:rPr>
            </w:pPr>
            <w:r w:rsidRPr="00BB7A91">
              <w:rPr>
                <w:rFonts w:cstheme="minorHAnsi"/>
                <w:sz w:val="18"/>
                <w:szCs w:val="18"/>
              </w:rPr>
              <w:t>This metric is used to characterize the scenarios where latency and throughput are both important KPIs.</w:t>
            </w:r>
          </w:p>
        </w:tc>
      </w:tr>
      <w:tr w:rsidR="0063749D" w:rsidRPr="00BB7A91" w14:paraId="786283EA" w14:textId="77777777" w:rsidTr="00090FF5">
        <w:trPr>
          <w:trHeight w:val="570"/>
        </w:trPr>
        <w:tc>
          <w:tcPr>
            <w:tcW w:w="527" w:type="pct"/>
            <w:hideMark/>
          </w:tcPr>
          <w:p w14:paraId="0011B5E7" w14:textId="77777777" w:rsidR="0063749D" w:rsidRPr="00BB7A91" w:rsidRDefault="0063749D" w:rsidP="0068418F">
            <w:pPr>
              <w:spacing w:afterLines="50" w:after="120"/>
              <w:rPr>
                <w:rFonts w:cstheme="minorHAnsi"/>
                <w:sz w:val="18"/>
                <w:szCs w:val="18"/>
              </w:rPr>
            </w:pPr>
            <w:r w:rsidRPr="00BB7A91">
              <w:rPr>
                <w:rFonts w:cstheme="minorHAnsi"/>
                <w:sz w:val="18"/>
                <w:szCs w:val="18"/>
              </w:rPr>
              <w:t>ETSI​</w:t>
            </w:r>
          </w:p>
          <w:p w14:paraId="427C20DB" w14:textId="2650AC21" w:rsidR="0063749D" w:rsidRPr="00BB7A91" w:rsidRDefault="0063749D" w:rsidP="0068418F">
            <w:pPr>
              <w:spacing w:afterLines="50" w:after="120"/>
              <w:rPr>
                <w:rFonts w:cstheme="minorHAnsi"/>
                <w:sz w:val="18"/>
                <w:szCs w:val="18"/>
              </w:rPr>
            </w:pPr>
            <w:r w:rsidRPr="00BB7A91">
              <w:rPr>
                <w:rFonts w:cstheme="minorHAnsi"/>
                <w:sz w:val="18"/>
                <w:szCs w:val="18"/>
              </w:rPr>
              <w:t>(DTR/EE-EEPS51)​</w:t>
            </w:r>
          </w:p>
        </w:tc>
        <w:tc>
          <w:tcPr>
            <w:tcW w:w="609" w:type="pct"/>
            <w:hideMark/>
          </w:tcPr>
          <w:p w14:paraId="2F054568" w14:textId="192E4559" w:rsidR="0063749D" w:rsidRPr="00BB7A91" w:rsidRDefault="0063749D" w:rsidP="0068418F">
            <w:pPr>
              <w:spacing w:afterLines="50" w:after="120"/>
              <w:rPr>
                <w:rFonts w:cstheme="minorHAnsi"/>
                <w:sz w:val="18"/>
                <w:szCs w:val="18"/>
              </w:rPr>
            </w:pPr>
            <w:r w:rsidRPr="00BB7A91">
              <w:rPr>
                <w:rFonts w:cstheme="minorHAnsi"/>
                <w:sz w:val="18"/>
                <w:szCs w:val="18"/>
              </w:rPr>
              <w:t>User experience aware EE</w:t>
            </w:r>
            <w:r w:rsidRPr="00BB7A91">
              <w:rPr>
                <w:rFonts w:cstheme="minorHAnsi"/>
                <w:sz w:val="18"/>
                <w:szCs w:val="18"/>
              </w:rPr>
              <w:br/>
            </w:r>
          </w:p>
        </w:tc>
        <w:tc>
          <w:tcPr>
            <w:tcW w:w="1352" w:type="pct"/>
            <w:hideMark/>
          </w:tcPr>
          <w:p w14:paraId="784471B5" w14:textId="77777777" w:rsidR="0063749D" w:rsidRPr="00BB7A91" w:rsidRDefault="0063749D" w:rsidP="0068418F">
            <w:pPr>
              <w:spacing w:afterLines="50" w:after="120"/>
              <w:rPr>
                <w:rFonts w:cstheme="minorHAnsi"/>
                <w:sz w:val="18"/>
                <w:szCs w:val="18"/>
              </w:rPr>
            </w:pPr>
            <w:r w:rsidRPr="00BB7A91">
              <w:rPr>
                <w:rFonts w:cstheme="minorHAnsi"/>
                <w:sz w:val="18"/>
                <w:szCs w:val="18"/>
              </w:rPr>
              <w:t>​</w:t>
            </w:r>
            <m:oMath>
              <m:sSub>
                <m:sSubPr>
                  <m:ctrlPr>
                    <w:rPr>
                      <w:rFonts w:ascii="Cambria Math" w:hAnsi="Cambria Math" w:cstheme="minorHAnsi"/>
                      <w:sz w:val="18"/>
                      <w:szCs w:val="18"/>
                    </w:rPr>
                  </m:ctrlPr>
                </m:sSubPr>
                <m:e>
                  <m:r>
                    <w:rPr>
                      <w:rFonts w:ascii="Cambria Math" w:hAnsi="Cambria Math" w:cstheme="minorHAnsi"/>
                      <w:sz w:val="18"/>
                      <w:szCs w:val="18"/>
                    </w:rPr>
                    <m:t>EE</m:t>
                  </m:r>
                </m:e>
                <m:sub>
                  <m:r>
                    <w:rPr>
                      <w:rFonts w:ascii="Cambria Math" w:hAnsi="Cambria Math" w:cstheme="minorHAnsi"/>
                      <w:sz w:val="18"/>
                      <w:szCs w:val="18"/>
                    </w:rPr>
                    <m:t>MN</m:t>
                  </m:r>
                  <m:r>
                    <m:rPr>
                      <m:sty m:val="p"/>
                    </m:rPr>
                    <w:rPr>
                      <w:rFonts w:ascii="Cambria Math" w:hAnsi="Cambria Math" w:cstheme="minorHAnsi"/>
                      <w:sz w:val="18"/>
                      <w:szCs w:val="18"/>
                    </w:rPr>
                    <m:t>, </m:t>
                  </m:r>
                  <m:r>
                    <w:rPr>
                      <w:rFonts w:ascii="Cambria Math" w:hAnsi="Cambria Math" w:cstheme="minorHAnsi"/>
                      <w:sz w:val="18"/>
                      <w:szCs w:val="18"/>
                    </w:rPr>
                    <m:t>UE</m:t>
                  </m:r>
                </m:sub>
              </m:sSub>
              <m:r>
                <m:rPr>
                  <m:sty m:val="p"/>
                </m:rPr>
                <w:rPr>
                  <w:rFonts w:ascii="Cambria Math" w:hAnsi="Cambria Math" w:cstheme="minorHAnsi"/>
                  <w:sz w:val="18"/>
                  <w:szCs w:val="18"/>
                </w:rPr>
                <m:t>=</m:t>
              </m:r>
              <m:f>
                <m:fPr>
                  <m:ctrlPr>
                    <w:rPr>
                      <w:rFonts w:ascii="Cambria Math" w:hAnsi="Cambria Math" w:cstheme="minorHAnsi"/>
                      <w:sz w:val="18"/>
                      <w:szCs w:val="18"/>
                    </w:rPr>
                  </m:ctrlPr>
                </m:fPr>
                <m:num>
                  <m:r>
                    <w:rPr>
                      <w:rFonts w:ascii="Cambria Math" w:hAnsi="Cambria Math" w:cstheme="minorHAnsi"/>
                      <w:sz w:val="18"/>
                      <w:szCs w:val="18"/>
                    </w:rPr>
                    <m:t>Average</m:t>
                  </m:r>
                  <m:r>
                    <m:rPr>
                      <m:sty m:val="p"/>
                    </m:rPr>
                    <w:rPr>
                      <w:rFonts w:ascii="Cambria Math" w:hAnsi="Cambria Math" w:cstheme="minorHAnsi"/>
                      <w:sz w:val="18"/>
                      <w:szCs w:val="18"/>
                    </w:rPr>
                    <m:t xml:space="preserve"> </m:t>
                  </m:r>
                  <m:r>
                    <w:rPr>
                      <w:rFonts w:ascii="Cambria Math" w:hAnsi="Cambria Math" w:cstheme="minorHAnsi"/>
                      <w:sz w:val="18"/>
                      <w:szCs w:val="18"/>
                    </w:rPr>
                    <m:t>user</m:t>
                  </m:r>
                  <m:r>
                    <m:rPr>
                      <m:sty m:val="p"/>
                    </m:rPr>
                    <w:rPr>
                      <w:rFonts w:ascii="Cambria Math" w:hAnsi="Cambria Math" w:cstheme="minorHAnsi"/>
                      <w:sz w:val="18"/>
                      <w:szCs w:val="18"/>
                    </w:rPr>
                    <m:t xml:space="preserve"> </m:t>
                  </m:r>
                  <m:r>
                    <w:rPr>
                      <w:rFonts w:ascii="Cambria Math" w:hAnsi="Cambria Math" w:cstheme="minorHAnsi"/>
                      <w:sz w:val="18"/>
                      <w:szCs w:val="18"/>
                    </w:rPr>
                    <m:t>perceived</m:t>
                  </m:r>
                  <m:r>
                    <m:rPr>
                      <m:sty m:val="p"/>
                    </m:rPr>
                    <w:rPr>
                      <w:rFonts w:ascii="Cambria Math" w:hAnsi="Cambria Math" w:cstheme="minorHAnsi"/>
                      <w:sz w:val="18"/>
                      <w:szCs w:val="18"/>
                    </w:rPr>
                    <m:t xml:space="preserve"> </m:t>
                  </m:r>
                  <m:r>
                    <w:rPr>
                      <w:rFonts w:ascii="Cambria Math" w:hAnsi="Cambria Math" w:cstheme="minorHAnsi"/>
                      <w:sz w:val="18"/>
                      <w:szCs w:val="18"/>
                    </w:rPr>
                    <m:t>data</m:t>
                  </m:r>
                  <m:r>
                    <m:rPr>
                      <m:sty m:val="p"/>
                    </m:rPr>
                    <w:rPr>
                      <w:rFonts w:ascii="Cambria Math" w:hAnsi="Cambria Math" w:cstheme="minorHAnsi"/>
                      <w:sz w:val="18"/>
                      <w:szCs w:val="18"/>
                    </w:rPr>
                    <m:t xml:space="preserve"> </m:t>
                  </m:r>
                  <m:r>
                    <w:rPr>
                      <w:rFonts w:ascii="Cambria Math" w:hAnsi="Cambria Math" w:cstheme="minorHAnsi"/>
                      <w:sz w:val="18"/>
                      <w:szCs w:val="18"/>
                    </w:rPr>
                    <m:t>rate</m:t>
                  </m:r>
                </m:num>
                <m:den>
                  <m:r>
                    <w:rPr>
                      <w:rFonts w:ascii="Cambria Math" w:hAnsi="Cambria Math" w:cstheme="minorHAnsi"/>
                      <w:sz w:val="18"/>
                      <w:szCs w:val="18"/>
                    </w:rPr>
                    <m:t>average</m:t>
                  </m:r>
                  <m:r>
                    <m:rPr>
                      <m:sty m:val="p"/>
                    </m:rPr>
                    <w:rPr>
                      <w:rFonts w:ascii="Cambria Math" w:hAnsi="Cambria Math" w:cstheme="minorHAnsi"/>
                      <w:sz w:val="18"/>
                      <w:szCs w:val="18"/>
                    </w:rPr>
                    <m:t xml:space="preserve"> </m:t>
                  </m:r>
                  <m:r>
                    <w:rPr>
                      <w:rFonts w:ascii="Cambria Math" w:hAnsi="Cambria Math" w:cstheme="minorHAnsi"/>
                      <w:sz w:val="18"/>
                      <w:szCs w:val="18"/>
                    </w:rPr>
                    <m:t>energy</m:t>
                  </m:r>
                  <m:r>
                    <m:rPr>
                      <m:sty m:val="p"/>
                    </m:rPr>
                    <w:rPr>
                      <w:rFonts w:ascii="Cambria Math" w:hAnsi="Cambria Math" w:cstheme="minorHAnsi"/>
                      <w:sz w:val="18"/>
                      <w:szCs w:val="18"/>
                    </w:rPr>
                    <m:t xml:space="preserve"> </m:t>
                  </m:r>
                  <m:r>
                    <w:rPr>
                      <w:rFonts w:ascii="Cambria Math" w:hAnsi="Cambria Math" w:cstheme="minorHAnsi"/>
                      <w:sz w:val="18"/>
                      <w:szCs w:val="18"/>
                    </w:rPr>
                    <m:t>consumed</m:t>
                  </m:r>
                  <m:r>
                    <m:rPr>
                      <m:sty m:val="p"/>
                    </m:rPr>
                    <w:rPr>
                      <w:rFonts w:ascii="Cambria Math" w:hAnsi="Cambria Math" w:cstheme="minorHAnsi"/>
                      <w:sz w:val="18"/>
                      <w:szCs w:val="18"/>
                    </w:rPr>
                    <m:t xml:space="preserve"> </m:t>
                  </m:r>
                  <m:r>
                    <w:rPr>
                      <w:rFonts w:ascii="Cambria Math" w:hAnsi="Cambria Math" w:cstheme="minorHAnsi"/>
                      <w:sz w:val="18"/>
                      <w:szCs w:val="18"/>
                    </w:rPr>
                    <m:t>per</m:t>
                  </m:r>
                  <m:r>
                    <m:rPr>
                      <m:sty m:val="p"/>
                    </m:rPr>
                    <w:rPr>
                      <w:rFonts w:ascii="Cambria Math" w:hAnsi="Cambria Math" w:cstheme="minorHAnsi"/>
                      <w:sz w:val="18"/>
                      <w:szCs w:val="18"/>
                    </w:rPr>
                    <m:t xml:space="preserve"> </m:t>
                  </m:r>
                  <m:r>
                    <w:rPr>
                      <w:rFonts w:ascii="Cambria Math" w:hAnsi="Cambria Math" w:cstheme="minorHAnsi"/>
                      <w:sz w:val="18"/>
                      <w:szCs w:val="18"/>
                    </w:rPr>
                    <m:t>cell</m:t>
                  </m:r>
                </m:den>
              </m:f>
            </m:oMath>
          </w:p>
        </w:tc>
        <w:tc>
          <w:tcPr>
            <w:tcW w:w="355" w:type="pct"/>
          </w:tcPr>
          <w:p w14:paraId="74CB1F2B" w14:textId="77777777" w:rsidR="0063749D" w:rsidRPr="00BB7A91" w:rsidRDefault="0063749D" w:rsidP="0068418F">
            <w:pPr>
              <w:spacing w:afterLines="50" w:after="120"/>
              <w:rPr>
                <w:rFonts w:cstheme="minorHAnsi"/>
                <w:sz w:val="18"/>
                <w:szCs w:val="18"/>
              </w:rPr>
            </w:pPr>
            <w:r w:rsidRPr="00BB7A91">
              <w:rPr>
                <w:rFonts w:cstheme="minorHAnsi"/>
                <w:sz w:val="18"/>
                <w:szCs w:val="18"/>
              </w:rPr>
              <w:t>[bit/J]</w:t>
            </w:r>
          </w:p>
        </w:tc>
        <w:tc>
          <w:tcPr>
            <w:tcW w:w="1139" w:type="pct"/>
            <w:hideMark/>
          </w:tcPr>
          <w:p w14:paraId="2F779C8C" w14:textId="77777777" w:rsidR="0063749D" w:rsidRPr="00BB7A91" w:rsidRDefault="0063749D" w:rsidP="0068418F">
            <w:pPr>
              <w:spacing w:afterLines="50" w:after="120"/>
              <w:rPr>
                <w:rFonts w:cstheme="minorHAnsi"/>
                <w:sz w:val="18"/>
                <w:szCs w:val="18"/>
              </w:rPr>
            </w:pPr>
            <w:r w:rsidRPr="00BB7A91">
              <w:rPr>
                <w:rFonts w:cstheme="minorHAnsi"/>
                <w:sz w:val="18"/>
                <w:szCs w:val="18"/>
              </w:rPr>
              <w:t>Under development​</w:t>
            </w:r>
          </w:p>
          <w:p w14:paraId="1ABD7E4E" w14:textId="77777777" w:rsidR="0063749D" w:rsidRPr="00BB7A91" w:rsidRDefault="0063749D" w:rsidP="00252B53">
            <w:pPr>
              <w:spacing w:after="100" w:afterAutospacing="1"/>
              <w:rPr>
                <w:rFonts w:cstheme="minorHAnsi"/>
                <w:sz w:val="18"/>
                <w:szCs w:val="18"/>
              </w:rPr>
            </w:pPr>
            <w:r w:rsidRPr="00BB7A91">
              <w:rPr>
                <w:rFonts w:cstheme="minorHAnsi"/>
                <w:sz w:val="18"/>
                <w:szCs w:val="18"/>
              </w:rPr>
              <w:t>(Ongoing TR)</w:t>
            </w:r>
          </w:p>
        </w:tc>
        <w:tc>
          <w:tcPr>
            <w:tcW w:w="1018" w:type="pct"/>
          </w:tcPr>
          <w:p w14:paraId="72A328D6" w14:textId="77777777" w:rsidR="0063749D" w:rsidRPr="00BB7A91" w:rsidRDefault="0063749D" w:rsidP="0068418F">
            <w:pPr>
              <w:spacing w:afterLines="50" w:after="120"/>
              <w:rPr>
                <w:rFonts w:cstheme="minorHAnsi"/>
                <w:sz w:val="18"/>
                <w:szCs w:val="18"/>
              </w:rPr>
            </w:pPr>
          </w:p>
        </w:tc>
      </w:tr>
    </w:tbl>
    <w:p w14:paraId="0B69C282" w14:textId="6594FE8D" w:rsidR="0063749D" w:rsidRDefault="0063749D" w:rsidP="00951C18">
      <w:pPr>
        <w:spacing w:after="0"/>
      </w:pPr>
    </w:p>
    <w:p w14:paraId="254016E2" w14:textId="77777777" w:rsidR="007D6C56" w:rsidRPr="004C3AA9" w:rsidRDefault="007D6C56" w:rsidP="00951C18">
      <w:pPr>
        <w:spacing w:after="0"/>
      </w:pPr>
    </w:p>
    <w:p w14:paraId="2203E4D1" w14:textId="561EF8AD" w:rsidR="0063749D" w:rsidRPr="0018796C" w:rsidRDefault="0063749D" w:rsidP="0018796C">
      <w:pPr>
        <w:pStyle w:val="Heading1"/>
        <w:tabs>
          <w:tab w:val="num" w:pos="709"/>
        </w:tabs>
        <w:ind w:left="709" w:hanging="709"/>
        <w:rPr>
          <w:lang w:val="en-US"/>
        </w:rPr>
      </w:pPr>
      <w:r w:rsidRPr="004C3AA9">
        <w:rPr>
          <w:lang w:val="en-US"/>
        </w:rPr>
        <w:t xml:space="preserve">Appendix </w:t>
      </w:r>
      <w:r>
        <w:rPr>
          <w:lang w:val="en-US"/>
        </w:rPr>
        <w:t>B</w:t>
      </w:r>
      <w:r w:rsidRPr="004C3AA9">
        <w:rPr>
          <w:lang w:val="en-US"/>
        </w:rPr>
        <w:t xml:space="preserve"> – </w:t>
      </w:r>
      <w:r w:rsidRPr="009851E0">
        <w:t>S</w:t>
      </w:r>
      <w:r>
        <w:t>ystem-level s</w:t>
      </w:r>
      <w:r w:rsidRPr="009851E0">
        <w:t>imulation assumption</w:t>
      </w:r>
      <w:r>
        <w:t>s</w:t>
      </w:r>
    </w:p>
    <w:p w14:paraId="0AE72089" w14:textId="323C1617" w:rsidR="0063749D" w:rsidRDefault="0063749D" w:rsidP="0063749D">
      <w:pPr>
        <w:pStyle w:val="Caption"/>
        <w:jc w:val="center"/>
        <w:rPr>
          <w:lang w:val="en-GB"/>
        </w:rPr>
      </w:pPr>
      <w:bookmarkStart w:id="37" w:name="_Ref100656502"/>
      <w:r>
        <w:t xml:space="preserve">Table </w:t>
      </w:r>
      <w:r>
        <w:fldChar w:fldCharType="begin"/>
      </w:r>
      <w:r>
        <w:instrText>SEQ Table \* ARABIC</w:instrText>
      </w:r>
      <w:r>
        <w:fldChar w:fldCharType="separate"/>
      </w:r>
      <w:r w:rsidR="00FB6C68">
        <w:rPr>
          <w:noProof/>
        </w:rPr>
        <w:t>9</w:t>
      </w:r>
      <w:r>
        <w:fldChar w:fldCharType="end"/>
      </w:r>
      <w:bookmarkEnd w:id="37"/>
      <w:r w:rsidRPr="001E20E2">
        <w:rPr>
          <w:lang w:val="en-GB"/>
        </w:rPr>
        <w:t xml:space="preserve">: </w:t>
      </w:r>
      <w:r>
        <w:rPr>
          <w:lang w:val="en-GB"/>
        </w:rPr>
        <w:t>System-level simulation parameters and assumptions</w:t>
      </w:r>
    </w:p>
    <w:tbl>
      <w:tblPr>
        <w:tblStyle w:val="TableGrid"/>
        <w:tblW w:w="10392" w:type="dxa"/>
        <w:tblLook w:val="04A0" w:firstRow="1" w:lastRow="0" w:firstColumn="1" w:lastColumn="0" w:noHBand="0" w:noVBand="1"/>
      </w:tblPr>
      <w:tblGrid>
        <w:gridCol w:w="2431"/>
        <w:gridCol w:w="2653"/>
        <w:gridCol w:w="2708"/>
        <w:gridCol w:w="2600"/>
      </w:tblGrid>
      <w:tr w:rsidR="001A78FE" w:rsidRPr="00184D04" w14:paraId="78163614" w14:textId="77777777" w:rsidTr="005C4F47">
        <w:trPr>
          <w:trHeight w:val="346"/>
        </w:trPr>
        <w:tc>
          <w:tcPr>
            <w:tcW w:w="2431" w:type="dxa"/>
            <w:shd w:val="clear" w:color="auto" w:fill="F2F2F2" w:themeFill="background1" w:themeFillShade="F2"/>
          </w:tcPr>
          <w:p w14:paraId="6B1EBB99" w14:textId="77777777" w:rsidR="001A78FE" w:rsidRPr="00464988" w:rsidRDefault="001A78FE" w:rsidP="005E3F25">
            <w:pPr>
              <w:spacing w:after="0"/>
              <w:rPr>
                <w:b/>
              </w:rPr>
            </w:pPr>
            <w:r w:rsidRPr="00464988">
              <w:rPr>
                <w:b/>
              </w:rPr>
              <w:t>Parameter</w:t>
            </w:r>
            <w:r>
              <w:rPr>
                <w:b/>
              </w:rPr>
              <w:t>s</w:t>
            </w:r>
          </w:p>
        </w:tc>
        <w:tc>
          <w:tcPr>
            <w:tcW w:w="2653" w:type="dxa"/>
            <w:shd w:val="clear" w:color="auto" w:fill="F2F2F2" w:themeFill="background1" w:themeFillShade="F2"/>
          </w:tcPr>
          <w:p w14:paraId="150FCE40" w14:textId="77777777" w:rsidR="001A78FE" w:rsidRPr="00464988" w:rsidRDefault="001A78FE" w:rsidP="005E3F25">
            <w:pPr>
              <w:spacing w:after="0"/>
              <w:rPr>
                <w:rFonts w:eastAsia="Times New Roman" w:cstheme="minorHAnsi"/>
                <w:b/>
                <w:bCs/>
                <w:lang w:eastAsia="en-GB"/>
              </w:rPr>
            </w:pPr>
            <w:r>
              <w:rPr>
                <w:rFonts w:eastAsia="Times New Roman" w:cstheme="minorHAnsi"/>
                <w:b/>
                <w:bCs/>
                <w:lang w:eastAsia="en-GB"/>
              </w:rPr>
              <w:t>Set 1</w:t>
            </w:r>
            <w:r w:rsidRPr="00464988">
              <w:rPr>
                <w:rFonts w:eastAsia="Times New Roman" w:cstheme="minorHAnsi"/>
                <w:b/>
                <w:bCs/>
                <w:lang w:eastAsia="en-GB"/>
              </w:rPr>
              <w:t xml:space="preserve"> FR1 </w:t>
            </w:r>
          </w:p>
        </w:tc>
        <w:tc>
          <w:tcPr>
            <w:tcW w:w="2708" w:type="dxa"/>
            <w:shd w:val="clear" w:color="auto" w:fill="F2F2F2" w:themeFill="background1" w:themeFillShade="F2"/>
          </w:tcPr>
          <w:p w14:paraId="1A6835DC" w14:textId="77777777" w:rsidR="001A78FE" w:rsidRPr="00464988" w:rsidRDefault="001A78FE" w:rsidP="005E3F25">
            <w:pPr>
              <w:spacing w:after="0"/>
              <w:rPr>
                <w:rFonts w:eastAsia="Times New Roman" w:cstheme="minorHAnsi"/>
                <w:b/>
                <w:bCs/>
                <w:lang w:eastAsia="en-GB"/>
              </w:rPr>
            </w:pPr>
            <w:r>
              <w:rPr>
                <w:rFonts w:eastAsia="Times New Roman" w:cstheme="minorHAnsi"/>
                <w:b/>
                <w:bCs/>
                <w:lang w:eastAsia="en-GB"/>
              </w:rPr>
              <w:t>Set 2</w:t>
            </w:r>
            <w:r w:rsidRPr="00464988">
              <w:rPr>
                <w:rFonts w:eastAsia="Times New Roman" w:cstheme="minorHAnsi"/>
                <w:b/>
                <w:bCs/>
                <w:lang w:eastAsia="en-GB"/>
              </w:rPr>
              <w:t xml:space="preserve"> FR1 </w:t>
            </w:r>
          </w:p>
        </w:tc>
        <w:tc>
          <w:tcPr>
            <w:tcW w:w="2600" w:type="dxa"/>
            <w:shd w:val="clear" w:color="auto" w:fill="F2F2F2" w:themeFill="background1" w:themeFillShade="F2"/>
          </w:tcPr>
          <w:p w14:paraId="2AE6ECC6" w14:textId="77777777" w:rsidR="001A78FE" w:rsidRPr="00ED6992" w:rsidRDefault="001A78FE" w:rsidP="005E3F25">
            <w:pPr>
              <w:spacing w:after="0"/>
              <w:rPr>
                <w:rFonts w:eastAsia="Times New Roman" w:cstheme="minorHAnsi"/>
                <w:b/>
                <w:bCs/>
                <w:lang w:val="it-IT" w:eastAsia="en-GB"/>
              </w:rPr>
            </w:pPr>
            <w:r w:rsidRPr="00ED6992">
              <w:rPr>
                <w:rFonts w:eastAsia="Times New Roman" w:cstheme="minorHAnsi"/>
                <w:b/>
                <w:bCs/>
                <w:lang w:val="it-IT" w:eastAsia="en-GB"/>
              </w:rPr>
              <w:t xml:space="preserve">Set 3 FR2 </w:t>
            </w:r>
          </w:p>
        </w:tc>
      </w:tr>
      <w:tr w:rsidR="001A78FE" w:rsidRPr="00184D04" w14:paraId="45EF1AC2" w14:textId="77777777" w:rsidTr="00BD4B89">
        <w:trPr>
          <w:trHeight w:val="333"/>
        </w:trPr>
        <w:tc>
          <w:tcPr>
            <w:tcW w:w="10392" w:type="dxa"/>
            <w:gridSpan w:val="4"/>
            <w:shd w:val="clear" w:color="auto" w:fill="F2F2F2" w:themeFill="background1" w:themeFillShade="F2"/>
          </w:tcPr>
          <w:p w14:paraId="0725886B" w14:textId="77777777" w:rsidR="001A78FE" w:rsidRDefault="001A78FE" w:rsidP="005E3F25">
            <w:pPr>
              <w:spacing w:after="0"/>
              <w:jc w:val="center"/>
              <w:rPr>
                <w:rFonts w:eastAsia="Times New Roman" w:cstheme="minorHAnsi"/>
                <w:b/>
                <w:bCs/>
                <w:lang w:val="it-IT" w:eastAsia="en-GB"/>
              </w:rPr>
            </w:pPr>
            <w:r>
              <w:rPr>
                <w:b/>
              </w:rPr>
              <w:t>General parameters</w:t>
            </w:r>
          </w:p>
        </w:tc>
      </w:tr>
      <w:tr w:rsidR="001A78FE" w:rsidRPr="00184D04" w14:paraId="56879188" w14:textId="77777777" w:rsidTr="005C4F47">
        <w:trPr>
          <w:trHeight w:val="130"/>
        </w:trPr>
        <w:tc>
          <w:tcPr>
            <w:tcW w:w="2431" w:type="dxa"/>
          </w:tcPr>
          <w:p w14:paraId="00E24C90" w14:textId="77777777" w:rsidR="001A78FE" w:rsidRPr="00464988" w:rsidRDefault="001A78FE" w:rsidP="005E3F25">
            <w:pPr>
              <w:spacing w:after="0"/>
              <w:rPr>
                <w:b/>
                <w:bCs/>
              </w:rPr>
            </w:pPr>
            <w:r w:rsidRPr="00464988">
              <w:rPr>
                <w:b/>
                <w:bCs/>
              </w:rPr>
              <w:t>BS type</w:t>
            </w:r>
          </w:p>
        </w:tc>
        <w:tc>
          <w:tcPr>
            <w:tcW w:w="2653" w:type="dxa"/>
          </w:tcPr>
          <w:p w14:paraId="049FD9C0" w14:textId="72CD1FD6" w:rsidR="001A78FE" w:rsidRPr="00464988" w:rsidRDefault="001A78FE" w:rsidP="005E3F25">
            <w:pPr>
              <w:spacing w:after="0"/>
              <w:jc w:val="center"/>
              <w:rPr>
                <w:bCs/>
              </w:rPr>
            </w:pPr>
            <w:r w:rsidRPr="00464988">
              <w:rPr>
                <w:bCs/>
              </w:rPr>
              <w:t>Macro</w:t>
            </w:r>
            <w:r>
              <w:rPr>
                <w:bCs/>
              </w:rPr>
              <w:t xml:space="preserve"> </w:t>
            </w:r>
            <w:r w:rsidR="00E878B1">
              <w:rPr>
                <w:bCs/>
              </w:rPr>
              <w:t>[8</w:t>
            </w:r>
            <w:r w:rsidR="00553CCE">
              <w:rPr>
                <w:bCs/>
              </w:rPr>
              <w:t>]</w:t>
            </w:r>
          </w:p>
        </w:tc>
        <w:tc>
          <w:tcPr>
            <w:tcW w:w="2708" w:type="dxa"/>
          </w:tcPr>
          <w:p w14:paraId="03715F64" w14:textId="77777777" w:rsidR="001A78FE" w:rsidRPr="00C95181" w:rsidRDefault="001A78FE" w:rsidP="005E3F25">
            <w:pPr>
              <w:spacing w:after="0"/>
              <w:jc w:val="center"/>
              <w:rPr>
                <w:bCs/>
              </w:rPr>
            </w:pPr>
            <w:r w:rsidRPr="00C95181">
              <w:rPr>
                <w:bCs/>
              </w:rPr>
              <w:t>Macro</w:t>
            </w:r>
          </w:p>
        </w:tc>
        <w:tc>
          <w:tcPr>
            <w:tcW w:w="2600" w:type="dxa"/>
          </w:tcPr>
          <w:p w14:paraId="2F6526A0" w14:textId="0325EC2B" w:rsidR="001A78FE" w:rsidRPr="00ED6992" w:rsidRDefault="00B469A3" w:rsidP="005E3F25">
            <w:pPr>
              <w:spacing w:after="0"/>
              <w:jc w:val="center"/>
              <w:rPr>
                <w:bCs/>
                <w:i/>
                <w:iCs/>
                <w:strike/>
              </w:rPr>
            </w:pPr>
            <w:r>
              <w:rPr>
                <w:bCs/>
              </w:rPr>
              <w:t>Micro</w:t>
            </w:r>
            <w:r w:rsidR="00E878B1">
              <w:rPr>
                <w:bCs/>
              </w:rPr>
              <w:t xml:space="preserve"> [9]</w:t>
            </w:r>
          </w:p>
        </w:tc>
      </w:tr>
      <w:tr w:rsidR="001A78FE" w:rsidRPr="00184D04" w14:paraId="7B0F26B6" w14:textId="77777777" w:rsidTr="00791E48">
        <w:trPr>
          <w:trHeight w:val="127"/>
        </w:trPr>
        <w:tc>
          <w:tcPr>
            <w:tcW w:w="2431" w:type="dxa"/>
          </w:tcPr>
          <w:p w14:paraId="29E6E8C5" w14:textId="77777777" w:rsidR="001A78FE" w:rsidRPr="00464988" w:rsidRDefault="001A78FE" w:rsidP="005E3F25">
            <w:pPr>
              <w:spacing w:after="0"/>
              <w:rPr>
                <w:b/>
                <w:bCs/>
              </w:rPr>
            </w:pPr>
            <w:r w:rsidRPr="00464988">
              <w:rPr>
                <w:b/>
                <w:bCs/>
              </w:rPr>
              <w:t xml:space="preserve">Network </w:t>
            </w:r>
            <w:r>
              <w:rPr>
                <w:b/>
                <w:bCs/>
              </w:rPr>
              <w:t>l</w:t>
            </w:r>
            <w:r w:rsidRPr="00464988">
              <w:rPr>
                <w:b/>
                <w:bCs/>
              </w:rPr>
              <w:t>ayout</w:t>
            </w:r>
            <w:r>
              <w:rPr>
                <w:b/>
                <w:bCs/>
              </w:rPr>
              <w:t xml:space="preserve"> and inter-site distance </w:t>
            </w:r>
            <w:r w:rsidRPr="002D2C8A">
              <w:rPr>
                <w:b/>
                <w:bCs/>
              </w:rPr>
              <w:t>[</w:t>
            </w:r>
            <w:r>
              <w:rPr>
                <w:b/>
                <w:bCs/>
              </w:rPr>
              <w:t>6</w:t>
            </w:r>
            <w:r w:rsidRPr="002D2C8A">
              <w:rPr>
                <w:b/>
                <w:bCs/>
              </w:rPr>
              <w:t>]</w:t>
            </w:r>
          </w:p>
        </w:tc>
        <w:tc>
          <w:tcPr>
            <w:tcW w:w="2653" w:type="dxa"/>
          </w:tcPr>
          <w:p w14:paraId="1A7CA9A8" w14:textId="77777777" w:rsidR="001A78FE" w:rsidRPr="00464988" w:rsidRDefault="001A78FE" w:rsidP="005E3F25">
            <w:pPr>
              <w:spacing w:after="0"/>
              <w:jc w:val="center"/>
              <w:rPr>
                <w:bCs/>
              </w:rPr>
            </w:pPr>
            <w:r w:rsidRPr="00464988">
              <w:rPr>
                <w:bCs/>
              </w:rPr>
              <w:t>21 cells Wraparound (ISD=500)</w:t>
            </w:r>
          </w:p>
        </w:tc>
        <w:tc>
          <w:tcPr>
            <w:tcW w:w="2708" w:type="dxa"/>
          </w:tcPr>
          <w:p w14:paraId="3B854E93" w14:textId="77777777" w:rsidR="001A78FE" w:rsidRPr="00C95181" w:rsidRDefault="001A78FE" w:rsidP="005E3F25">
            <w:pPr>
              <w:spacing w:after="0"/>
              <w:jc w:val="center"/>
              <w:rPr>
                <w:bCs/>
              </w:rPr>
            </w:pPr>
            <w:r w:rsidRPr="00C95181">
              <w:rPr>
                <w:bCs/>
              </w:rPr>
              <w:t>21 cells Wraparound (ISD=500)</w:t>
            </w:r>
          </w:p>
        </w:tc>
        <w:tc>
          <w:tcPr>
            <w:tcW w:w="2600" w:type="dxa"/>
          </w:tcPr>
          <w:p w14:paraId="04242E41" w14:textId="7499EF73" w:rsidR="001A78FE" w:rsidRPr="00464988" w:rsidRDefault="001A78FE" w:rsidP="005E3F25">
            <w:pPr>
              <w:spacing w:after="0"/>
              <w:jc w:val="center"/>
              <w:rPr>
                <w:bCs/>
              </w:rPr>
            </w:pPr>
            <w:r w:rsidRPr="00464988">
              <w:rPr>
                <w:bCs/>
              </w:rPr>
              <w:t>21 cells Wraparound (ISD=</w:t>
            </w:r>
            <w:r w:rsidR="00ED6992">
              <w:rPr>
                <w:bCs/>
              </w:rPr>
              <w:t>FFS</w:t>
            </w:r>
            <w:r w:rsidRPr="00464988">
              <w:rPr>
                <w:bCs/>
              </w:rPr>
              <w:t>)</w:t>
            </w:r>
          </w:p>
        </w:tc>
      </w:tr>
      <w:tr w:rsidR="001A78FE" w:rsidRPr="00184D04" w14:paraId="6D070AF7" w14:textId="77777777" w:rsidTr="00791E48">
        <w:trPr>
          <w:trHeight w:val="127"/>
        </w:trPr>
        <w:tc>
          <w:tcPr>
            <w:tcW w:w="2431" w:type="dxa"/>
          </w:tcPr>
          <w:p w14:paraId="0F4D0FAD" w14:textId="77777777" w:rsidR="001A78FE" w:rsidRPr="00464988" w:rsidRDefault="001A78FE" w:rsidP="005E3F25">
            <w:pPr>
              <w:spacing w:after="0"/>
              <w:rPr>
                <w:b/>
                <w:bCs/>
              </w:rPr>
            </w:pPr>
            <w:r>
              <w:rPr>
                <w:b/>
                <w:bCs/>
              </w:rPr>
              <w:t>Channel model</w:t>
            </w:r>
          </w:p>
        </w:tc>
        <w:tc>
          <w:tcPr>
            <w:tcW w:w="2653" w:type="dxa"/>
          </w:tcPr>
          <w:p w14:paraId="1A5F278F" w14:textId="77777777" w:rsidR="001A78FE" w:rsidRPr="00464988" w:rsidRDefault="001A78FE" w:rsidP="005E3F25">
            <w:pPr>
              <w:spacing w:after="0"/>
              <w:jc w:val="center"/>
              <w:rPr>
                <w:bCs/>
              </w:rPr>
            </w:pPr>
            <w:r>
              <w:rPr>
                <w:bCs/>
              </w:rPr>
              <w:t>Uma</w:t>
            </w:r>
          </w:p>
        </w:tc>
        <w:tc>
          <w:tcPr>
            <w:tcW w:w="2708" w:type="dxa"/>
          </w:tcPr>
          <w:p w14:paraId="4F7D45E8" w14:textId="77777777" w:rsidR="001A78FE" w:rsidRPr="00464988" w:rsidRDefault="001A78FE" w:rsidP="005E3F25">
            <w:pPr>
              <w:spacing w:after="0"/>
              <w:jc w:val="center"/>
              <w:rPr>
                <w:bCs/>
              </w:rPr>
            </w:pPr>
            <w:r>
              <w:rPr>
                <w:bCs/>
              </w:rPr>
              <w:t>Uma</w:t>
            </w:r>
          </w:p>
        </w:tc>
        <w:tc>
          <w:tcPr>
            <w:tcW w:w="2600" w:type="dxa"/>
          </w:tcPr>
          <w:p w14:paraId="13EFAE86" w14:textId="60E1D315" w:rsidR="001A78FE" w:rsidRPr="00ED6992" w:rsidRDefault="00B469A3" w:rsidP="005E3F25">
            <w:pPr>
              <w:spacing w:after="0"/>
              <w:jc w:val="center"/>
              <w:rPr>
                <w:bCs/>
              </w:rPr>
            </w:pPr>
            <w:r w:rsidRPr="00A75A86">
              <w:rPr>
                <w:bCs/>
              </w:rPr>
              <w:t>UMi</w:t>
            </w:r>
          </w:p>
        </w:tc>
      </w:tr>
      <w:tr w:rsidR="001A78FE" w:rsidRPr="00184D04" w14:paraId="3645A151" w14:textId="77777777" w:rsidTr="00791E48">
        <w:trPr>
          <w:trHeight w:val="127"/>
        </w:trPr>
        <w:tc>
          <w:tcPr>
            <w:tcW w:w="2431" w:type="dxa"/>
          </w:tcPr>
          <w:p w14:paraId="423CA017" w14:textId="77777777" w:rsidR="001A78FE" w:rsidRPr="00464988" w:rsidRDefault="001A78FE" w:rsidP="005E3F25">
            <w:pPr>
              <w:spacing w:after="0"/>
              <w:rPr>
                <w:b/>
                <w:bCs/>
              </w:rPr>
            </w:pPr>
            <w:r w:rsidRPr="00464988">
              <w:rPr>
                <w:b/>
                <w:bCs/>
              </w:rPr>
              <w:t>Link direction</w:t>
            </w:r>
          </w:p>
        </w:tc>
        <w:tc>
          <w:tcPr>
            <w:tcW w:w="2653" w:type="dxa"/>
          </w:tcPr>
          <w:p w14:paraId="2AD65DA9" w14:textId="77777777" w:rsidR="001A78FE" w:rsidRPr="00464988" w:rsidRDefault="001A78FE" w:rsidP="005E3F25">
            <w:pPr>
              <w:spacing w:after="0"/>
              <w:rPr>
                <w:bCs/>
              </w:rPr>
            </w:pPr>
            <w:r w:rsidRPr="00464988">
              <w:rPr>
                <w:bCs/>
              </w:rPr>
              <w:t>Downlink</w:t>
            </w:r>
          </w:p>
        </w:tc>
        <w:tc>
          <w:tcPr>
            <w:tcW w:w="2708" w:type="dxa"/>
          </w:tcPr>
          <w:p w14:paraId="7CD3E4EC" w14:textId="77777777" w:rsidR="001A78FE" w:rsidRPr="00464988" w:rsidRDefault="001A78FE" w:rsidP="005E3F25">
            <w:pPr>
              <w:spacing w:after="0"/>
              <w:rPr>
                <w:bCs/>
              </w:rPr>
            </w:pPr>
            <w:r w:rsidRPr="00464988">
              <w:rPr>
                <w:bCs/>
              </w:rPr>
              <w:t>Downlink</w:t>
            </w:r>
          </w:p>
        </w:tc>
        <w:tc>
          <w:tcPr>
            <w:tcW w:w="2600" w:type="dxa"/>
          </w:tcPr>
          <w:p w14:paraId="68022B57" w14:textId="77777777" w:rsidR="001A78FE" w:rsidRPr="00464988" w:rsidRDefault="001A78FE" w:rsidP="005E3F25">
            <w:pPr>
              <w:spacing w:after="0"/>
              <w:rPr>
                <w:bCs/>
              </w:rPr>
            </w:pPr>
            <w:r w:rsidRPr="00464988">
              <w:rPr>
                <w:bCs/>
              </w:rPr>
              <w:t>Downlink</w:t>
            </w:r>
          </w:p>
        </w:tc>
      </w:tr>
      <w:tr w:rsidR="001A78FE" w:rsidRPr="00184D04" w14:paraId="47911DFF" w14:textId="77777777" w:rsidTr="005E3F25">
        <w:trPr>
          <w:trHeight w:val="288"/>
        </w:trPr>
        <w:tc>
          <w:tcPr>
            <w:tcW w:w="2431" w:type="dxa"/>
          </w:tcPr>
          <w:p w14:paraId="284A6BCE" w14:textId="77777777" w:rsidR="001A78FE" w:rsidRPr="00464988" w:rsidRDefault="001A78FE" w:rsidP="005E3F25">
            <w:pPr>
              <w:spacing w:after="0"/>
              <w:rPr>
                <w:b/>
                <w:bCs/>
              </w:rPr>
            </w:pPr>
            <w:r w:rsidRPr="00464988">
              <w:rPr>
                <w:b/>
                <w:bCs/>
              </w:rPr>
              <w:t>Frequency range</w:t>
            </w:r>
          </w:p>
        </w:tc>
        <w:tc>
          <w:tcPr>
            <w:tcW w:w="2653" w:type="dxa"/>
          </w:tcPr>
          <w:p w14:paraId="4A168D56" w14:textId="526BC5F0" w:rsidR="001A78FE" w:rsidRPr="00464988" w:rsidRDefault="001A78FE" w:rsidP="005E3F25">
            <w:pPr>
              <w:spacing w:after="0"/>
              <w:rPr>
                <w:bCs/>
              </w:rPr>
            </w:pPr>
            <w:r w:rsidRPr="009B3893">
              <w:t>4GHz</w:t>
            </w:r>
            <w:r w:rsidRPr="00464988">
              <w:rPr>
                <w:bCs/>
              </w:rPr>
              <w:t xml:space="preserve"> </w:t>
            </w:r>
          </w:p>
        </w:tc>
        <w:tc>
          <w:tcPr>
            <w:tcW w:w="2708" w:type="dxa"/>
          </w:tcPr>
          <w:p w14:paraId="5E38EB5D" w14:textId="6D9740EA" w:rsidR="001A78FE" w:rsidRPr="00464988" w:rsidRDefault="001A78FE" w:rsidP="005E3F25">
            <w:pPr>
              <w:spacing w:after="0"/>
              <w:rPr>
                <w:bCs/>
              </w:rPr>
            </w:pPr>
            <w:r>
              <w:rPr>
                <w:bCs/>
              </w:rPr>
              <w:t>2100 MHz</w:t>
            </w:r>
          </w:p>
        </w:tc>
        <w:tc>
          <w:tcPr>
            <w:tcW w:w="2600" w:type="dxa"/>
          </w:tcPr>
          <w:p w14:paraId="48AA47CB" w14:textId="77777777" w:rsidR="001A78FE" w:rsidRPr="00464988" w:rsidRDefault="001A78FE" w:rsidP="005E3F25">
            <w:pPr>
              <w:spacing w:after="0"/>
              <w:rPr>
                <w:bCs/>
              </w:rPr>
            </w:pPr>
            <w:r>
              <w:rPr>
                <w:bCs/>
              </w:rPr>
              <w:t>30</w:t>
            </w:r>
            <w:r w:rsidRPr="00464988">
              <w:rPr>
                <w:bCs/>
              </w:rPr>
              <w:t xml:space="preserve">GHz </w:t>
            </w:r>
          </w:p>
        </w:tc>
      </w:tr>
      <w:tr w:rsidR="001A78FE" w:rsidRPr="00184D04" w14:paraId="224B4020" w14:textId="77777777" w:rsidTr="00791E48">
        <w:trPr>
          <w:trHeight w:val="250"/>
        </w:trPr>
        <w:tc>
          <w:tcPr>
            <w:tcW w:w="2431" w:type="dxa"/>
          </w:tcPr>
          <w:p w14:paraId="2538A504" w14:textId="77777777" w:rsidR="001A78FE" w:rsidRPr="00464988" w:rsidRDefault="001A78FE" w:rsidP="005E3F25">
            <w:pPr>
              <w:spacing w:after="0"/>
              <w:rPr>
                <w:b/>
                <w:bCs/>
              </w:rPr>
            </w:pPr>
            <w:r w:rsidRPr="00464988">
              <w:rPr>
                <w:b/>
                <w:bCs/>
              </w:rPr>
              <w:t xml:space="preserve">Duplex </w:t>
            </w:r>
          </w:p>
        </w:tc>
        <w:tc>
          <w:tcPr>
            <w:tcW w:w="2653" w:type="dxa"/>
          </w:tcPr>
          <w:p w14:paraId="091F5B14" w14:textId="77777777" w:rsidR="001A78FE" w:rsidRPr="00464988" w:rsidRDefault="001A78FE" w:rsidP="005E3F25">
            <w:pPr>
              <w:spacing w:after="0"/>
              <w:rPr>
                <w:bCs/>
              </w:rPr>
            </w:pPr>
            <w:r w:rsidRPr="00464988">
              <w:rPr>
                <w:bCs/>
              </w:rPr>
              <w:t>TDD</w:t>
            </w:r>
          </w:p>
        </w:tc>
        <w:tc>
          <w:tcPr>
            <w:tcW w:w="2708" w:type="dxa"/>
          </w:tcPr>
          <w:p w14:paraId="12F5D2D4" w14:textId="77777777" w:rsidR="001A78FE" w:rsidRPr="00464988" w:rsidRDefault="001A78FE" w:rsidP="005E3F25">
            <w:pPr>
              <w:spacing w:after="0"/>
              <w:rPr>
                <w:bCs/>
              </w:rPr>
            </w:pPr>
            <w:r>
              <w:rPr>
                <w:bCs/>
              </w:rPr>
              <w:t>FDD</w:t>
            </w:r>
          </w:p>
        </w:tc>
        <w:tc>
          <w:tcPr>
            <w:tcW w:w="2600" w:type="dxa"/>
          </w:tcPr>
          <w:p w14:paraId="7BA5CA35" w14:textId="77777777" w:rsidR="001A78FE" w:rsidRPr="00464988" w:rsidRDefault="001A78FE" w:rsidP="005E3F25">
            <w:pPr>
              <w:spacing w:after="0"/>
              <w:rPr>
                <w:bCs/>
              </w:rPr>
            </w:pPr>
            <w:r>
              <w:rPr>
                <w:bCs/>
              </w:rPr>
              <w:t>TDD</w:t>
            </w:r>
          </w:p>
        </w:tc>
      </w:tr>
      <w:tr w:rsidR="001A78FE" w:rsidRPr="00184D04" w14:paraId="6C798DD3" w14:textId="77777777" w:rsidTr="00791E48">
        <w:trPr>
          <w:trHeight w:val="250"/>
        </w:trPr>
        <w:tc>
          <w:tcPr>
            <w:tcW w:w="2431" w:type="dxa"/>
          </w:tcPr>
          <w:p w14:paraId="3BE7E29E" w14:textId="77777777" w:rsidR="001A78FE" w:rsidRPr="00464988" w:rsidRDefault="001A78FE" w:rsidP="005E3F25">
            <w:pPr>
              <w:spacing w:after="0"/>
              <w:rPr>
                <w:b/>
                <w:bCs/>
              </w:rPr>
            </w:pPr>
            <w:r w:rsidRPr="00464988">
              <w:rPr>
                <w:b/>
                <w:bCs/>
              </w:rPr>
              <w:t>Frame structure</w:t>
            </w:r>
          </w:p>
        </w:tc>
        <w:tc>
          <w:tcPr>
            <w:tcW w:w="2653" w:type="dxa"/>
          </w:tcPr>
          <w:p w14:paraId="49ED9CD1" w14:textId="77777777" w:rsidR="001A78FE" w:rsidRPr="00464988" w:rsidRDefault="001A78FE" w:rsidP="005E3F25">
            <w:pPr>
              <w:spacing w:after="0"/>
              <w:rPr>
                <w:bCs/>
              </w:rPr>
            </w:pPr>
            <w:r w:rsidRPr="00661478">
              <w:rPr>
                <w:bCs/>
              </w:rPr>
              <w:t xml:space="preserve">DDDSU (S: 10D:2G:2U) </w:t>
            </w:r>
          </w:p>
        </w:tc>
        <w:tc>
          <w:tcPr>
            <w:tcW w:w="2708" w:type="dxa"/>
          </w:tcPr>
          <w:p w14:paraId="3BA5DA76" w14:textId="77777777" w:rsidR="001A78FE" w:rsidRPr="00464988" w:rsidRDefault="001A78FE" w:rsidP="005E3F25">
            <w:pPr>
              <w:spacing w:after="0"/>
              <w:rPr>
                <w:bCs/>
              </w:rPr>
            </w:pPr>
          </w:p>
        </w:tc>
        <w:tc>
          <w:tcPr>
            <w:tcW w:w="2600" w:type="dxa"/>
          </w:tcPr>
          <w:p w14:paraId="64BAC738" w14:textId="77777777" w:rsidR="001A78FE" w:rsidRPr="00464988" w:rsidRDefault="001A78FE" w:rsidP="005E3F25">
            <w:pPr>
              <w:spacing w:after="0"/>
              <w:rPr>
                <w:bCs/>
              </w:rPr>
            </w:pPr>
            <w:r w:rsidRPr="00661478">
              <w:rPr>
                <w:bCs/>
              </w:rPr>
              <w:t xml:space="preserve">DDDSU (S: 10D:2G:2U) </w:t>
            </w:r>
          </w:p>
        </w:tc>
      </w:tr>
      <w:tr w:rsidR="001A78FE" w:rsidRPr="00184D04" w14:paraId="4054ADCA" w14:textId="77777777" w:rsidTr="00791E48">
        <w:trPr>
          <w:trHeight w:val="241"/>
        </w:trPr>
        <w:tc>
          <w:tcPr>
            <w:tcW w:w="2431" w:type="dxa"/>
          </w:tcPr>
          <w:p w14:paraId="0E42D9BB" w14:textId="77777777" w:rsidR="001A78FE" w:rsidRPr="00464988" w:rsidRDefault="001A78FE" w:rsidP="005E3F25">
            <w:pPr>
              <w:spacing w:after="0"/>
              <w:rPr>
                <w:b/>
                <w:bCs/>
              </w:rPr>
            </w:pPr>
            <w:r w:rsidRPr="00464988">
              <w:rPr>
                <w:b/>
                <w:bCs/>
              </w:rPr>
              <w:t>Subcarrier spacing</w:t>
            </w:r>
          </w:p>
        </w:tc>
        <w:tc>
          <w:tcPr>
            <w:tcW w:w="2653" w:type="dxa"/>
          </w:tcPr>
          <w:p w14:paraId="35A79B00" w14:textId="77777777" w:rsidR="001A78FE" w:rsidRPr="00464988" w:rsidRDefault="001A78FE" w:rsidP="005E3F25">
            <w:pPr>
              <w:spacing w:after="0"/>
              <w:rPr>
                <w:bCs/>
              </w:rPr>
            </w:pPr>
            <w:r w:rsidRPr="00184D04">
              <w:rPr>
                <w:bCs/>
              </w:rPr>
              <w:t>30 kHz</w:t>
            </w:r>
          </w:p>
        </w:tc>
        <w:tc>
          <w:tcPr>
            <w:tcW w:w="2708" w:type="dxa"/>
          </w:tcPr>
          <w:p w14:paraId="79F20E16" w14:textId="77777777" w:rsidR="001A78FE" w:rsidRPr="00464988" w:rsidRDefault="001A78FE" w:rsidP="005E3F25">
            <w:pPr>
              <w:spacing w:after="0"/>
              <w:rPr>
                <w:bCs/>
              </w:rPr>
            </w:pPr>
            <w:r>
              <w:rPr>
                <w:bCs/>
              </w:rPr>
              <w:t>15</w:t>
            </w:r>
            <w:r w:rsidRPr="00184D04">
              <w:rPr>
                <w:bCs/>
              </w:rPr>
              <w:t xml:space="preserve"> kHz</w:t>
            </w:r>
          </w:p>
        </w:tc>
        <w:tc>
          <w:tcPr>
            <w:tcW w:w="2600" w:type="dxa"/>
          </w:tcPr>
          <w:p w14:paraId="56135FF2" w14:textId="77777777" w:rsidR="001A78FE" w:rsidRPr="00464988" w:rsidRDefault="001A78FE" w:rsidP="005E3F25">
            <w:pPr>
              <w:spacing w:after="0"/>
              <w:rPr>
                <w:bCs/>
              </w:rPr>
            </w:pPr>
            <w:r w:rsidRPr="00464988">
              <w:rPr>
                <w:bCs/>
              </w:rPr>
              <w:t>120 kHz</w:t>
            </w:r>
          </w:p>
        </w:tc>
      </w:tr>
      <w:tr w:rsidR="001A78FE" w:rsidRPr="00184D04" w14:paraId="0BA2D9A0" w14:textId="77777777" w:rsidTr="00791E48">
        <w:trPr>
          <w:trHeight w:val="241"/>
        </w:trPr>
        <w:tc>
          <w:tcPr>
            <w:tcW w:w="2431" w:type="dxa"/>
          </w:tcPr>
          <w:p w14:paraId="0B9C0749" w14:textId="77777777" w:rsidR="001A78FE" w:rsidRPr="00464988" w:rsidRDefault="001A78FE" w:rsidP="005E3F25">
            <w:pPr>
              <w:spacing w:after="0"/>
              <w:rPr>
                <w:b/>
                <w:bCs/>
              </w:rPr>
            </w:pPr>
            <w:r>
              <w:rPr>
                <w:b/>
                <w:bCs/>
              </w:rPr>
              <w:t>Simulation b</w:t>
            </w:r>
            <w:r w:rsidRPr="00464988">
              <w:rPr>
                <w:b/>
                <w:bCs/>
              </w:rPr>
              <w:t>andwidth</w:t>
            </w:r>
          </w:p>
        </w:tc>
        <w:tc>
          <w:tcPr>
            <w:tcW w:w="2653" w:type="dxa"/>
          </w:tcPr>
          <w:p w14:paraId="7BD03A62" w14:textId="77777777" w:rsidR="001A78FE" w:rsidRPr="00184D04" w:rsidRDefault="001A78FE" w:rsidP="005E3F25">
            <w:pPr>
              <w:spacing w:after="0"/>
              <w:rPr>
                <w:bCs/>
              </w:rPr>
            </w:pPr>
            <w:r w:rsidRPr="003B7E74">
              <w:rPr>
                <w:rFonts w:eastAsia="Times New Roman" w:cstheme="minorHAnsi"/>
                <w:lang w:eastAsia="en-GB"/>
              </w:rPr>
              <w:t>100 MHz</w:t>
            </w:r>
          </w:p>
        </w:tc>
        <w:tc>
          <w:tcPr>
            <w:tcW w:w="2708" w:type="dxa"/>
          </w:tcPr>
          <w:p w14:paraId="7E5CAAA6" w14:textId="77777777" w:rsidR="001A78FE" w:rsidRDefault="001A78FE" w:rsidP="005E3F25">
            <w:pPr>
              <w:spacing w:after="0"/>
              <w:rPr>
                <w:rFonts w:eastAsia="Times New Roman" w:cstheme="minorHAnsi"/>
                <w:lang w:eastAsia="en-GB"/>
              </w:rPr>
            </w:pPr>
            <w:r w:rsidRPr="003B7E74">
              <w:rPr>
                <w:rFonts w:eastAsia="Times New Roman" w:cstheme="minorHAnsi"/>
                <w:lang w:eastAsia="en-GB"/>
              </w:rPr>
              <w:t>20 MHz</w:t>
            </w:r>
          </w:p>
          <w:p w14:paraId="440B959F" w14:textId="00F39613" w:rsidR="001A78FE" w:rsidRPr="00184D04" w:rsidRDefault="001A78FE" w:rsidP="005E3F25">
            <w:pPr>
              <w:spacing w:after="0"/>
              <w:rPr>
                <w:bCs/>
              </w:rPr>
            </w:pPr>
            <w:r w:rsidRPr="00791E48">
              <w:rPr>
                <w:bCs/>
              </w:rPr>
              <w:t>(</w:t>
            </w:r>
            <w:r w:rsidR="00791E48" w:rsidRPr="00791E48">
              <w:rPr>
                <w:bCs/>
              </w:rPr>
              <w:t>Equal</w:t>
            </w:r>
            <w:r w:rsidRPr="00791E48">
              <w:rPr>
                <w:bCs/>
              </w:rPr>
              <w:t xml:space="preserve"> split of 10 MHz for UL and DL)</w:t>
            </w:r>
          </w:p>
        </w:tc>
        <w:tc>
          <w:tcPr>
            <w:tcW w:w="2600" w:type="dxa"/>
          </w:tcPr>
          <w:p w14:paraId="0B77BD39" w14:textId="77777777" w:rsidR="001A78FE" w:rsidRPr="00464988" w:rsidRDefault="001A78FE" w:rsidP="005E3F25">
            <w:pPr>
              <w:spacing w:after="0"/>
              <w:rPr>
                <w:bCs/>
              </w:rPr>
            </w:pPr>
            <w:r w:rsidRPr="003B7E74">
              <w:rPr>
                <w:rFonts w:eastAsia="Times New Roman" w:cstheme="minorHAnsi"/>
                <w:lang w:val="it-IT" w:eastAsia="en-GB"/>
              </w:rPr>
              <w:t>100 MHz</w:t>
            </w:r>
          </w:p>
        </w:tc>
      </w:tr>
      <w:tr w:rsidR="001A78FE" w:rsidRPr="00184D04" w14:paraId="27506D90" w14:textId="77777777" w:rsidTr="00791E48">
        <w:trPr>
          <w:trHeight w:val="250"/>
        </w:trPr>
        <w:tc>
          <w:tcPr>
            <w:tcW w:w="2431" w:type="dxa"/>
          </w:tcPr>
          <w:p w14:paraId="01837F28" w14:textId="77777777" w:rsidR="001A78FE" w:rsidRPr="00464988" w:rsidRDefault="001A78FE" w:rsidP="005E3F25">
            <w:pPr>
              <w:spacing w:after="0"/>
              <w:rPr>
                <w:b/>
                <w:bCs/>
              </w:rPr>
            </w:pPr>
            <w:r w:rsidRPr="00464988">
              <w:rPr>
                <w:b/>
                <w:bCs/>
              </w:rPr>
              <w:t>Number of carriers</w:t>
            </w:r>
          </w:p>
        </w:tc>
        <w:tc>
          <w:tcPr>
            <w:tcW w:w="2653" w:type="dxa"/>
          </w:tcPr>
          <w:p w14:paraId="2CB1E591" w14:textId="77777777" w:rsidR="001A78FE" w:rsidRPr="00184D04" w:rsidRDefault="001A78FE" w:rsidP="005E3F25">
            <w:pPr>
              <w:spacing w:after="0"/>
              <w:rPr>
                <w:bCs/>
              </w:rPr>
            </w:pPr>
            <w:r w:rsidRPr="00464988">
              <w:rPr>
                <w:bCs/>
              </w:rPr>
              <w:t>1 CC</w:t>
            </w:r>
          </w:p>
        </w:tc>
        <w:tc>
          <w:tcPr>
            <w:tcW w:w="2708" w:type="dxa"/>
          </w:tcPr>
          <w:p w14:paraId="3FC0C2D2" w14:textId="77777777" w:rsidR="001A78FE" w:rsidRPr="00184D04" w:rsidRDefault="001A78FE" w:rsidP="005E3F25">
            <w:pPr>
              <w:spacing w:after="0"/>
              <w:rPr>
                <w:bCs/>
              </w:rPr>
            </w:pPr>
            <w:r w:rsidRPr="00464988">
              <w:rPr>
                <w:bCs/>
              </w:rPr>
              <w:t>1 CC</w:t>
            </w:r>
          </w:p>
        </w:tc>
        <w:tc>
          <w:tcPr>
            <w:tcW w:w="2600" w:type="dxa"/>
          </w:tcPr>
          <w:p w14:paraId="60FEBAC8" w14:textId="77777777" w:rsidR="001A78FE" w:rsidRPr="00184D04" w:rsidRDefault="001A78FE" w:rsidP="005E3F25">
            <w:pPr>
              <w:spacing w:after="0"/>
              <w:rPr>
                <w:bCs/>
              </w:rPr>
            </w:pPr>
            <w:r w:rsidRPr="00464988">
              <w:rPr>
                <w:bCs/>
              </w:rPr>
              <w:t>1 CC</w:t>
            </w:r>
          </w:p>
        </w:tc>
      </w:tr>
      <w:tr w:rsidR="001A78FE" w:rsidRPr="00184D04" w14:paraId="123DE243" w14:textId="77777777" w:rsidTr="00791E48">
        <w:trPr>
          <w:trHeight w:val="250"/>
        </w:trPr>
        <w:tc>
          <w:tcPr>
            <w:tcW w:w="2431" w:type="dxa"/>
          </w:tcPr>
          <w:p w14:paraId="5387FE29" w14:textId="77777777" w:rsidR="001A78FE" w:rsidRPr="00464988" w:rsidRDefault="001A78FE" w:rsidP="005E3F25">
            <w:pPr>
              <w:spacing w:after="0"/>
              <w:rPr>
                <w:b/>
                <w:bCs/>
              </w:rPr>
            </w:pPr>
            <w:r w:rsidRPr="00464988">
              <w:rPr>
                <w:b/>
                <w:bCs/>
              </w:rPr>
              <w:t>Slot size</w:t>
            </w:r>
          </w:p>
        </w:tc>
        <w:tc>
          <w:tcPr>
            <w:tcW w:w="2653" w:type="dxa"/>
          </w:tcPr>
          <w:p w14:paraId="232E445C" w14:textId="77777777" w:rsidR="001A78FE" w:rsidRPr="00464988" w:rsidRDefault="001A78FE" w:rsidP="005E3F25">
            <w:pPr>
              <w:spacing w:after="0"/>
              <w:rPr>
                <w:bCs/>
              </w:rPr>
            </w:pPr>
            <w:r w:rsidRPr="00464988">
              <w:rPr>
                <w:bCs/>
              </w:rPr>
              <w:t>14 OFDM symbols</w:t>
            </w:r>
          </w:p>
        </w:tc>
        <w:tc>
          <w:tcPr>
            <w:tcW w:w="2708" w:type="dxa"/>
          </w:tcPr>
          <w:p w14:paraId="4101529E" w14:textId="77777777" w:rsidR="001A78FE" w:rsidRPr="00464988" w:rsidRDefault="001A78FE" w:rsidP="005E3F25">
            <w:pPr>
              <w:spacing w:after="0"/>
              <w:rPr>
                <w:bCs/>
              </w:rPr>
            </w:pPr>
            <w:r w:rsidRPr="00464988">
              <w:rPr>
                <w:bCs/>
              </w:rPr>
              <w:t>14 OFDM symbols</w:t>
            </w:r>
          </w:p>
        </w:tc>
        <w:tc>
          <w:tcPr>
            <w:tcW w:w="2600" w:type="dxa"/>
          </w:tcPr>
          <w:p w14:paraId="6ACB3F07" w14:textId="77777777" w:rsidR="001A78FE" w:rsidRPr="00464988" w:rsidRDefault="001A78FE" w:rsidP="005E3F25">
            <w:pPr>
              <w:spacing w:after="0"/>
              <w:rPr>
                <w:bCs/>
              </w:rPr>
            </w:pPr>
            <w:r w:rsidRPr="00464988">
              <w:rPr>
                <w:bCs/>
              </w:rPr>
              <w:t>14 OFDM symbols</w:t>
            </w:r>
          </w:p>
        </w:tc>
      </w:tr>
      <w:tr w:rsidR="001A78FE" w:rsidRPr="001C2F27" w14:paraId="73773863" w14:textId="77777777" w:rsidTr="00BD4B89">
        <w:trPr>
          <w:trHeight w:val="250"/>
        </w:trPr>
        <w:tc>
          <w:tcPr>
            <w:tcW w:w="10392" w:type="dxa"/>
            <w:gridSpan w:val="4"/>
            <w:shd w:val="clear" w:color="auto" w:fill="F2F2F2" w:themeFill="background1" w:themeFillShade="F2"/>
          </w:tcPr>
          <w:p w14:paraId="6B1DDB69" w14:textId="77777777" w:rsidR="001A78FE" w:rsidRPr="001C2F27" w:rsidRDefault="001A78FE" w:rsidP="005E3F25">
            <w:pPr>
              <w:spacing w:after="120"/>
              <w:jc w:val="center"/>
              <w:rPr>
                <w:b/>
              </w:rPr>
            </w:pPr>
            <w:r w:rsidRPr="001C2F27">
              <w:rPr>
                <w:b/>
              </w:rPr>
              <w:t>BS parameters</w:t>
            </w:r>
          </w:p>
        </w:tc>
      </w:tr>
      <w:tr w:rsidR="001A78FE" w:rsidRPr="00184D04" w14:paraId="1F69D954" w14:textId="77777777" w:rsidTr="00791E48">
        <w:trPr>
          <w:trHeight w:val="358"/>
        </w:trPr>
        <w:tc>
          <w:tcPr>
            <w:tcW w:w="2431" w:type="dxa"/>
          </w:tcPr>
          <w:p w14:paraId="3FBB27E0" w14:textId="733BD540" w:rsidR="001A78FE" w:rsidRPr="00CD16A7" w:rsidRDefault="001A78FE" w:rsidP="00311460">
            <w:pPr>
              <w:spacing w:after="0"/>
              <w:rPr>
                <w:b/>
                <w:highlight w:val="yellow"/>
              </w:rPr>
            </w:pPr>
            <w:r w:rsidRPr="00827A13">
              <w:rPr>
                <w:b/>
              </w:rPr>
              <w:t>BS antenna configuration</w:t>
            </w:r>
            <w:r w:rsidR="00791E48">
              <w:rPr>
                <w:b/>
              </w:rPr>
              <w:t xml:space="preserve"> [7]</w:t>
            </w:r>
          </w:p>
        </w:tc>
        <w:tc>
          <w:tcPr>
            <w:tcW w:w="2653" w:type="dxa"/>
          </w:tcPr>
          <w:p w14:paraId="09F5843C" w14:textId="77777777" w:rsidR="001A78FE" w:rsidRPr="001C2F27" w:rsidRDefault="001A78FE" w:rsidP="00311460">
            <w:pPr>
              <w:spacing w:after="0"/>
              <w:rPr>
                <w:lang w:eastAsia="zh-CN"/>
              </w:rPr>
            </w:pPr>
            <w:r w:rsidRPr="001C2F27">
              <w:rPr>
                <w:lang w:eastAsia="zh-CN"/>
              </w:rPr>
              <w:t>64 Tx</w:t>
            </w:r>
          </w:p>
          <w:p w14:paraId="2ADEACB1" w14:textId="77777777" w:rsidR="001A78FE" w:rsidRPr="001E0AFA" w:rsidRDefault="001A78FE" w:rsidP="00311460">
            <w:pPr>
              <w:spacing w:after="0"/>
            </w:pPr>
            <w:r w:rsidRPr="001E0AFA">
              <w:lastRenderedPageBreak/>
              <w:t>(M, N, P, Mg, Ng; Mp, Np) = (</w:t>
            </w:r>
            <w:r>
              <w:t>8</w:t>
            </w:r>
            <w:r w:rsidRPr="001E0AFA">
              <w:t xml:space="preserve">, 8, 2, 1, 1; 4, 8), </w:t>
            </w:r>
          </w:p>
          <w:p w14:paraId="311DF203" w14:textId="6DF8B3F5" w:rsidR="001A78FE" w:rsidRPr="00791E48" w:rsidRDefault="001A78FE" w:rsidP="00311460">
            <w:pPr>
              <w:spacing w:after="0"/>
              <w:rPr>
                <w:rStyle w:val="normaltextrun"/>
              </w:rPr>
            </w:pPr>
            <w:r w:rsidRPr="001E0AFA">
              <w:t xml:space="preserve">(dH, dV) = (0.5λ, </w:t>
            </w:r>
            <w:r w:rsidRPr="006526CA">
              <w:t>0.</w:t>
            </w:r>
            <w:r>
              <w:t>8</w:t>
            </w:r>
            <w:r w:rsidRPr="006526CA">
              <w:t>λ</w:t>
            </w:r>
            <w:r w:rsidRPr="001E0AFA">
              <w:t>)</w:t>
            </w:r>
          </w:p>
        </w:tc>
        <w:tc>
          <w:tcPr>
            <w:tcW w:w="2708" w:type="dxa"/>
          </w:tcPr>
          <w:p w14:paraId="64DA2A0A" w14:textId="77777777" w:rsidR="001A78FE" w:rsidRPr="001C2F27" w:rsidRDefault="001A78FE" w:rsidP="00311460">
            <w:pPr>
              <w:spacing w:after="0"/>
              <w:rPr>
                <w:lang w:eastAsia="zh-CN"/>
              </w:rPr>
            </w:pPr>
            <w:r>
              <w:rPr>
                <w:lang w:eastAsia="zh-CN"/>
              </w:rPr>
              <w:lastRenderedPageBreak/>
              <w:t>32</w:t>
            </w:r>
            <w:r w:rsidRPr="001C2F27">
              <w:rPr>
                <w:lang w:eastAsia="zh-CN"/>
              </w:rPr>
              <w:t xml:space="preserve"> Tx</w:t>
            </w:r>
          </w:p>
          <w:p w14:paraId="208BB061" w14:textId="77777777" w:rsidR="001A78FE" w:rsidRDefault="001A78FE" w:rsidP="00311460">
            <w:pPr>
              <w:spacing w:after="0"/>
            </w:pPr>
            <w:r w:rsidRPr="00CB0C40">
              <w:lastRenderedPageBreak/>
              <w:t>(M, N, P, Mg, Ng; Mp, Np) = (</w:t>
            </w:r>
            <w:r>
              <w:t>8</w:t>
            </w:r>
            <w:r w:rsidRPr="001E0AFA">
              <w:t xml:space="preserve">, 8, 2, 1, 1; </w:t>
            </w:r>
            <w:r>
              <w:t>2</w:t>
            </w:r>
            <w:r w:rsidRPr="001E0AFA">
              <w:t>, 8</w:t>
            </w:r>
            <w:r w:rsidRPr="00CB0C40">
              <w:t xml:space="preserve">), </w:t>
            </w:r>
          </w:p>
          <w:p w14:paraId="29FA3E8C" w14:textId="77777777" w:rsidR="001A78FE" w:rsidRPr="001C2F27" w:rsidRDefault="001A78FE" w:rsidP="00311460">
            <w:pPr>
              <w:spacing w:after="0"/>
              <w:rPr>
                <w:rStyle w:val="normaltextrun"/>
                <w:color w:val="000000"/>
                <w:shd w:val="clear" w:color="auto" w:fill="FFFFFF"/>
              </w:rPr>
            </w:pPr>
            <w:r w:rsidRPr="008877F9">
              <w:t>(dH, dV)=(0.5, 0.8)λ</w:t>
            </w:r>
            <w:r w:rsidRPr="008877F9">
              <w:rPr>
                <w:rStyle w:val="normaltextrun"/>
              </w:rPr>
              <w:t xml:space="preserve"> </w:t>
            </w:r>
          </w:p>
        </w:tc>
        <w:tc>
          <w:tcPr>
            <w:tcW w:w="2600" w:type="dxa"/>
          </w:tcPr>
          <w:p w14:paraId="003E5B61" w14:textId="77777777" w:rsidR="001A78FE" w:rsidRDefault="001A78FE" w:rsidP="00311460">
            <w:pPr>
              <w:spacing w:after="0"/>
              <w:rPr>
                <w:lang w:eastAsia="zh-CN"/>
              </w:rPr>
            </w:pPr>
            <w:r w:rsidRPr="001C2F27">
              <w:rPr>
                <w:lang w:eastAsia="zh-CN"/>
              </w:rPr>
              <w:lastRenderedPageBreak/>
              <w:t>2Tx</w:t>
            </w:r>
          </w:p>
          <w:p w14:paraId="5178B94E" w14:textId="56B2EBCD" w:rsidR="001A78FE" w:rsidRPr="00ED6992" w:rsidRDefault="00B469A3" w:rsidP="00311460">
            <w:pPr>
              <w:spacing w:after="0"/>
              <w:rPr>
                <w:rStyle w:val="normaltextrun"/>
                <w:lang w:eastAsia="zh-CN"/>
              </w:rPr>
            </w:pPr>
            <w:r w:rsidRPr="00CB0C40">
              <w:lastRenderedPageBreak/>
              <w:t xml:space="preserve">(M, N, P, Mg, Ng; Mp, Np) = </w:t>
            </w:r>
            <w:r w:rsidR="00F55B41" w:rsidRPr="00F55B41">
              <w:rPr>
                <w:highlight w:val="yellow"/>
                <w:lang w:eastAsia="zh-CN"/>
              </w:rPr>
              <w:t>FFS</w:t>
            </w:r>
          </w:p>
        </w:tc>
      </w:tr>
      <w:tr w:rsidR="001A78FE" w:rsidRPr="00184D04" w14:paraId="106CA371" w14:textId="77777777" w:rsidTr="00791E48">
        <w:trPr>
          <w:trHeight w:val="380"/>
        </w:trPr>
        <w:tc>
          <w:tcPr>
            <w:tcW w:w="2431" w:type="dxa"/>
          </w:tcPr>
          <w:p w14:paraId="3AC325E3" w14:textId="77777777" w:rsidR="001A78FE" w:rsidRPr="00B52DEC" w:rsidRDefault="001A78FE" w:rsidP="00A94C45">
            <w:pPr>
              <w:spacing w:after="0"/>
              <w:rPr>
                <w:b/>
                <w:bCs/>
              </w:rPr>
            </w:pPr>
            <w:r>
              <w:rPr>
                <w:b/>
                <w:bCs/>
              </w:rPr>
              <w:lastRenderedPageBreak/>
              <w:t>Total</w:t>
            </w:r>
            <w:r w:rsidRPr="00464988">
              <w:rPr>
                <w:b/>
                <w:bCs/>
              </w:rPr>
              <w:t xml:space="preserve"> Tx power </w:t>
            </w:r>
          </w:p>
        </w:tc>
        <w:tc>
          <w:tcPr>
            <w:tcW w:w="2653" w:type="dxa"/>
          </w:tcPr>
          <w:p w14:paraId="6B913C0C" w14:textId="77777777" w:rsidR="001A78FE" w:rsidRPr="00464988" w:rsidRDefault="001A78FE" w:rsidP="00A94C45">
            <w:pPr>
              <w:spacing w:after="0"/>
              <w:rPr>
                <w:bCs/>
                <w:highlight w:val="yellow"/>
              </w:rPr>
            </w:pPr>
            <w:r>
              <w:t>55</w:t>
            </w:r>
            <w:r w:rsidRPr="003646CD">
              <w:t xml:space="preserve">dBm </w:t>
            </w:r>
          </w:p>
        </w:tc>
        <w:tc>
          <w:tcPr>
            <w:tcW w:w="2708" w:type="dxa"/>
          </w:tcPr>
          <w:p w14:paraId="3DB9763F" w14:textId="77777777" w:rsidR="001A78FE" w:rsidRPr="001C2F27" w:rsidRDefault="001A78FE" w:rsidP="00A94C45">
            <w:pPr>
              <w:spacing w:after="0"/>
            </w:pPr>
            <w:r w:rsidRPr="001C2F27">
              <w:t>49 dBm</w:t>
            </w:r>
          </w:p>
        </w:tc>
        <w:tc>
          <w:tcPr>
            <w:tcW w:w="2600" w:type="dxa"/>
          </w:tcPr>
          <w:p w14:paraId="2BA913E3" w14:textId="77CC0EEC" w:rsidR="001A78FE" w:rsidRPr="00791E48" w:rsidRDefault="001A78FE" w:rsidP="00A94C45">
            <w:pPr>
              <w:spacing w:after="0"/>
            </w:pPr>
            <w:r w:rsidRPr="00791E48">
              <w:t>33 dBm</w:t>
            </w:r>
            <w:r w:rsidR="00791E48">
              <w:t xml:space="preserve">, EIRP limited to 63 </w:t>
            </w:r>
            <w:r w:rsidR="00791E48" w:rsidRPr="00791E48">
              <w:t>dBm</w:t>
            </w:r>
          </w:p>
        </w:tc>
      </w:tr>
      <w:tr w:rsidR="001A78FE" w:rsidRPr="00184D04" w14:paraId="0769C482" w14:textId="77777777" w:rsidTr="00791E48">
        <w:trPr>
          <w:trHeight w:val="380"/>
        </w:trPr>
        <w:tc>
          <w:tcPr>
            <w:tcW w:w="2431" w:type="dxa"/>
          </w:tcPr>
          <w:p w14:paraId="32C6CD77" w14:textId="77777777" w:rsidR="001A78FE" w:rsidRPr="00184D04" w:rsidRDefault="001A78FE" w:rsidP="00A94C45">
            <w:pPr>
              <w:spacing w:after="0"/>
              <w:rPr>
                <w:b/>
                <w:bCs/>
              </w:rPr>
            </w:pPr>
            <w:r w:rsidRPr="00464988">
              <w:rPr>
                <w:b/>
                <w:bCs/>
              </w:rPr>
              <w:t>BS height</w:t>
            </w:r>
            <w:r>
              <w:rPr>
                <w:b/>
                <w:bCs/>
              </w:rPr>
              <w:t xml:space="preserve"> [7]</w:t>
            </w:r>
          </w:p>
        </w:tc>
        <w:tc>
          <w:tcPr>
            <w:tcW w:w="2653" w:type="dxa"/>
          </w:tcPr>
          <w:p w14:paraId="0FC5168A" w14:textId="77777777" w:rsidR="001A78FE" w:rsidRPr="00CD16A7" w:rsidRDefault="001A78FE" w:rsidP="00A94C45">
            <w:pPr>
              <w:spacing w:after="0"/>
            </w:pPr>
            <w:r w:rsidRPr="00CD16A7">
              <w:t>25m</w:t>
            </w:r>
          </w:p>
        </w:tc>
        <w:tc>
          <w:tcPr>
            <w:tcW w:w="2708" w:type="dxa"/>
          </w:tcPr>
          <w:p w14:paraId="16FE6A7A" w14:textId="77777777" w:rsidR="001A78FE" w:rsidRPr="001C6073" w:rsidRDefault="001A78FE" w:rsidP="00A94C45">
            <w:pPr>
              <w:spacing w:after="0"/>
            </w:pPr>
            <w:r w:rsidRPr="001C6073">
              <w:t>25m</w:t>
            </w:r>
          </w:p>
        </w:tc>
        <w:tc>
          <w:tcPr>
            <w:tcW w:w="2600" w:type="dxa"/>
          </w:tcPr>
          <w:p w14:paraId="39478298" w14:textId="08449D6D" w:rsidR="001A78FE" w:rsidRPr="006A7293" w:rsidRDefault="002949D5" w:rsidP="00A94C45">
            <w:pPr>
              <w:spacing w:after="0"/>
            </w:pPr>
            <w:r>
              <w:t>10</w:t>
            </w:r>
            <w:r w:rsidR="001A78FE" w:rsidRPr="006A7293">
              <w:t>m</w:t>
            </w:r>
          </w:p>
        </w:tc>
      </w:tr>
      <w:tr w:rsidR="001A78FE" w:rsidRPr="00184D04" w14:paraId="0A301B0E" w14:textId="77777777" w:rsidTr="00791E48">
        <w:trPr>
          <w:trHeight w:val="389"/>
        </w:trPr>
        <w:tc>
          <w:tcPr>
            <w:tcW w:w="2431" w:type="dxa"/>
          </w:tcPr>
          <w:p w14:paraId="7FA4670B" w14:textId="77777777" w:rsidR="001A78FE" w:rsidRPr="00184D04" w:rsidRDefault="001A78FE" w:rsidP="00A94C45">
            <w:pPr>
              <w:spacing w:after="0"/>
              <w:rPr>
                <w:b/>
                <w:bCs/>
              </w:rPr>
            </w:pPr>
            <w:r w:rsidRPr="00184D04">
              <w:rPr>
                <w:b/>
                <w:bCs/>
              </w:rPr>
              <w:t>BS noise figure</w:t>
            </w:r>
          </w:p>
        </w:tc>
        <w:tc>
          <w:tcPr>
            <w:tcW w:w="2653" w:type="dxa"/>
          </w:tcPr>
          <w:p w14:paraId="61121D8F" w14:textId="77777777" w:rsidR="001A78FE" w:rsidRPr="00184D04" w:rsidRDefault="001A78FE" w:rsidP="00A94C45">
            <w:pPr>
              <w:spacing w:after="0"/>
              <w:rPr>
                <w:bCs/>
                <w:highlight w:val="yellow"/>
              </w:rPr>
            </w:pPr>
            <w:r w:rsidRPr="00184D04">
              <w:rPr>
                <w:bCs/>
              </w:rPr>
              <w:t>FR1: 5 dB</w:t>
            </w:r>
          </w:p>
        </w:tc>
        <w:tc>
          <w:tcPr>
            <w:tcW w:w="2708" w:type="dxa"/>
          </w:tcPr>
          <w:p w14:paraId="0F04EDDD" w14:textId="77777777" w:rsidR="001A78FE" w:rsidRPr="00184D04" w:rsidRDefault="001A78FE" w:rsidP="00A94C45">
            <w:pPr>
              <w:spacing w:after="0"/>
              <w:rPr>
                <w:bCs/>
                <w:highlight w:val="yellow"/>
              </w:rPr>
            </w:pPr>
            <w:r w:rsidRPr="00184D04">
              <w:rPr>
                <w:bCs/>
              </w:rPr>
              <w:t>FR1: 5 dB</w:t>
            </w:r>
          </w:p>
        </w:tc>
        <w:tc>
          <w:tcPr>
            <w:tcW w:w="2600" w:type="dxa"/>
          </w:tcPr>
          <w:p w14:paraId="4B25F4E0" w14:textId="77777777" w:rsidR="001A78FE" w:rsidRPr="00184D04" w:rsidRDefault="001A78FE" w:rsidP="00A94C45">
            <w:pPr>
              <w:spacing w:after="0"/>
              <w:rPr>
                <w:bCs/>
                <w:highlight w:val="yellow"/>
              </w:rPr>
            </w:pPr>
            <w:r w:rsidRPr="00184D04">
              <w:rPr>
                <w:bCs/>
              </w:rPr>
              <w:t>FR2: 7 dB</w:t>
            </w:r>
          </w:p>
        </w:tc>
      </w:tr>
      <w:tr w:rsidR="001A78FE" w:rsidRPr="00184D04" w14:paraId="02CC2409" w14:textId="77777777" w:rsidTr="00791E48">
        <w:trPr>
          <w:trHeight w:val="389"/>
        </w:trPr>
        <w:tc>
          <w:tcPr>
            <w:tcW w:w="2431" w:type="dxa"/>
          </w:tcPr>
          <w:p w14:paraId="728AAE37" w14:textId="77777777" w:rsidR="001A78FE" w:rsidRPr="00534028" w:rsidRDefault="001A78FE" w:rsidP="00A94C45">
            <w:pPr>
              <w:spacing w:after="0"/>
              <w:rPr>
                <w:b/>
              </w:rPr>
            </w:pPr>
            <w:r w:rsidRPr="00534028">
              <w:rPr>
                <w:b/>
              </w:rPr>
              <w:t>BS antenna element gain</w:t>
            </w:r>
          </w:p>
        </w:tc>
        <w:tc>
          <w:tcPr>
            <w:tcW w:w="2653" w:type="dxa"/>
          </w:tcPr>
          <w:p w14:paraId="4D4A74C8" w14:textId="77777777" w:rsidR="001A78FE" w:rsidRPr="00184D04" w:rsidRDefault="001A78FE" w:rsidP="00A94C45">
            <w:pPr>
              <w:spacing w:after="0"/>
              <w:rPr>
                <w:bCs/>
              </w:rPr>
            </w:pPr>
            <w:r>
              <w:t>8 dBi</w:t>
            </w:r>
          </w:p>
        </w:tc>
        <w:tc>
          <w:tcPr>
            <w:tcW w:w="2708" w:type="dxa"/>
          </w:tcPr>
          <w:p w14:paraId="3C6EFFC9" w14:textId="77777777" w:rsidR="001A78FE" w:rsidRPr="00184D04" w:rsidRDefault="001A78FE" w:rsidP="00A94C45">
            <w:pPr>
              <w:spacing w:after="0"/>
              <w:rPr>
                <w:bCs/>
              </w:rPr>
            </w:pPr>
            <w:r>
              <w:t>8 dBi</w:t>
            </w:r>
          </w:p>
        </w:tc>
        <w:tc>
          <w:tcPr>
            <w:tcW w:w="2600" w:type="dxa"/>
          </w:tcPr>
          <w:p w14:paraId="0957A7C7" w14:textId="77777777" w:rsidR="001A78FE" w:rsidRPr="00184D04" w:rsidRDefault="001A78FE" w:rsidP="00A94C45">
            <w:pPr>
              <w:spacing w:after="0"/>
              <w:rPr>
                <w:bCs/>
              </w:rPr>
            </w:pPr>
            <w:r>
              <w:t>8 dBi</w:t>
            </w:r>
          </w:p>
        </w:tc>
      </w:tr>
      <w:tr w:rsidR="001A78FE" w:rsidRPr="001C2F27" w14:paraId="4960F724" w14:textId="77777777" w:rsidTr="00BD4B89">
        <w:trPr>
          <w:trHeight w:val="389"/>
        </w:trPr>
        <w:tc>
          <w:tcPr>
            <w:tcW w:w="10392" w:type="dxa"/>
            <w:gridSpan w:val="4"/>
            <w:shd w:val="clear" w:color="auto" w:fill="F2F2F2" w:themeFill="background1" w:themeFillShade="F2"/>
          </w:tcPr>
          <w:p w14:paraId="6C8F1D39" w14:textId="77777777" w:rsidR="001A78FE" w:rsidRPr="001C2F27" w:rsidRDefault="001A78FE" w:rsidP="00BD4B89">
            <w:pPr>
              <w:jc w:val="center"/>
              <w:rPr>
                <w:b/>
              </w:rPr>
            </w:pPr>
            <w:r w:rsidRPr="001C2F27">
              <w:rPr>
                <w:b/>
              </w:rPr>
              <w:t>UE parameters</w:t>
            </w:r>
          </w:p>
        </w:tc>
      </w:tr>
      <w:tr w:rsidR="001A78FE" w:rsidRPr="00184D04" w14:paraId="18598F10" w14:textId="77777777" w:rsidTr="00791E48">
        <w:trPr>
          <w:trHeight w:val="445"/>
        </w:trPr>
        <w:tc>
          <w:tcPr>
            <w:tcW w:w="2431" w:type="dxa"/>
          </w:tcPr>
          <w:p w14:paraId="27F5EBFB" w14:textId="77777777" w:rsidR="001A78FE" w:rsidRPr="00184D04" w:rsidRDefault="001A78FE" w:rsidP="00BD4B89">
            <w:pPr>
              <w:rPr>
                <w:b/>
                <w:bCs/>
              </w:rPr>
            </w:pPr>
            <w:r w:rsidRPr="00CB5E17">
              <w:rPr>
                <w:b/>
              </w:rPr>
              <w:t>UE antenna configuration</w:t>
            </w:r>
          </w:p>
        </w:tc>
        <w:tc>
          <w:tcPr>
            <w:tcW w:w="2653" w:type="dxa"/>
            <w:shd w:val="clear" w:color="auto" w:fill="auto"/>
          </w:tcPr>
          <w:p w14:paraId="206AD61A" w14:textId="77777777" w:rsidR="001A78FE" w:rsidRPr="00A46431" w:rsidRDefault="001A78FE" w:rsidP="00BD4B89">
            <w:pPr>
              <w:rPr>
                <w:lang w:val="fr-FR"/>
              </w:rPr>
            </w:pPr>
            <w:r w:rsidRPr="00A46431">
              <w:rPr>
                <w:lang w:val="fr-FR"/>
              </w:rPr>
              <w:t xml:space="preserve">2T/4R, (M, N, P, Mg, Ng; Mp, Np) = (1,2,2,1,1;1,2), </w:t>
            </w:r>
          </w:p>
          <w:p w14:paraId="3DA455B9" w14:textId="77777777" w:rsidR="001A78FE" w:rsidRPr="00A46431" w:rsidRDefault="001A78FE" w:rsidP="00BD4B89">
            <w:pPr>
              <w:rPr>
                <w:highlight w:val="yellow"/>
                <w:lang w:val="fr-FR"/>
              </w:rPr>
            </w:pPr>
            <w:r w:rsidRPr="42831CA7">
              <w:t xml:space="preserve">(dH, dV) = (0.5λ, </w:t>
            </w:r>
            <w:r w:rsidRPr="006757F2">
              <w:t>N/Aλ</w:t>
            </w:r>
            <w:r w:rsidRPr="42831CA7">
              <w:t>)</w:t>
            </w:r>
          </w:p>
        </w:tc>
        <w:tc>
          <w:tcPr>
            <w:tcW w:w="2708" w:type="dxa"/>
            <w:shd w:val="clear" w:color="auto" w:fill="auto"/>
          </w:tcPr>
          <w:p w14:paraId="64796F79" w14:textId="77777777" w:rsidR="001A78FE" w:rsidRPr="004A5245" w:rsidRDefault="001A78FE" w:rsidP="00BD4B89">
            <w:pPr>
              <w:rPr>
                <w:lang w:val="fr-FR"/>
              </w:rPr>
            </w:pPr>
            <w:r w:rsidRPr="004A5245">
              <w:rPr>
                <w:lang w:val="fr-FR"/>
              </w:rPr>
              <w:t xml:space="preserve">2T/4R, (M, N, P, Mg, Ng; Mp, Np) = (1,2,2,1,1;1,2), </w:t>
            </w:r>
          </w:p>
          <w:p w14:paraId="21B669EC" w14:textId="77777777" w:rsidR="001A78FE" w:rsidRPr="00282CF1" w:rsidRDefault="001A78FE" w:rsidP="00BD4B89">
            <w:pPr>
              <w:rPr>
                <w:bCs/>
                <w:highlight w:val="yellow"/>
              </w:rPr>
            </w:pPr>
            <w:r w:rsidRPr="42831CA7">
              <w:t xml:space="preserve">(dH, dV) = (0.5λ, </w:t>
            </w:r>
            <w:r w:rsidRPr="006757F2">
              <w:t>N/Aλ</w:t>
            </w:r>
            <w:r>
              <w:t>)</w:t>
            </w:r>
          </w:p>
        </w:tc>
        <w:tc>
          <w:tcPr>
            <w:tcW w:w="2600" w:type="dxa"/>
          </w:tcPr>
          <w:p w14:paraId="6E0A4AF6" w14:textId="77777777" w:rsidR="001A78FE" w:rsidRPr="0072641B" w:rsidRDefault="001A78FE" w:rsidP="00BD4B89">
            <w:pPr>
              <w:rPr>
                <w:lang w:val="fr-FR"/>
              </w:rPr>
            </w:pPr>
            <w:r w:rsidRPr="0072641B">
              <w:rPr>
                <w:lang w:val="fr-FR"/>
              </w:rPr>
              <w:t xml:space="preserve">2T/4R, (M, N, P, Mg, Ng; Mp, Np) = (1,2,2,1,1;1,2), </w:t>
            </w:r>
          </w:p>
          <w:p w14:paraId="1BEAC378" w14:textId="77777777" w:rsidR="001A78FE" w:rsidRPr="00282CF1" w:rsidRDefault="001A78FE" w:rsidP="00BD4B89">
            <w:pPr>
              <w:rPr>
                <w:bCs/>
                <w:highlight w:val="yellow"/>
              </w:rPr>
            </w:pPr>
            <w:r w:rsidRPr="42831CA7">
              <w:t xml:space="preserve">(dH, dV) = (0.5λ, </w:t>
            </w:r>
            <w:r w:rsidRPr="006757F2">
              <w:t>N/Aλ</w:t>
            </w:r>
            <w:r>
              <w:t>)</w:t>
            </w:r>
          </w:p>
        </w:tc>
      </w:tr>
      <w:tr w:rsidR="001A78FE" w:rsidRPr="00184D04" w14:paraId="48DDA871" w14:textId="77777777" w:rsidTr="00791E48">
        <w:trPr>
          <w:trHeight w:val="389"/>
        </w:trPr>
        <w:tc>
          <w:tcPr>
            <w:tcW w:w="2431" w:type="dxa"/>
          </w:tcPr>
          <w:p w14:paraId="3ED222B1" w14:textId="77777777" w:rsidR="001A78FE" w:rsidRPr="00184D04" w:rsidRDefault="001A78FE" w:rsidP="00A94C45">
            <w:pPr>
              <w:spacing w:after="0"/>
              <w:rPr>
                <w:b/>
                <w:bCs/>
              </w:rPr>
            </w:pPr>
            <w:r w:rsidRPr="00184D04">
              <w:rPr>
                <w:b/>
                <w:bCs/>
              </w:rPr>
              <w:t>UE max transmit power</w:t>
            </w:r>
            <w:r>
              <w:rPr>
                <w:b/>
                <w:bCs/>
              </w:rPr>
              <w:t xml:space="preserve"> [7]</w:t>
            </w:r>
          </w:p>
        </w:tc>
        <w:tc>
          <w:tcPr>
            <w:tcW w:w="2653" w:type="dxa"/>
          </w:tcPr>
          <w:p w14:paraId="1E89BDE3" w14:textId="77777777" w:rsidR="001A78FE" w:rsidRPr="00184D04" w:rsidRDefault="001A78FE" w:rsidP="00A94C45">
            <w:pPr>
              <w:spacing w:after="0"/>
              <w:rPr>
                <w:bCs/>
              </w:rPr>
            </w:pPr>
            <w:r>
              <w:rPr>
                <w:rStyle w:val="normaltextrun"/>
                <w:color w:val="000000"/>
                <w:shd w:val="clear" w:color="auto" w:fill="FFFFFF"/>
              </w:rPr>
              <w:t>23 dBm</w:t>
            </w:r>
            <w:r>
              <w:rPr>
                <w:rStyle w:val="eop"/>
                <w:color w:val="000000"/>
                <w:shd w:val="clear" w:color="auto" w:fill="FFFFFF"/>
              </w:rPr>
              <w:t> </w:t>
            </w:r>
          </w:p>
        </w:tc>
        <w:tc>
          <w:tcPr>
            <w:tcW w:w="2708" w:type="dxa"/>
          </w:tcPr>
          <w:p w14:paraId="25468249" w14:textId="77777777" w:rsidR="001A78FE" w:rsidRPr="00184D04" w:rsidRDefault="001A78FE" w:rsidP="00A94C45">
            <w:pPr>
              <w:spacing w:after="0"/>
              <w:rPr>
                <w:bCs/>
              </w:rPr>
            </w:pPr>
            <w:r>
              <w:rPr>
                <w:rStyle w:val="normaltextrun"/>
                <w:color w:val="000000"/>
                <w:shd w:val="clear" w:color="auto" w:fill="FFFFFF"/>
              </w:rPr>
              <w:t>23 dBm</w:t>
            </w:r>
            <w:r>
              <w:rPr>
                <w:rStyle w:val="eop"/>
                <w:color w:val="000000"/>
                <w:shd w:val="clear" w:color="auto" w:fill="FFFFFF"/>
              </w:rPr>
              <w:t> </w:t>
            </w:r>
          </w:p>
        </w:tc>
        <w:tc>
          <w:tcPr>
            <w:tcW w:w="2600" w:type="dxa"/>
          </w:tcPr>
          <w:p w14:paraId="1D00F5AD" w14:textId="77777777" w:rsidR="001A78FE" w:rsidRPr="00184D04" w:rsidRDefault="001A78FE" w:rsidP="00A94C45">
            <w:pPr>
              <w:spacing w:after="0"/>
              <w:rPr>
                <w:bCs/>
              </w:rPr>
            </w:pPr>
            <w:r>
              <w:rPr>
                <w:rStyle w:val="normaltextrun"/>
                <w:color w:val="000000"/>
                <w:shd w:val="clear" w:color="auto" w:fill="FFFFFF"/>
              </w:rPr>
              <w:t>23 dBm</w:t>
            </w:r>
            <w:r>
              <w:rPr>
                <w:rStyle w:val="eop"/>
                <w:color w:val="000000"/>
                <w:shd w:val="clear" w:color="auto" w:fill="FFFFFF"/>
              </w:rPr>
              <w:t> </w:t>
            </w:r>
          </w:p>
        </w:tc>
      </w:tr>
      <w:tr w:rsidR="0087283B" w:rsidRPr="00184D04" w14:paraId="679EC283" w14:textId="77777777" w:rsidTr="00791E48">
        <w:trPr>
          <w:trHeight w:val="389"/>
        </w:trPr>
        <w:tc>
          <w:tcPr>
            <w:tcW w:w="2431" w:type="dxa"/>
          </w:tcPr>
          <w:p w14:paraId="53B76032" w14:textId="6ED8A461" w:rsidR="0087283B" w:rsidRPr="00566ED2" w:rsidRDefault="0087283B" w:rsidP="00A94C45">
            <w:pPr>
              <w:spacing w:after="0"/>
              <w:rPr>
                <w:b/>
                <w:bCs/>
              </w:rPr>
            </w:pPr>
            <w:r w:rsidRPr="00566ED2">
              <w:rPr>
                <w:b/>
                <w:bCs/>
              </w:rPr>
              <w:t>UE BWP</w:t>
            </w:r>
          </w:p>
        </w:tc>
        <w:tc>
          <w:tcPr>
            <w:tcW w:w="2653" w:type="dxa"/>
          </w:tcPr>
          <w:p w14:paraId="3CF23A8D" w14:textId="3193CE79" w:rsidR="00D15E81" w:rsidRPr="00566ED2" w:rsidRDefault="00D15E81" w:rsidP="00A94C45">
            <w:pPr>
              <w:spacing w:after="0"/>
              <w:rPr>
                <w:rStyle w:val="normaltextrun"/>
                <w:color w:val="000000"/>
                <w:shd w:val="clear" w:color="auto" w:fill="FFFFFF"/>
              </w:rPr>
            </w:pPr>
            <w:r w:rsidRPr="00BA129B">
              <w:rPr>
                <w:rStyle w:val="normaltextrun"/>
                <w:color w:val="000000"/>
                <w:highlight w:val="yellow"/>
                <w:shd w:val="clear" w:color="auto" w:fill="FFFFFF"/>
              </w:rPr>
              <w:t>100 Mhz</w:t>
            </w:r>
          </w:p>
        </w:tc>
        <w:tc>
          <w:tcPr>
            <w:tcW w:w="2708" w:type="dxa"/>
          </w:tcPr>
          <w:p w14:paraId="33BD0BA4" w14:textId="45DF9B30" w:rsidR="0087283B" w:rsidRDefault="00134BDF" w:rsidP="00A94C45">
            <w:pPr>
              <w:spacing w:after="0"/>
              <w:rPr>
                <w:rStyle w:val="normaltextrun"/>
                <w:color w:val="000000"/>
                <w:shd w:val="clear" w:color="auto" w:fill="FFFFFF"/>
              </w:rPr>
            </w:pPr>
            <w:r w:rsidRPr="00134BDF">
              <w:rPr>
                <w:rStyle w:val="normaltextrun"/>
                <w:color w:val="FF0000"/>
                <w:shd w:val="clear" w:color="auto" w:fill="FFFFFF"/>
              </w:rPr>
              <w:t>1</w:t>
            </w:r>
            <w:r w:rsidR="00566ED2" w:rsidRPr="00134BDF">
              <w:rPr>
                <w:rStyle w:val="normaltextrun"/>
                <w:color w:val="FF0000"/>
                <w:shd w:val="clear" w:color="auto" w:fill="FFFFFF"/>
              </w:rPr>
              <w:t>0 Mhz</w:t>
            </w:r>
          </w:p>
        </w:tc>
        <w:tc>
          <w:tcPr>
            <w:tcW w:w="2600" w:type="dxa"/>
          </w:tcPr>
          <w:p w14:paraId="767452F0" w14:textId="55645873" w:rsidR="0087283B" w:rsidRDefault="00566ED2" w:rsidP="00A94C45">
            <w:pPr>
              <w:spacing w:after="0"/>
              <w:rPr>
                <w:rStyle w:val="normaltextrun"/>
                <w:color w:val="000000"/>
                <w:shd w:val="clear" w:color="auto" w:fill="FFFFFF"/>
              </w:rPr>
            </w:pPr>
            <w:r w:rsidRPr="00566ED2">
              <w:rPr>
                <w:rStyle w:val="normaltextrun"/>
                <w:color w:val="000000"/>
                <w:shd w:val="clear" w:color="auto" w:fill="FFFFFF"/>
              </w:rPr>
              <w:t>100 Mhz</w:t>
            </w:r>
          </w:p>
        </w:tc>
      </w:tr>
      <w:tr w:rsidR="001A78FE" w:rsidRPr="00184D04" w14:paraId="2C60171C" w14:textId="77777777" w:rsidTr="00791E48">
        <w:trPr>
          <w:trHeight w:val="389"/>
        </w:trPr>
        <w:tc>
          <w:tcPr>
            <w:tcW w:w="2431" w:type="dxa"/>
          </w:tcPr>
          <w:p w14:paraId="7A93D289" w14:textId="77777777" w:rsidR="001A78FE" w:rsidRPr="00184D04" w:rsidRDefault="001A78FE" w:rsidP="00A94C45">
            <w:pPr>
              <w:spacing w:after="0"/>
              <w:rPr>
                <w:b/>
                <w:bCs/>
              </w:rPr>
            </w:pPr>
            <w:r>
              <w:rPr>
                <w:b/>
                <w:bCs/>
              </w:rPr>
              <w:t>UE height</w:t>
            </w:r>
          </w:p>
        </w:tc>
        <w:tc>
          <w:tcPr>
            <w:tcW w:w="2653" w:type="dxa"/>
          </w:tcPr>
          <w:p w14:paraId="1400C9A8" w14:textId="77777777" w:rsidR="001A78FE" w:rsidRPr="007F3293" w:rsidRDefault="001A78FE" w:rsidP="00A94C45">
            <w:pPr>
              <w:spacing w:after="0"/>
              <w:rPr>
                <w:rStyle w:val="normaltextrun"/>
                <w:color w:val="000000"/>
                <w:shd w:val="clear" w:color="auto" w:fill="FFFFFF"/>
              </w:rPr>
            </w:pPr>
            <w:r>
              <w:rPr>
                <w:bCs/>
              </w:rPr>
              <w:t>1.5m</w:t>
            </w:r>
          </w:p>
        </w:tc>
        <w:tc>
          <w:tcPr>
            <w:tcW w:w="2708" w:type="dxa"/>
          </w:tcPr>
          <w:p w14:paraId="7D44FD7B" w14:textId="77777777" w:rsidR="001A78FE" w:rsidRPr="007F3293" w:rsidRDefault="001A78FE" w:rsidP="00A94C45">
            <w:pPr>
              <w:spacing w:after="0"/>
              <w:rPr>
                <w:rStyle w:val="normaltextrun"/>
                <w:color w:val="000000"/>
                <w:shd w:val="clear" w:color="auto" w:fill="FFFFFF"/>
              </w:rPr>
            </w:pPr>
            <w:r>
              <w:rPr>
                <w:bCs/>
              </w:rPr>
              <w:t>1.5m</w:t>
            </w:r>
          </w:p>
        </w:tc>
        <w:tc>
          <w:tcPr>
            <w:tcW w:w="2600" w:type="dxa"/>
          </w:tcPr>
          <w:p w14:paraId="5ABD5483" w14:textId="77777777" w:rsidR="001A78FE" w:rsidRPr="007F3293" w:rsidRDefault="001A78FE" w:rsidP="00A94C45">
            <w:pPr>
              <w:spacing w:after="0"/>
              <w:rPr>
                <w:rStyle w:val="normaltextrun"/>
                <w:color w:val="000000"/>
                <w:shd w:val="clear" w:color="auto" w:fill="FFFFFF"/>
              </w:rPr>
            </w:pPr>
            <w:r>
              <w:rPr>
                <w:bCs/>
              </w:rPr>
              <w:t>1.5m</w:t>
            </w:r>
          </w:p>
        </w:tc>
      </w:tr>
      <w:tr w:rsidR="001A78FE" w:rsidRPr="00184D04" w14:paraId="4915362B" w14:textId="77777777" w:rsidTr="00791E48">
        <w:trPr>
          <w:trHeight w:val="389"/>
        </w:trPr>
        <w:tc>
          <w:tcPr>
            <w:tcW w:w="2431" w:type="dxa"/>
          </w:tcPr>
          <w:p w14:paraId="7D6347C3" w14:textId="77777777" w:rsidR="001A78FE" w:rsidRPr="00184D04" w:rsidRDefault="001A78FE" w:rsidP="00A94C45">
            <w:pPr>
              <w:spacing w:after="0"/>
              <w:rPr>
                <w:b/>
                <w:bCs/>
              </w:rPr>
            </w:pPr>
            <w:r w:rsidRPr="00184D04">
              <w:rPr>
                <w:b/>
                <w:bCs/>
              </w:rPr>
              <w:t>UE noise figure</w:t>
            </w:r>
          </w:p>
        </w:tc>
        <w:tc>
          <w:tcPr>
            <w:tcW w:w="2653" w:type="dxa"/>
          </w:tcPr>
          <w:p w14:paraId="64C505B0" w14:textId="77777777" w:rsidR="001A78FE" w:rsidRPr="00184D04" w:rsidRDefault="001A78FE" w:rsidP="00A94C45">
            <w:pPr>
              <w:spacing w:after="0"/>
              <w:rPr>
                <w:bCs/>
              </w:rPr>
            </w:pPr>
            <w:r w:rsidRPr="00184D04">
              <w:rPr>
                <w:bCs/>
              </w:rPr>
              <w:t xml:space="preserve">FR1: </w:t>
            </w:r>
            <w:r>
              <w:rPr>
                <w:bCs/>
              </w:rPr>
              <w:t>9</w:t>
            </w:r>
            <w:r w:rsidRPr="00184D04">
              <w:rPr>
                <w:bCs/>
              </w:rPr>
              <w:t xml:space="preserve"> dB</w:t>
            </w:r>
          </w:p>
        </w:tc>
        <w:tc>
          <w:tcPr>
            <w:tcW w:w="2708" w:type="dxa"/>
          </w:tcPr>
          <w:p w14:paraId="757828E5" w14:textId="77777777" w:rsidR="001A78FE" w:rsidRPr="00184D04" w:rsidRDefault="001A78FE" w:rsidP="00A94C45">
            <w:pPr>
              <w:spacing w:after="0"/>
              <w:rPr>
                <w:bCs/>
              </w:rPr>
            </w:pPr>
            <w:r w:rsidRPr="00184D04">
              <w:rPr>
                <w:bCs/>
              </w:rPr>
              <w:t xml:space="preserve">FR1: </w:t>
            </w:r>
            <w:r>
              <w:rPr>
                <w:bCs/>
              </w:rPr>
              <w:t>9</w:t>
            </w:r>
            <w:r w:rsidRPr="00184D04">
              <w:rPr>
                <w:bCs/>
              </w:rPr>
              <w:t xml:space="preserve"> dB</w:t>
            </w:r>
          </w:p>
        </w:tc>
        <w:tc>
          <w:tcPr>
            <w:tcW w:w="2600" w:type="dxa"/>
          </w:tcPr>
          <w:p w14:paraId="1DC5D1FA" w14:textId="77777777" w:rsidR="001A78FE" w:rsidRPr="00184D04" w:rsidRDefault="001A78FE" w:rsidP="00A94C45">
            <w:pPr>
              <w:spacing w:after="0"/>
              <w:rPr>
                <w:bCs/>
              </w:rPr>
            </w:pPr>
            <w:r>
              <w:rPr>
                <w:rStyle w:val="normaltextrun"/>
                <w:color w:val="000000"/>
                <w:shd w:val="clear" w:color="auto" w:fill="FFFFFF"/>
              </w:rPr>
              <w:t>FR2: 10 dB</w:t>
            </w:r>
            <w:r>
              <w:rPr>
                <w:rStyle w:val="eop"/>
                <w:color w:val="000000"/>
                <w:shd w:val="clear" w:color="auto" w:fill="FFFFFF"/>
              </w:rPr>
              <w:t> </w:t>
            </w:r>
          </w:p>
        </w:tc>
      </w:tr>
      <w:tr w:rsidR="001A78FE" w:rsidRPr="00184D04" w14:paraId="293A03D2" w14:textId="77777777" w:rsidTr="00791E48">
        <w:trPr>
          <w:trHeight w:val="389"/>
        </w:trPr>
        <w:tc>
          <w:tcPr>
            <w:tcW w:w="2431" w:type="dxa"/>
          </w:tcPr>
          <w:p w14:paraId="4DCBDB00" w14:textId="77777777" w:rsidR="001A78FE" w:rsidRPr="006C02FD" w:rsidRDefault="001A78FE" w:rsidP="00A94C45">
            <w:pPr>
              <w:spacing w:after="0"/>
              <w:rPr>
                <w:b/>
              </w:rPr>
            </w:pPr>
            <w:r w:rsidRPr="006C02FD">
              <w:rPr>
                <w:b/>
              </w:rPr>
              <w:t>UE antenna element gain</w:t>
            </w:r>
          </w:p>
        </w:tc>
        <w:tc>
          <w:tcPr>
            <w:tcW w:w="2653" w:type="dxa"/>
          </w:tcPr>
          <w:p w14:paraId="209D5E80" w14:textId="77777777" w:rsidR="001A78FE" w:rsidRPr="00184D04" w:rsidRDefault="001A78FE" w:rsidP="00A94C45">
            <w:pPr>
              <w:spacing w:after="0"/>
              <w:rPr>
                <w:bCs/>
              </w:rPr>
            </w:pPr>
            <w:r>
              <w:t>0 dBi</w:t>
            </w:r>
          </w:p>
        </w:tc>
        <w:tc>
          <w:tcPr>
            <w:tcW w:w="2708" w:type="dxa"/>
          </w:tcPr>
          <w:p w14:paraId="503F23A0" w14:textId="77777777" w:rsidR="001A78FE" w:rsidRPr="00184D04" w:rsidRDefault="001A78FE" w:rsidP="00A94C45">
            <w:pPr>
              <w:spacing w:after="0"/>
              <w:rPr>
                <w:bCs/>
              </w:rPr>
            </w:pPr>
            <w:r>
              <w:t>0 dBi</w:t>
            </w:r>
          </w:p>
        </w:tc>
        <w:tc>
          <w:tcPr>
            <w:tcW w:w="2600" w:type="dxa"/>
          </w:tcPr>
          <w:p w14:paraId="214683C6" w14:textId="77777777" w:rsidR="001A78FE" w:rsidRDefault="001A78FE" w:rsidP="00A94C45">
            <w:pPr>
              <w:spacing w:after="0"/>
              <w:rPr>
                <w:rStyle w:val="normaltextrun"/>
                <w:color w:val="000000"/>
                <w:shd w:val="clear" w:color="auto" w:fill="FFFFFF"/>
              </w:rPr>
            </w:pPr>
            <w:r>
              <w:t>5 dBi</w:t>
            </w:r>
          </w:p>
        </w:tc>
      </w:tr>
      <w:tr w:rsidR="001A78FE" w:rsidRPr="00184D04" w14:paraId="1B2D1B69" w14:textId="77777777" w:rsidTr="00791E48">
        <w:trPr>
          <w:trHeight w:val="389"/>
        </w:trPr>
        <w:tc>
          <w:tcPr>
            <w:tcW w:w="2431" w:type="dxa"/>
          </w:tcPr>
          <w:p w14:paraId="31B14E4E" w14:textId="77777777" w:rsidR="001A78FE" w:rsidRPr="00184D04" w:rsidRDefault="001A78FE" w:rsidP="00A94C45">
            <w:pPr>
              <w:spacing w:after="0"/>
              <w:rPr>
                <w:b/>
                <w:bCs/>
              </w:rPr>
            </w:pPr>
            <w:r w:rsidRPr="00184D04">
              <w:rPr>
                <w:b/>
                <w:bCs/>
              </w:rPr>
              <w:t>UE receiver</w:t>
            </w:r>
          </w:p>
        </w:tc>
        <w:tc>
          <w:tcPr>
            <w:tcW w:w="2653" w:type="dxa"/>
          </w:tcPr>
          <w:p w14:paraId="7A15D6F5" w14:textId="77777777" w:rsidR="001A78FE" w:rsidRPr="00184D04" w:rsidRDefault="001A78FE" w:rsidP="00A94C45">
            <w:pPr>
              <w:spacing w:after="0"/>
              <w:rPr>
                <w:bCs/>
              </w:rPr>
            </w:pPr>
            <w:r w:rsidRPr="00184D04">
              <w:rPr>
                <w:bCs/>
              </w:rPr>
              <w:t>MMSE-IRC</w:t>
            </w:r>
          </w:p>
        </w:tc>
        <w:tc>
          <w:tcPr>
            <w:tcW w:w="2708" w:type="dxa"/>
          </w:tcPr>
          <w:p w14:paraId="32E45FED" w14:textId="77777777" w:rsidR="001A78FE" w:rsidRPr="00184D04" w:rsidRDefault="001A78FE" w:rsidP="00A94C45">
            <w:pPr>
              <w:spacing w:after="0"/>
              <w:rPr>
                <w:bCs/>
              </w:rPr>
            </w:pPr>
            <w:r w:rsidRPr="00184D04">
              <w:rPr>
                <w:bCs/>
              </w:rPr>
              <w:t>MMSE-IRC</w:t>
            </w:r>
          </w:p>
        </w:tc>
        <w:tc>
          <w:tcPr>
            <w:tcW w:w="2600" w:type="dxa"/>
          </w:tcPr>
          <w:p w14:paraId="7E40E8BA" w14:textId="77777777" w:rsidR="001A78FE" w:rsidRPr="00184D04" w:rsidRDefault="001A78FE" w:rsidP="00A94C45">
            <w:pPr>
              <w:spacing w:after="0"/>
              <w:rPr>
                <w:bCs/>
              </w:rPr>
            </w:pPr>
            <w:r w:rsidRPr="00184D04">
              <w:rPr>
                <w:bCs/>
              </w:rPr>
              <w:t>MMSE-IRC</w:t>
            </w:r>
          </w:p>
        </w:tc>
      </w:tr>
      <w:tr w:rsidR="001A78FE" w:rsidRPr="00184D04" w14:paraId="38614838" w14:textId="77777777" w:rsidTr="00791E48">
        <w:trPr>
          <w:trHeight w:val="389"/>
        </w:trPr>
        <w:tc>
          <w:tcPr>
            <w:tcW w:w="2431" w:type="dxa"/>
          </w:tcPr>
          <w:p w14:paraId="1561B94F" w14:textId="77777777" w:rsidR="001A78FE" w:rsidRPr="00184D04" w:rsidRDefault="001A78FE" w:rsidP="00A94C45">
            <w:pPr>
              <w:spacing w:after="0"/>
              <w:rPr>
                <w:b/>
                <w:bCs/>
              </w:rPr>
            </w:pPr>
            <w:r w:rsidRPr="00184D04">
              <w:rPr>
                <w:b/>
                <w:bCs/>
              </w:rPr>
              <w:t xml:space="preserve">UE </w:t>
            </w:r>
            <w:r>
              <w:rPr>
                <w:b/>
                <w:bCs/>
              </w:rPr>
              <w:t>deployment</w:t>
            </w:r>
          </w:p>
        </w:tc>
        <w:tc>
          <w:tcPr>
            <w:tcW w:w="2653" w:type="dxa"/>
          </w:tcPr>
          <w:p w14:paraId="0DF13136" w14:textId="77777777" w:rsidR="001A78FE" w:rsidRPr="00791E48" w:rsidRDefault="001A78FE" w:rsidP="00A94C45">
            <w:pPr>
              <w:spacing w:after="0"/>
              <w:rPr>
                <w:bCs/>
              </w:rPr>
            </w:pPr>
            <w:r w:rsidRPr="00791E48">
              <w:rPr>
                <w:bCs/>
              </w:rPr>
              <w:t>20% Outdoor in cars: 30km/h,</w:t>
            </w:r>
          </w:p>
          <w:p w14:paraId="78F9AAAC" w14:textId="77777777" w:rsidR="001A78FE" w:rsidRPr="00791E48" w:rsidRDefault="001A78FE" w:rsidP="00A94C45">
            <w:pPr>
              <w:spacing w:after="0"/>
              <w:rPr>
                <w:bCs/>
              </w:rPr>
            </w:pPr>
            <w:r w:rsidRPr="00791E48">
              <w:rPr>
                <w:bCs/>
              </w:rPr>
              <w:t>80% Indoor in houses: 3km/h</w:t>
            </w:r>
          </w:p>
          <w:p w14:paraId="1D158252" w14:textId="77777777" w:rsidR="001A78FE" w:rsidRPr="00791E48" w:rsidRDefault="001A78FE" w:rsidP="00A94C45">
            <w:pPr>
              <w:spacing w:after="0"/>
              <w:rPr>
                <w:bCs/>
              </w:rPr>
            </w:pPr>
          </w:p>
        </w:tc>
        <w:tc>
          <w:tcPr>
            <w:tcW w:w="2708" w:type="dxa"/>
          </w:tcPr>
          <w:p w14:paraId="5F9B6618" w14:textId="77777777" w:rsidR="001A78FE" w:rsidRPr="00791E48" w:rsidRDefault="001A78FE" w:rsidP="00A94C45">
            <w:pPr>
              <w:spacing w:after="0"/>
              <w:rPr>
                <w:bCs/>
              </w:rPr>
            </w:pPr>
            <w:r w:rsidRPr="00791E48">
              <w:rPr>
                <w:bCs/>
              </w:rPr>
              <w:t>20% Outdoor in cars: 30km/h,</w:t>
            </w:r>
          </w:p>
          <w:p w14:paraId="67A89995" w14:textId="77777777" w:rsidR="001A78FE" w:rsidRPr="00791E48" w:rsidRDefault="001A78FE" w:rsidP="00A94C45">
            <w:pPr>
              <w:spacing w:after="0"/>
              <w:rPr>
                <w:bCs/>
              </w:rPr>
            </w:pPr>
            <w:r w:rsidRPr="00791E48">
              <w:rPr>
                <w:bCs/>
              </w:rPr>
              <w:t>80% Indoor in houses: 3km/h</w:t>
            </w:r>
          </w:p>
          <w:p w14:paraId="4A18D46D" w14:textId="77777777" w:rsidR="001A78FE" w:rsidRPr="00791E48" w:rsidRDefault="001A78FE" w:rsidP="00A94C45">
            <w:pPr>
              <w:spacing w:after="0"/>
              <w:rPr>
                <w:bCs/>
              </w:rPr>
            </w:pPr>
          </w:p>
        </w:tc>
        <w:tc>
          <w:tcPr>
            <w:tcW w:w="2600" w:type="dxa"/>
          </w:tcPr>
          <w:p w14:paraId="78551A1D" w14:textId="77777777" w:rsidR="001A78FE" w:rsidRPr="00791E48" w:rsidRDefault="001A78FE" w:rsidP="00A94C45">
            <w:pPr>
              <w:spacing w:after="0"/>
              <w:rPr>
                <w:bCs/>
              </w:rPr>
            </w:pPr>
            <w:r w:rsidRPr="00791E48">
              <w:rPr>
                <w:bCs/>
              </w:rPr>
              <w:t>20% Outdoor in cars: 30km/h,</w:t>
            </w:r>
          </w:p>
          <w:p w14:paraId="73D7C9B0" w14:textId="77777777" w:rsidR="001A78FE" w:rsidRPr="00791E48" w:rsidRDefault="001A78FE" w:rsidP="00A94C45">
            <w:pPr>
              <w:spacing w:after="0"/>
              <w:rPr>
                <w:bCs/>
              </w:rPr>
            </w:pPr>
            <w:r w:rsidRPr="00791E48">
              <w:rPr>
                <w:bCs/>
              </w:rPr>
              <w:t>80% Indoor in houses: 3km/h</w:t>
            </w:r>
          </w:p>
        </w:tc>
      </w:tr>
      <w:tr w:rsidR="00ED6992" w:rsidRPr="00184D04" w14:paraId="54B4FCD1" w14:textId="77777777" w:rsidTr="00791E48">
        <w:trPr>
          <w:trHeight w:val="389"/>
        </w:trPr>
        <w:tc>
          <w:tcPr>
            <w:tcW w:w="2431" w:type="dxa"/>
          </w:tcPr>
          <w:p w14:paraId="071C59C0" w14:textId="5B3F4084" w:rsidR="00ED6992" w:rsidRPr="00184D04" w:rsidRDefault="00ED6992" w:rsidP="00A94C45">
            <w:pPr>
              <w:spacing w:after="0"/>
              <w:rPr>
                <w:b/>
                <w:bCs/>
              </w:rPr>
            </w:pPr>
            <w:r>
              <w:rPr>
                <w:b/>
                <w:bCs/>
              </w:rPr>
              <w:t>Traffic model</w:t>
            </w:r>
            <w:r w:rsidR="006558A6">
              <w:rPr>
                <w:b/>
                <w:bCs/>
              </w:rPr>
              <w:t xml:space="preserve"> and C-DRx configuration</w:t>
            </w:r>
          </w:p>
        </w:tc>
        <w:tc>
          <w:tcPr>
            <w:tcW w:w="2653" w:type="dxa"/>
          </w:tcPr>
          <w:p w14:paraId="65ABC036" w14:textId="60AC9D82" w:rsidR="00ED6992" w:rsidRPr="000510ED" w:rsidRDefault="00ED6992" w:rsidP="00A94C45">
            <w:pPr>
              <w:spacing w:after="0"/>
            </w:pPr>
            <w:r w:rsidRPr="000510ED">
              <w:t xml:space="preserve">FTP </w:t>
            </w:r>
            <w:r w:rsidR="006B5AF8">
              <w:t>traffic</w:t>
            </w:r>
            <w:r w:rsidRPr="000510ED">
              <w:t xml:space="preserve"> (</w:t>
            </w:r>
            <w:r w:rsidR="006558A6">
              <w:t xml:space="preserve">as per </w:t>
            </w:r>
            <w:r w:rsidRPr="000510ED">
              <w:fldChar w:fldCharType="begin"/>
            </w:r>
            <w:r w:rsidRPr="000510ED">
              <w:instrText xml:space="preserve"> REF _Ref92103811 \h </w:instrText>
            </w:r>
            <w:r w:rsidRPr="000510ED">
              <w:fldChar w:fldCharType="separate"/>
            </w:r>
            <w:r w:rsidRPr="000510ED">
              <w:t xml:space="preserve">Table </w:t>
            </w:r>
            <w:r w:rsidRPr="000510ED">
              <w:rPr>
                <w:noProof/>
              </w:rPr>
              <w:t>7</w:t>
            </w:r>
            <w:r w:rsidRPr="000510ED">
              <w:fldChar w:fldCharType="end"/>
            </w:r>
            <w:r w:rsidRPr="000510ED">
              <w:t>)</w:t>
            </w:r>
          </w:p>
        </w:tc>
        <w:tc>
          <w:tcPr>
            <w:tcW w:w="2708" w:type="dxa"/>
          </w:tcPr>
          <w:p w14:paraId="08F9D0EE" w14:textId="0B43E588" w:rsidR="00ED6992" w:rsidRPr="0070772A" w:rsidRDefault="006B5AF8" w:rsidP="00A94C45">
            <w:pPr>
              <w:spacing w:after="0"/>
              <w:rPr>
                <w:highlight w:val="yellow"/>
                <w:lang w:eastAsia="zh-CN"/>
              </w:rPr>
            </w:pPr>
            <w:r w:rsidRPr="000510ED">
              <w:t xml:space="preserve">FTP </w:t>
            </w:r>
            <w:r>
              <w:t>traffic</w:t>
            </w:r>
            <w:r w:rsidRPr="000510ED">
              <w:t xml:space="preserve"> (</w:t>
            </w:r>
            <w:r>
              <w:t xml:space="preserve">as per </w:t>
            </w:r>
            <w:r w:rsidRPr="000510ED">
              <w:fldChar w:fldCharType="begin"/>
            </w:r>
            <w:r w:rsidRPr="000510ED">
              <w:instrText xml:space="preserve"> REF _Ref92103811 \h </w:instrText>
            </w:r>
            <w:r w:rsidRPr="000510ED">
              <w:fldChar w:fldCharType="separate"/>
            </w:r>
            <w:r w:rsidRPr="000510ED">
              <w:t xml:space="preserve">Table </w:t>
            </w:r>
            <w:r w:rsidRPr="000510ED">
              <w:rPr>
                <w:noProof/>
              </w:rPr>
              <w:t>7</w:t>
            </w:r>
            <w:r w:rsidRPr="000510ED">
              <w:fldChar w:fldCharType="end"/>
            </w:r>
            <w:r w:rsidRPr="000510ED">
              <w:t>)</w:t>
            </w:r>
          </w:p>
        </w:tc>
        <w:tc>
          <w:tcPr>
            <w:tcW w:w="2600" w:type="dxa"/>
          </w:tcPr>
          <w:p w14:paraId="72D0F0DB" w14:textId="66CF5587" w:rsidR="00ED6992" w:rsidRPr="0070772A" w:rsidRDefault="006B5AF8" w:rsidP="00A94C45">
            <w:pPr>
              <w:spacing w:after="0"/>
              <w:rPr>
                <w:highlight w:val="yellow"/>
                <w:lang w:eastAsia="zh-CN"/>
              </w:rPr>
            </w:pPr>
            <w:r w:rsidRPr="000510ED">
              <w:t xml:space="preserve">FTP </w:t>
            </w:r>
            <w:r>
              <w:t>traffic</w:t>
            </w:r>
            <w:r w:rsidRPr="000510ED">
              <w:t xml:space="preserve"> (</w:t>
            </w:r>
            <w:r>
              <w:t xml:space="preserve">as per </w:t>
            </w:r>
            <w:r w:rsidRPr="000510ED">
              <w:fldChar w:fldCharType="begin"/>
            </w:r>
            <w:r w:rsidRPr="000510ED">
              <w:instrText xml:space="preserve"> REF _Ref92103811 \h </w:instrText>
            </w:r>
            <w:r w:rsidRPr="000510ED">
              <w:fldChar w:fldCharType="separate"/>
            </w:r>
            <w:r w:rsidRPr="000510ED">
              <w:t xml:space="preserve">Table </w:t>
            </w:r>
            <w:r w:rsidRPr="000510ED">
              <w:rPr>
                <w:noProof/>
              </w:rPr>
              <w:t>7</w:t>
            </w:r>
            <w:r w:rsidRPr="000510ED">
              <w:fldChar w:fldCharType="end"/>
            </w:r>
            <w:r w:rsidRPr="000510ED">
              <w:t>)</w:t>
            </w:r>
          </w:p>
        </w:tc>
      </w:tr>
      <w:tr w:rsidR="00ED6992" w:rsidRPr="00184D04" w14:paraId="07E2C91A" w14:textId="77777777" w:rsidTr="00791E48">
        <w:trPr>
          <w:trHeight w:val="389"/>
        </w:trPr>
        <w:tc>
          <w:tcPr>
            <w:tcW w:w="2431" w:type="dxa"/>
          </w:tcPr>
          <w:p w14:paraId="2AD1BFA2" w14:textId="19B5BEE3" w:rsidR="00ED6992" w:rsidRDefault="00ED6992" w:rsidP="00A94C45">
            <w:pPr>
              <w:spacing w:after="0"/>
              <w:rPr>
                <w:b/>
                <w:bCs/>
              </w:rPr>
            </w:pPr>
            <w:r>
              <w:rPr>
                <w:b/>
                <w:bCs/>
              </w:rPr>
              <w:t>UE density/NW Load</w:t>
            </w:r>
          </w:p>
        </w:tc>
        <w:tc>
          <w:tcPr>
            <w:tcW w:w="2653" w:type="dxa"/>
          </w:tcPr>
          <w:p w14:paraId="4BB184D0" w14:textId="17A10001" w:rsidR="00ED6992" w:rsidRPr="000510ED" w:rsidRDefault="00ED6992" w:rsidP="00A94C45">
            <w:pPr>
              <w:spacing w:after="0"/>
            </w:pPr>
            <w:r w:rsidRPr="00CE4543">
              <w:rPr>
                <w:highlight w:val="yellow"/>
              </w:rPr>
              <w:t>Follow previous RAN1 agreements</w:t>
            </w:r>
          </w:p>
        </w:tc>
        <w:tc>
          <w:tcPr>
            <w:tcW w:w="2708" w:type="dxa"/>
          </w:tcPr>
          <w:p w14:paraId="74410D08" w14:textId="0E57EC07" w:rsidR="00ED6992" w:rsidRPr="0070772A" w:rsidRDefault="00ED6992" w:rsidP="00A94C45">
            <w:pPr>
              <w:spacing w:after="0"/>
              <w:rPr>
                <w:highlight w:val="yellow"/>
              </w:rPr>
            </w:pPr>
            <w:r w:rsidRPr="00CE4543">
              <w:rPr>
                <w:highlight w:val="yellow"/>
              </w:rPr>
              <w:t>Follow previous RAN1 agreements</w:t>
            </w:r>
          </w:p>
        </w:tc>
        <w:tc>
          <w:tcPr>
            <w:tcW w:w="2600" w:type="dxa"/>
          </w:tcPr>
          <w:p w14:paraId="7E9DD434" w14:textId="02824C62" w:rsidR="00ED6992" w:rsidRPr="0070772A" w:rsidRDefault="00ED6992" w:rsidP="00A94C45">
            <w:pPr>
              <w:spacing w:after="0"/>
              <w:rPr>
                <w:highlight w:val="yellow"/>
              </w:rPr>
            </w:pPr>
            <w:r w:rsidRPr="00CE4543">
              <w:rPr>
                <w:highlight w:val="yellow"/>
              </w:rPr>
              <w:t>Follow previous RAN1 agreements</w:t>
            </w:r>
          </w:p>
        </w:tc>
      </w:tr>
      <w:tr w:rsidR="00ED6992" w:rsidRPr="00184D04" w14:paraId="2B987911" w14:textId="77777777" w:rsidTr="00BD4B89">
        <w:trPr>
          <w:trHeight w:val="389"/>
        </w:trPr>
        <w:tc>
          <w:tcPr>
            <w:tcW w:w="10392" w:type="dxa"/>
            <w:gridSpan w:val="4"/>
            <w:shd w:val="clear" w:color="auto" w:fill="F2F2F2" w:themeFill="background1" w:themeFillShade="F2"/>
          </w:tcPr>
          <w:p w14:paraId="3E53B01F" w14:textId="77777777" w:rsidR="00ED6992" w:rsidRPr="001C2F27" w:rsidRDefault="00ED6992" w:rsidP="00ED6992">
            <w:pPr>
              <w:jc w:val="center"/>
              <w:rPr>
                <w:b/>
                <w:bCs/>
                <w:highlight w:val="yellow"/>
                <w:lang w:eastAsia="zh-CN"/>
              </w:rPr>
            </w:pPr>
            <w:r w:rsidRPr="001C2F27">
              <w:rPr>
                <w:b/>
                <w:bCs/>
                <w:lang w:eastAsia="zh-CN"/>
              </w:rPr>
              <w:t>Transmission parameters</w:t>
            </w:r>
          </w:p>
        </w:tc>
      </w:tr>
      <w:tr w:rsidR="00ED6992" w:rsidRPr="00184D04" w14:paraId="65DEAAA1" w14:textId="77777777" w:rsidTr="00791E48">
        <w:trPr>
          <w:trHeight w:val="389"/>
        </w:trPr>
        <w:tc>
          <w:tcPr>
            <w:tcW w:w="2431" w:type="dxa"/>
          </w:tcPr>
          <w:p w14:paraId="136958EB" w14:textId="77777777" w:rsidR="00ED6992" w:rsidRPr="00184D04" w:rsidRDefault="00ED6992" w:rsidP="00AD0009">
            <w:pPr>
              <w:spacing w:after="0"/>
              <w:rPr>
                <w:b/>
                <w:bCs/>
              </w:rPr>
            </w:pPr>
            <w:r w:rsidRPr="00184D04">
              <w:rPr>
                <w:b/>
                <w:bCs/>
              </w:rPr>
              <w:t>Maximum supported Modulation and coding scheme</w:t>
            </w:r>
          </w:p>
        </w:tc>
        <w:tc>
          <w:tcPr>
            <w:tcW w:w="2653" w:type="dxa"/>
          </w:tcPr>
          <w:p w14:paraId="4B84FDBF" w14:textId="77777777" w:rsidR="00ED6992" w:rsidRPr="007E0047" w:rsidRDefault="00ED6992" w:rsidP="00AD0009">
            <w:pPr>
              <w:spacing w:after="0"/>
              <w:rPr>
                <w:bCs/>
              </w:rPr>
            </w:pPr>
            <w:r w:rsidRPr="007E0047">
              <w:rPr>
                <w:bCs/>
              </w:rPr>
              <w:t xml:space="preserve">Up to 256QAM </w:t>
            </w:r>
          </w:p>
        </w:tc>
        <w:tc>
          <w:tcPr>
            <w:tcW w:w="2708" w:type="dxa"/>
          </w:tcPr>
          <w:p w14:paraId="48076213" w14:textId="77777777" w:rsidR="00ED6992" w:rsidRPr="007E0047" w:rsidRDefault="00ED6992" w:rsidP="00AD0009">
            <w:pPr>
              <w:spacing w:after="0"/>
              <w:rPr>
                <w:bCs/>
              </w:rPr>
            </w:pPr>
            <w:r w:rsidRPr="007E0047">
              <w:rPr>
                <w:bCs/>
              </w:rPr>
              <w:t>Up to 256QAM</w:t>
            </w:r>
          </w:p>
        </w:tc>
        <w:tc>
          <w:tcPr>
            <w:tcW w:w="2600" w:type="dxa"/>
          </w:tcPr>
          <w:p w14:paraId="5E4A5D00" w14:textId="77777777" w:rsidR="00ED6992" w:rsidRPr="007E0047" w:rsidRDefault="00ED6992" w:rsidP="00AD0009">
            <w:pPr>
              <w:spacing w:after="0"/>
              <w:rPr>
                <w:bCs/>
              </w:rPr>
            </w:pPr>
            <w:r w:rsidRPr="007E0047">
              <w:rPr>
                <w:bCs/>
              </w:rPr>
              <w:t>Up to 256QAM</w:t>
            </w:r>
          </w:p>
        </w:tc>
      </w:tr>
      <w:tr w:rsidR="00ED6992" w:rsidRPr="00184D04" w14:paraId="076ADBF9" w14:textId="77777777" w:rsidTr="00791E48">
        <w:trPr>
          <w:trHeight w:val="389"/>
        </w:trPr>
        <w:tc>
          <w:tcPr>
            <w:tcW w:w="2431" w:type="dxa"/>
          </w:tcPr>
          <w:p w14:paraId="6E2F0D11" w14:textId="749DBE3A" w:rsidR="00ED6992" w:rsidRPr="00184D04" w:rsidRDefault="00ED6992" w:rsidP="00AD0009">
            <w:pPr>
              <w:spacing w:after="0"/>
              <w:rPr>
                <w:b/>
                <w:bCs/>
              </w:rPr>
            </w:pPr>
            <w:r w:rsidRPr="00ED6992">
              <w:rPr>
                <w:b/>
                <w:bCs/>
              </w:rPr>
              <w:t>Guard band ratio on simulation bandwidth</w:t>
            </w:r>
          </w:p>
        </w:tc>
        <w:tc>
          <w:tcPr>
            <w:tcW w:w="2653" w:type="dxa"/>
          </w:tcPr>
          <w:p w14:paraId="7C278309" w14:textId="77777777" w:rsidR="00ED6992" w:rsidRDefault="00ED6992" w:rsidP="00AD0009">
            <w:pPr>
              <w:spacing w:after="0"/>
            </w:pPr>
            <w:r>
              <w:t>TDD: 2.08% (272 RB for 30kHz SCS and  100 MHz bandwidth)</w:t>
            </w:r>
          </w:p>
          <w:p w14:paraId="1E1526E2" w14:textId="7E318BCE" w:rsidR="00ED6992" w:rsidRPr="007E0047" w:rsidRDefault="00ED6992" w:rsidP="00AD0009">
            <w:pPr>
              <w:spacing w:after="0"/>
              <w:rPr>
                <w:bCs/>
              </w:rPr>
            </w:pPr>
          </w:p>
        </w:tc>
        <w:tc>
          <w:tcPr>
            <w:tcW w:w="2708" w:type="dxa"/>
          </w:tcPr>
          <w:p w14:paraId="2C81808C" w14:textId="687EFA10" w:rsidR="00ED6992" w:rsidRPr="007E0047" w:rsidRDefault="00ED6992" w:rsidP="00AD0009">
            <w:pPr>
              <w:spacing w:after="0"/>
              <w:rPr>
                <w:bCs/>
              </w:rPr>
            </w:pPr>
            <w:r>
              <w:t>FDD: 6.4% (104RB for 15kHz SCS and 20 MHz BW)</w:t>
            </w:r>
          </w:p>
        </w:tc>
        <w:tc>
          <w:tcPr>
            <w:tcW w:w="2600" w:type="dxa"/>
          </w:tcPr>
          <w:p w14:paraId="7F2D4988" w14:textId="0EB63023" w:rsidR="00ED6992" w:rsidRPr="007E0047" w:rsidRDefault="00285125" w:rsidP="00AD0009">
            <w:pPr>
              <w:spacing w:after="0"/>
              <w:rPr>
                <w:bCs/>
              </w:rPr>
            </w:pPr>
            <w:r>
              <w:rPr>
                <w:bCs/>
              </w:rPr>
              <w:t>FFS</w:t>
            </w:r>
          </w:p>
        </w:tc>
      </w:tr>
      <w:tr w:rsidR="00ED6992" w:rsidRPr="00184D04" w14:paraId="5ABBC851" w14:textId="77777777" w:rsidTr="00791E48">
        <w:trPr>
          <w:trHeight w:val="389"/>
        </w:trPr>
        <w:tc>
          <w:tcPr>
            <w:tcW w:w="2431" w:type="dxa"/>
          </w:tcPr>
          <w:p w14:paraId="2A44D654" w14:textId="77777777" w:rsidR="00ED6992" w:rsidRPr="00184D04" w:rsidRDefault="00ED6992" w:rsidP="00AD0009">
            <w:pPr>
              <w:spacing w:after="0"/>
              <w:rPr>
                <w:b/>
                <w:bCs/>
              </w:rPr>
            </w:pPr>
            <w:r w:rsidRPr="00184D04">
              <w:rPr>
                <w:b/>
                <w:bCs/>
              </w:rPr>
              <w:t>Channel estimation</w:t>
            </w:r>
          </w:p>
        </w:tc>
        <w:tc>
          <w:tcPr>
            <w:tcW w:w="2653" w:type="dxa"/>
          </w:tcPr>
          <w:p w14:paraId="2DDF2750" w14:textId="274E9E22" w:rsidR="00ED6992" w:rsidRPr="00657248" w:rsidRDefault="00C422D5" w:rsidP="00AD0009">
            <w:pPr>
              <w:spacing w:after="0"/>
              <w:rPr>
                <w:bCs/>
                <w:highlight w:val="yellow"/>
              </w:rPr>
            </w:pPr>
            <w:r w:rsidRPr="00657248">
              <w:rPr>
                <w:bCs/>
              </w:rPr>
              <w:t>Ideal</w:t>
            </w:r>
          </w:p>
        </w:tc>
        <w:tc>
          <w:tcPr>
            <w:tcW w:w="2708" w:type="dxa"/>
          </w:tcPr>
          <w:p w14:paraId="64F3F6E3" w14:textId="6AC49A26" w:rsidR="00ED6992" w:rsidRPr="00E934BA" w:rsidRDefault="00C422D5" w:rsidP="00AD0009">
            <w:pPr>
              <w:spacing w:after="0"/>
              <w:rPr>
                <w:bCs/>
                <w:highlight w:val="yellow"/>
              </w:rPr>
            </w:pPr>
            <w:r w:rsidRPr="00E934BA">
              <w:rPr>
                <w:bCs/>
              </w:rPr>
              <w:t>Ideal</w:t>
            </w:r>
          </w:p>
        </w:tc>
        <w:tc>
          <w:tcPr>
            <w:tcW w:w="2600" w:type="dxa"/>
          </w:tcPr>
          <w:p w14:paraId="7E533F99" w14:textId="12424CBA" w:rsidR="00ED6992" w:rsidRPr="00E934BA" w:rsidRDefault="00C422D5" w:rsidP="00AD0009">
            <w:pPr>
              <w:spacing w:after="0"/>
              <w:rPr>
                <w:bCs/>
                <w:highlight w:val="yellow"/>
              </w:rPr>
            </w:pPr>
            <w:r w:rsidRPr="00E934BA">
              <w:rPr>
                <w:bCs/>
              </w:rPr>
              <w:t>Ideal</w:t>
            </w:r>
          </w:p>
        </w:tc>
      </w:tr>
      <w:tr w:rsidR="00ED6992" w:rsidRPr="00184D04" w14:paraId="30D8D52E" w14:textId="77777777" w:rsidTr="00791E48">
        <w:trPr>
          <w:trHeight w:val="389"/>
        </w:trPr>
        <w:tc>
          <w:tcPr>
            <w:tcW w:w="2431" w:type="dxa"/>
          </w:tcPr>
          <w:p w14:paraId="7100AF74" w14:textId="77777777" w:rsidR="00ED6992" w:rsidRPr="00184D04" w:rsidRDefault="00ED6992" w:rsidP="00AD0009">
            <w:pPr>
              <w:spacing w:after="0"/>
              <w:rPr>
                <w:b/>
                <w:bCs/>
              </w:rPr>
            </w:pPr>
            <w:r w:rsidRPr="00184D04">
              <w:rPr>
                <w:b/>
                <w:bCs/>
              </w:rPr>
              <w:t>HARQ scheme</w:t>
            </w:r>
          </w:p>
        </w:tc>
        <w:tc>
          <w:tcPr>
            <w:tcW w:w="2653" w:type="dxa"/>
          </w:tcPr>
          <w:p w14:paraId="4257E1C9" w14:textId="228311C1" w:rsidR="00ED6992" w:rsidRPr="00657248" w:rsidRDefault="00860711" w:rsidP="00AD0009">
            <w:pPr>
              <w:spacing w:after="0"/>
              <w:rPr>
                <w:bCs/>
              </w:rPr>
            </w:pPr>
            <w:r w:rsidRPr="00657248">
              <w:rPr>
                <w:bCs/>
              </w:rPr>
              <w:t>Ideal</w:t>
            </w:r>
          </w:p>
        </w:tc>
        <w:tc>
          <w:tcPr>
            <w:tcW w:w="2708" w:type="dxa"/>
          </w:tcPr>
          <w:p w14:paraId="407DC48B" w14:textId="48F305D9" w:rsidR="00ED6992" w:rsidRPr="00657248" w:rsidRDefault="00860711" w:rsidP="00AD0009">
            <w:pPr>
              <w:spacing w:after="0"/>
              <w:rPr>
                <w:bCs/>
              </w:rPr>
            </w:pPr>
            <w:r w:rsidRPr="00657248">
              <w:rPr>
                <w:bCs/>
              </w:rPr>
              <w:t>Ideal</w:t>
            </w:r>
          </w:p>
        </w:tc>
        <w:tc>
          <w:tcPr>
            <w:tcW w:w="2600" w:type="dxa"/>
          </w:tcPr>
          <w:p w14:paraId="33E9F13F" w14:textId="07B8F38F" w:rsidR="00ED6992" w:rsidRPr="00657248" w:rsidRDefault="00860711" w:rsidP="00AD0009">
            <w:pPr>
              <w:spacing w:after="0"/>
              <w:rPr>
                <w:bCs/>
              </w:rPr>
            </w:pPr>
            <w:r w:rsidRPr="00657248">
              <w:rPr>
                <w:bCs/>
              </w:rPr>
              <w:t>Ideal</w:t>
            </w:r>
          </w:p>
        </w:tc>
      </w:tr>
      <w:tr w:rsidR="00ED6992" w:rsidRPr="00184D04" w14:paraId="115F6162" w14:textId="77777777" w:rsidTr="00791E48">
        <w:trPr>
          <w:trHeight w:val="389"/>
        </w:trPr>
        <w:tc>
          <w:tcPr>
            <w:tcW w:w="2431" w:type="dxa"/>
          </w:tcPr>
          <w:p w14:paraId="097710A5" w14:textId="473BBBBC" w:rsidR="00ED6992" w:rsidRPr="00184D04" w:rsidRDefault="00ED6992" w:rsidP="00AD0009">
            <w:pPr>
              <w:spacing w:after="0"/>
              <w:rPr>
                <w:b/>
                <w:bCs/>
              </w:rPr>
            </w:pPr>
            <w:r w:rsidRPr="00184D04">
              <w:rPr>
                <w:b/>
                <w:bCs/>
              </w:rPr>
              <w:t xml:space="preserve">Max HARQ </w:t>
            </w:r>
            <w:r w:rsidR="006102DF">
              <w:rPr>
                <w:b/>
                <w:bCs/>
              </w:rPr>
              <w:t>re</w:t>
            </w:r>
            <w:r w:rsidRPr="00184D04">
              <w:rPr>
                <w:b/>
                <w:bCs/>
              </w:rPr>
              <w:t>transmission</w:t>
            </w:r>
          </w:p>
        </w:tc>
        <w:tc>
          <w:tcPr>
            <w:tcW w:w="2653" w:type="dxa"/>
          </w:tcPr>
          <w:p w14:paraId="37C62FA2" w14:textId="77777777" w:rsidR="00ED6992" w:rsidRPr="006102DF" w:rsidRDefault="00ED6992" w:rsidP="00AD0009">
            <w:pPr>
              <w:spacing w:after="0"/>
              <w:rPr>
                <w:bCs/>
              </w:rPr>
            </w:pPr>
            <w:r w:rsidRPr="006102DF">
              <w:rPr>
                <w:bCs/>
              </w:rPr>
              <w:t>3</w:t>
            </w:r>
          </w:p>
        </w:tc>
        <w:tc>
          <w:tcPr>
            <w:tcW w:w="2708" w:type="dxa"/>
          </w:tcPr>
          <w:p w14:paraId="491E1B57" w14:textId="77777777" w:rsidR="00ED6992" w:rsidRPr="006102DF" w:rsidRDefault="00ED6992" w:rsidP="00AD0009">
            <w:pPr>
              <w:spacing w:after="0"/>
              <w:rPr>
                <w:bCs/>
              </w:rPr>
            </w:pPr>
            <w:r w:rsidRPr="006102DF">
              <w:rPr>
                <w:bCs/>
              </w:rPr>
              <w:t>3</w:t>
            </w:r>
          </w:p>
        </w:tc>
        <w:tc>
          <w:tcPr>
            <w:tcW w:w="2600" w:type="dxa"/>
          </w:tcPr>
          <w:p w14:paraId="230BA901" w14:textId="77777777" w:rsidR="00ED6992" w:rsidRPr="006102DF" w:rsidRDefault="00ED6992" w:rsidP="00AD0009">
            <w:pPr>
              <w:spacing w:after="0"/>
              <w:rPr>
                <w:bCs/>
              </w:rPr>
            </w:pPr>
            <w:r w:rsidRPr="006102DF">
              <w:rPr>
                <w:bCs/>
              </w:rPr>
              <w:t>3</w:t>
            </w:r>
          </w:p>
        </w:tc>
      </w:tr>
      <w:tr w:rsidR="00ED6992" w:rsidRPr="00184D04" w14:paraId="11FA61CA" w14:textId="77777777" w:rsidTr="00791E48">
        <w:trPr>
          <w:trHeight w:val="389"/>
        </w:trPr>
        <w:tc>
          <w:tcPr>
            <w:tcW w:w="2431" w:type="dxa"/>
          </w:tcPr>
          <w:p w14:paraId="1327B429" w14:textId="77777777" w:rsidR="00ED6992" w:rsidRPr="00184D04" w:rsidRDefault="00ED6992" w:rsidP="00AD0009">
            <w:pPr>
              <w:spacing w:after="0"/>
              <w:rPr>
                <w:b/>
                <w:bCs/>
              </w:rPr>
            </w:pPr>
            <w:r w:rsidRPr="00184D04">
              <w:rPr>
                <w:b/>
                <w:bCs/>
              </w:rPr>
              <w:t>Target BLER</w:t>
            </w:r>
          </w:p>
        </w:tc>
        <w:tc>
          <w:tcPr>
            <w:tcW w:w="2653" w:type="dxa"/>
          </w:tcPr>
          <w:p w14:paraId="75374E46" w14:textId="602F4928" w:rsidR="00ED6992" w:rsidRPr="000768DF" w:rsidRDefault="000768DF" w:rsidP="00AD0009">
            <w:pPr>
              <w:spacing w:after="0"/>
              <w:rPr>
                <w:bCs/>
              </w:rPr>
            </w:pPr>
            <w:r w:rsidRPr="000768DF">
              <w:rPr>
                <w:bCs/>
              </w:rPr>
              <w:t>2</w:t>
            </w:r>
            <w:r w:rsidR="00ED6992" w:rsidRPr="000768DF">
              <w:rPr>
                <w:bCs/>
              </w:rPr>
              <w:t>0% of first transmission</w:t>
            </w:r>
          </w:p>
        </w:tc>
        <w:tc>
          <w:tcPr>
            <w:tcW w:w="2708" w:type="dxa"/>
          </w:tcPr>
          <w:p w14:paraId="65C2DB46" w14:textId="260DE8E3" w:rsidR="00ED6992" w:rsidRPr="000768DF" w:rsidRDefault="000768DF" w:rsidP="00AD0009">
            <w:pPr>
              <w:spacing w:after="0"/>
              <w:rPr>
                <w:bCs/>
              </w:rPr>
            </w:pPr>
            <w:r w:rsidRPr="000768DF">
              <w:rPr>
                <w:bCs/>
              </w:rPr>
              <w:t>2</w:t>
            </w:r>
            <w:r w:rsidR="00ED6992" w:rsidRPr="000768DF">
              <w:rPr>
                <w:bCs/>
              </w:rPr>
              <w:t>0% of first transmission</w:t>
            </w:r>
          </w:p>
        </w:tc>
        <w:tc>
          <w:tcPr>
            <w:tcW w:w="2600" w:type="dxa"/>
          </w:tcPr>
          <w:p w14:paraId="7F62F267" w14:textId="2A946F0C" w:rsidR="00ED6992" w:rsidRPr="000768DF" w:rsidRDefault="000768DF" w:rsidP="00AD0009">
            <w:pPr>
              <w:spacing w:after="0"/>
              <w:rPr>
                <w:bCs/>
              </w:rPr>
            </w:pPr>
            <w:r w:rsidRPr="000768DF">
              <w:rPr>
                <w:bCs/>
              </w:rPr>
              <w:t>2</w:t>
            </w:r>
            <w:r w:rsidR="00ED6992" w:rsidRPr="000768DF">
              <w:rPr>
                <w:bCs/>
              </w:rPr>
              <w:t>0% of first transmission</w:t>
            </w:r>
          </w:p>
        </w:tc>
      </w:tr>
      <w:tr w:rsidR="00ED6992" w:rsidRPr="00184D04" w14:paraId="788E2E01" w14:textId="77777777" w:rsidTr="00791E48">
        <w:trPr>
          <w:trHeight w:val="389"/>
        </w:trPr>
        <w:tc>
          <w:tcPr>
            <w:tcW w:w="2431" w:type="dxa"/>
          </w:tcPr>
          <w:p w14:paraId="4D864C56" w14:textId="77777777" w:rsidR="00ED6992" w:rsidRPr="00184D04" w:rsidRDefault="00ED6992" w:rsidP="00AD0009">
            <w:pPr>
              <w:spacing w:after="0"/>
              <w:rPr>
                <w:b/>
                <w:bCs/>
              </w:rPr>
            </w:pPr>
            <w:r w:rsidRPr="00184D04">
              <w:rPr>
                <w:b/>
                <w:bCs/>
              </w:rPr>
              <w:t>Power control parameters</w:t>
            </w:r>
          </w:p>
        </w:tc>
        <w:tc>
          <w:tcPr>
            <w:tcW w:w="2653" w:type="dxa"/>
          </w:tcPr>
          <w:p w14:paraId="342B63CC" w14:textId="77777777" w:rsidR="00ED6992" w:rsidRPr="00184D04" w:rsidRDefault="00ED6992" w:rsidP="00AD0009">
            <w:pPr>
              <w:spacing w:after="0"/>
              <w:rPr>
                <w:bCs/>
              </w:rPr>
            </w:pPr>
            <w:r w:rsidRPr="00184D04">
              <w:rPr>
                <w:bCs/>
              </w:rPr>
              <w:t>Open loop, Alpha=1, P0=-106 dBm</w:t>
            </w:r>
          </w:p>
        </w:tc>
        <w:tc>
          <w:tcPr>
            <w:tcW w:w="2708" w:type="dxa"/>
          </w:tcPr>
          <w:p w14:paraId="7FA059CE" w14:textId="77777777" w:rsidR="00ED6992" w:rsidRPr="00184D04" w:rsidRDefault="00ED6992" w:rsidP="00AD0009">
            <w:pPr>
              <w:spacing w:after="0"/>
              <w:rPr>
                <w:bCs/>
              </w:rPr>
            </w:pPr>
            <w:r w:rsidRPr="00184D04">
              <w:rPr>
                <w:bCs/>
              </w:rPr>
              <w:t>Open loop, Alpha=1, P0=-106 dBm</w:t>
            </w:r>
          </w:p>
        </w:tc>
        <w:tc>
          <w:tcPr>
            <w:tcW w:w="2600" w:type="dxa"/>
          </w:tcPr>
          <w:p w14:paraId="45A225BA" w14:textId="77777777" w:rsidR="00ED6992" w:rsidRPr="00184D04" w:rsidRDefault="00ED6992" w:rsidP="00AD0009">
            <w:pPr>
              <w:spacing w:after="0"/>
              <w:rPr>
                <w:bCs/>
              </w:rPr>
            </w:pPr>
            <w:r w:rsidRPr="00184D04">
              <w:rPr>
                <w:bCs/>
              </w:rPr>
              <w:t>Open loop, Alpha=1, P0=-106 dBm</w:t>
            </w:r>
          </w:p>
        </w:tc>
      </w:tr>
      <w:tr w:rsidR="00ED6992" w:rsidRPr="00184D04" w14:paraId="77F94C56" w14:textId="77777777" w:rsidTr="00791E48">
        <w:trPr>
          <w:trHeight w:val="389"/>
        </w:trPr>
        <w:tc>
          <w:tcPr>
            <w:tcW w:w="2431" w:type="dxa"/>
          </w:tcPr>
          <w:p w14:paraId="0187C99D" w14:textId="77777777" w:rsidR="00ED6992" w:rsidRPr="00184D04" w:rsidRDefault="00ED6992" w:rsidP="00AD0009">
            <w:pPr>
              <w:spacing w:after="0"/>
              <w:rPr>
                <w:b/>
                <w:bCs/>
              </w:rPr>
            </w:pPr>
            <w:r w:rsidRPr="00184D04">
              <w:rPr>
                <w:b/>
                <w:bCs/>
              </w:rPr>
              <w:t>Scheduling algorithm</w:t>
            </w:r>
          </w:p>
        </w:tc>
        <w:tc>
          <w:tcPr>
            <w:tcW w:w="2653" w:type="dxa"/>
          </w:tcPr>
          <w:p w14:paraId="514E3937" w14:textId="216FB8E0" w:rsidR="00ED6992" w:rsidRPr="00184D04" w:rsidRDefault="00ED6992" w:rsidP="00AD0009">
            <w:pPr>
              <w:spacing w:after="0"/>
              <w:rPr>
                <w:bCs/>
              </w:rPr>
            </w:pPr>
            <w:r>
              <w:rPr>
                <w:bCs/>
              </w:rPr>
              <w:t>PF</w:t>
            </w:r>
          </w:p>
        </w:tc>
        <w:tc>
          <w:tcPr>
            <w:tcW w:w="2708" w:type="dxa"/>
          </w:tcPr>
          <w:p w14:paraId="40F5E120" w14:textId="5EF98DF7" w:rsidR="00ED6992" w:rsidRPr="00184D04" w:rsidRDefault="00ED6992" w:rsidP="00AD0009">
            <w:pPr>
              <w:spacing w:after="0"/>
              <w:rPr>
                <w:bCs/>
              </w:rPr>
            </w:pPr>
            <w:r>
              <w:rPr>
                <w:bCs/>
              </w:rPr>
              <w:t>PF</w:t>
            </w:r>
          </w:p>
        </w:tc>
        <w:tc>
          <w:tcPr>
            <w:tcW w:w="2600" w:type="dxa"/>
          </w:tcPr>
          <w:p w14:paraId="33CA6E61" w14:textId="68CB4608" w:rsidR="00ED6992" w:rsidRPr="00184D04" w:rsidRDefault="00ED6992" w:rsidP="00AD0009">
            <w:pPr>
              <w:spacing w:after="0"/>
              <w:rPr>
                <w:bCs/>
              </w:rPr>
            </w:pPr>
            <w:r>
              <w:rPr>
                <w:bCs/>
              </w:rPr>
              <w:t>PF</w:t>
            </w:r>
          </w:p>
        </w:tc>
      </w:tr>
      <w:tr w:rsidR="00ED6992" w:rsidRPr="00184D04" w14:paraId="184DAE6E" w14:textId="77777777" w:rsidTr="00791E48">
        <w:trPr>
          <w:trHeight w:val="389"/>
        </w:trPr>
        <w:tc>
          <w:tcPr>
            <w:tcW w:w="2431" w:type="dxa"/>
          </w:tcPr>
          <w:p w14:paraId="31F27BED" w14:textId="77777777" w:rsidR="00ED6992" w:rsidRPr="00184D04" w:rsidRDefault="00ED6992" w:rsidP="00AD0009">
            <w:pPr>
              <w:spacing w:after="0"/>
              <w:rPr>
                <w:b/>
                <w:bCs/>
              </w:rPr>
            </w:pPr>
            <w:r>
              <w:rPr>
                <w:b/>
                <w:bCs/>
              </w:rPr>
              <w:t>Cell selection algorithm</w:t>
            </w:r>
          </w:p>
        </w:tc>
        <w:tc>
          <w:tcPr>
            <w:tcW w:w="2653" w:type="dxa"/>
          </w:tcPr>
          <w:p w14:paraId="3E88F02A" w14:textId="77777777" w:rsidR="00ED6992" w:rsidRPr="00184D04" w:rsidRDefault="00ED6992" w:rsidP="00AD0009">
            <w:pPr>
              <w:spacing w:after="0"/>
              <w:rPr>
                <w:bCs/>
              </w:rPr>
            </w:pPr>
            <w:r>
              <w:rPr>
                <w:rStyle w:val="normaltextrun"/>
                <w:color w:val="000000"/>
                <w:shd w:val="clear" w:color="auto" w:fill="FFFFFF"/>
              </w:rPr>
              <w:t>RSRP Slow Fading</w:t>
            </w:r>
            <w:r>
              <w:rPr>
                <w:rStyle w:val="eop"/>
                <w:color w:val="000000"/>
                <w:shd w:val="clear" w:color="auto" w:fill="FFFFFF"/>
              </w:rPr>
              <w:t> </w:t>
            </w:r>
          </w:p>
        </w:tc>
        <w:tc>
          <w:tcPr>
            <w:tcW w:w="2708" w:type="dxa"/>
          </w:tcPr>
          <w:p w14:paraId="26725686" w14:textId="77777777" w:rsidR="00ED6992" w:rsidRPr="00184D04" w:rsidRDefault="00ED6992" w:rsidP="00AD0009">
            <w:pPr>
              <w:spacing w:after="0"/>
              <w:rPr>
                <w:bCs/>
              </w:rPr>
            </w:pPr>
            <w:r>
              <w:rPr>
                <w:rStyle w:val="normaltextrun"/>
                <w:color w:val="000000"/>
                <w:shd w:val="clear" w:color="auto" w:fill="FFFFFF"/>
              </w:rPr>
              <w:t>RSRP Slow Fading</w:t>
            </w:r>
            <w:r>
              <w:rPr>
                <w:rStyle w:val="eop"/>
                <w:color w:val="000000"/>
                <w:shd w:val="clear" w:color="auto" w:fill="FFFFFF"/>
              </w:rPr>
              <w:t> </w:t>
            </w:r>
          </w:p>
        </w:tc>
        <w:tc>
          <w:tcPr>
            <w:tcW w:w="2600" w:type="dxa"/>
          </w:tcPr>
          <w:p w14:paraId="0B6E0F4D" w14:textId="77777777" w:rsidR="00ED6992" w:rsidRPr="00184D04" w:rsidRDefault="00ED6992" w:rsidP="00AD0009">
            <w:pPr>
              <w:spacing w:after="0"/>
              <w:rPr>
                <w:bCs/>
              </w:rPr>
            </w:pPr>
            <w:r>
              <w:rPr>
                <w:rStyle w:val="normaltextrun"/>
                <w:color w:val="000000"/>
                <w:shd w:val="clear" w:color="auto" w:fill="FFFFFF"/>
              </w:rPr>
              <w:t>RSRP Slow Fading</w:t>
            </w:r>
            <w:r>
              <w:rPr>
                <w:rStyle w:val="eop"/>
                <w:color w:val="000000"/>
                <w:shd w:val="clear" w:color="auto" w:fill="FFFFFF"/>
              </w:rPr>
              <w:t> </w:t>
            </w:r>
          </w:p>
        </w:tc>
      </w:tr>
      <w:tr w:rsidR="00ED6992" w:rsidRPr="00184D04" w14:paraId="45CA88ED" w14:textId="77777777" w:rsidTr="00791E48">
        <w:trPr>
          <w:trHeight w:val="389"/>
        </w:trPr>
        <w:tc>
          <w:tcPr>
            <w:tcW w:w="2431" w:type="dxa"/>
          </w:tcPr>
          <w:p w14:paraId="772960F0" w14:textId="77777777" w:rsidR="00ED6992" w:rsidRPr="00184D04" w:rsidRDefault="00ED6992" w:rsidP="00AD0009">
            <w:pPr>
              <w:spacing w:after="0"/>
              <w:rPr>
                <w:b/>
                <w:bCs/>
              </w:rPr>
            </w:pPr>
            <w:r w:rsidRPr="00184D04">
              <w:rPr>
                <w:b/>
                <w:bCs/>
              </w:rPr>
              <w:lastRenderedPageBreak/>
              <w:t>CSI acquisition</w:t>
            </w:r>
          </w:p>
        </w:tc>
        <w:tc>
          <w:tcPr>
            <w:tcW w:w="2653" w:type="dxa"/>
          </w:tcPr>
          <w:p w14:paraId="0978D31F" w14:textId="77777777" w:rsidR="00ED6992" w:rsidRPr="006426ED" w:rsidRDefault="00ED6992" w:rsidP="00AD0009">
            <w:pPr>
              <w:spacing w:after="0"/>
              <w:rPr>
                <w:bCs/>
              </w:rPr>
            </w:pPr>
            <w:r w:rsidRPr="006426ED">
              <w:rPr>
                <w:bCs/>
              </w:rPr>
              <w:t xml:space="preserve">Periodic, CQI on </w:t>
            </w:r>
            <w:r w:rsidRPr="006426ED">
              <w:t>2 ms period</w:t>
            </w:r>
          </w:p>
        </w:tc>
        <w:tc>
          <w:tcPr>
            <w:tcW w:w="2708" w:type="dxa"/>
          </w:tcPr>
          <w:p w14:paraId="7B481085" w14:textId="77777777" w:rsidR="00ED6992" w:rsidRPr="006426ED" w:rsidRDefault="00ED6992" w:rsidP="00AD0009">
            <w:pPr>
              <w:spacing w:after="0"/>
              <w:rPr>
                <w:bCs/>
              </w:rPr>
            </w:pPr>
            <w:r w:rsidRPr="006426ED">
              <w:rPr>
                <w:bCs/>
              </w:rPr>
              <w:t xml:space="preserve">Periodic, CQI on </w:t>
            </w:r>
            <w:r w:rsidRPr="006426ED">
              <w:t>2 ms period</w:t>
            </w:r>
          </w:p>
        </w:tc>
        <w:tc>
          <w:tcPr>
            <w:tcW w:w="2600" w:type="dxa"/>
          </w:tcPr>
          <w:p w14:paraId="16AEAA5E" w14:textId="77777777" w:rsidR="00ED6992" w:rsidRPr="006426ED" w:rsidRDefault="00ED6992" w:rsidP="00AD0009">
            <w:pPr>
              <w:spacing w:after="0"/>
              <w:rPr>
                <w:bCs/>
              </w:rPr>
            </w:pPr>
            <w:r w:rsidRPr="006426ED">
              <w:rPr>
                <w:bCs/>
              </w:rPr>
              <w:t xml:space="preserve">Periodic, CQI on </w:t>
            </w:r>
            <w:r w:rsidRPr="006426ED">
              <w:t>2 ms period</w:t>
            </w:r>
          </w:p>
        </w:tc>
      </w:tr>
      <w:tr w:rsidR="00ED6992" w:rsidRPr="00184D04" w14:paraId="756A696F" w14:textId="77777777" w:rsidTr="00BD4B89">
        <w:trPr>
          <w:trHeight w:val="389"/>
        </w:trPr>
        <w:tc>
          <w:tcPr>
            <w:tcW w:w="10392" w:type="dxa"/>
            <w:gridSpan w:val="4"/>
            <w:shd w:val="clear" w:color="auto" w:fill="F2F2F2" w:themeFill="background1" w:themeFillShade="F2"/>
          </w:tcPr>
          <w:p w14:paraId="05F3CF75" w14:textId="79FF9C0E" w:rsidR="00ED6992" w:rsidRPr="00184D04" w:rsidRDefault="00ED6992" w:rsidP="00ED6992">
            <w:pPr>
              <w:jc w:val="center"/>
              <w:rPr>
                <w:bCs/>
              </w:rPr>
            </w:pPr>
            <w:r w:rsidRPr="001E0AFA">
              <w:rPr>
                <w:b/>
              </w:rPr>
              <w:t xml:space="preserve">Common </w:t>
            </w:r>
            <w:r w:rsidR="00382F93">
              <w:rPr>
                <w:b/>
              </w:rPr>
              <w:t>Reference Signal (</w:t>
            </w:r>
            <w:r w:rsidRPr="001E0AFA">
              <w:rPr>
                <w:b/>
              </w:rPr>
              <w:t>RS</w:t>
            </w:r>
            <w:r w:rsidR="00382F93">
              <w:rPr>
                <w:b/>
              </w:rPr>
              <w:t>)</w:t>
            </w:r>
            <w:r w:rsidR="00DE6132">
              <w:rPr>
                <w:b/>
              </w:rPr>
              <w:t xml:space="preserve"> configuration</w:t>
            </w:r>
          </w:p>
        </w:tc>
      </w:tr>
      <w:tr w:rsidR="00ED6992" w:rsidRPr="00184D04" w14:paraId="7675700A" w14:textId="77777777" w:rsidTr="00791E48">
        <w:trPr>
          <w:trHeight w:val="389"/>
        </w:trPr>
        <w:tc>
          <w:tcPr>
            <w:tcW w:w="2431" w:type="dxa"/>
          </w:tcPr>
          <w:p w14:paraId="0E5BAE6E" w14:textId="77777777" w:rsidR="00ED6992" w:rsidRPr="00184D04" w:rsidRDefault="00ED6992" w:rsidP="00AD0009">
            <w:pPr>
              <w:spacing w:after="0"/>
              <w:rPr>
                <w:b/>
                <w:bCs/>
              </w:rPr>
            </w:pPr>
            <w:r>
              <w:rPr>
                <w:b/>
                <w:bCs/>
              </w:rPr>
              <w:t>SSB periodicity</w:t>
            </w:r>
          </w:p>
        </w:tc>
        <w:tc>
          <w:tcPr>
            <w:tcW w:w="2653" w:type="dxa"/>
          </w:tcPr>
          <w:p w14:paraId="6E3F6309" w14:textId="77777777" w:rsidR="00ED6992" w:rsidRPr="00184D04" w:rsidRDefault="00ED6992" w:rsidP="00AD0009">
            <w:pPr>
              <w:spacing w:after="0"/>
              <w:rPr>
                <w:bCs/>
              </w:rPr>
            </w:pPr>
            <w:r>
              <w:rPr>
                <w:bCs/>
              </w:rPr>
              <w:t>20 ms</w:t>
            </w:r>
          </w:p>
        </w:tc>
        <w:tc>
          <w:tcPr>
            <w:tcW w:w="2708" w:type="dxa"/>
          </w:tcPr>
          <w:p w14:paraId="10C74F80" w14:textId="77777777" w:rsidR="00ED6992" w:rsidRPr="00184D04" w:rsidRDefault="00ED6992" w:rsidP="00AD0009">
            <w:pPr>
              <w:spacing w:after="0"/>
              <w:rPr>
                <w:bCs/>
              </w:rPr>
            </w:pPr>
          </w:p>
        </w:tc>
        <w:tc>
          <w:tcPr>
            <w:tcW w:w="2600" w:type="dxa"/>
          </w:tcPr>
          <w:p w14:paraId="4941A576" w14:textId="77777777" w:rsidR="00ED6992" w:rsidRPr="00184D04" w:rsidRDefault="00ED6992" w:rsidP="00AD0009">
            <w:pPr>
              <w:spacing w:after="0"/>
              <w:rPr>
                <w:bCs/>
              </w:rPr>
            </w:pPr>
          </w:p>
        </w:tc>
      </w:tr>
      <w:tr w:rsidR="0087283B" w:rsidRPr="00184D04" w14:paraId="2B7787D0" w14:textId="77777777" w:rsidTr="00791E48">
        <w:trPr>
          <w:trHeight w:val="389"/>
        </w:trPr>
        <w:tc>
          <w:tcPr>
            <w:tcW w:w="2431" w:type="dxa"/>
          </w:tcPr>
          <w:p w14:paraId="3D806663" w14:textId="7945184F" w:rsidR="0087283B" w:rsidRPr="0087283B" w:rsidRDefault="00A16DBF" w:rsidP="00AD0009">
            <w:pPr>
              <w:spacing w:after="0"/>
              <w:rPr>
                <w:b/>
                <w:bCs/>
                <w:highlight w:val="magenta"/>
              </w:rPr>
            </w:pPr>
            <w:r w:rsidRPr="00B26AD1">
              <w:rPr>
                <w:b/>
                <w:bCs/>
              </w:rPr>
              <w:t xml:space="preserve">SS blocks per SSB </w:t>
            </w:r>
            <w:r w:rsidR="00DD1451">
              <w:rPr>
                <w:b/>
                <w:bCs/>
              </w:rPr>
              <w:t>burst</w:t>
            </w:r>
          </w:p>
        </w:tc>
        <w:tc>
          <w:tcPr>
            <w:tcW w:w="2653" w:type="dxa"/>
          </w:tcPr>
          <w:p w14:paraId="01E4B7F7" w14:textId="18210E0D" w:rsidR="0096167B" w:rsidRPr="009C59CA" w:rsidRDefault="0096167B" w:rsidP="00AD0009">
            <w:pPr>
              <w:spacing w:after="0"/>
            </w:pPr>
            <w:r w:rsidRPr="009C59CA">
              <w:rPr>
                <w:lang w:eastAsia="zh-CN"/>
              </w:rPr>
              <w:t xml:space="preserve">8 for </w:t>
            </w:r>
            <w:r w:rsidR="00050E2D" w:rsidRPr="009C59CA">
              <w:rPr>
                <w:lang w:eastAsia="zh-CN"/>
              </w:rPr>
              <w:t>3 GHz &lt; FR1 &lt;</w:t>
            </w:r>
            <w:r w:rsidR="00235534" w:rsidRPr="009C59CA">
              <w:rPr>
                <w:lang w:eastAsia="zh-CN"/>
              </w:rPr>
              <w:t>=</w:t>
            </w:r>
            <w:r w:rsidR="00050E2D" w:rsidRPr="009C59CA">
              <w:rPr>
                <w:lang w:eastAsia="zh-CN"/>
              </w:rPr>
              <w:t xml:space="preserve"> 6 GHz</w:t>
            </w:r>
          </w:p>
        </w:tc>
        <w:tc>
          <w:tcPr>
            <w:tcW w:w="2708" w:type="dxa"/>
          </w:tcPr>
          <w:p w14:paraId="3E722398" w14:textId="4724DA2B" w:rsidR="0087283B" w:rsidRPr="009C59CA" w:rsidRDefault="00235534" w:rsidP="00AD0009">
            <w:pPr>
              <w:spacing w:after="0"/>
            </w:pPr>
            <w:r w:rsidRPr="009C59CA">
              <w:rPr>
                <w:lang w:eastAsia="zh-CN"/>
              </w:rPr>
              <w:t>8 for 3 GHz &lt; FR1 &lt; =6 GHz</w:t>
            </w:r>
          </w:p>
        </w:tc>
        <w:tc>
          <w:tcPr>
            <w:tcW w:w="2600" w:type="dxa"/>
          </w:tcPr>
          <w:p w14:paraId="3BCC6626" w14:textId="7A7613C2" w:rsidR="0087283B" w:rsidRPr="009C59CA" w:rsidRDefault="00050E2D" w:rsidP="00AD0009">
            <w:pPr>
              <w:spacing w:after="0"/>
            </w:pPr>
            <w:r w:rsidRPr="009C59CA">
              <w:t>64 for FR2</w:t>
            </w:r>
          </w:p>
        </w:tc>
      </w:tr>
      <w:tr w:rsidR="00ED6992" w:rsidRPr="00184D04" w14:paraId="1F222416" w14:textId="77777777" w:rsidTr="004A794D">
        <w:trPr>
          <w:trHeight w:val="593"/>
        </w:trPr>
        <w:tc>
          <w:tcPr>
            <w:tcW w:w="2431" w:type="dxa"/>
          </w:tcPr>
          <w:p w14:paraId="1258171D" w14:textId="77777777" w:rsidR="00ED6992" w:rsidRPr="00184D04" w:rsidRDefault="00ED6992" w:rsidP="00AD0009">
            <w:pPr>
              <w:spacing w:after="0"/>
              <w:rPr>
                <w:b/>
                <w:bCs/>
              </w:rPr>
            </w:pPr>
            <w:r>
              <w:rPr>
                <w:b/>
                <w:bCs/>
              </w:rPr>
              <w:t>SSB time resource</w:t>
            </w:r>
          </w:p>
        </w:tc>
        <w:tc>
          <w:tcPr>
            <w:tcW w:w="2653" w:type="dxa"/>
          </w:tcPr>
          <w:p w14:paraId="104B79DA" w14:textId="77777777" w:rsidR="00ED6992" w:rsidRPr="009B0D6D" w:rsidRDefault="00ED6992" w:rsidP="00AD0009">
            <w:pPr>
              <w:spacing w:after="0"/>
              <w:rPr>
                <w:lang w:eastAsia="zh-CN"/>
              </w:rPr>
            </w:pPr>
            <w:r>
              <w:rPr>
                <w:lang w:eastAsia="zh-CN"/>
              </w:rPr>
              <w:t>2 SSBs per slot</w:t>
            </w:r>
          </w:p>
          <w:p w14:paraId="3A8E61C2" w14:textId="77777777" w:rsidR="00ED6992" w:rsidRPr="00184D04" w:rsidRDefault="00ED6992" w:rsidP="00AD0009">
            <w:pPr>
              <w:spacing w:after="0"/>
              <w:rPr>
                <w:bCs/>
              </w:rPr>
            </w:pPr>
            <w:r>
              <w:rPr>
                <w:rFonts w:hint="eastAsia"/>
                <w:lang w:eastAsia="zh-CN"/>
              </w:rPr>
              <w:t>4</w:t>
            </w:r>
            <w:r>
              <w:rPr>
                <w:lang w:eastAsia="zh-CN"/>
              </w:rPr>
              <w:t xml:space="preserve"> symbols for each SSB</w:t>
            </w:r>
          </w:p>
        </w:tc>
        <w:tc>
          <w:tcPr>
            <w:tcW w:w="2708" w:type="dxa"/>
          </w:tcPr>
          <w:p w14:paraId="034926D9" w14:textId="77777777" w:rsidR="00ED6992" w:rsidRPr="00184D04" w:rsidRDefault="00ED6992" w:rsidP="00AD0009">
            <w:pPr>
              <w:spacing w:after="0"/>
              <w:rPr>
                <w:bCs/>
              </w:rPr>
            </w:pPr>
          </w:p>
        </w:tc>
        <w:tc>
          <w:tcPr>
            <w:tcW w:w="2600" w:type="dxa"/>
          </w:tcPr>
          <w:p w14:paraId="2863FE5E" w14:textId="77777777" w:rsidR="00ED6992" w:rsidRPr="00184D04" w:rsidRDefault="00ED6992" w:rsidP="00AD0009">
            <w:pPr>
              <w:spacing w:after="0"/>
              <w:rPr>
                <w:bCs/>
              </w:rPr>
            </w:pPr>
          </w:p>
        </w:tc>
      </w:tr>
      <w:tr w:rsidR="00ED6992" w:rsidRPr="00184D04" w14:paraId="0853F5C4" w14:textId="77777777" w:rsidTr="00791E48">
        <w:trPr>
          <w:trHeight w:val="389"/>
        </w:trPr>
        <w:tc>
          <w:tcPr>
            <w:tcW w:w="2431" w:type="dxa"/>
          </w:tcPr>
          <w:p w14:paraId="7BCF127E" w14:textId="77777777" w:rsidR="00ED6992" w:rsidRPr="00184D04" w:rsidRDefault="00ED6992" w:rsidP="00AD0009">
            <w:pPr>
              <w:spacing w:after="0"/>
              <w:rPr>
                <w:b/>
                <w:bCs/>
              </w:rPr>
            </w:pPr>
            <w:r>
              <w:rPr>
                <w:b/>
                <w:bCs/>
              </w:rPr>
              <w:t>SSB frequency resource</w:t>
            </w:r>
          </w:p>
        </w:tc>
        <w:tc>
          <w:tcPr>
            <w:tcW w:w="2653" w:type="dxa"/>
          </w:tcPr>
          <w:p w14:paraId="520555F2" w14:textId="77777777" w:rsidR="00ED6992" w:rsidRPr="00184D04" w:rsidRDefault="00ED6992" w:rsidP="00AD0009">
            <w:pPr>
              <w:spacing w:after="0"/>
              <w:rPr>
                <w:bCs/>
              </w:rPr>
            </w:pPr>
            <w:r>
              <w:rPr>
                <w:bCs/>
              </w:rPr>
              <w:t>20 RBs</w:t>
            </w:r>
          </w:p>
        </w:tc>
        <w:tc>
          <w:tcPr>
            <w:tcW w:w="2708" w:type="dxa"/>
          </w:tcPr>
          <w:p w14:paraId="31BF0D97" w14:textId="77777777" w:rsidR="00ED6992" w:rsidRPr="00184D04" w:rsidRDefault="00ED6992" w:rsidP="00AD0009">
            <w:pPr>
              <w:spacing w:after="0"/>
              <w:rPr>
                <w:bCs/>
              </w:rPr>
            </w:pPr>
          </w:p>
        </w:tc>
        <w:tc>
          <w:tcPr>
            <w:tcW w:w="2600" w:type="dxa"/>
          </w:tcPr>
          <w:p w14:paraId="09792A2F" w14:textId="77777777" w:rsidR="00ED6992" w:rsidRPr="00184D04" w:rsidRDefault="00ED6992" w:rsidP="00AD0009">
            <w:pPr>
              <w:spacing w:after="0"/>
              <w:rPr>
                <w:bCs/>
              </w:rPr>
            </w:pPr>
          </w:p>
        </w:tc>
      </w:tr>
      <w:tr w:rsidR="0069553F" w:rsidRPr="00184D04" w14:paraId="75A8B832" w14:textId="77777777" w:rsidTr="00791E48">
        <w:trPr>
          <w:trHeight w:val="389"/>
        </w:trPr>
        <w:tc>
          <w:tcPr>
            <w:tcW w:w="2431" w:type="dxa"/>
          </w:tcPr>
          <w:p w14:paraId="4832DCE9" w14:textId="0FF4C92C" w:rsidR="0069553F" w:rsidRPr="00BF0D2E" w:rsidRDefault="0069553F" w:rsidP="00AD0009">
            <w:pPr>
              <w:spacing w:after="0"/>
              <w:rPr>
                <w:b/>
                <w:lang w:eastAsia="zh-CN"/>
              </w:rPr>
            </w:pPr>
            <w:r>
              <w:rPr>
                <w:b/>
                <w:lang w:eastAsia="zh-CN"/>
              </w:rPr>
              <w:t>Number of SIB1</w:t>
            </w:r>
          </w:p>
        </w:tc>
        <w:tc>
          <w:tcPr>
            <w:tcW w:w="2653" w:type="dxa"/>
          </w:tcPr>
          <w:p w14:paraId="6251A864" w14:textId="0A4E65C4" w:rsidR="0069553F" w:rsidRPr="00F42981" w:rsidRDefault="0069553F" w:rsidP="00AD0009">
            <w:pPr>
              <w:spacing w:after="0"/>
              <w:rPr>
                <w:bCs/>
              </w:rPr>
            </w:pPr>
            <w:r>
              <w:rPr>
                <w:bCs/>
              </w:rPr>
              <w:t>1 SIB1 per SSB</w:t>
            </w:r>
          </w:p>
        </w:tc>
        <w:tc>
          <w:tcPr>
            <w:tcW w:w="2708" w:type="dxa"/>
          </w:tcPr>
          <w:p w14:paraId="71B5E4AF" w14:textId="77777777" w:rsidR="0069553F" w:rsidRPr="00184D04" w:rsidRDefault="0069553F" w:rsidP="00AD0009">
            <w:pPr>
              <w:spacing w:after="0"/>
              <w:rPr>
                <w:bCs/>
              </w:rPr>
            </w:pPr>
          </w:p>
        </w:tc>
        <w:tc>
          <w:tcPr>
            <w:tcW w:w="2600" w:type="dxa"/>
          </w:tcPr>
          <w:p w14:paraId="6A12FE0A" w14:textId="77777777" w:rsidR="0069553F" w:rsidRPr="00184D04" w:rsidRDefault="0069553F" w:rsidP="00AD0009">
            <w:pPr>
              <w:spacing w:after="0"/>
              <w:rPr>
                <w:bCs/>
              </w:rPr>
            </w:pPr>
          </w:p>
        </w:tc>
      </w:tr>
      <w:tr w:rsidR="00ED6992" w:rsidRPr="00184D04" w14:paraId="36D86103" w14:textId="77777777" w:rsidTr="00791E48">
        <w:trPr>
          <w:trHeight w:val="389"/>
        </w:trPr>
        <w:tc>
          <w:tcPr>
            <w:tcW w:w="2431" w:type="dxa"/>
          </w:tcPr>
          <w:p w14:paraId="18080585" w14:textId="2062D0FC" w:rsidR="00ED6992" w:rsidRPr="00184D04" w:rsidRDefault="00ED6992" w:rsidP="00AD0009">
            <w:pPr>
              <w:spacing w:after="0"/>
              <w:rPr>
                <w:b/>
                <w:bCs/>
              </w:rPr>
            </w:pPr>
            <w:r w:rsidRPr="00BF0D2E">
              <w:rPr>
                <w:b/>
                <w:lang w:eastAsia="zh-CN"/>
              </w:rPr>
              <w:t>SIB1 transmission repetition</w:t>
            </w:r>
            <w:r>
              <w:rPr>
                <w:b/>
                <w:lang w:eastAsia="zh-CN"/>
              </w:rPr>
              <w:t xml:space="preserve"> periodicity</w:t>
            </w:r>
          </w:p>
        </w:tc>
        <w:tc>
          <w:tcPr>
            <w:tcW w:w="2653" w:type="dxa"/>
          </w:tcPr>
          <w:p w14:paraId="06C88454" w14:textId="77777777" w:rsidR="00ED6992" w:rsidRPr="00F42981" w:rsidRDefault="00ED6992" w:rsidP="00AD0009">
            <w:pPr>
              <w:spacing w:after="0"/>
              <w:rPr>
                <w:bCs/>
              </w:rPr>
            </w:pPr>
            <w:r w:rsidRPr="00F42981">
              <w:rPr>
                <w:bCs/>
              </w:rPr>
              <w:t>20 ms</w:t>
            </w:r>
          </w:p>
        </w:tc>
        <w:tc>
          <w:tcPr>
            <w:tcW w:w="2708" w:type="dxa"/>
          </w:tcPr>
          <w:p w14:paraId="55894928" w14:textId="77777777" w:rsidR="00ED6992" w:rsidRPr="00184D04" w:rsidRDefault="00ED6992" w:rsidP="00AD0009">
            <w:pPr>
              <w:spacing w:after="0"/>
              <w:rPr>
                <w:bCs/>
              </w:rPr>
            </w:pPr>
          </w:p>
        </w:tc>
        <w:tc>
          <w:tcPr>
            <w:tcW w:w="2600" w:type="dxa"/>
          </w:tcPr>
          <w:p w14:paraId="0EC857AE" w14:textId="77777777" w:rsidR="00ED6992" w:rsidRPr="00184D04" w:rsidRDefault="00ED6992" w:rsidP="00AD0009">
            <w:pPr>
              <w:spacing w:after="0"/>
              <w:rPr>
                <w:bCs/>
              </w:rPr>
            </w:pPr>
          </w:p>
        </w:tc>
      </w:tr>
      <w:tr w:rsidR="00ED6992" w:rsidRPr="00184D04" w14:paraId="15734AC9" w14:textId="77777777" w:rsidTr="00791E48">
        <w:trPr>
          <w:trHeight w:val="389"/>
        </w:trPr>
        <w:tc>
          <w:tcPr>
            <w:tcW w:w="2431" w:type="dxa"/>
          </w:tcPr>
          <w:p w14:paraId="260E8FC6" w14:textId="77777777" w:rsidR="00ED6992" w:rsidRPr="00184D04" w:rsidRDefault="00ED6992" w:rsidP="00AD0009">
            <w:pPr>
              <w:spacing w:after="0"/>
              <w:rPr>
                <w:b/>
                <w:bCs/>
              </w:rPr>
            </w:pPr>
            <w:r>
              <w:rPr>
                <w:b/>
                <w:bCs/>
              </w:rPr>
              <w:t>SIB1 time resource</w:t>
            </w:r>
          </w:p>
        </w:tc>
        <w:tc>
          <w:tcPr>
            <w:tcW w:w="2653" w:type="dxa"/>
          </w:tcPr>
          <w:p w14:paraId="17AE770C" w14:textId="77777777" w:rsidR="00ED6992" w:rsidRPr="00184D04" w:rsidRDefault="00ED6992" w:rsidP="00AD0009">
            <w:pPr>
              <w:spacing w:after="0"/>
              <w:rPr>
                <w:bCs/>
              </w:rPr>
            </w:pPr>
            <w:r>
              <w:rPr>
                <w:bCs/>
              </w:rPr>
              <w:t>1 slot</w:t>
            </w:r>
          </w:p>
        </w:tc>
        <w:tc>
          <w:tcPr>
            <w:tcW w:w="2708" w:type="dxa"/>
          </w:tcPr>
          <w:p w14:paraId="1B19D237" w14:textId="77777777" w:rsidR="00ED6992" w:rsidRPr="00184D04" w:rsidRDefault="00ED6992" w:rsidP="00AD0009">
            <w:pPr>
              <w:spacing w:after="0"/>
              <w:rPr>
                <w:bCs/>
              </w:rPr>
            </w:pPr>
          </w:p>
        </w:tc>
        <w:tc>
          <w:tcPr>
            <w:tcW w:w="2600" w:type="dxa"/>
          </w:tcPr>
          <w:p w14:paraId="48A24D10" w14:textId="77777777" w:rsidR="00ED6992" w:rsidRPr="00184D04" w:rsidRDefault="00ED6992" w:rsidP="00AD0009">
            <w:pPr>
              <w:spacing w:after="0"/>
              <w:rPr>
                <w:bCs/>
              </w:rPr>
            </w:pPr>
          </w:p>
        </w:tc>
      </w:tr>
      <w:tr w:rsidR="00ED6992" w:rsidRPr="00184D04" w14:paraId="33416741" w14:textId="77777777" w:rsidTr="00791E48">
        <w:trPr>
          <w:trHeight w:val="389"/>
        </w:trPr>
        <w:tc>
          <w:tcPr>
            <w:tcW w:w="2431" w:type="dxa"/>
          </w:tcPr>
          <w:p w14:paraId="0308D10C" w14:textId="77777777" w:rsidR="00ED6992" w:rsidRPr="00184D04" w:rsidRDefault="00ED6992" w:rsidP="00AD0009">
            <w:pPr>
              <w:spacing w:after="0"/>
              <w:rPr>
                <w:b/>
                <w:bCs/>
              </w:rPr>
            </w:pPr>
            <w:r>
              <w:rPr>
                <w:b/>
                <w:bCs/>
              </w:rPr>
              <w:t>SIB1 frequency resource</w:t>
            </w:r>
          </w:p>
        </w:tc>
        <w:tc>
          <w:tcPr>
            <w:tcW w:w="2653" w:type="dxa"/>
          </w:tcPr>
          <w:p w14:paraId="04486C8A" w14:textId="2A2BD48B" w:rsidR="00ED6992" w:rsidRPr="00BF0D2E" w:rsidRDefault="00ED6992" w:rsidP="00AD0009">
            <w:pPr>
              <w:spacing w:after="0"/>
              <w:rPr>
                <w:bCs/>
              </w:rPr>
            </w:pPr>
            <w:r w:rsidRPr="00BF0D2E">
              <w:rPr>
                <w:bCs/>
                <w:lang w:eastAsia="zh-CN"/>
              </w:rPr>
              <w:t xml:space="preserve">24 </w:t>
            </w:r>
            <w:r>
              <w:rPr>
                <w:lang w:eastAsia="zh-CN"/>
              </w:rPr>
              <w:t>RBs</w:t>
            </w:r>
          </w:p>
        </w:tc>
        <w:tc>
          <w:tcPr>
            <w:tcW w:w="2708" w:type="dxa"/>
          </w:tcPr>
          <w:p w14:paraId="69789FEE" w14:textId="77777777" w:rsidR="00ED6992" w:rsidRPr="00184D04" w:rsidRDefault="00ED6992" w:rsidP="00AD0009">
            <w:pPr>
              <w:spacing w:after="0"/>
              <w:rPr>
                <w:bCs/>
              </w:rPr>
            </w:pPr>
          </w:p>
        </w:tc>
        <w:tc>
          <w:tcPr>
            <w:tcW w:w="2600" w:type="dxa"/>
          </w:tcPr>
          <w:p w14:paraId="539C6E54" w14:textId="77777777" w:rsidR="00ED6992" w:rsidRPr="00184D04" w:rsidRDefault="00ED6992" w:rsidP="00AD0009">
            <w:pPr>
              <w:spacing w:after="0"/>
              <w:rPr>
                <w:bCs/>
              </w:rPr>
            </w:pPr>
          </w:p>
        </w:tc>
      </w:tr>
      <w:tr w:rsidR="0002177C" w:rsidRPr="00184D04" w14:paraId="61C2E302" w14:textId="77777777" w:rsidTr="009C59CA">
        <w:trPr>
          <w:trHeight w:val="389"/>
        </w:trPr>
        <w:tc>
          <w:tcPr>
            <w:tcW w:w="10392" w:type="dxa"/>
            <w:gridSpan w:val="4"/>
            <w:shd w:val="clear" w:color="auto" w:fill="F2F2F2" w:themeFill="background1" w:themeFillShade="F2"/>
            <w:vAlign w:val="center"/>
          </w:tcPr>
          <w:p w14:paraId="6686F070" w14:textId="6E8164C8" w:rsidR="0002177C" w:rsidRPr="009C59CA" w:rsidRDefault="0002177C" w:rsidP="009C59CA">
            <w:pPr>
              <w:spacing w:after="0"/>
              <w:jc w:val="center"/>
              <w:rPr>
                <w:b/>
              </w:rPr>
            </w:pPr>
            <w:r w:rsidRPr="009C59CA">
              <w:rPr>
                <w:b/>
              </w:rPr>
              <w:t>R</w:t>
            </w:r>
            <w:r w:rsidR="000573CA" w:rsidRPr="009C59CA">
              <w:rPr>
                <w:b/>
              </w:rPr>
              <w:t>andom access occasions (RO)</w:t>
            </w:r>
          </w:p>
        </w:tc>
      </w:tr>
      <w:tr w:rsidR="0002177C" w:rsidRPr="00184D04" w14:paraId="7CAA3B45" w14:textId="77777777" w:rsidTr="00791E48">
        <w:trPr>
          <w:trHeight w:val="389"/>
        </w:trPr>
        <w:tc>
          <w:tcPr>
            <w:tcW w:w="2431" w:type="dxa"/>
          </w:tcPr>
          <w:p w14:paraId="0844752F" w14:textId="7311EC28" w:rsidR="0002177C" w:rsidRDefault="000573CA" w:rsidP="00AD0009">
            <w:pPr>
              <w:spacing w:after="0"/>
              <w:rPr>
                <w:b/>
                <w:bCs/>
              </w:rPr>
            </w:pPr>
            <w:r>
              <w:rPr>
                <w:b/>
                <w:bCs/>
              </w:rPr>
              <w:t>RO periodicity</w:t>
            </w:r>
          </w:p>
        </w:tc>
        <w:tc>
          <w:tcPr>
            <w:tcW w:w="2653" w:type="dxa"/>
          </w:tcPr>
          <w:p w14:paraId="45503D4D" w14:textId="74EB8080" w:rsidR="000573CA" w:rsidRPr="00BF0D2E" w:rsidRDefault="000573CA" w:rsidP="00AD0009">
            <w:pPr>
              <w:spacing w:after="0"/>
              <w:rPr>
                <w:bCs/>
                <w:lang w:eastAsia="zh-CN"/>
              </w:rPr>
            </w:pPr>
            <w:r>
              <w:rPr>
                <w:bCs/>
                <w:lang w:eastAsia="zh-CN"/>
              </w:rPr>
              <w:t>20 ms</w:t>
            </w:r>
          </w:p>
        </w:tc>
        <w:tc>
          <w:tcPr>
            <w:tcW w:w="2708" w:type="dxa"/>
          </w:tcPr>
          <w:p w14:paraId="324C99C7" w14:textId="77777777" w:rsidR="0002177C" w:rsidRPr="00184D04" w:rsidRDefault="0002177C" w:rsidP="00AD0009">
            <w:pPr>
              <w:spacing w:after="0"/>
              <w:rPr>
                <w:bCs/>
              </w:rPr>
            </w:pPr>
          </w:p>
        </w:tc>
        <w:tc>
          <w:tcPr>
            <w:tcW w:w="2600" w:type="dxa"/>
          </w:tcPr>
          <w:p w14:paraId="3FB422DC" w14:textId="77777777" w:rsidR="0002177C" w:rsidRPr="00184D04" w:rsidRDefault="0002177C" w:rsidP="00AD0009">
            <w:pPr>
              <w:spacing w:after="0"/>
              <w:rPr>
                <w:bCs/>
              </w:rPr>
            </w:pPr>
          </w:p>
        </w:tc>
      </w:tr>
      <w:tr w:rsidR="0069553F" w:rsidRPr="00184D04" w14:paraId="466159D0" w14:textId="77777777" w:rsidTr="00791E48">
        <w:trPr>
          <w:trHeight w:val="389"/>
        </w:trPr>
        <w:tc>
          <w:tcPr>
            <w:tcW w:w="2431" w:type="dxa"/>
          </w:tcPr>
          <w:p w14:paraId="4575CABC" w14:textId="73E930AE" w:rsidR="0069553F" w:rsidRDefault="0069553F" w:rsidP="00AD0009">
            <w:pPr>
              <w:spacing w:after="0"/>
              <w:rPr>
                <w:b/>
                <w:bCs/>
              </w:rPr>
            </w:pPr>
            <w:r>
              <w:rPr>
                <w:b/>
                <w:bCs/>
              </w:rPr>
              <w:t>RO time resource</w:t>
            </w:r>
          </w:p>
        </w:tc>
        <w:tc>
          <w:tcPr>
            <w:tcW w:w="2653" w:type="dxa"/>
          </w:tcPr>
          <w:p w14:paraId="52EF5B66" w14:textId="6E85B122" w:rsidR="0069553F" w:rsidRPr="00BF0D2E" w:rsidRDefault="00281765" w:rsidP="00AD0009">
            <w:pPr>
              <w:spacing w:after="0"/>
              <w:rPr>
                <w:bCs/>
                <w:lang w:eastAsia="zh-CN"/>
              </w:rPr>
            </w:pPr>
            <w:r>
              <w:rPr>
                <w:bCs/>
              </w:rPr>
              <w:t>2</w:t>
            </w:r>
            <w:r w:rsidR="0069553F">
              <w:rPr>
                <w:bCs/>
              </w:rPr>
              <w:t xml:space="preserve"> slot</w:t>
            </w:r>
            <w:r w:rsidR="00AA6B2F">
              <w:rPr>
                <w:bCs/>
              </w:rPr>
              <w:t>s</w:t>
            </w:r>
          </w:p>
        </w:tc>
        <w:tc>
          <w:tcPr>
            <w:tcW w:w="2708" w:type="dxa"/>
          </w:tcPr>
          <w:p w14:paraId="43922E5F" w14:textId="77777777" w:rsidR="0069553F" w:rsidRPr="00184D04" w:rsidRDefault="0069553F" w:rsidP="00AD0009">
            <w:pPr>
              <w:spacing w:after="0"/>
              <w:rPr>
                <w:bCs/>
              </w:rPr>
            </w:pPr>
          </w:p>
        </w:tc>
        <w:tc>
          <w:tcPr>
            <w:tcW w:w="2600" w:type="dxa"/>
          </w:tcPr>
          <w:p w14:paraId="5A09D5F1" w14:textId="77777777" w:rsidR="0069553F" w:rsidRPr="00184D04" w:rsidRDefault="0069553F" w:rsidP="00AD0009">
            <w:pPr>
              <w:spacing w:after="0"/>
              <w:rPr>
                <w:bCs/>
              </w:rPr>
            </w:pPr>
          </w:p>
        </w:tc>
      </w:tr>
    </w:tbl>
    <w:p w14:paraId="4CCCAE4A" w14:textId="77777777" w:rsidR="001A78FE" w:rsidRDefault="001A78FE" w:rsidP="001A78FE"/>
    <w:p w14:paraId="5FD7EE6D" w14:textId="77777777" w:rsidR="0063749D" w:rsidRPr="002D6FC2" w:rsidRDefault="0063749D" w:rsidP="0063749D">
      <w:pPr>
        <w:rPr>
          <w:lang w:eastAsia="x-none"/>
        </w:rPr>
      </w:pPr>
    </w:p>
    <w:p w14:paraId="14D32E94" w14:textId="5AE28A34" w:rsidR="00971F47" w:rsidRPr="002073CE" w:rsidRDefault="00971F47" w:rsidP="00971F47">
      <w:pPr>
        <w:pStyle w:val="Caption"/>
        <w:jc w:val="center"/>
      </w:pPr>
      <w:bookmarkStart w:id="38" w:name="_Ref92103811"/>
      <w:r w:rsidRPr="001F09C8">
        <w:t xml:space="preserve">Table </w:t>
      </w:r>
      <w:r>
        <w:fldChar w:fldCharType="begin"/>
      </w:r>
      <w:r>
        <w:instrText>SEQ Table \* ARABIC</w:instrText>
      </w:r>
      <w:r>
        <w:fldChar w:fldCharType="separate"/>
      </w:r>
      <w:r w:rsidR="00FB6C68">
        <w:rPr>
          <w:noProof/>
        </w:rPr>
        <w:t>10</w:t>
      </w:r>
      <w:r>
        <w:fldChar w:fldCharType="end"/>
      </w:r>
      <w:bookmarkEnd w:id="38"/>
      <w:r w:rsidRPr="002073CE">
        <w:t>: Traffic models</w:t>
      </w:r>
      <w:bookmarkStart w:id="39" w:name="_Hlk100045074"/>
    </w:p>
    <w:tbl>
      <w:tblPr>
        <w:tblStyle w:val="TableGrid"/>
        <w:tblW w:w="5191" w:type="pct"/>
        <w:tblLook w:val="04A0" w:firstRow="1" w:lastRow="0" w:firstColumn="1" w:lastColumn="0" w:noHBand="0" w:noVBand="1"/>
      </w:tblPr>
      <w:tblGrid>
        <w:gridCol w:w="4061"/>
        <w:gridCol w:w="6282"/>
      </w:tblGrid>
      <w:tr w:rsidR="006B5AF8" w:rsidRPr="003E24AE" w14:paraId="1A6E3175" w14:textId="77777777" w:rsidTr="00CA1231">
        <w:trPr>
          <w:trHeight w:val="413"/>
        </w:trPr>
        <w:tc>
          <w:tcPr>
            <w:tcW w:w="196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bookmarkEnd w:id="39"/>
          <w:p w14:paraId="04AEB00C" w14:textId="77777777" w:rsidR="006B5AF8" w:rsidRPr="004D7966" w:rsidRDefault="006B5AF8" w:rsidP="00AD0009">
            <w:pPr>
              <w:spacing w:after="0"/>
              <w:rPr>
                <w:b/>
                <w:bCs/>
              </w:rPr>
            </w:pPr>
            <w:r w:rsidRPr="004D7966">
              <w:rPr>
                <w:b/>
                <w:bCs/>
              </w:rPr>
              <w:t>Traffic type</w:t>
            </w:r>
          </w:p>
        </w:tc>
        <w:tc>
          <w:tcPr>
            <w:tcW w:w="303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CA46C64" w14:textId="77777777" w:rsidR="006B5AF8" w:rsidRPr="002E4F80" w:rsidRDefault="006B5AF8" w:rsidP="00AD0009">
            <w:pPr>
              <w:spacing w:after="0"/>
              <w:jc w:val="center"/>
              <w:rPr>
                <w:b/>
                <w:bCs/>
              </w:rPr>
            </w:pPr>
            <w:r w:rsidRPr="002E4F80">
              <w:rPr>
                <w:b/>
                <w:bCs/>
              </w:rPr>
              <w:t>FTP traffic</w:t>
            </w:r>
          </w:p>
        </w:tc>
      </w:tr>
      <w:tr w:rsidR="006B5AF8" w:rsidRPr="003E24AE" w14:paraId="5003424C" w14:textId="77777777" w:rsidTr="00CA1231">
        <w:trPr>
          <w:trHeight w:val="405"/>
        </w:trPr>
        <w:tc>
          <w:tcPr>
            <w:tcW w:w="1963" w:type="pct"/>
            <w:tcBorders>
              <w:top w:val="single" w:sz="4" w:space="0" w:color="auto"/>
              <w:left w:val="single" w:sz="4" w:space="0" w:color="auto"/>
              <w:bottom w:val="single" w:sz="4" w:space="0" w:color="auto"/>
              <w:right w:val="single" w:sz="4" w:space="0" w:color="auto"/>
            </w:tcBorders>
            <w:vAlign w:val="center"/>
            <w:hideMark/>
          </w:tcPr>
          <w:p w14:paraId="106C0370" w14:textId="77777777" w:rsidR="006B5AF8" w:rsidRPr="003D5818" w:rsidRDefault="006B5AF8" w:rsidP="00AD0009">
            <w:pPr>
              <w:spacing w:after="0"/>
              <w:rPr>
                <w:b/>
              </w:rPr>
            </w:pPr>
            <w:r w:rsidRPr="003D5818">
              <w:rPr>
                <w:b/>
              </w:rPr>
              <w:t>Model</w:t>
            </w:r>
          </w:p>
        </w:tc>
        <w:tc>
          <w:tcPr>
            <w:tcW w:w="3037" w:type="pct"/>
            <w:tcBorders>
              <w:top w:val="single" w:sz="4" w:space="0" w:color="auto"/>
              <w:left w:val="single" w:sz="4" w:space="0" w:color="auto"/>
              <w:bottom w:val="single" w:sz="4" w:space="0" w:color="auto"/>
              <w:right w:val="single" w:sz="4" w:space="0" w:color="auto"/>
            </w:tcBorders>
            <w:vAlign w:val="center"/>
            <w:hideMark/>
          </w:tcPr>
          <w:p w14:paraId="1ACCA06E" w14:textId="77777777" w:rsidR="006B5AF8" w:rsidRPr="0067373B" w:rsidRDefault="006B5AF8" w:rsidP="00AD0009">
            <w:pPr>
              <w:spacing w:after="0"/>
            </w:pPr>
            <w:r w:rsidRPr="0067373B">
              <w:t>FTP model 3</w:t>
            </w:r>
          </w:p>
        </w:tc>
      </w:tr>
      <w:tr w:rsidR="006B5AF8" w:rsidRPr="003E24AE" w14:paraId="12A98056" w14:textId="77777777" w:rsidTr="00CA1231">
        <w:trPr>
          <w:trHeight w:val="346"/>
        </w:trPr>
        <w:tc>
          <w:tcPr>
            <w:tcW w:w="1963" w:type="pct"/>
            <w:tcBorders>
              <w:top w:val="single" w:sz="4" w:space="0" w:color="auto"/>
              <w:left w:val="single" w:sz="4" w:space="0" w:color="auto"/>
              <w:bottom w:val="single" w:sz="4" w:space="0" w:color="auto"/>
              <w:right w:val="single" w:sz="4" w:space="0" w:color="auto"/>
            </w:tcBorders>
            <w:vAlign w:val="center"/>
            <w:hideMark/>
          </w:tcPr>
          <w:p w14:paraId="28134D54" w14:textId="77777777" w:rsidR="006B5AF8" w:rsidRPr="003D5818" w:rsidRDefault="006B5AF8" w:rsidP="00AD0009">
            <w:pPr>
              <w:spacing w:after="0"/>
              <w:rPr>
                <w:b/>
              </w:rPr>
            </w:pPr>
            <w:r w:rsidRPr="003D5818">
              <w:rPr>
                <w:b/>
              </w:rPr>
              <w:t>Packet size</w:t>
            </w:r>
          </w:p>
        </w:tc>
        <w:tc>
          <w:tcPr>
            <w:tcW w:w="3037" w:type="pct"/>
            <w:tcBorders>
              <w:top w:val="single" w:sz="4" w:space="0" w:color="auto"/>
              <w:left w:val="single" w:sz="4" w:space="0" w:color="auto"/>
              <w:bottom w:val="single" w:sz="4" w:space="0" w:color="auto"/>
              <w:right w:val="single" w:sz="4" w:space="0" w:color="auto"/>
            </w:tcBorders>
            <w:vAlign w:val="center"/>
            <w:hideMark/>
          </w:tcPr>
          <w:p w14:paraId="078A62B1" w14:textId="77777777" w:rsidR="006B5AF8" w:rsidRPr="0067373B" w:rsidRDefault="006B5AF8" w:rsidP="00AD0009">
            <w:pPr>
              <w:spacing w:after="0"/>
            </w:pPr>
            <w:r w:rsidRPr="0067373B">
              <w:t>0.5 Mbytes</w:t>
            </w:r>
          </w:p>
        </w:tc>
      </w:tr>
      <w:tr w:rsidR="006B5AF8" w:rsidRPr="003E24AE" w14:paraId="28F3C205" w14:textId="77777777" w:rsidTr="00CA1231">
        <w:trPr>
          <w:trHeight w:val="346"/>
        </w:trPr>
        <w:tc>
          <w:tcPr>
            <w:tcW w:w="1963" w:type="pct"/>
            <w:tcBorders>
              <w:top w:val="single" w:sz="4" w:space="0" w:color="auto"/>
              <w:left w:val="single" w:sz="4" w:space="0" w:color="auto"/>
              <w:bottom w:val="single" w:sz="4" w:space="0" w:color="auto"/>
              <w:right w:val="single" w:sz="4" w:space="0" w:color="auto"/>
            </w:tcBorders>
            <w:vAlign w:val="center"/>
            <w:hideMark/>
          </w:tcPr>
          <w:p w14:paraId="0BAD0F3B" w14:textId="77777777" w:rsidR="006B5AF8" w:rsidRPr="003D5818" w:rsidRDefault="006B5AF8" w:rsidP="00AD0009">
            <w:pPr>
              <w:spacing w:after="0"/>
              <w:rPr>
                <w:b/>
              </w:rPr>
            </w:pPr>
            <w:r w:rsidRPr="003D5818">
              <w:rPr>
                <w:b/>
              </w:rPr>
              <w:t>Mean inter-arrival time</w:t>
            </w:r>
          </w:p>
        </w:tc>
        <w:tc>
          <w:tcPr>
            <w:tcW w:w="3037" w:type="pct"/>
            <w:tcBorders>
              <w:top w:val="single" w:sz="4" w:space="0" w:color="auto"/>
              <w:left w:val="single" w:sz="4" w:space="0" w:color="auto"/>
              <w:bottom w:val="single" w:sz="4" w:space="0" w:color="auto"/>
              <w:right w:val="single" w:sz="4" w:space="0" w:color="auto"/>
            </w:tcBorders>
            <w:vAlign w:val="center"/>
            <w:hideMark/>
          </w:tcPr>
          <w:p w14:paraId="092DEF74" w14:textId="77777777" w:rsidR="006B5AF8" w:rsidRPr="0067373B" w:rsidRDefault="006B5AF8" w:rsidP="00AD0009">
            <w:pPr>
              <w:spacing w:after="0"/>
            </w:pPr>
            <w:r w:rsidRPr="0067373B">
              <w:t>200 ms</w:t>
            </w:r>
          </w:p>
        </w:tc>
      </w:tr>
      <w:tr w:rsidR="006B5AF8" w:rsidRPr="00EA05DA" w14:paraId="0ADD3F33" w14:textId="77777777" w:rsidTr="00CA1231">
        <w:trPr>
          <w:trHeight w:val="988"/>
        </w:trPr>
        <w:tc>
          <w:tcPr>
            <w:tcW w:w="1963" w:type="pct"/>
            <w:tcBorders>
              <w:top w:val="single" w:sz="4" w:space="0" w:color="auto"/>
              <w:left w:val="single" w:sz="4" w:space="0" w:color="auto"/>
              <w:bottom w:val="single" w:sz="4" w:space="0" w:color="auto"/>
              <w:right w:val="single" w:sz="4" w:space="0" w:color="auto"/>
            </w:tcBorders>
            <w:vAlign w:val="center"/>
          </w:tcPr>
          <w:p w14:paraId="2A66FAB5" w14:textId="77777777" w:rsidR="006B5AF8" w:rsidRPr="003D5818" w:rsidRDefault="006B5AF8" w:rsidP="00AD0009">
            <w:pPr>
              <w:spacing w:after="0"/>
              <w:rPr>
                <w:b/>
              </w:rPr>
            </w:pPr>
            <w:r w:rsidRPr="003D5818">
              <w:rPr>
                <w:b/>
              </w:rPr>
              <w:t>C-DRX configuration</w:t>
            </w:r>
          </w:p>
        </w:tc>
        <w:tc>
          <w:tcPr>
            <w:tcW w:w="3037" w:type="pct"/>
            <w:tcBorders>
              <w:top w:val="single" w:sz="4" w:space="0" w:color="auto"/>
              <w:left w:val="single" w:sz="4" w:space="0" w:color="auto"/>
              <w:bottom w:val="single" w:sz="4" w:space="0" w:color="auto"/>
              <w:right w:val="single" w:sz="4" w:space="0" w:color="auto"/>
            </w:tcBorders>
            <w:vAlign w:val="center"/>
          </w:tcPr>
          <w:p w14:paraId="4BACB0C5" w14:textId="77777777" w:rsidR="006B5AF8" w:rsidRPr="0067373B" w:rsidRDefault="006B5AF8" w:rsidP="00AD0009">
            <w:pPr>
              <w:pStyle w:val="TAL"/>
              <w:rPr>
                <w:rFonts w:ascii="Times New Roman" w:hAnsi="Times New Roman"/>
                <w:sz w:val="20"/>
                <w:lang w:eastAsia="zh-CN"/>
              </w:rPr>
            </w:pPr>
            <w:r w:rsidRPr="0067373B">
              <w:rPr>
                <w:rFonts w:ascii="Times New Roman" w:hAnsi="Times New Roman"/>
                <w:sz w:val="20"/>
                <w:lang w:eastAsia="zh-CN"/>
              </w:rPr>
              <w:t>Period = 160 ms</w:t>
            </w:r>
          </w:p>
          <w:p w14:paraId="3B064631" w14:textId="77777777" w:rsidR="006B5AF8" w:rsidRPr="0067373B" w:rsidRDefault="006B5AF8" w:rsidP="00AD0009">
            <w:pPr>
              <w:pStyle w:val="TAL"/>
              <w:rPr>
                <w:rFonts w:ascii="Times New Roman" w:hAnsi="Times New Roman"/>
                <w:sz w:val="20"/>
                <w:lang w:eastAsia="zh-CN"/>
              </w:rPr>
            </w:pPr>
            <w:r w:rsidRPr="0067373B">
              <w:rPr>
                <w:rFonts w:ascii="Times New Roman" w:hAnsi="Times New Roman"/>
                <w:sz w:val="20"/>
                <w:lang w:eastAsia="zh-CN"/>
              </w:rPr>
              <w:t>Inactivity timer = 100 ms</w:t>
            </w:r>
          </w:p>
          <w:p w14:paraId="7ABF8A5B" w14:textId="77777777" w:rsidR="006B5AF8" w:rsidRPr="0067373B" w:rsidRDefault="006B5AF8" w:rsidP="00AD0009">
            <w:pPr>
              <w:pStyle w:val="TAL"/>
              <w:rPr>
                <w:rFonts w:ascii="Times New Roman" w:hAnsi="Times New Roman"/>
                <w:sz w:val="20"/>
                <w:lang w:val="en-US" w:eastAsia="zh-CN"/>
              </w:rPr>
            </w:pPr>
            <w:r w:rsidRPr="0067373B">
              <w:rPr>
                <w:rFonts w:ascii="Times New Roman" w:hAnsi="Times New Roman"/>
                <w:sz w:val="20"/>
                <w:lang w:val="en-US" w:eastAsia="zh-CN"/>
              </w:rPr>
              <w:t>-FR1 On duration: 8 ms</w:t>
            </w:r>
          </w:p>
          <w:p w14:paraId="28637FD8" w14:textId="1F0FEBD0" w:rsidR="006B5AF8" w:rsidRPr="00CA1231" w:rsidRDefault="006B5AF8" w:rsidP="00CA1231">
            <w:pPr>
              <w:pStyle w:val="TAL"/>
              <w:rPr>
                <w:rFonts w:ascii="Times New Roman" w:hAnsi="Times New Roman"/>
                <w:sz w:val="20"/>
                <w:lang w:val="fr-FR" w:eastAsia="zh-CN"/>
              </w:rPr>
            </w:pPr>
            <w:r w:rsidRPr="0067373B">
              <w:rPr>
                <w:rFonts w:ascii="Times New Roman" w:hAnsi="Times New Roman"/>
                <w:sz w:val="20"/>
                <w:lang w:val="fr-FR" w:eastAsia="zh-CN"/>
              </w:rPr>
              <w:t>-FR2 On duration: 4 ms</w:t>
            </w:r>
          </w:p>
        </w:tc>
      </w:tr>
    </w:tbl>
    <w:p w14:paraId="06EDA520" w14:textId="77777777" w:rsidR="0063749D" w:rsidRPr="00224C99" w:rsidRDefault="0063749D" w:rsidP="006A7293"/>
    <w:sectPr w:rsidR="0063749D" w:rsidRPr="00224C99" w:rsidSect="002A0DE4">
      <w:headerReference w:type="default" r:id="rId25"/>
      <w:footerReference w:type="default" r:id="rId2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22528" w14:textId="77777777" w:rsidR="00A6759B" w:rsidRDefault="00A6759B">
      <w:r>
        <w:separator/>
      </w:r>
    </w:p>
  </w:endnote>
  <w:endnote w:type="continuationSeparator" w:id="0">
    <w:p w14:paraId="35D62C97" w14:textId="77777777" w:rsidR="00A6759B" w:rsidRDefault="00A6759B">
      <w:r>
        <w:continuationSeparator/>
      </w:r>
    </w:p>
  </w:endnote>
  <w:endnote w:type="continuationNotice" w:id="1">
    <w:p w14:paraId="6FF9DCCB" w14:textId="77777777" w:rsidR="00A6759B" w:rsidRDefault="00A675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Nokia Pure Text Light">
    <w:panose1 w:val="020B0304040602060303"/>
    <w:charset w:val="00"/>
    <w:family w:val="swiss"/>
    <w:pitch w:val="variable"/>
    <w:sig w:usb0="A00002FF" w:usb1="700078FB" w:usb2="00010000" w:usb3="00000000" w:csb0="0000019F" w:csb1="00000000"/>
  </w:font>
  <w:font w:name="+mn-ea">
    <w:altName w:val="Cambria"/>
    <w:panose1 w:val="00000000000000000000"/>
    <w:charset w:val="00"/>
    <w:family w:val="roman"/>
    <w:notTrueType/>
    <w:pitch w:val="default"/>
  </w:font>
  <w:font w:name="+mn-cs">
    <w:altName w:val="Cambria"/>
    <w:panose1 w:val="00000000000000000000"/>
    <w:charset w:val="00"/>
    <w:family w:val="roman"/>
    <w:notTrueType/>
    <w:pitch w:val="default"/>
  </w:font>
  <w:font w:name="Times New Roman Bold">
    <w:panose1 w:val="02020803070505020304"/>
    <w:charset w:val="00"/>
    <w:family w:val="roman"/>
    <w:pitch w:val="variable"/>
    <w:sig w:usb0="E0002AEF" w:usb1="C0007841" w:usb2="00000009" w:usb3="00000000" w:csb0="000001FF" w:csb1="00000000"/>
  </w:font>
  <w:font w:name="Yu Mincho">
    <w:altName w:val="Yu Gothic"/>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35FCD528" w14:paraId="06527FF0" w14:textId="77777777" w:rsidTr="00553D65">
      <w:tc>
        <w:tcPr>
          <w:tcW w:w="3320" w:type="dxa"/>
        </w:tcPr>
        <w:p w14:paraId="7FBDBB50" w14:textId="03036796" w:rsidR="35FCD528" w:rsidRDefault="35FCD528" w:rsidP="00553D65">
          <w:pPr>
            <w:ind w:left="-115"/>
          </w:pPr>
        </w:p>
      </w:tc>
      <w:tc>
        <w:tcPr>
          <w:tcW w:w="3320" w:type="dxa"/>
        </w:tcPr>
        <w:p w14:paraId="22F14026" w14:textId="7B885CC1" w:rsidR="35FCD528" w:rsidRDefault="35FCD528" w:rsidP="00553D65">
          <w:pPr>
            <w:jc w:val="center"/>
          </w:pPr>
        </w:p>
      </w:tc>
      <w:tc>
        <w:tcPr>
          <w:tcW w:w="3320" w:type="dxa"/>
        </w:tcPr>
        <w:p w14:paraId="5373E2B7" w14:textId="36CED316" w:rsidR="35FCD528" w:rsidRDefault="35FCD528" w:rsidP="00553D65">
          <w:pPr>
            <w:ind w:right="-115"/>
            <w:jc w:val="right"/>
          </w:pPr>
        </w:p>
      </w:tc>
    </w:tr>
  </w:tbl>
  <w:p w14:paraId="23BCC97A" w14:textId="5C843499" w:rsidR="00467375" w:rsidRDefault="00467375" w:rsidP="0016781C">
    <w:pPr>
      <w:pStyle w:val="Footer"/>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071E8" w14:textId="77777777" w:rsidR="00A6759B" w:rsidRDefault="00A6759B">
      <w:r>
        <w:separator/>
      </w:r>
    </w:p>
  </w:footnote>
  <w:footnote w:type="continuationSeparator" w:id="0">
    <w:p w14:paraId="7131661D" w14:textId="77777777" w:rsidR="00A6759B" w:rsidRDefault="00A6759B">
      <w:r>
        <w:continuationSeparator/>
      </w:r>
    </w:p>
  </w:footnote>
  <w:footnote w:type="continuationNotice" w:id="1">
    <w:p w14:paraId="73474D4E" w14:textId="77777777" w:rsidR="00A6759B" w:rsidRDefault="00A675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320"/>
      <w:gridCol w:w="3320"/>
      <w:gridCol w:w="3320"/>
    </w:tblGrid>
    <w:tr w:rsidR="35FCD528" w14:paraId="6AA00292" w14:textId="77777777" w:rsidTr="00553D65">
      <w:tc>
        <w:tcPr>
          <w:tcW w:w="3320" w:type="dxa"/>
        </w:tcPr>
        <w:p w14:paraId="6E95204B" w14:textId="563F22DB" w:rsidR="35FCD528" w:rsidRDefault="35FCD528" w:rsidP="00553D65">
          <w:pPr>
            <w:ind w:left="-115"/>
          </w:pPr>
        </w:p>
      </w:tc>
      <w:tc>
        <w:tcPr>
          <w:tcW w:w="3320" w:type="dxa"/>
        </w:tcPr>
        <w:p w14:paraId="26ABDBFE" w14:textId="57ABB69E" w:rsidR="35FCD528" w:rsidRDefault="35FCD528" w:rsidP="00553D65">
          <w:pPr>
            <w:jc w:val="center"/>
          </w:pPr>
        </w:p>
      </w:tc>
      <w:tc>
        <w:tcPr>
          <w:tcW w:w="3320" w:type="dxa"/>
        </w:tcPr>
        <w:p w14:paraId="2B3877BB" w14:textId="4D62E93E" w:rsidR="35FCD528" w:rsidRDefault="35FCD528" w:rsidP="00553D65">
          <w:pPr>
            <w:ind w:right="-115"/>
            <w:jc w:val="right"/>
          </w:pPr>
        </w:p>
      </w:tc>
    </w:tr>
  </w:tbl>
  <w:p w14:paraId="584103D7" w14:textId="3002053D" w:rsidR="00467375" w:rsidRDefault="0046737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55B32"/>
    <w:multiLevelType w:val="hybridMultilevel"/>
    <w:tmpl w:val="9DC2C31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6D3FD3"/>
    <w:multiLevelType w:val="hybridMultilevel"/>
    <w:tmpl w:val="A3E07A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F35869"/>
    <w:multiLevelType w:val="multilevel"/>
    <w:tmpl w:val="DAE4E2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5" w15:restartNumberingAfterBreak="0">
    <w:nsid w:val="0BB149E6"/>
    <w:multiLevelType w:val="multilevel"/>
    <w:tmpl w:val="0BB149E6"/>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 w15:restartNumberingAfterBreak="0">
    <w:nsid w:val="0EBA1F79"/>
    <w:multiLevelType w:val="hybridMultilevel"/>
    <w:tmpl w:val="2AA8F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04376"/>
    <w:multiLevelType w:val="hybridMultilevel"/>
    <w:tmpl w:val="B1883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E07C6"/>
    <w:multiLevelType w:val="hybridMultilevel"/>
    <w:tmpl w:val="F9C8072A"/>
    <w:lvl w:ilvl="0" w:tplc="D80013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5A0C2D"/>
    <w:multiLevelType w:val="hybridMultilevel"/>
    <w:tmpl w:val="8E0CF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DCE210B"/>
    <w:multiLevelType w:val="hybridMultilevel"/>
    <w:tmpl w:val="42EE35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E61A16"/>
    <w:multiLevelType w:val="hybridMultilevel"/>
    <w:tmpl w:val="C4848D86"/>
    <w:lvl w:ilvl="0" w:tplc="D4E26B74">
      <w:start w:val="1"/>
      <w:numFmt w:val="bullet"/>
      <w:lvlText w:val=""/>
      <w:lvlJc w:val="left"/>
      <w:pPr>
        <w:tabs>
          <w:tab w:val="num" w:pos="720"/>
        </w:tabs>
        <w:ind w:left="720" w:hanging="360"/>
      </w:pPr>
      <w:rPr>
        <w:rFonts w:ascii="Symbol" w:hAnsi="Symbol" w:hint="default"/>
      </w:rPr>
    </w:lvl>
    <w:lvl w:ilvl="1" w:tplc="C860BA4E" w:tentative="1">
      <w:start w:val="1"/>
      <w:numFmt w:val="bullet"/>
      <w:lvlText w:val=""/>
      <w:lvlJc w:val="left"/>
      <w:pPr>
        <w:tabs>
          <w:tab w:val="num" w:pos="1440"/>
        </w:tabs>
        <w:ind w:left="1440" w:hanging="360"/>
      </w:pPr>
      <w:rPr>
        <w:rFonts w:ascii="Symbol" w:hAnsi="Symbol" w:hint="default"/>
      </w:rPr>
    </w:lvl>
    <w:lvl w:ilvl="2" w:tplc="C8C47E66" w:tentative="1">
      <w:start w:val="1"/>
      <w:numFmt w:val="bullet"/>
      <w:lvlText w:val=""/>
      <w:lvlJc w:val="left"/>
      <w:pPr>
        <w:tabs>
          <w:tab w:val="num" w:pos="2160"/>
        </w:tabs>
        <w:ind w:left="2160" w:hanging="360"/>
      </w:pPr>
      <w:rPr>
        <w:rFonts w:ascii="Symbol" w:hAnsi="Symbol" w:hint="default"/>
      </w:rPr>
    </w:lvl>
    <w:lvl w:ilvl="3" w:tplc="85929B9A" w:tentative="1">
      <w:start w:val="1"/>
      <w:numFmt w:val="bullet"/>
      <w:lvlText w:val=""/>
      <w:lvlJc w:val="left"/>
      <w:pPr>
        <w:tabs>
          <w:tab w:val="num" w:pos="2880"/>
        </w:tabs>
        <w:ind w:left="2880" w:hanging="360"/>
      </w:pPr>
      <w:rPr>
        <w:rFonts w:ascii="Symbol" w:hAnsi="Symbol" w:hint="default"/>
      </w:rPr>
    </w:lvl>
    <w:lvl w:ilvl="4" w:tplc="D27C8394" w:tentative="1">
      <w:start w:val="1"/>
      <w:numFmt w:val="bullet"/>
      <w:lvlText w:val=""/>
      <w:lvlJc w:val="left"/>
      <w:pPr>
        <w:tabs>
          <w:tab w:val="num" w:pos="3600"/>
        </w:tabs>
        <w:ind w:left="3600" w:hanging="360"/>
      </w:pPr>
      <w:rPr>
        <w:rFonts w:ascii="Symbol" w:hAnsi="Symbol" w:hint="default"/>
      </w:rPr>
    </w:lvl>
    <w:lvl w:ilvl="5" w:tplc="6CDE0B7C" w:tentative="1">
      <w:start w:val="1"/>
      <w:numFmt w:val="bullet"/>
      <w:lvlText w:val=""/>
      <w:lvlJc w:val="left"/>
      <w:pPr>
        <w:tabs>
          <w:tab w:val="num" w:pos="4320"/>
        </w:tabs>
        <w:ind w:left="4320" w:hanging="360"/>
      </w:pPr>
      <w:rPr>
        <w:rFonts w:ascii="Symbol" w:hAnsi="Symbol" w:hint="default"/>
      </w:rPr>
    </w:lvl>
    <w:lvl w:ilvl="6" w:tplc="F8CAED1C" w:tentative="1">
      <w:start w:val="1"/>
      <w:numFmt w:val="bullet"/>
      <w:lvlText w:val=""/>
      <w:lvlJc w:val="left"/>
      <w:pPr>
        <w:tabs>
          <w:tab w:val="num" w:pos="5040"/>
        </w:tabs>
        <w:ind w:left="5040" w:hanging="360"/>
      </w:pPr>
      <w:rPr>
        <w:rFonts w:ascii="Symbol" w:hAnsi="Symbol" w:hint="default"/>
      </w:rPr>
    </w:lvl>
    <w:lvl w:ilvl="7" w:tplc="09CC2DB6" w:tentative="1">
      <w:start w:val="1"/>
      <w:numFmt w:val="bullet"/>
      <w:lvlText w:val=""/>
      <w:lvlJc w:val="left"/>
      <w:pPr>
        <w:tabs>
          <w:tab w:val="num" w:pos="5760"/>
        </w:tabs>
        <w:ind w:left="5760" w:hanging="360"/>
      </w:pPr>
      <w:rPr>
        <w:rFonts w:ascii="Symbol" w:hAnsi="Symbol" w:hint="default"/>
      </w:rPr>
    </w:lvl>
    <w:lvl w:ilvl="8" w:tplc="2AAA426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A62EE4"/>
    <w:multiLevelType w:val="hybridMultilevel"/>
    <w:tmpl w:val="50E01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246465"/>
    <w:multiLevelType w:val="hybridMultilevel"/>
    <w:tmpl w:val="9DC2C31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103042"/>
    <w:multiLevelType w:val="multilevel"/>
    <w:tmpl w:val="2F103042"/>
    <w:lvl w:ilvl="0">
      <w:start w:val="1"/>
      <w:numFmt w:val="bullet"/>
      <w:lvlText w:val="•"/>
      <w:lvlJc w:val="left"/>
      <w:pPr>
        <w:ind w:left="360" w:hanging="360"/>
      </w:pPr>
      <w:rPr>
        <w:rFonts w:hint="default"/>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F5C25EB"/>
    <w:multiLevelType w:val="multilevel"/>
    <w:tmpl w:val="B4A83A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10C6468"/>
    <w:multiLevelType w:val="hybridMultilevel"/>
    <w:tmpl w:val="F9C8072A"/>
    <w:lvl w:ilvl="0" w:tplc="D800136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E20E2D"/>
    <w:multiLevelType w:val="multilevel"/>
    <w:tmpl w:val="34E20E2D"/>
    <w:lvl w:ilvl="0">
      <w:start w:val="1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6D8394E"/>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D331090"/>
    <w:multiLevelType w:val="hybridMultilevel"/>
    <w:tmpl w:val="BF1AE57A"/>
    <w:lvl w:ilvl="0" w:tplc="9DB49F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62193"/>
    <w:multiLevelType w:val="multilevel"/>
    <w:tmpl w:val="6E2AB5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3FE900D7"/>
    <w:multiLevelType w:val="hybridMultilevel"/>
    <w:tmpl w:val="BA56EB06"/>
    <w:lvl w:ilvl="0" w:tplc="C47C75E8">
      <w:start w:val="1"/>
      <w:numFmt w:val="bullet"/>
      <w:lvlText w:val="•"/>
      <w:lvlJc w:val="left"/>
      <w:pPr>
        <w:tabs>
          <w:tab w:val="num" w:pos="360"/>
        </w:tabs>
        <w:ind w:left="360" w:hanging="360"/>
      </w:pPr>
      <w:rPr>
        <w:rFonts w:ascii="Arial" w:hAnsi="Arial" w:hint="default"/>
      </w:rPr>
    </w:lvl>
    <w:lvl w:ilvl="1" w:tplc="A1082BE6" w:tentative="1">
      <w:start w:val="1"/>
      <w:numFmt w:val="bullet"/>
      <w:lvlText w:val="•"/>
      <w:lvlJc w:val="left"/>
      <w:pPr>
        <w:tabs>
          <w:tab w:val="num" w:pos="1080"/>
        </w:tabs>
        <w:ind w:left="1080" w:hanging="360"/>
      </w:pPr>
      <w:rPr>
        <w:rFonts w:ascii="Arial" w:hAnsi="Arial" w:hint="default"/>
      </w:rPr>
    </w:lvl>
    <w:lvl w:ilvl="2" w:tplc="A0985498" w:tentative="1">
      <w:start w:val="1"/>
      <w:numFmt w:val="bullet"/>
      <w:lvlText w:val="•"/>
      <w:lvlJc w:val="left"/>
      <w:pPr>
        <w:tabs>
          <w:tab w:val="num" w:pos="1800"/>
        </w:tabs>
        <w:ind w:left="1800" w:hanging="360"/>
      </w:pPr>
      <w:rPr>
        <w:rFonts w:ascii="Arial" w:hAnsi="Arial" w:hint="default"/>
      </w:rPr>
    </w:lvl>
    <w:lvl w:ilvl="3" w:tplc="B33CB392" w:tentative="1">
      <w:start w:val="1"/>
      <w:numFmt w:val="bullet"/>
      <w:lvlText w:val="•"/>
      <w:lvlJc w:val="left"/>
      <w:pPr>
        <w:tabs>
          <w:tab w:val="num" w:pos="2520"/>
        </w:tabs>
        <w:ind w:left="2520" w:hanging="360"/>
      </w:pPr>
      <w:rPr>
        <w:rFonts w:ascii="Arial" w:hAnsi="Arial" w:hint="default"/>
      </w:rPr>
    </w:lvl>
    <w:lvl w:ilvl="4" w:tplc="9BE2C7BC" w:tentative="1">
      <w:start w:val="1"/>
      <w:numFmt w:val="bullet"/>
      <w:lvlText w:val="•"/>
      <w:lvlJc w:val="left"/>
      <w:pPr>
        <w:tabs>
          <w:tab w:val="num" w:pos="3240"/>
        </w:tabs>
        <w:ind w:left="3240" w:hanging="360"/>
      </w:pPr>
      <w:rPr>
        <w:rFonts w:ascii="Arial" w:hAnsi="Arial" w:hint="default"/>
      </w:rPr>
    </w:lvl>
    <w:lvl w:ilvl="5" w:tplc="1390C148" w:tentative="1">
      <w:start w:val="1"/>
      <w:numFmt w:val="bullet"/>
      <w:lvlText w:val="•"/>
      <w:lvlJc w:val="left"/>
      <w:pPr>
        <w:tabs>
          <w:tab w:val="num" w:pos="3960"/>
        </w:tabs>
        <w:ind w:left="3960" w:hanging="360"/>
      </w:pPr>
      <w:rPr>
        <w:rFonts w:ascii="Arial" w:hAnsi="Arial" w:hint="default"/>
      </w:rPr>
    </w:lvl>
    <w:lvl w:ilvl="6" w:tplc="6D0CEDA6" w:tentative="1">
      <w:start w:val="1"/>
      <w:numFmt w:val="bullet"/>
      <w:lvlText w:val="•"/>
      <w:lvlJc w:val="left"/>
      <w:pPr>
        <w:tabs>
          <w:tab w:val="num" w:pos="4680"/>
        </w:tabs>
        <w:ind w:left="4680" w:hanging="360"/>
      </w:pPr>
      <w:rPr>
        <w:rFonts w:ascii="Arial" w:hAnsi="Arial" w:hint="default"/>
      </w:rPr>
    </w:lvl>
    <w:lvl w:ilvl="7" w:tplc="A63832CE" w:tentative="1">
      <w:start w:val="1"/>
      <w:numFmt w:val="bullet"/>
      <w:lvlText w:val="•"/>
      <w:lvlJc w:val="left"/>
      <w:pPr>
        <w:tabs>
          <w:tab w:val="num" w:pos="5400"/>
        </w:tabs>
        <w:ind w:left="5400" w:hanging="360"/>
      </w:pPr>
      <w:rPr>
        <w:rFonts w:ascii="Arial" w:hAnsi="Arial" w:hint="default"/>
      </w:rPr>
    </w:lvl>
    <w:lvl w:ilvl="8" w:tplc="958A366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25" w15:restartNumberingAfterBreak="0">
    <w:nsid w:val="412A2FD2"/>
    <w:multiLevelType w:val="multilevel"/>
    <w:tmpl w:val="412A2FD2"/>
    <w:lvl w:ilvl="0">
      <w:start w:val="1"/>
      <w:numFmt w:val="bullet"/>
      <w:lvlText w:val="•"/>
      <w:lvlJc w:val="left"/>
      <w:pPr>
        <w:ind w:left="420" w:hanging="420"/>
      </w:pPr>
      <w:rPr>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1C61260"/>
    <w:multiLevelType w:val="multilevel"/>
    <w:tmpl w:val="3964154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314E42"/>
    <w:multiLevelType w:val="hybridMultilevel"/>
    <w:tmpl w:val="9DC2C31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31"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32" w15:restartNumberingAfterBreak="0">
    <w:nsid w:val="517253D5"/>
    <w:multiLevelType w:val="hybridMultilevel"/>
    <w:tmpl w:val="D6342BBC"/>
    <w:lvl w:ilvl="0" w:tplc="E996BA84">
      <w:start w:val="1"/>
      <w:numFmt w:val="bullet"/>
      <w:lvlText w:val="•"/>
      <w:lvlJc w:val="left"/>
      <w:pPr>
        <w:tabs>
          <w:tab w:val="num" w:pos="360"/>
        </w:tabs>
        <w:ind w:left="360" w:hanging="360"/>
      </w:pPr>
      <w:rPr>
        <w:rFonts w:ascii="Arial" w:hAnsi="Arial" w:hint="default"/>
      </w:rPr>
    </w:lvl>
    <w:lvl w:ilvl="1" w:tplc="E49A953C">
      <w:start w:val="1"/>
      <w:numFmt w:val="bullet"/>
      <w:lvlText w:val="•"/>
      <w:lvlJc w:val="left"/>
      <w:pPr>
        <w:tabs>
          <w:tab w:val="num" w:pos="1080"/>
        </w:tabs>
        <w:ind w:left="1080" w:hanging="360"/>
      </w:pPr>
      <w:rPr>
        <w:rFonts w:ascii="Arial" w:hAnsi="Arial" w:hint="default"/>
      </w:rPr>
    </w:lvl>
    <w:lvl w:ilvl="2" w:tplc="9E90A706">
      <w:numFmt w:val="bullet"/>
      <w:lvlText w:val="•"/>
      <w:lvlJc w:val="left"/>
      <w:pPr>
        <w:tabs>
          <w:tab w:val="num" w:pos="1800"/>
        </w:tabs>
        <w:ind w:left="1800" w:hanging="360"/>
      </w:pPr>
      <w:rPr>
        <w:rFonts w:ascii="Arial" w:hAnsi="Arial" w:hint="default"/>
      </w:rPr>
    </w:lvl>
    <w:lvl w:ilvl="3" w:tplc="16AAF238" w:tentative="1">
      <w:start w:val="1"/>
      <w:numFmt w:val="bullet"/>
      <w:lvlText w:val="•"/>
      <w:lvlJc w:val="left"/>
      <w:pPr>
        <w:tabs>
          <w:tab w:val="num" w:pos="2520"/>
        </w:tabs>
        <w:ind w:left="2520" w:hanging="360"/>
      </w:pPr>
      <w:rPr>
        <w:rFonts w:ascii="Arial" w:hAnsi="Arial" w:hint="default"/>
      </w:rPr>
    </w:lvl>
    <w:lvl w:ilvl="4" w:tplc="F67C996A" w:tentative="1">
      <w:start w:val="1"/>
      <w:numFmt w:val="bullet"/>
      <w:lvlText w:val="•"/>
      <w:lvlJc w:val="left"/>
      <w:pPr>
        <w:tabs>
          <w:tab w:val="num" w:pos="3240"/>
        </w:tabs>
        <w:ind w:left="3240" w:hanging="360"/>
      </w:pPr>
      <w:rPr>
        <w:rFonts w:ascii="Arial" w:hAnsi="Arial" w:hint="default"/>
      </w:rPr>
    </w:lvl>
    <w:lvl w:ilvl="5" w:tplc="E5EADB5C" w:tentative="1">
      <w:start w:val="1"/>
      <w:numFmt w:val="bullet"/>
      <w:lvlText w:val="•"/>
      <w:lvlJc w:val="left"/>
      <w:pPr>
        <w:tabs>
          <w:tab w:val="num" w:pos="3960"/>
        </w:tabs>
        <w:ind w:left="3960" w:hanging="360"/>
      </w:pPr>
      <w:rPr>
        <w:rFonts w:ascii="Arial" w:hAnsi="Arial" w:hint="default"/>
      </w:rPr>
    </w:lvl>
    <w:lvl w:ilvl="6" w:tplc="E55A42F8" w:tentative="1">
      <w:start w:val="1"/>
      <w:numFmt w:val="bullet"/>
      <w:lvlText w:val="•"/>
      <w:lvlJc w:val="left"/>
      <w:pPr>
        <w:tabs>
          <w:tab w:val="num" w:pos="4680"/>
        </w:tabs>
        <w:ind w:left="4680" w:hanging="360"/>
      </w:pPr>
      <w:rPr>
        <w:rFonts w:ascii="Arial" w:hAnsi="Arial" w:hint="default"/>
      </w:rPr>
    </w:lvl>
    <w:lvl w:ilvl="7" w:tplc="BADE7558" w:tentative="1">
      <w:start w:val="1"/>
      <w:numFmt w:val="bullet"/>
      <w:lvlText w:val="•"/>
      <w:lvlJc w:val="left"/>
      <w:pPr>
        <w:tabs>
          <w:tab w:val="num" w:pos="5400"/>
        </w:tabs>
        <w:ind w:left="5400" w:hanging="360"/>
      </w:pPr>
      <w:rPr>
        <w:rFonts w:ascii="Arial" w:hAnsi="Arial" w:hint="default"/>
      </w:rPr>
    </w:lvl>
    <w:lvl w:ilvl="8" w:tplc="4A54F218"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51736A8C"/>
    <w:multiLevelType w:val="multilevel"/>
    <w:tmpl w:val="04090025"/>
    <w:lvl w:ilvl="0">
      <w:start w:val="1"/>
      <w:numFmt w:val="decimal"/>
      <w:pStyle w:val="Heading1"/>
      <w:lvlText w:val="%1"/>
      <w:lvlJc w:val="left"/>
      <w:pPr>
        <w:ind w:left="1850"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5FDB2E5E"/>
    <w:multiLevelType w:val="hybridMultilevel"/>
    <w:tmpl w:val="EF02AF14"/>
    <w:lvl w:ilvl="0" w:tplc="3F52B2C8">
      <w:start w:val="1"/>
      <w:numFmt w:val="bullet"/>
      <w:lvlText w:val="•"/>
      <w:lvlJc w:val="left"/>
      <w:pPr>
        <w:tabs>
          <w:tab w:val="num" w:pos="720"/>
        </w:tabs>
        <w:ind w:left="720" w:hanging="360"/>
      </w:pPr>
      <w:rPr>
        <w:rFonts w:ascii="Arial" w:hAnsi="Arial" w:hint="default"/>
      </w:rPr>
    </w:lvl>
    <w:lvl w:ilvl="1" w:tplc="16F89C5A">
      <w:numFmt w:val="bullet"/>
      <w:lvlText w:val="•"/>
      <w:lvlJc w:val="left"/>
      <w:pPr>
        <w:tabs>
          <w:tab w:val="num" w:pos="1440"/>
        </w:tabs>
        <w:ind w:left="1440" w:hanging="360"/>
      </w:pPr>
      <w:rPr>
        <w:rFonts w:ascii="Arial" w:hAnsi="Arial" w:hint="default"/>
      </w:rPr>
    </w:lvl>
    <w:lvl w:ilvl="2" w:tplc="A1108A54" w:tentative="1">
      <w:start w:val="1"/>
      <w:numFmt w:val="bullet"/>
      <w:lvlText w:val="•"/>
      <w:lvlJc w:val="left"/>
      <w:pPr>
        <w:tabs>
          <w:tab w:val="num" w:pos="2160"/>
        </w:tabs>
        <w:ind w:left="2160" w:hanging="360"/>
      </w:pPr>
      <w:rPr>
        <w:rFonts w:ascii="Arial" w:hAnsi="Arial" w:hint="default"/>
      </w:rPr>
    </w:lvl>
    <w:lvl w:ilvl="3" w:tplc="21F62828" w:tentative="1">
      <w:start w:val="1"/>
      <w:numFmt w:val="bullet"/>
      <w:lvlText w:val="•"/>
      <w:lvlJc w:val="left"/>
      <w:pPr>
        <w:tabs>
          <w:tab w:val="num" w:pos="2880"/>
        </w:tabs>
        <w:ind w:left="2880" w:hanging="360"/>
      </w:pPr>
      <w:rPr>
        <w:rFonts w:ascii="Arial" w:hAnsi="Arial" w:hint="default"/>
      </w:rPr>
    </w:lvl>
    <w:lvl w:ilvl="4" w:tplc="102822A4" w:tentative="1">
      <w:start w:val="1"/>
      <w:numFmt w:val="bullet"/>
      <w:lvlText w:val="•"/>
      <w:lvlJc w:val="left"/>
      <w:pPr>
        <w:tabs>
          <w:tab w:val="num" w:pos="3600"/>
        </w:tabs>
        <w:ind w:left="3600" w:hanging="360"/>
      </w:pPr>
      <w:rPr>
        <w:rFonts w:ascii="Arial" w:hAnsi="Arial" w:hint="default"/>
      </w:rPr>
    </w:lvl>
    <w:lvl w:ilvl="5" w:tplc="3C5E6F46" w:tentative="1">
      <w:start w:val="1"/>
      <w:numFmt w:val="bullet"/>
      <w:lvlText w:val="•"/>
      <w:lvlJc w:val="left"/>
      <w:pPr>
        <w:tabs>
          <w:tab w:val="num" w:pos="4320"/>
        </w:tabs>
        <w:ind w:left="4320" w:hanging="360"/>
      </w:pPr>
      <w:rPr>
        <w:rFonts w:ascii="Arial" w:hAnsi="Arial" w:hint="default"/>
      </w:rPr>
    </w:lvl>
    <w:lvl w:ilvl="6" w:tplc="67301B8C" w:tentative="1">
      <w:start w:val="1"/>
      <w:numFmt w:val="bullet"/>
      <w:lvlText w:val="•"/>
      <w:lvlJc w:val="left"/>
      <w:pPr>
        <w:tabs>
          <w:tab w:val="num" w:pos="5040"/>
        </w:tabs>
        <w:ind w:left="5040" w:hanging="360"/>
      </w:pPr>
      <w:rPr>
        <w:rFonts w:ascii="Arial" w:hAnsi="Arial" w:hint="default"/>
      </w:rPr>
    </w:lvl>
    <w:lvl w:ilvl="7" w:tplc="22FA2F1C" w:tentative="1">
      <w:start w:val="1"/>
      <w:numFmt w:val="bullet"/>
      <w:lvlText w:val="•"/>
      <w:lvlJc w:val="left"/>
      <w:pPr>
        <w:tabs>
          <w:tab w:val="num" w:pos="5760"/>
        </w:tabs>
        <w:ind w:left="5760" w:hanging="360"/>
      </w:pPr>
      <w:rPr>
        <w:rFonts w:ascii="Arial" w:hAnsi="Arial" w:hint="default"/>
      </w:rPr>
    </w:lvl>
    <w:lvl w:ilvl="8" w:tplc="CBA62E6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FF74E57"/>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60043C58"/>
    <w:multiLevelType w:val="multilevel"/>
    <w:tmpl w:val="60043C58"/>
    <w:lvl w:ilvl="0">
      <w:start w:val="1"/>
      <w:numFmt w:val="bullet"/>
      <w:lvlText w:val="•"/>
      <w:lvlJc w:val="left"/>
      <w:pPr>
        <w:ind w:left="420" w:hanging="420"/>
      </w:pPr>
      <w:rPr>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19C6290"/>
    <w:multiLevelType w:val="hybridMultilevel"/>
    <w:tmpl w:val="0394AF7C"/>
    <w:lvl w:ilvl="0" w:tplc="04090001">
      <w:start w:val="1"/>
      <w:numFmt w:val="bullet"/>
      <w:lvlText w:val=""/>
      <w:lvlJc w:val="left"/>
      <w:pPr>
        <w:tabs>
          <w:tab w:val="num" w:pos="360"/>
        </w:tabs>
        <w:ind w:left="360" w:hanging="360"/>
      </w:pPr>
      <w:rPr>
        <w:rFonts w:ascii="Symbol" w:hAnsi="Symbol" w:hint="default"/>
      </w:rPr>
    </w:lvl>
    <w:lvl w:ilvl="1" w:tplc="5C9EA904">
      <w:numFmt w:val="bullet"/>
      <w:lvlText w:val="-"/>
      <w:lvlJc w:val="left"/>
      <w:pPr>
        <w:tabs>
          <w:tab w:val="num" w:pos="1080"/>
        </w:tabs>
        <w:ind w:left="1080" w:hanging="360"/>
      </w:pPr>
      <w:rPr>
        <w:rFonts w:ascii="Times New Roman" w:hAnsi="Times New Roman" w:hint="default"/>
      </w:rPr>
    </w:lvl>
    <w:lvl w:ilvl="2" w:tplc="86BC74E0">
      <w:numFmt w:val="bullet"/>
      <w:lvlText w:val=""/>
      <w:lvlJc w:val="left"/>
      <w:pPr>
        <w:tabs>
          <w:tab w:val="num" w:pos="1800"/>
        </w:tabs>
        <w:ind w:left="1800" w:hanging="360"/>
      </w:pPr>
      <w:rPr>
        <w:rFonts w:ascii="Wingdings" w:hAnsi="Wingdings" w:hint="default"/>
      </w:rPr>
    </w:lvl>
    <w:lvl w:ilvl="3" w:tplc="4A0C4142" w:tentative="1">
      <w:start w:val="1"/>
      <w:numFmt w:val="bullet"/>
      <w:lvlText w:val=""/>
      <w:lvlJc w:val="left"/>
      <w:pPr>
        <w:tabs>
          <w:tab w:val="num" w:pos="2520"/>
        </w:tabs>
        <w:ind w:left="2520" w:hanging="360"/>
      </w:pPr>
      <w:rPr>
        <w:rFonts w:ascii="Symbol" w:hAnsi="Symbol" w:hint="default"/>
      </w:rPr>
    </w:lvl>
    <w:lvl w:ilvl="4" w:tplc="EED87C90" w:tentative="1">
      <w:start w:val="1"/>
      <w:numFmt w:val="bullet"/>
      <w:lvlText w:val=""/>
      <w:lvlJc w:val="left"/>
      <w:pPr>
        <w:tabs>
          <w:tab w:val="num" w:pos="3240"/>
        </w:tabs>
        <w:ind w:left="3240" w:hanging="360"/>
      </w:pPr>
      <w:rPr>
        <w:rFonts w:ascii="Symbol" w:hAnsi="Symbol" w:hint="default"/>
      </w:rPr>
    </w:lvl>
    <w:lvl w:ilvl="5" w:tplc="2494CCCC" w:tentative="1">
      <w:start w:val="1"/>
      <w:numFmt w:val="bullet"/>
      <w:lvlText w:val=""/>
      <w:lvlJc w:val="left"/>
      <w:pPr>
        <w:tabs>
          <w:tab w:val="num" w:pos="3960"/>
        </w:tabs>
        <w:ind w:left="3960" w:hanging="360"/>
      </w:pPr>
      <w:rPr>
        <w:rFonts w:ascii="Symbol" w:hAnsi="Symbol" w:hint="default"/>
      </w:rPr>
    </w:lvl>
    <w:lvl w:ilvl="6" w:tplc="26E43DB8" w:tentative="1">
      <w:start w:val="1"/>
      <w:numFmt w:val="bullet"/>
      <w:lvlText w:val=""/>
      <w:lvlJc w:val="left"/>
      <w:pPr>
        <w:tabs>
          <w:tab w:val="num" w:pos="4680"/>
        </w:tabs>
        <w:ind w:left="4680" w:hanging="360"/>
      </w:pPr>
      <w:rPr>
        <w:rFonts w:ascii="Symbol" w:hAnsi="Symbol" w:hint="default"/>
      </w:rPr>
    </w:lvl>
    <w:lvl w:ilvl="7" w:tplc="11683030" w:tentative="1">
      <w:start w:val="1"/>
      <w:numFmt w:val="bullet"/>
      <w:lvlText w:val=""/>
      <w:lvlJc w:val="left"/>
      <w:pPr>
        <w:tabs>
          <w:tab w:val="num" w:pos="5400"/>
        </w:tabs>
        <w:ind w:left="5400" w:hanging="360"/>
      </w:pPr>
      <w:rPr>
        <w:rFonts w:ascii="Symbol" w:hAnsi="Symbol" w:hint="default"/>
      </w:rPr>
    </w:lvl>
    <w:lvl w:ilvl="8" w:tplc="26FCE4C8" w:tentative="1">
      <w:start w:val="1"/>
      <w:numFmt w:val="bullet"/>
      <w:lvlText w:val=""/>
      <w:lvlJc w:val="left"/>
      <w:pPr>
        <w:tabs>
          <w:tab w:val="num" w:pos="6120"/>
        </w:tabs>
        <w:ind w:left="6120" w:hanging="360"/>
      </w:pPr>
      <w:rPr>
        <w:rFonts w:ascii="Symbol" w:hAnsi="Symbol" w:hint="default"/>
      </w:rPr>
    </w:lvl>
  </w:abstractNum>
  <w:abstractNum w:abstractNumId="38" w15:restartNumberingAfterBreak="0">
    <w:nsid w:val="63324B34"/>
    <w:multiLevelType w:val="hybridMultilevel"/>
    <w:tmpl w:val="8E024E88"/>
    <w:lvl w:ilvl="0" w:tplc="252C64F8">
      <w:start w:val="1"/>
      <w:numFmt w:val="bullet"/>
      <w:lvlText w:val="•"/>
      <w:lvlJc w:val="left"/>
      <w:pPr>
        <w:tabs>
          <w:tab w:val="num" w:pos="720"/>
        </w:tabs>
        <w:ind w:left="720" w:hanging="360"/>
      </w:pPr>
      <w:rPr>
        <w:rFonts w:ascii="Arial" w:hAnsi="Arial" w:hint="default"/>
      </w:rPr>
    </w:lvl>
    <w:lvl w:ilvl="1" w:tplc="F11A09B4" w:tentative="1">
      <w:start w:val="1"/>
      <w:numFmt w:val="bullet"/>
      <w:lvlText w:val="•"/>
      <w:lvlJc w:val="left"/>
      <w:pPr>
        <w:tabs>
          <w:tab w:val="num" w:pos="1440"/>
        </w:tabs>
        <w:ind w:left="1440" w:hanging="360"/>
      </w:pPr>
      <w:rPr>
        <w:rFonts w:ascii="Arial" w:hAnsi="Arial" w:hint="default"/>
      </w:rPr>
    </w:lvl>
    <w:lvl w:ilvl="2" w:tplc="79B0E2C6" w:tentative="1">
      <w:start w:val="1"/>
      <w:numFmt w:val="bullet"/>
      <w:lvlText w:val="•"/>
      <w:lvlJc w:val="left"/>
      <w:pPr>
        <w:tabs>
          <w:tab w:val="num" w:pos="2160"/>
        </w:tabs>
        <w:ind w:left="2160" w:hanging="360"/>
      </w:pPr>
      <w:rPr>
        <w:rFonts w:ascii="Arial" w:hAnsi="Arial" w:hint="default"/>
      </w:rPr>
    </w:lvl>
    <w:lvl w:ilvl="3" w:tplc="8A20792E" w:tentative="1">
      <w:start w:val="1"/>
      <w:numFmt w:val="bullet"/>
      <w:lvlText w:val="•"/>
      <w:lvlJc w:val="left"/>
      <w:pPr>
        <w:tabs>
          <w:tab w:val="num" w:pos="2880"/>
        </w:tabs>
        <w:ind w:left="2880" w:hanging="360"/>
      </w:pPr>
      <w:rPr>
        <w:rFonts w:ascii="Arial" w:hAnsi="Arial" w:hint="default"/>
      </w:rPr>
    </w:lvl>
    <w:lvl w:ilvl="4" w:tplc="5F70D8D8" w:tentative="1">
      <w:start w:val="1"/>
      <w:numFmt w:val="bullet"/>
      <w:lvlText w:val="•"/>
      <w:lvlJc w:val="left"/>
      <w:pPr>
        <w:tabs>
          <w:tab w:val="num" w:pos="3600"/>
        </w:tabs>
        <w:ind w:left="3600" w:hanging="360"/>
      </w:pPr>
      <w:rPr>
        <w:rFonts w:ascii="Arial" w:hAnsi="Arial" w:hint="default"/>
      </w:rPr>
    </w:lvl>
    <w:lvl w:ilvl="5" w:tplc="677EC05E" w:tentative="1">
      <w:start w:val="1"/>
      <w:numFmt w:val="bullet"/>
      <w:lvlText w:val="•"/>
      <w:lvlJc w:val="left"/>
      <w:pPr>
        <w:tabs>
          <w:tab w:val="num" w:pos="4320"/>
        </w:tabs>
        <w:ind w:left="4320" w:hanging="360"/>
      </w:pPr>
      <w:rPr>
        <w:rFonts w:ascii="Arial" w:hAnsi="Arial" w:hint="default"/>
      </w:rPr>
    </w:lvl>
    <w:lvl w:ilvl="6" w:tplc="90520FC6" w:tentative="1">
      <w:start w:val="1"/>
      <w:numFmt w:val="bullet"/>
      <w:lvlText w:val="•"/>
      <w:lvlJc w:val="left"/>
      <w:pPr>
        <w:tabs>
          <w:tab w:val="num" w:pos="5040"/>
        </w:tabs>
        <w:ind w:left="5040" w:hanging="360"/>
      </w:pPr>
      <w:rPr>
        <w:rFonts w:ascii="Arial" w:hAnsi="Arial" w:hint="default"/>
      </w:rPr>
    </w:lvl>
    <w:lvl w:ilvl="7" w:tplc="6FE0577C" w:tentative="1">
      <w:start w:val="1"/>
      <w:numFmt w:val="bullet"/>
      <w:lvlText w:val="•"/>
      <w:lvlJc w:val="left"/>
      <w:pPr>
        <w:tabs>
          <w:tab w:val="num" w:pos="5760"/>
        </w:tabs>
        <w:ind w:left="5760" w:hanging="360"/>
      </w:pPr>
      <w:rPr>
        <w:rFonts w:ascii="Arial" w:hAnsi="Arial" w:hint="default"/>
      </w:rPr>
    </w:lvl>
    <w:lvl w:ilvl="8" w:tplc="93D4C4E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6714578"/>
    <w:multiLevelType w:val="hybridMultilevel"/>
    <w:tmpl w:val="BD48F082"/>
    <w:lvl w:ilvl="0" w:tplc="6F045072">
      <w:start w:val="1"/>
      <w:numFmt w:val="bullet"/>
      <w:lvlText w:val="•"/>
      <w:lvlJc w:val="left"/>
      <w:pPr>
        <w:tabs>
          <w:tab w:val="num" w:pos="720"/>
        </w:tabs>
        <w:ind w:left="720" w:hanging="360"/>
      </w:pPr>
      <w:rPr>
        <w:rFonts w:ascii="Arial" w:hAnsi="Arial" w:hint="default"/>
      </w:rPr>
    </w:lvl>
    <w:lvl w:ilvl="1" w:tplc="993AB406" w:tentative="1">
      <w:start w:val="1"/>
      <w:numFmt w:val="bullet"/>
      <w:lvlText w:val="•"/>
      <w:lvlJc w:val="left"/>
      <w:pPr>
        <w:tabs>
          <w:tab w:val="num" w:pos="1440"/>
        </w:tabs>
        <w:ind w:left="1440" w:hanging="360"/>
      </w:pPr>
      <w:rPr>
        <w:rFonts w:ascii="Arial" w:hAnsi="Arial" w:hint="default"/>
      </w:rPr>
    </w:lvl>
    <w:lvl w:ilvl="2" w:tplc="E76848D4" w:tentative="1">
      <w:start w:val="1"/>
      <w:numFmt w:val="bullet"/>
      <w:lvlText w:val="•"/>
      <w:lvlJc w:val="left"/>
      <w:pPr>
        <w:tabs>
          <w:tab w:val="num" w:pos="2160"/>
        </w:tabs>
        <w:ind w:left="2160" w:hanging="360"/>
      </w:pPr>
      <w:rPr>
        <w:rFonts w:ascii="Arial" w:hAnsi="Arial" w:hint="default"/>
      </w:rPr>
    </w:lvl>
    <w:lvl w:ilvl="3" w:tplc="4E94F888" w:tentative="1">
      <w:start w:val="1"/>
      <w:numFmt w:val="bullet"/>
      <w:lvlText w:val="•"/>
      <w:lvlJc w:val="left"/>
      <w:pPr>
        <w:tabs>
          <w:tab w:val="num" w:pos="2880"/>
        </w:tabs>
        <w:ind w:left="2880" w:hanging="360"/>
      </w:pPr>
      <w:rPr>
        <w:rFonts w:ascii="Arial" w:hAnsi="Arial" w:hint="default"/>
      </w:rPr>
    </w:lvl>
    <w:lvl w:ilvl="4" w:tplc="21E81A5C" w:tentative="1">
      <w:start w:val="1"/>
      <w:numFmt w:val="bullet"/>
      <w:lvlText w:val="•"/>
      <w:lvlJc w:val="left"/>
      <w:pPr>
        <w:tabs>
          <w:tab w:val="num" w:pos="3600"/>
        </w:tabs>
        <w:ind w:left="3600" w:hanging="360"/>
      </w:pPr>
      <w:rPr>
        <w:rFonts w:ascii="Arial" w:hAnsi="Arial" w:hint="default"/>
      </w:rPr>
    </w:lvl>
    <w:lvl w:ilvl="5" w:tplc="B0F40F58" w:tentative="1">
      <w:start w:val="1"/>
      <w:numFmt w:val="bullet"/>
      <w:lvlText w:val="•"/>
      <w:lvlJc w:val="left"/>
      <w:pPr>
        <w:tabs>
          <w:tab w:val="num" w:pos="4320"/>
        </w:tabs>
        <w:ind w:left="4320" w:hanging="360"/>
      </w:pPr>
      <w:rPr>
        <w:rFonts w:ascii="Arial" w:hAnsi="Arial" w:hint="default"/>
      </w:rPr>
    </w:lvl>
    <w:lvl w:ilvl="6" w:tplc="E3B4353C" w:tentative="1">
      <w:start w:val="1"/>
      <w:numFmt w:val="bullet"/>
      <w:lvlText w:val="•"/>
      <w:lvlJc w:val="left"/>
      <w:pPr>
        <w:tabs>
          <w:tab w:val="num" w:pos="5040"/>
        </w:tabs>
        <w:ind w:left="5040" w:hanging="360"/>
      </w:pPr>
      <w:rPr>
        <w:rFonts w:ascii="Arial" w:hAnsi="Arial" w:hint="default"/>
      </w:rPr>
    </w:lvl>
    <w:lvl w:ilvl="7" w:tplc="BD8E78A2" w:tentative="1">
      <w:start w:val="1"/>
      <w:numFmt w:val="bullet"/>
      <w:lvlText w:val="•"/>
      <w:lvlJc w:val="left"/>
      <w:pPr>
        <w:tabs>
          <w:tab w:val="num" w:pos="5760"/>
        </w:tabs>
        <w:ind w:left="5760" w:hanging="360"/>
      </w:pPr>
      <w:rPr>
        <w:rFonts w:ascii="Arial" w:hAnsi="Arial" w:hint="default"/>
      </w:rPr>
    </w:lvl>
    <w:lvl w:ilvl="8" w:tplc="75D62FE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6E47392"/>
    <w:multiLevelType w:val="hybridMultilevel"/>
    <w:tmpl w:val="38707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F908D0"/>
    <w:multiLevelType w:val="multilevel"/>
    <w:tmpl w:val="67F908D0"/>
    <w:lvl w:ilvl="0">
      <w:numFmt w:val="bullet"/>
      <w:lvlText w:val="-"/>
      <w:lvlJc w:val="left"/>
      <w:pPr>
        <w:ind w:left="360" w:hanging="360"/>
      </w:pPr>
      <w:rPr>
        <w:rFonts w:ascii="Times New Roman" w:eastAsia="宋体"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857123F"/>
    <w:multiLevelType w:val="multilevel"/>
    <w:tmpl w:val="5BF65E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6EA27D4B"/>
    <w:multiLevelType w:val="hybridMultilevel"/>
    <w:tmpl w:val="E9701C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5A757FF"/>
    <w:multiLevelType w:val="hybridMultilevel"/>
    <w:tmpl w:val="59AEC4D2"/>
    <w:lvl w:ilvl="0" w:tplc="40661A9C">
      <w:start w:val="1"/>
      <w:numFmt w:val="bullet"/>
      <w:lvlText w:val="-"/>
      <w:lvlJc w:val="left"/>
      <w:pPr>
        <w:tabs>
          <w:tab w:val="num" w:pos="644"/>
        </w:tabs>
        <w:ind w:left="644" w:hanging="360"/>
      </w:pPr>
      <w:rPr>
        <w:rFonts w:ascii="Times New Roman" w:hAnsi="Times New Roman" w:hint="default"/>
      </w:rPr>
    </w:lvl>
    <w:lvl w:ilvl="1" w:tplc="4E1E2BBC" w:tentative="1">
      <w:start w:val="1"/>
      <w:numFmt w:val="bullet"/>
      <w:lvlText w:val="-"/>
      <w:lvlJc w:val="left"/>
      <w:pPr>
        <w:tabs>
          <w:tab w:val="num" w:pos="1364"/>
        </w:tabs>
        <w:ind w:left="1364" w:hanging="360"/>
      </w:pPr>
      <w:rPr>
        <w:rFonts w:ascii="Times New Roman" w:hAnsi="Times New Roman" w:hint="default"/>
      </w:rPr>
    </w:lvl>
    <w:lvl w:ilvl="2" w:tplc="49AA69EE" w:tentative="1">
      <w:start w:val="1"/>
      <w:numFmt w:val="bullet"/>
      <w:lvlText w:val="-"/>
      <w:lvlJc w:val="left"/>
      <w:pPr>
        <w:tabs>
          <w:tab w:val="num" w:pos="2084"/>
        </w:tabs>
        <w:ind w:left="2084" w:hanging="360"/>
      </w:pPr>
      <w:rPr>
        <w:rFonts w:ascii="Times New Roman" w:hAnsi="Times New Roman" w:hint="default"/>
      </w:rPr>
    </w:lvl>
    <w:lvl w:ilvl="3" w:tplc="3C341F44" w:tentative="1">
      <w:start w:val="1"/>
      <w:numFmt w:val="bullet"/>
      <w:lvlText w:val="-"/>
      <w:lvlJc w:val="left"/>
      <w:pPr>
        <w:tabs>
          <w:tab w:val="num" w:pos="2804"/>
        </w:tabs>
        <w:ind w:left="2804" w:hanging="360"/>
      </w:pPr>
      <w:rPr>
        <w:rFonts w:ascii="Times New Roman" w:hAnsi="Times New Roman" w:hint="default"/>
      </w:rPr>
    </w:lvl>
    <w:lvl w:ilvl="4" w:tplc="DBBAFD82" w:tentative="1">
      <w:start w:val="1"/>
      <w:numFmt w:val="bullet"/>
      <w:lvlText w:val="-"/>
      <w:lvlJc w:val="left"/>
      <w:pPr>
        <w:tabs>
          <w:tab w:val="num" w:pos="3524"/>
        </w:tabs>
        <w:ind w:left="3524" w:hanging="360"/>
      </w:pPr>
      <w:rPr>
        <w:rFonts w:ascii="Times New Roman" w:hAnsi="Times New Roman" w:hint="default"/>
      </w:rPr>
    </w:lvl>
    <w:lvl w:ilvl="5" w:tplc="20EAF3F4" w:tentative="1">
      <w:start w:val="1"/>
      <w:numFmt w:val="bullet"/>
      <w:lvlText w:val="-"/>
      <w:lvlJc w:val="left"/>
      <w:pPr>
        <w:tabs>
          <w:tab w:val="num" w:pos="4244"/>
        </w:tabs>
        <w:ind w:left="4244" w:hanging="360"/>
      </w:pPr>
      <w:rPr>
        <w:rFonts w:ascii="Times New Roman" w:hAnsi="Times New Roman" w:hint="default"/>
      </w:rPr>
    </w:lvl>
    <w:lvl w:ilvl="6" w:tplc="88B4D5AA" w:tentative="1">
      <w:start w:val="1"/>
      <w:numFmt w:val="bullet"/>
      <w:lvlText w:val="-"/>
      <w:lvlJc w:val="left"/>
      <w:pPr>
        <w:tabs>
          <w:tab w:val="num" w:pos="4964"/>
        </w:tabs>
        <w:ind w:left="4964" w:hanging="360"/>
      </w:pPr>
      <w:rPr>
        <w:rFonts w:ascii="Times New Roman" w:hAnsi="Times New Roman" w:hint="default"/>
      </w:rPr>
    </w:lvl>
    <w:lvl w:ilvl="7" w:tplc="55DE88FC" w:tentative="1">
      <w:start w:val="1"/>
      <w:numFmt w:val="bullet"/>
      <w:lvlText w:val="-"/>
      <w:lvlJc w:val="left"/>
      <w:pPr>
        <w:tabs>
          <w:tab w:val="num" w:pos="5684"/>
        </w:tabs>
        <w:ind w:left="5684" w:hanging="360"/>
      </w:pPr>
      <w:rPr>
        <w:rFonts w:ascii="Times New Roman" w:hAnsi="Times New Roman" w:hint="default"/>
      </w:rPr>
    </w:lvl>
    <w:lvl w:ilvl="8" w:tplc="D50A63C4" w:tentative="1">
      <w:start w:val="1"/>
      <w:numFmt w:val="bullet"/>
      <w:lvlText w:val="-"/>
      <w:lvlJc w:val="left"/>
      <w:pPr>
        <w:tabs>
          <w:tab w:val="num" w:pos="6404"/>
        </w:tabs>
        <w:ind w:left="6404" w:hanging="360"/>
      </w:pPr>
      <w:rPr>
        <w:rFonts w:ascii="Times New Roman" w:hAnsi="Times New Roman" w:hint="default"/>
      </w:rPr>
    </w:lvl>
  </w:abstractNum>
  <w:abstractNum w:abstractNumId="46"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47" w15:restartNumberingAfterBreak="0">
    <w:nsid w:val="7B8E439D"/>
    <w:multiLevelType w:val="hybridMultilevel"/>
    <w:tmpl w:val="9DC2C31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CD71DF3"/>
    <w:multiLevelType w:val="multilevel"/>
    <w:tmpl w:val="311C7A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abstractNumId w:val="13"/>
  </w:num>
  <w:num w:numId="2">
    <w:abstractNumId w:val="30"/>
  </w:num>
  <w:num w:numId="3">
    <w:abstractNumId w:val="50"/>
  </w:num>
  <w:num w:numId="4">
    <w:abstractNumId w:val="31"/>
  </w:num>
  <w:num w:numId="5">
    <w:abstractNumId w:val="28"/>
  </w:num>
  <w:num w:numId="6">
    <w:abstractNumId w:val="4"/>
  </w:num>
  <w:num w:numId="7">
    <w:abstractNumId w:val="46"/>
  </w:num>
  <w:num w:numId="8">
    <w:abstractNumId w:val="24"/>
  </w:num>
  <w:num w:numId="9">
    <w:abstractNumId w:val="48"/>
  </w:num>
  <w:num w:numId="10">
    <w:abstractNumId w:val="44"/>
  </w:num>
  <w:num w:numId="11">
    <w:abstractNumId w:val="26"/>
  </w:num>
  <w:num w:numId="12">
    <w:abstractNumId w:val="33"/>
  </w:num>
  <w:num w:numId="13">
    <w:abstractNumId w:val="6"/>
  </w:num>
  <w:num w:numId="14">
    <w:abstractNumId w:val="10"/>
  </w:num>
  <w:num w:numId="15">
    <w:abstractNumId w:val="32"/>
  </w:num>
  <w:num w:numId="16">
    <w:abstractNumId w:val="40"/>
  </w:num>
  <w:num w:numId="17">
    <w:abstractNumId w:val="5"/>
  </w:num>
  <w:num w:numId="18">
    <w:abstractNumId w:val="41"/>
  </w:num>
  <w:num w:numId="19">
    <w:abstractNumId w:val="19"/>
  </w:num>
  <w:num w:numId="20">
    <w:abstractNumId w:val="2"/>
  </w:num>
  <w:num w:numId="21">
    <w:abstractNumId w:val="16"/>
  </w:num>
  <w:num w:numId="22">
    <w:abstractNumId w:val="27"/>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36"/>
  </w:num>
  <w:num w:numId="26">
    <w:abstractNumId w:val="33"/>
  </w:num>
  <w:num w:numId="27">
    <w:abstractNumId w:val="23"/>
  </w:num>
  <w:num w:numId="28">
    <w:abstractNumId w:val="45"/>
  </w:num>
  <w:num w:numId="29">
    <w:abstractNumId w:val="37"/>
  </w:num>
  <w:num w:numId="30">
    <w:abstractNumId w:val="27"/>
  </w:num>
  <w:num w:numId="31">
    <w:abstractNumId w:val="9"/>
  </w:num>
  <w:num w:numId="32">
    <w:abstractNumId w:val="25"/>
  </w:num>
  <w:num w:numId="33">
    <w:abstractNumId w:val="9"/>
  </w:num>
  <w:num w:numId="34">
    <w:abstractNumId w:val="25"/>
  </w:num>
  <w:num w:numId="35">
    <w:abstractNumId w:val="21"/>
  </w:num>
  <w:num w:numId="36">
    <w:abstractNumId w:val="12"/>
  </w:num>
  <w:num w:numId="37">
    <w:abstractNumId w:val="39"/>
  </w:num>
  <w:num w:numId="38">
    <w:abstractNumId w:val="38"/>
  </w:num>
  <w:num w:numId="39">
    <w:abstractNumId w:val="34"/>
  </w:num>
  <w:num w:numId="40">
    <w:abstractNumId w:val="11"/>
  </w:num>
  <w:num w:numId="41">
    <w:abstractNumId w:val="15"/>
  </w:num>
  <w:num w:numId="42">
    <w:abstractNumId w:val="35"/>
  </w:num>
  <w:num w:numId="43">
    <w:abstractNumId w:val="42"/>
  </w:num>
  <w:num w:numId="44">
    <w:abstractNumId w:val="22"/>
  </w:num>
  <w:num w:numId="45">
    <w:abstractNumId w:val="49"/>
  </w:num>
  <w:num w:numId="46">
    <w:abstractNumId w:val="20"/>
  </w:num>
  <w:num w:numId="47">
    <w:abstractNumId w:val="3"/>
  </w:num>
  <w:num w:numId="48">
    <w:abstractNumId w:val="17"/>
  </w:num>
  <w:num w:numId="49">
    <w:abstractNumId w:val="33"/>
  </w:num>
  <w:num w:numId="50">
    <w:abstractNumId w:val="33"/>
  </w:num>
  <w:num w:numId="51">
    <w:abstractNumId w:val="33"/>
  </w:num>
  <w:num w:numId="52">
    <w:abstractNumId w:val="14"/>
  </w:num>
  <w:num w:numId="53">
    <w:abstractNumId w:val="1"/>
  </w:num>
  <w:num w:numId="54">
    <w:abstractNumId w:val="47"/>
  </w:num>
  <w:num w:numId="55">
    <w:abstractNumId w:val="0"/>
  </w:num>
  <w:num w:numId="56">
    <w:abstractNumId w:val="29"/>
  </w:num>
  <w:num w:numId="57">
    <w:abstractNumId w:val="43"/>
  </w:num>
  <w:num w:numId="58">
    <w:abstractNumId w:val="18"/>
  </w:num>
  <w:num w:numId="59">
    <w:abstractNumId w:va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3B"/>
    <w:rsid w:val="000000EB"/>
    <w:rsid w:val="0000043F"/>
    <w:rsid w:val="00000738"/>
    <w:rsid w:val="00000853"/>
    <w:rsid w:val="00000BA9"/>
    <w:rsid w:val="00000D47"/>
    <w:rsid w:val="00001133"/>
    <w:rsid w:val="0000117D"/>
    <w:rsid w:val="0000141D"/>
    <w:rsid w:val="000014AA"/>
    <w:rsid w:val="000015B4"/>
    <w:rsid w:val="00001646"/>
    <w:rsid w:val="00001740"/>
    <w:rsid w:val="00001B21"/>
    <w:rsid w:val="00001B70"/>
    <w:rsid w:val="00001C08"/>
    <w:rsid w:val="000024DB"/>
    <w:rsid w:val="0000251A"/>
    <w:rsid w:val="0000253B"/>
    <w:rsid w:val="000025E1"/>
    <w:rsid w:val="000029A4"/>
    <w:rsid w:val="00003042"/>
    <w:rsid w:val="0000304D"/>
    <w:rsid w:val="000030D9"/>
    <w:rsid w:val="00003243"/>
    <w:rsid w:val="000032D6"/>
    <w:rsid w:val="0000338A"/>
    <w:rsid w:val="00003811"/>
    <w:rsid w:val="0000389D"/>
    <w:rsid w:val="00003E4F"/>
    <w:rsid w:val="00004130"/>
    <w:rsid w:val="00004249"/>
    <w:rsid w:val="00004746"/>
    <w:rsid w:val="0000494E"/>
    <w:rsid w:val="00004AD6"/>
    <w:rsid w:val="00004C8B"/>
    <w:rsid w:val="0000508E"/>
    <w:rsid w:val="00005492"/>
    <w:rsid w:val="00005900"/>
    <w:rsid w:val="00005ADD"/>
    <w:rsid w:val="00005C40"/>
    <w:rsid w:val="0000626F"/>
    <w:rsid w:val="000068C6"/>
    <w:rsid w:val="00006A9E"/>
    <w:rsid w:val="00006BB1"/>
    <w:rsid w:val="00006C5E"/>
    <w:rsid w:val="00006DE9"/>
    <w:rsid w:val="00007156"/>
    <w:rsid w:val="000072B9"/>
    <w:rsid w:val="000074C4"/>
    <w:rsid w:val="00007649"/>
    <w:rsid w:val="00007923"/>
    <w:rsid w:val="00007CFA"/>
    <w:rsid w:val="00010102"/>
    <w:rsid w:val="0001038F"/>
    <w:rsid w:val="00010523"/>
    <w:rsid w:val="00010D0B"/>
    <w:rsid w:val="00010D87"/>
    <w:rsid w:val="00011212"/>
    <w:rsid w:val="00011295"/>
    <w:rsid w:val="00011311"/>
    <w:rsid w:val="0001170C"/>
    <w:rsid w:val="00011766"/>
    <w:rsid w:val="00011B56"/>
    <w:rsid w:val="00011C5F"/>
    <w:rsid w:val="00011DA9"/>
    <w:rsid w:val="00011EEB"/>
    <w:rsid w:val="00011F73"/>
    <w:rsid w:val="00012313"/>
    <w:rsid w:val="0001245C"/>
    <w:rsid w:val="000124CB"/>
    <w:rsid w:val="000124F1"/>
    <w:rsid w:val="000125C7"/>
    <w:rsid w:val="00012886"/>
    <w:rsid w:val="00012D0C"/>
    <w:rsid w:val="00012ECB"/>
    <w:rsid w:val="0001328C"/>
    <w:rsid w:val="0001350A"/>
    <w:rsid w:val="0001375E"/>
    <w:rsid w:val="00013AF0"/>
    <w:rsid w:val="00013EE2"/>
    <w:rsid w:val="000140E6"/>
    <w:rsid w:val="000144F8"/>
    <w:rsid w:val="000145B6"/>
    <w:rsid w:val="000146D3"/>
    <w:rsid w:val="000146F3"/>
    <w:rsid w:val="00014751"/>
    <w:rsid w:val="00014945"/>
    <w:rsid w:val="00014A49"/>
    <w:rsid w:val="00014A77"/>
    <w:rsid w:val="00014DBB"/>
    <w:rsid w:val="00014F15"/>
    <w:rsid w:val="00014FCF"/>
    <w:rsid w:val="0001518D"/>
    <w:rsid w:val="000153BA"/>
    <w:rsid w:val="000154BB"/>
    <w:rsid w:val="00015704"/>
    <w:rsid w:val="00015746"/>
    <w:rsid w:val="00015842"/>
    <w:rsid w:val="00015BFE"/>
    <w:rsid w:val="00015FBF"/>
    <w:rsid w:val="00016231"/>
    <w:rsid w:val="000162C6"/>
    <w:rsid w:val="000163BB"/>
    <w:rsid w:val="00016448"/>
    <w:rsid w:val="0001644E"/>
    <w:rsid w:val="00016569"/>
    <w:rsid w:val="000166E2"/>
    <w:rsid w:val="0001678B"/>
    <w:rsid w:val="000168D4"/>
    <w:rsid w:val="00016AA0"/>
    <w:rsid w:val="00016B1D"/>
    <w:rsid w:val="00016D4B"/>
    <w:rsid w:val="00016D5F"/>
    <w:rsid w:val="0001715F"/>
    <w:rsid w:val="00017291"/>
    <w:rsid w:val="0001756A"/>
    <w:rsid w:val="0001765C"/>
    <w:rsid w:val="00017D5F"/>
    <w:rsid w:val="00017EDA"/>
    <w:rsid w:val="00017F7D"/>
    <w:rsid w:val="00020089"/>
    <w:rsid w:val="0002012B"/>
    <w:rsid w:val="0002059E"/>
    <w:rsid w:val="000205CB"/>
    <w:rsid w:val="0002060E"/>
    <w:rsid w:val="00020935"/>
    <w:rsid w:val="00020C30"/>
    <w:rsid w:val="00020D1B"/>
    <w:rsid w:val="00021386"/>
    <w:rsid w:val="00021433"/>
    <w:rsid w:val="000215D4"/>
    <w:rsid w:val="00021750"/>
    <w:rsid w:val="0002177C"/>
    <w:rsid w:val="000217BF"/>
    <w:rsid w:val="000218DB"/>
    <w:rsid w:val="00021942"/>
    <w:rsid w:val="00021990"/>
    <w:rsid w:val="00021D44"/>
    <w:rsid w:val="00021ECE"/>
    <w:rsid w:val="00022590"/>
    <w:rsid w:val="00022621"/>
    <w:rsid w:val="00022660"/>
    <w:rsid w:val="00022684"/>
    <w:rsid w:val="00022790"/>
    <w:rsid w:val="00022C9F"/>
    <w:rsid w:val="00022E7A"/>
    <w:rsid w:val="00022EE7"/>
    <w:rsid w:val="000231D3"/>
    <w:rsid w:val="000234F7"/>
    <w:rsid w:val="0002352E"/>
    <w:rsid w:val="000235DA"/>
    <w:rsid w:val="00023606"/>
    <w:rsid w:val="00023774"/>
    <w:rsid w:val="000239E6"/>
    <w:rsid w:val="00023DCF"/>
    <w:rsid w:val="00023E39"/>
    <w:rsid w:val="00023F7A"/>
    <w:rsid w:val="00023FFA"/>
    <w:rsid w:val="000244C6"/>
    <w:rsid w:val="000245EA"/>
    <w:rsid w:val="000247F6"/>
    <w:rsid w:val="00024B53"/>
    <w:rsid w:val="00024D00"/>
    <w:rsid w:val="00025B5C"/>
    <w:rsid w:val="00025C24"/>
    <w:rsid w:val="00025D50"/>
    <w:rsid w:val="00025E2F"/>
    <w:rsid w:val="00025FBE"/>
    <w:rsid w:val="00026065"/>
    <w:rsid w:val="00026092"/>
    <w:rsid w:val="0002616D"/>
    <w:rsid w:val="000264C3"/>
    <w:rsid w:val="000264DE"/>
    <w:rsid w:val="000264F2"/>
    <w:rsid w:val="000265B1"/>
    <w:rsid w:val="000265D7"/>
    <w:rsid w:val="00026745"/>
    <w:rsid w:val="000269BD"/>
    <w:rsid w:val="000269F3"/>
    <w:rsid w:val="00027397"/>
    <w:rsid w:val="000275E1"/>
    <w:rsid w:val="0002766A"/>
    <w:rsid w:val="00027BB9"/>
    <w:rsid w:val="00027BCE"/>
    <w:rsid w:val="00027CAF"/>
    <w:rsid w:val="00027D6E"/>
    <w:rsid w:val="00027F0D"/>
    <w:rsid w:val="000304CE"/>
    <w:rsid w:val="000306E3"/>
    <w:rsid w:val="0003070F"/>
    <w:rsid w:val="0003096C"/>
    <w:rsid w:val="00030DDF"/>
    <w:rsid w:val="00030F4D"/>
    <w:rsid w:val="000311C2"/>
    <w:rsid w:val="000314EF"/>
    <w:rsid w:val="0003174F"/>
    <w:rsid w:val="00031966"/>
    <w:rsid w:val="00031D20"/>
    <w:rsid w:val="00031DD7"/>
    <w:rsid w:val="00031E85"/>
    <w:rsid w:val="000321B9"/>
    <w:rsid w:val="0003221D"/>
    <w:rsid w:val="000322BD"/>
    <w:rsid w:val="000322E6"/>
    <w:rsid w:val="0003234E"/>
    <w:rsid w:val="00032523"/>
    <w:rsid w:val="000325C3"/>
    <w:rsid w:val="00032789"/>
    <w:rsid w:val="000328DC"/>
    <w:rsid w:val="000329C9"/>
    <w:rsid w:val="00032A4D"/>
    <w:rsid w:val="00032B92"/>
    <w:rsid w:val="00032D12"/>
    <w:rsid w:val="00032D9B"/>
    <w:rsid w:val="00032E97"/>
    <w:rsid w:val="00033148"/>
    <w:rsid w:val="000332E5"/>
    <w:rsid w:val="000335FF"/>
    <w:rsid w:val="00033B1B"/>
    <w:rsid w:val="00033BD4"/>
    <w:rsid w:val="00034373"/>
    <w:rsid w:val="00034443"/>
    <w:rsid w:val="00034617"/>
    <w:rsid w:val="0003477B"/>
    <w:rsid w:val="000348CF"/>
    <w:rsid w:val="00034912"/>
    <w:rsid w:val="00034A06"/>
    <w:rsid w:val="00034CC3"/>
    <w:rsid w:val="00034E84"/>
    <w:rsid w:val="000350EE"/>
    <w:rsid w:val="0003525C"/>
    <w:rsid w:val="000353D3"/>
    <w:rsid w:val="00035C93"/>
    <w:rsid w:val="00035E68"/>
    <w:rsid w:val="00036189"/>
    <w:rsid w:val="000367A2"/>
    <w:rsid w:val="00036A4E"/>
    <w:rsid w:val="00037488"/>
    <w:rsid w:val="000374DF"/>
    <w:rsid w:val="00037887"/>
    <w:rsid w:val="00037B87"/>
    <w:rsid w:val="00037D26"/>
    <w:rsid w:val="00037D6A"/>
    <w:rsid w:val="00037DDA"/>
    <w:rsid w:val="00037FB8"/>
    <w:rsid w:val="00040136"/>
    <w:rsid w:val="000403A2"/>
    <w:rsid w:val="000407B4"/>
    <w:rsid w:val="00040C59"/>
    <w:rsid w:val="00040E5A"/>
    <w:rsid w:val="000411E0"/>
    <w:rsid w:val="000415E2"/>
    <w:rsid w:val="00041739"/>
    <w:rsid w:val="000417BF"/>
    <w:rsid w:val="00041923"/>
    <w:rsid w:val="00041C93"/>
    <w:rsid w:val="00041EAD"/>
    <w:rsid w:val="00042216"/>
    <w:rsid w:val="00042263"/>
    <w:rsid w:val="000423B1"/>
    <w:rsid w:val="000423CA"/>
    <w:rsid w:val="00042669"/>
    <w:rsid w:val="000427FB"/>
    <w:rsid w:val="000428EA"/>
    <w:rsid w:val="00042967"/>
    <w:rsid w:val="00042BC3"/>
    <w:rsid w:val="00042CF2"/>
    <w:rsid w:val="0004338B"/>
    <w:rsid w:val="00043475"/>
    <w:rsid w:val="00043886"/>
    <w:rsid w:val="00043A1C"/>
    <w:rsid w:val="00043A5A"/>
    <w:rsid w:val="00043B31"/>
    <w:rsid w:val="00043BDB"/>
    <w:rsid w:val="00043CB2"/>
    <w:rsid w:val="00043D40"/>
    <w:rsid w:val="0004410E"/>
    <w:rsid w:val="0004434D"/>
    <w:rsid w:val="00044604"/>
    <w:rsid w:val="0004509E"/>
    <w:rsid w:val="0004527F"/>
    <w:rsid w:val="000455BA"/>
    <w:rsid w:val="000456AB"/>
    <w:rsid w:val="0004598A"/>
    <w:rsid w:val="00045BA7"/>
    <w:rsid w:val="00045F6E"/>
    <w:rsid w:val="00046148"/>
    <w:rsid w:val="0004617A"/>
    <w:rsid w:val="000461E3"/>
    <w:rsid w:val="00046349"/>
    <w:rsid w:val="00046770"/>
    <w:rsid w:val="00046A1B"/>
    <w:rsid w:val="00046A41"/>
    <w:rsid w:val="00046BDC"/>
    <w:rsid w:val="00046F25"/>
    <w:rsid w:val="0004703B"/>
    <w:rsid w:val="00047534"/>
    <w:rsid w:val="00047AD1"/>
    <w:rsid w:val="00047C99"/>
    <w:rsid w:val="000500CE"/>
    <w:rsid w:val="00050107"/>
    <w:rsid w:val="0005018D"/>
    <w:rsid w:val="000501F3"/>
    <w:rsid w:val="0005048D"/>
    <w:rsid w:val="00050628"/>
    <w:rsid w:val="0005068C"/>
    <w:rsid w:val="00050921"/>
    <w:rsid w:val="00050C10"/>
    <w:rsid w:val="00050CA2"/>
    <w:rsid w:val="00050D39"/>
    <w:rsid w:val="00050D48"/>
    <w:rsid w:val="00050E2D"/>
    <w:rsid w:val="000510ED"/>
    <w:rsid w:val="000511F9"/>
    <w:rsid w:val="0005124C"/>
    <w:rsid w:val="000513F1"/>
    <w:rsid w:val="000514CE"/>
    <w:rsid w:val="00051561"/>
    <w:rsid w:val="00051647"/>
    <w:rsid w:val="00051745"/>
    <w:rsid w:val="0005175F"/>
    <w:rsid w:val="00051D36"/>
    <w:rsid w:val="00051F4D"/>
    <w:rsid w:val="00051FE0"/>
    <w:rsid w:val="000521B9"/>
    <w:rsid w:val="00052254"/>
    <w:rsid w:val="00052277"/>
    <w:rsid w:val="000522BD"/>
    <w:rsid w:val="00052423"/>
    <w:rsid w:val="00052528"/>
    <w:rsid w:val="000528A2"/>
    <w:rsid w:val="00052C32"/>
    <w:rsid w:val="00052E94"/>
    <w:rsid w:val="00053281"/>
    <w:rsid w:val="000535F1"/>
    <w:rsid w:val="00053AD8"/>
    <w:rsid w:val="00053EBE"/>
    <w:rsid w:val="00053F4F"/>
    <w:rsid w:val="00054095"/>
    <w:rsid w:val="0005412D"/>
    <w:rsid w:val="000544F4"/>
    <w:rsid w:val="000548A5"/>
    <w:rsid w:val="00054BF9"/>
    <w:rsid w:val="00054CBF"/>
    <w:rsid w:val="00054FA3"/>
    <w:rsid w:val="00055215"/>
    <w:rsid w:val="00055403"/>
    <w:rsid w:val="000557BF"/>
    <w:rsid w:val="00056544"/>
    <w:rsid w:val="0005660C"/>
    <w:rsid w:val="0005660D"/>
    <w:rsid w:val="00056613"/>
    <w:rsid w:val="00056B48"/>
    <w:rsid w:val="00056C0B"/>
    <w:rsid w:val="00056D13"/>
    <w:rsid w:val="00056DB4"/>
    <w:rsid w:val="00056F94"/>
    <w:rsid w:val="00056FB2"/>
    <w:rsid w:val="000573CA"/>
    <w:rsid w:val="00057898"/>
    <w:rsid w:val="00057992"/>
    <w:rsid w:val="00057A6A"/>
    <w:rsid w:val="00057F24"/>
    <w:rsid w:val="00060297"/>
    <w:rsid w:val="00060647"/>
    <w:rsid w:val="00060917"/>
    <w:rsid w:val="0006099A"/>
    <w:rsid w:val="00060C5E"/>
    <w:rsid w:val="00060EAB"/>
    <w:rsid w:val="00061299"/>
    <w:rsid w:val="00061430"/>
    <w:rsid w:val="0006160E"/>
    <w:rsid w:val="00061C67"/>
    <w:rsid w:val="00061D1B"/>
    <w:rsid w:val="000620EF"/>
    <w:rsid w:val="00062304"/>
    <w:rsid w:val="00062517"/>
    <w:rsid w:val="00062648"/>
    <w:rsid w:val="00062700"/>
    <w:rsid w:val="0006291F"/>
    <w:rsid w:val="00062934"/>
    <w:rsid w:val="00062C53"/>
    <w:rsid w:val="00062E02"/>
    <w:rsid w:val="00062F9C"/>
    <w:rsid w:val="000630CE"/>
    <w:rsid w:val="000631D7"/>
    <w:rsid w:val="000631ED"/>
    <w:rsid w:val="00063403"/>
    <w:rsid w:val="00063427"/>
    <w:rsid w:val="000634CB"/>
    <w:rsid w:val="000634CE"/>
    <w:rsid w:val="00063735"/>
    <w:rsid w:val="00063BBD"/>
    <w:rsid w:val="00063D9E"/>
    <w:rsid w:val="00063DA2"/>
    <w:rsid w:val="00064039"/>
    <w:rsid w:val="00064084"/>
    <w:rsid w:val="00064318"/>
    <w:rsid w:val="00064475"/>
    <w:rsid w:val="0006450A"/>
    <w:rsid w:val="0006457E"/>
    <w:rsid w:val="00064751"/>
    <w:rsid w:val="000647FD"/>
    <w:rsid w:val="00064806"/>
    <w:rsid w:val="00064AD3"/>
    <w:rsid w:val="00064ADF"/>
    <w:rsid w:val="00064D1F"/>
    <w:rsid w:val="00064EA3"/>
    <w:rsid w:val="000651B0"/>
    <w:rsid w:val="000653AF"/>
    <w:rsid w:val="0006542B"/>
    <w:rsid w:val="00065917"/>
    <w:rsid w:val="00065987"/>
    <w:rsid w:val="00065B69"/>
    <w:rsid w:val="00065F75"/>
    <w:rsid w:val="00065FCB"/>
    <w:rsid w:val="00066360"/>
    <w:rsid w:val="00066DB0"/>
    <w:rsid w:val="00066DE3"/>
    <w:rsid w:val="00067092"/>
    <w:rsid w:val="000671B2"/>
    <w:rsid w:val="000672DB"/>
    <w:rsid w:val="000673CB"/>
    <w:rsid w:val="00067596"/>
    <w:rsid w:val="000675E5"/>
    <w:rsid w:val="000676BD"/>
    <w:rsid w:val="00067761"/>
    <w:rsid w:val="00067924"/>
    <w:rsid w:val="0006795A"/>
    <w:rsid w:val="00067ADF"/>
    <w:rsid w:val="00070034"/>
    <w:rsid w:val="0007016D"/>
    <w:rsid w:val="00070291"/>
    <w:rsid w:val="000705C9"/>
    <w:rsid w:val="00070723"/>
    <w:rsid w:val="00070751"/>
    <w:rsid w:val="00070806"/>
    <w:rsid w:val="00070B74"/>
    <w:rsid w:val="00070C02"/>
    <w:rsid w:val="00070F50"/>
    <w:rsid w:val="00070FEC"/>
    <w:rsid w:val="00071485"/>
    <w:rsid w:val="000716E0"/>
    <w:rsid w:val="0007196E"/>
    <w:rsid w:val="00071A74"/>
    <w:rsid w:val="00071AD1"/>
    <w:rsid w:val="00072E60"/>
    <w:rsid w:val="00072ED4"/>
    <w:rsid w:val="00072FD4"/>
    <w:rsid w:val="00072FFC"/>
    <w:rsid w:val="000732FE"/>
    <w:rsid w:val="00073503"/>
    <w:rsid w:val="00073B92"/>
    <w:rsid w:val="00073BAE"/>
    <w:rsid w:val="00073F41"/>
    <w:rsid w:val="000740E1"/>
    <w:rsid w:val="0007412F"/>
    <w:rsid w:val="000743CA"/>
    <w:rsid w:val="0007444E"/>
    <w:rsid w:val="00074639"/>
    <w:rsid w:val="00074659"/>
    <w:rsid w:val="00074901"/>
    <w:rsid w:val="00074AE4"/>
    <w:rsid w:val="00074C1C"/>
    <w:rsid w:val="00074CB7"/>
    <w:rsid w:val="00075107"/>
    <w:rsid w:val="00075629"/>
    <w:rsid w:val="00075662"/>
    <w:rsid w:val="00075823"/>
    <w:rsid w:val="0007594B"/>
    <w:rsid w:val="00075A1D"/>
    <w:rsid w:val="00075B0A"/>
    <w:rsid w:val="00075BAC"/>
    <w:rsid w:val="00075E00"/>
    <w:rsid w:val="00075E55"/>
    <w:rsid w:val="00075F0D"/>
    <w:rsid w:val="00075F74"/>
    <w:rsid w:val="00075F85"/>
    <w:rsid w:val="0007612E"/>
    <w:rsid w:val="0007619F"/>
    <w:rsid w:val="000765E7"/>
    <w:rsid w:val="0007686D"/>
    <w:rsid w:val="000768DF"/>
    <w:rsid w:val="00076BA7"/>
    <w:rsid w:val="00076DB1"/>
    <w:rsid w:val="00076F94"/>
    <w:rsid w:val="00076FC3"/>
    <w:rsid w:val="000770AF"/>
    <w:rsid w:val="000771D9"/>
    <w:rsid w:val="0007739A"/>
    <w:rsid w:val="00077657"/>
    <w:rsid w:val="000776EE"/>
    <w:rsid w:val="00077959"/>
    <w:rsid w:val="00077D0F"/>
    <w:rsid w:val="00077F5A"/>
    <w:rsid w:val="00080C00"/>
    <w:rsid w:val="00080CBB"/>
    <w:rsid w:val="00080E89"/>
    <w:rsid w:val="00081171"/>
    <w:rsid w:val="000812BC"/>
    <w:rsid w:val="00081BEE"/>
    <w:rsid w:val="00082388"/>
    <w:rsid w:val="00082438"/>
    <w:rsid w:val="00082444"/>
    <w:rsid w:val="0008247E"/>
    <w:rsid w:val="00082875"/>
    <w:rsid w:val="00082C0F"/>
    <w:rsid w:val="00082C60"/>
    <w:rsid w:val="00082CDA"/>
    <w:rsid w:val="00082FE3"/>
    <w:rsid w:val="0008305C"/>
    <w:rsid w:val="00083145"/>
    <w:rsid w:val="00083459"/>
    <w:rsid w:val="0008361A"/>
    <w:rsid w:val="000836DE"/>
    <w:rsid w:val="000838F5"/>
    <w:rsid w:val="00083986"/>
    <w:rsid w:val="00083C09"/>
    <w:rsid w:val="0008408A"/>
    <w:rsid w:val="00084BB0"/>
    <w:rsid w:val="00085035"/>
    <w:rsid w:val="00085115"/>
    <w:rsid w:val="00085155"/>
    <w:rsid w:val="00085221"/>
    <w:rsid w:val="00085435"/>
    <w:rsid w:val="00085793"/>
    <w:rsid w:val="000857C6"/>
    <w:rsid w:val="00085865"/>
    <w:rsid w:val="0008591B"/>
    <w:rsid w:val="00085A54"/>
    <w:rsid w:val="00085ABF"/>
    <w:rsid w:val="00085C2D"/>
    <w:rsid w:val="00085CFB"/>
    <w:rsid w:val="000861DA"/>
    <w:rsid w:val="0008622C"/>
    <w:rsid w:val="000862CF"/>
    <w:rsid w:val="000863C0"/>
    <w:rsid w:val="000864FD"/>
    <w:rsid w:val="0008663D"/>
    <w:rsid w:val="000868D3"/>
    <w:rsid w:val="000869C0"/>
    <w:rsid w:val="00086D07"/>
    <w:rsid w:val="00086D08"/>
    <w:rsid w:val="00087107"/>
    <w:rsid w:val="00087647"/>
    <w:rsid w:val="000876BD"/>
    <w:rsid w:val="0008773B"/>
    <w:rsid w:val="00087883"/>
    <w:rsid w:val="000879AD"/>
    <w:rsid w:val="00087C0A"/>
    <w:rsid w:val="00087CDB"/>
    <w:rsid w:val="00087E56"/>
    <w:rsid w:val="0009066E"/>
    <w:rsid w:val="000907AA"/>
    <w:rsid w:val="00090861"/>
    <w:rsid w:val="00090ABF"/>
    <w:rsid w:val="00090C7F"/>
    <w:rsid w:val="00090DBB"/>
    <w:rsid w:val="00090E22"/>
    <w:rsid w:val="00090EBC"/>
    <w:rsid w:val="00090FF5"/>
    <w:rsid w:val="0009133B"/>
    <w:rsid w:val="0009152E"/>
    <w:rsid w:val="00091531"/>
    <w:rsid w:val="00091A24"/>
    <w:rsid w:val="00091A7F"/>
    <w:rsid w:val="00091BD7"/>
    <w:rsid w:val="00091FF2"/>
    <w:rsid w:val="000922AD"/>
    <w:rsid w:val="000924A5"/>
    <w:rsid w:val="00092647"/>
    <w:rsid w:val="00092804"/>
    <w:rsid w:val="000928ED"/>
    <w:rsid w:val="00092A56"/>
    <w:rsid w:val="00092A7E"/>
    <w:rsid w:val="000932E8"/>
    <w:rsid w:val="00093520"/>
    <w:rsid w:val="00093985"/>
    <w:rsid w:val="00093C28"/>
    <w:rsid w:val="00093C47"/>
    <w:rsid w:val="00093F74"/>
    <w:rsid w:val="00093F86"/>
    <w:rsid w:val="000944C9"/>
    <w:rsid w:val="0009475C"/>
    <w:rsid w:val="000947AA"/>
    <w:rsid w:val="00094835"/>
    <w:rsid w:val="00094AE6"/>
    <w:rsid w:val="00094E32"/>
    <w:rsid w:val="00094FF5"/>
    <w:rsid w:val="00095469"/>
    <w:rsid w:val="000954F3"/>
    <w:rsid w:val="00095B5D"/>
    <w:rsid w:val="00095CE7"/>
    <w:rsid w:val="00095EEC"/>
    <w:rsid w:val="000962CD"/>
    <w:rsid w:val="000964D4"/>
    <w:rsid w:val="0009652F"/>
    <w:rsid w:val="000967E9"/>
    <w:rsid w:val="000967EB"/>
    <w:rsid w:val="000967EE"/>
    <w:rsid w:val="0009698D"/>
    <w:rsid w:val="00096E53"/>
    <w:rsid w:val="000970C8"/>
    <w:rsid w:val="000976D8"/>
    <w:rsid w:val="00097924"/>
    <w:rsid w:val="00097F30"/>
    <w:rsid w:val="000A030B"/>
    <w:rsid w:val="000A06A1"/>
    <w:rsid w:val="000A072C"/>
    <w:rsid w:val="000A0782"/>
    <w:rsid w:val="000A07FC"/>
    <w:rsid w:val="000A0815"/>
    <w:rsid w:val="000A08EA"/>
    <w:rsid w:val="000A09AA"/>
    <w:rsid w:val="000A0D90"/>
    <w:rsid w:val="000A0E6D"/>
    <w:rsid w:val="000A0FF4"/>
    <w:rsid w:val="000A106F"/>
    <w:rsid w:val="000A1221"/>
    <w:rsid w:val="000A1373"/>
    <w:rsid w:val="000A1587"/>
    <w:rsid w:val="000A18BA"/>
    <w:rsid w:val="000A1CC6"/>
    <w:rsid w:val="000A1D7D"/>
    <w:rsid w:val="000A1E69"/>
    <w:rsid w:val="000A2092"/>
    <w:rsid w:val="000A20BA"/>
    <w:rsid w:val="000A236B"/>
    <w:rsid w:val="000A287F"/>
    <w:rsid w:val="000A2D8D"/>
    <w:rsid w:val="000A2DE3"/>
    <w:rsid w:val="000A31DE"/>
    <w:rsid w:val="000A336B"/>
    <w:rsid w:val="000A342C"/>
    <w:rsid w:val="000A356B"/>
    <w:rsid w:val="000A3803"/>
    <w:rsid w:val="000A3A5E"/>
    <w:rsid w:val="000A3AD1"/>
    <w:rsid w:val="000A3C4F"/>
    <w:rsid w:val="000A3CF4"/>
    <w:rsid w:val="000A3D29"/>
    <w:rsid w:val="000A3D8E"/>
    <w:rsid w:val="000A3E83"/>
    <w:rsid w:val="000A4187"/>
    <w:rsid w:val="000A44B3"/>
    <w:rsid w:val="000A46A6"/>
    <w:rsid w:val="000A475E"/>
    <w:rsid w:val="000A47E2"/>
    <w:rsid w:val="000A4BFA"/>
    <w:rsid w:val="000A4D7C"/>
    <w:rsid w:val="000A5166"/>
    <w:rsid w:val="000A5198"/>
    <w:rsid w:val="000A5593"/>
    <w:rsid w:val="000A5721"/>
    <w:rsid w:val="000A6065"/>
    <w:rsid w:val="000A609E"/>
    <w:rsid w:val="000A6298"/>
    <w:rsid w:val="000A6544"/>
    <w:rsid w:val="000A6A09"/>
    <w:rsid w:val="000A6A0B"/>
    <w:rsid w:val="000A6CC2"/>
    <w:rsid w:val="000A6D30"/>
    <w:rsid w:val="000A727D"/>
    <w:rsid w:val="000A7726"/>
    <w:rsid w:val="000A78A7"/>
    <w:rsid w:val="000A78B1"/>
    <w:rsid w:val="000A78B8"/>
    <w:rsid w:val="000A7939"/>
    <w:rsid w:val="000A7AB0"/>
    <w:rsid w:val="000A7BAE"/>
    <w:rsid w:val="000A7E65"/>
    <w:rsid w:val="000B0141"/>
    <w:rsid w:val="000B055B"/>
    <w:rsid w:val="000B0884"/>
    <w:rsid w:val="000B0B6F"/>
    <w:rsid w:val="000B109A"/>
    <w:rsid w:val="000B13C6"/>
    <w:rsid w:val="000B15F0"/>
    <w:rsid w:val="000B1848"/>
    <w:rsid w:val="000B1A4C"/>
    <w:rsid w:val="000B1B3D"/>
    <w:rsid w:val="000B1D48"/>
    <w:rsid w:val="000B1EEC"/>
    <w:rsid w:val="000B223B"/>
    <w:rsid w:val="000B25AA"/>
    <w:rsid w:val="000B266F"/>
    <w:rsid w:val="000B28FE"/>
    <w:rsid w:val="000B2D84"/>
    <w:rsid w:val="000B2F39"/>
    <w:rsid w:val="000B33D5"/>
    <w:rsid w:val="000B34E3"/>
    <w:rsid w:val="000B3739"/>
    <w:rsid w:val="000B3798"/>
    <w:rsid w:val="000B37C1"/>
    <w:rsid w:val="000B37C4"/>
    <w:rsid w:val="000B39D7"/>
    <w:rsid w:val="000B3A5C"/>
    <w:rsid w:val="000B3D42"/>
    <w:rsid w:val="000B3E25"/>
    <w:rsid w:val="000B3F94"/>
    <w:rsid w:val="000B4536"/>
    <w:rsid w:val="000B47DA"/>
    <w:rsid w:val="000B4AEA"/>
    <w:rsid w:val="000B4C8F"/>
    <w:rsid w:val="000B4CC2"/>
    <w:rsid w:val="000B5245"/>
    <w:rsid w:val="000B5282"/>
    <w:rsid w:val="000B5524"/>
    <w:rsid w:val="000B5673"/>
    <w:rsid w:val="000B57EC"/>
    <w:rsid w:val="000B5875"/>
    <w:rsid w:val="000B5BFA"/>
    <w:rsid w:val="000B5E24"/>
    <w:rsid w:val="000B6432"/>
    <w:rsid w:val="000B64B0"/>
    <w:rsid w:val="000B64E9"/>
    <w:rsid w:val="000B64FA"/>
    <w:rsid w:val="000B674F"/>
    <w:rsid w:val="000B69E7"/>
    <w:rsid w:val="000B6A1C"/>
    <w:rsid w:val="000B6C5E"/>
    <w:rsid w:val="000B6C7C"/>
    <w:rsid w:val="000B704F"/>
    <w:rsid w:val="000B7063"/>
    <w:rsid w:val="000B7604"/>
    <w:rsid w:val="000B766E"/>
    <w:rsid w:val="000B7712"/>
    <w:rsid w:val="000B7946"/>
    <w:rsid w:val="000B7EBB"/>
    <w:rsid w:val="000B7FDB"/>
    <w:rsid w:val="000C0051"/>
    <w:rsid w:val="000C0167"/>
    <w:rsid w:val="000C02CE"/>
    <w:rsid w:val="000C02D7"/>
    <w:rsid w:val="000C03A8"/>
    <w:rsid w:val="000C0578"/>
    <w:rsid w:val="000C07BF"/>
    <w:rsid w:val="000C09BE"/>
    <w:rsid w:val="000C09E8"/>
    <w:rsid w:val="000C0E65"/>
    <w:rsid w:val="000C0EB0"/>
    <w:rsid w:val="000C0FAD"/>
    <w:rsid w:val="000C1310"/>
    <w:rsid w:val="000C1666"/>
    <w:rsid w:val="000C1CC9"/>
    <w:rsid w:val="000C1CF6"/>
    <w:rsid w:val="000C226E"/>
    <w:rsid w:val="000C2584"/>
    <w:rsid w:val="000C271D"/>
    <w:rsid w:val="000C27AA"/>
    <w:rsid w:val="000C2883"/>
    <w:rsid w:val="000C28E7"/>
    <w:rsid w:val="000C2F94"/>
    <w:rsid w:val="000C31C0"/>
    <w:rsid w:val="000C3434"/>
    <w:rsid w:val="000C355D"/>
    <w:rsid w:val="000C379A"/>
    <w:rsid w:val="000C3A00"/>
    <w:rsid w:val="000C3A61"/>
    <w:rsid w:val="000C3BB7"/>
    <w:rsid w:val="000C3DCB"/>
    <w:rsid w:val="000C3DD8"/>
    <w:rsid w:val="000C3E10"/>
    <w:rsid w:val="000C3E11"/>
    <w:rsid w:val="000C3E90"/>
    <w:rsid w:val="000C416E"/>
    <w:rsid w:val="000C421D"/>
    <w:rsid w:val="000C4399"/>
    <w:rsid w:val="000C4545"/>
    <w:rsid w:val="000C45DE"/>
    <w:rsid w:val="000C479C"/>
    <w:rsid w:val="000C4BEF"/>
    <w:rsid w:val="000C4DA8"/>
    <w:rsid w:val="000C4F4E"/>
    <w:rsid w:val="000C51B7"/>
    <w:rsid w:val="000C51E5"/>
    <w:rsid w:val="000C562B"/>
    <w:rsid w:val="000C56E7"/>
    <w:rsid w:val="000C587A"/>
    <w:rsid w:val="000C5A11"/>
    <w:rsid w:val="000C5A67"/>
    <w:rsid w:val="000C5FDC"/>
    <w:rsid w:val="000C5FE8"/>
    <w:rsid w:val="000C615C"/>
    <w:rsid w:val="000C6666"/>
    <w:rsid w:val="000C687C"/>
    <w:rsid w:val="000C6AB5"/>
    <w:rsid w:val="000C72CE"/>
    <w:rsid w:val="000C77CA"/>
    <w:rsid w:val="000C78F8"/>
    <w:rsid w:val="000C7987"/>
    <w:rsid w:val="000C79CC"/>
    <w:rsid w:val="000C7B05"/>
    <w:rsid w:val="000C7BEC"/>
    <w:rsid w:val="000C7E37"/>
    <w:rsid w:val="000D0117"/>
    <w:rsid w:val="000D016B"/>
    <w:rsid w:val="000D0254"/>
    <w:rsid w:val="000D04CA"/>
    <w:rsid w:val="000D056B"/>
    <w:rsid w:val="000D0590"/>
    <w:rsid w:val="000D08A9"/>
    <w:rsid w:val="000D08CB"/>
    <w:rsid w:val="000D094C"/>
    <w:rsid w:val="000D0C5C"/>
    <w:rsid w:val="000D0C91"/>
    <w:rsid w:val="000D0F86"/>
    <w:rsid w:val="000D11C1"/>
    <w:rsid w:val="000D11FC"/>
    <w:rsid w:val="000D1470"/>
    <w:rsid w:val="000D14B7"/>
    <w:rsid w:val="000D1609"/>
    <w:rsid w:val="000D16CE"/>
    <w:rsid w:val="000D1897"/>
    <w:rsid w:val="000D19A9"/>
    <w:rsid w:val="000D1A7A"/>
    <w:rsid w:val="000D1BAE"/>
    <w:rsid w:val="000D1C75"/>
    <w:rsid w:val="000D1DE7"/>
    <w:rsid w:val="000D1E08"/>
    <w:rsid w:val="000D1E5F"/>
    <w:rsid w:val="000D1E60"/>
    <w:rsid w:val="000D24B2"/>
    <w:rsid w:val="000D269B"/>
    <w:rsid w:val="000D273F"/>
    <w:rsid w:val="000D29A9"/>
    <w:rsid w:val="000D2ACE"/>
    <w:rsid w:val="000D2C45"/>
    <w:rsid w:val="000D2D76"/>
    <w:rsid w:val="000D2FC1"/>
    <w:rsid w:val="000D33E9"/>
    <w:rsid w:val="000D3441"/>
    <w:rsid w:val="000D3446"/>
    <w:rsid w:val="000D347D"/>
    <w:rsid w:val="000D35ED"/>
    <w:rsid w:val="000D37EB"/>
    <w:rsid w:val="000D38C2"/>
    <w:rsid w:val="000D3AC5"/>
    <w:rsid w:val="000D3BE4"/>
    <w:rsid w:val="000D3DFE"/>
    <w:rsid w:val="000D40B7"/>
    <w:rsid w:val="000D40EC"/>
    <w:rsid w:val="000D412F"/>
    <w:rsid w:val="000D416D"/>
    <w:rsid w:val="000D41BA"/>
    <w:rsid w:val="000D4230"/>
    <w:rsid w:val="000D4278"/>
    <w:rsid w:val="000D4480"/>
    <w:rsid w:val="000D49A6"/>
    <w:rsid w:val="000D4E0D"/>
    <w:rsid w:val="000D532A"/>
    <w:rsid w:val="000D53B2"/>
    <w:rsid w:val="000D53DC"/>
    <w:rsid w:val="000D5703"/>
    <w:rsid w:val="000D5879"/>
    <w:rsid w:val="000D5F21"/>
    <w:rsid w:val="000D638C"/>
    <w:rsid w:val="000D65B2"/>
    <w:rsid w:val="000D660B"/>
    <w:rsid w:val="000D6C09"/>
    <w:rsid w:val="000D6C15"/>
    <w:rsid w:val="000D6D22"/>
    <w:rsid w:val="000D6E66"/>
    <w:rsid w:val="000D71C7"/>
    <w:rsid w:val="000D747A"/>
    <w:rsid w:val="000D7668"/>
    <w:rsid w:val="000D775F"/>
    <w:rsid w:val="000D7D03"/>
    <w:rsid w:val="000D7D6F"/>
    <w:rsid w:val="000D7E26"/>
    <w:rsid w:val="000E0033"/>
    <w:rsid w:val="000E030C"/>
    <w:rsid w:val="000E06E2"/>
    <w:rsid w:val="000E08D7"/>
    <w:rsid w:val="000E0B77"/>
    <w:rsid w:val="000E0C0A"/>
    <w:rsid w:val="000E0D66"/>
    <w:rsid w:val="000E0ECC"/>
    <w:rsid w:val="000E1525"/>
    <w:rsid w:val="000E16F8"/>
    <w:rsid w:val="000E1946"/>
    <w:rsid w:val="000E1BEC"/>
    <w:rsid w:val="000E1C20"/>
    <w:rsid w:val="000E1C4E"/>
    <w:rsid w:val="000E1D5A"/>
    <w:rsid w:val="000E1F5C"/>
    <w:rsid w:val="000E22C9"/>
    <w:rsid w:val="000E26D8"/>
    <w:rsid w:val="000E2AB8"/>
    <w:rsid w:val="000E2C18"/>
    <w:rsid w:val="000E3258"/>
    <w:rsid w:val="000E3442"/>
    <w:rsid w:val="000E36DA"/>
    <w:rsid w:val="000E3A65"/>
    <w:rsid w:val="000E3A9A"/>
    <w:rsid w:val="000E3BA0"/>
    <w:rsid w:val="000E3BFF"/>
    <w:rsid w:val="000E3DEF"/>
    <w:rsid w:val="000E3EA7"/>
    <w:rsid w:val="000E41A9"/>
    <w:rsid w:val="000E462E"/>
    <w:rsid w:val="000E4654"/>
    <w:rsid w:val="000E4871"/>
    <w:rsid w:val="000E5108"/>
    <w:rsid w:val="000E516A"/>
    <w:rsid w:val="000E517E"/>
    <w:rsid w:val="000E5361"/>
    <w:rsid w:val="000E537D"/>
    <w:rsid w:val="000E53D3"/>
    <w:rsid w:val="000E5536"/>
    <w:rsid w:val="000E5855"/>
    <w:rsid w:val="000E5A5F"/>
    <w:rsid w:val="000E5C7E"/>
    <w:rsid w:val="000E5CAA"/>
    <w:rsid w:val="000E6106"/>
    <w:rsid w:val="000E61A5"/>
    <w:rsid w:val="000E61DE"/>
    <w:rsid w:val="000E6470"/>
    <w:rsid w:val="000E6473"/>
    <w:rsid w:val="000E6635"/>
    <w:rsid w:val="000E6761"/>
    <w:rsid w:val="000E67D7"/>
    <w:rsid w:val="000E67D9"/>
    <w:rsid w:val="000E6CC8"/>
    <w:rsid w:val="000E6F3F"/>
    <w:rsid w:val="000E729E"/>
    <w:rsid w:val="000E72FB"/>
    <w:rsid w:val="000E7376"/>
    <w:rsid w:val="000E744C"/>
    <w:rsid w:val="000E7542"/>
    <w:rsid w:val="000E7744"/>
    <w:rsid w:val="000E7870"/>
    <w:rsid w:val="000E7B33"/>
    <w:rsid w:val="000F00C9"/>
    <w:rsid w:val="000F02AF"/>
    <w:rsid w:val="000F03BD"/>
    <w:rsid w:val="000F03C8"/>
    <w:rsid w:val="000F03E4"/>
    <w:rsid w:val="000F0585"/>
    <w:rsid w:val="000F073F"/>
    <w:rsid w:val="000F09A2"/>
    <w:rsid w:val="000F0E8D"/>
    <w:rsid w:val="000F102A"/>
    <w:rsid w:val="000F11FF"/>
    <w:rsid w:val="000F12DA"/>
    <w:rsid w:val="000F1311"/>
    <w:rsid w:val="000F137F"/>
    <w:rsid w:val="000F16E9"/>
    <w:rsid w:val="000F1703"/>
    <w:rsid w:val="000F19F7"/>
    <w:rsid w:val="000F1F80"/>
    <w:rsid w:val="000F2176"/>
    <w:rsid w:val="000F2D63"/>
    <w:rsid w:val="000F2F1F"/>
    <w:rsid w:val="000F31B0"/>
    <w:rsid w:val="000F328B"/>
    <w:rsid w:val="000F33FB"/>
    <w:rsid w:val="000F3693"/>
    <w:rsid w:val="000F3CAE"/>
    <w:rsid w:val="000F3EF4"/>
    <w:rsid w:val="000F3F01"/>
    <w:rsid w:val="000F3F95"/>
    <w:rsid w:val="000F3FD8"/>
    <w:rsid w:val="000F401C"/>
    <w:rsid w:val="000F41B3"/>
    <w:rsid w:val="000F4B02"/>
    <w:rsid w:val="000F518F"/>
    <w:rsid w:val="000F536B"/>
    <w:rsid w:val="000F58C0"/>
    <w:rsid w:val="000F5BF4"/>
    <w:rsid w:val="000F5E0C"/>
    <w:rsid w:val="000F5FB6"/>
    <w:rsid w:val="000F6167"/>
    <w:rsid w:val="000F6370"/>
    <w:rsid w:val="000F666C"/>
    <w:rsid w:val="000F6CCB"/>
    <w:rsid w:val="000F70B5"/>
    <w:rsid w:val="000F7191"/>
    <w:rsid w:val="000F7230"/>
    <w:rsid w:val="000F7416"/>
    <w:rsid w:val="000F75AD"/>
    <w:rsid w:val="000F79A0"/>
    <w:rsid w:val="000F79D6"/>
    <w:rsid w:val="000F7BBA"/>
    <w:rsid w:val="000F7E51"/>
    <w:rsid w:val="000F7E69"/>
    <w:rsid w:val="000F7EDF"/>
    <w:rsid w:val="000F7F21"/>
    <w:rsid w:val="001001EC"/>
    <w:rsid w:val="00100205"/>
    <w:rsid w:val="00100266"/>
    <w:rsid w:val="00100487"/>
    <w:rsid w:val="001005D2"/>
    <w:rsid w:val="001008E4"/>
    <w:rsid w:val="00100A49"/>
    <w:rsid w:val="00100DFB"/>
    <w:rsid w:val="00100E7C"/>
    <w:rsid w:val="001011D0"/>
    <w:rsid w:val="001012DC"/>
    <w:rsid w:val="00101381"/>
    <w:rsid w:val="00101662"/>
    <w:rsid w:val="00101D8B"/>
    <w:rsid w:val="00101F35"/>
    <w:rsid w:val="00101FE9"/>
    <w:rsid w:val="0010205C"/>
    <w:rsid w:val="001020B3"/>
    <w:rsid w:val="0010269E"/>
    <w:rsid w:val="001027DD"/>
    <w:rsid w:val="00102840"/>
    <w:rsid w:val="001028B8"/>
    <w:rsid w:val="00102C3F"/>
    <w:rsid w:val="00102D88"/>
    <w:rsid w:val="00102E7C"/>
    <w:rsid w:val="0010316E"/>
    <w:rsid w:val="00103265"/>
    <w:rsid w:val="001032C3"/>
    <w:rsid w:val="001033A5"/>
    <w:rsid w:val="00103417"/>
    <w:rsid w:val="00103503"/>
    <w:rsid w:val="001035B3"/>
    <w:rsid w:val="001035DF"/>
    <w:rsid w:val="001036A3"/>
    <w:rsid w:val="001036A5"/>
    <w:rsid w:val="001037C3"/>
    <w:rsid w:val="00103BD1"/>
    <w:rsid w:val="00103C51"/>
    <w:rsid w:val="00103ED2"/>
    <w:rsid w:val="00104138"/>
    <w:rsid w:val="001041E3"/>
    <w:rsid w:val="00104334"/>
    <w:rsid w:val="001044AC"/>
    <w:rsid w:val="0010450E"/>
    <w:rsid w:val="001045AC"/>
    <w:rsid w:val="00104650"/>
    <w:rsid w:val="0010470D"/>
    <w:rsid w:val="00104741"/>
    <w:rsid w:val="00104752"/>
    <w:rsid w:val="00104C7E"/>
    <w:rsid w:val="001053CA"/>
    <w:rsid w:val="00105453"/>
    <w:rsid w:val="0010556C"/>
    <w:rsid w:val="0010583A"/>
    <w:rsid w:val="001058AC"/>
    <w:rsid w:val="00105C10"/>
    <w:rsid w:val="001060E1"/>
    <w:rsid w:val="001066C4"/>
    <w:rsid w:val="00107100"/>
    <w:rsid w:val="0010734E"/>
    <w:rsid w:val="0010737B"/>
    <w:rsid w:val="001073D6"/>
    <w:rsid w:val="00107510"/>
    <w:rsid w:val="001075D3"/>
    <w:rsid w:val="00107665"/>
    <w:rsid w:val="00107765"/>
    <w:rsid w:val="00107833"/>
    <w:rsid w:val="001078F4"/>
    <w:rsid w:val="00107C49"/>
    <w:rsid w:val="00110178"/>
    <w:rsid w:val="001101B8"/>
    <w:rsid w:val="0011035C"/>
    <w:rsid w:val="00110719"/>
    <w:rsid w:val="0011083B"/>
    <w:rsid w:val="00110B68"/>
    <w:rsid w:val="00110C17"/>
    <w:rsid w:val="00110D50"/>
    <w:rsid w:val="001110F8"/>
    <w:rsid w:val="0011133D"/>
    <w:rsid w:val="00111385"/>
    <w:rsid w:val="001113CF"/>
    <w:rsid w:val="001113EB"/>
    <w:rsid w:val="00111621"/>
    <w:rsid w:val="0011163A"/>
    <w:rsid w:val="001116C3"/>
    <w:rsid w:val="001118F2"/>
    <w:rsid w:val="00111DD8"/>
    <w:rsid w:val="0011227A"/>
    <w:rsid w:val="00112575"/>
    <w:rsid w:val="0011290E"/>
    <w:rsid w:val="0011295E"/>
    <w:rsid w:val="00112B86"/>
    <w:rsid w:val="00112C1E"/>
    <w:rsid w:val="00112CF7"/>
    <w:rsid w:val="001131E2"/>
    <w:rsid w:val="00113883"/>
    <w:rsid w:val="00113DD0"/>
    <w:rsid w:val="00113E32"/>
    <w:rsid w:val="001140EA"/>
    <w:rsid w:val="00114A19"/>
    <w:rsid w:val="00114BCD"/>
    <w:rsid w:val="00114D29"/>
    <w:rsid w:val="00114D77"/>
    <w:rsid w:val="001152C2"/>
    <w:rsid w:val="001152F9"/>
    <w:rsid w:val="00115328"/>
    <w:rsid w:val="00115561"/>
    <w:rsid w:val="001157E4"/>
    <w:rsid w:val="001159D6"/>
    <w:rsid w:val="00115C29"/>
    <w:rsid w:val="00115C80"/>
    <w:rsid w:val="00115EB2"/>
    <w:rsid w:val="00115FE8"/>
    <w:rsid w:val="0011658D"/>
    <w:rsid w:val="00116EFD"/>
    <w:rsid w:val="00116F36"/>
    <w:rsid w:val="001172F5"/>
    <w:rsid w:val="0011744D"/>
    <w:rsid w:val="00117728"/>
    <w:rsid w:val="001179D2"/>
    <w:rsid w:val="00117C31"/>
    <w:rsid w:val="001202F7"/>
    <w:rsid w:val="001208F4"/>
    <w:rsid w:val="00120BBB"/>
    <w:rsid w:val="0012145B"/>
    <w:rsid w:val="001215C4"/>
    <w:rsid w:val="00121BA3"/>
    <w:rsid w:val="00121D78"/>
    <w:rsid w:val="001224B1"/>
    <w:rsid w:val="001225F0"/>
    <w:rsid w:val="001225F4"/>
    <w:rsid w:val="0012280F"/>
    <w:rsid w:val="00122832"/>
    <w:rsid w:val="00122B4F"/>
    <w:rsid w:val="00122F09"/>
    <w:rsid w:val="00122F10"/>
    <w:rsid w:val="00122F32"/>
    <w:rsid w:val="001231CA"/>
    <w:rsid w:val="001232CB"/>
    <w:rsid w:val="00123343"/>
    <w:rsid w:val="001233D9"/>
    <w:rsid w:val="001235BB"/>
    <w:rsid w:val="001237B8"/>
    <w:rsid w:val="00123A8E"/>
    <w:rsid w:val="00123F02"/>
    <w:rsid w:val="00123F6C"/>
    <w:rsid w:val="00124240"/>
    <w:rsid w:val="00124359"/>
    <w:rsid w:val="00124378"/>
    <w:rsid w:val="001243CE"/>
    <w:rsid w:val="00124562"/>
    <w:rsid w:val="00124C85"/>
    <w:rsid w:val="0012518C"/>
    <w:rsid w:val="001254C4"/>
    <w:rsid w:val="0012580A"/>
    <w:rsid w:val="0012591F"/>
    <w:rsid w:val="00125C68"/>
    <w:rsid w:val="001262FB"/>
    <w:rsid w:val="001267FC"/>
    <w:rsid w:val="00126E18"/>
    <w:rsid w:val="00126EF5"/>
    <w:rsid w:val="00126F1D"/>
    <w:rsid w:val="00126F6F"/>
    <w:rsid w:val="00127009"/>
    <w:rsid w:val="0012714F"/>
    <w:rsid w:val="001274F0"/>
    <w:rsid w:val="001277FA"/>
    <w:rsid w:val="001279F8"/>
    <w:rsid w:val="00127B60"/>
    <w:rsid w:val="00127B76"/>
    <w:rsid w:val="00127BBC"/>
    <w:rsid w:val="00127C2C"/>
    <w:rsid w:val="00127C2F"/>
    <w:rsid w:val="001308B4"/>
    <w:rsid w:val="00130A6E"/>
    <w:rsid w:val="00130B9D"/>
    <w:rsid w:val="00130EF9"/>
    <w:rsid w:val="0013107E"/>
    <w:rsid w:val="00131159"/>
    <w:rsid w:val="0013172A"/>
    <w:rsid w:val="001318E7"/>
    <w:rsid w:val="00131C73"/>
    <w:rsid w:val="00131D94"/>
    <w:rsid w:val="00131F8B"/>
    <w:rsid w:val="0013229E"/>
    <w:rsid w:val="00132423"/>
    <w:rsid w:val="001325DB"/>
    <w:rsid w:val="00132744"/>
    <w:rsid w:val="00132F4D"/>
    <w:rsid w:val="0013324B"/>
    <w:rsid w:val="00133309"/>
    <w:rsid w:val="001334F5"/>
    <w:rsid w:val="0013351C"/>
    <w:rsid w:val="00133AC7"/>
    <w:rsid w:val="001341B9"/>
    <w:rsid w:val="00134416"/>
    <w:rsid w:val="00134B06"/>
    <w:rsid w:val="00134BDF"/>
    <w:rsid w:val="00134C4F"/>
    <w:rsid w:val="00134F38"/>
    <w:rsid w:val="00134F63"/>
    <w:rsid w:val="0013512A"/>
    <w:rsid w:val="00135626"/>
    <w:rsid w:val="00135867"/>
    <w:rsid w:val="00135CCB"/>
    <w:rsid w:val="00135FB8"/>
    <w:rsid w:val="0013601F"/>
    <w:rsid w:val="0013602C"/>
    <w:rsid w:val="00136141"/>
    <w:rsid w:val="001361BD"/>
    <w:rsid w:val="001365CB"/>
    <w:rsid w:val="001368A2"/>
    <w:rsid w:val="00137262"/>
    <w:rsid w:val="00137323"/>
    <w:rsid w:val="00137452"/>
    <w:rsid w:val="00137577"/>
    <w:rsid w:val="001375BC"/>
    <w:rsid w:val="00137627"/>
    <w:rsid w:val="00137732"/>
    <w:rsid w:val="0013790F"/>
    <w:rsid w:val="00137BDE"/>
    <w:rsid w:val="00137C3C"/>
    <w:rsid w:val="00137D78"/>
    <w:rsid w:val="00140006"/>
    <w:rsid w:val="0014002D"/>
    <w:rsid w:val="00140456"/>
    <w:rsid w:val="00140662"/>
    <w:rsid w:val="001406CE"/>
    <w:rsid w:val="0014080B"/>
    <w:rsid w:val="00140A92"/>
    <w:rsid w:val="00140B23"/>
    <w:rsid w:val="00140B73"/>
    <w:rsid w:val="00140F06"/>
    <w:rsid w:val="001412A7"/>
    <w:rsid w:val="0014162B"/>
    <w:rsid w:val="001416E0"/>
    <w:rsid w:val="001418CA"/>
    <w:rsid w:val="001419AA"/>
    <w:rsid w:val="00141B3E"/>
    <w:rsid w:val="00141D5B"/>
    <w:rsid w:val="00141E24"/>
    <w:rsid w:val="00142181"/>
    <w:rsid w:val="00142257"/>
    <w:rsid w:val="00142533"/>
    <w:rsid w:val="0014267A"/>
    <w:rsid w:val="00142908"/>
    <w:rsid w:val="00142970"/>
    <w:rsid w:val="001429BA"/>
    <w:rsid w:val="0014328D"/>
    <w:rsid w:val="001432F2"/>
    <w:rsid w:val="001435B8"/>
    <w:rsid w:val="00143809"/>
    <w:rsid w:val="00143C99"/>
    <w:rsid w:val="001442B9"/>
    <w:rsid w:val="00144501"/>
    <w:rsid w:val="0014464C"/>
    <w:rsid w:val="00144D9D"/>
    <w:rsid w:val="00145855"/>
    <w:rsid w:val="0014587F"/>
    <w:rsid w:val="00145BFD"/>
    <w:rsid w:val="00145FEB"/>
    <w:rsid w:val="00145FFC"/>
    <w:rsid w:val="00146075"/>
    <w:rsid w:val="00146182"/>
    <w:rsid w:val="0014624F"/>
    <w:rsid w:val="001462BE"/>
    <w:rsid w:val="001466F9"/>
    <w:rsid w:val="00146ACB"/>
    <w:rsid w:val="00146B84"/>
    <w:rsid w:val="00146D2A"/>
    <w:rsid w:val="00146F26"/>
    <w:rsid w:val="001471EC"/>
    <w:rsid w:val="001472F7"/>
    <w:rsid w:val="00147699"/>
    <w:rsid w:val="00147905"/>
    <w:rsid w:val="00147BB2"/>
    <w:rsid w:val="00147BE0"/>
    <w:rsid w:val="00147C39"/>
    <w:rsid w:val="00147C96"/>
    <w:rsid w:val="00147D07"/>
    <w:rsid w:val="00147FEE"/>
    <w:rsid w:val="001500EB"/>
    <w:rsid w:val="0015018C"/>
    <w:rsid w:val="001502C1"/>
    <w:rsid w:val="00150816"/>
    <w:rsid w:val="00150A20"/>
    <w:rsid w:val="00150B41"/>
    <w:rsid w:val="00150E17"/>
    <w:rsid w:val="00151066"/>
    <w:rsid w:val="00151727"/>
    <w:rsid w:val="00151AA9"/>
    <w:rsid w:val="00151AD5"/>
    <w:rsid w:val="00151C8D"/>
    <w:rsid w:val="00152405"/>
    <w:rsid w:val="00152704"/>
    <w:rsid w:val="001528B9"/>
    <w:rsid w:val="001529DE"/>
    <w:rsid w:val="00152BB8"/>
    <w:rsid w:val="00152BBF"/>
    <w:rsid w:val="00152BE8"/>
    <w:rsid w:val="00152D37"/>
    <w:rsid w:val="00152D71"/>
    <w:rsid w:val="00152EC1"/>
    <w:rsid w:val="00153033"/>
    <w:rsid w:val="00153463"/>
    <w:rsid w:val="0015377D"/>
    <w:rsid w:val="00153849"/>
    <w:rsid w:val="00153AC8"/>
    <w:rsid w:val="00153C04"/>
    <w:rsid w:val="00153E90"/>
    <w:rsid w:val="00153EA0"/>
    <w:rsid w:val="001540EB"/>
    <w:rsid w:val="00154391"/>
    <w:rsid w:val="0015464A"/>
    <w:rsid w:val="00154A98"/>
    <w:rsid w:val="00154BB3"/>
    <w:rsid w:val="00154CBD"/>
    <w:rsid w:val="00154CCE"/>
    <w:rsid w:val="00154E6E"/>
    <w:rsid w:val="00154F9C"/>
    <w:rsid w:val="00155103"/>
    <w:rsid w:val="00155571"/>
    <w:rsid w:val="00155A31"/>
    <w:rsid w:val="00155B59"/>
    <w:rsid w:val="00155EEB"/>
    <w:rsid w:val="00155F64"/>
    <w:rsid w:val="0015622D"/>
    <w:rsid w:val="00156394"/>
    <w:rsid w:val="001563B7"/>
    <w:rsid w:val="001563B9"/>
    <w:rsid w:val="00156426"/>
    <w:rsid w:val="001569E7"/>
    <w:rsid w:val="00156CBC"/>
    <w:rsid w:val="00156D24"/>
    <w:rsid w:val="00156D36"/>
    <w:rsid w:val="00156F8B"/>
    <w:rsid w:val="00156FD5"/>
    <w:rsid w:val="0015709E"/>
    <w:rsid w:val="00157286"/>
    <w:rsid w:val="0015756D"/>
    <w:rsid w:val="001575C4"/>
    <w:rsid w:val="001576F1"/>
    <w:rsid w:val="0015783F"/>
    <w:rsid w:val="00157B2A"/>
    <w:rsid w:val="00157DEC"/>
    <w:rsid w:val="00157ED3"/>
    <w:rsid w:val="001601DE"/>
    <w:rsid w:val="00160338"/>
    <w:rsid w:val="00160673"/>
    <w:rsid w:val="0016067A"/>
    <w:rsid w:val="001606DE"/>
    <w:rsid w:val="001609D5"/>
    <w:rsid w:val="00160BE6"/>
    <w:rsid w:val="00161005"/>
    <w:rsid w:val="001612C1"/>
    <w:rsid w:val="001615FC"/>
    <w:rsid w:val="001616EE"/>
    <w:rsid w:val="00161883"/>
    <w:rsid w:val="00161964"/>
    <w:rsid w:val="00161B20"/>
    <w:rsid w:val="00161D9C"/>
    <w:rsid w:val="00161F92"/>
    <w:rsid w:val="00162199"/>
    <w:rsid w:val="001621E4"/>
    <w:rsid w:val="001623C4"/>
    <w:rsid w:val="0016245A"/>
    <w:rsid w:val="00162499"/>
    <w:rsid w:val="00162810"/>
    <w:rsid w:val="0016295A"/>
    <w:rsid w:val="00162975"/>
    <w:rsid w:val="00162DE1"/>
    <w:rsid w:val="00162EF9"/>
    <w:rsid w:val="00163058"/>
    <w:rsid w:val="00163478"/>
    <w:rsid w:val="00163BD0"/>
    <w:rsid w:val="00163BF5"/>
    <w:rsid w:val="00163E5B"/>
    <w:rsid w:val="00163EC5"/>
    <w:rsid w:val="00163F13"/>
    <w:rsid w:val="00163F33"/>
    <w:rsid w:val="001641F1"/>
    <w:rsid w:val="001642D3"/>
    <w:rsid w:val="0016436A"/>
    <w:rsid w:val="00164390"/>
    <w:rsid w:val="001645D2"/>
    <w:rsid w:val="00164814"/>
    <w:rsid w:val="0016492E"/>
    <w:rsid w:val="00164B73"/>
    <w:rsid w:val="00164BB8"/>
    <w:rsid w:val="00164D3B"/>
    <w:rsid w:val="00164E1A"/>
    <w:rsid w:val="00165033"/>
    <w:rsid w:val="001650EA"/>
    <w:rsid w:val="0016525C"/>
    <w:rsid w:val="00165410"/>
    <w:rsid w:val="001656A2"/>
    <w:rsid w:val="001658A5"/>
    <w:rsid w:val="00165A7E"/>
    <w:rsid w:val="00165B2D"/>
    <w:rsid w:val="00165ED1"/>
    <w:rsid w:val="00165F9C"/>
    <w:rsid w:val="001661BC"/>
    <w:rsid w:val="00166376"/>
    <w:rsid w:val="0016691E"/>
    <w:rsid w:val="00166AE1"/>
    <w:rsid w:val="00167033"/>
    <w:rsid w:val="001670E0"/>
    <w:rsid w:val="001670EA"/>
    <w:rsid w:val="001674A0"/>
    <w:rsid w:val="0016781C"/>
    <w:rsid w:val="00167896"/>
    <w:rsid w:val="00167CB8"/>
    <w:rsid w:val="00167ED6"/>
    <w:rsid w:val="001700BB"/>
    <w:rsid w:val="001700FE"/>
    <w:rsid w:val="001704B9"/>
    <w:rsid w:val="00170662"/>
    <w:rsid w:val="001706E3"/>
    <w:rsid w:val="0017070D"/>
    <w:rsid w:val="001707D2"/>
    <w:rsid w:val="00170966"/>
    <w:rsid w:val="0017096D"/>
    <w:rsid w:val="00170A88"/>
    <w:rsid w:val="00170B3C"/>
    <w:rsid w:val="00170BE2"/>
    <w:rsid w:val="00170CE6"/>
    <w:rsid w:val="001712B7"/>
    <w:rsid w:val="0017155C"/>
    <w:rsid w:val="001719F8"/>
    <w:rsid w:val="00171BEC"/>
    <w:rsid w:val="00171C82"/>
    <w:rsid w:val="00171D22"/>
    <w:rsid w:val="001721DC"/>
    <w:rsid w:val="0017222D"/>
    <w:rsid w:val="0017249B"/>
    <w:rsid w:val="00172623"/>
    <w:rsid w:val="001728E6"/>
    <w:rsid w:val="00172C2D"/>
    <w:rsid w:val="00172F84"/>
    <w:rsid w:val="00173686"/>
    <w:rsid w:val="0017387B"/>
    <w:rsid w:val="00173ABF"/>
    <w:rsid w:val="0017412F"/>
    <w:rsid w:val="00174289"/>
    <w:rsid w:val="0017466B"/>
    <w:rsid w:val="00174677"/>
    <w:rsid w:val="00174803"/>
    <w:rsid w:val="0017498B"/>
    <w:rsid w:val="00174FC4"/>
    <w:rsid w:val="00175055"/>
    <w:rsid w:val="0017569B"/>
    <w:rsid w:val="0017577F"/>
    <w:rsid w:val="0017583F"/>
    <w:rsid w:val="00175B39"/>
    <w:rsid w:val="00175EE9"/>
    <w:rsid w:val="001764B5"/>
    <w:rsid w:val="00176538"/>
    <w:rsid w:val="0017674F"/>
    <w:rsid w:val="00176A75"/>
    <w:rsid w:val="00176D2D"/>
    <w:rsid w:val="00176F09"/>
    <w:rsid w:val="001771EF"/>
    <w:rsid w:val="0017722F"/>
    <w:rsid w:val="0017727E"/>
    <w:rsid w:val="00177664"/>
    <w:rsid w:val="001776E8"/>
    <w:rsid w:val="001776EC"/>
    <w:rsid w:val="00177866"/>
    <w:rsid w:val="00177884"/>
    <w:rsid w:val="001778B4"/>
    <w:rsid w:val="001779E5"/>
    <w:rsid w:val="001779F1"/>
    <w:rsid w:val="00177AA4"/>
    <w:rsid w:val="00177E80"/>
    <w:rsid w:val="001802CA"/>
    <w:rsid w:val="0018034D"/>
    <w:rsid w:val="001807E8"/>
    <w:rsid w:val="00180AEA"/>
    <w:rsid w:val="00180B3E"/>
    <w:rsid w:val="00180B82"/>
    <w:rsid w:val="00181106"/>
    <w:rsid w:val="0018129E"/>
    <w:rsid w:val="001814AB"/>
    <w:rsid w:val="0018163C"/>
    <w:rsid w:val="00181794"/>
    <w:rsid w:val="00181CB1"/>
    <w:rsid w:val="00181F7A"/>
    <w:rsid w:val="00182253"/>
    <w:rsid w:val="00182497"/>
    <w:rsid w:val="00182501"/>
    <w:rsid w:val="001825C2"/>
    <w:rsid w:val="001828FB"/>
    <w:rsid w:val="001829A6"/>
    <w:rsid w:val="00182B15"/>
    <w:rsid w:val="00182B8B"/>
    <w:rsid w:val="00182F5C"/>
    <w:rsid w:val="00183037"/>
    <w:rsid w:val="00183279"/>
    <w:rsid w:val="00183369"/>
    <w:rsid w:val="001834F4"/>
    <w:rsid w:val="0018359B"/>
    <w:rsid w:val="00183C4F"/>
    <w:rsid w:val="00183F4B"/>
    <w:rsid w:val="001840AB"/>
    <w:rsid w:val="00184128"/>
    <w:rsid w:val="00184205"/>
    <w:rsid w:val="001842AF"/>
    <w:rsid w:val="0018447C"/>
    <w:rsid w:val="001846D7"/>
    <w:rsid w:val="001848FB"/>
    <w:rsid w:val="00184A40"/>
    <w:rsid w:val="00184D04"/>
    <w:rsid w:val="00184D20"/>
    <w:rsid w:val="00184EBC"/>
    <w:rsid w:val="00184EC4"/>
    <w:rsid w:val="001852B9"/>
    <w:rsid w:val="00185347"/>
    <w:rsid w:val="001857DB"/>
    <w:rsid w:val="00185C3E"/>
    <w:rsid w:val="00185CCE"/>
    <w:rsid w:val="00185D1B"/>
    <w:rsid w:val="00185D9D"/>
    <w:rsid w:val="00185DDA"/>
    <w:rsid w:val="00185DDC"/>
    <w:rsid w:val="00185E10"/>
    <w:rsid w:val="00185F01"/>
    <w:rsid w:val="0018613A"/>
    <w:rsid w:val="001862F7"/>
    <w:rsid w:val="00186365"/>
    <w:rsid w:val="001865AD"/>
    <w:rsid w:val="0018664A"/>
    <w:rsid w:val="00186688"/>
    <w:rsid w:val="00186850"/>
    <w:rsid w:val="00186FFA"/>
    <w:rsid w:val="00187464"/>
    <w:rsid w:val="0018760C"/>
    <w:rsid w:val="001878D3"/>
    <w:rsid w:val="0018796C"/>
    <w:rsid w:val="00187A19"/>
    <w:rsid w:val="00187D0A"/>
    <w:rsid w:val="00187EE0"/>
    <w:rsid w:val="00190032"/>
    <w:rsid w:val="001900A2"/>
    <w:rsid w:val="001900D2"/>
    <w:rsid w:val="00190232"/>
    <w:rsid w:val="00190278"/>
    <w:rsid w:val="001904A6"/>
    <w:rsid w:val="00190597"/>
    <w:rsid w:val="00190694"/>
    <w:rsid w:val="001906B8"/>
    <w:rsid w:val="00190797"/>
    <w:rsid w:val="001909F5"/>
    <w:rsid w:val="00190EA7"/>
    <w:rsid w:val="00191042"/>
    <w:rsid w:val="0019116C"/>
    <w:rsid w:val="00191226"/>
    <w:rsid w:val="00191316"/>
    <w:rsid w:val="001913D3"/>
    <w:rsid w:val="001914BA"/>
    <w:rsid w:val="001915E3"/>
    <w:rsid w:val="001918F2"/>
    <w:rsid w:val="00191DC6"/>
    <w:rsid w:val="00191EC4"/>
    <w:rsid w:val="00191F0F"/>
    <w:rsid w:val="00192BBC"/>
    <w:rsid w:val="00192C52"/>
    <w:rsid w:val="00192D22"/>
    <w:rsid w:val="00192DCF"/>
    <w:rsid w:val="00192F29"/>
    <w:rsid w:val="0019328E"/>
    <w:rsid w:val="001934D2"/>
    <w:rsid w:val="0019350A"/>
    <w:rsid w:val="00193790"/>
    <w:rsid w:val="0019466E"/>
    <w:rsid w:val="00194A0C"/>
    <w:rsid w:val="00194BD8"/>
    <w:rsid w:val="00194C24"/>
    <w:rsid w:val="00194CC8"/>
    <w:rsid w:val="00194CE8"/>
    <w:rsid w:val="00194D03"/>
    <w:rsid w:val="00194D78"/>
    <w:rsid w:val="00194E4E"/>
    <w:rsid w:val="00195284"/>
    <w:rsid w:val="0019567B"/>
    <w:rsid w:val="00195E78"/>
    <w:rsid w:val="00196086"/>
    <w:rsid w:val="00196560"/>
    <w:rsid w:val="001965FC"/>
    <w:rsid w:val="00196748"/>
    <w:rsid w:val="00196ADA"/>
    <w:rsid w:val="00196F82"/>
    <w:rsid w:val="0019701C"/>
    <w:rsid w:val="001971B4"/>
    <w:rsid w:val="0019749E"/>
    <w:rsid w:val="00197926"/>
    <w:rsid w:val="0019797D"/>
    <w:rsid w:val="001979ED"/>
    <w:rsid w:val="00197BDF"/>
    <w:rsid w:val="001A02C8"/>
    <w:rsid w:val="001A0588"/>
    <w:rsid w:val="001A05D2"/>
    <w:rsid w:val="001A071C"/>
    <w:rsid w:val="001A0734"/>
    <w:rsid w:val="001A0B40"/>
    <w:rsid w:val="001A0B87"/>
    <w:rsid w:val="001A103E"/>
    <w:rsid w:val="001A10BB"/>
    <w:rsid w:val="001A10E3"/>
    <w:rsid w:val="001A15C4"/>
    <w:rsid w:val="001A1799"/>
    <w:rsid w:val="001A18CA"/>
    <w:rsid w:val="001A1940"/>
    <w:rsid w:val="001A1A0E"/>
    <w:rsid w:val="001A1F10"/>
    <w:rsid w:val="001A219B"/>
    <w:rsid w:val="001A24BC"/>
    <w:rsid w:val="001A24EC"/>
    <w:rsid w:val="001A2544"/>
    <w:rsid w:val="001A2617"/>
    <w:rsid w:val="001A2641"/>
    <w:rsid w:val="001A2B4E"/>
    <w:rsid w:val="001A2C97"/>
    <w:rsid w:val="001A2CC3"/>
    <w:rsid w:val="001A3290"/>
    <w:rsid w:val="001A3790"/>
    <w:rsid w:val="001A3D00"/>
    <w:rsid w:val="001A3F59"/>
    <w:rsid w:val="001A413A"/>
    <w:rsid w:val="001A4160"/>
    <w:rsid w:val="001A4363"/>
    <w:rsid w:val="001A47DB"/>
    <w:rsid w:val="001A4A55"/>
    <w:rsid w:val="001A4B52"/>
    <w:rsid w:val="001A4BAA"/>
    <w:rsid w:val="001A4FF0"/>
    <w:rsid w:val="001A5421"/>
    <w:rsid w:val="001A58D0"/>
    <w:rsid w:val="001A5D46"/>
    <w:rsid w:val="001A613C"/>
    <w:rsid w:val="001A6215"/>
    <w:rsid w:val="001A6683"/>
    <w:rsid w:val="001A668C"/>
    <w:rsid w:val="001A67C5"/>
    <w:rsid w:val="001A6900"/>
    <w:rsid w:val="001A691A"/>
    <w:rsid w:val="001A6A25"/>
    <w:rsid w:val="001A6BFD"/>
    <w:rsid w:val="001A6C63"/>
    <w:rsid w:val="001A6C88"/>
    <w:rsid w:val="001A6CA6"/>
    <w:rsid w:val="001A6CD1"/>
    <w:rsid w:val="001A71BF"/>
    <w:rsid w:val="001A7256"/>
    <w:rsid w:val="001A72BC"/>
    <w:rsid w:val="001A7326"/>
    <w:rsid w:val="001A735F"/>
    <w:rsid w:val="001A7427"/>
    <w:rsid w:val="001A7479"/>
    <w:rsid w:val="001A7773"/>
    <w:rsid w:val="001A77F3"/>
    <w:rsid w:val="001A78FE"/>
    <w:rsid w:val="001A7C85"/>
    <w:rsid w:val="001A7D06"/>
    <w:rsid w:val="001B00FE"/>
    <w:rsid w:val="001B033A"/>
    <w:rsid w:val="001B0365"/>
    <w:rsid w:val="001B04D0"/>
    <w:rsid w:val="001B069D"/>
    <w:rsid w:val="001B09CA"/>
    <w:rsid w:val="001B0B38"/>
    <w:rsid w:val="001B0D21"/>
    <w:rsid w:val="001B0FC3"/>
    <w:rsid w:val="001B1053"/>
    <w:rsid w:val="001B1181"/>
    <w:rsid w:val="001B185B"/>
    <w:rsid w:val="001B1A68"/>
    <w:rsid w:val="001B1A86"/>
    <w:rsid w:val="001B1A8A"/>
    <w:rsid w:val="001B1CDF"/>
    <w:rsid w:val="001B1FCB"/>
    <w:rsid w:val="001B228C"/>
    <w:rsid w:val="001B2899"/>
    <w:rsid w:val="001B2A96"/>
    <w:rsid w:val="001B2BF4"/>
    <w:rsid w:val="001B2D04"/>
    <w:rsid w:val="001B2DBD"/>
    <w:rsid w:val="001B374F"/>
    <w:rsid w:val="001B37CD"/>
    <w:rsid w:val="001B37DD"/>
    <w:rsid w:val="001B3B8C"/>
    <w:rsid w:val="001B3BBD"/>
    <w:rsid w:val="001B3C14"/>
    <w:rsid w:val="001B3CBB"/>
    <w:rsid w:val="001B3CC5"/>
    <w:rsid w:val="001B3E9E"/>
    <w:rsid w:val="001B4172"/>
    <w:rsid w:val="001B4394"/>
    <w:rsid w:val="001B479C"/>
    <w:rsid w:val="001B4A49"/>
    <w:rsid w:val="001B4A72"/>
    <w:rsid w:val="001B4BB4"/>
    <w:rsid w:val="001B4E42"/>
    <w:rsid w:val="001B5269"/>
    <w:rsid w:val="001B547E"/>
    <w:rsid w:val="001B56F3"/>
    <w:rsid w:val="001B5B8A"/>
    <w:rsid w:val="001B5CF8"/>
    <w:rsid w:val="001B5FE1"/>
    <w:rsid w:val="001B6474"/>
    <w:rsid w:val="001B648D"/>
    <w:rsid w:val="001B656A"/>
    <w:rsid w:val="001B65E0"/>
    <w:rsid w:val="001B6603"/>
    <w:rsid w:val="001B6BA0"/>
    <w:rsid w:val="001B6DF5"/>
    <w:rsid w:val="001B74E0"/>
    <w:rsid w:val="001B75A8"/>
    <w:rsid w:val="001B769F"/>
    <w:rsid w:val="001B76B4"/>
    <w:rsid w:val="001B7868"/>
    <w:rsid w:val="001B792A"/>
    <w:rsid w:val="001B7AF4"/>
    <w:rsid w:val="001B7B29"/>
    <w:rsid w:val="001B7B74"/>
    <w:rsid w:val="001B7DC5"/>
    <w:rsid w:val="001B7E79"/>
    <w:rsid w:val="001B7F9A"/>
    <w:rsid w:val="001C003C"/>
    <w:rsid w:val="001C0166"/>
    <w:rsid w:val="001C0391"/>
    <w:rsid w:val="001C0D5A"/>
    <w:rsid w:val="001C0EBF"/>
    <w:rsid w:val="001C0ECB"/>
    <w:rsid w:val="001C0F6A"/>
    <w:rsid w:val="001C145E"/>
    <w:rsid w:val="001C195A"/>
    <w:rsid w:val="001C1BF0"/>
    <w:rsid w:val="001C1C14"/>
    <w:rsid w:val="001C1E23"/>
    <w:rsid w:val="001C1E40"/>
    <w:rsid w:val="001C1F43"/>
    <w:rsid w:val="001C2053"/>
    <w:rsid w:val="001C238F"/>
    <w:rsid w:val="001C251A"/>
    <w:rsid w:val="001C25B2"/>
    <w:rsid w:val="001C270D"/>
    <w:rsid w:val="001C2C01"/>
    <w:rsid w:val="001C2F27"/>
    <w:rsid w:val="001C324E"/>
    <w:rsid w:val="001C347E"/>
    <w:rsid w:val="001C380D"/>
    <w:rsid w:val="001C38A5"/>
    <w:rsid w:val="001C3A5F"/>
    <w:rsid w:val="001C3B5D"/>
    <w:rsid w:val="001C3C1E"/>
    <w:rsid w:val="001C452A"/>
    <w:rsid w:val="001C46A1"/>
    <w:rsid w:val="001C4A6B"/>
    <w:rsid w:val="001C4AAD"/>
    <w:rsid w:val="001C4C67"/>
    <w:rsid w:val="001C4CC0"/>
    <w:rsid w:val="001C4D5A"/>
    <w:rsid w:val="001C4E8D"/>
    <w:rsid w:val="001C5006"/>
    <w:rsid w:val="001C57BA"/>
    <w:rsid w:val="001C5A05"/>
    <w:rsid w:val="001C5C47"/>
    <w:rsid w:val="001C6250"/>
    <w:rsid w:val="001C63D0"/>
    <w:rsid w:val="001C646D"/>
    <w:rsid w:val="001C6596"/>
    <w:rsid w:val="001C696F"/>
    <w:rsid w:val="001C6EAF"/>
    <w:rsid w:val="001C6EE4"/>
    <w:rsid w:val="001C6EFF"/>
    <w:rsid w:val="001C75E2"/>
    <w:rsid w:val="001C76BE"/>
    <w:rsid w:val="001C76C1"/>
    <w:rsid w:val="001C777A"/>
    <w:rsid w:val="001C78F9"/>
    <w:rsid w:val="001C7F15"/>
    <w:rsid w:val="001D02CD"/>
    <w:rsid w:val="001D0308"/>
    <w:rsid w:val="001D040B"/>
    <w:rsid w:val="001D0592"/>
    <w:rsid w:val="001D0973"/>
    <w:rsid w:val="001D09D2"/>
    <w:rsid w:val="001D0ADA"/>
    <w:rsid w:val="001D0B3D"/>
    <w:rsid w:val="001D0BE8"/>
    <w:rsid w:val="001D0CD2"/>
    <w:rsid w:val="001D0DB8"/>
    <w:rsid w:val="001D0E62"/>
    <w:rsid w:val="001D1128"/>
    <w:rsid w:val="001D1312"/>
    <w:rsid w:val="001D17D6"/>
    <w:rsid w:val="001D17F7"/>
    <w:rsid w:val="001D1C0B"/>
    <w:rsid w:val="001D1D0C"/>
    <w:rsid w:val="001D1E5C"/>
    <w:rsid w:val="001D225A"/>
    <w:rsid w:val="001D2395"/>
    <w:rsid w:val="001D240E"/>
    <w:rsid w:val="001D28EE"/>
    <w:rsid w:val="001D2932"/>
    <w:rsid w:val="001D2D2D"/>
    <w:rsid w:val="001D2ECA"/>
    <w:rsid w:val="001D354A"/>
    <w:rsid w:val="001D35DE"/>
    <w:rsid w:val="001D3716"/>
    <w:rsid w:val="001D389B"/>
    <w:rsid w:val="001D38FD"/>
    <w:rsid w:val="001D39AA"/>
    <w:rsid w:val="001D3B95"/>
    <w:rsid w:val="001D3CA6"/>
    <w:rsid w:val="001D3CCF"/>
    <w:rsid w:val="001D41AD"/>
    <w:rsid w:val="001D433A"/>
    <w:rsid w:val="001D45C9"/>
    <w:rsid w:val="001D4A5E"/>
    <w:rsid w:val="001D4D5C"/>
    <w:rsid w:val="001D4FE3"/>
    <w:rsid w:val="001D5039"/>
    <w:rsid w:val="001D52BE"/>
    <w:rsid w:val="001D53D1"/>
    <w:rsid w:val="001D5E52"/>
    <w:rsid w:val="001D61DB"/>
    <w:rsid w:val="001D6350"/>
    <w:rsid w:val="001D64B9"/>
    <w:rsid w:val="001D654E"/>
    <w:rsid w:val="001D6741"/>
    <w:rsid w:val="001D6C2E"/>
    <w:rsid w:val="001D73A7"/>
    <w:rsid w:val="001D79F5"/>
    <w:rsid w:val="001D7F96"/>
    <w:rsid w:val="001E017F"/>
    <w:rsid w:val="001E0238"/>
    <w:rsid w:val="001E02A1"/>
    <w:rsid w:val="001E0520"/>
    <w:rsid w:val="001E06C0"/>
    <w:rsid w:val="001E0801"/>
    <w:rsid w:val="001E1406"/>
    <w:rsid w:val="001E1D9D"/>
    <w:rsid w:val="001E20E2"/>
    <w:rsid w:val="001E22A3"/>
    <w:rsid w:val="001E2449"/>
    <w:rsid w:val="001E2585"/>
    <w:rsid w:val="001E2698"/>
    <w:rsid w:val="001E2A79"/>
    <w:rsid w:val="001E2BCB"/>
    <w:rsid w:val="001E2D6F"/>
    <w:rsid w:val="001E2D95"/>
    <w:rsid w:val="001E2F48"/>
    <w:rsid w:val="001E325E"/>
    <w:rsid w:val="001E3490"/>
    <w:rsid w:val="001E3C32"/>
    <w:rsid w:val="001E4473"/>
    <w:rsid w:val="001E45B5"/>
    <w:rsid w:val="001E48E7"/>
    <w:rsid w:val="001E4B6E"/>
    <w:rsid w:val="001E4C81"/>
    <w:rsid w:val="001E4C84"/>
    <w:rsid w:val="001E4CB2"/>
    <w:rsid w:val="001E530D"/>
    <w:rsid w:val="001E55A8"/>
    <w:rsid w:val="001E59C5"/>
    <w:rsid w:val="001E5E4C"/>
    <w:rsid w:val="001E5E72"/>
    <w:rsid w:val="001E5ED3"/>
    <w:rsid w:val="001E5F13"/>
    <w:rsid w:val="001E66F6"/>
    <w:rsid w:val="001E689F"/>
    <w:rsid w:val="001E69D6"/>
    <w:rsid w:val="001E6BCC"/>
    <w:rsid w:val="001E6BDE"/>
    <w:rsid w:val="001E712C"/>
    <w:rsid w:val="001E71DF"/>
    <w:rsid w:val="001E7210"/>
    <w:rsid w:val="001E7260"/>
    <w:rsid w:val="001E7837"/>
    <w:rsid w:val="001E7C8E"/>
    <w:rsid w:val="001F0156"/>
    <w:rsid w:val="001F02B8"/>
    <w:rsid w:val="001F04D5"/>
    <w:rsid w:val="001F09C8"/>
    <w:rsid w:val="001F0A21"/>
    <w:rsid w:val="001F0BCE"/>
    <w:rsid w:val="001F0C6F"/>
    <w:rsid w:val="001F1333"/>
    <w:rsid w:val="001F1951"/>
    <w:rsid w:val="001F19F5"/>
    <w:rsid w:val="001F1AF5"/>
    <w:rsid w:val="001F1CE1"/>
    <w:rsid w:val="001F1E79"/>
    <w:rsid w:val="001F1EC6"/>
    <w:rsid w:val="001F20B2"/>
    <w:rsid w:val="001F2372"/>
    <w:rsid w:val="001F25E8"/>
    <w:rsid w:val="001F268A"/>
    <w:rsid w:val="001F2A23"/>
    <w:rsid w:val="001F2DDD"/>
    <w:rsid w:val="001F30AD"/>
    <w:rsid w:val="001F30EF"/>
    <w:rsid w:val="001F32F7"/>
    <w:rsid w:val="001F349A"/>
    <w:rsid w:val="001F355F"/>
    <w:rsid w:val="001F3BB5"/>
    <w:rsid w:val="001F3E99"/>
    <w:rsid w:val="001F3FAB"/>
    <w:rsid w:val="001F4259"/>
    <w:rsid w:val="001F470C"/>
    <w:rsid w:val="001F4940"/>
    <w:rsid w:val="001F4A4D"/>
    <w:rsid w:val="001F4F46"/>
    <w:rsid w:val="001F5015"/>
    <w:rsid w:val="001F5019"/>
    <w:rsid w:val="001F51BC"/>
    <w:rsid w:val="001F53D5"/>
    <w:rsid w:val="001F5475"/>
    <w:rsid w:val="001F54DC"/>
    <w:rsid w:val="001F58E7"/>
    <w:rsid w:val="001F59C4"/>
    <w:rsid w:val="001F5B66"/>
    <w:rsid w:val="001F5C7F"/>
    <w:rsid w:val="001F5CE0"/>
    <w:rsid w:val="001F5DE1"/>
    <w:rsid w:val="001F607F"/>
    <w:rsid w:val="001F610C"/>
    <w:rsid w:val="001F6BA8"/>
    <w:rsid w:val="001F7003"/>
    <w:rsid w:val="001F72C3"/>
    <w:rsid w:val="001F7729"/>
    <w:rsid w:val="001F7851"/>
    <w:rsid w:val="001F78FA"/>
    <w:rsid w:val="001F799C"/>
    <w:rsid w:val="001F7A5F"/>
    <w:rsid w:val="002004FC"/>
    <w:rsid w:val="00200870"/>
    <w:rsid w:val="00200C73"/>
    <w:rsid w:val="00200CBF"/>
    <w:rsid w:val="002010E5"/>
    <w:rsid w:val="002010EB"/>
    <w:rsid w:val="002015A8"/>
    <w:rsid w:val="002018B1"/>
    <w:rsid w:val="00201B56"/>
    <w:rsid w:val="00201BD4"/>
    <w:rsid w:val="00201FB7"/>
    <w:rsid w:val="00202151"/>
    <w:rsid w:val="00202236"/>
    <w:rsid w:val="002022A2"/>
    <w:rsid w:val="00202ABC"/>
    <w:rsid w:val="00202B39"/>
    <w:rsid w:val="00202EE3"/>
    <w:rsid w:val="00202F91"/>
    <w:rsid w:val="00203461"/>
    <w:rsid w:val="002035DC"/>
    <w:rsid w:val="00203659"/>
    <w:rsid w:val="002037A4"/>
    <w:rsid w:val="002039D6"/>
    <w:rsid w:val="00203F28"/>
    <w:rsid w:val="00204140"/>
    <w:rsid w:val="00204296"/>
    <w:rsid w:val="00204B3A"/>
    <w:rsid w:val="00204F60"/>
    <w:rsid w:val="002050D3"/>
    <w:rsid w:val="0020546F"/>
    <w:rsid w:val="00205969"/>
    <w:rsid w:val="00205D6E"/>
    <w:rsid w:val="00206164"/>
    <w:rsid w:val="002061B0"/>
    <w:rsid w:val="00206209"/>
    <w:rsid w:val="0020627E"/>
    <w:rsid w:val="002069B2"/>
    <w:rsid w:val="002069F0"/>
    <w:rsid w:val="00206B14"/>
    <w:rsid w:val="00206C4C"/>
    <w:rsid w:val="00206EC9"/>
    <w:rsid w:val="002070B8"/>
    <w:rsid w:val="00207157"/>
    <w:rsid w:val="002073A3"/>
    <w:rsid w:val="002073CE"/>
    <w:rsid w:val="0020744D"/>
    <w:rsid w:val="00207863"/>
    <w:rsid w:val="00207C33"/>
    <w:rsid w:val="00207F07"/>
    <w:rsid w:val="002101E0"/>
    <w:rsid w:val="002103E3"/>
    <w:rsid w:val="00210471"/>
    <w:rsid w:val="002104EA"/>
    <w:rsid w:val="002105B0"/>
    <w:rsid w:val="0021068F"/>
    <w:rsid w:val="002107B7"/>
    <w:rsid w:val="002107EA"/>
    <w:rsid w:val="00210B06"/>
    <w:rsid w:val="00210C30"/>
    <w:rsid w:val="00210DA7"/>
    <w:rsid w:val="00210DC1"/>
    <w:rsid w:val="00211557"/>
    <w:rsid w:val="00211698"/>
    <w:rsid w:val="00211977"/>
    <w:rsid w:val="00211D9B"/>
    <w:rsid w:val="00211D9D"/>
    <w:rsid w:val="00211E40"/>
    <w:rsid w:val="00211F3C"/>
    <w:rsid w:val="00212090"/>
    <w:rsid w:val="002120EE"/>
    <w:rsid w:val="00212139"/>
    <w:rsid w:val="00212278"/>
    <w:rsid w:val="002124E0"/>
    <w:rsid w:val="002128D2"/>
    <w:rsid w:val="00212954"/>
    <w:rsid w:val="002129F8"/>
    <w:rsid w:val="00212A2E"/>
    <w:rsid w:val="00212AD7"/>
    <w:rsid w:val="00212D43"/>
    <w:rsid w:val="002132F4"/>
    <w:rsid w:val="0021337C"/>
    <w:rsid w:val="0021396C"/>
    <w:rsid w:val="00213D0D"/>
    <w:rsid w:val="00213D86"/>
    <w:rsid w:val="002144B8"/>
    <w:rsid w:val="002146EC"/>
    <w:rsid w:val="002149AF"/>
    <w:rsid w:val="00214D08"/>
    <w:rsid w:val="00214F4D"/>
    <w:rsid w:val="0021508F"/>
    <w:rsid w:val="002151FD"/>
    <w:rsid w:val="0021523F"/>
    <w:rsid w:val="0021524A"/>
    <w:rsid w:val="0021534B"/>
    <w:rsid w:val="00215514"/>
    <w:rsid w:val="00215834"/>
    <w:rsid w:val="00215898"/>
    <w:rsid w:val="002159E2"/>
    <w:rsid w:val="00215A16"/>
    <w:rsid w:val="00215C5F"/>
    <w:rsid w:val="00215C63"/>
    <w:rsid w:val="00216244"/>
    <w:rsid w:val="00216D2B"/>
    <w:rsid w:val="002170A0"/>
    <w:rsid w:val="0021717A"/>
    <w:rsid w:val="00217182"/>
    <w:rsid w:val="0021755A"/>
    <w:rsid w:val="00217586"/>
    <w:rsid w:val="00217597"/>
    <w:rsid w:val="0021763B"/>
    <w:rsid w:val="00217910"/>
    <w:rsid w:val="00217A7F"/>
    <w:rsid w:val="00217EAF"/>
    <w:rsid w:val="0022004D"/>
    <w:rsid w:val="0022005F"/>
    <w:rsid w:val="002203C9"/>
    <w:rsid w:val="002203FD"/>
    <w:rsid w:val="00220AAE"/>
    <w:rsid w:val="00220D22"/>
    <w:rsid w:val="0022113B"/>
    <w:rsid w:val="00221167"/>
    <w:rsid w:val="00221444"/>
    <w:rsid w:val="002217B5"/>
    <w:rsid w:val="00221C56"/>
    <w:rsid w:val="00221C81"/>
    <w:rsid w:val="00221CA2"/>
    <w:rsid w:val="002223C7"/>
    <w:rsid w:val="002223F5"/>
    <w:rsid w:val="002225A5"/>
    <w:rsid w:val="002225B2"/>
    <w:rsid w:val="00222857"/>
    <w:rsid w:val="002229A2"/>
    <w:rsid w:val="00222A7A"/>
    <w:rsid w:val="00222EB8"/>
    <w:rsid w:val="002230D2"/>
    <w:rsid w:val="00223A75"/>
    <w:rsid w:val="00223B87"/>
    <w:rsid w:val="00223C89"/>
    <w:rsid w:val="00223DEC"/>
    <w:rsid w:val="00223E0D"/>
    <w:rsid w:val="00224085"/>
    <w:rsid w:val="00224190"/>
    <w:rsid w:val="0022436C"/>
    <w:rsid w:val="0022472B"/>
    <w:rsid w:val="00224927"/>
    <w:rsid w:val="00224A2C"/>
    <w:rsid w:val="00224B41"/>
    <w:rsid w:val="00224C99"/>
    <w:rsid w:val="00224CF6"/>
    <w:rsid w:val="00224D55"/>
    <w:rsid w:val="00224E66"/>
    <w:rsid w:val="00224ED1"/>
    <w:rsid w:val="00225164"/>
    <w:rsid w:val="0022530C"/>
    <w:rsid w:val="002253EE"/>
    <w:rsid w:val="002253F5"/>
    <w:rsid w:val="00225413"/>
    <w:rsid w:val="0022558B"/>
    <w:rsid w:val="00225BCC"/>
    <w:rsid w:val="00225C84"/>
    <w:rsid w:val="00225F73"/>
    <w:rsid w:val="00225F8C"/>
    <w:rsid w:val="00225F98"/>
    <w:rsid w:val="002264E3"/>
    <w:rsid w:val="00226580"/>
    <w:rsid w:val="00226BF0"/>
    <w:rsid w:val="002273FB"/>
    <w:rsid w:val="002275A4"/>
    <w:rsid w:val="00227945"/>
    <w:rsid w:val="00227BE5"/>
    <w:rsid w:val="00227FF2"/>
    <w:rsid w:val="0023021D"/>
    <w:rsid w:val="00230232"/>
    <w:rsid w:val="0023031F"/>
    <w:rsid w:val="00230368"/>
    <w:rsid w:val="00230375"/>
    <w:rsid w:val="002306C2"/>
    <w:rsid w:val="00230937"/>
    <w:rsid w:val="00230945"/>
    <w:rsid w:val="00230C7E"/>
    <w:rsid w:val="00230DD1"/>
    <w:rsid w:val="00230F1C"/>
    <w:rsid w:val="002312C2"/>
    <w:rsid w:val="002312F4"/>
    <w:rsid w:val="002313AE"/>
    <w:rsid w:val="00231B25"/>
    <w:rsid w:val="00231BBF"/>
    <w:rsid w:val="00231E8E"/>
    <w:rsid w:val="00231FC7"/>
    <w:rsid w:val="002329AA"/>
    <w:rsid w:val="00232B2F"/>
    <w:rsid w:val="00232B7A"/>
    <w:rsid w:val="00232E26"/>
    <w:rsid w:val="00232FDE"/>
    <w:rsid w:val="00233082"/>
    <w:rsid w:val="0023325B"/>
    <w:rsid w:val="002333F7"/>
    <w:rsid w:val="0023364A"/>
    <w:rsid w:val="00233C38"/>
    <w:rsid w:val="00233E61"/>
    <w:rsid w:val="0023427D"/>
    <w:rsid w:val="0023443D"/>
    <w:rsid w:val="0023447E"/>
    <w:rsid w:val="00234842"/>
    <w:rsid w:val="0023499C"/>
    <w:rsid w:val="00234AA6"/>
    <w:rsid w:val="00234B37"/>
    <w:rsid w:val="00234BA2"/>
    <w:rsid w:val="00234D39"/>
    <w:rsid w:val="002352A8"/>
    <w:rsid w:val="00235330"/>
    <w:rsid w:val="00235534"/>
    <w:rsid w:val="00235B0F"/>
    <w:rsid w:val="00235B2B"/>
    <w:rsid w:val="00235B2F"/>
    <w:rsid w:val="00235C60"/>
    <w:rsid w:val="00235D6A"/>
    <w:rsid w:val="00236155"/>
    <w:rsid w:val="0023628A"/>
    <w:rsid w:val="00236910"/>
    <w:rsid w:val="00236A8B"/>
    <w:rsid w:val="00236AF3"/>
    <w:rsid w:val="0023702F"/>
    <w:rsid w:val="0023729F"/>
    <w:rsid w:val="002373F4"/>
    <w:rsid w:val="0023752B"/>
    <w:rsid w:val="00237557"/>
    <w:rsid w:val="002376B2"/>
    <w:rsid w:val="0023770E"/>
    <w:rsid w:val="00237AD6"/>
    <w:rsid w:val="00237E5E"/>
    <w:rsid w:val="002401B8"/>
    <w:rsid w:val="002402CB"/>
    <w:rsid w:val="002403C6"/>
    <w:rsid w:val="002403ED"/>
    <w:rsid w:val="0024057B"/>
    <w:rsid w:val="002406BA"/>
    <w:rsid w:val="00240716"/>
    <w:rsid w:val="0024084F"/>
    <w:rsid w:val="00240CA5"/>
    <w:rsid w:val="00240D03"/>
    <w:rsid w:val="00240EA5"/>
    <w:rsid w:val="00240ED1"/>
    <w:rsid w:val="0024129A"/>
    <w:rsid w:val="00241504"/>
    <w:rsid w:val="002415C4"/>
    <w:rsid w:val="002416CA"/>
    <w:rsid w:val="00241812"/>
    <w:rsid w:val="00241C96"/>
    <w:rsid w:val="00241D0F"/>
    <w:rsid w:val="0024235A"/>
    <w:rsid w:val="002424DD"/>
    <w:rsid w:val="0024267D"/>
    <w:rsid w:val="002426C0"/>
    <w:rsid w:val="002427D6"/>
    <w:rsid w:val="002427E8"/>
    <w:rsid w:val="002428E2"/>
    <w:rsid w:val="00242B2D"/>
    <w:rsid w:val="00242F9D"/>
    <w:rsid w:val="0024330B"/>
    <w:rsid w:val="0024336B"/>
    <w:rsid w:val="0024341F"/>
    <w:rsid w:val="0024380D"/>
    <w:rsid w:val="00243C6C"/>
    <w:rsid w:val="00243F58"/>
    <w:rsid w:val="00243FCF"/>
    <w:rsid w:val="002443C9"/>
    <w:rsid w:val="002445FF"/>
    <w:rsid w:val="0024468C"/>
    <w:rsid w:val="00244C1C"/>
    <w:rsid w:val="00244C44"/>
    <w:rsid w:val="00244CFE"/>
    <w:rsid w:val="00244DDE"/>
    <w:rsid w:val="00244E1D"/>
    <w:rsid w:val="00244ED4"/>
    <w:rsid w:val="00245011"/>
    <w:rsid w:val="0024510D"/>
    <w:rsid w:val="0024567D"/>
    <w:rsid w:val="00245887"/>
    <w:rsid w:val="00245C9B"/>
    <w:rsid w:val="00245E20"/>
    <w:rsid w:val="00246081"/>
    <w:rsid w:val="002467D7"/>
    <w:rsid w:val="00246913"/>
    <w:rsid w:val="00246933"/>
    <w:rsid w:val="00246AB2"/>
    <w:rsid w:val="00246AB8"/>
    <w:rsid w:val="00246B15"/>
    <w:rsid w:val="00246B35"/>
    <w:rsid w:val="00246BE2"/>
    <w:rsid w:val="00246C18"/>
    <w:rsid w:val="00247487"/>
    <w:rsid w:val="0024752D"/>
    <w:rsid w:val="0024772E"/>
    <w:rsid w:val="0024781A"/>
    <w:rsid w:val="00247B14"/>
    <w:rsid w:val="00247DEE"/>
    <w:rsid w:val="00247E89"/>
    <w:rsid w:val="00247E8E"/>
    <w:rsid w:val="00247ECB"/>
    <w:rsid w:val="00247FB2"/>
    <w:rsid w:val="002501E4"/>
    <w:rsid w:val="0025058E"/>
    <w:rsid w:val="002505FF"/>
    <w:rsid w:val="00250B19"/>
    <w:rsid w:val="00250B89"/>
    <w:rsid w:val="00250C10"/>
    <w:rsid w:val="00250EE9"/>
    <w:rsid w:val="00250F8C"/>
    <w:rsid w:val="002510B6"/>
    <w:rsid w:val="002510D9"/>
    <w:rsid w:val="0025115E"/>
    <w:rsid w:val="002511D3"/>
    <w:rsid w:val="00251977"/>
    <w:rsid w:val="00251996"/>
    <w:rsid w:val="00251A32"/>
    <w:rsid w:val="00251AD3"/>
    <w:rsid w:val="00251C64"/>
    <w:rsid w:val="00251E47"/>
    <w:rsid w:val="002523FD"/>
    <w:rsid w:val="00252508"/>
    <w:rsid w:val="002528D5"/>
    <w:rsid w:val="00252A72"/>
    <w:rsid w:val="00252B53"/>
    <w:rsid w:val="00252C17"/>
    <w:rsid w:val="00252C5F"/>
    <w:rsid w:val="00252FEB"/>
    <w:rsid w:val="00253004"/>
    <w:rsid w:val="0025303A"/>
    <w:rsid w:val="0025356C"/>
    <w:rsid w:val="002538F0"/>
    <w:rsid w:val="00253A13"/>
    <w:rsid w:val="00253A91"/>
    <w:rsid w:val="00253B1E"/>
    <w:rsid w:val="00253C2E"/>
    <w:rsid w:val="00253EFA"/>
    <w:rsid w:val="00253F80"/>
    <w:rsid w:val="0025416F"/>
    <w:rsid w:val="002543AC"/>
    <w:rsid w:val="002543B5"/>
    <w:rsid w:val="00254706"/>
    <w:rsid w:val="0025476E"/>
    <w:rsid w:val="002549CC"/>
    <w:rsid w:val="0025535E"/>
    <w:rsid w:val="002553A8"/>
    <w:rsid w:val="00255534"/>
    <w:rsid w:val="00255811"/>
    <w:rsid w:val="00255ADC"/>
    <w:rsid w:val="00256023"/>
    <w:rsid w:val="002568B9"/>
    <w:rsid w:val="00256927"/>
    <w:rsid w:val="002569F3"/>
    <w:rsid w:val="00256C14"/>
    <w:rsid w:val="002571AE"/>
    <w:rsid w:val="002571F4"/>
    <w:rsid w:val="002572CF"/>
    <w:rsid w:val="0025735C"/>
    <w:rsid w:val="0025781A"/>
    <w:rsid w:val="00257B07"/>
    <w:rsid w:val="00257DC5"/>
    <w:rsid w:val="002600C2"/>
    <w:rsid w:val="002600D8"/>
    <w:rsid w:val="002600E1"/>
    <w:rsid w:val="002601B3"/>
    <w:rsid w:val="002604B1"/>
    <w:rsid w:val="002605D0"/>
    <w:rsid w:val="002605F4"/>
    <w:rsid w:val="00260831"/>
    <w:rsid w:val="00260911"/>
    <w:rsid w:val="00260A84"/>
    <w:rsid w:val="00260BEE"/>
    <w:rsid w:val="00260C34"/>
    <w:rsid w:val="00261023"/>
    <w:rsid w:val="002610E5"/>
    <w:rsid w:val="002613A3"/>
    <w:rsid w:val="00261436"/>
    <w:rsid w:val="00261533"/>
    <w:rsid w:val="002616A5"/>
    <w:rsid w:val="00261709"/>
    <w:rsid w:val="002617B7"/>
    <w:rsid w:val="0026189C"/>
    <w:rsid w:val="002619F2"/>
    <w:rsid w:val="00261AED"/>
    <w:rsid w:val="00261B8C"/>
    <w:rsid w:val="00261C87"/>
    <w:rsid w:val="00261EF1"/>
    <w:rsid w:val="0026222F"/>
    <w:rsid w:val="002625FE"/>
    <w:rsid w:val="0026267F"/>
    <w:rsid w:val="00262947"/>
    <w:rsid w:val="00262A64"/>
    <w:rsid w:val="00262AA0"/>
    <w:rsid w:val="00262AB8"/>
    <w:rsid w:val="00262BFF"/>
    <w:rsid w:val="00263053"/>
    <w:rsid w:val="002630DC"/>
    <w:rsid w:val="0026317B"/>
    <w:rsid w:val="002634B5"/>
    <w:rsid w:val="002635BC"/>
    <w:rsid w:val="00263662"/>
    <w:rsid w:val="0026410F"/>
    <w:rsid w:val="00264152"/>
    <w:rsid w:val="00264163"/>
    <w:rsid w:val="00264256"/>
    <w:rsid w:val="002645A9"/>
    <w:rsid w:val="002648C8"/>
    <w:rsid w:val="00264DEC"/>
    <w:rsid w:val="0026500D"/>
    <w:rsid w:val="00265074"/>
    <w:rsid w:val="002651FD"/>
    <w:rsid w:val="0026524F"/>
    <w:rsid w:val="00265C0B"/>
    <w:rsid w:val="00265C20"/>
    <w:rsid w:val="00265DAB"/>
    <w:rsid w:val="00266288"/>
    <w:rsid w:val="00266515"/>
    <w:rsid w:val="00266790"/>
    <w:rsid w:val="00266AB2"/>
    <w:rsid w:val="00266ADF"/>
    <w:rsid w:val="00266CC6"/>
    <w:rsid w:val="00266D06"/>
    <w:rsid w:val="00266F6D"/>
    <w:rsid w:val="00267303"/>
    <w:rsid w:val="002673F1"/>
    <w:rsid w:val="002674F7"/>
    <w:rsid w:val="00267770"/>
    <w:rsid w:val="00267999"/>
    <w:rsid w:val="00267A49"/>
    <w:rsid w:val="00267B86"/>
    <w:rsid w:val="00270038"/>
    <w:rsid w:val="00270681"/>
    <w:rsid w:val="00270901"/>
    <w:rsid w:val="00270C57"/>
    <w:rsid w:val="00270C8E"/>
    <w:rsid w:val="00270CD2"/>
    <w:rsid w:val="00270D26"/>
    <w:rsid w:val="00270E0B"/>
    <w:rsid w:val="00270FBE"/>
    <w:rsid w:val="0027103D"/>
    <w:rsid w:val="0027114C"/>
    <w:rsid w:val="00271253"/>
    <w:rsid w:val="0027152B"/>
    <w:rsid w:val="002718B6"/>
    <w:rsid w:val="002718DC"/>
    <w:rsid w:val="00271BD1"/>
    <w:rsid w:val="00271F15"/>
    <w:rsid w:val="002721D7"/>
    <w:rsid w:val="0027223E"/>
    <w:rsid w:val="00272248"/>
    <w:rsid w:val="00272452"/>
    <w:rsid w:val="002725D6"/>
    <w:rsid w:val="0027279F"/>
    <w:rsid w:val="00272931"/>
    <w:rsid w:val="00272BBA"/>
    <w:rsid w:val="00272CD9"/>
    <w:rsid w:val="00272D82"/>
    <w:rsid w:val="00272D86"/>
    <w:rsid w:val="00272E31"/>
    <w:rsid w:val="0027377F"/>
    <w:rsid w:val="00273CED"/>
    <w:rsid w:val="00273FCE"/>
    <w:rsid w:val="00274214"/>
    <w:rsid w:val="00274385"/>
    <w:rsid w:val="002743A4"/>
    <w:rsid w:val="00274751"/>
    <w:rsid w:val="00274767"/>
    <w:rsid w:val="0027495E"/>
    <w:rsid w:val="00275018"/>
    <w:rsid w:val="002750E6"/>
    <w:rsid w:val="0027512E"/>
    <w:rsid w:val="00275497"/>
    <w:rsid w:val="00275807"/>
    <w:rsid w:val="0027580F"/>
    <w:rsid w:val="00275E03"/>
    <w:rsid w:val="00276108"/>
    <w:rsid w:val="0027617D"/>
    <w:rsid w:val="00276255"/>
    <w:rsid w:val="002763A9"/>
    <w:rsid w:val="002765D4"/>
    <w:rsid w:val="002769A7"/>
    <w:rsid w:val="00276D4B"/>
    <w:rsid w:val="00276E44"/>
    <w:rsid w:val="00276E69"/>
    <w:rsid w:val="00276FDD"/>
    <w:rsid w:val="002770A3"/>
    <w:rsid w:val="002773BE"/>
    <w:rsid w:val="002774CA"/>
    <w:rsid w:val="00277521"/>
    <w:rsid w:val="002775C7"/>
    <w:rsid w:val="0027779C"/>
    <w:rsid w:val="002777EA"/>
    <w:rsid w:val="00277B57"/>
    <w:rsid w:val="00277C67"/>
    <w:rsid w:val="00277E7D"/>
    <w:rsid w:val="00280049"/>
    <w:rsid w:val="0028008A"/>
    <w:rsid w:val="00280131"/>
    <w:rsid w:val="0028016D"/>
    <w:rsid w:val="00280180"/>
    <w:rsid w:val="00280197"/>
    <w:rsid w:val="00280569"/>
    <w:rsid w:val="00280F72"/>
    <w:rsid w:val="0028115B"/>
    <w:rsid w:val="002811F8"/>
    <w:rsid w:val="00281562"/>
    <w:rsid w:val="00281765"/>
    <w:rsid w:val="0028198A"/>
    <w:rsid w:val="00281AC3"/>
    <w:rsid w:val="00281B66"/>
    <w:rsid w:val="00281C30"/>
    <w:rsid w:val="00281DFD"/>
    <w:rsid w:val="00282159"/>
    <w:rsid w:val="002821DA"/>
    <w:rsid w:val="00282698"/>
    <w:rsid w:val="002829D0"/>
    <w:rsid w:val="00282B08"/>
    <w:rsid w:val="00282CF1"/>
    <w:rsid w:val="00282E7D"/>
    <w:rsid w:val="00283154"/>
    <w:rsid w:val="00283211"/>
    <w:rsid w:val="00283338"/>
    <w:rsid w:val="0028333D"/>
    <w:rsid w:val="002834D3"/>
    <w:rsid w:val="00283A7B"/>
    <w:rsid w:val="00283A96"/>
    <w:rsid w:val="00283C5F"/>
    <w:rsid w:val="00283F88"/>
    <w:rsid w:val="00284554"/>
    <w:rsid w:val="00284646"/>
    <w:rsid w:val="00284BEB"/>
    <w:rsid w:val="00284C84"/>
    <w:rsid w:val="00284FE1"/>
    <w:rsid w:val="00285125"/>
    <w:rsid w:val="00285413"/>
    <w:rsid w:val="002854EA"/>
    <w:rsid w:val="00285510"/>
    <w:rsid w:val="00285574"/>
    <w:rsid w:val="00285D5C"/>
    <w:rsid w:val="00285DAA"/>
    <w:rsid w:val="00285EA4"/>
    <w:rsid w:val="00285FDE"/>
    <w:rsid w:val="002861A4"/>
    <w:rsid w:val="00286612"/>
    <w:rsid w:val="0028670C"/>
    <w:rsid w:val="002867AF"/>
    <w:rsid w:val="002868A9"/>
    <w:rsid w:val="00286C86"/>
    <w:rsid w:val="00286CB0"/>
    <w:rsid w:val="00286E67"/>
    <w:rsid w:val="00286E9E"/>
    <w:rsid w:val="00286F68"/>
    <w:rsid w:val="00286FA3"/>
    <w:rsid w:val="00286FE0"/>
    <w:rsid w:val="002871FA"/>
    <w:rsid w:val="00287C35"/>
    <w:rsid w:val="00287C9D"/>
    <w:rsid w:val="00287DCA"/>
    <w:rsid w:val="0029036F"/>
    <w:rsid w:val="0029060B"/>
    <w:rsid w:val="002906C7"/>
    <w:rsid w:val="00290821"/>
    <w:rsid w:val="00290A5D"/>
    <w:rsid w:val="00290AD6"/>
    <w:rsid w:val="00290FB4"/>
    <w:rsid w:val="00291165"/>
    <w:rsid w:val="002911B4"/>
    <w:rsid w:val="00291225"/>
    <w:rsid w:val="002914AA"/>
    <w:rsid w:val="00291540"/>
    <w:rsid w:val="00291A09"/>
    <w:rsid w:val="00291D86"/>
    <w:rsid w:val="00292011"/>
    <w:rsid w:val="002922A9"/>
    <w:rsid w:val="00292594"/>
    <w:rsid w:val="00292E94"/>
    <w:rsid w:val="0029302B"/>
    <w:rsid w:val="00293555"/>
    <w:rsid w:val="002937B8"/>
    <w:rsid w:val="00293953"/>
    <w:rsid w:val="00293E09"/>
    <w:rsid w:val="00293E1B"/>
    <w:rsid w:val="00293F3A"/>
    <w:rsid w:val="002945C7"/>
    <w:rsid w:val="002946C8"/>
    <w:rsid w:val="0029483F"/>
    <w:rsid w:val="002949D5"/>
    <w:rsid w:val="00294C4F"/>
    <w:rsid w:val="00294CEF"/>
    <w:rsid w:val="00294D72"/>
    <w:rsid w:val="00294DF4"/>
    <w:rsid w:val="002952B2"/>
    <w:rsid w:val="002955AF"/>
    <w:rsid w:val="002958E2"/>
    <w:rsid w:val="0029592C"/>
    <w:rsid w:val="00295E85"/>
    <w:rsid w:val="00295EE4"/>
    <w:rsid w:val="00295FCE"/>
    <w:rsid w:val="0029620F"/>
    <w:rsid w:val="002964B4"/>
    <w:rsid w:val="002966FB"/>
    <w:rsid w:val="002967E0"/>
    <w:rsid w:val="00296D6D"/>
    <w:rsid w:val="00296DAD"/>
    <w:rsid w:val="00296E1F"/>
    <w:rsid w:val="00297606"/>
    <w:rsid w:val="00297977"/>
    <w:rsid w:val="00297C5F"/>
    <w:rsid w:val="00297C98"/>
    <w:rsid w:val="00297CC1"/>
    <w:rsid w:val="00297CFE"/>
    <w:rsid w:val="002A0024"/>
    <w:rsid w:val="002A02CB"/>
    <w:rsid w:val="002A0320"/>
    <w:rsid w:val="002A05F0"/>
    <w:rsid w:val="002A0BD8"/>
    <w:rsid w:val="002A0DE4"/>
    <w:rsid w:val="002A1126"/>
    <w:rsid w:val="002A1181"/>
    <w:rsid w:val="002A15B3"/>
    <w:rsid w:val="002A1974"/>
    <w:rsid w:val="002A1BF9"/>
    <w:rsid w:val="002A1DD4"/>
    <w:rsid w:val="002A1E46"/>
    <w:rsid w:val="002A1F37"/>
    <w:rsid w:val="002A2377"/>
    <w:rsid w:val="002A23B7"/>
    <w:rsid w:val="002A24CB"/>
    <w:rsid w:val="002A2A3F"/>
    <w:rsid w:val="002A2A42"/>
    <w:rsid w:val="002A2B6F"/>
    <w:rsid w:val="002A2EB4"/>
    <w:rsid w:val="002A2FA9"/>
    <w:rsid w:val="002A2FFE"/>
    <w:rsid w:val="002A31A3"/>
    <w:rsid w:val="002A31BA"/>
    <w:rsid w:val="002A3405"/>
    <w:rsid w:val="002A34B2"/>
    <w:rsid w:val="002A352A"/>
    <w:rsid w:val="002A3ADC"/>
    <w:rsid w:val="002A3DD8"/>
    <w:rsid w:val="002A3E33"/>
    <w:rsid w:val="002A3E59"/>
    <w:rsid w:val="002A3EA6"/>
    <w:rsid w:val="002A3FCC"/>
    <w:rsid w:val="002A42E2"/>
    <w:rsid w:val="002A4481"/>
    <w:rsid w:val="002A44F4"/>
    <w:rsid w:val="002A4942"/>
    <w:rsid w:val="002A4ACE"/>
    <w:rsid w:val="002A4B54"/>
    <w:rsid w:val="002A4C70"/>
    <w:rsid w:val="002A4CD2"/>
    <w:rsid w:val="002A559D"/>
    <w:rsid w:val="002A56E5"/>
    <w:rsid w:val="002A58DE"/>
    <w:rsid w:val="002A5A5E"/>
    <w:rsid w:val="002A5C22"/>
    <w:rsid w:val="002A5C9D"/>
    <w:rsid w:val="002A5CDA"/>
    <w:rsid w:val="002A5D87"/>
    <w:rsid w:val="002A5EF2"/>
    <w:rsid w:val="002A61FD"/>
    <w:rsid w:val="002A6A85"/>
    <w:rsid w:val="002A6BE5"/>
    <w:rsid w:val="002A72A6"/>
    <w:rsid w:val="002A72B3"/>
    <w:rsid w:val="002A7618"/>
    <w:rsid w:val="002A78CE"/>
    <w:rsid w:val="002A78F1"/>
    <w:rsid w:val="002A799E"/>
    <w:rsid w:val="002A7A98"/>
    <w:rsid w:val="002A7CE6"/>
    <w:rsid w:val="002A7E30"/>
    <w:rsid w:val="002A7E97"/>
    <w:rsid w:val="002A7F22"/>
    <w:rsid w:val="002A7F26"/>
    <w:rsid w:val="002A7FB0"/>
    <w:rsid w:val="002B02D3"/>
    <w:rsid w:val="002B0483"/>
    <w:rsid w:val="002B0562"/>
    <w:rsid w:val="002B05A1"/>
    <w:rsid w:val="002B0905"/>
    <w:rsid w:val="002B0DA6"/>
    <w:rsid w:val="002B0E4B"/>
    <w:rsid w:val="002B120C"/>
    <w:rsid w:val="002B1256"/>
    <w:rsid w:val="002B132E"/>
    <w:rsid w:val="002B1479"/>
    <w:rsid w:val="002B1560"/>
    <w:rsid w:val="002B180F"/>
    <w:rsid w:val="002B1BEF"/>
    <w:rsid w:val="002B21CE"/>
    <w:rsid w:val="002B2593"/>
    <w:rsid w:val="002B2767"/>
    <w:rsid w:val="002B2813"/>
    <w:rsid w:val="002B2993"/>
    <w:rsid w:val="002B2C55"/>
    <w:rsid w:val="002B2CBD"/>
    <w:rsid w:val="002B2D04"/>
    <w:rsid w:val="002B2D6B"/>
    <w:rsid w:val="002B2F9C"/>
    <w:rsid w:val="002B309A"/>
    <w:rsid w:val="002B33AE"/>
    <w:rsid w:val="002B34E9"/>
    <w:rsid w:val="002B3667"/>
    <w:rsid w:val="002B4129"/>
    <w:rsid w:val="002B518E"/>
    <w:rsid w:val="002B5A08"/>
    <w:rsid w:val="002B5B1D"/>
    <w:rsid w:val="002B5E28"/>
    <w:rsid w:val="002B614F"/>
    <w:rsid w:val="002B6305"/>
    <w:rsid w:val="002B6973"/>
    <w:rsid w:val="002B6C25"/>
    <w:rsid w:val="002B6DAB"/>
    <w:rsid w:val="002B7023"/>
    <w:rsid w:val="002B7249"/>
    <w:rsid w:val="002B72D3"/>
    <w:rsid w:val="002B7569"/>
    <w:rsid w:val="002B7773"/>
    <w:rsid w:val="002B77F1"/>
    <w:rsid w:val="002B79DA"/>
    <w:rsid w:val="002B7B9A"/>
    <w:rsid w:val="002B7F6D"/>
    <w:rsid w:val="002B7FBA"/>
    <w:rsid w:val="002C0015"/>
    <w:rsid w:val="002C010B"/>
    <w:rsid w:val="002C06B7"/>
    <w:rsid w:val="002C0889"/>
    <w:rsid w:val="002C0C82"/>
    <w:rsid w:val="002C139E"/>
    <w:rsid w:val="002C170C"/>
    <w:rsid w:val="002C180A"/>
    <w:rsid w:val="002C1B90"/>
    <w:rsid w:val="002C1BA3"/>
    <w:rsid w:val="002C1C79"/>
    <w:rsid w:val="002C1DB5"/>
    <w:rsid w:val="002C1F53"/>
    <w:rsid w:val="002C2403"/>
    <w:rsid w:val="002C24A0"/>
    <w:rsid w:val="002C298B"/>
    <w:rsid w:val="002C29E8"/>
    <w:rsid w:val="002C30A5"/>
    <w:rsid w:val="002C3151"/>
    <w:rsid w:val="002C32DB"/>
    <w:rsid w:val="002C337F"/>
    <w:rsid w:val="002C3581"/>
    <w:rsid w:val="002C3622"/>
    <w:rsid w:val="002C39FE"/>
    <w:rsid w:val="002C3B18"/>
    <w:rsid w:val="002C3BF6"/>
    <w:rsid w:val="002C3D89"/>
    <w:rsid w:val="002C3EC2"/>
    <w:rsid w:val="002C401B"/>
    <w:rsid w:val="002C4037"/>
    <w:rsid w:val="002C4117"/>
    <w:rsid w:val="002C41C0"/>
    <w:rsid w:val="002C43EF"/>
    <w:rsid w:val="002C4777"/>
    <w:rsid w:val="002C496D"/>
    <w:rsid w:val="002C5280"/>
    <w:rsid w:val="002C52F8"/>
    <w:rsid w:val="002C56CC"/>
    <w:rsid w:val="002C584D"/>
    <w:rsid w:val="002C5D11"/>
    <w:rsid w:val="002C5D94"/>
    <w:rsid w:val="002C5EBD"/>
    <w:rsid w:val="002C62BF"/>
    <w:rsid w:val="002C6646"/>
    <w:rsid w:val="002C6A97"/>
    <w:rsid w:val="002C6C9D"/>
    <w:rsid w:val="002C6CA9"/>
    <w:rsid w:val="002C6E3E"/>
    <w:rsid w:val="002C70C6"/>
    <w:rsid w:val="002C7B70"/>
    <w:rsid w:val="002C7B95"/>
    <w:rsid w:val="002C7BA0"/>
    <w:rsid w:val="002C7C36"/>
    <w:rsid w:val="002D03B3"/>
    <w:rsid w:val="002D06D7"/>
    <w:rsid w:val="002D07D3"/>
    <w:rsid w:val="002D0850"/>
    <w:rsid w:val="002D0D30"/>
    <w:rsid w:val="002D10D0"/>
    <w:rsid w:val="002D1214"/>
    <w:rsid w:val="002D129A"/>
    <w:rsid w:val="002D12F6"/>
    <w:rsid w:val="002D1410"/>
    <w:rsid w:val="002D166D"/>
    <w:rsid w:val="002D19C9"/>
    <w:rsid w:val="002D1AF5"/>
    <w:rsid w:val="002D1D9E"/>
    <w:rsid w:val="002D23E1"/>
    <w:rsid w:val="002D27CD"/>
    <w:rsid w:val="002D2B82"/>
    <w:rsid w:val="002D2C8A"/>
    <w:rsid w:val="002D2D19"/>
    <w:rsid w:val="002D2F36"/>
    <w:rsid w:val="002D3133"/>
    <w:rsid w:val="002D3157"/>
    <w:rsid w:val="002D322C"/>
    <w:rsid w:val="002D3312"/>
    <w:rsid w:val="002D365F"/>
    <w:rsid w:val="002D3789"/>
    <w:rsid w:val="002D3B4B"/>
    <w:rsid w:val="002D3B71"/>
    <w:rsid w:val="002D3C38"/>
    <w:rsid w:val="002D4023"/>
    <w:rsid w:val="002D4109"/>
    <w:rsid w:val="002D4116"/>
    <w:rsid w:val="002D4159"/>
    <w:rsid w:val="002D416E"/>
    <w:rsid w:val="002D457C"/>
    <w:rsid w:val="002D45A9"/>
    <w:rsid w:val="002D476A"/>
    <w:rsid w:val="002D484C"/>
    <w:rsid w:val="002D4DAF"/>
    <w:rsid w:val="002D5476"/>
    <w:rsid w:val="002D54DA"/>
    <w:rsid w:val="002D5619"/>
    <w:rsid w:val="002D56DE"/>
    <w:rsid w:val="002D571F"/>
    <w:rsid w:val="002D5C69"/>
    <w:rsid w:val="002D5C7D"/>
    <w:rsid w:val="002D5CAA"/>
    <w:rsid w:val="002D5F27"/>
    <w:rsid w:val="002D61F7"/>
    <w:rsid w:val="002D65EF"/>
    <w:rsid w:val="002D6662"/>
    <w:rsid w:val="002D6835"/>
    <w:rsid w:val="002D69B2"/>
    <w:rsid w:val="002D6A1D"/>
    <w:rsid w:val="002D6D5D"/>
    <w:rsid w:val="002D6FC2"/>
    <w:rsid w:val="002D7161"/>
    <w:rsid w:val="002D72F8"/>
    <w:rsid w:val="002D73D0"/>
    <w:rsid w:val="002D745F"/>
    <w:rsid w:val="002D7876"/>
    <w:rsid w:val="002D78A9"/>
    <w:rsid w:val="002D791A"/>
    <w:rsid w:val="002D7944"/>
    <w:rsid w:val="002D7994"/>
    <w:rsid w:val="002E09D2"/>
    <w:rsid w:val="002E09F2"/>
    <w:rsid w:val="002E0A79"/>
    <w:rsid w:val="002E0A7A"/>
    <w:rsid w:val="002E0B0C"/>
    <w:rsid w:val="002E0CBE"/>
    <w:rsid w:val="002E0D6C"/>
    <w:rsid w:val="002E0E1B"/>
    <w:rsid w:val="002E12A6"/>
    <w:rsid w:val="002E1308"/>
    <w:rsid w:val="002E154F"/>
    <w:rsid w:val="002E16A2"/>
    <w:rsid w:val="002E1824"/>
    <w:rsid w:val="002E182E"/>
    <w:rsid w:val="002E184E"/>
    <w:rsid w:val="002E190B"/>
    <w:rsid w:val="002E1D1D"/>
    <w:rsid w:val="002E1DEE"/>
    <w:rsid w:val="002E1E30"/>
    <w:rsid w:val="002E23CA"/>
    <w:rsid w:val="002E23D5"/>
    <w:rsid w:val="002E242D"/>
    <w:rsid w:val="002E25BC"/>
    <w:rsid w:val="002E2C7F"/>
    <w:rsid w:val="002E2E31"/>
    <w:rsid w:val="002E2EE0"/>
    <w:rsid w:val="002E2FA7"/>
    <w:rsid w:val="002E346D"/>
    <w:rsid w:val="002E34A3"/>
    <w:rsid w:val="002E3686"/>
    <w:rsid w:val="002E3A21"/>
    <w:rsid w:val="002E3A3B"/>
    <w:rsid w:val="002E3DA4"/>
    <w:rsid w:val="002E3E32"/>
    <w:rsid w:val="002E4253"/>
    <w:rsid w:val="002E430C"/>
    <w:rsid w:val="002E4A90"/>
    <w:rsid w:val="002E4B65"/>
    <w:rsid w:val="002E4CA4"/>
    <w:rsid w:val="002E4F80"/>
    <w:rsid w:val="002E54F5"/>
    <w:rsid w:val="002E5774"/>
    <w:rsid w:val="002E5863"/>
    <w:rsid w:val="002E5955"/>
    <w:rsid w:val="002E596D"/>
    <w:rsid w:val="002E5CC3"/>
    <w:rsid w:val="002E5F7A"/>
    <w:rsid w:val="002E611C"/>
    <w:rsid w:val="002E65C3"/>
    <w:rsid w:val="002E6A17"/>
    <w:rsid w:val="002E6B63"/>
    <w:rsid w:val="002E6DEE"/>
    <w:rsid w:val="002E6E47"/>
    <w:rsid w:val="002E6F3C"/>
    <w:rsid w:val="002E76CE"/>
    <w:rsid w:val="002E772C"/>
    <w:rsid w:val="002E7798"/>
    <w:rsid w:val="002E7954"/>
    <w:rsid w:val="002E7FEB"/>
    <w:rsid w:val="002F00DC"/>
    <w:rsid w:val="002F0109"/>
    <w:rsid w:val="002F02B2"/>
    <w:rsid w:val="002F0BB3"/>
    <w:rsid w:val="002F0D0C"/>
    <w:rsid w:val="002F101B"/>
    <w:rsid w:val="002F11B9"/>
    <w:rsid w:val="002F1247"/>
    <w:rsid w:val="002F12BE"/>
    <w:rsid w:val="002F1343"/>
    <w:rsid w:val="002F13B4"/>
    <w:rsid w:val="002F143E"/>
    <w:rsid w:val="002F144D"/>
    <w:rsid w:val="002F1498"/>
    <w:rsid w:val="002F157B"/>
    <w:rsid w:val="002F175A"/>
    <w:rsid w:val="002F1790"/>
    <w:rsid w:val="002F185B"/>
    <w:rsid w:val="002F18A9"/>
    <w:rsid w:val="002F1CEF"/>
    <w:rsid w:val="002F1E06"/>
    <w:rsid w:val="002F1E37"/>
    <w:rsid w:val="002F1EE4"/>
    <w:rsid w:val="002F1FB2"/>
    <w:rsid w:val="002F1FDD"/>
    <w:rsid w:val="002F233A"/>
    <w:rsid w:val="002F2644"/>
    <w:rsid w:val="002F286E"/>
    <w:rsid w:val="002F29FC"/>
    <w:rsid w:val="002F3823"/>
    <w:rsid w:val="002F3B8D"/>
    <w:rsid w:val="002F3CCA"/>
    <w:rsid w:val="002F4010"/>
    <w:rsid w:val="002F4120"/>
    <w:rsid w:val="002F4575"/>
    <w:rsid w:val="002F4BF7"/>
    <w:rsid w:val="002F4DF9"/>
    <w:rsid w:val="002F4EEA"/>
    <w:rsid w:val="002F50A3"/>
    <w:rsid w:val="002F517C"/>
    <w:rsid w:val="002F5259"/>
    <w:rsid w:val="002F53FE"/>
    <w:rsid w:val="002F58DE"/>
    <w:rsid w:val="002F5970"/>
    <w:rsid w:val="002F5AE1"/>
    <w:rsid w:val="002F5C81"/>
    <w:rsid w:val="002F5F16"/>
    <w:rsid w:val="002F5F6D"/>
    <w:rsid w:val="002F609D"/>
    <w:rsid w:val="002F60CF"/>
    <w:rsid w:val="002F6125"/>
    <w:rsid w:val="002F63B6"/>
    <w:rsid w:val="002F6560"/>
    <w:rsid w:val="002F65EF"/>
    <w:rsid w:val="002F668B"/>
    <w:rsid w:val="002F676A"/>
    <w:rsid w:val="002F6BA3"/>
    <w:rsid w:val="002F6D53"/>
    <w:rsid w:val="002F72DA"/>
    <w:rsid w:val="002F7319"/>
    <w:rsid w:val="002F737D"/>
    <w:rsid w:val="002F73E4"/>
    <w:rsid w:val="002F743D"/>
    <w:rsid w:val="002F7590"/>
    <w:rsid w:val="002F7717"/>
    <w:rsid w:val="002F7775"/>
    <w:rsid w:val="002F7C4A"/>
    <w:rsid w:val="002F7CE9"/>
    <w:rsid w:val="003001CA"/>
    <w:rsid w:val="003003EB"/>
    <w:rsid w:val="00300916"/>
    <w:rsid w:val="00300C1F"/>
    <w:rsid w:val="00300E13"/>
    <w:rsid w:val="00301020"/>
    <w:rsid w:val="00301225"/>
    <w:rsid w:val="0030122E"/>
    <w:rsid w:val="003012F9"/>
    <w:rsid w:val="003013B2"/>
    <w:rsid w:val="00301400"/>
    <w:rsid w:val="00301841"/>
    <w:rsid w:val="00301AC1"/>
    <w:rsid w:val="00301EE5"/>
    <w:rsid w:val="0030202D"/>
    <w:rsid w:val="00302195"/>
    <w:rsid w:val="0030235D"/>
    <w:rsid w:val="00302412"/>
    <w:rsid w:val="0030254E"/>
    <w:rsid w:val="00302A16"/>
    <w:rsid w:val="00302A21"/>
    <w:rsid w:val="00302D63"/>
    <w:rsid w:val="00302D86"/>
    <w:rsid w:val="003030FB"/>
    <w:rsid w:val="0030323C"/>
    <w:rsid w:val="0030324A"/>
    <w:rsid w:val="003035D8"/>
    <w:rsid w:val="0030362C"/>
    <w:rsid w:val="00303AA9"/>
    <w:rsid w:val="00303B0C"/>
    <w:rsid w:val="00303B57"/>
    <w:rsid w:val="00303D53"/>
    <w:rsid w:val="00303F67"/>
    <w:rsid w:val="003042FE"/>
    <w:rsid w:val="003043ED"/>
    <w:rsid w:val="003045C1"/>
    <w:rsid w:val="003048D7"/>
    <w:rsid w:val="00304E42"/>
    <w:rsid w:val="00304EC7"/>
    <w:rsid w:val="0030565B"/>
    <w:rsid w:val="00305670"/>
    <w:rsid w:val="0030573D"/>
    <w:rsid w:val="00305749"/>
    <w:rsid w:val="00305847"/>
    <w:rsid w:val="00305C23"/>
    <w:rsid w:val="00305F32"/>
    <w:rsid w:val="003061B5"/>
    <w:rsid w:val="00306569"/>
    <w:rsid w:val="00306C75"/>
    <w:rsid w:val="00306E89"/>
    <w:rsid w:val="0030706D"/>
    <w:rsid w:val="003071F6"/>
    <w:rsid w:val="00307588"/>
    <w:rsid w:val="0030773F"/>
    <w:rsid w:val="0030791D"/>
    <w:rsid w:val="00307D56"/>
    <w:rsid w:val="003102D0"/>
    <w:rsid w:val="0031038A"/>
    <w:rsid w:val="00310463"/>
    <w:rsid w:val="003108CF"/>
    <w:rsid w:val="003108E0"/>
    <w:rsid w:val="0031099A"/>
    <w:rsid w:val="00310B90"/>
    <w:rsid w:val="00310E98"/>
    <w:rsid w:val="00311062"/>
    <w:rsid w:val="0031116F"/>
    <w:rsid w:val="0031128C"/>
    <w:rsid w:val="00311460"/>
    <w:rsid w:val="00311594"/>
    <w:rsid w:val="003116CB"/>
    <w:rsid w:val="00311C74"/>
    <w:rsid w:val="0031201D"/>
    <w:rsid w:val="003120F1"/>
    <w:rsid w:val="00312861"/>
    <w:rsid w:val="00312957"/>
    <w:rsid w:val="00312983"/>
    <w:rsid w:val="003129E7"/>
    <w:rsid w:val="00312C73"/>
    <w:rsid w:val="00312EFC"/>
    <w:rsid w:val="003131D7"/>
    <w:rsid w:val="003133B2"/>
    <w:rsid w:val="003133E9"/>
    <w:rsid w:val="00313449"/>
    <w:rsid w:val="003136CB"/>
    <w:rsid w:val="003137E0"/>
    <w:rsid w:val="00313A5B"/>
    <w:rsid w:val="00313B8C"/>
    <w:rsid w:val="00313CB0"/>
    <w:rsid w:val="00313F54"/>
    <w:rsid w:val="00313F96"/>
    <w:rsid w:val="00313FD2"/>
    <w:rsid w:val="00314265"/>
    <w:rsid w:val="0031458B"/>
    <w:rsid w:val="00314885"/>
    <w:rsid w:val="00314941"/>
    <w:rsid w:val="00314A90"/>
    <w:rsid w:val="00314C53"/>
    <w:rsid w:val="00314CF4"/>
    <w:rsid w:val="00315124"/>
    <w:rsid w:val="003151CA"/>
    <w:rsid w:val="003152BE"/>
    <w:rsid w:val="00315509"/>
    <w:rsid w:val="003159C3"/>
    <w:rsid w:val="00315FC6"/>
    <w:rsid w:val="0031630B"/>
    <w:rsid w:val="0031668E"/>
    <w:rsid w:val="00316877"/>
    <w:rsid w:val="00316E23"/>
    <w:rsid w:val="00316EC7"/>
    <w:rsid w:val="00316F50"/>
    <w:rsid w:val="00316FC2"/>
    <w:rsid w:val="00317077"/>
    <w:rsid w:val="0031742B"/>
    <w:rsid w:val="00317604"/>
    <w:rsid w:val="0031771F"/>
    <w:rsid w:val="00317807"/>
    <w:rsid w:val="003178AA"/>
    <w:rsid w:val="003179C3"/>
    <w:rsid w:val="00317BF6"/>
    <w:rsid w:val="00317F47"/>
    <w:rsid w:val="003206C6"/>
    <w:rsid w:val="00320A3E"/>
    <w:rsid w:val="00320A6E"/>
    <w:rsid w:val="00320DCD"/>
    <w:rsid w:val="00320E94"/>
    <w:rsid w:val="0032119C"/>
    <w:rsid w:val="00321372"/>
    <w:rsid w:val="003213B9"/>
    <w:rsid w:val="003218F9"/>
    <w:rsid w:val="00321A6B"/>
    <w:rsid w:val="00321DA2"/>
    <w:rsid w:val="00321E14"/>
    <w:rsid w:val="00321F7E"/>
    <w:rsid w:val="003221E1"/>
    <w:rsid w:val="0032281B"/>
    <w:rsid w:val="00322DB2"/>
    <w:rsid w:val="00322EA2"/>
    <w:rsid w:val="0032316D"/>
    <w:rsid w:val="00323260"/>
    <w:rsid w:val="003232AC"/>
    <w:rsid w:val="00323306"/>
    <w:rsid w:val="00323601"/>
    <w:rsid w:val="00323A00"/>
    <w:rsid w:val="00323A2E"/>
    <w:rsid w:val="00323A71"/>
    <w:rsid w:val="00323B47"/>
    <w:rsid w:val="00323BFA"/>
    <w:rsid w:val="00323C29"/>
    <w:rsid w:val="00323C2E"/>
    <w:rsid w:val="00323C6E"/>
    <w:rsid w:val="0032403D"/>
    <w:rsid w:val="00324223"/>
    <w:rsid w:val="00324316"/>
    <w:rsid w:val="0032473E"/>
    <w:rsid w:val="003248D5"/>
    <w:rsid w:val="00324AFF"/>
    <w:rsid w:val="00324B73"/>
    <w:rsid w:val="00324C9B"/>
    <w:rsid w:val="00324D2E"/>
    <w:rsid w:val="00324E3C"/>
    <w:rsid w:val="00324E60"/>
    <w:rsid w:val="00324F32"/>
    <w:rsid w:val="003250A8"/>
    <w:rsid w:val="00325625"/>
    <w:rsid w:val="003256BC"/>
    <w:rsid w:val="00325702"/>
    <w:rsid w:val="00325727"/>
    <w:rsid w:val="0032590B"/>
    <w:rsid w:val="00325D5D"/>
    <w:rsid w:val="00325ED6"/>
    <w:rsid w:val="0032696F"/>
    <w:rsid w:val="003269F3"/>
    <w:rsid w:val="00326CA0"/>
    <w:rsid w:val="00327281"/>
    <w:rsid w:val="003273FD"/>
    <w:rsid w:val="00327610"/>
    <w:rsid w:val="0032768A"/>
    <w:rsid w:val="00327C42"/>
    <w:rsid w:val="00327E6D"/>
    <w:rsid w:val="00327EAA"/>
    <w:rsid w:val="0033012F"/>
    <w:rsid w:val="003302A3"/>
    <w:rsid w:val="00330356"/>
    <w:rsid w:val="003303C5"/>
    <w:rsid w:val="0033081F"/>
    <w:rsid w:val="00330874"/>
    <w:rsid w:val="00330AFE"/>
    <w:rsid w:val="00330B9B"/>
    <w:rsid w:val="0033105E"/>
    <w:rsid w:val="00331114"/>
    <w:rsid w:val="00331183"/>
    <w:rsid w:val="00331404"/>
    <w:rsid w:val="003315AB"/>
    <w:rsid w:val="003316B3"/>
    <w:rsid w:val="0033186C"/>
    <w:rsid w:val="0033189C"/>
    <w:rsid w:val="00331943"/>
    <w:rsid w:val="00331C86"/>
    <w:rsid w:val="00331D1C"/>
    <w:rsid w:val="00331FC0"/>
    <w:rsid w:val="0033241A"/>
    <w:rsid w:val="003328CA"/>
    <w:rsid w:val="0033295C"/>
    <w:rsid w:val="00332A3A"/>
    <w:rsid w:val="00332ABF"/>
    <w:rsid w:val="00332CA3"/>
    <w:rsid w:val="00332F79"/>
    <w:rsid w:val="00333246"/>
    <w:rsid w:val="00333494"/>
    <w:rsid w:val="00333559"/>
    <w:rsid w:val="00333576"/>
    <w:rsid w:val="003339B1"/>
    <w:rsid w:val="00333A58"/>
    <w:rsid w:val="00333B38"/>
    <w:rsid w:val="00333C6F"/>
    <w:rsid w:val="00333CF5"/>
    <w:rsid w:val="00333E08"/>
    <w:rsid w:val="00333E9B"/>
    <w:rsid w:val="003340AE"/>
    <w:rsid w:val="00334454"/>
    <w:rsid w:val="003344D6"/>
    <w:rsid w:val="003348D8"/>
    <w:rsid w:val="00334D3D"/>
    <w:rsid w:val="00334D7B"/>
    <w:rsid w:val="00335002"/>
    <w:rsid w:val="003351C4"/>
    <w:rsid w:val="00335642"/>
    <w:rsid w:val="00335875"/>
    <w:rsid w:val="00335B58"/>
    <w:rsid w:val="00335C2D"/>
    <w:rsid w:val="00336407"/>
    <w:rsid w:val="003365B7"/>
    <w:rsid w:val="00336636"/>
    <w:rsid w:val="00336717"/>
    <w:rsid w:val="00336773"/>
    <w:rsid w:val="00336CFF"/>
    <w:rsid w:val="003371EB"/>
    <w:rsid w:val="0033742A"/>
    <w:rsid w:val="00337546"/>
    <w:rsid w:val="0033780C"/>
    <w:rsid w:val="0033788F"/>
    <w:rsid w:val="00337AB9"/>
    <w:rsid w:val="00337B59"/>
    <w:rsid w:val="00337C66"/>
    <w:rsid w:val="00337CD4"/>
    <w:rsid w:val="00337CE2"/>
    <w:rsid w:val="003402C3"/>
    <w:rsid w:val="00340429"/>
    <w:rsid w:val="003404E1"/>
    <w:rsid w:val="00340807"/>
    <w:rsid w:val="00340968"/>
    <w:rsid w:val="00340AEA"/>
    <w:rsid w:val="00340B43"/>
    <w:rsid w:val="00340BAF"/>
    <w:rsid w:val="00340BB3"/>
    <w:rsid w:val="00340DE8"/>
    <w:rsid w:val="00341092"/>
    <w:rsid w:val="0034111C"/>
    <w:rsid w:val="00341427"/>
    <w:rsid w:val="0034161F"/>
    <w:rsid w:val="00341723"/>
    <w:rsid w:val="00341896"/>
    <w:rsid w:val="00341A0C"/>
    <w:rsid w:val="00341A54"/>
    <w:rsid w:val="00341B23"/>
    <w:rsid w:val="00341C27"/>
    <w:rsid w:val="00341D1F"/>
    <w:rsid w:val="003420F8"/>
    <w:rsid w:val="00342276"/>
    <w:rsid w:val="00342398"/>
    <w:rsid w:val="0034279D"/>
    <w:rsid w:val="0034282E"/>
    <w:rsid w:val="003428C3"/>
    <w:rsid w:val="00342914"/>
    <w:rsid w:val="003429DB"/>
    <w:rsid w:val="00342A18"/>
    <w:rsid w:val="00342A80"/>
    <w:rsid w:val="00342AD5"/>
    <w:rsid w:val="00342DCE"/>
    <w:rsid w:val="00342DD3"/>
    <w:rsid w:val="0034388A"/>
    <w:rsid w:val="00343AC6"/>
    <w:rsid w:val="00343B5C"/>
    <w:rsid w:val="00343C5A"/>
    <w:rsid w:val="003440F6"/>
    <w:rsid w:val="003443D6"/>
    <w:rsid w:val="003444A0"/>
    <w:rsid w:val="003445D8"/>
    <w:rsid w:val="003449C7"/>
    <w:rsid w:val="003449E4"/>
    <w:rsid w:val="00344B3D"/>
    <w:rsid w:val="00344E12"/>
    <w:rsid w:val="00345203"/>
    <w:rsid w:val="0034568D"/>
    <w:rsid w:val="00345A0D"/>
    <w:rsid w:val="00345BD5"/>
    <w:rsid w:val="003462D7"/>
    <w:rsid w:val="003465E5"/>
    <w:rsid w:val="003466F1"/>
    <w:rsid w:val="00346878"/>
    <w:rsid w:val="003469DE"/>
    <w:rsid w:val="00346ADA"/>
    <w:rsid w:val="00346B1C"/>
    <w:rsid w:val="00346B8E"/>
    <w:rsid w:val="00347245"/>
    <w:rsid w:val="003472CC"/>
    <w:rsid w:val="003474B8"/>
    <w:rsid w:val="00347680"/>
    <w:rsid w:val="00347704"/>
    <w:rsid w:val="00347B61"/>
    <w:rsid w:val="00347C98"/>
    <w:rsid w:val="00347F95"/>
    <w:rsid w:val="003500CB"/>
    <w:rsid w:val="003501AE"/>
    <w:rsid w:val="0035029A"/>
    <w:rsid w:val="00350B2B"/>
    <w:rsid w:val="00350CB1"/>
    <w:rsid w:val="00350D3C"/>
    <w:rsid w:val="0035113F"/>
    <w:rsid w:val="00351349"/>
    <w:rsid w:val="0035161E"/>
    <w:rsid w:val="003516E1"/>
    <w:rsid w:val="003518E9"/>
    <w:rsid w:val="00351BCA"/>
    <w:rsid w:val="00351E40"/>
    <w:rsid w:val="003521A7"/>
    <w:rsid w:val="00352226"/>
    <w:rsid w:val="00352810"/>
    <w:rsid w:val="0035291D"/>
    <w:rsid w:val="00352AEA"/>
    <w:rsid w:val="00352C77"/>
    <w:rsid w:val="00352D21"/>
    <w:rsid w:val="00352DE2"/>
    <w:rsid w:val="00352E67"/>
    <w:rsid w:val="00352F44"/>
    <w:rsid w:val="0035328B"/>
    <w:rsid w:val="003532EC"/>
    <w:rsid w:val="003533E4"/>
    <w:rsid w:val="00353545"/>
    <w:rsid w:val="0035365E"/>
    <w:rsid w:val="003536FE"/>
    <w:rsid w:val="003538D2"/>
    <w:rsid w:val="003538F5"/>
    <w:rsid w:val="00353A08"/>
    <w:rsid w:val="00353AF8"/>
    <w:rsid w:val="00353B3F"/>
    <w:rsid w:val="00353C78"/>
    <w:rsid w:val="003545BA"/>
    <w:rsid w:val="003545CC"/>
    <w:rsid w:val="0035466F"/>
    <w:rsid w:val="003547B7"/>
    <w:rsid w:val="00354BF8"/>
    <w:rsid w:val="00355088"/>
    <w:rsid w:val="00355142"/>
    <w:rsid w:val="0035581A"/>
    <w:rsid w:val="0035641C"/>
    <w:rsid w:val="003565AC"/>
    <w:rsid w:val="00356673"/>
    <w:rsid w:val="00356708"/>
    <w:rsid w:val="00356861"/>
    <w:rsid w:val="003569B3"/>
    <w:rsid w:val="00356B45"/>
    <w:rsid w:val="00356F78"/>
    <w:rsid w:val="003571A1"/>
    <w:rsid w:val="00357270"/>
    <w:rsid w:val="0035745C"/>
    <w:rsid w:val="0035751F"/>
    <w:rsid w:val="003579FA"/>
    <w:rsid w:val="00357B29"/>
    <w:rsid w:val="00357B9C"/>
    <w:rsid w:val="00357CE3"/>
    <w:rsid w:val="00357EC7"/>
    <w:rsid w:val="00357F9C"/>
    <w:rsid w:val="00360B82"/>
    <w:rsid w:val="00360CE9"/>
    <w:rsid w:val="00360D34"/>
    <w:rsid w:val="00360E9F"/>
    <w:rsid w:val="003611B6"/>
    <w:rsid w:val="00361310"/>
    <w:rsid w:val="0036140A"/>
    <w:rsid w:val="003616EA"/>
    <w:rsid w:val="003619A7"/>
    <w:rsid w:val="00361A05"/>
    <w:rsid w:val="00361C7C"/>
    <w:rsid w:val="00361D71"/>
    <w:rsid w:val="00362115"/>
    <w:rsid w:val="0036213E"/>
    <w:rsid w:val="00362274"/>
    <w:rsid w:val="0036232F"/>
    <w:rsid w:val="00362635"/>
    <w:rsid w:val="00362676"/>
    <w:rsid w:val="0036291F"/>
    <w:rsid w:val="00362B4A"/>
    <w:rsid w:val="00362DF0"/>
    <w:rsid w:val="003631E6"/>
    <w:rsid w:val="003634C0"/>
    <w:rsid w:val="0036393A"/>
    <w:rsid w:val="00363F33"/>
    <w:rsid w:val="003642A6"/>
    <w:rsid w:val="003646CD"/>
    <w:rsid w:val="003646F5"/>
    <w:rsid w:val="003649FB"/>
    <w:rsid w:val="00364BDE"/>
    <w:rsid w:val="00364D65"/>
    <w:rsid w:val="0036528D"/>
    <w:rsid w:val="00365330"/>
    <w:rsid w:val="00365404"/>
    <w:rsid w:val="00365689"/>
    <w:rsid w:val="00365AA6"/>
    <w:rsid w:val="00365ACB"/>
    <w:rsid w:val="00365DFD"/>
    <w:rsid w:val="00366030"/>
    <w:rsid w:val="00366142"/>
    <w:rsid w:val="003661B3"/>
    <w:rsid w:val="0036620B"/>
    <w:rsid w:val="003662A0"/>
    <w:rsid w:val="00366549"/>
    <w:rsid w:val="003666FD"/>
    <w:rsid w:val="00367057"/>
    <w:rsid w:val="00367319"/>
    <w:rsid w:val="003674FD"/>
    <w:rsid w:val="00367767"/>
    <w:rsid w:val="00367855"/>
    <w:rsid w:val="00367BC9"/>
    <w:rsid w:val="00367BED"/>
    <w:rsid w:val="00367E7D"/>
    <w:rsid w:val="00370037"/>
    <w:rsid w:val="003702C2"/>
    <w:rsid w:val="003705AC"/>
    <w:rsid w:val="003706CF"/>
    <w:rsid w:val="003709DA"/>
    <w:rsid w:val="003709E1"/>
    <w:rsid w:val="00370EC4"/>
    <w:rsid w:val="003710E1"/>
    <w:rsid w:val="003711E9"/>
    <w:rsid w:val="00371250"/>
    <w:rsid w:val="0037166B"/>
    <w:rsid w:val="003716CA"/>
    <w:rsid w:val="00371787"/>
    <w:rsid w:val="003717EC"/>
    <w:rsid w:val="00371B2A"/>
    <w:rsid w:val="00371C30"/>
    <w:rsid w:val="00371D8E"/>
    <w:rsid w:val="00372043"/>
    <w:rsid w:val="00372093"/>
    <w:rsid w:val="00372329"/>
    <w:rsid w:val="0037239B"/>
    <w:rsid w:val="00372471"/>
    <w:rsid w:val="00372543"/>
    <w:rsid w:val="0037263A"/>
    <w:rsid w:val="00372702"/>
    <w:rsid w:val="00372B75"/>
    <w:rsid w:val="00372DF6"/>
    <w:rsid w:val="00372F1F"/>
    <w:rsid w:val="0037313B"/>
    <w:rsid w:val="00373490"/>
    <w:rsid w:val="0037366C"/>
    <w:rsid w:val="00373B84"/>
    <w:rsid w:val="0037411D"/>
    <w:rsid w:val="00374663"/>
    <w:rsid w:val="0037493C"/>
    <w:rsid w:val="0037493F"/>
    <w:rsid w:val="00374B35"/>
    <w:rsid w:val="00374CAF"/>
    <w:rsid w:val="00374CF7"/>
    <w:rsid w:val="00374DB7"/>
    <w:rsid w:val="0037500D"/>
    <w:rsid w:val="00375259"/>
    <w:rsid w:val="0037538D"/>
    <w:rsid w:val="00375439"/>
    <w:rsid w:val="00375859"/>
    <w:rsid w:val="00375AE9"/>
    <w:rsid w:val="00376014"/>
    <w:rsid w:val="0037626C"/>
    <w:rsid w:val="003763EE"/>
    <w:rsid w:val="003768CC"/>
    <w:rsid w:val="0037691E"/>
    <w:rsid w:val="00376AB4"/>
    <w:rsid w:val="00376CC6"/>
    <w:rsid w:val="00377131"/>
    <w:rsid w:val="0037725E"/>
    <w:rsid w:val="0037736D"/>
    <w:rsid w:val="003774E0"/>
    <w:rsid w:val="0037751C"/>
    <w:rsid w:val="003777F6"/>
    <w:rsid w:val="003778BE"/>
    <w:rsid w:val="0037792A"/>
    <w:rsid w:val="00377D48"/>
    <w:rsid w:val="00380046"/>
    <w:rsid w:val="0038007A"/>
    <w:rsid w:val="00380266"/>
    <w:rsid w:val="00380356"/>
    <w:rsid w:val="0038042B"/>
    <w:rsid w:val="0038044A"/>
    <w:rsid w:val="003805BD"/>
    <w:rsid w:val="0038061E"/>
    <w:rsid w:val="003806AE"/>
    <w:rsid w:val="003809ED"/>
    <w:rsid w:val="00380C26"/>
    <w:rsid w:val="00380E52"/>
    <w:rsid w:val="0038105C"/>
    <w:rsid w:val="00381105"/>
    <w:rsid w:val="003812D5"/>
    <w:rsid w:val="00381394"/>
    <w:rsid w:val="003813A8"/>
    <w:rsid w:val="003814F1"/>
    <w:rsid w:val="00381623"/>
    <w:rsid w:val="003817E8"/>
    <w:rsid w:val="003819F3"/>
    <w:rsid w:val="00381A59"/>
    <w:rsid w:val="00381A7E"/>
    <w:rsid w:val="00381D59"/>
    <w:rsid w:val="00381E02"/>
    <w:rsid w:val="00381E05"/>
    <w:rsid w:val="00381E28"/>
    <w:rsid w:val="00381FE3"/>
    <w:rsid w:val="003823F1"/>
    <w:rsid w:val="003824A6"/>
    <w:rsid w:val="0038294C"/>
    <w:rsid w:val="003829C3"/>
    <w:rsid w:val="00382A35"/>
    <w:rsid w:val="00382CFD"/>
    <w:rsid w:val="00382F93"/>
    <w:rsid w:val="00383300"/>
    <w:rsid w:val="00383494"/>
    <w:rsid w:val="003834FA"/>
    <w:rsid w:val="003839E1"/>
    <w:rsid w:val="00383AEA"/>
    <w:rsid w:val="00383F09"/>
    <w:rsid w:val="00383F5A"/>
    <w:rsid w:val="00383FE6"/>
    <w:rsid w:val="003840EA"/>
    <w:rsid w:val="003845DB"/>
    <w:rsid w:val="00384943"/>
    <w:rsid w:val="0038501D"/>
    <w:rsid w:val="00385095"/>
    <w:rsid w:val="003852E8"/>
    <w:rsid w:val="003854B7"/>
    <w:rsid w:val="00385888"/>
    <w:rsid w:val="00385902"/>
    <w:rsid w:val="00385D63"/>
    <w:rsid w:val="00385F4B"/>
    <w:rsid w:val="003860C3"/>
    <w:rsid w:val="00386264"/>
    <w:rsid w:val="0038630C"/>
    <w:rsid w:val="00386440"/>
    <w:rsid w:val="00386B4E"/>
    <w:rsid w:val="00386BFB"/>
    <w:rsid w:val="00386EC9"/>
    <w:rsid w:val="00386FA1"/>
    <w:rsid w:val="0038703D"/>
    <w:rsid w:val="003872AA"/>
    <w:rsid w:val="00387519"/>
    <w:rsid w:val="00387683"/>
    <w:rsid w:val="0038795B"/>
    <w:rsid w:val="003900AB"/>
    <w:rsid w:val="003900F3"/>
    <w:rsid w:val="003901F1"/>
    <w:rsid w:val="00390267"/>
    <w:rsid w:val="003903CC"/>
    <w:rsid w:val="00390610"/>
    <w:rsid w:val="003906CC"/>
    <w:rsid w:val="00390B10"/>
    <w:rsid w:val="00390D01"/>
    <w:rsid w:val="00390FA1"/>
    <w:rsid w:val="003911E1"/>
    <w:rsid w:val="00391290"/>
    <w:rsid w:val="0039141F"/>
    <w:rsid w:val="003914D7"/>
    <w:rsid w:val="003915B6"/>
    <w:rsid w:val="00391BDD"/>
    <w:rsid w:val="0039205F"/>
    <w:rsid w:val="003923BB"/>
    <w:rsid w:val="003925DF"/>
    <w:rsid w:val="003926C2"/>
    <w:rsid w:val="003926C7"/>
    <w:rsid w:val="00392815"/>
    <w:rsid w:val="003928A1"/>
    <w:rsid w:val="00392D1F"/>
    <w:rsid w:val="0039300A"/>
    <w:rsid w:val="003931A4"/>
    <w:rsid w:val="003935E6"/>
    <w:rsid w:val="003935EC"/>
    <w:rsid w:val="003937FF"/>
    <w:rsid w:val="00393DF7"/>
    <w:rsid w:val="00393F17"/>
    <w:rsid w:val="00394423"/>
    <w:rsid w:val="00394438"/>
    <w:rsid w:val="00394605"/>
    <w:rsid w:val="00394DCC"/>
    <w:rsid w:val="00394EF9"/>
    <w:rsid w:val="00394FFD"/>
    <w:rsid w:val="00395089"/>
    <w:rsid w:val="0039527D"/>
    <w:rsid w:val="00395ABF"/>
    <w:rsid w:val="00395AC8"/>
    <w:rsid w:val="00395C93"/>
    <w:rsid w:val="00395E5C"/>
    <w:rsid w:val="00395FD5"/>
    <w:rsid w:val="00396102"/>
    <w:rsid w:val="00396138"/>
    <w:rsid w:val="003963DC"/>
    <w:rsid w:val="003964EF"/>
    <w:rsid w:val="003966EB"/>
    <w:rsid w:val="003967BB"/>
    <w:rsid w:val="003968D6"/>
    <w:rsid w:val="00396D18"/>
    <w:rsid w:val="0039715C"/>
    <w:rsid w:val="00397468"/>
    <w:rsid w:val="003978DC"/>
    <w:rsid w:val="00397A32"/>
    <w:rsid w:val="00397DA2"/>
    <w:rsid w:val="003A03FE"/>
    <w:rsid w:val="003A07F3"/>
    <w:rsid w:val="003A10D1"/>
    <w:rsid w:val="003A126D"/>
    <w:rsid w:val="003A12D7"/>
    <w:rsid w:val="003A1D7D"/>
    <w:rsid w:val="003A1ECC"/>
    <w:rsid w:val="003A20C2"/>
    <w:rsid w:val="003A24A1"/>
    <w:rsid w:val="003A2658"/>
    <w:rsid w:val="003A2DB1"/>
    <w:rsid w:val="003A3614"/>
    <w:rsid w:val="003A3B05"/>
    <w:rsid w:val="003A3E1B"/>
    <w:rsid w:val="003A3F59"/>
    <w:rsid w:val="003A3FC9"/>
    <w:rsid w:val="003A4130"/>
    <w:rsid w:val="003A41DA"/>
    <w:rsid w:val="003A4428"/>
    <w:rsid w:val="003A4649"/>
    <w:rsid w:val="003A4720"/>
    <w:rsid w:val="003A4770"/>
    <w:rsid w:val="003A47EC"/>
    <w:rsid w:val="003A48F8"/>
    <w:rsid w:val="003A498F"/>
    <w:rsid w:val="003A4B4A"/>
    <w:rsid w:val="003A5321"/>
    <w:rsid w:val="003A5322"/>
    <w:rsid w:val="003A53C4"/>
    <w:rsid w:val="003A5707"/>
    <w:rsid w:val="003A58A4"/>
    <w:rsid w:val="003A597F"/>
    <w:rsid w:val="003A5DA9"/>
    <w:rsid w:val="003A5F1B"/>
    <w:rsid w:val="003A5F81"/>
    <w:rsid w:val="003A6088"/>
    <w:rsid w:val="003A65D1"/>
    <w:rsid w:val="003A6AEA"/>
    <w:rsid w:val="003A6DA3"/>
    <w:rsid w:val="003A70C5"/>
    <w:rsid w:val="003A747C"/>
    <w:rsid w:val="003A75A0"/>
    <w:rsid w:val="003A75F1"/>
    <w:rsid w:val="003A77CA"/>
    <w:rsid w:val="003A7966"/>
    <w:rsid w:val="003A7979"/>
    <w:rsid w:val="003A7BAF"/>
    <w:rsid w:val="003B030B"/>
    <w:rsid w:val="003B0ABB"/>
    <w:rsid w:val="003B0FF4"/>
    <w:rsid w:val="003B1161"/>
    <w:rsid w:val="003B1788"/>
    <w:rsid w:val="003B18E7"/>
    <w:rsid w:val="003B18F7"/>
    <w:rsid w:val="003B1B7C"/>
    <w:rsid w:val="003B1C6C"/>
    <w:rsid w:val="003B1F7C"/>
    <w:rsid w:val="003B1FBB"/>
    <w:rsid w:val="003B20A2"/>
    <w:rsid w:val="003B267B"/>
    <w:rsid w:val="003B2C75"/>
    <w:rsid w:val="003B2C90"/>
    <w:rsid w:val="003B2FB9"/>
    <w:rsid w:val="003B30ED"/>
    <w:rsid w:val="003B310F"/>
    <w:rsid w:val="003B344E"/>
    <w:rsid w:val="003B349D"/>
    <w:rsid w:val="003B3601"/>
    <w:rsid w:val="003B3602"/>
    <w:rsid w:val="003B367B"/>
    <w:rsid w:val="003B37C3"/>
    <w:rsid w:val="003B38C2"/>
    <w:rsid w:val="003B398E"/>
    <w:rsid w:val="003B3A7E"/>
    <w:rsid w:val="003B3B4A"/>
    <w:rsid w:val="003B3B5D"/>
    <w:rsid w:val="003B425C"/>
    <w:rsid w:val="003B4922"/>
    <w:rsid w:val="003B4A65"/>
    <w:rsid w:val="003B4B9F"/>
    <w:rsid w:val="003B4C8A"/>
    <w:rsid w:val="003B4D48"/>
    <w:rsid w:val="003B5002"/>
    <w:rsid w:val="003B52F1"/>
    <w:rsid w:val="003B538B"/>
    <w:rsid w:val="003B53A3"/>
    <w:rsid w:val="003B53EF"/>
    <w:rsid w:val="003B5622"/>
    <w:rsid w:val="003B592E"/>
    <w:rsid w:val="003B59BA"/>
    <w:rsid w:val="003B5C1D"/>
    <w:rsid w:val="003B5D2A"/>
    <w:rsid w:val="003B5EF2"/>
    <w:rsid w:val="003B62D0"/>
    <w:rsid w:val="003B6300"/>
    <w:rsid w:val="003B6414"/>
    <w:rsid w:val="003B6482"/>
    <w:rsid w:val="003B65E4"/>
    <w:rsid w:val="003B6A59"/>
    <w:rsid w:val="003B6DB7"/>
    <w:rsid w:val="003B70AA"/>
    <w:rsid w:val="003B7300"/>
    <w:rsid w:val="003B73BB"/>
    <w:rsid w:val="003B740A"/>
    <w:rsid w:val="003B79B6"/>
    <w:rsid w:val="003B79C7"/>
    <w:rsid w:val="003B7AF8"/>
    <w:rsid w:val="003B7BA1"/>
    <w:rsid w:val="003B7C8B"/>
    <w:rsid w:val="003B7E74"/>
    <w:rsid w:val="003C02D7"/>
    <w:rsid w:val="003C033D"/>
    <w:rsid w:val="003C043C"/>
    <w:rsid w:val="003C0523"/>
    <w:rsid w:val="003C0532"/>
    <w:rsid w:val="003C057B"/>
    <w:rsid w:val="003C05A5"/>
    <w:rsid w:val="003C066B"/>
    <w:rsid w:val="003C0A96"/>
    <w:rsid w:val="003C0E62"/>
    <w:rsid w:val="003C1209"/>
    <w:rsid w:val="003C15BB"/>
    <w:rsid w:val="003C17D8"/>
    <w:rsid w:val="003C184E"/>
    <w:rsid w:val="003C1A43"/>
    <w:rsid w:val="003C1C02"/>
    <w:rsid w:val="003C1C36"/>
    <w:rsid w:val="003C1E1D"/>
    <w:rsid w:val="003C1F7B"/>
    <w:rsid w:val="003C2023"/>
    <w:rsid w:val="003C20A5"/>
    <w:rsid w:val="003C2180"/>
    <w:rsid w:val="003C249F"/>
    <w:rsid w:val="003C25D9"/>
    <w:rsid w:val="003C2792"/>
    <w:rsid w:val="003C28D3"/>
    <w:rsid w:val="003C28EE"/>
    <w:rsid w:val="003C2C35"/>
    <w:rsid w:val="003C2CAE"/>
    <w:rsid w:val="003C31C1"/>
    <w:rsid w:val="003C34F0"/>
    <w:rsid w:val="003C363A"/>
    <w:rsid w:val="003C371B"/>
    <w:rsid w:val="003C3768"/>
    <w:rsid w:val="003C41DA"/>
    <w:rsid w:val="003C42C7"/>
    <w:rsid w:val="003C4532"/>
    <w:rsid w:val="003C4533"/>
    <w:rsid w:val="003C4E3C"/>
    <w:rsid w:val="003C509B"/>
    <w:rsid w:val="003C543F"/>
    <w:rsid w:val="003C594A"/>
    <w:rsid w:val="003C5CE0"/>
    <w:rsid w:val="003C5D58"/>
    <w:rsid w:val="003C605C"/>
    <w:rsid w:val="003C611D"/>
    <w:rsid w:val="003C616C"/>
    <w:rsid w:val="003C618F"/>
    <w:rsid w:val="003C630F"/>
    <w:rsid w:val="003C6488"/>
    <w:rsid w:val="003C64E8"/>
    <w:rsid w:val="003C655A"/>
    <w:rsid w:val="003C6630"/>
    <w:rsid w:val="003C69D6"/>
    <w:rsid w:val="003C7796"/>
    <w:rsid w:val="003C7A07"/>
    <w:rsid w:val="003C7E7C"/>
    <w:rsid w:val="003D0061"/>
    <w:rsid w:val="003D021D"/>
    <w:rsid w:val="003D0304"/>
    <w:rsid w:val="003D04E2"/>
    <w:rsid w:val="003D0BFE"/>
    <w:rsid w:val="003D0CCD"/>
    <w:rsid w:val="003D0DE7"/>
    <w:rsid w:val="003D0E58"/>
    <w:rsid w:val="003D1076"/>
    <w:rsid w:val="003D144E"/>
    <w:rsid w:val="003D14C4"/>
    <w:rsid w:val="003D163D"/>
    <w:rsid w:val="003D1C82"/>
    <w:rsid w:val="003D1E51"/>
    <w:rsid w:val="003D2085"/>
    <w:rsid w:val="003D213B"/>
    <w:rsid w:val="003D2299"/>
    <w:rsid w:val="003D28B1"/>
    <w:rsid w:val="003D29C5"/>
    <w:rsid w:val="003D2CE2"/>
    <w:rsid w:val="003D2EE1"/>
    <w:rsid w:val="003D3003"/>
    <w:rsid w:val="003D3035"/>
    <w:rsid w:val="003D30F5"/>
    <w:rsid w:val="003D324D"/>
    <w:rsid w:val="003D32A9"/>
    <w:rsid w:val="003D34E9"/>
    <w:rsid w:val="003D3618"/>
    <w:rsid w:val="003D3794"/>
    <w:rsid w:val="003D38C8"/>
    <w:rsid w:val="003D3912"/>
    <w:rsid w:val="003D3A07"/>
    <w:rsid w:val="003D402B"/>
    <w:rsid w:val="003D40DA"/>
    <w:rsid w:val="003D4118"/>
    <w:rsid w:val="003D41A6"/>
    <w:rsid w:val="003D462D"/>
    <w:rsid w:val="003D49C3"/>
    <w:rsid w:val="003D49DA"/>
    <w:rsid w:val="003D4F95"/>
    <w:rsid w:val="003D5032"/>
    <w:rsid w:val="003D5092"/>
    <w:rsid w:val="003D5196"/>
    <w:rsid w:val="003D54F6"/>
    <w:rsid w:val="003D55F3"/>
    <w:rsid w:val="003D5630"/>
    <w:rsid w:val="003D5818"/>
    <w:rsid w:val="003D5835"/>
    <w:rsid w:val="003D58CF"/>
    <w:rsid w:val="003D5C77"/>
    <w:rsid w:val="003D5E44"/>
    <w:rsid w:val="003D6008"/>
    <w:rsid w:val="003D607A"/>
    <w:rsid w:val="003D65FC"/>
    <w:rsid w:val="003D662B"/>
    <w:rsid w:val="003D6812"/>
    <w:rsid w:val="003D692C"/>
    <w:rsid w:val="003D6B07"/>
    <w:rsid w:val="003D6E6B"/>
    <w:rsid w:val="003D73D9"/>
    <w:rsid w:val="003D767C"/>
    <w:rsid w:val="003D774E"/>
    <w:rsid w:val="003D782D"/>
    <w:rsid w:val="003D7991"/>
    <w:rsid w:val="003D79EA"/>
    <w:rsid w:val="003D7A5C"/>
    <w:rsid w:val="003D7B10"/>
    <w:rsid w:val="003E0284"/>
    <w:rsid w:val="003E031F"/>
    <w:rsid w:val="003E053E"/>
    <w:rsid w:val="003E065B"/>
    <w:rsid w:val="003E068C"/>
    <w:rsid w:val="003E09F4"/>
    <w:rsid w:val="003E0A14"/>
    <w:rsid w:val="003E0E80"/>
    <w:rsid w:val="003E0F5A"/>
    <w:rsid w:val="003E143C"/>
    <w:rsid w:val="003E1473"/>
    <w:rsid w:val="003E160B"/>
    <w:rsid w:val="003E17F9"/>
    <w:rsid w:val="003E18A5"/>
    <w:rsid w:val="003E2396"/>
    <w:rsid w:val="003E239B"/>
    <w:rsid w:val="003E24AE"/>
    <w:rsid w:val="003E2535"/>
    <w:rsid w:val="003E2A36"/>
    <w:rsid w:val="003E3652"/>
    <w:rsid w:val="003E389D"/>
    <w:rsid w:val="003E3F38"/>
    <w:rsid w:val="003E3FD1"/>
    <w:rsid w:val="003E4221"/>
    <w:rsid w:val="003E42DD"/>
    <w:rsid w:val="003E4580"/>
    <w:rsid w:val="003E4C20"/>
    <w:rsid w:val="003E4C6F"/>
    <w:rsid w:val="003E4C72"/>
    <w:rsid w:val="003E509D"/>
    <w:rsid w:val="003E521B"/>
    <w:rsid w:val="003E5428"/>
    <w:rsid w:val="003E5AD0"/>
    <w:rsid w:val="003E5B0C"/>
    <w:rsid w:val="003E5B29"/>
    <w:rsid w:val="003E5DA4"/>
    <w:rsid w:val="003E5DBF"/>
    <w:rsid w:val="003E5E46"/>
    <w:rsid w:val="003E6282"/>
    <w:rsid w:val="003E6B45"/>
    <w:rsid w:val="003E6D71"/>
    <w:rsid w:val="003E6F97"/>
    <w:rsid w:val="003E720C"/>
    <w:rsid w:val="003E7412"/>
    <w:rsid w:val="003E77A8"/>
    <w:rsid w:val="003E79C3"/>
    <w:rsid w:val="003E7D8C"/>
    <w:rsid w:val="003F008D"/>
    <w:rsid w:val="003F020E"/>
    <w:rsid w:val="003F0285"/>
    <w:rsid w:val="003F0377"/>
    <w:rsid w:val="003F12DE"/>
    <w:rsid w:val="003F1329"/>
    <w:rsid w:val="003F1447"/>
    <w:rsid w:val="003F164B"/>
    <w:rsid w:val="003F19D3"/>
    <w:rsid w:val="003F1A7F"/>
    <w:rsid w:val="003F21A7"/>
    <w:rsid w:val="003F2409"/>
    <w:rsid w:val="003F2433"/>
    <w:rsid w:val="003F252C"/>
    <w:rsid w:val="003F25C3"/>
    <w:rsid w:val="003F27F2"/>
    <w:rsid w:val="003F29CC"/>
    <w:rsid w:val="003F2A64"/>
    <w:rsid w:val="003F2E00"/>
    <w:rsid w:val="003F2FF7"/>
    <w:rsid w:val="003F37B0"/>
    <w:rsid w:val="003F3B26"/>
    <w:rsid w:val="003F3BB0"/>
    <w:rsid w:val="003F3C39"/>
    <w:rsid w:val="003F3EB7"/>
    <w:rsid w:val="003F3EBA"/>
    <w:rsid w:val="003F43D8"/>
    <w:rsid w:val="003F448D"/>
    <w:rsid w:val="003F45C9"/>
    <w:rsid w:val="003F47D4"/>
    <w:rsid w:val="003F4D34"/>
    <w:rsid w:val="003F5869"/>
    <w:rsid w:val="003F5D59"/>
    <w:rsid w:val="003F5D93"/>
    <w:rsid w:val="003F5F83"/>
    <w:rsid w:val="003F636B"/>
    <w:rsid w:val="003F6757"/>
    <w:rsid w:val="003F6AD5"/>
    <w:rsid w:val="003F6DE3"/>
    <w:rsid w:val="003F6E9F"/>
    <w:rsid w:val="003F702F"/>
    <w:rsid w:val="003F7030"/>
    <w:rsid w:val="003F762A"/>
    <w:rsid w:val="003F782F"/>
    <w:rsid w:val="003F7906"/>
    <w:rsid w:val="003F7955"/>
    <w:rsid w:val="003F79B0"/>
    <w:rsid w:val="003F7CBB"/>
    <w:rsid w:val="003F7E5F"/>
    <w:rsid w:val="0040005D"/>
    <w:rsid w:val="004001A4"/>
    <w:rsid w:val="004003EC"/>
    <w:rsid w:val="0040053A"/>
    <w:rsid w:val="00400CFF"/>
    <w:rsid w:val="00400E8E"/>
    <w:rsid w:val="004011F6"/>
    <w:rsid w:val="00401281"/>
    <w:rsid w:val="004012B8"/>
    <w:rsid w:val="004012EE"/>
    <w:rsid w:val="00401339"/>
    <w:rsid w:val="00401403"/>
    <w:rsid w:val="004014A8"/>
    <w:rsid w:val="00401575"/>
    <w:rsid w:val="0040158F"/>
    <w:rsid w:val="0040195F"/>
    <w:rsid w:val="00401AC2"/>
    <w:rsid w:val="00401B78"/>
    <w:rsid w:val="00401CC9"/>
    <w:rsid w:val="00401DD6"/>
    <w:rsid w:val="00402045"/>
    <w:rsid w:val="004020B8"/>
    <w:rsid w:val="0040260E"/>
    <w:rsid w:val="00402688"/>
    <w:rsid w:val="00402838"/>
    <w:rsid w:val="00402C50"/>
    <w:rsid w:val="00402F61"/>
    <w:rsid w:val="0040343F"/>
    <w:rsid w:val="004036D5"/>
    <w:rsid w:val="00403868"/>
    <w:rsid w:val="0040397E"/>
    <w:rsid w:val="00403985"/>
    <w:rsid w:val="00403B02"/>
    <w:rsid w:val="00403C11"/>
    <w:rsid w:val="0040439D"/>
    <w:rsid w:val="00404646"/>
    <w:rsid w:val="00404719"/>
    <w:rsid w:val="004048A1"/>
    <w:rsid w:val="00404BB2"/>
    <w:rsid w:val="00405116"/>
    <w:rsid w:val="004054C4"/>
    <w:rsid w:val="004054C9"/>
    <w:rsid w:val="0040560D"/>
    <w:rsid w:val="00405678"/>
    <w:rsid w:val="00405996"/>
    <w:rsid w:val="00405A85"/>
    <w:rsid w:val="00405AA0"/>
    <w:rsid w:val="00405B16"/>
    <w:rsid w:val="00405F8F"/>
    <w:rsid w:val="00406011"/>
    <w:rsid w:val="004060CD"/>
    <w:rsid w:val="004061BB"/>
    <w:rsid w:val="004063B9"/>
    <w:rsid w:val="00406449"/>
    <w:rsid w:val="004064D1"/>
    <w:rsid w:val="004065B4"/>
    <w:rsid w:val="00406E44"/>
    <w:rsid w:val="00406ECB"/>
    <w:rsid w:val="00406ED1"/>
    <w:rsid w:val="00406ED2"/>
    <w:rsid w:val="00406F9B"/>
    <w:rsid w:val="00407642"/>
    <w:rsid w:val="0040783F"/>
    <w:rsid w:val="00407A8E"/>
    <w:rsid w:val="0041007C"/>
    <w:rsid w:val="00410094"/>
    <w:rsid w:val="004100F6"/>
    <w:rsid w:val="00410737"/>
    <w:rsid w:val="00410969"/>
    <w:rsid w:val="00410B76"/>
    <w:rsid w:val="00410F4D"/>
    <w:rsid w:val="00411032"/>
    <w:rsid w:val="0041197A"/>
    <w:rsid w:val="00411AA2"/>
    <w:rsid w:val="00411DAE"/>
    <w:rsid w:val="00411DE2"/>
    <w:rsid w:val="00411E0F"/>
    <w:rsid w:val="00411E32"/>
    <w:rsid w:val="0041221A"/>
    <w:rsid w:val="00412590"/>
    <w:rsid w:val="0041276E"/>
    <w:rsid w:val="00412772"/>
    <w:rsid w:val="00412895"/>
    <w:rsid w:val="00412A9A"/>
    <w:rsid w:val="00412B6E"/>
    <w:rsid w:val="00412E7E"/>
    <w:rsid w:val="00412F13"/>
    <w:rsid w:val="00412FD9"/>
    <w:rsid w:val="004130D0"/>
    <w:rsid w:val="0041316B"/>
    <w:rsid w:val="004132D7"/>
    <w:rsid w:val="00413986"/>
    <w:rsid w:val="00413AF3"/>
    <w:rsid w:val="00413CF9"/>
    <w:rsid w:val="00413F5C"/>
    <w:rsid w:val="00413FDB"/>
    <w:rsid w:val="00413FFC"/>
    <w:rsid w:val="00414292"/>
    <w:rsid w:val="004142F4"/>
    <w:rsid w:val="0041457D"/>
    <w:rsid w:val="004145D1"/>
    <w:rsid w:val="00414939"/>
    <w:rsid w:val="00414B3F"/>
    <w:rsid w:val="00414DB8"/>
    <w:rsid w:val="00415013"/>
    <w:rsid w:val="0041538B"/>
    <w:rsid w:val="004154C0"/>
    <w:rsid w:val="004154DF"/>
    <w:rsid w:val="004155E7"/>
    <w:rsid w:val="004157A4"/>
    <w:rsid w:val="004158C8"/>
    <w:rsid w:val="00415A59"/>
    <w:rsid w:val="00415EB6"/>
    <w:rsid w:val="0041609E"/>
    <w:rsid w:val="00416310"/>
    <w:rsid w:val="00416877"/>
    <w:rsid w:val="00416A90"/>
    <w:rsid w:val="00416BAD"/>
    <w:rsid w:val="00416C24"/>
    <w:rsid w:val="00416CC6"/>
    <w:rsid w:val="00416CDB"/>
    <w:rsid w:val="00416E2B"/>
    <w:rsid w:val="00416EEB"/>
    <w:rsid w:val="00417331"/>
    <w:rsid w:val="00417446"/>
    <w:rsid w:val="0041744A"/>
    <w:rsid w:val="00417524"/>
    <w:rsid w:val="004175BD"/>
    <w:rsid w:val="00417687"/>
    <w:rsid w:val="004176AD"/>
    <w:rsid w:val="004176FB"/>
    <w:rsid w:val="004176FF"/>
    <w:rsid w:val="00417BD8"/>
    <w:rsid w:val="00417C95"/>
    <w:rsid w:val="00420139"/>
    <w:rsid w:val="00420206"/>
    <w:rsid w:val="0042023F"/>
    <w:rsid w:val="00420598"/>
    <w:rsid w:val="00420786"/>
    <w:rsid w:val="004207A1"/>
    <w:rsid w:val="00420A9A"/>
    <w:rsid w:val="00420B61"/>
    <w:rsid w:val="00420E59"/>
    <w:rsid w:val="00420F3A"/>
    <w:rsid w:val="00420FB4"/>
    <w:rsid w:val="004210C1"/>
    <w:rsid w:val="0042110F"/>
    <w:rsid w:val="004211E8"/>
    <w:rsid w:val="0042138F"/>
    <w:rsid w:val="00421523"/>
    <w:rsid w:val="00421542"/>
    <w:rsid w:val="0042155C"/>
    <w:rsid w:val="00421608"/>
    <w:rsid w:val="00421778"/>
    <w:rsid w:val="0042177D"/>
    <w:rsid w:val="00421859"/>
    <w:rsid w:val="004219BA"/>
    <w:rsid w:val="004219C5"/>
    <w:rsid w:val="00421C87"/>
    <w:rsid w:val="00421DE9"/>
    <w:rsid w:val="00421FC5"/>
    <w:rsid w:val="00421FEE"/>
    <w:rsid w:val="00422008"/>
    <w:rsid w:val="00422353"/>
    <w:rsid w:val="004224D6"/>
    <w:rsid w:val="00422886"/>
    <w:rsid w:val="0042293D"/>
    <w:rsid w:val="00422BBE"/>
    <w:rsid w:val="00422DA2"/>
    <w:rsid w:val="00423108"/>
    <w:rsid w:val="004231E8"/>
    <w:rsid w:val="0042332D"/>
    <w:rsid w:val="00423477"/>
    <w:rsid w:val="004234F9"/>
    <w:rsid w:val="004239B1"/>
    <w:rsid w:val="00423A7A"/>
    <w:rsid w:val="00423DDB"/>
    <w:rsid w:val="004241D0"/>
    <w:rsid w:val="00424548"/>
    <w:rsid w:val="0042457E"/>
    <w:rsid w:val="004247C2"/>
    <w:rsid w:val="00424CB3"/>
    <w:rsid w:val="00424F22"/>
    <w:rsid w:val="00424FA7"/>
    <w:rsid w:val="00425483"/>
    <w:rsid w:val="004255B8"/>
    <w:rsid w:val="00425618"/>
    <w:rsid w:val="004257BB"/>
    <w:rsid w:val="00425899"/>
    <w:rsid w:val="004258E9"/>
    <w:rsid w:val="004259E2"/>
    <w:rsid w:val="00425AFA"/>
    <w:rsid w:val="00425B38"/>
    <w:rsid w:val="00425CB9"/>
    <w:rsid w:val="00425DA0"/>
    <w:rsid w:val="00425E33"/>
    <w:rsid w:val="0042606C"/>
    <w:rsid w:val="00426179"/>
    <w:rsid w:val="004262BA"/>
    <w:rsid w:val="00426580"/>
    <w:rsid w:val="004265FC"/>
    <w:rsid w:val="00426611"/>
    <w:rsid w:val="00426705"/>
    <w:rsid w:val="00426816"/>
    <w:rsid w:val="00426884"/>
    <w:rsid w:val="00426DA6"/>
    <w:rsid w:val="00426E84"/>
    <w:rsid w:val="0042732D"/>
    <w:rsid w:val="004273D5"/>
    <w:rsid w:val="00427671"/>
    <w:rsid w:val="004276EE"/>
    <w:rsid w:val="004276F1"/>
    <w:rsid w:val="004278CC"/>
    <w:rsid w:val="00427AAD"/>
    <w:rsid w:val="00427CC1"/>
    <w:rsid w:val="00427DEA"/>
    <w:rsid w:val="00427E19"/>
    <w:rsid w:val="004305D3"/>
    <w:rsid w:val="0043062F"/>
    <w:rsid w:val="00430640"/>
    <w:rsid w:val="00430768"/>
    <w:rsid w:val="0043086F"/>
    <w:rsid w:val="00430D56"/>
    <w:rsid w:val="00430ECB"/>
    <w:rsid w:val="004310E0"/>
    <w:rsid w:val="00431172"/>
    <w:rsid w:val="0043117E"/>
    <w:rsid w:val="0043119A"/>
    <w:rsid w:val="004314D8"/>
    <w:rsid w:val="00431684"/>
    <w:rsid w:val="00431976"/>
    <w:rsid w:val="004320BE"/>
    <w:rsid w:val="00432110"/>
    <w:rsid w:val="004321D0"/>
    <w:rsid w:val="00432699"/>
    <w:rsid w:val="0043269D"/>
    <w:rsid w:val="004327C0"/>
    <w:rsid w:val="004327FF"/>
    <w:rsid w:val="00432837"/>
    <w:rsid w:val="00432A2F"/>
    <w:rsid w:val="00432E3C"/>
    <w:rsid w:val="00432F43"/>
    <w:rsid w:val="00433134"/>
    <w:rsid w:val="00433142"/>
    <w:rsid w:val="00433195"/>
    <w:rsid w:val="0043325E"/>
    <w:rsid w:val="004332BC"/>
    <w:rsid w:val="00433391"/>
    <w:rsid w:val="00433506"/>
    <w:rsid w:val="004335C2"/>
    <w:rsid w:val="00433730"/>
    <w:rsid w:val="004337DC"/>
    <w:rsid w:val="004337F7"/>
    <w:rsid w:val="0043384D"/>
    <w:rsid w:val="004338CF"/>
    <w:rsid w:val="0043390D"/>
    <w:rsid w:val="00433F51"/>
    <w:rsid w:val="0043400A"/>
    <w:rsid w:val="00434013"/>
    <w:rsid w:val="00434198"/>
    <w:rsid w:val="00434313"/>
    <w:rsid w:val="00434437"/>
    <w:rsid w:val="00434941"/>
    <w:rsid w:val="00434EE8"/>
    <w:rsid w:val="0043529B"/>
    <w:rsid w:val="004353FC"/>
    <w:rsid w:val="00435469"/>
    <w:rsid w:val="004355F1"/>
    <w:rsid w:val="0043564D"/>
    <w:rsid w:val="00435652"/>
    <w:rsid w:val="004357B7"/>
    <w:rsid w:val="00435BE2"/>
    <w:rsid w:val="0043647F"/>
    <w:rsid w:val="00436C31"/>
    <w:rsid w:val="00436E43"/>
    <w:rsid w:val="00436EA0"/>
    <w:rsid w:val="00436F01"/>
    <w:rsid w:val="00436FF6"/>
    <w:rsid w:val="00437026"/>
    <w:rsid w:val="00437323"/>
    <w:rsid w:val="0043743A"/>
    <w:rsid w:val="00437533"/>
    <w:rsid w:val="00437564"/>
    <w:rsid w:val="00437972"/>
    <w:rsid w:val="004379EA"/>
    <w:rsid w:val="00437A45"/>
    <w:rsid w:val="00437A4D"/>
    <w:rsid w:val="00437AF7"/>
    <w:rsid w:val="00437BB6"/>
    <w:rsid w:val="00437D57"/>
    <w:rsid w:val="00440703"/>
    <w:rsid w:val="004408EC"/>
    <w:rsid w:val="004409B2"/>
    <w:rsid w:val="00440FE8"/>
    <w:rsid w:val="0044121D"/>
    <w:rsid w:val="00441255"/>
    <w:rsid w:val="00441877"/>
    <w:rsid w:val="00441E02"/>
    <w:rsid w:val="004422F9"/>
    <w:rsid w:val="004426C0"/>
    <w:rsid w:val="004427F0"/>
    <w:rsid w:val="004432A0"/>
    <w:rsid w:val="00443423"/>
    <w:rsid w:val="004439CA"/>
    <w:rsid w:val="00443FF9"/>
    <w:rsid w:val="0044416F"/>
    <w:rsid w:val="004441ED"/>
    <w:rsid w:val="00444A5D"/>
    <w:rsid w:val="00444B1D"/>
    <w:rsid w:val="00444CEC"/>
    <w:rsid w:val="00444D07"/>
    <w:rsid w:val="0044514A"/>
    <w:rsid w:val="004454D4"/>
    <w:rsid w:val="004456BF"/>
    <w:rsid w:val="004458D9"/>
    <w:rsid w:val="004459DC"/>
    <w:rsid w:val="00445BB0"/>
    <w:rsid w:val="00445CD3"/>
    <w:rsid w:val="00445E2E"/>
    <w:rsid w:val="00445E7B"/>
    <w:rsid w:val="00445FEA"/>
    <w:rsid w:val="00445FF7"/>
    <w:rsid w:val="00446144"/>
    <w:rsid w:val="0044619E"/>
    <w:rsid w:val="00446467"/>
    <w:rsid w:val="00446754"/>
    <w:rsid w:val="0044675C"/>
    <w:rsid w:val="00446908"/>
    <w:rsid w:val="00446923"/>
    <w:rsid w:val="00446BA5"/>
    <w:rsid w:val="00446D15"/>
    <w:rsid w:val="00446D24"/>
    <w:rsid w:val="00446DAF"/>
    <w:rsid w:val="00446DC4"/>
    <w:rsid w:val="00446E26"/>
    <w:rsid w:val="0044720F"/>
    <w:rsid w:val="004477A0"/>
    <w:rsid w:val="004478B9"/>
    <w:rsid w:val="00450392"/>
    <w:rsid w:val="00450DDD"/>
    <w:rsid w:val="00451000"/>
    <w:rsid w:val="004511C4"/>
    <w:rsid w:val="0045123F"/>
    <w:rsid w:val="004512ED"/>
    <w:rsid w:val="0045159A"/>
    <w:rsid w:val="00451628"/>
    <w:rsid w:val="0045173E"/>
    <w:rsid w:val="0045189D"/>
    <w:rsid w:val="004518DC"/>
    <w:rsid w:val="00451C57"/>
    <w:rsid w:val="00451FD0"/>
    <w:rsid w:val="00452253"/>
    <w:rsid w:val="00452295"/>
    <w:rsid w:val="004523DC"/>
    <w:rsid w:val="004524EC"/>
    <w:rsid w:val="00452C05"/>
    <w:rsid w:val="00452EF5"/>
    <w:rsid w:val="00453341"/>
    <w:rsid w:val="00453352"/>
    <w:rsid w:val="00453392"/>
    <w:rsid w:val="0045341C"/>
    <w:rsid w:val="004534AA"/>
    <w:rsid w:val="004536DD"/>
    <w:rsid w:val="00453A71"/>
    <w:rsid w:val="00453F99"/>
    <w:rsid w:val="004540B5"/>
    <w:rsid w:val="00454106"/>
    <w:rsid w:val="004541B4"/>
    <w:rsid w:val="004541C0"/>
    <w:rsid w:val="004541FB"/>
    <w:rsid w:val="0045438E"/>
    <w:rsid w:val="0045454A"/>
    <w:rsid w:val="00454785"/>
    <w:rsid w:val="004548A8"/>
    <w:rsid w:val="00454DC1"/>
    <w:rsid w:val="00454FA4"/>
    <w:rsid w:val="00454FAC"/>
    <w:rsid w:val="004556D2"/>
    <w:rsid w:val="00455778"/>
    <w:rsid w:val="00455DC6"/>
    <w:rsid w:val="00455DCB"/>
    <w:rsid w:val="00455EA2"/>
    <w:rsid w:val="004562F1"/>
    <w:rsid w:val="004567B7"/>
    <w:rsid w:val="004568DF"/>
    <w:rsid w:val="00456D76"/>
    <w:rsid w:val="00456EF8"/>
    <w:rsid w:val="00457152"/>
    <w:rsid w:val="004572A2"/>
    <w:rsid w:val="004573BB"/>
    <w:rsid w:val="00457532"/>
    <w:rsid w:val="004576B9"/>
    <w:rsid w:val="004577B8"/>
    <w:rsid w:val="00457AB4"/>
    <w:rsid w:val="00457BC2"/>
    <w:rsid w:val="00457BDA"/>
    <w:rsid w:val="00457DF5"/>
    <w:rsid w:val="0046037D"/>
    <w:rsid w:val="0046045A"/>
    <w:rsid w:val="0046077A"/>
    <w:rsid w:val="00460883"/>
    <w:rsid w:val="00460E1E"/>
    <w:rsid w:val="00460FCA"/>
    <w:rsid w:val="00461153"/>
    <w:rsid w:val="00461210"/>
    <w:rsid w:val="00461808"/>
    <w:rsid w:val="00461A04"/>
    <w:rsid w:val="00461CA0"/>
    <w:rsid w:val="00461E37"/>
    <w:rsid w:val="00462339"/>
    <w:rsid w:val="004626F6"/>
    <w:rsid w:val="00462766"/>
    <w:rsid w:val="00462A6B"/>
    <w:rsid w:val="00462B24"/>
    <w:rsid w:val="004630E3"/>
    <w:rsid w:val="004632B6"/>
    <w:rsid w:val="00463464"/>
    <w:rsid w:val="004634D4"/>
    <w:rsid w:val="00463615"/>
    <w:rsid w:val="00463B13"/>
    <w:rsid w:val="00463E9A"/>
    <w:rsid w:val="00463F75"/>
    <w:rsid w:val="00464053"/>
    <w:rsid w:val="004641E6"/>
    <w:rsid w:val="0046421B"/>
    <w:rsid w:val="00464761"/>
    <w:rsid w:val="004647D4"/>
    <w:rsid w:val="00464889"/>
    <w:rsid w:val="00464A30"/>
    <w:rsid w:val="00464BCC"/>
    <w:rsid w:val="00464C0B"/>
    <w:rsid w:val="00464CE3"/>
    <w:rsid w:val="00464DD5"/>
    <w:rsid w:val="00465205"/>
    <w:rsid w:val="00465408"/>
    <w:rsid w:val="00465913"/>
    <w:rsid w:val="00465C7C"/>
    <w:rsid w:val="00465CA2"/>
    <w:rsid w:val="00465E45"/>
    <w:rsid w:val="00465EB1"/>
    <w:rsid w:val="00465FB1"/>
    <w:rsid w:val="00466292"/>
    <w:rsid w:val="00466333"/>
    <w:rsid w:val="00466649"/>
    <w:rsid w:val="00466B1D"/>
    <w:rsid w:val="00466C86"/>
    <w:rsid w:val="00466D02"/>
    <w:rsid w:val="00466D99"/>
    <w:rsid w:val="00467080"/>
    <w:rsid w:val="0046714E"/>
    <w:rsid w:val="00467273"/>
    <w:rsid w:val="00467347"/>
    <w:rsid w:val="00467375"/>
    <w:rsid w:val="004673A9"/>
    <w:rsid w:val="004674A4"/>
    <w:rsid w:val="004674D2"/>
    <w:rsid w:val="004676CE"/>
    <w:rsid w:val="0046791B"/>
    <w:rsid w:val="00467B2A"/>
    <w:rsid w:val="00467BCD"/>
    <w:rsid w:val="00467E1A"/>
    <w:rsid w:val="00467FA5"/>
    <w:rsid w:val="004701AA"/>
    <w:rsid w:val="00470586"/>
    <w:rsid w:val="004708CA"/>
    <w:rsid w:val="00470B9B"/>
    <w:rsid w:val="00470D48"/>
    <w:rsid w:val="004711F0"/>
    <w:rsid w:val="0047165A"/>
    <w:rsid w:val="00471851"/>
    <w:rsid w:val="00471895"/>
    <w:rsid w:val="004719F1"/>
    <w:rsid w:val="00471BB3"/>
    <w:rsid w:val="00472023"/>
    <w:rsid w:val="00472359"/>
    <w:rsid w:val="004725B5"/>
    <w:rsid w:val="004725FE"/>
    <w:rsid w:val="004727C1"/>
    <w:rsid w:val="00472942"/>
    <w:rsid w:val="00472ADB"/>
    <w:rsid w:val="004732CD"/>
    <w:rsid w:val="004733FF"/>
    <w:rsid w:val="00473A65"/>
    <w:rsid w:val="00473B00"/>
    <w:rsid w:val="00473D37"/>
    <w:rsid w:val="00473F6A"/>
    <w:rsid w:val="004742FA"/>
    <w:rsid w:val="004744D7"/>
    <w:rsid w:val="00474629"/>
    <w:rsid w:val="00474704"/>
    <w:rsid w:val="00474885"/>
    <w:rsid w:val="00474C9A"/>
    <w:rsid w:val="00474CFF"/>
    <w:rsid w:val="00474E95"/>
    <w:rsid w:val="00474F09"/>
    <w:rsid w:val="004751B1"/>
    <w:rsid w:val="004751CB"/>
    <w:rsid w:val="00475303"/>
    <w:rsid w:val="0047537B"/>
    <w:rsid w:val="0047550A"/>
    <w:rsid w:val="0047558C"/>
    <w:rsid w:val="00475614"/>
    <w:rsid w:val="00475B38"/>
    <w:rsid w:val="00476137"/>
    <w:rsid w:val="004761B6"/>
    <w:rsid w:val="004761D0"/>
    <w:rsid w:val="004762AA"/>
    <w:rsid w:val="004762AB"/>
    <w:rsid w:val="004764C5"/>
    <w:rsid w:val="004764F4"/>
    <w:rsid w:val="00476584"/>
    <w:rsid w:val="0047669A"/>
    <w:rsid w:val="00476B57"/>
    <w:rsid w:val="00476DA4"/>
    <w:rsid w:val="00476FE9"/>
    <w:rsid w:val="004772C9"/>
    <w:rsid w:val="004773AF"/>
    <w:rsid w:val="00477593"/>
    <w:rsid w:val="0047766B"/>
    <w:rsid w:val="004776F3"/>
    <w:rsid w:val="00477712"/>
    <w:rsid w:val="00477883"/>
    <w:rsid w:val="004778B5"/>
    <w:rsid w:val="00477A24"/>
    <w:rsid w:val="00477E0F"/>
    <w:rsid w:val="00477E81"/>
    <w:rsid w:val="00477F8B"/>
    <w:rsid w:val="00480242"/>
    <w:rsid w:val="0048038F"/>
    <w:rsid w:val="0048062E"/>
    <w:rsid w:val="004806A8"/>
    <w:rsid w:val="004806B6"/>
    <w:rsid w:val="00480C13"/>
    <w:rsid w:val="00480D03"/>
    <w:rsid w:val="00481046"/>
    <w:rsid w:val="00481226"/>
    <w:rsid w:val="004815A0"/>
    <w:rsid w:val="004815F7"/>
    <w:rsid w:val="00481645"/>
    <w:rsid w:val="00481653"/>
    <w:rsid w:val="00481971"/>
    <w:rsid w:val="00481A92"/>
    <w:rsid w:val="00481D65"/>
    <w:rsid w:val="00481ECA"/>
    <w:rsid w:val="00482306"/>
    <w:rsid w:val="004823FD"/>
    <w:rsid w:val="004825DC"/>
    <w:rsid w:val="00482B4E"/>
    <w:rsid w:val="00482C1D"/>
    <w:rsid w:val="00482EE9"/>
    <w:rsid w:val="00483261"/>
    <w:rsid w:val="004832C7"/>
    <w:rsid w:val="0048348A"/>
    <w:rsid w:val="0048350F"/>
    <w:rsid w:val="004835CC"/>
    <w:rsid w:val="0048376A"/>
    <w:rsid w:val="00483C12"/>
    <w:rsid w:val="00484015"/>
    <w:rsid w:val="00484048"/>
    <w:rsid w:val="004843F1"/>
    <w:rsid w:val="00484424"/>
    <w:rsid w:val="00484A7C"/>
    <w:rsid w:val="00484E39"/>
    <w:rsid w:val="004854CB"/>
    <w:rsid w:val="00485558"/>
    <w:rsid w:val="0048574F"/>
    <w:rsid w:val="00485E9A"/>
    <w:rsid w:val="00485EB5"/>
    <w:rsid w:val="00485F78"/>
    <w:rsid w:val="00485FDC"/>
    <w:rsid w:val="004864D3"/>
    <w:rsid w:val="004865DC"/>
    <w:rsid w:val="004865FB"/>
    <w:rsid w:val="00486696"/>
    <w:rsid w:val="0048675B"/>
    <w:rsid w:val="0048682A"/>
    <w:rsid w:val="00486954"/>
    <w:rsid w:val="00486B93"/>
    <w:rsid w:val="00486DE7"/>
    <w:rsid w:val="00486EAE"/>
    <w:rsid w:val="00486EE8"/>
    <w:rsid w:val="00486F2E"/>
    <w:rsid w:val="00486F84"/>
    <w:rsid w:val="0048710A"/>
    <w:rsid w:val="00487151"/>
    <w:rsid w:val="00487192"/>
    <w:rsid w:val="00487235"/>
    <w:rsid w:val="00487621"/>
    <w:rsid w:val="0048770A"/>
    <w:rsid w:val="00487863"/>
    <w:rsid w:val="00487C73"/>
    <w:rsid w:val="00487F2F"/>
    <w:rsid w:val="00490228"/>
    <w:rsid w:val="00490248"/>
    <w:rsid w:val="00490269"/>
    <w:rsid w:val="004902EB"/>
    <w:rsid w:val="00490533"/>
    <w:rsid w:val="00490796"/>
    <w:rsid w:val="00490831"/>
    <w:rsid w:val="00490878"/>
    <w:rsid w:val="00490E9A"/>
    <w:rsid w:val="0049119D"/>
    <w:rsid w:val="0049169D"/>
    <w:rsid w:val="004917AB"/>
    <w:rsid w:val="00491A44"/>
    <w:rsid w:val="00491DF0"/>
    <w:rsid w:val="00491E64"/>
    <w:rsid w:val="00491F37"/>
    <w:rsid w:val="00492033"/>
    <w:rsid w:val="004920E2"/>
    <w:rsid w:val="004921C7"/>
    <w:rsid w:val="0049228E"/>
    <w:rsid w:val="004923A3"/>
    <w:rsid w:val="0049280D"/>
    <w:rsid w:val="00492CB5"/>
    <w:rsid w:val="00492D1D"/>
    <w:rsid w:val="00492DF7"/>
    <w:rsid w:val="00492E4E"/>
    <w:rsid w:val="00493180"/>
    <w:rsid w:val="00493239"/>
    <w:rsid w:val="00493504"/>
    <w:rsid w:val="00493584"/>
    <w:rsid w:val="00493AC0"/>
    <w:rsid w:val="00493C49"/>
    <w:rsid w:val="00493D66"/>
    <w:rsid w:val="00493D8D"/>
    <w:rsid w:val="00493DE6"/>
    <w:rsid w:val="00493F9C"/>
    <w:rsid w:val="004942D1"/>
    <w:rsid w:val="00494555"/>
    <w:rsid w:val="004946A5"/>
    <w:rsid w:val="00494847"/>
    <w:rsid w:val="00494910"/>
    <w:rsid w:val="00494C96"/>
    <w:rsid w:val="00494CCE"/>
    <w:rsid w:val="00495234"/>
    <w:rsid w:val="004956D5"/>
    <w:rsid w:val="0049589B"/>
    <w:rsid w:val="00495A2F"/>
    <w:rsid w:val="00495CDC"/>
    <w:rsid w:val="00495DAD"/>
    <w:rsid w:val="00495E1A"/>
    <w:rsid w:val="00495F6C"/>
    <w:rsid w:val="0049603D"/>
    <w:rsid w:val="004961AB"/>
    <w:rsid w:val="00496282"/>
    <w:rsid w:val="004964A1"/>
    <w:rsid w:val="0049663C"/>
    <w:rsid w:val="004966EA"/>
    <w:rsid w:val="004968AC"/>
    <w:rsid w:val="00496B42"/>
    <w:rsid w:val="00496FF0"/>
    <w:rsid w:val="00497194"/>
    <w:rsid w:val="0049723A"/>
    <w:rsid w:val="004972D1"/>
    <w:rsid w:val="004972DF"/>
    <w:rsid w:val="0049793B"/>
    <w:rsid w:val="0049799F"/>
    <w:rsid w:val="00497B3E"/>
    <w:rsid w:val="00497DB2"/>
    <w:rsid w:val="00497DE9"/>
    <w:rsid w:val="004A0080"/>
    <w:rsid w:val="004A0368"/>
    <w:rsid w:val="004A083E"/>
    <w:rsid w:val="004A085B"/>
    <w:rsid w:val="004A0C88"/>
    <w:rsid w:val="004A0E5E"/>
    <w:rsid w:val="004A0FA2"/>
    <w:rsid w:val="004A1073"/>
    <w:rsid w:val="004A10FF"/>
    <w:rsid w:val="004A1130"/>
    <w:rsid w:val="004A1A7C"/>
    <w:rsid w:val="004A1AE6"/>
    <w:rsid w:val="004A1B60"/>
    <w:rsid w:val="004A1DEA"/>
    <w:rsid w:val="004A2081"/>
    <w:rsid w:val="004A25B6"/>
    <w:rsid w:val="004A2685"/>
    <w:rsid w:val="004A26EF"/>
    <w:rsid w:val="004A2A38"/>
    <w:rsid w:val="004A2A64"/>
    <w:rsid w:val="004A31BA"/>
    <w:rsid w:val="004A3242"/>
    <w:rsid w:val="004A32EB"/>
    <w:rsid w:val="004A33E9"/>
    <w:rsid w:val="004A37EE"/>
    <w:rsid w:val="004A39B6"/>
    <w:rsid w:val="004A3D1A"/>
    <w:rsid w:val="004A3EB3"/>
    <w:rsid w:val="004A4020"/>
    <w:rsid w:val="004A4185"/>
    <w:rsid w:val="004A42AD"/>
    <w:rsid w:val="004A4842"/>
    <w:rsid w:val="004A49A0"/>
    <w:rsid w:val="004A4BC3"/>
    <w:rsid w:val="004A4C73"/>
    <w:rsid w:val="004A506A"/>
    <w:rsid w:val="004A50E3"/>
    <w:rsid w:val="004A50FF"/>
    <w:rsid w:val="004A5176"/>
    <w:rsid w:val="004A56DB"/>
    <w:rsid w:val="004A5B2A"/>
    <w:rsid w:val="004A5EB9"/>
    <w:rsid w:val="004A622D"/>
    <w:rsid w:val="004A6234"/>
    <w:rsid w:val="004A64E1"/>
    <w:rsid w:val="004A6527"/>
    <w:rsid w:val="004A6674"/>
    <w:rsid w:val="004A67FF"/>
    <w:rsid w:val="004A6C83"/>
    <w:rsid w:val="004A6E31"/>
    <w:rsid w:val="004A6EBC"/>
    <w:rsid w:val="004A6F82"/>
    <w:rsid w:val="004A7023"/>
    <w:rsid w:val="004A7076"/>
    <w:rsid w:val="004A71B0"/>
    <w:rsid w:val="004A7220"/>
    <w:rsid w:val="004A7568"/>
    <w:rsid w:val="004A7604"/>
    <w:rsid w:val="004A7854"/>
    <w:rsid w:val="004A794D"/>
    <w:rsid w:val="004A7C2D"/>
    <w:rsid w:val="004A7DAD"/>
    <w:rsid w:val="004A7E9F"/>
    <w:rsid w:val="004A7F41"/>
    <w:rsid w:val="004B0079"/>
    <w:rsid w:val="004B009F"/>
    <w:rsid w:val="004B00D6"/>
    <w:rsid w:val="004B0582"/>
    <w:rsid w:val="004B0828"/>
    <w:rsid w:val="004B0E52"/>
    <w:rsid w:val="004B1085"/>
    <w:rsid w:val="004B11F1"/>
    <w:rsid w:val="004B1312"/>
    <w:rsid w:val="004B160D"/>
    <w:rsid w:val="004B1A06"/>
    <w:rsid w:val="004B1CDA"/>
    <w:rsid w:val="004B1D07"/>
    <w:rsid w:val="004B1EA9"/>
    <w:rsid w:val="004B1F73"/>
    <w:rsid w:val="004B21AA"/>
    <w:rsid w:val="004B226A"/>
    <w:rsid w:val="004B24F8"/>
    <w:rsid w:val="004B2A88"/>
    <w:rsid w:val="004B2C9E"/>
    <w:rsid w:val="004B2CE0"/>
    <w:rsid w:val="004B2E77"/>
    <w:rsid w:val="004B2EA0"/>
    <w:rsid w:val="004B2F9C"/>
    <w:rsid w:val="004B3089"/>
    <w:rsid w:val="004B3124"/>
    <w:rsid w:val="004B3259"/>
    <w:rsid w:val="004B340D"/>
    <w:rsid w:val="004B37EF"/>
    <w:rsid w:val="004B38D8"/>
    <w:rsid w:val="004B3F17"/>
    <w:rsid w:val="004B3F34"/>
    <w:rsid w:val="004B4286"/>
    <w:rsid w:val="004B475A"/>
    <w:rsid w:val="004B47C7"/>
    <w:rsid w:val="004B4A05"/>
    <w:rsid w:val="004B529D"/>
    <w:rsid w:val="004B5503"/>
    <w:rsid w:val="004B57A2"/>
    <w:rsid w:val="004B5EFA"/>
    <w:rsid w:val="004B60E0"/>
    <w:rsid w:val="004B6209"/>
    <w:rsid w:val="004B6223"/>
    <w:rsid w:val="004B64D5"/>
    <w:rsid w:val="004B70E2"/>
    <w:rsid w:val="004B72F2"/>
    <w:rsid w:val="004B74FF"/>
    <w:rsid w:val="004B75F7"/>
    <w:rsid w:val="004B76E7"/>
    <w:rsid w:val="004B7BA2"/>
    <w:rsid w:val="004B7D02"/>
    <w:rsid w:val="004B7DFD"/>
    <w:rsid w:val="004B7E88"/>
    <w:rsid w:val="004B7FED"/>
    <w:rsid w:val="004C00D2"/>
    <w:rsid w:val="004C0286"/>
    <w:rsid w:val="004C02F0"/>
    <w:rsid w:val="004C083C"/>
    <w:rsid w:val="004C0BD8"/>
    <w:rsid w:val="004C0BE1"/>
    <w:rsid w:val="004C0DC5"/>
    <w:rsid w:val="004C0E40"/>
    <w:rsid w:val="004C0EC1"/>
    <w:rsid w:val="004C1328"/>
    <w:rsid w:val="004C1394"/>
    <w:rsid w:val="004C1543"/>
    <w:rsid w:val="004C1611"/>
    <w:rsid w:val="004C1C41"/>
    <w:rsid w:val="004C1E45"/>
    <w:rsid w:val="004C1EFA"/>
    <w:rsid w:val="004C20B0"/>
    <w:rsid w:val="004C22E5"/>
    <w:rsid w:val="004C249F"/>
    <w:rsid w:val="004C254D"/>
    <w:rsid w:val="004C2894"/>
    <w:rsid w:val="004C2A53"/>
    <w:rsid w:val="004C2EB0"/>
    <w:rsid w:val="004C2F27"/>
    <w:rsid w:val="004C3255"/>
    <w:rsid w:val="004C33B3"/>
    <w:rsid w:val="004C342F"/>
    <w:rsid w:val="004C3A83"/>
    <w:rsid w:val="004C3AA9"/>
    <w:rsid w:val="004C3E3B"/>
    <w:rsid w:val="004C3F2F"/>
    <w:rsid w:val="004C3F50"/>
    <w:rsid w:val="004C4168"/>
    <w:rsid w:val="004C43A1"/>
    <w:rsid w:val="004C45D8"/>
    <w:rsid w:val="004C4B67"/>
    <w:rsid w:val="004C4F58"/>
    <w:rsid w:val="004C53EF"/>
    <w:rsid w:val="004C545F"/>
    <w:rsid w:val="004C5470"/>
    <w:rsid w:val="004C547F"/>
    <w:rsid w:val="004C5488"/>
    <w:rsid w:val="004C56E7"/>
    <w:rsid w:val="004C58B1"/>
    <w:rsid w:val="004C58B7"/>
    <w:rsid w:val="004C5B02"/>
    <w:rsid w:val="004C5E0E"/>
    <w:rsid w:val="004C5ECF"/>
    <w:rsid w:val="004C61EA"/>
    <w:rsid w:val="004C632F"/>
    <w:rsid w:val="004C6770"/>
    <w:rsid w:val="004C6DCF"/>
    <w:rsid w:val="004C7072"/>
    <w:rsid w:val="004C7101"/>
    <w:rsid w:val="004C747E"/>
    <w:rsid w:val="004C7614"/>
    <w:rsid w:val="004C795A"/>
    <w:rsid w:val="004C7A23"/>
    <w:rsid w:val="004C7C86"/>
    <w:rsid w:val="004C7E2E"/>
    <w:rsid w:val="004C7EAD"/>
    <w:rsid w:val="004D006C"/>
    <w:rsid w:val="004D0107"/>
    <w:rsid w:val="004D06E9"/>
    <w:rsid w:val="004D0803"/>
    <w:rsid w:val="004D0A0D"/>
    <w:rsid w:val="004D1208"/>
    <w:rsid w:val="004D13F2"/>
    <w:rsid w:val="004D13F8"/>
    <w:rsid w:val="004D140A"/>
    <w:rsid w:val="004D1B25"/>
    <w:rsid w:val="004D1C2B"/>
    <w:rsid w:val="004D1D91"/>
    <w:rsid w:val="004D1DD7"/>
    <w:rsid w:val="004D1E3F"/>
    <w:rsid w:val="004D1FF7"/>
    <w:rsid w:val="004D257A"/>
    <w:rsid w:val="004D2744"/>
    <w:rsid w:val="004D2765"/>
    <w:rsid w:val="004D28E9"/>
    <w:rsid w:val="004D2B4A"/>
    <w:rsid w:val="004D2D3E"/>
    <w:rsid w:val="004D2E15"/>
    <w:rsid w:val="004D2F87"/>
    <w:rsid w:val="004D3CEC"/>
    <w:rsid w:val="004D3E71"/>
    <w:rsid w:val="004D3F23"/>
    <w:rsid w:val="004D4015"/>
    <w:rsid w:val="004D4619"/>
    <w:rsid w:val="004D4877"/>
    <w:rsid w:val="004D4C62"/>
    <w:rsid w:val="004D51DB"/>
    <w:rsid w:val="004D5345"/>
    <w:rsid w:val="004D580B"/>
    <w:rsid w:val="004D5C84"/>
    <w:rsid w:val="004D5CFB"/>
    <w:rsid w:val="004D5E59"/>
    <w:rsid w:val="004D6174"/>
    <w:rsid w:val="004D6321"/>
    <w:rsid w:val="004D638E"/>
    <w:rsid w:val="004D64D5"/>
    <w:rsid w:val="004D6865"/>
    <w:rsid w:val="004D6B47"/>
    <w:rsid w:val="004D70E2"/>
    <w:rsid w:val="004D757A"/>
    <w:rsid w:val="004D7966"/>
    <w:rsid w:val="004D7A1C"/>
    <w:rsid w:val="004D7A4D"/>
    <w:rsid w:val="004D7B40"/>
    <w:rsid w:val="004E0297"/>
    <w:rsid w:val="004E043E"/>
    <w:rsid w:val="004E0547"/>
    <w:rsid w:val="004E0718"/>
    <w:rsid w:val="004E0974"/>
    <w:rsid w:val="004E0A58"/>
    <w:rsid w:val="004E0A5D"/>
    <w:rsid w:val="004E0AF1"/>
    <w:rsid w:val="004E0D9E"/>
    <w:rsid w:val="004E0FBD"/>
    <w:rsid w:val="004E11F8"/>
    <w:rsid w:val="004E13B7"/>
    <w:rsid w:val="004E14CE"/>
    <w:rsid w:val="004E15A3"/>
    <w:rsid w:val="004E1721"/>
    <w:rsid w:val="004E1991"/>
    <w:rsid w:val="004E1AFE"/>
    <w:rsid w:val="004E1C95"/>
    <w:rsid w:val="004E1E61"/>
    <w:rsid w:val="004E1FE6"/>
    <w:rsid w:val="004E209B"/>
    <w:rsid w:val="004E20A3"/>
    <w:rsid w:val="004E211C"/>
    <w:rsid w:val="004E21B7"/>
    <w:rsid w:val="004E2719"/>
    <w:rsid w:val="004E2B84"/>
    <w:rsid w:val="004E2C82"/>
    <w:rsid w:val="004E2CAA"/>
    <w:rsid w:val="004E2D05"/>
    <w:rsid w:val="004E2EAC"/>
    <w:rsid w:val="004E2F9E"/>
    <w:rsid w:val="004E3023"/>
    <w:rsid w:val="004E30DB"/>
    <w:rsid w:val="004E33B7"/>
    <w:rsid w:val="004E347F"/>
    <w:rsid w:val="004E3510"/>
    <w:rsid w:val="004E3B01"/>
    <w:rsid w:val="004E3B24"/>
    <w:rsid w:val="004E3C62"/>
    <w:rsid w:val="004E3D49"/>
    <w:rsid w:val="004E3E10"/>
    <w:rsid w:val="004E403F"/>
    <w:rsid w:val="004E48FC"/>
    <w:rsid w:val="004E4A56"/>
    <w:rsid w:val="004E4AB5"/>
    <w:rsid w:val="004E4AFC"/>
    <w:rsid w:val="004E4EFF"/>
    <w:rsid w:val="004E50FB"/>
    <w:rsid w:val="004E52A3"/>
    <w:rsid w:val="004E52D3"/>
    <w:rsid w:val="004E5466"/>
    <w:rsid w:val="004E555F"/>
    <w:rsid w:val="004E5E6A"/>
    <w:rsid w:val="004E6272"/>
    <w:rsid w:val="004E64B0"/>
    <w:rsid w:val="004E6820"/>
    <w:rsid w:val="004E685C"/>
    <w:rsid w:val="004E69AE"/>
    <w:rsid w:val="004E6A83"/>
    <w:rsid w:val="004E6C3B"/>
    <w:rsid w:val="004E7079"/>
    <w:rsid w:val="004E7291"/>
    <w:rsid w:val="004E7370"/>
    <w:rsid w:val="004E76DE"/>
    <w:rsid w:val="004E76DF"/>
    <w:rsid w:val="004E7789"/>
    <w:rsid w:val="004E7916"/>
    <w:rsid w:val="004E7C4E"/>
    <w:rsid w:val="004E7ECD"/>
    <w:rsid w:val="004E7EF5"/>
    <w:rsid w:val="004F0022"/>
    <w:rsid w:val="004F015E"/>
    <w:rsid w:val="004F0238"/>
    <w:rsid w:val="004F0318"/>
    <w:rsid w:val="004F0B62"/>
    <w:rsid w:val="004F0DB4"/>
    <w:rsid w:val="004F0E58"/>
    <w:rsid w:val="004F14FA"/>
    <w:rsid w:val="004F18C5"/>
    <w:rsid w:val="004F1A24"/>
    <w:rsid w:val="004F1D7D"/>
    <w:rsid w:val="004F1E75"/>
    <w:rsid w:val="004F1F16"/>
    <w:rsid w:val="004F263B"/>
    <w:rsid w:val="004F2ADC"/>
    <w:rsid w:val="004F2C55"/>
    <w:rsid w:val="004F3191"/>
    <w:rsid w:val="004F31CA"/>
    <w:rsid w:val="004F33AA"/>
    <w:rsid w:val="004F359C"/>
    <w:rsid w:val="004F3F01"/>
    <w:rsid w:val="004F4355"/>
    <w:rsid w:val="004F4384"/>
    <w:rsid w:val="004F43EA"/>
    <w:rsid w:val="004F46FE"/>
    <w:rsid w:val="004F4FE3"/>
    <w:rsid w:val="004F5275"/>
    <w:rsid w:val="004F5460"/>
    <w:rsid w:val="004F56AD"/>
    <w:rsid w:val="004F5835"/>
    <w:rsid w:val="004F5E98"/>
    <w:rsid w:val="004F5F2B"/>
    <w:rsid w:val="004F620A"/>
    <w:rsid w:val="004F6262"/>
    <w:rsid w:val="004F6564"/>
    <w:rsid w:val="004F6A04"/>
    <w:rsid w:val="004F6B7A"/>
    <w:rsid w:val="004F6DAF"/>
    <w:rsid w:val="004F7131"/>
    <w:rsid w:val="004F7167"/>
    <w:rsid w:val="004F73A9"/>
    <w:rsid w:val="004F7429"/>
    <w:rsid w:val="004F7460"/>
    <w:rsid w:val="004F75CE"/>
    <w:rsid w:val="004F7B4B"/>
    <w:rsid w:val="004F7EFB"/>
    <w:rsid w:val="004F7FF4"/>
    <w:rsid w:val="005000CF"/>
    <w:rsid w:val="0050043C"/>
    <w:rsid w:val="005004F9"/>
    <w:rsid w:val="00500537"/>
    <w:rsid w:val="00500684"/>
    <w:rsid w:val="005007D5"/>
    <w:rsid w:val="00500818"/>
    <w:rsid w:val="0050086B"/>
    <w:rsid w:val="00500890"/>
    <w:rsid w:val="00500B88"/>
    <w:rsid w:val="00500C7F"/>
    <w:rsid w:val="00500EFC"/>
    <w:rsid w:val="005010CE"/>
    <w:rsid w:val="005011D3"/>
    <w:rsid w:val="0050146A"/>
    <w:rsid w:val="00501857"/>
    <w:rsid w:val="005019AD"/>
    <w:rsid w:val="00501CBA"/>
    <w:rsid w:val="005021E2"/>
    <w:rsid w:val="00502300"/>
    <w:rsid w:val="0050252D"/>
    <w:rsid w:val="00502A5B"/>
    <w:rsid w:val="00502A8B"/>
    <w:rsid w:val="00502E7C"/>
    <w:rsid w:val="00502F6A"/>
    <w:rsid w:val="00503798"/>
    <w:rsid w:val="005039D8"/>
    <w:rsid w:val="00503CB2"/>
    <w:rsid w:val="00503D8E"/>
    <w:rsid w:val="00503EF6"/>
    <w:rsid w:val="00503F5C"/>
    <w:rsid w:val="00504288"/>
    <w:rsid w:val="005045C9"/>
    <w:rsid w:val="00504BC1"/>
    <w:rsid w:val="00504E6A"/>
    <w:rsid w:val="00505035"/>
    <w:rsid w:val="005054D9"/>
    <w:rsid w:val="005057F7"/>
    <w:rsid w:val="0050588B"/>
    <w:rsid w:val="00505CF8"/>
    <w:rsid w:val="00506238"/>
    <w:rsid w:val="0050624C"/>
    <w:rsid w:val="005063B0"/>
    <w:rsid w:val="005063E0"/>
    <w:rsid w:val="00506692"/>
    <w:rsid w:val="00506AC7"/>
    <w:rsid w:val="00506CB0"/>
    <w:rsid w:val="00507298"/>
    <w:rsid w:val="00507713"/>
    <w:rsid w:val="00507CE6"/>
    <w:rsid w:val="00507DC3"/>
    <w:rsid w:val="00507E70"/>
    <w:rsid w:val="005101C8"/>
    <w:rsid w:val="0051058C"/>
    <w:rsid w:val="00510757"/>
    <w:rsid w:val="00510975"/>
    <w:rsid w:val="00510AFC"/>
    <w:rsid w:val="00511079"/>
    <w:rsid w:val="005110F6"/>
    <w:rsid w:val="00511353"/>
    <w:rsid w:val="0051175A"/>
    <w:rsid w:val="00511893"/>
    <w:rsid w:val="00511922"/>
    <w:rsid w:val="00511A91"/>
    <w:rsid w:val="00511C4B"/>
    <w:rsid w:val="00511DBB"/>
    <w:rsid w:val="00512352"/>
    <w:rsid w:val="00512676"/>
    <w:rsid w:val="00512D17"/>
    <w:rsid w:val="00512ED5"/>
    <w:rsid w:val="0051330B"/>
    <w:rsid w:val="0051334A"/>
    <w:rsid w:val="005133A5"/>
    <w:rsid w:val="005133D8"/>
    <w:rsid w:val="0051345E"/>
    <w:rsid w:val="00513A83"/>
    <w:rsid w:val="00513D93"/>
    <w:rsid w:val="00513EC6"/>
    <w:rsid w:val="00513F7D"/>
    <w:rsid w:val="005141A4"/>
    <w:rsid w:val="0051423C"/>
    <w:rsid w:val="00514459"/>
    <w:rsid w:val="00514805"/>
    <w:rsid w:val="00514815"/>
    <w:rsid w:val="005148D4"/>
    <w:rsid w:val="00514B5C"/>
    <w:rsid w:val="00514BCE"/>
    <w:rsid w:val="00514F3B"/>
    <w:rsid w:val="005150DC"/>
    <w:rsid w:val="005150F6"/>
    <w:rsid w:val="0051514C"/>
    <w:rsid w:val="005152A6"/>
    <w:rsid w:val="00515349"/>
    <w:rsid w:val="00515422"/>
    <w:rsid w:val="00515519"/>
    <w:rsid w:val="00515A2A"/>
    <w:rsid w:val="00516009"/>
    <w:rsid w:val="005163B4"/>
    <w:rsid w:val="00516666"/>
    <w:rsid w:val="00516B09"/>
    <w:rsid w:val="00516D12"/>
    <w:rsid w:val="00516EFC"/>
    <w:rsid w:val="00516FD9"/>
    <w:rsid w:val="005171AC"/>
    <w:rsid w:val="005171C3"/>
    <w:rsid w:val="0051721F"/>
    <w:rsid w:val="00517352"/>
    <w:rsid w:val="00517772"/>
    <w:rsid w:val="00517865"/>
    <w:rsid w:val="00517C73"/>
    <w:rsid w:val="00517D37"/>
    <w:rsid w:val="00517E6B"/>
    <w:rsid w:val="00520231"/>
    <w:rsid w:val="005203F5"/>
    <w:rsid w:val="005205EA"/>
    <w:rsid w:val="0052093C"/>
    <w:rsid w:val="00520B9F"/>
    <w:rsid w:val="0052113F"/>
    <w:rsid w:val="005217B5"/>
    <w:rsid w:val="00521A91"/>
    <w:rsid w:val="00521EC4"/>
    <w:rsid w:val="005220CC"/>
    <w:rsid w:val="00522140"/>
    <w:rsid w:val="0052232F"/>
    <w:rsid w:val="00522657"/>
    <w:rsid w:val="00522672"/>
    <w:rsid w:val="0052270A"/>
    <w:rsid w:val="005228EC"/>
    <w:rsid w:val="00522A56"/>
    <w:rsid w:val="00522DCD"/>
    <w:rsid w:val="00522FAD"/>
    <w:rsid w:val="00523091"/>
    <w:rsid w:val="005234B6"/>
    <w:rsid w:val="00523512"/>
    <w:rsid w:val="00523553"/>
    <w:rsid w:val="0052369E"/>
    <w:rsid w:val="00523E4A"/>
    <w:rsid w:val="00523F42"/>
    <w:rsid w:val="00524162"/>
    <w:rsid w:val="00524277"/>
    <w:rsid w:val="005243C1"/>
    <w:rsid w:val="005244AE"/>
    <w:rsid w:val="005244EB"/>
    <w:rsid w:val="0052454D"/>
    <w:rsid w:val="005245AC"/>
    <w:rsid w:val="0052468E"/>
    <w:rsid w:val="00524AD1"/>
    <w:rsid w:val="00524CD4"/>
    <w:rsid w:val="00524EF4"/>
    <w:rsid w:val="00524EFB"/>
    <w:rsid w:val="00524FA9"/>
    <w:rsid w:val="00524FC5"/>
    <w:rsid w:val="00525093"/>
    <w:rsid w:val="00525272"/>
    <w:rsid w:val="005252B8"/>
    <w:rsid w:val="0052565A"/>
    <w:rsid w:val="005256FD"/>
    <w:rsid w:val="00525913"/>
    <w:rsid w:val="00525B6A"/>
    <w:rsid w:val="00525CFE"/>
    <w:rsid w:val="00525D10"/>
    <w:rsid w:val="00525D5F"/>
    <w:rsid w:val="0052601F"/>
    <w:rsid w:val="0052606C"/>
    <w:rsid w:val="005262C7"/>
    <w:rsid w:val="00526587"/>
    <w:rsid w:val="005265A7"/>
    <w:rsid w:val="0052662D"/>
    <w:rsid w:val="00526BD8"/>
    <w:rsid w:val="00526DEA"/>
    <w:rsid w:val="00526F95"/>
    <w:rsid w:val="00527256"/>
    <w:rsid w:val="00527618"/>
    <w:rsid w:val="005276BC"/>
    <w:rsid w:val="0052793F"/>
    <w:rsid w:val="00527D44"/>
    <w:rsid w:val="00527E6D"/>
    <w:rsid w:val="00530309"/>
    <w:rsid w:val="005304C7"/>
    <w:rsid w:val="00530BE1"/>
    <w:rsid w:val="00530FFB"/>
    <w:rsid w:val="00530FFF"/>
    <w:rsid w:val="005311B2"/>
    <w:rsid w:val="005312A1"/>
    <w:rsid w:val="00531AD1"/>
    <w:rsid w:val="00531DD5"/>
    <w:rsid w:val="005321AB"/>
    <w:rsid w:val="00532206"/>
    <w:rsid w:val="0053222E"/>
    <w:rsid w:val="0053236D"/>
    <w:rsid w:val="00532563"/>
    <w:rsid w:val="005325DF"/>
    <w:rsid w:val="00532671"/>
    <w:rsid w:val="00532A94"/>
    <w:rsid w:val="00532ADE"/>
    <w:rsid w:val="00532AE2"/>
    <w:rsid w:val="00532D0D"/>
    <w:rsid w:val="00532F07"/>
    <w:rsid w:val="00532F27"/>
    <w:rsid w:val="00533022"/>
    <w:rsid w:val="00533529"/>
    <w:rsid w:val="00533574"/>
    <w:rsid w:val="005336BA"/>
    <w:rsid w:val="0053395C"/>
    <w:rsid w:val="00533A90"/>
    <w:rsid w:val="00533B3B"/>
    <w:rsid w:val="00533E8B"/>
    <w:rsid w:val="00533EA9"/>
    <w:rsid w:val="00533F54"/>
    <w:rsid w:val="00533FAD"/>
    <w:rsid w:val="00533FB7"/>
    <w:rsid w:val="0053421D"/>
    <w:rsid w:val="00534328"/>
    <w:rsid w:val="005346A5"/>
    <w:rsid w:val="00535084"/>
    <w:rsid w:val="005350A6"/>
    <w:rsid w:val="0053520C"/>
    <w:rsid w:val="005353F0"/>
    <w:rsid w:val="005355B2"/>
    <w:rsid w:val="00535914"/>
    <w:rsid w:val="00535B74"/>
    <w:rsid w:val="00535C4A"/>
    <w:rsid w:val="0053628F"/>
    <w:rsid w:val="005364A2"/>
    <w:rsid w:val="005364EE"/>
    <w:rsid w:val="005367BF"/>
    <w:rsid w:val="0053696D"/>
    <w:rsid w:val="00536A30"/>
    <w:rsid w:val="00536B4D"/>
    <w:rsid w:val="0053737E"/>
    <w:rsid w:val="005376C1"/>
    <w:rsid w:val="005377D0"/>
    <w:rsid w:val="00537A3D"/>
    <w:rsid w:val="00537ACE"/>
    <w:rsid w:val="00537CD7"/>
    <w:rsid w:val="00537F43"/>
    <w:rsid w:val="005403F9"/>
    <w:rsid w:val="00540809"/>
    <w:rsid w:val="00540904"/>
    <w:rsid w:val="00540B4E"/>
    <w:rsid w:val="00540EDC"/>
    <w:rsid w:val="005412E8"/>
    <w:rsid w:val="0054130C"/>
    <w:rsid w:val="005416A6"/>
    <w:rsid w:val="00541837"/>
    <w:rsid w:val="00541A1B"/>
    <w:rsid w:val="00541A68"/>
    <w:rsid w:val="00541E3F"/>
    <w:rsid w:val="00541E64"/>
    <w:rsid w:val="00541EB5"/>
    <w:rsid w:val="00542447"/>
    <w:rsid w:val="00542539"/>
    <w:rsid w:val="00542663"/>
    <w:rsid w:val="00542A1F"/>
    <w:rsid w:val="00542B78"/>
    <w:rsid w:val="0054309C"/>
    <w:rsid w:val="00543120"/>
    <w:rsid w:val="00543333"/>
    <w:rsid w:val="0054348F"/>
    <w:rsid w:val="00543545"/>
    <w:rsid w:val="00543782"/>
    <w:rsid w:val="00543A74"/>
    <w:rsid w:val="00543AE3"/>
    <w:rsid w:val="00543B40"/>
    <w:rsid w:val="00543EA9"/>
    <w:rsid w:val="00543FA4"/>
    <w:rsid w:val="00544274"/>
    <w:rsid w:val="005443D2"/>
    <w:rsid w:val="005444DA"/>
    <w:rsid w:val="005446FB"/>
    <w:rsid w:val="005448DA"/>
    <w:rsid w:val="00544995"/>
    <w:rsid w:val="00544AD3"/>
    <w:rsid w:val="00544C4A"/>
    <w:rsid w:val="00544CBA"/>
    <w:rsid w:val="00545286"/>
    <w:rsid w:val="0054536A"/>
    <w:rsid w:val="00545402"/>
    <w:rsid w:val="00545C29"/>
    <w:rsid w:val="00545CA7"/>
    <w:rsid w:val="00545D2D"/>
    <w:rsid w:val="00545E1C"/>
    <w:rsid w:val="00545EAC"/>
    <w:rsid w:val="00545F81"/>
    <w:rsid w:val="005461F7"/>
    <w:rsid w:val="00546419"/>
    <w:rsid w:val="0054648D"/>
    <w:rsid w:val="005464A6"/>
    <w:rsid w:val="005464AC"/>
    <w:rsid w:val="0054652C"/>
    <w:rsid w:val="005466EA"/>
    <w:rsid w:val="005467AC"/>
    <w:rsid w:val="005469C3"/>
    <w:rsid w:val="00546EB5"/>
    <w:rsid w:val="00546F35"/>
    <w:rsid w:val="0054702C"/>
    <w:rsid w:val="0054726D"/>
    <w:rsid w:val="0054750F"/>
    <w:rsid w:val="005475D7"/>
    <w:rsid w:val="0054774B"/>
    <w:rsid w:val="00547A84"/>
    <w:rsid w:val="00547ABA"/>
    <w:rsid w:val="00547FA1"/>
    <w:rsid w:val="0055013B"/>
    <w:rsid w:val="00550587"/>
    <w:rsid w:val="00550BBF"/>
    <w:rsid w:val="00550C21"/>
    <w:rsid w:val="00550D56"/>
    <w:rsid w:val="00550E7C"/>
    <w:rsid w:val="00550F6B"/>
    <w:rsid w:val="00550F73"/>
    <w:rsid w:val="0055120C"/>
    <w:rsid w:val="00551303"/>
    <w:rsid w:val="0055140D"/>
    <w:rsid w:val="005515B0"/>
    <w:rsid w:val="0055176C"/>
    <w:rsid w:val="00551897"/>
    <w:rsid w:val="005518FB"/>
    <w:rsid w:val="0055195C"/>
    <w:rsid w:val="005519D5"/>
    <w:rsid w:val="00551D3B"/>
    <w:rsid w:val="005526A0"/>
    <w:rsid w:val="00552748"/>
    <w:rsid w:val="005528B0"/>
    <w:rsid w:val="00552A89"/>
    <w:rsid w:val="00552D7C"/>
    <w:rsid w:val="005532DD"/>
    <w:rsid w:val="00553448"/>
    <w:rsid w:val="00553532"/>
    <w:rsid w:val="00553C92"/>
    <w:rsid w:val="00553CCE"/>
    <w:rsid w:val="00553D65"/>
    <w:rsid w:val="00553E6C"/>
    <w:rsid w:val="00553F71"/>
    <w:rsid w:val="00554B56"/>
    <w:rsid w:val="00554B82"/>
    <w:rsid w:val="00554E78"/>
    <w:rsid w:val="005550D6"/>
    <w:rsid w:val="00555180"/>
    <w:rsid w:val="00555746"/>
    <w:rsid w:val="0055587E"/>
    <w:rsid w:val="00555C32"/>
    <w:rsid w:val="00555E1F"/>
    <w:rsid w:val="00555E7F"/>
    <w:rsid w:val="0055610A"/>
    <w:rsid w:val="005561EB"/>
    <w:rsid w:val="005564B4"/>
    <w:rsid w:val="005569D8"/>
    <w:rsid w:val="00556AA8"/>
    <w:rsid w:val="00556BE7"/>
    <w:rsid w:val="00556C66"/>
    <w:rsid w:val="00556C88"/>
    <w:rsid w:val="00556DF4"/>
    <w:rsid w:val="00556E3C"/>
    <w:rsid w:val="00556F31"/>
    <w:rsid w:val="00557A21"/>
    <w:rsid w:val="00557A88"/>
    <w:rsid w:val="00557BD2"/>
    <w:rsid w:val="00557C19"/>
    <w:rsid w:val="005606C8"/>
    <w:rsid w:val="00560984"/>
    <w:rsid w:val="00560FFF"/>
    <w:rsid w:val="00561243"/>
    <w:rsid w:val="0056133D"/>
    <w:rsid w:val="0056144B"/>
    <w:rsid w:val="00561451"/>
    <w:rsid w:val="0056146D"/>
    <w:rsid w:val="00561528"/>
    <w:rsid w:val="0056162A"/>
    <w:rsid w:val="005617E5"/>
    <w:rsid w:val="005617FA"/>
    <w:rsid w:val="00561812"/>
    <w:rsid w:val="005619C5"/>
    <w:rsid w:val="00561C04"/>
    <w:rsid w:val="00561D0A"/>
    <w:rsid w:val="005623AE"/>
    <w:rsid w:val="00562675"/>
    <w:rsid w:val="00562B4D"/>
    <w:rsid w:val="00562D08"/>
    <w:rsid w:val="00562DF2"/>
    <w:rsid w:val="00562E3D"/>
    <w:rsid w:val="005630A0"/>
    <w:rsid w:val="005631EC"/>
    <w:rsid w:val="00563268"/>
    <w:rsid w:val="005633B0"/>
    <w:rsid w:val="00563456"/>
    <w:rsid w:val="00563564"/>
    <w:rsid w:val="005636A6"/>
    <w:rsid w:val="00563831"/>
    <w:rsid w:val="00563CC2"/>
    <w:rsid w:val="00563FCD"/>
    <w:rsid w:val="0056420F"/>
    <w:rsid w:val="005649BC"/>
    <w:rsid w:val="00564C60"/>
    <w:rsid w:val="00564C76"/>
    <w:rsid w:val="00564F4A"/>
    <w:rsid w:val="00565157"/>
    <w:rsid w:val="00565164"/>
    <w:rsid w:val="00565252"/>
    <w:rsid w:val="005652B4"/>
    <w:rsid w:val="005653C7"/>
    <w:rsid w:val="00565408"/>
    <w:rsid w:val="00565489"/>
    <w:rsid w:val="00565A85"/>
    <w:rsid w:val="00565B34"/>
    <w:rsid w:val="00565B86"/>
    <w:rsid w:val="00565C99"/>
    <w:rsid w:val="0056607C"/>
    <w:rsid w:val="00566182"/>
    <w:rsid w:val="0056618D"/>
    <w:rsid w:val="005662B6"/>
    <w:rsid w:val="005666D3"/>
    <w:rsid w:val="0056671E"/>
    <w:rsid w:val="00566874"/>
    <w:rsid w:val="00566C3B"/>
    <w:rsid w:val="00566ED2"/>
    <w:rsid w:val="00567068"/>
    <w:rsid w:val="0056712A"/>
    <w:rsid w:val="005673D5"/>
    <w:rsid w:val="0056772B"/>
    <w:rsid w:val="005678BC"/>
    <w:rsid w:val="00567A93"/>
    <w:rsid w:val="00567A9D"/>
    <w:rsid w:val="00567DAD"/>
    <w:rsid w:val="00567F88"/>
    <w:rsid w:val="00570262"/>
    <w:rsid w:val="005703A5"/>
    <w:rsid w:val="005705FC"/>
    <w:rsid w:val="00570B47"/>
    <w:rsid w:val="00570C33"/>
    <w:rsid w:val="005710BC"/>
    <w:rsid w:val="005712F5"/>
    <w:rsid w:val="00571734"/>
    <w:rsid w:val="00571960"/>
    <w:rsid w:val="00571DB6"/>
    <w:rsid w:val="00572393"/>
    <w:rsid w:val="00572550"/>
    <w:rsid w:val="0057285C"/>
    <w:rsid w:val="00572A49"/>
    <w:rsid w:val="00573489"/>
    <w:rsid w:val="0057366E"/>
    <w:rsid w:val="005736BC"/>
    <w:rsid w:val="005736EA"/>
    <w:rsid w:val="005737AD"/>
    <w:rsid w:val="005738AB"/>
    <w:rsid w:val="00573A15"/>
    <w:rsid w:val="00573A93"/>
    <w:rsid w:val="00573B00"/>
    <w:rsid w:val="00573C7E"/>
    <w:rsid w:val="00573D89"/>
    <w:rsid w:val="00573F84"/>
    <w:rsid w:val="00574300"/>
    <w:rsid w:val="0057448F"/>
    <w:rsid w:val="00574943"/>
    <w:rsid w:val="00574985"/>
    <w:rsid w:val="00574A43"/>
    <w:rsid w:val="00574A4A"/>
    <w:rsid w:val="00574B36"/>
    <w:rsid w:val="00574FBA"/>
    <w:rsid w:val="005752D2"/>
    <w:rsid w:val="0057546E"/>
    <w:rsid w:val="00575484"/>
    <w:rsid w:val="00575877"/>
    <w:rsid w:val="0057596A"/>
    <w:rsid w:val="00575C4F"/>
    <w:rsid w:val="00575CAA"/>
    <w:rsid w:val="00575D7E"/>
    <w:rsid w:val="00575E2E"/>
    <w:rsid w:val="00575E58"/>
    <w:rsid w:val="005760BA"/>
    <w:rsid w:val="005761B1"/>
    <w:rsid w:val="005762CC"/>
    <w:rsid w:val="00576485"/>
    <w:rsid w:val="005764E4"/>
    <w:rsid w:val="0057667E"/>
    <w:rsid w:val="0057670D"/>
    <w:rsid w:val="0057671F"/>
    <w:rsid w:val="00576985"/>
    <w:rsid w:val="005769C8"/>
    <w:rsid w:val="00576D5B"/>
    <w:rsid w:val="00577530"/>
    <w:rsid w:val="00577760"/>
    <w:rsid w:val="00577F4E"/>
    <w:rsid w:val="00580291"/>
    <w:rsid w:val="00580459"/>
    <w:rsid w:val="00580569"/>
    <w:rsid w:val="00580E26"/>
    <w:rsid w:val="005815FD"/>
    <w:rsid w:val="00581661"/>
    <w:rsid w:val="005816BB"/>
    <w:rsid w:val="00581800"/>
    <w:rsid w:val="005818F0"/>
    <w:rsid w:val="005819AC"/>
    <w:rsid w:val="00581BAE"/>
    <w:rsid w:val="00581E43"/>
    <w:rsid w:val="00582005"/>
    <w:rsid w:val="00582016"/>
    <w:rsid w:val="005820C2"/>
    <w:rsid w:val="00582328"/>
    <w:rsid w:val="0058239E"/>
    <w:rsid w:val="0058242B"/>
    <w:rsid w:val="00582931"/>
    <w:rsid w:val="005830CF"/>
    <w:rsid w:val="00583325"/>
    <w:rsid w:val="00583444"/>
    <w:rsid w:val="005835D3"/>
    <w:rsid w:val="00583631"/>
    <w:rsid w:val="0058372D"/>
    <w:rsid w:val="00583811"/>
    <w:rsid w:val="00583871"/>
    <w:rsid w:val="00583C95"/>
    <w:rsid w:val="00584060"/>
    <w:rsid w:val="00584225"/>
    <w:rsid w:val="005842CA"/>
    <w:rsid w:val="00584310"/>
    <w:rsid w:val="0058436E"/>
    <w:rsid w:val="005846AE"/>
    <w:rsid w:val="00584845"/>
    <w:rsid w:val="0058496C"/>
    <w:rsid w:val="00584A89"/>
    <w:rsid w:val="00584B31"/>
    <w:rsid w:val="00584B92"/>
    <w:rsid w:val="00584CEE"/>
    <w:rsid w:val="00584D49"/>
    <w:rsid w:val="00584E54"/>
    <w:rsid w:val="005851A1"/>
    <w:rsid w:val="0058550D"/>
    <w:rsid w:val="0058564E"/>
    <w:rsid w:val="00585657"/>
    <w:rsid w:val="00585BDC"/>
    <w:rsid w:val="00585C54"/>
    <w:rsid w:val="00585DA4"/>
    <w:rsid w:val="00586373"/>
    <w:rsid w:val="005866AE"/>
    <w:rsid w:val="00586C06"/>
    <w:rsid w:val="00587209"/>
    <w:rsid w:val="0058740C"/>
    <w:rsid w:val="00587583"/>
    <w:rsid w:val="005876A4"/>
    <w:rsid w:val="005879DF"/>
    <w:rsid w:val="00587BBB"/>
    <w:rsid w:val="00587C8C"/>
    <w:rsid w:val="00587DBA"/>
    <w:rsid w:val="00587DD2"/>
    <w:rsid w:val="00587EBD"/>
    <w:rsid w:val="005903B1"/>
    <w:rsid w:val="00590503"/>
    <w:rsid w:val="00590692"/>
    <w:rsid w:val="00590697"/>
    <w:rsid w:val="0059074C"/>
    <w:rsid w:val="0059074F"/>
    <w:rsid w:val="00590923"/>
    <w:rsid w:val="00590B09"/>
    <w:rsid w:val="00591009"/>
    <w:rsid w:val="005910FF"/>
    <w:rsid w:val="00591769"/>
    <w:rsid w:val="0059179B"/>
    <w:rsid w:val="0059186D"/>
    <w:rsid w:val="00591BE0"/>
    <w:rsid w:val="00591EA3"/>
    <w:rsid w:val="00592104"/>
    <w:rsid w:val="005924C6"/>
    <w:rsid w:val="0059264B"/>
    <w:rsid w:val="00592776"/>
    <w:rsid w:val="00592909"/>
    <w:rsid w:val="00592A63"/>
    <w:rsid w:val="00592BF4"/>
    <w:rsid w:val="00592E78"/>
    <w:rsid w:val="00592EB2"/>
    <w:rsid w:val="00593012"/>
    <w:rsid w:val="00593134"/>
    <w:rsid w:val="005933D0"/>
    <w:rsid w:val="00593452"/>
    <w:rsid w:val="00593519"/>
    <w:rsid w:val="00593766"/>
    <w:rsid w:val="00593AC3"/>
    <w:rsid w:val="00593D37"/>
    <w:rsid w:val="00593E36"/>
    <w:rsid w:val="00593F90"/>
    <w:rsid w:val="00594386"/>
    <w:rsid w:val="005943DE"/>
    <w:rsid w:val="00594496"/>
    <w:rsid w:val="00594BAD"/>
    <w:rsid w:val="00594D81"/>
    <w:rsid w:val="00594EEE"/>
    <w:rsid w:val="0059528B"/>
    <w:rsid w:val="0059535D"/>
    <w:rsid w:val="00595659"/>
    <w:rsid w:val="005958B7"/>
    <w:rsid w:val="005959E8"/>
    <w:rsid w:val="00595AD2"/>
    <w:rsid w:val="0059667F"/>
    <w:rsid w:val="00596761"/>
    <w:rsid w:val="005969BC"/>
    <w:rsid w:val="00596E2C"/>
    <w:rsid w:val="00596FB7"/>
    <w:rsid w:val="0059725F"/>
    <w:rsid w:val="005975A2"/>
    <w:rsid w:val="005975F5"/>
    <w:rsid w:val="005978D5"/>
    <w:rsid w:val="005979F8"/>
    <w:rsid w:val="00597A54"/>
    <w:rsid w:val="00597B6B"/>
    <w:rsid w:val="00597DD3"/>
    <w:rsid w:val="00597EBB"/>
    <w:rsid w:val="005A0110"/>
    <w:rsid w:val="005A0173"/>
    <w:rsid w:val="005A0419"/>
    <w:rsid w:val="005A0739"/>
    <w:rsid w:val="005A0ABF"/>
    <w:rsid w:val="005A129E"/>
    <w:rsid w:val="005A14E1"/>
    <w:rsid w:val="005A17A2"/>
    <w:rsid w:val="005A1A2F"/>
    <w:rsid w:val="005A1C50"/>
    <w:rsid w:val="005A2293"/>
    <w:rsid w:val="005A22A7"/>
    <w:rsid w:val="005A231D"/>
    <w:rsid w:val="005A2421"/>
    <w:rsid w:val="005A252B"/>
    <w:rsid w:val="005A2B74"/>
    <w:rsid w:val="005A3274"/>
    <w:rsid w:val="005A35C8"/>
    <w:rsid w:val="005A3658"/>
    <w:rsid w:val="005A36A5"/>
    <w:rsid w:val="005A3FD9"/>
    <w:rsid w:val="005A413A"/>
    <w:rsid w:val="005A41FB"/>
    <w:rsid w:val="005A42BD"/>
    <w:rsid w:val="005A430F"/>
    <w:rsid w:val="005A47A1"/>
    <w:rsid w:val="005A48A6"/>
    <w:rsid w:val="005A48AC"/>
    <w:rsid w:val="005A4932"/>
    <w:rsid w:val="005A4964"/>
    <w:rsid w:val="005A4AB3"/>
    <w:rsid w:val="005A5107"/>
    <w:rsid w:val="005A510C"/>
    <w:rsid w:val="005A5158"/>
    <w:rsid w:val="005A5208"/>
    <w:rsid w:val="005A54A1"/>
    <w:rsid w:val="005A5891"/>
    <w:rsid w:val="005A58FF"/>
    <w:rsid w:val="005A5BC5"/>
    <w:rsid w:val="005A5FE6"/>
    <w:rsid w:val="005A6204"/>
    <w:rsid w:val="005A6290"/>
    <w:rsid w:val="005A6402"/>
    <w:rsid w:val="005A64CF"/>
    <w:rsid w:val="005A66CF"/>
    <w:rsid w:val="005A6E41"/>
    <w:rsid w:val="005A6ED4"/>
    <w:rsid w:val="005A70F8"/>
    <w:rsid w:val="005A71BF"/>
    <w:rsid w:val="005A72A6"/>
    <w:rsid w:val="005A736F"/>
    <w:rsid w:val="005A7998"/>
    <w:rsid w:val="005A7BA2"/>
    <w:rsid w:val="005A7C05"/>
    <w:rsid w:val="005A7FB8"/>
    <w:rsid w:val="005B024D"/>
    <w:rsid w:val="005B058D"/>
    <w:rsid w:val="005B05B3"/>
    <w:rsid w:val="005B07A1"/>
    <w:rsid w:val="005B07A2"/>
    <w:rsid w:val="005B08AC"/>
    <w:rsid w:val="005B097D"/>
    <w:rsid w:val="005B0EFE"/>
    <w:rsid w:val="005B0F34"/>
    <w:rsid w:val="005B0F7F"/>
    <w:rsid w:val="005B100E"/>
    <w:rsid w:val="005B106B"/>
    <w:rsid w:val="005B1080"/>
    <w:rsid w:val="005B160E"/>
    <w:rsid w:val="005B184F"/>
    <w:rsid w:val="005B18B0"/>
    <w:rsid w:val="005B18B2"/>
    <w:rsid w:val="005B1BE9"/>
    <w:rsid w:val="005B1D29"/>
    <w:rsid w:val="005B2006"/>
    <w:rsid w:val="005B21FF"/>
    <w:rsid w:val="005B2216"/>
    <w:rsid w:val="005B2625"/>
    <w:rsid w:val="005B2784"/>
    <w:rsid w:val="005B281F"/>
    <w:rsid w:val="005B2CEC"/>
    <w:rsid w:val="005B2F8D"/>
    <w:rsid w:val="005B324E"/>
    <w:rsid w:val="005B34E2"/>
    <w:rsid w:val="005B361D"/>
    <w:rsid w:val="005B392A"/>
    <w:rsid w:val="005B4034"/>
    <w:rsid w:val="005B4058"/>
    <w:rsid w:val="005B44DB"/>
    <w:rsid w:val="005B45BE"/>
    <w:rsid w:val="005B49B0"/>
    <w:rsid w:val="005B4BFC"/>
    <w:rsid w:val="005B4CC4"/>
    <w:rsid w:val="005B4F69"/>
    <w:rsid w:val="005B543D"/>
    <w:rsid w:val="005B5498"/>
    <w:rsid w:val="005B5B4E"/>
    <w:rsid w:val="005B5E42"/>
    <w:rsid w:val="005B5FD2"/>
    <w:rsid w:val="005B60E1"/>
    <w:rsid w:val="005B6643"/>
    <w:rsid w:val="005B6702"/>
    <w:rsid w:val="005B6967"/>
    <w:rsid w:val="005B6B7E"/>
    <w:rsid w:val="005B6C71"/>
    <w:rsid w:val="005B7227"/>
    <w:rsid w:val="005B72DD"/>
    <w:rsid w:val="005B75FE"/>
    <w:rsid w:val="005B77CF"/>
    <w:rsid w:val="005B7987"/>
    <w:rsid w:val="005B79A4"/>
    <w:rsid w:val="005B7C78"/>
    <w:rsid w:val="005B7D2F"/>
    <w:rsid w:val="005B7F33"/>
    <w:rsid w:val="005C005D"/>
    <w:rsid w:val="005C00F2"/>
    <w:rsid w:val="005C01F7"/>
    <w:rsid w:val="005C04AE"/>
    <w:rsid w:val="005C05F5"/>
    <w:rsid w:val="005C0787"/>
    <w:rsid w:val="005C09FF"/>
    <w:rsid w:val="005C0A82"/>
    <w:rsid w:val="005C0D36"/>
    <w:rsid w:val="005C0F0E"/>
    <w:rsid w:val="005C0FE7"/>
    <w:rsid w:val="005C117E"/>
    <w:rsid w:val="005C11C0"/>
    <w:rsid w:val="005C1829"/>
    <w:rsid w:val="005C1FB1"/>
    <w:rsid w:val="005C2181"/>
    <w:rsid w:val="005C2509"/>
    <w:rsid w:val="005C2B34"/>
    <w:rsid w:val="005C2D53"/>
    <w:rsid w:val="005C2D68"/>
    <w:rsid w:val="005C33AD"/>
    <w:rsid w:val="005C3600"/>
    <w:rsid w:val="005C381C"/>
    <w:rsid w:val="005C384B"/>
    <w:rsid w:val="005C3E5B"/>
    <w:rsid w:val="005C416B"/>
    <w:rsid w:val="005C4551"/>
    <w:rsid w:val="005C46AC"/>
    <w:rsid w:val="005C46D9"/>
    <w:rsid w:val="005C492F"/>
    <w:rsid w:val="005C4D2A"/>
    <w:rsid w:val="005C4E9A"/>
    <w:rsid w:val="005C4F47"/>
    <w:rsid w:val="005C4F91"/>
    <w:rsid w:val="005C50BD"/>
    <w:rsid w:val="005C50D0"/>
    <w:rsid w:val="005C52BB"/>
    <w:rsid w:val="005C5563"/>
    <w:rsid w:val="005C56D7"/>
    <w:rsid w:val="005C5A5E"/>
    <w:rsid w:val="005C5DF6"/>
    <w:rsid w:val="005C5F47"/>
    <w:rsid w:val="005C5FE1"/>
    <w:rsid w:val="005C664A"/>
    <w:rsid w:val="005C6960"/>
    <w:rsid w:val="005C6991"/>
    <w:rsid w:val="005C6AF9"/>
    <w:rsid w:val="005C6B66"/>
    <w:rsid w:val="005C6BC1"/>
    <w:rsid w:val="005C6BD5"/>
    <w:rsid w:val="005C6EA7"/>
    <w:rsid w:val="005C746F"/>
    <w:rsid w:val="005C74FE"/>
    <w:rsid w:val="005C7996"/>
    <w:rsid w:val="005C7A00"/>
    <w:rsid w:val="005C7A71"/>
    <w:rsid w:val="005D0149"/>
    <w:rsid w:val="005D0219"/>
    <w:rsid w:val="005D03D5"/>
    <w:rsid w:val="005D04B8"/>
    <w:rsid w:val="005D0608"/>
    <w:rsid w:val="005D079E"/>
    <w:rsid w:val="005D0AB0"/>
    <w:rsid w:val="005D111C"/>
    <w:rsid w:val="005D15FD"/>
    <w:rsid w:val="005D17A7"/>
    <w:rsid w:val="005D18BD"/>
    <w:rsid w:val="005D1C45"/>
    <w:rsid w:val="005D1DB3"/>
    <w:rsid w:val="005D2165"/>
    <w:rsid w:val="005D22D5"/>
    <w:rsid w:val="005D26C8"/>
    <w:rsid w:val="005D2847"/>
    <w:rsid w:val="005D28B6"/>
    <w:rsid w:val="005D2E62"/>
    <w:rsid w:val="005D2FB2"/>
    <w:rsid w:val="005D2FC1"/>
    <w:rsid w:val="005D3076"/>
    <w:rsid w:val="005D3247"/>
    <w:rsid w:val="005D3565"/>
    <w:rsid w:val="005D360D"/>
    <w:rsid w:val="005D3757"/>
    <w:rsid w:val="005D3842"/>
    <w:rsid w:val="005D3A9B"/>
    <w:rsid w:val="005D3AF2"/>
    <w:rsid w:val="005D3E17"/>
    <w:rsid w:val="005D3EE9"/>
    <w:rsid w:val="005D4363"/>
    <w:rsid w:val="005D4398"/>
    <w:rsid w:val="005D43BF"/>
    <w:rsid w:val="005D4485"/>
    <w:rsid w:val="005D491C"/>
    <w:rsid w:val="005D4B5E"/>
    <w:rsid w:val="005D4C9C"/>
    <w:rsid w:val="005D4EE6"/>
    <w:rsid w:val="005D51BC"/>
    <w:rsid w:val="005D53A8"/>
    <w:rsid w:val="005D589F"/>
    <w:rsid w:val="005D60C9"/>
    <w:rsid w:val="005D6196"/>
    <w:rsid w:val="005D6331"/>
    <w:rsid w:val="005D6572"/>
    <w:rsid w:val="005D6612"/>
    <w:rsid w:val="005D666B"/>
    <w:rsid w:val="005D6712"/>
    <w:rsid w:val="005D6AFC"/>
    <w:rsid w:val="005D6B92"/>
    <w:rsid w:val="005D712D"/>
    <w:rsid w:val="005D71F7"/>
    <w:rsid w:val="005D725A"/>
    <w:rsid w:val="005D7371"/>
    <w:rsid w:val="005D76B8"/>
    <w:rsid w:val="005D76F2"/>
    <w:rsid w:val="005D7CA9"/>
    <w:rsid w:val="005D7DE6"/>
    <w:rsid w:val="005E05C4"/>
    <w:rsid w:val="005E0795"/>
    <w:rsid w:val="005E0AA4"/>
    <w:rsid w:val="005E0B3F"/>
    <w:rsid w:val="005E0E72"/>
    <w:rsid w:val="005E0EC3"/>
    <w:rsid w:val="005E0F25"/>
    <w:rsid w:val="005E11BE"/>
    <w:rsid w:val="005E12AB"/>
    <w:rsid w:val="005E130E"/>
    <w:rsid w:val="005E165C"/>
    <w:rsid w:val="005E170A"/>
    <w:rsid w:val="005E175B"/>
    <w:rsid w:val="005E1C26"/>
    <w:rsid w:val="005E1CCF"/>
    <w:rsid w:val="005E1E40"/>
    <w:rsid w:val="005E2539"/>
    <w:rsid w:val="005E269B"/>
    <w:rsid w:val="005E2732"/>
    <w:rsid w:val="005E27E4"/>
    <w:rsid w:val="005E295B"/>
    <w:rsid w:val="005E2AA6"/>
    <w:rsid w:val="005E2AF3"/>
    <w:rsid w:val="005E2C98"/>
    <w:rsid w:val="005E315F"/>
    <w:rsid w:val="005E31D5"/>
    <w:rsid w:val="005E3253"/>
    <w:rsid w:val="005E3334"/>
    <w:rsid w:val="005E34A5"/>
    <w:rsid w:val="005E390A"/>
    <w:rsid w:val="005E3AEF"/>
    <w:rsid w:val="005E3E2B"/>
    <w:rsid w:val="005E3F25"/>
    <w:rsid w:val="005E3FA6"/>
    <w:rsid w:val="005E4051"/>
    <w:rsid w:val="005E42A2"/>
    <w:rsid w:val="005E4575"/>
    <w:rsid w:val="005E45A3"/>
    <w:rsid w:val="005E48C7"/>
    <w:rsid w:val="005E4C08"/>
    <w:rsid w:val="005E4DF6"/>
    <w:rsid w:val="005E4F2B"/>
    <w:rsid w:val="005E5021"/>
    <w:rsid w:val="005E505C"/>
    <w:rsid w:val="005E5191"/>
    <w:rsid w:val="005E522D"/>
    <w:rsid w:val="005E58DE"/>
    <w:rsid w:val="005E5C09"/>
    <w:rsid w:val="005E62E8"/>
    <w:rsid w:val="005E639A"/>
    <w:rsid w:val="005E6613"/>
    <w:rsid w:val="005E66D2"/>
    <w:rsid w:val="005E6953"/>
    <w:rsid w:val="005E701C"/>
    <w:rsid w:val="005E72F0"/>
    <w:rsid w:val="005E741F"/>
    <w:rsid w:val="005E75CE"/>
    <w:rsid w:val="005E778E"/>
    <w:rsid w:val="005E7B65"/>
    <w:rsid w:val="005E7D14"/>
    <w:rsid w:val="005E7F0A"/>
    <w:rsid w:val="005F008B"/>
    <w:rsid w:val="005F0362"/>
    <w:rsid w:val="005F0442"/>
    <w:rsid w:val="005F04E0"/>
    <w:rsid w:val="005F0586"/>
    <w:rsid w:val="005F0861"/>
    <w:rsid w:val="005F0D07"/>
    <w:rsid w:val="005F0E4E"/>
    <w:rsid w:val="005F1372"/>
    <w:rsid w:val="005F1377"/>
    <w:rsid w:val="005F1689"/>
    <w:rsid w:val="005F1906"/>
    <w:rsid w:val="005F1B4D"/>
    <w:rsid w:val="005F2129"/>
    <w:rsid w:val="005F2198"/>
    <w:rsid w:val="005F2396"/>
    <w:rsid w:val="005F245C"/>
    <w:rsid w:val="005F2596"/>
    <w:rsid w:val="005F2C88"/>
    <w:rsid w:val="005F2F92"/>
    <w:rsid w:val="005F30A0"/>
    <w:rsid w:val="005F329F"/>
    <w:rsid w:val="005F3302"/>
    <w:rsid w:val="005F3727"/>
    <w:rsid w:val="005F3814"/>
    <w:rsid w:val="005F3839"/>
    <w:rsid w:val="005F38C1"/>
    <w:rsid w:val="005F38F0"/>
    <w:rsid w:val="005F3B8C"/>
    <w:rsid w:val="005F3B9F"/>
    <w:rsid w:val="005F3C3A"/>
    <w:rsid w:val="005F3F32"/>
    <w:rsid w:val="005F422B"/>
    <w:rsid w:val="005F4276"/>
    <w:rsid w:val="005F4476"/>
    <w:rsid w:val="005F4499"/>
    <w:rsid w:val="005F4506"/>
    <w:rsid w:val="005F4643"/>
    <w:rsid w:val="005F4823"/>
    <w:rsid w:val="005F486C"/>
    <w:rsid w:val="005F4927"/>
    <w:rsid w:val="005F4A61"/>
    <w:rsid w:val="005F4C57"/>
    <w:rsid w:val="005F4C8D"/>
    <w:rsid w:val="005F508C"/>
    <w:rsid w:val="005F5135"/>
    <w:rsid w:val="005F54AD"/>
    <w:rsid w:val="005F54F1"/>
    <w:rsid w:val="005F58DA"/>
    <w:rsid w:val="005F5947"/>
    <w:rsid w:val="005F5ABB"/>
    <w:rsid w:val="005F5E10"/>
    <w:rsid w:val="005F64EC"/>
    <w:rsid w:val="005F689A"/>
    <w:rsid w:val="005F68E9"/>
    <w:rsid w:val="005F6DA0"/>
    <w:rsid w:val="005F7090"/>
    <w:rsid w:val="005F7287"/>
    <w:rsid w:val="005F77AB"/>
    <w:rsid w:val="005F78F4"/>
    <w:rsid w:val="005F7940"/>
    <w:rsid w:val="005F79AD"/>
    <w:rsid w:val="005F7A64"/>
    <w:rsid w:val="005F7B38"/>
    <w:rsid w:val="005F7C65"/>
    <w:rsid w:val="005F7C6F"/>
    <w:rsid w:val="005F7FD4"/>
    <w:rsid w:val="00600400"/>
    <w:rsid w:val="00600509"/>
    <w:rsid w:val="0060082B"/>
    <w:rsid w:val="00600871"/>
    <w:rsid w:val="006008AE"/>
    <w:rsid w:val="00600D45"/>
    <w:rsid w:val="0060114F"/>
    <w:rsid w:val="006011FA"/>
    <w:rsid w:val="0060146B"/>
    <w:rsid w:val="00601583"/>
    <w:rsid w:val="006015F5"/>
    <w:rsid w:val="006017E6"/>
    <w:rsid w:val="00601B65"/>
    <w:rsid w:val="00601BD4"/>
    <w:rsid w:val="0060206F"/>
    <w:rsid w:val="00602656"/>
    <w:rsid w:val="0060287B"/>
    <w:rsid w:val="00602ED7"/>
    <w:rsid w:val="00603232"/>
    <w:rsid w:val="0060346C"/>
    <w:rsid w:val="00603510"/>
    <w:rsid w:val="006035A7"/>
    <w:rsid w:val="00603601"/>
    <w:rsid w:val="00603619"/>
    <w:rsid w:val="00603AE8"/>
    <w:rsid w:val="00603C7C"/>
    <w:rsid w:val="00603D4B"/>
    <w:rsid w:val="00603E9F"/>
    <w:rsid w:val="00604000"/>
    <w:rsid w:val="0060419A"/>
    <w:rsid w:val="00604258"/>
    <w:rsid w:val="0060435C"/>
    <w:rsid w:val="006047EA"/>
    <w:rsid w:val="00604840"/>
    <w:rsid w:val="006049C2"/>
    <w:rsid w:val="006052EB"/>
    <w:rsid w:val="00605AA9"/>
    <w:rsid w:val="00605E70"/>
    <w:rsid w:val="00606083"/>
    <w:rsid w:val="0060616A"/>
    <w:rsid w:val="006068AE"/>
    <w:rsid w:val="00606C78"/>
    <w:rsid w:val="00606CAD"/>
    <w:rsid w:val="00606E68"/>
    <w:rsid w:val="00607155"/>
    <w:rsid w:val="0060783D"/>
    <w:rsid w:val="00607844"/>
    <w:rsid w:val="00607924"/>
    <w:rsid w:val="00607957"/>
    <w:rsid w:val="00607973"/>
    <w:rsid w:val="00607B0C"/>
    <w:rsid w:val="00607E69"/>
    <w:rsid w:val="00607EF5"/>
    <w:rsid w:val="00607F41"/>
    <w:rsid w:val="006102DF"/>
    <w:rsid w:val="006106A7"/>
    <w:rsid w:val="00610C41"/>
    <w:rsid w:val="00610E74"/>
    <w:rsid w:val="00610E8D"/>
    <w:rsid w:val="0061128F"/>
    <w:rsid w:val="00611298"/>
    <w:rsid w:val="006113EA"/>
    <w:rsid w:val="00611E27"/>
    <w:rsid w:val="00611F34"/>
    <w:rsid w:val="0061205B"/>
    <w:rsid w:val="006122A8"/>
    <w:rsid w:val="006125A3"/>
    <w:rsid w:val="00612EB0"/>
    <w:rsid w:val="006138A4"/>
    <w:rsid w:val="006139CC"/>
    <w:rsid w:val="00613B7E"/>
    <w:rsid w:val="00613C89"/>
    <w:rsid w:val="00613FF0"/>
    <w:rsid w:val="0061495C"/>
    <w:rsid w:val="00614CD1"/>
    <w:rsid w:val="00614FCA"/>
    <w:rsid w:val="00614FCF"/>
    <w:rsid w:val="0061505B"/>
    <w:rsid w:val="00615086"/>
    <w:rsid w:val="00615137"/>
    <w:rsid w:val="00615153"/>
    <w:rsid w:val="006152F0"/>
    <w:rsid w:val="0061559F"/>
    <w:rsid w:val="0061582F"/>
    <w:rsid w:val="00615837"/>
    <w:rsid w:val="00615D24"/>
    <w:rsid w:val="00616038"/>
    <w:rsid w:val="00616155"/>
    <w:rsid w:val="0061623F"/>
    <w:rsid w:val="00616411"/>
    <w:rsid w:val="00616607"/>
    <w:rsid w:val="00616DF5"/>
    <w:rsid w:val="00616E8B"/>
    <w:rsid w:val="00616EC9"/>
    <w:rsid w:val="00616FAD"/>
    <w:rsid w:val="00616FB1"/>
    <w:rsid w:val="006174DA"/>
    <w:rsid w:val="006177AA"/>
    <w:rsid w:val="00617865"/>
    <w:rsid w:val="006178E4"/>
    <w:rsid w:val="00617D97"/>
    <w:rsid w:val="00617E23"/>
    <w:rsid w:val="00617F5E"/>
    <w:rsid w:val="006200D2"/>
    <w:rsid w:val="00620974"/>
    <w:rsid w:val="00620CDE"/>
    <w:rsid w:val="00621A4B"/>
    <w:rsid w:val="00621BAF"/>
    <w:rsid w:val="00621DA7"/>
    <w:rsid w:val="00621E92"/>
    <w:rsid w:val="00621EA7"/>
    <w:rsid w:val="0062202B"/>
    <w:rsid w:val="00622091"/>
    <w:rsid w:val="006220EC"/>
    <w:rsid w:val="0062282E"/>
    <w:rsid w:val="006228EA"/>
    <w:rsid w:val="006229B9"/>
    <w:rsid w:val="00622D0E"/>
    <w:rsid w:val="00622D14"/>
    <w:rsid w:val="00622E86"/>
    <w:rsid w:val="0062300F"/>
    <w:rsid w:val="00623232"/>
    <w:rsid w:val="00623485"/>
    <w:rsid w:val="006235EB"/>
    <w:rsid w:val="006238ED"/>
    <w:rsid w:val="00623957"/>
    <w:rsid w:val="00623FFB"/>
    <w:rsid w:val="00624144"/>
    <w:rsid w:val="006241BD"/>
    <w:rsid w:val="00624473"/>
    <w:rsid w:val="0062471B"/>
    <w:rsid w:val="00624A16"/>
    <w:rsid w:val="0062507B"/>
    <w:rsid w:val="006250A4"/>
    <w:rsid w:val="00625185"/>
    <w:rsid w:val="0062529B"/>
    <w:rsid w:val="00625597"/>
    <w:rsid w:val="006258C7"/>
    <w:rsid w:val="006258FF"/>
    <w:rsid w:val="00625CC8"/>
    <w:rsid w:val="00625DAA"/>
    <w:rsid w:val="00626A7B"/>
    <w:rsid w:val="00626AC2"/>
    <w:rsid w:val="00626E05"/>
    <w:rsid w:val="00626FC7"/>
    <w:rsid w:val="00627059"/>
    <w:rsid w:val="006274AD"/>
    <w:rsid w:val="00627595"/>
    <w:rsid w:val="006276FA"/>
    <w:rsid w:val="00627916"/>
    <w:rsid w:val="006279B4"/>
    <w:rsid w:val="006279BB"/>
    <w:rsid w:val="00627EA0"/>
    <w:rsid w:val="00630102"/>
    <w:rsid w:val="00630416"/>
    <w:rsid w:val="006304FC"/>
    <w:rsid w:val="00630964"/>
    <w:rsid w:val="00630994"/>
    <w:rsid w:val="00630998"/>
    <w:rsid w:val="00630AB5"/>
    <w:rsid w:val="00630CD5"/>
    <w:rsid w:val="00630D89"/>
    <w:rsid w:val="00630EB6"/>
    <w:rsid w:val="00630F89"/>
    <w:rsid w:val="00631138"/>
    <w:rsid w:val="00631568"/>
    <w:rsid w:val="006318A4"/>
    <w:rsid w:val="00631968"/>
    <w:rsid w:val="006319D2"/>
    <w:rsid w:val="00631A3E"/>
    <w:rsid w:val="00631BD3"/>
    <w:rsid w:val="00631F9D"/>
    <w:rsid w:val="006324FF"/>
    <w:rsid w:val="00632551"/>
    <w:rsid w:val="00632708"/>
    <w:rsid w:val="00632770"/>
    <w:rsid w:val="00632799"/>
    <w:rsid w:val="0063286E"/>
    <w:rsid w:val="006328E5"/>
    <w:rsid w:val="006329F8"/>
    <w:rsid w:val="00632DB9"/>
    <w:rsid w:val="00632E17"/>
    <w:rsid w:val="00632F88"/>
    <w:rsid w:val="006332BB"/>
    <w:rsid w:val="00633496"/>
    <w:rsid w:val="006338D3"/>
    <w:rsid w:val="00633929"/>
    <w:rsid w:val="00633A69"/>
    <w:rsid w:val="00633B2A"/>
    <w:rsid w:val="00633B78"/>
    <w:rsid w:val="00633B82"/>
    <w:rsid w:val="00633C33"/>
    <w:rsid w:val="00633F25"/>
    <w:rsid w:val="006340A9"/>
    <w:rsid w:val="006342EE"/>
    <w:rsid w:val="0063432B"/>
    <w:rsid w:val="00634495"/>
    <w:rsid w:val="006345C3"/>
    <w:rsid w:val="00634954"/>
    <w:rsid w:val="00634A07"/>
    <w:rsid w:val="00634D1B"/>
    <w:rsid w:val="006351DE"/>
    <w:rsid w:val="00635948"/>
    <w:rsid w:val="00635C66"/>
    <w:rsid w:val="00635CDD"/>
    <w:rsid w:val="00635DD2"/>
    <w:rsid w:val="00635E83"/>
    <w:rsid w:val="0063608D"/>
    <w:rsid w:val="00636296"/>
    <w:rsid w:val="006362A6"/>
    <w:rsid w:val="006364E8"/>
    <w:rsid w:val="00636B00"/>
    <w:rsid w:val="00636B9F"/>
    <w:rsid w:val="00636D22"/>
    <w:rsid w:val="0063700C"/>
    <w:rsid w:val="00637126"/>
    <w:rsid w:val="00637231"/>
    <w:rsid w:val="0063749D"/>
    <w:rsid w:val="0063753C"/>
    <w:rsid w:val="006375F9"/>
    <w:rsid w:val="0063775A"/>
    <w:rsid w:val="00637C33"/>
    <w:rsid w:val="00637EC8"/>
    <w:rsid w:val="00640273"/>
    <w:rsid w:val="0064045E"/>
    <w:rsid w:val="00640697"/>
    <w:rsid w:val="006406CC"/>
    <w:rsid w:val="00640835"/>
    <w:rsid w:val="00640D9F"/>
    <w:rsid w:val="0064103D"/>
    <w:rsid w:val="00641186"/>
    <w:rsid w:val="0064127E"/>
    <w:rsid w:val="0064162F"/>
    <w:rsid w:val="00641671"/>
    <w:rsid w:val="0064167A"/>
    <w:rsid w:val="006416DB"/>
    <w:rsid w:val="0064182C"/>
    <w:rsid w:val="00641B56"/>
    <w:rsid w:val="00641CD8"/>
    <w:rsid w:val="00641EC7"/>
    <w:rsid w:val="006423C6"/>
    <w:rsid w:val="0064253E"/>
    <w:rsid w:val="006426ED"/>
    <w:rsid w:val="00642778"/>
    <w:rsid w:val="00642843"/>
    <w:rsid w:val="00642BAA"/>
    <w:rsid w:val="00642CDD"/>
    <w:rsid w:val="00642E60"/>
    <w:rsid w:val="00642F1C"/>
    <w:rsid w:val="00642F88"/>
    <w:rsid w:val="00643091"/>
    <w:rsid w:val="00643773"/>
    <w:rsid w:val="0064399B"/>
    <w:rsid w:val="00643A56"/>
    <w:rsid w:val="00643E7F"/>
    <w:rsid w:val="00644154"/>
    <w:rsid w:val="0064457A"/>
    <w:rsid w:val="00644750"/>
    <w:rsid w:val="00644BBC"/>
    <w:rsid w:val="00644BEB"/>
    <w:rsid w:val="00645586"/>
    <w:rsid w:val="00645691"/>
    <w:rsid w:val="006457AB"/>
    <w:rsid w:val="006458AC"/>
    <w:rsid w:val="006459A1"/>
    <w:rsid w:val="00645A7A"/>
    <w:rsid w:val="00645EED"/>
    <w:rsid w:val="006461D5"/>
    <w:rsid w:val="00646676"/>
    <w:rsid w:val="006466FB"/>
    <w:rsid w:val="006467E6"/>
    <w:rsid w:val="00646A66"/>
    <w:rsid w:val="00646BA6"/>
    <w:rsid w:val="00646F1F"/>
    <w:rsid w:val="00646F4D"/>
    <w:rsid w:val="006470E2"/>
    <w:rsid w:val="006472E1"/>
    <w:rsid w:val="00647338"/>
    <w:rsid w:val="00647469"/>
    <w:rsid w:val="006476E0"/>
    <w:rsid w:val="00647969"/>
    <w:rsid w:val="00647C59"/>
    <w:rsid w:val="00647C9E"/>
    <w:rsid w:val="0065034C"/>
    <w:rsid w:val="006503A0"/>
    <w:rsid w:val="006504FF"/>
    <w:rsid w:val="00650ADE"/>
    <w:rsid w:val="00650E37"/>
    <w:rsid w:val="00650E85"/>
    <w:rsid w:val="00650F57"/>
    <w:rsid w:val="0065103E"/>
    <w:rsid w:val="00651154"/>
    <w:rsid w:val="00651207"/>
    <w:rsid w:val="00651319"/>
    <w:rsid w:val="006515A1"/>
    <w:rsid w:val="00651687"/>
    <w:rsid w:val="00651746"/>
    <w:rsid w:val="00651AB7"/>
    <w:rsid w:val="00651F5D"/>
    <w:rsid w:val="006520D2"/>
    <w:rsid w:val="00652205"/>
    <w:rsid w:val="006524E3"/>
    <w:rsid w:val="0065283F"/>
    <w:rsid w:val="00652869"/>
    <w:rsid w:val="006528FD"/>
    <w:rsid w:val="00652A58"/>
    <w:rsid w:val="00652B52"/>
    <w:rsid w:val="00652CDF"/>
    <w:rsid w:val="00652D86"/>
    <w:rsid w:val="00652E19"/>
    <w:rsid w:val="00652F24"/>
    <w:rsid w:val="00652FFF"/>
    <w:rsid w:val="006530DB"/>
    <w:rsid w:val="00653199"/>
    <w:rsid w:val="006531A6"/>
    <w:rsid w:val="00653541"/>
    <w:rsid w:val="0065359B"/>
    <w:rsid w:val="00653A88"/>
    <w:rsid w:val="00653AF1"/>
    <w:rsid w:val="00653C8E"/>
    <w:rsid w:val="00653F38"/>
    <w:rsid w:val="0065401B"/>
    <w:rsid w:val="006542A3"/>
    <w:rsid w:val="006544AD"/>
    <w:rsid w:val="0065472F"/>
    <w:rsid w:val="00654B58"/>
    <w:rsid w:val="00654B5C"/>
    <w:rsid w:val="00654C6C"/>
    <w:rsid w:val="00654EBB"/>
    <w:rsid w:val="006555D2"/>
    <w:rsid w:val="00655843"/>
    <w:rsid w:val="006558A6"/>
    <w:rsid w:val="0065598F"/>
    <w:rsid w:val="00655B2E"/>
    <w:rsid w:val="00655D1E"/>
    <w:rsid w:val="00655E82"/>
    <w:rsid w:val="00655F0E"/>
    <w:rsid w:val="00655FAF"/>
    <w:rsid w:val="00655FF1"/>
    <w:rsid w:val="0065638C"/>
    <w:rsid w:val="00656469"/>
    <w:rsid w:val="0065648F"/>
    <w:rsid w:val="00656BCF"/>
    <w:rsid w:val="00656DB7"/>
    <w:rsid w:val="00656E31"/>
    <w:rsid w:val="006570F0"/>
    <w:rsid w:val="00657248"/>
    <w:rsid w:val="0065728D"/>
    <w:rsid w:val="00657297"/>
    <w:rsid w:val="006574D5"/>
    <w:rsid w:val="006575CB"/>
    <w:rsid w:val="00657718"/>
    <w:rsid w:val="00657B24"/>
    <w:rsid w:val="00657C6C"/>
    <w:rsid w:val="00657E01"/>
    <w:rsid w:val="00657F6C"/>
    <w:rsid w:val="00660128"/>
    <w:rsid w:val="006607D5"/>
    <w:rsid w:val="006608B7"/>
    <w:rsid w:val="00660A29"/>
    <w:rsid w:val="00660AE3"/>
    <w:rsid w:val="00660C3E"/>
    <w:rsid w:val="00660F1B"/>
    <w:rsid w:val="00661018"/>
    <w:rsid w:val="006611B8"/>
    <w:rsid w:val="006613AA"/>
    <w:rsid w:val="00661412"/>
    <w:rsid w:val="00661478"/>
    <w:rsid w:val="00661820"/>
    <w:rsid w:val="0066185B"/>
    <w:rsid w:val="00661CC8"/>
    <w:rsid w:val="00661D3D"/>
    <w:rsid w:val="00661F09"/>
    <w:rsid w:val="00662144"/>
    <w:rsid w:val="0066230A"/>
    <w:rsid w:val="00662486"/>
    <w:rsid w:val="006624E4"/>
    <w:rsid w:val="006625A4"/>
    <w:rsid w:val="006625AC"/>
    <w:rsid w:val="006625C7"/>
    <w:rsid w:val="0066299B"/>
    <w:rsid w:val="00662B01"/>
    <w:rsid w:val="00662B48"/>
    <w:rsid w:val="00662BE7"/>
    <w:rsid w:val="00662C01"/>
    <w:rsid w:val="00662E34"/>
    <w:rsid w:val="00663276"/>
    <w:rsid w:val="006633EC"/>
    <w:rsid w:val="0066349F"/>
    <w:rsid w:val="00663515"/>
    <w:rsid w:val="00663E3C"/>
    <w:rsid w:val="00663E86"/>
    <w:rsid w:val="00663EF2"/>
    <w:rsid w:val="0066416A"/>
    <w:rsid w:val="006644A5"/>
    <w:rsid w:val="00664540"/>
    <w:rsid w:val="006646F9"/>
    <w:rsid w:val="006648B9"/>
    <w:rsid w:val="00664E56"/>
    <w:rsid w:val="00664F64"/>
    <w:rsid w:val="00664F7E"/>
    <w:rsid w:val="00664FF5"/>
    <w:rsid w:val="00665904"/>
    <w:rsid w:val="00665C38"/>
    <w:rsid w:val="00665EA3"/>
    <w:rsid w:val="00665F56"/>
    <w:rsid w:val="00665F94"/>
    <w:rsid w:val="00666086"/>
    <w:rsid w:val="006662ED"/>
    <w:rsid w:val="006663E5"/>
    <w:rsid w:val="0066647F"/>
    <w:rsid w:val="00666553"/>
    <w:rsid w:val="0066657F"/>
    <w:rsid w:val="00666A9C"/>
    <w:rsid w:val="00666DE6"/>
    <w:rsid w:val="00666E78"/>
    <w:rsid w:val="0066729D"/>
    <w:rsid w:val="00667339"/>
    <w:rsid w:val="00667358"/>
    <w:rsid w:val="006673DF"/>
    <w:rsid w:val="00667A83"/>
    <w:rsid w:val="00667AE6"/>
    <w:rsid w:val="00667C08"/>
    <w:rsid w:val="00667C80"/>
    <w:rsid w:val="00667CF9"/>
    <w:rsid w:val="00667F37"/>
    <w:rsid w:val="0067015A"/>
    <w:rsid w:val="0067017C"/>
    <w:rsid w:val="006702BD"/>
    <w:rsid w:val="00670541"/>
    <w:rsid w:val="0067059F"/>
    <w:rsid w:val="0067090B"/>
    <w:rsid w:val="00670999"/>
    <w:rsid w:val="00670A1E"/>
    <w:rsid w:val="00670DDA"/>
    <w:rsid w:val="00670DED"/>
    <w:rsid w:val="00670FC7"/>
    <w:rsid w:val="006712A7"/>
    <w:rsid w:val="006712D8"/>
    <w:rsid w:val="00671E11"/>
    <w:rsid w:val="00672010"/>
    <w:rsid w:val="0067206B"/>
    <w:rsid w:val="0067215B"/>
    <w:rsid w:val="006721B5"/>
    <w:rsid w:val="0067258D"/>
    <w:rsid w:val="006725A3"/>
    <w:rsid w:val="006726A6"/>
    <w:rsid w:val="00672BB3"/>
    <w:rsid w:val="00672BDB"/>
    <w:rsid w:val="00672E6E"/>
    <w:rsid w:val="00672F6C"/>
    <w:rsid w:val="006732B7"/>
    <w:rsid w:val="0067341D"/>
    <w:rsid w:val="006734F6"/>
    <w:rsid w:val="0067373B"/>
    <w:rsid w:val="0067382F"/>
    <w:rsid w:val="006738A7"/>
    <w:rsid w:val="00673E18"/>
    <w:rsid w:val="006743DD"/>
    <w:rsid w:val="00674695"/>
    <w:rsid w:val="00674B2D"/>
    <w:rsid w:val="00674C18"/>
    <w:rsid w:val="0067549A"/>
    <w:rsid w:val="006757F2"/>
    <w:rsid w:val="006757FB"/>
    <w:rsid w:val="00675884"/>
    <w:rsid w:val="006758CA"/>
    <w:rsid w:val="00675AA1"/>
    <w:rsid w:val="00675BA3"/>
    <w:rsid w:val="00675C9B"/>
    <w:rsid w:val="00675D5A"/>
    <w:rsid w:val="006761F8"/>
    <w:rsid w:val="00676244"/>
    <w:rsid w:val="006763E4"/>
    <w:rsid w:val="006764A2"/>
    <w:rsid w:val="0067653C"/>
    <w:rsid w:val="00676991"/>
    <w:rsid w:val="00676C89"/>
    <w:rsid w:val="00676E25"/>
    <w:rsid w:val="00676F96"/>
    <w:rsid w:val="00676F9E"/>
    <w:rsid w:val="00676FAE"/>
    <w:rsid w:val="00677013"/>
    <w:rsid w:val="006770F9"/>
    <w:rsid w:val="00677474"/>
    <w:rsid w:val="00677925"/>
    <w:rsid w:val="00677AED"/>
    <w:rsid w:val="006803ED"/>
    <w:rsid w:val="0068048F"/>
    <w:rsid w:val="006804BC"/>
    <w:rsid w:val="00680831"/>
    <w:rsid w:val="006809E9"/>
    <w:rsid w:val="00680BE2"/>
    <w:rsid w:val="00680C67"/>
    <w:rsid w:val="00680EB1"/>
    <w:rsid w:val="00680F41"/>
    <w:rsid w:val="00680F57"/>
    <w:rsid w:val="006810F3"/>
    <w:rsid w:val="00681130"/>
    <w:rsid w:val="0068119E"/>
    <w:rsid w:val="006818A4"/>
    <w:rsid w:val="006819DF"/>
    <w:rsid w:val="00681E48"/>
    <w:rsid w:val="00681F0D"/>
    <w:rsid w:val="00681F30"/>
    <w:rsid w:val="00682594"/>
    <w:rsid w:val="006827C5"/>
    <w:rsid w:val="00682AF2"/>
    <w:rsid w:val="00682AF4"/>
    <w:rsid w:val="00682B32"/>
    <w:rsid w:val="00682BD0"/>
    <w:rsid w:val="00682D35"/>
    <w:rsid w:val="00682D4E"/>
    <w:rsid w:val="00682E0F"/>
    <w:rsid w:val="00682F8F"/>
    <w:rsid w:val="00683117"/>
    <w:rsid w:val="0068318F"/>
    <w:rsid w:val="00683395"/>
    <w:rsid w:val="006833A7"/>
    <w:rsid w:val="00683996"/>
    <w:rsid w:val="00683A82"/>
    <w:rsid w:val="00683D9E"/>
    <w:rsid w:val="0068418F"/>
    <w:rsid w:val="006842F7"/>
    <w:rsid w:val="006846E2"/>
    <w:rsid w:val="00684715"/>
    <w:rsid w:val="00684AA7"/>
    <w:rsid w:val="00684AB8"/>
    <w:rsid w:val="00684CA7"/>
    <w:rsid w:val="006850AB"/>
    <w:rsid w:val="006853D4"/>
    <w:rsid w:val="006853ED"/>
    <w:rsid w:val="00685468"/>
    <w:rsid w:val="006855F4"/>
    <w:rsid w:val="006857B7"/>
    <w:rsid w:val="00685C37"/>
    <w:rsid w:val="00685D59"/>
    <w:rsid w:val="00685E08"/>
    <w:rsid w:val="00685EA1"/>
    <w:rsid w:val="00685F47"/>
    <w:rsid w:val="00685F8C"/>
    <w:rsid w:val="00685F9A"/>
    <w:rsid w:val="006861FD"/>
    <w:rsid w:val="00686303"/>
    <w:rsid w:val="00686374"/>
    <w:rsid w:val="00686400"/>
    <w:rsid w:val="00686408"/>
    <w:rsid w:val="0068647B"/>
    <w:rsid w:val="0068655E"/>
    <w:rsid w:val="006866CE"/>
    <w:rsid w:val="00686BE4"/>
    <w:rsid w:val="00686EB5"/>
    <w:rsid w:val="0068714A"/>
    <w:rsid w:val="006871A5"/>
    <w:rsid w:val="00687270"/>
    <w:rsid w:val="00687371"/>
    <w:rsid w:val="006873F4"/>
    <w:rsid w:val="006875D5"/>
    <w:rsid w:val="00687605"/>
    <w:rsid w:val="0068783A"/>
    <w:rsid w:val="00687B60"/>
    <w:rsid w:val="00687EBF"/>
    <w:rsid w:val="006903D8"/>
    <w:rsid w:val="006904D9"/>
    <w:rsid w:val="006907DB"/>
    <w:rsid w:val="006907E6"/>
    <w:rsid w:val="00690825"/>
    <w:rsid w:val="00690C7E"/>
    <w:rsid w:val="00690E94"/>
    <w:rsid w:val="00690EF6"/>
    <w:rsid w:val="00690F6B"/>
    <w:rsid w:val="00691103"/>
    <w:rsid w:val="0069123E"/>
    <w:rsid w:val="00691690"/>
    <w:rsid w:val="006916B7"/>
    <w:rsid w:val="00691E2A"/>
    <w:rsid w:val="00692000"/>
    <w:rsid w:val="00692270"/>
    <w:rsid w:val="00692466"/>
    <w:rsid w:val="00692B6C"/>
    <w:rsid w:val="00692E09"/>
    <w:rsid w:val="00692F7C"/>
    <w:rsid w:val="00693336"/>
    <w:rsid w:val="00693542"/>
    <w:rsid w:val="006936CE"/>
    <w:rsid w:val="00693B92"/>
    <w:rsid w:val="00693F5A"/>
    <w:rsid w:val="00694270"/>
    <w:rsid w:val="00694303"/>
    <w:rsid w:val="0069466A"/>
    <w:rsid w:val="006947E2"/>
    <w:rsid w:val="00694888"/>
    <w:rsid w:val="006948E4"/>
    <w:rsid w:val="00694928"/>
    <w:rsid w:val="00694C3E"/>
    <w:rsid w:val="00694D7C"/>
    <w:rsid w:val="0069553F"/>
    <w:rsid w:val="006956A0"/>
    <w:rsid w:val="006959A2"/>
    <w:rsid w:val="00695E39"/>
    <w:rsid w:val="00695F8B"/>
    <w:rsid w:val="006961EE"/>
    <w:rsid w:val="00696209"/>
    <w:rsid w:val="006965E7"/>
    <w:rsid w:val="00696715"/>
    <w:rsid w:val="00696E21"/>
    <w:rsid w:val="00696EC0"/>
    <w:rsid w:val="0069738F"/>
    <w:rsid w:val="006973F6"/>
    <w:rsid w:val="00697554"/>
    <w:rsid w:val="006975A7"/>
    <w:rsid w:val="00697634"/>
    <w:rsid w:val="0069775B"/>
    <w:rsid w:val="0069778E"/>
    <w:rsid w:val="00697CFE"/>
    <w:rsid w:val="006A0820"/>
    <w:rsid w:val="006A0A15"/>
    <w:rsid w:val="006A0B40"/>
    <w:rsid w:val="006A0DF4"/>
    <w:rsid w:val="006A0E7D"/>
    <w:rsid w:val="006A0EF5"/>
    <w:rsid w:val="006A0FAA"/>
    <w:rsid w:val="006A0FF3"/>
    <w:rsid w:val="006A1566"/>
    <w:rsid w:val="006A174A"/>
    <w:rsid w:val="006A1A90"/>
    <w:rsid w:val="006A1AB8"/>
    <w:rsid w:val="006A1C05"/>
    <w:rsid w:val="006A1DA7"/>
    <w:rsid w:val="006A1EFC"/>
    <w:rsid w:val="006A216A"/>
    <w:rsid w:val="006A218F"/>
    <w:rsid w:val="006A2356"/>
    <w:rsid w:val="006A236B"/>
    <w:rsid w:val="006A270A"/>
    <w:rsid w:val="006A2E14"/>
    <w:rsid w:val="006A2F1E"/>
    <w:rsid w:val="006A2FDE"/>
    <w:rsid w:val="006A2FE9"/>
    <w:rsid w:val="006A30C0"/>
    <w:rsid w:val="006A3108"/>
    <w:rsid w:val="006A3248"/>
    <w:rsid w:val="006A32B1"/>
    <w:rsid w:val="006A3441"/>
    <w:rsid w:val="006A359F"/>
    <w:rsid w:val="006A3688"/>
    <w:rsid w:val="006A3E30"/>
    <w:rsid w:val="006A3F7B"/>
    <w:rsid w:val="006A3F9E"/>
    <w:rsid w:val="006A41AA"/>
    <w:rsid w:val="006A441B"/>
    <w:rsid w:val="006A458B"/>
    <w:rsid w:val="006A47C8"/>
    <w:rsid w:val="006A4C03"/>
    <w:rsid w:val="006A4C07"/>
    <w:rsid w:val="006A4DBB"/>
    <w:rsid w:val="006A4E28"/>
    <w:rsid w:val="006A4FDB"/>
    <w:rsid w:val="006A50A5"/>
    <w:rsid w:val="006A51BA"/>
    <w:rsid w:val="006A59CB"/>
    <w:rsid w:val="006A5D26"/>
    <w:rsid w:val="006A5E1B"/>
    <w:rsid w:val="006A6DD4"/>
    <w:rsid w:val="006A7274"/>
    <w:rsid w:val="006A7278"/>
    <w:rsid w:val="006A728F"/>
    <w:rsid w:val="006A7293"/>
    <w:rsid w:val="006A72E3"/>
    <w:rsid w:val="006A772A"/>
    <w:rsid w:val="006A798E"/>
    <w:rsid w:val="006A7AB5"/>
    <w:rsid w:val="006A7B64"/>
    <w:rsid w:val="006A7DEC"/>
    <w:rsid w:val="006A7FFB"/>
    <w:rsid w:val="006B00FD"/>
    <w:rsid w:val="006B01BF"/>
    <w:rsid w:val="006B04E4"/>
    <w:rsid w:val="006B05A2"/>
    <w:rsid w:val="006B0A88"/>
    <w:rsid w:val="006B0AC8"/>
    <w:rsid w:val="006B0D58"/>
    <w:rsid w:val="006B0FD3"/>
    <w:rsid w:val="006B149F"/>
    <w:rsid w:val="006B1583"/>
    <w:rsid w:val="006B1653"/>
    <w:rsid w:val="006B1BC0"/>
    <w:rsid w:val="006B1C19"/>
    <w:rsid w:val="006B2238"/>
    <w:rsid w:val="006B26C6"/>
    <w:rsid w:val="006B27DF"/>
    <w:rsid w:val="006B2801"/>
    <w:rsid w:val="006B2BE2"/>
    <w:rsid w:val="006B2C4C"/>
    <w:rsid w:val="006B30F9"/>
    <w:rsid w:val="006B3459"/>
    <w:rsid w:val="006B3742"/>
    <w:rsid w:val="006B3C70"/>
    <w:rsid w:val="006B3FED"/>
    <w:rsid w:val="006B435E"/>
    <w:rsid w:val="006B437A"/>
    <w:rsid w:val="006B456F"/>
    <w:rsid w:val="006B45F4"/>
    <w:rsid w:val="006B4DBE"/>
    <w:rsid w:val="006B51FB"/>
    <w:rsid w:val="006B54F5"/>
    <w:rsid w:val="006B5792"/>
    <w:rsid w:val="006B5858"/>
    <w:rsid w:val="006B593C"/>
    <w:rsid w:val="006B5AF8"/>
    <w:rsid w:val="006B625F"/>
    <w:rsid w:val="006B6263"/>
    <w:rsid w:val="006B63A7"/>
    <w:rsid w:val="006B6411"/>
    <w:rsid w:val="006B650B"/>
    <w:rsid w:val="006B6689"/>
    <w:rsid w:val="006B6977"/>
    <w:rsid w:val="006B7037"/>
    <w:rsid w:val="006B7339"/>
    <w:rsid w:val="006B775F"/>
    <w:rsid w:val="006B7AC1"/>
    <w:rsid w:val="006B7AD4"/>
    <w:rsid w:val="006B7CE8"/>
    <w:rsid w:val="006B7F0C"/>
    <w:rsid w:val="006C00F1"/>
    <w:rsid w:val="006C01CB"/>
    <w:rsid w:val="006C0378"/>
    <w:rsid w:val="006C03FB"/>
    <w:rsid w:val="006C0636"/>
    <w:rsid w:val="006C06FC"/>
    <w:rsid w:val="006C0738"/>
    <w:rsid w:val="006C0793"/>
    <w:rsid w:val="006C07A0"/>
    <w:rsid w:val="006C088C"/>
    <w:rsid w:val="006C0922"/>
    <w:rsid w:val="006C0925"/>
    <w:rsid w:val="006C096F"/>
    <w:rsid w:val="006C0C52"/>
    <w:rsid w:val="006C0D5B"/>
    <w:rsid w:val="006C0DF6"/>
    <w:rsid w:val="006C0E09"/>
    <w:rsid w:val="006C0EA6"/>
    <w:rsid w:val="006C119E"/>
    <w:rsid w:val="006C1224"/>
    <w:rsid w:val="006C1300"/>
    <w:rsid w:val="006C151F"/>
    <w:rsid w:val="006C15B5"/>
    <w:rsid w:val="006C1760"/>
    <w:rsid w:val="006C17A9"/>
    <w:rsid w:val="006C17F5"/>
    <w:rsid w:val="006C1885"/>
    <w:rsid w:val="006C1888"/>
    <w:rsid w:val="006C193A"/>
    <w:rsid w:val="006C1B1F"/>
    <w:rsid w:val="006C1B61"/>
    <w:rsid w:val="006C1BE6"/>
    <w:rsid w:val="006C1BE9"/>
    <w:rsid w:val="006C1C6D"/>
    <w:rsid w:val="006C1D3E"/>
    <w:rsid w:val="006C1D49"/>
    <w:rsid w:val="006C1F0B"/>
    <w:rsid w:val="006C2052"/>
    <w:rsid w:val="006C20A6"/>
    <w:rsid w:val="006C21EA"/>
    <w:rsid w:val="006C2418"/>
    <w:rsid w:val="006C278B"/>
    <w:rsid w:val="006C2A38"/>
    <w:rsid w:val="006C2AA7"/>
    <w:rsid w:val="006C2BF7"/>
    <w:rsid w:val="006C2FF9"/>
    <w:rsid w:val="006C31AF"/>
    <w:rsid w:val="006C340E"/>
    <w:rsid w:val="006C3770"/>
    <w:rsid w:val="006C392A"/>
    <w:rsid w:val="006C3A4A"/>
    <w:rsid w:val="006C3B2D"/>
    <w:rsid w:val="006C3E05"/>
    <w:rsid w:val="006C3FC9"/>
    <w:rsid w:val="006C4106"/>
    <w:rsid w:val="006C4278"/>
    <w:rsid w:val="006C46A4"/>
    <w:rsid w:val="006C4D75"/>
    <w:rsid w:val="006C515B"/>
    <w:rsid w:val="006C51F8"/>
    <w:rsid w:val="006C53EF"/>
    <w:rsid w:val="006C569C"/>
    <w:rsid w:val="006C57DE"/>
    <w:rsid w:val="006C5F89"/>
    <w:rsid w:val="006C61B2"/>
    <w:rsid w:val="006C6252"/>
    <w:rsid w:val="006C62FE"/>
    <w:rsid w:val="006C69D6"/>
    <w:rsid w:val="006C6B07"/>
    <w:rsid w:val="006C6ECE"/>
    <w:rsid w:val="006C7027"/>
    <w:rsid w:val="006C734A"/>
    <w:rsid w:val="006C7853"/>
    <w:rsid w:val="006C7A97"/>
    <w:rsid w:val="006C7AF1"/>
    <w:rsid w:val="006C7C97"/>
    <w:rsid w:val="006C7D48"/>
    <w:rsid w:val="006C7D75"/>
    <w:rsid w:val="006D0255"/>
    <w:rsid w:val="006D0379"/>
    <w:rsid w:val="006D03E4"/>
    <w:rsid w:val="006D0555"/>
    <w:rsid w:val="006D0592"/>
    <w:rsid w:val="006D07A4"/>
    <w:rsid w:val="006D0826"/>
    <w:rsid w:val="006D0A3A"/>
    <w:rsid w:val="006D101C"/>
    <w:rsid w:val="006D107E"/>
    <w:rsid w:val="006D108F"/>
    <w:rsid w:val="006D118F"/>
    <w:rsid w:val="006D13DE"/>
    <w:rsid w:val="006D159A"/>
    <w:rsid w:val="006D178F"/>
    <w:rsid w:val="006D185B"/>
    <w:rsid w:val="006D1EC3"/>
    <w:rsid w:val="006D20DB"/>
    <w:rsid w:val="006D21A3"/>
    <w:rsid w:val="006D2722"/>
    <w:rsid w:val="006D2CF9"/>
    <w:rsid w:val="006D2DFD"/>
    <w:rsid w:val="006D2E5D"/>
    <w:rsid w:val="006D31BC"/>
    <w:rsid w:val="006D33B4"/>
    <w:rsid w:val="006D36B8"/>
    <w:rsid w:val="006D36D1"/>
    <w:rsid w:val="006D3C38"/>
    <w:rsid w:val="006D3D00"/>
    <w:rsid w:val="006D3FD3"/>
    <w:rsid w:val="006D42A3"/>
    <w:rsid w:val="006D4534"/>
    <w:rsid w:val="006D4697"/>
    <w:rsid w:val="006D47E8"/>
    <w:rsid w:val="006D4CF4"/>
    <w:rsid w:val="006D5090"/>
    <w:rsid w:val="006D50A0"/>
    <w:rsid w:val="006D5116"/>
    <w:rsid w:val="006D5434"/>
    <w:rsid w:val="006D5BBF"/>
    <w:rsid w:val="006D5C6D"/>
    <w:rsid w:val="006D62B7"/>
    <w:rsid w:val="006D62E3"/>
    <w:rsid w:val="006D63B9"/>
    <w:rsid w:val="006D6485"/>
    <w:rsid w:val="006D6D10"/>
    <w:rsid w:val="006D6D9A"/>
    <w:rsid w:val="006D718D"/>
    <w:rsid w:val="006D7196"/>
    <w:rsid w:val="006D72E7"/>
    <w:rsid w:val="006D7779"/>
    <w:rsid w:val="006D778D"/>
    <w:rsid w:val="006D79AF"/>
    <w:rsid w:val="006D7B90"/>
    <w:rsid w:val="006D7DB3"/>
    <w:rsid w:val="006D7FFD"/>
    <w:rsid w:val="006E0127"/>
    <w:rsid w:val="006E015D"/>
    <w:rsid w:val="006E039E"/>
    <w:rsid w:val="006E0B07"/>
    <w:rsid w:val="006E0B13"/>
    <w:rsid w:val="006E0BDC"/>
    <w:rsid w:val="006E0E2C"/>
    <w:rsid w:val="006E0F7B"/>
    <w:rsid w:val="006E1163"/>
    <w:rsid w:val="006E11D5"/>
    <w:rsid w:val="006E1206"/>
    <w:rsid w:val="006E12F2"/>
    <w:rsid w:val="006E13D1"/>
    <w:rsid w:val="006E140C"/>
    <w:rsid w:val="006E1416"/>
    <w:rsid w:val="006E180C"/>
    <w:rsid w:val="006E22A7"/>
    <w:rsid w:val="006E247A"/>
    <w:rsid w:val="006E2743"/>
    <w:rsid w:val="006E2B68"/>
    <w:rsid w:val="006E2CB8"/>
    <w:rsid w:val="006E32CD"/>
    <w:rsid w:val="006E36E0"/>
    <w:rsid w:val="006E3AF6"/>
    <w:rsid w:val="006E3D74"/>
    <w:rsid w:val="006E421D"/>
    <w:rsid w:val="006E4628"/>
    <w:rsid w:val="006E4841"/>
    <w:rsid w:val="006E49DE"/>
    <w:rsid w:val="006E4A05"/>
    <w:rsid w:val="006E4A52"/>
    <w:rsid w:val="006E4B5B"/>
    <w:rsid w:val="006E4EB1"/>
    <w:rsid w:val="006E507D"/>
    <w:rsid w:val="006E50C2"/>
    <w:rsid w:val="006E52A1"/>
    <w:rsid w:val="006E54FC"/>
    <w:rsid w:val="006E5648"/>
    <w:rsid w:val="006E5A3B"/>
    <w:rsid w:val="006E5AAD"/>
    <w:rsid w:val="006E5AB3"/>
    <w:rsid w:val="006E5AED"/>
    <w:rsid w:val="006E647B"/>
    <w:rsid w:val="006E65D0"/>
    <w:rsid w:val="006E6693"/>
    <w:rsid w:val="006E671C"/>
    <w:rsid w:val="006E6A0C"/>
    <w:rsid w:val="006E6A71"/>
    <w:rsid w:val="006E6AB2"/>
    <w:rsid w:val="006E6BA3"/>
    <w:rsid w:val="006E6EFD"/>
    <w:rsid w:val="006E6F13"/>
    <w:rsid w:val="006E6FFE"/>
    <w:rsid w:val="006E72E1"/>
    <w:rsid w:val="006E7502"/>
    <w:rsid w:val="006E77B4"/>
    <w:rsid w:val="006E7F56"/>
    <w:rsid w:val="006F0214"/>
    <w:rsid w:val="006F038E"/>
    <w:rsid w:val="006F0426"/>
    <w:rsid w:val="006F076B"/>
    <w:rsid w:val="006F08B1"/>
    <w:rsid w:val="006F097F"/>
    <w:rsid w:val="006F0B1F"/>
    <w:rsid w:val="006F0C40"/>
    <w:rsid w:val="006F123E"/>
    <w:rsid w:val="006F12B5"/>
    <w:rsid w:val="006F1554"/>
    <w:rsid w:val="006F1C61"/>
    <w:rsid w:val="006F1CDF"/>
    <w:rsid w:val="006F225C"/>
    <w:rsid w:val="006F27C2"/>
    <w:rsid w:val="006F2B5A"/>
    <w:rsid w:val="006F2CAC"/>
    <w:rsid w:val="006F2CDC"/>
    <w:rsid w:val="006F2D22"/>
    <w:rsid w:val="006F2E04"/>
    <w:rsid w:val="006F2EF1"/>
    <w:rsid w:val="006F310D"/>
    <w:rsid w:val="006F31D7"/>
    <w:rsid w:val="006F3589"/>
    <w:rsid w:val="006F35F8"/>
    <w:rsid w:val="006F3621"/>
    <w:rsid w:val="006F364C"/>
    <w:rsid w:val="006F3752"/>
    <w:rsid w:val="006F3ADC"/>
    <w:rsid w:val="006F3BD9"/>
    <w:rsid w:val="006F3D5B"/>
    <w:rsid w:val="006F4257"/>
    <w:rsid w:val="006F4327"/>
    <w:rsid w:val="006F48B1"/>
    <w:rsid w:val="006F4BF7"/>
    <w:rsid w:val="006F4C5D"/>
    <w:rsid w:val="006F52AF"/>
    <w:rsid w:val="006F56CD"/>
    <w:rsid w:val="006F56DB"/>
    <w:rsid w:val="006F5874"/>
    <w:rsid w:val="006F5B1D"/>
    <w:rsid w:val="006F5BFB"/>
    <w:rsid w:val="006F5D41"/>
    <w:rsid w:val="006F5F0B"/>
    <w:rsid w:val="006F601D"/>
    <w:rsid w:val="006F63D1"/>
    <w:rsid w:val="006F64A4"/>
    <w:rsid w:val="006F6513"/>
    <w:rsid w:val="006F670F"/>
    <w:rsid w:val="006F6D43"/>
    <w:rsid w:val="006F7003"/>
    <w:rsid w:val="006F77D9"/>
    <w:rsid w:val="006F7935"/>
    <w:rsid w:val="006F7ADB"/>
    <w:rsid w:val="006F7D8F"/>
    <w:rsid w:val="00700028"/>
    <w:rsid w:val="007000E3"/>
    <w:rsid w:val="00700297"/>
    <w:rsid w:val="007003C4"/>
    <w:rsid w:val="007004E7"/>
    <w:rsid w:val="007004EE"/>
    <w:rsid w:val="00700503"/>
    <w:rsid w:val="007005AC"/>
    <w:rsid w:val="00700A96"/>
    <w:rsid w:val="00700CF4"/>
    <w:rsid w:val="00701116"/>
    <w:rsid w:val="0070115A"/>
    <w:rsid w:val="007012DE"/>
    <w:rsid w:val="007013CA"/>
    <w:rsid w:val="007013E1"/>
    <w:rsid w:val="007016E0"/>
    <w:rsid w:val="007017B4"/>
    <w:rsid w:val="00701CED"/>
    <w:rsid w:val="00701D5F"/>
    <w:rsid w:val="0070234D"/>
    <w:rsid w:val="00702387"/>
    <w:rsid w:val="007027A1"/>
    <w:rsid w:val="00702B49"/>
    <w:rsid w:val="00702C36"/>
    <w:rsid w:val="007030B4"/>
    <w:rsid w:val="0070320C"/>
    <w:rsid w:val="0070326E"/>
    <w:rsid w:val="00703293"/>
    <w:rsid w:val="007034CE"/>
    <w:rsid w:val="00703547"/>
    <w:rsid w:val="00703807"/>
    <w:rsid w:val="0070396B"/>
    <w:rsid w:val="00703A4A"/>
    <w:rsid w:val="00703C0A"/>
    <w:rsid w:val="007041A2"/>
    <w:rsid w:val="00704416"/>
    <w:rsid w:val="0070444E"/>
    <w:rsid w:val="00704527"/>
    <w:rsid w:val="007046FF"/>
    <w:rsid w:val="00704E59"/>
    <w:rsid w:val="00704F53"/>
    <w:rsid w:val="0070500D"/>
    <w:rsid w:val="007057AB"/>
    <w:rsid w:val="007058A3"/>
    <w:rsid w:val="00705BD5"/>
    <w:rsid w:val="00705D03"/>
    <w:rsid w:val="00705DBB"/>
    <w:rsid w:val="00705EB3"/>
    <w:rsid w:val="00705F36"/>
    <w:rsid w:val="0070635B"/>
    <w:rsid w:val="007064CF"/>
    <w:rsid w:val="00706973"/>
    <w:rsid w:val="00706B7C"/>
    <w:rsid w:val="007074EC"/>
    <w:rsid w:val="00707503"/>
    <w:rsid w:val="0070772A"/>
    <w:rsid w:val="007077F5"/>
    <w:rsid w:val="007078E3"/>
    <w:rsid w:val="00707A0A"/>
    <w:rsid w:val="00707A17"/>
    <w:rsid w:val="00707A3A"/>
    <w:rsid w:val="00707C76"/>
    <w:rsid w:val="00707D6F"/>
    <w:rsid w:val="00707F36"/>
    <w:rsid w:val="00707FA0"/>
    <w:rsid w:val="00710527"/>
    <w:rsid w:val="00710BCC"/>
    <w:rsid w:val="00710E21"/>
    <w:rsid w:val="00710F3A"/>
    <w:rsid w:val="00711260"/>
    <w:rsid w:val="007113BD"/>
    <w:rsid w:val="0071160E"/>
    <w:rsid w:val="0071185E"/>
    <w:rsid w:val="00711B48"/>
    <w:rsid w:val="00711B77"/>
    <w:rsid w:val="00711DDA"/>
    <w:rsid w:val="00711E13"/>
    <w:rsid w:val="007120BA"/>
    <w:rsid w:val="0071234D"/>
    <w:rsid w:val="00712720"/>
    <w:rsid w:val="00712765"/>
    <w:rsid w:val="007127AA"/>
    <w:rsid w:val="0071295E"/>
    <w:rsid w:val="00712CAA"/>
    <w:rsid w:val="00712DE5"/>
    <w:rsid w:val="00712EDA"/>
    <w:rsid w:val="00713543"/>
    <w:rsid w:val="0071388D"/>
    <w:rsid w:val="007140B0"/>
    <w:rsid w:val="00714124"/>
    <w:rsid w:val="007143D5"/>
    <w:rsid w:val="00714554"/>
    <w:rsid w:val="007145E7"/>
    <w:rsid w:val="007149FB"/>
    <w:rsid w:val="00714C43"/>
    <w:rsid w:val="007151A8"/>
    <w:rsid w:val="007152C6"/>
    <w:rsid w:val="007157EC"/>
    <w:rsid w:val="007159BB"/>
    <w:rsid w:val="00715B3C"/>
    <w:rsid w:val="00715B85"/>
    <w:rsid w:val="00715E35"/>
    <w:rsid w:val="00716184"/>
    <w:rsid w:val="0071621B"/>
    <w:rsid w:val="007162D8"/>
    <w:rsid w:val="00716380"/>
    <w:rsid w:val="00716494"/>
    <w:rsid w:val="00716539"/>
    <w:rsid w:val="007165BB"/>
    <w:rsid w:val="007166FF"/>
    <w:rsid w:val="00716AA3"/>
    <w:rsid w:val="00716C8C"/>
    <w:rsid w:val="0071705B"/>
    <w:rsid w:val="0071720E"/>
    <w:rsid w:val="00717336"/>
    <w:rsid w:val="007174D1"/>
    <w:rsid w:val="00717728"/>
    <w:rsid w:val="00717A27"/>
    <w:rsid w:val="00717BB5"/>
    <w:rsid w:val="00717C5C"/>
    <w:rsid w:val="0072019D"/>
    <w:rsid w:val="00720963"/>
    <w:rsid w:val="00720965"/>
    <w:rsid w:val="0072102E"/>
    <w:rsid w:val="0072112C"/>
    <w:rsid w:val="007212ED"/>
    <w:rsid w:val="00721383"/>
    <w:rsid w:val="0072140A"/>
    <w:rsid w:val="00721613"/>
    <w:rsid w:val="0072164B"/>
    <w:rsid w:val="0072187B"/>
    <w:rsid w:val="007219FF"/>
    <w:rsid w:val="00721A0D"/>
    <w:rsid w:val="00721E81"/>
    <w:rsid w:val="00721F8D"/>
    <w:rsid w:val="0072209C"/>
    <w:rsid w:val="0072256E"/>
    <w:rsid w:val="0072260C"/>
    <w:rsid w:val="00722736"/>
    <w:rsid w:val="00722775"/>
    <w:rsid w:val="007227DA"/>
    <w:rsid w:val="00722D9F"/>
    <w:rsid w:val="0072313E"/>
    <w:rsid w:val="00723426"/>
    <w:rsid w:val="00723436"/>
    <w:rsid w:val="00723794"/>
    <w:rsid w:val="00723BCD"/>
    <w:rsid w:val="00723BD3"/>
    <w:rsid w:val="00723C0E"/>
    <w:rsid w:val="00723C15"/>
    <w:rsid w:val="00723C75"/>
    <w:rsid w:val="00723CFA"/>
    <w:rsid w:val="00723E5A"/>
    <w:rsid w:val="007241A4"/>
    <w:rsid w:val="00724244"/>
    <w:rsid w:val="00724458"/>
    <w:rsid w:val="00724617"/>
    <w:rsid w:val="007248A9"/>
    <w:rsid w:val="007249DE"/>
    <w:rsid w:val="00724B19"/>
    <w:rsid w:val="00724D17"/>
    <w:rsid w:val="007251CC"/>
    <w:rsid w:val="0072534D"/>
    <w:rsid w:val="0072548B"/>
    <w:rsid w:val="00725497"/>
    <w:rsid w:val="00725709"/>
    <w:rsid w:val="00725A82"/>
    <w:rsid w:val="00725DE2"/>
    <w:rsid w:val="00725E2A"/>
    <w:rsid w:val="00725F8C"/>
    <w:rsid w:val="007261EC"/>
    <w:rsid w:val="007262BB"/>
    <w:rsid w:val="00726317"/>
    <w:rsid w:val="0072676B"/>
    <w:rsid w:val="007267CF"/>
    <w:rsid w:val="00726925"/>
    <w:rsid w:val="00726962"/>
    <w:rsid w:val="0072699C"/>
    <w:rsid w:val="00726C51"/>
    <w:rsid w:val="00726D12"/>
    <w:rsid w:val="00726F8A"/>
    <w:rsid w:val="0072700A"/>
    <w:rsid w:val="007272DB"/>
    <w:rsid w:val="00727A13"/>
    <w:rsid w:val="00727C01"/>
    <w:rsid w:val="00727C90"/>
    <w:rsid w:val="00727F52"/>
    <w:rsid w:val="007301CA"/>
    <w:rsid w:val="007308B4"/>
    <w:rsid w:val="007309AF"/>
    <w:rsid w:val="00730AE0"/>
    <w:rsid w:val="00730DA6"/>
    <w:rsid w:val="007316A2"/>
    <w:rsid w:val="007316DD"/>
    <w:rsid w:val="00731885"/>
    <w:rsid w:val="00731DCD"/>
    <w:rsid w:val="00731E05"/>
    <w:rsid w:val="00731E54"/>
    <w:rsid w:val="00732141"/>
    <w:rsid w:val="007322B0"/>
    <w:rsid w:val="00732720"/>
    <w:rsid w:val="00732B63"/>
    <w:rsid w:val="00733362"/>
    <w:rsid w:val="007334CA"/>
    <w:rsid w:val="007336E8"/>
    <w:rsid w:val="00733706"/>
    <w:rsid w:val="00733856"/>
    <w:rsid w:val="00733980"/>
    <w:rsid w:val="00733A29"/>
    <w:rsid w:val="00733CDA"/>
    <w:rsid w:val="00733F03"/>
    <w:rsid w:val="00733F65"/>
    <w:rsid w:val="007346DB"/>
    <w:rsid w:val="00734850"/>
    <w:rsid w:val="00734862"/>
    <w:rsid w:val="00734B79"/>
    <w:rsid w:val="00734C19"/>
    <w:rsid w:val="00734D3C"/>
    <w:rsid w:val="00734F1A"/>
    <w:rsid w:val="00734F41"/>
    <w:rsid w:val="00735081"/>
    <w:rsid w:val="00735139"/>
    <w:rsid w:val="00735166"/>
    <w:rsid w:val="007352F2"/>
    <w:rsid w:val="00735451"/>
    <w:rsid w:val="00735506"/>
    <w:rsid w:val="007355A4"/>
    <w:rsid w:val="00735692"/>
    <w:rsid w:val="00735870"/>
    <w:rsid w:val="0073599E"/>
    <w:rsid w:val="00735B63"/>
    <w:rsid w:val="00736068"/>
    <w:rsid w:val="0073616A"/>
    <w:rsid w:val="0073638E"/>
    <w:rsid w:val="00736418"/>
    <w:rsid w:val="0073647C"/>
    <w:rsid w:val="00736666"/>
    <w:rsid w:val="0073682D"/>
    <w:rsid w:val="0073689F"/>
    <w:rsid w:val="007369EB"/>
    <w:rsid w:val="00736C35"/>
    <w:rsid w:val="00736D47"/>
    <w:rsid w:val="00737362"/>
    <w:rsid w:val="00737463"/>
    <w:rsid w:val="007375A2"/>
    <w:rsid w:val="007377E8"/>
    <w:rsid w:val="00737A3D"/>
    <w:rsid w:val="00740330"/>
    <w:rsid w:val="00740394"/>
    <w:rsid w:val="007405B2"/>
    <w:rsid w:val="0074067F"/>
    <w:rsid w:val="00740AF5"/>
    <w:rsid w:val="00740BFC"/>
    <w:rsid w:val="00740FE5"/>
    <w:rsid w:val="00741672"/>
    <w:rsid w:val="00741716"/>
    <w:rsid w:val="00741A85"/>
    <w:rsid w:val="00741B7C"/>
    <w:rsid w:val="00741D3E"/>
    <w:rsid w:val="00741F20"/>
    <w:rsid w:val="00742066"/>
    <w:rsid w:val="007421DC"/>
    <w:rsid w:val="00742814"/>
    <w:rsid w:val="0074295B"/>
    <w:rsid w:val="00742C56"/>
    <w:rsid w:val="00742ED4"/>
    <w:rsid w:val="007432B1"/>
    <w:rsid w:val="00743916"/>
    <w:rsid w:val="00743AE2"/>
    <w:rsid w:val="00743AFC"/>
    <w:rsid w:val="00743E50"/>
    <w:rsid w:val="00743E74"/>
    <w:rsid w:val="007440D0"/>
    <w:rsid w:val="007446CB"/>
    <w:rsid w:val="0074475C"/>
    <w:rsid w:val="00744D66"/>
    <w:rsid w:val="00744D99"/>
    <w:rsid w:val="00744F22"/>
    <w:rsid w:val="00744F31"/>
    <w:rsid w:val="00744FF5"/>
    <w:rsid w:val="0074555A"/>
    <w:rsid w:val="0074561F"/>
    <w:rsid w:val="0074586F"/>
    <w:rsid w:val="00745B93"/>
    <w:rsid w:val="00745C15"/>
    <w:rsid w:val="00745D85"/>
    <w:rsid w:val="00745E82"/>
    <w:rsid w:val="00745F93"/>
    <w:rsid w:val="00745FA5"/>
    <w:rsid w:val="0074601B"/>
    <w:rsid w:val="007461B1"/>
    <w:rsid w:val="00746380"/>
    <w:rsid w:val="007465BC"/>
    <w:rsid w:val="0074681D"/>
    <w:rsid w:val="0074683C"/>
    <w:rsid w:val="0074691A"/>
    <w:rsid w:val="00746CB9"/>
    <w:rsid w:val="00746CE0"/>
    <w:rsid w:val="00746EB1"/>
    <w:rsid w:val="00746EC3"/>
    <w:rsid w:val="0074712A"/>
    <w:rsid w:val="00747490"/>
    <w:rsid w:val="007474E8"/>
    <w:rsid w:val="00747654"/>
    <w:rsid w:val="007478C3"/>
    <w:rsid w:val="007478DE"/>
    <w:rsid w:val="00747AF2"/>
    <w:rsid w:val="00747BFA"/>
    <w:rsid w:val="00747C5C"/>
    <w:rsid w:val="0075020E"/>
    <w:rsid w:val="00750339"/>
    <w:rsid w:val="007503F6"/>
    <w:rsid w:val="007509C3"/>
    <w:rsid w:val="00750AD1"/>
    <w:rsid w:val="00750C68"/>
    <w:rsid w:val="00751166"/>
    <w:rsid w:val="007515AB"/>
    <w:rsid w:val="00751636"/>
    <w:rsid w:val="0075175D"/>
    <w:rsid w:val="007518B6"/>
    <w:rsid w:val="00751B23"/>
    <w:rsid w:val="0075200C"/>
    <w:rsid w:val="00752042"/>
    <w:rsid w:val="007520E6"/>
    <w:rsid w:val="007521B6"/>
    <w:rsid w:val="00752279"/>
    <w:rsid w:val="00752671"/>
    <w:rsid w:val="007526D7"/>
    <w:rsid w:val="00752736"/>
    <w:rsid w:val="00752A90"/>
    <w:rsid w:val="00752D3B"/>
    <w:rsid w:val="00752EB0"/>
    <w:rsid w:val="00752F4E"/>
    <w:rsid w:val="00752F84"/>
    <w:rsid w:val="0075300C"/>
    <w:rsid w:val="0075348F"/>
    <w:rsid w:val="0075358C"/>
    <w:rsid w:val="00753902"/>
    <w:rsid w:val="00754157"/>
    <w:rsid w:val="0075453D"/>
    <w:rsid w:val="007548CB"/>
    <w:rsid w:val="00754B64"/>
    <w:rsid w:val="00754B7E"/>
    <w:rsid w:val="00754C7C"/>
    <w:rsid w:val="00754FC4"/>
    <w:rsid w:val="007551E0"/>
    <w:rsid w:val="00755513"/>
    <w:rsid w:val="00755526"/>
    <w:rsid w:val="00756043"/>
    <w:rsid w:val="0075608C"/>
    <w:rsid w:val="00756480"/>
    <w:rsid w:val="007564E4"/>
    <w:rsid w:val="00756547"/>
    <w:rsid w:val="00756832"/>
    <w:rsid w:val="0075687E"/>
    <w:rsid w:val="00756880"/>
    <w:rsid w:val="007569E5"/>
    <w:rsid w:val="00756AB8"/>
    <w:rsid w:val="00756BA4"/>
    <w:rsid w:val="00756C84"/>
    <w:rsid w:val="00756DB8"/>
    <w:rsid w:val="00757255"/>
    <w:rsid w:val="00757319"/>
    <w:rsid w:val="007573D6"/>
    <w:rsid w:val="00757551"/>
    <w:rsid w:val="007577E5"/>
    <w:rsid w:val="007579BB"/>
    <w:rsid w:val="00760050"/>
    <w:rsid w:val="0076006D"/>
    <w:rsid w:val="007601AE"/>
    <w:rsid w:val="00760302"/>
    <w:rsid w:val="007603C9"/>
    <w:rsid w:val="00760B5C"/>
    <w:rsid w:val="00760CB1"/>
    <w:rsid w:val="00761092"/>
    <w:rsid w:val="00761124"/>
    <w:rsid w:val="007611E1"/>
    <w:rsid w:val="007613F5"/>
    <w:rsid w:val="00761C9E"/>
    <w:rsid w:val="007620D3"/>
    <w:rsid w:val="007621B6"/>
    <w:rsid w:val="007623DF"/>
    <w:rsid w:val="00762C1A"/>
    <w:rsid w:val="00762CEA"/>
    <w:rsid w:val="00762E54"/>
    <w:rsid w:val="00763256"/>
    <w:rsid w:val="007633C9"/>
    <w:rsid w:val="007634B1"/>
    <w:rsid w:val="0076360B"/>
    <w:rsid w:val="00763B3C"/>
    <w:rsid w:val="00763C09"/>
    <w:rsid w:val="00763D61"/>
    <w:rsid w:val="00763E94"/>
    <w:rsid w:val="00763EAD"/>
    <w:rsid w:val="00763EF1"/>
    <w:rsid w:val="007642A3"/>
    <w:rsid w:val="00764588"/>
    <w:rsid w:val="00764771"/>
    <w:rsid w:val="00764A88"/>
    <w:rsid w:val="00765261"/>
    <w:rsid w:val="00765C0C"/>
    <w:rsid w:val="00765CB0"/>
    <w:rsid w:val="00765D24"/>
    <w:rsid w:val="00765FB8"/>
    <w:rsid w:val="007660EC"/>
    <w:rsid w:val="00766156"/>
    <w:rsid w:val="0076619D"/>
    <w:rsid w:val="007662E2"/>
    <w:rsid w:val="007663F7"/>
    <w:rsid w:val="007664E0"/>
    <w:rsid w:val="007664EA"/>
    <w:rsid w:val="0076662D"/>
    <w:rsid w:val="00766753"/>
    <w:rsid w:val="0076694B"/>
    <w:rsid w:val="007669C2"/>
    <w:rsid w:val="00766A8C"/>
    <w:rsid w:val="00766BA3"/>
    <w:rsid w:val="00766D03"/>
    <w:rsid w:val="00766DE8"/>
    <w:rsid w:val="00766FB8"/>
    <w:rsid w:val="00767208"/>
    <w:rsid w:val="0076779E"/>
    <w:rsid w:val="0076783D"/>
    <w:rsid w:val="00767AED"/>
    <w:rsid w:val="00767C1F"/>
    <w:rsid w:val="00770078"/>
    <w:rsid w:val="0077010C"/>
    <w:rsid w:val="00770154"/>
    <w:rsid w:val="007701FE"/>
    <w:rsid w:val="00770437"/>
    <w:rsid w:val="00770871"/>
    <w:rsid w:val="00770C80"/>
    <w:rsid w:val="00770FCD"/>
    <w:rsid w:val="007710E9"/>
    <w:rsid w:val="007711A8"/>
    <w:rsid w:val="00771422"/>
    <w:rsid w:val="007718F8"/>
    <w:rsid w:val="00771A89"/>
    <w:rsid w:val="00771C72"/>
    <w:rsid w:val="00771E23"/>
    <w:rsid w:val="00771F86"/>
    <w:rsid w:val="0077237F"/>
    <w:rsid w:val="0077242C"/>
    <w:rsid w:val="0077288A"/>
    <w:rsid w:val="00772A48"/>
    <w:rsid w:val="00773175"/>
    <w:rsid w:val="0077329F"/>
    <w:rsid w:val="0077344B"/>
    <w:rsid w:val="00773654"/>
    <w:rsid w:val="007739FC"/>
    <w:rsid w:val="00773E03"/>
    <w:rsid w:val="00773F2A"/>
    <w:rsid w:val="00774046"/>
    <w:rsid w:val="007742CD"/>
    <w:rsid w:val="0077447B"/>
    <w:rsid w:val="00774644"/>
    <w:rsid w:val="007746CD"/>
    <w:rsid w:val="00774C2C"/>
    <w:rsid w:val="00774C7C"/>
    <w:rsid w:val="00774D56"/>
    <w:rsid w:val="00774E91"/>
    <w:rsid w:val="00775056"/>
    <w:rsid w:val="00775404"/>
    <w:rsid w:val="0077548E"/>
    <w:rsid w:val="0077561B"/>
    <w:rsid w:val="0077564B"/>
    <w:rsid w:val="00775717"/>
    <w:rsid w:val="007757FC"/>
    <w:rsid w:val="0077597C"/>
    <w:rsid w:val="00775FC1"/>
    <w:rsid w:val="00776626"/>
    <w:rsid w:val="00776B21"/>
    <w:rsid w:val="00776BB2"/>
    <w:rsid w:val="00776DD6"/>
    <w:rsid w:val="0077706A"/>
    <w:rsid w:val="00777867"/>
    <w:rsid w:val="00777B09"/>
    <w:rsid w:val="00777B54"/>
    <w:rsid w:val="00777EBD"/>
    <w:rsid w:val="00777FE3"/>
    <w:rsid w:val="00780027"/>
    <w:rsid w:val="007800C1"/>
    <w:rsid w:val="007800E3"/>
    <w:rsid w:val="0078020A"/>
    <w:rsid w:val="007802BE"/>
    <w:rsid w:val="007805A8"/>
    <w:rsid w:val="00780946"/>
    <w:rsid w:val="00781026"/>
    <w:rsid w:val="00781048"/>
    <w:rsid w:val="007812D6"/>
    <w:rsid w:val="0078196D"/>
    <w:rsid w:val="00781A8C"/>
    <w:rsid w:val="007822B0"/>
    <w:rsid w:val="00782318"/>
    <w:rsid w:val="00782390"/>
    <w:rsid w:val="007827D2"/>
    <w:rsid w:val="007828F4"/>
    <w:rsid w:val="007829CD"/>
    <w:rsid w:val="00782F37"/>
    <w:rsid w:val="00783048"/>
    <w:rsid w:val="007830BB"/>
    <w:rsid w:val="00783174"/>
    <w:rsid w:val="0078323A"/>
    <w:rsid w:val="0078323C"/>
    <w:rsid w:val="007833CB"/>
    <w:rsid w:val="0078344B"/>
    <w:rsid w:val="0078349C"/>
    <w:rsid w:val="0078369B"/>
    <w:rsid w:val="007837DF"/>
    <w:rsid w:val="00783B37"/>
    <w:rsid w:val="00783BCB"/>
    <w:rsid w:val="00783C08"/>
    <w:rsid w:val="00783CA5"/>
    <w:rsid w:val="00783ECC"/>
    <w:rsid w:val="007840D2"/>
    <w:rsid w:val="0078426D"/>
    <w:rsid w:val="0078430A"/>
    <w:rsid w:val="007843A6"/>
    <w:rsid w:val="0078457B"/>
    <w:rsid w:val="00784809"/>
    <w:rsid w:val="00784976"/>
    <w:rsid w:val="00784AA8"/>
    <w:rsid w:val="00784B6E"/>
    <w:rsid w:val="007852B1"/>
    <w:rsid w:val="00785341"/>
    <w:rsid w:val="007853F0"/>
    <w:rsid w:val="00785A03"/>
    <w:rsid w:val="00785E73"/>
    <w:rsid w:val="00786432"/>
    <w:rsid w:val="007865C0"/>
    <w:rsid w:val="007865DE"/>
    <w:rsid w:val="00786BF5"/>
    <w:rsid w:val="00786C23"/>
    <w:rsid w:val="00787051"/>
    <w:rsid w:val="007870BB"/>
    <w:rsid w:val="0078723A"/>
    <w:rsid w:val="00787299"/>
    <w:rsid w:val="00787305"/>
    <w:rsid w:val="007873CB"/>
    <w:rsid w:val="0078784D"/>
    <w:rsid w:val="00787D6F"/>
    <w:rsid w:val="00787DCF"/>
    <w:rsid w:val="007900CD"/>
    <w:rsid w:val="0079013F"/>
    <w:rsid w:val="00790196"/>
    <w:rsid w:val="0079053E"/>
    <w:rsid w:val="007906A8"/>
    <w:rsid w:val="007906C3"/>
    <w:rsid w:val="007908A6"/>
    <w:rsid w:val="007909CE"/>
    <w:rsid w:val="007909D7"/>
    <w:rsid w:val="007909E4"/>
    <w:rsid w:val="00790B70"/>
    <w:rsid w:val="00790BE2"/>
    <w:rsid w:val="00790ECB"/>
    <w:rsid w:val="0079105C"/>
    <w:rsid w:val="0079129A"/>
    <w:rsid w:val="00791316"/>
    <w:rsid w:val="0079149B"/>
    <w:rsid w:val="007914BB"/>
    <w:rsid w:val="00791731"/>
    <w:rsid w:val="007917B8"/>
    <w:rsid w:val="007917EB"/>
    <w:rsid w:val="007918D7"/>
    <w:rsid w:val="00791AC1"/>
    <w:rsid w:val="00791B76"/>
    <w:rsid w:val="00791D7A"/>
    <w:rsid w:val="00791E48"/>
    <w:rsid w:val="00791F64"/>
    <w:rsid w:val="0079235A"/>
    <w:rsid w:val="007925CC"/>
    <w:rsid w:val="00792652"/>
    <w:rsid w:val="0079298F"/>
    <w:rsid w:val="007929D9"/>
    <w:rsid w:val="00792B72"/>
    <w:rsid w:val="00792CF3"/>
    <w:rsid w:val="00792E1A"/>
    <w:rsid w:val="00793039"/>
    <w:rsid w:val="0079319E"/>
    <w:rsid w:val="0079325C"/>
    <w:rsid w:val="007934B3"/>
    <w:rsid w:val="00793774"/>
    <w:rsid w:val="0079377D"/>
    <w:rsid w:val="007938D6"/>
    <w:rsid w:val="00793E48"/>
    <w:rsid w:val="00793F56"/>
    <w:rsid w:val="00794145"/>
    <w:rsid w:val="007946E6"/>
    <w:rsid w:val="0079479B"/>
    <w:rsid w:val="007947AF"/>
    <w:rsid w:val="00795051"/>
    <w:rsid w:val="00795136"/>
    <w:rsid w:val="007951C4"/>
    <w:rsid w:val="007954FD"/>
    <w:rsid w:val="0079566B"/>
    <w:rsid w:val="007956CA"/>
    <w:rsid w:val="00795DA8"/>
    <w:rsid w:val="00795DE5"/>
    <w:rsid w:val="00795E16"/>
    <w:rsid w:val="00796029"/>
    <w:rsid w:val="0079602D"/>
    <w:rsid w:val="0079626D"/>
    <w:rsid w:val="00796511"/>
    <w:rsid w:val="0079653C"/>
    <w:rsid w:val="0079687F"/>
    <w:rsid w:val="00796995"/>
    <w:rsid w:val="00796A30"/>
    <w:rsid w:val="00796A32"/>
    <w:rsid w:val="0079707B"/>
    <w:rsid w:val="0079721F"/>
    <w:rsid w:val="007974C7"/>
    <w:rsid w:val="00797687"/>
    <w:rsid w:val="007976B6"/>
    <w:rsid w:val="00797A41"/>
    <w:rsid w:val="00797A6F"/>
    <w:rsid w:val="00797EFA"/>
    <w:rsid w:val="007A004C"/>
    <w:rsid w:val="007A046F"/>
    <w:rsid w:val="007A057A"/>
    <w:rsid w:val="007A059A"/>
    <w:rsid w:val="007A0A96"/>
    <w:rsid w:val="007A0BCB"/>
    <w:rsid w:val="007A0C63"/>
    <w:rsid w:val="007A0C77"/>
    <w:rsid w:val="007A0C86"/>
    <w:rsid w:val="007A0F65"/>
    <w:rsid w:val="007A0F6B"/>
    <w:rsid w:val="007A0FF3"/>
    <w:rsid w:val="007A1075"/>
    <w:rsid w:val="007A151B"/>
    <w:rsid w:val="007A156A"/>
    <w:rsid w:val="007A1A8F"/>
    <w:rsid w:val="007A1C37"/>
    <w:rsid w:val="007A1D5B"/>
    <w:rsid w:val="007A1FAB"/>
    <w:rsid w:val="007A2333"/>
    <w:rsid w:val="007A2625"/>
    <w:rsid w:val="007A2812"/>
    <w:rsid w:val="007A2D9D"/>
    <w:rsid w:val="007A2E87"/>
    <w:rsid w:val="007A3290"/>
    <w:rsid w:val="007A3416"/>
    <w:rsid w:val="007A342A"/>
    <w:rsid w:val="007A34B0"/>
    <w:rsid w:val="007A3502"/>
    <w:rsid w:val="007A3629"/>
    <w:rsid w:val="007A3693"/>
    <w:rsid w:val="007A394A"/>
    <w:rsid w:val="007A3BD6"/>
    <w:rsid w:val="007A3D3B"/>
    <w:rsid w:val="007A3D5A"/>
    <w:rsid w:val="007A3D90"/>
    <w:rsid w:val="007A4249"/>
    <w:rsid w:val="007A457B"/>
    <w:rsid w:val="007A48C6"/>
    <w:rsid w:val="007A48CE"/>
    <w:rsid w:val="007A4A84"/>
    <w:rsid w:val="007A4B34"/>
    <w:rsid w:val="007A4B91"/>
    <w:rsid w:val="007A4F03"/>
    <w:rsid w:val="007A4F22"/>
    <w:rsid w:val="007A537D"/>
    <w:rsid w:val="007A559B"/>
    <w:rsid w:val="007A59B4"/>
    <w:rsid w:val="007A5A28"/>
    <w:rsid w:val="007A5CF1"/>
    <w:rsid w:val="007A5ED3"/>
    <w:rsid w:val="007A6139"/>
    <w:rsid w:val="007A6400"/>
    <w:rsid w:val="007A66CF"/>
    <w:rsid w:val="007A674B"/>
    <w:rsid w:val="007A6A73"/>
    <w:rsid w:val="007A6B07"/>
    <w:rsid w:val="007A6EE1"/>
    <w:rsid w:val="007A6EE6"/>
    <w:rsid w:val="007A703B"/>
    <w:rsid w:val="007A72CF"/>
    <w:rsid w:val="007A73CA"/>
    <w:rsid w:val="007A76BA"/>
    <w:rsid w:val="007A77F5"/>
    <w:rsid w:val="007A79C5"/>
    <w:rsid w:val="007A7BEA"/>
    <w:rsid w:val="007A7C00"/>
    <w:rsid w:val="007A7CDC"/>
    <w:rsid w:val="007A7E02"/>
    <w:rsid w:val="007A7FF2"/>
    <w:rsid w:val="007B0088"/>
    <w:rsid w:val="007B01BF"/>
    <w:rsid w:val="007B038B"/>
    <w:rsid w:val="007B0523"/>
    <w:rsid w:val="007B05DB"/>
    <w:rsid w:val="007B06B8"/>
    <w:rsid w:val="007B06E8"/>
    <w:rsid w:val="007B0745"/>
    <w:rsid w:val="007B0DAC"/>
    <w:rsid w:val="007B0FAA"/>
    <w:rsid w:val="007B1120"/>
    <w:rsid w:val="007B11D7"/>
    <w:rsid w:val="007B1256"/>
    <w:rsid w:val="007B1461"/>
    <w:rsid w:val="007B165E"/>
    <w:rsid w:val="007B16A4"/>
    <w:rsid w:val="007B176B"/>
    <w:rsid w:val="007B17E4"/>
    <w:rsid w:val="007B1AD2"/>
    <w:rsid w:val="007B1B32"/>
    <w:rsid w:val="007B1CF7"/>
    <w:rsid w:val="007B1DF0"/>
    <w:rsid w:val="007B1EA9"/>
    <w:rsid w:val="007B1EFB"/>
    <w:rsid w:val="007B21B4"/>
    <w:rsid w:val="007B21BA"/>
    <w:rsid w:val="007B223D"/>
    <w:rsid w:val="007B228B"/>
    <w:rsid w:val="007B2431"/>
    <w:rsid w:val="007B245E"/>
    <w:rsid w:val="007B24A5"/>
    <w:rsid w:val="007B26D7"/>
    <w:rsid w:val="007B27BB"/>
    <w:rsid w:val="007B2862"/>
    <w:rsid w:val="007B2B55"/>
    <w:rsid w:val="007B2B65"/>
    <w:rsid w:val="007B2BC2"/>
    <w:rsid w:val="007B2BDB"/>
    <w:rsid w:val="007B2E33"/>
    <w:rsid w:val="007B2FB0"/>
    <w:rsid w:val="007B32C6"/>
    <w:rsid w:val="007B332E"/>
    <w:rsid w:val="007B3676"/>
    <w:rsid w:val="007B37BC"/>
    <w:rsid w:val="007B3863"/>
    <w:rsid w:val="007B3E38"/>
    <w:rsid w:val="007B3E68"/>
    <w:rsid w:val="007B420D"/>
    <w:rsid w:val="007B424F"/>
    <w:rsid w:val="007B42DC"/>
    <w:rsid w:val="007B4850"/>
    <w:rsid w:val="007B48FA"/>
    <w:rsid w:val="007B4961"/>
    <w:rsid w:val="007B498B"/>
    <w:rsid w:val="007B4A5E"/>
    <w:rsid w:val="007B4D02"/>
    <w:rsid w:val="007B4DD3"/>
    <w:rsid w:val="007B4DD7"/>
    <w:rsid w:val="007B4EC5"/>
    <w:rsid w:val="007B545D"/>
    <w:rsid w:val="007B5594"/>
    <w:rsid w:val="007B56CF"/>
    <w:rsid w:val="007B57FB"/>
    <w:rsid w:val="007B5AD8"/>
    <w:rsid w:val="007B5C36"/>
    <w:rsid w:val="007B5C5C"/>
    <w:rsid w:val="007B5C9E"/>
    <w:rsid w:val="007B64F8"/>
    <w:rsid w:val="007B6834"/>
    <w:rsid w:val="007B69AA"/>
    <w:rsid w:val="007B7052"/>
    <w:rsid w:val="007B720B"/>
    <w:rsid w:val="007B72D2"/>
    <w:rsid w:val="007B73C8"/>
    <w:rsid w:val="007B7496"/>
    <w:rsid w:val="007B76BD"/>
    <w:rsid w:val="007B77EA"/>
    <w:rsid w:val="007B7834"/>
    <w:rsid w:val="007B7CA5"/>
    <w:rsid w:val="007B7FB8"/>
    <w:rsid w:val="007C01D1"/>
    <w:rsid w:val="007C0462"/>
    <w:rsid w:val="007C06F9"/>
    <w:rsid w:val="007C07AB"/>
    <w:rsid w:val="007C0809"/>
    <w:rsid w:val="007C0B23"/>
    <w:rsid w:val="007C0B7D"/>
    <w:rsid w:val="007C0BCA"/>
    <w:rsid w:val="007C0C9C"/>
    <w:rsid w:val="007C0D6E"/>
    <w:rsid w:val="007C0EFD"/>
    <w:rsid w:val="007C15D1"/>
    <w:rsid w:val="007C1C40"/>
    <w:rsid w:val="007C1D10"/>
    <w:rsid w:val="007C1EFE"/>
    <w:rsid w:val="007C21F3"/>
    <w:rsid w:val="007C2352"/>
    <w:rsid w:val="007C2525"/>
    <w:rsid w:val="007C2739"/>
    <w:rsid w:val="007C2784"/>
    <w:rsid w:val="007C289D"/>
    <w:rsid w:val="007C2964"/>
    <w:rsid w:val="007C2ED0"/>
    <w:rsid w:val="007C2F4A"/>
    <w:rsid w:val="007C3040"/>
    <w:rsid w:val="007C30DC"/>
    <w:rsid w:val="007C33F4"/>
    <w:rsid w:val="007C34A2"/>
    <w:rsid w:val="007C3706"/>
    <w:rsid w:val="007C383F"/>
    <w:rsid w:val="007C3FA2"/>
    <w:rsid w:val="007C4A66"/>
    <w:rsid w:val="007C4A7C"/>
    <w:rsid w:val="007C4CE6"/>
    <w:rsid w:val="007C4D02"/>
    <w:rsid w:val="007C4DBA"/>
    <w:rsid w:val="007C502A"/>
    <w:rsid w:val="007C52BF"/>
    <w:rsid w:val="007C5553"/>
    <w:rsid w:val="007C5651"/>
    <w:rsid w:val="007C57CE"/>
    <w:rsid w:val="007C5B92"/>
    <w:rsid w:val="007C5DDF"/>
    <w:rsid w:val="007C6344"/>
    <w:rsid w:val="007C635F"/>
    <w:rsid w:val="007C63B9"/>
    <w:rsid w:val="007C6622"/>
    <w:rsid w:val="007C68AD"/>
    <w:rsid w:val="007C6B64"/>
    <w:rsid w:val="007C6C27"/>
    <w:rsid w:val="007C6CC4"/>
    <w:rsid w:val="007C72FD"/>
    <w:rsid w:val="007C76E5"/>
    <w:rsid w:val="007C79FE"/>
    <w:rsid w:val="007C7D97"/>
    <w:rsid w:val="007C7DF2"/>
    <w:rsid w:val="007D0395"/>
    <w:rsid w:val="007D046B"/>
    <w:rsid w:val="007D052C"/>
    <w:rsid w:val="007D05E2"/>
    <w:rsid w:val="007D06CB"/>
    <w:rsid w:val="007D07CA"/>
    <w:rsid w:val="007D0AF2"/>
    <w:rsid w:val="007D0B23"/>
    <w:rsid w:val="007D0C44"/>
    <w:rsid w:val="007D0FD5"/>
    <w:rsid w:val="007D0FDF"/>
    <w:rsid w:val="007D10ED"/>
    <w:rsid w:val="007D14B0"/>
    <w:rsid w:val="007D1681"/>
    <w:rsid w:val="007D16A2"/>
    <w:rsid w:val="007D16F7"/>
    <w:rsid w:val="007D19E8"/>
    <w:rsid w:val="007D1A59"/>
    <w:rsid w:val="007D1C82"/>
    <w:rsid w:val="007D1D41"/>
    <w:rsid w:val="007D1D67"/>
    <w:rsid w:val="007D1F3B"/>
    <w:rsid w:val="007D204D"/>
    <w:rsid w:val="007D2622"/>
    <w:rsid w:val="007D2667"/>
    <w:rsid w:val="007D2754"/>
    <w:rsid w:val="007D28EE"/>
    <w:rsid w:val="007D29FB"/>
    <w:rsid w:val="007D2A9A"/>
    <w:rsid w:val="007D2BBD"/>
    <w:rsid w:val="007D2C22"/>
    <w:rsid w:val="007D2DD0"/>
    <w:rsid w:val="007D2EC2"/>
    <w:rsid w:val="007D31EA"/>
    <w:rsid w:val="007D352E"/>
    <w:rsid w:val="007D380A"/>
    <w:rsid w:val="007D38E5"/>
    <w:rsid w:val="007D3A48"/>
    <w:rsid w:val="007D3AE2"/>
    <w:rsid w:val="007D3BD3"/>
    <w:rsid w:val="007D3CC9"/>
    <w:rsid w:val="007D3EF7"/>
    <w:rsid w:val="007D3F41"/>
    <w:rsid w:val="007D4115"/>
    <w:rsid w:val="007D42A6"/>
    <w:rsid w:val="007D4357"/>
    <w:rsid w:val="007D440B"/>
    <w:rsid w:val="007D4699"/>
    <w:rsid w:val="007D47DD"/>
    <w:rsid w:val="007D486A"/>
    <w:rsid w:val="007D4B5C"/>
    <w:rsid w:val="007D4D00"/>
    <w:rsid w:val="007D4E52"/>
    <w:rsid w:val="007D4F43"/>
    <w:rsid w:val="007D5493"/>
    <w:rsid w:val="007D5527"/>
    <w:rsid w:val="007D576E"/>
    <w:rsid w:val="007D58E7"/>
    <w:rsid w:val="007D5D29"/>
    <w:rsid w:val="007D62C5"/>
    <w:rsid w:val="007D62E1"/>
    <w:rsid w:val="007D667A"/>
    <w:rsid w:val="007D6745"/>
    <w:rsid w:val="007D6B59"/>
    <w:rsid w:val="007D6C56"/>
    <w:rsid w:val="007D6E2E"/>
    <w:rsid w:val="007D6E30"/>
    <w:rsid w:val="007D6E8D"/>
    <w:rsid w:val="007D6ECE"/>
    <w:rsid w:val="007D7345"/>
    <w:rsid w:val="007D7428"/>
    <w:rsid w:val="007D74DA"/>
    <w:rsid w:val="007D7651"/>
    <w:rsid w:val="007D76B6"/>
    <w:rsid w:val="007D774E"/>
    <w:rsid w:val="007D79D9"/>
    <w:rsid w:val="007D7A91"/>
    <w:rsid w:val="007D7E32"/>
    <w:rsid w:val="007D7F0B"/>
    <w:rsid w:val="007E0047"/>
    <w:rsid w:val="007E08FC"/>
    <w:rsid w:val="007E099F"/>
    <w:rsid w:val="007E14E4"/>
    <w:rsid w:val="007E1881"/>
    <w:rsid w:val="007E19FB"/>
    <w:rsid w:val="007E1CAA"/>
    <w:rsid w:val="007E1D23"/>
    <w:rsid w:val="007E1D6D"/>
    <w:rsid w:val="007E23A8"/>
    <w:rsid w:val="007E23B6"/>
    <w:rsid w:val="007E24A9"/>
    <w:rsid w:val="007E27C4"/>
    <w:rsid w:val="007E2930"/>
    <w:rsid w:val="007E2AB2"/>
    <w:rsid w:val="007E2F8B"/>
    <w:rsid w:val="007E31A6"/>
    <w:rsid w:val="007E3495"/>
    <w:rsid w:val="007E3704"/>
    <w:rsid w:val="007E3AB3"/>
    <w:rsid w:val="007E3C98"/>
    <w:rsid w:val="007E40FB"/>
    <w:rsid w:val="007E41FF"/>
    <w:rsid w:val="007E4209"/>
    <w:rsid w:val="007E4397"/>
    <w:rsid w:val="007E465A"/>
    <w:rsid w:val="007E4699"/>
    <w:rsid w:val="007E4E12"/>
    <w:rsid w:val="007E4F2C"/>
    <w:rsid w:val="007E508E"/>
    <w:rsid w:val="007E54CB"/>
    <w:rsid w:val="007E5525"/>
    <w:rsid w:val="007E5BB1"/>
    <w:rsid w:val="007E5D70"/>
    <w:rsid w:val="007E5DCE"/>
    <w:rsid w:val="007E5F75"/>
    <w:rsid w:val="007E6000"/>
    <w:rsid w:val="007E6370"/>
    <w:rsid w:val="007E654A"/>
    <w:rsid w:val="007E656F"/>
    <w:rsid w:val="007E6654"/>
    <w:rsid w:val="007E6667"/>
    <w:rsid w:val="007E670B"/>
    <w:rsid w:val="007E6B65"/>
    <w:rsid w:val="007E6E1B"/>
    <w:rsid w:val="007E709B"/>
    <w:rsid w:val="007E747D"/>
    <w:rsid w:val="007E75C0"/>
    <w:rsid w:val="007E760E"/>
    <w:rsid w:val="007E7A35"/>
    <w:rsid w:val="007E7C5E"/>
    <w:rsid w:val="007E7CEC"/>
    <w:rsid w:val="007E7F73"/>
    <w:rsid w:val="007F0168"/>
    <w:rsid w:val="007F01E7"/>
    <w:rsid w:val="007F02AA"/>
    <w:rsid w:val="007F03C3"/>
    <w:rsid w:val="007F05EC"/>
    <w:rsid w:val="007F06D4"/>
    <w:rsid w:val="007F08DB"/>
    <w:rsid w:val="007F0CB4"/>
    <w:rsid w:val="007F0DAE"/>
    <w:rsid w:val="007F0E51"/>
    <w:rsid w:val="007F0FC5"/>
    <w:rsid w:val="007F1098"/>
    <w:rsid w:val="007F10B6"/>
    <w:rsid w:val="007F1582"/>
    <w:rsid w:val="007F172E"/>
    <w:rsid w:val="007F19F8"/>
    <w:rsid w:val="007F1B46"/>
    <w:rsid w:val="007F1CD0"/>
    <w:rsid w:val="007F1D72"/>
    <w:rsid w:val="007F1F8E"/>
    <w:rsid w:val="007F1FC7"/>
    <w:rsid w:val="007F2202"/>
    <w:rsid w:val="007F2692"/>
    <w:rsid w:val="007F29F0"/>
    <w:rsid w:val="007F2AA6"/>
    <w:rsid w:val="007F2CF4"/>
    <w:rsid w:val="007F2F16"/>
    <w:rsid w:val="007F3156"/>
    <w:rsid w:val="007F3293"/>
    <w:rsid w:val="007F34E8"/>
    <w:rsid w:val="007F37E4"/>
    <w:rsid w:val="007F39B4"/>
    <w:rsid w:val="007F3D63"/>
    <w:rsid w:val="007F3DBA"/>
    <w:rsid w:val="007F445C"/>
    <w:rsid w:val="007F461B"/>
    <w:rsid w:val="007F468B"/>
    <w:rsid w:val="007F47CF"/>
    <w:rsid w:val="007F493D"/>
    <w:rsid w:val="007F4A28"/>
    <w:rsid w:val="007F4B08"/>
    <w:rsid w:val="007F4B96"/>
    <w:rsid w:val="007F4D38"/>
    <w:rsid w:val="007F4E0F"/>
    <w:rsid w:val="007F5395"/>
    <w:rsid w:val="007F54E2"/>
    <w:rsid w:val="007F5898"/>
    <w:rsid w:val="007F5AB4"/>
    <w:rsid w:val="007F5AEC"/>
    <w:rsid w:val="007F5B6E"/>
    <w:rsid w:val="007F5C40"/>
    <w:rsid w:val="007F5CB0"/>
    <w:rsid w:val="007F5CFE"/>
    <w:rsid w:val="007F5F0A"/>
    <w:rsid w:val="007F6568"/>
    <w:rsid w:val="007F67E3"/>
    <w:rsid w:val="007F6A98"/>
    <w:rsid w:val="007F6AF6"/>
    <w:rsid w:val="007F6D3E"/>
    <w:rsid w:val="007F73C5"/>
    <w:rsid w:val="007F75DC"/>
    <w:rsid w:val="007F76A3"/>
    <w:rsid w:val="007F7845"/>
    <w:rsid w:val="007F79EE"/>
    <w:rsid w:val="007F7B22"/>
    <w:rsid w:val="008001E4"/>
    <w:rsid w:val="00800277"/>
    <w:rsid w:val="00800436"/>
    <w:rsid w:val="008006AF"/>
    <w:rsid w:val="00800868"/>
    <w:rsid w:val="00800DB3"/>
    <w:rsid w:val="00800E07"/>
    <w:rsid w:val="00801539"/>
    <w:rsid w:val="0080153E"/>
    <w:rsid w:val="00801630"/>
    <w:rsid w:val="00801678"/>
    <w:rsid w:val="00802150"/>
    <w:rsid w:val="008021C5"/>
    <w:rsid w:val="0080242F"/>
    <w:rsid w:val="0080246D"/>
    <w:rsid w:val="008028D9"/>
    <w:rsid w:val="0080290B"/>
    <w:rsid w:val="00802A0C"/>
    <w:rsid w:val="00802B9B"/>
    <w:rsid w:val="00802DFD"/>
    <w:rsid w:val="00803317"/>
    <w:rsid w:val="0080331E"/>
    <w:rsid w:val="0080338F"/>
    <w:rsid w:val="008033A0"/>
    <w:rsid w:val="00803432"/>
    <w:rsid w:val="008035E8"/>
    <w:rsid w:val="008037B0"/>
    <w:rsid w:val="00803F54"/>
    <w:rsid w:val="0080466C"/>
    <w:rsid w:val="00804A92"/>
    <w:rsid w:val="00804CDB"/>
    <w:rsid w:val="00804E1E"/>
    <w:rsid w:val="00804E9F"/>
    <w:rsid w:val="00805817"/>
    <w:rsid w:val="00805BBE"/>
    <w:rsid w:val="00805D0A"/>
    <w:rsid w:val="00805FCD"/>
    <w:rsid w:val="00806236"/>
    <w:rsid w:val="00806455"/>
    <w:rsid w:val="008065CA"/>
    <w:rsid w:val="00806C22"/>
    <w:rsid w:val="00806D52"/>
    <w:rsid w:val="008070B6"/>
    <w:rsid w:val="0080710C"/>
    <w:rsid w:val="0080716C"/>
    <w:rsid w:val="0080743E"/>
    <w:rsid w:val="008074C3"/>
    <w:rsid w:val="00807664"/>
    <w:rsid w:val="00807987"/>
    <w:rsid w:val="00807A2B"/>
    <w:rsid w:val="00807A32"/>
    <w:rsid w:val="00807BA7"/>
    <w:rsid w:val="00807D98"/>
    <w:rsid w:val="00807E2C"/>
    <w:rsid w:val="00807E63"/>
    <w:rsid w:val="00810296"/>
    <w:rsid w:val="0081077D"/>
    <w:rsid w:val="0081098E"/>
    <w:rsid w:val="008109D2"/>
    <w:rsid w:val="00810A39"/>
    <w:rsid w:val="00810ECE"/>
    <w:rsid w:val="00810F7D"/>
    <w:rsid w:val="00810FD8"/>
    <w:rsid w:val="00811190"/>
    <w:rsid w:val="0081121A"/>
    <w:rsid w:val="00811319"/>
    <w:rsid w:val="00811510"/>
    <w:rsid w:val="00811731"/>
    <w:rsid w:val="00811893"/>
    <w:rsid w:val="00811B23"/>
    <w:rsid w:val="00811E9D"/>
    <w:rsid w:val="0081209E"/>
    <w:rsid w:val="00812455"/>
    <w:rsid w:val="00812597"/>
    <w:rsid w:val="0081272C"/>
    <w:rsid w:val="008129D3"/>
    <w:rsid w:val="0081318D"/>
    <w:rsid w:val="008133F2"/>
    <w:rsid w:val="008137A2"/>
    <w:rsid w:val="00813BAA"/>
    <w:rsid w:val="00813E56"/>
    <w:rsid w:val="00813F43"/>
    <w:rsid w:val="00814452"/>
    <w:rsid w:val="00814519"/>
    <w:rsid w:val="00814690"/>
    <w:rsid w:val="0081520C"/>
    <w:rsid w:val="00815397"/>
    <w:rsid w:val="008154B4"/>
    <w:rsid w:val="008155D8"/>
    <w:rsid w:val="00815633"/>
    <w:rsid w:val="00815634"/>
    <w:rsid w:val="0081567A"/>
    <w:rsid w:val="00815779"/>
    <w:rsid w:val="00815DA5"/>
    <w:rsid w:val="00815EBE"/>
    <w:rsid w:val="0081625F"/>
    <w:rsid w:val="008162A0"/>
    <w:rsid w:val="008162E0"/>
    <w:rsid w:val="0081663F"/>
    <w:rsid w:val="008166D1"/>
    <w:rsid w:val="00816781"/>
    <w:rsid w:val="008168AD"/>
    <w:rsid w:val="008169CE"/>
    <w:rsid w:val="00816E3D"/>
    <w:rsid w:val="008177E8"/>
    <w:rsid w:val="0081782E"/>
    <w:rsid w:val="00817960"/>
    <w:rsid w:val="00817A9A"/>
    <w:rsid w:val="00817B04"/>
    <w:rsid w:val="00817D99"/>
    <w:rsid w:val="00817E95"/>
    <w:rsid w:val="00817F2D"/>
    <w:rsid w:val="008200CC"/>
    <w:rsid w:val="00820163"/>
    <w:rsid w:val="0082031D"/>
    <w:rsid w:val="008204BD"/>
    <w:rsid w:val="00820524"/>
    <w:rsid w:val="0082077D"/>
    <w:rsid w:val="00820903"/>
    <w:rsid w:val="0082092C"/>
    <w:rsid w:val="00820C03"/>
    <w:rsid w:val="00820CB1"/>
    <w:rsid w:val="00820D4A"/>
    <w:rsid w:val="00820F68"/>
    <w:rsid w:val="00821070"/>
    <w:rsid w:val="00821698"/>
    <w:rsid w:val="008216D3"/>
    <w:rsid w:val="00821870"/>
    <w:rsid w:val="00821999"/>
    <w:rsid w:val="00821A97"/>
    <w:rsid w:val="0082200B"/>
    <w:rsid w:val="00822135"/>
    <w:rsid w:val="0082217F"/>
    <w:rsid w:val="008222DC"/>
    <w:rsid w:val="008224B0"/>
    <w:rsid w:val="00822560"/>
    <w:rsid w:val="0082274A"/>
    <w:rsid w:val="00822A75"/>
    <w:rsid w:val="00822A7A"/>
    <w:rsid w:val="00822BBE"/>
    <w:rsid w:val="00822F96"/>
    <w:rsid w:val="00822FBE"/>
    <w:rsid w:val="008230A4"/>
    <w:rsid w:val="008232B9"/>
    <w:rsid w:val="00823412"/>
    <w:rsid w:val="00823A4D"/>
    <w:rsid w:val="00823DD0"/>
    <w:rsid w:val="00823ED2"/>
    <w:rsid w:val="00823F24"/>
    <w:rsid w:val="00823F3D"/>
    <w:rsid w:val="0082427C"/>
    <w:rsid w:val="00824630"/>
    <w:rsid w:val="0082487C"/>
    <w:rsid w:val="008248A4"/>
    <w:rsid w:val="00824974"/>
    <w:rsid w:val="00824C2E"/>
    <w:rsid w:val="0082505B"/>
    <w:rsid w:val="00825371"/>
    <w:rsid w:val="00825469"/>
    <w:rsid w:val="00825578"/>
    <w:rsid w:val="008256DF"/>
    <w:rsid w:val="00825D08"/>
    <w:rsid w:val="00825DC0"/>
    <w:rsid w:val="00825E5E"/>
    <w:rsid w:val="00826280"/>
    <w:rsid w:val="008266BA"/>
    <w:rsid w:val="00826DD9"/>
    <w:rsid w:val="00826E70"/>
    <w:rsid w:val="00826FDA"/>
    <w:rsid w:val="0082757D"/>
    <w:rsid w:val="00827842"/>
    <w:rsid w:val="008278B6"/>
    <w:rsid w:val="00827A13"/>
    <w:rsid w:val="00827E2C"/>
    <w:rsid w:val="008302DC"/>
    <w:rsid w:val="0083040E"/>
    <w:rsid w:val="00830758"/>
    <w:rsid w:val="0083076A"/>
    <w:rsid w:val="00830BFB"/>
    <w:rsid w:val="00830E79"/>
    <w:rsid w:val="00830E9E"/>
    <w:rsid w:val="00830EA0"/>
    <w:rsid w:val="0083160A"/>
    <w:rsid w:val="0083170B"/>
    <w:rsid w:val="00831748"/>
    <w:rsid w:val="00831873"/>
    <w:rsid w:val="008319A6"/>
    <w:rsid w:val="00831EF5"/>
    <w:rsid w:val="0083213E"/>
    <w:rsid w:val="0083225D"/>
    <w:rsid w:val="008323FE"/>
    <w:rsid w:val="008325BC"/>
    <w:rsid w:val="00832993"/>
    <w:rsid w:val="008329B9"/>
    <w:rsid w:val="00832D0A"/>
    <w:rsid w:val="00832D50"/>
    <w:rsid w:val="00832E54"/>
    <w:rsid w:val="00832F96"/>
    <w:rsid w:val="008330F7"/>
    <w:rsid w:val="008333A5"/>
    <w:rsid w:val="00833884"/>
    <w:rsid w:val="00833964"/>
    <w:rsid w:val="00833990"/>
    <w:rsid w:val="008339A6"/>
    <w:rsid w:val="00833AE1"/>
    <w:rsid w:val="00833E0D"/>
    <w:rsid w:val="00833F73"/>
    <w:rsid w:val="008344AB"/>
    <w:rsid w:val="0083459D"/>
    <w:rsid w:val="00834974"/>
    <w:rsid w:val="00834A98"/>
    <w:rsid w:val="00834B77"/>
    <w:rsid w:val="00834C45"/>
    <w:rsid w:val="00835194"/>
    <w:rsid w:val="008357E5"/>
    <w:rsid w:val="00835883"/>
    <w:rsid w:val="00835FF9"/>
    <w:rsid w:val="00836753"/>
    <w:rsid w:val="00836FA9"/>
    <w:rsid w:val="00837197"/>
    <w:rsid w:val="0083751F"/>
    <w:rsid w:val="00837531"/>
    <w:rsid w:val="00837717"/>
    <w:rsid w:val="00837723"/>
    <w:rsid w:val="00837A2A"/>
    <w:rsid w:val="00837BF2"/>
    <w:rsid w:val="00837C36"/>
    <w:rsid w:val="00837D64"/>
    <w:rsid w:val="00837EE2"/>
    <w:rsid w:val="00837F1D"/>
    <w:rsid w:val="0084022C"/>
    <w:rsid w:val="008403BF"/>
    <w:rsid w:val="00840809"/>
    <w:rsid w:val="0084095C"/>
    <w:rsid w:val="008409D8"/>
    <w:rsid w:val="00840A00"/>
    <w:rsid w:val="00841156"/>
    <w:rsid w:val="00841255"/>
    <w:rsid w:val="0084126B"/>
    <w:rsid w:val="008412FA"/>
    <w:rsid w:val="00841700"/>
    <w:rsid w:val="0084174E"/>
    <w:rsid w:val="00841AB3"/>
    <w:rsid w:val="00841CF5"/>
    <w:rsid w:val="00841D82"/>
    <w:rsid w:val="00842100"/>
    <w:rsid w:val="008424CB"/>
    <w:rsid w:val="008428EC"/>
    <w:rsid w:val="00842A0D"/>
    <w:rsid w:val="00842AA7"/>
    <w:rsid w:val="00842B26"/>
    <w:rsid w:val="00842C86"/>
    <w:rsid w:val="00842CC6"/>
    <w:rsid w:val="00843053"/>
    <w:rsid w:val="008430F8"/>
    <w:rsid w:val="0084315A"/>
    <w:rsid w:val="00843170"/>
    <w:rsid w:val="00843263"/>
    <w:rsid w:val="0084336A"/>
    <w:rsid w:val="008433F4"/>
    <w:rsid w:val="00843725"/>
    <w:rsid w:val="00843846"/>
    <w:rsid w:val="00843F42"/>
    <w:rsid w:val="0084406A"/>
    <w:rsid w:val="00844108"/>
    <w:rsid w:val="008442E9"/>
    <w:rsid w:val="00844363"/>
    <w:rsid w:val="0084454E"/>
    <w:rsid w:val="0084480A"/>
    <w:rsid w:val="008449B0"/>
    <w:rsid w:val="008449B7"/>
    <w:rsid w:val="00844B64"/>
    <w:rsid w:val="00844BE9"/>
    <w:rsid w:val="00844E17"/>
    <w:rsid w:val="00844E68"/>
    <w:rsid w:val="00844EFD"/>
    <w:rsid w:val="00845153"/>
    <w:rsid w:val="0084527D"/>
    <w:rsid w:val="008453BB"/>
    <w:rsid w:val="008457FC"/>
    <w:rsid w:val="00845992"/>
    <w:rsid w:val="00845BF6"/>
    <w:rsid w:val="00845DBF"/>
    <w:rsid w:val="00846087"/>
    <w:rsid w:val="00846297"/>
    <w:rsid w:val="00847327"/>
    <w:rsid w:val="00847586"/>
    <w:rsid w:val="00847701"/>
    <w:rsid w:val="00847AD5"/>
    <w:rsid w:val="00847CC3"/>
    <w:rsid w:val="00847DD4"/>
    <w:rsid w:val="00847F0E"/>
    <w:rsid w:val="008502AC"/>
    <w:rsid w:val="00850490"/>
    <w:rsid w:val="008504DC"/>
    <w:rsid w:val="0085078B"/>
    <w:rsid w:val="00850895"/>
    <w:rsid w:val="00850AE6"/>
    <w:rsid w:val="00850CC7"/>
    <w:rsid w:val="00851040"/>
    <w:rsid w:val="00851134"/>
    <w:rsid w:val="0085128D"/>
    <w:rsid w:val="008513C6"/>
    <w:rsid w:val="00851964"/>
    <w:rsid w:val="00851A0F"/>
    <w:rsid w:val="00851B25"/>
    <w:rsid w:val="00851CAC"/>
    <w:rsid w:val="00851FE1"/>
    <w:rsid w:val="00852307"/>
    <w:rsid w:val="008526C0"/>
    <w:rsid w:val="00852A32"/>
    <w:rsid w:val="00852EA2"/>
    <w:rsid w:val="00852F62"/>
    <w:rsid w:val="008530F3"/>
    <w:rsid w:val="00853187"/>
    <w:rsid w:val="0085351D"/>
    <w:rsid w:val="008537F1"/>
    <w:rsid w:val="00853A21"/>
    <w:rsid w:val="00853A41"/>
    <w:rsid w:val="00853B47"/>
    <w:rsid w:val="00853C08"/>
    <w:rsid w:val="00853FE7"/>
    <w:rsid w:val="0085408B"/>
    <w:rsid w:val="0085411C"/>
    <w:rsid w:val="0085450D"/>
    <w:rsid w:val="0085452C"/>
    <w:rsid w:val="00854617"/>
    <w:rsid w:val="008547F2"/>
    <w:rsid w:val="00854829"/>
    <w:rsid w:val="008548D7"/>
    <w:rsid w:val="008549C8"/>
    <w:rsid w:val="00854BCC"/>
    <w:rsid w:val="00854FBF"/>
    <w:rsid w:val="008551A7"/>
    <w:rsid w:val="0085557F"/>
    <w:rsid w:val="00855639"/>
    <w:rsid w:val="00855820"/>
    <w:rsid w:val="00855B65"/>
    <w:rsid w:val="00855BB9"/>
    <w:rsid w:val="00855BC1"/>
    <w:rsid w:val="00855C9D"/>
    <w:rsid w:val="00855DCA"/>
    <w:rsid w:val="00855E65"/>
    <w:rsid w:val="00855F19"/>
    <w:rsid w:val="00856002"/>
    <w:rsid w:val="00856B2D"/>
    <w:rsid w:val="00856CAE"/>
    <w:rsid w:val="00856CDA"/>
    <w:rsid w:val="00856EEB"/>
    <w:rsid w:val="00857A1A"/>
    <w:rsid w:val="00857A24"/>
    <w:rsid w:val="00857C32"/>
    <w:rsid w:val="00857F0B"/>
    <w:rsid w:val="00857F67"/>
    <w:rsid w:val="0086012F"/>
    <w:rsid w:val="00860200"/>
    <w:rsid w:val="0086031E"/>
    <w:rsid w:val="00860479"/>
    <w:rsid w:val="0086053A"/>
    <w:rsid w:val="00860711"/>
    <w:rsid w:val="00860A90"/>
    <w:rsid w:val="00860F6D"/>
    <w:rsid w:val="00860F87"/>
    <w:rsid w:val="00861283"/>
    <w:rsid w:val="008612A0"/>
    <w:rsid w:val="008614F6"/>
    <w:rsid w:val="00861723"/>
    <w:rsid w:val="00861944"/>
    <w:rsid w:val="008619D2"/>
    <w:rsid w:val="00861A49"/>
    <w:rsid w:val="00861D5D"/>
    <w:rsid w:val="008620E7"/>
    <w:rsid w:val="0086228C"/>
    <w:rsid w:val="008623C1"/>
    <w:rsid w:val="008623E9"/>
    <w:rsid w:val="008627EB"/>
    <w:rsid w:val="00862B50"/>
    <w:rsid w:val="00863178"/>
    <w:rsid w:val="0086328A"/>
    <w:rsid w:val="008632B9"/>
    <w:rsid w:val="0086362F"/>
    <w:rsid w:val="0086366A"/>
    <w:rsid w:val="008636C3"/>
    <w:rsid w:val="008637E6"/>
    <w:rsid w:val="00863933"/>
    <w:rsid w:val="00863BA3"/>
    <w:rsid w:val="00863C4B"/>
    <w:rsid w:val="00863EBF"/>
    <w:rsid w:val="00864125"/>
    <w:rsid w:val="008642DC"/>
    <w:rsid w:val="00864320"/>
    <w:rsid w:val="008644EC"/>
    <w:rsid w:val="00864A79"/>
    <w:rsid w:val="00864BD9"/>
    <w:rsid w:val="00864D59"/>
    <w:rsid w:val="00864E80"/>
    <w:rsid w:val="00864EBF"/>
    <w:rsid w:val="0086502A"/>
    <w:rsid w:val="008654BA"/>
    <w:rsid w:val="008655DE"/>
    <w:rsid w:val="00865910"/>
    <w:rsid w:val="00865DA2"/>
    <w:rsid w:val="00865F73"/>
    <w:rsid w:val="00865FFB"/>
    <w:rsid w:val="0086651B"/>
    <w:rsid w:val="008669CA"/>
    <w:rsid w:val="008669FF"/>
    <w:rsid w:val="00866DC7"/>
    <w:rsid w:val="00866E25"/>
    <w:rsid w:val="00866EDE"/>
    <w:rsid w:val="00866F53"/>
    <w:rsid w:val="008670CE"/>
    <w:rsid w:val="0086731A"/>
    <w:rsid w:val="008674D3"/>
    <w:rsid w:val="00867567"/>
    <w:rsid w:val="00867B2B"/>
    <w:rsid w:val="00867BDE"/>
    <w:rsid w:val="00867F69"/>
    <w:rsid w:val="00867FC2"/>
    <w:rsid w:val="00870172"/>
    <w:rsid w:val="008702C4"/>
    <w:rsid w:val="008704ED"/>
    <w:rsid w:val="008706DF"/>
    <w:rsid w:val="00870A24"/>
    <w:rsid w:val="00870B2F"/>
    <w:rsid w:val="00870EAA"/>
    <w:rsid w:val="00870F7D"/>
    <w:rsid w:val="0087117E"/>
    <w:rsid w:val="008713D0"/>
    <w:rsid w:val="008714D5"/>
    <w:rsid w:val="008718CC"/>
    <w:rsid w:val="00871A5F"/>
    <w:rsid w:val="00871ADB"/>
    <w:rsid w:val="00871D33"/>
    <w:rsid w:val="00871F94"/>
    <w:rsid w:val="008721A2"/>
    <w:rsid w:val="0087238B"/>
    <w:rsid w:val="008723CC"/>
    <w:rsid w:val="0087266D"/>
    <w:rsid w:val="0087283B"/>
    <w:rsid w:val="008729F3"/>
    <w:rsid w:val="00872DA6"/>
    <w:rsid w:val="008730D6"/>
    <w:rsid w:val="008730DA"/>
    <w:rsid w:val="008730F8"/>
    <w:rsid w:val="00873442"/>
    <w:rsid w:val="00873936"/>
    <w:rsid w:val="00873B61"/>
    <w:rsid w:val="00873BB2"/>
    <w:rsid w:val="00873BF4"/>
    <w:rsid w:val="00873D87"/>
    <w:rsid w:val="008743F3"/>
    <w:rsid w:val="0087444A"/>
    <w:rsid w:val="0087445C"/>
    <w:rsid w:val="008745ED"/>
    <w:rsid w:val="00874783"/>
    <w:rsid w:val="008747FF"/>
    <w:rsid w:val="008749DD"/>
    <w:rsid w:val="00874ED2"/>
    <w:rsid w:val="00874F77"/>
    <w:rsid w:val="00874FC8"/>
    <w:rsid w:val="008750E7"/>
    <w:rsid w:val="00875139"/>
    <w:rsid w:val="00875177"/>
    <w:rsid w:val="00875186"/>
    <w:rsid w:val="008751F1"/>
    <w:rsid w:val="00875410"/>
    <w:rsid w:val="00875548"/>
    <w:rsid w:val="0087567B"/>
    <w:rsid w:val="00875686"/>
    <w:rsid w:val="008757CC"/>
    <w:rsid w:val="00875AF6"/>
    <w:rsid w:val="00875E25"/>
    <w:rsid w:val="00875F14"/>
    <w:rsid w:val="00875F60"/>
    <w:rsid w:val="00876318"/>
    <w:rsid w:val="0087633F"/>
    <w:rsid w:val="00876370"/>
    <w:rsid w:val="0087660C"/>
    <w:rsid w:val="008766C6"/>
    <w:rsid w:val="00876873"/>
    <w:rsid w:val="008769FF"/>
    <w:rsid w:val="00876A5B"/>
    <w:rsid w:val="00876C12"/>
    <w:rsid w:val="008777F2"/>
    <w:rsid w:val="00877873"/>
    <w:rsid w:val="0087789C"/>
    <w:rsid w:val="00877FFD"/>
    <w:rsid w:val="008801F3"/>
    <w:rsid w:val="00880305"/>
    <w:rsid w:val="00880320"/>
    <w:rsid w:val="0088064F"/>
    <w:rsid w:val="0088069E"/>
    <w:rsid w:val="0088094D"/>
    <w:rsid w:val="00880B0D"/>
    <w:rsid w:val="00880B20"/>
    <w:rsid w:val="00880DE3"/>
    <w:rsid w:val="00881163"/>
    <w:rsid w:val="008811AB"/>
    <w:rsid w:val="008813E1"/>
    <w:rsid w:val="00881473"/>
    <w:rsid w:val="00881789"/>
    <w:rsid w:val="00881A2E"/>
    <w:rsid w:val="00881CA9"/>
    <w:rsid w:val="00881CB4"/>
    <w:rsid w:val="00881EE5"/>
    <w:rsid w:val="00882026"/>
    <w:rsid w:val="0088220A"/>
    <w:rsid w:val="0088228B"/>
    <w:rsid w:val="00882348"/>
    <w:rsid w:val="008824C7"/>
    <w:rsid w:val="008824DF"/>
    <w:rsid w:val="0088251B"/>
    <w:rsid w:val="008825A1"/>
    <w:rsid w:val="008826F7"/>
    <w:rsid w:val="008826FB"/>
    <w:rsid w:val="00882716"/>
    <w:rsid w:val="0088280F"/>
    <w:rsid w:val="00882E07"/>
    <w:rsid w:val="00882FDA"/>
    <w:rsid w:val="0088321C"/>
    <w:rsid w:val="008833A5"/>
    <w:rsid w:val="008833F6"/>
    <w:rsid w:val="00883441"/>
    <w:rsid w:val="00883491"/>
    <w:rsid w:val="00883612"/>
    <w:rsid w:val="0088364E"/>
    <w:rsid w:val="008836B8"/>
    <w:rsid w:val="00883AA3"/>
    <w:rsid w:val="00883B6F"/>
    <w:rsid w:val="00883BB4"/>
    <w:rsid w:val="00883DD0"/>
    <w:rsid w:val="00883F3B"/>
    <w:rsid w:val="00884085"/>
    <w:rsid w:val="00884376"/>
    <w:rsid w:val="00884377"/>
    <w:rsid w:val="0088478A"/>
    <w:rsid w:val="00884A45"/>
    <w:rsid w:val="00884D3B"/>
    <w:rsid w:val="00885146"/>
    <w:rsid w:val="00885195"/>
    <w:rsid w:val="00885201"/>
    <w:rsid w:val="00885615"/>
    <w:rsid w:val="0088573F"/>
    <w:rsid w:val="00885AA9"/>
    <w:rsid w:val="00885D51"/>
    <w:rsid w:val="0088627E"/>
    <w:rsid w:val="0088648A"/>
    <w:rsid w:val="008865B1"/>
    <w:rsid w:val="00886663"/>
    <w:rsid w:val="00886809"/>
    <w:rsid w:val="00886F91"/>
    <w:rsid w:val="008872E0"/>
    <w:rsid w:val="008879C8"/>
    <w:rsid w:val="00887AAE"/>
    <w:rsid w:val="00887B28"/>
    <w:rsid w:val="00887F7F"/>
    <w:rsid w:val="00890149"/>
    <w:rsid w:val="008902D7"/>
    <w:rsid w:val="0089048C"/>
    <w:rsid w:val="008905D3"/>
    <w:rsid w:val="00890889"/>
    <w:rsid w:val="00890918"/>
    <w:rsid w:val="00890A6C"/>
    <w:rsid w:val="00890CAB"/>
    <w:rsid w:val="00890F5D"/>
    <w:rsid w:val="0089133E"/>
    <w:rsid w:val="0089145A"/>
    <w:rsid w:val="008914F9"/>
    <w:rsid w:val="008915BC"/>
    <w:rsid w:val="00891852"/>
    <w:rsid w:val="008918A5"/>
    <w:rsid w:val="00891D92"/>
    <w:rsid w:val="00891DE6"/>
    <w:rsid w:val="00891FA1"/>
    <w:rsid w:val="008922B7"/>
    <w:rsid w:val="008926F9"/>
    <w:rsid w:val="008926FE"/>
    <w:rsid w:val="00892741"/>
    <w:rsid w:val="00892B20"/>
    <w:rsid w:val="00892D86"/>
    <w:rsid w:val="00892F5E"/>
    <w:rsid w:val="00893131"/>
    <w:rsid w:val="008931E0"/>
    <w:rsid w:val="00893347"/>
    <w:rsid w:val="00893408"/>
    <w:rsid w:val="00893539"/>
    <w:rsid w:val="00893575"/>
    <w:rsid w:val="0089365F"/>
    <w:rsid w:val="00893693"/>
    <w:rsid w:val="00893984"/>
    <w:rsid w:val="00893DEB"/>
    <w:rsid w:val="00893F20"/>
    <w:rsid w:val="0089406C"/>
    <w:rsid w:val="008940EA"/>
    <w:rsid w:val="008948E8"/>
    <w:rsid w:val="00894C09"/>
    <w:rsid w:val="00894E25"/>
    <w:rsid w:val="008950EC"/>
    <w:rsid w:val="008952D1"/>
    <w:rsid w:val="0089558A"/>
    <w:rsid w:val="00895832"/>
    <w:rsid w:val="0089586D"/>
    <w:rsid w:val="00895C87"/>
    <w:rsid w:val="008960A9"/>
    <w:rsid w:val="0089629C"/>
    <w:rsid w:val="00896662"/>
    <w:rsid w:val="008966F6"/>
    <w:rsid w:val="0089679F"/>
    <w:rsid w:val="00896EED"/>
    <w:rsid w:val="008971CD"/>
    <w:rsid w:val="0089721A"/>
    <w:rsid w:val="008976FE"/>
    <w:rsid w:val="0089775E"/>
    <w:rsid w:val="00897C10"/>
    <w:rsid w:val="00897C5A"/>
    <w:rsid w:val="00897D00"/>
    <w:rsid w:val="00897ED5"/>
    <w:rsid w:val="008A0010"/>
    <w:rsid w:val="008A0428"/>
    <w:rsid w:val="008A0587"/>
    <w:rsid w:val="008A05D5"/>
    <w:rsid w:val="008A090D"/>
    <w:rsid w:val="008A0A5B"/>
    <w:rsid w:val="008A0E40"/>
    <w:rsid w:val="008A0EDB"/>
    <w:rsid w:val="008A14BC"/>
    <w:rsid w:val="008A152C"/>
    <w:rsid w:val="008A16C0"/>
    <w:rsid w:val="008A1DD7"/>
    <w:rsid w:val="008A1FF1"/>
    <w:rsid w:val="008A2068"/>
    <w:rsid w:val="008A227B"/>
    <w:rsid w:val="008A25E6"/>
    <w:rsid w:val="008A28E3"/>
    <w:rsid w:val="008A29CC"/>
    <w:rsid w:val="008A2D20"/>
    <w:rsid w:val="008A2F47"/>
    <w:rsid w:val="008A2F52"/>
    <w:rsid w:val="008A3268"/>
    <w:rsid w:val="008A338F"/>
    <w:rsid w:val="008A339F"/>
    <w:rsid w:val="008A359D"/>
    <w:rsid w:val="008A36E4"/>
    <w:rsid w:val="008A3777"/>
    <w:rsid w:val="008A3E62"/>
    <w:rsid w:val="008A415D"/>
    <w:rsid w:val="008A4316"/>
    <w:rsid w:val="008A4614"/>
    <w:rsid w:val="008A48C1"/>
    <w:rsid w:val="008A5262"/>
    <w:rsid w:val="008A57E5"/>
    <w:rsid w:val="008A60F6"/>
    <w:rsid w:val="008A631E"/>
    <w:rsid w:val="008A650E"/>
    <w:rsid w:val="008A6A53"/>
    <w:rsid w:val="008A6CBE"/>
    <w:rsid w:val="008A6D42"/>
    <w:rsid w:val="008A6DB8"/>
    <w:rsid w:val="008A6FDE"/>
    <w:rsid w:val="008A7173"/>
    <w:rsid w:val="008A71F3"/>
    <w:rsid w:val="008A724D"/>
    <w:rsid w:val="008A7340"/>
    <w:rsid w:val="008A745A"/>
    <w:rsid w:val="008A74AB"/>
    <w:rsid w:val="008A7CE8"/>
    <w:rsid w:val="008A7D84"/>
    <w:rsid w:val="008B016F"/>
    <w:rsid w:val="008B01EE"/>
    <w:rsid w:val="008B023A"/>
    <w:rsid w:val="008B0895"/>
    <w:rsid w:val="008B08EE"/>
    <w:rsid w:val="008B0B98"/>
    <w:rsid w:val="008B0E6A"/>
    <w:rsid w:val="008B0E92"/>
    <w:rsid w:val="008B13B3"/>
    <w:rsid w:val="008B1642"/>
    <w:rsid w:val="008B1758"/>
    <w:rsid w:val="008B19A1"/>
    <w:rsid w:val="008B1A5C"/>
    <w:rsid w:val="008B1E26"/>
    <w:rsid w:val="008B1EAD"/>
    <w:rsid w:val="008B1F69"/>
    <w:rsid w:val="008B2239"/>
    <w:rsid w:val="008B22F9"/>
    <w:rsid w:val="008B2695"/>
    <w:rsid w:val="008B275B"/>
    <w:rsid w:val="008B27C9"/>
    <w:rsid w:val="008B2816"/>
    <w:rsid w:val="008B2C1C"/>
    <w:rsid w:val="008B2C75"/>
    <w:rsid w:val="008B2F6D"/>
    <w:rsid w:val="008B3010"/>
    <w:rsid w:val="008B30ED"/>
    <w:rsid w:val="008B3240"/>
    <w:rsid w:val="008B3A5C"/>
    <w:rsid w:val="008B3AFF"/>
    <w:rsid w:val="008B3B35"/>
    <w:rsid w:val="008B40C1"/>
    <w:rsid w:val="008B4106"/>
    <w:rsid w:val="008B4747"/>
    <w:rsid w:val="008B4AD7"/>
    <w:rsid w:val="008B4D5D"/>
    <w:rsid w:val="008B5025"/>
    <w:rsid w:val="008B51CC"/>
    <w:rsid w:val="008B5290"/>
    <w:rsid w:val="008B56AF"/>
    <w:rsid w:val="008B5872"/>
    <w:rsid w:val="008B5A7E"/>
    <w:rsid w:val="008B5EA9"/>
    <w:rsid w:val="008B5F58"/>
    <w:rsid w:val="008B5F6D"/>
    <w:rsid w:val="008B611C"/>
    <w:rsid w:val="008B6256"/>
    <w:rsid w:val="008B656F"/>
    <w:rsid w:val="008B66AB"/>
    <w:rsid w:val="008B682F"/>
    <w:rsid w:val="008B6D07"/>
    <w:rsid w:val="008B6E50"/>
    <w:rsid w:val="008B71C9"/>
    <w:rsid w:val="008B79CB"/>
    <w:rsid w:val="008B79D3"/>
    <w:rsid w:val="008B7CF6"/>
    <w:rsid w:val="008C0FEE"/>
    <w:rsid w:val="008C138B"/>
    <w:rsid w:val="008C1450"/>
    <w:rsid w:val="008C1512"/>
    <w:rsid w:val="008C1842"/>
    <w:rsid w:val="008C1AD6"/>
    <w:rsid w:val="008C1C7D"/>
    <w:rsid w:val="008C1D32"/>
    <w:rsid w:val="008C1DC0"/>
    <w:rsid w:val="008C1DCE"/>
    <w:rsid w:val="008C20EB"/>
    <w:rsid w:val="008C239D"/>
    <w:rsid w:val="008C247D"/>
    <w:rsid w:val="008C27F7"/>
    <w:rsid w:val="008C2964"/>
    <w:rsid w:val="008C2B98"/>
    <w:rsid w:val="008C2D0F"/>
    <w:rsid w:val="008C2D53"/>
    <w:rsid w:val="008C2EA7"/>
    <w:rsid w:val="008C2F0B"/>
    <w:rsid w:val="008C2FDF"/>
    <w:rsid w:val="008C3002"/>
    <w:rsid w:val="008C375E"/>
    <w:rsid w:val="008C37DC"/>
    <w:rsid w:val="008C37EC"/>
    <w:rsid w:val="008C381B"/>
    <w:rsid w:val="008C3A4E"/>
    <w:rsid w:val="008C3BD9"/>
    <w:rsid w:val="008C40B6"/>
    <w:rsid w:val="008C40DC"/>
    <w:rsid w:val="008C44CD"/>
    <w:rsid w:val="008C4658"/>
    <w:rsid w:val="008C4C4D"/>
    <w:rsid w:val="008C534B"/>
    <w:rsid w:val="008C53A7"/>
    <w:rsid w:val="008C56B6"/>
    <w:rsid w:val="008C59FD"/>
    <w:rsid w:val="008C5AE8"/>
    <w:rsid w:val="008C5B56"/>
    <w:rsid w:val="008C60D1"/>
    <w:rsid w:val="008C62C8"/>
    <w:rsid w:val="008C645E"/>
    <w:rsid w:val="008C64CF"/>
    <w:rsid w:val="008C685E"/>
    <w:rsid w:val="008C6B3D"/>
    <w:rsid w:val="008C6EF2"/>
    <w:rsid w:val="008C72ED"/>
    <w:rsid w:val="008C782E"/>
    <w:rsid w:val="008C78F6"/>
    <w:rsid w:val="008D01F2"/>
    <w:rsid w:val="008D0348"/>
    <w:rsid w:val="008D04DC"/>
    <w:rsid w:val="008D0543"/>
    <w:rsid w:val="008D0B0A"/>
    <w:rsid w:val="008D0B2D"/>
    <w:rsid w:val="008D0B5A"/>
    <w:rsid w:val="008D0B72"/>
    <w:rsid w:val="008D0D22"/>
    <w:rsid w:val="008D0D5A"/>
    <w:rsid w:val="008D0F85"/>
    <w:rsid w:val="008D1175"/>
    <w:rsid w:val="008D11C9"/>
    <w:rsid w:val="008D137D"/>
    <w:rsid w:val="008D1446"/>
    <w:rsid w:val="008D1688"/>
    <w:rsid w:val="008D18C0"/>
    <w:rsid w:val="008D19DF"/>
    <w:rsid w:val="008D1FDC"/>
    <w:rsid w:val="008D2738"/>
    <w:rsid w:val="008D27FC"/>
    <w:rsid w:val="008D2A2B"/>
    <w:rsid w:val="008D2A39"/>
    <w:rsid w:val="008D3C28"/>
    <w:rsid w:val="008D3DA7"/>
    <w:rsid w:val="008D3EF4"/>
    <w:rsid w:val="008D3F7D"/>
    <w:rsid w:val="008D4092"/>
    <w:rsid w:val="008D46A8"/>
    <w:rsid w:val="008D4790"/>
    <w:rsid w:val="008D4D1B"/>
    <w:rsid w:val="008D508D"/>
    <w:rsid w:val="008D57AB"/>
    <w:rsid w:val="008D594B"/>
    <w:rsid w:val="008D5F6F"/>
    <w:rsid w:val="008D5F74"/>
    <w:rsid w:val="008D6091"/>
    <w:rsid w:val="008D63F2"/>
    <w:rsid w:val="008D6475"/>
    <w:rsid w:val="008D6513"/>
    <w:rsid w:val="008D6710"/>
    <w:rsid w:val="008D6E9F"/>
    <w:rsid w:val="008D707B"/>
    <w:rsid w:val="008D76FF"/>
    <w:rsid w:val="008D772A"/>
    <w:rsid w:val="008D7791"/>
    <w:rsid w:val="008D796F"/>
    <w:rsid w:val="008D7B5C"/>
    <w:rsid w:val="008D7DD9"/>
    <w:rsid w:val="008D7ECB"/>
    <w:rsid w:val="008E041A"/>
    <w:rsid w:val="008E06EA"/>
    <w:rsid w:val="008E0819"/>
    <w:rsid w:val="008E0932"/>
    <w:rsid w:val="008E0976"/>
    <w:rsid w:val="008E0987"/>
    <w:rsid w:val="008E0C40"/>
    <w:rsid w:val="008E0C86"/>
    <w:rsid w:val="008E0EAE"/>
    <w:rsid w:val="008E0F52"/>
    <w:rsid w:val="008E0F90"/>
    <w:rsid w:val="008E13F3"/>
    <w:rsid w:val="008E1506"/>
    <w:rsid w:val="008E15EC"/>
    <w:rsid w:val="008E187B"/>
    <w:rsid w:val="008E1A4A"/>
    <w:rsid w:val="008E1A57"/>
    <w:rsid w:val="008E1C22"/>
    <w:rsid w:val="008E1D83"/>
    <w:rsid w:val="008E1D9D"/>
    <w:rsid w:val="008E202B"/>
    <w:rsid w:val="008E2361"/>
    <w:rsid w:val="008E23E2"/>
    <w:rsid w:val="008E25DE"/>
    <w:rsid w:val="008E2622"/>
    <w:rsid w:val="008E2650"/>
    <w:rsid w:val="008E2BB2"/>
    <w:rsid w:val="008E2CA5"/>
    <w:rsid w:val="008E2E10"/>
    <w:rsid w:val="008E2F1E"/>
    <w:rsid w:val="008E2F38"/>
    <w:rsid w:val="008E2FAF"/>
    <w:rsid w:val="008E3282"/>
    <w:rsid w:val="008E37B1"/>
    <w:rsid w:val="008E3D21"/>
    <w:rsid w:val="008E4184"/>
    <w:rsid w:val="008E41BA"/>
    <w:rsid w:val="008E4332"/>
    <w:rsid w:val="008E4461"/>
    <w:rsid w:val="008E4BEA"/>
    <w:rsid w:val="008E4C79"/>
    <w:rsid w:val="008E4D92"/>
    <w:rsid w:val="008E4ECC"/>
    <w:rsid w:val="008E5169"/>
    <w:rsid w:val="008E531A"/>
    <w:rsid w:val="008E560F"/>
    <w:rsid w:val="008E5626"/>
    <w:rsid w:val="008E57E1"/>
    <w:rsid w:val="008E595F"/>
    <w:rsid w:val="008E5A4C"/>
    <w:rsid w:val="008E5B15"/>
    <w:rsid w:val="008E5B3F"/>
    <w:rsid w:val="008E5D06"/>
    <w:rsid w:val="008E5F57"/>
    <w:rsid w:val="008E631D"/>
    <w:rsid w:val="008E647D"/>
    <w:rsid w:val="008E655F"/>
    <w:rsid w:val="008E68B1"/>
    <w:rsid w:val="008E69AA"/>
    <w:rsid w:val="008E6BA8"/>
    <w:rsid w:val="008E71CA"/>
    <w:rsid w:val="008E724A"/>
    <w:rsid w:val="008E731E"/>
    <w:rsid w:val="008E7696"/>
    <w:rsid w:val="008E76F8"/>
    <w:rsid w:val="008E785F"/>
    <w:rsid w:val="008E78D3"/>
    <w:rsid w:val="008E792A"/>
    <w:rsid w:val="008E79D3"/>
    <w:rsid w:val="008E7A48"/>
    <w:rsid w:val="008E7B88"/>
    <w:rsid w:val="008F0072"/>
    <w:rsid w:val="008F02FE"/>
    <w:rsid w:val="008F0300"/>
    <w:rsid w:val="008F0360"/>
    <w:rsid w:val="008F0580"/>
    <w:rsid w:val="008F0A7D"/>
    <w:rsid w:val="008F0D03"/>
    <w:rsid w:val="008F0EB6"/>
    <w:rsid w:val="008F0F2D"/>
    <w:rsid w:val="008F134E"/>
    <w:rsid w:val="008F15C3"/>
    <w:rsid w:val="008F1897"/>
    <w:rsid w:val="008F1FBC"/>
    <w:rsid w:val="008F2115"/>
    <w:rsid w:val="008F221A"/>
    <w:rsid w:val="008F23B9"/>
    <w:rsid w:val="008F2521"/>
    <w:rsid w:val="008F288D"/>
    <w:rsid w:val="008F29EC"/>
    <w:rsid w:val="008F2B58"/>
    <w:rsid w:val="008F2C7E"/>
    <w:rsid w:val="008F2E1C"/>
    <w:rsid w:val="008F2EFF"/>
    <w:rsid w:val="008F3213"/>
    <w:rsid w:val="008F389C"/>
    <w:rsid w:val="008F38A6"/>
    <w:rsid w:val="008F3A1B"/>
    <w:rsid w:val="008F3A33"/>
    <w:rsid w:val="008F3C4A"/>
    <w:rsid w:val="008F3D34"/>
    <w:rsid w:val="008F467D"/>
    <w:rsid w:val="008F479D"/>
    <w:rsid w:val="008F4992"/>
    <w:rsid w:val="008F4D2C"/>
    <w:rsid w:val="008F4D9C"/>
    <w:rsid w:val="008F4ED2"/>
    <w:rsid w:val="008F4F13"/>
    <w:rsid w:val="008F509E"/>
    <w:rsid w:val="008F50F9"/>
    <w:rsid w:val="008F52B3"/>
    <w:rsid w:val="008F52D1"/>
    <w:rsid w:val="008F552A"/>
    <w:rsid w:val="008F557C"/>
    <w:rsid w:val="008F5625"/>
    <w:rsid w:val="008F5959"/>
    <w:rsid w:val="008F5A27"/>
    <w:rsid w:val="008F5AA0"/>
    <w:rsid w:val="008F5E69"/>
    <w:rsid w:val="008F6161"/>
    <w:rsid w:val="008F6514"/>
    <w:rsid w:val="008F65D8"/>
    <w:rsid w:val="008F68D8"/>
    <w:rsid w:val="008F692B"/>
    <w:rsid w:val="008F6B43"/>
    <w:rsid w:val="008F7224"/>
    <w:rsid w:val="008F7601"/>
    <w:rsid w:val="008F76A0"/>
    <w:rsid w:val="008F781E"/>
    <w:rsid w:val="008F7A05"/>
    <w:rsid w:val="008F7BE0"/>
    <w:rsid w:val="008F7CFA"/>
    <w:rsid w:val="00900131"/>
    <w:rsid w:val="0090031F"/>
    <w:rsid w:val="009003D2"/>
    <w:rsid w:val="009007BB"/>
    <w:rsid w:val="00900A6A"/>
    <w:rsid w:val="00900CE3"/>
    <w:rsid w:val="00901211"/>
    <w:rsid w:val="00901341"/>
    <w:rsid w:val="0090140C"/>
    <w:rsid w:val="009015D3"/>
    <w:rsid w:val="009019EE"/>
    <w:rsid w:val="00901C0D"/>
    <w:rsid w:val="00901C16"/>
    <w:rsid w:val="00901C18"/>
    <w:rsid w:val="00901DB7"/>
    <w:rsid w:val="00901FA6"/>
    <w:rsid w:val="009021A4"/>
    <w:rsid w:val="00902510"/>
    <w:rsid w:val="009027FC"/>
    <w:rsid w:val="009028AD"/>
    <w:rsid w:val="00902946"/>
    <w:rsid w:val="00902BB9"/>
    <w:rsid w:val="00902E3F"/>
    <w:rsid w:val="0090302F"/>
    <w:rsid w:val="00903166"/>
    <w:rsid w:val="0090324A"/>
    <w:rsid w:val="00903329"/>
    <w:rsid w:val="00903C70"/>
    <w:rsid w:val="00904067"/>
    <w:rsid w:val="00904340"/>
    <w:rsid w:val="00904369"/>
    <w:rsid w:val="0090465E"/>
    <w:rsid w:val="00904917"/>
    <w:rsid w:val="00904B0F"/>
    <w:rsid w:val="00904BA1"/>
    <w:rsid w:val="00904ED8"/>
    <w:rsid w:val="00904F50"/>
    <w:rsid w:val="00904F71"/>
    <w:rsid w:val="0090504A"/>
    <w:rsid w:val="00905340"/>
    <w:rsid w:val="0090537A"/>
    <w:rsid w:val="009057B8"/>
    <w:rsid w:val="009058D8"/>
    <w:rsid w:val="00905A98"/>
    <w:rsid w:val="00905BF2"/>
    <w:rsid w:val="00905C1E"/>
    <w:rsid w:val="00905C38"/>
    <w:rsid w:val="00905E04"/>
    <w:rsid w:val="00905E34"/>
    <w:rsid w:val="00905F83"/>
    <w:rsid w:val="00906028"/>
    <w:rsid w:val="0090606E"/>
    <w:rsid w:val="00906154"/>
    <w:rsid w:val="009062EB"/>
    <w:rsid w:val="009068FB"/>
    <w:rsid w:val="00906A10"/>
    <w:rsid w:val="00906AFD"/>
    <w:rsid w:val="00906D2D"/>
    <w:rsid w:val="00906FEA"/>
    <w:rsid w:val="00907368"/>
    <w:rsid w:val="0090741F"/>
    <w:rsid w:val="009079A7"/>
    <w:rsid w:val="00907BFD"/>
    <w:rsid w:val="00907E66"/>
    <w:rsid w:val="00907F26"/>
    <w:rsid w:val="00910020"/>
    <w:rsid w:val="009100B9"/>
    <w:rsid w:val="009105A0"/>
    <w:rsid w:val="0091069E"/>
    <w:rsid w:val="0091070D"/>
    <w:rsid w:val="00910894"/>
    <w:rsid w:val="009109D3"/>
    <w:rsid w:val="00910AEA"/>
    <w:rsid w:val="00910E68"/>
    <w:rsid w:val="00910E71"/>
    <w:rsid w:val="00910FA2"/>
    <w:rsid w:val="00911788"/>
    <w:rsid w:val="00911867"/>
    <w:rsid w:val="0091188D"/>
    <w:rsid w:val="00911AB3"/>
    <w:rsid w:val="00911AFE"/>
    <w:rsid w:val="0091244D"/>
    <w:rsid w:val="00912493"/>
    <w:rsid w:val="009127CB"/>
    <w:rsid w:val="009129F9"/>
    <w:rsid w:val="00912B88"/>
    <w:rsid w:val="00912BBE"/>
    <w:rsid w:val="00912C06"/>
    <w:rsid w:val="00912E54"/>
    <w:rsid w:val="0091300B"/>
    <w:rsid w:val="0091302C"/>
    <w:rsid w:val="0091324D"/>
    <w:rsid w:val="00913987"/>
    <w:rsid w:val="009139E7"/>
    <w:rsid w:val="00913C40"/>
    <w:rsid w:val="009144EA"/>
    <w:rsid w:val="0091466E"/>
    <w:rsid w:val="00914755"/>
    <w:rsid w:val="00915051"/>
    <w:rsid w:val="009150C8"/>
    <w:rsid w:val="0091516D"/>
    <w:rsid w:val="00915311"/>
    <w:rsid w:val="009153AF"/>
    <w:rsid w:val="00915531"/>
    <w:rsid w:val="0091554A"/>
    <w:rsid w:val="009155CD"/>
    <w:rsid w:val="00915849"/>
    <w:rsid w:val="009158BD"/>
    <w:rsid w:val="009159A4"/>
    <w:rsid w:val="00915B81"/>
    <w:rsid w:val="00915D09"/>
    <w:rsid w:val="00916175"/>
    <w:rsid w:val="009164D2"/>
    <w:rsid w:val="0091698A"/>
    <w:rsid w:val="00916A1D"/>
    <w:rsid w:val="00916D50"/>
    <w:rsid w:val="00916E9D"/>
    <w:rsid w:val="00916EFD"/>
    <w:rsid w:val="00916F6D"/>
    <w:rsid w:val="0091720E"/>
    <w:rsid w:val="009172FA"/>
    <w:rsid w:val="00917382"/>
    <w:rsid w:val="009173D3"/>
    <w:rsid w:val="00917428"/>
    <w:rsid w:val="00917528"/>
    <w:rsid w:val="0091767F"/>
    <w:rsid w:val="00917793"/>
    <w:rsid w:val="009178BD"/>
    <w:rsid w:val="00917BBD"/>
    <w:rsid w:val="00917FBC"/>
    <w:rsid w:val="00920537"/>
    <w:rsid w:val="00920550"/>
    <w:rsid w:val="0092067F"/>
    <w:rsid w:val="00920841"/>
    <w:rsid w:val="00921479"/>
    <w:rsid w:val="009216AB"/>
    <w:rsid w:val="009217E4"/>
    <w:rsid w:val="00921951"/>
    <w:rsid w:val="0092197D"/>
    <w:rsid w:val="009219E6"/>
    <w:rsid w:val="00921B79"/>
    <w:rsid w:val="00921BD5"/>
    <w:rsid w:val="00921E85"/>
    <w:rsid w:val="00921F0F"/>
    <w:rsid w:val="00922129"/>
    <w:rsid w:val="00922572"/>
    <w:rsid w:val="00922996"/>
    <w:rsid w:val="00922AEF"/>
    <w:rsid w:val="00922AF8"/>
    <w:rsid w:val="00922B26"/>
    <w:rsid w:val="00922DFF"/>
    <w:rsid w:val="00922E63"/>
    <w:rsid w:val="00922F10"/>
    <w:rsid w:val="00922FAB"/>
    <w:rsid w:val="00923233"/>
    <w:rsid w:val="0092323E"/>
    <w:rsid w:val="00923352"/>
    <w:rsid w:val="00923386"/>
    <w:rsid w:val="00923788"/>
    <w:rsid w:val="009239C1"/>
    <w:rsid w:val="00923D5A"/>
    <w:rsid w:val="00923F77"/>
    <w:rsid w:val="0092409F"/>
    <w:rsid w:val="009241B4"/>
    <w:rsid w:val="0092462D"/>
    <w:rsid w:val="00924A69"/>
    <w:rsid w:val="00924D67"/>
    <w:rsid w:val="00924D8F"/>
    <w:rsid w:val="00924E5F"/>
    <w:rsid w:val="009250D5"/>
    <w:rsid w:val="00925148"/>
    <w:rsid w:val="00925301"/>
    <w:rsid w:val="009253AB"/>
    <w:rsid w:val="00925448"/>
    <w:rsid w:val="0092599D"/>
    <w:rsid w:val="00925BF5"/>
    <w:rsid w:val="00925D92"/>
    <w:rsid w:val="00925E77"/>
    <w:rsid w:val="00926163"/>
    <w:rsid w:val="00926519"/>
    <w:rsid w:val="009266E7"/>
    <w:rsid w:val="00926E6D"/>
    <w:rsid w:val="00926ED7"/>
    <w:rsid w:val="0092790F"/>
    <w:rsid w:val="00927A80"/>
    <w:rsid w:val="00927B35"/>
    <w:rsid w:val="00927B77"/>
    <w:rsid w:val="00927C14"/>
    <w:rsid w:val="00927E04"/>
    <w:rsid w:val="00927F21"/>
    <w:rsid w:val="00927F8C"/>
    <w:rsid w:val="009300F1"/>
    <w:rsid w:val="0093030B"/>
    <w:rsid w:val="00930369"/>
    <w:rsid w:val="00930390"/>
    <w:rsid w:val="00930502"/>
    <w:rsid w:val="00930586"/>
    <w:rsid w:val="009308A6"/>
    <w:rsid w:val="00930BB8"/>
    <w:rsid w:val="00930C3E"/>
    <w:rsid w:val="00930C42"/>
    <w:rsid w:val="00930C9C"/>
    <w:rsid w:val="00930CA2"/>
    <w:rsid w:val="00930D0F"/>
    <w:rsid w:val="00930D60"/>
    <w:rsid w:val="0093132B"/>
    <w:rsid w:val="0093165B"/>
    <w:rsid w:val="0093193D"/>
    <w:rsid w:val="0093197F"/>
    <w:rsid w:val="00931A2E"/>
    <w:rsid w:val="00931A33"/>
    <w:rsid w:val="00931A65"/>
    <w:rsid w:val="00931AC4"/>
    <w:rsid w:val="00931B76"/>
    <w:rsid w:val="0093210A"/>
    <w:rsid w:val="00932215"/>
    <w:rsid w:val="009329C9"/>
    <w:rsid w:val="00932E82"/>
    <w:rsid w:val="009338B2"/>
    <w:rsid w:val="00933B9D"/>
    <w:rsid w:val="00933E8A"/>
    <w:rsid w:val="009341E5"/>
    <w:rsid w:val="00934298"/>
    <w:rsid w:val="00934342"/>
    <w:rsid w:val="009347A5"/>
    <w:rsid w:val="00934A98"/>
    <w:rsid w:val="00934C39"/>
    <w:rsid w:val="00934E17"/>
    <w:rsid w:val="00934F00"/>
    <w:rsid w:val="00935021"/>
    <w:rsid w:val="009350BF"/>
    <w:rsid w:val="009352C9"/>
    <w:rsid w:val="00935344"/>
    <w:rsid w:val="009353DB"/>
    <w:rsid w:val="0093547A"/>
    <w:rsid w:val="00935C51"/>
    <w:rsid w:val="00935FDC"/>
    <w:rsid w:val="00936425"/>
    <w:rsid w:val="00936724"/>
    <w:rsid w:val="00936767"/>
    <w:rsid w:val="00936BB6"/>
    <w:rsid w:val="00936C29"/>
    <w:rsid w:val="00936E7E"/>
    <w:rsid w:val="00936FD8"/>
    <w:rsid w:val="0093717E"/>
    <w:rsid w:val="009372EF"/>
    <w:rsid w:val="009373B1"/>
    <w:rsid w:val="00937883"/>
    <w:rsid w:val="00937A13"/>
    <w:rsid w:val="00937AC7"/>
    <w:rsid w:val="00937BF8"/>
    <w:rsid w:val="00937DE0"/>
    <w:rsid w:val="00937EAA"/>
    <w:rsid w:val="00940023"/>
    <w:rsid w:val="009401F1"/>
    <w:rsid w:val="0094036C"/>
    <w:rsid w:val="009404EB"/>
    <w:rsid w:val="009406AC"/>
    <w:rsid w:val="009407E4"/>
    <w:rsid w:val="00940E34"/>
    <w:rsid w:val="00940FAC"/>
    <w:rsid w:val="009412D2"/>
    <w:rsid w:val="009413F9"/>
    <w:rsid w:val="00941886"/>
    <w:rsid w:val="00941BB0"/>
    <w:rsid w:val="00941CF9"/>
    <w:rsid w:val="0094203F"/>
    <w:rsid w:val="0094238B"/>
    <w:rsid w:val="009424A0"/>
    <w:rsid w:val="009424E3"/>
    <w:rsid w:val="009426D0"/>
    <w:rsid w:val="009429CA"/>
    <w:rsid w:val="00942A4B"/>
    <w:rsid w:val="00942B80"/>
    <w:rsid w:val="00942D0B"/>
    <w:rsid w:val="00942E11"/>
    <w:rsid w:val="00942E2D"/>
    <w:rsid w:val="00942F0A"/>
    <w:rsid w:val="00943136"/>
    <w:rsid w:val="00943179"/>
    <w:rsid w:val="009431D0"/>
    <w:rsid w:val="00943314"/>
    <w:rsid w:val="0094332F"/>
    <w:rsid w:val="009433BB"/>
    <w:rsid w:val="00943617"/>
    <w:rsid w:val="009437A1"/>
    <w:rsid w:val="0094380B"/>
    <w:rsid w:val="009438EA"/>
    <w:rsid w:val="00943903"/>
    <w:rsid w:val="00943B42"/>
    <w:rsid w:val="00943BA9"/>
    <w:rsid w:val="00943C82"/>
    <w:rsid w:val="00943C8B"/>
    <w:rsid w:val="00943E25"/>
    <w:rsid w:val="00943E2B"/>
    <w:rsid w:val="00943E74"/>
    <w:rsid w:val="00944079"/>
    <w:rsid w:val="0094407A"/>
    <w:rsid w:val="0094417D"/>
    <w:rsid w:val="0094462C"/>
    <w:rsid w:val="00944BA8"/>
    <w:rsid w:val="00944F3B"/>
    <w:rsid w:val="00944FC1"/>
    <w:rsid w:val="0094506C"/>
    <w:rsid w:val="009451FB"/>
    <w:rsid w:val="009454ED"/>
    <w:rsid w:val="00945735"/>
    <w:rsid w:val="009457A7"/>
    <w:rsid w:val="00945A37"/>
    <w:rsid w:val="00945AD4"/>
    <w:rsid w:val="00945BFA"/>
    <w:rsid w:val="00945C0F"/>
    <w:rsid w:val="00946180"/>
    <w:rsid w:val="009462F5"/>
    <w:rsid w:val="00946470"/>
    <w:rsid w:val="00946568"/>
    <w:rsid w:val="009465B9"/>
    <w:rsid w:val="009465D4"/>
    <w:rsid w:val="00946A3F"/>
    <w:rsid w:val="00946DE8"/>
    <w:rsid w:val="0094720D"/>
    <w:rsid w:val="009477A2"/>
    <w:rsid w:val="00947C35"/>
    <w:rsid w:val="00947CA0"/>
    <w:rsid w:val="00947DDD"/>
    <w:rsid w:val="00947EDA"/>
    <w:rsid w:val="009505A5"/>
    <w:rsid w:val="009505CE"/>
    <w:rsid w:val="0095086D"/>
    <w:rsid w:val="00950A88"/>
    <w:rsid w:val="00950C03"/>
    <w:rsid w:val="00950F96"/>
    <w:rsid w:val="0095117D"/>
    <w:rsid w:val="00951405"/>
    <w:rsid w:val="00951568"/>
    <w:rsid w:val="00951708"/>
    <w:rsid w:val="0095175D"/>
    <w:rsid w:val="00951861"/>
    <w:rsid w:val="009519EE"/>
    <w:rsid w:val="00951A82"/>
    <w:rsid w:val="00951A90"/>
    <w:rsid w:val="00951C18"/>
    <w:rsid w:val="00951D66"/>
    <w:rsid w:val="00951FC5"/>
    <w:rsid w:val="00952283"/>
    <w:rsid w:val="009526C2"/>
    <w:rsid w:val="00952B60"/>
    <w:rsid w:val="00952BE4"/>
    <w:rsid w:val="00952C1D"/>
    <w:rsid w:val="00952C31"/>
    <w:rsid w:val="00952DD1"/>
    <w:rsid w:val="00952E2A"/>
    <w:rsid w:val="00952F1E"/>
    <w:rsid w:val="00953199"/>
    <w:rsid w:val="009535E1"/>
    <w:rsid w:val="009536C7"/>
    <w:rsid w:val="0095372C"/>
    <w:rsid w:val="009538B6"/>
    <w:rsid w:val="00953FF1"/>
    <w:rsid w:val="00954365"/>
    <w:rsid w:val="0095450F"/>
    <w:rsid w:val="009547CF"/>
    <w:rsid w:val="00954A70"/>
    <w:rsid w:val="00954ACA"/>
    <w:rsid w:val="00954BA3"/>
    <w:rsid w:val="00954C6A"/>
    <w:rsid w:val="00954ECD"/>
    <w:rsid w:val="00954F9C"/>
    <w:rsid w:val="00954FEF"/>
    <w:rsid w:val="0095519E"/>
    <w:rsid w:val="0095520C"/>
    <w:rsid w:val="00955274"/>
    <w:rsid w:val="00955582"/>
    <w:rsid w:val="0095559E"/>
    <w:rsid w:val="0095599A"/>
    <w:rsid w:val="00955C35"/>
    <w:rsid w:val="00955EC2"/>
    <w:rsid w:val="00956211"/>
    <w:rsid w:val="009562A9"/>
    <w:rsid w:val="009564FC"/>
    <w:rsid w:val="00956686"/>
    <w:rsid w:val="00956889"/>
    <w:rsid w:val="0095694C"/>
    <w:rsid w:val="009569F5"/>
    <w:rsid w:val="00956D9D"/>
    <w:rsid w:val="00956E5A"/>
    <w:rsid w:val="009570D4"/>
    <w:rsid w:val="00957381"/>
    <w:rsid w:val="009573B6"/>
    <w:rsid w:val="00957648"/>
    <w:rsid w:val="00957AC6"/>
    <w:rsid w:val="00957C23"/>
    <w:rsid w:val="00960097"/>
    <w:rsid w:val="00960326"/>
    <w:rsid w:val="009605D7"/>
    <w:rsid w:val="00960969"/>
    <w:rsid w:val="00960CD8"/>
    <w:rsid w:val="00961208"/>
    <w:rsid w:val="00961386"/>
    <w:rsid w:val="009613A5"/>
    <w:rsid w:val="00961492"/>
    <w:rsid w:val="0096167B"/>
    <w:rsid w:val="009618E4"/>
    <w:rsid w:val="00961927"/>
    <w:rsid w:val="00961E6F"/>
    <w:rsid w:val="00961F45"/>
    <w:rsid w:val="00961FF3"/>
    <w:rsid w:val="0096207F"/>
    <w:rsid w:val="009625BC"/>
    <w:rsid w:val="009626AA"/>
    <w:rsid w:val="00962779"/>
    <w:rsid w:val="009627A8"/>
    <w:rsid w:val="00962BCB"/>
    <w:rsid w:val="00962CBD"/>
    <w:rsid w:val="00962D8C"/>
    <w:rsid w:val="00962FF3"/>
    <w:rsid w:val="00963147"/>
    <w:rsid w:val="00963170"/>
    <w:rsid w:val="00963581"/>
    <w:rsid w:val="00963619"/>
    <w:rsid w:val="00963643"/>
    <w:rsid w:val="009638E6"/>
    <w:rsid w:val="00963917"/>
    <w:rsid w:val="00963CBD"/>
    <w:rsid w:val="00963E63"/>
    <w:rsid w:val="00963F50"/>
    <w:rsid w:val="00963F62"/>
    <w:rsid w:val="0096419B"/>
    <w:rsid w:val="00964330"/>
    <w:rsid w:val="0096496B"/>
    <w:rsid w:val="0096499E"/>
    <w:rsid w:val="009651BC"/>
    <w:rsid w:val="0096536C"/>
    <w:rsid w:val="00965441"/>
    <w:rsid w:val="0096583E"/>
    <w:rsid w:val="009658B5"/>
    <w:rsid w:val="00965938"/>
    <w:rsid w:val="00965DCF"/>
    <w:rsid w:val="00966093"/>
    <w:rsid w:val="009662E8"/>
    <w:rsid w:val="00966486"/>
    <w:rsid w:val="009665DD"/>
    <w:rsid w:val="009668F5"/>
    <w:rsid w:val="009669F1"/>
    <w:rsid w:val="00966ED4"/>
    <w:rsid w:val="00966EEA"/>
    <w:rsid w:val="00966FD9"/>
    <w:rsid w:val="009673DE"/>
    <w:rsid w:val="0096760C"/>
    <w:rsid w:val="00967638"/>
    <w:rsid w:val="00967675"/>
    <w:rsid w:val="00967794"/>
    <w:rsid w:val="009700EC"/>
    <w:rsid w:val="00970259"/>
    <w:rsid w:val="009703F5"/>
    <w:rsid w:val="0097040D"/>
    <w:rsid w:val="00970453"/>
    <w:rsid w:val="00970491"/>
    <w:rsid w:val="009705AA"/>
    <w:rsid w:val="00970B1A"/>
    <w:rsid w:val="00970DA0"/>
    <w:rsid w:val="00970EDF"/>
    <w:rsid w:val="009715AB"/>
    <w:rsid w:val="00971600"/>
    <w:rsid w:val="0097172E"/>
    <w:rsid w:val="00971D26"/>
    <w:rsid w:val="00971D7D"/>
    <w:rsid w:val="00971E35"/>
    <w:rsid w:val="00971F47"/>
    <w:rsid w:val="00971FAD"/>
    <w:rsid w:val="00971FC6"/>
    <w:rsid w:val="00972090"/>
    <w:rsid w:val="009720AB"/>
    <w:rsid w:val="00972778"/>
    <w:rsid w:val="0097302A"/>
    <w:rsid w:val="009731B6"/>
    <w:rsid w:val="00973541"/>
    <w:rsid w:val="0097371B"/>
    <w:rsid w:val="0097373C"/>
    <w:rsid w:val="009737EE"/>
    <w:rsid w:val="00973C34"/>
    <w:rsid w:val="00973D17"/>
    <w:rsid w:val="00974061"/>
    <w:rsid w:val="00974149"/>
    <w:rsid w:val="00974339"/>
    <w:rsid w:val="0097437D"/>
    <w:rsid w:val="009743A7"/>
    <w:rsid w:val="009745B8"/>
    <w:rsid w:val="00974821"/>
    <w:rsid w:val="00974DDE"/>
    <w:rsid w:val="00974EE8"/>
    <w:rsid w:val="009753FC"/>
    <w:rsid w:val="00975622"/>
    <w:rsid w:val="00975D1B"/>
    <w:rsid w:val="00975D82"/>
    <w:rsid w:val="00976348"/>
    <w:rsid w:val="0097634D"/>
    <w:rsid w:val="009767CC"/>
    <w:rsid w:val="009767EC"/>
    <w:rsid w:val="009769CE"/>
    <w:rsid w:val="00976EB9"/>
    <w:rsid w:val="00976FA2"/>
    <w:rsid w:val="009771A6"/>
    <w:rsid w:val="0097742F"/>
    <w:rsid w:val="00977464"/>
    <w:rsid w:val="00977605"/>
    <w:rsid w:val="00977A3A"/>
    <w:rsid w:val="00977BF9"/>
    <w:rsid w:val="00977FC0"/>
    <w:rsid w:val="00980169"/>
    <w:rsid w:val="009801DD"/>
    <w:rsid w:val="009802A5"/>
    <w:rsid w:val="009802BC"/>
    <w:rsid w:val="00980460"/>
    <w:rsid w:val="0098092C"/>
    <w:rsid w:val="00980A0C"/>
    <w:rsid w:val="00980A37"/>
    <w:rsid w:val="00981069"/>
    <w:rsid w:val="009811A7"/>
    <w:rsid w:val="009811D8"/>
    <w:rsid w:val="009813A3"/>
    <w:rsid w:val="0098164A"/>
    <w:rsid w:val="009817B6"/>
    <w:rsid w:val="00981A69"/>
    <w:rsid w:val="00981BAC"/>
    <w:rsid w:val="00981CA9"/>
    <w:rsid w:val="00981D59"/>
    <w:rsid w:val="00981F87"/>
    <w:rsid w:val="009821C0"/>
    <w:rsid w:val="00982C76"/>
    <w:rsid w:val="00982CDF"/>
    <w:rsid w:val="00982E9C"/>
    <w:rsid w:val="009832A8"/>
    <w:rsid w:val="009834B0"/>
    <w:rsid w:val="00983A8C"/>
    <w:rsid w:val="00983AFA"/>
    <w:rsid w:val="00983AFC"/>
    <w:rsid w:val="00983C33"/>
    <w:rsid w:val="00983CE8"/>
    <w:rsid w:val="00983D3A"/>
    <w:rsid w:val="00983EA0"/>
    <w:rsid w:val="00983FD8"/>
    <w:rsid w:val="00984411"/>
    <w:rsid w:val="0098492B"/>
    <w:rsid w:val="00984C23"/>
    <w:rsid w:val="00984E48"/>
    <w:rsid w:val="00984F54"/>
    <w:rsid w:val="00984F88"/>
    <w:rsid w:val="009851E0"/>
    <w:rsid w:val="009856B5"/>
    <w:rsid w:val="00985BB1"/>
    <w:rsid w:val="00985CEC"/>
    <w:rsid w:val="00985E04"/>
    <w:rsid w:val="00985EF7"/>
    <w:rsid w:val="00985F6E"/>
    <w:rsid w:val="0098611A"/>
    <w:rsid w:val="00986125"/>
    <w:rsid w:val="00986499"/>
    <w:rsid w:val="009864B1"/>
    <w:rsid w:val="00986573"/>
    <w:rsid w:val="009865EB"/>
    <w:rsid w:val="00986936"/>
    <w:rsid w:val="009869E2"/>
    <w:rsid w:val="00986B89"/>
    <w:rsid w:val="00986C0A"/>
    <w:rsid w:val="00986CC5"/>
    <w:rsid w:val="00986CD0"/>
    <w:rsid w:val="00986D75"/>
    <w:rsid w:val="00986E99"/>
    <w:rsid w:val="00987099"/>
    <w:rsid w:val="009873CA"/>
    <w:rsid w:val="009874AD"/>
    <w:rsid w:val="009877FC"/>
    <w:rsid w:val="009878FD"/>
    <w:rsid w:val="009879CA"/>
    <w:rsid w:val="00987B3D"/>
    <w:rsid w:val="00987C42"/>
    <w:rsid w:val="00990143"/>
    <w:rsid w:val="009905E9"/>
    <w:rsid w:val="00990A70"/>
    <w:rsid w:val="00990D45"/>
    <w:rsid w:val="00990EAC"/>
    <w:rsid w:val="009911A5"/>
    <w:rsid w:val="00991A4E"/>
    <w:rsid w:val="00991D6A"/>
    <w:rsid w:val="009920BC"/>
    <w:rsid w:val="009920FF"/>
    <w:rsid w:val="009922CC"/>
    <w:rsid w:val="00992865"/>
    <w:rsid w:val="0099298D"/>
    <w:rsid w:val="009931B8"/>
    <w:rsid w:val="0099355C"/>
    <w:rsid w:val="0099363E"/>
    <w:rsid w:val="00993822"/>
    <w:rsid w:val="00993836"/>
    <w:rsid w:val="00993A5E"/>
    <w:rsid w:val="00993C42"/>
    <w:rsid w:val="00993E94"/>
    <w:rsid w:val="009941F6"/>
    <w:rsid w:val="0099429A"/>
    <w:rsid w:val="00994873"/>
    <w:rsid w:val="009948DF"/>
    <w:rsid w:val="00994A10"/>
    <w:rsid w:val="00994C85"/>
    <w:rsid w:val="00994E09"/>
    <w:rsid w:val="00994E33"/>
    <w:rsid w:val="009950C8"/>
    <w:rsid w:val="00995141"/>
    <w:rsid w:val="009957D9"/>
    <w:rsid w:val="009958A4"/>
    <w:rsid w:val="00995D62"/>
    <w:rsid w:val="00996354"/>
    <w:rsid w:val="009964CB"/>
    <w:rsid w:val="009968AF"/>
    <w:rsid w:val="00996B41"/>
    <w:rsid w:val="00996BE8"/>
    <w:rsid w:val="00996D90"/>
    <w:rsid w:val="00996EAE"/>
    <w:rsid w:val="009972A1"/>
    <w:rsid w:val="009973D8"/>
    <w:rsid w:val="0099763D"/>
    <w:rsid w:val="0099764C"/>
    <w:rsid w:val="00997662"/>
    <w:rsid w:val="009978E4"/>
    <w:rsid w:val="00997C13"/>
    <w:rsid w:val="009A0194"/>
    <w:rsid w:val="009A01E9"/>
    <w:rsid w:val="009A0398"/>
    <w:rsid w:val="009A05B7"/>
    <w:rsid w:val="009A0697"/>
    <w:rsid w:val="009A0749"/>
    <w:rsid w:val="009A0E19"/>
    <w:rsid w:val="009A1451"/>
    <w:rsid w:val="009A16BB"/>
    <w:rsid w:val="009A17FF"/>
    <w:rsid w:val="009A18BD"/>
    <w:rsid w:val="009A1B99"/>
    <w:rsid w:val="009A1F79"/>
    <w:rsid w:val="009A2014"/>
    <w:rsid w:val="009A2166"/>
    <w:rsid w:val="009A2474"/>
    <w:rsid w:val="009A262E"/>
    <w:rsid w:val="009A26CA"/>
    <w:rsid w:val="009A29B3"/>
    <w:rsid w:val="009A29EA"/>
    <w:rsid w:val="009A2C92"/>
    <w:rsid w:val="009A2D05"/>
    <w:rsid w:val="009A301C"/>
    <w:rsid w:val="009A3074"/>
    <w:rsid w:val="009A31E9"/>
    <w:rsid w:val="009A33EF"/>
    <w:rsid w:val="009A33F0"/>
    <w:rsid w:val="009A3460"/>
    <w:rsid w:val="009A34D8"/>
    <w:rsid w:val="009A353F"/>
    <w:rsid w:val="009A37AC"/>
    <w:rsid w:val="009A3B0D"/>
    <w:rsid w:val="009A3CE1"/>
    <w:rsid w:val="009A400E"/>
    <w:rsid w:val="009A4508"/>
    <w:rsid w:val="009A4661"/>
    <w:rsid w:val="009A470E"/>
    <w:rsid w:val="009A47FA"/>
    <w:rsid w:val="009A48D8"/>
    <w:rsid w:val="009A4AFA"/>
    <w:rsid w:val="009A4BBD"/>
    <w:rsid w:val="009A4D63"/>
    <w:rsid w:val="009A50A9"/>
    <w:rsid w:val="009A50DC"/>
    <w:rsid w:val="009A50E6"/>
    <w:rsid w:val="009A5557"/>
    <w:rsid w:val="009A55D9"/>
    <w:rsid w:val="009A5A05"/>
    <w:rsid w:val="009A5AD2"/>
    <w:rsid w:val="009A5C17"/>
    <w:rsid w:val="009A5D59"/>
    <w:rsid w:val="009A6733"/>
    <w:rsid w:val="009A69E0"/>
    <w:rsid w:val="009A70C1"/>
    <w:rsid w:val="009A72A3"/>
    <w:rsid w:val="009A7583"/>
    <w:rsid w:val="009A787E"/>
    <w:rsid w:val="009A7BD1"/>
    <w:rsid w:val="009A7C31"/>
    <w:rsid w:val="009A7D0A"/>
    <w:rsid w:val="009B005B"/>
    <w:rsid w:val="009B0402"/>
    <w:rsid w:val="009B04CA"/>
    <w:rsid w:val="009B08B6"/>
    <w:rsid w:val="009B0BCA"/>
    <w:rsid w:val="009B0BFF"/>
    <w:rsid w:val="009B0D91"/>
    <w:rsid w:val="009B0EF1"/>
    <w:rsid w:val="009B0F23"/>
    <w:rsid w:val="009B141A"/>
    <w:rsid w:val="009B14E2"/>
    <w:rsid w:val="009B1849"/>
    <w:rsid w:val="009B1988"/>
    <w:rsid w:val="009B1CDF"/>
    <w:rsid w:val="009B21AD"/>
    <w:rsid w:val="009B21F9"/>
    <w:rsid w:val="009B24BF"/>
    <w:rsid w:val="009B2512"/>
    <w:rsid w:val="009B253C"/>
    <w:rsid w:val="009B2AE9"/>
    <w:rsid w:val="009B2B38"/>
    <w:rsid w:val="009B2D29"/>
    <w:rsid w:val="009B2EC6"/>
    <w:rsid w:val="009B2FBD"/>
    <w:rsid w:val="009B31EA"/>
    <w:rsid w:val="009B34C3"/>
    <w:rsid w:val="009B3588"/>
    <w:rsid w:val="009B3882"/>
    <w:rsid w:val="009B3893"/>
    <w:rsid w:val="009B39E4"/>
    <w:rsid w:val="009B3AAA"/>
    <w:rsid w:val="009B3BB8"/>
    <w:rsid w:val="009B3BBD"/>
    <w:rsid w:val="009B3DF9"/>
    <w:rsid w:val="009B3E4B"/>
    <w:rsid w:val="009B4450"/>
    <w:rsid w:val="009B4524"/>
    <w:rsid w:val="009B47EE"/>
    <w:rsid w:val="009B4876"/>
    <w:rsid w:val="009B4A3E"/>
    <w:rsid w:val="009B4A52"/>
    <w:rsid w:val="009B4AB4"/>
    <w:rsid w:val="009B4AEF"/>
    <w:rsid w:val="009B4C28"/>
    <w:rsid w:val="009B4E5E"/>
    <w:rsid w:val="009B53F5"/>
    <w:rsid w:val="009B5542"/>
    <w:rsid w:val="009B57D9"/>
    <w:rsid w:val="009B5AF8"/>
    <w:rsid w:val="009B5BD8"/>
    <w:rsid w:val="009B6021"/>
    <w:rsid w:val="009B61A1"/>
    <w:rsid w:val="009B63DC"/>
    <w:rsid w:val="009B65DA"/>
    <w:rsid w:val="009B6601"/>
    <w:rsid w:val="009B6CCF"/>
    <w:rsid w:val="009B6E31"/>
    <w:rsid w:val="009B713C"/>
    <w:rsid w:val="009B7260"/>
    <w:rsid w:val="009B73CB"/>
    <w:rsid w:val="009B76D9"/>
    <w:rsid w:val="009B773D"/>
    <w:rsid w:val="009B77B1"/>
    <w:rsid w:val="009B7A0C"/>
    <w:rsid w:val="009B7ABB"/>
    <w:rsid w:val="009B7B58"/>
    <w:rsid w:val="009B7C78"/>
    <w:rsid w:val="009B7EB9"/>
    <w:rsid w:val="009C0336"/>
    <w:rsid w:val="009C06C9"/>
    <w:rsid w:val="009C0994"/>
    <w:rsid w:val="009C0BAD"/>
    <w:rsid w:val="009C0CAC"/>
    <w:rsid w:val="009C0E81"/>
    <w:rsid w:val="009C0FBD"/>
    <w:rsid w:val="009C1121"/>
    <w:rsid w:val="009C1230"/>
    <w:rsid w:val="009C12C1"/>
    <w:rsid w:val="009C1392"/>
    <w:rsid w:val="009C144F"/>
    <w:rsid w:val="009C19A4"/>
    <w:rsid w:val="009C1ADD"/>
    <w:rsid w:val="009C1CB6"/>
    <w:rsid w:val="009C1E83"/>
    <w:rsid w:val="009C1FB9"/>
    <w:rsid w:val="009C2198"/>
    <w:rsid w:val="009C21A0"/>
    <w:rsid w:val="009C23AA"/>
    <w:rsid w:val="009C24D1"/>
    <w:rsid w:val="009C2691"/>
    <w:rsid w:val="009C2905"/>
    <w:rsid w:val="009C29CC"/>
    <w:rsid w:val="009C2AC2"/>
    <w:rsid w:val="009C2C4B"/>
    <w:rsid w:val="009C2D86"/>
    <w:rsid w:val="009C2DD2"/>
    <w:rsid w:val="009C30B7"/>
    <w:rsid w:val="009C30D6"/>
    <w:rsid w:val="009C3137"/>
    <w:rsid w:val="009C31DE"/>
    <w:rsid w:val="009C33D1"/>
    <w:rsid w:val="009C3A37"/>
    <w:rsid w:val="009C3AB4"/>
    <w:rsid w:val="009C3B6D"/>
    <w:rsid w:val="009C3BFD"/>
    <w:rsid w:val="009C3C8D"/>
    <w:rsid w:val="009C3DB4"/>
    <w:rsid w:val="009C3EF5"/>
    <w:rsid w:val="009C3F3B"/>
    <w:rsid w:val="009C3FCF"/>
    <w:rsid w:val="009C41C0"/>
    <w:rsid w:val="009C45FF"/>
    <w:rsid w:val="009C49A7"/>
    <w:rsid w:val="009C4A08"/>
    <w:rsid w:val="009C4A58"/>
    <w:rsid w:val="009C4A5A"/>
    <w:rsid w:val="009C4AC0"/>
    <w:rsid w:val="009C4B78"/>
    <w:rsid w:val="009C4CD9"/>
    <w:rsid w:val="009C4CF1"/>
    <w:rsid w:val="009C5112"/>
    <w:rsid w:val="009C51D5"/>
    <w:rsid w:val="009C5484"/>
    <w:rsid w:val="009C550E"/>
    <w:rsid w:val="009C555B"/>
    <w:rsid w:val="009C557E"/>
    <w:rsid w:val="009C55ED"/>
    <w:rsid w:val="009C59CA"/>
    <w:rsid w:val="009C5BC6"/>
    <w:rsid w:val="009C5CB5"/>
    <w:rsid w:val="009C5F0F"/>
    <w:rsid w:val="009C611B"/>
    <w:rsid w:val="009C61F6"/>
    <w:rsid w:val="009C62F8"/>
    <w:rsid w:val="009C6335"/>
    <w:rsid w:val="009C6786"/>
    <w:rsid w:val="009C71BF"/>
    <w:rsid w:val="009C73CB"/>
    <w:rsid w:val="009C7454"/>
    <w:rsid w:val="009C74DA"/>
    <w:rsid w:val="009C7BB4"/>
    <w:rsid w:val="009C7E3F"/>
    <w:rsid w:val="009D0098"/>
    <w:rsid w:val="009D01D4"/>
    <w:rsid w:val="009D03C8"/>
    <w:rsid w:val="009D043B"/>
    <w:rsid w:val="009D0759"/>
    <w:rsid w:val="009D0F0F"/>
    <w:rsid w:val="009D0F4D"/>
    <w:rsid w:val="009D12A7"/>
    <w:rsid w:val="009D1D92"/>
    <w:rsid w:val="009D2586"/>
    <w:rsid w:val="009D276C"/>
    <w:rsid w:val="009D28F7"/>
    <w:rsid w:val="009D2F49"/>
    <w:rsid w:val="009D3885"/>
    <w:rsid w:val="009D3E7F"/>
    <w:rsid w:val="009D4011"/>
    <w:rsid w:val="009D41FC"/>
    <w:rsid w:val="009D4280"/>
    <w:rsid w:val="009D4339"/>
    <w:rsid w:val="009D43C8"/>
    <w:rsid w:val="009D444F"/>
    <w:rsid w:val="009D448F"/>
    <w:rsid w:val="009D4BD0"/>
    <w:rsid w:val="009D4D68"/>
    <w:rsid w:val="009D544F"/>
    <w:rsid w:val="009D56E2"/>
    <w:rsid w:val="009D594D"/>
    <w:rsid w:val="009D5976"/>
    <w:rsid w:val="009D5BAC"/>
    <w:rsid w:val="009D6209"/>
    <w:rsid w:val="009D6225"/>
    <w:rsid w:val="009D698E"/>
    <w:rsid w:val="009D6E96"/>
    <w:rsid w:val="009D726E"/>
    <w:rsid w:val="009D7861"/>
    <w:rsid w:val="009D788F"/>
    <w:rsid w:val="009D795E"/>
    <w:rsid w:val="009D79C1"/>
    <w:rsid w:val="009D79DE"/>
    <w:rsid w:val="009D7B6B"/>
    <w:rsid w:val="009D7B70"/>
    <w:rsid w:val="009D7B8F"/>
    <w:rsid w:val="009D7F86"/>
    <w:rsid w:val="009D7FF6"/>
    <w:rsid w:val="009E014B"/>
    <w:rsid w:val="009E0764"/>
    <w:rsid w:val="009E0800"/>
    <w:rsid w:val="009E0B04"/>
    <w:rsid w:val="009E0F35"/>
    <w:rsid w:val="009E1143"/>
    <w:rsid w:val="009E1527"/>
    <w:rsid w:val="009E15DE"/>
    <w:rsid w:val="009E17A1"/>
    <w:rsid w:val="009E17ED"/>
    <w:rsid w:val="009E1EC6"/>
    <w:rsid w:val="009E20D7"/>
    <w:rsid w:val="009E2288"/>
    <w:rsid w:val="009E23C5"/>
    <w:rsid w:val="009E2469"/>
    <w:rsid w:val="009E25F5"/>
    <w:rsid w:val="009E26CE"/>
    <w:rsid w:val="009E26E0"/>
    <w:rsid w:val="009E276C"/>
    <w:rsid w:val="009E28DA"/>
    <w:rsid w:val="009E2C4E"/>
    <w:rsid w:val="009E2CBD"/>
    <w:rsid w:val="009E2D0D"/>
    <w:rsid w:val="009E2D7D"/>
    <w:rsid w:val="009E2E43"/>
    <w:rsid w:val="009E302F"/>
    <w:rsid w:val="009E3B2B"/>
    <w:rsid w:val="009E3B42"/>
    <w:rsid w:val="009E3BCE"/>
    <w:rsid w:val="009E3FB3"/>
    <w:rsid w:val="009E41D5"/>
    <w:rsid w:val="009E4210"/>
    <w:rsid w:val="009E4362"/>
    <w:rsid w:val="009E45A5"/>
    <w:rsid w:val="009E4666"/>
    <w:rsid w:val="009E4993"/>
    <w:rsid w:val="009E4A05"/>
    <w:rsid w:val="009E4A70"/>
    <w:rsid w:val="009E4B9A"/>
    <w:rsid w:val="009E4D14"/>
    <w:rsid w:val="009E4F3F"/>
    <w:rsid w:val="009E4FF4"/>
    <w:rsid w:val="009E5145"/>
    <w:rsid w:val="009E53BE"/>
    <w:rsid w:val="009E5646"/>
    <w:rsid w:val="009E5783"/>
    <w:rsid w:val="009E594A"/>
    <w:rsid w:val="009E5AF5"/>
    <w:rsid w:val="009E5D35"/>
    <w:rsid w:val="009E5E17"/>
    <w:rsid w:val="009E5FBB"/>
    <w:rsid w:val="009E5FC2"/>
    <w:rsid w:val="009E605F"/>
    <w:rsid w:val="009E63B9"/>
    <w:rsid w:val="009E63F3"/>
    <w:rsid w:val="009E6B1F"/>
    <w:rsid w:val="009E7181"/>
    <w:rsid w:val="009E741D"/>
    <w:rsid w:val="009E762E"/>
    <w:rsid w:val="009E78CF"/>
    <w:rsid w:val="009E7914"/>
    <w:rsid w:val="009E7C4C"/>
    <w:rsid w:val="009E7F0D"/>
    <w:rsid w:val="009F0083"/>
    <w:rsid w:val="009F0451"/>
    <w:rsid w:val="009F0470"/>
    <w:rsid w:val="009F047F"/>
    <w:rsid w:val="009F055B"/>
    <w:rsid w:val="009F0712"/>
    <w:rsid w:val="009F089E"/>
    <w:rsid w:val="009F0A42"/>
    <w:rsid w:val="009F0BEB"/>
    <w:rsid w:val="009F0D9C"/>
    <w:rsid w:val="009F0DCF"/>
    <w:rsid w:val="009F0EB0"/>
    <w:rsid w:val="009F1464"/>
    <w:rsid w:val="009F155C"/>
    <w:rsid w:val="009F16D1"/>
    <w:rsid w:val="009F22F2"/>
    <w:rsid w:val="009F27D9"/>
    <w:rsid w:val="009F29F9"/>
    <w:rsid w:val="009F2BD3"/>
    <w:rsid w:val="009F30AF"/>
    <w:rsid w:val="009F3264"/>
    <w:rsid w:val="009F3421"/>
    <w:rsid w:val="009F3500"/>
    <w:rsid w:val="009F36A4"/>
    <w:rsid w:val="009F376A"/>
    <w:rsid w:val="009F386C"/>
    <w:rsid w:val="009F3A06"/>
    <w:rsid w:val="009F3B08"/>
    <w:rsid w:val="009F3C53"/>
    <w:rsid w:val="009F3D44"/>
    <w:rsid w:val="009F3E3F"/>
    <w:rsid w:val="009F409E"/>
    <w:rsid w:val="009F4167"/>
    <w:rsid w:val="009F42CA"/>
    <w:rsid w:val="009F42DF"/>
    <w:rsid w:val="009F43A5"/>
    <w:rsid w:val="009F44EB"/>
    <w:rsid w:val="009F4B9B"/>
    <w:rsid w:val="009F5041"/>
    <w:rsid w:val="009F50A2"/>
    <w:rsid w:val="009F519A"/>
    <w:rsid w:val="009F554D"/>
    <w:rsid w:val="009F55C9"/>
    <w:rsid w:val="009F58FE"/>
    <w:rsid w:val="009F6090"/>
    <w:rsid w:val="009F61DB"/>
    <w:rsid w:val="009F62DF"/>
    <w:rsid w:val="009F63DE"/>
    <w:rsid w:val="009F64A4"/>
    <w:rsid w:val="009F64A9"/>
    <w:rsid w:val="009F6660"/>
    <w:rsid w:val="009F6DF4"/>
    <w:rsid w:val="009F6F7F"/>
    <w:rsid w:val="009F742B"/>
    <w:rsid w:val="009F74E0"/>
    <w:rsid w:val="009F74F9"/>
    <w:rsid w:val="009F763A"/>
    <w:rsid w:val="009F775C"/>
    <w:rsid w:val="009F781F"/>
    <w:rsid w:val="009F7D66"/>
    <w:rsid w:val="009F7EA4"/>
    <w:rsid w:val="009F7F58"/>
    <w:rsid w:val="00A002B9"/>
    <w:rsid w:val="00A00456"/>
    <w:rsid w:val="00A0047F"/>
    <w:rsid w:val="00A00746"/>
    <w:rsid w:val="00A00751"/>
    <w:rsid w:val="00A007D4"/>
    <w:rsid w:val="00A007FF"/>
    <w:rsid w:val="00A00938"/>
    <w:rsid w:val="00A00A9D"/>
    <w:rsid w:val="00A00E50"/>
    <w:rsid w:val="00A00EF5"/>
    <w:rsid w:val="00A011E3"/>
    <w:rsid w:val="00A0123D"/>
    <w:rsid w:val="00A0127B"/>
    <w:rsid w:val="00A013FD"/>
    <w:rsid w:val="00A01651"/>
    <w:rsid w:val="00A01714"/>
    <w:rsid w:val="00A01903"/>
    <w:rsid w:val="00A01970"/>
    <w:rsid w:val="00A01B82"/>
    <w:rsid w:val="00A01C1C"/>
    <w:rsid w:val="00A01D70"/>
    <w:rsid w:val="00A021DD"/>
    <w:rsid w:val="00A0255E"/>
    <w:rsid w:val="00A02A1B"/>
    <w:rsid w:val="00A02A31"/>
    <w:rsid w:val="00A02FCE"/>
    <w:rsid w:val="00A0301C"/>
    <w:rsid w:val="00A033A5"/>
    <w:rsid w:val="00A03537"/>
    <w:rsid w:val="00A0370A"/>
    <w:rsid w:val="00A03846"/>
    <w:rsid w:val="00A038CF"/>
    <w:rsid w:val="00A038DE"/>
    <w:rsid w:val="00A0394F"/>
    <w:rsid w:val="00A03ABF"/>
    <w:rsid w:val="00A03C18"/>
    <w:rsid w:val="00A03D54"/>
    <w:rsid w:val="00A04123"/>
    <w:rsid w:val="00A04357"/>
    <w:rsid w:val="00A044FD"/>
    <w:rsid w:val="00A04A41"/>
    <w:rsid w:val="00A04B4A"/>
    <w:rsid w:val="00A04CAD"/>
    <w:rsid w:val="00A04DB5"/>
    <w:rsid w:val="00A0528D"/>
    <w:rsid w:val="00A052DB"/>
    <w:rsid w:val="00A05370"/>
    <w:rsid w:val="00A0586A"/>
    <w:rsid w:val="00A05975"/>
    <w:rsid w:val="00A05976"/>
    <w:rsid w:val="00A05CB4"/>
    <w:rsid w:val="00A05E18"/>
    <w:rsid w:val="00A05F54"/>
    <w:rsid w:val="00A06095"/>
    <w:rsid w:val="00A06774"/>
    <w:rsid w:val="00A06A66"/>
    <w:rsid w:val="00A070D6"/>
    <w:rsid w:val="00A071E5"/>
    <w:rsid w:val="00A0729B"/>
    <w:rsid w:val="00A07415"/>
    <w:rsid w:val="00A079E1"/>
    <w:rsid w:val="00A07A28"/>
    <w:rsid w:val="00A10031"/>
    <w:rsid w:val="00A100BD"/>
    <w:rsid w:val="00A102F5"/>
    <w:rsid w:val="00A1030A"/>
    <w:rsid w:val="00A10457"/>
    <w:rsid w:val="00A104A1"/>
    <w:rsid w:val="00A107EE"/>
    <w:rsid w:val="00A10852"/>
    <w:rsid w:val="00A10B95"/>
    <w:rsid w:val="00A10BEE"/>
    <w:rsid w:val="00A10DD7"/>
    <w:rsid w:val="00A10F65"/>
    <w:rsid w:val="00A112B0"/>
    <w:rsid w:val="00A11813"/>
    <w:rsid w:val="00A118E1"/>
    <w:rsid w:val="00A11915"/>
    <w:rsid w:val="00A1199D"/>
    <w:rsid w:val="00A11AAA"/>
    <w:rsid w:val="00A11D2A"/>
    <w:rsid w:val="00A11EA6"/>
    <w:rsid w:val="00A124C7"/>
    <w:rsid w:val="00A127F1"/>
    <w:rsid w:val="00A12FE5"/>
    <w:rsid w:val="00A1310A"/>
    <w:rsid w:val="00A1314D"/>
    <w:rsid w:val="00A131E8"/>
    <w:rsid w:val="00A133F6"/>
    <w:rsid w:val="00A136D7"/>
    <w:rsid w:val="00A13725"/>
    <w:rsid w:val="00A13D8C"/>
    <w:rsid w:val="00A13E06"/>
    <w:rsid w:val="00A13F6F"/>
    <w:rsid w:val="00A1430C"/>
    <w:rsid w:val="00A14401"/>
    <w:rsid w:val="00A14468"/>
    <w:rsid w:val="00A14506"/>
    <w:rsid w:val="00A14D40"/>
    <w:rsid w:val="00A14F09"/>
    <w:rsid w:val="00A14FF6"/>
    <w:rsid w:val="00A1507C"/>
    <w:rsid w:val="00A15093"/>
    <w:rsid w:val="00A1517F"/>
    <w:rsid w:val="00A151A4"/>
    <w:rsid w:val="00A1534D"/>
    <w:rsid w:val="00A15530"/>
    <w:rsid w:val="00A1566B"/>
    <w:rsid w:val="00A15913"/>
    <w:rsid w:val="00A15A9B"/>
    <w:rsid w:val="00A15B43"/>
    <w:rsid w:val="00A15C26"/>
    <w:rsid w:val="00A15C91"/>
    <w:rsid w:val="00A15E46"/>
    <w:rsid w:val="00A15FBB"/>
    <w:rsid w:val="00A16294"/>
    <w:rsid w:val="00A16382"/>
    <w:rsid w:val="00A16557"/>
    <w:rsid w:val="00A166F0"/>
    <w:rsid w:val="00A1687D"/>
    <w:rsid w:val="00A16C03"/>
    <w:rsid w:val="00A16DBF"/>
    <w:rsid w:val="00A17A21"/>
    <w:rsid w:val="00A17C7A"/>
    <w:rsid w:val="00A20376"/>
    <w:rsid w:val="00A20962"/>
    <w:rsid w:val="00A20BFC"/>
    <w:rsid w:val="00A20C80"/>
    <w:rsid w:val="00A2103E"/>
    <w:rsid w:val="00A21247"/>
    <w:rsid w:val="00A213E9"/>
    <w:rsid w:val="00A21538"/>
    <w:rsid w:val="00A217B0"/>
    <w:rsid w:val="00A217F3"/>
    <w:rsid w:val="00A21978"/>
    <w:rsid w:val="00A21DA8"/>
    <w:rsid w:val="00A21E67"/>
    <w:rsid w:val="00A21ECC"/>
    <w:rsid w:val="00A223F5"/>
    <w:rsid w:val="00A22835"/>
    <w:rsid w:val="00A22A57"/>
    <w:rsid w:val="00A22AC3"/>
    <w:rsid w:val="00A22F6C"/>
    <w:rsid w:val="00A23098"/>
    <w:rsid w:val="00A2310A"/>
    <w:rsid w:val="00A23398"/>
    <w:rsid w:val="00A233EE"/>
    <w:rsid w:val="00A233F4"/>
    <w:rsid w:val="00A238FA"/>
    <w:rsid w:val="00A23C79"/>
    <w:rsid w:val="00A24241"/>
    <w:rsid w:val="00A24335"/>
    <w:rsid w:val="00A2454D"/>
    <w:rsid w:val="00A24572"/>
    <w:rsid w:val="00A24828"/>
    <w:rsid w:val="00A24AC1"/>
    <w:rsid w:val="00A250A2"/>
    <w:rsid w:val="00A250BB"/>
    <w:rsid w:val="00A2526B"/>
    <w:rsid w:val="00A254D8"/>
    <w:rsid w:val="00A257A3"/>
    <w:rsid w:val="00A25A64"/>
    <w:rsid w:val="00A25F05"/>
    <w:rsid w:val="00A25F78"/>
    <w:rsid w:val="00A2607F"/>
    <w:rsid w:val="00A262BB"/>
    <w:rsid w:val="00A2638A"/>
    <w:rsid w:val="00A263C6"/>
    <w:rsid w:val="00A268C2"/>
    <w:rsid w:val="00A26BDE"/>
    <w:rsid w:val="00A26CB6"/>
    <w:rsid w:val="00A2710D"/>
    <w:rsid w:val="00A2740F"/>
    <w:rsid w:val="00A2768B"/>
    <w:rsid w:val="00A27834"/>
    <w:rsid w:val="00A27CEB"/>
    <w:rsid w:val="00A27D5B"/>
    <w:rsid w:val="00A27DF7"/>
    <w:rsid w:val="00A27F4D"/>
    <w:rsid w:val="00A3033D"/>
    <w:rsid w:val="00A306C0"/>
    <w:rsid w:val="00A306E2"/>
    <w:rsid w:val="00A30C39"/>
    <w:rsid w:val="00A30FB4"/>
    <w:rsid w:val="00A310BE"/>
    <w:rsid w:val="00A31174"/>
    <w:rsid w:val="00A311B8"/>
    <w:rsid w:val="00A31230"/>
    <w:rsid w:val="00A31338"/>
    <w:rsid w:val="00A31769"/>
    <w:rsid w:val="00A31867"/>
    <w:rsid w:val="00A31AF6"/>
    <w:rsid w:val="00A31C5B"/>
    <w:rsid w:val="00A321A6"/>
    <w:rsid w:val="00A32293"/>
    <w:rsid w:val="00A3235E"/>
    <w:rsid w:val="00A324DD"/>
    <w:rsid w:val="00A324FA"/>
    <w:rsid w:val="00A327BE"/>
    <w:rsid w:val="00A32A10"/>
    <w:rsid w:val="00A32B3F"/>
    <w:rsid w:val="00A32D17"/>
    <w:rsid w:val="00A32E39"/>
    <w:rsid w:val="00A32EC4"/>
    <w:rsid w:val="00A32ED5"/>
    <w:rsid w:val="00A32FE5"/>
    <w:rsid w:val="00A33438"/>
    <w:rsid w:val="00A33455"/>
    <w:rsid w:val="00A33945"/>
    <w:rsid w:val="00A33A7D"/>
    <w:rsid w:val="00A33D96"/>
    <w:rsid w:val="00A33E4D"/>
    <w:rsid w:val="00A33FE4"/>
    <w:rsid w:val="00A340A7"/>
    <w:rsid w:val="00A342DA"/>
    <w:rsid w:val="00A34436"/>
    <w:rsid w:val="00A3474F"/>
    <w:rsid w:val="00A34798"/>
    <w:rsid w:val="00A3482D"/>
    <w:rsid w:val="00A3493B"/>
    <w:rsid w:val="00A349E6"/>
    <w:rsid w:val="00A34AB0"/>
    <w:rsid w:val="00A34B90"/>
    <w:rsid w:val="00A34E68"/>
    <w:rsid w:val="00A34EAE"/>
    <w:rsid w:val="00A350D2"/>
    <w:rsid w:val="00A35210"/>
    <w:rsid w:val="00A3532E"/>
    <w:rsid w:val="00A358CE"/>
    <w:rsid w:val="00A3597E"/>
    <w:rsid w:val="00A359A9"/>
    <w:rsid w:val="00A35A5C"/>
    <w:rsid w:val="00A35C50"/>
    <w:rsid w:val="00A35C8E"/>
    <w:rsid w:val="00A35E0C"/>
    <w:rsid w:val="00A3618D"/>
    <w:rsid w:val="00A36285"/>
    <w:rsid w:val="00A363C1"/>
    <w:rsid w:val="00A364BC"/>
    <w:rsid w:val="00A364CF"/>
    <w:rsid w:val="00A36541"/>
    <w:rsid w:val="00A367BB"/>
    <w:rsid w:val="00A368EE"/>
    <w:rsid w:val="00A3693D"/>
    <w:rsid w:val="00A36AB8"/>
    <w:rsid w:val="00A36AE3"/>
    <w:rsid w:val="00A36B2F"/>
    <w:rsid w:val="00A36BC6"/>
    <w:rsid w:val="00A36D0F"/>
    <w:rsid w:val="00A36FDC"/>
    <w:rsid w:val="00A3730E"/>
    <w:rsid w:val="00A37AB8"/>
    <w:rsid w:val="00A37C76"/>
    <w:rsid w:val="00A37D30"/>
    <w:rsid w:val="00A37D53"/>
    <w:rsid w:val="00A37D9F"/>
    <w:rsid w:val="00A37E80"/>
    <w:rsid w:val="00A37F40"/>
    <w:rsid w:val="00A37F87"/>
    <w:rsid w:val="00A40137"/>
    <w:rsid w:val="00A4016B"/>
    <w:rsid w:val="00A401D4"/>
    <w:rsid w:val="00A40227"/>
    <w:rsid w:val="00A406BF"/>
    <w:rsid w:val="00A406E7"/>
    <w:rsid w:val="00A406EC"/>
    <w:rsid w:val="00A40814"/>
    <w:rsid w:val="00A40E01"/>
    <w:rsid w:val="00A41120"/>
    <w:rsid w:val="00A41229"/>
    <w:rsid w:val="00A414C8"/>
    <w:rsid w:val="00A4171B"/>
    <w:rsid w:val="00A417D2"/>
    <w:rsid w:val="00A41909"/>
    <w:rsid w:val="00A41955"/>
    <w:rsid w:val="00A41ACA"/>
    <w:rsid w:val="00A41CE2"/>
    <w:rsid w:val="00A41E10"/>
    <w:rsid w:val="00A41FA4"/>
    <w:rsid w:val="00A422BE"/>
    <w:rsid w:val="00A4253F"/>
    <w:rsid w:val="00A4262E"/>
    <w:rsid w:val="00A42A16"/>
    <w:rsid w:val="00A42BE9"/>
    <w:rsid w:val="00A42C2F"/>
    <w:rsid w:val="00A42F93"/>
    <w:rsid w:val="00A431CA"/>
    <w:rsid w:val="00A4333E"/>
    <w:rsid w:val="00A435B1"/>
    <w:rsid w:val="00A43765"/>
    <w:rsid w:val="00A439F1"/>
    <w:rsid w:val="00A43BBA"/>
    <w:rsid w:val="00A43D35"/>
    <w:rsid w:val="00A440DD"/>
    <w:rsid w:val="00A4412E"/>
    <w:rsid w:val="00A445DF"/>
    <w:rsid w:val="00A44738"/>
    <w:rsid w:val="00A449E4"/>
    <w:rsid w:val="00A44C9B"/>
    <w:rsid w:val="00A44DB3"/>
    <w:rsid w:val="00A4518D"/>
    <w:rsid w:val="00A453C7"/>
    <w:rsid w:val="00A454D6"/>
    <w:rsid w:val="00A454EB"/>
    <w:rsid w:val="00A45671"/>
    <w:rsid w:val="00A45766"/>
    <w:rsid w:val="00A45B9B"/>
    <w:rsid w:val="00A45BE2"/>
    <w:rsid w:val="00A45D07"/>
    <w:rsid w:val="00A45D3E"/>
    <w:rsid w:val="00A45D5C"/>
    <w:rsid w:val="00A45DE6"/>
    <w:rsid w:val="00A46203"/>
    <w:rsid w:val="00A4627A"/>
    <w:rsid w:val="00A4639E"/>
    <w:rsid w:val="00A46416"/>
    <w:rsid w:val="00A46431"/>
    <w:rsid w:val="00A466FC"/>
    <w:rsid w:val="00A46A0D"/>
    <w:rsid w:val="00A46B72"/>
    <w:rsid w:val="00A46C62"/>
    <w:rsid w:val="00A46D75"/>
    <w:rsid w:val="00A476B8"/>
    <w:rsid w:val="00A4783C"/>
    <w:rsid w:val="00A478BD"/>
    <w:rsid w:val="00A47906"/>
    <w:rsid w:val="00A47A93"/>
    <w:rsid w:val="00A47B33"/>
    <w:rsid w:val="00A47CCA"/>
    <w:rsid w:val="00A47E65"/>
    <w:rsid w:val="00A47E8D"/>
    <w:rsid w:val="00A501DE"/>
    <w:rsid w:val="00A506BC"/>
    <w:rsid w:val="00A50806"/>
    <w:rsid w:val="00A50888"/>
    <w:rsid w:val="00A508E3"/>
    <w:rsid w:val="00A50B72"/>
    <w:rsid w:val="00A50C22"/>
    <w:rsid w:val="00A50D91"/>
    <w:rsid w:val="00A50FE6"/>
    <w:rsid w:val="00A51086"/>
    <w:rsid w:val="00A51167"/>
    <w:rsid w:val="00A5138E"/>
    <w:rsid w:val="00A514E8"/>
    <w:rsid w:val="00A51A43"/>
    <w:rsid w:val="00A51C46"/>
    <w:rsid w:val="00A51C56"/>
    <w:rsid w:val="00A51E31"/>
    <w:rsid w:val="00A51E5C"/>
    <w:rsid w:val="00A5255F"/>
    <w:rsid w:val="00A525B9"/>
    <w:rsid w:val="00A5260C"/>
    <w:rsid w:val="00A5268C"/>
    <w:rsid w:val="00A5291A"/>
    <w:rsid w:val="00A52A0B"/>
    <w:rsid w:val="00A52E25"/>
    <w:rsid w:val="00A52E87"/>
    <w:rsid w:val="00A52F52"/>
    <w:rsid w:val="00A52FD9"/>
    <w:rsid w:val="00A530C8"/>
    <w:rsid w:val="00A531E0"/>
    <w:rsid w:val="00A537AD"/>
    <w:rsid w:val="00A53874"/>
    <w:rsid w:val="00A539D1"/>
    <w:rsid w:val="00A53A07"/>
    <w:rsid w:val="00A53B9D"/>
    <w:rsid w:val="00A53CB5"/>
    <w:rsid w:val="00A53DCF"/>
    <w:rsid w:val="00A53DE7"/>
    <w:rsid w:val="00A53E89"/>
    <w:rsid w:val="00A5406E"/>
    <w:rsid w:val="00A546DB"/>
    <w:rsid w:val="00A54A52"/>
    <w:rsid w:val="00A55282"/>
    <w:rsid w:val="00A55285"/>
    <w:rsid w:val="00A558A8"/>
    <w:rsid w:val="00A55C42"/>
    <w:rsid w:val="00A55D1A"/>
    <w:rsid w:val="00A55D30"/>
    <w:rsid w:val="00A5613D"/>
    <w:rsid w:val="00A564C2"/>
    <w:rsid w:val="00A569D2"/>
    <w:rsid w:val="00A56C22"/>
    <w:rsid w:val="00A56C9F"/>
    <w:rsid w:val="00A56D52"/>
    <w:rsid w:val="00A573AA"/>
    <w:rsid w:val="00A57418"/>
    <w:rsid w:val="00A57729"/>
    <w:rsid w:val="00A57B06"/>
    <w:rsid w:val="00A57FDD"/>
    <w:rsid w:val="00A57FF3"/>
    <w:rsid w:val="00A60461"/>
    <w:rsid w:val="00A604FB"/>
    <w:rsid w:val="00A6055B"/>
    <w:rsid w:val="00A606A4"/>
    <w:rsid w:val="00A609E0"/>
    <w:rsid w:val="00A60A2D"/>
    <w:rsid w:val="00A60EDB"/>
    <w:rsid w:val="00A61033"/>
    <w:rsid w:val="00A6112B"/>
    <w:rsid w:val="00A612D1"/>
    <w:rsid w:val="00A6147B"/>
    <w:rsid w:val="00A614A6"/>
    <w:rsid w:val="00A61681"/>
    <w:rsid w:val="00A61840"/>
    <w:rsid w:val="00A61D8A"/>
    <w:rsid w:val="00A61DDD"/>
    <w:rsid w:val="00A623B3"/>
    <w:rsid w:val="00A625E5"/>
    <w:rsid w:val="00A62835"/>
    <w:rsid w:val="00A62959"/>
    <w:rsid w:val="00A62FA5"/>
    <w:rsid w:val="00A630DE"/>
    <w:rsid w:val="00A63C4E"/>
    <w:rsid w:val="00A63F0A"/>
    <w:rsid w:val="00A641E4"/>
    <w:rsid w:val="00A64577"/>
    <w:rsid w:val="00A6458B"/>
    <w:rsid w:val="00A64600"/>
    <w:rsid w:val="00A64772"/>
    <w:rsid w:val="00A64A5F"/>
    <w:rsid w:val="00A64A6B"/>
    <w:rsid w:val="00A6517D"/>
    <w:rsid w:val="00A6535D"/>
    <w:rsid w:val="00A655AE"/>
    <w:rsid w:val="00A658ED"/>
    <w:rsid w:val="00A659F9"/>
    <w:rsid w:val="00A65A8E"/>
    <w:rsid w:val="00A65C0E"/>
    <w:rsid w:val="00A65EF1"/>
    <w:rsid w:val="00A660EE"/>
    <w:rsid w:val="00A6633E"/>
    <w:rsid w:val="00A66856"/>
    <w:rsid w:val="00A66AD1"/>
    <w:rsid w:val="00A66BC3"/>
    <w:rsid w:val="00A66D4C"/>
    <w:rsid w:val="00A66E3B"/>
    <w:rsid w:val="00A66EFD"/>
    <w:rsid w:val="00A671E0"/>
    <w:rsid w:val="00A6756F"/>
    <w:rsid w:val="00A6758D"/>
    <w:rsid w:val="00A6759B"/>
    <w:rsid w:val="00A679A4"/>
    <w:rsid w:val="00A67D68"/>
    <w:rsid w:val="00A67D6A"/>
    <w:rsid w:val="00A67FB3"/>
    <w:rsid w:val="00A67FD3"/>
    <w:rsid w:val="00A7000B"/>
    <w:rsid w:val="00A701DD"/>
    <w:rsid w:val="00A702CD"/>
    <w:rsid w:val="00A706A2"/>
    <w:rsid w:val="00A7092C"/>
    <w:rsid w:val="00A70941"/>
    <w:rsid w:val="00A70BF1"/>
    <w:rsid w:val="00A70CDE"/>
    <w:rsid w:val="00A70DDB"/>
    <w:rsid w:val="00A71115"/>
    <w:rsid w:val="00A71568"/>
    <w:rsid w:val="00A718A9"/>
    <w:rsid w:val="00A718E5"/>
    <w:rsid w:val="00A718F9"/>
    <w:rsid w:val="00A71C7E"/>
    <w:rsid w:val="00A71E87"/>
    <w:rsid w:val="00A71EA4"/>
    <w:rsid w:val="00A7203C"/>
    <w:rsid w:val="00A72056"/>
    <w:rsid w:val="00A723A9"/>
    <w:rsid w:val="00A7249D"/>
    <w:rsid w:val="00A724C5"/>
    <w:rsid w:val="00A7268F"/>
    <w:rsid w:val="00A72EC8"/>
    <w:rsid w:val="00A73042"/>
    <w:rsid w:val="00A73119"/>
    <w:rsid w:val="00A7346B"/>
    <w:rsid w:val="00A7382C"/>
    <w:rsid w:val="00A73ABB"/>
    <w:rsid w:val="00A73B14"/>
    <w:rsid w:val="00A740CD"/>
    <w:rsid w:val="00A74410"/>
    <w:rsid w:val="00A7526F"/>
    <w:rsid w:val="00A75742"/>
    <w:rsid w:val="00A75A86"/>
    <w:rsid w:val="00A75B37"/>
    <w:rsid w:val="00A75CCC"/>
    <w:rsid w:val="00A76814"/>
    <w:rsid w:val="00A768B5"/>
    <w:rsid w:val="00A769DE"/>
    <w:rsid w:val="00A76B7F"/>
    <w:rsid w:val="00A76BA8"/>
    <w:rsid w:val="00A77059"/>
    <w:rsid w:val="00A77253"/>
    <w:rsid w:val="00A801DA"/>
    <w:rsid w:val="00A8025E"/>
    <w:rsid w:val="00A80301"/>
    <w:rsid w:val="00A80D37"/>
    <w:rsid w:val="00A80E7E"/>
    <w:rsid w:val="00A81217"/>
    <w:rsid w:val="00A815CB"/>
    <w:rsid w:val="00A81A35"/>
    <w:rsid w:val="00A81A85"/>
    <w:rsid w:val="00A81CC3"/>
    <w:rsid w:val="00A81FE6"/>
    <w:rsid w:val="00A82422"/>
    <w:rsid w:val="00A82697"/>
    <w:rsid w:val="00A82B61"/>
    <w:rsid w:val="00A82DDD"/>
    <w:rsid w:val="00A830EA"/>
    <w:rsid w:val="00A83605"/>
    <w:rsid w:val="00A83632"/>
    <w:rsid w:val="00A83844"/>
    <w:rsid w:val="00A83AF7"/>
    <w:rsid w:val="00A83B05"/>
    <w:rsid w:val="00A83C13"/>
    <w:rsid w:val="00A84039"/>
    <w:rsid w:val="00A843CC"/>
    <w:rsid w:val="00A8444E"/>
    <w:rsid w:val="00A845F6"/>
    <w:rsid w:val="00A846D2"/>
    <w:rsid w:val="00A84A8C"/>
    <w:rsid w:val="00A850A2"/>
    <w:rsid w:val="00A85244"/>
    <w:rsid w:val="00A853DD"/>
    <w:rsid w:val="00A854EF"/>
    <w:rsid w:val="00A855AE"/>
    <w:rsid w:val="00A8561C"/>
    <w:rsid w:val="00A857F5"/>
    <w:rsid w:val="00A8586E"/>
    <w:rsid w:val="00A859F6"/>
    <w:rsid w:val="00A85ABA"/>
    <w:rsid w:val="00A85B5C"/>
    <w:rsid w:val="00A85B93"/>
    <w:rsid w:val="00A85EA9"/>
    <w:rsid w:val="00A86199"/>
    <w:rsid w:val="00A862E9"/>
    <w:rsid w:val="00A86866"/>
    <w:rsid w:val="00A869B3"/>
    <w:rsid w:val="00A86A82"/>
    <w:rsid w:val="00A86AB9"/>
    <w:rsid w:val="00A870B5"/>
    <w:rsid w:val="00A872CF"/>
    <w:rsid w:val="00A8747D"/>
    <w:rsid w:val="00A8748B"/>
    <w:rsid w:val="00A87705"/>
    <w:rsid w:val="00A87B8F"/>
    <w:rsid w:val="00A87C84"/>
    <w:rsid w:val="00A87D1F"/>
    <w:rsid w:val="00A90025"/>
    <w:rsid w:val="00A900EE"/>
    <w:rsid w:val="00A903DC"/>
    <w:rsid w:val="00A9053B"/>
    <w:rsid w:val="00A906D4"/>
    <w:rsid w:val="00A9091A"/>
    <w:rsid w:val="00A90982"/>
    <w:rsid w:val="00A90A65"/>
    <w:rsid w:val="00A90B2D"/>
    <w:rsid w:val="00A90C07"/>
    <w:rsid w:val="00A9105C"/>
    <w:rsid w:val="00A91121"/>
    <w:rsid w:val="00A91132"/>
    <w:rsid w:val="00A91183"/>
    <w:rsid w:val="00A91294"/>
    <w:rsid w:val="00A913F7"/>
    <w:rsid w:val="00A91432"/>
    <w:rsid w:val="00A915C4"/>
    <w:rsid w:val="00A9161E"/>
    <w:rsid w:val="00A91677"/>
    <w:rsid w:val="00A916F3"/>
    <w:rsid w:val="00A91713"/>
    <w:rsid w:val="00A918ED"/>
    <w:rsid w:val="00A91BD4"/>
    <w:rsid w:val="00A91CCF"/>
    <w:rsid w:val="00A926A1"/>
    <w:rsid w:val="00A928FF"/>
    <w:rsid w:val="00A92954"/>
    <w:rsid w:val="00A92A27"/>
    <w:rsid w:val="00A92BA3"/>
    <w:rsid w:val="00A9324F"/>
    <w:rsid w:val="00A9349C"/>
    <w:rsid w:val="00A938E6"/>
    <w:rsid w:val="00A93C61"/>
    <w:rsid w:val="00A93CA8"/>
    <w:rsid w:val="00A93F26"/>
    <w:rsid w:val="00A93F86"/>
    <w:rsid w:val="00A940A0"/>
    <w:rsid w:val="00A940C6"/>
    <w:rsid w:val="00A94255"/>
    <w:rsid w:val="00A94515"/>
    <w:rsid w:val="00A94545"/>
    <w:rsid w:val="00A94932"/>
    <w:rsid w:val="00A94B22"/>
    <w:rsid w:val="00A94B26"/>
    <w:rsid w:val="00A94C45"/>
    <w:rsid w:val="00A94EB2"/>
    <w:rsid w:val="00A95682"/>
    <w:rsid w:val="00A95937"/>
    <w:rsid w:val="00A95A5E"/>
    <w:rsid w:val="00A95B04"/>
    <w:rsid w:val="00A95D51"/>
    <w:rsid w:val="00A95DE4"/>
    <w:rsid w:val="00A96676"/>
    <w:rsid w:val="00A96944"/>
    <w:rsid w:val="00A96A80"/>
    <w:rsid w:val="00A96B00"/>
    <w:rsid w:val="00A96FC9"/>
    <w:rsid w:val="00A97337"/>
    <w:rsid w:val="00A9789A"/>
    <w:rsid w:val="00A97B18"/>
    <w:rsid w:val="00A97C22"/>
    <w:rsid w:val="00A97DC5"/>
    <w:rsid w:val="00AA0091"/>
    <w:rsid w:val="00AA02BA"/>
    <w:rsid w:val="00AA0A31"/>
    <w:rsid w:val="00AA0AFC"/>
    <w:rsid w:val="00AA1299"/>
    <w:rsid w:val="00AA137E"/>
    <w:rsid w:val="00AA1404"/>
    <w:rsid w:val="00AA1440"/>
    <w:rsid w:val="00AA15EE"/>
    <w:rsid w:val="00AA17E7"/>
    <w:rsid w:val="00AA1911"/>
    <w:rsid w:val="00AA191B"/>
    <w:rsid w:val="00AA19B5"/>
    <w:rsid w:val="00AA1F30"/>
    <w:rsid w:val="00AA2654"/>
    <w:rsid w:val="00AA275D"/>
    <w:rsid w:val="00AA277E"/>
    <w:rsid w:val="00AA27BD"/>
    <w:rsid w:val="00AA2808"/>
    <w:rsid w:val="00AA2A05"/>
    <w:rsid w:val="00AA33A6"/>
    <w:rsid w:val="00AA3625"/>
    <w:rsid w:val="00AA3800"/>
    <w:rsid w:val="00AA3C8B"/>
    <w:rsid w:val="00AA4027"/>
    <w:rsid w:val="00AA42BB"/>
    <w:rsid w:val="00AA447E"/>
    <w:rsid w:val="00AA4621"/>
    <w:rsid w:val="00AA4EE4"/>
    <w:rsid w:val="00AA50E7"/>
    <w:rsid w:val="00AA5167"/>
    <w:rsid w:val="00AA57A4"/>
    <w:rsid w:val="00AA59B5"/>
    <w:rsid w:val="00AA5BE6"/>
    <w:rsid w:val="00AA5C4D"/>
    <w:rsid w:val="00AA5FA0"/>
    <w:rsid w:val="00AA6547"/>
    <w:rsid w:val="00AA665B"/>
    <w:rsid w:val="00AA686C"/>
    <w:rsid w:val="00AA692E"/>
    <w:rsid w:val="00AA69F5"/>
    <w:rsid w:val="00AA6A7D"/>
    <w:rsid w:val="00AA6B2F"/>
    <w:rsid w:val="00AA6E6E"/>
    <w:rsid w:val="00AA6F27"/>
    <w:rsid w:val="00AA72CB"/>
    <w:rsid w:val="00AA73B8"/>
    <w:rsid w:val="00AA73E5"/>
    <w:rsid w:val="00AA758B"/>
    <w:rsid w:val="00AA7709"/>
    <w:rsid w:val="00AA7819"/>
    <w:rsid w:val="00AA7A81"/>
    <w:rsid w:val="00AA7CCA"/>
    <w:rsid w:val="00AA7D47"/>
    <w:rsid w:val="00AA7DA7"/>
    <w:rsid w:val="00AA7FA4"/>
    <w:rsid w:val="00AB013E"/>
    <w:rsid w:val="00AB0229"/>
    <w:rsid w:val="00AB03B1"/>
    <w:rsid w:val="00AB055A"/>
    <w:rsid w:val="00AB05E7"/>
    <w:rsid w:val="00AB067A"/>
    <w:rsid w:val="00AB090A"/>
    <w:rsid w:val="00AB0E52"/>
    <w:rsid w:val="00AB0EAA"/>
    <w:rsid w:val="00AB114B"/>
    <w:rsid w:val="00AB132D"/>
    <w:rsid w:val="00AB138A"/>
    <w:rsid w:val="00AB1584"/>
    <w:rsid w:val="00AB1A27"/>
    <w:rsid w:val="00AB1A72"/>
    <w:rsid w:val="00AB1CBF"/>
    <w:rsid w:val="00AB1D3F"/>
    <w:rsid w:val="00AB1D43"/>
    <w:rsid w:val="00AB2574"/>
    <w:rsid w:val="00AB265E"/>
    <w:rsid w:val="00AB2697"/>
    <w:rsid w:val="00AB2B5B"/>
    <w:rsid w:val="00AB2F47"/>
    <w:rsid w:val="00AB2FE2"/>
    <w:rsid w:val="00AB318B"/>
    <w:rsid w:val="00AB3462"/>
    <w:rsid w:val="00AB35FA"/>
    <w:rsid w:val="00AB3739"/>
    <w:rsid w:val="00AB3B53"/>
    <w:rsid w:val="00AB40C2"/>
    <w:rsid w:val="00AB431D"/>
    <w:rsid w:val="00AB47A7"/>
    <w:rsid w:val="00AB4AE2"/>
    <w:rsid w:val="00AB4B95"/>
    <w:rsid w:val="00AB5094"/>
    <w:rsid w:val="00AB5576"/>
    <w:rsid w:val="00AB55D1"/>
    <w:rsid w:val="00AB563F"/>
    <w:rsid w:val="00AB594E"/>
    <w:rsid w:val="00AB5B51"/>
    <w:rsid w:val="00AB5E9A"/>
    <w:rsid w:val="00AB5EBE"/>
    <w:rsid w:val="00AB5F9D"/>
    <w:rsid w:val="00AB621D"/>
    <w:rsid w:val="00AB626D"/>
    <w:rsid w:val="00AB6733"/>
    <w:rsid w:val="00AB6A45"/>
    <w:rsid w:val="00AB6AAF"/>
    <w:rsid w:val="00AB6D48"/>
    <w:rsid w:val="00AB6FE9"/>
    <w:rsid w:val="00AB71E1"/>
    <w:rsid w:val="00AB7280"/>
    <w:rsid w:val="00AB7CCB"/>
    <w:rsid w:val="00AB7DB8"/>
    <w:rsid w:val="00AB7DED"/>
    <w:rsid w:val="00AB7F31"/>
    <w:rsid w:val="00AC0215"/>
    <w:rsid w:val="00AC02C1"/>
    <w:rsid w:val="00AC064D"/>
    <w:rsid w:val="00AC06D8"/>
    <w:rsid w:val="00AC071A"/>
    <w:rsid w:val="00AC0865"/>
    <w:rsid w:val="00AC0956"/>
    <w:rsid w:val="00AC099F"/>
    <w:rsid w:val="00AC0A5F"/>
    <w:rsid w:val="00AC0AB6"/>
    <w:rsid w:val="00AC0ADE"/>
    <w:rsid w:val="00AC0BC1"/>
    <w:rsid w:val="00AC0BFD"/>
    <w:rsid w:val="00AC0C87"/>
    <w:rsid w:val="00AC0DB7"/>
    <w:rsid w:val="00AC12D9"/>
    <w:rsid w:val="00AC147D"/>
    <w:rsid w:val="00AC1553"/>
    <w:rsid w:val="00AC1583"/>
    <w:rsid w:val="00AC17FE"/>
    <w:rsid w:val="00AC1B64"/>
    <w:rsid w:val="00AC1D51"/>
    <w:rsid w:val="00AC2262"/>
    <w:rsid w:val="00AC2311"/>
    <w:rsid w:val="00AC2368"/>
    <w:rsid w:val="00AC2506"/>
    <w:rsid w:val="00AC2622"/>
    <w:rsid w:val="00AC2627"/>
    <w:rsid w:val="00AC2629"/>
    <w:rsid w:val="00AC2A66"/>
    <w:rsid w:val="00AC2CC7"/>
    <w:rsid w:val="00AC2D0E"/>
    <w:rsid w:val="00AC2DC3"/>
    <w:rsid w:val="00AC3043"/>
    <w:rsid w:val="00AC3320"/>
    <w:rsid w:val="00AC334C"/>
    <w:rsid w:val="00AC3633"/>
    <w:rsid w:val="00AC36FA"/>
    <w:rsid w:val="00AC3885"/>
    <w:rsid w:val="00AC3A25"/>
    <w:rsid w:val="00AC3D08"/>
    <w:rsid w:val="00AC3D2B"/>
    <w:rsid w:val="00AC3D34"/>
    <w:rsid w:val="00AC3F28"/>
    <w:rsid w:val="00AC410B"/>
    <w:rsid w:val="00AC4381"/>
    <w:rsid w:val="00AC4685"/>
    <w:rsid w:val="00AC46BB"/>
    <w:rsid w:val="00AC47F5"/>
    <w:rsid w:val="00AC485D"/>
    <w:rsid w:val="00AC4A6F"/>
    <w:rsid w:val="00AC4DBF"/>
    <w:rsid w:val="00AC4F54"/>
    <w:rsid w:val="00AC504C"/>
    <w:rsid w:val="00AC5257"/>
    <w:rsid w:val="00AC54C8"/>
    <w:rsid w:val="00AC5701"/>
    <w:rsid w:val="00AC59EA"/>
    <w:rsid w:val="00AC5B7C"/>
    <w:rsid w:val="00AC5D63"/>
    <w:rsid w:val="00AC61B6"/>
    <w:rsid w:val="00AC6312"/>
    <w:rsid w:val="00AC635E"/>
    <w:rsid w:val="00AC64E1"/>
    <w:rsid w:val="00AC6A14"/>
    <w:rsid w:val="00AC6C35"/>
    <w:rsid w:val="00AC6C63"/>
    <w:rsid w:val="00AC6CC6"/>
    <w:rsid w:val="00AC6E5E"/>
    <w:rsid w:val="00AC7190"/>
    <w:rsid w:val="00AC719B"/>
    <w:rsid w:val="00AC71B9"/>
    <w:rsid w:val="00AC733F"/>
    <w:rsid w:val="00AC7667"/>
    <w:rsid w:val="00AC779C"/>
    <w:rsid w:val="00AC780F"/>
    <w:rsid w:val="00AC7AF3"/>
    <w:rsid w:val="00AC7B39"/>
    <w:rsid w:val="00AC7BD8"/>
    <w:rsid w:val="00AC7DED"/>
    <w:rsid w:val="00AD0009"/>
    <w:rsid w:val="00AD03AB"/>
    <w:rsid w:val="00AD0502"/>
    <w:rsid w:val="00AD0512"/>
    <w:rsid w:val="00AD061C"/>
    <w:rsid w:val="00AD064D"/>
    <w:rsid w:val="00AD0814"/>
    <w:rsid w:val="00AD0B98"/>
    <w:rsid w:val="00AD0F10"/>
    <w:rsid w:val="00AD10E3"/>
    <w:rsid w:val="00AD1125"/>
    <w:rsid w:val="00AD1742"/>
    <w:rsid w:val="00AD17C7"/>
    <w:rsid w:val="00AD18C1"/>
    <w:rsid w:val="00AD19FC"/>
    <w:rsid w:val="00AD1D07"/>
    <w:rsid w:val="00AD1ECB"/>
    <w:rsid w:val="00AD2080"/>
    <w:rsid w:val="00AD22F3"/>
    <w:rsid w:val="00AD29B0"/>
    <w:rsid w:val="00AD32C0"/>
    <w:rsid w:val="00AD38EB"/>
    <w:rsid w:val="00AD3990"/>
    <w:rsid w:val="00AD3AF4"/>
    <w:rsid w:val="00AD3B38"/>
    <w:rsid w:val="00AD3B5D"/>
    <w:rsid w:val="00AD3CAD"/>
    <w:rsid w:val="00AD3E22"/>
    <w:rsid w:val="00AD4080"/>
    <w:rsid w:val="00AD413D"/>
    <w:rsid w:val="00AD44B5"/>
    <w:rsid w:val="00AD4A91"/>
    <w:rsid w:val="00AD4D30"/>
    <w:rsid w:val="00AD4F59"/>
    <w:rsid w:val="00AD529F"/>
    <w:rsid w:val="00AD5332"/>
    <w:rsid w:val="00AD5348"/>
    <w:rsid w:val="00AD5350"/>
    <w:rsid w:val="00AD5455"/>
    <w:rsid w:val="00AD54AB"/>
    <w:rsid w:val="00AD54B8"/>
    <w:rsid w:val="00AD54E2"/>
    <w:rsid w:val="00AD5C09"/>
    <w:rsid w:val="00AD5C60"/>
    <w:rsid w:val="00AD63F6"/>
    <w:rsid w:val="00AD6736"/>
    <w:rsid w:val="00AD6893"/>
    <w:rsid w:val="00AD6A0E"/>
    <w:rsid w:val="00AD6D35"/>
    <w:rsid w:val="00AD6E13"/>
    <w:rsid w:val="00AD70BF"/>
    <w:rsid w:val="00AD739E"/>
    <w:rsid w:val="00AD74C5"/>
    <w:rsid w:val="00AD7B23"/>
    <w:rsid w:val="00AD7B38"/>
    <w:rsid w:val="00AD7E74"/>
    <w:rsid w:val="00AE037D"/>
    <w:rsid w:val="00AE05D1"/>
    <w:rsid w:val="00AE0662"/>
    <w:rsid w:val="00AE066D"/>
    <w:rsid w:val="00AE06ED"/>
    <w:rsid w:val="00AE0CC0"/>
    <w:rsid w:val="00AE0E89"/>
    <w:rsid w:val="00AE0F1E"/>
    <w:rsid w:val="00AE1382"/>
    <w:rsid w:val="00AE13D3"/>
    <w:rsid w:val="00AE16B3"/>
    <w:rsid w:val="00AE1787"/>
    <w:rsid w:val="00AE1792"/>
    <w:rsid w:val="00AE1C84"/>
    <w:rsid w:val="00AE1E32"/>
    <w:rsid w:val="00AE207D"/>
    <w:rsid w:val="00AE2112"/>
    <w:rsid w:val="00AE235D"/>
    <w:rsid w:val="00AE2893"/>
    <w:rsid w:val="00AE2A85"/>
    <w:rsid w:val="00AE2BFE"/>
    <w:rsid w:val="00AE2DEB"/>
    <w:rsid w:val="00AE2F67"/>
    <w:rsid w:val="00AE2F7E"/>
    <w:rsid w:val="00AE3494"/>
    <w:rsid w:val="00AE3502"/>
    <w:rsid w:val="00AE3572"/>
    <w:rsid w:val="00AE37B9"/>
    <w:rsid w:val="00AE3EDC"/>
    <w:rsid w:val="00AE47D5"/>
    <w:rsid w:val="00AE48E4"/>
    <w:rsid w:val="00AE490B"/>
    <w:rsid w:val="00AE4DC1"/>
    <w:rsid w:val="00AE4DDC"/>
    <w:rsid w:val="00AE5129"/>
    <w:rsid w:val="00AE5145"/>
    <w:rsid w:val="00AE516B"/>
    <w:rsid w:val="00AE5566"/>
    <w:rsid w:val="00AE55C2"/>
    <w:rsid w:val="00AE572E"/>
    <w:rsid w:val="00AE593B"/>
    <w:rsid w:val="00AE5E52"/>
    <w:rsid w:val="00AE6161"/>
    <w:rsid w:val="00AE637A"/>
    <w:rsid w:val="00AE68ED"/>
    <w:rsid w:val="00AE694E"/>
    <w:rsid w:val="00AE6A47"/>
    <w:rsid w:val="00AE6AA9"/>
    <w:rsid w:val="00AE6B11"/>
    <w:rsid w:val="00AE6B28"/>
    <w:rsid w:val="00AE6D58"/>
    <w:rsid w:val="00AE6DBC"/>
    <w:rsid w:val="00AE6DE8"/>
    <w:rsid w:val="00AE6E45"/>
    <w:rsid w:val="00AE7107"/>
    <w:rsid w:val="00AE714D"/>
    <w:rsid w:val="00AE7350"/>
    <w:rsid w:val="00AE776C"/>
    <w:rsid w:val="00AE77D9"/>
    <w:rsid w:val="00AE7A30"/>
    <w:rsid w:val="00AE7D69"/>
    <w:rsid w:val="00AF04A3"/>
    <w:rsid w:val="00AF0533"/>
    <w:rsid w:val="00AF08EB"/>
    <w:rsid w:val="00AF0B63"/>
    <w:rsid w:val="00AF0CDA"/>
    <w:rsid w:val="00AF0F1B"/>
    <w:rsid w:val="00AF1130"/>
    <w:rsid w:val="00AF1281"/>
    <w:rsid w:val="00AF14DC"/>
    <w:rsid w:val="00AF1582"/>
    <w:rsid w:val="00AF1890"/>
    <w:rsid w:val="00AF1930"/>
    <w:rsid w:val="00AF1A43"/>
    <w:rsid w:val="00AF1D18"/>
    <w:rsid w:val="00AF1E69"/>
    <w:rsid w:val="00AF2057"/>
    <w:rsid w:val="00AF2095"/>
    <w:rsid w:val="00AF2210"/>
    <w:rsid w:val="00AF28FC"/>
    <w:rsid w:val="00AF3233"/>
    <w:rsid w:val="00AF3494"/>
    <w:rsid w:val="00AF3B24"/>
    <w:rsid w:val="00AF448C"/>
    <w:rsid w:val="00AF44FF"/>
    <w:rsid w:val="00AF4520"/>
    <w:rsid w:val="00AF4671"/>
    <w:rsid w:val="00AF4787"/>
    <w:rsid w:val="00AF47E0"/>
    <w:rsid w:val="00AF49C3"/>
    <w:rsid w:val="00AF4B25"/>
    <w:rsid w:val="00AF4D76"/>
    <w:rsid w:val="00AF4D89"/>
    <w:rsid w:val="00AF4FEE"/>
    <w:rsid w:val="00AF52E8"/>
    <w:rsid w:val="00AF58BD"/>
    <w:rsid w:val="00AF5E7C"/>
    <w:rsid w:val="00AF614F"/>
    <w:rsid w:val="00AF6415"/>
    <w:rsid w:val="00AF685E"/>
    <w:rsid w:val="00AF6D47"/>
    <w:rsid w:val="00AF6F5B"/>
    <w:rsid w:val="00AF6F85"/>
    <w:rsid w:val="00AF7018"/>
    <w:rsid w:val="00AF70E2"/>
    <w:rsid w:val="00AF7142"/>
    <w:rsid w:val="00AF779D"/>
    <w:rsid w:val="00AF77C5"/>
    <w:rsid w:val="00AF7FC2"/>
    <w:rsid w:val="00B00263"/>
    <w:rsid w:val="00B00743"/>
    <w:rsid w:val="00B008B4"/>
    <w:rsid w:val="00B00AC7"/>
    <w:rsid w:val="00B00C3B"/>
    <w:rsid w:val="00B00E1B"/>
    <w:rsid w:val="00B00FCB"/>
    <w:rsid w:val="00B010C1"/>
    <w:rsid w:val="00B0116C"/>
    <w:rsid w:val="00B0117E"/>
    <w:rsid w:val="00B0131E"/>
    <w:rsid w:val="00B01679"/>
    <w:rsid w:val="00B016DA"/>
    <w:rsid w:val="00B0182C"/>
    <w:rsid w:val="00B018C7"/>
    <w:rsid w:val="00B01C42"/>
    <w:rsid w:val="00B01FFE"/>
    <w:rsid w:val="00B0204F"/>
    <w:rsid w:val="00B0235B"/>
    <w:rsid w:val="00B023D8"/>
    <w:rsid w:val="00B024A1"/>
    <w:rsid w:val="00B02538"/>
    <w:rsid w:val="00B0254E"/>
    <w:rsid w:val="00B026C5"/>
    <w:rsid w:val="00B028FC"/>
    <w:rsid w:val="00B02D45"/>
    <w:rsid w:val="00B0308D"/>
    <w:rsid w:val="00B030E1"/>
    <w:rsid w:val="00B031F1"/>
    <w:rsid w:val="00B035C5"/>
    <w:rsid w:val="00B037B6"/>
    <w:rsid w:val="00B03828"/>
    <w:rsid w:val="00B03B90"/>
    <w:rsid w:val="00B03E70"/>
    <w:rsid w:val="00B03F30"/>
    <w:rsid w:val="00B0404C"/>
    <w:rsid w:val="00B0404F"/>
    <w:rsid w:val="00B04187"/>
    <w:rsid w:val="00B0464A"/>
    <w:rsid w:val="00B0469E"/>
    <w:rsid w:val="00B04B60"/>
    <w:rsid w:val="00B05B5C"/>
    <w:rsid w:val="00B05D27"/>
    <w:rsid w:val="00B05E2E"/>
    <w:rsid w:val="00B05E45"/>
    <w:rsid w:val="00B05E73"/>
    <w:rsid w:val="00B05FBE"/>
    <w:rsid w:val="00B06028"/>
    <w:rsid w:val="00B060FD"/>
    <w:rsid w:val="00B0615D"/>
    <w:rsid w:val="00B061D9"/>
    <w:rsid w:val="00B063FE"/>
    <w:rsid w:val="00B06720"/>
    <w:rsid w:val="00B067C1"/>
    <w:rsid w:val="00B06ABD"/>
    <w:rsid w:val="00B06C27"/>
    <w:rsid w:val="00B06DDE"/>
    <w:rsid w:val="00B07207"/>
    <w:rsid w:val="00B07456"/>
    <w:rsid w:val="00B074A5"/>
    <w:rsid w:val="00B07534"/>
    <w:rsid w:val="00B0767D"/>
    <w:rsid w:val="00B07AD0"/>
    <w:rsid w:val="00B103B7"/>
    <w:rsid w:val="00B10516"/>
    <w:rsid w:val="00B10591"/>
    <w:rsid w:val="00B1091F"/>
    <w:rsid w:val="00B10990"/>
    <w:rsid w:val="00B109C2"/>
    <w:rsid w:val="00B109EF"/>
    <w:rsid w:val="00B11155"/>
    <w:rsid w:val="00B116E6"/>
    <w:rsid w:val="00B11841"/>
    <w:rsid w:val="00B118EE"/>
    <w:rsid w:val="00B11B4F"/>
    <w:rsid w:val="00B11BC3"/>
    <w:rsid w:val="00B11DE7"/>
    <w:rsid w:val="00B11F7F"/>
    <w:rsid w:val="00B12322"/>
    <w:rsid w:val="00B125DD"/>
    <w:rsid w:val="00B128E0"/>
    <w:rsid w:val="00B12904"/>
    <w:rsid w:val="00B1296F"/>
    <w:rsid w:val="00B129BD"/>
    <w:rsid w:val="00B129F0"/>
    <w:rsid w:val="00B12A50"/>
    <w:rsid w:val="00B12CE7"/>
    <w:rsid w:val="00B12D9D"/>
    <w:rsid w:val="00B13032"/>
    <w:rsid w:val="00B13051"/>
    <w:rsid w:val="00B133B1"/>
    <w:rsid w:val="00B13530"/>
    <w:rsid w:val="00B13624"/>
    <w:rsid w:val="00B1370D"/>
    <w:rsid w:val="00B13900"/>
    <w:rsid w:val="00B13947"/>
    <w:rsid w:val="00B1395E"/>
    <w:rsid w:val="00B13A40"/>
    <w:rsid w:val="00B13AD7"/>
    <w:rsid w:val="00B13CAF"/>
    <w:rsid w:val="00B13D3D"/>
    <w:rsid w:val="00B14046"/>
    <w:rsid w:val="00B148C6"/>
    <w:rsid w:val="00B14965"/>
    <w:rsid w:val="00B14A60"/>
    <w:rsid w:val="00B14DE9"/>
    <w:rsid w:val="00B14DF2"/>
    <w:rsid w:val="00B14FBA"/>
    <w:rsid w:val="00B1513F"/>
    <w:rsid w:val="00B152F3"/>
    <w:rsid w:val="00B153B0"/>
    <w:rsid w:val="00B15557"/>
    <w:rsid w:val="00B1573C"/>
    <w:rsid w:val="00B15C99"/>
    <w:rsid w:val="00B15F4D"/>
    <w:rsid w:val="00B1600D"/>
    <w:rsid w:val="00B1605B"/>
    <w:rsid w:val="00B16246"/>
    <w:rsid w:val="00B16341"/>
    <w:rsid w:val="00B16744"/>
    <w:rsid w:val="00B167B8"/>
    <w:rsid w:val="00B168A4"/>
    <w:rsid w:val="00B168B1"/>
    <w:rsid w:val="00B1696E"/>
    <w:rsid w:val="00B16B9B"/>
    <w:rsid w:val="00B1702A"/>
    <w:rsid w:val="00B17042"/>
    <w:rsid w:val="00B1732F"/>
    <w:rsid w:val="00B17710"/>
    <w:rsid w:val="00B17858"/>
    <w:rsid w:val="00B178F3"/>
    <w:rsid w:val="00B17CBD"/>
    <w:rsid w:val="00B17DDE"/>
    <w:rsid w:val="00B200CC"/>
    <w:rsid w:val="00B2015B"/>
    <w:rsid w:val="00B20287"/>
    <w:rsid w:val="00B20484"/>
    <w:rsid w:val="00B20543"/>
    <w:rsid w:val="00B20DEC"/>
    <w:rsid w:val="00B20E90"/>
    <w:rsid w:val="00B20E92"/>
    <w:rsid w:val="00B2136C"/>
    <w:rsid w:val="00B215E5"/>
    <w:rsid w:val="00B2191D"/>
    <w:rsid w:val="00B21A57"/>
    <w:rsid w:val="00B21B86"/>
    <w:rsid w:val="00B21BBA"/>
    <w:rsid w:val="00B21CFE"/>
    <w:rsid w:val="00B21DB4"/>
    <w:rsid w:val="00B2236C"/>
    <w:rsid w:val="00B225AB"/>
    <w:rsid w:val="00B22616"/>
    <w:rsid w:val="00B226AB"/>
    <w:rsid w:val="00B228EC"/>
    <w:rsid w:val="00B22B55"/>
    <w:rsid w:val="00B22C99"/>
    <w:rsid w:val="00B22D93"/>
    <w:rsid w:val="00B22E5E"/>
    <w:rsid w:val="00B23020"/>
    <w:rsid w:val="00B23578"/>
    <w:rsid w:val="00B23B6D"/>
    <w:rsid w:val="00B23E6E"/>
    <w:rsid w:val="00B24246"/>
    <w:rsid w:val="00B248C8"/>
    <w:rsid w:val="00B24EC3"/>
    <w:rsid w:val="00B25023"/>
    <w:rsid w:val="00B2508C"/>
    <w:rsid w:val="00B25092"/>
    <w:rsid w:val="00B252D8"/>
    <w:rsid w:val="00B25423"/>
    <w:rsid w:val="00B25560"/>
    <w:rsid w:val="00B255E6"/>
    <w:rsid w:val="00B25B97"/>
    <w:rsid w:val="00B25BDA"/>
    <w:rsid w:val="00B25D83"/>
    <w:rsid w:val="00B25D96"/>
    <w:rsid w:val="00B25E05"/>
    <w:rsid w:val="00B25E2D"/>
    <w:rsid w:val="00B25E68"/>
    <w:rsid w:val="00B260F4"/>
    <w:rsid w:val="00B2619D"/>
    <w:rsid w:val="00B26203"/>
    <w:rsid w:val="00B26535"/>
    <w:rsid w:val="00B2664E"/>
    <w:rsid w:val="00B26762"/>
    <w:rsid w:val="00B2683F"/>
    <w:rsid w:val="00B26A88"/>
    <w:rsid w:val="00B26A98"/>
    <w:rsid w:val="00B26AD1"/>
    <w:rsid w:val="00B26C76"/>
    <w:rsid w:val="00B26EDA"/>
    <w:rsid w:val="00B26FD3"/>
    <w:rsid w:val="00B27030"/>
    <w:rsid w:val="00B2711A"/>
    <w:rsid w:val="00B27240"/>
    <w:rsid w:val="00B27300"/>
    <w:rsid w:val="00B2736A"/>
    <w:rsid w:val="00B2741E"/>
    <w:rsid w:val="00B276F2"/>
    <w:rsid w:val="00B278C7"/>
    <w:rsid w:val="00B27947"/>
    <w:rsid w:val="00B27C8C"/>
    <w:rsid w:val="00B27E4C"/>
    <w:rsid w:val="00B3000E"/>
    <w:rsid w:val="00B301F6"/>
    <w:rsid w:val="00B302DC"/>
    <w:rsid w:val="00B3072C"/>
    <w:rsid w:val="00B30B12"/>
    <w:rsid w:val="00B30C0F"/>
    <w:rsid w:val="00B30CF6"/>
    <w:rsid w:val="00B30CF7"/>
    <w:rsid w:val="00B30DD7"/>
    <w:rsid w:val="00B31142"/>
    <w:rsid w:val="00B311F5"/>
    <w:rsid w:val="00B31242"/>
    <w:rsid w:val="00B3158C"/>
    <w:rsid w:val="00B315E7"/>
    <w:rsid w:val="00B31623"/>
    <w:rsid w:val="00B317AF"/>
    <w:rsid w:val="00B317C5"/>
    <w:rsid w:val="00B31EB9"/>
    <w:rsid w:val="00B32066"/>
    <w:rsid w:val="00B32220"/>
    <w:rsid w:val="00B322D3"/>
    <w:rsid w:val="00B3239C"/>
    <w:rsid w:val="00B32435"/>
    <w:rsid w:val="00B324D3"/>
    <w:rsid w:val="00B32575"/>
    <w:rsid w:val="00B327B9"/>
    <w:rsid w:val="00B32DCB"/>
    <w:rsid w:val="00B32E5C"/>
    <w:rsid w:val="00B33035"/>
    <w:rsid w:val="00B330B3"/>
    <w:rsid w:val="00B3324A"/>
    <w:rsid w:val="00B332DB"/>
    <w:rsid w:val="00B336B5"/>
    <w:rsid w:val="00B338C5"/>
    <w:rsid w:val="00B339D8"/>
    <w:rsid w:val="00B33AAC"/>
    <w:rsid w:val="00B33B74"/>
    <w:rsid w:val="00B33C43"/>
    <w:rsid w:val="00B33F6E"/>
    <w:rsid w:val="00B341C2"/>
    <w:rsid w:val="00B34359"/>
    <w:rsid w:val="00B343DD"/>
    <w:rsid w:val="00B34400"/>
    <w:rsid w:val="00B345D3"/>
    <w:rsid w:val="00B346BF"/>
    <w:rsid w:val="00B3473A"/>
    <w:rsid w:val="00B34766"/>
    <w:rsid w:val="00B3479F"/>
    <w:rsid w:val="00B34CA9"/>
    <w:rsid w:val="00B34D3E"/>
    <w:rsid w:val="00B35013"/>
    <w:rsid w:val="00B3505E"/>
    <w:rsid w:val="00B351F3"/>
    <w:rsid w:val="00B353E3"/>
    <w:rsid w:val="00B355D8"/>
    <w:rsid w:val="00B358E1"/>
    <w:rsid w:val="00B35990"/>
    <w:rsid w:val="00B35A53"/>
    <w:rsid w:val="00B35C4C"/>
    <w:rsid w:val="00B36E3D"/>
    <w:rsid w:val="00B36EBA"/>
    <w:rsid w:val="00B36FD9"/>
    <w:rsid w:val="00B371D5"/>
    <w:rsid w:val="00B37255"/>
    <w:rsid w:val="00B3741A"/>
    <w:rsid w:val="00B375D0"/>
    <w:rsid w:val="00B37A18"/>
    <w:rsid w:val="00B37A8F"/>
    <w:rsid w:val="00B37B02"/>
    <w:rsid w:val="00B37DB3"/>
    <w:rsid w:val="00B40331"/>
    <w:rsid w:val="00B4038D"/>
    <w:rsid w:val="00B41188"/>
    <w:rsid w:val="00B411A9"/>
    <w:rsid w:val="00B41444"/>
    <w:rsid w:val="00B41462"/>
    <w:rsid w:val="00B41534"/>
    <w:rsid w:val="00B418DF"/>
    <w:rsid w:val="00B41A42"/>
    <w:rsid w:val="00B41B51"/>
    <w:rsid w:val="00B41CE3"/>
    <w:rsid w:val="00B4235B"/>
    <w:rsid w:val="00B425F0"/>
    <w:rsid w:val="00B42793"/>
    <w:rsid w:val="00B42877"/>
    <w:rsid w:val="00B4293C"/>
    <w:rsid w:val="00B42980"/>
    <w:rsid w:val="00B42D39"/>
    <w:rsid w:val="00B42EE2"/>
    <w:rsid w:val="00B43041"/>
    <w:rsid w:val="00B43286"/>
    <w:rsid w:val="00B43586"/>
    <w:rsid w:val="00B43667"/>
    <w:rsid w:val="00B436E1"/>
    <w:rsid w:val="00B43DEC"/>
    <w:rsid w:val="00B43FB1"/>
    <w:rsid w:val="00B4438A"/>
    <w:rsid w:val="00B4498F"/>
    <w:rsid w:val="00B44FBD"/>
    <w:rsid w:val="00B45072"/>
    <w:rsid w:val="00B4511F"/>
    <w:rsid w:val="00B4526F"/>
    <w:rsid w:val="00B45355"/>
    <w:rsid w:val="00B45528"/>
    <w:rsid w:val="00B4559F"/>
    <w:rsid w:val="00B45AC8"/>
    <w:rsid w:val="00B45CA3"/>
    <w:rsid w:val="00B45E70"/>
    <w:rsid w:val="00B45ECE"/>
    <w:rsid w:val="00B464D9"/>
    <w:rsid w:val="00B469A3"/>
    <w:rsid w:val="00B46A8E"/>
    <w:rsid w:val="00B46BE6"/>
    <w:rsid w:val="00B46CE4"/>
    <w:rsid w:val="00B470F5"/>
    <w:rsid w:val="00B471CD"/>
    <w:rsid w:val="00B4729C"/>
    <w:rsid w:val="00B47344"/>
    <w:rsid w:val="00B4795C"/>
    <w:rsid w:val="00B47B8B"/>
    <w:rsid w:val="00B47DB8"/>
    <w:rsid w:val="00B47E60"/>
    <w:rsid w:val="00B47F30"/>
    <w:rsid w:val="00B47FAB"/>
    <w:rsid w:val="00B5035B"/>
    <w:rsid w:val="00B5077D"/>
    <w:rsid w:val="00B50873"/>
    <w:rsid w:val="00B50BA6"/>
    <w:rsid w:val="00B50DE0"/>
    <w:rsid w:val="00B51429"/>
    <w:rsid w:val="00B51716"/>
    <w:rsid w:val="00B5171A"/>
    <w:rsid w:val="00B51741"/>
    <w:rsid w:val="00B51862"/>
    <w:rsid w:val="00B51A2D"/>
    <w:rsid w:val="00B51BF3"/>
    <w:rsid w:val="00B51F7C"/>
    <w:rsid w:val="00B520A6"/>
    <w:rsid w:val="00B52378"/>
    <w:rsid w:val="00B52498"/>
    <w:rsid w:val="00B5274B"/>
    <w:rsid w:val="00B527B8"/>
    <w:rsid w:val="00B528BB"/>
    <w:rsid w:val="00B52BF5"/>
    <w:rsid w:val="00B52DEC"/>
    <w:rsid w:val="00B52EF3"/>
    <w:rsid w:val="00B52F4D"/>
    <w:rsid w:val="00B530D7"/>
    <w:rsid w:val="00B531AC"/>
    <w:rsid w:val="00B531D1"/>
    <w:rsid w:val="00B5365A"/>
    <w:rsid w:val="00B538C5"/>
    <w:rsid w:val="00B53BC1"/>
    <w:rsid w:val="00B53F45"/>
    <w:rsid w:val="00B541C0"/>
    <w:rsid w:val="00B54258"/>
    <w:rsid w:val="00B54561"/>
    <w:rsid w:val="00B545BF"/>
    <w:rsid w:val="00B54668"/>
    <w:rsid w:val="00B546EF"/>
    <w:rsid w:val="00B54B15"/>
    <w:rsid w:val="00B54B5C"/>
    <w:rsid w:val="00B54CD9"/>
    <w:rsid w:val="00B54D86"/>
    <w:rsid w:val="00B54E51"/>
    <w:rsid w:val="00B5529C"/>
    <w:rsid w:val="00B5549E"/>
    <w:rsid w:val="00B55535"/>
    <w:rsid w:val="00B55771"/>
    <w:rsid w:val="00B559CA"/>
    <w:rsid w:val="00B561AC"/>
    <w:rsid w:val="00B56242"/>
    <w:rsid w:val="00B566EB"/>
    <w:rsid w:val="00B566F7"/>
    <w:rsid w:val="00B567BC"/>
    <w:rsid w:val="00B56839"/>
    <w:rsid w:val="00B56ACE"/>
    <w:rsid w:val="00B56BF1"/>
    <w:rsid w:val="00B56CFC"/>
    <w:rsid w:val="00B56DA0"/>
    <w:rsid w:val="00B56DDA"/>
    <w:rsid w:val="00B56EBD"/>
    <w:rsid w:val="00B56F58"/>
    <w:rsid w:val="00B5733E"/>
    <w:rsid w:val="00B57493"/>
    <w:rsid w:val="00B577D8"/>
    <w:rsid w:val="00B57B0D"/>
    <w:rsid w:val="00B57F55"/>
    <w:rsid w:val="00B60392"/>
    <w:rsid w:val="00B603C4"/>
    <w:rsid w:val="00B603E9"/>
    <w:rsid w:val="00B60487"/>
    <w:rsid w:val="00B60516"/>
    <w:rsid w:val="00B60697"/>
    <w:rsid w:val="00B606BD"/>
    <w:rsid w:val="00B608A2"/>
    <w:rsid w:val="00B60FB4"/>
    <w:rsid w:val="00B6177A"/>
    <w:rsid w:val="00B617FE"/>
    <w:rsid w:val="00B61B4E"/>
    <w:rsid w:val="00B61D08"/>
    <w:rsid w:val="00B61DA1"/>
    <w:rsid w:val="00B61E38"/>
    <w:rsid w:val="00B621BB"/>
    <w:rsid w:val="00B62237"/>
    <w:rsid w:val="00B6258E"/>
    <w:rsid w:val="00B62680"/>
    <w:rsid w:val="00B6277F"/>
    <w:rsid w:val="00B62ACA"/>
    <w:rsid w:val="00B62BB3"/>
    <w:rsid w:val="00B62E7E"/>
    <w:rsid w:val="00B62FC3"/>
    <w:rsid w:val="00B63337"/>
    <w:rsid w:val="00B637DB"/>
    <w:rsid w:val="00B64201"/>
    <w:rsid w:val="00B642D5"/>
    <w:rsid w:val="00B6430F"/>
    <w:rsid w:val="00B643B5"/>
    <w:rsid w:val="00B645CE"/>
    <w:rsid w:val="00B647B5"/>
    <w:rsid w:val="00B6485A"/>
    <w:rsid w:val="00B6486F"/>
    <w:rsid w:val="00B6498B"/>
    <w:rsid w:val="00B64BF5"/>
    <w:rsid w:val="00B65369"/>
    <w:rsid w:val="00B6543B"/>
    <w:rsid w:val="00B65868"/>
    <w:rsid w:val="00B65BAD"/>
    <w:rsid w:val="00B65EEE"/>
    <w:rsid w:val="00B66127"/>
    <w:rsid w:val="00B662C6"/>
    <w:rsid w:val="00B663F9"/>
    <w:rsid w:val="00B667D6"/>
    <w:rsid w:val="00B669BE"/>
    <w:rsid w:val="00B66AD9"/>
    <w:rsid w:val="00B66D8E"/>
    <w:rsid w:val="00B66F32"/>
    <w:rsid w:val="00B6765F"/>
    <w:rsid w:val="00B67A4D"/>
    <w:rsid w:val="00B67C1D"/>
    <w:rsid w:val="00B67C88"/>
    <w:rsid w:val="00B67DC2"/>
    <w:rsid w:val="00B67F03"/>
    <w:rsid w:val="00B67F0C"/>
    <w:rsid w:val="00B7001D"/>
    <w:rsid w:val="00B70222"/>
    <w:rsid w:val="00B7043D"/>
    <w:rsid w:val="00B7061E"/>
    <w:rsid w:val="00B70D36"/>
    <w:rsid w:val="00B7126A"/>
    <w:rsid w:val="00B71489"/>
    <w:rsid w:val="00B7171D"/>
    <w:rsid w:val="00B717CE"/>
    <w:rsid w:val="00B718AB"/>
    <w:rsid w:val="00B718B6"/>
    <w:rsid w:val="00B71907"/>
    <w:rsid w:val="00B71ED2"/>
    <w:rsid w:val="00B720DC"/>
    <w:rsid w:val="00B7212A"/>
    <w:rsid w:val="00B7248F"/>
    <w:rsid w:val="00B7267A"/>
    <w:rsid w:val="00B72866"/>
    <w:rsid w:val="00B729E1"/>
    <w:rsid w:val="00B72DDB"/>
    <w:rsid w:val="00B72E36"/>
    <w:rsid w:val="00B72FFC"/>
    <w:rsid w:val="00B730A7"/>
    <w:rsid w:val="00B732FC"/>
    <w:rsid w:val="00B734EA"/>
    <w:rsid w:val="00B735B5"/>
    <w:rsid w:val="00B7365A"/>
    <w:rsid w:val="00B736C1"/>
    <w:rsid w:val="00B737C8"/>
    <w:rsid w:val="00B7383E"/>
    <w:rsid w:val="00B73B9B"/>
    <w:rsid w:val="00B73E37"/>
    <w:rsid w:val="00B74166"/>
    <w:rsid w:val="00B743A6"/>
    <w:rsid w:val="00B745E6"/>
    <w:rsid w:val="00B74AB6"/>
    <w:rsid w:val="00B74B53"/>
    <w:rsid w:val="00B74E2D"/>
    <w:rsid w:val="00B74EF2"/>
    <w:rsid w:val="00B7530E"/>
    <w:rsid w:val="00B75A63"/>
    <w:rsid w:val="00B75E91"/>
    <w:rsid w:val="00B76151"/>
    <w:rsid w:val="00B76215"/>
    <w:rsid w:val="00B764E5"/>
    <w:rsid w:val="00B76BB7"/>
    <w:rsid w:val="00B76F58"/>
    <w:rsid w:val="00B77258"/>
    <w:rsid w:val="00B77908"/>
    <w:rsid w:val="00B77C09"/>
    <w:rsid w:val="00B77E7F"/>
    <w:rsid w:val="00B804DD"/>
    <w:rsid w:val="00B805B0"/>
    <w:rsid w:val="00B80672"/>
    <w:rsid w:val="00B807DC"/>
    <w:rsid w:val="00B808D5"/>
    <w:rsid w:val="00B809F8"/>
    <w:rsid w:val="00B80B9D"/>
    <w:rsid w:val="00B80CE1"/>
    <w:rsid w:val="00B80D77"/>
    <w:rsid w:val="00B80F6E"/>
    <w:rsid w:val="00B8120D"/>
    <w:rsid w:val="00B81229"/>
    <w:rsid w:val="00B8132A"/>
    <w:rsid w:val="00B81A94"/>
    <w:rsid w:val="00B81B02"/>
    <w:rsid w:val="00B823E5"/>
    <w:rsid w:val="00B82504"/>
    <w:rsid w:val="00B82613"/>
    <w:rsid w:val="00B82BD3"/>
    <w:rsid w:val="00B82E91"/>
    <w:rsid w:val="00B82F85"/>
    <w:rsid w:val="00B832B8"/>
    <w:rsid w:val="00B83431"/>
    <w:rsid w:val="00B83874"/>
    <w:rsid w:val="00B83A3F"/>
    <w:rsid w:val="00B83AD7"/>
    <w:rsid w:val="00B83B98"/>
    <w:rsid w:val="00B83C21"/>
    <w:rsid w:val="00B83FA7"/>
    <w:rsid w:val="00B8422C"/>
    <w:rsid w:val="00B8434E"/>
    <w:rsid w:val="00B84372"/>
    <w:rsid w:val="00B84437"/>
    <w:rsid w:val="00B84483"/>
    <w:rsid w:val="00B84584"/>
    <w:rsid w:val="00B8461D"/>
    <w:rsid w:val="00B849F4"/>
    <w:rsid w:val="00B84B1B"/>
    <w:rsid w:val="00B84C7D"/>
    <w:rsid w:val="00B85247"/>
    <w:rsid w:val="00B85438"/>
    <w:rsid w:val="00B85484"/>
    <w:rsid w:val="00B854BD"/>
    <w:rsid w:val="00B85547"/>
    <w:rsid w:val="00B85868"/>
    <w:rsid w:val="00B8590F"/>
    <w:rsid w:val="00B859DF"/>
    <w:rsid w:val="00B85AD4"/>
    <w:rsid w:val="00B85D78"/>
    <w:rsid w:val="00B85E1A"/>
    <w:rsid w:val="00B85EF2"/>
    <w:rsid w:val="00B85F5B"/>
    <w:rsid w:val="00B8633B"/>
    <w:rsid w:val="00B8664C"/>
    <w:rsid w:val="00B868E1"/>
    <w:rsid w:val="00B86F56"/>
    <w:rsid w:val="00B86FBB"/>
    <w:rsid w:val="00B870D1"/>
    <w:rsid w:val="00B871FE"/>
    <w:rsid w:val="00B874A6"/>
    <w:rsid w:val="00B87519"/>
    <w:rsid w:val="00B8752A"/>
    <w:rsid w:val="00B87733"/>
    <w:rsid w:val="00B878DA"/>
    <w:rsid w:val="00B87B14"/>
    <w:rsid w:val="00B90163"/>
    <w:rsid w:val="00B905E0"/>
    <w:rsid w:val="00B908F7"/>
    <w:rsid w:val="00B9091F"/>
    <w:rsid w:val="00B90B95"/>
    <w:rsid w:val="00B9101F"/>
    <w:rsid w:val="00B910E8"/>
    <w:rsid w:val="00B91105"/>
    <w:rsid w:val="00B912CC"/>
    <w:rsid w:val="00B91447"/>
    <w:rsid w:val="00B914AD"/>
    <w:rsid w:val="00B9150E"/>
    <w:rsid w:val="00B917C3"/>
    <w:rsid w:val="00B91972"/>
    <w:rsid w:val="00B91BA8"/>
    <w:rsid w:val="00B91BF3"/>
    <w:rsid w:val="00B92668"/>
    <w:rsid w:val="00B927A9"/>
    <w:rsid w:val="00B928F8"/>
    <w:rsid w:val="00B92BD3"/>
    <w:rsid w:val="00B92E8B"/>
    <w:rsid w:val="00B92F57"/>
    <w:rsid w:val="00B93008"/>
    <w:rsid w:val="00B9331A"/>
    <w:rsid w:val="00B9334F"/>
    <w:rsid w:val="00B93408"/>
    <w:rsid w:val="00B9350A"/>
    <w:rsid w:val="00B935F0"/>
    <w:rsid w:val="00B93931"/>
    <w:rsid w:val="00B939AE"/>
    <w:rsid w:val="00B93C15"/>
    <w:rsid w:val="00B93D01"/>
    <w:rsid w:val="00B93E09"/>
    <w:rsid w:val="00B93FD9"/>
    <w:rsid w:val="00B944EB"/>
    <w:rsid w:val="00B9462D"/>
    <w:rsid w:val="00B94862"/>
    <w:rsid w:val="00B94BBD"/>
    <w:rsid w:val="00B94D26"/>
    <w:rsid w:val="00B94E0E"/>
    <w:rsid w:val="00B94F1E"/>
    <w:rsid w:val="00B950BD"/>
    <w:rsid w:val="00B952A9"/>
    <w:rsid w:val="00B953D1"/>
    <w:rsid w:val="00B95D85"/>
    <w:rsid w:val="00B95E76"/>
    <w:rsid w:val="00B95EBD"/>
    <w:rsid w:val="00B95EF4"/>
    <w:rsid w:val="00B96083"/>
    <w:rsid w:val="00B96B61"/>
    <w:rsid w:val="00B97011"/>
    <w:rsid w:val="00B975F7"/>
    <w:rsid w:val="00B9769D"/>
    <w:rsid w:val="00B977F9"/>
    <w:rsid w:val="00B97875"/>
    <w:rsid w:val="00B9799A"/>
    <w:rsid w:val="00B979AF"/>
    <w:rsid w:val="00B97CC1"/>
    <w:rsid w:val="00B97DAA"/>
    <w:rsid w:val="00B97F65"/>
    <w:rsid w:val="00B97F7A"/>
    <w:rsid w:val="00BA022F"/>
    <w:rsid w:val="00BA0503"/>
    <w:rsid w:val="00BA057F"/>
    <w:rsid w:val="00BA0C25"/>
    <w:rsid w:val="00BA10FE"/>
    <w:rsid w:val="00BA129B"/>
    <w:rsid w:val="00BA12AD"/>
    <w:rsid w:val="00BA14D5"/>
    <w:rsid w:val="00BA1635"/>
    <w:rsid w:val="00BA185F"/>
    <w:rsid w:val="00BA19CC"/>
    <w:rsid w:val="00BA1CF9"/>
    <w:rsid w:val="00BA217D"/>
    <w:rsid w:val="00BA21FD"/>
    <w:rsid w:val="00BA24CB"/>
    <w:rsid w:val="00BA2B6D"/>
    <w:rsid w:val="00BA2CAF"/>
    <w:rsid w:val="00BA2CEB"/>
    <w:rsid w:val="00BA2DAC"/>
    <w:rsid w:val="00BA301E"/>
    <w:rsid w:val="00BA3133"/>
    <w:rsid w:val="00BA38A0"/>
    <w:rsid w:val="00BA3ADD"/>
    <w:rsid w:val="00BA40B3"/>
    <w:rsid w:val="00BA41E2"/>
    <w:rsid w:val="00BA42AC"/>
    <w:rsid w:val="00BA447F"/>
    <w:rsid w:val="00BA48F2"/>
    <w:rsid w:val="00BA4A7B"/>
    <w:rsid w:val="00BA4B13"/>
    <w:rsid w:val="00BA4C27"/>
    <w:rsid w:val="00BA4DC5"/>
    <w:rsid w:val="00BA4F15"/>
    <w:rsid w:val="00BA4FA6"/>
    <w:rsid w:val="00BA5185"/>
    <w:rsid w:val="00BA53A9"/>
    <w:rsid w:val="00BA5480"/>
    <w:rsid w:val="00BA5894"/>
    <w:rsid w:val="00BA5A7A"/>
    <w:rsid w:val="00BA5C34"/>
    <w:rsid w:val="00BA625B"/>
    <w:rsid w:val="00BA634B"/>
    <w:rsid w:val="00BA66D4"/>
    <w:rsid w:val="00BA6A61"/>
    <w:rsid w:val="00BA6B6F"/>
    <w:rsid w:val="00BA6E21"/>
    <w:rsid w:val="00BA7050"/>
    <w:rsid w:val="00BA7517"/>
    <w:rsid w:val="00BA7921"/>
    <w:rsid w:val="00BA7CE0"/>
    <w:rsid w:val="00BA7D5C"/>
    <w:rsid w:val="00BA7E29"/>
    <w:rsid w:val="00BA7E78"/>
    <w:rsid w:val="00BB0298"/>
    <w:rsid w:val="00BB0877"/>
    <w:rsid w:val="00BB0D59"/>
    <w:rsid w:val="00BB0FC5"/>
    <w:rsid w:val="00BB0FC7"/>
    <w:rsid w:val="00BB15E0"/>
    <w:rsid w:val="00BB1611"/>
    <w:rsid w:val="00BB1B93"/>
    <w:rsid w:val="00BB1EE4"/>
    <w:rsid w:val="00BB1FA5"/>
    <w:rsid w:val="00BB2281"/>
    <w:rsid w:val="00BB2295"/>
    <w:rsid w:val="00BB24D3"/>
    <w:rsid w:val="00BB2521"/>
    <w:rsid w:val="00BB26CA"/>
    <w:rsid w:val="00BB27A0"/>
    <w:rsid w:val="00BB2936"/>
    <w:rsid w:val="00BB2C9B"/>
    <w:rsid w:val="00BB2CD7"/>
    <w:rsid w:val="00BB2D76"/>
    <w:rsid w:val="00BB3055"/>
    <w:rsid w:val="00BB33C3"/>
    <w:rsid w:val="00BB342B"/>
    <w:rsid w:val="00BB34E3"/>
    <w:rsid w:val="00BB379E"/>
    <w:rsid w:val="00BB38E7"/>
    <w:rsid w:val="00BB3A31"/>
    <w:rsid w:val="00BB3DA1"/>
    <w:rsid w:val="00BB3E2B"/>
    <w:rsid w:val="00BB4331"/>
    <w:rsid w:val="00BB44DF"/>
    <w:rsid w:val="00BB46F0"/>
    <w:rsid w:val="00BB47FD"/>
    <w:rsid w:val="00BB4929"/>
    <w:rsid w:val="00BB4A99"/>
    <w:rsid w:val="00BB4B42"/>
    <w:rsid w:val="00BB4C0F"/>
    <w:rsid w:val="00BB50B0"/>
    <w:rsid w:val="00BB5204"/>
    <w:rsid w:val="00BB5298"/>
    <w:rsid w:val="00BB537C"/>
    <w:rsid w:val="00BB566E"/>
    <w:rsid w:val="00BB5CD0"/>
    <w:rsid w:val="00BB5D91"/>
    <w:rsid w:val="00BB611A"/>
    <w:rsid w:val="00BB6651"/>
    <w:rsid w:val="00BB689B"/>
    <w:rsid w:val="00BB6ACC"/>
    <w:rsid w:val="00BB6FD3"/>
    <w:rsid w:val="00BB74ED"/>
    <w:rsid w:val="00BB7500"/>
    <w:rsid w:val="00BB7A8C"/>
    <w:rsid w:val="00BB7A91"/>
    <w:rsid w:val="00BB7B79"/>
    <w:rsid w:val="00BB7BBD"/>
    <w:rsid w:val="00BB7CA5"/>
    <w:rsid w:val="00BC0111"/>
    <w:rsid w:val="00BC0345"/>
    <w:rsid w:val="00BC0368"/>
    <w:rsid w:val="00BC038A"/>
    <w:rsid w:val="00BC043F"/>
    <w:rsid w:val="00BC0463"/>
    <w:rsid w:val="00BC04E7"/>
    <w:rsid w:val="00BC0652"/>
    <w:rsid w:val="00BC0935"/>
    <w:rsid w:val="00BC0B04"/>
    <w:rsid w:val="00BC0C0E"/>
    <w:rsid w:val="00BC0D16"/>
    <w:rsid w:val="00BC0E7A"/>
    <w:rsid w:val="00BC10A4"/>
    <w:rsid w:val="00BC139E"/>
    <w:rsid w:val="00BC16A0"/>
    <w:rsid w:val="00BC1A63"/>
    <w:rsid w:val="00BC1B60"/>
    <w:rsid w:val="00BC1BBE"/>
    <w:rsid w:val="00BC2050"/>
    <w:rsid w:val="00BC209D"/>
    <w:rsid w:val="00BC22A5"/>
    <w:rsid w:val="00BC2456"/>
    <w:rsid w:val="00BC24DC"/>
    <w:rsid w:val="00BC2548"/>
    <w:rsid w:val="00BC2C49"/>
    <w:rsid w:val="00BC2E26"/>
    <w:rsid w:val="00BC358C"/>
    <w:rsid w:val="00BC3858"/>
    <w:rsid w:val="00BC38B6"/>
    <w:rsid w:val="00BC3947"/>
    <w:rsid w:val="00BC3D8B"/>
    <w:rsid w:val="00BC3DE0"/>
    <w:rsid w:val="00BC3FF4"/>
    <w:rsid w:val="00BC4033"/>
    <w:rsid w:val="00BC4177"/>
    <w:rsid w:val="00BC43B4"/>
    <w:rsid w:val="00BC4571"/>
    <w:rsid w:val="00BC4653"/>
    <w:rsid w:val="00BC4C45"/>
    <w:rsid w:val="00BC5047"/>
    <w:rsid w:val="00BC510F"/>
    <w:rsid w:val="00BC559F"/>
    <w:rsid w:val="00BC5D0D"/>
    <w:rsid w:val="00BC5E50"/>
    <w:rsid w:val="00BC6008"/>
    <w:rsid w:val="00BC631F"/>
    <w:rsid w:val="00BC64AA"/>
    <w:rsid w:val="00BC6715"/>
    <w:rsid w:val="00BC6812"/>
    <w:rsid w:val="00BC69D2"/>
    <w:rsid w:val="00BC6A39"/>
    <w:rsid w:val="00BC6C76"/>
    <w:rsid w:val="00BC6CB2"/>
    <w:rsid w:val="00BC6D2F"/>
    <w:rsid w:val="00BC6F5B"/>
    <w:rsid w:val="00BC71E3"/>
    <w:rsid w:val="00BC7435"/>
    <w:rsid w:val="00BC7698"/>
    <w:rsid w:val="00BC76E8"/>
    <w:rsid w:val="00BC7769"/>
    <w:rsid w:val="00BC78B5"/>
    <w:rsid w:val="00BC7AB7"/>
    <w:rsid w:val="00BC7B3E"/>
    <w:rsid w:val="00BC7B3F"/>
    <w:rsid w:val="00BC7EA4"/>
    <w:rsid w:val="00BC7F7B"/>
    <w:rsid w:val="00BD030F"/>
    <w:rsid w:val="00BD058D"/>
    <w:rsid w:val="00BD0858"/>
    <w:rsid w:val="00BD121A"/>
    <w:rsid w:val="00BD1281"/>
    <w:rsid w:val="00BD1381"/>
    <w:rsid w:val="00BD1471"/>
    <w:rsid w:val="00BD1574"/>
    <w:rsid w:val="00BD189F"/>
    <w:rsid w:val="00BD197B"/>
    <w:rsid w:val="00BD1B67"/>
    <w:rsid w:val="00BD1D9D"/>
    <w:rsid w:val="00BD1DC0"/>
    <w:rsid w:val="00BD209E"/>
    <w:rsid w:val="00BD2378"/>
    <w:rsid w:val="00BD2657"/>
    <w:rsid w:val="00BD2747"/>
    <w:rsid w:val="00BD2BF7"/>
    <w:rsid w:val="00BD2CFE"/>
    <w:rsid w:val="00BD2D0B"/>
    <w:rsid w:val="00BD2D3D"/>
    <w:rsid w:val="00BD2D8E"/>
    <w:rsid w:val="00BD3181"/>
    <w:rsid w:val="00BD328B"/>
    <w:rsid w:val="00BD337C"/>
    <w:rsid w:val="00BD3457"/>
    <w:rsid w:val="00BD3EC0"/>
    <w:rsid w:val="00BD4202"/>
    <w:rsid w:val="00BD4261"/>
    <w:rsid w:val="00BD42D3"/>
    <w:rsid w:val="00BD4527"/>
    <w:rsid w:val="00BD485D"/>
    <w:rsid w:val="00BD487C"/>
    <w:rsid w:val="00BD4A29"/>
    <w:rsid w:val="00BD4B89"/>
    <w:rsid w:val="00BD4C2A"/>
    <w:rsid w:val="00BD4C7F"/>
    <w:rsid w:val="00BD4CAD"/>
    <w:rsid w:val="00BD4D6D"/>
    <w:rsid w:val="00BD4D70"/>
    <w:rsid w:val="00BD4FAC"/>
    <w:rsid w:val="00BD5090"/>
    <w:rsid w:val="00BD5489"/>
    <w:rsid w:val="00BD560E"/>
    <w:rsid w:val="00BD5865"/>
    <w:rsid w:val="00BD5D70"/>
    <w:rsid w:val="00BD5F94"/>
    <w:rsid w:val="00BD5FD1"/>
    <w:rsid w:val="00BD60BD"/>
    <w:rsid w:val="00BD62DB"/>
    <w:rsid w:val="00BD62E2"/>
    <w:rsid w:val="00BD667C"/>
    <w:rsid w:val="00BD66CC"/>
    <w:rsid w:val="00BD698A"/>
    <w:rsid w:val="00BD6EE1"/>
    <w:rsid w:val="00BD7166"/>
    <w:rsid w:val="00BD7437"/>
    <w:rsid w:val="00BD7519"/>
    <w:rsid w:val="00BD7E65"/>
    <w:rsid w:val="00BD7F57"/>
    <w:rsid w:val="00BE018F"/>
    <w:rsid w:val="00BE02A0"/>
    <w:rsid w:val="00BE02B4"/>
    <w:rsid w:val="00BE046F"/>
    <w:rsid w:val="00BE05B6"/>
    <w:rsid w:val="00BE05BE"/>
    <w:rsid w:val="00BE07AE"/>
    <w:rsid w:val="00BE0AA8"/>
    <w:rsid w:val="00BE0C32"/>
    <w:rsid w:val="00BE1747"/>
    <w:rsid w:val="00BE1879"/>
    <w:rsid w:val="00BE1B30"/>
    <w:rsid w:val="00BE1F1E"/>
    <w:rsid w:val="00BE21BB"/>
    <w:rsid w:val="00BE23F6"/>
    <w:rsid w:val="00BE25A4"/>
    <w:rsid w:val="00BE274C"/>
    <w:rsid w:val="00BE29B9"/>
    <w:rsid w:val="00BE2A6F"/>
    <w:rsid w:val="00BE2A95"/>
    <w:rsid w:val="00BE2C45"/>
    <w:rsid w:val="00BE2D0D"/>
    <w:rsid w:val="00BE2F21"/>
    <w:rsid w:val="00BE2FAD"/>
    <w:rsid w:val="00BE325D"/>
    <w:rsid w:val="00BE33CD"/>
    <w:rsid w:val="00BE3594"/>
    <w:rsid w:val="00BE35C2"/>
    <w:rsid w:val="00BE36B6"/>
    <w:rsid w:val="00BE36D4"/>
    <w:rsid w:val="00BE3AAA"/>
    <w:rsid w:val="00BE3B4E"/>
    <w:rsid w:val="00BE3E37"/>
    <w:rsid w:val="00BE3F4B"/>
    <w:rsid w:val="00BE3F7A"/>
    <w:rsid w:val="00BE41EE"/>
    <w:rsid w:val="00BE4255"/>
    <w:rsid w:val="00BE42C2"/>
    <w:rsid w:val="00BE4366"/>
    <w:rsid w:val="00BE4505"/>
    <w:rsid w:val="00BE453C"/>
    <w:rsid w:val="00BE45C2"/>
    <w:rsid w:val="00BE4A52"/>
    <w:rsid w:val="00BE52FF"/>
    <w:rsid w:val="00BE536A"/>
    <w:rsid w:val="00BE5821"/>
    <w:rsid w:val="00BE58E6"/>
    <w:rsid w:val="00BE5907"/>
    <w:rsid w:val="00BE5A94"/>
    <w:rsid w:val="00BE5B24"/>
    <w:rsid w:val="00BE5B55"/>
    <w:rsid w:val="00BE6227"/>
    <w:rsid w:val="00BE6287"/>
    <w:rsid w:val="00BE6337"/>
    <w:rsid w:val="00BE6EEA"/>
    <w:rsid w:val="00BE6FD2"/>
    <w:rsid w:val="00BE6FD5"/>
    <w:rsid w:val="00BE70D5"/>
    <w:rsid w:val="00BE70F2"/>
    <w:rsid w:val="00BE7169"/>
    <w:rsid w:val="00BE7270"/>
    <w:rsid w:val="00BE728B"/>
    <w:rsid w:val="00BE72E5"/>
    <w:rsid w:val="00BE7346"/>
    <w:rsid w:val="00BE758B"/>
    <w:rsid w:val="00BE7611"/>
    <w:rsid w:val="00BE761C"/>
    <w:rsid w:val="00BE781A"/>
    <w:rsid w:val="00BE7909"/>
    <w:rsid w:val="00BE79B1"/>
    <w:rsid w:val="00BE7A63"/>
    <w:rsid w:val="00BE7B66"/>
    <w:rsid w:val="00BE7D01"/>
    <w:rsid w:val="00BE7D02"/>
    <w:rsid w:val="00BE7D54"/>
    <w:rsid w:val="00BE7F69"/>
    <w:rsid w:val="00BE7F89"/>
    <w:rsid w:val="00BF0784"/>
    <w:rsid w:val="00BF0963"/>
    <w:rsid w:val="00BF0D2E"/>
    <w:rsid w:val="00BF0D92"/>
    <w:rsid w:val="00BF0DAB"/>
    <w:rsid w:val="00BF10BC"/>
    <w:rsid w:val="00BF162C"/>
    <w:rsid w:val="00BF195C"/>
    <w:rsid w:val="00BF19A6"/>
    <w:rsid w:val="00BF19EA"/>
    <w:rsid w:val="00BF1E81"/>
    <w:rsid w:val="00BF1F33"/>
    <w:rsid w:val="00BF1F8A"/>
    <w:rsid w:val="00BF2101"/>
    <w:rsid w:val="00BF232C"/>
    <w:rsid w:val="00BF26F6"/>
    <w:rsid w:val="00BF271A"/>
    <w:rsid w:val="00BF29D8"/>
    <w:rsid w:val="00BF2C66"/>
    <w:rsid w:val="00BF2D22"/>
    <w:rsid w:val="00BF3356"/>
    <w:rsid w:val="00BF356B"/>
    <w:rsid w:val="00BF36EC"/>
    <w:rsid w:val="00BF372B"/>
    <w:rsid w:val="00BF37FF"/>
    <w:rsid w:val="00BF3BA0"/>
    <w:rsid w:val="00BF3C46"/>
    <w:rsid w:val="00BF3D72"/>
    <w:rsid w:val="00BF3FFF"/>
    <w:rsid w:val="00BF4097"/>
    <w:rsid w:val="00BF44AB"/>
    <w:rsid w:val="00BF4620"/>
    <w:rsid w:val="00BF4683"/>
    <w:rsid w:val="00BF4745"/>
    <w:rsid w:val="00BF4772"/>
    <w:rsid w:val="00BF491D"/>
    <w:rsid w:val="00BF491F"/>
    <w:rsid w:val="00BF494D"/>
    <w:rsid w:val="00BF49E8"/>
    <w:rsid w:val="00BF4AE0"/>
    <w:rsid w:val="00BF4E50"/>
    <w:rsid w:val="00BF4E97"/>
    <w:rsid w:val="00BF50EA"/>
    <w:rsid w:val="00BF52D3"/>
    <w:rsid w:val="00BF56C4"/>
    <w:rsid w:val="00BF5AA8"/>
    <w:rsid w:val="00BF5C6E"/>
    <w:rsid w:val="00BF5E41"/>
    <w:rsid w:val="00BF5E4B"/>
    <w:rsid w:val="00BF6269"/>
    <w:rsid w:val="00BF65C7"/>
    <w:rsid w:val="00BF6827"/>
    <w:rsid w:val="00BF69B8"/>
    <w:rsid w:val="00BF70EE"/>
    <w:rsid w:val="00BF71F5"/>
    <w:rsid w:val="00BF7664"/>
    <w:rsid w:val="00BF7889"/>
    <w:rsid w:val="00BF794A"/>
    <w:rsid w:val="00C00048"/>
    <w:rsid w:val="00C0044F"/>
    <w:rsid w:val="00C0073B"/>
    <w:rsid w:val="00C007A3"/>
    <w:rsid w:val="00C007E2"/>
    <w:rsid w:val="00C007EC"/>
    <w:rsid w:val="00C009F8"/>
    <w:rsid w:val="00C00C9B"/>
    <w:rsid w:val="00C00F0B"/>
    <w:rsid w:val="00C00F6B"/>
    <w:rsid w:val="00C0107D"/>
    <w:rsid w:val="00C0147E"/>
    <w:rsid w:val="00C01601"/>
    <w:rsid w:val="00C01854"/>
    <w:rsid w:val="00C0196A"/>
    <w:rsid w:val="00C0198D"/>
    <w:rsid w:val="00C019B9"/>
    <w:rsid w:val="00C01A60"/>
    <w:rsid w:val="00C01E2C"/>
    <w:rsid w:val="00C01EC5"/>
    <w:rsid w:val="00C0218B"/>
    <w:rsid w:val="00C02276"/>
    <w:rsid w:val="00C024FC"/>
    <w:rsid w:val="00C0269D"/>
    <w:rsid w:val="00C0275C"/>
    <w:rsid w:val="00C027E1"/>
    <w:rsid w:val="00C02A3D"/>
    <w:rsid w:val="00C02A4C"/>
    <w:rsid w:val="00C02AE7"/>
    <w:rsid w:val="00C02C37"/>
    <w:rsid w:val="00C02DA2"/>
    <w:rsid w:val="00C03148"/>
    <w:rsid w:val="00C03229"/>
    <w:rsid w:val="00C03477"/>
    <w:rsid w:val="00C03773"/>
    <w:rsid w:val="00C03B68"/>
    <w:rsid w:val="00C03CAE"/>
    <w:rsid w:val="00C03CF4"/>
    <w:rsid w:val="00C03F2E"/>
    <w:rsid w:val="00C04170"/>
    <w:rsid w:val="00C041D2"/>
    <w:rsid w:val="00C04252"/>
    <w:rsid w:val="00C04491"/>
    <w:rsid w:val="00C049D0"/>
    <w:rsid w:val="00C04C3A"/>
    <w:rsid w:val="00C05156"/>
    <w:rsid w:val="00C052AB"/>
    <w:rsid w:val="00C052B8"/>
    <w:rsid w:val="00C054FB"/>
    <w:rsid w:val="00C0597A"/>
    <w:rsid w:val="00C05C4B"/>
    <w:rsid w:val="00C05DCE"/>
    <w:rsid w:val="00C05E95"/>
    <w:rsid w:val="00C06647"/>
    <w:rsid w:val="00C0692F"/>
    <w:rsid w:val="00C06B1F"/>
    <w:rsid w:val="00C06CE7"/>
    <w:rsid w:val="00C06D49"/>
    <w:rsid w:val="00C06E0C"/>
    <w:rsid w:val="00C06FEB"/>
    <w:rsid w:val="00C0702E"/>
    <w:rsid w:val="00C07035"/>
    <w:rsid w:val="00C071A7"/>
    <w:rsid w:val="00C074CD"/>
    <w:rsid w:val="00C07BEE"/>
    <w:rsid w:val="00C07CAD"/>
    <w:rsid w:val="00C07D4A"/>
    <w:rsid w:val="00C07E16"/>
    <w:rsid w:val="00C07E61"/>
    <w:rsid w:val="00C07E99"/>
    <w:rsid w:val="00C07F8A"/>
    <w:rsid w:val="00C100BF"/>
    <w:rsid w:val="00C10179"/>
    <w:rsid w:val="00C10586"/>
    <w:rsid w:val="00C10881"/>
    <w:rsid w:val="00C10B8D"/>
    <w:rsid w:val="00C10C2D"/>
    <w:rsid w:val="00C10CCE"/>
    <w:rsid w:val="00C1124E"/>
    <w:rsid w:val="00C1132A"/>
    <w:rsid w:val="00C11954"/>
    <w:rsid w:val="00C11CBB"/>
    <w:rsid w:val="00C11FA0"/>
    <w:rsid w:val="00C121BE"/>
    <w:rsid w:val="00C122D3"/>
    <w:rsid w:val="00C122DD"/>
    <w:rsid w:val="00C1241F"/>
    <w:rsid w:val="00C125EC"/>
    <w:rsid w:val="00C1274B"/>
    <w:rsid w:val="00C12750"/>
    <w:rsid w:val="00C127EB"/>
    <w:rsid w:val="00C12D13"/>
    <w:rsid w:val="00C12E7A"/>
    <w:rsid w:val="00C1338D"/>
    <w:rsid w:val="00C134A1"/>
    <w:rsid w:val="00C13674"/>
    <w:rsid w:val="00C139CC"/>
    <w:rsid w:val="00C139E5"/>
    <w:rsid w:val="00C13BC6"/>
    <w:rsid w:val="00C13C14"/>
    <w:rsid w:val="00C13D66"/>
    <w:rsid w:val="00C13DDD"/>
    <w:rsid w:val="00C13F66"/>
    <w:rsid w:val="00C14256"/>
    <w:rsid w:val="00C14773"/>
    <w:rsid w:val="00C14F87"/>
    <w:rsid w:val="00C150C6"/>
    <w:rsid w:val="00C15350"/>
    <w:rsid w:val="00C15650"/>
    <w:rsid w:val="00C15728"/>
    <w:rsid w:val="00C158A3"/>
    <w:rsid w:val="00C15A74"/>
    <w:rsid w:val="00C15BCC"/>
    <w:rsid w:val="00C15D84"/>
    <w:rsid w:val="00C15E22"/>
    <w:rsid w:val="00C15EDB"/>
    <w:rsid w:val="00C16105"/>
    <w:rsid w:val="00C163AE"/>
    <w:rsid w:val="00C1675B"/>
    <w:rsid w:val="00C16761"/>
    <w:rsid w:val="00C167E5"/>
    <w:rsid w:val="00C16906"/>
    <w:rsid w:val="00C16C4F"/>
    <w:rsid w:val="00C1709D"/>
    <w:rsid w:val="00C170D9"/>
    <w:rsid w:val="00C1736B"/>
    <w:rsid w:val="00C17374"/>
    <w:rsid w:val="00C17415"/>
    <w:rsid w:val="00C17633"/>
    <w:rsid w:val="00C1770D"/>
    <w:rsid w:val="00C17946"/>
    <w:rsid w:val="00C17CC4"/>
    <w:rsid w:val="00C17E04"/>
    <w:rsid w:val="00C17FCF"/>
    <w:rsid w:val="00C20531"/>
    <w:rsid w:val="00C207E1"/>
    <w:rsid w:val="00C20BEA"/>
    <w:rsid w:val="00C20E0E"/>
    <w:rsid w:val="00C20F0C"/>
    <w:rsid w:val="00C20FA8"/>
    <w:rsid w:val="00C21016"/>
    <w:rsid w:val="00C21170"/>
    <w:rsid w:val="00C21224"/>
    <w:rsid w:val="00C21368"/>
    <w:rsid w:val="00C21420"/>
    <w:rsid w:val="00C21548"/>
    <w:rsid w:val="00C217C4"/>
    <w:rsid w:val="00C21D22"/>
    <w:rsid w:val="00C21EA8"/>
    <w:rsid w:val="00C2221E"/>
    <w:rsid w:val="00C22289"/>
    <w:rsid w:val="00C222C9"/>
    <w:rsid w:val="00C2255D"/>
    <w:rsid w:val="00C225DC"/>
    <w:rsid w:val="00C225E7"/>
    <w:rsid w:val="00C22776"/>
    <w:rsid w:val="00C22AB0"/>
    <w:rsid w:val="00C22B9D"/>
    <w:rsid w:val="00C22F3F"/>
    <w:rsid w:val="00C22FC0"/>
    <w:rsid w:val="00C237AB"/>
    <w:rsid w:val="00C2391C"/>
    <w:rsid w:val="00C2392F"/>
    <w:rsid w:val="00C23BBD"/>
    <w:rsid w:val="00C23D87"/>
    <w:rsid w:val="00C24167"/>
    <w:rsid w:val="00C2447C"/>
    <w:rsid w:val="00C24744"/>
    <w:rsid w:val="00C2477A"/>
    <w:rsid w:val="00C2477E"/>
    <w:rsid w:val="00C248C4"/>
    <w:rsid w:val="00C2495D"/>
    <w:rsid w:val="00C24B3D"/>
    <w:rsid w:val="00C24FCF"/>
    <w:rsid w:val="00C2501C"/>
    <w:rsid w:val="00C25097"/>
    <w:rsid w:val="00C2555E"/>
    <w:rsid w:val="00C25681"/>
    <w:rsid w:val="00C25874"/>
    <w:rsid w:val="00C259FF"/>
    <w:rsid w:val="00C25CC6"/>
    <w:rsid w:val="00C25E64"/>
    <w:rsid w:val="00C25EE3"/>
    <w:rsid w:val="00C25F8A"/>
    <w:rsid w:val="00C260C8"/>
    <w:rsid w:val="00C261D1"/>
    <w:rsid w:val="00C26A05"/>
    <w:rsid w:val="00C26CD4"/>
    <w:rsid w:val="00C26E55"/>
    <w:rsid w:val="00C26FD7"/>
    <w:rsid w:val="00C26FF2"/>
    <w:rsid w:val="00C271C5"/>
    <w:rsid w:val="00C27512"/>
    <w:rsid w:val="00C2764E"/>
    <w:rsid w:val="00C27818"/>
    <w:rsid w:val="00C278F3"/>
    <w:rsid w:val="00C27BAA"/>
    <w:rsid w:val="00C27E80"/>
    <w:rsid w:val="00C27EB7"/>
    <w:rsid w:val="00C300FC"/>
    <w:rsid w:val="00C30172"/>
    <w:rsid w:val="00C30264"/>
    <w:rsid w:val="00C30444"/>
    <w:rsid w:val="00C308DA"/>
    <w:rsid w:val="00C3104D"/>
    <w:rsid w:val="00C31178"/>
    <w:rsid w:val="00C3187D"/>
    <w:rsid w:val="00C3199A"/>
    <w:rsid w:val="00C31A07"/>
    <w:rsid w:val="00C31DBF"/>
    <w:rsid w:val="00C31FFE"/>
    <w:rsid w:val="00C3263B"/>
    <w:rsid w:val="00C32746"/>
    <w:rsid w:val="00C32CA6"/>
    <w:rsid w:val="00C32D74"/>
    <w:rsid w:val="00C32FF1"/>
    <w:rsid w:val="00C33086"/>
    <w:rsid w:val="00C33134"/>
    <w:rsid w:val="00C33392"/>
    <w:rsid w:val="00C33476"/>
    <w:rsid w:val="00C334B9"/>
    <w:rsid w:val="00C336E8"/>
    <w:rsid w:val="00C33BC7"/>
    <w:rsid w:val="00C34028"/>
    <w:rsid w:val="00C34314"/>
    <w:rsid w:val="00C3441D"/>
    <w:rsid w:val="00C34684"/>
    <w:rsid w:val="00C34779"/>
    <w:rsid w:val="00C348F4"/>
    <w:rsid w:val="00C349DC"/>
    <w:rsid w:val="00C34B39"/>
    <w:rsid w:val="00C355D2"/>
    <w:rsid w:val="00C355F1"/>
    <w:rsid w:val="00C35A16"/>
    <w:rsid w:val="00C35C47"/>
    <w:rsid w:val="00C35CC1"/>
    <w:rsid w:val="00C35D3E"/>
    <w:rsid w:val="00C36170"/>
    <w:rsid w:val="00C36177"/>
    <w:rsid w:val="00C3621D"/>
    <w:rsid w:val="00C36334"/>
    <w:rsid w:val="00C365C9"/>
    <w:rsid w:val="00C3661A"/>
    <w:rsid w:val="00C3677C"/>
    <w:rsid w:val="00C36840"/>
    <w:rsid w:val="00C36DEE"/>
    <w:rsid w:val="00C37122"/>
    <w:rsid w:val="00C372A2"/>
    <w:rsid w:val="00C372ED"/>
    <w:rsid w:val="00C37AE0"/>
    <w:rsid w:val="00C37F6D"/>
    <w:rsid w:val="00C400C6"/>
    <w:rsid w:val="00C40349"/>
    <w:rsid w:val="00C403DB"/>
    <w:rsid w:val="00C404AA"/>
    <w:rsid w:val="00C40685"/>
    <w:rsid w:val="00C40706"/>
    <w:rsid w:val="00C407EA"/>
    <w:rsid w:val="00C40911"/>
    <w:rsid w:val="00C40B56"/>
    <w:rsid w:val="00C40B5B"/>
    <w:rsid w:val="00C4104C"/>
    <w:rsid w:val="00C4167D"/>
    <w:rsid w:val="00C41804"/>
    <w:rsid w:val="00C41B52"/>
    <w:rsid w:val="00C41C96"/>
    <w:rsid w:val="00C41CAE"/>
    <w:rsid w:val="00C41ED7"/>
    <w:rsid w:val="00C41F77"/>
    <w:rsid w:val="00C422D5"/>
    <w:rsid w:val="00C4242B"/>
    <w:rsid w:val="00C4253A"/>
    <w:rsid w:val="00C42783"/>
    <w:rsid w:val="00C42A69"/>
    <w:rsid w:val="00C42A85"/>
    <w:rsid w:val="00C42B2E"/>
    <w:rsid w:val="00C42B74"/>
    <w:rsid w:val="00C42C24"/>
    <w:rsid w:val="00C42CD1"/>
    <w:rsid w:val="00C42DBB"/>
    <w:rsid w:val="00C42E55"/>
    <w:rsid w:val="00C431BF"/>
    <w:rsid w:val="00C432A5"/>
    <w:rsid w:val="00C4381D"/>
    <w:rsid w:val="00C438A4"/>
    <w:rsid w:val="00C438A5"/>
    <w:rsid w:val="00C43A51"/>
    <w:rsid w:val="00C43A9E"/>
    <w:rsid w:val="00C43C0D"/>
    <w:rsid w:val="00C43D25"/>
    <w:rsid w:val="00C43FF0"/>
    <w:rsid w:val="00C44105"/>
    <w:rsid w:val="00C4421F"/>
    <w:rsid w:val="00C44317"/>
    <w:rsid w:val="00C4441A"/>
    <w:rsid w:val="00C4448D"/>
    <w:rsid w:val="00C44622"/>
    <w:rsid w:val="00C448C2"/>
    <w:rsid w:val="00C449DA"/>
    <w:rsid w:val="00C44BCD"/>
    <w:rsid w:val="00C44C38"/>
    <w:rsid w:val="00C45189"/>
    <w:rsid w:val="00C452A9"/>
    <w:rsid w:val="00C452CD"/>
    <w:rsid w:val="00C45408"/>
    <w:rsid w:val="00C4581B"/>
    <w:rsid w:val="00C45D41"/>
    <w:rsid w:val="00C45F94"/>
    <w:rsid w:val="00C46125"/>
    <w:rsid w:val="00C46467"/>
    <w:rsid w:val="00C4651C"/>
    <w:rsid w:val="00C46646"/>
    <w:rsid w:val="00C4678F"/>
    <w:rsid w:val="00C46A00"/>
    <w:rsid w:val="00C46B81"/>
    <w:rsid w:val="00C46D6A"/>
    <w:rsid w:val="00C46F2B"/>
    <w:rsid w:val="00C47017"/>
    <w:rsid w:val="00C47077"/>
    <w:rsid w:val="00C4732C"/>
    <w:rsid w:val="00C47466"/>
    <w:rsid w:val="00C4769D"/>
    <w:rsid w:val="00C477D9"/>
    <w:rsid w:val="00C4789A"/>
    <w:rsid w:val="00C47A11"/>
    <w:rsid w:val="00C47AD6"/>
    <w:rsid w:val="00C47E0B"/>
    <w:rsid w:val="00C47E2D"/>
    <w:rsid w:val="00C47F8D"/>
    <w:rsid w:val="00C47FCC"/>
    <w:rsid w:val="00C5006B"/>
    <w:rsid w:val="00C500B4"/>
    <w:rsid w:val="00C50196"/>
    <w:rsid w:val="00C501EF"/>
    <w:rsid w:val="00C501FE"/>
    <w:rsid w:val="00C50308"/>
    <w:rsid w:val="00C5045C"/>
    <w:rsid w:val="00C507C9"/>
    <w:rsid w:val="00C508B3"/>
    <w:rsid w:val="00C50A63"/>
    <w:rsid w:val="00C50B71"/>
    <w:rsid w:val="00C50C57"/>
    <w:rsid w:val="00C50CE7"/>
    <w:rsid w:val="00C50DF6"/>
    <w:rsid w:val="00C50E2C"/>
    <w:rsid w:val="00C5117A"/>
    <w:rsid w:val="00C5146F"/>
    <w:rsid w:val="00C514E6"/>
    <w:rsid w:val="00C51760"/>
    <w:rsid w:val="00C5176B"/>
    <w:rsid w:val="00C518C6"/>
    <w:rsid w:val="00C51BC6"/>
    <w:rsid w:val="00C51F4E"/>
    <w:rsid w:val="00C52096"/>
    <w:rsid w:val="00C522AE"/>
    <w:rsid w:val="00C52410"/>
    <w:rsid w:val="00C525B3"/>
    <w:rsid w:val="00C5285F"/>
    <w:rsid w:val="00C52C5F"/>
    <w:rsid w:val="00C52CF6"/>
    <w:rsid w:val="00C52F1C"/>
    <w:rsid w:val="00C5327A"/>
    <w:rsid w:val="00C5377D"/>
    <w:rsid w:val="00C53BDB"/>
    <w:rsid w:val="00C53BE7"/>
    <w:rsid w:val="00C53C42"/>
    <w:rsid w:val="00C53CD9"/>
    <w:rsid w:val="00C5415C"/>
    <w:rsid w:val="00C543C4"/>
    <w:rsid w:val="00C54800"/>
    <w:rsid w:val="00C54949"/>
    <w:rsid w:val="00C54DC7"/>
    <w:rsid w:val="00C54EEC"/>
    <w:rsid w:val="00C55204"/>
    <w:rsid w:val="00C5531A"/>
    <w:rsid w:val="00C5535A"/>
    <w:rsid w:val="00C55384"/>
    <w:rsid w:val="00C55732"/>
    <w:rsid w:val="00C558B6"/>
    <w:rsid w:val="00C55C2C"/>
    <w:rsid w:val="00C56203"/>
    <w:rsid w:val="00C5648E"/>
    <w:rsid w:val="00C56685"/>
    <w:rsid w:val="00C56868"/>
    <w:rsid w:val="00C568DD"/>
    <w:rsid w:val="00C56BA1"/>
    <w:rsid w:val="00C56F16"/>
    <w:rsid w:val="00C57200"/>
    <w:rsid w:val="00C574E7"/>
    <w:rsid w:val="00C575DF"/>
    <w:rsid w:val="00C57751"/>
    <w:rsid w:val="00C57832"/>
    <w:rsid w:val="00C57B77"/>
    <w:rsid w:val="00C57CCC"/>
    <w:rsid w:val="00C602B8"/>
    <w:rsid w:val="00C60345"/>
    <w:rsid w:val="00C6056F"/>
    <w:rsid w:val="00C60E12"/>
    <w:rsid w:val="00C60E65"/>
    <w:rsid w:val="00C60F23"/>
    <w:rsid w:val="00C60FEF"/>
    <w:rsid w:val="00C613D1"/>
    <w:rsid w:val="00C6153C"/>
    <w:rsid w:val="00C6168C"/>
    <w:rsid w:val="00C61936"/>
    <w:rsid w:val="00C61957"/>
    <w:rsid w:val="00C61B12"/>
    <w:rsid w:val="00C61B5C"/>
    <w:rsid w:val="00C620A2"/>
    <w:rsid w:val="00C6225A"/>
    <w:rsid w:val="00C6256B"/>
    <w:rsid w:val="00C62DA6"/>
    <w:rsid w:val="00C62DF1"/>
    <w:rsid w:val="00C63653"/>
    <w:rsid w:val="00C636B0"/>
    <w:rsid w:val="00C639B8"/>
    <w:rsid w:val="00C63A4D"/>
    <w:rsid w:val="00C63B22"/>
    <w:rsid w:val="00C63BE2"/>
    <w:rsid w:val="00C641E2"/>
    <w:rsid w:val="00C64243"/>
    <w:rsid w:val="00C64406"/>
    <w:rsid w:val="00C6468E"/>
    <w:rsid w:val="00C646B0"/>
    <w:rsid w:val="00C646BA"/>
    <w:rsid w:val="00C6480F"/>
    <w:rsid w:val="00C64926"/>
    <w:rsid w:val="00C64AC5"/>
    <w:rsid w:val="00C64B5B"/>
    <w:rsid w:val="00C64B7B"/>
    <w:rsid w:val="00C64CA3"/>
    <w:rsid w:val="00C64D32"/>
    <w:rsid w:val="00C64DC1"/>
    <w:rsid w:val="00C64E93"/>
    <w:rsid w:val="00C64FEB"/>
    <w:rsid w:val="00C6510D"/>
    <w:rsid w:val="00C659B1"/>
    <w:rsid w:val="00C65BD3"/>
    <w:rsid w:val="00C65BDB"/>
    <w:rsid w:val="00C65BF9"/>
    <w:rsid w:val="00C65E32"/>
    <w:rsid w:val="00C6629D"/>
    <w:rsid w:val="00C66662"/>
    <w:rsid w:val="00C668D2"/>
    <w:rsid w:val="00C66C37"/>
    <w:rsid w:val="00C66D31"/>
    <w:rsid w:val="00C66F7E"/>
    <w:rsid w:val="00C6716C"/>
    <w:rsid w:val="00C678B6"/>
    <w:rsid w:val="00C67C40"/>
    <w:rsid w:val="00C67E17"/>
    <w:rsid w:val="00C67F27"/>
    <w:rsid w:val="00C67F99"/>
    <w:rsid w:val="00C70307"/>
    <w:rsid w:val="00C70400"/>
    <w:rsid w:val="00C70635"/>
    <w:rsid w:val="00C706C2"/>
    <w:rsid w:val="00C708B8"/>
    <w:rsid w:val="00C70CCC"/>
    <w:rsid w:val="00C71319"/>
    <w:rsid w:val="00C713E6"/>
    <w:rsid w:val="00C71414"/>
    <w:rsid w:val="00C71627"/>
    <w:rsid w:val="00C7199C"/>
    <w:rsid w:val="00C71E8C"/>
    <w:rsid w:val="00C71FE3"/>
    <w:rsid w:val="00C72196"/>
    <w:rsid w:val="00C7233D"/>
    <w:rsid w:val="00C7238D"/>
    <w:rsid w:val="00C728DF"/>
    <w:rsid w:val="00C734CA"/>
    <w:rsid w:val="00C73517"/>
    <w:rsid w:val="00C7374C"/>
    <w:rsid w:val="00C737F4"/>
    <w:rsid w:val="00C73942"/>
    <w:rsid w:val="00C744AF"/>
    <w:rsid w:val="00C74CA9"/>
    <w:rsid w:val="00C74CCD"/>
    <w:rsid w:val="00C74D6A"/>
    <w:rsid w:val="00C74E21"/>
    <w:rsid w:val="00C7506C"/>
    <w:rsid w:val="00C7534C"/>
    <w:rsid w:val="00C753D1"/>
    <w:rsid w:val="00C75467"/>
    <w:rsid w:val="00C75555"/>
    <w:rsid w:val="00C756A1"/>
    <w:rsid w:val="00C75A8E"/>
    <w:rsid w:val="00C75AA6"/>
    <w:rsid w:val="00C75B9E"/>
    <w:rsid w:val="00C75C99"/>
    <w:rsid w:val="00C75D45"/>
    <w:rsid w:val="00C75D6D"/>
    <w:rsid w:val="00C75EA1"/>
    <w:rsid w:val="00C762FD"/>
    <w:rsid w:val="00C76405"/>
    <w:rsid w:val="00C7648C"/>
    <w:rsid w:val="00C764C9"/>
    <w:rsid w:val="00C766C4"/>
    <w:rsid w:val="00C766F7"/>
    <w:rsid w:val="00C7683E"/>
    <w:rsid w:val="00C769E9"/>
    <w:rsid w:val="00C76A2C"/>
    <w:rsid w:val="00C76A5B"/>
    <w:rsid w:val="00C76B14"/>
    <w:rsid w:val="00C76B4F"/>
    <w:rsid w:val="00C76FAD"/>
    <w:rsid w:val="00C77428"/>
    <w:rsid w:val="00C7778B"/>
    <w:rsid w:val="00C777A6"/>
    <w:rsid w:val="00C77812"/>
    <w:rsid w:val="00C77F4E"/>
    <w:rsid w:val="00C801BE"/>
    <w:rsid w:val="00C802DF"/>
    <w:rsid w:val="00C8035A"/>
    <w:rsid w:val="00C80496"/>
    <w:rsid w:val="00C80568"/>
    <w:rsid w:val="00C8073A"/>
    <w:rsid w:val="00C80769"/>
    <w:rsid w:val="00C808E5"/>
    <w:rsid w:val="00C80928"/>
    <w:rsid w:val="00C8099A"/>
    <w:rsid w:val="00C80D63"/>
    <w:rsid w:val="00C81205"/>
    <w:rsid w:val="00C813B0"/>
    <w:rsid w:val="00C814DA"/>
    <w:rsid w:val="00C81576"/>
    <w:rsid w:val="00C816A3"/>
    <w:rsid w:val="00C817D0"/>
    <w:rsid w:val="00C81A64"/>
    <w:rsid w:val="00C81BA7"/>
    <w:rsid w:val="00C81C1F"/>
    <w:rsid w:val="00C81C2D"/>
    <w:rsid w:val="00C81D09"/>
    <w:rsid w:val="00C81FE0"/>
    <w:rsid w:val="00C82656"/>
    <w:rsid w:val="00C82691"/>
    <w:rsid w:val="00C826BB"/>
    <w:rsid w:val="00C829FC"/>
    <w:rsid w:val="00C82A66"/>
    <w:rsid w:val="00C82B9E"/>
    <w:rsid w:val="00C82BC3"/>
    <w:rsid w:val="00C82D33"/>
    <w:rsid w:val="00C82D6B"/>
    <w:rsid w:val="00C82FCD"/>
    <w:rsid w:val="00C832ED"/>
    <w:rsid w:val="00C833C0"/>
    <w:rsid w:val="00C837DE"/>
    <w:rsid w:val="00C83964"/>
    <w:rsid w:val="00C83A80"/>
    <w:rsid w:val="00C83AC3"/>
    <w:rsid w:val="00C83C34"/>
    <w:rsid w:val="00C83D0B"/>
    <w:rsid w:val="00C842B6"/>
    <w:rsid w:val="00C8439A"/>
    <w:rsid w:val="00C84425"/>
    <w:rsid w:val="00C84CD2"/>
    <w:rsid w:val="00C85154"/>
    <w:rsid w:val="00C853B4"/>
    <w:rsid w:val="00C853F2"/>
    <w:rsid w:val="00C857BE"/>
    <w:rsid w:val="00C857E0"/>
    <w:rsid w:val="00C859CF"/>
    <w:rsid w:val="00C85A17"/>
    <w:rsid w:val="00C85DC3"/>
    <w:rsid w:val="00C8611F"/>
    <w:rsid w:val="00C86183"/>
    <w:rsid w:val="00C8623C"/>
    <w:rsid w:val="00C86255"/>
    <w:rsid w:val="00C863A6"/>
    <w:rsid w:val="00C866F4"/>
    <w:rsid w:val="00C869C7"/>
    <w:rsid w:val="00C86CEE"/>
    <w:rsid w:val="00C86DE5"/>
    <w:rsid w:val="00C86FE7"/>
    <w:rsid w:val="00C8712C"/>
    <w:rsid w:val="00C87230"/>
    <w:rsid w:val="00C87378"/>
    <w:rsid w:val="00C87464"/>
    <w:rsid w:val="00C874D0"/>
    <w:rsid w:val="00C8778F"/>
    <w:rsid w:val="00C87AC4"/>
    <w:rsid w:val="00C87BFF"/>
    <w:rsid w:val="00C87CE5"/>
    <w:rsid w:val="00C90330"/>
    <w:rsid w:val="00C90489"/>
    <w:rsid w:val="00C907CB"/>
    <w:rsid w:val="00C90C25"/>
    <w:rsid w:val="00C90D1F"/>
    <w:rsid w:val="00C90EFB"/>
    <w:rsid w:val="00C910C0"/>
    <w:rsid w:val="00C91272"/>
    <w:rsid w:val="00C916C1"/>
    <w:rsid w:val="00C91763"/>
    <w:rsid w:val="00C91906"/>
    <w:rsid w:val="00C91A27"/>
    <w:rsid w:val="00C91ADF"/>
    <w:rsid w:val="00C922EA"/>
    <w:rsid w:val="00C92461"/>
    <w:rsid w:val="00C92474"/>
    <w:rsid w:val="00C9259F"/>
    <w:rsid w:val="00C92603"/>
    <w:rsid w:val="00C92678"/>
    <w:rsid w:val="00C92768"/>
    <w:rsid w:val="00C92850"/>
    <w:rsid w:val="00C929B5"/>
    <w:rsid w:val="00C929C5"/>
    <w:rsid w:val="00C92B57"/>
    <w:rsid w:val="00C92EA3"/>
    <w:rsid w:val="00C9306D"/>
    <w:rsid w:val="00C9319A"/>
    <w:rsid w:val="00C931C7"/>
    <w:rsid w:val="00C931EC"/>
    <w:rsid w:val="00C938A6"/>
    <w:rsid w:val="00C93A78"/>
    <w:rsid w:val="00C94002"/>
    <w:rsid w:val="00C944AD"/>
    <w:rsid w:val="00C9477F"/>
    <w:rsid w:val="00C94785"/>
    <w:rsid w:val="00C948EE"/>
    <w:rsid w:val="00C9499F"/>
    <w:rsid w:val="00C949CD"/>
    <w:rsid w:val="00C94BF2"/>
    <w:rsid w:val="00C94CE9"/>
    <w:rsid w:val="00C94ECE"/>
    <w:rsid w:val="00C950AF"/>
    <w:rsid w:val="00C950D1"/>
    <w:rsid w:val="00C953D6"/>
    <w:rsid w:val="00C957DB"/>
    <w:rsid w:val="00C95D79"/>
    <w:rsid w:val="00C95E48"/>
    <w:rsid w:val="00C95F47"/>
    <w:rsid w:val="00C95F49"/>
    <w:rsid w:val="00C96021"/>
    <w:rsid w:val="00C9620D"/>
    <w:rsid w:val="00C96495"/>
    <w:rsid w:val="00C96AFC"/>
    <w:rsid w:val="00C96E55"/>
    <w:rsid w:val="00C96E6C"/>
    <w:rsid w:val="00C96ECF"/>
    <w:rsid w:val="00C96F1B"/>
    <w:rsid w:val="00C96F61"/>
    <w:rsid w:val="00C96F79"/>
    <w:rsid w:val="00C9718B"/>
    <w:rsid w:val="00C978AD"/>
    <w:rsid w:val="00CA020E"/>
    <w:rsid w:val="00CA02E6"/>
    <w:rsid w:val="00CA048B"/>
    <w:rsid w:val="00CA07F3"/>
    <w:rsid w:val="00CA0AFF"/>
    <w:rsid w:val="00CA0B2B"/>
    <w:rsid w:val="00CA0C52"/>
    <w:rsid w:val="00CA0D5D"/>
    <w:rsid w:val="00CA0EA6"/>
    <w:rsid w:val="00CA115F"/>
    <w:rsid w:val="00CA1231"/>
    <w:rsid w:val="00CA1717"/>
    <w:rsid w:val="00CA174C"/>
    <w:rsid w:val="00CA1A7E"/>
    <w:rsid w:val="00CA1CB7"/>
    <w:rsid w:val="00CA1CE6"/>
    <w:rsid w:val="00CA1E61"/>
    <w:rsid w:val="00CA1FCA"/>
    <w:rsid w:val="00CA2284"/>
    <w:rsid w:val="00CA231E"/>
    <w:rsid w:val="00CA238E"/>
    <w:rsid w:val="00CA2655"/>
    <w:rsid w:val="00CA2B3C"/>
    <w:rsid w:val="00CA2C83"/>
    <w:rsid w:val="00CA2CCE"/>
    <w:rsid w:val="00CA2DD4"/>
    <w:rsid w:val="00CA3055"/>
    <w:rsid w:val="00CA30F9"/>
    <w:rsid w:val="00CA31DA"/>
    <w:rsid w:val="00CA37F1"/>
    <w:rsid w:val="00CA39EE"/>
    <w:rsid w:val="00CA3A30"/>
    <w:rsid w:val="00CA3B05"/>
    <w:rsid w:val="00CA3C36"/>
    <w:rsid w:val="00CA3F17"/>
    <w:rsid w:val="00CA4191"/>
    <w:rsid w:val="00CA449D"/>
    <w:rsid w:val="00CA46CE"/>
    <w:rsid w:val="00CA492E"/>
    <w:rsid w:val="00CA4984"/>
    <w:rsid w:val="00CA49CE"/>
    <w:rsid w:val="00CA4A1D"/>
    <w:rsid w:val="00CA4D99"/>
    <w:rsid w:val="00CA4F34"/>
    <w:rsid w:val="00CA532D"/>
    <w:rsid w:val="00CA544E"/>
    <w:rsid w:val="00CA5583"/>
    <w:rsid w:val="00CA567D"/>
    <w:rsid w:val="00CA56C5"/>
    <w:rsid w:val="00CA571F"/>
    <w:rsid w:val="00CA5A2D"/>
    <w:rsid w:val="00CA6227"/>
    <w:rsid w:val="00CA62B1"/>
    <w:rsid w:val="00CA63F2"/>
    <w:rsid w:val="00CA65F0"/>
    <w:rsid w:val="00CA66A8"/>
    <w:rsid w:val="00CA6B8F"/>
    <w:rsid w:val="00CA6C0B"/>
    <w:rsid w:val="00CA6C16"/>
    <w:rsid w:val="00CA6CA8"/>
    <w:rsid w:val="00CA6D12"/>
    <w:rsid w:val="00CA6EBC"/>
    <w:rsid w:val="00CA6F8D"/>
    <w:rsid w:val="00CA7198"/>
    <w:rsid w:val="00CA74CA"/>
    <w:rsid w:val="00CA7628"/>
    <w:rsid w:val="00CA78E9"/>
    <w:rsid w:val="00CA7A1C"/>
    <w:rsid w:val="00CA7E2D"/>
    <w:rsid w:val="00CB02D2"/>
    <w:rsid w:val="00CB04AD"/>
    <w:rsid w:val="00CB057D"/>
    <w:rsid w:val="00CB09AB"/>
    <w:rsid w:val="00CB09DA"/>
    <w:rsid w:val="00CB0A40"/>
    <w:rsid w:val="00CB0E54"/>
    <w:rsid w:val="00CB0EC6"/>
    <w:rsid w:val="00CB12DE"/>
    <w:rsid w:val="00CB141B"/>
    <w:rsid w:val="00CB1484"/>
    <w:rsid w:val="00CB1820"/>
    <w:rsid w:val="00CB1985"/>
    <w:rsid w:val="00CB198A"/>
    <w:rsid w:val="00CB1CB8"/>
    <w:rsid w:val="00CB1F9E"/>
    <w:rsid w:val="00CB2346"/>
    <w:rsid w:val="00CB2411"/>
    <w:rsid w:val="00CB2539"/>
    <w:rsid w:val="00CB26C1"/>
    <w:rsid w:val="00CB2724"/>
    <w:rsid w:val="00CB2C65"/>
    <w:rsid w:val="00CB2C92"/>
    <w:rsid w:val="00CB2EF8"/>
    <w:rsid w:val="00CB2F3D"/>
    <w:rsid w:val="00CB3204"/>
    <w:rsid w:val="00CB3727"/>
    <w:rsid w:val="00CB38BA"/>
    <w:rsid w:val="00CB3B45"/>
    <w:rsid w:val="00CB3C06"/>
    <w:rsid w:val="00CB3F61"/>
    <w:rsid w:val="00CB41BD"/>
    <w:rsid w:val="00CB478D"/>
    <w:rsid w:val="00CB4A7D"/>
    <w:rsid w:val="00CB4BEC"/>
    <w:rsid w:val="00CB4C1B"/>
    <w:rsid w:val="00CB4FB2"/>
    <w:rsid w:val="00CB5120"/>
    <w:rsid w:val="00CB532A"/>
    <w:rsid w:val="00CB573E"/>
    <w:rsid w:val="00CB5799"/>
    <w:rsid w:val="00CB5894"/>
    <w:rsid w:val="00CB5A7D"/>
    <w:rsid w:val="00CB5B35"/>
    <w:rsid w:val="00CB5BE6"/>
    <w:rsid w:val="00CB5C70"/>
    <w:rsid w:val="00CB5E17"/>
    <w:rsid w:val="00CB661B"/>
    <w:rsid w:val="00CB6648"/>
    <w:rsid w:val="00CB68A9"/>
    <w:rsid w:val="00CB690B"/>
    <w:rsid w:val="00CB6C7B"/>
    <w:rsid w:val="00CB6D15"/>
    <w:rsid w:val="00CB6F2A"/>
    <w:rsid w:val="00CB6F5D"/>
    <w:rsid w:val="00CB701B"/>
    <w:rsid w:val="00CB70F6"/>
    <w:rsid w:val="00CB7241"/>
    <w:rsid w:val="00CB7310"/>
    <w:rsid w:val="00CB73F3"/>
    <w:rsid w:val="00CB7467"/>
    <w:rsid w:val="00CB748A"/>
    <w:rsid w:val="00CB74BD"/>
    <w:rsid w:val="00CB7712"/>
    <w:rsid w:val="00CB792D"/>
    <w:rsid w:val="00CB7970"/>
    <w:rsid w:val="00CB7AEE"/>
    <w:rsid w:val="00CB7B40"/>
    <w:rsid w:val="00CB7D4E"/>
    <w:rsid w:val="00CB7F68"/>
    <w:rsid w:val="00CB7FF3"/>
    <w:rsid w:val="00CC039B"/>
    <w:rsid w:val="00CC0435"/>
    <w:rsid w:val="00CC054E"/>
    <w:rsid w:val="00CC06BA"/>
    <w:rsid w:val="00CC06DF"/>
    <w:rsid w:val="00CC09C2"/>
    <w:rsid w:val="00CC0B1D"/>
    <w:rsid w:val="00CC0BCB"/>
    <w:rsid w:val="00CC117C"/>
    <w:rsid w:val="00CC1781"/>
    <w:rsid w:val="00CC1AA0"/>
    <w:rsid w:val="00CC1B4E"/>
    <w:rsid w:val="00CC205E"/>
    <w:rsid w:val="00CC2128"/>
    <w:rsid w:val="00CC23A3"/>
    <w:rsid w:val="00CC2453"/>
    <w:rsid w:val="00CC2484"/>
    <w:rsid w:val="00CC277F"/>
    <w:rsid w:val="00CC2A89"/>
    <w:rsid w:val="00CC2B37"/>
    <w:rsid w:val="00CC2EBB"/>
    <w:rsid w:val="00CC2F30"/>
    <w:rsid w:val="00CC32BE"/>
    <w:rsid w:val="00CC3315"/>
    <w:rsid w:val="00CC3486"/>
    <w:rsid w:val="00CC348B"/>
    <w:rsid w:val="00CC3570"/>
    <w:rsid w:val="00CC36BF"/>
    <w:rsid w:val="00CC3872"/>
    <w:rsid w:val="00CC3D59"/>
    <w:rsid w:val="00CC3D74"/>
    <w:rsid w:val="00CC3E3B"/>
    <w:rsid w:val="00CC3F68"/>
    <w:rsid w:val="00CC4038"/>
    <w:rsid w:val="00CC4733"/>
    <w:rsid w:val="00CC49DD"/>
    <w:rsid w:val="00CC4BE6"/>
    <w:rsid w:val="00CC51E4"/>
    <w:rsid w:val="00CC5546"/>
    <w:rsid w:val="00CC55C0"/>
    <w:rsid w:val="00CC5697"/>
    <w:rsid w:val="00CC58DC"/>
    <w:rsid w:val="00CC59F7"/>
    <w:rsid w:val="00CC5ACF"/>
    <w:rsid w:val="00CC5C5D"/>
    <w:rsid w:val="00CC5D41"/>
    <w:rsid w:val="00CC6042"/>
    <w:rsid w:val="00CC6045"/>
    <w:rsid w:val="00CC609E"/>
    <w:rsid w:val="00CC6167"/>
    <w:rsid w:val="00CC617B"/>
    <w:rsid w:val="00CC6632"/>
    <w:rsid w:val="00CC6833"/>
    <w:rsid w:val="00CC6AC2"/>
    <w:rsid w:val="00CC73D8"/>
    <w:rsid w:val="00CC7499"/>
    <w:rsid w:val="00CC7554"/>
    <w:rsid w:val="00CC75E5"/>
    <w:rsid w:val="00CC7947"/>
    <w:rsid w:val="00CC7DBA"/>
    <w:rsid w:val="00CD0182"/>
    <w:rsid w:val="00CD04D7"/>
    <w:rsid w:val="00CD05E3"/>
    <w:rsid w:val="00CD0686"/>
    <w:rsid w:val="00CD083D"/>
    <w:rsid w:val="00CD0982"/>
    <w:rsid w:val="00CD0A52"/>
    <w:rsid w:val="00CD0CB0"/>
    <w:rsid w:val="00CD1219"/>
    <w:rsid w:val="00CD15C1"/>
    <w:rsid w:val="00CD1667"/>
    <w:rsid w:val="00CD16A7"/>
    <w:rsid w:val="00CD16BD"/>
    <w:rsid w:val="00CD1797"/>
    <w:rsid w:val="00CD18C8"/>
    <w:rsid w:val="00CD1996"/>
    <w:rsid w:val="00CD1A6C"/>
    <w:rsid w:val="00CD1B66"/>
    <w:rsid w:val="00CD1F33"/>
    <w:rsid w:val="00CD2043"/>
    <w:rsid w:val="00CD21E7"/>
    <w:rsid w:val="00CD2225"/>
    <w:rsid w:val="00CD22B7"/>
    <w:rsid w:val="00CD23C7"/>
    <w:rsid w:val="00CD264C"/>
    <w:rsid w:val="00CD269B"/>
    <w:rsid w:val="00CD29C9"/>
    <w:rsid w:val="00CD2BD0"/>
    <w:rsid w:val="00CD2CA5"/>
    <w:rsid w:val="00CD2F63"/>
    <w:rsid w:val="00CD2FE6"/>
    <w:rsid w:val="00CD3079"/>
    <w:rsid w:val="00CD3595"/>
    <w:rsid w:val="00CD3669"/>
    <w:rsid w:val="00CD3670"/>
    <w:rsid w:val="00CD36BE"/>
    <w:rsid w:val="00CD37EE"/>
    <w:rsid w:val="00CD3B98"/>
    <w:rsid w:val="00CD3BF0"/>
    <w:rsid w:val="00CD3D8F"/>
    <w:rsid w:val="00CD401A"/>
    <w:rsid w:val="00CD440C"/>
    <w:rsid w:val="00CD4531"/>
    <w:rsid w:val="00CD4710"/>
    <w:rsid w:val="00CD47C1"/>
    <w:rsid w:val="00CD4833"/>
    <w:rsid w:val="00CD4B26"/>
    <w:rsid w:val="00CD4BFE"/>
    <w:rsid w:val="00CD4D3B"/>
    <w:rsid w:val="00CD4DEB"/>
    <w:rsid w:val="00CD4E73"/>
    <w:rsid w:val="00CD4EAD"/>
    <w:rsid w:val="00CD4ED4"/>
    <w:rsid w:val="00CD4FE8"/>
    <w:rsid w:val="00CD54A2"/>
    <w:rsid w:val="00CD57C8"/>
    <w:rsid w:val="00CD5A18"/>
    <w:rsid w:val="00CD5E06"/>
    <w:rsid w:val="00CD6356"/>
    <w:rsid w:val="00CD67D6"/>
    <w:rsid w:val="00CD67F8"/>
    <w:rsid w:val="00CD6864"/>
    <w:rsid w:val="00CD6980"/>
    <w:rsid w:val="00CD7479"/>
    <w:rsid w:val="00CD7706"/>
    <w:rsid w:val="00CD7D2E"/>
    <w:rsid w:val="00CE0064"/>
    <w:rsid w:val="00CE021E"/>
    <w:rsid w:val="00CE03C3"/>
    <w:rsid w:val="00CE03E1"/>
    <w:rsid w:val="00CE063D"/>
    <w:rsid w:val="00CE09C6"/>
    <w:rsid w:val="00CE0A65"/>
    <w:rsid w:val="00CE0B26"/>
    <w:rsid w:val="00CE10EF"/>
    <w:rsid w:val="00CE120E"/>
    <w:rsid w:val="00CE1312"/>
    <w:rsid w:val="00CE13B2"/>
    <w:rsid w:val="00CE14E6"/>
    <w:rsid w:val="00CE1757"/>
    <w:rsid w:val="00CE1962"/>
    <w:rsid w:val="00CE19D5"/>
    <w:rsid w:val="00CE1D31"/>
    <w:rsid w:val="00CE2523"/>
    <w:rsid w:val="00CE3194"/>
    <w:rsid w:val="00CE336F"/>
    <w:rsid w:val="00CE361B"/>
    <w:rsid w:val="00CE385E"/>
    <w:rsid w:val="00CE3C68"/>
    <w:rsid w:val="00CE3F9D"/>
    <w:rsid w:val="00CE3FC2"/>
    <w:rsid w:val="00CE4235"/>
    <w:rsid w:val="00CE42F7"/>
    <w:rsid w:val="00CE4482"/>
    <w:rsid w:val="00CE4483"/>
    <w:rsid w:val="00CE4543"/>
    <w:rsid w:val="00CE4B22"/>
    <w:rsid w:val="00CE4CED"/>
    <w:rsid w:val="00CE4D51"/>
    <w:rsid w:val="00CE4EE6"/>
    <w:rsid w:val="00CE503F"/>
    <w:rsid w:val="00CE50FD"/>
    <w:rsid w:val="00CE55E4"/>
    <w:rsid w:val="00CE56B8"/>
    <w:rsid w:val="00CE5763"/>
    <w:rsid w:val="00CE60A3"/>
    <w:rsid w:val="00CE622C"/>
    <w:rsid w:val="00CE6287"/>
    <w:rsid w:val="00CE62D8"/>
    <w:rsid w:val="00CE64C9"/>
    <w:rsid w:val="00CE6696"/>
    <w:rsid w:val="00CE687A"/>
    <w:rsid w:val="00CE69CD"/>
    <w:rsid w:val="00CE6CFA"/>
    <w:rsid w:val="00CE7015"/>
    <w:rsid w:val="00CE752A"/>
    <w:rsid w:val="00CE75EA"/>
    <w:rsid w:val="00CE779C"/>
    <w:rsid w:val="00CE78E1"/>
    <w:rsid w:val="00CE796A"/>
    <w:rsid w:val="00CE79D2"/>
    <w:rsid w:val="00CE7B6C"/>
    <w:rsid w:val="00CE7FE5"/>
    <w:rsid w:val="00CF03C6"/>
    <w:rsid w:val="00CF0714"/>
    <w:rsid w:val="00CF1099"/>
    <w:rsid w:val="00CF10CA"/>
    <w:rsid w:val="00CF1220"/>
    <w:rsid w:val="00CF12CF"/>
    <w:rsid w:val="00CF13F3"/>
    <w:rsid w:val="00CF1810"/>
    <w:rsid w:val="00CF1ABC"/>
    <w:rsid w:val="00CF1B17"/>
    <w:rsid w:val="00CF1D0B"/>
    <w:rsid w:val="00CF1E2E"/>
    <w:rsid w:val="00CF20B5"/>
    <w:rsid w:val="00CF2277"/>
    <w:rsid w:val="00CF234A"/>
    <w:rsid w:val="00CF250F"/>
    <w:rsid w:val="00CF252C"/>
    <w:rsid w:val="00CF2565"/>
    <w:rsid w:val="00CF2B35"/>
    <w:rsid w:val="00CF2DCD"/>
    <w:rsid w:val="00CF2E25"/>
    <w:rsid w:val="00CF31F5"/>
    <w:rsid w:val="00CF356C"/>
    <w:rsid w:val="00CF3742"/>
    <w:rsid w:val="00CF3D87"/>
    <w:rsid w:val="00CF3EB3"/>
    <w:rsid w:val="00CF430B"/>
    <w:rsid w:val="00CF4327"/>
    <w:rsid w:val="00CF474F"/>
    <w:rsid w:val="00CF4A5C"/>
    <w:rsid w:val="00CF51AE"/>
    <w:rsid w:val="00CF5241"/>
    <w:rsid w:val="00CF5440"/>
    <w:rsid w:val="00CF55A5"/>
    <w:rsid w:val="00CF5982"/>
    <w:rsid w:val="00CF5A49"/>
    <w:rsid w:val="00CF5CB0"/>
    <w:rsid w:val="00CF5CC9"/>
    <w:rsid w:val="00CF5D28"/>
    <w:rsid w:val="00CF5D72"/>
    <w:rsid w:val="00CF60D7"/>
    <w:rsid w:val="00CF6118"/>
    <w:rsid w:val="00CF613D"/>
    <w:rsid w:val="00CF628F"/>
    <w:rsid w:val="00CF664C"/>
    <w:rsid w:val="00CF667F"/>
    <w:rsid w:val="00CF6725"/>
    <w:rsid w:val="00CF67B7"/>
    <w:rsid w:val="00CF680D"/>
    <w:rsid w:val="00CF6A3B"/>
    <w:rsid w:val="00CF6AEE"/>
    <w:rsid w:val="00CF6C02"/>
    <w:rsid w:val="00CF6DC7"/>
    <w:rsid w:val="00CF6FC3"/>
    <w:rsid w:val="00CF6FD5"/>
    <w:rsid w:val="00CF707F"/>
    <w:rsid w:val="00CF72A1"/>
    <w:rsid w:val="00CF7491"/>
    <w:rsid w:val="00CF7743"/>
    <w:rsid w:val="00CF77A5"/>
    <w:rsid w:val="00CF7952"/>
    <w:rsid w:val="00CF7983"/>
    <w:rsid w:val="00CF7A0B"/>
    <w:rsid w:val="00CF7C3D"/>
    <w:rsid w:val="00CF7D22"/>
    <w:rsid w:val="00D00090"/>
    <w:rsid w:val="00D000F4"/>
    <w:rsid w:val="00D002E9"/>
    <w:rsid w:val="00D00362"/>
    <w:rsid w:val="00D00695"/>
    <w:rsid w:val="00D00B73"/>
    <w:rsid w:val="00D00B82"/>
    <w:rsid w:val="00D00CC2"/>
    <w:rsid w:val="00D00CE8"/>
    <w:rsid w:val="00D00FEB"/>
    <w:rsid w:val="00D013DA"/>
    <w:rsid w:val="00D013E9"/>
    <w:rsid w:val="00D0144F"/>
    <w:rsid w:val="00D0145D"/>
    <w:rsid w:val="00D016AD"/>
    <w:rsid w:val="00D01722"/>
    <w:rsid w:val="00D01830"/>
    <w:rsid w:val="00D0195F"/>
    <w:rsid w:val="00D01BB5"/>
    <w:rsid w:val="00D01BCE"/>
    <w:rsid w:val="00D020FC"/>
    <w:rsid w:val="00D02677"/>
    <w:rsid w:val="00D02691"/>
    <w:rsid w:val="00D02906"/>
    <w:rsid w:val="00D02907"/>
    <w:rsid w:val="00D02C40"/>
    <w:rsid w:val="00D02E1A"/>
    <w:rsid w:val="00D030CC"/>
    <w:rsid w:val="00D030EF"/>
    <w:rsid w:val="00D03343"/>
    <w:rsid w:val="00D03465"/>
    <w:rsid w:val="00D03499"/>
    <w:rsid w:val="00D03718"/>
    <w:rsid w:val="00D038FF"/>
    <w:rsid w:val="00D039D8"/>
    <w:rsid w:val="00D03A33"/>
    <w:rsid w:val="00D03A4A"/>
    <w:rsid w:val="00D03A8A"/>
    <w:rsid w:val="00D03B13"/>
    <w:rsid w:val="00D03C60"/>
    <w:rsid w:val="00D04168"/>
    <w:rsid w:val="00D04576"/>
    <w:rsid w:val="00D04D17"/>
    <w:rsid w:val="00D04F13"/>
    <w:rsid w:val="00D04F4D"/>
    <w:rsid w:val="00D050B0"/>
    <w:rsid w:val="00D051F5"/>
    <w:rsid w:val="00D05562"/>
    <w:rsid w:val="00D056C1"/>
    <w:rsid w:val="00D0577F"/>
    <w:rsid w:val="00D059D8"/>
    <w:rsid w:val="00D05C7A"/>
    <w:rsid w:val="00D05DF8"/>
    <w:rsid w:val="00D05E4F"/>
    <w:rsid w:val="00D060D0"/>
    <w:rsid w:val="00D06183"/>
    <w:rsid w:val="00D061DE"/>
    <w:rsid w:val="00D061FE"/>
    <w:rsid w:val="00D064E8"/>
    <w:rsid w:val="00D0678C"/>
    <w:rsid w:val="00D06798"/>
    <w:rsid w:val="00D06A6F"/>
    <w:rsid w:val="00D06AE8"/>
    <w:rsid w:val="00D06C4D"/>
    <w:rsid w:val="00D06C86"/>
    <w:rsid w:val="00D06D6F"/>
    <w:rsid w:val="00D06DAE"/>
    <w:rsid w:val="00D07077"/>
    <w:rsid w:val="00D070FF"/>
    <w:rsid w:val="00D072CA"/>
    <w:rsid w:val="00D07467"/>
    <w:rsid w:val="00D079F0"/>
    <w:rsid w:val="00D07A5A"/>
    <w:rsid w:val="00D07A76"/>
    <w:rsid w:val="00D07B98"/>
    <w:rsid w:val="00D07C05"/>
    <w:rsid w:val="00D07F0C"/>
    <w:rsid w:val="00D07F94"/>
    <w:rsid w:val="00D07FD0"/>
    <w:rsid w:val="00D10659"/>
    <w:rsid w:val="00D10D5D"/>
    <w:rsid w:val="00D10D60"/>
    <w:rsid w:val="00D11069"/>
    <w:rsid w:val="00D11104"/>
    <w:rsid w:val="00D114DE"/>
    <w:rsid w:val="00D11E00"/>
    <w:rsid w:val="00D11E1E"/>
    <w:rsid w:val="00D11E80"/>
    <w:rsid w:val="00D120C6"/>
    <w:rsid w:val="00D12131"/>
    <w:rsid w:val="00D12161"/>
    <w:rsid w:val="00D12359"/>
    <w:rsid w:val="00D12395"/>
    <w:rsid w:val="00D12417"/>
    <w:rsid w:val="00D12600"/>
    <w:rsid w:val="00D12A75"/>
    <w:rsid w:val="00D12BF6"/>
    <w:rsid w:val="00D12CA3"/>
    <w:rsid w:val="00D13049"/>
    <w:rsid w:val="00D135B6"/>
    <w:rsid w:val="00D13757"/>
    <w:rsid w:val="00D13ABA"/>
    <w:rsid w:val="00D13B10"/>
    <w:rsid w:val="00D13CAE"/>
    <w:rsid w:val="00D1455A"/>
    <w:rsid w:val="00D1458E"/>
    <w:rsid w:val="00D14701"/>
    <w:rsid w:val="00D14976"/>
    <w:rsid w:val="00D14980"/>
    <w:rsid w:val="00D14E8C"/>
    <w:rsid w:val="00D14FD8"/>
    <w:rsid w:val="00D1529E"/>
    <w:rsid w:val="00D1554F"/>
    <w:rsid w:val="00D1598B"/>
    <w:rsid w:val="00D15E81"/>
    <w:rsid w:val="00D163BB"/>
    <w:rsid w:val="00D16EDB"/>
    <w:rsid w:val="00D171F3"/>
    <w:rsid w:val="00D173F5"/>
    <w:rsid w:val="00D17682"/>
    <w:rsid w:val="00D178A0"/>
    <w:rsid w:val="00D17B3F"/>
    <w:rsid w:val="00D17CE2"/>
    <w:rsid w:val="00D200A6"/>
    <w:rsid w:val="00D203E4"/>
    <w:rsid w:val="00D209C1"/>
    <w:rsid w:val="00D20A70"/>
    <w:rsid w:val="00D20ADD"/>
    <w:rsid w:val="00D20AEA"/>
    <w:rsid w:val="00D20C15"/>
    <w:rsid w:val="00D20C51"/>
    <w:rsid w:val="00D20CB6"/>
    <w:rsid w:val="00D20F9F"/>
    <w:rsid w:val="00D211AD"/>
    <w:rsid w:val="00D212F7"/>
    <w:rsid w:val="00D216A7"/>
    <w:rsid w:val="00D21944"/>
    <w:rsid w:val="00D21997"/>
    <w:rsid w:val="00D21BE7"/>
    <w:rsid w:val="00D21D38"/>
    <w:rsid w:val="00D21E50"/>
    <w:rsid w:val="00D21E7B"/>
    <w:rsid w:val="00D21F21"/>
    <w:rsid w:val="00D222B2"/>
    <w:rsid w:val="00D22443"/>
    <w:rsid w:val="00D2251A"/>
    <w:rsid w:val="00D22539"/>
    <w:rsid w:val="00D2260A"/>
    <w:rsid w:val="00D22B04"/>
    <w:rsid w:val="00D22C0A"/>
    <w:rsid w:val="00D22C37"/>
    <w:rsid w:val="00D23041"/>
    <w:rsid w:val="00D2338B"/>
    <w:rsid w:val="00D234EC"/>
    <w:rsid w:val="00D235A8"/>
    <w:rsid w:val="00D236F1"/>
    <w:rsid w:val="00D237FB"/>
    <w:rsid w:val="00D239E6"/>
    <w:rsid w:val="00D23B0B"/>
    <w:rsid w:val="00D2418F"/>
    <w:rsid w:val="00D24294"/>
    <w:rsid w:val="00D242AE"/>
    <w:rsid w:val="00D24300"/>
    <w:rsid w:val="00D24724"/>
    <w:rsid w:val="00D2476A"/>
    <w:rsid w:val="00D24B9C"/>
    <w:rsid w:val="00D25002"/>
    <w:rsid w:val="00D250DC"/>
    <w:rsid w:val="00D25165"/>
    <w:rsid w:val="00D25534"/>
    <w:rsid w:val="00D25674"/>
    <w:rsid w:val="00D256B9"/>
    <w:rsid w:val="00D257E2"/>
    <w:rsid w:val="00D25927"/>
    <w:rsid w:val="00D25943"/>
    <w:rsid w:val="00D259F2"/>
    <w:rsid w:val="00D25CFE"/>
    <w:rsid w:val="00D25DAA"/>
    <w:rsid w:val="00D25E06"/>
    <w:rsid w:val="00D25EA1"/>
    <w:rsid w:val="00D25FC8"/>
    <w:rsid w:val="00D26036"/>
    <w:rsid w:val="00D26230"/>
    <w:rsid w:val="00D264C7"/>
    <w:rsid w:val="00D26879"/>
    <w:rsid w:val="00D26B53"/>
    <w:rsid w:val="00D26CBB"/>
    <w:rsid w:val="00D26D63"/>
    <w:rsid w:val="00D26DC3"/>
    <w:rsid w:val="00D26ED9"/>
    <w:rsid w:val="00D27095"/>
    <w:rsid w:val="00D271C1"/>
    <w:rsid w:val="00D2759B"/>
    <w:rsid w:val="00D27999"/>
    <w:rsid w:val="00D27A7C"/>
    <w:rsid w:val="00D27A89"/>
    <w:rsid w:val="00D27CDE"/>
    <w:rsid w:val="00D27EDF"/>
    <w:rsid w:val="00D300B0"/>
    <w:rsid w:val="00D301BA"/>
    <w:rsid w:val="00D30216"/>
    <w:rsid w:val="00D3031A"/>
    <w:rsid w:val="00D30399"/>
    <w:rsid w:val="00D304C3"/>
    <w:rsid w:val="00D304E9"/>
    <w:rsid w:val="00D309CE"/>
    <w:rsid w:val="00D30E2A"/>
    <w:rsid w:val="00D310A6"/>
    <w:rsid w:val="00D3151D"/>
    <w:rsid w:val="00D319B7"/>
    <w:rsid w:val="00D31BB7"/>
    <w:rsid w:val="00D31C5D"/>
    <w:rsid w:val="00D31D64"/>
    <w:rsid w:val="00D32059"/>
    <w:rsid w:val="00D32284"/>
    <w:rsid w:val="00D324CC"/>
    <w:rsid w:val="00D324E4"/>
    <w:rsid w:val="00D326C2"/>
    <w:rsid w:val="00D329EA"/>
    <w:rsid w:val="00D32A9D"/>
    <w:rsid w:val="00D33169"/>
    <w:rsid w:val="00D33463"/>
    <w:rsid w:val="00D3351F"/>
    <w:rsid w:val="00D33622"/>
    <w:rsid w:val="00D33982"/>
    <w:rsid w:val="00D33B7B"/>
    <w:rsid w:val="00D344E7"/>
    <w:rsid w:val="00D3453C"/>
    <w:rsid w:val="00D3464A"/>
    <w:rsid w:val="00D346CE"/>
    <w:rsid w:val="00D34903"/>
    <w:rsid w:val="00D34966"/>
    <w:rsid w:val="00D34A12"/>
    <w:rsid w:val="00D35094"/>
    <w:rsid w:val="00D350A0"/>
    <w:rsid w:val="00D3518E"/>
    <w:rsid w:val="00D35511"/>
    <w:rsid w:val="00D35560"/>
    <w:rsid w:val="00D356B5"/>
    <w:rsid w:val="00D35837"/>
    <w:rsid w:val="00D358CF"/>
    <w:rsid w:val="00D359B3"/>
    <w:rsid w:val="00D35C16"/>
    <w:rsid w:val="00D36010"/>
    <w:rsid w:val="00D3626A"/>
    <w:rsid w:val="00D3641F"/>
    <w:rsid w:val="00D3668B"/>
    <w:rsid w:val="00D3683C"/>
    <w:rsid w:val="00D368EE"/>
    <w:rsid w:val="00D36973"/>
    <w:rsid w:val="00D36BBF"/>
    <w:rsid w:val="00D36DBA"/>
    <w:rsid w:val="00D36E2F"/>
    <w:rsid w:val="00D36E74"/>
    <w:rsid w:val="00D37204"/>
    <w:rsid w:val="00D3722C"/>
    <w:rsid w:val="00D37585"/>
    <w:rsid w:val="00D375DB"/>
    <w:rsid w:val="00D379FB"/>
    <w:rsid w:val="00D37A9B"/>
    <w:rsid w:val="00D37C69"/>
    <w:rsid w:val="00D37DC4"/>
    <w:rsid w:val="00D4022A"/>
    <w:rsid w:val="00D40302"/>
    <w:rsid w:val="00D40835"/>
    <w:rsid w:val="00D408C5"/>
    <w:rsid w:val="00D40A96"/>
    <w:rsid w:val="00D40E7E"/>
    <w:rsid w:val="00D4132A"/>
    <w:rsid w:val="00D41349"/>
    <w:rsid w:val="00D41522"/>
    <w:rsid w:val="00D41639"/>
    <w:rsid w:val="00D41A12"/>
    <w:rsid w:val="00D42D15"/>
    <w:rsid w:val="00D42DE5"/>
    <w:rsid w:val="00D433D2"/>
    <w:rsid w:val="00D4388E"/>
    <w:rsid w:val="00D43A70"/>
    <w:rsid w:val="00D43ADD"/>
    <w:rsid w:val="00D44018"/>
    <w:rsid w:val="00D440BD"/>
    <w:rsid w:val="00D440CF"/>
    <w:rsid w:val="00D44639"/>
    <w:rsid w:val="00D44806"/>
    <w:rsid w:val="00D44CB5"/>
    <w:rsid w:val="00D44E00"/>
    <w:rsid w:val="00D44E6D"/>
    <w:rsid w:val="00D44E7C"/>
    <w:rsid w:val="00D44F91"/>
    <w:rsid w:val="00D45391"/>
    <w:rsid w:val="00D45567"/>
    <w:rsid w:val="00D458B3"/>
    <w:rsid w:val="00D458B4"/>
    <w:rsid w:val="00D459A5"/>
    <w:rsid w:val="00D459A9"/>
    <w:rsid w:val="00D45B09"/>
    <w:rsid w:val="00D45B49"/>
    <w:rsid w:val="00D462B8"/>
    <w:rsid w:val="00D46634"/>
    <w:rsid w:val="00D4690B"/>
    <w:rsid w:val="00D46997"/>
    <w:rsid w:val="00D46AB9"/>
    <w:rsid w:val="00D46C97"/>
    <w:rsid w:val="00D4703A"/>
    <w:rsid w:val="00D470E1"/>
    <w:rsid w:val="00D47284"/>
    <w:rsid w:val="00D4746F"/>
    <w:rsid w:val="00D474D4"/>
    <w:rsid w:val="00D4758C"/>
    <w:rsid w:val="00D476B4"/>
    <w:rsid w:val="00D478FC"/>
    <w:rsid w:val="00D47A8D"/>
    <w:rsid w:val="00D47B7E"/>
    <w:rsid w:val="00D47C16"/>
    <w:rsid w:val="00D47C17"/>
    <w:rsid w:val="00D47C92"/>
    <w:rsid w:val="00D47DE9"/>
    <w:rsid w:val="00D47F09"/>
    <w:rsid w:val="00D47FEA"/>
    <w:rsid w:val="00D50248"/>
    <w:rsid w:val="00D50A26"/>
    <w:rsid w:val="00D50C12"/>
    <w:rsid w:val="00D50C86"/>
    <w:rsid w:val="00D510AD"/>
    <w:rsid w:val="00D51366"/>
    <w:rsid w:val="00D51749"/>
    <w:rsid w:val="00D51B86"/>
    <w:rsid w:val="00D51BC1"/>
    <w:rsid w:val="00D51BEB"/>
    <w:rsid w:val="00D51F03"/>
    <w:rsid w:val="00D52194"/>
    <w:rsid w:val="00D524EF"/>
    <w:rsid w:val="00D52538"/>
    <w:rsid w:val="00D52888"/>
    <w:rsid w:val="00D52B62"/>
    <w:rsid w:val="00D52D08"/>
    <w:rsid w:val="00D52EE3"/>
    <w:rsid w:val="00D52FB9"/>
    <w:rsid w:val="00D53232"/>
    <w:rsid w:val="00D53697"/>
    <w:rsid w:val="00D53B68"/>
    <w:rsid w:val="00D53BD9"/>
    <w:rsid w:val="00D54002"/>
    <w:rsid w:val="00D541DB"/>
    <w:rsid w:val="00D54333"/>
    <w:rsid w:val="00D543AD"/>
    <w:rsid w:val="00D5490B"/>
    <w:rsid w:val="00D54A6F"/>
    <w:rsid w:val="00D54AD5"/>
    <w:rsid w:val="00D54C22"/>
    <w:rsid w:val="00D54C79"/>
    <w:rsid w:val="00D54DC6"/>
    <w:rsid w:val="00D54FDD"/>
    <w:rsid w:val="00D554B3"/>
    <w:rsid w:val="00D555DE"/>
    <w:rsid w:val="00D55AE6"/>
    <w:rsid w:val="00D55C21"/>
    <w:rsid w:val="00D55D88"/>
    <w:rsid w:val="00D55E2A"/>
    <w:rsid w:val="00D5617F"/>
    <w:rsid w:val="00D56309"/>
    <w:rsid w:val="00D563AB"/>
    <w:rsid w:val="00D564E3"/>
    <w:rsid w:val="00D566FC"/>
    <w:rsid w:val="00D56AB8"/>
    <w:rsid w:val="00D56F4A"/>
    <w:rsid w:val="00D57021"/>
    <w:rsid w:val="00D57124"/>
    <w:rsid w:val="00D57166"/>
    <w:rsid w:val="00D575B1"/>
    <w:rsid w:val="00D575F7"/>
    <w:rsid w:val="00D57751"/>
    <w:rsid w:val="00D5790C"/>
    <w:rsid w:val="00D57B6D"/>
    <w:rsid w:val="00D60170"/>
    <w:rsid w:val="00D602EF"/>
    <w:rsid w:val="00D60318"/>
    <w:rsid w:val="00D6061F"/>
    <w:rsid w:val="00D607AA"/>
    <w:rsid w:val="00D60A75"/>
    <w:rsid w:val="00D60CFC"/>
    <w:rsid w:val="00D60DC4"/>
    <w:rsid w:val="00D60EFA"/>
    <w:rsid w:val="00D61187"/>
    <w:rsid w:val="00D61311"/>
    <w:rsid w:val="00D616BB"/>
    <w:rsid w:val="00D617F5"/>
    <w:rsid w:val="00D61915"/>
    <w:rsid w:val="00D6196C"/>
    <w:rsid w:val="00D619F6"/>
    <w:rsid w:val="00D61C14"/>
    <w:rsid w:val="00D61CDE"/>
    <w:rsid w:val="00D61E61"/>
    <w:rsid w:val="00D620D0"/>
    <w:rsid w:val="00D62439"/>
    <w:rsid w:val="00D6243D"/>
    <w:rsid w:val="00D62582"/>
    <w:rsid w:val="00D62D0A"/>
    <w:rsid w:val="00D63380"/>
    <w:rsid w:val="00D63597"/>
    <w:rsid w:val="00D63669"/>
    <w:rsid w:val="00D63842"/>
    <w:rsid w:val="00D63A22"/>
    <w:rsid w:val="00D63B1A"/>
    <w:rsid w:val="00D63C6C"/>
    <w:rsid w:val="00D63E53"/>
    <w:rsid w:val="00D63E66"/>
    <w:rsid w:val="00D6443E"/>
    <w:rsid w:val="00D64472"/>
    <w:rsid w:val="00D645CA"/>
    <w:rsid w:val="00D64701"/>
    <w:rsid w:val="00D64E21"/>
    <w:rsid w:val="00D64EDA"/>
    <w:rsid w:val="00D6509F"/>
    <w:rsid w:val="00D653DA"/>
    <w:rsid w:val="00D6568B"/>
    <w:rsid w:val="00D65876"/>
    <w:rsid w:val="00D65B35"/>
    <w:rsid w:val="00D65C98"/>
    <w:rsid w:val="00D65CDD"/>
    <w:rsid w:val="00D65F7C"/>
    <w:rsid w:val="00D66428"/>
    <w:rsid w:val="00D666D0"/>
    <w:rsid w:val="00D66E38"/>
    <w:rsid w:val="00D6712F"/>
    <w:rsid w:val="00D67890"/>
    <w:rsid w:val="00D67BEC"/>
    <w:rsid w:val="00D67CF3"/>
    <w:rsid w:val="00D67E37"/>
    <w:rsid w:val="00D70159"/>
    <w:rsid w:val="00D7045C"/>
    <w:rsid w:val="00D70520"/>
    <w:rsid w:val="00D70627"/>
    <w:rsid w:val="00D7083B"/>
    <w:rsid w:val="00D70B9C"/>
    <w:rsid w:val="00D70CC4"/>
    <w:rsid w:val="00D70FD1"/>
    <w:rsid w:val="00D71394"/>
    <w:rsid w:val="00D7181F"/>
    <w:rsid w:val="00D719BE"/>
    <w:rsid w:val="00D71D0C"/>
    <w:rsid w:val="00D72111"/>
    <w:rsid w:val="00D7222E"/>
    <w:rsid w:val="00D72277"/>
    <w:rsid w:val="00D72338"/>
    <w:rsid w:val="00D723CD"/>
    <w:rsid w:val="00D72687"/>
    <w:rsid w:val="00D7286F"/>
    <w:rsid w:val="00D72979"/>
    <w:rsid w:val="00D72AA0"/>
    <w:rsid w:val="00D72B42"/>
    <w:rsid w:val="00D72C1F"/>
    <w:rsid w:val="00D72DD4"/>
    <w:rsid w:val="00D72FEE"/>
    <w:rsid w:val="00D732DF"/>
    <w:rsid w:val="00D7399E"/>
    <w:rsid w:val="00D739E3"/>
    <w:rsid w:val="00D73BC6"/>
    <w:rsid w:val="00D73F6B"/>
    <w:rsid w:val="00D741EB"/>
    <w:rsid w:val="00D74443"/>
    <w:rsid w:val="00D74499"/>
    <w:rsid w:val="00D745B1"/>
    <w:rsid w:val="00D74632"/>
    <w:rsid w:val="00D74663"/>
    <w:rsid w:val="00D74AC9"/>
    <w:rsid w:val="00D74C64"/>
    <w:rsid w:val="00D74D03"/>
    <w:rsid w:val="00D74D2E"/>
    <w:rsid w:val="00D74F35"/>
    <w:rsid w:val="00D750B9"/>
    <w:rsid w:val="00D753E2"/>
    <w:rsid w:val="00D75510"/>
    <w:rsid w:val="00D755AF"/>
    <w:rsid w:val="00D75750"/>
    <w:rsid w:val="00D75AD9"/>
    <w:rsid w:val="00D76109"/>
    <w:rsid w:val="00D7619D"/>
    <w:rsid w:val="00D76220"/>
    <w:rsid w:val="00D764D3"/>
    <w:rsid w:val="00D766CE"/>
    <w:rsid w:val="00D76A02"/>
    <w:rsid w:val="00D76B68"/>
    <w:rsid w:val="00D76C76"/>
    <w:rsid w:val="00D76F3B"/>
    <w:rsid w:val="00D77590"/>
    <w:rsid w:val="00D776D9"/>
    <w:rsid w:val="00D77A81"/>
    <w:rsid w:val="00D77C92"/>
    <w:rsid w:val="00D77C9A"/>
    <w:rsid w:val="00D77EDD"/>
    <w:rsid w:val="00D77F62"/>
    <w:rsid w:val="00D80116"/>
    <w:rsid w:val="00D8017B"/>
    <w:rsid w:val="00D80274"/>
    <w:rsid w:val="00D8028B"/>
    <w:rsid w:val="00D80412"/>
    <w:rsid w:val="00D80CA4"/>
    <w:rsid w:val="00D80DBF"/>
    <w:rsid w:val="00D80F82"/>
    <w:rsid w:val="00D81302"/>
    <w:rsid w:val="00D81367"/>
    <w:rsid w:val="00D8169F"/>
    <w:rsid w:val="00D817AF"/>
    <w:rsid w:val="00D819D5"/>
    <w:rsid w:val="00D81A38"/>
    <w:rsid w:val="00D81C75"/>
    <w:rsid w:val="00D81EEA"/>
    <w:rsid w:val="00D8216D"/>
    <w:rsid w:val="00D821C5"/>
    <w:rsid w:val="00D822F2"/>
    <w:rsid w:val="00D823FE"/>
    <w:rsid w:val="00D82634"/>
    <w:rsid w:val="00D827FC"/>
    <w:rsid w:val="00D8290F"/>
    <w:rsid w:val="00D8299A"/>
    <w:rsid w:val="00D82AA1"/>
    <w:rsid w:val="00D830D2"/>
    <w:rsid w:val="00D831DE"/>
    <w:rsid w:val="00D835D0"/>
    <w:rsid w:val="00D8375C"/>
    <w:rsid w:val="00D838D5"/>
    <w:rsid w:val="00D83C1F"/>
    <w:rsid w:val="00D843BE"/>
    <w:rsid w:val="00D84860"/>
    <w:rsid w:val="00D84A7D"/>
    <w:rsid w:val="00D84D5E"/>
    <w:rsid w:val="00D850DA"/>
    <w:rsid w:val="00D8518B"/>
    <w:rsid w:val="00D8520A"/>
    <w:rsid w:val="00D853D5"/>
    <w:rsid w:val="00D855FE"/>
    <w:rsid w:val="00D85866"/>
    <w:rsid w:val="00D85A7F"/>
    <w:rsid w:val="00D85B95"/>
    <w:rsid w:val="00D85EB9"/>
    <w:rsid w:val="00D85FD2"/>
    <w:rsid w:val="00D86196"/>
    <w:rsid w:val="00D861F1"/>
    <w:rsid w:val="00D86254"/>
    <w:rsid w:val="00D8628B"/>
    <w:rsid w:val="00D8628D"/>
    <w:rsid w:val="00D8629D"/>
    <w:rsid w:val="00D86757"/>
    <w:rsid w:val="00D86772"/>
    <w:rsid w:val="00D869B9"/>
    <w:rsid w:val="00D86B9D"/>
    <w:rsid w:val="00D86ED8"/>
    <w:rsid w:val="00D86F68"/>
    <w:rsid w:val="00D8718A"/>
    <w:rsid w:val="00D871A8"/>
    <w:rsid w:val="00D8725D"/>
    <w:rsid w:val="00D8727F"/>
    <w:rsid w:val="00D87304"/>
    <w:rsid w:val="00D873AC"/>
    <w:rsid w:val="00D874DF"/>
    <w:rsid w:val="00D87524"/>
    <w:rsid w:val="00D876EC"/>
    <w:rsid w:val="00D8790F"/>
    <w:rsid w:val="00D879A3"/>
    <w:rsid w:val="00D879F3"/>
    <w:rsid w:val="00D87B29"/>
    <w:rsid w:val="00D87D91"/>
    <w:rsid w:val="00D90041"/>
    <w:rsid w:val="00D9035F"/>
    <w:rsid w:val="00D90376"/>
    <w:rsid w:val="00D90440"/>
    <w:rsid w:val="00D9095A"/>
    <w:rsid w:val="00D90C7E"/>
    <w:rsid w:val="00D90CA6"/>
    <w:rsid w:val="00D90DC7"/>
    <w:rsid w:val="00D90F39"/>
    <w:rsid w:val="00D90FE5"/>
    <w:rsid w:val="00D917A7"/>
    <w:rsid w:val="00D91A87"/>
    <w:rsid w:val="00D91B86"/>
    <w:rsid w:val="00D91EAE"/>
    <w:rsid w:val="00D91F42"/>
    <w:rsid w:val="00D92236"/>
    <w:rsid w:val="00D925F6"/>
    <w:rsid w:val="00D92919"/>
    <w:rsid w:val="00D92BC3"/>
    <w:rsid w:val="00D92DA6"/>
    <w:rsid w:val="00D92F13"/>
    <w:rsid w:val="00D93215"/>
    <w:rsid w:val="00D9344A"/>
    <w:rsid w:val="00D935E4"/>
    <w:rsid w:val="00D9365F"/>
    <w:rsid w:val="00D93716"/>
    <w:rsid w:val="00D937E9"/>
    <w:rsid w:val="00D93A7B"/>
    <w:rsid w:val="00D93CF1"/>
    <w:rsid w:val="00D93E3D"/>
    <w:rsid w:val="00D93E8C"/>
    <w:rsid w:val="00D93F13"/>
    <w:rsid w:val="00D93FA7"/>
    <w:rsid w:val="00D9415C"/>
    <w:rsid w:val="00D947CA"/>
    <w:rsid w:val="00D947DD"/>
    <w:rsid w:val="00D94A09"/>
    <w:rsid w:val="00D94A4E"/>
    <w:rsid w:val="00D94CA8"/>
    <w:rsid w:val="00D94F3A"/>
    <w:rsid w:val="00D94F4C"/>
    <w:rsid w:val="00D9506C"/>
    <w:rsid w:val="00D95280"/>
    <w:rsid w:val="00D952C1"/>
    <w:rsid w:val="00D957EC"/>
    <w:rsid w:val="00D95843"/>
    <w:rsid w:val="00D95AC1"/>
    <w:rsid w:val="00D966C9"/>
    <w:rsid w:val="00D9692C"/>
    <w:rsid w:val="00D96A69"/>
    <w:rsid w:val="00D96B01"/>
    <w:rsid w:val="00D97309"/>
    <w:rsid w:val="00D973A2"/>
    <w:rsid w:val="00D9752B"/>
    <w:rsid w:val="00D975EB"/>
    <w:rsid w:val="00D97878"/>
    <w:rsid w:val="00D97CA3"/>
    <w:rsid w:val="00D97EE0"/>
    <w:rsid w:val="00DA0011"/>
    <w:rsid w:val="00DA01D0"/>
    <w:rsid w:val="00DA028F"/>
    <w:rsid w:val="00DA03D0"/>
    <w:rsid w:val="00DA04DB"/>
    <w:rsid w:val="00DA0683"/>
    <w:rsid w:val="00DA07EE"/>
    <w:rsid w:val="00DA0925"/>
    <w:rsid w:val="00DA0CBA"/>
    <w:rsid w:val="00DA0E18"/>
    <w:rsid w:val="00DA1017"/>
    <w:rsid w:val="00DA11F8"/>
    <w:rsid w:val="00DA123D"/>
    <w:rsid w:val="00DA1273"/>
    <w:rsid w:val="00DA1587"/>
    <w:rsid w:val="00DA1838"/>
    <w:rsid w:val="00DA19EF"/>
    <w:rsid w:val="00DA1D6D"/>
    <w:rsid w:val="00DA2319"/>
    <w:rsid w:val="00DA25A2"/>
    <w:rsid w:val="00DA2642"/>
    <w:rsid w:val="00DA2862"/>
    <w:rsid w:val="00DA2898"/>
    <w:rsid w:val="00DA2A4B"/>
    <w:rsid w:val="00DA2C21"/>
    <w:rsid w:val="00DA3695"/>
    <w:rsid w:val="00DA391A"/>
    <w:rsid w:val="00DA3AA1"/>
    <w:rsid w:val="00DA3AD6"/>
    <w:rsid w:val="00DA3C14"/>
    <w:rsid w:val="00DA3C98"/>
    <w:rsid w:val="00DA3D85"/>
    <w:rsid w:val="00DA3EB1"/>
    <w:rsid w:val="00DA41AB"/>
    <w:rsid w:val="00DA43F7"/>
    <w:rsid w:val="00DA4463"/>
    <w:rsid w:val="00DA44F0"/>
    <w:rsid w:val="00DA4733"/>
    <w:rsid w:val="00DA4922"/>
    <w:rsid w:val="00DA4D0A"/>
    <w:rsid w:val="00DA51A9"/>
    <w:rsid w:val="00DA5323"/>
    <w:rsid w:val="00DA541E"/>
    <w:rsid w:val="00DA5648"/>
    <w:rsid w:val="00DA59CA"/>
    <w:rsid w:val="00DA5A2B"/>
    <w:rsid w:val="00DA5AE3"/>
    <w:rsid w:val="00DA5B6E"/>
    <w:rsid w:val="00DA5BFE"/>
    <w:rsid w:val="00DA5D1D"/>
    <w:rsid w:val="00DA5E93"/>
    <w:rsid w:val="00DA5E9E"/>
    <w:rsid w:val="00DA5EA1"/>
    <w:rsid w:val="00DA5F1C"/>
    <w:rsid w:val="00DA6280"/>
    <w:rsid w:val="00DA6405"/>
    <w:rsid w:val="00DA6D88"/>
    <w:rsid w:val="00DA6FA3"/>
    <w:rsid w:val="00DA725D"/>
    <w:rsid w:val="00DA7602"/>
    <w:rsid w:val="00DA76DB"/>
    <w:rsid w:val="00DA77BF"/>
    <w:rsid w:val="00DA790C"/>
    <w:rsid w:val="00DA7A58"/>
    <w:rsid w:val="00DA7A95"/>
    <w:rsid w:val="00DA7B1A"/>
    <w:rsid w:val="00DA7F33"/>
    <w:rsid w:val="00DB01D9"/>
    <w:rsid w:val="00DB047F"/>
    <w:rsid w:val="00DB0839"/>
    <w:rsid w:val="00DB087B"/>
    <w:rsid w:val="00DB08C6"/>
    <w:rsid w:val="00DB094E"/>
    <w:rsid w:val="00DB0CD6"/>
    <w:rsid w:val="00DB0F67"/>
    <w:rsid w:val="00DB109B"/>
    <w:rsid w:val="00DB146C"/>
    <w:rsid w:val="00DB16F9"/>
    <w:rsid w:val="00DB188B"/>
    <w:rsid w:val="00DB1971"/>
    <w:rsid w:val="00DB1EC9"/>
    <w:rsid w:val="00DB1FE0"/>
    <w:rsid w:val="00DB226F"/>
    <w:rsid w:val="00DB2744"/>
    <w:rsid w:val="00DB2B9B"/>
    <w:rsid w:val="00DB31C0"/>
    <w:rsid w:val="00DB336C"/>
    <w:rsid w:val="00DB3440"/>
    <w:rsid w:val="00DB351A"/>
    <w:rsid w:val="00DB35BD"/>
    <w:rsid w:val="00DB3861"/>
    <w:rsid w:val="00DB3915"/>
    <w:rsid w:val="00DB3A47"/>
    <w:rsid w:val="00DB3A73"/>
    <w:rsid w:val="00DB3FC7"/>
    <w:rsid w:val="00DB444C"/>
    <w:rsid w:val="00DB449C"/>
    <w:rsid w:val="00DB47E8"/>
    <w:rsid w:val="00DB50ED"/>
    <w:rsid w:val="00DB518A"/>
    <w:rsid w:val="00DB5380"/>
    <w:rsid w:val="00DB54F5"/>
    <w:rsid w:val="00DB5750"/>
    <w:rsid w:val="00DB5789"/>
    <w:rsid w:val="00DB5B30"/>
    <w:rsid w:val="00DB5B59"/>
    <w:rsid w:val="00DB5EE1"/>
    <w:rsid w:val="00DB64A9"/>
    <w:rsid w:val="00DB64C0"/>
    <w:rsid w:val="00DB64EE"/>
    <w:rsid w:val="00DB6528"/>
    <w:rsid w:val="00DB66B8"/>
    <w:rsid w:val="00DB68D5"/>
    <w:rsid w:val="00DB6C17"/>
    <w:rsid w:val="00DB6C37"/>
    <w:rsid w:val="00DB6E8C"/>
    <w:rsid w:val="00DB6EB2"/>
    <w:rsid w:val="00DB7225"/>
    <w:rsid w:val="00DB73CD"/>
    <w:rsid w:val="00DB755E"/>
    <w:rsid w:val="00DB78FF"/>
    <w:rsid w:val="00DB7A38"/>
    <w:rsid w:val="00DB7D13"/>
    <w:rsid w:val="00DC022B"/>
    <w:rsid w:val="00DC0551"/>
    <w:rsid w:val="00DC062C"/>
    <w:rsid w:val="00DC08DD"/>
    <w:rsid w:val="00DC0A03"/>
    <w:rsid w:val="00DC0CBA"/>
    <w:rsid w:val="00DC0EC3"/>
    <w:rsid w:val="00DC0FE6"/>
    <w:rsid w:val="00DC104D"/>
    <w:rsid w:val="00DC12E9"/>
    <w:rsid w:val="00DC16B3"/>
    <w:rsid w:val="00DC18CE"/>
    <w:rsid w:val="00DC1A3B"/>
    <w:rsid w:val="00DC1ADE"/>
    <w:rsid w:val="00DC1F42"/>
    <w:rsid w:val="00DC21B0"/>
    <w:rsid w:val="00DC222C"/>
    <w:rsid w:val="00DC23E0"/>
    <w:rsid w:val="00DC248C"/>
    <w:rsid w:val="00DC27DF"/>
    <w:rsid w:val="00DC29BD"/>
    <w:rsid w:val="00DC2A14"/>
    <w:rsid w:val="00DC2A83"/>
    <w:rsid w:val="00DC2BDD"/>
    <w:rsid w:val="00DC2C56"/>
    <w:rsid w:val="00DC2FF2"/>
    <w:rsid w:val="00DC31F6"/>
    <w:rsid w:val="00DC31FE"/>
    <w:rsid w:val="00DC3455"/>
    <w:rsid w:val="00DC3478"/>
    <w:rsid w:val="00DC38E0"/>
    <w:rsid w:val="00DC397B"/>
    <w:rsid w:val="00DC3ECA"/>
    <w:rsid w:val="00DC4261"/>
    <w:rsid w:val="00DC44EE"/>
    <w:rsid w:val="00DC4615"/>
    <w:rsid w:val="00DC47A9"/>
    <w:rsid w:val="00DC4841"/>
    <w:rsid w:val="00DC4B2C"/>
    <w:rsid w:val="00DC4D92"/>
    <w:rsid w:val="00DC4FB4"/>
    <w:rsid w:val="00DC520E"/>
    <w:rsid w:val="00DC5359"/>
    <w:rsid w:val="00DC58F5"/>
    <w:rsid w:val="00DC5DA5"/>
    <w:rsid w:val="00DC63D3"/>
    <w:rsid w:val="00DC69E9"/>
    <w:rsid w:val="00DC6A22"/>
    <w:rsid w:val="00DC6A5A"/>
    <w:rsid w:val="00DC6B50"/>
    <w:rsid w:val="00DC6CB6"/>
    <w:rsid w:val="00DC6D34"/>
    <w:rsid w:val="00DC6DD0"/>
    <w:rsid w:val="00DC70C2"/>
    <w:rsid w:val="00DC71DC"/>
    <w:rsid w:val="00DC730C"/>
    <w:rsid w:val="00DC7583"/>
    <w:rsid w:val="00DC7A18"/>
    <w:rsid w:val="00DC7AF8"/>
    <w:rsid w:val="00DC7C02"/>
    <w:rsid w:val="00DC7C91"/>
    <w:rsid w:val="00DC7E54"/>
    <w:rsid w:val="00DD01E5"/>
    <w:rsid w:val="00DD02EC"/>
    <w:rsid w:val="00DD0416"/>
    <w:rsid w:val="00DD04E4"/>
    <w:rsid w:val="00DD0811"/>
    <w:rsid w:val="00DD0B40"/>
    <w:rsid w:val="00DD0B6E"/>
    <w:rsid w:val="00DD0CBF"/>
    <w:rsid w:val="00DD0CD6"/>
    <w:rsid w:val="00DD0F63"/>
    <w:rsid w:val="00DD12CE"/>
    <w:rsid w:val="00DD1451"/>
    <w:rsid w:val="00DD16B3"/>
    <w:rsid w:val="00DD1740"/>
    <w:rsid w:val="00DD187B"/>
    <w:rsid w:val="00DD1A9C"/>
    <w:rsid w:val="00DD1AF8"/>
    <w:rsid w:val="00DD1C29"/>
    <w:rsid w:val="00DD1C7B"/>
    <w:rsid w:val="00DD1DED"/>
    <w:rsid w:val="00DD208B"/>
    <w:rsid w:val="00DD2219"/>
    <w:rsid w:val="00DD229E"/>
    <w:rsid w:val="00DD2779"/>
    <w:rsid w:val="00DD2B36"/>
    <w:rsid w:val="00DD2C53"/>
    <w:rsid w:val="00DD2CB8"/>
    <w:rsid w:val="00DD2D79"/>
    <w:rsid w:val="00DD2E17"/>
    <w:rsid w:val="00DD2FF4"/>
    <w:rsid w:val="00DD31F5"/>
    <w:rsid w:val="00DD3717"/>
    <w:rsid w:val="00DD3AB0"/>
    <w:rsid w:val="00DD3C41"/>
    <w:rsid w:val="00DD3E8A"/>
    <w:rsid w:val="00DD3EE3"/>
    <w:rsid w:val="00DD42DE"/>
    <w:rsid w:val="00DD432D"/>
    <w:rsid w:val="00DD4645"/>
    <w:rsid w:val="00DD47E0"/>
    <w:rsid w:val="00DD49CB"/>
    <w:rsid w:val="00DD4A34"/>
    <w:rsid w:val="00DD5034"/>
    <w:rsid w:val="00DD507E"/>
    <w:rsid w:val="00DD55E0"/>
    <w:rsid w:val="00DD572D"/>
    <w:rsid w:val="00DD58AE"/>
    <w:rsid w:val="00DD5954"/>
    <w:rsid w:val="00DD5A71"/>
    <w:rsid w:val="00DD5A85"/>
    <w:rsid w:val="00DD5A97"/>
    <w:rsid w:val="00DD5D48"/>
    <w:rsid w:val="00DD603D"/>
    <w:rsid w:val="00DD61A8"/>
    <w:rsid w:val="00DD61E9"/>
    <w:rsid w:val="00DD62A3"/>
    <w:rsid w:val="00DD640B"/>
    <w:rsid w:val="00DD68D5"/>
    <w:rsid w:val="00DD6B53"/>
    <w:rsid w:val="00DD6B96"/>
    <w:rsid w:val="00DD6C11"/>
    <w:rsid w:val="00DD75DD"/>
    <w:rsid w:val="00DD78CA"/>
    <w:rsid w:val="00DD7E3B"/>
    <w:rsid w:val="00DE05A9"/>
    <w:rsid w:val="00DE0C19"/>
    <w:rsid w:val="00DE0D40"/>
    <w:rsid w:val="00DE1136"/>
    <w:rsid w:val="00DE11A9"/>
    <w:rsid w:val="00DE1317"/>
    <w:rsid w:val="00DE16C2"/>
    <w:rsid w:val="00DE1835"/>
    <w:rsid w:val="00DE186A"/>
    <w:rsid w:val="00DE1AFE"/>
    <w:rsid w:val="00DE1F0D"/>
    <w:rsid w:val="00DE1FBC"/>
    <w:rsid w:val="00DE20BB"/>
    <w:rsid w:val="00DE22B5"/>
    <w:rsid w:val="00DE259A"/>
    <w:rsid w:val="00DE266E"/>
    <w:rsid w:val="00DE2EF8"/>
    <w:rsid w:val="00DE3035"/>
    <w:rsid w:val="00DE335D"/>
    <w:rsid w:val="00DE35E7"/>
    <w:rsid w:val="00DE3B3C"/>
    <w:rsid w:val="00DE3C97"/>
    <w:rsid w:val="00DE3DBB"/>
    <w:rsid w:val="00DE3ECC"/>
    <w:rsid w:val="00DE46AC"/>
    <w:rsid w:val="00DE4DB4"/>
    <w:rsid w:val="00DE4F9B"/>
    <w:rsid w:val="00DE50E6"/>
    <w:rsid w:val="00DE52C9"/>
    <w:rsid w:val="00DE57F3"/>
    <w:rsid w:val="00DE5B89"/>
    <w:rsid w:val="00DE5C90"/>
    <w:rsid w:val="00DE5E46"/>
    <w:rsid w:val="00DE5E75"/>
    <w:rsid w:val="00DE605C"/>
    <w:rsid w:val="00DE6132"/>
    <w:rsid w:val="00DE6175"/>
    <w:rsid w:val="00DE6B00"/>
    <w:rsid w:val="00DE6BBD"/>
    <w:rsid w:val="00DE721E"/>
    <w:rsid w:val="00DE758A"/>
    <w:rsid w:val="00DE7B66"/>
    <w:rsid w:val="00DE7C8E"/>
    <w:rsid w:val="00DE7CEC"/>
    <w:rsid w:val="00DE7E50"/>
    <w:rsid w:val="00DF0159"/>
    <w:rsid w:val="00DF018E"/>
    <w:rsid w:val="00DF02BB"/>
    <w:rsid w:val="00DF03AE"/>
    <w:rsid w:val="00DF042A"/>
    <w:rsid w:val="00DF062B"/>
    <w:rsid w:val="00DF0718"/>
    <w:rsid w:val="00DF08B3"/>
    <w:rsid w:val="00DF0D59"/>
    <w:rsid w:val="00DF0DFE"/>
    <w:rsid w:val="00DF0E5B"/>
    <w:rsid w:val="00DF11BA"/>
    <w:rsid w:val="00DF192B"/>
    <w:rsid w:val="00DF19BA"/>
    <w:rsid w:val="00DF1B71"/>
    <w:rsid w:val="00DF1BA7"/>
    <w:rsid w:val="00DF1E1C"/>
    <w:rsid w:val="00DF247E"/>
    <w:rsid w:val="00DF24F8"/>
    <w:rsid w:val="00DF2793"/>
    <w:rsid w:val="00DF2800"/>
    <w:rsid w:val="00DF2920"/>
    <w:rsid w:val="00DF3CE2"/>
    <w:rsid w:val="00DF40F2"/>
    <w:rsid w:val="00DF42E0"/>
    <w:rsid w:val="00DF44CC"/>
    <w:rsid w:val="00DF458A"/>
    <w:rsid w:val="00DF48A8"/>
    <w:rsid w:val="00DF550C"/>
    <w:rsid w:val="00DF5590"/>
    <w:rsid w:val="00DF563C"/>
    <w:rsid w:val="00DF56BB"/>
    <w:rsid w:val="00DF57A2"/>
    <w:rsid w:val="00DF5906"/>
    <w:rsid w:val="00DF5A00"/>
    <w:rsid w:val="00DF5E4B"/>
    <w:rsid w:val="00DF6285"/>
    <w:rsid w:val="00DF6AA7"/>
    <w:rsid w:val="00DF6B60"/>
    <w:rsid w:val="00DF6CD2"/>
    <w:rsid w:val="00DF6D84"/>
    <w:rsid w:val="00DF7288"/>
    <w:rsid w:val="00DF747F"/>
    <w:rsid w:val="00DF74EE"/>
    <w:rsid w:val="00DF777C"/>
    <w:rsid w:val="00DF78C8"/>
    <w:rsid w:val="00DF7D0E"/>
    <w:rsid w:val="00DF7DCA"/>
    <w:rsid w:val="00DF7ED2"/>
    <w:rsid w:val="00E0028E"/>
    <w:rsid w:val="00E009BC"/>
    <w:rsid w:val="00E00AC0"/>
    <w:rsid w:val="00E00B8D"/>
    <w:rsid w:val="00E00C87"/>
    <w:rsid w:val="00E00CC3"/>
    <w:rsid w:val="00E00FE8"/>
    <w:rsid w:val="00E01128"/>
    <w:rsid w:val="00E01223"/>
    <w:rsid w:val="00E01817"/>
    <w:rsid w:val="00E0181F"/>
    <w:rsid w:val="00E01A3D"/>
    <w:rsid w:val="00E01B64"/>
    <w:rsid w:val="00E01BF8"/>
    <w:rsid w:val="00E01CCB"/>
    <w:rsid w:val="00E02439"/>
    <w:rsid w:val="00E0247E"/>
    <w:rsid w:val="00E02591"/>
    <w:rsid w:val="00E026C5"/>
    <w:rsid w:val="00E02820"/>
    <w:rsid w:val="00E02D44"/>
    <w:rsid w:val="00E03059"/>
    <w:rsid w:val="00E0315B"/>
    <w:rsid w:val="00E0323E"/>
    <w:rsid w:val="00E03274"/>
    <w:rsid w:val="00E032F5"/>
    <w:rsid w:val="00E03688"/>
    <w:rsid w:val="00E03756"/>
    <w:rsid w:val="00E0381C"/>
    <w:rsid w:val="00E03ABE"/>
    <w:rsid w:val="00E03CCF"/>
    <w:rsid w:val="00E03DF3"/>
    <w:rsid w:val="00E03F33"/>
    <w:rsid w:val="00E03FAC"/>
    <w:rsid w:val="00E04017"/>
    <w:rsid w:val="00E0427E"/>
    <w:rsid w:val="00E04445"/>
    <w:rsid w:val="00E0463E"/>
    <w:rsid w:val="00E04778"/>
    <w:rsid w:val="00E04A39"/>
    <w:rsid w:val="00E04A99"/>
    <w:rsid w:val="00E04AFC"/>
    <w:rsid w:val="00E04E5D"/>
    <w:rsid w:val="00E04F40"/>
    <w:rsid w:val="00E051F5"/>
    <w:rsid w:val="00E05688"/>
    <w:rsid w:val="00E0576C"/>
    <w:rsid w:val="00E0585A"/>
    <w:rsid w:val="00E05AD3"/>
    <w:rsid w:val="00E05AFB"/>
    <w:rsid w:val="00E05CAD"/>
    <w:rsid w:val="00E05EB8"/>
    <w:rsid w:val="00E06033"/>
    <w:rsid w:val="00E06239"/>
    <w:rsid w:val="00E06439"/>
    <w:rsid w:val="00E067B5"/>
    <w:rsid w:val="00E06C8A"/>
    <w:rsid w:val="00E06CEC"/>
    <w:rsid w:val="00E074BE"/>
    <w:rsid w:val="00E07532"/>
    <w:rsid w:val="00E075A6"/>
    <w:rsid w:val="00E075D1"/>
    <w:rsid w:val="00E076A3"/>
    <w:rsid w:val="00E077BA"/>
    <w:rsid w:val="00E078C4"/>
    <w:rsid w:val="00E07A04"/>
    <w:rsid w:val="00E07ADE"/>
    <w:rsid w:val="00E07B7B"/>
    <w:rsid w:val="00E07FE0"/>
    <w:rsid w:val="00E10065"/>
    <w:rsid w:val="00E100CD"/>
    <w:rsid w:val="00E1046D"/>
    <w:rsid w:val="00E1060C"/>
    <w:rsid w:val="00E1075C"/>
    <w:rsid w:val="00E1092A"/>
    <w:rsid w:val="00E10B10"/>
    <w:rsid w:val="00E10B8B"/>
    <w:rsid w:val="00E10D2F"/>
    <w:rsid w:val="00E11788"/>
    <w:rsid w:val="00E11AD8"/>
    <w:rsid w:val="00E11BB3"/>
    <w:rsid w:val="00E11E0B"/>
    <w:rsid w:val="00E11F3D"/>
    <w:rsid w:val="00E124F7"/>
    <w:rsid w:val="00E126CF"/>
    <w:rsid w:val="00E132F0"/>
    <w:rsid w:val="00E13A07"/>
    <w:rsid w:val="00E13B91"/>
    <w:rsid w:val="00E13CA8"/>
    <w:rsid w:val="00E13CB7"/>
    <w:rsid w:val="00E13D37"/>
    <w:rsid w:val="00E14032"/>
    <w:rsid w:val="00E14097"/>
    <w:rsid w:val="00E1414E"/>
    <w:rsid w:val="00E14234"/>
    <w:rsid w:val="00E142A4"/>
    <w:rsid w:val="00E14594"/>
    <w:rsid w:val="00E1492C"/>
    <w:rsid w:val="00E14C6B"/>
    <w:rsid w:val="00E1503B"/>
    <w:rsid w:val="00E1509B"/>
    <w:rsid w:val="00E15281"/>
    <w:rsid w:val="00E15455"/>
    <w:rsid w:val="00E1576F"/>
    <w:rsid w:val="00E159B5"/>
    <w:rsid w:val="00E15A1C"/>
    <w:rsid w:val="00E15A60"/>
    <w:rsid w:val="00E15C5A"/>
    <w:rsid w:val="00E16364"/>
    <w:rsid w:val="00E1650E"/>
    <w:rsid w:val="00E1683E"/>
    <w:rsid w:val="00E1686A"/>
    <w:rsid w:val="00E16C84"/>
    <w:rsid w:val="00E16CE6"/>
    <w:rsid w:val="00E16D35"/>
    <w:rsid w:val="00E16D75"/>
    <w:rsid w:val="00E16E89"/>
    <w:rsid w:val="00E17369"/>
    <w:rsid w:val="00E17508"/>
    <w:rsid w:val="00E177F8"/>
    <w:rsid w:val="00E17BC3"/>
    <w:rsid w:val="00E17C29"/>
    <w:rsid w:val="00E17F34"/>
    <w:rsid w:val="00E200D2"/>
    <w:rsid w:val="00E20581"/>
    <w:rsid w:val="00E206FF"/>
    <w:rsid w:val="00E2076D"/>
    <w:rsid w:val="00E209FC"/>
    <w:rsid w:val="00E20C1D"/>
    <w:rsid w:val="00E21110"/>
    <w:rsid w:val="00E211F6"/>
    <w:rsid w:val="00E212E9"/>
    <w:rsid w:val="00E21325"/>
    <w:rsid w:val="00E213AA"/>
    <w:rsid w:val="00E213E8"/>
    <w:rsid w:val="00E214D4"/>
    <w:rsid w:val="00E21526"/>
    <w:rsid w:val="00E21575"/>
    <w:rsid w:val="00E217CC"/>
    <w:rsid w:val="00E21878"/>
    <w:rsid w:val="00E219CB"/>
    <w:rsid w:val="00E2202E"/>
    <w:rsid w:val="00E22086"/>
    <w:rsid w:val="00E22169"/>
    <w:rsid w:val="00E224A3"/>
    <w:rsid w:val="00E224FB"/>
    <w:rsid w:val="00E22596"/>
    <w:rsid w:val="00E22938"/>
    <w:rsid w:val="00E22AF3"/>
    <w:rsid w:val="00E22C46"/>
    <w:rsid w:val="00E22DA6"/>
    <w:rsid w:val="00E22F9F"/>
    <w:rsid w:val="00E231DE"/>
    <w:rsid w:val="00E23204"/>
    <w:rsid w:val="00E23805"/>
    <w:rsid w:val="00E23849"/>
    <w:rsid w:val="00E238A8"/>
    <w:rsid w:val="00E23920"/>
    <w:rsid w:val="00E23AAF"/>
    <w:rsid w:val="00E23B41"/>
    <w:rsid w:val="00E23D8C"/>
    <w:rsid w:val="00E23DDB"/>
    <w:rsid w:val="00E23FAB"/>
    <w:rsid w:val="00E2413E"/>
    <w:rsid w:val="00E242AA"/>
    <w:rsid w:val="00E24320"/>
    <w:rsid w:val="00E24656"/>
    <w:rsid w:val="00E24803"/>
    <w:rsid w:val="00E2487C"/>
    <w:rsid w:val="00E24961"/>
    <w:rsid w:val="00E24FB8"/>
    <w:rsid w:val="00E250CA"/>
    <w:rsid w:val="00E255AB"/>
    <w:rsid w:val="00E256C3"/>
    <w:rsid w:val="00E257A7"/>
    <w:rsid w:val="00E258C1"/>
    <w:rsid w:val="00E25E53"/>
    <w:rsid w:val="00E26298"/>
    <w:rsid w:val="00E26303"/>
    <w:rsid w:val="00E2638B"/>
    <w:rsid w:val="00E263CF"/>
    <w:rsid w:val="00E263FA"/>
    <w:rsid w:val="00E26CA1"/>
    <w:rsid w:val="00E26DB9"/>
    <w:rsid w:val="00E26F0C"/>
    <w:rsid w:val="00E26F95"/>
    <w:rsid w:val="00E271BB"/>
    <w:rsid w:val="00E273AB"/>
    <w:rsid w:val="00E27848"/>
    <w:rsid w:val="00E27913"/>
    <w:rsid w:val="00E27935"/>
    <w:rsid w:val="00E27B45"/>
    <w:rsid w:val="00E27C65"/>
    <w:rsid w:val="00E27C79"/>
    <w:rsid w:val="00E27CC7"/>
    <w:rsid w:val="00E30565"/>
    <w:rsid w:val="00E30898"/>
    <w:rsid w:val="00E30BD7"/>
    <w:rsid w:val="00E30CAC"/>
    <w:rsid w:val="00E30E7B"/>
    <w:rsid w:val="00E30EE0"/>
    <w:rsid w:val="00E3122A"/>
    <w:rsid w:val="00E313B5"/>
    <w:rsid w:val="00E31603"/>
    <w:rsid w:val="00E319C3"/>
    <w:rsid w:val="00E31C2E"/>
    <w:rsid w:val="00E31CA4"/>
    <w:rsid w:val="00E31F13"/>
    <w:rsid w:val="00E321CC"/>
    <w:rsid w:val="00E32378"/>
    <w:rsid w:val="00E323A4"/>
    <w:rsid w:val="00E32470"/>
    <w:rsid w:val="00E32B2C"/>
    <w:rsid w:val="00E32BBD"/>
    <w:rsid w:val="00E32E0D"/>
    <w:rsid w:val="00E32EB8"/>
    <w:rsid w:val="00E33150"/>
    <w:rsid w:val="00E3348A"/>
    <w:rsid w:val="00E33514"/>
    <w:rsid w:val="00E33696"/>
    <w:rsid w:val="00E33A22"/>
    <w:rsid w:val="00E33BBF"/>
    <w:rsid w:val="00E33CBA"/>
    <w:rsid w:val="00E34034"/>
    <w:rsid w:val="00E343E3"/>
    <w:rsid w:val="00E346D6"/>
    <w:rsid w:val="00E349EA"/>
    <w:rsid w:val="00E34B44"/>
    <w:rsid w:val="00E34D0C"/>
    <w:rsid w:val="00E34F57"/>
    <w:rsid w:val="00E35063"/>
    <w:rsid w:val="00E3508A"/>
    <w:rsid w:val="00E350E0"/>
    <w:rsid w:val="00E3512F"/>
    <w:rsid w:val="00E35143"/>
    <w:rsid w:val="00E3540F"/>
    <w:rsid w:val="00E35435"/>
    <w:rsid w:val="00E355F6"/>
    <w:rsid w:val="00E356D8"/>
    <w:rsid w:val="00E35984"/>
    <w:rsid w:val="00E359F4"/>
    <w:rsid w:val="00E35A7C"/>
    <w:rsid w:val="00E35AB4"/>
    <w:rsid w:val="00E35C04"/>
    <w:rsid w:val="00E35DDC"/>
    <w:rsid w:val="00E36207"/>
    <w:rsid w:val="00E36453"/>
    <w:rsid w:val="00E365E1"/>
    <w:rsid w:val="00E36807"/>
    <w:rsid w:val="00E36A2C"/>
    <w:rsid w:val="00E36DD8"/>
    <w:rsid w:val="00E3723E"/>
    <w:rsid w:val="00E373CA"/>
    <w:rsid w:val="00E373E3"/>
    <w:rsid w:val="00E3759F"/>
    <w:rsid w:val="00E37C46"/>
    <w:rsid w:val="00E37D6C"/>
    <w:rsid w:val="00E37F7F"/>
    <w:rsid w:val="00E40057"/>
    <w:rsid w:val="00E40572"/>
    <w:rsid w:val="00E4060A"/>
    <w:rsid w:val="00E40D62"/>
    <w:rsid w:val="00E41083"/>
    <w:rsid w:val="00E41297"/>
    <w:rsid w:val="00E41430"/>
    <w:rsid w:val="00E41440"/>
    <w:rsid w:val="00E414D3"/>
    <w:rsid w:val="00E41599"/>
    <w:rsid w:val="00E41C59"/>
    <w:rsid w:val="00E41D35"/>
    <w:rsid w:val="00E420CF"/>
    <w:rsid w:val="00E422B2"/>
    <w:rsid w:val="00E42325"/>
    <w:rsid w:val="00E423A6"/>
    <w:rsid w:val="00E42EB2"/>
    <w:rsid w:val="00E42FF8"/>
    <w:rsid w:val="00E43209"/>
    <w:rsid w:val="00E4357D"/>
    <w:rsid w:val="00E43B5F"/>
    <w:rsid w:val="00E43CF8"/>
    <w:rsid w:val="00E43E01"/>
    <w:rsid w:val="00E43EB7"/>
    <w:rsid w:val="00E43F8E"/>
    <w:rsid w:val="00E446AA"/>
    <w:rsid w:val="00E44AA4"/>
    <w:rsid w:val="00E44BFF"/>
    <w:rsid w:val="00E44C11"/>
    <w:rsid w:val="00E44C26"/>
    <w:rsid w:val="00E44CD7"/>
    <w:rsid w:val="00E44D5C"/>
    <w:rsid w:val="00E44E0D"/>
    <w:rsid w:val="00E44F8B"/>
    <w:rsid w:val="00E4517B"/>
    <w:rsid w:val="00E4559B"/>
    <w:rsid w:val="00E458BE"/>
    <w:rsid w:val="00E45D2B"/>
    <w:rsid w:val="00E45E5C"/>
    <w:rsid w:val="00E45ED6"/>
    <w:rsid w:val="00E45F0A"/>
    <w:rsid w:val="00E45FB6"/>
    <w:rsid w:val="00E46114"/>
    <w:rsid w:val="00E464DA"/>
    <w:rsid w:val="00E4675F"/>
    <w:rsid w:val="00E469DD"/>
    <w:rsid w:val="00E46A24"/>
    <w:rsid w:val="00E470E9"/>
    <w:rsid w:val="00E47226"/>
    <w:rsid w:val="00E47360"/>
    <w:rsid w:val="00E477BD"/>
    <w:rsid w:val="00E501F0"/>
    <w:rsid w:val="00E5039C"/>
    <w:rsid w:val="00E506A0"/>
    <w:rsid w:val="00E5078F"/>
    <w:rsid w:val="00E507D4"/>
    <w:rsid w:val="00E509F2"/>
    <w:rsid w:val="00E50BBA"/>
    <w:rsid w:val="00E50D64"/>
    <w:rsid w:val="00E51098"/>
    <w:rsid w:val="00E51205"/>
    <w:rsid w:val="00E513B5"/>
    <w:rsid w:val="00E51477"/>
    <w:rsid w:val="00E51A05"/>
    <w:rsid w:val="00E51A46"/>
    <w:rsid w:val="00E51AFB"/>
    <w:rsid w:val="00E51CE8"/>
    <w:rsid w:val="00E51D72"/>
    <w:rsid w:val="00E526DB"/>
    <w:rsid w:val="00E526DE"/>
    <w:rsid w:val="00E52733"/>
    <w:rsid w:val="00E527EF"/>
    <w:rsid w:val="00E52E45"/>
    <w:rsid w:val="00E530E6"/>
    <w:rsid w:val="00E53B86"/>
    <w:rsid w:val="00E53C9C"/>
    <w:rsid w:val="00E53F19"/>
    <w:rsid w:val="00E542BB"/>
    <w:rsid w:val="00E54A7E"/>
    <w:rsid w:val="00E54AB1"/>
    <w:rsid w:val="00E54D5E"/>
    <w:rsid w:val="00E54ED3"/>
    <w:rsid w:val="00E54F10"/>
    <w:rsid w:val="00E55252"/>
    <w:rsid w:val="00E554AD"/>
    <w:rsid w:val="00E5554E"/>
    <w:rsid w:val="00E557DB"/>
    <w:rsid w:val="00E56278"/>
    <w:rsid w:val="00E56B82"/>
    <w:rsid w:val="00E56BAD"/>
    <w:rsid w:val="00E56CC0"/>
    <w:rsid w:val="00E57369"/>
    <w:rsid w:val="00E57718"/>
    <w:rsid w:val="00E57AE7"/>
    <w:rsid w:val="00E57D83"/>
    <w:rsid w:val="00E57ED1"/>
    <w:rsid w:val="00E57F98"/>
    <w:rsid w:val="00E57FCF"/>
    <w:rsid w:val="00E60188"/>
    <w:rsid w:val="00E602B3"/>
    <w:rsid w:val="00E603B1"/>
    <w:rsid w:val="00E603C9"/>
    <w:rsid w:val="00E604C4"/>
    <w:rsid w:val="00E604EC"/>
    <w:rsid w:val="00E60561"/>
    <w:rsid w:val="00E60726"/>
    <w:rsid w:val="00E6072E"/>
    <w:rsid w:val="00E60734"/>
    <w:rsid w:val="00E60C2E"/>
    <w:rsid w:val="00E60F82"/>
    <w:rsid w:val="00E610C8"/>
    <w:rsid w:val="00E61258"/>
    <w:rsid w:val="00E61457"/>
    <w:rsid w:val="00E614DB"/>
    <w:rsid w:val="00E61A8F"/>
    <w:rsid w:val="00E61BD7"/>
    <w:rsid w:val="00E61D6B"/>
    <w:rsid w:val="00E61F26"/>
    <w:rsid w:val="00E61F67"/>
    <w:rsid w:val="00E61FF0"/>
    <w:rsid w:val="00E62033"/>
    <w:rsid w:val="00E62064"/>
    <w:rsid w:val="00E62147"/>
    <w:rsid w:val="00E62527"/>
    <w:rsid w:val="00E625E1"/>
    <w:rsid w:val="00E626CB"/>
    <w:rsid w:val="00E62DDA"/>
    <w:rsid w:val="00E63333"/>
    <w:rsid w:val="00E633CA"/>
    <w:rsid w:val="00E637FE"/>
    <w:rsid w:val="00E63810"/>
    <w:rsid w:val="00E63979"/>
    <w:rsid w:val="00E63992"/>
    <w:rsid w:val="00E63A0F"/>
    <w:rsid w:val="00E63B26"/>
    <w:rsid w:val="00E63E58"/>
    <w:rsid w:val="00E63EE4"/>
    <w:rsid w:val="00E64121"/>
    <w:rsid w:val="00E64337"/>
    <w:rsid w:val="00E64464"/>
    <w:rsid w:val="00E6456C"/>
    <w:rsid w:val="00E65045"/>
    <w:rsid w:val="00E65555"/>
    <w:rsid w:val="00E656E1"/>
    <w:rsid w:val="00E65C17"/>
    <w:rsid w:val="00E65CD5"/>
    <w:rsid w:val="00E65E0F"/>
    <w:rsid w:val="00E65E21"/>
    <w:rsid w:val="00E66098"/>
    <w:rsid w:val="00E66874"/>
    <w:rsid w:val="00E669B5"/>
    <w:rsid w:val="00E66C6E"/>
    <w:rsid w:val="00E67218"/>
    <w:rsid w:val="00E6738A"/>
    <w:rsid w:val="00E67427"/>
    <w:rsid w:val="00E674C4"/>
    <w:rsid w:val="00E67580"/>
    <w:rsid w:val="00E67695"/>
    <w:rsid w:val="00E67A0B"/>
    <w:rsid w:val="00E67A9D"/>
    <w:rsid w:val="00E67C1A"/>
    <w:rsid w:val="00E67D5C"/>
    <w:rsid w:val="00E70176"/>
    <w:rsid w:val="00E7018D"/>
    <w:rsid w:val="00E701D2"/>
    <w:rsid w:val="00E70372"/>
    <w:rsid w:val="00E708CC"/>
    <w:rsid w:val="00E708EA"/>
    <w:rsid w:val="00E70BD5"/>
    <w:rsid w:val="00E71528"/>
    <w:rsid w:val="00E717B6"/>
    <w:rsid w:val="00E7182F"/>
    <w:rsid w:val="00E718A7"/>
    <w:rsid w:val="00E71A5E"/>
    <w:rsid w:val="00E71B4A"/>
    <w:rsid w:val="00E71ED7"/>
    <w:rsid w:val="00E71EEF"/>
    <w:rsid w:val="00E72058"/>
    <w:rsid w:val="00E720E0"/>
    <w:rsid w:val="00E7233D"/>
    <w:rsid w:val="00E723A7"/>
    <w:rsid w:val="00E72455"/>
    <w:rsid w:val="00E72AB4"/>
    <w:rsid w:val="00E72EE7"/>
    <w:rsid w:val="00E73005"/>
    <w:rsid w:val="00E730FE"/>
    <w:rsid w:val="00E7317D"/>
    <w:rsid w:val="00E73233"/>
    <w:rsid w:val="00E73325"/>
    <w:rsid w:val="00E7338E"/>
    <w:rsid w:val="00E73852"/>
    <w:rsid w:val="00E738A1"/>
    <w:rsid w:val="00E73B82"/>
    <w:rsid w:val="00E73E03"/>
    <w:rsid w:val="00E73F27"/>
    <w:rsid w:val="00E7407A"/>
    <w:rsid w:val="00E7417B"/>
    <w:rsid w:val="00E74212"/>
    <w:rsid w:val="00E746E5"/>
    <w:rsid w:val="00E74894"/>
    <w:rsid w:val="00E748A8"/>
    <w:rsid w:val="00E74DCB"/>
    <w:rsid w:val="00E75188"/>
    <w:rsid w:val="00E75252"/>
    <w:rsid w:val="00E75795"/>
    <w:rsid w:val="00E75872"/>
    <w:rsid w:val="00E759DD"/>
    <w:rsid w:val="00E75B61"/>
    <w:rsid w:val="00E75DAD"/>
    <w:rsid w:val="00E75E43"/>
    <w:rsid w:val="00E75E77"/>
    <w:rsid w:val="00E76189"/>
    <w:rsid w:val="00E7664A"/>
    <w:rsid w:val="00E766EA"/>
    <w:rsid w:val="00E767FA"/>
    <w:rsid w:val="00E7680D"/>
    <w:rsid w:val="00E76854"/>
    <w:rsid w:val="00E76A11"/>
    <w:rsid w:val="00E76A18"/>
    <w:rsid w:val="00E76A1A"/>
    <w:rsid w:val="00E76A94"/>
    <w:rsid w:val="00E76DAC"/>
    <w:rsid w:val="00E76DF0"/>
    <w:rsid w:val="00E7714F"/>
    <w:rsid w:val="00E7723E"/>
    <w:rsid w:val="00E778BD"/>
    <w:rsid w:val="00E80048"/>
    <w:rsid w:val="00E80161"/>
    <w:rsid w:val="00E8016E"/>
    <w:rsid w:val="00E80404"/>
    <w:rsid w:val="00E807AE"/>
    <w:rsid w:val="00E80CF3"/>
    <w:rsid w:val="00E80F30"/>
    <w:rsid w:val="00E80F33"/>
    <w:rsid w:val="00E81190"/>
    <w:rsid w:val="00E81285"/>
    <w:rsid w:val="00E8152E"/>
    <w:rsid w:val="00E81AB4"/>
    <w:rsid w:val="00E81ACC"/>
    <w:rsid w:val="00E81C40"/>
    <w:rsid w:val="00E81FFC"/>
    <w:rsid w:val="00E82175"/>
    <w:rsid w:val="00E8260C"/>
    <w:rsid w:val="00E8269A"/>
    <w:rsid w:val="00E82A18"/>
    <w:rsid w:val="00E82AE4"/>
    <w:rsid w:val="00E82EDB"/>
    <w:rsid w:val="00E8300F"/>
    <w:rsid w:val="00E83153"/>
    <w:rsid w:val="00E831D5"/>
    <w:rsid w:val="00E83214"/>
    <w:rsid w:val="00E83440"/>
    <w:rsid w:val="00E8356F"/>
    <w:rsid w:val="00E8358F"/>
    <w:rsid w:val="00E835A2"/>
    <w:rsid w:val="00E837B3"/>
    <w:rsid w:val="00E83847"/>
    <w:rsid w:val="00E838C1"/>
    <w:rsid w:val="00E83A4A"/>
    <w:rsid w:val="00E83BFE"/>
    <w:rsid w:val="00E83F4B"/>
    <w:rsid w:val="00E83F65"/>
    <w:rsid w:val="00E84235"/>
    <w:rsid w:val="00E84276"/>
    <w:rsid w:val="00E8433B"/>
    <w:rsid w:val="00E84442"/>
    <w:rsid w:val="00E84689"/>
    <w:rsid w:val="00E84691"/>
    <w:rsid w:val="00E847C6"/>
    <w:rsid w:val="00E84BF7"/>
    <w:rsid w:val="00E84FCE"/>
    <w:rsid w:val="00E85307"/>
    <w:rsid w:val="00E853D0"/>
    <w:rsid w:val="00E858DE"/>
    <w:rsid w:val="00E858F1"/>
    <w:rsid w:val="00E85A07"/>
    <w:rsid w:val="00E85CF6"/>
    <w:rsid w:val="00E85DB1"/>
    <w:rsid w:val="00E85FB0"/>
    <w:rsid w:val="00E86035"/>
    <w:rsid w:val="00E861C7"/>
    <w:rsid w:val="00E8642D"/>
    <w:rsid w:val="00E86723"/>
    <w:rsid w:val="00E8688E"/>
    <w:rsid w:val="00E86C36"/>
    <w:rsid w:val="00E86E0F"/>
    <w:rsid w:val="00E86E92"/>
    <w:rsid w:val="00E87051"/>
    <w:rsid w:val="00E871BC"/>
    <w:rsid w:val="00E87551"/>
    <w:rsid w:val="00E8778A"/>
    <w:rsid w:val="00E878B1"/>
    <w:rsid w:val="00E87C10"/>
    <w:rsid w:val="00E87CE8"/>
    <w:rsid w:val="00E87DC1"/>
    <w:rsid w:val="00E87F82"/>
    <w:rsid w:val="00E87F9B"/>
    <w:rsid w:val="00E9033B"/>
    <w:rsid w:val="00E9069B"/>
    <w:rsid w:val="00E90762"/>
    <w:rsid w:val="00E90A1A"/>
    <w:rsid w:val="00E90AE8"/>
    <w:rsid w:val="00E90C2E"/>
    <w:rsid w:val="00E90E1D"/>
    <w:rsid w:val="00E90F9E"/>
    <w:rsid w:val="00E90FFE"/>
    <w:rsid w:val="00E912B3"/>
    <w:rsid w:val="00E91837"/>
    <w:rsid w:val="00E91873"/>
    <w:rsid w:val="00E91B8A"/>
    <w:rsid w:val="00E91FB8"/>
    <w:rsid w:val="00E92545"/>
    <w:rsid w:val="00E92578"/>
    <w:rsid w:val="00E9258A"/>
    <w:rsid w:val="00E9267D"/>
    <w:rsid w:val="00E927CC"/>
    <w:rsid w:val="00E927E6"/>
    <w:rsid w:val="00E92C11"/>
    <w:rsid w:val="00E92C3F"/>
    <w:rsid w:val="00E92DA1"/>
    <w:rsid w:val="00E92DB0"/>
    <w:rsid w:val="00E92E49"/>
    <w:rsid w:val="00E93184"/>
    <w:rsid w:val="00E934BA"/>
    <w:rsid w:val="00E934FD"/>
    <w:rsid w:val="00E9388F"/>
    <w:rsid w:val="00E939BF"/>
    <w:rsid w:val="00E93A02"/>
    <w:rsid w:val="00E93A71"/>
    <w:rsid w:val="00E93B24"/>
    <w:rsid w:val="00E93EF4"/>
    <w:rsid w:val="00E93F22"/>
    <w:rsid w:val="00E943FF"/>
    <w:rsid w:val="00E946A6"/>
    <w:rsid w:val="00E947B6"/>
    <w:rsid w:val="00E94823"/>
    <w:rsid w:val="00E94AED"/>
    <w:rsid w:val="00E95047"/>
    <w:rsid w:val="00E9575B"/>
    <w:rsid w:val="00E95805"/>
    <w:rsid w:val="00E959C3"/>
    <w:rsid w:val="00E95D28"/>
    <w:rsid w:val="00E95D2B"/>
    <w:rsid w:val="00E96197"/>
    <w:rsid w:val="00E96219"/>
    <w:rsid w:val="00E96745"/>
    <w:rsid w:val="00E9682A"/>
    <w:rsid w:val="00E96835"/>
    <w:rsid w:val="00E9691F"/>
    <w:rsid w:val="00E96AF3"/>
    <w:rsid w:val="00E96D3A"/>
    <w:rsid w:val="00E96E81"/>
    <w:rsid w:val="00E9707C"/>
    <w:rsid w:val="00E97122"/>
    <w:rsid w:val="00E972A5"/>
    <w:rsid w:val="00E9754E"/>
    <w:rsid w:val="00E97CED"/>
    <w:rsid w:val="00E97D8A"/>
    <w:rsid w:val="00E97E9C"/>
    <w:rsid w:val="00EA0164"/>
    <w:rsid w:val="00EA01E9"/>
    <w:rsid w:val="00EA03D4"/>
    <w:rsid w:val="00EA03D6"/>
    <w:rsid w:val="00EA05DA"/>
    <w:rsid w:val="00EA0629"/>
    <w:rsid w:val="00EA073A"/>
    <w:rsid w:val="00EA0860"/>
    <w:rsid w:val="00EA0A74"/>
    <w:rsid w:val="00EA0B5A"/>
    <w:rsid w:val="00EA0D8E"/>
    <w:rsid w:val="00EA0FCF"/>
    <w:rsid w:val="00EA180C"/>
    <w:rsid w:val="00EA1B92"/>
    <w:rsid w:val="00EA1D43"/>
    <w:rsid w:val="00EA1DFB"/>
    <w:rsid w:val="00EA1E2C"/>
    <w:rsid w:val="00EA1FC8"/>
    <w:rsid w:val="00EA225F"/>
    <w:rsid w:val="00EA247B"/>
    <w:rsid w:val="00EA250A"/>
    <w:rsid w:val="00EA25BA"/>
    <w:rsid w:val="00EA25CF"/>
    <w:rsid w:val="00EA290D"/>
    <w:rsid w:val="00EA2BD5"/>
    <w:rsid w:val="00EA2C3B"/>
    <w:rsid w:val="00EA2D75"/>
    <w:rsid w:val="00EA2DBF"/>
    <w:rsid w:val="00EA2E8F"/>
    <w:rsid w:val="00EA31A1"/>
    <w:rsid w:val="00EA32D1"/>
    <w:rsid w:val="00EA346E"/>
    <w:rsid w:val="00EA356B"/>
    <w:rsid w:val="00EA372D"/>
    <w:rsid w:val="00EA38A1"/>
    <w:rsid w:val="00EA3A19"/>
    <w:rsid w:val="00EA3B01"/>
    <w:rsid w:val="00EA3BE6"/>
    <w:rsid w:val="00EA3CC6"/>
    <w:rsid w:val="00EA4327"/>
    <w:rsid w:val="00EA4759"/>
    <w:rsid w:val="00EA47A2"/>
    <w:rsid w:val="00EA4940"/>
    <w:rsid w:val="00EA4B85"/>
    <w:rsid w:val="00EA4BFD"/>
    <w:rsid w:val="00EA4F5E"/>
    <w:rsid w:val="00EA53D4"/>
    <w:rsid w:val="00EA53DE"/>
    <w:rsid w:val="00EA5B7C"/>
    <w:rsid w:val="00EA5E39"/>
    <w:rsid w:val="00EA5E94"/>
    <w:rsid w:val="00EA5F22"/>
    <w:rsid w:val="00EA601F"/>
    <w:rsid w:val="00EA633C"/>
    <w:rsid w:val="00EA69D7"/>
    <w:rsid w:val="00EA69DB"/>
    <w:rsid w:val="00EA6AA3"/>
    <w:rsid w:val="00EA6E07"/>
    <w:rsid w:val="00EA709C"/>
    <w:rsid w:val="00EA73EF"/>
    <w:rsid w:val="00EA772A"/>
    <w:rsid w:val="00EA7812"/>
    <w:rsid w:val="00EA7A7D"/>
    <w:rsid w:val="00EA7D0F"/>
    <w:rsid w:val="00EA7D63"/>
    <w:rsid w:val="00EA7D64"/>
    <w:rsid w:val="00EA7E02"/>
    <w:rsid w:val="00EA7E14"/>
    <w:rsid w:val="00EB0776"/>
    <w:rsid w:val="00EB0CA5"/>
    <w:rsid w:val="00EB0F38"/>
    <w:rsid w:val="00EB0F62"/>
    <w:rsid w:val="00EB1177"/>
    <w:rsid w:val="00EB11CC"/>
    <w:rsid w:val="00EB1955"/>
    <w:rsid w:val="00EB19F9"/>
    <w:rsid w:val="00EB1B37"/>
    <w:rsid w:val="00EB1E70"/>
    <w:rsid w:val="00EB2061"/>
    <w:rsid w:val="00EB241D"/>
    <w:rsid w:val="00EB2721"/>
    <w:rsid w:val="00EB2C0E"/>
    <w:rsid w:val="00EB2D87"/>
    <w:rsid w:val="00EB2E11"/>
    <w:rsid w:val="00EB31A7"/>
    <w:rsid w:val="00EB32C0"/>
    <w:rsid w:val="00EB35B5"/>
    <w:rsid w:val="00EB3773"/>
    <w:rsid w:val="00EB3BED"/>
    <w:rsid w:val="00EB3C83"/>
    <w:rsid w:val="00EB3F39"/>
    <w:rsid w:val="00EB4220"/>
    <w:rsid w:val="00EB43DB"/>
    <w:rsid w:val="00EB4523"/>
    <w:rsid w:val="00EB4A72"/>
    <w:rsid w:val="00EB4AEE"/>
    <w:rsid w:val="00EB4D66"/>
    <w:rsid w:val="00EB4F41"/>
    <w:rsid w:val="00EB53AC"/>
    <w:rsid w:val="00EB55F1"/>
    <w:rsid w:val="00EB573C"/>
    <w:rsid w:val="00EB584A"/>
    <w:rsid w:val="00EB58A2"/>
    <w:rsid w:val="00EB5929"/>
    <w:rsid w:val="00EB5B21"/>
    <w:rsid w:val="00EB5D60"/>
    <w:rsid w:val="00EB5DE7"/>
    <w:rsid w:val="00EB5EEA"/>
    <w:rsid w:val="00EB6083"/>
    <w:rsid w:val="00EB6399"/>
    <w:rsid w:val="00EB673A"/>
    <w:rsid w:val="00EB69AC"/>
    <w:rsid w:val="00EB6B73"/>
    <w:rsid w:val="00EB6E38"/>
    <w:rsid w:val="00EB6FAC"/>
    <w:rsid w:val="00EB7013"/>
    <w:rsid w:val="00EB712B"/>
    <w:rsid w:val="00EB7254"/>
    <w:rsid w:val="00EB763C"/>
    <w:rsid w:val="00EB7C1C"/>
    <w:rsid w:val="00EC0140"/>
    <w:rsid w:val="00EC0432"/>
    <w:rsid w:val="00EC0842"/>
    <w:rsid w:val="00EC09EF"/>
    <w:rsid w:val="00EC0A49"/>
    <w:rsid w:val="00EC0C1F"/>
    <w:rsid w:val="00EC1103"/>
    <w:rsid w:val="00EC1221"/>
    <w:rsid w:val="00EC13F8"/>
    <w:rsid w:val="00EC198C"/>
    <w:rsid w:val="00EC1BA5"/>
    <w:rsid w:val="00EC2092"/>
    <w:rsid w:val="00EC2192"/>
    <w:rsid w:val="00EC225C"/>
    <w:rsid w:val="00EC2540"/>
    <w:rsid w:val="00EC288A"/>
    <w:rsid w:val="00EC29E8"/>
    <w:rsid w:val="00EC2A9B"/>
    <w:rsid w:val="00EC2B6B"/>
    <w:rsid w:val="00EC2D49"/>
    <w:rsid w:val="00EC2F8E"/>
    <w:rsid w:val="00EC36B5"/>
    <w:rsid w:val="00EC3730"/>
    <w:rsid w:val="00EC37D2"/>
    <w:rsid w:val="00EC3913"/>
    <w:rsid w:val="00EC39ED"/>
    <w:rsid w:val="00EC39F5"/>
    <w:rsid w:val="00EC3B6F"/>
    <w:rsid w:val="00EC3C03"/>
    <w:rsid w:val="00EC3C66"/>
    <w:rsid w:val="00EC3CFD"/>
    <w:rsid w:val="00EC4517"/>
    <w:rsid w:val="00EC45E4"/>
    <w:rsid w:val="00EC4651"/>
    <w:rsid w:val="00EC4B56"/>
    <w:rsid w:val="00EC4CA0"/>
    <w:rsid w:val="00EC4D1C"/>
    <w:rsid w:val="00EC4F1B"/>
    <w:rsid w:val="00EC5691"/>
    <w:rsid w:val="00EC57C4"/>
    <w:rsid w:val="00EC5A25"/>
    <w:rsid w:val="00EC5AA2"/>
    <w:rsid w:val="00EC5AB8"/>
    <w:rsid w:val="00EC5C3F"/>
    <w:rsid w:val="00EC5CE6"/>
    <w:rsid w:val="00EC5E19"/>
    <w:rsid w:val="00EC62B6"/>
    <w:rsid w:val="00EC6468"/>
    <w:rsid w:val="00EC648F"/>
    <w:rsid w:val="00EC660A"/>
    <w:rsid w:val="00EC6B1A"/>
    <w:rsid w:val="00EC6EB1"/>
    <w:rsid w:val="00EC7154"/>
    <w:rsid w:val="00EC716D"/>
    <w:rsid w:val="00EC71DA"/>
    <w:rsid w:val="00EC7363"/>
    <w:rsid w:val="00EC7557"/>
    <w:rsid w:val="00EC79BB"/>
    <w:rsid w:val="00EC7C04"/>
    <w:rsid w:val="00EC7DB7"/>
    <w:rsid w:val="00EC7EAF"/>
    <w:rsid w:val="00EC7FE2"/>
    <w:rsid w:val="00ED0049"/>
    <w:rsid w:val="00ED007F"/>
    <w:rsid w:val="00ED0245"/>
    <w:rsid w:val="00ED0335"/>
    <w:rsid w:val="00ED03EC"/>
    <w:rsid w:val="00ED058D"/>
    <w:rsid w:val="00ED0598"/>
    <w:rsid w:val="00ED05CF"/>
    <w:rsid w:val="00ED07C5"/>
    <w:rsid w:val="00ED08AC"/>
    <w:rsid w:val="00ED0FD1"/>
    <w:rsid w:val="00ED104D"/>
    <w:rsid w:val="00ED1204"/>
    <w:rsid w:val="00ED134E"/>
    <w:rsid w:val="00ED1523"/>
    <w:rsid w:val="00ED1577"/>
    <w:rsid w:val="00ED1626"/>
    <w:rsid w:val="00ED1713"/>
    <w:rsid w:val="00ED1B1A"/>
    <w:rsid w:val="00ED1C44"/>
    <w:rsid w:val="00ED1E20"/>
    <w:rsid w:val="00ED205F"/>
    <w:rsid w:val="00ED2125"/>
    <w:rsid w:val="00ED2366"/>
    <w:rsid w:val="00ED2504"/>
    <w:rsid w:val="00ED2658"/>
    <w:rsid w:val="00ED2817"/>
    <w:rsid w:val="00ED2A62"/>
    <w:rsid w:val="00ED2AAE"/>
    <w:rsid w:val="00ED2BFF"/>
    <w:rsid w:val="00ED2DB2"/>
    <w:rsid w:val="00ED2FDD"/>
    <w:rsid w:val="00ED3006"/>
    <w:rsid w:val="00ED3AFF"/>
    <w:rsid w:val="00ED3B6C"/>
    <w:rsid w:val="00ED3BD6"/>
    <w:rsid w:val="00ED4356"/>
    <w:rsid w:val="00ED443B"/>
    <w:rsid w:val="00ED4591"/>
    <w:rsid w:val="00ED47D4"/>
    <w:rsid w:val="00ED48DD"/>
    <w:rsid w:val="00ED4A1D"/>
    <w:rsid w:val="00ED4F25"/>
    <w:rsid w:val="00ED4F53"/>
    <w:rsid w:val="00ED53DE"/>
    <w:rsid w:val="00ED572D"/>
    <w:rsid w:val="00ED5858"/>
    <w:rsid w:val="00ED5898"/>
    <w:rsid w:val="00ED598F"/>
    <w:rsid w:val="00ED5D44"/>
    <w:rsid w:val="00ED5D4A"/>
    <w:rsid w:val="00ED5EE7"/>
    <w:rsid w:val="00ED6128"/>
    <w:rsid w:val="00ED625A"/>
    <w:rsid w:val="00ED669A"/>
    <w:rsid w:val="00ED68BB"/>
    <w:rsid w:val="00ED6992"/>
    <w:rsid w:val="00ED6ACF"/>
    <w:rsid w:val="00ED6B0F"/>
    <w:rsid w:val="00ED6C92"/>
    <w:rsid w:val="00ED6E13"/>
    <w:rsid w:val="00ED741F"/>
    <w:rsid w:val="00ED75FA"/>
    <w:rsid w:val="00ED7837"/>
    <w:rsid w:val="00EE0205"/>
    <w:rsid w:val="00EE04E6"/>
    <w:rsid w:val="00EE0754"/>
    <w:rsid w:val="00EE07E6"/>
    <w:rsid w:val="00EE0891"/>
    <w:rsid w:val="00EE0D9C"/>
    <w:rsid w:val="00EE0E9A"/>
    <w:rsid w:val="00EE0E9C"/>
    <w:rsid w:val="00EE0F0D"/>
    <w:rsid w:val="00EE1039"/>
    <w:rsid w:val="00EE1104"/>
    <w:rsid w:val="00EE18D0"/>
    <w:rsid w:val="00EE19F5"/>
    <w:rsid w:val="00EE1D88"/>
    <w:rsid w:val="00EE1E49"/>
    <w:rsid w:val="00EE1E51"/>
    <w:rsid w:val="00EE2531"/>
    <w:rsid w:val="00EE2A6D"/>
    <w:rsid w:val="00EE2B50"/>
    <w:rsid w:val="00EE2EA7"/>
    <w:rsid w:val="00EE2F9D"/>
    <w:rsid w:val="00EE2F9E"/>
    <w:rsid w:val="00EE303C"/>
    <w:rsid w:val="00EE33B5"/>
    <w:rsid w:val="00EE3679"/>
    <w:rsid w:val="00EE36D9"/>
    <w:rsid w:val="00EE3723"/>
    <w:rsid w:val="00EE39D6"/>
    <w:rsid w:val="00EE4015"/>
    <w:rsid w:val="00EE404E"/>
    <w:rsid w:val="00EE413F"/>
    <w:rsid w:val="00EE428A"/>
    <w:rsid w:val="00EE442A"/>
    <w:rsid w:val="00EE4594"/>
    <w:rsid w:val="00EE4652"/>
    <w:rsid w:val="00EE46E7"/>
    <w:rsid w:val="00EE471A"/>
    <w:rsid w:val="00EE4732"/>
    <w:rsid w:val="00EE4969"/>
    <w:rsid w:val="00EE4A0D"/>
    <w:rsid w:val="00EE4ACA"/>
    <w:rsid w:val="00EE4BD2"/>
    <w:rsid w:val="00EE4C63"/>
    <w:rsid w:val="00EE4D33"/>
    <w:rsid w:val="00EE4EAF"/>
    <w:rsid w:val="00EE5010"/>
    <w:rsid w:val="00EE5253"/>
    <w:rsid w:val="00EE56B7"/>
    <w:rsid w:val="00EE5CA0"/>
    <w:rsid w:val="00EE5D9F"/>
    <w:rsid w:val="00EE5DCE"/>
    <w:rsid w:val="00EE6004"/>
    <w:rsid w:val="00EE61D3"/>
    <w:rsid w:val="00EE640B"/>
    <w:rsid w:val="00EE669B"/>
    <w:rsid w:val="00EE66BB"/>
    <w:rsid w:val="00EE675E"/>
    <w:rsid w:val="00EE6F3F"/>
    <w:rsid w:val="00EE6F8B"/>
    <w:rsid w:val="00EE76A9"/>
    <w:rsid w:val="00EE771B"/>
    <w:rsid w:val="00EE78D9"/>
    <w:rsid w:val="00EE79A3"/>
    <w:rsid w:val="00EE7B4B"/>
    <w:rsid w:val="00EE7C27"/>
    <w:rsid w:val="00EE7D4E"/>
    <w:rsid w:val="00EE7FA7"/>
    <w:rsid w:val="00EF0061"/>
    <w:rsid w:val="00EF0569"/>
    <w:rsid w:val="00EF0855"/>
    <w:rsid w:val="00EF0BCA"/>
    <w:rsid w:val="00EF0C6A"/>
    <w:rsid w:val="00EF0C6C"/>
    <w:rsid w:val="00EF0E02"/>
    <w:rsid w:val="00EF1160"/>
    <w:rsid w:val="00EF191E"/>
    <w:rsid w:val="00EF1CBC"/>
    <w:rsid w:val="00EF1DDD"/>
    <w:rsid w:val="00EF1F05"/>
    <w:rsid w:val="00EF1F06"/>
    <w:rsid w:val="00EF2073"/>
    <w:rsid w:val="00EF208C"/>
    <w:rsid w:val="00EF21C3"/>
    <w:rsid w:val="00EF2341"/>
    <w:rsid w:val="00EF2505"/>
    <w:rsid w:val="00EF2795"/>
    <w:rsid w:val="00EF28FE"/>
    <w:rsid w:val="00EF297D"/>
    <w:rsid w:val="00EF29C2"/>
    <w:rsid w:val="00EF2AC2"/>
    <w:rsid w:val="00EF2C7C"/>
    <w:rsid w:val="00EF2D93"/>
    <w:rsid w:val="00EF2ED8"/>
    <w:rsid w:val="00EF2EE2"/>
    <w:rsid w:val="00EF34BA"/>
    <w:rsid w:val="00EF3749"/>
    <w:rsid w:val="00EF3A07"/>
    <w:rsid w:val="00EF3E69"/>
    <w:rsid w:val="00EF4108"/>
    <w:rsid w:val="00EF4289"/>
    <w:rsid w:val="00EF42D2"/>
    <w:rsid w:val="00EF43A6"/>
    <w:rsid w:val="00EF44AC"/>
    <w:rsid w:val="00EF47B2"/>
    <w:rsid w:val="00EF4951"/>
    <w:rsid w:val="00EF4BD6"/>
    <w:rsid w:val="00EF4F87"/>
    <w:rsid w:val="00EF4FDB"/>
    <w:rsid w:val="00EF51F9"/>
    <w:rsid w:val="00EF5486"/>
    <w:rsid w:val="00EF54C3"/>
    <w:rsid w:val="00EF56BC"/>
    <w:rsid w:val="00EF596F"/>
    <w:rsid w:val="00EF5CE0"/>
    <w:rsid w:val="00EF5E1F"/>
    <w:rsid w:val="00EF5FE4"/>
    <w:rsid w:val="00EF611B"/>
    <w:rsid w:val="00EF6523"/>
    <w:rsid w:val="00EF6987"/>
    <w:rsid w:val="00EF69F9"/>
    <w:rsid w:val="00EF6A07"/>
    <w:rsid w:val="00EF6DC2"/>
    <w:rsid w:val="00EF6FD0"/>
    <w:rsid w:val="00EF70FB"/>
    <w:rsid w:val="00EF7323"/>
    <w:rsid w:val="00EF73A8"/>
    <w:rsid w:val="00EF7502"/>
    <w:rsid w:val="00EF7891"/>
    <w:rsid w:val="00EF797F"/>
    <w:rsid w:val="00EF7B5D"/>
    <w:rsid w:val="00EF7D9F"/>
    <w:rsid w:val="00EF7F8F"/>
    <w:rsid w:val="00F00011"/>
    <w:rsid w:val="00F0038E"/>
    <w:rsid w:val="00F003CD"/>
    <w:rsid w:val="00F00BD7"/>
    <w:rsid w:val="00F00BFF"/>
    <w:rsid w:val="00F00E9B"/>
    <w:rsid w:val="00F017AE"/>
    <w:rsid w:val="00F017B1"/>
    <w:rsid w:val="00F017C8"/>
    <w:rsid w:val="00F01AB0"/>
    <w:rsid w:val="00F01C15"/>
    <w:rsid w:val="00F022D3"/>
    <w:rsid w:val="00F0264D"/>
    <w:rsid w:val="00F02700"/>
    <w:rsid w:val="00F02887"/>
    <w:rsid w:val="00F02AA6"/>
    <w:rsid w:val="00F02CE2"/>
    <w:rsid w:val="00F03047"/>
    <w:rsid w:val="00F03447"/>
    <w:rsid w:val="00F03752"/>
    <w:rsid w:val="00F03798"/>
    <w:rsid w:val="00F037C5"/>
    <w:rsid w:val="00F03AE6"/>
    <w:rsid w:val="00F04563"/>
    <w:rsid w:val="00F04725"/>
    <w:rsid w:val="00F04EAB"/>
    <w:rsid w:val="00F04FC2"/>
    <w:rsid w:val="00F055E9"/>
    <w:rsid w:val="00F05B15"/>
    <w:rsid w:val="00F05E8F"/>
    <w:rsid w:val="00F05F75"/>
    <w:rsid w:val="00F06423"/>
    <w:rsid w:val="00F0656D"/>
    <w:rsid w:val="00F066E0"/>
    <w:rsid w:val="00F0670C"/>
    <w:rsid w:val="00F06EF8"/>
    <w:rsid w:val="00F071A8"/>
    <w:rsid w:val="00F072C2"/>
    <w:rsid w:val="00F073BA"/>
    <w:rsid w:val="00F07890"/>
    <w:rsid w:val="00F07B59"/>
    <w:rsid w:val="00F07F7B"/>
    <w:rsid w:val="00F10570"/>
    <w:rsid w:val="00F1070F"/>
    <w:rsid w:val="00F108FD"/>
    <w:rsid w:val="00F10A2A"/>
    <w:rsid w:val="00F10DB9"/>
    <w:rsid w:val="00F10DED"/>
    <w:rsid w:val="00F10E9A"/>
    <w:rsid w:val="00F10FA2"/>
    <w:rsid w:val="00F1105B"/>
    <w:rsid w:val="00F1120E"/>
    <w:rsid w:val="00F113C1"/>
    <w:rsid w:val="00F1144E"/>
    <w:rsid w:val="00F11759"/>
    <w:rsid w:val="00F11C67"/>
    <w:rsid w:val="00F11CCC"/>
    <w:rsid w:val="00F11E56"/>
    <w:rsid w:val="00F11EFC"/>
    <w:rsid w:val="00F12479"/>
    <w:rsid w:val="00F124E3"/>
    <w:rsid w:val="00F12608"/>
    <w:rsid w:val="00F1293D"/>
    <w:rsid w:val="00F129F0"/>
    <w:rsid w:val="00F12B17"/>
    <w:rsid w:val="00F12B75"/>
    <w:rsid w:val="00F12B76"/>
    <w:rsid w:val="00F12CF8"/>
    <w:rsid w:val="00F13345"/>
    <w:rsid w:val="00F13376"/>
    <w:rsid w:val="00F133EB"/>
    <w:rsid w:val="00F138FC"/>
    <w:rsid w:val="00F13D81"/>
    <w:rsid w:val="00F1449C"/>
    <w:rsid w:val="00F1451C"/>
    <w:rsid w:val="00F14A38"/>
    <w:rsid w:val="00F14AC5"/>
    <w:rsid w:val="00F14B21"/>
    <w:rsid w:val="00F14BD7"/>
    <w:rsid w:val="00F14D25"/>
    <w:rsid w:val="00F150CD"/>
    <w:rsid w:val="00F155C0"/>
    <w:rsid w:val="00F1562C"/>
    <w:rsid w:val="00F156DE"/>
    <w:rsid w:val="00F15774"/>
    <w:rsid w:val="00F159FA"/>
    <w:rsid w:val="00F15BB1"/>
    <w:rsid w:val="00F15BE1"/>
    <w:rsid w:val="00F15E24"/>
    <w:rsid w:val="00F162CB"/>
    <w:rsid w:val="00F1649E"/>
    <w:rsid w:val="00F16A80"/>
    <w:rsid w:val="00F170FA"/>
    <w:rsid w:val="00F172EC"/>
    <w:rsid w:val="00F1735C"/>
    <w:rsid w:val="00F174DB"/>
    <w:rsid w:val="00F17945"/>
    <w:rsid w:val="00F179D4"/>
    <w:rsid w:val="00F17CE7"/>
    <w:rsid w:val="00F17D71"/>
    <w:rsid w:val="00F17E82"/>
    <w:rsid w:val="00F17E89"/>
    <w:rsid w:val="00F200CE"/>
    <w:rsid w:val="00F20119"/>
    <w:rsid w:val="00F20181"/>
    <w:rsid w:val="00F2034F"/>
    <w:rsid w:val="00F207CE"/>
    <w:rsid w:val="00F207F1"/>
    <w:rsid w:val="00F2085B"/>
    <w:rsid w:val="00F209DC"/>
    <w:rsid w:val="00F20C17"/>
    <w:rsid w:val="00F20E59"/>
    <w:rsid w:val="00F21077"/>
    <w:rsid w:val="00F2139B"/>
    <w:rsid w:val="00F214F6"/>
    <w:rsid w:val="00F217C2"/>
    <w:rsid w:val="00F21AA9"/>
    <w:rsid w:val="00F22217"/>
    <w:rsid w:val="00F2232A"/>
    <w:rsid w:val="00F22B05"/>
    <w:rsid w:val="00F22BD3"/>
    <w:rsid w:val="00F22C81"/>
    <w:rsid w:val="00F22D7B"/>
    <w:rsid w:val="00F230AC"/>
    <w:rsid w:val="00F230DC"/>
    <w:rsid w:val="00F2312A"/>
    <w:rsid w:val="00F2324B"/>
    <w:rsid w:val="00F23523"/>
    <w:rsid w:val="00F2354F"/>
    <w:rsid w:val="00F237F4"/>
    <w:rsid w:val="00F23C71"/>
    <w:rsid w:val="00F23DBC"/>
    <w:rsid w:val="00F23E98"/>
    <w:rsid w:val="00F24077"/>
    <w:rsid w:val="00F244A0"/>
    <w:rsid w:val="00F24518"/>
    <w:rsid w:val="00F24571"/>
    <w:rsid w:val="00F24747"/>
    <w:rsid w:val="00F249C8"/>
    <w:rsid w:val="00F24A06"/>
    <w:rsid w:val="00F24ACA"/>
    <w:rsid w:val="00F24D6F"/>
    <w:rsid w:val="00F24E08"/>
    <w:rsid w:val="00F24FD3"/>
    <w:rsid w:val="00F25029"/>
    <w:rsid w:val="00F25340"/>
    <w:rsid w:val="00F25459"/>
    <w:rsid w:val="00F25C7D"/>
    <w:rsid w:val="00F260AC"/>
    <w:rsid w:val="00F26298"/>
    <w:rsid w:val="00F26324"/>
    <w:rsid w:val="00F263B2"/>
    <w:rsid w:val="00F2653A"/>
    <w:rsid w:val="00F26682"/>
    <w:rsid w:val="00F2672B"/>
    <w:rsid w:val="00F26B7F"/>
    <w:rsid w:val="00F26BB8"/>
    <w:rsid w:val="00F26E38"/>
    <w:rsid w:val="00F26EB5"/>
    <w:rsid w:val="00F26FEB"/>
    <w:rsid w:val="00F27183"/>
    <w:rsid w:val="00F2768F"/>
    <w:rsid w:val="00F276B1"/>
    <w:rsid w:val="00F27AF8"/>
    <w:rsid w:val="00F30006"/>
    <w:rsid w:val="00F30291"/>
    <w:rsid w:val="00F30346"/>
    <w:rsid w:val="00F30441"/>
    <w:rsid w:val="00F306D6"/>
    <w:rsid w:val="00F306ED"/>
    <w:rsid w:val="00F306F9"/>
    <w:rsid w:val="00F30700"/>
    <w:rsid w:val="00F30714"/>
    <w:rsid w:val="00F30844"/>
    <w:rsid w:val="00F30875"/>
    <w:rsid w:val="00F308D8"/>
    <w:rsid w:val="00F3097C"/>
    <w:rsid w:val="00F30A8C"/>
    <w:rsid w:val="00F30B45"/>
    <w:rsid w:val="00F30CF7"/>
    <w:rsid w:val="00F31114"/>
    <w:rsid w:val="00F31505"/>
    <w:rsid w:val="00F3168C"/>
    <w:rsid w:val="00F31908"/>
    <w:rsid w:val="00F320B0"/>
    <w:rsid w:val="00F32157"/>
    <w:rsid w:val="00F32192"/>
    <w:rsid w:val="00F321D0"/>
    <w:rsid w:val="00F322BB"/>
    <w:rsid w:val="00F32472"/>
    <w:rsid w:val="00F324E7"/>
    <w:rsid w:val="00F32535"/>
    <w:rsid w:val="00F3261C"/>
    <w:rsid w:val="00F3264E"/>
    <w:rsid w:val="00F326B2"/>
    <w:rsid w:val="00F32D8D"/>
    <w:rsid w:val="00F32E8D"/>
    <w:rsid w:val="00F32FBC"/>
    <w:rsid w:val="00F330F1"/>
    <w:rsid w:val="00F3315B"/>
    <w:rsid w:val="00F3362A"/>
    <w:rsid w:val="00F336BF"/>
    <w:rsid w:val="00F3397E"/>
    <w:rsid w:val="00F33C6B"/>
    <w:rsid w:val="00F33D3E"/>
    <w:rsid w:val="00F33D7E"/>
    <w:rsid w:val="00F33EFE"/>
    <w:rsid w:val="00F3417C"/>
    <w:rsid w:val="00F34375"/>
    <w:rsid w:val="00F34603"/>
    <w:rsid w:val="00F34671"/>
    <w:rsid w:val="00F348E8"/>
    <w:rsid w:val="00F3493B"/>
    <w:rsid w:val="00F34F55"/>
    <w:rsid w:val="00F3540B"/>
    <w:rsid w:val="00F3545D"/>
    <w:rsid w:val="00F3550B"/>
    <w:rsid w:val="00F355B1"/>
    <w:rsid w:val="00F3560B"/>
    <w:rsid w:val="00F356DB"/>
    <w:rsid w:val="00F357EE"/>
    <w:rsid w:val="00F35E67"/>
    <w:rsid w:val="00F360E9"/>
    <w:rsid w:val="00F36516"/>
    <w:rsid w:val="00F36604"/>
    <w:rsid w:val="00F36608"/>
    <w:rsid w:val="00F366C5"/>
    <w:rsid w:val="00F366F1"/>
    <w:rsid w:val="00F36AB2"/>
    <w:rsid w:val="00F36C78"/>
    <w:rsid w:val="00F36F53"/>
    <w:rsid w:val="00F37409"/>
    <w:rsid w:val="00F37576"/>
    <w:rsid w:val="00F37A15"/>
    <w:rsid w:val="00F37F1E"/>
    <w:rsid w:val="00F37F1F"/>
    <w:rsid w:val="00F37FEA"/>
    <w:rsid w:val="00F37FF6"/>
    <w:rsid w:val="00F402B8"/>
    <w:rsid w:val="00F4030A"/>
    <w:rsid w:val="00F40319"/>
    <w:rsid w:val="00F40331"/>
    <w:rsid w:val="00F408D8"/>
    <w:rsid w:val="00F4098F"/>
    <w:rsid w:val="00F40CD2"/>
    <w:rsid w:val="00F40D2F"/>
    <w:rsid w:val="00F41476"/>
    <w:rsid w:val="00F41534"/>
    <w:rsid w:val="00F4157B"/>
    <w:rsid w:val="00F41892"/>
    <w:rsid w:val="00F41ABB"/>
    <w:rsid w:val="00F41DEF"/>
    <w:rsid w:val="00F423D1"/>
    <w:rsid w:val="00F4247A"/>
    <w:rsid w:val="00F42519"/>
    <w:rsid w:val="00F42990"/>
    <w:rsid w:val="00F42DA0"/>
    <w:rsid w:val="00F42DAB"/>
    <w:rsid w:val="00F42DFF"/>
    <w:rsid w:val="00F42EE1"/>
    <w:rsid w:val="00F42FBD"/>
    <w:rsid w:val="00F42FCD"/>
    <w:rsid w:val="00F43713"/>
    <w:rsid w:val="00F43CE9"/>
    <w:rsid w:val="00F44145"/>
    <w:rsid w:val="00F443F1"/>
    <w:rsid w:val="00F444F9"/>
    <w:rsid w:val="00F446A8"/>
    <w:rsid w:val="00F44A3D"/>
    <w:rsid w:val="00F44D6E"/>
    <w:rsid w:val="00F45117"/>
    <w:rsid w:val="00F452D2"/>
    <w:rsid w:val="00F45748"/>
    <w:rsid w:val="00F457FA"/>
    <w:rsid w:val="00F4581D"/>
    <w:rsid w:val="00F460C0"/>
    <w:rsid w:val="00F46155"/>
    <w:rsid w:val="00F46244"/>
    <w:rsid w:val="00F464CC"/>
    <w:rsid w:val="00F47231"/>
    <w:rsid w:val="00F47BE3"/>
    <w:rsid w:val="00F47F43"/>
    <w:rsid w:val="00F47F85"/>
    <w:rsid w:val="00F50316"/>
    <w:rsid w:val="00F507E6"/>
    <w:rsid w:val="00F50C1F"/>
    <w:rsid w:val="00F50C25"/>
    <w:rsid w:val="00F50D4A"/>
    <w:rsid w:val="00F50D97"/>
    <w:rsid w:val="00F50E5A"/>
    <w:rsid w:val="00F511F9"/>
    <w:rsid w:val="00F512B1"/>
    <w:rsid w:val="00F51472"/>
    <w:rsid w:val="00F517AB"/>
    <w:rsid w:val="00F51E7C"/>
    <w:rsid w:val="00F51F9A"/>
    <w:rsid w:val="00F52038"/>
    <w:rsid w:val="00F523A1"/>
    <w:rsid w:val="00F52975"/>
    <w:rsid w:val="00F52E14"/>
    <w:rsid w:val="00F52FCB"/>
    <w:rsid w:val="00F53257"/>
    <w:rsid w:val="00F532E8"/>
    <w:rsid w:val="00F532E9"/>
    <w:rsid w:val="00F5335B"/>
    <w:rsid w:val="00F533EE"/>
    <w:rsid w:val="00F5351E"/>
    <w:rsid w:val="00F5390D"/>
    <w:rsid w:val="00F5396F"/>
    <w:rsid w:val="00F53FFA"/>
    <w:rsid w:val="00F541DD"/>
    <w:rsid w:val="00F5457C"/>
    <w:rsid w:val="00F54E01"/>
    <w:rsid w:val="00F55037"/>
    <w:rsid w:val="00F55466"/>
    <w:rsid w:val="00F55490"/>
    <w:rsid w:val="00F5593A"/>
    <w:rsid w:val="00F55B41"/>
    <w:rsid w:val="00F55B49"/>
    <w:rsid w:val="00F55CF6"/>
    <w:rsid w:val="00F55FB4"/>
    <w:rsid w:val="00F55FF2"/>
    <w:rsid w:val="00F5608F"/>
    <w:rsid w:val="00F5645D"/>
    <w:rsid w:val="00F564F7"/>
    <w:rsid w:val="00F569CC"/>
    <w:rsid w:val="00F56D13"/>
    <w:rsid w:val="00F56D80"/>
    <w:rsid w:val="00F56EA0"/>
    <w:rsid w:val="00F56F9F"/>
    <w:rsid w:val="00F570BC"/>
    <w:rsid w:val="00F570E9"/>
    <w:rsid w:val="00F575CC"/>
    <w:rsid w:val="00F57829"/>
    <w:rsid w:val="00F579A5"/>
    <w:rsid w:val="00F57B82"/>
    <w:rsid w:val="00F57B9D"/>
    <w:rsid w:val="00F57C96"/>
    <w:rsid w:val="00F57D1E"/>
    <w:rsid w:val="00F57DF7"/>
    <w:rsid w:val="00F6050C"/>
    <w:rsid w:val="00F60572"/>
    <w:rsid w:val="00F60950"/>
    <w:rsid w:val="00F60A52"/>
    <w:rsid w:val="00F60AA1"/>
    <w:rsid w:val="00F61066"/>
    <w:rsid w:val="00F61199"/>
    <w:rsid w:val="00F612EC"/>
    <w:rsid w:val="00F612FC"/>
    <w:rsid w:val="00F6160F"/>
    <w:rsid w:val="00F61980"/>
    <w:rsid w:val="00F61985"/>
    <w:rsid w:val="00F619C3"/>
    <w:rsid w:val="00F61C0D"/>
    <w:rsid w:val="00F61E24"/>
    <w:rsid w:val="00F61E7B"/>
    <w:rsid w:val="00F6202E"/>
    <w:rsid w:val="00F620BF"/>
    <w:rsid w:val="00F62172"/>
    <w:rsid w:val="00F625CD"/>
    <w:rsid w:val="00F6264A"/>
    <w:rsid w:val="00F62738"/>
    <w:rsid w:val="00F62866"/>
    <w:rsid w:val="00F62946"/>
    <w:rsid w:val="00F62C49"/>
    <w:rsid w:val="00F62D0C"/>
    <w:rsid w:val="00F62EA4"/>
    <w:rsid w:val="00F6352F"/>
    <w:rsid w:val="00F63538"/>
    <w:rsid w:val="00F63605"/>
    <w:rsid w:val="00F6360C"/>
    <w:rsid w:val="00F63B27"/>
    <w:rsid w:val="00F63BE5"/>
    <w:rsid w:val="00F63DBC"/>
    <w:rsid w:val="00F63E82"/>
    <w:rsid w:val="00F640A0"/>
    <w:rsid w:val="00F6478F"/>
    <w:rsid w:val="00F648F1"/>
    <w:rsid w:val="00F64C90"/>
    <w:rsid w:val="00F651D3"/>
    <w:rsid w:val="00F6521B"/>
    <w:rsid w:val="00F65224"/>
    <w:rsid w:val="00F652F8"/>
    <w:rsid w:val="00F6556C"/>
    <w:rsid w:val="00F65642"/>
    <w:rsid w:val="00F657B2"/>
    <w:rsid w:val="00F65D7C"/>
    <w:rsid w:val="00F6620C"/>
    <w:rsid w:val="00F662D4"/>
    <w:rsid w:val="00F664DC"/>
    <w:rsid w:val="00F665D2"/>
    <w:rsid w:val="00F665FA"/>
    <w:rsid w:val="00F66713"/>
    <w:rsid w:val="00F6676B"/>
    <w:rsid w:val="00F66A34"/>
    <w:rsid w:val="00F66A59"/>
    <w:rsid w:val="00F66C01"/>
    <w:rsid w:val="00F672FD"/>
    <w:rsid w:val="00F67334"/>
    <w:rsid w:val="00F67D39"/>
    <w:rsid w:val="00F67D9E"/>
    <w:rsid w:val="00F67E45"/>
    <w:rsid w:val="00F67E4C"/>
    <w:rsid w:val="00F700BA"/>
    <w:rsid w:val="00F703DB"/>
    <w:rsid w:val="00F7056A"/>
    <w:rsid w:val="00F7068E"/>
    <w:rsid w:val="00F70954"/>
    <w:rsid w:val="00F70ACA"/>
    <w:rsid w:val="00F70BD3"/>
    <w:rsid w:val="00F70C06"/>
    <w:rsid w:val="00F70D88"/>
    <w:rsid w:val="00F71362"/>
    <w:rsid w:val="00F714ED"/>
    <w:rsid w:val="00F714F7"/>
    <w:rsid w:val="00F71920"/>
    <w:rsid w:val="00F719CA"/>
    <w:rsid w:val="00F71ABE"/>
    <w:rsid w:val="00F71BD1"/>
    <w:rsid w:val="00F71CA8"/>
    <w:rsid w:val="00F7251D"/>
    <w:rsid w:val="00F7265C"/>
    <w:rsid w:val="00F72683"/>
    <w:rsid w:val="00F72A8C"/>
    <w:rsid w:val="00F72B7C"/>
    <w:rsid w:val="00F72EAE"/>
    <w:rsid w:val="00F73153"/>
    <w:rsid w:val="00F73352"/>
    <w:rsid w:val="00F73A0A"/>
    <w:rsid w:val="00F73D9D"/>
    <w:rsid w:val="00F73E36"/>
    <w:rsid w:val="00F7418C"/>
    <w:rsid w:val="00F742F7"/>
    <w:rsid w:val="00F74481"/>
    <w:rsid w:val="00F744C7"/>
    <w:rsid w:val="00F74EB5"/>
    <w:rsid w:val="00F75378"/>
    <w:rsid w:val="00F7573D"/>
    <w:rsid w:val="00F75A76"/>
    <w:rsid w:val="00F7609E"/>
    <w:rsid w:val="00F761E0"/>
    <w:rsid w:val="00F76360"/>
    <w:rsid w:val="00F766F6"/>
    <w:rsid w:val="00F76B09"/>
    <w:rsid w:val="00F76C9A"/>
    <w:rsid w:val="00F76F05"/>
    <w:rsid w:val="00F77438"/>
    <w:rsid w:val="00F77622"/>
    <w:rsid w:val="00F77ECD"/>
    <w:rsid w:val="00F77F25"/>
    <w:rsid w:val="00F800A1"/>
    <w:rsid w:val="00F80605"/>
    <w:rsid w:val="00F8075E"/>
    <w:rsid w:val="00F80823"/>
    <w:rsid w:val="00F8099D"/>
    <w:rsid w:val="00F809E7"/>
    <w:rsid w:val="00F81082"/>
    <w:rsid w:val="00F81111"/>
    <w:rsid w:val="00F81143"/>
    <w:rsid w:val="00F8152A"/>
    <w:rsid w:val="00F81692"/>
    <w:rsid w:val="00F81874"/>
    <w:rsid w:val="00F81885"/>
    <w:rsid w:val="00F81AB4"/>
    <w:rsid w:val="00F8242A"/>
    <w:rsid w:val="00F82500"/>
    <w:rsid w:val="00F8268D"/>
    <w:rsid w:val="00F826E6"/>
    <w:rsid w:val="00F82A35"/>
    <w:rsid w:val="00F82AD3"/>
    <w:rsid w:val="00F82AE1"/>
    <w:rsid w:val="00F82AF5"/>
    <w:rsid w:val="00F8305A"/>
    <w:rsid w:val="00F83247"/>
    <w:rsid w:val="00F83751"/>
    <w:rsid w:val="00F83D5B"/>
    <w:rsid w:val="00F83E77"/>
    <w:rsid w:val="00F840A3"/>
    <w:rsid w:val="00F840AA"/>
    <w:rsid w:val="00F84344"/>
    <w:rsid w:val="00F8449B"/>
    <w:rsid w:val="00F8467A"/>
    <w:rsid w:val="00F84906"/>
    <w:rsid w:val="00F84A73"/>
    <w:rsid w:val="00F850C2"/>
    <w:rsid w:val="00F851DA"/>
    <w:rsid w:val="00F852A2"/>
    <w:rsid w:val="00F854C0"/>
    <w:rsid w:val="00F85946"/>
    <w:rsid w:val="00F85956"/>
    <w:rsid w:val="00F859BE"/>
    <w:rsid w:val="00F85D33"/>
    <w:rsid w:val="00F85ED2"/>
    <w:rsid w:val="00F85F8C"/>
    <w:rsid w:val="00F8607B"/>
    <w:rsid w:val="00F8654A"/>
    <w:rsid w:val="00F86656"/>
    <w:rsid w:val="00F86745"/>
    <w:rsid w:val="00F86792"/>
    <w:rsid w:val="00F86793"/>
    <w:rsid w:val="00F8680B"/>
    <w:rsid w:val="00F86A4B"/>
    <w:rsid w:val="00F87020"/>
    <w:rsid w:val="00F8730F"/>
    <w:rsid w:val="00F8735D"/>
    <w:rsid w:val="00F87642"/>
    <w:rsid w:val="00F8780E"/>
    <w:rsid w:val="00F87985"/>
    <w:rsid w:val="00F87C0E"/>
    <w:rsid w:val="00F87C68"/>
    <w:rsid w:val="00F87E24"/>
    <w:rsid w:val="00F90152"/>
    <w:rsid w:val="00F90308"/>
    <w:rsid w:val="00F90491"/>
    <w:rsid w:val="00F9063A"/>
    <w:rsid w:val="00F908B8"/>
    <w:rsid w:val="00F90B94"/>
    <w:rsid w:val="00F90C7A"/>
    <w:rsid w:val="00F90F11"/>
    <w:rsid w:val="00F90F98"/>
    <w:rsid w:val="00F91321"/>
    <w:rsid w:val="00F9144E"/>
    <w:rsid w:val="00F91844"/>
    <w:rsid w:val="00F91E51"/>
    <w:rsid w:val="00F91EBB"/>
    <w:rsid w:val="00F91F51"/>
    <w:rsid w:val="00F92069"/>
    <w:rsid w:val="00F9210F"/>
    <w:rsid w:val="00F922F7"/>
    <w:rsid w:val="00F92378"/>
    <w:rsid w:val="00F924E4"/>
    <w:rsid w:val="00F92669"/>
    <w:rsid w:val="00F9266A"/>
    <w:rsid w:val="00F9295E"/>
    <w:rsid w:val="00F92DA6"/>
    <w:rsid w:val="00F92E97"/>
    <w:rsid w:val="00F93048"/>
    <w:rsid w:val="00F93569"/>
    <w:rsid w:val="00F935AF"/>
    <w:rsid w:val="00F9369B"/>
    <w:rsid w:val="00F938D6"/>
    <w:rsid w:val="00F939C9"/>
    <w:rsid w:val="00F940CB"/>
    <w:rsid w:val="00F94182"/>
    <w:rsid w:val="00F94279"/>
    <w:rsid w:val="00F9443F"/>
    <w:rsid w:val="00F94559"/>
    <w:rsid w:val="00F949DB"/>
    <w:rsid w:val="00F94BE1"/>
    <w:rsid w:val="00F94BE6"/>
    <w:rsid w:val="00F94CA3"/>
    <w:rsid w:val="00F94CBE"/>
    <w:rsid w:val="00F94CDD"/>
    <w:rsid w:val="00F94E8F"/>
    <w:rsid w:val="00F94FAF"/>
    <w:rsid w:val="00F95061"/>
    <w:rsid w:val="00F95166"/>
    <w:rsid w:val="00F952B4"/>
    <w:rsid w:val="00F95377"/>
    <w:rsid w:val="00F95AEB"/>
    <w:rsid w:val="00F95D9C"/>
    <w:rsid w:val="00F960E1"/>
    <w:rsid w:val="00F96550"/>
    <w:rsid w:val="00F9657A"/>
    <w:rsid w:val="00F96682"/>
    <w:rsid w:val="00F967C8"/>
    <w:rsid w:val="00F96831"/>
    <w:rsid w:val="00F96A88"/>
    <w:rsid w:val="00F96CE2"/>
    <w:rsid w:val="00F96E15"/>
    <w:rsid w:val="00F96E5C"/>
    <w:rsid w:val="00F97071"/>
    <w:rsid w:val="00F974E2"/>
    <w:rsid w:val="00F97876"/>
    <w:rsid w:val="00F97A0C"/>
    <w:rsid w:val="00F97A11"/>
    <w:rsid w:val="00F97C35"/>
    <w:rsid w:val="00F97DB7"/>
    <w:rsid w:val="00F97DD7"/>
    <w:rsid w:val="00FA0072"/>
    <w:rsid w:val="00FA011B"/>
    <w:rsid w:val="00FA01AA"/>
    <w:rsid w:val="00FA024F"/>
    <w:rsid w:val="00FA02B7"/>
    <w:rsid w:val="00FA0717"/>
    <w:rsid w:val="00FA078B"/>
    <w:rsid w:val="00FA079D"/>
    <w:rsid w:val="00FA09F6"/>
    <w:rsid w:val="00FA0BD7"/>
    <w:rsid w:val="00FA12A6"/>
    <w:rsid w:val="00FA145C"/>
    <w:rsid w:val="00FA1471"/>
    <w:rsid w:val="00FA1472"/>
    <w:rsid w:val="00FA1D35"/>
    <w:rsid w:val="00FA1E4D"/>
    <w:rsid w:val="00FA1F20"/>
    <w:rsid w:val="00FA2136"/>
    <w:rsid w:val="00FA237E"/>
    <w:rsid w:val="00FA240C"/>
    <w:rsid w:val="00FA25A3"/>
    <w:rsid w:val="00FA2868"/>
    <w:rsid w:val="00FA302E"/>
    <w:rsid w:val="00FA33CB"/>
    <w:rsid w:val="00FA3459"/>
    <w:rsid w:val="00FA38F5"/>
    <w:rsid w:val="00FA3C9B"/>
    <w:rsid w:val="00FA3CBA"/>
    <w:rsid w:val="00FA3E8C"/>
    <w:rsid w:val="00FA432C"/>
    <w:rsid w:val="00FA43AF"/>
    <w:rsid w:val="00FA4621"/>
    <w:rsid w:val="00FA475F"/>
    <w:rsid w:val="00FA4846"/>
    <w:rsid w:val="00FA495E"/>
    <w:rsid w:val="00FA4E8F"/>
    <w:rsid w:val="00FA5531"/>
    <w:rsid w:val="00FA60FC"/>
    <w:rsid w:val="00FA61D8"/>
    <w:rsid w:val="00FA6554"/>
    <w:rsid w:val="00FA672B"/>
    <w:rsid w:val="00FA6992"/>
    <w:rsid w:val="00FA6E7F"/>
    <w:rsid w:val="00FA7114"/>
    <w:rsid w:val="00FA734D"/>
    <w:rsid w:val="00FA756C"/>
    <w:rsid w:val="00FA77E1"/>
    <w:rsid w:val="00FA7CF1"/>
    <w:rsid w:val="00FA7E0D"/>
    <w:rsid w:val="00FA7E2C"/>
    <w:rsid w:val="00FA7F43"/>
    <w:rsid w:val="00FB005A"/>
    <w:rsid w:val="00FB01A0"/>
    <w:rsid w:val="00FB026C"/>
    <w:rsid w:val="00FB026F"/>
    <w:rsid w:val="00FB0442"/>
    <w:rsid w:val="00FB05B7"/>
    <w:rsid w:val="00FB0AA8"/>
    <w:rsid w:val="00FB0C84"/>
    <w:rsid w:val="00FB0CC7"/>
    <w:rsid w:val="00FB0F1C"/>
    <w:rsid w:val="00FB13C4"/>
    <w:rsid w:val="00FB1451"/>
    <w:rsid w:val="00FB16F6"/>
    <w:rsid w:val="00FB175F"/>
    <w:rsid w:val="00FB1BB2"/>
    <w:rsid w:val="00FB1C81"/>
    <w:rsid w:val="00FB1DAB"/>
    <w:rsid w:val="00FB1FC6"/>
    <w:rsid w:val="00FB2056"/>
    <w:rsid w:val="00FB227D"/>
    <w:rsid w:val="00FB2379"/>
    <w:rsid w:val="00FB243C"/>
    <w:rsid w:val="00FB27CB"/>
    <w:rsid w:val="00FB28A5"/>
    <w:rsid w:val="00FB2987"/>
    <w:rsid w:val="00FB2F17"/>
    <w:rsid w:val="00FB3160"/>
    <w:rsid w:val="00FB3578"/>
    <w:rsid w:val="00FB374F"/>
    <w:rsid w:val="00FB3C25"/>
    <w:rsid w:val="00FB3C88"/>
    <w:rsid w:val="00FB477A"/>
    <w:rsid w:val="00FB49CD"/>
    <w:rsid w:val="00FB4A07"/>
    <w:rsid w:val="00FB4A9D"/>
    <w:rsid w:val="00FB4B8F"/>
    <w:rsid w:val="00FB4D6F"/>
    <w:rsid w:val="00FB5018"/>
    <w:rsid w:val="00FB52FA"/>
    <w:rsid w:val="00FB560C"/>
    <w:rsid w:val="00FB5C3C"/>
    <w:rsid w:val="00FB5D2A"/>
    <w:rsid w:val="00FB5D5E"/>
    <w:rsid w:val="00FB5D91"/>
    <w:rsid w:val="00FB5EB4"/>
    <w:rsid w:val="00FB5FEE"/>
    <w:rsid w:val="00FB61C3"/>
    <w:rsid w:val="00FB6659"/>
    <w:rsid w:val="00FB68DB"/>
    <w:rsid w:val="00FB6AD5"/>
    <w:rsid w:val="00FB6C68"/>
    <w:rsid w:val="00FB76B9"/>
    <w:rsid w:val="00FB7897"/>
    <w:rsid w:val="00FB7E43"/>
    <w:rsid w:val="00FC00AF"/>
    <w:rsid w:val="00FC0687"/>
    <w:rsid w:val="00FC0696"/>
    <w:rsid w:val="00FC06AB"/>
    <w:rsid w:val="00FC0728"/>
    <w:rsid w:val="00FC0837"/>
    <w:rsid w:val="00FC086C"/>
    <w:rsid w:val="00FC0C3B"/>
    <w:rsid w:val="00FC0E85"/>
    <w:rsid w:val="00FC10B8"/>
    <w:rsid w:val="00FC11D9"/>
    <w:rsid w:val="00FC149B"/>
    <w:rsid w:val="00FC14E0"/>
    <w:rsid w:val="00FC172A"/>
    <w:rsid w:val="00FC18D1"/>
    <w:rsid w:val="00FC1A4F"/>
    <w:rsid w:val="00FC1B13"/>
    <w:rsid w:val="00FC1C8B"/>
    <w:rsid w:val="00FC1D42"/>
    <w:rsid w:val="00FC1DB6"/>
    <w:rsid w:val="00FC1EEE"/>
    <w:rsid w:val="00FC2404"/>
    <w:rsid w:val="00FC247B"/>
    <w:rsid w:val="00FC2740"/>
    <w:rsid w:val="00FC2898"/>
    <w:rsid w:val="00FC28D0"/>
    <w:rsid w:val="00FC2A8F"/>
    <w:rsid w:val="00FC2B74"/>
    <w:rsid w:val="00FC2BDF"/>
    <w:rsid w:val="00FC2D85"/>
    <w:rsid w:val="00FC2F6F"/>
    <w:rsid w:val="00FC2FFB"/>
    <w:rsid w:val="00FC3013"/>
    <w:rsid w:val="00FC32C4"/>
    <w:rsid w:val="00FC32E7"/>
    <w:rsid w:val="00FC340F"/>
    <w:rsid w:val="00FC34E5"/>
    <w:rsid w:val="00FC3788"/>
    <w:rsid w:val="00FC3A33"/>
    <w:rsid w:val="00FC3AEE"/>
    <w:rsid w:val="00FC3B33"/>
    <w:rsid w:val="00FC4711"/>
    <w:rsid w:val="00FC48A6"/>
    <w:rsid w:val="00FC49FF"/>
    <w:rsid w:val="00FC4A9F"/>
    <w:rsid w:val="00FC4ADA"/>
    <w:rsid w:val="00FC4B60"/>
    <w:rsid w:val="00FC4DDC"/>
    <w:rsid w:val="00FC4FC2"/>
    <w:rsid w:val="00FC5000"/>
    <w:rsid w:val="00FC5171"/>
    <w:rsid w:val="00FC54CA"/>
    <w:rsid w:val="00FC571F"/>
    <w:rsid w:val="00FC5D13"/>
    <w:rsid w:val="00FC5D27"/>
    <w:rsid w:val="00FC5F4E"/>
    <w:rsid w:val="00FC5FEB"/>
    <w:rsid w:val="00FC5FF6"/>
    <w:rsid w:val="00FC605B"/>
    <w:rsid w:val="00FC662D"/>
    <w:rsid w:val="00FC6DA1"/>
    <w:rsid w:val="00FC760C"/>
    <w:rsid w:val="00FC77D3"/>
    <w:rsid w:val="00FC7911"/>
    <w:rsid w:val="00FC79B8"/>
    <w:rsid w:val="00FC7AA1"/>
    <w:rsid w:val="00FC7D98"/>
    <w:rsid w:val="00FC7E97"/>
    <w:rsid w:val="00FC7EB3"/>
    <w:rsid w:val="00FD0116"/>
    <w:rsid w:val="00FD02E8"/>
    <w:rsid w:val="00FD0411"/>
    <w:rsid w:val="00FD0856"/>
    <w:rsid w:val="00FD08BC"/>
    <w:rsid w:val="00FD0945"/>
    <w:rsid w:val="00FD0F23"/>
    <w:rsid w:val="00FD10A6"/>
    <w:rsid w:val="00FD1251"/>
    <w:rsid w:val="00FD1442"/>
    <w:rsid w:val="00FD1444"/>
    <w:rsid w:val="00FD1746"/>
    <w:rsid w:val="00FD175D"/>
    <w:rsid w:val="00FD18C0"/>
    <w:rsid w:val="00FD194F"/>
    <w:rsid w:val="00FD1A34"/>
    <w:rsid w:val="00FD1AE7"/>
    <w:rsid w:val="00FD1AED"/>
    <w:rsid w:val="00FD1D3D"/>
    <w:rsid w:val="00FD206A"/>
    <w:rsid w:val="00FD21C0"/>
    <w:rsid w:val="00FD2453"/>
    <w:rsid w:val="00FD2481"/>
    <w:rsid w:val="00FD2623"/>
    <w:rsid w:val="00FD27CB"/>
    <w:rsid w:val="00FD2A75"/>
    <w:rsid w:val="00FD32A1"/>
    <w:rsid w:val="00FD33E1"/>
    <w:rsid w:val="00FD37BE"/>
    <w:rsid w:val="00FD3839"/>
    <w:rsid w:val="00FD3880"/>
    <w:rsid w:val="00FD3934"/>
    <w:rsid w:val="00FD3BC1"/>
    <w:rsid w:val="00FD3CFA"/>
    <w:rsid w:val="00FD3D18"/>
    <w:rsid w:val="00FD3FE1"/>
    <w:rsid w:val="00FD409D"/>
    <w:rsid w:val="00FD41D8"/>
    <w:rsid w:val="00FD43B1"/>
    <w:rsid w:val="00FD47E2"/>
    <w:rsid w:val="00FD49A4"/>
    <w:rsid w:val="00FD4A25"/>
    <w:rsid w:val="00FD4EC5"/>
    <w:rsid w:val="00FD4F3A"/>
    <w:rsid w:val="00FD51E5"/>
    <w:rsid w:val="00FD539A"/>
    <w:rsid w:val="00FD53E9"/>
    <w:rsid w:val="00FD53F6"/>
    <w:rsid w:val="00FD56D1"/>
    <w:rsid w:val="00FD570F"/>
    <w:rsid w:val="00FD5979"/>
    <w:rsid w:val="00FD5A19"/>
    <w:rsid w:val="00FD5D77"/>
    <w:rsid w:val="00FD5F86"/>
    <w:rsid w:val="00FD6224"/>
    <w:rsid w:val="00FD6325"/>
    <w:rsid w:val="00FD69BA"/>
    <w:rsid w:val="00FD6BAE"/>
    <w:rsid w:val="00FD6C26"/>
    <w:rsid w:val="00FD6DDB"/>
    <w:rsid w:val="00FD7426"/>
    <w:rsid w:val="00FE002E"/>
    <w:rsid w:val="00FE017F"/>
    <w:rsid w:val="00FE0496"/>
    <w:rsid w:val="00FE079F"/>
    <w:rsid w:val="00FE0896"/>
    <w:rsid w:val="00FE089B"/>
    <w:rsid w:val="00FE0AE1"/>
    <w:rsid w:val="00FE0D45"/>
    <w:rsid w:val="00FE0E4E"/>
    <w:rsid w:val="00FE1696"/>
    <w:rsid w:val="00FE16C6"/>
    <w:rsid w:val="00FE17C1"/>
    <w:rsid w:val="00FE1943"/>
    <w:rsid w:val="00FE1AA0"/>
    <w:rsid w:val="00FE2022"/>
    <w:rsid w:val="00FE23CE"/>
    <w:rsid w:val="00FE246C"/>
    <w:rsid w:val="00FE2AF4"/>
    <w:rsid w:val="00FE2C08"/>
    <w:rsid w:val="00FE3275"/>
    <w:rsid w:val="00FE38A9"/>
    <w:rsid w:val="00FE3AFA"/>
    <w:rsid w:val="00FE3BAF"/>
    <w:rsid w:val="00FE4140"/>
    <w:rsid w:val="00FE42BC"/>
    <w:rsid w:val="00FE42C1"/>
    <w:rsid w:val="00FE43CE"/>
    <w:rsid w:val="00FE47A4"/>
    <w:rsid w:val="00FE4802"/>
    <w:rsid w:val="00FE4831"/>
    <w:rsid w:val="00FE49F7"/>
    <w:rsid w:val="00FE4A26"/>
    <w:rsid w:val="00FE4C12"/>
    <w:rsid w:val="00FE50B0"/>
    <w:rsid w:val="00FE5148"/>
    <w:rsid w:val="00FE545C"/>
    <w:rsid w:val="00FE55F1"/>
    <w:rsid w:val="00FE5650"/>
    <w:rsid w:val="00FE59C8"/>
    <w:rsid w:val="00FE5CB5"/>
    <w:rsid w:val="00FE6313"/>
    <w:rsid w:val="00FE6423"/>
    <w:rsid w:val="00FE68E2"/>
    <w:rsid w:val="00FE69AA"/>
    <w:rsid w:val="00FE69CD"/>
    <w:rsid w:val="00FE6A75"/>
    <w:rsid w:val="00FE6B28"/>
    <w:rsid w:val="00FE6CCC"/>
    <w:rsid w:val="00FE70A3"/>
    <w:rsid w:val="00FE78AD"/>
    <w:rsid w:val="00FE7C7C"/>
    <w:rsid w:val="00FE7EBB"/>
    <w:rsid w:val="00FE7F52"/>
    <w:rsid w:val="00FE7FCA"/>
    <w:rsid w:val="00FF0723"/>
    <w:rsid w:val="00FF076B"/>
    <w:rsid w:val="00FF0779"/>
    <w:rsid w:val="00FF0F06"/>
    <w:rsid w:val="00FF0F61"/>
    <w:rsid w:val="00FF1165"/>
    <w:rsid w:val="00FF157F"/>
    <w:rsid w:val="00FF16F2"/>
    <w:rsid w:val="00FF1D15"/>
    <w:rsid w:val="00FF201A"/>
    <w:rsid w:val="00FF2197"/>
    <w:rsid w:val="00FF220D"/>
    <w:rsid w:val="00FF29CC"/>
    <w:rsid w:val="00FF2A3F"/>
    <w:rsid w:val="00FF2AB4"/>
    <w:rsid w:val="00FF2B56"/>
    <w:rsid w:val="00FF2B76"/>
    <w:rsid w:val="00FF2C4F"/>
    <w:rsid w:val="00FF2CDC"/>
    <w:rsid w:val="00FF2EC4"/>
    <w:rsid w:val="00FF2FEB"/>
    <w:rsid w:val="00FF33B8"/>
    <w:rsid w:val="00FF36E3"/>
    <w:rsid w:val="00FF38D5"/>
    <w:rsid w:val="00FF3EFF"/>
    <w:rsid w:val="00FF423D"/>
    <w:rsid w:val="00FF453D"/>
    <w:rsid w:val="00FF4629"/>
    <w:rsid w:val="00FF4EAF"/>
    <w:rsid w:val="00FF50A6"/>
    <w:rsid w:val="00FF5240"/>
    <w:rsid w:val="00FF52F2"/>
    <w:rsid w:val="00FF537B"/>
    <w:rsid w:val="00FF53F1"/>
    <w:rsid w:val="00FF5607"/>
    <w:rsid w:val="00FF5764"/>
    <w:rsid w:val="00FF581E"/>
    <w:rsid w:val="00FF5A22"/>
    <w:rsid w:val="00FF5C0D"/>
    <w:rsid w:val="00FF5D2C"/>
    <w:rsid w:val="00FF5D89"/>
    <w:rsid w:val="00FF5E57"/>
    <w:rsid w:val="00FF634F"/>
    <w:rsid w:val="00FF691B"/>
    <w:rsid w:val="00FF69B3"/>
    <w:rsid w:val="00FF6A5C"/>
    <w:rsid w:val="00FF6A69"/>
    <w:rsid w:val="00FF6DC2"/>
    <w:rsid w:val="00FF6F25"/>
    <w:rsid w:val="00FF70FD"/>
    <w:rsid w:val="00FF757E"/>
    <w:rsid w:val="00FF767B"/>
    <w:rsid w:val="00FF789C"/>
    <w:rsid w:val="00FF7F32"/>
    <w:rsid w:val="04C3C261"/>
    <w:rsid w:val="0594C97B"/>
    <w:rsid w:val="07113E27"/>
    <w:rsid w:val="0A9AFCB6"/>
    <w:rsid w:val="0BDA7D65"/>
    <w:rsid w:val="0BE95877"/>
    <w:rsid w:val="0CA03125"/>
    <w:rsid w:val="0E45FE9E"/>
    <w:rsid w:val="107474FE"/>
    <w:rsid w:val="11B5CA4B"/>
    <w:rsid w:val="12A5260B"/>
    <w:rsid w:val="13A94F2F"/>
    <w:rsid w:val="1545C22C"/>
    <w:rsid w:val="154E3275"/>
    <w:rsid w:val="15A74325"/>
    <w:rsid w:val="16F2A98D"/>
    <w:rsid w:val="1761BA26"/>
    <w:rsid w:val="18E3181D"/>
    <w:rsid w:val="194FAC45"/>
    <w:rsid w:val="1B8A3311"/>
    <w:rsid w:val="1C41FD1F"/>
    <w:rsid w:val="1CAE71DD"/>
    <w:rsid w:val="1CC313DD"/>
    <w:rsid w:val="1E093F4E"/>
    <w:rsid w:val="1E178F6D"/>
    <w:rsid w:val="1F95357C"/>
    <w:rsid w:val="204A465C"/>
    <w:rsid w:val="26B95316"/>
    <w:rsid w:val="26FB8A72"/>
    <w:rsid w:val="274A98FB"/>
    <w:rsid w:val="2859CF1B"/>
    <w:rsid w:val="28F4A30A"/>
    <w:rsid w:val="2C6319DA"/>
    <w:rsid w:val="2D5EF796"/>
    <w:rsid w:val="2D954DFC"/>
    <w:rsid w:val="2F430EE7"/>
    <w:rsid w:val="31EACB31"/>
    <w:rsid w:val="31F574A6"/>
    <w:rsid w:val="341323F3"/>
    <w:rsid w:val="35701F9B"/>
    <w:rsid w:val="35FCD528"/>
    <w:rsid w:val="36654CB5"/>
    <w:rsid w:val="36F32D54"/>
    <w:rsid w:val="3952A64D"/>
    <w:rsid w:val="3F7A8AF5"/>
    <w:rsid w:val="45733DEF"/>
    <w:rsid w:val="469AFE6A"/>
    <w:rsid w:val="47E99A63"/>
    <w:rsid w:val="49442864"/>
    <w:rsid w:val="49C132D3"/>
    <w:rsid w:val="4A628504"/>
    <w:rsid w:val="4AAB98F2"/>
    <w:rsid w:val="4ADFF8C5"/>
    <w:rsid w:val="4CB11C69"/>
    <w:rsid w:val="4D0AA91C"/>
    <w:rsid w:val="4D391E63"/>
    <w:rsid w:val="4DD1CDFA"/>
    <w:rsid w:val="50148F6B"/>
    <w:rsid w:val="50A45118"/>
    <w:rsid w:val="513611EC"/>
    <w:rsid w:val="5374E3EF"/>
    <w:rsid w:val="5457FDE5"/>
    <w:rsid w:val="54FDC1B5"/>
    <w:rsid w:val="56B553B2"/>
    <w:rsid w:val="593A577C"/>
    <w:rsid w:val="599F7B84"/>
    <w:rsid w:val="59E9FB88"/>
    <w:rsid w:val="5A00C2D3"/>
    <w:rsid w:val="5D188463"/>
    <w:rsid w:val="5DBAC7BF"/>
    <w:rsid w:val="5F11BFC8"/>
    <w:rsid w:val="5F13AF70"/>
    <w:rsid w:val="60A42848"/>
    <w:rsid w:val="6530A473"/>
    <w:rsid w:val="67BD8780"/>
    <w:rsid w:val="68CF39BA"/>
    <w:rsid w:val="69753085"/>
    <w:rsid w:val="6A4C71E5"/>
    <w:rsid w:val="6AD5D421"/>
    <w:rsid w:val="6D83465C"/>
    <w:rsid w:val="715D841E"/>
    <w:rsid w:val="7239A123"/>
    <w:rsid w:val="7534900E"/>
    <w:rsid w:val="7C0DB2D6"/>
    <w:rsid w:val="7CE30D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5B87B1"/>
  <w15:chartTrackingRefBased/>
  <w15:docId w15:val="{C5E75738-2CE2-499C-B43A-1BBA468E1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4D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464BCC"/>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aliases w:val="Figure Heading,FH"/>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qFormat/>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654C6C"/>
    <w:rPr>
      <w:rFonts w:ascii="Arial" w:hAnsi="Arial"/>
      <w:sz w:val="32"/>
      <w:lang w:val="en-GB" w:eastAsia="en-US"/>
    </w:rPr>
  </w:style>
  <w:style w:type="paragraph" w:customStyle="1" w:styleId="Proposal">
    <w:name w:val="Proposal"/>
    <w:basedOn w:val="Normal"/>
    <w:qFormat/>
    <w:rsid w:val="00BD2747"/>
    <w:pPr>
      <w:tabs>
        <w:tab w:val="num" w:pos="-2200"/>
        <w:tab w:val="num" w:leader="heavy" w:pos="2725"/>
      </w:tabs>
      <w:spacing w:beforeLines="100" w:after="240"/>
      <w:ind w:left="-2200" w:hanging="1304"/>
      <w:jc w:val="both"/>
      <w:textAlignment w:val="auto"/>
    </w:pPr>
    <w:rPr>
      <w:rFonts w:asciiTheme="minorHAnsi" w:eastAsia="Times New Roman" w:hAnsiTheme="minorHAnsi"/>
      <w:b/>
      <w:bCs/>
      <w:lang w:val="en-US" w:eastAsia="zh-CN"/>
    </w:rPr>
  </w:style>
  <w:style w:type="character" w:customStyle="1" w:styleId="B11">
    <w:name w:val="B1 (文字)"/>
    <w:locked/>
    <w:rsid w:val="00B32DCB"/>
    <w:rPr>
      <w:lang w:val="en-GB" w:eastAsia="en-US"/>
    </w:rPr>
  </w:style>
  <w:style w:type="character" w:styleId="Mention">
    <w:name w:val="Mention"/>
    <w:basedOn w:val="DefaultParagraphFont"/>
    <w:uiPriority w:val="99"/>
    <w:unhideWhenUsed/>
    <w:rsid w:val="002E09D2"/>
    <w:rPr>
      <w:color w:val="2B579A"/>
      <w:shd w:val="clear" w:color="auto" w:fill="E1DFDD"/>
    </w:rPr>
  </w:style>
  <w:style w:type="character" w:customStyle="1" w:styleId="THChar">
    <w:name w:val="TH Char"/>
    <w:link w:val="TH"/>
    <w:qFormat/>
    <w:rsid w:val="000B055B"/>
    <w:rPr>
      <w:rFonts w:ascii="Arial" w:hAnsi="Arial"/>
      <w:b/>
      <w:lang w:val="en-GB" w:eastAsia="en-US"/>
    </w:rPr>
  </w:style>
  <w:style w:type="character" w:styleId="PlaceholderText">
    <w:name w:val="Placeholder Text"/>
    <w:basedOn w:val="DefaultParagraphFont"/>
    <w:uiPriority w:val="99"/>
    <w:semiHidden/>
    <w:rsid w:val="00CB04A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091">
      <w:bodyDiv w:val="1"/>
      <w:marLeft w:val="0"/>
      <w:marRight w:val="0"/>
      <w:marTop w:val="0"/>
      <w:marBottom w:val="0"/>
      <w:divBdr>
        <w:top w:val="none" w:sz="0" w:space="0" w:color="auto"/>
        <w:left w:val="none" w:sz="0" w:space="0" w:color="auto"/>
        <w:bottom w:val="none" w:sz="0" w:space="0" w:color="auto"/>
        <w:right w:val="none" w:sz="0" w:space="0" w:color="auto"/>
      </w:divBdr>
    </w:div>
    <w:div w:id="3555516">
      <w:bodyDiv w:val="1"/>
      <w:marLeft w:val="0"/>
      <w:marRight w:val="0"/>
      <w:marTop w:val="0"/>
      <w:marBottom w:val="0"/>
      <w:divBdr>
        <w:top w:val="none" w:sz="0" w:space="0" w:color="auto"/>
        <w:left w:val="none" w:sz="0" w:space="0" w:color="auto"/>
        <w:bottom w:val="none" w:sz="0" w:space="0" w:color="auto"/>
        <w:right w:val="none" w:sz="0" w:space="0" w:color="auto"/>
      </w:divBdr>
      <w:divsChild>
        <w:div w:id="1132678446">
          <w:marLeft w:val="116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0692913">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1054178">
      <w:bodyDiv w:val="1"/>
      <w:marLeft w:val="0"/>
      <w:marRight w:val="0"/>
      <w:marTop w:val="0"/>
      <w:marBottom w:val="0"/>
      <w:divBdr>
        <w:top w:val="none" w:sz="0" w:space="0" w:color="auto"/>
        <w:left w:val="none" w:sz="0" w:space="0" w:color="auto"/>
        <w:bottom w:val="none" w:sz="0" w:space="0" w:color="auto"/>
        <w:right w:val="none" w:sz="0" w:space="0" w:color="auto"/>
      </w:divBdr>
      <w:divsChild>
        <w:div w:id="105003023">
          <w:marLeft w:val="274"/>
          <w:marRight w:val="0"/>
          <w:marTop w:val="0"/>
          <w:marBottom w:val="0"/>
          <w:divBdr>
            <w:top w:val="none" w:sz="0" w:space="0" w:color="auto"/>
            <w:left w:val="none" w:sz="0" w:space="0" w:color="auto"/>
            <w:bottom w:val="none" w:sz="0" w:space="0" w:color="auto"/>
            <w:right w:val="none" w:sz="0" w:space="0" w:color="auto"/>
          </w:divBdr>
        </w:div>
        <w:div w:id="130833899">
          <w:marLeft w:val="274"/>
          <w:marRight w:val="0"/>
          <w:marTop w:val="0"/>
          <w:marBottom w:val="0"/>
          <w:divBdr>
            <w:top w:val="none" w:sz="0" w:space="0" w:color="auto"/>
            <w:left w:val="none" w:sz="0" w:space="0" w:color="auto"/>
            <w:bottom w:val="none" w:sz="0" w:space="0" w:color="auto"/>
            <w:right w:val="none" w:sz="0" w:space="0" w:color="auto"/>
          </w:divBdr>
        </w:div>
        <w:div w:id="146751226">
          <w:marLeft w:val="360"/>
          <w:marRight w:val="0"/>
          <w:marTop w:val="0"/>
          <w:marBottom w:val="0"/>
          <w:divBdr>
            <w:top w:val="none" w:sz="0" w:space="0" w:color="auto"/>
            <w:left w:val="none" w:sz="0" w:space="0" w:color="auto"/>
            <w:bottom w:val="none" w:sz="0" w:space="0" w:color="auto"/>
            <w:right w:val="none" w:sz="0" w:space="0" w:color="auto"/>
          </w:divBdr>
        </w:div>
        <w:div w:id="283313783">
          <w:marLeft w:val="274"/>
          <w:marRight w:val="0"/>
          <w:marTop w:val="0"/>
          <w:marBottom w:val="0"/>
          <w:divBdr>
            <w:top w:val="none" w:sz="0" w:space="0" w:color="auto"/>
            <w:left w:val="none" w:sz="0" w:space="0" w:color="auto"/>
            <w:bottom w:val="none" w:sz="0" w:space="0" w:color="auto"/>
            <w:right w:val="none" w:sz="0" w:space="0" w:color="auto"/>
          </w:divBdr>
        </w:div>
        <w:div w:id="283999456">
          <w:marLeft w:val="274"/>
          <w:marRight w:val="0"/>
          <w:marTop w:val="0"/>
          <w:marBottom w:val="0"/>
          <w:divBdr>
            <w:top w:val="none" w:sz="0" w:space="0" w:color="auto"/>
            <w:left w:val="none" w:sz="0" w:space="0" w:color="auto"/>
            <w:bottom w:val="none" w:sz="0" w:space="0" w:color="auto"/>
            <w:right w:val="none" w:sz="0" w:space="0" w:color="auto"/>
          </w:divBdr>
        </w:div>
        <w:div w:id="416025492">
          <w:marLeft w:val="806"/>
          <w:marRight w:val="0"/>
          <w:marTop w:val="0"/>
          <w:marBottom w:val="0"/>
          <w:divBdr>
            <w:top w:val="none" w:sz="0" w:space="0" w:color="auto"/>
            <w:left w:val="none" w:sz="0" w:space="0" w:color="auto"/>
            <w:bottom w:val="none" w:sz="0" w:space="0" w:color="auto"/>
            <w:right w:val="none" w:sz="0" w:space="0" w:color="auto"/>
          </w:divBdr>
        </w:div>
        <w:div w:id="628322528">
          <w:marLeft w:val="360"/>
          <w:marRight w:val="0"/>
          <w:marTop w:val="0"/>
          <w:marBottom w:val="0"/>
          <w:divBdr>
            <w:top w:val="none" w:sz="0" w:space="0" w:color="auto"/>
            <w:left w:val="none" w:sz="0" w:space="0" w:color="auto"/>
            <w:bottom w:val="none" w:sz="0" w:space="0" w:color="auto"/>
            <w:right w:val="none" w:sz="0" w:space="0" w:color="auto"/>
          </w:divBdr>
        </w:div>
        <w:div w:id="633406833">
          <w:marLeft w:val="274"/>
          <w:marRight w:val="0"/>
          <w:marTop w:val="0"/>
          <w:marBottom w:val="0"/>
          <w:divBdr>
            <w:top w:val="none" w:sz="0" w:space="0" w:color="auto"/>
            <w:left w:val="none" w:sz="0" w:space="0" w:color="auto"/>
            <w:bottom w:val="none" w:sz="0" w:space="0" w:color="auto"/>
            <w:right w:val="none" w:sz="0" w:space="0" w:color="auto"/>
          </w:divBdr>
        </w:div>
        <w:div w:id="652755983">
          <w:marLeft w:val="274"/>
          <w:marRight w:val="0"/>
          <w:marTop w:val="0"/>
          <w:marBottom w:val="0"/>
          <w:divBdr>
            <w:top w:val="none" w:sz="0" w:space="0" w:color="auto"/>
            <w:left w:val="none" w:sz="0" w:space="0" w:color="auto"/>
            <w:bottom w:val="none" w:sz="0" w:space="0" w:color="auto"/>
            <w:right w:val="none" w:sz="0" w:space="0" w:color="auto"/>
          </w:divBdr>
        </w:div>
        <w:div w:id="701394011">
          <w:marLeft w:val="274"/>
          <w:marRight w:val="0"/>
          <w:marTop w:val="0"/>
          <w:marBottom w:val="0"/>
          <w:divBdr>
            <w:top w:val="none" w:sz="0" w:space="0" w:color="auto"/>
            <w:left w:val="none" w:sz="0" w:space="0" w:color="auto"/>
            <w:bottom w:val="none" w:sz="0" w:space="0" w:color="auto"/>
            <w:right w:val="none" w:sz="0" w:space="0" w:color="auto"/>
          </w:divBdr>
        </w:div>
        <w:div w:id="1150243693">
          <w:marLeft w:val="274"/>
          <w:marRight w:val="0"/>
          <w:marTop w:val="0"/>
          <w:marBottom w:val="0"/>
          <w:divBdr>
            <w:top w:val="none" w:sz="0" w:space="0" w:color="auto"/>
            <w:left w:val="none" w:sz="0" w:space="0" w:color="auto"/>
            <w:bottom w:val="none" w:sz="0" w:space="0" w:color="auto"/>
            <w:right w:val="none" w:sz="0" w:space="0" w:color="auto"/>
          </w:divBdr>
        </w:div>
        <w:div w:id="1212614812">
          <w:marLeft w:val="274"/>
          <w:marRight w:val="0"/>
          <w:marTop w:val="0"/>
          <w:marBottom w:val="0"/>
          <w:divBdr>
            <w:top w:val="none" w:sz="0" w:space="0" w:color="auto"/>
            <w:left w:val="none" w:sz="0" w:space="0" w:color="auto"/>
            <w:bottom w:val="none" w:sz="0" w:space="0" w:color="auto"/>
            <w:right w:val="none" w:sz="0" w:space="0" w:color="auto"/>
          </w:divBdr>
        </w:div>
        <w:div w:id="1313019619">
          <w:marLeft w:val="274"/>
          <w:marRight w:val="0"/>
          <w:marTop w:val="0"/>
          <w:marBottom w:val="0"/>
          <w:divBdr>
            <w:top w:val="none" w:sz="0" w:space="0" w:color="auto"/>
            <w:left w:val="none" w:sz="0" w:space="0" w:color="auto"/>
            <w:bottom w:val="none" w:sz="0" w:space="0" w:color="auto"/>
            <w:right w:val="none" w:sz="0" w:space="0" w:color="auto"/>
          </w:divBdr>
        </w:div>
        <w:div w:id="1405450935">
          <w:marLeft w:val="274"/>
          <w:marRight w:val="0"/>
          <w:marTop w:val="0"/>
          <w:marBottom w:val="0"/>
          <w:divBdr>
            <w:top w:val="none" w:sz="0" w:space="0" w:color="auto"/>
            <w:left w:val="none" w:sz="0" w:space="0" w:color="auto"/>
            <w:bottom w:val="none" w:sz="0" w:space="0" w:color="auto"/>
            <w:right w:val="none" w:sz="0" w:space="0" w:color="auto"/>
          </w:divBdr>
        </w:div>
        <w:div w:id="1454399405">
          <w:marLeft w:val="274"/>
          <w:marRight w:val="0"/>
          <w:marTop w:val="0"/>
          <w:marBottom w:val="0"/>
          <w:divBdr>
            <w:top w:val="none" w:sz="0" w:space="0" w:color="auto"/>
            <w:left w:val="none" w:sz="0" w:space="0" w:color="auto"/>
            <w:bottom w:val="none" w:sz="0" w:space="0" w:color="auto"/>
            <w:right w:val="none" w:sz="0" w:space="0" w:color="auto"/>
          </w:divBdr>
        </w:div>
        <w:div w:id="1553733273">
          <w:marLeft w:val="360"/>
          <w:marRight w:val="0"/>
          <w:marTop w:val="0"/>
          <w:marBottom w:val="0"/>
          <w:divBdr>
            <w:top w:val="none" w:sz="0" w:space="0" w:color="auto"/>
            <w:left w:val="none" w:sz="0" w:space="0" w:color="auto"/>
            <w:bottom w:val="none" w:sz="0" w:space="0" w:color="auto"/>
            <w:right w:val="none" w:sz="0" w:space="0" w:color="auto"/>
          </w:divBdr>
        </w:div>
        <w:div w:id="1665744175">
          <w:marLeft w:val="274"/>
          <w:marRight w:val="0"/>
          <w:marTop w:val="0"/>
          <w:marBottom w:val="0"/>
          <w:divBdr>
            <w:top w:val="none" w:sz="0" w:space="0" w:color="auto"/>
            <w:left w:val="none" w:sz="0" w:space="0" w:color="auto"/>
            <w:bottom w:val="none" w:sz="0" w:space="0" w:color="auto"/>
            <w:right w:val="none" w:sz="0" w:space="0" w:color="auto"/>
          </w:divBdr>
        </w:div>
        <w:div w:id="1691296565">
          <w:marLeft w:val="274"/>
          <w:marRight w:val="0"/>
          <w:marTop w:val="0"/>
          <w:marBottom w:val="0"/>
          <w:divBdr>
            <w:top w:val="none" w:sz="0" w:space="0" w:color="auto"/>
            <w:left w:val="none" w:sz="0" w:space="0" w:color="auto"/>
            <w:bottom w:val="none" w:sz="0" w:space="0" w:color="auto"/>
            <w:right w:val="none" w:sz="0" w:space="0" w:color="auto"/>
          </w:divBdr>
        </w:div>
        <w:div w:id="1883008094">
          <w:marLeft w:val="806"/>
          <w:marRight w:val="0"/>
          <w:marTop w:val="0"/>
          <w:marBottom w:val="0"/>
          <w:divBdr>
            <w:top w:val="none" w:sz="0" w:space="0" w:color="auto"/>
            <w:left w:val="none" w:sz="0" w:space="0" w:color="auto"/>
            <w:bottom w:val="none" w:sz="0" w:space="0" w:color="auto"/>
            <w:right w:val="none" w:sz="0" w:space="0" w:color="auto"/>
          </w:divBdr>
        </w:div>
        <w:div w:id="1959212569">
          <w:marLeft w:val="274"/>
          <w:marRight w:val="0"/>
          <w:marTop w:val="0"/>
          <w:marBottom w:val="0"/>
          <w:divBdr>
            <w:top w:val="none" w:sz="0" w:space="0" w:color="auto"/>
            <w:left w:val="none" w:sz="0" w:space="0" w:color="auto"/>
            <w:bottom w:val="none" w:sz="0" w:space="0" w:color="auto"/>
            <w:right w:val="none" w:sz="0" w:space="0" w:color="auto"/>
          </w:divBdr>
        </w:div>
        <w:div w:id="2018455217">
          <w:marLeft w:val="274"/>
          <w:marRight w:val="0"/>
          <w:marTop w:val="0"/>
          <w:marBottom w:val="0"/>
          <w:divBdr>
            <w:top w:val="none" w:sz="0" w:space="0" w:color="auto"/>
            <w:left w:val="none" w:sz="0" w:space="0" w:color="auto"/>
            <w:bottom w:val="none" w:sz="0" w:space="0" w:color="auto"/>
            <w:right w:val="none" w:sz="0" w:space="0" w:color="auto"/>
          </w:divBdr>
        </w:div>
        <w:div w:id="2053187464">
          <w:marLeft w:val="274"/>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879014">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85926915">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1294201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1701318">
      <w:bodyDiv w:val="1"/>
      <w:marLeft w:val="0"/>
      <w:marRight w:val="0"/>
      <w:marTop w:val="0"/>
      <w:marBottom w:val="0"/>
      <w:divBdr>
        <w:top w:val="none" w:sz="0" w:space="0" w:color="auto"/>
        <w:left w:val="none" w:sz="0" w:space="0" w:color="auto"/>
        <w:bottom w:val="none" w:sz="0" w:space="0" w:color="auto"/>
        <w:right w:val="none" w:sz="0" w:space="0" w:color="auto"/>
      </w:divBdr>
      <w:divsChild>
        <w:div w:id="995378974">
          <w:marLeft w:val="446"/>
          <w:marRight w:val="0"/>
          <w:marTop w:val="0"/>
          <w:marBottom w:val="0"/>
          <w:divBdr>
            <w:top w:val="none" w:sz="0" w:space="0" w:color="auto"/>
            <w:left w:val="none" w:sz="0" w:space="0" w:color="auto"/>
            <w:bottom w:val="none" w:sz="0" w:space="0" w:color="auto"/>
            <w:right w:val="none" w:sz="0" w:space="0" w:color="auto"/>
          </w:divBdr>
        </w:div>
        <w:div w:id="1223714277">
          <w:marLeft w:val="446"/>
          <w:marRight w:val="0"/>
          <w:marTop w:val="0"/>
          <w:marBottom w:val="0"/>
          <w:divBdr>
            <w:top w:val="none" w:sz="0" w:space="0" w:color="auto"/>
            <w:left w:val="none" w:sz="0" w:space="0" w:color="auto"/>
            <w:bottom w:val="none" w:sz="0" w:space="0" w:color="auto"/>
            <w:right w:val="none" w:sz="0" w:space="0" w:color="auto"/>
          </w:divBdr>
        </w:div>
      </w:divsChild>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3858750">
      <w:bodyDiv w:val="1"/>
      <w:marLeft w:val="0"/>
      <w:marRight w:val="0"/>
      <w:marTop w:val="0"/>
      <w:marBottom w:val="0"/>
      <w:divBdr>
        <w:top w:val="none" w:sz="0" w:space="0" w:color="auto"/>
        <w:left w:val="none" w:sz="0" w:space="0" w:color="auto"/>
        <w:bottom w:val="none" w:sz="0" w:space="0" w:color="auto"/>
        <w:right w:val="none" w:sz="0" w:space="0" w:color="auto"/>
      </w:divBdr>
      <w:divsChild>
        <w:div w:id="1661882927">
          <w:marLeft w:val="547"/>
          <w:marRight w:val="0"/>
          <w:marTop w:val="0"/>
          <w:marBottom w:val="18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1990503">
      <w:bodyDiv w:val="1"/>
      <w:marLeft w:val="0"/>
      <w:marRight w:val="0"/>
      <w:marTop w:val="0"/>
      <w:marBottom w:val="0"/>
      <w:divBdr>
        <w:top w:val="none" w:sz="0" w:space="0" w:color="auto"/>
        <w:left w:val="none" w:sz="0" w:space="0" w:color="auto"/>
        <w:bottom w:val="none" w:sz="0" w:space="0" w:color="auto"/>
        <w:right w:val="none" w:sz="0" w:space="0" w:color="auto"/>
      </w:divBdr>
    </w:div>
    <w:div w:id="170411526">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5026870">
      <w:bodyDiv w:val="1"/>
      <w:marLeft w:val="0"/>
      <w:marRight w:val="0"/>
      <w:marTop w:val="0"/>
      <w:marBottom w:val="0"/>
      <w:divBdr>
        <w:top w:val="none" w:sz="0" w:space="0" w:color="auto"/>
        <w:left w:val="none" w:sz="0" w:space="0" w:color="auto"/>
        <w:bottom w:val="none" w:sz="0" w:space="0" w:color="auto"/>
        <w:right w:val="none" w:sz="0" w:space="0" w:color="auto"/>
      </w:divBdr>
      <w:divsChild>
        <w:div w:id="1719553253">
          <w:marLeft w:val="547"/>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47349131">
      <w:bodyDiv w:val="1"/>
      <w:marLeft w:val="0"/>
      <w:marRight w:val="0"/>
      <w:marTop w:val="0"/>
      <w:marBottom w:val="0"/>
      <w:divBdr>
        <w:top w:val="none" w:sz="0" w:space="0" w:color="auto"/>
        <w:left w:val="none" w:sz="0" w:space="0" w:color="auto"/>
        <w:bottom w:val="none" w:sz="0" w:space="0" w:color="auto"/>
        <w:right w:val="none" w:sz="0" w:space="0" w:color="auto"/>
      </w:divBdr>
    </w:div>
    <w:div w:id="24885453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78878868">
      <w:bodyDiv w:val="1"/>
      <w:marLeft w:val="0"/>
      <w:marRight w:val="0"/>
      <w:marTop w:val="0"/>
      <w:marBottom w:val="0"/>
      <w:divBdr>
        <w:top w:val="none" w:sz="0" w:space="0" w:color="auto"/>
        <w:left w:val="none" w:sz="0" w:space="0" w:color="auto"/>
        <w:bottom w:val="none" w:sz="0" w:space="0" w:color="auto"/>
        <w:right w:val="none" w:sz="0" w:space="0" w:color="auto"/>
      </w:divBdr>
    </w:div>
    <w:div w:id="281115712">
      <w:bodyDiv w:val="1"/>
      <w:marLeft w:val="0"/>
      <w:marRight w:val="0"/>
      <w:marTop w:val="0"/>
      <w:marBottom w:val="0"/>
      <w:divBdr>
        <w:top w:val="none" w:sz="0" w:space="0" w:color="auto"/>
        <w:left w:val="none" w:sz="0" w:space="0" w:color="auto"/>
        <w:bottom w:val="none" w:sz="0" w:space="0" w:color="auto"/>
        <w:right w:val="none" w:sz="0" w:space="0" w:color="auto"/>
      </w:divBdr>
    </w:div>
    <w:div w:id="281351593">
      <w:bodyDiv w:val="1"/>
      <w:marLeft w:val="0"/>
      <w:marRight w:val="0"/>
      <w:marTop w:val="0"/>
      <w:marBottom w:val="0"/>
      <w:divBdr>
        <w:top w:val="none" w:sz="0" w:space="0" w:color="auto"/>
        <w:left w:val="none" w:sz="0" w:space="0" w:color="auto"/>
        <w:bottom w:val="none" w:sz="0" w:space="0" w:color="auto"/>
        <w:right w:val="none" w:sz="0" w:space="0" w:color="auto"/>
      </w:divBdr>
      <w:divsChild>
        <w:div w:id="1423791884">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139699">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2970647">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4768078">
      <w:bodyDiv w:val="1"/>
      <w:marLeft w:val="0"/>
      <w:marRight w:val="0"/>
      <w:marTop w:val="0"/>
      <w:marBottom w:val="0"/>
      <w:divBdr>
        <w:top w:val="none" w:sz="0" w:space="0" w:color="auto"/>
        <w:left w:val="none" w:sz="0" w:space="0" w:color="auto"/>
        <w:bottom w:val="none" w:sz="0" w:space="0" w:color="auto"/>
        <w:right w:val="none" w:sz="0" w:space="0" w:color="auto"/>
      </w:divBdr>
    </w:div>
    <w:div w:id="338238561">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16187">
      <w:bodyDiv w:val="1"/>
      <w:marLeft w:val="0"/>
      <w:marRight w:val="0"/>
      <w:marTop w:val="0"/>
      <w:marBottom w:val="0"/>
      <w:divBdr>
        <w:top w:val="none" w:sz="0" w:space="0" w:color="auto"/>
        <w:left w:val="none" w:sz="0" w:space="0" w:color="auto"/>
        <w:bottom w:val="none" w:sz="0" w:space="0" w:color="auto"/>
        <w:right w:val="none" w:sz="0" w:space="0" w:color="auto"/>
      </w:divBdr>
    </w:div>
    <w:div w:id="363944947">
      <w:bodyDiv w:val="1"/>
      <w:marLeft w:val="0"/>
      <w:marRight w:val="0"/>
      <w:marTop w:val="0"/>
      <w:marBottom w:val="0"/>
      <w:divBdr>
        <w:top w:val="none" w:sz="0" w:space="0" w:color="auto"/>
        <w:left w:val="none" w:sz="0" w:space="0" w:color="auto"/>
        <w:bottom w:val="none" w:sz="0" w:space="0" w:color="auto"/>
        <w:right w:val="none" w:sz="0" w:space="0" w:color="auto"/>
      </w:divBdr>
      <w:divsChild>
        <w:div w:id="555774217">
          <w:marLeft w:val="0"/>
          <w:marRight w:val="0"/>
          <w:marTop w:val="0"/>
          <w:marBottom w:val="0"/>
          <w:divBdr>
            <w:top w:val="none" w:sz="0" w:space="0" w:color="auto"/>
            <w:left w:val="none" w:sz="0" w:space="0" w:color="auto"/>
            <w:bottom w:val="none" w:sz="0" w:space="0" w:color="auto"/>
            <w:right w:val="none" w:sz="0" w:space="0" w:color="auto"/>
          </w:divBdr>
          <w:divsChild>
            <w:div w:id="144514935">
              <w:marLeft w:val="0"/>
              <w:marRight w:val="0"/>
              <w:marTop w:val="0"/>
              <w:marBottom w:val="0"/>
              <w:divBdr>
                <w:top w:val="none" w:sz="0" w:space="0" w:color="auto"/>
                <w:left w:val="none" w:sz="0" w:space="0" w:color="auto"/>
                <w:bottom w:val="none" w:sz="0" w:space="0" w:color="auto"/>
                <w:right w:val="none" w:sz="0" w:space="0" w:color="auto"/>
              </w:divBdr>
              <w:divsChild>
                <w:div w:id="754281556">
                  <w:marLeft w:val="0"/>
                  <w:marRight w:val="0"/>
                  <w:marTop w:val="0"/>
                  <w:marBottom w:val="0"/>
                  <w:divBdr>
                    <w:top w:val="none" w:sz="0" w:space="0" w:color="auto"/>
                    <w:left w:val="none" w:sz="0" w:space="0" w:color="auto"/>
                    <w:bottom w:val="none" w:sz="0" w:space="0" w:color="auto"/>
                    <w:right w:val="none" w:sz="0" w:space="0" w:color="auto"/>
                  </w:divBdr>
                </w:div>
              </w:divsChild>
            </w:div>
            <w:div w:id="599685472">
              <w:marLeft w:val="0"/>
              <w:marRight w:val="0"/>
              <w:marTop w:val="0"/>
              <w:marBottom w:val="0"/>
              <w:divBdr>
                <w:top w:val="none" w:sz="0" w:space="0" w:color="auto"/>
                <w:left w:val="none" w:sz="0" w:space="0" w:color="auto"/>
                <w:bottom w:val="none" w:sz="0" w:space="0" w:color="auto"/>
                <w:right w:val="none" w:sz="0" w:space="0" w:color="auto"/>
              </w:divBdr>
              <w:divsChild>
                <w:div w:id="1393694345">
                  <w:marLeft w:val="0"/>
                  <w:marRight w:val="0"/>
                  <w:marTop w:val="0"/>
                  <w:marBottom w:val="0"/>
                  <w:divBdr>
                    <w:top w:val="none" w:sz="0" w:space="0" w:color="auto"/>
                    <w:left w:val="none" w:sz="0" w:space="0" w:color="auto"/>
                    <w:bottom w:val="none" w:sz="0" w:space="0" w:color="auto"/>
                    <w:right w:val="none" w:sz="0" w:space="0" w:color="auto"/>
                  </w:divBdr>
                </w:div>
              </w:divsChild>
            </w:div>
            <w:div w:id="733502469">
              <w:marLeft w:val="0"/>
              <w:marRight w:val="0"/>
              <w:marTop w:val="0"/>
              <w:marBottom w:val="0"/>
              <w:divBdr>
                <w:top w:val="none" w:sz="0" w:space="0" w:color="auto"/>
                <w:left w:val="none" w:sz="0" w:space="0" w:color="auto"/>
                <w:bottom w:val="none" w:sz="0" w:space="0" w:color="auto"/>
                <w:right w:val="none" w:sz="0" w:space="0" w:color="auto"/>
              </w:divBdr>
              <w:divsChild>
                <w:div w:id="1214272572">
                  <w:marLeft w:val="0"/>
                  <w:marRight w:val="0"/>
                  <w:marTop w:val="0"/>
                  <w:marBottom w:val="0"/>
                  <w:divBdr>
                    <w:top w:val="none" w:sz="0" w:space="0" w:color="auto"/>
                    <w:left w:val="none" w:sz="0" w:space="0" w:color="auto"/>
                    <w:bottom w:val="none" w:sz="0" w:space="0" w:color="auto"/>
                    <w:right w:val="none" w:sz="0" w:space="0" w:color="auto"/>
                  </w:divBdr>
                </w:div>
              </w:divsChild>
            </w:div>
            <w:div w:id="760683638">
              <w:marLeft w:val="0"/>
              <w:marRight w:val="0"/>
              <w:marTop w:val="0"/>
              <w:marBottom w:val="0"/>
              <w:divBdr>
                <w:top w:val="none" w:sz="0" w:space="0" w:color="auto"/>
                <w:left w:val="none" w:sz="0" w:space="0" w:color="auto"/>
                <w:bottom w:val="none" w:sz="0" w:space="0" w:color="auto"/>
                <w:right w:val="none" w:sz="0" w:space="0" w:color="auto"/>
              </w:divBdr>
              <w:divsChild>
                <w:div w:id="400642545">
                  <w:marLeft w:val="0"/>
                  <w:marRight w:val="0"/>
                  <w:marTop w:val="0"/>
                  <w:marBottom w:val="0"/>
                  <w:divBdr>
                    <w:top w:val="none" w:sz="0" w:space="0" w:color="auto"/>
                    <w:left w:val="none" w:sz="0" w:space="0" w:color="auto"/>
                    <w:bottom w:val="none" w:sz="0" w:space="0" w:color="auto"/>
                    <w:right w:val="none" w:sz="0" w:space="0" w:color="auto"/>
                  </w:divBdr>
                </w:div>
              </w:divsChild>
            </w:div>
            <w:div w:id="862937506">
              <w:marLeft w:val="0"/>
              <w:marRight w:val="0"/>
              <w:marTop w:val="0"/>
              <w:marBottom w:val="0"/>
              <w:divBdr>
                <w:top w:val="none" w:sz="0" w:space="0" w:color="auto"/>
                <w:left w:val="none" w:sz="0" w:space="0" w:color="auto"/>
                <w:bottom w:val="none" w:sz="0" w:space="0" w:color="auto"/>
                <w:right w:val="none" w:sz="0" w:space="0" w:color="auto"/>
              </w:divBdr>
              <w:divsChild>
                <w:div w:id="1338535762">
                  <w:marLeft w:val="0"/>
                  <w:marRight w:val="0"/>
                  <w:marTop w:val="0"/>
                  <w:marBottom w:val="0"/>
                  <w:divBdr>
                    <w:top w:val="none" w:sz="0" w:space="0" w:color="auto"/>
                    <w:left w:val="none" w:sz="0" w:space="0" w:color="auto"/>
                    <w:bottom w:val="none" w:sz="0" w:space="0" w:color="auto"/>
                    <w:right w:val="none" w:sz="0" w:space="0" w:color="auto"/>
                  </w:divBdr>
                </w:div>
              </w:divsChild>
            </w:div>
            <w:div w:id="1021131360">
              <w:marLeft w:val="0"/>
              <w:marRight w:val="0"/>
              <w:marTop w:val="0"/>
              <w:marBottom w:val="0"/>
              <w:divBdr>
                <w:top w:val="none" w:sz="0" w:space="0" w:color="auto"/>
                <w:left w:val="none" w:sz="0" w:space="0" w:color="auto"/>
                <w:bottom w:val="none" w:sz="0" w:space="0" w:color="auto"/>
                <w:right w:val="none" w:sz="0" w:space="0" w:color="auto"/>
              </w:divBdr>
              <w:divsChild>
                <w:div w:id="609170023">
                  <w:marLeft w:val="0"/>
                  <w:marRight w:val="0"/>
                  <w:marTop w:val="0"/>
                  <w:marBottom w:val="0"/>
                  <w:divBdr>
                    <w:top w:val="none" w:sz="0" w:space="0" w:color="auto"/>
                    <w:left w:val="none" w:sz="0" w:space="0" w:color="auto"/>
                    <w:bottom w:val="none" w:sz="0" w:space="0" w:color="auto"/>
                    <w:right w:val="none" w:sz="0" w:space="0" w:color="auto"/>
                  </w:divBdr>
                </w:div>
              </w:divsChild>
            </w:div>
            <w:div w:id="1089888997">
              <w:marLeft w:val="0"/>
              <w:marRight w:val="0"/>
              <w:marTop w:val="0"/>
              <w:marBottom w:val="0"/>
              <w:divBdr>
                <w:top w:val="none" w:sz="0" w:space="0" w:color="auto"/>
                <w:left w:val="none" w:sz="0" w:space="0" w:color="auto"/>
                <w:bottom w:val="none" w:sz="0" w:space="0" w:color="auto"/>
                <w:right w:val="none" w:sz="0" w:space="0" w:color="auto"/>
              </w:divBdr>
              <w:divsChild>
                <w:div w:id="66192106">
                  <w:marLeft w:val="0"/>
                  <w:marRight w:val="0"/>
                  <w:marTop w:val="0"/>
                  <w:marBottom w:val="0"/>
                  <w:divBdr>
                    <w:top w:val="none" w:sz="0" w:space="0" w:color="auto"/>
                    <w:left w:val="none" w:sz="0" w:space="0" w:color="auto"/>
                    <w:bottom w:val="none" w:sz="0" w:space="0" w:color="auto"/>
                    <w:right w:val="none" w:sz="0" w:space="0" w:color="auto"/>
                  </w:divBdr>
                </w:div>
              </w:divsChild>
            </w:div>
            <w:div w:id="1258321550">
              <w:marLeft w:val="0"/>
              <w:marRight w:val="0"/>
              <w:marTop w:val="0"/>
              <w:marBottom w:val="0"/>
              <w:divBdr>
                <w:top w:val="none" w:sz="0" w:space="0" w:color="auto"/>
                <w:left w:val="none" w:sz="0" w:space="0" w:color="auto"/>
                <w:bottom w:val="none" w:sz="0" w:space="0" w:color="auto"/>
                <w:right w:val="none" w:sz="0" w:space="0" w:color="auto"/>
              </w:divBdr>
              <w:divsChild>
                <w:div w:id="820581943">
                  <w:marLeft w:val="0"/>
                  <w:marRight w:val="0"/>
                  <w:marTop w:val="0"/>
                  <w:marBottom w:val="0"/>
                  <w:divBdr>
                    <w:top w:val="none" w:sz="0" w:space="0" w:color="auto"/>
                    <w:left w:val="none" w:sz="0" w:space="0" w:color="auto"/>
                    <w:bottom w:val="none" w:sz="0" w:space="0" w:color="auto"/>
                    <w:right w:val="none" w:sz="0" w:space="0" w:color="auto"/>
                  </w:divBdr>
                </w:div>
              </w:divsChild>
            </w:div>
            <w:div w:id="1324360556">
              <w:marLeft w:val="0"/>
              <w:marRight w:val="0"/>
              <w:marTop w:val="0"/>
              <w:marBottom w:val="0"/>
              <w:divBdr>
                <w:top w:val="none" w:sz="0" w:space="0" w:color="auto"/>
                <w:left w:val="none" w:sz="0" w:space="0" w:color="auto"/>
                <w:bottom w:val="none" w:sz="0" w:space="0" w:color="auto"/>
                <w:right w:val="none" w:sz="0" w:space="0" w:color="auto"/>
              </w:divBdr>
              <w:divsChild>
                <w:div w:id="840703390">
                  <w:marLeft w:val="0"/>
                  <w:marRight w:val="0"/>
                  <w:marTop w:val="0"/>
                  <w:marBottom w:val="0"/>
                  <w:divBdr>
                    <w:top w:val="none" w:sz="0" w:space="0" w:color="auto"/>
                    <w:left w:val="none" w:sz="0" w:space="0" w:color="auto"/>
                    <w:bottom w:val="none" w:sz="0" w:space="0" w:color="auto"/>
                    <w:right w:val="none" w:sz="0" w:space="0" w:color="auto"/>
                  </w:divBdr>
                </w:div>
              </w:divsChild>
            </w:div>
            <w:div w:id="1701780911">
              <w:marLeft w:val="0"/>
              <w:marRight w:val="0"/>
              <w:marTop w:val="0"/>
              <w:marBottom w:val="0"/>
              <w:divBdr>
                <w:top w:val="none" w:sz="0" w:space="0" w:color="auto"/>
                <w:left w:val="none" w:sz="0" w:space="0" w:color="auto"/>
                <w:bottom w:val="none" w:sz="0" w:space="0" w:color="auto"/>
                <w:right w:val="none" w:sz="0" w:space="0" w:color="auto"/>
              </w:divBdr>
              <w:divsChild>
                <w:div w:id="411119795">
                  <w:marLeft w:val="0"/>
                  <w:marRight w:val="0"/>
                  <w:marTop w:val="0"/>
                  <w:marBottom w:val="0"/>
                  <w:divBdr>
                    <w:top w:val="none" w:sz="0" w:space="0" w:color="auto"/>
                    <w:left w:val="none" w:sz="0" w:space="0" w:color="auto"/>
                    <w:bottom w:val="none" w:sz="0" w:space="0" w:color="auto"/>
                    <w:right w:val="none" w:sz="0" w:space="0" w:color="auto"/>
                  </w:divBdr>
                </w:div>
              </w:divsChild>
            </w:div>
            <w:div w:id="1805386182">
              <w:marLeft w:val="0"/>
              <w:marRight w:val="0"/>
              <w:marTop w:val="0"/>
              <w:marBottom w:val="0"/>
              <w:divBdr>
                <w:top w:val="none" w:sz="0" w:space="0" w:color="auto"/>
                <w:left w:val="none" w:sz="0" w:space="0" w:color="auto"/>
                <w:bottom w:val="none" w:sz="0" w:space="0" w:color="auto"/>
                <w:right w:val="none" w:sz="0" w:space="0" w:color="auto"/>
              </w:divBdr>
              <w:divsChild>
                <w:div w:id="1419641148">
                  <w:marLeft w:val="0"/>
                  <w:marRight w:val="0"/>
                  <w:marTop w:val="0"/>
                  <w:marBottom w:val="0"/>
                  <w:divBdr>
                    <w:top w:val="none" w:sz="0" w:space="0" w:color="auto"/>
                    <w:left w:val="none" w:sz="0" w:space="0" w:color="auto"/>
                    <w:bottom w:val="none" w:sz="0" w:space="0" w:color="auto"/>
                    <w:right w:val="none" w:sz="0" w:space="0" w:color="auto"/>
                  </w:divBdr>
                </w:div>
                <w:div w:id="1749955557">
                  <w:marLeft w:val="0"/>
                  <w:marRight w:val="0"/>
                  <w:marTop w:val="0"/>
                  <w:marBottom w:val="0"/>
                  <w:divBdr>
                    <w:top w:val="none" w:sz="0" w:space="0" w:color="auto"/>
                    <w:left w:val="none" w:sz="0" w:space="0" w:color="auto"/>
                    <w:bottom w:val="none" w:sz="0" w:space="0" w:color="auto"/>
                    <w:right w:val="none" w:sz="0" w:space="0" w:color="auto"/>
                  </w:divBdr>
                </w:div>
              </w:divsChild>
            </w:div>
            <w:div w:id="1950818918">
              <w:marLeft w:val="0"/>
              <w:marRight w:val="0"/>
              <w:marTop w:val="0"/>
              <w:marBottom w:val="0"/>
              <w:divBdr>
                <w:top w:val="none" w:sz="0" w:space="0" w:color="auto"/>
                <w:left w:val="none" w:sz="0" w:space="0" w:color="auto"/>
                <w:bottom w:val="none" w:sz="0" w:space="0" w:color="auto"/>
                <w:right w:val="none" w:sz="0" w:space="0" w:color="auto"/>
              </w:divBdr>
              <w:divsChild>
                <w:div w:id="1448619001">
                  <w:marLeft w:val="0"/>
                  <w:marRight w:val="0"/>
                  <w:marTop w:val="0"/>
                  <w:marBottom w:val="0"/>
                  <w:divBdr>
                    <w:top w:val="none" w:sz="0" w:space="0" w:color="auto"/>
                    <w:left w:val="none" w:sz="0" w:space="0" w:color="auto"/>
                    <w:bottom w:val="none" w:sz="0" w:space="0" w:color="auto"/>
                    <w:right w:val="none" w:sz="0" w:space="0" w:color="auto"/>
                  </w:divBdr>
                </w:div>
              </w:divsChild>
            </w:div>
            <w:div w:id="1951273916">
              <w:marLeft w:val="0"/>
              <w:marRight w:val="0"/>
              <w:marTop w:val="0"/>
              <w:marBottom w:val="0"/>
              <w:divBdr>
                <w:top w:val="none" w:sz="0" w:space="0" w:color="auto"/>
                <w:left w:val="none" w:sz="0" w:space="0" w:color="auto"/>
                <w:bottom w:val="none" w:sz="0" w:space="0" w:color="auto"/>
                <w:right w:val="none" w:sz="0" w:space="0" w:color="auto"/>
              </w:divBdr>
              <w:divsChild>
                <w:div w:id="1836873192">
                  <w:marLeft w:val="0"/>
                  <w:marRight w:val="0"/>
                  <w:marTop w:val="0"/>
                  <w:marBottom w:val="0"/>
                  <w:divBdr>
                    <w:top w:val="none" w:sz="0" w:space="0" w:color="auto"/>
                    <w:left w:val="none" w:sz="0" w:space="0" w:color="auto"/>
                    <w:bottom w:val="none" w:sz="0" w:space="0" w:color="auto"/>
                    <w:right w:val="none" w:sz="0" w:space="0" w:color="auto"/>
                  </w:divBdr>
                </w:div>
              </w:divsChild>
            </w:div>
            <w:div w:id="2051802927">
              <w:marLeft w:val="0"/>
              <w:marRight w:val="0"/>
              <w:marTop w:val="0"/>
              <w:marBottom w:val="0"/>
              <w:divBdr>
                <w:top w:val="none" w:sz="0" w:space="0" w:color="auto"/>
                <w:left w:val="none" w:sz="0" w:space="0" w:color="auto"/>
                <w:bottom w:val="none" w:sz="0" w:space="0" w:color="auto"/>
                <w:right w:val="none" w:sz="0" w:space="0" w:color="auto"/>
              </w:divBdr>
              <w:divsChild>
                <w:div w:id="493642762">
                  <w:marLeft w:val="0"/>
                  <w:marRight w:val="0"/>
                  <w:marTop w:val="0"/>
                  <w:marBottom w:val="0"/>
                  <w:divBdr>
                    <w:top w:val="none" w:sz="0" w:space="0" w:color="auto"/>
                    <w:left w:val="none" w:sz="0" w:space="0" w:color="auto"/>
                    <w:bottom w:val="none" w:sz="0" w:space="0" w:color="auto"/>
                    <w:right w:val="none" w:sz="0" w:space="0" w:color="auto"/>
                  </w:divBdr>
                </w:div>
              </w:divsChild>
            </w:div>
            <w:div w:id="2124036718">
              <w:marLeft w:val="0"/>
              <w:marRight w:val="0"/>
              <w:marTop w:val="0"/>
              <w:marBottom w:val="0"/>
              <w:divBdr>
                <w:top w:val="none" w:sz="0" w:space="0" w:color="auto"/>
                <w:left w:val="none" w:sz="0" w:space="0" w:color="auto"/>
                <w:bottom w:val="none" w:sz="0" w:space="0" w:color="auto"/>
                <w:right w:val="none" w:sz="0" w:space="0" w:color="auto"/>
              </w:divBdr>
              <w:divsChild>
                <w:div w:id="207947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18893">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325351">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056968">
      <w:bodyDiv w:val="1"/>
      <w:marLeft w:val="0"/>
      <w:marRight w:val="0"/>
      <w:marTop w:val="0"/>
      <w:marBottom w:val="0"/>
      <w:divBdr>
        <w:top w:val="none" w:sz="0" w:space="0" w:color="auto"/>
        <w:left w:val="none" w:sz="0" w:space="0" w:color="auto"/>
        <w:bottom w:val="none" w:sz="0" w:space="0" w:color="auto"/>
        <w:right w:val="none" w:sz="0" w:space="0" w:color="auto"/>
      </w:divBdr>
    </w:div>
    <w:div w:id="415638152">
      <w:bodyDiv w:val="1"/>
      <w:marLeft w:val="0"/>
      <w:marRight w:val="0"/>
      <w:marTop w:val="0"/>
      <w:marBottom w:val="0"/>
      <w:divBdr>
        <w:top w:val="none" w:sz="0" w:space="0" w:color="auto"/>
        <w:left w:val="none" w:sz="0" w:space="0" w:color="auto"/>
        <w:bottom w:val="none" w:sz="0" w:space="0" w:color="auto"/>
        <w:right w:val="none" w:sz="0" w:space="0" w:color="auto"/>
      </w:divBdr>
      <w:divsChild>
        <w:div w:id="61679362">
          <w:marLeft w:val="1166"/>
          <w:marRight w:val="0"/>
          <w:marTop w:val="0"/>
          <w:marBottom w:val="12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918275">
      <w:bodyDiv w:val="1"/>
      <w:marLeft w:val="0"/>
      <w:marRight w:val="0"/>
      <w:marTop w:val="0"/>
      <w:marBottom w:val="0"/>
      <w:divBdr>
        <w:top w:val="none" w:sz="0" w:space="0" w:color="auto"/>
        <w:left w:val="none" w:sz="0" w:space="0" w:color="auto"/>
        <w:bottom w:val="none" w:sz="0" w:space="0" w:color="auto"/>
        <w:right w:val="none" w:sz="0" w:space="0" w:color="auto"/>
      </w:divBdr>
    </w:div>
    <w:div w:id="594217898">
      <w:bodyDiv w:val="1"/>
      <w:marLeft w:val="0"/>
      <w:marRight w:val="0"/>
      <w:marTop w:val="0"/>
      <w:marBottom w:val="0"/>
      <w:divBdr>
        <w:top w:val="none" w:sz="0" w:space="0" w:color="auto"/>
        <w:left w:val="none" w:sz="0" w:space="0" w:color="auto"/>
        <w:bottom w:val="none" w:sz="0" w:space="0" w:color="auto"/>
        <w:right w:val="none" w:sz="0" w:space="0" w:color="auto"/>
      </w:divBdr>
    </w:div>
    <w:div w:id="604657472">
      <w:bodyDiv w:val="1"/>
      <w:marLeft w:val="0"/>
      <w:marRight w:val="0"/>
      <w:marTop w:val="0"/>
      <w:marBottom w:val="0"/>
      <w:divBdr>
        <w:top w:val="none" w:sz="0" w:space="0" w:color="auto"/>
        <w:left w:val="none" w:sz="0" w:space="0" w:color="auto"/>
        <w:bottom w:val="none" w:sz="0" w:space="0" w:color="auto"/>
        <w:right w:val="none" w:sz="0" w:space="0" w:color="auto"/>
      </w:divBdr>
    </w:div>
    <w:div w:id="604729678">
      <w:bodyDiv w:val="1"/>
      <w:marLeft w:val="0"/>
      <w:marRight w:val="0"/>
      <w:marTop w:val="0"/>
      <w:marBottom w:val="0"/>
      <w:divBdr>
        <w:top w:val="none" w:sz="0" w:space="0" w:color="auto"/>
        <w:left w:val="none" w:sz="0" w:space="0" w:color="auto"/>
        <w:bottom w:val="none" w:sz="0" w:space="0" w:color="auto"/>
        <w:right w:val="none" w:sz="0" w:space="0" w:color="auto"/>
      </w:divBdr>
    </w:div>
    <w:div w:id="624506110">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164387">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58660256">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79241864">
      <w:bodyDiv w:val="1"/>
      <w:marLeft w:val="0"/>
      <w:marRight w:val="0"/>
      <w:marTop w:val="0"/>
      <w:marBottom w:val="0"/>
      <w:divBdr>
        <w:top w:val="none" w:sz="0" w:space="0" w:color="auto"/>
        <w:left w:val="none" w:sz="0" w:space="0" w:color="auto"/>
        <w:bottom w:val="none" w:sz="0" w:space="0" w:color="auto"/>
        <w:right w:val="none" w:sz="0" w:space="0" w:color="auto"/>
      </w:divBdr>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6911970">
      <w:bodyDiv w:val="1"/>
      <w:marLeft w:val="0"/>
      <w:marRight w:val="0"/>
      <w:marTop w:val="0"/>
      <w:marBottom w:val="0"/>
      <w:divBdr>
        <w:top w:val="none" w:sz="0" w:space="0" w:color="auto"/>
        <w:left w:val="none" w:sz="0" w:space="0" w:color="auto"/>
        <w:bottom w:val="none" w:sz="0" w:space="0" w:color="auto"/>
        <w:right w:val="none" w:sz="0" w:space="0" w:color="auto"/>
      </w:divBdr>
    </w:div>
    <w:div w:id="696465208">
      <w:bodyDiv w:val="1"/>
      <w:marLeft w:val="0"/>
      <w:marRight w:val="0"/>
      <w:marTop w:val="0"/>
      <w:marBottom w:val="0"/>
      <w:divBdr>
        <w:top w:val="none" w:sz="0" w:space="0" w:color="auto"/>
        <w:left w:val="none" w:sz="0" w:space="0" w:color="auto"/>
        <w:bottom w:val="none" w:sz="0" w:space="0" w:color="auto"/>
        <w:right w:val="none" w:sz="0" w:space="0" w:color="auto"/>
      </w:divBdr>
      <w:divsChild>
        <w:div w:id="469441691">
          <w:marLeft w:val="1886"/>
          <w:marRight w:val="0"/>
          <w:marTop w:val="0"/>
          <w:marBottom w:val="60"/>
          <w:divBdr>
            <w:top w:val="none" w:sz="0" w:space="0" w:color="auto"/>
            <w:left w:val="none" w:sz="0" w:space="0" w:color="auto"/>
            <w:bottom w:val="none" w:sz="0" w:space="0" w:color="auto"/>
            <w:right w:val="none" w:sz="0" w:space="0" w:color="auto"/>
          </w:divBdr>
        </w:div>
        <w:div w:id="647365806">
          <w:marLeft w:val="1166"/>
          <w:marRight w:val="0"/>
          <w:marTop w:val="0"/>
          <w:marBottom w:val="60"/>
          <w:divBdr>
            <w:top w:val="none" w:sz="0" w:space="0" w:color="auto"/>
            <w:left w:val="none" w:sz="0" w:space="0" w:color="auto"/>
            <w:bottom w:val="none" w:sz="0" w:space="0" w:color="auto"/>
            <w:right w:val="none" w:sz="0" w:space="0" w:color="auto"/>
          </w:divBdr>
        </w:div>
        <w:div w:id="805851796">
          <w:marLeft w:val="1166"/>
          <w:marRight w:val="0"/>
          <w:marTop w:val="0"/>
          <w:marBottom w:val="60"/>
          <w:divBdr>
            <w:top w:val="none" w:sz="0" w:space="0" w:color="auto"/>
            <w:left w:val="none" w:sz="0" w:space="0" w:color="auto"/>
            <w:bottom w:val="none" w:sz="0" w:space="0" w:color="auto"/>
            <w:right w:val="none" w:sz="0" w:space="0" w:color="auto"/>
          </w:divBdr>
        </w:div>
        <w:div w:id="1269465025">
          <w:marLeft w:val="1886"/>
          <w:marRight w:val="0"/>
          <w:marTop w:val="0"/>
          <w:marBottom w:val="60"/>
          <w:divBdr>
            <w:top w:val="none" w:sz="0" w:space="0" w:color="auto"/>
            <w:left w:val="none" w:sz="0" w:space="0" w:color="auto"/>
            <w:bottom w:val="none" w:sz="0" w:space="0" w:color="auto"/>
            <w:right w:val="none" w:sz="0" w:space="0" w:color="auto"/>
          </w:divBdr>
        </w:div>
        <w:div w:id="1511531709">
          <w:marLeft w:val="1166"/>
          <w:marRight w:val="0"/>
          <w:marTop w:val="0"/>
          <w:marBottom w:val="60"/>
          <w:divBdr>
            <w:top w:val="none" w:sz="0" w:space="0" w:color="auto"/>
            <w:left w:val="none" w:sz="0" w:space="0" w:color="auto"/>
            <w:bottom w:val="none" w:sz="0" w:space="0" w:color="auto"/>
            <w:right w:val="none" w:sz="0" w:space="0" w:color="auto"/>
          </w:divBdr>
        </w:div>
      </w:divsChild>
    </w:div>
    <w:div w:id="697438531">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27145574">
      <w:bodyDiv w:val="1"/>
      <w:marLeft w:val="0"/>
      <w:marRight w:val="0"/>
      <w:marTop w:val="0"/>
      <w:marBottom w:val="0"/>
      <w:divBdr>
        <w:top w:val="none" w:sz="0" w:space="0" w:color="auto"/>
        <w:left w:val="none" w:sz="0" w:space="0" w:color="auto"/>
        <w:bottom w:val="none" w:sz="0" w:space="0" w:color="auto"/>
        <w:right w:val="none" w:sz="0" w:space="0" w:color="auto"/>
      </w:divBdr>
      <w:divsChild>
        <w:div w:id="436489868">
          <w:marLeft w:val="446"/>
          <w:marRight w:val="0"/>
          <w:marTop w:val="0"/>
          <w:marBottom w:val="0"/>
          <w:divBdr>
            <w:top w:val="none" w:sz="0" w:space="0" w:color="auto"/>
            <w:left w:val="none" w:sz="0" w:space="0" w:color="auto"/>
            <w:bottom w:val="none" w:sz="0" w:space="0" w:color="auto"/>
            <w:right w:val="none" w:sz="0" w:space="0" w:color="auto"/>
          </w:divBdr>
        </w:div>
        <w:div w:id="862865854">
          <w:marLeft w:val="446"/>
          <w:marRight w:val="0"/>
          <w:marTop w:val="0"/>
          <w:marBottom w:val="0"/>
          <w:divBdr>
            <w:top w:val="none" w:sz="0" w:space="0" w:color="auto"/>
            <w:left w:val="none" w:sz="0" w:space="0" w:color="auto"/>
            <w:bottom w:val="none" w:sz="0" w:space="0" w:color="auto"/>
            <w:right w:val="none" w:sz="0" w:space="0" w:color="auto"/>
          </w:divBdr>
        </w:div>
      </w:divsChild>
    </w:div>
    <w:div w:id="735132071">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7312037">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3275787">
      <w:bodyDiv w:val="1"/>
      <w:marLeft w:val="0"/>
      <w:marRight w:val="0"/>
      <w:marTop w:val="0"/>
      <w:marBottom w:val="0"/>
      <w:divBdr>
        <w:top w:val="none" w:sz="0" w:space="0" w:color="auto"/>
        <w:left w:val="none" w:sz="0" w:space="0" w:color="auto"/>
        <w:bottom w:val="none" w:sz="0" w:space="0" w:color="auto"/>
        <w:right w:val="none" w:sz="0" w:space="0" w:color="auto"/>
      </w:divBdr>
      <w:divsChild>
        <w:div w:id="1787500150">
          <w:marLeft w:val="1166"/>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6869146">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0373370">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8696619">
      <w:bodyDiv w:val="1"/>
      <w:marLeft w:val="0"/>
      <w:marRight w:val="0"/>
      <w:marTop w:val="0"/>
      <w:marBottom w:val="0"/>
      <w:divBdr>
        <w:top w:val="none" w:sz="0" w:space="0" w:color="auto"/>
        <w:left w:val="none" w:sz="0" w:space="0" w:color="auto"/>
        <w:bottom w:val="none" w:sz="0" w:space="0" w:color="auto"/>
        <w:right w:val="none" w:sz="0" w:space="0" w:color="auto"/>
      </w:divBdr>
      <w:divsChild>
        <w:div w:id="1143547304">
          <w:marLeft w:val="1166"/>
          <w:marRight w:val="0"/>
          <w:marTop w:val="0"/>
          <w:marBottom w:val="0"/>
          <w:divBdr>
            <w:top w:val="none" w:sz="0" w:space="0" w:color="auto"/>
            <w:left w:val="none" w:sz="0" w:space="0" w:color="auto"/>
            <w:bottom w:val="none" w:sz="0" w:space="0" w:color="auto"/>
            <w:right w:val="none" w:sz="0" w:space="0" w:color="auto"/>
          </w:divBdr>
        </w:div>
      </w:divsChild>
    </w:div>
    <w:div w:id="838735151">
      <w:bodyDiv w:val="1"/>
      <w:marLeft w:val="0"/>
      <w:marRight w:val="0"/>
      <w:marTop w:val="0"/>
      <w:marBottom w:val="0"/>
      <w:divBdr>
        <w:top w:val="none" w:sz="0" w:space="0" w:color="auto"/>
        <w:left w:val="none" w:sz="0" w:space="0" w:color="auto"/>
        <w:bottom w:val="none" w:sz="0" w:space="0" w:color="auto"/>
        <w:right w:val="none" w:sz="0" w:space="0" w:color="auto"/>
      </w:divBdr>
    </w:div>
    <w:div w:id="843590473">
      <w:bodyDiv w:val="1"/>
      <w:marLeft w:val="0"/>
      <w:marRight w:val="0"/>
      <w:marTop w:val="0"/>
      <w:marBottom w:val="0"/>
      <w:divBdr>
        <w:top w:val="none" w:sz="0" w:space="0" w:color="auto"/>
        <w:left w:val="none" w:sz="0" w:space="0" w:color="auto"/>
        <w:bottom w:val="none" w:sz="0" w:space="0" w:color="auto"/>
        <w:right w:val="none" w:sz="0" w:space="0" w:color="auto"/>
      </w:divBdr>
    </w:div>
    <w:div w:id="846864110">
      <w:bodyDiv w:val="1"/>
      <w:marLeft w:val="0"/>
      <w:marRight w:val="0"/>
      <w:marTop w:val="0"/>
      <w:marBottom w:val="0"/>
      <w:divBdr>
        <w:top w:val="none" w:sz="0" w:space="0" w:color="auto"/>
        <w:left w:val="none" w:sz="0" w:space="0" w:color="auto"/>
        <w:bottom w:val="none" w:sz="0" w:space="0" w:color="auto"/>
        <w:right w:val="none" w:sz="0" w:space="0" w:color="auto"/>
      </w:divBdr>
      <w:divsChild>
        <w:div w:id="207375788">
          <w:marLeft w:val="1714"/>
          <w:marRight w:val="0"/>
          <w:marTop w:val="0"/>
          <w:marBottom w:val="0"/>
          <w:divBdr>
            <w:top w:val="none" w:sz="0" w:space="0" w:color="auto"/>
            <w:left w:val="none" w:sz="0" w:space="0" w:color="auto"/>
            <w:bottom w:val="none" w:sz="0" w:space="0" w:color="auto"/>
            <w:right w:val="none" w:sz="0" w:space="0" w:color="auto"/>
          </w:divBdr>
        </w:div>
        <w:div w:id="298730734">
          <w:marLeft w:val="1166"/>
          <w:marRight w:val="0"/>
          <w:marTop w:val="0"/>
          <w:marBottom w:val="0"/>
          <w:divBdr>
            <w:top w:val="none" w:sz="0" w:space="0" w:color="auto"/>
            <w:left w:val="none" w:sz="0" w:space="0" w:color="auto"/>
            <w:bottom w:val="none" w:sz="0" w:space="0" w:color="auto"/>
            <w:right w:val="none" w:sz="0" w:space="0" w:color="auto"/>
          </w:divBdr>
        </w:div>
        <w:div w:id="320544958">
          <w:marLeft w:val="1800"/>
          <w:marRight w:val="0"/>
          <w:marTop w:val="0"/>
          <w:marBottom w:val="0"/>
          <w:divBdr>
            <w:top w:val="none" w:sz="0" w:space="0" w:color="auto"/>
            <w:left w:val="none" w:sz="0" w:space="0" w:color="auto"/>
            <w:bottom w:val="none" w:sz="0" w:space="0" w:color="auto"/>
            <w:right w:val="none" w:sz="0" w:space="0" w:color="auto"/>
          </w:divBdr>
        </w:div>
        <w:div w:id="489827454">
          <w:marLeft w:val="1166"/>
          <w:marRight w:val="0"/>
          <w:marTop w:val="0"/>
          <w:marBottom w:val="0"/>
          <w:divBdr>
            <w:top w:val="none" w:sz="0" w:space="0" w:color="auto"/>
            <w:left w:val="none" w:sz="0" w:space="0" w:color="auto"/>
            <w:bottom w:val="none" w:sz="0" w:space="0" w:color="auto"/>
            <w:right w:val="none" w:sz="0" w:space="0" w:color="auto"/>
          </w:divBdr>
        </w:div>
        <w:div w:id="564220546">
          <w:marLeft w:val="1166"/>
          <w:marRight w:val="0"/>
          <w:marTop w:val="0"/>
          <w:marBottom w:val="0"/>
          <w:divBdr>
            <w:top w:val="none" w:sz="0" w:space="0" w:color="auto"/>
            <w:left w:val="none" w:sz="0" w:space="0" w:color="auto"/>
            <w:bottom w:val="none" w:sz="0" w:space="0" w:color="auto"/>
            <w:right w:val="none" w:sz="0" w:space="0" w:color="auto"/>
          </w:divBdr>
        </w:div>
        <w:div w:id="584997814">
          <w:marLeft w:val="1800"/>
          <w:marRight w:val="0"/>
          <w:marTop w:val="0"/>
          <w:marBottom w:val="0"/>
          <w:divBdr>
            <w:top w:val="none" w:sz="0" w:space="0" w:color="auto"/>
            <w:left w:val="none" w:sz="0" w:space="0" w:color="auto"/>
            <w:bottom w:val="none" w:sz="0" w:space="0" w:color="auto"/>
            <w:right w:val="none" w:sz="0" w:space="0" w:color="auto"/>
          </w:divBdr>
        </w:div>
        <w:div w:id="609700006">
          <w:marLeft w:val="1166"/>
          <w:marRight w:val="0"/>
          <w:marTop w:val="0"/>
          <w:marBottom w:val="180"/>
          <w:divBdr>
            <w:top w:val="none" w:sz="0" w:space="0" w:color="auto"/>
            <w:left w:val="none" w:sz="0" w:space="0" w:color="auto"/>
            <w:bottom w:val="none" w:sz="0" w:space="0" w:color="auto"/>
            <w:right w:val="none" w:sz="0" w:space="0" w:color="auto"/>
          </w:divBdr>
        </w:div>
        <w:div w:id="663243598">
          <w:marLeft w:val="1800"/>
          <w:marRight w:val="0"/>
          <w:marTop w:val="0"/>
          <w:marBottom w:val="0"/>
          <w:divBdr>
            <w:top w:val="none" w:sz="0" w:space="0" w:color="auto"/>
            <w:left w:val="none" w:sz="0" w:space="0" w:color="auto"/>
            <w:bottom w:val="none" w:sz="0" w:space="0" w:color="auto"/>
            <w:right w:val="none" w:sz="0" w:space="0" w:color="auto"/>
          </w:divBdr>
        </w:div>
        <w:div w:id="686910816">
          <w:marLeft w:val="1166"/>
          <w:marRight w:val="0"/>
          <w:marTop w:val="0"/>
          <w:marBottom w:val="0"/>
          <w:divBdr>
            <w:top w:val="none" w:sz="0" w:space="0" w:color="auto"/>
            <w:left w:val="none" w:sz="0" w:space="0" w:color="auto"/>
            <w:bottom w:val="none" w:sz="0" w:space="0" w:color="auto"/>
            <w:right w:val="none" w:sz="0" w:space="0" w:color="auto"/>
          </w:divBdr>
        </w:div>
        <w:div w:id="916018423">
          <w:marLeft w:val="994"/>
          <w:marRight w:val="0"/>
          <w:marTop w:val="0"/>
          <w:marBottom w:val="0"/>
          <w:divBdr>
            <w:top w:val="none" w:sz="0" w:space="0" w:color="auto"/>
            <w:left w:val="none" w:sz="0" w:space="0" w:color="auto"/>
            <w:bottom w:val="none" w:sz="0" w:space="0" w:color="auto"/>
            <w:right w:val="none" w:sz="0" w:space="0" w:color="auto"/>
          </w:divBdr>
        </w:div>
        <w:div w:id="1010722008">
          <w:marLeft w:val="1800"/>
          <w:marRight w:val="0"/>
          <w:marTop w:val="0"/>
          <w:marBottom w:val="0"/>
          <w:divBdr>
            <w:top w:val="none" w:sz="0" w:space="0" w:color="auto"/>
            <w:left w:val="none" w:sz="0" w:space="0" w:color="auto"/>
            <w:bottom w:val="none" w:sz="0" w:space="0" w:color="auto"/>
            <w:right w:val="none" w:sz="0" w:space="0" w:color="auto"/>
          </w:divBdr>
        </w:div>
        <w:div w:id="1262373004">
          <w:marLeft w:val="1800"/>
          <w:marRight w:val="0"/>
          <w:marTop w:val="0"/>
          <w:marBottom w:val="0"/>
          <w:divBdr>
            <w:top w:val="none" w:sz="0" w:space="0" w:color="auto"/>
            <w:left w:val="none" w:sz="0" w:space="0" w:color="auto"/>
            <w:bottom w:val="none" w:sz="0" w:space="0" w:color="auto"/>
            <w:right w:val="none" w:sz="0" w:space="0" w:color="auto"/>
          </w:divBdr>
        </w:div>
        <w:div w:id="1286354044">
          <w:marLeft w:val="1166"/>
          <w:marRight w:val="0"/>
          <w:marTop w:val="0"/>
          <w:marBottom w:val="0"/>
          <w:divBdr>
            <w:top w:val="none" w:sz="0" w:space="0" w:color="auto"/>
            <w:left w:val="none" w:sz="0" w:space="0" w:color="auto"/>
            <w:bottom w:val="none" w:sz="0" w:space="0" w:color="auto"/>
            <w:right w:val="none" w:sz="0" w:space="0" w:color="auto"/>
          </w:divBdr>
        </w:div>
        <w:div w:id="1695614791">
          <w:marLeft w:val="1166"/>
          <w:marRight w:val="0"/>
          <w:marTop w:val="0"/>
          <w:marBottom w:val="0"/>
          <w:divBdr>
            <w:top w:val="none" w:sz="0" w:space="0" w:color="auto"/>
            <w:left w:val="none" w:sz="0" w:space="0" w:color="auto"/>
            <w:bottom w:val="none" w:sz="0" w:space="0" w:color="auto"/>
            <w:right w:val="none" w:sz="0" w:space="0" w:color="auto"/>
          </w:divBdr>
        </w:div>
        <w:div w:id="2123651861">
          <w:marLeft w:val="1166"/>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650754">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4514706">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0842693">
      <w:bodyDiv w:val="1"/>
      <w:marLeft w:val="0"/>
      <w:marRight w:val="0"/>
      <w:marTop w:val="0"/>
      <w:marBottom w:val="0"/>
      <w:divBdr>
        <w:top w:val="none" w:sz="0" w:space="0" w:color="auto"/>
        <w:left w:val="none" w:sz="0" w:space="0" w:color="auto"/>
        <w:bottom w:val="none" w:sz="0" w:space="0" w:color="auto"/>
        <w:right w:val="none" w:sz="0" w:space="0" w:color="auto"/>
      </w:divBdr>
    </w:div>
    <w:div w:id="902058248">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489223">
      <w:bodyDiv w:val="1"/>
      <w:marLeft w:val="0"/>
      <w:marRight w:val="0"/>
      <w:marTop w:val="0"/>
      <w:marBottom w:val="0"/>
      <w:divBdr>
        <w:top w:val="none" w:sz="0" w:space="0" w:color="auto"/>
        <w:left w:val="none" w:sz="0" w:space="0" w:color="auto"/>
        <w:bottom w:val="none" w:sz="0" w:space="0" w:color="auto"/>
        <w:right w:val="none" w:sz="0" w:space="0" w:color="auto"/>
      </w:divBdr>
      <w:divsChild>
        <w:div w:id="1105727836">
          <w:marLeft w:val="1886"/>
          <w:marRight w:val="0"/>
          <w:marTop w:val="0"/>
          <w:marBottom w:val="60"/>
          <w:divBdr>
            <w:top w:val="none" w:sz="0" w:space="0" w:color="auto"/>
            <w:left w:val="none" w:sz="0" w:space="0" w:color="auto"/>
            <w:bottom w:val="none" w:sz="0" w:space="0" w:color="auto"/>
            <w:right w:val="none" w:sz="0" w:space="0" w:color="auto"/>
          </w:divBdr>
        </w:div>
        <w:div w:id="1350986537">
          <w:marLeft w:val="1166"/>
          <w:marRight w:val="0"/>
          <w:marTop w:val="0"/>
          <w:marBottom w:val="60"/>
          <w:divBdr>
            <w:top w:val="none" w:sz="0" w:space="0" w:color="auto"/>
            <w:left w:val="none" w:sz="0" w:space="0" w:color="auto"/>
            <w:bottom w:val="none" w:sz="0" w:space="0" w:color="auto"/>
            <w:right w:val="none" w:sz="0" w:space="0" w:color="auto"/>
          </w:divBdr>
        </w:div>
        <w:div w:id="1594824969">
          <w:marLeft w:val="1166"/>
          <w:marRight w:val="0"/>
          <w:marTop w:val="0"/>
          <w:marBottom w:val="60"/>
          <w:divBdr>
            <w:top w:val="none" w:sz="0" w:space="0" w:color="auto"/>
            <w:left w:val="none" w:sz="0" w:space="0" w:color="auto"/>
            <w:bottom w:val="none" w:sz="0" w:space="0" w:color="auto"/>
            <w:right w:val="none" w:sz="0" w:space="0" w:color="auto"/>
          </w:divBdr>
        </w:div>
        <w:div w:id="1623724868">
          <w:marLeft w:val="1166"/>
          <w:marRight w:val="0"/>
          <w:marTop w:val="0"/>
          <w:marBottom w:val="60"/>
          <w:divBdr>
            <w:top w:val="none" w:sz="0" w:space="0" w:color="auto"/>
            <w:left w:val="none" w:sz="0" w:space="0" w:color="auto"/>
            <w:bottom w:val="none" w:sz="0" w:space="0" w:color="auto"/>
            <w:right w:val="none" w:sz="0" w:space="0" w:color="auto"/>
          </w:divBdr>
        </w:div>
        <w:div w:id="1983609740">
          <w:marLeft w:val="1886"/>
          <w:marRight w:val="0"/>
          <w:marTop w:val="0"/>
          <w:marBottom w:val="60"/>
          <w:divBdr>
            <w:top w:val="none" w:sz="0" w:space="0" w:color="auto"/>
            <w:left w:val="none" w:sz="0" w:space="0" w:color="auto"/>
            <w:bottom w:val="none" w:sz="0" w:space="0" w:color="auto"/>
            <w:right w:val="none" w:sz="0" w:space="0" w:color="auto"/>
          </w:divBdr>
        </w:div>
      </w:divsChild>
    </w:div>
    <w:div w:id="976688793">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594298">
      <w:bodyDiv w:val="1"/>
      <w:marLeft w:val="0"/>
      <w:marRight w:val="0"/>
      <w:marTop w:val="0"/>
      <w:marBottom w:val="0"/>
      <w:divBdr>
        <w:top w:val="none" w:sz="0" w:space="0" w:color="auto"/>
        <w:left w:val="none" w:sz="0" w:space="0" w:color="auto"/>
        <w:bottom w:val="none" w:sz="0" w:space="0" w:color="auto"/>
        <w:right w:val="none" w:sz="0" w:space="0" w:color="auto"/>
      </w:divBdr>
    </w:div>
    <w:div w:id="998072620">
      <w:bodyDiv w:val="1"/>
      <w:marLeft w:val="0"/>
      <w:marRight w:val="0"/>
      <w:marTop w:val="0"/>
      <w:marBottom w:val="0"/>
      <w:divBdr>
        <w:top w:val="none" w:sz="0" w:space="0" w:color="auto"/>
        <w:left w:val="none" w:sz="0" w:space="0" w:color="auto"/>
        <w:bottom w:val="none" w:sz="0" w:space="0" w:color="auto"/>
        <w:right w:val="none" w:sz="0" w:space="0" w:color="auto"/>
      </w:divBdr>
    </w:div>
    <w:div w:id="1001588326">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636579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75088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01486064">
      <w:bodyDiv w:val="1"/>
      <w:marLeft w:val="0"/>
      <w:marRight w:val="0"/>
      <w:marTop w:val="0"/>
      <w:marBottom w:val="0"/>
      <w:divBdr>
        <w:top w:val="none" w:sz="0" w:space="0" w:color="auto"/>
        <w:left w:val="none" w:sz="0" w:space="0" w:color="auto"/>
        <w:bottom w:val="none" w:sz="0" w:space="0" w:color="auto"/>
        <w:right w:val="none" w:sz="0" w:space="0" w:color="auto"/>
      </w:divBdr>
      <w:divsChild>
        <w:div w:id="917330438">
          <w:marLeft w:val="547"/>
          <w:marRight w:val="0"/>
          <w:marTop w:val="0"/>
          <w:marBottom w:val="0"/>
          <w:divBdr>
            <w:top w:val="none" w:sz="0" w:space="0" w:color="auto"/>
            <w:left w:val="none" w:sz="0" w:space="0" w:color="auto"/>
            <w:bottom w:val="none" w:sz="0" w:space="0" w:color="auto"/>
            <w:right w:val="none" w:sz="0" w:space="0" w:color="auto"/>
          </w:divBdr>
        </w:div>
      </w:divsChild>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1291194">
      <w:bodyDiv w:val="1"/>
      <w:marLeft w:val="0"/>
      <w:marRight w:val="0"/>
      <w:marTop w:val="0"/>
      <w:marBottom w:val="0"/>
      <w:divBdr>
        <w:top w:val="none" w:sz="0" w:space="0" w:color="auto"/>
        <w:left w:val="none" w:sz="0" w:space="0" w:color="auto"/>
        <w:bottom w:val="none" w:sz="0" w:space="0" w:color="auto"/>
        <w:right w:val="none" w:sz="0" w:space="0" w:color="auto"/>
      </w:divBdr>
      <w:divsChild>
        <w:div w:id="973481154">
          <w:marLeft w:val="1166"/>
          <w:marRight w:val="0"/>
          <w:marTop w:val="0"/>
          <w:marBottom w:val="0"/>
          <w:divBdr>
            <w:top w:val="none" w:sz="0" w:space="0" w:color="auto"/>
            <w:left w:val="none" w:sz="0" w:space="0" w:color="auto"/>
            <w:bottom w:val="none" w:sz="0" w:space="0" w:color="auto"/>
            <w:right w:val="none" w:sz="0" w:space="0" w:color="auto"/>
          </w:divBdr>
        </w:div>
      </w:divsChild>
    </w:div>
    <w:div w:id="1131442366">
      <w:bodyDiv w:val="1"/>
      <w:marLeft w:val="0"/>
      <w:marRight w:val="0"/>
      <w:marTop w:val="0"/>
      <w:marBottom w:val="0"/>
      <w:divBdr>
        <w:top w:val="none" w:sz="0" w:space="0" w:color="auto"/>
        <w:left w:val="none" w:sz="0" w:space="0" w:color="auto"/>
        <w:bottom w:val="none" w:sz="0" w:space="0" w:color="auto"/>
        <w:right w:val="none" w:sz="0" w:space="0" w:color="auto"/>
      </w:divBdr>
    </w:div>
    <w:div w:id="1142191028">
      <w:bodyDiv w:val="1"/>
      <w:marLeft w:val="0"/>
      <w:marRight w:val="0"/>
      <w:marTop w:val="0"/>
      <w:marBottom w:val="0"/>
      <w:divBdr>
        <w:top w:val="none" w:sz="0" w:space="0" w:color="auto"/>
        <w:left w:val="none" w:sz="0" w:space="0" w:color="auto"/>
        <w:bottom w:val="none" w:sz="0" w:space="0" w:color="auto"/>
        <w:right w:val="none" w:sz="0" w:space="0" w:color="auto"/>
      </w:divBdr>
    </w:div>
    <w:div w:id="1154295863">
      <w:bodyDiv w:val="1"/>
      <w:marLeft w:val="0"/>
      <w:marRight w:val="0"/>
      <w:marTop w:val="0"/>
      <w:marBottom w:val="0"/>
      <w:divBdr>
        <w:top w:val="none" w:sz="0" w:space="0" w:color="auto"/>
        <w:left w:val="none" w:sz="0" w:space="0" w:color="auto"/>
        <w:bottom w:val="none" w:sz="0" w:space="0" w:color="auto"/>
        <w:right w:val="none" w:sz="0" w:space="0" w:color="auto"/>
      </w:divBdr>
    </w:div>
    <w:div w:id="11577674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68005466">
      <w:bodyDiv w:val="1"/>
      <w:marLeft w:val="0"/>
      <w:marRight w:val="0"/>
      <w:marTop w:val="0"/>
      <w:marBottom w:val="0"/>
      <w:divBdr>
        <w:top w:val="none" w:sz="0" w:space="0" w:color="auto"/>
        <w:left w:val="none" w:sz="0" w:space="0" w:color="auto"/>
        <w:bottom w:val="none" w:sz="0" w:space="0" w:color="auto"/>
        <w:right w:val="none" w:sz="0" w:space="0" w:color="auto"/>
      </w:divBdr>
    </w:div>
    <w:div w:id="1268123149">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157173">
      <w:bodyDiv w:val="1"/>
      <w:marLeft w:val="0"/>
      <w:marRight w:val="0"/>
      <w:marTop w:val="0"/>
      <w:marBottom w:val="0"/>
      <w:divBdr>
        <w:top w:val="none" w:sz="0" w:space="0" w:color="auto"/>
        <w:left w:val="none" w:sz="0" w:space="0" w:color="auto"/>
        <w:bottom w:val="none" w:sz="0" w:space="0" w:color="auto"/>
        <w:right w:val="none" w:sz="0" w:space="0" w:color="auto"/>
      </w:divBdr>
      <w:divsChild>
        <w:div w:id="611791731">
          <w:marLeft w:val="547"/>
          <w:marRight w:val="0"/>
          <w:marTop w:val="0"/>
          <w:marBottom w:val="0"/>
          <w:divBdr>
            <w:top w:val="none" w:sz="0" w:space="0" w:color="auto"/>
            <w:left w:val="none" w:sz="0" w:space="0" w:color="auto"/>
            <w:bottom w:val="none" w:sz="0" w:space="0" w:color="auto"/>
            <w:right w:val="none" w:sz="0" w:space="0" w:color="auto"/>
          </w:divBdr>
        </w:div>
      </w:divsChild>
    </w:div>
    <w:div w:id="1313288634">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754077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6511841">
      <w:bodyDiv w:val="1"/>
      <w:marLeft w:val="0"/>
      <w:marRight w:val="0"/>
      <w:marTop w:val="0"/>
      <w:marBottom w:val="0"/>
      <w:divBdr>
        <w:top w:val="none" w:sz="0" w:space="0" w:color="auto"/>
        <w:left w:val="none" w:sz="0" w:space="0" w:color="auto"/>
        <w:bottom w:val="none" w:sz="0" w:space="0" w:color="auto"/>
        <w:right w:val="none" w:sz="0" w:space="0" w:color="auto"/>
      </w:divBdr>
      <w:divsChild>
        <w:div w:id="831094618">
          <w:marLeft w:val="1800"/>
          <w:marRight w:val="0"/>
          <w:marTop w:val="0"/>
          <w:marBottom w:val="18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7702386">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7435187">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843556">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76696414">
      <w:bodyDiv w:val="1"/>
      <w:marLeft w:val="0"/>
      <w:marRight w:val="0"/>
      <w:marTop w:val="0"/>
      <w:marBottom w:val="0"/>
      <w:divBdr>
        <w:top w:val="none" w:sz="0" w:space="0" w:color="auto"/>
        <w:left w:val="none" w:sz="0" w:space="0" w:color="auto"/>
        <w:bottom w:val="none" w:sz="0" w:space="0" w:color="auto"/>
        <w:right w:val="none" w:sz="0" w:space="0" w:color="auto"/>
      </w:divBdr>
      <w:divsChild>
        <w:div w:id="131213048">
          <w:marLeft w:val="274"/>
          <w:marRight w:val="0"/>
          <w:marTop w:val="0"/>
          <w:marBottom w:val="0"/>
          <w:divBdr>
            <w:top w:val="none" w:sz="0" w:space="0" w:color="auto"/>
            <w:left w:val="none" w:sz="0" w:space="0" w:color="auto"/>
            <w:bottom w:val="none" w:sz="0" w:space="0" w:color="auto"/>
            <w:right w:val="none" w:sz="0" w:space="0" w:color="auto"/>
          </w:divBdr>
        </w:div>
        <w:div w:id="439379122">
          <w:marLeft w:val="274"/>
          <w:marRight w:val="0"/>
          <w:marTop w:val="0"/>
          <w:marBottom w:val="0"/>
          <w:divBdr>
            <w:top w:val="none" w:sz="0" w:space="0" w:color="auto"/>
            <w:left w:val="none" w:sz="0" w:space="0" w:color="auto"/>
            <w:bottom w:val="none" w:sz="0" w:space="0" w:color="auto"/>
            <w:right w:val="none" w:sz="0" w:space="0" w:color="auto"/>
          </w:divBdr>
        </w:div>
        <w:div w:id="509561588">
          <w:marLeft w:val="360"/>
          <w:marRight w:val="0"/>
          <w:marTop w:val="0"/>
          <w:marBottom w:val="0"/>
          <w:divBdr>
            <w:top w:val="none" w:sz="0" w:space="0" w:color="auto"/>
            <w:left w:val="none" w:sz="0" w:space="0" w:color="auto"/>
            <w:bottom w:val="none" w:sz="0" w:space="0" w:color="auto"/>
            <w:right w:val="none" w:sz="0" w:space="0" w:color="auto"/>
          </w:divBdr>
        </w:div>
        <w:div w:id="855464723">
          <w:marLeft w:val="274"/>
          <w:marRight w:val="0"/>
          <w:marTop w:val="0"/>
          <w:marBottom w:val="0"/>
          <w:divBdr>
            <w:top w:val="none" w:sz="0" w:space="0" w:color="auto"/>
            <w:left w:val="none" w:sz="0" w:space="0" w:color="auto"/>
            <w:bottom w:val="none" w:sz="0" w:space="0" w:color="auto"/>
            <w:right w:val="none" w:sz="0" w:space="0" w:color="auto"/>
          </w:divBdr>
        </w:div>
        <w:div w:id="869606948">
          <w:marLeft w:val="274"/>
          <w:marRight w:val="0"/>
          <w:marTop w:val="0"/>
          <w:marBottom w:val="0"/>
          <w:divBdr>
            <w:top w:val="none" w:sz="0" w:space="0" w:color="auto"/>
            <w:left w:val="none" w:sz="0" w:space="0" w:color="auto"/>
            <w:bottom w:val="none" w:sz="0" w:space="0" w:color="auto"/>
            <w:right w:val="none" w:sz="0" w:space="0" w:color="auto"/>
          </w:divBdr>
        </w:div>
        <w:div w:id="1005400034">
          <w:marLeft w:val="274"/>
          <w:marRight w:val="0"/>
          <w:marTop w:val="0"/>
          <w:marBottom w:val="0"/>
          <w:divBdr>
            <w:top w:val="none" w:sz="0" w:space="0" w:color="auto"/>
            <w:left w:val="none" w:sz="0" w:space="0" w:color="auto"/>
            <w:bottom w:val="none" w:sz="0" w:space="0" w:color="auto"/>
            <w:right w:val="none" w:sz="0" w:space="0" w:color="auto"/>
          </w:divBdr>
        </w:div>
        <w:div w:id="1094010669">
          <w:marLeft w:val="274"/>
          <w:marRight w:val="0"/>
          <w:marTop w:val="0"/>
          <w:marBottom w:val="0"/>
          <w:divBdr>
            <w:top w:val="none" w:sz="0" w:space="0" w:color="auto"/>
            <w:left w:val="none" w:sz="0" w:space="0" w:color="auto"/>
            <w:bottom w:val="none" w:sz="0" w:space="0" w:color="auto"/>
            <w:right w:val="none" w:sz="0" w:space="0" w:color="auto"/>
          </w:divBdr>
        </w:div>
        <w:div w:id="1685396219">
          <w:marLeft w:val="360"/>
          <w:marRight w:val="0"/>
          <w:marTop w:val="0"/>
          <w:marBottom w:val="0"/>
          <w:divBdr>
            <w:top w:val="none" w:sz="0" w:space="0" w:color="auto"/>
            <w:left w:val="none" w:sz="0" w:space="0" w:color="auto"/>
            <w:bottom w:val="none" w:sz="0" w:space="0" w:color="auto"/>
            <w:right w:val="none" w:sz="0" w:space="0" w:color="auto"/>
          </w:divBdr>
        </w:div>
        <w:div w:id="1829320168">
          <w:marLeft w:val="274"/>
          <w:marRight w:val="0"/>
          <w:marTop w:val="0"/>
          <w:marBottom w:val="0"/>
          <w:divBdr>
            <w:top w:val="none" w:sz="0" w:space="0" w:color="auto"/>
            <w:left w:val="none" w:sz="0" w:space="0" w:color="auto"/>
            <w:bottom w:val="none" w:sz="0" w:space="0" w:color="auto"/>
            <w:right w:val="none" w:sz="0" w:space="0" w:color="auto"/>
          </w:divBdr>
        </w:div>
        <w:div w:id="1832940523">
          <w:marLeft w:val="806"/>
          <w:marRight w:val="0"/>
          <w:marTop w:val="0"/>
          <w:marBottom w:val="0"/>
          <w:divBdr>
            <w:top w:val="none" w:sz="0" w:space="0" w:color="auto"/>
            <w:left w:val="none" w:sz="0" w:space="0" w:color="auto"/>
            <w:bottom w:val="none" w:sz="0" w:space="0" w:color="auto"/>
            <w:right w:val="none" w:sz="0" w:space="0" w:color="auto"/>
          </w:divBdr>
        </w:div>
        <w:div w:id="1858273570">
          <w:marLeft w:val="806"/>
          <w:marRight w:val="0"/>
          <w:marTop w:val="0"/>
          <w:marBottom w:val="0"/>
          <w:divBdr>
            <w:top w:val="none" w:sz="0" w:space="0" w:color="auto"/>
            <w:left w:val="none" w:sz="0" w:space="0" w:color="auto"/>
            <w:bottom w:val="none" w:sz="0" w:space="0" w:color="auto"/>
            <w:right w:val="none" w:sz="0" w:space="0" w:color="auto"/>
          </w:divBdr>
        </w:div>
        <w:div w:id="2031031131">
          <w:marLeft w:val="274"/>
          <w:marRight w:val="0"/>
          <w:marTop w:val="0"/>
          <w:marBottom w:val="0"/>
          <w:divBdr>
            <w:top w:val="none" w:sz="0" w:space="0" w:color="auto"/>
            <w:left w:val="none" w:sz="0" w:space="0" w:color="auto"/>
            <w:bottom w:val="none" w:sz="0" w:space="0" w:color="auto"/>
            <w:right w:val="none" w:sz="0" w:space="0" w:color="auto"/>
          </w:divBdr>
        </w:div>
        <w:div w:id="2039238920">
          <w:marLeft w:val="360"/>
          <w:marRight w:val="0"/>
          <w:marTop w:val="0"/>
          <w:marBottom w:val="0"/>
          <w:divBdr>
            <w:top w:val="none" w:sz="0" w:space="0" w:color="auto"/>
            <w:left w:val="none" w:sz="0" w:space="0" w:color="auto"/>
            <w:bottom w:val="none" w:sz="0" w:space="0" w:color="auto"/>
            <w:right w:val="none" w:sz="0" w:space="0" w:color="auto"/>
          </w:divBdr>
        </w:div>
        <w:div w:id="2080443558">
          <w:marLeft w:val="274"/>
          <w:marRight w:val="0"/>
          <w:marTop w:val="0"/>
          <w:marBottom w:val="0"/>
          <w:divBdr>
            <w:top w:val="none" w:sz="0" w:space="0" w:color="auto"/>
            <w:left w:val="none" w:sz="0" w:space="0" w:color="auto"/>
            <w:bottom w:val="none" w:sz="0" w:space="0" w:color="auto"/>
            <w:right w:val="none" w:sz="0" w:space="0" w:color="auto"/>
          </w:divBdr>
        </w:div>
        <w:div w:id="2130396372">
          <w:marLeft w:val="274"/>
          <w:marRight w:val="0"/>
          <w:marTop w:val="0"/>
          <w:marBottom w:val="0"/>
          <w:divBdr>
            <w:top w:val="none" w:sz="0" w:space="0" w:color="auto"/>
            <w:left w:val="none" w:sz="0" w:space="0" w:color="auto"/>
            <w:bottom w:val="none" w:sz="0" w:space="0" w:color="auto"/>
            <w:right w:val="none" w:sz="0" w:space="0" w:color="auto"/>
          </w:divBdr>
        </w:div>
      </w:divsChild>
    </w:div>
    <w:div w:id="1584147091">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9071794">
      <w:bodyDiv w:val="1"/>
      <w:marLeft w:val="0"/>
      <w:marRight w:val="0"/>
      <w:marTop w:val="0"/>
      <w:marBottom w:val="0"/>
      <w:divBdr>
        <w:top w:val="none" w:sz="0" w:space="0" w:color="auto"/>
        <w:left w:val="none" w:sz="0" w:space="0" w:color="auto"/>
        <w:bottom w:val="none" w:sz="0" w:space="0" w:color="auto"/>
        <w:right w:val="none" w:sz="0" w:space="0" w:color="auto"/>
      </w:divBdr>
    </w:div>
    <w:div w:id="1666545996">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654708">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9258661">
      <w:bodyDiv w:val="1"/>
      <w:marLeft w:val="0"/>
      <w:marRight w:val="0"/>
      <w:marTop w:val="0"/>
      <w:marBottom w:val="0"/>
      <w:divBdr>
        <w:top w:val="none" w:sz="0" w:space="0" w:color="auto"/>
        <w:left w:val="none" w:sz="0" w:space="0" w:color="auto"/>
        <w:bottom w:val="none" w:sz="0" w:space="0" w:color="auto"/>
        <w:right w:val="none" w:sz="0" w:space="0" w:color="auto"/>
      </w:divBdr>
      <w:divsChild>
        <w:div w:id="1600869978">
          <w:marLeft w:val="547"/>
          <w:marRight w:val="0"/>
          <w:marTop w:val="0"/>
          <w:marBottom w:val="120"/>
          <w:divBdr>
            <w:top w:val="none" w:sz="0" w:space="0" w:color="auto"/>
            <w:left w:val="none" w:sz="0" w:space="0" w:color="auto"/>
            <w:bottom w:val="none" w:sz="0" w:space="0" w:color="auto"/>
            <w:right w:val="none" w:sz="0" w:space="0" w:color="auto"/>
          </w:divBdr>
        </w:div>
      </w:divsChild>
    </w:div>
    <w:div w:id="1720854746">
      <w:bodyDiv w:val="1"/>
      <w:marLeft w:val="0"/>
      <w:marRight w:val="0"/>
      <w:marTop w:val="0"/>
      <w:marBottom w:val="0"/>
      <w:divBdr>
        <w:top w:val="none" w:sz="0" w:space="0" w:color="auto"/>
        <w:left w:val="none" w:sz="0" w:space="0" w:color="auto"/>
        <w:bottom w:val="none" w:sz="0" w:space="0" w:color="auto"/>
        <w:right w:val="none" w:sz="0" w:space="0" w:color="auto"/>
      </w:divBdr>
    </w:div>
    <w:div w:id="1724022182">
      <w:bodyDiv w:val="1"/>
      <w:marLeft w:val="0"/>
      <w:marRight w:val="0"/>
      <w:marTop w:val="0"/>
      <w:marBottom w:val="0"/>
      <w:divBdr>
        <w:top w:val="none" w:sz="0" w:space="0" w:color="auto"/>
        <w:left w:val="none" w:sz="0" w:space="0" w:color="auto"/>
        <w:bottom w:val="none" w:sz="0" w:space="0" w:color="auto"/>
        <w:right w:val="none" w:sz="0" w:space="0" w:color="auto"/>
      </w:divBdr>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2384514">
      <w:bodyDiv w:val="1"/>
      <w:marLeft w:val="0"/>
      <w:marRight w:val="0"/>
      <w:marTop w:val="0"/>
      <w:marBottom w:val="0"/>
      <w:divBdr>
        <w:top w:val="none" w:sz="0" w:space="0" w:color="auto"/>
        <w:left w:val="none" w:sz="0" w:space="0" w:color="auto"/>
        <w:bottom w:val="none" w:sz="0" w:space="0" w:color="auto"/>
        <w:right w:val="none" w:sz="0" w:space="0" w:color="auto"/>
      </w:divBdr>
      <w:divsChild>
        <w:div w:id="333920444">
          <w:marLeft w:val="274"/>
          <w:marRight w:val="0"/>
          <w:marTop w:val="0"/>
          <w:marBottom w:val="0"/>
          <w:divBdr>
            <w:top w:val="none" w:sz="0" w:space="0" w:color="auto"/>
            <w:left w:val="none" w:sz="0" w:space="0" w:color="auto"/>
            <w:bottom w:val="none" w:sz="0" w:space="0" w:color="auto"/>
            <w:right w:val="none" w:sz="0" w:space="0" w:color="auto"/>
          </w:divBdr>
        </w:div>
        <w:div w:id="337586622">
          <w:marLeft w:val="806"/>
          <w:marRight w:val="0"/>
          <w:marTop w:val="0"/>
          <w:marBottom w:val="0"/>
          <w:divBdr>
            <w:top w:val="none" w:sz="0" w:space="0" w:color="auto"/>
            <w:left w:val="none" w:sz="0" w:space="0" w:color="auto"/>
            <w:bottom w:val="none" w:sz="0" w:space="0" w:color="auto"/>
            <w:right w:val="none" w:sz="0" w:space="0" w:color="auto"/>
          </w:divBdr>
        </w:div>
        <w:div w:id="1123423731">
          <w:marLeft w:val="360"/>
          <w:marRight w:val="0"/>
          <w:marTop w:val="0"/>
          <w:marBottom w:val="0"/>
          <w:divBdr>
            <w:top w:val="none" w:sz="0" w:space="0" w:color="auto"/>
            <w:left w:val="none" w:sz="0" w:space="0" w:color="auto"/>
            <w:bottom w:val="none" w:sz="0" w:space="0" w:color="auto"/>
            <w:right w:val="none" w:sz="0" w:space="0" w:color="auto"/>
          </w:divBdr>
        </w:div>
        <w:div w:id="1393239070">
          <w:marLeft w:val="274"/>
          <w:marRight w:val="0"/>
          <w:marTop w:val="0"/>
          <w:marBottom w:val="0"/>
          <w:divBdr>
            <w:top w:val="none" w:sz="0" w:space="0" w:color="auto"/>
            <w:left w:val="none" w:sz="0" w:space="0" w:color="auto"/>
            <w:bottom w:val="none" w:sz="0" w:space="0" w:color="auto"/>
            <w:right w:val="none" w:sz="0" w:space="0" w:color="auto"/>
          </w:divBdr>
        </w:div>
        <w:div w:id="1448086393">
          <w:marLeft w:val="274"/>
          <w:marRight w:val="0"/>
          <w:marTop w:val="0"/>
          <w:marBottom w:val="0"/>
          <w:divBdr>
            <w:top w:val="none" w:sz="0" w:space="0" w:color="auto"/>
            <w:left w:val="none" w:sz="0" w:space="0" w:color="auto"/>
            <w:bottom w:val="none" w:sz="0" w:space="0" w:color="auto"/>
            <w:right w:val="none" w:sz="0" w:space="0" w:color="auto"/>
          </w:divBdr>
        </w:div>
        <w:div w:id="1480341574">
          <w:marLeft w:val="274"/>
          <w:marRight w:val="0"/>
          <w:marTop w:val="0"/>
          <w:marBottom w:val="0"/>
          <w:divBdr>
            <w:top w:val="none" w:sz="0" w:space="0" w:color="auto"/>
            <w:left w:val="none" w:sz="0" w:space="0" w:color="auto"/>
            <w:bottom w:val="none" w:sz="0" w:space="0" w:color="auto"/>
            <w:right w:val="none" w:sz="0" w:space="0" w:color="auto"/>
          </w:divBdr>
        </w:div>
        <w:div w:id="1523545248">
          <w:marLeft w:val="806"/>
          <w:marRight w:val="0"/>
          <w:marTop w:val="0"/>
          <w:marBottom w:val="0"/>
          <w:divBdr>
            <w:top w:val="none" w:sz="0" w:space="0" w:color="auto"/>
            <w:left w:val="none" w:sz="0" w:space="0" w:color="auto"/>
            <w:bottom w:val="none" w:sz="0" w:space="0" w:color="auto"/>
            <w:right w:val="none" w:sz="0" w:space="0" w:color="auto"/>
          </w:divBdr>
        </w:div>
        <w:div w:id="1529222098">
          <w:marLeft w:val="274"/>
          <w:marRight w:val="0"/>
          <w:marTop w:val="0"/>
          <w:marBottom w:val="0"/>
          <w:divBdr>
            <w:top w:val="none" w:sz="0" w:space="0" w:color="auto"/>
            <w:left w:val="none" w:sz="0" w:space="0" w:color="auto"/>
            <w:bottom w:val="none" w:sz="0" w:space="0" w:color="auto"/>
            <w:right w:val="none" w:sz="0" w:space="0" w:color="auto"/>
          </w:divBdr>
        </w:div>
        <w:div w:id="1737362078">
          <w:marLeft w:val="360"/>
          <w:marRight w:val="0"/>
          <w:marTop w:val="0"/>
          <w:marBottom w:val="0"/>
          <w:divBdr>
            <w:top w:val="none" w:sz="0" w:space="0" w:color="auto"/>
            <w:left w:val="none" w:sz="0" w:space="0" w:color="auto"/>
            <w:bottom w:val="none" w:sz="0" w:space="0" w:color="auto"/>
            <w:right w:val="none" w:sz="0" w:space="0" w:color="auto"/>
          </w:divBdr>
        </w:div>
        <w:div w:id="1804500592">
          <w:marLeft w:val="360"/>
          <w:marRight w:val="0"/>
          <w:marTop w:val="0"/>
          <w:marBottom w:val="0"/>
          <w:divBdr>
            <w:top w:val="none" w:sz="0" w:space="0" w:color="auto"/>
            <w:left w:val="none" w:sz="0" w:space="0" w:color="auto"/>
            <w:bottom w:val="none" w:sz="0" w:space="0" w:color="auto"/>
            <w:right w:val="none" w:sz="0" w:space="0" w:color="auto"/>
          </w:divBdr>
        </w:div>
        <w:div w:id="1851673185">
          <w:marLeft w:val="274"/>
          <w:marRight w:val="0"/>
          <w:marTop w:val="0"/>
          <w:marBottom w:val="0"/>
          <w:divBdr>
            <w:top w:val="none" w:sz="0" w:space="0" w:color="auto"/>
            <w:left w:val="none" w:sz="0" w:space="0" w:color="auto"/>
            <w:bottom w:val="none" w:sz="0" w:space="0" w:color="auto"/>
            <w:right w:val="none" w:sz="0" w:space="0" w:color="auto"/>
          </w:divBdr>
        </w:div>
        <w:div w:id="1902868573">
          <w:marLeft w:val="274"/>
          <w:marRight w:val="0"/>
          <w:marTop w:val="0"/>
          <w:marBottom w:val="0"/>
          <w:divBdr>
            <w:top w:val="none" w:sz="0" w:space="0" w:color="auto"/>
            <w:left w:val="none" w:sz="0" w:space="0" w:color="auto"/>
            <w:bottom w:val="none" w:sz="0" w:space="0" w:color="auto"/>
            <w:right w:val="none" w:sz="0" w:space="0" w:color="auto"/>
          </w:divBdr>
        </w:div>
        <w:div w:id="1923102521">
          <w:marLeft w:val="274"/>
          <w:marRight w:val="0"/>
          <w:marTop w:val="0"/>
          <w:marBottom w:val="0"/>
          <w:divBdr>
            <w:top w:val="none" w:sz="0" w:space="0" w:color="auto"/>
            <w:left w:val="none" w:sz="0" w:space="0" w:color="auto"/>
            <w:bottom w:val="none" w:sz="0" w:space="0" w:color="auto"/>
            <w:right w:val="none" w:sz="0" w:space="0" w:color="auto"/>
          </w:divBdr>
        </w:div>
        <w:div w:id="1944024679">
          <w:marLeft w:val="274"/>
          <w:marRight w:val="0"/>
          <w:marTop w:val="0"/>
          <w:marBottom w:val="0"/>
          <w:divBdr>
            <w:top w:val="none" w:sz="0" w:space="0" w:color="auto"/>
            <w:left w:val="none" w:sz="0" w:space="0" w:color="auto"/>
            <w:bottom w:val="none" w:sz="0" w:space="0" w:color="auto"/>
            <w:right w:val="none" w:sz="0" w:space="0" w:color="auto"/>
          </w:divBdr>
        </w:div>
        <w:div w:id="2047018712">
          <w:marLeft w:val="274"/>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807045808">
      <w:bodyDiv w:val="1"/>
      <w:marLeft w:val="0"/>
      <w:marRight w:val="0"/>
      <w:marTop w:val="0"/>
      <w:marBottom w:val="0"/>
      <w:divBdr>
        <w:top w:val="none" w:sz="0" w:space="0" w:color="auto"/>
        <w:left w:val="none" w:sz="0" w:space="0" w:color="auto"/>
        <w:bottom w:val="none" w:sz="0" w:space="0" w:color="auto"/>
        <w:right w:val="none" w:sz="0" w:space="0" w:color="auto"/>
      </w:divBdr>
      <w:divsChild>
        <w:div w:id="2040932451">
          <w:marLeft w:val="547"/>
          <w:marRight w:val="0"/>
          <w:marTop w:val="0"/>
          <w:marBottom w:val="12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0822179">
      <w:bodyDiv w:val="1"/>
      <w:marLeft w:val="0"/>
      <w:marRight w:val="0"/>
      <w:marTop w:val="0"/>
      <w:marBottom w:val="0"/>
      <w:divBdr>
        <w:top w:val="none" w:sz="0" w:space="0" w:color="auto"/>
        <w:left w:val="none" w:sz="0" w:space="0" w:color="auto"/>
        <w:bottom w:val="none" w:sz="0" w:space="0" w:color="auto"/>
        <w:right w:val="none" w:sz="0" w:space="0" w:color="auto"/>
      </w:divBdr>
    </w:div>
    <w:div w:id="1833521315">
      <w:bodyDiv w:val="1"/>
      <w:marLeft w:val="0"/>
      <w:marRight w:val="0"/>
      <w:marTop w:val="0"/>
      <w:marBottom w:val="0"/>
      <w:divBdr>
        <w:top w:val="none" w:sz="0" w:space="0" w:color="auto"/>
        <w:left w:val="none" w:sz="0" w:space="0" w:color="auto"/>
        <w:bottom w:val="none" w:sz="0" w:space="0" w:color="auto"/>
        <w:right w:val="none" w:sz="0" w:space="0" w:color="auto"/>
      </w:divBdr>
      <w:divsChild>
        <w:div w:id="26487417">
          <w:marLeft w:val="547"/>
          <w:marRight w:val="0"/>
          <w:marTop w:val="0"/>
          <w:marBottom w:val="12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0622838">
      <w:bodyDiv w:val="1"/>
      <w:marLeft w:val="0"/>
      <w:marRight w:val="0"/>
      <w:marTop w:val="0"/>
      <w:marBottom w:val="0"/>
      <w:divBdr>
        <w:top w:val="none" w:sz="0" w:space="0" w:color="auto"/>
        <w:left w:val="none" w:sz="0" w:space="0" w:color="auto"/>
        <w:bottom w:val="none" w:sz="0" w:space="0" w:color="auto"/>
        <w:right w:val="none" w:sz="0" w:space="0" w:color="auto"/>
      </w:divBdr>
      <w:divsChild>
        <w:div w:id="302739263">
          <w:marLeft w:val="0"/>
          <w:marRight w:val="0"/>
          <w:marTop w:val="0"/>
          <w:marBottom w:val="0"/>
          <w:divBdr>
            <w:top w:val="none" w:sz="0" w:space="0" w:color="auto"/>
            <w:left w:val="none" w:sz="0" w:space="0" w:color="auto"/>
            <w:bottom w:val="none" w:sz="0" w:space="0" w:color="auto"/>
            <w:right w:val="none" w:sz="0" w:space="0" w:color="auto"/>
          </w:divBdr>
        </w:div>
        <w:div w:id="413284109">
          <w:marLeft w:val="0"/>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0725320">
      <w:bodyDiv w:val="1"/>
      <w:marLeft w:val="0"/>
      <w:marRight w:val="0"/>
      <w:marTop w:val="0"/>
      <w:marBottom w:val="0"/>
      <w:divBdr>
        <w:top w:val="none" w:sz="0" w:space="0" w:color="auto"/>
        <w:left w:val="none" w:sz="0" w:space="0" w:color="auto"/>
        <w:bottom w:val="none" w:sz="0" w:space="0" w:color="auto"/>
        <w:right w:val="none" w:sz="0" w:space="0" w:color="auto"/>
      </w:divBdr>
      <w:divsChild>
        <w:div w:id="389033899">
          <w:marLeft w:val="274"/>
          <w:marRight w:val="0"/>
          <w:marTop w:val="0"/>
          <w:marBottom w:val="0"/>
          <w:divBdr>
            <w:top w:val="none" w:sz="0" w:space="0" w:color="auto"/>
            <w:left w:val="none" w:sz="0" w:space="0" w:color="auto"/>
            <w:bottom w:val="none" w:sz="0" w:space="0" w:color="auto"/>
            <w:right w:val="none" w:sz="0" w:space="0" w:color="auto"/>
          </w:divBdr>
        </w:div>
        <w:div w:id="936257108">
          <w:marLeft w:val="274"/>
          <w:marRight w:val="0"/>
          <w:marTop w:val="0"/>
          <w:marBottom w:val="0"/>
          <w:divBdr>
            <w:top w:val="none" w:sz="0" w:space="0" w:color="auto"/>
            <w:left w:val="none" w:sz="0" w:space="0" w:color="auto"/>
            <w:bottom w:val="none" w:sz="0" w:space="0" w:color="auto"/>
            <w:right w:val="none" w:sz="0" w:space="0" w:color="auto"/>
          </w:divBdr>
        </w:div>
        <w:div w:id="1032223443">
          <w:marLeft w:val="274"/>
          <w:marRight w:val="0"/>
          <w:marTop w:val="0"/>
          <w:marBottom w:val="0"/>
          <w:divBdr>
            <w:top w:val="none" w:sz="0" w:space="0" w:color="auto"/>
            <w:left w:val="none" w:sz="0" w:space="0" w:color="auto"/>
            <w:bottom w:val="none" w:sz="0" w:space="0" w:color="auto"/>
            <w:right w:val="none" w:sz="0" w:space="0" w:color="auto"/>
          </w:divBdr>
        </w:div>
        <w:div w:id="1036808139">
          <w:marLeft w:val="274"/>
          <w:marRight w:val="0"/>
          <w:marTop w:val="0"/>
          <w:marBottom w:val="0"/>
          <w:divBdr>
            <w:top w:val="none" w:sz="0" w:space="0" w:color="auto"/>
            <w:left w:val="none" w:sz="0" w:space="0" w:color="auto"/>
            <w:bottom w:val="none" w:sz="0" w:space="0" w:color="auto"/>
            <w:right w:val="none" w:sz="0" w:space="0" w:color="auto"/>
          </w:divBdr>
        </w:div>
        <w:div w:id="1164668344">
          <w:marLeft w:val="806"/>
          <w:marRight w:val="0"/>
          <w:marTop w:val="0"/>
          <w:marBottom w:val="0"/>
          <w:divBdr>
            <w:top w:val="none" w:sz="0" w:space="0" w:color="auto"/>
            <w:left w:val="none" w:sz="0" w:space="0" w:color="auto"/>
            <w:bottom w:val="none" w:sz="0" w:space="0" w:color="auto"/>
            <w:right w:val="none" w:sz="0" w:space="0" w:color="auto"/>
          </w:divBdr>
        </w:div>
        <w:div w:id="1524661620">
          <w:marLeft w:val="806"/>
          <w:marRight w:val="0"/>
          <w:marTop w:val="0"/>
          <w:marBottom w:val="0"/>
          <w:divBdr>
            <w:top w:val="none" w:sz="0" w:space="0" w:color="auto"/>
            <w:left w:val="none" w:sz="0" w:space="0" w:color="auto"/>
            <w:bottom w:val="none" w:sz="0" w:space="0" w:color="auto"/>
            <w:right w:val="none" w:sz="0" w:space="0" w:color="auto"/>
          </w:divBdr>
        </w:div>
        <w:div w:id="1667200696">
          <w:marLeft w:val="274"/>
          <w:marRight w:val="0"/>
          <w:marTop w:val="0"/>
          <w:marBottom w:val="0"/>
          <w:divBdr>
            <w:top w:val="none" w:sz="0" w:space="0" w:color="auto"/>
            <w:left w:val="none" w:sz="0" w:space="0" w:color="auto"/>
            <w:bottom w:val="none" w:sz="0" w:space="0" w:color="auto"/>
            <w:right w:val="none" w:sz="0" w:space="0" w:color="auto"/>
          </w:divBdr>
        </w:div>
        <w:div w:id="1990278773">
          <w:marLeft w:val="274"/>
          <w:marRight w:val="0"/>
          <w:marTop w:val="0"/>
          <w:marBottom w:val="0"/>
          <w:divBdr>
            <w:top w:val="none" w:sz="0" w:space="0" w:color="auto"/>
            <w:left w:val="none" w:sz="0" w:space="0" w:color="auto"/>
            <w:bottom w:val="none" w:sz="0" w:space="0" w:color="auto"/>
            <w:right w:val="none" w:sz="0" w:space="0" w:color="auto"/>
          </w:divBdr>
        </w:div>
        <w:div w:id="2070565544">
          <w:marLeft w:val="274"/>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81380860">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34762952">
      <w:bodyDiv w:val="1"/>
      <w:marLeft w:val="0"/>
      <w:marRight w:val="0"/>
      <w:marTop w:val="0"/>
      <w:marBottom w:val="0"/>
      <w:divBdr>
        <w:top w:val="none" w:sz="0" w:space="0" w:color="auto"/>
        <w:left w:val="none" w:sz="0" w:space="0" w:color="auto"/>
        <w:bottom w:val="none" w:sz="0" w:space="0" w:color="auto"/>
        <w:right w:val="none" w:sz="0" w:space="0" w:color="auto"/>
      </w:divBdr>
      <w:divsChild>
        <w:div w:id="391000994">
          <w:marLeft w:val="547"/>
          <w:marRight w:val="0"/>
          <w:marTop w:val="0"/>
          <w:marBottom w:val="0"/>
          <w:divBdr>
            <w:top w:val="none" w:sz="0" w:space="0" w:color="auto"/>
            <w:left w:val="none" w:sz="0" w:space="0" w:color="auto"/>
            <w:bottom w:val="none" w:sz="0" w:space="0" w:color="auto"/>
            <w:right w:val="none" w:sz="0" w:space="0" w:color="auto"/>
          </w:divBdr>
        </w:div>
        <w:div w:id="396705281">
          <w:marLeft w:val="1166"/>
          <w:marRight w:val="0"/>
          <w:marTop w:val="0"/>
          <w:marBottom w:val="0"/>
          <w:divBdr>
            <w:top w:val="none" w:sz="0" w:space="0" w:color="auto"/>
            <w:left w:val="none" w:sz="0" w:space="0" w:color="auto"/>
            <w:bottom w:val="none" w:sz="0" w:space="0" w:color="auto"/>
            <w:right w:val="none" w:sz="0" w:space="0" w:color="auto"/>
          </w:divBdr>
        </w:div>
        <w:div w:id="638417288">
          <w:marLeft w:val="547"/>
          <w:marRight w:val="0"/>
          <w:marTop w:val="0"/>
          <w:marBottom w:val="0"/>
          <w:divBdr>
            <w:top w:val="none" w:sz="0" w:space="0" w:color="auto"/>
            <w:left w:val="none" w:sz="0" w:space="0" w:color="auto"/>
            <w:bottom w:val="none" w:sz="0" w:space="0" w:color="auto"/>
            <w:right w:val="none" w:sz="0" w:space="0" w:color="auto"/>
          </w:divBdr>
        </w:div>
        <w:div w:id="738790722">
          <w:marLeft w:val="1166"/>
          <w:marRight w:val="0"/>
          <w:marTop w:val="0"/>
          <w:marBottom w:val="0"/>
          <w:divBdr>
            <w:top w:val="none" w:sz="0" w:space="0" w:color="auto"/>
            <w:left w:val="none" w:sz="0" w:space="0" w:color="auto"/>
            <w:bottom w:val="none" w:sz="0" w:space="0" w:color="auto"/>
            <w:right w:val="none" w:sz="0" w:space="0" w:color="auto"/>
          </w:divBdr>
        </w:div>
        <w:div w:id="751009677">
          <w:marLeft w:val="547"/>
          <w:marRight w:val="0"/>
          <w:marTop w:val="0"/>
          <w:marBottom w:val="0"/>
          <w:divBdr>
            <w:top w:val="none" w:sz="0" w:space="0" w:color="auto"/>
            <w:left w:val="none" w:sz="0" w:space="0" w:color="auto"/>
            <w:bottom w:val="none" w:sz="0" w:space="0" w:color="auto"/>
            <w:right w:val="none" w:sz="0" w:space="0" w:color="auto"/>
          </w:divBdr>
        </w:div>
        <w:div w:id="794566332">
          <w:marLeft w:val="547"/>
          <w:marRight w:val="0"/>
          <w:marTop w:val="0"/>
          <w:marBottom w:val="0"/>
          <w:divBdr>
            <w:top w:val="none" w:sz="0" w:space="0" w:color="auto"/>
            <w:left w:val="none" w:sz="0" w:space="0" w:color="auto"/>
            <w:bottom w:val="none" w:sz="0" w:space="0" w:color="auto"/>
            <w:right w:val="none" w:sz="0" w:space="0" w:color="auto"/>
          </w:divBdr>
        </w:div>
        <w:div w:id="991058903">
          <w:marLeft w:val="547"/>
          <w:marRight w:val="0"/>
          <w:marTop w:val="0"/>
          <w:marBottom w:val="0"/>
          <w:divBdr>
            <w:top w:val="none" w:sz="0" w:space="0" w:color="auto"/>
            <w:left w:val="none" w:sz="0" w:space="0" w:color="auto"/>
            <w:bottom w:val="none" w:sz="0" w:space="0" w:color="auto"/>
            <w:right w:val="none" w:sz="0" w:space="0" w:color="auto"/>
          </w:divBdr>
        </w:div>
        <w:div w:id="1120339770">
          <w:marLeft w:val="1800"/>
          <w:marRight w:val="0"/>
          <w:marTop w:val="0"/>
          <w:marBottom w:val="0"/>
          <w:divBdr>
            <w:top w:val="none" w:sz="0" w:space="0" w:color="auto"/>
            <w:left w:val="none" w:sz="0" w:space="0" w:color="auto"/>
            <w:bottom w:val="none" w:sz="0" w:space="0" w:color="auto"/>
            <w:right w:val="none" w:sz="0" w:space="0" w:color="auto"/>
          </w:divBdr>
        </w:div>
        <w:div w:id="1138768899">
          <w:marLeft w:val="1800"/>
          <w:marRight w:val="0"/>
          <w:marTop w:val="0"/>
          <w:marBottom w:val="0"/>
          <w:divBdr>
            <w:top w:val="none" w:sz="0" w:space="0" w:color="auto"/>
            <w:left w:val="none" w:sz="0" w:space="0" w:color="auto"/>
            <w:bottom w:val="none" w:sz="0" w:space="0" w:color="auto"/>
            <w:right w:val="none" w:sz="0" w:space="0" w:color="auto"/>
          </w:divBdr>
        </w:div>
        <w:div w:id="1146973994">
          <w:marLeft w:val="547"/>
          <w:marRight w:val="0"/>
          <w:marTop w:val="0"/>
          <w:marBottom w:val="0"/>
          <w:divBdr>
            <w:top w:val="none" w:sz="0" w:space="0" w:color="auto"/>
            <w:left w:val="none" w:sz="0" w:space="0" w:color="auto"/>
            <w:bottom w:val="none" w:sz="0" w:space="0" w:color="auto"/>
            <w:right w:val="none" w:sz="0" w:space="0" w:color="auto"/>
          </w:divBdr>
        </w:div>
        <w:div w:id="1188064193">
          <w:marLeft w:val="547"/>
          <w:marRight w:val="0"/>
          <w:marTop w:val="0"/>
          <w:marBottom w:val="0"/>
          <w:divBdr>
            <w:top w:val="none" w:sz="0" w:space="0" w:color="auto"/>
            <w:left w:val="none" w:sz="0" w:space="0" w:color="auto"/>
            <w:bottom w:val="none" w:sz="0" w:space="0" w:color="auto"/>
            <w:right w:val="none" w:sz="0" w:space="0" w:color="auto"/>
          </w:divBdr>
        </w:div>
        <w:div w:id="1290624839">
          <w:marLeft w:val="1800"/>
          <w:marRight w:val="0"/>
          <w:marTop w:val="0"/>
          <w:marBottom w:val="0"/>
          <w:divBdr>
            <w:top w:val="none" w:sz="0" w:space="0" w:color="auto"/>
            <w:left w:val="none" w:sz="0" w:space="0" w:color="auto"/>
            <w:bottom w:val="none" w:sz="0" w:space="0" w:color="auto"/>
            <w:right w:val="none" w:sz="0" w:space="0" w:color="auto"/>
          </w:divBdr>
        </w:div>
        <w:div w:id="1327896507">
          <w:marLeft w:val="1166"/>
          <w:marRight w:val="0"/>
          <w:marTop w:val="0"/>
          <w:marBottom w:val="0"/>
          <w:divBdr>
            <w:top w:val="none" w:sz="0" w:space="0" w:color="auto"/>
            <w:left w:val="none" w:sz="0" w:space="0" w:color="auto"/>
            <w:bottom w:val="none" w:sz="0" w:space="0" w:color="auto"/>
            <w:right w:val="none" w:sz="0" w:space="0" w:color="auto"/>
          </w:divBdr>
        </w:div>
        <w:div w:id="1374043017">
          <w:marLeft w:val="1166"/>
          <w:marRight w:val="0"/>
          <w:marTop w:val="0"/>
          <w:marBottom w:val="0"/>
          <w:divBdr>
            <w:top w:val="none" w:sz="0" w:space="0" w:color="auto"/>
            <w:left w:val="none" w:sz="0" w:space="0" w:color="auto"/>
            <w:bottom w:val="none" w:sz="0" w:space="0" w:color="auto"/>
            <w:right w:val="none" w:sz="0" w:space="0" w:color="auto"/>
          </w:divBdr>
        </w:div>
        <w:div w:id="1768693461">
          <w:marLeft w:val="1800"/>
          <w:marRight w:val="0"/>
          <w:marTop w:val="0"/>
          <w:marBottom w:val="0"/>
          <w:divBdr>
            <w:top w:val="none" w:sz="0" w:space="0" w:color="auto"/>
            <w:left w:val="none" w:sz="0" w:space="0" w:color="auto"/>
            <w:bottom w:val="none" w:sz="0" w:space="0" w:color="auto"/>
            <w:right w:val="none" w:sz="0" w:space="0" w:color="auto"/>
          </w:divBdr>
        </w:div>
        <w:div w:id="1869877339">
          <w:marLeft w:val="547"/>
          <w:marRight w:val="0"/>
          <w:marTop w:val="0"/>
          <w:marBottom w:val="0"/>
          <w:divBdr>
            <w:top w:val="none" w:sz="0" w:space="0" w:color="auto"/>
            <w:left w:val="none" w:sz="0" w:space="0" w:color="auto"/>
            <w:bottom w:val="none" w:sz="0" w:space="0" w:color="auto"/>
            <w:right w:val="none" w:sz="0" w:space="0" w:color="auto"/>
          </w:divBdr>
        </w:div>
      </w:divsChild>
    </w:div>
    <w:div w:id="2050907542">
      <w:bodyDiv w:val="1"/>
      <w:marLeft w:val="0"/>
      <w:marRight w:val="0"/>
      <w:marTop w:val="0"/>
      <w:marBottom w:val="0"/>
      <w:divBdr>
        <w:top w:val="none" w:sz="0" w:space="0" w:color="auto"/>
        <w:left w:val="none" w:sz="0" w:space="0" w:color="auto"/>
        <w:bottom w:val="none" w:sz="0" w:space="0" w:color="auto"/>
        <w:right w:val="none" w:sz="0" w:space="0" w:color="auto"/>
      </w:divBdr>
      <w:divsChild>
        <w:div w:id="1926256319">
          <w:marLeft w:val="1800"/>
          <w:marRight w:val="0"/>
          <w:marTop w:val="0"/>
          <w:marBottom w:val="120"/>
          <w:divBdr>
            <w:top w:val="none" w:sz="0" w:space="0" w:color="auto"/>
            <w:left w:val="none" w:sz="0" w:space="0" w:color="auto"/>
            <w:bottom w:val="none" w:sz="0" w:space="0" w:color="auto"/>
            <w:right w:val="none" w:sz="0" w:space="0" w:color="auto"/>
          </w:divBdr>
        </w:div>
      </w:divsChild>
    </w:div>
    <w:div w:id="2051949495">
      <w:bodyDiv w:val="1"/>
      <w:marLeft w:val="0"/>
      <w:marRight w:val="0"/>
      <w:marTop w:val="0"/>
      <w:marBottom w:val="0"/>
      <w:divBdr>
        <w:top w:val="none" w:sz="0" w:space="0" w:color="auto"/>
        <w:left w:val="none" w:sz="0" w:space="0" w:color="auto"/>
        <w:bottom w:val="none" w:sz="0" w:space="0" w:color="auto"/>
        <w:right w:val="none" w:sz="0" w:space="0" w:color="auto"/>
      </w:divBdr>
      <w:divsChild>
        <w:div w:id="1297562661">
          <w:marLeft w:val="547"/>
          <w:marRight w:val="0"/>
          <w:marTop w:val="0"/>
          <w:marBottom w:val="40"/>
          <w:divBdr>
            <w:top w:val="none" w:sz="0" w:space="0" w:color="auto"/>
            <w:left w:val="none" w:sz="0" w:space="0" w:color="auto"/>
            <w:bottom w:val="none" w:sz="0" w:space="0" w:color="auto"/>
            <w:right w:val="none" w:sz="0" w:space="0" w:color="auto"/>
          </w:divBdr>
        </w:div>
        <w:div w:id="1506048229">
          <w:marLeft w:val="547"/>
          <w:marRight w:val="0"/>
          <w:marTop w:val="0"/>
          <w:marBottom w:val="40"/>
          <w:divBdr>
            <w:top w:val="none" w:sz="0" w:space="0" w:color="auto"/>
            <w:left w:val="none" w:sz="0" w:space="0" w:color="auto"/>
            <w:bottom w:val="none" w:sz="0" w:space="0" w:color="auto"/>
            <w:right w:val="none" w:sz="0" w:space="0" w:color="auto"/>
          </w:divBdr>
        </w:div>
        <w:div w:id="1545947675">
          <w:marLeft w:val="547"/>
          <w:marRight w:val="0"/>
          <w:marTop w:val="0"/>
          <w:marBottom w:val="40"/>
          <w:divBdr>
            <w:top w:val="none" w:sz="0" w:space="0" w:color="auto"/>
            <w:left w:val="none" w:sz="0" w:space="0" w:color="auto"/>
            <w:bottom w:val="none" w:sz="0" w:space="0" w:color="auto"/>
            <w:right w:val="none" w:sz="0" w:space="0" w:color="auto"/>
          </w:divBdr>
        </w:div>
        <w:div w:id="1755975401">
          <w:marLeft w:val="547"/>
          <w:marRight w:val="0"/>
          <w:marTop w:val="0"/>
          <w:marBottom w:val="4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3290987">
      <w:bodyDiv w:val="1"/>
      <w:marLeft w:val="0"/>
      <w:marRight w:val="0"/>
      <w:marTop w:val="0"/>
      <w:marBottom w:val="0"/>
      <w:divBdr>
        <w:top w:val="none" w:sz="0" w:space="0" w:color="auto"/>
        <w:left w:val="none" w:sz="0" w:space="0" w:color="auto"/>
        <w:bottom w:val="none" w:sz="0" w:space="0" w:color="auto"/>
        <w:right w:val="none" w:sz="0" w:space="0" w:color="auto"/>
      </w:divBdr>
      <w:divsChild>
        <w:div w:id="308369775">
          <w:marLeft w:val="1800"/>
          <w:marRight w:val="0"/>
          <w:marTop w:val="0"/>
          <w:marBottom w:val="0"/>
          <w:divBdr>
            <w:top w:val="none" w:sz="0" w:space="0" w:color="auto"/>
            <w:left w:val="none" w:sz="0" w:space="0" w:color="auto"/>
            <w:bottom w:val="none" w:sz="0" w:space="0" w:color="auto"/>
            <w:right w:val="none" w:sz="0" w:space="0" w:color="auto"/>
          </w:divBdr>
        </w:div>
        <w:div w:id="662970397">
          <w:marLeft w:val="1166"/>
          <w:marRight w:val="0"/>
          <w:marTop w:val="0"/>
          <w:marBottom w:val="0"/>
          <w:divBdr>
            <w:top w:val="none" w:sz="0" w:space="0" w:color="auto"/>
            <w:left w:val="none" w:sz="0" w:space="0" w:color="auto"/>
            <w:bottom w:val="none" w:sz="0" w:space="0" w:color="auto"/>
            <w:right w:val="none" w:sz="0" w:space="0" w:color="auto"/>
          </w:divBdr>
        </w:div>
        <w:div w:id="909580798">
          <w:marLeft w:val="547"/>
          <w:marRight w:val="0"/>
          <w:marTop w:val="0"/>
          <w:marBottom w:val="0"/>
          <w:divBdr>
            <w:top w:val="none" w:sz="0" w:space="0" w:color="auto"/>
            <w:left w:val="none" w:sz="0" w:space="0" w:color="auto"/>
            <w:bottom w:val="none" w:sz="0" w:space="0" w:color="auto"/>
            <w:right w:val="none" w:sz="0" w:space="0" w:color="auto"/>
          </w:divBdr>
        </w:div>
        <w:div w:id="941568685">
          <w:marLeft w:val="1166"/>
          <w:marRight w:val="0"/>
          <w:marTop w:val="0"/>
          <w:marBottom w:val="0"/>
          <w:divBdr>
            <w:top w:val="none" w:sz="0" w:space="0" w:color="auto"/>
            <w:left w:val="none" w:sz="0" w:space="0" w:color="auto"/>
            <w:bottom w:val="none" w:sz="0" w:space="0" w:color="auto"/>
            <w:right w:val="none" w:sz="0" w:space="0" w:color="auto"/>
          </w:divBdr>
        </w:div>
        <w:div w:id="945038898">
          <w:marLeft w:val="547"/>
          <w:marRight w:val="0"/>
          <w:marTop w:val="0"/>
          <w:marBottom w:val="0"/>
          <w:divBdr>
            <w:top w:val="none" w:sz="0" w:space="0" w:color="auto"/>
            <w:left w:val="none" w:sz="0" w:space="0" w:color="auto"/>
            <w:bottom w:val="none" w:sz="0" w:space="0" w:color="auto"/>
            <w:right w:val="none" w:sz="0" w:space="0" w:color="auto"/>
          </w:divBdr>
        </w:div>
        <w:div w:id="1075591180">
          <w:marLeft w:val="1166"/>
          <w:marRight w:val="0"/>
          <w:marTop w:val="0"/>
          <w:marBottom w:val="0"/>
          <w:divBdr>
            <w:top w:val="none" w:sz="0" w:space="0" w:color="auto"/>
            <w:left w:val="none" w:sz="0" w:space="0" w:color="auto"/>
            <w:bottom w:val="none" w:sz="0" w:space="0" w:color="auto"/>
            <w:right w:val="none" w:sz="0" w:space="0" w:color="auto"/>
          </w:divBdr>
        </w:div>
        <w:div w:id="1114708864">
          <w:marLeft w:val="1166"/>
          <w:marRight w:val="0"/>
          <w:marTop w:val="0"/>
          <w:marBottom w:val="0"/>
          <w:divBdr>
            <w:top w:val="none" w:sz="0" w:space="0" w:color="auto"/>
            <w:left w:val="none" w:sz="0" w:space="0" w:color="auto"/>
            <w:bottom w:val="none" w:sz="0" w:space="0" w:color="auto"/>
            <w:right w:val="none" w:sz="0" w:space="0" w:color="auto"/>
          </w:divBdr>
        </w:div>
        <w:div w:id="1119229309">
          <w:marLeft w:val="547"/>
          <w:marRight w:val="0"/>
          <w:marTop w:val="0"/>
          <w:marBottom w:val="0"/>
          <w:divBdr>
            <w:top w:val="none" w:sz="0" w:space="0" w:color="auto"/>
            <w:left w:val="none" w:sz="0" w:space="0" w:color="auto"/>
            <w:bottom w:val="none" w:sz="0" w:space="0" w:color="auto"/>
            <w:right w:val="none" w:sz="0" w:space="0" w:color="auto"/>
          </w:divBdr>
        </w:div>
        <w:div w:id="1287733059">
          <w:marLeft w:val="547"/>
          <w:marRight w:val="0"/>
          <w:marTop w:val="0"/>
          <w:marBottom w:val="0"/>
          <w:divBdr>
            <w:top w:val="none" w:sz="0" w:space="0" w:color="auto"/>
            <w:left w:val="none" w:sz="0" w:space="0" w:color="auto"/>
            <w:bottom w:val="none" w:sz="0" w:space="0" w:color="auto"/>
            <w:right w:val="none" w:sz="0" w:space="0" w:color="auto"/>
          </w:divBdr>
        </w:div>
        <w:div w:id="1398014474">
          <w:marLeft w:val="547"/>
          <w:marRight w:val="0"/>
          <w:marTop w:val="0"/>
          <w:marBottom w:val="0"/>
          <w:divBdr>
            <w:top w:val="none" w:sz="0" w:space="0" w:color="auto"/>
            <w:left w:val="none" w:sz="0" w:space="0" w:color="auto"/>
            <w:bottom w:val="none" w:sz="0" w:space="0" w:color="auto"/>
            <w:right w:val="none" w:sz="0" w:space="0" w:color="auto"/>
          </w:divBdr>
        </w:div>
        <w:div w:id="1503424835">
          <w:marLeft w:val="1800"/>
          <w:marRight w:val="0"/>
          <w:marTop w:val="0"/>
          <w:marBottom w:val="0"/>
          <w:divBdr>
            <w:top w:val="none" w:sz="0" w:space="0" w:color="auto"/>
            <w:left w:val="none" w:sz="0" w:space="0" w:color="auto"/>
            <w:bottom w:val="none" w:sz="0" w:space="0" w:color="auto"/>
            <w:right w:val="none" w:sz="0" w:space="0" w:color="auto"/>
          </w:divBdr>
        </w:div>
        <w:div w:id="1652053722">
          <w:marLeft w:val="547"/>
          <w:marRight w:val="0"/>
          <w:marTop w:val="0"/>
          <w:marBottom w:val="0"/>
          <w:divBdr>
            <w:top w:val="none" w:sz="0" w:space="0" w:color="auto"/>
            <w:left w:val="none" w:sz="0" w:space="0" w:color="auto"/>
            <w:bottom w:val="none" w:sz="0" w:space="0" w:color="auto"/>
            <w:right w:val="none" w:sz="0" w:space="0" w:color="auto"/>
          </w:divBdr>
        </w:div>
        <w:div w:id="1784179995">
          <w:marLeft w:val="547"/>
          <w:marRight w:val="0"/>
          <w:marTop w:val="0"/>
          <w:marBottom w:val="0"/>
          <w:divBdr>
            <w:top w:val="none" w:sz="0" w:space="0" w:color="auto"/>
            <w:left w:val="none" w:sz="0" w:space="0" w:color="auto"/>
            <w:bottom w:val="none" w:sz="0" w:space="0" w:color="auto"/>
            <w:right w:val="none" w:sz="0" w:space="0" w:color="auto"/>
          </w:divBdr>
        </w:div>
        <w:div w:id="1839078876">
          <w:marLeft w:val="547"/>
          <w:marRight w:val="0"/>
          <w:marTop w:val="0"/>
          <w:marBottom w:val="0"/>
          <w:divBdr>
            <w:top w:val="none" w:sz="0" w:space="0" w:color="auto"/>
            <w:left w:val="none" w:sz="0" w:space="0" w:color="auto"/>
            <w:bottom w:val="none" w:sz="0" w:space="0" w:color="auto"/>
            <w:right w:val="none" w:sz="0" w:space="0" w:color="auto"/>
          </w:divBdr>
        </w:div>
        <w:div w:id="1911379691">
          <w:marLeft w:val="1800"/>
          <w:marRight w:val="0"/>
          <w:marTop w:val="0"/>
          <w:marBottom w:val="0"/>
          <w:divBdr>
            <w:top w:val="none" w:sz="0" w:space="0" w:color="auto"/>
            <w:left w:val="none" w:sz="0" w:space="0" w:color="auto"/>
            <w:bottom w:val="none" w:sz="0" w:space="0" w:color="auto"/>
            <w:right w:val="none" w:sz="0" w:space="0" w:color="auto"/>
          </w:divBdr>
        </w:div>
        <w:div w:id="2122332033">
          <w:marLeft w:val="1800"/>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0008977">
      <w:bodyDiv w:val="1"/>
      <w:marLeft w:val="0"/>
      <w:marRight w:val="0"/>
      <w:marTop w:val="0"/>
      <w:marBottom w:val="0"/>
      <w:divBdr>
        <w:top w:val="none" w:sz="0" w:space="0" w:color="auto"/>
        <w:left w:val="none" w:sz="0" w:space="0" w:color="auto"/>
        <w:bottom w:val="none" w:sz="0" w:space="0" w:color="auto"/>
        <w:right w:val="none" w:sz="0" w:space="0" w:color="auto"/>
      </w:divBdr>
    </w:div>
    <w:div w:id="2090342231">
      <w:bodyDiv w:val="1"/>
      <w:marLeft w:val="0"/>
      <w:marRight w:val="0"/>
      <w:marTop w:val="0"/>
      <w:marBottom w:val="0"/>
      <w:divBdr>
        <w:top w:val="none" w:sz="0" w:space="0" w:color="auto"/>
        <w:left w:val="none" w:sz="0" w:space="0" w:color="auto"/>
        <w:bottom w:val="none" w:sz="0" w:space="0" w:color="auto"/>
        <w:right w:val="none" w:sz="0" w:space="0" w:color="auto"/>
      </w:divBdr>
      <w:divsChild>
        <w:div w:id="305743281">
          <w:marLeft w:val="1166"/>
          <w:marRight w:val="0"/>
          <w:marTop w:val="0"/>
          <w:marBottom w:val="0"/>
          <w:divBdr>
            <w:top w:val="none" w:sz="0" w:space="0" w:color="auto"/>
            <w:left w:val="none" w:sz="0" w:space="0" w:color="auto"/>
            <w:bottom w:val="none" w:sz="0" w:space="0" w:color="auto"/>
            <w:right w:val="none" w:sz="0" w:space="0" w:color="auto"/>
          </w:divBdr>
        </w:div>
        <w:div w:id="450831576">
          <w:marLeft w:val="1800"/>
          <w:marRight w:val="0"/>
          <w:marTop w:val="0"/>
          <w:marBottom w:val="0"/>
          <w:divBdr>
            <w:top w:val="none" w:sz="0" w:space="0" w:color="auto"/>
            <w:left w:val="none" w:sz="0" w:space="0" w:color="auto"/>
            <w:bottom w:val="none" w:sz="0" w:space="0" w:color="auto"/>
            <w:right w:val="none" w:sz="0" w:space="0" w:color="auto"/>
          </w:divBdr>
        </w:div>
        <w:div w:id="713194672">
          <w:marLeft w:val="1800"/>
          <w:marRight w:val="0"/>
          <w:marTop w:val="0"/>
          <w:marBottom w:val="0"/>
          <w:divBdr>
            <w:top w:val="none" w:sz="0" w:space="0" w:color="auto"/>
            <w:left w:val="none" w:sz="0" w:space="0" w:color="auto"/>
            <w:bottom w:val="none" w:sz="0" w:space="0" w:color="auto"/>
            <w:right w:val="none" w:sz="0" w:space="0" w:color="auto"/>
          </w:divBdr>
        </w:div>
        <w:div w:id="907500981">
          <w:marLeft w:val="1166"/>
          <w:marRight w:val="0"/>
          <w:marTop w:val="0"/>
          <w:marBottom w:val="0"/>
          <w:divBdr>
            <w:top w:val="none" w:sz="0" w:space="0" w:color="auto"/>
            <w:left w:val="none" w:sz="0" w:space="0" w:color="auto"/>
            <w:bottom w:val="none" w:sz="0" w:space="0" w:color="auto"/>
            <w:right w:val="none" w:sz="0" w:space="0" w:color="auto"/>
          </w:divBdr>
        </w:div>
        <w:div w:id="910042998">
          <w:marLeft w:val="1166"/>
          <w:marRight w:val="0"/>
          <w:marTop w:val="0"/>
          <w:marBottom w:val="0"/>
          <w:divBdr>
            <w:top w:val="none" w:sz="0" w:space="0" w:color="auto"/>
            <w:left w:val="none" w:sz="0" w:space="0" w:color="auto"/>
            <w:bottom w:val="none" w:sz="0" w:space="0" w:color="auto"/>
            <w:right w:val="none" w:sz="0" w:space="0" w:color="auto"/>
          </w:divBdr>
        </w:div>
        <w:div w:id="1508786614">
          <w:marLeft w:val="1800"/>
          <w:marRight w:val="0"/>
          <w:marTop w:val="0"/>
          <w:marBottom w:val="18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5906327">
      <w:bodyDiv w:val="1"/>
      <w:marLeft w:val="0"/>
      <w:marRight w:val="0"/>
      <w:marTop w:val="0"/>
      <w:marBottom w:val="0"/>
      <w:divBdr>
        <w:top w:val="none" w:sz="0" w:space="0" w:color="auto"/>
        <w:left w:val="none" w:sz="0" w:space="0" w:color="auto"/>
        <w:bottom w:val="none" w:sz="0" w:space="0" w:color="auto"/>
        <w:right w:val="none" w:sz="0" w:space="0" w:color="auto"/>
      </w:divBdr>
    </w:div>
    <w:div w:id="2138640124">
      <w:bodyDiv w:val="1"/>
      <w:marLeft w:val="0"/>
      <w:marRight w:val="0"/>
      <w:marTop w:val="0"/>
      <w:marBottom w:val="0"/>
      <w:divBdr>
        <w:top w:val="none" w:sz="0" w:space="0" w:color="auto"/>
        <w:left w:val="none" w:sz="0" w:space="0" w:color="auto"/>
        <w:bottom w:val="none" w:sz="0" w:space="0" w:color="auto"/>
        <w:right w:val="none" w:sz="0" w:space="0" w:color="auto"/>
      </w:divBdr>
      <w:divsChild>
        <w:div w:id="369039241">
          <w:marLeft w:val="1166"/>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5615040">
      <w:bodyDiv w:val="1"/>
      <w:marLeft w:val="0"/>
      <w:marRight w:val="0"/>
      <w:marTop w:val="0"/>
      <w:marBottom w:val="0"/>
      <w:divBdr>
        <w:top w:val="none" w:sz="0" w:space="0" w:color="auto"/>
        <w:left w:val="none" w:sz="0" w:space="0" w:color="auto"/>
        <w:bottom w:val="none" w:sz="0" w:space="0" w:color="auto"/>
        <w:right w:val="none" w:sz="0" w:space="0" w:color="auto"/>
      </w:divBdr>
      <w:divsChild>
        <w:div w:id="1189492695">
          <w:marLeft w:val="446"/>
          <w:marRight w:val="0"/>
          <w:marTop w:val="0"/>
          <w:marBottom w:val="0"/>
          <w:divBdr>
            <w:top w:val="none" w:sz="0" w:space="0" w:color="auto"/>
            <w:left w:val="none" w:sz="0" w:space="0" w:color="auto"/>
            <w:bottom w:val="none" w:sz="0" w:space="0" w:color="auto"/>
            <w:right w:val="none" w:sz="0" w:space="0" w:color="auto"/>
          </w:divBdr>
        </w:div>
        <w:div w:id="176025333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5AIRPNAIUNRU-1961654782-6866</_dlc_DocId>
    <_dlc_DocIdUrl xmlns="71c5aaf6-e6ce-465b-b873-5148d2a4c105">
      <Url>https://nokia.sharepoint.com/sites/c5g/projects/APR/_layouts/15/DocIdRedir.aspx?ID=5AIRPNAIUNRU-1961654782-6866</Url>
      <Description>5AIRPNAIUNRU-1961654782-6866</Description>
    </_dlc_DocIdUrl>
    <_dlc_DocIdPersistId xmlns="71c5aaf6-e6ce-465b-b873-5148d2a4c105">false</_dlc_DocIdPersistId>
    <SharedWithUsers xmlns="3b34c8f0-1ef5-4d1e-bb66-517ce7fe7356">
      <UserInfo>
        <DisplayName/>
        <AccountId xsi:nil="true"/>
        <AccountType/>
      </UserInfo>
    </SharedWithUsers>
    <TaxCatchAll xmlns="71c5aaf6-e6ce-465b-b873-5148d2a4c105" xsi:nil="true"/>
    <lcf76f155ced4ddcb4097134ff3c332f xmlns="11888770-ec95-4a85-aec0-ee0acc3075d6">
      <Terms xmlns="http://schemas.microsoft.com/office/infopath/2007/PartnerControls"/>
    </lcf76f155ced4ddcb4097134ff3c332f>
    <Document_x0020_category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6A4E17AD20CCCA49B8C17198C2F5C3F4" ma:contentTypeVersion="36" ma:contentTypeDescription="Create a new document." ma:contentTypeScope="" ma:versionID="0ebe9594e8093b26ac4c9840824fd886">
  <xsd:schema xmlns:xsd="http://www.w3.org/2001/XMLSchema" xmlns:xs="http://www.w3.org/2001/XMLSchema" xmlns:p="http://schemas.microsoft.com/office/2006/metadata/properties" xmlns:ns2="71c5aaf6-e6ce-465b-b873-5148d2a4c105" xmlns:ns3="11888770-ec95-4a85-aec0-ee0acc3075d6" xmlns:ns4="3b34c8f0-1ef5-4d1e-bb66-517ce7fe7356" targetNamespace="http://schemas.microsoft.com/office/2006/metadata/properties" ma:root="true" ma:fieldsID="c5f1cc6e7c7f4e9341b1d03944a2a32e" ns2:_="" ns3:_="" ns4:_="">
    <xsd:import namespace="71c5aaf6-e6ce-465b-b873-5148d2a4c105"/>
    <xsd:import namespace="11888770-ec95-4a85-aec0-ee0acc3075d6"/>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Document_x0020_category"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1888770-ec95-4a85-aec0-ee0acc3075d6"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Document_x0020_category" ma:index="23"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3.xml><?xml version="1.0" encoding="utf-8"?>
<ds:datastoreItem xmlns:ds="http://schemas.openxmlformats.org/officeDocument/2006/customXml" ds:itemID="{3DECD0A1-E1E9-4B51-B502-0F7042F191D2}">
  <ds:schemaRefs>
    <ds:schemaRef ds:uri="http://schemas.microsoft.com/office/2006/metadata/properties"/>
    <ds:schemaRef ds:uri="http://schemas.microsoft.com/office/infopath/2007/PartnerControls"/>
    <ds:schemaRef ds:uri="71c5aaf6-e6ce-465b-b873-5148d2a4c105"/>
    <ds:schemaRef ds:uri="3b34c8f0-1ef5-4d1e-bb66-517ce7fe7356"/>
    <ds:schemaRef ds:uri="11888770-ec95-4a85-aec0-ee0acc3075d6"/>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5.xml><?xml version="1.0" encoding="utf-8"?>
<ds:datastoreItem xmlns:ds="http://schemas.openxmlformats.org/officeDocument/2006/customXml" ds:itemID="{291B508D-2F5F-4644-8665-1604BB307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1888770-ec95-4a85-aec0-ee0acc3075d6"/>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5FA944E-36CA-4541-8BA3-3892A5C98E9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65</TotalTime>
  <Pages>20</Pages>
  <Words>7430</Words>
  <Characters>42356</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49687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Zheng, Naizheng (NSB - CN/Beijing)</cp:lastModifiedBy>
  <cp:revision>16</cp:revision>
  <cp:lastPrinted>2019-05-01T22:45:00Z</cp:lastPrinted>
  <dcterms:created xsi:type="dcterms:W3CDTF">2022-09-30T06:56:00Z</dcterms:created>
  <dcterms:modified xsi:type="dcterms:W3CDTF">2022-09-30T14:10:00Z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0x0101006A4E17AD20CCCA49B8C17198C2F5C3F4</vt:lpwstr>
  </property>
  <property fmtid="{D5CDD505-2E9C-101B-9397-08002B2CF9AE}" pid="5" name="HideFromDelve">
    <vt:lpwstr>0</vt:lpwstr>
  </property>
  <property fmtid="{D5CDD505-2E9C-101B-9397-08002B2CF9AE}" pid="6" name="_dlc_DocIdItemGuid">
    <vt:lpwstr>a679330b-0b40-4dc3-adb8-41ca7aec4057</vt:lpwstr>
  </property>
  <property fmtid="{D5CDD505-2E9C-101B-9397-08002B2CF9AE}" pid="7" name="MediaServiceImageTags">
    <vt:lpwstr/>
  </property>
  <property fmtid="{D5CDD505-2E9C-101B-9397-08002B2CF9AE}" pid="8" name="Order">
    <vt:r8>671700</vt:r8>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