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C7FC7" w14:textId="666DB64D" w:rsidR="003F48E7" w:rsidRPr="007B519D" w:rsidRDefault="003F48E7" w:rsidP="003F48E7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0940F2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3D7D0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10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</w:t>
      </w:r>
      <w:r w:rsidR="000940F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</w:t>
      </w:r>
      <w:r w:rsidR="00AA71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    </w:t>
      </w:r>
      <w:r w:rsidR="00A40069" w:rsidRPr="00A40069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</w:t>
      </w:r>
      <w:r w:rsidR="00EA59CC" w:rsidRPr="00EA59C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2206947</w:t>
      </w:r>
    </w:p>
    <w:p w14:paraId="605E991B" w14:textId="5C614C44" w:rsidR="003F48E7" w:rsidRPr="009D7AA5" w:rsidRDefault="004E5181" w:rsidP="003F48E7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Toulouse</w:t>
      </w:r>
      <w:r w:rsidR="003F48E7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August</w:t>
      </w:r>
      <w:r w:rsidR="000940F2" w:rsidRPr="000940F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22</w:t>
      </w:r>
      <w:r w:rsidRPr="0025082C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nd</w:t>
      </w:r>
      <w:r w:rsidR="000940F2" w:rsidRPr="000940F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6</w:t>
      </w:r>
      <w:r w:rsidR="000940F2" w:rsidRPr="0025082C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="000940F2" w:rsidRPr="000940F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, 2022</w:t>
      </w:r>
    </w:p>
    <w:p w14:paraId="287CE3C5" w14:textId="77777777" w:rsidR="0072011D" w:rsidRPr="00802686" w:rsidRDefault="0072011D" w:rsidP="003D5449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5CBEDCA2" w14:textId="5560B295" w:rsidR="00BC175A" w:rsidRPr="009F5E15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0940F2">
        <w:rPr>
          <w:rFonts w:ascii="Arial" w:hAnsi="Arial" w:cs="Arial"/>
          <w:b/>
          <w:sz w:val="24"/>
          <w:lang w:val="en-US"/>
        </w:rPr>
        <w:t>9.7.2</w:t>
      </w:r>
    </w:p>
    <w:p w14:paraId="212324BF" w14:textId="199B2D7F" w:rsidR="00BC175A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DD64D2">
        <w:rPr>
          <w:rFonts w:ascii="Arial" w:hAnsi="Arial" w:cs="Arial"/>
          <w:b/>
          <w:sz w:val="24"/>
          <w:lang w:val="en-US"/>
        </w:rPr>
        <w:t>On Network Energy Saving Techniques</w:t>
      </w:r>
    </w:p>
    <w:p w14:paraId="5C456A75" w14:textId="61BBC54E" w:rsidR="00BC175A" w:rsidRPr="00802686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IIS</w:t>
      </w:r>
      <w:r w:rsidR="0028345E">
        <w:rPr>
          <w:rFonts w:ascii="Arial" w:hAnsi="Arial" w:cs="Arial"/>
          <w:b/>
          <w:sz w:val="24"/>
          <w:lang w:val="en-US"/>
        </w:rPr>
        <w:t xml:space="preserve">, </w:t>
      </w:r>
      <w:r w:rsidR="00681A31">
        <w:rPr>
          <w:rFonts w:ascii="Arial" w:hAnsi="Arial" w:cs="Arial"/>
          <w:b/>
          <w:sz w:val="24"/>
          <w:lang w:val="en-US"/>
        </w:rPr>
        <w:t>Fraunhofer HHI</w:t>
      </w:r>
    </w:p>
    <w:p w14:paraId="5BA5B296" w14:textId="42345085" w:rsidR="00A471CA" w:rsidRPr="009F5E15" w:rsidRDefault="00D12ADD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</w:p>
    <w:p w14:paraId="7EC10F09" w14:textId="77777777" w:rsidR="00A471CA" w:rsidRPr="00494F90" w:rsidRDefault="00A471CA" w:rsidP="00DC28D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F6AD7B6" w14:textId="77777777" w:rsidR="00635D54" w:rsidRPr="00CE7079" w:rsidRDefault="00635D54" w:rsidP="00635D54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1D035BBC" w14:textId="36709311" w:rsidR="004C4635" w:rsidRDefault="00FE6A18" w:rsidP="00EB2390">
      <w:pPr>
        <w:pStyle w:val="3GPPNormalText"/>
      </w:pPr>
      <w:r>
        <w:t>Mobile communication continue</w:t>
      </w:r>
      <w:r w:rsidR="0028345E">
        <w:t>s</w:t>
      </w:r>
      <w:r>
        <w:t xml:space="preserve"> to grow year after year. In particular, the deployment of 5G NR networks has been a resounding success. Accelerated adoption rate, new use cases pushing data rate requirements and denser networks are </w:t>
      </w:r>
      <w:r w:rsidR="002654A2">
        <w:t xml:space="preserve">definitively </w:t>
      </w:r>
      <w:r>
        <w:t xml:space="preserve">desired, but </w:t>
      </w:r>
      <w:r w:rsidR="002654A2">
        <w:t>all of that</w:t>
      </w:r>
      <w:r>
        <w:t xml:space="preserve"> is coming with a </w:t>
      </w:r>
      <w:r w:rsidR="002654A2">
        <w:t>price</w:t>
      </w:r>
      <w:r>
        <w:t xml:space="preserve">: the </w:t>
      </w:r>
      <w:r w:rsidR="002654A2">
        <w:t xml:space="preserve">increase in </w:t>
      </w:r>
      <w:r>
        <w:t>total energy consumption of 5G networks. In light of the ambitious CO</w:t>
      </w:r>
      <w:r w:rsidRPr="00FE6A18">
        <w:rPr>
          <w:vertAlign w:val="subscript"/>
        </w:rPr>
        <w:t>2</w:t>
      </w:r>
      <w:r>
        <w:t xml:space="preserve"> emission reduction targets and increased network Operational Expenses (Opex)</w:t>
      </w:r>
      <w:r w:rsidR="0028345E">
        <w:t xml:space="preserve">, </w:t>
      </w:r>
      <w:r>
        <w:t xml:space="preserve">energy consumption </w:t>
      </w:r>
      <w:r w:rsidR="00C63AD8">
        <w:t>is getting increasingly important</w:t>
      </w:r>
      <w:r>
        <w:t xml:space="preserve">. </w:t>
      </w:r>
    </w:p>
    <w:p w14:paraId="0969A646" w14:textId="4FAAE25D" w:rsidR="00FE6A18" w:rsidRDefault="004C4635" w:rsidP="00EB2390">
      <w:pPr>
        <w:pStyle w:val="3GPPNormalText"/>
      </w:pPr>
      <w:r>
        <w:t>For this reason, Rel</w:t>
      </w:r>
      <w:r w:rsidR="00C63AD8">
        <w:t>-</w:t>
      </w:r>
      <w:r>
        <w:t>18 includes a study item on Network Energy Saving</w:t>
      </w:r>
      <w:r w:rsidR="0028345E">
        <w:t xml:space="preserve"> aiming at saving energy consumption while other performance criteria are maintained</w:t>
      </w:r>
      <w:r w:rsidR="000E640C">
        <w:t xml:space="preserve"> </w:t>
      </w:r>
      <w:r w:rsidR="000E640C">
        <w:fldChar w:fldCharType="begin"/>
      </w:r>
      <w:r w:rsidR="000E640C">
        <w:instrText xml:space="preserve"> REF _Ref101356293 \r \h </w:instrText>
      </w:r>
      <w:r w:rsidR="000E640C">
        <w:fldChar w:fldCharType="separate"/>
      </w:r>
      <w:r w:rsidR="005577FC">
        <w:t>[</w:t>
      </w:r>
      <w:r w:rsidR="005577FC">
        <w:t>1</w:t>
      </w:r>
      <w:r w:rsidR="005577FC">
        <w:t>]</w:t>
      </w:r>
      <w:r w:rsidR="000E640C">
        <w:fldChar w:fldCharType="end"/>
      </w:r>
      <w:r>
        <w:t xml:space="preserve">. </w:t>
      </w:r>
      <w:r w:rsidR="007B3C04">
        <w:t>One of the objectives</w:t>
      </w:r>
      <w:r w:rsidR="000E640C">
        <w:t xml:space="preserve"> of this study</w:t>
      </w:r>
      <w:r w:rsidR="007B3C04">
        <w:t xml:space="preserve"> is: </w:t>
      </w:r>
    </w:p>
    <w:p w14:paraId="7B47CD5F" w14:textId="5444EBD8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ab/>
        <w:t>Study and identify techniques on the gNB and UE side to improve network energy savings in terms of both BS transmission and reception, which may include:</w:t>
      </w:r>
    </w:p>
    <w:p w14:paraId="0C9EB545" w14:textId="335C6C41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ab/>
        <w:t>•</w:t>
      </w:r>
      <w:r w:rsidRPr="007B3C04">
        <w:rPr>
          <w:rFonts w:ascii="Times New Roman" w:hAnsi="Times New Roman"/>
          <w:lang w:val="en-US"/>
        </w:rPr>
        <w:tab/>
        <w:t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and potential UE assistance information [RAN1, RAN2]</w:t>
      </w:r>
    </w:p>
    <w:p w14:paraId="3F9CC001" w14:textId="77777777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>•</w:t>
      </w:r>
      <w:r w:rsidRPr="007B3C04">
        <w:rPr>
          <w:rFonts w:ascii="Times New Roman" w:hAnsi="Times New Roman"/>
          <w:lang w:val="en-US"/>
        </w:rPr>
        <w:tab/>
        <w:t>Information exchange/coordination over network interfaces [RAN3]</w:t>
      </w:r>
    </w:p>
    <w:p w14:paraId="185361AA" w14:textId="7B7EB915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>Note: Other techniques are not precluded</w:t>
      </w:r>
    </w:p>
    <w:p w14:paraId="1EC5DBB2" w14:textId="77777777" w:rsidR="007B3C04" w:rsidRDefault="007B3C04" w:rsidP="00EB2390">
      <w:pPr>
        <w:pStyle w:val="3GPPNormalText"/>
      </w:pPr>
    </w:p>
    <w:p w14:paraId="20F815A2" w14:textId="02AA70EE" w:rsidR="00E877F1" w:rsidRDefault="000E640C" w:rsidP="000A18B9">
      <w:pPr>
        <w:pStyle w:val="3GPPNormalText"/>
        <w:spacing w:before="120"/>
      </w:pPr>
      <w:r>
        <w:t>T</w:t>
      </w:r>
      <w:r w:rsidR="007B3C04">
        <w:t xml:space="preserve">his contribution </w:t>
      </w:r>
      <w:r>
        <w:t xml:space="preserve">discusses </w:t>
      </w:r>
      <w:r w:rsidR="004C11AC">
        <w:t xml:space="preserve">several aspects of existing network </w:t>
      </w:r>
      <w:r>
        <w:t>energy</w:t>
      </w:r>
      <w:r w:rsidR="000F086F">
        <w:t xml:space="preserve"> </w:t>
      </w:r>
      <w:r w:rsidR="004C11AC">
        <w:t xml:space="preserve">saving techniques </w:t>
      </w:r>
      <w:r w:rsidR="00B25082">
        <w:t>as a step to identify</w:t>
      </w:r>
      <w:r w:rsidR="002727F1">
        <w:t>ing</w:t>
      </w:r>
      <w:r w:rsidR="00B25082">
        <w:t xml:space="preserve"> the most promising solutions</w:t>
      </w:r>
      <w:r w:rsidR="0025082C">
        <w:t>, including initial results on potential energy saving considering extended SSB intervals</w:t>
      </w:r>
      <w:r w:rsidR="00887325">
        <w:t>, as an update to</w:t>
      </w:r>
      <w:r w:rsidR="001A684D">
        <w:t xml:space="preserve"> </w:t>
      </w:r>
      <w:r w:rsidR="001A684D">
        <w:fldChar w:fldCharType="begin"/>
      </w:r>
      <w:r w:rsidR="001A684D">
        <w:instrText xml:space="preserve"> REF _Ref111111065 \r \h </w:instrText>
      </w:r>
      <w:r w:rsidR="001A684D">
        <w:fldChar w:fldCharType="separate"/>
      </w:r>
      <w:r w:rsidR="001A684D">
        <w:t>[</w:t>
      </w:r>
      <w:r w:rsidR="001A684D">
        <w:t>2</w:t>
      </w:r>
      <w:r w:rsidR="001A684D">
        <w:t>]</w:t>
      </w:r>
      <w:r w:rsidR="001A684D">
        <w:fldChar w:fldCharType="end"/>
      </w:r>
      <w:r w:rsidR="00FA1D41">
        <w:t>.</w:t>
      </w:r>
    </w:p>
    <w:p w14:paraId="669700F5" w14:textId="6510E1F9" w:rsidR="00535E75" w:rsidRDefault="00DD64D2" w:rsidP="00535E75">
      <w:pPr>
        <w:pStyle w:val="Heading1"/>
        <w:rPr>
          <w:lang w:val="en-US"/>
        </w:rPr>
      </w:pPr>
      <w:r>
        <w:rPr>
          <w:lang w:val="en-US"/>
        </w:rPr>
        <w:t xml:space="preserve">Scope of </w:t>
      </w:r>
      <w:r w:rsidR="00F37FD1">
        <w:rPr>
          <w:lang w:val="en-US"/>
        </w:rPr>
        <w:t>N</w:t>
      </w:r>
      <w:r>
        <w:rPr>
          <w:lang w:val="en-US"/>
        </w:rPr>
        <w:t xml:space="preserve">etwork </w:t>
      </w:r>
      <w:r w:rsidR="00F37FD1">
        <w:rPr>
          <w:lang w:val="en-US"/>
        </w:rPr>
        <w:t>E</w:t>
      </w:r>
      <w:r>
        <w:rPr>
          <w:lang w:val="en-US"/>
        </w:rPr>
        <w:t xml:space="preserve">nergy </w:t>
      </w:r>
      <w:r w:rsidR="00F37FD1">
        <w:rPr>
          <w:lang w:val="en-US"/>
        </w:rPr>
        <w:t>S</w:t>
      </w:r>
      <w:r>
        <w:rPr>
          <w:lang w:val="en-US"/>
        </w:rPr>
        <w:t xml:space="preserve">aving </w:t>
      </w:r>
      <w:r w:rsidR="00F37FD1">
        <w:rPr>
          <w:lang w:val="en-US"/>
        </w:rPr>
        <w:t>T</w:t>
      </w:r>
      <w:r>
        <w:rPr>
          <w:lang w:val="en-US"/>
        </w:rPr>
        <w:t>echniques</w:t>
      </w:r>
    </w:p>
    <w:p w14:paraId="7E56034F" w14:textId="426E9F18" w:rsidR="008B64DA" w:rsidRDefault="00E10046" w:rsidP="000A18B9">
      <w:pPr>
        <w:pStyle w:val="3GPPNormalText"/>
        <w:spacing w:before="120"/>
      </w:pPr>
      <w:r>
        <w:t xml:space="preserve">Network energy saving </w:t>
      </w:r>
      <w:r w:rsidR="00FB3392">
        <w:t xml:space="preserve">techniques </w:t>
      </w:r>
      <w:r>
        <w:t xml:space="preserve">can </w:t>
      </w:r>
      <w:r w:rsidR="00834A71">
        <w:t xml:space="preserve">be realized in </w:t>
      </w:r>
      <w:r>
        <w:t xml:space="preserve">many different forms. </w:t>
      </w:r>
      <w:r w:rsidR="002B5918">
        <w:t>For example, i</w:t>
      </w:r>
      <w:r w:rsidR="00834A71">
        <w:t xml:space="preserve">n </w:t>
      </w:r>
      <w:r>
        <w:fldChar w:fldCharType="begin"/>
      </w:r>
      <w:r>
        <w:instrText xml:space="preserve"> REF _Ref101534744 \r \h </w:instrText>
      </w:r>
      <w:r>
        <w:fldChar w:fldCharType="separate"/>
      </w:r>
      <w:r w:rsidR="001A684D">
        <w:t>[8]</w:t>
      </w:r>
      <w:r>
        <w:fldChar w:fldCharType="end"/>
      </w:r>
      <w:r>
        <w:t xml:space="preserve"> </w:t>
      </w:r>
      <w:r w:rsidR="00834A71">
        <w:t>three</w:t>
      </w:r>
      <w:r>
        <w:t xml:space="preserve"> possibilities</w:t>
      </w:r>
      <w:r w:rsidR="00834A71">
        <w:t xml:space="preserve"> are explained</w:t>
      </w:r>
      <w:r>
        <w:t>: autonomous decisions taken by each cell, backhaul-based signaling</w:t>
      </w:r>
      <w:r w:rsidR="00834A71">
        <w:t>,</w:t>
      </w:r>
      <w:r>
        <w:t xml:space="preserve"> and UE assisted cell wake</w:t>
      </w:r>
      <w:r w:rsidR="00834A71">
        <w:t>-</w:t>
      </w:r>
      <w:r>
        <w:t>up.</w:t>
      </w:r>
      <w:r w:rsidR="002B5918">
        <w:t xml:space="preserve"> Furthermore, decisions involving backhaul signaling could be </w:t>
      </w:r>
      <w:r w:rsidR="005D7792">
        <w:t xml:space="preserve">made in </w:t>
      </w:r>
      <w:r w:rsidR="002B5918">
        <w:t>a distributed or centralized way. In the study phase</w:t>
      </w:r>
      <w:r w:rsidR="00ED2069">
        <w:t>, the different approaches for network energy saving should be investigated and compared.</w:t>
      </w:r>
      <w:r w:rsidR="002B5918">
        <w:t xml:space="preserve"> </w:t>
      </w:r>
    </w:p>
    <w:p w14:paraId="3C88BBC2" w14:textId="3EF13E85" w:rsidR="002B5918" w:rsidRPr="00DD11C1" w:rsidRDefault="002B5918" w:rsidP="002B5918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 w:rsidR="00ED2069">
        <w:rPr>
          <w:rFonts w:ascii="Times" w:hAnsi="Times"/>
          <w:b/>
          <w:bCs/>
          <w:sz w:val="22"/>
          <w:szCs w:val="22"/>
        </w:rPr>
        <w:t xml:space="preserve"> </w:t>
      </w:r>
      <w:r w:rsidR="00ED2069">
        <w:rPr>
          <w:rFonts w:ascii="Times" w:hAnsi="Times"/>
          <w:b/>
          <w:bCs/>
          <w:sz w:val="22"/>
          <w:szCs w:val="22"/>
        </w:rPr>
        <w:fldChar w:fldCharType="begin"/>
      </w:r>
      <w:r w:rsidR="00ED2069"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 w:rsidR="00ED2069"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1</w:t>
      </w:r>
      <w:r w:rsidR="00ED2069"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 w:rsidR="00ED2069">
        <w:rPr>
          <w:rFonts w:ascii="Times" w:hAnsi="Times"/>
          <w:b/>
          <w:bCs/>
          <w:sz w:val="22"/>
          <w:szCs w:val="22"/>
        </w:rPr>
        <w:t>Network energy saving tech</w:t>
      </w:r>
      <w:r w:rsidR="006E2DA7">
        <w:rPr>
          <w:rFonts w:ascii="Times" w:hAnsi="Times"/>
          <w:b/>
          <w:bCs/>
          <w:sz w:val="22"/>
          <w:szCs w:val="22"/>
        </w:rPr>
        <w:t>n</w:t>
      </w:r>
      <w:r w:rsidR="00ED2069">
        <w:rPr>
          <w:rFonts w:ascii="Times" w:hAnsi="Times"/>
          <w:b/>
          <w:bCs/>
          <w:sz w:val="22"/>
          <w:szCs w:val="22"/>
        </w:rPr>
        <w:t>iques can be realized in many different forms</w:t>
      </w:r>
      <w:r>
        <w:rPr>
          <w:rFonts w:ascii="Times" w:hAnsi="Times"/>
          <w:b/>
          <w:bCs/>
          <w:sz w:val="22"/>
          <w:szCs w:val="22"/>
        </w:rPr>
        <w:t>.</w:t>
      </w:r>
    </w:p>
    <w:p w14:paraId="37C72143" w14:textId="4738392B" w:rsidR="002B5918" w:rsidRPr="002727F1" w:rsidRDefault="00ED2069" w:rsidP="000A18B9">
      <w:pPr>
        <w:pStyle w:val="3GPPNormalText"/>
        <w:spacing w:before="120"/>
        <w:rPr>
          <w:lang w:val="en-GB"/>
        </w:rPr>
      </w:pPr>
      <w:r>
        <w:rPr>
          <w:rFonts w:ascii="Times" w:hAnsi="Times"/>
          <w:b/>
          <w:bCs/>
          <w:szCs w:val="22"/>
        </w:rPr>
        <w:t xml:space="preserve">Proposal </w:t>
      </w:r>
      <w:r>
        <w:rPr>
          <w:rFonts w:ascii="Times" w:hAnsi="Times"/>
          <w:b/>
          <w:bCs/>
          <w:szCs w:val="22"/>
        </w:rPr>
        <w:fldChar w:fldCharType="begin"/>
      </w:r>
      <w:r>
        <w:rPr>
          <w:rFonts w:ascii="Times" w:hAnsi="Times"/>
          <w:b/>
          <w:bCs/>
          <w:szCs w:val="22"/>
        </w:rPr>
        <w:instrText xml:space="preserve"> SEQ Proposal \* MERGEFORMAT </w:instrText>
      </w:r>
      <w:r>
        <w:rPr>
          <w:rFonts w:ascii="Times" w:hAnsi="Times"/>
          <w:b/>
          <w:bCs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Cs w:val="22"/>
        </w:rPr>
        <w:t>1</w:t>
      </w:r>
      <w:r>
        <w:rPr>
          <w:rFonts w:ascii="Times" w:hAnsi="Times"/>
          <w:b/>
          <w:bCs/>
          <w:szCs w:val="22"/>
        </w:rPr>
        <w:fldChar w:fldCharType="end"/>
      </w:r>
      <w:r>
        <w:rPr>
          <w:rFonts w:ascii="Times" w:hAnsi="Times"/>
          <w:b/>
          <w:bCs/>
          <w:szCs w:val="22"/>
        </w:rPr>
        <w:t xml:space="preserve">: </w:t>
      </w:r>
      <w:r w:rsidRPr="00ED2069">
        <w:rPr>
          <w:rFonts w:ascii="Times" w:hAnsi="Times"/>
          <w:b/>
          <w:bCs/>
          <w:szCs w:val="22"/>
        </w:rPr>
        <w:t>In the study phase, the different approaches for network energy saving should be investigated and compared.</w:t>
      </w:r>
    </w:p>
    <w:p w14:paraId="284DF007" w14:textId="0A607AA0" w:rsidR="008211F0" w:rsidRDefault="00F54BCC" w:rsidP="00F54BCC">
      <w:pPr>
        <w:pStyle w:val="3GPPNormalText"/>
        <w:spacing w:before="120"/>
      </w:pPr>
      <w:r>
        <w:t xml:space="preserve">In general, it is widely acknowledged that the </w:t>
      </w:r>
      <w:r w:rsidR="00293664">
        <w:t>benefits of network energy saving techniques are larger in low to moderate</w:t>
      </w:r>
      <w:r w:rsidR="00834A71">
        <w:t xml:space="preserve"> traffic</w:t>
      </w:r>
      <w:r w:rsidR="00293664">
        <w:t xml:space="preserve"> loads </w:t>
      </w:r>
      <w:r w:rsidR="00293664">
        <w:fldChar w:fldCharType="begin"/>
      </w:r>
      <w:r w:rsidR="00293664">
        <w:instrText xml:space="preserve"> REF _Ref101527155 \r \h </w:instrText>
      </w:r>
      <w:r w:rsidR="00293664">
        <w:fldChar w:fldCharType="separate"/>
      </w:r>
      <w:r w:rsidR="001A684D">
        <w:t>[3]</w:t>
      </w:r>
      <w:r w:rsidR="00293664">
        <w:fldChar w:fldCharType="end"/>
      </w:r>
      <w:r w:rsidR="00293664">
        <w:t>.</w:t>
      </w:r>
      <w:r w:rsidR="009D6265">
        <w:t xml:space="preserve"> The </w:t>
      </w:r>
      <w:r w:rsidR="00834A71">
        <w:t xml:space="preserve">traffic </w:t>
      </w:r>
      <w:r w:rsidR="009D6265">
        <w:t>load</w:t>
      </w:r>
      <w:r w:rsidR="00DD5805">
        <w:t xml:space="preserve">, however, should not be understood only in terms of absolute throughput. Instead, for the sake of network energy saving, the load </w:t>
      </w:r>
      <w:r w:rsidR="009D6265">
        <w:t xml:space="preserve">should be understood </w:t>
      </w:r>
      <w:r w:rsidR="00DD5805">
        <w:t xml:space="preserve">as the relation between user activity </w:t>
      </w:r>
      <w:r w:rsidR="00834A71">
        <w:t xml:space="preserve">and </w:t>
      </w:r>
      <w:r w:rsidR="009D6265">
        <w:t xml:space="preserve">cell density. </w:t>
      </w:r>
      <w:r w:rsidR="00834A71">
        <w:t xml:space="preserve">For example, </w:t>
      </w:r>
      <w:r w:rsidR="00DD5805">
        <w:t xml:space="preserve">small cells </w:t>
      </w:r>
      <w:r w:rsidR="008211F0">
        <w:t>are most often deployed where there is a high density of users and high throughput is needed. Nonetheless,</w:t>
      </w:r>
      <w:r w:rsidR="009D6265">
        <w:t xml:space="preserve"> each small cell may serve only a few users because of the small </w:t>
      </w:r>
      <w:r w:rsidR="00B47BB9">
        <w:t>communication range</w:t>
      </w:r>
      <w:r w:rsidR="009D6265">
        <w:t xml:space="preserve">. </w:t>
      </w:r>
      <w:r w:rsidR="008211F0">
        <w:t xml:space="preserve">Therefore, from the perspective of a single cell, that cell could have </w:t>
      </w:r>
      <w:r w:rsidR="00A45012">
        <w:t xml:space="preserve">a </w:t>
      </w:r>
      <w:r w:rsidR="008211F0">
        <w:t xml:space="preserve">low load even </w:t>
      </w:r>
      <w:r w:rsidR="00A45012">
        <w:t xml:space="preserve">in a </w:t>
      </w:r>
      <w:r w:rsidR="008211F0">
        <w:t xml:space="preserve">high traffic area. </w:t>
      </w:r>
    </w:p>
    <w:p w14:paraId="573B7970" w14:textId="67169DC0" w:rsidR="008211F0" w:rsidRPr="00DD11C1" w:rsidRDefault="008211F0" w:rsidP="008211F0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lastRenderedPageBreak/>
        <w:t>Observation</w:t>
      </w:r>
      <w:r>
        <w:rPr>
          <w:rFonts w:ascii="Times" w:hAnsi="Times"/>
          <w:b/>
          <w:bCs/>
          <w:sz w:val="22"/>
          <w:szCs w:val="22"/>
        </w:rPr>
        <w:t xml:space="preserve"> </w:t>
      </w:r>
      <w:r>
        <w:rPr>
          <w:rFonts w:ascii="Times" w:hAnsi="Times"/>
          <w:b/>
          <w:bCs/>
          <w:sz w:val="22"/>
          <w:szCs w:val="22"/>
        </w:rPr>
        <w:fldChar w:fldCharType="begin"/>
      </w:r>
      <w:r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2</w:t>
      </w:r>
      <w:r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 w:rsidR="00CD2F31">
        <w:rPr>
          <w:rFonts w:ascii="Times" w:hAnsi="Times"/>
          <w:b/>
          <w:bCs/>
          <w:sz w:val="22"/>
          <w:szCs w:val="22"/>
        </w:rPr>
        <w:t>F</w:t>
      </w:r>
      <w:r w:rsidRPr="008211F0">
        <w:rPr>
          <w:rFonts w:ascii="Times" w:hAnsi="Times"/>
          <w:b/>
          <w:bCs/>
          <w:sz w:val="22"/>
          <w:szCs w:val="22"/>
        </w:rPr>
        <w:t>or the sake of network energy saving, the load should be understood as the relation between user activity and cell density.</w:t>
      </w:r>
    </w:p>
    <w:p w14:paraId="6DBDCA0F" w14:textId="77777777" w:rsidR="008211F0" w:rsidRPr="002727F1" w:rsidRDefault="008211F0" w:rsidP="00F54BCC">
      <w:pPr>
        <w:pStyle w:val="3GPPNormalText"/>
        <w:spacing w:before="120"/>
        <w:rPr>
          <w:lang w:val="en-GB"/>
        </w:rPr>
      </w:pPr>
    </w:p>
    <w:p w14:paraId="1AB4A1A9" w14:textId="1604257B" w:rsidR="00F54BCC" w:rsidRDefault="008211F0" w:rsidP="00F54BCC">
      <w:pPr>
        <w:pStyle w:val="3GPPNormalText"/>
        <w:spacing w:before="120"/>
      </w:pPr>
      <w:r>
        <w:t xml:space="preserve">Furthermore, it is important to consider both the user data needs as well as how many users are camped on each cell. </w:t>
      </w:r>
      <w:r w:rsidR="00293664">
        <w:t xml:space="preserve">In </w:t>
      </w:r>
      <w:r w:rsidR="00B312B9">
        <w:fldChar w:fldCharType="begin"/>
      </w:r>
      <w:r w:rsidR="00B312B9">
        <w:instrText xml:space="preserve"> REF _Ref101527224 \r \h </w:instrText>
      </w:r>
      <w:r w:rsidR="00B312B9">
        <w:fldChar w:fldCharType="separate"/>
      </w:r>
      <w:r w:rsidR="001A684D">
        <w:t>[4]</w:t>
      </w:r>
      <w:r w:rsidR="00B312B9">
        <w:fldChar w:fldCharType="end"/>
      </w:r>
      <w:r w:rsidR="00834A71">
        <w:t>,</w:t>
      </w:r>
      <w:r w:rsidR="00993F8D">
        <w:t xml:space="preserve"> it is highlighted that even when there is no user data</w:t>
      </w:r>
      <w:r w:rsidR="00A45012">
        <w:t>,</w:t>
      </w:r>
      <w:r w:rsidR="00B312B9">
        <w:t xml:space="preserve"> </w:t>
      </w:r>
      <w:r w:rsidR="00993F8D">
        <w:t xml:space="preserve">the gNB needs to be active </w:t>
      </w:r>
      <w:r w:rsidR="00B312B9">
        <w:t>between 14.8% (FR1) and 40.8% (FR2)</w:t>
      </w:r>
      <w:r w:rsidR="00993F8D">
        <w:t xml:space="preserve"> of time</w:t>
      </w:r>
      <w:r w:rsidR="00B312B9">
        <w:t>. This is due to SSBs, SIB1/OSI, paging and PRACH. Therefore</w:t>
      </w:r>
      <w:r w:rsidR="00646DED">
        <w:t>,</w:t>
      </w:r>
      <w:r w:rsidR="00B312B9">
        <w:t xml:space="preserve"> even at zero load, significant active time is spent just to maintain this basic signaling structure. </w:t>
      </w:r>
      <w:r w:rsidR="00CD2F31">
        <w:t xml:space="preserve">Therefore, the reduction of gNB active time where there is no user traffic should be investigated. </w:t>
      </w:r>
    </w:p>
    <w:p w14:paraId="48653628" w14:textId="70D00116" w:rsidR="00CD2F31" w:rsidRPr="00CD2F31" w:rsidRDefault="00CD2F31" w:rsidP="00F54BCC">
      <w:pPr>
        <w:pStyle w:val="3GPPNormalText"/>
        <w:spacing w:before="120"/>
      </w:pPr>
      <w:r>
        <w:rPr>
          <w:rFonts w:ascii="Times" w:hAnsi="Times"/>
          <w:b/>
          <w:bCs/>
          <w:szCs w:val="22"/>
        </w:rPr>
        <w:t xml:space="preserve">Proposal </w:t>
      </w:r>
      <w:r>
        <w:rPr>
          <w:rFonts w:ascii="Times" w:hAnsi="Times"/>
          <w:b/>
          <w:bCs/>
          <w:szCs w:val="22"/>
        </w:rPr>
        <w:fldChar w:fldCharType="begin"/>
      </w:r>
      <w:r>
        <w:rPr>
          <w:rFonts w:ascii="Times" w:hAnsi="Times"/>
          <w:b/>
          <w:bCs/>
          <w:szCs w:val="22"/>
        </w:rPr>
        <w:instrText xml:space="preserve"> SEQ Proposal \* MERGEFORMAT </w:instrText>
      </w:r>
      <w:r>
        <w:rPr>
          <w:rFonts w:ascii="Times" w:hAnsi="Times"/>
          <w:b/>
          <w:bCs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Cs w:val="22"/>
        </w:rPr>
        <w:t>2</w:t>
      </w:r>
      <w:r>
        <w:rPr>
          <w:rFonts w:ascii="Times" w:hAnsi="Times"/>
          <w:b/>
          <w:bCs/>
          <w:szCs w:val="22"/>
        </w:rPr>
        <w:fldChar w:fldCharType="end"/>
      </w:r>
      <w:r>
        <w:rPr>
          <w:rFonts w:ascii="Times" w:hAnsi="Times"/>
          <w:b/>
          <w:bCs/>
          <w:szCs w:val="22"/>
        </w:rPr>
        <w:t>: T</w:t>
      </w:r>
      <w:r w:rsidRPr="00CD2F31">
        <w:rPr>
          <w:rFonts w:ascii="Times" w:hAnsi="Times"/>
          <w:b/>
          <w:bCs/>
          <w:szCs w:val="22"/>
        </w:rPr>
        <w:t>he reduction of gNB active time where there is no user traffic should be investigated.</w:t>
      </w:r>
    </w:p>
    <w:p w14:paraId="62E84386" w14:textId="22065CCB" w:rsidR="009D6265" w:rsidRDefault="00AF5851" w:rsidP="00F54BCC">
      <w:pPr>
        <w:pStyle w:val="3GPPNormalText"/>
        <w:spacing w:before="120"/>
      </w:pPr>
      <w:r>
        <w:t xml:space="preserve">gNBs can not only be active or inactive. </w:t>
      </w:r>
      <w:r w:rsidR="00B47BB9">
        <w:t>Hardware evolution</w:t>
      </w:r>
      <w:r w:rsidR="009D6265">
        <w:t xml:space="preserve"> can allow different </w:t>
      </w:r>
      <w:r>
        <w:t xml:space="preserve">gNB </w:t>
      </w:r>
      <w:r w:rsidR="009D6265">
        <w:t>sleep states</w:t>
      </w:r>
      <w:r w:rsidR="00B47BB9">
        <w:t xml:space="preserve">. However, </w:t>
      </w:r>
      <w:r w:rsidR="009D6265">
        <w:t xml:space="preserve">exploiting them </w:t>
      </w:r>
      <w:r w:rsidR="00B47BB9">
        <w:t xml:space="preserve">requires </w:t>
      </w:r>
      <w:r w:rsidR="009D6265">
        <w:t>significant network flexibility</w:t>
      </w:r>
      <w:r w:rsidR="00E10046">
        <w:t xml:space="preserve"> </w:t>
      </w:r>
      <w:r w:rsidR="00E10046">
        <w:fldChar w:fldCharType="begin"/>
      </w:r>
      <w:r w:rsidR="00E10046">
        <w:instrText xml:space="preserve"> REF _Ref101534704 \r \h </w:instrText>
      </w:r>
      <w:r w:rsidR="00E10046">
        <w:fldChar w:fldCharType="separate"/>
      </w:r>
      <w:r w:rsidR="001A684D">
        <w:t>[9]</w:t>
      </w:r>
      <w:r w:rsidR="00E10046">
        <w:fldChar w:fldCharType="end"/>
      </w:r>
      <w:r w:rsidR="009D6265">
        <w:t>. This fast</w:t>
      </w:r>
      <w:r w:rsidR="00B16203">
        <w:t>er</w:t>
      </w:r>
      <w:r w:rsidR="009D6265">
        <w:t xml:space="preserve"> tracking </w:t>
      </w:r>
      <w:r w:rsidR="00B16203">
        <w:t xml:space="preserve">is essential for 3GPP to take the network energy efficiency to the next level, as existing mechanisms do not allow fast adaptation to traffic (see next section). </w:t>
      </w:r>
      <w:r w:rsidR="00834A71">
        <w:t>T</w:t>
      </w:r>
      <w:r w:rsidR="00B16203">
        <w:t>his is capture</w:t>
      </w:r>
      <w:r w:rsidR="00834A71">
        <w:t>d</w:t>
      </w:r>
      <w:r w:rsidR="00B16203">
        <w:t xml:space="preserve"> in the objective </w:t>
      </w:r>
      <w:r w:rsidR="00646DED">
        <w:t xml:space="preserve">in </w:t>
      </w:r>
      <w:r w:rsidR="00036A86">
        <w:fldChar w:fldCharType="begin"/>
      </w:r>
      <w:r w:rsidR="00036A86">
        <w:instrText xml:space="preserve"> REF _Ref111111174 \r \h </w:instrText>
      </w:r>
      <w:r w:rsidR="00036A86">
        <w:fldChar w:fldCharType="separate"/>
      </w:r>
      <w:r w:rsidR="00036A86">
        <w:t>[1]</w:t>
      </w:r>
      <w:r w:rsidR="00036A86">
        <w:fldChar w:fldCharType="end"/>
      </w:r>
      <w:r w:rsidR="00646DED">
        <w:t xml:space="preserve"> </w:t>
      </w:r>
      <w:r w:rsidR="00B16203">
        <w:t>as</w:t>
      </w:r>
      <w:r w:rsidR="00A45012">
        <w:t xml:space="preserve"> </w:t>
      </w:r>
      <w:r w:rsidR="00E82594">
        <w:t>"</w:t>
      </w:r>
      <w:r w:rsidR="00B16203" w:rsidRPr="007B3C04">
        <w:t>finer granularity adaptation of transmissions and/or receptions</w:t>
      </w:r>
      <w:r w:rsidR="00E82594">
        <w:t>".</w:t>
      </w:r>
      <w:r>
        <w:t xml:space="preserve"> </w:t>
      </w:r>
    </w:p>
    <w:p w14:paraId="55E020DC" w14:textId="77777777" w:rsidR="00AC2A61" w:rsidRDefault="00AC2A61" w:rsidP="000A18B9">
      <w:pPr>
        <w:pStyle w:val="3GPPNormalText"/>
        <w:spacing w:before="120"/>
      </w:pPr>
    </w:p>
    <w:p w14:paraId="7418A7C6" w14:textId="1D404E77" w:rsidR="00E877F1" w:rsidRPr="00DB7B5A" w:rsidRDefault="00DD64D2" w:rsidP="00DB7B5A">
      <w:pPr>
        <w:pStyle w:val="Heading1"/>
        <w:rPr>
          <w:lang w:val="en-US"/>
        </w:rPr>
      </w:pPr>
      <w:r>
        <w:rPr>
          <w:lang w:val="en-US"/>
        </w:rPr>
        <w:t>Existing</w:t>
      </w:r>
      <w:r w:rsidR="009F69C0">
        <w:rPr>
          <w:lang w:val="en-US"/>
        </w:rPr>
        <w:t xml:space="preserve"> </w:t>
      </w:r>
      <w:r w:rsidR="002025F7">
        <w:rPr>
          <w:lang w:val="en-US"/>
        </w:rPr>
        <w:t>Procedures for Network Energy Saving</w:t>
      </w:r>
    </w:p>
    <w:p w14:paraId="61FA1494" w14:textId="69DCE84E" w:rsidR="00797836" w:rsidRDefault="00797836" w:rsidP="00797836">
      <w:pPr>
        <w:pStyle w:val="3GPPNormalText"/>
      </w:pPr>
      <w:r>
        <w:t xml:space="preserve">Some network energy saving mechanisms were already introduced in previous releases. In particular, the Xn application protocol </w:t>
      </w:r>
      <w:r>
        <w:fldChar w:fldCharType="begin"/>
      </w:r>
      <w:r>
        <w:instrText xml:space="preserve"> REF _Ref101549581 \r \h </w:instrText>
      </w:r>
      <w:r>
        <w:fldChar w:fldCharType="separate"/>
      </w:r>
      <w:r w:rsidR="002C7659">
        <w:t>[10]</w:t>
      </w:r>
      <w:r>
        <w:fldChar w:fldCharType="end"/>
      </w:r>
      <w:r>
        <w:t xml:space="preserve"> provides signaling functionality such that neighbor gNBs can be informed when some cells are activated or deactivated in order to save energy.  </w:t>
      </w:r>
    </w:p>
    <w:p w14:paraId="51F4538C" w14:textId="5B6F01B7" w:rsidR="00797836" w:rsidRDefault="00797836" w:rsidP="00797836">
      <w:pPr>
        <w:pStyle w:val="3GPPNormalText"/>
      </w:pPr>
      <w:r>
        <w:t xml:space="preserve">When there is a decision to switch off a cell, an NG-RAN node (gNB or ng-eNB) can inform neighbors using the </w:t>
      </w:r>
      <w:r w:rsidRPr="003F4F60">
        <w:rPr>
          <w:i/>
          <w:iCs/>
        </w:rPr>
        <w:t xml:space="preserve">Deactivation Indication </w:t>
      </w:r>
      <w:r w:rsidRPr="003F4F60">
        <w:t>IE</w:t>
      </w:r>
      <w:r>
        <w:t xml:space="preserve"> (within </w:t>
      </w:r>
      <w:r w:rsidRPr="003F4F60">
        <w:rPr>
          <w:i/>
          <w:iCs/>
        </w:rPr>
        <w:t xml:space="preserve">Served Cells NR To Modify </w:t>
      </w:r>
      <w:r w:rsidRPr="003F4F60">
        <w:t>IE</w:t>
      </w:r>
      <w:r>
        <w:t xml:space="preserve">). The meaning of this information element is in essence that the concerned cell was switched off to lower energy consumption. </w:t>
      </w:r>
    </w:p>
    <w:p w14:paraId="2535FD46" w14:textId="53F335E3" w:rsidR="00797836" w:rsidRDefault="00797836" w:rsidP="00797836">
      <w:pPr>
        <w:pStyle w:val="3GPPNormalText"/>
      </w:pPr>
      <w:r>
        <w:t xml:space="preserve">When there is </w:t>
      </w:r>
      <w:r w:rsidR="00A45012">
        <w:t xml:space="preserve">a </w:t>
      </w:r>
      <w:r>
        <w:t xml:space="preserve">need to re-activate a cell, the signaling can also be done via Xn using using a CELL ACTIVATION request </w:t>
      </w:r>
      <w:r>
        <w:fldChar w:fldCharType="begin"/>
      </w:r>
      <w:r>
        <w:instrText xml:space="preserve"> REF _Ref101549581 \r \h </w:instrText>
      </w:r>
      <w:r>
        <w:fldChar w:fldCharType="separate"/>
      </w:r>
      <w:r w:rsidR="002C7659">
        <w:t>[10]</w:t>
      </w:r>
      <w:r>
        <w:fldChar w:fldCharType="end"/>
      </w:r>
      <w:r>
        <w:t>. If the request is fulfilled</w:t>
      </w:r>
      <w:r w:rsidR="00A45012">
        <w:t>,</w:t>
      </w:r>
      <w:r>
        <w:t xml:space="preserve"> it will be answered with a CELL ACTIVATION RESPONSE. If the request is not fulfilled</w:t>
      </w:r>
      <w:r w:rsidR="00A45012">
        <w:t>,</w:t>
      </w:r>
      <w:r>
        <w:t xml:space="preserve"> a CELL ACTIVATION FAILURE will indicate the cause for failure. </w:t>
      </w:r>
    </w:p>
    <w:p w14:paraId="234230FC" w14:textId="63568DF5" w:rsidR="00797836" w:rsidRDefault="00797836" w:rsidP="00797836">
      <w:pPr>
        <w:pStyle w:val="3GPPNormalText"/>
      </w:pPr>
      <w:r>
        <w:t>Note that</w:t>
      </w:r>
      <w:r w:rsidR="004974D5">
        <w:t xml:space="preserve"> the</w:t>
      </w:r>
      <w:r>
        <w:t xml:space="preserve"> existing Xn mechanism </w:t>
      </w:r>
      <w:r w:rsidR="004974D5">
        <w:t xml:space="preserve">does not include means to gather information needed to </w:t>
      </w:r>
      <w:r w:rsidR="00A45012">
        <w:t xml:space="preserve">take </w:t>
      </w:r>
      <w:r w:rsidR="004974D5">
        <w:t xml:space="preserve">decisions to switch on or off cells.  </w:t>
      </w:r>
      <w:r>
        <w:t xml:space="preserve"> </w:t>
      </w:r>
    </w:p>
    <w:p w14:paraId="3F793946" w14:textId="791FED2F" w:rsidR="008C2E44" w:rsidRPr="00DD11C1" w:rsidRDefault="004974D5" w:rsidP="008C2E44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>
        <w:rPr>
          <w:rFonts w:ascii="Times" w:hAnsi="Times"/>
          <w:b/>
          <w:bCs/>
          <w:sz w:val="22"/>
          <w:szCs w:val="22"/>
        </w:rPr>
        <w:t xml:space="preserve"> </w:t>
      </w:r>
      <w:r>
        <w:rPr>
          <w:rFonts w:ascii="Times" w:hAnsi="Times"/>
          <w:b/>
          <w:bCs/>
          <w:sz w:val="22"/>
          <w:szCs w:val="22"/>
        </w:rPr>
        <w:fldChar w:fldCharType="begin"/>
      </w:r>
      <w:r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3</w:t>
      </w:r>
      <w:r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>
        <w:rPr>
          <w:rFonts w:ascii="Times" w:hAnsi="Times"/>
          <w:b/>
          <w:bCs/>
          <w:sz w:val="22"/>
          <w:szCs w:val="22"/>
        </w:rPr>
        <w:t>T</w:t>
      </w:r>
      <w:r w:rsidRPr="004974D5">
        <w:rPr>
          <w:rFonts w:ascii="Times" w:hAnsi="Times"/>
          <w:b/>
          <w:bCs/>
          <w:sz w:val="22"/>
          <w:szCs w:val="22"/>
        </w:rPr>
        <w:t xml:space="preserve">he existing Xn mechanism does not include means to gather information needed to take decisions to switch on or off cells.   </w:t>
      </w:r>
    </w:p>
    <w:p w14:paraId="35639ED2" w14:textId="14289D99" w:rsidR="00DD6739" w:rsidRPr="00DA3270" w:rsidRDefault="00DD6739" w:rsidP="00DD64D2">
      <w:pPr>
        <w:pStyle w:val="3GPPNormalText"/>
      </w:pPr>
    </w:p>
    <w:p w14:paraId="531D2FD6" w14:textId="502A20B8" w:rsidR="00E877F1" w:rsidRPr="00DB7B5A" w:rsidRDefault="00DD64D2" w:rsidP="00DB7B5A">
      <w:pPr>
        <w:pStyle w:val="Heading1"/>
        <w:rPr>
          <w:lang w:val="en-US"/>
        </w:rPr>
      </w:pPr>
      <w:r>
        <w:rPr>
          <w:lang w:val="en-US"/>
        </w:rPr>
        <w:t xml:space="preserve">The </w:t>
      </w:r>
      <w:r w:rsidR="00F37FD1">
        <w:rPr>
          <w:lang w:val="en-US"/>
        </w:rPr>
        <w:t>R</w:t>
      </w:r>
      <w:r>
        <w:rPr>
          <w:lang w:val="en-US"/>
        </w:rPr>
        <w:t xml:space="preserve">ole of UE </w:t>
      </w:r>
      <w:r w:rsidR="00F37FD1">
        <w:rPr>
          <w:lang w:val="en-US"/>
        </w:rPr>
        <w:t>A</w:t>
      </w:r>
      <w:r>
        <w:rPr>
          <w:lang w:val="en-US"/>
        </w:rPr>
        <w:t>ssistance</w:t>
      </w:r>
    </w:p>
    <w:p w14:paraId="520FFE3D" w14:textId="30A76111" w:rsidR="00065F32" w:rsidRDefault="003F6311" w:rsidP="00360444">
      <w:pPr>
        <w:pStyle w:val="3GPPNormalText"/>
      </w:pPr>
      <w:r>
        <w:t xml:space="preserve">When the network is </w:t>
      </w:r>
      <w:r w:rsidR="008C2E44">
        <w:t>operating at full capacity</w:t>
      </w:r>
      <w:r>
        <w:t>, with all cells active, the</w:t>
      </w:r>
      <w:r w:rsidR="008C2E44">
        <w:t xml:space="preserve"> network can use the different measurements</w:t>
      </w:r>
      <w:r w:rsidR="00496AF0">
        <w:t xml:space="preserve"> </w:t>
      </w:r>
      <w:r w:rsidR="008C2E44">
        <w:t xml:space="preserve">to </w:t>
      </w:r>
      <w:r w:rsidR="00496AF0">
        <w:t xml:space="preserve">determine </w:t>
      </w:r>
      <w:r w:rsidR="008C2E44">
        <w:t xml:space="preserve">the best configuration providing a </w:t>
      </w:r>
      <w:r w:rsidR="00496AF0">
        <w:t>better serv</w:t>
      </w:r>
      <w:r w:rsidR="008C2E44">
        <w:t>ice for</w:t>
      </w:r>
      <w:r w:rsidR="00496AF0">
        <w:t xml:space="preserve"> the UEs. </w:t>
      </w:r>
      <w:r>
        <w:t>Indeed, m</w:t>
      </w:r>
      <w:r w:rsidR="00496AF0">
        <w:t>obility procedures and traffic</w:t>
      </w:r>
      <w:r w:rsidR="008C2E44">
        <w:t xml:space="preserve"> load require constant</w:t>
      </w:r>
      <w:r w:rsidR="00496AF0">
        <w:t xml:space="preserve"> matchmaking </w:t>
      </w:r>
      <w:r w:rsidR="008C2E44">
        <w:t xml:space="preserve">between </w:t>
      </w:r>
      <w:r w:rsidR="00A8097F">
        <w:t xml:space="preserve">cells </w:t>
      </w:r>
      <w:r w:rsidR="00496AF0">
        <w:t xml:space="preserve">and UEs. Once a </w:t>
      </w:r>
      <w:r w:rsidR="00A8097F">
        <w:t xml:space="preserve">cell </w:t>
      </w:r>
      <w:r w:rsidR="00496AF0">
        <w:t xml:space="preserve">is turned off or scaled down to a sleep mode, the network loses this ability to </w:t>
      </w:r>
      <w:r>
        <w:t xml:space="preserve">optimally </w:t>
      </w:r>
      <w:r w:rsidR="00496AF0">
        <w:t>track traffic and mobility.</w:t>
      </w:r>
      <w:r w:rsidR="007A6A2F">
        <w:t xml:space="preserve"> </w:t>
      </w:r>
      <w:r w:rsidR="00E81801">
        <w:t xml:space="preserve">For example, if a </w:t>
      </w:r>
      <w:r w:rsidR="00A8097F">
        <w:t>cell</w:t>
      </w:r>
      <w:r w:rsidR="00E81801">
        <w:t xml:space="preserve"> is not emitting any signal that the UE can measure, the network receives no </w:t>
      </w:r>
      <w:r w:rsidR="006852EA">
        <w:t xml:space="preserve">measurement </w:t>
      </w:r>
      <w:r w:rsidR="00E81801">
        <w:t xml:space="preserve">report </w:t>
      </w:r>
      <w:r w:rsidR="006852EA">
        <w:t>indicating the reception quality</w:t>
      </w:r>
      <w:r w:rsidR="00E81801">
        <w:t xml:space="preserve"> of the UEs.</w:t>
      </w:r>
      <w:r w:rsidRPr="003F6311">
        <w:t xml:space="preserve"> </w:t>
      </w:r>
      <w:r w:rsidR="00C6303D">
        <w:t xml:space="preserve">In order to achieve optimized network configuration in the desired finer granularity of adaptations, new mechanisms to gather traffic and mobility information should be introduced. </w:t>
      </w:r>
    </w:p>
    <w:p w14:paraId="07BC6EF6" w14:textId="68DB90D1" w:rsidR="00065F32" w:rsidRDefault="00C6303D" w:rsidP="00065F32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>
        <w:rPr>
          <w:rFonts w:ascii="Times" w:hAnsi="Times"/>
          <w:b/>
          <w:bCs/>
          <w:sz w:val="22"/>
          <w:szCs w:val="22"/>
        </w:rPr>
        <w:t xml:space="preserve"> </w:t>
      </w:r>
      <w:r>
        <w:rPr>
          <w:rFonts w:ascii="Times" w:hAnsi="Times"/>
          <w:b/>
          <w:bCs/>
          <w:sz w:val="22"/>
          <w:szCs w:val="22"/>
        </w:rPr>
        <w:fldChar w:fldCharType="begin"/>
      </w:r>
      <w:r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4</w:t>
      </w:r>
      <w:r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 w:rsidRPr="00C6303D">
        <w:rPr>
          <w:rFonts w:ascii="Times" w:hAnsi="Times"/>
          <w:b/>
          <w:bCs/>
          <w:sz w:val="22"/>
          <w:szCs w:val="22"/>
        </w:rPr>
        <w:t xml:space="preserve">In order to achieve optimized network configuration in the desired finer granularity of adaptations, new mechanisms to gather traffic and mobility information </w:t>
      </w:r>
      <w:r w:rsidR="00F37FD1">
        <w:rPr>
          <w:rFonts w:ascii="Times" w:hAnsi="Times"/>
          <w:b/>
          <w:bCs/>
          <w:sz w:val="22"/>
          <w:szCs w:val="22"/>
        </w:rPr>
        <w:t>may be needed</w:t>
      </w:r>
      <w:r w:rsidRPr="00C6303D">
        <w:rPr>
          <w:rFonts w:ascii="Times" w:hAnsi="Times"/>
          <w:b/>
          <w:bCs/>
          <w:sz w:val="22"/>
          <w:szCs w:val="22"/>
        </w:rPr>
        <w:t>.</w:t>
      </w:r>
    </w:p>
    <w:p w14:paraId="4D4DAC9B" w14:textId="289CC7E9" w:rsidR="00697769" w:rsidRDefault="00E81801" w:rsidP="00360444">
      <w:pPr>
        <w:pStyle w:val="3GPPNormalText"/>
      </w:pPr>
      <w:r>
        <w:lastRenderedPageBreak/>
        <w:t xml:space="preserve">One way to resolve the lack of measurement information at the network side is </w:t>
      </w:r>
      <w:r w:rsidR="002727F1">
        <w:t xml:space="preserve">to </w:t>
      </w:r>
      <w:r w:rsidR="00A8097F">
        <w:t>configure</w:t>
      </w:r>
      <w:r>
        <w:t xml:space="preserve"> UE</w:t>
      </w:r>
      <w:r w:rsidR="00A8097F">
        <w:t>s</w:t>
      </w:r>
      <w:r>
        <w:t xml:space="preserve"> to transmit assistance information </w:t>
      </w:r>
      <w:r w:rsidR="006852EA">
        <w:t>indicating</w:t>
      </w:r>
      <w:r>
        <w:t xml:space="preserve"> the UE perspective</w:t>
      </w:r>
      <w:r w:rsidR="00A66813">
        <w:t xml:space="preserve"> and needs</w:t>
      </w:r>
      <w:r>
        <w:t xml:space="preserve">. The network can then utilize this information to </w:t>
      </w:r>
      <w:r w:rsidR="006852EA">
        <w:t>adapt and optimize the</w:t>
      </w:r>
      <w:r>
        <w:t xml:space="preserve"> configuration or revert </w:t>
      </w:r>
      <w:r w:rsidR="006852EA">
        <w:t xml:space="preserve">at that point </w:t>
      </w:r>
      <w:r w:rsidR="002727F1">
        <w:t xml:space="preserve">in </w:t>
      </w:r>
      <w:r w:rsidR="006852EA">
        <w:t>time</w:t>
      </w:r>
      <w:r>
        <w:t xml:space="preserve"> </w:t>
      </w:r>
      <w:r w:rsidR="002727F1">
        <w:t xml:space="preserve">from </w:t>
      </w:r>
      <w:r>
        <w:t xml:space="preserve">non-operational sites to operational. </w:t>
      </w:r>
      <w:r w:rsidR="007B0156">
        <w:t>In essence,</w:t>
      </w:r>
      <w:r>
        <w:t xml:space="preserve"> </w:t>
      </w:r>
      <w:r w:rsidR="00697769">
        <w:t>UE assistance can be defined as</w:t>
      </w:r>
      <w:r>
        <w:t xml:space="preserve"> any</w:t>
      </w:r>
      <w:r w:rsidR="00697769">
        <w:t xml:space="preserve"> information</w:t>
      </w:r>
      <w:r>
        <w:t xml:space="preserve"> configured to be shared by the UE </w:t>
      </w:r>
      <w:r w:rsidR="002727F1">
        <w:t xml:space="preserve">to assist the network in </w:t>
      </w:r>
      <w:r w:rsidR="003D767C">
        <w:t>optimizing</w:t>
      </w:r>
      <w:r>
        <w:t xml:space="preserve"> </w:t>
      </w:r>
      <w:r w:rsidR="00697769">
        <w:t xml:space="preserve">configuration and operation. </w:t>
      </w:r>
      <w:r>
        <w:t xml:space="preserve">Several examples of potential UE assistance information for network energy saving are </w:t>
      </w:r>
      <w:r w:rsidR="008A0BB5">
        <w:t xml:space="preserve">discussed </w:t>
      </w:r>
      <w:r>
        <w:t>in</w:t>
      </w:r>
      <w:r w:rsidR="002C7659">
        <w:t xml:space="preserve"> </w:t>
      </w:r>
      <w:r w:rsidR="002C7659">
        <w:fldChar w:fldCharType="begin"/>
      </w:r>
      <w:r w:rsidR="002C7659">
        <w:instrText xml:space="preserve"> REF _Ref111111645 \r \h </w:instrText>
      </w:r>
      <w:r w:rsidR="002C7659">
        <w:fldChar w:fldCharType="separate"/>
      </w:r>
      <w:r w:rsidR="002C7659">
        <w:t>[5]</w:t>
      </w:r>
      <w:r w:rsidR="002C7659">
        <w:fldChar w:fldCharType="end"/>
      </w:r>
      <w:r w:rsidR="00697769">
        <w:t xml:space="preserve">. Such </w:t>
      </w:r>
      <w:r w:rsidR="001F15B2">
        <w:t xml:space="preserve">kind of </w:t>
      </w:r>
      <w:r w:rsidR="00697769">
        <w:t xml:space="preserve">information will help the network </w:t>
      </w:r>
      <w:r>
        <w:t>to have a better insight on</w:t>
      </w:r>
      <w:r w:rsidR="00697769">
        <w:t>:</w:t>
      </w:r>
    </w:p>
    <w:p w14:paraId="48367A92" w14:textId="44AC29F9" w:rsidR="00697769" w:rsidRDefault="00697769" w:rsidP="00697769">
      <w:pPr>
        <w:pStyle w:val="3GPPNormalText"/>
        <w:numPr>
          <w:ilvl w:val="0"/>
          <w:numId w:val="7"/>
        </w:numPr>
      </w:pPr>
      <w:r>
        <w:t>Traffic characteristics</w:t>
      </w:r>
    </w:p>
    <w:p w14:paraId="6D091EB5" w14:textId="50241024" w:rsidR="00697769" w:rsidRDefault="00697769" w:rsidP="00697769">
      <w:pPr>
        <w:pStyle w:val="3GPPNormalText"/>
        <w:numPr>
          <w:ilvl w:val="0"/>
          <w:numId w:val="7"/>
        </w:numPr>
      </w:pPr>
      <w:r>
        <w:t>Mobility state</w:t>
      </w:r>
    </w:p>
    <w:p w14:paraId="047B4C75" w14:textId="661EB888" w:rsidR="00697769" w:rsidRPr="00697769" w:rsidRDefault="00697769" w:rsidP="0013562E">
      <w:pPr>
        <w:pStyle w:val="3GPPNormalText"/>
        <w:numPr>
          <w:ilvl w:val="0"/>
          <w:numId w:val="7"/>
        </w:numPr>
      </w:pPr>
      <w:r>
        <w:t xml:space="preserve">Which sleeping cell could be </w:t>
      </w:r>
      <w:r w:rsidR="002727F1">
        <w:t xml:space="preserve">the </w:t>
      </w:r>
      <w:r w:rsidR="001F15B2">
        <w:t xml:space="preserve">best match to </w:t>
      </w:r>
      <w:r>
        <w:t>serv</w:t>
      </w:r>
      <w:r w:rsidR="001F15B2">
        <w:t>e</w:t>
      </w:r>
      <w:r>
        <w:t xml:space="preserve"> a certain UE</w:t>
      </w:r>
    </w:p>
    <w:p w14:paraId="3AFA5CB7" w14:textId="591A0C50" w:rsidR="00B444B5" w:rsidRDefault="00E81801" w:rsidP="00697769">
      <w:pPr>
        <w:pStyle w:val="3GPPNormalText"/>
      </w:pPr>
      <w:r>
        <w:t xml:space="preserve">Although </w:t>
      </w:r>
      <w:r w:rsidR="00A66813">
        <w:t>different types of</w:t>
      </w:r>
      <w:r>
        <w:t xml:space="preserve"> </w:t>
      </w:r>
      <w:r w:rsidR="00697769">
        <w:t>UE assistance</w:t>
      </w:r>
      <w:r>
        <w:t xml:space="preserve"> signaling can be</w:t>
      </w:r>
      <w:r w:rsidR="00A66813">
        <w:t xml:space="preserve"> already</w:t>
      </w:r>
      <w:r>
        <w:t xml:space="preserve"> conveyed by</w:t>
      </w:r>
      <w:r w:rsidR="00697769">
        <w:t xml:space="preserve"> RRC </w:t>
      </w:r>
      <w:r>
        <w:t>signaling</w:t>
      </w:r>
      <w:r w:rsidR="00A66813">
        <w:t xml:space="preserve"> </w:t>
      </w:r>
      <w:r w:rsidR="00A66813">
        <w:fldChar w:fldCharType="begin"/>
      </w:r>
      <w:r w:rsidR="00A66813">
        <w:instrText xml:space="preserve"> REF _Ref102038153 \r \h </w:instrText>
      </w:r>
      <w:r w:rsidR="00A66813">
        <w:fldChar w:fldCharType="separate"/>
      </w:r>
      <w:r w:rsidR="002C7659">
        <w:t>[7]</w:t>
      </w:r>
      <w:r w:rsidR="00A66813">
        <w:fldChar w:fldCharType="end"/>
      </w:r>
      <w:r>
        <w:t xml:space="preserve">, it is not precluded to consider any other </w:t>
      </w:r>
      <w:r w:rsidR="001F15B2">
        <w:t>layer</w:t>
      </w:r>
      <w:r>
        <w:t xml:space="preserve"> </w:t>
      </w:r>
      <w:r w:rsidR="002F2E99">
        <w:t xml:space="preserve">due to </w:t>
      </w:r>
      <w:r w:rsidR="005F027A">
        <w:t>latency</w:t>
      </w:r>
      <w:r>
        <w:t xml:space="preserve"> </w:t>
      </w:r>
      <w:r w:rsidR="002F2E99">
        <w:t>constr</w:t>
      </w:r>
      <w:r w:rsidR="007B0156">
        <w:t>a</w:t>
      </w:r>
      <w:r w:rsidR="002F2E99">
        <w:t xml:space="preserve">ints </w:t>
      </w:r>
      <w:r>
        <w:t xml:space="preserve">arising from the processing </w:t>
      </w:r>
      <w:r w:rsidR="007B0156">
        <w:t xml:space="preserve">and transmission </w:t>
      </w:r>
      <w:r>
        <w:t>time of the higher layer signaling</w:t>
      </w:r>
      <w:r w:rsidR="005F027A">
        <w:t xml:space="preserve">. For example, </w:t>
      </w:r>
      <w:r>
        <w:t xml:space="preserve">the </w:t>
      </w:r>
      <w:r w:rsidR="005F027A">
        <w:t>p</w:t>
      </w:r>
      <w:r w:rsidR="00697769">
        <w:t xml:space="preserve">roposals of </w:t>
      </w:r>
      <w:r w:rsidR="002F2E99">
        <w:t xml:space="preserve">a </w:t>
      </w:r>
      <w:r w:rsidR="00697769">
        <w:t xml:space="preserve">wake-up signal </w:t>
      </w:r>
      <w:r w:rsidR="00697769">
        <w:fldChar w:fldCharType="begin"/>
      </w:r>
      <w:r w:rsidR="00697769">
        <w:instrText xml:space="preserve"> REF _Ref101531920 \r \h </w:instrText>
      </w:r>
      <w:r w:rsidR="00697769">
        <w:fldChar w:fldCharType="separate"/>
      </w:r>
      <w:r w:rsidR="002C7659">
        <w:t>[5]</w:t>
      </w:r>
      <w:r w:rsidR="00697769">
        <w:fldChar w:fldCharType="end"/>
      </w:r>
      <w:r>
        <w:t>,</w:t>
      </w:r>
      <w:r w:rsidR="00697769">
        <w:t xml:space="preserve"> </w:t>
      </w:r>
      <w:r w:rsidR="005F027A">
        <w:fldChar w:fldCharType="begin"/>
      </w:r>
      <w:r w:rsidR="005F027A">
        <w:instrText xml:space="preserve"> REF _Ref101532381 \r \h </w:instrText>
      </w:r>
      <w:r w:rsidR="005F027A">
        <w:fldChar w:fldCharType="separate"/>
      </w:r>
      <w:r w:rsidR="002C7659">
        <w:t>[6]</w:t>
      </w:r>
      <w:r w:rsidR="005F027A">
        <w:fldChar w:fldCharType="end"/>
      </w:r>
      <w:r w:rsidR="005F027A">
        <w:t xml:space="preserve"> </w:t>
      </w:r>
      <w:r>
        <w:t>can be considered</w:t>
      </w:r>
      <w:r w:rsidR="005F027A">
        <w:t xml:space="preserve"> </w:t>
      </w:r>
      <w:r>
        <w:t xml:space="preserve">as a </w:t>
      </w:r>
      <w:r w:rsidR="007B0156">
        <w:t xml:space="preserve">type of </w:t>
      </w:r>
      <w:r w:rsidR="005F027A">
        <w:t>UE assistance</w:t>
      </w:r>
      <w:r>
        <w:t xml:space="preserve"> information. </w:t>
      </w:r>
      <w:r w:rsidR="007B0156">
        <w:t>Seen t</w:t>
      </w:r>
      <w:r>
        <w:t>his way, the</w:t>
      </w:r>
      <w:r w:rsidR="005F027A">
        <w:t xml:space="preserve"> wake-up signal will </w:t>
      </w:r>
      <w:r>
        <w:t>inform</w:t>
      </w:r>
      <w:r w:rsidR="005F027A">
        <w:t xml:space="preserve"> the network </w:t>
      </w:r>
      <w:r>
        <w:t xml:space="preserve">that </w:t>
      </w:r>
      <w:r w:rsidR="005F027A">
        <w:t>1) some traffic is starting</w:t>
      </w:r>
      <w:r>
        <w:t>,</w:t>
      </w:r>
      <w:r w:rsidR="005F027A">
        <w:t xml:space="preserve"> and 2) </w:t>
      </w:r>
      <w:r>
        <w:t>the target c</w:t>
      </w:r>
      <w:r w:rsidR="005F027A">
        <w:t xml:space="preserve">ell </w:t>
      </w:r>
      <w:r w:rsidR="006E2DA7">
        <w:t xml:space="preserve">is </w:t>
      </w:r>
      <w:r w:rsidR="002F2E99">
        <w:t xml:space="preserve">able to </w:t>
      </w:r>
      <w:r w:rsidR="005F027A">
        <w:t>serve that user</w:t>
      </w:r>
      <w:r>
        <w:t xml:space="preserve"> considering a specific quality of service. </w:t>
      </w:r>
      <w:r w:rsidR="002F2E99">
        <w:t>Considering the UE assistance data,</w:t>
      </w:r>
      <w:r>
        <w:t xml:space="preserve"> the network can decide on </w:t>
      </w:r>
      <w:r w:rsidR="005F027A">
        <w:t>reactivat</w:t>
      </w:r>
      <w:r>
        <w:t>ing</w:t>
      </w:r>
      <w:r w:rsidR="005F027A">
        <w:t xml:space="preserve"> </w:t>
      </w:r>
      <w:r>
        <w:t xml:space="preserve">the corresponding </w:t>
      </w:r>
      <w:r w:rsidR="005F027A">
        <w:t xml:space="preserve">cell. </w:t>
      </w:r>
    </w:p>
    <w:p w14:paraId="5A64A3E4" w14:textId="1EE1CEA6" w:rsidR="0045175D" w:rsidRDefault="002F2E99" w:rsidP="009B14F0">
      <w:pPr>
        <w:pStyle w:val="3GPPNormalText"/>
      </w:pPr>
      <w:r>
        <w:t>E</w:t>
      </w:r>
      <w:r w:rsidR="00E81801">
        <w:t xml:space="preserve">xisting solutions do not allow the network energy </w:t>
      </w:r>
      <w:r>
        <w:t xml:space="preserve">saving </w:t>
      </w:r>
      <w:r w:rsidR="00E81801">
        <w:t xml:space="preserve">strategy to track fast traffic variations. </w:t>
      </w:r>
      <w:r>
        <w:t xml:space="preserve">Considering </w:t>
      </w:r>
      <w:r w:rsidR="00E81801">
        <w:t xml:space="preserve">UE assistance </w:t>
      </w:r>
      <w:r>
        <w:t>data, the network is able to flexibly and precisely adapt its configuration,</w:t>
      </w:r>
      <w:r w:rsidR="002727F1">
        <w:t xml:space="preserve"> </w:t>
      </w:r>
      <w:r w:rsidR="009B14F0">
        <w:t>enabling</w:t>
      </w:r>
      <w:r w:rsidR="00E81801">
        <w:t xml:space="preserve"> the network </w:t>
      </w:r>
      <w:r w:rsidR="009B14F0">
        <w:t>to improve</w:t>
      </w:r>
      <w:r w:rsidR="00E81801">
        <w:t xml:space="preserve"> energy </w:t>
      </w:r>
      <w:r w:rsidR="009B14F0">
        <w:t>saving</w:t>
      </w:r>
      <w:r w:rsidR="00E81801">
        <w:t xml:space="preserve"> while </w:t>
      </w:r>
      <w:r w:rsidR="009B14F0">
        <w:t>meeting</w:t>
      </w:r>
      <w:r w:rsidR="00E81801">
        <w:t xml:space="preserve"> </w:t>
      </w:r>
      <w:r w:rsidR="009B14F0">
        <w:t>the</w:t>
      </w:r>
      <w:r w:rsidR="00E81801">
        <w:t xml:space="preserve"> UEs service requirements. </w:t>
      </w:r>
      <w:r w:rsidR="009B14F0" w:rsidRPr="009B14F0">
        <w:t>The use of UE assistance information can therefore play an important role in achieving the goal stated in this study</w:t>
      </w:r>
      <w:r w:rsidR="009B14F0">
        <w:t xml:space="preserve"> item </w:t>
      </w:r>
      <w:r w:rsidR="0017084D">
        <w:fldChar w:fldCharType="begin"/>
      </w:r>
      <w:r w:rsidR="0017084D">
        <w:instrText xml:space="preserve"> REF _Ref111111174 \r \h </w:instrText>
      </w:r>
      <w:r w:rsidR="0017084D">
        <w:fldChar w:fldCharType="separate"/>
      </w:r>
      <w:r w:rsidR="0017084D">
        <w:t>[1]</w:t>
      </w:r>
      <w:r w:rsidR="0017084D">
        <w:fldChar w:fldCharType="end"/>
      </w:r>
      <w:r w:rsidR="009B14F0" w:rsidRPr="009B14F0">
        <w:t>.</w:t>
      </w:r>
    </w:p>
    <w:p w14:paraId="40F2C27D" w14:textId="401ED96C" w:rsidR="00A8097F" w:rsidRPr="00CD2F31" w:rsidRDefault="00A8097F" w:rsidP="00A8097F">
      <w:pPr>
        <w:pStyle w:val="3GPPNormalText"/>
        <w:spacing w:before="120"/>
      </w:pPr>
      <w:r>
        <w:rPr>
          <w:rFonts w:ascii="Times" w:hAnsi="Times"/>
          <w:b/>
          <w:bCs/>
          <w:szCs w:val="22"/>
        </w:rPr>
        <w:t xml:space="preserve">Proposal </w:t>
      </w:r>
      <w:r>
        <w:rPr>
          <w:rFonts w:ascii="Times" w:hAnsi="Times"/>
          <w:b/>
          <w:bCs/>
          <w:szCs w:val="22"/>
        </w:rPr>
        <w:fldChar w:fldCharType="begin"/>
      </w:r>
      <w:r>
        <w:rPr>
          <w:rFonts w:ascii="Times" w:hAnsi="Times"/>
          <w:b/>
          <w:bCs/>
          <w:szCs w:val="22"/>
        </w:rPr>
        <w:instrText xml:space="preserve"> SEQ Proposal \* MERGEFORMAT </w:instrText>
      </w:r>
      <w:r>
        <w:rPr>
          <w:rFonts w:ascii="Times" w:hAnsi="Times"/>
          <w:b/>
          <w:bCs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Cs w:val="22"/>
        </w:rPr>
        <w:t>3</w:t>
      </w:r>
      <w:r>
        <w:rPr>
          <w:rFonts w:ascii="Times" w:hAnsi="Times"/>
          <w:b/>
          <w:bCs/>
          <w:szCs w:val="22"/>
        </w:rPr>
        <w:fldChar w:fldCharType="end"/>
      </w:r>
      <w:r>
        <w:rPr>
          <w:rFonts w:ascii="Times" w:hAnsi="Times"/>
          <w:b/>
          <w:bCs/>
          <w:szCs w:val="22"/>
        </w:rPr>
        <w:t xml:space="preserve">: </w:t>
      </w:r>
      <w:r w:rsidR="00A66813">
        <w:rPr>
          <w:rFonts w:ascii="Times" w:hAnsi="Times"/>
          <w:b/>
          <w:bCs/>
          <w:szCs w:val="22"/>
        </w:rPr>
        <w:t>UE Assistance information helping network energy saving should be studied and identified.</w:t>
      </w:r>
    </w:p>
    <w:p w14:paraId="630BFB3F" w14:textId="118D9677" w:rsidR="00012926" w:rsidRDefault="00012926" w:rsidP="00697769">
      <w:pPr>
        <w:pStyle w:val="3GPPNormalText"/>
      </w:pPr>
    </w:p>
    <w:p w14:paraId="3BFE8D3E" w14:textId="12557DA1" w:rsidR="003522B7" w:rsidRDefault="003522B7" w:rsidP="0025082C">
      <w:pPr>
        <w:pStyle w:val="Heading1"/>
      </w:pPr>
      <w:r w:rsidRPr="003522B7">
        <w:t xml:space="preserve">Extended </w:t>
      </w:r>
      <w:r w:rsidR="00EE3D93">
        <w:t>Interval B</w:t>
      </w:r>
      <w:r w:rsidRPr="003522B7">
        <w:t>etween SSBs</w:t>
      </w:r>
    </w:p>
    <w:p w14:paraId="75D815C9" w14:textId="4C8ABF0C" w:rsidR="00FE0972" w:rsidRDefault="00997DCC" w:rsidP="00997DCC">
      <w:pPr>
        <w:pStyle w:val="3GPPNormalText"/>
      </w:pPr>
      <w:r>
        <w:t xml:space="preserve">The possible SSB periodicities defined in the standard </w:t>
      </w:r>
      <w:r w:rsidR="009C2E4D">
        <w:fldChar w:fldCharType="begin"/>
      </w:r>
      <w:r w:rsidR="009C2E4D">
        <w:instrText xml:space="preserve"> REF _Ref111110120 \r \h </w:instrText>
      </w:r>
      <w:r w:rsidR="009C2E4D">
        <w:fldChar w:fldCharType="separate"/>
      </w:r>
      <w:r w:rsidR="009C2E4D">
        <w:t>[7]</w:t>
      </w:r>
      <w:r w:rsidR="009C2E4D">
        <w:fldChar w:fldCharType="end"/>
      </w:r>
      <w:r w:rsidR="009C2E4D">
        <w:t xml:space="preserve"> </w:t>
      </w:r>
      <w:r>
        <w:t>presently are 5 ms, 10 ms, 20 ms, 40 ms, 80 ms and</w:t>
      </w:r>
      <w:r w:rsidR="00665DE6">
        <w:t xml:space="preserve"> </w:t>
      </w:r>
      <w:r>
        <w:t>160 ms.</w:t>
      </w:r>
      <w:r w:rsidR="00FE0972">
        <w:t xml:space="preserve"> </w:t>
      </w:r>
      <w:r>
        <w:t>For gNBs with no UEs to serve, the possibility to go into deeper sleep modes increase</w:t>
      </w:r>
      <w:r w:rsidR="001A31A9">
        <w:t>s</w:t>
      </w:r>
      <w:r>
        <w:t xml:space="preserve"> with larger SSB periods. Therefore, it would be very beneficial </w:t>
      </w:r>
      <w:r w:rsidR="00FE0972">
        <w:t xml:space="preserve">to define larger intervals between SSBs. </w:t>
      </w:r>
      <w:r w:rsidR="00665DE6">
        <w:t xml:space="preserve">Using the model proposed in </w:t>
      </w:r>
      <w:r w:rsidR="00665DE6">
        <w:fldChar w:fldCharType="begin"/>
      </w:r>
      <w:r w:rsidR="00665DE6">
        <w:instrText xml:space="preserve"> REF _Ref110514344 \r \h </w:instrText>
      </w:r>
      <w:r w:rsidR="00665DE6">
        <w:fldChar w:fldCharType="separate"/>
      </w:r>
      <w:r w:rsidR="00665DE6">
        <w:t>[11]</w:t>
      </w:r>
      <w:r w:rsidR="00665DE6">
        <w:fldChar w:fldCharType="end"/>
      </w:r>
      <w:r w:rsidR="00665DE6">
        <w:t>, including scaling for the SSB bandwidth, we calculated the potential energy saving of using 160</w:t>
      </w:r>
      <w:r w:rsidR="001A31A9">
        <w:t xml:space="preserve"> </w:t>
      </w:r>
      <w:r w:rsidR="00665DE6">
        <w:t>ms period instead of 20</w:t>
      </w:r>
      <w:r w:rsidR="001A31A9">
        <w:t xml:space="preserve"> </w:t>
      </w:r>
      <w:r w:rsidR="00665DE6">
        <w:t>ms</w:t>
      </w:r>
      <w:r w:rsidR="00954E9B">
        <w:t xml:space="preserve"> for a cell with no load</w:t>
      </w:r>
      <w:r w:rsidR="00665DE6">
        <w:t xml:space="preserve">. The total energy saving over one second is 46% </w:t>
      </w:r>
      <w:r w:rsidR="0025082C">
        <w:t>as</w:t>
      </w:r>
      <w:r w:rsidR="00665DE6">
        <w:t xml:space="preserve"> illustrated </w:t>
      </w:r>
      <w:r w:rsidR="001A31A9">
        <w:t>i</w:t>
      </w:r>
      <w:r w:rsidR="00665DE6">
        <w:t xml:space="preserve">n </w:t>
      </w:r>
      <w:r w:rsidR="00665DE6">
        <w:fldChar w:fldCharType="begin"/>
      </w:r>
      <w:r w:rsidR="00665DE6">
        <w:instrText xml:space="preserve"> REF _Ref110514594 \h </w:instrText>
      </w:r>
      <w:r w:rsidR="00665DE6">
        <w:fldChar w:fldCharType="separate"/>
      </w:r>
      <w:r w:rsidR="00665DE6">
        <w:t xml:space="preserve">Figure </w:t>
      </w:r>
      <w:r w:rsidR="00665DE6">
        <w:rPr>
          <w:noProof/>
        </w:rPr>
        <w:t>1</w:t>
      </w:r>
      <w:r w:rsidR="00665DE6">
        <w:fldChar w:fldCharType="end"/>
      </w:r>
      <w:r w:rsidR="00665DE6">
        <w:t xml:space="preserve">. </w:t>
      </w:r>
      <w:r w:rsidR="0025082C">
        <w:t>Obviously,</w:t>
      </w:r>
      <w:r w:rsidR="00665DE6">
        <w:t xml:space="preserve"> longer </w:t>
      </w:r>
      <w:r w:rsidR="000C59FA">
        <w:t>SSB periods allow to reach deeper sleep states</w:t>
      </w:r>
      <w:r w:rsidR="001F7993">
        <w:t xml:space="preserve"> for</w:t>
      </w:r>
      <w:bookmarkStart w:id="0" w:name="_GoBack"/>
      <w:r w:rsidR="001F7993">
        <w:t xml:space="preserve"> </w:t>
      </w:r>
      <w:bookmarkEnd w:id="0"/>
      <w:r w:rsidR="000C59FA">
        <w:t xml:space="preserve">potential energy savings. </w:t>
      </w:r>
      <w:r w:rsidR="00665DE6">
        <w:t xml:space="preserve">   </w:t>
      </w:r>
    </w:p>
    <w:p w14:paraId="6A3D7EBD" w14:textId="76E2C999" w:rsidR="00665DE6" w:rsidRDefault="00665DE6" w:rsidP="00997DCC">
      <w:pPr>
        <w:pStyle w:val="3GPPNormalText"/>
      </w:pPr>
    </w:p>
    <w:p w14:paraId="05ACE142" w14:textId="77777777" w:rsidR="00665DE6" w:rsidRDefault="00665DE6" w:rsidP="00954E9B">
      <w:pPr>
        <w:pStyle w:val="3GPPNormalText"/>
        <w:keepNext/>
      </w:pPr>
      <w:r>
        <w:rPr>
          <w:noProof/>
        </w:rPr>
        <w:drawing>
          <wp:inline distT="0" distB="0" distL="0" distR="0" wp14:anchorId="21765AAA" wp14:editId="793BEB33">
            <wp:extent cx="6332220" cy="205930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ms_vs_160ms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05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CFA89" w14:textId="1A20179B" w:rsidR="00665DE6" w:rsidRDefault="00665DE6" w:rsidP="00954E9B">
      <w:pPr>
        <w:pStyle w:val="Caption"/>
        <w:jc w:val="both"/>
      </w:pPr>
      <w:bookmarkStart w:id="1" w:name="_Ref1105145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– On the left, normalized power consumption of a cell with no load </w:t>
      </w:r>
      <w:r w:rsidR="000C59FA">
        <w:t>and 20</w:t>
      </w:r>
      <w:r w:rsidR="00C407F3">
        <w:t xml:space="preserve"> </w:t>
      </w:r>
      <w:r w:rsidR="000C59FA">
        <w:t>ms SSB period. On the right, the normalized power consumption if the period is instead 160</w:t>
      </w:r>
      <w:r w:rsidR="00C407F3">
        <w:t xml:space="preserve"> </w:t>
      </w:r>
      <w:r w:rsidR="000C59FA">
        <w:t xml:space="preserve">ms. </w:t>
      </w:r>
    </w:p>
    <w:p w14:paraId="0B891004" w14:textId="328BD5B3" w:rsidR="00665DE6" w:rsidRDefault="00665DE6" w:rsidP="00997DCC">
      <w:pPr>
        <w:pStyle w:val="3GPPNormalText"/>
      </w:pPr>
    </w:p>
    <w:p w14:paraId="2B3316B6" w14:textId="1BF27CD9" w:rsidR="00665DE6" w:rsidRDefault="00665DE6" w:rsidP="00997DCC">
      <w:pPr>
        <w:pStyle w:val="3GPPNormalText"/>
      </w:pPr>
    </w:p>
    <w:p w14:paraId="40AC450F" w14:textId="77777777" w:rsidR="00665DE6" w:rsidRDefault="00665DE6" w:rsidP="00997DCC">
      <w:pPr>
        <w:pStyle w:val="3GPPNormalText"/>
      </w:pPr>
    </w:p>
    <w:p w14:paraId="241BF4BD" w14:textId="00ADFDA0" w:rsidR="00FE0972" w:rsidRDefault="00FE0972" w:rsidP="00954E9B">
      <w:pPr>
        <w:spacing w:after="120"/>
        <w:jc w:val="both"/>
        <w:rPr>
          <w:rFonts w:ascii="Times" w:hAnsi="Times"/>
          <w:b/>
          <w:bCs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>
        <w:rPr>
          <w:rFonts w:ascii="Times" w:hAnsi="Times"/>
          <w:b/>
          <w:bCs/>
          <w:sz w:val="22"/>
          <w:szCs w:val="22"/>
        </w:rPr>
        <w:t xml:space="preserve"> 5</w:t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>
        <w:rPr>
          <w:rFonts w:ascii="Times" w:hAnsi="Times"/>
          <w:b/>
          <w:bCs/>
          <w:sz w:val="22"/>
          <w:szCs w:val="22"/>
        </w:rPr>
        <w:t xml:space="preserve">When </w:t>
      </w:r>
      <w:r w:rsidRPr="00FE0972">
        <w:rPr>
          <w:rFonts w:ascii="Times" w:hAnsi="Times"/>
          <w:b/>
          <w:bCs/>
          <w:sz w:val="22"/>
          <w:szCs w:val="22"/>
        </w:rPr>
        <w:t>a g</w:t>
      </w:r>
      <w:r>
        <w:rPr>
          <w:rFonts w:ascii="Times" w:hAnsi="Times"/>
          <w:b/>
          <w:bCs/>
          <w:sz w:val="22"/>
          <w:szCs w:val="22"/>
        </w:rPr>
        <w:t>NB</w:t>
      </w:r>
      <w:r w:rsidRPr="00FE0972">
        <w:rPr>
          <w:rFonts w:ascii="Times" w:hAnsi="Times"/>
          <w:b/>
          <w:bCs/>
          <w:sz w:val="22"/>
          <w:szCs w:val="22"/>
        </w:rPr>
        <w:t xml:space="preserve"> is not serving any user, it could be very useful to define larger intervals b</w:t>
      </w:r>
      <w:r>
        <w:rPr>
          <w:rFonts w:ascii="Times" w:hAnsi="Times"/>
          <w:b/>
          <w:bCs/>
          <w:sz w:val="22"/>
          <w:szCs w:val="22"/>
        </w:rPr>
        <w:t>etween SSBs so that the gNB</w:t>
      </w:r>
      <w:r w:rsidRPr="00FE0972">
        <w:rPr>
          <w:rFonts w:ascii="Times" w:hAnsi="Times"/>
          <w:b/>
          <w:bCs/>
          <w:sz w:val="22"/>
          <w:szCs w:val="22"/>
        </w:rPr>
        <w:t xml:space="preserve"> can go into a deeper sleep mode</w:t>
      </w:r>
      <w:r w:rsidR="009C2E4D">
        <w:rPr>
          <w:rFonts w:ascii="Times" w:hAnsi="Times"/>
          <w:b/>
          <w:bCs/>
          <w:sz w:val="22"/>
          <w:szCs w:val="22"/>
        </w:rPr>
        <w:t xml:space="preserve"> thereby saving network energy</w:t>
      </w:r>
      <w:r w:rsidRPr="00FE0972">
        <w:rPr>
          <w:rFonts w:ascii="Times" w:hAnsi="Times"/>
          <w:b/>
          <w:bCs/>
          <w:sz w:val="22"/>
          <w:szCs w:val="22"/>
        </w:rPr>
        <w:t>.</w:t>
      </w:r>
    </w:p>
    <w:p w14:paraId="166570CA" w14:textId="2B94F2D2" w:rsidR="00FE0972" w:rsidRDefault="00FE0972" w:rsidP="00954E9B">
      <w:pPr>
        <w:spacing w:after="120"/>
        <w:jc w:val="both"/>
        <w:rPr>
          <w:rFonts w:ascii="Times" w:hAnsi="Times"/>
          <w:b/>
          <w:bCs/>
          <w:szCs w:val="22"/>
        </w:rPr>
      </w:pPr>
    </w:p>
    <w:p w14:paraId="3136F40E" w14:textId="30A291DD" w:rsidR="00FE0972" w:rsidRPr="00CD2F31" w:rsidRDefault="00FE0972" w:rsidP="00FE0972">
      <w:pPr>
        <w:pStyle w:val="3GPPNormalText"/>
        <w:spacing w:before="120"/>
      </w:pPr>
      <w:r>
        <w:rPr>
          <w:rFonts w:ascii="Times" w:hAnsi="Times"/>
          <w:b/>
          <w:bCs/>
          <w:szCs w:val="22"/>
        </w:rPr>
        <w:t>Proposal 4: Define larger SSB periods so that gNBs with no UEs to be served can go to deeper sleep modes to save network energy.</w:t>
      </w:r>
    </w:p>
    <w:p w14:paraId="0C343FBA" w14:textId="6F57C70C" w:rsidR="00FE0972" w:rsidRPr="00954E9B" w:rsidRDefault="00FE0972" w:rsidP="00954E9B">
      <w:pPr>
        <w:spacing w:after="120"/>
        <w:jc w:val="both"/>
        <w:rPr>
          <w:rFonts w:ascii="Times" w:hAnsi="Times"/>
          <w:b/>
          <w:bCs/>
          <w:szCs w:val="22"/>
        </w:rPr>
      </w:pPr>
    </w:p>
    <w:p w14:paraId="0B87B022" w14:textId="59A99425" w:rsidR="00997DCC" w:rsidRDefault="00FE0972" w:rsidP="00997DCC">
      <w:pPr>
        <w:pStyle w:val="3GPPNormalText"/>
      </w:pPr>
      <w:r>
        <w:t xml:space="preserve">However, </w:t>
      </w:r>
      <w:r w:rsidR="004A454C">
        <w:t xml:space="preserve">such </w:t>
      </w:r>
      <w:r>
        <w:t>gNB</w:t>
      </w:r>
      <w:r w:rsidR="004A454C">
        <w:t>s in deep sleep mode would be invisible to new potential UEs for larger durations, thereby affecting</w:t>
      </w:r>
      <w:r>
        <w:t xml:space="preserve"> the </w:t>
      </w:r>
      <w:r w:rsidR="004A454C">
        <w:t xml:space="preserve">user </w:t>
      </w:r>
      <w:r>
        <w:t>mobility</w:t>
      </w:r>
      <w:r w:rsidR="004A454C">
        <w:t>. In order to circumvent this limitation, a UE could send a wake up signal to request the dormant gNB to restore the regular SSB interval</w:t>
      </w:r>
      <w:r w:rsidR="003A428A">
        <w:t>. Once the gNB restores shorter SSB periodicity, the potential UEs</w:t>
      </w:r>
      <w:r w:rsidR="007341D2">
        <w:t xml:space="preserve"> within the cell coverage</w:t>
      </w:r>
      <w:r w:rsidR="003A428A">
        <w:t xml:space="preserve"> can </w:t>
      </w:r>
      <w:r w:rsidR="007341D2">
        <w:t xml:space="preserve">perform initial access more efficiently. </w:t>
      </w:r>
    </w:p>
    <w:p w14:paraId="5D437EC8" w14:textId="77777777" w:rsidR="00997DCC" w:rsidRDefault="00997DCC" w:rsidP="00997DCC">
      <w:pPr>
        <w:pStyle w:val="3GPPNormalText"/>
      </w:pPr>
    </w:p>
    <w:p w14:paraId="657C2793" w14:textId="5A44D86F" w:rsidR="007341D2" w:rsidRPr="007341D2" w:rsidRDefault="007341D2" w:rsidP="007341D2">
      <w:pPr>
        <w:overflowPunct/>
        <w:autoSpaceDE/>
        <w:autoSpaceDN/>
        <w:adjustRightInd/>
        <w:spacing w:before="120" w:after="120"/>
        <w:jc w:val="both"/>
        <w:textAlignment w:val="auto"/>
        <w:rPr>
          <w:rFonts w:eastAsia="MS Mincho"/>
          <w:sz w:val="22"/>
          <w:szCs w:val="24"/>
          <w:lang w:val="en-US"/>
        </w:rPr>
      </w:pPr>
      <w:r w:rsidRPr="007341D2">
        <w:rPr>
          <w:rFonts w:ascii="Times" w:eastAsia="MS Mincho" w:hAnsi="Times"/>
          <w:b/>
          <w:bCs/>
          <w:sz w:val="22"/>
          <w:szCs w:val="22"/>
          <w:lang w:val="en-US"/>
        </w:rPr>
        <w:t xml:space="preserve">Proposal </w:t>
      </w:r>
      <w:r>
        <w:rPr>
          <w:rFonts w:ascii="Times" w:eastAsia="MS Mincho" w:hAnsi="Times"/>
          <w:b/>
          <w:bCs/>
          <w:sz w:val="22"/>
          <w:szCs w:val="22"/>
          <w:lang w:val="en-US"/>
        </w:rPr>
        <w:t>5</w:t>
      </w:r>
      <w:r w:rsidRPr="007341D2">
        <w:rPr>
          <w:rFonts w:ascii="Times" w:eastAsia="MS Mincho" w:hAnsi="Times"/>
          <w:b/>
          <w:bCs/>
          <w:sz w:val="22"/>
          <w:szCs w:val="22"/>
          <w:lang w:val="en-US"/>
        </w:rPr>
        <w:t xml:space="preserve">: </w:t>
      </w:r>
      <w:r>
        <w:rPr>
          <w:rFonts w:ascii="Times" w:eastAsia="MS Mincho" w:hAnsi="Times"/>
          <w:b/>
          <w:bCs/>
          <w:sz w:val="22"/>
          <w:szCs w:val="22"/>
          <w:lang w:val="en-US"/>
        </w:rPr>
        <w:t>Enable UEs to send wake-up signals to request dormant gNBs to restore shorter SSB periods.</w:t>
      </w:r>
    </w:p>
    <w:p w14:paraId="370547F5" w14:textId="77777777" w:rsidR="00AF07F4" w:rsidRDefault="00AF07F4" w:rsidP="00AF07F4">
      <w:pPr>
        <w:pStyle w:val="Heading1"/>
        <w:rPr>
          <w:lang w:val="en-US"/>
        </w:rPr>
      </w:pPr>
      <w:bookmarkStart w:id="2" w:name="OLE_LINK13"/>
      <w:bookmarkStart w:id="3" w:name="OLE_LINK14"/>
      <w:bookmarkStart w:id="4" w:name="_Ref494465620"/>
      <w:r>
        <w:rPr>
          <w:lang w:val="en-US"/>
        </w:rPr>
        <w:t>Conclusion</w:t>
      </w:r>
    </w:p>
    <w:bookmarkEnd w:id="2"/>
    <w:bookmarkEnd w:id="3"/>
    <w:p w14:paraId="4180A1B4" w14:textId="7EDB1D4A" w:rsidR="00180D2A" w:rsidRDefault="00A16149" w:rsidP="00180D2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topics discussed in the previous sections, the </w:t>
      </w:r>
      <w:r w:rsidR="00180D2A" w:rsidRPr="00180D2A">
        <w:rPr>
          <w:sz w:val="22"/>
          <w:szCs w:val="22"/>
        </w:rPr>
        <w:t xml:space="preserve">following </w:t>
      </w:r>
      <w:r w:rsidR="00554E29">
        <w:rPr>
          <w:sz w:val="22"/>
          <w:szCs w:val="22"/>
        </w:rPr>
        <w:t xml:space="preserve">observations and </w:t>
      </w:r>
      <w:r w:rsidR="00180D2A" w:rsidRPr="00180D2A">
        <w:rPr>
          <w:sz w:val="22"/>
          <w:szCs w:val="22"/>
        </w:rPr>
        <w:t>proposals have been made in this contribution:</w:t>
      </w:r>
    </w:p>
    <w:p w14:paraId="28052EDA" w14:textId="7E0E1170" w:rsidR="005577FC" w:rsidRP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Observation 1:  Network energy saving tech</w:t>
      </w:r>
      <w:r w:rsidR="002727F1">
        <w:rPr>
          <w:rFonts w:ascii="Times" w:eastAsia="MS Mincho" w:hAnsi="Times"/>
          <w:b/>
          <w:bCs/>
          <w:sz w:val="22"/>
          <w:szCs w:val="22"/>
          <w:lang w:val="en-US"/>
        </w:rPr>
        <w:t>n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iques can be realized in many different forms.</w:t>
      </w:r>
    </w:p>
    <w:p w14:paraId="69E332A4" w14:textId="1B15212A" w:rsidR="005577FC" w:rsidRP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Observation 2:  For the sake of network energy saving, the load should be understood as the relation between user activity and cell density.</w:t>
      </w:r>
    </w:p>
    <w:p w14:paraId="4C1AA86D" w14:textId="4DF7B883" w:rsidR="005577FC" w:rsidRP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Observation 3:  The existing Xn mechanism does not include means to gather information needed to </w:t>
      </w:r>
      <w:r w:rsidR="00E201FF">
        <w:rPr>
          <w:rFonts w:ascii="Times" w:eastAsia="MS Mincho" w:hAnsi="Times"/>
          <w:b/>
          <w:bCs/>
          <w:sz w:val="22"/>
          <w:szCs w:val="22"/>
          <w:lang w:val="en-US"/>
        </w:rPr>
        <w:t>t</w:t>
      </w:r>
      <w:r w:rsidR="00E201FF"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ake 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decisions to switch on or off cells.   </w:t>
      </w:r>
    </w:p>
    <w:p w14:paraId="35BC3830" w14:textId="5AE9C2E1" w:rsid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Observation 4:  In order to achieve optimized network configuration in the desired finer granularity of adaptations, new mechanisms to gather traffic and mobility information </w:t>
      </w:r>
      <w:r w:rsidR="00F37FD1">
        <w:rPr>
          <w:rFonts w:ascii="Times" w:eastAsia="MS Mincho" w:hAnsi="Times"/>
          <w:b/>
          <w:bCs/>
          <w:sz w:val="22"/>
          <w:szCs w:val="22"/>
          <w:lang w:val="en-US"/>
        </w:rPr>
        <w:t>may</w:t>
      </w:r>
      <w:r w:rsidR="00F37FD1"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 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be </w:t>
      </w:r>
      <w:r w:rsidR="00F37FD1">
        <w:rPr>
          <w:rFonts w:ascii="Times" w:eastAsia="MS Mincho" w:hAnsi="Times"/>
          <w:b/>
          <w:bCs/>
          <w:sz w:val="22"/>
          <w:szCs w:val="22"/>
          <w:lang w:val="en-US"/>
        </w:rPr>
        <w:t>needed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.</w:t>
      </w:r>
    </w:p>
    <w:p w14:paraId="64A3B571" w14:textId="114C6F4E" w:rsidR="0023046F" w:rsidRDefault="0023046F" w:rsidP="0023046F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>
        <w:rPr>
          <w:rFonts w:ascii="Times" w:hAnsi="Times"/>
          <w:b/>
          <w:bCs/>
          <w:sz w:val="22"/>
          <w:szCs w:val="22"/>
        </w:rPr>
        <w:t xml:space="preserve"> 5</w:t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>
        <w:rPr>
          <w:rFonts w:ascii="Times" w:hAnsi="Times"/>
          <w:b/>
          <w:bCs/>
          <w:sz w:val="22"/>
          <w:szCs w:val="22"/>
        </w:rPr>
        <w:t xml:space="preserve">When </w:t>
      </w:r>
      <w:r w:rsidRPr="00FE0972">
        <w:rPr>
          <w:rFonts w:ascii="Times" w:hAnsi="Times"/>
          <w:b/>
          <w:bCs/>
          <w:sz w:val="22"/>
          <w:szCs w:val="22"/>
        </w:rPr>
        <w:t>a g</w:t>
      </w:r>
      <w:r>
        <w:rPr>
          <w:rFonts w:ascii="Times" w:hAnsi="Times"/>
          <w:b/>
          <w:bCs/>
          <w:sz w:val="22"/>
          <w:szCs w:val="22"/>
        </w:rPr>
        <w:t>NB</w:t>
      </w:r>
      <w:r w:rsidRPr="00FE0972">
        <w:rPr>
          <w:rFonts w:ascii="Times" w:hAnsi="Times"/>
          <w:b/>
          <w:bCs/>
          <w:sz w:val="22"/>
          <w:szCs w:val="22"/>
        </w:rPr>
        <w:t xml:space="preserve"> is not serving any user, it could be very useful to define larger intervals b</w:t>
      </w:r>
      <w:r>
        <w:rPr>
          <w:rFonts w:ascii="Times" w:hAnsi="Times"/>
          <w:b/>
          <w:bCs/>
          <w:sz w:val="22"/>
          <w:szCs w:val="22"/>
        </w:rPr>
        <w:t>etween SSBs so that the gNB</w:t>
      </w:r>
      <w:r w:rsidRPr="00FE0972">
        <w:rPr>
          <w:rFonts w:ascii="Times" w:hAnsi="Times"/>
          <w:b/>
          <w:bCs/>
          <w:sz w:val="22"/>
          <w:szCs w:val="22"/>
        </w:rPr>
        <w:t xml:space="preserve"> can go into a deeper sleep mode</w:t>
      </w:r>
      <w:r w:rsidR="00B344A0">
        <w:rPr>
          <w:rFonts w:ascii="Times" w:hAnsi="Times"/>
          <w:b/>
          <w:bCs/>
          <w:sz w:val="22"/>
          <w:szCs w:val="22"/>
        </w:rPr>
        <w:t xml:space="preserve"> </w:t>
      </w:r>
      <w:r w:rsidR="00B344A0">
        <w:rPr>
          <w:rFonts w:ascii="Times" w:hAnsi="Times"/>
          <w:b/>
          <w:bCs/>
          <w:sz w:val="22"/>
          <w:szCs w:val="22"/>
        </w:rPr>
        <w:t>thereby saving network energy</w:t>
      </w:r>
      <w:r w:rsidRPr="00FE0972">
        <w:rPr>
          <w:rFonts w:ascii="Times" w:hAnsi="Times"/>
          <w:b/>
          <w:bCs/>
          <w:sz w:val="22"/>
          <w:szCs w:val="22"/>
        </w:rPr>
        <w:t>.</w:t>
      </w:r>
    </w:p>
    <w:p w14:paraId="773C0B10" w14:textId="47D4F925" w:rsidR="005577FC" w:rsidRDefault="005577FC" w:rsidP="005577FC">
      <w:pPr>
        <w:spacing w:after="120"/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</w:p>
    <w:p w14:paraId="2A7EE2F0" w14:textId="77777777" w:rsidR="005577FC" w:rsidRPr="005577FC" w:rsidRDefault="005577FC" w:rsidP="005577FC">
      <w:pPr>
        <w:spacing w:after="120"/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Proposal 1: In the study phase, the different approaches for network energy saving should be investigated and compared.</w:t>
      </w:r>
    </w:p>
    <w:p w14:paraId="60D4E089" w14:textId="77777777" w:rsidR="005577FC" w:rsidRPr="005577FC" w:rsidRDefault="005577FC" w:rsidP="005577FC">
      <w:pPr>
        <w:spacing w:after="120"/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Proposal 2: The reduction of gNB active time where there is no user traffic should be investigated.</w:t>
      </w:r>
    </w:p>
    <w:p w14:paraId="7A3195B8" w14:textId="54C50273" w:rsidR="00DD64D2" w:rsidRPr="00DD11C1" w:rsidRDefault="005577FC" w:rsidP="00DD64D2">
      <w:pPr>
        <w:pStyle w:val="3GPPNormalText"/>
        <w:spacing w:after="0"/>
        <w:rPr>
          <w:rFonts w:ascii="Times" w:hAnsi="Times"/>
          <w:b/>
          <w:bCs/>
          <w:szCs w:val="22"/>
        </w:rPr>
      </w:pPr>
      <w:r w:rsidRPr="005577FC">
        <w:rPr>
          <w:rFonts w:ascii="Times" w:hAnsi="Times"/>
          <w:b/>
          <w:bCs/>
          <w:szCs w:val="22"/>
        </w:rPr>
        <w:t>Proposal 3: UE Assistance information helping network energy saving should be studied and identified.</w:t>
      </w:r>
    </w:p>
    <w:p w14:paraId="766A2D6D" w14:textId="5BAB7753" w:rsidR="0023046F" w:rsidRPr="0096476D" w:rsidRDefault="0023046F" w:rsidP="0096476D">
      <w:pPr>
        <w:pStyle w:val="3GPPNormalText"/>
        <w:spacing w:before="120"/>
      </w:pPr>
      <w:r>
        <w:rPr>
          <w:rFonts w:ascii="Times" w:hAnsi="Times"/>
          <w:b/>
          <w:bCs/>
          <w:szCs w:val="22"/>
        </w:rPr>
        <w:t>Proposal 4: Define larger SSB periods so that gNBs with no UEs to be served can go to deeper sleep modes to save network energy.</w:t>
      </w:r>
    </w:p>
    <w:p w14:paraId="3570047B" w14:textId="7555C4C2" w:rsidR="0023046F" w:rsidRPr="007341D2" w:rsidRDefault="0023046F" w:rsidP="0023046F">
      <w:pPr>
        <w:overflowPunct/>
        <w:autoSpaceDE/>
        <w:autoSpaceDN/>
        <w:adjustRightInd/>
        <w:spacing w:before="120" w:after="120"/>
        <w:jc w:val="both"/>
        <w:textAlignment w:val="auto"/>
        <w:rPr>
          <w:rFonts w:eastAsia="MS Mincho"/>
          <w:sz w:val="22"/>
          <w:szCs w:val="24"/>
          <w:lang w:val="en-US"/>
        </w:rPr>
      </w:pPr>
      <w:r w:rsidRPr="007341D2">
        <w:rPr>
          <w:rFonts w:ascii="Times" w:eastAsia="MS Mincho" w:hAnsi="Times"/>
          <w:b/>
          <w:bCs/>
          <w:sz w:val="22"/>
          <w:szCs w:val="22"/>
          <w:lang w:val="en-US"/>
        </w:rPr>
        <w:t xml:space="preserve">Proposal </w:t>
      </w:r>
      <w:r>
        <w:rPr>
          <w:rFonts w:ascii="Times" w:eastAsia="MS Mincho" w:hAnsi="Times"/>
          <w:b/>
          <w:bCs/>
          <w:sz w:val="22"/>
          <w:szCs w:val="22"/>
          <w:lang w:val="en-US"/>
        </w:rPr>
        <w:t>5</w:t>
      </w:r>
      <w:r w:rsidRPr="007341D2">
        <w:rPr>
          <w:rFonts w:ascii="Times" w:eastAsia="MS Mincho" w:hAnsi="Times"/>
          <w:b/>
          <w:bCs/>
          <w:sz w:val="22"/>
          <w:szCs w:val="22"/>
          <w:lang w:val="en-US"/>
        </w:rPr>
        <w:t xml:space="preserve">: </w:t>
      </w:r>
      <w:r>
        <w:rPr>
          <w:rFonts w:ascii="Times" w:eastAsia="MS Mincho" w:hAnsi="Times"/>
          <w:b/>
          <w:bCs/>
          <w:sz w:val="22"/>
          <w:szCs w:val="22"/>
          <w:lang w:val="en-US"/>
        </w:rPr>
        <w:t>Enable UEs to send wake-up signals to request dormant gNBs to restore shorter SSB periods.</w:t>
      </w:r>
    </w:p>
    <w:p w14:paraId="747DD8B4" w14:textId="6D0D9E69" w:rsidR="00086A2B" w:rsidRPr="00954E9B" w:rsidRDefault="00086A2B" w:rsidP="00086A2B">
      <w:pPr>
        <w:pStyle w:val="Text0"/>
        <w:spacing w:before="240"/>
        <w:jc w:val="both"/>
        <w:rPr>
          <w:b/>
          <w:bCs/>
          <w:sz w:val="22"/>
          <w:szCs w:val="22"/>
          <w:lang w:val="en-US"/>
        </w:rPr>
      </w:pPr>
    </w:p>
    <w:p w14:paraId="443F05AB" w14:textId="25A80309" w:rsidR="00AF07F4" w:rsidRPr="007564C3" w:rsidRDefault="00AF07F4" w:rsidP="00AF07F4">
      <w:pPr>
        <w:pStyle w:val="Heading1"/>
        <w:rPr>
          <w:rFonts w:cs="Arial"/>
        </w:rPr>
      </w:pPr>
      <w:r w:rsidRPr="00707A9A">
        <w:rPr>
          <w:lang w:val="en-US"/>
        </w:rPr>
        <w:lastRenderedPageBreak/>
        <w:t>References</w:t>
      </w:r>
    </w:p>
    <w:p w14:paraId="037EF2DC" w14:textId="7B6132A1" w:rsidR="00094AE6" w:rsidRPr="0096476D" w:rsidRDefault="004C4635" w:rsidP="004C463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5" w:name="_Ref101356293"/>
      <w:bookmarkStart w:id="6" w:name="_Ref111111174"/>
      <w:bookmarkEnd w:id="4"/>
      <w:r>
        <w:rPr>
          <w:rFonts w:cs="Arial"/>
        </w:rPr>
        <w:t>RP-213554</w:t>
      </w:r>
      <w:r w:rsidR="002235AD">
        <w:rPr>
          <w:rFonts w:cs="Arial"/>
        </w:rPr>
        <w:t>,</w:t>
      </w:r>
      <w:r>
        <w:rPr>
          <w:rFonts w:cs="Arial"/>
        </w:rPr>
        <w:t xml:space="preserve"> </w:t>
      </w:r>
      <w:r w:rsidR="00E82594">
        <w:rPr>
          <w:rFonts w:cs="Arial"/>
        </w:rPr>
        <w:t>"</w:t>
      </w:r>
      <w:r w:rsidRPr="004C4635">
        <w:rPr>
          <w:rFonts w:cs="Arial"/>
        </w:rPr>
        <w:t>Study on network energy savings for NR</w:t>
      </w:r>
      <w:bookmarkEnd w:id="5"/>
      <w:r w:rsidR="00E82594">
        <w:rPr>
          <w:rFonts w:cs="Arial"/>
        </w:rPr>
        <w:t xml:space="preserve">." </w:t>
      </w:r>
      <w:r w:rsidR="00DD63E7">
        <w:rPr>
          <w:rFonts w:cs="Arial"/>
        </w:rPr>
        <w:t>, Huawei, 3GPP RAN#94e, December 2021</w:t>
      </w:r>
      <w:bookmarkEnd w:id="6"/>
    </w:p>
    <w:p w14:paraId="5AE038EE" w14:textId="532A7F7D" w:rsidR="000444B9" w:rsidRPr="000444B9" w:rsidRDefault="000444B9" w:rsidP="0096476D">
      <w:pPr>
        <w:pStyle w:val="ListParagraph"/>
        <w:widowControl w:val="0"/>
        <w:numPr>
          <w:ilvl w:val="0"/>
          <w:numId w:val="2"/>
        </w:numPr>
        <w:spacing w:after="120"/>
        <w:jc w:val="both"/>
        <w:rPr>
          <w:iCs/>
        </w:rPr>
      </w:pPr>
      <w:bookmarkStart w:id="7" w:name="_Ref111111065"/>
      <w:r w:rsidRPr="0096476D">
        <w:rPr>
          <w:rFonts w:ascii="Times New Roman" w:eastAsia="SimSun" w:hAnsi="Times New Roman"/>
          <w:iCs/>
          <w:sz w:val="20"/>
          <w:szCs w:val="20"/>
        </w:rPr>
        <w:t>R1-2203636, “On Network Energy Saving Techniques Source”, Fraunhofer IIS, Fraunhofer HHI, 3GPP RAN#109e, May 2022</w:t>
      </w:r>
      <w:bookmarkEnd w:id="7"/>
    </w:p>
    <w:p w14:paraId="08FD05D8" w14:textId="72526903" w:rsidR="00F54BCC" w:rsidRPr="00293664" w:rsidRDefault="00F54BCC" w:rsidP="00F54BC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8" w:name="_Ref101527155"/>
      <w:r>
        <w:rPr>
          <w:rFonts w:cs="Arial"/>
        </w:rPr>
        <w:t>RP-212669</w:t>
      </w:r>
      <w:r w:rsidR="002235AD">
        <w:rPr>
          <w:rFonts w:cs="Arial"/>
        </w:rPr>
        <w:t>,</w:t>
      </w:r>
      <w:r>
        <w:rPr>
          <w:rFonts w:cs="Arial"/>
        </w:rPr>
        <w:t xml:space="preserve"> </w:t>
      </w:r>
      <w:r w:rsidR="00E82594">
        <w:rPr>
          <w:rFonts w:cs="Arial"/>
        </w:rPr>
        <w:t>"</w:t>
      </w:r>
      <w:r w:rsidR="00E81801" w:rsidRPr="00F54BCC">
        <w:rPr>
          <w:rFonts w:cs="Arial"/>
        </w:rPr>
        <w:t>Moderator</w:t>
      </w:r>
      <w:r w:rsidR="00E81801">
        <w:rPr>
          <w:rFonts w:cs="Arial"/>
        </w:rPr>
        <w:t>'</w:t>
      </w:r>
      <w:r w:rsidR="00E81801" w:rsidRPr="00F54BCC">
        <w:rPr>
          <w:rFonts w:cs="Arial"/>
        </w:rPr>
        <w:t xml:space="preserve">s </w:t>
      </w:r>
      <w:r w:rsidRPr="00F54BCC">
        <w:rPr>
          <w:rFonts w:cs="Arial"/>
        </w:rPr>
        <w:t>summary for [RAN94e-R18Prep-09] Network energy savings</w:t>
      </w:r>
      <w:bookmarkEnd w:id="8"/>
      <w:r w:rsidR="00E81801">
        <w:rPr>
          <w:rFonts w:cs="Arial"/>
        </w:rPr>
        <w:t>"</w:t>
      </w:r>
      <w:r w:rsidR="00DD63E7" w:rsidRPr="00DD63E7">
        <w:rPr>
          <w:rFonts w:cs="Arial"/>
        </w:rPr>
        <w:t xml:space="preserve"> </w:t>
      </w:r>
      <w:r w:rsidR="00DD63E7">
        <w:rPr>
          <w:rFonts w:cs="Arial"/>
        </w:rPr>
        <w:t>, Huawei, 3GPP RAN#94e, December 2021</w:t>
      </w:r>
    </w:p>
    <w:p w14:paraId="024FDAE8" w14:textId="1368D707" w:rsidR="00293664" w:rsidRPr="00F54BCC" w:rsidRDefault="00293664" w:rsidP="005F027A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9" w:name="_Ref101527224"/>
      <w:r w:rsidRPr="00293664">
        <w:rPr>
          <w:iCs/>
          <w:lang w:val="en-US"/>
        </w:rPr>
        <w:t>RWS-210447</w:t>
      </w:r>
      <w:r w:rsidR="005F027A">
        <w:rPr>
          <w:iCs/>
          <w:lang w:val="en-US"/>
        </w:rPr>
        <w:t xml:space="preserve">, </w:t>
      </w:r>
      <w:r w:rsidR="00E81801">
        <w:rPr>
          <w:iCs/>
          <w:lang w:val="en-US"/>
        </w:rPr>
        <w:t>"</w:t>
      </w:r>
      <w:r w:rsidRPr="00293664">
        <w:rPr>
          <w:iCs/>
          <w:lang w:val="en-US"/>
        </w:rPr>
        <w:t>Network energy saving and green operation for NR</w:t>
      </w:r>
      <w:bookmarkEnd w:id="9"/>
      <w:r w:rsidR="00E81801">
        <w:rPr>
          <w:iCs/>
          <w:lang w:val="en-US"/>
        </w:rPr>
        <w:t xml:space="preserve">", </w:t>
      </w:r>
      <w:r w:rsidR="005F027A">
        <w:rPr>
          <w:iCs/>
          <w:lang w:val="en-US"/>
        </w:rPr>
        <w:t xml:space="preserve">Huawei, HiSilicon, </w:t>
      </w:r>
      <w:r w:rsidR="00F5021F">
        <w:rPr>
          <w:iCs/>
          <w:lang w:val="en-US"/>
        </w:rPr>
        <w:t>3GPP RAN</w:t>
      </w:r>
      <w:r w:rsidR="005F027A" w:rsidRPr="005F027A">
        <w:rPr>
          <w:iCs/>
          <w:lang w:val="en-US"/>
        </w:rPr>
        <w:t>Rel-18 workshop</w:t>
      </w:r>
      <w:r w:rsidR="005F027A">
        <w:rPr>
          <w:iCs/>
          <w:lang w:val="en-US"/>
        </w:rPr>
        <w:t>, July 2021</w:t>
      </w:r>
    </w:p>
    <w:p w14:paraId="71BFE974" w14:textId="32DD75CE" w:rsidR="00F54BCC" w:rsidRDefault="00F54BCC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0" w:name="_Ref101531543"/>
      <w:bookmarkStart w:id="11" w:name="_Ref101531920"/>
      <w:bookmarkStart w:id="12" w:name="_Ref111111645"/>
      <w:r w:rsidRPr="00697769">
        <w:rPr>
          <w:iCs/>
          <w:lang w:val="en-US"/>
        </w:rPr>
        <w:t>RWS-210310</w:t>
      </w:r>
      <w:bookmarkEnd w:id="10"/>
      <w:r w:rsidR="005F027A">
        <w:rPr>
          <w:iCs/>
          <w:lang w:val="en-US"/>
        </w:rPr>
        <w:t>,</w:t>
      </w:r>
      <w:r w:rsidRPr="00697769">
        <w:rPr>
          <w:iCs/>
          <w:lang w:val="en-US"/>
        </w:rPr>
        <w:t xml:space="preserve"> </w:t>
      </w:r>
      <w:r w:rsidR="00E81801">
        <w:rPr>
          <w:iCs/>
          <w:lang w:val="en-US"/>
        </w:rPr>
        <w:t>"</w:t>
      </w:r>
      <w:r w:rsidR="00697769" w:rsidRPr="00697769">
        <w:rPr>
          <w:iCs/>
          <w:lang w:val="en-US"/>
        </w:rPr>
        <w:t>Motivation for Network</w:t>
      </w:r>
      <w:r w:rsidR="00697769">
        <w:rPr>
          <w:iCs/>
          <w:lang w:val="en-US"/>
        </w:rPr>
        <w:t xml:space="preserve"> </w:t>
      </w:r>
      <w:r w:rsidR="00697769" w:rsidRPr="00697769">
        <w:rPr>
          <w:iCs/>
          <w:lang w:val="en-US"/>
        </w:rPr>
        <w:t>Energy Saving in Rel-18</w:t>
      </w:r>
      <w:bookmarkEnd w:id="11"/>
      <w:r w:rsidR="00E81801">
        <w:rPr>
          <w:iCs/>
          <w:lang w:val="en-US"/>
        </w:rPr>
        <w:t xml:space="preserve">", </w:t>
      </w:r>
      <w:r w:rsidR="005F027A">
        <w:rPr>
          <w:iCs/>
          <w:lang w:val="en-US"/>
        </w:rPr>
        <w:t>Ericsson,</w:t>
      </w:r>
      <w:r w:rsidR="00F5021F" w:rsidRPr="00F5021F">
        <w:rPr>
          <w:iCs/>
          <w:lang w:val="en-US"/>
        </w:rPr>
        <w:t xml:space="preserve"> </w:t>
      </w:r>
      <w:r w:rsidR="00F5021F">
        <w:rPr>
          <w:iCs/>
          <w:lang w:val="en-US"/>
        </w:rPr>
        <w:t>3GPP RAN</w:t>
      </w:r>
      <w:r w:rsidR="00F5021F" w:rsidDel="00F5021F">
        <w:rPr>
          <w:iCs/>
          <w:lang w:val="en-US"/>
        </w:rPr>
        <w:t xml:space="preserve"> </w:t>
      </w:r>
      <w:r w:rsidR="005F027A" w:rsidRPr="005F027A">
        <w:rPr>
          <w:iCs/>
          <w:lang w:val="en-US"/>
        </w:rPr>
        <w:t>Rel-18 workshop</w:t>
      </w:r>
      <w:r w:rsidR="005F027A">
        <w:rPr>
          <w:iCs/>
          <w:lang w:val="en-US"/>
        </w:rPr>
        <w:t>, July 2021</w:t>
      </w:r>
      <w:bookmarkEnd w:id="12"/>
    </w:p>
    <w:p w14:paraId="216BA1C5" w14:textId="02EF33C7" w:rsidR="00697769" w:rsidRDefault="00697769" w:rsidP="00697769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3" w:name="_Ref101532381"/>
      <w:r>
        <w:rPr>
          <w:iCs/>
          <w:lang w:val="en-US"/>
        </w:rPr>
        <w:t xml:space="preserve">RWS-210106 </w:t>
      </w:r>
      <w:r w:rsidR="00E81801">
        <w:rPr>
          <w:iCs/>
          <w:lang w:val="en-US"/>
        </w:rPr>
        <w:t>"</w:t>
      </w:r>
      <w:r w:rsidRPr="00697769">
        <w:rPr>
          <w:iCs/>
          <w:lang w:val="en-US"/>
        </w:rPr>
        <w:t>System Energy Enhancements</w:t>
      </w:r>
      <w:r w:rsidR="00E81801">
        <w:rPr>
          <w:iCs/>
          <w:lang w:val="en-US"/>
        </w:rPr>
        <w:t xml:space="preserve">", </w:t>
      </w:r>
      <w:r w:rsidR="005F027A">
        <w:rPr>
          <w:iCs/>
          <w:lang w:val="en-US"/>
        </w:rPr>
        <w:t xml:space="preserve">MediaTek, </w:t>
      </w:r>
      <w:r w:rsidR="00F5021F">
        <w:rPr>
          <w:iCs/>
          <w:lang w:val="en-US"/>
        </w:rPr>
        <w:t>3GPP RAN</w:t>
      </w:r>
      <w:r w:rsidR="00F5021F" w:rsidRPr="005F027A">
        <w:rPr>
          <w:iCs/>
          <w:lang w:val="en-US"/>
        </w:rPr>
        <w:t xml:space="preserve"> </w:t>
      </w:r>
      <w:r w:rsidR="005F027A" w:rsidRPr="005F027A">
        <w:rPr>
          <w:iCs/>
          <w:lang w:val="en-US"/>
        </w:rPr>
        <w:t>Rel-18 workshop</w:t>
      </w:r>
      <w:r w:rsidR="005F027A">
        <w:rPr>
          <w:iCs/>
          <w:lang w:val="en-US"/>
        </w:rPr>
        <w:t>, July 2021</w:t>
      </w:r>
      <w:bookmarkEnd w:id="13"/>
    </w:p>
    <w:p w14:paraId="0E369C22" w14:textId="7D5232CE" w:rsidR="00697769" w:rsidRDefault="00697769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4" w:name="_Ref101532803"/>
      <w:bookmarkStart w:id="15" w:name="_Ref102038153"/>
      <w:bookmarkStart w:id="16" w:name="_Ref111110120"/>
      <w:r>
        <w:rPr>
          <w:iCs/>
          <w:lang w:val="en-US"/>
        </w:rPr>
        <w:t xml:space="preserve">TS 38.331 </w:t>
      </w:r>
      <w:r w:rsidR="00DD63E7">
        <w:rPr>
          <w:iCs/>
          <w:lang w:val="en-US"/>
        </w:rPr>
        <w:t>v17.0.0 “</w:t>
      </w:r>
      <w:r>
        <w:rPr>
          <w:iCs/>
          <w:lang w:val="en-US"/>
        </w:rPr>
        <w:t>5G NR Radio Resource Control</w:t>
      </w:r>
      <w:bookmarkEnd w:id="14"/>
      <w:bookmarkEnd w:id="15"/>
      <w:r w:rsidR="00DD63E7">
        <w:rPr>
          <w:iCs/>
          <w:lang w:val="en-US"/>
        </w:rPr>
        <w:t>”, April 2022</w:t>
      </w:r>
      <w:bookmarkEnd w:id="16"/>
    </w:p>
    <w:p w14:paraId="241614BC" w14:textId="1495FF6A" w:rsidR="008B64DA" w:rsidRPr="008B64DA" w:rsidRDefault="008B64DA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7" w:name="_Ref101534744"/>
      <w:bookmarkStart w:id="18" w:name="_Ref101533850"/>
      <w:r>
        <w:t xml:space="preserve">I. Ashraf, F. Boccardi and L. Ho, "SLEEP mode techniques for small cell deployments," in </w:t>
      </w:r>
      <w:r>
        <w:rPr>
          <w:rStyle w:val="Emphasis"/>
        </w:rPr>
        <w:t>IEEE Communications Magazine</w:t>
      </w:r>
      <w:r>
        <w:t>, vol. 49, no. 8, pp. 72-79, August 2011, doi: 10.1109/MCOM.2011.5978418</w:t>
      </w:r>
      <w:bookmarkEnd w:id="17"/>
    </w:p>
    <w:p w14:paraId="417F0E65" w14:textId="71EB925B" w:rsidR="009D6265" w:rsidRPr="00AB3C71" w:rsidRDefault="009D6265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9" w:name="_Ref101534704"/>
      <w:r>
        <w:t xml:space="preserve">B. Debaillie, C. Desset and F. Louagie, "A Flexible and Future-Proof Power Model for Cellular Base Stations," </w:t>
      </w:r>
      <w:r>
        <w:rPr>
          <w:rStyle w:val="Emphasis"/>
        </w:rPr>
        <w:t>2015 IEEE 81st Vehicular Technology Conference (VTC Spring)</w:t>
      </w:r>
      <w:r>
        <w:t>, 2015, pp. 1-7, doi: 10.1109/VTCSpring.2015.7145603</w:t>
      </w:r>
      <w:bookmarkEnd w:id="18"/>
      <w:bookmarkEnd w:id="19"/>
    </w:p>
    <w:p w14:paraId="755AAE02" w14:textId="4B5373B1" w:rsidR="00AB3C71" w:rsidRPr="00954E9B" w:rsidRDefault="00AB3C71" w:rsidP="00AB3C7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20" w:name="_Ref101549581"/>
      <w:r>
        <w:t>TS 38.423</w:t>
      </w:r>
      <w:r w:rsidR="00DD63E7">
        <w:t xml:space="preserve"> v17.0.0</w:t>
      </w:r>
      <w:r>
        <w:t xml:space="preserve"> </w:t>
      </w:r>
      <w:r w:rsidR="00DD63E7">
        <w:t>“</w:t>
      </w:r>
      <w:r>
        <w:t xml:space="preserve">Xn </w:t>
      </w:r>
      <w:r w:rsidRPr="00AB3C71">
        <w:t>Application Protocol</w:t>
      </w:r>
      <w:bookmarkEnd w:id="20"/>
      <w:r w:rsidR="00DD63E7">
        <w:t>”, April 2022</w:t>
      </w:r>
    </w:p>
    <w:p w14:paraId="5B8A3B38" w14:textId="1DBCD496" w:rsidR="00665DE6" w:rsidRPr="00697769" w:rsidRDefault="00665DE6" w:rsidP="00AB3C7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21" w:name="_Ref110514344"/>
      <w:r>
        <w:t>R1-</w:t>
      </w:r>
      <w:r w:rsidRPr="001011E1">
        <w:t>2204881</w:t>
      </w:r>
      <w:r>
        <w:t>, “</w:t>
      </w:r>
      <w:r w:rsidRPr="00CF766F">
        <w:rPr>
          <w:sz w:val="22"/>
        </w:rPr>
        <w:t>Modeling and evaluation methodology for network energy saving</w:t>
      </w:r>
      <w:r>
        <w:rPr>
          <w:sz w:val="22"/>
        </w:rPr>
        <w:t>”, Ericsson, 3GPP RAN1</w:t>
      </w:r>
      <w:r w:rsidRPr="000C06F5">
        <w:t>#10</w:t>
      </w:r>
      <w:r>
        <w:t>9-</w:t>
      </w:r>
      <w:r w:rsidRPr="000C06F5">
        <w:t>e</w:t>
      </w:r>
      <w:r>
        <w:t>, May 2022</w:t>
      </w:r>
      <w:bookmarkEnd w:id="21"/>
    </w:p>
    <w:sectPr w:rsidR="00665DE6" w:rsidRPr="00697769" w:rsidSect="00D346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5EF06" w14:textId="77777777" w:rsidR="003612F0" w:rsidRDefault="003612F0">
      <w:r>
        <w:separator/>
      </w:r>
    </w:p>
  </w:endnote>
  <w:endnote w:type="continuationSeparator" w:id="0">
    <w:p w14:paraId="31ECE6BB" w14:textId="77777777" w:rsidR="003612F0" w:rsidRDefault="003612F0">
      <w:r>
        <w:continuationSeparator/>
      </w:r>
    </w:p>
  </w:endnote>
  <w:endnote w:type="continuationNotice" w:id="1">
    <w:p w14:paraId="3CCC7806" w14:textId="77777777" w:rsidR="003612F0" w:rsidRDefault="003612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0940F2" w:rsidRDefault="000940F2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0940F2" w:rsidRDefault="000940F2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3B8A66F3" w:rsidR="000940F2" w:rsidRPr="00270202" w:rsidRDefault="000940F2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214F97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214F97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F1600" w14:textId="77777777" w:rsidR="000940F2" w:rsidRDefault="00094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9EBB1" w14:textId="77777777" w:rsidR="003612F0" w:rsidRDefault="003612F0">
      <w:r>
        <w:separator/>
      </w:r>
    </w:p>
  </w:footnote>
  <w:footnote w:type="continuationSeparator" w:id="0">
    <w:p w14:paraId="406E3A49" w14:textId="77777777" w:rsidR="003612F0" w:rsidRDefault="003612F0">
      <w:r>
        <w:continuationSeparator/>
      </w:r>
    </w:p>
  </w:footnote>
  <w:footnote w:type="continuationNotice" w:id="1">
    <w:p w14:paraId="35BFC220" w14:textId="77777777" w:rsidR="003612F0" w:rsidRDefault="003612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0940F2" w:rsidRDefault="000940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F2FB1" w14:textId="77777777" w:rsidR="000940F2" w:rsidRDefault="00094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DF4D0" w14:textId="77777777" w:rsidR="000940F2" w:rsidRDefault="000940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601012"/>
    <w:multiLevelType w:val="hybridMultilevel"/>
    <w:tmpl w:val="5A3C4C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1B3DE9"/>
    <w:multiLevelType w:val="hybridMultilevel"/>
    <w:tmpl w:val="A4B8CE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tKgFAPllwF4tAAAA"/>
  </w:docVars>
  <w:rsids>
    <w:rsidRoot w:val="008810FA"/>
    <w:rsid w:val="000000A2"/>
    <w:rsid w:val="000001F9"/>
    <w:rsid w:val="000004CA"/>
    <w:rsid w:val="00000515"/>
    <w:rsid w:val="000008C1"/>
    <w:rsid w:val="00000CBE"/>
    <w:rsid w:val="00000DA4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CD3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E97"/>
    <w:rsid w:val="00010FD1"/>
    <w:rsid w:val="0001141E"/>
    <w:rsid w:val="00011703"/>
    <w:rsid w:val="00011897"/>
    <w:rsid w:val="00011BE2"/>
    <w:rsid w:val="00011F10"/>
    <w:rsid w:val="00012057"/>
    <w:rsid w:val="00012391"/>
    <w:rsid w:val="000124D1"/>
    <w:rsid w:val="000128C0"/>
    <w:rsid w:val="00012926"/>
    <w:rsid w:val="00012D90"/>
    <w:rsid w:val="000130FE"/>
    <w:rsid w:val="00013111"/>
    <w:rsid w:val="0001321B"/>
    <w:rsid w:val="000132B8"/>
    <w:rsid w:val="000137FF"/>
    <w:rsid w:val="00013B63"/>
    <w:rsid w:val="00013D53"/>
    <w:rsid w:val="000141F0"/>
    <w:rsid w:val="000147E5"/>
    <w:rsid w:val="00014A10"/>
    <w:rsid w:val="00015BCB"/>
    <w:rsid w:val="00015DBC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628"/>
    <w:rsid w:val="00035841"/>
    <w:rsid w:val="000358C8"/>
    <w:rsid w:val="00035CAB"/>
    <w:rsid w:val="00036231"/>
    <w:rsid w:val="00036390"/>
    <w:rsid w:val="00036A16"/>
    <w:rsid w:val="00036A8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41D"/>
    <w:rsid w:val="000426B1"/>
    <w:rsid w:val="000427BE"/>
    <w:rsid w:val="00042928"/>
    <w:rsid w:val="00042BFC"/>
    <w:rsid w:val="00042C4A"/>
    <w:rsid w:val="00042E6F"/>
    <w:rsid w:val="000430CF"/>
    <w:rsid w:val="000432AB"/>
    <w:rsid w:val="00043703"/>
    <w:rsid w:val="0004388A"/>
    <w:rsid w:val="00043A66"/>
    <w:rsid w:val="0004403C"/>
    <w:rsid w:val="0004406E"/>
    <w:rsid w:val="00044225"/>
    <w:rsid w:val="00044359"/>
    <w:rsid w:val="00044384"/>
    <w:rsid w:val="000444B9"/>
    <w:rsid w:val="00044574"/>
    <w:rsid w:val="00044576"/>
    <w:rsid w:val="00044B33"/>
    <w:rsid w:val="00044FC4"/>
    <w:rsid w:val="000451E5"/>
    <w:rsid w:val="000453F6"/>
    <w:rsid w:val="000455A8"/>
    <w:rsid w:val="00045F22"/>
    <w:rsid w:val="0004650B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2B9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5DD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B7F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F3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093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E13"/>
    <w:rsid w:val="00077FCD"/>
    <w:rsid w:val="00077FEC"/>
    <w:rsid w:val="000801D3"/>
    <w:rsid w:val="0008028A"/>
    <w:rsid w:val="000805B2"/>
    <w:rsid w:val="00080786"/>
    <w:rsid w:val="00080848"/>
    <w:rsid w:val="00080A2F"/>
    <w:rsid w:val="00080AEC"/>
    <w:rsid w:val="00080D74"/>
    <w:rsid w:val="0008167E"/>
    <w:rsid w:val="0008204A"/>
    <w:rsid w:val="00082152"/>
    <w:rsid w:val="000822F5"/>
    <w:rsid w:val="00082399"/>
    <w:rsid w:val="000823DC"/>
    <w:rsid w:val="000826FF"/>
    <w:rsid w:val="0008270E"/>
    <w:rsid w:val="000829FE"/>
    <w:rsid w:val="00082A49"/>
    <w:rsid w:val="000831F0"/>
    <w:rsid w:val="00083322"/>
    <w:rsid w:val="0008369C"/>
    <w:rsid w:val="00083788"/>
    <w:rsid w:val="00083854"/>
    <w:rsid w:val="00083AF5"/>
    <w:rsid w:val="00084166"/>
    <w:rsid w:val="00084255"/>
    <w:rsid w:val="00084BC2"/>
    <w:rsid w:val="00084DDA"/>
    <w:rsid w:val="00084EE0"/>
    <w:rsid w:val="00085239"/>
    <w:rsid w:val="000857ED"/>
    <w:rsid w:val="00085C4A"/>
    <w:rsid w:val="00085DA4"/>
    <w:rsid w:val="00085DC6"/>
    <w:rsid w:val="0008604C"/>
    <w:rsid w:val="00086221"/>
    <w:rsid w:val="0008624E"/>
    <w:rsid w:val="000862BA"/>
    <w:rsid w:val="00086A2B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D16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AD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0A2"/>
    <w:rsid w:val="000940F2"/>
    <w:rsid w:val="0009415D"/>
    <w:rsid w:val="0009437A"/>
    <w:rsid w:val="00094483"/>
    <w:rsid w:val="000947B7"/>
    <w:rsid w:val="00094AE6"/>
    <w:rsid w:val="00095055"/>
    <w:rsid w:val="00095671"/>
    <w:rsid w:val="00095920"/>
    <w:rsid w:val="00095F53"/>
    <w:rsid w:val="0009612D"/>
    <w:rsid w:val="0009653B"/>
    <w:rsid w:val="0009680E"/>
    <w:rsid w:val="000968D8"/>
    <w:rsid w:val="00096A27"/>
    <w:rsid w:val="0009709B"/>
    <w:rsid w:val="000979F0"/>
    <w:rsid w:val="00097AE8"/>
    <w:rsid w:val="00097CD8"/>
    <w:rsid w:val="00097F11"/>
    <w:rsid w:val="00097FF4"/>
    <w:rsid w:val="000A02DC"/>
    <w:rsid w:val="000A09A5"/>
    <w:rsid w:val="000A0CA1"/>
    <w:rsid w:val="000A0E99"/>
    <w:rsid w:val="000A0F88"/>
    <w:rsid w:val="000A1561"/>
    <w:rsid w:val="000A18B9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AE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BE2"/>
    <w:rsid w:val="000B0C1F"/>
    <w:rsid w:val="000B0DBC"/>
    <w:rsid w:val="000B10AB"/>
    <w:rsid w:val="000B12FD"/>
    <w:rsid w:val="000B15E7"/>
    <w:rsid w:val="000B17A1"/>
    <w:rsid w:val="000B1C4C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A82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D58"/>
    <w:rsid w:val="000B70DB"/>
    <w:rsid w:val="000B71B6"/>
    <w:rsid w:val="000B7255"/>
    <w:rsid w:val="000B7387"/>
    <w:rsid w:val="000B7636"/>
    <w:rsid w:val="000B76BB"/>
    <w:rsid w:val="000B7B62"/>
    <w:rsid w:val="000B7D5E"/>
    <w:rsid w:val="000B7F40"/>
    <w:rsid w:val="000C00A9"/>
    <w:rsid w:val="000C09B9"/>
    <w:rsid w:val="000C133A"/>
    <w:rsid w:val="000C1DBD"/>
    <w:rsid w:val="000C1F69"/>
    <w:rsid w:val="000C202F"/>
    <w:rsid w:val="000C2A25"/>
    <w:rsid w:val="000C2CA1"/>
    <w:rsid w:val="000C2DE1"/>
    <w:rsid w:val="000C2FDD"/>
    <w:rsid w:val="000C3044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9FA"/>
    <w:rsid w:val="000C5E7D"/>
    <w:rsid w:val="000C628A"/>
    <w:rsid w:val="000C673C"/>
    <w:rsid w:val="000C69F8"/>
    <w:rsid w:val="000C6CB3"/>
    <w:rsid w:val="000C71D9"/>
    <w:rsid w:val="000C723D"/>
    <w:rsid w:val="000C7740"/>
    <w:rsid w:val="000C779D"/>
    <w:rsid w:val="000C78F5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CD3"/>
    <w:rsid w:val="000D206C"/>
    <w:rsid w:val="000D23C1"/>
    <w:rsid w:val="000D2416"/>
    <w:rsid w:val="000D29E7"/>
    <w:rsid w:val="000D2AE0"/>
    <w:rsid w:val="000D2EA5"/>
    <w:rsid w:val="000D3345"/>
    <w:rsid w:val="000D35D4"/>
    <w:rsid w:val="000D362A"/>
    <w:rsid w:val="000D37FA"/>
    <w:rsid w:val="000D3A6C"/>
    <w:rsid w:val="000D3ADA"/>
    <w:rsid w:val="000D3BDE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5FD0"/>
    <w:rsid w:val="000D6346"/>
    <w:rsid w:val="000D697E"/>
    <w:rsid w:val="000D6DEF"/>
    <w:rsid w:val="000D6E96"/>
    <w:rsid w:val="000D71B4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C65"/>
    <w:rsid w:val="000E2F38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40C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572"/>
    <w:rsid w:val="000F086F"/>
    <w:rsid w:val="000F095B"/>
    <w:rsid w:val="000F1034"/>
    <w:rsid w:val="000F10BC"/>
    <w:rsid w:val="000F13C4"/>
    <w:rsid w:val="000F13D7"/>
    <w:rsid w:val="000F1523"/>
    <w:rsid w:val="000F1696"/>
    <w:rsid w:val="000F16E9"/>
    <w:rsid w:val="000F17E4"/>
    <w:rsid w:val="000F1B0F"/>
    <w:rsid w:val="000F1CF3"/>
    <w:rsid w:val="000F1D57"/>
    <w:rsid w:val="000F1DBB"/>
    <w:rsid w:val="000F1F2D"/>
    <w:rsid w:val="000F203A"/>
    <w:rsid w:val="000F20CD"/>
    <w:rsid w:val="000F24C7"/>
    <w:rsid w:val="000F282C"/>
    <w:rsid w:val="000F2965"/>
    <w:rsid w:val="000F2A4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64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3A5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5DD4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12C7"/>
    <w:rsid w:val="001213E6"/>
    <w:rsid w:val="00121897"/>
    <w:rsid w:val="00122075"/>
    <w:rsid w:val="001221F3"/>
    <w:rsid w:val="00122469"/>
    <w:rsid w:val="00122581"/>
    <w:rsid w:val="00122842"/>
    <w:rsid w:val="0012296E"/>
    <w:rsid w:val="00122CD2"/>
    <w:rsid w:val="00122D97"/>
    <w:rsid w:val="00122EB3"/>
    <w:rsid w:val="00123358"/>
    <w:rsid w:val="0012345C"/>
    <w:rsid w:val="00123587"/>
    <w:rsid w:val="001235BA"/>
    <w:rsid w:val="001235C4"/>
    <w:rsid w:val="001236DE"/>
    <w:rsid w:val="0012370F"/>
    <w:rsid w:val="00123823"/>
    <w:rsid w:val="001238CD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3DC"/>
    <w:rsid w:val="0012543D"/>
    <w:rsid w:val="001254B4"/>
    <w:rsid w:val="001257E6"/>
    <w:rsid w:val="001258B6"/>
    <w:rsid w:val="001259CE"/>
    <w:rsid w:val="00125ADE"/>
    <w:rsid w:val="00125B2A"/>
    <w:rsid w:val="00125DEA"/>
    <w:rsid w:val="00126260"/>
    <w:rsid w:val="001263BB"/>
    <w:rsid w:val="0012667F"/>
    <w:rsid w:val="001268D2"/>
    <w:rsid w:val="00127194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1024"/>
    <w:rsid w:val="00131683"/>
    <w:rsid w:val="00131AC6"/>
    <w:rsid w:val="00131DAC"/>
    <w:rsid w:val="00131E49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5D5"/>
    <w:rsid w:val="00134672"/>
    <w:rsid w:val="001348E4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EF4"/>
    <w:rsid w:val="00136F19"/>
    <w:rsid w:val="001370F2"/>
    <w:rsid w:val="00137280"/>
    <w:rsid w:val="00137288"/>
    <w:rsid w:val="00137480"/>
    <w:rsid w:val="001376F7"/>
    <w:rsid w:val="0013779E"/>
    <w:rsid w:val="00137A97"/>
    <w:rsid w:val="00137B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68E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A79"/>
    <w:rsid w:val="00144B3F"/>
    <w:rsid w:val="00144C9F"/>
    <w:rsid w:val="00144E04"/>
    <w:rsid w:val="00144E65"/>
    <w:rsid w:val="00144FC7"/>
    <w:rsid w:val="00145484"/>
    <w:rsid w:val="001454C4"/>
    <w:rsid w:val="00145625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265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707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60F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C00"/>
    <w:rsid w:val="00161513"/>
    <w:rsid w:val="001616E2"/>
    <w:rsid w:val="001618A3"/>
    <w:rsid w:val="00162262"/>
    <w:rsid w:val="001627EE"/>
    <w:rsid w:val="00162830"/>
    <w:rsid w:val="00162BD5"/>
    <w:rsid w:val="00162CF1"/>
    <w:rsid w:val="00162EB1"/>
    <w:rsid w:val="00162F38"/>
    <w:rsid w:val="00162F82"/>
    <w:rsid w:val="001630E4"/>
    <w:rsid w:val="001631BA"/>
    <w:rsid w:val="001631F6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96"/>
    <w:rsid w:val="001660C2"/>
    <w:rsid w:val="0016634F"/>
    <w:rsid w:val="001669F9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4D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77F3E"/>
    <w:rsid w:val="001800DB"/>
    <w:rsid w:val="00180149"/>
    <w:rsid w:val="0018016C"/>
    <w:rsid w:val="00180808"/>
    <w:rsid w:val="00180A8F"/>
    <w:rsid w:val="00180D2A"/>
    <w:rsid w:val="00180E60"/>
    <w:rsid w:val="001817BA"/>
    <w:rsid w:val="00181A92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C0"/>
    <w:rsid w:val="00190BD5"/>
    <w:rsid w:val="001912BA"/>
    <w:rsid w:val="00191727"/>
    <w:rsid w:val="00191881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1A9"/>
    <w:rsid w:val="001A35B2"/>
    <w:rsid w:val="001A36CF"/>
    <w:rsid w:val="001A3974"/>
    <w:rsid w:val="001A39C8"/>
    <w:rsid w:val="001A3F0F"/>
    <w:rsid w:val="001A3FA5"/>
    <w:rsid w:val="001A40E5"/>
    <w:rsid w:val="001A46F7"/>
    <w:rsid w:val="001A4B20"/>
    <w:rsid w:val="001A4EDF"/>
    <w:rsid w:val="001A5174"/>
    <w:rsid w:val="001A528C"/>
    <w:rsid w:val="001A5539"/>
    <w:rsid w:val="001A57DD"/>
    <w:rsid w:val="001A5F4C"/>
    <w:rsid w:val="001A61A0"/>
    <w:rsid w:val="001A628F"/>
    <w:rsid w:val="001A684D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658"/>
    <w:rsid w:val="001B4A66"/>
    <w:rsid w:val="001B4DEC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B2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0F4"/>
    <w:rsid w:val="001C325F"/>
    <w:rsid w:val="001C3474"/>
    <w:rsid w:val="001C356F"/>
    <w:rsid w:val="001C3674"/>
    <w:rsid w:val="001C3DC6"/>
    <w:rsid w:val="001C3EAE"/>
    <w:rsid w:val="001C3ECA"/>
    <w:rsid w:val="001C4A79"/>
    <w:rsid w:val="001C4F5F"/>
    <w:rsid w:val="001C518A"/>
    <w:rsid w:val="001C5710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0ADF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A5"/>
    <w:rsid w:val="001D43C0"/>
    <w:rsid w:val="001D4969"/>
    <w:rsid w:val="001D4AF0"/>
    <w:rsid w:val="001D4B05"/>
    <w:rsid w:val="001D4F24"/>
    <w:rsid w:val="001D4F47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EEB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B5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58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B2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BE"/>
    <w:rsid w:val="001F45E8"/>
    <w:rsid w:val="001F4939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B6"/>
    <w:rsid w:val="001F78FD"/>
    <w:rsid w:val="001F798D"/>
    <w:rsid w:val="001F7993"/>
    <w:rsid w:val="001F7BC7"/>
    <w:rsid w:val="001F7DD6"/>
    <w:rsid w:val="001F7E94"/>
    <w:rsid w:val="002000BF"/>
    <w:rsid w:val="002000F2"/>
    <w:rsid w:val="002000FC"/>
    <w:rsid w:val="0020012A"/>
    <w:rsid w:val="00200605"/>
    <w:rsid w:val="0020080F"/>
    <w:rsid w:val="00200A92"/>
    <w:rsid w:val="00200BF9"/>
    <w:rsid w:val="00200F0C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5F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CBF"/>
    <w:rsid w:val="00212D30"/>
    <w:rsid w:val="002130BD"/>
    <w:rsid w:val="002131A5"/>
    <w:rsid w:val="00213598"/>
    <w:rsid w:val="00213851"/>
    <w:rsid w:val="00213AF9"/>
    <w:rsid w:val="00213E9D"/>
    <w:rsid w:val="002146F8"/>
    <w:rsid w:val="00214ADE"/>
    <w:rsid w:val="00214C0C"/>
    <w:rsid w:val="00214E0D"/>
    <w:rsid w:val="00214F97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80C"/>
    <w:rsid w:val="00221B21"/>
    <w:rsid w:val="00221EB0"/>
    <w:rsid w:val="002221B4"/>
    <w:rsid w:val="002222A4"/>
    <w:rsid w:val="002222B5"/>
    <w:rsid w:val="00222EA3"/>
    <w:rsid w:val="00222F45"/>
    <w:rsid w:val="00222FFF"/>
    <w:rsid w:val="0022337A"/>
    <w:rsid w:val="002235AD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DE4"/>
    <w:rsid w:val="00226F21"/>
    <w:rsid w:val="0022735A"/>
    <w:rsid w:val="002273A6"/>
    <w:rsid w:val="00227406"/>
    <w:rsid w:val="002275A8"/>
    <w:rsid w:val="0022776D"/>
    <w:rsid w:val="00227873"/>
    <w:rsid w:val="002279D2"/>
    <w:rsid w:val="00227F9E"/>
    <w:rsid w:val="00230040"/>
    <w:rsid w:val="002300E1"/>
    <w:rsid w:val="0023046F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C0F"/>
    <w:rsid w:val="00231D67"/>
    <w:rsid w:val="00231E15"/>
    <w:rsid w:val="00232191"/>
    <w:rsid w:val="002321C7"/>
    <w:rsid w:val="00232E9D"/>
    <w:rsid w:val="00232FF5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23A"/>
    <w:rsid w:val="002373FC"/>
    <w:rsid w:val="002376F4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C91"/>
    <w:rsid w:val="00241F38"/>
    <w:rsid w:val="002421F2"/>
    <w:rsid w:val="002423F3"/>
    <w:rsid w:val="00242B2A"/>
    <w:rsid w:val="00242BBD"/>
    <w:rsid w:val="00242C75"/>
    <w:rsid w:val="00242CAE"/>
    <w:rsid w:val="0024313D"/>
    <w:rsid w:val="00243336"/>
    <w:rsid w:val="002435B0"/>
    <w:rsid w:val="0024374E"/>
    <w:rsid w:val="002438F4"/>
    <w:rsid w:val="002438F8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47FC1"/>
    <w:rsid w:val="0025082C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0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4A2"/>
    <w:rsid w:val="002655F1"/>
    <w:rsid w:val="002655FC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8D7"/>
    <w:rsid w:val="0027193C"/>
    <w:rsid w:val="0027196B"/>
    <w:rsid w:val="00271B1E"/>
    <w:rsid w:val="00271BAF"/>
    <w:rsid w:val="00271EEF"/>
    <w:rsid w:val="002723BC"/>
    <w:rsid w:val="0027242C"/>
    <w:rsid w:val="00272474"/>
    <w:rsid w:val="00272633"/>
    <w:rsid w:val="002727F1"/>
    <w:rsid w:val="00272944"/>
    <w:rsid w:val="00272946"/>
    <w:rsid w:val="00272ABF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4DA8"/>
    <w:rsid w:val="0027501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885"/>
    <w:rsid w:val="00280960"/>
    <w:rsid w:val="00280D7A"/>
    <w:rsid w:val="00281AD4"/>
    <w:rsid w:val="00281DD0"/>
    <w:rsid w:val="00281F26"/>
    <w:rsid w:val="0028203A"/>
    <w:rsid w:val="002825CE"/>
    <w:rsid w:val="002826D0"/>
    <w:rsid w:val="002829E8"/>
    <w:rsid w:val="00282C4C"/>
    <w:rsid w:val="00282D7B"/>
    <w:rsid w:val="00282E0B"/>
    <w:rsid w:val="00282E14"/>
    <w:rsid w:val="00283112"/>
    <w:rsid w:val="00283178"/>
    <w:rsid w:val="00283181"/>
    <w:rsid w:val="002831B0"/>
    <w:rsid w:val="00283362"/>
    <w:rsid w:val="0028345E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366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5A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488"/>
    <w:rsid w:val="002A54CA"/>
    <w:rsid w:val="002A589A"/>
    <w:rsid w:val="002A58C1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7B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03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BA6"/>
    <w:rsid w:val="002B4C39"/>
    <w:rsid w:val="002B51B3"/>
    <w:rsid w:val="002B5709"/>
    <w:rsid w:val="002B57F1"/>
    <w:rsid w:val="002B5918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B7B1F"/>
    <w:rsid w:val="002C04C2"/>
    <w:rsid w:val="002C0818"/>
    <w:rsid w:val="002C0D09"/>
    <w:rsid w:val="002C0DD0"/>
    <w:rsid w:val="002C0E0A"/>
    <w:rsid w:val="002C10FA"/>
    <w:rsid w:val="002C122A"/>
    <w:rsid w:val="002C1C99"/>
    <w:rsid w:val="002C1DF1"/>
    <w:rsid w:val="002C1E38"/>
    <w:rsid w:val="002C203A"/>
    <w:rsid w:val="002C204E"/>
    <w:rsid w:val="002C23E6"/>
    <w:rsid w:val="002C27C7"/>
    <w:rsid w:val="002C2A54"/>
    <w:rsid w:val="002C2C0E"/>
    <w:rsid w:val="002C2E8A"/>
    <w:rsid w:val="002C2FCD"/>
    <w:rsid w:val="002C302C"/>
    <w:rsid w:val="002C351A"/>
    <w:rsid w:val="002C36D3"/>
    <w:rsid w:val="002C3AE4"/>
    <w:rsid w:val="002C3C99"/>
    <w:rsid w:val="002C3E89"/>
    <w:rsid w:val="002C421B"/>
    <w:rsid w:val="002C4580"/>
    <w:rsid w:val="002C4BA3"/>
    <w:rsid w:val="002C4FFD"/>
    <w:rsid w:val="002C5533"/>
    <w:rsid w:val="002C5620"/>
    <w:rsid w:val="002C5A6B"/>
    <w:rsid w:val="002C60A0"/>
    <w:rsid w:val="002C6165"/>
    <w:rsid w:val="002C6166"/>
    <w:rsid w:val="002C61E0"/>
    <w:rsid w:val="002C6CF5"/>
    <w:rsid w:val="002C6EC1"/>
    <w:rsid w:val="002C706B"/>
    <w:rsid w:val="002C7659"/>
    <w:rsid w:val="002C782F"/>
    <w:rsid w:val="002C7B03"/>
    <w:rsid w:val="002C7B0D"/>
    <w:rsid w:val="002C7D3F"/>
    <w:rsid w:val="002C7D95"/>
    <w:rsid w:val="002D001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A1"/>
    <w:rsid w:val="002D52D4"/>
    <w:rsid w:val="002D52E0"/>
    <w:rsid w:val="002D576E"/>
    <w:rsid w:val="002D57D5"/>
    <w:rsid w:val="002D5DEA"/>
    <w:rsid w:val="002D5E2D"/>
    <w:rsid w:val="002D6127"/>
    <w:rsid w:val="002D68C3"/>
    <w:rsid w:val="002D6C69"/>
    <w:rsid w:val="002D742A"/>
    <w:rsid w:val="002D75B9"/>
    <w:rsid w:val="002D772F"/>
    <w:rsid w:val="002D7C52"/>
    <w:rsid w:val="002D7C7C"/>
    <w:rsid w:val="002E018E"/>
    <w:rsid w:val="002E02EC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49CB"/>
    <w:rsid w:val="002E5058"/>
    <w:rsid w:val="002E56A1"/>
    <w:rsid w:val="002E56DE"/>
    <w:rsid w:val="002E58E1"/>
    <w:rsid w:val="002E58FE"/>
    <w:rsid w:val="002E5BDD"/>
    <w:rsid w:val="002E5C56"/>
    <w:rsid w:val="002E5E82"/>
    <w:rsid w:val="002E634A"/>
    <w:rsid w:val="002E679D"/>
    <w:rsid w:val="002E6A8C"/>
    <w:rsid w:val="002E6AA6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0FFB"/>
    <w:rsid w:val="002F17A3"/>
    <w:rsid w:val="002F1837"/>
    <w:rsid w:val="002F2508"/>
    <w:rsid w:val="002F29D2"/>
    <w:rsid w:val="002F2AE0"/>
    <w:rsid w:val="002F2E99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48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AF6"/>
    <w:rsid w:val="00303115"/>
    <w:rsid w:val="003034FC"/>
    <w:rsid w:val="00303530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8D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6BB"/>
    <w:rsid w:val="00311761"/>
    <w:rsid w:val="003118A0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99D"/>
    <w:rsid w:val="00315B92"/>
    <w:rsid w:val="00315F72"/>
    <w:rsid w:val="0031601F"/>
    <w:rsid w:val="00316072"/>
    <w:rsid w:val="00316265"/>
    <w:rsid w:val="003163F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1E4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6F7B"/>
    <w:rsid w:val="003271E3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0B8"/>
    <w:rsid w:val="0033443F"/>
    <w:rsid w:val="00334AAB"/>
    <w:rsid w:val="00334BF2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5AF"/>
    <w:rsid w:val="00345F6C"/>
    <w:rsid w:val="00346505"/>
    <w:rsid w:val="003469CC"/>
    <w:rsid w:val="00346D3D"/>
    <w:rsid w:val="003471DC"/>
    <w:rsid w:val="00347265"/>
    <w:rsid w:val="0034745C"/>
    <w:rsid w:val="003476A5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2B7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528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18"/>
    <w:rsid w:val="00357D8A"/>
    <w:rsid w:val="00357E51"/>
    <w:rsid w:val="0036012E"/>
    <w:rsid w:val="00360267"/>
    <w:rsid w:val="00360396"/>
    <w:rsid w:val="00360444"/>
    <w:rsid w:val="003604DB"/>
    <w:rsid w:val="00360535"/>
    <w:rsid w:val="0036056F"/>
    <w:rsid w:val="003605BB"/>
    <w:rsid w:val="00360745"/>
    <w:rsid w:val="00360D1F"/>
    <w:rsid w:val="00361049"/>
    <w:rsid w:val="003612F0"/>
    <w:rsid w:val="003617B5"/>
    <w:rsid w:val="0036185C"/>
    <w:rsid w:val="0036262C"/>
    <w:rsid w:val="003626C4"/>
    <w:rsid w:val="00362835"/>
    <w:rsid w:val="00362C5A"/>
    <w:rsid w:val="00363190"/>
    <w:rsid w:val="003635DD"/>
    <w:rsid w:val="003638EE"/>
    <w:rsid w:val="0036396E"/>
    <w:rsid w:val="00363F7A"/>
    <w:rsid w:val="00364A63"/>
    <w:rsid w:val="00365351"/>
    <w:rsid w:val="0036561B"/>
    <w:rsid w:val="00365700"/>
    <w:rsid w:val="00365D75"/>
    <w:rsid w:val="0036616D"/>
    <w:rsid w:val="00366B92"/>
    <w:rsid w:val="00366C57"/>
    <w:rsid w:val="00366D97"/>
    <w:rsid w:val="00366FD7"/>
    <w:rsid w:val="003671C1"/>
    <w:rsid w:val="003672BF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1ACA"/>
    <w:rsid w:val="00372029"/>
    <w:rsid w:val="003721DD"/>
    <w:rsid w:val="0037222A"/>
    <w:rsid w:val="00372389"/>
    <w:rsid w:val="003724A1"/>
    <w:rsid w:val="00372A6B"/>
    <w:rsid w:val="00372B07"/>
    <w:rsid w:val="00372E41"/>
    <w:rsid w:val="00372FD7"/>
    <w:rsid w:val="00372FEE"/>
    <w:rsid w:val="003733D7"/>
    <w:rsid w:val="003733F0"/>
    <w:rsid w:val="00373600"/>
    <w:rsid w:val="00373661"/>
    <w:rsid w:val="00373737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236"/>
    <w:rsid w:val="0038084F"/>
    <w:rsid w:val="00380892"/>
    <w:rsid w:val="00380ECD"/>
    <w:rsid w:val="0038102D"/>
    <w:rsid w:val="00381685"/>
    <w:rsid w:val="003818CD"/>
    <w:rsid w:val="00381AA6"/>
    <w:rsid w:val="00381BC3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8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22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7E7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5B3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2D9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4CC"/>
    <w:rsid w:val="003D55E0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6E24"/>
    <w:rsid w:val="003D7179"/>
    <w:rsid w:val="003D7192"/>
    <w:rsid w:val="003D767C"/>
    <w:rsid w:val="003D78AB"/>
    <w:rsid w:val="003D79E8"/>
    <w:rsid w:val="003D7D0D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99E"/>
    <w:rsid w:val="003E1CF4"/>
    <w:rsid w:val="003E1FAC"/>
    <w:rsid w:val="003E20C9"/>
    <w:rsid w:val="003E240A"/>
    <w:rsid w:val="003E26F8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0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408"/>
    <w:rsid w:val="003E76AD"/>
    <w:rsid w:val="003E7A07"/>
    <w:rsid w:val="003E7A1D"/>
    <w:rsid w:val="003E7AB6"/>
    <w:rsid w:val="003F0587"/>
    <w:rsid w:val="003F0656"/>
    <w:rsid w:val="003F0884"/>
    <w:rsid w:val="003F0905"/>
    <w:rsid w:val="003F148E"/>
    <w:rsid w:val="003F16E1"/>
    <w:rsid w:val="003F1A1E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2A"/>
    <w:rsid w:val="003F36F0"/>
    <w:rsid w:val="003F3865"/>
    <w:rsid w:val="003F3A77"/>
    <w:rsid w:val="003F3FEB"/>
    <w:rsid w:val="003F4527"/>
    <w:rsid w:val="003F477D"/>
    <w:rsid w:val="003F48E7"/>
    <w:rsid w:val="003F4933"/>
    <w:rsid w:val="003F4977"/>
    <w:rsid w:val="003F4E1C"/>
    <w:rsid w:val="003F4E39"/>
    <w:rsid w:val="003F536B"/>
    <w:rsid w:val="003F5752"/>
    <w:rsid w:val="003F586D"/>
    <w:rsid w:val="003F60DF"/>
    <w:rsid w:val="003F60EF"/>
    <w:rsid w:val="003F612E"/>
    <w:rsid w:val="003F6194"/>
    <w:rsid w:val="003F61E9"/>
    <w:rsid w:val="003F62B4"/>
    <w:rsid w:val="003F6311"/>
    <w:rsid w:val="003F636D"/>
    <w:rsid w:val="003F6853"/>
    <w:rsid w:val="003F6930"/>
    <w:rsid w:val="003F6A8B"/>
    <w:rsid w:val="003F6F1A"/>
    <w:rsid w:val="003F73A0"/>
    <w:rsid w:val="003F7439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929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AD5"/>
    <w:rsid w:val="00414B98"/>
    <w:rsid w:val="00414F50"/>
    <w:rsid w:val="00414F9D"/>
    <w:rsid w:val="004156C1"/>
    <w:rsid w:val="0041577E"/>
    <w:rsid w:val="004157F6"/>
    <w:rsid w:val="004159D3"/>
    <w:rsid w:val="00415A14"/>
    <w:rsid w:val="00415A26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0C0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0DC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3D2E"/>
    <w:rsid w:val="004341E4"/>
    <w:rsid w:val="004342DD"/>
    <w:rsid w:val="004342F5"/>
    <w:rsid w:val="00434583"/>
    <w:rsid w:val="00434754"/>
    <w:rsid w:val="0043480E"/>
    <w:rsid w:val="00434A45"/>
    <w:rsid w:val="00434D46"/>
    <w:rsid w:val="00434EF2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863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732"/>
    <w:rsid w:val="00444901"/>
    <w:rsid w:val="00444934"/>
    <w:rsid w:val="00444CB3"/>
    <w:rsid w:val="00444E42"/>
    <w:rsid w:val="00444F5E"/>
    <w:rsid w:val="00444F61"/>
    <w:rsid w:val="004452E1"/>
    <w:rsid w:val="0044540F"/>
    <w:rsid w:val="00445494"/>
    <w:rsid w:val="00445513"/>
    <w:rsid w:val="0044568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0AF"/>
    <w:rsid w:val="0045175D"/>
    <w:rsid w:val="004518D5"/>
    <w:rsid w:val="004519BF"/>
    <w:rsid w:val="00451B06"/>
    <w:rsid w:val="00451BEB"/>
    <w:rsid w:val="0045212B"/>
    <w:rsid w:val="0045227E"/>
    <w:rsid w:val="004527C0"/>
    <w:rsid w:val="00452905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204"/>
    <w:rsid w:val="004559BE"/>
    <w:rsid w:val="00455C09"/>
    <w:rsid w:val="00456114"/>
    <w:rsid w:val="004565E6"/>
    <w:rsid w:val="00456782"/>
    <w:rsid w:val="00456971"/>
    <w:rsid w:val="00456B9B"/>
    <w:rsid w:val="00457026"/>
    <w:rsid w:val="00457074"/>
    <w:rsid w:val="00457390"/>
    <w:rsid w:val="0045742D"/>
    <w:rsid w:val="0045767E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E1F"/>
    <w:rsid w:val="00460E82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B3B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1C8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294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E77"/>
    <w:rsid w:val="00466F18"/>
    <w:rsid w:val="00467011"/>
    <w:rsid w:val="004673FA"/>
    <w:rsid w:val="00467838"/>
    <w:rsid w:val="00467AF7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AA8"/>
    <w:rsid w:val="00473D07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9FE"/>
    <w:rsid w:val="00475A1B"/>
    <w:rsid w:val="00475C1B"/>
    <w:rsid w:val="00475D3E"/>
    <w:rsid w:val="00475E50"/>
    <w:rsid w:val="00475F90"/>
    <w:rsid w:val="004762BF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39"/>
    <w:rsid w:val="00492619"/>
    <w:rsid w:val="004931BF"/>
    <w:rsid w:val="0049349F"/>
    <w:rsid w:val="004935A4"/>
    <w:rsid w:val="00493A21"/>
    <w:rsid w:val="00493B19"/>
    <w:rsid w:val="00493D08"/>
    <w:rsid w:val="00493E9F"/>
    <w:rsid w:val="0049435D"/>
    <w:rsid w:val="00494389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AF0"/>
    <w:rsid w:val="00496BEF"/>
    <w:rsid w:val="00496DA1"/>
    <w:rsid w:val="004974D5"/>
    <w:rsid w:val="0049792C"/>
    <w:rsid w:val="004A01E1"/>
    <w:rsid w:val="004A03E6"/>
    <w:rsid w:val="004A0C3C"/>
    <w:rsid w:val="004A0E00"/>
    <w:rsid w:val="004A0EC5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54C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A96"/>
    <w:rsid w:val="004B6CFC"/>
    <w:rsid w:val="004B6FE8"/>
    <w:rsid w:val="004B6FFB"/>
    <w:rsid w:val="004B795F"/>
    <w:rsid w:val="004B7BA5"/>
    <w:rsid w:val="004B7C7F"/>
    <w:rsid w:val="004C0346"/>
    <w:rsid w:val="004C03CC"/>
    <w:rsid w:val="004C0790"/>
    <w:rsid w:val="004C0B5B"/>
    <w:rsid w:val="004C0F99"/>
    <w:rsid w:val="004C0FA3"/>
    <w:rsid w:val="004C102A"/>
    <w:rsid w:val="004C11AC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635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4FB"/>
    <w:rsid w:val="004D09BA"/>
    <w:rsid w:val="004D0A0E"/>
    <w:rsid w:val="004D0E42"/>
    <w:rsid w:val="004D171F"/>
    <w:rsid w:val="004D1758"/>
    <w:rsid w:val="004D1769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CB6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181"/>
    <w:rsid w:val="004E53AE"/>
    <w:rsid w:val="004E5449"/>
    <w:rsid w:val="004E5670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939"/>
    <w:rsid w:val="004F1A00"/>
    <w:rsid w:val="004F1D32"/>
    <w:rsid w:val="004F2014"/>
    <w:rsid w:val="004F2179"/>
    <w:rsid w:val="004F23E0"/>
    <w:rsid w:val="004F2826"/>
    <w:rsid w:val="004F288E"/>
    <w:rsid w:val="004F2AA6"/>
    <w:rsid w:val="004F2B9C"/>
    <w:rsid w:val="004F2CCE"/>
    <w:rsid w:val="004F2D47"/>
    <w:rsid w:val="004F2F7C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127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97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58"/>
    <w:rsid w:val="00502650"/>
    <w:rsid w:val="0050296A"/>
    <w:rsid w:val="005029A2"/>
    <w:rsid w:val="00502B04"/>
    <w:rsid w:val="00502D5B"/>
    <w:rsid w:val="00502FCA"/>
    <w:rsid w:val="00503347"/>
    <w:rsid w:val="005035E7"/>
    <w:rsid w:val="005035FB"/>
    <w:rsid w:val="005038A7"/>
    <w:rsid w:val="0050397E"/>
    <w:rsid w:val="00503B21"/>
    <w:rsid w:val="00503C88"/>
    <w:rsid w:val="00503FAD"/>
    <w:rsid w:val="00504521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60E"/>
    <w:rsid w:val="00510B25"/>
    <w:rsid w:val="00510F6D"/>
    <w:rsid w:val="005115FA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765"/>
    <w:rsid w:val="00521D65"/>
    <w:rsid w:val="00521DB1"/>
    <w:rsid w:val="0052217F"/>
    <w:rsid w:val="005221A4"/>
    <w:rsid w:val="00522383"/>
    <w:rsid w:val="005225D6"/>
    <w:rsid w:val="00522B0A"/>
    <w:rsid w:val="00522C43"/>
    <w:rsid w:val="00523366"/>
    <w:rsid w:val="00523D3C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E6A"/>
    <w:rsid w:val="005251DA"/>
    <w:rsid w:val="00525407"/>
    <w:rsid w:val="00525435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CA8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93A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50B9"/>
    <w:rsid w:val="0053530D"/>
    <w:rsid w:val="0053574F"/>
    <w:rsid w:val="0053583D"/>
    <w:rsid w:val="00535A27"/>
    <w:rsid w:val="00535A63"/>
    <w:rsid w:val="00535B5E"/>
    <w:rsid w:val="00535E75"/>
    <w:rsid w:val="00536031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1F40"/>
    <w:rsid w:val="0054203B"/>
    <w:rsid w:val="005421F5"/>
    <w:rsid w:val="00542EBA"/>
    <w:rsid w:val="0054309D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ACD"/>
    <w:rsid w:val="00544C33"/>
    <w:rsid w:val="00544F2C"/>
    <w:rsid w:val="00544FE3"/>
    <w:rsid w:val="00545410"/>
    <w:rsid w:val="00545555"/>
    <w:rsid w:val="0054556F"/>
    <w:rsid w:val="00545992"/>
    <w:rsid w:val="00545A87"/>
    <w:rsid w:val="00545B27"/>
    <w:rsid w:val="00545C3D"/>
    <w:rsid w:val="00545DB9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D40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3D0"/>
    <w:rsid w:val="00552569"/>
    <w:rsid w:val="005526F2"/>
    <w:rsid w:val="00552DF7"/>
    <w:rsid w:val="00552F2E"/>
    <w:rsid w:val="00552FF4"/>
    <w:rsid w:val="0055390C"/>
    <w:rsid w:val="0055410A"/>
    <w:rsid w:val="005547CB"/>
    <w:rsid w:val="00554C19"/>
    <w:rsid w:val="00554DF7"/>
    <w:rsid w:val="00554E29"/>
    <w:rsid w:val="00554FF2"/>
    <w:rsid w:val="0055509E"/>
    <w:rsid w:val="005551E2"/>
    <w:rsid w:val="00555675"/>
    <w:rsid w:val="00555713"/>
    <w:rsid w:val="0055572B"/>
    <w:rsid w:val="00555772"/>
    <w:rsid w:val="005558D0"/>
    <w:rsid w:val="00555979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7FC"/>
    <w:rsid w:val="00557B02"/>
    <w:rsid w:val="00557CAB"/>
    <w:rsid w:val="00557F39"/>
    <w:rsid w:val="00557F3A"/>
    <w:rsid w:val="00560773"/>
    <w:rsid w:val="00560AC9"/>
    <w:rsid w:val="00560DDA"/>
    <w:rsid w:val="00560EBB"/>
    <w:rsid w:val="00561250"/>
    <w:rsid w:val="0056134D"/>
    <w:rsid w:val="005617E8"/>
    <w:rsid w:val="00561A95"/>
    <w:rsid w:val="00561BF6"/>
    <w:rsid w:val="00561E03"/>
    <w:rsid w:val="00561E4A"/>
    <w:rsid w:val="0056202B"/>
    <w:rsid w:val="005627AA"/>
    <w:rsid w:val="00562AD8"/>
    <w:rsid w:val="00562C2A"/>
    <w:rsid w:val="00562CDC"/>
    <w:rsid w:val="00563516"/>
    <w:rsid w:val="005635C7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365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4F4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05B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CF3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498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516"/>
    <w:rsid w:val="00590BF6"/>
    <w:rsid w:val="00591186"/>
    <w:rsid w:val="00591777"/>
    <w:rsid w:val="00591B9C"/>
    <w:rsid w:val="00592160"/>
    <w:rsid w:val="005923C9"/>
    <w:rsid w:val="0059284F"/>
    <w:rsid w:val="005928BF"/>
    <w:rsid w:val="00592961"/>
    <w:rsid w:val="005934BF"/>
    <w:rsid w:val="00593A7F"/>
    <w:rsid w:val="00593ADD"/>
    <w:rsid w:val="00593D6F"/>
    <w:rsid w:val="00594131"/>
    <w:rsid w:val="005943C6"/>
    <w:rsid w:val="005948FE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4FD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69F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E6B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9EB"/>
    <w:rsid w:val="005B2D4D"/>
    <w:rsid w:val="005B2EB8"/>
    <w:rsid w:val="005B2EF6"/>
    <w:rsid w:val="005B311E"/>
    <w:rsid w:val="005B3390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1BF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BC7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19"/>
    <w:rsid w:val="005C09BF"/>
    <w:rsid w:val="005C0A53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0FC"/>
    <w:rsid w:val="005C6110"/>
    <w:rsid w:val="005C69C5"/>
    <w:rsid w:val="005C6E93"/>
    <w:rsid w:val="005C6E94"/>
    <w:rsid w:val="005C6FD9"/>
    <w:rsid w:val="005C7078"/>
    <w:rsid w:val="005C7340"/>
    <w:rsid w:val="005C7407"/>
    <w:rsid w:val="005C76AC"/>
    <w:rsid w:val="005C7A54"/>
    <w:rsid w:val="005C7B16"/>
    <w:rsid w:val="005C7CAD"/>
    <w:rsid w:val="005C7EF8"/>
    <w:rsid w:val="005D0102"/>
    <w:rsid w:val="005D010C"/>
    <w:rsid w:val="005D02FA"/>
    <w:rsid w:val="005D047B"/>
    <w:rsid w:val="005D0790"/>
    <w:rsid w:val="005D0DE9"/>
    <w:rsid w:val="005D0F67"/>
    <w:rsid w:val="005D151C"/>
    <w:rsid w:val="005D1541"/>
    <w:rsid w:val="005D1AE0"/>
    <w:rsid w:val="005D1CD7"/>
    <w:rsid w:val="005D20FC"/>
    <w:rsid w:val="005D214D"/>
    <w:rsid w:val="005D2398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292"/>
    <w:rsid w:val="005D4764"/>
    <w:rsid w:val="005D47B8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736"/>
    <w:rsid w:val="005D6929"/>
    <w:rsid w:val="005D6B30"/>
    <w:rsid w:val="005D6E1C"/>
    <w:rsid w:val="005D76AC"/>
    <w:rsid w:val="005D7741"/>
    <w:rsid w:val="005D7757"/>
    <w:rsid w:val="005D7792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2A4"/>
    <w:rsid w:val="005E7698"/>
    <w:rsid w:val="005E7747"/>
    <w:rsid w:val="005E794F"/>
    <w:rsid w:val="005E79EC"/>
    <w:rsid w:val="005F027A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40D"/>
    <w:rsid w:val="005F369B"/>
    <w:rsid w:val="005F37B4"/>
    <w:rsid w:val="005F3D60"/>
    <w:rsid w:val="005F3F7F"/>
    <w:rsid w:val="005F40E5"/>
    <w:rsid w:val="005F419A"/>
    <w:rsid w:val="005F4312"/>
    <w:rsid w:val="005F438B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B99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5B92"/>
    <w:rsid w:val="00606763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4DF2"/>
    <w:rsid w:val="0061524B"/>
    <w:rsid w:val="00615624"/>
    <w:rsid w:val="0061565F"/>
    <w:rsid w:val="00615709"/>
    <w:rsid w:val="00615BDB"/>
    <w:rsid w:val="00615EFE"/>
    <w:rsid w:val="00615FC2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B7"/>
    <w:rsid w:val="006239D5"/>
    <w:rsid w:val="00623EF3"/>
    <w:rsid w:val="006240A9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8E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22A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1A0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3A24"/>
    <w:rsid w:val="00644200"/>
    <w:rsid w:val="0064428B"/>
    <w:rsid w:val="00644511"/>
    <w:rsid w:val="0064486C"/>
    <w:rsid w:val="006449FB"/>
    <w:rsid w:val="00644A33"/>
    <w:rsid w:val="00644E60"/>
    <w:rsid w:val="00644F77"/>
    <w:rsid w:val="0064522B"/>
    <w:rsid w:val="006455A3"/>
    <w:rsid w:val="006457B7"/>
    <w:rsid w:val="00646037"/>
    <w:rsid w:val="006464DB"/>
    <w:rsid w:val="00646A90"/>
    <w:rsid w:val="00646BDA"/>
    <w:rsid w:val="00646CF2"/>
    <w:rsid w:val="00646DED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B8E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C63"/>
    <w:rsid w:val="00664ED6"/>
    <w:rsid w:val="00665229"/>
    <w:rsid w:val="00665316"/>
    <w:rsid w:val="006654E8"/>
    <w:rsid w:val="0066568F"/>
    <w:rsid w:val="00665B19"/>
    <w:rsid w:val="00665CCE"/>
    <w:rsid w:val="00665D51"/>
    <w:rsid w:val="00665DE6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AF7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A50"/>
    <w:rsid w:val="00675E8E"/>
    <w:rsid w:val="0067616B"/>
    <w:rsid w:val="006767B8"/>
    <w:rsid w:val="006769FF"/>
    <w:rsid w:val="0067729E"/>
    <w:rsid w:val="00677725"/>
    <w:rsid w:val="00677D6D"/>
    <w:rsid w:val="0068013A"/>
    <w:rsid w:val="006808A1"/>
    <w:rsid w:val="00680A97"/>
    <w:rsid w:val="00680D9B"/>
    <w:rsid w:val="00680DA4"/>
    <w:rsid w:val="00680DE7"/>
    <w:rsid w:val="00680EA0"/>
    <w:rsid w:val="00680F30"/>
    <w:rsid w:val="00680F81"/>
    <w:rsid w:val="0068102D"/>
    <w:rsid w:val="006813DF"/>
    <w:rsid w:val="006816E8"/>
    <w:rsid w:val="006819F6"/>
    <w:rsid w:val="00681A31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2EA"/>
    <w:rsid w:val="00685725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78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769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045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B3A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B2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611"/>
    <w:rsid w:val="006D59BF"/>
    <w:rsid w:val="006D5A27"/>
    <w:rsid w:val="006D5AE7"/>
    <w:rsid w:val="006D5BA9"/>
    <w:rsid w:val="006D5E9C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CD"/>
    <w:rsid w:val="006E0ED0"/>
    <w:rsid w:val="006E13B5"/>
    <w:rsid w:val="006E176F"/>
    <w:rsid w:val="006E2190"/>
    <w:rsid w:val="006E22CC"/>
    <w:rsid w:val="006E2816"/>
    <w:rsid w:val="006E2AA6"/>
    <w:rsid w:val="006E2DA7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8C9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7B5"/>
    <w:rsid w:val="006F090B"/>
    <w:rsid w:val="006F0C12"/>
    <w:rsid w:val="006F0CD6"/>
    <w:rsid w:val="006F0EB1"/>
    <w:rsid w:val="006F1008"/>
    <w:rsid w:val="006F1629"/>
    <w:rsid w:val="006F17B2"/>
    <w:rsid w:val="006F1897"/>
    <w:rsid w:val="006F18C0"/>
    <w:rsid w:val="006F1C02"/>
    <w:rsid w:val="006F1C96"/>
    <w:rsid w:val="006F1D86"/>
    <w:rsid w:val="006F22CB"/>
    <w:rsid w:val="006F25E8"/>
    <w:rsid w:val="006F286D"/>
    <w:rsid w:val="006F291E"/>
    <w:rsid w:val="006F2B10"/>
    <w:rsid w:val="006F2E21"/>
    <w:rsid w:val="006F3052"/>
    <w:rsid w:val="006F314D"/>
    <w:rsid w:val="006F3738"/>
    <w:rsid w:val="006F3809"/>
    <w:rsid w:val="006F3B01"/>
    <w:rsid w:val="006F3BDF"/>
    <w:rsid w:val="006F4072"/>
    <w:rsid w:val="006F4189"/>
    <w:rsid w:val="006F479D"/>
    <w:rsid w:val="006F4A19"/>
    <w:rsid w:val="006F4B36"/>
    <w:rsid w:val="006F53EA"/>
    <w:rsid w:val="006F557B"/>
    <w:rsid w:val="006F5927"/>
    <w:rsid w:val="006F598B"/>
    <w:rsid w:val="006F5A04"/>
    <w:rsid w:val="006F5B41"/>
    <w:rsid w:val="006F5E02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6F8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0D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1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5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CBD"/>
    <w:rsid w:val="00721DD8"/>
    <w:rsid w:val="00721E1D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759"/>
    <w:rsid w:val="00727E9F"/>
    <w:rsid w:val="00727F3D"/>
    <w:rsid w:val="007300DD"/>
    <w:rsid w:val="007302AF"/>
    <w:rsid w:val="00730302"/>
    <w:rsid w:val="007305A9"/>
    <w:rsid w:val="007305CC"/>
    <w:rsid w:val="0073095B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1D2"/>
    <w:rsid w:val="0073497A"/>
    <w:rsid w:val="007349A3"/>
    <w:rsid w:val="007356D0"/>
    <w:rsid w:val="00735E6E"/>
    <w:rsid w:val="007361C3"/>
    <w:rsid w:val="0073635D"/>
    <w:rsid w:val="0073637C"/>
    <w:rsid w:val="007368ED"/>
    <w:rsid w:val="00736948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878"/>
    <w:rsid w:val="007449C4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A90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0A9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2D67"/>
    <w:rsid w:val="00762D7B"/>
    <w:rsid w:val="00762D8E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73"/>
    <w:rsid w:val="00777FD8"/>
    <w:rsid w:val="00780657"/>
    <w:rsid w:val="00780676"/>
    <w:rsid w:val="00780980"/>
    <w:rsid w:val="007809D3"/>
    <w:rsid w:val="007809E1"/>
    <w:rsid w:val="00780ADB"/>
    <w:rsid w:val="00780B1F"/>
    <w:rsid w:val="00780F29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C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3E19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218"/>
    <w:rsid w:val="007954AC"/>
    <w:rsid w:val="0079601B"/>
    <w:rsid w:val="007962E1"/>
    <w:rsid w:val="0079663F"/>
    <w:rsid w:val="00796F91"/>
    <w:rsid w:val="0079711C"/>
    <w:rsid w:val="0079727F"/>
    <w:rsid w:val="007973E9"/>
    <w:rsid w:val="00797836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C8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6A2F"/>
    <w:rsid w:val="007A6A60"/>
    <w:rsid w:val="007A75A3"/>
    <w:rsid w:val="007B0156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C04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865"/>
    <w:rsid w:val="007B5A66"/>
    <w:rsid w:val="007B5BC8"/>
    <w:rsid w:val="007B6197"/>
    <w:rsid w:val="007B630D"/>
    <w:rsid w:val="007B675E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4C1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D31"/>
    <w:rsid w:val="007D7E94"/>
    <w:rsid w:val="007E0162"/>
    <w:rsid w:val="007E0179"/>
    <w:rsid w:val="007E02CC"/>
    <w:rsid w:val="007E07FD"/>
    <w:rsid w:val="007E0981"/>
    <w:rsid w:val="007E0986"/>
    <w:rsid w:val="007E0C8C"/>
    <w:rsid w:val="007E12F7"/>
    <w:rsid w:val="007E1302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79"/>
    <w:rsid w:val="007E3288"/>
    <w:rsid w:val="007E48CD"/>
    <w:rsid w:val="007E48E4"/>
    <w:rsid w:val="007E4B0D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24F"/>
    <w:rsid w:val="007F02F7"/>
    <w:rsid w:val="007F055C"/>
    <w:rsid w:val="007F05E0"/>
    <w:rsid w:val="007F0B77"/>
    <w:rsid w:val="007F0DD3"/>
    <w:rsid w:val="007F1061"/>
    <w:rsid w:val="007F10C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006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5F7C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1FE1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D6A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39F"/>
    <w:rsid w:val="00810460"/>
    <w:rsid w:val="00810C3E"/>
    <w:rsid w:val="00810DE9"/>
    <w:rsid w:val="00810EAE"/>
    <w:rsid w:val="00810FF3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6C7"/>
    <w:rsid w:val="00816A54"/>
    <w:rsid w:val="00816D94"/>
    <w:rsid w:val="0081727D"/>
    <w:rsid w:val="00817508"/>
    <w:rsid w:val="0081756F"/>
    <w:rsid w:val="008175DA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1F0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B83"/>
    <w:rsid w:val="00823F61"/>
    <w:rsid w:val="00823F74"/>
    <w:rsid w:val="0082449E"/>
    <w:rsid w:val="008249FF"/>
    <w:rsid w:val="008251EC"/>
    <w:rsid w:val="008252BA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27BB5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72"/>
    <w:rsid w:val="008349E7"/>
    <w:rsid w:val="00834A71"/>
    <w:rsid w:val="00834CA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964"/>
    <w:rsid w:val="00836B2C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07"/>
    <w:rsid w:val="00845035"/>
    <w:rsid w:val="0084503E"/>
    <w:rsid w:val="0084504C"/>
    <w:rsid w:val="00845768"/>
    <w:rsid w:val="00845F51"/>
    <w:rsid w:val="00845F6D"/>
    <w:rsid w:val="00846047"/>
    <w:rsid w:val="00846106"/>
    <w:rsid w:val="008462E7"/>
    <w:rsid w:val="00846467"/>
    <w:rsid w:val="00846AFB"/>
    <w:rsid w:val="00846D8A"/>
    <w:rsid w:val="0084724D"/>
    <w:rsid w:val="0084733D"/>
    <w:rsid w:val="00847643"/>
    <w:rsid w:val="0084780B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AFC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0E3D"/>
    <w:rsid w:val="008615D2"/>
    <w:rsid w:val="00861641"/>
    <w:rsid w:val="008616E0"/>
    <w:rsid w:val="00861AA5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9C1"/>
    <w:rsid w:val="00870A1C"/>
    <w:rsid w:val="00870AD0"/>
    <w:rsid w:val="00870E13"/>
    <w:rsid w:val="00871029"/>
    <w:rsid w:val="00871096"/>
    <w:rsid w:val="008710EF"/>
    <w:rsid w:val="00871106"/>
    <w:rsid w:val="00871171"/>
    <w:rsid w:val="008712B8"/>
    <w:rsid w:val="008716CB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0A"/>
    <w:rsid w:val="008759CC"/>
    <w:rsid w:val="00875E7F"/>
    <w:rsid w:val="00875F79"/>
    <w:rsid w:val="00875FBD"/>
    <w:rsid w:val="008762F7"/>
    <w:rsid w:val="008768AA"/>
    <w:rsid w:val="00876924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8FE"/>
    <w:rsid w:val="00881F28"/>
    <w:rsid w:val="00881F60"/>
    <w:rsid w:val="0088261A"/>
    <w:rsid w:val="00882BB1"/>
    <w:rsid w:val="00883004"/>
    <w:rsid w:val="00883053"/>
    <w:rsid w:val="008831BB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325"/>
    <w:rsid w:val="00887771"/>
    <w:rsid w:val="0088797E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5D5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0BB5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3CB4"/>
    <w:rsid w:val="008A42D8"/>
    <w:rsid w:val="008A4323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FDC"/>
    <w:rsid w:val="008B2FE6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7A7"/>
    <w:rsid w:val="008B5F23"/>
    <w:rsid w:val="008B5F91"/>
    <w:rsid w:val="008B60E9"/>
    <w:rsid w:val="008B60ED"/>
    <w:rsid w:val="008B64DA"/>
    <w:rsid w:val="008B6E5C"/>
    <w:rsid w:val="008B757A"/>
    <w:rsid w:val="008B766A"/>
    <w:rsid w:val="008B7A0E"/>
    <w:rsid w:val="008B7F5E"/>
    <w:rsid w:val="008C13C3"/>
    <w:rsid w:val="008C16BC"/>
    <w:rsid w:val="008C1C0B"/>
    <w:rsid w:val="008C1FE8"/>
    <w:rsid w:val="008C216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2E44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4EF0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C0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6C5"/>
    <w:rsid w:val="008D3A95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5D4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01C"/>
    <w:rsid w:val="008E3108"/>
    <w:rsid w:val="008E329C"/>
    <w:rsid w:val="008E35C0"/>
    <w:rsid w:val="008E378A"/>
    <w:rsid w:val="008E388C"/>
    <w:rsid w:val="008E3D7C"/>
    <w:rsid w:val="008E3F52"/>
    <w:rsid w:val="008E4095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F06"/>
    <w:rsid w:val="008E6333"/>
    <w:rsid w:val="008E6788"/>
    <w:rsid w:val="008E6B9F"/>
    <w:rsid w:val="008E7415"/>
    <w:rsid w:val="008E7DB3"/>
    <w:rsid w:val="008E7F08"/>
    <w:rsid w:val="008F01AB"/>
    <w:rsid w:val="008F0460"/>
    <w:rsid w:val="008F0C10"/>
    <w:rsid w:val="008F0D27"/>
    <w:rsid w:val="008F16D1"/>
    <w:rsid w:val="008F19B7"/>
    <w:rsid w:val="008F1CF8"/>
    <w:rsid w:val="008F2201"/>
    <w:rsid w:val="008F2595"/>
    <w:rsid w:val="008F2972"/>
    <w:rsid w:val="008F2B4B"/>
    <w:rsid w:val="008F2F69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6D35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E56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227"/>
    <w:rsid w:val="009072D7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73E"/>
    <w:rsid w:val="00911E1A"/>
    <w:rsid w:val="00912104"/>
    <w:rsid w:val="0091212F"/>
    <w:rsid w:val="009123B9"/>
    <w:rsid w:val="0091271C"/>
    <w:rsid w:val="00913BC8"/>
    <w:rsid w:val="00913C3A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D38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6CF3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798"/>
    <w:rsid w:val="00933BB2"/>
    <w:rsid w:val="00933C45"/>
    <w:rsid w:val="00933D61"/>
    <w:rsid w:val="00933D83"/>
    <w:rsid w:val="00933DE4"/>
    <w:rsid w:val="0093425C"/>
    <w:rsid w:val="0093427D"/>
    <w:rsid w:val="0093457F"/>
    <w:rsid w:val="0093491C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794"/>
    <w:rsid w:val="00936951"/>
    <w:rsid w:val="00936A90"/>
    <w:rsid w:val="0093702D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9DF"/>
    <w:rsid w:val="00950B09"/>
    <w:rsid w:val="00950DD1"/>
    <w:rsid w:val="00951417"/>
    <w:rsid w:val="0095154C"/>
    <w:rsid w:val="00951798"/>
    <w:rsid w:val="009517A9"/>
    <w:rsid w:val="009518BD"/>
    <w:rsid w:val="00951995"/>
    <w:rsid w:val="00951C11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E9B"/>
    <w:rsid w:val="0095506D"/>
    <w:rsid w:val="00955406"/>
    <w:rsid w:val="009555E2"/>
    <w:rsid w:val="009557DF"/>
    <w:rsid w:val="00955A2E"/>
    <w:rsid w:val="00955AAB"/>
    <w:rsid w:val="00956101"/>
    <w:rsid w:val="009564C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76D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A5F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BB4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CD8"/>
    <w:rsid w:val="00975FAD"/>
    <w:rsid w:val="0097609E"/>
    <w:rsid w:val="009763B4"/>
    <w:rsid w:val="00976499"/>
    <w:rsid w:val="009764FF"/>
    <w:rsid w:val="00976F1F"/>
    <w:rsid w:val="009770C7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9DF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7FD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3F8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97D9B"/>
    <w:rsid w:val="00997DCC"/>
    <w:rsid w:val="009A0155"/>
    <w:rsid w:val="009A0212"/>
    <w:rsid w:val="009A031F"/>
    <w:rsid w:val="009A041C"/>
    <w:rsid w:val="009A0962"/>
    <w:rsid w:val="009A0A89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566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D82"/>
    <w:rsid w:val="009B10C1"/>
    <w:rsid w:val="009B1130"/>
    <w:rsid w:val="009B1153"/>
    <w:rsid w:val="009B14F0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A93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0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2E4D"/>
    <w:rsid w:val="009C3413"/>
    <w:rsid w:val="009C3D88"/>
    <w:rsid w:val="009C4871"/>
    <w:rsid w:val="009C4ABA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2F1D"/>
    <w:rsid w:val="009D314D"/>
    <w:rsid w:val="009D35C3"/>
    <w:rsid w:val="009D38E5"/>
    <w:rsid w:val="009D3ACA"/>
    <w:rsid w:val="009D3C41"/>
    <w:rsid w:val="009D3CC0"/>
    <w:rsid w:val="009D3D45"/>
    <w:rsid w:val="009D3FD2"/>
    <w:rsid w:val="009D4074"/>
    <w:rsid w:val="009D422C"/>
    <w:rsid w:val="009D4303"/>
    <w:rsid w:val="009D4340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5"/>
    <w:rsid w:val="009D62E7"/>
    <w:rsid w:val="009D69DA"/>
    <w:rsid w:val="009D6D32"/>
    <w:rsid w:val="009D75A4"/>
    <w:rsid w:val="009D7AD0"/>
    <w:rsid w:val="009E0CAA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3EF8"/>
    <w:rsid w:val="009E457F"/>
    <w:rsid w:val="009E4637"/>
    <w:rsid w:val="009E52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11"/>
    <w:rsid w:val="009E66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87B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213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9C0"/>
    <w:rsid w:val="009F7169"/>
    <w:rsid w:val="009F7235"/>
    <w:rsid w:val="009F748E"/>
    <w:rsid w:val="009F76CB"/>
    <w:rsid w:val="009F7883"/>
    <w:rsid w:val="009F7BD3"/>
    <w:rsid w:val="00A0049F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2D1D"/>
    <w:rsid w:val="00A036F1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856"/>
    <w:rsid w:val="00A04A92"/>
    <w:rsid w:val="00A04F19"/>
    <w:rsid w:val="00A04F7D"/>
    <w:rsid w:val="00A05290"/>
    <w:rsid w:val="00A0533D"/>
    <w:rsid w:val="00A0559E"/>
    <w:rsid w:val="00A05A1F"/>
    <w:rsid w:val="00A05BA9"/>
    <w:rsid w:val="00A05DFF"/>
    <w:rsid w:val="00A05FF8"/>
    <w:rsid w:val="00A068BD"/>
    <w:rsid w:val="00A0696E"/>
    <w:rsid w:val="00A06CE9"/>
    <w:rsid w:val="00A06F57"/>
    <w:rsid w:val="00A07654"/>
    <w:rsid w:val="00A0788D"/>
    <w:rsid w:val="00A07AF9"/>
    <w:rsid w:val="00A07B16"/>
    <w:rsid w:val="00A07EA6"/>
    <w:rsid w:val="00A10238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94"/>
    <w:rsid w:val="00A12BEE"/>
    <w:rsid w:val="00A12CBF"/>
    <w:rsid w:val="00A12EB6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70A"/>
    <w:rsid w:val="00A2481C"/>
    <w:rsid w:val="00A24CCF"/>
    <w:rsid w:val="00A25A28"/>
    <w:rsid w:val="00A25D34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9B8"/>
    <w:rsid w:val="00A31A06"/>
    <w:rsid w:val="00A31C37"/>
    <w:rsid w:val="00A31D81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497"/>
    <w:rsid w:val="00A33638"/>
    <w:rsid w:val="00A33C3D"/>
    <w:rsid w:val="00A33C9E"/>
    <w:rsid w:val="00A33D35"/>
    <w:rsid w:val="00A33E01"/>
    <w:rsid w:val="00A340A1"/>
    <w:rsid w:val="00A34200"/>
    <w:rsid w:val="00A3439D"/>
    <w:rsid w:val="00A34A3C"/>
    <w:rsid w:val="00A34C1C"/>
    <w:rsid w:val="00A34D1D"/>
    <w:rsid w:val="00A34F2A"/>
    <w:rsid w:val="00A352E3"/>
    <w:rsid w:val="00A35683"/>
    <w:rsid w:val="00A35735"/>
    <w:rsid w:val="00A35790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9"/>
    <w:rsid w:val="00A40531"/>
    <w:rsid w:val="00A407C7"/>
    <w:rsid w:val="00A40889"/>
    <w:rsid w:val="00A41009"/>
    <w:rsid w:val="00A4102E"/>
    <w:rsid w:val="00A41179"/>
    <w:rsid w:val="00A41772"/>
    <w:rsid w:val="00A41A01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2D9B"/>
    <w:rsid w:val="00A4339C"/>
    <w:rsid w:val="00A43631"/>
    <w:rsid w:val="00A43995"/>
    <w:rsid w:val="00A439DE"/>
    <w:rsid w:val="00A44882"/>
    <w:rsid w:val="00A44AA5"/>
    <w:rsid w:val="00A44E28"/>
    <w:rsid w:val="00A44FD8"/>
    <w:rsid w:val="00A45012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A0D"/>
    <w:rsid w:val="00A52C29"/>
    <w:rsid w:val="00A52D1E"/>
    <w:rsid w:val="00A52EF2"/>
    <w:rsid w:val="00A53053"/>
    <w:rsid w:val="00A53514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44A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13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238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97F"/>
    <w:rsid w:val="00A80B0D"/>
    <w:rsid w:val="00A80E52"/>
    <w:rsid w:val="00A80EC7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3E44"/>
    <w:rsid w:val="00A84298"/>
    <w:rsid w:val="00A844CB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307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A9F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39E"/>
    <w:rsid w:val="00AA0BE7"/>
    <w:rsid w:val="00AA10D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2A5"/>
    <w:rsid w:val="00AA33A9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BC8"/>
    <w:rsid w:val="00AA6F9A"/>
    <w:rsid w:val="00AA718C"/>
    <w:rsid w:val="00AA7644"/>
    <w:rsid w:val="00AA7C4F"/>
    <w:rsid w:val="00AB001C"/>
    <w:rsid w:val="00AB00CD"/>
    <w:rsid w:val="00AB02C8"/>
    <w:rsid w:val="00AB06B8"/>
    <w:rsid w:val="00AB0ADE"/>
    <w:rsid w:val="00AB0CA0"/>
    <w:rsid w:val="00AB102D"/>
    <w:rsid w:val="00AB15FF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792"/>
    <w:rsid w:val="00AB39A3"/>
    <w:rsid w:val="00AB3B9E"/>
    <w:rsid w:val="00AB3C71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C7B"/>
    <w:rsid w:val="00AC1191"/>
    <w:rsid w:val="00AC1281"/>
    <w:rsid w:val="00AC262F"/>
    <w:rsid w:val="00AC2A61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74F"/>
    <w:rsid w:val="00AC5A21"/>
    <w:rsid w:val="00AC5A34"/>
    <w:rsid w:val="00AC5A3B"/>
    <w:rsid w:val="00AC5CAF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6F31"/>
    <w:rsid w:val="00AD70C9"/>
    <w:rsid w:val="00AD7115"/>
    <w:rsid w:val="00AD732B"/>
    <w:rsid w:val="00AD75A6"/>
    <w:rsid w:val="00AD7927"/>
    <w:rsid w:val="00AD79D8"/>
    <w:rsid w:val="00AD7B53"/>
    <w:rsid w:val="00AD7D91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1CB"/>
    <w:rsid w:val="00AF0202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5B"/>
    <w:rsid w:val="00AF2BB4"/>
    <w:rsid w:val="00AF2DED"/>
    <w:rsid w:val="00AF324E"/>
    <w:rsid w:val="00AF35A3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851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C3F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01E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50B5"/>
    <w:rsid w:val="00B15141"/>
    <w:rsid w:val="00B1515A"/>
    <w:rsid w:val="00B151C6"/>
    <w:rsid w:val="00B155A9"/>
    <w:rsid w:val="00B15A0F"/>
    <w:rsid w:val="00B15DE8"/>
    <w:rsid w:val="00B16203"/>
    <w:rsid w:val="00B16359"/>
    <w:rsid w:val="00B167A6"/>
    <w:rsid w:val="00B16961"/>
    <w:rsid w:val="00B16A23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578"/>
    <w:rsid w:val="00B24689"/>
    <w:rsid w:val="00B24850"/>
    <w:rsid w:val="00B2498B"/>
    <w:rsid w:val="00B24F49"/>
    <w:rsid w:val="00B25082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5C0"/>
    <w:rsid w:val="00B3090B"/>
    <w:rsid w:val="00B30995"/>
    <w:rsid w:val="00B30E83"/>
    <w:rsid w:val="00B30E90"/>
    <w:rsid w:val="00B31295"/>
    <w:rsid w:val="00B312B9"/>
    <w:rsid w:val="00B31B06"/>
    <w:rsid w:val="00B31E5F"/>
    <w:rsid w:val="00B322AA"/>
    <w:rsid w:val="00B32607"/>
    <w:rsid w:val="00B326B8"/>
    <w:rsid w:val="00B326BE"/>
    <w:rsid w:val="00B32821"/>
    <w:rsid w:val="00B32830"/>
    <w:rsid w:val="00B32B3C"/>
    <w:rsid w:val="00B32BDD"/>
    <w:rsid w:val="00B32CE3"/>
    <w:rsid w:val="00B32EA2"/>
    <w:rsid w:val="00B332E7"/>
    <w:rsid w:val="00B33595"/>
    <w:rsid w:val="00B33667"/>
    <w:rsid w:val="00B3396B"/>
    <w:rsid w:val="00B33CA7"/>
    <w:rsid w:val="00B342DF"/>
    <w:rsid w:val="00B34440"/>
    <w:rsid w:val="00B344A0"/>
    <w:rsid w:val="00B34637"/>
    <w:rsid w:val="00B34731"/>
    <w:rsid w:val="00B34886"/>
    <w:rsid w:val="00B3488B"/>
    <w:rsid w:val="00B34AA6"/>
    <w:rsid w:val="00B34AD8"/>
    <w:rsid w:val="00B34CFD"/>
    <w:rsid w:val="00B34D5D"/>
    <w:rsid w:val="00B34D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62D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B5"/>
    <w:rsid w:val="00B4485B"/>
    <w:rsid w:val="00B4525D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D7"/>
    <w:rsid w:val="00B47784"/>
    <w:rsid w:val="00B4783F"/>
    <w:rsid w:val="00B47877"/>
    <w:rsid w:val="00B47BB9"/>
    <w:rsid w:val="00B47C3D"/>
    <w:rsid w:val="00B47CEF"/>
    <w:rsid w:val="00B47FDE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C3B"/>
    <w:rsid w:val="00B51D13"/>
    <w:rsid w:val="00B51D8B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5F9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540"/>
    <w:rsid w:val="00B57861"/>
    <w:rsid w:val="00B57A15"/>
    <w:rsid w:val="00B57EC6"/>
    <w:rsid w:val="00B607B8"/>
    <w:rsid w:val="00B608DA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2A8"/>
    <w:rsid w:val="00B6237B"/>
    <w:rsid w:val="00B62A18"/>
    <w:rsid w:val="00B63041"/>
    <w:rsid w:val="00B6350C"/>
    <w:rsid w:val="00B63553"/>
    <w:rsid w:val="00B63870"/>
    <w:rsid w:val="00B63944"/>
    <w:rsid w:val="00B63E99"/>
    <w:rsid w:val="00B640AB"/>
    <w:rsid w:val="00B64398"/>
    <w:rsid w:val="00B64484"/>
    <w:rsid w:val="00B645EE"/>
    <w:rsid w:val="00B645F8"/>
    <w:rsid w:val="00B646A6"/>
    <w:rsid w:val="00B646DF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02"/>
    <w:rsid w:val="00B73741"/>
    <w:rsid w:val="00B737C7"/>
    <w:rsid w:val="00B737D9"/>
    <w:rsid w:val="00B73B14"/>
    <w:rsid w:val="00B74182"/>
    <w:rsid w:val="00B741DB"/>
    <w:rsid w:val="00B7425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13C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BB8"/>
    <w:rsid w:val="00B82E4A"/>
    <w:rsid w:val="00B830F7"/>
    <w:rsid w:val="00B8314C"/>
    <w:rsid w:val="00B8318A"/>
    <w:rsid w:val="00B8321E"/>
    <w:rsid w:val="00B834F9"/>
    <w:rsid w:val="00B83653"/>
    <w:rsid w:val="00B83AC3"/>
    <w:rsid w:val="00B83BC6"/>
    <w:rsid w:val="00B83DF6"/>
    <w:rsid w:val="00B8408E"/>
    <w:rsid w:val="00B842CA"/>
    <w:rsid w:val="00B84BE8"/>
    <w:rsid w:val="00B85123"/>
    <w:rsid w:val="00B85720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2ED"/>
    <w:rsid w:val="00B90906"/>
    <w:rsid w:val="00B90DC8"/>
    <w:rsid w:val="00B91312"/>
    <w:rsid w:val="00B91356"/>
    <w:rsid w:val="00B91899"/>
    <w:rsid w:val="00B91B21"/>
    <w:rsid w:val="00B91E0F"/>
    <w:rsid w:val="00B92093"/>
    <w:rsid w:val="00B926E0"/>
    <w:rsid w:val="00B9278E"/>
    <w:rsid w:val="00B928B6"/>
    <w:rsid w:val="00B92DE1"/>
    <w:rsid w:val="00B92EFE"/>
    <w:rsid w:val="00B931A8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4E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8D9"/>
    <w:rsid w:val="00BA1C20"/>
    <w:rsid w:val="00BA1D1C"/>
    <w:rsid w:val="00BA2509"/>
    <w:rsid w:val="00BA2616"/>
    <w:rsid w:val="00BA270E"/>
    <w:rsid w:val="00BA2729"/>
    <w:rsid w:val="00BA283C"/>
    <w:rsid w:val="00BA2AEB"/>
    <w:rsid w:val="00BA2DED"/>
    <w:rsid w:val="00BA3129"/>
    <w:rsid w:val="00BA3640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4FF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0A6"/>
    <w:rsid w:val="00BB1966"/>
    <w:rsid w:val="00BB1B24"/>
    <w:rsid w:val="00BB1C4F"/>
    <w:rsid w:val="00BB1D50"/>
    <w:rsid w:val="00BB20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DC7"/>
    <w:rsid w:val="00BB5EB1"/>
    <w:rsid w:val="00BB5FC3"/>
    <w:rsid w:val="00BB61DC"/>
    <w:rsid w:val="00BB6431"/>
    <w:rsid w:val="00BB6472"/>
    <w:rsid w:val="00BB652E"/>
    <w:rsid w:val="00BB6C81"/>
    <w:rsid w:val="00BB6D67"/>
    <w:rsid w:val="00BB6EFB"/>
    <w:rsid w:val="00BB705F"/>
    <w:rsid w:val="00BB70D9"/>
    <w:rsid w:val="00BB71EC"/>
    <w:rsid w:val="00BB723D"/>
    <w:rsid w:val="00BB724B"/>
    <w:rsid w:val="00BB73A2"/>
    <w:rsid w:val="00BB7634"/>
    <w:rsid w:val="00BB7954"/>
    <w:rsid w:val="00BB7B50"/>
    <w:rsid w:val="00BB7D34"/>
    <w:rsid w:val="00BB7E4A"/>
    <w:rsid w:val="00BC00F0"/>
    <w:rsid w:val="00BC0203"/>
    <w:rsid w:val="00BC058D"/>
    <w:rsid w:val="00BC069F"/>
    <w:rsid w:val="00BC130E"/>
    <w:rsid w:val="00BC14DF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A6B"/>
    <w:rsid w:val="00BC5CE2"/>
    <w:rsid w:val="00BC600D"/>
    <w:rsid w:val="00BC6064"/>
    <w:rsid w:val="00BC6667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B1B"/>
    <w:rsid w:val="00BD3C69"/>
    <w:rsid w:val="00BD3D7A"/>
    <w:rsid w:val="00BD3EEA"/>
    <w:rsid w:val="00BD42C4"/>
    <w:rsid w:val="00BD4608"/>
    <w:rsid w:val="00BD58A8"/>
    <w:rsid w:val="00BD5A26"/>
    <w:rsid w:val="00BD5CE6"/>
    <w:rsid w:val="00BD5FA4"/>
    <w:rsid w:val="00BD62BB"/>
    <w:rsid w:val="00BD642F"/>
    <w:rsid w:val="00BD6509"/>
    <w:rsid w:val="00BD6518"/>
    <w:rsid w:val="00BD66A1"/>
    <w:rsid w:val="00BD689C"/>
    <w:rsid w:val="00BD6A22"/>
    <w:rsid w:val="00BD761A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388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D0F"/>
    <w:rsid w:val="00BF0F15"/>
    <w:rsid w:val="00BF10D2"/>
    <w:rsid w:val="00BF120B"/>
    <w:rsid w:val="00BF12B0"/>
    <w:rsid w:val="00BF1309"/>
    <w:rsid w:val="00BF18A7"/>
    <w:rsid w:val="00BF1B36"/>
    <w:rsid w:val="00BF1C6B"/>
    <w:rsid w:val="00BF1E13"/>
    <w:rsid w:val="00BF2023"/>
    <w:rsid w:val="00BF220D"/>
    <w:rsid w:val="00BF2372"/>
    <w:rsid w:val="00BF2817"/>
    <w:rsid w:val="00BF29F8"/>
    <w:rsid w:val="00BF2A39"/>
    <w:rsid w:val="00BF2F3D"/>
    <w:rsid w:val="00BF3012"/>
    <w:rsid w:val="00BF31CB"/>
    <w:rsid w:val="00BF33B8"/>
    <w:rsid w:val="00BF3B91"/>
    <w:rsid w:val="00BF3C10"/>
    <w:rsid w:val="00BF3DCE"/>
    <w:rsid w:val="00BF3FFA"/>
    <w:rsid w:val="00BF419D"/>
    <w:rsid w:val="00BF4434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6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905"/>
    <w:rsid w:val="00C05C20"/>
    <w:rsid w:val="00C06041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C33"/>
    <w:rsid w:val="00C11C46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3A5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1E9"/>
    <w:rsid w:val="00C273C5"/>
    <w:rsid w:val="00C274BE"/>
    <w:rsid w:val="00C275A3"/>
    <w:rsid w:val="00C27F3F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7F3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566"/>
    <w:rsid w:val="00C4464F"/>
    <w:rsid w:val="00C447FB"/>
    <w:rsid w:val="00C448BB"/>
    <w:rsid w:val="00C44ADA"/>
    <w:rsid w:val="00C44AF6"/>
    <w:rsid w:val="00C457A9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72"/>
    <w:rsid w:val="00C508B7"/>
    <w:rsid w:val="00C50ADC"/>
    <w:rsid w:val="00C50DA6"/>
    <w:rsid w:val="00C51D11"/>
    <w:rsid w:val="00C51EB7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03D"/>
    <w:rsid w:val="00C633AB"/>
    <w:rsid w:val="00C6343A"/>
    <w:rsid w:val="00C6349A"/>
    <w:rsid w:val="00C634EF"/>
    <w:rsid w:val="00C63593"/>
    <w:rsid w:val="00C63AD8"/>
    <w:rsid w:val="00C64302"/>
    <w:rsid w:val="00C64376"/>
    <w:rsid w:val="00C64456"/>
    <w:rsid w:val="00C645D5"/>
    <w:rsid w:val="00C64626"/>
    <w:rsid w:val="00C64849"/>
    <w:rsid w:val="00C64AAC"/>
    <w:rsid w:val="00C64B89"/>
    <w:rsid w:val="00C64EDC"/>
    <w:rsid w:val="00C65731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929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DE"/>
    <w:rsid w:val="00C73F10"/>
    <w:rsid w:val="00C740FD"/>
    <w:rsid w:val="00C74157"/>
    <w:rsid w:val="00C741B4"/>
    <w:rsid w:val="00C7448E"/>
    <w:rsid w:val="00C748E2"/>
    <w:rsid w:val="00C74E06"/>
    <w:rsid w:val="00C75004"/>
    <w:rsid w:val="00C7539C"/>
    <w:rsid w:val="00C75412"/>
    <w:rsid w:val="00C755E8"/>
    <w:rsid w:val="00C75970"/>
    <w:rsid w:val="00C75AC4"/>
    <w:rsid w:val="00C75B22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7C6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0B6"/>
    <w:rsid w:val="00C8610A"/>
    <w:rsid w:val="00C8624E"/>
    <w:rsid w:val="00C86379"/>
    <w:rsid w:val="00C864DB"/>
    <w:rsid w:val="00C86C17"/>
    <w:rsid w:val="00C870B0"/>
    <w:rsid w:val="00C872D8"/>
    <w:rsid w:val="00C877DD"/>
    <w:rsid w:val="00C8781D"/>
    <w:rsid w:val="00C901A9"/>
    <w:rsid w:val="00C9024A"/>
    <w:rsid w:val="00C903C1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CD"/>
    <w:rsid w:val="00C9220C"/>
    <w:rsid w:val="00C92215"/>
    <w:rsid w:val="00C922C5"/>
    <w:rsid w:val="00C92352"/>
    <w:rsid w:val="00C92541"/>
    <w:rsid w:val="00C926FD"/>
    <w:rsid w:val="00C927C7"/>
    <w:rsid w:val="00C9285E"/>
    <w:rsid w:val="00C92B58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5EE9"/>
    <w:rsid w:val="00C965B1"/>
    <w:rsid w:val="00C96610"/>
    <w:rsid w:val="00C96FE0"/>
    <w:rsid w:val="00C970B0"/>
    <w:rsid w:val="00C97AF1"/>
    <w:rsid w:val="00CA0052"/>
    <w:rsid w:val="00CA0186"/>
    <w:rsid w:val="00CA09AA"/>
    <w:rsid w:val="00CA0B00"/>
    <w:rsid w:val="00CA0B6E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21F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54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36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5A"/>
    <w:rsid w:val="00CB7B6B"/>
    <w:rsid w:val="00CB7C22"/>
    <w:rsid w:val="00CC009C"/>
    <w:rsid w:val="00CC00B7"/>
    <w:rsid w:val="00CC0168"/>
    <w:rsid w:val="00CC034B"/>
    <w:rsid w:val="00CC05B7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1E54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88E"/>
    <w:rsid w:val="00CC69A0"/>
    <w:rsid w:val="00CC6B0F"/>
    <w:rsid w:val="00CC6C99"/>
    <w:rsid w:val="00CC6FAD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2F31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7B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C7F"/>
    <w:rsid w:val="00CE212D"/>
    <w:rsid w:val="00CE253D"/>
    <w:rsid w:val="00CE2561"/>
    <w:rsid w:val="00CE2870"/>
    <w:rsid w:val="00CE2B08"/>
    <w:rsid w:val="00CE2E2D"/>
    <w:rsid w:val="00CE2FF6"/>
    <w:rsid w:val="00CE3257"/>
    <w:rsid w:val="00CE3FC3"/>
    <w:rsid w:val="00CE414F"/>
    <w:rsid w:val="00CE42CD"/>
    <w:rsid w:val="00CE47DA"/>
    <w:rsid w:val="00CE4E95"/>
    <w:rsid w:val="00CE51D5"/>
    <w:rsid w:val="00CE52E2"/>
    <w:rsid w:val="00CE54BC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C5E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65D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9C8"/>
    <w:rsid w:val="00CF4D11"/>
    <w:rsid w:val="00CF50A9"/>
    <w:rsid w:val="00CF53CD"/>
    <w:rsid w:val="00CF5BED"/>
    <w:rsid w:val="00CF61A3"/>
    <w:rsid w:val="00CF66DE"/>
    <w:rsid w:val="00CF67EC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208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987"/>
    <w:rsid w:val="00D03A1B"/>
    <w:rsid w:val="00D0434F"/>
    <w:rsid w:val="00D04898"/>
    <w:rsid w:val="00D04FC8"/>
    <w:rsid w:val="00D05137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53A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B00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7A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AF"/>
    <w:rsid w:val="00D41CD0"/>
    <w:rsid w:val="00D41CF3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31A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62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8D2"/>
    <w:rsid w:val="00D51AAF"/>
    <w:rsid w:val="00D51F84"/>
    <w:rsid w:val="00D52200"/>
    <w:rsid w:val="00D52460"/>
    <w:rsid w:val="00D5252F"/>
    <w:rsid w:val="00D526DE"/>
    <w:rsid w:val="00D528C5"/>
    <w:rsid w:val="00D5294C"/>
    <w:rsid w:val="00D52ACC"/>
    <w:rsid w:val="00D5373C"/>
    <w:rsid w:val="00D53768"/>
    <w:rsid w:val="00D537C6"/>
    <w:rsid w:val="00D53977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4A7"/>
    <w:rsid w:val="00D578C5"/>
    <w:rsid w:val="00D57A98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841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1"/>
    <w:rsid w:val="00D66022"/>
    <w:rsid w:val="00D66065"/>
    <w:rsid w:val="00D6616D"/>
    <w:rsid w:val="00D662E2"/>
    <w:rsid w:val="00D66D78"/>
    <w:rsid w:val="00D66DAA"/>
    <w:rsid w:val="00D7010A"/>
    <w:rsid w:val="00D7010C"/>
    <w:rsid w:val="00D70110"/>
    <w:rsid w:val="00D7040B"/>
    <w:rsid w:val="00D70518"/>
    <w:rsid w:val="00D70A3E"/>
    <w:rsid w:val="00D70A9D"/>
    <w:rsid w:val="00D70F5E"/>
    <w:rsid w:val="00D70F87"/>
    <w:rsid w:val="00D7123A"/>
    <w:rsid w:val="00D71432"/>
    <w:rsid w:val="00D71445"/>
    <w:rsid w:val="00D71A5F"/>
    <w:rsid w:val="00D71D80"/>
    <w:rsid w:val="00D7211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067"/>
    <w:rsid w:val="00D81307"/>
    <w:rsid w:val="00D814DD"/>
    <w:rsid w:val="00D817FD"/>
    <w:rsid w:val="00D81A84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11B"/>
    <w:rsid w:val="00D8636C"/>
    <w:rsid w:val="00D86B37"/>
    <w:rsid w:val="00D86ED1"/>
    <w:rsid w:val="00D87123"/>
    <w:rsid w:val="00D87154"/>
    <w:rsid w:val="00D8716C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D02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3B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6DD"/>
    <w:rsid w:val="00DA2823"/>
    <w:rsid w:val="00DA29C4"/>
    <w:rsid w:val="00DA2B4D"/>
    <w:rsid w:val="00DA2CD7"/>
    <w:rsid w:val="00DA2D7A"/>
    <w:rsid w:val="00DA2D90"/>
    <w:rsid w:val="00DA2EB2"/>
    <w:rsid w:val="00DA308B"/>
    <w:rsid w:val="00DA3270"/>
    <w:rsid w:val="00DA35A9"/>
    <w:rsid w:val="00DA35C0"/>
    <w:rsid w:val="00DA3A5A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7BE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B5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741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D6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1C1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4CC5"/>
    <w:rsid w:val="00DD52E9"/>
    <w:rsid w:val="00DD5514"/>
    <w:rsid w:val="00DD5534"/>
    <w:rsid w:val="00DD5805"/>
    <w:rsid w:val="00DD5AFD"/>
    <w:rsid w:val="00DD6396"/>
    <w:rsid w:val="00DD63E7"/>
    <w:rsid w:val="00DD63EF"/>
    <w:rsid w:val="00DD64D2"/>
    <w:rsid w:val="00DD6633"/>
    <w:rsid w:val="00DD6739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320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B5E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48"/>
    <w:rsid w:val="00DF5270"/>
    <w:rsid w:val="00DF567E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088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46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45F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76"/>
    <w:rsid w:val="00E15FE1"/>
    <w:rsid w:val="00E1626E"/>
    <w:rsid w:val="00E164E8"/>
    <w:rsid w:val="00E1654E"/>
    <w:rsid w:val="00E167D4"/>
    <w:rsid w:val="00E16A21"/>
    <w:rsid w:val="00E16B7D"/>
    <w:rsid w:val="00E16D85"/>
    <w:rsid w:val="00E16DFF"/>
    <w:rsid w:val="00E1729E"/>
    <w:rsid w:val="00E175FF"/>
    <w:rsid w:val="00E17B9C"/>
    <w:rsid w:val="00E17C3F"/>
    <w:rsid w:val="00E17CFB"/>
    <w:rsid w:val="00E201FF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8C"/>
    <w:rsid w:val="00E240C9"/>
    <w:rsid w:val="00E24454"/>
    <w:rsid w:val="00E2446F"/>
    <w:rsid w:val="00E244D7"/>
    <w:rsid w:val="00E24D06"/>
    <w:rsid w:val="00E250DB"/>
    <w:rsid w:val="00E25386"/>
    <w:rsid w:val="00E25ADB"/>
    <w:rsid w:val="00E25F49"/>
    <w:rsid w:val="00E2617B"/>
    <w:rsid w:val="00E261B4"/>
    <w:rsid w:val="00E2690E"/>
    <w:rsid w:val="00E26EA6"/>
    <w:rsid w:val="00E26FB4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176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D2"/>
    <w:rsid w:val="00E374CC"/>
    <w:rsid w:val="00E375A6"/>
    <w:rsid w:val="00E377BF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1DC5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02"/>
    <w:rsid w:val="00E452D0"/>
    <w:rsid w:val="00E45A9D"/>
    <w:rsid w:val="00E45E36"/>
    <w:rsid w:val="00E45FB3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3D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5D2B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47B"/>
    <w:rsid w:val="00E67C8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531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85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801"/>
    <w:rsid w:val="00E81F9F"/>
    <w:rsid w:val="00E81FE9"/>
    <w:rsid w:val="00E81FFC"/>
    <w:rsid w:val="00E82594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E21"/>
    <w:rsid w:val="00E87129"/>
    <w:rsid w:val="00E87565"/>
    <w:rsid w:val="00E875CA"/>
    <w:rsid w:val="00E877F1"/>
    <w:rsid w:val="00E879F0"/>
    <w:rsid w:val="00E87AC1"/>
    <w:rsid w:val="00E87AE6"/>
    <w:rsid w:val="00E87DCE"/>
    <w:rsid w:val="00E90199"/>
    <w:rsid w:val="00E9041C"/>
    <w:rsid w:val="00E90653"/>
    <w:rsid w:val="00E90AB7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18F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8D5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04C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9CC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7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17"/>
    <w:rsid w:val="00EB1033"/>
    <w:rsid w:val="00EB15BE"/>
    <w:rsid w:val="00EB1705"/>
    <w:rsid w:val="00EB177A"/>
    <w:rsid w:val="00EB187D"/>
    <w:rsid w:val="00EB1BC5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43F"/>
    <w:rsid w:val="00EB4A13"/>
    <w:rsid w:val="00EB51F9"/>
    <w:rsid w:val="00EB534C"/>
    <w:rsid w:val="00EB543D"/>
    <w:rsid w:val="00EB54AD"/>
    <w:rsid w:val="00EB55D2"/>
    <w:rsid w:val="00EB57E7"/>
    <w:rsid w:val="00EB5A4E"/>
    <w:rsid w:val="00EB5CC3"/>
    <w:rsid w:val="00EB5D93"/>
    <w:rsid w:val="00EB6228"/>
    <w:rsid w:val="00EB628E"/>
    <w:rsid w:val="00EB62D9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4F93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280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9B0"/>
    <w:rsid w:val="00ED0DE8"/>
    <w:rsid w:val="00ED0EB9"/>
    <w:rsid w:val="00ED1447"/>
    <w:rsid w:val="00ED19B6"/>
    <w:rsid w:val="00ED1A39"/>
    <w:rsid w:val="00ED2069"/>
    <w:rsid w:val="00ED24AE"/>
    <w:rsid w:val="00ED2802"/>
    <w:rsid w:val="00ED2CA3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F5E"/>
    <w:rsid w:val="00ED4792"/>
    <w:rsid w:val="00ED5122"/>
    <w:rsid w:val="00ED5320"/>
    <w:rsid w:val="00ED54F7"/>
    <w:rsid w:val="00ED58F2"/>
    <w:rsid w:val="00ED58FE"/>
    <w:rsid w:val="00ED5947"/>
    <w:rsid w:val="00ED5AC6"/>
    <w:rsid w:val="00ED5B50"/>
    <w:rsid w:val="00ED5F7B"/>
    <w:rsid w:val="00ED7363"/>
    <w:rsid w:val="00ED748F"/>
    <w:rsid w:val="00ED7884"/>
    <w:rsid w:val="00EE0130"/>
    <w:rsid w:val="00EE0163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93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03"/>
    <w:rsid w:val="00EF1521"/>
    <w:rsid w:val="00EF15F6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1AC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E63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9AF"/>
    <w:rsid w:val="00F17A8F"/>
    <w:rsid w:val="00F20046"/>
    <w:rsid w:val="00F20540"/>
    <w:rsid w:val="00F206FE"/>
    <w:rsid w:val="00F20755"/>
    <w:rsid w:val="00F2094D"/>
    <w:rsid w:val="00F20A09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450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4F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6D9E"/>
    <w:rsid w:val="00F27E0C"/>
    <w:rsid w:val="00F3002F"/>
    <w:rsid w:val="00F30031"/>
    <w:rsid w:val="00F30353"/>
    <w:rsid w:val="00F30469"/>
    <w:rsid w:val="00F306C3"/>
    <w:rsid w:val="00F308C0"/>
    <w:rsid w:val="00F30BCF"/>
    <w:rsid w:val="00F30E0B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AE8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27"/>
    <w:rsid w:val="00F346BC"/>
    <w:rsid w:val="00F34CB9"/>
    <w:rsid w:val="00F34FC4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454"/>
    <w:rsid w:val="00F376EC"/>
    <w:rsid w:val="00F377A2"/>
    <w:rsid w:val="00F37922"/>
    <w:rsid w:val="00F37AEF"/>
    <w:rsid w:val="00F37FD1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D3D"/>
    <w:rsid w:val="00F44EC5"/>
    <w:rsid w:val="00F4503E"/>
    <w:rsid w:val="00F454BB"/>
    <w:rsid w:val="00F454C0"/>
    <w:rsid w:val="00F456BB"/>
    <w:rsid w:val="00F457DA"/>
    <w:rsid w:val="00F457F9"/>
    <w:rsid w:val="00F45FA1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21F"/>
    <w:rsid w:val="00F503E9"/>
    <w:rsid w:val="00F50671"/>
    <w:rsid w:val="00F50849"/>
    <w:rsid w:val="00F50B26"/>
    <w:rsid w:val="00F50FA2"/>
    <w:rsid w:val="00F512F6"/>
    <w:rsid w:val="00F513BA"/>
    <w:rsid w:val="00F51447"/>
    <w:rsid w:val="00F514EF"/>
    <w:rsid w:val="00F51606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8C8"/>
    <w:rsid w:val="00F54BCC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6FA7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871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67DC6"/>
    <w:rsid w:val="00F67F0D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4B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1A6"/>
    <w:rsid w:val="00F72291"/>
    <w:rsid w:val="00F72338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8A6"/>
    <w:rsid w:val="00F74A7A"/>
    <w:rsid w:val="00F74C0B"/>
    <w:rsid w:val="00F7509A"/>
    <w:rsid w:val="00F75532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DF7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392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41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C09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2FBF"/>
    <w:rsid w:val="00FB3392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03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3EF8"/>
    <w:rsid w:val="00FD4620"/>
    <w:rsid w:val="00FD48FE"/>
    <w:rsid w:val="00FD49E0"/>
    <w:rsid w:val="00FD4CC0"/>
    <w:rsid w:val="00FD4D83"/>
    <w:rsid w:val="00FD53A6"/>
    <w:rsid w:val="00FD5EB1"/>
    <w:rsid w:val="00FD5FDD"/>
    <w:rsid w:val="00FD6025"/>
    <w:rsid w:val="00FD6318"/>
    <w:rsid w:val="00FD6789"/>
    <w:rsid w:val="00FD6808"/>
    <w:rsid w:val="00FD6A3D"/>
    <w:rsid w:val="00FD6B32"/>
    <w:rsid w:val="00FD6E0B"/>
    <w:rsid w:val="00FD6F9D"/>
    <w:rsid w:val="00FD7001"/>
    <w:rsid w:val="00FD7240"/>
    <w:rsid w:val="00FD72D9"/>
    <w:rsid w:val="00FD73AE"/>
    <w:rsid w:val="00FD794E"/>
    <w:rsid w:val="00FD7DF0"/>
    <w:rsid w:val="00FD7F6A"/>
    <w:rsid w:val="00FE04B6"/>
    <w:rsid w:val="00FE05E5"/>
    <w:rsid w:val="00FE0657"/>
    <w:rsid w:val="00FE0972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2E37"/>
    <w:rsid w:val="00FE3100"/>
    <w:rsid w:val="00FE3439"/>
    <w:rsid w:val="00FE3768"/>
    <w:rsid w:val="00FE37A4"/>
    <w:rsid w:val="00FE39A8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A18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7A2"/>
    <w:rsid w:val="00FF2926"/>
    <w:rsid w:val="00FF2A88"/>
    <w:rsid w:val="00FF2B35"/>
    <w:rsid w:val="00FF310E"/>
    <w:rsid w:val="00FF32D4"/>
    <w:rsid w:val="00FF37C5"/>
    <w:rsid w:val="00FF3950"/>
    <w:rsid w:val="00FF3A12"/>
    <w:rsid w:val="00FF3A5C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1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styleId="NoSpacing">
    <w:name w:val="No Spacing"/>
    <w:uiPriority w:val="1"/>
    <w:qFormat/>
    <w:rsid w:val="00605B92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3638EE"/>
    <w:rPr>
      <w:rFonts w:ascii="Calibri" w:eastAsia="Calibri" w:hAnsi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7B3C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3C04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9D62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1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8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9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5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86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15AC77-19C8-49C7-A71F-9EBD88DCF776}">
  <ds:schemaRefs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FAC187-2FE3-4C9A-B5A1-602CA1A56D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541C04-C5AC-4D74-B632-0F395CE79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CC9CD0-DC39-423E-A3CC-483A33B751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4942CA7-FD66-4CE4-8A2B-7B55EEAB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2061</Words>
  <Characters>11718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13752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Roth-Mandutz, Elke</dc:creator>
  <cp:keywords/>
  <dc:description/>
  <cp:lastModifiedBy>George, Geordie</cp:lastModifiedBy>
  <cp:revision>3</cp:revision>
  <cp:lastPrinted>2017-11-16T14:00:00Z</cp:lastPrinted>
  <dcterms:created xsi:type="dcterms:W3CDTF">2022-08-11T11:51:00Z</dcterms:created>
  <dcterms:modified xsi:type="dcterms:W3CDTF">2022-08-11T11:51:00Z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