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3739B" w14:textId="02C2465C" w:rsidR="00E34587" w:rsidRPr="0052548E" w:rsidRDefault="00E34587" w:rsidP="00E3458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718</w:t>
      </w:r>
    </w:p>
    <w:p w14:paraId="2B86E976" w14:textId="77777777" w:rsidR="00E34587" w:rsidRPr="009513AC" w:rsidRDefault="00E34587" w:rsidP="00E3458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1B719C6" w14:textId="77777777" w:rsidR="00E34587" w:rsidRPr="0052548E" w:rsidRDefault="00E34587" w:rsidP="00E34587">
      <w:pPr>
        <w:rPr>
          <w:szCs w:val="20"/>
        </w:rPr>
      </w:pPr>
    </w:p>
    <w:p w14:paraId="3A86E3E0" w14:textId="2434764F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lastRenderedPageBreak/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F0099" w14:textId="77777777" w:rsidR="00A43CDF" w:rsidRDefault="00A43CDF">
      <w:r>
        <w:separator/>
      </w:r>
    </w:p>
  </w:endnote>
  <w:endnote w:type="continuationSeparator" w:id="0">
    <w:p w14:paraId="2515DF38" w14:textId="77777777" w:rsidR="00A43CDF" w:rsidRDefault="00A4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117B9" w14:textId="77777777" w:rsidR="00A43CDF" w:rsidRDefault="00A43CDF">
      <w:r>
        <w:separator/>
      </w:r>
    </w:p>
  </w:footnote>
  <w:footnote w:type="continuationSeparator" w:id="0">
    <w:p w14:paraId="70D0A2FA" w14:textId="77777777" w:rsidR="00A43CDF" w:rsidRDefault="00A43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3CDF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87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(5).dotx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MCC: CR0215</cp:lastModifiedBy>
  <cp:revision>5</cp:revision>
  <cp:lastPrinted>2008-01-31T07:09:00Z</cp:lastPrinted>
  <dcterms:created xsi:type="dcterms:W3CDTF">2021-08-26T15:26:00Z</dcterms:created>
  <dcterms:modified xsi:type="dcterms:W3CDTF">2021-09-29T13:04:00Z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