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E648E" w14:textId="5FA10CD8" w:rsidR="007D6B47" w:rsidRPr="00F614EB" w:rsidRDefault="005B7A78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</w:t>
      </w:r>
      <w:r w:rsidR="00875429">
        <w:rPr>
          <w:rFonts w:ascii="Arial" w:hAnsi="Arial" w:cs="Arial"/>
          <w:b/>
          <w:bCs/>
          <w:sz w:val="24"/>
          <w:lang w:val="en-US"/>
        </w:rPr>
        <w:t>4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8710DF">
        <w:rPr>
          <w:rFonts w:ascii="Arial" w:hAnsi="Arial" w:cs="Arial"/>
          <w:b/>
          <w:bCs/>
          <w:sz w:val="24"/>
        </w:rPr>
        <w:t xml:space="preserve"> </w:t>
      </w:r>
      <w:r w:rsidR="00612712" w:rsidRPr="00612712">
        <w:rPr>
          <w:rFonts w:ascii="Arial" w:hAnsi="Arial" w:cs="Arial"/>
          <w:b/>
          <w:bCs/>
          <w:color w:val="000000" w:themeColor="text1"/>
          <w:sz w:val="24"/>
        </w:rPr>
        <w:t>R1-2100638</w:t>
      </w:r>
    </w:p>
    <w:p w14:paraId="40E96C92" w14:textId="6825BD74" w:rsidR="00DB25CE" w:rsidRDefault="00875429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875429">
        <w:rPr>
          <w:rFonts w:ascii="Arial" w:hAnsi="Arial" w:cs="Arial"/>
          <w:b/>
          <w:bCs/>
          <w:color w:val="000000" w:themeColor="text1"/>
          <w:sz w:val="24"/>
          <w:lang w:val="en-US"/>
        </w:rPr>
        <w:t>e-Meeting, January 25th – February 5th, 2021</w:t>
      </w:r>
    </w:p>
    <w:p w14:paraId="0AE1EAD4" w14:textId="77777777" w:rsidR="00875429" w:rsidRPr="00E047A5" w:rsidRDefault="00875429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22DE8C8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.2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5E092405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811DD5" w:rsidRPr="00811DD5">
        <w:rPr>
          <w:rFonts w:ascii="Arial" w:hAnsi="Arial" w:cs="Arial"/>
          <w:b/>
          <w:bCs/>
          <w:color w:val="000000" w:themeColor="text1"/>
          <w:sz w:val="24"/>
          <w:lang w:val="en-US"/>
        </w:rPr>
        <w:t>Multi-TRP enhancements for inter-cell operation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56B6DB63" w14:textId="747407E5" w:rsidR="00C37339" w:rsidRDefault="00C37339" w:rsidP="00C37339"/>
    <w:p w14:paraId="225FDBF2" w14:textId="6EFD212E" w:rsidR="001E29B2" w:rsidRDefault="00DF2B1C" w:rsidP="00C37339">
      <w:r>
        <w:t>The following ag</w:t>
      </w:r>
      <w:r w:rsidR="001B1FEF">
        <w:t>reement was made in RAN1#103-e in this agenda: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1E29B2" w14:paraId="60EE566F" w14:textId="77777777" w:rsidTr="001E29B2">
        <w:tc>
          <w:tcPr>
            <w:tcW w:w="9919" w:type="dxa"/>
          </w:tcPr>
          <w:p w14:paraId="0E7AA3C3" w14:textId="77777777" w:rsidR="00DF2B1C" w:rsidRDefault="00DF2B1C" w:rsidP="00DF2B1C">
            <w:pPr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Agreement</w:t>
            </w:r>
          </w:p>
          <w:p w14:paraId="11E93620" w14:textId="77777777" w:rsidR="00DF2B1C" w:rsidRDefault="00DF2B1C" w:rsidP="00DF2B1C">
            <w:r>
              <w:t>For QCL /TCI related enhancement for enhanced inter-cell multi-TRP operations, support RRC configuration of non-serving cell information</w:t>
            </w:r>
          </w:p>
          <w:p w14:paraId="3ACE2BA3" w14:textId="77777777" w:rsidR="00DF2B1C" w:rsidRDefault="00DF2B1C" w:rsidP="00DF2B1C">
            <w:pPr>
              <w:pStyle w:val="ListParagraph"/>
              <w:numPr>
                <w:ilvl w:val="0"/>
                <w:numId w:val="36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Non-serving cell information can be associated with the TCI state and/or QCL -info at least when “</w:t>
            </w:r>
            <w:proofErr w:type="spellStart"/>
            <w:r>
              <w:rPr>
                <w:rFonts w:cs="Times"/>
              </w:rPr>
              <w:t>neighbor</w:t>
            </w:r>
            <w:proofErr w:type="spellEnd"/>
            <w:r>
              <w:rPr>
                <w:rFonts w:cs="Times"/>
              </w:rPr>
              <w:t xml:space="preserve"> cell SSB” is used as “QCL </w:t>
            </w:r>
            <w:proofErr w:type="spellStart"/>
            <w:proofErr w:type="gramStart"/>
            <w:r>
              <w:rPr>
                <w:rFonts w:cs="Times"/>
              </w:rPr>
              <w:t>referenceSignal</w:t>
            </w:r>
            <w:proofErr w:type="spellEnd"/>
            <w:r>
              <w:rPr>
                <w:rFonts w:cs="Times"/>
              </w:rPr>
              <w:t xml:space="preserve"> ”</w:t>
            </w:r>
            <w:proofErr w:type="gramEnd"/>
          </w:p>
          <w:p w14:paraId="126CE708" w14:textId="77777777" w:rsidR="00DF2B1C" w:rsidRDefault="00DF2B1C" w:rsidP="00DF2B1C">
            <w:pPr>
              <w:pStyle w:val="ListParagraph"/>
              <w:numPr>
                <w:ilvl w:val="1"/>
                <w:numId w:val="36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proofErr w:type="gramStart"/>
            <w:r>
              <w:rPr>
                <w:rFonts w:cs="Times"/>
              </w:rPr>
              <w:t>FFS :</w:t>
            </w:r>
            <w:proofErr w:type="gramEnd"/>
            <w:r>
              <w:rPr>
                <w:rFonts w:cs="Times"/>
              </w:rPr>
              <w:t xml:space="preserve"> Whether beam indication enhancement is needed in addition to QCL -info enhancement</w:t>
            </w:r>
          </w:p>
          <w:p w14:paraId="76E7D713" w14:textId="77777777" w:rsidR="00DF2B1C" w:rsidRDefault="00DF2B1C" w:rsidP="00DF2B1C">
            <w:pPr>
              <w:pStyle w:val="ListParagraph"/>
              <w:numPr>
                <w:ilvl w:val="1"/>
                <w:numId w:val="36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proofErr w:type="gramStart"/>
            <w:r>
              <w:rPr>
                <w:rFonts w:cs="Times"/>
              </w:rPr>
              <w:t>FFS :</w:t>
            </w:r>
            <w:proofErr w:type="gramEnd"/>
            <w:r>
              <w:rPr>
                <w:rFonts w:cs="Times"/>
              </w:rPr>
              <w:t xml:space="preserve"> Whether the association is explicit or implicit</w:t>
            </w:r>
          </w:p>
          <w:p w14:paraId="3732E472" w14:textId="77777777" w:rsidR="00DF2B1C" w:rsidRDefault="00DF2B1C" w:rsidP="00DF2B1C"/>
          <w:p w14:paraId="3672BCA9" w14:textId="77777777" w:rsidR="00DF2B1C" w:rsidRDefault="00DF2B1C" w:rsidP="00DF2B1C">
            <w:pPr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Agreement</w:t>
            </w:r>
          </w:p>
          <w:p w14:paraId="42F2352A" w14:textId="294FDC01" w:rsidR="001E29B2" w:rsidRDefault="00DF2B1C" w:rsidP="00DF2B1C">
            <w:r>
              <w:t xml:space="preserve">The information provided by </w:t>
            </w:r>
            <w:r>
              <w:rPr>
                <w:i/>
              </w:rPr>
              <w:t>SSB-Configuration-r16</w:t>
            </w:r>
            <w:r>
              <w:t>/</w:t>
            </w:r>
            <w:r>
              <w:rPr>
                <w:i/>
              </w:rPr>
              <w:t>ssb-InfoNcell-r16</w:t>
            </w:r>
            <w:r>
              <w:t xml:space="preserve"> and/or </w:t>
            </w:r>
            <w:proofErr w:type="spellStart"/>
            <w:r>
              <w:rPr>
                <w:i/>
              </w:rPr>
              <w:t>MeasObject</w:t>
            </w:r>
            <w:proofErr w:type="spellEnd"/>
            <w:r>
              <w:t xml:space="preserve"> can be starting point for providing non-serving cell information</w:t>
            </w:r>
          </w:p>
        </w:tc>
      </w:tr>
    </w:tbl>
    <w:p w14:paraId="18751781" w14:textId="77777777" w:rsidR="00315E26" w:rsidRDefault="00315E26" w:rsidP="00C37339"/>
    <w:p w14:paraId="58367AF9" w14:textId="47272B9E" w:rsidR="001E29B2" w:rsidRDefault="00315E26" w:rsidP="00C37339">
      <w:r>
        <w:t xml:space="preserve">In this contribution we provide our views on the features that should be considered to </w:t>
      </w:r>
      <w:r w:rsidRPr="00685E71">
        <w:t>enable inter-cell multi-TRP operations</w:t>
      </w:r>
      <w:r>
        <w:t>.</w:t>
      </w:r>
    </w:p>
    <w:p w14:paraId="1A00CE0C" w14:textId="77777777" w:rsidR="002E25CF" w:rsidRDefault="002E25CF" w:rsidP="002E25CF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Configuration of multi-cell reception mode</w:t>
      </w:r>
    </w:p>
    <w:p w14:paraId="2BED6C77" w14:textId="77777777" w:rsidR="002E25CF" w:rsidRDefault="002E25CF" w:rsidP="002E25CF"/>
    <w:p w14:paraId="4E66DD5B" w14:textId="76F65475" w:rsidR="002E25CF" w:rsidRDefault="002E25CF" w:rsidP="002E25CF">
      <w:r>
        <w:t xml:space="preserve">We envision that TRP identification can remain the same as in Rel-16 through </w:t>
      </w:r>
      <w:r w:rsidRPr="00B767BD">
        <w:rPr>
          <w:i/>
          <w:iCs/>
        </w:rPr>
        <w:t>CORESETPoolIndex</w:t>
      </w:r>
      <w:r>
        <w:t>. The following information can be provided to the UE to enable multi-cell reception</w:t>
      </w:r>
      <w:r w:rsidR="00B767BD">
        <w:t xml:space="preserve">. Note that </w:t>
      </w:r>
      <w:r w:rsidR="00B767BD" w:rsidRPr="00B767BD">
        <w:t>SSB-Configuration-r16</w:t>
      </w:r>
      <w:r w:rsidR="00B767BD">
        <w:t xml:space="preserve"> and </w:t>
      </w:r>
      <w:r w:rsidR="00B767BD" w:rsidRPr="00B767BD">
        <w:t>SSB-InfoNcell-r16</w:t>
      </w:r>
      <w:r w:rsidR="00B767BD">
        <w:t xml:space="preserve"> is able to provide similar information to UE in Rel-16.</w:t>
      </w:r>
    </w:p>
    <w:p w14:paraId="5B46DAE0" w14:textId="77777777" w:rsidR="002E25CF" w:rsidRDefault="002E25CF" w:rsidP="002E25CF">
      <w:pPr>
        <w:pStyle w:val="ListParagraph"/>
        <w:numPr>
          <w:ilvl w:val="0"/>
          <w:numId w:val="31"/>
        </w:numPr>
      </w:pPr>
      <w:r>
        <w:t>PCID (</w:t>
      </w:r>
      <w:r w:rsidRPr="00CA7ED3">
        <w:t>PhysCellId</w:t>
      </w:r>
      <w:r>
        <w:t>)</w:t>
      </w:r>
    </w:p>
    <w:p w14:paraId="4847B604" w14:textId="77777777" w:rsidR="002E25CF" w:rsidRDefault="002E25CF" w:rsidP="002E25CF">
      <w:pPr>
        <w:pStyle w:val="ListParagraph"/>
        <w:numPr>
          <w:ilvl w:val="0"/>
          <w:numId w:val="31"/>
        </w:numPr>
      </w:pPr>
      <w:r>
        <w:t>SSB pattern (</w:t>
      </w:r>
      <w:r w:rsidRPr="00AE0233">
        <w:t>ssb-PositionsInBurst, ssb-periodicityServingCell</w:t>
      </w:r>
      <w:r>
        <w:t>)</w:t>
      </w:r>
    </w:p>
    <w:p w14:paraId="021E8DD9" w14:textId="77777777" w:rsidR="002E25CF" w:rsidRDefault="002E25CF" w:rsidP="002E25CF">
      <w:pPr>
        <w:pStyle w:val="ListParagraph"/>
        <w:numPr>
          <w:ilvl w:val="0"/>
          <w:numId w:val="31"/>
        </w:numPr>
      </w:pPr>
      <w:r>
        <w:t>sub-carrier spacing (</w:t>
      </w:r>
      <w:r w:rsidRPr="00AE0233">
        <w:t>subcarrierSpacing</w:t>
      </w:r>
      <w:r>
        <w:t>)</w:t>
      </w:r>
    </w:p>
    <w:p w14:paraId="693481DD" w14:textId="77777777" w:rsidR="002E25CF" w:rsidRDefault="002E25CF" w:rsidP="002E25CF">
      <w:pPr>
        <w:pStyle w:val="ListParagraph"/>
        <w:numPr>
          <w:ilvl w:val="0"/>
          <w:numId w:val="31"/>
        </w:numPr>
      </w:pPr>
      <w:r>
        <w:t>frequency (</w:t>
      </w:r>
      <w:r w:rsidRPr="007B5FD1">
        <w:t>absoluteFrequencySSB</w:t>
      </w:r>
      <w:r>
        <w:t>)</w:t>
      </w:r>
    </w:p>
    <w:p w14:paraId="1E66F8CB" w14:textId="7AA93C81" w:rsidR="002E25CF" w:rsidRDefault="002E25CF" w:rsidP="002E25CF">
      <w:r>
        <w:t xml:space="preserve">Additionally in order to support uplink power control a value of </w:t>
      </w:r>
      <w:r w:rsidRPr="000B28E9">
        <w:t>ss-PBCH-BlockPower</w:t>
      </w:r>
      <w:r>
        <w:t xml:space="preserve"> may be provided. </w:t>
      </w:r>
      <w:r w:rsidR="00E94BCF">
        <w:t xml:space="preserve">Note that </w:t>
      </w:r>
      <w:proofErr w:type="spellStart"/>
      <w:r w:rsidR="00F909BE" w:rsidRPr="00BB5932">
        <w:rPr>
          <w:i/>
          <w:iCs/>
        </w:rPr>
        <w:t>MeasObjectNR</w:t>
      </w:r>
      <w:proofErr w:type="spellEnd"/>
      <w:r w:rsidR="00BB5932">
        <w:t xml:space="preserve"> specified in RRC specification is used for RRM purposes and </w:t>
      </w:r>
      <w:r w:rsidR="00B6527A">
        <w:t>directly using it for TCI</w:t>
      </w:r>
      <w:r w:rsidR="005B1D91">
        <w:t xml:space="preserve"> state is not desirable</w:t>
      </w:r>
      <w:r w:rsidR="00FD349B">
        <w:t>.</w:t>
      </w:r>
      <w:r w:rsidR="005B1D91">
        <w:t xml:space="preserve"> However,</w:t>
      </w:r>
      <w:r w:rsidR="00F909BE">
        <w:t xml:space="preserve"> </w:t>
      </w:r>
      <w:r w:rsidR="009938E0">
        <w:t xml:space="preserve">it can be clarified that </w:t>
      </w:r>
      <w:r w:rsidR="00AD0907">
        <w:t xml:space="preserve">inter-cell measurement configuration </w:t>
      </w:r>
      <w:r w:rsidR="00110A9A">
        <w:t xml:space="preserve">for QCL </w:t>
      </w:r>
      <w:r w:rsidR="00AD0907">
        <w:t xml:space="preserve">should be part of RRM measurements such that </w:t>
      </w:r>
      <w:r w:rsidR="009938E0">
        <w:t>a</w:t>
      </w:r>
      <w:r w:rsidR="002B0403" w:rsidRPr="002B0403">
        <w:t xml:space="preserve"> UE can re-use RRM measurements and RRM measurement procedure for </w:t>
      </w:r>
      <w:proofErr w:type="spellStart"/>
      <w:r w:rsidR="002B0403" w:rsidRPr="002B0403">
        <w:t>neighbor</w:t>
      </w:r>
      <w:proofErr w:type="spellEnd"/>
      <w:r w:rsidR="002B0403" w:rsidRPr="002B0403">
        <w:t>-cell QCL assumption (to avoid extra implementation).</w:t>
      </w:r>
    </w:p>
    <w:p w14:paraId="0FA012BD" w14:textId="77777777" w:rsidR="00353827" w:rsidRDefault="00353827" w:rsidP="002E25CF"/>
    <w:p w14:paraId="1460F28C" w14:textId="47A48BA6" w:rsidR="00353827" w:rsidRPr="00353827" w:rsidRDefault="00353827" w:rsidP="002E25CF">
      <w:pPr>
        <w:rPr>
          <w:b/>
          <w:bCs/>
          <w:i/>
          <w:iCs/>
        </w:rPr>
      </w:pPr>
      <w:r w:rsidRPr="00353827">
        <w:rPr>
          <w:b/>
          <w:bCs/>
          <w:i/>
          <w:iCs/>
        </w:rPr>
        <w:t>Proposal</w:t>
      </w:r>
      <w:r w:rsidR="002107C8">
        <w:rPr>
          <w:b/>
          <w:bCs/>
          <w:i/>
          <w:iCs/>
        </w:rPr>
        <w:t>-</w:t>
      </w:r>
      <w:r w:rsidR="004E7757">
        <w:rPr>
          <w:b/>
          <w:bCs/>
          <w:i/>
          <w:iCs/>
        </w:rPr>
        <w:t>1</w:t>
      </w:r>
      <w:r w:rsidRPr="00353827">
        <w:rPr>
          <w:b/>
          <w:bCs/>
          <w:i/>
          <w:iCs/>
        </w:rPr>
        <w:t xml:space="preserve">: Multi-cell reception mode is </w:t>
      </w:r>
      <w:r>
        <w:rPr>
          <w:b/>
          <w:bCs/>
          <w:i/>
          <w:iCs/>
        </w:rPr>
        <w:t>supported</w:t>
      </w:r>
      <w:r w:rsidRPr="00353827">
        <w:rPr>
          <w:b/>
          <w:bCs/>
          <w:i/>
          <w:iCs/>
        </w:rPr>
        <w:t xml:space="preserve"> by providing the following information to the UE: </w:t>
      </w:r>
    </w:p>
    <w:p w14:paraId="5C34D608" w14:textId="77777777" w:rsidR="00353827" w:rsidRPr="00353827" w:rsidRDefault="00353827" w:rsidP="00353827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PCID (PhysCellId)</w:t>
      </w:r>
    </w:p>
    <w:p w14:paraId="7203E8B7" w14:textId="77777777" w:rsidR="00353827" w:rsidRPr="00353827" w:rsidRDefault="00353827" w:rsidP="00353827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SSB pattern (ssb-PositionsInBurst, ssb-periodicityServingCell)</w:t>
      </w:r>
    </w:p>
    <w:p w14:paraId="1B039F55" w14:textId="77777777" w:rsidR="00353827" w:rsidRPr="00353827" w:rsidRDefault="00353827" w:rsidP="00353827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sub-carrier spacing (subcarrierSpacing)</w:t>
      </w:r>
    </w:p>
    <w:p w14:paraId="1026E33E" w14:textId="7CC77013" w:rsidR="00A05F60" w:rsidRPr="00B767BD" w:rsidRDefault="00353827" w:rsidP="00A05F60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frequency (absoluteFrequencySSB)</w:t>
      </w:r>
    </w:p>
    <w:p w14:paraId="790D33B9" w14:textId="28769C93" w:rsidR="00176DC5" w:rsidRDefault="00D07641" w:rsidP="00C37339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Functions </w:t>
      </w:r>
      <w:r w:rsidR="00DB3758">
        <w:rPr>
          <w:sz w:val="28"/>
          <w:szCs w:val="28"/>
        </w:rPr>
        <w:t xml:space="preserve">prioritized </w:t>
      </w:r>
      <w:r>
        <w:rPr>
          <w:sz w:val="28"/>
          <w:szCs w:val="28"/>
        </w:rPr>
        <w:t>for inter-cell support</w:t>
      </w:r>
    </w:p>
    <w:p w14:paraId="5C9C728E" w14:textId="77777777" w:rsidR="00436F48" w:rsidRPr="00436F48" w:rsidRDefault="00436F48" w:rsidP="00436F48"/>
    <w:p w14:paraId="1FE7B9B7" w14:textId="56B91BFB" w:rsidR="00426E59" w:rsidRDefault="003B58A3" w:rsidP="00176DC5">
      <w:bookmarkStart w:id="0" w:name="_Hlk47621708"/>
      <w:r>
        <w:t xml:space="preserve">In terms of configuration, the limitation of single cell MTRP operation in Rel-16 is </w:t>
      </w:r>
      <w:r w:rsidR="00C344F2">
        <w:t>embodied</w:t>
      </w:r>
      <w:r>
        <w:t xml:space="preserve"> by the usage of </w:t>
      </w:r>
      <w:r w:rsidR="00373154">
        <w:t>SSB-Index</w:t>
      </w:r>
      <w:r w:rsidR="00C344F2">
        <w:t xml:space="preserve"> in QCL-Info configuration, where SSB-Index identifies a SS/PBCH block index from a set of possible SS/PBCH block indices associated with a </w:t>
      </w:r>
      <w:r w:rsidR="00426E59">
        <w:t>single PCID for that serving cell. To allow inter-cell support in a serving cell, fundamentally we should enable a UE to be configured with a SSB-Index in QCL-Info that is associated with another PCID on the same serving cell.</w:t>
      </w:r>
    </w:p>
    <w:p w14:paraId="70694878" w14:textId="4DD1DA6B" w:rsidR="00436F48" w:rsidRDefault="00436F48" w:rsidP="00176DC5">
      <w:r>
        <w:t xml:space="preserve">Here we provide a list of functions and associated RSs that we think should </w:t>
      </w:r>
      <w:r w:rsidR="00DB3758">
        <w:t>be prioritized to be</w:t>
      </w:r>
      <w:r>
        <w:t xml:space="preserve"> enhanced </w:t>
      </w:r>
      <w:r w:rsidR="00DB3758">
        <w:t>for</w:t>
      </w:r>
      <w:r>
        <w:t xml:space="preserve"> inter-cell support.</w:t>
      </w:r>
      <w:r w:rsidR="003C3CEC">
        <w:t xml:space="preserve"> The prioritization is based on </w:t>
      </w:r>
      <w:r w:rsidR="00731258">
        <w:t>the scope described above.</w:t>
      </w:r>
    </w:p>
    <w:p w14:paraId="33C07391" w14:textId="63916C64" w:rsidR="00D07641" w:rsidRDefault="00D07641" w:rsidP="00D07641">
      <w:pPr>
        <w:pStyle w:val="Heading2"/>
      </w:pPr>
      <w:r>
        <w:t>Time frequency acquisition and tracking</w:t>
      </w:r>
    </w:p>
    <w:p w14:paraId="166AD949" w14:textId="1C1E87D5" w:rsidR="00D07641" w:rsidRDefault="00D07641" w:rsidP="00D07641"/>
    <w:p w14:paraId="42E3412A" w14:textId="60A91E57" w:rsidR="00436F48" w:rsidRDefault="00D07641" w:rsidP="00D07641">
      <w:r>
        <w:t>One of the key elements of supporting inter-cell MTRP is to enable timing frequency acquisition and tracking from another</w:t>
      </w:r>
      <w:r w:rsidR="00436F48">
        <w:t xml:space="preserve"> cell</w:t>
      </w:r>
      <w:r>
        <w:t xml:space="preserve"> </w:t>
      </w:r>
      <w:r w:rsidR="00436F48">
        <w:t>(</w:t>
      </w:r>
      <w:r>
        <w:t>PCID</w:t>
      </w:r>
      <w:r w:rsidR="00436F48">
        <w:t>)</w:t>
      </w:r>
      <w:r>
        <w:t xml:space="preserve">. </w:t>
      </w:r>
      <w:r w:rsidR="00436F48">
        <w:t xml:space="preserve">TRS or specifically a configured </w:t>
      </w:r>
      <w:r w:rsidR="00436F48" w:rsidRPr="00436F48">
        <w:t>NZP-CSI-RS-ResourceSet</w:t>
      </w:r>
      <w:r w:rsidR="00436F48">
        <w:t xml:space="preserve"> with trs-Info set to </w:t>
      </w:r>
      <w:r w:rsidR="00373154">
        <w:t>‘</w:t>
      </w:r>
      <w:r w:rsidR="00436F48">
        <w:t>true</w:t>
      </w:r>
      <w:r w:rsidR="00373154">
        <w:t>’</w:t>
      </w:r>
      <w:r w:rsidR="00436F48">
        <w:t xml:space="preserve"> should be able to be </w:t>
      </w:r>
      <w:r w:rsidR="00373154">
        <w:t>associated</w:t>
      </w:r>
      <w:r w:rsidR="00436F48">
        <w:t xml:space="preserve"> with a TCI-State </w:t>
      </w:r>
      <w:r w:rsidR="00373154">
        <w:t xml:space="preserve">including SSB-Index from </w:t>
      </w:r>
      <w:r w:rsidR="00426E59">
        <w:t>another PCID</w:t>
      </w:r>
      <w:r w:rsidR="00436F48">
        <w:t>. This allows proper placement of FFT window for downlink reception and timing-frequency compensation for the reception of PDCCH, PDSCH and CSI-RS.</w:t>
      </w:r>
      <w:r>
        <w:t xml:space="preserve"> </w:t>
      </w:r>
    </w:p>
    <w:p w14:paraId="31561DC7" w14:textId="099D5972" w:rsidR="002067FA" w:rsidRDefault="002067FA" w:rsidP="00436F48">
      <w:pPr>
        <w:pStyle w:val="Heading2"/>
      </w:pPr>
      <w:r>
        <w:t>PDCCH</w:t>
      </w:r>
      <w:r w:rsidR="00506B48">
        <w:t xml:space="preserve"> reception</w:t>
      </w:r>
    </w:p>
    <w:p w14:paraId="01E4435A" w14:textId="747D2947" w:rsidR="002067FA" w:rsidRDefault="002067FA" w:rsidP="002067FA"/>
    <w:p w14:paraId="00A571D9" w14:textId="07D51EAB" w:rsidR="00506B48" w:rsidRDefault="00506B48" w:rsidP="002067FA">
      <w:r>
        <w:t xml:space="preserve">It should be possible to configure CORESETs associated with a TCI-State including SSB-Index from another PCID. This naturally allows MAC-CE based switching of </w:t>
      </w:r>
      <w:r w:rsidR="00285C02">
        <w:t xml:space="preserve">active TCI-states for </w:t>
      </w:r>
      <w:r>
        <w:t>CORESETs from one cell to the other without RRC reconfiguration.</w:t>
      </w:r>
    </w:p>
    <w:p w14:paraId="1606345B" w14:textId="77777777" w:rsidR="0013401B" w:rsidRDefault="0013401B" w:rsidP="002067FA"/>
    <w:p w14:paraId="09F85197" w14:textId="25197A1D" w:rsidR="00506B48" w:rsidRDefault="00506B48" w:rsidP="00506B48">
      <w:pPr>
        <w:pStyle w:val="Heading2"/>
      </w:pPr>
      <w:r>
        <w:t>PDSCH reception</w:t>
      </w:r>
    </w:p>
    <w:p w14:paraId="12D6052B" w14:textId="6F66DBC2" w:rsidR="00506B48" w:rsidRDefault="00506B48" w:rsidP="002067FA"/>
    <w:p w14:paraId="58098F8C" w14:textId="6C583FCC" w:rsidR="00506B48" w:rsidRPr="002067FA" w:rsidRDefault="00506B48" w:rsidP="002067FA">
      <w:r>
        <w:t xml:space="preserve">It should be possible to </w:t>
      </w:r>
      <w:r w:rsidR="00A355E2">
        <w:t>associate</w:t>
      </w:r>
      <w:r>
        <w:t xml:space="preserve"> </w:t>
      </w:r>
      <w:r w:rsidR="00A355E2">
        <w:t>via MAC-CE a DCI codepoint with</w:t>
      </w:r>
      <w:r>
        <w:t xml:space="preserve"> a TCI-State including SSB-Index from another PCID</w:t>
      </w:r>
      <w:r w:rsidR="00A355E2">
        <w:t xml:space="preserve"> for the case of </w:t>
      </w:r>
      <w:r w:rsidR="006C789C">
        <w:t>mDCI m</w:t>
      </w:r>
      <w:r w:rsidR="00A355E2">
        <w:t>TRP transmission. This association can be made on a per CORESETPoolIndex basis (using MAC-CE from 6.1.3.14).</w:t>
      </w:r>
      <w:r>
        <w:t xml:space="preserve"> </w:t>
      </w:r>
      <w:r w:rsidR="008121EA" w:rsidRPr="003B2E7C">
        <w:t>This allows MAC-CE</w:t>
      </w:r>
      <w:r w:rsidR="00285C02" w:rsidRPr="003B2E7C">
        <w:t xml:space="preserve"> based switching of active TCI-States from one cell to another but</w:t>
      </w:r>
      <w:r w:rsidR="008121EA" w:rsidRPr="003B2E7C">
        <w:t xml:space="preserve"> </w:t>
      </w:r>
      <w:r w:rsidR="00F806AF" w:rsidRPr="003B2E7C">
        <w:t xml:space="preserve">not DCI based switching of </w:t>
      </w:r>
      <w:r w:rsidR="00FF7E39" w:rsidRPr="003B2E7C">
        <w:t xml:space="preserve">a </w:t>
      </w:r>
      <w:r w:rsidR="00F806AF" w:rsidRPr="003B2E7C">
        <w:t>PDSCH</w:t>
      </w:r>
      <w:r w:rsidR="00FF7E39" w:rsidRPr="003B2E7C">
        <w:t xml:space="preserve"> TCI-State</w:t>
      </w:r>
      <w:r w:rsidR="00F806AF" w:rsidRPr="003B2E7C">
        <w:t xml:space="preserve"> </w:t>
      </w:r>
      <w:r w:rsidR="006C789C" w:rsidRPr="003B2E7C">
        <w:t>from one cell to the other.</w:t>
      </w:r>
    </w:p>
    <w:p w14:paraId="7DFDC546" w14:textId="16A3ED6B" w:rsidR="00436F48" w:rsidRDefault="00FF7E39" w:rsidP="00436F48">
      <w:pPr>
        <w:pStyle w:val="Heading2"/>
      </w:pPr>
      <w:r>
        <w:t>L1-RSRP measurement</w:t>
      </w:r>
    </w:p>
    <w:p w14:paraId="18814098" w14:textId="679D87D4" w:rsidR="00F95FF7" w:rsidRDefault="00F95FF7" w:rsidP="00F95FF7"/>
    <w:p w14:paraId="2170C7AE" w14:textId="536CE02F" w:rsidR="00F95FF7" w:rsidRDefault="00F95FF7" w:rsidP="00F95FF7">
      <w:r>
        <w:t xml:space="preserve">In both FR1 and FR2, </w:t>
      </w:r>
      <w:r w:rsidR="00373154">
        <w:t xml:space="preserve">for the purposes of L1-RSRP measurement from another cell it is beneficial to be able to associate a configured </w:t>
      </w:r>
      <w:r w:rsidR="00373154" w:rsidRPr="00436F48">
        <w:t>NZP-CSI-RS-ResourceSet</w:t>
      </w:r>
      <w:r w:rsidR="00373154">
        <w:t xml:space="preserve"> with repetition set to ‘on’ with a TCI-State </w:t>
      </w:r>
      <w:r w:rsidR="00426E59">
        <w:t>including SSB-Index from another PCID.</w:t>
      </w:r>
    </w:p>
    <w:p w14:paraId="6831C868" w14:textId="653C9821" w:rsidR="0097576F" w:rsidRDefault="0097576F" w:rsidP="0097576F">
      <w:pPr>
        <w:pStyle w:val="Heading2"/>
      </w:pPr>
      <w:r>
        <w:t xml:space="preserve">BFD </w:t>
      </w:r>
    </w:p>
    <w:p w14:paraId="12E1582C" w14:textId="27367B9D" w:rsidR="00426E59" w:rsidRDefault="00426E59" w:rsidP="00F95FF7"/>
    <w:p w14:paraId="17013825" w14:textId="0F33FBB9" w:rsidR="00ED2F48" w:rsidRPr="00F95FF7" w:rsidRDefault="00920DC0" w:rsidP="00F95FF7">
      <w:r>
        <w:t xml:space="preserve">In order to be able to detect beam failure (as part of link recovery procedure on a </w:t>
      </w:r>
      <w:r w:rsidR="00E24CA7">
        <w:t>serving cell</w:t>
      </w:r>
      <w:r>
        <w:t xml:space="preserve">), SSB-Index from another PCID should be allowed to be configured as failureDetectionResources for a UE. </w:t>
      </w:r>
    </w:p>
    <w:p w14:paraId="46E4E848" w14:textId="7AEF0763" w:rsidR="00426E59" w:rsidRDefault="00426E59" w:rsidP="00426E59">
      <w:pPr>
        <w:pStyle w:val="Heading2"/>
      </w:pPr>
      <w:r>
        <w:t xml:space="preserve">CSI measurement </w:t>
      </w:r>
    </w:p>
    <w:p w14:paraId="3EFB69B6" w14:textId="4E1331A0" w:rsidR="00426E59" w:rsidRDefault="00426E59" w:rsidP="00426E59"/>
    <w:p w14:paraId="154D93F3" w14:textId="7ECAC09B" w:rsidR="003D59B5" w:rsidRDefault="00426E59" w:rsidP="00426E59">
      <w:r>
        <w:t xml:space="preserve">For the purposes of CSI measurement (other than L1-RSRP) from another cell it is beneficial to be able to associate a configured </w:t>
      </w:r>
      <w:r w:rsidR="003D59B5">
        <w:t>NZP-CSI-RS-ResourceSet without trs-Info set to ‘true’ or repetition set to ‘on’ with a TCI-State including SSB-Index from another PCID</w:t>
      </w:r>
    </w:p>
    <w:p w14:paraId="5D62FDDA" w14:textId="39B16A4A" w:rsidR="0013401B" w:rsidRDefault="0013401B" w:rsidP="00426E59"/>
    <w:p w14:paraId="66476768" w14:textId="0207C88C" w:rsidR="0013401B" w:rsidRPr="00A13A0B" w:rsidRDefault="0013401B" w:rsidP="00426E59">
      <w:pPr>
        <w:rPr>
          <w:b/>
          <w:bCs/>
          <w:i/>
          <w:iCs/>
        </w:rPr>
      </w:pPr>
      <w:r w:rsidRPr="00A13A0B">
        <w:rPr>
          <w:b/>
          <w:bCs/>
          <w:i/>
          <w:iCs/>
        </w:rPr>
        <w:t>Proposal</w:t>
      </w:r>
      <w:r w:rsidR="002107C8">
        <w:rPr>
          <w:b/>
          <w:bCs/>
          <w:i/>
          <w:iCs/>
        </w:rPr>
        <w:t>-</w:t>
      </w:r>
      <w:r w:rsidR="004E7757">
        <w:rPr>
          <w:b/>
          <w:bCs/>
          <w:i/>
          <w:iCs/>
        </w:rPr>
        <w:t>2</w:t>
      </w:r>
      <w:r w:rsidRPr="00A13A0B">
        <w:rPr>
          <w:b/>
          <w:bCs/>
          <w:i/>
          <w:iCs/>
        </w:rPr>
        <w:t>: Consider associating the following with a TCI-State including SSB-Index from another PCID:</w:t>
      </w:r>
    </w:p>
    <w:p w14:paraId="69BEF7E3" w14:textId="739F7003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TRS</w:t>
      </w:r>
    </w:p>
    <w:p w14:paraId="46992B16" w14:textId="2B89D2C1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CORESETs</w:t>
      </w:r>
    </w:p>
    <w:p w14:paraId="616704B6" w14:textId="1B4AA3AE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DCI codepoint for TCI-State switching</w:t>
      </w:r>
    </w:p>
    <w:p w14:paraId="19760495" w14:textId="6235F010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lastRenderedPageBreak/>
        <w:t>NZP-CSI-RS-ResourceSet with repetition set to ‘on’ (L1-RSRP)</w:t>
      </w:r>
    </w:p>
    <w:p w14:paraId="4A476EE7" w14:textId="1C48D0A2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BFD resources (failureDetectionResources)</w:t>
      </w:r>
    </w:p>
    <w:p w14:paraId="432D36C2" w14:textId="49231A41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CSI-RS for CSI measurement</w:t>
      </w:r>
    </w:p>
    <w:p w14:paraId="26B0FE73" w14:textId="2625C250" w:rsidR="00DB3758" w:rsidRDefault="003C3CEC" w:rsidP="00DB3758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Expanded functionality for inter-cell support</w:t>
      </w:r>
    </w:p>
    <w:p w14:paraId="2C29F0B0" w14:textId="77777777" w:rsidR="00DB3758" w:rsidRDefault="00DB3758" w:rsidP="00426E59"/>
    <w:p w14:paraId="0CE15604" w14:textId="5EDA3541" w:rsidR="008048F5" w:rsidRPr="003B2E7C" w:rsidRDefault="002067FA" w:rsidP="00426E59">
      <w:r w:rsidRPr="003B2E7C">
        <w:t xml:space="preserve">In order to </w:t>
      </w:r>
      <w:r w:rsidR="00B1170C" w:rsidRPr="003B2E7C">
        <w:t xml:space="preserve">fully support simultaneous connectivity to two cells </w:t>
      </w:r>
      <w:r w:rsidR="00854D48" w:rsidRPr="003B2E7C">
        <w:t xml:space="preserve">(in parallel to </w:t>
      </w:r>
      <w:r w:rsidR="00ED62A4" w:rsidRPr="003B2E7C">
        <w:t>DAP</w:t>
      </w:r>
      <w:r w:rsidR="00FF7E39" w:rsidRPr="003B2E7C">
        <w:t>S</w:t>
      </w:r>
      <w:r w:rsidR="00854D48" w:rsidRPr="003B2E7C">
        <w:t xml:space="preserve"> </w:t>
      </w:r>
      <w:r w:rsidR="00C007E8" w:rsidRPr="003B2E7C">
        <w:t xml:space="preserve">HO </w:t>
      </w:r>
      <w:r w:rsidR="00854D48" w:rsidRPr="003B2E7C">
        <w:t>framework</w:t>
      </w:r>
      <w:r w:rsidR="00C007E8" w:rsidRPr="003B2E7C">
        <w:t xml:space="preserve"> introduced in Rel-16</w:t>
      </w:r>
      <w:r w:rsidR="00854D48" w:rsidRPr="003B2E7C">
        <w:t>)</w:t>
      </w:r>
      <w:r w:rsidR="00ED62A4" w:rsidRPr="003B2E7C">
        <w:t xml:space="preserve"> </w:t>
      </w:r>
      <w:r w:rsidR="00C007E8" w:rsidRPr="003B2E7C">
        <w:t>and</w:t>
      </w:r>
      <w:r w:rsidR="00B1170C" w:rsidRPr="003B2E7C">
        <w:t xml:space="preserve"> </w:t>
      </w:r>
      <w:r w:rsidR="00ED62A4" w:rsidRPr="003B2E7C">
        <w:t xml:space="preserve">to support </w:t>
      </w:r>
      <w:r w:rsidR="00B1170C" w:rsidRPr="003B2E7C">
        <w:t xml:space="preserve">switching a UE from one cell to another without </w:t>
      </w:r>
      <w:r w:rsidR="00C007E8" w:rsidRPr="003B2E7C">
        <w:t>RRC reconfiguration</w:t>
      </w:r>
      <w:r w:rsidR="00B1170C" w:rsidRPr="003B2E7C">
        <w:t>, an expanded set of functionality is required</w:t>
      </w:r>
      <w:r w:rsidR="008048F5" w:rsidRPr="003B2E7C">
        <w:t xml:space="preserve"> where a SSB-Index from another PCID can be associated with the following:</w:t>
      </w:r>
    </w:p>
    <w:p w14:paraId="1B87E4A8" w14:textId="54AE549D" w:rsidR="00492E64" w:rsidRDefault="00492E64" w:rsidP="00492E64">
      <w:pPr>
        <w:pStyle w:val="ListParagraph"/>
        <w:numPr>
          <w:ilvl w:val="0"/>
          <w:numId w:val="31"/>
        </w:numPr>
      </w:pPr>
      <w:r w:rsidRPr="003B2E7C">
        <w:t xml:space="preserve">Measurements for </w:t>
      </w:r>
      <w:r>
        <w:t>PUCCH</w:t>
      </w:r>
      <w:r w:rsidRPr="003B2E7C">
        <w:t xml:space="preserve"> to </w:t>
      </w:r>
      <w:r>
        <w:t xml:space="preserve">the </w:t>
      </w:r>
      <w:r w:rsidRPr="003B2E7C">
        <w:t>other cell: PU</w:t>
      </w:r>
      <w:r>
        <w:t>C</w:t>
      </w:r>
      <w:r w:rsidRPr="003B2E7C">
        <w:t>CH-PathlossReferenceRS</w:t>
      </w:r>
      <w:r>
        <w:t xml:space="preserve">, </w:t>
      </w:r>
      <w:r w:rsidRPr="00492E64">
        <w:t>PUCCH-SpatialRelationInfo</w:t>
      </w:r>
    </w:p>
    <w:p w14:paraId="54F9F770" w14:textId="67AAB8FE" w:rsidR="008048F5" w:rsidRPr="003B2E7C" w:rsidRDefault="008048F5" w:rsidP="008048F5">
      <w:pPr>
        <w:pStyle w:val="ListParagraph"/>
        <w:numPr>
          <w:ilvl w:val="0"/>
          <w:numId w:val="31"/>
        </w:numPr>
      </w:pPr>
      <w:r w:rsidRPr="003B2E7C">
        <w:t xml:space="preserve">Measurements for PUSCH to </w:t>
      </w:r>
      <w:r w:rsidR="0013401B">
        <w:t xml:space="preserve">the </w:t>
      </w:r>
      <w:r w:rsidRPr="003B2E7C">
        <w:t>other cell: PUSCH-PathlossReferenceRS</w:t>
      </w:r>
    </w:p>
    <w:p w14:paraId="6FEFB08B" w14:textId="4781179A" w:rsidR="008048F5" w:rsidRPr="003B2E7C" w:rsidRDefault="008048F5" w:rsidP="008048F5">
      <w:pPr>
        <w:pStyle w:val="ListParagraph"/>
        <w:numPr>
          <w:ilvl w:val="0"/>
          <w:numId w:val="31"/>
        </w:numPr>
      </w:pPr>
      <w:r w:rsidRPr="003B2E7C">
        <w:t xml:space="preserve">Measurements for SRS to </w:t>
      </w:r>
      <w:r w:rsidR="0013401B">
        <w:t xml:space="preserve">the </w:t>
      </w:r>
      <w:r w:rsidRPr="003B2E7C">
        <w:t>other cell: pathlossReferenceRS, SRS-SpatialRelationInfo</w:t>
      </w:r>
    </w:p>
    <w:p w14:paraId="2051D523" w14:textId="02119896" w:rsidR="008048F5" w:rsidRPr="003B2E7C" w:rsidRDefault="008048F5" w:rsidP="00426E59">
      <w:pPr>
        <w:pStyle w:val="ListParagraph"/>
        <w:numPr>
          <w:ilvl w:val="0"/>
          <w:numId w:val="31"/>
        </w:numPr>
      </w:pPr>
      <w:r w:rsidRPr="003B2E7C">
        <w:t xml:space="preserve">Beam failure recovery and CFRA to </w:t>
      </w:r>
      <w:r w:rsidR="0013401B">
        <w:t xml:space="preserve">the </w:t>
      </w:r>
      <w:r w:rsidRPr="003B2E7C">
        <w:t>other cell: candidateBeamRSList, CFRA-SSB-Resource</w:t>
      </w:r>
      <w:bookmarkEnd w:id="0"/>
    </w:p>
    <w:p w14:paraId="2EE74BA2" w14:textId="32B2E3A9" w:rsidR="00D555AA" w:rsidRDefault="00FF7E39" w:rsidP="00426E59">
      <w:r w:rsidRPr="003B2E7C">
        <w:t>In addition, scenarios when such connectivity is feasible considering synchronization and RF issues</w:t>
      </w:r>
      <w:r w:rsidR="00EE4C19" w:rsidRPr="003B2E7C">
        <w:t xml:space="preserve"> requires further study</w:t>
      </w:r>
      <w:r w:rsidRPr="003B2E7C">
        <w:t>.</w:t>
      </w:r>
    </w:p>
    <w:p w14:paraId="1016CB7A" w14:textId="77777777" w:rsidR="00436F48" w:rsidRPr="00D07641" w:rsidRDefault="00436F48" w:rsidP="00D07641"/>
    <w:p w14:paraId="250ED979" w14:textId="02973AB7" w:rsidR="00E817B1" w:rsidRDefault="00E817B1" w:rsidP="00203947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2B5896A0" w14:textId="1366977B" w:rsidR="002107C8" w:rsidRDefault="002107C8" w:rsidP="002107C8">
      <w:pPr>
        <w:rPr>
          <w:lang w:val="en-US"/>
        </w:rPr>
      </w:pPr>
    </w:p>
    <w:p w14:paraId="4855DF6B" w14:textId="249CE02B" w:rsidR="008A7005" w:rsidRPr="00353827" w:rsidRDefault="008A7005" w:rsidP="008A7005">
      <w:pPr>
        <w:rPr>
          <w:b/>
          <w:bCs/>
          <w:i/>
          <w:iCs/>
        </w:rPr>
      </w:pPr>
      <w:r w:rsidRPr="00353827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</w:t>
      </w:r>
      <w:r w:rsidR="004E7757">
        <w:rPr>
          <w:b/>
          <w:bCs/>
          <w:i/>
          <w:iCs/>
        </w:rPr>
        <w:t>1</w:t>
      </w:r>
      <w:r w:rsidRPr="00353827">
        <w:rPr>
          <w:b/>
          <w:bCs/>
          <w:i/>
          <w:iCs/>
        </w:rPr>
        <w:t xml:space="preserve">: Multi-cell reception mode is </w:t>
      </w:r>
      <w:r>
        <w:rPr>
          <w:b/>
          <w:bCs/>
          <w:i/>
          <w:iCs/>
        </w:rPr>
        <w:t>supported</w:t>
      </w:r>
      <w:r w:rsidRPr="00353827">
        <w:rPr>
          <w:b/>
          <w:bCs/>
          <w:i/>
          <w:iCs/>
        </w:rPr>
        <w:t xml:space="preserve"> by providing the following information to the UE: </w:t>
      </w:r>
    </w:p>
    <w:p w14:paraId="2168D468" w14:textId="77777777" w:rsidR="008A7005" w:rsidRPr="00353827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PCID (PhysCellId)</w:t>
      </w:r>
    </w:p>
    <w:p w14:paraId="4DA95DAA" w14:textId="77777777" w:rsidR="008A7005" w:rsidRPr="00353827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SSB pattern (ssb-PositionsInBurst, ssb-periodicityServingCell)</w:t>
      </w:r>
    </w:p>
    <w:p w14:paraId="757B3253" w14:textId="77777777" w:rsidR="008A7005" w:rsidRPr="00353827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sub-carrier spacing (subcarrierSpacing)</w:t>
      </w:r>
    </w:p>
    <w:p w14:paraId="124685C1" w14:textId="77777777" w:rsidR="008A7005" w:rsidRPr="00B767BD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frequency (absoluteFrequencySSB)</w:t>
      </w:r>
    </w:p>
    <w:p w14:paraId="0186C542" w14:textId="7A0BD65F" w:rsidR="008A7005" w:rsidRPr="00A13A0B" w:rsidRDefault="008A7005" w:rsidP="008A7005">
      <w:pPr>
        <w:rPr>
          <w:b/>
          <w:bCs/>
          <w:i/>
          <w:iCs/>
        </w:rPr>
      </w:pPr>
      <w:bookmarkStart w:id="1" w:name="_References"/>
      <w:bookmarkEnd w:id="1"/>
      <w:r w:rsidRPr="00A13A0B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</w:t>
      </w:r>
      <w:r w:rsidR="004E7757">
        <w:rPr>
          <w:b/>
          <w:bCs/>
          <w:i/>
          <w:iCs/>
        </w:rPr>
        <w:t>2</w:t>
      </w:r>
      <w:r w:rsidRPr="00A13A0B">
        <w:rPr>
          <w:b/>
          <w:bCs/>
          <w:i/>
          <w:iCs/>
        </w:rPr>
        <w:t>: Consider associating the following with a TCI-State including SSB-Index from another PCID:</w:t>
      </w:r>
    </w:p>
    <w:p w14:paraId="2A4A1460" w14:textId="77777777" w:rsidR="008A7005" w:rsidRPr="00A13A0B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TRS</w:t>
      </w:r>
    </w:p>
    <w:p w14:paraId="76FC5E78" w14:textId="77777777" w:rsidR="008A7005" w:rsidRPr="00A13A0B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CORESETs</w:t>
      </w:r>
    </w:p>
    <w:p w14:paraId="4AC124C1" w14:textId="77777777" w:rsidR="008A7005" w:rsidRPr="00A13A0B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DCI codepoint for TCI-State switching</w:t>
      </w:r>
    </w:p>
    <w:p w14:paraId="6EABEBC8" w14:textId="77777777" w:rsidR="008A7005" w:rsidRPr="00A13A0B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NZP-CSI-RS-ResourceSet with repetition set to ‘on’ (L1-RSRP)</w:t>
      </w:r>
    </w:p>
    <w:p w14:paraId="54815888" w14:textId="77777777" w:rsidR="008A7005" w:rsidRPr="00A13A0B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BFD resources (failureDetectionResources)</w:t>
      </w:r>
    </w:p>
    <w:p w14:paraId="012E436F" w14:textId="77777777" w:rsidR="008A7005" w:rsidRPr="00A13A0B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CSI-RS for CSI measurement</w:t>
      </w: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r w:rsidRPr="0099619E">
        <w:rPr>
          <w:sz w:val="28"/>
          <w:lang w:val="en-US"/>
        </w:rPr>
        <w:t>References</w:t>
      </w:r>
    </w:p>
    <w:p w14:paraId="5ECAA518" w14:textId="701944CC" w:rsidR="005C2F41" w:rsidRDefault="00B47B13" w:rsidP="00EB4233">
      <w:pPr>
        <w:pStyle w:val="BodyText"/>
      </w:pPr>
      <w:bookmarkStart w:id="2" w:name="_Ref534885260"/>
      <w:r w:rsidRPr="09D5603D">
        <w:rPr>
          <w:lang w:val="en-US"/>
        </w:rPr>
        <w:t xml:space="preserve">[1] </w:t>
      </w:r>
      <w:bookmarkEnd w:id="2"/>
      <w:r w:rsidR="007867F6">
        <w:t xml:space="preserve">RP-193133, </w:t>
      </w:r>
      <w:r w:rsidR="007867F6" w:rsidRPr="00F92A56">
        <w:t>New WID: Further enhance</w:t>
      </w:r>
      <w:bookmarkStart w:id="3" w:name="_GoBack"/>
      <w:bookmarkEnd w:id="3"/>
      <w:r w:rsidR="007867F6" w:rsidRPr="00F92A56">
        <w:t>ments on MIMO for NR</w:t>
      </w:r>
      <w:r w:rsidR="007867F6">
        <w:t>, Samsung, RAN#86</w:t>
      </w:r>
    </w:p>
    <w:sectPr w:rsidR="005C2F41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29298" w14:textId="77777777" w:rsidR="004B5460" w:rsidRDefault="004B5460"/>
  </w:endnote>
  <w:endnote w:type="continuationSeparator" w:id="0">
    <w:p w14:paraId="222B919A" w14:textId="77777777" w:rsidR="004B5460" w:rsidRDefault="004B54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6A854" w14:textId="77777777" w:rsidR="000C084A" w:rsidRDefault="000C08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4730D" w14:textId="77777777" w:rsidR="000C084A" w:rsidRDefault="000C0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AAE18" w14:textId="77777777" w:rsidR="004B5460" w:rsidRDefault="004B5460"/>
  </w:footnote>
  <w:footnote w:type="continuationSeparator" w:id="0">
    <w:p w14:paraId="3993638E" w14:textId="77777777" w:rsidR="004B5460" w:rsidRDefault="004B54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A6CA1" w14:textId="77777777" w:rsidR="000C084A" w:rsidRDefault="000C08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0095A" w14:textId="77777777" w:rsidR="000C084A" w:rsidRDefault="000C0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A891C" w14:textId="77777777" w:rsidR="000C084A" w:rsidRDefault="000C08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6079B8"/>
    <w:multiLevelType w:val="hybridMultilevel"/>
    <w:tmpl w:val="E140E990"/>
    <w:lvl w:ilvl="0" w:tplc="EDCC6FE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22B3F28"/>
    <w:multiLevelType w:val="hybridMultilevel"/>
    <w:tmpl w:val="E822161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D0D4D0">
      <w:start w:val="2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057A1"/>
    <w:multiLevelType w:val="hybridMultilevel"/>
    <w:tmpl w:val="F45ACBF0"/>
    <w:lvl w:ilvl="0" w:tplc="53A8A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61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2C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8EB3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FC7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84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3A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29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D6B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6"/>
  </w:num>
  <w:num w:numId="4">
    <w:abstractNumId w:val="0"/>
  </w:num>
  <w:num w:numId="5">
    <w:abstractNumId w:val="29"/>
  </w:num>
  <w:num w:numId="6">
    <w:abstractNumId w:val="10"/>
  </w:num>
  <w:num w:numId="7">
    <w:abstractNumId w:val="17"/>
  </w:num>
  <w:num w:numId="8">
    <w:abstractNumId w:val="16"/>
  </w:num>
  <w:num w:numId="9">
    <w:abstractNumId w:val="18"/>
  </w:num>
  <w:num w:numId="10">
    <w:abstractNumId w:val="15"/>
  </w:num>
  <w:num w:numId="11">
    <w:abstractNumId w:val="5"/>
  </w:num>
  <w:num w:numId="12">
    <w:abstractNumId w:val="33"/>
  </w:num>
  <w:num w:numId="13">
    <w:abstractNumId w:val="22"/>
  </w:num>
  <w:num w:numId="14">
    <w:abstractNumId w:val="13"/>
  </w:num>
  <w:num w:numId="15">
    <w:abstractNumId w:val="8"/>
  </w:num>
  <w:num w:numId="16">
    <w:abstractNumId w:val="35"/>
  </w:num>
  <w:num w:numId="17">
    <w:abstractNumId w:val="34"/>
  </w:num>
  <w:num w:numId="18">
    <w:abstractNumId w:val="12"/>
  </w:num>
  <w:num w:numId="19">
    <w:abstractNumId w:val="27"/>
  </w:num>
  <w:num w:numId="20">
    <w:abstractNumId w:val="9"/>
  </w:num>
  <w:num w:numId="21">
    <w:abstractNumId w:val="11"/>
  </w:num>
  <w:num w:numId="22">
    <w:abstractNumId w:val="31"/>
  </w:num>
  <w:num w:numId="23">
    <w:abstractNumId w:val="1"/>
  </w:num>
  <w:num w:numId="24">
    <w:abstractNumId w:val="21"/>
  </w:num>
  <w:num w:numId="25">
    <w:abstractNumId w:val="25"/>
  </w:num>
  <w:num w:numId="26">
    <w:abstractNumId w:val="3"/>
  </w:num>
  <w:num w:numId="27">
    <w:abstractNumId w:val="7"/>
  </w:num>
  <w:num w:numId="28">
    <w:abstractNumId w:val="28"/>
  </w:num>
  <w:num w:numId="29">
    <w:abstractNumId w:val="24"/>
  </w:num>
  <w:num w:numId="30">
    <w:abstractNumId w:val="14"/>
  </w:num>
  <w:num w:numId="31">
    <w:abstractNumId w:val="30"/>
  </w:num>
  <w:num w:numId="32">
    <w:abstractNumId w:val="20"/>
  </w:num>
  <w:num w:numId="33">
    <w:abstractNumId w:val="2"/>
  </w:num>
  <w:num w:numId="34">
    <w:abstractNumId w:val="4"/>
  </w:num>
  <w:num w:numId="35">
    <w:abstractNumId w:val="26"/>
  </w:num>
  <w:num w:numId="36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7A6"/>
    <w:rsid w:val="00001BB5"/>
    <w:rsid w:val="000027B3"/>
    <w:rsid w:val="000031F3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17FD8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2A5E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2A8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3B1"/>
    <w:rsid w:val="000B3588"/>
    <w:rsid w:val="000B37CC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713F"/>
    <w:rsid w:val="000B7B9D"/>
    <w:rsid w:val="000B7BB4"/>
    <w:rsid w:val="000C048A"/>
    <w:rsid w:val="000C050B"/>
    <w:rsid w:val="000C084A"/>
    <w:rsid w:val="000C0B89"/>
    <w:rsid w:val="000C1076"/>
    <w:rsid w:val="000C1570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163"/>
    <w:rsid w:val="000D72A8"/>
    <w:rsid w:val="000D76DB"/>
    <w:rsid w:val="000E04F6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3C7"/>
    <w:rsid w:val="000E5826"/>
    <w:rsid w:val="000E68B3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0C3"/>
    <w:rsid w:val="001103D2"/>
    <w:rsid w:val="00110A9A"/>
    <w:rsid w:val="0011214F"/>
    <w:rsid w:val="0011438A"/>
    <w:rsid w:val="00114DE7"/>
    <w:rsid w:val="00114E20"/>
    <w:rsid w:val="0011532B"/>
    <w:rsid w:val="0011565E"/>
    <w:rsid w:val="00115B90"/>
    <w:rsid w:val="0011683C"/>
    <w:rsid w:val="00116A04"/>
    <w:rsid w:val="00117C0A"/>
    <w:rsid w:val="00117DEE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AEE"/>
    <w:rsid w:val="00124449"/>
    <w:rsid w:val="00124AC0"/>
    <w:rsid w:val="00124F7A"/>
    <w:rsid w:val="00125968"/>
    <w:rsid w:val="00125C63"/>
    <w:rsid w:val="001265F5"/>
    <w:rsid w:val="00126858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01B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2C0B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F6"/>
    <w:rsid w:val="001801A1"/>
    <w:rsid w:val="00180243"/>
    <w:rsid w:val="00180261"/>
    <w:rsid w:val="0018033B"/>
    <w:rsid w:val="00180406"/>
    <w:rsid w:val="001808D8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1FEF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D7838"/>
    <w:rsid w:val="001D790A"/>
    <w:rsid w:val="001D7E1F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4128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57E5"/>
    <w:rsid w:val="002059E4"/>
    <w:rsid w:val="002067FA"/>
    <w:rsid w:val="00206B7F"/>
    <w:rsid w:val="00207127"/>
    <w:rsid w:val="00207997"/>
    <w:rsid w:val="00210246"/>
    <w:rsid w:val="00210668"/>
    <w:rsid w:val="002107C8"/>
    <w:rsid w:val="00211A1A"/>
    <w:rsid w:val="0021216B"/>
    <w:rsid w:val="00212201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6B1C"/>
    <w:rsid w:val="00216BED"/>
    <w:rsid w:val="00217794"/>
    <w:rsid w:val="002177B5"/>
    <w:rsid w:val="002178E9"/>
    <w:rsid w:val="00220B35"/>
    <w:rsid w:val="00221337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9CD"/>
    <w:rsid w:val="00234E2F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5C02"/>
    <w:rsid w:val="002866D5"/>
    <w:rsid w:val="00286D59"/>
    <w:rsid w:val="0028760F"/>
    <w:rsid w:val="0029035A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E4D"/>
    <w:rsid w:val="0029650E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0403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2C9D"/>
    <w:rsid w:val="002C31B8"/>
    <w:rsid w:val="002C31F2"/>
    <w:rsid w:val="002C4049"/>
    <w:rsid w:val="002C40AC"/>
    <w:rsid w:val="002C4E8C"/>
    <w:rsid w:val="002C5282"/>
    <w:rsid w:val="002C5956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397"/>
    <w:rsid w:val="002E2573"/>
    <w:rsid w:val="002E25CF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655D"/>
    <w:rsid w:val="002E65C3"/>
    <w:rsid w:val="002E68C7"/>
    <w:rsid w:val="002E6C9E"/>
    <w:rsid w:val="002F0C99"/>
    <w:rsid w:val="002F0F4E"/>
    <w:rsid w:val="002F1116"/>
    <w:rsid w:val="002F1B28"/>
    <w:rsid w:val="002F3531"/>
    <w:rsid w:val="002F3B30"/>
    <w:rsid w:val="002F3C6E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0498"/>
    <w:rsid w:val="00311776"/>
    <w:rsid w:val="00311E9F"/>
    <w:rsid w:val="00312049"/>
    <w:rsid w:val="00312761"/>
    <w:rsid w:val="00312D3D"/>
    <w:rsid w:val="00313466"/>
    <w:rsid w:val="00313C6F"/>
    <w:rsid w:val="00313CB9"/>
    <w:rsid w:val="00313F08"/>
    <w:rsid w:val="00314E03"/>
    <w:rsid w:val="003151E3"/>
    <w:rsid w:val="00315C52"/>
    <w:rsid w:val="00315CBF"/>
    <w:rsid w:val="00315E26"/>
    <w:rsid w:val="00316374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254A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27"/>
    <w:rsid w:val="00353048"/>
    <w:rsid w:val="00353386"/>
    <w:rsid w:val="003533D4"/>
    <w:rsid w:val="00353827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2721"/>
    <w:rsid w:val="00372B34"/>
    <w:rsid w:val="0037315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680"/>
    <w:rsid w:val="00381FAE"/>
    <w:rsid w:val="003824D8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2151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42FD"/>
    <w:rsid w:val="003A568C"/>
    <w:rsid w:val="003A5779"/>
    <w:rsid w:val="003A6AEB"/>
    <w:rsid w:val="003A6D54"/>
    <w:rsid w:val="003B00DD"/>
    <w:rsid w:val="003B014E"/>
    <w:rsid w:val="003B0A0E"/>
    <w:rsid w:val="003B0B8D"/>
    <w:rsid w:val="003B13C4"/>
    <w:rsid w:val="003B1BB3"/>
    <w:rsid w:val="003B1EC7"/>
    <w:rsid w:val="003B26F6"/>
    <w:rsid w:val="003B2A41"/>
    <w:rsid w:val="003B2E7C"/>
    <w:rsid w:val="003B3910"/>
    <w:rsid w:val="003B4A5C"/>
    <w:rsid w:val="003B5073"/>
    <w:rsid w:val="003B58A3"/>
    <w:rsid w:val="003B5AC4"/>
    <w:rsid w:val="003B5CDD"/>
    <w:rsid w:val="003B6097"/>
    <w:rsid w:val="003B67BD"/>
    <w:rsid w:val="003B6ABF"/>
    <w:rsid w:val="003B7A2E"/>
    <w:rsid w:val="003C0C00"/>
    <w:rsid w:val="003C18B1"/>
    <w:rsid w:val="003C292E"/>
    <w:rsid w:val="003C3B2C"/>
    <w:rsid w:val="003C3CEC"/>
    <w:rsid w:val="003C52DF"/>
    <w:rsid w:val="003C5EEE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A5A"/>
    <w:rsid w:val="003D3BBB"/>
    <w:rsid w:val="003D40EF"/>
    <w:rsid w:val="003D4453"/>
    <w:rsid w:val="003D4E20"/>
    <w:rsid w:val="003D5316"/>
    <w:rsid w:val="003D54E1"/>
    <w:rsid w:val="003D59B5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F7"/>
    <w:rsid w:val="0041343A"/>
    <w:rsid w:val="00413D3D"/>
    <w:rsid w:val="00416080"/>
    <w:rsid w:val="00416576"/>
    <w:rsid w:val="00416B4B"/>
    <w:rsid w:val="004175E0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BFD"/>
    <w:rsid w:val="00426E59"/>
    <w:rsid w:val="0042757E"/>
    <w:rsid w:val="00427643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236"/>
    <w:rsid w:val="00434D0E"/>
    <w:rsid w:val="00435335"/>
    <w:rsid w:val="004354C4"/>
    <w:rsid w:val="004357B6"/>
    <w:rsid w:val="00436159"/>
    <w:rsid w:val="00436F48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275B"/>
    <w:rsid w:val="00452F02"/>
    <w:rsid w:val="00453191"/>
    <w:rsid w:val="00453D78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4EF"/>
    <w:rsid w:val="00492D58"/>
    <w:rsid w:val="00492E64"/>
    <w:rsid w:val="00493321"/>
    <w:rsid w:val="00493827"/>
    <w:rsid w:val="00493D85"/>
    <w:rsid w:val="00493E76"/>
    <w:rsid w:val="00494096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5460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B55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7757"/>
    <w:rsid w:val="004E7974"/>
    <w:rsid w:val="004E7AE2"/>
    <w:rsid w:val="004E7BD6"/>
    <w:rsid w:val="004E7CEC"/>
    <w:rsid w:val="004F06D6"/>
    <w:rsid w:val="004F09DE"/>
    <w:rsid w:val="004F0FB9"/>
    <w:rsid w:val="004F1401"/>
    <w:rsid w:val="004F158E"/>
    <w:rsid w:val="004F186E"/>
    <w:rsid w:val="004F358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50163A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B48"/>
    <w:rsid w:val="00506FEE"/>
    <w:rsid w:val="0050700A"/>
    <w:rsid w:val="00507023"/>
    <w:rsid w:val="00507B7C"/>
    <w:rsid w:val="00507F67"/>
    <w:rsid w:val="005108C9"/>
    <w:rsid w:val="00510956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6AA0"/>
    <w:rsid w:val="00516CA3"/>
    <w:rsid w:val="00516F23"/>
    <w:rsid w:val="00520A19"/>
    <w:rsid w:val="00520D70"/>
    <w:rsid w:val="0052120D"/>
    <w:rsid w:val="00522312"/>
    <w:rsid w:val="0052481B"/>
    <w:rsid w:val="00524923"/>
    <w:rsid w:val="00524E8F"/>
    <w:rsid w:val="00525222"/>
    <w:rsid w:val="00525F71"/>
    <w:rsid w:val="005263CB"/>
    <w:rsid w:val="00526CE7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307"/>
    <w:rsid w:val="00535F7A"/>
    <w:rsid w:val="00536F1F"/>
    <w:rsid w:val="00537565"/>
    <w:rsid w:val="005378B3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49"/>
    <w:rsid w:val="005500FB"/>
    <w:rsid w:val="00550164"/>
    <w:rsid w:val="005508A1"/>
    <w:rsid w:val="00551550"/>
    <w:rsid w:val="005515FE"/>
    <w:rsid w:val="00551622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1E8C"/>
    <w:rsid w:val="005822A7"/>
    <w:rsid w:val="0058241D"/>
    <w:rsid w:val="00584267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D91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589C"/>
    <w:rsid w:val="005C5920"/>
    <w:rsid w:val="005C5DF7"/>
    <w:rsid w:val="005C66FE"/>
    <w:rsid w:val="005C6DFD"/>
    <w:rsid w:val="005C74FB"/>
    <w:rsid w:val="005C773C"/>
    <w:rsid w:val="005D09C1"/>
    <w:rsid w:val="005D10A8"/>
    <w:rsid w:val="005D1428"/>
    <w:rsid w:val="005D1CD5"/>
    <w:rsid w:val="005D3F1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36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FD1"/>
    <w:rsid w:val="00606304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230C"/>
    <w:rsid w:val="00612712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685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25F1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C0046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7B20"/>
    <w:rsid w:val="0070020C"/>
    <w:rsid w:val="007004CD"/>
    <w:rsid w:val="00700AC5"/>
    <w:rsid w:val="00700D86"/>
    <w:rsid w:val="00701118"/>
    <w:rsid w:val="00701DA9"/>
    <w:rsid w:val="00701EDA"/>
    <w:rsid w:val="00701FA6"/>
    <w:rsid w:val="0070252D"/>
    <w:rsid w:val="00702C60"/>
    <w:rsid w:val="00704085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6467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50A"/>
    <w:rsid w:val="00730C13"/>
    <w:rsid w:val="00731258"/>
    <w:rsid w:val="00731B17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91A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FB"/>
    <w:rsid w:val="0078482B"/>
    <w:rsid w:val="0078589F"/>
    <w:rsid w:val="00785945"/>
    <w:rsid w:val="007859F4"/>
    <w:rsid w:val="007865AF"/>
    <w:rsid w:val="007867F6"/>
    <w:rsid w:val="00787342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F3"/>
    <w:rsid w:val="007A319D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A7DC9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738"/>
    <w:rsid w:val="007C4D38"/>
    <w:rsid w:val="007C5084"/>
    <w:rsid w:val="007C5DFD"/>
    <w:rsid w:val="007C63B1"/>
    <w:rsid w:val="007C6532"/>
    <w:rsid w:val="007C6575"/>
    <w:rsid w:val="007C6D11"/>
    <w:rsid w:val="007C79B6"/>
    <w:rsid w:val="007C7CB3"/>
    <w:rsid w:val="007D0B4E"/>
    <w:rsid w:val="007D0F59"/>
    <w:rsid w:val="007D106C"/>
    <w:rsid w:val="007D2538"/>
    <w:rsid w:val="007D2F93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C53"/>
    <w:rsid w:val="007E2F23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C59"/>
    <w:rsid w:val="007F4C99"/>
    <w:rsid w:val="007F5096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48F5"/>
    <w:rsid w:val="00806ACB"/>
    <w:rsid w:val="00806B0A"/>
    <w:rsid w:val="008073D4"/>
    <w:rsid w:val="0080748A"/>
    <w:rsid w:val="00807EB8"/>
    <w:rsid w:val="00811103"/>
    <w:rsid w:val="0081171D"/>
    <w:rsid w:val="00811DD5"/>
    <w:rsid w:val="008121EA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73C5"/>
    <w:rsid w:val="008174E5"/>
    <w:rsid w:val="0081765C"/>
    <w:rsid w:val="00817917"/>
    <w:rsid w:val="00817FB5"/>
    <w:rsid w:val="00820222"/>
    <w:rsid w:val="00820CEF"/>
    <w:rsid w:val="00821193"/>
    <w:rsid w:val="0082255A"/>
    <w:rsid w:val="00822635"/>
    <w:rsid w:val="008226F8"/>
    <w:rsid w:val="0082300C"/>
    <w:rsid w:val="00823148"/>
    <w:rsid w:val="008234AB"/>
    <w:rsid w:val="008236E9"/>
    <w:rsid w:val="00823FE3"/>
    <w:rsid w:val="0082529B"/>
    <w:rsid w:val="008257CE"/>
    <w:rsid w:val="008258C7"/>
    <w:rsid w:val="00827A4A"/>
    <w:rsid w:val="008309D8"/>
    <w:rsid w:val="00831738"/>
    <w:rsid w:val="008318C4"/>
    <w:rsid w:val="00831D91"/>
    <w:rsid w:val="00832FA7"/>
    <w:rsid w:val="0083389B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B9C"/>
    <w:rsid w:val="00844245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449A"/>
    <w:rsid w:val="00854D48"/>
    <w:rsid w:val="00855618"/>
    <w:rsid w:val="008558DE"/>
    <w:rsid w:val="00855C07"/>
    <w:rsid w:val="00856F84"/>
    <w:rsid w:val="008570AD"/>
    <w:rsid w:val="008575DD"/>
    <w:rsid w:val="00857CC1"/>
    <w:rsid w:val="0086019A"/>
    <w:rsid w:val="00862A49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B36"/>
    <w:rsid w:val="00866C08"/>
    <w:rsid w:val="00866E95"/>
    <w:rsid w:val="00867237"/>
    <w:rsid w:val="0086746F"/>
    <w:rsid w:val="008701B8"/>
    <w:rsid w:val="00870409"/>
    <w:rsid w:val="00870552"/>
    <w:rsid w:val="008710DF"/>
    <w:rsid w:val="00871874"/>
    <w:rsid w:val="00871F28"/>
    <w:rsid w:val="0087218F"/>
    <w:rsid w:val="00873237"/>
    <w:rsid w:val="00873AD3"/>
    <w:rsid w:val="00873B74"/>
    <w:rsid w:val="00873BD1"/>
    <w:rsid w:val="00875429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159"/>
    <w:rsid w:val="008956AF"/>
    <w:rsid w:val="0089670A"/>
    <w:rsid w:val="00896E46"/>
    <w:rsid w:val="008973AB"/>
    <w:rsid w:val="00897520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005"/>
    <w:rsid w:val="008A7323"/>
    <w:rsid w:val="008A7B1B"/>
    <w:rsid w:val="008B08C8"/>
    <w:rsid w:val="008B0913"/>
    <w:rsid w:val="008B1915"/>
    <w:rsid w:val="008B254A"/>
    <w:rsid w:val="008B27FB"/>
    <w:rsid w:val="008B28FD"/>
    <w:rsid w:val="008B300D"/>
    <w:rsid w:val="008B307D"/>
    <w:rsid w:val="008B3D0A"/>
    <w:rsid w:val="008B4658"/>
    <w:rsid w:val="008B4DAC"/>
    <w:rsid w:val="008B4E81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3D37"/>
    <w:rsid w:val="008D59D4"/>
    <w:rsid w:val="008D7321"/>
    <w:rsid w:val="008D734D"/>
    <w:rsid w:val="008E0204"/>
    <w:rsid w:val="008E19EC"/>
    <w:rsid w:val="008E20DD"/>
    <w:rsid w:val="008E24A9"/>
    <w:rsid w:val="008E268A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E7BFE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8A"/>
    <w:rsid w:val="00904120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8E0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96F"/>
    <w:rsid w:val="009A7A31"/>
    <w:rsid w:val="009A7AA9"/>
    <w:rsid w:val="009A7AFD"/>
    <w:rsid w:val="009B0FED"/>
    <w:rsid w:val="009B194C"/>
    <w:rsid w:val="009B19F0"/>
    <w:rsid w:val="009B232A"/>
    <w:rsid w:val="009B265D"/>
    <w:rsid w:val="009B38BE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AA4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089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2F91"/>
    <w:rsid w:val="00A03061"/>
    <w:rsid w:val="00A0309F"/>
    <w:rsid w:val="00A037BD"/>
    <w:rsid w:val="00A037DF"/>
    <w:rsid w:val="00A03C5E"/>
    <w:rsid w:val="00A04B98"/>
    <w:rsid w:val="00A051F9"/>
    <w:rsid w:val="00A056D5"/>
    <w:rsid w:val="00A05F60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A0B"/>
    <w:rsid w:val="00A13FD3"/>
    <w:rsid w:val="00A141FF"/>
    <w:rsid w:val="00A1470A"/>
    <w:rsid w:val="00A15EF0"/>
    <w:rsid w:val="00A166AF"/>
    <w:rsid w:val="00A16B34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55E2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C82"/>
    <w:rsid w:val="00A80D6D"/>
    <w:rsid w:val="00A81002"/>
    <w:rsid w:val="00A81337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6921"/>
    <w:rsid w:val="00A87660"/>
    <w:rsid w:val="00A8782E"/>
    <w:rsid w:val="00A8793B"/>
    <w:rsid w:val="00A87BA4"/>
    <w:rsid w:val="00A90160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0907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4F8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2189"/>
    <w:rsid w:val="00B2411E"/>
    <w:rsid w:val="00B25572"/>
    <w:rsid w:val="00B26769"/>
    <w:rsid w:val="00B26ACB"/>
    <w:rsid w:val="00B273E1"/>
    <w:rsid w:val="00B27524"/>
    <w:rsid w:val="00B27DB8"/>
    <w:rsid w:val="00B30F7E"/>
    <w:rsid w:val="00B30FC0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B2B"/>
    <w:rsid w:val="00B44F0F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47B13"/>
    <w:rsid w:val="00B50B11"/>
    <w:rsid w:val="00B510E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27A"/>
    <w:rsid w:val="00B656B4"/>
    <w:rsid w:val="00B65820"/>
    <w:rsid w:val="00B65D53"/>
    <w:rsid w:val="00B66C51"/>
    <w:rsid w:val="00B66E58"/>
    <w:rsid w:val="00B678F8"/>
    <w:rsid w:val="00B7023B"/>
    <w:rsid w:val="00B70AF3"/>
    <w:rsid w:val="00B7126F"/>
    <w:rsid w:val="00B7133F"/>
    <w:rsid w:val="00B720CF"/>
    <w:rsid w:val="00B72222"/>
    <w:rsid w:val="00B72C1E"/>
    <w:rsid w:val="00B72F75"/>
    <w:rsid w:val="00B738E5"/>
    <w:rsid w:val="00B74D6F"/>
    <w:rsid w:val="00B755A7"/>
    <w:rsid w:val="00B767BD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FBA"/>
    <w:rsid w:val="00B81443"/>
    <w:rsid w:val="00B82B42"/>
    <w:rsid w:val="00B832C7"/>
    <w:rsid w:val="00B8422D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93A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5932"/>
    <w:rsid w:val="00BB674A"/>
    <w:rsid w:val="00BB75BD"/>
    <w:rsid w:val="00BB7B90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604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2090"/>
    <w:rsid w:val="00C22205"/>
    <w:rsid w:val="00C239F7"/>
    <w:rsid w:val="00C23A16"/>
    <w:rsid w:val="00C23D1A"/>
    <w:rsid w:val="00C242CE"/>
    <w:rsid w:val="00C24A7B"/>
    <w:rsid w:val="00C24B56"/>
    <w:rsid w:val="00C24F65"/>
    <w:rsid w:val="00C25B49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4F2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904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3119"/>
    <w:rsid w:val="00C648A4"/>
    <w:rsid w:val="00C649B7"/>
    <w:rsid w:val="00C668A7"/>
    <w:rsid w:val="00C66CFF"/>
    <w:rsid w:val="00C70668"/>
    <w:rsid w:val="00C70E3A"/>
    <w:rsid w:val="00C721FF"/>
    <w:rsid w:val="00C72582"/>
    <w:rsid w:val="00C72D48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6C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312E"/>
    <w:rsid w:val="00CB3212"/>
    <w:rsid w:val="00CB331B"/>
    <w:rsid w:val="00CB3834"/>
    <w:rsid w:val="00CB3911"/>
    <w:rsid w:val="00CB39AC"/>
    <w:rsid w:val="00CB595D"/>
    <w:rsid w:val="00CB648D"/>
    <w:rsid w:val="00CB6538"/>
    <w:rsid w:val="00CB7014"/>
    <w:rsid w:val="00CB7541"/>
    <w:rsid w:val="00CB75BD"/>
    <w:rsid w:val="00CB7770"/>
    <w:rsid w:val="00CB7CFA"/>
    <w:rsid w:val="00CC1D57"/>
    <w:rsid w:val="00CC2220"/>
    <w:rsid w:val="00CC30E9"/>
    <w:rsid w:val="00CC31EC"/>
    <w:rsid w:val="00CC32CD"/>
    <w:rsid w:val="00CC3354"/>
    <w:rsid w:val="00CC33F9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07641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788"/>
    <w:rsid w:val="00D31DEA"/>
    <w:rsid w:val="00D320D3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15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13F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8D4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5F9"/>
    <w:rsid w:val="00D656A9"/>
    <w:rsid w:val="00D668CA"/>
    <w:rsid w:val="00D66E99"/>
    <w:rsid w:val="00D67060"/>
    <w:rsid w:val="00D67222"/>
    <w:rsid w:val="00D703C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811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1DCF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758"/>
    <w:rsid w:val="00DB381D"/>
    <w:rsid w:val="00DB388D"/>
    <w:rsid w:val="00DB3EED"/>
    <w:rsid w:val="00DB423F"/>
    <w:rsid w:val="00DB48F9"/>
    <w:rsid w:val="00DB4960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0AE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2B1C"/>
    <w:rsid w:val="00DF31E9"/>
    <w:rsid w:val="00DF3222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9DF"/>
    <w:rsid w:val="00E01A9D"/>
    <w:rsid w:val="00E02D3B"/>
    <w:rsid w:val="00E0405D"/>
    <w:rsid w:val="00E040F7"/>
    <w:rsid w:val="00E042DE"/>
    <w:rsid w:val="00E047A5"/>
    <w:rsid w:val="00E04D87"/>
    <w:rsid w:val="00E04E42"/>
    <w:rsid w:val="00E053FE"/>
    <w:rsid w:val="00E05512"/>
    <w:rsid w:val="00E05912"/>
    <w:rsid w:val="00E05927"/>
    <w:rsid w:val="00E05CF6"/>
    <w:rsid w:val="00E066D3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C1"/>
    <w:rsid w:val="00E15F2C"/>
    <w:rsid w:val="00E15FA5"/>
    <w:rsid w:val="00E1661C"/>
    <w:rsid w:val="00E17140"/>
    <w:rsid w:val="00E2040B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4CA7"/>
    <w:rsid w:val="00E2636B"/>
    <w:rsid w:val="00E2664B"/>
    <w:rsid w:val="00E26E15"/>
    <w:rsid w:val="00E27226"/>
    <w:rsid w:val="00E2795F"/>
    <w:rsid w:val="00E3104F"/>
    <w:rsid w:val="00E31109"/>
    <w:rsid w:val="00E31857"/>
    <w:rsid w:val="00E31B74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78A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8F2"/>
    <w:rsid w:val="00E945AF"/>
    <w:rsid w:val="00E948D6"/>
    <w:rsid w:val="00E94BCF"/>
    <w:rsid w:val="00E95182"/>
    <w:rsid w:val="00E95392"/>
    <w:rsid w:val="00E960AC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42A7"/>
    <w:rsid w:val="00EA4A8A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233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7E5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BEB"/>
    <w:rsid w:val="00EE1820"/>
    <w:rsid w:val="00EE1E09"/>
    <w:rsid w:val="00EE25B3"/>
    <w:rsid w:val="00EE3577"/>
    <w:rsid w:val="00EE3A79"/>
    <w:rsid w:val="00EE439E"/>
    <w:rsid w:val="00EE4941"/>
    <w:rsid w:val="00EE4C19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4A8D"/>
    <w:rsid w:val="00EF51A6"/>
    <w:rsid w:val="00EF5861"/>
    <w:rsid w:val="00EF5915"/>
    <w:rsid w:val="00EF5D11"/>
    <w:rsid w:val="00EF7A63"/>
    <w:rsid w:val="00EF7D38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E8C"/>
    <w:rsid w:val="00F16F97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D4C"/>
    <w:rsid w:val="00F36F77"/>
    <w:rsid w:val="00F375D0"/>
    <w:rsid w:val="00F37760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3F0C"/>
    <w:rsid w:val="00F44156"/>
    <w:rsid w:val="00F44D0E"/>
    <w:rsid w:val="00F44DD6"/>
    <w:rsid w:val="00F44EEB"/>
    <w:rsid w:val="00F45790"/>
    <w:rsid w:val="00F45A93"/>
    <w:rsid w:val="00F45CEC"/>
    <w:rsid w:val="00F477F8"/>
    <w:rsid w:val="00F479D9"/>
    <w:rsid w:val="00F47F20"/>
    <w:rsid w:val="00F50AC7"/>
    <w:rsid w:val="00F510BA"/>
    <w:rsid w:val="00F52AB3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BD1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6C56"/>
    <w:rsid w:val="00F76E15"/>
    <w:rsid w:val="00F77344"/>
    <w:rsid w:val="00F77518"/>
    <w:rsid w:val="00F7789D"/>
    <w:rsid w:val="00F806AF"/>
    <w:rsid w:val="00F815E5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87CF3"/>
    <w:rsid w:val="00F9081E"/>
    <w:rsid w:val="00F909BE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E7C"/>
    <w:rsid w:val="00F95FF7"/>
    <w:rsid w:val="00F9670A"/>
    <w:rsid w:val="00F97383"/>
    <w:rsid w:val="00FA04BA"/>
    <w:rsid w:val="00FA14EF"/>
    <w:rsid w:val="00FA16C7"/>
    <w:rsid w:val="00FA1CBF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FE9"/>
    <w:rsid w:val="00FA76EE"/>
    <w:rsid w:val="00FB02E2"/>
    <w:rsid w:val="00FB1B15"/>
    <w:rsid w:val="00FB1B50"/>
    <w:rsid w:val="00FB1D21"/>
    <w:rsid w:val="00FB1DAD"/>
    <w:rsid w:val="00FB49DF"/>
    <w:rsid w:val="00FB4EAD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063"/>
    <w:rsid w:val="00FD349B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1AF"/>
    <w:rsid w:val="00FD68C0"/>
    <w:rsid w:val="00FD7291"/>
    <w:rsid w:val="00FD7570"/>
    <w:rsid w:val="00FD7CDB"/>
    <w:rsid w:val="00FE0E68"/>
    <w:rsid w:val="00FE1A82"/>
    <w:rsid w:val="00FE264F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1257"/>
    <w:rsid w:val="00FF167F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RAN1bullet1">
    <w:name w:val="RAN1 bullet1"/>
    <w:basedOn w:val="Normal"/>
    <w:qFormat/>
    <w:rsid w:val="009B194C"/>
    <w:pPr>
      <w:numPr>
        <w:numId w:val="33"/>
      </w:numPr>
      <w:spacing w:after="0"/>
      <w:jc w:val="left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7867F6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B5253F-FA5E-4542-808F-6E51EBC8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17</TotalTime>
  <Pages>3</Pages>
  <Words>969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24</cp:revision>
  <cp:lastPrinted>2017-10-24T05:18:00Z</cp:lastPrinted>
  <dcterms:created xsi:type="dcterms:W3CDTF">2020-10-23T23:36:00Z</dcterms:created>
  <dcterms:modified xsi:type="dcterms:W3CDTF">2021-01-19T03:43:00Z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40a78b99-4b63-4d6a-8b22-9729c8fb689e</vt:lpwstr>
  </property>
  <property fmtid="{D5CDD505-2E9C-101B-9397-08002B2CF9AE}" pid="3" name="CTP_TimeStamp">
    <vt:lpwstr>2020-08-08 01:37:01Z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