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59E8F05C" w:rsidR="002973FB" w:rsidRPr="00D17AB0" w:rsidRDefault="000169A6" w:rsidP="002973FB">
      <w:pPr>
        <w:pStyle w:val="CRCoverPage"/>
        <w:tabs>
          <w:tab w:val="right" w:pos="9639"/>
        </w:tabs>
        <w:spacing w:after="0"/>
        <w:rPr>
          <w:b/>
          <w:bCs/>
          <w:i/>
          <w:iCs/>
          <w:sz w:val="28"/>
          <w:szCs w:val="28"/>
        </w:rPr>
      </w:pPr>
      <w:r w:rsidRPr="000169A6">
        <w:rPr>
          <w:b/>
          <w:sz w:val="24"/>
        </w:rPr>
        <w:t>3GPP TSG RAN WG1 #100bis</w:t>
      </w:r>
      <w:r>
        <w:rPr>
          <w:b/>
          <w:sz w:val="24"/>
        </w:rPr>
        <w:t>-e</w:t>
      </w:r>
      <w:r w:rsidR="002973FB" w:rsidRPr="00D17AB0">
        <w:rPr>
          <w:b/>
          <w:i/>
          <w:sz w:val="28"/>
        </w:rPr>
        <w:tab/>
      </w:r>
      <w:r w:rsidR="00C46BA7" w:rsidRPr="00C46BA7">
        <w:rPr>
          <w:b/>
          <w:sz w:val="24"/>
        </w:rPr>
        <w:t>R1-2001694</w:t>
      </w:r>
    </w:p>
    <w:p w14:paraId="77467FA8" w14:textId="352BDC44" w:rsidR="002973FB" w:rsidRPr="00D17AB0" w:rsidRDefault="00E045F8" w:rsidP="002973FB">
      <w:pPr>
        <w:pStyle w:val="CRCoverPage"/>
        <w:tabs>
          <w:tab w:val="right" w:pos="9639"/>
        </w:tabs>
        <w:spacing w:after="0"/>
        <w:rPr>
          <w:b/>
          <w:sz w:val="24"/>
        </w:rPr>
      </w:pPr>
      <w:r w:rsidRPr="00D17AB0">
        <w:rPr>
          <w:b/>
          <w:sz w:val="24"/>
        </w:rPr>
        <w:t xml:space="preserve">e-Meeting, </w:t>
      </w:r>
      <w:r w:rsidR="000169A6" w:rsidRPr="000169A6">
        <w:rPr>
          <w:b/>
          <w:sz w:val="24"/>
        </w:rPr>
        <w:t>April 20th – 30th, 2020</w:t>
      </w:r>
    </w:p>
    <w:p w14:paraId="669C49CA" w14:textId="77777777" w:rsidR="002973FB" w:rsidRPr="00D17AB0" w:rsidRDefault="002973FB" w:rsidP="002973FB">
      <w:pPr>
        <w:pStyle w:val="CRCoverPage"/>
        <w:tabs>
          <w:tab w:val="right" w:pos="9639"/>
        </w:tabs>
        <w:spacing w:after="0"/>
        <w:rPr>
          <w:b/>
          <w:sz w:val="24"/>
        </w:rPr>
      </w:pPr>
    </w:p>
    <w:p w14:paraId="14C7AAAB" w14:textId="068C1FFA" w:rsidR="002973FB" w:rsidRPr="00D17AB0" w:rsidRDefault="002973FB" w:rsidP="002973FB">
      <w:pPr>
        <w:pStyle w:val="CRCoverPage"/>
        <w:rPr>
          <w:rFonts w:cs="Arial"/>
          <w:b/>
          <w:bCs/>
          <w:sz w:val="24"/>
        </w:rPr>
      </w:pPr>
      <w:r w:rsidRPr="00D17AB0">
        <w:rPr>
          <w:rFonts w:cs="Arial"/>
          <w:b/>
          <w:bCs/>
          <w:sz w:val="24"/>
        </w:rPr>
        <w:t>Agenda item:</w:t>
      </w:r>
      <w:r w:rsidRPr="00D17AB0">
        <w:rPr>
          <w:rFonts w:cs="Arial"/>
          <w:b/>
          <w:bCs/>
          <w:sz w:val="24"/>
        </w:rPr>
        <w:tab/>
      </w:r>
      <w:r w:rsidRPr="00D17AB0">
        <w:rPr>
          <w:rFonts w:cs="Arial"/>
          <w:b/>
          <w:bCs/>
          <w:sz w:val="24"/>
        </w:rPr>
        <w:tab/>
        <w:t>7.2.</w:t>
      </w:r>
      <w:r w:rsidR="00D52AEC" w:rsidRPr="00D17AB0">
        <w:rPr>
          <w:rFonts w:cs="Arial"/>
          <w:b/>
          <w:bCs/>
          <w:sz w:val="24"/>
        </w:rPr>
        <w:t>5</w:t>
      </w:r>
      <w:r w:rsidRPr="00D17AB0">
        <w:rPr>
          <w:rFonts w:cs="Arial"/>
          <w:b/>
          <w:bCs/>
          <w:sz w:val="24"/>
        </w:rPr>
        <w:t>.</w:t>
      </w:r>
      <w:r w:rsidR="00D52AEC" w:rsidRPr="00D17AB0">
        <w:rPr>
          <w:rFonts w:cs="Arial"/>
          <w:b/>
          <w:bCs/>
          <w:sz w:val="24"/>
        </w:rPr>
        <w:t>1</w:t>
      </w:r>
    </w:p>
    <w:p w14:paraId="7D9EB809" w14:textId="36C3E977" w:rsidR="00141C25" w:rsidRPr="00D17AB0" w:rsidRDefault="00141C25" w:rsidP="00141C25">
      <w:pPr>
        <w:pStyle w:val="CRCoverPage"/>
        <w:ind w:left="1985" w:hanging="1985"/>
        <w:rPr>
          <w:rFonts w:cs="Arial"/>
          <w:b/>
          <w:bCs/>
          <w:sz w:val="24"/>
          <w:lang w:eastAsia="ja-JP"/>
        </w:rPr>
      </w:pPr>
      <w:r w:rsidRPr="00D17AB0">
        <w:rPr>
          <w:rFonts w:cs="Arial"/>
          <w:b/>
          <w:bCs/>
          <w:sz w:val="24"/>
          <w:lang w:eastAsia="ja-JP"/>
        </w:rPr>
        <w:t>Source:</w:t>
      </w:r>
      <w:r w:rsidRPr="00D17AB0">
        <w:rPr>
          <w:rFonts w:cs="Arial"/>
          <w:b/>
          <w:bCs/>
          <w:sz w:val="24"/>
          <w:lang w:eastAsia="ja-JP"/>
        </w:rPr>
        <w:tab/>
      </w:r>
      <w:r w:rsidRPr="00D17AB0">
        <w:rPr>
          <w:rFonts w:cs="Arial"/>
          <w:b/>
          <w:bCs/>
          <w:sz w:val="24"/>
          <w:lang w:eastAsia="ja-JP"/>
        </w:rPr>
        <w:tab/>
        <w:t>Nokia, Nokia Shanghai Bell</w:t>
      </w:r>
    </w:p>
    <w:p w14:paraId="020AFC7D" w14:textId="5509355B" w:rsidR="003E2C42" w:rsidRPr="00D17AB0" w:rsidRDefault="003E2C42" w:rsidP="003E2C42">
      <w:pPr>
        <w:ind w:left="1985" w:hanging="1985"/>
        <w:rPr>
          <w:rFonts w:ascii="Arial" w:hAnsi="Arial" w:cs="Arial"/>
          <w:b/>
          <w:bCs/>
          <w:sz w:val="24"/>
        </w:rPr>
      </w:pPr>
      <w:r w:rsidRPr="00D17AB0">
        <w:rPr>
          <w:rFonts w:ascii="Arial" w:hAnsi="Arial" w:cs="Arial"/>
          <w:b/>
          <w:bCs/>
          <w:sz w:val="24"/>
        </w:rPr>
        <w:t>Title:</w:t>
      </w:r>
      <w:r w:rsidRPr="00D17AB0">
        <w:rPr>
          <w:rFonts w:ascii="Arial" w:hAnsi="Arial" w:cs="Arial"/>
          <w:b/>
          <w:bCs/>
          <w:sz w:val="24"/>
        </w:rPr>
        <w:tab/>
      </w:r>
      <w:r w:rsidR="00D52AEC" w:rsidRPr="00D17AB0">
        <w:rPr>
          <w:rFonts w:ascii="Arial" w:hAnsi="Arial" w:cs="Arial"/>
          <w:b/>
          <w:bCs/>
          <w:sz w:val="24"/>
        </w:rPr>
        <w:t>Maintenance of Rel-16 URLLC PDCCH enhancements</w:t>
      </w:r>
    </w:p>
    <w:p w14:paraId="7A84ED52" w14:textId="77777777" w:rsidR="003E2C42" w:rsidRPr="00D17AB0" w:rsidRDefault="003E2C42" w:rsidP="003E2C42">
      <w:pPr>
        <w:rPr>
          <w:rFonts w:ascii="Arial" w:hAnsi="Arial" w:cs="Arial"/>
          <w:b/>
          <w:bCs/>
          <w:sz w:val="24"/>
        </w:rPr>
      </w:pPr>
      <w:r w:rsidRPr="00D17AB0">
        <w:rPr>
          <w:rFonts w:ascii="Arial" w:hAnsi="Arial" w:cs="Arial"/>
          <w:b/>
          <w:bCs/>
          <w:sz w:val="24"/>
        </w:rPr>
        <w:t>Document for:</w:t>
      </w:r>
      <w:r w:rsidRPr="00D17AB0">
        <w:rPr>
          <w:rFonts w:ascii="Arial" w:hAnsi="Arial" w:cs="Arial"/>
          <w:b/>
          <w:bCs/>
          <w:sz w:val="24"/>
        </w:rPr>
        <w:tab/>
      </w:r>
      <w:r w:rsidRPr="00D17AB0">
        <w:rPr>
          <w:rFonts w:ascii="Arial" w:hAnsi="Arial" w:cs="Arial"/>
          <w:b/>
          <w:bCs/>
          <w:sz w:val="24"/>
        </w:rPr>
        <w:tab/>
        <w:t>Discussion and Decision</w:t>
      </w:r>
    </w:p>
    <w:p w14:paraId="58915F8C" w14:textId="77777777" w:rsidR="003E2C42" w:rsidRPr="00D17AB0" w:rsidRDefault="003E2C42" w:rsidP="003E2C42">
      <w:pPr>
        <w:pStyle w:val="Heading1"/>
      </w:pPr>
      <w:r w:rsidRPr="00D17AB0">
        <w:t>1</w:t>
      </w:r>
      <w:r w:rsidRPr="00D17AB0">
        <w:tab/>
        <w:t>Introduction</w:t>
      </w:r>
    </w:p>
    <w:p w14:paraId="7D7A2422" w14:textId="77777777" w:rsidR="00D52AEC" w:rsidRPr="00D17AB0" w:rsidRDefault="00D52AEC" w:rsidP="00D97000">
      <w:pPr>
        <w:jc w:val="both"/>
        <w:rPr>
          <w:sz w:val="22"/>
          <w:lang w:eastAsia="zh-CN"/>
        </w:rPr>
      </w:pPr>
      <w:r w:rsidRPr="00D17AB0">
        <w:rPr>
          <w:sz w:val="22"/>
          <w:lang w:eastAsia="zh-CN"/>
        </w:rPr>
        <w:t xml:space="preserve">In this contribution, we summarize our input to the maintenance discussions on PDCCH enhancements on Rel-16 URLLC &amp; IIoT enhancements. </w:t>
      </w:r>
    </w:p>
    <w:p w14:paraId="5B597054" w14:textId="3F4CEFEF" w:rsidR="00883FC0" w:rsidRDefault="00D52AEC" w:rsidP="005D06AA">
      <w:pPr>
        <w:jc w:val="both"/>
        <w:rPr>
          <w:sz w:val="22"/>
          <w:lang w:eastAsia="zh-CN"/>
        </w:rPr>
      </w:pPr>
      <w:r w:rsidRPr="00D17AB0">
        <w:rPr>
          <w:sz w:val="22"/>
          <w:lang w:eastAsia="zh-CN"/>
        </w:rPr>
        <w:t xml:space="preserve">Section </w:t>
      </w:r>
      <w:r w:rsidR="005D06AA">
        <w:rPr>
          <w:sz w:val="22"/>
          <w:lang w:eastAsia="zh-CN"/>
        </w:rPr>
        <w:t>2</w:t>
      </w:r>
      <w:r w:rsidRPr="00D17AB0">
        <w:rPr>
          <w:sz w:val="22"/>
          <w:lang w:eastAsia="zh-CN"/>
        </w:rPr>
        <w:t xml:space="preserve"> includes identified issues </w:t>
      </w:r>
      <w:r w:rsidR="00942593" w:rsidRPr="00D17AB0">
        <w:rPr>
          <w:sz w:val="22"/>
          <w:lang w:eastAsia="zh-CN"/>
        </w:rPr>
        <w:t xml:space="preserve">due to the introduction of DCI format 0_2 &amp; 1_2 </w:t>
      </w:r>
      <w:r w:rsidRPr="00D17AB0">
        <w:rPr>
          <w:sz w:val="22"/>
          <w:lang w:eastAsia="zh-CN"/>
        </w:rPr>
        <w:t xml:space="preserve">and related text proposals. In Section </w:t>
      </w:r>
      <w:r w:rsidR="005D06AA">
        <w:rPr>
          <w:sz w:val="22"/>
          <w:lang w:eastAsia="zh-CN"/>
        </w:rPr>
        <w:t>3</w:t>
      </w:r>
      <w:r w:rsidRPr="00D17AB0">
        <w:rPr>
          <w:sz w:val="22"/>
          <w:lang w:eastAsia="zh-CN"/>
        </w:rPr>
        <w:t xml:space="preserve"> we discuss </w:t>
      </w:r>
      <w:r w:rsidR="00657908">
        <w:rPr>
          <w:sz w:val="22"/>
          <w:lang w:eastAsia="zh-CN"/>
        </w:rPr>
        <w:t xml:space="preserve">the remaining issues for </w:t>
      </w:r>
      <w:r w:rsidRPr="00D17AB0">
        <w:rPr>
          <w:sz w:val="22"/>
          <w:lang w:eastAsia="zh-CN"/>
        </w:rPr>
        <w:t>Rel-16 PDCCH monitoring enhancements.</w:t>
      </w:r>
      <w:r w:rsidRPr="00D17AB0">
        <w:rPr>
          <w:sz w:val="22"/>
          <w:lang w:eastAsia="zh-CN"/>
        </w:rPr>
        <w:tab/>
      </w:r>
    </w:p>
    <w:p w14:paraId="074A694C" w14:textId="61626A47" w:rsidR="00D52AEC" w:rsidRPr="00D17AB0" w:rsidRDefault="005D06AA" w:rsidP="00D52AEC">
      <w:pPr>
        <w:pStyle w:val="Heading1"/>
      </w:pPr>
      <w:bookmarkStart w:id="0" w:name="_Toc415085486"/>
      <w:bookmarkStart w:id="1" w:name="_Toc503902285"/>
      <w:r>
        <w:t>2</w:t>
      </w:r>
      <w:r w:rsidR="00D52AEC" w:rsidRPr="00D17AB0">
        <w:tab/>
        <w:t xml:space="preserve">Identified issues </w:t>
      </w:r>
      <w:r w:rsidR="000F4E04" w:rsidRPr="00D17AB0">
        <w:t xml:space="preserve">of </w:t>
      </w:r>
      <w:r w:rsidR="00942593" w:rsidRPr="00D17AB0">
        <w:t xml:space="preserve">DCI formats 0_2 / 1_2 </w:t>
      </w:r>
    </w:p>
    <w:p w14:paraId="11439514" w14:textId="0F277705" w:rsidR="00541FD3" w:rsidRPr="00D17AB0" w:rsidRDefault="00541FD3" w:rsidP="00541FD3">
      <w:pPr>
        <w:pStyle w:val="Heading2"/>
        <w:rPr>
          <w:lang w:eastAsia="zh-CN"/>
        </w:rPr>
      </w:pPr>
      <w:bookmarkStart w:id="2" w:name="_Hlk29917352"/>
      <w:r w:rsidRPr="00070113">
        <w:rPr>
          <w:lang w:eastAsia="zh-CN"/>
        </w:rPr>
        <w:t>2.1 DCI</w:t>
      </w:r>
      <w:r>
        <w:rPr>
          <w:lang w:eastAsia="zh-CN"/>
        </w:rPr>
        <w:t xml:space="preserve"> size alignment for DCI formats 0_2 &amp; 1_2 </w:t>
      </w:r>
      <w:r w:rsidRPr="00D17AB0">
        <w:rPr>
          <w:lang w:eastAsia="zh-CN"/>
        </w:rPr>
        <w:t>(</w:t>
      </w:r>
      <w:r w:rsidR="00070113">
        <w:rPr>
          <w:lang w:eastAsia="zh-CN"/>
        </w:rPr>
        <w:t xml:space="preserve">Issue </w:t>
      </w:r>
      <w:r w:rsidR="000245D1">
        <w:rPr>
          <w:lang w:eastAsia="zh-CN"/>
        </w:rPr>
        <w:t>A-</w:t>
      </w:r>
      <w:r w:rsidR="00070113">
        <w:rPr>
          <w:lang w:eastAsia="zh-CN"/>
        </w:rPr>
        <w:t>1 of RAN1#100</w:t>
      </w:r>
      <w:r w:rsidR="00670DF6">
        <w:rPr>
          <w:lang w:eastAsia="zh-CN"/>
        </w:rPr>
        <w:t>-e</w:t>
      </w:r>
      <w:r w:rsidR="00070113">
        <w:rPr>
          <w:lang w:eastAsia="zh-CN"/>
        </w:rPr>
        <w:t xml:space="preserve"> DCI email discussion</w:t>
      </w:r>
      <w:r w:rsidRPr="00D17AB0">
        <w:rPr>
          <w:lang w:eastAsia="zh-CN"/>
        </w:rPr>
        <w:t>)</w:t>
      </w:r>
    </w:p>
    <w:p w14:paraId="1B4A095D" w14:textId="504F6003" w:rsidR="008600D6" w:rsidRDefault="008600D6" w:rsidP="002C3054">
      <w:pPr>
        <w:jc w:val="both"/>
        <w:rPr>
          <w:sz w:val="22"/>
          <w:lang w:eastAsia="zh-CN"/>
        </w:rPr>
      </w:pPr>
      <w:r w:rsidRPr="008600D6">
        <w:rPr>
          <w:sz w:val="22"/>
          <w:lang w:eastAsia="zh-CN"/>
        </w:rPr>
        <w:t xml:space="preserve">The issue of DCI size alignment (i.e. if specs </w:t>
      </w:r>
      <w:r>
        <w:rPr>
          <w:sz w:val="22"/>
          <w:lang w:eastAsia="zh-CN"/>
        </w:rPr>
        <w:t xml:space="preserve">supporting adding </w:t>
      </w:r>
      <w:r w:rsidRPr="008600D6">
        <w:rPr>
          <w:sz w:val="22"/>
          <w:lang w:eastAsia="zh-CN"/>
        </w:rPr>
        <w:t>0</w:t>
      </w:r>
      <w:r>
        <w:rPr>
          <w:sz w:val="22"/>
          <w:lang w:eastAsia="zh-CN"/>
        </w:rPr>
        <w:t xml:space="preserve">s </w:t>
      </w:r>
      <w:r w:rsidRPr="008600D6">
        <w:rPr>
          <w:sz w:val="22"/>
          <w:lang w:eastAsia="zh-CN"/>
        </w:rPr>
        <w:t xml:space="preserve">DCI formats 0_2/1_2 </w:t>
      </w:r>
      <w:r>
        <w:rPr>
          <w:sz w:val="22"/>
          <w:lang w:eastAsia="zh-CN"/>
        </w:rPr>
        <w:t>to differentiate the DCI size</w:t>
      </w:r>
      <w:r w:rsidRPr="008600D6">
        <w:rPr>
          <w:sz w:val="22"/>
          <w:lang w:eastAsia="zh-CN"/>
        </w:rPr>
        <w:t xml:space="preserve">, or </w:t>
      </w:r>
      <w:r>
        <w:rPr>
          <w:sz w:val="22"/>
          <w:lang w:eastAsia="zh-CN"/>
        </w:rPr>
        <w:t xml:space="preserve">if </w:t>
      </w:r>
      <w:r w:rsidRPr="008600D6">
        <w:rPr>
          <w:sz w:val="22"/>
          <w:lang w:eastAsia="zh-CN"/>
        </w:rPr>
        <w:t xml:space="preserve">gNB should guarantee the size to be different) has been </w:t>
      </w:r>
      <w:r w:rsidR="008669C2" w:rsidRPr="008600D6">
        <w:rPr>
          <w:sz w:val="22"/>
          <w:lang w:eastAsia="zh-CN"/>
        </w:rPr>
        <w:t>discuss</w:t>
      </w:r>
      <w:r w:rsidR="008669C2">
        <w:rPr>
          <w:sz w:val="22"/>
          <w:lang w:eastAsia="zh-CN"/>
        </w:rPr>
        <w:t>ed</w:t>
      </w:r>
      <w:r w:rsidR="008669C2" w:rsidRPr="008600D6">
        <w:rPr>
          <w:sz w:val="22"/>
          <w:lang w:eastAsia="zh-CN"/>
        </w:rPr>
        <w:t xml:space="preserve"> </w:t>
      </w:r>
      <w:r w:rsidRPr="008600D6">
        <w:rPr>
          <w:sz w:val="22"/>
          <w:lang w:eastAsia="zh-CN"/>
        </w:rPr>
        <w:t xml:space="preserve">in the RAN1#100-e email discussion thread [100e-NR-L1enh_URLLC_PDCCH-01]. </w:t>
      </w:r>
    </w:p>
    <w:p w14:paraId="3984E6F3" w14:textId="1246FBCB" w:rsidR="008600D6" w:rsidRDefault="008600D6" w:rsidP="002C3054">
      <w:pPr>
        <w:jc w:val="both"/>
        <w:rPr>
          <w:sz w:val="22"/>
          <w:lang w:eastAsia="zh-CN"/>
        </w:rPr>
      </w:pPr>
      <w:r>
        <w:rPr>
          <w:sz w:val="22"/>
          <w:lang w:eastAsia="zh-CN"/>
        </w:rPr>
        <w:t>Most companies in the email discussion preferred to add ‘0’</w:t>
      </w:r>
      <w:r w:rsidR="008A130E">
        <w:rPr>
          <w:sz w:val="22"/>
          <w:lang w:eastAsia="zh-CN"/>
        </w:rPr>
        <w:t>s</w:t>
      </w:r>
      <w:r>
        <w:rPr>
          <w:sz w:val="22"/>
          <w:lang w:eastAsia="zh-CN"/>
        </w:rPr>
        <w:t xml:space="preserve"> to differentiate the DCI sizes, but this could not be agreed.</w:t>
      </w:r>
    </w:p>
    <w:p w14:paraId="1A124D19" w14:textId="677B4AB0" w:rsidR="008600D6" w:rsidRDefault="008600D6" w:rsidP="00B55E20">
      <w:pPr>
        <w:spacing w:after="0"/>
        <w:jc w:val="both"/>
        <w:rPr>
          <w:sz w:val="22"/>
          <w:lang w:eastAsia="zh-CN"/>
        </w:rPr>
      </w:pPr>
      <w:r>
        <w:rPr>
          <w:sz w:val="22"/>
          <w:lang w:eastAsia="zh-CN"/>
        </w:rPr>
        <w:t xml:space="preserve">Looking at Rel-15 operation (for DCI formats 0_1 &amp; 1_1), we have the following behaviour: </w:t>
      </w:r>
    </w:p>
    <w:p w14:paraId="7FED25E3" w14:textId="5F7A0771" w:rsidR="008600D6" w:rsidRDefault="008600D6" w:rsidP="008600D6">
      <w:pPr>
        <w:pStyle w:val="ListParagraph"/>
        <w:numPr>
          <w:ilvl w:val="0"/>
          <w:numId w:val="23"/>
        </w:numPr>
        <w:jc w:val="both"/>
        <w:rPr>
          <w:sz w:val="22"/>
          <w:lang w:eastAsia="zh-CN"/>
        </w:rPr>
      </w:pPr>
      <w:r>
        <w:rPr>
          <w:sz w:val="22"/>
          <w:lang w:eastAsia="zh-CN"/>
        </w:rPr>
        <w:t xml:space="preserve">In step </w:t>
      </w:r>
      <w:r w:rsidR="00B55E20">
        <w:rPr>
          <w:sz w:val="22"/>
          <w:lang w:eastAsia="zh-CN"/>
        </w:rPr>
        <w:t>2, one zero bit is padded to DCI formats 0_1 &amp; 1_1 if having the same size as the fallback DCIs 0_0 &amp; 1_0 – i.e. gNB does not need to configure the sizes of the fallback and configurable DCI formats to be different</w:t>
      </w:r>
    </w:p>
    <w:p w14:paraId="09CA6ABD" w14:textId="3C86EDD0" w:rsidR="00B55E20" w:rsidRPr="008600D6" w:rsidRDefault="00B55E20" w:rsidP="008600D6">
      <w:pPr>
        <w:pStyle w:val="ListParagraph"/>
        <w:numPr>
          <w:ilvl w:val="0"/>
          <w:numId w:val="23"/>
        </w:numPr>
        <w:jc w:val="both"/>
        <w:rPr>
          <w:sz w:val="22"/>
          <w:lang w:eastAsia="zh-CN"/>
        </w:rPr>
      </w:pPr>
      <w:r>
        <w:rPr>
          <w:sz w:val="22"/>
          <w:lang w:eastAsia="zh-CN"/>
        </w:rPr>
        <w:t xml:space="preserve">In step 4 (i.e. DCI size alignment needed if DCI budget is exceeded), there is no zero padding – i.e. gNB would need to guarantee the DCI sizes of fallback and configurable DCI formats to be different. </w:t>
      </w:r>
    </w:p>
    <w:p w14:paraId="6D1313AB" w14:textId="3476AA5F" w:rsidR="00B55E20" w:rsidRDefault="00B55E20" w:rsidP="002C3054">
      <w:pPr>
        <w:jc w:val="both"/>
        <w:rPr>
          <w:sz w:val="22"/>
          <w:lang w:eastAsia="zh-CN"/>
        </w:rPr>
      </w:pPr>
      <w:r>
        <w:rPr>
          <w:sz w:val="22"/>
          <w:lang w:eastAsia="zh-CN"/>
        </w:rPr>
        <w:t xml:space="preserve">Some companies even suggested to not apply zero padding for the new DCI formats in steps ‘2’, although this is given for DCI formats 0_1 &amp; 1_1 in Rel-15. </w:t>
      </w:r>
      <w:r w:rsidR="00CC018F">
        <w:rPr>
          <w:sz w:val="22"/>
          <w:lang w:eastAsia="zh-CN"/>
        </w:rPr>
        <w:t xml:space="preserve">Therefore, </w:t>
      </w:r>
      <w:r>
        <w:rPr>
          <w:sz w:val="22"/>
          <w:lang w:eastAsia="zh-CN"/>
        </w:rPr>
        <w:t>we think at least the zero padding in step 2A should be equally kept for the new DCI formats 0_2 &amp; 1_2 by removing the brackets there in the current version of the specs</w:t>
      </w:r>
      <w:r w:rsidR="00CC018F">
        <w:rPr>
          <w:sz w:val="22"/>
          <w:lang w:eastAsia="zh-CN"/>
        </w:rPr>
        <w:t xml:space="preserve"> – to have the same operation of DCI formats 0_2 &amp; 1_2 as compared to 0_1 &amp; 1_1</w:t>
      </w:r>
      <w:r>
        <w:rPr>
          <w:sz w:val="22"/>
          <w:lang w:eastAsia="zh-CN"/>
        </w:rPr>
        <w:t>.</w:t>
      </w:r>
    </w:p>
    <w:p w14:paraId="25A17E64" w14:textId="179BFAE3" w:rsidR="00CC018F" w:rsidRDefault="00CC018F" w:rsidP="002C3054">
      <w:pPr>
        <w:jc w:val="both"/>
        <w:rPr>
          <w:sz w:val="22"/>
          <w:lang w:eastAsia="zh-CN"/>
        </w:rPr>
      </w:pPr>
      <w:r>
        <w:rPr>
          <w:sz w:val="22"/>
          <w:lang w:eastAsia="zh-CN"/>
        </w:rPr>
        <w:t xml:space="preserve">The next question is, if in the steps 2.X we should also try to prevent the DCI size of 0_1/1_1 to be different compared to DCI format 0_2/1_2.  Similar as discussed above, in Rel-15 in case the DCI size budget is not exceeded the specifications will prevent to have same DCI sizes of different DCI formats. </w:t>
      </w:r>
      <w:r w:rsidR="00075798">
        <w:rPr>
          <w:sz w:val="22"/>
          <w:lang w:eastAsia="zh-CN"/>
        </w:rPr>
        <w:t>T</w:t>
      </w:r>
      <w:r>
        <w:rPr>
          <w:sz w:val="22"/>
          <w:lang w:eastAsia="zh-CN"/>
        </w:rPr>
        <w:t xml:space="preserve">his should be extended also to Rel-16 and DCI formats 0_2/1_2, by zero padding DCI formats 0_1/1_1 if having the same size as DCI formats 0_2/1_2. This has been Question 2 of the feature lead summary in R1-2001404. </w:t>
      </w:r>
      <w:proofErr w:type="gramStart"/>
      <w:r>
        <w:rPr>
          <w:sz w:val="22"/>
          <w:lang w:eastAsia="zh-CN"/>
        </w:rPr>
        <w:t>Also</w:t>
      </w:r>
      <w:proofErr w:type="gramEnd"/>
      <w:r>
        <w:rPr>
          <w:sz w:val="22"/>
          <w:lang w:eastAsia="zh-CN"/>
        </w:rPr>
        <w:t xml:space="preserve"> here, we think that this should be supported. </w:t>
      </w:r>
    </w:p>
    <w:p w14:paraId="65478604" w14:textId="4F8C12F5" w:rsidR="00787098" w:rsidRDefault="00787098" w:rsidP="002C3054">
      <w:pPr>
        <w:jc w:val="both"/>
        <w:rPr>
          <w:sz w:val="22"/>
          <w:lang w:eastAsia="zh-CN"/>
        </w:rPr>
      </w:pPr>
      <w:r>
        <w:rPr>
          <w:sz w:val="22"/>
          <w:lang w:eastAsia="zh-CN"/>
        </w:rPr>
        <w:t xml:space="preserve">Looking at steps 4, the situation is not that clear anymore. As noted above, in Rel-15 zero padding is not applied anymore </w:t>
      </w:r>
      <w:r w:rsidR="00C802F2">
        <w:rPr>
          <w:sz w:val="22"/>
          <w:lang w:eastAsia="zh-CN"/>
        </w:rPr>
        <w:t>and, in this case,</w:t>
      </w:r>
      <w:r>
        <w:rPr>
          <w:sz w:val="22"/>
          <w:lang w:eastAsia="zh-CN"/>
        </w:rPr>
        <w:t xml:space="preserve"> the gNB has to guarantee that the DCI size</w:t>
      </w:r>
      <w:r w:rsidR="00C802F2">
        <w:rPr>
          <w:sz w:val="22"/>
          <w:lang w:eastAsia="zh-CN"/>
        </w:rPr>
        <w:t>s</w:t>
      </w:r>
      <w:r>
        <w:rPr>
          <w:sz w:val="22"/>
          <w:lang w:eastAsia="zh-CN"/>
        </w:rPr>
        <w:t xml:space="preserve"> </w:t>
      </w:r>
      <w:r w:rsidR="00C802F2">
        <w:rPr>
          <w:sz w:val="22"/>
          <w:lang w:eastAsia="zh-CN"/>
        </w:rPr>
        <w:t>are</w:t>
      </w:r>
      <w:r>
        <w:rPr>
          <w:sz w:val="22"/>
          <w:lang w:eastAsia="zh-CN"/>
        </w:rPr>
        <w:t xml:space="preserve"> different. Also introducing zero padding in the steps 4.X is not that easy, as basically the zero padding would need to be considered in each of the DCI size alignment steps of </w:t>
      </w:r>
      <w:r w:rsidR="0014072F">
        <w:rPr>
          <w:sz w:val="22"/>
          <w:lang w:eastAsia="zh-CN"/>
        </w:rPr>
        <w:t xml:space="preserve">e.g. 4B and 4C. As a consequence, as otherwise this could become too complicate to formulate a real working solution, it may be better to </w:t>
      </w:r>
      <w:r w:rsidR="00984ADB">
        <w:rPr>
          <w:sz w:val="22"/>
          <w:lang w:eastAsia="zh-CN"/>
        </w:rPr>
        <w:t xml:space="preserve">follow the Rel-15 principle of </w:t>
      </w:r>
      <w:r w:rsidR="0014072F">
        <w:rPr>
          <w:sz w:val="22"/>
          <w:lang w:eastAsia="zh-CN"/>
        </w:rPr>
        <w:t>not support</w:t>
      </w:r>
      <w:r w:rsidR="00984ADB">
        <w:rPr>
          <w:sz w:val="22"/>
          <w:lang w:eastAsia="zh-CN"/>
        </w:rPr>
        <w:t>ing</w:t>
      </w:r>
      <w:r w:rsidR="0014072F">
        <w:rPr>
          <w:sz w:val="22"/>
          <w:lang w:eastAsia="zh-CN"/>
        </w:rPr>
        <w:t xml:space="preserve"> zero padding to distinguish DCI sizes in case the DCI size budget is exceeded. </w:t>
      </w:r>
    </w:p>
    <w:p w14:paraId="3C2CAC3F" w14:textId="7248F495" w:rsidR="00C802F2" w:rsidRDefault="00C802F2" w:rsidP="002C3054">
      <w:pPr>
        <w:jc w:val="both"/>
        <w:rPr>
          <w:sz w:val="22"/>
          <w:lang w:eastAsia="zh-CN"/>
        </w:rPr>
      </w:pPr>
    </w:p>
    <w:p w14:paraId="4408874A" w14:textId="73DBE8AB" w:rsidR="0014072F" w:rsidRDefault="0014072F" w:rsidP="002C3054">
      <w:pPr>
        <w:jc w:val="both"/>
        <w:rPr>
          <w:sz w:val="22"/>
          <w:lang w:eastAsia="zh-CN"/>
        </w:rPr>
      </w:pPr>
      <w:r w:rsidRPr="0014072F">
        <w:rPr>
          <w:sz w:val="22"/>
          <w:lang w:eastAsia="zh-CN"/>
        </w:rPr>
        <w:t xml:space="preserve">As also noted in the </w:t>
      </w:r>
      <w:r>
        <w:rPr>
          <w:sz w:val="22"/>
          <w:lang w:eastAsia="zh-CN"/>
        </w:rPr>
        <w:t xml:space="preserve">FL proposal on the related TP in Sec. 2 of R1-20014004, the cases the UE is not required to be handling needs to be increased. We would like to point out here, that the description of cases of DCI formats 0_2/1_2 comparing with 0_1/1_1 needs to not just cover different search spaces, but should include the same search space as well as we now support the configuration of 0_1/1_1/0_2/1_2 in the same search space in Rel-16. </w:t>
      </w:r>
    </w:p>
    <w:p w14:paraId="1CD59548" w14:textId="6FF354E9" w:rsidR="00C802F2" w:rsidRDefault="00C802F2" w:rsidP="00C802F2">
      <w:pPr>
        <w:jc w:val="both"/>
        <w:rPr>
          <w:sz w:val="22"/>
          <w:lang w:eastAsia="zh-CN"/>
        </w:rPr>
      </w:pPr>
      <w:r>
        <w:rPr>
          <w:sz w:val="22"/>
          <w:lang w:eastAsia="zh-CN"/>
        </w:rPr>
        <w:t>To summarize this here, we basically propose to follow the Rel-15 principle of supporting zero padding in case the DCI size budget is not exceeded (i.e. in steps 2A, 2B) but do not support zero padding in case the DCI size budget is exceeded (i.e. in steps 4X).</w:t>
      </w:r>
    </w:p>
    <w:p w14:paraId="5679E1BB" w14:textId="3A01432E" w:rsidR="00C802F2" w:rsidRPr="00C802F2" w:rsidRDefault="00C802F2" w:rsidP="00C802F2">
      <w:pPr>
        <w:spacing w:after="0"/>
        <w:jc w:val="both"/>
        <w:rPr>
          <w:b/>
          <w:bCs/>
          <w:sz w:val="22"/>
          <w:lang w:eastAsia="zh-CN"/>
        </w:rPr>
      </w:pPr>
      <w:r w:rsidRPr="00C802F2">
        <w:rPr>
          <w:b/>
          <w:bCs/>
          <w:sz w:val="22"/>
          <w:lang w:eastAsia="zh-CN"/>
        </w:rPr>
        <w:t xml:space="preserve">Proposal 2.1: Follow the Rel-15 principle of supporting zero padding in case the DCI size budget is not exceeded (i.e. in </w:t>
      </w:r>
      <w:r w:rsidR="00984ADB">
        <w:rPr>
          <w:b/>
          <w:bCs/>
          <w:sz w:val="22"/>
          <w:lang w:eastAsia="zh-CN"/>
        </w:rPr>
        <w:t xml:space="preserve">steps </w:t>
      </w:r>
      <w:r w:rsidRPr="00C802F2">
        <w:rPr>
          <w:b/>
          <w:bCs/>
          <w:sz w:val="22"/>
          <w:lang w:eastAsia="zh-CN"/>
        </w:rPr>
        <w:t xml:space="preserve">2A, 2B) </w:t>
      </w:r>
      <w:r w:rsidR="00984ADB">
        <w:rPr>
          <w:b/>
          <w:bCs/>
          <w:sz w:val="22"/>
          <w:lang w:eastAsia="zh-CN"/>
        </w:rPr>
        <w:t xml:space="preserve">and </w:t>
      </w:r>
      <w:r w:rsidRPr="00C802F2">
        <w:rPr>
          <w:b/>
          <w:bCs/>
          <w:sz w:val="22"/>
          <w:lang w:eastAsia="zh-CN"/>
        </w:rPr>
        <w:t>not support</w:t>
      </w:r>
      <w:r w:rsidR="00984ADB">
        <w:rPr>
          <w:b/>
          <w:bCs/>
          <w:sz w:val="22"/>
          <w:lang w:eastAsia="zh-CN"/>
        </w:rPr>
        <w:t>ing</w:t>
      </w:r>
      <w:r w:rsidRPr="00C802F2">
        <w:rPr>
          <w:b/>
          <w:bCs/>
          <w:sz w:val="22"/>
          <w:lang w:eastAsia="zh-CN"/>
        </w:rPr>
        <w:t xml:space="preserve"> zero padding in case the DCI size budget is exceeded (i.e. in steps 4X), i.e. </w:t>
      </w:r>
    </w:p>
    <w:p w14:paraId="7FFBEA92" w14:textId="6E735665" w:rsidR="00C802F2" w:rsidRPr="00C802F2" w:rsidRDefault="00C802F2" w:rsidP="00C802F2">
      <w:pPr>
        <w:pStyle w:val="ListParagraph"/>
        <w:numPr>
          <w:ilvl w:val="0"/>
          <w:numId w:val="28"/>
        </w:numPr>
        <w:jc w:val="both"/>
        <w:rPr>
          <w:b/>
          <w:bCs/>
          <w:sz w:val="22"/>
          <w:lang w:eastAsia="zh-CN"/>
        </w:rPr>
      </w:pPr>
      <w:r w:rsidRPr="00C802F2">
        <w:rPr>
          <w:b/>
          <w:bCs/>
          <w:sz w:val="22"/>
          <w:lang w:eastAsia="zh-CN"/>
        </w:rPr>
        <w:t xml:space="preserve">For step </w:t>
      </w:r>
      <w:r w:rsidRPr="00C802F2">
        <w:rPr>
          <w:b/>
          <w:bCs/>
          <w:sz w:val="22"/>
          <w:szCs w:val="22"/>
          <w:lang w:eastAsia="zh-CN"/>
        </w:rPr>
        <w:t xml:space="preserve">2A, </w:t>
      </w:r>
      <w:r w:rsidRPr="00C802F2">
        <w:rPr>
          <w:b/>
          <w:bCs/>
          <w:iCs/>
          <w:sz w:val="22"/>
          <w:szCs w:val="22"/>
        </w:rPr>
        <w:t xml:space="preserve">one zero-padding bit is added to DCI format 0_2/1_2 to differentiate DCI format 0_2/1_2 monitored in USS and DCI format 0_0/1_0 monitored in another USS, i.e. </w:t>
      </w:r>
      <w:r w:rsidRPr="00C802F2">
        <w:rPr>
          <w:b/>
          <w:bCs/>
          <w:sz w:val="22"/>
          <w:szCs w:val="22"/>
          <w:lang w:eastAsia="zh-CN"/>
        </w:rPr>
        <w:t>remove</w:t>
      </w:r>
      <w:r w:rsidRPr="00C802F2">
        <w:rPr>
          <w:b/>
          <w:bCs/>
          <w:sz w:val="22"/>
          <w:lang w:eastAsia="zh-CN"/>
        </w:rPr>
        <w:t xml:space="preserve"> the brackets in step 2A of the DCI size alignment of Sec. 7.3.1.0 of TS 38.213. </w:t>
      </w:r>
    </w:p>
    <w:p w14:paraId="2A776341" w14:textId="41277401" w:rsidR="00C802F2" w:rsidRPr="00C802F2" w:rsidRDefault="00C802F2" w:rsidP="00C802F2">
      <w:pPr>
        <w:pStyle w:val="ListParagraph"/>
        <w:numPr>
          <w:ilvl w:val="0"/>
          <w:numId w:val="28"/>
        </w:numPr>
        <w:jc w:val="both"/>
        <w:rPr>
          <w:b/>
          <w:bCs/>
          <w:sz w:val="22"/>
          <w:lang w:eastAsia="zh-CN"/>
        </w:rPr>
      </w:pPr>
      <w:r w:rsidRPr="00C802F2">
        <w:rPr>
          <w:b/>
          <w:bCs/>
          <w:sz w:val="22"/>
          <w:lang w:eastAsia="zh-CN"/>
        </w:rPr>
        <w:t xml:space="preserve">For step 2B, one zero-padding bit is added to DCI format 0_1/1_1 to differentiate DCI format 0_2/1_2 and DCI format 0_1/1_1 monitored in the same or a different USS when having the same size after step 2A, i.e. support the intention of step 2B as outlined in the RAN1#100-e FL summary in R1-2001404 with a slight change to include the same or different search space. </w:t>
      </w:r>
    </w:p>
    <w:p w14:paraId="2F83068D" w14:textId="0900DA72" w:rsidR="00C802F2" w:rsidRPr="00C802F2" w:rsidRDefault="00C802F2" w:rsidP="00354AB8">
      <w:pPr>
        <w:pStyle w:val="ListParagraph"/>
        <w:numPr>
          <w:ilvl w:val="0"/>
          <w:numId w:val="28"/>
        </w:numPr>
        <w:spacing w:after="0"/>
        <w:ind w:left="714" w:hanging="357"/>
        <w:jc w:val="both"/>
        <w:rPr>
          <w:b/>
          <w:bCs/>
          <w:sz w:val="22"/>
          <w:lang w:eastAsia="zh-CN"/>
        </w:rPr>
      </w:pPr>
      <w:r w:rsidRPr="00C802F2">
        <w:rPr>
          <w:b/>
          <w:bCs/>
          <w:sz w:val="22"/>
          <w:lang w:eastAsia="zh-CN"/>
        </w:rPr>
        <w:t xml:space="preserve">For steps 4X, do not support zero padding to distinguish the DCI sizes as in case of Rel-15, i.e. no changes to steps 4A </w:t>
      </w:r>
      <w:r w:rsidR="008D64B7">
        <w:rPr>
          <w:b/>
          <w:bCs/>
          <w:sz w:val="22"/>
          <w:lang w:eastAsia="zh-CN"/>
        </w:rPr>
        <w:t>t</w:t>
      </w:r>
      <w:r w:rsidRPr="00C802F2">
        <w:rPr>
          <w:b/>
          <w:bCs/>
          <w:sz w:val="22"/>
          <w:lang w:eastAsia="zh-CN"/>
        </w:rPr>
        <w:t xml:space="preserve">o 4C are seen as needed. </w:t>
      </w:r>
    </w:p>
    <w:p w14:paraId="003C73A5" w14:textId="727678CB" w:rsidR="00744A21" w:rsidRPr="00931EFF" w:rsidRDefault="00744A21" w:rsidP="00931EFF">
      <w:pPr>
        <w:jc w:val="both"/>
        <w:rPr>
          <w:b/>
          <w:sz w:val="22"/>
          <w:lang w:eastAsia="zh-CN"/>
        </w:rPr>
      </w:pPr>
      <w:r w:rsidRPr="00D17AB0">
        <w:rPr>
          <w:b/>
          <w:sz w:val="22"/>
          <w:lang w:eastAsia="zh-CN"/>
        </w:rPr>
        <w:t xml:space="preserve">Adopt the following </w:t>
      </w:r>
      <w:r w:rsidR="00984ADB">
        <w:rPr>
          <w:b/>
          <w:sz w:val="22"/>
          <w:lang w:eastAsia="zh-CN"/>
        </w:rPr>
        <w:t xml:space="preserve">related </w:t>
      </w:r>
      <w:r w:rsidRPr="00D17AB0">
        <w:rPr>
          <w:b/>
          <w:sz w:val="22"/>
          <w:lang w:eastAsia="zh-CN"/>
        </w:rPr>
        <w:t xml:space="preserve">text proposal </w:t>
      </w:r>
      <w:r>
        <w:rPr>
          <w:b/>
          <w:sz w:val="22"/>
          <w:lang w:eastAsia="zh-CN"/>
        </w:rPr>
        <w:t xml:space="preserve">on DCI size alignment </w:t>
      </w:r>
      <w:r w:rsidRPr="00D17AB0">
        <w:rPr>
          <w:b/>
          <w:sz w:val="22"/>
          <w:lang w:eastAsia="zh-CN"/>
        </w:rPr>
        <w:t xml:space="preserve">to Sec. </w:t>
      </w:r>
      <w:r>
        <w:rPr>
          <w:b/>
          <w:sz w:val="22"/>
          <w:lang w:eastAsia="zh-CN"/>
        </w:rPr>
        <w:t>7</w:t>
      </w:r>
      <w:r w:rsidRPr="00D17AB0">
        <w:rPr>
          <w:b/>
          <w:sz w:val="22"/>
          <w:lang w:eastAsia="zh-CN"/>
        </w:rPr>
        <w:t>.</w:t>
      </w:r>
      <w:r>
        <w:rPr>
          <w:b/>
          <w:sz w:val="22"/>
          <w:lang w:eastAsia="zh-CN"/>
        </w:rPr>
        <w:t xml:space="preserve">3.1.0 of </w:t>
      </w:r>
      <w:r w:rsidRPr="00D17AB0">
        <w:rPr>
          <w:b/>
          <w:sz w:val="22"/>
          <w:lang w:eastAsia="zh-CN"/>
        </w:rPr>
        <w:t>TS 38.21</w:t>
      </w:r>
      <w:r>
        <w:rPr>
          <w:b/>
          <w:sz w:val="22"/>
          <w:lang w:eastAsia="zh-CN"/>
        </w:rPr>
        <w:t>2</w:t>
      </w:r>
      <w:r w:rsidRPr="00D17AB0">
        <w:rPr>
          <w:b/>
          <w:sz w:val="22"/>
          <w:lang w:eastAsia="zh-CN"/>
        </w:rPr>
        <w:t xml:space="preserve"> with changes marked </w:t>
      </w:r>
      <w:r w:rsidRPr="00D17AB0">
        <w:rPr>
          <w:b/>
          <w:color w:val="FF0000"/>
          <w:sz w:val="22"/>
          <w:lang w:eastAsia="zh-CN"/>
        </w:rPr>
        <w:t>in red</w:t>
      </w:r>
      <w:r>
        <w:rPr>
          <w:b/>
          <w:color w:val="FF0000"/>
          <w:sz w:val="22"/>
          <w:lang w:eastAsia="zh-CN"/>
        </w:rPr>
        <w:t xml:space="preserve"> taken from the FL proposal </w:t>
      </w:r>
      <w:r w:rsidRPr="00744A21">
        <w:rPr>
          <w:b/>
          <w:sz w:val="22"/>
          <w:lang w:eastAsia="zh-CN"/>
        </w:rPr>
        <w:t xml:space="preserve">of Sec. 2 in R1-2001404 </w:t>
      </w:r>
      <w:r w:rsidR="00984ADB" w:rsidRPr="00744A21">
        <w:rPr>
          <w:b/>
          <w:color w:val="00B050"/>
          <w:sz w:val="22"/>
          <w:lang w:eastAsia="zh-CN"/>
        </w:rPr>
        <w:t xml:space="preserve">with </w:t>
      </w:r>
      <w:r w:rsidR="00984ADB">
        <w:rPr>
          <w:b/>
          <w:color w:val="00B050"/>
          <w:sz w:val="22"/>
          <w:lang w:eastAsia="zh-CN"/>
        </w:rPr>
        <w:t xml:space="preserve">additions in </w:t>
      </w:r>
      <w:r w:rsidR="00984ADB" w:rsidRPr="00744A21">
        <w:rPr>
          <w:b/>
          <w:color w:val="00B050"/>
          <w:sz w:val="22"/>
          <w:lang w:eastAsia="zh-CN"/>
        </w:rPr>
        <w:t>green</w:t>
      </w:r>
      <w:r w:rsidR="00984ADB">
        <w:rPr>
          <w:b/>
          <w:color w:val="00B050"/>
          <w:sz w:val="22"/>
          <w:lang w:eastAsia="zh-CN"/>
        </w:rPr>
        <w:t xml:space="preserve"> </w:t>
      </w:r>
      <w:r w:rsidRPr="00744A21">
        <w:rPr>
          <w:b/>
          <w:sz w:val="22"/>
          <w:lang w:eastAsia="zh-CN"/>
        </w:rPr>
        <w:t>(to also include the case of same search space configuration</w:t>
      </w:r>
      <w:r w:rsidR="00984ADB">
        <w:rPr>
          <w:b/>
          <w:sz w:val="22"/>
          <w:lang w:eastAsia="zh-CN"/>
        </w:rPr>
        <w:t xml:space="preserve"> of </w:t>
      </w:r>
      <w:r w:rsidR="00984ADB" w:rsidRPr="00984ADB">
        <w:rPr>
          <w:b/>
          <w:sz w:val="22"/>
          <w:lang w:eastAsia="zh-CN"/>
        </w:rPr>
        <w:t>DCI formats 0_1/1_1/0_2/1_2</w:t>
      </w:r>
      <w:r w:rsidRPr="00984ADB">
        <w:rPr>
          <w:b/>
          <w:sz w:val="22"/>
          <w:lang w:eastAsia="zh-CN"/>
        </w:rPr>
        <w:t>):</w:t>
      </w:r>
    </w:p>
    <w:tbl>
      <w:tblPr>
        <w:tblStyle w:val="TableGrid"/>
        <w:tblW w:w="0" w:type="auto"/>
        <w:tblLook w:val="04A0" w:firstRow="1" w:lastRow="0" w:firstColumn="1" w:lastColumn="0" w:noHBand="0" w:noVBand="1"/>
      </w:tblPr>
      <w:tblGrid>
        <w:gridCol w:w="9629"/>
      </w:tblGrid>
      <w:tr w:rsidR="00744A21" w:rsidRPr="00D17AB0" w14:paraId="4B827CDE" w14:textId="77777777" w:rsidTr="00E8159B">
        <w:tc>
          <w:tcPr>
            <w:tcW w:w="9629" w:type="dxa"/>
          </w:tcPr>
          <w:p w14:paraId="2A2D2D13" w14:textId="64410F3A" w:rsidR="00744A21" w:rsidRPr="009D7419" w:rsidRDefault="00744A21" w:rsidP="00E8159B">
            <w:pPr>
              <w:tabs>
                <w:tab w:val="left" w:pos="720"/>
              </w:tabs>
              <w:rPr>
                <w:b/>
                <w:color w:val="0070C0"/>
                <w:sz w:val="32"/>
                <w:szCs w:val="32"/>
                <w:u w:val="single"/>
              </w:rPr>
            </w:pPr>
            <w:r w:rsidRPr="009D7419">
              <w:rPr>
                <w:b/>
                <w:color w:val="0070C0"/>
                <w:sz w:val="32"/>
                <w:szCs w:val="32"/>
                <w:u w:val="single"/>
              </w:rPr>
              <w:t xml:space="preserve">TP for Sec. </w:t>
            </w:r>
            <w:r w:rsidRPr="009D7419">
              <w:rPr>
                <w:rFonts w:hint="eastAsia"/>
                <w:b/>
                <w:color w:val="0070C0"/>
                <w:sz w:val="32"/>
                <w:szCs w:val="32"/>
                <w:u w:val="single"/>
              </w:rPr>
              <w:t>7</w:t>
            </w:r>
            <w:r w:rsidRPr="009D7419">
              <w:rPr>
                <w:b/>
                <w:color w:val="0070C0"/>
                <w:sz w:val="32"/>
                <w:szCs w:val="32"/>
                <w:u w:val="single"/>
              </w:rPr>
              <w:t>.</w:t>
            </w:r>
            <w:r w:rsidRPr="009D7419">
              <w:rPr>
                <w:rFonts w:hint="eastAsia"/>
                <w:b/>
                <w:color w:val="0070C0"/>
                <w:sz w:val="32"/>
                <w:szCs w:val="32"/>
                <w:u w:val="single"/>
              </w:rPr>
              <w:t>3.</w:t>
            </w:r>
            <w:r w:rsidRPr="009D7419">
              <w:rPr>
                <w:b/>
                <w:color w:val="0070C0"/>
                <w:sz w:val="32"/>
                <w:szCs w:val="32"/>
                <w:u w:val="single"/>
              </w:rPr>
              <w:t>1</w:t>
            </w:r>
            <w:r w:rsidRPr="009D7419">
              <w:rPr>
                <w:rFonts w:hint="eastAsia"/>
                <w:b/>
                <w:color w:val="0070C0"/>
                <w:sz w:val="32"/>
                <w:szCs w:val="32"/>
                <w:u w:val="single"/>
              </w:rPr>
              <w:t>.0</w:t>
            </w:r>
            <w:r w:rsidRPr="009D7419">
              <w:rPr>
                <w:b/>
                <w:color w:val="0070C0"/>
                <w:sz w:val="32"/>
                <w:szCs w:val="32"/>
                <w:u w:val="single"/>
              </w:rPr>
              <w:t xml:space="preserve"> of 38.21</w:t>
            </w:r>
            <w:r w:rsidRPr="009D7419">
              <w:rPr>
                <w:rFonts w:hint="eastAsia"/>
                <w:b/>
                <w:color w:val="0070C0"/>
                <w:sz w:val="32"/>
                <w:szCs w:val="32"/>
                <w:u w:val="single"/>
              </w:rPr>
              <w:t>2 v16.</w:t>
            </w:r>
            <w:r w:rsidR="00444E4F" w:rsidRPr="009D7419">
              <w:rPr>
                <w:b/>
                <w:color w:val="0070C0"/>
                <w:sz w:val="32"/>
                <w:szCs w:val="32"/>
                <w:u w:val="single"/>
              </w:rPr>
              <w:t>1</w:t>
            </w:r>
            <w:r w:rsidRPr="009D7419">
              <w:rPr>
                <w:rFonts w:hint="eastAsia"/>
                <w:b/>
                <w:color w:val="0070C0"/>
                <w:sz w:val="32"/>
                <w:szCs w:val="32"/>
                <w:u w:val="single"/>
              </w:rPr>
              <w:t>.0</w:t>
            </w:r>
            <w:r w:rsidR="00FA77A6" w:rsidRPr="009D7419">
              <w:rPr>
                <w:b/>
                <w:color w:val="0070C0"/>
                <w:sz w:val="32"/>
                <w:szCs w:val="32"/>
                <w:u w:val="single"/>
              </w:rPr>
              <w:t xml:space="preserve"> on DCI size alignment</w:t>
            </w:r>
          </w:p>
          <w:p w14:paraId="22270B38" w14:textId="25B97CB1" w:rsidR="00744A21" w:rsidRPr="00444E4F" w:rsidRDefault="00744A21" w:rsidP="00FA77A6">
            <w:pPr>
              <w:jc w:val="center"/>
              <w:rPr>
                <w:color w:val="0070C0"/>
              </w:rPr>
            </w:pPr>
            <w:r w:rsidRPr="00444E4F">
              <w:rPr>
                <w:color w:val="0070C0"/>
              </w:rPr>
              <w:t>&lt;Unchanged text omitted&gt;</w:t>
            </w:r>
          </w:p>
          <w:p w14:paraId="271B0898" w14:textId="77777777" w:rsidR="00444E4F" w:rsidRDefault="00444E4F" w:rsidP="00444E4F">
            <w:pPr>
              <w:rPr>
                <w:lang w:eastAsia="zh-CN"/>
              </w:rPr>
            </w:pPr>
            <w:r w:rsidRPr="002625EB">
              <w:rPr>
                <w:lang w:eastAsia="zh-CN"/>
              </w:rPr>
              <w:t>Step 2:</w:t>
            </w:r>
          </w:p>
          <w:p w14:paraId="53258828" w14:textId="77777777" w:rsidR="00444E4F" w:rsidRPr="002625EB" w:rsidRDefault="00444E4F" w:rsidP="00444E4F">
            <w:pPr>
              <w:pStyle w:val="B1"/>
              <w:rPr>
                <w:lang w:eastAsia="zh-CN"/>
              </w:rPr>
            </w:pPr>
            <w:r w:rsidRPr="002625EB">
              <w:t>-</w:t>
            </w:r>
            <w:r w:rsidRPr="002625EB">
              <w:tab/>
              <w:t>Determine DCI format 0_</w:t>
            </w:r>
            <w:r>
              <w:t>1</w:t>
            </w:r>
            <w:r w:rsidRPr="002625EB">
              <w:t xml:space="preserve"> monitored in a UE-specific search space according to clause 7.3.1.1.</w:t>
            </w:r>
            <w:r>
              <w:t>2</w:t>
            </w:r>
            <w:r w:rsidRPr="002625EB">
              <w:rPr>
                <w:lang w:eastAsia="zh-CN"/>
              </w:rPr>
              <w:t>.</w:t>
            </w:r>
          </w:p>
          <w:p w14:paraId="61E557AC" w14:textId="77777777" w:rsidR="00444E4F" w:rsidRDefault="00444E4F" w:rsidP="00444E4F">
            <w:pPr>
              <w:pStyle w:val="B1"/>
              <w:rPr>
                <w:lang w:eastAsia="zh-CN"/>
              </w:rPr>
            </w:pPr>
            <w:r w:rsidRPr="002625EB">
              <w:rPr>
                <w:lang w:eastAsia="zh-CN"/>
              </w:rPr>
              <w:t>-</w:t>
            </w:r>
            <w:r w:rsidRPr="002625EB">
              <w:rPr>
                <w:lang w:eastAsia="zh-CN"/>
              </w:rPr>
              <w:tab/>
            </w:r>
            <w:r>
              <w:t>Determine DCI format 1_1</w:t>
            </w:r>
            <w:r w:rsidRPr="002625EB">
              <w:t xml:space="preserve"> monitored in a UE-specific search space according to clause 7.3.1.2.</w:t>
            </w:r>
            <w:r>
              <w:t>2</w:t>
            </w:r>
            <w:r w:rsidRPr="002625EB">
              <w:rPr>
                <w:lang w:eastAsia="zh-CN"/>
              </w:rPr>
              <w:t>.</w:t>
            </w:r>
          </w:p>
          <w:p w14:paraId="366145F7" w14:textId="77777777" w:rsidR="00444E4F" w:rsidRPr="002625EB" w:rsidRDefault="00444E4F" w:rsidP="00444E4F">
            <w:pPr>
              <w:pStyle w:val="B1"/>
            </w:pPr>
            <w:r w:rsidRPr="002625EB">
              <w:rPr>
                <w:lang w:eastAsia="zh-CN"/>
              </w:rPr>
              <w:t>-</w:t>
            </w:r>
            <w:r w:rsidRPr="002625EB">
              <w:rPr>
                <w:lang w:eastAsia="zh-CN"/>
              </w:rPr>
              <w:tab/>
            </w:r>
            <w:r w:rsidRPr="002625EB">
              <w:rPr>
                <w:rFonts w:hint="eastAsia"/>
                <w:lang w:eastAsia="zh-CN"/>
              </w:rPr>
              <w:t xml:space="preserve">For a UE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ServingCellConfig</w:t>
            </w:r>
            <w:r w:rsidRPr="002625EB">
              <w:rPr>
                <w:rFonts w:hint="eastAsia"/>
                <w:lang w:eastAsia="zh-CN"/>
              </w:rPr>
              <w:t xml:space="preserve"> in a cell, if PUSCH is configured to be transmitted on both the SUL and the non-SUL of the cell and i</w:t>
            </w:r>
            <w:r w:rsidRPr="002625EB">
              <w:t xml:space="preserve">f the number of information bits in format </w:t>
            </w:r>
            <w:r w:rsidRPr="002625EB">
              <w:rPr>
                <w:rFonts w:hint="eastAsia"/>
                <w:lang w:eastAsia="zh-CN"/>
              </w:rPr>
              <w:t>0</w:t>
            </w:r>
            <w:r w:rsidRPr="002625EB">
              <w:rPr>
                <w:rFonts w:hint="eastAsia"/>
              </w:rPr>
              <w:t>_</w:t>
            </w:r>
            <w:r w:rsidRPr="002625EB">
              <w:rPr>
                <w:rFonts w:hint="eastAsia"/>
                <w:lang w:eastAsia="zh-CN"/>
              </w:rPr>
              <w:t>1</w:t>
            </w:r>
            <w:r w:rsidRPr="002625EB">
              <w:t xml:space="preserve"> </w:t>
            </w:r>
            <w:r w:rsidRPr="002625EB">
              <w:rPr>
                <w:rFonts w:hint="eastAsia"/>
                <w:lang w:eastAsia="zh-CN"/>
              </w:rPr>
              <w:t xml:space="preserve">for the SUL is not equal to </w:t>
            </w:r>
            <w:r w:rsidRPr="002625EB">
              <w:t xml:space="preserve">the number of information bits </w:t>
            </w:r>
            <w:r w:rsidRPr="002625EB">
              <w:rPr>
                <w:rFonts w:hint="eastAsia"/>
                <w:lang w:eastAsia="zh-CN"/>
              </w:rPr>
              <w:t xml:space="preserve">in format 0_1 </w:t>
            </w:r>
            <w:r w:rsidRPr="002625EB">
              <w:rPr>
                <w:lang w:eastAsia="zh-CN"/>
              </w:rPr>
              <w:t>for the</w:t>
            </w:r>
            <w:r w:rsidRPr="002625EB">
              <w:rPr>
                <w:rFonts w:hint="eastAsia"/>
                <w:lang w:eastAsia="zh-CN"/>
              </w:rPr>
              <w:t xml:space="preserve"> non-SUL, </w:t>
            </w:r>
            <w:r w:rsidRPr="002625EB">
              <w:t xml:space="preserve">zeros shall be appended to </w:t>
            </w:r>
            <w:r w:rsidRPr="002625EB">
              <w:rPr>
                <w:rFonts w:hint="eastAsia"/>
                <w:lang w:eastAsia="zh-CN"/>
              </w:rPr>
              <w:t xml:space="preserve">smaller </w:t>
            </w:r>
            <w:r w:rsidRPr="002625EB">
              <w:t xml:space="preserve">format </w:t>
            </w:r>
            <w:r w:rsidRPr="002625EB">
              <w:rPr>
                <w:rFonts w:hint="eastAsia"/>
                <w:lang w:eastAsia="zh-CN"/>
              </w:rPr>
              <w:t>0</w:t>
            </w:r>
            <w:r w:rsidRPr="002625EB">
              <w:rPr>
                <w:rFonts w:hint="eastAsia"/>
              </w:rPr>
              <w:t>_</w:t>
            </w:r>
            <w:r w:rsidRPr="002625EB">
              <w:rPr>
                <w:rFonts w:hint="eastAsia"/>
                <w:lang w:eastAsia="zh-CN"/>
              </w:rPr>
              <w:t>1</w:t>
            </w:r>
            <w:r w:rsidRPr="002625EB">
              <w:t xml:space="preserve"> until the payload size equals that of </w:t>
            </w:r>
            <w:r w:rsidRPr="002625EB">
              <w:rPr>
                <w:rFonts w:hint="eastAsia"/>
                <w:lang w:eastAsia="zh-CN"/>
              </w:rPr>
              <w:t xml:space="preserve">the larger </w:t>
            </w:r>
            <w:r w:rsidRPr="002625EB">
              <w:t xml:space="preserve">format </w:t>
            </w:r>
            <w:r w:rsidRPr="002625EB">
              <w:rPr>
                <w:rFonts w:hint="eastAsia"/>
                <w:lang w:eastAsia="zh-CN"/>
              </w:rPr>
              <w:t>0</w:t>
            </w:r>
            <w:r w:rsidRPr="002625EB">
              <w:rPr>
                <w:rFonts w:hint="eastAsia"/>
              </w:rPr>
              <w:t>_</w:t>
            </w:r>
            <w:r w:rsidRPr="002625EB">
              <w:rPr>
                <w:rFonts w:hint="eastAsia"/>
                <w:lang w:eastAsia="zh-CN"/>
              </w:rPr>
              <w:t>1</w:t>
            </w:r>
            <w:r w:rsidRPr="002625EB">
              <w:t>.</w:t>
            </w:r>
          </w:p>
          <w:p w14:paraId="4CC5DE76" w14:textId="77777777" w:rsidR="00444E4F" w:rsidRPr="002625EB" w:rsidRDefault="00444E4F" w:rsidP="00444E4F">
            <w:pPr>
              <w:pStyle w:val="B1"/>
              <w:rPr>
                <w:lang w:eastAsia="zh-CN"/>
              </w:rPr>
            </w:pPr>
            <w:r w:rsidRPr="002625EB">
              <w:rPr>
                <w:lang w:eastAsia="zh-CN"/>
              </w:rPr>
              <w:t>-</w:t>
            </w:r>
            <w:r w:rsidRPr="002625EB">
              <w:rPr>
                <w:lang w:eastAsia="zh-CN"/>
              </w:rPr>
              <w:tab/>
              <w:t>If the size of DCI format 0_1 monitored in a UE-specific search space equals that of a DCI format 0_0/1_0 monitored in another UE-specific search space, one bit of zero padding shall be appended to DCI format 0_1.</w:t>
            </w:r>
          </w:p>
          <w:p w14:paraId="5DF42484" w14:textId="77777777" w:rsidR="00444E4F" w:rsidRPr="002625EB" w:rsidRDefault="00444E4F" w:rsidP="00444E4F">
            <w:pPr>
              <w:pStyle w:val="B1"/>
              <w:rPr>
                <w:lang w:eastAsia="zh-CN"/>
              </w:rPr>
            </w:pPr>
            <w:r w:rsidRPr="002625EB">
              <w:rPr>
                <w:lang w:eastAsia="zh-CN"/>
              </w:rPr>
              <w:t>-</w:t>
            </w:r>
            <w:r w:rsidRPr="002625EB">
              <w:rPr>
                <w:lang w:eastAsia="zh-CN"/>
              </w:rPr>
              <w:tab/>
              <w:t>If the size of DCI format 1_1 monitored in a UE-specific search space equals that of a DCI format 0_0/1_0 monitored in another UE-specific search space, one bit of zero padding shall be appended to DCI format 1_1.</w:t>
            </w:r>
          </w:p>
          <w:p w14:paraId="7A29B903" w14:textId="77777777" w:rsidR="00444E4F" w:rsidRDefault="00444E4F" w:rsidP="00444E4F">
            <w:pPr>
              <w:rPr>
                <w:lang w:eastAsia="zh-CN"/>
              </w:rPr>
            </w:pPr>
            <w:r w:rsidRPr="002625EB">
              <w:rPr>
                <w:lang w:eastAsia="zh-CN"/>
              </w:rPr>
              <w:t>Step 2</w:t>
            </w:r>
            <w:r>
              <w:rPr>
                <w:lang w:eastAsia="zh-CN"/>
              </w:rPr>
              <w:t>A</w:t>
            </w:r>
            <w:r w:rsidRPr="002625EB">
              <w:rPr>
                <w:lang w:eastAsia="zh-CN"/>
              </w:rPr>
              <w:t>:</w:t>
            </w:r>
          </w:p>
          <w:p w14:paraId="2DAB98DC" w14:textId="77777777" w:rsidR="00444E4F" w:rsidRPr="002625EB" w:rsidRDefault="00444E4F" w:rsidP="00444E4F">
            <w:pPr>
              <w:pStyle w:val="B1"/>
              <w:rPr>
                <w:lang w:eastAsia="zh-CN"/>
              </w:rPr>
            </w:pPr>
            <w:r w:rsidRPr="002625EB">
              <w:t>-</w:t>
            </w:r>
            <w:r w:rsidRPr="002625EB">
              <w:tab/>
              <w:t>Determine DCI format 0_</w:t>
            </w:r>
            <w:r>
              <w:t>2</w:t>
            </w:r>
            <w:r w:rsidRPr="002625EB">
              <w:t xml:space="preserve"> monitored in a UE-specific search space according to clause 7.3.1.1.</w:t>
            </w:r>
            <w:r>
              <w:t>3</w:t>
            </w:r>
            <w:r w:rsidRPr="002625EB">
              <w:rPr>
                <w:lang w:eastAsia="zh-CN"/>
              </w:rPr>
              <w:t>.</w:t>
            </w:r>
          </w:p>
          <w:p w14:paraId="2B13F1A3" w14:textId="77777777" w:rsidR="00444E4F" w:rsidRPr="009908C8" w:rsidRDefault="00444E4F" w:rsidP="00444E4F">
            <w:pPr>
              <w:pStyle w:val="B1"/>
              <w:rPr>
                <w:lang w:eastAsia="zh-CN"/>
              </w:rPr>
            </w:pPr>
            <w:r w:rsidRPr="002625EB">
              <w:rPr>
                <w:lang w:eastAsia="zh-CN"/>
              </w:rPr>
              <w:t>-</w:t>
            </w:r>
            <w:r w:rsidRPr="002625EB">
              <w:rPr>
                <w:lang w:eastAsia="zh-CN"/>
              </w:rPr>
              <w:tab/>
            </w:r>
            <w:r>
              <w:t>Determine DCI format 1_2</w:t>
            </w:r>
            <w:r w:rsidRPr="002625EB">
              <w:t xml:space="preserve"> monitored in a UE-specific search space according to clause 7.3.1.2.</w:t>
            </w:r>
            <w:r>
              <w:t>3</w:t>
            </w:r>
            <w:r w:rsidRPr="002625EB">
              <w:rPr>
                <w:lang w:eastAsia="zh-CN"/>
              </w:rPr>
              <w:t>.</w:t>
            </w:r>
            <w:r w:rsidRPr="003D7182">
              <w:rPr>
                <w:lang w:eastAsia="zh-CN"/>
              </w:rPr>
              <w:t xml:space="preserve"> </w:t>
            </w:r>
          </w:p>
          <w:p w14:paraId="3729B928" w14:textId="77777777" w:rsidR="00444E4F" w:rsidRPr="002625EB" w:rsidRDefault="00444E4F" w:rsidP="00444E4F">
            <w:pPr>
              <w:pStyle w:val="B1"/>
            </w:pPr>
            <w:r w:rsidRPr="002625EB">
              <w:rPr>
                <w:lang w:eastAsia="zh-CN"/>
              </w:rPr>
              <w:t>-</w:t>
            </w:r>
            <w:r w:rsidRPr="002625EB">
              <w:rPr>
                <w:lang w:eastAsia="zh-CN"/>
              </w:rPr>
              <w:tab/>
            </w:r>
            <w:r w:rsidRPr="002625EB">
              <w:rPr>
                <w:rFonts w:hint="eastAsia"/>
                <w:lang w:eastAsia="zh-CN"/>
              </w:rPr>
              <w:t xml:space="preserve">For a UE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ServingCellConfig</w:t>
            </w:r>
            <w:r w:rsidRPr="002625EB">
              <w:rPr>
                <w:rFonts w:hint="eastAsia"/>
                <w:lang w:eastAsia="zh-CN"/>
              </w:rPr>
              <w:t xml:space="preserve"> in a cell, if PUSCH is configured to be transmitted on both the SUL and the non-SUL of the cell and i</w:t>
            </w:r>
            <w:r w:rsidRPr="002625EB">
              <w:t xml:space="preserve">f the number of information bits in format </w:t>
            </w:r>
            <w:r w:rsidRPr="002625EB">
              <w:rPr>
                <w:rFonts w:hint="eastAsia"/>
                <w:lang w:eastAsia="zh-CN"/>
              </w:rPr>
              <w:t>0</w:t>
            </w:r>
            <w:r w:rsidRPr="002625EB">
              <w:rPr>
                <w:rFonts w:hint="eastAsia"/>
              </w:rPr>
              <w:t>_</w:t>
            </w:r>
            <w:r>
              <w:rPr>
                <w:lang w:eastAsia="zh-CN"/>
              </w:rPr>
              <w:t>2</w:t>
            </w:r>
            <w:r w:rsidRPr="002625EB">
              <w:t xml:space="preserve"> </w:t>
            </w:r>
            <w:r w:rsidRPr="002625EB">
              <w:rPr>
                <w:rFonts w:hint="eastAsia"/>
                <w:lang w:eastAsia="zh-CN"/>
              </w:rPr>
              <w:t xml:space="preserve">for the SUL is not equal to </w:t>
            </w:r>
            <w:r w:rsidRPr="002625EB">
              <w:t xml:space="preserve">the number of information bits </w:t>
            </w:r>
            <w:r>
              <w:rPr>
                <w:rFonts w:hint="eastAsia"/>
                <w:lang w:eastAsia="zh-CN"/>
              </w:rPr>
              <w:t>in format 0_</w:t>
            </w:r>
            <w:r>
              <w:rPr>
                <w:lang w:eastAsia="zh-CN"/>
              </w:rPr>
              <w:t>2</w:t>
            </w:r>
            <w:r w:rsidRPr="002625EB">
              <w:rPr>
                <w:rFonts w:hint="eastAsia"/>
                <w:lang w:eastAsia="zh-CN"/>
              </w:rPr>
              <w:t xml:space="preserve"> </w:t>
            </w:r>
            <w:r w:rsidRPr="002625EB">
              <w:rPr>
                <w:lang w:eastAsia="zh-CN"/>
              </w:rPr>
              <w:t>for the</w:t>
            </w:r>
            <w:r w:rsidRPr="002625EB">
              <w:rPr>
                <w:rFonts w:hint="eastAsia"/>
                <w:lang w:eastAsia="zh-CN"/>
              </w:rPr>
              <w:t xml:space="preserve"> non-SUL, </w:t>
            </w:r>
            <w:r w:rsidRPr="002625EB">
              <w:t xml:space="preserve">zeros shall be appended to </w:t>
            </w:r>
            <w:r w:rsidRPr="002625EB">
              <w:rPr>
                <w:rFonts w:hint="eastAsia"/>
                <w:lang w:eastAsia="zh-CN"/>
              </w:rPr>
              <w:t xml:space="preserve">smaller </w:t>
            </w:r>
            <w:r w:rsidRPr="002625EB">
              <w:t xml:space="preserve">format </w:t>
            </w:r>
            <w:r w:rsidRPr="002625EB">
              <w:rPr>
                <w:rFonts w:hint="eastAsia"/>
                <w:lang w:eastAsia="zh-CN"/>
              </w:rPr>
              <w:t>0</w:t>
            </w:r>
            <w:r w:rsidRPr="002625EB">
              <w:rPr>
                <w:rFonts w:hint="eastAsia"/>
              </w:rPr>
              <w:t>_</w:t>
            </w:r>
            <w:r>
              <w:rPr>
                <w:lang w:eastAsia="zh-CN"/>
              </w:rPr>
              <w:t>2</w:t>
            </w:r>
            <w:r w:rsidRPr="002625EB">
              <w:t xml:space="preserve"> until the payload size equals that of </w:t>
            </w:r>
            <w:r w:rsidRPr="002625EB">
              <w:rPr>
                <w:rFonts w:hint="eastAsia"/>
                <w:lang w:eastAsia="zh-CN"/>
              </w:rPr>
              <w:t xml:space="preserve">the larger </w:t>
            </w:r>
            <w:r w:rsidRPr="002625EB">
              <w:t xml:space="preserve">format </w:t>
            </w:r>
            <w:r w:rsidRPr="002625EB">
              <w:rPr>
                <w:rFonts w:hint="eastAsia"/>
                <w:lang w:eastAsia="zh-CN"/>
              </w:rPr>
              <w:t>0</w:t>
            </w:r>
            <w:r w:rsidRPr="002625EB">
              <w:rPr>
                <w:rFonts w:hint="eastAsia"/>
              </w:rPr>
              <w:t>_</w:t>
            </w:r>
            <w:r>
              <w:rPr>
                <w:lang w:eastAsia="zh-CN"/>
              </w:rPr>
              <w:t>2</w:t>
            </w:r>
            <w:r w:rsidRPr="002625EB">
              <w:t>.</w:t>
            </w:r>
          </w:p>
          <w:p w14:paraId="56B0FD2F" w14:textId="77777777" w:rsidR="00444E4F" w:rsidRPr="002625EB" w:rsidRDefault="00444E4F" w:rsidP="00444E4F">
            <w:pPr>
              <w:pStyle w:val="B1"/>
              <w:rPr>
                <w:lang w:eastAsia="zh-CN"/>
              </w:rPr>
            </w:pPr>
            <w:r>
              <w:rPr>
                <w:lang w:eastAsia="zh-CN"/>
              </w:rPr>
              <w:lastRenderedPageBreak/>
              <w:t>-</w:t>
            </w:r>
            <w:r>
              <w:rPr>
                <w:lang w:eastAsia="zh-CN"/>
              </w:rPr>
              <w:tab/>
            </w:r>
            <w:r w:rsidRPr="00444E4F">
              <w:rPr>
                <w:strike/>
                <w:color w:val="FF0000"/>
                <w:lang w:eastAsia="zh-CN"/>
              </w:rPr>
              <w:t>[</w:t>
            </w:r>
            <w:r>
              <w:rPr>
                <w:lang w:eastAsia="zh-CN"/>
              </w:rPr>
              <w:t>If the size of DCI format 0_2</w:t>
            </w:r>
            <w:r w:rsidRPr="002625EB">
              <w:rPr>
                <w:lang w:eastAsia="zh-CN"/>
              </w:rPr>
              <w:t xml:space="preserve"> monitored in a UE-specific search space equals that of a DCI format 0_0/1_0 monitored in another UE-specific search space, one bit of zero padding sha</w:t>
            </w:r>
            <w:r>
              <w:rPr>
                <w:lang w:eastAsia="zh-CN"/>
              </w:rPr>
              <w:t>ll be appended to DCI format 0_2</w:t>
            </w:r>
            <w:r w:rsidRPr="002625EB">
              <w:rPr>
                <w:lang w:eastAsia="zh-CN"/>
              </w:rPr>
              <w:t>.</w:t>
            </w:r>
            <w:r w:rsidRPr="00444E4F">
              <w:rPr>
                <w:strike/>
                <w:color w:val="FF0000"/>
                <w:lang w:eastAsia="zh-CN"/>
              </w:rPr>
              <w:t>]</w:t>
            </w:r>
          </w:p>
          <w:p w14:paraId="5EEDE31E" w14:textId="77777777" w:rsidR="00444E4F" w:rsidRPr="00FB368D" w:rsidRDefault="00444E4F" w:rsidP="00444E4F">
            <w:pPr>
              <w:pStyle w:val="B1"/>
              <w:rPr>
                <w:lang w:eastAsia="zh-CN"/>
              </w:rPr>
            </w:pPr>
            <w:r>
              <w:rPr>
                <w:lang w:eastAsia="zh-CN"/>
              </w:rPr>
              <w:t>-</w:t>
            </w:r>
            <w:r>
              <w:rPr>
                <w:lang w:eastAsia="zh-CN"/>
              </w:rPr>
              <w:tab/>
            </w:r>
            <w:r w:rsidRPr="00444E4F">
              <w:rPr>
                <w:strike/>
                <w:color w:val="FF0000"/>
                <w:lang w:eastAsia="zh-CN"/>
              </w:rPr>
              <w:t>[</w:t>
            </w:r>
            <w:r>
              <w:rPr>
                <w:lang w:eastAsia="zh-CN"/>
              </w:rPr>
              <w:t>If the size of DCI format 1_2</w:t>
            </w:r>
            <w:r w:rsidRPr="002625EB">
              <w:rPr>
                <w:lang w:eastAsia="zh-CN"/>
              </w:rPr>
              <w:t xml:space="preserve"> monitored in a UE-specific search space equals that of a DCI format 0_0/1_0 monitored in another UE-specific search space, one bit of zero padding shall be appended to DCI f</w:t>
            </w:r>
            <w:r>
              <w:rPr>
                <w:lang w:eastAsia="zh-CN"/>
              </w:rPr>
              <w:t>ormat 1_2</w:t>
            </w:r>
            <w:r w:rsidRPr="002625EB">
              <w:rPr>
                <w:lang w:eastAsia="zh-CN"/>
              </w:rPr>
              <w:t>.</w:t>
            </w:r>
            <w:r w:rsidRPr="00444E4F">
              <w:rPr>
                <w:strike/>
                <w:color w:val="FF0000"/>
                <w:lang w:eastAsia="zh-CN"/>
              </w:rPr>
              <w:t>]</w:t>
            </w:r>
          </w:p>
          <w:p w14:paraId="57CD8BB9" w14:textId="77777777" w:rsidR="00744A21" w:rsidRPr="00744A21" w:rsidRDefault="00744A21" w:rsidP="00E8159B">
            <w:pPr>
              <w:rPr>
                <w:color w:val="FF0000"/>
                <w:lang w:eastAsia="zh-CN"/>
              </w:rPr>
            </w:pPr>
            <w:r w:rsidRPr="00744A21">
              <w:rPr>
                <w:color w:val="FF0000"/>
                <w:lang w:eastAsia="zh-CN"/>
              </w:rPr>
              <w:t>Step 2B:</w:t>
            </w:r>
          </w:p>
          <w:p w14:paraId="03760CBB" w14:textId="690118BE" w:rsidR="00744A21" w:rsidRPr="00744A21" w:rsidRDefault="00744A21" w:rsidP="00E8159B">
            <w:pPr>
              <w:pStyle w:val="B1"/>
              <w:rPr>
                <w:color w:val="FF0000"/>
                <w:lang w:eastAsia="zh-CN"/>
              </w:rPr>
            </w:pPr>
            <w:r w:rsidRPr="00744A21">
              <w:rPr>
                <w:color w:val="FF0000"/>
                <w:lang w:eastAsia="zh-CN"/>
              </w:rPr>
              <w:t>-</w:t>
            </w:r>
            <w:r w:rsidRPr="00744A21">
              <w:rPr>
                <w:color w:val="FF0000"/>
                <w:lang w:eastAsia="zh-CN"/>
              </w:rPr>
              <w:tab/>
              <w:t xml:space="preserve">If the size of DCI format 0_1 monitored in a UE-specific search space equals that of a DCI format 0_2 monitored in </w:t>
            </w:r>
            <w:r w:rsidRPr="00744A21">
              <w:rPr>
                <w:color w:val="00B050"/>
                <w:lang w:eastAsia="zh-CN"/>
              </w:rPr>
              <w:t xml:space="preserve">the same or </w:t>
            </w:r>
            <w:r w:rsidRPr="00744A21">
              <w:rPr>
                <w:color w:val="FF0000"/>
                <w:lang w:eastAsia="zh-CN"/>
              </w:rPr>
              <w:t>another UE-specific search space, one bit of zero padding shall be appended to DCI format 0_1.</w:t>
            </w:r>
          </w:p>
          <w:p w14:paraId="62D31136" w14:textId="77777777" w:rsidR="00744A21" w:rsidRPr="00744A21" w:rsidRDefault="00744A21" w:rsidP="00744A21">
            <w:pPr>
              <w:widowControl w:val="0"/>
              <w:ind w:left="851" w:hanging="284"/>
              <w:rPr>
                <w:color w:val="FF0000"/>
                <w:lang w:val="en-US" w:eastAsia="zh-CN"/>
              </w:rPr>
            </w:pPr>
            <w:r w:rsidRPr="00744A21">
              <w:rPr>
                <w:rFonts w:eastAsia="Times New Roman"/>
                <w:color w:val="FF0000"/>
                <w:lang w:eastAsia="zh-CN"/>
              </w:rPr>
              <w:t>-</w:t>
            </w:r>
            <w:r w:rsidRPr="00744A21">
              <w:rPr>
                <w:rFonts w:eastAsia="Times New Roman"/>
                <w:color w:val="FF0000"/>
                <w:lang w:eastAsia="zh-CN"/>
              </w:rPr>
              <w:tab/>
              <w:t>If</w:t>
            </w:r>
            <w:r w:rsidRPr="00744A21">
              <w:rPr>
                <w:rFonts w:eastAsia="Times New Roman"/>
                <w:color w:val="FF0000"/>
                <w:lang w:val="en-US" w:eastAsia="zh-CN"/>
              </w:rPr>
              <w:t xml:space="preserve"> the size of DCI format 0_1 </w:t>
            </w:r>
            <w:proofErr w:type="gramStart"/>
            <w:r w:rsidRPr="00744A21">
              <w:rPr>
                <w:rFonts w:eastAsia="Times New Roman"/>
                <w:color w:val="FF0000"/>
                <w:lang w:val="en-US" w:eastAsia="zh-CN"/>
              </w:rPr>
              <w:t>equals</w:t>
            </w:r>
            <w:proofErr w:type="gramEnd"/>
            <w:r w:rsidRPr="00744A21">
              <w:rPr>
                <w:rFonts w:eastAsia="Times New Roman"/>
                <w:color w:val="FF0000"/>
                <w:lang w:val="en-US" w:eastAsia="zh-CN"/>
              </w:rPr>
              <w:t xml:space="preserve"> that of a DCI format 0_0/1_0 monitored in another UE-specific search space, one bit of zero padding shall be appended to DCI format 0_1</w:t>
            </w:r>
          </w:p>
          <w:p w14:paraId="5648360F" w14:textId="78EB1CC5" w:rsidR="00744A21" w:rsidRPr="00744A21" w:rsidRDefault="00744A21" w:rsidP="00744A21">
            <w:pPr>
              <w:pStyle w:val="B1"/>
              <w:widowControl w:val="0"/>
              <w:rPr>
                <w:rFonts w:eastAsia="Times New Roman"/>
                <w:color w:val="FF0000"/>
                <w:lang w:eastAsia="zh-CN"/>
              </w:rPr>
            </w:pPr>
            <w:r w:rsidRPr="00744A21">
              <w:rPr>
                <w:rFonts w:eastAsia="Times New Roman"/>
                <w:color w:val="FF0000"/>
                <w:lang w:eastAsia="zh-CN"/>
              </w:rPr>
              <w:t>-</w:t>
            </w:r>
            <w:r w:rsidRPr="00744A21">
              <w:rPr>
                <w:rFonts w:eastAsia="Times New Roman"/>
                <w:color w:val="FF0000"/>
                <w:lang w:eastAsia="zh-CN"/>
              </w:rPr>
              <w:tab/>
              <w:t xml:space="preserve">If the size of DCI format 1_1 monitored in a UE-specific search space equals that of a DCI format 1_2 monitored in </w:t>
            </w:r>
            <w:r w:rsidRPr="00744A21">
              <w:rPr>
                <w:color w:val="00B050"/>
                <w:lang w:eastAsia="zh-CN"/>
              </w:rPr>
              <w:t xml:space="preserve">the same or </w:t>
            </w:r>
            <w:r w:rsidRPr="00744A21">
              <w:rPr>
                <w:rFonts w:eastAsia="Times New Roman"/>
                <w:color w:val="FF0000"/>
                <w:lang w:eastAsia="zh-CN"/>
              </w:rPr>
              <w:t>another UE-specific search space, one bit of zero padding shall be appended to DCI format 1_1.</w:t>
            </w:r>
          </w:p>
          <w:p w14:paraId="2B4EB771" w14:textId="77777777" w:rsidR="00744A21" w:rsidRPr="00744A21" w:rsidRDefault="00744A21" w:rsidP="00744A21">
            <w:pPr>
              <w:ind w:left="851" w:hanging="284"/>
              <w:rPr>
                <w:rFonts w:eastAsia="Times New Roman"/>
                <w:color w:val="FF0000"/>
                <w:lang w:eastAsia="zh-CN"/>
              </w:rPr>
            </w:pPr>
            <w:r w:rsidRPr="00744A21">
              <w:rPr>
                <w:rFonts w:eastAsia="Times New Roman"/>
                <w:color w:val="FF0000"/>
                <w:lang w:eastAsia="zh-CN"/>
              </w:rPr>
              <w:t>-</w:t>
            </w:r>
            <w:r w:rsidRPr="00744A21">
              <w:rPr>
                <w:rFonts w:eastAsia="Times New Roman"/>
                <w:color w:val="FF0000"/>
                <w:lang w:eastAsia="zh-CN"/>
              </w:rPr>
              <w:tab/>
              <w:t>If</w:t>
            </w:r>
            <w:r w:rsidRPr="00744A21">
              <w:rPr>
                <w:color w:val="FF0000"/>
                <w:lang w:eastAsia="zh-CN"/>
              </w:rPr>
              <w:t xml:space="preserve"> the size of DCI format 1_1 </w:t>
            </w:r>
            <w:proofErr w:type="gramStart"/>
            <w:r w:rsidRPr="00744A21">
              <w:rPr>
                <w:color w:val="FF0000"/>
                <w:lang w:eastAsia="zh-CN"/>
              </w:rPr>
              <w:t>equals</w:t>
            </w:r>
            <w:proofErr w:type="gramEnd"/>
            <w:r w:rsidRPr="00744A21">
              <w:rPr>
                <w:color w:val="FF0000"/>
                <w:lang w:eastAsia="zh-CN"/>
              </w:rPr>
              <w:t xml:space="preserve"> that of a DCI format 0_0/1_0 monitored in another UE-specific search space, one bit of zero padding shall be appended to DCI format 1_1.</w:t>
            </w:r>
          </w:p>
          <w:p w14:paraId="4DB95223" w14:textId="77777777" w:rsidR="00931EFF" w:rsidRPr="002625EB" w:rsidRDefault="00931EFF" w:rsidP="00931EFF">
            <w:pPr>
              <w:rPr>
                <w:lang w:eastAsia="zh-CN"/>
              </w:rPr>
            </w:pPr>
            <w:r w:rsidRPr="002625EB">
              <w:rPr>
                <w:lang w:eastAsia="zh-CN"/>
              </w:rPr>
              <w:t>Step 3:</w:t>
            </w:r>
          </w:p>
          <w:p w14:paraId="5990DD9B" w14:textId="77777777" w:rsidR="00931EFF" w:rsidRPr="002625EB" w:rsidRDefault="00931EFF" w:rsidP="00931EFF">
            <w:pPr>
              <w:pStyle w:val="B1"/>
              <w:rPr>
                <w:lang w:eastAsia="zh-CN"/>
              </w:rPr>
            </w:pPr>
            <w:r w:rsidRPr="002625EB">
              <w:rPr>
                <w:lang w:eastAsia="zh-CN"/>
              </w:rPr>
              <w:t>-</w:t>
            </w:r>
            <w:r w:rsidRPr="002625EB">
              <w:rPr>
                <w:lang w:eastAsia="zh-CN"/>
              </w:rPr>
              <w:tab/>
              <w:t>If both of the following conditions are fulfilled the size alignment procedure is complete</w:t>
            </w:r>
          </w:p>
          <w:p w14:paraId="25927BCC" w14:textId="77777777" w:rsidR="00931EFF" w:rsidRPr="002625EB" w:rsidRDefault="00931EFF" w:rsidP="00931EFF">
            <w:pPr>
              <w:pStyle w:val="B2"/>
              <w:rPr>
                <w:lang w:eastAsia="zh-CN"/>
              </w:rPr>
            </w:pPr>
            <w:r w:rsidRPr="002625EB">
              <w:rPr>
                <w:lang w:eastAsia="zh-CN"/>
              </w:rPr>
              <w:t>-</w:t>
            </w:r>
            <w:r w:rsidRPr="002625EB">
              <w:rPr>
                <w:lang w:eastAsia="zh-CN"/>
              </w:rPr>
              <w:tab/>
              <w:t xml:space="preserve">the total number of different DCI sizes configured to monitor is no more than 4 for the cell </w:t>
            </w:r>
          </w:p>
          <w:p w14:paraId="7FA3F794" w14:textId="77777777" w:rsidR="00931EFF" w:rsidRPr="002625EB" w:rsidRDefault="00931EFF" w:rsidP="00931EFF">
            <w:pPr>
              <w:pStyle w:val="B2"/>
              <w:rPr>
                <w:lang w:eastAsia="zh-CN"/>
              </w:rPr>
            </w:pPr>
            <w:r w:rsidRPr="002625EB">
              <w:rPr>
                <w:lang w:eastAsia="zh-CN"/>
              </w:rPr>
              <w:t>-</w:t>
            </w:r>
            <w:r w:rsidRPr="002625EB">
              <w:rPr>
                <w:lang w:eastAsia="zh-CN"/>
              </w:rPr>
              <w:tab/>
              <w:t>the total number of different DCI sizes with C-RNTI configured to monitor is no more than 3 for the cell</w:t>
            </w:r>
          </w:p>
          <w:p w14:paraId="505DEAFE" w14:textId="77777777" w:rsidR="00931EFF" w:rsidRPr="002625EB" w:rsidRDefault="00931EFF" w:rsidP="00931EFF">
            <w:pPr>
              <w:rPr>
                <w:lang w:eastAsia="zh-CN"/>
              </w:rPr>
            </w:pPr>
            <w:r w:rsidRPr="002625EB">
              <w:rPr>
                <w:lang w:eastAsia="zh-CN"/>
              </w:rPr>
              <w:t>Step 4:</w:t>
            </w:r>
          </w:p>
          <w:p w14:paraId="3E0CE06D" w14:textId="77777777" w:rsidR="00931EFF" w:rsidRDefault="00931EFF" w:rsidP="00931EFF">
            <w:pPr>
              <w:pStyle w:val="B1"/>
              <w:rPr>
                <w:lang w:eastAsia="zh-CN"/>
              </w:rPr>
            </w:pPr>
            <w:r w:rsidRPr="002625EB">
              <w:rPr>
                <w:lang w:eastAsia="zh-CN"/>
              </w:rPr>
              <w:t>-</w:t>
            </w:r>
            <w:r w:rsidRPr="002625EB">
              <w:rPr>
                <w:lang w:eastAsia="zh-CN"/>
              </w:rPr>
              <w:tab/>
              <w:t>Otherwise</w:t>
            </w:r>
            <w:r w:rsidRPr="005D7F0E">
              <w:rPr>
                <w:lang w:eastAsia="zh-CN"/>
              </w:rPr>
              <w:t xml:space="preserve"> </w:t>
            </w:r>
          </w:p>
          <w:p w14:paraId="0F0A7A63" w14:textId="77777777" w:rsidR="00931EFF" w:rsidRPr="002625EB" w:rsidRDefault="00931EFF" w:rsidP="00931EFF">
            <w:pPr>
              <w:pStyle w:val="B1"/>
              <w:ind w:hanging="1"/>
              <w:rPr>
                <w:lang w:eastAsia="zh-CN"/>
              </w:rPr>
            </w:pPr>
            <w:r w:rsidRPr="002625EB">
              <w:rPr>
                <w:lang w:eastAsia="zh-CN"/>
              </w:rPr>
              <w:t>Step 4</w:t>
            </w:r>
            <w:r>
              <w:rPr>
                <w:lang w:eastAsia="zh-CN"/>
              </w:rPr>
              <w:t>A</w:t>
            </w:r>
            <w:r w:rsidRPr="002625EB">
              <w:rPr>
                <w:lang w:eastAsia="zh-CN"/>
              </w:rPr>
              <w:t>:</w:t>
            </w:r>
          </w:p>
          <w:p w14:paraId="2005D1B4" w14:textId="7F837E3A" w:rsidR="00931EFF" w:rsidRPr="002625EB" w:rsidRDefault="00931EFF" w:rsidP="00931EFF">
            <w:pPr>
              <w:pStyle w:val="B2"/>
              <w:rPr>
                <w:lang w:eastAsia="zh-CN"/>
              </w:rPr>
            </w:pPr>
            <w:r w:rsidRPr="002625EB">
              <w:rPr>
                <w:lang w:eastAsia="zh-CN"/>
              </w:rPr>
              <w:t>-</w:t>
            </w:r>
            <w:r w:rsidRPr="002625EB">
              <w:rPr>
                <w:lang w:eastAsia="zh-CN"/>
              </w:rPr>
              <w:tab/>
              <w:t>Remove the padding bit (if any) introduced in step 2</w:t>
            </w:r>
            <w:r w:rsidRPr="00931EFF">
              <w:rPr>
                <w:color w:val="FF0000"/>
                <w:lang w:eastAsia="zh-CN"/>
              </w:rPr>
              <w:t>,</w:t>
            </w:r>
            <w:r w:rsidRPr="00931EFF">
              <w:rPr>
                <w:strike/>
                <w:color w:val="FF0000"/>
                <w:lang w:eastAsia="zh-CN"/>
              </w:rPr>
              <w:t xml:space="preserve"> and</w:t>
            </w:r>
            <w:r w:rsidRPr="00931EFF">
              <w:rPr>
                <w:color w:val="FF0000"/>
                <w:lang w:eastAsia="zh-CN"/>
              </w:rPr>
              <w:t xml:space="preserve"> </w:t>
            </w:r>
            <w:r>
              <w:rPr>
                <w:lang w:eastAsia="zh-CN"/>
              </w:rPr>
              <w:t xml:space="preserve">step 2A </w:t>
            </w:r>
            <w:r w:rsidRPr="00744A21">
              <w:rPr>
                <w:color w:val="FF0000"/>
                <w:lang w:eastAsia="zh-CN"/>
              </w:rPr>
              <w:t xml:space="preserve">and step 2B </w:t>
            </w:r>
            <w:r w:rsidRPr="002625EB">
              <w:rPr>
                <w:lang w:eastAsia="zh-CN"/>
              </w:rPr>
              <w:t>above.</w:t>
            </w:r>
          </w:p>
          <w:p w14:paraId="1A4AA08A" w14:textId="77777777" w:rsidR="00931EFF" w:rsidRPr="002625EB" w:rsidRDefault="00931EFF" w:rsidP="00931EFF">
            <w:pPr>
              <w:pStyle w:val="B2"/>
              <w:rPr>
                <w:lang w:eastAsia="zh-CN"/>
              </w:rPr>
            </w:pPr>
            <w:r w:rsidRPr="002625EB">
              <w:t>-</w:t>
            </w:r>
            <w:r w:rsidRPr="002625EB">
              <w:tab/>
              <w:t xml:space="preserve">Determine DCI format 1_0 monitored in a UE-specific search space according to clause 7.3.1.2.1 where </w:t>
            </w:r>
            <w:r w:rsidRPr="002625EB">
              <w:rPr>
                <w:position w:val="-10"/>
              </w:rPr>
              <w:object w:dxaOrig="675" w:dyaOrig="330" w14:anchorId="29652E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6.5pt" o:ole="">
                  <v:imagedata r:id="rId13" o:title=""/>
                </v:shape>
                <o:OLEObject Type="Embed" ProgID="Equation.3" ShapeID="_x0000_i1025" DrawAspect="Content" ObjectID="_1648053934" r:id="rId14"/>
              </w:object>
            </w:r>
            <w:r w:rsidRPr="002625EB">
              <w:rPr>
                <w:lang w:eastAsia="zh-CN"/>
              </w:rPr>
              <w:t xml:space="preserve"> is given by</w:t>
            </w:r>
          </w:p>
          <w:p w14:paraId="3BFD7FD0" w14:textId="77777777" w:rsidR="00931EFF" w:rsidRPr="002625EB" w:rsidRDefault="00931EFF" w:rsidP="00931EFF">
            <w:pPr>
              <w:pStyle w:val="B3"/>
              <w:rPr>
                <w:lang w:eastAsia="zh-CN"/>
              </w:rPr>
            </w:pPr>
            <w:r w:rsidRPr="002625EB">
              <w:rPr>
                <w:lang w:eastAsia="zh-CN"/>
              </w:rPr>
              <w:t>-</w:t>
            </w:r>
            <w:r w:rsidRPr="002625EB">
              <w:rPr>
                <w:lang w:eastAsia="zh-CN"/>
              </w:rPr>
              <w:tab/>
              <w:t>the size of CORESET 0 if CORESET 0 is configured for the cell; and</w:t>
            </w:r>
          </w:p>
          <w:p w14:paraId="071D1274" w14:textId="77777777" w:rsidR="00931EFF" w:rsidRPr="002625EB" w:rsidRDefault="00931EFF" w:rsidP="00931EFF">
            <w:pPr>
              <w:pStyle w:val="B3"/>
              <w:rPr>
                <w:lang w:eastAsia="zh-CN"/>
              </w:rPr>
            </w:pPr>
            <w:r w:rsidRPr="002625EB">
              <w:rPr>
                <w:lang w:eastAsia="zh-CN"/>
              </w:rPr>
              <w:t>-</w:t>
            </w:r>
            <w:r w:rsidRPr="002625EB">
              <w:rPr>
                <w:lang w:eastAsia="zh-CN"/>
              </w:rPr>
              <w:tab/>
              <w:t>the size of initial DL bandwidth part if CORESET 0 is not configured for the cell.</w:t>
            </w:r>
          </w:p>
          <w:p w14:paraId="01598EFD" w14:textId="77777777" w:rsidR="00931EFF" w:rsidRPr="002625EB" w:rsidRDefault="00931EFF" w:rsidP="00931EFF">
            <w:pPr>
              <w:pStyle w:val="B2"/>
              <w:rPr>
                <w:lang w:eastAsia="zh-CN"/>
              </w:rPr>
            </w:pPr>
            <w:r w:rsidRPr="002625EB">
              <w:t>-</w:t>
            </w:r>
            <w:r w:rsidRPr="002625EB">
              <w:tab/>
              <w:t xml:space="preserve">Determine DCI format 0_0 monitored in a UE-specific search space according to clause 7.3.1.1.1 where </w:t>
            </w:r>
            <w:r w:rsidRPr="002625EB">
              <w:rPr>
                <w:position w:val="-10"/>
              </w:rPr>
              <w:object w:dxaOrig="660" w:dyaOrig="285" w14:anchorId="29C034E1">
                <v:shape id="_x0000_i1026" type="#_x0000_t75" style="width:33pt;height:14.25pt" o:ole="">
                  <v:imagedata r:id="rId15" o:title=""/>
                </v:shape>
                <o:OLEObject Type="Embed" ProgID="Equation.3" ShapeID="_x0000_i1026" DrawAspect="Content" ObjectID="_1648053935" r:id="rId16"/>
              </w:object>
            </w:r>
            <w:r w:rsidRPr="002625EB">
              <w:rPr>
                <w:lang w:eastAsia="zh-CN"/>
              </w:rPr>
              <w:t xml:space="preserve"> is the size of the initial UL bandwidth part. </w:t>
            </w:r>
          </w:p>
          <w:p w14:paraId="63CF1EC7" w14:textId="77777777" w:rsidR="00931EFF" w:rsidRPr="002625EB" w:rsidRDefault="00931EFF" w:rsidP="00931EFF">
            <w:pPr>
              <w:pStyle w:val="B2"/>
              <w:rPr>
                <w:lang w:eastAsia="zh-CN"/>
              </w:rPr>
            </w:pPr>
            <w:r w:rsidRPr="002625EB">
              <w:rPr>
                <w:lang w:eastAsia="zh-CN"/>
              </w:rPr>
              <w:t>-</w:t>
            </w:r>
            <w:r w:rsidRPr="002625EB">
              <w:rPr>
                <w:lang w:eastAsia="zh-CN"/>
              </w:rPr>
              <w:tab/>
              <w:t>I</w:t>
            </w:r>
            <w:r w:rsidRPr="002625EB">
              <w:t xml:space="preserve">f the number of information bits in </w:t>
            </w:r>
            <w:r w:rsidRPr="002625EB">
              <w:rPr>
                <w:lang w:eastAsia="zh-CN"/>
              </w:rPr>
              <w:t xml:space="preserve">the DCI </w:t>
            </w:r>
            <w:r w:rsidRPr="002625EB">
              <w:t>format 0_0</w:t>
            </w:r>
            <w:r w:rsidRPr="002625EB">
              <w:rPr>
                <w:lang w:eastAsia="zh-CN"/>
              </w:rPr>
              <w:t xml:space="preserve"> monitored in a UE-specific search space </w:t>
            </w:r>
            <w:r w:rsidRPr="002625EB">
              <w:t>prior to padding is less than the payload size of</w:t>
            </w:r>
            <w:r w:rsidRPr="002625EB">
              <w:rPr>
                <w:lang w:eastAsia="zh-CN"/>
              </w:rPr>
              <w:t xml:space="preserve"> the DCI</w:t>
            </w:r>
            <w:r w:rsidRPr="002625EB">
              <w:t xml:space="preserve"> format 1_0 </w:t>
            </w:r>
            <w:r w:rsidRPr="002625EB">
              <w:rPr>
                <w:lang w:eastAsia="zh-CN"/>
              </w:rPr>
              <w:t xml:space="preserve">monitored in UE-specific search space </w:t>
            </w:r>
            <w:r w:rsidRPr="002625EB">
              <w:t xml:space="preserve">for scheduling the same serving cell, </w:t>
            </w:r>
            <w:r w:rsidRPr="002625EB">
              <w:rPr>
                <w:lang w:eastAsia="zh-CN"/>
              </w:rPr>
              <w:t xml:space="preserve">a number of zero padding bits are generated for the DCI </w:t>
            </w:r>
            <w:r w:rsidRPr="002625EB">
              <w:t xml:space="preserve">format 0_0 </w:t>
            </w:r>
            <w:r w:rsidRPr="002625EB">
              <w:rPr>
                <w:lang w:eastAsia="zh-CN"/>
              </w:rPr>
              <w:t xml:space="preserve">monitored in a UE-specific search space </w:t>
            </w:r>
            <w:r w:rsidRPr="002625EB">
              <w:t>until the payload size equals that of</w:t>
            </w:r>
            <w:r w:rsidRPr="002625EB">
              <w:rPr>
                <w:lang w:eastAsia="zh-CN"/>
              </w:rPr>
              <w:t xml:space="preserve"> the DCI</w:t>
            </w:r>
            <w:r w:rsidRPr="002625EB">
              <w:t xml:space="preserve"> format 1_0 monitored in a </w:t>
            </w:r>
            <w:r w:rsidRPr="002625EB">
              <w:rPr>
                <w:lang w:eastAsia="zh-CN"/>
              </w:rPr>
              <w:t>UE-specific</w:t>
            </w:r>
            <w:r w:rsidRPr="002625EB">
              <w:t xml:space="preserve"> search space.</w:t>
            </w:r>
          </w:p>
          <w:p w14:paraId="1BDCB234" w14:textId="77777777" w:rsidR="00931EFF" w:rsidRDefault="00931EFF" w:rsidP="00931EFF">
            <w:pPr>
              <w:pStyle w:val="B2"/>
              <w:rPr>
                <w:lang w:eastAsia="zh-CN"/>
              </w:rPr>
            </w:pPr>
            <w:r w:rsidRPr="002625EB">
              <w:rPr>
                <w:lang w:eastAsia="zh-CN"/>
              </w:rPr>
              <w:t>-</w:t>
            </w:r>
            <w:r w:rsidRPr="002625EB">
              <w:rPr>
                <w:lang w:eastAsia="zh-CN"/>
              </w:rPr>
              <w:tab/>
              <w:t>If the number of information bits in the DCI format 0_0 monitored in a UE-specific search space prior to truncation is larger than the payload size of the DCI format 1_0 monitored in UE-specific search space for scheduling the same serving cell, the bitwidth of the frequency domain resource assignment field in the DCI format 0_0 is reduced by truncating the first few most significant bits such that the size of DCI format 0_0 monitored in a UE-specific search space equals the size of the DCI format 1_0 monitored in a UE-specific search space.</w:t>
            </w:r>
            <w:r w:rsidRPr="005D7F0E">
              <w:rPr>
                <w:lang w:eastAsia="zh-CN"/>
              </w:rPr>
              <w:t xml:space="preserve"> </w:t>
            </w:r>
          </w:p>
          <w:p w14:paraId="7CAD4822" w14:textId="77777777" w:rsidR="00931EFF" w:rsidRPr="0026055E" w:rsidRDefault="00931EFF" w:rsidP="00931EFF">
            <w:pPr>
              <w:ind w:leftChars="300" w:left="600"/>
              <w:rPr>
                <w:lang w:eastAsia="zh-CN"/>
              </w:rPr>
            </w:pPr>
            <w:r w:rsidRPr="002625EB">
              <w:rPr>
                <w:lang w:eastAsia="zh-CN"/>
              </w:rPr>
              <w:t>Step 4</w:t>
            </w:r>
            <w:r>
              <w:rPr>
                <w:lang w:eastAsia="zh-CN"/>
              </w:rPr>
              <w:t>B</w:t>
            </w:r>
            <w:r w:rsidRPr="002625EB">
              <w:rPr>
                <w:lang w:eastAsia="zh-CN"/>
              </w:rPr>
              <w:t>:</w:t>
            </w:r>
          </w:p>
          <w:p w14:paraId="1EB538FD" w14:textId="77777777" w:rsidR="00931EFF" w:rsidRPr="002625EB" w:rsidRDefault="00931EFF" w:rsidP="00931EFF">
            <w:pPr>
              <w:pStyle w:val="B2"/>
              <w:rPr>
                <w:lang w:eastAsia="zh-CN"/>
              </w:rPr>
            </w:pPr>
            <w:r w:rsidRPr="002625EB">
              <w:rPr>
                <w:lang w:eastAsia="zh-CN"/>
              </w:rPr>
              <w:lastRenderedPageBreak/>
              <w:t>-</w:t>
            </w:r>
            <w:r w:rsidRPr="002625EB">
              <w:rPr>
                <w:lang w:eastAsia="zh-CN"/>
              </w:rPr>
              <w:tab/>
            </w:r>
            <w:r>
              <w:rPr>
                <w:lang w:eastAsia="zh-CN"/>
              </w:rPr>
              <w:t xml:space="preserve">If the total number </w:t>
            </w:r>
            <w:r w:rsidRPr="002625EB">
              <w:rPr>
                <w:lang w:eastAsia="zh-CN"/>
              </w:rPr>
              <w:t>of different DCI sizes configured to monitor is more than 4 for the cell</w:t>
            </w:r>
            <w:r>
              <w:rPr>
                <w:lang w:eastAsia="zh-CN"/>
              </w:rPr>
              <w:t xml:space="preserve"> after applying the above steps, or if t</w:t>
            </w:r>
            <w:r w:rsidRPr="002625EB">
              <w:rPr>
                <w:lang w:eastAsia="zh-CN"/>
              </w:rPr>
              <w:t>he total number of different DCI sizes with C-RNTI configured to monitor is more than 3 for the cell</w:t>
            </w:r>
            <w:r>
              <w:rPr>
                <w:lang w:eastAsia="zh-CN"/>
              </w:rPr>
              <w:t xml:space="preserve"> after applying the above steps </w:t>
            </w:r>
          </w:p>
          <w:p w14:paraId="29580679" w14:textId="77777777" w:rsidR="00931EFF" w:rsidRPr="002625EB" w:rsidRDefault="00931EFF" w:rsidP="00931EFF">
            <w:pPr>
              <w:pStyle w:val="B3"/>
              <w:rPr>
                <w:lang w:eastAsia="zh-CN"/>
              </w:rPr>
            </w:pPr>
            <w:r>
              <w:rPr>
                <w:lang w:eastAsia="zh-CN"/>
              </w:rPr>
              <w:t>-</w:t>
            </w:r>
            <w:r>
              <w:rPr>
                <w:lang w:eastAsia="zh-CN"/>
              </w:rPr>
              <w:tab/>
              <w:t>I</w:t>
            </w:r>
            <w:r w:rsidRPr="002625EB">
              <w:t xml:space="preserve">f the number of information bits in </w:t>
            </w:r>
            <w:r w:rsidRPr="002625EB">
              <w:rPr>
                <w:lang w:eastAsia="zh-CN"/>
              </w:rPr>
              <w:t xml:space="preserve">the DCI </w:t>
            </w:r>
            <w:r>
              <w:t>format 0_2</w:t>
            </w:r>
            <w:r w:rsidRPr="002625EB">
              <w:rPr>
                <w:lang w:eastAsia="zh-CN"/>
              </w:rPr>
              <w:t xml:space="preserve"> </w:t>
            </w:r>
            <w:r w:rsidRPr="002625EB">
              <w:t>prior to padding is less than the payload size of</w:t>
            </w:r>
            <w:r w:rsidRPr="002625EB">
              <w:rPr>
                <w:lang w:eastAsia="zh-CN"/>
              </w:rPr>
              <w:t xml:space="preserve"> the DCI</w:t>
            </w:r>
            <w:r>
              <w:t xml:space="preserve"> format 1_2</w:t>
            </w:r>
            <w:r w:rsidRPr="002625EB">
              <w:t xml:space="preserve"> for scheduling the same serving cell, </w:t>
            </w:r>
            <w:r w:rsidRPr="002625EB">
              <w:rPr>
                <w:lang w:eastAsia="zh-CN"/>
              </w:rPr>
              <w:t xml:space="preserve">a number of zero padding bits are generated for the DCI </w:t>
            </w:r>
            <w:r>
              <w:t>format 0_2</w:t>
            </w:r>
            <w:r w:rsidRPr="002625EB">
              <w:t xml:space="preserve"> until the payload size equals that of</w:t>
            </w:r>
            <w:r w:rsidRPr="002625EB">
              <w:rPr>
                <w:lang w:eastAsia="zh-CN"/>
              </w:rPr>
              <w:t xml:space="preserve"> the DCI</w:t>
            </w:r>
            <w:r>
              <w:t xml:space="preserve"> format 1_2</w:t>
            </w:r>
            <w:r w:rsidRPr="002625EB">
              <w:t>.</w:t>
            </w:r>
          </w:p>
          <w:p w14:paraId="30FD0B27" w14:textId="77777777" w:rsidR="00931EFF" w:rsidRPr="002625EB" w:rsidRDefault="00931EFF" w:rsidP="00931EFF">
            <w:pPr>
              <w:pStyle w:val="B3"/>
              <w:rPr>
                <w:lang w:eastAsia="zh-CN"/>
              </w:rPr>
            </w:pPr>
            <w:r>
              <w:rPr>
                <w:lang w:eastAsia="zh-CN"/>
              </w:rPr>
              <w:t>-</w:t>
            </w:r>
            <w:r>
              <w:rPr>
                <w:lang w:eastAsia="zh-CN"/>
              </w:rPr>
              <w:tab/>
              <w:t>I</w:t>
            </w:r>
            <w:r w:rsidRPr="002625EB">
              <w:rPr>
                <w:lang w:eastAsia="zh-CN"/>
              </w:rPr>
              <w:t>f the number of inform</w:t>
            </w:r>
            <w:r>
              <w:rPr>
                <w:lang w:eastAsia="zh-CN"/>
              </w:rPr>
              <w:t>ation bits in the DCI format 1_2</w:t>
            </w:r>
            <w:r w:rsidRPr="002625EB">
              <w:rPr>
                <w:lang w:eastAsia="zh-CN"/>
              </w:rPr>
              <w:t xml:space="preserve"> prior to padding is less than the payload size of the DCI format 0</w:t>
            </w:r>
            <w:r>
              <w:rPr>
                <w:lang w:eastAsia="zh-CN"/>
              </w:rPr>
              <w:t>_2</w:t>
            </w:r>
            <w:r w:rsidRPr="002625EB">
              <w:rPr>
                <w:lang w:eastAsia="zh-CN"/>
              </w:rPr>
              <w:t xml:space="preserve"> for scheduling the same serving cell, </w:t>
            </w:r>
            <w:r w:rsidRPr="002625EB">
              <w:t xml:space="preserve">zeros shall be appended to </w:t>
            </w:r>
            <w:r w:rsidRPr="002625EB">
              <w:rPr>
                <w:lang w:eastAsia="zh-CN"/>
              </w:rPr>
              <w:t xml:space="preserve">the DCI </w:t>
            </w:r>
            <w:r w:rsidRPr="002625EB">
              <w:t xml:space="preserve">format </w:t>
            </w:r>
            <w:r w:rsidRPr="002625EB">
              <w:rPr>
                <w:lang w:eastAsia="zh-CN"/>
              </w:rPr>
              <w:t>1</w:t>
            </w:r>
            <w:r>
              <w:t>_2</w:t>
            </w:r>
            <w:r w:rsidRPr="002625EB">
              <w:t xml:space="preserve"> until the payload size equals that of</w:t>
            </w:r>
            <w:r w:rsidRPr="002625EB">
              <w:rPr>
                <w:lang w:eastAsia="zh-CN"/>
              </w:rPr>
              <w:t xml:space="preserve"> the DCI</w:t>
            </w:r>
            <w:r w:rsidRPr="002625EB">
              <w:t xml:space="preserve"> format </w:t>
            </w:r>
            <w:r w:rsidRPr="002625EB">
              <w:rPr>
                <w:lang w:eastAsia="zh-CN"/>
              </w:rPr>
              <w:t>0</w:t>
            </w:r>
            <w:r>
              <w:t>_2.</w:t>
            </w:r>
          </w:p>
          <w:p w14:paraId="76A19DAC" w14:textId="77777777" w:rsidR="00931EFF" w:rsidRPr="0026055E" w:rsidRDefault="00931EFF" w:rsidP="00931EFF">
            <w:pPr>
              <w:ind w:leftChars="300" w:left="600"/>
              <w:rPr>
                <w:lang w:eastAsia="zh-CN"/>
              </w:rPr>
            </w:pPr>
            <w:r w:rsidRPr="002625EB">
              <w:rPr>
                <w:lang w:eastAsia="zh-CN"/>
              </w:rPr>
              <w:t>Step 4</w:t>
            </w:r>
            <w:r>
              <w:rPr>
                <w:lang w:eastAsia="zh-CN"/>
              </w:rPr>
              <w:t>C</w:t>
            </w:r>
            <w:r w:rsidRPr="002625EB">
              <w:rPr>
                <w:lang w:eastAsia="zh-CN"/>
              </w:rPr>
              <w:t>:</w:t>
            </w:r>
          </w:p>
          <w:p w14:paraId="312ACCC4" w14:textId="77777777" w:rsidR="00931EFF" w:rsidRPr="002625EB" w:rsidRDefault="00931EFF" w:rsidP="00931EFF">
            <w:pPr>
              <w:pStyle w:val="B2"/>
              <w:rPr>
                <w:lang w:eastAsia="zh-CN"/>
              </w:rPr>
            </w:pPr>
            <w:r w:rsidRPr="002625EB">
              <w:rPr>
                <w:lang w:eastAsia="zh-CN"/>
              </w:rPr>
              <w:t>-</w:t>
            </w:r>
            <w:r w:rsidRPr="002625EB">
              <w:rPr>
                <w:lang w:eastAsia="zh-CN"/>
              </w:rPr>
              <w:tab/>
            </w:r>
            <w:r>
              <w:rPr>
                <w:lang w:eastAsia="zh-CN"/>
              </w:rPr>
              <w:t xml:space="preserve">If the total number </w:t>
            </w:r>
            <w:r w:rsidRPr="002625EB">
              <w:rPr>
                <w:lang w:eastAsia="zh-CN"/>
              </w:rPr>
              <w:t>of different DCI sizes configured to monitor is more than 4 for the cell</w:t>
            </w:r>
            <w:r>
              <w:rPr>
                <w:lang w:eastAsia="zh-CN"/>
              </w:rPr>
              <w:t xml:space="preserve"> after applying the above steps, or if t</w:t>
            </w:r>
            <w:r w:rsidRPr="002625EB">
              <w:rPr>
                <w:lang w:eastAsia="zh-CN"/>
              </w:rPr>
              <w:t>he total number of different DCI sizes with C-RNTI configured to monitor is more than 3 for the cell</w:t>
            </w:r>
            <w:r>
              <w:rPr>
                <w:lang w:eastAsia="zh-CN"/>
              </w:rPr>
              <w:t xml:space="preserve"> after applying the above steps </w:t>
            </w:r>
          </w:p>
          <w:p w14:paraId="51FE49A7" w14:textId="77777777" w:rsidR="00931EFF" w:rsidRPr="002625EB" w:rsidRDefault="00931EFF" w:rsidP="00931EFF">
            <w:pPr>
              <w:pStyle w:val="B3"/>
              <w:rPr>
                <w:lang w:eastAsia="zh-CN"/>
              </w:rPr>
            </w:pPr>
            <w:r>
              <w:rPr>
                <w:lang w:eastAsia="zh-CN"/>
              </w:rPr>
              <w:t>-</w:t>
            </w:r>
            <w:r>
              <w:rPr>
                <w:lang w:eastAsia="zh-CN"/>
              </w:rPr>
              <w:tab/>
              <w:t>I</w:t>
            </w:r>
            <w:r w:rsidRPr="002625EB">
              <w:t xml:space="preserve">f the number of information bits in </w:t>
            </w:r>
            <w:r w:rsidRPr="002625EB">
              <w:rPr>
                <w:lang w:eastAsia="zh-CN"/>
              </w:rPr>
              <w:t xml:space="preserve">the DCI </w:t>
            </w:r>
            <w:r>
              <w:t>format 0_1</w:t>
            </w:r>
            <w:r w:rsidRPr="002625EB">
              <w:rPr>
                <w:lang w:eastAsia="zh-CN"/>
              </w:rPr>
              <w:t xml:space="preserve"> </w:t>
            </w:r>
            <w:r w:rsidRPr="002625EB">
              <w:t>prior to padding is less than the payload size of</w:t>
            </w:r>
            <w:r w:rsidRPr="002625EB">
              <w:rPr>
                <w:lang w:eastAsia="zh-CN"/>
              </w:rPr>
              <w:t xml:space="preserve"> the DCI</w:t>
            </w:r>
            <w:r>
              <w:t xml:space="preserve"> format 1_1</w:t>
            </w:r>
            <w:r w:rsidRPr="002625EB">
              <w:t xml:space="preserve"> for scheduling the same serving cell, </w:t>
            </w:r>
            <w:r w:rsidRPr="002625EB">
              <w:rPr>
                <w:lang w:eastAsia="zh-CN"/>
              </w:rPr>
              <w:t xml:space="preserve">a number of zero padding bits are generated for the DCI </w:t>
            </w:r>
            <w:r>
              <w:t>format 0_1</w:t>
            </w:r>
            <w:r w:rsidRPr="002625EB">
              <w:t xml:space="preserve"> until the payload size equals that of</w:t>
            </w:r>
            <w:r w:rsidRPr="002625EB">
              <w:rPr>
                <w:lang w:eastAsia="zh-CN"/>
              </w:rPr>
              <w:t xml:space="preserve"> the DCI</w:t>
            </w:r>
            <w:r>
              <w:t xml:space="preserve"> format 1_1</w:t>
            </w:r>
            <w:r w:rsidRPr="002625EB">
              <w:t>.</w:t>
            </w:r>
          </w:p>
          <w:p w14:paraId="235C6C54" w14:textId="77777777" w:rsidR="00931EFF" w:rsidRPr="002625EB" w:rsidRDefault="00931EFF" w:rsidP="00931EFF">
            <w:pPr>
              <w:pStyle w:val="B2"/>
              <w:rPr>
                <w:lang w:eastAsia="zh-CN"/>
              </w:rPr>
            </w:pPr>
            <w:r>
              <w:rPr>
                <w:lang w:eastAsia="zh-CN"/>
              </w:rPr>
              <w:t>-</w:t>
            </w:r>
            <w:r>
              <w:rPr>
                <w:lang w:eastAsia="zh-CN"/>
              </w:rPr>
              <w:tab/>
              <w:t>I</w:t>
            </w:r>
            <w:r w:rsidRPr="002625EB">
              <w:rPr>
                <w:lang w:eastAsia="zh-CN"/>
              </w:rPr>
              <w:t>f the number of inform</w:t>
            </w:r>
            <w:r>
              <w:rPr>
                <w:lang w:eastAsia="zh-CN"/>
              </w:rPr>
              <w:t>ation bits in the DCI format 1_1</w:t>
            </w:r>
            <w:r w:rsidRPr="002625EB">
              <w:rPr>
                <w:lang w:eastAsia="zh-CN"/>
              </w:rPr>
              <w:t xml:space="preserve"> prior to padding is less than the payload size of the DCI format 0</w:t>
            </w:r>
            <w:r>
              <w:rPr>
                <w:lang w:eastAsia="zh-CN"/>
              </w:rPr>
              <w:t>_1</w:t>
            </w:r>
            <w:r w:rsidRPr="002625EB">
              <w:rPr>
                <w:lang w:eastAsia="zh-CN"/>
              </w:rPr>
              <w:t xml:space="preserve"> for scheduling the same serving cell, </w:t>
            </w:r>
            <w:r w:rsidRPr="002625EB">
              <w:t xml:space="preserve">zeros shall be appended to </w:t>
            </w:r>
            <w:r w:rsidRPr="002625EB">
              <w:rPr>
                <w:lang w:eastAsia="zh-CN"/>
              </w:rPr>
              <w:t xml:space="preserve">the DCI </w:t>
            </w:r>
            <w:r w:rsidRPr="002625EB">
              <w:t xml:space="preserve">format </w:t>
            </w:r>
            <w:r w:rsidRPr="002625EB">
              <w:rPr>
                <w:lang w:eastAsia="zh-CN"/>
              </w:rPr>
              <w:t>1</w:t>
            </w:r>
            <w:r>
              <w:t>_1</w:t>
            </w:r>
            <w:r w:rsidRPr="002625EB">
              <w:t xml:space="preserve"> until the payload size equals that of</w:t>
            </w:r>
            <w:r w:rsidRPr="002625EB">
              <w:rPr>
                <w:lang w:eastAsia="zh-CN"/>
              </w:rPr>
              <w:t xml:space="preserve"> the DCI</w:t>
            </w:r>
            <w:r w:rsidRPr="002625EB">
              <w:t xml:space="preserve"> format </w:t>
            </w:r>
            <w:r w:rsidRPr="002625EB">
              <w:rPr>
                <w:lang w:eastAsia="zh-CN"/>
              </w:rPr>
              <w:t>0</w:t>
            </w:r>
            <w:r>
              <w:t>_1.</w:t>
            </w:r>
          </w:p>
          <w:p w14:paraId="2BB49222" w14:textId="77777777" w:rsidR="00931EFF" w:rsidRPr="002625EB" w:rsidRDefault="00931EFF" w:rsidP="00931EFF">
            <w:r w:rsidRPr="002625EB">
              <w:t>The UE is not expected to handle a configuration that, after applying the above steps, results in</w:t>
            </w:r>
          </w:p>
          <w:p w14:paraId="4956DDFF" w14:textId="77777777" w:rsidR="00931EFF" w:rsidRPr="002625EB" w:rsidRDefault="00931EFF" w:rsidP="00931EFF">
            <w:pPr>
              <w:pStyle w:val="B1"/>
              <w:rPr>
                <w:lang w:eastAsia="zh-CN"/>
              </w:rPr>
            </w:pPr>
            <w:r w:rsidRPr="002625EB">
              <w:t>-</w:t>
            </w:r>
            <w:r w:rsidRPr="002625EB">
              <w:tab/>
            </w:r>
            <w:r w:rsidRPr="002625EB">
              <w:rPr>
                <w:lang w:eastAsia="zh-CN"/>
              </w:rPr>
              <w:t>the total number of different DCI sizes configured to monitor is more than 4 for the cell; or</w:t>
            </w:r>
          </w:p>
          <w:p w14:paraId="248F4998" w14:textId="77777777" w:rsidR="00931EFF" w:rsidRPr="002625EB" w:rsidRDefault="00931EFF" w:rsidP="00931EFF">
            <w:pPr>
              <w:pStyle w:val="B1"/>
              <w:rPr>
                <w:lang w:eastAsia="zh-CN"/>
              </w:rPr>
            </w:pPr>
            <w:r w:rsidRPr="002625EB">
              <w:rPr>
                <w:lang w:eastAsia="zh-CN"/>
              </w:rPr>
              <w:t>-</w:t>
            </w:r>
            <w:r w:rsidRPr="002625EB">
              <w:rPr>
                <w:lang w:eastAsia="zh-CN"/>
              </w:rPr>
              <w:tab/>
              <w:t>the total number of different DCI sizes with C-RNTI configured to monitor is more than 3 for the cell; or</w:t>
            </w:r>
          </w:p>
          <w:p w14:paraId="28070A69" w14:textId="77777777" w:rsidR="00931EFF" w:rsidRPr="002625EB" w:rsidRDefault="00931EFF" w:rsidP="00931EFF">
            <w:pPr>
              <w:pStyle w:val="B1"/>
              <w:rPr>
                <w:lang w:eastAsia="zh-CN"/>
              </w:rPr>
            </w:pPr>
            <w:r w:rsidRPr="002625EB">
              <w:rPr>
                <w:lang w:eastAsia="zh-CN"/>
              </w:rPr>
              <w:t>-</w:t>
            </w:r>
            <w:r w:rsidRPr="002625EB">
              <w:rPr>
                <w:lang w:eastAsia="zh-CN"/>
              </w:rPr>
              <w:tab/>
              <w:t>the size of DCI format 0_0 in a UE-specific search space is equal to DCI format 0_1 in another UE-specific search space; or</w:t>
            </w:r>
          </w:p>
          <w:p w14:paraId="31272ED8" w14:textId="77777777" w:rsidR="00931EFF" w:rsidRDefault="00931EFF" w:rsidP="00931EFF">
            <w:pPr>
              <w:pStyle w:val="B1"/>
              <w:rPr>
                <w:lang w:eastAsia="zh-CN"/>
              </w:rPr>
            </w:pPr>
            <w:r w:rsidRPr="002625EB">
              <w:rPr>
                <w:lang w:eastAsia="zh-CN"/>
              </w:rPr>
              <w:t>-</w:t>
            </w:r>
            <w:r w:rsidRPr="002625EB">
              <w:rPr>
                <w:lang w:eastAsia="zh-CN"/>
              </w:rPr>
              <w:tab/>
              <w:t>the size of DCI format 1_0 in a UE-specific search space is equal to DCI format 1_1 in another UE-specific search space</w:t>
            </w:r>
            <w:r>
              <w:rPr>
                <w:lang w:eastAsia="zh-CN"/>
              </w:rPr>
              <w:t>; or</w:t>
            </w:r>
          </w:p>
          <w:p w14:paraId="473CDFFF" w14:textId="77777777" w:rsidR="00931EFF" w:rsidRPr="002625EB" w:rsidRDefault="00931EFF" w:rsidP="00931EFF">
            <w:pPr>
              <w:pStyle w:val="B1"/>
              <w:rPr>
                <w:lang w:eastAsia="zh-CN"/>
              </w:rPr>
            </w:pPr>
            <w:r w:rsidRPr="002625EB">
              <w:rPr>
                <w:lang w:eastAsia="zh-CN"/>
              </w:rPr>
              <w:t>-</w:t>
            </w:r>
            <w:r w:rsidRPr="002625EB">
              <w:rPr>
                <w:lang w:eastAsia="zh-CN"/>
              </w:rPr>
              <w:tab/>
            </w:r>
            <w:r w:rsidRPr="00931EFF">
              <w:rPr>
                <w:strike/>
                <w:color w:val="FF0000"/>
                <w:lang w:eastAsia="zh-CN"/>
              </w:rPr>
              <w:t>[</w:t>
            </w:r>
            <w:r w:rsidRPr="002625EB">
              <w:rPr>
                <w:lang w:eastAsia="zh-CN"/>
              </w:rPr>
              <w:t>the size of DCI format 0_0 in a UE-specific search space is equal to DCI format 0_</w:t>
            </w:r>
            <w:r>
              <w:rPr>
                <w:lang w:eastAsia="zh-CN"/>
              </w:rPr>
              <w:t>2</w:t>
            </w:r>
            <w:r w:rsidRPr="002625EB">
              <w:rPr>
                <w:lang w:eastAsia="zh-CN"/>
              </w:rPr>
              <w:t xml:space="preserve"> in another UE-specific search space; or</w:t>
            </w:r>
            <w:r w:rsidRPr="00931EFF">
              <w:rPr>
                <w:strike/>
                <w:color w:val="FF0000"/>
                <w:lang w:eastAsia="zh-CN"/>
              </w:rPr>
              <w:t>]</w:t>
            </w:r>
          </w:p>
          <w:p w14:paraId="489C6979" w14:textId="1385B397" w:rsidR="00744A21" w:rsidRDefault="00931EFF" w:rsidP="00931EFF">
            <w:pPr>
              <w:pStyle w:val="B1"/>
              <w:rPr>
                <w:lang w:eastAsia="zh-CN"/>
              </w:rPr>
            </w:pPr>
            <w:r w:rsidRPr="002625EB">
              <w:rPr>
                <w:lang w:eastAsia="zh-CN"/>
              </w:rPr>
              <w:t>-</w:t>
            </w:r>
            <w:r w:rsidRPr="002625EB">
              <w:rPr>
                <w:lang w:eastAsia="zh-CN"/>
              </w:rPr>
              <w:tab/>
            </w:r>
            <w:r w:rsidRPr="00931EFF">
              <w:rPr>
                <w:strike/>
                <w:color w:val="FF0000"/>
                <w:lang w:eastAsia="zh-CN"/>
              </w:rPr>
              <w:t>[</w:t>
            </w:r>
            <w:r w:rsidRPr="002625EB">
              <w:rPr>
                <w:lang w:eastAsia="zh-CN"/>
              </w:rPr>
              <w:t>the size of DCI format 1_0 in a UE-specific search space is equal to DCI format 1_</w:t>
            </w:r>
            <w:r>
              <w:rPr>
                <w:lang w:eastAsia="zh-CN"/>
              </w:rPr>
              <w:t>2</w:t>
            </w:r>
            <w:r w:rsidRPr="002625EB">
              <w:rPr>
                <w:lang w:eastAsia="zh-CN"/>
              </w:rPr>
              <w:t xml:space="preserve"> in another UE-specific search space</w:t>
            </w:r>
            <w:r w:rsidRPr="00931EFF">
              <w:rPr>
                <w:strike/>
                <w:color w:val="FF0000"/>
                <w:lang w:eastAsia="zh-CN"/>
              </w:rPr>
              <w:t>.]</w:t>
            </w:r>
            <w:r w:rsidR="00744A21" w:rsidRPr="00FA77A6">
              <w:rPr>
                <w:color w:val="FF0000"/>
                <w:lang w:eastAsia="zh-CN"/>
              </w:rPr>
              <w:t>; or</w:t>
            </w:r>
          </w:p>
          <w:p w14:paraId="33871495" w14:textId="65A26272" w:rsidR="00744A21" w:rsidRPr="00FA77A6" w:rsidRDefault="00744A21" w:rsidP="00E8159B">
            <w:pPr>
              <w:pStyle w:val="B1"/>
              <w:rPr>
                <w:color w:val="FF0000"/>
                <w:lang w:eastAsia="zh-CN"/>
              </w:rPr>
            </w:pPr>
            <w:r w:rsidRPr="00FA77A6">
              <w:rPr>
                <w:color w:val="FF0000"/>
                <w:lang w:eastAsia="zh-CN"/>
              </w:rPr>
              <w:t>-</w:t>
            </w:r>
            <w:r w:rsidRPr="00FA77A6">
              <w:rPr>
                <w:color w:val="FF0000"/>
                <w:lang w:eastAsia="zh-CN"/>
              </w:rPr>
              <w:tab/>
              <w:t xml:space="preserve">the size of DCI format </w:t>
            </w:r>
            <w:r w:rsidRPr="00FA77A6">
              <w:rPr>
                <w:rFonts w:hint="eastAsia"/>
                <w:color w:val="FF0000"/>
                <w:lang w:eastAsia="zh-CN"/>
              </w:rPr>
              <w:t>0</w:t>
            </w:r>
            <w:r w:rsidRPr="00FA77A6">
              <w:rPr>
                <w:color w:val="FF0000"/>
                <w:lang w:eastAsia="zh-CN"/>
              </w:rPr>
              <w:t>_</w:t>
            </w:r>
            <w:r w:rsidRPr="00FA77A6">
              <w:rPr>
                <w:rFonts w:hint="eastAsia"/>
                <w:color w:val="FF0000"/>
                <w:lang w:eastAsia="zh-CN"/>
              </w:rPr>
              <w:t>2</w:t>
            </w:r>
            <w:r w:rsidRPr="00FA77A6">
              <w:rPr>
                <w:color w:val="FF0000"/>
                <w:lang w:eastAsia="zh-CN"/>
              </w:rPr>
              <w:t xml:space="preserve"> in a UE-specific search space is equal to DCI format 0_</w:t>
            </w:r>
            <w:r w:rsidRPr="00FA77A6">
              <w:rPr>
                <w:rFonts w:hint="eastAsia"/>
                <w:color w:val="FF0000"/>
                <w:lang w:eastAsia="zh-CN"/>
              </w:rPr>
              <w:t>1</w:t>
            </w:r>
            <w:r w:rsidRPr="00FA77A6">
              <w:rPr>
                <w:color w:val="FF0000"/>
                <w:lang w:eastAsia="zh-CN"/>
              </w:rPr>
              <w:t xml:space="preserve"> in </w:t>
            </w:r>
            <w:r w:rsidR="00FA77A6" w:rsidRPr="00FA77A6">
              <w:rPr>
                <w:color w:val="00B050"/>
                <w:lang w:eastAsia="zh-CN"/>
              </w:rPr>
              <w:t xml:space="preserve">the same or </w:t>
            </w:r>
            <w:r w:rsidRPr="00FA77A6">
              <w:rPr>
                <w:color w:val="FF0000"/>
                <w:lang w:eastAsia="zh-CN"/>
              </w:rPr>
              <w:t>another UE-specific search space; or</w:t>
            </w:r>
          </w:p>
          <w:p w14:paraId="64E20B52" w14:textId="77777777" w:rsidR="00744A21" w:rsidRDefault="00744A21" w:rsidP="00FA77A6">
            <w:pPr>
              <w:pStyle w:val="B1"/>
              <w:widowControl w:val="0"/>
              <w:rPr>
                <w:color w:val="FF0000"/>
                <w:lang w:eastAsia="zh-CN"/>
              </w:rPr>
            </w:pPr>
            <w:r w:rsidRPr="00FA77A6">
              <w:rPr>
                <w:color w:val="FF0000"/>
                <w:lang w:eastAsia="zh-CN"/>
              </w:rPr>
              <w:t>-</w:t>
            </w:r>
            <w:r w:rsidRPr="00FA77A6">
              <w:rPr>
                <w:color w:val="FF0000"/>
                <w:lang w:eastAsia="zh-CN"/>
              </w:rPr>
              <w:tab/>
              <w:t>the size of DCI format 1_</w:t>
            </w:r>
            <w:r w:rsidRPr="00FA77A6">
              <w:rPr>
                <w:rFonts w:hint="eastAsia"/>
                <w:color w:val="FF0000"/>
                <w:lang w:eastAsia="zh-CN"/>
              </w:rPr>
              <w:t>2</w:t>
            </w:r>
            <w:r w:rsidRPr="00FA77A6">
              <w:rPr>
                <w:color w:val="FF0000"/>
                <w:lang w:eastAsia="zh-CN"/>
              </w:rPr>
              <w:t xml:space="preserve"> in a UE-specific search space is equal to DCI format 1_</w:t>
            </w:r>
            <w:r w:rsidRPr="00FA77A6">
              <w:rPr>
                <w:rFonts w:hint="eastAsia"/>
                <w:color w:val="FF0000"/>
                <w:lang w:eastAsia="zh-CN"/>
              </w:rPr>
              <w:t>1</w:t>
            </w:r>
            <w:r w:rsidRPr="00FA77A6">
              <w:rPr>
                <w:color w:val="FF0000"/>
                <w:lang w:eastAsia="zh-CN"/>
              </w:rPr>
              <w:t xml:space="preserve"> in </w:t>
            </w:r>
            <w:r w:rsidR="00FA77A6" w:rsidRPr="00FA77A6">
              <w:rPr>
                <w:color w:val="00B050"/>
                <w:lang w:eastAsia="zh-CN"/>
              </w:rPr>
              <w:t xml:space="preserve">the same or </w:t>
            </w:r>
            <w:r w:rsidRPr="00FA77A6">
              <w:rPr>
                <w:color w:val="FF0000"/>
                <w:lang w:eastAsia="zh-CN"/>
              </w:rPr>
              <w:t>another UE-specific search space</w:t>
            </w:r>
            <w:r w:rsidRPr="00FA77A6">
              <w:rPr>
                <w:rFonts w:hint="eastAsia"/>
                <w:color w:val="FF0000"/>
                <w:lang w:eastAsia="zh-CN"/>
              </w:rPr>
              <w:t>.</w:t>
            </w:r>
          </w:p>
          <w:p w14:paraId="602D78DC" w14:textId="15479776" w:rsidR="00444E4F" w:rsidRPr="00444E4F" w:rsidRDefault="00444E4F" w:rsidP="00444E4F">
            <w:pPr>
              <w:jc w:val="center"/>
              <w:rPr>
                <w:color w:val="0070C0"/>
              </w:rPr>
            </w:pPr>
            <w:r w:rsidRPr="00444E4F">
              <w:rPr>
                <w:color w:val="0070C0"/>
              </w:rPr>
              <w:t>&lt;Unchanged text omitted&gt;</w:t>
            </w:r>
          </w:p>
        </w:tc>
      </w:tr>
    </w:tbl>
    <w:p w14:paraId="547B178E" w14:textId="77777777" w:rsidR="00541FD3" w:rsidRDefault="00541FD3" w:rsidP="002C3054">
      <w:pPr>
        <w:jc w:val="both"/>
        <w:rPr>
          <w:lang w:eastAsia="zh-CN"/>
        </w:rPr>
      </w:pPr>
    </w:p>
    <w:p w14:paraId="0CB4C9E5" w14:textId="129627BF" w:rsidR="00812FBF" w:rsidRPr="00D17AB0" w:rsidRDefault="005D06AA" w:rsidP="00812FBF">
      <w:pPr>
        <w:pStyle w:val="Heading2"/>
        <w:rPr>
          <w:lang w:eastAsia="zh-CN"/>
        </w:rPr>
      </w:pPr>
      <w:r>
        <w:rPr>
          <w:lang w:eastAsia="zh-CN"/>
        </w:rPr>
        <w:t>2</w:t>
      </w:r>
      <w:r w:rsidR="00812FBF" w:rsidRPr="00D17AB0">
        <w:rPr>
          <w:lang w:eastAsia="zh-CN"/>
        </w:rPr>
        <w:t>.</w:t>
      </w:r>
      <w:r w:rsidR="00803206">
        <w:rPr>
          <w:lang w:eastAsia="zh-CN"/>
        </w:rPr>
        <w:t>2</w:t>
      </w:r>
      <w:r w:rsidR="00812FBF" w:rsidRPr="00D17AB0">
        <w:rPr>
          <w:lang w:eastAsia="zh-CN"/>
        </w:rPr>
        <w:t xml:space="preserve"> </w:t>
      </w:r>
      <w:r w:rsidR="00DF37E2">
        <w:rPr>
          <w:lang w:eastAsia="zh-CN"/>
        </w:rPr>
        <w:t xml:space="preserve">Correction to </w:t>
      </w:r>
      <w:r w:rsidR="00812FBF" w:rsidRPr="00D17AB0">
        <w:rPr>
          <w:lang w:eastAsia="zh-CN"/>
        </w:rPr>
        <w:t xml:space="preserve">DMRS reception procedure </w:t>
      </w:r>
      <w:r w:rsidR="00F77D16" w:rsidRPr="00D17AB0">
        <w:rPr>
          <w:lang w:eastAsia="zh-CN"/>
        </w:rPr>
        <w:t xml:space="preserve">for PDSCH scheduled by </w:t>
      </w:r>
      <w:r w:rsidR="00812FBF" w:rsidRPr="00D17AB0">
        <w:rPr>
          <w:lang w:eastAsia="zh-CN"/>
        </w:rPr>
        <w:t>DCI formats</w:t>
      </w:r>
      <w:r w:rsidR="00F77D16" w:rsidRPr="00D17AB0">
        <w:rPr>
          <w:lang w:eastAsia="zh-CN"/>
        </w:rPr>
        <w:t xml:space="preserve"> </w:t>
      </w:r>
      <w:r w:rsidR="00812FBF" w:rsidRPr="00D17AB0">
        <w:rPr>
          <w:lang w:eastAsia="zh-CN"/>
        </w:rPr>
        <w:t xml:space="preserve">1_2 (38.214, Sec. </w:t>
      </w:r>
      <w:r w:rsidR="00427EB8" w:rsidRPr="00D17AB0">
        <w:rPr>
          <w:lang w:eastAsia="zh-CN"/>
        </w:rPr>
        <w:t>5.1.</w:t>
      </w:r>
      <w:r w:rsidR="00C92748" w:rsidRPr="00D17AB0">
        <w:rPr>
          <w:lang w:eastAsia="zh-CN"/>
        </w:rPr>
        <w:t xml:space="preserve">3.2 &amp; </w:t>
      </w:r>
      <w:r w:rsidR="00427EB8" w:rsidRPr="00D17AB0">
        <w:rPr>
          <w:lang w:eastAsia="zh-CN"/>
        </w:rPr>
        <w:t xml:space="preserve"> </w:t>
      </w:r>
      <w:r w:rsidR="00812FBF" w:rsidRPr="00D17AB0">
        <w:rPr>
          <w:lang w:eastAsia="zh-CN"/>
        </w:rPr>
        <w:t>5.1.</w:t>
      </w:r>
      <w:r w:rsidR="00F77D16" w:rsidRPr="00D17AB0">
        <w:rPr>
          <w:lang w:eastAsia="zh-CN"/>
        </w:rPr>
        <w:t>6</w:t>
      </w:r>
      <w:r w:rsidR="00812FBF" w:rsidRPr="00D17AB0">
        <w:rPr>
          <w:lang w:eastAsia="zh-CN"/>
        </w:rPr>
        <w:t>.2)</w:t>
      </w:r>
    </w:p>
    <w:p w14:paraId="607CC1BA" w14:textId="157D6824" w:rsidR="00F77D16" w:rsidRDefault="00F77D16" w:rsidP="00B0637A">
      <w:pPr>
        <w:jc w:val="both"/>
        <w:rPr>
          <w:sz w:val="22"/>
          <w:lang w:eastAsia="zh-CN"/>
        </w:rPr>
      </w:pPr>
      <w:r w:rsidRPr="00D17AB0">
        <w:rPr>
          <w:sz w:val="22"/>
          <w:lang w:eastAsia="zh-CN"/>
        </w:rPr>
        <w:t xml:space="preserve">The following clause has been added to 5.1.6.2. </w:t>
      </w:r>
      <w:r w:rsidR="003966B3" w:rsidRPr="00D17AB0">
        <w:rPr>
          <w:sz w:val="22"/>
          <w:lang w:eastAsia="zh-CN"/>
        </w:rPr>
        <w:t xml:space="preserve">of TS 38.214 </w:t>
      </w:r>
      <w:r w:rsidR="005D06AA">
        <w:rPr>
          <w:sz w:val="22"/>
          <w:lang w:eastAsia="zh-CN"/>
        </w:rPr>
        <w:t>in Rel-16</w:t>
      </w:r>
      <w:r w:rsidRPr="00D17AB0">
        <w:rPr>
          <w:sz w:val="22"/>
          <w:lang w:eastAsia="zh-CN"/>
        </w:rPr>
        <w:t>, which tried to handle the case of DCI format 1_2 with the associated DMRS configuration and associate this with the DMRS reception procedure of DCI format 1_1 (from Sec. 5.1.6.2 of TS 38.214):</w:t>
      </w:r>
    </w:p>
    <w:tbl>
      <w:tblPr>
        <w:tblStyle w:val="TableGrid"/>
        <w:tblW w:w="0" w:type="auto"/>
        <w:tblLook w:val="04A0" w:firstRow="1" w:lastRow="0" w:firstColumn="1" w:lastColumn="0" w:noHBand="0" w:noVBand="1"/>
      </w:tblPr>
      <w:tblGrid>
        <w:gridCol w:w="9629"/>
      </w:tblGrid>
      <w:tr w:rsidR="00935167" w:rsidRPr="00D17AB0" w14:paraId="7DEE67D6" w14:textId="77777777" w:rsidTr="000D0955">
        <w:tc>
          <w:tcPr>
            <w:tcW w:w="9629" w:type="dxa"/>
          </w:tcPr>
          <w:p w14:paraId="1D987C89" w14:textId="6729B5C9" w:rsidR="00935167" w:rsidRPr="00F91551" w:rsidRDefault="00036248" w:rsidP="00036248">
            <w:pPr>
              <w:rPr>
                <w:rFonts w:eastAsia="Malgun Gothic"/>
                <w:kern w:val="2"/>
                <w:lang w:eastAsia="ko-KR"/>
              </w:rPr>
            </w:pPr>
            <w:r>
              <w:t xml:space="preserve">The DM-RS reception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r w:rsidRPr="00F54DCC">
              <w:rPr>
                <w:i/>
              </w:rPr>
              <w:t>dmrs-DownlinkForPDSCH-MappingTypeA-ForDCIFormat1_2</w:t>
            </w:r>
            <w:r>
              <w:t xml:space="preserve"> and </w:t>
            </w:r>
            <w:r w:rsidRPr="00F54DCC">
              <w:rPr>
                <w:i/>
              </w:rPr>
              <w:t>dmrs-DownlinkForPDSCH-MappingTypeB-</w:t>
            </w:r>
            <w:r w:rsidRPr="00F54DCC">
              <w:rPr>
                <w:i/>
              </w:rPr>
              <w:lastRenderedPageBreak/>
              <w:t>ForDCIFormat1_2</w:t>
            </w:r>
            <w:r>
              <w:t xml:space="preserve"> instead of </w:t>
            </w:r>
            <w:r w:rsidRPr="00F54DCC">
              <w:rPr>
                <w:i/>
              </w:rPr>
              <w:t>dmrs-DownlinkForPDSCH-MappingTypeA</w:t>
            </w:r>
            <w:r>
              <w:t xml:space="preserve"> and </w:t>
            </w:r>
            <w:r w:rsidRPr="00F54DCC">
              <w:rPr>
                <w:i/>
              </w:rPr>
              <w:t>dmrs-DownlinkForPDSCH-MappingTypeB</w:t>
            </w:r>
            <w:r>
              <w:t>.</w:t>
            </w:r>
          </w:p>
        </w:tc>
      </w:tr>
      <w:bookmarkEnd w:id="2"/>
    </w:tbl>
    <w:p w14:paraId="579B2B8B" w14:textId="77777777" w:rsidR="00F91551" w:rsidRDefault="00F91551" w:rsidP="00B0637A">
      <w:pPr>
        <w:jc w:val="both"/>
        <w:rPr>
          <w:sz w:val="22"/>
          <w:lang w:eastAsia="zh-CN"/>
        </w:rPr>
      </w:pPr>
    </w:p>
    <w:p w14:paraId="4DD09C55" w14:textId="2C9B716E" w:rsidR="00F77D16" w:rsidRPr="00D17AB0" w:rsidRDefault="00F77D16" w:rsidP="00B0637A">
      <w:pPr>
        <w:jc w:val="both"/>
        <w:rPr>
          <w:sz w:val="22"/>
          <w:lang w:eastAsia="zh-CN"/>
        </w:rPr>
      </w:pPr>
      <w:r w:rsidRPr="00D17AB0">
        <w:rPr>
          <w:sz w:val="22"/>
          <w:lang w:eastAsia="zh-CN"/>
        </w:rPr>
        <w:t xml:space="preserve">The issue with this generic clause is, that there may not be a configuration of DMRS for DCI format 1_2 (as this is an optional RRC parameter, even if DCI format 0_2 is used). As a </w:t>
      </w:r>
      <w:r w:rsidR="00FC2CE7" w:rsidRPr="00D17AB0">
        <w:rPr>
          <w:sz w:val="22"/>
          <w:lang w:eastAsia="zh-CN"/>
        </w:rPr>
        <w:t>consequence,</w:t>
      </w:r>
      <w:r w:rsidRPr="00D17AB0">
        <w:rPr>
          <w:sz w:val="22"/>
          <w:lang w:eastAsia="zh-CN"/>
        </w:rPr>
        <w:t xml:space="preserve"> a change is needed there. </w:t>
      </w:r>
    </w:p>
    <w:p w14:paraId="4C1CF553" w14:textId="3A9BF180" w:rsidR="00F77D16" w:rsidRPr="00D17AB0" w:rsidRDefault="00F77D16" w:rsidP="003966B3">
      <w:pPr>
        <w:spacing w:after="0"/>
        <w:jc w:val="both"/>
        <w:rPr>
          <w:sz w:val="22"/>
          <w:lang w:eastAsia="zh-CN"/>
        </w:rPr>
      </w:pPr>
      <w:r w:rsidRPr="00D17AB0">
        <w:rPr>
          <w:sz w:val="22"/>
          <w:lang w:eastAsia="zh-CN"/>
        </w:rPr>
        <w:t xml:space="preserve">The following TP tries to address this issue by implementing the following logic: </w:t>
      </w:r>
    </w:p>
    <w:p w14:paraId="0B8C974A" w14:textId="7341509C" w:rsidR="00F77D16" w:rsidRPr="00D17AB0" w:rsidRDefault="00F77D16" w:rsidP="00F77D16">
      <w:pPr>
        <w:pStyle w:val="ListParagraph"/>
        <w:numPr>
          <w:ilvl w:val="0"/>
          <w:numId w:val="13"/>
        </w:numPr>
        <w:jc w:val="both"/>
        <w:rPr>
          <w:sz w:val="22"/>
          <w:lang w:eastAsia="zh-CN"/>
        </w:rPr>
      </w:pPr>
      <w:r w:rsidRPr="00D17AB0">
        <w:rPr>
          <w:sz w:val="22"/>
          <w:lang w:eastAsia="zh-CN"/>
        </w:rPr>
        <w:t xml:space="preserve">If </w:t>
      </w:r>
      <w:r w:rsidRPr="00D17AB0">
        <w:rPr>
          <w:i/>
          <w:color w:val="000000"/>
          <w:sz w:val="22"/>
          <w:szCs w:val="22"/>
        </w:rPr>
        <w:t>dmrs-DownlinkForPDSCH-MappingTypeA-ForDCIFormat1_2</w:t>
      </w:r>
      <w:r w:rsidRPr="00D17AB0">
        <w:rPr>
          <w:color w:val="000000"/>
          <w:sz w:val="22"/>
          <w:szCs w:val="22"/>
        </w:rPr>
        <w:t xml:space="preserve"> and </w:t>
      </w:r>
      <w:r w:rsidRPr="00D17AB0">
        <w:rPr>
          <w:i/>
          <w:color w:val="000000"/>
          <w:sz w:val="22"/>
          <w:szCs w:val="22"/>
        </w:rPr>
        <w:t>dmrs-DownlinkForPDSCH-MappingTypeB-ForDCIFormat1_2</w:t>
      </w:r>
      <w:r w:rsidRPr="00D17AB0">
        <w:rPr>
          <w:color w:val="000000"/>
          <w:sz w:val="22"/>
          <w:szCs w:val="22"/>
        </w:rPr>
        <w:t xml:space="preserve"> </w:t>
      </w:r>
      <w:r w:rsidR="00F404FC" w:rsidRPr="00D17AB0">
        <w:rPr>
          <w:color w:val="000000"/>
          <w:sz w:val="22"/>
          <w:szCs w:val="22"/>
        </w:rPr>
        <w:t>are</w:t>
      </w:r>
      <w:r w:rsidRPr="00D17AB0">
        <w:rPr>
          <w:color w:val="000000"/>
          <w:sz w:val="22"/>
          <w:szCs w:val="22"/>
        </w:rPr>
        <w:t xml:space="preserve"> not configured, the DMRS reception procedure for PDSCH scheduled by DCI format 1_2 follows the fallback DCI operation (i.e. DCI format 1_0)</w:t>
      </w:r>
    </w:p>
    <w:p w14:paraId="36CF505C" w14:textId="0FACE736" w:rsidR="00F77D16" w:rsidRPr="00D17AB0" w:rsidRDefault="00F77D16" w:rsidP="00F77D16">
      <w:pPr>
        <w:pStyle w:val="ListParagraph"/>
        <w:numPr>
          <w:ilvl w:val="0"/>
          <w:numId w:val="13"/>
        </w:numPr>
        <w:jc w:val="both"/>
        <w:rPr>
          <w:sz w:val="22"/>
          <w:lang w:eastAsia="zh-CN"/>
        </w:rPr>
      </w:pPr>
      <w:r w:rsidRPr="00D17AB0">
        <w:rPr>
          <w:color w:val="000000"/>
          <w:sz w:val="22"/>
          <w:szCs w:val="22"/>
        </w:rPr>
        <w:t xml:space="preserve">Otherwise (i.e. if configured), the intention of the current </w:t>
      </w:r>
      <w:r w:rsidR="00C71655" w:rsidRPr="00D17AB0">
        <w:rPr>
          <w:color w:val="000000"/>
          <w:sz w:val="22"/>
          <w:szCs w:val="22"/>
        </w:rPr>
        <w:t xml:space="preserve">clause would apply here. </w:t>
      </w:r>
    </w:p>
    <w:p w14:paraId="75EED00E" w14:textId="025F0471" w:rsidR="00F77D16" w:rsidRPr="00D17AB0" w:rsidRDefault="00150BD1" w:rsidP="00B0637A">
      <w:pPr>
        <w:jc w:val="both"/>
        <w:rPr>
          <w:sz w:val="22"/>
          <w:lang w:eastAsia="zh-CN"/>
        </w:rPr>
      </w:pPr>
      <w:r w:rsidRPr="00D17AB0">
        <w:rPr>
          <w:sz w:val="22"/>
          <w:lang w:eastAsia="zh-CN"/>
        </w:rPr>
        <w:t xml:space="preserve">As the DM-RS reception procedure also has an effect on the </w:t>
      </w:r>
      <w:r w:rsidR="009F75DD" w:rsidRPr="00D17AB0">
        <w:rPr>
          <w:sz w:val="22"/>
          <w:lang w:eastAsia="zh-CN"/>
        </w:rPr>
        <w:t xml:space="preserve">DMRS </w:t>
      </w:r>
      <w:r w:rsidR="007130CB" w:rsidRPr="00D17AB0">
        <w:rPr>
          <w:sz w:val="22"/>
          <w:lang w:eastAsia="zh-CN"/>
        </w:rPr>
        <w:t xml:space="preserve">overhead assumption, also a related change to the TBS determination is required in Sec. </w:t>
      </w:r>
      <w:r w:rsidR="006E4B18" w:rsidRPr="00D17AB0">
        <w:rPr>
          <w:sz w:val="22"/>
          <w:lang w:eastAsia="zh-CN"/>
        </w:rPr>
        <w:t xml:space="preserve">5.1.3.2 of TS 38.214. </w:t>
      </w:r>
    </w:p>
    <w:p w14:paraId="19093A2E" w14:textId="77777777" w:rsidR="00150BD1" w:rsidRPr="00D17AB0" w:rsidRDefault="00150BD1" w:rsidP="00B0637A">
      <w:pPr>
        <w:jc w:val="both"/>
        <w:rPr>
          <w:sz w:val="22"/>
          <w:lang w:eastAsia="zh-CN"/>
        </w:rPr>
      </w:pPr>
    </w:p>
    <w:p w14:paraId="5EAC4469" w14:textId="4514475E" w:rsidR="00C71655" w:rsidRPr="00D17AB0" w:rsidRDefault="00C71655" w:rsidP="00C71655">
      <w:pPr>
        <w:jc w:val="both"/>
        <w:rPr>
          <w:b/>
          <w:sz w:val="22"/>
          <w:lang w:eastAsia="zh-CN"/>
        </w:rPr>
      </w:pPr>
      <w:r w:rsidRPr="00036248">
        <w:rPr>
          <w:b/>
          <w:sz w:val="22"/>
          <w:lang w:eastAsia="zh-CN"/>
        </w:rPr>
        <w:t xml:space="preserve">Proposal </w:t>
      </w:r>
      <w:r w:rsidR="00B73D48" w:rsidRPr="00036248">
        <w:rPr>
          <w:b/>
          <w:sz w:val="22"/>
          <w:lang w:eastAsia="zh-CN"/>
        </w:rPr>
        <w:t>2</w:t>
      </w:r>
      <w:r w:rsidRPr="00036248">
        <w:rPr>
          <w:b/>
          <w:sz w:val="22"/>
          <w:lang w:eastAsia="zh-CN"/>
        </w:rPr>
        <w:t>.</w:t>
      </w:r>
      <w:r w:rsidR="00FA77A6" w:rsidRPr="00036248">
        <w:rPr>
          <w:b/>
          <w:sz w:val="22"/>
          <w:lang w:eastAsia="zh-CN"/>
        </w:rPr>
        <w:t>2</w:t>
      </w:r>
      <w:r w:rsidRPr="00036248">
        <w:rPr>
          <w:b/>
          <w:sz w:val="22"/>
          <w:lang w:eastAsia="zh-CN"/>
        </w:rPr>
        <w:t>: Adopt</w:t>
      </w:r>
      <w:r w:rsidRPr="00D17AB0">
        <w:rPr>
          <w:b/>
          <w:sz w:val="22"/>
          <w:lang w:eastAsia="zh-CN"/>
        </w:rPr>
        <w:t xml:space="preserve"> the following text proposal for PDSCH DMRS reception with DCI format 1_2 to Sec. </w:t>
      </w:r>
      <w:r w:rsidR="006E4B18" w:rsidRPr="00D17AB0">
        <w:rPr>
          <w:b/>
          <w:sz w:val="22"/>
          <w:lang w:eastAsia="zh-CN"/>
        </w:rPr>
        <w:t xml:space="preserve">5.1.3.2 and </w:t>
      </w:r>
      <w:r w:rsidRPr="00D17AB0">
        <w:rPr>
          <w:b/>
          <w:sz w:val="22"/>
          <w:lang w:eastAsia="zh-CN"/>
        </w:rPr>
        <w:t xml:space="preserve">5.1.6.2 of TS 38.214 with changes marked </w:t>
      </w:r>
      <w:r w:rsidRPr="00D17AB0">
        <w:rPr>
          <w:b/>
          <w:color w:val="FF0000"/>
          <w:sz w:val="22"/>
          <w:lang w:eastAsia="zh-CN"/>
        </w:rPr>
        <w:t>in red</w:t>
      </w:r>
      <w:r w:rsidR="00036248">
        <w:rPr>
          <w:b/>
          <w:color w:val="FF0000"/>
          <w:sz w:val="22"/>
          <w:lang w:eastAsia="zh-CN"/>
        </w:rPr>
        <w:t xml:space="preserve"> </w:t>
      </w:r>
      <w:r w:rsidR="00036248" w:rsidRPr="00036248">
        <w:rPr>
          <w:b/>
          <w:sz w:val="22"/>
          <w:lang w:eastAsia="zh-CN"/>
        </w:rPr>
        <w:t>to complete the related specs parts</w:t>
      </w:r>
      <w:r w:rsidRPr="00036248">
        <w:rPr>
          <w:b/>
          <w:sz w:val="22"/>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C71655" w:rsidRPr="00D17AB0" w14:paraId="7B01F40F" w14:textId="77777777" w:rsidTr="00FE298A">
        <w:tc>
          <w:tcPr>
            <w:tcW w:w="9629" w:type="dxa"/>
          </w:tcPr>
          <w:p w14:paraId="11C96676" w14:textId="295C18C1" w:rsidR="00C71655" w:rsidRPr="00D17AB0" w:rsidRDefault="00C71655" w:rsidP="00FE298A">
            <w:pPr>
              <w:rPr>
                <w:b/>
                <w:color w:val="0070C0"/>
                <w:sz w:val="24"/>
              </w:rPr>
            </w:pPr>
            <w:r w:rsidRPr="00D17AB0">
              <w:rPr>
                <w:b/>
                <w:color w:val="0070C0"/>
                <w:sz w:val="24"/>
              </w:rPr>
              <w:t>TP to TS 38.214, DM-RS reception procedure</w:t>
            </w:r>
            <w:r w:rsidR="006E4B18" w:rsidRPr="00D17AB0">
              <w:rPr>
                <w:b/>
                <w:color w:val="0070C0"/>
                <w:sz w:val="24"/>
              </w:rPr>
              <w:t xml:space="preserve"> affecting </w:t>
            </w:r>
            <w:r w:rsidR="00CA5603" w:rsidRPr="00D17AB0">
              <w:rPr>
                <w:b/>
                <w:color w:val="0070C0"/>
                <w:sz w:val="24"/>
              </w:rPr>
              <w:t>Sec. 5.1.3.2 and 5.1.6.2</w:t>
            </w:r>
            <w:r w:rsidRPr="00D17AB0">
              <w:rPr>
                <w:b/>
                <w:color w:val="0070C0"/>
                <w:sz w:val="24"/>
              </w:rPr>
              <w:t>:</w:t>
            </w:r>
          </w:p>
          <w:p w14:paraId="20D4BB05" w14:textId="77777777" w:rsidR="003961A5" w:rsidRPr="00D17AB0" w:rsidRDefault="003961A5" w:rsidP="003961A5">
            <w:pPr>
              <w:pStyle w:val="Heading4"/>
              <w:outlineLvl w:val="3"/>
              <w:rPr>
                <w:color w:val="000000"/>
              </w:rPr>
            </w:pPr>
            <w:bookmarkStart w:id="3" w:name="_Toc11352092"/>
            <w:bookmarkStart w:id="4" w:name="_Toc20317982"/>
            <w:bookmarkStart w:id="5" w:name="_Toc27299880"/>
            <w:bookmarkStart w:id="6" w:name="_Toc29673145"/>
            <w:bookmarkStart w:id="7" w:name="_Toc29673286"/>
            <w:bookmarkStart w:id="8" w:name="_Toc29674279"/>
            <w:bookmarkStart w:id="9" w:name="_Toc11352102"/>
            <w:bookmarkStart w:id="10" w:name="_Toc20317992"/>
            <w:r w:rsidRPr="00D17AB0">
              <w:rPr>
                <w:color w:val="000000"/>
              </w:rPr>
              <w:t>5.1.3.2</w:t>
            </w:r>
            <w:r w:rsidRPr="00D17AB0">
              <w:rPr>
                <w:color w:val="000000"/>
              </w:rPr>
              <w:tab/>
              <w:t>Transport block size determination</w:t>
            </w:r>
            <w:bookmarkEnd w:id="3"/>
            <w:bookmarkEnd w:id="4"/>
            <w:bookmarkEnd w:id="5"/>
            <w:bookmarkEnd w:id="6"/>
            <w:bookmarkEnd w:id="7"/>
            <w:bookmarkEnd w:id="8"/>
          </w:p>
          <w:p w14:paraId="1C1763A5" w14:textId="77777777" w:rsidR="003961A5" w:rsidRPr="00D17AB0" w:rsidRDefault="003961A5" w:rsidP="003961A5">
            <w:r w:rsidRPr="00D17AB0">
              <w:t xml:space="preserve">In case the higher layer parameter </w:t>
            </w:r>
            <w:r w:rsidRPr="00D17AB0">
              <w:rPr>
                <w:i/>
              </w:rPr>
              <w:t xml:space="preserve">maxNrofCodeWordsScheduledByDCI </w:t>
            </w:r>
            <w:r w:rsidRPr="00D17AB0">
              <w:t xml:space="preserve">indicates that two codeword transmission is enabled, then one of the two transport blocks is disabled by DCI format 1_1 if </w:t>
            </w:r>
            <w:r w:rsidRPr="00D17AB0">
              <w:rPr>
                <w:i/>
              </w:rPr>
              <w:t>I</w:t>
            </w:r>
            <w:r w:rsidRPr="00D17AB0">
              <w:rPr>
                <w:i/>
                <w:vertAlign w:val="subscript"/>
              </w:rPr>
              <w:t xml:space="preserve">MCS </w:t>
            </w:r>
            <w:r w:rsidRPr="00D17AB0">
              <w:t xml:space="preserve">= 26 and if </w:t>
            </w:r>
            <w:r w:rsidRPr="00D17AB0">
              <w:rPr>
                <w:i/>
              </w:rPr>
              <w:t>rv</w:t>
            </w:r>
            <w:r w:rsidRPr="00D17AB0">
              <w:rPr>
                <w:i/>
                <w:vertAlign w:val="subscript"/>
              </w:rPr>
              <w:t>id</w:t>
            </w:r>
            <w:r w:rsidRPr="00D17AB0">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48566697" w14:textId="77777777" w:rsidR="003961A5" w:rsidRPr="00D17AB0" w:rsidRDefault="003961A5" w:rsidP="003961A5">
            <w:r w:rsidRPr="00D17AB0">
              <w:t xml:space="preserve">For the PDSCH assigned by a PDCCH with DCI format 1_0, format 1_1 or format 1_2 with CRC scrambled by C-RNTI, MCS-C-RNTI, TC-RNTI, CS-RNTI, or SI-RNTI, if Table 5.1.3.1-2 is used and </w:t>
            </w:r>
            <w:r w:rsidRPr="00D17AB0">
              <w:rPr>
                <w:position w:val="-10"/>
              </w:rPr>
              <w:object w:dxaOrig="1219" w:dyaOrig="300" w14:anchorId="06DA3717">
                <v:shape id="_x0000_i1027" type="#_x0000_t75" style="width:57.75pt;height:14.25pt" o:ole="">
                  <v:imagedata r:id="rId17" o:title=""/>
                </v:shape>
                <o:OLEObject Type="Embed" ProgID="Equation.3" ShapeID="_x0000_i1027" DrawAspect="Content" ObjectID="_1648053936" r:id="rId18"/>
              </w:object>
            </w:r>
            <w:r w:rsidRPr="00D17AB0">
              <w:rPr>
                <w:i/>
              </w:rPr>
              <w:fldChar w:fldCharType="begin"/>
            </w:r>
            <w:r w:rsidRPr="00D17AB0">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D17AB0">
              <w:rPr>
                <w:i/>
              </w:rPr>
              <w:instrText xml:space="preserve"> </w:instrText>
            </w:r>
            <w:r w:rsidRPr="00D17AB0">
              <w:rPr>
                <w:i/>
              </w:rPr>
              <w:fldChar w:fldCharType="end"/>
            </w:r>
            <w:r w:rsidRPr="00D17AB0">
              <w:rPr>
                <w:i/>
              </w:rPr>
              <w:t>,</w:t>
            </w:r>
            <w:r w:rsidRPr="00D17AB0">
              <w:t xml:space="preserve"> or a table other than Table 5.1.3.1-2 is used</w:t>
            </w:r>
            <w:r w:rsidRPr="00D17AB0">
              <w:rPr>
                <w:i/>
              </w:rPr>
              <w:t xml:space="preserve"> </w:t>
            </w:r>
            <w:r w:rsidRPr="00D17AB0">
              <w:t xml:space="preserve">and </w:t>
            </w:r>
            <w:r w:rsidRPr="00D17AB0">
              <w:rPr>
                <w:position w:val="-10"/>
              </w:rPr>
              <w:object w:dxaOrig="1200" w:dyaOrig="300" w14:anchorId="7C80277F">
                <v:shape id="_x0000_i1028" type="#_x0000_t75" style="width:57.75pt;height:14.25pt" o:ole="">
                  <v:imagedata r:id="rId19" o:title=""/>
                </v:shape>
                <o:OLEObject Type="Embed" ProgID="Equation.3" ShapeID="_x0000_i1028" DrawAspect="Content" ObjectID="_1648053937" r:id="rId20"/>
              </w:object>
            </w:r>
            <w:r w:rsidRPr="00D17AB0">
              <w:fldChar w:fldCharType="begin"/>
            </w:r>
            <w:r w:rsidRPr="00D17AB0">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D17AB0">
              <w:instrText xml:space="preserve"> </w:instrText>
            </w:r>
            <w:r w:rsidRPr="00D17AB0">
              <w:fldChar w:fldCharType="end"/>
            </w:r>
            <w:r w:rsidRPr="00D17AB0">
              <w:rPr>
                <w:i/>
              </w:rPr>
              <w:t xml:space="preserve">, </w:t>
            </w:r>
            <w:r w:rsidRPr="00D17AB0">
              <w:t>the UE shall, except if the transport block is disabled in DCI format 1_1, first determine the TBS</w:t>
            </w:r>
            <w:r w:rsidRPr="00D17AB0">
              <w:rPr>
                <w:rFonts w:eastAsia="Batang"/>
                <w:lang w:eastAsia="ko-KR"/>
              </w:rPr>
              <w:t xml:space="preserve"> as specified below</w:t>
            </w:r>
            <w:r w:rsidRPr="00D17AB0">
              <w:t>:</w:t>
            </w:r>
          </w:p>
          <w:p w14:paraId="35AA8ACB" w14:textId="77777777" w:rsidR="003961A5" w:rsidRPr="00D17AB0" w:rsidRDefault="003961A5" w:rsidP="003961A5">
            <w:pPr>
              <w:pStyle w:val="B1"/>
              <w:rPr>
                <w:lang w:eastAsia="ko-KR"/>
              </w:rPr>
            </w:pPr>
            <w:r w:rsidRPr="00D17AB0">
              <w:rPr>
                <w:lang w:eastAsia="ko-KR"/>
              </w:rPr>
              <w:t>1)</w:t>
            </w:r>
            <w:r w:rsidRPr="00D17AB0">
              <w:rPr>
                <w:lang w:eastAsia="ko-KR"/>
              </w:rPr>
              <w:tab/>
              <w:t>The UE shall first determine the number of REs (</w:t>
            </w:r>
            <w:r w:rsidRPr="00D17AB0">
              <w:rPr>
                <w:i/>
                <w:lang w:eastAsia="ko-KR"/>
              </w:rPr>
              <w:t>N</w:t>
            </w:r>
            <w:r w:rsidRPr="00D17AB0">
              <w:rPr>
                <w:i/>
                <w:vertAlign w:val="subscript"/>
                <w:lang w:eastAsia="ko-KR"/>
              </w:rPr>
              <w:t>RE</w:t>
            </w:r>
            <w:r w:rsidRPr="00D17AB0">
              <w:rPr>
                <w:lang w:eastAsia="ko-KR"/>
              </w:rPr>
              <w:t xml:space="preserve">) </w:t>
            </w:r>
            <w:r w:rsidRPr="00D17AB0">
              <w:rPr>
                <w:lang w:eastAsia="ko-KR"/>
              </w:rPr>
              <w:fldChar w:fldCharType="begin"/>
            </w:r>
            <w:r w:rsidRPr="00D17AB0">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D17AB0">
              <w:rPr>
                <w:lang w:eastAsia="ko-KR"/>
              </w:rPr>
              <w:instrText xml:space="preserve"> </w:instrText>
            </w:r>
            <w:r w:rsidRPr="00D17AB0">
              <w:rPr>
                <w:lang w:eastAsia="ko-KR"/>
              </w:rPr>
              <w:fldChar w:fldCharType="end"/>
            </w:r>
            <w:r w:rsidRPr="00D17AB0">
              <w:rPr>
                <w:lang w:eastAsia="ko-KR"/>
              </w:rPr>
              <w:t xml:space="preserve">within the slot. </w:t>
            </w:r>
          </w:p>
          <w:p w14:paraId="6A9B62B6" w14:textId="5D8B2CCB" w:rsidR="003961A5" w:rsidRPr="00D17AB0" w:rsidRDefault="003961A5" w:rsidP="003961A5">
            <w:pPr>
              <w:pStyle w:val="B2"/>
              <w:rPr>
                <w:lang w:eastAsia="ko-KR"/>
              </w:rPr>
            </w:pPr>
            <w:r w:rsidRPr="00D17AB0">
              <w:rPr>
                <w:lang w:eastAsia="ko-KR"/>
              </w:rPr>
              <w:t>-</w:t>
            </w:r>
            <w:r w:rsidRPr="00D17AB0">
              <w:rPr>
                <w:lang w:eastAsia="ko-KR"/>
              </w:rPr>
              <w:tab/>
              <w:t>A UE first determines the number of REs allocated for PDSCH within a PRB (</w:t>
            </w:r>
            <w:r w:rsidRPr="00D17AB0">
              <w:rPr>
                <w:position w:val="-10"/>
                <w:lang w:eastAsia="ko-KR"/>
              </w:rPr>
              <w:object w:dxaOrig="420" w:dyaOrig="340" w14:anchorId="5B78318A">
                <v:shape id="_x0000_i1029" type="#_x0000_t75" style="width:21.75pt;height:14.25pt" o:ole="">
                  <v:imagedata r:id="rId21" o:title=""/>
                </v:shape>
                <o:OLEObject Type="Embed" ProgID="Equation.3" ShapeID="_x0000_i1029" DrawAspect="Content" ObjectID="_1648053938" r:id="rId22"/>
              </w:object>
            </w:r>
            <w:r w:rsidRPr="00D17AB0">
              <w:rPr>
                <w:lang w:eastAsia="ko-KR"/>
              </w:rPr>
              <w:t xml:space="preserve">) by </w:t>
            </w:r>
            <w:r w:rsidRPr="00D17AB0">
              <w:rPr>
                <w:position w:val="-14"/>
                <w:lang w:eastAsia="ko-KR"/>
              </w:rPr>
              <w:object w:dxaOrig="3060" w:dyaOrig="380" w14:anchorId="2D116575">
                <v:shape id="_x0000_i1030" type="#_x0000_t75" style="width:151.5pt;height:21.75pt" o:ole="">
                  <v:imagedata r:id="rId23" o:title=""/>
                </v:shape>
                <o:OLEObject Type="Embed" ProgID="Equation.3" ShapeID="_x0000_i1030" DrawAspect="Content" ObjectID="_1648053939" r:id="rId24"/>
              </w:object>
            </w:r>
            <w:r w:rsidRPr="00D17AB0">
              <w:rPr>
                <w:lang w:eastAsia="ko-KR"/>
              </w:rPr>
              <w:t>, where</w:t>
            </w:r>
            <w:r w:rsidRPr="00D17AB0">
              <w:rPr>
                <w:position w:val="-10"/>
                <w:lang w:eastAsia="ko-KR"/>
              </w:rPr>
              <w:object w:dxaOrig="859" w:dyaOrig="340" w14:anchorId="0F6E09AE">
                <v:shape id="_x0000_i1031" type="#_x0000_t75" style="width:44.25pt;height:14.25pt" o:ole="">
                  <v:imagedata r:id="rId25" o:title=""/>
                </v:shape>
                <o:OLEObject Type="Embed" ProgID="Equation.3" ShapeID="_x0000_i1031" DrawAspect="Content" ObjectID="_1648053940" r:id="rId26"/>
              </w:object>
            </w:r>
            <w:r w:rsidRPr="00D17AB0">
              <w:rPr>
                <w:lang w:eastAsia="ko-KR"/>
              </w:rPr>
              <w:t xml:space="preserve"> is the number of subcarriers in a physical resource block, </w:t>
            </w:r>
            <w:r w:rsidRPr="00D17AB0">
              <w:rPr>
                <w:position w:val="-14"/>
                <w:lang w:eastAsia="ko-KR"/>
              </w:rPr>
              <w:object w:dxaOrig="540" w:dyaOrig="380" w14:anchorId="0B761954">
                <v:shape id="_x0000_i1032" type="#_x0000_t75" style="width:29.25pt;height:21.75pt" o:ole="">
                  <v:imagedata r:id="rId27" o:title=""/>
                </v:shape>
                <o:OLEObject Type="Embed" ProgID="Equation.3" ShapeID="_x0000_i1032" DrawAspect="Content" ObjectID="_1648053941" r:id="rId28"/>
              </w:object>
            </w:r>
            <w:r w:rsidRPr="00D17AB0">
              <w:rPr>
                <w:lang w:eastAsia="ko-KR"/>
              </w:rPr>
              <w:fldChar w:fldCharType="begin"/>
            </w:r>
            <w:r w:rsidRPr="00D17AB0">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D17AB0">
              <w:rPr>
                <w:lang w:eastAsia="ko-KR"/>
              </w:rPr>
              <w:instrText xml:space="preserve"> </w:instrText>
            </w:r>
            <w:r w:rsidRPr="00D17AB0">
              <w:rPr>
                <w:lang w:eastAsia="ko-KR"/>
              </w:rPr>
              <w:fldChar w:fldCharType="end"/>
            </w:r>
            <w:r w:rsidRPr="00D17AB0">
              <w:rPr>
                <w:lang w:eastAsia="ko-KR"/>
              </w:rPr>
              <w:t xml:space="preserve"> is the number of symbols of the PDSCH allocation within the slot, </w:t>
            </w:r>
            <w:r w:rsidRPr="00D17AB0">
              <w:rPr>
                <w:position w:val="-10"/>
                <w:lang w:eastAsia="ko-KR"/>
              </w:rPr>
              <w:object w:dxaOrig="639" w:dyaOrig="340" w14:anchorId="4CB65912">
                <v:shape id="_x0000_i1033" type="#_x0000_t75" style="width:29.25pt;height:14.25pt" o:ole="">
                  <v:imagedata r:id="rId29" o:title=""/>
                </v:shape>
                <o:OLEObject Type="Embed" ProgID="Equation.3" ShapeID="_x0000_i1033" DrawAspect="Content" ObjectID="_1648053942" r:id="rId30"/>
              </w:object>
            </w:r>
            <w:r w:rsidRPr="00D17AB0">
              <w:rPr>
                <w:lang w:eastAsia="ko-KR"/>
              </w:rPr>
              <w:fldChar w:fldCharType="begin"/>
            </w:r>
            <w:r w:rsidRPr="00D17AB0">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D17AB0">
              <w:rPr>
                <w:lang w:eastAsia="ko-KR"/>
              </w:rPr>
              <w:instrText xml:space="preserve"> </w:instrText>
            </w:r>
            <w:r w:rsidRPr="00D17AB0">
              <w:rPr>
                <w:lang w:eastAsia="ko-KR"/>
              </w:rPr>
              <w:fldChar w:fldCharType="end"/>
            </w:r>
            <w:r w:rsidRPr="00D17AB0">
              <w:rPr>
                <w:lang w:eastAsia="ko-KR"/>
              </w:rPr>
              <w:t xml:space="preserve"> is the number of REs for DM-RS per PRB in the scheduled duration including the overhead of the DM-RS CDM groups without data, as indicated by DCI format </w:t>
            </w:r>
            <w:bookmarkStart w:id="11" w:name="_Hlk500489688"/>
            <w:r w:rsidRPr="00D17AB0">
              <w:rPr>
                <w:lang w:eastAsia="ko-KR"/>
              </w:rPr>
              <w:t>1_1</w:t>
            </w:r>
            <w:bookmarkEnd w:id="11"/>
            <w:r w:rsidRPr="00D17AB0">
              <w:rPr>
                <w:lang w:eastAsia="ko-KR"/>
              </w:rPr>
              <w:t xml:space="preserve"> or format 1_2 or as described for format 1_0 </w:t>
            </w:r>
            <w:r w:rsidR="00231702" w:rsidRPr="00D17AB0">
              <w:rPr>
                <w:color w:val="FF0000"/>
                <w:lang w:eastAsia="ko-KR"/>
              </w:rPr>
              <w:t xml:space="preserve">and format </w:t>
            </w:r>
            <w:r w:rsidR="00A00E41" w:rsidRPr="00D17AB0">
              <w:rPr>
                <w:color w:val="FF0000"/>
                <w:lang w:eastAsia="ko-KR"/>
              </w:rPr>
              <w:t xml:space="preserve">1_2 </w:t>
            </w:r>
            <w:r w:rsidRPr="00D17AB0">
              <w:rPr>
                <w:lang w:eastAsia="ko-KR"/>
              </w:rPr>
              <w:t xml:space="preserve">in Clause 5.1.6.2, and </w:t>
            </w:r>
            <w:r w:rsidRPr="00D17AB0">
              <w:rPr>
                <w:position w:val="-10"/>
                <w:lang w:eastAsia="ko-KR"/>
              </w:rPr>
              <w:object w:dxaOrig="520" w:dyaOrig="340" w14:anchorId="0A83F22A">
                <v:shape id="_x0000_i1034" type="#_x0000_t75" style="width:29.25pt;height:14.25pt" o:ole="">
                  <v:imagedata r:id="rId31" o:title=""/>
                </v:shape>
                <o:OLEObject Type="Embed" ProgID="Equation.3" ShapeID="_x0000_i1034" DrawAspect="Content" ObjectID="_1648053943" r:id="rId32"/>
              </w:object>
            </w:r>
            <w:r w:rsidRPr="00D17AB0">
              <w:rPr>
                <w:lang w:eastAsia="ko-KR"/>
              </w:rPr>
              <w:t xml:space="preserve"> </w:t>
            </w:r>
            <w:r w:rsidRPr="00D17AB0">
              <w:rPr>
                <w:lang w:eastAsia="ko-KR"/>
              </w:rPr>
              <w:fldChar w:fldCharType="begin"/>
            </w:r>
            <w:r w:rsidRPr="00D17AB0">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D17AB0">
              <w:rPr>
                <w:lang w:eastAsia="ko-KR"/>
              </w:rPr>
              <w:instrText xml:space="preserve"> </w:instrText>
            </w:r>
            <w:r w:rsidRPr="00D17AB0">
              <w:rPr>
                <w:lang w:eastAsia="ko-KR"/>
              </w:rPr>
              <w:fldChar w:fldCharType="end"/>
            </w:r>
            <w:r w:rsidRPr="00D17AB0">
              <w:rPr>
                <w:lang w:eastAsia="ko-KR"/>
              </w:rPr>
              <w:t xml:space="preserve">is the overhead configured by higher layer parameter </w:t>
            </w:r>
            <w:r w:rsidRPr="00D17AB0">
              <w:rPr>
                <w:i/>
                <w:lang w:eastAsia="ko-KR"/>
              </w:rPr>
              <w:t xml:space="preserve">xOverhead </w:t>
            </w:r>
            <w:r w:rsidRPr="00D17AB0">
              <w:rPr>
                <w:iCs/>
              </w:rPr>
              <w:t>in</w:t>
            </w:r>
            <w:r w:rsidRPr="00D17AB0">
              <w:rPr>
                <w:i/>
                <w:iCs/>
              </w:rPr>
              <w:t xml:space="preserve"> </w:t>
            </w:r>
            <w:r w:rsidRPr="00D17AB0">
              <w:rPr>
                <w:i/>
              </w:rPr>
              <w:t>PDSCH-ServingCellConfig</w:t>
            </w:r>
            <w:r w:rsidRPr="00D17AB0">
              <w:rPr>
                <w:lang w:eastAsia="ko-KR"/>
              </w:rPr>
              <w:t xml:space="preserve">. If the </w:t>
            </w:r>
            <w:r w:rsidRPr="00D17AB0">
              <w:rPr>
                <w:i/>
                <w:lang w:eastAsia="ko-KR"/>
              </w:rPr>
              <w:t>xOverhead</w:t>
            </w:r>
            <w:r w:rsidRPr="00D17AB0">
              <w:rPr>
                <w:lang w:eastAsia="ko-KR"/>
              </w:rPr>
              <w:t xml:space="preserve"> </w:t>
            </w:r>
            <w:bookmarkStart w:id="12" w:name="_Hlk515619163"/>
            <w:r w:rsidRPr="00D17AB0">
              <w:rPr>
                <w:lang w:eastAsia="ko-KR"/>
              </w:rPr>
              <w:t xml:space="preserve">in </w:t>
            </w:r>
            <w:r w:rsidRPr="00D17AB0">
              <w:rPr>
                <w:i/>
                <w:lang w:eastAsia="ko-KR"/>
              </w:rPr>
              <w:t>PDSCH-ServingCellconfig</w:t>
            </w:r>
            <w:bookmarkEnd w:id="12"/>
            <w:r w:rsidRPr="00D17AB0">
              <w:rPr>
                <w:i/>
                <w:lang w:eastAsia="ko-KR"/>
              </w:rPr>
              <w:t xml:space="preserve"> </w:t>
            </w:r>
            <w:r w:rsidRPr="00D17AB0">
              <w:rPr>
                <w:lang w:eastAsia="ko-KR"/>
              </w:rPr>
              <w:t xml:space="preserve">is not configured (a value from 0, 6, 12, or 18), the </w:t>
            </w:r>
            <w:r w:rsidRPr="00D17AB0">
              <w:rPr>
                <w:position w:val="-10"/>
                <w:lang w:eastAsia="ko-KR"/>
              </w:rPr>
              <w:object w:dxaOrig="520" w:dyaOrig="340" w14:anchorId="02EDFAF2">
                <v:shape id="_x0000_i1035" type="#_x0000_t75" style="width:29.25pt;height:21.75pt" o:ole="">
                  <v:imagedata r:id="rId31" o:title=""/>
                </v:shape>
                <o:OLEObject Type="Embed" ProgID="Equation.3" ShapeID="_x0000_i1035" DrawAspect="Content" ObjectID="_1648053944" r:id="rId33"/>
              </w:object>
            </w:r>
            <w:r w:rsidRPr="00D17AB0">
              <w:rPr>
                <w:lang w:eastAsia="ko-KR"/>
              </w:rPr>
              <w:t xml:space="preserve"> is set to 0. If the PDSCH is scheduled by PDCCH with a CRC scrambled by SI-RNTI, RA-RNTI, </w:t>
            </w:r>
            <w:proofErr w:type="spellStart"/>
            <w:r w:rsidRPr="00D17AB0">
              <w:rPr>
                <w:color w:val="000000"/>
              </w:rPr>
              <w:t>MsgB</w:t>
            </w:r>
            <w:proofErr w:type="spellEnd"/>
            <w:r w:rsidRPr="00D17AB0">
              <w:rPr>
                <w:color w:val="000000"/>
              </w:rPr>
              <w:t>-RNTI</w:t>
            </w:r>
            <w:r w:rsidRPr="00D17AB0">
              <w:rPr>
                <w:lang w:eastAsia="ko-KR"/>
              </w:rPr>
              <w:t xml:space="preserve"> or P-RNTI, </w:t>
            </w:r>
            <w:r w:rsidRPr="00D17AB0">
              <w:rPr>
                <w:position w:val="-10"/>
                <w:lang w:eastAsia="ko-KR"/>
              </w:rPr>
              <w:object w:dxaOrig="520" w:dyaOrig="340" w14:anchorId="7EC0C68A">
                <v:shape id="_x0000_i1036" type="#_x0000_t75" style="width:29.25pt;height:21.75pt" o:ole="">
                  <v:imagedata r:id="rId31" o:title=""/>
                </v:shape>
                <o:OLEObject Type="Embed" ProgID="Equation.3" ShapeID="_x0000_i1036" DrawAspect="Content" ObjectID="_1648053945" r:id="rId34"/>
              </w:object>
            </w:r>
            <w:r w:rsidRPr="00D17AB0">
              <w:rPr>
                <w:lang w:eastAsia="ko-KR"/>
              </w:rPr>
              <w:t xml:space="preserve"> is assumed to be 0.</w:t>
            </w:r>
          </w:p>
          <w:p w14:paraId="6626DF91" w14:textId="77777777" w:rsidR="003961A5" w:rsidRPr="00D17AB0" w:rsidRDefault="003961A5" w:rsidP="003961A5">
            <w:pPr>
              <w:pStyle w:val="B2"/>
              <w:rPr>
                <w:lang w:eastAsia="ko-KR"/>
              </w:rPr>
            </w:pPr>
            <w:r w:rsidRPr="00D17AB0">
              <w:rPr>
                <w:lang w:eastAsia="ko-KR"/>
              </w:rPr>
              <w:t>-</w:t>
            </w:r>
            <w:r w:rsidRPr="00D17AB0">
              <w:rPr>
                <w:lang w:eastAsia="ko-KR"/>
              </w:rPr>
              <w:tab/>
              <w:t>A UE determines the total number of REs allocated for PDSCH (</w:t>
            </w:r>
            <w:r w:rsidRPr="00D17AB0">
              <w:rPr>
                <w:position w:val="-10"/>
                <w:lang w:eastAsia="ko-KR"/>
              </w:rPr>
              <w:object w:dxaOrig="420" w:dyaOrig="360" w14:anchorId="448D97EB">
                <v:shape id="_x0000_i1037" type="#_x0000_t75" style="width:21.75pt;height:21.75pt" o:ole="">
                  <v:imagedata r:id="rId35" o:title=""/>
                </v:shape>
                <o:OLEObject Type="Embed" ProgID="Equation.3" ShapeID="_x0000_i1037" DrawAspect="Content" ObjectID="_1648053946" r:id="rId36"/>
              </w:object>
            </w:r>
            <w:r w:rsidRPr="00D17AB0">
              <w:rPr>
                <w:lang w:eastAsia="ko-KR"/>
              </w:rPr>
              <w:t>)</w:t>
            </w:r>
            <w:r w:rsidRPr="00D17AB0">
              <w:rPr>
                <w:lang w:eastAsia="ko-KR"/>
              </w:rPr>
              <w:fldChar w:fldCharType="begin"/>
            </w:r>
            <w:r w:rsidRPr="00D17AB0">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D17AB0">
              <w:rPr>
                <w:lang w:eastAsia="ko-KR"/>
              </w:rPr>
              <w:instrText xml:space="preserve"> </w:instrText>
            </w:r>
            <w:r w:rsidRPr="00D17AB0">
              <w:rPr>
                <w:lang w:eastAsia="ko-KR"/>
              </w:rPr>
              <w:fldChar w:fldCharType="end"/>
            </w:r>
            <w:r w:rsidRPr="00D17AB0">
              <w:rPr>
                <w:lang w:eastAsia="ko-KR"/>
              </w:rPr>
              <w:t xml:space="preserve"> by </w:t>
            </w:r>
            <w:r w:rsidRPr="00D17AB0">
              <w:rPr>
                <w:position w:val="-14"/>
                <w:lang w:eastAsia="ko-KR"/>
              </w:rPr>
              <w:object w:dxaOrig="2280" w:dyaOrig="400" w14:anchorId="0709DFA0">
                <v:shape id="_x0000_i1038" type="#_x0000_t75" style="width:115.5pt;height:21.75pt" o:ole="">
                  <v:imagedata r:id="rId37" o:title=""/>
                </v:shape>
                <o:OLEObject Type="Embed" ProgID="Equation.DSMT4" ShapeID="_x0000_i1038" DrawAspect="Content" ObjectID="_1648053947" r:id="rId38"/>
              </w:object>
            </w:r>
            <w:r w:rsidRPr="00D17AB0">
              <w:rPr>
                <w:lang w:eastAsia="ko-KR"/>
              </w:rPr>
              <w:fldChar w:fldCharType="begin"/>
            </w:r>
            <w:r w:rsidRPr="00D17AB0">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D17AB0">
              <w:rPr>
                <w:lang w:eastAsia="ko-KR"/>
              </w:rPr>
              <w:instrText xml:space="preserve"> </w:instrText>
            </w:r>
            <w:r w:rsidRPr="00D17AB0">
              <w:rPr>
                <w:lang w:eastAsia="ko-KR"/>
              </w:rPr>
              <w:fldChar w:fldCharType="end"/>
            </w:r>
            <w:r w:rsidRPr="00D17AB0">
              <w:rPr>
                <w:lang w:eastAsia="ko-KR"/>
              </w:rPr>
              <w:t xml:space="preserve">, where </w:t>
            </w:r>
            <w:r w:rsidRPr="00D17AB0">
              <w:rPr>
                <w:i/>
                <w:lang w:eastAsia="ko-KR"/>
              </w:rPr>
              <w:t>n</w:t>
            </w:r>
            <w:r w:rsidRPr="00D17AB0">
              <w:rPr>
                <w:i/>
                <w:vertAlign w:val="subscript"/>
                <w:lang w:eastAsia="ko-KR"/>
              </w:rPr>
              <w:t>PRB</w:t>
            </w:r>
            <w:r w:rsidRPr="00D17AB0">
              <w:rPr>
                <w:lang w:eastAsia="ko-KR"/>
              </w:rPr>
              <w:t xml:space="preserve"> is the </w:t>
            </w:r>
            <w:r w:rsidRPr="00D17AB0">
              <w:t>total number of allocated PRBs</w:t>
            </w:r>
            <w:r w:rsidRPr="00D17AB0">
              <w:rPr>
                <w:lang w:eastAsia="ko-KR"/>
              </w:rPr>
              <w:t xml:space="preserve"> </w:t>
            </w:r>
            <w:r w:rsidRPr="00D17AB0">
              <w:t xml:space="preserve">for the UE. </w:t>
            </w:r>
          </w:p>
          <w:p w14:paraId="092787E6" w14:textId="4B4CE5D3" w:rsidR="00CA5603" w:rsidRPr="00D17AB0" w:rsidRDefault="003961A5" w:rsidP="003961A5">
            <w:pPr>
              <w:pStyle w:val="Heading4"/>
              <w:jc w:val="center"/>
              <w:outlineLvl w:val="3"/>
              <w:rPr>
                <w:rFonts w:ascii="Times New Roman" w:hAnsi="Times New Roman"/>
                <w:noProof/>
                <w:color w:val="0070C0"/>
                <w:sz w:val="20"/>
                <w:lang w:eastAsia="zh-CN"/>
              </w:rPr>
            </w:pPr>
            <w:r w:rsidRPr="00D17AB0">
              <w:rPr>
                <w:rFonts w:ascii="Times New Roman" w:hAnsi="Times New Roman"/>
                <w:noProof/>
                <w:color w:val="0070C0"/>
                <w:sz w:val="20"/>
                <w:lang w:eastAsia="zh-CN"/>
              </w:rPr>
              <w:lastRenderedPageBreak/>
              <w:t>&lt;Unchanged text is omitted&gt;</w:t>
            </w:r>
          </w:p>
          <w:p w14:paraId="305CF8AF" w14:textId="4D2E6D65" w:rsidR="00C71655" w:rsidRPr="00D17AB0" w:rsidRDefault="00C71655" w:rsidP="00C71655">
            <w:pPr>
              <w:pStyle w:val="Heading4"/>
              <w:outlineLvl w:val="3"/>
              <w:rPr>
                <w:color w:val="000000"/>
              </w:rPr>
            </w:pPr>
            <w:r w:rsidRPr="00D17AB0">
              <w:rPr>
                <w:color w:val="000000"/>
              </w:rPr>
              <w:t>5.1.6.2</w:t>
            </w:r>
            <w:r w:rsidRPr="00D17AB0">
              <w:rPr>
                <w:color w:val="000000"/>
              </w:rPr>
              <w:tab/>
              <w:t>DM-RS reception procedure</w:t>
            </w:r>
            <w:bookmarkEnd w:id="9"/>
            <w:bookmarkEnd w:id="10"/>
          </w:p>
          <w:p w14:paraId="7ECAB440" w14:textId="73F45B3B" w:rsidR="00036248" w:rsidRDefault="00C71655" w:rsidP="00036248">
            <w:pPr>
              <w:rPr>
                <w:rFonts w:eastAsia="Malgun Gothic"/>
                <w:kern w:val="2"/>
                <w:lang w:eastAsia="ko-KR"/>
              </w:rPr>
            </w:pPr>
            <w:r w:rsidRPr="00D17AB0">
              <w:rPr>
                <w:color w:val="FF0000"/>
                <w:lang w:eastAsia="zh-CN"/>
              </w:rPr>
              <w:t xml:space="preserve">If both higher layer parameter </w:t>
            </w:r>
            <w:r w:rsidRPr="00D17AB0">
              <w:rPr>
                <w:i/>
                <w:color w:val="FF0000"/>
                <w:lang w:eastAsia="zh-CN"/>
              </w:rPr>
              <w:t xml:space="preserve">dmrs-DownlinkForPDSCH-MappingTypeA-ForDCIFormat1_2 </w:t>
            </w:r>
            <w:r w:rsidRPr="00D17AB0">
              <w:rPr>
                <w:color w:val="FF0000"/>
                <w:lang w:eastAsia="zh-CN"/>
              </w:rPr>
              <w:t xml:space="preserve">and higher layer parameter </w:t>
            </w:r>
            <w:r w:rsidRPr="00D17AB0">
              <w:rPr>
                <w:i/>
                <w:color w:val="FF0000"/>
                <w:lang w:eastAsia="zh-CN"/>
              </w:rPr>
              <w:t xml:space="preserve">dmrs-DownlinkForPDSCH-MappingTypeB-ForDCIFormat1_2 </w:t>
            </w:r>
            <w:r w:rsidRPr="00D17AB0">
              <w:rPr>
                <w:color w:val="FF0000"/>
                <w:lang w:eastAsia="zh-CN"/>
              </w:rPr>
              <w:t>are not</w:t>
            </w:r>
            <w:r w:rsidRPr="00D17AB0">
              <w:rPr>
                <w:i/>
                <w:color w:val="FF0000"/>
                <w:lang w:eastAsia="zh-CN"/>
              </w:rPr>
              <w:t xml:space="preserve"> </w:t>
            </w:r>
            <w:r w:rsidRPr="00D17AB0">
              <w:rPr>
                <w:color w:val="FF0000"/>
                <w:lang w:eastAsia="zh-CN"/>
              </w:rPr>
              <w:t xml:space="preserve">configured, </w:t>
            </w:r>
            <w:r w:rsidRPr="00D17AB0">
              <w:rPr>
                <w:color w:val="FF0000"/>
              </w:rPr>
              <w:t xml:space="preserve">the DM-RS reception procedures for PDSCH scheduled by PDCCH with DCI format 1_0 described in this </w:t>
            </w:r>
            <w:r w:rsidR="004B47F4" w:rsidRPr="00D17AB0">
              <w:rPr>
                <w:color w:val="FF0000"/>
              </w:rPr>
              <w:t>clause</w:t>
            </w:r>
            <w:r w:rsidRPr="00D17AB0">
              <w:rPr>
                <w:color w:val="FF0000"/>
              </w:rPr>
              <w:t xml:space="preserve"> equally apply to PDSCH scheduled by PDCCH with DCI format 1_2; Otherwise, </w:t>
            </w:r>
            <w:r w:rsidRPr="00D17AB0">
              <w:rPr>
                <w:strike/>
                <w:color w:val="FF0000"/>
              </w:rPr>
              <w:t>T</w:t>
            </w:r>
            <w:r w:rsidR="003966B3" w:rsidRPr="00D17AB0">
              <w:rPr>
                <w:color w:val="FF0000"/>
              </w:rPr>
              <w:t>t</w:t>
            </w:r>
            <w:r w:rsidR="00036248">
              <w:t xml:space="preserve">he DM-RS reception procedures for PDSCH </w:t>
            </w:r>
            <w:r w:rsidR="00036248" w:rsidRPr="00066D38">
              <w:t xml:space="preserve">scheduled by PDCCH </w:t>
            </w:r>
            <w:r w:rsidR="00036248">
              <w:t xml:space="preserve">with DCI format 1_1 described in this clause equally apply to PDSCH </w:t>
            </w:r>
            <w:r w:rsidR="00036248" w:rsidRPr="00066D38">
              <w:t xml:space="preserve">scheduled by PDCCH </w:t>
            </w:r>
            <w:r w:rsidR="00036248">
              <w:t xml:space="preserve">with DCI format 1_2, by applying the parameters of </w:t>
            </w:r>
            <w:r w:rsidR="00036248" w:rsidRPr="00F54DCC">
              <w:rPr>
                <w:i/>
              </w:rPr>
              <w:t>dmrs-DownlinkForPDSCH-MappingTypeA-ForDCIFormat1_2</w:t>
            </w:r>
            <w:r w:rsidR="00036248">
              <w:t xml:space="preserve"> and </w:t>
            </w:r>
            <w:r w:rsidR="00036248" w:rsidRPr="00F54DCC">
              <w:rPr>
                <w:i/>
              </w:rPr>
              <w:t>dmrs-DownlinkForPDSCH-MappingTypeB-ForDCIFormat1_2</w:t>
            </w:r>
            <w:r w:rsidR="00036248">
              <w:t xml:space="preserve"> instead of </w:t>
            </w:r>
            <w:r w:rsidR="00036248" w:rsidRPr="00F54DCC">
              <w:rPr>
                <w:i/>
              </w:rPr>
              <w:t>dmrs-DownlinkForPDSCH-MappingTypeA</w:t>
            </w:r>
            <w:r w:rsidR="00036248">
              <w:t xml:space="preserve"> and </w:t>
            </w:r>
            <w:r w:rsidR="00036248" w:rsidRPr="00F54DCC">
              <w:rPr>
                <w:i/>
              </w:rPr>
              <w:t>dmrs-DownlinkForPDSCH-MappingTypeB</w:t>
            </w:r>
            <w:r w:rsidR="00036248">
              <w:t>.</w:t>
            </w:r>
          </w:p>
          <w:p w14:paraId="6C4675ED" w14:textId="77777777" w:rsidR="003966B3" w:rsidRPr="00D17AB0" w:rsidRDefault="003966B3" w:rsidP="003966B3">
            <w:pPr>
              <w:rPr>
                <w:rFonts w:eastAsia="Malgun Gothic"/>
                <w:color w:val="000000"/>
                <w:kern w:val="2"/>
                <w:lang w:eastAsia="ko-KR"/>
              </w:rPr>
            </w:pPr>
            <w:r w:rsidRPr="00D17AB0">
              <w:rPr>
                <w:rFonts w:eastAsia="Malgun Gothic"/>
                <w:color w:val="000000"/>
                <w:kern w:val="2"/>
                <w:lang w:eastAsia="ko-KR"/>
              </w:rPr>
              <w:t xml:space="preserve">When receiving PDSCH scheduled by DCI format 1_0 or receiving PDSCH before dedicated higher layer configuration of any of the parameters </w:t>
            </w:r>
            <w:r w:rsidRPr="00D17AB0">
              <w:rPr>
                <w:rFonts w:eastAsia="Malgun Gothic"/>
                <w:i/>
                <w:color w:val="000000"/>
                <w:kern w:val="2"/>
                <w:lang w:eastAsia="ko-KR"/>
              </w:rPr>
              <w:t>dmrs-AdditionalPosition</w:t>
            </w:r>
            <w:r w:rsidRPr="00D17AB0">
              <w:rPr>
                <w:rFonts w:eastAsia="Malgun Gothic"/>
                <w:color w:val="000000"/>
                <w:kern w:val="2"/>
                <w:lang w:eastAsia="ko-KR"/>
              </w:rPr>
              <w:t xml:space="preserve">, </w:t>
            </w:r>
            <w:r w:rsidRPr="00D17AB0">
              <w:rPr>
                <w:rFonts w:eastAsia="Malgun Gothic"/>
                <w:i/>
                <w:color w:val="000000"/>
                <w:kern w:val="2"/>
                <w:lang w:eastAsia="ko-KR"/>
              </w:rPr>
              <w:t xml:space="preserve">maxLength </w:t>
            </w:r>
            <w:r w:rsidRPr="00D17AB0">
              <w:rPr>
                <w:rFonts w:eastAsia="Malgun Gothic"/>
                <w:color w:val="000000"/>
                <w:kern w:val="2"/>
                <w:lang w:eastAsia="ko-KR"/>
              </w:rPr>
              <w:t xml:space="preserve">and </w:t>
            </w:r>
            <w:r w:rsidRPr="00D17AB0">
              <w:rPr>
                <w:rFonts w:eastAsia="Malgun Gothic"/>
                <w:i/>
                <w:color w:val="000000"/>
                <w:kern w:val="2"/>
                <w:lang w:eastAsia="ko-KR"/>
              </w:rPr>
              <w:t xml:space="preserve">dmrs-Type, </w:t>
            </w:r>
            <w:r w:rsidRPr="00D17AB0">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0831D696" w14:textId="58263DA9" w:rsidR="009D4F56" w:rsidRPr="00D17AB0" w:rsidRDefault="00C71655" w:rsidP="00B23406">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14FCCCCD" w14:textId="7C3421B9" w:rsidR="00C71655" w:rsidRPr="00D17AB0" w:rsidRDefault="00C71655" w:rsidP="00C71655">
      <w:pPr>
        <w:jc w:val="both"/>
        <w:rPr>
          <w:b/>
          <w:sz w:val="22"/>
          <w:lang w:eastAsia="zh-CN"/>
        </w:rPr>
      </w:pPr>
    </w:p>
    <w:p w14:paraId="229D836E" w14:textId="286B092E" w:rsidR="00C85913" w:rsidRPr="00D17AB0" w:rsidRDefault="00B73D48" w:rsidP="00C85913">
      <w:pPr>
        <w:pStyle w:val="Heading2"/>
        <w:rPr>
          <w:lang w:eastAsia="zh-CN"/>
        </w:rPr>
      </w:pPr>
      <w:r>
        <w:rPr>
          <w:lang w:eastAsia="zh-CN"/>
        </w:rPr>
        <w:t>2</w:t>
      </w:r>
      <w:r w:rsidR="00C85913" w:rsidRPr="00D17AB0">
        <w:rPr>
          <w:lang w:eastAsia="zh-CN"/>
        </w:rPr>
        <w:t>.</w:t>
      </w:r>
      <w:r w:rsidR="00803206">
        <w:rPr>
          <w:lang w:eastAsia="zh-CN"/>
        </w:rPr>
        <w:t>3</w:t>
      </w:r>
      <w:r w:rsidR="00C85913" w:rsidRPr="00D17AB0">
        <w:rPr>
          <w:lang w:eastAsia="zh-CN"/>
        </w:rPr>
        <w:t xml:space="preserve"> </w:t>
      </w:r>
      <w:r w:rsidR="00944310">
        <w:rPr>
          <w:lang w:eastAsia="zh-CN"/>
        </w:rPr>
        <w:t xml:space="preserve">Missing </w:t>
      </w:r>
      <w:r w:rsidR="00C85913" w:rsidRPr="00D17AB0">
        <w:rPr>
          <w:lang w:eastAsia="zh-CN"/>
        </w:rPr>
        <w:t xml:space="preserve">DMRS transmission procedure for PUSCH scheduled by DCI format 0_2 (38.214, Sec. </w:t>
      </w:r>
      <w:r w:rsidR="00DC319B" w:rsidRPr="00D17AB0">
        <w:rPr>
          <w:lang w:eastAsia="zh-CN"/>
        </w:rPr>
        <w:t>6.1.4</w:t>
      </w:r>
      <w:r w:rsidR="00E876BB" w:rsidRPr="00D17AB0">
        <w:rPr>
          <w:lang w:eastAsia="zh-CN"/>
        </w:rPr>
        <w:t xml:space="preserve">.2 &amp; </w:t>
      </w:r>
      <w:r w:rsidR="00C85913" w:rsidRPr="00D17AB0">
        <w:rPr>
          <w:lang w:eastAsia="zh-CN"/>
        </w:rPr>
        <w:t>6.2.2)</w:t>
      </w:r>
    </w:p>
    <w:p w14:paraId="023C1883" w14:textId="66DD424A" w:rsidR="00C85913" w:rsidRPr="00D17AB0" w:rsidRDefault="00E746A8" w:rsidP="00C85913">
      <w:pPr>
        <w:jc w:val="both"/>
        <w:rPr>
          <w:sz w:val="22"/>
          <w:szCs w:val="22"/>
          <w:lang w:eastAsia="zh-CN"/>
        </w:rPr>
      </w:pPr>
      <w:r w:rsidRPr="00D17AB0">
        <w:rPr>
          <w:sz w:val="22"/>
          <w:szCs w:val="22"/>
          <w:lang w:eastAsia="zh-CN"/>
        </w:rPr>
        <w:t>Similarly,</w:t>
      </w:r>
      <w:r w:rsidR="00C85913" w:rsidRPr="00D17AB0">
        <w:rPr>
          <w:sz w:val="22"/>
          <w:szCs w:val="22"/>
          <w:lang w:eastAsia="zh-CN"/>
        </w:rPr>
        <w:t xml:space="preserve"> as for PDSCH DM-RS and PTRS transmission described in the previous section, also for PUSCH DMRS the independent configurability of the DMRS for DCI format 0_2 needs to be taken into account here. </w:t>
      </w:r>
    </w:p>
    <w:p w14:paraId="5685165B" w14:textId="77777777" w:rsidR="00C85913" w:rsidRPr="00D17AB0" w:rsidRDefault="00C85913" w:rsidP="00C85913">
      <w:pPr>
        <w:jc w:val="both"/>
        <w:rPr>
          <w:sz w:val="22"/>
          <w:lang w:eastAsia="zh-CN"/>
        </w:rPr>
      </w:pPr>
      <w:r w:rsidRPr="00D17AB0">
        <w:rPr>
          <w:sz w:val="22"/>
          <w:lang w:eastAsia="zh-CN"/>
        </w:rPr>
        <w:t xml:space="preserve">The following TP on DMRS reception tries to address this issue by implementing the following logic: </w:t>
      </w:r>
    </w:p>
    <w:p w14:paraId="4AB786D0" w14:textId="77777777" w:rsidR="00C85913" w:rsidRPr="00D17AB0" w:rsidRDefault="00C85913" w:rsidP="00C85913">
      <w:pPr>
        <w:pStyle w:val="ListParagraph"/>
        <w:numPr>
          <w:ilvl w:val="0"/>
          <w:numId w:val="13"/>
        </w:numPr>
        <w:jc w:val="both"/>
        <w:rPr>
          <w:sz w:val="22"/>
          <w:lang w:eastAsia="zh-CN"/>
        </w:rPr>
      </w:pPr>
      <w:r w:rsidRPr="00D17AB0">
        <w:rPr>
          <w:sz w:val="22"/>
          <w:lang w:eastAsia="zh-CN"/>
        </w:rPr>
        <w:t xml:space="preserve">If </w:t>
      </w:r>
      <w:r w:rsidRPr="00D17AB0">
        <w:rPr>
          <w:i/>
          <w:color w:val="000000"/>
          <w:sz w:val="22"/>
          <w:szCs w:val="22"/>
        </w:rPr>
        <w:t>dmrs-UplinkForPUSCH-MappingTypeA-ForDCIFormat1_2</w:t>
      </w:r>
      <w:r w:rsidRPr="00D17AB0">
        <w:rPr>
          <w:color w:val="000000"/>
          <w:sz w:val="22"/>
          <w:szCs w:val="22"/>
        </w:rPr>
        <w:t xml:space="preserve"> and </w:t>
      </w:r>
      <w:r w:rsidRPr="00D17AB0">
        <w:rPr>
          <w:i/>
          <w:color w:val="000000"/>
          <w:sz w:val="22"/>
          <w:szCs w:val="22"/>
        </w:rPr>
        <w:t>dmrs-UplinkForPUSCH-MappingTypeB-ForDCIFormat1_2</w:t>
      </w:r>
      <w:r w:rsidRPr="00D17AB0">
        <w:rPr>
          <w:color w:val="000000"/>
          <w:sz w:val="22"/>
          <w:szCs w:val="22"/>
        </w:rPr>
        <w:t xml:space="preserve"> are not configured, the DMRS transmission procedure for PUSCH scheduled by DCI format 0_2 follows the fallback DCI operation (i.e. DCI format 0_0)</w:t>
      </w:r>
    </w:p>
    <w:p w14:paraId="7DBBBDAA" w14:textId="4B1EF198" w:rsidR="00C85913" w:rsidRPr="00D17AB0" w:rsidRDefault="00C85913" w:rsidP="00C85913">
      <w:pPr>
        <w:pStyle w:val="ListParagraph"/>
        <w:numPr>
          <w:ilvl w:val="0"/>
          <w:numId w:val="13"/>
        </w:numPr>
        <w:jc w:val="both"/>
        <w:rPr>
          <w:sz w:val="22"/>
          <w:lang w:eastAsia="zh-CN"/>
        </w:rPr>
      </w:pPr>
      <w:r w:rsidRPr="00D17AB0">
        <w:rPr>
          <w:color w:val="000000"/>
          <w:sz w:val="22"/>
          <w:szCs w:val="22"/>
        </w:rPr>
        <w:t xml:space="preserve">Otherwise (i.e. if configured), the procedures of PUSCH scheduled by DCI format 0_1 apply also for PUSCH scheduled by DCI format 0_2 by using the separately configured DMRS parameters. </w:t>
      </w:r>
    </w:p>
    <w:p w14:paraId="7D273699" w14:textId="16727C13" w:rsidR="00E876BB" w:rsidRPr="00D17AB0" w:rsidRDefault="00E876BB" w:rsidP="00E876BB">
      <w:pPr>
        <w:jc w:val="both"/>
        <w:rPr>
          <w:sz w:val="22"/>
          <w:lang w:eastAsia="zh-CN"/>
        </w:rPr>
      </w:pPr>
      <w:r w:rsidRPr="00D17AB0">
        <w:rPr>
          <w:sz w:val="22"/>
          <w:lang w:eastAsia="zh-CN"/>
        </w:rPr>
        <w:t xml:space="preserve">Again, as the DMRS assumption influences the DMRS overhead assumption, also a related change to the TBS determination in Sec. 6.1.4.2 is required. </w:t>
      </w:r>
      <w:r w:rsidR="00931EFF">
        <w:rPr>
          <w:sz w:val="22"/>
          <w:lang w:eastAsia="zh-CN"/>
        </w:rPr>
        <w:t xml:space="preserve">Note, that with the generic statements referring to DCI format 0_1 and 0_2 </w:t>
      </w:r>
      <w:r w:rsidR="00854CD1">
        <w:rPr>
          <w:sz w:val="22"/>
          <w:lang w:eastAsia="zh-CN"/>
        </w:rPr>
        <w:t>in</w:t>
      </w:r>
      <w:r w:rsidR="00931EFF">
        <w:rPr>
          <w:sz w:val="22"/>
          <w:lang w:eastAsia="zh-CN"/>
        </w:rPr>
        <w:t xml:space="preserve"> Sec. 6.2.2, the cases of Type 2 CG activated by DCI format 0_2 are automatically included as well (as separately suggested during RAN1#100e by Huawei in </w:t>
      </w:r>
      <w:r w:rsidR="00931EFF" w:rsidRPr="00931EFF">
        <w:rPr>
          <w:sz w:val="22"/>
          <w:lang w:eastAsia="zh-CN"/>
        </w:rPr>
        <w:t>R1-2001024</w:t>
      </w:r>
      <w:r w:rsidR="00931EFF">
        <w:rPr>
          <w:sz w:val="22"/>
          <w:lang w:eastAsia="zh-CN"/>
        </w:rPr>
        <w:t xml:space="preserve"> / Appendix 5).</w:t>
      </w:r>
    </w:p>
    <w:p w14:paraId="26681660" w14:textId="16B0B7E7" w:rsidR="00C85913" w:rsidRPr="00D17AB0" w:rsidRDefault="00C85913" w:rsidP="00C85913">
      <w:pPr>
        <w:jc w:val="both"/>
        <w:rPr>
          <w:b/>
          <w:sz w:val="22"/>
          <w:lang w:eastAsia="zh-CN"/>
        </w:rPr>
      </w:pPr>
      <w:r w:rsidRPr="001F6854">
        <w:rPr>
          <w:b/>
          <w:sz w:val="22"/>
          <w:lang w:eastAsia="zh-CN"/>
        </w:rPr>
        <w:t xml:space="preserve">Proposal </w:t>
      </w:r>
      <w:r w:rsidR="00B73D48" w:rsidRPr="001F6854">
        <w:rPr>
          <w:b/>
          <w:sz w:val="22"/>
          <w:lang w:eastAsia="zh-CN"/>
        </w:rPr>
        <w:t>2</w:t>
      </w:r>
      <w:r w:rsidR="00FA77A6" w:rsidRPr="001F6854">
        <w:rPr>
          <w:b/>
          <w:sz w:val="22"/>
          <w:lang w:eastAsia="zh-CN"/>
        </w:rPr>
        <w:t>.3</w:t>
      </w:r>
      <w:r w:rsidRPr="001F6854">
        <w:rPr>
          <w:b/>
          <w:sz w:val="22"/>
          <w:lang w:eastAsia="zh-CN"/>
        </w:rPr>
        <w:t>:</w:t>
      </w:r>
      <w:r w:rsidRPr="00D17AB0">
        <w:rPr>
          <w:b/>
          <w:sz w:val="22"/>
          <w:lang w:eastAsia="zh-CN"/>
        </w:rPr>
        <w:t xml:space="preserve"> Adopt the following text proposal for PUSCH DMRS transmission with DCI format 0_2 to Sec. </w:t>
      </w:r>
      <w:r w:rsidR="00E876BB" w:rsidRPr="00D17AB0">
        <w:rPr>
          <w:b/>
          <w:sz w:val="22"/>
          <w:lang w:eastAsia="zh-CN"/>
        </w:rPr>
        <w:t xml:space="preserve">6.1.4.2 and </w:t>
      </w:r>
      <w:r w:rsidRPr="00D17AB0">
        <w:rPr>
          <w:b/>
          <w:sz w:val="22"/>
          <w:lang w:eastAsia="zh-CN"/>
        </w:rPr>
        <w:t xml:space="preserve">6.2.2 of TS 38.214 with changes /additions marked </w:t>
      </w:r>
      <w:r w:rsidRPr="00D17AB0">
        <w:rPr>
          <w:b/>
          <w:color w:val="FF0000"/>
          <w:sz w:val="22"/>
          <w:lang w:eastAsia="zh-CN"/>
        </w:rPr>
        <w:t>in red</w:t>
      </w:r>
      <w:r w:rsidR="00854CD1">
        <w:rPr>
          <w:b/>
          <w:color w:val="FF0000"/>
          <w:sz w:val="22"/>
          <w:lang w:eastAsia="zh-CN"/>
        </w:rPr>
        <w:t xml:space="preserve"> </w:t>
      </w:r>
      <w:r w:rsidR="00854CD1" w:rsidRPr="00036248">
        <w:rPr>
          <w:b/>
          <w:sz w:val="22"/>
          <w:lang w:eastAsia="zh-CN"/>
        </w:rPr>
        <w:t>to complete the related specs parts</w:t>
      </w:r>
      <w:r w:rsidRPr="00D17AB0">
        <w:rPr>
          <w:b/>
          <w:sz w:val="22"/>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C85913" w:rsidRPr="00D17AB0" w14:paraId="0073791F" w14:textId="77777777" w:rsidTr="00B14AB1">
        <w:tc>
          <w:tcPr>
            <w:tcW w:w="9629" w:type="dxa"/>
          </w:tcPr>
          <w:p w14:paraId="022F1ED8" w14:textId="608837A9" w:rsidR="00C85913" w:rsidRPr="00D17AB0" w:rsidRDefault="00C85913" w:rsidP="00B14AB1">
            <w:pPr>
              <w:rPr>
                <w:b/>
                <w:color w:val="0070C0"/>
                <w:sz w:val="24"/>
              </w:rPr>
            </w:pPr>
            <w:r w:rsidRPr="00D17AB0">
              <w:rPr>
                <w:b/>
                <w:color w:val="0070C0"/>
                <w:sz w:val="24"/>
              </w:rPr>
              <w:t xml:space="preserve">TP to TS 38.214, </w:t>
            </w:r>
            <w:r w:rsidR="00EB6484" w:rsidRPr="00D17AB0">
              <w:rPr>
                <w:b/>
                <w:color w:val="0070C0"/>
                <w:sz w:val="24"/>
              </w:rPr>
              <w:t>Sec. 6.1.4.2 &amp; 6.2.2</w:t>
            </w:r>
            <w:r w:rsidR="00EB6484">
              <w:rPr>
                <w:b/>
                <w:color w:val="0070C0"/>
                <w:sz w:val="24"/>
              </w:rPr>
              <w:t xml:space="preserve">: </w:t>
            </w:r>
            <w:r w:rsidRPr="00D17AB0">
              <w:rPr>
                <w:b/>
                <w:color w:val="0070C0"/>
                <w:sz w:val="24"/>
              </w:rPr>
              <w:t>UE DM-RS transmission procedure</w:t>
            </w:r>
            <w:r w:rsidR="002543F5" w:rsidRPr="00D17AB0">
              <w:rPr>
                <w:b/>
                <w:color w:val="0070C0"/>
                <w:sz w:val="24"/>
              </w:rPr>
              <w:t xml:space="preserve"> </w:t>
            </w:r>
            <w:r w:rsidR="00D8420E">
              <w:rPr>
                <w:b/>
                <w:color w:val="0070C0"/>
                <w:sz w:val="24"/>
              </w:rPr>
              <w:t xml:space="preserve">description </w:t>
            </w:r>
            <w:r w:rsidR="00BA3F73">
              <w:rPr>
                <w:b/>
                <w:color w:val="0070C0"/>
                <w:sz w:val="24"/>
              </w:rPr>
              <w:t xml:space="preserve">for </w:t>
            </w:r>
            <w:r w:rsidR="00A63900">
              <w:rPr>
                <w:b/>
                <w:color w:val="0070C0"/>
                <w:sz w:val="24"/>
              </w:rPr>
              <w:t xml:space="preserve">DCI format 0_2 </w:t>
            </w:r>
          </w:p>
          <w:p w14:paraId="3C92763B" w14:textId="77777777" w:rsidR="00434E50" w:rsidRPr="00D17AB0" w:rsidRDefault="00434E50" w:rsidP="00434E50">
            <w:pPr>
              <w:pStyle w:val="Heading4"/>
              <w:outlineLvl w:val="3"/>
              <w:rPr>
                <w:color w:val="000000"/>
              </w:rPr>
            </w:pPr>
            <w:bookmarkStart w:id="13" w:name="_Toc11352152"/>
            <w:bookmarkStart w:id="14" w:name="_Toc20318042"/>
            <w:bookmarkStart w:id="15" w:name="_Toc27299940"/>
            <w:bookmarkStart w:id="16" w:name="_Toc29673214"/>
            <w:bookmarkStart w:id="17" w:name="_Toc29673355"/>
            <w:bookmarkStart w:id="18" w:name="_Toc29674348"/>
            <w:r w:rsidRPr="00D17AB0">
              <w:rPr>
                <w:color w:val="000000"/>
              </w:rPr>
              <w:t>6.1.4.2</w:t>
            </w:r>
            <w:r w:rsidRPr="00D17AB0">
              <w:rPr>
                <w:color w:val="000000"/>
              </w:rPr>
              <w:tab/>
              <w:t>Transport block size determination</w:t>
            </w:r>
            <w:bookmarkEnd w:id="13"/>
            <w:bookmarkEnd w:id="14"/>
            <w:bookmarkEnd w:id="15"/>
            <w:bookmarkEnd w:id="16"/>
            <w:bookmarkEnd w:id="17"/>
            <w:bookmarkEnd w:id="18"/>
          </w:p>
          <w:p w14:paraId="406BC83B" w14:textId="77777777" w:rsidR="001F6854" w:rsidRDefault="001F6854" w:rsidP="001F6854">
            <w:pPr>
              <w:rPr>
                <w:color w:val="000000"/>
              </w:rPr>
            </w:pPr>
            <w:r w:rsidRPr="0048482F">
              <w:rPr>
                <w:color w:val="000000"/>
              </w:rPr>
              <w:t xml:space="preserve">For </w:t>
            </w:r>
            <w:r>
              <w:rPr>
                <w:color w:val="000000"/>
              </w:rPr>
              <w:t xml:space="preserve">a PUSCH scheduled by RAR UL grant or </w:t>
            </w:r>
          </w:p>
          <w:p w14:paraId="01ED4486" w14:textId="77777777" w:rsidR="001F6854" w:rsidRDefault="001F6854" w:rsidP="001F6854">
            <w:pPr>
              <w:rPr>
                <w:color w:val="000000"/>
              </w:rPr>
            </w:pPr>
            <w:r>
              <w:rPr>
                <w:color w:val="000000"/>
              </w:rPr>
              <w:t>for a PUSCH scheduled by fallbackRAR UL grant or</w:t>
            </w:r>
          </w:p>
          <w:p w14:paraId="066A67EE" w14:textId="77777777" w:rsidR="001F6854" w:rsidRDefault="001F6854" w:rsidP="001F6854">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w:t>
            </w:r>
            <w:r w:rsidRPr="004174B8">
              <w:rPr>
                <w:color w:val="000000"/>
              </w:rPr>
              <w:t>MCS-C-RNTI</w:t>
            </w:r>
            <w:r>
              <w:rPr>
                <w:color w:val="000000"/>
              </w:rPr>
              <w:t xml:space="preserve">, </w:t>
            </w:r>
            <w:r w:rsidRPr="00663ED0">
              <w:rPr>
                <w:color w:val="000000"/>
              </w:rPr>
              <w:t>TC-RNTI, CS-RNTI</w:t>
            </w:r>
            <w:r>
              <w:rPr>
                <w:color w:val="000000"/>
              </w:rPr>
              <w:t xml:space="preserve">, or </w:t>
            </w:r>
          </w:p>
          <w:p w14:paraId="3B21BF20" w14:textId="77777777" w:rsidR="001F6854" w:rsidRDefault="001F6854" w:rsidP="001F6854">
            <w:pPr>
              <w:rPr>
                <w:color w:val="000000"/>
              </w:rPr>
            </w:pPr>
            <w:r>
              <w:rPr>
                <w:color w:val="000000"/>
              </w:rPr>
              <w:lastRenderedPageBreak/>
              <w:t>for a</w:t>
            </w:r>
            <w:r w:rsidRPr="0048482F">
              <w:rPr>
                <w:color w:val="000000"/>
              </w:rPr>
              <w:t xml:space="preserve"> PUSCH </w:t>
            </w:r>
            <w:r>
              <w:rPr>
                <w:color w:val="000000"/>
              </w:rPr>
              <w:t>scheduled</w:t>
            </w:r>
            <w:r w:rsidRPr="0048482F">
              <w:rPr>
                <w:color w:val="000000"/>
              </w:rPr>
              <w:t xml:space="preserve"> by a DCI format 0_1 </w:t>
            </w:r>
            <w:r>
              <w:rPr>
                <w:color w:val="000000"/>
              </w:rPr>
              <w:t xml:space="preserve">or DCI format 0_2 </w:t>
            </w:r>
            <w:r w:rsidRPr="0048482F">
              <w:rPr>
                <w:color w:val="000000"/>
              </w:rPr>
              <w:t>with CRC scrambled by C-RNTI,</w:t>
            </w:r>
            <w:r>
              <w:rPr>
                <w:color w:val="000000"/>
              </w:rPr>
              <w:t xml:space="preserve"> </w:t>
            </w:r>
            <w:r w:rsidRPr="004174B8">
              <w:rPr>
                <w:color w:val="000000"/>
              </w:rPr>
              <w:t>MCS-C-RNTI</w:t>
            </w:r>
            <w:r>
              <w:rPr>
                <w:color w:val="000000"/>
              </w:rPr>
              <w:t xml:space="preserve">, </w:t>
            </w:r>
            <w:r w:rsidRPr="00663ED0">
              <w:rPr>
                <w:color w:val="000000"/>
              </w:rPr>
              <w:t>CS-RNTI</w:t>
            </w:r>
            <w:r>
              <w:rPr>
                <w:color w:val="000000"/>
              </w:rPr>
              <w:t xml:space="preserve">, SP-CSI-RNTI, or </w:t>
            </w:r>
          </w:p>
          <w:p w14:paraId="18ADF8CC" w14:textId="77777777" w:rsidR="001F6854" w:rsidRDefault="001F6854" w:rsidP="001F6854">
            <w:pPr>
              <w:rPr>
                <w:color w:val="000000"/>
              </w:rPr>
            </w:pPr>
            <w:r>
              <w:rPr>
                <w:color w:val="000000"/>
              </w:rPr>
              <w:t>for a PUSCH transmission with configured grant, or</w:t>
            </w:r>
          </w:p>
          <w:p w14:paraId="652E6DEB" w14:textId="77777777" w:rsidR="001F6854" w:rsidRPr="0048482F" w:rsidRDefault="001F6854" w:rsidP="001F6854">
            <w:pPr>
              <w:rPr>
                <w:color w:val="000000"/>
              </w:rPr>
            </w:pPr>
            <w:r>
              <w:rPr>
                <w:color w:val="000000"/>
              </w:rPr>
              <w:t>for a MsgA PUSCH transmission,</w:t>
            </w:r>
          </w:p>
          <w:p w14:paraId="413BB8F9" w14:textId="77777777" w:rsidR="001F6854" w:rsidRPr="0048482F" w:rsidRDefault="001F6854" w:rsidP="001F6854">
            <w:pPr>
              <w:rPr>
                <w:color w:val="000000"/>
              </w:rPr>
            </w:pPr>
            <w:r>
              <w:rPr>
                <w:color w:val="000000"/>
              </w:rPr>
              <w:t>i</w:t>
            </w:r>
            <w:r w:rsidRPr="0048482F">
              <w:rPr>
                <w:color w:val="000000"/>
              </w:rPr>
              <w:t>f</w:t>
            </w:r>
          </w:p>
          <w:p w14:paraId="2B33F1D0" w14:textId="77777777" w:rsidR="001F6854" w:rsidRPr="0048482F" w:rsidRDefault="001F6854" w:rsidP="001F6854">
            <w:pPr>
              <w:pStyle w:val="B1"/>
            </w:pPr>
            <w:r w:rsidRPr="0048482F">
              <w:t>-</w:t>
            </w:r>
            <w:r w:rsidRPr="0048482F">
              <w:tab/>
            </w:r>
            <w:r w:rsidRPr="0048482F">
              <w:rPr>
                <w:position w:val="-10"/>
              </w:rPr>
              <w:object w:dxaOrig="1180" w:dyaOrig="300" w14:anchorId="3A8223BF">
                <v:shape id="_x0000_i1039" type="#_x0000_t75" style="width:57.75pt;height:14.25pt" o:ole="">
                  <v:imagedata r:id="rId39" o:title=""/>
                </v:shape>
                <o:OLEObject Type="Embed" ProgID="Equation.3" ShapeID="_x0000_i1039" DrawAspect="Content" ObjectID="_1648053948" r:id="rId40"/>
              </w:object>
            </w:r>
            <w:r w:rsidRPr="0048482F">
              <w:t xml:space="preserve">and </w:t>
            </w:r>
            <w:r>
              <w:t>transform precoding</w:t>
            </w:r>
            <w:r w:rsidRPr="0048482F">
              <w:t xml:space="preserve"> is disabled and</w:t>
            </w:r>
            <w:r>
              <w:rPr>
                <w:lang w:val="en-US"/>
              </w:rPr>
              <w:t xml:space="preserve"> </w:t>
            </w:r>
            <w:r>
              <w:t>Table 5.1.3.1-</w:t>
            </w:r>
            <w:r>
              <w:rPr>
                <w:lang w:val="en-US"/>
              </w:rPr>
              <w:t>2 is used</w:t>
            </w:r>
            <w:r w:rsidRPr="0048482F">
              <w:t>, or</w:t>
            </w:r>
          </w:p>
          <w:p w14:paraId="02D08BBD" w14:textId="77777777" w:rsidR="001F6854" w:rsidRPr="0048482F" w:rsidRDefault="001F6854" w:rsidP="001F6854">
            <w:pPr>
              <w:pStyle w:val="B1"/>
            </w:pPr>
            <w:r w:rsidRPr="0048482F">
              <w:t>-</w:t>
            </w:r>
            <w:r w:rsidRPr="0048482F">
              <w:tab/>
            </w:r>
            <w:r w:rsidRPr="0048482F">
              <w:rPr>
                <w:position w:val="-10"/>
              </w:rPr>
              <w:object w:dxaOrig="1180" w:dyaOrig="300" w14:anchorId="2DA22DFB">
                <v:shape id="_x0000_i1040" type="#_x0000_t75" style="width:57.75pt;height:14.25pt" o:ole="">
                  <v:imagedata r:id="rId41" o:title=""/>
                </v:shape>
                <o:OLEObject Type="Embed" ProgID="Equation.3" ShapeID="_x0000_i1040" DrawAspect="Content" ObjectID="_1648053949" r:id="rId42"/>
              </w:object>
            </w:r>
            <w:r w:rsidRPr="0048482F">
              <w:t xml:space="preserve"> and </w:t>
            </w:r>
            <w:r>
              <w:t>transform precoding</w:t>
            </w:r>
            <w:r w:rsidRPr="0048482F">
              <w:t xml:space="preserve"> is disabled and </w:t>
            </w:r>
            <w:r>
              <w:rPr>
                <w:lang w:val="en-US"/>
              </w:rPr>
              <w:t xml:space="preserve">a table other than </w:t>
            </w:r>
            <w:r>
              <w:t xml:space="preserve">Table </w:t>
            </w:r>
            <w:r>
              <w:rPr>
                <w:lang w:val="en-US"/>
              </w:rPr>
              <w:t>5</w:t>
            </w:r>
            <w:r>
              <w:t>.1.</w:t>
            </w:r>
            <w:r>
              <w:rPr>
                <w:lang w:val="en-US"/>
              </w:rPr>
              <w:t>3</w:t>
            </w:r>
            <w:r>
              <w:t>.1-2</w:t>
            </w:r>
            <w:r>
              <w:rPr>
                <w:lang w:val="en-US"/>
              </w:rPr>
              <w:t xml:space="preserve"> is used</w:t>
            </w:r>
            <w:r w:rsidRPr="0048482F">
              <w:t xml:space="preserve">, or </w:t>
            </w:r>
          </w:p>
          <w:p w14:paraId="158D769A" w14:textId="77777777" w:rsidR="001F6854" w:rsidRPr="0048482F" w:rsidRDefault="001F6854" w:rsidP="001F6854">
            <w:pPr>
              <w:pStyle w:val="B1"/>
              <w:rPr>
                <w:rFonts w:eastAsia="Batang"/>
                <w:lang w:eastAsia="ko-KR"/>
              </w:rPr>
            </w:pPr>
            <w:r w:rsidRPr="0048482F">
              <w:t>-</w:t>
            </w:r>
            <w:r w:rsidRPr="0048482F">
              <w:tab/>
            </w:r>
            <w:r w:rsidRPr="0048482F">
              <w:rPr>
                <w:position w:val="-10"/>
              </w:rPr>
              <w:object w:dxaOrig="1180" w:dyaOrig="300" w14:anchorId="41CAB69F">
                <v:shape id="_x0000_i1041" type="#_x0000_t75" style="width:57.75pt;height:14.25pt" o:ole="">
                  <v:imagedata r:id="rId43" o:title=""/>
                </v:shape>
                <o:OLEObject Type="Embed" ProgID="Equation.3" ShapeID="_x0000_i1041" DrawAspect="Content" ObjectID="_1648053950" r:id="rId44"/>
              </w:object>
            </w:r>
            <w:r w:rsidRPr="0048482F">
              <w:t xml:space="preserve"> and </w:t>
            </w:r>
            <w:r>
              <w:t>transform precoding</w:t>
            </w:r>
            <w:r w:rsidRPr="0048482F">
              <w:t xml:space="preserve"> is enabled, the UE shall first determine the TBS</w:t>
            </w:r>
            <w:r w:rsidRPr="0048482F">
              <w:rPr>
                <w:rFonts w:eastAsia="Batang"/>
                <w:lang w:eastAsia="ko-KR"/>
              </w:rPr>
              <w:t xml:space="preserve"> as specified below:</w:t>
            </w:r>
          </w:p>
          <w:p w14:paraId="6F0BBA7A" w14:textId="77777777" w:rsidR="001F6854" w:rsidRPr="0048482F" w:rsidRDefault="001F6854" w:rsidP="001F6854">
            <w:pPr>
              <w:pStyle w:val="ListParagraph"/>
              <w:ind w:left="567"/>
              <w:rPr>
                <w:color w:val="000000"/>
                <w:lang w:eastAsia="ko-KR"/>
              </w:rPr>
            </w:pPr>
            <w:r w:rsidRPr="0048482F">
              <w:rPr>
                <w:color w:val="000000"/>
                <w:lang w:eastAsia="ko-KR"/>
              </w:rPr>
              <w:t>The UE shall first determine the number of REs (</w:t>
            </w:r>
            <w:r w:rsidRPr="0048482F">
              <w:rPr>
                <w:i/>
                <w:color w:val="000000"/>
                <w:lang w:eastAsia="ko-KR"/>
              </w:rPr>
              <w:t>N</w:t>
            </w:r>
            <w:r w:rsidRPr="0048482F">
              <w:rPr>
                <w:i/>
                <w:color w:val="000000"/>
                <w:vertAlign w:val="subscript"/>
                <w:lang w:eastAsia="ko-KR"/>
              </w:rPr>
              <w:t>RE</w:t>
            </w:r>
            <w:r w:rsidRPr="0048482F">
              <w:rPr>
                <w:color w:val="000000"/>
                <w:lang w:eastAsia="ko-KR"/>
              </w:rPr>
              <w:t>)</w:t>
            </w:r>
            <w:r>
              <w:rPr>
                <w:color w:val="000000"/>
                <w:lang w:eastAsia="ko-KR"/>
              </w:rPr>
              <w:t xml:space="preserve"> </w:t>
            </w:r>
            <w:r w:rsidRPr="0048482F">
              <w:rPr>
                <w:color w:val="000000"/>
                <w:lang w:eastAsia="ko-KR"/>
              </w:rPr>
              <w:t xml:space="preserve">within the slot: </w:t>
            </w:r>
          </w:p>
          <w:p w14:paraId="2FFDC492" w14:textId="77777777" w:rsidR="001F6854" w:rsidRPr="0048482F" w:rsidRDefault="001F6854" w:rsidP="001F6854">
            <w:pPr>
              <w:pStyle w:val="B2"/>
              <w:rPr>
                <w:lang w:eastAsia="ko-KR"/>
              </w:rPr>
            </w:pPr>
            <w:r>
              <w:rPr>
                <w:lang w:eastAsia="ko-KR"/>
              </w:rPr>
              <w:t>-</w:t>
            </w:r>
            <w:r>
              <w:rPr>
                <w:lang w:eastAsia="ko-KR"/>
              </w:rPr>
              <w:tab/>
            </w:r>
            <w:r w:rsidRPr="0048482F">
              <w:rPr>
                <w:lang w:eastAsia="ko-KR"/>
              </w:rPr>
              <w:t xml:space="preserve">A UE first determines the number of REs allocated for PUSCH within a PRB </w:t>
            </w:r>
            <w:r w:rsidRPr="0048482F">
              <w:rPr>
                <w:position w:val="-10"/>
                <w:lang w:eastAsia="ko-KR"/>
              </w:rPr>
              <w:object w:dxaOrig="540" w:dyaOrig="340" w14:anchorId="18CCD3B2">
                <v:shape id="_x0000_i1042" type="#_x0000_t75" style="width:28.5pt;height:14.25pt" o:ole="">
                  <v:imagedata r:id="rId45" o:title=""/>
                </v:shape>
                <o:OLEObject Type="Embed" ProgID="Equation.3" ShapeID="_x0000_i1042" DrawAspect="Content" ObjectID="_1648053951" r:id="rId46"/>
              </w:object>
            </w:r>
            <w:r w:rsidRPr="0048482F">
              <w:rPr>
                <w:lang w:eastAsia="ko-KR"/>
              </w:rPr>
              <w:t xml:space="preserve"> by </w:t>
            </w:r>
          </w:p>
          <w:p w14:paraId="356ADE65" w14:textId="666B0A63" w:rsidR="001F6854" w:rsidRPr="0048482F" w:rsidRDefault="001F6854" w:rsidP="001F6854">
            <w:pPr>
              <w:pStyle w:val="B2"/>
              <w:rPr>
                <w:lang w:eastAsia="ko-KR"/>
              </w:rPr>
            </w:pPr>
            <w:r>
              <w:rPr>
                <w:lang w:eastAsia="ko-KR"/>
              </w:rPr>
              <w:t>-</w:t>
            </w:r>
            <w:r>
              <w:rPr>
                <w:lang w:eastAsia="ko-KR"/>
              </w:rPr>
              <w:tab/>
            </w:r>
            <w:r w:rsidRPr="00692210">
              <w:rPr>
                <w:position w:val="-12"/>
                <w:lang w:eastAsia="ko-KR"/>
              </w:rPr>
              <w:object w:dxaOrig="3040" w:dyaOrig="360" w14:anchorId="04E216A7">
                <v:shape id="_x0000_i1043" type="#_x0000_t75" style="width:151.5pt;height:21.75pt" o:ole="">
                  <v:imagedata r:id="rId47" o:title=""/>
                </v:shape>
                <o:OLEObject Type="Embed" ProgID="Equation.3" ShapeID="_x0000_i1043" DrawAspect="Content" ObjectID="_1648053952" r:id="rId48"/>
              </w:object>
            </w:r>
            <w:r w:rsidRPr="0048482F">
              <w:rPr>
                <w:lang w:eastAsia="ko-KR"/>
              </w:rPr>
              <w:t>, where</w:t>
            </w:r>
            <w:r w:rsidRPr="0048482F">
              <w:rPr>
                <w:position w:val="-10"/>
                <w:lang w:eastAsia="ko-KR"/>
              </w:rPr>
              <w:object w:dxaOrig="859" w:dyaOrig="340" w14:anchorId="708BC6FA">
                <v:shape id="_x0000_i1044" type="#_x0000_t75" style="width:43.5pt;height:14.25pt" o:ole="">
                  <v:imagedata r:id="rId25" o:title=""/>
                </v:shape>
                <o:OLEObject Type="Embed" ProgID="Equation.3" ShapeID="_x0000_i1044" DrawAspect="Content" ObjectID="_1648053953" r:id="rId49"/>
              </w:object>
            </w:r>
            <w:r w:rsidRPr="0048482F">
              <w:rPr>
                <w:lang w:eastAsia="ko-KR"/>
              </w:rPr>
              <w:t xml:space="preserve"> is the number of subcarriers in the frequency domain in a physical resource block, </w:t>
            </w:r>
            <w:r w:rsidRPr="0048482F">
              <w:rPr>
                <w:position w:val="-14"/>
                <w:lang w:eastAsia="ko-KR"/>
              </w:rPr>
              <w:object w:dxaOrig="540" w:dyaOrig="380" w14:anchorId="3D5D5B82">
                <v:shape id="_x0000_i1045" type="#_x0000_t75" style="width:28.5pt;height:21.75pt" o:ole="">
                  <v:imagedata r:id="rId27" o:title=""/>
                </v:shape>
                <o:OLEObject Type="Embed" ProgID="Equation.3" ShapeID="_x0000_i1045" DrawAspect="Content" ObjectID="_1648053954" r:id="rId50"/>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is the number of symbols </w:t>
            </w:r>
            <w:r w:rsidRPr="008A5E0B">
              <w:rPr>
                <w:i/>
                <w:lang w:eastAsia="ko-KR"/>
              </w:rPr>
              <w:t>L</w:t>
            </w:r>
            <w:r>
              <w:rPr>
                <w:lang w:eastAsia="ko-KR"/>
              </w:rPr>
              <w:t xml:space="preserve"> of the PUSCH allocation according to Clause 6.1.2.1 for scheduled PUSCH o</w:t>
            </w:r>
            <w:r>
              <w:rPr>
                <w:lang w:val="en-US" w:eastAsia="ko-KR"/>
              </w:rPr>
              <w:t>r</w:t>
            </w:r>
            <w:r>
              <w:rPr>
                <w:lang w:eastAsia="ko-KR"/>
              </w:rPr>
              <w:t xml:space="preserve"> Clause 6.1.2.3 for configured PUSCH</w:t>
            </w:r>
            <w:r w:rsidRPr="0048482F">
              <w:rPr>
                <w:lang w:eastAsia="ko-KR"/>
              </w:rPr>
              <w:t xml:space="preserve">, </w:t>
            </w:r>
            <w:r w:rsidRPr="0048482F">
              <w:rPr>
                <w:position w:val="-10"/>
                <w:lang w:eastAsia="ko-KR"/>
              </w:rPr>
              <w:object w:dxaOrig="639" w:dyaOrig="340" w14:anchorId="418C5947">
                <v:shape id="_x0000_i1046" type="#_x0000_t75" style="width:28.5pt;height:14.25pt" o:ole="">
                  <v:imagedata r:id="rId29" o:title=""/>
                </v:shape>
                <o:OLEObject Type="Embed" ProgID="Equation.3" ShapeID="_x0000_i1046" DrawAspect="Content" ObjectID="_1648053955" r:id="rId51"/>
              </w:object>
            </w:r>
            <w:r w:rsidRPr="0048482F">
              <w:rPr>
                <w:lang w:eastAsia="ko-KR"/>
              </w:rPr>
              <w:t xml:space="preserve"> is the number of REs for DM-RS per PRB in the </w:t>
            </w:r>
            <w:r w:rsidRPr="00A000F8">
              <w:rPr>
                <w:lang w:eastAsia="ko-KR"/>
              </w:rPr>
              <w:t>allocated</w:t>
            </w:r>
            <w:r w:rsidRPr="0048482F">
              <w:rPr>
                <w:lang w:eastAsia="ko-KR"/>
              </w:rPr>
              <w:t xml:space="preserve"> duration including the overhead of the DM-RS CDM groups</w:t>
            </w:r>
            <w:r w:rsidRPr="00F51F38">
              <w:t xml:space="preserve"> </w:t>
            </w:r>
            <w:r w:rsidRPr="00F51F38">
              <w:rPr>
                <w:lang w:eastAsia="ko-KR"/>
              </w:rPr>
              <w:t>without data, as</w:t>
            </w:r>
            <w:r w:rsidRPr="0048482F">
              <w:rPr>
                <w:lang w:eastAsia="ko-KR"/>
              </w:rPr>
              <w:t xml:space="preserve"> </w:t>
            </w:r>
            <w:r w:rsidRPr="00A000F8">
              <w:rPr>
                <w:lang w:eastAsia="ko-KR"/>
              </w:rPr>
              <w:t xml:space="preserve">described for PUSCH with a configured grant in </w:t>
            </w:r>
            <w:r>
              <w:rPr>
                <w:lang w:eastAsia="ko-KR"/>
              </w:rPr>
              <w:t>Clause</w:t>
            </w:r>
            <w:r w:rsidRPr="00A000F8">
              <w:rPr>
                <w:lang w:eastAsia="ko-KR"/>
              </w:rPr>
              <w:t xml:space="preserve"> 6.1.2.3 or as </w:t>
            </w:r>
            <w:r w:rsidRPr="0048482F">
              <w:rPr>
                <w:lang w:eastAsia="ko-KR"/>
              </w:rPr>
              <w:t>indicated by DCI format 0_1</w:t>
            </w:r>
            <w:r>
              <w:rPr>
                <w:lang w:val="en-US" w:eastAsia="ko-KR"/>
              </w:rPr>
              <w:t xml:space="preserve"> </w:t>
            </w:r>
            <w:r>
              <w:rPr>
                <w:lang w:eastAsia="ko-KR"/>
              </w:rPr>
              <w:t xml:space="preserve">or </w:t>
            </w:r>
            <w:r>
              <w:rPr>
                <w:lang w:val="en-US" w:eastAsia="ko-KR"/>
              </w:rPr>
              <w:t xml:space="preserve">DCI </w:t>
            </w:r>
            <w:r>
              <w:rPr>
                <w:lang w:eastAsia="ko-KR"/>
              </w:rPr>
              <w:t>format 0_2</w:t>
            </w:r>
            <w:r w:rsidRPr="009130A9">
              <w:rPr>
                <w:lang w:eastAsia="ko-KR"/>
              </w:rPr>
              <w:t xml:space="preserve"> or as described for </w:t>
            </w:r>
            <w:r>
              <w:rPr>
                <w:lang w:eastAsia="ko-KR"/>
              </w:rPr>
              <w:t xml:space="preserve">DCI </w:t>
            </w:r>
            <w:r w:rsidRPr="009130A9">
              <w:rPr>
                <w:lang w:eastAsia="ko-KR"/>
              </w:rPr>
              <w:t>format</w:t>
            </w:r>
            <w:r>
              <w:rPr>
                <w:lang w:eastAsia="ko-KR"/>
              </w:rPr>
              <w:t xml:space="preserve"> </w:t>
            </w:r>
            <w:r w:rsidRPr="009130A9">
              <w:rPr>
                <w:lang w:eastAsia="ko-KR"/>
              </w:rPr>
              <w:t xml:space="preserve">0_0 </w:t>
            </w:r>
            <w:r w:rsidRPr="00D17AB0">
              <w:rPr>
                <w:color w:val="FF0000"/>
                <w:lang w:eastAsia="ko-KR"/>
              </w:rPr>
              <w:t xml:space="preserve">and DCI format 0_2 </w:t>
            </w:r>
            <w:r w:rsidRPr="009130A9">
              <w:rPr>
                <w:lang w:eastAsia="ko-KR"/>
              </w:rPr>
              <w:t xml:space="preserve">in </w:t>
            </w:r>
            <w:r>
              <w:rPr>
                <w:lang w:eastAsia="ko-KR"/>
              </w:rPr>
              <w:t>Clause</w:t>
            </w:r>
            <w:r w:rsidRPr="009130A9">
              <w:rPr>
                <w:lang w:eastAsia="ko-KR"/>
              </w:rPr>
              <w:t xml:space="preserve"> 6.2.2</w:t>
            </w:r>
            <w:r w:rsidRPr="0048482F">
              <w:rPr>
                <w:lang w:eastAsia="ko-KR"/>
              </w:rPr>
              <w:t xml:space="preserve">, and </w:t>
            </w:r>
            <w:r w:rsidRPr="0048482F">
              <w:rPr>
                <w:position w:val="-10"/>
                <w:lang w:eastAsia="ko-KR"/>
              </w:rPr>
              <w:object w:dxaOrig="520" w:dyaOrig="340" w14:anchorId="4049C479">
                <v:shape id="_x0000_i1047" type="#_x0000_t75" style="width:28.5pt;height:14.25pt" o:ole="">
                  <v:imagedata r:id="rId52" o:title=""/>
                </v:shape>
                <o:OLEObject Type="Embed" ProgID="Equation.3" ShapeID="_x0000_i1047" DrawAspect="Content" ObjectID="_1648053956" r:id="rId53"/>
              </w:object>
            </w:r>
            <w:r w:rsidRPr="0048482F">
              <w:rPr>
                <w:lang w:eastAsia="ko-KR"/>
              </w:rPr>
              <w:t xml:space="preserve"> is the overhead configured by higher layer parameter </w:t>
            </w:r>
            <w:r>
              <w:rPr>
                <w:i/>
                <w:iCs/>
                <w:lang w:val="en-US"/>
              </w:rPr>
              <w:t xml:space="preserve">xOverhead </w:t>
            </w:r>
            <w:r w:rsidRPr="00877EA1">
              <w:rPr>
                <w:iCs/>
                <w:lang w:val="en-US"/>
              </w:rPr>
              <w:t>in</w:t>
            </w:r>
            <w:r>
              <w:rPr>
                <w:i/>
                <w:iCs/>
                <w:lang w:val="en-US"/>
              </w:rPr>
              <w:t xml:space="preserve"> </w:t>
            </w:r>
            <w:r w:rsidRPr="00F35584">
              <w:rPr>
                <w:i/>
              </w:rPr>
              <w:t>PUSCH-ServingCellConfig</w:t>
            </w:r>
            <w:r w:rsidRPr="0048482F">
              <w:rPr>
                <w:lang w:eastAsia="ko-KR"/>
              </w:rPr>
              <w:t xml:space="preserve">. If the </w:t>
            </w:r>
            <w:r w:rsidRPr="0048482F">
              <w:rPr>
                <w:position w:val="-10"/>
                <w:lang w:eastAsia="ko-KR"/>
              </w:rPr>
              <w:object w:dxaOrig="520" w:dyaOrig="340" w14:anchorId="69031AF7">
                <v:shape id="_x0000_i1048" type="#_x0000_t75" style="width:28.5pt;height:21.75pt" o:ole="">
                  <v:imagedata r:id="rId31" o:title=""/>
                </v:shape>
                <o:OLEObject Type="Embed" ProgID="Equation.3" ShapeID="_x0000_i1048" DrawAspect="Content" ObjectID="_1648053957" r:id="rId54"/>
              </w:object>
            </w:r>
            <w:r w:rsidRPr="0048482F">
              <w:rPr>
                <w:lang w:eastAsia="ko-KR"/>
              </w:rPr>
              <w:t xml:space="preserve"> is not configured (a value from 6, 12, or 18), the </w:t>
            </w:r>
            <w:r w:rsidRPr="0048482F">
              <w:rPr>
                <w:position w:val="-10"/>
                <w:lang w:eastAsia="ko-KR"/>
              </w:rPr>
              <w:object w:dxaOrig="520" w:dyaOrig="340" w14:anchorId="372E5ABC">
                <v:shape id="_x0000_i1049" type="#_x0000_t75" style="width:28.5pt;height:21.75pt" o:ole="">
                  <v:imagedata r:id="rId31" o:title=""/>
                </v:shape>
                <o:OLEObject Type="Embed" ProgID="Equation.3" ShapeID="_x0000_i1049" DrawAspect="Content" ObjectID="_1648053958" r:id="rId55"/>
              </w:object>
            </w:r>
            <w:r w:rsidRPr="0048482F">
              <w:rPr>
                <w:lang w:eastAsia="ko-KR"/>
              </w:rPr>
              <w:t xml:space="preserve"> is </w:t>
            </w:r>
            <w:r w:rsidRPr="009130A9">
              <w:rPr>
                <w:lang w:eastAsia="ko-KR"/>
              </w:rPr>
              <w:t>assumed</w:t>
            </w:r>
            <w:r w:rsidRPr="0048482F">
              <w:rPr>
                <w:lang w:eastAsia="ko-KR"/>
              </w:rPr>
              <w:t xml:space="preserve"> to </w:t>
            </w:r>
            <w:r w:rsidRPr="009130A9">
              <w:rPr>
                <w:lang w:eastAsia="ko-KR"/>
              </w:rPr>
              <w:t xml:space="preserve">be </w:t>
            </w:r>
            <w:r w:rsidRPr="0048482F">
              <w:rPr>
                <w:lang w:eastAsia="ko-KR"/>
              </w:rPr>
              <w:t>0.</w:t>
            </w:r>
            <w:r w:rsidRPr="00980D66">
              <w:rPr>
                <w:lang w:eastAsia="ko-KR"/>
              </w:rPr>
              <w:t xml:space="preserve"> For M</w:t>
            </w:r>
            <w:r>
              <w:rPr>
                <w:lang w:eastAsia="ko-KR"/>
              </w:rPr>
              <w:t xml:space="preserve">sg3 transmission the </w:t>
            </w:r>
            <w:r w:rsidRPr="0048482F">
              <w:rPr>
                <w:position w:val="-10"/>
                <w:lang w:eastAsia="ko-KR"/>
              </w:rPr>
              <w:object w:dxaOrig="520" w:dyaOrig="340" w14:anchorId="085BB272">
                <v:shape id="_x0000_i1050" type="#_x0000_t75" style="width:28.5pt;height:21.75pt" o:ole="">
                  <v:imagedata r:id="rId31" o:title=""/>
                </v:shape>
                <o:OLEObject Type="Embed" ProgID="Equation.3" ShapeID="_x0000_i1050" DrawAspect="Content" ObjectID="_1648053959" r:id="rId56"/>
              </w:object>
            </w:r>
            <w:r>
              <w:rPr>
                <w:lang w:eastAsia="ko-KR"/>
              </w:rPr>
              <w:t xml:space="preserve"> is always set to 0</w:t>
            </w:r>
            <w:r w:rsidRPr="0048482F">
              <w:rPr>
                <w:lang w:eastAsia="ko-KR"/>
              </w:rPr>
              <w:t>.</w:t>
            </w:r>
          </w:p>
          <w:p w14:paraId="5FE29BDC" w14:textId="77777777" w:rsidR="001F6854" w:rsidRPr="0048482F" w:rsidRDefault="001F6854" w:rsidP="001F6854">
            <w:pPr>
              <w:pStyle w:val="B2"/>
            </w:pPr>
            <w:r>
              <w:rPr>
                <w:lang w:eastAsia="ko-KR"/>
              </w:rPr>
              <w:t>-</w:t>
            </w:r>
            <w:r>
              <w:rPr>
                <w:lang w:eastAsia="ko-KR"/>
              </w:rPr>
              <w:tab/>
            </w:r>
            <w:r w:rsidRPr="0048482F">
              <w:rPr>
                <w:lang w:eastAsia="ko-KR"/>
              </w:rPr>
              <w:t>A UE determines the total number of REs allocated for PUSCH</w:t>
            </w:r>
            <w:r>
              <w:rPr>
                <w:lang w:eastAsia="ko-KR"/>
              </w:rPr>
              <w:t xml:space="preserve"> </w:t>
            </w:r>
            <w:r w:rsidRPr="0048482F">
              <w:rPr>
                <w:position w:val="-10"/>
                <w:lang w:eastAsia="ko-KR"/>
              </w:rPr>
              <w:object w:dxaOrig="540" w:dyaOrig="360" w14:anchorId="40D97237">
                <v:shape id="_x0000_i1051" type="#_x0000_t75" style="width:28.5pt;height:21.75pt" o:ole="">
                  <v:imagedata r:id="rId57" o:title=""/>
                </v:shape>
                <o:OLEObject Type="Embed" ProgID="Equation.3" ShapeID="_x0000_i1051" DrawAspect="Content" ObjectID="_1648053960" r:id="rId58"/>
              </w:object>
            </w:r>
            <w:r w:rsidRPr="0048482F">
              <w:rPr>
                <w:lang w:eastAsia="ko-KR"/>
              </w:rPr>
              <w:t xml:space="preserve"> by </w:t>
            </w:r>
            <w:r w:rsidRPr="009A16E4">
              <w:rPr>
                <w:position w:val="-14"/>
                <w:lang w:eastAsia="ko-KR"/>
              </w:rPr>
              <w:object w:dxaOrig="2280" w:dyaOrig="400" w14:anchorId="70FF87A9">
                <v:shape id="_x0000_i1052" type="#_x0000_t75" style="width:115.5pt;height:21.75pt" o:ole="">
                  <v:imagedata r:id="rId37" o:title=""/>
                </v:shape>
                <o:OLEObject Type="Embed" ProgID="Equation.DSMT4" ShapeID="_x0000_i1052" DrawAspect="Content" ObjectID="_1648053961" r:id="rId59"/>
              </w:object>
            </w:r>
            <w:r w:rsidRPr="0048482F">
              <w:rPr>
                <w:lang w:eastAsia="ko-KR"/>
              </w:rPr>
              <w:t xml:space="preserve">where </w:t>
            </w:r>
            <w:r w:rsidRPr="0048482F">
              <w:rPr>
                <w:position w:val="-10"/>
                <w:lang w:eastAsia="ko-KR"/>
              </w:rPr>
              <w:object w:dxaOrig="460" w:dyaOrig="300" w14:anchorId="16045CE0">
                <v:shape id="_x0000_i1053" type="#_x0000_t75" style="width:21.75pt;height:14.25pt" o:ole="">
                  <v:imagedata r:id="rId60" o:title=""/>
                </v:shape>
                <o:OLEObject Type="Embed" ProgID="Equation.3" ShapeID="_x0000_i1053" DrawAspect="Content" ObjectID="_1648053962" r:id="rId61"/>
              </w:object>
            </w:r>
            <w:r w:rsidRPr="0048482F">
              <w:rPr>
                <w:lang w:eastAsia="ko-KR"/>
              </w:rPr>
              <w:t xml:space="preserve"> is the </w:t>
            </w:r>
            <w:r w:rsidRPr="0048482F">
              <w:t>total number of allocated PRBs</w:t>
            </w:r>
            <w:r w:rsidRPr="0048482F">
              <w:rPr>
                <w:lang w:eastAsia="ko-KR"/>
              </w:rPr>
              <w:t xml:space="preserve"> </w:t>
            </w:r>
            <w:r w:rsidRPr="0048482F">
              <w:t>for the UE.</w:t>
            </w:r>
          </w:p>
          <w:p w14:paraId="62E65CC7" w14:textId="793CF3D0" w:rsidR="001F6854" w:rsidRPr="001F6854" w:rsidRDefault="001F6854" w:rsidP="001F6854">
            <w:pPr>
              <w:pStyle w:val="B2"/>
              <w:rPr>
                <w:lang w:val="en-US"/>
              </w:rPr>
            </w:pPr>
            <w:r>
              <w:rPr>
                <w:lang w:val="en-US"/>
              </w:rPr>
              <w:t>-</w:t>
            </w:r>
            <w:r>
              <w:rPr>
                <w:lang w:val="en-US"/>
              </w:rPr>
              <w:tab/>
            </w:r>
            <w:r w:rsidRPr="0048482F">
              <w:rPr>
                <w:lang w:val="en-US"/>
              </w:rPr>
              <w:t>Next, proceed with steps 2-</w:t>
            </w:r>
            <w:r>
              <w:rPr>
                <w:lang w:val="en-US"/>
              </w:rPr>
              <w:t>4</w:t>
            </w:r>
            <w:r w:rsidRPr="0048482F">
              <w:rPr>
                <w:lang w:val="en-US"/>
              </w:rPr>
              <w:t xml:space="preserve"> as defined in </w:t>
            </w:r>
            <w:r>
              <w:rPr>
                <w:lang w:val="en-US"/>
              </w:rPr>
              <w:t>Clause</w:t>
            </w:r>
            <w:r w:rsidRPr="0048482F">
              <w:rPr>
                <w:lang w:val="en-US"/>
              </w:rPr>
              <w:t xml:space="preserve"> 5.1.3.2</w:t>
            </w:r>
          </w:p>
          <w:p w14:paraId="70F911D0" w14:textId="1E2D3C4B" w:rsidR="00434E50" w:rsidRPr="00D17AB0" w:rsidRDefault="00434E50" w:rsidP="00434E50">
            <w:pPr>
              <w:pStyle w:val="B2"/>
              <w:jc w:val="center"/>
              <w:rPr>
                <w:lang w:eastAsia="ko-KR"/>
              </w:rPr>
            </w:pPr>
            <w:r w:rsidRPr="00D17AB0">
              <w:rPr>
                <w:b/>
                <w:color w:val="0070C0"/>
              </w:rPr>
              <w:t>&lt;</w:t>
            </w:r>
            <w:r w:rsidRPr="00D17AB0">
              <w:rPr>
                <w:noProof/>
                <w:color w:val="0070C0"/>
                <w:lang w:eastAsia="zh-CN"/>
              </w:rPr>
              <w:t>Unchanged text is omitted&gt;</w:t>
            </w:r>
          </w:p>
          <w:p w14:paraId="4E47C37A" w14:textId="77777777" w:rsidR="002543F5" w:rsidRPr="00D17AB0" w:rsidRDefault="002543F5" w:rsidP="00B14AB1">
            <w:pPr>
              <w:rPr>
                <w:b/>
                <w:color w:val="0070C0"/>
                <w:sz w:val="24"/>
              </w:rPr>
            </w:pPr>
          </w:p>
          <w:p w14:paraId="64BF0042" w14:textId="77777777" w:rsidR="00C85913" w:rsidRPr="00D17AB0" w:rsidRDefault="00C85913" w:rsidP="00B14AB1">
            <w:pPr>
              <w:pStyle w:val="Heading3"/>
              <w:outlineLvl w:val="2"/>
              <w:rPr>
                <w:color w:val="000000"/>
              </w:rPr>
            </w:pPr>
            <w:r w:rsidRPr="00D17AB0">
              <w:rPr>
                <w:color w:val="000000"/>
              </w:rPr>
              <w:t>6.2.2</w:t>
            </w:r>
            <w:r w:rsidRPr="00D17AB0">
              <w:rPr>
                <w:color w:val="000000"/>
              </w:rPr>
              <w:tab/>
              <w:t>UE DM-RS transmission procedure</w:t>
            </w:r>
          </w:p>
          <w:p w14:paraId="0E79E23D" w14:textId="77777777" w:rsidR="00C85913" w:rsidRPr="00D17AB0" w:rsidRDefault="00C85913" w:rsidP="00B14AB1">
            <w:pPr>
              <w:rPr>
                <w:color w:val="FF0000"/>
              </w:rPr>
            </w:pPr>
            <w:r w:rsidRPr="00D17AB0">
              <w:rPr>
                <w:color w:val="FF0000"/>
                <w:lang w:eastAsia="zh-CN"/>
              </w:rPr>
              <w:t xml:space="preserve">If both higher layer parameter </w:t>
            </w:r>
            <w:r w:rsidRPr="00D17AB0">
              <w:rPr>
                <w:i/>
                <w:color w:val="FF0000"/>
                <w:lang w:eastAsia="zh-CN"/>
              </w:rPr>
              <w:t xml:space="preserve">dmrs-UplinkForPUSCH-MappingTypeA-ForDCIFormat0_2 </w:t>
            </w:r>
            <w:r w:rsidRPr="00D17AB0">
              <w:rPr>
                <w:color w:val="FF0000"/>
                <w:lang w:eastAsia="zh-CN"/>
              </w:rPr>
              <w:t xml:space="preserve">and higher layer parameter </w:t>
            </w:r>
            <w:r w:rsidRPr="00D17AB0">
              <w:rPr>
                <w:i/>
                <w:color w:val="FF0000"/>
                <w:lang w:eastAsia="zh-CN"/>
              </w:rPr>
              <w:t xml:space="preserve">dmrs-UplinkForPUSCH-MappingTypeB-ForDCIFormat0_2 </w:t>
            </w:r>
            <w:r w:rsidRPr="00D17AB0">
              <w:rPr>
                <w:color w:val="FF0000"/>
                <w:lang w:eastAsia="zh-CN"/>
              </w:rPr>
              <w:t>are not</w:t>
            </w:r>
            <w:r w:rsidRPr="00D17AB0">
              <w:rPr>
                <w:i/>
                <w:color w:val="FF0000"/>
                <w:lang w:eastAsia="zh-CN"/>
              </w:rPr>
              <w:t xml:space="preserve"> </w:t>
            </w:r>
            <w:r w:rsidRPr="00D17AB0">
              <w:rPr>
                <w:color w:val="FF0000"/>
                <w:lang w:eastAsia="zh-CN"/>
              </w:rPr>
              <w:t xml:space="preserve">configured, </w:t>
            </w:r>
            <w:r w:rsidRPr="00D17AB0">
              <w:rPr>
                <w:color w:val="FF0000"/>
              </w:rPr>
              <w:t xml:space="preserve">the DM-RS transmission procedures for PUSCH scheduled by PDCCH with DCI format 0_0 described in this clause equally apply to PUSCH scheduled by PDCCH with DCI format 0_2; Otherwise, the DM-RS transmission procedures for PUSCH scheduled by PDCCH with DCI format 0_1 described in this clause equally apply to PUSCH scheduled by PDCCH with DCI format 0_2, by applying the parameters of </w:t>
            </w:r>
            <w:r w:rsidRPr="00D17AB0">
              <w:rPr>
                <w:i/>
                <w:color w:val="FF0000"/>
                <w:lang w:eastAsia="zh-CN"/>
              </w:rPr>
              <w:t>dmrs-UplinkForPUSCH-MappingTypeA-ForDCIFormat0_2</w:t>
            </w:r>
            <w:r w:rsidRPr="00D17AB0">
              <w:rPr>
                <w:color w:val="FF0000"/>
              </w:rPr>
              <w:t xml:space="preserve"> and </w:t>
            </w:r>
            <w:r w:rsidRPr="00D17AB0">
              <w:rPr>
                <w:i/>
                <w:color w:val="FF0000"/>
                <w:lang w:eastAsia="zh-CN"/>
              </w:rPr>
              <w:t>dmrs-UplinkForPUSCH-MappingTypeB-ForDCIFormat0_2</w:t>
            </w:r>
            <w:r w:rsidRPr="00D17AB0">
              <w:rPr>
                <w:color w:val="FF0000"/>
              </w:rPr>
              <w:t xml:space="preserve"> instead of </w:t>
            </w:r>
            <w:r w:rsidRPr="00D17AB0">
              <w:rPr>
                <w:i/>
                <w:color w:val="FF0000"/>
                <w:lang w:eastAsia="zh-CN"/>
              </w:rPr>
              <w:t>dmrs-UplinkForPUSCH-MappingTypeA</w:t>
            </w:r>
            <w:r w:rsidRPr="00D17AB0">
              <w:rPr>
                <w:color w:val="FF0000"/>
              </w:rPr>
              <w:t xml:space="preserve"> and </w:t>
            </w:r>
            <w:r w:rsidRPr="00D17AB0">
              <w:rPr>
                <w:i/>
                <w:color w:val="FF0000"/>
                <w:lang w:eastAsia="zh-CN"/>
              </w:rPr>
              <w:t>dmrs-UplinkForPUSCH-MappingTypeB</w:t>
            </w:r>
            <w:r w:rsidRPr="00D17AB0">
              <w:rPr>
                <w:color w:val="FF0000"/>
              </w:rPr>
              <w:t>.</w:t>
            </w:r>
          </w:p>
          <w:p w14:paraId="1C6555B1" w14:textId="27D78C52" w:rsidR="001F6854" w:rsidRDefault="001F6854" w:rsidP="001F6854">
            <w:pPr>
              <w:rPr>
                <w:color w:val="000000"/>
                <w:kern w:val="2"/>
                <w:lang w:eastAsia="ko-KR"/>
              </w:rPr>
            </w:pPr>
            <w:r w:rsidRPr="0048482F">
              <w:rPr>
                <w:color w:val="000000"/>
                <w:kern w:val="2"/>
                <w:lang w:eastAsia="ko-KR"/>
              </w:rPr>
              <w:t>When transmitt</w:t>
            </w:r>
            <w:r>
              <w:rPr>
                <w:color w:val="000000"/>
                <w:kern w:val="2"/>
                <w:lang w:eastAsia="ko-KR"/>
              </w:rPr>
              <w:t>ed</w:t>
            </w:r>
            <w:r w:rsidRPr="0048482F">
              <w:rPr>
                <w:color w:val="000000"/>
                <w:kern w:val="2"/>
                <w:lang w:eastAsia="ko-KR"/>
              </w:rPr>
              <w:t xml:space="preserve"> PUSCH </w:t>
            </w:r>
            <w:r>
              <w:rPr>
                <w:color w:val="000000"/>
                <w:kern w:val="2"/>
                <w:lang w:eastAsia="ko-KR"/>
              </w:rPr>
              <w:t xml:space="preserve">is </w:t>
            </w:r>
            <w:r w:rsidRPr="007644C2">
              <w:rPr>
                <w:color w:val="000000"/>
                <w:kern w:val="2"/>
                <w:lang w:eastAsia="ko-KR"/>
              </w:rPr>
              <w:t>neither</w:t>
            </w:r>
            <w:r w:rsidRPr="0048482F">
              <w:rPr>
                <w:color w:val="000000"/>
                <w:kern w:val="2"/>
                <w:lang w:eastAsia="ko-KR"/>
              </w:rPr>
              <w:t xml:space="preserve"> scheduled by </w:t>
            </w:r>
            <w:r>
              <w:rPr>
                <w:color w:val="000000"/>
                <w:kern w:val="2"/>
                <w:lang w:eastAsia="ko-KR"/>
              </w:rPr>
              <w:t>DCI</w:t>
            </w:r>
            <w:r w:rsidRPr="00CC7448">
              <w:rPr>
                <w:color w:val="000000"/>
                <w:kern w:val="2"/>
                <w:lang w:eastAsia="ko-KR"/>
              </w:rPr>
              <w:t xml:space="preserve"> </w:t>
            </w:r>
            <w:r>
              <w:rPr>
                <w:color w:val="000000"/>
                <w:kern w:val="2"/>
                <w:lang w:eastAsia="ko-KR"/>
              </w:rPr>
              <w:t>format 0_1</w:t>
            </w:r>
            <w:r w:rsidRPr="0048482F">
              <w:rPr>
                <w:color w:val="000000"/>
                <w:kern w:val="2"/>
                <w:lang w:eastAsia="ko-KR"/>
              </w:rPr>
              <w:t xml:space="preserve"> with CRC scrambled by C-RNTI</w:t>
            </w:r>
            <w:r>
              <w:rPr>
                <w:color w:val="000000"/>
                <w:kern w:val="2"/>
                <w:lang w:eastAsia="ko-KR"/>
              </w:rPr>
              <w:t>, CS-RNTI</w:t>
            </w:r>
            <w:r w:rsidRPr="000E4F93">
              <w:rPr>
                <w:rFonts w:hint="eastAsia"/>
                <w:color w:val="000000"/>
                <w:kern w:val="2"/>
                <w:lang w:eastAsia="ko-KR"/>
              </w:rPr>
              <w:t>,</w:t>
            </w:r>
            <w:r>
              <w:rPr>
                <w:rFonts w:eastAsiaTheme="minorEastAsia" w:hint="eastAsia"/>
                <w:color w:val="000000"/>
                <w:kern w:val="2"/>
                <w:lang w:eastAsia="zh-CN"/>
              </w:rPr>
              <w:t xml:space="preserve"> </w:t>
            </w:r>
            <w:r w:rsidRPr="000E4F93">
              <w:rPr>
                <w:rFonts w:hint="eastAsia"/>
                <w:color w:val="000000"/>
                <w:kern w:val="2"/>
                <w:lang w:eastAsia="ko-KR"/>
              </w:rPr>
              <w:t>SP-CSI-RNTI</w:t>
            </w:r>
            <w:r>
              <w:rPr>
                <w:color w:val="000000"/>
                <w:kern w:val="2"/>
                <w:lang w:eastAsia="ko-KR"/>
              </w:rPr>
              <w:t xml:space="preserve"> or MCS-C-RNTI</w:t>
            </w:r>
            <w:r w:rsidRPr="0048482F">
              <w:rPr>
                <w:color w:val="000000"/>
                <w:kern w:val="2"/>
                <w:lang w:eastAsia="ko-KR"/>
              </w:rPr>
              <w:t xml:space="preserve">, </w:t>
            </w:r>
            <w:r>
              <w:rPr>
                <w:color w:val="000000"/>
                <w:kern w:val="2"/>
                <w:lang w:eastAsia="ko-KR"/>
              </w:rPr>
              <w:t>nor corresponding to a configured grant</w:t>
            </w:r>
            <w:r w:rsidRPr="00776B14">
              <w:rPr>
                <w:color w:val="000000"/>
                <w:kern w:val="2"/>
                <w:lang w:eastAsia="ko-KR"/>
              </w:rPr>
              <w:t xml:space="preserve">, </w:t>
            </w:r>
            <w:r>
              <w:rPr>
                <w:color w:val="000000"/>
                <w:kern w:val="2"/>
                <w:lang w:eastAsia="ko-KR"/>
              </w:rPr>
              <w:t>nor being a PUSCH for Type-2 random access procedure</w:t>
            </w:r>
            <w:r w:rsidRPr="001F6854">
              <w:rPr>
                <w:color w:val="FF0000"/>
                <w:kern w:val="2"/>
                <w:highlight w:val="yellow"/>
                <w:lang w:eastAsia="ko-KR"/>
              </w:rPr>
              <w:t>,</w:t>
            </w:r>
            <w:r w:rsidRPr="001F6854">
              <w:rPr>
                <w:strike/>
                <w:color w:val="FF0000"/>
                <w:kern w:val="2"/>
                <w:highlight w:val="yellow"/>
                <w:lang w:eastAsia="ko-KR"/>
              </w:rPr>
              <w:t>.</w:t>
            </w:r>
            <w:r w:rsidRPr="0048482F">
              <w:rPr>
                <w:color w:val="000000"/>
                <w:kern w:val="2"/>
                <w:lang w:eastAsia="ko-KR"/>
              </w:rPr>
              <w:t xml:space="preserve"> the UE</w:t>
            </w:r>
            <w:r w:rsidRPr="0048482F">
              <w:rPr>
                <w:rFonts w:hint="eastAsia"/>
                <w:color w:val="000000"/>
                <w:kern w:val="2"/>
                <w:lang w:eastAsia="ko-KR"/>
              </w:rPr>
              <w:t xml:space="preserve"> shall </w:t>
            </w:r>
            <w:r w:rsidRPr="0048482F">
              <w:rPr>
                <w:color w:val="000000"/>
                <w:kern w:val="2"/>
                <w:lang w:eastAsia="ko-KR"/>
              </w:rPr>
              <w:t xml:space="preserve">use single symbol front-loaded </w:t>
            </w:r>
            <w:r w:rsidRPr="0048482F">
              <w:rPr>
                <w:rFonts w:hint="eastAsia"/>
                <w:color w:val="000000"/>
                <w:kern w:val="2"/>
                <w:lang w:eastAsia="ko-KR"/>
              </w:rPr>
              <w:t xml:space="preserve">DM-RS </w:t>
            </w:r>
            <w:r w:rsidRPr="0048482F">
              <w:rPr>
                <w:color w:val="000000"/>
                <w:kern w:val="2"/>
                <w:lang w:eastAsia="ko-KR"/>
              </w:rPr>
              <w:t xml:space="preserve">of configuration type 1 on DM-RS port </w:t>
            </w:r>
            <w:r>
              <w:rPr>
                <w:color w:val="000000"/>
                <w:kern w:val="2"/>
                <w:lang w:eastAsia="ko-KR"/>
              </w:rPr>
              <w:t xml:space="preserve">0 </w:t>
            </w:r>
            <w:r w:rsidRPr="0048482F">
              <w:rPr>
                <w:color w:val="000000"/>
              </w:rPr>
              <w:t xml:space="preserve">and </w:t>
            </w:r>
            <w:r w:rsidRPr="0048482F">
              <w:rPr>
                <w:color w:val="000000"/>
                <w:kern w:val="2"/>
                <w:lang w:eastAsia="ko-KR"/>
              </w:rPr>
              <w:t>the remaining REs not used for DM-RS in the symbols are not used for any PUSCH transmission</w:t>
            </w:r>
            <w:r>
              <w:rPr>
                <w:color w:val="000000"/>
                <w:kern w:val="2"/>
                <w:lang w:eastAsia="ko-KR"/>
              </w:rPr>
              <w:t xml:space="preserve"> except for PUSCH with allocation duration of 2 or less OFDM symbols with transform precoding disabled</w:t>
            </w:r>
            <w:r w:rsidRPr="0048482F">
              <w:rPr>
                <w:color w:val="000000"/>
                <w:kern w:val="2"/>
                <w:lang w:eastAsia="ko-KR"/>
              </w:rPr>
              <w:t xml:space="preserve">, </w:t>
            </w:r>
            <w:r>
              <w:rPr>
                <w:color w:val="000000"/>
                <w:kern w:val="2"/>
                <w:lang w:eastAsia="ko-KR"/>
              </w:rPr>
              <w:t xml:space="preserve">additional DM-RS can be transmitted </w:t>
            </w:r>
            <w:r w:rsidRPr="00324A3A">
              <w:rPr>
                <w:color w:val="000000"/>
                <w:kern w:val="2"/>
                <w:lang w:eastAsia="ko-KR"/>
              </w:rPr>
              <w:t>according to the scheduling type and the PUSCH duration as specified in Table 6.4.1.1.3-3 of [4, TS38.211]</w:t>
            </w:r>
            <w:r>
              <w:rPr>
                <w:color w:val="000000"/>
                <w:kern w:val="2"/>
                <w:lang w:eastAsia="ko-KR"/>
              </w:rPr>
              <w:t xml:space="preserve"> </w:t>
            </w:r>
            <w:r w:rsidRPr="009B5153">
              <w:rPr>
                <w:color w:val="000000"/>
                <w:kern w:val="2"/>
                <w:lang w:eastAsia="ko-KR"/>
              </w:rPr>
              <w:t>for frequency hopping disabled and as specified in Table 6.4.1.1.3-6 of [4, TS38.211] for frequency hopping enabled</w:t>
            </w:r>
            <w:r w:rsidRPr="00324A3A">
              <w:rPr>
                <w:color w:val="000000"/>
                <w:kern w:val="2"/>
                <w:lang w:eastAsia="ko-KR"/>
              </w:rPr>
              <w:t>,</w:t>
            </w:r>
            <w:r>
              <w:rPr>
                <w:color w:val="000000"/>
                <w:kern w:val="2"/>
                <w:lang w:eastAsia="ko-KR"/>
              </w:rPr>
              <w:t xml:space="preserve"> </w:t>
            </w:r>
            <w:r w:rsidRPr="0048482F">
              <w:rPr>
                <w:color w:val="000000"/>
                <w:kern w:val="2"/>
                <w:lang w:eastAsia="ko-KR"/>
              </w:rPr>
              <w:t>and</w:t>
            </w:r>
            <w:r w:rsidRPr="00CC7448">
              <w:rPr>
                <w:color w:val="000000"/>
                <w:kern w:val="2"/>
                <w:lang w:eastAsia="ko-KR"/>
              </w:rPr>
              <w:t xml:space="preserve"> </w:t>
            </w:r>
          </w:p>
          <w:p w14:paraId="76953A8B" w14:textId="77777777" w:rsidR="001F6854" w:rsidRPr="0048482F" w:rsidRDefault="001F6854" w:rsidP="001F6854">
            <w:pPr>
              <w:rPr>
                <w:color w:val="000000"/>
                <w:kern w:val="2"/>
                <w:lang w:eastAsia="ko-KR"/>
              </w:rPr>
            </w:pPr>
            <w:r>
              <w:rPr>
                <w:color w:val="000000"/>
                <w:kern w:val="2"/>
                <w:lang w:eastAsia="ko-KR"/>
              </w:rPr>
              <w:lastRenderedPageBreak/>
              <w:t>If frequency hopping is disabled:</w:t>
            </w:r>
          </w:p>
          <w:p w14:paraId="55F3DF21" w14:textId="77777777" w:rsidR="001F6854" w:rsidRDefault="001F6854" w:rsidP="001F6854">
            <w:pPr>
              <w:pStyle w:val="B1"/>
              <w:rPr>
                <w:color w:val="000000"/>
              </w:rPr>
            </w:pPr>
            <w:r w:rsidRPr="0048482F">
              <w:rPr>
                <w:color w:val="000000"/>
              </w:rPr>
              <w:t>-</w:t>
            </w:r>
            <w:r w:rsidRPr="0048482F">
              <w:rPr>
                <w:color w:val="000000"/>
              </w:rPr>
              <w:tab/>
            </w:r>
            <w:r w:rsidRPr="00FD0D60">
              <w:rPr>
                <w:color w:val="000000"/>
              </w:rPr>
              <w:t>The</w:t>
            </w:r>
            <w:r w:rsidRPr="0048482F">
              <w:rPr>
                <w:color w:val="000000"/>
              </w:rPr>
              <w:t xml:space="preserve"> UE shall assume </w:t>
            </w:r>
            <w:r w:rsidRPr="0048482F">
              <w:rPr>
                <w:i/>
                <w:color w:val="000000"/>
              </w:rPr>
              <w:t>dmrs-AdditionalPosition</w:t>
            </w:r>
            <w:r w:rsidRPr="000D4DA8">
              <w:rPr>
                <w:color w:val="000000"/>
              </w:rPr>
              <w:t xml:space="preserve"> equals to </w:t>
            </w:r>
            <w:r>
              <w:rPr>
                <w:color w:val="000000"/>
              </w:rPr>
              <w:t>'</w:t>
            </w:r>
            <w:r w:rsidRPr="00C34F3D">
              <w:rPr>
                <w:color w:val="000000"/>
              </w:rPr>
              <w:t>pos2</w:t>
            </w:r>
            <w:r>
              <w:rPr>
                <w:color w:val="000000"/>
              </w:rPr>
              <w:t>'</w:t>
            </w:r>
            <w:r w:rsidRPr="0048482F">
              <w:rPr>
                <w:color w:val="000000"/>
              </w:rPr>
              <w:t xml:space="preserve"> </w:t>
            </w:r>
            <w:r>
              <w:rPr>
                <w:color w:val="000000"/>
              </w:rPr>
              <w:t xml:space="preserve">and up to two </w:t>
            </w:r>
            <w:r w:rsidRPr="008268E1">
              <w:rPr>
                <w:color w:val="000000"/>
              </w:rPr>
              <w:t>additional DM-RS can be transmitted according to PUSCH duration, or</w:t>
            </w:r>
          </w:p>
          <w:p w14:paraId="07C3DFEA" w14:textId="77777777" w:rsidR="001F6854" w:rsidRPr="0048482F" w:rsidRDefault="001F6854" w:rsidP="001F6854">
            <w:pPr>
              <w:rPr>
                <w:color w:val="000000"/>
                <w:kern w:val="2"/>
                <w:lang w:eastAsia="ko-KR"/>
              </w:rPr>
            </w:pPr>
            <w:r>
              <w:rPr>
                <w:color w:val="000000"/>
                <w:kern w:val="2"/>
                <w:lang w:eastAsia="ko-KR"/>
              </w:rPr>
              <w:t>If frequency hopping is enabled:</w:t>
            </w:r>
          </w:p>
          <w:p w14:paraId="0071CF35" w14:textId="77777777" w:rsidR="001F6854" w:rsidRPr="009B5153" w:rsidRDefault="001F6854" w:rsidP="001F6854">
            <w:pPr>
              <w:pStyle w:val="B1"/>
            </w:pPr>
            <w:r w:rsidRPr="0048482F">
              <w:rPr>
                <w:color w:val="000000"/>
              </w:rPr>
              <w:t>-</w:t>
            </w:r>
            <w:r w:rsidRPr="0048482F">
              <w:rPr>
                <w:color w:val="000000"/>
              </w:rPr>
              <w:tab/>
            </w:r>
            <w:r w:rsidRPr="009B5153">
              <w:rPr>
                <w:color w:val="000000"/>
              </w:rPr>
              <w:t xml:space="preserve">The UE shall assume </w:t>
            </w:r>
            <w:r w:rsidRPr="009B5153">
              <w:rPr>
                <w:i/>
                <w:color w:val="000000"/>
              </w:rPr>
              <w:t>dmrs-AdditionalPosition</w:t>
            </w:r>
            <w:r w:rsidRPr="000D4DA8">
              <w:rPr>
                <w:color w:val="000000"/>
              </w:rPr>
              <w:t xml:space="preserve"> equals to </w:t>
            </w:r>
            <w:r>
              <w:rPr>
                <w:color w:val="000000"/>
              </w:rPr>
              <w:t>'</w:t>
            </w:r>
            <w:r w:rsidRPr="00C34F3D">
              <w:rPr>
                <w:color w:val="000000"/>
              </w:rPr>
              <w:t>pos1</w:t>
            </w:r>
            <w:r>
              <w:rPr>
                <w:color w:val="000000"/>
              </w:rPr>
              <w:t>'</w:t>
            </w:r>
            <w:r w:rsidRPr="009B5153">
              <w:rPr>
                <w:color w:val="000000"/>
              </w:rPr>
              <w:t xml:space="preserve"> and up to one additional DM-RS can be transmitted according to PUSCH duration.</w:t>
            </w:r>
          </w:p>
          <w:p w14:paraId="2C2AC926" w14:textId="77777777" w:rsidR="00C85913" w:rsidRPr="00D17AB0" w:rsidRDefault="00C85913" w:rsidP="00B14AB1">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68FA5B39" w14:textId="77777777" w:rsidR="00C85913" w:rsidRPr="00D17AB0" w:rsidRDefault="00C85913" w:rsidP="00C85913">
      <w:pPr>
        <w:jc w:val="both"/>
        <w:rPr>
          <w:b/>
          <w:sz w:val="22"/>
          <w:lang w:eastAsia="zh-CN"/>
        </w:rPr>
      </w:pPr>
    </w:p>
    <w:p w14:paraId="45C4A20C" w14:textId="578491A7" w:rsidR="007202DF" w:rsidRPr="00D17AB0" w:rsidRDefault="00B73D48" w:rsidP="007202DF">
      <w:pPr>
        <w:pStyle w:val="Heading2"/>
        <w:rPr>
          <w:lang w:eastAsia="zh-CN"/>
        </w:rPr>
      </w:pPr>
      <w:r>
        <w:rPr>
          <w:lang w:eastAsia="zh-CN"/>
        </w:rPr>
        <w:t>2</w:t>
      </w:r>
      <w:r w:rsidR="007202DF" w:rsidRPr="00D17AB0">
        <w:rPr>
          <w:lang w:eastAsia="zh-CN"/>
        </w:rPr>
        <w:t>.</w:t>
      </w:r>
      <w:r w:rsidR="00803206">
        <w:rPr>
          <w:lang w:eastAsia="zh-CN"/>
        </w:rPr>
        <w:t>4</w:t>
      </w:r>
      <w:r w:rsidR="007202DF" w:rsidRPr="00D17AB0">
        <w:rPr>
          <w:lang w:eastAsia="zh-CN"/>
        </w:rPr>
        <w:t xml:space="preserve"> </w:t>
      </w:r>
      <w:r w:rsidR="00817DD4">
        <w:rPr>
          <w:lang w:eastAsia="zh-CN"/>
        </w:rPr>
        <w:t xml:space="preserve">Missing </w:t>
      </w:r>
      <w:r w:rsidR="007202DF" w:rsidRPr="00D17AB0">
        <w:rPr>
          <w:lang w:eastAsia="zh-CN"/>
        </w:rPr>
        <w:t xml:space="preserve">PTRS reception procedure for PDSCH scheduled by DCI formats 1_2 (38.214, Sec. </w:t>
      </w:r>
      <w:r w:rsidR="00C92748" w:rsidRPr="00D17AB0">
        <w:rPr>
          <w:lang w:eastAsia="zh-CN"/>
        </w:rPr>
        <w:t xml:space="preserve">5.1.6.2 &amp; </w:t>
      </w:r>
      <w:r w:rsidR="007202DF" w:rsidRPr="00D17AB0">
        <w:rPr>
          <w:lang w:eastAsia="zh-CN"/>
        </w:rPr>
        <w:t>5.1.6.3)</w:t>
      </w:r>
    </w:p>
    <w:p w14:paraId="5B1C9A17" w14:textId="55AE9BE3" w:rsidR="00B23406" w:rsidRPr="00D17AB0" w:rsidRDefault="00B23406" w:rsidP="00B0637A">
      <w:pPr>
        <w:jc w:val="both"/>
        <w:rPr>
          <w:sz w:val="22"/>
          <w:lang w:eastAsia="zh-CN"/>
        </w:rPr>
      </w:pPr>
      <w:r w:rsidRPr="00D17AB0">
        <w:rPr>
          <w:sz w:val="22"/>
          <w:lang w:eastAsia="zh-CN"/>
        </w:rPr>
        <w:t xml:space="preserve">RAN1 had agreed to support independent PTRS configuration which is available due to the independent DMRS configurations for DCI format 1_2 and Rel-15 containing the RRC parameter </w:t>
      </w:r>
      <w:r w:rsidRPr="00D17AB0">
        <w:rPr>
          <w:i/>
          <w:sz w:val="22"/>
          <w:lang w:eastAsia="zh-CN"/>
        </w:rPr>
        <w:t>phaseTrackingRS</w:t>
      </w:r>
      <w:r w:rsidRPr="00D17AB0">
        <w:rPr>
          <w:sz w:val="22"/>
          <w:lang w:eastAsia="zh-CN"/>
        </w:rPr>
        <w:t xml:space="preserve"> in </w:t>
      </w:r>
      <w:r w:rsidRPr="00D17AB0">
        <w:rPr>
          <w:i/>
          <w:sz w:val="22"/>
          <w:lang w:eastAsia="zh-CN"/>
        </w:rPr>
        <w:t>DMRS-DownlinkConfig</w:t>
      </w:r>
      <w:r w:rsidRPr="00D17AB0">
        <w:rPr>
          <w:sz w:val="22"/>
          <w:lang w:eastAsia="zh-CN"/>
        </w:rPr>
        <w:t xml:space="preserve">. Currently, the effect on PTRS is currently not at all addressed in Sec. 5.1.6.2 and Sec. 5.1.6.3 of TS 38.214. Which we try to address with the following text proposal: </w:t>
      </w:r>
    </w:p>
    <w:p w14:paraId="5B7C3C36" w14:textId="15596B4E" w:rsidR="00B23406" w:rsidRPr="00D17AB0" w:rsidRDefault="00B23406" w:rsidP="00B23406">
      <w:pPr>
        <w:jc w:val="both"/>
        <w:rPr>
          <w:b/>
          <w:sz w:val="22"/>
          <w:lang w:eastAsia="zh-CN"/>
        </w:rPr>
      </w:pPr>
      <w:r w:rsidRPr="008C2E22">
        <w:rPr>
          <w:b/>
          <w:sz w:val="22"/>
          <w:lang w:eastAsia="zh-CN"/>
        </w:rPr>
        <w:t xml:space="preserve">Proposal </w:t>
      </w:r>
      <w:r w:rsidR="00B73D48" w:rsidRPr="008C2E22">
        <w:rPr>
          <w:b/>
          <w:sz w:val="22"/>
          <w:lang w:eastAsia="zh-CN"/>
        </w:rPr>
        <w:t>2</w:t>
      </w:r>
      <w:r w:rsidR="00FA77A6" w:rsidRPr="008C2E22">
        <w:rPr>
          <w:b/>
          <w:sz w:val="22"/>
          <w:lang w:eastAsia="zh-CN"/>
        </w:rPr>
        <w:t>.4</w:t>
      </w:r>
      <w:r w:rsidRPr="008C2E22">
        <w:rPr>
          <w:b/>
          <w:sz w:val="22"/>
          <w:lang w:eastAsia="zh-CN"/>
        </w:rPr>
        <w:t>: Adopt</w:t>
      </w:r>
      <w:r w:rsidRPr="00D17AB0">
        <w:rPr>
          <w:b/>
          <w:sz w:val="22"/>
          <w:lang w:eastAsia="zh-CN"/>
        </w:rPr>
        <w:t xml:space="preserve"> the following text proposal for PDSCH PTRS reception with DCI format 1_2 to Sec. 5.1.6.2 &amp; 5.1.6.3 of TS 38.214 with changes marked </w:t>
      </w:r>
      <w:r w:rsidRPr="00D17AB0">
        <w:rPr>
          <w:b/>
          <w:color w:val="FF0000"/>
          <w:sz w:val="22"/>
          <w:lang w:eastAsia="zh-CN"/>
        </w:rPr>
        <w:t>in red</w:t>
      </w:r>
      <w:r w:rsidR="008C2E22">
        <w:rPr>
          <w:b/>
          <w:color w:val="FF0000"/>
          <w:sz w:val="22"/>
          <w:lang w:eastAsia="zh-CN"/>
        </w:rPr>
        <w:t xml:space="preserve"> </w:t>
      </w:r>
      <w:r w:rsidR="008C2E22" w:rsidRPr="00036248">
        <w:rPr>
          <w:b/>
          <w:sz w:val="22"/>
          <w:lang w:eastAsia="zh-CN"/>
        </w:rPr>
        <w:t>to complete the related specs parts</w:t>
      </w:r>
      <w:r w:rsidRPr="00D17AB0">
        <w:rPr>
          <w:b/>
          <w:sz w:val="22"/>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B23406" w:rsidRPr="00D17AB0" w14:paraId="5602BC2B" w14:textId="77777777" w:rsidTr="00FE298A">
        <w:tc>
          <w:tcPr>
            <w:tcW w:w="9629" w:type="dxa"/>
          </w:tcPr>
          <w:p w14:paraId="131E46F4" w14:textId="0EC9261B" w:rsidR="00167F8D" w:rsidRPr="00D17AB0" w:rsidRDefault="00B23406" w:rsidP="00167F8D">
            <w:pPr>
              <w:rPr>
                <w:b/>
                <w:color w:val="0070C0"/>
                <w:sz w:val="24"/>
              </w:rPr>
            </w:pPr>
            <w:r w:rsidRPr="00D17AB0">
              <w:rPr>
                <w:b/>
                <w:color w:val="0070C0"/>
                <w:sz w:val="24"/>
              </w:rPr>
              <w:t>TP to TS 38.214, 5.1.6.2 &amp; 5.1.6.3</w:t>
            </w:r>
            <w:r w:rsidR="00F07C49">
              <w:rPr>
                <w:b/>
                <w:color w:val="0070C0"/>
                <w:sz w:val="24"/>
              </w:rPr>
              <w:t xml:space="preserve">: </w:t>
            </w:r>
            <w:r w:rsidR="00167F8D" w:rsidRPr="00D17AB0">
              <w:rPr>
                <w:b/>
                <w:color w:val="0070C0"/>
                <w:sz w:val="24"/>
              </w:rPr>
              <w:t xml:space="preserve">UE </w:t>
            </w:r>
            <w:r w:rsidR="000A21AC">
              <w:rPr>
                <w:b/>
                <w:color w:val="0070C0"/>
                <w:sz w:val="24"/>
              </w:rPr>
              <w:t xml:space="preserve">PTRS </w:t>
            </w:r>
            <w:r w:rsidR="00167F8D">
              <w:rPr>
                <w:b/>
                <w:color w:val="0070C0"/>
                <w:sz w:val="24"/>
              </w:rPr>
              <w:t>reception</w:t>
            </w:r>
            <w:r w:rsidR="00167F8D" w:rsidRPr="00D17AB0">
              <w:rPr>
                <w:b/>
                <w:color w:val="0070C0"/>
                <w:sz w:val="24"/>
              </w:rPr>
              <w:t xml:space="preserve"> procedure </w:t>
            </w:r>
            <w:r w:rsidR="00167F8D">
              <w:rPr>
                <w:b/>
                <w:color w:val="0070C0"/>
                <w:sz w:val="24"/>
              </w:rPr>
              <w:t xml:space="preserve">description for DCI format </w:t>
            </w:r>
            <w:r w:rsidR="00597C88">
              <w:rPr>
                <w:b/>
                <w:color w:val="0070C0"/>
                <w:sz w:val="24"/>
              </w:rPr>
              <w:t>1</w:t>
            </w:r>
            <w:r w:rsidR="00167F8D">
              <w:rPr>
                <w:b/>
                <w:color w:val="0070C0"/>
                <w:sz w:val="24"/>
              </w:rPr>
              <w:t xml:space="preserve">_2 </w:t>
            </w:r>
          </w:p>
          <w:p w14:paraId="481EB7FC" w14:textId="7F6E9263" w:rsidR="00B23406" w:rsidRPr="00D17AB0" w:rsidRDefault="00B23406" w:rsidP="00FE298A">
            <w:pPr>
              <w:rPr>
                <w:b/>
                <w:color w:val="0070C0"/>
                <w:sz w:val="24"/>
              </w:rPr>
            </w:pPr>
            <w:r w:rsidRPr="00D17AB0">
              <w:rPr>
                <w:b/>
                <w:color w:val="0070C0"/>
                <w:sz w:val="24"/>
              </w:rPr>
              <w:t xml:space="preserve"> </w:t>
            </w:r>
          </w:p>
          <w:p w14:paraId="5D852C9D" w14:textId="77777777" w:rsidR="00B23406" w:rsidRPr="00D17AB0" w:rsidRDefault="00B23406" w:rsidP="00FE298A">
            <w:pPr>
              <w:pStyle w:val="Heading4"/>
              <w:outlineLvl w:val="3"/>
              <w:rPr>
                <w:color w:val="000000"/>
              </w:rPr>
            </w:pPr>
            <w:r w:rsidRPr="00D17AB0">
              <w:rPr>
                <w:color w:val="000000"/>
              </w:rPr>
              <w:t>5.1.6.2</w:t>
            </w:r>
            <w:r w:rsidRPr="00D17AB0">
              <w:rPr>
                <w:color w:val="000000"/>
              </w:rPr>
              <w:tab/>
              <w:t>DM-RS reception procedure</w:t>
            </w:r>
          </w:p>
          <w:p w14:paraId="75767815" w14:textId="77777777" w:rsidR="00B23406" w:rsidRPr="00D17AB0" w:rsidRDefault="00B23406" w:rsidP="00FE298A">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5CE9A447" w14:textId="2CAAFDDE" w:rsidR="00B23406" w:rsidRPr="00D17AB0" w:rsidRDefault="00B23406" w:rsidP="00FE298A">
            <w:pPr>
              <w:rPr>
                <w:color w:val="000000"/>
                <w:kern w:val="2"/>
                <w:lang w:eastAsia="zh-CN"/>
              </w:rPr>
            </w:pPr>
            <w:r w:rsidRPr="00D17AB0">
              <w:rPr>
                <w:color w:val="000000"/>
                <w:kern w:val="2"/>
                <w:lang w:eastAsia="zh-CN"/>
              </w:rPr>
              <w:t xml:space="preserve">If a UE receiving PDSCH </w:t>
            </w:r>
            <w:r w:rsidRPr="00D17AB0">
              <w:rPr>
                <w:color w:val="FF0000"/>
                <w:kern w:val="2"/>
                <w:lang w:eastAsia="zh-CN"/>
              </w:rPr>
              <w:t xml:space="preserve">scheduled by DCI format 1_2 is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dmrs-DownlinkForPDSCH-MappingTypeA-ForDCIFormat1_2 </w:t>
            </w:r>
            <w:r w:rsidR="00705E1E"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kern w:val="2"/>
                <w:lang w:eastAsia="zh-CN"/>
              </w:rPr>
              <w:t xml:space="preserve">or </w:t>
            </w:r>
            <w:r w:rsidR="00997645" w:rsidRPr="009A5A33">
              <w:rPr>
                <w:color w:val="FF0000"/>
                <w:kern w:val="2"/>
                <w:lang w:eastAsia="zh-CN"/>
              </w:rPr>
              <w:t xml:space="preserve">a UE </w:t>
            </w:r>
            <w:r w:rsidRPr="009A5A33">
              <w:rPr>
                <w:color w:val="FF0000"/>
                <w:kern w:val="2"/>
                <w:lang w:eastAsia="zh-CN"/>
              </w:rPr>
              <w:t xml:space="preserve">receiving PDSCH scheduled by DCI format 1_0 or </w:t>
            </w:r>
            <w:r w:rsidR="00BF0803">
              <w:rPr>
                <w:color w:val="FF0000"/>
                <w:kern w:val="2"/>
                <w:lang w:eastAsia="zh-CN"/>
              </w:rPr>
              <w:t xml:space="preserve">DCI </w:t>
            </w:r>
            <w:r w:rsidRPr="009A5A33">
              <w:rPr>
                <w:color w:val="FF0000"/>
                <w:kern w:val="2"/>
                <w:lang w:eastAsia="zh-CN"/>
              </w:rPr>
              <w:t xml:space="preserve">format 1_1 </w:t>
            </w:r>
            <w:r w:rsidRPr="009A5A33">
              <w:rPr>
                <w:color w:val="000000"/>
                <w:kern w:val="2"/>
                <w:lang w:eastAsia="zh-CN"/>
              </w:rPr>
              <w:t xml:space="preserve">is configured with the higher layer parameter </w:t>
            </w:r>
            <w:r w:rsidRPr="009A5A33">
              <w:rPr>
                <w:i/>
                <w:color w:val="000000"/>
                <w:kern w:val="2"/>
                <w:lang w:eastAsia="zh-CN"/>
              </w:rPr>
              <w:t>phaseTrackingRS</w:t>
            </w:r>
            <w:r w:rsidRPr="009A5A33">
              <w:rPr>
                <w:color w:val="000000"/>
                <w:kern w:val="2"/>
                <w:lang w:eastAsia="zh-CN"/>
              </w:rPr>
              <w:t xml:space="preserve"> in </w:t>
            </w:r>
            <w:r w:rsidRPr="009A5A33">
              <w:rPr>
                <w:i/>
                <w:color w:val="FF0000"/>
                <w:lang w:eastAsia="zh-CN"/>
              </w:rPr>
              <w:t xml:space="preserve">dmrs-DownlinkForPDSCH-MappingTypeA </w:t>
            </w:r>
            <w:r w:rsidR="00705E1E" w:rsidRPr="009A5A33">
              <w:rPr>
                <w:iCs/>
                <w:color w:val="FF0000"/>
                <w:lang w:eastAsia="zh-CN"/>
              </w:rPr>
              <w:t>or</w:t>
            </w:r>
            <w:r w:rsidRPr="009A5A33">
              <w:rPr>
                <w:i/>
                <w:color w:val="FF0000"/>
                <w:lang w:eastAsia="zh-CN"/>
              </w:rPr>
              <w:t xml:space="preserve"> dmrs-DownlinkForPDSCH-MappingTypeB</w:t>
            </w:r>
            <w:r w:rsidRPr="009A5A33">
              <w:rPr>
                <w:i/>
                <w:color w:val="000000"/>
                <w:kern w:val="2"/>
                <w:lang w:eastAsia="zh-CN"/>
              </w:rPr>
              <w:t xml:space="preserve"> </w:t>
            </w:r>
            <w:r w:rsidRPr="009A5A33">
              <w:rPr>
                <w:i/>
                <w:strike/>
                <w:color w:val="FF0000"/>
                <w:kern w:val="2"/>
                <w:lang w:eastAsia="zh-CN"/>
              </w:rPr>
              <w:t>DMRS-</w:t>
            </w:r>
            <w:r w:rsidRPr="00D17AB0">
              <w:rPr>
                <w:i/>
                <w:strike/>
                <w:color w:val="FF0000"/>
                <w:kern w:val="2"/>
                <w:lang w:eastAsia="zh-CN"/>
              </w:rPr>
              <w:t>DownlinkConfig</w:t>
            </w:r>
            <w:r w:rsidRPr="00D17AB0">
              <w:rPr>
                <w:color w:val="000000"/>
                <w:kern w:val="2"/>
                <w:lang w:eastAsia="zh-CN"/>
              </w:rPr>
              <w:t>, the UE may assume that the following configurations are not occurring simultaneously for the received PDSCH:</w:t>
            </w:r>
          </w:p>
          <w:p w14:paraId="0A50324E" w14:textId="77777777" w:rsidR="00B23406" w:rsidRPr="00D17AB0" w:rsidRDefault="00B23406" w:rsidP="00FE298A">
            <w:pPr>
              <w:pStyle w:val="B1"/>
              <w:rPr>
                <w:lang w:eastAsia="en-GB"/>
              </w:rPr>
            </w:pPr>
            <w:r w:rsidRPr="00D17AB0">
              <w:rPr>
                <w:lang w:eastAsia="en-GB"/>
              </w:rPr>
              <w:t>-</w:t>
            </w:r>
            <w:r w:rsidRPr="00D17AB0">
              <w:rPr>
                <w:lang w:eastAsia="en-GB"/>
              </w:rPr>
              <w:tab/>
              <w:t>any DM-RS ports among 1004-1007 or 1006-1011 for DM-RS configurations type 1 and type 2, respectively are scheduled for the UE and the other UE(s) sharing the DM-RS REs on the same CDM group(s), and</w:t>
            </w:r>
          </w:p>
          <w:p w14:paraId="41A68D23" w14:textId="77777777" w:rsidR="00B23406" w:rsidRPr="00D17AB0" w:rsidRDefault="00B23406" w:rsidP="00FE298A">
            <w:pPr>
              <w:pStyle w:val="B1"/>
              <w:rPr>
                <w:lang w:eastAsia="en-GB"/>
              </w:rPr>
            </w:pPr>
            <w:r w:rsidRPr="00D17AB0">
              <w:rPr>
                <w:lang w:eastAsia="en-GB"/>
              </w:rPr>
              <w:t>-</w:t>
            </w:r>
            <w:r w:rsidRPr="00D17AB0">
              <w:rPr>
                <w:lang w:eastAsia="en-GB"/>
              </w:rPr>
              <w:tab/>
              <w:t>PT-RS is transmitted to the UE.</w:t>
            </w:r>
          </w:p>
          <w:p w14:paraId="4E76EE37" w14:textId="77777777" w:rsidR="00B23406" w:rsidRPr="00D17AB0" w:rsidRDefault="00B23406" w:rsidP="00FE298A">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12179E3B" w14:textId="77777777" w:rsidR="00B23406" w:rsidRPr="00D17AB0" w:rsidRDefault="00B23406" w:rsidP="00B23406">
            <w:pPr>
              <w:pStyle w:val="Heading4"/>
              <w:outlineLvl w:val="3"/>
              <w:rPr>
                <w:color w:val="000000"/>
              </w:rPr>
            </w:pPr>
            <w:bookmarkStart w:id="19" w:name="_Toc11352103"/>
            <w:bookmarkStart w:id="20" w:name="_Toc20317993"/>
            <w:r w:rsidRPr="00D17AB0">
              <w:rPr>
                <w:color w:val="000000"/>
              </w:rPr>
              <w:t>5.1.6.3</w:t>
            </w:r>
            <w:r w:rsidRPr="00D17AB0">
              <w:rPr>
                <w:color w:val="000000"/>
              </w:rPr>
              <w:tab/>
              <w:t>PT-RS reception procedure</w:t>
            </w:r>
            <w:bookmarkEnd w:id="19"/>
            <w:bookmarkEnd w:id="20"/>
          </w:p>
          <w:p w14:paraId="6C515331" w14:textId="36D9FFEC" w:rsidR="00997645" w:rsidRPr="00D17AB0" w:rsidRDefault="00997645" w:rsidP="00B23406">
            <w:pPr>
              <w:rPr>
                <w:color w:val="FF0000"/>
                <w:lang w:eastAsia="zh-CN"/>
              </w:rPr>
            </w:pPr>
            <w:r w:rsidRPr="00D17AB0">
              <w:rPr>
                <w:color w:val="FF0000"/>
              </w:rPr>
              <w:t xml:space="preserve">The procedures on PT-RS reception described in this clause apply to a UE receiving PDSCH scheduled by </w:t>
            </w:r>
            <w:r w:rsidRPr="00D17AB0">
              <w:rPr>
                <w:color w:val="FF0000"/>
                <w:kern w:val="2"/>
                <w:lang w:eastAsia="zh-CN"/>
              </w:rPr>
              <w:t xml:space="preserve">DCI format 1_2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dmrs-DownlinkForPDSCH-MappingTypeA-ForDCIFormat1_2 </w:t>
            </w:r>
            <w:r w:rsidR="00705E1E" w:rsidRPr="009A5A33">
              <w:rPr>
                <w:iCs/>
                <w:color w:val="FF0000"/>
                <w:lang w:eastAsia="zh-CN"/>
              </w:rPr>
              <w:t xml:space="preserve">or </w:t>
            </w:r>
            <w:r w:rsidRPr="009A5A33">
              <w:rPr>
                <w:i/>
                <w:color w:val="FF0000"/>
                <w:lang w:eastAsia="zh-CN"/>
              </w:rPr>
              <w:t xml:space="preserve">dmrs-DownlinkForPDSCH-MappingTypeB-ForDCIFormat1_2 </w:t>
            </w:r>
            <w:r w:rsidRPr="009A5A33">
              <w:rPr>
                <w:color w:val="FF0000"/>
                <w:lang w:eastAsia="zh-CN"/>
              </w:rPr>
              <w:t xml:space="preserve">and to a UE receiving PDSCH </w:t>
            </w:r>
            <w:r w:rsidRPr="009A5A33">
              <w:rPr>
                <w:color w:val="FF0000"/>
                <w:kern w:val="2"/>
                <w:lang w:eastAsia="zh-CN"/>
              </w:rPr>
              <w:t xml:space="preserve">scheduled by DCI format 1_0 or format 1_1 configured with the higher layer parameter </w:t>
            </w:r>
            <w:r w:rsidRPr="009A5A33">
              <w:rPr>
                <w:i/>
                <w:color w:val="FF0000"/>
                <w:kern w:val="2"/>
                <w:lang w:eastAsia="zh-CN"/>
              </w:rPr>
              <w:t>phaseTrackingRS</w:t>
            </w:r>
            <w:r w:rsidRPr="009A5A33">
              <w:rPr>
                <w:color w:val="FF0000"/>
                <w:kern w:val="2"/>
                <w:lang w:eastAsia="zh-CN"/>
              </w:rPr>
              <w:t xml:space="preserve"> in </w:t>
            </w:r>
            <w:r w:rsidRPr="009A5A33">
              <w:rPr>
                <w:i/>
                <w:color w:val="FF0000"/>
                <w:lang w:eastAsia="zh-CN"/>
              </w:rPr>
              <w:t xml:space="preserve">dmrs-DownlinkForPDSCH-MappingTypeA </w:t>
            </w:r>
            <w:r w:rsidR="00574D1C" w:rsidRPr="009A5A33">
              <w:rPr>
                <w:iCs/>
                <w:color w:val="FF0000"/>
                <w:lang w:eastAsia="zh-CN"/>
              </w:rPr>
              <w:t xml:space="preserve">or </w:t>
            </w:r>
            <w:r w:rsidRPr="009A5A33">
              <w:rPr>
                <w:i/>
                <w:color w:val="FF0000"/>
                <w:lang w:eastAsia="zh-CN"/>
              </w:rPr>
              <w:t>dmrs-DownlinkForPDSCH-MappingTypeB</w:t>
            </w:r>
            <w:r w:rsidRPr="009A5A33">
              <w:rPr>
                <w:color w:val="FF0000"/>
                <w:lang w:eastAsia="zh-CN"/>
              </w:rPr>
              <w:t>.</w:t>
            </w:r>
            <w:r w:rsidRPr="00D17AB0">
              <w:rPr>
                <w:color w:val="FF0000"/>
                <w:lang w:eastAsia="zh-CN"/>
              </w:rPr>
              <w:t xml:space="preserve"> </w:t>
            </w:r>
            <w:r w:rsidRPr="00D17AB0">
              <w:rPr>
                <w:color w:val="FF0000"/>
              </w:rPr>
              <w:t xml:space="preserve"> </w:t>
            </w:r>
          </w:p>
          <w:p w14:paraId="2F1DF242" w14:textId="786596A6" w:rsidR="00B23406" w:rsidRPr="00D17AB0" w:rsidRDefault="00B23406" w:rsidP="00B23406">
            <w:pPr>
              <w:rPr>
                <w:lang w:eastAsia="zh-CN"/>
              </w:rPr>
            </w:pPr>
            <w:r w:rsidRPr="00D17AB0">
              <w:rPr>
                <w:lang w:eastAsia="zh-CN"/>
              </w:rPr>
              <w:t>A UE shall report the preferred MCS and bandwidth thresholds based on the UE capability at a given carrier frequency, for each subcarrier spacing applicable to data channel at this carrier frequency, assuming the MCS table with the maximum Modulation Order as it reported to support.</w:t>
            </w:r>
          </w:p>
          <w:p w14:paraId="2D815766" w14:textId="3213375C" w:rsidR="00B23406" w:rsidRPr="00D17AB0" w:rsidRDefault="00B23406" w:rsidP="00B23406">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41F9AED7" w14:textId="767161A1" w:rsidR="00B23406" w:rsidRPr="00D17AB0" w:rsidRDefault="00B23406" w:rsidP="00B23406">
      <w:pPr>
        <w:jc w:val="both"/>
        <w:rPr>
          <w:b/>
          <w:sz w:val="22"/>
          <w:lang w:eastAsia="zh-CN"/>
        </w:rPr>
      </w:pPr>
    </w:p>
    <w:p w14:paraId="76BB6717" w14:textId="77777777" w:rsidR="003F0FC4" w:rsidRPr="00D17AB0" w:rsidRDefault="003F0FC4" w:rsidP="00B23406">
      <w:pPr>
        <w:jc w:val="both"/>
        <w:rPr>
          <w:b/>
          <w:sz w:val="22"/>
          <w:lang w:eastAsia="zh-CN"/>
        </w:rPr>
      </w:pPr>
    </w:p>
    <w:p w14:paraId="2E90B792" w14:textId="5EC3A930" w:rsidR="00D52AEC" w:rsidRPr="00D17AB0" w:rsidRDefault="00B73D48" w:rsidP="00D52AEC">
      <w:pPr>
        <w:pStyle w:val="Heading2"/>
        <w:rPr>
          <w:lang w:eastAsia="zh-CN"/>
        </w:rPr>
      </w:pPr>
      <w:r>
        <w:rPr>
          <w:lang w:eastAsia="zh-CN"/>
        </w:rPr>
        <w:t>2</w:t>
      </w:r>
      <w:r w:rsidR="00D52AEC" w:rsidRPr="00D17AB0">
        <w:rPr>
          <w:lang w:eastAsia="zh-CN"/>
        </w:rPr>
        <w:t>.</w:t>
      </w:r>
      <w:r w:rsidR="00803206">
        <w:rPr>
          <w:lang w:eastAsia="zh-CN"/>
        </w:rPr>
        <w:t>5</w:t>
      </w:r>
      <w:r w:rsidR="00D52AEC" w:rsidRPr="00D17AB0">
        <w:rPr>
          <w:lang w:eastAsia="zh-CN"/>
        </w:rPr>
        <w:t xml:space="preserve"> </w:t>
      </w:r>
      <w:r w:rsidR="00817DD4">
        <w:rPr>
          <w:lang w:eastAsia="zh-CN"/>
        </w:rPr>
        <w:t xml:space="preserve">Missing </w:t>
      </w:r>
      <w:r w:rsidR="00F404FC" w:rsidRPr="00D17AB0">
        <w:rPr>
          <w:lang w:eastAsia="zh-CN"/>
        </w:rPr>
        <w:t xml:space="preserve">PTRS transmission procedure for PUSCH scheduled by DCI format </w:t>
      </w:r>
      <w:r w:rsidR="009F668A" w:rsidRPr="00D17AB0">
        <w:rPr>
          <w:lang w:eastAsia="zh-CN"/>
        </w:rPr>
        <w:t xml:space="preserve">0_1 &amp; </w:t>
      </w:r>
      <w:r w:rsidR="00F404FC" w:rsidRPr="00D17AB0">
        <w:rPr>
          <w:lang w:eastAsia="zh-CN"/>
        </w:rPr>
        <w:t>0_2 (38.214</w:t>
      </w:r>
      <w:r w:rsidR="009F668A" w:rsidRPr="00D17AB0">
        <w:rPr>
          <w:lang w:eastAsia="zh-CN"/>
        </w:rPr>
        <w:t xml:space="preserve"> - </w:t>
      </w:r>
      <w:r w:rsidR="00F404FC" w:rsidRPr="00D17AB0">
        <w:rPr>
          <w:lang w:eastAsia="zh-CN"/>
        </w:rPr>
        <w:t>Sec. 6.2.3</w:t>
      </w:r>
      <w:r w:rsidR="009F668A" w:rsidRPr="00D17AB0">
        <w:rPr>
          <w:lang w:eastAsia="zh-CN"/>
        </w:rPr>
        <w:t xml:space="preserve"> &amp; </w:t>
      </w:r>
      <w:r w:rsidR="00C40A14" w:rsidRPr="00D17AB0">
        <w:rPr>
          <w:lang w:eastAsia="zh-CN"/>
        </w:rPr>
        <w:t>6.2.3.1</w:t>
      </w:r>
      <w:r w:rsidR="009F668A" w:rsidRPr="00D17AB0">
        <w:rPr>
          <w:lang w:eastAsia="zh-CN"/>
        </w:rPr>
        <w:t xml:space="preserve">, 38.212 – Sec. </w:t>
      </w:r>
      <w:r w:rsidR="00B160A1" w:rsidRPr="00D17AB0">
        <w:rPr>
          <w:lang w:eastAsia="zh-CN"/>
        </w:rPr>
        <w:t>7.3.1.1.2 &amp; 7.3.1.1.3</w:t>
      </w:r>
      <w:r w:rsidR="00F404FC" w:rsidRPr="00D17AB0">
        <w:rPr>
          <w:lang w:eastAsia="zh-CN"/>
        </w:rPr>
        <w:t>)</w:t>
      </w:r>
    </w:p>
    <w:p w14:paraId="4246983F" w14:textId="4CF600DB" w:rsidR="00F404FC" w:rsidRPr="00D17AB0" w:rsidRDefault="004E7178" w:rsidP="00F37441">
      <w:pPr>
        <w:jc w:val="both"/>
        <w:rPr>
          <w:sz w:val="22"/>
          <w:szCs w:val="22"/>
          <w:lang w:eastAsia="zh-CN"/>
        </w:rPr>
      </w:pPr>
      <w:r w:rsidRPr="00D17AB0">
        <w:rPr>
          <w:sz w:val="22"/>
          <w:szCs w:val="22"/>
          <w:lang w:eastAsia="zh-CN"/>
        </w:rPr>
        <w:t>Similarly,</w:t>
      </w:r>
      <w:r w:rsidR="00F404FC" w:rsidRPr="00D17AB0">
        <w:rPr>
          <w:sz w:val="22"/>
          <w:szCs w:val="22"/>
          <w:lang w:eastAsia="zh-CN"/>
        </w:rPr>
        <w:t xml:space="preserve"> as for PDSCH PTRS transmission </w:t>
      </w:r>
      <w:r w:rsidR="009E3653" w:rsidRPr="00D17AB0">
        <w:rPr>
          <w:sz w:val="22"/>
          <w:szCs w:val="22"/>
          <w:lang w:eastAsia="zh-CN"/>
        </w:rPr>
        <w:t xml:space="preserve">described </w:t>
      </w:r>
      <w:r w:rsidR="008F4F38" w:rsidRPr="00D17AB0">
        <w:rPr>
          <w:sz w:val="22"/>
          <w:szCs w:val="22"/>
          <w:lang w:eastAsia="zh-CN"/>
        </w:rPr>
        <w:t>in the previous section</w:t>
      </w:r>
      <w:r w:rsidR="00F404FC" w:rsidRPr="00D17AB0">
        <w:rPr>
          <w:sz w:val="22"/>
          <w:szCs w:val="22"/>
          <w:lang w:eastAsia="zh-CN"/>
        </w:rPr>
        <w:t xml:space="preserve">, also for PUSCH DMRS and PTRS transmission the independent configurability of the DMRS for DCI format 0_2 needs to be taken into account here. </w:t>
      </w:r>
    </w:p>
    <w:p w14:paraId="4846D2A0" w14:textId="77777777" w:rsidR="00CC26E6" w:rsidRPr="00D17AB0" w:rsidRDefault="00CC26E6" w:rsidP="00CC26E6">
      <w:pPr>
        <w:jc w:val="both"/>
        <w:rPr>
          <w:sz w:val="22"/>
          <w:lang w:eastAsia="zh-CN"/>
        </w:rPr>
      </w:pPr>
      <w:r w:rsidRPr="00D17AB0">
        <w:rPr>
          <w:sz w:val="22"/>
          <w:lang w:eastAsia="zh-CN"/>
        </w:rPr>
        <w:t xml:space="preserve">RAN1 had agreed to support independent PTRS configuration which is available due to the independent DMRS configurations for DCI format 0_2 and Rel-15 containing the RRC parameter </w:t>
      </w:r>
      <w:r w:rsidRPr="00D17AB0">
        <w:rPr>
          <w:i/>
          <w:sz w:val="22"/>
          <w:lang w:eastAsia="zh-CN"/>
        </w:rPr>
        <w:t>phaseTrackingRS</w:t>
      </w:r>
      <w:r w:rsidRPr="00D17AB0">
        <w:rPr>
          <w:sz w:val="22"/>
          <w:lang w:eastAsia="zh-CN"/>
        </w:rPr>
        <w:t xml:space="preserve"> in </w:t>
      </w:r>
      <w:r w:rsidRPr="00D17AB0">
        <w:rPr>
          <w:i/>
          <w:sz w:val="22"/>
          <w:lang w:eastAsia="zh-CN"/>
        </w:rPr>
        <w:t>DMRS-UplinkConfig</w:t>
      </w:r>
      <w:r w:rsidRPr="00D17AB0">
        <w:rPr>
          <w:sz w:val="22"/>
          <w:lang w:eastAsia="zh-CN"/>
        </w:rPr>
        <w:t xml:space="preserve">. </w:t>
      </w:r>
    </w:p>
    <w:p w14:paraId="1ACF1D7B" w14:textId="77777777" w:rsidR="00CC26E6" w:rsidRPr="00D17AB0" w:rsidRDefault="00CC26E6" w:rsidP="00CC26E6">
      <w:pPr>
        <w:spacing w:after="0"/>
        <w:ind w:left="568"/>
        <w:rPr>
          <w:i/>
          <w:lang w:eastAsia="x-none"/>
        </w:rPr>
      </w:pPr>
      <w:r w:rsidRPr="00D17AB0">
        <w:rPr>
          <w:i/>
          <w:highlight w:val="green"/>
          <w:lang w:eastAsia="x-none"/>
        </w:rPr>
        <w:t>Agreements</w:t>
      </w:r>
      <w:r w:rsidRPr="00D17AB0">
        <w:rPr>
          <w:i/>
          <w:lang w:eastAsia="x-none"/>
        </w:rPr>
        <w:t>:</w:t>
      </w:r>
    </w:p>
    <w:p w14:paraId="16AAA684" w14:textId="77777777" w:rsidR="00CC26E6" w:rsidRPr="00D17AB0" w:rsidRDefault="00CC26E6" w:rsidP="00CC26E6">
      <w:pPr>
        <w:spacing w:after="60"/>
        <w:ind w:left="568"/>
        <w:rPr>
          <w:i/>
          <w:color w:val="000000"/>
          <w:kern w:val="2"/>
          <w:lang w:eastAsia="zh-CN"/>
        </w:rPr>
      </w:pPr>
      <w:r w:rsidRPr="00D17AB0">
        <w:rPr>
          <w:i/>
          <w:color w:val="000000"/>
          <w:kern w:val="2"/>
          <w:lang w:eastAsia="zh-CN"/>
        </w:rPr>
        <w:t xml:space="preserve">Support new RRC configuration for “PTRS-DMRS association” in DCI format 0_2 </w:t>
      </w:r>
    </w:p>
    <w:p w14:paraId="03336172" w14:textId="77777777" w:rsidR="00CC26E6" w:rsidRPr="00D17AB0" w:rsidRDefault="00CC26E6" w:rsidP="00CC26E6">
      <w:pPr>
        <w:jc w:val="both"/>
        <w:rPr>
          <w:sz w:val="22"/>
          <w:lang w:eastAsia="zh-CN"/>
        </w:rPr>
      </w:pPr>
    </w:p>
    <w:p w14:paraId="6BCE445E" w14:textId="125F390B" w:rsidR="00CC26E6" w:rsidRPr="00D17AB0" w:rsidRDefault="00CC26E6" w:rsidP="00CC26E6">
      <w:pPr>
        <w:jc w:val="both"/>
        <w:rPr>
          <w:sz w:val="22"/>
          <w:lang w:eastAsia="zh-CN"/>
        </w:rPr>
      </w:pPr>
      <w:r w:rsidRPr="00D17AB0">
        <w:rPr>
          <w:sz w:val="22"/>
          <w:lang w:eastAsia="zh-CN"/>
        </w:rPr>
        <w:t xml:space="preserve">Currently, the effect on PTRS is currently not at all addressed in Sec. </w:t>
      </w:r>
      <w:r w:rsidR="00C40A14" w:rsidRPr="00D17AB0">
        <w:rPr>
          <w:sz w:val="22"/>
          <w:lang w:eastAsia="zh-CN"/>
        </w:rPr>
        <w:t xml:space="preserve">6.2.3 </w:t>
      </w:r>
      <w:r w:rsidRPr="00D17AB0">
        <w:rPr>
          <w:sz w:val="22"/>
          <w:lang w:eastAsia="zh-CN"/>
        </w:rPr>
        <w:t xml:space="preserve">of TS 38.214. Which we try to address with the following text proposal: </w:t>
      </w:r>
    </w:p>
    <w:p w14:paraId="6321C33B" w14:textId="576E2566" w:rsidR="00CC26E6" w:rsidRPr="00D17AB0" w:rsidRDefault="00CC26E6" w:rsidP="00CC26E6">
      <w:pPr>
        <w:jc w:val="both"/>
        <w:rPr>
          <w:b/>
          <w:sz w:val="22"/>
          <w:lang w:eastAsia="zh-CN"/>
        </w:rPr>
      </w:pPr>
      <w:r w:rsidRPr="00BF0803">
        <w:rPr>
          <w:b/>
          <w:sz w:val="22"/>
          <w:lang w:eastAsia="zh-CN"/>
        </w:rPr>
        <w:t xml:space="preserve">Proposal </w:t>
      </w:r>
      <w:r w:rsidR="00B73D48" w:rsidRPr="00BF0803">
        <w:rPr>
          <w:b/>
          <w:sz w:val="22"/>
          <w:lang w:eastAsia="zh-CN"/>
        </w:rPr>
        <w:t>2</w:t>
      </w:r>
      <w:r w:rsidRPr="00BF0803">
        <w:rPr>
          <w:b/>
          <w:sz w:val="22"/>
          <w:lang w:eastAsia="zh-CN"/>
        </w:rPr>
        <w:t>.</w:t>
      </w:r>
      <w:r w:rsidR="00FA77A6" w:rsidRPr="00BF0803">
        <w:rPr>
          <w:b/>
          <w:sz w:val="22"/>
          <w:lang w:eastAsia="zh-CN"/>
        </w:rPr>
        <w:t>5</w:t>
      </w:r>
      <w:r w:rsidR="00E953F0" w:rsidRPr="00BF0803">
        <w:rPr>
          <w:b/>
          <w:sz w:val="22"/>
          <w:lang w:eastAsia="zh-CN"/>
        </w:rPr>
        <w:t>A</w:t>
      </w:r>
      <w:r w:rsidRPr="00BF0803">
        <w:rPr>
          <w:b/>
          <w:sz w:val="22"/>
          <w:lang w:eastAsia="zh-CN"/>
        </w:rPr>
        <w:t>: Adopt</w:t>
      </w:r>
      <w:r w:rsidRPr="00D17AB0">
        <w:rPr>
          <w:b/>
          <w:sz w:val="22"/>
          <w:lang w:eastAsia="zh-CN"/>
        </w:rPr>
        <w:t xml:space="preserve"> the following text proposal for PDSCH PTRS </w:t>
      </w:r>
      <w:r w:rsidR="002A5E5F" w:rsidRPr="00D17AB0">
        <w:rPr>
          <w:b/>
          <w:sz w:val="22"/>
          <w:lang w:eastAsia="zh-CN"/>
        </w:rPr>
        <w:t>transmission</w:t>
      </w:r>
      <w:r w:rsidRPr="00D17AB0">
        <w:rPr>
          <w:b/>
          <w:sz w:val="22"/>
          <w:lang w:eastAsia="zh-CN"/>
        </w:rPr>
        <w:t xml:space="preserve"> with DCI format </w:t>
      </w:r>
      <w:r w:rsidR="006977F5" w:rsidRPr="00D17AB0">
        <w:rPr>
          <w:b/>
          <w:sz w:val="22"/>
          <w:lang w:eastAsia="zh-CN"/>
        </w:rPr>
        <w:t>0</w:t>
      </w:r>
      <w:r w:rsidRPr="00D17AB0">
        <w:rPr>
          <w:b/>
          <w:sz w:val="22"/>
          <w:lang w:eastAsia="zh-CN"/>
        </w:rPr>
        <w:t>_2 to Sec.</w:t>
      </w:r>
      <w:r w:rsidR="002A5E5F" w:rsidRPr="00D17AB0">
        <w:rPr>
          <w:b/>
          <w:sz w:val="22"/>
          <w:lang w:eastAsia="zh-CN"/>
        </w:rPr>
        <w:t xml:space="preserve"> 6.2.3 </w:t>
      </w:r>
      <w:r w:rsidRPr="00D17AB0">
        <w:rPr>
          <w:b/>
          <w:sz w:val="22"/>
          <w:lang w:eastAsia="zh-CN"/>
        </w:rPr>
        <w:t xml:space="preserve">&amp; </w:t>
      </w:r>
      <w:r w:rsidR="002A5E5F" w:rsidRPr="00D17AB0">
        <w:rPr>
          <w:b/>
          <w:sz w:val="22"/>
          <w:lang w:eastAsia="zh-CN"/>
        </w:rPr>
        <w:t xml:space="preserve">6.2.3.1 </w:t>
      </w:r>
      <w:r w:rsidRPr="00D17AB0">
        <w:rPr>
          <w:b/>
          <w:sz w:val="22"/>
          <w:lang w:eastAsia="zh-CN"/>
        </w:rPr>
        <w:t xml:space="preserve">of TS 38.214 with changes marked </w:t>
      </w:r>
      <w:r w:rsidRPr="00D17AB0">
        <w:rPr>
          <w:b/>
          <w:color w:val="FF0000"/>
          <w:sz w:val="22"/>
          <w:lang w:eastAsia="zh-CN"/>
        </w:rPr>
        <w:t>in red</w:t>
      </w:r>
      <w:r w:rsidRPr="00D17AB0">
        <w:rPr>
          <w:b/>
          <w:sz w:val="22"/>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CC26E6" w:rsidRPr="00D17AB0" w14:paraId="6581507C" w14:textId="77777777" w:rsidTr="00FE298A">
        <w:tc>
          <w:tcPr>
            <w:tcW w:w="9629" w:type="dxa"/>
          </w:tcPr>
          <w:p w14:paraId="3936AC2A" w14:textId="56EA6AD1" w:rsidR="00597C88" w:rsidRPr="00D17AB0" w:rsidRDefault="00CC26E6" w:rsidP="00597C88">
            <w:pPr>
              <w:rPr>
                <w:b/>
                <w:color w:val="0070C0"/>
                <w:sz w:val="24"/>
              </w:rPr>
            </w:pPr>
            <w:r w:rsidRPr="00D17AB0">
              <w:rPr>
                <w:b/>
                <w:color w:val="0070C0"/>
                <w:sz w:val="24"/>
              </w:rPr>
              <w:t xml:space="preserve">TP to TS 38.214, </w:t>
            </w:r>
            <w:r w:rsidR="002A5E5F" w:rsidRPr="00D17AB0">
              <w:rPr>
                <w:b/>
                <w:color w:val="0070C0"/>
                <w:sz w:val="24"/>
              </w:rPr>
              <w:t>6.2.3 and 6.2.3.1</w:t>
            </w:r>
            <w:r w:rsidR="00597C88">
              <w:rPr>
                <w:b/>
                <w:color w:val="0070C0"/>
                <w:sz w:val="24"/>
              </w:rPr>
              <w:t xml:space="preserve">: </w:t>
            </w:r>
            <w:r w:rsidR="00597C88" w:rsidRPr="00D17AB0">
              <w:rPr>
                <w:b/>
                <w:color w:val="0070C0"/>
                <w:sz w:val="24"/>
              </w:rPr>
              <w:t xml:space="preserve">UE </w:t>
            </w:r>
            <w:r w:rsidR="00597C88">
              <w:rPr>
                <w:b/>
                <w:color w:val="0070C0"/>
                <w:sz w:val="24"/>
              </w:rPr>
              <w:t>PTRS transmission</w:t>
            </w:r>
            <w:r w:rsidR="00597C88" w:rsidRPr="00D17AB0">
              <w:rPr>
                <w:b/>
                <w:color w:val="0070C0"/>
                <w:sz w:val="24"/>
              </w:rPr>
              <w:t xml:space="preserve"> procedure </w:t>
            </w:r>
            <w:r w:rsidR="00597C88">
              <w:rPr>
                <w:b/>
                <w:color w:val="0070C0"/>
                <w:sz w:val="24"/>
              </w:rPr>
              <w:t xml:space="preserve">description for DCI format 0_2 </w:t>
            </w:r>
          </w:p>
          <w:p w14:paraId="6DD1B1D6" w14:textId="77777777" w:rsidR="00D609D2" w:rsidRPr="00D17AB0" w:rsidRDefault="00D609D2" w:rsidP="00D609D2">
            <w:pPr>
              <w:pStyle w:val="Heading3"/>
              <w:outlineLvl w:val="2"/>
              <w:rPr>
                <w:color w:val="000000"/>
              </w:rPr>
            </w:pPr>
            <w:bookmarkStart w:id="21" w:name="_Toc11352162"/>
            <w:bookmarkStart w:id="22" w:name="_Toc20318052"/>
            <w:r w:rsidRPr="00D17AB0">
              <w:rPr>
                <w:color w:val="000000"/>
              </w:rPr>
              <w:t>6.2.3</w:t>
            </w:r>
            <w:r w:rsidRPr="00D17AB0">
              <w:rPr>
                <w:color w:val="000000"/>
              </w:rPr>
              <w:tab/>
              <w:t>UE PT-RS transmission procedure</w:t>
            </w:r>
            <w:bookmarkEnd w:id="21"/>
            <w:bookmarkEnd w:id="22"/>
          </w:p>
          <w:p w14:paraId="7596C984" w14:textId="69E3F62A" w:rsidR="008609DF" w:rsidRPr="00D17AB0" w:rsidRDefault="00CC26E6" w:rsidP="008609DF">
            <w:pPr>
              <w:rPr>
                <w:color w:val="000000" w:themeColor="text1"/>
              </w:rPr>
            </w:pPr>
            <w:r w:rsidRPr="00D17AB0">
              <w:rPr>
                <w:color w:val="FF0000"/>
              </w:rPr>
              <w:t xml:space="preserve">The procedures on PT-RS </w:t>
            </w:r>
            <w:r w:rsidR="002A5E5F" w:rsidRPr="00D17AB0">
              <w:rPr>
                <w:color w:val="FF0000"/>
              </w:rPr>
              <w:t xml:space="preserve">transmission </w:t>
            </w:r>
            <w:r w:rsidRPr="00D17AB0">
              <w:rPr>
                <w:color w:val="FF0000"/>
              </w:rPr>
              <w:t>described in this clause</w:t>
            </w:r>
            <w:r w:rsidR="002A5E5F" w:rsidRPr="00D17AB0">
              <w:rPr>
                <w:color w:val="FF0000"/>
              </w:rPr>
              <w:t xml:space="preserve"> as well as clauses 6.2.3.1</w:t>
            </w:r>
            <w:r w:rsidRPr="00D17AB0">
              <w:rPr>
                <w:color w:val="FF0000"/>
              </w:rPr>
              <w:t xml:space="preserve"> </w:t>
            </w:r>
            <w:r w:rsidR="002A5E5F" w:rsidRPr="00D17AB0">
              <w:rPr>
                <w:color w:val="FF0000"/>
              </w:rPr>
              <w:t xml:space="preserve">and 6.2.3.2 </w:t>
            </w:r>
            <w:r w:rsidRPr="00D17AB0">
              <w:rPr>
                <w:color w:val="FF0000"/>
              </w:rPr>
              <w:t xml:space="preserve">apply to </w:t>
            </w:r>
            <w:r w:rsidR="00907F64" w:rsidRPr="00D17AB0">
              <w:rPr>
                <w:color w:val="FF0000"/>
              </w:rPr>
              <w:t xml:space="preserve">a UE </w:t>
            </w:r>
            <w:r w:rsidR="002A5E5F" w:rsidRPr="00D17AB0">
              <w:rPr>
                <w:color w:val="FF0000"/>
              </w:rPr>
              <w:t xml:space="preserve">PUSCH </w:t>
            </w:r>
            <w:r w:rsidR="00907F64" w:rsidRPr="00D17AB0">
              <w:rPr>
                <w:color w:val="FF0000"/>
              </w:rPr>
              <w:t xml:space="preserve">transmission </w:t>
            </w:r>
            <w:r w:rsidRPr="00D17AB0">
              <w:rPr>
                <w:color w:val="FF0000"/>
              </w:rPr>
              <w:t xml:space="preserve">scheduled by </w:t>
            </w:r>
            <w:r w:rsidRPr="00D17AB0">
              <w:rPr>
                <w:color w:val="FF0000"/>
                <w:kern w:val="2"/>
                <w:lang w:eastAsia="zh-CN"/>
              </w:rPr>
              <w:t xml:space="preserve">DCI format </w:t>
            </w:r>
            <w:r w:rsidR="002A5E5F" w:rsidRPr="00D17AB0">
              <w:rPr>
                <w:color w:val="FF0000"/>
                <w:kern w:val="2"/>
                <w:lang w:eastAsia="zh-CN"/>
              </w:rPr>
              <w:t>0</w:t>
            </w:r>
            <w:r w:rsidRPr="00D17AB0">
              <w:rPr>
                <w:color w:val="FF0000"/>
                <w:kern w:val="2"/>
                <w:lang w:eastAsia="zh-CN"/>
              </w:rPr>
              <w:t xml:space="preserve">_2 </w:t>
            </w:r>
            <w:r w:rsidR="00907F64" w:rsidRPr="00D17AB0">
              <w:rPr>
                <w:color w:val="FF0000"/>
                <w:kern w:val="2"/>
                <w:lang w:eastAsia="zh-CN"/>
              </w:rPr>
              <w:t xml:space="preserve">if </w:t>
            </w:r>
            <w:r w:rsidRPr="00382859">
              <w:rPr>
                <w:color w:val="FF0000"/>
                <w:kern w:val="2"/>
                <w:lang w:eastAsia="zh-CN"/>
              </w:rPr>
              <w:t xml:space="preserve">the higher layer parameter </w:t>
            </w:r>
            <w:r w:rsidRPr="00382859">
              <w:rPr>
                <w:i/>
                <w:color w:val="FF0000"/>
                <w:kern w:val="2"/>
                <w:lang w:eastAsia="zh-CN"/>
              </w:rPr>
              <w:t>phaseTrackingRS</w:t>
            </w:r>
            <w:r w:rsidRPr="00382859">
              <w:rPr>
                <w:color w:val="FF0000"/>
                <w:kern w:val="2"/>
                <w:lang w:eastAsia="zh-CN"/>
              </w:rPr>
              <w:t xml:space="preserve"> in </w:t>
            </w:r>
            <w:r w:rsidR="00015D50" w:rsidRPr="00382859">
              <w:rPr>
                <w:i/>
                <w:color w:val="FF0000"/>
                <w:lang w:eastAsia="zh-CN"/>
              </w:rPr>
              <w:t xml:space="preserve">dmrs-UplinkForPUSCH-MappingTypeA-ForDCIFormat0_2 </w:t>
            </w:r>
            <w:r w:rsidR="00190CD2" w:rsidRPr="00382859">
              <w:rPr>
                <w:iCs/>
                <w:color w:val="FF0000"/>
                <w:lang w:eastAsia="zh-CN"/>
              </w:rPr>
              <w:t xml:space="preserve">or </w:t>
            </w:r>
            <w:r w:rsidR="00015D50" w:rsidRPr="00382859">
              <w:rPr>
                <w:i/>
                <w:color w:val="FF0000"/>
                <w:lang w:eastAsia="zh-CN"/>
              </w:rPr>
              <w:t xml:space="preserve">dmrs-UplinkForPUSCH-MappingTypeB-ForDCIFormat0_2 </w:t>
            </w:r>
            <w:r w:rsidR="00907F64" w:rsidRPr="00382859">
              <w:rPr>
                <w:color w:val="FF0000"/>
                <w:lang w:eastAsia="zh-CN"/>
              </w:rPr>
              <w:t>is configured, to PUSCH transmission</w:t>
            </w:r>
            <w:r w:rsidR="00CA6D03" w:rsidRPr="00382859">
              <w:rPr>
                <w:color w:val="FF0000"/>
                <w:lang w:eastAsia="zh-CN"/>
              </w:rPr>
              <w:t>s</w:t>
            </w:r>
            <w:r w:rsidR="00907F64" w:rsidRPr="00382859">
              <w:rPr>
                <w:color w:val="FF0000"/>
                <w:lang w:eastAsia="zh-CN"/>
              </w:rPr>
              <w:t xml:space="preserve"> scheduled by </w:t>
            </w:r>
            <w:r w:rsidR="00907F64" w:rsidRPr="00382859">
              <w:rPr>
                <w:color w:val="FF0000"/>
                <w:kern w:val="2"/>
                <w:lang w:eastAsia="zh-CN"/>
              </w:rPr>
              <w:t xml:space="preserve">DCI format 0_0 or </w:t>
            </w:r>
            <w:r w:rsidR="00BF0803">
              <w:rPr>
                <w:color w:val="FF0000"/>
                <w:kern w:val="2"/>
                <w:lang w:eastAsia="zh-CN"/>
              </w:rPr>
              <w:t xml:space="preserve">DCI </w:t>
            </w:r>
            <w:r w:rsidR="00907F64" w:rsidRPr="00382859">
              <w:rPr>
                <w:color w:val="FF0000"/>
                <w:kern w:val="2"/>
                <w:lang w:eastAsia="zh-CN"/>
              </w:rPr>
              <w:t xml:space="preserve">format 0_1 if </w:t>
            </w:r>
            <w:r w:rsidRPr="00382859">
              <w:rPr>
                <w:color w:val="FF0000"/>
                <w:kern w:val="2"/>
                <w:lang w:eastAsia="zh-CN"/>
              </w:rPr>
              <w:t xml:space="preserve">the higher layer parameter </w:t>
            </w:r>
            <w:r w:rsidRPr="00382859">
              <w:rPr>
                <w:i/>
                <w:color w:val="FF0000"/>
                <w:kern w:val="2"/>
                <w:lang w:eastAsia="zh-CN"/>
              </w:rPr>
              <w:t>phaseTrackingRS</w:t>
            </w:r>
            <w:r w:rsidRPr="00382859">
              <w:rPr>
                <w:color w:val="FF0000"/>
                <w:kern w:val="2"/>
                <w:lang w:eastAsia="zh-CN"/>
              </w:rPr>
              <w:t xml:space="preserve"> in </w:t>
            </w:r>
            <w:r w:rsidR="00D609D2" w:rsidRPr="00382859">
              <w:rPr>
                <w:i/>
                <w:color w:val="FF0000"/>
                <w:lang w:eastAsia="zh-CN"/>
              </w:rPr>
              <w:t xml:space="preserve">dmrs-UplinkForPUSCH-MappingTypeA </w:t>
            </w:r>
            <w:r w:rsidR="00190CD2" w:rsidRPr="00382859">
              <w:rPr>
                <w:iCs/>
                <w:color w:val="FF0000"/>
                <w:lang w:eastAsia="zh-CN"/>
              </w:rPr>
              <w:t xml:space="preserve">or </w:t>
            </w:r>
            <w:r w:rsidR="00D609D2" w:rsidRPr="00382859">
              <w:rPr>
                <w:i/>
                <w:color w:val="FF0000"/>
                <w:lang w:eastAsia="zh-CN"/>
              </w:rPr>
              <w:t>dmrs-UplinkForPUSCH-MappingTypeB</w:t>
            </w:r>
            <w:r w:rsidR="00015D50" w:rsidRPr="00382859">
              <w:rPr>
                <w:color w:val="FF0000"/>
                <w:lang w:eastAsia="zh-CN"/>
              </w:rPr>
              <w:t xml:space="preserve"> </w:t>
            </w:r>
            <w:r w:rsidR="00907F64" w:rsidRPr="00382859">
              <w:rPr>
                <w:color w:val="FF0000"/>
                <w:lang w:eastAsia="zh-CN"/>
              </w:rPr>
              <w:t xml:space="preserve">is configured </w:t>
            </w:r>
            <w:r w:rsidR="00907F64" w:rsidRPr="00382859">
              <w:rPr>
                <w:color w:val="FF0000"/>
                <w:kern w:val="2"/>
                <w:lang w:eastAsia="zh-CN"/>
              </w:rPr>
              <w:t xml:space="preserve">and </w:t>
            </w:r>
            <w:r w:rsidR="00015D50" w:rsidRPr="00382859">
              <w:rPr>
                <w:color w:val="FF0000"/>
                <w:kern w:val="2"/>
                <w:lang w:eastAsia="zh-CN"/>
              </w:rPr>
              <w:t xml:space="preserve">PUSCH </w:t>
            </w:r>
            <w:r w:rsidR="00907F64" w:rsidRPr="00382859">
              <w:rPr>
                <w:color w:val="FF0000"/>
                <w:kern w:val="2"/>
                <w:lang w:eastAsia="zh-CN"/>
              </w:rPr>
              <w:t xml:space="preserve">transmissions </w:t>
            </w:r>
            <w:r w:rsidR="00015D50" w:rsidRPr="00382859">
              <w:rPr>
                <w:color w:val="FF0000"/>
                <w:kern w:val="2"/>
                <w:lang w:eastAsia="zh-CN"/>
              </w:rPr>
              <w:t>corresponding to a configured grant</w:t>
            </w:r>
            <w:r w:rsidR="00907F64" w:rsidRPr="00382859">
              <w:rPr>
                <w:color w:val="FF0000"/>
                <w:kern w:val="2"/>
                <w:lang w:eastAsia="zh-CN"/>
              </w:rPr>
              <w:t xml:space="preserve"> if the higher layer parameter </w:t>
            </w:r>
            <w:r w:rsidR="00907F64" w:rsidRPr="00382859">
              <w:rPr>
                <w:i/>
                <w:color w:val="FF0000"/>
                <w:kern w:val="2"/>
                <w:lang w:eastAsia="zh-CN"/>
              </w:rPr>
              <w:t>phaseTrackingRS</w:t>
            </w:r>
            <w:r w:rsidR="00907F64" w:rsidRPr="00382859">
              <w:rPr>
                <w:color w:val="FF0000"/>
                <w:kern w:val="2"/>
                <w:lang w:eastAsia="zh-CN"/>
              </w:rPr>
              <w:t xml:space="preserve"> in </w:t>
            </w:r>
            <w:r w:rsidR="00907F64" w:rsidRPr="00382859">
              <w:rPr>
                <w:i/>
                <w:color w:val="FF0000"/>
                <w:kern w:val="2"/>
                <w:lang w:eastAsia="zh-CN"/>
              </w:rPr>
              <w:t>cg-DMRS-Configuration</w:t>
            </w:r>
            <w:r w:rsidR="00907F64" w:rsidRPr="00382859">
              <w:rPr>
                <w:i/>
                <w:color w:val="FF0000"/>
                <w:kern w:val="2"/>
              </w:rPr>
              <w:t xml:space="preserve"> </w:t>
            </w:r>
            <w:r w:rsidR="00907F64" w:rsidRPr="00382859">
              <w:rPr>
                <w:color w:val="FF0000"/>
                <w:kern w:val="2"/>
              </w:rPr>
              <w:t>is</w:t>
            </w:r>
            <w:r w:rsidR="00907F64" w:rsidRPr="00D17AB0">
              <w:rPr>
                <w:color w:val="FF0000"/>
                <w:kern w:val="2"/>
              </w:rPr>
              <w:t xml:space="preserve"> configured</w:t>
            </w:r>
            <w:r w:rsidRPr="00D17AB0">
              <w:rPr>
                <w:color w:val="FF0000"/>
                <w:lang w:eastAsia="zh-CN"/>
              </w:rPr>
              <w:t xml:space="preserve">. </w:t>
            </w:r>
            <w:r w:rsidR="008609DF" w:rsidRPr="00D17AB0">
              <w:rPr>
                <w:color w:val="000000"/>
              </w:rPr>
              <w:t xml:space="preserve">If a UE is not configured with the higher layer parameter </w:t>
            </w:r>
            <w:r w:rsidR="008609DF" w:rsidRPr="00D17AB0">
              <w:rPr>
                <w:i/>
                <w:color w:val="000000"/>
              </w:rPr>
              <w:t xml:space="preserve">phaseTrackingRS </w:t>
            </w:r>
            <w:r w:rsidR="008609DF" w:rsidRPr="00D17AB0">
              <w:rPr>
                <w:color w:val="000000"/>
              </w:rPr>
              <w:t>in</w:t>
            </w:r>
            <w:r w:rsidR="008609DF" w:rsidRPr="00D17AB0">
              <w:rPr>
                <w:i/>
                <w:color w:val="000000"/>
              </w:rPr>
              <w:t xml:space="preserve"> </w:t>
            </w:r>
            <w:r w:rsidR="00907F64" w:rsidRPr="00D17AB0">
              <w:rPr>
                <w:color w:val="FF0000"/>
              </w:rPr>
              <w:t>the respective</w:t>
            </w:r>
            <w:r w:rsidR="00907F64" w:rsidRPr="00D17AB0">
              <w:rPr>
                <w:i/>
                <w:color w:val="FF0000"/>
              </w:rPr>
              <w:t xml:space="preserve"> </w:t>
            </w:r>
            <w:r w:rsidR="008609DF" w:rsidRPr="00D17AB0">
              <w:rPr>
                <w:i/>
                <w:color w:val="000000"/>
              </w:rPr>
              <w:t>DMRS-UplinkConfig</w:t>
            </w:r>
            <w:r w:rsidR="008609DF" w:rsidRPr="00D17AB0">
              <w:rPr>
                <w:color w:val="000000"/>
              </w:rPr>
              <w:t xml:space="preserve">, the UE shall not transmit PT-RS. </w:t>
            </w:r>
            <w:r w:rsidR="008609DF" w:rsidRPr="00D17AB0">
              <w:rPr>
                <w:color w:val="000000" w:themeColor="text1"/>
              </w:rPr>
              <w:t>The</w:t>
            </w:r>
            <w:r w:rsidR="008609DF" w:rsidRPr="00D17AB0">
              <w:rPr>
                <w:i/>
                <w:color w:val="000000" w:themeColor="text1"/>
              </w:rPr>
              <w:t xml:space="preserve"> </w:t>
            </w:r>
            <w:r w:rsidR="008609DF" w:rsidRPr="00D17AB0">
              <w:rPr>
                <w:color w:val="000000" w:themeColor="text1"/>
              </w:rPr>
              <w:t>PTRS is only present on PUSCH scheduled by PDCCH with CRC scrambled by MCS-C-RNTI, C-RNTI, CS-RNTI, SP-CSI-RNTI</w:t>
            </w:r>
            <w:r w:rsidR="008609DF" w:rsidRPr="00D17AB0">
              <w:t xml:space="preserve"> </w:t>
            </w:r>
            <w:r w:rsidR="008609DF" w:rsidRPr="00D17AB0">
              <w:rPr>
                <w:color w:val="000000" w:themeColor="text1"/>
              </w:rPr>
              <w:t xml:space="preserve">and on PUSCH corresponding to a configured grant. </w:t>
            </w:r>
            <w:r w:rsidR="008609DF" w:rsidRPr="00D17AB0">
              <w:rPr>
                <w:color w:val="000000"/>
              </w:rPr>
              <w:t>For PUSCH repetition Type B, the PT-RS transmission procedure is applied for each actual repetition separately based on the allocation duration of the actual repetition.</w:t>
            </w:r>
          </w:p>
          <w:p w14:paraId="34BDB63A" w14:textId="77777777" w:rsidR="008609DF" w:rsidRPr="00D17AB0" w:rsidRDefault="008609DF" w:rsidP="008609DF">
            <w:pPr>
              <w:pStyle w:val="Heading4"/>
              <w:outlineLvl w:val="3"/>
              <w:rPr>
                <w:color w:val="000000"/>
              </w:rPr>
            </w:pPr>
            <w:bookmarkStart w:id="23" w:name="_Toc27299951"/>
            <w:bookmarkStart w:id="24" w:name="_Toc29673226"/>
            <w:bookmarkStart w:id="25" w:name="_Toc29673367"/>
            <w:bookmarkStart w:id="26" w:name="_Toc29674360"/>
            <w:r w:rsidRPr="00D17AB0">
              <w:rPr>
                <w:color w:val="000000"/>
              </w:rPr>
              <w:t>6.2.3.1</w:t>
            </w:r>
            <w:r w:rsidRPr="00D17AB0">
              <w:rPr>
                <w:color w:val="000000"/>
              </w:rPr>
              <w:tab/>
              <w:t>UE PT-RS transmission procedure when transform precoding is not enabled</w:t>
            </w:r>
            <w:bookmarkEnd w:id="23"/>
            <w:bookmarkEnd w:id="24"/>
            <w:bookmarkEnd w:id="25"/>
            <w:bookmarkEnd w:id="26"/>
          </w:p>
          <w:p w14:paraId="57F4BCA3" w14:textId="392B0BEA" w:rsidR="00CC26E6" w:rsidRPr="00D17AB0" w:rsidRDefault="00CC26E6" w:rsidP="00FE298A">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788F2C3E" w14:textId="7BBC9F48" w:rsidR="00623AD4" w:rsidRPr="00D17AB0" w:rsidRDefault="00623AD4" w:rsidP="00623AD4">
            <w:r w:rsidRPr="00D17AB0">
              <w:rPr>
                <w:color w:val="000000"/>
                <w:lang w:eastAsia="ko-KR"/>
              </w:rPr>
              <w:t xml:space="preserve">For codebook or non-codebook based UL transmission, the association between UL PT-RS port(s) and DM-RS port(s) is signalled by </w:t>
            </w:r>
            <w:r w:rsidRPr="00D17AB0">
              <w:rPr>
                <w:i/>
                <w:color w:val="000000"/>
                <w:lang w:eastAsia="ko-KR"/>
              </w:rPr>
              <w:t>PTRS-DMRS association</w:t>
            </w:r>
            <w:r w:rsidRPr="00D17AB0">
              <w:rPr>
                <w:color w:val="000000"/>
                <w:lang w:eastAsia="ko-KR"/>
              </w:rPr>
              <w:t xml:space="preserve"> field in DCI format 0_1 </w:t>
            </w:r>
            <w:r w:rsidRPr="00D17AB0">
              <w:rPr>
                <w:color w:val="FF0000"/>
                <w:lang w:eastAsia="ko-KR"/>
              </w:rPr>
              <w:t>and DCI format 0_2</w:t>
            </w:r>
            <w:r w:rsidRPr="00D17AB0">
              <w:rPr>
                <w:color w:val="000000"/>
                <w:lang w:eastAsia="ko-KR"/>
              </w:rPr>
              <w:t xml:space="preserve">. For a PUSCH corresponding to a configured grant Type 1 transmission, the UE may assume </w:t>
            </w:r>
            <w:r w:rsidRPr="00D17AB0">
              <w:t>the association between UL PT-RS port(s) and DM-RS port(s) defined by value 0 in Table 7.3.1.1.2-25 or value "00" in Table 7.3.1.1.1.2-26 described in Clause 7.3.1 of [5, TS38.212].</w:t>
            </w:r>
          </w:p>
          <w:p w14:paraId="27A12C5A" w14:textId="77777777" w:rsidR="00623AD4" w:rsidRPr="00D17AB0" w:rsidRDefault="00623AD4" w:rsidP="00623AD4">
            <w:pPr>
              <w:rPr>
                <w:color w:val="000000"/>
                <w:lang w:eastAsia="ko-KR"/>
              </w:rPr>
            </w:pPr>
            <w:r w:rsidRPr="00D17AB0">
              <w:rPr>
                <w:lang w:eastAsia="ko-KR"/>
              </w:rPr>
              <w:t>For PUSCH scheduled by DCI format 0_0 or by activation DCI format 0_0, the UL PT-RS port is associated to DM-RS port 0.</w:t>
            </w:r>
          </w:p>
          <w:p w14:paraId="6D2F4CD6" w14:textId="6AF30CED" w:rsidR="00623AD4" w:rsidRPr="00D17AB0" w:rsidRDefault="00623AD4" w:rsidP="00623AD4">
            <w:pPr>
              <w:rPr>
                <w:color w:val="000000"/>
                <w:lang w:eastAsia="ko-KR"/>
              </w:rPr>
            </w:pPr>
            <w:r w:rsidRPr="00D17AB0">
              <w:rPr>
                <w:color w:val="000000"/>
                <w:lang w:eastAsia="ko-KR"/>
              </w:rPr>
              <w:t xml:space="preserve">For non-codebook based UL transmission, the actual number of UL PT-RS port(s) to transmit is determined based on SRI(s) in DCI format 0_1 </w:t>
            </w:r>
            <w:r w:rsidR="00DF4E3E" w:rsidRPr="00D17AB0">
              <w:rPr>
                <w:color w:val="FF0000"/>
                <w:lang w:eastAsia="ko-KR"/>
              </w:rPr>
              <w:t xml:space="preserve">and DCI format 0_2 </w:t>
            </w:r>
            <w:r w:rsidRPr="00D17AB0">
              <w:rPr>
                <w:color w:val="000000"/>
                <w:lang w:eastAsia="ko-KR"/>
              </w:rPr>
              <w:t xml:space="preserve">or higher layer parameter </w:t>
            </w:r>
            <w:r w:rsidRPr="00D17AB0">
              <w:rPr>
                <w:i/>
                <w:color w:val="000000"/>
                <w:lang w:eastAsia="ko-KR"/>
              </w:rPr>
              <w:t>sri-ResourceIndicator</w:t>
            </w:r>
            <w:r w:rsidRPr="00D17AB0">
              <w:rPr>
                <w:color w:val="000000"/>
                <w:lang w:eastAsia="ko-KR"/>
              </w:rPr>
              <w:t xml:space="preserve"> in </w:t>
            </w:r>
            <w:r w:rsidRPr="00D17AB0">
              <w:rPr>
                <w:i/>
              </w:rPr>
              <w:t>rrc-ConfiguredUplinkGrant</w:t>
            </w:r>
            <w:r w:rsidRPr="00D17AB0">
              <w:rPr>
                <w:color w:val="000000"/>
                <w:lang w:eastAsia="ko-KR"/>
              </w:rPr>
              <w:t xml:space="preserve">. A UE is configured with the PT-RS port index for each configured SRS resource by the higher layer parameter </w:t>
            </w:r>
            <w:r w:rsidRPr="00D17AB0">
              <w:rPr>
                <w:i/>
              </w:rPr>
              <w:t>ptrs-PortIndex</w:t>
            </w:r>
            <w:r w:rsidRPr="00D17AB0">
              <w:t xml:space="preserve"> configured by </w:t>
            </w:r>
            <w:r w:rsidRPr="00D17AB0">
              <w:rPr>
                <w:i/>
              </w:rPr>
              <w:t xml:space="preserve">SRS-Config </w:t>
            </w:r>
            <w:r w:rsidRPr="00D17AB0">
              <w:t xml:space="preserve">if the UE is configured with the higher layer </w:t>
            </w:r>
            <w:r w:rsidRPr="00D17AB0">
              <w:lastRenderedPageBreak/>
              <w:t xml:space="preserve">parameter </w:t>
            </w:r>
            <w:r w:rsidRPr="00D17AB0">
              <w:rPr>
                <w:i/>
              </w:rPr>
              <w:t>phaseTrackingRS in DMRS-UplinkConfig</w:t>
            </w:r>
            <w:r w:rsidRPr="00D17AB0">
              <w:rPr>
                <w:color w:val="000000"/>
                <w:lang w:eastAsia="ko-KR"/>
              </w:rPr>
              <w:t>. If the PT-RS port index associated with different SRIs are the same, the corresponding UL DM-RS ports are associated to the one UL PT-RS port.</w:t>
            </w:r>
          </w:p>
          <w:p w14:paraId="4AA3AD45" w14:textId="0BA4BFDD" w:rsidR="00623AD4" w:rsidRPr="00D17AB0" w:rsidRDefault="00623AD4" w:rsidP="00623AD4">
            <w:pPr>
              <w:rPr>
                <w:color w:val="000000"/>
                <w:lang w:eastAsia="ko-KR"/>
              </w:rPr>
            </w:pPr>
            <w:r w:rsidRPr="00D17AB0">
              <w:rPr>
                <w:color w:val="000000"/>
                <w:lang w:eastAsia="ko-KR"/>
              </w:rPr>
              <w:t xml:space="preserve">For partial-coherent and non-coherent codebook based UL transmission, the actual number of UL PT-RS port(s) is determined based on TPMI and/or number of layers which are indicated by </w:t>
            </w:r>
            <w:r w:rsidRPr="00D17AB0">
              <w:rPr>
                <w:i/>
                <w:color w:val="000000"/>
                <w:lang w:eastAsia="ko-KR"/>
              </w:rPr>
              <w:t>Precoding information and number of layers</w:t>
            </w:r>
            <w:r w:rsidRPr="00D17AB0">
              <w:rPr>
                <w:color w:val="000000"/>
                <w:lang w:eastAsia="ko-KR"/>
              </w:rPr>
              <w:t xml:space="preserve"> field in DCI format 0_1 </w:t>
            </w:r>
            <w:r w:rsidR="00DF4E3E" w:rsidRPr="00D17AB0">
              <w:rPr>
                <w:color w:val="FF0000"/>
                <w:lang w:eastAsia="ko-KR"/>
              </w:rPr>
              <w:t xml:space="preserve">and DCI format 0_2 </w:t>
            </w:r>
            <w:r w:rsidRPr="00D17AB0">
              <w:rPr>
                <w:color w:val="000000"/>
                <w:lang w:eastAsia="ko-KR"/>
              </w:rPr>
              <w:t xml:space="preserve">or configured by higher layer parameter </w:t>
            </w:r>
            <w:r w:rsidRPr="00D17AB0">
              <w:rPr>
                <w:i/>
                <w:color w:val="000000"/>
                <w:lang w:eastAsia="ko-KR"/>
              </w:rPr>
              <w:t>precodingAndNnumberOfLayers</w:t>
            </w:r>
            <w:r w:rsidRPr="00D17AB0">
              <w:rPr>
                <w:color w:val="000000"/>
                <w:lang w:eastAsia="ko-KR"/>
              </w:rPr>
              <w:t>:</w:t>
            </w:r>
          </w:p>
          <w:p w14:paraId="043B0FE7" w14:textId="77777777" w:rsidR="00623AD4" w:rsidRPr="00D17AB0" w:rsidRDefault="00623AD4" w:rsidP="00623AD4">
            <w:pPr>
              <w:pStyle w:val="B1"/>
              <w:rPr>
                <w:lang w:eastAsia="ko-KR"/>
              </w:rPr>
            </w:pPr>
            <w:r w:rsidRPr="00D17AB0">
              <w:rPr>
                <w:lang w:eastAsia="ko-KR"/>
              </w:rPr>
              <w:t>-</w:t>
            </w:r>
            <w:r w:rsidRPr="00D17AB0">
              <w:rPr>
                <w:lang w:eastAsia="ko-KR"/>
              </w:rPr>
              <w:tab/>
              <w:t xml:space="preserve">if the UE is configured with the higher layer parameter </w:t>
            </w:r>
            <w:r w:rsidRPr="00D17AB0">
              <w:rPr>
                <w:i/>
                <w:lang w:eastAsia="ko-KR"/>
              </w:rPr>
              <w:t>maxNrofPorts</w:t>
            </w:r>
            <w:r w:rsidRPr="00D17AB0">
              <w:rPr>
                <w:lang w:eastAsia="ko-KR"/>
              </w:rPr>
              <w:t xml:space="preserve"> in </w:t>
            </w:r>
            <w:r w:rsidRPr="00D17AB0">
              <w:rPr>
                <w:i/>
              </w:rPr>
              <w:t>PTRS-UplinkConfig</w:t>
            </w:r>
            <w:r w:rsidRPr="00D17AB0">
              <w:rPr>
                <w:lang w:eastAsia="ko-KR"/>
              </w:rPr>
              <w:t xml:space="preserve"> set to 'n2', the actual UL PT-RS port(s) and the associated transmission layer(s) are derived from indicated TPMI as:</w:t>
            </w:r>
          </w:p>
          <w:p w14:paraId="68DDD09B" w14:textId="77777777" w:rsidR="00623AD4" w:rsidRPr="00D17AB0" w:rsidRDefault="00623AD4" w:rsidP="00623AD4">
            <w:pPr>
              <w:pStyle w:val="B1"/>
            </w:pPr>
            <w:r w:rsidRPr="00D17AB0">
              <w:t>-</w:t>
            </w:r>
            <w:r w:rsidRPr="00D17AB0">
              <w:tab/>
              <w:t>PUSCH antenna port 1000 and 1002 in indicated TPMI share PT-RS port 0, and PUSCH antenna port 1001 and 1003 in indicated TPMI share PT-RS port 1.</w:t>
            </w:r>
          </w:p>
          <w:p w14:paraId="4374F2B0" w14:textId="6841FA9C" w:rsidR="00623AD4" w:rsidRPr="00D17AB0" w:rsidRDefault="00623AD4" w:rsidP="00DF4E3E">
            <w:pPr>
              <w:pStyle w:val="B1"/>
              <w:ind w:left="1134"/>
            </w:pPr>
            <w:r w:rsidRPr="00D17AB0">
              <w:t>-</w:t>
            </w:r>
            <w:r w:rsidRPr="00D17AB0">
              <w:tab/>
              <w:t xml:space="preserve">UL PT-RS port 0 is associated with the UL layer [x] of layers which are transmitted with PUSCH antenna port 1000 and PUSCH antenna port 1002 in indicated TPMI, and UL PT-RS port 1 is associated with the UL layer [y] of layers which are transmitted with PUSCH antenna port 1001 and PUSCH antenna port 1003 in indicated TPMI, where [x] and/or [y] are given by DCI parameter </w:t>
            </w:r>
            <w:r w:rsidRPr="00D17AB0">
              <w:rPr>
                <w:i/>
              </w:rPr>
              <w:t>PTRS-DMRS association</w:t>
            </w:r>
            <w:r w:rsidRPr="00D17AB0">
              <w:t xml:space="preserve"> as shown in DCI format 0_1 </w:t>
            </w:r>
            <w:r w:rsidR="00DF4E3E" w:rsidRPr="00D17AB0">
              <w:rPr>
                <w:color w:val="FF0000"/>
                <w:lang w:eastAsia="ko-KR"/>
              </w:rPr>
              <w:t xml:space="preserve">and DCI format 0_2 </w:t>
            </w:r>
            <w:r w:rsidRPr="00D17AB0">
              <w:t>described in Clause 7.3.1 of [5, TS38.212].</w:t>
            </w:r>
          </w:p>
          <w:p w14:paraId="173BA04C" w14:textId="6E341980" w:rsidR="002A5E5F" w:rsidRPr="00D17AB0" w:rsidRDefault="00015D50" w:rsidP="00015D50">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2CF98CD3" w14:textId="37D6744D" w:rsidR="00CC26E6" w:rsidRPr="00D17AB0" w:rsidRDefault="00CC26E6" w:rsidP="00CC26E6">
      <w:pPr>
        <w:jc w:val="both"/>
        <w:rPr>
          <w:b/>
          <w:sz w:val="22"/>
          <w:lang w:eastAsia="zh-CN"/>
        </w:rPr>
      </w:pPr>
    </w:p>
    <w:p w14:paraId="39389082" w14:textId="62D3D8FD" w:rsidR="00B302DB" w:rsidRPr="00D17AB0" w:rsidRDefault="001E4B72" w:rsidP="00CC26E6">
      <w:pPr>
        <w:jc w:val="both"/>
        <w:rPr>
          <w:sz w:val="22"/>
          <w:lang w:eastAsia="zh-CN"/>
        </w:rPr>
      </w:pPr>
      <w:r w:rsidRPr="00D17AB0">
        <w:rPr>
          <w:sz w:val="22"/>
          <w:lang w:eastAsia="zh-CN"/>
        </w:rPr>
        <w:t xml:space="preserve">Similarly, there is a need to clarify </w:t>
      </w:r>
      <w:r w:rsidR="00D3216F" w:rsidRPr="00D17AB0">
        <w:rPr>
          <w:sz w:val="22"/>
          <w:lang w:eastAsia="zh-CN"/>
        </w:rPr>
        <w:t>the applicable RRC parameters for DCI format 0_1 and DCI format 0_2 in TS 38.212, by agreeing to the following TP:</w:t>
      </w:r>
    </w:p>
    <w:p w14:paraId="2E628D04" w14:textId="32C10F8E" w:rsidR="00D3216F" w:rsidRPr="00D17AB0" w:rsidRDefault="00D3216F" w:rsidP="00D3216F">
      <w:pPr>
        <w:jc w:val="both"/>
        <w:rPr>
          <w:b/>
          <w:sz w:val="22"/>
          <w:lang w:eastAsia="zh-CN"/>
        </w:rPr>
      </w:pPr>
      <w:r w:rsidRPr="00566470">
        <w:rPr>
          <w:b/>
          <w:sz w:val="22"/>
          <w:lang w:eastAsia="zh-CN"/>
        </w:rPr>
        <w:t xml:space="preserve">Proposal </w:t>
      </w:r>
      <w:r w:rsidR="00B73D48" w:rsidRPr="00566470">
        <w:rPr>
          <w:b/>
          <w:sz w:val="22"/>
          <w:lang w:eastAsia="zh-CN"/>
        </w:rPr>
        <w:t>2</w:t>
      </w:r>
      <w:r w:rsidRPr="00566470">
        <w:rPr>
          <w:b/>
          <w:sz w:val="22"/>
          <w:lang w:eastAsia="zh-CN"/>
        </w:rPr>
        <w:t>.</w:t>
      </w:r>
      <w:r w:rsidR="00FA77A6" w:rsidRPr="00566470">
        <w:rPr>
          <w:b/>
          <w:sz w:val="22"/>
          <w:lang w:eastAsia="zh-CN"/>
        </w:rPr>
        <w:t>5</w:t>
      </w:r>
      <w:r w:rsidR="00E953F0" w:rsidRPr="00566470">
        <w:rPr>
          <w:b/>
          <w:sz w:val="22"/>
          <w:lang w:eastAsia="zh-CN"/>
        </w:rPr>
        <w:t>B</w:t>
      </w:r>
      <w:r w:rsidRPr="00566470">
        <w:rPr>
          <w:b/>
          <w:sz w:val="22"/>
          <w:lang w:eastAsia="zh-CN"/>
        </w:rPr>
        <w:t>: Adopt</w:t>
      </w:r>
      <w:r w:rsidRPr="00D17AB0">
        <w:rPr>
          <w:b/>
          <w:sz w:val="22"/>
          <w:lang w:eastAsia="zh-CN"/>
        </w:rPr>
        <w:t xml:space="preserve"> the following text proposal on the </w:t>
      </w:r>
      <w:r w:rsidR="008C7735" w:rsidRPr="00D17AB0">
        <w:rPr>
          <w:b/>
          <w:sz w:val="22"/>
          <w:lang w:eastAsia="zh-CN"/>
        </w:rPr>
        <w:t xml:space="preserve">PTRS-DMRS association field for DCI format 0_1 and 0_2 </w:t>
      </w:r>
      <w:r w:rsidRPr="00D17AB0">
        <w:rPr>
          <w:b/>
          <w:sz w:val="22"/>
          <w:lang w:eastAsia="zh-CN"/>
        </w:rPr>
        <w:t xml:space="preserve">to Sec. </w:t>
      </w:r>
      <w:r w:rsidR="00A30C0C" w:rsidRPr="00D17AB0">
        <w:rPr>
          <w:b/>
          <w:sz w:val="22"/>
          <w:lang w:eastAsia="zh-CN"/>
        </w:rPr>
        <w:t xml:space="preserve">7.3.1.1.2 </w:t>
      </w:r>
      <w:r w:rsidR="009F668A" w:rsidRPr="00D17AB0">
        <w:rPr>
          <w:b/>
          <w:sz w:val="22"/>
          <w:lang w:eastAsia="zh-CN"/>
        </w:rPr>
        <w:t>&amp;</w:t>
      </w:r>
      <w:r w:rsidR="00A30C0C" w:rsidRPr="00D17AB0">
        <w:rPr>
          <w:b/>
          <w:sz w:val="22"/>
          <w:lang w:eastAsia="zh-CN"/>
        </w:rPr>
        <w:t xml:space="preserve"> 7.3.1.1.3</w:t>
      </w:r>
      <w:r w:rsidRPr="00D17AB0">
        <w:rPr>
          <w:b/>
          <w:sz w:val="22"/>
          <w:lang w:eastAsia="zh-CN"/>
        </w:rPr>
        <w:t xml:space="preserve"> of TS 38.21</w:t>
      </w:r>
      <w:r w:rsidR="008C7735" w:rsidRPr="00D17AB0">
        <w:rPr>
          <w:b/>
          <w:sz w:val="22"/>
          <w:lang w:eastAsia="zh-CN"/>
        </w:rPr>
        <w:t>2</w:t>
      </w:r>
      <w:r w:rsidRPr="00D17AB0">
        <w:rPr>
          <w:b/>
          <w:sz w:val="22"/>
          <w:lang w:eastAsia="zh-CN"/>
        </w:rPr>
        <w:t xml:space="preserve"> with changes marked </w:t>
      </w:r>
      <w:r w:rsidRPr="00D17AB0">
        <w:rPr>
          <w:b/>
          <w:color w:val="FF0000"/>
          <w:sz w:val="22"/>
          <w:lang w:eastAsia="zh-CN"/>
        </w:rPr>
        <w:t>in red</w:t>
      </w:r>
      <w:r w:rsidRPr="00D17AB0">
        <w:rPr>
          <w:b/>
          <w:sz w:val="22"/>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D3216F" w:rsidRPr="00D17AB0" w14:paraId="30485734" w14:textId="77777777" w:rsidTr="00B14AB1">
        <w:tc>
          <w:tcPr>
            <w:tcW w:w="9629" w:type="dxa"/>
          </w:tcPr>
          <w:p w14:paraId="15C88ED9" w14:textId="541A055A" w:rsidR="00D3216F" w:rsidRPr="00D17AB0" w:rsidRDefault="00D3216F" w:rsidP="00B14AB1">
            <w:pPr>
              <w:rPr>
                <w:b/>
                <w:color w:val="0070C0"/>
                <w:sz w:val="24"/>
              </w:rPr>
            </w:pPr>
            <w:r w:rsidRPr="00D17AB0">
              <w:rPr>
                <w:b/>
                <w:color w:val="0070C0"/>
                <w:sz w:val="24"/>
              </w:rPr>
              <w:t>TP to TS 38.21</w:t>
            </w:r>
            <w:r w:rsidR="008C7735" w:rsidRPr="00D17AB0">
              <w:rPr>
                <w:b/>
                <w:color w:val="0070C0"/>
                <w:sz w:val="24"/>
              </w:rPr>
              <w:t>2</w:t>
            </w:r>
            <w:r w:rsidRPr="00D17AB0">
              <w:rPr>
                <w:b/>
                <w:color w:val="0070C0"/>
                <w:sz w:val="24"/>
              </w:rPr>
              <w:t xml:space="preserve">, </w:t>
            </w:r>
            <w:r w:rsidR="009665E3" w:rsidRPr="00D17AB0">
              <w:rPr>
                <w:b/>
                <w:color w:val="0070C0"/>
                <w:sz w:val="24"/>
              </w:rPr>
              <w:t xml:space="preserve">7.3.1.1.2 </w:t>
            </w:r>
            <w:r w:rsidRPr="00D17AB0">
              <w:rPr>
                <w:b/>
                <w:color w:val="0070C0"/>
                <w:sz w:val="24"/>
              </w:rPr>
              <w:t xml:space="preserve">and </w:t>
            </w:r>
            <w:r w:rsidR="00416DB4" w:rsidRPr="00D17AB0">
              <w:rPr>
                <w:b/>
                <w:color w:val="0070C0"/>
                <w:sz w:val="24"/>
              </w:rPr>
              <w:t>7.3.1.1.</w:t>
            </w:r>
            <w:r w:rsidR="00A30C0C" w:rsidRPr="00D17AB0">
              <w:rPr>
                <w:b/>
                <w:color w:val="0070C0"/>
                <w:sz w:val="24"/>
              </w:rPr>
              <w:t>3</w:t>
            </w:r>
            <w:r w:rsidR="00DE5525">
              <w:rPr>
                <w:b/>
                <w:color w:val="0070C0"/>
                <w:sz w:val="24"/>
              </w:rPr>
              <w:t>: Correction to DCI field size determination for PTRS-DMRS association</w:t>
            </w:r>
          </w:p>
          <w:p w14:paraId="18E75DD2" w14:textId="77777777" w:rsidR="009665E3" w:rsidRPr="00D17AB0" w:rsidRDefault="009665E3" w:rsidP="009665E3">
            <w:pPr>
              <w:pStyle w:val="Heading5"/>
              <w:outlineLvl w:val="4"/>
              <w:rPr>
                <w:lang w:eastAsia="zh-CN"/>
              </w:rPr>
            </w:pPr>
            <w:r w:rsidRPr="00D17AB0">
              <w:rPr>
                <w:lang w:eastAsia="zh-CN"/>
              </w:rPr>
              <w:t>7.3.1.1.2</w:t>
            </w:r>
            <w:r w:rsidRPr="00D17AB0">
              <w:rPr>
                <w:lang w:eastAsia="zh-CN"/>
              </w:rPr>
              <w:tab/>
              <w:t>Format 0_1</w:t>
            </w:r>
          </w:p>
          <w:p w14:paraId="7A5C8432" w14:textId="7DD47764" w:rsidR="00DF511C" w:rsidRPr="00DF511C" w:rsidRDefault="009665E3" w:rsidP="00DF511C">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4A4858E4" w14:textId="77777777" w:rsidR="00DF511C" w:rsidRPr="002625EB" w:rsidRDefault="00DF511C" w:rsidP="00DF511C">
            <w:pPr>
              <w:pStyle w:val="B1"/>
              <w:rPr>
                <w:lang w:eastAsia="zh-CN"/>
              </w:rPr>
            </w:pPr>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p>
          <w:p w14:paraId="5486FDDD" w14:textId="7308DD08" w:rsidR="00DF511C" w:rsidRPr="002625EB" w:rsidRDefault="00DF511C" w:rsidP="00DF511C">
            <w:pPr>
              <w:pStyle w:val="B2"/>
              <w:rPr>
                <w:lang w:eastAsia="zh-CN"/>
              </w:rPr>
            </w:pPr>
            <w:r w:rsidRPr="002625EB">
              <w:rPr>
                <w:rFonts w:hint="eastAsia"/>
                <w:lang w:eastAsia="zh-CN"/>
              </w:rPr>
              <w:t>-</w:t>
            </w:r>
            <w:r w:rsidRPr="002625EB">
              <w:rPr>
                <w:rFonts w:hint="eastAsia"/>
                <w:lang w:eastAsia="zh-CN"/>
              </w:rPr>
              <w:tab/>
              <w:t xml:space="preserve">0 bit if </w:t>
            </w:r>
            <w:r w:rsidRPr="002625EB">
              <w:rPr>
                <w:i/>
              </w:rPr>
              <w:t>PTRS-UplinkConfi</w:t>
            </w:r>
            <w:r w:rsidRPr="002625EB">
              <w:t>g</w:t>
            </w:r>
            <w:r w:rsidRPr="002625EB">
              <w:rPr>
                <w:rFonts w:hint="eastAsia"/>
                <w:lang w:eastAsia="zh-CN"/>
              </w:rPr>
              <w:t xml:space="preserve"> </w:t>
            </w:r>
            <w:r w:rsidRPr="00382859">
              <w:rPr>
                <w:color w:val="FF0000"/>
                <w:kern w:val="2"/>
                <w:lang w:eastAsia="zh-CN"/>
              </w:rPr>
              <w:t xml:space="preserve">in </w:t>
            </w:r>
            <w:r w:rsidRPr="00382859">
              <w:rPr>
                <w:i/>
                <w:color w:val="FF0000"/>
                <w:lang w:eastAsia="zh-CN"/>
              </w:rPr>
              <w:t xml:space="preserve">dmrs-UplinkForPUSCH-MappingTypeA </w:t>
            </w:r>
            <w:r w:rsidRPr="00382859">
              <w:rPr>
                <w:iCs/>
                <w:color w:val="FF0000"/>
                <w:lang w:eastAsia="zh-CN"/>
              </w:rPr>
              <w:t xml:space="preserve">or </w:t>
            </w:r>
            <w:r w:rsidRPr="00382859">
              <w:rPr>
                <w:i/>
                <w:color w:val="FF0000"/>
                <w:lang w:eastAsia="zh-CN"/>
              </w:rPr>
              <w:t>dmrs-UplinkForPUSCH-MappingTypeB</w:t>
            </w:r>
            <w:r w:rsidRPr="00382859">
              <w:rPr>
                <w:lang w:eastAsia="zh-CN"/>
              </w:rPr>
              <w:t xml:space="preserve"> </w:t>
            </w:r>
            <w:r w:rsidRPr="002625EB">
              <w:rPr>
                <w:rFonts w:hint="eastAsia"/>
                <w:lang w:eastAsia="zh-CN"/>
              </w:rPr>
              <w:t xml:space="preserve">is not configured and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r w:rsidRPr="002625EB">
              <w:rPr>
                <w:i/>
                <w:iCs/>
                <w:lang w:eastAsia="zh-CN"/>
              </w:rPr>
              <w:t>maxRank</w:t>
            </w:r>
            <w:r w:rsidRPr="002625EB">
              <w:rPr>
                <w:rFonts w:hint="eastAsia"/>
                <w:i/>
                <w:iCs/>
                <w:lang w:eastAsia="zh-CN"/>
              </w:rPr>
              <w:t>=1</w:t>
            </w:r>
            <w:r w:rsidRPr="002625EB">
              <w:rPr>
                <w:rFonts w:hint="eastAsia"/>
                <w:lang w:eastAsia="zh-CN"/>
              </w:rPr>
              <w:t>;</w:t>
            </w:r>
          </w:p>
          <w:p w14:paraId="59C5FBB9" w14:textId="77777777" w:rsidR="00DF511C" w:rsidRPr="002625EB" w:rsidRDefault="00DF511C" w:rsidP="00DF511C">
            <w:pPr>
              <w:pStyle w:val="B2"/>
              <w:rPr>
                <w:rFonts w:eastAsiaTheme="minorEastAsia"/>
                <w:lang w:eastAsia="zh-CN"/>
              </w:rPr>
            </w:pPr>
            <w:r w:rsidRPr="002625EB">
              <w:rPr>
                <w:rFonts w:hint="eastAsia"/>
                <w:lang w:eastAsia="zh-CN"/>
              </w:rPr>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 xml:space="preserve">25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sidRPr="002625EB">
              <w:rPr>
                <w:rFonts w:hint="eastAsia"/>
                <w:lang w:eastAsia="zh-CN"/>
              </w:rPr>
              <w:t xml:space="preserve">for transmission of one PT-RS port and two PT-RS ports 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rFonts w:eastAsiaTheme="minorEastAsia"/>
                <w:lang w:eastAsia="zh-CN"/>
              </w:rPr>
              <w:t xml:space="preserve"> </w:t>
            </w:r>
          </w:p>
          <w:p w14:paraId="1B56CC64" w14:textId="77777777" w:rsidR="00DF511C" w:rsidRPr="002625EB" w:rsidRDefault="00DF511C" w:rsidP="00DF511C">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present </w:t>
            </w:r>
            <w:r w:rsidRPr="002625EB">
              <w:rPr>
                <w:rFonts w:eastAsia="Times New Roman" w:hint="eastAsia"/>
                <w:lang w:eastAsia="zh-CN"/>
              </w:rPr>
              <w:t>for the</w:t>
            </w:r>
            <w:r w:rsidRPr="002625EB">
              <w:rPr>
                <w:rFonts w:hint="eastAsia"/>
                <w:lang w:eastAsia="zh-CN"/>
              </w:rPr>
              <w:t xml:space="preserve"> indicated </w:t>
            </w:r>
            <w:r w:rsidRPr="002625EB">
              <w:rPr>
                <w:lang w:eastAsia="zh-CN"/>
              </w:rPr>
              <w:t>bandwidth</w:t>
            </w:r>
            <w:r w:rsidRPr="002625EB">
              <w:rPr>
                <w:rFonts w:hint="eastAsia"/>
                <w:lang w:eastAsia="zh-CN"/>
              </w:rPr>
              <w:t xml:space="preserve"> part but not present for </w:t>
            </w:r>
            <w:r w:rsidRPr="002625EB">
              <w:rPr>
                <w:rFonts w:eastAsia="Times New Roman" w:hint="eastAsia"/>
                <w:lang w:eastAsia="zh-CN"/>
              </w:rPr>
              <w:t xml:space="preserve">the active bandwidth part, the UE assumes the </w:t>
            </w:r>
            <w:r w:rsidRPr="002625EB">
              <w:rPr>
                <w:rFonts w:eastAsia="Times New Roman"/>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r w:rsidRPr="002625EB">
              <w:rPr>
                <w:rFonts w:eastAsia="Times New Roman" w:hint="eastAsia"/>
                <w:lang w:eastAsia="zh-CN"/>
              </w:rPr>
              <w:t>.</w:t>
            </w:r>
          </w:p>
          <w:p w14:paraId="7A257FB2" w14:textId="53F51019" w:rsidR="00B21E40" w:rsidRPr="00D17AB0" w:rsidRDefault="009665E3" w:rsidP="00A158FD">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1EC8EEE7" w14:textId="77777777" w:rsidR="00820F75" w:rsidRPr="00D17AB0" w:rsidRDefault="00820F75" w:rsidP="00820F75">
            <w:pPr>
              <w:pStyle w:val="Heading5"/>
              <w:outlineLvl w:val="4"/>
              <w:rPr>
                <w:lang w:eastAsia="zh-CN"/>
              </w:rPr>
            </w:pPr>
            <w:r w:rsidRPr="00D17AB0">
              <w:rPr>
                <w:lang w:eastAsia="zh-CN"/>
              </w:rPr>
              <w:t>7.3.1.1.3</w:t>
            </w:r>
            <w:r w:rsidRPr="00D17AB0">
              <w:rPr>
                <w:lang w:eastAsia="zh-CN"/>
              </w:rPr>
              <w:tab/>
              <w:t>Format 0_2</w:t>
            </w:r>
          </w:p>
          <w:p w14:paraId="2B602430" w14:textId="104620F2" w:rsidR="00820F75" w:rsidRPr="00D17AB0" w:rsidRDefault="00820F75" w:rsidP="00820F75">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3FDB4BF2" w14:textId="77777777" w:rsidR="00DF511C" w:rsidRPr="002625EB" w:rsidRDefault="00DF511C" w:rsidP="00DF511C">
            <w:pPr>
              <w:pStyle w:val="B1"/>
              <w:rPr>
                <w:lang w:eastAsia="zh-CN"/>
              </w:rPr>
            </w:pPr>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p>
          <w:p w14:paraId="5AFD4A2B" w14:textId="2A18C0F0" w:rsidR="00DF511C" w:rsidRPr="002625EB" w:rsidRDefault="00DF511C" w:rsidP="00DF511C">
            <w:pPr>
              <w:pStyle w:val="B2"/>
              <w:rPr>
                <w:lang w:eastAsia="zh-CN"/>
              </w:rPr>
            </w:pPr>
            <w:r w:rsidRPr="002625EB">
              <w:rPr>
                <w:rFonts w:hint="eastAsia"/>
                <w:lang w:eastAsia="zh-CN"/>
              </w:rPr>
              <w:t>-</w:t>
            </w:r>
            <w:r w:rsidRPr="002625EB">
              <w:rPr>
                <w:rFonts w:hint="eastAsia"/>
                <w:lang w:eastAsia="zh-CN"/>
              </w:rPr>
              <w:tab/>
              <w:t xml:space="preserve">0 bit if </w:t>
            </w:r>
            <w:r w:rsidRPr="002625EB">
              <w:rPr>
                <w:i/>
              </w:rPr>
              <w:t>PTRS-UplinkConfi</w:t>
            </w:r>
            <w:r w:rsidRPr="002625EB">
              <w:t>g</w:t>
            </w:r>
            <w:r w:rsidRPr="002625EB">
              <w:rPr>
                <w:rFonts w:hint="eastAsia"/>
                <w:lang w:eastAsia="zh-CN"/>
              </w:rPr>
              <w:t xml:space="preserve"> </w:t>
            </w:r>
            <w:r w:rsidRPr="00382859">
              <w:rPr>
                <w:color w:val="FF0000"/>
                <w:kern w:val="2"/>
                <w:lang w:eastAsia="zh-CN"/>
              </w:rPr>
              <w:t xml:space="preserve">in </w:t>
            </w:r>
            <w:r w:rsidRPr="00382859">
              <w:rPr>
                <w:i/>
                <w:color w:val="FF0000"/>
                <w:lang w:eastAsia="zh-CN"/>
              </w:rPr>
              <w:t xml:space="preserve">dmrs-UplinkForPUSCH-MappingTypeA-ForDCIFormat0_2 </w:t>
            </w:r>
            <w:r w:rsidRPr="00382859">
              <w:rPr>
                <w:iCs/>
                <w:color w:val="FF0000"/>
                <w:lang w:eastAsia="zh-CN"/>
              </w:rPr>
              <w:t>or</w:t>
            </w:r>
            <w:r w:rsidRPr="00382859">
              <w:rPr>
                <w:i/>
                <w:color w:val="FF0000"/>
                <w:lang w:eastAsia="zh-CN"/>
              </w:rPr>
              <w:t xml:space="preserve"> dmrs-UplinkForPUSCH-MappingTypeB-ForDCIFormat0_2 </w:t>
            </w:r>
            <w:r w:rsidRPr="002625EB">
              <w:rPr>
                <w:rFonts w:hint="eastAsia"/>
                <w:lang w:eastAsia="zh-CN"/>
              </w:rPr>
              <w:t xml:space="preserve">is not configured and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disabled</w:t>
            </w:r>
            <w:r w:rsidRPr="002625EB">
              <w:rPr>
                <w:rFonts w:hint="eastAsia"/>
                <w:lang w:eastAsia="zh-CN"/>
              </w:rPr>
              <w:t xml:space="preserve">, or if </w:t>
            </w:r>
            <w:r w:rsidRPr="002625EB">
              <w:t>transform</w:t>
            </w:r>
            <w:r w:rsidRPr="002625EB">
              <w:rPr>
                <w:rFonts w:hint="eastAsia"/>
                <w:lang w:eastAsia="zh-CN"/>
              </w:rPr>
              <w:t xml:space="preserve"> p</w:t>
            </w:r>
            <w:r w:rsidRPr="002625EB">
              <w:t>recoder</w:t>
            </w:r>
            <w:r w:rsidRPr="002625EB">
              <w:rPr>
                <w:rFonts w:hint="eastAsia"/>
                <w:lang w:eastAsia="zh-CN"/>
              </w:rPr>
              <w:t xml:space="preserve"> is</w:t>
            </w:r>
            <w:r w:rsidRPr="002625EB">
              <w:rPr>
                <w:lang w:eastAsia="zh-CN"/>
              </w:rPr>
              <w:t xml:space="preserve"> enabled</w:t>
            </w:r>
            <w:r w:rsidRPr="002625EB">
              <w:rPr>
                <w:rFonts w:hint="eastAsia"/>
                <w:lang w:eastAsia="zh-CN"/>
              </w:rPr>
              <w:t xml:space="preserve">, or if </w:t>
            </w:r>
            <w:r w:rsidRPr="003266BA">
              <w:rPr>
                <w:i/>
                <w:lang w:eastAsia="zh-CN"/>
              </w:rPr>
              <w:t>maxRank</w:t>
            </w:r>
            <w:r w:rsidRPr="008669C2">
              <w:rPr>
                <w:i/>
                <w:color w:val="000000"/>
                <w:kern w:val="2"/>
                <w:lang w:val="en-US"/>
              </w:rPr>
              <w:t>-ForDCIFormat0_2</w:t>
            </w:r>
            <w:r w:rsidRPr="002625EB">
              <w:rPr>
                <w:rFonts w:hint="eastAsia"/>
                <w:i/>
                <w:iCs/>
                <w:lang w:eastAsia="zh-CN"/>
              </w:rPr>
              <w:t>=1</w:t>
            </w:r>
            <w:r w:rsidRPr="002625EB">
              <w:rPr>
                <w:rFonts w:hint="eastAsia"/>
                <w:lang w:eastAsia="zh-CN"/>
              </w:rPr>
              <w:t>;</w:t>
            </w:r>
          </w:p>
          <w:p w14:paraId="421349DC" w14:textId="77777777" w:rsidR="00DF511C" w:rsidRPr="002625EB" w:rsidRDefault="00DF511C" w:rsidP="00DF511C">
            <w:pPr>
              <w:pStyle w:val="B2"/>
              <w:rPr>
                <w:lang w:eastAsia="zh-CN"/>
              </w:rPr>
            </w:pPr>
            <w:r w:rsidRPr="002625EB">
              <w:rPr>
                <w:rFonts w:hint="eastAsia"/>
                <w:lang w:eastAsia="zh-CN"/>
              </w:rPr>
              <w:lastRenderedPageBreak/>
              <w:t>-</w:t>
            </w:r>
            <w:r w:rsidRPr="002625EB">
              <w:rPr>
                <w:rFonts w:hint="eastAsia"/>
                <w:lang w:eastAsia="zh-CN"/>
              </w:rPr>
              <w:tab/>
              <w:t>2</w:t>
            </w:r>
            <w:r w:rsidRPr="002625EB">
              <w:t xml:space="preserve"> bit</w:t>
            </w:r>
            <w:r w:rsidRPr="002625EB">
              <w:rPr>
                <w:rFonts w:hint="eastAsia"/>
                <w:lang w:eastAsia="zh-CN"/>
              </w:rPr>
              <w:t>s otherwise, where Table 7.3.1.1.2</w:t>
            </w:r>
            <w:r w:rsidRPr="002625EB">
              <w:t>-</w:t>
            </w:r>
            <w:r w:rsidRPr="002625EB">
              <w:rPr>
                <w:rFonts w:hint="eastAsia"/>
                <w:lang w:eastAsia="zh-CN"/>
              </w:rPr>
              <w:t xml:space="preserve">25 and 7.3.1.1.2-26 are used to </w:t>
            </w:r>
            <w:r w:rsidRPr="002625EB">
              <w:rPr>
                <w:lang w:eastAsia="zh-CN"/>
              </w:rPr>
              <w:t>indicat</w:t>
            </w:r>
            <w:r w:rsidRPr="002625EB">
              <w:rPr>
                <w:rFonts w:hint="eastAsia"/>
                <w:lang w:eastAsia="zh-CN"/>
              </w:rPr>
              <w:t>e the</w:t>
            </w:r>
            <w:r w:rsidRPr="002625EB">
              <w:rPr>
                <w:lang w:eastAsia="zh-CN"/>
              </w:rPr>
              <w:t xml:space="preserve"> association between PTRS port</w:t>
            </w:r>
            <w:r w:rsidRPr="002625EB">
              <w:rPr>
                <w:rFonts w:hint="eastAsia"/>
                <w:lang w:eastAsia="zh-CN"/>
              </w:rPr>
              <w:t xml:space="preserve">(s) </w:t>
            </w:r>
            <w:r w:rsidRPr="002625EB">
              <w:rPr>
                <w:lang w:eastAsia="zh-CN"/>
              </w:rPr>
              <w:t xml:space="preserve">and DMRS port(s) </w:t>
            </w:r>
            <w:r w:rsidRPr="002625EB">
              <w:rPr>
                <w:rFonts w:hint="eastAsia"/>
                <w:lang w:eastAsia="zh-CN"/>
              </w:rPr>
              <w:t xml:space="preserve">for transmission of one PT-RS port and two PT-RS ports respectively, and the DMRS ports are </w:t>
            </w:r>
            <w:r w:rsidRPr="002625EB">
              <w:rPr>
                <w:lang w:eastAsia="zh-CN"/>
              </w:rPr>
              <w:t>indicated</w:t>
            </w:r>
            <w:r w:rsidRPr="002625EB">
              <w:rPr>
                <w:rFonts w:hint="eastAsia"/>
                <w:lang w:eastAsia="zh-CN"/>
              </w:rPr>
              <w:t xml:space="preserve"> by the</w:t>
            </w:r>
            <w:r w:rsidRPr="002625EB">
              <w:rPr>
                <w:lang w:eastAsia="zh-CN"/>
              </w:rPr>
              <w:t xml:space="preserve"> </w:t>
            </w:r>
            <w:r w:rsidRPr="002625EB">
              <w:rPr>
                <w:rFonts w:hint="eastAsia"/>
                <w:lang w:eastAsia="zh-CN"/>
              </w:rPr>
              <w:t>Antenna ports</w:t>
            </w:r>
            <w:r w:rsidRPr="002625EB">
              <w:rPr>
                <w:lang w:eastAsia="zh-CN"/>
              </w:rPr>
              <w:t xml:space="preserve"> </w:t>
            </w:r>
            <w:r w:rsidRPr="002625EB">
              <w:rPr>
                <w:rFonts w:hint="eastAsia"/>
                <w:lang w:eastAsia="zh-CN"/>
              </w:rPr>
              <w:t>field.</w:t>
            </w:r>
            <w:r w:rsidRPr="002625EB">
              <w:rPr>
                <w:lang w:eastAsia="zh-CN"/>
              </w:rPr>
              <w:t xml:space="preserve"> </w:t>
            </w:r>
          </w:p>
          <w:p w14:paraId="79054885" w14:textId="77777777" w:rsidR="00DF511C" w:rsidRPr="004814C6" w:rsidRDefault="00DF511C" w:rsidP="00DF511C">
            <w:pPr>
              <w:pStyle w:val="B1"/>
              <w:ind w:hanging="1"/>
              <w:rPr>
                <w:lang w:eastAsia="zh-CN"/>
              </w:rPr>
            </w:pPr>
            <w:r w:rsidRPr="002625EB">
              <w:rPr>
                <w:rFonts w:hint="eastAsia"/>
                <w:lang w:eastAsia="zh-CN"/>
              </w:rPr>
              <w:t xml:space="preserve">If </w:t>
            </w:r>
            <w:r w:rsidRPr="002625EB">
              <w:rPr>
                <w:lang w:eastAsia="zh-CN"/>
              </w:rPr>
              <w:t>"</w:t>
            </w:r>
            <w:r w:rsidRPr="002625EB">
              <w:rPr>
                <w:rFonts w:hint="eastAsia"/>
                <w:lang w:eastAsia="zh-CN"/>
              </w:rPr>
              <w:t>Bandwidth part indicator</w:t>
            </w:r>
            <w:r w:rsidRPr="002625EB">
              <w:rPr>
                <w:lang w:eastAsia="zh-CN"/>
              </w:rPr>
              <w:t>"</w:t>
            </w:r>
            <w:r w:rsidRPr="002625EB">
              <w:rPr>
                <w:rFonts w:hint="eastAsia"/>
                <w:lang w:eastAsia="zh-CN"/>
              </w:rPr>
              <w:t xml:space="preserve"> field indicates a bandwidth part other than the active bandwidth part and the </w:t>
            </w:r>
            <w:r w:rsidRPr="002625EB">
              <w:rPr>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present </w:t>
            </w:r>
            <w:r w:rsidRPr="002625EB">
              <w:rPr>
                <w:rFonts w:eastAsia="Times New Roman" w:hint="eastAsia"/>
                <w:lang w:eastAsia="zh-CN"/>
              </w:rPr>
              <w:t>for the</w:t>
            </w:r>
            <w:r w:rsidRPr="002625EB">
              <w:rPr>
                <w:rFonts w:hint="eastAsia"/>
                <w:lang w:eastAsia="zh-CN"/>
              </w:rPr>
              <w:t xml:space="preserve"> indicated </w:t>
            </w:r>
            <w:r w:rsidRPr="002625EB">
              <w:rPr>
                <w:lang w:eastAsia="zh-CN"/>
              </w:rPr>
              <w:t>bandwidth</w:t>
            </w:r>
            <w:r w:rsidRPr="002625EB">
              <w:rPr>
                <w:rFonts w:hint="eastAsia"/>
                <w:lang w:eastAsia="zh-CN"/>
              </w:rPr>
              <w:t xml:space="preserve"> part but not present for </w:t>
            </w:r>
            <w:r w:rsidRPr="002625EB">
              <w:rPr>
                <w:rFonts w:eastAsia="Times New Roman" w:hint="eastAsia"/>
                <w:lang w:eastAsia="zh-CN"/>
              </w:rPr>
              <w:t xml:space="preserve">the active bandwidth part, the UE assumes the </w:t>
            </w:r>
            <w:r w:rsidRPr="002625EB">
              <w:rPr>
                <w:rFonts w:eastAsia="Times New Roman"/>
                <w:lang w:eastAsia="zh-CN"/>
              </w:rPr>
              <w:t>"</w:t>
            </w:r>
            <w:r w:rsidRPr="002625EB">
              <w:rPr>
                <w:rFonts w:hint="eastAsia"/>
                <w:lang w:eastAsia="zh-CN"/>
              </w:rPr>
              <w:t>PTRS-DMRS association</w:t>
            </w:r>
            <w:r w:rsidRPr="002625EB">
              <w:rPr>
                <w:lang w:eastAsia="zh-CN"/>
              </w:rPr>
              <w:t>"</w:t>
            </w:r>
            <w:r w:rsidRPr="002625EB">
              <w:rPr>
                <w:rFonts w:hint="eastAsia"/>
                <w:lang w:eastAsia="zh-CN"/>
              </w:rPr>
              <w:t xml:space="preserve"> field is not present for the indicated </w:t>
            </w:r>
            <w:r w:rsidRPr="002625EB">
              <w:rPr>
                <w:lang w:eastAsia="zh-CN"/>
              </w:rPr>
              <w:t>bandwidth</w:t>
            </w:r>
            <w:r w:rsidRPr="002625EB">
              <w:rPr>
                <w:rFonts w:hint="eastAsia"/>
                <w:lang w:eastAsia="zh-CN"/>
              </w:rPr>
              <w:t xml:space="preserve"> part</w:t>
            </w:r>
            <w:r w:rsidRPr="002625EB">
              <w:rPr>
                <w:rFonts w:eastAsia="Times New Roman" w:hint="eastAsia"/>
                <w:lang w:eastAsia="zh-CN"/>
              </w:rPr>
              <w:t>.</w:t>
            </w:r>
          </w:p>
          <w:p w14:paraId="4967DAF9" w14:textId="3FD3A3BF" w:rsidR="00D3216F" w:rsidRPr="00D17AB0" w:rsidRDefault="00820F75" w:rsidP="00820F75">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62462A13" w14:textId="149BBE13" w:rsidR="00D3216F" w:rsidRDefault="00D3216F" w:rsidP="00D3216F">
      <w:pPr>
        <w:jc w:val="both"/>
        <w:rPr>
          <w:b/>
          <w:sz w:val="22"/>
          <w:lang w:eastAsia="zh-CN"/>
        </w:rPr>
      </w:pPr>
    </w:p>
    <w:p w14:paraId="7C571189" w14:textId="65AC5CD2" w:rsidR="006E7B9A" w:rsidRPr="00D17AB0" w:rsidRDefault="00131694" w:rsidP="006E7B9A">
      <w:pPr>
        <w:pStyle w:val="Heading2"/>
        <w:rPr>
          <w:lang w:eastAsia="zh-CN"/>
        </w:rPr>
      </w:pPr>
      <w:r>
        <w:rPr>
          <w:lang w:eastAsia="zh-CN"/>
        </w:rPr>
        <w:t>2</w:t>
      </w:r>
      <w:r w:rsidR="006E7B9A" w:rsidRPr="00D17AB0">
        <w:rPr>
          <w:lang w:eastAsia="zh-CN"/>
        </w:rPr>
        <w:t>.</w:t>
      </w:r>
      <w:r>
        <w:rPr>
          <w:lang w:eastAsia="zh-CN"/>
        </w:rPr>
        <w:t>6</w:t>
      </w:r>
      <w:r w:rsidR="006E7B9A" w:rsidRPr="00D17AB0">
        <w:rPr>
          <w:lang w:eastAsia="zh-CN"/>
        </w:rPr>
        <w:t xml:space="preserve"> Correction to FH field size definition for DCI format 0_2 (38.212, Sec. 7.3.1.1.3)</w:t>
      </w:r>
    </w:p>
    <w:p w14:paraId="3348C0BD" w14:textId="0489F8BC" w:rsidR="006E7B9A" w:rsidRPr="00D17AB0" w:rsidRDefault="006E7B9A" w:rsidP="006E7B9A">
      <w:pPr>
        <w:jc w:val="both"/>
        <w:rPr>
          <w:sz w:val="22"/>
          <w:lang w:eastAsia="zh-CN"/>
        </w:rPr>
      </w:pPr>
      <w:r w:rsidRPr="00D17AB0">
        <w:rPr>
          <w:sz w:val="22"/>
          <w:lang w:eastAsia="zh-CN"/>
        </w:rPr>
        <w:t>In the current field description for the Frequency hopping flag field in DCI format 0_2, resource allocation type 0 is not considered (as it was agreed at a rather late phase during RAN1#99). Clearly this needs to be corrected</w:t>
      </w:r>
      <w:r>
        <w:rPr>
          <w:sz w:val="22"/>
          <w:lang w:eastAsia="zh-CN"/>
        </w:rPr>
        <w:t xml:space="preserve"> to align with the operation of DCI format 0_1</w:t>
      </w:r>
      <w:r w:rsidR="00692B94">
        <w:rPr>
          <w:sz w:val="22"/>
          <w:lang w:eastAsia="zh-CN"/>
        </w:rPr>
        <w:t xml:space="preserve"> (i.e. the changes use the related Rel-15 wording from DCI format 0_1)</w:t>
      </w:r>
      <w:r w:rsidRPr="00D17AB0">
        <w:rPr>
          <w:sz w:val="22"/>
          <w:lang w:eastAsia="zh-CN"/>
        </w:rPr>
        <w:t xml:space="preserve">. </w:t>
      </w:r>
    </w:p>
    <w:p w14:paraId="0916D1D4" w14:textId="5155253B" w:rsidR="006E7B9A" w:rsidRPr="00D17AB0" w:rsidRDefault="006E7B9A" w:rsidP="006E7B9A">
      <w:pPr>
        <w:jc w:val="both"/>
        <w:rPr>
          <w:b/>
          <w:sz w:val="22"/>
          <w:lang w:eastAsia="zh-CN"/>
        </w:rPr>
      </w:pPr>
      <w:r w:rsidRPr="00566470">
        <w:rPr>
          <w:b/>
          <w:sz w:val="22"/>
          <w:lang w:eastAsia="zh-CN"/>
        </w:rPr>
        <w:t xml:space="preserve">Proposal </w:t>
      </w:r>
      <w:r w:rsidR="00131694" w:rsidRPr="00566470">
        <w:rPr>
          <w:b/>
          <w:sz w:val="22"/>
          <w:lang w:eastAsia="zh-CN"/>
        </w:rPr>
        <w:t>2</w:t>
      </w:r>
      <w:r w:rsidRPr="00566470">
        <w:rPr>
          <w:b/>
          <w:sz w:val="22"/>
          <w:lang w:eastAsia="zh-CN"/>
        </w:rPr>
        <w:t>.</w:t>
      </w:r>
      <w:r w:rsidR="00131694" w:rsidRPr="00566470">
        <w:rPr>
          <w:b/>
          <w:sz w:val="22"/>
          <w:lang w:eastAsia="zh-CN"/>
        </w:rPr>
        <w:t>6</w:t>
      </w:r>
      <w:r w:rsidRPr="00566470">
        <w:rPr>
          <w:b/>
          <w:sz w:val="22"/>
          <w:lang w:eastAsia="zh-CN"/>
        </w:rPr>
        <w:t>: Correct</w:t>
      </w:r>
      <w:r w:rsidRPr="00D17AB0">
        <w:rPr>
          <w:b/>
          <w:sz w:val="22"/>
          <w:lang w:eastAsia="zh-CN"/>
        </w:rPr>
        <w:t xml:space="preserve"> the FH flag field size definition for DCI format 0_2 to clarify the operation if configured with resource allocation type 0 in Sec. 7.3.1.1.3 of TS 38.212 by agreeing to the following TP with changes in </w:t>
      </w:r>
      <w:r w:rsidRPr="00D17AB0">
        <w:rPr>
          <w:b/>
          <w:color w:val="FF0000"/>
          <w:sz w:val="22"/>
          <w:lang w:eastAsia="zh-CN"/>
        </w:rPr>
        <w:t>red</w:t>
      </w:r>
      <w:r w:rsidRPr="00D17AB0">
        <w:rPr>
          <w:b/>
          <w:sz w:val="22"/>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6E7B9A" w:rsidRPr="00D17AB0" w14:paraId="5451F0E5" w14:textId="77777777" w:rsidTr="000D0955">
        <w:tc>
          <w:tcPr>
            <w:tcW w:w="9629" w:type="dxa"/>
          </w:tcPr>
          <w:p w14:paraId="4B7C6A36" w14:textId="4ED829F9" w:rsidR="006E7B9A" w:rsidRPr="00D17AB0" w:rsidRDefault="006E7B9A" w:rsidP="000D0955">
            <w:pPr>
              <w:rPr>
                <w:b/>
                <w:color w:val="0070C0"/>
                <w:sz w:val="24"/>
              </w:rPr>
            </w:pPr>
            <w:r w:rsidRPr="00D17AB0">
              <w:rPr>
                <w:b/>
                <w:color w:val="0070C0"/>
                <w:sz w:val="24"/>
              </w:rPr>
              <w:t xml:space="preserve">TP to TS 38.212, 7.3.1.1.3 </w:t>
            </w:r>
            <w:r w:rsidR="005D042E">
              <w:rPr>
                <w:b/>
                <w:color w:val="0070C0"/>
                <w:sz w:val="24"/>
              </w:rPr>
              <w:t xml:space="preserve">to correct the FH bit field </w:t>
            </w:r>
            <w:r w:rsidR="00BE3AB5">
              <w:rPr>
                <w:b/>
                <w:color w:val="0070C0"/>
                <w:sz w:val="24"/>
              </w:rPr>
              <w:t>size &amp; usage for DCI format 0_2</w:t>
            </w:r>
          </w:p>
          <w:p w14:paraId="7F037C4B" w14:textId="77777777" w:rsidR="006E7B9A" w:rsidRPr="00D17AB0" w:rsidRDefault="006E7B9A" w:rsidP="000D0955">
            <w:pPr>
              <w:pStyle w:val="Heading5"/>
              <w:outlineLvl w:val="4"/>
              <w:rPr>
                <w:lang w:eastAsia="zh-CN"/>
              </w:rPr>
            </w:pPr>
            <w:r w:rsidRPr="00D17AB0">
              <w:rPr>
                <w:lang w:eastAsia="zh-CN"/>
              </w:rPr>
              <w:t>7.3.1.1.3</w:t>
            </w:r>
            <w:r w:rsidRPr="00D17AB0">
              <w:rPr>
                <w:lang w:eastAsia="zh-CN"/>
              </w:rPr>
              <w:tab/>
              <w:t>Format 0_2</w:t>
            </w:r>
          </w:p>
          <w:p w14:paraId="43C451EA" w14:textId="7757F45A" w:rsidR="006E7B9A" w:rsidRDefault="006E7B9A" w:rsidP="000D0955">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10E1CF4F" w14:textId="77777777" w:rsidR="00D43405" w:rsidRPr="002625EB" w:rsidRDefault="00D43405" w:rsidP="00D43405">
            <w:pPr>
              <w:pStyle w:val="B1"/>
              <w:rPr>
                <w:lang w:eastAsia="zh-CN"/>
              </w:rPr>
            </w:pPr>
          </w:p>
          <w:p w14:paraId="41DABE99" w14:textId="77777777" w:rsidR="00D43405" w:rsidRPr="002625EB" w:rsidRDefault="00D43405" w:rsidP="00D43405">
            <w:pPr>
              <w:pStyle w:val="B1"/>
              <w:rPr>
                <w:lang w:eastAsia="zh-CN"/>
              </w:rPr>
            </w:pPr>
            <w:r w:rsidRPr="002625EB">
              <w:t>-</w:t>
            </w:r>
            <w:r w:rsidRPr="002625EB">
              <w:rPr>
                <w:rFonts w:hint="eastAsia"/>
                <w:lang w:eastAsia="zh-CN"/>
              </w:rPr>
              <w:tab/>
              <w:t xml:space="preserve">Frequency hopping flag </w:t>
            </w:r>
            <w:r w:rsidRPr="002625EB">
              <w:t>–</w:t>
            </w:r>
            <w:r w:rsidRPr="002625EB">
              <w:rPr>
                <w:rFonts w:hint="eastAsia"/>
                <w:lang w:eastAsia="zh-CN"/>
              </w:rPr>
              <w:t xml:space="preserve"> 0 or 1 bit</w:t>
            </w:r>
            <w:r w:rsidRPr="002625EB">
              <w:rPr>
                <w:lang w:eastAsia="zh-CN"/>
              </w:rPr>
              <w:t>:</w:t>
            </w:r>
          </w:p>
          <w:p w14:paraId="7FCED68F" w14:textId="4D102E1D" w:rsidR="00D43405" w:rsidRPr="002625EB" w:rsidRDefault="00D43405" w:rsidP="00D43405">
            <w:pPr>
              <w:pStyle w:val="B2"/>
              <w:rPr>
                <w:lang w:eastAsia="zh-CN"/>
              </w:rPr>
            </w:pPr>
            <w:r w:rsidRPr="002625EB">
              <w:rPr>
                <w:rFonts w:hint="eastAsia"/>
                <w:lang w:eastAsia="zh-CN"/>
              </w:rPr>
              <w:t>-</w:t>
            </w:r>
            <w:r w:rsidRPr="002625EB">
              <w:rPr>
                <w:rFonts w:hint="eastAsia"/>
                <w:lang w:eastAsia="zh-CN"/>
              </w:rPr>
              <w:tab/>
              <w:t xml:space="preserve">0 bit </w:t>
            </w:r>
            <w:r w:rsidRPr="00D17AB0">
              <w:rPr>
                <w:color w:val="FF0000"/>
                <w:lang w:eastAsia="zh-CN"/>
              </w:rPr>
              <w:t xml:space="preserve">if only resource allocation type 0 is configured or </w:t>
            </w:r>
            <w:r w:rsidRPr="002625EB">
              <w:rPr>
                <w:rFonts w:hint="eastAsia"/>
                <w:lang w:eastAsia="zh-CN"/>
              </w:rPr>
              <w:t xml:space="preserve">if the higher layer </w:t>
            </w:r>
            <w:r w:rsidRPr="002625EB">
              <w:rPr>
                <w:lang w:eastAsia="zh-CN"/>
              </w:rPr>
              <w:t>parameter</w:t>
            </w:r>
            <w:r>
              <w:rPr>
                <w:lang w:eastAsia="zh-CN"/>
              </w:rPr>
              <w:t xml:space="preserve"> </w:t>
            </w:r>
            <w:r w:rsidRPr="002C4254">
              <w:rPr>
                <w:i/>
                <w:lang w:eastAsia="zh-CN"/>
              </w:rPr>
              <w:t>frequencyHopping-ForDCIFormat0_2</w:t>
            </w:r>
            <w:r w:rsidRPr="002625EB">
              <w:rPr>
                <w:rFonts w:hint="eastAsia"/>
                <w:lang w:eastAsia="zh-CN"/>
              </w:rPr>
              <w:t xml:space="preserve"> is not configured;</w:t>
            </w:r>
          </w:p>
          <w:p w14:paraId="3D0A2A21" w14:textId="62476EEE" w:rsidR="00D43405" w:rsidRPr="002625EB" w:rsidRDefault="00D43405" w:rsidP="00D43405">
            <w:pPr>
              <w:pStyle w:val="B2"/>
              <w:rPr>
                <w:lang w:eastAsia="zh-CN"/>
              </w:rPr>
            </w:pPr>
            <w:r w:rsidRPr="002625EB">
              <w:rPr>
                <w:rFonts w:hint="eastAsia"/>
                <w:lang w:eastAsia="zh-CN"/>
              </w:rPr>
              <w:t>-</w:t>
            </w:r>
            <w:r w:rsidRPr="002625EB">
              <w:rPr>
                <w:rFonts w:hint="eastAsia"/>
                <w:lang w:eastAsia="zh-CN"/>
              </w:rPr>
              <w:tab/>
              <w:t>1 bit</w:t>
            </w:r>
            <w:r w:rsidRPr="002625EB">
              <w:rPr>
                <w:lang w:eastAsia="zh-CN"/>
              </w:rPr>
              <w:t xml:space="preserve"> </w:t>
            </w:r>
            <w:r w:rsidRPr="002625EB">
              <w:rPr>
                <w:rFonts w:hint="eastAsia"/>
                <w:lang w:eastAsia="zh-CN"/>
              </w:rPr>
              <w:t>according to Table 7.3.1.1.</w:t>
            </w:r>
            <w:r w:rsidRPr="002625EB">
              <w:rPr>
                <w:lang w:eastAsia="zh-CN"/>
              </w:rPr>
              <w:t>1</w:t>
            </w:r>
            <w:r w:rsidRPr="002625EB">
              <w:rPr>
                <w:rFonts w:hint="eastAsia"/>
                <w:lang w:eastAsia="zh-CN"/>
              </w:rPr>
              <w:t xml:space="preserve">-3 otherwise, </w:t>
            </w:r>
            <w:r w:rsidRPr="00D17AB0">
              <w:rPr>
                <w:color w:val="FF0000"/>
                <w:lang w:eastAsia="zh-CN"/>
              </w:rPr>
              <w:t>only applicable to resource allocation type 1,</w:t>
            </w:r>
            <w:r>
              <w:rPr>
                <w:color w:val="FF0000"/>
                <w:lang w:eastAsia="zh-CN"/>
              </w:rPr>
              <w:t xml:space="preserve"> </w:t>
            </w:r>
            <w:r w:rsidRPr="002625EB">
              <w:rPr>
                <w:rFonts w:hint="eastAsia"/>
                <w:lang w:eastAsia="zh-CN"/>
              </w:rPr>
              <w:t xml:space="preserve">as defined in </w:t>
            </w:r>
            <w:r>
              <w:rPr>
                <w:rFonts w:hint="eastAsia"/>
                <w:lang w:eastAsia="zh-CN"/>
              </w:rPr>
              <w:t>Clause</w:t>
            </w:r>
            <w:r w:rsidRPr="002625EB">
              <w:rPr>
                <w:rFonts w:hint="eastAsia"/>
                <w:lang w:eastAsia="zh-CN"/>
              </w:rPr>
              <w:t xml:space="preserve"> 6.3 of [6, TS</w:t>
            </w:r>
            <w:r w:rsidRPr="002625EB">
              <w:rPr>
                <w:lang w:eastAsia="zh-CN"/>
              </w:rPr>
              <w:t xml:space="preserve"> </w:t>
            </w:r>
            <w:r w:rsidRPr="002625EB">
              <w:rPr>
                <w:rFonts w:hint="eastAsia"/>
                <w:lang w:eastAsia="zh-CN"/>
              </w:rPr>
              <w:t>38.214].</w:t>
            </w:r>
          </w:p>
          <w:p w14:paraId="0A009B49" w14:textId="77777777" w:rsidR="006E7B9A" w:rsidRPr="00D17AB0" w:rsidRDefault="006E7B9A" w:rsidP="000D0955">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669375ED" w14:textId="77777777" w:rsidR="006E7B9A" w:rsidRPr="00D17AB0" w:rsidRDefault="006E7B9A" w:rsidP="006E7B9A">
      <w:pPr>
        <w:jc w:val="both"/>
        <w:rPr>
          <w:b/>
          <w:sz w:val="22"/>
          <w:lang w:eastAsia="zh-CN"/>
        </w:rPr>
      </w:pPr>
    </w:p>
    <w:p w14:paraId="35042DA0" w14:textId="77777777" w:rsidR="006E7B9A" w:rsidRPr="00D17AB0" w:rsidRDefault="006E7B9A" w:rsidP="00D3216F">
      <w:pPr>
        <w:jc w:val="both"/>
        <w:rPr>
          <w:b/>
          <w:sz w:val="22"/>
          <w:lang w:eastAsia="zh-CN"/>
        </w:rPr>
      </w:pPr>
    </w:p>
    <w:p w14:paraId="3DB2F15F" w14:textId="1F6C28E3" w:rsidR="005A341E" w:rsidRPr="00D17AB0" w:rsidRDefault="00131694" w:rsidP="005A341E">
      <w:pPr>
        <w:pStyle w:val="Heading2"/>
        <w:rPr>
          <w:lang w:eastAsia="zh-CN"/>
        </w:rPr>
      </w:pPr>
      <w:r>
        <w:rPr>
          <w:lang w:eastAsia="zh-CN"/>
        </w:rPr>
        <w:t>2</w:t>
      </w:r>
      <w:r w:rsidR="005A341E" w:rsidRPr="00D17AB0">
        <w:rPr>
          <w:lang w:eastAsia="zh-CN"/>
        </w:rPr>
        <w:t>.</w:t>
      </w:r>
      <w:r>
        <w:rPr>
          <w:lang w:eastAsia="zh-CN"/>
        </w:rPr>
        <w:t>7</w:t>
      </w:r>
      <w:r w:rsidR="005A341E" w:rsidRPr="00D17AB0">
        <w:rPr>
          <w:lang w:eastAsia="zh-CN"/>
        </w:rPr>
        <w:t xml:space="preserve"> Correction to PDSCH TDRA for DCI formats 1_2 (38.214, Sec. 5.1.2.1)</w:t>
      </w:r>
    </w:p>
    <w:p w14:paraId="14E2957E" w14:textId="40971930" w:rsidR="005A341E" w:rsidRPr="00D17AB0" w:rsidRDefault="005A341E" w:rsidP="005A341E">
      <w:pPr>
        <w:jc w:val="both"/>
        <w:rPr>
          <w:sz w:val="22"/>
          <w:lang w:eastAsia="zh-CN"/>
        </w:rPr>
      </w:pPr>
      <w:r w:rsidRPr="00D17AB0">
        <w:rPr>
          <w:sz w:val="22"/>
          <w:lang w:eastAsia="zh-CN"/>
        </w:rPr>
        <w:t>When implementing the URLLC CR</w:t>
      </w:r>
      <w:r w:rsidR="001471E3">
        <w:rPr>
          <w:sz w:val="22"/>
          <w:lang w:eastAsia="zh-CN"/>
        </w:rPr>
        <w:t xml:space="preserve"> in Dec. 2019</w:t>
      </w:r>
      <w:r w:rsidRPr="00D17AB0">
        <w:rPr>
          <w:sz w:val="22"/>
          <w:lang w:eastAsia="zh-CN"/>
        </w:rPr>
        <w:t xml:space="preserve">, there has been a small mistake in the editing which now looks as if the TDRA length L is only available if the new reference SLIV is not configured (i.e. for the otherwise clause). We mark this issue in yellow below from the current specifications: </w:t>
      </w:r>
    </w:p>
    <w:tbl>
      <w:tblPr>
        <w:tblStyle w:val="TableGrid"/>
        <w:tblW w:w="0" w:type="auto"/>
        <w:tblLook w:val="04A0" w:firstRow="1" w:lastRow="0" w:firstColumn="1" w:lastColumn="0" w:noHBand="0" w:noVBand="1"/>
      </w:tblPr>
      <w:tblGrid>
        <w:gridCol w:w="9629"/>
      </w:tblGrid>
      <w:tr w:rsidR="005A341E" w:rsidRPr="00D17AB0" w14:paraId="091026C6" w14:textId="77777777" w:rsidTr="000D0955">
        <w:tc>
          <w:tcPr>
            <w:tcW w:w="9629" w:type="dxa"/>
          </w:tcPr>
          <w:p w14:paraId="538DBD4B" w14:textId="77777777" w:rsidR="005A341E" w:rsidRPr="00D17AB0" w:rsidRDefault="005A341E" w:rsidP="000D0955">
            <w:pPr>
              <w:pStyle w:val="B1"/>
            </w:pPr>
            <w:r w:rsidRPr="00D17AB0">
              <w:t>-</w:t>
            </w:r>
            <w:r w:rsidRPr="00D17AB0">
              <w:tab/>
            </w:r>
            <w:r w:rsidRPr="00D17AB0">
              <w:rPr>
                <w:color w:val="000000" w:themeColor="text1"/>
              </w:rPr>
              <w:t xml:space="preserve">The reference point </w:t>
            </w:r>
            <w:r w:rsidRPr="00D17AB0">
              <w:rPr>
                <w:i/>
                <w:iCs/>
                <w:color w:val="000000" w:themeColor="text1"/>
              </w:rPr>
              <w:t>S</w:t>
            </w:r>
            <w:r w:rsidRPr="00D17AB0">
              <w:rPr>
                <w:i/>
                <w:iCs/>
                <w:color w:val="000000" w:themeColor="text1"/>
                <w:vertAlign w:val="subscript"/>
              </w:rPr>
              <w:t>0</w:t>
            </w:r>
            <w:r w:rsidRPr="00D17AB0">
              <w:rPr>
                <w:color w:val="000000" w:themeColor="text1"/>
              </w:rPr>
              <w:t xml:space="preserve"> for starting </w:t>
            </w:r>
            <w:r w:rsidRPr="00D17AB0">
              <w:t xml:space="preserve">symbol </w:t>
            </w:r>
            <w:r w:rsidRPr="00D17AB0">
              <w:rPr>
                <w:i/>
              </w:rPr>
              <w:t xml:space="preserve">S </w:t>
            </w:r>
            <w:r w:rsidRPr="00D17AB0">
              <w:t xml:space="preserve">is defined as: </w:t>
            </w:r>
          </w:p>
          <w:p w14:paraId="7FA3BAC3" w14:textId="77777777" w:rsidR="005A341E" w:rsidRPr="00D17AB0" w:rsidRDefault="005A341E" w:rsidP="000D0955">
            <w:pPr>
              <w:pStyle w:val="B2"/>
            </w:pPr>
            <w:r w:rsidRPr="00D17AB0">
              <w:t>-</w:t>
            </w:r>
            <w:r w:rsidRPr="00D17AB0">
              <w:tab/>
              <w:t xml:space="preserve">if configured with </w:t>
            </w:r>
            <w:r w:rsidRPr="00D17AB0">
              <w:rPr>
                <w:i/>
              </w:rPr>
              <w:t>ReferenceofSLIV-ForDCIFormat1_2</w:t>
            </w:r>
            <w:r w:rsidRPr="00D17AB0">
              <w:t xml:space="preserve">, and when receiving PDSCH scheduled by DCI format 1_2 with CRC scrambled by C-RNTI, MCS-C-RNTI, CS-RNTI with </w:t>
            </w:r>
            <w:r w:rsidRPr="00D17AB0">
              <w:rPr>
                <w:i/>
              </w:rPr>
              <w:t>K</w:t>
            </w:r>
            <w:r w:rsidRPr="00D17AB0">
              <w:rPr>
                <w:i/>
                <w:vertAlign w:val="subscript"/>
              </w:rPr>
              <w:t>0</w:t>
            </w:r>
            <w:r w:rsidRPr="00D17AB0">
              <w:rPr>
                <w:i/>
              </w:rPr>
              <w:t>=0</w:t>
            </w:r>
            <w:r w:rsidRPr="00D17AB0">
              <w:t xml:space="preserve">, and PDSCH mapping Type B, the starting symbol </w:t>
            </w:r>
            <w:r w:rsidRPr="00D17AB0">
              <w:rPr>
                <w:i/>
              </w:rPr>
              <w:t>S</w:t>
            </w:r>
            <w:r w:rsidRPr="00D17AB0">
              <w:t xml:space="preserve"> is relative to the starting symbol </w:t>
            </w:r>
            <w:r w:rsidRPr="00D17AB0">
              <w:rPr>
                <w:i/>
              </w:rPr>
              <w:t>S</w:t>
            </w:r>
            <w:r w:rsidRPr="00D17AB0">
              <w:rPr>
                <w:i/>
                <w:vertAlign w:val="subscript"/>
              </w:rPr>
              <w:t>0</w:t>
            </w:r>
            <w:r w:rsidRPr="00D17AB0">
              <w:t xml:space="preserve"> of the PDCCH monitoring occasion where DCI format 1_2 is detected; </w:t>
            </w:r>
          </w:p>
          <w:p w14:paraId="4740C6D9" w14:textId="77777777" w:rsidR="005A341E" w:rsidRPr="00D17AB0" w:rsidRDefault="005A341E" w:rsidP="000D0955">
            <w:pPr>
              <w:pStyle w:val="B2"/>
            </w:pPr>
            <w:r w:rsidRPr="00D17AB0">
              <w:lastRenderedPageBreak/>
              <w:t>-</w:t>
            </w:r>
            <w:r w:rsidRPr="00D17AB0">
              <w:tab/>
            </w:r>
            <w:r w:rsidRPr="00D17AB0">
              <w:rPr>
                <w:highlight w:val="yellow"/>
              </w:rPr>
              <w:t xml:space="preserve">otherwise, the starting symbol </w:t>
            </w:r>
            <w:r w:rsidRPr="00D17AB0">
              <w:rPr>
                <w:i/>
                <w:highlight w:val="yellow"/>
              </w:rPr>
              <w:t xml:space="preserve">S </w:t>
            </w:r>
            <w:r w:rsidRPr="00D17AB0">
              <w:rPr>
                <w:highlight w:val="yellow"/>
              </w:rPr>
              <w:t xml:space="preserve">is relative to the start of the slot using </w:t>
            </w:r>
            <w:r w:rsidRPr="00D17AB0">
              <w:rPr>
                <w:i/>
                <w:highlight w:val="yellow"/>
              </w:rPr>
              <w:t>S</w:t>
            </w:r>
            <w:r w:rsidRPr="00D17AB0">
              <w:rPr>
                <w:i/>
                <w:highlight w:val="yellow"/>
                <w:vertAlign w:val="subscript"/>
              </w:rPr>
              <w:t>0</w:t>
            </w:r>
            <w:r w:rsidRPr="00D17AB0">
              <w:rPr>
                <w:i/>
                <w:highlight w:val="yellow"/>
              </w:rPr>
              <w:t>=0</w:t>
            </w:r>
            <w:r w:rsidRPr="00D17AB0">
              <w:rPr>
                <w:highlight w:val="yellow"/>
              </w:rPr>
              <w:t>, and</w:t>
            </w:r>
            <w:r w:rsidRPr="00D17AB0">
              <w:rPr>
                <w:highlight w:val="yellow"/>
              </w:rPr>
              <w:tab/>
              <w:t xml:space="preserve">the starting symbol </w:t>
            </w:r>
            <w:r w:rsidRPr="00D17AB0">
              <w:rPr>
                <w:i/>
                <w:highlight w:val="yellow"/>
              </w:rPr>
              <w:t xml:space="preserve">S </w:t>
            </w:r>
            <w:r w:rsidRPr="00D17AB0">
              <w:rPr>
                <w:highlight w:val="yellow"/>
              </w:rPr>
              <w:t xml:space="preserve">relative to the start of the slot, and the number of consecutive symbols </w:t>
            </w:r>
            <w:r w:rsidRPr="00D17AB0">
              <w:rPr>
                <w:i/>
                <w:highlight w:val="yellow"/>
              </w:rPr>
              <w:t>L</w:t>
            </w:r>
            <w:r w:rsidRPr="00D17AB0">
              <w:rPr>
                <w:highlight w:val="yellow"/>
              </w:rPr>
              <w:t xml:space="preserve"> counting from the symbol </w:t>
            </w:r>
            <w:r w:rsidRPr="00D17AB0">
              <w:rPr>
                <w:i/>
                <w:highlight w:val="yellow"/>
              </w:rPr>
              <w:t>S</w:t>
            </w:r>
            <w:r w:rsidRPr="00D17AB0">
              <w:rPr>
                <w:highlight w:val="yellow"/>
              </w:rPr>
              <w:t xml:space="preserve"> allocated for the PDSCH are determined from the start and length indicator</w:t>
            </w:r>
            <w:r w:rsidRPr="00D17AB0">
              <w:rPr>
                <w:i/>
                <w:highlight w:val="yellow"/>
              </w:rPr>
              <w:t xml:space="preserve"> SLIV</w:t>
            </w:r>
            <w:r w:rsidRPr="00D17AB0">
              <w:rPr>
                <w:highlight w:val="yellow"/>
              </w:rPr>
              <w:t>:</w:t>
            </w:r>
          </w:p>
          <w:p w14:paraId="1B193DFD" w14:textId="77777777" w:rsidR="005A341E" w:rsidRPr="00D17AB0" w:rsidRDefault="005A341E" w:rsidP="000D0955">
            <w:pPr>
              <w:pStyle w:val="B3"/>
              <w:rPr>
                <w:lang w:eastAsia="ko-KR"/>
              </w:rPr>
            </w:pPr>
            <w:r w:rsidRPr="00D17AB0">
              <w:rPr>
                <w:lang w:eastAsia="ko-KR"/>
              </w:rPr>
              <w:t xml:space="preserve">if </w:t>
            </w:r>
            <w:r w:rsidRPr="00D17AB0">
              <w:rPr>
                <w:lang w:eastAsia="ja-JP"/>
              </w:rPr>
              <w:object w:dxaOrig="880" w:dyaOrig="300" w14:anchorId="29960ABB">
                <v:shape id="_x0000_i1054" type="#_x0000_t75" style="width:44.25pt;height:14.25pt" o:ole="">
                  <v:imagedata r:id="rId62" o:title=""/>
                </v:shape>
                <o:OLEObject Type="Embed" ProgID="Equation.3" ShapeID="_x0000_i1054" DrawAspect="Content" ObjectID="_1648053963" r:id="rId63"/>
              </w:object>
            </w:r>
            <w:r w:rsidRPr="00D17AB0">
              <w:rPr>
                <w:lang w:eastAsia="ko-KR"/>
              </w:rPr>
              <w:t xml:space="preserve"> then</w:t>
            </w:r>
          </w:p>
          <w:p w14:paraId="326BCD81" w14:textId="77777777" w:rsidR="005A341E" w:rsidRPr="00D17AB0" w:rsidRDefault="005A341E" w:rsidP="000D0955">
            <w:pPr>
              <w:pStyle w:val="B4"/>
              <w:rPr>
                <w:lang w:eastAsia="ko-KR"/>
              </w:rPr>
            </w:pPr>
            <w:r w:rsidRPr="00D17AB0">
              <w:rPr>
                <w:lang w:eastAsia="ja-JP"/>
              </w:rPr>
              <w:object w:dxaOrig="1800" w:dyaOrig="300" w14:anchorId="7C267AF3">
                <v:shape id="_x0000_i1055" type="#_x0000_t75" style="width:94.5pt;height:14.25pt" o:ole="">
                  <v:imagedata r:id="rId64" o:title=""/>
                </v:shape>
                <o:OLEObject Type="Embed" ProgID="Equation.3" ShapeID="_x0000_i1055" DrawAspect="Content" ObjectID="_1648053964" r:id="rId65"/>
              </w:object>
            </w:r>
          </w:p>
          <w:p w14:paraId="6CB7A959" w14:textId="77777777" w:rsidR="005A341E" w:rsidRPr="00D17AB0" w:rsidRDefault="005A341E" w:rsidP="000D0955">
            <w:pPr>
              <w:pStyle w:val="B3"/>
              <w:rPr>
                <w:lang w:eastAsia="ko-KR"/>
              </w:rPr>
            </w:pPr>
            <w:r w:rsidRPr="00D17AB0">
              <w:rPr>
                <w:lang w:eastAsia="ko-KR"/>
              </w:rPr>
              <w:t xml:space="preserve">else </w:t>
            </w:r>
          </w:p>
          <w:p w14:paraId="5CE8B337" w14:textId="77777777" w:rsidR="005A341E" w:rsidRPr="00D17AB0" w:rsidRDefault="005A341E" w:rsidP="000D0955">
            <w:pPr>
              <w:pStyle w:val="B4"/>
              <w:rPr>
                <w:lang w:eastAsia="ja-JP"/>
              </w:rPr>
            </w:pPr>
            <w:r w:rsidRPr="00D17AB0">
              <w:rPr>
                <w:lang w:eastAsia="ja-JP"/>
              </w:rPr>
              <w:object w:dxaOrig="2900" w:dyaOrig="300" w14:anchorId="6B47C65E">
                <v:shape id="_x0000_i1056" type="#_x0000_t75" style="width:2in;height:14.25pt" o:ole="">
                  <v:imagedata r:id="rId66" o:title=""/>
                </v:shape>
                <o:OLEObject Type="Embed" ProgID="Equation.3" ShapeID="_x0000_i1056" DrawAspect="Content" ObjectID="_1648053965" r:id="rId67"/>
              </w:object>
            </w:r>
          </w:p>
          <w:p w14:paraId="663036CB" w14:textId="77777777" w:rsidR="005A341E" w:rsidRPr="00D17AB0" w:rsidRDefault="005A341E" w:rsidP="000D0955">
            <w:pPr>
              <w:pStyle w:val="B3"/>
            </w:pPr>
            <w:r w:rsidRPr="00D17AB0">
              <w:t>where</w:t>
            </w:r>
            <w:r w:rsidRPr="00D17AB0">
              <w:rPr>
                <w:lang w:eastAsia="ja-JP"/>
              </w:rPr>
              <w:object w:dxaOrig="1180" w:dyaOrig="240" w14:anchorId="3B91FB5C">
                <v:shape id="_x0000_i1057" type="#_x0000_t75" style="width:57.75pt;height:14.25pt" o:ole="">
                  <v:imagedata r:id="rId68" o:title=""/>
                </v:shape>
                <o:OLEObject Type="Embed" ProgID="Equation.3" ShapeID="_x0000_i1057" DrawAspect="Content" ObjectID="_1648053966" r:id="rId69"/>
              </w:object>
            </w:r>
            <w:r w:rsidRPr="00D17AB0">
              <w:rPr>
                <w:lang w:eastAsia="ja-JP"/>
              </w:rPr>
              <w:t>, and</w:t>
            </w:r>
          </w:p>
          <w:p w14:paraId="62B30693" w14:textId="77777777" w:rsidR="005A341E" w:rsidRPr="00D17AB0" w:rsidRDefault="005A341E" w:rsidP="000D0955">
            <w:pPr>
              <w:pStyle w:val="B1"/>
              <w:rPr>
                <w:color w:val="000000"/>
              </w:rPr>
            </w:pPr>
            <w:r w:rsidRPr="00D17AB0">
              <w:rPr>
                <w:color w:val="000000"/>
              </w:rPr>
              <w:t>-</w:t>
            </w:r>
            <w:r w:rsidRPr="00D17AB0">
              <w:rPr>
                <w:color w:val="000000"/>
              </w:rPr>
              <w:tab/>
              <w:t>the PDSCH mapping type is set to Type A or Type B as defined in Clause 7.4.1.1.2 of [4, TS 38.211].</w:t>
            </w:r>
          </w:p>
        </w:tc>
      </w:tr>
    </w:tbl>
    <w:p w14:paraId="4BAC2696" w14:textId="77777777" w:rsidR="005A341E" w:rsidRPr="00D17AB0" w:rsidRDefault="005A341E" w:rsidP="005A341E">
      <w:pPr>
        <w:pStyle w:val="B1"/>
        <w:rPr>
          <w:color w:val="000000"/>
        </w:rPr>
      </w:pPr>
    </w:p>
    <w:p w14:paraId="26512C39" w14:textId="77777777" w:rsidR="005A341E" w:rsidRPr="00D17AB0" w:rsidRDefault="005A341E" w:rsidP="005A341E">
      <w:pPr>
        <w:jc w:val="both"/>
        <w:rPr>
          <w:sz w:val="22"/>
          <w:lang w:eastAsia="zh-CN"/>
        </w:rPr>
      </w:pPr>
      <w:r w:rsidRPr="00D17AB0">
        <w:rPr>
          <w:sz w:val="22"/>
          <w:lang w:eastAsia="zh-CN"/>
        </w:rPr>
        <w:t xml:space="preserve">This is clearly an error and should be corrected (please note, that there is now separate new bullet re-added from the CR – so that the length L applies to both if conditions on the reference SLIV!). </w:t>
      </w:r>
    </w:p>
    <w:p w14:paraId="131A577C" w14:textId="4C34DFC0" w:rsidR="005A341E" w:rsidRPr="00D17AB0" w:rsidRDefault="005A341E" w:rsidP="005A341E">
      <w:pPr>
        <w:jc w:val="both"/>
        <w:rPr>
          <w:b/>
          <w:sz w:val="22"/>
          <w:lang w:eastAsia="zh-CN"/>
        </w:rPr>
      </w:pPr>
      <w:r w:rsidRPr="001471E3">
        <w:rPr>
          <w:b/>
          <w:sz w:val="22"/>
          <w:lang w:eastAsia="zh-CN"/>
        </w:rPr>
        <w:t xml:space="preserve">Proposal </w:t>
      </w:r>
      <w:r w:rsidR="00131694" w:rsidRPr="001471E3">
        <w:rPr>
          <w:b/>
          <w:sz w:val="22"/>
          <w:lang w:eastAsia="zh-CN"/>
        </w:rPr>
        <w:t>2</w:t>
      </w:r>
      <w:r w:rsidRPr="001471E3">
        <w:rPr>
          <w:b/>
          <w:sz w:val="22"/>
          <w:lang w:eastAsia="zh-CN"/>
        </w:rPr>
        <w:t>.</w:t>
      </w:r>
      <w:r w:rsidR="00131694" w:rsidRPr="001471E3">
        <w:rPr>
          <w:b/>
          <w:sz w:val="22"/>
          <w:lang w:eastAsia="zh-CN"/>
        </w:rPr>
        <w:t>7</w:t>
      </w:r>
      <w:r w:rsidRPr="001471E3">
        <w:rPr>
          <w:b/>
          <w:sz w:val="22"/>
          <w:lang w:eastAsia="zh-CN"/>
        </w:rPr>
        <w:t>: Adopt</w:t>
      </w:r>
      <w:r w:rsidRPr="00D17AB0">
        <w:rPr>
          <w:b/>
          <w:sz w:val="22"/>
          <w:lang w:eastAsia="zh-CN"/>
        </w:rPr>
        <w:t xml:space="preserve"> the following text proposal /correct to the time domain resource allocation for DCI format 1_2 to Sec. 5.1.2.1 of TS 38.214 with the changes </w:t>
      </w:r>
      <w:r w:rsidRPr="00D17AB0">
        <w:rPr>
          <w:b/>
          <w:color w:val="FF0000"/>
          <w:sz w:val="22"/>
          <w:lang w:eastAsia="zh-CN"/>
        </w:rPr>
        <w:t>in red</w:t>
      </w:r>
      <w:r w:rsidRPr="00D17AB0">
        <w:rPr>
          <w:b/>
          <w:sz w:val="22"/>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5A341E" w:rsidRPr="00D17AB0" w14:paraId="7846DDD8" w14:textId="77777777" w:rsidTr="00F711E1">
        <w:tc>
          <w:tcPr>
            <w:tcW w:w="9619" w:type="dxa"/>
          </w:tcPr>
          <w:p w14:paraId="749ADC2D" w14:textId="4F39A588" w:rsidR="005A341E" w:rsidRDefault="005A341E" w:rsidP="000D0955">
            <w:pPr>
              <w:rPr>
                <w:b/>
                <w:color w:val="0070C0"/>
                <w:sz w:val="24"/>
              </w:rPr>
            </w:pPr>
            <w:r w:rsidRPr="00D17AB0">
              <w:rPr>
                <w:b/>
                <w:color w:val="0070C0"/>
                <w:sz w:val="24"/>
              </w:rPr>
              <w:t xml:space="preserve">TP to TS 38.214, Sec. 5.1.2.1 </w:t>
            </w:r>
            <w:r w:rsidR="00FA3F39">
              <w:rPr>
                <w:b/>
                <w:color w:val="0070C0"/>
                <w:sz w:val="24"/>
              </w:rPr>
              <w:t xml:space="preserve">– needed correction to </w:t>
            </w:r>
            <w:r w:rsidR="00132A9B">
              <w:rPr>
                <w:b/>
                <w:color w:val="0070C0"/>
                <w:sz w:val="24"/>
              </w:rPr>
              <w:t xml:space="preserve">TDRA definition (due to </w:t>
            </w:r>
            <w:r w:rsidR="00896E1E">
              <w:rPr>
                <w:b/>
                <w:color w:val="0070C0"/>
                <w:sz w:val="24"/>
              </w:rPr>
              <w:t xml:space="preserve">error in </w:t>
            </w:r>
            <w:r w:rsidR="00132A9B">
              <w:rPr>
                <w:b/>
                <w:color w:val="0070C0"/>
                <w:sz w:val="24"/>
              </w:rPr>
              <w:t xml:space="preserve">the </w:t>
            </w:r>
            <w:r w:rsidR="0047046C">
              <w:rPr>
                <w:b/>
                <w:color w:val="0070C0"/>
                <w:sz w:val="24"/>
              </w:rPr>
              <w:t>URLLC CR</w:t>
            </w:r>
            <w:r w:rsidR="00896E1E">
              <w:rPr>
                <w:b/>
                <w:color w:val="0070C0"/>
                <w:sz w:val="24"/>
              </w:rPr>
              <w:t xml:space="preserve"> implementation</w:t>
            </w:r>
            <w:r w:rsidR="0047046C">
              <w:rPr>
                <w:b/>
                <w:color w:val="0070C0"/>
                <w:sz w:val="24"/>
              </w:rPr>
              <w:t>)</w:t>
            </w:r>
          </w:p>
          <w:p w14:paraId="5D867252" w14:textId="77777777" w:rsidR="00F711E1" w:rsidRPr="0048482F" w:rsidRDefault="00F711E1" w:rsidP="00F711E1">
            <w:pPr>
              <w:pStyle w:val="Heading4"/>
              <w:outlineLvl w:val="3"/>
              <w:rPr>
                <w:color w:val="000000"/>
              </w:rPr>
            </w:pPr>
            <w:bookmarkStart w:id="27" w:name="_Toc11352084"/>
            <w:bookmarkStart w:id="28" w:name="_Toc20317974"/>
            <w:bookmarkStart w:id="29" w:name="_Toc27299872"/>
            <w:bookmarkStart w:id="30" w:name="_Toc29673137"/>
            <w:bookmarkStart w:id="31" w:name="_Toc29673278"/>
            <w:bookmarkStart w:id="32" w:name="_Toc29674271"/>
            <w:bookmarkStart w:id="33" w:name="_Toc36645501"/>
            <w:r w:rsidRPr="0048482F">
              <w:rPr>
                <w:color w:val="000000"/>
              </w:rPr>
              <w:t>5.1.2.1</w:t>
            </w:r>
            <w:r w:rsidRPr="0048482F">
              <w:rPr>
                <w:color w:val="000000"/>
              </w:rPr>
              <w:tab/>
              <w:t>Resource allocation in time domain</w:t>
            </w:r>
            <w:bookmarkEnd w:id="27"/>
            <w:bookmarkEnd w:id="28"/>
            <w:bookmarkEnd w:id="29"/>
            <w:bookmarkEnd w:id="30"/>
            <w:bookmarkEnd w:id="31"/>
            <w:bookmarkEnd w:id="32"/>
            <w:bookmarkEnd w:id="33"/>
          </w:p>
          <w:p w14:paraId="09DC9101" w14:textId="77777777" w:rsidR="00F711E1" w:rsidRDefault="00F711E1" w:rsidP="00F711E1">
            <w:pPr>
              <w:jc w:val="both"/>
              <w:rPr>
                <w:color w:val="000000"/>
              </w:rPr>
            </w:pPr>
            <w:r w:rsidRPr="0048482F">
              <w:rPr>
                <w:color w:val="000000"/>
              </w:rPr>
              <w:t xml:space="preserve">When the UE is scheduled to receive PDSCH by a DCI, the </w:t>
            </w:r>
            <w:r w:rsidRPr="00E707E1">
              <w:rPr>
                <w:i/>
                <w:color w:val="000000"/>
              </w:rPr>
              <w:t>Time domain resource assignment</w:t>
            </w:r>
            <w:r>
              <w:rPr>
                <w:color w:val="000000"/>
              </w:rPr>
              <w:t xml:space="preserve"> </w:t>
            </w:r>
            <w:r w:rsidRPr="0048482F">
              <w:rPr>
                <w:color w:val="000000"/>
              </w:rPr>
              <w:t>field</w:t>
            </w:r>
            <w:r w:rsidRPr="00B81E84">
              <w:rPr>
                <w:color w:val="000000"/>
              </w:rPr>
              <w:t xml:space="preserve"> </w:t>
            </w:r>
            <w:r>
              <w:rPr>
                <w:color w:val="000000"/>
              </w:rPr>
              <w:t xml:space="preserve">value </w:t>
            </w:r>
            <w:r w:rsidRPr="0090237D">
              <w:rPr>
                <w:i/>
                <w:color w:val="000000"/>
              </w:rPr>
              <w:t>m</w:t>
            </w:r>
            <w:r w:rsidRPr="0048482F">
              <w:rPr>
                <w:color w:val="000000"/>
              </w:rPr>
              <w:t xml:space="preserve"> of the DCI provides a row index </w:t>
            </w:r>
            <w:r w:rsidRPr="0090237D">
              <w:rPr>
                <w:i/>
                <w:color w:val="000000"/>
              </w:rPr>
              <w:t>m</w:t>
            </w:r>
            <w:r>
              <w:rPr>
                <w:color w:val="000000"/>
              </w:rPr>
              <w:t xml:space="preserve"> + 1 to an allocation table. </w:t>
            </w:r>
            <w:r w:rsidRPr="0090237D">
              <w:rPr>
                <w:color w:val="000000"/>
              </w:rPr>
              <w:t xml:space="preserve">The determination of the used resource allocation table is defined in </w:t>
            </w:r>
            <w:r>
              <w:rPr>
                <w:color w:val="000000"/>
              </w:rPr>
              <w:t>Clause</w:t>
            </w:r>
            <w:r w:rsidRPr="0090237D">
              <w:rPr>
                <w:color w:val="000000"/>
              </w:rPr>
              <w:t xml:space="preserve"> 5.1.2.1.1</w:t>
            </w:r>
            <w:r>
              <w:rPr>
                <w:color w:val="000000"/>
              </w:rPr>
              <w:t>.</w:t>
            </w:r>
            <w:r w:rsidRPr="0048482F">
              <w:rPr>
                <w:color w:val="000000"/>
              </w:rPr>
              <w:t xml:space="preserve"> </w:t>
            </w:r>
            <w:r>
              <w:rPr>
                <w:color w:val="000000"/>
              </w:rPr>
              <w:t>T</w:t>
            </w:r>
            <w:r w:rsidRPr="0048482F">
              <w:rPr>
                <w:color w:val="000000"/>
              </w:rPr>
              <w:t xml:space="preserve">he indexed row defines the slot offset </w:t>
            </w:r>
            <w:r w:rsidRPr="0048482F">
              <w:rPr>
                <w:i/>
                <w:color w:val="000000"/>
              </w:rPr>
              <w:t>K</w:t>
            </w:r>
            <w:r w:rsidRPr="0048482F">
              <w:rPr>
                <w:i/>
                <w:color w:val="000000"/>
                <w:vertAlign w:val="subscript"/>
              </w:rPr>
              <w:t>0</w:t>
            </w:r>
            <w:r w:rsidRPr="0048482F">
              <w:rPr>
                <w:color w:val="000000"/>
              </w:rPr>
              <w:t xml:space="preserve">, the start and length indicator </w:t>
            </w:r>
            <w:r w:rsidRPr="0048482F">
              <w:rPr>
                <w:i/>
                <w:color w:val="000000"/>
              </w:rPr>
              <w:t>SLIV</w:t>
            </w:r>
            <w:r w:rsidRPr="0048482F">
              <w:rPr>
                <w:color w:val="000000"/>
              </w:rPr>
              <w:t xml:space="preserve">, </w:t>
            </w:r>
            <w:r>
              <w:rPr>
                <w:color w:val="000000"/>
              </w:rPr>
              <w:t xml:space="preserve">or directly the start symbol </w:t>
            </w:r>
            <w:r>
              <w:rPr>
                <w:i/>
                <w:color w:val="000000"/>
              </w:rPr>
              <w:t>S</w:t>
            </w:r>
            <w:r>
              <w:rPr>
                <w:color w:val="000000"/>
              </w:rPr>
              <w:t xml:space="preserve"> and the allocation length </w:t>
            </w:r>
            <w:r>
              <w:rPr>
                <w:i/>
                <w:color w:val="000000"/>
              </w:rPr>
              <w:t>L</w:t>
            </w:r>
            <w:r w:rsidRPr="0048482F">
              <w:rPr>
                <w:color w:val="000000"/>
              </w:rPr>
              <w:t>, and the PDSCH mapping type to be assumed in the PDSCH reception.</w:t>
            </w:r>
          </w:p>
          <w:p w14:paraId="6DB38557" w14:textId="77777777" w:rsidR="00F711E1" w:rsidRPr="0048482F" w:rsidRDefault="00F711E1" w:rsidP="00F711E1">
            <w:r>
              <w:t>Given the parameter values of the indexed row:</w:t>
            </w:r>
          </w:p>
          <w:p w14:paraId="1B0F3A5E" w14:textId="77777777" w:rsidR="00F711E1" w:rsidRDefault="00F711E1" w:rsidP="00F711E1">
            <w:pPr>
              <w:pStyle w:val="B1"/>
            </w:pPr>
            <w:r w:rsidRPr="0048482F">
              <w:t>-</w:t>
            </w:r>
            <w:r w:rsidRPr="0048482F">
              <w:tab/>
              <w:t>The slot allocated for the PDSCH is</w:t>
            </w:r>
            <w:r>
              <w:rPr>
                <w:lang w:val="en-US"/>
              </w:rPr>
              <w:t xml:space="preserve"> </w:t>
            </w:r>
            <w:r w:rsidRPr="00E81F92">
              <w:rPr>
                <w:i/>
                <w:iCs/>
                <w:color w:val="000000" w:themeColor="text1"/>
              </w:rPr>
              <w:t>K</w:t>
            </w:r>
            <w:r w:rsidRPr="00E81F92">
              <w:rPr>
                <w:i/>
                <w:iCs/>
                <w:color w:val="000000" w:themeColor="text1"/>
                <w:vertAlign w:val="subscript"/>
              </w:rPr>
              <w:t>s</w:t>
            </w:r>
            <w:r w:rsidRPr="00E81F92">
              <w:rPr>
                <w:color w:val="000000" w:themeColor="text1"/>
              </w:rPr>
              <w:t xml:space="preserve">, where </w:t>
            </w:r>
            <w:r>
              <w:rPr>
                <w:position w:val="-34"/>
                <w:lang w:eastAsia="ja-JP"/>
              </w:rPr>
              <w:object w:dxaOrig="6000" w:dyaOrig="780" w14:anchorId="42B661CB">
                <v:shape id="_x0000_i1058" type="#_x0000_t75" style="width:300pt;height:39pt" o:ole="">
                  <v:imagedata r:id="rId70" o:title=""/>
                </v:shape>
                <o:OLEObject Type="Embed" ProgID="Equation.DSMT4" ShapeID="_x0000_i1058" DrawAspect="Content" ObjectID="_1648053967" r:id="rId71"/>
              </w:object>
            </w:r>
            <w:r w:rsidRPr="009B03DF">
              <w:t xml:space="preserve">, </w:t>
            </w:r>
            <w:bookmarkStart w:id="34" w:name="_Hlk32334714"/>
            <w:r w:rsidRPr="009B03DF">
              <w:t xml:space="preserve">if UE is configured with </w:t>
            </w:r>
            <w:r w:rsidRPr="009B03DF">
              <w:rPr>
                <w:i/>
                <w:iCs/>
              </w:rPr>
              <w:t>CA-slot-offset</w:t>
            </w:r>
            <w:r w:rsidRPr="009B03DF">
              <w:t xml:space="preserve"> for at least one of the scheduled and scheduling cell</w:t>
            </w:r>
            <w:bookmarkEnd w:id="34"/>
            <w:r w:rsidRPr="009B03DF">
              <w:t xml:space="preserve">, and </w:t>
            </w:r>
            <w:r w:rsidRPr="009B03DF">
              <w:rPr>
                <w:i/>
                <w:iCs/>
              </w:rPr>
              <w:t>K</w:t>
            </w:r>
            <w:r w:rsidRPr="009B03DF">
              <w:rPr>
                <w:i/>
                <w:iCs/>
                <w:vertAlign w:val="subscript"/>
              </w:rPr>
              <w:t xml:space="preserve">s </w:t>
            </w:r>
            <w:r w:rsidRPr="009B03DF">
              <w:t xml:space="preserve">= </w:t>
            </w:r>
            <w:r w:rsidRPr="009B03DF">
              <w:rPr>
                <w:noProof/>
                <w:position w:val="-32"/>
                <w:lang w:eastAsia="ja-JP"/>
              </w:rPr>
              <w:drawing>
                <wp:inline distT="0" distB="0" distL="0" distR="0" wp14:anchorId="705827C6" wp14:editId="00FABA37">
                  <wp:extent cx="940435" cy="470535"/>
                  <wp:effectExtent l="0" t="0" r="0" b="571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940435" cy="470535"/>
                          </a:xfrm>
                          <a:prstGeom prst="rect">
                            <a:avLst/>
                          </a:prstGeom>
                          <a:noFill/>
                          <a:ln>
                            <a:noFill/>
                          </a:ln>
                        </pic:spPr>
                      </pic:pic>
                    </a:graphicData>
                  </a:graphic>
                </wp:inline>
              </w:drawing>
            </w:r>
            <w:r w:rsidRPr="009B03DF">
              <w:rPr>
                <w:lang w:eastAsia="ja-JP"/>
              </w:rPr>
              <w:t xml:space="preserve">, otherwise, and </w:t>
            </w:r>
            <w:r w:rsidRPr="0048482F">
              <w:t xml:space="preserve">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t xml:space="preserve"> </w:t>
            </w:r>
            <w:r w:rsidRPr="009C327A">
              <w:rPr>
                <w:color w:val="000000"/>
                <w:position w:val="-10"/>
                <w:lang w:eastAsia="ja-JP"/>
              </w:rPr>
              <w:object w:dxaOrig="580" w:dyaOrig="300" w14:anchorId="69D27625">
                <v:shape id="_x0000_i1059" type="#_x0000_t75" style="width:28.5pt;height:14.25pt" o:ole="">
                  <v:imagedata r:id="rId73" o:title=""/>
                </v:shape>
                <o:OLEObject Type="Embed" ProgID="Equation.DSMT4" ShapeID="_x0000_i1059" DrawAspect="Content" ObjectID="_1648053968" r:id="rId74"/>
              </w:object>
            </w:r>
            <w:r w:rsidRPr="000F4E32">
              <w:t xml:space="preserve"> </w:t>
            </w:r>
            <w:proofErr w:type="spellStart"/>
            <w:r>
              <w:t>and</w:t>
            </w:r>
            <w:proofErr w:type="spellEnd"/>
            <w:r>
              <w:t xml:space="preserve"> </w:t>
            </w:r>
            <w:r w:rsidRPr="009C327A">
              <w:rPr>
                <w:color w:val="000000"/>
                <w:position w:val="-10"/>
                <w:lang w:eastAsia="ja-JP"/>
              </w:rPr>
              <w:object w:dxaOrig="600" w:dyaOrig="300" w14:anchorId="4A0B5BA2">
                <v:shape id="_x0000_i1060" type="#_x0000_t75" style="width:28.5pt;height:14.25pt" o:ole="">
                  <v:imagedata r:id="rId75" o:title=""/>
                </v:shape>
                <o:OLEObject Type="Embed" ProgID="Equation.DSMT4" ShapeID="_x0000_i1060" DrawAspect="Content" ObjectID="_1648053969" r:id="rId76"/>
              </w:object>
            </w:r>
            <w:r>
              <w:t xml:space="preserve">are </w:t>
            </w:r>
            <w:r w:rsidRPr="000F4E32">
              <w:t>the subcarrier spacing configurations for PDSCH and PDCCH, respectively,</w:t>
            </w:r>
            <w:r>
              <w:t xml:space="preserve"> and</w:t>
            </w:r>
          </w:p>
          <w:p w14:paraId="323EE105" w14:textId="70B87819" w:rsidR="00F711E1" w:rsidRPr="001B31ED" w:rsidRDefault="00F711E1" w:rsidP="00F711E1">
            <w:pPr>
              <w:pStyle w:val="B1"/>
              <w:rPr>
                <w:lang w:val="en-US"/>
              </w:rPr>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05436">
              <w:rPr>
                <w:color w:val="000000" w:themeColor="text1"/>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oMath>
            <w:r>
              <w:rPr>
                <w:color w:val="000000" w:themeColor="text1"/>
                <w:lang w:val="en-US" w:eastAsia="ja-JP"/>
              </w:rPr>
              <w:t xml:space="preserve"> </w:t>
            </w:r>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30C728CC">
                <v:shape id="_x0000_i1061" type="#_x0000_t75" style="width:24pt;height:15pt" o:ole="">
                  <v:imagedata r:id="rId77" o:title=""/>
                </v:shape>
                <o:OLEObject Type="Embed" ProgID="Equation.DSMT4" ShapeID="_x0000_i1061" DrawAspect="Content" ObjectID="_1648053970" r:id="rId78"/>
              </w:object>
            </w:r>
            <w:r w:rsidRPr="00C9130A">
              <w:rPr>
                <w:color w:val="000000" w:themeColor="text1"/>
                <w:lang w:eastAsia="ja-JP"/>
              </w:rPr>
              <w:t xml:space="preserve">, respectively, which are determined by higher-layer configured </w:t>
            </w:r>
            <w:r w:rsidRPr="00C9130A">
              <w:rPr>
                <w:rFonts w:hint="eastAsia"/>
                <w:i/>
                <w:iCs/>
                <w:color w:val="000000" w:themeColor="text1"/>
                <w:sz w:val="16"/>
                <w:szCs w:val="16"/>
                <w:lang w:eastAsia="ja-JP"/>
              </w:rPr>
              <w:t>CA-slot-offset</w:t>
            </w:r>
            <w:r w:rsidRPr="00C9130A">
              <w:rPr>
                <w:rStyle w:val="Emphasis"/>
                <w:rFonts w:ascii="SimSun" w:hAnsi="SimSun" w:hint="eastAsia"/>
                <w:color w:val="000000" w:themeColor="text1"/>
              </w:rPr>
              <w:t xml:space="preserve">, </w:t>
            </w:r>
            <w:r w:rsidRPr="00C9130A">
              <w:rPr>
                <w:color w:val="000000" w:themeColor="text1"/>
                <w:lang w:eastAsia="ja-JP"/>
              </w:rPr>
              <w:t>for the cell receiving the PDCCH respectively,</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6374F6DE">
                <v:shape id="_x0000_i1062" type="#_x0000_t75" style="width:24pt;height:15pt" o:ole="">
                  <v:imagedata r:id="rId77" o:title=""/>
                </v:shape>
                <o:OLEObject Type="Embed" ProgID="Equation.DSMT4" ShapeID="_x0000_i1062" DrawAspect="Content" ObjectID="_1648053971" r:id="rId79"/>
              </w:object>
            </w:r>
            <w:r w:rsidRPr="00C9130A">
              <w:rPr>
                <w:color w:val="000000" w:themeColor="text1"/>
                <w:lang w:eastAsia="ja-JP"/>
              </w:rPr>
              <w:t>, respectively,</w:t>
            </w:r>
            <w:r>
              <w:rPr>
                <w:color w:val="000000" w:themeColor="text1"/>
                <w:lang w:eastAsia="ja-JP"/>
              </w:rPr>
              <w:t xml:space="preserve"> </w:t>
            </w:r>
            <w:r w:rsidRPr="00C9130A">
              <w:rPr>
                <w:color w:val="000000" w:themeColor="text1"/>
                <w:lang w:eastAsia="ja-JP"/>
              </w:rPr>
              <w:t xml:space="preserve">which are determined by higher-layer configured </w:t>
            </w:r>
            <w:r w:rsidRPr="00C9130A">
              <w:rPr>
                <w:rFonts w:hint="eastAsia"/>
                <w:color w:val="000000" w:themeColor="text1"/>
                <w:sz w:val="18"/>
                <w:szCs w:val="18"/>
                <w:lang w:eastAsia="ja-JP"/>
              </w:rPr>
              <w:t>CA-slot-offset</w:t>
            </w:r>
            <w:r w:rsidRPr="00C9130A">
              <w:rPr>
                <w:rStyle w:val="Emphasis"/>
                <w:rFonts w:ascii="SimSun" w:hAnsi="SimSun" w:hint="eastAsia"/>
                <w:color w:val="000000" w:themeColor="text1"/>
                <w:sz w:val="14"/>
                <w:szCs w:val="14"/>
              </w:rPr>
              <w:t xml:space="preserve"> </w:t>
            </w:r>
            <w:r w:rsidRPr="00C9130A">
              <w:rPr>
                <w:color w:val="000000" w:themeColor="text1"/>
                <w:lang w:eastAsia="ja-JP"/>
              </w:rPr>
              <w:t>for the cell receiving the PDSCH, as</w:t>
            </w:r>
            <w:r>
              <w:t xml:space="preserve"> defined in</w:t>
            </w:r>
            <w:r>
              <w:rPr>
                <w:lang w:val="en-US"/>
              </w:rPr>
              <w:t xml:space="preserve"> </w:t>
            </w:r>
            <w:r>
              <w:t>clause 4.5</w:t>
            </w:r>
            <w:r>
              <w:rPr>
                <w:lang w:val="en-US"/>
              </w:rPr>
              <w:t xml:space="preserve"> of</w:t>
            </w:r>
            <w:r>
              <w:t xml:space="preserve"> [4, TS 38.211]</w:t>
            </w:r>
            <w:r>
              <w:rPr>
                <w:lang w:val="en-US"/>
              </w:rPr>
              <w:t>.</w:t>
            </w:r>
          </w:p>
          <w:p w14:paraId="314B517D" w14:textId="77777777" w:rsidR="00F711E1" w:rsidRDefault="00F711E1" w:rsidP="00F711E1">
            <w:pPr>
              <w:pStyle w:val="B1"/>
              <w:rPr>
                <w:lang w:val="en-AU"/>
              </w:rPr>
            </w:pPr>
            <w:r>
              <w:rPr>
                <w:lang w:val="en-AU"/>
              </w:rPr>
              <w:t>-</w:t>
            </w:r>
            <w:r>
              <w:rPr>
                <w:lang w:val="en-AU"/>
              </w:rPr>
              <w:tab/>
            </w:r>
            <w:r>
              <w:rPr>
                <w:color w:val="000000" w:themeColor="text1"/>
                <w:lang w:val="en-AU"/>
              </w:rPr>
              <w:t>T</w:t>
            </w:r>
            <w:r w:rsidRPr="00FD1476">
              <w:rPr>
                <w:color w:val="000000" w:themeColor="text1"/>
                <w:lang w:val="en-AU"/>
              </w:rPr>
              <w:t xml:space="preserve">he </w:t>
            </w:r>
            <w:r w:rsidRPr="00FD1476">
              <w:rPr>
                <w:color w:val="000000" w:themeColor="text1"/>
                <w:lang w:val="en-US"/>
              </w:rPr>
              <w:t xml:space="preserve">reference point </w:t>
            </w:r>
            <w:r w:rsidRPr="00FD1476">
              <w:rPr>
                <w:i/>
                <w:iCs/>
                <w:color w:val="000000" w:themeColor="text1"/>
                <w:lang w:val="en-US"/>
              </w:rPr>
              <w:t>S</w:t>
            </w:r>
            <w:r w:rsidRPr="00FD1476">
              <w:rPr>
                <w:i/>
                <w:iCs/>
                <w:color w:val="000000" w:themeColor="text1"/>
                <w:vertAlign w:val="subscript"/>
                <w:lang w:val="en-US"/>
              </w:rPr>
              <w:t>0</w:t>
            </w:r>
            <w:r w:rsidRPr="00FD1476">
              <w:rPr>
                <w:color w:val="000000" w:themeColor="text1"/>
                <w:lang w:val="en-US"/>
              </w:rPr>
              <w:t xml:space="preserve"> for </w:t>
            </w:r>
            <w:r w:rsidRPr="00FD1476">
              <w:rPr>
                <w:color w:val="000000" w:themeColor="text1"/>
                <w:lang w:val="en-AU"/>
              </w:rPr>
              <w:t xml:space="preserve">starting </w:t>
            </w:r>
            <w:r>
              <w:rPr>
                <w:lang w:val="en-AU"/>
              </w:rPr>
              <w:t xml:space="preserve">symbol </w:t>
            </w:r>
            <w:r w:rsidRPr="0048482F">
              <w:rPr>
                <w:i/>
              </w:rPr>
              <w:t xml:space="preserve">S </w:t>
            </w:r>
            <w:r>
              <w:rPr>
                <w:lang w:val="de-AT"/>
              </w:rPr>
              <w:t>is defined as:</w:t>
            </w:r>
            <w:r w:rsidRPr="0048482F">
              <w:t xml:space="preserve"> </w:t>
            </w:r>
          </w:p>
          <w:p w14:paraId="3181E5A1" w14:textId="77777777" w:rsidR="00F711E1" w:rsidRPr="00571F4C" w:rsidRDefault="00F711E1" w:rsidP="00F711E1">
            <w:pPr>
              <w:pStyle w:val="B2"/>
            </w:pPr>
            <w:r w:rsidRPr="006F3211">
              <w:t>-</w:t>
            </w:r>
            <w:r w:rsidRPr="006F3211">
              <w:tab/>
            </w:r>
            <w:r>
              <w:rPr>
                <w:lang w:val="de-AT"/>
              </w:rPr>
              <w:t xml:space="preserve">if </w:t>
            </w:r>
            <w:r w:rsidRPr="00F711E1">
              <w:t>configured</w:t>
            </w:r>
            <w:r>
              <w:rPr>
                <w:lang w:val="de-AT"/>
              </w:rPr>
              <w:t xml:space="preserve"> with </w:t>
            </w:r>
            <w:r w:rsidRPr="008D5713">
              <w:rPr>
                <w:i/>
                <w:lang w:val="de-AT"/>
              </w:rPr>
              <w:t>ReferenceofSLIV-ForDCIFormat1_2</w:t>
            </w:r>
            <w:r>
              <w:rPr>
                <w:lang w:val="de-AT"/>
              </w:rPr>
              <w:t xml:space="preserve">, </w:t>
            </w:r>
            <w:r w:rsidRPr="00571F4C">
              <w:rPr>
                <w:lang w:val="de-AT"/>
              </w:rPr>
              <w:t>and</w:t>
            </w:r>
            <w:r>
              <w:rPr>
                <w:lang w:val="de-AT"/>
              </w:rPr>
              <w:t xml:space="preserve"> w</w:t>
            </w:r>
            <w:r w:rsidRPr="0085777E">
              <w:t>hen receiving PDSCH scheduled by DCI format 1_</w:t>
            </w:r>
            <w:r>
              <w:rPr>
                <w:lang w:val="de-AT"/>
              </w:rPr>
              <w:t xml:space="preserve">2 with CRC scrambled by C-RNTI, MCS-C-RNTI, CS-RNTI with </w:t>
            </w:r>
            <w:r w:rsidRPr="0048482F">
              <w:rPr>
                <w:i/>
              </w:rPr>
              <w:t>K</w:t>
            </w:r>
            <w:r w:rsidRPr="0048482F">
              <w:rPr>
                <w:i/>
                <w:vertAlign w:val="subscript"/>
              </w:rPr>
              <w:t>0</w:t>
            </w:r>
            <w:r>
              <w:rPr>
                <w:i/>
                <w:lang w:val="de-AT"/>
              </w:rPr>
              <w:t>=0</w:t>
            </w:r>
            <w:r w:rsidRPr="0085777E">
              <w:t xml:space="preserve">, </w:t>
            </w:r>
            <w:r>
              <w:t xml:space="preserve">and </w:t>
            </w:r>
            <w:r w:rsidRPr="0085777E">
              <w:t xml:space="preserve">PDSCH </w:t>
            </w:r>
            <w:r>
              <w:t xml:space="preserve">mapping Type B, </w:t>
            </w:r>
            <w:r>
              <w:rPr>
                <w:lang w:val="de-AT"/>
              </w:rPr>
              <w:t xml:space="preserve">the starting symbol </w:t>
            </w:r>
            <w:r w:rsidRPr="000F7653">
              <w:rPr>
                <w:i/>
                <w:lang w:val="de-AT"/>
              </w:rPr>
              <w:t>S</w:t>
            </w:r>
            <w:r>
              <w:rPr>
                <w:lang w:val="de-AT"/>
              </w:rPr>
              <w:t xml:space="preserve"> is relative to the starting symbol </w:t>
            </w:r>
            <w:r w:rsidRPr="00E5149E">
              <w:rPr>
                <w:i/>
                <w:lang w:val="de-AT"/>
              </w:rPr>
              <w:t>S</w:t>
            </w:r>
            <w:r w:rsidRPr="00E5149E">
              <w:rPr>
                <w:i/>
                <w:vertAlign w:val="subscript"/>
                <w:lang w:val="de-AT"/>
              </w:rPr>
              <w:t>0</w:t>
            </w:r>
            <w:r w:rsidRPr="00E5149E">
              <w:rPr>
                <w:lang w:val="de-AT"/>
              </w:rPr>
              <w:t xml:space="preserve"> </w:t>
            </w:r>
            <w:r w:rsidRPr="00B437DE">
              <w:rPr>
                <w:lang w:val="de-AT"/>
              </w:rPr>
              <w:t>of the PDCCH monitoring occasion</w:t>
            </w:r>
            <w:r>
              <w:rPr>
                <w:lang w:val="de-AT"/>
              </w:rPr>
              <w:t xml:space="preserve"> where DCI format 1_2 is detected; </w:t>
            </w:r>
          </w:p>
          <w:p w14:paraId="5F531453" w14:textId="11E1FA6D" w:rsidR="00F711E1" w:rsidRDefault="00F711E1" w:rsidP="00F711E1">
            <w:pPr>
              <w:pStyle w:val="B2"/>
            </w:pPr>
            <w:r w:rsidRPr="006F3211">
              <w:t>-</w:t>
            </w:r>
            <w:r w:rsidRPr="006F3211">
              <w:tab/>
            </w:r>
            <w:r>
              <w:rPr>
                <w:lang w:val="de-AT"/>
              </w:rPr>
              <w:t>otherwise, t</w:t>
            </w:r>
            <w:r w:rsidRPr="0048482F">
              <w:t xml:space="preserve">he starting symbol </w:t>
            </w:r>
            <w:r w:rsidRPr="0048482F">
              <w:rPr>
                <w:i/>
              </w:rPr>
              <w:t xml:space="preserve">S </w:t>
            </w:r>
            <w:r>
              <w:rPr>
                <w:lang w:val="de-AT"/>
              </w:rPr>
              <w:t xml:space="preserve">is </w:t>
            </w:r>
            <w:r w:rsidRPr="0048482F">
              <w:t>relative to the start of the slot</w:t>
            </w:r>
            <w:r>
              <w:t xml:space="preserve"> </w:t>
            </w:r>
            <w:r w:rsidRPr="00E5149E">
              <w:t xml:space="preserve">using </w:t>
            </w:r>
            <w:r w:rsidRPr="00E5149E">
              <w:rPr>
                <w:i/>
                <w:lang w:val="de-AT"/>
              </w:rPr>
              <w:t>S</w:t>
            </w:r>
            <w:r w:rsidRPr="00E5149E">
              <w:rPr>
                <w:i/>
                <w:vertAlign w:val="subscript"/>
                <w:lang w:val="de-AT"/>
              </w:rPr>
              <w:t>0</w:t>
            </w:r>
            <w:r w:rsidRPr="00E5149E">
              <w:rPr>
                <w:i/>
                <w:lang w:val="de-AT"/>
              </w:rPr>
              <w:t>=0</w:t>
            </w:r>
            <w:r w:rsidRPr="00F711E1">
              <w:rPr>
                <w:iCs/>
                <w:color w:val="FF0000"/>
                <w:lang w:val="de-AT"/>
              </w:rPr>
              <w:t>.</w:t>
            </w:r>
            <w:r w:rsidRPr="00F711E1">
              <w:rPr>
                <w:strike/>
                <w:color w:val="FF0000"/>
                <w:lang w:val="de-AT"/>
              </w:rPr>
              <w:t>, and</w:t>
            </w:r>
            <w:r w:rsidRPr="00F711E1">
              <w:rPr>
                <w:strike/>
                <w:color w:val="FF0000"/>
              </w:rPr>
              <w:tab/>
            </w:r>
            <w:r w:rsidRPr="00F711E1">
              <w:rPr>
                <w:strike/>
                <w:color w:val="FF0000"/>
                <w:lang w:val="en-US"/>
              </w:rPr>
              <w:t>t</w:t>
            </w:r>
            <w:r w:rsidRPr="00F711E1">
              <w:rPr>
                <w:strike/>
                <w:color w:val="FF0000"/>
              </w:rPr>
              <w:t xml:space="preserve">he starting symbol </w:t>
            </w:r>
            <w:r w:rsidRPr="00F711E1">
              <w:rPr>
                <w:i/>
                <w:strike/>
                <w:color w:val="FF0000"/>
              </w:rPr>
              <w:t xml:space="preserve">S </w:t>
            </w:r>
            <w:r w:rsidRPr="00F711E1">
              <w:rPr>
                <w:strike/>
                <w:color w:val="FF0000"/>
              </w:rPr>
              <w:t>relative to the start of the slot, and</w:t>
            </w:r>
            <w:r w:rsidRPr="0048482F">
              <w:t xml:space="preserve"> </w:t>
            </w:r>
          </w:p>
          <w:p w14:paraId="25BF7B62" w14:textId="069646CB" w:rsidR="00F711E1" w:rsidRPr="00D17AB0" w:rsidRDefault="00F711E1" w:rsidP="00F711E1">
            <w:pPr>
              <w:pStyle w:val="B1"/>
            </w:pPr>
            <w:r w:rsidRPr="00F711E1">
              <w:rPr>
                <w:color w:val="FF0000"/>
                <w:highlight w:val="yellow"/>
              </w:rPr>
              <w:lastRenderedPageBreak/>
              <w:t>-</w:t>
            </w:r>
            <w:r w:rsidRPr="00D17AB0">
              <w:rPr>
                <w:color w:val="FF0000"/>
              </w:rPr>
              <w:tab/>
            </w:r>
            <w:r>
              <w:rPr>
                <w:color w:val="FF0000"/>
              </w:rPr>
              <w:t>T</w:t>
            </w:r>
            <w:r w:rsidRPr="00F711E1">
              <w:rPr>
                <w:strike/>
                <w:color w:val="FF0000"/>
              </w:rPr>
              <w:t>t</w:t>
            </w:r>
            <w:r w:rsidRPr="00D17AB0">
              <w:t xml:space="preserve">he number of consecutive symbols </w:t>
            </w:r>
            <w:r w:rsidRPr="00D17AB0">
              <w:rPr>
                <w:i/>
              </w:rPr>
              <w:t>L</w:t>
            </w:r>
            <w:r w:rsidRPr="00D17AB0">
              <w:t xml:space="preserve"> counting from the </w:t>
            </w:r>
            <w:r w:rsidRPr="00F711E1">
              <w:rPr>
                <w:color w:val="FF0000"/>
              </w:rPr>
              <w:t xml:space="preserve">starting </w:t>
            </w:r>
            <w:r w:rsidRPr="00D17AB0">
              <w:t xml:space="preserve">symbol </w:t>
            </w:r>
            <w:r w:rsidRPr="00D17AB0">
              <w:rPr>
                <w:i/>
              </w:rPr>
              <w:t>S</w:t>
            </w:r>
            <w:r w:rsidRPr="00D17AB0">
              <w:t xml:space="preserve"> allocated for the PDSCH are determined from the start and length indicator</w:t>
            </w:r>
            <w:r w:rsidRPr="00D17AB0">
              <w:rPr>
                <w:i/>
              </w:rPr>
              <w:t xml:space="preserve"> SLIV</w:t>
            </w:r>
            <w:r w:rsidRPr="00D17AB0">
              <w:t>:</w:t>
            </w:r>
          </w:p>
          <w:p w14:paraId="4C2CA713" w14:textId="77777777" w:rsidR="00F711E1" w:rsidRPr="0048482F" w:rsidRDefault="00F711E1" w:rsidP="00F711E1">
            <w:pPr>
              <w:pStyle w:val="B2"/>
            </w:pPr>
          </w:p>
          <w:p w14:paraId="113F8EE5" w14:textId="77777777" w:rsidR="00F711E1" w:rsidRPr="0048482F" w:rsidRDefault="00F711E1" w:rsidP="00F711E1">
            <w:pPr>
              <w:pStyle w:val="B3"/>
              <w:rPr>
                <w:lang w:eastAsia="ko-KR"/>
              </w:rPr>
            </w:pPr>
            <w:r w:rsidRPr="0048482F">
              <w:rPr>
                <w:lang w:eastAsia="ko-KR"/>
              </w:rPr>
              <w:t xml:space="preserve">if </w:t>
            </w:r>
            <w:r w:rsidRPr="0048482F">
              <w:rPr>
                <w:lang w:eastAsia="ja-JP"/>
              </w:rPr>
              <w:object w:dxaOrig="880" w:dyaOrig="300" w14:anchorId="192F9DE8">
                <v:shape id="_x0000_i1063" type="#_x0000_t75" style="width:43.5pt;height:14.25pt" o:ole="">
                  <v:imagedata r:id="rId62" o:title=""/>
                </v:shape>
                <o:OLEObject Type="Embed" ProgID="Equation.3" ShapeID="_x0000_i1063" DrawAspect="Content" ObjectID="_1648053972" r:id="rId80"/>
              </w:object>
            </w:r>
            <w:r w:rsidRPr="0048482F">
              <w:rPr>
                <w:lang w:eastAsia="ko-KR"/>
              </w:rPr>
              <w:t xml:space="preserve"> then</w:t>
            </w:r>
          </w:p>
          <w:p w14:paraId="4E599965" w14:textId="77777777" w:rsidR="00F711E1" w:rsidRPr="0048482F" w:rsidRDefault="00F711E1" w:rsidP="00F711E1">
            <w:pPr>
              <w:pStyle w:val="B4"/>
              <w:rPr>
                <w:lang w:eastAsia="ko-KR"/>
              </w:rPr>
            </w:pPr>
            <w:r w:rsidRPr="0048482F">
              <w:rPr>
                <w:lang w:eastAsia="ja-JP"/>
              </w:rPr>
              <w:object w:dxaOrig="1800" w:dyaOrig="300" w14:anchorId="52C99F67">
                <v:shape id="_x0000_i1064" type="#_x0000_t75" style="width:93.75pt;height:14.25pt" o:ole="">
                  <v:imagedata r:id="rId64" o:title=""/>
                </v:shape>
                <o:OLEObject Type="Embed" ProgID="Equation.3" ShapeID="_x0000_i1064" DrawAspect="Content" ObjectID="_1648053973" r:id="rId81"/>
              </w:object>
            </w:r>
          </w:p>
          <w:p w14:paraId="5E5E85FD" w14:textId="77777777" w:rsidR="00F711E1" w:rsidRPr="0048482F" w:rsidRDefault="00F711E1" w:rsidP="00F711E1">
            <w:pPr>
              <w:pStyle w:val="B3"/>
              <w:rPr>
                <w:lang w:eastAsia="ko-KR"/>
              </w:rPr>
            </w:pPr>
            <w:r w:rsidRPr="0048482F">
              <w:rPr>
                <w:lang w:eastAsia="ko-KR"/>
              </w:rPr>
              <w:t xml:space="preserve">else </w:t>
            </w:r>
          </w:p>
          <w:p w14:paraId="6B4733FE" w14:textId="77777777" w:rsidR="00F711E1" w:rsidRPr="0048482F" w:rsidRDefault="00F711E1" w:rsidP="00F711E1">
            <w:pPr>
              <w:pStyle w:val="B4"/>
              <w:rPr>
                <w:lang w:eastAsia="ja-JP"/>
              </w:rPr>
            </w:pPr>
            <w:r w:rsidRPr="0048482F">
              <w:rPr>
                <w:lang w:eastAsia="ja-JP"/>
              </w:rPr>
              <w:object w:dxaOrig="2900" w:dyaOrig="300" w14:anchorId="1BF50F42">
                <v:shape id="_x0000_i1065" type="#_x0000_t75" style="width:2in;height:14.25pt" o:ole="">
                  <v:imagedata r:id="rId66" o:title=""/>
                </v:shape>
                <o:OLEObject Type="Embed" ProgID="Equation.3" ShapeID="_x0000_i1065" DrawAspect="Content" ObjectID="_1648053974" r:id="rId82"/>
              </w:object>
            </w:r>
          </w:p>
          <w:p w14:paraId="25A2857F" w14:textId="77777777" w:rsidR="00F711E1" w:rsidRPr="0048482F" w:rsidRDefault="00F711E1" w:rsidP="00F711E1">
            <w:pPr>
              <w:pStyle w:val="B3"/>
            </w:pPr>
            <w:r w:rsidRPr="0048482F">
              <w:t>where</w:t>
            </w:r>
            <w:r w:rsidRPr="0048482F">
              <w:rPr>
                <w:lang w:eastAsia="ja-JP"/>
              </w:rPr>
              <w:object w:dxaOrig="1180" w:dyaOrig="240" w14:anchorId="23570C7A">
                <v:shape id="_x0000_i1066" type="#_x0000_t75" style="width:57.75pt;height:14.25pt" o:ole="">
                  <v:imagedata r:id="rId68" o:title=""/>
                </v:shape>
                <o:OLEObject Type="Embed" ProgID="Equation.3" ShapeID="_x0000_i1066" DrawAspect="Content" ObjectID="_1648053975" r:id="rId83"/>
              </w:object>
            </w:r>
            <w:r w:rsidRPr="0048482F">
              <w:rPr>
                <w:lang w:eastAsia="ja-JP"/>
              </w:rPr>
              <w:t>, and</w:t>
            </w:r>
          </w:p>
          <w:p w14:paraId="66E8141A" w14:textId="77777777" w:rsidR="00F711E1" w:rsidRPr="0048482F" w:rsidRDefault="00F711E1" w:rsidP="00F711E1">
            <w:pPr>
              <w:pStyle w:val="B1"/>
              <w:rPr>
                <w:color w:val="000000"/>
              </w:rPr>
            </w:pPr>
            <w:r w:rsidRPr="0048482F">
              <w:rPr>
                <w:color w:val="000000"/>
              </w:rPr>
              <w:t>-</w:t>
            </w:r>
            <w:r w:rsidRPr="0048482F">
              <w:rPr>
                <w:color w:val="000000"/>
              </w:rPr>
              <w:tab/>
            </w:r>
            <w:r>
              <w:rPr>
                <w:color w:val="000000"/>
                <w:lang w:val="en-US"/>
              </w:rPr>
              <w:t>t</w:t>
            </w:r>
            <w:r w:rsidRPr="0048482F">
              <w:rPr>
                <w:color w:val="000000"/>
              </w:rPr>
              <w:t xml:space="preserve">he PDSCH mapping type is set to Type A or Type B as defined in </w:t>
            </w:r>
            <w:r>
              <w:rPr>
                <w:color w:val="000000"/>
                <w:lang w:val="en-US"/>
              </w:rPr>
              <w:t>Clause</w:t>
            </w:r>
            <w:r w:rsidRPr="0048482F">
              <w:rPr>
                <w:color w:val="000000"/>
              </w:rPr>
              <w:t xml:space="preserve"> 7.4.1.1.2 </w:t>
            </w:r>
            <w:r>
              <w:rPr>
                <w:color w:val="000000"/>
              </w:rPr>
              <w:t xml:space="preserve">of </w:t>
            </w:r>
            <w:r w:rsidRPr="0048482F">
              <w:rPr>
                <w:color w:val="000000"/>
              </w:rPr>
              <w:t>[4, TS 38.211].</w:t>
            </w:r>
          </w:p>
          <w:p w14:paraId="633B62B6" w14:textId="43431123" w:rsidR="005A341E" w:rsidRPr="00F711E1" w:rsidRDefault="005A341E" w:rsidP="00F711E1">
            <w:pPr>
              <w:pStyle w:val="B1"/>
              <w:jc w:val="center"/>
              <w:rPr>
                <w:color w:val="FF0000"/>
              </w:rPr>
            </w:pPr>
            <w:r w:rsidRPr="00D17AB0">
              <w:rPr>
                <w:b/>
                <w:color w:val="0070C0"/>
              </w:rPr>
              <w:t>&lt;</w:t>
            </w:r>
            <w:r w:rsidRPr="00D17AB0">
              <w:rPr>
                <w:noProof/>
                <w:color w:val="0070C0"/>
                <w:lang w:eastAsia="zh-CN"/>
              </w:rPr>
              <w:t>Unchanged text is omitted&gt;</w:t>
            </w:r>
          </w:p>
        </w:tc>
      </w:tr>
    </w:tbl>
    <w:p w14:paraId="35D78F02" w14:textId="77777777" w:rsidR="005A341E" w:rsidRPr="00D17AB0" w:rsidRDefault="005A341E" w:rsidP="00D3216F">
      <w:pPr>
        <w:jc w:val="both"/>
        <w:rPr>
          <w:b/>
          <w:sz w:val="22"/>
          <w:lang w:eastAsia="zh-CN"/>
        </w:rPr>
      </w:pPr>
    </w:p>
    <w:p w14:paraId="617F3AA5" w14:textId="5FC6CF3B" w:rsidR="002025F8" w:rsidRPr="00D17AB0" w:rsidRDefault="00131694" w:rsidP="002025F8">
      <w:pPr>
        <w:pStyle w:val="Heading2"/>
        <w:rPr>
          <w:lang w:eastAsia="zh-CN"/>
        </w:rPr>
      </w:pPr>
      <w:r>
        <w:rPr>
          <w:lang w:eastAsia="zh-CN"/>
        </w:rPr>
        <w:t>2</w:t>
      </w:r>
      <w:r w:rsidR="002025F8" w:rsidRPr="00D17AB0">
        <w:rPr>
          <w:lang w:eastAsia="zh-CN"/>
        </w:rPr>
        <w:t>.</w:t>
      </w:r>
      <w:r>
        <w:rPr>
          <w:lang w:eastAsia="zh-CN"/>
        </w:rPr>
        <w:t>8</w:t>
      </w:r>
      <w:r w:rsidR="002025F8" w:rsidRPr="00D17AB0">
        <w:rPr>
          <w:lang w:eastAsia="zh-CN"/>
        </w:rPr>
        <w:t xml:space="preserve"> Remove CBG </w:t>
      </w:r>
      <w:r w:rsidR="00AF3AF4" w:rsidRPr="00D17AB0">
        <w:rPr>
          <w:lang w:eastAsia="zh-CN"/>
        </w:rPr>
        <w:t xml:space="preserve">PUSCH additions to DCI format 0_1 </w:t>
      </w:r>
      <w:r w:rsidR="002025F8" w:rsidRPr="00D17AB0">
        <w:rPr>
          <w:lang w:eastAsia="zh-CN"/>
        </w:rPr>
        <w:t>(38.21</w:t>
      </w:r>
      <w:r w:rsidR="00AF3AF4" w:rsidRPr="00D17AB0">
        <w:rPr>
          <w:lang w:eastAsia="zh-CN"/>
        </w:rPr>
        <w:t>2</w:t>
      </w:r>
      <w:r w:rsidR="002025F8" w:rsidRPr="00D17AB0">
        <w:rPr>
          <w:lang w:eastAsia="zh-CN"/>
        </w:rPr>
        <w:t xml:space="preserve">, Sec. </w:t>
      </w:r>
      <w:r w:rsidR="009D7419" w:rsidRPr="002625EB">
        <w:rPr>
          <w:rFonts w:hint="eastAsia"/>
          <w:lang w:eastAsia="zh-CN"/>
        </w:rPr>
        <w:t>7.3.1.1.2</w:t>
      </w:r>
      <w:r w:rsidR="002025F8" w:rsidRPr="00D17AB0">
        <w:rPr>
          <w:lang w:eastAsia="zh-CN"/>
        </w:rPr>
        <w:t>)</w:t>
      </w:r>
    </w:p>
    <w:p w14:paraId="68F9B810" w14:textId="1BE8566D" w:rsidR="002025F8" w:rsidRPr="00D17AB0" w:rsidRDefault="009311B0" w:rsidP="002025F8">
      <w:pPr>
        <w:jc w:val="both"/>
        <w:rPr>
          <w:sz w:val="22"/>
          <w:szCs w:val="22"/>
          <w:lang w:eastAsia="zh-CN"/>
        </w:rPr>
      </w:pPr>
      <w:r w:rsidRPr="00D17AB0">
        <w:rPr>
          <w:sz w:val="22"/>
          <w:szCs w:val="22"/>
          <w:lang w:eastAsia="zh-CN"/>
        </w:rPr>
        <w:t xml:space="preserve">A </w:t>
      </w:r>
      <w:r w:rsidR="000D3339" w:rsidRPr="00D17AB0">
        <w:rPr>
          <w:sz w:val="22"/>
          <w:szCs w:val="22"/>
          <w:lang w:eastAsia="zh-CN"/>
        </w:rPr>
        <w:t xml:space="preserve">paragraph </w:t>
      </w:r>
      <w:r w:rsidRPr="00D17AB0">
        <w:rPr>
          <w:sz w:val="22"/>
          <w:szCs w:val="22"/>
          <w:lang w:eastAsia="zh-CN"/>
        </w:rPr>
        <w:t xml:space="preserve">in brackets </w:t>
      </w:r>
      <w:r w:rsidR="000D3339" w:rsidRPr="00D17AB0">
        <w:rPr>
          <w:sz w:val="22"/>
          <w:szCs w:val="22"/>
          <w:lang w:eastAsia="zh-CN"/>
        </w:rPr>
        <w:t xml:space="preserve">was added with respect to PUSCH CBG operation </w:t>
      </w:r>
      <w:r w:rsidR="00A25890" w:rsidRPr="00D17AB0">
        <w:rPr>
          <w:sz w:val="22"/>
          <w:szCs w:val="22"/>
          <w:lang w:eastAsia="zh-CN"/>
        </w:rPr>
        <w:t>to DCI format 0_1</w:t>
      </w:r>
      <w:r w:rsidRPr="00D17AB0">
        <w:rPr>
          <w:sz w:val="22"/>
          <w:szCs w:val="22"/>
          <w:lang w:eastAsia="zh-CN"/>
        </w:rPr>
        <w:t xml:space="preserve"> as shown below</w:t>
      </w:r>
      <w:r w:rsidR="00A25890" w:rsidRPr="00D17AB0">
        <w:rPr>
          <w:sz w:val="22"/>
          <w:szCs w:val="22"/>
          <w:lang w:eastAsia="zh-CN"/>
        </w:rPr>
        <w:t xml:space="preserve">: </w:t>
      </w:r>
    </w:p>
    <w:tbl>
      <w:tblPr>
        <w:tblStyle w:val="TableGrid"/>
        <w:tblW w:w="0" w:type="auto"/>
        <w:tblLook w:val="04A0" w:firstRow="1" w:lastRow="0" w:firstColumn="1" w:lastColumn="0" w:noHBand="0" w:noVBand="1"/>
      </w:tblPr>
      <w:tblGrid>
        <w:gridCol w:w="9629"/>
      </w:tblGrid>
      <w:tr w:rsidR="0058725A" w:rsidRPr="00D17AB0" w14:paraId="28A093BF" w14:textId="77777777" w:rsidTr="00DD2A2B">
        <w:tc>
          <w:tcPr>
            <w:tcW w:w="9629" w:type="dxa"/>
          </w:tcPr>
          <w:p w14:paraId="1BD23F07" w14:textId="77777777" w:rsidR="009D7419" w:rsidRDefault="009D7419" w:rsidP="009D7419">
            <w:pPr>
              <w:pStyle w:val="B1"/>
              <w:rPr>
                <w:lang w:eastAsia="zh-CN"/>
              </w:rPr>
            </w:pPr>
            <w:r w:rsidRPr="002625EB">
              <w:t>-</w:t>
            </w:r>
            <w:r w:rsidRPr="002625EB">
              <w:tab/>
            </w:r>
            <w:r w:rsidRPr="002625EB">
              <w:rPr>
                <w:rFonts w:hint="eastAsia"/>
                <w:lang w:eastAsia="zh-CN"/>
              </w:rPr>
              <w:t xml:space="preserve">CBG transmission information </w:t>
            </w:r>
            <w:r w:rsidRPr="002625EB">
              <w:rPr>
                <w:lang w:eastAsia="zh-CN"/>
              </w:rPr>
              <w:t>(CBGTI)</w:t>
            </w:r>
            <w:r w:rsidRPr="002625EB">
              <w:t xml:space="preserve"> – </w:t>
            </w:r>
            <w:r w:rsidRPr="002625EB">
              <w:rPr>
                <w:rFonts w:hint="eastAsia"/>
                <w:lang w:eastAsia="zh-CN"/>
              </w:rPr>
              <w:t>0</w:t>
            </w:r>
            <w:r>
              <w:rPr>
                <w:lang w:eastAsia="zh-CN"/>
              </w:rPr>
              <w:t xml:space="preserve"> bit if higher layer parameter </w:t>
            </w:r>
            <w:r>
              <w:rPr>
                <w:i/>
                <w:lang w:eastAsia="zh-CN"/>
              </w:rPr>
              <w:t>codeBlockGroupTransmission</w:t>
            </w:r>
            <w:r>
              <w:rPr>
                <w:lang w:eastAsia="zh-CN"/>
              </w:rPr>
              <w:t xml:space="preserve"> for PUSCH is not configured</w:t>
            </w:r>
            <w:r w:rsidRPr="00E56BA2">
              <w:rPr>
                <w:lang w:eastAsia="zh-CN"/>
              </w:rPr>
              <w:t xml:space="preserve"> </w:t>
            </w:r>
            <w:r>
              <w:rPr>
                <w:lang w:eastAsia="zh-CN"/>
              </w:rPr>
              <w:t xml:space="preserve">or </w:t>
            </w:r>
            <w:r>
              <w:t xml:space="preserve">if the number of scheduled PUSCH indicated by the </w:t>
            </w:r>
            <w:r w:rsidRPr="002625EB">
              <w:rPr>
                <w:rFonts w:hint="eastAsia"/>
                <w:lang w:eastAsia="zh-CN"/>
              </w:rPr>
              <w:t>Time domain resource assignment</w:t>
            </w:r>
            <w:r>
              <w:t xml:space="preserve"> field is larger than 1</w:t>
            </w:r>
            <w:r>
              <w:rPr>
                <w:lang w:eastAsia="zh-CN"/>
              </w:rPr>
              <w:t>; otherwise</w:t>
            </w:r>
            <w:r w:rsidRPr="002625EB">
              <w:rPr>
                <w:rFonts w:hint="eastAsia"/>
                <w:lang w:eastAsia="zh-CN"/>
              </w:rPr>
              <w:t>, 2, 4, 6, or 8</w:t>
            </w:r>
            <w:r w:rsidRPr="002625EB">
              <w:t xml:space="preserve"> bit</w:t>
            </w:r>
            <w:r w:rsidRPr="002625EB">
              <w:rPr>
                <w:rFonts w:hint="eastAsia"/>
                <w:lang w:eastAsia="zh-CN"/>
              </w:rPr>
              <w:t xml:space="preserve">s determined by higher layer parameter </w:t>
            </w:r>
            <w:r w:rsidRPr="002625EB">
              <w:rPr>
                <w:i/>
                <w:lang w:eastAsia="zh-CN"/>
              </w:rPr>
              <w:t>maxCodeBlockGroupsPerTransportBlock</w:t>
            </w:r>
            <w:r w:rsidRPr="002625EB">
              <w:rPr>
                <w:rFonts w:hint="eastAsia"/>
                <w:lang w:eastAsia="zh-CN"/>
              </w:rPr>
              <w:t xml:space="preserve"> for PUSCH.</w:t>
            </w:r>
            <w:r w:rsidRPr="00AF0272">
              <w:rPr>
                <w:lang w:eastAsia="zh-CN"/>
              </w:rPr>
              <w:t xml:space="preserve"> </w:t>
            </w:r>
          </w:p>
          <w:p w14:paraId="354EBC75" w14:textId="00EAA8E0" w:rsidR="0058725A" w:rsidRPr="00D17AB0" w:rsidRDefault="009D7419" w:rsidP="009D7419">
            <w:pPr>
              <w:pStyle w:val="B1"/>
              <w:ind w:firstLine="0"/>
              <w:rPr>
                <w:lang w:eastAsia="zh-CN"/>
              </w:rPr>
            </w:pPr>
            <w:r w:rsidRPr="009D7419">
              <w:rPr>
                <w:rFonts w:hint="eastAsia"/>
                <w:highlight w:val="yellow"/>
                <w:lang w:eastAsia="zh-CN"/>
              </w:rPr>
              <w:t>[</w:t>
            </w:r>
            <w:r w:rsidRPr="009D7419">
              <w:rPr>
                <w:highlight w:val="yellow"/>
              </w:rPr>
              <w:t>When two HARQ-ACK codebooks are configured for the same serving cell,</w:t>
            </w:r>
            <w:r w:rsidRPr="009D7419">
              <w:rPr>
                <w:rFonts w:eastAsia="DengXian"/>
                <w:highlight w:val="yellow"/>
                <w:lang w:eastAsia="zh-CN"/>
              </w:rPr>
              <w:t xml:space="preserve"> if the bit width of the </w:t>
            </w:r>
            <w:r w:rsidRPr="009D7419">
              <w:rPr>
                <w:rFonts w:hint="eastAsia"/>
                <w:highlight w:val="yellow"/>
                <w:lang w:eastAsia="zh-CN"/>
              </w:rPr>
              <w:t>CBG transmission information</w:t>
            </w:r>
            <w:r w:rsidRPr="009D7419">
              <w:rPr>
                <w:highlight w:val="yellow"/>
                <w:lang w:eastAsia="zh-CN"/>
              </w:rPr>
              <w:t xml:space="preserve"> in DCI format 0_1 </w:t>
            </w:r>
            <w:r w:rsidRPr="009D7419">
              <w:rPr>
                <w:highlight w:val="yellow"/>
              </w:rPr>
              <w:t>for</w:t>
            </w:r>
            <w:r w:rsidRPr="009D7419">
              <w:rPr>
                <w:rFonts w:eastAsia="DengXian"/>
                <w:highlight w:val="yellow"/>
                <w:lang w:eastAsia="zh-CN"/>
              </w:rPr>
              <w:t xml:space="preserve"> one HARQ-ACK codebook is not equal to that of the</w:t>
            </w:r>
            <w:r w:rsidRPr="009D7419">
              <w:rPr>
                <w:rFonts w:hint="eastAsia"/>
                <w:highlight w:val="yellow"/>
                <w:lang w:eastAsia="zh-CN"/>
              </w:rPr>
              <w:t xml:space="preserve"> CBG transmission information </w:t>
            </w:r>
            <w:r w:rsidRPr="009D7419">
              <w:rPr>
                <w:highlight w:val="yellow"/>
                <w:lang w:eastAsia="zh-CN"/>
              </w:rPr>
              <w:t xml:space="preserve">in DCI format 0_1 </w:t>
            </w:r>
            <w:r w:rsidRPr="009D7419">
              <w:rPr>
                <w:rFonts w:eastAsia="DengXian"/>
                <w:highlight w:val="yellow"/>
                <w:lang w:eastAsia="zh-CN"/>
              </w:rPr>
              <w:t xml:space="preserve">for the other HARQ-ACK codebook, a number of </w:t>
            </w:r>
            <w:r w:rsidRPr="009D7419">
              <w:rPr>
                <w:rFonts w:eastAsia="MS Mincho"/>
                <w:kern w:val="2"/>
                <w:highlight w:val="yellow"/>
              </w:rPr>
              <w:t xml:space="preserve">most significant bits with value set to '0' are inserted </w:t>
            </w:r>
            <w:r w:rsidRPr="009D7419">
              <w:rPr>
                <w:rFonts w:eastAsia="DengXian"/>
                <w:highlight w:val="yellow"/>
                <w:lang w:eastAsia="zh-CN"/>
              </w:rPr>
              <w:t>to smaller</w:t>
            </w:r>
            <w:r w:rsidRPr="009D7419">
              <w:rPr>
                <w:highlight w:val="yellow"/>
                <w:lang w:eastAsia="zh-CN"/>
              </w:rPr>
              <w:t xml:space="preserve"> </w:t>
            </w:r>
            <w:r w:rsidRPr="009D7419">
              <w:rPr>
                <w:rFonts w:hint="eastAsia"/>
                <w:highlight w:val="yellow"/>
                <w:lang w:eastAsia="zh-CN"/>
              </w:rPr>
              <w:t>CBG transmission information</w:t>
            </w:r>
            <w:r w:rsidRPr="009D7419">
              <w:rPr>
                <w:rFonts w:eastAsia="DengXian"/>
                <w:highlight w:val="yellow"/>
                <w:lang w:eastAsia="zh-CN"/>
              </w:rPr>
              <w:t xml:space="preserve"> until the bit width of the </w:t>
            </w:r>
            <w:r w:rsidRPr="009D7419">
              <w:rPr>
                <w:rFonts w:hint="eastAsia"/>
                <w:highlight w:val="yellow"/>
                <w:lang w:eastAsia="zh-CN"/>
              </w:rPr>
              <w:t xml:space="preserve">CBG transmission information </w:t>
            </w:r>
            <w:r w:rsidRPr="009D7419">
              <w:rPr>
                <w:highlight w:val="yellow"/>
                <w:lang w:eastAsia="zh-CN"/>
              </w:rPr>
              <w:t>in DCI format 0_1</w:t>
            </w:r>
            <w:r w:rsidRPr="009D7419">
              <w:rPr>
                <w:rFonts w:eastAsia="DengXian"/>
                <w:highlight w:val="yellow"/>
                <w:lang w:eastAsia="zh-CN"/>
              </w:rPr>
              <w:t xml:space="preserve"> for the two HARQ-ACK codebooks are the same.</w:t>
            </w:r>
            <w:r w:rsidRPr="009D7419">
              <w:rPr>
                <w:rFonts w:eastAsia="DengXian" w:hint="eastAsia"/>
                <w:highlight w:val="yellow"/>
                <w:lang w:eastAsia="zh-CN"/>
              </w:rPr>
              <w:t>]</w:t>
            </w:r>
          </w:p>
        </w:tc>
      </w:tr>
    </w:tbl>
    <w:p w14:paraId="60FE649B" w14:textId="77777777" w:rsidR="001A399B" w:rsidRPr="00D17AB0" w:rsidRDefault="001A399B" w:rsidP="002025F8">
      <w:pPr>
        <w:jc w:val="both"/>
        <w:rPr>
          <w:sz w:val="22"/>
          <w:szCs w:val="22"/>
          <w:lang w:eastAsia="zh-CN"/>
        </w:rPr>
      </w:pPr>
    </w:p>
    <w:p w14:paraId="22C182AF" w14:textId="0798AEAB" w:rsidR="00760313" w:rsidRPr="00D17AB0" w:rsidRDefault="009311B0" w:rsidP="002025F8">
      <w:pPr>
        <w:jc w:val="both"/>
        <w:rPr>
          <w:sz w:val="22"/>
          <w:szCs w:val="22"/>
          <w:lang w:eastAsia="zh-CN"/>
        </w:rPr>
      </w:pPr>
      <w:r w:rsidRPr="00D17AB0">
        <w:rPr>
          <w:sz w:val="22"/>
          <w:szCs w:val="22"/>
          <w:lang w:eastAsia="zh-CN"/>
        </w:rPr>
        <w:t xml:space="preserve">First of all, the CBG PUSCH operation has nothing to do with </w:t>
      </w:r>
      <w:r w:rsidR="000E618F" w:rsidRPr="00D17AB0">
        <w:rPr>
          <w:sz w:val="22"/>
          <w:szCs w:val="22"/>
          <w:lang w:eastAsia="zh-CN"/>
        </w:rPr>
        <w:t xml:space="preserve">the operation of two PDSCH </w:t>
      </w:r>
      <w:r w:rsidR="00974267" w:rsidRPr="00D17AB0">
        <w:rPr>
          <w:sz w:val="22"/>
          <w:szCs w:val="22"/>
          <w:lang w:eastAsia="zh-CN"/>
        </w:rPr>
        <w:t>HARQ-Ack codebooks</w:t>
      </w:r>
      <w:r w:rsidR="00D96DD3" w:rsidRPr="00D17AB0">
        <w:rPr>
          <w:sz w:val="22"/>
          <w:szCs w:val="22"/>
          <w:lang w:eastAsia="zh-CN"/>
        </w:rPr>
        <w:t xml:space="preserve">. </w:t>
      </w:r>
      <w:r w:rsidR="00974267" w:rsidRPr="00D17AB0">
        <w:rPr>
          <w:sz w:val="22"/>
          <w:szCs w:val="22"/>
          <w:lang w:eastAsia="zh-CN"/>
        </w:rPr>
        <w:t xml:space="preserve">Secondly, RAN1 did not agree to support separate CBG </w:t>
      </w:r>
      <w:r w:rsidR="003A6E68" w:rsidRPr="00D17AB0">
        <w:rPr>
          <w:sz w:val="22"/>
          <w:szCs w:val="22"/>
          <w:lang w:eastAsia="zh-CN"/>
        </w:rPr>
        <w:t xml:space="preserve">operation for PUSCH with respect to different PUSCH priorities (which somehow would be corresponding to different HARQ-Ack codebooks </w:t>
      </w:r>
      <w:r w:rsidR="00E30B17" w:rsidRPr="00D17AB0">
        <w:rPr>
          <w:sz w:val="22"/>
          <w:szCs w:val="22"/>
          <w:lang w:eastAsia="zh-CN"/>
        </w:rPr>
        <w:t>for PDSCH). And it does no really make sense to configure separately, as the DCI overhead would be given by the larger size of the CBGTI field for DCI format 0_1</w:t>
      </w:r>
      <w:r w:rsidR="00B62751" w:rsidRPr="00D17AB0">
        <w:rPr>
          <w:sz w:val="22"/>
          <w:szCs w:val="22"/>
          <w:lang w:eastAsia="zh-CN"/>
        </w:rPr>
        <w:t xml:space="preserve"> – therefore, </w:t>
      </w:r>
      <w:r w:rsidR="00D96DD3" w:rsidRPr="00D17AB0">
        <w:rPr>
          <w:sz w:val="22"/>
          <w:szCs w:val="22"/>
          <w:lang w:eastAsia="zh-CN"/>
        </w:rPr>
        <w:t>no</w:t>
      </w:r>
      <w:r w:rsidR="00B62751" w:rsidRPr="00D17AB0">
        <w:rPr>
          <w:sz w:val="22"/>
          <w:szCs w:val="22"/>
          <w:lang w:eastAsia="zh-CN"/>
        </w:rPr>
        <w:t xml:space="preserve"> advantage of allowing such separate configuration </w:t>
      </w:r>
      <w:r w:rsidR="00760313" w:rsidRPr="00D17AB0">
        <w:rPr>
          <w:sz w:val="22"/>
          <w:szCs w:val="22"/>
          <w:lang w:eastAsia="zh-CN"/>
        </w:rPr>
        <w:t xml:space="preserve">is identified </w:t>
      </w:r>
      <w:r w:rsidR="00D96DD3" w:rsidRPr="00D17AB0">
        <w:rPr>
          <w:sz w:val="22"/>
          <w:szCs w:val="22"/>
          <w:lang w:eastAsia="zh-CN"/>
        </w:rPr>
        <w:t xml:space="preserve">which is very much </w:t>
      </w:r>
      <w:r w:rsidR="00B62751" w:rsidRPr="00D17AB0">
        <w:rPr>
          <w:sz w:val="22"/>
          <w:szCs w:val="22"/>
          <w:lang w:eastAsia="zh-CN"/>
        </w:rPr>
        <w:t xml:space="preserve">in contrast to </w:t>
      </w:r>
      <w:r w:rsidR="00760313" w:rsidRPr="00D17AB0">
        <w:rPr>
          <w:sz w:val="22"/>
          <w:szCs w:val="22"/>
          <w:lang w:eastAsia="zh-CN"/>
        </w:rPr>
        <w:t>C</w:t>
      </w:r>
      <w:r w:rsidR="00C77066" w:rsidRPr="00D17AB0">
        <w:rPr>
          <w:sz w:val="22"/>
          <w:szCs w:val="22"/>
          <w:lang w:eastAsia="zh-CN"/>
        </w:rPr>
        <w:t>B</w:t>
      </w:r>
      <w:r w:rsidR="00760313" w:rsidRPr="00D17AB0">
        <w:rPr>
          <w:sz w:val="22"/>
          <w:szCs w:val="22"/>
          <w:lang w:eastAsia="zh-CN"/>
        </w:rPr>
        <w:t xml:space="preserve">G of </w:t>
      </w:r>
      <w:r w:rsidR="00B62751" w:rsidRPr="00D17AB0">
        <w:rPr>
          <w:sz w:val="22"/>
          <w:szCs w:val="22"/>
          <w:lang w:eastAsia="zh-CN"/>
        </w:rPr>
        <w:t xml:space="preserve">PDSCH </w:t>
      </w:r>
      <w:r w:rsidR="00760313" w:rsidRPr="00D17AB0">
        <w:rPr>
          <w:sz w:val="22"/>
          <w:szCs w:val="22"/>
          <w:lang w:eastAsia="zh-CN"/>
        </w:rPr>
        <w:t xml:space="preserve">for </w:t>
      </w:r>
      <w:r w:rsidR="00D96DD3" w:rsidRPr="00D17AB0">
        <w:rPr>
          <w:sz w:val="22"/>
          <w:szCs w:val="22"/>
          <w:lang w:eastAsia="zh-CN"/>
        </w:rPr>
        <w:t xml:space="preserve">the two </w:t>
      </w:r>
      <w:r w:rsidR="00B62751" w:rsidRPr="00D17AB0">
        <w:rPr>
          <w:sz w:val="22"/>
          <w:szCs w:val="22"/>
          <w:lang w:eastAsia="zh-CN"/>
        </w:rPr>
        <w:t xml:space="preserve">HARQ-Ack codebooks resulting in different </w:t>
      </w:r>
      <w:r w:rsidR="00760313" w:rsidRPr="00D17AB0">
        <w:rPr>
          <w:sz w:val="22"/>
          <w:szCs w:val="22"/>
          <w:lang w:eastAsia="zh-CN"/>
        </w:rPr>
        <w:t xml:space="preserve">codebook </w:t>
      </w:r>
      <w:r w:rsidR="00B62751" w:rsidRPr="00D17AB0">
        <w:rPr>
          <w:sz w:val="22"/>
          <w:szCs w:val="22"/>
          <w:lang w:eastAsia="zh-CN"/>
        </w:rPr>
        <w:t>sizes</w:t>
      </w:r>
      <w:r w:rsidR="00760313" w:rsidRPr="00D17AB0">
        <w:rPr>
          <w:sz w:val="22"/>
          <w:szCs w:val="22"/>
          <w:lang w:eastAsia="zh-CN"/>
        </w:rPr>
        <w:t xml:space="preserve">. </w:t>
      </w:r>
    </w:p>
    <w:p w14:paraId="1A301BB2" w14:textId="1E47F126" w:rsidR="009311B0" w:rsidRPr="00D17AB0" w:rsidRDefault="004D2C14" w:rsidP="002025F8">
      <w:pPr>
        <w:jc w:val="both"/>
        <w:rPr>
          <w:sz w:val="22"/>
          <w:szCs w:val="22"/>
          <w:lang w:eastAsia="zh-CN"/>
        </w:rPr>
      </w:pPr>
      <w:r w:rsidRPr="00D17AB0">
        <w:rPr>
          <w:sz w:val="22"/>
          <w:szCs w:val="22"/>
          <w:lang w:eastAsia="zh-CN"/>
        </w:rPr>
        <w:t>Therefore</w:t>
      </w:r>
      <w:r w:rsidR="00760313" w:rsidRPr="00D17AB0">
        <w:rPr>
          <w:sz w:val="22"/>
          <w:szCs w:val="22"/>
          <w:lang w:eastAsia="zh-CN"/>
        </w:rPr>
        <w:t xml:space="preserve">, the following TP should be agreed: </w:t>
      </w:r>
    </w:p>
    <w:p w14:paraId="4F171BC6" w14:textId="6E16EC97" w:rsidR="002025F8" w:rsidRPr="00D17AB0" w:rsidRDefault="002025F8" w:rsidP="002025F8">
      <w:pPr>
        <w:jc w:val="both"/>
        <w:rPr>
          <w:b/>
          <w:sz w:val="22"/>
          <w:lang w:eastAsia="zh-CN"/>
        </w:rPr>
      </w:pPr>
      <w:r w:rsidRPr="000D0392">
        <w:rPr>
          <w:b/>
          <w:sz w:val="22"/>
          <w:lang w:eastAsia="zh-CN"/>
        </w:rPr>
        <w:t xml:space="preserve">Proposal </w:t>
      </w:r>
      <w:r w:rsidR="00131694" w:rsidRPr="000D0392">
        <w:rPr>
          <w:b/>
          <w:sz w:val="22"/>
          <w:lang w:eastAsia="zh-CN"/>
        </w:rPr>
        <w:t>2</w:t>
      </w:r>
      <w:r w:rsidRPr="000D0392">
        <w:rPr>
          <w:b/>
          <w:sz w:val="22"/>
          <w:lang w:eastAsia="zh-CN"/>
        </w:rPr>
        <w:t>.</w:t>
      </w:r>
      <w:r w:rsidR="00131694" w:rsidRPr="000D0392">
        <w:rPr>
          <w:b/>
          <w:sz w:val="22"/>
          <w:lang w:eastAsia="zh-CN"/>
        </w:rPr>
        <w:t>8</w:t>
      </w:r>
      <w:r w:rsidRPr="000D0392">
        <w:rPr>
          <w:b/>
          <w:sz w:val="22"/>
          <w:lang w:eastAsia="zh-CN"/>
        </w:rPr>
        <w:t xml:space="preserve">: </w:t>
      </w:r>
      <w:r w:rsidR="000D3339" w:rsidRPr="000D0392">
        <w:rPr>
          <w:b/>
          <w:sz w:val="22"/>
          <w:lang w:eastAsia="zh-CN"/>
        </w:rPr>
        <w:t>Remove</w:t>
      </w:r>
      <w:r w:rsidR="000D3339" w:rsidRPr="00D17AB0">
        <w:rPr>
          <w:b/>
          <w:sz w:val="22"/>
          <w:lang w:eastAsia="zh-CN"/>
        </w:rPr>
        <w:t xml:space="preserve"> the addition of C</w:t>
      </w:r>
      <w:r w:rsidR="00C77066" w:rsidRPr="00D17AB0">
        <w:rPr>
          <w:b/>
          <w:sz w:val="22"/>
          <w:lang w:eastAsia="zh-CN"/>
        </w:rPr>
        <w:t>B</w:t>
      </w:r>
      <w:r w:rsidR="000D3339" w:rsidRPr="00D17AB0">
        <w:rPr>
          <w:b/>
          <w:sz w:val="22"/>
          <w:lang w:eastAsia="zh-CN"/>
        </w:rPr>
        <w:t xml:space="preserve">G based PUSCH additions to DCI format 0_1 in </w:t>
      </w:r>
      <w:r w:rsidRPr="00D17AB0">
        <w:rPr>
          <w:b/>
          <w:sz w:val="22"/>
          <w:lang w:eastAsia="zh-CN"/>
        </w:rPr>
        <w:t xml:space="preserve">Sec. </w:t>
      </w:r>
      <w:r w:rsidR="000D3339" w:rsidRPr="00D17AB0">
        <w:rPr>
          <w:b/>
          <w:sz w:val="22"/>
          <w:lang w:eastAsia="zh-CN"/>
        </w:rPr>
        <w:t>7.3.1.1.2</w:t>
      </w:r>
      <w:r w:rsidRPr="00D17AB0">
        <w:rPr>
          <w:b/>
          <w:sz w:val="22"/>
          <w:lang w:eastAsia="zh-CN"/>
        </w:rPr>
        <w:t xml:space="preserve"> of TS 38.21</w:t>
      </w:r>
      <w:r w:rsidR="000D3339" w:rsidRPr="00D17AB0">
        <w:rPr>
          <w:b/>
          <w:sz w:val="22"/>
          <w:lang w:eastAsia="zh-CN"/>
        </w:rPr>
        <w:t>2</w:t>
      </w:r>
      <w:r w:rsidRPr="00D17AB0">
        <w:rPr>
          <w:b/>
          <w:sz w:val="22"/>
          <w:lang w:eastAsia="zh-CN"/>
        </w:rPr>
        <w:t xml:space="preserve"> </w:t>
      </w:r>
      <w:r w:rsidR="000D3339" w:rsidRPr="00D17AB0">
        <w:rPr>
          <w:b/>
          <w:sz w:val="22"/>
          <w:lang w:eastAsia="zh-CN"/>
        </w:rPr>
        <w:t xml:space="preserve">by agreeing to the following TP with changes in </w:t>
      </w:r>
      <w:r w:rsidR="000D3339" w:rsidRPr="00D17AB0">
        <w:rPr>
          <w:b/>
          <w:color w:val="FF0000"/>
          <w:sz w:val="22"/>
          <w:lang w:eastAsia="zh-CN"/>
        </w:rPr>
        <w:t>red</w:t>
      </w:r>
      <w:r w:rsidRPr="00D17AB0">
        <w:rPr>
          <w:b/>
          <w:sz w:val="22"/>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2025F8" w:rsidRPr="00D17AB0" w14:paraId="3B1CCAF5" w14:textId="77777777" w:rsidTr="00B14AB1">
        <w:tc>
          <w:tcPr>
            <w:tcW w:w="9629" w:type="dxa"/>
          </w:tcPr>
          <w:p w14:paraId="44914C3A" w14:textId="6AEF8D9B" w:rsidR="002025F8" w:rsidRPr="00D17AB0" w:rsidRDefault="002025F8" w:rsidP="00B14AB1">
            <w:pPr>
              <w:rPr>
                <w:b/>
                <w:color w:val="0070C0"/>
                <w:sz w:val="24"/>
              </w:rPr>
            </w:pPr>
            <w:r w:rsidRPr="00D17AB0">
              <w:rPr>
                <w:b/>
                <w:color w:val="0070C0"/>
                <w:sz w:val="24"/>
              </w:rPr>
              <w:t>TP to TS 38.21</w:t>
            </w:r>
            <w:r w:rsidR="002B79B3" w:rsidRPr="00D17AB0">
              <w:rPr>
                <w:b/>
                <w:color w:val="0070C0"/>
                <w:sz w:val="24"/>
              </w:rPr>
              <w:t>2</w:t>
            </w:r>
            <w:r w:rsidRPr="00D17AB0">
              <w:rPr>
                <w:b/>
                <w:color w:val="0070C0"/>
                <w:sz w:val="24"/>
              </w:rPr>
              <w:t xml:space="preserve">, </w:t>
            </w:r>
            <w:r w:rsidR="002B79B3" w:rsidRPr="00D17AB0">
              <w:rPr>
                <w:b/>
                <w:color w:val="0070C0"/>
                <w:sz w:val="24"/>
              </w:rPr>
              <w:t>7.3.1.1.2</w:t>
            </w:r>
            <w:r w:rsidR="00744D7E">
              <w:rPr>
                <w:b/>
                <w:color w:val="0070C0"/>
                <w:sz w:val="24"/>
              </w:rPr>
              <w:t xml:space="preserve">: Removal of </w:t>
            </w:r>
            <w:r w:rsidR="0024554C">
              <w:rPr>
                <w:b/>
                <w:color w:val="0070C0"/>
                <w:sz w:val="24"/>
              </w:rPr>
              <w:t>C</w:t>
            </w:r>
            <w:r w:rsidR="00DA6553">
              <w:rPr>
                <w:b/>
                <w:color w:val="0070C0"/>
                <w:sz w:val="24"/>
              </w:rPr>
              <w:t>BGTI size alignment clause for DCI format 0_1</w:t>
            </w:r>
          </w:p>
          <w:p w14:paraId="0090DCA6" w14:textId="77777777" w:rsidR="004648C1" w:rsidRPr="00D17AB0" w:rsidRDefault="004648C1" w:rsidP="004648C1">
            <w:pPr>
              <w:pStyle w:val="Heading5"/>
              <w:outlineLvl w:val="4"/>
              <w:rPr>
                <w:lang w:eastAsia="zh-CN"/>
              </w:rPr>
            </w:pPr>
            <w:bookmarkStart w:id="35" w:name="_Toc19798776"/>
            <w:bookmarkStart w:id="36" w:name="_Toc26467247"/>
            <w:bookmarkStart w:id="37" w:name="_Toc29326608"/>
            <w:bookmarkStart w:id="38" w:name="_Toc29327758"/>
            <w:r w:rsidRPr="00D17AB0">
              <w:rPr>
                <w:lang w:eastAsia="zh-CN"/>
              </w:rPr>
              <w:t>7.3.1.1.2</w:t>
            </w:r>
            <w:r w:rsidRPr="00D17AB0">
              <w:rPr>
                <w:lang w:eastAsia="zh-CN"/>
              </w:rPr>
              <w:tab/>
              <w:t>Format 0_1</w:t>
            </w:r>
            <w:bookmarkEnd w:id="35"/>
            <w:bookmarkEnd w:id="36"/>
            <w:bookmarkEnd w:id="37"/>
            <w:bookmarkEnd w:id="38"/>
          </w:p>
          <w:p w14:paraId="61606E25" w14:textId="091811F2" w:rsidR="000D3339" w:rsidRDefault="002025F8" w:rsidP="000D3339">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56EDEE6A" w14:textId="77777777" w:rsidR="009D7419" w:rsidRPr="002625EB" w:rsidRDefault="009D7419" w:rsidP="009D7419">
            <w:pPr>
              <w:pStyle w:val="B1"/>
              <w:rPr>
                <w:lang w:eastAsia="zh-CN"/>
              </w:rPr>
            </w:pPr>
          </w:p>
          <w:p w14:paraId="00E03E0A" w14:textId="77777777" w:rsidR="009D7419" w:rsidRPr="002625EB" w:rsidRDefault="009D7419" w:rsidP="009D7419">
            <w:pPr>
              <w:pStyle w:val="B1"/>
              <w:rPr>
                <w:lang w:eastAsia="zh-CN"/>
              </w:rPr>
            </w:pPr>
            <w:r w:rsidRPr="002625EB">
              <w:t>-</w:t>
            </w:r>
            <w:r w:rsidRPr="002625EB">
              <w:rPr>
                <w:rFonts w:hint="eastAsia"/>
                <w:lang w:eastAsia="zh-CN"/>
              </w:rPr>
              <w:tab/>
              <w:t>CSI request</w:t>
            </w:r>
            <w:r w:rsidRPr="002625EB">
              <w:t xml:space="preserve"> – </w:t>
            </w:r>
            <w:r w:rsidRPr="002625EB">
              <w:rPr>
                <w:rFonts w:hint="eastAsia"/>
                <w:lang w:eastAsia="zh-CN"/>
              </w:rPr>
              <w:t>0, 1, 2, 3, 4, 5, or 6</w:t>
            </w:r>
            <w:r w:rsidRPr="002625EB">
              <w:t xml:space="preserve"> bits</w:t>
            </w:r>
            <w:r w:rsidRPr="002625EB">
              <w:rPr>
                <w:rFonts w:hint="eastAsia"/>
                <w:lang w:eastAsia="zh-CN"/>
              </w:rPr>
              <w:t xml:space="preserve"> determined by higher layer parameter </w:t>
            </w:r>
            <w:r w:rsidRPr="002625EB">
              <w:rPr>
                <w:i/>
                <w:lang w:eastAsia="zh-CN"/>
              </w:rPr>
              <w:t>reportTriggerSize</w:t>
            </w:r>
            <w:r w:rsidRPr="002625EB">
              <w:rPr>
                <w:rFonts w:hint="eastAsia"/>
                <w:lang w:eastAsia="zh-CN"/>
              </w:rPr>
              <w:t>.</w:t>
            </w:r>
          </w:p>
          <w:p w14:paraId="35B8BDD4" w14:textId="77777777" w:rsidR="009D7419" w:rsidRDefault="009D7419" w:rsidP="009D7419">
            <w:pPr>
              <w:pStyle w:val="B1"/>
              <w:rPr>
                <w:lang w:eastAsia="zh-CN"/>
              </w:rPr>
            </w:pPr>
            <w:r w:rsidRPr="002625EB">
              <w:lastRenderedPageBreak/>
              <w:t>-</w:t>
            </w:r>
            <w:r w:rsidRPr="002625EB">
              <w:tab/>
            </w:r>
            <w:r w:rsidRPr="002625EB">
              <w:rPr>
                <w:rFonts w:hint="eastAsia"/>
                <w:lang w:eastAsia="zh-CN"/>
              </w:rPr>
              <w:t xml:space="preserve">CBG transmission information </w:t>
            </w:r>
            <w:r w:rsidRPr="002625EB">
              <w:rPr>
                <w:lang w:eastAsia="zh-CN"/>
              </w:rPr>
              <w:t>(CBGTI)</w:t>
            </w:r>
            <w:r w:rsidRPr="002625EB">
              <w:t xml:space="preserve"> – </w:t>
            </w:r>
            <w:r w:rsidRPr="002625EB">
              <w:rPr>
                <w:rFonts w:hint="eastAsia"/>
                <w:lang w:eastAsia="zh-CN"/>
              </w:rPr>
              <w:t>0</w:t>
            </w:r>
            <w:r>
              <w:rPr>
                <w:lang w:eastAsia="zh-CN"/>
              </w:rPr>
              <w:t xml:space="preserve"> bit if higher layer parameter </w:t>
            </w:r>
            <w:r>
              <w:rPr>
                <w:i/>
                <w:lang w:eastAsia="zh-CN"/>
              </w:rPr>
              <w:t>codeBlockGroupTransmission</w:t>
            </w:r>
            <w:r>
              <w:rPr>
                <w:lang w:eastAsia="zh-CN"/>
              </w:rPr>
              <w:t xml:space="preserve"> for PUSCH is not configured</w:t>
            </w:r>
            <w:r w:rsidRPr="00E56BA2">
              <w:rPr>
                <w:lang w:eastAsia="zh-CN"/>
              </w:rPr>
              <w:t xml:space="preserve"> </w:t>
            </w:r>
            <w:r>
              <w:rPr>
                <w:lang w:eastAsia="zh-CN"/>
              </w:rPr>
              <w:t xml:space="preserve">or </w:t>
            </w:r>
            <w:r>
              <w:t xml:space="preserve">if the number of scheduled PUSCH indicated by the </w:t>
            </w:r>
            <w:r w:rsidRPr="002625EB">
              <w:rPr>
                <w:rFonts w:hint="eastAsia"/>
                <w:lang w:eastAsia="zh-CN"/>
              </w:rPr>
              <w:t>Time domain resource assignment</w:t>
            </w:r>
            <w:r>
              <w:t xml:space="preserve"> field is larger than 1</w:t>
            </w:r>
            <w:r>
              <w:rPr>
                <w:lang w:eastAsia="zh-CN"/>
              </w:rPr>
              <w:t>; otherwise</w:t>
            </w:r>
            <w:r w:rsidRPr="002625EB">
              <w:rPr>
                <w:rFonts w:hint="eastAsia"/>
                <w:lang w:eastAsia="zh-CN"/>
              </w:rPr>
              <w:t>, 2, 4, 6, or 8</w:t>
            </w:r>
            <w:r w:rsidRPr="002625EB">
              <w:t xml:space="preserve"> bit</w:t>
            </w:r>
            <w:r w:rsidRPr="002625EB">
              <w:rPr>
                <w:rFonts w:hint="eastAsia"/>
                <w:lang w:eastAsia="zh-CN"/>
              </w:rPr>
              <w:t xml:space="preserve">s determined by higher layer parameter </w:t>
            </w:r>
            <w:r w:rsidRPr="002625EB">
              <w:rPr>
                <w:i/>
                <w:lang w:eastAsia="zh-CN"/>
              </w:rPr>
              <w:t>maxCodeBlockGroupsPerTransportBlock</w:t>
            </w:r>
            <w:r w:rsidRPr="002625EB">
              <w:rPr>
                <w:rFonts w:hint="eastAsia"/>
                <w:lang w:eastAsia="zh-CN"/>
              </w:rPr>
              <w:t xml:space="preserve"> for PUSCH.</w:t>
            </w:r>
            <w:r w:rsidRPr="00AF0272">
              <w:rPr>
                <w:lang w:eastAsia="zh-CN"/>
              </w:rPr>
              <w:t xml:space="preserve"> </w:t>
            </w:r>
          </w:p>
          <w:p w14:paraId="0B5750B3" w14:textId="77777777" w:rsidR="009D7419" w:rsidRPr="009D7419" w:rsidRDefault="009D7419" w:rsidP="009D7419">
            <w:pPr>
              <w:pStyle w:val="B1"/>
              <w:ind w:firstLine="0"/>
              <w:rPr>
                <w:strike/>
                <w:color w:val="FF0000"/>
                <w:lang w:eastAsia="zh-CN"/>
              </w:rPr>
            </w:pPr>
            <w:r w:rsidRPr="009D7419">
              <w:rPr>
                <w:rFonts w:hint="eastAsia"/>
                <w:strike/>
                <w:color w:val="FF0000"/>
                <w:lang w:eastAsia="zh-CN"/>
              </w:rPr>
              <w:t>[</w:t>
            </w:r>
            <w:r w:rsidRPr="009D7419">
              <w:rPr>
                <w:strike/>
                <w:color w:val="FF0000"/>
              </w:rPr>
              <w:t>When two HARQ-ACK codebooks are configured for the same serving cell,</w:t>
            </w:r>
            <w:r w:rsidRPr="009D7419">
              <w:rPr>
                <w:rFonts w:eastAsia="DengXian"/>
                <w:strike/>
                <w:color w:val="FF0000"/>
                <w:lang w:eastAsia="zh-CN"/>
              </w:rPr>
              <w:t xml:space="preserve"> if the bit width of the </w:t>
            </w:r>
            <w:r w:rsidRPr="009D7419">
              <w:rPr>
                <w:rFonts w:hint="eastAsia"/>
                <w:strike/>
                <w:color w:val="FF0000"/>
                <w:lang w:eastAsia="zh-CN"/>
              </w:rPr>
              <w:t>CBG transmission information</w:t>
            </w:r>
            <w:r w:rsidRPr="009D7419">
              <w:rPr>
                <w:strike/>
                <w:color w:val="FF0000"/>
                <w:lang w:eastAsia="zh-CN"/>
              </w:rPr>
              <w:t xml:space="preserve"> in DCI format 0_1 </w:t>
            </w:r>
            <w:r w:rsidRPr="009D7419">
              <w:rPr>
                <w:strike/>
                <w:color w:val="FF0000"/>
              </w:rPr>
              <w:t>for</w:t>
            </w:r>
            <w:r w:rsidRPr="009D7419">
              <w:rPr>
                <w:rFonts w:eastAsia="DengXian"/>
                <w:strike/>
                <w:color w:val="FF0000"/>
                <w:lang w:eastAsia="zh-CN"/>
              </w:rPr>
              <w:t xml:space="preserve"> one HARQ-ACK codebook is not equal to that of the</w:t>
            </w:r>
            <w:r w:rsidRPr="009D7419">
              <w:rPr>
                <w:rFonts w:hint="eastAsia"/>
                <w:strike/>
                <w:color w:val="FF0000"/>
                <w:lang w:eastAsia="zh-CN"/>
              </w:rPr>
              <w:t xml:space="preserve"> CBG transmission information </w:t>
            </w:r>
            <w:r w:rsidRPr="009D7419">
              <w:rPr>
                <w:strike/>
                <w:color w:val="FF0000"/>
                <w:lang w:eastAsia="zh-CN"/>
              </w:rPr>
              <w:t xml:space="preserve">in DCI format 0_1 </w:t>
            </w:r>
            <w:r w:rsidRPr="009D7419">
              <w:rPr>
                <w:rFonts w:eastAsia="DengXian"/>
                <w:strike/>
                <w:color w:val="FF0000"/>
                <w:lang w:eastAsia="zh-CN"/>
              </w:rPr>
              <w:t xml:space="preserve">for the other HARQ-ACK codebook, a number of </w:t>
            </w:r>
            <w:r w:rsidRPr="009D7419">
              <w:rPr>
                <w:rFonts w:eastAsia="MS Mincho"/>
                <w:strike/>
                <w:color w:val="FF0000"/>
                <w:kern w:val="2"/>
              </w:rPr>
              <w:t xml:space="preserve">most significant bits with value set to '0' are inserted </w:t>
            </w:r>
            <w:r w:rsidRPr="009D7419">
              <w:rPr>
                <w:rFonts w:eastAsia="DengXian"/>
                <w:strike/>
                <w:color w:val="FF0000"/>
                <w:lang w:eastAsia="zh-CN"/>
              </w:rPr>
              <w:t>to smaller</w:t>
            </w:r>
            <w:r w:rsidRPr="009D7419">
              <w:rPr>
                <w:strike/>
                <w:color w:val="FF0000"/>
                <w:lang w:eastAsia="zh-CN"/>
              </w:rPr>
              <w:t xml:space="preserve"> </w:t>
            </w:r>
            <w:r w:rsidRPr="009D7419">
              <w:rPr>
                <w:rFonts w:hint="eastAsia"/>
                <w:strike/>
                <w:color w:val="FF0000"/>
                <w:lang w:eastAsia="zh-CN"/>
              </w:rPr>
              <w:t>CBG transmission information</w:t>
            </w:r>
            <w:r w:rsidRPr="009D7419">
              <w:rPr>
                <w:rFonts w:eastAsia="DengXian"/>
                <w:strike/>
                <w:color w:val="FF0000"/>
                <w:lang w:eastAsia="zh-CN"/>
              </w:rPr>
              <w:t xml:space="preserve"> until the bit width of the </w:t>
            </w:r>
            <w:r w:rsidRPr="009D7419">
              <w:rPr>
                <w:rFonts w:hint="eastAsia"/>
                <w:strike/>
                <w:color w:val="FF0000"/>
                <w:lang w:eastAsia="zh-CN"/>
              </w:rPr>
              <w:t xml:space="preserve">CBG transmission information </w:t>
            </w:r>
            <w:r w:rsidRPr="009D7419">
              <w:rPr>
                <w:strike/>
                <w:color w:val="FF0000"/>
                <w:lang w:eastAsia="zh-CN"/>
              </w:rPr>
              <w:t>in DCI format 0_1</w:t>
            </w:r>
            <w:r w:rsidRPr="009D7419">
              <w:rPr>
                <w:rFonts w:eastAsia="DengXian"/>
                <w:strike/>
                <w:color w:val="FF0000"/>
                <w:lang w:eastAsia="zh-CN"/>
              </w:rPr>
              <w:t xml:space="preserve"> for the two HARQ-ACK codebooks are the same.</w:t>
            </w:r>
            <w:r w:rsidRPr="009D7419">
              <w:rPr>
                <w:rFonts w:eastAsia="DengXian" w:hint="eastAsia"/>
                <w:strike/>
                <w:color w:val="FF0000"/>
                <w:lang w:eastAsia="zh-CN"/>
              </w:rPr>
              <w:t>]</w:t>
            </w:r>
          </w:p>
          <w:p w14:paraId="2FBFAA6F" w14:textId="77777777" w:rsidR="009D7419" w:rsidRPr="002625EB" w:rsidRDefault="009D7419" w:rsidP="009D7419">
            <w:pPr>
              <w:pStyle w:val="B1"/>
              <w:rPr>
                <w:lang w:eastAsia="zh-CN"/>
              </w:rPr>
            </w:pPr>
            <w:r w:rsidRPr="002625EB">
              <w:rPr>
                <w:rFonts w:hint="eastAsia"/>
                <w:lang w:eastAsia="zh-CN"/>
              </w:rPr>
              <w:t>-</w:t>
            </w:r>
            <w:r w:rsidRPr="002625EB">
              <w:rPr>
                <w:rFonts w:hint="eastAsia"/>
                <w:lang w:eastAsia="zh-CN"/>
              </w:rPr>
              <w:tab/>
              <w:t xml:space="preserve">PTRS-DMRS association </w:t>
            </w:r>
            <w:r w:rsidRPr="002625EB">
              <w:t xml:space="preserve">– </w:t>
            </w:r>
            <w:r w:rsidRPr="002625EB">
              <w:rPr>
                <w:rFonts w:hint="eastAsia"/>
                <w:lang w:eastAsia="zh-CN"/>
              </w:rPr>
              <w:t>number of bits determined as follows</w:t>
            </w:r>
          </w:p>
          <w:p w14:paraId="6F02023D" w14:textId="77777777" w:rsidR="002025F8" w:rsidRPr="00D17AB0" w:rsidRDefault="002025F8" w:rsidP="00B14AB1">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5AA2E8F3" w14:textId="77777777" w:rsidR="002025F8" w:rsidRPr="00D17AB0" w:rsidRDefault="002025F8" w:rsidP="002025F8">
      <w:pPr>
        <w:jc w:val="both"/>
        <w:rPr>
          <w:b/>
          <w:sz w:val="22"/>
          <w:lang w:eastAsia="zh-CN"/>
        </w:rPr>
      </w:pPr>
    </w:p>
    <w:p w14:paraId="12609914" w14:textId="4AE28FC6" w:rsidR="005B055C" w:rsidRPr="00D17AB0" w:rsidRDefault="00131694" w:rsidP="005B055C">
      <w:pPr>
        <w:pStyle w:val="Heading2"/>
        <w:rPr>
          <w:lang w:eastAsia="zh-CN"/>
        </w:rPr>
      </w:pPr>
      <w:r>
        <w:rPr>
          <w:lang w:eastAsia="zh-CN"/>
        </w:rPr>
        <w:t>2</w:t>
      </w:r>
      <w:r w:rsidR="005B055C" w:rsidRPr="00D17AB0">
        <w:rPr>
          <w:lang w:eastAsia="zh-CN"/>
        </w:rPr>
        <w:t>.</w:t>
      </w:r>
      <w:r>
        <w:rPr>
          <w:lang w:eastAsia="zh-CN"/>
        </w:rPr>
        <w:t>9</w:t>
      </w:r>
      <w:r w:rsidR="005B055C" w:rsidRPr="00D17AB0">
        <w:rPr>
          <w:lang w:eastAsia="zh-CN"/>
        </w:rPr>
        <w:t xml:space="preserve"> Determination of DCI field sizes </w:t>
      </w:r>
      <w:r w:rsidR="00FB5CFA" w:rsidRPr="00D17AB0">
        <w:rPr>
          <w:lang w:eastAsia="zh-CN"/>
        </w:rPr>
        <w:t xml:space="preserve">for the case of two HARQ-Ack codebooks </w:t>
      </w:r>
      <w:r w:rsidR="005B055C" w:rsidRPr="00D17AB0">
        <w:rPr>
          <w:lang w:eastAsia="zh-CN"/>
        </w:rPr>
        <w:t>(38.212, Section 7.3.1.2.2 and 7.3.1.2.3)</w:t>
      </w:r>
    </w:p>
    <w:p w14:paraId="1EDD57A1" w14:textId="77777777" w:rsidR="005B055C" w:rsidRPr="00D17AB0" w:rsidRDefault="005B055C" w:rsidP="005B055C">
      <w:pPr>
        <w:rPr>
          <w:sz w:val="22"/>
          <w:lang w:eastAsia="zh-CN"/>
        </w:rPr>
      </w:pPr>
      <w:r w:rsidRPr="00D17AB0">
        <w:rPr>
          <w:sz w:val="22"/>
          <w:lang w:eastAsia="zh-CN"/>
        </w:rPr>
        <w:t>The following working assumption has been made in RAN1#99:</w:t>
      </w:r>
    </w:p>
    <w:p w14:paraId="2C777A48" w14:textId="77777777" w:rsidR="005B055C" w:rsidRPr="00D17AB0" w:rsidRDefault="005B055C" w:rsidP="005B055C">
      <w:pPr>
        <w:ind w:left="568"/>
        <w:rPr>
          <w:i/>
          <w:highlight w:val="darkYellow"/>
          <w:lang w:eastAsia="x-none"/>
        </w:rPr>
      </w:pPr>
      <w:r w:rsidRPr="00D17AB0">
        <w:rPr>
          <w:i/>
          <w:highlight w:val="darkYellow"/>
          <w:lang w:eastAsia="x-none"/>
        </w:rPr>
        <w:t>Working assumption:</w:t>
      </w:r>
    </w:p>
    <w:p w14:paraId="7E9AD7DF" w14:textId="30F095FC" w:rsidR="005B055C" w:rsidRPr="00D17AB0" w:rsidRDefault="005B055C" w:rsidP="005B055C">
      <w:pPr>
        <w:spacing w:after="60"/>
        <w:ind w:left="568"/>
        <w:rPr>
          <w:i/>
          <w:iCs/>
          <w:color w:val="000000"/>
          <w:kern w:val="2"/>
          <w:lang w:eastAsia="zh-CN"/>
        </w:rPr>
      </w:pPr>
      <w:r w:rsidRPr="00D17AB0">
        <w:rPr>
          <w:i/>
          <w:iCs/>
          <w:color w:val="000000"/>
          <w:kern w:val="2"/>
          <w:lang w:eastAsia="zh-CN"/>
        </w:rPr>
        <w:t>When the UE is configured with two HARQ-ACK codebooks at least for the case when only one of the two DCI formats (1_1 and 1_2 for DL, 0_1 and 0_2 for UL), configured to support two HARQ-ACK codebooks, is configured to be monitored by the UE, the bit width of the following fields is the maximum of the bit widths for the two configurations corresponding to the two HARQ-ACK codebooks. The necessary number of most significant</w:t>
      </w:r>
      <w:r w:rsidRPr="00D17AB0">
        <w:rPr>
          <w:i/>
          <w:iCs/>
          <w:color w:val="000000"/>
          <w:kern w:val="2"/>
          <w:sz w:val="32"/>
          <w:szCs w:val="32"/>
          <w:lang w:eastAsia="zh-CN"/>
        </w:rPr>
        <w:t xml:space="preserve"> </w:t>
      </w:r>
      <w:r w:rsidRPr="00D17AB0">
        <w:rPr>
          <w:i/>
          <w:iCs/>
          <w:color w:val="000000"/>
          <w:kern w:val="2"/>
          <w:lang w:eastAsia="zh-CN"/>
        </w:rPr>
        <w:t xml:space="preserve">zero bits can be added to a field to achieve the alignment. </w:t>
      </w:r>
    </w:p>
    <w:p w14:paraId="15587D4D" w14:textId="77777777" w:rsidR="005B055C" w:rsidRPr="00D17AB0" w:rsidRDefault="005B055C" w:rsidP="005B055C">
      <w:pPr>
        <w:pStyle w:val="ListParagraph"/>
        <w:numPr>
          <w:ilvl w:val="0"/>
          <w:numId w:val="16"/>
        </w:numPr>
        <w:autoSpaceDE w:val="0"/>
        <w:autoSpaceDN w:val="0"/>
        <w:adjustRightInd w:val="0"/>
        <w:snapToGrid w:val="0"/>
        <w:spacing w:after="120"/>
        <w:ind w:left="1288"/>
        <w:jc w:val="both"/>
        <w:rPr>
          <w:i/>
          <w:iCs/>
          <w:color w:val="000000"/>
          <w:kern w:val="2"/>
          <w:lang w:eastAsia="zh-CN"/>
        </w:rPr>
      </w:pPr>
      <w:r w:rsidRPr="00D17AB0">
        <w:rPr>
          <w:i/>
          <w:iCs/>
        </w:rPr>
        <w:t>PDSCH-to-HARQ_feedback timing indicator</w:t>
      </w:r>
      <w:r w:rsidRPr="00D17AB0">
        <w:rPr>
          <w:i/>
          <w:iCs/>
          <w:color w:val="000000"/>
          <w:kern w:val="2"/>
          <w:lang w:eastAsia="zh-CN"/>
        </w:rPr>
        <w:t xml:space="preserve"> </w:t>
      </w:r>
    </w:p>
    <w:p w14:paraId="7ECBAD0A" w14:textId="77777777" w:rsidR="005B055C" w:rsidRPr="00D17AB0" w:rsidRDefault="005B055C" w:rsidP="005B055C">
      <w:pPr>
        <w:pStyle w:val="ListParagraph"/>
        <w:numPr>
          <w:ilvl w:val="0"/>
          <w:numId w:val="16"/>
        </w:numPr>
        <w:autoSpaceDE w:val="0"/>
        <w:autoSpaceDN w:val="0"/>
        <w:adjustRightInd w:val="0"/>
        <w:snapToGrid w:val="0"/>
        <w:spacing w:after="120"/>
        <w:ind w:left="1288"/>
        <w:jc w:val="both"/>
        <w:rPr>
          <w:i/>
          <w:iCs/>
          <w:color w:val="000000"/>
          <w:kern w:val="2"/>
          <w:lang w:eastAsia="zh-CN"/>
        </w:rPr>
      </w:pPr>
      <w:r w:rsidRPr="00D17AB0">
        <w:rPr>
          <w:i/>
          <w:iCs/>
          <w:color w:val="000000"/>
          <w:kern w:val="2"/>
          <w:lang w:eastAsia="zh-CN"/>
        </w:rPr>
        <w:t xml:space="preserve">Beta offset indicator </w:t>
      </w:r>
    </w:p>
    <w:p w14:paraId="66BA5011" w14:textId="77777777" w:rsidR="005B055C" w:rsidRPr="00D17AB0" w:rsidRDefault="005B055C" w:rsidP="005B055C">
      <w:pPr>
        <w:pStyle w:val="ListParagraph"/>
        <w:numPr>
          <w:ilvl w:val="0"/>
          <w:numId w:val="16"/>
        </w:numPr>
        <w:autoSpaceDE w:val="0"/>
        <w:autoSpaceDN w:val="0"/>
        <w:adjustRightInd w:val="0"/>
        <w:snapToGrid w:val="0"/>
        <w:spacing w:after="120"/>
        <w:ind w:left="1288"/>
        <w:jc w:val="both"/>
        <w:rPr>
          <w:i/>
          <w:iCs/>
          <w:color w:val="000000"/>
          <w:kern w:val="2"/>
          <w:lang w:eastAsia="zh-CN"/>
        </w:rPr>
      </w:pPr>
      <w:r w:rsidRPr="00D17AB0">
        <w:rPr>
          <w:i/>
          <w:iCs/>
          <w:color w:val="000000"/>
          <w:kern w:val="2"/>
          <w:lang w:eastAsia="zh-CN"/>
        </w:rPr>
        <w:t>DAI</w:t>
      </w:r>
    </w:p>
    <w:p w14:paraId="149E8AB3" w14:textId="77777777" w:rsidR="005B055C" w:rsidRPr="00D17AB0" w:rsidRDefault="005B055C" w:rsidP="005B055C">
      <w:pPr>
        <w:pStyle w:val="ListParagraph"/>
        <w:numPr>
          <w:ilvl w:val="0"/>
          <w:numId w:val="16"/>
        </w:numPr>
        <w:autoSpaceDE w:val="0"/>
        <w:autoSpaceDN w:val="0"/>
        <w:adjustRightInd w:val="0"/>
        <w:snapToGrid w:val="0"/>
        <w:spacing w:after="120"/>
        <w:ind w:left="1288"/>
        <w:jc w:val="both"/>
        <w:rPr>
          <w:iCs/>
          <w:color w:val="000000"/>
          <w:kern w:val="2"/>
          <w:lang w:eastAsia="zh-CN"/>
        </w:rPr>
      </w:pPr>
      <w:r w:rsidRPr="00D17AB0">
        <w:rPr>
          <w:i/>
          <w:iCs/>
          <w:color w:val="000000"/>
          <w:kern w:val="2"/>
          <w:lang w:eastAsia="zh-CN"/>
        </w:rPr>
        <w:t>CBGTI &amp; CBGFI (if configured for the low priority HARQ-ACK codebook for DCI format 1_1 and DCI format 0_1)</w:t>
      </w:r>
    </w:p>
    <w:p w14:paraId="213BA56F" w14:textId="054DD84D" w:rsidR="005B055C" w:rsidRPr="00D17AB0" w:rsidRDefault="005B055C" w:rsidP="005B055C">
      <w:pPr>
        <w:rPr>
          <w:sz w:val="22"/>
          <w:lang w:eastAsia="zh-CN"/>
        </w:rPr>
      </w:pPr>
      <w:r w:rsidRPr="00D17AB0">
        <w:rPr>
          <w:sz w:val="22"/>
          <w:lang w:eastAsia="zh-CN"/>
        </w:rPr>
        <w:t>This was implemented in TS 38.212 as follows e.g. for DAI field in format 1_1</w:t>
      </w:r>
      <w:r w:rsidR="009D7419">
        <w:rPr>
          <w:sz w:val="22"/>
          <w:lang w:eastAsia="zh-CN"/>
        </w:rPr>
        <w:t xml:space="preserve"> with the parts in </w:t>
      </w:r>
      <w:r w:rsidR="009D7419" w:rsidRPr="009D7419">
        <w:rPr>
          <w:sz w:val="22"/>
          <w:highlight w:val="yellow"/>
          <w:lang w:eastAsia="zh-CN"/>
        </w:rPr>
        <w:t>yellow</w:t>
      </w:r>
      <w:r w:rsidRPr="00D17AB0">
        <w:rPr>
          <w:sz w:val="22"/>
          <w:lang w:eastAsia="zh-CN"/>
        </w:rPr>
        <w:t>:</w:t>
      </w:r>
    </w:p>
    <w:tbl>
      <w:tblPr>
        <w:tblStyle w:val="TableGrid"/>
        <w:tblW w:w="0" w:type="auto"/>
        <w:tblLook w:val="04A0" w:firstRow="1" w:lastRow="0" w:firstColumn="1" w:lastColumn="0" w:noHBand="0" w:noVBand="1"/>
      </w:tblPr>
      <w:tblGrid>
        <w:gridCol w:w="9629"/>
      </w:tblGrid>
      <w:tr w:rsidR="005B055C" w:rsidRPr="00D17AB0" w14:paraId="04474641" w14:textId="77777777" w:rsidTr="005B055C">
        <w:tc>
          <w:tcPr>
            <w:tcW w:w="9629" w:type="dxa"/>
          </w:tcPr>
          <w:p w14:paraId="054966DE" w14:textId="77777777" w:rsidR="009D7419" w:rsidRDefault="009D7419" w:rsidP="009D7419">
            <w:pPr>
              <w:pStyle w:val="B1"/>
              <w:rPr>
                <w:lang w:eastAsia="zh-CN"/>
              </w:rPr>
            </w:pPr>
            <w:r w:rsidRPr="002625EB">
              <w:t>-</w:t>
            </w:r>
            <w:r w:rsidRPr="002625EB">
              <w:rPr>
                <w:rFonts w:hint="eastAsia"/>
                <w:lang w:eastAsia="zh-CN"/>
              </w:rPr>
              <w:tab/>
              <w:t>Downlink assignment index</w:t>
            </w:r>
            <w:r w:rsidRPr="002625EB">
              <w:t xml:space="preserve"> –</w:t>
            </w:r>
            <w:r w:rsidRPr="002625EB">
              <w:rPr>
                <w:rFonts w:hint="eastAsia"/>
                <w:lang w:eastAsia="zh-CN"/>
              </w:rPr>
              <w:t xml:space="preserve"> </w:t>
            </w:r>
            <w:r w:rsidRPr="002625EB">
              <w:t xml:space="preserve">number of bits </w:t>
            </w:r>
            <w:r w:rsidRPr="002625EB">
              <w:rPr>
                <w:rFonts w:hint="eastAsia"/>
                <w:lang w:eastAsia="zh-CN"/>
              </w:rPr>
              <w:t>as defined in the following</w:t>
            </w:r>
          </w:p>
          <w:p w14:paraId="6BFC023A" w14:textId="77777777" w:rsidR="009D7419" w:rsidRDefault="009D7419" w:rsidP="009D7419">
            <w:pPr>
              <w:pStyle w:val="B2"/>
              <w:rPr>
                <w:lang w:eastAsia="zh-CN"/>
              </w:rPr>
            </w:pPr>
            <w:r>
              <w:rPr>
                <w:lang w:eastAsia="zh-CN"/>
              </w:rPr>
              <w:t>-</w:t>
            </w:r>
            <w:r>
              <w:rPr>
                <w:lang w:eastAsia="zh-CN"/>
              </w:rPr>
              <w:tab/>
            </w:r>
            <w:r>
              <w:rPr>
                <w:rFonts w:hint="eastAsia"/>
                <w:lang w:eastAsia="zh-CN"/>
              </w:rPr>
              <w:t xml:space="preserve">6 bits </w:t>
            </w:r>
            <w:r w:rsidRPr="002625EB">
              <w:rPr>
                <w:rFonts w:hint="eastAsia"/>
                <w:lang w:eastAsia="zh-CN"/>
              </w:rPr>
              <w:t>if more than one serving cell are configured in the DL</w:t>
            </w:r>
            <w:r>
              <w:rPr>
                <w:lang w:eastAsia="zh-CN"/>
              </w:rPr>
              <w:t xml:space="preserve"> and the higher layer parameter </w:t>
            </w:r>
            <w:r w:rsidRPr="00DC6018">
              <w:rPr>
                <w:i/>
                <w:color w:val="000000"/>
              </w:rPr>
              <w:t>NFI-TotalDAI-Included-r16</w:t>
            </w:r>
            <w:r>
              <w:rPr>
                <w:i/>
                <w:color w:val="000000"/>
              </w:rPr>
              <w:t xml:space="preserve"> = enable</w:t>
            </w:r>
            <w:r>
              <w:rPr>
                <w:color w:val="000000"/>
              </w:rPr>
              <w:t>.</w:t>
            </w:r>
            <w:r>
              <w:rPr>
                <w:lang w:eastAsia="zh-CN"/>
              </w:rPr>
              <w:t xml:space="preserve"> T</w:t>
            </w:r>
            <w:r w:rsidRPr="002625EB">
              <w:rPr>
                <w:rFonts w:hint="eastAsia"/>
                <w:lang w:eastAsia="zh-CN"/>
              </w:rPr>
              <w:t xml:space="preserve">he </w:t>
            </w:r>
            <w:r>
              <w:rPr>
                <w:lang w:eastAsia="zh-CN"/>
              </w:rPr>
              <w:t>4</w:t>
            </w:r>
            <w:r w:rsidRPr="002625EB">
              <w:rPr>
                <w:rFonts w:hint="eastAsia"/>
                <w:lang w:eastAsia="zh-CN"/>
              </w:rPr>
              <w:t xml:space="preserve"> MSB bits are the counter DAI and the total DAI</w:t>
            </w:r>
            <w:r>
              <w:rPr>
                <w:lang w:eastAsia="zh-CN"/>
              </w:rPr>
              <w:t xml:space="preserve"> for the scheduled PDSCH group, and the 2</w:t>
            </w:r>
            <w:r>
              <w:rPr>
                <w:rFonts w:hint="eastAsia"/>
                <w:lang w:eastAsia="zh-CN"/>
              </w:rPr>
              <w:t xml:space="preserve"> LSB bits are the total DAI for the non-scheduled PDSCH group.</w:t>
            </w:r>
          </w:p>
          <w:p w14:paraId="3DEE5206" w14:textId="77777777" w:rsidR="009D7419" w:rsidRPr="002625EB" w:rsidRDefault="009D7419" w:rsidP="009D7419">
            <w:pPr>
              <w:pStyle w:val="B2"/>
              <w:rPr>
                <w:lang w:eastAsia="zh-CN"/>
              </w:rPr>
            </w:pPr>
            <w:r w:rsidRPr="002625EB">
              <w:rPr>
                <w:rFonts w:hint="eastAsia"/>
                <w:lang w:eastAsia="zh-CN"/>
              </w:rPr>
              <w:t>-</w:t>
            </w:r>
            <w:r w:rsidRPr="002625EB">
              <w:rPr>
                <w:rFonts w:hint="eastAsia"/>
                <w:lang w:eastAsia="zh-CN"/>
              </w:rPr>
              <w:tab/>
              <w:t xml:space="preserve">4 bits if </w:t>
            </w:r>
            <w:r>
              <w:rPr>
                <w:lang w:eastAsia="zh-CN"/>
              </w:rPr>
              <w:t>only</w:t>
            </w:r>
            <w:r w:rsidRPr="002625EB">
              <w:rPr>
                <w:rFonts w:hint="eastAsia"/>
                <w:lang w:eastAsia="zh-CN"/>
              </w:rPr>
              <w:t xml:space="preserve"> one serving cell are configured in the DL </w:t>
            </w:r>
            <w:r>
              <w:rPr>
                <w:lang w:eastAsia="zh-CN"/>
              </w:rPr>
              <w:t xml:space="preserve">and the higher layer parameter </w:t>
            </w:r>
            <w:r w:rsidRPr="00DC6018">
              <w:rPr>
                <w:i/>
                <w:color w:val="000000"/>
              </w:rPr>
              <w:t>NFI-TotalDAI-Included-r16</w:t>
            </w:r>
            <w:r>
              <w:rPr>
                <w:i/>
                <w:color w:val="000000"/>
              </w:rPr>
              <w:t xml:space="preserve"> = enable. </w:t>
            </w:r>
            <w:r>
              <w:rPr>
                <w:lang w:eastAsia="zh-CN"/>
              </w:rPr>
              <w:t>T</w:t>
            </w:r>
            <w:r w:rsidRPr="002625EB">
              <w:rPr>
                <w:rFonts w:hint="eastAsia"/>
                <w:lang w:eastAsia="zh-CN"/>
              </w:rPr>
              <w:t xml:space="preserve">he 2 MSB bits are the counter DAI </w:t>
            </w:r>
            <w:r>
              <w:rPr>
                <w:lang w:eastAsia="zh-CN"/>
              </w:rPr>
              <w:t xml:space="preserve">for the scheduled PDSCH group, </w:t>
            </w:r>
            <w:r w:rsidRPr="002625EB">
              <w:rPr>
                <w:rFonts w:hint="eastAsia"/>
                <w:lang w:eastAsia="zh-CN"/>
              </w:rPr>
              <w:t>and the 2 LSB bits are the total DAI</w:t>
            </w:r>
            <w:r>
              <w:rPr>
                <w:lang w:eastAsia="zh-CN"/>
              </w:rPr>
              <w:t xml:space="preserve"> for the non-scheduled PDSCH group</w:t>
            </w:r>
            <w:r w:rsidRPr="002625EB">
              <w:rPr>
                <w:rFonts w:hint="eastAsia"/>
                <w:lang w:eastAsia="zh-CN"/>
              </w:rPr>
              <w:t>;</w:t>
            </w:r>
          </w:p>
          <w:p w14:paraId="7ACD79D5" w14:textId="77777777" w:rsidR="009D7419" w:rsidRDefault="009D7419" w:rsidP="009D7419">
            <w:pPr>
              <w:pStyle w:val="B2"/>
              <w:rPr>
                <w:lang w:eastAsia="zh-CN"/>
              </w:rPr>
            </w:pPr>
            <w:r w:rsidRPr="002625EB">
              <w:rPr>
                <w:rFonts w:hint="eastAsia"/>
                <w:lang w:eastAsia="zh-CN"/>
              </w:rPr>
              <w:t>-</w:t>
            </w:r>
            <w:r w:rsidRPr="002625EB">
              <w:rPr>
                <w:rFonts w:hint="eastAsia"/>
                <w:lang w:eastAsia="zh-CN"/>
              </w:rPr>
              <w:tab/>
              <w:t>4 bits if more than one serving cell are configured in the DL</w:t>
            </w:r>
            <w:r>
              <w:rPr>
                <w:lang w:eastAsia="zh-CN"/>
              </w:rPr>
              <w:t>,</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Pr>
                <w:rFonts w:hint="eastAsia"/>
                <w:lang w:eastAsia="zh-CN"/>
              </w:rPr>
              <w:t xml:space="preserve"> or </w:t>
            </w:r>
            <w:r w:rsidRPr="002625EB">
              <w:rPr>
                <w:rFonts w:hint="eastAsia"/>
                <w:i/>
                <w:lang w:eastAsia="zh-CN"/>
              </w:rPr>
              <w:t>p</w:t>
            </w:r>
            <w:r w:rsidRPr="002625EB">
              <w:rPr>
                <w:i/>
                <w:lang w:eastAsia="zh-CN"/>
              </w:rPr>
              <w:t>dsch-HARQ-ACK-Codebook=</w:t>
            </w:r>
            <w:r w:rsidRPr="00DF564F">
              <w:rPr>
                <w:i/>
                <w:lang w:val="en-US" w:eastAsia="zh-CN"/>
              </w:rPr>
              <w:t>enhancedDynamic-r16</w:t>
            </w:r>
            <w:r>
              <w:rPr>
                <w:rFonts w:hint="eastAsia"/>
                <w:lang w:val="en-US" w:eastAsia="zh-CN"/>
              </w:rPr>
              <w:t>,</w:t>
            </w:r>
            <w:r>
              <w:rPr>
                <w:rFonts w:hint="eastAsia"/>
                <w:lang w:eastAsia="zh-CN"/>
              </w:rPr>
              <w:t xml:space="preserve"> and </w:t>
            </w:r>
            <w:r w:rsidRPr="00DC6018">
              <w:rPr>
                <w:i/>
                <w:color w:val="000000"/>
              </w:rPr>
              <w:t>NFI-TotalDAI-Included-r16</w:t>
            </w:r>
            <w:r>
              <w:rPr>
                <w:rFonts w:hint="eastAsia"/>
                <w:color w:val="000000"/>
                <w:lang w:eastAsia="zh-CN"/>
              </w:rPr>
              <w:t xml:space="preserve"> is not configured</w:t>
            </w:r>
            <w:r w:rsidRPr="002625EB">
              <w:rPr>
                <w:rFonts w:hint="eastAsia"/>
                <w:lang w:eastAsia="zh-CN"/>
              </w:rPr>
              <w:t>, where the 2 MSB bits are the counter DAI and the 2 LSB bits are the total DAI;</w:t>
            </w:r>
          </w:p>
          <w:p w14:paraId="37C7CF6C" w14:textId="77777777" w:rsidR="009D7419" w:rsidRPr="002625EB" w:rsidRDefault="009D7419" w:rsidP="009D7419">
            <w:pPr>
              <w:pStyle w:val="B2"/>
              <w:rPr>
                <w:lang w:eastAsia="zh-CN"/>
              </w:rPr>
            </w:pPr>
            <w:r>
              <w:rPr>
                <w:rFonts w:hint="eastAsia"/>
                <w:lang w:eastAsia="zh-CN"/>
              </w:rPr>
              <w:t>-</w:t>
            </w:r>
            <w:r>
              <w:rPr>
                <w:rFonts w:hint="eastAsia"/>
                <w:lang w:eastAsia="zh-CN"/>
              </w:rPr>
              <w:tab/>
            </w:r>
            <w:r w:rsidRPr="00344D41">
              <w:rPr>
                <w:lang w:eastAsia="zh-CN"/>
              </w:rPr>
              <w:t xml:space="preserve">4 bits if one serving cell is configured in the DL, and the higher layer parameter </w:t>
            </w:r>
            <w:r w:rsidRPr="00344D41">
              <w:rPr>
                <w:i/>
                <w:lang w:eastAsia="zh-CN"/>
              </w:rPr>
              <w:t>pdsch-HARQ-ACK-Codebook=dynamic</w:t>
            </w:r>
            <w:r w:rsidRPr="00344D41">
              <w:rPr>
                <w:lang w:eastAsia="zh-CN"/>
              </w:rPr>
              <w:t xml:space="preserve">, and the UE is not provided </w:t>
            </w:r>
            <w:r w:rsidRPr="00344D41">
              <w:rPr>
                <w:i/>
                <w:lang w:eastAsia="zh-CN"/>
              </w:rPr>
              <w:t>CORESETPoolIndex</w:t>
            </w:r>
            <w:r w:rsidRPr="00344D41">
              <w:rPr>
                <w:lang w:eastAsia="zh-CN"/>
              </w:rPr>
              <w:t xml:space="preserve"> or is provided </w:t>
            </w:r>
            <w:r w:rsidRPr="00344D41">
              <w:rPr>
                <w:i/>
                <w:lang w:eastAsia="zh-CN"/>
              </w:rPr>
              <w:t>CORESETPoolIndex</w:t>
            </w:r>
            <w:r w:rsidRPr="00344D41">
              <w:rPr>
                <w:lang w:eastAsia="zh-CN"/>
              </w:rPr>
              <w:t xml:space="preserve"> with value 0 for one or more first CORESETs and is provided </w:t>
            </w:r>
            <w:r w:rsidRPr="00344D41">
              <w:rPr>
                <w:i/>
                <w:lang w:eastAsia="zh-CN"/>
              </w:rPr>
              <w:t>CORESETPoolIndex</w:t>
            </w:r>
            <w:r w:rsidRPr="00344D41">
              <w:rPr>
                <w:lang w:eastAsia="zh-CN"/>
              </w:rPr>
              <w:t xml:space="preserve"> with value 1 for one or more second CORESETs, and is provided </w:t>
            </w:r>
            <w:r w:rsidRPr="00344D41">
              <w:rPr>
                <w:i/>
                <w:lang w:eastAsia="zh-CN"/>
              </w:rPr>
              <w:t>ACKNACKFeedbackMode = JointFeedback</w:t>
            </w:r>
            <w:r w:rsidRPr="00344D41">
              <w:rPr>
                <w:lang w:eastAsia="zh-CN"/>
              </w:rPr>
              <w:t>, where the 2 MSB bits are the counter DAI and the 2 LSB bits are the total DAI;</w:t>
            </w:r>
          </w:p>
          <w:p w14:paraId="076D4392" w14:textId="77777777" w:rsidR="009D7419" w:rsidRPr="002625EB" w:rsidRDefault="009D7419" w:rsidP="009D7419">
            <w:pPr>
              <w:pStyle w:val="B2"/>
              <w:rPr>
                <w:lang w:eastAsia="zh-CN"/>
              </w:rPr>
            </w:pPr>
            <w:r w:rsidRPr="002625EB">
              <w:rPr>
                <w:rFonts w:hint="eastAsia"/>
                <w:lang w:eastAsia="zh-CN"/>
              </w:rPr>
              <w:t>-</w:t>
            </w:r>
            <w:r w:rsidRPr="002625EB">
              <w:rPr>
                <w:rFonts w:hint="eastAsia"/>
                <w:lang w:eastAsia="zh-CN"/>
              </w:rPr>
              <w:tab/>
              <w:t>2 bits if only one serving cell is configured in the DL</w:t>
            </w:r>
            <w:r>
              <w:rPr>
                <w:lang w:eastAsia="zh-CN"/>
              </w:rPr>
              <w:t>,</w:t>
            </w:r>
            <w:r w:rsidRPr="002625EB">
              <w:rPr>
                <w:rFonts w:hint="eastAsia"/>
                <w:lang w:eastAsia="zh-CN"/>
              </w:rPr>
              <w:t xml:space="preserve"> 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1032EC">
              <w:rPr>
                <w:rFonts w:hint="eastAsia"/>
                <w:lang w:eastAsia="zh-CN"/>
              </w:rPr>
              <w:t xml:space="preserve"> </w:t>
            </w:r>
            <w:r>
              <w:rPr>
                <w:rFonts w:hint="eastAsia"/>
                <w:lang w:eastAsia="zh-CN"/>
              </w:rPr>
              <w:t xml:space="preserve">or </w:t>
            </w:r>
            <w:r w:rsidRPr="002625EB">
              <w:rPr>
                <w:rFonts w:hint="eastAsia"/>
                <w:i/>
                <w:lang w:eastAsia="zh-CN"/>
              </w:rPr>
              <w:t>p</w:t>
            </w:r>
            <w:r w:rsidRPr="002625EB">
              <w:rPr>
                <w:i/>
                <w:lang w:eastAsia="zh-CN"/>
              </w:rPr>
              <w:t>dsch-HARQ-ACK-Codebook=</w:t>
            </w:r>
            <w:r w:rsidRPr="00DF564F">
              <w:rPr>
                <w:i/>
                <w:lang w:val="en-US" w:eastAsia="zh-CN"/>
              </w:rPr>
              <w:t>enhancedDynamic-r16</w:t>
            </w:r>
            <w:r>
              <w:rPr>
                <w:rFonts w:hint="eastAsia"/>
                <w:lang w:val="en-US" w:eastAsia="zh-CN"/>
              </w:rPr>
              <w:t>,</w:t>
            </w:r>
            <w:r>
              <w:rPr>
                <w:rFonts w:hint="eastAsia"/>
                <w:lang w:eastAsia="zh-CN"/>
              </w:rPr>
              <w:t xml:space="preserve"> and </w:t>
            </w:r>
            <w:r w:rsidRPr="00DC6018">
              <w:rPr>
                <w:i/>
                <w:color w:val="000000"/>
              </w:rPr>
              <w:t>NFI-TotalDAI-Included-r16</w:t>
            </w:r>
            <w:r>
              <w:rPr>
                <w:rFonts w:hint="eastAsia"/>
                <w:color w:val="000000"/>
                <w:lang w:eastAsia="zh-CN"/>
              </w:rPr>
              <w:t xml:space="preserve"> is not configured</w:t>
            </w:r>
            <w:r w:rsidRPr="002625EB">
              <w:rPr>
                <w:rFonts w:hint="eastAsia"/>
                <w:lang w:eastAsia="zh-CN"/>
              </w:rPr>
              <w:t xml:space="preserve">, </w:t>
            </w:r>
            <w:r>
              <w:rPr>
                <w:lang w:eastAsia="zh-CN"/>
              </w:rPr>
              <w:t xml:space="preserve">when the UE is not configured with </w:t>
            </w:r>
            <w:r w:rsidRPr="00344D41">
              <w:rPr>
                <w:i/>
                <w:lang w:eastAsia="zh-CN"/>
              </w:rPr>
              <w:t>CORESETPoolIndex</w:t>
            </w:r>
            <w:r>
              <w:rPr>
                <w:lang w:eastAsia="zh-CN"/>
              </w:rPr>
              <w:t xml:space="preserve"> or the value of </w:t>
            </w:r>
            <w:r w:rsidRPr="00B36C66">
              <w:rPr>
                <w:i/>
                <w:lang w:eastAsia="zh-CN"/>
              </w:rPr>
              <w:lastRenderedPageBreak/>
              <w:t>CORESETPoolIndex</w:t>
            </w:r>
            <w:r>
              <w:rPr>
                <w:lang w:eastAsia="zh-CN"/>
              </w:rPr>
              <w:t xml:space="preserve"> is the same for all CORESETs if </w:t>
            </w:r>
            <w:r w:rsidRPr="00B36C66">
              <w:rPr>
                <w:i/>
                <w:lang w:eastAsia="zh-CN"/>
              </w:rPr>
              <w:t>CORESETPoolIndex</w:t>
            </w:r>
            <w:r>
              <w:rPr>
                <w:lang w:eastAsia="zh-CN"/>
              </w:rPr>
              <w:t xml:space="preserve"> is provided or the UE is not configured with </w:t>
            </w:r>
            <w:r w:rsidRPr="00344D41">
              <w:rPr>
                <w:i/>
                <w:lang w:eastAsia="zh-CN"/>
              </w:rPr>
              <w:t>ACKNACKFeedbackMode = JointFeedback</w:t>
            </w:r>
            <w:r>
              <w:rPr>
                <w:lang w:eastAsia="zh-CN"/>
              </w:rPr>
              <w:t xml:space="preserve">, </w:t>
            </w:r>
            <w:r w:rsidRPr="002625EB">
              <w:rPr>
                <w:rFonts w:hint="eastAsia"/>
                <w:lang w:eastAsia="zh-CN"/>
              </w:rPr>
              <w:t>where the 2 bits are the counter DAI;</w:t>
            </w:r>
          </w:p>
          <w:p w14:paraId="05C5E9A5" w14:textId="77777777" w:rsidR="009D7419" w:rsidRDefault="009D7419" w:rsidP="009D7419">
            <w:pPr>
              <w:pStyle w:val="B2"/>
              <w:rPr>
                <w:lang w:eastAsia="zh-CN"/>
              </w:rPr>
            </w:pPr>
            <w:r w:rsidRPr="002625EB">
              <w:rPr>
                <w:rFonts w:hint="eastAsia"/>
                <w:lang w:eastAsia="zh-CN"/>
              </w:rPr>
              <w:t>-</w:t>
            </w:r>
            <w:r w:rsidRPr="002625EB">
              <w:rPr>
                <w:rFonts w:hint="eastAsia"/>
                <w:lang w:eastAsia="zh-CN"/>
              </w:rPr>
              <w:tab/>
              <w:t>0 bits otherwise.</w:t>
            </w:r>
            <w:r w:rsidRPr="003E3559">
              <w:rPr>
                <w:lang w:eastAsia="zh-CN"/>
              </w:rPr>
              <w:t xml:space="preserve"> </w:t>
            </w:r>
          </w:p>
          <w:p w14:paraId="21A2F96B" w14:textId="120F8447" w:rsidR="005B055C" w:rsidRPr="00D17AB0" w:rsidRDefault="009D7419" w:rsidP="009D7419">
            <w:pPr>
              <w:pStyle w:val="B2"/>
              <w:ind w:left="567" w:firstLine="0"/>
              <w:rPr>
                <w:lang w:eastAsia="zh-CN"/>
              </w:rPr>
            </w:pPr>
            <w:r w:rsidRPr="009D7419">
              <w:rPr>
                <w:highlight w:val="yellow"/>
              </w:rPr>
              <w:t>When two HARQ-ACK codebooks are configured for the same serving cell,</w:t>
            </w:r>
            <w:r w:rsidRPr="009D7419">
              <w:rPr>
                <w:rFonts w:eastAsia="DengXian"/>
                <w:highlight w:val="yellow"/>
                <w:lang w:eastAsia="zh-CN"/>
              </w:rPr>
              <w:t xml:space="preserve"> if the bit width of the </w:t>
            </w:r>
            <w:r w:rsidRPr="009D7419">
              <w:rPr>
                <w:rFonts w:hint="eastAsia"/>
                <w:highlight w:val="yellow"/>
                <w:lang w:eastAsia="zh-CN"/>
              </w:rPr>
              <w:t>Downlink assignment index</w:t>
            </w:r>
            <w:r w:rsidRPr="009D7419">
              <w:rPr>
                <w:highlight w:val="yellow"/>
                <w:lang w:eastAsia="zh-CN"/>
              </w:rPr>
              <w:t xml:space="preserve"> in DCI format 1_1 </w:t>
            </w:r>
            <w:r w:rsidRPr="009D7419">
              <w:rPr>
                <w:highlight w:val="yellow"/>
              </w:rPr>
              <w:t>for</w:t>
            </w:r>
            <w:r w:rsidRPr="009D7419">
              <w:rPr>
                <w:rFonts w:eastAsia="DengXian"/>
                <w:highlight w:val="yellow"/>
                <w:lang w:eastAsia="zh-CN"/>
              </w:rPr>
              <w:t xml:space="preserve"> one HARQ-ACK codebook is not equal to that of the </w:t>
            </w:r>
            <w:r w:rsidRPr="009D7419">
              <w:rPr>
                <w:highlight w:val="yellow"/>
                <w:lang w:eastAsia="zh-CN"/>
              </w:rPr>
              <w:t xml:space="preserve">Downlink assignment index in DCI format 1_1 </w:t>
            </w:r>
            <w:r w:rsidRPr="009D7419">
              <w:rPr>
                <w:rFonts w:eastAsia="DengXian"/>
                <w:highlight w:val="yellow"/>
                <w:lang w:eastAsia="zh-CN"/>
              </w:rPr>
              <w:t xml:space="preserve">for the other HARQ-ACK codebook, a number of </w:t>
            </w:r>
            <w:r w:rsidRPr="009D7419">
              <w:rPr>
                <w:rFonts w:eastAsia="MS Mincho"/>
                <w:kern w:val="2"/>
                <w:highlight w:val="yellow"/>
              </w:rPr>
              <w:t xml:space="preserve">most significant bits with value set to '0' are inserted </w:t>
            </w:r>
            <w:r w:rsidRPr="009D7419">
              <w:rPr>
                <w:rFonts w:eastAsia="DengXian"/>
                <w:highlight w:val="yellow"/>
                <w:lang w:eastAsia="zh-CN"/>
              </w:rPr>
              <w:t xml:space="preserve">to smaller </w:t>
            </w:r>
            <w:r w:rsidRPr="009D7419">
              <w:rPr>
                <w:rFonts w:hint="eastAsia"/>
                <w:highlight w:val="yellow"/>
                <w:lang w:eastAsia="zh-CN"/>
              </w:rPr>
              <w:t>Downlink assignment index</w:t>
            </w:r>
            <w:r w:rsidRPr="009D7419">
              <w:rPr>
                <w:rFonts w:eastAsia="DengXian"/>
                <w:highlight w:val="yellow"/>
                <w:lang w:eastAsia="zh-CN"/>
              </w:rPr>
              <w:t xml:space="preserve"> until the bit width of the </w:t>
            </w:r>
            <w:r w:rsidRPr="009D7419">
              <w:rPr>
                <w:rFonts w:hint="eastAsia"/>
                <w:highlight w:val="yellow"/>
                <w:lang w:eastAsia="zh-CN"/>
              </w:rPr>
              <w:t>Downlink assignment index</w:t>
            </w:r>
            <w:r w:rsidRPr="009D7419">
              <w:rPr>
                <w:highlight w:val="yellow"/>
                <w:lang w:eastAsia="zh-CN"/>
              </w:rPr>
              <w:t xml:space="preserve"> in DCI format 1_1</w:t>
            </w:r>
            <w:r w:rsidRPr="009D7419">
              <w:rPr>
                <w:rFonts w:eastAsia="DengXian"/>
                <w:highlight w:val="yellow"/>
                <w:lang w:eastAsia="zh-CN"/>
              </w:rPr>
              <w:t xml:space="preserve"> for the two HARQ-ACK codebooks are the same.</w:t>
            </w:r>
          </w:p>
        </w:tc>
      </w:tr>
    </w:tbl>
    <w:p w14:paraId="614487D9" w14:textId="42FA2999" w:rsidR="00C4493E" w:rsidRPr="00E9196C" w:rsidRDefault="005B055C" w:rsidP="00E9196C">
      <w:pPr>
        <w:jc w:val="both"/>
        <w:rPr>
          <w:sz w:val="22"/>
          <w:szCs w:val="22"/>
          <w:lang w:eastAsia="zh-CN"/>
        </w:rPr>
      </w:pPr>
      <w:r w:rsidRPr="00E9196C">
        <w:rPr>
          <w:sz w:val="22"/>
          <w:szCs w:val="22"/>
          <w:lang w:eastAsia="zh-CN"/>
        </w:rPr>
        <w:lastRenderedPageBreak/>
        <w:t>However, the working assumption is supposed to cover the case when one DCI format can be used to dynamically indicate the HARQ-ACK priority when scheduling PDSCH. In this case, field size alignment would be necessary.  However, configuration of two HARQ-ACK codebooks does not necessarily mean that a particular DCI format can be used to schedule both HARQ-ACK priorities. A more precise condition is to check whether the priority indicator field is present in the format</w:t>
      </w:r>
      <w:r w:rsidR="00C4493E" w:rsidRPr="00E9196C">
        <w:rPr>
          <w:sz w:val="22"/>
          <w:szCs w:val="22"/>
          <w:lang w:eastAsia="zh-CN"/>
        </w:rPr>
        <w:t xml:space="preserve">, i.e. if more than one priority is scheduled by the respective DCI format as otherwise, the DCI format size may be unnecessarily large. As a consequence, we suggest </w:t>
      </w:r>
      <w:r w:rsidR="004D019A" w:rsidRPr="00E9196C">
        <w:rPr>
          <w:sz w:val="22"/>
          <w:szCs w:val="22"/>
          <w:lang w:eastAsia="zh-CN"/>
        </w:rPr>
        <w:t>agreeing</w:t>
      </w:r>
      <w:r w:rsidR="00C4493E" w:rsidRPr="00E9196C">
        <w:rPr>
          <w:sz w:val="22"/>
          <w:szCs w:val="22"/>
          <w:lang w:eastAsia="zh-CN"/>
        </w:rPr>
        <w:t xml:space="preserve"> an updated version of the previous working assumption and a related TP to 38.212 as follows: </w:t>
      </w:r>
    </w:p>
    <w:p w14:paraId="685642E7" w14:textId="664C5F1E" w:rsidR="00C4493E" w:rsidRDefault="00C4493E" w:rsidP="009D7419">
      <w:pPr>
        <w:spacing w:after="0"/>
        <w:rPr>
          <w:b/>
          <w:sz w:val="22"/>
          <w:lang w:eastAsia="zh-CN"/>
        </w:rPr>
      </w:pPr>
      <w:r w:rsidRPr="00FF0D4F">
        <w:rPr>
          <w:b/>
          <w:sz w:val="22"/>
          <w:lang w:eastAsia="zh-CN"/>
        </w:rPr>
        <w:t>Proposal 2.9A: Confirm</w:t>
      </w:r>
      <w:r>
        <w:rPr>
          <w:b/>
          <w:sz w:val="22"/>
          <w:lang w:eastAsia="zh-CN"/>
        </w:rPr>
        <w:t xml:space="preserve"> the RAN1#99 working assumption with the following changes: </w:t>
      </w:r>
    </w:p>
    <w:p w14:paraId="336F0512" w14:textId="411ED97D" w:rsidR="00C4493E" w:rsidRPr="00C4493E" w:rsidRDefault="00C4493E" w:rsidP="00C4493E">
      <w:pPr>
        <w:spacing w:after="60"/>
        <w:ind w:left="568"/>
        <w:rPr>
          <w:color w:val="000000"/>
          <w:kern w:val="2"/>
          <w:lang w:eastAsia="zh-CN"/>
        </w:rPr>
      </w:pPr>
      <w:r w:rsidRPr="00C4493E">
        <w:rPr>
          <w:color w:val="FF0000"/>
          <w:kern w:val="2"/>
          <w:lang w:eastAsia="zh-CN"/>
        </w:rPr>
        <w:t xml:space="preserve">If the UE is configured with dynamic priority indication for DCI formats 0_1, 0_2, 1_1 or 1_2 (using </w:t>
      </w:r>
      <w:r w:rsidRPr="00681A75">
        <w:rPr>
          <w:i/>
          <w:iCs/>
          <w:color w:val="FF0000"/>
        </w:rPr>
        <w:t>PriorityIndicator-ForDCIFormat0_1/1_1/0_2/1_2</w:t>
      </w:r>
      <w:r w:rsidRPr="00C4493E">
        <w:rPr>
          <w:color w:val="FF0000"/>
        </w:rPr>
        <w:t>)</w:t>
      </w:r>
      <w:r w:rsidRPr="00C4493E">
        <w:rPr>
          <w:strike/>
          <w:color w:val="FF0000"/>
          <w:kern w:val="2"/>
          <w:lang w:eastAsia="zh-CN"/>
        </w:rPr>
        <w:t>When the UE is configured with two HARQ-ACK codebooks at least for the case when only one of the two DCI formats (1_1 and 1_2 for DL, 0_1 and 0_2 for UL), configured to support two HARQ-ACK codebooks, is configured to be monitored by the UE,</w:t>
      </w:r>
      <w:r w:rsidRPr="00C4493E">
        <w:rPr>
          <w:color w:val="000000"/>
          <w:kern w:val="2"/>
          <w:lang w:eastAsia="zh-CN"/>
        </w:rPr>
        <w:t xml:space="preserve"> the bit width of the following </w:t>
      </w:r>
      <w:r w:rsidRPr="00C4493E">
        <w:rPr>
          <w:color w:val="FF0000"/>
          <w:kern w:val="2"/>
          <w:lang w:eastAsia="zh-CN"/>
        </w:rPr>
        <w:t xml:space="preserve">DCI </w:t>
      </w:r>
      <w:r w:rsidRPr="00C4493E">
        <w:rPr>
          <w:color w:val="000000"/>
          <w:kern w:val="2"/>
          <w:lang w:eastAsia="zh-CN"/>
        </w:rPr>
        <w:t>fields is the maximum of the bit widths for the two configurations corresponding to the two HARQ-ACK codebooks. The necessary number of most significant</w:t>
      </w:r>
      <w:r w:rsidRPr="00C4493E">
        <w:rPr>
          <w:color w:val="000000"/>
          <w:kern w:val="2"/>
          <w:sz w:val="32"/>
          <w:szCs w:val="32"/>
          <w:lang w:eastAsia="zh-CN"/>
        </w:rPr>
        <w:t xml:space="preserve"> </w:t>
      </w:r>
      <w:r w:rsidRPr="00C4493E">
        <w:rPr>
          <w:color w:val="000000"/>
          <w:kern w:val="2"/>
          <w:lang w:eastAsia="zh-CN"/>
        </w:rPr>
        <w:t xml:space="preserve">zero bits can be added to a field to achieve the alignment. </w:t>
      </w:r>
    </w:p>
    <w:p w14:paraId="45225AC1" w14:textId="77777777" w:rsidR="00C4493E" w:rsidRPr="00C4493E" w:rsidRDefault="00C4493E" w:rsidP="00C4493E">
      <w:pPr>
        <w:pStyle w:val="ListParagraph"/>
        <w:numPr>
          <w:ilvl w:val="0"/>
          <w:numId w:val="16"/>
        </w:numPr>
        <w:autoSpaceDE w:val="0"/>
        <w:autoSpaceDN w:val="0"/>
        <w:adjustRightInd w:val="0"/>
        <w:snapToGrid w:val="0"/>
        <w:spacing w:after="120"/>
        <w:ind w:left="1288"/>
        <w:jc w:val="both"/>
        <w:rPr>
          <w:color w:val="000000"/>
          <w:kern w:val="2"/>
          <w:lang w:eastAsia="zh-CN"/>
        </w:rPr>
      </w:pPr>
      <w:r w:rsidRPr="00C4493E">
        <w:t>PDSCH-to-HARQ_feedback timing indicator</w:t>
      </w:r>
      <w:r w:rsidRPr="00C4493E">
        <w:rPr>
          <w:color w:val="000000"/>
          <w:kern w:val="2"/>
          <w:lang w:eastAsia="zh-CN"/>
        </w:rPr>
        <w:t xml:space="preserve"> </w:t>
      </w:r>
    </w:p>
    <w:p w14:paraId="52008870" w14:textId="77777777" w:rsidR="00C4493E" w:rsidRPr="00C4493E" w:rsidRDefault="00C4493E" w:rsidP="00C4493E">
      <w:pPr>
        <w:pStyle w:val="ListParagraph"/>
        <w:numPr>
          <w:ilvl w:val="0"/>
          <w:numId w:val="16"/>
        </w:numPr>
        <w:autoSpaceDE w:val="0"/>
        <w:autoSpaceDN w:val="0"/>
        <w:adjustRightInd w:val="0"/>
        <w:snapToGrid w:val="0"/>
        <w:spacing w:after="120"/>
        <w:ind w:left="1288"/>
        <w:jc w:val="both"/>
        <w:rPr>
          <w:color w:val="000000"/>
          <w:kern w:val="2"/>
          <w:lang w:eastAsia="zh-CN"/>
        </w:rPr>
      </w:pPr>
      <w:r w:rsidRPr="00C4493E">
        <w:rPr>
          <w:color w:val="000000"/>
          <w:kern w:val="2"/>
          <w:lang w:eastAsia="zh-CN"/>
        </w:rPr>
        <w:t xml:space="preserve">Beta offset indicator </w:t>
      </w:r>
    </w:p>
    <w:p w14:paraId="797F00DC" w14:textId="77777777" w:rsidR="00C4493E" w:rsidRPr="00C4493E" w:rsidRDefault="00C4493E" w:rsidP="00C4493E">
      <w:pPr>
        <w:pStyle w:val="ListParagraph"/>
        <w:numPr>
          <w:ilvl w:val="0"/>
          <w:numId w:val="16"/>
        </w:numPr>
        <w:autoSpaceDE w:val="0"/>
        <w:autoSpaceDN w:val="0"/>
        <w:adjustRightInd w:val="0"/>
        <w:snapToGrid w:val="0"/>
        <w:spacing w:after="120"/>
        <w:ind w:left="1288"/>
        <w:jc w:val="both"/>
        <w:rPr>
          <w:color w:val="000000"/>
          <w:kern w:val="2"/>
          <w:lang w:eastAsia="zh-CN"/>
        </w:rPr>
      </w:pPr>
      <w:r w:rsidRPr="00C4493E">
        <w:rPr>
          <w:color w:val="000000"/>
          <w:kern w:val="2"/>
          <w:lang w:eastAsia="zh-CN"/>
        </w:rPr>
        <w:t>DAI</w:t>
      </w:r>
    </w:p>
    <w:p w14:paraId="1850DF67" w14:textId="77777777" w:rsidR="00C4493E" w:rsidRPr="00C4493E" w:rsidRDefault="00C4493E" w:rsidP="00C4493E">
      <w:pPr>
        <w:pStyle w:val="ListParagraph"/>
        <w:numPr>
          <w:ilvl w:val="0"/>
          <w:numId w:val="16"/>
        </w:numPr>
        <w:autoSpaceDE w:val="0"/>
        <w:autoSpaceDN w:val="0"/>
        <w:adjustRightInd w:val="0"/>
        <w:snapToGrid w:val="0"/>
        <w:spacing w:after="120"/>
        <w:ind w:left="1288"/>
        <w:jc w:val="both"/>
        <w:rPr>
          <w:color w:val="000000"/>
          <w:kern w:val="2"/>
          <w:lang w:eastAsia="zh-CN"/>
        </w:rPr>
      </w:pPr>
      <w:r w:rsidRPr="00C4493E">
        <w:rPr>
          <w:color w:val="000000"/>
          <w:kern w:val="2"/>
          <w:lang w:eastAsia="zh-CN"/>
        </w:rPr>
        <w:t>CBGTI &amp; CBGFI (if configured for the low priority HARQ-ACK codebook for DCI format 1_1 and DCI format 0_1)</w:t>
      </w:r>
    </w:p>
    <w:p w14:paraId="3D5EF0EC" w14:textId="3108DF8F" w:rsidR="005B055C" w:rsidRPr="00D17AB0" w:rsidRDefault="005B055C" w:rsidP="005B055C">
      <w:pPr>
        <w:rPr>
          <w:sz w:val="22"/>
          <w:lang w:eastAsia="zh-CN"/>
        </w:rPr>
      </w:pPr>
    </w:p>
    <w:p w14:paraId="7E4D683F" w14:textId="4CBBEE7C" w:rsidR="005B055C" w:rsidRPr="00D17AB0" w:rsidRDefault="005B055C" w:rsidP="00E9196C">
      <w:pPr>
        <w:jc w:val="both"/>
        <w:rPr>
          <w:b/>
          <w:sz w:val="22"/>
          <w:lang w:eastAsia="zh-CN"/>
        </w:rPr>
      </w:pPr>
      <w:r w:rsidRPr="00FF0D4F">
        <w:rPr>
          <w:b/>
          <w:sz w:val="22"/>
          <w:lang w:eastAsia="zh-CN"/>
        </w:rPr>
        <w:t xml:space="preserve">Proposal </w:t>
      </w:r>
      <w:r w:rsidR="00131694" w:rsidRPr="00FF0D4F">
        <w:rPr>
          <w:b/>
          <w:sz w:val="22"/>
          <w:lang w:eastAsia="zh-CN"/>
        </w:rPr>
        <w:t>2</w:t>
      </w:r>
      <w:r w:rsidR="00D9511E" w:rsidRPr="00FF0D4F">
        <w:rPr>
          <w:b/>
          <w:sz w:val="22"/>
          <w:lang w:eastAsia="zh-CN"/>
        </w:rPr>
        <w:t>.</w:t>
      </w:r>
      <w:r w:rsidR="00131694" w:rsidRPr="00FF0D4F">
        <w:rPr>
          <w:b/>
          <w:sz w:val="22"/>
          <w:lang w:eastAsia="zh-CN"/>
        </w:rPr>
        <w:t>9</w:t>
      </w:r>
      <w:r w:rsidR="00C4493E" w:rsidRPr="00FF0D4F">
        <w:rPr>
          <w:b/>
          <w:sz w:val="22"/>
          <w:lang w:eastAsia="zh-CN"/>
        </w:rPr>
        <w:t>B</w:t>
      </w:r>
      <w:r w:rsidRPr="00FF0D4F">
        <w:rPr>
          <w:b/>
          <w:sz w:val="22"/>
          <w:lang w:eastAsia="zh-CN"/>
        </w:rPr>
        <w:t>: Adopt the</w:t>
      </w:r>
      <w:r w:rsidRPr="00D17AB0">
        <w:rPr>
          <w:b/>
          <w:sz w:val="22"/>
          <w:lang w:eastAsia="zh-CN"/>
        </w:rPr>
        <w:t xml:space="preserve"> following text proposal for the DCI field size alignment in case of two HARQ-ACK codebooks for TS 38.212, Section </w:t>
      </w:r>
      <w:r w:rsidR="00F67334" w:rsidRPr="00D17AB0">
        <w:rPr>
          <w:b/>
          <w:sz w:val="22"/>
          <w:lang w:eastAsia="zh-CN"/>
        </w:rPr>
        <w:t xml:space="preserve">7.3.1.1.2, 7.3.1.1.3, </w:t>
      </w:r>
      <w:r w:rsidRPr="00D17AB0">
        <w:rPr>
          <w:b/>
          <w:sz w:val="22"/>
          <w:lang w:eastAsia="zh-CN"/>
        </w:rPr>
        <w:t xml:space="preserve">7.3.1.2.2 and 7.3.1.2.3 with changes marked in </w:t>
      </w:r>
      <w:r w:rsidRPr="00D17AB0">
        <w:rPr>
          <w:b/>
          <w:color w:val="FF0000"/>
          <w:sz w:val="22"/>
          <w:lang w:eastAsia="zh-CN"/>
        </w:rPr>
        <w:t>red</w:t>
      </w:r>
      <w:r w:rsidR="003549D0" w:rsidRPr="00D17AB0">
        <w:rPr>
          <w:b/>
          <w:color w:val="FF0000"/>
          <w:sz w:val="22"/>
          <w:lang w:eastAsia="zh-CN"/>
        </w:rPr>
        <w:t xml:space="preserve"> (and the removal of one unnecessary </w:t>
      </w:r>
      <w:r w:rsidR="00FF0D4F">
        <w:rPr>
          <w:b/>
          <w:color w:val="FF0000"/>
          <w:sz w:val="22"/>
          <w:lang w:eastAsia="zh-CN"/>
        </w:rPr>
        <w:t xml:space="preserve">bullet </w:t>
      </w:r>
      <w:r w:rsidR="007E3F2E" w:rsidRPr="00D17AB0">
        <w:rPr>
          <w:b/>
          <w:color w:val="FF0000"/>
          <w:sz w:val="22"/>
          <w:lang w:eastAsia="zh-CN"/>
        </w:rPr>
        <w:t xml:space="preserve">‘-‘ marked in </w:t>
      </w:r>
      <w:r w:rsidR="007E3F2E" w:rsidRPr="00D17AB0">
        <w:rPr>
          <w:b/>
          <w:color w:val="FF0000"/>
          <w:sz w:val="22"/>
          <w:highlight w:val="yellow"/>
          <w:lang w:eastAsia="zh-CN"/>
        </w:rPr>
        <w:t>red/yellow</w:t>
      </w:r>
      <w:r w:rsidR="007E3F2E" w:rsidRPr="00D17AB0">
        <w:rPr>
          <w:b/>
          <w:color w:val="FF0000"/>
          <w:sz w:val="22"/>
          <w:lang w:eastAsia="zh-CN"/>
        </w:rPr>
        <w:t>)</w:t>
      </w:r>
      <w:r w:rsidRPr="00D17AB0">
        <w:rPr>
          <w:b/>
          <w:sz w:val="22"/>
          <w:lang w:eastAsia="zh-CN"/>
        </w:rPr>
        <w:t>:</w:t>
      </w:r>
    </w:p>
    <w:tbl>
      <w:tblPr>
        <w:tblStyle w:val="TableGrid"/>
        <w:tblW w:w="0" w:type="auto"/>
        <w:tblLook w:val="04A0" w:firstRow="1" w:lastRow="0" w:firstColumn="1" w:lastColumn="0" w:noHBand="0" w:noVBand="1"/>
      </w:tblPr>
      <w:tblGrid>
        <w:gridCol w:w="9629"/>
      </w:tblGrid>
      <w:tr w:rsidR="005B055C" w:rsidRPr="00D17AB0" w14:paraId="5FC03662" w14:textId="77777777" w:rsidTr="005B055C">
        <w:tc>
          <w:tcPr>
            <w:tcW w:w="9629" w:type="dxa"/>
          </w:tcPr>
          <w:p w14:paraId="7AA522E8" w14:textId="4B41EDAF" w:rsidR="005B055C" w:rsidRPr="00D17AB0" w:rsidRDefault="005B055C" w:rsidP="005B055C">
            <w:pPr>
              <w:rPr>
                <w:b/>
                <w:color w:val="0070C0"/>
                <w:sz w:val="24"/>
              </w:rPr>
            </w:pPr>
            <w:r w:rsidRPr="00D17AB0">
              <w:rPr>
                <w:b/>
                <w:color w:val="0070C0"/>
                <w:sz w:val="24"/>
              </w:rPr>
              <w:t xml:space="preserve">TP to TS 38.212, Section </w:t>
            </w:r>
            <w:r w:rsidR="00F67334" w:rsidRPr="00D17AB0">
              <w:rPr>
                <w:b/>
                <w:color w:val="0070C0"/>
                <w:sz w:val="24"/>
              </w:rPr>
              <w:t xml:space="preserve">7.3.1.1.2, 7.3.1.1.3, </w:t>
            </w:r>
            <w:r w:rsidRPr="00D17AB0">
              <w:rPr>
                <w:b/>
                <w:color w:val="0070C0"/>
                <w:sz w:val="24"/>
              </w:rPr>
              <w:t>7.3.1.2.2 and 7.3.1.2.3</w:t>
            </w:r>
            <w:r w:rsidR="001C04C8" w:rsidRPr="00D17AB0">
              <w:rPr>
                <w:b/>
                <w:color w:val="0070C0"/>
                <w:sz w:val="24"/>
              </w:rPr>
              <w:t xml:space="preserve"> on </w:t>
            </w:r>
            <w:r w:rsidR="00E77289" w:rsidRPr="00D17AB0">
              <w:rPr>
                <w:b/>
                <w:color w:val="0070C0"/>
                <w:sz w:val="24"/>
              </w:rPr>
              <w:t>DCI field size alignment for the case of two HARQ-A</w:t>
            </w:r>
            <w:r w:rsidR="00AC6859">
              <w:rPr>
                <w:b/>
                <w:color w:val="0070C0"/>
                <w:sz w:val="24"/>
              </w:rPr>
              <w:t>CK</w:t>
            </w:r>
            <w:r w:rsidR="00E77289" w:rsidRPr="00D17AB0">
              <w:rPr>
                <w:b/>
                <w:color w:val="0070C0"/>
                <w:sz w:val="24"/>
              </w:rPr>
              <w:t xml:space="preserve"> codebooks</w:t>
            </w:r>
          </w:p>
          <w:p w14:paraId="15206452" w14:textId="77777777" w:rsidR="005B055C" w:rsidRPr="00D17AB0" w:rsidRDefault="005B055C" w:rsidP="005B055C">
            <w:pPr>
              <w:pStyle w:val="Heading5"/>
              <w:outlineLvl w:val="4"/>
              <w:rPr>
                <w:lang w:eastAsia="zh-CN"/>
              </w:rPr>
            </w:pPr>
            <w:bookmarkStart w:id="39" w:name="_Toc19798779"/>
            <w:bookmarkStart w:id="40" w:name="_Toc26467250"/>
            <w:bookmarkStart w:id="41" w:name="_Toc29326612"/>
            <w:bookmarkStart w:id="42" w:name="_Toc29327762"/>
            <w:r w:rsidRPr="00D17AB0">
              <w:rPr>
                <w:lang w:eastAsia="zh-CN"/>
              </w:rPr>
              <w:t>7.3.1.1.2</w:t>
            </w:r>
            <w:r w:rsidRPr="00D17AB0">
              <w:rPr>
                <w:lang w:eastAsia="zh-CN"/>
              </w:rPr>
              <w:tab/>
              <w:t>Format 0_1</w:t>
            </w:r>
          </w:p>
          <w:p w14:paraId="70A14F1B" w14:textId="7B4723F9" w:rsidR="005B055C" w:rsidRDefault="005B055C" w:rsidP="005B055C">
            <w:pPr>
              <w:jc w:val="center"/>
              <w:rPr>
                <w:noProof/>
                <w:color w:val="0070C0"/>
                <w:lang w:eastAsia="zh-CN"/>
              </w:rPr>
            </w:pPr>
            <w:r w:rsidRPr="00D17AB0">
              <w:rPr>
                <w:b/>
                <w:color w:val="0070C0"/>
              </w:rPr>
              <w:t>&lt;</w:t>
            </w:r>
            <w:r w:rsidRPr="00D17AB0">
              <w:rPr>
                <w:noProof/>
                <w:color w:val="0070C0"/>
                <w:lang w:eastAsia="zh-CN"/>
              </w:rPr>
              <w:t>Unchanged text is omitted&gt;</w:t>
            </w:r>
          </w:p>
          <w:p w14:paraId="08926727" w14:textId="77777777" w:rsidR="009D7419" w:rsidRPr="002625EB" w:rsidRDefault="009D7419" w:rsidP="009D7419">
            <w:pPr>
              <w:pStyle w:val="B1"/>
              <w:rPr>
                <w:lang w:eastAsia="zh-CN"/>
              </w:rPr>
            </w:pPr>
            <w:r w:rsidRPr="002625EB">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w:t>
            </w:r>
            <w:r>
              <w:rPr>
                <w:lang w:eastAsia="zh-CN"/>
              </w:rPr>
              <w:t>,</w:t>
            </w:r>
            <w:r w:rsidRPr="002625EB">
              <w:rPr>
                <w:rFonts w:hint="eastAsia"/>
                <w:lang w:eastAsia="zh-CN"/>
              </w:rPr>
              <w:t xml:space="preserve"> 2</w:t>
            </w:r>
            <w:r w:rsidRPr="002625EB">
              <w:t xml:space="preserve"> </w:t>
            </w:r>
            <w:r>
              <w:rPr>
                <w:lang w:eastAsia="zh-CN"/>
              </w:rPr>
              <w:t xml:space="preserve">or 4 </w:t>
            </w:r>
            <w:r w:rsidRPr="002625EB">
              <w:t>bits:</w:t>
            </w:r>
          </w:p>
          <w:p w14:paraId="738BEE2D" w14:textId="77777777" w:rsidR="009D7419" w:rsidRPr="002625EB" w:rsidRDefault="009D7419" w:rsidP="009D7419">
            <w:pPr>
              <w:pStyle w:val="B2"/>
              <w:rPr>
                <w:lang w:eastAsia="zh-CN"/>
              </w:rPr>
            </w:pPr>
            <w:r w:rsidRPr="002625EB">
              <w:t>-</w:t>
            </w:r>
            <w:r w:rsidRPr="002625EB">
              <w:tab/>
            </w:r>
            <w:r w:rsidRPr="002625EB">
              <w:rPr>
                <w:rFonts w:hint="eastAsia"/>
                <w:lang w:eastAsia="zh-CN"/>
              </w:rPr>
              <w:t>1 bit for semi-static HARQ-ACK codebook;</w:t>
            </w:r>
          </w:p>
          <w:p w14:paraId="5A3D183A" w14:textId="77777777" w:rsidR="009D7419" w:rsidRDefault="009D7419" w:rsidP="009D7419">
            <w:pPr>
              <w:pStyle w:val="B2"/>
              <w:rPr>
                <w:lang w:eastAsia="zh-CN"/>
              </w:rPr>
            </w:pPr>
            <w:r w:rsidRPr="002625EB">
              <w:rPr>
                <w:rFonts w:hint="eastAsia"/>
                <w:lang w:eastAsia="zh-CN"/>
              </w:rPr>
              <w:t>-</w:t>
            </w:r>
            <w:r w:rsidRPr="002625EB">
              <w:rPr>
                <w:rFonts w:hint="eastAsia"/>
                <w:lang w:eastAsia="zh-CN"/>
              </w:rPr>
              <w:tab/>
              <w:t>2 bits for dynamic HARQ-ACK codebook</w:t>
            </w:r>
            <w:r>
              <w:rPr>
                <w:lang w:eastAsia="zh-CN"/>
              </w:rPr>
              <w:t>, or for enhanced dynamic HARQ-ACK codebook</w:t>
            </w:r>
            <w:r>
              <w:rPr>
                <w:rFonts w:hint="eastAsia"/>
                <w:lang w:eastAsia="zh-CN"/>
              </w:rPr>
              <w:t xml:space="preserve"> without </w:t>
            </w:r>
            <w:r w:rsidRPr="00DB012A">
              <w:rPr>
                <w:i/>
                <w:color w:val="000000"/>
              </w:rPr>
              <w:t>UL-TotalDAI-Included-r16</w:t>
            </w:r>
            <w:r>
              <w:rPr>
                <w:rFonts w:hint="eastAsia"/>
                <w:color w:val="000000"/>
                <w:lang w:eastAsia="zh-CN"/>
              </w:rPr>
              <w:t xml:space="preserve"> configured</w:t>
            </w:r>
            <w:r>
              <w:rPr>
                <w:lang w:eastAsia="zh-CN"/>
              </w:rPr>
              <w:t>;</w:t>
            </w:r>
          </w:p>
          <w:p w14:paraId="74D747DA" w14:textId="77777777" w:rsidR="009D7419" w:rsidRDefault="009D7419" w:rsidP="009D7419">
            <w:pPr>
              <w:pStyle w:val="B2"/>
              <w:rPr>
                <w:lang w:eastAsia="zh-CN"/>
              </w:rPr>
            </w:pPr>
            <w:r w:rsidRPr="002625EB">
              <w:rPr>
                <w:rFonts w:hint="eastAsia"/>
                <w:lang w:eastAsia="zh-CN"/>
              </w:rPr>
              <w:t>-</w:t>
            </w:r>
            <w:r w:rsidRPr="002625EB">
              <w:rPr>
                <w:rFonts w:hint="eastAsia"/>
                <w:lang w:eastAsia="zh-CN"/>
              </w:rPr>
              <w:tab/>
            </w:r>
            <w:r>
              <w:rPr>
                <w:lang w:eastAsia="zh-CN"/>
              </w:rPr>
              <w:t xml:space="preserve">4 bits </w:t>
            </w:r>
            <w:r>
              <w:rPr>
                <w:rFonts w:hint="eastAsia"/>
                <w:lang w:eastAsia="zh-CN"/>
              </w:rPr>
              <w:t xml:space="preserve">for </w:t>
            </w:r>
            <w:r>
              <w:rPr>
                <w:lang w:eastAsia="zh-CN"/>
              </w:rPr>
              <w:t xml:space="preserve">enhanced </w:t>
            </w:r>
            <w:r>
              <w:rPr>
                <w:rFonts w:hint="eastAsia"/>
                <w:lang w:eastAsia="zh-CN"/>
              </w:rPr>
              <w:t xml:space="preserve">dynamic HARQ-ACK codebook and with </w:t>
            </w:r>
            <w:r w:rsidRPr="00DB012A">
              <w:rPr>
                <w:i/>
                <w:color w:val="000000"/>
              </w:rPr>
              <w:t xml:space="preserve">UL-TotalDAI-Included-r16 = </w:t>
            </w:r>
            <w:r>
              <w:rPr>
                <w:i/>
                <w:color w:val="000000"/>
              </w:rPr>
              <w:t>"</w:t>
            </w:r>
            <w:r w:rsidRPr="00DB012A">
              <w:rPr>
                <w:i/>
                <w:color w:val="000000"/>
              </w:rPr>
              <w:t>enable</w:t>
            </w:r>
            <w:r>
              <w:rPr>
                <w:i/>
                <w:color w:val="000000"/>
              </w:rPr>
              <w:t>"</w:t>
            </w:r>
            <w:r w:rsidRPr="003C56C9">
              <w:rPr>
                <w:strike/>
                <w:color w:val="FF0000"/>
                <w:highlight w:val="yellow"/>
                <w:lang w:eastAsia="zh-CN"/>
              </w:rPr>
              <w:t>.</w:t>
            </w:r>
            <w:r w:rsidRPr="002625EB">
              <w:rPr>
                <w:rFonts w:hint="eastAsia"/>
                <w:lang w:eastAsia="zh-CN"/>
              </w:rPr>
              <w:t>.</w:t>
            </w:r>
            <w:r w:rsidRPr="00AF0272">
              <w:rPr>
                <w:lang w:eastAsia="zh-CN"/>
              </w:rPr>
              <w:t xml:space="preserve"> </w:t>
            </w:r>
          </w:p>
          <w:p w14:paraId="01EC6DC9" w14:textId="4CEFD1BF" w:rsidR="009D7419" w:rsidRPr="002625EB" w:rsidRDefault="009D7419" w:rsidP="009D7419">
            <w:pPr>
              <w:pStyle w:val="B2"/>
              <w:rPr>
                <w:lang w:eastAsia="zh-CN"/>
              </w:rPr>
            </w:pPr>
            <w:r>
              <w:tab/>
            </w:r>
            <w:r w:rsidRPr="00D17AB0">
              <w:rPr>
                <w:color w:val="FF0000"/>
              </w:rPr>
              <w:t xml:space="preserve">If higher layer parameter </w:t>
            </w:r>
            <w:r w:rsidRPr="00D17AB0">
              <w:rPr>
                <w:i/>
                <w:iCs/>
                <w:color w:val="FF0000"/>
              </w:rPr>
              <w:t xml:space="preserve">PriorityIndicator-ForDCIFormat0_1 </w:t>
            </w:r>
            <w:r w:rsidRPr="00D17AB0">
              <w:rPr>
                <w:color w:val="FF0000"/>
              </w:rPr>
              <w:t>is configured</w:t>
            </w:r>
            <w:r w:rsidRPr="009D7419">
              <w:rPr>
                <w:strike/>
                <w:color w:val="FF0000"/>
              </w:rPr>
              <w:t>When two HARQ-ACK codebooks are configured for the same serving cell</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lang w:eastAsia="zh-CN"/>
              </w:rPr>
              <w:t xml:space="preserve"> in DCI format 0_1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lang w:eastAsia="zh-CN"/>
              </w:rPr>
              <w:t xml:space="preserve"> in DCI format 0_1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smaller</w:t>
            </w:r>
            <w:r w:rsidRPr="00457159">
              <w:rPr>
                <w:rFonts w:hint="eastAsia"/>
                <w:lang w:eastAsia="zh-CN"/>
              </w:rPr>
              <w:t xml:space="preserv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1</w:t>
            </w:r>
            <w:r w:rsidRPr="002625EB">
              <w:rPr>
                <w:rFonts w:hint="eastAsia"/>
                <w:vertAlign w:val="superscript"/>
                <w:lang w:eastAsia="zh-CN"/>
              </w:rPr>
              <w:t>st</w:t>
            </w:r>
            <w:r w:rsidRPr="002625EB">
              <w:rPr>
                <w:rFonts w:hint="eastAsia"/>
                <w:lang w:eastAsia="zh-CN"/>
              </w:rPr>
              <w:t xml:space="preserve"> downlink assignment index </w:t>
            </w:r>
            <w:r>
              <w:rPr>
                <w:lang w:eastAsia="zh-CN"/>
              </w:rPr>
              <w:t>in DCI format 0_1</w:t>
            </w:r>
            <w:r w:rsidRPr="002625EB">
              <w:rPr>
                <w:rFonts w:eastAsia="DengXian"/>
                <w:lang w:eastAsia="zh-CN"/>
              </w:rPr>
              <w:t xml:space="preserve"> </w:t>
            </w:r>
            <w:r>
              <w:rPr>
                <w:rFonts w:eastAsia="DengXian"/>
                <w:lang w:eastAsia="zh-CN"/>
              </w:rPr>
              <w:t>for the two HARQ-ACK codebooks are the same.</w:t>
            </w:r>
          </w:p>
          <w:p w14:paraId="663C6799" w14:textId="77777777" w:rsidR="009D7419" w:rsidRPr="002625EB" w:rsidRDefault="009D7419" w:rsidP="009D7419">
            <w:pPr>
              <w:pStyle w:val="B1"/>
              <w:rPr>
                <w:lang w:eastAsia="zh-CN"/>
              </w:rPr>
            </w:pPr>
            <w:r w:rsidRPr="002625EB">
              <w:lastRenderedPageBreak/>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w:t>
            </w:r>
            <w:r>
              <w:rPr>
                <w:lang w:eastAsia="zh-CN"/>
              </w:rPr>
              <w:t>,</w:t>
            </w:r>
            <w:r w:rsidRPr="002625EB">
              <w:rPr>
                <w:rFonts w:hint="eastAsia"/>
                <w:lang w:eastAsia="zh-CN"/>
              </w:rPr>
              <w:t xml:space="preserve"> 2</w:t>
            </w:r>
            <w:r>
              <w:rPr>
                <w:lang w:eastAsia="zh-CN"/>
              </w:rPr>
              <w:t xml:space="preserve"> or 4</w:t>
            </w:r>
            <w:r w:rsidRPr="002625EB">
              <w:t xml:space="preserve"> bits:</w:t>
            </w:r>
          </w:p>
          <w:p w14:paraId="365F3F89" w14:textId="77777777" w:rsidR="009D7419" w:rsidRDefault="009D7419" w:rsidP="009D7419">
            <w:pPr>
              <w:pStyle w:val="B2"/>
              <w:rPr>
                <w:lang w:eastAsia="zh-CN"/>
              </w:rPr>
            </w:pPr>
            <w:r w:rsidRPr="002625EB">
              <w:rPr>
                <w:rFonts w:hint="eastAsia"/>
                <w:lang w:eastAsia="zh-CN"/>
              </w:rPr>
              <w:t>-</w:t>
            </w:r>
            <w:r w:rsidRPr="002625EB">
              <w:rPr>
                <w:rFonts w:hint="eastAsia"/>
                <w:lang w:eastAsia="zh-CN"/>
              </w:rPr>
              <w:tab/>
              <w:t>2 bits for dynamic HARQ-ACK codebook with two HARQ-ACK sub-codebooks</w:t>
            </w:r>
            <w:r>
              <w:rPr>
                <w:lang w:eastAsia="zh-CN"/>
              </w:rPr>
              <w:t>, or for enhanced dynamic HARQ-ACK codebook with two HARQ-ACK sub-codebooks and</w:t>
            </w:r>
            <w:r>
              <w:rPr>
                <w:rFonts w:hint="eastAsia"/>
                <w:lang w:eastAsia="zh-CN"/>
              </w:rPr>
              <w:t xml:space="preserve"> without </w:t>
            </w:r>
            <w:r w:rsidRPr="00DB012A">
              <w:rPr>
                <w:i/>
                <w:color w:val="000000"/>
              </w:rPr>
              <w:t>UL-TotalDAI-Included-r16</w:t>
            </w:r>
            <w:r>
              <w:rPr>
                <w:rFonts w:hint="eastAsia"/>
                <w:color w:val="000000"/>
                <w:lang w:eastAsia="zh-CN"/>
              </w:rPr>
              <w:t xml:space="preserve"> configured</w:t>
            </w:r>
            <w:r w:rsidRPr="002625EB">
              <w:rPr>
                <w:rFonts w:hint="eastAsia"/>
                <w:lang w:eastAsia="zh-CN"/>
              </w:rPr>
              <w:t>;</w:t>
            </w:r>
          </w:p>
          <w:p w14:paraId="7F154B46" w14:textId="77777777" w:rsidR="009D7419" w:rsidRDefault="009D7419" w:rsidP="009D7419">
            <w:pPr>
              <w:pStyle w:val="B2"/>
              <w:rPr>
                <w:lang w:eastAsia="zh-CN"/>
              </w:rPr>
            </w:pPr>
            <w:r w:rsidRPr="002625EB">
              <w:rPr>
                <w:rFonts w:hint="eastAsia"/>
                <w:lang w:eastAsia="zh-CN"/>
              </w:rPr>
              <w:t>-</w:t>
            </w:r>
            <w:r w:rsidRPr="002625EB">
              <w:rPr>
                <w:rFonts w:hint="eastAsia"/>
                <w:lang w:eastAsia="zh-CN"/>
              </w:rPr>
              <w:tab/>
            </w:r>
            <w:r>
              <w:rPr>
                <w:lang w:eastAsia="zh-CN"/>
              </w:rPr>
              <w:t xml:space="preserve">4 bits </w:t>
            </w:r>
            <w:r>
              <w:rPr>
                <w:rFonts w:hint="eastAsia"/>
                <w:lang w:eastAsia="zh-CN"/>
              </w:rPr>
              <w:t xml:space="preserve">for </w:t>
            </w:r>
            <w:r>
              <w:rPr>
                <w:lang w:eastAsia="zh-CN"/>
              </w:rPr>
              <w:t xml:space="preserve">enhanced </w:t>
            </w:r>
            <w:r>
              <w:rPr>
                <w:rFonts w:hint="eastAsia"/>
                <w:lang w:eastAsia="zh-CN"/>
              </w:rPr>
              <w:t xml:space="preserve">dynamic HARQ-ACK codebook </w:t>
            </w:r>
            <w:r w:rsidRPr="002625EB">
              <w:rPr>
                <w:rFonts w:hint="eastAsia"/>
                <w:lang w:eastAsia="zh-CN"/>
              </w:rPr>
              <w:t>with two HARQ-ACK sub-codebooks</w:t>
            </w:r>
            <w:r>
              <w:rPr>
                <w:rFonts w:hint="eastAsia"/>
                <w:lang w:eastAsia="zh-CN"/>
              </w:rPr>
              <w:t xml:space="preserve"> and with </w:t>
            </w:r>
            <w:r w:rsidRPr="00DB012A">
              <w:rPr>
                <w:i/>
                <w:color w:val="000000"/>
              </w:rPr>
              <w:t xml:space="preserve">UL-TotalDAI-Included-r16 = </w:t>
            </w:r>
            <w:r>
              <w:rPr>
                <w:i/>
                <w:color w:val="000000"/>
              </w:rPr>
              <w:t>"</w:t>
            </w:r>
            <w:r w:rsidRPr="00DB012A">
              <w:rPr>
                <w:i/>
                <w:color w:val="000000"/>
              </w:rPr>
              <w:t>enable</w:t>
            </w:r>
            <w:r>
              <w:rPr>
                <w:i/>
                <w:color w:val="000000"/>
              </w:rPr>
              <w:t>"</w:t>
            </w:r>
            <w:r w:rsidRPr="002625EB">
              <w:rPr>
                <w:rFonts w:hint="eastAsia"/>
                <w:lang w:eastAsia="zh-CN"/>
              </w:rPr>
              <w:t>;</w:t>
            </w:r>
          </w:p>
          <w:p w14:paraId="6EF5BAD5" w14:textId="77777777" w:rsidR="009D7419" w:rsidRPr="002625EB" w:rsidRDefault="009D7419" w:rsidP="009D7419">
            <w:pPr>
              <w:pStyle w:val="B2"/>
              <w:rPr>
                <w:lang w:eastAsia="zh-CN"/>
              </w:rPr>
            </w:pPr>
            <w:r>
              <w:rPr>
                <w:lang w:eastAsia="zh-CN"/>
              </w:rPr>
              <w:t>-</w:t>
            </w:r>
            <w:r>
              <w:rPr>
                <w:lang w:eastAsia="zh-CN"/>
              </w:rPr>
              <w:tab/>
              <w:t>0 bit otherwise.</w:t>
            </w:r>
          </w:p>
          <w:p w14:paraId="640D67B3" w14:textId="5C0E624A" w:rsidR="009D7419" w:rsidRPr="002625EB" w:rsidRDefault="009D7419" w:rsidP="009D7419">
            <w:pPr>
              <w:pStyle w:val="B2"/>
              <w:rPr>
                <w:lang w:eastAsia="zh-CN"/>
              </w:rPr>
            </w:pPr>
            <w:r>
              <w:tab/>
            </w:r>
            <w:r w:rsidRPr="00D17AB0">
              <w:rPr>
                <w:color w:val="FF0000"/>
              </w:rPr>
              <w:t xml:space="preserve">If higher layer parameter </w:t>
            </w:r>
            <w:r w:rsidRPr="00D17AB0">
              <w:rPr>
                <w:i/>
                <w:iCs/>
                <w:color w:val="FF0000"/>
              </w:rPr>
              <w:t xml:space="preserve">PriorityIndicator-ForDCIFormat0_1 </w:t>
            </w:r>
            <w:r w:rsidRPr="00D17AB0">
              <w:rPr>
                <w:color w:val="FF0000"/>
              </w:rPr>
              <w:t>is configured</w:t>
            </w:r>
            <w:r w:rsidRPr="009D7419">
              <w:rPr>
                <w:strike/>
                <w:color w:val="FF0000"/>
              </w:rPr>
              <w:t>When two HARQ-ACK codebooks are configured for the same serving cell</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lang w:eastAsia="zh-CN"/>
              </w:rPr>
              <w:t xml:space="preserve"> in DCI format 0_1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lang w:eastAsia="zh-CN"/>
              </w:rPr>
              <w:t xml:space="preserve"> in DCI format 0_1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smaller</w:t>
            </w:r>
            <w:r w:rsidRPr="00457159">
              <w:rPr>
                <w:rFonts w:hint="eastAsia"/>
                <w:lang w:eastAsia="zh-CN"/>
              </w:rPr>
              <w:t xml:space="preserv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2</w:t>
            </w:r>
            <w:r w:rsidRPr="002625EB">
              <w:rPr>
                <w:rFonts w:hint="eastAsia"/>
                <w:vertAlign w:val="superscript"/>
                <w:lang w:eastAsia="zh-CN"/>
              </w:rPr>
              <w:t>nd</w:t>
            </w:r>
            <w:r w:rsidRPr="002625EB">
              <w:rPr>
                <w:rFonts w:hint="eastAsia"/>
                <w:lang w:eastAsia="zh-CN"/>
              </w:rPr>
              <w:t xml:space="preserve"> downlink assignment index </w:t>
            </w:r>
            <w:r>
              <w:rPr>
                <w:lang w:eastAsia="zh-CN"/>
              </w:rPr>
              <w:t>in DCI format 0_1</w:t>
            </w:r>
            <w:r w:rsidRPr="002625EB">
              <w:rPr>
                <w:rFonts w:eastAsia="DengXian"/>
                <w:lang w:eastAsia="zh-CN"/>
              </w:rPr>
              <w:t xml:space="preserve"> </w:t>
            </w:r>
            <w:r>
              <w:rPr>
                <w:rFonts w:eastAsia="DengXian"/>
                <w:lang w:eastAsia="zh-CN"/>
              </w:rPr>
              <w:t>for the two HARQ-ACK codebooks are the same.</w:t>
            </w:r>
          </w:p>
          <w:p w14:paraId="6C87A51E" w14:textId="184DA893" w:rsidR="005B055C" w:rsidRDefault="005B055C" w:rsidP="005B055C">
            <w:pPr>
              <w:jc w:val="center"/>
              <w:rPr>
                <w:noProof/>
                <w:color w:val="0070C0"/>
                <w:lang w:eastAsia="zh-CN"/>
              </w:rPr>
            </w:pPr>
            <w:r w:rsidRPr="00D17AB0">
              <w:rPr>
                <w:b/>
                <w:color w:val="0070C0"/>
              </w:rPr>
              <w:t>&lt;</w:t>
            </w:r>
            <w:r w:rsidRPr="00D17AB0">
              <w:rPr>
                <w:noProof/>
                <w:color w:val="0070C0"/>
                <w:lang w:eastAsia="zh-CN"/>
              </w:rPr>
              <w:t>Unchanged text is omitted&gt;</w:t>
            </w:r>
          </w:p>
          <w:p w14:paraId="780C8D1A" w14:textId="77777777" w:rsidR="009D7419" w:rsidRDefault="009D7419" w:rsidP="009D7419">
            <w:pPr>
              <w:pStyle w:val="B1"/>
              <w:rPr>
                <w:lang w:eastAsia="zh-CN"/>
              </w:rPr>
            </w:pPr>
            <w:r w:rsidRPr="002625EB">
              <w:rPr>
                <w:rFonts w:hint="eastAsia"/>
                <w:lang w:eastAsia="zh-CN"/>
              </w:rPr>
              <w:t>-</w:t>
            </w:r>
            <w:r w:rsidRPr="002625EB">
              <w:rPr>
                <w:rFonts w:hint="eastAsia"/>
                <w:lang w:eastAsia="zh-CN"/>
              </w:rPr>
              <w:tab/>
              <w:t xml:space="preserve">beta_offset indicator </w:t>
            </w:r>
            <w:r w:rsidRPr="002625EB">
              <w:t xml:space="preserve">– </w:t>
            </w:r>
            <w:r w:rsidRPr="002625EB">
              <w:rPr>
                <w:rFonts w:hint="eastAsia"/>
                <w:lang w:eastAsia="zh-CN"/>
              </w:rPr>
              <w:t xml:space="preserve">0 if the higher layer parameter </w:t>
            </w:r>
            <w:r w:rsidRPr="002625EB">
              <w:rPr>
                <w:i/>
              </w:rPr>
              <w:t>betaOffsets</w:t>
            </w:r>
            <w:r w:rsidRPr="002625EB">
              <w:rPr>
                <w:rFonts w:hint="eastAsia"/>
                <w:i/>
                <w:lang w:eastAsia="zh-CN"/>
              </w:rPr>
              <w:t xml:space="preserve"> = </w:t>
            </w:r>
            <w:r w:rsidRPr="002625EB">
              <w:rPr>
                <w:i/>
              </w:rPr>
              <w:t>semiStatic</w:t>
            </w:r>
            <w:r w:rsidRPr="002625EB">
              <w:rPr>
                <w:rFonts w:hint="eastAsia"/>
                <w:lang w:eastAsia="zh-CN"/>
              </w:rPr>
              <w:t>; otherwise 2</w:t>
            </w:r>
            <w:r w:rsidRPr="002625EB">
              <w:t xml:space="preserve"> bit</w:t>
            </w:r>
            <w:r w:rsidRPr="002625EB">
              <w:rPr>
                <w:rFonts w:hint="eastAsia"/>
                <w:lang w:eastAsia="zh-CN"/>
              </w:rPr>
              <w:t>s as defined by Table 9.3-3 in [5, TS</w:t>
            </w:r>
            <w:r w:rsidRPr="002625EB">
              <w:rPr>
                <w:lang w:eastAsia="zh-CN"/>
              </w:rPr>
              <w:t xml:space="preserve"> </w:t>
            </w:r>
            <w:r w:rsidRPr="002625EB">
              <w:rPr>
                <w:rFonts w:hint="eastAsia"/>
                <w:lang w:eastAsia="zh-CN"/>
              </w:rPr>
              <w:t>38.213].</w:t>
            </w:r>
            <w:r w:rsidRPr="00AF0272">
              <w:rPr>
                <w:lang w:eastAsia="zh-CN"/>
              </w:rPr>
              <w:t xml:space="preserve"> </w:t>
            </w:r>
          </w:p>
          <w:p w14:paraId="148E276B" w14:textId="5500D0BD" w:rsidR="009D7419" w:rsidRPr="002625EB" w:rsidRDefault="009D7419" w:rsidP="009D7419">
            <w:pPr>
              <w:pStyle w:val="B1"/>
              <w:ind w:hanging="1"/>
              <w:rPr>
                <w:lang w:eastAsia="zh-CN"/>
              </w:rPr>
            </w:pPr>
            <w:r w:rsidRPr="00D17AB0">
              <w:rPr>
                <w:color w:val="FF0000"/>
              </w:rPr>
              <w:t xml:space="preserve">If higher layer parameter </w:t>
            </w:r>
            <w:r w:rsidRPr="00D17AB0">
              <w:rPr>
                <w:i/>
                <w:iCs/>
                <w:color w:val="FF0000"/>
              </w:rPr>
              <w:t xml:space="preserve">PriorityIndicator-ForDCIFormat0_1 </w:t>
            </w:r>
            <w:r w:rsidRPr="00D17AB0">
              <w:rPr>
                <w:color w:val="FF0000"/>
              </w:rPr>
              <w:t>is configured</w:t>
            </w:r>
            <w:r w:rsidRPr="009D7419">
              <w:rPr>
                <w:strike/>
                <w:color w:val="FF0000"/>
              </w:rPr>
              <w:t>When two HARQ-ACK codebooks are configured for the same serving cell</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beta_offset indicator</w:t>
            </w:r>
            <w:r>
              <w:rPr>
                <w:lang w:eastAsia="zh-CN"/>
              </w:rPr>
              <w:t xml:space="preserve"> in DCI format 0_1 </w:t>
            </w:r>
            <w:r>
              <w:t>for</w:t>
            </w:r>
            <w:r>
              <w:rPr>
                <w:rFonts w:eastAsia="DengXian"/>
                <w:lang w:eastAsia="zh-CN"/>
              </w:rPr>
              <w:t xml:space="preserve"> one HARQ-ACK codebook</w:t>
            </w:r>
            <w:r w:rsidRPr="002625EB">
              <w:rPr>
                <w:rFonts w:eastAsia="DengXian"/>
                <w:lang w:eastAsia="zh-CN"/>
              </w:rPr>
              <w:t xml:space="preserve"> is not equal to that of the</w:t>
            </w:r>
            <w:r w:rsidRPr="005F50EC">
              <w:rPr>
                <w:rFonts w:hint="eastAsia"/>
                <w:lang w:eastAsia="zh-CN"/>
              </w:rPr>
              <w:t xml:space="preserve"> </w:t>
            </w:r>
            <w:r w:rsidRPr="002625EB">
              <w:rPr>
                <w:rFonts w:hint="eastAsia"/>
                <w:lang w:eastAsia="zh-CN"/>
              </w:rPr>
              <w:t xml:space="preserve">beta_offset indicator </w:t>
            </w:r>
            <w:r>
              <w:rPr>
                <w:lang w:eastAsia="zh-CN"/>
              </w:rPr>
              <w:t xml:space="preserve">in DCI format 0_1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smaller</w:t>
            </w:r>
            <w:r>
              <w:rPr>
                <w:lang w:eastAsia="zh-CN"/>
              </w:rPr>
              <w:t xml:space="preserve"> </w:t>
            </w:r>
            <w:r w:rsidRPr="002625EB">
              <w:rPr>
                <w:rFonts w:hint="eastAsia"/>
                <w:lang w:eastAsia="zh-CN"/>
              </w:rPr>
              <w:t>beta_offset indicator</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 xml:space="preserve">beta_offset indicator </w:t>
            </w:r>
            <w:r>
              <w:rPr>
                <w:lang w:eastAsia="zh-CN"/>
              </w:rPr>
              <w:t>in DCI format 0_1</w:t>
            </w:r>
            <w:r w:rsidRPr="002625EB">
              <w:rPr>
                <w:rFonts w:eastAsia="DengXian"/>
                <w:lang w:eastAsia="zh-CN"/>
              </w:rPr>
              <w:t xml:space="preserve"> </w:t>
            </w:r>
            <w:r>
              <w:rPr>
                <w:rFonts w:eastAsia="DengXian"/>
                <w:lang w:eastAsia="zh-CN"/>
              </w:rPr>
              <w:t>for the two HARQ-ACK codebooks are the same.</w:t>
            </w:r>
          </w:p>
          <w:p w14:paraId="47023527" w14:textId="77777777" w:rsidR="005B055C" w:rsidRPr="00D17AB0" w:rsidRDefault="005B055C" w:rsidP="005B055C">
            <w:pPr>
              <w:jc w:val="center"/>
              <w:rPr>
                <w:noProof/>
                <w:color w:val="0070C0"/>
                <w:lang w:eastAsia="zh-CN"/>
              </w:rPr>
            </w:pPr>
            <w:r w:rsidRPr="00D17AB0">
              <w:rPr>
                <w:b/>
                <w:color w:val="0070C0"/>
              </w:rPr>
              <w:t>&lt;</w:t>
            </w:r>
            <w:r w:rsidRPr="00D17AB0">
              <w:rPr>
                <w:noProof/>
                <w:color w:val="0070C0"/>
                <w:lang w:eastAsia="zh-CN"/>
              </w:rPr>
              <w:t>Unchanged text is omitted&gt;</w:t>
            </w:r>
          </w:p>
          <w:p w14:paraId="5CFA9B30" w14:textId="27118384" w:rsidR="005B055C" w:rsidRPr="00D17AB0" w:rsidRDefault="005B055C" w:rsidP="005B055C">
            <w:pPr>
              <w:pStyle w:val="Heading5"/>
              <w:outlineLvl w:val="4"/>
              <w:rPr>
                <w:lang w:eastAsia="zh-CN"/>
              </w:rPr>
            </w:pPr>
          </w:p>
          <w:p w14:paraId="247C9FC4" w14:textId="77777777" w:rsidR="005B055C" w:rsidRPr="00D17AB0" w:rsidRDefault="005B055C" w:rsidP="005B055C">
            <w:pPr>
              <w:pStyle w:val="Heading5"/>
              <w:outlineLvl w:val="4"/>
              <w:rPr>
                <w:lang w:eastAsia="zh-CN"/>
              </w:rPr>
            </w:pPr>
            <w:r w:rsidRPr="00D17AB0">
              <w:rPr>
                <w:lang w:eastAsia="zh-CN"/>
              </w:rPr>
              <w:t>7.3.1.1.3</w:t>
            </w:r>
            <w:r w:rsidRPr="00D17AB0">
              <w:rPr>
                <w:lang w:eastAsia="zh-CN"/>
              </w:rPr>
              <w:tab/>
              <w:t>Format 0_2</w:t>
            </w:r>
          </w:p>
          <w:p w14:paraId="6941D7D3" w14:textId="394A493B" w:rsidR="00F67334" w:rsidRDefault="00F67334" w:rsidP="00F67334">
            <w:pPr>
              <w:jc w:val="center"/>
              <w:rPr>
                <w:noProof/>
                <w:color w:val="0070C0"/>
                <w:lang w:eastAsia="zh-CN"/>
              </w:rPr>
            </w:pPr>
            <w:r w:rsidRPr="00D17AB0">
              <w:rPr>
                <w:b/>
                <w:color w:val="0070C0"/>
              </w:rPr>
              <w:t>&lt;</w:t>
            </w:r>
            <w:r w:rsidRPr="00D17AB0">
              <w:rPr>
                <w:noProof/>
                <w:color w:val="0070C0"/>
                <w:lang w:eastAsia="zh-CN"/>
              </w:rPr>
              <w:t>Unchanged text is omitted&gt;</w:t>
            </w:r>
          </w:p>
          <w:p w14:paraId="7A42CFD2" w14:textId="77777777" w:rsidR="009D7419" w:rsidRPr="002625EB" w:rsidRDefault="009D7419" w:rsidP="009D7419">
            <w:pPr>
              <w:pStyle w:val="B1"/>
              <w:rPr>
                <w:lang w:eastAsia="zh-CN"/>
              </w:rPr>
            </w:pPr>
            <w:r w:rsidRPr="002625EB">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p>
          <w:p w14:paraId="702B9ADB" w14:textId="77777777" w:rsidR="009D7419" w:rsidRDefault="009D7419" w:rsidP="009D7419">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2A036F">
              <w:rPr>
                <w:i/>
                <w:lang w:eastAsia="zh-CN"/>
              </w:rPr>
              <w:t>D</w:t>
            </w:r>
            <w:r w:rsidRPr="002936C6">
              <w:rPr>
                <w:i/>
              </w:rPr>
              <w:t>ownlinkassignmentindex-ForDCIFormat0_2</w:t>
            </w:r>
            <w:r>
              <w:rPr>
                <w:lang w:eastAsia="zh-CN"/>
              </w:rPr>
              <w:t xml:space="preserve"> </w:t>
            </w:r>
            <w:r w:rsidRPr="002625EB">
              <w:rPr>
                <w:rFonts w:hint="eastAsia"/>
                <w:lang w:eastAsia="zh-CN"/>
              </w:rPr>
              <w:t>is not configured;</w:t>
            </w:r>
          </w:p>
          <w:p w14:paraId="53E0AF3B" w14:textId="77777777" w:rsidR="009D7419" w:rsidRPr="002A036F" w:rsidRDefault="009D7419" w:rsidP="009D7419">
            <w:pPr>
              <w:pStyle w:val="B2"/>
              <w:rPr>
                <w:lang w:eastAsia="zh-CN"/>
              </w:rPr>
            </w:pPr>
            <w:r w:rsidRPr="002625EB">
              <w:rPr>
                <w:lang w:eastAsia="zh-CN"/>
              </w:rPr>
              <w:t>-</w:t>
            </w:r>
            <w:r w:rsidRPr="002625EB">
              <w:rPr>
                <w:lang w:eastAsia="zh-CN"/>
              </w:rPr>
              <w:tab/>
            </w:r>
            <w:r>
              <w:rPr>
                <w:lang w:eastAsia="zh-CN"/>
              </w:rPr>
              <w:t>1, 2 or 4 bits otherwise,</w:t>
            </w:r>
          </w:p>
          <w:p w14:paraId="6DAF4505" w14:textId="77777777" w:rsidR="009D7419" w:rsidRPr="002625EB" w:rsidRDefault="009D7419" w:rsidP="009D7419">
            <w:pPr>
              <w:pStyle w:val="B3"/>
              <w:rPr>
                <w:lang w:eastAsia="zh-CN"/>
              </w:rPr>
            </w:pPr>
            <w:r w:rsidRPr="002625EB">
              <w:rPr>
                <w:rFonts w:hint="eastAsia"/>
                <w:lang w:eastAsia="zh-CN"/>
              </w:rPr>
              <w:t>-</w:t>
            </w:r>
            <w:r w:rsidRPr="002625EB">
              <w:rPr>
                <w:rFonts w:hint="eastAsia"/>
                <w:lang w:eastAsia="zh-CN"/>
              </w:rPr>
              <w:tab/>
              <w:t>1</w:t>
            </w:r>
            <w:r w:rsidRPr="002625EB">
              <w:rPr>
                <w:rFonts w:hint="eastAsia"/>
                <w:vertAlign w:val="superscript"/>
                <w:lang w:eastAsia="zh-CN"/>
              </w:rPr>
              <w:t>st</w:t>
            </w:r>
            <w:r w:rsidRPr="002625EB">
              <w:rPr>
                <w:rFonts w:hint="eastAsia"/>
                <w:lang w:eastAsia="zh-CN"/>
              </w:rPr>
              <w:t xml:space="preserve"> downlink assignment index</w:t>
            </w:r>
            <w:r w:rsidRPr="002625EB">
              <w:t xml:space="preserve"> – </w:t>
            </w:r>
            <w:r w:rsidRPr="002625EB">
              <w:rPr>
                <w:rFonts w:hint="eastAsia"/>
                <w:lang w:eastAsia="zh-CN"/>
              </w:rPr>
              <w:t>1 or 2</w:t>
            </w:r>
            <w:r w:rsidRPr="002625EB">
              <w:t xml:space="preserve"> bits:</w:t>
            </w:r>
          </w:p>
          <w:p w14:paraId="77F7C1CE" w14:textId="77777777" w:rsidR="009D7419" w:rsidRDefault="009D7419" w:rsidP="009D7419">
            <w:pPr>
              <w:pStyle w:val="B4"/>
              <w:rPr>
                <w:lang w:eastAsia="zh-CN"/>
              </w:rPr>
            </w:pPr>
            <w:r w:rsidRPr="002625EB">
              <w:rPr>
                <w:rFonts w:hint="eastAsia"/>
                <w:lang w:eastAsia="zh-CN"/>
              </w:rPr>
              <w:t>-</w:t>
            </w:r>
            <w:r w:rsidRPr="002625EB">
              <w:rPr>
                <w:rFonts w:hint="eastAsia"/>
                <w:lang w:eastAsia="zh-CN"/>
              </w:rPr>
              <w:tab/>
              <w:t>1 bit for semi-static HARQ-ACK codebook;</w:t>
            </w:r>
          </w:p>
          <w:p w14:paraId="76D2F8BD" w14:textId="77777777" w:rsidR="009D7419" w:rsidRDefault="009D7419" w:rsidP="009D7419">
            <w:pPr>
              <w:pStyle w:val="B4"/>
              <w:rPr>
                <w:lang w:eastAsia="zh-CN"/>
              </w:rPr>
            </w:pPr>
            <w:r w:rsidRPr="002625EB">
              <w:rPr>
                <w:rFonts w:hint="eastAsia"/>
                <w:lang w:eastAsia="zh-CN"/>
              </w:rPr>
              <w:t>-</w:t>
            </w:r>
            <w:r w:rsidRPr="002625EB">
              <w:rPr>
                <w:rFonts w:hint="eastAsia"/>
                <w:lang w:eastAsia="zh-CN"/>
              </w:rPr>
              <w:tab/>
            </w:r>
            <w:r>
              <w:rPr>
                <w:lang w:eastAsia="zh-CN"/>
              </w:rPr>
              <w:t xml:space="preserve">2 </w:t>
            </w:r>
            <w:r w:rsidRPr="002625EB">
              <w:rPr>
                <w:rFonts w:hint="eastAsia"/>
                <w:lang w:eastAsia="zh-CN"/>
              </w:rPr>
              <w:t>bits for dynamic HARQ-ACK codeboo</w:t>
            </w:r>
            <w:r>
              <w:rPr>
                <w:lang w:eastAsia="zh-CN"/>
              </w:rPr>
              <w:t>k.</w:t>
            </w:r>
          </w:p>
          <w:p w14:paraId="169D6313" w14:textId="77777777" w:rsidR="009D7419" w:rsidRPr="002625EB" w:rsidRDefault="009D7419" w:rsidP="009D7419">
            <w:pPr>
              <w:pStyle w:val="B3"/>
              <w:rPr>
                <w:lang w:eastAsia="zh-CN"/>
              </w:rPr>
            </w:pPr>
            <w:r w:rsidRPr="002625EB">
              <w:rPr>
                <w:rFonts w:hint="eastAsia"/>
                <w:lang w:eastAsia="zh-CN"/>
              </w:rPr>
              <w:t>-</w:t>
            </w:r>
            <w:r w:rsidRPr="002625EB">
              <w:rPr>
                <w:rFonts w:hint="eastAsia"/>
                <w:lang w:eastAsia="zh-CN"/>
              </w:rPr>
              <w:tab/>
              <w:t>2</w:t>
            </w:r>
            <w:r w:rsidRPr="002625EB">
              <w:rPr>
                <w:rFonts w:hint="eastAsia"/>
                <w:vertAlign w:val="superscript"/>
                <w:lang w:eastAsia="zh-CN"/>
              </w:rPr>
              <w:t>nd</w:t>
            </w:r>
            <w:r w:rsidRPr="002625EB">
              <w:rPr>
                <w:rFonts w:hint="eastAsia"/>
                <w:lang w:eastAsia="zh-CN"/>
              </w:rPr>
              <w:t xml:space="preserve"> downlink assignment index</w:t>
            </w:r>
            <w:r w:rsidRPr="002625EB">
              <w:t xml:space="preserve"> – </w:t>
            </w:r>
            <w:r w:rsidRPr="002625EB">
              <w:rPr>
                <w:rFonts w:hint="eastAsia"/>
                <w:lang w:eastAsia="zh-CN"/>
              </w:rPr>
              <w:t>0 or 2</w:t>
            </w:r>
            <w:r w:rsidRPr="002625EB">
              <w:t xml:space="preserve"> bits</w:t>
            </w:r>
          </w:p>
          <w:p w14:paraId="2EEE7F7C" w14:textId="77777777" w:rsidR="009D7419" w:rsidRPr="002A036F" w:rsidRDefault="009D7419" w:rsidP="009D7419">
            <w:pPr>
              <w:pStyle w:val="B4"/>
              <w:rPr>
                <w:lang w:eastAsia="zh-CN"/>
              </w:rPr>
            </w:pPr>
            <w:r w:rsidRPr="002625EB">
              <w:rPr>
                <w:rFonts w:hint="eastAsia"/>
                <w:lang w:eastAsia="zh-CN"/>
              </w:rPr>
              <w:t>-</w:t>
            </w:r>
            <w:r w:rsidRPr="002625EB">
              <w:rPr>
                <w:rFonts w:hint="eastAsia"/>
                <w:lang w:eastAsia="zh-CN"/>
              </w:rPr>
              <w:tab/>
            </w:r>
            <w:r>
              <w:rPr>
                <w:lang w:eastAsia="zh-CN"/>
              </w:rPr>
              <w:t xml:space="preserve">2 </w:t>
            </w:r>
            <w:r w:rsidRPr="002625EB">
              <w:rPr>
                <w:rFonts w:hint="eastAsia"/>
                <w:lang w:eastAsia="zh-CN"/>
              </w:rPr>
              <w:t>bits for dynamic HARQ-ACK codebook with two HARQ-ACK sub-codebooks;</w:t>
            </w:r>
          </w:p>
          <w:p w14:paraId="0E9D78A3" w14:textId="77777777" w:rsidR="009D7419" w:rsidRDefault="009D7419" w:rsidP="009D7419">
            <w:pPr>
              <w:pStyle w:val="B4"/>
              <w:rPr>
                <w:lang w:eastAsia="zh-CN"/>
              </w:rPr>
            </w:pPr>
            <w:r w:rsidRPr="002625EB">
              <w:rPr>
                <w:rFonts w:hint="eastAsia"/>
                <w:lang w:eastAsia="zh-CN"/>
              </w:rPr>
              <w:t>-</w:t>
            </w:r>
            <w:r w:rsidRPr="002625EB">
              <w:rPr>
                <w:rFonts w:hint="eastAsia"/>
                <w:lang w:eastAsia="zh-CN"/>
              </w:rPr>
              <w:tab/>
            </w:r>
            <w:r>
              <w:rPr>
                <w:lang w:eastAsia="zh-CN"/>
              </w:rPr>
              <w:t xml:space="preserve">0 </w:t>
            </w:r>
            <w:r w:rsidRPr="002625EB">
              <w:rPr>
                <w:rFonts w:hint="eastAsia"/>
                <w:lang w:eastAsia="zh-CN"/>
              </w:rPr>
              <w:t>bit otherwise.</w:t>
            </w:r>
          </w:p>
          <w:p w14:paraId="4A29CEB8" w14:textId="351C1E3B" w:rsidR="009D7419" w:rsidRDefault="009D7419" w:rsidP="009D7419">
            <w:pPr>
              <w:pStyle w:val="B1"/>
              <w:ind w:firstLine="0"/>
              <w:rPr>
                <w:lang w:eastAsia="zh-CN"/>
              </w:rPr>
            </w:pPr>
            <w:r w:rsidRPr="00D17AB0">
              <w:rPr>
                <w:color w:val="FF0000"/>
              </w:rPr>
              <w:t xml:space="preserve">If higher layer parameter </w:t>
            </w:r>
            <w:r w:rsidRPr="00D17AB0">
              <w:rPr>
                <w:i/>
                <w:iCs/>
                <w:color w:val="FF0000"/>
              </w:rPr>
              <w:t xml:space="preserve">PriorityIndicator-ForDCIFormat0_2 </w:t>
            </w:r>
            <w:r w:rsidRPr="00D17AB0">
              <w:rPr>
                <w:color w:val="FF0000"/>
              </w:rPr>
              <w:t>is configured</w:t>
            </w:r>
            <w:r w:rsidRPr="009D7419">
              <w:rPr>
                <w:strike/>
                <w:color w:val="FF0000"/>
              </w:rPr>
              <w:t>When two HARQ-ACK codebooks are configured for the same serving cell</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Pr>
                <w:lang w:eastAsia="zh-CN"/>
              </w:rPr>
              <w:t>D</w:t>
            </w:r>
            <w:r w:rsidRPr="002625EB">
              <w:rPr>
                <w:rFonts w:hint="eastAsia"/>
                <w:lang w:eastAsia="zh-CN"/>
              </w:rPr>
              <w:t>ownlink assignment index</w:t>
            </w:r>
            <w:r>
              <w:rPr>
                <w:lang w:eastAsia="zh-CN"/>
              </w:rPr>
              <w:t xml:space="preserve"> in DCI format 0_2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Pr>
                <w:lang w:eastAsia="zh-CN"/>
              </w:rPr>
              <w:t>D</w:t>
            </w:r>
            <w:r w:rsidRPr="002625EB">
              <w:rPr>
                <w:rFonts w:hint="eastAsia"/>
                <w:lang w:eastAsia="zh-CN"/>
              </w:rPr>
              <w:t>ownlink assignment index</w:t>
            </w:r>
            <w:r>
              <w:rPr>
                <w:lang w:eastAsia="zh-CN"/>
              </w:rPr>
              <w:t xml:space="preserve"> in DCI format 0_2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smaller</w:t>
            </w:r>
            <w:r w:rsidRPr="00457159">
              <w:rPr>
                <w:rFonts w:hint="eastAsia"/>
                <w:lang w:eastAsia="zh-CN"/>
              </w:rPr>
              <w:t xml:space="preserve"> </w:t>
            </w:r>
            <w:r>
              <w:rPr>
                <w:lang w:eastAsia="zh-CN"/>
              </w:rPr>
              <w:t>D</w:t>
            </w:r>
            <w:r w:rsidRPr="002625EB">
              <w:rPr>
                <w:rFonts w:hint="eastAsia"/>
                <w:lang w:eastAsia="zh-CN"/>
              </w:rPr>
              <w:t>ownlink assignment index</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Pr>
                <w:lang w:eastAsia="zh-CN"/>
              </w:rPr>
              <w:t>D</w:t>
            </w:r>
            <w:r w:rsidRPr="002625EB">
              <w:rPr>
                <w:rFonts w:hint="eastAsia"/>
                <w:lang w:eastAsia="zh-CN"/>
              </w:rPr>
              <w:t xml:space="preserve">ownlink assignment index </w:t>
            </w:r>
            <w:r>
              <w:rPr>
                <w:lang w:eastAsia="zh-CN"/>
              </w:rPr>
              <w:t>in DCI format 0_2</w:t>
            </w:r>
            <w:r w:rsidRPr="002625EB">
              <w:rPr>
                <w:rFonts w:eastAsia="DengXian"/>
                <w:lang w:eastAsia="zh-CN"/>
              </w:rPr>
              <w:t xml:space="preserve"> </w:t>
            </w:r>
            <w:r>
              <w:rPr>
                <w:rFonts w:eastAsia="DengXian"/>
                <w:lang w:eastAsia="zh-CN"/>
              </w:rPr>
              <w:t>for the two HARQ-ACK codebooks are the same.</w:t>
            </w:r>
          </w:p>
          <w:p w14:paraId="65EF32CC" w14:textId="3BD2D560" w:rsidR="005B055C" w:rsidRDefault="00F67334" w:rsidP="00F67334">
            <w:pPr>
              <w:jc w:val="center"/>
              <w:rPr>
                <w:noProof/>
                <w:color w:val="0070C0"/>
                <w:lang w:eastAsia="zh-CN"/>
              </w:rPr>
            </w:pPr>
            <w:r w:rsidRPr="00D17AB0">
              <w:rPr>
                <w:b/>
                <w:color w:val="0070C0"/>
              </w:rPr>
              <w:t>&lt;</w:t>
            </w:r>
            <w:r w:rsidRPr="00D17AB0">
              <w:rPr>
                <w:noProof/>
                <w:color w:val="0070C0"/>
                <w:lang w:eastAsia="zh-CN"/>
              </w:rPr>
              <w:t>Unchanged text is omitted&gt;</w:t>
            </w:r>
          </w:p>
          <w:p w14:paraId="627B30E3" w14:textId="77777777" w:rsidR="009D7419" w:rsidRDefault="009D7419" w:rsidP="009D7419">
            <w:pPr>
              <w:pStyle w:val="B1"/>
              <w:rPr>
                <w:lang w:eastAsia="zh-CN"/>
              </w:rPr>
            </w:pPr>
            <w:r w:rsidRPr="002625EB">
              <w:rPr>
                <w:rFonts w:hint="eastAsia"/>
                <w:lang w:eastAsia="zh-CN"/>
              </w:rPr>
              <w:lastRenderedPageBreak/>
              <w:t>-</w:t>
            </w:r>
            <w:r w:rsidRPr="002625EB">
              <w:rPr>
                <w:rFonts w:hint="eastAsia"/>
                <w:lang w:eastAsia="zh-CN"/>
              </w:rPr>
              <w:tab/>
              <w:t xml:space="preserve">beta_offset indicator </w:t>
            </w:r>
            <w:r w:rsidRPr="002625EB">
              <w:t>–</w:t>
            </w:r>
            <w:r>
              <w:t xml:space="preserve"> </w:t>
            </w:r>
            <w:r w:rsidRPr="002625EB">
              <w:rPr>
                <w:rFonts w:hint="eastAsia"/>
                <w:lang w:eastAsia="zh-CN"/>
              </w:rPr>
              <w:t>0</w:t>
            </w:r>
            <w:r>
              <w:rPr>
                <w:lang w:eastAsia="zh-CN"/>
              </w:rPr>
              <w:t xml:space="preserve"> bit</w:t>
            </w:r>
            <w:r w:rsidRPr="002625EB">
              <w:rPr>
                <w:rFonts w:hint="eastAsia"/>
                <w:lang w:eastAsia="zh-CN"/>
              </w:rPr>
              <w:t xml:space="preserve"> if the higher layer parameter </w:t>
            </w:r>
            <w:r w:rsidRPr="002625EB">
              <w:rPr>
                <w:i/>
              </w:rPr>
              <w:t>betaOffsets</w:t>
            </w:r>
            <w:r w:rsidRPr="002625EB">
              <w:rPr>
                <w:rFonts w:hint="eastAsia"/>
                <w:i/>
                <w:lang w:eastAsia="zh-CN"/>
              </w:rPr>
              <w:t xml:space="preserve"> = </w:t>
            </w:r>
            <w:r w:rsidRPr="002625EB">
              <w:rPr>
                <w:i/>
              </w:rPr>
              <w:t>semiStatic</w:t>
            </w:r>
            <w:r w:rsidRPr="002625EB">
              <w:rPr>
                <w:rFonts w:hint="eastAsia"/>
                <w:lang w:eastAsia="zh-CN"/>
              </w:rPr>
              <w:t>; otherwise</w:t>
            </w:r>
            <w:r>
              <w:rPr>
                <w:lang w:eastAsia="zh-CN"/>
              </w:rPr>
              <w:t xml:space="preserve"> 1 bit if 2 offset indexes are configured by higher layer parameter </w:t>
            </w:r>
            <w:r w:rsidRPr="001A1729">
              <w:rPr>
                <w:i/>
                <w:lang w:eastAsia="zh-CN"/>
              </w:rPr>
              <w:t>dynamic-ForDCIFormat0_2</w:t>
            </w:r>
            <w:r>
              <w:rPr>
                <w:i/>
                <w:lang w:eastAsia="zh-CN"/>
              </w:rPr>
              <w:t xml:space="preserve"> </w:t>
            </w:r>
            <w:r w:rsidRPr="002625EB">
              <w:rPr>
                <w:rFonts w:hint="eastAsia"/>
                <w:lang w:eastAsia="zh-CN"/>
              </w:rPr>
              <w:t>as defined by Table 9.3-3</w:t>
            </w:r>
            <w:r>
              <w:rPr>
                <w:lang w:eastAsia="zh-CN"/>
              </w:rPr>
              <w:t xml:space="preserve">A </w:t>
            </w:r>
            <w:r w:rsidRPr="002625EB">
              <w:rPr>
                <w:rFonts w:hint="eastAsia"/>
                <w:lang w:eastAsia="zh-CN"/>
              </w:rPr>
              <w:t>in [5, TS</w:t>
            </w:r>
            <w:r w:rsidRPr="002625EB">
              <w:rPr>
                <w:lang w:eastAsia="zh-CN"/>
              </w:rPr>
              <w:t xml:space="preserve"> </w:t>
            </w:r>
            <w:r w:rsidRPr="002625EB">
              <w:rPr>
                <w:rFonts w:hint="eastAsia"/>
                <w:lang w:eastAsia="zh-CN"/>
              </w:rPr>
              <w:t>38.213]</w:t>
            </w:r>
            <w:r>
              <w:rPr>
                <w:lang w:eastAsia="zh-CN"/>
              </w:rPr>
              <w:t>, and 2 bits</w:t>
            </w:r>
            <w:r w:rsidRPr="002625EB">
              <w:rPr>
                <w:rFonts w:hint="eastAsia"/>
                <w:lang w:eastAsia="zh-CN"/>
              </w:rPr>
              <w:t xml:space="preserve"> </w:t>
            </w:r>
            <w:r>
              <w:rPr>
                <w:lang w:eastAsia="zh-CN"/>
              </w:rPr>
              <w:t xml:space="preserve">if 4 offset indexes are configured by higher layer parameter </w:t>
            </w:r>
            <w:r w:rsidRPr="001A1729">
              <w:rPr>
                <w:i/>
                <w:lang w:eastAsia="zh-CN"/>
              </w:rPr>
              <w:t>dynamic-ForDCIFormat0_2</w:t>
            </w:r>
            <w:r>
              <w:rPr>
                <w:i/>
                <w:lang w:eastAsia="zh-CN"/>
              </w:rPr>
              <w:t xml:space="preserve"> </w:t>
            </w:r>
            <w:r w:rsidRPr="002625EB">
              <w:rPr>
                <w:rFonts w:hint="eastAsia"/>
                <w:lang w:eastAsia="zh-CN"/>
              </w:rPr>
              <w:t>as defined by Table 9.3-3</w:t>
            </w:r>
            <w:r>
              <w:rPr>
                <w:lang w:eastAsia="zh-CN"/>
              </w:rPr>
              <w:t xml:space="preserve"> </w:t>
            </w:r>
            <w:r w:rsidRPr="002625EB">
              <w:rPr>
                <w:rFonts w:hint="eastAsia"/>
                <w:lang w:eastAsia="zh-CN"/>
              </w:rPr>
              <w:t>in [5, TS</w:t>
            </w:r>
            <w:r w:rsidRPr="002625EB">
              <w:rPr>
                <w:lang w:eastAsia="zh-CN"/>
              </w:rPr>
              <w:t xml:space="preserve"> </w:t>
            </w:r>
            <w:r w:rsidRPr="002625EB">
              <w:rPr>
                <w:rFonts w:hint="eastAsia"/>
                <w:lang w:eastAsia="zh-CN"/>
              </w:rPr>
              <w:t>38.213].</w:t>
            </w:r>
          </w:p>
          <w:p w14:paraId="2B0F7186" w14:textId="0F414C9A" w:rsidR="009D7419" w:rsidRPr="003557C8" w:rsidRDefault="00AF4EDF" w:rsidP="009D7419">
            <w:pPr>
              <w:pStyle w:val="B1"/>
              <w:ind w:firstLine="0"/>
              <w:rPr>
                <w:lang w:eastAsia="zh-CN"/>
              </w:rPr>
            </w:pPr>
            <w:r w:rsidRPr="00D17AB0">
              <w:rPr>
                <w:color w:val="FF0000"/>
              </w:rPr>
              <w:t xml:space="preserve">If higher layer parameter </w:t>
            </w:r>
            <w:r w:rsidRPr="00D17AB0">
              <w:rPr>
                <w:i/>
                <w:iCs/>
                <w:color w:val="FF0000"/>
              </w:rPr>
              <w:t xml:space="preserve">PriorityIndicator-ForDCIFormat0_2 </w:t>
            </w:r>
            <w:r w:rsidRPr="00D17AB0">
              <w:rPr>
                <w:color w:val="FF0000"/>
              </w:rPr>
              <w:t>is configured</w:t>
            </w:r>
            <w:r w:rsidRPr="009D7419">
              <w:rPr>
                <w:strike/>
                <w:color w:val="FF0000"/>
              </w:rPr>
              <w:t>When two HARQ-ACK codebooks are configured for the same serving cell</w:t>
            </w:r>
            <w:r w:rsidR="009D7419">
              <w:t>,</w:t>
            </w:r>
            <w:r w:rsidR="009D7419" w:rsidRPr="002625EB">
              <w:rPr>
                <w:rFonts w:eastAsia="DengXian"/>
                <w:lang w:eastAsia="zh-CN"/>
              </w:rPr>
              <w:t xml:space="preserve"> </w:t>
            </w:r>
            <w:r w:rsidR="009D7419">
              <w:rPr>
                <w:rFonts w:eastAsia="DengXian"/>
                <w:lang w:eastAsia="zh-CN"/>
              </w:rPr>
              <w:t xml:space="preserve">if </w:t>
            </w:r>
            <w:r w:rsidR="009D7419" w:rsidRPr="002625EB">
              <w:rPr>
                <w:rFonts w:eastAsia="DengXian"/>
                <w:lang w:eastAsia="zh-CN"/>
              </w:rPr>
              <w:t>the bit width of</w:t>
            </w:r>
            <w:r w:rsidR="009D7419">
              <w:rPr>
                <w:rFonts w:eastAsia="DengXian"/>
                <w:lang w:eastAsia="zh-CN"/>
              </w:rPr>
              <w:t xml:space="preserve"> the</w:t>
            </w:r>
            <w:r w:rsidR="009D7419" w:rsidRPr="003557C8">
              <w:rPr>
                <w:rFonts w:hint="eastAsia"/>
                <w:lang w:eastAsia="zh-CN"/>
              </w:rPr>
              <w:t xml:space="preserve"> </w:t>
            </w:r>
            <w:r w:rsidR="009D7419" w:rsidRPr="002625EB">
              <w:rPr>
                <w:rFonts w:hint="eastAsia"/>
                <w:lang w:eastAsia="zh-CN"/>
              </w:rPr>
              <w:t>beta_offset indicator</w:t>
            </w:r>
            <w:r w:rsidR="009D7419">
              <w:rPr>
                <w:lang w:eastAsia="zh-CN"/>
              </w:rPr>
              <w:t xml:space="preserve"> in DCI format 0_2 </w:t>
            </w:r>
            <w:r w:rsidR="009D7419">
              <w:t>for</w:t>
            </w:r>
            <w:r w:rsidR="009D7419">
              <w:rPr>
                <w:rFonts w:eastAsia="DengXian"/>
                <w:lang w:eastAsia="zh-CN"/>
              </w:rPr>
              <w:t xml:space="preserve"> one HARQ-ACK codebook</w:t>
            </w:r>
            <w:r w:rsidR="009D7419" w:rsidRPr="002625EB">
              <w:rPr>
                <w:rFonts w:eastAsia="DengXian"/>
                <w:lang w:eastAsia="zh-CN"/>
              </w:rPr>
              <w:t xml:space="preserve"> is not equal to that of the</w:t>
            </w:r>
            <w:r w:rsidR="009D7419">
              <w:rPr>
                <w:rFonts w:eastAsia="DengXian"/>
                <w:lang w:eastAsia="zh-CN"/>
              </w:rPr>
              <w:t xml:space="preserve"> </w:t>
            </w:r>
            <w:r w:rsidR="009D7419" w:rsidRPr="002625EB">
              <w:rPr>
                <w:rFonts w:hint="eastAsia"/>
                <w:lang w:eastAsia="zh-CN"/>
              </w:rPr>
              <w:t>beta_offset indicator</w:t>
            </w:r>
            <w:r w:rsidR="009D7419">
              <w:rPr>
                <w:lang w:eastAsia="zh-CN"/>
              </w:rPr>
              <w:t xml:space="preserve"> in DCI format 0_2 </w:t>
            </w:r>
            <w:r w:rsidR="009D7419">
              <w:rPr>
                <w:rFonts w:eastAsia="DengXian"/>
                <w:lang w:eastAsia="zh-CN"/>
              </w:rPr>
              <w:t>for the other HARQ-ACK codebook</w:t>
            </w:r>
            <w:r w:rsidR="009D7419" w:rsidRPr="002625EB">
              <w:rPr>
                <w:rFonts w:eastAsia="DengXian"/>
                <w:lang w:eastAsia="zh-CN"/>
              </w:rPr>
              <w:t xml:space="preserve">, a number of </w:t>
            </w:r>
            <w:r w:rsidR="009D7419" w:rsidRPr="002625EB">
              <w:rPr>
                <w:rFonts w:eastAsia="MS Mincho"/>
                <w:kern w:val="2"/>
              </w:rPr>
              <w:t xml:space="preserve">most significant bits with value set to '0' are inserted </w:t>
            </w:r>
            <w:r w:rsidR="009D7419" w:rsidRPr="002625EB">
              <w:rPr>
                <w:rFonts w:eastAsia="DengXian"/>
                <w:lang w:eastAsia="zh-CN"/>
              </w:rPr>
              <w:t xml:space="preserve">to </w:t>
            </w:r>
            <w:r w:rsidR="009D7419">
              <w:rPr>
                <w:rFonts w:eastAsia="DengXian"/>
                <w:lang w:eastAsia="zh-CN"/>
              </w:rPr>
              <w:t>smaller</w:t>
            </w:r>
            <w:r w:rsidR="009D7419" w:rsidRPr="00457159">
              <w:rPr>
                <w:rFonts w:hint="eastAsia"/>
                <w:lang w:eastAsia="zh-CN"/>
              </w:rPr>
              <w:t xml:space="preserve"> </w:t>
            </w:r>
            <w:r w:rsidR="009D7419" w:rsidRPr="002625EB">
              <w:rPr>
                <w:rFonts w:hint="eastAsia"/>
                <w:lang w:eastAsia="zh-CN"/>
              </w:rPr>
              <w:t>beta_offset indicator</w:t>
            </w:r>
            <w:r w:rsidR="009D7419">
              <w:rPr>
                <w:rFonts w:eastAsia="DengXian"/>
                <w:lang w:eastAsia="zh-CN"/>
              </w:rPr>
              <w:t xml:space="preserve"> </w:t>
            </w:r>
            <w:r w:rsidR="009D7419" w:rsidRPr="002625EB">
              <w:rPr>
                <w:rFonts w:eastAsia="DengXian"/>
                <w:lang w:eastAsia="zh-CN"/>
              </w:rPr>
              <w:t xml:space="preserve">until the bit width </w:t>
            </w:r>
            <w:r w:rsidR="009D7419">
              <w:rPr>
                <w:rFonts w:eastAsia="DengXian"/>
                <w:lang w:eastAsia="zh-CN"/>
              </w:rPr>
              <w:t>of the</w:t>
            </w:r>
            <w:r w:rsidR="009D7419" w:rsidRPr="003557C8">
              <w:rPr>
                <w:rFonts w:hint="eastAsia"/>
                <w:lang w:eastAsia="zh-CN"/>
              </w:rPr>
              <w:t xml:space="preserve"> </w:t>
            </w:r>
            <w:r w:rsidR="009D7419" w:rsidRPr="002625EB">
              <w:rPr>
                <w:rFonts w:hint="eastAsia"/>
                <w:lang w:eastAsia="zh-CN"/>
              </w:rPr>
              <w:t xml:space="preserve">beta_offset indicator </w:t>
            </w:r>
            <w:r w:rsidR="009D7419">
              <w:rPr>
                <w:lang w:eastAsia="zh-CN"/>
              </w:rPr>
              <w:t>in DCI format 0_2</w:t>
            </w:r>
            <w:r w:rsidR="009D7419" w:rsidRPr="002625EB">
              <w:rPr>
                <w:rFonts w:eastAsia="DengXian"/>
                <w:lang w:eastAsia="zh-CN"/>
              </w:rPr>
              <w:t xml:space="preserve"> </w:t>
            </w:r>
            <w:r w:rsidR="009D7419">
              <w:rPr>
                <w:rFonts w:eastAsia="DengXian"/>
                <w:lang w:eastAsia="zh-CN"/>
              </w:rPr>
              <w:t>for the two HARQ-ACK codebooks are the same.</w:t>
            </w:r>
          </w:p>
          <w:p w14:paraId="0E2E6E1E" w14:textId="77777777" w:rsidR="00F67334" w:rsidRPr="00D17AB0" w:rsidRDefault="00F67334" w:rsidP="00F67334">
            <w:pPr>
              <w:jc w:val="center"/>
              <w:rPr>
                <w:noProof/>
                <w:color w:val="0070C0"/>
                <w:lang w:eastAsia="zh-CN"/>
              </w:rPr>
            </w:pPr>
            <w:r w:rsidRPr="00D17AB0">
              <w:rPr>
                <w:b/>
                <w:color w:val="0070C0"/>
              </w:rPr>
              <w:t>&lt;</w:t>
            </w:r>
            <w:r w:rsidRPr="00D17AB0">
              <w:rPr>
                <w:noProof/>
                <w:color w:val="0070C0"/>
                <w:lang w:eastAsia="zh-CN"/>
              </w:rPr>
              <w:t>Unchanged text is omitted&gt;</w:t>
            </w:r>
          </w:p>
          <w:p w14:paraId="6580F381" w14:textId="77777777" w:rsidR="00F67334" w:rsidRPr="00D17AB0" w:rsidRDefault="00F67334" w:rsidP="005B055C">
            <w:pPr>
              <w:rPr>
                <w:b/>
                <w:lang w:eastAsia="zh-CN"/>
              </w:rPr>
            </w:pPr>
          </w:p>
          <w:p w14:paraId="2C391F62" w14:textId="037C9206" w:rsidR="005B055C" w:rsidRPr="00D17AB0" w:rsidRDefault="005B055C" w:rsidP="005B055C">
            <w:pPr>
              <w:pStyle w:val="Heading5"/>
              <w:outlineLvl w:val="4"/>
              <w:rPr>
                <w:lang w:eastAsia="zh-CN"/>
              </w:rPr>
            </w:pPr>
            <w:r w:rsidRPr="00D17AB0">
              <w:rPr>
                <w:lang w:eastAsia="zh-CN"/>
              </w:rPr>
              <w:t>7.3.1.2.2</w:t>
            </w:r>
            <w:r w:rsidRPr="00D17AB0">
              <w:rPr>
                <w:lang w:eastAsia="zh-CN"/>
              </w:rPr>
              <w:tab/>
              <w:t>Format 1_1</w:t>
            </w:r>
            <w:bookmarkEnd w:id="39"/>
            <w:bookmarkEnd w:id="40"/>
            <w:bookmarkEnd w:id="41"/>
            <w:bookmarkEnd w:id="42"/>
          </w:p>
          <w:p w14:paraId="2675CB3E" w14:textId="0C01001C" w:rsidR="005B055C" w:rsidRDefault="005B055C" w:rsidP="005B055C">
            <w:pPr>
              <w:jc w:val="center"/>
              <w:rPr>
                <w:noProof/>
                <w:color w:val="0070C0"/>
                <w:lang w:eastAsia="zh-CN"/>
              </w:rPr>
            </w:pPr>
            <w:r w:rsidRPr="00D17AB0">
              <w:rPr>
                <w:b/>
                <w:color w:val="0070C0"/>
              </w:rPr>
              <w:t>&lt;</w:t>
            </w:r>
            <w:r w:rsidRPr="00D17AB0">
              <w:rPr>
                <w:noProof/>
                <w:color w:val="0070C0"/>
                <w:lang w:eastAsia="zh-CN"/>
              </w:rPr>
              <w:t>Unchanged text is omitted&gt;</w:t>
            </w:r>
          </w:p>
          <w:p w14:paraId="12DCEEDE" w14:textId="77777777" w:rsidR="00AF4EDF" w:rsidRDefault="00AF4EDF" w:rsidP="00AF4EDF">
            <w:pPr>
              <w:pStyle w:val="B1"/>
              <w:rPr>
                <w:lang w:eastAsia="zh-CN"/>
              </w:rPr>
            </w:pPr>
            <w:r w:rsidRPr="002625EB">
              <w:t>-</w:t>
            </w:r>
            <w:r w:rsidRPr="002625EB">
              <w:rPr>
                <w:rFonts w:hint="eastAsia"/>
                <w:lang w:eastAsia="zh-CN"/>
              </w:rPr>
              <w:tab/>
              <w:t>Downlink assignment index</w:t>
            </w:r>
            <w:r w:rsidRPr="002625EB">
              <w:t xml:space="preserve"> –</w:t>
            </w:r>
            <w:r w:rsidRPr="002625EB">
              <w:rPr>
                <w:rFonts w:hint="eastAsia"/>
                <w:lang w:eastAsia="zh-CN"/>
              </w:rPr>
              <w:t xml:space="preserve"> </w:t>
            </w:r>
            <w:r w:rsidRPr="002625EB">
              <w:t xml:space="preserve">number of bits </w:t>
            </w:r>
            <w:r w:rsidRPr="002625EB">
              <w:rPr>
                <w:rFonts w:hint="eastAsia"/>
                <w:lang w:eastAsia="zh-CN"/>
              </w:rPr>
              <w:t>as defined in the following</w:t>
            </w:r>
          </w:p>
          <w:p w14:paraId="40C486A0" w14:textId="77777777" w:rsidR="00AF4EDF" w:rsidRDefault="00AF4EDF" w:rsidP="00AF4EDF">
            <w:pPr>
              <w:pStyle w:val="B2"/>
              <w:rPr>
                <w:lang w:eastAsia="zh-CN"/>
              </w:rPr>
            </w:pPr>
            <w:r>
              <w:rPr>
                <w:lang w:eastAsia="zh-CN"/>
              </w:rPr>
              <w:t>-</w:t>
            </w:r>
            <w:r>
              <w:rPr>
                <w:lang w:eastAsia="zh-CN"/>
              </w:rPr>
              <w:tab/>
            </w:r>
            <w:r>
              <w:rPr>
                <w:rFonts w:hint="eastAsia"/>
                <w:lang w:eastAsia="zh-CN"/>
              </w:rPr>
              <w:t xml:space="preserve">6 bits </w:t>
            </w:r>
            <w:r w:rsidRPr="002625EB">
              <w:rPr>
                <w:rFonts w:hint="eastAsia"/>
                <w:lang w:eastAsia="zh-CN"/>
              </w:rPr>
              <w:t>if more than one serving cell are configured in the DL</w:t>
            </w:r>
            <w:r>
              <w:rPr>
                <w:lang w:eastAsia="zh-CN"/>
              </w:rPr>
              <w:t xml:space="preserve"> and the higher layer parameter </w:t>
            </w:r>
            <w:r w:rsidRPr="00DC6018">
              <w:rPr>
                <w:i/>
                <w:color w:val="000000"/>
              </w:rPr>
              <w:t>NFI-TotalDAI-Included-r16</w:t>
            </w:r>
            <w:r>
              <w:rPr>
                <w:i/>
                <w:color w:val="000000"/>
              </w:rPr>
              <w:t xml:space="preserve"> = enable</w:t>
            </w:r>
            <w:r>
              <w:rPr>
                <w:color w:val="000000"/>
              </w:rPr>
              <w:t>.</w:t>
            </w:r>
            <w:r>
              <w:rPr>
                <w:lang w:eastAsia="zh-CN"/>
              </w:rPr>
              <w:t xml:space="preserve"> T</w:t>
            </w:r>
            <w:r w:rsidRPr="002625EB">
              <w:rPr>
                <w:rFonts w:hint="eastAsia"/>
                <w:lang w:eastAsia="zh-CN"/>
              </w:rPr>
              <w:t xml:space="preserve">he </w:t>
            </w:r>
            <w:r>
              <w:rPr>
                <w:lang w:eastAsia="zh-CN"/>
              </w:rPr>
              <w:t>4</w:t>
            </w:r>
            <w:r w:rsidRPr="002625EB">
              <w:rPr>
                <w:rFonts w:hint="eastAsia"/>
                <w:lang w:eastAsia="zh-CN"/>
              </w:rPr>
              <w:t xml:space="preserve"> MSB bits are the counter DAI and the total DAI</w:t>
            </w:r>
            <w:r>
              <w:rPr>
                <w:lang w:eastAsia="zh-CN"/>
              </w:rPr>
              <w:t xml:space="preserve"> for the scheduled PDSCH group, and the 2</w:t>
            </w:r>
            <w:r>
              <w:rPr>
                <w:rFonts w:hint="eastAsia"/>
                <w:lang w:eastAsia="zh-CN"/>
              </w:rPr>
              <w:t xml:space="preserve"> LSB bits are the total DAI for the non-scheduled PDSCH group.</w:t>
            </w:r>
          </w:p>
          <w:p w14:paraId="4E6D8902" w14:textId="77777777" w:rsidR="00AF4EDF" w:rsidRPr="002625EB" w:rsidRDefault="00AF4EDF" w:rsidP="00AF4EDF">
            <w:pPr>
              <w:pStyle w:val="B2"/>
              <w:rPr>
                <w:lang w:eastAsia="zh-CN"/>
              </w:rPr>
            </w:pPr>
            <w:r w:rsidRPr="002625EB">
              <w:rPr>
                <w:rFonts w:hint="eastAsia"/>
                <w:lang w:eastAsia="zh-CN"/>
              </w:rPr>
              <w:t>-</w:t>
            </w:r>
            <w:r w:rsidRPr="002625EB">
              <w:rPr>
                <w:rFonts w:hint="eastAsia"/>
                <w:lang w:eastAsia="zh-CN"/>
              </w:rPr>
              <w:tab/>
              <w:t xml:space="preserve">4 bits if </w:t>
            </w:r>
            <w:r>
              <w:rPr>
                <w:lang w:eastAsia="zh-CN"/>
              </w:rPr>
              <w:t>only</w:t>
            </w:r>
            <w:r w:rsidRPr="002625EB">
              <w:rPr>
                <w:rFonts w:hint="eastAsia"/>
                <w:lang w:eastAsia="zh-CN"/>
              </w:rPr>
              <w:t xml:space="preserve"> one serving cell are configured in the DL </w:t>
            </w:r>
            <w:r>
              <w:rPr>
                <w:lang w:eastAsia="zh-CN"/>
              </w:rPr>
              <w:t xml:space="preserve">and the higher layer parameter </w:t>
            </w:r>
            <w:r w:rsidRPr="00DC6018">
              <w:rPr>
                <w:i/>
                <w:color w:val="000000"/>
              </w:rPr>
              <w:t>NFI-TotalDAI-Included-r16</w:t>
            </w:r>
            <w:r>
              <w:rPr>
                <w:i/>
                <w:color w:val="000000"/>
              </w:rPr>
              <w:t xml:space="preserve"> = enable. </w:t>
            </w:r>
            <w:r>
              <w:rPr>
                <w:lang w:eastAsia="zh-CN"/>
              </w:rPr>
              <w:t>T</w:t>
            </w:r>
            <w:r w:rsidRPr="002625EB">
              <w:rPr>
                <w:rFonts w:hint="eastAsia"/>
                <w:lang w:eastAsia="zh-CN"/>
              </w:rPr>
              <w:t xml:space="preserve">he 2 MSB bits are the counter DAI </w:t>
            </w:r>
            <w:r>
              <w:rPr>
                <w:lang w:eastAsia="zh-CN"/>
              </w:rPr>
              <w:t xml:space="preserve">for the scheduled PDSCH group, </w:t>
            </w:r>
            <w:r w:rsidRPr="002625EB">
              <w:rPr>
                <w:rFonts w:hint="eastAsia"/>
                <w:lang w:eastAsia="zh-CN"/>
              </w:rPr>
              <w:t>and the 2 LSB bits are the total DAI</w:t>
            </w:r>
            <w:r>
              <w:rPr>
                <w:lang w:eastAsia="zh-CN"/>
              </w:rPr>
              <w:t xml:space="preserve"> for the non-scheduled PDSCH group</w:t>
            </w:r>
            <w:r w:rsidRPr="002625EB">
              <w:rPr>
                <w:rFonts w:hint="eastAsia"/>
                <w:lang w:eastAsia="zh-CN"/>
              </w:rPr>
              <w:t>;</w:t>
            </w:r>
          </w:p>
          <w:p w14:paraId="5B2DE63F" w14:textId="77777777" w:rsidR="00AF4EDF" w:rsidRDefault="00AF4EDF" w:rsidP="00AF4EDF">
            <w:pPr>
              <w:pStyle w:val="B2"/>
              <w:rPr>
                <w:lang w:eastAsia="zh-CN"/>
              </w:rPr>
            </w:pPr>
            <w:r w:rsidRPr="002625EB">
              <w:rPr>
                <w:rFonts w:hint="eastAsia"/>
                <w:lang w:eastAsia="zh-CN"/>
              </w:rPr>
              <w:t>-</w:t>
            </w:r>
            <w:r w:rsidRPr="002625EB">
              <w:rPr>
                <w:rFonts w:hint="eastAsia"/>
                <w:lang w:eastAsia="zh-CN"/>
              </w:rPr>
              <w:tab/>
              <w:t>4 bits if more than one serving cell are configured in the DL</w:t>
            </w:r>
            <w:r>
              <w:rPr>
                <w:lang w:eastAsia="zh-CN"/>
              </w:rPr>
              <w:t>,</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Pr>
                <w:rFonts w:hint="eastAsia"/>
                <w:lang w:eastAsia="zh-CN"/>
              </w:rPr>
              <w:t xml:space="preserve"> or </w:t>
            </w:r>
            <w:r w:rsidRPr="002625EB">
              <w:rPr>
                <w:rFonts w:hint="eastAsia"/>
                <w:i/>
                <w:lang w:eastAsia="zh-CN"/>
              </w:rPr>
              <w:t>p</w:t>
            </w:r>
            <w:r w:rsidRPr="002625EB">
              <w:rPr>
                <w:i/>
                <w:lang w:eastAsia="zh-CN"/>
              </w:rPr>
              <w:t>dsch-HARQ-ACK-Codebook=</w:t>
            </w:r>
            <w:r w:rsidRPr="00DF564F">
              <w:rPr>
                <w:i/>
                <w:lang w:val="en-US" w:eastAsia="zh-CN"/>
              </w:rPr>
              <w:t>enhancedDynamic-r16</w:t>
            </w:r>
            <w:r>
              <w:rPr>
                <w:rFonts w:hint="eastAsia"/>
                <w:lang w:val="en-US" w:eastAsia="zh-CN"/>
              </w:rPr>
              <w:t>,</w:t>
            </w:r>
            <w:r>
              <w:rPr>
                <w:rFonts w:hint="eastAsia"/>
                <w:lang w:eastAsia="zh-CN"/>
              </w:rPr>
              <w:t xml:space="preserve"> and </w:t>
            </w:r>
            <w:r w:rsidRPr="00DC6018">
              <w:rPr>
                <w:i/>
                <w:color w:val="000000"/>
              </w:rPr>
              <w:t>NFI-TotalDAI-Included-r16</w:t>
            </w:r>
            <w:r>
              <w:rPr>
                <w:rFonts w:hint="eastAsia"/>
                <w:color w:val="000000"/>
                <w:lang w:eastAsia="zh-CN"/>
              </w:rPr>
              <w:t xml:space="preserve"> is not configured</w:t>
            </w:r>
            <w:r w:rsidRPr="002625EB">
              <w:rPr>
                <w:rFonts w:hint="eastAsia"/>
                <w:lang w:eastAsia="zh-CN"/>
              </w:rPr>
              <w:t>, where the 2 MSB bits are the counter DAI and the 2 LSB bits are the total DAI;</w:t>
            </w:r>
          </w:p>
          <w:p w14:paraId="0AE6D489" w14:textId="77777777" w:rsidR="00AF4EDF" w:rsidRPr="002625EB" w:rsidRDefault="00AF4EDF" w:rsidP="00AF4EDF">
            <w:pPr>
              <w:pStyle w:val="B2"/>
              <w:rPr>
                <w:lang w:eastAsia="zh-CN"/>
              </w:rPr>
            </w:pPr>
            <w:r>
              <w:rPr>
                <w:rFonts w:hint="eastAsia"/>
                <w:lang w:eastAsia="zh-CN"/>
              </w:rPr>
              <w:t>-</w:t>
            </w:r>
            <w:r>
              <w:rPr>
                <w:rFonts w:hint="eastAsia"/>
                <w:lang w:eastAsia="zh-CN"/>
              </w:rPr>
              <w:tab/>
            </w:r>
            <w:r w:rsidRPr="00344D41">
              <w:rPr>
                <w:lang w:eastAsia="zh-CN"/>
              </w:rPr>
              <w:t xml:space="preserve">4 bits if one serving cell is configured in the DL, and the higher layer parameter </w:t>
            </w:r>
            <w:r w:rsidRPr="00344D41">
              <w:rPr>
                <w:i/>
                <w:lang w:eastAsia="zh-CN"/>
              </w:rPr>
              <w:t>pdsch-HARQ-ACK-Codebook=dynamic</w:t>
            </w:r>
            <w:r w:rsidRPr="00344D41">
              <w:rPr>
                <w:lang w:eastAsia="zh-CN"/>
              </w:rPr>
              <w:t xml:space="preserve">, and the UE is not provided </w:t>
            </w:r>
            <w:r w:rsidRPr="00344D41">
              <w:rPr>
                <w:i/>
                <w:lang w:eastAsia="zh-CN"/>
              </w:rPr>
              <w:t>CORESETPoolIndex</w:t>
            </w:r>
            <w:r w:rsidRPr="00344D41">
              <w:rPr>
                <w:lang w:eastAsia="zh-CN"/>
              </w:rPr>
              <w:t xml:space="preserve"> or is provided </w:t>
            </w:r>
            <w:r w:rsidRPr="00344D41">
              <w:rPr>
                <w:i/>
                <w:lang w:eastAsia="zh-CN"/>
              </w:rPr>
              <w:t>CORESETPoolIndex</w:t>
            </w:r>
            <w:r w:rsidRPr="00344D41">
              <w:rPr>
                <w:lang w:eastAsia="zh-CN"/>
              </w:rPr>
              <w:t xml:space="preserve"> with value 0 for one or more first CORESETs and is provided </w:t>
            </w:r>
            <w:r w:rsidRPr="00344D41">
              <w:rPr>
                <w:i/>
                <w:lang w:eastAsia="zh-CN"/>
              </w:rPr>
              <w:t>CORESETPoolIndex</w:t>
            </w:r>
            <w:r w:rsidRPr="00344D41">
              <w:rPr>
                <w:lang w:eastAsia="zh-CN"/>
              </w:rPr>
              <w:t xml:space="preserve"> with value 1 for one or more second CORESETs, and is provided </w:t>
            </w:r>
            <w:r w:rsidRPr="00344D41">
              <w:rPr>
                <w:i/>
                <w:lang w:eastAsia="zh-CN"/>
              </w:rPr>
              <w:t>ACKNACKFeedbackMode = JointFeedback</w:t>
            </w:r>
            <w:r w:rsidRPr="00344D41">
              <w:rPr>
                <w:lang w:eastAsia="zh-CN"/>
              </w:rPr>
              <w:t>, where the 2 MSB bits are the counter DAI and the 2 LSB bits are the total DAI;</w:t>
            </w:r>
          </w:p>
          <w:p w14:paraId="5474307C" w14:textId="77777777" w:rsidR="00AF4EDF" w:rsidRPr="002625EB" w:rsidRDefault="00AF4EDF" w:rsidP="00AF4EDF">
            <w:pPr>
              <w:pStyle w:val="B2"/>
              <w:rPr>
                <w:lang w:eastAsia="zh-CN"/>
              </w:rPr>
            </w:pPr>
            <w:r w:rsidRPr="002625EB">
              <w:rPr>
                <w:rFonts w:hint="eastAsia"/>
                <w:lang w:eastAsia="zh-CN"/>
              </w:rPr>
              <w:t>-</w:t>
            </w:r>
            <w:r w:rsidRPr="002625EB">
              <w:rPr>
                <w:rFonts w:hint="eastAsia"/>
                <w:lang w:eastAsia="zh-CN"/>
              </w:rPr>
              <w:tab/>
              <w:t>2 bits if only one serving cell is configured in the DL</w:t>
            </w:r>
            <w:r>
              <w:rPr>
                <w:lang w:eastAsia="zh-CN"/>
              </w:rPr>
              <w:t>,</w:t>
            </w:r>
            <w:r w:rsidRPr="002625EB">
              <w:rPr>
                <w:rFonts w:hint="eastAsia"/>
                <w:lang w:eastAsia="zh-CN"/>
              </w:rPr>
              <w:t xml:space="preserve"> 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1032EC">
              <w:rPr>
                <w:rFonts w:hint="eastAsia"/>
                <w:lang w:eastAsia="zh-CN"/>
              </w:rPr>
              <w:t xml:space="preserve"> </w:t>
            </w:r>
            <w:r>
              <w:rPr>
                <w:rFonts w:hint="eastAsia"/>
                <w:lang w:eastAsia="zh-CN"/>
              </w:rPr>
              <w:t xml:space="preserve">or </w:t>
            </w:r>
            <w:r w:rsidRPr="002625EB">
              <w:rPr>
                <w:rFonts w:hint="eastAsia"/>
                <w:i/>
                <w:lang w:eastAsia="zh-CN"/>
              </w:rPr>
              <w:t>p</w:t>
            </w:r>
            <w:r w:rsidRPr="002625EB">
              <w:rPr>
                <w:i/>
                <w:lang w:eastAsia="zh-CN"/>
              </w:rPr>
              <w:t>dsch-HARQ-ACK-Codebook=</w:t>
            </w:r>
            <w:r w:rsidRPr="00DF564F">
              <w:rPr>
                <w:i/>
                <w:lang w:val="en-US" w:eastAsia="zh-CN"/>
              </w:rPr>
              <w:t>enhancedDynamic-r16</w:t>
            </w:r>
            <w:r>
              <w:rPr>
                <w:rFonts w:hint="eastAsia"/>
                <w:lang w:val="en-US" w:eastAsia="zh-CN"/>
              </w:rPr>
              <w:t>,</w:t>
            </w:r>
            <w:r>
              <w:rPr>
                <w:rFonts w:hint="eastAsia"/>
                <w:lang w:eastAsia="zh-CN"/>
              </w:rPr>
              <w:t xml:space="preserve"> and </w:t>
            </w:r>
            <w:r w:rsidRPr="00DC6018">
              <w:rPr>
                <w:i/>
                <w:color w:val="000000"/>
              </w:rPr>
              <w:t>NFI-TotalDAI-Included-r16</w:t>
            </w:r>
            <w:r>
              <w:rPr>
                <w:rFonts w:hint="eastAsia"/>
                <w:color w:val="000000"/>
                <w:lang w:eastAsia="zh-CN"/>
              </w:rPr>
              <w:t xml:space="preserve"> is not configured</w:t>
            </w:r>
            <w:r w:rsidRPr="002625EB">
              <w:rPr>
                <w:rFonts w:hint="eastAsia"/>
                <w:lang w:eastAsia="zh-CN"/>
              </w:rPr>
              <w:t xml:space="preserve">, </w:t>
            </w:r>
            <w:r>
              <w:rPr>
                <w:lang w:eastAsia="zh-CN"/>
              </w:rPr>
              <w:t xml:space="preserve">when the UE is not configured with </w:t>
            </w:r>
            <w:r w:rsidRPr="00344D41">
              <w:rPr>
                <w:i/>
                <w:lang w:eastAsia="zh-CN"/>
              </w:rPr>
              <w:t>CORESETPoolIndex</w:t>
            </w:r>
            <w:r>
              <w:rPr>
                <w:lang w:eastAsia="zh-CN"/>
              </w:rPr>
              <w:t xml:space="preserve"> or the value of </w:t>
            </w:r>
            <w:r w:rsidRPr="00B36C66">
              <w:rPr>
                <w:i/>
                <w:lang w:eastAsia="zh-CN"/>
              </w:rPr>
              <w:t>CORESETPoolIndex</w:t>
            </w:r>
            <w:r>
              <w:rPr>
                <w:lang w:eastAsia="zh-CN"/>
              </w:rPr>
              <w:t xml:space="preserve"> is the same for all CORESETs if </w:t>
            </w:r>
            <w:r w:rsidRPr="00B36C66">
              <w:rPr>
                <w:i/>
                <w:lang w:eastAsia="zh-CN"/>
              </w:rPr>
              <w:t>CORESETPoolIndex</w:t>
            </w:r>
            <w:r>
              <w:rPr>
                <w:lang w:eastAsia="zh-CN"/>
              </w:rPr>
              <w:t xml:space="preserve"> is provided or the UE is not configured with </w:t>
            </w:r>
            <w:r w:rsidRPr="00344D41">
              <w:rPr>
                <w:i/>
                <w:lang w:eastAsia="zh-CN"/>
              </w:rPr>
              <w:t>ACKNACKFeedbackMode = JointFeedback</w:t>
            </w:r>
            <w:r>
              <w:rPr>
                <w:lang w:eastAsia="zh-CN"/>
              </w:rPr>
              <w:t xml:space="preserve">, </w:t>
            </w:r>
            <w:r w:rsidRPr="002625EB">
              <w:rPr>
                <w:rFonts w:hint="eastAsia"/>
                <w:lang w:eastAsia="zh-CN"/>
              </w:rPr>
              <w:t>where the 2 bits are the counter DAI;</w:t>
            </w:r>
          </w:p>
          <w:p w14:paraId="0874DF0A" w14:textId="77777777" w:rsidR="00AF4EDF" w:rsidRDefault="00AF4EDF" w:rsidP="00AF4EDF">
            <w:pPr>
              <w:pStyle w:val="B2"/>
              <w:rPr>
                <w:lang w:eastAsia="zh-CN"/>
              </w:rPr>
            </w:pPr>
            <w:r w:rsidRPr="002625EB">
              <w:rPr>
                <w:rFonts w:hint="eastAsia"/>
                <w:lang w:eastAsia="zh-CN"/>
              </w:rPr>
              <w:t>-</w:t>
            </w:r>
            <w:r w:rsidRPr="002625EB">
              <w:rPr>
                <w:rFonts w:hint="eastAsia"/>
                <w:lang w:eastAsia="zh-CN"/>
              </w:rPr>
              <w:tab/>
              <w:t>0 bits otherwise.</w:t>
            </w:r>
            <w:r w:rsidRPr="003E3559">
              <w:rPr>
                <w:lang w:eastAsia="zh-CN"/>
              </w:rPr>
              <w:t xml:space="preserve"> </w:t>
            </w:r>
          </w:p>
          <w:p w14:paraId="069D3BE2" w14:textId="785DF604" w:rsidR="00AF4EDF" w:rsidRPr="002625EB" w:rsidRDefault="00AF4EDF" w:rsidP="00AF4EDF">
            <w:pPr>
              <w:pStyle w:val="B2"/>
              <w:ind w:left="567" w:firstLine="0"/>
              <w:rPr>
                <w:lang w:eastAsia="zh-CN"/>
              </w:rPr>
            </w:pPr>
            <w:r w:rsidRPr="00D17AB0">
              <w:rPr>
                <w:color w:val="FF0000"/>
              </w:rPr>
              <w:t xml:space="preserve">If higher layer parameter </w:t>
            </w:r>
            <w:r w:rsidRPr="00D17AB0">
              <w:rPr>
                <w:i/>
                <w:iCs/>
                <w:color w:val="FF0000"/>
              </w:rPr>
              <w:t xml:space="preserve">PriorityIndicator-ForDCIFormat1_1 </w:t>
            </w:r>
            <w:r w:rsidRPr="00D17AB0">
              <w:rPr>
                <w:color w:val="FF0000"/>
              </w:rPr>
              <w:t>is configured</w:t>
            </w:r>
            <w:r w:rsidRPr="00AF4EDF">
              <w:rPr>
                <w:strike/>
                <w:color w:val="FF0000"/>
              </w:rPr>
              <w:t>When two HARQ-ACK codebooks are configured for the same serving cell</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Downlink assignment index</w:t>
            </w:r>
            <w:r>
              <w:rPr>
                <w:lang w:eastAsia="zh-CN"/>
              </w:rPr>
              <w:t xml:space="preserve"> in DCI format 1_1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D25733">
              <w:rPr>
                <w:lang w:eastAsia="zh-CN"/>
              </w:rPr>
              <w:t>Downlink assignment index</w:t>
            </w:r>
            <w:r>
              <w:rPr>
                <w:lang w:eastAsia="zh-CN"/>
              </w:rPr>
              <w:t xml:space="preserve"> in DCI format 1_1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 xml:space="preserve">smaller </w:t>
            </w:r>
            <w:r w:rsidRPr="002625EB">
              <w:rPr>
                <w:rFonts w:hint="eastAsia"/>
                <w:lang w:eastAsia="zh-CN"/>
              </w:rPr>
              <w:t>Downlink assignment index</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Downlink assignment index</w:t>
            </w:r>
            <w:r>
              <w:rPr>
                <w:lang w:eastAsia="zh-CN"/>
              </w:rPr>
              <w:t xml:space="preserve"> in DCI format 1_1</w:t>
            </w:r>
            <w:r w:rsidRPr="002625EB">
              <w:rPr>
                <w:rFonts w:eastAsia="DengXian"/>
                <w:lang w:eastAsia="zh-CN"/>
              </w:rPr>
              <w:t xml:space="preserve"> </w:t>
            </w:r>
            <w:r>
              <w:rPr>
                <w:rFonts w:eastAsia="DengXian"/>
                <w:lang w:eastAsia="zh-CN"/>
              </w:rPr>
              <w:t>for the two HARQ-ACK codebooks are the same.</w:t>
            </w:r>
          </w:p>
          <w:p w14:paraId="6FE47851" w14:textId="77777777" w:rsidR="005B055C" w:rsidRPr="00D17AB0" w:rsidRDefault="005B055C" w:rsidP="005B055C">
            <w:pPr>
              <w:jc w:val="center"/>
              <w:rPr>
                <w:noProof/>
                <w:color w:val="0070C0"/>
                <w:lang w:eastAsia="zh-CN"/>
              </w:rPr>
            </w:pPr>
            <w:r w:rsidRPr="00D17AB0">
              <w:rPr>
                <w:b/>
                <w:color w:val="0070C0"/>
              </w:rPr>
              <w:t>&lt;</w:t>
            </w:r>
            <w:r w:rsidRPr="00D17AB0">
              <w:rPr>
                <w:noProof/>
                <w:color w:val="0070C0"/>
                <w:lang w:eastAsia="zh-CN"/>
              </w:rPr>
              <w:t>Unchanged text is omitted&gt;</w:t>
            </w:r>
          </w:p>
          <w:p w14:paraId="79393F6B" w14:textId="2E4C0BB9" w:rsidR="00F67334" w:rsidRPr="00D17AB0" w:rsidRDefault="00AF4EDF" w:rsidP="00AF4EDF">
            <w:pPr>
              <w:pStyle w:val="B1"/>
              <w:rPr>
                <w:i/>
              </w:rPr>
            </w:pPr>
            <w:r w:rsidRPr="002625EB">
              <w:t>-</w:t>
            </w:r>
            <w:r w:rsidRPr="002625EB">
              <w:tab/>
            </w:r>
            <w:r w:rsidRPr="002625EB">
              <w:rPr>
                <w:rFonts w:hint="eastAsia"/>
                <w:lang w:eastAsia="zh-CN"/>
              </w:rPr>
              <w:t>PDSCH-to-HARQ_feedback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bitwidth for this field is determined </w:t>
            </w:r>
            <w:r w:rsidRPr="002625EB">
              <w:rPr>
                <w:lang w:eastAsia="zh-CN"/>
              </w:rPr>
              <w:t xml:space="preserve">as </w:t>
            </w:r>
            <w:r w:rsidRPr="002625EB">
              <w:rPr>
                <w:position w:val="-10"/>
              </w:rPr>
              <w:object w:dxaOrig="900" w:dyaOrig="360" w14:anchorId="61980049">
                <v:shape id="_x0000_i1067" type="#_x0000_t75" style="width:36.75pt;height:15pt" o:ole="">
                  <v:imagedata r:id="rId84" o:title=""/>
                </v:shape>
                <o:OLEObject Type="Embed" ProgID="Equation.3" ShapeID="_x0000_i1067" DrawAspect="Content" ObjectID="_1648053976" r:id="rId85"/>
              </w:object>
            </w:r>
            <w:r w:rsidRPr="002625EB">
              <w:t>bits, where</w:t>
            </w:r>
            <w:r w:rsidRPr="002625EB">
              <w:rPr>
                <w:i/>
              </w:rPr>
              <w:t xml:space="preserve"> I</w:t>
            </w:r>
            <w:r w:rsidRPr="002625EB">
              <w:t xml:space="preserve"> </w:t>
            </w:r>
            <w:proofErr w:type="gramStart"/>
            <w:r w:rsidRPr="002625EB">
              <w:t>is</w:t>
            </w:r>
            <w:proofErr w:type="gramEnd"/>
            <w:r w:rsidRPr="002625EB">
              <w:t xml:space="preserve"> the number of </w:t>
            </w:r>
            <w:r w:rsidRPr="002625EB">
              <w:rPr>
                <w:rFonts w:hint="eastAsia"/>
                <w:lang w:eastAsia="zh-CN"/>
              </w:rPr>
              <w:t>entries</w:t>
            </w:r>
            <w:r w:rsidRPr="002625EB">
              <w:t xml:space="preserve"> in the higher layer parameter</w:t>
            </w:r>
            <w:r w:rsidRPr="002625EB">
              <w:rPr>
                <w:rFonts w:hint="eastAsia"/>
                <w:lang w:eastAsia="zh-CN"/>
              </w:rPr>
              <w:t xml:space="preserve"> </w:t>
            </w:r>
            <w:r w:rsidRPr="002625EB">
              <w:rPr>
                <w:i/>
              </w:rPr>
              <w:t>dl-DataToUL-ACK.</w:t>
            </w:r>
            <w:r w:rsidRPr="004442D8">
              <w:rPr>
                <w:i/>
              </w:rPr>
              <w:t xml:space="preserve"> </w:t>
            </w:r>
          </w:p>
          <w:p w14:paraId="2442D2C0" w14:textId="201EAB6E" w:rsidR="00F67334" w:rsidRPr="00D17AB0" w:rsidRDefault="00F67334" w:rsidP="00AF4EDF">
            <w:pPr>
              <w:pStyle w:val="B1"/>
              <w:rPr>
                <w:i/>
              </w:rPr>
            </w:pPr>
            <w:r w:rsidRPr="00D17AB0">
              <w:rPr>
                <w:color w:val="FF0000"/>
                <w:highlight w:val="yellow"/>
              </w:rPr>
              <w:t>-</w:t>
            </w:r>
            <w:r w:rsidRPr="00D17AB0">
              <w:tab/>
            </w:r>
            <w:r w:rsidRPr="00D17AB0">
              <w:rPr>
                <w:color w:val="FF0000"/>
              </w:rPr>
              <w:t xml:space="preserve">If higher layer parameter </w:t>
            </w:r>
            <w:r w:rsidRPr="00D17AB0">
              <w:rPr>
                <w:i/>
                <w:iCs/>
                <w:color w:val="FF0000"/>
              </w:rPr>
              <w:t xml:space="preserve">PriorityIndicator-ForDCIFormat1_1 </w:t>
            </w:r>
            <w:r w:rsidRPr="00D17AB0">
              <w:rPr>
                <w:color w:val="FF0000"/>
              </w:rPr>
              <w:t>is configured</w:t>
            </w:r>
            <w:r w:rsidRPr="00D17AB0">
              <w:rPr>
                <w:strike/>
                <w:color w:val="FF0000"/>
              </w:rPr>
              <w:t>When two HARQ-ACK codebooks are configured for the same serving cell</w:t>
            </w:r>
            <w:r w:rsidRPr="00D17AB0">
              <w:rPr>
                <w:color w:val="FF0000"/>
              </w:rPr>
              <w:t>,</w:t>
            </w:r>
            <w:r w:rsidRPr="00D17AB0">
              <w:rPr>
                <w:rFonts w:eastAsia="DengXian"/>
                <w:color w:val="FF0000"/>
                <w:lang w:eastAsia="zh-CN"/>
              </w:rPr>
              <w:t xml:space="preserve"> </w:t>
            </w:r>
            <w:r w:rsidR="00AF4EDF">
              <w:rPr>
                <w:rFonts w:eastAsia="DengXian"/>
                <w:lang w:eastAsia="zh-CN"/>
              </w:rPr>
              <w:t xml:space="preserve">if </w:t>
            </w:r>
            <w:r w:rsidR="00AF4EDF" w:rsidRPr="002625EB">
              <w:rPr>
                <w:rFonts w:eastAsia="DengXian"/>
                <w:lang w:eastAsia="zh-CN"/>
              </w:rPr>
              <w:t>the bit width of</w:t>
            </w:r>
            <w:r w:rsidR="00AF4EDF">
              <w:rPr>
                <w:rFonts w:eastAsia="DengXian"/>
                <w:lang w:eastAsia="zh-CN"/>
              </w:rPr>
              <w:t xml:space="preserve"> the </w:t>
            </w:r>
            <w:r w:rsidR="00AF4EDF" w:rsidRPr="002625EB">
              <w:rPr>
                <w:rFonts w:hint="eastAsia"/>
                <w:lang w:eastAsia="zh-CN"/>
              </w:rPr>
              <w:t>PDSCH-to-HARQ_feedback timing indicator</w:t>
            </w:r>
            <w:r w:rsidR="00AF4EDF">
              <w:rPr>
                <w:lang w:eastAsia="zh-CN"/>
              </w:rPr>
              <w:t xml:space="preserve"> in DCI format 1_1 f</w:t>
            </w:r>
            <w:r w:rsidR="00AF4EDF">
              <w:t>or</w:t>
            </w:r>
            <w:r w:rsidR="00AF4EDF">
              <w:rPr>
                <w:rFonts w:eastAsia="DengXian"/>
                <w:lang w:eastAsia="zh-CN"/>
              </w:rPr>
              <w:t xml:space="preserve"> one HARQ-ACK codebook</w:t>
            </w:r>
            <w:r w:rsidR="00AF4EDF" w:rsidRPr="002625EB">
              <w:rPr>
                <w:rFonts w:eastAsia="DengXian"/>
                <w:lang w:eastAsia="zh-CN"/>
              </w:rPr>
              <w:t xml:space="preserve"> is not equal to that of the</w:t>
            </w:r>
            <w:r w:rsidR="00AF4EDF">
              <w:rPr>
                <w:rFonts w:eastAsia="DengXian"/>
                <w:lang w:eastAsia="zh-CN"/>
              </w:rPr>
              <w:t xml:space="preserve"> </w:t>
            </w:r>
            <w:r w:rsidR="00AF4EDF" w:rsidRPr="002625EB">
              <w:rPr>
                <w:rFonts w:hint="eastAsia"/>
                <w:lang w:eastAsia="zh-CN"/>
              </w:rPr>
              <w:t>PDSCH-to-</w:t>
            </w:r>
            <w:r w:rsidR="00AF4EDF" w:rsidRPr="002625EB">
              <w:rPr>
                <w:rFonts w:hint="eastAsia"/>
                <w:lang w:eastAsia="zh-CN"/>
              </w:rPr>
              <w:lastRenderedPageBreak/>
              <w:t>HARQ_feedback timing indicator</w:t>
            </w:r>
            <w:r w:rsidR="00AF4EDF">
              <w:rPr>
                <w:lang w:eastAsia="zh-CN"/>
              </w:rPr>
              <w:t xml:space="preserve"> in DCI format 1_1 </w:t>
            </w:r>
            <w:r w:rsidR="00AF4EDF">
              <w:rPr>
                <w:rFonts w:eastAsia="DengXian"/>
                <w:lang w:eastAsia="zh-CN"/>
              </w:rPr>
              <w:t>for the other HARQ-ACK codebook</w:t>
            </w:r>
            <w:r w:rsidR="00AF4EDF" w:rsidRPr="002625EB">
              <w:rPr>
                <w:rFonts w:eastAsia="DengXian"/>
                <w:lang w:eastAsia="zh-CN"/>
              </w:rPr>
              <w:t xml:space="preserve">, a number of </w:t>
            </w:r>
            <w:r w:rsidR="00AF4EDF" w:rsidRPr="002625EB">
              <w:rPr>
                <w:rFonts w:eastAsia="MS Mincho"/>
                <w:kern w:val="2"/>
              </w:rPr>
              <w:t xml:space="preserve">most significant bits with value set to '0' are inserted </w:t>
            </w:r>
            <w:r w:rsidR="00AF4EDF" w:rsidRPr="002625EB">
              <w:rPr>
                <w:rFonts w:eastAsia="DengXian"/>
                <w:lang w:eastAsia="zh-CN"/>
              </w:rPr>
              <w:t xml:space="preserve">to </w:t>
            </w:r>
            <w:r w:rsidR="00AF4EDF">
              <w:rPr>
                <w:rFonts w:eastAsia="DengXian"/>
                <w:lang w:eastAsia="zh-CN"/>
              </w:rPr>
              <w:t xml:space="preserve">smaller </w:t>
            </w:r>
            <w:r w:rsidR="00AF4EDF" w:rsidRPr="002625EB">
              <w:rPr>
                <w:rFonts w:hint="eastAsia"/>
                <w:lang w:eastAsia="zh-CN"/>
              </w:rPr>
              <w:t>PDSCH-to-HARQ_feedback timing indicator</w:t>
            </w:r>
            <w:r w:rsidR="00AF4EDF">
              <w:rPr>
                <w:rFonts w:eastAsia="DengXian"/>
                <w:lang w:eastAsia="zh-CN"/>
              </w:rPr>
              <w:t xml:space="preserve"> </w:t>
            </w:r>
            <w:r w:rsidR="00AF4EDF" w:rsidRPr="002625EB">
              <w:rPr>
                <w:rFonts w:eastAsia="DengXian"/>
                <w:lang w:eastAsia="zh-CN"/>
              </w:rPr>
              <w:t xml:space="preserve">until the bit width </w:t>
            </w:r>
            <w:r w:rsidR="00AF4EDF">
              <w:rPr>
                <w:rFonts w:eastAsia="DengXian"/>
                <w:lang w:eastAsia="zh-CN"/>
              </w:rPr>
              <w:t xml:space="preserve">of the </w:t>
            </w:r>
            <w:r w:rsidR="00AF4EDF" w:rsidRPr="002625EB">
              <w:rPr>
                <w:rFonts w:hint="eastAsia"/>
                <w:lang w:eastAsia="zh-CN"/>
              </w:rPr>
              <w:t>PDSCH-to-HARQ_feedback timing indicator</w:t>
            </w:r>
            <w:r w:rsidR="00AF4EDF" w:rsidRPr="002625EB">
              <w:rPr>
                <w:rFonts w:eastAsia="DengXian"/>
                <w:lang w:eastAsia="zh-CN"/>
              </w:rPr>
              <w:t xml:space="preserve"> </w:t>
            </w:r>
            <w:r w:rsidR="00AF4EDF">
              <w:rPr>
                <w:lang w:eastAsia="zh-CN"/>
              </w:rPr>
              <w:t xml:space="preserve">in DCI format 1_1 </w:t>
            </w:r>
            <w:r w:rsidR="00AF4EDF">
              <w:rPr>
                <w:rFonts w:eastAsia="DengXian"/>
                <w:lang w:eastAsia="zh-CN"/>
              </w:rPr>
              <w:t>for the two HARQ-ACK codebooks are the same.</w:t>
            </w:r>
          </w:p>
          <w:p w14:paraId="33CDA881" w14:textId="695E9663" w:rsidR="00F67334" w:rsidRDefault="00F67334" w:rsidP="00F67334">
            <w:pPr>
              <w:jc w:val="center"/>
              <w:rPr>
                <w:noProof/>
                <w:color w:val="0070C0"/>
                <w:lang w:eastAsia="zh-CN"/>
              </w:rPr>
            </w:pPr>
            <w:r w:rsidRPr="00D17AB0">
              <w:rPr>
                <w:b/>
                <w:color w:val="0070C0"/>
              </w:rPr>
              <w:t>&lt;</w:t>
            </w:r>
            <w:r w:rsidRPr="00D17AB0">
              <w:rPr>
                <w:noProof/>
                <w:color w:val="0070C0"/>
                <w:lang w:eastAsia="zh-CN"/>
              </w:rPr>
              <w:t>Unchanged text is omitted&gt;</w:t>
            </w:r>
          </w:p>
          <w:p w14:paraId="4D8320A8" w14:textId="77777777" w:rsidR="00AF4EDF" w:rsidRDefault="00AF4EDF" w:rsidP="00AF4EDF">
            <w:pPr>
              <w:pStyle w:val="B1"/>
            </w:pPr>
            <w:r w:rsidRPr="002625EB">
              <w:t>-</w:t>
            </w:r>
            <w:r w:rsidRPr="002625EB">
              <w:tab/>
            </w:r>
            <w:r w:rsidRPr="002625EB">
              <w:rPr>
                <w:rFonts w:hint="eastAsia"/>
                <w:lang w:eastAsia="zh-CN"/>
              </w:rPr>
              <w:t>CBG transmission information (CBGTI)</w:t>
            </w:r>
            <w:r w:rsidRPr="002625EB">
              <w:t xml:space="preserve"> – </w:t>
            </w:r>
            <w:r w:rsidRPr="002625EB">
              <w:rPr>
                <w:rFonts w:hint="eastAsia"/>
                <w:lang w:eastAsia="zh-CN"/>
              </w:rPr>
              <w:t>0</w:t>
            </w:r>
            <w:r>
              <w:rPr>
                <w:lang w:eastAsia="zh-CN"/>
              </w:rPr>
              <w:t xml:space="preserve"> bit if higher layer parameter </w:t>
            </w:r>
            <w:r>
              <w:rPr>
                <w:i/>
                <w:lang w:eastAsia="zh-CN"/>
              </w:rPr>
              <w:t>codeBlockGroupTransmission</w:t>
            </w:r>
            <w:r>
              <w:rPr>
                <w:lang w:eastAsia="zh-CN"/>
              </w:rPr>
              <w:t xml:space="preserve"> for PDSCH is not configured, otherwise</w:t>
            </w:r>
            <w:r w:rsidRPr="002625EB">
              <w:rPr>
                <w:rFonts w:hint="eastAsia"/>
                <w:lang w:eastAsia="zh-CN"/>
              </w:rPr>
              <w:t>, 2, 4, 6, or 8</w:t>
            </w:r>
            <w:r w:rsidRPr="002625EB">
              <w:t xml:space="preserve"> bit</w:t>
            </w:r>
            <w:r w:rsidRPr="002625EB">
              <w:rPr>
                <w:rFonts w:hint="eastAsia"/>
                <w:lang w:eastAsia="zh-CN"/>
              </w:rPr>
              <w:t xml:space="preserve">s as defined </w:t>
            </w:r>
            <w:r w:rsidRPr="002625EB">
              <w:t>in</w:t>
            </w:r>
            <w:r w:rsidRPr="002625EB">
              <w:rPr>
                <w:rFonts w:hint="eastAsia"/>
                <w:lang w:eastAsia="zh-CN"/>
              </w:rPr>
              <w:t xml:space="preserve"> </w:t>
            </w:r>
            <w:r>
              <w:rPr>
                <w:rFonts w:hint="eastAsia"/>
                <w:lang w:eastAsia="zh-CN"/>
              </w:rPr>
              <w:t>Clause</w:t>
            </w:r>
            <w:r w:rsidRPr="002625EB">
              <w:rPr>
                <w:rFonts w:hint="eastAsia"/>
                <w:lang w:eastAsia="zh-CN"/>
              </w:rPr>
              <w:t xml:space="preserve"> 5.1.7 of</w:t>
            </w:r>
            <w:r w:rsidRPr="002625EB">
              <w:t xml:space="preserve"> [</w:t>
            </w:r>
            <w:r w:rsidRPr="002625EB">
              <w:rPr>
                <w:rFonts w:hint="eastAsia"/>
                <w:lang w:eastAsia="zh-CN"/>
              </w:rPr>
              <w:t>6, TS38.214</w:t>
            </w:r>
            <w:r w:rsidRPr="002625EB">
              <w:t>]</w:t>
            </w:r>
            <w:r w:rsidRPr="002625EB">
              <w:rPr>
                <w:rFonts w:hint="eastAsia"/>
                <w:lang w:eastAsia="zh-CN"/>
              </w:rPr>
              <w:t>, determined by</w:t>
            </w:r>
            <w:r w:rsidRPr="002625EB">
              <w:rPr>
                <w:lang w:eastAsia="zh-CN"/>
              </w:rPr>
              <w:t xml:space="preserve"> the</w:t>
            </w:r>
            <w:r w:rsidRPr="002625EB">
              <w:rPr>
                <w:rFonts w:hint="eastAsia"/>
                <w:lang w:eastAsia="zh-CN"/>
              </w:rPr>
              <w:t xml:space="preserve"> higher layer parameter</w:t>
            </w:r>
            <w:r w:rsidRPr="002625EB">
              <w:rPr>
                <w:lang w:eastAsia="zh-CN"/>
              </w:rPr>
              <w:t>s</w:t>
            </w:r>
            <w:r w:rsidRPr="002625EB">
              <w:rPr>
                <w:rFonts w:hint="eastAsia"/>
                <w:lang w:eastAsia="zh-CN"/>
              </w:rPr>
              <w:t xml:space="preserve"> </w:t>
            </w:r>
            <w:r w:rsidRPr="002625EB">
              <w:rPr>
                <w:i/>
                <w:lang w:eastAsia="zh-CN"/>
              </w:rPr>
              <w:t>maxCodeBlockGroupsPerTransportBlock</w:t>
            </w:r>
            <w:r w:rsidRPr="002625EB">
              <w:rPr>
                <w:rFonts w:hint="eastAsia"/>
                <w:lang w:eastAsia="zh-CN"/>
              </w:rPr>
              <w:t xml:space="preserve"> and </w:t>
            </w:r>
            <w:r w:rsidRPr="00362F3D">
              <w:rPr>
                <w:i/>
                <w:lang w:eastAsia="zh-CN"/>
              </w:rPr>
              <w:t>maxNrofCodeWordsScheduledByDCI</w:t>
            </w:r>
            <w:r w:rsidRPr="002625EB">
              <w:rPr>
                <w:rFonts w:hint="eastAsia"/>
                <w:lang w:eastAsia="zh-CN"/>
              </w:rPr>
              <w:t xml:space="preserve"> for the PDSCH</w:t>
            </w:r>
            <w:r w:rsidRPr="002625EB">
              <w:t>.</w:t>
            </w:r>
            <w:r w:rsidRPr="009F03B6">
              <w:t xml:space="preserve"> </w:t>
            </w:r>
          </w:p>
          <w:p w14:paraId="5D31EAC5" w14:textId="79647D7F" w:rsidR="00AF4EDF" w:rsidRPr="00AF4EDF" w:rsidRDefault="00AF4EDF" w:rsidP="00AF4EDF">
            <w:pPr>
              <w:pStyle w:val="B1"/>
              <w:ind w:hanging="1"/>
              <w:rPr>
                <w:rFonts w:eastAsia="DengXian"/>
                <w:lang w:eastAsia="zh-CN"/>
              </w:rPr>
            </w:pPr>
            <w:r w:rsidRPr="00D17AB0">
              <w:rPr>
                <w:color w:val="FF0000"/>
              </w:rPr>
              <w:t xml:space="preserve">If higher layer parameter </w:t>
            </w:r>
            <w:r w:rsidRPr="00D17AB0">
              <w:rPr>
                <w:i/>
                <w:iCs/>
                <w:color w:val="FF0000"/>
              </w:rPr>
              <w:t xml:space="preserve">PriorityIndicator-ForDCIFormat1_1 </w:t>
            </w:r>
            <w:r w:rsidRPr="00D17AB0">
              <w:rPr>
                <w:color w:val="FF0000"/>
              </w:rPr>
              <w:t>is configured</w:t>
            </w:r>
            <w:r w:rsidRPr="00AF4EDF">
              <w:rPr>
                <w:strike/>
                <w:color w:val="FF0000"/>
              </w:rPr>
              <w:t>When two HARQ-ACK codebooks are configured for the same serving cell</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CBG transmission information</w:t>
            </w:r>
            <w:r>
              <w:rPr>
                <w:lang w:eastAsia="zh-CN"/>
              </w:rPr>
              <w:t xml:space="preserve"> in DCI format 1_1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2625EB">
              <w:rPr>
                <w:rFonts w:hint="eastAsia"/>
                <w:lang w:eastAsia="zh-CN"/>
              </w:rPr>
              <w:t>CBG transmission information</w:t>
            </w:r>
            <w:r>
              <w:rPr>
                <w:lang w:eastAsia="zh-CN"/>
              </w:rPr>
              <w:t xml:space="preserve"> in DCI format 1_1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smaller</w:t>
            </w:r>
            <w:r w:rsidRPr="00457159">
              <w:rPr>
                <w:rFonts w:hint="eastAsia"/>
                <w:lang w:eastAsia="zh-CN"/>
              </w:rPr>
              <w:t xml:space="preserve"> </w:t>
            </w:r>
            <w:r w:rsidRPr="002625EB">
              <w:rPr>
                <w:rFonts w:hint="eastAsia"/>
                <w:lang w:eastAsia="zh-CN"/>
              </w:rPr>
              <w:t>CBG transmission information</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 xml:space="preserve">CBG transmission information </w:t>
            </w:r>
            <w:r>
              <w:rPr>
                <w:lang w:eastAsia="zh-CN"/>
              </w:rPr>
              <w:t>in DCI format 1_1</w:t>
            </w:r>
            <w:r w:rsidRPr="002625EB">
              <w:rPr>
                <w:rFonts w:eastAsia="DengXian"/>
                <w:lang w:eastAsia="zh-CN"/>
              </w:rPr>
              <w:t xml:space="preserve"> </w:t>
            </w:r>
            <w:r>
              <w:rPr>
                <w:rFonts w:eastAsia="DengXian"/>
                <w:lang w:eastAsia="zh-CN"/>
              </w:rPr>
              <w:t>for the two HARQ-ACK codebooks are the same.</w:t>
            </w:r>
          </w:p>
          <w:p w14:paraId="5F086A3F" w14:textId="77777777" w:rsidR="00AF4EDF" w:rsidRDefault="00AF4EDF" w:rsidP="00AF4EDF">
            <w:pPr>
              <w:pStyle w:val="B1"/>
            </w:pPr>
            <w:r w:rsidRPr="002625EB">
              <w:t>-</w:t>
            </w:r>
            <w:r w:rsidRPr="002625EB">
              <w:tab/>
            </w:r>
            <w:r w:rsidRPr="002625EB">
              <w:rPr>
                <w:rFonts w:hint="eastAsia"/>
                <w:lang w:eastAsia="zh-CN"/>
              </w:rPr>
              <w:t xml:space="preserve">CBG </w:t>
            </w:r>
            <w:r w:rsidRPr="002625EB">
              <w:rPr>
                <w:rFonts w:eastAsia="MS Mincho" w:hint="eastAsia"/>
                <w:lang w:eastAsia="ja-JP"/>
              </w:rPr>
              <w:t>flushing out information</w:t>
            </w:r>
            <w:r w:rsidRPr="002625EB">
              <w:rPr>
                <w:rFonts w:hint="eastAsia"/>
                <w:lang w:eastAsia="zh-CN"/>
              </w:rPr>
              <w:t xml:space="preserve"> (CBGFI)</w:t>
            </w:r>
            <w:r w:rsidRPr="002625EB">
              <w:t xml:space="preserve"> – </w:t>
            </w:r>
            <w:r w:rsidRPr="002625EB">
              <w:rPr>
                <w:rFonts w:hint="eastAsia"/>
                <w:lang w:eastAsia="zh-CN"/>
              </w:rPr>
              <w:t>1</w:t>
            </w:r>
            <w:r w:rsidRPr="002625EB">
              <w:t xml:space="preserve"> bit</w:t>
            </w:r>
            <w:r w:rsidRPr="002625EB">
              <w:rPr>
                <w:rFonts w:hint="eastAsia"/>
                <w:lang w:eastAsia="zh-CN"/>
              </w:rPr>
              <w:t xml:space="preserve"> </w:t>
            </w:r>
            <w:r>
              <w:rPr>
                <w:lang w:eastAsia="zh-CN"/>
              </w:rPr>
              <w:t xml:space="preserve">if </w:t>
            </w:r>
            <w:r w:rsidRPr="002625EB">
              <w:rPr>
                <w:rFonts w:hint="eastAsia"/>
                <w:lang w:eastAsia="zh-CN"/>
              </w:rPr>
              <w:t xml:space="preserve">higher layer parameter </w:t>
            </w:r>
            <w:r w:rsidRPr="002625EB">
              <w:rPr>
                <w:i/>
              </w:rPr>
              <w:t>codeBlockGroupFlushIndicator</w:t>
            </w:r>
            <w:r>
              <w:rPr>
                <w:i/>
              </w:rPr>
              <w:t xml:space="preserve"> </w:t>
            </w:r>
            <w:r>
              <w:rPr>
                <w:lang w:eastAsia="zh-CN"/>
              </w:rPr>
              <w:t>is configured as "TRUE", 0 bit otherwise</w:t>
            </w:r>
            <w:r w:rsidRPr="002625EB">
              <w:t>.</w:t>
            </w:r>
            <w:r w:rsidRPr="009F03B6">
              <w:t xml:space="preserve"> </w:t>
            </w:r>
          </w:p>
          <w:p w14:paraId="60E0D531" w14:textId="4BACEAEC" w:rsidR="00AF4EDF" w:rsidRPr="002625EB" w:rsidRDefault="00AF4EDF" w:rsidP="00AF4EDF">
            <w:pPr>
              <w:pStyle w:val="B1"/>
              <w:ind w:hanging="1"/>
              <w:rPr>
                <w:lang w:eastAsia="zh-CN"/>
              </w:rPr>
            </w:pPr>
            <w:r w:rsidRPr="00D17AB0">
              <w:rPr>
                <w:color w:val="FF0000"/>
              </w:rPr>
              <w:t xml:space="preserve">If higher layer parameter </w:t>
            </w:r>
            <w:r w:rsidRPr="00D17AB0">
              <w:rPr>
                <w:i/>
                <w:iCs/>
                <w:color w:val="FF0000"/>
              </w:rPr>
              <w:t xml:space="preserve">PriorityIndicator-ForDCIFormat1_1 </w:t>
            </w:r>
            <w:r w:rsidRPr="00D17AB0">
              <w:rPr>
                <w:color w:val="FF0000"/>
              </w:rPr>
              <w:t>is configured</w:t>
            </w:r>
            <w:r w:rsidRPr="00AF4EDF">
              <w:rPr>
                <w:strike/>
                <w:color w:val="FF0000"/>
              </w:rPr>
              <w:t>When two HARQ-ACK codebooks are configured for the same serving cell</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 xml:space="preserve">CBG </w:t>
            </w:r>
            <w:r w:rsidRPr="002625EB">
              <w:rPr>
                <w:rFonts w:eastAsia="MS Mincho" w:hint="eastAsia"/>
                <w:lang w:eastAsia="ja-JP"/>
              </w:rPr>
              <w:t>flushing out information</w:t>
            </w:r>
            <w:r>
              <w:rPr>
                <w:lang w:eastAsia="zh-CN"/>
              </w:rPr>
              <w:t xml:space="preserve"> in DCI format 1_1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2625EB">
              <w:rPr>
                <w:rFonts w:hint="eastAsia"/>
                <w:lang w:eastAsia="zh-CN"/>
              </w:rPr>
              <w:t xml:space="preserve">CBG </w:t>
            </w:r>
            <w:r w:rsidRPr="002625EB">
              <w:rPr>
                <w:rFonts w:eastAsia="MS Mincho" w:hint="eastAsia"/>
                <w:lang w:eastAsia="ja-JP"/>
              </w:rPr>
              <w:t>flushing out information</w:t>
            </w:r>
            <w:r>
              <w:rPr>
                <w:lang w:eastAsia="zh-CN"/>
              </w:rPr>
              <w:t xml:space="preserve"> in DCI format 1_1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smaller</w:t>
            </w:r>
            <w:r w:rsidRPr="00457159">
              <w:rPr>
                <w:rFonts w:hint="eastAsia"/>
                <w:lang w:eastAsia="zh-CN"/>
              </w:rPr>
              <w:t xml:space="preserve"> </w:t>
            </w:r>
            <w:r w:rsidRPr="002625EB">
              <w:rPr>
                <w:rFonts w:hint="eastAsia"/>
                <w:lang w:eastAsia="zh-CN"/>
              </w:rPr>
              <w:t xml:space="preserve">CBG </w:t>
            </w:r>
            <w:r w:rsidRPr="002625EB">
              <w:rPr>
                <w:rFonts w:eastAsia="MS Mincho" w:hint="eastAsia"/>
                <w:lang w:eastAsia="ja-JP"/>
              </w:rPr>
              <w:t>flushing out information</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 xml:space="preserve">CBG </w:t>
            </w:r>
            <w:r w:rsidRPr="002625EB">
              <w:rPr>
                <w:rFonts w:eastAsia="MS Mincho" w:hint="eastAsia"/>
                <w:lang w:eastAsia="ja-JP"/>
              </w:rPr>
              <w:t>flushing out information</w:t>
            </w:r>
            <w:r w:rsidRPr="002625EB">
              <w:rPr>
                <w:rFonts w:hint="eastAsia"/>
                <w:lang w:eastAsia="zh-CN"/>
              </w:rPr>
              <w:t xml:space="preserve"> </w:t>
            </w:r>
            <w:r>
              <w:rPr>
                <w:lang w:eastAsia="zh-CN"/>
              </w:rPr>
              <w:t>in DCI format 1_1</w:t>
            </w:r>
            <w:r w:rsidRPr="002625EB">
              <w:rPr>
                <w:rFonts w:eastAsia="DengXian"/>
                <w:lang w:eastAsia="zh-CN"/>
              </w:rPr>
              <w:t xml:space="preserve"> </w:t>
            </w:r>
            <w:r>
              <w:rPr>
                <w:rFonts w:eastAsia="DengXian"/>
                <w:lang w:eastAsia="zh-CN"/>
              </w:rPr>
              <w:t>for the two HARQ-ACK codebooks are the same.</w:t>
            </w:r>
          </w:p>
          <w:p w14:paraId="7B8C14EA" w14:textId="77777777" w:rsidR="00F67334" w:rsidRPr="00D17AB0" w:rsidRDefault="00F67334" w:rsidP="00F67334">
            <w:pPr>
              <w:jc w:val="center"/>
              <w:rPr>
                <w:noProof/>
                <w:color w:val="0070C0"/>
                <w:lang w:eastAsia="zh-CN"/>
              </w:rPr>
            </w:pPr>
            <w:r w:rsidRPr="00D17AB0">
              <w:rPr>
                <w:b/>
                <w:color w:val="0070C0"/>
              </w:rPr>
              <w:t>&lt;</w:t>
            </w:r>
            <w:r w:rsidRPr="00D17AB0">
              <w:rPr>
                <w:noProof/>
                <w:color w:val="0070C0"/>
                <w:lang w:eastAsia="zh-CN"/>
              </w:rPr>
              <w:t>Unchanged text is omitted&gt;</w:t>
            </w:r>
          </w:p>
          <w:p w14:paraId="2AE8B7F5" w14:textId="2167968B" w:rsidR="005B055C" w:rsidRPr="00D17AB0" w:rsidRDefault="005B055C" w:rsidP="005B055C">
            <w:pPr>
              <w:jc w:val="both"/>
              <w:rPr>
                <w:sz w:val="22"/>
                <w:lang w:eastAsia="zh-CN"/>
              </w:rPr>
            </w:pPr>
          </w:p>
          <w:p w14:paraId="1170F11F" w14:textId="129A7728" w:rsidR="00F67334" w:rsidRPr="00D17AB0" w:rsidRDefault="00F67334" w:rsidP="00F67334">
            <w:pPr>
              <w:pStyle w:val="Heading5"/>
              <w:outlineLvl w:val="4"/>
              <w:rPr>
                <w:lang w:eastAsia="zh-CN"/>
              </w:rPr>
            </w:pPr>
            <w:bookmarkStart w:id="43" w:name="_Toc29326613"/>
            <w:bookmarkStart w:id="44" w:name="_Toc29327763"/>
            <w:r w:rsidRPr="00D17AB0">
              <w:rPr>
                <w:lang w:eastAsia="zh-CN"/>
              </w:rPr>
              <w:t>7.3.1.2.3</w:t>
            </w:r>
            <w:r w:rsidRPr="00D17AB0">
              <w:rPr>
                <w:lang w:eastAsia="zh-CN"/>
              </w:rPr>
              <w:tab/>
              <w:t>Format 1_2</w:t>
            </w:r>
            <w:bookmarkEnd w:id="43"/>
            <w:bookmarkEnd w:id="44"/>
          </w:p>
          <w:p w14:paraId="4AD9F074" w14:textId="1F6809E8" w:rsidR="00F67334" w:rsidRDefault="00F67334" w:rsidP="00F67334">
            <w:pPr>
              <w:jc w:val="center"/>
              <w:rPr>
                <w:noProof/>
                <w:color w:val="0070C0"/>
                <w:lang w:eastAsia="zh-CN"/>
              </w:rPr>
            </w:pPr>
            <w:r w:rsidRPr="00D17AB0">
              <w:rPr>
                <w:b/>
                <w:color w:val="0070C0"/>
              </w:rPr>
              <w:t>&lt;</w:t>
            </w:r>
            <w:r w:rsidRPr="00D17AB0">
              <w:rPr>
                <w:noProof/>
                <w:color w:val="0070C0"/>
                <w:lang w:eastAsia="zh-CN"/>
              </w:rPr>
              <w:t>Unchanged text is omitted&gt;</w:t>
            </w:r>
          </w:p>
          <w:p w14:paraId="4E2CD1EF" w14:textId="77777777" w:rsidR="00741D7F" w:rsidRPr="002625EB" w:rsidRDefault="00741D7F" w:rsidP="00741D7F">
            <w:pPr>
              <w:pStyle w:val="B1"/>
              <w:rPr>
                <w:lang w:eastAsia="zh-CN"/>
              </w:rPr>
            </w:pPr>
            <w:r w:rsidRPr="002625EB">
              <w:t>-</w:t>
            </w:r>
            <w:r w:rsidRPr="002625EB">
              <w:rPr>
                <w:rFonts w:hint="eastAsia"/>
                <w:lang w:eastAsia="zh-CN"/>
              </w:rPr>
              <w:tab/>
            </w:r>
            <w:r>
              <w:rPr>
                <w:lang w:eastAsia="zh-CN"/>
              </w:rPr>
              <w:t>D</w:t>
            </w:r>
            <w:r w:rsidRPr="002625EB">
              <w:rPr>
                <w:rFonts w:hint="eastAsia"/>
                <w:lang w:eastAsia="zh-CN"/>
              </w:rPr>
              <w:t>ownlink assignment index</w:t>
            </w:r>
            <w:r>
              <w:rPr>
                <w:lang w:eastAsia="zh-CN"/>
              </w:rPr>
              <w:t xml:space="preserve"> </w:t>
            </w:r>
            <w:r w:rsidRPr="002625EB">
              <w:t xml:space="preserve">– </w:t>
            </w:r>
            <w:r>
              <w:t xml:space="preserve">0, </w:t>
            </w:r>
            <w:r w:rsidRPr="002625EB">
              <w:t>1</w:t>
            </w:r>
            <w:r>
              <w:t xml:space="preserve">, 2 or 4 </w:t>
            </w:r>
            <w:r w:rsidRPr="002625EB">
              <w:t>bit</w:t>
            </w:r>
            <w:r>
              <w:t>s</w:t>
            </w:r>
          </w:p>
          <w:p w14:paraId="287E8D8D" w14:textId="77777777" w:rsidR="00741D7F" w:rsidRDefault="00741D7F" w:rsidP="00741D7F">
            <w:pPr>
              <w:pStyle w:val="B2"/>
              <w:rPr>
                <w:lang w:eastAsia="zh-CN"/>
              </w:rPr>
            </w:pPr>
            <w:r w:rsidRPr="002625EB">
              <w:rPr>
                <w:lang w:eastAsia="zh-CN"/>
              </w:rPr>
              <w:t>-</w:t>
            </w:r>
            <w:r w:rsidRPr="002625EB">
              <w:rPr>
                <w:lang w:eastAsia="zh-CN"/>
              </w:rPr>
              <w:tab/>
            </w:r>
            <w:r>
              <w:rPr>
                <w:lang w:eastAsia="zh-CN"/>
              </w:rPr>
              <w:t xml:space="preserve">0 </w:t>
            </w:r>
            <w:r w:rsidRPr="002625EB">
              <w:rPr>
                <w:rFonts w:hint="eastAsia"/>
                <w:lang w:eastAsia="zh-CN"/>
              </w:rPr>
              <w:t xml:space="preserve">bit if the higher layer </w:t>
            </w:r>
            <w:r w:rsidRPr="002625EB">
              <w:rPr>
                <w:lang w:eastAsia="zh-CN"/>
              </w:rPr>
              <w:t>parameter</w:t>
            </w:r>
            <w:r>
              <w:rPr>
                <w:lang w:eastAsia="zh-CN"/>
              </w:rPr>
              <w:t xml:space="preserve"> </w:t>
            </w:r>
            <w:r w:rsidRPr="002A036F">
              <w:rPr>
                <w:i/>
                <w:lang w:eastAsia="zh-CN"/>
              </w:rPr>
              <w:t>D</w:t>
            </w:r>
            <w:r w:rsidRPr="002936C6">
              <w:rPr>
                <w:i/>
              </w:rPr>
              <w:t>ownlinkassignmentindex-ForDCIFormat</w:t>
            </w:r>
            <w:r>
              <w:rPr>
                <w:i/>
              </w:rPr>
              <w:t>1</w:t>
            </w:r>
            <w:r w:rsidRPr="002936C6">
              <w:rPr>
                <w:i/>
              </w:rPr>
              <w:t>_2</w:t>
            </w:r>
            <w:r>
              <w:rPr>
                <w:lang w:eastAsia="zh-CN"/>
              </w:rPr>
              <w:t xml:space="preserve"> </w:t>
            </w:r>
            <w:r w:rsidRPr="002625EB">
              <w:rPr>
                <w:rFonts w:hint="eastAsia"/>
                <w:lang w:eastAsia="zh-CN"/>
              </w:rPr>
              <w:t>is not configured;</w:t>
            </w:r>
          </w:p>
          <w:p w14:paraId="1A0917E4" w14:textId="77777777" w:rsidR="00741D7F" w:rsidRDefault="00741D7F" w:rsidP="00741D7F">
            <w:pPr>
              <w:pStyle w:val="B2"/>
              <w:rPr>
                <w:lang w:eastAsia="zh-CN"/>
              </w:rPr>
            </w:pPr>
            <w:r w:rsidRPr="002625EB">
              <w:rPr>
                <w:lang w:eastAsia="zh-CN"/>
              </w:rPr>
              <w:t>-</w:t>
            </w:r>
            <w:r w:rsidRPr="002625EB">
              <w:rPr>
                <w:lang w:eastAsia="zh-CN"/>
              </w:rPr>
              <w:tab/>
            </w:r>
            <w:r>
              <w:rPr>
                <w:lang w:eastAsia="zh-CN"/>
              </w:rPr>
              <w:t xml:space="preserve">1, 2 or 4 bits determined by higher layer parameter </w:t>
            </w:r>
            <w:r w:rsidRPr="002A036F">
              <w:rPr>
                <w:i/>
                <w:lang w:eastAsia="zh-CN"/>
              </w:rPr>
              <w:t>D</w:t>
            </w:r>
            <w:r w:rsidRPr="002936C6">
              <w:rPr>
                <w:i/>
              </w:rPr>
              <w:t>ownlinkassignmentindex-ForDCIFormat</w:t>
            </w:r>
            <w:r>
              <w:rPr>
                <w:i/>
              </w:rPr>
              <w:t>1</w:t>
            </w:r>
            <w:r w:rsidRPr="002936C6">
              <w:rPr>
                <w:i/>
              </w:rPr>
              <w:t>_2</w:t>
            </w:r>
            <w:r>
              <w:rPr>
                <w:lang w:eastAsia="zh-CN"/>
              </w:rPr>
              <w:t xml:space="preserve"> otherwise,</w:t>
            </w:r>
          </w:p>
          <w:p w14:paraId="69E64C1C" w14:textId="77777777" w:rsidR="00741D7F" w:rsidRDefault="00741D7F" w:rsidP="00741D7F">
            <w:pPr>
              <w:pStyle w:val="B3"/>
              <w:rPr>
                <w:lang w:eastAsia="zh-CN"/>
              </w:rPr>
            </w:pPr>
            <w:r w:rsidRPr="002625EB">
              <w:rPr>
                <w:rFonts w:hint="eastAsia"/>
                <w:lang w:eastAsia="zh-CN"/>
              </w:rPr>
              <w:t>-</w:t>
            </w:r>
            <w:r w:rsidRPr="002625EB">
              <w:rPr>
                <w:rFonts w:hint="eastAsia"/>
                <w:lang w:eastAsia="zh-CN"/>
              </w:rPr>
              <w:tab/>
            </w:r>
            <w:r>
              <w:rPr>
                <w:lang w:eastAsia="zh-CN"/>
              </w:rPr>
              <w:t xml:space="preserve">4 </w:t>
            </w:r>
            <w:r w:rsidRPr="002625EB">
              <w:rPr>
                <w:rFonts w:hint="eastAsia"/>
                <w:lang w:eastAsia="zh-CN"/>
              </w:rPr>
              <w:t>bits</w:t>
            </w:r>
            <w:r>
              <w:rPr>
                <w:lang w:eastAsia="zh-CN"/>
              </w:rPr>
              <w:t xml:space="preserve"> </w:t>
            </w:r>
            <w:r w:rsidRPr="002625EB">
              <w:rPr>
                <w:rFonts w:hint="eastAsia"/>
                <w:lang w:eastAsia="zh-CN"/>
              </w:rPr>
              <w:t>if more than one serving cell are configured in the DL and</w:t>
            </w:r>
            <w:r w:rsidRPr="002625EB">
              <w:rPr>
                <w:lang w:eastAsia="zh-CN"/>
              </w:rPr>
              <w:t xml:space="preserve"> </w:t>
            </w:r>
            <w:r w:rsidRPr="002625EB">
              <w:rPr>
                <w:rFonts w:hint="eastAsia"/>
                <w:lang w:eastAsia="zh-CN"/>
              </w:rPr>
              <w:t xml:space="preserve">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2625EB">
              <w:rPr>
                <w:rFonts w:hint="eastAsia"/>
                <w:lang w:eastAsia="zh-CN"/>
              </w:rPr>
              <w:t>, where the 2 MSB bits are the counter DAI and the 2 LSB bits are the total DAI</w:t>
            </w:r>
          </w:p>
          <w:p w14:paraId="4302B68C" w14:textId="77777777" w:rsidR="00741D7F" w:rsidRDefault="00741D7F" w:rsidP="00741D7F">
            <w:pPr>
              <w:pStyle w:val="B3"/>
              <w:rPr>
                <w:lang w:eastAsia="zh-CN"/>
              </w:rPr>
            </w:pPr>
            <w:r w:rsidRPr="002625EB">
              <w:rPr>
                <w:rFonts w:hint="eastAsia"/>
                <w:lang w:eastAsia="zh-CN"/>
              </w:rPr>
              <w:t>-</w:t>
            </w:r>
            <w:r w:rsidRPr="002625EB">
              <w:rPr>
                <w:rFonts w:hint="eastAsia"/>
                <w:lang w:eastAsia="zh-CN"/>
              </w:rPr>
              <w:tab/>
            </w:r>
            <w:r>
              <w:rPr>
                <w:lang w:eastAsia="zh-CN"/>
              </w:rPr>
              <w:t xml:space="preserve">1 or 2 bits </w:t>
            </w:r>
            <w:r w:rsidRPr="002625EB">
              <w:rPr>
                <w:rFonts w:hint="eastAsia"/>
                <w:lang w:eastAsia="zh-CN"/>
              </w:rPr>
              <w:t xml:space="preserve">if only one serving cell is configured in the DL and the </w:t>
            </w:r>
            <w:r w:rsidRPr="002625EB">
              <w:rPr>
                <w:lang w:eastAsia="zh-CN"/>
              </w:rPr>
              <w:t xml:space="preserve">higher layer parameter </w:t>
            </w:r>
            <w:r w:rsidRPr="002625EB">
              <w:rPr>
                <w:rFonts w:hint="eastAsia"/>
                <w:i/>
                <w:lang w:eastAsia="zh-CN"/>
              </w:rPr>
              <w:t>p</w:t>
            </w:r>
            <w:r w:rsidRPr="002625EB">
              <w:rPr>
                <w:i/>
                <w:lang w:eastAsia="zh-CN"/>
              </w:rPr>
              <w:t>dsch-HARQ-ACK-Codebook=dynamic</w:t>
            </w:r>
            <w:r w:rsidRPr="002625EB">
              <w:rPr>
                <w:rFonts w:hint="eastAsia"/>
                <w:lang w:eastAsia="zh-CN"/>
              </w:rPr>
              <w:t>, where the</w:t>
            </w:r>
            <w:r>
              <w:rPr>
                <w:lang w:eastAsia="zh-CN"/>
              </w:rPr>
              <w:t xml:space="preserve"> 1 bit or</w:t>
            </w:r>
            <w:r w:rsidRPr="002625EB">
              <w:rPr>
                <w:rFonts w:hint="eastAsia"/>
                <w:lang w:eastAsia="zh-CN"/>
              </w:rPr>
              <w:t xml:space="preserve"> 2 bits are the counter DAI</w:t>
            </w:r>
            <w:r>
              <w:rPr>
                <w:lang w:eastAsia="zh-CN"/>
              </w:rPr>
              <w:t>.</w:t>
            </w:r>
          </w:p>
          <w:p w14:paraId="5A21F3AC" w14:textId="068AAED7" w:rsidR="00741D7F" w:rsidRDefault="00741D7F" w:rsidP="00741D7F">
            <w:pPr>
              <w:pStyle w:val="B1"/>
              <w:ind w:hanging="1"/>
              <w:rPr>
                <w:lang w:eastAsia="zh-CN"/>
              </w:rPr>
            </w:pPr>
            <w:r w:rsidRPr="00D17AB0">
              <w:rPr>
                <w:color w:val="FF0000"/>
              </w:rPr>
              <w:t xml:space="preserve">If higher layer parameter </w:t>
            </w:r>
            <w:r w:rsidRPr="00D17AB0">
              <w:rPr>
                <w:i/>
                <w:iCs/>
                <w:color w:val="FF0000"/>
              </w:rPr>
              <w:t xml:space="preserve">PriorityIndicator-ForDCIFormat1_2 </w:t>
            </w:r>
            <w:r w:rsidRPr="00D17AB0">
              <w:rPr>
                <w:color w:val="FF0000"/>
              </w:rPr>
              <w:t>is configured</w:t>
            </w:r>
            <w:r w:rsidRPr="00741D7F">
              <w:rPr>
                <w:strike/>
                <w:color w:val="FF0000"/>
              </w:rPr>
              <w:t>When two HARQ-ACK codebooks are configured for the same serving cell</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Downlink assignment index</w:t>
            </w:r>
            <w:r>
              <w:rPr>
                <w:lang w:eastAsia="zh-CN"/>
              </w:rPr>
              <w:t xml:space="preserve"> in DCI format 1_2 </w:t>
            </w:r>
            <w:r>
              <w:t>for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D25733">
              <w:rPr>
                <w:lang w:eastAsia="zh-CN"/>
              </w:rPr>
              <w:t>Downlink assignment index</w:t>
            </w:r>
            <w:r>
              <w:rPr>
                <w:lang w:eastAsia="zh-CN"/>
              </w:rPr>
              <w:t xml:space="preserve"> in DCI format 1_2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 xml:space="preserve">smaller </w:t>
            </w:r>
            <w:r w:rsidRPr="002625EB">
              <w:rPr>
                <w:rFonts w:hint="eastAsia"/>
                <w:lang w:eastAsia="zh-CN"/>
              </w:rPr>
              <w:t>Downlink assignment index</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Downlink assignment index</w:t>
            </w:r>
            <w:r>
              <w:rPr>
                <w:lang w:eastAsia="zh-CN"/>
              </w:rPr>
              <w:t xml:space="preserve"> in DCI format 1_2</w:t>
            </w:r>
            <w:r w:rsidRPr="002625EB">
              <w:rPr>
                <w:rFonts w:eastAsia="DengXian"/>
                <w:lang w:eastAsia="zh-CN"/>
              </w:rPr>
              <w:t xml:space="preserve"> </w:t>
            </w:r>
            <w:r>
              <w:rPr>
                <w:rFonts w:eastAsia="DengXian"/>
                <w:lang w:eastAsia="zh-CN"/>
              </w:rPr>
              <w:t>for the two HARQ-ACK codebooks are the same.</w:t>
            </w:r>
          </w:p>
          <w:p w14:paraId="638DED04" w14:textId="77777777" w:rsidR="00741D7F" w:rsidRPr="002625EB" w:rsidRDefault="00741D7F" w:rsidP="00741D7F">
            <w:pPr>
              <w:pStyle w:val="B1"/>
              <w:rPr>
                <w:lang w:eastAsia="zh-CN"/>
              </w:rPr>
            </w:pPr>
            <w:r w:rsidRPr="002625EB">
              <w:t>-</w:t>
            </w:r>
            <w:r w:rsidRPr="002625EB">
              <w:rPr>
                <w:rFonts w:hint="eastAsia"/>
                <w:lang w:eastAsia="zh-CN"/>
              </w:rPr>
              <w:tab/>
            </w:r>
            <w:r w:rsidRPr="002625EB">
              <w:t>TPC command for scheduled PU</w:t>
            </w:r>
            <w:r w:rsidRPr="002625EB">
              <w:rPr>
                <w:rFonts w:hint="eastAsia"/>
                <w:lang w:eastAsia="zh-CN"/>
              </w:rPr>
              <w:t>C</w:t>
            </w:r>
            <w:r w:rsidRPr="002625EB">
              <w:t xml:space="preserve">CH – 2 bits as defined in </w:t>
            </w:r>
            <w:r>
              <w:t>Clause</w:t>
            </w:r>
            <w:r w:rsidRPr="002625EB">
              <w:t xml:space="preserve"> </w:t>
            </w:r>
            <w:r w:rsidRPr="002625EB">
              <w:rPr>
                <w:rFonts w:hint="eastAsia"/>
                <w:lang w:eastAsia="zh-CN"/>
              </w:rPr>
              <w:t>7.2.1</w:t>
            </w:r>
            <w:r w:rsidRPr="002625EB">
              <w:t xml:space="preserve"> of [</w:t>
            </w:r>
            <w:r w:rsidRPr="002625EB">
              <w:rPr>
                <w:rFonts w:hint="eastAsia"/>
                <w:lang w:eastAsia="zh-CN"/>
              </w:rPr>
              <w:t>5, TS</w:t>
            </w:r>
            <w:r w:rsidRPr="002625EB">
              <w:rPr>
                <w:lang w:eastAsia="zh-CN"/>
              </w:rPr>
              <w:t xml:space="preserve"> </w:t>
            </w:r>
            <w:r w:rsidRPr="002625EB">
              <w:rPr>
                <w:rFonts w:hint="eastAsia"/>
                <w:lang w:eastAsia="zh-CN"/>
              </w:rPr>
              <w:t>38.213</w:t>
            </w:r>
            <w:r w:rsidRPr="002625EB">
              <w:t>]</w:t>
            </w:r>
          </w:p>
          <w:p w14:paraId="56CAA2FF" w14:textId="77777777" w:rsidR="00741D7F" w:rsidRDefault="00741D7F" w:rsidP="00741D7F">
            <w:pPr>
              <w:pStyle w:val="B1"/>
              <w:rPr>
                <w:i/>
              </w:rPr>
            </w:pPr>
            <w:r w:rsidRPr="002625EB">
              <w:t>-</w:t>
            </w:r>
            <w:r w:rsidRPr="002625EB">
              <w:rPr>
                <w:rFonts w:hint="eastAsia"/>
                <w:lang w:eastAsia="zh-CN"/>
              </w:rPr>
              <w:tab/>
              <w:t>PUCCH resource indicator</w:t>
            </w:r>
            <w:r w:rsidRPr="002625EB">
              <w:t xml:space="preserve"> – </w:t>
            </w:r>
            <w:r>
              <w:t xml:space="preserve">0 or 1 or 2 or </w:t>
            </w:r>
            <w:r w:rsidRPr="002625EB">
              <w:rPr>
                <w:lang w:eastAsia="zh-CN"/>
              </w:rPr>
              <w:t>3</w:t>
            </w:r>
            <w:r w:rsidRPr="002625EB">
              <w:t xml:space="preserve"> bit</w:t>
            </w:r>
            <w:r w:rsidRPr="002625EB">
              <w:rPr>
                <w:rFonts w:hint="eastAsia"/>
                <w:lang w:eastAsia="zh-CN"/>
              </w:rPr>
              <w:t xml:space="preserve">s </w:t>
            </w:r>
            <w:r>
              <w:t xml:space="preserve">determined by higher layer parameter </w:t>
            </w:r>
            <w:r w:rsidRPr="00FC5923">
              <w:rPr>
                <w:i/>
              </w:rPr>
              <w:t>Numberofbits-forPUCCHresourceindicator-ForDCIFormat1_2</w:t>
            </w:r>
          </w:p>
          <w:p w14:paraId="36DBE3BC" w14:textId="77777777" w:rsidR="00741D7F" w:rsidRDefault="00741D7F" w:rsidP="00741D7F">
            <w:pPr>
              <w:pStyle w:val="B1"/>
              <w:rPr>
                <w:i/>
              </w:rPr>
            </w:pPr>
            <w:r w:rsidRPr="002625EB">
              <w:lastRenderedPageBreak/>
              <w:t>-</w:t>
            </w:r>
            <w:r w:rsidRPr="002625EB">
              <w:tab/>
            </w:r>
            <w:r w:rsidRPr="002625EB">
              <w:rPr>
                <w:rFonts w:hint="eastAsia"/>
                <w:lang w:eastAsia="zh-CN"/>
              </w:rPr>
              <w:t>PDSCH-to-HARQ_feedback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 xml:space="preserve">s as defined in </w:t>
            </w:r>
            <w:r>
              <w:rPr>
                <w:rFonts w:hint="eastAsia"/>
                <w:lang w:eastAsia="zh-CN"/>
              </w:rPr>
              <w:t>Clause</w:t>
            </w:r>
            <w:r w:rsidRPr="002625EB">
              <w:rPr>
                <w:rFonts w:hint="eastAsia"/>
                <w:lang w:eastAsia="zh-CN"/>
              </w:rPr>
              <w:t xml:space="preserv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bitwidth for this field is determined </w:t>
            </w:r>
            <w:r w:rsidRPr="002625EB">
              <w:rPr>
                <w:lang w:eastAsia="zh-CN"/>
              </w:rPr>
              <w:t>as</w:t>
            </w:r>
            <w:r>
              <w:rPr>
                <w:lang w:eastAsia="zh-CN"/>
              </w:rPr>
              <w:t xml:space="preserve">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rsidRPr="002625EB">
              <w:t>bits, where</w:t>
            </w:r>
            <w:r w:rsidRPr="002625EB">
              <w:rPr>
                <w:i/>
              </w:rPr>
              <w:t xml:space="preserve"> I</w:t>
            </w:r>
            <w:r w:rsidRPr="002625EB">
              <w:t xml:space="preserve"> is the number of </w:t>
            </w:r>
            <w:r w:rsidRPr="002625EB">
              <w:rPr>
                <w:rFonts w:hint="eastAsia"/>
                <w:lang w:eastAsia="zh-CN"/>
              </w:rPr>
              <w:t>entries</w:t>
            </w:r>
            <w:r w:rsidRPr="002625EB">
              <w:t xml:space="preserve"> in the higher layer parameter</w:t>
            </w:r>
            <w:r>
              <w:t xml:space="preserve"> </w:t>
            </w:r>
            <w:r w:rsidRPr="007A5424">
              <w:rPr>
                <w:i/>
              </w:rPr>
              <w:t>dl-DataToUL-ACK-ForDCIFormat1_2</w:t>
            </w:r>
            <w:r w:rsidRPr="002625EB">
              <w:rPr>
                <w:i/>
              </w:rPr>
              <w:t>.</w:t>
            </w:r>
          </w:p>
          <w:p w14:paraId="2CBC67A2" w14:textId="1AD34456" w:rsidR="00741D7F" w:rsidRPr="00AF4237" w:rsidRDefault="00741D7F" w:rsidP="00741D7F">
            <w:pPr>
              <w:pStyle w:val="B1"/>
              <w:ind w:firstLine="0"/>
              <w:rPr>
                <w:lang w:eastAsia="zh-CN"/>
              </w:rPr>
            </w:pPr>
            <w:r w:rsidRPr="00D17AB0">
              <w:rPr>
                <w:color w:val="FF0000"/>
              </w:rPr>
              <w:t xml:space="preserve">If higher layer parameter </w:t>
            </w:r>
            <w:r w:rsidRPr="00D17AB0">
              <w:rPr>
                <w:i/>
                <w:iCs/>
                <w:color w:val="FF0000"/>
              </w:rPr>
              <w:t xml:space="preserve">PriorityIndicator-ForDCIFormat1_2 </w:t>
            </w:r>
            <w:r w:rsidRPr="00D17AB0">
              <w:rPr>
                <w:color w:val="FF0000"/>
              </w:rPr>
              <w:t>is configured</w:t>
            </w:r>
            <w:r w:rsidRPr="00741D7F">
              <w:rPr>
                <w:strike/>
                <w:color w:val="FF0000"/>
              </w:rPr>
              <w:t>When two HARQ-ACK codebooks are configured for the same serving cell</w:t>
            </w:r>
            <w:r>
              <w:t>,</w:t>
            </w:r>
            <w:r w:rsidRPr="002625EB">
              <w:rPr>
                <w:rFonts w:eastAsia="DengXian"/>
                <w:lang w:eastAsia="zh-CN"/>
              </w:rPr>
              <w:t xml:space="preserve"> </w:t>
            </w:r>
            <w:r>
              <w:rPr>
                <w:rFonts w:eastAsia="DengXian"/>
                <w:lang w:eastAsia="zh-CN"/>
              </w:rPr>
              <w:t xml:space="preserve">if </w:t>
            </w:r>
            <w:r w:rsidRPr="002625EB">
              <w:rPr>
                <w:rFonts w:eastAsia="DengXian"/>
                <w:lang w:eastAsia="zh-CN"/>
              </w:rPr>
              <w:t>the bit width of</w:t>
            </w:r>
            <w:r>
              <w:rPr>
                <w:rFonts w:eastAsia="DengXian"/>
                <w:lang w:eastAsia="zh-CN"/>
              </w:rPr>
              <w:t xml:space="preserve"> the </w:t>
            </w:r>
            <w:r w:rsidRPr="002625EB">
              <w:rPr>
                <w:rFonts w:hint="eastAsia"/>
                <w:lang w:eastAsia="zh-CN"/>
              </w:rPr>
              <w:t>PDSCH-to-HARQ_feedback timing indicator</w:t>
            </w:r>
            <w:r>
              <w:rPr>
                <w:lang w:eastAsia="zh-CN"/>
              </w:rPr>
              <w:t xml:space="preserve"> in DCI format 1_2 f</w:t>
            </w:r>
            <w:r>
              <w:t>or</w:t>
            </w:r>
            <w:r>
              <w:rPr>
                <w:rFonts w:eastAsia="DengXian"/>
                <w:lang w:eastAsia="zh-CN"/>
              </w:rPr>
              <w:t xml:space="preserve"> one HARQ-ACK codebook</w:t>
            </w:r>
            <w:r w:rsidRPr="002625EB">
              <w:rPr>
                <w:rFonts w:eastAsia="DengXian"/>
                <w:lang w:eastAsia="zh-CN"/>
              </w:rPr>
              <w:t xml:space="preserve"> is not equal to that of the</w:t>
            </w:r>
            <w:r>
              <w:rPr>
                <w:rFonts w:eastAsia="DengXian"/>
                <w:lang w:eastAsia="zh-CN"/>
              </w:rPr>
              <w:t xml:space="preserve"> </w:t>
            </w:r>
            <w:r w:rsidRPr="002625EB">
              <w:rPr>
                <w:rFonts w:hint="eastAsia"/>
                <w:lang w:eastAsia="zh-CN"/>
              </w:rPr>
              <w:t>PDSCH-to-HARQ_feedback timing indicator</w:t>
            </w:r>
            <w:r>
              <w:rPr>
                <w:lang w:eastAsia="zh-CN"/>
              </w:rPr>
              <w:t xml:space="preserve"> in DCI format 1_2 </w:t>
            </w:r>
            <w:r>
              <w:rPr>
                <w:rFonts w:eastAsia="DengXian"/>
                <w:lang w:eastAsia="zh-CN"/>
              </w:rPr>
              <w:t>for the other HARQ-ACK codebook</w:t>
            </w:r>
            <w:r w:rsidRPr="002625EB">
              <w:rPr>
                <w:rFonts w:eastAsia="DengXian"/>
                <w:lang w:eastAsia="zh-CN"/>
              </w:rPr>
              <w:t xml:space="preserve">, a number of </w:t>
            </w:r>
            <w:r w:rsidRPr="002625EB">
              <w:rPr>
                <w:rFonts w:eastAsia="MS Mincho"/>
                <w:kern w:val="2"/>
              </w:rPr>
              <w:t xml:space="preserve">most significant bits with value set to '0' are inserted </w:t>
            </w:r>
            <w:r w:rsidRPr="002625EB">
              <w:rPr>
                <w:rFonts w:eastAsia="DengXian"/>
                <w:lang w:eastAsia="zh-CN"/>
              </w:rPr>
              <w:t xml:space="preserve">to </w:t>
            </w:r>
            <w:r>
              <w:rPr>
                <w:rFonts w:eastAsia="DengXian"/>
                <w:lang w:eastAsia="zh-CN"/>
              </w:rPr>
              <w:t xml:space="preserve">smaller </w:t>
            </w:r>
            <w:r w:rsidRPr="002625EB">
              <w:rPr>
                <w:rFonts w:hint="eastAsia"/>
                <w:lang w:eastAsia="zh-CN"/>
              </w:rPr>
              <w:t>PDSCH-to-HARQ_feedback timing indicator</w:t>
            </w:r>
            <w:r>
              <w:rPr>
                <w:rFonts w:eastAsia="DengXian"/>
                <w:lang w:eastAsia="zh-CN"/>
              </w:rPr>
              <w:t xml:space="preserve"> </w:t>
            </w:r>
            <w:r w:rsidRPr="002625EB">
              <w:rPr>
                <w:rFonts w:eastAsia="DengXian"/>
                <w:lang w:eastAsia="zh-CN"/>
              </w:rPr>
              <w:t xml:space="preserve">until the bit width </w:t>
            </w:r>
            <w:r>
              <w:rPr>
                <w:rFonts w:eastAsia="DengXian"/>
                <w:lang w:eastAsia="zh-CN"/>
              </w:rPr>
              <w:t xml:space="preserve">of the </w:t>
            </w:r>
            <w:r w:rsidRPr="002625EB">
              <w:rPr>
                <w:rFonts w:hint="eastAsia"/>
                <w:lang w:eastAsia="zh-CN"/>
              </w:rPr>
              <w:t>PDSCH-to-HARQ_feedback timing indicator</w:t>
            </w:r>
            <w:r w:rsidRPr="002625EB">
              <w:rPr>
                <w:rFonts w:eastAsia="DengXian"/>
                <w:lang w:eastAsia="zh-CN"/>
              </w:rPr>
              <w:t xml:space="preserve"> </w:t>
            </w:r>
            <w:r>
              <w:rPr>
                <w:lang w:eastAsia="zh-CN"/>
              </w:rPr>
              <w:t xml:space="preserve">in DCI format 1_2 </w:t>
            </w:r>
            <w:r>
              <w:rPr>
                <w:rFonts w:eastAsia="DengXian"/>
                <w:lang w:eastAsia="zh-CN"/>
              </w:rPr>
              <w:t>for the two HARQ-ACK codebooks are the same.</w:t>
            </w:r>
          </w:p>
          <w:p w14:paraId="3CE607A6" w14:textId="25F53750" w:rsidR="005B055C" w:rsidRPr="00D17AB0" w:rsidRDefault="00F67334" w:rsidP="00F67334">
            <w:pPr>
              <w:jc w:val="center"/>
              <w:rPr>
                <w:sz w:val="22"/>
                <w:lang w:eastAsia="zh-CN"/>
              </w:rPr>
            </w:pPr>
            <w:r w:rsidRPr="00D17AB0">
              <w:rPr>
                <w:b/>
                <w:color w:val="0070C0"/>
              </w:rPr>
              <w:t>&lt;</w:t>
            </w:r>
            <w:r w:rsidRPr="00D17AB0">
              <w:rPr>
                <w:noProof/>
                <w:color w:val="0070C0"/>
                <w:lang w:eastAsia="zh-CN"/>
              </w:rPr>
              <w:t>Unchanged text is omitted&gt;</w:t>
            </w:r>
          </w:p>
        </w:tc>
      </w:tr>
    </w:tbl>
    <w:p w14:paraId="6BF32797" w14:textId="523CCBB0" w:rsidR="005B055C" w:rsidRDefault="005B055C" w:rsidP="005B055C">
      <w:pPr>
        <w:jc w:val="both"/>
        <w:rPr>
          <w:sz w:val="22"/>
          <w:lang w:eastAsia="zh-CN"/>
        </w:rPr>
      </w:pPr>
    </w:p>
    <w:p w14:paraId="2F804A3F" w14:textId="3D29319B" w:rsidR="00116E12" w:rsidRPr="00D17AB0" w:rsidRDefault="00131694" w:rsidP="00116E12">
      <w:pPr>
        <w:pStyle w:val="Heading2"/>
        <w:rPr>
          <w:lang w:eastAsia="zh-CN"/>
        </w:rPr>
      </w:pPr>
      <w:r>
        <w:rPr>
          <w:lang w:eastAsia="zh-CN"/>
        </w:rPr>
        <w:t>2</w:t>
      </w:r>
      <w:r w:rsidR="00116E12" w:rsidRPr="00D17AB0">
        <w:rPr>
          <w:lang w:eastAsia="zh-CN"/>
        </w:rPr>
        <w:t>.1</w:t>
      </w:r>
      <w:r>
        <w:rPr>
          <w:lang w:eastAsia="zh-CN"/>
        </w:rPr>
        <w:t>0</w:t>
      </w:r>
      <w:r w:rsidR="00116E12" w:rsidRPr="00D17AB0">
        <w:rPr>
          <w:lang w:eastAsia="zh-CN"/>
        </w:rPr>
        <w:t xml:space="preserve"> UL-SCH indicator field for DCI format 0_2 (38.212, Sec. 7.3.1.1.3)</w:t>
      </w:r>
    </w:p>
    <w:p w14:paraId="67AD3112" w14:textId="77777777" w:rsidR="00116E12" w:rsidRPr="00D17AB0" w:rsidRDefault="00116E12" w:rsidP="00116E12">
      <w:pPr>
        <w:jc w:val="both"/>
        <w:rPr>
          <w:sz w:val="22"/>
          <w:lang w:eastAsia="zh-CN"/>
        </w:rPr>
      </w:pPr>
      <w:r w:rsidRPr="00D17AB0">
        <w:rPr>
          <w:sz w:val="22"/>
          <w:lang w:eastAsia="zh-CN"/>
        </w:rPr>
        <w:t xml:space="preserve">In the current field description, there is still the exception of CS-RNTI in brackets which is directly taken from the Rel-15 exception of DCI format 0_1. We don’t see a need for different treatment of DCI format 0_2 in this respect and therefore suggest to simply remove the brackets there. </w:t>
      </w:r>
    </w:p>
    <w:p w14:paraId="7A4065BD" w14:textId="43F01CEB" w:rsidR="00116E12" w:rsidRPr="00D17AB0" w:rsidRDefault="00116E12" w:rsidP="00116E12">
      <w:pPr>
        <w:jc w:val="both"/>
        <w:rPr>
          <w:b/>
          <w:sz w:val="22"/>
          <w:lang w:eastAsia="zh-CN"/>
        </w:rPr>
      </w:pPr>
      <w:r w:rsidRPr="000B486C">
        <w:rPr>
          <w:b/>
          <w:sz w:val="22"/>
          <w:lang w:eastAsia="zh-CN"/>
        </w:rPr>
        <w:t xml:space="preserve">Proposal </w:t>
      </w:r>
      <w:r w:rsidR="00131694" w:rsidRPr="000B486C">
        <w:rPr>
          <w:b/>
          <w:sz w:val="22"/>
          <w:lang w:eastAsia="zh-CN"/>
        </w:rPr>
        <w:t>2</w:t>
      </w:r>
      <w:r w:rsidR="000B2CC4" w:rsidRPr="000B486C">
        <w:rPr>
          <w:b/>
          <w:sz w:val="22"/>
          <w:lang w:eastAsia="zh-CN"/>
        </w:rPr>
        <w:t>.1</w:t>
      </w:r>
      <w:r w:rsidR="00131694" w:rsidRPr="000B486C">
        <w:rPr>
          <w:b/>
          <w:sz w:val="22"/>
          <w:lang w:eastAsia="zh-CN"/>
        </w:rPr>
        <w:t>0</w:t>
      </w:r>
      <w:r w:rsidRPr="000B486C">
        <w:rPr>
          <w:b/>
          <w:sz w:val="22"/>
          <w:lang w:eastAsia="zh-CN"/>
        </w:rPr>
        <w:t>: Remove</w:t>
      </w:r>
      <w:r w:rsidRPr="00D17AB0">
        <w:rPr>
          <w:b/>
          <w:sz w:val="22"/>
          <w:lang w:eastAsia="zh-CN"/>
        </w:rPr>
        <w:t xml:space="preserve"> the brackets in the UL-SCH indicator field description of DCI format 0_2 in Sec. 7.3.1.1.3 of TS 38.212 by agreeing to the following TP with changes in </w:t>
      </w:r>
      <w:r w:rsidRPr="00D17AB0">
        <w:rPr>
          <w:b/>
          <w:color w:val="FF0000"/>
          <w:sz w:val="22"/>
          <w:highlight w:val="yellow"/>
          <w:lang w:eastAsia="zh-CN"/>
        </w:rPr>
        <w:t>red</w:t>
      </w:r>
      <w:r w:rsidRPr="00D17AB0">
        <w:rPr>
          <w:b/>
          <w:sz w:val="22"/>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116E12" w:rsidRPr="00D17AB0" w14:paraId="57AD1781" w14:textId="77777777" w:rsidTr="000D0955">
        <w:tc>
          <w:tcPr>
            <w:tcW w:w="9629" w:type="dxa"/>
          </w:tcPr>
          <w:p w14:paraId="138BFA93" w14:textId="77777777" w:rsidR="00116E12" w:rsidRPr="00D17AB0" w:rsidRDefault="00116E12" w:rsidP="000D0955">
            <w:pPr>
              <w:rPr>
                <w:b/>
                <w:color w:val="0070C0"/>
                <w:sz w:val="24"/>
              </w:rPr>
            </w:pPr>
            <w:r w:rsidRPr="00D17AB0">
              <w:rPr>
                <w:b/>
                <w:color w:val="0070C0"/>
                <w:sz w:val="24"/>
              </w:rPr>
              <w:t>TP to TS 38.212, 7.3.1.1.3 on UL-SCH indicator for DCI format 0_2</w:t>
            </w:r>
          </w:p>
          <w:p w14:paraId="7C189711" w14:textId="77777777" w:rsidR="00116E12" w:rsidRPr="00D17AB0" w:rsidRDefault="00116E12" w:rsidP="000D0955">
            <w:pPr>
              <w:pStyle w:val="Heading5"/>
              <w:outlineLvl w:val="4"/>
              <w:rPr>
                <w:lang w:eastAsia="zh-CN"/>
              </w:rPr>
            </w:pPr>
            <w:r w:rsidRPr="00D17AB0">
              <w:rPr>
                <w:lang w:eastAsia="zh-CN"/>
              </w:rPr>
              <w:t>7.3.1.1.3</w:t>
            </w:r>
            <w:r w:rsidRPr="00D17AB0">
              <w:rPr>
                <w:lang w:eastAsia="zh-CN"/>
              </w:rPr>
              <w:tab/>
              <w:t>Format 0_2</w:t>
            </w:r>
          </w:p>
          <w:p w14:paraId="566853D2" w14:textId="02DE7945" w:rsidR="00116E12" w:rsidRDefault="00116E12" w:rsidP="000D0955">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2CE8BE4F" w14:textId="77777777" w:rsidR="00741D7F" w:rsidRDefault="00741D7F" w:rsidP="00741D7F">
            <w:pPr>
              <w:pStyle w:val="B1"/>
              <w:rPr>
                <w:lang w:eastAsia="zh-CN"/>
              </w:rPr>
            </w:pPr>
            <w:r w:rsidRPr="002625EB">
              <w:rPr>
                <w:rFonts w:hint="eastAsia"/>
                <w:lang w:eastAsia="zh-CN"/>
              </w:rPr>
              <w:t>-</w:t>
            </w:r>
            <w:r w:rsidRPr="002625EB">
              <w:rPr>
                <w:rFonts w:hint="eastAsia"/>
                <w:lang w:eastAsia="zh-CN"/>
              </w:rPr>
              <w:tab/>
              <w:t xml:space="preserve">UL-SCH </w:t>
            </w:r>
            <w:r w:rsidRPr="002625EB">
              <w:rPr>
                <w:lang w:eastAsia="zh-CN"/>
              </w:rPr>
              <w:t>indicator</w:t>
            </w:r>
            <w:r w:rsidRPr="002625EB">
              <w:rPr>
                <w:rFonts w:hint="eastAsia"/>
                <w:lang w:eastAsia="zh-CN"/>
              </w:rPr>
              <w:t xml:space="preserve"> </w:t>
            </w:r>
            <w:r w:rsidRPr="002625EB">
              <w:t xml:space="preserve">– </w:t>
            </w:r>
            <w:r w:rsidRPr="002625EB">
              <w:rPr>
                <w:rFonts w:hint="eastAsia"/>
                <w:lang w:eastAsia="zh-CN"/>
              </w:rPr>
              <w:t xml:space="preserve">1 bit. A value of </w:t>
            </w:r>
            <w:r w:rsidRPr="002625EB">
              <w:rPr>
                <w:lang w:eastAsia="zh-CN"/>
              </w:rPr>
              <w:t>"</w:t>
            </w:r>
            <w:r w:rsidRPr="002625EB">
              <w:rPr>
                <w:rFonts w:hint="eastAsia"/>
                <w:lang w:eastAsia="zh-CN"/>
              </w:rPr>
              <w:t>1</w:t>
            </w:r>
            <w:r w:rsidRPr="002625EB">
              <w:rPr>
                <w:lang w:eastAsia="zh-CN"/>
              </w:rPr>
              <w:t>"</w:t>
            </w:r>
            <w:r w:rsidRPr="002625EB">
              <w:rPr>
                <w:rFonts w:hint="eastAsia"/>
                <w:lang w:eastAsia="zh-CN"/>
              </w:rPr>
              <w:t xml:space="preserve"> indicates UL-SCH shall be transmitted on the PUSCH and a value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indicates UL-SCH shall not be </w:t>
            </w:r>
            <w:r w:rsidRPr="002625EB">
              <w:rPr>
                <w:lang w:eastAsia="zh-CN"/>
              </w:rPr>
              <w:t>transmitted</w:t>
            </w:r>
            <w:r w:rsidRPr="002625EB">
              <w:rPr>
                <w:rFonts w:hint="eastAsia"/>
                <w:lang w:eastAsia="zh-CN"/>
              </w:rPr>
              <w:t xml:space="preserve"> on the PUSCH.</w:t>
            </w:r>
            <w:r w:rsidRPr="002625EB">
              <w:rPr>
                <w:lang w:eastAsia="zh-CN"/>
              </w:rPr>
              <w:t xml:space="preserve"> </w:t>
            </w:r>
            <w:r w:rsidRPr="00741D7F">
              <w:rPr>
                <w:strike/>
                <w:color w:val="FF0000"/>
                <w:highlight w:val="yellow"/>
                <w:lang w:eastAsia="zh-CN"/>
              </w:rPr>
              <w:t>[</w:t>
            </w:r>
            <w:r>
              <w:rPr>
                <w:rFonts w:eastAsia="DengXian"/>
              </w:rPr>
              <w:t>Except for DCI format 0_2 with CRC scrambled by SP-CSI-RNTI,</w:t>
            </w:r>
            <w:r w:rsidRPr="00741D7F">
              <w:rPr>
                <w:strike/>
                <w:color w:val="FF0000"/>
                <w:highlight w:val="yellow"/>
                <w:lang w:eastAsia="zh-CN"/>
              </w:rPr>
              <w:t>]</w:t>
            </w:r>
            <w:r w:rsidRPr="002625EB">
              <w:rPr>
                <w:rFonts w:hint="eastAsia"/>
                <w:lang w:eastAsia="zh-CN"/>
              </w:rPr>
              <w:t xml:space="preserve"> </w:t>
            </w:r>
            <w:r>
              <w:rPr>
                <w:lang w:eastAsia="zh-CN"/>
              </w:rPr>
              <w:t>a</w:t>
            </w:r>
            <w:r w:rsidRPr="002625EB">
              <w:rPr>
                <w:rFonts w:hint="eastAsia"/>
                <w:lang w:eastAsia="zh-CN"/>
              </w:rPr>
              <w:t xml:space="preserve"> UE is not expe</w:t>
            </w:r>
            <w:r>
              <w:rPr>
                <w:rFonts w:hint="eastAsia"/>
                <w:lang w:eastAsia="zh-CN"/>
              </w:rPr>
              <w:t>cted to receive a DCI format 0_2</w:t>
            </w:r>
            <w:r w:rsidRPr="002625EB">
              <w:rPr>
                <w:rFonts w:hint="eastAsia"/>
                <w:lang w:eastAsia="zh-CN"/>
              </w:rPr>
              <w:t xml:space="preserve"> with UL-SCH </w:t>
            </w:r>
            <w:r w:rsidRPr="002625EB">
              <w:rPr>
                <w:lang w:eastAsia="zh-CN"/>
              </w:rPr>
              <w:t>indicator</w:t>
            </w:r>
            <w:r w:rsidRPr="002625EB">
              <w:rPr>
                <w:rFonts w:hint="eastAsia"/>
                <w:lang w:eastAsia="zh-CN"/>
              </w:rPr>
              <w:t xml:space="preserve"> of </w:t>
            </w:r>
            <w:r w:rsidRPr="002625EB">
              <w:rPr>
                <w:lang w:eastAsia="zh-CN"/>
              </w:rPr>
              <w:t>"</w:t>
            </w:r>
            <w:r w:rsidRPr="002625EB">
              <w:rPr>
                <w:rFonts w:hint="eastAsia"/>
                <w:lang w:eastAsia="zh-CN"/>
              </w:rPr>
              <w:t>0</w:t>
            </w:r>
            <w:r w:rsidRPr="002625EB">
              <w:rPr>
                <w:lang w:eastAsia="zh-CN"/>
              </w:rPr>
              <w:t>"</w:t>
            </w:r>
            <w:r w:rsidRPr="002625EB">
              <w:rPr>
                <w:rFonts w:hint="eastAsia"/>
                <w:lang w:eastAsia="zh-CN"/>
              </w:rPr>
              <w:t xml:space="preserve"> and CSI request of all zero(s).</w:t>
            </w:r>
          </w:p>
          <w:p w14:paraId="5ABB1F50" w14:textId="77777777" w:rsidR="00116E12" w:rsidRPr="00D17AB0" w:rsidRDefault="00116E12" w:rsidP="000D0955">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2E48876E" w14:textId="77777777" w:rsidR="00116E12" w:rsidRPr="00D17AB0" w:rsidRDefault="00116E12" w:rsidP="005B055C">
      <w:pPr>
        <w:jc w:val="both"/>
        <w:rPr>
          <w:sz w:val="22"/>
          <w:lang w:eastAsia="zh-CN"/>
        </w:rPr>
      </w:pPr>
    </w:p>
    <w:p w14:paraId="576F0D4E" w14:textId="6CCDB931" w:rsidR="0093307F" w:rsidRPr="00D17AB0" w:rsidRDefault="00131694" w:rsidP="0093307F">
      <w:pPr>
        <w:pStyle w:val="Heading2"/>
        <w:rPr>
          <w:lang w:eastAsia="zh-CN"/>
        </w:rPr>
      </w:pPr>
      <w:r>
        <w:rPr>
          <w:lang w:eastAsia="zh-CN"/>
        </w:rPr>
        <w:t>2</w:t>
      </w:r>
      <w:r w:rsidR="0093307F" w:rsidRPr="00D17AB0">
        <w:rPr>
          <w:lang w:eastAsia="zh-CN"/>
        </w:rPr>
        <w:t>.</w:t>
      </w:r>
      <w:r w:rsidR="00C65E4A">
        <w:rPr>
          <w:lang w:eastAsia="zh-CN"/>
        </w:rPr>
        <w:t>1</w:t>
      </w:r>
      <w:r>
        <w:rPr>
          <w:lang w:eastAsia="zh-CN"/>
        </w:rPr>
        <w:t>1</w:t>
      </w:r>
      <w:r w:rsidR="0093307F" w:rsidRPr="00D17AB0">
        <w:rPr>
          <w:lang w:eastAsia="zh-CN"/>
        </w:rPr>
        <w:t xml:space="preserve"> Typo/Remove underline from new RRC parameter in UE PDCCH procedures (38.213, Sec. 10.1)</w:t>
      </w:r>
    </w:p>
    <w:p w14:paraId="5A5E49F4" w14:textId="77777777" w:rsidR="0093307F" w:rsidRPr="00D17AB0" w:rsidRDefault="0093307F" w:rsidP="0093307F">
      <w:pPr>
        <w:jc w:val="both"/>
        <w:rPr>
          <w:sz w:val="22"/>
          <w:szCs w:val="22"/>
          <w:lang w:eastAsia="zh-CN"/>
        </w:rPr>
      </w:pPr>
      <w:r w:rsidRPr="00D17AB0">
        <w:rPr>
          <w:sz w:val="22"/>
          <w:szCs w:val="22"/>
          <w:lang w:eastAsia="zh-CN"/>
        </w:rPr>
        <w:t xml:space="preserve">Just remove a simple underline for the new RRC parameter </w:t>
      </w:r>
      <w:r w:rsidRPr="00D17AB0">
        <w:rPr>
          <w:i/>
          <w:sz w:val="22"/>
          <w:szCs w:val="22"/>
          <w:lang w:eastAsia="zh-CN"/>
        </w:rPr>
        <w:t>tci-PresentInDCI-ForDCIFormat1_2</w:t>
      </w:r>
      <w:r w:rsidRPr="00D17AB0">
        <w:rPr>
          <w:sz w:val="22"/>
          <w:szCs w:val="22"/>
          <w:lang w:eastAsia="zh-CN"/>
        </w:rPr>
        <w:t xml:space="preserve">. </w:t>
      </w:r>
    </w:p>
    <w:p w14:paraId="6E480B47" w14:textId="33C06A6B" w:rsidR="0093307F" w:rsidRPr="00D17AB0" w:rsidRDefault="0093307F" w:rsidP="0093307F">
      <w:pPr>
        <w:jc w:val="both"/>
        <w:rPr>
          <w:b/>
          <w:sz w:val="22"/>
          <w:lang w:eastAsia="zh-CN"/>
        </w:rPr>
      </w:pPr>
      <w:r w:rsidRPr="00D17AB0">
        <w:rPr>
          <w:b/>
          <w:sz w:val="22"/>
          <w:lang w:eastAsia="zh-CN"/>
        </w:rPr>
        <w:t xml:space="preserve">Proposal </w:t>
      </w:r>
      <w:r w:rsidR="00131694">
        <w:rPr>
          <w:b/>
          <w:sz w:val="22"/>
          <w:lang w:eastAsia="zh-CN"/>
        </w:rPr>
        <w:t>2</w:t>
      </w:r>
      <w:r w:rsidRPr="00D17AB0">
        <w:rPr>
          <w:b/>
          <w:sz w:val="22"/>
          <w:lang w:eastAsia="zh-CN"/>
        </w:rPr>
        <w:t>.</w:t>
      </w:r>
      <w:r w:rsidR="00C65E4A">
        <w:rPr>
          <w:b/>
          <w:sz w:val="22"/>
          <w:lang w:eastAsia="zh-CN"/>
        </w:rPr>
        <w:t>1</w:t>
      </w:r>
      <w:r w:rsidR="00131694">
        <w:rPr>
          <w:b/>
          <w:sz w:val="22"/>
          <w:lang w:eastAsia="zh-CN"/>
        </w:rPr>
        <w:t>1</w:t>
      </w:r>
      <w:r w:rsidRPr="00D17AB0">
        <w:rPr>
          <w:b/>
          <w:sz w:val="22"/>
          <w:lang w:eastAsia="zh-CN"/>
        </w:rPr>
        <w:t xml:space="preserve">: Adopt the following change to Sec. 10.1 of TS 38.213 to remove the underline from the text marked </w:t>
      </w:r>
      <w:r w:rsidRPr="00D17AB0">
        <w:rPr>
          <w:b/>
          <w:sz w:val="22"/>
          <w:highlight w:val="yellow"/>
          <w:lang w:eastAsia="zh-CN"/>
        </w:rPr>
        <w:t>in yellow:</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93307F" w:rsidRPr="00D17AB0" w14:paraId="7B8F6D48" w14:textId="77777777" w:rsidTr="000D0955">
        <w:tc>
          <w:tcPr>
            <w:tcW w:w="9629" w:type="dxa"/>
          </w:tcPr>
          <w:p w14:paraId="5CE58360" w14:textId="277C0DB6" w:rsidR="0093307F" w:rsidRPr="00D17AB0" w:rsidRDefault="0093307F" w:rsidP="000D0955">
            <w:pPr>
              <w:rPr>
                <w:b/>
                <w:color w:val="0070C0"/>
                <w:sz w:val="24"/>
              </w:rPr>
            </w:pPr>
            <w:r w:rsidRPr="00D17AB0">
              <w:rPr>
                <w:b/>
                <w:color w:val="0070C0"/>
                <w:sz w:val="24"/>
              </w:rPr>
              <w:t xml:space="preserve">TP to TS 38.213, 10.1 </w:t>
            </w:r>
            <w:r w:rsidR="003D36A9">
              <w:rPr>
                <w:b/>
                <w:color w:val="0070C0"/>
                <w:sz w:val="24"/>
              </w:rPr>
              <w:t>– editorial change (removal of underline)</w:t>
            </w:r>
          </w:p>
          <w:p w14:paraId="6BEDD8F5" w14:textId="77777777" w:rsidR="0093307F" w:rsidRPr="00D17AB0" w:rsidRDefault="0093307F" w:rsidP="000D0955">
            <w:pPr>
              <w:pStyle w:val="Heading2"/>
              <w:ind w:left="850" w:hanging="850"/>
              <w:outlineLvl w:val="1"/>
            </w:pPr>
            <w:bookmarkStart w:id="45" w:name="_Toc12021486"/>
            <w:bookmarkStart w:id="46" w:name="_Toc20311598"/>
            <w:bookmarkStart w:id="47" w:name="_Toc26719423"/>
            <w:bookmarkStart w:id="48" w:name="_Toc29894858"/>
            <w:bookmarkStart w:id="49" w:name="_Toc29899157"/>
            <w:bookmarkStart w:id="50" w:name="_Toc29899575"/>
            <w:bookmarkStart w:id="51" w:name="_Toc29917312"/>
            <w:bookmarkStart w:id="52" w:name="_Ref491451763"/>
            <w:bookmarkStart w:id="53" w:name="_Ref491466492"/>
            <w:r w:rsidRPr="00D17AB0">
              <w:t>10.1</w:t>
            </w:r>
            <w:r w:rsidRPr="00D17AB0">
              <w:tab/>
              <w:t>UE procedure for determining physical downlink control channel assignment</w:t>
            </w:r>
            <w:bookmarkEnd w:id="45"/>
            <w:bookmarkEnd w:id="46"/>
            <w:bookmarkEnd w:id="47"/>
            <w:bookmarkEnd w:id="48"/>
            <w:bookmarkEnd w:id="49"/>
            <w:bookmarkEnd w:id="50"/>
            <w:bookmarkEnd w:id="51"/>
            <w:r w:rsidRPr="00D17AB0">
              <w:t xml:space="preserve"> </w:t>
            </w:r>
            <w:bookmarkEnd w:id="52"/>
            <w:bookmarkEnd w:id="53"/>
          </w:p>
          <w:p w14:paraId="1EA91C1A" w14:textId="78E85C20" w:rsidR="0093307F" w:rsidRDefault="0093307F" w:rsidP="000D0955">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p w14:paraId="45FBE9EA" w14:textId="75FDC853" w:rsidR="00741D7F" w:rsidRDefault="00741D7F" w:rsidP="00741D7F">
            <w:pPr>
              <w:pStyle w:val="B1"/>
            </w:pPr>
            <w:r>
              <w:rPr>
                <w:rFonts w:eastAsia="MS Mincho"/>
              </w:rPr>
              <w:t>-</w:t>
            </w:r>
            <w:r>
              <w:rPr>
                <w:rFonts w:eastAsia="MS Mincho"/>
              </w:rPr>
              <w:tab/>
            </w:r>
            <w:r w:rsidRPr="00B916EC">
              <w:rPr>
                <w:rFonts w:eastAsia="MS Mincho"/>
              </w:rPr>
              <w:t xml:space="preserve">an indication for a presence or absence of a </w:t>
            </w:r>
            <w:r w:rsidRPr="00C22B3B">
              <w:rPr>
                <w:rFonts w:eastAsia="MS Mincho"/>
              </w:rPr>
              <w:t xml:space="preserve">transmission configuration indication (TCI) field for </w:t>
            </w:r>
            <w:r w:rsidRPr="00B43F25">
              <w:rPr>
                <w:rFonts w:eastAsia="MS Mincho"/>
                <w:lang w:val="en-US"/>
              </w:rPr>
              <w:t xml:space="preserve">a </w:t>
            </w:r>
            <w:r w:rsidRPr="00B43F25">
              <w:rPr>
                <w:rFonts w:eastAsia="MS Mincho"/>
              </w:rPr>
              <w:t>DCI format</w:t>
            </w:r>
            <w:r w:rsidRPr="00B43F25">
              <w:rPr>
                <w:rFonts w:eastAsia="MS Mincho"/>
                <w:lang w:val="en-US"/>
              </w:rPr>
              <w:t>, other than DCI format 1_0, that schedules PDSCH receptions or indicates SPS PDSCH release and is</w:t>
            </w:r>
            <w:r w:rsidRPr="00C22B3B">
              <w:rPr>
                <w:rFonts w:eastAsia="MS Mincho"/>
              </w:rPr>
              <w:t xml:space="preserve"> transmitted by a PDCCH in </w:t>
            </w:r>
            <w:r>
              <w:rPr>
                <w:rFonts w:eastAsia="MS Mincho"/>
              </w:rPr>
              <w:t>CORESET</w:t>
            </w:r>
            <w:r w:rsidRPr="00C22B3B">
              <w:rPr>
                <w:rFonts w:eastAsia="MS Mincho"/>
              </w:rPr>
              <w:t xml:space="preserve"> </w:t>
            </w:r>
            <w:r>
              <w:rPr>
                <w:noProof/>
                <w:position w:val="-10"/>
              </w:rPr>
              <w:drawing>
                <wp:inline distT="0" distB="0" distL="0" distR="0" wp14:anchorId="4F56DD2B" wp14:editId="3A23443E">
                  <wp:extent cx="182880"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C22B3B">
              <w:t xml:space="preserve">, </w:t>
            </w:r>
            <w:r w:rsidRPr="00C22B3B">
              <w:rPr>
                <w:rFonts w:eastAsia="MS Mincho"/>
              </w:rPr>
              <w:t xml:space="preserve">by </w:t>
            </w:r>
            <w:r>
              <w:rPr>
                <w:rFonts w:eastAsia="MS Mincho"/>
                <w:i/>
                <w:lang w:val="en-US"/>
              </w:rPr>
              <w:t>tci</w:t>
            </w:r>
            <w:r w:rsidRPr="00C22B3B">
              <w:rPr>
                <w:rFonts w:eastAsia="MS Mincho"/>
                <w:i/>
              </w:rPr>
              <w:t>-PresentInDCI</w:t>
            </w:r>
            <w:r w:rsidRPr="006D7497">
              <w:rPr>
                <w:rFonts w:eastAsia="MS Mincho"/>
                <w:lang w:val="en-US"/>
              </w:rPr>
              <w:t xml:space="preserve"> </w:t>
            </w:r>
            <w:r w:rsidRPr="00B43F25">
              <w:rPr>
                <w:rFonts w:eastAsia="MS Mincho"/>
                <w:lang w:val="en-US"/>
              </w:rPr>
              <w:t xml:space="preserve">or </w:t>
            </w:r>
            <w:r w:rsidRPr="00741D7F">
              <w:rPr>
                <w:rStyle w:val="Emphasis"/>
                <w:highlight w:val="yellow"/>
                <w:u w:val="single"/>
              </w:rPr>
              <w:t>tci-PresentInDCI-ForDCIFormat1_2</w:t>
            </w:r>
            <w:r w:rsidRPr="00C22B3B">
              <w:rPr>
                <w:rFonts w:eastAsia="MS Mincho"/>
              </w:rPr>
              <w:t>.</w:t>
            </w:r>
          </w:p>
          <w:p w14:paraId="0315EF71" w14:textId="77777777" w:rsidR="0093307F" w:rsidRPr="00D17AB0" w:rsidRDefault="0093307F" w:rsidP="000D0955">
            <w:pPr>
              <w:keepNext/>
              <w:keepLines/>
              <w:spacing w:before="180"/>
              <w:ind w:left="1134" w:hanging="1134"/>
              <w:jc w:val="center"/>
              <w:outlineLvl w:val="1"/>
              <w:rPr>
                <w:noProof/>
                <w:color w:val="0070C0"/>
                <w:lang w:eastAsia="zh-CN"/>
              </w:rPr>
            </w:pPr>
            <w:r w:rsidRPr="00D17AB0">
              <w:rPr>
                <w:b/>
                <w:color w:val="0070C0"/>
              </w:rPr>
              <w:lastRenderedPageBreak/>
              <w:t>&lt;</w:t>
            </w:r>
            <w:r w:rsidRPr="00D17AB0">
              <w:rPr>
                <w:noProof/>
                <w:color w:val="0070C0"/>
                <w:lang w:eastAsia="zh-CN"/>
              </w:rPr>
              <w:t>Unchanged text is omitted&gt;</w:t>
            </w:r>
          </w:p>
        </w:tc>
      </w:tr>
    </w:tbl>
    <w:p w14:paraId="48605BF1" w14:textId="77777777" w:rsidR="0093307F" w:rsidRPr="00D17AB0" w:rsidRDefault="0093307F" w:rsidP="0093307F">
      <w:pPr>
        <w:jc w:val="both"/>
        <w:rPr>
          <w:b/>
          <w:sz w:val="22"/>
          <w:lang w:eastAsia="zh-CN"/>
        </w:rPr>
      </w:pPr>
    </w:p>
    <w:p w14:paraId="015EF27D" w14:textId="77777777" w:rsidR="0093307F" w:rsidRPr="00D17AB0" w:rsidRDefault="0093307F" w:rsidP="005B055C">
      <w:pPr>
        <w:jc w:val="both"/>
        <w:rPr>
          <w:sz w:val="22"/>
          <w:lang w:eastAsia="zh-CN"/>
        </w:rPr>
      </w:pPr>
    </w:p>
    <w:p w14:paraId="4D5B2A7E" w14:textId="16FAF317" w:rsidR="00E76258" w:rsidRPr="00D17AB0" w:rsidRDefault="00131694" w:rsidP="00E76258">
      <w:pPr>
        <w:pStyle w:val="Heading2"/>
        <w:rPr>
          <w:lang w:eastAsia="zh-CN"/>
        </w:rPr>
      </w:pPr>
      <w:r>
        <w:rPr>
          <w:lang w:eastAsia="zh-CN"/>
        </w:rPr>
        <w:t>2</w:t>
      </w:r>
      <w:r w:rsidR="00E76258" w:rsidRPr="00D17AB0">
        <w:rPr>
          <w:lang w:eastAsia="zh-CN"/>
        </w:rPr>
        <w:t>.</w:t>
      </w:r>
      <w:r w:rsidR="003D36A9">
        <w:rPr>
          <w:lang w:eastAsia="zh-CN"/>
        </w:rPr>
        <w:t>1</w:t>
      </w:r>
      <w:r>
        <w:rPr>
          <w:lang w:eastAsia="zh-CN"/>
        </w:rPr>
        <w:t>2</w:t>
      </w:r>
      <w:r w:rsidR="00E76258" w:rsidRPr="00D17AB0">
        <w:rPr>
          <w:lang w:eastAsia="zh-CN"/>
        </w:rPr>
        <w:t xml:space="preserve"> Typo in Modulation order for PUSCH (38.214, Sec. 6.1.4.1)</w:t>
      </w:r>
    </w:p>
    <w:p w14:paraId="3D79F2F9" w14:textId="7652965D" w:rsidR="00E76258" w:rsidRPr="00D17AB0" w:rsidRDefault="00E76258" w:rsidP="00E76258">
      <w:pPr>
        <w:jc w:val="both"/>
        <w:rPr>
          <w:sz w:val="22"/>
          <w:szCs w:val="22"/>
          <w:lang w:eastAsia="zh-CN"/>
        </w:rPr>
      </w:pPr>
      <w:r w:rsidRPr="00D17AB0">
        <w:rPr>
          <w:sz w:val="22"/>
          <w:szCs w:val="22"/>
          <w:lang w:eastAsia="zh-CN"/>
        </w:rPr>
        <w:t>Just a simple typo from the RAN1 CR</w:t>
      </w:r>
      <w:r w:rsidR="001471E3">
        <w:rPr>
          <w:sz w:val="22"/>
          <w:szCs w:val="22"/>
          <w:lang w:eastAsia="zh-CN"/>
        </w:rPr>
        <w:t xml:space="preserve"> in Dec. 2019</w:t>
      </w:r>
      <w:r w:rsidRPr="00D17AB0">
        <w:rPr>
          <w:sz w:val="22"/>
          <w:szCs w:val="22"/>
          <w:lang w:eastAsia="zh-CN"/>
        </w:rPr>
        <w:t xml:space="preserve"> – should be ‘or’ instead of ‘for’. </w:t>
      </w:r>
    </w:p>
    <w:p w14:paraId="0A6B1413" w14:textId="0B9567C6" w:rsidR="00E76258" w:rsidRPr="00D17AB0" w:rsidRDefault="00E76258" w:rsidP="00E76258">
      <w:pPr>
        <w:jc w:val="both"/>
        <w:rPr>
          <w:b/>
          <w:sz w:val="22"/>
          <w:lang w:eastAsia="zh-CN"/>
        </w:rPr>
      </w:pPr>
      <w:r w:rsidRPr="001471E3">
        <w:rPr>
          <w:b/>
          <w:sz w:val="22"/>
          <w:lang w:eastAsia="zh-CN"/>
        </w:rPr>
        <w:t xml:space="preserve">Proposal </w:t>
      </w:r>
      <w:r w:rsidR="00131694" w:rsidRPr="001471E3">
        <w:rPr>
          <w:b/>
          <w:sz w:val="22"/>
          <w:lang w:eastAsia="zh-CN"/>
        </w:rPr>
        <w:t>2</w:t>
      </w:r>
      <w:r w:rsidRPr="001471E3">
        <w:rPr>
          <w:b/>
          <w:sz w:val="22"/>
          <w:lang w:eastAsia="zh-CN"/>
        </w:rPr>
        <w:t>.</w:t>
      </w:r>
      <w:r w:rsidR="003D36A9" w:rsidRPr="001471E3">
        <w:rPr>
          <w:b/>
          <w:sz w:val="22"/>
          <w:lang w:eastAsia="zh-CN"/>
        </w:rPr>
        <w:t>1</w:t>
      </w:r>
      <w:r w:rsidR="00131694" w:rsidRPr="001471E3">
        <w:rPr>
          <w:b/>
          <w:sz w:val="22"/>
          <w:lang w:eastAsia="zh-CN"/>
        </w:rPr>
        <w:t>2</w:t>
      </w:r>
      <w:r w:rsidRPr="001471E3">
        <w:rPr>
          <w:b/>
          <w:sz w:val="22"/>
          <w:lang w:eastAsia="zh-CN"/>
        </w:rPr>
        <w:t>: Adopt</w:t>
      </w:r>
      <w:r w:rsidRPr="00D17AB0">
        <w:rPr>
          <w:b/>
          <w:sz w:val="22"/>
          <w:lang w:eastAsia="zh-CN"/>
        </w:rPr>
        <w:t xml:space="preserve"> the following text proposal for PUSCH modulation </w:t>
      </w:r>
      <w:r w:rsidR="002B70CD" w:rsidRPr="00D17AB0">
        <w:rPr>
          <w:b/>
          <w:sz w:val="22"/>
          <w:lang w:eastAsia="zh-CN"/>
        </w:rPr>
        <w:t>order</w:t>
      </w:r>
      <w:r w:rsidRPr="00D17AB0">
        <w:rPr>
          <w:b/>
          <w:sz w:val="22"/>
          <w:lang w:eastAsia="zh-CN"/>
        </w:rPr>
        <w:t xml:space="preserve"> to Sec. 6.1.4.1. to correct a typo marked </w:t>
      </w:r>
      <w:r w:rsidRPr="00D17AB0">
        <w:rPr>
          <w:b/>
          <w:color w:val="FF0000"/>
          <w:sz w:val="22"/>
          <w:highlight w:val="yellow"/>
          <w:lang w:eastAsia="zh-CN"/>
        </w:rPr>
        <w:t>in red</w:t>
      </w:r>
      <w:r w:rsidRPr="00D17AB0">
        <w:rPr>
          <w:b/>
          <w:sz w:val="22"/>
          <w:highlight w:val="yellow"/>
          <w:lang w:eastAsia="zh-CN"/>
        </w:rPr>
        <w:t>:</w:t>
      </w:r>
    </w:p>
    <w:tbl>
      <w:tblPr>
        <w:tblStyle w:val="TableGrid"/>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619"/>
      </w:tblGrid>
      <w:tr w:rsidR="00E76258" w:rsidRPr="00D17AB0" w14:paraId="38F98E5C" w14:textId="77777777" w:rsidTr="000D0955">
        <w:tc>
          <w:tcPr>
            <w:tcW w:w="9629" w:type="dxa"/>
          </w:tcPr>
          <w:p w14:paraId="48EDD9AB" w14:textId="2C3096CE" w:rsidR="00E76258" w:rsidRPr="00D17AB0" w:rsidRDefault="00E76258" w:rsidP="000D0955">
            <w:pPr>
              <w:rPr>
                <w:b/>
                <w:color w:val="0070C0"/>
                <w:sz w:val="24"/>
              </w:rPr>
            </w:pPr>
            <w:r w:rsidRPr="00D17AB0">
              <w:rPr>
                <w:b/>
                <w:color w:val="0070C0"/>
                <w:sz w:val="24"/>
              </w:rPr>
              <w:t>TP to TS 38.214, 6.1.4.1</w:t>
            </w:r>
            <w:r w:rsidR="003D36A9">
              <w:rPr>
                <w:b/>
                <w:color w:val="0070C0"/>
                <w:sz w:val="24"/>
              </w:rPr>
              <w:t xml:space="preserve">: fix a typo in </w:t>
            </w:r>
            <w:r w:rsidRPr="00D17AB0">
              <w:rPr>
                <w:b/>
                <w:color w:val="0070C0"/>
                <w:sz w:val="24"/>
              </w:rPr>
              <w:t>PUSCH modulation order</w:t>
            </w:r>
            <w:r w:rsidR="003D36A9">
              <w:rPr>
                <w:b/>
                <w:color w:val="0070C0"/>
                <w:sz w:val="24"/>
              </w:rPr>
              <w:t xml:space="preserve"> description</w:t>
            </w:r>
          </w:p>
          <w:p w14:paraId="67C45ADF" w14:textId="77777777" w:rsidR="00E76258" w:rsidRPr="00D17AB0" w:rsidRDefault="00E76258" w:rsidP="000D0955">
            <w:pPr>
              <w:pStyle w:val="Heading4"/>
              <w:outlineLvl w:val="3"/>
              <w:rPr>
                <w:color w:val="000000"/>
              </w:rPr>
            </w:pPr>
            <w:bookmarkStart w:id="54" w:name="_Toc11352151"/>
            <w:bookmarkStart w:id="55" w:name="_Toc20318041"/>
            <w:bookmarkStart w:id="56" w:name="_Toc27299939"/>
            <w:bookmarkStart w:id="57" w:name="_Toc29673213"/>
            <w:bookmarkStart w:id="58" w:name="_Toc29673354"/>
            <w:bookmarkStart w:id="59" w:name="_Toc29674347"/>
            <w:r w:rsidRPr="00D17AB0">
              <w:rPr>
                <w:color w:val="000000"/>
              </w:rPr>
              <w:t>6.1.4.1</w:t>
            </w:r>
            <w:r w:rsidRPr="00D17AB0">
              <w:rPr>
                <w:color w:val="000000"/>
              </w:rPr>
              <w:tab/>
              <w:t>Modulation order and target code rate determination</w:t>
            </w:r>
            <w:bookmarkEnd w:id="54"/>
            <w:bookmarkEnd w:id="55"/>
            <w:bookmarkEnd w:id="56"/>
            <w:bookmarkEnd w:id="57"/>
            <w:bookmarkEnd w:id="58"/>
            <w:bookmarkEnd w:id="59"/>
          </w:p>
          <w:p w14:paraId="72DF1079" w14:textId="77777777" w:rsidR="00E76258" w:rsidRPr="00D17AB0" w:rsidRDefault="00E76258" w:rsidP="000D0955">
            <w:pPr>
              <w:rPr>
                <w:color w:val="000000"/>
              </w:rPr>
            </w:pPr>
            <w:r w:rsidRPr="00D17AB0">
              <w:rPr>
                <w:color w:val="000000"/>
              </w:rPr>
              <w:t xml:space="preserve">For a PUSCH scheduled by RAR UL grant or </w:t>
            </w:r>
          </w:p>
          <w:p w14:paraId="7287EEA3" w14:textId="77777777" w:rsidR="00E76258" w:rsidRPr="00D17AB0" w:rsidRDefault="00E76258" w:rsidP="000D0955">
            <w:pPr>
              <w:rPr>
                <w:color w:val="000000"/>
              </w:rPr>
            </w:pPr>
            <w:r w:rsidRPr="00D17AB0">
              <w:rPr>
                <w:color w:val="000000"/>
              </w:rPr>
              <w:t>for a PUSCH scheduled by a fallbackRAR UL grant or</w:t>
            </w:r>
          </w:p>
          <w:p w14:paraId="63DAC6A5" w14:textId="77777777" w:rsidR="00E76258" w:rsidRPr="00D17AB0" w:rsidRDefault="00E76258" w:rsidP="000D0955">
            <w:pPr>
              <w:rPr>
                <w:color w:val="000000"/>
              </w:rPr>
            </w:pPr>
            <w:r w:rsidRPr="00D17AB0">
              <w:rPr>
                <w:color w:val="000000"/>
              </w:rPr>
              <w:t>for a MsgA PUSCH transmission, or</w:t>
            </w:r>
          </w:p>
          <w:p w14:paraId="5B038347" w14:textId="77777777" w:rsidR="00E76258" w:rsidRPr="00D17AB0" w:rsidRDefault="00E76258" w:rsidP="000D0955">
            <w:pPr>
              <w:rPr>
                <w:color w:val="000000"/>
              </w:rPr>
            </w:pPr>
            <w:r w:rsidRPr="00D17AB0">
              <w:rPr>
                <w:color w:val="000000"/>
              </w:rPr>
              <w:t xml:space="preserve">for a PUSCH scheduled by a DCI format 0_0 with CRC scrambled by C-RNTI, MCS-C-RNTI, TC-RNTI, CS-RNTI, or </w:t>
            </w:r>
          </w:p>
          <w:p w14:paraId="30D024BE" w14:textId="77777777" w:rsidR="00E76258" w:rsidRPr="00D17AB0" w:rsidRDefault="00E76258" w:rsidP="000D0955">
            <w:pPr>
              <w:rPr>
                <w:color w:val="000000"/>
              </w:rPr>
            </w:pPr>
            <w:bookmarkStart w:id="60" w:name="_Hlk29479539"/>
            <w:r w:rsidRPr="00D17AB0">
              <w:rPr>
                <w:color w:val="000000"/>
              </w:rPr>
              <w:t xml:space="preserve">for a PUSCH scheduled by a DCI format 0_1 </w:t>
            </w:r>
            <w:r w:rsidRPr="00D17AB0">
              <w:rPr>
                <w:strike/>
                <w:color w:val="FF0000"/>
                <w:highlight w:val="yellow"/>
              </w:rPr>
              <w:t>f</w:t>
            </w:r>
            <w:r w:rsidRPr="00D17AB0">
              <w:rPr>
                <w:color w:val="000000"/>
              </w:rPr>
              <w:t xml:space="preserve">or DCI format 0_2 with CRC scrambled by C-RNTI, MCS-C-RNTI, CS-RNTI, SP-CSI-RNTI, or </w:t>
            </w:r>
          </w:p>
          <w:bookmarkEnd w:id="60"/>
          <w:p w14:paraId="3C1E60B8" w14:textId="77777777" w:rsidR="00E76258" w:rsidRPr="00D17AB0" w:rsidRDefault="00E76258" w:rsidP="000D0955">
            <w:pPr>
              <w:rPr>
                <w:color w:val="000000"/>
              </w:rPr>
            </w:pPr>
            <w:r w:rsidRPr="00D17AB0">
              <w:rPr>
                <w:color w:val="000000"/>
              </w:rPr>
              <w:t>for a PUSCH with configured grant using CS-RNTI, and</w:t>
            </w:r>
          </w:p>
          <w:p w14:paraId="7471488F" w14:textId="77777777" w:rsidR="00E76258" w:rsidRPr="00D17AB0" w:rsidRDefault="00E76258" w:rsidP="000D0955">
            <w:pPr>
              <w:keepNext/>
              <w:keepLines/>
              <w:spacing w:before="180"/>
              <w:ind w:left="1134" w:hanging="1134"/>
              <w:jc w:val="center"/>
              <w:outlineLvl w:val="1"/>
              <w:rPr>
                <w:noProof/>
                <w:color w:val="0070C0"/>
                <w:lang w:eastAsia="zh-CN"/>
              </w:rPr>
            </w:pPr>
            <w:r w:rsidRPr="00D17AB0">
              <w:rPr>
                <w:b/>
                <w:color w:val="0070C0"/>
              </w:rPr>
              <w:t>&lt;</w:t>
            </w:r>
            <w:r w:rsidRPr="00D17AB0">
              <w:rPr>
                <w:noProof/>
                <w:color w:val="0070C0"/>
                <w:lang w:eastAsia="zh-CN"/>
              </w:rPr>
              <w:t>Unchanged text is omitted&gt;</w:t>
            </w:r>
          </w:p>
        </w:tc>
      </w:tr>
    </w:tbl>
    <w:p w14:paraId="58D7355D" w14:textId="77777777" w:rsidR="00E76258" w:rsidRPr="00D17AB0" w:rsidRDefault="00E76258" w:rsidP="00E76258">
      <w:pPr>
        <w:jc w:val="both"/>
        <w:rPr>
          <w:b/>
          <w:sz w:val="22"/>
          <w:lang w:eastAsia="zh-CN"/>
        </w:rPr>
      </w:pPr>
    </w:p>
    <w:p w14:paraId="0CDBFF8C" w14:textId="77777777" w:rsidR="00B01D4A" w:rsidRPr="00D17AB0" w:rsidRDefault="00B01D4A" w:rsidP="00D52AEC">
      <w:pPr>
        <w:jc w:val="both"/>
        <w:rPr>
          <w:sz w:val="22"/>
          <w:lang w:eastAsia="zh-CN"/>
        </w:rPr>
      </w:pPr>
    </w:p>
    <w:p w14:paraId="5ECB8017" w14:textId="0AD79E19" w:rsidR="00D52AEC" w:rsidRPr="00D17AB0" w:rsidRDefault="00131694" w:rsidP="00D52AEC">
      <w:pPr>
        <w:pStyle w:val="Heading1"/>
      </w:pPr>
      <w:r>
        <w:t>3</w:t>
      </w:r>
      <w:r w:rsidR="000F4E04" w:rsidRPr="00D17AB0">
        <w:tab/>
      </w:r>
      <w:r w:rsidR="00D52AEC" w:rsidRPr="00D17AB0">
        <w:t xml:space="preserve">Remaining issues on </w:t>
      </w:r>
      <w:r w:rsidR="00C128E6" w:rsidRPr="00D17AB0">
        <w:t>PDCCH monitoring enhancements</w:t>
      </w:r>
    </w:p>
    <w:p w14:paraId="7F1901D6" w14:textId="168FF682" w:rsidR="00554EF3" w:rsidRPr="00D17AB0" w:rsidRDefault="00D02EA5" w:rsidP="00D97D14">
      <w:pPr>
        <w:rPr>
          <w:lang w:eastAsia="zh-CN"/>
        </w:rPr>
      </w:pPr>
      <w:r>
        <w:rPr>
          <w:lang w:eastAsia="zh-CN"/>
        </w:rPr>
        <w:t xml:space="preserve">RAN1 </w:t>
      </w:r>
      <w:r w:rsidR="00554EF3" w:rsidRPr="00D17AB0">
        <w:rPr>
          <w:lang w:eastAsia="zh-CN"/>
        </w:rPr>
        <w:t>made the following agreements in RAN1#99:</w:t>
      </w:r>
    </w:p>
    <w:tbl>
      <w:tblPr>
        <w:tblStyle w:val="TableGrid"/>
        <w:tblW w:w="0" w:type="auto"/>
        <w:tblLook w:val="04A0" w:firstRow="1" w:lastRow="0" w:firstColumn="1" w:lastColumn="0" w:noHBand="0" w:noVBand="1"/>
      </w:tblPr>
      <w:tblGrid>
        <w:gridCol w:w="9629"/>
      </w:tblGrid>
      <w:tr w:rsidR="00554EF3" w:rsidRPr="00D17AB0" w14:paraId="39725A48" w14:textId="77777777" w:rsidTr="00554EF3">
        <w:tc>
          <w:tcPr>
            <w:tcW w:w="9629" w:type="dxa"/>
          </w:tcPr>
          <w:p w14:paraId="30DCCDFD" w14:textId="77777777" w:rsidR="00554EF3" w:rsidRPr="00D17AB0" w:rsidRDefault="00554EF3" w:rsidP="00554EF3">
            <w:pPr>
              <w:spacing w:after="0"/>
              <w:rPr>
                <w:rFonts w:eastAsia="Batang"/>
                <w:highlight w:val="green"/>
              </w:rPr>
            </w:pPr>
          </w:p>
          <w:p w14:paraId="21D725D3" w14:textId="77777777" w:rsidR="00554EF3" w:rsidRPr="00D17AB0" w:rsidRDefault="00554EF3" w:rsidP="00554EF3">
            <w:pPr>
              <w:rPr>
                <w:szCs w:val="24"/>
                <w:highlight w:val="green"/>
                <w:lang w:eastAsia="x-none"/>
              </w:rPr>
            </w:pPr>
            <w:r w:rsidRPr="00D17AB0">
              <w:rPr>
                <w:highlight w:val="green"/>
                <w:lang w:eastAsia="x-none"/>
              </w:rPr>
              <w:t>Agreement</w:t>
            </w:r>
          </w:p>
          <w:p w14:paraId="55D2CAFF" w14:textId="77777777" w:rsidR="00554EF3" w:rsidRPr="00D17AB0" w:rsidRDefault="00554EF3" w:rsidP="00554EF3">
            <w:pPr>
              <w:pStyle w:val="BodyText"/>
              <w:jc w:val="left"/>
              <w:rPr>
                <w:rFonts w:eastAsia="SimSun"/>
                <w:sz w:val="22"/>
                <w:szCs w:val="22"/>
                <w:lang w:eastAsia="zh-CN"/>
              </w:rPr>
            </w:pPr>
            <w:r w:rsidRPr="00D17AB0">
              <w:rPr>
                <w:rFonts w:eastAsia="SimSun"/>
                <w:sz w:val="22"/>
                <w:szCs w:val="22"/>
                <w:lang w:eastAsia="zh-CN"/>
              </w:rPr>
              <w:t xml:space="preserve">PDCCH monitoring can be configured based on either Rel-15 capability (i.e. per slot based capability) or Rel-16 capability (i.e. per span based capability) on a serving cell </w:t>
            </w:r>
          </w:p>
          <w:p w14:paraId="12C26D16" w14:textId="77777777" w:rsidR="00554EF3" w:rsidRPr="00D17AB0" w:rsidRDefault="00554EF3" w:rsidP="00554EF3">
            <w:pPr>
              <w:pStyle w:val="ListParagraph"/>
              <w:widowControl w:val="0"/>
              <w:numPr>
                <w:ilvl w:val="0"/>
                <w:numId w:val="16"/>
              </w:numPr>
              <w:autoSpaceDE w:val="0"/>
              <w:autoSpaceDN w:val="0"/>
              <w:adjustRightInd w:val="0"/>
              <w:snapToGrid w:val="0"/>
              <w:spacing w:after="120"/>
              <w:rPr>
                <w:szCs w:val="24"/>
                <w:lang w:eastAsia="zh-CN"/>
              </w:rPr>
            </w:pPr>
            <w:r w:rsidRPr="00D17AB0">
              <w:rPr>
                <w:iCs/>
                <w:lang w:eastAsia="zh-CN"/>
              </w:rPr>
              <w:t>gNB configures which capability is used</w:t>
            </w:r>
          </w:p>
          <w:p w14:paraId="47DF8D4E" w14:textId="77777777" w:rsidR="00554EF3" w:rsidRPr="00D17AB0" w:rsidRDefault="00554EF3" w:rsidP="00554EF3">
            <w:pPr>
              <w:pStyle w:val="ListParagraph"/>
              <w:widowControl w:val="0"/>
              <w:numPr>
                <w:ilvl w:val="0"/>
                <w:numId w:val="16"/>
              </w:numPr>
              <w:autoSpaceDE w:val="0"/>
              <w:autoSpaceDN w:val="0"/>
              <w:adjustRightInd w:val="0"/>
              <w:snapToGrid w:val="0"/>
              <w:spacing w:after="120"/>
              <w:rPr>
                <w:lang w:eastAsia="zh-CN"/>
              </w:rPr>
            </w:pPr>
            <w:r w:rsidRPr="00D17AB0">
              <w:rPr>
                <w:iCs/>
                <w:lang w:eastAsia="zh-CN"/>
              </w:rPr>
              <w:t>For Rel-16 PDCCH monitoring capability,</w:t>
            </w:r>
          </w:p>
          <w:p w14:paraId="663CB888" w14:textId="77777777" w:rsidR="00554EF3" w:rsidRPr="00D17AB0" w:rsidRDefault="00554EF3" w:rsidP="00554EF3">
            <w:pPr>
              <w:pStyle w:val="ListParagraph"/>
              <w:widowControl w:val="0"/>
              <w:numPr>
                <w:ilvl w:val="1"/>
                <w:numId w:val="16"/>
              </w:numPr>
              <w:autoSpaceDE w:val="0"/>
              <w:autoSpaceDN w:val="0"/>
              <w:adjustRightInd w:val="0"/>
              <w:snapToGrid w:val="0"/>
              <w:spacing w:after="120"/>
              <w:rPr>
                <w:lang w:eastAsia="zh-CN"/>
              </w:rPr>
            </w:pPr>
            <w:r w:rsidRPr="00D17AB0">
              <w:rPr>
                <w:iCs/>
                <w:lang w:eastAsia="zh-CN"/>
              </w:rPr>
              <w:t>The limit C on the maximum number of non-overlapping CCEs for channel estimation per PDCCH monitoring span is the same across different spans within a slot, each span can cover CSS and/or USS</w:t>
            </w:r>
          </w:p>
          <w:p w14:paraId="42803962" w14:textId="77777777" w:rsidR="00554EF3" w:rsidRPr="00D17AB0" w:rsidRDefault="00554EF3" w:rsidP="00554EF3">
            <w:pPr>
              <w:pStyle w:val="ListParagraph"/>
              <w:widowControl w:val="0"/>
              <w:numPr>
                <w:ilvl w:val="1"/>
                <w:numId w:val="16"/>
              </w:numPr>
              <w:autoSpaceDE w:val="0"/>
              <w:autoSpaceDN w:val="0"/>
              <w:adjustRightInd w:val="0"/>
              <w:snapToGrid w:val="0"/>
              <w:spacing w:after="120"/>
              <w:rPr>
                <w:rFonts w:eastAsia="Batang"/>
                <w:lang w:eastAsia="x-none"/>
              </w:rPr>
            </w:pPr>
            <w:r w:rsidRPr="00D17AB0">
              <w:rPr>
                <w:iCs/>
                <w:lang w:eastAsia="zh-CN"/>
              </w:rPr>
              <w:t xml:space="preserve">PDCCH dropping is performed in a span if needed   </w:t>
            </w:r>
          </w:p>
          <w:p w14:paraId="4C2647BB" w14:textId="77777777" w:rsidR="00554EF3" w:rsidRPr="00D17AB0" w:rsidRDefault="00554EF3" w:rsidP="00554EF3">
            <w:pPr>
              <w:pStyle w:val="ListParagraph"/>
              <w:widowControl w:val="0"/>
              <w:numPr>
                <w:ilvl w:val="2"/>
                <w:numId w:val="16"/>
              </w:numPr>
              <w:autoSpaceDE w:val="0"/>
              <w:autoSpaceDN w:val="0"/>
              <w:adjustRightInd w:val="0"/>
              <w:snapToGrid w:val="0"/>
              <w:spacing w:after="120"/>
            </w:pPr>
            <w:r w:rsidRPr="00D17AB0">
              <w:rPr>
                <w:iCs/>
                <w:lang w:eastAsia="zh-CN"/>
              </w:rPr>
              <w:t>PDCCH overbooking and PDCCH dropping are only allowed on PCell and PSCell</w:t>
            </w:r>
          </w:p>
          <w:p w14:paraId="739AB6AF" w14:textId="77777777" w:rsidR="00554EF3" w:rsidRPr="00D17AB0" w:rsidRDefault="00554EF3" w:rsidP="00554EF3">
            <w:pPr>
              <w:pStyle w:val="ListParagraph"/>
              <w:widowControl w:val="0"/>
              <w:numPr>
                <w:ilvl w:val="2"/>
                <w:numId w:val="16"/>
              </w:numPr>
              <w:autoSpaceDE w:val="0"/>
              <w:autoSpaceDN w:val="0"/>
              <w:adjustRightInd w:val="0"/>
              <w:snapToGrid w:val="0"/>
              <w:spacing w:after="120"/>
            </w:pPr>
            <w:r w:rsidRPr="00D17AB0">
              <w:rPr>
                <w:iCs/>
                <w:lang w:eastAsia="zh-CN"/>
              </w:rPr>
              <w:t>FFS PDCCH overbooking and PDCCH dropping are not performed in all spans in a slot</w:t>
            </w:r>
          </w:p>
          <w:p w14:paraId="115F4B0B" w14:textId="77777777" w:rsidR="00554EF3" w:rsidRPr="00D17AB0" w:rsidRDefault="00554EF3" w:rsidP="00554EF3">
            <w:pPr>
              <w:pStyle w:val="ListParagraph"/>
              <w:widowControl w:val="0"/>
              <w:numPr>
                <w:ilvl w:val="3"/>
                <w:numId w:val="16"/>
              </w:numPr>
              <w:autoSpaceDE w:val="0"/>
              <w:autoSpaceDN w:val="0"/>
              <w:adjustRightInd w:val="0"/>
              <w:snapToGrid w:val="0"/>
              <w:spacing w:after="120"/>
            </w:pPr>
            <w:r w:rsidRPr="00D17AB0">
              <w:rPr>
                <w:iCs/>
                <w:lang w:eastAsia="zh-CN"/>
              </w:rPr>
              <w:t xml:space="preserve">PDCCH overbooking and PDCCH dropping are only performed in the span with CSS present </w:t>
            </w:r>
          </w:p>
          <w:p w14:paraId="0FCE9507" w14:textId="77777777" w:rsidR="00554EF3" w:rsidRPr="00D17AB0" w:rsidRDefault="00554EF3" w:rsidP="00554EF3">
            <w:pPr>
              <w:pStyle w:val="ListParagraph"/>
              <w:widowControl w:val="0"/>
              <w:numPr>
                <w:ilvl w:val="1"/>
                <w:numId w:val="16"/>
              </w:numPr>
              <w:autoSpaceDE w:val="0"/>
              <w:autoSpaceDN w:val="0"/>
              <w:adjustRightInd w:val="0"/>
              <w:snapToGrid w:val="0"/>
              <w:spacing w:after="120"/>
            </w:pPr>
            <w:r w:rsidRPr="00D17AB0">
              <w:rPr>
                <w:iCs/>
                <w:lang w:eastAsia="zh-CN"/>
              </w:rPr>
              <w:t>The maximum number of monitored PDCCH candidates per span is</w:t>
            </w:r>
          </w:p>
          <w:p w14:paraId="0337F195" w14:textId="77777777" w:rsidR="00554EF3" w:rsidRPr="00D17AB0" w:rsidRDefault="00554EF3" w:rsidP="00554EF3">
            <w:pPr>
              <w:pStyle w:val="ListParagraph"/>
              <w:widowControl w:val="0"/>
              <w:numPr>
                <w:ilvl w:val="2"/>
                <w:numId w:val="16"/>
              </w:numPr>
              <w:autoSpaceDE w:val="0"/>
              <w:autoSpaceDN w:val="0"/>
              <w:adjustRightInd w:val="0"/>
              <w:snapToGrid w:val="0"/>
              <w:spacing w:after="120"/>
            </w:pPr>
            <w:r w:rsidRPr="00D17AB0">
              <w:rPr>
                <w:iCs/>
                <w:highlight w:val="yellow"/>
                <w:lang w:eastAsia="zh-CN"/>
              </w:rPr>
              <w:t>M1</w:t>
            </w:r>
            <w:r w:rsidRPr="00D17AB0">
              <w:rPr>
                <w:iCs/>
                <w:lang w:eastAsia="zh-CN"/>
              </w:rPr>
              <w:t xml:space="preserve"> per span for (2, 2)</w:t>
            </w:r>
          </w:p>
          <w:p w14:paraId="143B91E9" w14:textId="77777777" w:rsidR="00554EF3" w:rsidRPr="00D17AB0" w:rsidRDefault="00554EF3" w:rsidP="00554EF3">
            <w:pPr>
              <w:pStyle w:val="ListParagraph"/>
              <w:widowControl w:val="0"/>
              <w:numPr>
                <w:ilvl w:val="2"/>
                <w:numId w:val="16"/>
              </w:numPr>
              <w:autoSpaceDE w:val="0"/>
              <w:autoSpaceDN w:val="0"/>
              <w:adjustRightInd w:val="0"/>
              <w:snapToGrid w:val="0"/>
              <w:spacing w:after="120"/>
            </w:pPr>
            <w:r w:rsidRPr="00D17AB0">
              <w:rPr>
                <w:iCs/>
                <w:highlight w:val="yellow"/>
                <w:lang w:eastAsia="zh-CN"/>
              </w:rPr>
              <w:t>M2</w:t>
            </w:r>
            <w:r w:rsidRPr="00D17AB0">
              <w:rPr>
                <w:iCs/>
                <w:lang w:eastAsia="zh-CN"/>
              </w:rPr>
              <w:t xml:space="preserve"> per span for (4, 3)</w:t>
            </w:r>
          </w:p>
          <w:p w14:paraId="4C5954A3" w14:textId="77777777" w:rsidR="00554EF3" w:rsidRPr="00D17AB0" w:rsidRDefault="00554EF3" w:rsidP="00554EF3">
            <w:pPr>
              <w:pStyle w:val="ListParagraph"/>
              <w:widowControl w:val="0"/>
              <w:numPr>
                <w:ilvl w:val="2"/>
                <w:numId w:val="16"/>
              </w:numPr>
              <w:autoSpaceDE w:val="0"/>
              <w:autoSpaceDN w:val="0"/>
              <w:adjustRightInd w:val="0"/>
              <w:snapToGrid w:val="0"/>
              <w:spacing w:after="120"/>
            </w:pPr>
            <w:r w:rsidRPr="00D17AB0">
              <w:rPr>
                <w:iCs/>
                <w:highlight w:val="yellow"/>
                <w:lang w:eastAsia="zh-CN"/>
              </w:rPr>
              <w:t>M3</w:t>
            </w:r>
            <w:r w:rsidRPr="00D17AB0">
              <w:rPr>
                <w:iCs/>
                <w:lang w:eastAsia="zh-CN"/>
              </w:rPr>
              <w:t xml:space="preserve"> per span for (7, 3)</w:t>
            </w:r>
          </w:p>
          <w:p w14:paraId="1A10DC84" w14:textId="77777777" w:rsidR="00554EF3" w:rsidRPr="00D17AB0" w:rsidRDefault="00554EF3" w:rsidP="00554EF3">
            <w:pPr>
              <w:pStyle w:val="ListParagraph"/>
              <w:widowControl w:val="0"/>
              <w:numPr>
                <w:ilvl w:val="2"/>
                <w:numId w:val="16"/>
              </w:numPr>
              <w:autoSpaceDE w:val="0"/>
              <w:autoSpaceDN w:val="0"/>
              <w:adjustRightInd w:val="0"/>
              <w:snapToGrid w:val="0"/>
              <w:spacing w:after="120"/>
            </w:pPr>
            <w:r w:rsidRPr="00D17AB0">
              <w:lastRenderedPageBreak/>
              <w:t xml:space="preserve">Note: </w:t>
            </w:r>
          </w:p>
          <w:p w14:paraId="13E86BA1" w14:textId="77777777" w:rsidR="00554EF3" w:rsidRPr="00D17AB0" w:rsidRDefault="00554EF3" w:rsidP="00554EF3">
            <w:pPr>
              <w:pStyle w:val="ListParagraph"/>
              <w:widowControl w:val="0"/>
              <w:numPr>
                <w:ilvl w:val="3"/>
                <w:numId w:val="16"/>
              </w:numPr>
              <w:autoSpaceDE w:val="0"/>
              <w:autoSpaceDN w:val="0"/>
              <w:adjustRightInd w:val="0"/>
              <w:snapToGrid w:val="0"/>
              <w:spacing w:after="120"/>
            </w:pPr>
            <w:r w:rsidRPr="00D17AB0">
              <w:t>The total number of monitored PDCCH candidates is not smaller than the limit per slot in Rel-15</w:t>
            </w:r>
          </w:p>
          <w:p w14:paraId="5675B164" w14:textId="77777777" w:rsidR="00554EF3" w:rsidRPr="00D17AB0" w:rsidRDefault="00554EF3" w:rsidP="00554EF3">
            <w:pPr>
              <w:pStyle w:val="ListParagraph"/>
              <w:widowControl w:val="0"/>
              <w:numPr>
                <w:ilvl w:val="3"/>
                <w:numId w:val="16"/>
              </w:numPr>
              <w:autoSpaceDE w:val="0"/>
              <w:autoSpaceDN w:val="0"/>
              <w:adjustRightInd w:val="0"/>
              <w:snapToGrid w:val="0"/>
              <w:spacing w:after="120"/>
            </w:pPr>
            <w:r w:rsidRPr="00D17AB0">
              <w:t xml:space="preserve">The value of M1, M2 and M3 can be different and SCS dependent </w:t>
            </w:r>
          </w:p>
          <w:p w14:paraId="7C23221D" w14:textId="77777777" w:rsidR="00554EF3" w:rsidRPr="00D17AB0" w:rsidRDefault="00554EF3" w:rsidP="00554EF3">
            <w:pPr>
              <w:pStyle w:val="ListParagraph"/>
              <w:widowControl w:val="0"/>
              <w:numPr>
                <w:ilvl w:val="1"/>
                <w:numId w:val="16"/>
              </w:numPr>
              <w:autoSpaceDE w:val="0"/>
              <w:autoSpaceDN w:val="0"/>
              <w:adjustRightInd w:val="0"/>
              <w:snapToGrid w:val="0"/>
              <w:spacing w:after="120"/>
            </w:pPr>
            <w:r w:rsidRPr="00D17AB0">
              <w:rPr>
                <w:iCs/>
                <w:lang w:eastAsia="zh-CN"/>
              </w:rPr>
              <w:t>Note: PDCCH overbooking and PDCCH dropping are not performed per slot</w:t>
            </w:r>
          </w:p>
          <w:p w14:paraId="6AE0BC1A" w14:textId="77777777" w:rsidR="00554EF3" w:rsidRPr="00D17AB0" w:rsidRDefault="00554EF3" w:rsidP="00554EF3">
            <w:pPr>
              <w:rPr>
                <w:lang w:eastAsia="x-none"/>
              </w:rPr>
            </w:pPr>
          </w:p>
          <w:p w14:paraId="4A9D1E2A" w14:textId="77777777" w:rsidR="00554EF3" w:rsidRPr="00D17AB0" w:rsidRDefault="00554EF3" w:rsidP="00554EF3">
            <w:pPr>
              <w:rPr>
                <w:b/>
                <w:highlight w:val="green"/>
                <w:lang w:eastAsia="x-none"/>
              </w:rPr>
            </w:pPr>
            <w:r w:rsidRPr="00D17AB0">
              <w:rPr>
                <w:b/>
                <w:highlight w:val="green"/>
                <w:lang w:eastAsia="x-none"/>
              </w:rPr>
              <w:t>Agreement</w:t>
            </w:r>
          </w:p>
          <w:p w14:paraId="089B20AE" w14:textId="77777777" w:rsidR="00554EF3" w:rsidRPr="00D17AB0" w:rsidRDefault="00554EF3" w:rsidP="00554EF3">
            <w:pPr>
              <w:widowControl w:val="0"/>
              <w:numPr>
                <w:ilvl w:val="0"/>
                <w:numId w:val="10"/>
              </w:numPr>
              <w:spacing w:after="60"/>
              <w:ind w:left="785"/>
              <w:rPr>
                <w:color w:val="000000"/>
                <w:kern w:val="2"/>
                <w:lang w:eastAsia="zh-CN"/>
              </w:rPr>
            </w:pPr>
            <w:r w:rsidRPr="00D17AB0">
              <w:rPr>
                <w:color w:val="000000"/>
                <w:kern w:val="2"/>
                <w:lang w:eastAsia="zh-CN"/>
              </w:rPr>
              <w:t xml:space="preserve">Support separate UE capability signaling of the supported combination (X, Y, </w:t>
            </w:r>
            <w:r w:rsidRPr="00D17AB0">
              <w:rPr>
                <w:rFonts w:ascii="Symbol" w:eastAsia="Symbol" w:hAnsi="Symbol" w:cs="Symbol"/>
                <w:color w:val="000000"/>
                <w:kern w:val="2"/>
                <w:lang w:eastAsia="zh-CN"/>
              </w:rPr>
              <w:sym w:font="Symbol" w:char="F06D"/>
            </w:r>
            <w:r w:rsidRPr="00D17AB0">
              <w:rPr>
                <w:color w:val="000000"/>
                <w:kern w:val="2"/>
                <w:lang w:eastAsia="zh-CN"/>
              </w:rPr>
              <w:t xml:space="preserve">) </w:t>
            </w:r>
          </w:p>
          <w:p w14:paraId="42416A82" w14:textId="77777777" w:rsidR="00554EF3" w:rsidRPr="00D17AB0" w:rsidRDefault="00554EF3" w:rsidP="00554EF3">
            <w:pPr>
              <w:pStyle w:val="BodyText"/>
              <w:widowControl w:val="0"/>
              <w:numPr>
                <w:ilvl w:val="1"/>
                <w:numId w:val="10"/>
              </w:numPr>
              <w:spacing w:after="0"/>
              <w:ind w:left="1505"/>
              <w:jc w:val="left"/>
              <w:rPr>
                <w:color w:val="000000"/>
                <w:kern w:val="2"/>
                <w:lang w:eastAsia="zh-CN"/>
              </w:rPr>
            </w:pPr>
            <w:r w:rsidRPr="00D17AB0">
              <w:rPr>
                <w:color w:val="000000"/>
                <w:kern w:val="2"/>
                <w:lang w:eastAsia="zh-CN"/>
              </w:rPr>
              <w:t xml:space="preserve">The support of each (X, Y, </w:t>
            </w:r>
            <w:r w:rsidRPr="00D17AB0">
              <w:rPr>
                <w:rFonts w:ascii="Symbol" w:eastAsia="Symbol" w:hAnsi="Symbol" w:cs="Symbol"/>
                <w:color w:val="000000"/>
                <w:kern w:val="2"/>
                <w:lang w:eastAsia="zh-CN"/>
              </w:rPr>
              <w:sym w:font="Symbol" w:char="F06D"/>
            </w:r>
            <w:r w:rsidRPr="00D17AB0">
              <w:rPr>
                <w:color w:val="000000"/>
                <w:kern w:val="2"/>
                <w:lang w:eastAsia="zh-CN"/>
              </w:rPr>
              <w:t xml:space="preserve">) can be reported separately for different minimum processing capability. </w:t>
            </w:r>
          </w:p>
          <w:p w14:paraId="629FD903" w14:textId="77777777" w:rsidR="00554EF3" w:rsidRPr="00D17AB0" w:rsidRDefault="00554EF3" w:rsidP="00554EF3">
            <w:pPr>
              <w:widowControl w:val="0"/>
              <w:numPr>
                <w:ilvl w:val="0"/>
                <w:numId w:val="10"/>
              </w:numPr>
              <w:spacing w:after="0"/>
              <w:ind w:left="785"/>
              <w:rPr>
                <w:color w:val="000000"/>
                <w:kern w:val="2"/>
                <w:szCs w:val="24"/>
                <w:lang w:eastAsia="zh-CN"/>
              </w:rPr>
            </w:pPr>
            <w:r w:rsidRPr="00D17AB0">
              <w:rPr>
                <w:color w:val="000000"/>
                <w:kern w:val="2"/>
                <w:lang w:eastAsia="zh-CN"/>
              </w:rPr>
              <w:t>The value of C for combination (7, 3) for 15 kHz and 30 kHz is 56.</w:t>
            </w:r>
          </w:p>
          <w:p w14:paraId="2955357D" w14:textId="77777777" w:rsidR="00554EF3" w:rsidRPr="00D17AB0" w:rsidRDefault="00554EF3" w:rsidP="00554EF3">
            <w:pPr>
              <w:widowControl w:val="0"/>
              <w:numPr>
                <w:ilvl w:val="0"/>
                <w:numId w:val="10"/>
              </w:numPr>
              <w:spacing w:after="0"/>
              <w:ind w:left="785"/>
              <w:rPr>
                <w:i/>
                <w:color w:val="000000"/>
                <w:kern w:val="2"/>
                <w:highlight w:val="yellow"/>
                <w:lang w:eastAsia="zh-CN"/>
              </w:rPr>
            </w:pPr>
            <w:r w:rsidRPr="00D17AB0">
              <w:rPr>
                <w:color w:val="000000"/>
                <w:kern w:val="2"/>
                <w:highlight w:val="yellow"/>
                <w:lang w:eastAsia="zh-CN"/>
              </w:rPr>
              <w:t xml:space="preserve">The value of C for combination (4, 3) for 15 kHz and 30 kHz is [FFS]. </w:t>
            </w:r>
          </w:p>
          <w:p w14:paraId="44F1B761" w14:textId="77777777" w:rsidR="00554EF3" w:rsidRPr="00D17AB0" w:rsidRDefault="00554EF3" w:rsidP="00554EF3">
            <w:pPr>
              <w:widowControl w:val="0"/>
              <w:numPr>
                <w:ilvl w:val="0"/>
                <w:numId w:val="10"/>
              </w:numPr>
              <w:spacing w:after="60"/>
              <w:ind w:left="785"/>
              <w:rPr>
                <w:color w:val="000000"/>
                <w:kern w:val="2"/>
                <w:highlight w:val="yellow"/>
                <w:lang w:eastAsia="zh-CN"/>
              </w:rPr>
            </w:pPr>
            <w:r w:rsidRPr="00D17AB0">
              <w:rPr>
                <w:color w:val="000000"/>
                <w:kern w:val="2"/>
                <w:highlight w:val="yellow"/>
                <w:lang w:eastAsia="zh-CN"/>
              </w:rPr>
              <w:t xml:space="preserve">The value of C for combination (2, 2) for 15 kHz and 30 kHz is [FFS]. </w:t>
            </w:r>
          </w:p>
          <w:p w14:paraId="0814DC35" w14:textId="77777777" w:rsidR="00554EF3" w:rsidRPr="00D17AB0" w:rsidRDefault="00554EF3" w:rsidP="00554EF3">
            <w:pPr>
              <w:widowControl w:val="0"/>
              <w:numPr>
                <w:ilvl w:val="1"/>
                <w:numId w:val="10"/>
              </w:numPr>
              <w:spacing w:after="60"/>
              <w:ind w:left="1505"/>
              <w:rPr>
                <w:color w:val="000000"/>
                <w:kern w:val="2"/>
                <w:highlight w:val="yellow"/>
                <w:lang w:eastAsia="zh-CN"/>
              </w:rPr>
            </w:pPr>
            <w:r w:rsidRPr="00D17AB0">
              <w:rPr>
                <w:color w:val="000000"/>
                <w:kern w:val="2"/>
                <w:highlight w:val="yellow"/>
                <w:lang w:eastAsia="zh-CN"/>
              </w:rPr>
              <w:t>FFS: Different values for 15kHz and 30kHz</w:t>
            </w:r>
          </w:p>
          <w:p w14:paraId="23509A2C" w14:textId="77777777" w:rsidR="00554EF3" w:rsidRPr="00D17AB0" w:rsidRDefault="00554EF3" w:rsidP="00554EF3">
            <w:pPr>
              <w:rPr>
                <w:lang w:eastAsia="x-none"/>
              </w:rPr>
            </w:pPr>
          </w:p>
          <w:p w14:paraId="6637574F" w14:textId="77777777" w:rsidR="00554EF3" w:rsidRPr="00D17AB0" w:rsidRDefault="00554EF3" w:rsidP="00554EF3">
            <w:pPr>
              <w:rPr>
                <w:iCs/>
                <w:highlight w:val="green"/>
                <w:lang w:eastAsia="zh-CN"/>
              </w:rPr>
            </w:pPr>
            <w:r w:rsidRPr="00D17AB0">
              <w:rPr>
                <w:b/>
                <w:iCs/>
                <w:highlight w:val="green"/>
                <w:lang w:eastAsia="zh-CN"/>
              </w:rPr>
              <w:t xml:space="preserve">Agreement </w:t>
            </w:r>
          </w:p>
          <w:p w14:paraId="741D5CEB" w14:textId="77777777" w:rsidR="00554EF3" w:rsidRPr="00D17AB0" w:rsidRDefault="00554EF3" w:rsidP="00554EF3">
            <w:pPr>
              <w:rPr>
                <w:iCs/>
                <w:lang w:eastAsia="zh-CN"/>
              </w:rPr>
            </w:pPr>
            <w:r w:rsidRPr="00D17AB0">
              <w:rPr>
                <w:iCs/>
                <w:lang w:eastAsia="zh-CN"/>
              </w:rPr>
              <w:t>UE reports its PDCCH monitoring capability for the following cases:</w:t>
            </w:r>
          </w:p>
          <w:p w14:paraId="2582A0CE" w14:textId="77777777" w:rsidR="00554EF3" w:rsidRPr="00D17AB0" w:rsidRDefault="00554EF3" w:rsidP="00554EF3">
            <w:pPr>
              <w:pStyle w:val="BodyText"/>
              <w:widowControl w:val="0"/>
              <w:numPr>
                <w:ilvl w:val="0"/>
                <w:numId w:val="17"/>
              </w:numPr>
              <w:spacing w:after="0"/>
              <w:jc w:val="left"/>
              <w:rPr>
                <w:rFonts w:eastAsia="SimSun"/>
                <w:iCs/>
                <w:lang w:eastAsia="zh-CN"/>
              </w:rPr>
            </w:pPr>
            <w:r w:rsidRPr="00D17AB0">
              <w:rPr>
                <w:rFonts w:eastAsia="SimSun"/>
                <w:b/>
                <w:iCs/>
                <w:lang w:eastAsia="zh-CN"/>
              </w:rPr>
              <w:t>Case 1</w:t>
            </w:r>
            <w:r w:rsidRPr="00D17AB0">
              <w:rPr>
                <w:rFonts w:eastAsia="SimSun"/>
                <w:iCs/>
                <w:lang w:eastAsia="zh-CN"/>
              </w:rPr>
              <w:t>: Capability on the number of CCs with Rel-15 monitoring capability only</w:t>
            </w:r>
          </w:p>
          <w:p w14:paraId="1F5FB503" w14:textId="77777777" w:rsidR="00554EF3" w:rsidRPr="00D17AB0" w:rsidRDefault="00554EF3" w:rsidP="00554EF3">
            <w:pPr>
              <w:pStyle w:val="BodyText"/>
              <w:widowControl w:val="0"/>
              <w:numPr>
                <w:ilvl w:val="1"/>
                <w:numId w:val="17"/>
              </w:numPr>
              <w:spacing w:after="0"/>
              <w:jc w:val="left"/>
              <w:rPr>
                <w:rFonts w:eastAsia="SimSun"/>
                <w:bCs/>
                <w:iCs/>
                <w:lang w:eastAsia="zh-CN"/>
              </w:rPr>
            </w:pPr>
            <w:r w:rsidRPr="00D17AB0">
              <w:rPr>
                <w:rFonts w:eastAsia="SimSun"/>
                <w:bCs/>
                <w:iCs/>
                <w:lang w:eastAsia="zh-CN"/>
              </w:rPr>
              <w:t>This capability already exists in Rel-15</w:t>
            </w:r>
          </w:p>
          <w:p w14:paraId="35AFF414" w14:textId="77777777" w:rsidR="00554EF3" w:rsidRPr="00D17AB0" w:rsidRDefault="00554EF3" w:rsidP="00554EF3">
            <w:pPr>
              <w:pStyle w:val="BodyText"/>
              <w:widowControl w:val="0"/>
              <w:numPr>
                <w:ilvl w:val="0"/>
                <w:numId w:val="17"/>
              </w:numPr>
              <w:spacing w:after="0"/>
              <w:jc w:val="left"/>
              <w:rPr>
                <w:rFonts w:eastAsia="SimSun"/>
                <w:iCs/>
                <w:lang w:eastAsia="zh-CN"/>
              </w:rPr>
            </w:pPr>
            <w:r w:rsidRPr="00D17AB0">
              <w:rPr>
                <w:rFonts w:eastAsia="SimSun"/>
                <w:b/>
                <w:iCs/>
                <w:lang w:eastAsia="zh-CN"/>
              </w:rPr>
              <w:t>Case 2</w:t>
            </w:r>
            <w:r w:rsidRPr="00D17AB0">
              <w:rPr>
                <w:rFonts w:eastAsia="SimSun"/>
                <w:iCs/>
                <w:lang w:eastAsia="zh-CN"/>
              </w:rPr>
              <w:t>: Capability on the number of CCs with Rel-16 monitoring capability only</w:t>
            </w:r>
          </w:p>
          <w:p w14:paraId="3A3381C0" w14:textId="77777777" w:rsidR="00554EF3" w:rsidRPr="00D17AB0" w:rsidRDefault="00554EF3" w:rsidP="00554EF3">
            <w:pPr>
              <w:pStyle w:val="BodyText"/>
              <w:widowControl w:val="0"/>
              <w:numPr>
                <w:ilvl w:val="2"/>
                <w:numId w:val="17"/>
              </w:numPr>
              <w:spacing w:after="0"/>
              <w:jc w:val="left"/>
              <w:rPr>
                <w:rFonts w:eastAsia="SimSun"/>
                <w:iCs/>
                <w:lang w:eastAsia="zh-CN"/>
              </w:rPr>
            </w:pPr>
            <w:r w:rsidRPr="00D17AB0">
              <w:rPr>
                <w:iCs/>
              </w:rPr>
              <w:t>pdcch-BlindDetectionCA-R16 can be smaller than 4</w:t>
            </w:r>
          </w:p>
          <w:p w14:paraId="65057E76" w14:textId="77777777" w:rsidR="00554EF3" w:rsidRPr="00D17AB0" w:rsidRDefault="00554EF3" w:rsidP="00554EF3">
            <w:pPr>
              <w:pStyle w:val="BodyText"/>
              <w:widowControl w:val="0"/>
              <w:numPr>
                <w:ilvl w:val="0"/>
                <w:numId w:val="17"/>
              </w:numPr>
              <w:spacing w:after="0"/>
              <w:jc w:val="left"/>
              <w:rPr>
                <w:rFonts w:eastAsia="SimSun"/>
                <w:iCs/>
                <w:lang w:eastAsia="zh-CN"/>
              </w:rPr>
            </w:pPr>
            <w:r w:rsidRPr="00D17AB0">
              <w:rPr>
                <w:rFonts w:eastAsia="SimSun"/>
                <w:b/>
                <w:iCs/>
                <w:lang w:eastAsia="zh-CN"/>
              </w:rPr>
              <w:t>Case 3</w:t>
            </w:r>
            <w:r w:rsidRPr="00D17AB0">
              <w:rPr>
                <w:rFonts w:eastAsia="SimSun"/>
                <w:iCs/>
                <w:lang w:eastAsia="zh-CN"/>
              </w:rPr>
              <w:t>: Capability on the number of CCs with Rel-15 monitoring capability and Rel-16 monitoring capability on different serving cells</w:t>
            </w:r>
          </w:p>
          <w:p w14:paraId="1ED15B4C" w14:textId="77777777" w:rsidR="00554EF3" w:rsidRPr="00D17AB0" w:rsidRDefault="00554EF3" w:rsidP="00554EF3">
            <w:pPr>
              <w:pStyle w:val="BodyText"/>
              <w:widowControl w:val="0"/>
              <w:numPr>
                <w:ilvl w:val="1"/>
                <w:numId w:val="17"/>
              </w:numPr>
              <w:spacing w:after="0"/>
              <w:jc w:val="left"/>
              <w:rPr>
                <w:rFonts w:eastAsia="SimSun"/>
                <w:iCs/>
                <w:lang w:eastAsia="zh-CN"/>
              </w:rPr>
            </w:pPr>
            <w:r w:rsidRPr="00D17AB0">
              <w:rPr>
                <w:iCs/>
              </w:rPr>
              <w:t>pdcch-BlindDetectionCA-R15 for Rel-15 PDCCH monitoring capability</w:t>
            </w:r>
          </w:p>
          <w:p w14:paraId="60A831B3" w14:textId="77777777" w:rsidR="00554EF3" w:rsidRPr="00D17AB0" w:rsidRDefault="00554EF3" w:rsidP="00554EF3">
            <w:pPr>
              <w:pStyle w:val="BodyText"/>
              <w:widowControl w:val="0"/>
              <w:numPr>
                <w:ilvl w:val="1"/>
                <w:numId w:val="17"/>
              </w:numPr>
              <w:spacing w:after="0"/>
              <w:jc w:val="left"/>
              <w:rPr>
                <w:rFonts w:eastAsia="SimSun"/>
                <w:iCs/>
                <w:lang w:eastAsia="zh-CN"/>
              </w:rPr>
            </w:pPr>
            <w:r w:rsidRPr="00D17AB0">
              <w:rPr>
                <w:iCs/>
              </w:rPr>
              <w:t>pdcch-BlindDetectionCA-R16 for Rel-16 PDCCH monitoring capability</w:t>
            </w:r>
          </w:p>
          <w:p w14:paraId="2F87779F" w14:textId="77777777" w:rsidR="00554EF3" w:rsidRPr="00D17AB0" w:rsidRDefault="00554EF3" w:rsidP="00554EF3">
            <w:pPr>
              <w:pStyle w:val="BodyText"/>
              <w:widowControl w:val="0"/>
              <w:numPr>
                <w:ilvl w:val="2"/>
                <w:numId w:val="17"/>
              </w:numPr>
              <w:spacing w:after="0"/>
              <w:jc w:val="left"/>
              <w:rPr>
                <w:rFonts w:eastAsia="SimSun"/>
                <w:iCs/>
                <w:lang w:eastAsia="zh-CN"/>
              </w:rPr>
            </w:pPr>
            <w:r w:rsidRPr="00D17AB0">
              <w:rPr>
                <w:iCs/>
              </w:rPr>
              <w:t>Each of pdcch-BlindDetectionCA-R16 and pdcch-BlindDetectionCA-R15 can be smaller than 4</w:t>
            </w:r>
          </w:p>
          <w:p w14:paraId="7B04CF32" w14:textId="77777777" w:rsidR="00554EF3" w:rsidRPr="00D17AB0" w:rsidRDefault="00554EF3" w:rsidP="00554EF3">
            <w:pPr>
              <w:pStyle w:val="BodyText"/>
              <w:widowControl w:val="0"/>
              <w:numPr>
                <w:ilvl w:val="2"/>
                <w:numId w:val="17"/>
              </w:numPr>
              <w:spacing w:after="0"/>
              <w:jc w:val="left"/>
              <w:rPr>
                <w:rFonts w:eastAsia="SimSun"/>
                <w:iCs/>
                <w:lang w:eastAsia="zh-CN"/>
              </w:rPr>
            </w:pPr>
            <w:r w:rsidRPr="00D17AB0">
              <w:rPr>
                <w:iCs/>
              </w:rPr>
              <w:t>(The minimum of pdcch-BlindDetectionCA-R15 + The minimum of pdcch-BlindDetectionCA-R16) is not larger than 4</w:t>
            </w:r>
          </w:p>
          <w:p w14:paraId="028DB976" w14:textId="77777777" w:rsidR="00554EF3" w:rsidRPr="00D17AB0" w:rsidRDefault="00554EF3" w:rsidP="00554EF3">
            <w:pPr>
              <w:pStyle w:val="BodyText"/>
              <w:widowControl w:val="0"/>
              <w:numPr>
                <w:ilvl w:val="3"/>
                <w:numId w:val="17"/>
              </w:numPr>
              <w:spacing w:after="0"/>
              <w:jc w:val="left"/>
              <w:rPr>
                <w:rFonts w:eastAsia="SimSun"/>
                <w:iCs/>
                <w:highlight w:val="yellow"/>
                <w:lang w:eastAsia="zh-CN"/>
              </w:rPr>
            </w:pPr>
            <w:r w:rsidRPr="00D17AB0">
              <w:rPr>
                <w:iCs/>
                <w:highlight w:val="yellow"/>
              </w:rPr>
              <w:t xml:space="preserve">FFS (the minimum of pdcch-BlindDetectionCA-R15 + the minimum of pdcch-BlindDetectionCA-R16) can be smaller than 4  </w:t>
            </w:r>
          </w:p>
          <w:p w14:paraId="4A2CF2FB" w14:textId="0E2392A6" w:rsidR="00554EF3" w:rsidRPr="00D17AB0" w:rsidRDefault="00554EF3" w:rsidP="00554EF3">
            <w:pPr>
              <w:pStyle w:val="BodyText"/>
              <w:widowControl w:val="0"/>
              <w:numPr>
                <w:ilvl w:val="0"/>
                <w:numId w:val="17"/>
              </w:numPr>
              <w:spacing w:after="0"/>
              <w:jc w:val="left"/>
              <w:rPr>
                <w:rFonts w:eastAsia="SimSun"/>
                <w:iCs/>
                <w:lang w:eastAsia="zh-CN"/>
              </w:rPr>
            </w:pPr>
            <w:r w:rsidRPr="00D17AB0">
              <w:rPr>
                <w:iCs/>
              </w:rPr>
              <w:t xml:space="preserve">pdcch-BlindDetectionCA-R15 and pdcch-BlindDetectionCA-R16 for the above three cases can be reported separately </w:t>
            </w:r>
          </w:p>
        </w:tc>
      </w:tr>
    </w:tbl>
    <w:p w14:paraId="188A89C8" w14:textId="114E857A" w:rsidR="00554EF3" w:rsidRPr="00D17AB0" w:rsidRDefault="00554EF3" w:rsidP="00554EF3">
      <w:pPr>
        <w:rPr>
          <w:lang w:eastAsia="zh-CN"/>
        </w:rPr>
      </w:pPr>
    </w:p>
    <w:p w14:paraId="0C635A83" w14:textId="4F17F4B5" w:rsidR="00453BEF" w:rsidRPr="00D17AB0" w:rsidRDefault="00453BEF" w:rsidP="00554EF3">
      <w:pPr>
        <w:rPr>
          <w:lang w:eastAsia="zh-CN"/>
        </w:rPr>
      </w:pPr>
      <w:r w:rsidRPr="00D17AB0">
        <w:rPr>
          <w:lang w:eastAsia="zh-CN"/>
        </w:rPr>
        <w:t xml:space="preserve">Other than the </w:t>
      </w:r>
      <w:r w:rsidR="00164836" w:rsidRPr="00D17AB0">
        <w:rPr>
          <w:lang w:eastAsia="zh-CN"/>
        </w:rPr>
        <w:t>FFS</w:t>
      </w:r>
      <w:r w:rsidRPr="00D17AB0">
        <w:rPr>
          <w:lang w:eastAsia="zh-CN"/>
        </w:rPr>
        <w:t xml:space="preserve"> points as highlighted above in the agreements, how to handle CA scaling</w:t>
      </w:r>
      <w:r w:rsidR="00C27C43" w:rsidRPr="00D17AB0">
        <w:rPr>
          <w:lang w:eastAsia="zh-CN"/>
        </w:rPr>
        <w:t xml:space="preserve"> also remains open</w:t>
      </w:r>
      <w:r w:rsidRPr="00D17AB0">
        <w:rPr>
          <w:lang w:eastAsia="zh-CN"/>
        </w:rPr>
        <w:t>.</w:t>
      </w:r>
    </w:p>
    <w:p w14:paraId="3FFDD0BA" w14:textId="55248057" w:rsidR="00D52AEC" w:rsidRPr="00D17AB0" w:rsidRDefault="00131694" w:rsidP="00D52AEC">
      <w:pPr>
        <w:pStyle w:val="Heading2"/>
        <w:rPr>
          <w:lang w:eastAsia="zh-CN"/>
        </w:rPr>
      </w:pPr>
      <w:r>
        <w:rPr>
          <w:lang w:eastAsia="zh-CN"/>
        </w:rPr>
        <w:t>3</w:t>
      </w:r>
      <w:r w:rsidR="00D52AEC" w:rsidRPr="00D17AB0">
        <w:rPr>
          <w:lang w:eastAsia="zh-CN"/>
        </w:rPr>
        <w:t xml:space="preserve">.1 </w:t>
      </w:r>
      <w:r w:rsidR="006C14D3" w:rsidRPr="00D17AB0">
        <w:rPr>
          <w:lang w:eastAsia="zh-CN"/>
        </w:rPr>
        <w:t>Values for C and M</w:t>
      </w:r>
    </w:p>
    <w:p w14:paraId="37B26B05" w14:textId="77777777" w:rsidR="00324801" w:rsidRPr="00D17AB0" w:rsidRDefault="00B95527" w:rsidP="00D52AEC">
      <w:pPr>
        <w:jc w:val="both"/>
        <w:rPr>
          <w:sz w:val="22"/>
          <w:lang w:eastAsia="zh-CN"/>
        </w:rPr>
      </w:pPr>
      <w:r w:rsidRPr="00D17AB0">
        <w:rPr>
          <w:sz w:val="22"/>
          <w:lang w:eastAsia="zh-CN"/>
        </w:rPr>
        <w:t xml:space="preserve">There has been intensive debate on </w:t>
      </w:r>
      <w:r w:rsidR="00712D70" w:rsidRPr="00D17AB0">
        <w:rPr>
          <w:sz w:val="22"/>
          <w:lang w:eastAsia="zh-CN"/>
        </w:rPr>
        <w:t>the actual values for C and M, which is basically a balance between UE complexity and gNB scheduling flexibility (which impact the UE/system performance).</w:t>
      </w:r>
      <w:r w:rsidR="00324801" w:rsidRPr="00D17AB0">
        <w:rPr>
          <w:sz w:val="22"/>
          <w:lang w:eastAsia="zh-CN"/>
        </w:rPr>
        <w:t xml:space="preserve"> </w:t>
      </w:r>
    </w:p>
    <w:p w14:paraId="758A5BD7" w14:textId="0A34B3FE" w:rsidR="00712D70" w:rsidRPr="00D17AB0" w:rsidRDefault="00324801" w:rsidP="00D52AEC">
      <w:pPr>
        <w:jc w:val="both"/>
        <w:rPr>
          <w:sz w:val="22"/>
          <w:lang w:eastAsia="zh-CN"/>
        </w:rPr>
      </w:pPr>
      <w:r w:rsidRPr="00D17AB0">
        <w:rPr>
          <w:sz w:val="22"/>
          <w:lang w:eastAsia="zh-CN"/>
        </w:rPr>
        <w:t xml:space="preserve">For the value of C for (4, 3) and (2, 2), we see some reduction as reasonable, but preferably the reduction is not </w:t>
      </w:r>
      <w:r w:rsidR="009F0E81" w:rsidRPr="00D17AB0">
        <w:rPr>
          <w:sz w:val="22"/>
          <w:lang w:eastAsia="zh-CN"/>
        </w:rPr>
        <w:t>too significant to limit the gNB scheduling flexibility.</w:t>
      </w:r>
    </w:p>
    <w:p w14:paraId="747320BA" w14:textId="1701025B" w:rsidR="006C14D3" w:rsidRPr="00D17AB0" w:rsidRDefault="00712D70" w:rsidP="00D52AEC">
      <w:pPr>
        <w:jc w:val="both"/>
        <w:rPr>
          <w:b/>
          <w:sz w:val="22"/>
          <w:lang w:eastAsia="zh-CN"/>
        </w:rPr>
      </w:pPr>
      <w:r w:rsidRPr="00D17AB0">
        <w:rPr>
          <w:b/>
          <w:sz w:val="22"/>
          <w:lang w:eastAsia="zh-CN"/>
        </w:rPr>
        <w:t xml:space="preserve">Proposal </w:t>
      </w:r>
      <w:r w:rsidR="00131694">
        <w:rPr>
          <w:b/>
          <w:sz w:val="22"/>
          <w:lang w:eastAsia="zh-CN"/>
        </w:rPr>
        <w:t>3</w:t>
      </w:r>
      <w:r w:rsidRPr="00D17AB0">
        <w:rPr>
          <w:b/>
          <w:sz w:val="22"/>
          <w:lang w:eastAsia="zh-CN"/>
        </w:rPr>
        <w:t>.1: The value of C for combination (4, 3) for 15 kHz and 30 kHz is 48. The value of C for combination (2, 2) for 15 kHz and 30 kHz is 32.</w:t>
      </w:r>
    </w:p>
    <w:p w14:paraId="7AD58B1A" w14:textId="77777777" w:rsidR="00B64CCB" w:rsidRPr="00D17AB0" w:rsidRDefault="00E0380D" w:rsidP="00D52AEC">
      <w:pPr>
        <w:jc w:val="both"/>
        <w:rPr>
          <w:sz w:val="22"/>
          <w:lang w:eastAsia="zh-CN"/>
        </w:rPr>
      </w:pPr>
      <w:r w:rsidRPr="00D17AB0">
        <w:rPr>
          <w:sz w:val="22"/>
          <w:lang w:eastAsia="zh-CN"/>
        </w:rPr>
        <w:t>For the maximum number of PDCCH candidates per span,</w:t>
      </w:r>
      <w:r w:rsidR="00B64CCB" w:rsidRPr="00D17AB0">
        <w:rPr>
          <w:sz w:val="22"/>
          <w:lang w:eastAsia="zh-CN"/>
        </w:rPr>
        <w:t xml:space="preserve"> we would like to point out that if we simply divide the number of BDs supported per slot in Rel-15 by the number of spans to be used for Rel-16 per-span limit, this causes significant restriction for Rel-16 compared to Rel-15. In Rel-15, there is no restriction at all on how the BDs are distributed within a slot. If we translate this into per-span limit, it dictates that the BDs need to be evenly distributed, which would be a degradation instead of an enhancement. Therefore, </w:t>
      </w:r>
      <w:r w:rsidR="00B64CCB" w:rsidRPr="00D17AB0">
        <w:rPr>
          <w:b/>
          <w:sz w:val="22"/>
          <w:lang w:eastAsia="zh-CN"/>
        </w:rPr>
        <w:t>it would make sense only if we define Rel-16 BD limits such that the total number of BDs per slot is higher than that of Rel-15</w:t>
      </w:r>
      <w:r w:rsidR="00B64CCB" w:rsidRPr="00D17AB0">
        <w:rPr>
          <w:sz w:val="22"/>
          <w:lang w:eastAsia="zh-CN"/>
        </w:rPr>
        <w:t>.</w:t>
      </w:r>
    </w:p>
    <w:p w14:paraId="601819B8" w14:textId="6378A3F2" w:rsidR="00E0380D" w:rsidRPr="00D17AB0" w:rsidRDefault="00B64CCB" w:rsidP="00D52AEC">
      <w:pPr>
        <w:jc w:val="both"/>
        <w:rPr>
          <w:sz w:val="22"/>
          <w:lang w:eastAsia="zh-CN"/>
        </w:rPr>
      </w:pPr>
      <w:r w:rsidRPr="00D17AB0">
        <w:rPr>
          <w:sz w:val="22"/>
          <w:lang w:eastAsia="zh-CN"/>
        </w:rPr>
        <w:lastRenderedPageBreak/>
        <w:t>F</w:t>
      </w:r>
      <w:r w:rsidR="00E0380D" w:rsidRPr="00D17AB0">
        <w:rPr>
          <w:sz w:val="22"/>
          <w:lang w:eastAsia="zh-CN"/>
        </w:rPr>
        <w:t xml:space="preserve">or (7, 3), because there is sufficient gap between two spans for the UE to finish the PDCCH processing of one span before starting the next span, the Rel-15 </w:t>
      </w:r>
      <w:r w:rsidRPr="00D17AB0">
        <w:rPr>
          <w:sz w:val="22"/>
          <w:lang w:eastAsia="zh-CN"/>
        </w:rPr>
        <w:t>per-slot limit could be reused as the Rel-16 per-span limit. On the other hand, this may not be possible for (4, 3) or (2, 2). So some reduction for (4, 3) and (2, 2) would be necessary considering UE complexity.</w:t>
      </w:r>
      <w:r w:rsidR="00324801" w:rsidRPr="00D17AB0">
        <w:rPr>
          <w:sz w:val="22"/>
          <w:lang w:eastAsia="zh-CN"/>
        </w:rPr>
        <w:t xml:space="preserve"> As shown by the simulation results in our previous contribution [4], increasing the number of candidates from 8 to 18 per monitoring occasions can roughly reduce the PDCCH blocking probability by one order, which can be critical for URLLC latency performance. Also note that the simulations did not consider the likely two different sizes for DL and UL DCIs.</w:t>
      </w:r>
    </w:p>
    <w:p w14:paraId="3803B514" w14:textId="2BCEC602" w:rsidR="00E0380D" w:rsidRPr="00D17AB0" w:rsidRDefault="00E0380D" w:rsidP="00D52AEC">
      <w:pPr>
        <w:jc w:val="both"/>
        <w:rPr>
          <w:b/>
          <w:sz w:val="22"/>
          <w:lang w:eastAsia="zh-CN"/>
        </w:rPr>
      </w:pPr>
      <w:r w:rsidRPr="00D17AB0">
        <w:rPr>
          <w:b/>
          <w:sz w:val="22"/>
          <w:lang w:eastAsia="zh-CN"/>
        </w:rPr>
        <w:t xml:space="preserve">Proposal </w:t>
      </w:r>
      <w:r w:rsidR="00131694">
        <w:rPr>
          <w:b/>
          <w:sz w:val="22"/>
          <w:lang w:eastAsia="zh-CN"/>
        </w:rPr>
        <w:t>3</w:t>
      </w:r>
      <w:r w:rsidRPr="00D17AB0">
        <w:rPr>
          <w:b/>
          <w:sz w:val="22"/>
          <w:lang w:eastAsia="zh-CN"/>
        </w:rPr>
        <w:t xml:space="preserve">.2: </w:t>
      </w:r>
      <w:r w:rsidR="00324801" w:rsidRPr="00D17AB0">
        <w:rPr>
          <w:b/>
          <w:sz w:val="22"/>
          <w:lang w:eastAsia="zh-CN"/>
        </w:rPr>
        <w:t>For 15kHz SCS, t</w:t>
      </w:r>
      <w:r w:rsidRPr="00D17AB0">
        <w:rPr>
          <w:b/>
          <w:sz w:val="22"/>
          <w:lang w:eastAsia="zh-CN"/>
        </w:rPr>
        <w:t xml:space="preserve">he maximum number of monitored PDCCH candidates per span is </w:t>
      </w:r>
      <w:r w:rsidR="00B64CCB" w:rsidRPr="00D17AB0">
        <w:rPr>
          <w:b/>
          <w:sz w:val="22"/>
          <w:lang w:eastAsia="zh-CN"/>
        </w:rPr>
        <w:t>44</w:t>
      </w:r>
      <w:r w:rsidRPr="00D17AB0">
        <w:rPr>
          <w:b/>
          <w:sz w:val="22"/>
          <w:lang w:eastAsia="zh-CN"/>
        </w:rPr>
        <w:t xml:space="preserve">, </w:t>
      </w:r>
      <w:r w:rsidR="00324801" w:rsidRPr="00D17AB0">
        <w:rPr>
          <w:b/>
          <w:sz w:val="22"/>
          <w:lang w:eastAsia="zh-CN"/>
        </w:rPr>
        <w:t>30</w:t>
      </w:r>
      <w:r w:rsidRPr="00D17AB0">
        <w:rPr>
          <w:b/>
          <w:sz w:val="22"/>
          <w:lang w:eastAsia="zh-CN"/>
        </w:rPr>
        <w:t xml:space="preserve"> and</w:t>
      </w:r>
      <w:r w:rsidR="00324801" w:rsidRPr="00D17AB0">
        <w:rPr>
          <w:b/>
          <w:sz w:val="22"/>
          <w:lang w:eastAsia="zh-CN"/>
        </w:rPr>
        <w:t xml:space="preserve"> 20</w:t>
      </w:r>
      <w:r w:rsidRPr="00D17AB0">
        <w:rPr>
          <w:b/>
          <w:sz w:val="22"/>
          <w:lang w:eastAsia="zh-CN"/>
        </w:rPr>
        <w:t xml:space="preserve"> for (7, 3), (4, 3) and (2, 2), respectively.</w:t>
      </w:r>
    </w:p>
    <w:p w14:paraId="75C886AC" w14:textId="27856DD6" w:rsidR="00324801" w:rsidRPr="00D17AB0" w:rsidRDefault="00324801" w:rsidP="00324801">
      <w:pPr>
        <w:jc w:val="both"/>
        <w:rPr>
          <w:b/>
          <w:sz w:val="22"/>
          <w:lang w:eastAsia="zh-CN"/>
        </w:rPr>
      </w:pPr>
      <w:r w:rsidRPr="00D17AB0">
        <w:rPr>
          <w:b/>
          <w:sz w:val="22"/>
          <w:lang w:eastAsia="zh-CN"/>
        </w:rPr>
        <w:t xml:space="preserve">Proposal </w:t>
      </w:r>
      <w:r w:rsidR="00131694">
        <w:rPr>
          <w:b/>
          <w:sz w:val="22"/>
          <w:lang w:eastAsia="zh-CN"/>
        </w:rPr>
        <w:t>3</w:t>
      </w:r>
      <w:r w:rsidRPr="00D17AB0">
        <w:rPr>
          <w:b/>
          <w:sz w:val="22"/>
          <w:lang w:eastAsia="zh-CN"/>
        </w:rPr>
        <w:t>.3: For 30kHz SCS, the maximum number of monitored PDCCH candidates per span is 36, 24 and 16 for (7, 3), (4, 3) and (2, 2), respectively.</w:t>
      </w:r>
    </w:p>
    <w:p w14:paraId="562659B2" w14:textId="77777777" w:rsidR="009F0E81" w:rsidRPr="00D17AB0" w:rsidRDefault="009F0E81" w:rsidP="00923599">
      <w:pPr>
        <w:jc w:val="both"/>
        <w:rPr>
          <w:lang w:eastAsia="zh-CN"/>
        </w:rPr>
      </w:pPr>
    </w:p>
    <w:p w14:paraId="570E2F31" w14:textId="7E957C33" w:rsidR="009F0E81" w:rsidRPr="00D17AB0" w:rsidRDefault="00131694" w:rsidP="009F0E81">
      <w:pPr>
        <w:pStyle w:val="Heading2"/>
        <w:rPr>
          <w:lang w:eastAsia="zh-CN"/>
        </w:rPr>
      </w:pPr>
      <w:r>
        <w:rPr>
          <w:lang w:eastAsia="zh-CN"/>
        </w:rPr>
        <w:t>3</w:t>
      </w:r>
      <w:r w:rsidR="009F0E81" w:rsidRPr="00D17AB0">
        <w:rPr>
          <w:lang w:eastAsia="zh-CN"/>
        </w:rPr>
        <w:t>.2 UE reporting capability</w:t>
      </w:r>
    </w:p>
    <w:p w14:paraId="0BAD46BC" w14:textId="09F890DF" w:rsidR="00D52AEC" w:rsidRPr="00D17AB0" w:rsidRDefault="009F0E81" w:rsidP="00F37441">
      <w:pPr>
        <w:jc w:val="both"/>
        <w:rPr>
          <w:sz w:val="22"/>
          <w:szCs w:val="22"/>
          <w:lang w:eastAsia="zh-CN"/>
        </w:rPr>
      </w:pPr>
      <w:r w:rsidRPr="00D17AB0">
        <w:rPr>
          <w:sz w:val="22"/>
          <w:szCs w:val="22"/>
          <w:lang w:eastAsia="zh-CN"/>
        </w:rPr>
        <w:t>One FFS point is for a UE supporting mixed PDCCH capabilities on different carriers, whether (the minimum of pdcch-BlindDetectionCA-R15 + the minimum of pdcch-BlindDetectionCA-R16) can be smaller than 4. Given that the UE can already separately report pdcch-BlindDetectionCA-R16 for Case 2, which can be smaller than 4, it does not seem so necessary to allow (the minimum of pdcch-BlindDetectionCA-R15 + the minimum of pdcch-BlindDetectionCA-R16) to be smaller than 4.</w:t>
      </w:r>
    </w:p>
    <w:p w14:paraId="680D22FF" w14:textId="4366E4A6" w:rsidR="00804EA5" w:rsidRPr="00D17AB0" w:rsidRDefault="009F0E81" w:rsidP="00A34C16">
      <w:pPr>
        <w:jc w:val="both"/>
        <w:rPr>
          <w:b/>
          <w:sz w:val="22"/>
          <w:lang w:eastAsia="zh-CN"/>
        </w:rPr>
      </w:pPr>
      <w:r w:rsidRPr="00D17AB0">
        <w:rPr>
          <w:b/>
          <w:sz w:val="22"/>
          <w:lang w:eastAsia="zh-CN"/>
        </w:rPr>
        <w:t xml:space="preserve">Proposal </w:t>
      </w:r>
      <w:r w:rsidR="00131694">
        <w:rPr>
          <w:b/>
          <w:sz w:val="22"/>
          <w:lang w:eastAsia="zh-CN"/>
        </w:rPr>
        <w:t>3</w:t>
      </w:r>
      <w:r w:rsidRPr="00D17AB0">
        <w:rPr>
          <w:b/>
          <w:sz w:val="22"/>
          <w:lang w:eastAsia="zh-CN"/>
        </w:rPr>
        <w:t xml:space="preserve">.4: </w:t>
      </w:r>
      <w:r w:rsidR="00804EA5" w:rsidRPr="00D17AB0">
        <w:rPr>
          <w:b/>
          <w:sz w:val="22"/>
          <w:lang w:eastAsia="zh-CN"/>
        </w:rPr>
        <w:t>For case 3, (the minimum of pdcch-BlindDetectionCA-R15 + the minimum of pdcch-BlindDetectionCA-R16) is equal to 4.</w:t>
      </w:r>
    </w:p>
    <w:p w14:paraId="0E055032" w14:textId="1AC19AD1" w:rsidR="00084A81" w:rsidRDefault="00084A81" w:rsidP="00A34C16">
      <w:pPr>
        <w:jc w:val="both"/>
        <w:rPr>
          <w:sz w:val="22"/>
          <w:szCs w:val="22"/>
          <w:lang w:eastAsia="zh-CN"/>
        </w:rPr>
      </w:pPr>
      <w:r w:rsidRPr="00084A81">
        <w:rPr>
          <w:sz w:val="22"/>
          <w:szCs w:val="22"/>
          <w:lang w:eastAsia="zh-CN"/>
        </w:rPr>
        <w:t xml:space="preserve">Based on the current agreement, the UE is to report a single Case 3 combination of pdcch-BlindDetectionCA-R15 </w:t>
      </w:r>
      <w:r>
        <w:rPr>
          <w:sz w:val="22"/>
          <w:szCs w:val="22"/>
          <w:lang w:eastAsia="zh-CN"/>
        </w:rPr>
        <w:t>and</w:t>
      </w:r>
      <w:r w:rsidRPr="00084A81">
        <w:rPr>
          <w:sz w:val="22"/>
          <w:szCs w:val="22"/>
          <w:lang w:eastAsia="zh-CN"/>
        </w:rPr>
        <w:t xml:space="preserve"> pdcch-BlindDetectionCA-R16</w:t>
      </w:r>
      <w:r>
        <w:rPr>
          <w:sz w:val="22"/>
          <w:szCs w:val="22"/>
          <w:lang w:eastAsia="zh-CN"/>
        </w:rPr>
        <w:t xml:space="preserve">. We think this to be slightly restrictive and are considering if the UE could not report more than one Case 3 combination. </w:t>
      </w:r>
    </w:p>
    <w:p w14:paraId="105CF7EE" w14:textId="4FC475C1" w:rsidR="00084A81" w:rsidRDefault="00084A81" w:rsidP="00375076">
      <w:pPr>
        <w:spacing w:after="0"/>
        <w:jc w:val="both"/>
        <w:rPr>
          <w:sz w:val="22"/>
          <w:szCs w:val="22"/>
          <w:lang w:eastAsia="zh-CN"/>
        </w:rPr>
      </w:pPr>
      <w:r>
        <w:rPr>
          <w:sz w:val="22"/>
          <w:szCs w:val="22"/>
          <w:lang w:eastAsia="zh-CN"/>
        </w:rPr>
        <w:t xml:space="preserve">Let’s just take an example, where the UE reports 6CCs for Rel-15 only </w:t>
      </w:r>
      <w:r w:rsidR="00375076">
        <w:rPr>
          <w:sz w:val="22"/>
          <w:szCs w:val="22"/>
          <w:lang w:eastAsia="zh-CN"/>
        </w:rPr>
        <w:t xml:space="preserve">and this UE used the processing power of two Rel-15 PDCCH monitoring carriers for a single Rel-16 PDCCH monitoring carrier. For such a UE, the UE the following combinations of Rel-15 and Rel-16 capabilities would be possible: </w:t>
      </w:r>
    </w:p>
    <w:p w14:paraId="2C92B659" w14:textId="0083C25C" w:rsidR="00375076" w:rsidRDefault="00375076" w:rsidP="00375076">
      <w:pPr>
        <w:pStyle w:val="ListParagraph"/>
        <w:numPr>
          <w:ilvl w:val="0"/>
          <w:numId w:val="27"/>
        </w:numPr>
        <w:jc w:val="both"/>
        <w:rPr>
          <w:sz w:val="22"/>
          <w:szCs w:val="22"/>
          <w:lang w:eastAsia="zh-CN"/>
        </w:rPr>
      </w:pPr>
      <w:r>
        <w:rPr>
          <w:sz w:val="22"/>
          <w:szCs w:val="22"/>
          <w:lang w:eastAsia="zh-CN"/>
        </w:rPr>
        <w:t>Case 1: 6CCs</w:t>
      </w:r>
    </w:p>
    <w:p w14:paraId="59C3ED28" w14:textId="06039BC9" w:rsidR="00375076" w:rsidRDefault="00375076" w:rsidP="00375076">
      <w:pPr>
        <w:pStyle w:val="ListParagraph"/>
        <w:numPr>
          <w:ilvl w:val="0"/>
          <w:numId w:val="27"/>
        </w:numPr>
        <w:jc w:val="both"/>
        <w:rPr>
          <w:sz w:val="22"/>
          <w:szCs w:val="22"/>
          <w:lang w:eastAsia="zh-CN"/>
        </w:rPr>
      </w:pPr>
      <w:r>
        <w:rPr>
          <w:sz w:val="22"/>
          <w:szCs w:val="22"/>
          <w:lang w:eastAsia="zh-CN"/>
        </w:rPr>
        <w:t>Case 2: 3CCs, as two R15 CCs used to provide capability of one R16 CC</w:t>
      </w:r>
    </w:p>
    <w:p w14:paraId="537C2C82" w14:textId="4D1D5468" w:rsidR="00375076" w:rsidRDefault="00375076" w:rsidP="00375076">
      <w:pPr>
        <w:pStyle w:val="ListParagraph"/>
        <w:numPr>
          <w:ilvl w:val="0"/>
          <w:numId w:val="27"/>
        </w:numPr>
        <w:jc w:val="both"/>
        <w:rPr>
          <w:sz w:val="22"/>
          <w:szCs w:val="22"/>
          <w:lang w:eastAsia="zh-CN"/>
        </w:rPr>
      </w:pPr>
      <w:r>
        <w:rPr>
          <w:sz w:val="22"/>
          <w:szCs w:val="22"/>
          <w:lang w:eastAsia="zh-CN"/>
        </w:rPr>
        <w:t>Case 3: Which of the possible combinations should the UE report here? As there are two options</w:t>
      </w:r>
    </w:p>
    <w:p w14:paraId="138C6172" w14:textId="3658591D" w:rsidR="00375076" w:rsidRDefault="00375076" w:rsidP="00375076">
      <w:pPr>
        <w:pStyle w:val="ListParagraph"/>
        <w:numPr>
          <w:ilvl w:val="1"/>
          <w:numId w:val="27"/>
        </w:numPr>
        <w:jc w:val="both"/>
        <w:rPr>
          <w:sz w:val="22"/>
          <w:szCs w:val="22"/>
          <w:lang w:eastAsia="zh-CN"/>
        </w:rPr>
      </w:pPr>
      <w:r>
        <w:rPr>
          <w:sz w:val="22"/>
          <w:szCs w:val="22"/>
          <w:lang w:eastAsia="zh-CN"/>
        </w:rPr>
        <w:t>Option 1: 1 R16 + 4 R15</w:t>
      </w:r>
    </w:p>
    <w:p w14:paraId="5C5A3C96" w14:textId="64A3C83D" w:rsidR="00375076" w:rsidRDefault="00375076" w:rsidP="00375076">
      <w:pPr>
        <w:pStyle w:val="ListParagraph"/>
        <w:numPr>
          <w:ilvl w:val="1"/>
          <w:numId w:val="27"/>
        </w:numPr>
        <w:jc w:val="both"/>
        <w:rPr>
          <w:sz w:val="22"/>
          <w:szCs w:val="22"/>
          <w:lang w:eastAsia="zh-CN"/>
        </w:rPr>
      </w:pPr>
      <w:r>
        <w:rPr>
          <w:sz w:val="22"/>
          <w:szCs w:val="22"/>
          <w:lang w:eastAsia="zh-CN"/>
        </w:rPr>
        <w:t>Option 2: 2 R16 + 2 R15</w:t>
      </w:r>
    </w:p>
    <w:p w14:paraId="5032D281" w14:textId="77777777" w:rsidR="00E16A07" w:rsidRDefault="00375076" w:rsidP="00375076">
      <w:pPr>
        <w:jc w:val="both"/>
        <w:rPr>
          <w:sz w:val="22"/>
          <w:szCs w:val="22"/>
          <w:lang w:eastAsia="zh-CN"/>
        </w:rPr>
      </w:pPr>
      <w:r>
        <w:rPr>
          <w:sz w:val="22"/>
          <w:szCs w:val="22"/>
          <w:lang w:eastAsia="zh-CN"/>
        </w:rPr>
        <w:t xml:space="preserve">For the example here, if the UE reports Case 3 capability as 2 R16 &amp; 2 R15 (Option 2), if the gNB would only configure a single R16 CC based on the reported capability it would not know that actually 4 R15 CCs could be configured in addition as the reported capability only indicates 2 R15 CCs (i.e. gNB cannot configure the UE up to its full potential). Similarly, if the UE would report as single Case 3 capability as 1 R16 &amp; 4 R15, if the gNB would configure 2 R16 CCs it would need to use the Case 2 assumption </w:t>
      </w:r>
      <w:r w:rsidR="00E16A07">
        <w:rPr>
          <w:sz w:val="22"/>
          <w:szCs w:val="22"/>
          <w:lang w:eastAsia="zh-CN"/>
        </w:rPr>
        <w:t>on the total number of carriers and could therefore only configure a single R15 CC in addition (although the UE would support 2 R15 CCs in addition). So overall, having the Case 3 UE capability reporting limited to a single R15&amp;R16 combination will lead to situations, where the gNB cannot configure the UE up to its full PDCCH monitoring capability.</w:t>
      </w:r>
    </w:p>
    <w:p w14:paraId="691BB1DC" w14:textId="76EFD24F" w:rsidR="00E16A07" w:rsidRPr="00D17AB0" w:rsidRDefault="00E16A07" w:rsidP="00E16A07">
      <w:pPr>
        <w:jc w:val="both"/>
        <w:rPr>
          <w:b/>
          <w:sz w:val="22"/>
          <w:lang w:eastAsia="zh-CN"/>
        </w:rPr>
      </w:pPr>
      <w:r w:rsidRPr="00D17AB0">
        <w:rPr>
          <w:b/>
          <w:sz w:val="22"/>
          <w:lang w:eastAsia="zh-CN"/>
        </w:rPr>
        <w:t xml:space="preserve">Proposal </w:t>
      </w:r>
      <w:r>
        <w:rPr>
          <w:b/>
          <w:sz w:val="22"/>
          <w:lang w:eastAsia="zh-CN"/>
        </w:rPr>
        <w:t>3</w:t>
      </w:r>
      <w:r w:rsidRPr="00D17AB0">
        <w:rPr>
          <w:b/>
          <w:sz w:val="22"/>
          <w:lang w:eastAsia="zh-CN"/>
        </w:rPr>
        <w:t>.</w:t>
      </w:r>
      <w:r>
        <w:rPr>
          <w:b/>
          <w:sz w:val="22"/>
          <w:lang w:eastAsia="zh-CN"/>
        </w:rPr>
        <w:t>5</w:t>
      </w:r>
      <w:r w:rsidRPr="00D17AB0">
        <w:rPr>
          <w:b/>
          <w:sz w:val="22"/>
          <w:lang w:eastAsia="zh-CN"/>
        </w:rPr>
        <w:t xml:space="preserve">: </w:t>
      </w:r>
      <w:r>
        <w:rPr>
          <w:b/>
          <w:sz w:val="22"/>
          <w:lang w:eastAsia="zh-CN"/>
        </w:rPr>
        <w:t xml:space="preserve">Support </w:t>
      </w:r>
      <w:r w:rsidR="00D02EA5">
        <w:rPr>
          <w:b/>
          <w:sz w:val="22"/>
          <w:lang w:eastAsia="zh-CN"/>
        </w:rPr>
        <w:t xml:space="preserve">more </w:t>
      </w:r>
      <w:r>
        <w:rPr>
          <w:b/>
          <w:sz w:val="22"/>
          <w:lang w:eastAsia="zh-CN"/>
        </w:rPr>
        <w:t xml:space="preserve">than one </w:t>
      </w:r>
      <w:r w:rsidRPr="00D17AB0">
        <w:rPr>
          <w:b/>
          <w:sz w:val="22"/>
          <w:lang w:eastAsia="zh-CN"/>
        </w:rPr>
        <w:t>case 3</w:t>
      </w:r>
      <w:r>
        <w:rPr>
          <w:b/>
          <w:sz w:val="22"/>
          <w:lang w:eastAsia="zh-CN"/>
        </w:rPr>
        <w:t xml:space="preserve"> combination (i.e. combination of </w:t>
      </w:r>
      <w:r w:rsidRPr="00D17AB0">
        <w:rPr>
          <w:b/>
          <w:sz w:val="22"/>
          <w:lang w:eastAsia="zh-CN"/>
        </w:rPr>
        <w:t xml:space="preserve">pdcch-BlindDetectionCA-R15 + pdcch-BlindDetectionCA-R16) </w:t>
      </w:r>
      <w:r>
        <w:rPr>
          <w:b/>
          <w:sz w:val="22"/>
          <w:lang w:eastAsia="zh-CN"/>
        </w:rPr>
        <w:t xml:space="preserve">to be reported by the UE, </w:t>
      </w:r>
      <w:r w:rsidR="00D02EA5">
        <w:rPr>
          <w:b/>
          <w:sz w:val="22"/>
          <w:lang w:eastAsia="zh-CN"/>
        </w:rPr>
        <w:t>to be able</w:t>
      </w:r>
      <w:r>
        <w:rPr>
          <w:b/>
          <w:sz w:val="22"/>
          <w:lang w:eastAsia="zh-CN"/>
        </w:rPr>
        <w:t xml:space="preserve"> to operate the UE up to its full potential</w:t>
      </w:r>
      <w:r w:rsidRPr="00D17AB0">
        <w:rPr>
          <w:b/>
          <w:sz w:val="22"/>
          <w:lang w:eastAsia="zh-CN"/>
        </w:rPr>
        <w:t>.</w:t>
      </w:r>
    </w:p>
    <w:p w14:paraId="7635C134" w14:textId="77777777" w:rsidR="00375076" w:rsidRPr="00375076" w:rsidRDefault="00375076" w:rsidP="00375076">
      <w:pPr>
        <w:jc w:val="both"/>
        <w:rPr>
          <w:sz w:val="22"/>
          <w:szCs w:val="22"/>
          <w:lang w:eastAsia="zh-CN"/>
        </w:rPr>
      </w:pPr>
    </w:p>
    <w:p w14:paraId="46733AAE" w14:textId="10D603BA" w:rsidR="00804EA5" w:rsidRPr="00D17AB0" w:rsidRDefault="00131694" w:rsidP="00804EA5">
      <w:pPr>
        <w:pStyle w:val="Heading2"/>
        <w:rPr>
          <w:lang w:eastAsia="zh-CN"/>
        </w:rPr>
      </w:pPr>
      <w:r>
        <w:rPr>
          <w:lang w:eastAsia="zh-CN"/>
        </w:rPr>
        <w:t>3</w:t>
      </w:r>
      <w:r w:rsidR="00804EA5" w:rsidRPr="00D17AB0">
        <w:rPr>
          <w:lang w:eastAsia="zh-CN"/>
        </w:rPr>
        <w:t xml:space="preserve">.3 </w:t>
      </w:r>
      <w:r w:rsidR="000E45BA">
        <w:rPr>
          <w:lang w:eastAsia="zh-CN"/>
        </w:rPr>
        <w:t xml:space="preserve">Enhanced PDCCH monitoring with </w:t>
      </w:r>
      <w:r w:rsidR="00804EA5" w:rsidRPr="00D17AB0">
        <w:rPr>
          <w:lang w:eastAsia="zh-CN"/>
        </w:rPr>
        <w:t>CA</w:t>
      </w:r>
    </w:p>
    <w:p w14:paraId="60F8DE40" w14:textId="410FC0C3" w:rsidR="00804EA5" w:rsidRDefault="009C326B" w:rsidP="001A5C5E">
      <w:pPr>
        <w:jc w:val="both"/>
        <w:rPr>
          <w:sz w:val="22"/>
          <w:szCs w:val="22"/>
          <w:lang w:eastAsia="zh-CN"/>
        </w:rPr>
      </w:pPr>
      <w:r>
        <w:rPr>
          <w:sz w:val="22"/>
          <w:szCs w:val="22"/>
          <w:lang w:eastAsia="zh-CN"/>
        </w:rPr>
        <w:t>There had been extensive discussion in RAN1#100-e on</w:t>
      </w:r>
      <w:r w:rsidR="00804EA5" w:rsidRPr="00D17AB0">
        <w:rPr>
          <w:sz w:val="22"/>
          <w:szCs w:val="22"/>
          <w:lang w:eastAsia="zh-CN"/>
        </w:rPr>
        <w:t xml:space="preserve"> how to handle the CA case when the reported capability is less than the actual configured number of CCs.</w:t>
      </w:r>
      <w:r w:rsidR="000E45BA">
        <w:rPr>
          <w:sz w:val="22"/>
          <w:szCs w:val="22"/>
          <w:lang w:eastAsia="zh-CN"/>
        </w:rPr>
        <w:t xml:space="preserve"> </w:t>
      </w:r>
      <w:r>
        <w:rPr>
          <w:sz w:val="22"/>
          <w:szCs w:val="22"/>
          <w:lang w:eastAsia="zh-CN"/>
        </w:rPr>
        <w:t xml:space="preserve">It was acknowledged that there are two cases, </w:t>
      </w:r>
      <w:r>
        <w:rPr>
          <w:sz w:val="22"/>
          <w:szCs w:val="22"/>
          <w:lang w:eastAsia="zh-CN"/>
        </w:rPr>
        <w:lastRenderedPageBreak/>
        <w:t>namely with aligned spans and with unaligned spans, and it makes sense to treat these two cases differently or independently.</w:t>
      </w:r>
    </w:p>
    <w:p w14:paraId="1462C831" w14:textId="0CF6C815" w:rsidR="009C326B" w:rsidRDefault="009C326B" w:rsidP="001A5C5E">
      <w:pPr>
        <w:jc w:val="both"/>
        <w:rPr>
          <w:sz w:val="22"/>
          <w:szCs w:val="22"/>
          <w:lang w:eastAsia="zh-CN"/>
        </w:rPr>
      </w:pPr>
      <w:r>
        <w:rPr>
          <w:sz w:val="22"/>
          <w:szCs w:val="22"/>
          <w:lang w:eastAsia="zh-CN"/>
        </w:rPr>
        <w:t>For the case with aligned span, we have agreed on the following working assumptions:</w:t>
      </w:r>
    </w:p>
    <w:tbl>
      <w:tblPr>
        <w:tblStyle w:val="TableGrid"/>
        <w:tblW w:w="0" w:type="auto"/>
        <w:tblLook w:val="04A0" w:firstRow="1" w:lastRow="0" w:firstColumn="1" w:lastColumn="0" w:noHBand="0" w:noVBand="1"/>
      </w:tblPr>
      <w:tblGrid>
        <w:gridCol w:w="9629"/>
      </w:tblGrid>
      <w:tr w:rsidR="009C326B" w14:paraId="7A5CC95D" w14:textId="77777777" w:rsidTr="009C326B">
        <w:tc>
          <w:tcPr>
            <w:tcW w:w="9629" w:type="dxa"/>
          </w:tcPr>
          <w:p w14:paraId="1F62412B" w14:textId="77777777" w:rsidR="009C326B" w:rsidRPr="00EB6D5F" w:rsidRDefault="009C326B" w:rsidP="009C326B">
            <w:pPr>
              <w:spacing w:after="0"/>
              <w:rPr>
                <w:highlight w:val="darkYellow"/>
                <w:lang w:eastAsia="x-none"/>
              </w:rPr>
            </w:pPr>
            <w:r w:rsidRPr="002B0A52">
              <w:rPr>
                <w:highlight w:val="darkYellow"/>
                <w:lang w:eastAsia="x-none"/>
              </w:rPr>
              <w:t>Working assumption:</w:t>
            </w:r>
            <w:r w:rsidRPr="00BD2B6D">
              <w:rPr>
                <w:color w:val="000000" w:themeColor="text1"/>
                <w:sz w:val="21"/>
                <w:szCs w:val="21"/>
              </w:rPr>
              <w:t>  </w:t>
            </w:r>
            <w:r>
              <w:rPr>
                <w:color w:val="000000"/>
                <w:sz w:val="21"/>
                <w:szCs w:val="21"/>
              </w:rPr>
              <w:t>  </w:t>
            </w:r>
          </w:p>
          <w:p w14:paraId="176AD641" w14:textId="77777777" w:rsidR="009C326B" w:rsidRDefault="009C326B" w:rsidP="009C326B">
            <w:pPr>
              <w:spacing w:after="0"/>
              <w:rPr>
                <w:i/>
                <w:iCs/>
              </w:rPr>
            </w:pP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non-overlapping CCEs per span on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downlink cells </w:t>
            </w:r>
            <w:r>
              <w:rPr>
                <w:i/>
                <w:iCs/>
                <w:color w:val="0070C0"/>
              </w:rPr>
              <w:t xml:space="preserve">if the spans on </w:t>
            </w:r>
            <w:r>
              <w:rPr>
                <w:i/>
                <w:iCs/>
                <w:color w:val="FF0000"/>
              </w:rPr>
              <w:t>all</w:t>
            </w:r>
            <w:r>
              <w:rPr>
                <w:i/>
                <w:iCs/>
                <w:color w:val="0070C0"/>
              </w:rPr>
              <w:t xml:space="preserve">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rPr>
                    <m:t>N</m:t>
                  </m:r>
                </m:e>
                <m:sub>
                  <m:r>
                    <m:rPr>
                      <m:sty m:val="p"/>
                    </m:rPr>
                    <w:rPr>
                      <w:rFonts w:ascii="Cambria Math" w:hAnsi="Cambria Math"/>
                      <w:color w:val="0070C0"/>
                      <w:sz w:val="21"/>
                      <w:szCs w:val="21"/>
                    </w:rPr>
                    <m:t>cells,r16</m:t>
                  </m:r>
                  <m:ctrlPr>
                    <w:rPr>
                      <w:rFonts w:ascii="Cambria Math" w:hAnsi="Cambria Math" w:cs="Calibri"/>
                      <w:color w:val="0070C0"/>
                      <w:sz w:val="21"/>
                      <w:szCs w:val="21"/>
                    </w:rPr>
                  </m:ctrlPr>
                </m:sub>
                <m:sup>
                  <m:r>
                    <m:rPr>
                      <m:sty m:val="p"/>
                    </m:rPr>
                    <w:rPr>
                      <w:rFonts w:ascii="Cambria Math" w:hAnsi="Cambria Math"/>
                      <w:color w:val="0070C0"/>
                      <w:sz w:val="21"/>
                      <w:szCs w:val="21"/>
                    </w:rPr>
                    <m:t>DL,(X,Y),</m:t>
                  </m:r>
                  <m:r>
                    <w:rPr>
                      <w:rFonts w:ascii="Cambria Math" w:hAnsi="Cambria Math"/>
                      <w:color w:val="0070C0"/>
                      <w:sz w:val="21"/>
                      <w:szCs w:val="21"/>
                    </w:rPr>
                    <m:t>μ</m:t>
                  </m:r>
                  <m:ctrlPr>
                    <w:rPr>
                      <w:rFonts w:ascii="Cambria Math" w:hAnsi="Cambria Math" w:cs="Calibri"/>
                      <w:color w:val="0070C0"/>
                      <w:sz w:val="21"/>
                      <w:szCs w:val="21"/>
                    </w:rPr>
                  </m:ctrlPr>
                </m:sup>
              </m:sSubSup>
            </m:oMath>
            <w:r>
              <w:rPr>
                <w:i/>
                <w:iCs/>
                <w:color w:val="0070C0"/>
              </w:rPr>
              <w:t xml:space="preserve"> downlink cells are aligned,</w:t>
            </w:r>
            <w:r>
              <w:rPr>
                <w:i/>
                <w:iCs/>
              </w:rPr>
              <w:t xml:space="preserve"> where</w:t>
            </w:r>
          </w:p>
          <w:p w14:paraId="78AA47F6" w14:textId="77777777" w:rsidR="009C326B" w:rsidRDefault="00CE6396" w:rsidP="009C326B">
            <w:pPr>
              <w:spacing w:beforeLines="50" w:before="120" w:after="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3797AC18" w14:textId="77777777" w:rsidR="009C326B" w:rsidRDefault="009C326B" w:rsidP="009C326B">
            <w:pPr>
              <w:numPr>
                <w:ilvl w:val="1"/>
                <w:numId w:val="10"/>
              </w:numPr>
              <w:autoSpaceDE w:val="0"/>
              <w:autoSpaceDN w:val="0"/>
              <w:snapToGrid w:val="0"/>
              <w:spacing w:after="0"/>
              <w:jc w:val="both"/>
              <w:rPr>
                <w:i/>
                <w:iCs/>
              </w:rPr>
            </w:pPr>
            <w:r>
              <w:rPr>
                <w:i/>
                <w:iCs/>
                <w:noProof/>
                <w:position w:val="-14"/>
                <w:lang w:eastAsia="zh-CN"/>
              </w:rPr>
              <w:drawing>
                <wp:inline distT="0" distB="0" distL="0" distR="0" wp14:anchorId="531CA9E7" wp14:editId="0DAEF4F6">
                  <wp:extent cx="457200" cy="247015"/>
                  <wp:effectExtent l="0" t="0" r="0" b="635"/>
                  <wp:docPr id="109" name="图片 109" descr="cid:image023.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cid:image023.png@01D5F088.C5CC80B0"/>
                          <pic:cNvPicPr>
                            <a:picLocks noChangeAspect="1" noChangeArrowheads="1"/>
                          </pic:cNvPicPr>
                        </pic:nvPicPr>
                        <pic:blipFill>
                          <a:blip r:embed="rId87" r:link="rId88" cstate="print">
                            <a:extLst>
                              <a:ext uri="{28A0092B-C50C-407E-A947-70E740481C1C}">
                                <a14:useLocalDpi xmlns:a14="http://schemas.microsoft.com/office/drawing/2010/main" val="0"/>
                              </a:ext>
                            </a:extLst>
                          </a:blip>
                          <a:srcRect/>
                          <a:stretch>
                            <a:fillRect/>
                          </a:stretch>
                        </pic:blipFill>
                        <pic:spPr bwMode="auto">
                          <a:xfrm>
                            <a:off x="0" y="0"/>
                            <a:ext cx="457200" cy="247015"/>
                          </a:xfrm>
                          <a:prstGeom prst="rect">
                            <a:avLst/>
                          </a:prstGeom>
                          <a:noFill/>
                          <a:ln>
                            <a:noFill/>
                          </a:ln>
                        </pic:spPr>
                      </pic:pic>
                    </a:graphicData>
                  </a:graphic>
                </wp:inline>
              </w:drawing>
            </w:r>
            <w:r>
              <w:rPr>
                <w:i/>
                <w:iCs/>
              </w:rPr>
              <w:t xml:space="preserve">is the number serving cells configured with Rel-16 PDCCH monitoring capability with SCS configuration j. </w:t>
            </w:r>
          </w:p>
          <w:p w14:paraId="50B1D4C8" w14:textId="77777777" w:rsidR="009C326B" w:rsidRDefault="009C326B" w:rsidP="009C326B">
            <w:pPr>
              <w:numPr>
                <w:ilvl w:val="1"/>
                <w:numId w:val="10"/>
              </w:numPr>
              <w:autoSpaceDE w:val="0"/>
              <w:autoSpaceDN w:val="0"/>
              <w:snapToGrid w:val="0"/>
              <w:spacing w:beforeLines="50" w:before="120" w:after="0"/>
              <w:ind w:left="1434" w:hanging="357"/>
              <w:jc w:val="both"/>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is replaced by</w:t>
            </w:r>
            <w:r>
              <w:rPr>
                <w:i/>
                <w:iCs/>
                <w:noProof/>
                <w:position w:val="-14"/>
                <w:lang w:eastAsia="zh-CN"/>
              </w:rPr>
              <w:drawing>
                <wp:inline distT="0" distB="0" distL="0" distR="0" wp14:anchorId="0BF84661" wp14:editId="4EB0B5E1">
                  <wp:extent cx="504190" cy="247015"/>
                  <wp:effectExtent l="0" t="0" r="0" b="635"/>
                  <wp:docPr id="110" name="图片 110" descr="cid:image024.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cid:image024.png@01D5F088.C5CC80B0"/>
                          <pic:cNvPicPr>
                            <a:picLocks noChangeAspect="1" noChangeArrowheads="1"/>
                          </pic:cNvPicPr>
                        </pic:nvPicPr>
                        <pic:blipFill>
                          <a:blip r:embed="rId89" r:link="rId90" cstate="print">
                            <a:extLst>
                              <a:ext uri="{28A0092B-C50C-407E-A947-70E740481C1C}">
                                <a14:useLocalDpi xmlns:a14="http://schemas.microsoft.com/office/drawing/2010/main" val="0"/>
                              </a:ext>
                            </a:extLst>
                          </a:blip>
                          <a:srcRect/>
                          <a:stretch>
                            <a:fillRect/>
                          </a:stretch>
                        </pic:blipFill>
                        <pic:spPr bwMode="auto">
                          <a:xfrm>
                            <a:off x="0" y="0"/>
                            <a:ext cx="504190" cy="247015"/>
                          </a:xfrm>
                          <a:prstGeom prst="rect">
                            <a:avLst/>
                          </a:prstGeom>
                          <a:noFill/>
                          <a:ln>
                            <a:noFill/>
                          </a:ln>
                        </pic:spPr>
                      </pic:pic>
                    </a:graphicData>
                  </a:graphic>
                </wp:inline>
              </w:drawing>
            </w:r>
            <w:r>
              <w:rPr>
                <w:i/>
                <w:iCs/>
              </w:rPr>
              <w:t xml:space="preserve">. </w:t>
            </w:r>
          </w:p>
          <w:p w14:paraId="513CE21C" w14:textId="77777777" w:rsidR="009C326B" w:rsidRDefault="009C326B" w:rsidP="009C326B">
            <w:pPr>
              <w:numPr>
                <w:ilvl w:val="1"/>
                <w:numId w:val="10"/>
              </w:numPr>
              <w:autoSpaceDE w:val="0"/>
              <w:autoSpaceDN w:val="0"/>
              <w:snapToGrid w:val="0"/>
              <w:spacing w:beforeLines="50" w:before="120" w:after="0"/>
              <w:ind w:left="1434" w:hanging="357"/>
              <w:jc w:val="both"/>
              <w:rPr>
                <w:rFonts w:ascii="Calibri" w:hAnsi="Calibri" w:cs="Calibri"/>
                <w:color w:val="1F497D"/>
                <w:sz w:val="21"/>
                <w:szCs w:val="21"/>
              </w:rPr>
            </w:pPr>
            <w:r>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rPr>
                    <m:t>C</m:t>
                  </m:r>
                </m:e>
                <m:sub>
                  <m:r>
                    <m:rPr>
                      <m:sty m:val="p"/>
                    </m:rPr>
                    <w:rPr>
                      <w:rFonts w:ascii="Cambria Math" w:hAnsi="Cambria Math"/>
                    </w:rPr>
                    <m:t>PDCCH</m:t>
                  </m:r>
                </m:sub>
                <m:sup>
                  <m:r>
                    <w:rPr>
                      <w:rFonts w:ascii="Cambria Math" w:hAnsi="Cambria Math"/>
                    </w:rPr>
                    <m:t>max,</m:t>
                  </m:r>
                  <m:d>
                    <m:dPr>
                      <m:ctrlPr>
                        <w:rPr>
                          <w:rFonts w:ascii="Cambria Math" w:hAnsi="Cambria Math" w:cs="Calibri"/>
                          <w:i/>
                          <w:iCs/>
                        </w:rPr>
                      </m:ctrlPr>
                    </m:dPr>
                    <m:e>
                      <m:r>
                        <w:rPr>
                          <w:rFonts w:ascii="Cambria Math" w:hAnsi="Cambria Math"/>
                        </w:rPr>
                        <m:t>X,Y</m:t>
                      </m:r>
                    </m:e>
                  </m:d>
                  <m:r>
                    <w:rPr>
                      <w:rFonts w:ascii="Cambria Math" w:hAnsi="Cambria Math"/>
                    </w:rPr>
                    <m:t>,μ</m:t>
                  </m:r>
                </m:sup>
              </m:sSubSup>
            </m:oMath>
            <w:r>
              <w:rPr>
                <w:i/>
                <w:iCs/>
              </w:rPr>
              <w:t xml:space="preserve"> , if the UE indicates a capability to monitor PDCCH according to multiple (X, Y) combinations and a configuration of search space sets to the UE results in </w:t>
            </w:r>
            <w:r>
              <w:rPr>
                <w:i/>
                <w:iCs/>
                <w:strike/>
                <w:color w:val="FF0000"/>
              </w:rPr>
              <w:t>a span pattern with</w:t>
            </w:r>
            <w:r>
              <w:rPr>
                <w:i/>
                <w:iCs/>
              </w:rPr>
              <w:t xml:space="preserve"> a separation of any two consecutive PDCCH monitoring spans that is equal to or larger than the value of X for two or more of the (X, Y) combinations.</w:t>
            </w:r>
          </w:p>
          <w:p w14:paraId="27BB23C4" w14:textId="77777777" w:rsidR="009C326B" w:rsidRDefault="009C326B" w:rsidP="009C326B">
            <w:pPr>
              <w:spacing w:after="0"/>
              <w:rPr>
                <w:b/>
                <w:bCs/>
                <w:i/>
                <w:iCs/>
                <w:color w:val="000000"/>
                <w:highlight w:val="yellow"/>
              </w:rPr>
            </w:pPr>
          </w:p>
          <w:p w14:paraId="5157D6A4" w14:textId="77777777" w:rsidR="009C326B" w:rsidRDefault="009C326B" w:rsidP="009C326B">
            <w:pPr>
              <w:spacing w:after="0"/>
              <w:rPr>
                <w:i/>
                <w:iCs/>
              </w:rPr>
            </w:pP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PDCCH candidates per span on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serving cells </w:t>
            </w:r>
            <w:r>
              <w:rPr>
                <w:i/>
                <w:iCs/>
                <w:color w:val="0070C0"/>
              </w:rPr>
              <w:t xml:space="preserve">if the spans on </w:t>
            </w:r>
            <w:r>
              <w:rPr>
                <w:i/>
                <w:iCs/>
                <w:color w:val="FF0000"/>
              </w:rPr>
              <w:t>all</w:t>
            </w:r>
            <w:r>
              <w:rPr>
                <w:i/>
                <w:iCs/>
                <w:color w:val="0070C0"/>
              </w:rPr>
              <w:t xml:space="preserve">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rPr>
                    <m:t>N</m:t>
                  </m:r>
                </m:e>
                <m:sub>
                  <m:r>
                    <m:rPr>
                      <m:sty m:val="p"/>
                    </m:rPr>
                    <w:rPr>
                      <w:rFonts w:ascii="Cambria Math" w:hAnsi="Cambria Math"/>
                      <w:color w:val="0070C0"/>
                      <w:sz w:val="21"/>
                      <w:szCs w:val="21"/>
                    </w:rPr>
                    <m:t>cells,r16</m:t>
                  </m:r>
                  <m:ctrlPr>
                    <w:rPr>
                      <w:rFonts w:ascii="Cambria Math" w:hAnsi="Cambria Math" w:cs="Calibri"/>
                      <w:color w:val="0070C0"/>
                      <w:sz w:val="21"/>
                      <w:szCs w:val="21"/>
                    </w:rPr>
                  </m:ctrlPr>
                </m:sub>
                <m:sup>
                  <m:r>
                    <m:rPr>
                      <m:sty m:val="p"/>
                    </m:rPr>
                    <w:rPr>
                      <w:rFonts w:ascii="Cambria Math" w:hAnsi="Cambria Math"/>
                      <w:color w:val="0070C0"/>
                      <w:sz w:val="21"/>
                      <w:szCs w:val="21"/>
                    </w:rPr>
                    <m:t>DL,(X,Y),</m:t>
                  </m:r>
                  <m:r>
                    <w:rPr>
                      <w:rFonts w:ascii="Cambria Math" w:hAnsi="Cambria Math"/>
                      <w:color w:val="0070C0"/>
                      <w:sz w:val="21"/>
                      <w:szCs w:val="21"/>
                    </w:rPr>
                    <m:t>μ</m:t>
                  </m:r>
                  <m:ctrlPr>
                    <w:rPr>
                      <w:rFonts w:ascii="Cambria Math" w:hAnsi="Cambria Math" w:cs="Calibri"/>
                      <w:color w:val="0070C0"/>
                      <w:sz w:val="21"/>
                      <w:szCs w:val="21"/>
                    </w:rPr>
                  </m:ctrlPr>
                </m:sup>
              </m:sSubSup>
            </m:oMath>
            <w:r>
              <w:rPr>
                <w:i/>
                <w:iCs/>
                <w:color w:val="0070C0"/>
              </w:rPr>
              <w:t xml:space="preserve"> downlink cells are aligned</w:t>
            </w:r>
            <w:r>
              <w:rPr>
                <w:i/>
                <w:iCs/>
              </w:rPr>
              <w:t>, where</w:t>
            </w:r>
          </w:p>
          <w:p w14:paraId="31D23383" w14:textId="77777777" w:rsidR="009C326B" w:rsidRDefault="00CE6396" w:rsidP="009C326B">
            <w:pPr>
              <w:spacing w:beforeLines="50" w:before="120" w:after="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680EEB93" w14:textId="77777777" w:rsidR="009C326B" w:rsidRDefault="009C326B" w:rsidP="009C326B">
            <w:pPr>
              <w:numPr>
                <w:ilvl w:val="1"/>
                <w:numId w:val="10"/>
              </w:numPr>
              <w:autoSpaceDE w:val="0"/>
              <w:autoSpaceDN w:val="0"/>
              <w:snapToGrid w:val="0"/>
              <w:spacing w:after="0"/>
              <w:jc w:val="both"/>
              <w:rPr>
                <w:i/>
                <w:iCs/>
              </w:rPr>
            </w:pPr>
            <w:r>
              <w:rPr>
                <w:i/>
                <w:iCs/>
                <w:noProof/>
                <w:position w:val="-14"/>
                <w:lang w:eastAsia="zh-CN"/>
              </w:rPr>
              <w:drawing>
                <wp:inline distT="0" distB="0" distL="0" distR="0" wp14:anchorId="6C3E4CE1" wp14:editId="2D185345">
                  <wp:extent cx="457200" cy="247015"/>
                  <wp:effectExtent l="0" t="0" r="0" b="635"/>
                  <wp:docPr id="111" name="图片 111" descr="cid:image033.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cid:image033.png@01D5F088.C5CC80B0"/>
                          <pic:cNvPicPr>
                            <a:picLocks noChangeAspect="1" noChangeArrowheads="1"/>
                          </pic:cNvPicPr>
                        </pic:nvPicPr>
                        <pic:blipFill>
                          <a:blip r:embed="rId91" r:link="rId92" cstate="print">
                            <a:extLst>
                              <a:ext uri="{28A0092B-C50C-407E-A947-70E740481C1C}">
                                <a14:useLocalDpi xmlns:a14="http://schemas.microsoft.com/office/drawing/2010/main" val="0"/>
                              </a:ext>
                            </a:extLst>
                          </a:blip>
                          <a:srcRect/>
                          <a:stretch>
                            <a:fillRect/>
                          </a:stretch>
                        </pic:blipFill>
                        <pic:spPr bwMode="auto">
                          <a:xfrm>
                            <a:off x="0" y="0"/>
                            <a:ext cx="457200" cy="247015"/>
                          </a:xfrm>
                          <a:prstGeom prst="rect">
                            <a:avLst/>
                          </a:prstGeom>
                          <a:noFill/>
                          <a:ln>
                            <a:noFill/>
                          </a:ln>
                        </pic:spPr>
                      </pic:pic>
                    </a:graphicData>
                  </a:graphic>
                </wp:inline>
              </w:drawing>
            </w:r>
            <w:r>
              <w:rPr>
                <w:i/>
                <w:iCs/>
              </w:rPr>
              <w:t xml:space="preserve">is the number serving cells configured with Rel-16 PDCCH monitoring capability with SCS configuration j. </w:t>
            </w:r>
          </w:p>
          <w:p w14:paraId="1F704F14" w14:textId="77777777" w:rsidR="009C326B" w:rsidRDefault="009C326B" w:rsidP="009C326B">
            <w:pPr>
              <w:numPr>
                <w:ilvl w:val="1"/>
                <w:numId w:val="10"/>
              </w:numPr>
              <w:autoSpaceDE w:val="0"/>
              <w:autoSpaceDN w:val="0"/>
              <w:snapToGrid w:val="0"/>
              <w:spacing w:beforeLines="50" w:before="120" w:after="0"/>
              <w:ind w:left="1434" w:hanging="357"/>
              <w:jc w:val="both"/>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is replaced by</w:t>
            </w:r>
            <w:r>
              <w:rPr>
                <w:i/>
                <w:iCs/>
                <w:noProof/>
                <w:position w:val="-14"/>
                <w:lang w:eastAsia="zh-CN"/>
              </w:rPr>
              <w:drawing>
                <wp:inline distT="0" distB="0" distL="0" distR="0" wp14:anchorId="193F378A" wp14:editId="294268D3">
                  <wp:extent cx="504190" cy="247015"/>
                  <wp:effectExtent l="0" t="0" r="0" b="635"/>
                  <wp:docPr id="112" name="图片 112" descr="cid:image034.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cid:image034.png@01D5F088.C5CC80B0"/>
                          <pic:cNvPicPr>
                            <a:picLocks noChangeAspect="1" noChangeArrowheads="1"/>
                          </pic:cNvPicPr>
                        </pic:nvPicPr>
                        <pic:blipFill>
                          <a:blip r:embed="rId93" r:link="rId94" cstate="print">
                            <a:extLst>
                              <a:ext uri="{28A0092B-C50C-407E-A947-70E740481C1C}">
                                <a14:useLocalDpi xmlns:a14="http://schemas.microsoft.com/office/drawing/2010/main" val="0"/>
                              </a:ext>
                            </a:extLst>
                          </a:blip>
                          <a:srcRect/>
                          <a:stretch>
                            <a:fillRect/>
                          </a:stretch>
                        </pic:blipFill>
                        <pic:spPr bwMode="auto">
                          <a:xfrm>
                            <a:off x="0" y="0"/>
                            <a:ext cx="504190" cy="247015"/>
                          </a:xfrm>
                          <a:prstGeom prst="rect">
                            <a:avLst/>
                          </a:prstGeom>
                          <a:noFill/>
                          <a:ln>
                            <a:noFill/>
                          </a:ln>
                        </pic:spPr>
                      </pic:pic>
                    </a:graphicData>
                  </a:graphic>
                </wp:inline>
              </w:drawing>
            </w:r>
            <w:r>
              <w:rPr>
                <w:i/>
                <w:iCs/>
              </w:rPr>
              <w:t xml:space="preserve">. </w:t>
            </w:r>
          </w:p>
          <w:p w14:paraId="32968297" w14:textId="77777777" w:rsidR="009C326B" w:rsidRDefault="009C326B" w:rsidP="009C326B">
            <w:pPr>
              <w:numPr>
                <w:ilvl w:val="1"/>
                <w:numId w:val="10"/>
              </w:numPr>
              <w:autoSpaceDE w:val="0"/>
              <w:autoSpaceDN w:val="0"/>
              <w:snapToGrid w:val="0"/>
              <w:spacing w:beforeLines="50" w:before="120" w:after="0"/>
              <w:ind w:left="1434" w:hanging="357"/>
              <w:jc w:val="both"/>
              <w:rPr>
                <w:i/>
                <w:iCs/>
              </w:rPr>
            </w:pPr>
            <w:r>
              <w:rPr>
                <w:i/>
                <w:iCs/>
              </w:rPr>
              <w:t xml:space="preserve">The associated combination (X, Y) is the combination (X, Y) associated with largest maximum number of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oMath>
            <w:r>
              <w:rPr>
                <w:i/>
                <w:iCs/>
              </w:rPr>
              <w:t xml:space="preserve">, if the UE indicates a capability to monitor PDCCH according to multiple (X, Y) combinations and a configuration of search space sets to the UE results in </w:t>
            </w:r>
            <w:r>
              <w:rPr>
                <w:i/>
                <w:iCs/>
                <w:strike/>
                <w:color w:val="FF0000"/>
              </w:rPr>
              <w:t>a span pattern with</w:t>
            </w:r>
            <w:r>
              <w:rPr>
                <w:i/>
                <w:iCs/>
              </w:rPr>
              <w:t xml:space="preserve"> a separation of any two consecutive PDCCH monitoring spans that is equal to or larger than the value of X for two or more of the (X, Y) combinations.   </w:t>
            </w:r>
          </w:p>
          <w:p w14:paraId="51210229" w14:textId="77777777" w:rsidR="009C326B" w:rsidRDefault="009C326B" w:rsidP="009C326B">
            <w:pPr>
              <w:spacing w:after="0"/>
              <w:jc w:val="both"/>
              <w:rPr>
                <w:sz w:val="22"/>
                <w:szCs w:val="22"/>
                <w:lang w:eastAsia="zh-CN"/>
              </w:rPr>
            </w:pPr>
          </w:p>
        </w:tc>
      </w:tr>
    </w:tbl>
    <w:p w14:paraId="3CD59A0A" w14:textId="77777777" w:rsidR="009C326B" w:rsidRDefault="009C326B" w:rsidP="00F37441">
      <w:pPr>
        <w:jc w:val="both"/>
        <w:rPr>
          <w:sz w:val="22"/>
          <w:szCs w:val="22"/>
          <w:lang w:eastAsia="zh-CN"/>
        </w:rPr>
      </w:pPr>
    </w:p>
    <w:p w14:paraId="66AE3FF0" w14:textId="77777777" w:rsidR="001A5C5E" w:rsidRDefault="00AA1377" w:rsidP="001A5C5E">
      <w:pPr>
        <w:jc w:val="both"/>
        <w:rPr>
          <w:rFonts w:eastAsiaTheme="minorEastAsia"/>
          <w:bCs/>
          <w:sz w:val="22"/>
          <w:szCs w:val="22"/>
          <w:lang w:eastAsia="zh-CN"/>
        </w:rPr>
      </w:pPr>
      <w:r w:rsidRPr="007A6FA4">
        <w:rPr>
          <w:rFonts w:eastAsiaTheme="minorEastAsia"/>
          <w:bCs/>
          <w:sz w:val="22"/>
          <w:szCs w:val="22"/>
          <w:lang w:eastAsia="zh-CN"/>
        </w:rPr>
        <w:t xml:space="preserve">There had been discussions during RAN1#100-e on the related operation for unaligned spans, but no agreement could be achieved. </w:t>
      </w:r>
      <w:r w:rsidR="00D42B07">
        <w:rPr>
          <w:rFonts w:eastAsiaTheme="minorEastAsia"/>
          <w:bCs/>
          <w:sz w:val="22"/>
          <w:szCs w:val="22"/>
          <w:lang w:eastAsia="zh-CN"/>
        </w:rPr>
        <w:t>In the FL summary in R1-2001409, proposals 1 and 2 are noted for possible agreement for unaligned spans:</w:t>
      </w:r>
    </w:p>
    <w:tbl>
      <w:tblPr>
        <w:tblStyle w:val="TableGrid"/>
        <w:tblW w:w="0" w:type="auto"/>
        <w:tblLook w:val="04A0" w:firstRow="1" w:lastRow="0" w:firstColumn="1" w:lastColumn="0" w:noHBand="0" w:noVBand="1"/>
      </w:tblPr>
      <w:tblGrid>
        <w:gridCol w:w="9629"/>
      </w:tblGrid>
      <w:tr w:rsidR="001A5C5E" w14:paraId="349C991C" w14:textId="77777777" w:rsidTr="001A5C5E">
        <w:tc>
          <w:tcPr>
            <w:tcW w:w="9629" w:type="dxa"/>
          </w:tcPr>
          <w:p w14:paraId="2363EDCF" w14:textId="77777777" w:rsidR="001A5C5E" w:rsidRDefault="001A5C5E" w:rsidP="001A5C5E">
            <w:pPr>
              <w:ind w:left="284"/>
              <w:rPr>
                <w:i/>
                <w:iCs/>
              </w:rPr>
            </w:pPr>
            <w:r>
              <w:rPr>
                <w:b/>
                <w:bCs/>
                <w:i/>
                <w:iCs/>
                <w:color w:val="000000"/>
              </w:rPr>
              <w:t>FL Proposal #1 on unaligned spans:</w:t>
            </w:r>
            <w:r>
              <w:rPr>
                <w:i/>
                <w:iCs/>
                <w:color w:val="000000"/>
              </w:rPr>
              <w:t xml:space="preserve">: </w:t>
            </w: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non-overlapping CCEs </w:t>
            </w:r>
            <w:r>
              <w:rPr>
                <w:i/>
                <w:iCs/>
                <w:color w:val="FF0000"/>
              </w:rPr>
              <w:t xml:space="preserve">for any set of spans </w:t>
            </w:r>
            <w:r>
              <w:rPr>
                <w:i/>
                <w:iCs/>
                <w:color w:val="FF0000"/>
              </w:rPr>
              <w:lastRenderedPageBreak/>
              <w:t>across</w:t>
            </w:r>
            <w:r>
              <w:rPr>
                <w:i/>
                <w:iCs/>
              </w:rPr>
              <w:t xml:space="preserve">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downlink cells </w:t>
            </w:r>
            <w:r>
              <w:rPr>
                <w:i/>
                <w:iCs/>
                <w:color w:val="0070C0"/>
              </w:rPr>
              <w:t xml:space="preserve">if the spans on different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rPr>
                    <m:t>N</m:t>
                  </m:r>
                </m:e>
                <m:sub>
                  <m:r>
                    <m:rPr>
                      <m:sty m:val="p"/>
                    </m:rPr>
                    <w:rPr>
                      <w:rFonts w:ascii="Cambria Math" w:hAnsi="Cambria Math"/>
                      <w:color w:val="0070C0"/>
                      <w:sz w:val="21"/>
                      <w:szCs w:val="21"/>
                    </w:rPr>
                    <m:t>cells,r16</m:t>
                  </m:r>
                  <m:ctrlPr>
                    <w:rPr>
                      <w:rFonts w:ascii="Cambria Math" w:hAnsi="Cambria Math" w:cs="Calibri"/>
                      <w:color w:val="0070C0"/>
                      <w:sz w:val="21"/>
                      <w:szCs w:val="21"/>
                    </w:rPr>
                  </m:ctrlPr>
                </m:sub>
                <m:sup>
                  <m:r>
                    <m:rPr>
                      <m:sty m:val="p"/>
                    </m:rPr>
                    <w:rPr>
                      <w:rFonts w:ascii="Cambria Math" w:hAnsi="Cambria Math"/>
                      <w:color w:val="0070C0"/>
                      <w:sz w:val="21"/>
                      <w:szCs w:val="21"/>
                    </w:rPr>
                    <m:t>DL,(X,Y),</m:t>
                  </m:r>
                  <m:r>
                    <w:rPr>
                      <w:rFonts w:ascii="Cambria Math" w:hAnsi="Cambria Math"/>
                      <w:color w:val="0070C0"/>
                      <w:sz w:val="21"/>
                      <w:szCs w:val="21"/>
                    </w:rPr>
                    <m:t>μ</m:t>
                  </m:r>
                  <m:ctrlPr>
                    <w:rPr>
                      <w:rFonts w:ascii="Cambria Math" w:hAnsi="Cambria Math" w:cs="Calibri"/>
                      <w:color w:val="0070C0"/>
                      <w:sz w:val="21"/>
                      <w:szCs w:val="21"/>
                    </w:rPr>
                  </m:ctrlPr>
                </m:sup>
              </m:sSubSup>
            </m:oMath>
            <w:r>
              <w:rPr>
                <w:i/>
                <w:iCs/>
                <w:color w:val="0070C0"/>
              </w:rPr>
              <w:t xml:space="preserve"> downlink cells are not aligned, </w:t>
            </w:r>
            <w:r>
              <w:rPr>
                <w:i/>
                <w:iCs/>
                <w:color w:val="FF0000"/>
              </w:rPr>
              <w:t>with at most one span per scheduling cell for each set</w:t>
            </w:r>
            <w:r>
              <w:rPr>
                <w:i/>
                <w:iCs/>
              </w:rPr>
              <w:t>, where</w:t>
            </w:r>
          </w:p>
          <w:p w14:paraId="4BA6DE90" w14:textId="77777777" w:rsidR="001A5C5E" w:rsidRDefault="00CE6396" w:rsidP="001A5C5E">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C</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5BB51546" w14:textId="77777777" w:rsidR="001A5C5E" w:rsidRDefault="001A5C5E" w:rsidP="001A5C5E">
            <w:pPr>
              <w:numPr>
                <w:ilvl w:val="1"/>
                <w:numId w:val="10"/>
              </w:numPr>
              <w:autoSpaceDE w:val="0"/>
              <w:autoSpaceDN w:val="0"/>
              <w:snapToGrid w:val="0"/>
              <w:spacing w:after="120"/>
              <w:jc w:val="both"/>
              <w:rPr>
                <w:i/>
                <w:iCs/>
              </w:rPr>
            </w:pPr>
            <w:r>
              <w:rPr>
                <w:i/>
                <w:iCs/>
                <w:noProof/>
                <w:position w:val="-14"/>
                <w:lang w:eastAsia="zh-CN"/>
              </w:rPr>
              <w:drawing>
                <wp:inline distT="0" distB="0" distL="0" distR="0" wp14:anchorId="409A9F21" wp14:editId="06D7823E">
                  <wp:extent cx="457200" cy="247015"/>
                  <wp:effectExtent l="0" t="0" r="0" b="635"/>
                  <wp:docPr id="1" name="图片 104" descr="cid:image014.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cid:image014.png@01D5F088.C5CC80B0"/>
                          <pic:cNvPicPr>
                            <a:picLocks noChangeAspect="1" noChangeArrowheads="1"/>
                          </pic:cNvPicPr>
                        </pic:nvPicPr>
                        <pic:blipFill>
                          <a:blip r:embed="rId95" r:link="rId96" cstate="print">
                            <a:extLst>
                              <a:ext uri="{28A0092B-C50C-407E-A947-70E740481C1C}">
                                <a14:useLocalDpi xmlns:a14="http://schemas.microsoft.com/office/drawing/2010/main" val="0"/>
                              </a:ext>
                            </a:extLst>
                          </a:blip>
                          <a:srcRect/>
                          <a:stretch>
                            <a:fillRect/>
                          </a:stretch>
                        </pic:blipFill>
                        <pic:spPr bwMode="auto">
                          <a:xfrm>
                            <a:off x="0" y="0"/>
                            <a:ext cx="457200" cy="247015"/>
                          </a:xfrm>
                          <a:prstGeom prst="rect">
                            <a:avLst/>
                          </a:prstGeom>
                          <a:noFill/>
                          <a:ln>
                            <a:noFill/>
                          </a:ln>
                        </pic:spPr>
                      </pic:pic>
                    </a:graphicData>
                  </a:graphic>
                </wp:inline>
              </w:drawing>
            </w:r>
            <w:r>
              <w:rPr>
                <w:i/>
                <w:iCs/>
              </w:rPr>
              <w:t xml:space="preserve">is the number serving cells configured with Rel-16 PDCCH monitoring capability with SCS configuration j. </w:t>
            </w:r>
          </w:p>
          <w:p w14:paraId="4CFE0BE6" w14:textId="77777777" w:rsidR="001A5C5E" w:rsidRDefault="001A5C5E" w:rsidP="001A5C5E">
            <w:pPr>
              <w:numPr>
                <w:ilvl w:val="1"/>
                <w:numId w:val="10"/>
              </w:numPr>
              <w:autoSpaceDE w:val="0"/>
              <w:autoSpaceDN w:val="0"/>
              <w:snapToGrid w:val="0"/>
              <w:spacing w:beforeLines="50" w:before="120" w:after="120"/>
              <w:ind w:left="1434" w:hanging="357"/>
              <w:jc w:val="both"/>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is replaced by</w:t>
            </w:r>
            <w:r>
              <w:rPr>
                <w:i/>
                <w:iCs/>
                <w:noProof/>
                <w:position w:val="-14"/>
                <w:lang w:eastAsia="zh-CN"/>
              </w:rPr>
              <w:drawing>
                <wp:inline distT="0" distB="0" distL="0" distR="0" wp14:anchorId="14AC426B" wp14:editId="2F7CB7B2">
                  <wp:extent cx="504190" cy="247015"/>
                  <wp:effectExtent l="0" t="0" r="0" b="635"/>
                  <wp:docPr id="2" name="图片 103" descr="cid:image017.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cid:image017.png@01D5F088.C5CC80B0"/>
                          <pic:cNvPicPr>
                            <a:picLocks noChangeAspect="1" noChangeArrowheads="1"/>
                          </pic:cNvPicPr>
                        </pic:nvPicPr>
                        <pic:blipFill>
                          <a:blip r:embed="rId97" r:link="rId98" cstate="print">
                            <a:extLst>
                              <a:ext uri="{28A0092B-C50C-407E-A947-70E740481C1C}">
                                <a14:useLocalDpi xmlns:a14="http://schemas.microsoft.com/office/drawing/2010/main" val="0"/>
                              </a:ext>
                            </a:extLst>
                          </a:blip>
                          <a:srcRect/>
                          <a:stretch>
                            <a:fillRect/>
                          </a:stretch>
                        </pic:blipFill>
                        <pic:spPr bwMode="auto">
                          <a:xfrm>
                            <a:off x="0" y="0"/>
                            <a:ext cx="504190" cy="247015"/>
                          </a:xfrm>
                          <a:prstGeom prst="rect">
                            <a:avLst/>
                          </a:prstGeom>
                          <a:noFill/>
                          <a:ln>
                            <a:noFill/>
                          </a:ln>
                        </pic:spPr>
                      </pic:pic>
                    </a:graphicData>
                  </a:graphic>
                </wp:inline>
              </w:drawing>
            </w:r>
            <w:r>
              <w:rPr>
                <w:i/>
                <w:iCs/>
              </w:rPr>
              <w:t xml:space="preserve">. </w:t>
            </w:r>
          </w:p>
          <w:p w14:paraId="491B5EDB" w14:textId="77777777" w:rsidR="001A5C5E" w:rsidRDefault="001A5C5E" w:rsidP="001A5C5E">
            <w:pPr>
              <w:numPr>
                <w:ilvl w:val="1"/>
                <w:numId w:val="10"/>
              </w:numPr>
              <w:autoSpaceDE w:val="0"/>
              <w:autoSpaceDN w:val="0"/>
              <w:snapToGrid w:val="0"/>
              <w:spacing w:beforeLines="50" w:before="120" w:after="120"/>
              <w:ind w:left="1434" w:hanging="357"/>
              <w:jc w:val="both"/>
              <w:rPr>
                <w:i/>
                <w:iCs/>
              </w:rPr>
            </w:pPr>
            <w:r>
              <w:rPr>
                <w:i/>
                <w:iCs/>
              </w:rPr>
              <w:t xml:space="preserve">The associated combination (X, Y) is the combination (X, Y) associated with largest maximum number of </w:t>
            </w:r>
            <m:oMath>
              <m:sSubSup>
                <m:sSubSupPr>
                  <m:ctrlPr>
                    <w:rPr>
                      <w:rFonts w:ascii="Cambria Math" w:hAnsi="Cambria Math" w:cs="Calibri"/>
                      <w:i/>
                      <w:iCs/>
                    </w:rPr>
                  </m:ctrlPr>
                </m:sSubSupPr>
                <m:e>
                  <m:r>
                    <w:rPr>
                      <w:rFonts w:ascii="Cambria Math" w:hAnsi="Cambria Math"/>
                    </w:rPr>
                    <m:t>C</m:t>
                  </m:r>
                </m:e>
                <m:sub>
                  <m:r>
                    <m:rPr>
                      <m:sty m:val="p"/>
                    </m:rPr>
                    <w:rPr>
                      <w:rFonts w:ascii="Cambria Math" w:hAnsi="Cambria Math"/>
                    </w:rPr>
                    <m:t>PDCCH</m:t>
                  </m:r>
                </m:sub>
                <m:sup>
                  <m:r>
                    <w:rPr>
                      <w:rFonts w:ascii="Cambria Math" w:hAnsi="Cambria Math"/>
                    </w:rPr>
                    <m:t>max,</m:t>
                  </m:r>
                  <m:d>
                    <m:dPr>
                      <m:ctrlPr>
                        <w:rPr>
                          <w:rFonts w:ascii="Cambria Math" w:hAnsi="Cambria Math" w:cs="Calibri"/>
                          <w:i/>
                          <w:iCs/>
                        </w:rPr>
                      </m:ctrlPr>
                    </m:dPr>
                    <m:e>
                      <m:r>
                        <w:rPr>
                          <w:rFonts w:ascii="Cambria Math" w:hAnsi="Cambria Math"/>
                        </w:rPr>
                        <m:t>X,Y</m:t>
                      </m:r>
                    </m:e>
                  </m:d>
                  <m:r>
                    <w:rPr>
                      <w:rFonts w:ascii="Cambria Math" w:hAnsi="Cambria Math"/>
                    </w:rPr>
                    <m:t>,μ</m:t>
                  </m:r>
                </m:sup>
              </m:sSubSup>
            </m:oMath>
            <w:r>
              <w:rPr>
                <w:i/>
                <w:iCs/>
              </w:rPr>
              <w:t xml:space="preserve"> ,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p w14:paraId="3A12CB67" w14:textId="77777777" w:rsidR="001A5C5E" w:rsidRDefault="001A5C5E" w:rsidP="001A5C5E">
            <w:pPr>
              <w:rPr>
                <w:rFonts w:eastAsiaTheme="minorEastAsia"/>
                <w:bCs/>
                <w:sz w:val="22"/>
                <w:szCs w:val="22"/>
                <w:lang w:eastAsia="zh-CN"/>
              </w:rPr>
            </w:pPr>
            <w:r>
              <w:rPr>
                <w:rFonts w:eastAsiaTheme="minorEastAsia"/>
                <w:bCs/>
                <w:sz w:val="22"/>
                <w:szCs w:val="22"/>
                <w:lang w:eastAsia="zh-CN"/>
              </w:rPr>
              <w:t xml:space="preserve"> </w:t>
            </w:r>
          </w:p>
          <w:p w14:paraId="7E121212" w14:textId="77777777" w:rsidR="001A5C5E" w:rsidRDefault="001A5C5E" w:rsidP="001A5C5E">
            <w:pPr>
              <w:ind w:left="284"/>
              <w:rPr>
                <w:i/>
                <w:iCs/>
              </w:rPr>
            </w:pPr>
            <w:r>
              <w:rPr>
                <w:b/>
                <w:bCs/>
                <w:i/>
                <w:iCs/>
                <w:color w:val="000000"/>
              </w:rPr>
              <w:t>FL Proposal #2 on unaligned spans</w:t>
            </w:r>
            <w:r>
              <w:rPr>
                <w:i/>
                <w:iCs/>
                <w:color w:val="000000"/>
              </w:rPr>
              <w:t xml:space="preserve">: </w:t>
            </w:r>
            <w:r>
              <w:rPr>
                <w:i/>
                <w:iCs/>
              </w:rPr>
              <w:t xml:space="preserve">If a UE is configured with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oMath>
            <w:r>
              <w:rPr>
                <w:i/>
                <w:iCs/>
              </w:rPr>
              <w:t xml:space="preserve"> downlink cells with Rel-16 PDCCH monitoring capability with an associated combination (X, Y) and SCS configuration µ, where </w:t>
            </w:r>
            <m:oMath>
              <m:nary>
                <m:naryPr>
                  <m:chr m:val="∑"/>
                  <m:ctrlPr>
                    <w:rPr>
                      <w:rFonts w:ascii="Cambria Math" w:hAnsi="Cambria Math" w:cs="Calibri"/>
                      <w:i/>
                      <w:iCs/>
                    </w:rPr>
                  </m:ctrlPr>
                </m:naryPr>
                <m:sub>
                  <m:r>
                    <w:rPr>
                      <w:rFonts w:ascii="Cambria Math" w:hAnsi="Cambria Math"/>
                    </w:rPr>
                    <m:t>μ=0</m:t>
                  </m:r>
                </m:sub>
                <m:sup>
                  <m:r>
                    <w:rPr>
                      <w:rFonts w:ascii="Cambria Math" w:hAnsi="Cambria Math"/>
                    </w:rPr>
                    <m:t>1</m:t>
                  </m:r>
                </m:sup>
                <m:e>
                  <m:sSubSup>
                    <m:sSubSupPr>
                      <m:ctrlPr>
                        <w:rPr>
                          <w:rFonts w:ascii="Cambria Math" w:hAnsi="Cambria Math" w:cs="Calibri"/>
                          <w:i/>
                          <w:iCs/>
                        </w:rPr>
                      </m:ctrlPr>
                    </m:sSubSupPr>
                    <m:e>
                      <m:r>
                        <w:rPr>
                          <w:rFonts w:ascii="Cambria Math" w:hAnsi="Cambria Math"/>
                        </w:rPr>
                        <m:t>N</m:t>
                      </m:r>
                    </m:e>
                    <m:sub>
                      <m:r>
                        <w:rPr>
                          <w:rFonts w:ascii="Cambria Math" w:hAnsi="Cambria Math"/>
                        </w:rPr>
                        <m:t>cells,r16</m:t>
                      </m:r>
                    </m:sub>
                    <m:sup>
                      <m:r>
                        <w:rPr>
                          <w:rFonts w:ascii="Cambria Math" w:hAnsi="Cambria Math"/>
                        </w:rPr>
                        <m:t>DL,μ</m:t>
                      </m:r>
                    </m:sup>
                  </m:sSubSup>
                </m:e>
              </m:nary>
              <m:r>
                <w:rPr>
                  <w:rFonts w:ascii="Cambria Math" w:hAnsi="Cambria Math"/>
                </w:rPr>
                <m:t>&gt;</m:t>
              </m:r>
              <m:sSubSup>
                <m:sSubSupPr>
                  <m:ctrlPr>
                    <w:rPr>
                      <w:rFonts w:ascii="Cambria Math" w:hAnsi="Cambria Math" w:cs="Calibri"/>
                      <w:i/>
                      <w:iCs/>
                    </w:rPr>
                  </m:ctrlPr>
                </m:sSubSupPr>
                <m:e>
                  <m:r>
                    <w:rPr>
                      <w:rFonts w:ascii="Cambria Math" w:hAnsi="Cambria Math"/>
                    </w:rPr>
                    <m:t>N</m:t>
                  </m:r>
                </m:e>
                <m:sub>
                  <m:r>
                    <w:rPr>
                      <w:rFonts w:ascii="Cambria Math" w:hAnsi="Cambria Math"/>
                    </w:rPr>
                    <m:t>cells</m:t>
                  </m:r>
                </m:sub>
                <m:sup>
                  <m:r>
                    <w:rPr>
                      <w:rFonts w:ascii="Cambria Math" w:hAnsi="Cambria Math"/>
                    </w:rPr>
                    <m:t>cap-r16</m:t>
                  </m:r>
                </m:sup>
              </m:sSubSup>
            </m:oMath>
            <w:r>
              <w:rPr>
                <w:lang w:val="x-none"/>
              </w:rPr>
              <w:t xml:space="preserve">, </w:t>
            </w:r>
            <w:r>
              <w:rPr>
                <w:i/>
                <w:iCs/>
              </w:rPr>
              <w:t xml:space="preserve">the UE is not required to monitor more than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PDCCH candidates </w:t>
            </w:r>
            <w:r>
              <w:rPr>
                <w:i/>
                <w:iCs/>
                <w:color w:val="FF0000"/>
              </w:rPr>
              <w:t>for any set of spans across</w:t>
            </w:r>
            <w:r>
              <w:rPr>
                <w:i/>
                <w:iCs/>
              </w:rPr>
              <w:t xml:space="preserve"> the active DL BWP(s) of scheduling cell(s) from the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 xml:space="preserve"> </m:t>
              </m:r>
            </m:oMath>
            <w:r>
              <w:rPr>
                <w:i/>
                <w:iCs/>
              </w:rPr>
              <w:t xml:space="preserve">downlink cells </w:t>
            </w:r>
            <w:r>
              <w:rPr>
                <w:i/>
                <w:iCs/>
                <w:color w:val="0070C0"/>
              </w:rPr>
              <w:t xml:space="preserve">if the spans on different downlink cells from the </w:t>
            </w:r>
            <m:oMath>
              <m:sSubSup>
                <m:sSubSupPr>
                  <m:ctrlPr>
                    <w:rPr>
                      <w:rFonts w:ascii="Cambria Math" w:hAnsi="Cambria Math" w:cs="Calibri"/>
                      <w:i/>
                      <w:iCs/>
                      <w:color w:val="0070C0"/>
                      <w:sz w:val="21"/>
                      <w:szCs w:val="21"/>
                    </w:rPr>
                  </m:ctrlPr>
                </m:sSubSupPr>
                <m:e>
                  <m:r>
                    <w:rPr>
                      <w:rFonts w:ascii="Cambria Math" w:hAnsi="Cambria Math"/>
                      <w:color w:val="0070C0"/>
                      <w:sz w:val="21"/>
                      <w:szCs w:val="21"/>
                    </w:rPr>
                    <m:t>N</m:t>
                  </m:r>
                </m:e>
                <m:sub>
                  <m:r>
                    <m:rPr>
                      <m:sty m:val="p"/>
                    </m:rPr>
                    <w:rPr>
                      <w:rFonts w:ascii="Cambria Math" w:hAnsi="Cambria Math"/>
                      <w:color w:val="0070C0"/>
                      <w:sz w:val="21"/>
                      <w:szCs w:val="21"/>
                    </w:rPr>
                    <m:t>cells,r16</m:t>
                  </m:r>
                  <m:ctrlPr>
                    <w:rPr>
                      <w:rFonts w:ascii="Cambria Math" w:hAnsi="Cambria Math" w:cs="Calibri"/>
                      <w:color w:val="0070C0"/>
                      <w:sz w:val="21"/>
                      <w:szCs w:val="21"/>
                    </w:rPr>
                  </m:ctrlPr>
                </m:sub>
                <m:sup>
                  <m:r>
                    <m:rPr>
                      <m:sty m:val="p"/>
                    </m:rPr>
                    <w:rPr>
                      <w:rFonts w:ascii="Cambria Math" w:hAnsi="Cambria Math"/>
                      <w:color w:val="0070C0"/>
                      <w:sz w:val="21"/>
                      <w:szCs w:val="21"/>
                    </w:rPr>
                    <m:t>DL,(X,Y),</m:t>
                  </m:r>
                  <m:r>
                    <w:rPr>
                      <w:rFonts w:ascii="Cambria Math" w:hAnsi="Cambria Math"/>
                      <w:color w:val="0070C0"/>
                      <w:sz w:val="21"/>
                      <w:szCs w:val="21"/>
                    </w:rPr>
                    <m:t>μ</m:t>
                  </m:r>
                  <m:ctrlPr>
                    <w:rPr>
                      <w:rFonts w:ascii="Cambria Math" w:hAnsi="Cambria Math" w:cs="Calibri"/>
                      <w:color w:val="0070C0"/>
                      <w:sz w:val="21"/>
                      <w:szCs w:val="21"/>
                    </w:rPr>
                  </m:ctrlPr>
                </m:sup>
              </m:sSubSup>
            </m:oMath>
            <w:r>
              <w:rPr>
                <w:i/>
                <w:iCs/>
                <w:color w:val="0070C0"/>
              </w:rPr>
              <w:t xml:space="preserve"> downlink cells are not aligned</w:t>
            </w:r>
            <w:r>
              <w:rPr>
                <w:i/>
                <w:iCs/>
              </w:rPr>
              <w:t xml:space="preserve">, </w:t>
            </w:r>
            <w:r>
              <w:rPr>
                <w:i/>
                <w:iCs/>
                <w:color w:val="FF0000"/>
              </w:rPr>
              <w:t>with at most one span per scheduling cell for each set,</w:t>
            </w:r>
            <w:r>
              <w:rPr>
                <w:i/>
                <w:iCs/>
              </w:rPr>
              <w:t xml:space="preserve"> where</w:t>
            </w:r>
          </w:p>
          <w:p w14:paraId="164C2CB6" w14:textId="77777777" w:rsidR="001A5C5E" w:rsidRDefault="00CE6396" w:rsidP="001A5C5E">
            <w:pPr>
              <w:spacing w:beforeLines="50" w:before="120"/>
              <w:rPr>
                <w:i/>
                <w:iCs/>
                <w:color w:val="000000"/>
                <w:sz w:val="21"/>
                <w:szCs w:val="21"/>
              </w:rPr>
            </w:pPr>
            <m:oMathPara>
              <m:oMath>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total,(X,Y),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d>
                  <m:dPr>
                    <m:begChr m:val="⌊"/>
                    <m:endChr m:val="⌋"/>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r>
                      <w:rPr>
                        <w:rFonts w:ascii="Cambria Math" w:hAnsi="Cambria Math"/>
                        <w:color w:val="000000"/>
                        <w:sz w:val="21"/>
                        <w:szCs w:val="21"/>
                      </w:rPr>
                      <m:t>⋅</m:t>
                    </m:r>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r>
                      <w:rPr>
                        <w:rFonts w:ascii="Cambria Math" w:hAnsi="Cambria Math"/>
                        <w:color w:val="000000"/>
                        <w:sz w:val="21"/>
                        <w:szCs w:val="21"/>
                      </w:rPr>
                      <m:t>⋅</m:t>
                    </m:r>
                    <m:f>
                      <m:fPr>
                        <m:type m:val="lin"/>
                        <m:ctrlPr>
                          <w:rPr>
                            <w:rFonts w:ascii="Cambria Math" w:hAnsi="Cambria Math" w:cs="Calibri"/>
                            <w:i/>
                            <w:iCs/>
                            <w:color w:val="000000"/>
                            <w:sz w:val="21"/>
                            <w:szCs w:val="21"/>
                          </w:rPr>
                        </m:ctrlPr>
                      </m:fPr>
                      <m:num>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DL,(X,Y),</m:t>
                                </m:r>
                                <m:r>
                                  <w:rPr>
                                    <w:rFonts w:ascii="Cambria Math" w:hAnsi="Cambria Math"/>
                                    <w:color w:val="000000"/>
                                    <w:sz w:val="21"/>
                                    <w:szCs w:val="21"/>
                                  </w:rPr>
                                  <m:t>μ</m:t>
                                </m:r>
                                <m:ctrlPr>
                                  <w:rPr>
                                    <w:rFonts w:ascii="Cambria Math" w:hAnsi="Cambria Math" w:cs="Calibri"/>
                                    <w:color w:val="000000"/>
                                    <w:sz w:val="21"/>
                                    <w:szCs w:val="21"/>
                                  </w:rPr>
                                </m:ctrlPr>
                              </m:sup>
                            </m:sSubSup>
                          </m:e>
                        </m:d>
                      </m:num>
                      <m:den>
                        <m:nary>
                          <m:naryPr>
                            <m:chr m:val="∑"/>
                            <m:ctrlPr>
                              <w:rPr>
                                <w:rFonts w:ascii="Cambria Math" w:hAnsi="Cambria Math" w:cs="Calibri"/>
                                <w:i/>
                                <w:iCs/>
                                <w:color w:val="000000"/>
                                <w:sz w:val="21"/>
                                <w:szCs w:val="21"/>
                              </w:rPr>
                            </m:ctrlPr>
                          </m:naryPr>
                          <m:sub>
                            <m:r>
                              <w:rPr>
                                <w:rFonts w:ascii="Cambria Math" w:hAnsi="Cambria Math"/>
                                <w:color w:val="000000"/>
                                <w:sz w:val="21"/>
                                <w:szCs w:val="21"/>
                              </w:rPr>
                              <m:t>j=0</m:t>
                            </m:r>
                          </m:sub>
                          <m:sup>
                            <m:r>
                              <w:rPr>
                                <w:rFonts w:ascii="Cambria Math" w:hAnsi="Cambria Math"/>
                                <w:color w:val="000000"/>
                                <w:sz w:val="21"/>
                                <w:szCs w:val="21"/>
                              </w:rPr>
                              <m:t>1</m:t>
                            </m:r>
                          </m:sup>
                          <m:e>
                            <m:d>
                              <m:dPr>
                                <m:ctrlPr>
                                  <w:rPr>
                                    <w:rFonts w:ascii="Cambria Math" w:hAnsi="Cambria Math" w:cs="Calibri"/>
                                    <w:i/>
                                    <w:iCs/>
                                    <w:color w:val="000000"/>
                                    <w:sz w:val="21"/>
                                    <w:szCs w:val="21"/>
                                  </w:rPr>
                                </m:ctrlPr>
                              </m:dPr>
                              <m:e>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hAnsi="Cambria Math" w:cs="Calibri"/>
                                        <w:color w:val="000000"/>
                                        <w:sz w:val="21"/>
                                        <w:szCs w:val="21"/>
                                      </w:rPr>
                                    </m:ctrlPr>
                                  </m:sub>
                                  <m:sup>
                                    <m:r>
                                      <m:rPr>
                                        <m:sty m:val="p"/>
                                      </m:rPr>
                                      <w:rPr>
                                        <w:rFonts w:ascii="Cambria Math" w:hAnsi="Cambria Math"/>
                                        <w:color w:val="000000"/>
                                        <w:sz w:val="21"/>
                                        <w:szCs w:val="21"/>
                                      </w:rPr>
                                      <m:t>DL,</m:t>
                                    </m:r>
                                    <m:r>
                                      <w:rPr>
                                        <w:rFonts w:ascii="Cambria Math" w:hAnsi="Cambria Math"/>
                                        <w:color w:val="000000"/>
                                        <w:sz w:val="21"/>
                                        <w:szCs w:val="21"/>
                                      </w:rPr>
                                      <m:t>j</m:t>
                                    </m:r>
                                    <m:ctrlPr>
                                      <w:rPr>
                                        <w:rFonts w:ascii="Cambria Math" w:hAnsi="Cambria Math" w:cs="Calibri"/>
                                        <w:color w:val="000000"/>
                                        <w:sz w:val="21"/>
                                        <w:szCs w:val="21"/>
                                      </w:rPr>
                                    </m:ctrlPr>
                                  </m:sup>
                                </m:sSubSup>
                              </m:e>
                            </m:d>
                          </m:e>
                        </m:nary>
                      </m:den>
                    </m:f>
                  </m:e>
                </m:d>
              </m:oMath>
            </m:oMathPara>
          </w:p>
          <w:p w14:paraId="035BF273" w14:textId="77777777" w:rsidR="001A5C5E" w:rsidRDefault="001A5C5E" w:rsidP="001A5C5E">
            <w:pPr>
              <w:numPr>
                <w:ilvl w:val="1"/>
                <w:numId w:val="10"/>
              </w:numPr>
              <w:autoSpaceDE w:val="0"/>
              <w:autoSpaceDN w:val="0"/>
              <w:snapToGrid w:val="0"/>
              <w:spacing w:after="120"/>
              <w:jc w:val="both"/>
              <w:rPr>
                <w:i/>
                <w:iCs/>
              </w:rPr>
            </w:pPr>
            <w:r>
              <w:rPr>
                <w:i/>
                <w:iCs/>
                <w:noProof/>
                <w:position w:val="-14"/>
                <w:lang w:eastAsia="zh-CN"/>
              </w:rPr>
              <w:drawing>
                <wp:inline distT="0" distB="0" distL="0" distR="0" wp14:anchorId="5EA003AD" wp14:editId="3BB9DFC9">
                  <wp:extent cx="457200" cy="247015"/>
                  <wp:effectExtent l="0" t="0" r="0" b="635"/>
                  <wp:docPr id="5" name="图片 102" descr="cid:image029.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29.png@01D5F088.C5CC80B0"/>
                          <pic:cNvPicPr>
                            <a:picLocks noChangeAspect="1" noChangeArrowheads="1"/>
                          </pic:cNvPicPr>
                        </pic:nvPicPr>
                        <pic:blipFill>
                          <a:blip r:embed="rId99" r:link="rId100" cstate="print">
                            <a:extLst>
                              <a:ext uri="{28A0092B-C50C-407E-A947-70E740481C1C}">
                                <a14:useLocalDpi xmlns:a14="http://schemas.microsoft.com/office/drawing/2010/main" val="0"/>
                              </a:ext>
                            </a:extLst>
                          </a:blip>
                          <a:srcRect/>
                          <a:stretch>
                            <a:fillRect/>
                          </a:stretch>
                        </pic:blipFill>
                        <pic:spPr bwMode="auto">
                          <a:xfrm>
                            <a:off x="0" y="0"/>
                            <a:ext cx="457200" cy="247015"/>
                          </a:xfrm>
                          <a:prstGeom prst="rect">
                            <a:avLst/>
                          </a:prstGeom>
                          <a:noFill/>
                          <a:ln>
                            <a:noFill/>
                          </a:ln>
                        </pic:spPr>
                      </pic:pic>
                    </a:graphicData>
                  </a:graphic>
                </wp:inline>
              </w:drawing>
            </w:r>
            <w:r>
              <w:rPr>
                <w:i/>
                <w:iCs/>
              </w:rPr>
              <w:t xml:space="preserve">is the number serving cells configured with Rel-16 PDCCH monitoring capability with SCS configuration j. </w:t>
            </w:r>
          </w:p>
          <w:p w14:paraId="7970DF52" w14:textId="77777777" w:rsidR="001A5C5E" w:rsidRDefault="001A5C5E" w:rsidP="001A5C5E">
            <w:pPr>
              <w:numPr>
                <w:ilvl w:val="1"/>
                <w:numId w:val="10"/>
              </w:numPr>
              <w:autoSpaceDE w:val="0"/>
              <w:autoSpaceDN w:val="0"/>
              <w:snapToGrid w:val="0"/>
              <w:spacing w:beforeLines="50" w:before="120" w:after="120"/>
              <w:ind w:left="1434" w:hanging="357"/>
              <w:jc w:val="both"/>
              <w:rPr>
                <w:i/>
                <w:iCs/>
              </w:rPr>
            </w:pPr>
            <w:r>
              <w:rPr>
                <w:i/>
                <w:iCs/>
              </w:rPr>
              <w:t xml:space="preserve">If a UE is configured with multiple carriers with a mix of Rel-15 and Rel-16 PDCCH monitoring capability,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m:t>
                  </m:r>
                  <m:ctrlPr>
                    <w:rPr>
                      <w:rFonts w:ascii="Cambria Math" w:hAnsi="Cambria Math" w:cs="Calibri"/>
                      <w:color w:val="000000"/>
                      <w:sz w:val="21"/>
                      <w:szCs w:val="21"/>
                    </w:rPr>
                  </m:ctrlPr>
                </m:sub>
                <m:sup>
                  <m:r>
                    <m:rPr>
                      <m:sty m:val="p"/>
                    </m:rPr>
                    <w:rPr>
                      <w:rFonts w:ascii="Cambria Math" w:hAnsi="Cambria Math"/>
                      <w:color w:val="000000"/>
                      <w:sz w:val="21"/>
                      <w:szCs w:val="21"/>
                    </w:rPr>
                    <m:t>cap-r16</m:t>
                  </m:r>
                  <m:ctrlPr>
                    <w:rPr>
                      <w:rFonts w:ascii="Cambria Math" w:hAnsi="Cambria Math" w:cs="Calibri"/>
                      <w:color w:val="000000"/>
                      <w:sz w:val="21"/>
                      <w:szCs w:val="21"/>
                    </w:rPr>
                  </m:ctrlPr>
                </m:sup>
              </m:sSubSup>
            </m:oMath>
            <w:r>
              <w:rPr>
                <w:i/>
                <w:iCs/>
              </w:rPr>
              <w:t xml:space="preserve"> is replaced by</w:t>
            </w:r>
            <w:r>
              <w:rPr>
                <w:i/>
                <w:iCs/>
                <w:noProof/>
                <w:position w:val="-14"/>
                <w:lang w:eastAsia="zh-CN"/>
              </w:rPr>
              <w:drawing>
                <wp:inline distT="0" distB="0" distL="0" distR="0" wp14:anchorId="64CAF6FC" wp14:editId="59722100">
                  <wp:extent cx="504190" cy="247015"/>
                  <wp:effectExtent l="0" t="0" r="0" b="635"/>
                  <wp:docPr id="6" name="图片 101" descr="cid:image030.png@01D5F088.C5CC80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id:image030.png@01D5F088.C5CC80B0"/>
                          <pic:cNvPicPr>
                            <a:picLocks noChangeAspect="1" noChangeArrowheads="1"/>
                          </pic:cNvPicPr>
                        </pic:nvPicPr>
                        <pic:blipFill>
                          <a:blip r:embed="rId101" r:link="rId102" cstate="print">
                            <a:extLst>
                              <a:ext uri="{28A0092B-C50C-407E-A947-70E740481C1C}">
                                <a14:useLocalDpi xmlns:a14="http://schemas.microsoft.com/office/drawing/2010/main" val="0"/>
                              </a:ext>
                            </a:extLst>
                          </a:blip>
                          <a:srcRect/>
                          <a:stretch>
                            <a:fillRect/>
                          </a:stretch>
                        </pic:blipFill>
                        <pic:spPr bwMode="auto">
                          <a:xfrm>
                            <a:off x="0" y="0"/>
                            <a:ext cx="504190" cy="247015"/>
                          </a:xfrm>
                          <a:prstGeom prst="rect">
                            <a:avLst/>
                          </a:prstGeom>
                          <a:noFill/>
                          <a:ln>
                            <a:noFill/>
                          </a:ln>
                        </pic:spPr>
                      </pic:pic>
                    </a:graphicData>
                  </a:graphic>
                </wp:inline>
              </w:drawing>
            </w:r>
            <w:r>
              <w:rPr>
                <w:i/>
                <w:iCs/>
              </w:rPr>
              <w:t xml:space="preserve">. </w:t>
            </w:r>
          </w:p>
          <w:p w14:paraId="7DF17EDB" w14:textId="51725A2F" w:rsidR="001A5C5E" w:rsidRPr="001A5C5E" w:rsidRDefault="001A5C5E" w:rsidP="001A5C5E">
            <w:pPr>
              <w:numPr>
                <w:ilvl w:val="1"/>
                <w:numId w:val="10"/>
              </w:numPr>
              <w:autoSpaceDE w:val="0"/>
              <w:autoSpaceDN w:val="0"/>
              <w:snapToGrid w:val="0"/>
              <w:spacing w:beforeLines="50" w:before="120" w:after="120"/>
              <w:ind w:left="1434" w:hanging="357"/>
              <w:jc w:val="both"/>
              <w:rPr>
                <w:rFonts w:ascii="Calibri" w:hAnsi="Calibri" w:cs="Calibri"/>
              </w:rPr>
            </w:pPr>
            <w:r>
              <w:rPr>
                <w:i/>
                <w:iCs/>
              </w:rPr>
              <w:t xml:space="preserve">The associated combination (X, Y) is the combination (X, Y) associated with largest maximum number of </w:t>
            </w:r>
            <m:oMath>
              <m:sSubSup>
                <m:sSubSupPr>
                  <m:ctrlPr>
                    <w:rPr>
                      <w:rFonts w:ascii="Cambria Math" w:hAnsi="Cambria Math" w:cs="Calibri"/>
                      <w:i/>
                      <w:iCs/>
                      <w:color w:val="000000"/>
                      <w:sz w:val="21"/>
                      <w:szCs w:val="21"/>
                    </w:rPr>
                  </m:ctrlPr>
                </m:sSubSupPr>
                <m:e>
                  <m:r>
                    <w:rPr>
                      <w:rFonts w:ascii="Cambria Math" w:hAnsi="Cambria Math"/>
                      <w:color w:val="000000"/>
                      <w:sz w:val="21"/>
                      <w:szCs w:val="21"/>
                    </w:rPr>
                    <m:t>M</m:t>
                  </m:r>
                </m:e>
                <m:sub>
                  <m:r>
                    <m:rPr>
                      <m:sty m:val="p"/>
                    </m:rPr>
                    <w:rPr>
                      <w:rFonts w:ascii="Cambria Math" w:hAnsi="Cambria Math"/>
                      <w:color w:val="000000"/>
                      <w:sz w:val="21"/>
                      <w:szCs w:val="21"/>
                    </w:rPr>
                    <m:t>PDCCH</m:t>
                  </m:r>
                  <m:ctrlPr>
                    <w:rPr>
                      <w:rFonts w:ascii="Cambria Math" w:hAnsi="Cambria Math" w:cs="Calibri"/>
                      <w:color w:val="000000"/>
                      <w:sz w:val="21"/>
                      <w:szCs w:val="21"/>
                    </w:rPr>
                  </m:ctrlPr>
                </m:sub>
                <m:sup>
                  <m:r>
                    <m:rPr>
                      <m:sty m:val="p"/>
                    </m:rPr>
                    <w:rPr>
                      <w:rFonts w:ascii="Cambria Math" w:hAnsi="Cambria Math"/>
                      <w:color w:val="000000"/>
                      <w:sz w:val="21"/>
                      <w:szCs w:val="21"/>
                    </w:rPr>
                    <m:t>max,(X,Y),</m:t>
                  </m:r>
                  <m:r>
                    <w:rPr>
                      <w:rFonts w:ascii="Cambria Math" w:hAnsi="Cambria Math"/>
                      <w:color w:val="000000"/>
                      <w:sz w:val="21"/>
                      <w:szCs w:val="21"/>
                    </w:rPr>
                    <m:t>μ</m:t>
                  </m:r>
                  <m:ctrlPr>
                    <w:rPr>
                      <w:rFonts w:ascii="Cambria Math" w:hAnsi="Cambria Math" w:cs="Calibri"/>
                      <w:color w:val="000000"/>
                      <w:sz w:val="21"/>
                      <w:szCs w:val="21"/>
                    </w:rPr>
                  </m:ctrlPr>
                </m:sup>
              </m:sSubSup>
            </m:oMath>
            <w:r>
              <w:rPr>
                <w:i/>
                <w:iCs/>
              </w:rPr>
              <w:t xml:space="preserve">, if the UE indicates a capability to monitor PDCCH according to multiple (X, Y) combinations and a configuration of search space sets to the UE results in a span pattern with a separation of any two consecutive PDCCH monitoring spans that is equal to or larger than the value of X for two or more of the (X, Y) combinations.  </w:t>
            </w:r>
          </w:p>
        </w:tc>
      </w:tr>
    </w:tbl>
    <w:p w14:paraId="3C3EC635" w14:textId="082F4DC9" w:rsidR="00AA1377" w:rsidRDefault="00D42B07" w:rsidP="001A5C5E">
      <w:pPr>
        <w:jc w:val="both"/>
        <w:rPr>
          <w:rFonts w:eastAsiaTheme="minorEastAsia"/>
          <w:bCs/>
          <w:sz w:val="22"/>
          <w:szCs w:val="22"/>
          <w:lang w:eastAsia="zh-CN"/>
        </w:rPr>
      </w:pPr>
      <w:r>
        <w:rPr>
          <w:rFonts w:eastAsiaTheme="minorEastAsia"/>
          <w:bCs/>
          <w:sz w:val="22"/>
          <w:szCs w:val="22"/>
          <w:lang w:eastAsia="zh-CN"/>
        </w:rPr>
        <w:lastRenderedPageBreak/>
        <w:br/>
      </w:r>
      <w:r w:rsidR="00B664FB" w:rsidRPr="007A6FA4">
        <w:rPr>
          <w:rFonts w:eastAsiaTheme="minorEastAsia"/>
          <w:bCs/>
          <w:sz w:val="22"/>
          <w:szCs w:val="22"/>
          <w:lang w:eastAsia="zh-CN"/>
        </w:rPr>
        <w:t>Although</w:t>
      </w:r>
      <w:r w:rsidR="00B664FB">
        <w:rPr>
          <w:rFonts w:eastAsiaTheme="minorEastAsia"/>
          <w:bCs/>
          <w:sz w:val="22"/>
          <w:szCs w:val="22"/>
          <w:lang w:eastAsia="zh-CN"/>
        </w:rPr>
        <w:t xml:space="preserve">, Proposals 1 and 2 on unaligned spans </w:t>
      </w:r>
      <w:r>
        <w:rPr>
          <w:rFonts w:eastAsiaTheme="minorEastAsia"/>
          <w:bCs/>
          <w:sz w:val="22"/>
          <w:szCs w:val="22"/>
          <w:lang w:eastAsia="zh-CN"/>
        </w:rPr>
        <w:t xml:space="preserve">are </w:t>
      </w:r>
      <w:r w:rsidR="00B664FB">
        <w:rPr>
          <w:rFonts w:eastAsiaTheme="minorEastAsia"/>
          <w:bCs/>
          <w:sz w:val="22"/>
          <w:szCs w:val="22"/>
          <w:lang w:eastAsia="zh-CN"/>
        </w:rPr>
        <w:t xml:space="preserve">taking a rather conservative approach </w:t>
      </w:r>
      <w:r>
        <w:rPr>
          <w:rFonts w:eastAsiaTheme="minorEastAsia"/>
          <w:bCs/>
          <w:sz w:val="22"/>
          <w:szCs w:val="22"/>
          <w:lang w:eastAsia="zh-CN"/>
        </w:rPr>
        <w:t xml:space="preserve">as the </w:t>
      </w:r>
      <w:r w:rsidR="00146290">
        <w:rPr>
          <w:rFonts w:eastAsiaTheme="minorEastAsia"/>
          <w:bCs/>
          <w:sz w:val="22"/>
          <w:szCs w:val="22"/>
          <w:lang w:eastAsia="zh-CN"/>
        </w:rPr>
        <w:t>worst-case</w:t>
      </w:r>
      <w:r>
        <w:rPr>
          <w:rFonts w:eastAsiaTheme="minorEastAsia"/>
          <w:bCs/>
          <w:sz w:val="22"/>
          <w:szCs w:val="22"/>
          <w:lang w:eastAsia="zh-CN"/>
        </w:rPr>
        <w:t xml:space="preserve"> spans per cell are used for the determination, </w:t>
      </w:r>
      <w:r w:rsidR="00B664FB">
        <w:rPr>
          <w:rFonts w:eastAsiaTheme="minorEastAsia"/>
          <w:bCs/>
          <w:sz w:val="22"/>
          <w:szCs w:val="22"/>
          <w:lang w:eastAsia="zh-CN"/>
        </w:rPr>
        <w:t xml:space="preserve">at least this is a workable solution. </w:t>
      </w:r>
      <w:r w:rsidR="00D02EA5">
        <w:rPr>
          <w:rFonts w:eastAsiaTheme="minorEastAsia"/>
          <w:bCs/>
          <w:sz w:val="22"/>
          <w:szCs w:val="22"/>
          <w:lang w:eastAsia="zh-CN"/>
        </w:rPr>
        <w:t>I</w:t>
      </w:r>
      <w:r w:rsidR="007A6FA4">
        <w:rPr>
          <w:rFonts w:eastAsiaTheme="minorEastAsia"/>
          <w:bCs/>
          <w:sz w:val="22"/>
          <w:szCs w:val="22"/>
          <w:lang w:eastAsia="zh-CN"/>
        </w:rPr>
        <w:t xml:space="preserve">t seems if there is no better / more optimized workable solution identified, the FL proposal 1 &amp; 2 are at least a good starting point for further discussions during RAN1#100bis-e. </w:t>
      </w:r>
      <w:r w:rsidR="00B664FB">
        <w:rPr>
          <w:rFonts w:eastAsiaTheme="minorEastAsia"/>
          <w:bCs/>
          <w:sz w:val="22"/>
          <w:szCs w:val="22"/>
          <w:lang w:eastAsia="zh-CN"/>
        </w:rPr>
        <w:t xml:space="preserve"> </w:t>
      </w:r>
    </w:p>
    <w:p w14:paraId="7843EC93" w14:textId="32DDC3D7" w:rsidR="00D02EA5" w:rsidRPr="00CF428D" w:rsidRDefault="00D02EA5" w:rsidP="001A5C5E">
      <w:pPr>
        <w:jc w:val="both"/>
        <w:rPr>
          <w:rFonts w:eastAsiaTheme="minorEastAsia"/>
          <w:b/>
          <w:i/>
          <w:iCs/>
          <w:sz w:val="22"/>
          <w:szCs w:val="22"/>
          <w:lang w:eastAsia="zh-CN"/>
        </w:rPr>
      </w:pPr>
      <w:r w:rsidRPr="00CF428D">
        <w:rPr>
          <w:rFonts w:eastAsiaTheme="minorEastAsia"/>
          <w:b/>
          <w:i/>
          <w:iCs/>
          <w:sz w:val="22"/>
          <w:szCs w:val="22"/>
          <w:lang w:eastAsia="zh-CN"/>
        </w:rPr>
        <w:t xml:space="preserve">Observation </w:t>
      </w:r>
      <w:r w:rsidR="001471E3" w:rsidRPr="00CF428D">
        <w:rPr>
          <w:rFonts w:eastAsiaTheme="minorEastAsia"/>
          <w:b/>
          <w:i/>
          <w:iCs/>
          <w:sz w:val="22"/>
          <w:szCs w:val="22"/>
          <w:lang w:eastAsia="zh-CN"/>
        </w:rPr>
        <w:t>3.1</w:t>
      </w:r>
      <w:r w:rsidRPr="00CF428D">
        <w:rPr>
          <w:rFonts w:eastAsiaTheme="minorEastAsia"/>
          <w:b/>
          <w:i/>
          <w:iCs/>
          <w:sz w:val="22"/>
          <w:szCs w:val="22"/>
          <w:lang w:eastAsia="zh-CN"/>
        </w:rPr>
        <w:t xml:space="preserve">: Although Proposals 1 and 2 in the FL summary in R1-2001409 on enhanced PDCCH monitoring with CA for unaligned spans are taking a rather conservative approach, at least this would be a workable solution. If there is no better / more optimized workable solution identified, the FL proposal 1 &amp; 2 are at least a good starting point for further discussions during RAN1#100bis-e.  </w:t>
      </w:r>
    </w:p>
    <w:p w14:paraId="4924F93C" w14:textId="77777777" w:rsidR="00D02EA5" w:rsidRDefault="00D02EA5" w:rsidP="000E45BA">
      <w:pPr>
        <w:rPr>
          <w:rFonts w:eastAsiaTheme="minorEastAsia"/>
          <w:bCs/>
          <w:sz w:val="22"/>
          <w:szCs w:val="22"/>
          <w:lang w:eastAsia="zh-CN"/>
        </w:rPr>
      </w:pPr>
    </w:p>
    <w:p w14:paraId="0248951E" w14:textId="6A1123BA" w:rsidR="007A3E73" w:rsidRPr="00D17AB0" w:rsidRDefault="007A3E73" w:rsidP="007A3E73">
      <w:pPr>
        <w:pStyle w:val="Heading2"/>
        <w:rPr>
          <w:lang w:eastAsia="zh-CN"/>
        </w:rPr>
      </w:pPr>
      <w:r>
        <w:rPr>
          <w:lang w:eastAsia="zh-CN"/>
        </w:rPr>
        <w:lastRenderedPageBreak/>
        <w:t>3</w:t>
      </w:r>
      <w:r w:rsidRPr="00D17AB0">
        <w:rPr>
          <w:lang w:eastAsia="zh-CN"/>
        </w:rPr>
        <w:t>.</w:t>
      </w:r>
      <w:r>
        <w:rPr>
          <w:lang w:eastAsia="zh-CN"/>
        </w:rPr>
        <w:t>4</w:t>
      </w:r>
      <w:r w:rsidRPr="00D17AB0">
        <w:rPr>
          <w:lang w:eastAsia="zh-CN"/>
        </w:rPr>
        <w:t xml:space="preserve"> </w:t>
      </w:r>
      <w:r>
        <w:rPr>
          <w:lang w:eastAsia="zh-CN"/>
        </w:rPr>
        <w:t>Overbooking and dropping</w:t>
      </w:r>
    </w:p>
    <w:p w14:paraId="678410A7" w14:textId="1537E893" w:rsidR="000E45BA" w:rsidRDefault="009D0B66" w:rsidP="001A5C5E">
      <w:pPr>
        <w:jc w:val="both"/>
        <w:rPr>
          <w:sz w:val="22"/>
          <w:szCs w:val="22"/>
          <w:lang w:eastAsia="zh-CN"/>
        </w:rPr>
      </w:pPr>
      <w:r>
        <w:rPr>
          <w:sz w:val="22"/>
          <w:szCs w:val="22"/>
          <w:lang w:eastAsia="zh-CN"/>
        </w:rPr>
        <w:t>Over how many and which spans overbooking/dropping should be allowed was discussed in RAN1#100-e, and the following options were listed for further consideration:</w:t>
      </w:r>
    </w:p>
    <w:p w14:paraId="27C5CA32" w14:textId="77777777" w:rsidR="009D0B66" w:rsidRPr="009D0B66" w:rsidRDefault="009D0B66" w:rsidP="001A5C5E">
      <w:pPr>
        <w:spacing w:after="0"/>
        <w:ind w:left="568"/>
        <w:jc w:val="both"/>
        <w:rPr>
          <w:sz w:val="18"/>
          <w:szCs w:val="18"/>
        </w:rPr>
      </w:pPr>
      <w:r w:rsidRPr="009D0B66">
        <w:rPr>
          <w:b/>
          <w:bCs/>
          <w:i/>
          <w:iCs/>
          <w:color w:val="000000"/>
          <w:shd w:val="clear" w:color="auto" w:fill="FFFF00"/>
        </w:rPr>
        <w:t>Proposal #1</w:t>
      </w:r>
      <w:r w:rsidRPr="009D0B66">
        <w:rPr>
          <w:i/>
          <w:iCs/>
          <w:color w:val="000000"/>
          <w:shd w:val="clear" w:color="auto" w:fill="FFFF00"/>
        </w:rPr>
        <w:t>:</w:t>
      </w:r>
      <w:r w:rsidRPr="009D0B66">
        <w:rPr>
          <w:rStyle w:val="apple-converted-space"/>
          <w:i/>
          <w:iCs/>
          <w:color w:val="000000"/>
          <w:shd w:val="clear" w:color="auto" w:fill="FFFF00"/>
        </w:rPr>
        <w:t> </w:t>
      </w:r>
      <w:r w:rsidRPr="009D0B66">
        <w:rPr>
          <w:i/>
          <w:iCs/>
          <w:color w:val="000000"/>
          <w:shd w:val="clear" w:color="auto" w:fill="FFFF00"/>
        </w:rPr>
        <w:t>For PDCCH overbooking/dropping, down select one from the following options:</w:t>
      </w:r>
    </w:p>
    <w:p w14:paraId="69EA9536" w14:textId="77777777" w:rsidR="009D0B66" w:rsidRPr="009D0B66" w:rsidRDefault="009D0B66" w:rsidP="001A5C5E">
      <w:pPr>
        <w:spacing w:after="0"/>
        <w:ind w:left="1353" w:hanging="357"/>
        <w:jc w:val="both"/>
        <w:rPr>
          <w:sz w:val="18"/>
          <w:szCs w:val="18"/>
        </w:rPr>
      </w:pPr>
      <w:r w:rsidRPr="009D0B66">
        <w:rPr>
          <w:rFonts w:ascii="Symbol" w:hAnsi="Symbol"/>
          <w:color w:val="000000"/>
        </w:rPr>
        <w:t></w:t>
      </w:r>
      <w:r w:rsidRPr="009D0B66">
        <w:rPr>
          <w:color w:val="000000"/>
          <w:sz w:val="12"/>
          <w:szCs w:val="12"/>
        </w:rPr>
        <w:t xml:space="preserve">       </w:t>
      </w:r>
      <w:r w:rsidRPr="009D0B66">
        <w:rPr>
          <w:b/>
          <w:bCs/>
          <w:i/>
          <w:iCs/>
          <w:color w:val="000000"/>
        </w:rPr>
        <w:t>Option 1</w:t>
      </w:r>
      <w:r w:rsidRPr="009D0B66">
        <w:rPr>
          <w:rFonts w:ascii="SimSun" w:hAnsi="SimSun" w:hint="eastAsia"/>
          <w:i/>
          <w:iCs/>
          <w:color w:val="000000"/>
          <w:lang w:eastAsia="zh-CN"/>
        </w:rPr>
        <w:t>：</w:t>
      </w:r>
      <w:r w:rsidRPr="009D0B66">
        <w:rPr>
          <w:i/>
          <w:iCs/>
          <w:color w:val="000000"/>
        </w:rPr>
        <w:t xml:space="preserve">PDCCH overbooking/dropping is </w:t>
      </w:r>
      <w:r w:rsidRPr="009D0B66">
        <w:rPr>
          <w:i/>
          <w:iCs/>
        </w:rPr>
        <w:t>only performed in a span with CSS present</w:t>
      </w:r>
    </w:p>
    <w:p w14:paraId="676B2988" w14:textId="77777777" w:rsidR="009D0B66" w:rsidRPr="009D0B66" w:rsidRDefault="009D0B66" w:rsidP="001A5C5E">
      <w:pPr>
        <w:spacing w:after="0"/>
        <w:ind w:left="2008" w:hanging="357"/>
        <w:jc w:val="both"/>
        <w:rPr>
          <w:sz w:val="18"/>
          <w:szCs w:val="18"/>
        </w:rPr>
      </w:pPr>
      <w:r w:rsidRPr="009D0B66">
        <w:rPr>
          <w:rFonts w:ascii="Courier New" w:hAnsi="Courier New" w:cs="Courier New"/>
        </w:rPr>
        <w:t>o</w:t>
      </w:r>
      <w:r w:rsidRPr="009D0B66">
        <w:rPr>
          <w:sz w:val="12"/>
          <w:szCs w:val="12"/>
        </w:rPr>
        <w:t xml:space="preserve">   </w:t>
      </w:r>
      <w:r w:rsidRPr="009D0B66">
        <w:rPr>
          <w:b/>
          <w:bCs/>
          <w:i/>
          <w:iCs/>
        </w:rPr>
        <w:t>Alt. 1</w:t>
      </w:r>
      <w:r w:rsidRPr="009D0B66">
        <w:rPr>
          <w:i/>
          <w:iCs/>
        </w:rPr>
        <w:t>: All span(s) with CSS present within a slot, including type-3 CSS</w:t>
      </w:r>
    </w:p>
    <w:p w14:paraId="15253C59" w14:textId="77777777" w:rsidR="009D0B66" w:rsidRPr="009D0B66" w:rsidRDefault="009D0B66" w:rsidP="001A5C5E">
      <w:pPr>
        <w:spacing w:after="0"/>
        <w:ind w:left="2008" w:hanging="357"/>
        <w:jc w:val="both"/>
        <w:rPr>
          <w:color w:val="000000"/>
          <w:sz w:val="18"/>
          <w:szCs w:val="18"/>
        </w:rPr>
      </w:pPr>
      <w:r w:rsidRPr="009D0B66">
        <w:rPr>
          <w:rFonts w:ascii="Courier New" w:hAnsi="Courier New" w:cs="Courier New"/>
          <w:color w:val="000000"/>
        </w:rPr>
        <w:t>o</w:t>
      </w:r>
      <w:r w:rsidRPr="009D0B66">
        <w:rPr>
          <w:color w:val="000000"/>
          <w:sz w:val="12"/>
          <w:szCs w:val="12"/>
        </w:rPr>
        <w:t xml:space="preserve">   </w:t>
      </w:r>
      <w:r w:rsidRPr="009D0B66">
        <w:rPr>
          <w:b/>
          <w:bCs/>
          <w:i/>
          <w:iCs/>
          <w:color w:val="000000"/>
        </w:rPr>
        <w:t>Alt. 2</w:t>
      </w:r>
      <w:r w:rsidRPr="009D0B66">
        <w:rPr>
          <w:i/>
          <w:iCs/>
          <w:color w:val="000000"/>
        </w:rPr>
        <w:t>: All span(s) with CSS present within a slot, except for type-3 CSS</w:t>
      </w:r>
    </w:p>
    <w:p w14:paraId="5088D210" w14:textId="77777777" w:rsidR="009D0B66" w:rsidRPr="009D0B66" w:rsidRDefault="009D0B66" w:rsidP="001A5C5E">
      <w:pPr>
        <w:spacing w:after="0"/>
        <w:ind w:left="2008" w:hanging="357"/>
        <w:jc w:val="both"/>
        <w:rPr>
          <w:sz w:val="18"/>
          <w:szCs w:val="18"/>
        </w:rPr>
      </w:pPr>
      <w:r w:rsidRPr="009D0B66">
        <w:rPr>
          <w:rFonts w:ascii="Courier New" w:hAnsi="Courier New" w:cs="Courier New"/>
        </w:rPr>
        <w:t>o</w:t>
      </w:r>
      <w:r w:rsidRPr="009D0B66">
        <w:rPr>
          <w:sz w:val="12"/>
          <w:szCs w:val="12"/>
        </w:rPr>
        <w:t xml:space="preserve">   </w:t>
      </w:r>
      <w:r w:rsidRPr="009D0B66">
        <w:rPr>
          <w:b/>
          <w:bCs/>
          <w:i/>
          <w:iCs/>
        </w:rPr>
        <w:t>Alt. 3</w:t>
      </w:r>
      <w:r w:rsidRPr="009D0B66">
        <w:rPr>
          <w:i/>
          <w:iCs/>
        </w:rPr>
        <w:t xml:space="preserve">: At most X span(s) with CSS present within a slot, including type-3 CSS </w:t>
      </w:r>
    </w:p>
    <w:p w14:paraId="2BEF7E57" w14:textId="77777777" w:rsidR="009D0B66" w:rsidRPr="009D0B66" w:rsidRDefault="009D0B66" w:rsidP="001A5C5E">
      <w:pPr>
        <w:spacing w:after="0"/>
        <w:ind w:left="2728" w:hanging="357"/>
        <w:jc w:val="both"/>
        <w:rPr>
          <w:sz w:val="18"/>
          <w:szCs w:val="18"/>
        </w:rPr>
      </w:pPr>
      <w:r w:rsidRPr="009D0B66">
        <w:rPr>
          <w:rFonts w:ascii="Wingdings" w:hAnsi="Wingdings"/>
        </w:rPr>
        <w:t></w:t>
      </w:r>
      <w:r w:rsidRPr="009D0B66">
        <w:rPr>
          <w:sz w:val="12"/>
          <w:szCs w:val="12"/>
        </w:rPr>
        <w:t xml:space="preserve">  </w:t>
      </w:r>
      <w:r w:rsidRPr="009D0B66">
        <w:rPr>
          <w:i/>
          <w:iCs/>
        </w:rPr>
        <w:t>FFS: If the number of spans with CSS present within a slot is larger than X, then PDCCH overbooking/dropping is performed in the first X spans with CSS present</w:t>
      </w:r>
    </w:p>
    <w:p w14:paraId="1DCE90DF" w14:textId="77777777" w:rsidR="009D0B66" w:rsidRPr="009D0B66" w:rsidRDefault="009D0B66" w:rsidP="001A5C5E">
      <w:pPr>
        <w:spacing w:after="0"/>
        <w:ind w:left="2728" w:hanging="357"/>
        <w:jc w:val="both"/>
        <w:rPr>
          <w:sz w:val="18"/>
          <w:szCs w:val="18"/>
        </w:rPr>
      </w:pPr>
      <w:r w:rsidRPr="009D0B66">
        <w:rPr>
          <w:rFonts w:ascii="Wingdings" w:hAnsi="Wingdings"/>
        </w:rPr>
        <w:t></w:t>
      </w:r>
      <w:r w:rsidRPr="009D0B66">
        <w:rPr>
          <w:sz w:val="12"/>
          <w:szCs w:val="12"/>
        </w:rPr>
        <w:t xml:space="preserve">  </w:t>
      </w:r>
      <w:r w:rsidRPr="009D0B66">
        <w:rPr>
          <w:i/>
          <w:iCs/>
        </w:rPr>
        <w:t>For the value of X,</w:t>
      </w:r>
    </w:p>
    <w:p w14:paraId="18987682" w14:textId="77777777" w:rsidR="009D0B66" w:rsidRPr="009D0B66" w:rsidRDefault="009D0B66" w:rsidP="001A5C5E">
      <w:pPr>
        <w:numPr>
          <w:ilvl w:val="3"/>
          <w:numId w:val="24"/>
        </w:numPr>
        <w:tabs>
          <w:tab w:val="clear" w:pos="2880"/>
          <w:tab w:val="num" w:pos="3448"/>
        </w:tabs>
        <w:autoSpaceDN w:val="0"/>
        <w:spacing w:after="0"/>
        <w:ind w:left="3448"/>
        <w:jc w:val="both"/>
        <w:rPr>
          <w:color w:val="000000"/>
          <w:sz w:val="18"/>
          <w:szCs w:val="18"/>
        </w:rPr>
      </w:pPr>
      <w:r w:rsidRPr="009D0B66">
        <w:rPr>
          <w:i/>
          <w:iCs/>
          <w:color w:val="000000"/>
        </w:rPr>
        <w:t xml:space="preserve">Alt.3-1: X=2 </w:t>
      </w:r>
    </w:p>
    <w:p w14:paraId="2C07153F" w14:textId="77777777" w:rsidR="009D0B66" w:rsidRPr="009D0B66" w:rsidRDefault="009D0B66" w:rsidP="001A5C5E">
      <w:pPr>
        <w:numPr>
          <w:ilvl w:val="3"/>
          <w:numId w:val="24"/>
        </w:numPr>
        <w:tabs>
          <w:tab w:val="clear" w:pos="2880"/>
          <w:tab w:val="num" w:pos="3448"/>
        </w:tabs>
        <w:autoSpaceDN w:val="0"/>
        <w:spacing w:after="0"/>
        <w:ind w:left="3448"/>
        <w:jc w:val="both"/>
        <w:rPr>
          <w:color w:val="000000"/>
          <w:sz w:val="18"/>
          <w:szCs w:val="18"/>
        </w:rPr>
      </w:pPr>
      <w:r w:rsidRPr="009D0B66">
        <w:rPr>
          <w:i/>
          <w:iCs/>
          <w:color w:val="000000"/>
        </w:rPr>
        <w:t>Alt.3-2: X=1</w:t>
      </w:r>
    </w:p>
    <w:p w14:paraId="26C6D852" w14:textId="77777777" w:rsidR="009D0B66" w:rsidRPr="009D0B66" w:rsidRDefault="009D0B66" w:rsidP="001A5C5E">
      <w:pPr>
        <w:numPr>
          <w:ilvl w:val="3"/>
          <w:numId w:val="24"/>
        </w:numPr>
        <w:tabs>
          <w:tab w:val="clear" w:pos="2880"/>
          <w:tab w:val="num" w:pos="3448"/>
        </w:tabs>
        <w:spacing w:after="0"/>
        <w:ind w:left="3448"/>
        <w:jc w:val="both"/>
        <w:rPr>
          <w:sz w:val="18"/>
          <w:szCs w:val="18"/>
        </w:rPr>
      </w:pPr>
      <w:r w:rsidRPr="009D0B66">
        <w:rPr>
          <w:i/>
          <w:iCs/>
        </w:rPr>
        <w:t>Alt.3-3: X is UE capability</w:t>
      </w:r>
      <w:r w:rsidRPr="009D0B66">
        <w:rPr>
          <w:i/>
          <w:iCs/>
          <w:color w:val="FF0000"/>
        </w:rPr>
        <w:t>, the candidate value for X is {1, 2, FFS}  </w:t>
      </w:r>
    </w:p>
    <w:p w14:paraId="356591BD" w14:textId="77777777" w:rsidR="009D0B66" w:rsidRPr="009D0B66" w:rsidRDefault="009D0B66" w:rsidP="001A5C5E">
      <w:pPr>
        <w:spacing w:after="0"/>
        <w:ind w:left="1350" w:hanging="357"/>
        <w:jc w:val="both"/>
        <w:rPr>
          <w:sz w:val="18"/>
          <w:szCs w:val="18"/>
        </w:rPr>
      </w:pPr>
      <w:r w:rsidRPr="009D0B66">
        <w:rPr>
          <w:rFonts w:ascii="Symbol" w:hAnsi="Symbol"/>
          <w:color w:val="000000"/>
        </w:rPr>
        <w:t></w:t>
      </w:r>
      <w:r w:rsidRPr="009D0B66">
        <w:rPr>
          <w:color w:val="000000"/>
          <w:sz w:val="12"/>
          <w:szCs w:val="12"/>
        </w:rPr>
        <w:t xml:space="preserve">        </w:t>
      </w:r>
      <w:r w:rsidRPr="009D0B66">
        <w:rPr>
          <w:b/>
          <w:bCs/>
          <w:i/>
          <w:iCs/>
          <w:color w:val="000000"/>
        </w:rPr>
        <w:t>Option 2</w:t>
      </w:r>
      <w:r w:rsidRPr="009D0B66">
        <w:rPr>
          <w:rFonts w:ascii="SimSun" w:hAnsi="SimSun" w:hint="eastAsia"/>
          <w:i/>
          <w:iCs/>
          <w:color w:val="000000"/>
          <w:lang w:eastAsia="zh-CN"/>
        </w:rPr>
        <w:t>：</w:t>
      </w:r>
      <w:r w:rsidRPr="009D0B66">
        <w:rPr>
          <w:i/>
          <w:iCs/>
          <w:color w:val="000000"/>
        </w:rPr>
        <w:t xml:space="preserve">PDCCH overbooking/dropping is </w:t>
      </w:r>
      <w:r w:rsidRPr="009D0B66">
        <w:rPr>
          <w:i/>
          <w:iCs/>
        </w:rPr>
        <w:t>only performed</w:t>
      </w:r>
      <w:r w:rsidRPr="009D0B66">
        <w:rPr>
          <w:i/>
          <w:iCs/>
          <w:color w:val="000000"/>
        </w:rPr>
        <w:t xml:space="preserve"> in at most X span(s) with</w:t>
      </w:r>
      <w:r w:rsidRPr="009D0B66">
        <w:rPr>
          <w:i/>
          <w:iCs/>
        </w:rPr>
        <w:t>in a slot;</w:t>
      </w:r>
    </w:p>
    <w:p w14:paraId="1494D23C" w14:textId="77777777" w:rsidR="009D0B66" w:rsidRPr="009D0B66" w:rsidRDefault="009D0B66" w:rsidP="001A5C5E">
      <w:pPr>
        <w:spacing w:after="0"/>
        <w:ind w:left="2008" w:hanging="357"/>
        <w:jc w:val="both"/>
        <w:rPr>
          <w:color w:val="000000"/>
          <w:sz w:val="18"/>
          <w:szCs w:val="18"/>
        </w:rPr>
      </w:pPr>
      <w:r w:rsidRPr="009D0B66">
        <w:rPr>
          <w:rFonts w:ascii="Courier New" w:hAnsi="Courier New" w:cs="Courier New"/>
          <w:color w:val="000000"/>
        </w:rPr>
        <w:t>o</w:t>
      </w:r>
      <w:r w:rsidRPr="009D0B66">
        <w:rPr>
          <w:color w:val="000000"/>
          <w:sz w:val="12"/>
          <w:szCs w:val="12"/>
        </w:rPr>
        <w:t xml:space="preserve">   </w:t>
      </w:r>
      <w:r w:rsidRPr="009D0B66">
        <w:rPr>
          <w:i/>
          <w:iCs/>
          <w:color w:val="000000"/>
        </w:rPr>
        <w:t> </w:t>
      </w:r>
      <w:r w:rsidRPr="009D0B66">
        <w:rPr>
          <w:b/>
          <w:bCs/>
          <w:i/>
          <w:iCs/>
          <w:color w:val="000000"/>
        </w:rPr>
        <w:t>Alt. 1</w:t>
      </w:r>
      <w:r w:rsidRPr="009D0B66">
        <w:rPr>
          <w:i/>
          <w:iCs/>
          <w:color w:val="000000"/>
        </w:rPr>
        <w:t>: the value of X is 1</w:t>
      </w:r>
    </w:p>
    <w:p w14:paraId="2C5201B8" w14:textId="77777777" w:rsidR="009D0B66" w:rsidRPr="009D0B66" w:rsidRDefault="009D0B66" w:rsidP="001A5C5E">
      <w:pPr>
        <w:spacing w:after="0"/>
        <w:ind w:left="2008" w:hanging="357"/>
        <w:jc w:val="both"/>
        <w:rPr>
          <w:sz w:val="18"/>
          <w:szCs w:val="18"/>
        </w:rPr>
      </w:pPr>
      <w:r w:rsidRPr="009D0B66">
        <w:rPr>
          <w:rFonts w:ascii="Courier New" w:hAnsi="Courier New" w:cs="Courier New"/>
        </w:rPr>
        <w:t>o</w:t>
      </w:r>
      <w:r w:rsidRPr="009D0B66">
        <w:rPr>
          <w:sz w:val="12"/>
          <w:szCs w:val="12"/>
        </w:rPr>
        <w:t xml:space="preserve">   </w:t>
      </w:r>
      <w:r w:rsidRPr="009D0B66">
        <w:rPr>
          <w:b/>
          <w:bCs/>
          <w:i/>
          <w:iCs/>
        </w:rPr>
        <w:t>Alt. 2</w:t>
      </w:r>
      <w:r w:rsidRPr="009D0B66">
        <w:rPr>
          <w:i/>
          <w:iCs/>
        </w:rPr>
        <w:t>: X is UE capability</w:t>
      </w:r>
      <w:r w:rsidRPr="009D0B66">
        <w:rPr>
          <w:i/>
          <w:iCs/>
          <w:color w:val="FF0000"/>
        </w:rPr>
        <w:t>, the candidate value for X is {1, 2, FFS}</w:t>
      </w:r>
      <w:r w:rsidRPr="009D0B66">
        <w:rPr>
          <w:i/>
          <w:iCs/>
        </w:rPr>
        <w:t xml:space="preserve">  </w:t>
      </w:r>
    </w:p>
    <w:p w14:paraId="6118B2FA" w14:textId="77777777" w:rsidR="009D0B66" w:rsidRDefault="009D0B66" w:rsidP="001A5C5E">
      <w:pPr>
        <w:numPr>
          <w:ilvl w:val="0"/>
          <w:numId w:val="25"/>
        </w:numPr>
        <w:tabs>
          <w:tab w:val="clear" w:pos="720"/>
          <w:tab w:val="num" w:pos="1288"/>
        </w:tabs>
        <w:spacing w:after="0"/>
        <w:ind w:left="1288"/>
        <w:jc w:val="both"/>
        <w:rPr>
          <w:color w:val="000000"/>
        </w:rPr>
      </w:pPr>
      <w:r w:rsidRPr="009D0B66">
        <w:rPr>
          <w:b/>
          <w:bCs/>
          <w:i/>
          <w:iCs/>
          <w:color w:val="000000"/>
        </w:rPr>
        <w:t>Option 3:</w:t>
      </w:r>
      <w:r w:rsidRPr="009D0B66">
        <w:rPr>
          <w:color w:val="000000"/>
        </w:rPr>
        <w:t xml:space="preserve"> </w:t>
      </w:r>
      <w:r w:rsidRPr="009D0B66">
        <w:rPr>
          <w:i/>
          <w:iCs/>
          <w:color w:val="000000"/>
        </w:rPr>
        <w:t>PDCCH overbooking is allowed in any span regardless of whether CSS is present in a span.</w:t>
      </w:r>
      <w:r w:rsidRPr="009D0B66">
        <w:rPr>
          <w:color w:val="000000"/>
          <w:sz w:val="18"/>
          <w:szCs w:val="18"/>
        </w:rPr>
        <w:t xml:space="preserve"> </w:t>
      </w:r>
    </w:p>
    <w:p w14:paraId="1CE2117E" w14:textId="6FCE0EC0" w:rsidR="009D0B66" w:rsidRDefault="009D0B66" w:rsidP="001A5C5E">
      <w:pPr>
        <w:jc w:val="both"/>
        <w:rPr>
          <w:sz w:val="22"/>
          <w:szCs w:val="22"/>
          <w:lang w:eastAsia="zh-CN"/>
        </w:rPr>
      </w:pPr>
    </w:p>
    <w:p w14:paraId="4F18BDAE" w14:textId="655DF3A4" w:rsidR="00AE41EA" w:rsidRDefault="00AE41EA" w:rsidP="001A5C5E">
      <w:pPr>
        <w:jc w:val="both"/>
        <w:rPr>
          <w:sz w:val="22"/>
          <w:szCs w:val="22"/>
          <w:lang w:eastAsia="zh-CN"/>
        </w:rPr>
      </w:pPr>
      <w:r>
        <w:rPr>
          <w:sz w:val="22"/>
          <w:szCs w:val="22"/>
          <w:lang w:eastAsia="zh-CN"/>
        </w:rPr>
        <w:t xml:space="preserve">As discussed in our previous contribution and during RAN1#100-e, we support Option 3 as being the least restrictive </w:t>
      </w:r>
      <w:r w:rsidR="00AA1377">
        <w:rPr>
          <w:sz w:val="22"/>
          <w:szCs w:val="22"/>
          <w:lang w:eastAsia="zh-CN"/>
        </w:rPr>
        <w:t>option here</w:t>
      </w:r>
      <w:r>
        <w:rPr>
          <w:sz w:val="22"/>
          <w:szCs w:val="22"/>
          <w:lang w:eastAsia="zh-CN"/>
        </w:rPr>
        <w:t xml:space="preserve">. </w:t>
      </w:r>
    </w:p>
    <w:p w14:paraId="53BF6B97" w14:textId="16668C7A" w:rsidR="009D0B66" w:rsidRPr="00CF428D" w:rsidRDefault="009D0B66" w:rsidP="001A5C5E">
      <w:pPr>
        <w:jc w:val="both"/>
        <w:rPr>
          <w:sz w:val="22"/>
          <w:szCs w:val="22"/>
          <w:lang w:eastAsia="zh-CN"/>
        </w:rPr>
      </w:pPr>
      <w:r w:rsidRPr="00CF428D">
        <w:rPr>
          <w:b/>
          <w:sz w:val="22"/>
          <w:szCs w:val="22"/>
          <w:lang w:eastAsia="zh-CN"/>
        </w:rPr>
        <w:t>Proposal 3.</w:t>
      </w:r>
      <w:r w:rsidR="00AA1377" w:rsidRPr="00CF428D">
        <w:rPr>
          <w:b/>
          <w:sz w:val="22"/>
          <w:szCs w:val="22"/>
          <w:lang w:eastAsia="zh-CN"/>
        </w:rPr>
        <w:t>6</w:t>
      </w:r>
      <w:r w:rsidRPr="00CF428D">
        <w:rPr>
          <w:b/>
          <w:sz w:val="22"/>
          <w:szCs w:val="22"/>
          <w:lang w:eastAsia="zh-CN"/>
        </w:rPr>
        <w:t xml:space="preserve">: </w:t>
      </w:r>
      <w:r w:rsidR="00AA1377" w:rsidRPr="00CF428D">
        <w:rPr>
          <w:b/>
          <w:sz w:val="22"/>
          <w:szCs w:val="22"/>
          <w:lang w:eastAsia="zh-CN"/>
        </w:rPr>
        <w:t>Support overbooking</w:t>
      </w:r>
      <w:r w:rsidR="00D02EA5" w:rsidRPr="00CF428D">
        <w:rPr>
          <w:b/>
          <w:sz w:val="22"/>
          <w:szCs w:val="22"/>
          <w:lang w:eastAsia="zh-CN"/>
        </w:rPr>
        <w:t>/dropping</w:t>
      </w:r>
      <w:r w:rsidR="00AA1377" w:rsidRPr="00CF428D">
        <w:rPr>
          <w:b/>
          <w:sz w:val="22"/>
          <w:szCs w:val="22"/>
          <w:lang w:eastAsia="zh-CN"/>
        </w:rPr>
        <w:t xml:space="preserve"> </w:t>
      </w:r>
      <w:r w:rsidRPr="00CF428D">
        <w:rPr>
          <w:b/>
          <w:sz w:val="22"/>
          <w:szCs w:val="22"/>
          <w:lang w:eastAsia="zh-CN"/>
        </w:rPr>
        <w:t>Option 3</w:t>
      </w:r>
      <w:r w:rsidR="00AA1377" w:rsidRPr="00CF428D">
        <w:rPr>
          <w:b/>
          <w:sz w:val="22"/>
          <w:szCs w:val="22"/>
          <w:lang w:eastAsia="zh-CN"/>
        </w:rPr>
        <w:t xml:space="preserve">: </w:t>
      </w:r>
      <w:r w:rsidR="00AA1377" w:rsidRPr="00CF428D">
        <w:rPr>
          <w:b/>
          <w:i/>
          <w:iCs/>
          <w:sz w:val="22"/>
          <w:szCs w:val="22"/>
          <w:lang w:eastAsia="zh-CN"/>
        </w:rPr>
        <w:t>PDCCH overbooking is allowed in any span regardless of whether CSS is present in a span.</w:t>
      </w:r>
      <w:r w:rsidR="00AA1377" w:rsidRPr="00CF428D">
        <w:rPr>
          <w:b/>
          <w:sz w:val="22"/>
          <w:szCs w:val="22"/>
          <w:lang w:eastAsia="zh-CN"/>
        </w:rPr>
        <w:t xml:space="preserve"> </w:t>
      </w:r>
      <w:r w:rsidRPr="00CF428D">
        <w:rPr>
          <w:b/>
          <w:sz w:val="22"/>
          <w:szCs w:val="22"/>
          <w:lang w:eastAsia="zh-CN"/>
        </w:rPr>
        <w:t xml:space="preserve"> </w:t>
      </w:r>
      <w:r w:rsidR="007A6FA4" w:rsidRPr="00CF428D">
        <w:rPr>
          <w:b/>
          <w:sz w:val="22"/>
          <w:szCs w:val="22"/>
          <w:lang w:eastAsia="zh-CN"/>
        </w:rPr>
        <w:t xml:space="preserve">With second priority, Option 1 Alt. 1 </w:t>
      </w:r>
      <w:r w:rsidR="00D02EA5" w:rsidRPr="00CF428D">
        <w:rPr>
          <w:b/>
          <w:sz w:val="22"/>
          <w:szCs w:val="22"/>
          <w:lang w:eastAsia="zh-CN"/>
        </w:rPr>
        <w:t xml:space="preserve">(i.e. </w:t>
      </w:r>
      <w:r w:rsidR="00D02EA5" w:rsidRPr="00CF428D">
        <w:rPr>
          <w:b/>
          <w:i/>
          <w:iCs/>
          <w:sz w:val="22"/>
          <w:szCs w:val="22"/>
          <w:lang w:eastAsia="zh-CN"/>
        </w:rPr>
        <w:t>All span(s) with CSS present within a slot, including type-3 CSS</w:t>
      </w:r>
      <w:r w:rsidR="00D02EA5" w:rsidRPr="00CF428D">
        <w:rPr>
          <w:b/>
          <w:sz w:val="22"/>
          <w:szCs w:val="22"/>
          <w:lang w:eastAsia="zh-CN"/>
        </w:rPr>
        <w:t xml:space="preserve">) </w:t>
      </w:r>
      <w:r w:rsidR="007A6FA4" w:rsidRPr="00CF428D">
        <w:rPr>
          <w:b/>
          <w:sz w:val="22"/>
          <w:szCs w:val="22"/>
          <w:lang w:eastAsia="zh-CN"/>
        </w:rPr>
        <w:t xml:space="preserve">could be considered. </w:t>
      </w:r>
    </w:p>
    <w:p w14:paraId="0FD168FF" w14:textId="27CABB69" w:rsidR="009D0B66" w:rsidRDefault="009D0B66" w:rsidP="001A5C5E">
      <w:pPr>
        <w:jc w:val="both"/>
        <w:rPr>
          <w:sz w:val="22"/>
          <w:szCs w:val="22"/>
          <w:lang w:eastAsia="zh-CN"/>
        </w:rPr>
      </w:pPr>
      <w:r>
        <w:rPr>
          <w:sz w:val="22"/>
          <w:szCs w:val="22"/>
          <w:lang w:eastAsia="zh-CN"/>
        </w:rPr>
        <w:t>It was also discussed how dropping should be performed within a span. In particular, the following was listed for further consideration</w:t>
      </w:r>
      <w:r w:rsidR="009A238E">
        <w:rPr>
          <w:sz w:val="22"/>
          <w:szCs w:val="22"/>
          <w:lang w:eastAsia="zh-CN"/>
        </w:rPr>
        <w:t xml:space="preserve"> in the FL summary of </w:t>
      </w:r>
      <w:r w:rsidR="009A238E" w:rsidRPr="009A238E">
        <w:rPr>
          <w:sz w:val="22"/>
          <w:szCs w:val="22"/>
          <w:lang w:eastAsia="zh-CN"/>
        </w:rPr>
        <w:t>R1-2001408</w:t>
      </w:r>
      <w:r w:rsidR="009A238E">
        <w:rPr>
          <w:sz w:val="22"/>
          <w:szCs w:val="22"/>
          <w:lang w:eastAsia="zh-CN"/>
        </w:rPr>
        <w:t xml:space="preserve"> in Sec. 2.2.4</w:t>
      </w:r>
      <w:r>
        <w:rPr>
          <w:sz w:val="22"/>
          <w:szCs w:val="22"/>
          <w:lang w:eastAsia="zh-CN"/>
        </w:rPr>
        <w:t>:</w:t>
      </w:r>
    </w:p>
    <w:p w14:paraId="7328BD54" w14:textId="77777777" w:rsidR="009D0B66" w:rsidRPr="00D37C58" w:rsidRDefault="009D0B66" w:rsidP="009D0B66">
      <w:pPr>
        <w:ind w:left="568"/>
      </w:pPr>
      <w:r w:rsidRPr="00D37C58">
        <w:rPr>
          <w:b/>
          <w:bCs/>
          <w:i/>
          <w:iCs/>
          <w:color w:val="000000"/>
          <w:shd w:val="clear" w:color="auto" w:fill="FFFF00"/>
        </w:rPr>
        <w:t>Proposal #2</w:t>
      </w:r>
      <w:r w:rsidRPr="00D37C58">
        <w:rPr>
          <w:i/>
          <w:iCs/>
          <w:color w:val="000000"/>
          <w:shd w:val="clear" w:color="auto" w:fill="FFFF00"/>
        </w:rPr>
        <w:t>:</w:t>
      </w:r>
      <w:r w:rsidRPr="00D37C58">
        <w:rPr>
          <w:rStyle w:val="apple-converted-space"/>
          <w:i/>
          <w:iCs/>
          <w:color w:val="000000"/>
          <w:shd w:val="clear" w:color="auto" w:fill="FFFF00"/>
        </w:rPr>
        <w:t> </w:t>
      </w:r>
      <w:r w:rsidRPr="00D37C58">
        <w:rPr>
          <w:i/>
          <w:iCs/>
          <w:color w:val="000000"/>
          <w:shd w:val="clear" w:color="auto" w:fill="FFFF00"/>
        </w:rPr>
        <w:t>PDCCH candidate dropping in a span, down select one from the following options:</w:t>
      </w:r>
    </w:p>
    <w:p w14:paraId="7CF42DBB" w14:textId="77777777" w:rsidR="009D0B66" w:rsidRPr="00D37C58" w:rsidRDefault="009D0B66" w:rsidP="009D0B66">
      <w:pPr>
        <w:numPr>
          <w:ilvl w:val="0"/>
          <w:numId w:val="26"/>
        </w:numPr>
        <w:tabs>
          <w:tab w:val="clear" w:pos="720"/>
          <w:tab w:val="num" w:pos="1288"/>
        </w:tabs>
        <w:spacing w:after="60"/>
        <w:ind w:left="1288"/>
        <w:jc w:val="both"/>
      </w:pPr>
      <w:bookmarkStart w:id="61" w:name="_Hlk36227195"/>
      <w:r w:rsidRPr="00D37C58">
        <w:rPr>
          <w:b/>
          <w:bCs/>
          <w:i/>
          <w:iCs/>
        </w:rPr>
        <w:t>Option 1</w:t>
      </w:r>
      <w:r w:rsidRPr="00D37C58">
        <w:rPr>
          <w:rStyle w:val="apple-converted-space"/>
          <w:b/>
          <w:bCs/>
          <w:i/>
          <w:iCs/>
        </w:rPr>
        <w:t> </w:t>
      </w:r>
      <w:r w:rsidRPr="00D37C58">
        <w:rPr>
          <w:i/>
          <w:iCs/>
        </w:rPr>
        <w:t>(i.e. original option 2)</w:t>
      </w:r>
      <w:r w:rsidRPr="00D37C58">
        <w:rPr>
          <w:b/>
          <w:bCs/>
          <w:i/>
          <w:iCs/>
        </w:rPr>
        <w:t>:</w:t>
      </w:r>
      <w:r w:rsidRPr="00D37C58">
        <w:rPr>
          <w:rStyle w:val="apple-converted-space"/>
          <w:b/>
          <w:bCs/>
          <w:i/>
          <w:iCs/>
        </w:rPr>
        <w:t> </w:t>
      </w:r>
      <w:r w:rsidRPr="00D37C58">
        <w:rPr>
          <w:i/>
          <w:iCs/>
        </w:rPr>
        <w:t>If the number of non-overlapping CCE for channel estimation of the configured PDCCH candidates to monitor in some monitoring span j exceeds the CCE limit per monitoring span of the span j, UE can skip monitoring all PDCCH candidates in the search space sets with highest search space set indices in span j until the number of non-overlapping CCE of remaining PDCCH candidates to monitor in the monitoring span j does not exceed the CCE limit per monitoring span for span j,</w:t>
      </w:r>
      <w:r w:rsidRPr="00D37C58">
        <w:rPr>
          <w:rStyle w:val="apple-converted-space"/>
          <w:i/>
          <w:iCs/>
          <w:color w:val="FF0000"/>
        </w:rPr>
        <w:t> </w:t>
      </w:r>
      <w:r w:rsidRPr="00D37C58">
        <w:rPr>
          <w:i/>
          <w:iCs/>
        </w:rPr>
        <w:t>i.e. no partial dropping in any search space set</w:t>
      </w:r>
      <w:r w:rsidRPr="00D37C58">
        <w:rPr>
          <w:rStyle w:val="apple-converted-space"/>
          <w:i/>
          <w:iCs/>
        </w:rPr>
        <w:t> </w:t>
      </w:r>
    </w:p>
    <w:p w14:paraId="3E8B66A1" w14:textId="77777777" w:rsidR="009D0B66" w:rsidRPr="00D37C58" w:rsidRDefault="009D0B66" w:rsidP="009D0B66">
      <w:pPr>
        <w:numPr>
          <w:ilvl w:val="0"/>
          <w:numId w:val="26"/>
        </w:numPr>
        <w:tabs>
          <w:tab w:val="clear" w:pos="720"/>
          <w:tab w:val="num" w:pos="1288"/>
        </w:tabs>
        <w:spacing w:after="60"/>
        <w:ind w:left="1288"/>
        <w:jc w:val="both"/>
      </w:pPr>
      <w:r w:rsidRPr="00D37C58">
        <w:rPr>
          <w:b/>
          <w:bCs/>
          <w:i/>
          <w:iCs/>
        </w:rPr>
        <w:t>Option 2</w:t>
      </w:r>
      <w:r w:rsidRPr="00D37C58">
        <w:rPr>
          <w:rStyle w:val="apple-converted-space"/>
          <w:b/>
          <w:bCs/>
          <w:i/>
          <w:iCs/>
        </w:rPr>
        <w:t> </w:t>
      </w:r>
      <w:r w:rsidRPr="00D37C58">
        <w:rPr>
          <w:i/>
          <w:iCs/>
        </w:rPr>
        <w:t>(i.e. original option 3)</w:t>
      </w:r>
      <w:r w:rsidRPr="00D37C58">
        <w:rPr>
          <w:b/>
          <w:bCs/>
          <w:i/>
          <w:iCs/>
        </w:rPr>
        <w:t>:</w:t>
      </w:r>
      <w:r w:rsidRPr="00D37C58">
        <w:rPr>
          <w:rStyle w:val="apple-converted-space"/>
          <w:b/>
          <w:bCs/>
          <w:i/>
          <w:iCs/>
        </w:rPr>
        <w:t> </w:t>
      </w:r>
      <w:r w:rsidRPr="00D37C58">
        <w:rPr>
          <w:i/>
          <w:iCs/>
        </w:rPr>
        <w:t>If the number of non-overlapping CCE for channel estimation of the configured PDCCH candidates to monitor in some monitoring span j exceeds the CCE limit per monitoring span of the span j, UE can skip monitoring some PDCCH candidates in the search space sets with highest search space set indices in span j until the number of non-overlapping CCE of remaining PDCCH candidates to monitor in the monitoring span j does not exceed the CCE limit per monitoring span for span j.</w:t>
      </w:r>
    </w:p>
    <w:bookmarkEnd w:id="61"/>
    <w:p w14:paraId="39055596" w14:textId="3814C643" w:rsidR="00BB143C" w:rsidRDefault="00004A03" w:rsidP="001A5C5E">
      <w:pPr>
        <w:jc w:val="both"/>
        <w:rPr>
          <w:sz w:val="22"/>
          <w:szCs w:val="22"/>
          <w:lang w:eastAsia="zh-CN"/>
        </w:rPr>
      </w:pPr>
      <w:r>
        <w:rPr>
          <w:sz w:val="22"/>
          <w:szCs w:val="22"/>
          <w:lang w:eastAsia="zh-CN"/>
        </w:rPr>
        <w:t xml:space="preserve">Option 1 basically follows the SSS level dropping of Rel-15 whereas Option 2 could be clearly more optimal as already extensively discussed during Rel-15. </w:t>
      </w:r>
      <w:r w:rsidR="00A81F9C">
        <w:rPr>
          <w:sz w:val="22"/>
          <w:szCs w:val="22"/>
          <w:lang w:eastAsia="zh-CN"/>
        </w:rPr>
        <w:t>During the Rel-15 discussions it has been raised that a finer granularity dropping than per SSS towards would increase the UE complexity in terms of either online calculation of PDCCH candidates or higher storage requirements related monitoring for certain slots /spans. As a consequence, dropping</w:t>
      </w:r>
      <w:r w:rsidR="000214AD">
        <w:rPr>
          <w:sz w:val="22"/>
          <w:szCs w:val="22"/>
          <w:lang w:eastAsia="zh-CN"/>
        </w:rPr>
        <w:t xml:space="preserve"> with granularity less than SS-set</w:t>
      </w:r>
      <w:r w:rsidR="00A81F9C">
        <w:rPr>
          <w:sz w:val="22"/>
          <w:szCs w:val="22"/>
          <w:lang w:eastAsia="zh-CN"/>
        </w:rPr>
        <w:t xml:space="preserve"> was not agreeable in R15. Moreover, the detailed dropping rules (or order) within the SSS of highest</w:t>
      </w:r>
      <w:r w:rsidR="000214AD">
        <w:rPr>
          <w:sz w:val="22"/>
          <w:szCs w:val="22"/>
          <w:lang w:eastAsia="zh-CN"/>
        </w:rPr>
        <w:t xml:space="preserve"> mapped</w:t>
      </w:r>
      <w:r w:rsidR="00A81F9C">
        <w:rPr>
          <w:sz w:val="22"/>
          <w:szCs w:val="22"/>
          <w:lang w:eastAsia="zh-CN"/>
        </w:rPr>
        <w:t xml:space="preserve"> index would need to be defined here which would potentially require further discussions. Considering that we are already in the CR phase</w:t>
      </w:r>
      <w:r w:rsidR="006A7B65">
        <w:rPr>
          <w:sz w:val="22"/>
          <w:szCs w:val="22"/>
          <w:lang w:eastAsia="zh-CN"/>
        </w:rPr>
        <w:t xml:space="preserve"> (and the lack of online discussion time)</w:t>
      </w:r>
      <w:r w:rsidR="00A81F9C">
        <w:rPr>
          <w:sz w:val="22"/>
          <w:szCs w:val="22"/>
          <w:lang w:eastAsia="zh-CN"/>
        </w:rPr>
        <w:t xml:space="preserve">, we therefore think that applying the R15 </w:t>
      </w:r>
      <w:r w:rsidR="006A7B65">
        <w:rPr>
          <w:sz w:val="22"/>
          <w:szCs w:val="22"/>
          <w:lang w:eastAsia="zh-CN"/>
        </w:rPr>
        <w:t xml:space="preserve">dropping rules of Option 1 to be the only feasible option at this point of time. </w:t>
      </w:r>
    </w:p>
    <w:p w14:paraId="55D0BE84" w14:textId="3131F202" w:rsidR="009D0B66" w:rsidRPr="001A5C5E" w:rsidRDefault="006A7B65" w:rsidP="001A5C5E">
      <w:pPr>
        <w:jc w:val="both"/>
        <w:rPr>
          <w:b/>
          <w:bCs/>
          <w:sz w:val="22"/>
          <w:szCs w:val="22"/>
          <w:lang w:eastAsia="zh-CN"/>
        </w:rPr>
      </w:pPr>
      <w:r w:rsidRPr="006A7B65">
        <w:rPr>
          <w:b/>
          <w:bCs/>
          <w:sz w:val="22"/>
          <w:szCs w:val="22"/>
          <w:lang w:eastAsia="zh-CN"/>
        </w:rPr>
        <w:t xml:space="preserve">Proposal </w:t>
      </w:r>
      <w:r w:rsidR="001471E3">
        <w:rPr>
          <w:b/>
          <w:bCs/>
          <w:sz w:val="22"/>
          <w:szCs w:val="22"/>
          <w:lang w:eastAsia="zh-CN"/>
        </w:rPr>
        <w:t>3.</w:t>
      </w:r>
      <w:r w:rsidR="001A5C5E">
        <w:rPr>
          <w:b/>
          <w:bCs/>
          <w:sz w:val="22"/>
          <w:szCs w:val="22"/>
          <w:lang w:eastAsia="zh-CN"/>
        </w:rPr>
        <w:t>7</w:t>
      </w:r>
      <w:r w:rsidRPr="006A7B65">
        <w:rPr>
          <w:b/>
          <w:bCs/>
          <w:sz w:val="22"/>
          <w:szCs w:val="22"/>
          <w:lang w:eastAsia="zh-CN"/>
        </w:rPr>
        <w:t>: Support Rel-15 type of SS</w:t>
      </w:r>
      <w:r w:rsidR="002261B9">
        <w:rPr>
          <w:b/>
          <w:bCs/>
          <w:sz w:val="22"/>
          <w:szCs w:val="22"/>
          <w:lang w:eastAsia="zh-CN"/>
        </w:rPr>
        <w:t>-set</w:t>
      </w:r>
      <w:r w:rsidRPr="006A7B65">
        <w:rPr>
          <w:b/>
          <w:bCs/>
          <w:sz w:val="22"/>
          <w:szCs w:val="22"/>
          <w:lang w:eastAsia="zh-CN"/>
        </w:rPr>
        <w:t xml:space="preserve"> level dropping according to Option 1 of the RAN1#100-e meeting (of FL summary in R1-2001408)</w:t>
      </w:r>
      <w:r w:rsidR="001A5C5E">
        <w:rPr>
          <w:b/>
          <w:bCs/>
          <w:sz w:val="22"/>
          <w:szCs w:val="22"/>
          <w:lang w:eastAsia="zh-CN"/>
        </w:rPr>
        <w:t>.</w:t>
      </w:r>
    </w:p>
    <w:p w14:paraId="44CBF7FC" w14:textId="0196B7CF" w:rsidR="00166EC7" w:rsidRPr="00D17AB0" w:rsidRDefault="006A7B65" w:rsidP="00166EC7">
      <w:pPr>
        <w:pStyle w:val="Heading1"/>
      </w:pPr>
      <w:r>
        <w:lastRenderedPageBreak/>
        <w:t>4</w:t>
      </w:r>
      <w:r w:rsidR="00166EC7" w:rsidRPr="00D17AB0">
        <w:tab/>
        <w:t>Conclusions</w:t>
      </w:r>
    </w:p>
    <w:p w14:paraId="62BAD757" w14:textId="77777777" w:rsidR="00C128E6" w:rsidRPr="00D17AB0" w:rsidRDefault="00166EC7" w:rsidP="00166EC7">
      <w:pPr>
        <w:rPr>
          <w:sz w:val="22"/>
          <w:szCs w:val="22"/>
          <w:lang w:eastAsia="zh-CN"/>
        </w:rPr>
      </w:pPr>
      <w:r w:rsidRPr="00D17AB0">
        <w:rPr>
          <w:sz w:val="22"/>
          <w:szCs w:val="22"/>
          <w:lang w:eastAsia="zh-CN"/>
        </w:rPr>
        <w:t>In this contribution</w:t>
      </w:r>
      <w:r w:rsidR="00737CB7" w:rsidRPr="00D17AB0">
        <w:rPr>
          <w:sz w:val="22"/>
          <w:szCs w:val="22"/>
          <w:lang w:eastAsia="zh-CN"/>
        </w:rPr>
        <w:t>, we discuss</w:t>
      </w:r>
      <w:r w:rsidR="00C128E6" w:rsidRPr="00D17AB0">
        <w:rPr>
          <w:sz w:val="22"/>
          <w:szCs w:val="22"/>
          <w:lang w:eastAsia="zh-CN"/>
        </w:rPr>
        <w:t xml:space="preserve"> the identified clarifications and additions on PDCCH enhancements with respect to the Rel-16 URLLC &amp; IIoT WIs. </w:t>
      </w:r>
    </w:p>
    <w:p w14:paraId="744ADC3F" w14:textId="3A9331A3" w:rsidR="00C128E6" w:rsidRPr="00D17AB0" w:rsidRDefault="00C128E6" w:rsidP="009A6603">
      <w:pPr>
        <w:rPr>
          <w:sz w:val="22"/>
          <w:szCs w:val="22"/>
          <w:lang w:eastAsia="zh-CN"/>
        </w:rPr>
      </w:pPr>
    </w:p>
    <w:p w14:paraId="499041AC" w14:textId="6A5B8B48" w:rsidR="006D1C7B" w:rsidRPr="00D17AB0" w:rsidRDefault="004A58F2" w:rsidP="00C128E6">
      <w:pPr>
        <w:rPr>
          <w:sz w:val="22"/>
          <w:szCs w:val="22"/>
          <w:lang w:eastAsia="zh-CN"/>
        </w:rPr>
      </w:pPr>
      <w:r>
        <w:rPr>
          <w:sz w:val="22"/>
          <w:szCs w:val="22"/>
          <w:lang w:eastAsia="zh-CN"/>
        </w:rPr>
        <w:t>The</w:t>
      </w:r>
      <w:r w:rsidR="00131694">
        <w:rPr>
          <w:sz w:val="22"/>
          <w:szCs w:val="22"/>
          <w:lang w:eastAsia="zh-CN"/>
        </w:rPr>
        <w:t xml:space="preserve"> </w:t>
      </w:r>
      <w:r w:rsidR="00422FD8">
        <w:rPr>
          <w:sz w:val="22"/>
          <w:szCs w:val="22"/>
          <w:lang w:eastAsia="zh-CN"/>
        </w:rPr>
        <w:t xml:space="preserve">discussions in </w:t>
      </w:r>
      <w:r w:rsidR="00C128E6" w:rsidRPr="00D17AB0">
        <w:rPr>
          <w:b/>
          <w:sz w:val="22"/>
          <w:szCs w:val="22"/>
          <w:u w:val="single"/>
          <w:lang w:eastAsia="zh-CN"/>
        </w:rPr>
        <w:t xml:space="preserve">Sec. </w:t>
      </w:r>
      <w:r w:rsidR="00131694">
        <w:rPr>
          <w:b/>
          <w:sz w:val="22"/>
          <w:szCs w:val="22"/>
          <w:u w:val="single"/>
          <w:lang w:eastAsia="zh-CN"/>
        </w:rPr>
        <w:t>2</w:t>
      </w:r>
      <w:r w:rsidR="00C128E6" w:rsidRPr="00D17AB0">
        <w:rPr>
          <w:b/>
          <w:sz w:val="22"/>
          <w:szCs w:val="22"/>
          <w:u w:val="single"/>
          <w:lang w:eastAsia="zh-CN"/>
        </w:rPr>
        <w:t xml:space="preserve"> on PDCCH enhancement </w:t>
      </w:r>
      <w:r w:rsidR="006E6D7B" w:rsidRPr="00D17AB0">
        <w:rPr>
          <w:b/>
          <w:sz w:val="22"/>
          <w:szCs w:val="22"/>
          <w:u w:val="single"/>
          <w:lang w:eastAsia="zh-CN"/>
        </w:rPr>
        <w:t xml:space="preserve">(DCI format 0_2 / 1_2) </w:t>
      </w:r>
      <w:r w:rsidR="00C128E6" w:rsidRPr="00D17AB0">
        <w:rPr>
          <w:b/>
          <w:sz w:val="22"/>
          <w:szCs w:val="22"/>
          <w:u w:val="single"/>
          <w:lang w:eastAsia="zh-CN"/>
        </w:rPr>
        <w:t xml:space="preserve">issues </w:t>
      </w:r>
      <w:r w:rsidR="00C128E6" w:rsidRPr="00D17AB0">
        <w:rPr>
          <w:sz w:val="22"/>
          <w:szCs w:val="22"/>
          <w:lang w:eastAsia="zh-CN"/>
        </w:rPr>
        <w:t>can be summarized as</w:t>
      </w:r>
      <w:r w:rsidR="006D1C7B" w:rsidRPr="00D17AB0">
        <w:rPr>
          <w:sz w:val="22"/>
          <w:szCs w:val="22"/>
          <w:lang w:eastAsia="zh-CN"/>
        </w:rPr>
        <w:t xml:space="preserve"> </w:t>
      </w:r>
    </w:p>
    <w:p w14:paraId="7FC6884C" w14:textId="77777777" w:rsidR="00180922" w:rsidRPr="00A852FF" w:rsidRDefault="00180922" w:rsidP="00A852FF">
      <w:pPr>
        <w:pStyle w:val="ListParagraph"/>
        <w:numPr>
          <w:ilvl w:val="0"/>
          <w:numId w:val="30"/>
        </w:numPr>
        <w:spacing w:after="0"/>
        <w:jc w:val="both"/>
        <w:rPr>
          <w:b/>
          <w:bCs/>
          <w:sz w:val="22"/>
          <w:lang w:eastAsia="zh-CN"/>
        </w:rPr>
      </w:pPr>
      <w:r w:rsidRPr="00A852FF">
        <w:rPr>
          <w:b/>
          <w:bCs/>
          <w:sz w:val="22"/>
          <w:lang w:eastAsia="zh-CN"/>
        </w:rPr>
        <w:t xml:space="preserve">Proposal 2.1: Follow the Rel-15 principle of supporting zero padding in case the DCI size budget is not exceeded (i.e. in steps 2A, 2B) and not supporting zero padding in case the DCI size budget is exceeded (i.e. in steps 4X), i.e. </w:t>
      </w:r>
    </w:p>
    <w:p w14:paraId="7E67C2E4" w14:textId="77777777" w:rsidR="00180922" w:rsidRPr="00C802F2" w:rsidRDefault="00180922" w:rsidP="00180922">
      <w:pPr>
        <w:pStyle w:val="ListParagraph"/>
        <w:numPr>
          <w:ilvl w:val="0"/>
          <w:numId w:val="28"/>
        </w:numPr>
        <w:jc w:val="both"/>
        <w:rPr>
          <w:b/>
          <w:bCs/>
          <w:sz w:val="22"/>
          <w:lang w:eastAsia="zh-CN"/>
        </w:rPr>
      </w:pPr>
      <w:r w:rsidRPr="00C802F2">
        <w:rPr>
          <w:b/>
          <w:bCs/>
          <w:sz w:val="22"/>
          <w:lang w:eastAsia="zh-CN"/>
        </w:rPr>
        <w:t xml:space="preserve">For step </w:t>
      </w:r>
      <w:r w:rsidRPr="00C802F2">
        <w:rPr>
          <w:b/>
          <w:bCs/>
          <w:sz w:val="22"/>
          <w:szCs w:val="22"/>
          <w:lang w:eastAsia="zh-CN"/>
        </w:rPr>
        <w:t xml:space="preserve">2A, </w:t>
      </w:r>
      <w:r w:rsidRPr="00C802F2">
        <w:rPr>
          <w:b/>
          <w:bCs/>
          <w:iCs/>
          <w:sz w:val="22"/>
          <w:szCs w:val="22"/>
        </w:rPr>
        <w:t xml:space="preserve">one zero-padding bit is added to DCI format 0_2/1_2 to differentiate DCI format 0_2/1_2 monitored in USS and DCI format 0_0/1_0 monitored in another USS, i.e. </w:t>
      </w:r>
      <w:r w:rsidRPr="00C802F2">
        <w:rPr>
          <w:b/>
          <w:bCs/>
          <w:sz w:val="22"/>
          <w:szCs w:val="22"/>
          <w:lang w:eastAsia="zh-CN"/>
        </w:rPr>
        <w:t>remove</w:t>
      </w:r>
      <w:r w:rsidRPr="00C802F2">
        <w:rPr>
          <w:b/>
          <w:bCs/>
          <w:sz w:val="22"/>
          <w:lang w:eastAsia="zh-CN"/>
        </w:rPr>
        <w:t xml:space="preserve"> the brackets in step 2A of the DCI size alignment of Sec. 7.3.1.0 of TS 38.213. </w:t>
      </w:r>
    </w:p>
    <w:p w14:paraId="6DACAB9F" w14:textId="77777777" w:rsidR="00180922" w:rsidRPr="00C802F2" w:rsidRDefault="00180922" w:rsidP="00180922">
      <w:pPr>
        <w:pStyle w:val="ListParagraph"/>
        <w:numPr>
          <w:ilvl w:val="0"/>
          <w:numId w:val="28"/>
        </w:numPr>
        <w:jc w:val="both"/>
        <w:rPr>
          <w:b/>
          <w:bCs/>
          <w:sz w:val="22"/>
          <w:lang w:eastAsia="zh-CN"/>
        </w:rPr>
      </w:pPr>
      <w:r w:rsidRPr="00C802F2">
        <w:rPr>
          <w:b/>
          <w:bCs/>
          <w:sz w:val="22"/>
          <w:lang w:eastAsia="zh-CN"/>
        </w:rPr>
        <w:t xml:space="preserve">For step 2B, one zero-padding bit is added to DCI format 0_1/1_1 to differentiate DCI format 0_2/1_2 and DCI format 0_1/1_1 monitored in the same or a different USS when having the same size after step 2A, i.e. support the intention of step 2B as outlined in the RAN1#100-e FL summary in R1-2001404 with a slight change to include the same or different search space. </w:t>
      </w:r>
    </w:p>
    <w:p w14:paraId="1440EA46" w14:textId="37C631A5" w:rsidR="00180922" w:rsidRPr="00C802F2" w:rsidRDefault="00180922" w:rsidP="00180922">
      <w:pPr>
        <w:pStyle w:val="ListParagraph"/>
        <w:numPr>
          <w:ilvl w:val="0"/>
          <w:numId w:val="28"/>
        </w:numPr>
        <w:spacing w:after="0"/>
        <w:ind w:left="714" w:hanging="357"/>
        <w:jc w:val="both"/>
        <w:rPr>
          <w:b/>
          <w:bCs/>
          <w:sz w:val="22"/>
          <w:lang w:eastAsia="zh-CN"/>
        </w:rPr>
      </w:pPr>
      <w:r w:rsidRPr="00C802F2">
        <w:rPr>
          <w:b/>
          <w:bCs/>
          <w:sz w:val="22"/>
          <w:lang w:eastAsia="zh-CN"/>
        </w:rPr>
        <w:t xml:space="preserve">For steps 4X, do not support zero padding to distinguish the DCI sizes as in case of Rel-15, i.e. no changes to steps 4A </w:t>
      </w:r>
      <w:r w:rsidR="008D64B7">
        <w:rPr>
          <w:b/>
          <w:bCs/>
          <w:sz w:val="22"/>
          <w:lang w:eastAsia="zh-CN"/>
        </w:rPr>
        <w:t>t</w:t>
      </w:r>
      <w:r w:rsidRPr="00C802F2">
        <w:rPr>
          <w:b/>
          <w:bCs/>
          <w:sz w:val="22"/>
          <w:lang w:eastAsia="zh-CN"/>
        </w:rPr>
        <w:t xml:space="preserve">o 4C are seen as needed. </w:t>
      </w:r>
    </w:p>
    <w:p w14:paraId="19684E7B" w14:textId="0AE64D4C" w:rsidR="00180922" w:rsidRPr="00931EFF" w:rsidRDefault="00180922" w:rsidP="00A852FF">
      <w:pPr>
        <w:ind w:left="284"/>
        <w:jc w:val="both"/>
        <w:rPr>
          <w:b/>
          <w:sz w:val="22"/>
          <w:lang w:eastAsia="zh-CN"/>
        </w:rPr>
      </w:pPr>
      <w:r w:rsidRPr="00D17AB0">
        <w:rPr>
          <w:b/>
          <w:sz w:val="22"/>
          <w:lang w:eastAsia="zh-CN"/>
        </w:rPr>
        <w:t xml:space="preserve">Adopt the </w:t>
      </w:r>
      <w:r>
        <w:rPr>
          <w:b/>
          <w:sz w:val="22"/>
          <w:lang w:eastAsia="zh-CN"/>
        </w:rPr>
        <w:t xml:space="preserve">related </w:t>
      </w:r>
      <w:r w:rsidRPr="00D17AB0">
        <w:rPr>
          <w:b/>
          <w:sz w:val="22"/>
          <w:lang w:eastAsia="zh-CN"/>
        </w:rPr>
        <w:t xml:space="preserve">text proposal </w:t>
      </w:r>
      <w:r>
        <w:rPr>
          <w:b/>
          <w:sz w:val="22"/>
          <w:lang w:eastAsia="zh-CN"/>
        </w:rPr>
        <w:t xml:space="preserve">on DCI size alignment </w:t>
      </w:r>
      <w:r w:rsidRPr="00D17AB0">
        <w:rPr>
          <w:b/>
          <w:sz w:val="22"/>
          <w:lang w:eastAsia="zh-CN"/>
        </w:rPr>
        <w:t xml:space="preserve">to Sec. </w:t>
      </w:r>
      <w:r>
        <w:rPr>
          <w:b/>
          <w:sz w:val="22"/>
          <w:lang w:eastAsia="zh-CN"/>
        </w:rPr>
        <w:t>7</w:t>
      </w:r>
      <w:r w:rsidRPr="00D17AB0">
        <w:rPr>
          <w:b/>
          <w:sz w:val="22"/>
          <w:lang w:eastAsia="zh-CN"/>
        </w:rPr>
        <w:t>.</w:t>
      </w:r>
      <w:r>
        <w:rPr>
          <w:b/>
          <w:sz w:val="22"/>
          <w:lang w:eastAsia="zh-CN"/>
        </w:rPr>
        <w:t xml:space="preserve">3.1.0 of </w:t>
      </w:r>
      <w:r w:rsidRPr="00D17AB0">
        <w:rPr>
          <w:b/>
          <w:sz w:val="22"/>
          <w:lang w:eastAsia="zh-CN"/>
        </w:rPr>
        <w:t>TS 38.21</w:t>
      </w:r>
      <w:r>
        <w:rPr>
          <w:b/>
          <w:sz w:val="22"/>
          <w:lang w:eastAsia="zh-CN"/>
        </w:rPr>
        <w:t>2</w:t>
      </w:r>
      <w:r w:rsidRPr="00D17AB0">
        <w:rPr>
          <w:b/>
          <w:sz w:val="22"/>
          <w:lang w:eastAsia="zh-CN"/>
        </w:rPr>
        <w:t xml:space="preserve"> </w:t>
      </w:r>
      <w:r w:rsidR="00A852FF">
        <w:rPr>
          <w:b/>
          <w:sz w:val="22"/>
          <w:lang w:eastAsia="zh-CN"/>
        </w:rPr>
        <w:t>as described in S</w:t>
      </w:r>
      <w:r w:rsidR="00BC5424">
        <w:rPr>
          <w:b/>
          <w:sz w:val="22"/>
          <w:lang w:eastAsia="zh-CN"/>
        </w:rPr>
        <w:t>ec. 2.1.</w:t>
      </w:r>
    </w:p>
    <w:p w14:paraId="5306B4F3" w14:textId="0CB633D7" w:rsidR="002524F6" w:rsidRPr="002524F6" w:rsidRDefault="002524F6" w:rsidP="002524F6">
      <w:pPr>
        <w:pStyle w:val="ListParagraph"/>
        <w:numPr>
          <w:ilvl w:val="0"/>
          <w:numId w:val="31"/>
        </w:numPr>
        <w:jc w:val="both"/>
        <w:rPr>
          <w:b/>
          <w:sz w:val="22"/>
          <w:lang w:eastAsia="zh-CN"/>
        </w:rPr>
      </w:pPr>
      <w:r>
        <w:rPr>
          <w:b/>
          <w:sz w:val="22"/>
          <w:lang w:eastAsia="zh-CN"/>
        </w:rPr>
        <w:t xml:space="preserve">Finalize </w:t>
      </w:r>
      <w:r w:rsidR="005E0C9A">
        <w:rPr>
          <w:b/>
          <w:sz w:val="22"/>
          <w:lang w:eastAsia="zh-CN"/>
        </w:rPr>
        <w:t xml:space="preserve">/ complete </w:t>
      </w:r>
      <w:r>
        <w:rPr>
          <w:b/>
          <w:sz w:val="22"/>
          <w:lang w:eastAsia="zh-CN"/>
        </w:rPr>
        <w:t xml:space="preserve">the DM-RS and PTRS reception / transmission procedure </w:t>
      </w:r>
      <w:r w:rsidR="002D1B06">
        <w:rPr>
          <w:b/>
          <w:sz w:val="22"/>
          <w:lang w:eastAsia="zh-CN"/>
        </w:rPr>
        <w:t xml:space="preserve">for DCI format 0_2 and 1_2, where for DM-RS </w:t>
      </w:r>
      <w:r w:rsidR="00DD0A16">
        <w:rPr>
          <w:b/>
          <w:sz w:val="22"/>
          <w:lang w:eastAsia="zh-CN"/>
        </w:rPr>
        <w:t xml:space="preserve">operation of </w:t>
      </w:r>
      <w:r w:rsidR="002D1B06">
        <w:rPr>
          <w:b/>
          <w:sz w:val="22"/>
          <w:lang w:eastAsia="zh-CN"/>
        </w:rPr>
        <w:t>the new DCI formats follow</w:t>
      </w:r>
      <w:r w:rsidR="00DD0A16">
        <w:rPr>
          <w:b/>
          <w:sz w:val="22"/>
          <w:lang w:eastAsia="zh-CN"/>
        </w:rPr>
        <w:t>s</w:t>
      </w:r>
      <w:r w:rsidR="002D1B06">
        <w:rPr>
          <w:b/>
          <w:sz w:val="22"/>
          <w:lang w:eastAsia="zh-CN"/>
        </w:rPr>
        <w:t xml:space="preserve"> the fallback </w:t>
      </w:r>
      <w:r w:rsidR="00DD0A16">
        <w:rPr>
          <w:b/>
          <w:sz w:val="22"/>
          <w:lang w:eastAsia="zh-CN"/>
        </w:rPr>
        <w:t>DCI if not having the DM-RS specifically configured and the configurable Rel-15 DCI formats otherwise and for the PTRS procedure</w:t>
      </w:r>
      <w:r w:rsidR="005927E0">
        <w:rPr>
          <w:b/>
          <w:sz w:val="22"/>
          <w:lang w:eastAsia="zh-CN"/>
        </w:rPr>
        <w:t xml:space="preserve"> to follow the PTRS of the DM-RS config for the new DCI formats, which includes the following steps:</w:t>
      </w:r>
    </w:p>
    <w:p w14:paraId="5197905C" w14:textId="10865A27" w:rsidR="00180922" w:rsidRPr="00A74F53" w:rsidRDefault="00180922" w:rsidP="00A74F53">
      <w:pPr>
        <w:pStyle w:val="ListParagraph"/>
        <w:numPr>
          <w:ilvl w:val="0"/>
          <w:numId w:val="28"/>
        </w:numPr>
        <w:jc w:val="both"/>
        <w:rPr>
          <w:b/>
          <w:bCs/>
          <w:sz w:val="22"/>
          <w:lang w:eastAsia="zh-CN"/>
        </w:rPr>
      </w:pPr>
      <w:r w:rsidRPr="00A74F53">
        <w:rPr>
          <w:b/>
          <w:bCs/>
          <w:sz w:val="22"/>
          <w:lang w:eastAsia="zh-CN"/>
        </w:rPr>
        <w:t xml:space="preserve">Proposal 2.2: Adopt the text proposal for PDSCH DMRS reception with DCI format 1_2 to Sec. 5.1.3.2 and 5.1.6.2 of TS 38.214 </w:t>
      </w:r>
      <w:r w:rsidR="00AD0D37" w:rsidRPr="00A74F53">
        <w:rPr>
          <w:b/>
          <w:bCs/>
          <w:sz w:val="22"/>
          <w:lang w:eastAsia="zh-CN"/>
        </w:rPr>
        <w:t>as described in Sec. 2.2.</w:t>
      </w:r>
    </w:p>
    <w:p w14:paraId="3E8A04CB" w14:textId="472BD9F8" w:rsidR="00180922" w:rsidRPr="00A74F53" w:rsidRDefault="00180922" w:rsidP="00A74F53">
      <w:pPr>
        <w:pStyle w:val="ListParagraph"/>
        <w:numPr>
          <w:ilvl w:val="0"/>
          <w:numId w:val="28"/>
        </w:numPr>
        <w:jc w:val="both"/>
        <w:rPr>
          <w:b/>
          <w:bCs/>
          <w:sz w:val="22"/>
          <w:lang w:eastAsia="zh-CN"/>
        </w:rPr>
      </w:pPr>
      <w:r w:rsidRPr="00A74F53">
        <w:rPr>
          <w:b/>
          <w:bCs/>
          <w:sz w:val="22"/>
          <w:lang w:eastAsia="zh-CN"/>
        </w:rPr>
        <w:t xml:space="preserve">Proposal 2.3: Adopt the text proposal for PUSCH DMRS transmission with DCI format 0_2 to Sec. 6.1.4.2 and 6.2.2 of TS 38.214 </w:t>
      </w:r>
      <w:r w:rsidR="00AD0D37" w:rsidRPr="00A74F53">
        <w:rPr>
          <w:b/>
          <w:bCs/>
          <w:sz w:val="22"/>
          <w:lang w:eastAsia="zh-CN"/>
        </w:rPr>
        <w:t xml:space="preserve">as described in Sec. 2.3. </w:t>
      </w:r>
    </w:p>
    <w:p w14:paraId="4FE6C4C0" w14:textId="236A70AE" w:rsidR="00180922" w:rsidRPr="00A74F53" w:rsidRDefault="00180922" w:rsidP="00A74F53">
      <w:pPr>
        <w:pStyle w:val="ListParagraph"/>
        <w:numPr>
          <w:ilvl w:val="0"/>
          <w:numId w:val="28"/>
        </w:numPr>
        <w:jc w:val="both"/>
        <w:rPr>
          <w:b/>
          <w:bCs/>
          <w:sz w:val="22"/>
          <w:lang w:eastAsia="zh-CN"/>
        </w:rPr>
      </w:pPr>
      <w:r w:rsidRPr="00A74F53">
        <w:rPr>
          <w:b/>
          <w:bCs/>
          <w:sz w:val="22"/>
          <w:lang w:eastAsia="zh-CN"/>
        </w:rPr>
        <w:t xml:space="preserve">Proposal 2.4: Adopt the text proposal for PDSCH PTRS reception with DCI format 1_2 to Sec. 5.1.6.2 &amp; 5.1.6.3 of TS 38.214 </w:t>
      </w:r>
      <w:r w:rsidR="00AD0D37" w:rsidRPr="00A74F53">
        <w:rPr>
          <w:b/>
          <w:bCs/>
          <w:sz w:val="22"/>
          <w:lang w:eastAsia="zh-CN"/>
        </w:rPr>
        <w:t xml:space="preserve">as described in Sec. 2.4. </w:t>
      </w:r>
    </w:p>
    <w:p w14:paraId="4229C963" w14:textId="780E86CD" w:rsidR="008D1B32" w:rsidRPr="00A74F53" w:rsidRDefault="008D1B32" w:rsidP="00A74F53">
      <w:pPr>
        <w:pStyle w:val="ListParagraph"/>
        <w:numPr>
          <w:ilvl w:val="0"/>
          <w:numId w:val="28"/>
        </w:numPr>
        <w:jc w:val="both"/>
        <w:rPr>
          <w:b/>
          <w:bCs/>
          <w:sz w:val="22"/>
          <w:lang w:eastAsia="zh-CN"/>
        </w:rPr>
      </w:pPr>
      <w:r w:rsidRPr="00A74F53">
        <w:rPr>
          <w:b/>
          <w:bCs/>
          <w:sz w:val="22"/>
          <w:lang w:eastAsia="zh-CN"/>
        </w:rPr>
        <w:t xml:space="preserve">Proposal 2.5A: Adopt the text proposal for PDSCH PTRS transmission with DCI format 0_2 to Sec. 6.2.3 &amp; 6.2.3.1 of TS 38.214 </w:t>
      </w:r>
      <w:r w:rsidR="00133EC8" w:rsidRPr="00A74F53">
        <w:rPr>
          <w:b/>
          <w:bCs/>
          <w:sz w:val="22"/>
          <w:lang w:eastAsia="zh-CN"/>
        </w:rPr>
        <w:t>as described in Sec. 2.5.</w:t>
      </w:r>
    </w:p>
    <w:p w14:paraId="630B939E" w14:textId="2480089E" w:rsidR="00133EC8" w:rsidRDefault="008D1B32" w:rsidP="00A74F53">
      <w:pPr>
        <w:pStyle w:val="ListParagraph"/>
        <w:numPr>
          <w:ilvl w:val="0"/>
          <w:numId w:val="28"/>
        </w:numPr>
        <w:jc w:val="both"/>
        <w:rPr>
          <w:b/>
          <w:bCs/>
          <w:sz w:val="22"/>
          <w:lang w:eastAsia="zh-CN"/>
        </w:rPr>
      </w:pPr>
      <w:r w:rsidRPr="00A74F53">
        <w:rPr>
          <w:b/>
          <w:bCs/>
          <w:sz w:val="22"/>
          <w:lang w:eastAsia="zh-CN"/>
        </w:rPr>
        <w:t xml:space="preserve">Proposal 2.5B: Adopt the text proposal on the PTRS-DMRS association field for DCI format 0_1 and 0_2 to Sec. 7.3.1.1.2 &amp; 7.3.1.1.3 of TS 38.212 </w:t>
      </w:r>
      <w:r w:rsidR="00133EC8" w:rsidRPr="00A74F53">
        <w:rPr>
          <w:b/>
          <w:bCs/>
          <w:sz w:val="22"/>
          <w:lang w:eastAsia="zh-CN"/>
        </w:rPr>
        <w:t>as described in Sec. 2.5.</w:t>
      </w:r>
    </w:p>
    <w:p w14:paraId="5ED75563" w14:textId="77777777" w:rsidR="00A74F53" w:rsidRPr="00A74F53" w:rsidRDefault="00A74F53" w:rsidP="00A74F53">
      <w:pPr>
        <w:pStyle w:val="ListParagraph"/>
        <w:jc w:val="both"/>
        <w:rPr>
          <w:b/>
          <w:bCs/>
          <w:sz w:val="22"/>
          <w:lang w:eastAsia="zh-CN"/>
        </w:rPr>
      </w:pPr>
    </w:p>
    <w:p w14:paraId="23BAC317" w14:textId="77777777" w:rsidR="009F1381" w:rsidRDefault="008D1B32" w:rsidP="008D64B7">
      <w:pPr>
        <w:pStyle w:val="ListParagraph"/>
        <w:numPr>
          <w:ilvl w:val="0"/>
          <w:numId w:val="31"/>
        </w:numPr>
        <w:jc w:val="both"/>
        <w:rPr>
          <w:b/>
          <w:sz w:val="22"/>
          <w:lang w:eastAsia="zh-CN"/>
        </w:rPr>
      </w:pPr>
      <w:r w:rsidRPr="009F1381">
        <w:rPr>
          <w:b/>
          <w:sz w:val="22"/>
          <w:lang w:eastAsia="zh-CN"/>
        </w:rPr>
        <w:t xml:space="preserve">Proposal 2.6: Correct the FH flag field size definition for DCI format 0_2 to clarify the operation if configured with resource allocation type 0 in Sec. 7.3.1.1.3 of TS 38.212 </w:t>
      </w:r>
      <w:r w:rsidR="009F1381">
        <w:rPr>
          <w:b/>
          <w:sz w:val="22"/>
          <w:lang w:eastAsia="zh-CN"/>
        </w:rPr>
        <w:t xml:space="preserve">as described in Sec. 2.6. </w:t>
      </w:r>
    </w:p>
    <w:p w14:paraId="45F0BD36" w14:textId="77777777" w:rsidR="009F1381" w:rsidRDefault="009F1381" w:rsidP="009F1381">
      <w:pPr>
        <w:pStyle w:val="ListParagraph"/>
        <w:ind w:left="360"/>
        <w:jc w:val="both"/>
        <w:rPr>
          <w:b/>
          <w:sz w:val="22"/>
          <w:lang w:eastAsia="zh-CN"/>
        </w:rPr>
      </w:pPr>
    </w:p>
    <w:p w14:paraId="5C29E9B0" w14:textId="14597807" w:rsidR="009F1381" w:rsidRDefault="008D1B32" w:rsidP="009F1381">
      <w:pPr>
        <w:pStyle w:val="ListParagraph"/>
        <w:numPr>
          <w:ilvl w:val="0"/>
          <w:numId w:val="31"/>
        </w:numPr>
        <w:jc w:val="both"/>
        <w:rPr>
          <w:b/>
          <w:sz w:val="22"/>
          <w:lang w:eastAsia="zh-CN"/>
        </w:rPr>
      </w:pPr>
      <w:r w:rsidRPr="009F1381">
        <w:rPr>
          <w:b/>
          <w:sz w:val="22"/>
          <w:lang w:eastAsia="zh-CN"/>
        </w:rPr>
        <w:t>Proposal 2.7: Adopt the text proposal /correct</w:t>
      </w:r>
      <w:r w:rsidR="009F1381">
        <w:rPr>
          <w:b/>
          <w:sz w:val="22"/>
          <w:lang w:eastAsia="zh-CN"/>
        </w:rPr>
        <w:t>ion</w:t>
      </w:r>
      <w:r w:rsidRPr="009F1381">
        <w:rPr>
          <w:b/>
          <w:sz w:val="22"/>
          <w:lang w:eastAsia="zh-CN"/>
        </w:rPr>
        <w:t xml:space="preserve"> to the time domain resource allocation for DCI format 1_2 to Sec. 5.1.2.1 of TS 38.214 </w:t>
      </w:r>
      <w:r w:rsidR="009F1381">
        <w:rPr>
          <w:b/>
          <w:sz w:val="22"/>
          <w:lang w:eastAsia="zh-CN"/>
        </w:rPr>
        <w:t>as described in Sec. 2.7.</w:t>
      </w:r>
    </w:p>
    <w:p w14:paraId="0BB0CEFB" w14:textId="77777777" w:rsidR="009F1381" w:rsidRPr="009F1381" w:rsidRDefault="009F1381" w:rsidP="009F1381">
      <w:pPr>
        <w:pStyle w:val="ListParagraph"/>
        <w:rPr>
          <w:b/>
          <w:sz w:val="22"/>
          <w:lang w:eastAsia="zh-CN"/>
        </w:rPr>
      </w:pPr>
    </w:p>
    <w:p w14:paraId="15CBCD82" w14:textId="39F11931" w:rsidR="008D1B32" w:rsidRDefault="008D1B32" w:rsidP="009F1381">
      <w:pPr>
        <w:pStyle w:val="ListParagraph"/>
        <w:numPr>
          <w:ilvl w:val="0"/>
          <w:numId w:val="31"/>
        </w:numPr>
        <w:jc w:val="both"/>
        <w:rPr>
          <w:b/>
          <w:sz w:val="22"/>
          <w:lang w:eastAsia="zh-CN"/>
        </w:rPr>
      </w:pPr>
      <w:r w:rsidRPr="009F1381">
        <w:rPr>
          <w:b/>
          <w:sz w:val="22"/>
          <w:lang w:eastAsia="zh-CN"/>
        </w:rPr>
        <w:t xml:space="preserve">Proposal 2.8: Remove the addition of CBG based PUSCH additions to DCI format 0_1 in Sec. 7.3.1.1.2 of TS 38.212 </w:t>
      </w:r>
      <w:r w:rsidR="00EA03FB">
        <w:rPr>
          <w:b/>
          <w:sz w:val="22"/>
          <w:lang w:eastAsia="zh-CN"/>
        </w:rPr>
        <w:t>as described in Sec. 2.8.</w:t>
      </w:r>
    </w:p>
    <w:p w14:paraId="57993805" w14:textId="77777777" w:rsidR="00EA03FB" w:rsidRPr="00EA03FB" w:rsidRDefault="00EA03FB" w:rsidP="00EA03FB">
      <w:pPr>
        <w:pStyle w:val="ListParagraph"/>
        <w:rPr>
          <w:b/>
          <w:sz w:val="22"/>
          <w:lang w:eastAsia="zh-CN"/>
        </w:rPr>
      </w:pPr>
    </w:p>
    <w:p w14:paraId="5234505C" w14:textId="389314F3" w:rsidR="000B486C" w:rsidRPr="00C857A9" w:rsidRDefault="000B486C" w:rsidP="00C857A9">
      <w:pPr>
        <w:pStyle w:val="ListParagraph"/>
        <w:numPr>
          <w:ilvl w:val="0"/>
          <w:numId w:val="31"/>
        </w:numPr>
        <w:spacing w:after="0"/>
        <w:rPr>
          <w:b/>
          <w:sz w:val="22"/>
          <w:lang w:eastAsia="zh-CN"/>
        </w:rPr>
      </w:pPr>
      <w:r w:rsidRPr="00C857A9">
        <w:rPr>
          <w:b/>
          <w:sz w:val="22"/>
          <w:lang w:eastAsia="zh-CN"/>
        </w:rPr>
        <w:t>Proposal 2.9A</w:t>
      </w:r>
      <w:r w:rsidR="00C857A9">
        <w:rPr>
          <w:b/>
          <w:sz w:val="22"/>
          <w:lang w:eastAsia="zh-CN"/>
        </w:rPr>
        <w:t>/B</w:t>
      </w:r>
      <w:r w:rsidRPr="00C857A9">
        <w:rPr>
          <w:b/>
          <w:sz w:val="22"/>
          <w:lang w:eastAsia="zh-CN"/>
        </w:rPr>
        <w:t xml:space="preserve">: Confirm the RAN1#99 working assumption with the following changes: </w:t>
      </w:r>
    </w:p>
    <w:p w14:paraId="3BFBCDA3" w14:textId="77777777" w:rsidR="000B486C" w:rsidRPr="00C4493E" w:rsidRDefault="000B486C" w:rsidP="000B486C">
      <w:pPr>
        <w:spacing w:after="60"/>
        <w:ind w:left="568"/>
        <w:rPr>
          <w:color w:val="000000"/>
          <w:kern w:val="2"/>
          <w:lang w:eastAsia="zh-CN"/>
        </w:rPr>
      </w:pPr>
      <w:r w:rsidRPr="00C4493E">
        <w:rPr>
          <w:color w:val="FF0000"/>
          <w:kern w:val="2"/>
          <w:lang w:eastAsia="zh-CN"/>
        </w:rPr>
        <w:t xml:space="preserve">If the UE is configured with dynamic priority indication for DCI formats 0_1, 0_2, 1_1 or 1_2 (using </w:t>
      </w:r>
      <w:r w:rsidRPr="00681A75">
        <w:rPr>
          <w:i/>
          <w:iCs/>
          <w:color w:val="FF0000"/>
        </w:rPr>
        <w:t>PriorityIndicator-ForDCIFormat0_1/1_1/0_2/1_2</w:t>
      </w:r>
      <w:r w:rsidRPr="00C4493E">
        <w:rPr>
          <w:color w:val="FF0000"/>
        </w:rPr>
        <w:t>)</w:t>
      </w:r>
      <w:r w:rsidRPr="00C4493E">
        <w:rPr>
          <w:strike/>
          <w:color w:val="FF0000"/>
          <w:kern w:val="2"/>
          <w:lang w:eastAsia="zh-CN"/>
        </w:rPr>
        <w:t>When the UE is configured with two HARQ-ACK codebooks at least for the case when only one of the two DCI formats (1_1 and 1_2 for DL, 0_1 and 0_2 for UL), configured to support two HARQ-ACK codebooks, is configured to be monitored by the UE,</w:t>
      </w:r>
      <w:r w:rsidRPr="00C4493E">
        <w:rPr>
          <w:color w:val="000000"/>
          <w:kern w:val="2"/>
          <w:lang w:eastAsia="zh-CN"/>
        </w:rPr>
        <w:t xml:space="preserve"> the bit width of the following </w:t>
      </w:r>
      <w:r w:rsidRPr="00C4493E">
        <w:rPr>
          <w:color w:val="FF0000"/>
          <w:kern w:val="2"/>
          <w:lang w:eastAsia="zh-CN"/>
        </w:rPr>
        <w:t xml:space="preserve">DCI </w:t>
      </w:r>
      <w:r w:rsidRPr="00C4493E">
        <w:rPr>
          <w:color w:val="000000"/>
          <w:kern w:val="2"/>
          <w:lang w:eastAsia="zh-CN"/>
        </w:rPr>
        <w:t xml:space="preserve">fields is the maximum of the bit widths for the two configurations corresponding to the two </w:t>
      </w:r>
      <w:r w:rsidRPr="00C4493E">
        <w:rPr>
          <w:color w:val="000000"/>
          <w:kern w:val="2"/>
          <w:lang w:eastAsia="zh-CN"/>
        </w:rPr>
        <w:lastRenderedPageBreak/>
        <w:t>HARQ-ACK codebooks. The necessary number of most significant</w:t>
      </w:r>
      <w:r w:rsidRPr="00C4493E">
        <w:rPr>
          <w:color w:val="000000"/>
          <w:kern w:val="2"/>
          <w:sz w:val="32"/>
          <w:szCs w:val="32"/>
          <w:lang w:eastAsia="zh-CN"/>
        </w:rPr>
        <w:t xml:space="preserve"> </w:t>
      </w:r>
      <w:r w:rsidRPr="00C4493E">
        <w:rPr>
          <w:color w:val="000000"/>
          <w:kern w:val="2"/>
          <w:lang w:eastAsia="zh-CN"/>
        </w:rPr>
        <w:t xml:space="preserve">zero bits can be added to a field to achieve the alignment. </w:t>
      </w:r>
    </w:p>
    <w:p w14:paraId="460CB57D" w14:textId="77777777" w:rsidR="000B486C" w:rsidRPr="00C4493E" w:rsidRDefault="000B486C" w:rsidP="000B486C">
      <w:pPr>
        <w:pStyle w:val="ListParagraph"/>
        <w:numPr>
          <w:ilvl w:val="0"/>
          <w:numId w:val="16"/>
        </w:numPr>
        <w:autoSpaceDE w:val="0"/>
        <w:autoSpaceDN w:val="0"/>
        <w:adjustRightInd w:val="0"/>
        <w:snapToGrid w:val="0"/>
        <w:spacing w:after="120"/>
        <w:ind w:left="1288"/>
        <w:jc w:val="both"/>
        <w:rPr>
          <w:color w:val="000000"/>
          <w:kern w:val="2"/>
          <w:lang w:eastAsia="zh-CN"/>
        </w:rPr>
      </w:pPr>
      <w:r w:rsidRPr="00C4493E">
        <w:t>PDSCH-to-HARQ_feedback timing indicator</w:t>
      </w:r>
      <w:r w:rsidRPr="00C4493E">
        <w:rPr>
          <w:color w:val="000000"/>
          <w:kern w:val="2"/>
          <w:lang w:eastAsia="zh-CN"/>
        </w:rPr>
        <w:t xml:space="preserve"> </w:t>
      </w:r>
    </w:p>
    <w:p w14:paraId="709B5CFD" w14:textId="77777777" w:rsidR="000B486C" w:rsidRPr="00C4493E" w:rsidRDefault="000B486C" w:rsidP="000B486C">
      <w:pPr>
        <w:pStyle w:val="ListParagraph"/>
        <w:numPr>
          <w:ilvl w:val="0"/>
          <w:numId w:val="16"/>
        </w:numPr>
        <w:autoSpaceDE w:val="0"/>
        <w:autoSpaceDN w:val="0"/>
        <w:adjustRightInd w:val="0"/>
        <w:snapToGrid w:val="0"/>
        <w:spacing w:after="120"/>
        <w:ind w:left="1288"/>
        <w:jc w:val="both"/>
        <w:rPr>
          <w:color w:val="000000"/>
          <w:kern w:val="2"/>
          <w:lang w:eastAsia="zh-CN"/>
        </w:rPr>
      </w:pPr>
      <w:r w:rsidRPr="00C4493E">
        <w:rPr>
          <w:color w:val="000000"/>
          <w:kern w:val="2"/>
          <w:lang w:eastAsia="zh-CN"/>
        </w:rPr>
        <w:t xml:space="preserve">Beta offset indicator </w:t>
      </w:r>
    </w:p>
    <w:p w14:paraId="134B5B49" w14:textId="77777777" w:rsidR="000B486C" w:rsidRPr="00C4493E" w:rsidRDefault="000B486C" w:rsidP="000B486C">
      <w:pPr>
        <w:pStyle w:val="ListParagraph"/>
        <w:numPr>
          <w:ilvl w:val="0"/>
          <w:numId w:val="16"/>
        </w:numPr>
        <w:autoSpaceDE w:val="0"/>
        <w:autoSpaceDN w:val="0"/>
        <w:adjustRightInd w:val="0"/>
        <w:snapToGrid w:val="0"/>
        <w:spacing w:after="120"/>
        <w:ind w:left="1288"/>
        <w:jc w:val="both"/>
        <w:rPr>
          <w:color w:val="000000"/>
          <w:kern w:val="2"/>
          <w:lang w:eastAsia="zh-CN"/>
        </w:rPr>
      </w:pPr>
      <w:r w:rsidRPr="00C4493E">
        <w:rPr>
          <w:color w:val="000000"/>
          <w:kern w:val="2"/>
          <w:lang w:eastAsia="zh-CN"/>
        </w:rPr>
        <w:t>DAI</w:t>
      </w:r>
    </w:p>
    <w:p w14:paraId="2C53618E" w14:textId="77777777" w:rsidR="00C2338E" w:rsidRDefault="000B486C" w:rsidP="000B486C">
      <w:pPr>
        <w:pStyle w:val="ListParagraph"/>
        <w:numPr>
          <w:ilvl w:val="0"/>
          <w:numId w:val="16"/>
        </w:numPr>
        <w:autoSpaceDE w:val="0"/>
        <w:autoSpaceDN w:val="0"/>
        <w:adjustRightInd w:val="0"/>
        <w:snapToGrid w:val="0"/>
        <w:spacing w:after="120"/>
        <w:ind w:left="1288"/>
        <w:jc w:val="both"/>
        <w:rPr>
          <w:color w:val="000000"/>
          <w:kern w:val="2"/>
          <w:lang w:eastAsia="zh-CN"/>
        </w:rPr>
      </w:pPr>
      <w:r w:rsidRPr="00C4493E">
        <w:rPr>
          <w:color w:val="000000"/>
          <w:kern w:val="2"/>
          <w:lang w:eastAsia="zh-CN"/>
        </w:rPr>
        <w:t>CBGTI &amp; CBGFI (if configured for the low priority HARQ-ACK codebook for DCI format 1_1 and DCI format 0_1)</w:t>
      </w:r>
    </w:p>
    <w:p w14:paraId="4B653028" w14:textId="23A5FC90" w:rsidR="000B486C" w:rsidRDefault="000B486C" w:rsidP="00C2338E">
      <w:pPr>
        <w:autoSpaceDE w:val="0"/>
        <w:autoSpaceDN w:val="0"/>
        <w:adjustRightInd w:val="0"/>
        <w:snapToGrid w:val="0"/>
        <w:spacing w:after="120"/>
        <w:ind w:left="567"/>
        <w:jc w:val="both"/>
        <w:rPr>
          <w:b/>
          <w:sz w:val="22"/>
          <w:lang w:eastAsia="zh-CN"/>
        </w:rPr>
      </w:pPr>
      <w:r w:rsidRPr="00C2338E">
        <w:rPr>
          <w:b/>
          <w:sz w:val="22"/>
          <w:lang w:eastAsia="zh-CN"/>
        </w:rPr>
        <w:t xml:space="preserve">Adopt the </w:t>
      </w:r>
      <w:r w:rsidR="00C2338E">
        <w:rPr>
          <w:b/>
          <w:sz w:val="22"/>
          <w:lang w:eastAsia="zh-CN"/>
        </w:rPr>
        <w:t xml:space="preserve">related </w:t>
      </w:r>
      <w:r w:rsidRPr="00C2338E">
        <w:rPr>
          <w:b/>
          <w:sz w:val="22"/>
          <w:lang w:eastAsia="zh-CN"/>
        </w:rPr>
        <w:t xml:space="preserve">text proposal for the DCI field size alignment in case of two HARQ-ACK codebooks for TS 38.212, Section 7.3.1.1.2, 7.3.1.1.3, 7.3.1.2.2 and 7.3.1.2.3 </w:t>
      </w:r>
      <w:r w:rsidR="00CD2FF7">
        <w:rPr>
          <w:b/>
          <w:sz w:val="22"/>
          <w:lang w:eastAsia="zh-CN"/>
        </w:rPr>
        <w:t>as described in Sec. 2.9.</w:t>
      </w:r>
    </w:p>
    <w:p w14:paraId="629883BB" w14:textId="77777777" w:rsidR="00CD2FF7" w:rsidRPr="00C2338E" w:rsidRDefault="00CD2FF7" w:rsidP="00C2338E">
      <w:pPr>
        <w:autoSpaceDE w:val="0"/>
        <w:autoSpaceDN w:val="0"/>
        <w:adjustRightInd w:val="0"/>
        <w:snapToGrid w:val="0"/>
        <w:spacing w:after="120"/>
        <w:ind w:left="567"/>
        <w:jc w:val="both"/>
        <w:rPr>
          <w:color w:val="000000"/>
          <w:kern w:val="2"/>
          <w:lang w:eastAsia="zh-CN"/>
        </w:rPr>
      </w:pPr>
    </w:p>
    <w:p w14:paraId="03F553D7" w14:textId="547167DF" w:rsidR="000B486C" w:rsidRDefault="000B486C" w:rsidP="00E21DCB">
      <w:pPr>
        <w:pStyle w:val="ListParagraph"/>
        <w:numPr>
          <w:ilvl w:val="0"/>
          <w:numId w:val="32"/>
        </w:numPr>
        <w:ind w:left="360"/>
        <w:jc w:val="both"/>
        <w:rPr>
          <w:b/>
          <w:sz w:val="22"/>
          <w:lang w:eastAsia="zh-CN"/>
        </w:rPr>
      </w:pPr>
      <w:r w:rsidRPr="00E21DCB">
        <w:rPr>
          <w:b/>
          <w:sz w:val="22"/>
          <w:lang w:eastAsia="zh-CN"/>
        </w:rPr>
        <w:t xml:space="preserve">Proposal 2.10: Remove the brackets in the UL-SCH indicator field description of DCI format 0_2 in Sec. 7.3.1.1.3 of TS 38.212 </w:t>
      </w:r>
      <w:r w:rsidR="00CD2FF7" w:rsidRPr="00E21DCB">
        <w:rPr>
          <w:b/>
          <w:sz w:val="22"/>
          <w:lang w:eastAsia="zh-CN"/>
        </w:rPr>
        <w:t>as described in Sec. 2.10.</w:t>
      </w:r>
    </w:p>
    <w:p w14:paraId="1DAAC26F" w14:textId="77777777" w:rsidR="00E21DCB" w:rsidRPr="00E21DCB" w:rsidRDefault="00E21DCB" w:rsidP="00E21DCB">
      <w:pPr>
        <w:pStyle w:val="ListParagraph"/>
        <w:ind w:left="360"/>
        <w:jc w:val="both"/>
        <w:rPr>
          <w:b/>
          <w:sz w:val="22"/>
          <w:lang w:eastAsia="zh-CN"/>
        </w:rPr>
      </w:pPr>
    </w:p>
    <w:p w14:paraId="1E80AD25" w14:textId="76A98A47" w:rsidR="00E21DCB" w:rsidRPr="00E21DCB" w:rsidRDefault="002C5A12" w:rsidP="00E21DCB">
      <w:pPr>
        <w:pStyle w:val="ListParagraph"/>
        <w:numPr>
          <w:ilvl w:val="0"/>
          <w:numId w:val="32"/>
        </w:numPr>
        <w:ind w:left="360"/>
        <w:jc w:val="both"/>
        <w:rPr>
          <w:b/>
          <w:sz w:val="22"/>
          <w:lang w:eastAsia="zh-CN"/>
        </w:rPr>
      </w:pPr>
      <w:r w:rsidRPr="00E21DCB">
        <w:rPr>
          <w:b/>
          <w:sz w:val="22"/>
          <w:lang w:eastAsia="zh-CN"/>
        </w:rPr>
        <w:t xml:space="preserve">Proposal 2.11: Adopt the </w:t>
      </w:r>
      <w:r w:rsidR="00146290" w:rsidRPr="00E21DCB">
        <w:rPr>
          <w:b/>
          <w:sz w:val="22"/>
          <w:lang w:eastAsia="zh-CN"/>
        </w:rPr>
        <w:t>editorial</w:t>
      </w:r>
      <w:r w:rsidR="00E21DCB" w:rsidRPr="00E21DCB">
        <w:rPr>
          <w:b/>
          <w:sz w:val="22"/>
          <w:lang w:eastAsia="zh-CN"/>
        </w:rPr>
        <w:t xml:space="preserve"> </w:t>
      </w:r>
      <w:r w:rsidRPr="00E21DCB">
        <w:rPr>
          <w:b/>
          <w:sz w:val="22"/>
          <w:lang w:eastAsia="zh-CN"/>
        </w:rPr>
        <w:t xml:space="preserve">change to Sec. 10.1 of TS 38.213 to remove the underline from the text marked </w:t>
      </w:r>
      <w:r w:rsidR="00E21DCB" w:rsidRPr="00E21DCB">
        <w:rPr>
          <w:b/>
          <w:sz w:val="22"/>
          <w:lang w:eastAsia="zh-CN"/>
        </w:rPr>
        <w:t>as described in Sec. 2.11.</w:t>
      </w:r>
    </w:p>
    <w:p w14:paraId="6E8925EB" w14:textId="77777777" w:rsidR="00E21DCB" w:rsidRPr="00E21DCB" w:rsidRDefault="00E21DCB" w:rsidP="00E21DCB">
      <w:pPr>
        <w:pStyle w:val="ListParagraph"/>
        <w:ind w:left="360"/>
        <w:jc w:val="both"/>
        <w:rPr>
          <w:b/>
          <w:sz w:val="22"/>
          <w:lang w:eastAsia="zh-CN"/>
        </w:rPr>
      </w:pPr>
    </w:p>
    <w:p w14:paraId="2561251F" w14:textId="1EBDC891" w:rsidR="002C5A12" w:rsidRPr="00E21DCB" w:rsidRDefault="002C5A12" w:rsidP="00E21DCB">
      <w:pPr>
        <w:pStyle w:val="ListParagraph"/>
        <w:numPr>
          <w:ilvl w:val="0"/>
          <w:numId w:val="32"/>
        </w:numPr>
        <w:ind w:left="360"/>
        <w:jc w:val="both"/>
        <w:rPr>
          <w:b/>
          <w:sz w:val="22"/>
          <w:lang w:eastAsia="zh-CN"/>
        </w:rPr>
      </w:pPr>
      <w:r w:rsidRPr="00E21DCB">
        <w:rPr>
          <w:b/>
          <w:sz w:val="22"/>
          <w:lang w:eastAsia="zh-CN"/>
        </w:rPr>
        <w:t>Proposal 2.12: Adopt the text proposal for PUSCH modulation o</w:t>
      </w:r>
      <w:r w:rsidR="00E21DCB" w:rsidRPr="00E21DCB">
        <w:rPr>
          <w:b/>
          <w:sz w:val="22"/>
          <w:lang w:eastAsia="zh-CN"/>
        </w:rPr>
        <w:t>r</w:t>
      </w:r>
      <w:r w:rsidRPr="00E21DCB">
        <w:rPr>
          <w:b/>
          <w:sz w:val="22"/>
          <w:lang w:eastAsia="zh-CN"/>
        </w:rPr>
        <w:t xml:space="preserve">der to Sec. 6.1.4.1. to correct a typo </w:t>
      </w:r>
      <w:r w:rsidR="00E21DCB" w:rsidRPr="00E21DCB">
        <w:rPr>
          <w:b/>
          <w:sz w:val="22"/>
          <w:lang w:eastAsia="zh-CN"/>
        </w:rPr>
        <w:t>as described in Sec. 2.12.</w:t>
      </w:r>
    </w:p>
    <w:p w14:paraId="7D97C33C" w14:textId="77777777" w:rsidR="008D1B32" w:rsidRPr="00D17AB0" w:rsidRDefault="008D1B32" w:rsidP="00180922">
      <w:pPr>
        <w:jc w:val="both"/>
        <w:rPr>
          <w:b/>
          <w:sz w:val="22"/>
          <w:lang w:eastAsia="zh-CN"/>
        </w:rPr>
      </w:pPr>
    </w:p>
    <w:p w14:paraId="1EAA3D28" w14:textId="77777777" w:rsidR="00375A53" w:rsidRDefault="00375A53" w:rsidP="00C128E6">
      <w:pPr>
        <w:rPr>
          <w:sz w:val="22"/>
          <w:szCs w:val="22"/>
          <w:lang w:eastAsia="zh-CN"/>
        </w:rPr>
      </w:pPr>
      <w:bookmarkStart w:id="62" w:name="_GoBack"/>
      <w:bookmarkEnd w:id="62"/>
    </w:p>
    <w:p w14:paraId="169C728D" w14:textId="598356EA" w:rsidR="00C128E6" w:rsidRPr="00D17AB0" w:rsidRDefault="00C128E6" w:rsidP="00C128E6">
      <w:pPr>
        <w:rPr>
          <w:sz w:val="22"/>
          <w:szCs w:val="22"/>
          <w:lang w:eastAsia="zh-CN"/>
        </w:rPr>
      </w:pPr>
      <w:r w:rsidRPr="00D17AB0">
        <w:rPr>
          <w:sz w:val="22"/>
          <w:szCs w:val="22"/>
          <w:lang w:eastAsia="zh-CN"/>
        </w:rPr>
        <w:t xml:space="preserve">The discussions in </w:t>
      </w:r>
      <w:r w:rsidRPr="00D17AB0">
        <w:rPr>
          <w:b/>
          <w:sz w:val="22"/>
          <w:szCs w:val="22"/>
          <w:u w:val="single"/>
          <w:lang w:eastAsia="zh-CN"/>
        </w:rPr>
        <w:t xml:space="preserve">Sec. </w:t>
      </w:r>
      <w:r w:rsidR="00422FD8">
        <w:rPr>
          <w:b/>
          <w:sz w:val="22"/>
          <w:szCs w:val="22"/>
          <w:u w:val="single"/>
          <w:lang w:eastAsia="zh-CN"/>
        </w:rPr>
        <w:t>3</w:t>
      </w:r>
      <w:r w:rsidRPr="00D17AB0">
        <w:rPr>
          <w:b/>
          <w:sz w:val="22"/>
          <w:szCs w:val="22"/>
          <w:u w:val="single"/>
          <w:lang w:eastAsia="zh-CN"/>
        </w:rPr>
        <w:t xml:space="preserve"> on PDCCH monitoring enhancements</w:t>
      </w:r>
      <w:r w:rsidRPr="00D17AB0">
        <w:rPr>
          <w:sz w:val="22"/>
          <w:szCs w:val="22"/>
          <w:lang w:eastAsia="zh-CN"/>
        </w:rPr>
        <w:t xml:space="preserve"> can be summarized as: </w:t>
      </w:r>
    </w:p>
    <w:p w14:paraId="53A8E41C" w14:textId="5BD4D09C" w:rsidR="00E8035F" w:rsidRPr="00CF428D" w:rsidRDefault="00E8035F" w:rsidP="00CF428D">
      <w:pPr>
        <w:pStyle w:val="ListParagraph"/>
        <w:numPr>
          <w:ilvl w:val="0"/>
          <w:numId w:val="29"/>
        </w:numPr>
        <w:spacing w:after="120"/>
        <w:ind w:left="426" w:hanging="357"/>
        <w:contextualSpacing w:val="0"/>
        <w:jc w:val="both"/>
        <w:rPr>
          <w:b/>
          <w:sz w:val="22"/>
          <w:lang w:eastAsia="zh-CN"/>
        </w:rPr>
      </w:pPr>
      <w:r w:rsidRPr="00CF428D">
        <w:rPr>
          <w:b/>
          <w:sz w:val="22"/>
          <w:lang w:eastAsia="zh-CN"/>
        </w:rPr>
        <w:t xml:space="preserve">Proposal </w:t>
      </w:r>
      <w:r w:rsidR="00422FD8" w:rsidRPr="00CF428D">
        <w:rPr>
          <w:b/>
          <w:sz w:val="22"/>
          <w:lang w:eastAsia="zh-CN"/>
        </w:rPr>
        <w:t>3</w:t>
      </w:r>
      <w:r w:rsidRPr="00CF428D">
        <w:rPr>
          <w:b/>
          <w:sz w:val="22"/>
          <w:lang w:eastAsia="zh-CN"/>
        </w:rPr>
        <w:t>.1: The value of C for combination (4, 3) for 15 kHz and 30 kHz is 48. The value of C for combination (2, 2) for 15 kHz and 30 kHz is 32.</w:t>
      </w:r>
    </w:p>
    <w:p w14:paraId="37926F87" w14:textId="411F4328" w:rsidR="00E8035F" w:rsidRPr="00CF428D" w:rsidRDefault="00E8035F" w:rsidP="00CF428D">
      <w:pPr>
        <w:pStyle w:val="ListParagraph"/>
        <w:numPr>
          <w:ilvl w:val="0"/>
          <w:numId w:val="29"/>
        </w:numPr>
        <w:spacing w:after="120"/>
        <w:ind w:left="426" w:hanging="357"/>
        <w:contextualSpacing w:val="0"/>
        <w:jc w:val="both"/>
        <w:rPr>
          <w:b/>
          <w:sz w:val="22"/>
          <w:lang w:eastAsia="zh-CN"/>
        </w:rPr>
      </w:pPr>
      <w:r w:rsidRPr="00CF428D">
        <w:rPr>
          <w:b/>
          <w:sz w:val="22"/>
          <w:lang w:eastAsia="zh-CN"/>
        </w:rPr>
        <w:t xml:space="preserve">Proposal </w:t>
      </w:r>
      <w:r w:rsidR="00422FD8" w:rsidRPr="00CF428D">
        <w:rPr>
          <w:b/>
          <w:sz w:val="22"/>
          <w:lang w:eastAsia="zh-CN"/>
        </w:rPr>
        <w:t>3</w:t>
      </w:r>
      <w:r w:rsidRPr="00CF428D">
        <w:rPr>
          <w:b/>
          <w:sz w:val="22"/>
          <w:lang w:eastAsia="zh-CN"/>
        </w:rPr>
        <w:t>.2: For 15kHz SCS, the maximum number of monitored PDCCH candidates per span is 44, 30 and 20 for (7, 3), (4, 3) and (2, 2), respectively.</w:t>
      </w:r>
    </w:p>
    <w:p w14:paraId="07CD6C62" w14:textId="6FBB648B" w:rsidR="00E8035F" w:rsidRPr="00CF428D" w:rsidRDefault="00E8035F" w:rsidP="00CF428D">
      <w:pPr>
        <w:pStyle w:val="ListParagraph"/>
        <w:numPr>
          <w:ilvl w:val="0"/>
          <w:numId w:val="29"/>
        </w:numPr>
        <w:spacing w:after="120"/>
        <w:ind w:left="426" w:hanging="357"/>
        <w:contextualSpacing w:val="0"/>
        <w:jc w:val="both"/>
        <w:rPr>
          <w:b/>
          <w:sz w:val="22"/>
          <w:lang w:eastAsia="zh-CN"/>
        </w:rPr>
      </w:pPr>
      <w:r w:rsidRPr="00CF428D">
        <w:rPr>
          <w:b/>
          <w:sz w:val="22"/>
          <w:lang w:eastAsia="zh-CN"/>
        </w:rPr>
        <w:t xml:space="preserve">Proposal </w:t>
      </w:r>
      <w:r w:rsidR="00422FD8" w:rsidRPr="00CF428D">
        <w:rPr>
          <w:b/>
          <w:sz w:val="22"/>
          <w:lang w:eastAsia="zh-CN"/>
        </w:rPr>
        <w:t>3</w:t>
      </w:r>
      <w:r w:rsidRPr="00CF428D">
        <w:rPr>
          <w:b/>
          <w:sz w:val="22"/>
          <w:lang w:eastAsia="zh-CN"/>
        </w:rPr>
        <w:t>.3: For 30kHz SCS, the maximum number of monitored PDCCH candidates per span is 36, 24 and 16 for (7, 3), (4, 3) and (2, 2), respectively.</w:t>
      </w:r>
    </w:p>
    <w:p w14:paraId="52A93182" w14:textId="373645F2" w:rsidR="00E8035F" w:rsidRPr="00CF428D" w:rsidRDefault="00E8035F" w:rsidP="00CF428D">
      <w:pPr>
        <w:pStyle w:val="ListParagraph"/>
        <w:numPr>
          <w:ilvl w:val="0"/>
          <w:numId w:val="29"/>
        </w:numPr>
        <w:spacing w:after="120"/>
        <w:ind w:left="426" w:hanging="357"/>
        <w:contextualSpacing w:val="0"/>
        <w:jc w:val="both"/>
        <w:rPr>
          <w:b/>
          <w:sz w:val="22"/>
          <w:lang w:eastAsia="zh-CN"/>
        </w:rPr>
      </w:pPr>
      <w:r w:rsidRPr="00CF428D">
        <w:rPr>
          <w:b/>
          <w:sz w:val="22"/>
          <w:lang w:eastAsia="zh-CN"/>
        </w:rPr>
        <w:t xml:space="preserve">Proposal </w:t>
      </w:r>
      <w:r w:rsidR="00422FD8" w:rsidRPr="00CF428D">
        <w:rPr>
          <w:b/>
          <w:sz w:val="22"/>
          <w:lang w:eastAsia="zh-CN"/>
        </w:rPr>
        <w:t>3</w:t>
      </w:r>
      <w:r w:rsidRPr="00CF428D">
        <w:rPr>
          <w:b/>
          <w:sz w:val="22"/>
          <w:lang w:eastAsia="zh-CN"/>
        </w:rPr>
        <w:t>.4: For case 3, (the minimum of pdcch-BlindDetectionCA-R15 + the minimum of pdcch-BlindDetectionCA-R16) is equal to 4.</w:t>
      </w:r>
    </w:p>
    <w:p w14:paraId="2966F01C" w14:textId="77777777" w:rsidR="00CF428D" w:rsidRPr="00CF428D" w:rsidRDefault="00CF428D" w:rsidP="00CF428D">
      <w:pPr>
        <w:pStyle w:val="ListParagraph"/>
        <w:numPr>
          <w:ilvl w:val="0"/>
          <w:numId w:val="29"/>
        </w:numPr>
        <w:spacing w:after="120"/>
        <w:ind w:left="426" w:hanging="357"/>
        <w:contextualSpacing w:val="0"/>
        <w:jc w:val="both"/>
        <w:rPr>
          <w:b/>
          <w:sz w:val="22"/>
          <w:lang w:eastAsia="zh-CN"/>
        </w:rPr>
      </w:pPr>
      <w:r w:rsidRPr="00CF428D">
        <w:rPr>
          <w:b/>
          <w:sz w:val="22"/>
          <w:lang w:eastAsia="zh-CN"/>
        </w:rPr>
        <w:t>Proposal 3.5: Support more than one case 3 combination (i.e. combination of pdcch-BlindDetectionCA-R15 + pdcch-BlindDetectionCA-R16) to be reported by the UE, to be able to operate the UE up to its full potential.</w:t>
      </w:r>
    </w:p>
    <w:p w14:paraId="6D16295A" w14:textId="77777777" w:rsidR="00CF428D" w:rsidRPr="00CF428D" w:rsidRDefault="00CF428D" w:rsidP="001A5C5E">
      <w:pPr>
        <w:pStyle w:val="ListParagraph"/>
        <w:numPr>
          <w:ilvl w:val="0"/>
          <w:numId w:val="29"/>
        </w:numPr>
        <w:spacing w:after="120"/>
        <w:ind w:left="426" w:hanging="357"/>
        <w:contextualSpacing w:val="0"/>
        <w:jc w:val="both"/>
        <w:rPr>
          <w:rFonts w:eastAsiaTheme="minorEastAsia"/>
          <w:b/>
          <w:i/>
          <w:iCs/>
          <w:sz w:val="22"/>
          <w:szCs w:val="22"/>
          <w:lang w:eastAsia="zh-CN"/>
        </w:rPr>
      </w:pPr>
      <w:r w:rsidRPr="00CF428D">
        <w:rPr>
          <w:rFonts w:eastAsiaTheme="minorEastAsia"/>
          <w:b/>
          <w:i/>
          <w:iCs/>
          <w:sz w:val="22"/>
          <w:szCs w:val="22"/>
          <w:lang w:eastAsia="zh-CN"/>
        </w:rPr>
        <w:t xml:space="preserve">Observation 3.1: Although Proposals 1 and 2 in the FL summary in R1-2001409 on enhanced PDCCH monitoring with CA for unaligned spans are taking a rather conservative approach, at least this would be a workable solution. If there is no better / more optimized workable solution identified, the FL proposal 1 &amp; 2 are at least a good starting point for further discussions during RAN1#100bis-e.  </w:t>
      </w:r>
    </w:p>
    <w:p w14:paraId="063D50F8" w14:textId="77777777" w:rsidR="00CF428D" w:rsidRPr="00CF428D" w:rsidRDefault="00CF428D" w:rsidP="001A5C5E">
      <w:pPr>
        <w:pStyle w:val="ListParagraph"/>
        <w:numPr>
          <w:ilvl w:val="0"/>
          <w:numId w:val="29"/>
        </w:numPr>
        <w:spacing w:after="120"/>
        <w:ind w:left="426" w:hanging="357"/>
        <w:contextualSpacing w:val="0"/>
        <w:jc w:val="both"/>
        <w:rPr>
          <w:sz w:val="22"/>
          <w:szCs w:val="22"/>
          <w:lang w:eastAsia="zh-CN"/>
        </w:rPr>
      </w:pPr>
      <w:r w:rsidRPr="00CF428D">
        <w:rPr>
          <w:b/>
          <w:sz w:val="22"/>
          <w:szCs w:val="22"/>
          <w:lang w:eastAsia="zh-CN"/>
        </w:rPr>
        <w:t xml:space="preserve">Proposal 3.6: Support overbooking/dropping Option 3: </w:t>
      </w:r>
      <w:r w:rsidRPr="00CF428D">
        <w:rPr>
          <w:b/>
          <w:i/>
          <w:iCs/>
          <w:sz w:val="22"/>
          <w:szCs w:val="22"/>
          <w:lang w:eastAsia="zh-CN"/>
        </w:rPr>
        <w:t>PDCCH overbooking is allowed in any span regardless of whether CSS is present in a span.</w:t>
      </w:r>
      <w:r w:rsidRPr="00CF428D">
        <w:rPr>
          <w:b/>
          <w:sz w:val="22"/>
          <w:szCs w:val="22"/>
          <w:lang w:eastAsia="zh-CN"/>
        </w:rPr>
        <w:t xml:space="preserve">  With second priority, Option 1 Alt. 1 (i.e. </w:t>
      </w:r>
      <w:r w:rsidRPr="00CF428D">
        <w:rPr>
          <w:b/>
          <w:i/>
          <w:iCs/>
          <w:sz w:val="22"/>
          <w:szCs w:val="22"/>
          <w:lang w:eastAsia="zh-CN"/>
        </w:rPr>
        <w:t>All span(s) with CSS present within a slot, including type-3 CSS</w:t>
      </w:r>
      <w:r w:rsidRPr="00CF428D">
        <w:rPr>
          <w:b/>
          <w:sz w:val="22"/>
          <w:szCs w:val="22"/>
          <w:lang w:eastAsia="zh-CN"/>
        </w:rPr>
        <w:t xml:space="preserve">) could be considered. </w:t>
      </w:r>
    </w:p>
    <w:p w14:paraId="7957E387" w14:textId="641DF4EA" w:rsidR="00CF428D" w:rsidRPr="00CF428D" w:rsidRDefault="00CF428D" w:rsidP="001A5C5E">
      <w:pPr>
        <w:pStyle w:val="ListParagraph"/>
        <w:numPr>
          <w:ilvl w:val="0"/>
          <w:numId w:val="29"/>
        </w:numPr>
        <w:ind w:left="426"/>
        <w:jc w:val="both"/>
        <w:rPr>
          <w:b/>
          <w:bCs/>
          <w:sz w:val="22"/>
          <w:szCs w:val="22"/>
          <w:lang w:eastAsia="zh-CN"/>
        </w:rPr>
      </w:pPr>
      <w:r w:rsidRPr="00CF428D">
        <w:rPr>
          <w:b/>
          <w:bCs/>
          <w:sz w:val="22"/>
          <w:szCs w:val="22"/>
          <w:lang w:eastAsia="zh-CN"/>
        </w:rPr>
        <w:t>Proposal 3.7: Support Rel-15 type of SS-set level dropping according to Option 1 of the RAN1#100-e meeting (of FL summary in R1-2001408)</w:t>
      </w:r>
      <w:r w:rsidR="001A5C5E">
        <w:rPr>
          <w:b/>
          <w:bCs/>
          <w:sz w:val="22"/>
          <w:szCs w:val="22"/>
          <w:lang w:eastAsia="zh-CN"/>
        </w:rPr>
        <w:t>.</w:t>
      </w:r>
    </w:p>
    <w:p w14:paraId="150CEFBE" w14:textId="77777777" w:rsidR="00C128E6" w:rsidRPr="00D17AB0" w:rsidRDefault="00C128E6" w:rsidP="00C128E6">
      <w:pPr>
        <w:rPr>
          <w:sz w:val="22"/>
          <w:szCs w:val="22"/>
          <w:lang w:eastAsia="zh-CN"/>
        </w:rPr>
      </w:pPr>
    </w:p>
    <w:bookmarkEnd w:id="0"/>
    <w:bookmarkEnd w:id="1"/>
    <w:p w14:paraId="50455BAA" w14:textId="77777777" w:rsidR="007D6F33" w:rsidRPr="00D17AB0" w:rsidRDefault="007D6F33" w:rsidP="007D6F33">
      <w:pPr>
        <w:pStyle w:val="Heading1"/>
      </w:pPr>
      <w:r w:rsidRPr="00D17AB0">
        <w:t>References</w:t>
      </w:r>
    </w:p>
    <w:p w14:paraId="0FDA6C1E" w14:textId="646232FC" w:rsidR="007D6F33" w:rsidRPr="00CF428D" w:rsidRDefault="007D6F33" w:rsidP="00C30738">
      <w:pPr>
        <w:ind w:left="567" w:hanging="567"/>
        <w:rPr>
          <w:bCs/>
          <w:sz w:val="22"/>
          <w:szCs w:val="22"/>
        </w:rPr>
      </w:pPr>
      <w:r w:rsidRPr="00D17AB0">
        <w:rPr>
          <w:bCs/>
          <w:sz w:val="22"/>
          <w:szCs w:val="22"/>
        </w:rPr>
        <w:t>[1]</w:t>
      </w:r>
      <w:r w:rsidRPr="00D17AB0">
        <w:rPr>
          <w:bCs/>
          <w:sz w:val="22"/>
          <w:szCs w:val="22"/>
        </w:rPr>
        <w:tab/>
      </w:r>
      <w:r w:rsidRPr="00D17AB0">
        <w:rPr>
          <w:bCs/>
          <w:sz w:val="22"/>
          <w:szCs w:val="22"/>
        </w:rPr>
        <w:tab/>
      </w:r>
      <w:r w:rsidR="00CA6D03" w:rsidRPr="00D17AB0">
        <w:rPr>
          <w:bCs/>
          <w:sz w:val="22"/>
          <w:szCs w:val="22"/>
        </w:rPr>
        <w:t xml:space="preserve">TS </w:t>
      </w:r>
      <w:r w:rsidR="00CA6D03" w:rsidRPr="00CF428D">
        <w:rPr>
          <w:bCs/>
          <w:sz w:val="22"/>
          <w:szCs w:val="22"/>
        </w:rPr>
        <w:t>38.212, v16.0.0 (i.e. ‘g</w:t>
      </w:r>
      <w:r w:rsidR="00CF428D" w:rsidRPr="00CF428D">
        <w:rPr>
          <w:bCs/>
          <w:sz w:val="22"/>
          <w:szCs w:val="22"/>
        </w:rPr>
        <w:t>1</w:t>
      </w:r>
      <w:r w:rsidR="00CA6D03" w:rsidRPr="00CF428D">
        <w:rPr>
          <w:bCs/>
          <w:sz w:val="22"/>
          <w:szCs w:val="22"/>
        </w:rPr>
        <w:t>0’)</w:t>
      </w:r>
    </w:p>
    <w:p w14:paraId="5F416FEA" w14:textId="22AF7A83" w:rsidR="00CA6D03" w:rsidRPr="00CF428D" w:rsidRDefault="00CA6D03" w:rsidP="00CA6D03">
      <w:pPr>
        <w:ind w:left="567" w:hanging="567"/>
        <w:rPr>
          <w:bCs/>
          <w:sz w:val="22"/>
          <w:szCs w:val="22"/>
        </w:rPr>
      </w:pPr>
      <w:r w:rsidRPr="00CF428D">
        <w:rPr>
          <w:bCs/>
          <w:sz w:val="22"/>
          <w:szCs w:val="22"/>
        </w:rPr>
        <w:lastRenderedPageBreak/>
        <w:t xml:space="preserve">[2] </w:t>
      </w:r>
      <w:r w:rsidRPr="00CF428D">
        <w:rPr>
          <w:bCs/>
          <w:sz w:val="22"/>
          <w:szCs w:val="22"/>
        </w:rPr>
        <w:tab/>
      </w:r>
      <w:r w:rsidRPr="00CF428D">
        <w:rPr>
          <w:bCs/>
          <w:sz w:val="22"/>
          <w:szCs w:val="22"/>
        </w:rPr>
        <w:tab/>
        <w:t>TS 38.213, v16.0.0 (i.e. ‘g</w:t>
      </w:r>
      <w:r w:rsidR="00CF428D" w:rsidRPr="00CF428D">
        <w:rPr>
          <w:bCs/>
          <w:sz w:val="22"/>
          <w:szCs w:val="22"/>
        </w:rPr>
        <w:t>1</w:t>
      </w:r>
      <w:r w:rsidRPr="00CF428D">
        <w:rPr>
          <w:bCs/>
          <w:sz w:val="22"/>
          <w:szCs w:val="22"/>
        </w:rPr>
        <w:t>0’)</w:t>
      </w:r>
    </w:p>
    <w:p w14:paraId="21247DD6" w14:textId="1361708A" w:rsidR="005E67E6" w:rsidRPr="00D17AB0" w:rsidRDefault="00CA6D03" w:rsidP="00CA6D03">
      <w:pPr>
        <w:ind w:left="567" w:hanging="567"/>
        <w:rPr>
          <w:bCs/>
          <w:sz w:val="22"/>
          <w:szCs w:val="22"/>
        </w:rPr>
      </w:pPr>
      <w:r w:rsidRPr="00CF428D">
        <w:rPr>
          <w:bCs/>
          <w:sz w:val="22"/>
          <w:szCs w:val="22"/>
        </w:rPr>
        <w:t xml:space="preserve">[3] </w:t>
      </w:r>
      <w:r w:rsidRPr="00CF428D">
        <w:rPr>
          <w:bCs/>
          <w:sz w:val="22"/>
          <w:szCs w:val="22"/>
        </w:rPr>
        <w:tab/>
      </w:r>
      <w:r w:rsidRPr="00CF428D">
        <w:rPr>
          <w:bCs/>
          <w:sz w:val="22"/>
          <w:szCs w:val="22"/>
        </w:rPr>
        <w:tab/>
        <w:t>TS 38.214, v16.0.0 (i.e. ‘g</w:t>
      </w:r>
      <w:r w:rsidR="00CF428D" w:rsidRPr="00CF428D">
        <w:rPr>
          <w:bCs/>
          <w:sz w:val="22"/>
          <w:szCs w:val="22"/>
        </w:rPr>
        <w:t>1</w:t>
      </w:r>
      <w:r w:rsidRPr="00CF428D">
        <w:rPr>
          <w:bCs/>
          <w:sz w:val="22"/>
          <w:szCs w:val="22"/>
        </w:rPr>
        <w:t>0’)</w:t>
      </w:r>
    </w:p>
    <w:p w14:paraId="1D0C7613" w14:textId="72AED5D3" w:rsidR="00324801" w:rsidRPr="00D17AB0" w:rsidRDefault="00324801" w:rsidP="00CA6D03">
      <w:pPr>
        <w:ind w:left="567" w:hanging="567"/>
        <w:rPr>
          <w:bCs/>
          <w:sz w:val="22"/>
          <w:szCs w:val="22"/>
        </w:rPr>
      </w:pPr>
      <w:r w:rsidRPr="00CF428D">
        <w:rPr>
          <w:bCs/>
          <w:sz w:val="22"/>
          <w:szCs w:val="22"/>
        </w:rPr>
        <w:t>[4]</w:t>
      </w:r>
      <w:r w:rsidRPr="00CF428D">
        <w:rPr>
          <w:bCs/>
          <w:sz w:val="22"/>
          <w:szCs w:val="22"/>
        </w:rPr>
        <w:tab/>
        <w:t>R1-1912511, On PDCCH Enhancements for NR URLLC, Nokia, Nokia Shanghai Bell, RAN1#99, Nov. 2019.</w:t>
      </w:r>
    </w:p>
    <w:p w14:paraId="2FD1F4DA" w14:textId="066A5FD9" w:rsidR="00610A15" w:rsidRPr="00D17AB0" w:rsidRDefault="00610A15" w:rsidP="00AE228E">
      <w:pPr>
        <w:rPr>
          <w:b/>
          <w:bCs/>
          <w:sz w:val="22"/>
          <w:szCs w:val="22"/>
        </w:rPr>
      </w:pPr>
    </w:p>
    <w:sectPr w:rsidR="00610A15" w:rsidRPr="00D17AB0" w:rsidSect="00112C48">
      <w:headerReference w:type="default" r:id="rId10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7CE85" w14:textId="77777777" w:rsidR="00CE6396" w:rsidRDefault="00CE6396">
      <w:r>
        <w:separator/>
      </w:r>
    </w:p>
  </w:endnote>
  <w:endnote w:type="continuationSeparator" w:id="0">
    <w:p w14:paraId="2A14EA91" w14:textId="77777777" w:rsidR="00CE6396" w:rsidRDefault="00CE6396">
      <w:r>
        <w:continuationSeparator/>
      </w:r>
    </w:p>
  </w:endnote>
  <w:endnote w:type="continuationNotice" w:id="1">
    <w:p w14:paraId="25EDC4A2" w14:textId="77777777" w:rsidR="00CE6396" w:rsidRDefault="00CE63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397503" w14:textId="77777777" w:rsidR="00CE6396" w:rsidRDefault="00CE6396">
      <w:r>
        <w:separator/>
      </w:r>
    </w:p>
  </w:footnote>
  <w:footnote w:type="continuationSeparator" w:id="0">
    <w:p w14:paraId="417DAFA5" w14:textId="77777777" w:rsidR="00CE6396" w:rsidRDefault="00CE6396">
      <w:r>
        <w:continuationSeparator/>
      </w:r>
    </w:p>
  </w:footnote>
  <w:footnote w:type="continuationNotice" w:id="1">
    <w:p w14:paraId="5292F7AE" w14:textId="77777777" w:rsidR="00CE6396" w:rsidRDefault="00CE63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8D64B7" w:rsidRDefault="008D64B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55432"/>
    <w:multiLevelType w:val="hybridMultilevel"/>
    <w:tmpl w:val="87704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557C3"/>
    <w:multiLevelType w:val="multilevel"/>
    <w:tmpl w:val="470061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275E5D"/>
    <w:multiLevelType w:val="hybridMultilevel"/>
    <w:tmpl w:val="69B6E62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CE49CE"/>
    <w:multiLevelType w:val="hybridMultilevel"/>
    <w:tmpl w:val="2864E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6A6BCC"/>
    <w:multiLevelType w:val="hybridMultilevel"/>
    <w:tmpl w:val="0A64E1E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F8E441D"/>
    <w:multiLevelType w:val="hybridMultilevel"/>
    <w:tmpl w:val="0E32E25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5F1540"/>
    <w:multiLevelType w:val="hybridMultilevel"/>
    <w:tmpl w:val="B934720A"/>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0" w15:restartNumberingAfterBreak="0">
    <w:nsid w:val="2B940386"/>
    <w:multiLevelType w:val="hybridMultilevel"/>
    <w:tmpl w:val="CA189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1B0351"/>
    <w:multiLevelType w:val="hybridMultilevel"/>
    <w:tmpl w:val="AE4AF7EA"/>
    <w:lvl w:ilvl="0" w:tplc="0C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3B645E"/>
    <w:multiLevelType w:val="hybridMultilevel"/>
    <w:tmpl w:val="7C66E5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D7291F"/>
    <w:multiLevelType w:val="hybridMultilevel"/>
    <w:tmpl w:val="7A742BD2"/>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4" w15:restartNumberingAfterBreak="0">
    <w:nsid w:val="43583D86"/>
    <w:multiLevelType w:val="hybridMultilevel"/>
    <w:tmpl w:val="B56CA614"/>
    <w:lvl w:ilvl="0" w:tplc="0C07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7070FE1"/>
    <w:multiLevelType w:val="multilevel"/>
    <w:tmpl w:val="A47830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7D2181B"/>
    <w:multiLevelType w:val="hybridMultilevel"/>
    <w:tmpl w:val="1390D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105198"/>
    <w:multiLevelType w:val="hybridMultilevel"/>
    <w:tmpl w:val="D08C4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4B751A"/>
    <w:multiLevelType w:val="hybridMultilevel"/>
    <w:tmpl w:val="D9CCE2A0"/>
    <w:lvl w:ilvl="0" w:tplc="A22E5E3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FB67BB"/>
    <w:multiLevelType w:val="hybridMultilevel"/>
    <w:tmpl w:val="6712B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9023921"/>
    <w:multiLevelType w:val="hybridMultilevel"/>
    <w:tmpl w:val="F01280CA"/>
    <w:lvl w:ilvl="0" w:tplc="0C07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9967062"/>
    <w:multiLevelType w:val="hybridMultilevel"/>
    <w:tmpl w:val="3EFCA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E03F00"/>
    <w:multiLevelType w:val="hybridMultilevel"/>
    <w:tmpl w:val="68CAA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1C30A39"/>
    <w:multiLevelType w:val="hybridMultilevel"/>
    <w:tmpl w:val="B96CE072"/>
    <w:lvl w:ilvl="0" w:tplc="0C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C47F7A"/>
    <w:multiLevelType w:val="hybridMultilevel"/>
    <w:tmpl w:val="0F56B4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52A2EF5"/>
    <w:multiLevelType w:val="hybridMultilevel"/>
    <w:tmpl w:val="3706533E"/>
    <w:lvl w:ilvl="0" w:tplc="0C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DA34A7"/>
    <w:multiLevelType w:val="multilevel"/>
    <w:tmpl w:val="6B121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C010320"/>
    <w:multiLevelType w:val="hybridMultilevel"/>
    <w:tmpl w:val="1EB6AF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24"/>
  </w:num>
  <w:num w:numId="3">
    <w:abstractNumId w:val="2"/>
  </w:num>
  <w:num w:numId="4">
    <w:abstractNumId w:val="30"/>
  </w:num>
  <w:num w:numId="5">
    <w:abstractNumId w:val="20"/>
  </w:num>
  <w:num w:numId="6">
    <w:abstractNumId w:val="23"/>
  </w:num>
  <w:num w:numId="7">
    <w:abstractNumId w:val="3"/>
  </w:num>
  <w:num w:numId="8">
    <w:abstractNumId w:val="0"/>
  </w:num>
  <w:num w:numId="9">
    <w:abstractNumId w:val="8"/>
  </w:num>
  <w:num w:numId="10">
    <w:abstractNumId w:val="12"/>
  </w:num>
  <w:num w:numId="11">
    <w:abstractNumId w:val="17"/>
  </w:num>
  <w:num w:numId="12">
    <w:abstractNumId w:val="22"/>
  </w:num>
  <w:num w:numId="13">
    <w:abstractNumId w:val="10"/>
  </w:num>
  <w:num w:numId="14">
    <w:abstractNumId w:val="5"/>
  </w:num>
  <w:num w:numId="15">
    <w:abstractNumId w:val="19"/>
  </w:num>
  <w:num w:numId="16">
    <w:abstractNumId w:val="6"/>
  </w:num>
  <w:num w:numId="17">
    <w:abstractNumId w:val="27"/>
  </w:num>
  <w:num w:numId="18">
    <w:abstractNumId w:val="26"/>
  </w:num>
  <w:num w:numId="19">
    <w:abstractNumId w:val="12"/>
  </w:num>
  <w:num w:numId="20">
    <w:abstractNumId w:val="13"/>
  </w:num>
  <w:num w:numId="21">
    <w:abstractNumId w:val="9"/>
  </w:num>
  <w:num w:numId="22">
    <w:abstractNumId w:val="18"/>
  </w:num>
  <w:num w:numId="23">
    <w:abstractNumId w:val="16"/>
  </w:num>
  <w:num w:numId="24">
    <w:abstractNumId w:val="29"/>
  </w:num>
  <w:num w:numId="25">
    <w:abstractNumId w:val="1"/>
  </w:num>
  <w:num w:numId="26">
    <w:abstractNumId w:val="15"/>
  </w:num>
  <w:num w:numId="27">
    <w:abstractNumId w:val="4"/>
  </w:num>
  <w:num w:numId="28">
    <w:abstractNumId w:val="28"/>
  </w:num>
  <w:num w:numId="29">
    <w:abstractNumId w:val="11"/>
  </w:num>
  <w:num w:numId="30">
    <w:abstractNumId w:val="21"/>
  </w:num>
  <w:num w:numId="31">
    <w:abstractNumId w:val="14"/>
  </w:num>
  <w:num w:numId="32">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1C3A"/>
    <w:rsid w:val="00002B5A"/>
    <w:rsid w:val="00003792"/>
    <w:rsid w:val="00003C00"/>
    <w:rsid w:val="00003F8F"/>
    <w:rsid w:val="000040B7"/>
    <w:rsid w:val="00004A03"/>
    <w:rsid w:val="00005C7A"/>
    <w:rsid w:val="00006388"/>
    <w:rsid w:val="000075CA"/>
    <w:rsid w:val="000079D5"/>
    <w:rsid w:val="00007EC5"/>
    <w:rsid w:val="00010805"/>
    <w:rsid w:val="000108EC"/>
    <w:rsid w:val="00011407"/>
    <w:rsid w:val="00011D53"/>
    <w:rsid w:val="00012D21"/>
    <w:rsid w:val="00013003"/>
    <w:rsid w:val="0001573C"/>
    <w:rsid w:val="00015D50"/>
    <w:rsid w:val="0001636E"/>
    <w:rsid w:val="000169A6"/>
    <w:rsid w:val="00016CF4"/>
    <w:rsid w:val="00017AE1"/>
    <w:rsid w:val="0002063A"/>
    <w:rsid w:val="0002084B"/>
    <w:rsid w:val="0002106A"/>
    <w:rsid w:val="000214AD"/>
    <w:rsid w:val="000214BC"/>
    <w:rsid w:val="00021730"/>
    <w:rsid w:val="00022E4A"/>
    <w:rsid w:val="000234E7"/>
    <w:rsid w:val="000238EB"/>
    <w:rsid w:val="00024533"/>
    <w:rsid w:val="000245D1"/>
    <w:rsid w:val="00024860"/>
    <w:rsid w:val="00024F2A"/>
    <w:rsid w:val="00025E96"/>
    <w:rsid w:val="0002625A"/>
    <w:rsid w:val="00026BD7"/>
    <w:rsid w:val="0002758A"/>
    <w:rsid w:val="000302B9"/>
    <w:rsid w:val="000305A8"/>
    <w:rsid w:val="00030B11"/>
    <w:rsid w:val="00030B96"/>
    <w:rsid w:val="000325CD"/>
    <w:rsid w:val="00033049"/>
    <w:rsid w:val="0003349E"/>
    <w:rsid w:val="00033E3D"/>
    <w:rsid w:val="00034226"/>
    <w:rsid w:val="000357CB"/>
    <w:rsid w:val="00036248"/>
    <w:rsid w:val="00036A57"/>
    <w:rsid w:val="000376C4"/>
    <w:rsid w:val="000405EE"/>
    <w:rsid w:val="00040F2C"/>
    <w:rsid w:val="000418DE"/>
    <w:rsid w:val="000418EB"/>
    <w:rsid w:val="00042F22"/>
    <w:rsid w:val="000472AC"/>
    <w:rsid w:val="000504C9"/>
    <w:rsid w:val="00050770"/>
    <w:rsid w:val="00051C7E"/>
    <w:rsid w:val="000521A7"/>
    <w:rsid w:val="00052A09"/>
    <w:rsid w:val="00052ABB"/>
    <w:rsid w:val="000531CE"/>
    <w:rsid w:val="000531E2"/>
    <w:rsid w:val="00054299"/>
    <w:rsid w:val="000544B4"/>
    <w:rsid w:val="00054C42"/>
    <w:rsid w:val="0005629E"/>
    <w:rsid w:val="00056C26"/>
    <w:rsid w:val="00057732"/>
    <w:rsid w:val="000601F3"/>
    <w:rsid w:val="00060710"/>
    <w:rsid w:val="00060906"/>
    <w:rsid w:val="00060F99"/>
    <w:rsid w:val="00061317"/>
    <w:rsid w:val="00062E24"/>
    <w:rsid w:val="00063212"/>
    <w:rsid w:val="000636A1"/>
    <w:rsid w:val="00063EC5"/>
    <w:rsid w:val="00064546"/>
    <w:rsid w:val="000664C4"/>
    <w:rsid w:val="00067F13"/>
    <w:rsid w:val="000700CA"/>
    <w:rsid w:val="00070113"/>
    <w:rsid w:val="0007157C"/>
    <w:rsid w:val="00075711"/>
    <w:rsid w:val="00075798"/>
    <w:rsid w:val="000759D4"/>
    <w:rsid w:val="00076359"/>
    <w:rsid w:val="0007645A"/>
    <w:rsid w:val="00076BDA"/>
    <w:rsid w:val="00076EF4"/>
    <w:rsid w:val="0007799F"/>
    <w:rsid w:val="00077ED5"/>
    <w:rsid w:val="00080B39"/>
    <w:rsid w:val="00081584"/>
    <w:rsid w:val="0008191A"/>
    <w:rsid w:val="00081A56"/>
    <w:rsid w:val="00082220"/>
    <w:rsid w:val="00083184"/>
    <w:rsid w:val="0008357B"/>
    <w:rsid w:val="000836E4"/>
    <w:rsid w:val="00084191"/>
    <w:rsid w:val="000842F9"/>
    <w:rsid w:val="0008466C"/>
    <w:rsid w:val="00084A81"/>
    <w:rsid w:val="000867DB"/>
    <w:rsid w:val="00090554"/>
    <w:rsid w:val="0009062D"/>
    <w:rsid w:val="0009094A"/>
    <w:rsid w:val="00091895"/>
    <w:rsid w:val="00092383"/>
    <w:rsid w:val="000923FD"/>
    <w:rsid w:val="00092693"/>
    <w:rsid w:val="00092AF8"/>
    <w:rsid w:val="00093396"/>
    <w:rsid w:val="00093972"/>
    <w:rsid w:val="00094BBB"/>
    <w:rsid w:val="00095A52"/>
    <w:rsid w:val="00095DCB"/>
    <w:rsid w:val="00096230"/>
    <w:rsid w:val="00096D36"/>
    <w:rsid w:val="00096E4C"/>
    <w:rsid w:val="00097377"/>
    <w:rsid w:val="000A1ED2"/>
    <w:rsid w:val="000A21AC"/>
    <w:rsid w:val="000A2398"/>
    <w:rsid w:val="000A27E3"/>
    <w:rsid w:val="000A2830"/>
    <w:rsid w:val="000A41B7"/>
    <w:rsid w:val="000A474F"/>
    <w:rsid w:val="000A4EAB"/>
    <w:rsid w:val="000A538C"/>
    <w:rsid w:val="000A6321"/>
    <w:rsid w:val="000A6394"/>
    <w:rsid w:val="000A6916"/>
    <w:rsid w:val="000A7129"/>
    <w:rsid w:val="000A7ED1"/>
    <w:rsid w:val="000B0041"/>
    <w:rsid w:val="000B21DC"/>
    <w:rsid w:val="000B2CC4"/>
    <w:rsid w:val="000B45F3"/>
    <w:rsid w:val="000B486C"/>
    <w:rsid w:val="000B4AE2"/>
    <w:rsid w:val="000B5124"/>
    <w:rsid w:val="000B5CF3"/>
    <w:rsid w:val="000B6929"/>
    <w:rsid w:val="000B78E4"/>
    <w:rsid w:val="000B7FED"/>
    <w:rsid w:val="000C038A"/>
    <w:rsid w:val="000C193A"/>
    <w:rsid w:val="000C1AAB"/>
    <w:rsid w:val="000C42CA"/>
    <w:rsid w:val="000C4F49"/>
    <w:rsid w:val="000C5DA5"/>
    <w:rsid w:val="000C6247"/>
    <w:rsid w:val="000C6598"/>
    <w:rsid w:val="000C6F76"/>
    <w:rsid w:val="000C7522"/>
    <w:rsid w:val="000C770A"/>
    <w:rsid w:val="000D0066"/>
    <w:rsid w:val="000D0392"/>
    <w:rsid w:val="000D0824"/>
    <w:rsid w:val="000D0896"/>
    <w:rsid w:val="000D0955"/>
    <w:rsid w:val="000D2022"/>
    <w:rsid w:val="000D23F0"/>
    <w:rsid w:val="000D2B47"/>
    <w:rsid w:val="000D3240"/>
    <w:rsid w:val="000D3339"/>
    <w:rsid w:val="000D36DF"/>
    <w:rsid w:val="000D3C21"/>
    <w:rsid w:val="000D41D1"/>
    <w:rsid w:val="000D4354"/>
    <w:rsid w:val="000D5243"/>
    <w:rsid w:val="000D75DA"/>
    <w:rsid w:val="000E07AB"/>
    <w:rsid w:val="000E1328"/>
    <w:rsid w:val="000E37B6"/>
    <w:rsid w:val="000E3B8F"/>
    <w:rsid w:val="000E42D9"/>
    <w:rsid w:val="000E45BA"/>
    <w:rsid w:val="000E4729"/>
    <w:rsid w:val="000E4BEE"/>
    <w:rsid w:val="000E5213"/>
    <w:rsid w:val="000E601E"/>
    <w:rsid w:val="000E618F"/>
    <w:rsid w:val="000E65F4"/>
    <w:rsid w:val="000F08E8"/>
    <w:rsid w:val="000F24E3"/>
    <w:rsid w:val="000F3958"/>
    <w:rsid w:val="000F3C40"/>
    <w:rsid w:val="000F49BA"/>
    <w:rsid w:val="000F4AAC"/>
    <w:rsid w:val="000F4E04"/>
    <w:rsid w:val="000F50DC"/>
    <w:rsid w:val="000F5639"/>
    <w:rsid w:val="000F5EF1"/>
    <w:rsid w:val="000F6151"/>
    <w:rsid w:val="000F68D4"/>
    <w:rsid w:val="000F7343"/>
    <w:rsid w:val="00100D95"/>
    <w:rsid w:val="00101E70"/>
    <w:rsid w:val="0010265C"/>
    <w:rsid w:val="0010295D"/>
    <w:rsid w:val="00102F8C"/>
    <w:rsid w:val="001030D9"/>
    <w:rsid w:val="00104172"/>
    <w:rsid w:val="001041E1"/>
    <w:rsid w:val="00105E38"/>
    <w:rsid w:val="0010648C"/>
    <w:rsid w:val="001074E8"/>
    <w:rsid w:val="001077E9"/>
    <w:rsid w:val="00107C98"/>
    <w:rsid w:val="00110182"/>
    <w:rsid w:val="00110CB3"/>
    <w:rsid w:val="00111FC8"/>
    <w:rsid w:val="00112C48"/>
    <w:rsid w:val="00112C9C"/>
    <w:rsid w:val="0011320A"/>
    <w:rsid w:val="001141D1"/>
    <w:rsid w:val="00114ED0"/>
    <w:rsid w:val="00116393"/>
    <w:rsid w:val="00116546"/>
    <w:rsid w:val="00116BAD"/>
    <w:rsid w:val="00116E12"/>
    <w:rsid w:val="00120DF1"/>
    <w:rsid w:val="00120F3B"/>
    <w:rsid w:val="00121266"/>
    <w:rsid w:val="00121DE7"/>
    <w:rsid w:val="00122728"/>
    <w:rsid w:val="00122FD1"/>
    <w:rsid w:val="001232EF"/>
    <w:rsid w:val="00124CF7"/>
    <w:rsid w:val="0012568F"/>
    <w:rsid w:val="00127BC9"/>
    <w:rsid w:val="00130B2C"/>
    <w:rsid w:val="00130B70"/>
    <w:rsid w:val="00130F83"/>
    <w:rsid w:val="00131694"/>
    <w:rsid w:val="00131AA7"/>
    <w:rsid w:val="00132745"/>
    <w:rsid w:val="00132A9B"/>
    <w:rsid w:val="001337D6"/>
    <w:rsid w:val="00133EC8"/>
    <w:rsid w:val="0013572A"/>
    <w:rsid w:val="00135815"/>
    <w:rsid w:val="00135E50"/>
    <w:rsid w:val="00136DC3"/>
    <w:rsid w:val="00136DD9"/>
    <w:rsid w:val="0014072F"/>
    <w:rsid w:val="00141C25"/>
    <w:rsid w:val="0014221B"/>
    <w:rsid w:val="001426A8"/>
    <w:rsid w:val="00142E94"/>
    <w:rsid w:val="00142EFC"/>
    <w:rsid w:val="00143141"/>
    <w:rsid w:val="0014315F"/>
    <w:rsid w:val="00143251"/>
    <w:rsid w:val="0014349C"/>
    <w:rsid w:val="001438CC"/>
    <w:rsid w:val="00144C32"/>
    <w:rsid w:val="00145D43"/>
    <w:rsid w:val="00146143"/>
    <w:rsid w:val="00146290"/>
    <w:rsid w:val="00146372"/>
    <w:rsid w:val="0014646C"/>
    <w:rsid w:val="001467DA"/>
    <w:rsid w:val="00146955"/>
    <w:rsid w:val="00147025"/>
    <w:rsid w:val="001471E3"/>
    <w:rsid w:val="00147740"/>
    <w:rsid w:val="00150061"/>
    <w:rsid w:val="001508F0"/>
    <w:rsid w:val="00150912"/>
    <w:rsid w:val="00150BD1"/>
    <w:rsid w:val="00151179"/>
    <w:rsid w:val="0015157F"/>
    <w:rsid w:val="0015206B"/>
    <w:rsid w:val="00152989"/>
    <w:rsid w:val="001532F4"/>
    <w:rsid w:val="0015401A"/>
    <w:rsid w:val="00154196"/>
    <w:rsid w:val="00154325"/>
    <w:rsid w:val="0015568C"/>
    <w:rsid w:val="00157115"/>
    <w:rsid w:val="00160CB4"/>
    <w:rsid w:val="00161E37"/>
    <w:rsid w:val="00163CA8"/>
    <w:rsid w:val="00163E50"/>
    <w:rsid w:val="00163EE4"/>
    <w:rsid w:val="00164264"/>
    <w:rsid w:val="001642FF"/>
    <w:rsid w:val="00164836"/>
    <w:rsid w:val="00165CDB"/>
    <w:rsid w:val="00166174"/>
    <w:rsid w:val="00166B70"/>
    <w:rsid w:val="00166EC7"/>
    <w:rsid w:val="00167F8D"/>
    <w:rsid w:val="00167FE6"/>
    <w:rsid w:val="001700DD"/>
    <w:rsid w:val="0017036A"/>
    <w:rsid w:val="0017051E"/>
    <w:rsid w:val="00171835"/>
    <w:rsid w:val="00171B4B"/>
    <w:rsid w:val="001730CE"/>
    <w:rsid w:val="00173223"/>
    <w:rsid w:val="00174B17"/>
    <w:rsid w:val="001752FB"/>
    <w:rsid w:val="00175B7D"/>
    <w:rsid w:val="00176EAF"/>
    <w:rsid w:val="00177420"/>
    <w:rsid w:val="0017789F"/>
    <w:rsid w:val="00177C90"/>
    <w:rsid w:val="001804C1"/>
    <w:rsid w:val="00180523"/>
    <w:rsid w:val="00180922"/>
    <w:rsid w:val="001826DB"/>
    <w:rsid w:val="0018274E"/>
    <w:rsid w:val="00182CE8"/>
    <w:rsid w:val="001837FA"/>
    <w:rsid w:val="0018494D"/>
    <w:rsid w:val="00184CDC"/>
    <w:rsid w:val="00185830"/>
    <w:rsid w:val="00185D3E"/>
    <w:rsid w:val="0018741D"/>
    <w:rsid w:val="001906CE"/>
    <w:rsid w:val="00190CD2"/>
    <w:rsid w:val="001925D2"/>
    <w:rsid w:val="001927E0"/>
    <w:rsid w:val="00192C46"/>
    <w:rsid w:val="00193C78"/>
    <w:rsid w:val="00194BAA"/>
    <w:rsid w:val="0019595A"/>
    <w:rsid w:val="00195A0D"/>
    <w:rsid w:val="00195C3A"/>
    <w:rsid w:val="001A047B"/>
    <w:rsid w:val="001A08B3"/>
    <w:rsid w:val="001A2E06"/>
    <w:rsid w:val="001A3403"/>
    <w:rsid w:val="001A399B"/>
    <w:rsid w:val="001A3A83"/>
    <w:rsid w:val="001A443A"/>
    <w:rsid w:val="001A474C"/>
    <w:rsid w:val="001A5C5E"/>
    <w:rsid w:val="001A5F3E"/>
    <w:rsid w:val="001A6726"/>
    <w:rsid w:val="001A7B60"/>
    <w:rsid w:val="001B16D8"/>
    <w:rsid w:val="001B19A1"/>
    <w:rsid w:val="001B306A"/>
    <w:rsid w:val="001B37A3"/>
    <w:rsid w:val="001B46CD"/>
    <w:rsid w:val="001B51F6"/>
    <w:rsid w:val="001B52F0"/>
    <w:rsid w:val="001B5FFB"/>
    <w:rsid w:val="001B6A8C"/>
    <w:rsid w:val="001B6FBD"/>
    <w:rsid w:val="001B7088"/>
    <w:rsid w:val="001B7A65"/>
    <w:rsid w:val="001C04C8"/>
    <w:rsid w:val="001C0D07"/>
    <w:rsid w:val="001C19B2"/>
    <w:rsid w:val="001C19DC"/>
    <w:rsid w:val="001C2F2B"/>
    <w:rsid w:val="001C2FDD"/>
    <w:rsid w:val="001C38BC"/>
    <w:rsid w:val="001C3D7A"/>
    <w:rsid w:val="001C5274"/>
    <w:rsid w:val="001C5D80"/>
    <w:rsid w:val="001C5E4F"/>
    <w:rsid w:val="001C62C7"/>
    <w:rsid w:val="001C6764"/>
    <w:rsid w:val="001C67F3"/>
    <w:rsid w:val="001C797D"/>
    <w:rsid w:val="001C7B3D"/>
    <w:rsid w:val="001C7F48"/>
    <w:rsid w:val="001D005E"/>
    <w:rsid w:val="001D21D1"/>
    <w:rsid w:val="001D276B"/>
    <w:rsid w:val="001D28F3"/>
    <w:rsid w:val="001D297E"/>
    <w:rsid w:val="001D2D9C"/>
    <w:rsid w:val="001D2EEC"/>
    <w:rsid w:val="001D30AB"/>
    <w:rsid w:val="001D3C1C"/>
    <w:rsid w:val="001D3E34"/>
    <w:rsid w:val="001D4E40"/>
    <w:rsid w:val="001D524B"/>
    <w:rsid w:val="001D5A33"/>
    <w:rsid w:val="001D61BD"/>
    <w:rsid w:val="001D6BB6"/>
    <w:rsid w:val="001E01FC"/>
    <w:rsid w:val="001E16E4"/>
    <w:rsid w:val="001E1724"/>
    <w:rsid w:val="001E24F6"/>
    <w:rsid w:val="001E34AD"/>
    <w:rsid w:val="001E41F3"/>
    <w:rsid w:val="001E4636"/>
    <w:rsid w:val="001E4866"/>
    <w:rsid w:val="001E4B72"/>
    <w:rsid w:val="001E5390"/>
    <w:rsid w:val="001E599E"/>
    <w:rsid w:val="001E64CA"/>
    <w:rsid w:val="001E6ADA"/>
    <w:rsid w:val="001E717D"/>
    <w:rsid w:val="001E761E"/>
    <w:rsid w:val="001E7DFE"/>
    <w:rsid w:val="001E7E88"/>
    <w:rsid w:val="001F1026"/>
    <w:rsid w:val="001F1E44"/>
    <w:rsid w:val="001F4AF0"/>
    <w:rsid w:val="001F57D2"/>
    <w:rsid w:val="001F6854"/>
    <w:rsid w:val="001F78BD"/>
    <w:rsid w:val="001F7932"/>
    <w:rsid w:val="001F79B2"/>
    <w:rsid w:val="00200253"/>
    <w:rsid w:val="002012FF"/>
    <w:rsid w:val="00202263"/>
    <w:rsid w:val="0020232E"/>
    <w:rsid w:val="002025F8"/>
    <w:rsid w:val="00203FC0"/>
    <w:rsid w:val="00204384"/>
    <w:rsid w:val="0020466F"/>
    <w:rsid w:val="00206039"/>
    <w:rsid w:val="00206180"/>
    <w:rsid w:val="0020694C"/>
    <w:rsid w:val="00206BEA"/>
    <w:rsid w:val="00206E0C"/>
    <w:rsid w:val="00211BF5"/>
    <w:rsid w:val="00212CA0"/>
    <w:rsid w:val="00212D1A"/>
    <w:rsid w:val="002136F0"/>
    <w:rsid w:val="00213B1B"/>
    <w:rsid w:val="00213C7A"/>
    <w:rsid w:val="00213E04"/>
    <w:rsid w:val="0021407D"/>
    <w:rsid w:val="00214D9B"/>
    <w:rsid w:val="00215005"/>
    <w:rsid w:val="00216E8F"/>
    <w:rsid w:val="002177A0"/>
    <w:rsid w:val="00217F27"/>
    <w:rsid w:val="00220745"/>
    <w:rsid w:val="00220B11"/>
    <w:rsid w:val="002211E6"/>
    <w:rsid w:val="00221E5B"/>
    <w:rsid w:val="00223495"/>
    <w:rsid w:val="002238ED"/>
    <w:rsid w:val="0022488D"/>
    <w:rsid w:val="00225263"/>
    <w:rsid w:val="002253EB"/>
    <w:rsid w:val="0022608F"/>
    <w:rsid w:val="002261B9"/>
    <w:rsid w:val="00226889"/>
    <w:rsid w:val="002275DC"/>
    <w:rsid w:val="002301BA"/>
    <w:rsid w:val="002305C4"/>
    <w:rsid w:val="00230953"/>
    <w:rsid w:val="002311F0"/>
    <w:rsid w:val="002316F7"/>
    <w:rsid w:val="00231702"/>
    <w:rsid w:val="00231CBE"/>
    <w:rsid w:val="00232810"/>
    <w:rsid w:val="002329BA"/>
    <w:rsid w:val="0023345D"/>
    <w:rsid w:val="002349AF"/>
    <w:rsid w:val="002361DA"/>
    <w:rsid w:val="00236C80"/>
    <w:rsid w:val="0024260B"/>
    <w:rsid w:val="00242982"/>
    <w:rsid w:val="00242983"/>
    <w:rsid w:val="00242F8F"/>
    <w:rsid w:val="002443A8"/>
    <w:rsid w:val="0024554C"/>
    <w:rsid w:val="002465DC"/>
    <w:rsid w:val="00247579"/>
    <w:rsid w:val="00247881"/>
    <w:rsid w:val="00250373"/>
    <w:rsid w:val="0025162D"/>
    <w:rsid w:val="002524F6"/>
    <w:rsid w:val="0025273B"/>
    <w:rsid w:val="002533F3"/>
    <w:rsid w:val="00253D55"/>
    <w:rsid w:val="00253EEA"/>
    <w:rsid w:val="002542F8"/>
    <w:rsid w:val="002543F5"/>
    <w:rsid w:val="002545F7"/>
    <w:rsid w:val="002546D4"/>
    <w:rsid w:val="0025565B"/>
    <w:rsid w:val="00256EC4"/>
    <w:rsid w:val="0025743F"/>
    <w:rsid w:val="00257F1E"/>
    <w:rsid w:val="0026004D"/>
    <w:rsid w:val="00261EB0"/>
    <w:rsid w:val="00262BAA"/>
    <w:rsid w:val="00262D4E"/>
    <w:rsid w:val="002640DD"/>
    <w:rsid w:val="00264C41"/>
    <w:rsid w:val="002658F6"/>
    <w:rsid w:val="0027054C"/>
    <w:rsid w:val="0027067D"/>
    <w:rsid w:val="00271109"/>
    <w:rsid w:val="00271249"/>
    <w:rsid w:val="00271C13"/>
    <w:rsid w:val="00272B22"/>
    <w:rsid w:val="002732CC"/>
    <w:rsid w:val="00273DE2"/>
    <w:rsid w:val="00274006"/>
    <w:rsid w:val="00274DCA"/>
    <w:rsid w:val="00275166"/>
    <w:rsid w:val="00275A00"/>
    <w:rsid w:val="00275D12"/>
    <w:rsid w:val="00275E00"/>
    <w:rsid w:val="0027643A"/>
    <w:rsid w:val="00277DBC"/>
    <w:rsid w:val="002806B7"/>
    <w:rsid w:val="002811A8"/>
    <w:rsid w:val="0028171D"/>
    <w:rsid w:val="00281AC9"/>
    <w:rsid w:val="00281D9E"/>
    <w:rsid w:val="002833F2"/>
    <w:rsid w:val="00284FEB"/>
    <w:rsid w:val="002860C4"/>
    <w:rsid w:val="002876E1"/>
    <w:rsid w:val="002907D0"/>
    <w:rsid w:val="00290837"/>
    <w:rsid w:val="002927C0"/>
    <w:rsid w:val="0029280A"/>
    <w:rsid w:val="00294A49"/>
    <w:rsid w:val="00296185"/>
    <w:rsid w:val="0029674A"/>
    <w:rsid w:val="00296C92"/>
    <w:rsid w:val="002973FB"/>
    <w:rsid w:val="002974F5"/>
    <w:rsid w:val="00297F71"/>
    <w:rsid w:val="002A002E"/>
    <w:rsid w:val="002A1830"/>
    <w:rsid w:val="002A3127"/>
    <w:rsid w:val="002A400C"/>
    <w:rsid w:val="002A4531"/>
    <w:rsid w:val="002A45DD"/>
    <w:rsid w:val="002A4ACD"/>
    <w:rsid w:val="002A5E5F"/>
    <w:rsid w:val="002A74BD"/>
    <w:rsid w:val="002A78EB"/>
    <w:rsid w:val="002A78EF"/>
    <w:rsid w:val="002A7F3F"/>
    <w:rsid w:val="002A7F66"/>
    <w:rsid w:val="002B136D"/>
    <w:rsid w:val="002B14D4"/>
    <w:rsid w:val="002B2173"/>
    <w:rsid w:val="002B2182"/>
    <w:rsid w:val="002B23FF"/>
    <w:rsid w:val="002B265A"/>
    <w:rsid w:val="002B2ACD"/>
    <w:rsid w:val="002B3041"/>
    <w:rsid w:val="002B3BE7"/>
    <w:rsid w:val="002B4E60"/>
    <w:rsid w:val="002B542A"/>
    <w:rsid w:val="002B5741"/>
    <w:rsid w:val="002B70CD"/>
    <w:rsid w:val="002B7468"/>
    <w:rsid w:val="002B79B3"/>
    <w:rsid w:val="002C0D8C"/>
    <w:rsid w:val="002C1415"/>
    <w:rsid w:val="002C1B9A"/>
    <w:rsid w:val="002C2813"/>
    <w:rsid w:val="002C2C12"/>
    <w:rsid w:val="002C2CA6"/>
    <w:rsid w:val="002C2FB0"/>
    <w:rsid w:val="002C3054"/>
    <w:rsid w:val="002C58B6"/>
    <w:rsid w:val="002C59C2"/>
    <w:rsid w:val="002C5A12"/>
    <w:rsid w:val="002C5E29"/>
    <w:rsid w:val="002C7284"/>
    <w:rsid w:val="002C7DEE"/>
    <w:rsid w:val="002D042A"/>
    <w:rsid w:val="002D1404"/>
    <w:rsid w:val="002D187B"/>
    <w:rsid w:val="002D1B06"/>
    <w:rsid w:val="002D1F5E"/>
    <w:rsid w:val="002D2557"/>
    <w:rsid w:val="002D2E67"/>
    <w:rsid w:val="002D391F"/>
    <w:rsid w:val="002D63DC"/>
    <w:rsid w:val="002E046C"/>
    <w:rsid w:val="002E0510"/>
    <w:rsid w:val="002E40FF"/>
    <w:rsid w:val="002E4AA2"/>
    <w:rsid w:val="002E7077"/>
    <w:rsid w:val="002E7900"/>
    <w:rsid w:val="002F0571"/>
    <w:rsid w:val="002F11C7"/>
    <w:rsid w:val="002F267A"/>
    <w:rsid w:val="002F3316"/>
    <w:rsid w:val="002F6217"/>
    <w:rsid w:val="002F7D1C"/>
    <w:rsid w:val="00300981"/>
    <w:rsid w:val="00303023"/>
    <w:rsid w:val="0030324D"/>
    <w:rsid w:val="0030334C"/>
    <w:rsid w:val="0030348B"/>
    <w:rsid w:val="00305409"/>
    <w:rsid w:val="003065D8"/>
    <w:rsid w:val="00306D34"/>
    <w:rsid w:val="00306FA1"/>
    <w:rsid w:val="00307E42"/>
    <w:rsid w:val="003103C7"/>
    <w:rsid w:val="00310A5D"/>
    <w:rsid w:val="003123A9"/>
    <w:rsid w:val="00313148"/>
    <w:rsid w:val="00313740"/>
    <w:rsid w:val="00313EE0"/>
    <w:rsid w:val="003152E9"/>
    <w:rsid w:val="003155E5"/>
    <w:rsid w:val="00315649"/>
    <w:rsid w:val="0031594F"/>
    <w:rsid w:val="00315F92"/>
    <w:rsid w:val="0031782A"/>
    <w:rsid w:val="00317A36"/>
    <w:rsid w:val="00317D66"/>
    <w:rsid w:val="0032004A"/>
    <w:rsid w:val="00320DF1"/>
    <w:rsid w:val="0032208D"/>
    <w:rsid w:val="00322A8A"/>
    <w:rsid w:val="00323565"/>
    <w:rsid w:val="0032383D"/>
    <w:rsid w:val="003240CB"/>
    <w:rsid w:val="00324801"/>
    <w:rsid w:val="00325059"/>
    <w:rsid w:val="003268C7"/>
    <w:rsid w:val="00326AED"/>
    <w:rsid w:val="00327039"/>
    <w:rsid w:val="0033019A"/>
    <w:rsid w:val="00330EAF"/>
    <w:rsid w:val="00332649"/>
    <w:rsid w:val="0033296D"/>
    <w:rsid w:val="00334212"/>
    <w:rsid w:val="00335C37"/>
    <w:rsid w:val="00335FE7"/>
    <w:rsid w:val="00340637"/>
    <w:rsid w:val="0034328C"/>
    <w:rsid w:val="003433C3"/>
    <w:rsid w:val="003448F2"/>
    <w:rsid w:val="00345E03"/>
    <w:rsid w:val="0034637F"/>
    <w:rsid w:val="003464CD"/>
    <w:rsid w:val="003466C8"/>
    <w:rsid w:val="00347D54"/>
    <w:rsid w:val="003521CA"/>
    <w:rsid w:val="00353043"/>
    <w:rsid w:val="00353198"/>
    <w:rsid w:val="00353497"/>
    <w:rsid w:val="003536C7"/>
    <w:rsid w:val="0035420E"/>
    <w:rsid w:val="003549D0"/>
    <w:rsid w:val="00354AB8"/>
    <w:rsid w:val="003558CB"/>
    <w:rsid w:val="00355FB4"/>
    <w:rsid w:val="00356BF5"/>
    <w:rsid w:val="003571AE"/>
    <w:rsid w:val="003571FF"/>
    <w:rsid w:val="0036020C"/>
    <w:rsid w:val="003609EF"/>
    <w:rsid w:val="0036231A"/>
    <w:rsid w:val="003640F6"/>
    <w:rsid w:val="00366358"/>
    <w:rsid w:val="00366AF7"/>
    <w:rsid w:val="00367003"/>
    <w:rsid w:val="003712C3"/>
    <w:rsid w:val="0037175B"/>
    <w:rsid w:val="00371C7C"/>
    <w:rsid w:val="00372281"/>
    <w:rsid w:val="003738CE"/>
    <w:rsid w:val="00375076"/>
    <w:rsid w:val="0037552F"/>
    <w:rsid w:val="00375822"/>
    <w:rsid w:val="003758FE"/>
    <w:rsid w:val="00375A53"/>
    <w:rsid w:val="0037793D"/>
    <w:rsid w:val="00381520"/>
    <w:rsid w:val="0038181D"/>
    <w:rsid w:val="00382504"/>
    <w:rsid w:val="003826DF"/>
    <w:rsid w:val="00382859"/>
    <w:rsid w:val="0038345A"/>
    <w:rsid w:val="00385A04"/>
    <w:rsid w:val="00385C70"/>
    <w:rsid w:val="0038769D"/>
    <w:rsid w:val="00387981"/>
    <w:rsid w:val="00387B19"/>
    <w:rsid w:val="0039021C"/>
    <w:rsid w:val="00390228"/>
    <w:rsid w:val="003915D5"/>
    <w:rsid w:val="003923B6"/>
    <w:rsid w:val="00392DE9"/>
    <w:rsid w:val="0039317D"/>
    <w:rsid w:val="0039406D"/>
    <w:rsid w:val="00395063"/>
    <w:rsid w:val="003957E5"/>
    <w:rsid w:val="003961A5"/>
    <w:rsid w:val="003966B3"/>
    <w:rsid w:val="00396BC3"/>
    <w:rsid w:val="003A046C"/>
    <w:rsid w:val="003A154A"/>
    <w:rsid w:val="003A1619"/>
    <w:rsid w:val="003A444E"/>
    <w:rsid w:val="003A535E"/>
    <w:rsid w:val="003A6E68"/>
    <w:rsid w:val="003A7B15"/>
    <w:rsid w:val="003A7D12"/>
    <w:rsid w:val="003B0283"/>
    <w:rsid w:val="003B10EE"/>
    <w:rsid w:val="003B3065"/>
    <w:rsid w:val="003B3ACA"/>
    <w:rsid w:val="003B3C1F"/>
    <w:rsid w:val="003B4B02"/>
    <w:rsid w:val="003B536C"/>
    <w:rsid w:val="003B5441"/>
    <w:rsid w:val="003B56D2"/>
    <w:rsid w:val="003B68EC"/>
    <w:rsid w:val="003B7511"/>
    <w:rsid w:val="003C0576"/>
    <w:rsid w:val="003C0A83"/>
    <w:rsid w:val="003C0DCA"/>
    <w:rsid w:val="003C147B"/>
    <w:rsid w:val="003C1D25"/>
    <w:rsid w:val="003C2D3A"/>
    <w:rsid w:val="003C2E21"/>
    <w:rsid w:val="003C31F4"/>
    <w:rsid w:val="003C39F0"/>
    <w:rsid w:val="003C3E39"/>
    <w:rsid w:val="003C43F4"/>
    <w:rsid w:val="003C4D16"/>
    <w:rsid w:val="003C4E64"/>
    <w:rsid w:val="003C56C9"/>
    <w:rsid w:val="003C5FDD"/>
    <w:rsid w:val="003C6737"/>
    <w:rsid w:val="003D0629"/>
    <w:rsid w:val="003D07A3"/>
    <w:rsid w:val="003D0DBF"/>
    <w:rsid w:val="003D1909"/>
    <w:rsid w:val="003D273B"/>
    <w:rsid w:val="003D350A"/>
    <w:rsid w:val="003D36A9"/>
    <w:rsid w:val="003D47E7"/>
    <w:rsid w:val="003D5B49"/>
    <w:rsid w:val="003D5B58"/>
    <w:rsid w:val="003E0159"/>
    <w:rsid w:val="003E0C86"/>
    <w:rsid w:val="003E0CAE"/>
    <w:rsid w:val="003E1032"/>
    <w:rsid w:val="003E1380"/>
    <w:rsid w:val="003E1A36"/>
    <w:rsid w:val="003E1A56"/>
    <w:rsid w:val="003E2C42"/>
    <w:rsid w:val="003E2D98"/>
    <w:rsid w:val="003E2EBE"/>
    <w:rsid w:val="003E31AC"/>
    <w:rsid w:val="003E44BF"/>
    <w:rsid w:val="003E4AE7"/>
    <w:rsid w:val="003E647E"/>
    <w:rsid w:val="003E73E2"/>
    <w:rsid w:val="003F0276"/>
    <w:rsid w:val="003F064C"/>
    <w:rsid w:val="003F0B59"/>
    <w:rsid w:val="003F0EFB"/>
    <w:rsid w:val="003F0FC4"/>
    <w:rsid w:val="003F251E"/>
    <w:rsid w:val="003F2933"/>
    <w:rsid w:val="003F2E97"/>
    <w:rsid w:val="003F305C"/>
    <w:rsid w:val="003F3832"/>
    <w:rsid w:val="003F3FE8"/>
    <w:rsid w:val="003F40E1"/>
    <w:rsid w:val="003F5CEE"/>
    <w:rsid w:val="003F6317"/>
    <w:rsid w:val="003F67BA"/>
    <w:rsid w:val="003F76AE"/>
    <w:rsid w:val="004012C2"/>
    <w:rsid w:val="00401E00"/>
    <w:rsid w:val="00402056"/>
    <w:rsid w:val="00402328"/>
    <w:rsid w:val="004043D5"/>
    <w:rsid w:val="00404DFA"/>
    <w:rsid w:val="0040517D"/>
    <w:rsid w:val="004053D6"/>
    <w:rsid w:val="00410371"/>
    <w:rsid w:val="00412D9E"/>
    <w:rsid w:val="0041408B"/>
    <w:rsid w:val="004150FC"/>
    <w:rsid w:val="00415F88"/>
    <w:rsid w:val="00416DB4"/>
    <w:rsid w:val="004172A2"/>
    <w:rsid w:val="00417EB7"/>
    <w:rsid w:val="00421620"/>
    <w:rsid w:val="00421C60"/>
    <w:rsid w:val="00422223"/>
    <w:rsid w:val="004224D9"/>
    <w:rsid w:val="004227A8"/>
    <w:rsid w:val="00422A98"/>
    <w:rsid w:val="00422FD8"/>
    <w:rsid w:val="004231D1"/>
    <w:rsid w:val="00423C5C"/>
    <w:rsid w:val="004242F1"/>
    <w:rsid w:val="00425685"/>
    <w:rsid w:val="00425BC4"/>
    <w:rsid w:val="004266FD"/>
    <w:rsid w:val="00426C02"/>
    <w:rsid w:val="00426C33"/>
    <w:rsid w:val="00427EB8"/>
    <w:rsid w:val="004307B9"/>
    <w:rsid w:val="00430A01"/>
    <w:rsid w:val="00431BCC"/>
    <w:rsid w:val="0043203A"/>
    <w:rsid w:val="004324A2"/>
    <w:rsid w:val="00432D0F"/>
    <w:rsid w:val="00433BEB"/>
    <w:rsid w:val="004347C6"/>
    <w:rsid w:val="00434938"/>
    <w:rsid w:val="00434CF0"/>
    <w:rsid w:val="00434E50"/>
    <w:rsid w:val="00435788"/>
    <w:rsid w:val="0043784A"/>
    <w:rsid w:val="0043793C"/>
    <w:rsid w:val="0044057D"/>
    <w:rsid w:val="00440896"/>
    <w:rsid w:val="004423E5"/>
    <w:rsid w:val="00442FB4"/>
    <w:rsid w:val="00444939"/>
    <w:rsid w:val="00444E4F"/>
    <w:rsid w:val="00446C51"/>
    <w:rsid w:val="00446E50"/>
    <w:rsid w:val="0044780E"/>
    <w:rsid w:val="0045000B"/>
    <w:rsid w:val="00450416"/>
    <w:rsid w:val="004505AC"/>
    <w:rsid w:val="00450FD9"/>
    <w:rsid w:val="00451104"/>
    <w:rsid w:val="00451515"/>
    <w:rsid w:val="004515B4"/>
    <w:rsid w:val="00452198"/>
    <w:rsid w:val="00453041"/>
    <w:rsid w:val="00453BEF"/>
    <w:rsid w:val="00454704"/>
    <w:rsid w:val="00454A99"/>
    <w:rsid w:val="00454FFD"/>
    <w:rsid w:val="00455C13"/>
    <w:rsid w:val="00455DB3"/>
    <w:rsid w:val="00456F66"/>
    <w:rsid w:val="00457705"/>
    <w:rsid w:val="00460A92"/>
    <w:rsid w:val="004613B4"/>
    <w:rsid w:val="004614F0"/>
    <w:rsid w:val="0046156A"/>
    <w:rsid w:val="0046295A"/>
    <w:rsid w:val="004648C1"/>
    <w:rsid w:val="0046691F"/>
    <w:rsid w:val="00466BD8"/>
    <w:rsid w:val="004675A8"/>
    <w:rsid w:val="00467924"/>
    <w:rsid w:val="0047046C"/>
    <w:rsid w:val="00470785"/>
    <w:rsid w:val="0047144F"/>
    <w:rsid w:val="00474683"/>
    <w:rsid w:val="00474BDB"/>
    <w:rsid w:val="004759DC"/>
    <w:rsid w:val="00476159"/>
    <w:rsid w:val="00480BD6"/>
    <w:rsid w:val="004829BE"/>
    <w:rsid w:val="00482BDD"/>
    <w:rsid w:val="0048390E"/>
    <w:rsid w:val="00483A14"/>
    <w:rsid w:val="004840E5"/>
    <w:rsid w:val="00484169"/>
    <w:rsid w:val="00484277"/>
    <w:rsid w:val="0048546A"/>
    <w:rsid w:val="00485778"/>
    <w:rsid w:val="00485AEE"/>
    <w:rsid w:val="00485B06"/>
    <w:rsid w:val="00485DFE"/>
    <w:rsid w:val="004866FB"/>
    <w:rsid w:val="00486A8F"/>
    <w:rsid w:val="00486E11"/>
    <w:rsid w:val="00492E1E"/>
    <w:rsid w:val="004936BB"/>
    <w:rsid w:val="00493BDE"/>
    <w:rsid w:val="00495C02"/>
    <w:rsid w:val="0049628D"/>
    <w:rsid w:val="00496E97"/>
    <w:rsid w:val="0049780B"/>
    <w:rsid w:val="00497CA3"/>
    <w:rsid w:val="004A0306"/>
    <w:rsid w:val="004A07BC"/>
    <w:rsid w:val="004A20BB"/>
    <w:rsid w:val="004A291D"/>
    <w:rsid w:val="004A336A"/>
    <w:rsid w:val="004A4425"/>
    <w:rsid w:val="004A45BA"/>
    <w:rsid w:val="004A58F2"/>
    <w:rsid w:val="004A5ADF"/>
    <w:rsid w:val="004A62F6"/>
    <w:rsid w:val="004A6DDC"/>
    <w:rsid w:val="004A7EEF"/>
    <w:rsid w:val="004B15BA"/>
    <w:rsid w:val="004B1B91"/>
    <w:rsid w:val="004B211B"/>
    <w:rsid w:val="004B2393"/>
    <w:rsid w:val="004B29EC"/>
    <w:rsid w:val="004B2C87"/>
    <w:rsid w:val="004B2F86"/>
    <w:rsid w:val="004B3658"/>
    <w:rsid w:val="004B4143"/>
    <w:rsid w:val="004B47F4"/>
    <w:rsid w:val="004B57BC"/>
    <w:rsid w:val="004B6E65"/>
    <w:rsid w:val="004B74AE"/>
    <w:rsid w:val="004B75B7"/>
    <w:rsid w:val="004B762A"/>
    <w:rsid w:val="004C10ED"/>
    <w:rsid w:val="004C2074"/>
    <w:rsid w:val="004C3748"/>
    <w:rsid w:val="004C45EB"/>
    <w:rsid w:val="004C53EC"/>
    <w:rsid w:val="004C5E6B"/>
    <w:rsid w:val="004C7446"/>
    <w:rsid w:val="004D0094"/>
    <w:rsid w:val="004D019A"/>
    <w:rsid w:val="004D0F1F"/>
    <w:rsid w:val="004D0F30"/>
    <w:rsid w:val="004D1701"/>
    <w:rsid w:val="004D17AB"/>
    <w:rsid w:val="004D1F7D"/>
    <w:rsid w:val="004D2C14"/>
    <w:rsid w:val="004D3EB8"/>
    <w:rsid w:val="004D4670"/>
    <w:rsid w:val="004D49CF"/>
    <w:rsid w:val="004D7285"/>
    <w:rsid w:val="004D7691"/>
    <w:rsid w:val="004D784C"/>
    <w:rsid w:val="004D7B8D"/>
    <w:rsid w:val="004D7E62"/>
    <w:rsid w:val="004E078D"/>
    <w:rsid w:val="004E0D98"/>
    <w:rsid w:val="004E1A9A"/>
    <w:rsid w:val="004E20F4"/>
    <w:rsid w:val="004E244E"/>
    <w:rsid w:val="004E465C"/>
    <w:rsid w:val="004E47F1"/>
    <w:rsid w:val="004E5D84"/>
    <w:rsid w:val="004E5F90"/>
    <w:rsid w:val="004E6211"/>
    <w:rsid w:val="004E6324"/>
    <w:rsid w:val="004E7178"/>
    <w:rsid w:val="004E71C0"/>
    <w:rsid w:val="004F2819"/>
    <w:rsid w:val="004F3E21"/>
    <w:rsid w:val="004F4D02"/>
    <w:rsid w:val="004F4D87"/>
    <w:rsid w:val="004F5078"/>
    <w:rsid w:val="004F5A18"/>
    <w:rsid w:val="004F67F7"/>
    <w:rsid w:val="004F68E7"/>
    <w:rsid w:val="004F7D85"/>
    <w:rsid w:val="00500C18"/>
    <w:rsid w:val="00500C9C"/>
    <w:rsid w:val="005010E0"/>
    <w:rsid w:val="00502EC1"/>
    <w:rsid w:val="00503F86"/>
    <w:rsid w:val="0050501C"/>
    <w:rsid w:val="005058D4"/>
    <w:rsid w:val="0050683B"/>
    <w:rsid w:val="00506EDD"/>
    <w:rsid w:val="005100D3"/>
    <w:rsid w:val="005106E2"/>
    <w:rsid w:val="00511D43"/>
    <w:rsid w:val="00512556"/>
    <w:rsid w:val="00513E9B"/>
    <w:rsid w:val="005143A5"/>
    <w:rsid w:val="00514C95"/>
    <w:rsid w:val="0051557B"/>
    <w:rsid w:val="0051580D"/>
    <w:rsid w:val="00515B4C"/>
    <w:rsid w:val="00515E3D"/>
    <w:rsid w:val="0051659E"/>
    <w:rsid w:val="00516CF1"/>
    <w:rsid w:val="005174F6"/>
    <w:rsid w:val="005206CD"/>
    <w:rsid w:val="00520B60"/>
    <w:rsid w:val="00521034"/>
    <w:rsid w:val="0052104F"/>
    <w:rsid w:val="005236E6"/>
    <w:rsid w:val="00525730"/>
    <w:rsid w:val="00525ACE"/>
    <w:rsid w:val="00525D74"/>
    <w:rsid w:val="00526EF9"/>
    <w:rsid w:val="005274AA"/>
    <w:rsid w:val="005302C9"/>
    <w:rsid w:val="00530874"/>
    <w:rsid w:val="00531A64"/>
    <w:rsid w:val="0053312B"/>
    <w:rsid w:val="005355D1"/>
    <w:rsid w:val="0053683E"/>
    <w:rsid w:val="0053750F"/>
    <w:rsid w:val="0053778A"/>
    <w:rsid w:val="00540509"/>
    <w:rsid w:val="005406FA"/>
    <w:rsid w:val="00540B6B"/>
    <w:rsid w:val="00540B90"/>
    <w:rsid w:val="00540E5E"/>
    <w:rsid w:val="00541668"/>
    <w:rsid w:val="00541FD3"/>
    <w:rsid w:val="005423E5"/>
    <w:rsid w:val="00542475"/>
    <w:rsid w:val="00543C0D"/>
    <w:rsid w:val="005445E0"/>
    <w:rsid w:val="0054465B"/>
    <w:rsid w:val="00545466"/>
    <w:rsid w:val="00546469"/>
    <w:rsid w:val="00547111"/>
    <w:rsid w:val="00547B19"/>
    <w:rsid w:val="00547DC6"/>
    <w:rsid w:val="00547F90"/>
    <w:rsid w:val="005522CF"/>
    <w:rsid w:val="00552C6A"/>
    <w:rsid w:val="00554D3A"/>
    <w:rsid w:val="00554EF3"/>
    <w:rsid w:val="005556D8"/>
    <w:rsid w:val="005565A2"/>
    <w:rsid w:val="00556BF4"/>
    <w:rsid w:val="00556D18"/>
    <w:rsid w:val="005572B3"/>
    <w:rsid w:val="0055775F"/>
    <w:rsid w:val="00560018"/>
    <w:rsid w:val="0056156C"/>
    <w:rsid w:val="00561F7C"/>
    <w:rsid w:val="00563431"/>
    <w:rsid w:val="00564483"/>
    <w:rsid w:val="00564F0D"/>
    <w:rsid w:val="00564F32"/>
    <w:rsid w:val="0056569C"/>
    <w:rsid w:val="005661E0"/>
    <w:rsid w:val="00566277"/>
    <w:rsid w:val="00566470"/>
    <w:rsid w:val="00566899"/>
    <w:rsid w:val="00566B92"/>
    <w:rsid w:val="00566E2C"/>
    <w:rsid w:val="0057171F"/>
    <w:rsid w:val="00572B91"/>
    <w:rsid w:val="0057319E"/>
    <w:rsid w:val="00574D1C"/>
    <w:rsid w:val="005755CB"/>
    <w:rsid w:val="00575EE9"/>
    <w:rsid w:val="00580086"/>
    <w:rsid w:val="00580C27"/>
    <w:rsid w:val="005814F8"/>
    <w:rsid w:val="005822C0"/>
    <w:rsid w:val="00582605"/>
    <w:rsid w:val="00582691"/>
    <w:rsid w:val="00582FEF"/>
    <w:rsid w:val="00583487"/>
    <w:rsid w:val="00583BE6"/>
    <w:rsid w:val="0058525A"/>
    <w:rsid w:val="00586151"/>
    <w:rsid w:val="0058660F"/>
    <w:rsid w:val="00586CAD"/>
    <w:rsid w:val="00586D42"/>
    <w:rsid w:val="0058725A"/>
    <w:rsid w:val="00587FB9"/>
    <w:rsid w:val="00590B58"/>
    <w:rsid w:val="00590EDC"/>
    <w:rsid w:val="005927E0"/>
    <w:rsid w:val="005928C4"/>
    <w:rsid w:val="00592D74"/>
    <w:rsid w:val="00593024"/>
    <w:rsid w:val="00594B26"/>
    <w:rsid w:val="00595230"/>
    <w:rsid w:val="0059554C"/>
    <w:rsid w:val="005955AB"/>
    <w:rsid w:val="005963D0"/>
    <w:rsid w:val="00596B15"/>
    <w:rsid w:val="00596D3C"/>
    <w:rsid w:val="00597547"/>
    <w:rsid w:val="00597C88"/>
    <w:rsid w:val="005A14A2"/>
    <w:rsid w:val="005A186F"/>
    <w:rsid w:val="005A1F4B"/>
    <w:rsid w:val="005A22BE"/>
    <w:rsid w:val="005A264E"/>
    <w:rsid w:val="005A341E"/>
    <w:rsid w:val="005A657C"/>
    <w:rsid w:val="005A7527"/>
    <w:rsid w:val="005B046D"/>
    <w:rsid w:val="005B055C"/>
    <w:rsid w:val="005B1863"/>
    <w:rsid w:val="005B5D53"/>
    <w:rsid w:val="005B6DD4"/>
    <w:rsid w:val="005C0BA7"/>
    <w:rsid w:val="005C2BE7"/>
    <w:rsid w:val="005C2FB7"/>
    <w:rsid w:val="005C3699"/>
    <w:rsid w:val="005C3C5F"/>
    <w:rsid w:val="005C496F"/>
    <w:rsid w:val="005C4A6F"/>
    <w:rsid w:val="005C6555"/>
    <w:rsid w:val="005C6BB3"/>
    <w:rsid w:val="005D042E"/>
    <w:rsid w:val="005D06AA"/>
    <w:rsid w:val="005D0EE0"/>
    <w:rsid w:val="005D1577"/>
    <w:rsid w:val="005D239E"/>
    <w:rsid w:val="005D419C"/>
    <w:rsid w:val="005D4922"/>
    <w:rsid w:val="005D547A"/>
    <w:rsid w:val="005D5DB8"/>
    <w:rsid w:val="005D5E39"/>
    <w:rsid w:val="005D5FAB"/>
    <w:rsid w:val="005D733B"/>
    <w:rsid w:val="005D7B4E"/>
    <w:rsid w:val="005D7B9F"/>
    <w:rsid w:val="005D7C43"/>
    <w:rsid w:val="005D7C72"/>
    <w:rsid w:val="005D7F2C"/>
    <w:rsid w:val="005E0C9A"/>
    <w:rsid w:val="005E1034"/>
    <w:rsid w:val="005E143F"/>
    <w:rsid w:val="005E26AB"/>
    <w:rsid w:val="005E291E"/>
    <w:rsid w:val="005E2C09"/>
    <w:rsid w:val="005E2C44"/>
    <w:rsid w:val="005E43F8"/>
    <w:rsid w:val="005E4B20"/>
    <w:rsid w:val="005E553E"/>
    <w:rsid w:val="005E58B1"/>
    <w:rsid w:val="005E599D"/>
    <w:rsid w:val="005E67E6"/>
    <w:rsid w:val="005E70E6"/>
    <w:rsid w:val="005E72CA"/>
    <w:rsid w:val="005E7F0F"/>
    <w:rsid w:val="005F08DB"/>
    <w:rsid w:val="005F10AC"/>
    <w:rsid w:val="005F1ABA"/>
    <w:rsid w:val="005F21FC"/>
    <w:rsid w:val="005F36CF"/>
    <w:rsid w:val="005F5650"/>
    <w:rsid w:val="005F5E90"/>
    <w:rsid w:val="005F607F"/>
    <w:rsid w:val="005F623D"/>
    <w:rsid w:val="005F68F7"/>
    <w:rsid w:val="005F6BF5"/>
    <w:rsid w:val="005F7842"/>
    <w:rsid w:val="005F7872"/>
    <w:rsid w:val="006005FD"/>
    <w:rsid w:val="00601130"/>
    <w:rsid w:val="00601982"/>
    <w:rsid w:val="0060220F"/>
    <w:rsid w:val="00602EC7"/>
    <w:rsid w:val="00603053"/>
    <w:rsid w:val="00604FAE"/>
    <w:rsid w:val="006051B4"/>
    <w:rsid w:val="00605293"/>
    <w:rsid w:val="006063CA"/>
    <w:rsid w:val="00606FAD"/>
    <w:rsid w:val="00607138"/>
    <w:rsid w:val="00607748"/>
    <w:rsid w:val="00607A18"/>
    <w:rsid w:val="00607C13"/>
    <w:rsid w:val="00607E5A"/>
    <w:rsid w:val="006101DD"/>
    <w:rsid w:val="00610A15"/>
    <w:rsid w:val="0061265E"/>
    <w:rsid w:val="00612C11"/>
    <w:rsid w:val="00613D95"/>
    <w:rsid w:val="00615C0E"/>
    <w:rsid w:val="00617B1E"/>
    <w:rsid w:val="00620B36"/>
    <w:rsid w:val="00621188"/>
    <w:rsid w:val="0062160C"/>
    <w:rsid w:val="00621894"/>
    <w:rsid w:val="00621BB1"/>
    <w:rsid w:val="00621C5E"/>
    <w:rsid w:val="00622C90"/>
    <w:rsid w:val="00622EAE"/>
    <w:rsid w:val="006232E0"/>
    <w:rsid w:val="00623721"/>
    <w:rsid w:val="00623AD4"/>
    <w:rsid w:val="00623DD6"/>
    <w:rsid w:val="00623E8F"/>
    <w:rsid w:val="00624930"/>
    <w:rsid w:val="00625087"/>
    <w:rsid w:val="0062532D"/>
    <w:rsid w:val="006257ED"/>
    <w:rsid w:val="00625FA4"/>
    <w:rsid w:val="00627A83"/>
    <w:rsid w:val="006308A2"/>
    <w:rsid w:val="00630BE2"/>
    <w:rsid w:val="006324AE"/>
    <w:rsid w:val="0063296B"/>
    <w:rsid w:val="00633243"/>
    <w:rsid w:val="0063442E"/>
    <w:rsid w:val="00634B0E"/>
    <w:rsid w:val="00635D4B"/>
    <w:rsid w:val="006420EB"/>
    <w:rsid w:val="00642994"/>
    <w:rsid w:val="00642A3D"/>
    <w:rsid w:val="00642BD2"/>
    <w:rsid w:val="006434CE"/>
    <w:rsid w:val="0064421A"/>
    <w:rsid w:val="00647289"/>
    <w:rsid w:val="006474BF"/>
    <w:rsid w:val="00651B52"/>
    <w:rsid w:val="0065289C"/>
    <w:rsid w:val="00653F26"/>
    <w:rsid w:val="006545EF"/>
    <w:rsid w:val="00655C5A"/>
    <w:rsid w:val="0065739C"/>
    <w:rsid w:val="00657417"/>
    <w:rsid w:val="00657908"/>
    <w:rsid w:val="006601AA"/>
    <w:rsid w:val="00660239"/>
    <w:rsid w:val="006602AB"/>
    <w:rsid w:val="006607C4"/>
    <w:rsid w:val="00660AFD"/>
    <w:rsid w:val="00660E5B"/>
    <w:rsid w:val="00661850"/>
    <w:rsid w:val="0066403A"/>
    <w:rsid w:val="00670BC6"/>
    <w:rsid w:val="00670DF6"/>
    <w:rsid w:val="006714EF"/>
    <w:rsid w:val="0067174E"/>
    <w:rsid w:val="00674F43"/>
    <w:rsid w:val="00675F65"/>
    <w:rsid w:val="006761E0"/>
    <w:rsid w:val="006764AF"/>
    <w:rsid w:val="00676D43"/>
    <w:rsid w:val="00676F5A"/>
    <w:rsid w:val="00680F8A"/>
    <w:rsid w:val="00681348"/>
    <w:rsid w:val="00681A75"/>
    <w:rsid w:val="00681B59"/>
    <w:rsid w:val="00681CE3"/>
    <w:rsid w:val="00682A93"/>
    <w:rsid w:val="00682CB5"/>
    <w:rsid w:val="00682F49"/>
    <w:rsid w:val="0068364C"/>
    <w:rsid w:val="00683CD8"/>
    <w:rsid w:val="006845EA"/>
    <w:rsid w:val="00686A4D"/>
    <w:rsid w:val="00686AB4"/>
    <w:rsid w:val="00686DBE"/>
    <w:rsid w:val="00687460"/>
    <w:rsid w:val="006908EE"/>
    <w:rsid w:val="00690FB6"/>
    <w:rsid w:val="00691106"/>
    <w:rsid w:val="00692B94"/>
    <w:rsid w:val="00693628"/>
    <w:rsid w:val="00694414"/>
    <w:rsid w:val="00695294"/>
    <w:rsid w:val="00695808"/>
    <w:rsid w:val="00695B32"/>
    <w:rsid w:val="00697065"/>
    <w:rsid w:val="00697208"/>
    <w:rsid w:val="006977F5"/>
    <w:rsid w:val="006A007F"/>
    <w:rsid w:val="006A09B3"/>
    <w:rsid w:val="006A144D"/>
    <w:rsid w:val="006A2269"/>
    <w:rsid w:val="006A3BB3"/>
    <w:rsid w:val="006A49B1"/>
    <w:rsid w:val="006A4A88"/>
    <w:rsid w:val="006A4F77"/>
    <w:rsid w:val="006A54AC"/>
    <w:rsid w:val="006A58C7"/>
    <w:rsid w:val="006A665F"/>
    <w:rsid w:val="006A6B5F"/>
    <w:rsid w:val="006A6D72"/>
    <w:rsid w:val="006A7058"/>
    <w:rsid w:val="006A7208"/>
    <w:rsid w:val="006A7A0A"/>
    <w:rsid w:val="006A7B65"/>
    <w:rsid w:val="006A7FE1"/>
    <w:rsid w:val="006B0352"/>
    <w:rsid w:val="006B1126"/>
    <w:rsid w:val="006B2BBB"/>
    <w:rsid w:val="006B301E"/>
    <w:rsid w:val="006B3CC1"/>
    <w:rsid w:val="006B3F25"/>
    <w:rsid w:val="006B46FB"/>
    <w:rsid w:val="006B4755"/>
    <w:rsid w:val="006B5B28"/>
    <w:rsid w:val="006B6883"/>
    <w:rsid w:val="006C1339"/>
    <w:rsid w:val="006C14D3"/>
    <w:rsid w:val="006C16E0"/>
    <w:rsid w:val="006C247F"/>
    <w:rsid w:val="006C25DD"/>
    <w:rsid w:val="006C2AD7"/>
    <w:rsid w:val="006C40B2"/>
    <w:rsid w:val="006C4116"/>
    <w:rsid w:val="006C4605"/>
    <w:rsid w:val="006C567C"/>
    <w:rsid w:val="006C6B5B"/>
    <w:rsid w:val="006C6EE7"/>
    <w:rsid w:val="006D0B78"/>
    <w:rsid w:val="006D0E3E"/>
    <w:rsid w:val="006D1C7B"/>
    <w:rsid w:val="006D265C"/>
    <w:rsid w:val="006D6B82"/>
    <w:rsid w:val="006D727D"/>
    <w:rsid w:val="006D75AB"/>
    <w:rsid w:val="006D767C"/>
    <w:rsid w:val="006E0528"/>
    <w:rsid w:val="006E1B13"/>
    <w:rsid w:val="006E21FB"/>
    <w:rsid w:val="006E28E7"/>
    <w:rsid w:val="006E464D"/>
    <w:rsid w:val="006E4B18"/>
    <w:rsid w:val="006E55AC"/>
    <w:rsid w:val="006E6C6A"/>
    <w:rsid w:val="006E6D7B"/>
    <w:rsid w:val="006E6F6D"/>
    <w:rsid w:val="006E7B9A"/>
    <w:rsid w:val="006F326D"/>
    <w:rsid w:val="006F53D5"/>
    <w:rsid w:val="006F6CC9"/>
    <w:rsid w:val="006F6E85"/>
    <w:rsid w:val="006F79F1"/>
    <w:rsid w:val="007004A2"/>
    <w:rsid w:val="0070077E"/>
    <w:rsid w:val="00700E57"/>
    <w:rsid w:val="00701027"/>
    <w:rsid w:val="00701E9C"/>
    <w:rsid w:val="00702CDA"/>
    <w:rsid w:val="00703AC1"/>
    <w:rsid w:val="00704C4F"/>
    <w:rsid w:val="0070526F"/>
    <w:rsid w:val="00705E1E"/>
    <w:rsid w:val="007074B7"/>
    <w:rsid w:val="00707670"/>
    <w:rsid w:val="007076CE"/>
    <w:rsid w:val="00707F99"/>
    <w:rsid w:val="00710364"/>
    <w:rsid w:val="00711C1B"/>
    <w:rsid w:val="007124AD"/>
    <w:rsid w:val="00712B25"/>
    <w:rsid w:val="00712D70"/>
    <w:rsid w:val="007130CB"/>
    <w:rsid w:val="0071503F"/>
    <w:rsid w:val="00715801"/>
    <w:rsid w:val="00715A63"/>
    <w:rsid w:val="00715D2F"/>
    <w:rsid w:val="00716186"/>
    <w:rsid w:val="007161B6"/>
    <w:rsid w:val="0071645F"/>
    <w:rsid w:val="0071728E"/>
    <w:rsid w:val="00717E03"/>
    <w:rsid w:val="0072013B"/>
    <w:rsid w:val="007202DF"/>
    <w:rsid w:val="0072182C"/>
    <w:rsid w:val="00721C48"/>
    <w:rsid w:val="00721CCB"/>
    <w:rsid w:val="00721D2F"/>
    <w:rsid w:val="0072203C"/>
    <w:rsid w:val="00722239"/>
    <w:rsid w:val="00722509"/>
    <w:rsid w:val="00722ED9"/>
    <w:rsid w:val="007247A0"/>
    <w:rsid w:val="0072534B"/>
    <w:rsid w:val="00725DE3"/>
    <w:rsid w:val="007262ED"/>
    <w:rsid w:val="00726428"/>
    <w:rsid w:val="00730588"/>
    <w:rsid w:val="00733D3A"/>
    <w:rsid w:val="00733EC8"/>
    <w:rsid w:val="00735246"/>
    <w:rsid w:val="00736097"/>
    <w:rsid w:val="007363A4"/>
    <w:rsid w:val="00736DEA"/>
    <w:rsid w:val="00737388"/>
    <w:rsid w:val="00737CB7"/>
    <w:rsid w:val="00741AAE"/>
    <w:rsid w:val="00741D7F"/>
    <w:rsid w:val="00743EC0"/>
    <w:rsid w:val="0074420A"/>
    <w:rsid w:val="0074451B"/>
    <w:rsid w:val="0074455A"/>
    <w:rsid w:val="00744A21"/>
    <w:rsid w:val="00744D7E"/>
    <w:rsid w:val="00744DF2"/>
    <w:rsid w:val="0074588C"/>
    <w:rsid w:val="00745D9D"/>
    <w:rsid w:val="0075186A"/>
    <w:rsid w:val="007539CD"/>
    <w:rsid w:val="00753ADF"/>
    <w:rsid w:val="00753AFB"/>
    <w:rsid w:val="007560F5"/>
    <w:rsid w:val="0075642C"/>
    <w:rsid w:val="0075656F"/>
    <w:rsid w:val="007576E7"/>
    <w:rsid w:val="00760313"/>
    <w:rsid w:val="00760E23"/>
    <w:rsid w:val="00760E29"/>
    <w:rsid w:val="007628B2"/>
    <w:rsid w:val="00764555"/>
    <w:rsid w:val="00764AFF"/>
    <w:rsid w:val="00764F72"/>
    <w:rsid w:val="007657B7"/>
    <w:rsid w:val="007659AD"/>
    <w:rsid w:val="00765C68"/>
    <w:rsid w:val="00766955"/>
    <w:rsid w:val="00766E72"/>
    <w:rsid w:val="00767C2A"/>
    <w:rsid w:val="00770749"/>
    <w:rsid w:val="00770B9D"/>
    <w:rsid w:val="007714CB"/>
    <w:rsid w:val="0077169B"/>
    <w:rsid w:val="00772C26"/>
    <w:rsid w:val="0077377C"/>
    <w:rsid w:val="00774AB7"/>
    <w:rsid w:val="00774CEC"/>
    <w:rsid w:val="00775C8B"/>
    <w:rsid w:val="00777198"/>
    <w:rsid w:val="007773A0"/>
    <w:rsid w:val="007805A9"/>
    <w:rsid w:val="0078310F"/>
    <w:rsid w:val="007837AF"/>
    <w:rsid w:val="00784227"/>
    <w:rsid w:val="00784A16"/>
    <w:rsid w:val="007852A4"/>
    <w:rsid w:val="007854CA"/>
    <w:rsid w:val="00785564"/>
    <w:rsid w:val="00786469"/>
    <w:rsid w:val="00786710"/>
    <w:rsid w:val="00786B2C"/>
    <w:rsid w:val="00787098"/>
    <w:rsid w:val="00787D1B"/>
    <w:rsid w:val="007901EF"/>
    <w:rsid w:val="00790236"/>
    <w:rsid w:val="00790995"/>
    <w:rsid w:val="00792342"/>
    <w:rsid w:val="00794F80"/>
    <w:rsid w:val="0079568A"/>
    <w:rsid w:val="00795BDD"/>
    <w:rsid w:val="00796A42"/>
    <w:rsid w:val="007974BC"/>
    <w:rsid w:val="007977A8"/>
    <w:rsid w:val="007A00E0"/>
    <w:rsid w:val="007A070D"/>
    <w:rsid w:val="007A25FC"/>
    <w:rsid w:val="007A31D4"/>
    <w:rsid w:val="007A3274"/>
    <w:rsid w:val="007A38CA"/>
    <w:rsid w:val="007A3E73"/>
    <w:rsid w:val="007A40D7"/>
    <w:rsid w:val="007A4356"/>
    <w:rsid w:val="007A52E0"/>
    <w:rsid w:val="007A580F"/>
    <w:rsid w:val="007A5C1F"/>
    <w:rsid w:val="007A6FA4"/>
    <w:rsid w:val="007A77A8"/>
    <w:rsid w:val="007A7B87"/>
    <w:rsid w:val="007B09A5"/>
    <w:rsid w:val="007B0AAC"/>
    <w:rsid w:val="007B278B"/>
    <w:rsid w:val="007B2F81"/>
    <w:rsid w:val="007B3CC2"/>
    <w:rsid w:val="007B43DF"/>
    <w:rsid w:val="007B4529"/>
    <w:rsid w:val="007B4760"/>
    <w:rsid w:val="007B5073"/>
    <w:rsid w:val="007B512A"/>
    <w:rsid w:val="007B54B3"/>
    <w:rsid w:val="007B5544"/>
    <w:rsid w:val="007B5EAD"/>
    <w:rsid w:val="007B6D51"/>
    <w:rsid w:val="007B72D4"/>
    <w:rsid w:val="007C0A6C"/>
    <w:rsid w:val="007C2097"/>
    <w:rsid w:val="007C30E0"/>
    <w:rsid w:val="007C36AC"/>
    <w:rsid w:val="007C5DB8"/>
    <w:rsid w:val="007C6E06"/>
    <w:rsid w:val="007C7067"/>
    <w:rsid w:val="007C7BFA"/>
    <w:rsid w:val="007D040F"/>
    <w:rsid w:val="007D0678"/>
    <w:rsid w:val="007D1598"/>
    <w:rsid w:val="007D15EE"/>
    <w:rsid w:val="007D188E"/>
    <w:rsid w:val="007D4274"/>
    <w:rsid w:val="007D4FF8"/>
    <w:rsid w:val="007D5A0E"/>
    <w:rsid w:val="007D60FE"/>
    <w:rsid w:val="007D6A07"/>
    <w:rsid w:val="007D6F33"/>
    <w:rsid w:val="007D6F6F"/>
    <w:rsid w:val="007D74E1"/>
    <w:rsid w:val="007E03A3"/>
    <w:rsid w:val="007E04B9"/>
    <w:rsid w:val="007E26C9"/>
    <w:rsid w:val="007E343E"/>
    <w:rsid w:val="007E3A0F"/>
    <w:rsid w:val="007E3F2E"/>
    <w:rsid w:val="007E50F1"/>
    <w:rsid w:val="007E515D"/>
    <w:rsid w:val="007E5E22"/>
    <w:rsid w:val="007E72F0"/>
    <w:rsid w:val="007F0333"/>
    <w:rsid w:val="007F0E68"/>
    <w:rsid w:val="007F1D2A"/>
    <w:rsid w:val="007F2FC3"/>
    <w:rsid w:val="007F40BF"/>
    <w:rsid w:val="007F487A"/>
    <w:rsid w:val="007F653B"/>
    <w:rsid w:val="007F7259"/>
    <w:rsid w:val="007F7270"/>
    <w:rsid w:val="007F7DAC"/>
    <w:rsid w:val="007F7DE5"/>
    <w:rsid w:val="0080068F"/>
    <w:rsid w:val="008007A0"/>
    <w:rsid w:val="008020FA"/>
    <w:rsid w:val="00802355"/>
    <w:rsid w:val="008025A1"/>
    <w:rsid w:val="0080286C"/>
    <w:rsid w:val="00802B50"/>
    <w:rsid w:val="00803206"/>
    <w:rsid w:val="0080353B"/>
    <w:rsid w:val="00803CB0"/>
    <w:rsid w:val="008044E8"/>
    <w:rsid w:val="00804BCE"/>
    <w:rsid w:val="00804C5B"/>
    <w:rsid w:val="00804E79"/>
    <w:rsid w:val="00804EA5"/>
    <w:rsid w:val="00805093"/>
    <w:rsid w:val="0080525E"/>
    <w:rsid w:val="0080542F"/>
    <w:rsid w:val="00805EE3"/>
    <w:rsid w:val="0080649A"/>
    <w:rsid w:val="00806F03"/>
    <w:rsid w:val="00807F38"/>
    <w:rsid w:val="00810C41"/>
    <w:rsid w:val="00810E32"/>
    <w:rsid w:val="00811D98"/>
    <w:rsid w:val="008122B8"/>
    <w:rsid w:val="00812FBF"/>
    <w:rsid w:val="00814E4F"/>
    <w:rsid w:val="00815CE0"/>
    <w:rsid w:val="00815FB5"/>
    <w:rsid w:val="008171C9"/>
    <w:rsid w:val="0081740C"/>
    <w:rsid w:val="0081742A"/>
    <w:rsid w:val="00817DD4"/>
    <w:rsid w:val="008209B8"/>
    <w:rsid w:val="00820F75"/>
    <w:rsid w:val="00821007"/>
    <w:rsid w:val="008219E4"/>
    <w:rsid w:val="0082227A"/>
    <w:rsid w:val="00822A74"/>
    <w:rsid w:val="00822AFA"/>
    <w:rsid w:val="00823B6C"/>
    <w:rsid w:val="00824EEA"/>
    <w:rsid w:val="00825340"/>
    <w:rsid w:val="008253B4"/>
    <w:rsid w:val="008261B9"/>
    <w:rsid w:val="00826624"/>
    <w:rsid w:val="00826BE1"/>
    <w:rsid w:val="0082778C"/>
    <w:rsid w:val="008279FA"/>
    <w:rsid w:val="008316E0"/>
    <w:rsid w:val="0083179F"/>
    <w:rsid w:val="008321B0"/>
    <w:rsid w:val="00832219"/>
    <w:rsid w:val="008323E4"/>
    <w:rsid w:val="008326A2"/>
    <w:rsid w:val="00832A03"/>
    <w:rsid w:val="00833785"/>
    <w:rsid w:val="00834C5E"/>
    <w:rsid w:val="00835B2E"/>
    <w:rsid w:val="00835D56"/>
    <w:rsid w:val="00836628"/>
    <w:rsid w:val="00840415"/>
    <w:rsid w:val="00840639"/>
    <w:rsid w:val="00840A5A"/>
    <w:rsid w:val="00842340"/>
    <w:rsid w:val="00842C9A"/>
    <w:rsid w:val="00842DA1"/>
    <w:rsid w:val="008437F3"/>
    <w:rsid w:val="00843BBD"/>
    <w:rsid w:val="00845184"/>
    <w:rsid w:val="00846AB7"/>
    <w:rsid w:val="0085107E"/>
    <w:rsid w:val="008519BD"/>
    <w:rsid w:val="00853352"/>
    <w:rsid w:val="008540A1"/>
    <w:rsid w:val="008542B4"/>
    <w:rsid w:val="0085474D"/>
    <w:rsid w:val="00854902"/>
    <w:rsid w:val="00854CD1"/>
    <w:rsid w:val="00854EF1"/>
    <w:rsid w:val="00854F78"/>
    <w:rsid w:val="0085674E"/>
    <w:rsid w:val="00857C1E"/>
    <w:rsid w:val="008600C1"/>
    <w:rsid w:val="008600D6"/>
    <w:rsid w:val="008609DF"/>
    <w:rsid w:val="00861EAA"/>
    <w:rsid w:val="008626E7"/>
    <w:rsid w:val="0086452D"/>
    <w:rsid w:val="0086485C"/>
    <w:rsid w:val="00864B05"/>
    <w:rsid w:val="00865806"/>
    <w:rsid w:val="008659E0"/>
    <w:rsid w:val="008669C2"/>
    <w:rsid w:val="00866C63"/>
    <w:rsid w:val="00866F2C"/>
    <w:rsid w:val="00867054"/>
    <w:rsid w:val="00867355"/>
    <w:rsid w:val="008675C1"/>
    <w:rsid w:val="00867E61"/>
    <w:rsid w:val="00870023"/>
    <w:rsid w:val="00870EE7"/>
    <w:rsid w:val="0087293D"/>
    <w:rsid w:val="00873519"/>
    <w:rsid w:val="00874C88"/>
    <w:rsid w:val="00875CAA"/>
    <w:rsid w:val="00876C97"/>
    <w:rsid w:val="00877D8F"/>
    <w:rsid w:val="00880A61"/>
    <w:rsid w:val="00880AE3"/>
    <w:rsid w:val="00880DA3"/>
    <w:rsid w:val="00881302"/>
    <w:rsid w:val="00883FC0"/>
    <w:rsid w:val="008843CE"/>
    <w:rsid w:val="008848EB"/>
    <w:rsid w:val="00884F14"/>
    <w:rsid w:val="008859EC"/>
    <w:rsid w:val="0088615F"/>
    <w:rsid w:val="008862A0"/>
    <w:rsid w:val="00887EEA"/>
    <w:rsid w:val="00891FF7"/>
    <w:rsid w:val="0089200A"/>
    <w:rsid w:val="00894678"/>
    <w:rsid w:val="008947CC"/>
    <w:rsid w:val="00895272"/>
    <w:rsid w:val="00896E1E"/>
    <w:rsid w:val="008A0D13"/>
    <w:rsid w:val="008A130E"/>
    <w:rsid w:val="008A195D"/>
    <w:rsid w:val="008A1A06"/>
    <w:rsid w:val="008A1E1D"/>
    <w:rsid w:val="008A236F"/>
    <w:rsid w:val="008A270B"/>
    <w:rsid w:val="008A2C9F"/>
    <w:rsid w:val="008A45A6"/>
    <w:rsid w:val="008A461B"/>
    <w:rsid w:val="008A4ED3"/>
    <w:rsid w:val="008A4F2D"/>
    <w:rsid w:val="008A5365"/>
    <w:rsid w:val="008A569C"/>
    <w:rsid w:val="008A5E5E"/>
    <w:rsid w:val="008A65CB"/>
    <w:rsid w:val="008B2483"/>
    <w:rsid w:val="008B2D2D"/>
    <w:rsid w:val="008B2FCB"/>
    <w:rsid w:val="008B3CA3"/>
    <w:rsid w:val="008B4EF1"/>
    <w:rsid w:val="008B5265"/>
    <w:rsid w:val="008B68B8"/>
    <w:rsid w:val="008B6B10"/>
    <w:rsid w:val="008C0A34"/>
    <w:rsid w:val="008C0CFA"/>
    <w:rsid w:val="008C0E2D"/>
    <w:rsid w:val="008C2E22"/>
    <w:rsid w:val="008C507A"/>
    <w:rsid w:val="008C547B"/>
    <w:rsid w:val="008C69C0"/>
    <w:rsid w:val="008C7735"/>
    <w:rsid w:val="008C7795"/>
    <w:rsid w:val="008D01D8"/>
    <w:rsid w:val="008D02FE"/>
    <w:rsid w:val="008D199D"/>
    <w:rsid w:val="008D19A8"/>
    <w:rsid w:val="008D1B32"/>
    <w:rsid w:val="008D2388"/>
    <w:rsid w:val="008D450F"/>
    <w:rsid w:val="008D4C9C"/>
    <w:rsid w:val="008D64B7"/>
    <w:rsid w:val="008D64E4"/>
    <w:rsid w:val="008D6890"/>
    <w:rsid w:val="008D7E95"/>
    <w:rsid w:val="008E2C45"/>
    <w:rsid w:val="008E3033"/>
    <w:rsid w:val="008E38A6"/>
    <w:rsid w:val="008E4A9C"/>
    <w:rsid w:val="008E5D52"/>
    <w:rsid w:val="008E60E7"/>
    <w:rsid w:val="008E6569"/>
    <w:rsid w:val="008E67BA"/>
    <w:rsid w:val="008E6CF3"/>
    <w:rsid w:val="008E7541"/>
    <w:rsid w:val="008F0979"/>
    <w:rsid w:val="008F0AA8"/>
    <w:rsid w:val="008F224B"/>
    <w:rsid w:val="008F2CE0"/>
    <w:rsid w:val="008F33FA"/>
    <w:rsid w:val="008F3EA8"/>
    <w:rsid w:val="008F3EAB"/>
    <w:rsid w:val="008F4F38"/>
    <w:rsid w:val="008F5500"/>
    <w:rsid w:val="008F61D7"/>
    <w:rsid w:val="008F6359"/>
    <w:rsid w:val="008F686C"/>
    <w:rsid w:val="0090068A"/>
    <w:rsid w:val="009018A5"/>
    <w:rsid w:val="009030E9"/>
    <w:rsid w:val="009036D7"/>
    <w:rsid w:val="009049F2"/>
    <w:rsid w:val="00904FCD"/>
    <w:rsid w:val="00905C23"/>
    <w:rsid w:val="00905F9C"/>
    <w:rsid w:val="0090624C"/>
    <w:rsid w:val="0090670F"/>
    <w:rsid w:val="00906E11"/>
    <w:rsid w:val="00907BD6"/>
    <w:rsid w:val="00907F64"/>
    <w:rsid w:val="00910253"/>
    <w:rsid w:val="00910588"/>
    <w:rsid w:val="00910C09"/>
    <w:rsid w:val="0091153C"/>
    <w:rsid w:val="00911744"/>
    <w:rsid w:val="00912231"/>
    <w:rsid w:val="009148DE"/>
    <w:rsid w:val="00914C1E"/>
    <w:rsid w:val="00915064"/>
    <w:rsid w:val="009150A1"/>
    <w:rsid w:val="00915D81"/>
    <w:rsid w:val="009161D7"/>
    <w:rsid w:val="00916404"/>
    <w:rsid w:val="00916474"/>
    <w:rsid w:val="009173C8"/>
    <w:rsid w:val="0091740C"/>
    <w:rsid w:val="009178D0"/>
    <w:rsid w:val="00920201"/>
    <w:rsid w:val="00921E52"/>
    <w:rsid w:val="00923599"/>
    <w:rsid w:val="009237EB"/>
    <w:rsid w:val="00924270"/>
    <w:rsid w:val="0092588E"/>
    <w:rsid w:val="0092758A"/>
    <w:rsid w:val="00927E69"/>
    <w:rsid w:val="00930156"/>
    <w:rsid w:val="009301FA"/>
    <w:rsid w:val="00930464"/>
    <w:rsid w:val="009306AF"/>
    <w:rsid w:val="009311B0"/>
    <w:rsid w:val="009316A2"/>
    <w:rsid w:val="00931E82"/>
    <w:rsid w:val="00931EFF"/>
    <w:rsid w:val="00932E09"/>
    <w:rsid w:val="0093307F"/>
    <w:rsid w:val="0093351A"/>
    <w:rsid w:val="00933B9E"/>
    <w:rsid w:val="00933DBE"/>
    <w:rsid w:val="00933DE8"/>
    <w:rsid w:val="009348D3"/>
    <w:rsid w:val="00935167"/>
    <w:rsid w:val="00935D9F"/>
    <w:rsid w:val="0093656F"/>
    <w:rsid w:val="0093677C"/>
    <w:rsid w:val="00936B23"/>
    <w:rsid w:val="00937B45"/>
    <w:rsid w:val="00942593"/>
    <w:rsid w:val="009430D3"/>
    <w:rsid w:val="009434E2"/>
    <w:rsid w:val="00943860"/>
    <w:rsid w:val="00944239"/>
    <w:rsid w:val="00944310"/>
    <w:rsid w:val="009451DC"/>
    <w:rsid w:val="00946877"/>
    <w:rsid w:val="0094698B"/>
    <w:rsid w:val="00946CE6"/>
    <w:rsid w:val="00946F10"/>
    <w:rsid w:val="0094719C"/>
    <w:rsid w:val="00947463"/>
    <w:rsid w:val="009521BE"/>
    <w:rsid w:val="00952796"/>
    <w:rsid w:val="00952813"/>
    <w:rsid w:val="00952ACC"/>
    <w:rsid w:val="0095313C"/>
    <w:rsid w:val="0095374F"/>
    <w:rsid w:val="0095598B"/>
    <w:rsid w:val="00955C98"/>
    <w:rsid w:val="009571B5"/>
    <w:rsid w:val="00957203"/>
    <w:rsid w:val="009574CA"/>
    <w:rsid w:val="00957E9D"/>
    <w:rsid w:val="009635DF"/>
    <w:rsid w:val="00964344"/>
    <w:rsid w:val="009644F8"/>
    <w:rsid w:val="0096546B"/>
    <w:rsid w:val="009665E3"/>
    <w:rsid w:val="00966AC9"/>
    <w:rsid w:val="00966DC6"/>
    <w:rsid w:val="00967A72"/>
    <w:rsid w:val="00967B53"/>
    <w:rsid w:val="0097038A"/>
    <w:rsid w:val="00970A20"/>
    <w:rsid w:val="009710FE"/>
    <w:rsid w:val="00971E36"/>
    <w:rsid w:val="009732AC"/>
    <w:rsid w:val="009739A4"/>
    <w:rsid w:val="00974267"/>
    <w:rsid w:val="00974491"/>
    <w:rsid w:val="0097482E"/>
    <w:rsid w:val="0097501A"/>
    <w:rsid w:val="0097680B"/>
    <w:rsid w:val="009768BC"/>
    <w:rsid w:val="00976FE5"/>
    <w:rsid w:val="00977181"/>
    <w:rsid w:val="009777D9"/>
    <w:rsid w:val="00980CF5"/>
    <w:rsid w:val="00981326"/>
    <w:rsid w:val="00982B62"/>
    <w:rsid w:val="0098423D"/>
    <w:rsid w:val="00984ADB"/>
    <w:rsid w:val="00984B87"/>
    <w:rsid w:val="00984D81"/>
    <w:rsid w:val="009853DC"/>
    <w:rsid w:val="0098540C"/>
    <w:rsid w:val="00985D29"/>
    <w:rsid w:val="00986064"/>
    <w:rsid w:val="00986BC9"/>
    <w:rsid w:val="0098763D"/>
    <w:rsid w:val="009905CE"/>
    <w:rsid w:val="009906ED"/>
    <w:rsid w:val="00990A5C"/>
    <w:rsid w:val="00990FFF"/>
    <w:rsid w:val="00991B88"/>
    <w:rsid w:val="00991C95"/>
    <w:rsid w:val="00993A19"/>
    <w:rsid w:val="00994C75"/>
    <w:rsid w:val="00994DCC"/>
    <w:rsid w:val="00997645"/>
    <w:rsid w:val="009A0339"/>
    <w:rsid w:val="009A036A"/>
    <w:rsid w:val="009A051D"/>
    <w:rsid w:val="009A101A"/>
    <w:rsid w:val="009A1487"/>
    <w:rsid w:val="009A2060"/>
    <w:rsid w:val="009A238E"/>
    <w:rsid w:val="009A27D3"/>
    <w:rsid w:val="009A2B5E"/>
    <w:rsid w:val="009A3577"/>
    <w:rsid w:val="009A4CDC"/>
    <w:rsid w:val="009A50B9"/>
    <w:rsid w:val="009A563A"/>
    <w:rsid w:val="009A5753"/>
    <w:rsid w:val="009A579D"/>
    <w:rsid w:val="009A5A33"/>
    <w:rsid w:val="009A5EB2"/>
    <w:rsid w:val="009A6301"/>
    <w:rsid w:val="009A6603"/>
    <w:rsid w:val="009A68E3"/>
    <w:rsid w:val="009A695D"/>
    <w:rsid w:val="009A6D4E"/>
    <w:rsid w:val="009A7F48"/>
    <w:rsid w:val="009B2220"/>
    <w:rsid w:val="009B276F"/>
    <w:rsid w:val="009B3241"/>
    <w:rsid w:val="009B35E8"/>
    <w:rsid w:val="009B3A47"/>
    <w:rsid w:val="009B53EB"/>
    <w:rsid w:val="009B5485"/>
    <w:rsid w:val="009B549E"/>
    <w:rsid w:val="009B62F7"/>
    <w:rsid w:val="009B674D"/>
    <w:rsid w:val="009B6E79"/>
    <w:rsid w:val="009B7323"/>
    <w:rsid w:val="009B75D5"/>
    <w:rsid w:val="009B7C30"/>
    <w:rsid w:val="009C02F7"/>
    <w:rsid w:val="009C0F92"/>
    <w:rsid w:val="009C31B2"/>
    <w:rsid w:val="009C326B"/>
    <w:rsid w:val="009C3BE8"/>
    <w:rsid w:val="009C3E1E"/>
    <w:rsid w:val="009C418E"/>
    <w:rsid w:val="009C4F59"/>
    <w:rsid w:val="009C5447"/>
    <w:rsid w:val="009C5973"/>
    <w:rsid w:val="009C795F"/>
    <w:rsid w:val="009D0B66"/>
    <w:rsid w:val="009D2C50"/>
    <w:rsid w:val="009D4148"/>
    <w:rsid w:val="009D459A"/>
    <w:rsid w:val="009D4F56"/>
    <w:rsid w:val="009D5066"/>
    <w:rsid w:val="009D677C"/>
    <w:rsid w:val="009D709C"/>
    <w:rsid w:val="009D7419"/>
    <w:rsid w:val="009E2B46"/>
    <w:rsid w:val="009E2D71"/>
    <w:rsid w:val="009E3297"/>
    <w:rsid w:val="009E35CF"/>
    <w:rsid w:val="009E3653"/>
    <w:rsid w:val="009E3F08"/>
    <w:rsid w:val="009E612B"/>
    <w:rsid w:val="009E68B5"/>
    <w:rsid w:val="009E7174"/>
    <w:rsid w:val="009E73BE"/>
    <w:rsid w:val="009E73EF"/>
    <w:rsid w:val="009E74FE"/>
    <w:rsid w:val="009E76F5"/>
    <w:rsid w:val="009F02A8"/>
    <w:rsid w:val="009F0425"/>
    <w:rsid w:val="009F0E81"/>
    <w:rsid w:val="009F10D3"/>
    <w:rsid w:val="009F1381"/>
    <w:rsid w:val="009F2406"/>
    <w:rsid w:val="009F264D"/>
    <w:rsid w:val="009F54E2"/>
    <w:rsid w:val="009F5C1F"/>
    <w:rsid w:val="009F668A"/>
    <w:rsid w:val="009F6BE8"/>
    <w:rsid w:val="009F6E58"/>
    <w:rsid w:val="009F734F"/>
    <w:rsid w:val="009F750D"/>
    <w:rsid w:val="009F75DD"/>
    <w:rsid w:val="00A0046E"/>
    <w:rsid w:val="00A0076C"/>
    <w:rsid w:val="00A009EE"/>
    <w:rsid w:val="00A00BAE"/>
    <w:rsid w:val="00A00E41"/>
    <w:rsid w:val="00A00F1F"/>
    <w:rsid w:val="00A0199B"/>
    <w:rsid w:val="00A02208"/>
    <w:rsid w:val="00A023A5"/>
    <w:rsid w:val="00A027AC"/>
    <w:rsid w:val="00A0388B"/>
    <w:rsid w:val="00A03E36"/>
    <w:rsid w:val="00A04B3C"/>
    <w:rsid w:val="00A04DBE"/>
    <w:rsid w:val="00A05252"/>
    <w:rsid w:val="00A072D3"/>
    <w:rsid w:val="00A07E70"/>
    <w:rsid w:val="00A10755"/>
    <w:rsid w:val="00A10B63"/>
    <w:rsid w:val="00A11D50"/>
    <w:rsid w:val="00A13B95"/>
    <w:rsid w:val="00A13E9A"/>
    <w:rsid w:val="00A1494B"/>
    <w:rsid w:val="00A14F9D"/>
    <w:rsid w:val="00A158FD"/>
    <w:rsid w:val="00A162CC"/>
    <w:rsid w:val="00A16A0B"/>
    <w:rsid w:val="00A16AE3"/>
    <w:rsid w:val="00A16F24"/>
    <w:rsid w:val="00A17642"/>
    <w:rsid w:val="00A177E4"/>
    <w:rsid w:val="00A17E2F"/>
    <w:rsid w:val="00A21F97"/>
    <w:rsid w:val="00A22B7E"/>
    <w:rsid w:val="00A23181"/>
    <w:rsid w:val="00A23557"/>
    <w:rsid w:val="00A23A43"/>
    <w:rsid w:val="00A23D7E"/>
    <w:rsid w:val="00A246B6"/>
    <w:rsid w:val="00A25890"/>
    <w:rsid w:val="00A25B8A"/>
    <w:rsid w:val="00A25D30"/>
    <w:rsid w:val="00A26143"/>
    <w:rsid w:val="00A2616D"/>
    <w:rsid w:val="00A26272"/>
    <w:rsid w:val="00A2686F"/>
    <w:rsid w:val="00A26B1F"/>
    <w:rsid w:val="00A30C0C"/>
    <w:rsid w:val="00A31703"/>
    <w:rsid w:val="00A31B31"/>
    <w:rsid w:val="00A34B5F"/>
    <w:rsid w:val="00A34C16"/>
    <w:rsid w:val="00A35921"/>
    <w:rsid w:val="00A36006"/>
    <w:rsid w:val="00A401FE"/>
    <w:rsid w:val="00A425B0"/>
    <w:rsid w:val="00A42C5A"/>
    <w:rsid w:val="00A439AA"/>
    <w:rsid w:val="00A43F25"/>
    <w:rsid w:val="00A43F86"/>
    <w:rsid w:val="00A4473A"/>
    <w:rsid w:val="00A45A1D"/>
    <w:rsid w:val="00A46C5D"/>
    <w:rsid w:val="00A46D10"/>
    <w:rsid w:val="00A47E70"/>
    <w:rsid w:val="00A5096D"/>
    <w:rsid w:val="00A50CF0"/>
    <w:rsid w:val="00A5183B"/>
    <w:rsid w:val="00A5320C"/>
    <w:rsid w:val="00A536E6"/>
    <w:rsid w:val="00A539BB"/>
    <w:rsid w:val="00A54883"/>
    <w:rsid w:val="00A549C0"/>
    <w:rsid w:val="00A55E37"/>
    <w:rsid w:val="00A56279"/>
    <w:rsid w:val="00A5782A"/>
    <w:rsid w:val="00A612E9"/>
    <w:rsid w:val="00A61B19"/>
    <w:rsid w:val="00A62624"/>
    <w:rsid w:val="00A62E9A"/>
    <w:rsid w:val="00A6374A"/>
    <w:rsid w:val="00A63900"/>
    <w:rsid w:val="00A639EE"/>
    <w:rsid w:val="00A64193"/>
    <w:rsid w:val="00A64CD5"/>
    <w:rsid w:val="00A660FF"/>
    <w:rsid w:val="00A662A7"/>
    <w:rsid w:val="00A66F57"/>
    <w:rsid w:val="00A67345"/>
    <w:rsid w:val="00A67A41"/>
    <w:rsid w:val="00A713D7"/>
    <w:rsid w:val="00A72835"/>
    <w:rsid w:val="00A72B9C"/>
    <w:rsid w:val="00A72FFF"/>
    <w:rsid w:val="00A737AE"/>
    <w:rsid w:val="00A73997"/>
    <w:rsid w:val="00A74B6A"/>
    <w:rsid w:val="00A74F53"/>
    <w:rsid w:val="00A76243"/>
    <w:rsid w:val="00A7671C"/>
    <w:rsid w:val="00A77694"/>
    <w:rsid w:val="00A805AB"/>
    <w:rsid w:val="00A8089A"/>
    <w:rsid w:val="00A8108D"/>
    <w:rsid w:val="00A818D0"/>
    <w:rsid w:val="00A81C3C"/>
    <w:rsid w:val="00A81D12"/>
    <w:rsid w:val="00A81F7F"/>
    <w:rsid w:val="00A81F9C"/>
    <w:rsid w:val="00A82013"/>
    <w:rsid w:val="00A836B2"/>
    <w:rsid w:val="00A84137"/>
    <w:rsid w:val="00A8488B"/>
    <w:rsid w:val="00A84DB6"/>
    <w:rsid w:val="00A8503D"/>
    <w:rsid w:val="00A852FF"/>
    <w:rsid w:val="00A85306"/>
    <w:rsid w:val="00A86457"/>
    <w:rsid w:val="00A86703"/>
    <w:rsid w:val="00A905FE"/>
    <w:rsid w:val="00A912B5"/>
    <w:rsid w:val="00A91B76"/>
    <w:rsid w:val="00A93323"/>
    <w:rsid w:val="00A934B4"/>
    <w:rsid w:val="00A95273"/>
    <w:rsid w:val="00A96244"/>
    <w:rsid w:val="00A962B2"/>
    <w:rsid w:val="00A96ADD"/>
    <w:rsid w:val="00AA0ADB"/>
    <w:rsid w:val="00AA12CF"/>
    <w:rsid w:val="00AA1377"/>
    <w:rsid w:val="00AA1C85"/>
    <w:rsid w:val="00AA2CBC"/>
    <w:rsid w:val="00AA413C"/>
    <w:rsid w:val="00AA462B"/>
    <w:rsid w:val="00AA5B5C"/>
    <w:rsid w:val="00AA6C17"/>
    <w:rsid w:val="00AA7106"/>
    <w:rsid w:val="00AA7412"/>
    <w:rsid w:val="00AA7F42"/>
    <w:rsid w:val="00AB0C4F"/>
    <w:rsid w:val="00AB102F"/>
    <w:rsid w:val="00AB1351"/>
    <w:rsid w:val="00AB2C41"/>
    <w:rsid w:val="00AB3412"/>
    <w:rsid w:val="00AB47BE"/>
    <w:rsid w:val="00AB4C36"/>
    <w:rsid w:val="00AB5151"/>
    <w:rsid w:val="00AB6030"/>
    <w:rsid w:val="00AB65CD"/>
    <w:rsid w:val="00AB673B"/>
    <w:rsid w:val="00AB7D98"/>
    <w:rsid w:val="00AB7E2E"/>
    <w:rsid w:val="00AC14A2"/>
    <w:rsid w:val="00AC254C"/>
    <w:rsid w:val="00AC380C"/>
    <w:rsid w:val="00AC385E"/>
    <w:rsid w:val="00AC3F9C"/>
    <w:rsid w:val="00AC4042"/>
    <w:rsid w:val="00AC4BDF"/>
    <w:rsid w:val="00AC565C"/>
    <w:rsid w:val="00AC5820"/>
    <w:rsid w:val="00AC5BA7"/>
    <w:rsid w:val="00AC6125"/>
    <w:rsid w:val="00AC6859"/>
    <w:rsid w:val="00AC69AC"/>
    <w:rsid w:val="00AC6B53"/>
    <w:rsid w:val="00AD04F4"/>
    <w:rsid w:val="00AD0A81"/>
    <w:rsid w:val="00AD0D37"/>
    <w:rsid w:val="00AD182F"/>
    <w:rsid w:val="00AD1CD8"/>
    <w:rsid w:val="00AD1F59"/>
    <w:rsid w:val="00AD578B"/>
    <w:rsid w:val="00AD599A"/>
    <w:rsid w:val="00AE0809"/>
    <w:rsid w:val="00AE228E"/>
    <w:rsid w:val="00AE24B7"/>
    <w:rsid w:val="00AE27BA"/>
    <w:rsid w:val="00AE35A6"/>
    <w:rsid w:val="00AE3D63"/>
    <w:rsid w:val="00AE3F91"/>
    <w:rsid w:val="00AE41EA"/>
    <w:rsid w:val="00AE4559"/>
    <w:rsid w:val="00AE542A"/>
    <w:rsid w:val="00AE59DC"/>
    <w:rsid w:val="00AE7910"/>
    <w:rsid w:val="00AE7DEB"/>
    <w:rsid w:val="00AF0592"/>
    <w:rsid w:val="00AF0768"/>
    <w:rsid w:val="00AF0BFA"/>
    <w:rsid w:val="00AF2D96"/>
    <w:rsid w:val="00AF2E72"/>
    <w:rsid w:val="00AF3089"/>
    <w:rsid w:val="00AF3AF4"/>
    <w:rsid w:val="00AF3E83"/>
    <w:rsid w:val="00AF4EDF"/>
    <w:rsid w:val="00AF53D5"/>
    <w:rsid w:val="00AF5551"/>
    <w:rsid w:val="00AF6EF6"/>
    <w:rsid w:val="00AF7131"/>
    <w:rsid w:val="00B00B97"/>
    <w:rsid w:val="00B01D4A"/>
    <w:rsid w:val="00B025C0"/>
    <w:rsid w:val="00B026C3"/>
    <w:rsid w:val="00B02CE8"/>
    <w:rsid w:val="00B02EE9"/>
    <w:rsid w:val="00B02FE4"/>
    <w:rsid w:val="00B03723"/>
    <w:rsid w:val="00B0408B"/>
    <w:rsid w:val="00B04810"/>
    <w:rsid w:val="00B049BF"/>
    <w:rsid w:val="00B05ED1"/>
    <w:rsid w:val="00B0637A"/>
    <w:rsid w:val="00B07F8F"/>
    <w:rsid w:val="00B1084D"/>
    <w:rsid w:val="00B10D6A"/>
    <w:rsid w:val="00B11634"/>
    <w:rsid w:val="00B12108"/>
    <w:rsid w:val="00B12599"/>
    <w:rsid w:val="00B1371D"/>
    <w:rsid w:val="00B1474C"/>
    <w:rsid w:val="00B14AA3"/>
    <w:rsid w:val="00B14AB1"/>
    <w:rsid w:val="00B14D6C"/>
    <w:rsid w:val="00B14EB5"/>
    <w:rsid w:val="00B160A1"/>
    <w:rsid w:val="00B169CA"/>
    <w:rsid w:val="00B169E9"/>
    <w:rsid w:val="00B16DC1"/>
    <w:rsid w:val="00B21645"/>
    <w:rsid w:val="00B21E40"/>
    <w:rsid w:val="00B22224"/>
    <w:rsid w:val="00B224C3"/>
    <w:rsid w:val="00B23406"/>
    <w:rsid w:val="00B23836"/>
    <w:rsid w:val="00B24887"/>
    <w:rsid w:val="00B24C59"/>
    <w:rsid w:val="00B25466"/>
    <w:rsid w:val="00B258BB"/>
    <w:rsid w:val="00B27D81"/>
    <w:rsid w:val="00B302DB"/>
    <w:rsid w:val="00B30772"/>
    <w:rsid w:val="00B30A57"/>
    <w:rsid w:val="00B3124E"/>
    <w:rsid w:val="00B32241"/>
    <w:rsid w:val="00B3229B"/>
    <w:rsid w:val="00B32F42"/>
    <w:rsid w:val="00B337C4"/>
    <w:rsid w:val="00B3433F"/>
    <w:rsid w:val="00B34712"/>
    <w:rsid w:val="00B353A4"/>
    <w:rsid w:val="00B36418"/>
    <w:rsid w:val="00B36518"/>
    <w:rsid w:val="00B40997"/>
    <w:rsid w:val="00B40FBB"/>
    <w:rsid w:val="00B41A10"/>
    <w:rsid w:val="00B41AB8"/>
    <w:rsid w:val="00B41DF7"/>
    <w:rsid w:val="00B44BE4"/>
    <w:rsid w:val="00B44C29"/>
    <w:rsid w:val="00B45CCC"/>
    <w:rsid w:val="00B46166"/>
    <w:rsid w:val="00B4623D"/>
    <w:rsid w:val="00B479BA"/>
    <w:rsid w:val="00B47DC0"/>
    <w:rsid w:val="00B50988"/>
    <w:rsid w:val="00B5478E"/>
    <w:rsid w:val="00B54B6F"/>
    <w:rsid w:val="00B54E92"/>
    <w:rsid w:val="00B55E20"/>
    <w:rsid w:val="00B56226"/>
    <w:rsid w:val="00B571E8"/>
    <w:rsid w:val="00B575FE"/>
    <w:rsid w:val="00B57FD2"/>
    <w:rsid w:val="00B602D5"/>
    <w:rsid w:val="00B608E0"/>
    <w:rsid w:val="00B62010"/>
    <w:rsid w:val="00B62539"/>
    <w:rsid w:val="00B62751"/>
    <w:rsid w:val="00B62C46"/>
    <w:rsid w:val="00B63304"/>
    <w:rsid w:val="00B64256"/>
    <w:rsid w:val="00B64693"/>
    <w:rsid w:val="00B64CCB"/>
    <w:rsid w:val="00B655E0"/>
    <w:rsid w:val="00B65DA4"/>
    <w:rsid w:val="00B664FB"/>
    <w:rsid w:val="00B6650C"/>
    <w:rsid w:val="00B66C76"/>
    <w:rsid w:val="00B6766A"/>
    <w:rsid w:val="00B679E9"/>
    <w:rsid w:val="00B67B97"/>
    <w:rsid w:val="00B67E96"/>
    <w:rsid w:val="00B71454"/>
    <w:rsid w:val="00B71DD9"/>
    <w:rsid w:val="00B722A8"/>
    <w:rsid w:val="00B72FF8"/>
    <w:rsid w:val="00B73D48"/>
    <w:rsid w:val="00B74F83"/>
    <w:rsid w:val="00B75889"/>
    <w:rsid w:val="00B75A98"/>
    <w:rsid w:val="00B75C5F"/>
    <w:rsid w:val="00B76D90"/>
    <w:rsid w:val="00B80436"/>
    <w:rsid w:val="00B805C4"/>
    <w:rsid w:val="00B81105"/>
    <w:rsid w:val="00B8198A"/>
    <w:rsid w:val="00B82081"/>
    <w:rsid w:val="00B83AB6"/>
    <w:rsid w:val="00B83E61"/>
    <w:rsid w:val="00B84664"/>
    <w:rsid w:val="00B84702"/>
    <w:rsid w:val="00B92CC3"/>
    <w:rsid w:val="00B9300E"/>
    <w:rsid w:val="00B932A5"/>
    <w:rsid w:val="00B9360F"/>
    <w:rsid w:val="00B93F23"/>
    <w:rsid w:val="00B944B6"/>
    <w:rsid w:val="00B946F9"/>
    <w:rsid w:val="00B95527"/>
    <w:rsid w:val="00B95D50"/>
    <w:rsid w:val="00B95FB5"/>
    <w:rsid w:val="00B968C8"/>
    <w:rsid w:val="00B974D8"/>
    <w:rsid w:val="00BA06C8"/>
    <w:rsid w:val="00BA15E7"/>
    <w:rsid w:val="00BA19CE"/>
    <w:rsid w:val="00BA1D86"/>
    <w:rsid w:val="00BA3538"/>
    <w:rsid w:val="00BA3EC5"/>
    <w:rsid w:val="00BA3F73"/>
    <w:rsid w:val="00BA40BA"/>
    <w:rsid w:val="00BA43DE"/>
    <w:rsid w:val="00BA4C97"/>
    <w:rsid w:val="00BA51D9"/>
    <w:rsid w:val="00BA63D3"/>
    <w:rsid w:val="00BA73C1"/>
    <w:rsid w:val="00BB0221"/>
    <w:rsid w:val="00BB085D"/>
    <w:rsid w:val="00BB12C1"/>
    <w:rsid w:val="00BB143C"/>
    <w:rsid w:val="00BB14C3"/>
    <w:rsid w:val="00BB1751"/>
    <w:rsid w:val="00BB22AA"/>
    <w:rsid w:val="00BB2713"/>
    <w:rsid w:val="00BB2E78"/>
    <w:rsid w:val="00BB3E73"/>
    <w:rsid w:val="00BB4808"/>
    <w:rsid w:val="00BB4856"/>
    <w:rsid w:val="00BB590A"/>
    <w:rsid w:val="00BB5BDE"/>
    <w:rsid w:val="00BB5DFC"/>
    <w:rsid w:val="00BC0118"/>
    <w:rsid w:val="00BC0398"/>
    <w:rsid w:val="00BC317D"/>
    <w:rsid w:val="00BC53D5"/>
    <w:rsid w:val="00BC5424"/>
    <w:rsid w:val="00BC5776"/>
    <w:rsid w:val="00BC58E8"/>
    <w:rsid w:val="00BC5995"/>
    <w:rsid w:val="00BC5A7F"/>
    <w:rsid w:val="00BC5DBB"/>
    <w:rsid w:val="00BC6C07"/>
    <w:rsid w:val="00BD06B7"/>
    <w:rsid w:val="00BD0AFF"/>
    <w:rsid w:val="00BD26C2"/>
    <w:rsid w:val="00BD278E"/>
    <w:rsid w:val="00BD279D"/>
    <w:rsid w:val="00BD29AE"/>
    <w:rsid w:val="00BD2B06"/>
    <w:rsid w:val="00BD2F50"/>
    <w:rsid w:val="00BD356D"/>
    <w:rsid w:val="00BD4289"/>
    <w:rsid w:val="00BD4958"/>
    <w:rsid w:val="00BD5234"/>
    <w:rsid w:val="00BD59DB"/>
    <w:rsid w:val="00BD5C30"/>
    <w:rsid w:val="00BD5E2A"/>
    <w:rsid w:val="00BD60F5"/>
    <w:rsid w:val="00BD6BB8"/>
    <w:rsid w:val="00BD7969"/>
    <w:rsid w:val="00BE04F7"/>
    <w:rsid w:val="00BE133D"/>
    <w:rsid w:val="00BE2567"/>
    <w:rsid w:val="00BE2EBF"/>
    <w:rsid w:val="00BE344E"/>
    <w:rsid w:val="00BE3AB5"/>
    <w:rsid w:val="00BE4FFD"/>
    <w:rsid w:val="00BE5523"/>
    <w:rsid w:val="00BE66A6"/>
    <w:rsid w:val="00BF0360"/>
    <w:rsid w:val="00BF0803"/>
    <w:rsid w:val="00BF1AEC"/>
    <w:rsid w:val="00BF24A8"/>
    <w:rsid w:val="00BF3274"/>
    <w:rsid w:val="00BF34EE"/>
    <w:rsid w:val="00C00A39"/>
    <w:rsid w:val="00C03481"/>
    <w:rsid w:val="00C047B7"/>
    <w:rsid w:val="00C04EC7"/>
    <w:rsid w:val="00C05215"/>
    <w:rsid w:val="00C05892"/>
    <w:rsid w:val="00C05EA1"/>
    <w:rsid w:val="00C0709A"/>
    <w:rsid w:val="00C071F1"/>
    <w:rsid w:val="00C109C9"/>
    <w:rsid w:val="00C119C9"/>
    <w:rsid w:val="00C12641"/>
    <w:rsid w:val="00C12653"/>
    <w:rsid w:val="00C128E6"/>
    <w:rsid w:val="00C128ED"/>
    <w:rsid w:val="00C13696"/>
    <w:rsid w:val="00C13A59"/>
    <w:rsid w:val="00C14081"/>
    <w:rsid w:val="00C14653"/>
    <w:rsid w:val="00C148C7"/>
    <w:rsid w:val="00C15C74"/>
    <w:rsid w:val="00C15DC4"/>
    <w:rsid w:val="00C15EFA"/>
    <w:rsid w:val="00C17198"/>
    <w:rsid w:val="00C1776F"/>
    <w:rsid w:val="00C17A7A"/>
    <w:rsid w:val="00C220DE"/>
    <w:rsid w:val="00C22656"/>
    <w:rsid w:val="00C22F61"/>
    <w:rsid w:val="00C2338E"/>
    <w:rsid w:val="00C2358F"/>
    <w:rsid w:val="00C23D05"/>
    <w:rsid w:val="00C23D8A"/>
    <w:rsid w:val="00C241D2"/>
    <w:rsid w:val="00C253CD"/>
    <w:rsid w:val="00C25485"/>
    <w:rsid w:val="00C26290"/>
    <w:rsid w:val="00C26715"/>
    <w:rsid w:val="00C27C43"/>
    <w:rsid w:val="00C30738"/>
    <w:rsid w:val="00C30D62"/>
    <w:rsid w:val="00C31033"/>
    <w:rsid w:val="00C31399"/>
    <w:rsid w:val="00C32953"/>
    <w:rsid w:val="00C33476"/>
    <w:rsid w:val="00C337A3"/>
    <w:rsid w:val="00C34C8D"/>
    <w:rsid w:val="00C3549C"/>
    <w:rsid w:val="00C40A14"/>
    <w:rsid w:val="00C422EC"/>
    <w:rsid w:val="00C42367"/>
    <w:rsid w:val="00C42A52"/>
    <w:rsid w:val="00C4305E"/>
    <w:rsid w:val="00C43D90"/>
    <w:rsid w:val="00C440E0"/>
    <w:rsid w:val="00C44332"/>
    <w:rsid w:val="00C4493E"/>
    <w:rsid w:val="00C44F3B"/>
    <w:rsid w:val="00C452A0"/>
    <w:rsid w:val="00C4550B"/>
    <w:rsid w:val="00C46595"/>
    <w:rsid w:val="00C46BA7"/>
    <w:rsid w:val="00C47B88"/>
    <w:rsid w:val="00C512E2"/>
    <w:rsid w:val="00C516B8"/>
    <w:rsid w:val="00C525E8"/>
    <w:rsid w:val="00C52E4C"/>
    <w:rsid w:val="00C53169"/>
    <w:rsid w:val="00C543DC"/>
    <w:rsid w:val="00C56FE9"/>
    <w:rsid w:val="00C601CB"/>
    <w:rsid w:val="00C61A60"/>
    <w:rsid w:val="00C61B98"/>
    <w:rsid w:val="00C64A8C"/>
    <w:rsid w:val="00C65211"/>
    <w:rsid w:val="00C65D3F"/>
    <w:rsid w:val="00C65E4A"/>
    <w:rsid w:val="00C66BA2"/>
    <w:rsid w:val="00C71655"/>
    <w:rsid w:val="00C71950"/>
    <w:rsid w:val="00C72F2C"/>
    <w:rsid w:val="00C73037"/>
    <w:rsid w:val="00C73E52"/>
    <w:rsid w:val="00C74603"/>
    <w:rsid w:val="00C74BC3"/>
    <w:rsid w:val="00C75217"/>
    <w:rsid w:val="00C75BBC"/>
    <w:rsid w:val="00C761A7"/>
    <w:rsid w:val="00C76568"/>
    <w:rsid w:val="00C76AFD"/>
    <w:rsid w:val="00C77066"/>
    <w:rsid w:val="00C802F2"/>
    <w:rsid w:val="00C82147"/>
    <w:rsid w:val="00C825A4"/>
    <w:rsid w:val="00C83017"/>
    <w:rsid w:val="00C834AF"/>
    <w:rsid w:val="00C83B40"/>
    <w:rsid w:val="00C8457B"/>
    <w:rsid w:val="00C854C8"/>
    <w:rsid w:val="00C857A9"/>
    <w:rsid w:val="00C85913"/>
    <w:rsid w:val="00C86A49"/>
    <w:rsid w:val="00C86AD7"/>
    <w:rsid w:val="00C87335"/>
    <w:rsid w:val="00C87762"/>
    <w:rsid w:val="00C87CDC"/>
    <w:rsid w:val="00C9214E"/>
    <w:rsid w:val="00C92641"/>
    <w:rsid w:val="00C926C3"/>
    <w:rsid w:val="00C92748"/>
    <w:rsid w:val="00C9352E"/>
    <w:rsid w:val="00C935A6"/>
    <w:rsid w:val="00C93CB6"/>
    <w:rsid w:val="00C950A0"/>
    <w:rsid w:val="00C956EB"/>
    <w:rsid w:val="00C957F9"/>
    <w:rsid w:val="00C95985"/>
    <w:rsid w:val="00C97EEF"/>
    <w:rsid w:val="00CA1809"/>
    <w:rsid w:val="00CA274C"/>
    <w:rsid w:val="00CA343A"/>
    <w:rsid w:val="00CA3CEE"/>
    <w:rsid w:val="00CA3DA4"/>
    <w:rsid w:val="00CA546A"/>
    <w:rsid w:val="00CA5603"/>
    <w:rsid w:val="00CA6789"/>
    <w:rsid w:val="00CA6890"/>
    <w:rsid w:val="00CA6D03"/>
    <w:rsid w:val="00CA752B"/>
    <w:rsid w:val="00CB1E09"/>
    <w:rsid w:val="00CB3094"/>
    <w:rsid w:val="00CB4196"/>
    <w:rsid w:val="00CB5754"/>
    <w:rsid w:val="00CB66F9"/>
    <w:rsid w:val="00CC018F"/>
    <w:rsid w:val="00CC0A16"/>
    <w:rsid w:val="00CC1A26"/>
    <w:rsid w:val="00CC26E6"/>
    <w:rsid w:val="00CC2759"/>
    <w:rsid w:val="00CC2C65"/>
    <w:rsid w:val="00CC3C40"/>
    <w:rsid w:val="00CC4722"/>
    <w:rsid w:val="00CC4FAD"/>
    <w:rsid w:val="00CC5026"/>
    <w:rsid w:val="00CC5B32"/>
    <w:rsid w:val="00CC6581"/>
    <w:rsid w:val="00CC6CE9"/>
    <w:rsid w:val="00CD12CA"/>
    <w:rsid w:val="00CD2973"/>
    <w:rsid w:val="00CD2EC9"/>
    <w:rsid w:val="00CD2FF7"/>
    <w:rsid w:val="00CD468F"/>
    <w:rsid w:val="00CD5FBF"/>
    <w:rsid w:val="00CD5FD4"/>
    <w:rsid w:val="00CD7176"/>
    <w:rsid w:val="00CE01D9"/>
    <w:rsid w:val="00CE0EA6"/>
    <w:rsid w:val="00CE1CFA"/>
    <w:rsid w:val="00CE1D2C"/>
    <w:rsid w:val="00CE4A2E"/>
    <w:rsid w:val="00CE4FDB"/>
    <w:rsid w:val="00CE6016"/>
    <w:rsid w:val="00CE6396"/>
    <w:rsid w:val="00CE69FC"/>
    <w:rsid w:val="00CF091D"/>
    <w:rsid w:val="00CF0F93"/>
    <w:rsid w:val="00CF416D"/>
    <w:rsid w:val="00CF428D"/>
    <w:rsid w:val="00CF4BC8"/>
    <w:rsid w:val="00CF5C00"/>
    <w:rsid w:val="00CF6032"/>
    <w:rsid w:val="00CF702E"/>
    <w:rsid w:val="00D005AB"/>
    <w:rsid w:val="00D00A06"/>
    <w:rsid w:val="00D00B88"/>
    <w:rsid w:val="00D01E01"/>
    <w:rsid w:val="00D02EA5"/>
    <w:rsid w:val="00D03F9A"/>
    <w:rsid w:val="00D0453F"/>
    <w:rsid w:val="00D04A6B"/>
    <w:rsid w:val="00D04A9A"/>
    <w:rsid w:val="00D05178"/>
    <w:rsid w:val="00D055D8"/>
    <w:rsid w:val="00D05FD4"/>
    <w:rsid w:val="00D067A7"/>
    <w:rsid w:val="00D0680E"/>
    <w:rsid w:val="00D06D51"/>
    <w:rsid w:val="00D113DD"/>
    <w:rsid w:val="00D13AF9"/>
    <w:rsid w:val="00D14751"/>
    <w:rsid w:val="00D14BA7"/>
    <w:rsid w:val="00D15394"/>
    <w:rsid w:val="00D155D9"/>
    <w:rsid w:val="00D15840"/>
    <w:rsid w:val="00D1643B"/>
    <w:rsid w:val="00D16DD9"/>
    <w:rsid w:val="00D1794F"/>
    <w:rsid w:val="00D17AB0"/>
    <w:rsid w:val="00D17BAC"/>
    <w:rsid w:val="00D213FA"/>
    <w:rsid w:val="00D215E9"/>
    <w:rsid w:val="00D21CC5"/>
    <w:rsid w:val="00D22436"/>
    <w:rsid w:val="00D2299F"/>
    <w:rsid w:val="00D22CC1"/>
    <w:rsid w:val="00D23724"/>
    <w:rsid w:val="00D238B3"/>
    <w:rsid w:val="00D23D1C"/>
    <w:rsid w:val="00D244BB"/>
    <w:rsid w:val="00D24991"/>
    <w:rsid w:val="00D27AD3"/>
    <w:rsid w:val="00D31F28"/>
    <w:rsid w:val="00D3216F"/>
    <w:rsid w:val="00D327BD"/>
    <w:rsid w:val="00D32A7F"/>
    <w:rsid w:val="00D336F5"/>
    <w:rsid w:val="00D33D4A"/>
    <w:rsid w:val="00D343D9"/>
    <w:rsid w:val="00D34533"/>
    <w:rsid w:val="00D354D8"/>
    <w:rsid w:val="00D35EDF"/>
    <w:rsid w:val="00D35F7A"/>
    <w:rsid w:val="00D37FE8"/>
    <w:rsid w:val="00D406A2"/>
    <w:rsid w:val="00D40A8E"/>
    <w:rsid w:val="00D42399"/>
    <w:rsid w:val="00D42A80"/>
    <w:rsid w:val="00D42B07"/>
    <w:rsid w:val="00D43405"/>
    <w:rsid w:val="00D434FF"/>
    <w:rsid w:val="00D43583"/>
    <w:rsid w:val="00D4387E"/>
    <w:rsid w:val="00D43D68"/>
    <w:rsid w:val="00D45246"/>
    <w:rsid w:val="00D455A6"/>
    <w:rsid w:val="00D4561C"/>
    <w:rsid w:val="00D50255"/>
    <w:rsid w:val="00D513ED"/>
    <w:rsid w:val="00D51892"/>
    <w:rsid w:val="00D51F67"/>
    <w:rsid w:val="00D52264"/>
    <w:rsid w:val="00D528A4"/>
    <w:rsid w:val="00D529B3"/>
    <w:rsid w:val="00D52AEC"/>
    <w:rsid w:val="00D52D7C"/>
    <w:rsid w:val="00D530DB"/>
    <w:rsid w:val="00D533E3"/>
    <w:rsid w:val="00D536AB"/>
    <w:rsid w:val="00D57A7F"/>
    <w:rsid w:val="00D609D2"/>
    <w:rsid w:val="00D61070"/>
    <w:rsid w:val="00D616B4"/>
    <w:rsid w:val="00D61DA0"/>
    <w:rsid w:val="00D63CA7"/>
    <w:rsid w:val="00D63DF3"/>
    <w:rsid w:val="00D64F08"/>
    <w:rsid w:val="00D65D0B"/>
    <w:rsid w:val="00D6635E"/>
    <w:rsid w:val="00D70A80"/>
    <w:rsid w:val="00D70F1E"/>
    <w:rsid w:val="00D72895"/>
    <w:rsid w:val="00D7415E"/>
    <w:rsid w:val="00D7469A"/>
    <w:rsid w:val="00D7491B"/>
    <w:rsid w:val="00D74FE3"/>
    <w:rsid w:val="00D76B2C"/>
    <w:rsid w:val="00D76ED8"/>
    <w:rsid w:val="00D771E1"/>
    <w:rsid w:val="00D7756C"/>
    <w:rsid w:val="00D7772D"/>
    <w:rsid w:val="00D77A16"/>
    <w:rsid w:val="00D81D79"/>
    <w:rsid w:val="00D82496"/>
    <w:rsid w:val="00D8312B"/>
    <w:rsid w:val="00D8420E"/>
    <w:rsid w:val="00D84F17"/>
    <w:rsid w:val="00D857C0"/>
    <w:rsid w:val="00D875EF"/>
    <w:rsid w:val="00D90311"/>
    <w:rsid w:val="00D90788"/>
    <w:rsid w:val="00D913EA"/>
    <w:rsid w:val="00D9155F"/>
    <w:rsid w:val="00D9175F"/>
    <w:rsid w:val="00D92354"/>
    <w:rsid w:val="00D94F40"/>
    <w:rsid w:val="00D9511E"/>
    <w:rsid w:val="00D96DD3"/>
    <w:rsid w:val="00D97000"/>
    <w:rsid w:val="00D97D14"/>
    <w:rsid w:val="00DA0D73"/>
    <w:rsid w:val="00DA0EEE"/>
    <w:rsid w:val="00DA1798"/>
    <w:rsid w:val="00DA1CB3"/>
    <w:rsid w:val="00DA4396"/>
    <w:rsid w:val="00DA43FE"/>
    <w:rsid w:val="00DA51FF"/>
    <w:rsid w:val="00DA56EC"/>
    <w:rsid w:val="00DA6553"/>
    <w:rsid w:val="00DA7455"/>
    <w:rsid w:val="00DA7779"/>
    <w:rsid w:val="00DB3A90"/>
    <w:rsid w:val="00DB3AC1"/>
    <w:rsid w:val="00DB3B73"/>
    <w:rsid w:val="00DB3C89"/>
    <w:rsid w:val="00DB4C79"/>
    <w:rsid w:val="00DB4C7F"/>
    <w:rsid w:val="00DB563E"/>
    <w:rsid w:val="00DB5CF1"/>
    <w:rsid w:val="00DB6763"/>
    <w:rsid w:val="00DB7C54"/>
    <w:rsid w:val="00DC04A2"/>
    <w:rsid w:val="00DC051A"/>
    <w:rsid w:val="00DC10FC"/>
    <w:rsid w:val="00DC1341"/>
    <w:rsid w:val="00DC19E7"/>
    <w:rsid w:val="00DC319B"/>
    <w:rsid w:val="00DC38FC"/>
    <w:rsid w:val="00DC3D14"/>
    <w:rsid w:val="00DC40ED"/>
    <w:rsid w:val="00DC43DE"/>
    <w:rsid w:val="00DC476B"/>
    <w:rsid w:val="00DC4DF4"/>
    <w:rsid w:val="00DC4ED4"/>
    <w:rsid w:val="00DC60D1"/>
    <w:rsid w:val="00DC66FE"/>
    <w:rsid w:val="00DC698B"/>
    <w:rsid w:val="00DC6E1A"/>
    <w:rsid w:val="00DC76A0"/>
    <w:rsid w:val="00DD0A16"/>
    <w:rsid w:val="00DD0C4C"/>
    <w:rsid w:val="00DD0EC3"/>
    <w:rsid w:val="00DD1312"/>
    <w:rsid w:val="00DD25D4"/>
    <w:rsid w:val="00DD2A2B"/>
    <w:rsid w:val="00DD2B0D"/>
    <w:rsid w:val="00DD584E"/>
    <w:rsid w:val="00DD6379"/>
    <w:rsid w:val="00DD75F8"/>
    <w:rsid w:val="00DD79E9"/>
    <w:rsid w:val="00DE00B0"/>
    <w:rsid w:val="00DE0663"/>
    <w:rsid w:val="00DE07CF"/>
    <w:rsid w:val="00DE34CF"/>
    <w:rsid w:val="00DE3593"/>
    <w:rsid w:val="00DE391A"/>
    <w:rsid w:val="00DE5525"/>
    <w:rsid w:val="00DE6760"/>
    <w:rsid w:val="00DE74A1"/>
    <w:rsid w:val="00DF0802"/>
    <w:rsid w:val="00DF237E"/>
    <w:rsid w:val="00DF2A33"/>
    <w:rsid w:val="00DF366D"/>
    <w:rsid w:val="00DF37E2"/>
    <w:rsid w:val="00DF460D"/>
    <w:rsid w:val="00DF4E3E"/>
    <w:rsid w:val="00DF511C"/>
    <w:rsid w:val="00DF7922"/>
    <w:rsid w:val="00DF7C24"/>
    <w:rsid w:val="00DF7E31"/>
    <w:rsid w:val="00E0182E"/>
    <w:rsid w:val="00E01F7D"/>
    <w:rsid w:val="00E02011"/>
    <w:rsid w:val="00E02183"/>
    <w:rsid w:val="00E03538"/>
    <w:rsid w:val="00E0380D"/>
    <w:rsid w:val="00E03CEE"/>
    <w:rsid w:val="00E045F8"/>
    <w:rsid w:val="00E06714"/>
    <w:rsid w:val="00E0792D"/>
    <w:rsid w:val="00E07BD0"/>
    <w:rsid w:val="00E10767"/>
    <w:rsid w:val="00E11EF6"/>
    <w:rsid w:val="00E127D5"/>
    <w:rsid w:val="00E12C1B"/>
    <w:rsid w:val="00E132AE"/>
    <w:rsid w:val="00E13F3D"/>
    <w:rsid w:val="00E140ED"/>
    <w:rsid w:val="00E1534D"/>
    <w:rsid w:val="00E16592"/>
    <w:rsid w:val="00E16A07"/>
    <w:rsid w:val="00E17AD2"/>
    <w:rsid w:val="00E20144"/>
    <w:rsid w:val="00E2100C"/>
    <w:rsid w:val="00E21DCB"/>
    <w:rsid w:val="00E22EF7"/>
    <w:rsid w:val="00E24D48"/>
    <w:rsid w:val="00E26B8C"/>
    <w:rsid w:val="00E30234"/>
    <w:rsid w:val="00E306DF"/>
    <w:rsid w:val="00E30B17"/>
    <w:rsid w:val="00E313B1"/>
    <w:rsid w:val="00E31D44"/>
    <w:rsid w:val="00E3254C"/>
    <w:rsid w:val="00E32BDC"/>
    <w:rsid w:val="00E32DE5"/>
    <w:rsid w:val="00E359A4"/>
    <w:rsid w:val="00E35CF3"/>
    <w:rsid w:val="00E400DA"/>
    <w:rsid w:val="00E403C0"/>
    <w:rsid w:val="00E40D69"/>
    <w:rsid w:val="00E4132C"/>
    <w:rsid w:val="00E415A3"/>
    <w:rsid w:val="00E41AD1"/>
    <w:rsid w:val="00E41FB9"/>
    <w:rsid w:val="00E43D7A"/>
    <w:rsid w:val="00E449C5"/>
    <w:rsid w:val="00E45ADA"/>
    <w:rsid w:val="00E45D57"/>
    <w:rsid w:val="00E46A41"/>
    <w:rsid w:val="00E46BB8"/>
    <w:rsid w:val="00E46D3C"/>
    <w:rsid w:val="00E47033"/>
    <w:rsid w:val="00E519B5"/>
    <w:rsid w:val="00E52339"/>
    <w:rsid w:val="00E53BDB"/>
    <w:rsid w:val="00E54150"/>
    <w:rsid w:val="00E54FCC"/>
    <w:rsid w:val="00E5661E"/>
    <w:rsid w:val="00E57063"/>
    <w:rsid w:val="00E615EC"/>
    <w:rsid w:val="00E6170E"/>
    <w:rsid w:val="00E621F8"/>
    <w:rsid w:val="00E63A9D"/>
    <w:rsid w:val="00E63DC1"/>
    <w:rsid w:val="00E6439D"/>
    <w:rsid w:val="00E651DD"/>
    <w:rsid w:val="00E66671"/>
    <w:rsid w:val="00E672FB"/>
    <w:rsid w:val="00E67E9E"/>
    <w:rsid w:val="00E71A2A"/>
    <w:rsid w:val="00E727A7"/>
    <w:rsid w:val="00E72E71"/>
    <w:rsid w:val="00E73B95"/>
    <w:rsid w:val="00E7457D"/>
    <w:rsid w:val="00E746A8"/>
    <w:rsid w:val="00E754FD"/>
    <w:rsid w:val="00E76258"/>
    <w:rsid w:val="00E77289"/>
    <w:rsid w:val="00E77903"/>
    <w:rsid w:val="00E77F02"/>
    <w:rsid w:val="00E8035F"/>
    <w:rsid w:val="00E810C5"/>
    <w:rsid w:val="00E8128D"/>
    <w:rsid w:val="00E8159B"/>
    <w:rsid w:val="00E8177E"/>
    <w:rsid w:val="00E81CBA"/>
    <w:rsid w:val="00E82322"/>
    <w:rsid w:val="00E82463"/>
    <w:rsid w:val="00E82621"/>
    <w:rsid w:val="00E82A5D"/>
    <w:rsid w:val="00E84BFC"/>
    <w:rsid w:val="00E84E3C"/>
    <w:rsid w:val="00E8519D"/>
    <w:rsid w:val="00E85555"/>
    <w:rsid w:val="00E85A29"/>
    <w:rsid w:val="00E871E1"/>
    <w:rsid w:val="00E872C9"/>
    <w:rsid w:val="00E876A6"/>
    <w:rsid w:val="00E876BB"/>
    <w:rsid w:val="00E9149F"/>
    <w:rsid w:val="00E91629"/>
    <w:rsid w:val="00E9196C"/>
    <w:rsid w:val="00E92ABA"/>
    <w:rsid w:val="00E92F12"/>
    <w:rsid w:val="00E953F0"/>
    <w:rsid w:val="00E95408"/>
    <w:rsid w:val="00E95629"/>
    <w:rsid w:val="00E957BB"/>
    <w:rsid w:val="00E95A81"/>
    <w:rsid w:val="00E96CE7"/>
    <w:rsid w:val="00E96FE9"/>
    <w:rsid w:val="00E97F82"/>
    <w:rsid w:val="00E97FFC"/>
    <w:rsid w:val="00EA03FB"/>
    <w:rsid w:val="00EA04C9"/>
    <w:rsid w:val="00EA096B"/>
    <w:rsid w:val="00EA0CBA"/>
    <w:rsid w:val="00EA1F9B"/>
    <w:rsid w:val="00EA2542"/>
    <w:rsid w:val="00EA487F"/>
    <w:rsid w:val="00EA4DD5"/>
    <w:rsid w:val="00EA4F4A"/>
    <w:rsid w:val="00EA501B"/>
    <w:rsid w:val="00EA53E2"/>
    <w:rsid w:val="00EA6FAF"/>
    <w:rsid w:val="00EB2AA2"/>
    <w:rsid w:val="00EB324C"/>
    <w:rsid w:val="00EB33C3"/>
    <w:rsid w:val="00EB3B46"/>
    <w:rsid w:val="00EB6484"/>
    <w:rsid w:val="00EB657D"/>
    <w:rsid w:val="00EB6E3F"/>
    <w:rsid w:val="00EB72B7"/>
    <w:rsid w:val="00EC0D15"/>
    <w:rsid w:val="00EC2155"/>
    <w:rsid w:val="00EC23E7"/>
    <w:rsid w:val="00EC25A4"/>
    <w:rsid w:val="00EC57EB"/>
    <w:rsid w:val="00EC5E6B"/>
    <w:rsid w:val="00EC7D58"/>
    <w:rsid w:val="00ED00FD"/>
    <w:rsid w:val="00ED0543"/>
    <w:rsid w:val="00ED1DA9"/>
    <w:rsid w:val="00ED2539"/>
    <w:rsid w:val="00ED2C8F"/>
    <w:rsid w:val="00ED32FD"/>
    <w:rsid w:val="00ED481E"/>
    <w:rsid w:val="00ED4F2A"/>
    <w:rsid w:val="00ED6705"/>
    <w:rsid w:val="00ED6962"/>
    <w:rsid w:val="00ED7EF7"/>
    <w:rsid w:val="00EE0337"/>
    <w:rsid w:val="00EE0A91"/>
    <w:rsid w:val="00EE1421"/>
    <w:rsid w:val="00EE2E36"/>
    <w:rsid w:val="00EE3662"/>
    <w:rsid w:val="00EE7A95"/>
    <w:rsid w:val="00EE7D7C"/>
    <w:rsid w:val="00EF0244"/>
    <w:rsid w:val="00EF0B55"/>
    <w:rsid w:val="00EF0CE1"/>
    <w:rsid w:val="00EF191F"/>
    <w:rsid w:val="00EF1B46"/>
    <w:rsid w:val="00EF248F"/>
    <w:rsid w:val="00EF2A54"/>
    <w:rsid w:val="00EF2CC6"/>
    <w:rsid w:val="00EF2E45"/>
    <w:rsid w:val="00EF3E07"/>
    <w:rsid w:val="00EF4191"/>
    <w:rsid w:val="00EF48F5"/>
    <w:rsid w:val="00EF4F39"/>
    <w:rsid w:val="00EF51B4"/>
    <w:rsid w:val="00EF5763"/>
    <w:rsid w:val="00EF6264"/>
    <w:rsid w:val="00F00F7B"/>
    <w:rsid w:val="00F01834"/>
    <w:rsid w:val="00F01F20"/>
    <w:rsid w:val="00F03429"/>
    <w:rsid w:val="00F03B85"/>
    <w:rsid w:val="00F03C02"/>
    <w:rsid w:val="00F06770"/>
    <w:rsid w:val="00F07017"/>
    <w:rsid w:val="00F0745F"/>
    <w:rsid w:val="00F07C49"/>
    <w:rsid w:val="00F11478"/>
    <w:rsid w:val="00F125A3"/>
    <w:rsid w:val="00F12EEC"/>
    <w:rsid w:val="00F14F6F"/>
    <w:rsid w:val="00F15085"/>
    <w:rsid w:val="00F15968"/>
    <w:rsid w:val="00F21C62"/>
    <w:rsid w:val="00F24032"/>
    <w:rsid w:val="00F25D98"/>
    <w:rsid w:val="00F26548"/>
    <w:rsid w:val="00F26EE7"/>
    <w:rsid w:val="00F26FB1"/>
    <w:rsid w:val="00F27FF9"/>
    <w:rsid w:val="00F3005D"/>
    <w:rsid w:val="00F300FB"/>
    <w:rsid w:val="00F30C79"/>
    <w:rsid w:val="00F3125B"/>
    <w:rsid w:val="00F31A04"/>
    <w:rsid w:val="00F3242E"/>
    <w:rsid w:val="00F32A27"/>
    <w:rsid w:val="00F32F47"/>
    <w:rsid w:val="00F33B3B"/>
    <w:rsid w:val="00F360CA"/>
    <w:rsid w:val="00F36117"/>
    <w:rsid w:val="00F3640C"/>
    <w:rsid w:val="00F36892"/>
    <w:rsid w:val="00F37198"/>
    <w:rsid w:val="00F37441"/>
    <w:rsid w:val="00F40380"/>
    <w:rsid w:val="00F404FC"/>
    <w:rsid w:val="00F40DA1"/>
    <w:rsid w:val="00F411B7"/>
    <w:rsid w:val="00F42304"/>
    <w:rsid w:val="00F427CE"/>
    <w:rsid w:val="00F43B24"/>
    <w:rsid w:val="00F43B84"/>
    <w:rsid w:val="00F440A5"/>
    <w:rsid w:val="00F44C79"/>
    <w:rsid w:val="00F45576"/>
    <w:rsid w:val="00F45B80"/>
    <w:rsid w:val="00F46B91"/>
    <w:rsid w:val="00F509AA"/>
    <w:rsid w:val="00F53426"/>
    <w:rsid w:val="00F53C3A"/>
    <w:rsid w:val="00F53C94"/>
    <w:rsid w:val="00F53D2A"/>
    <w:rsid w:val="00F5444F"/>
    <w:rsid w:val="00F5456A"/>
    <w:rsid w:val="00F54C44"/>
    <w:rsid w:val="00F5519F"/>
    <w:rsid w:val="00F56DED"/>
    <w:rsid w:val="00F57DAA"/>
    <w:rsid w:val="00F57F30"/>
    <w:rsid w:val="00F609E4"/>
    <w:rsid w:val="00F60F6B"/>
    <w:rsid w:val="00F62D1E"/>
    <w:rsid w:val="00F62EF0"/>
    <w:rsid w:val="00F63323"/>
    <w:rsid w:val="00F6574F"/>
    <w:rsid w:val="00F657DD"/>
    <w:rsid w:val="00F65CE1"/>
    <w:rsid w:val="00F66308"/>
    <w:rsid w:val="00F66503"/>
    <w:rsid w:val="00F66DE4"/>
    <w:rsid w:val="00F67334"/>
    <w:rsid w:val="00F67C1F"/>
    <w:rsid w:val="00F67F8E"/>
    <w:rsid w:val="00F711E1"/>
    <w:rsid w:val="00F73088"/>
    <w:rsid w:val="00F7340E"/>
    <w:rsid w:val="00F74B14"/>
    <w:rsid w:val="00F74F6A"/>
    <w:rsid w:val="00F75153"/>
    <w:rsid w:val="00F752F5"/>
    <w:rsid w:val="00F762C3"/>
    <w:rsid w:val="00F77C81"/>
    <w:rsid w:val="00F77D08"/>
    <w:rsid w:val="00F77D16"/>
    <w:rsid w:val="00F82425"/>
    <w:rsid w:val="00F82B87"/>
    <w:rsid w:val="00F83A19"/>
    <w:rsid w:val="00F8479D"/>
    <w:rsid w:val="00F84B3D"/>
    <w:rsid w:val="00F86E67"/>
    <w:rsid w:val="00F87037"/>
    <w:rsid w:val="00F87054"/>
    <w:rsid w:val="00F87367"/>
    <w:rsid w:val="00F87DCA"/>
    <w:rsid w:val="00F90B03"/>
    <w:rsid w:val="00F9101C"/>
    <w:rsid w:val="00F91551"/>
    <w:rsid w:val="00F91DEA"/>
    <w:rsid w:val="00F92494"/>
    <w:rsid w:val="00F93739"/>
    <w:rsid w:val="00F94D00"/>
    <w:rsid w:val="00F952C5"/>
    <w:rsid w:val="00F959AB"/>
    <w:rsid w:val="00F96630"/>
    <w:rsid w:val="00F97174"/>
    <w:rsid w:val="00F97A43"/>
    <w:rsid w:val="00FA05FE"/>
    <w:rsid w:val="00FA0886"/>
    <w:rsid w:val="00FA139E"/>
    <w:rsid w:val="00FA1C7E"/>
    <w:rsid w:val="00FA3BC3"/>
    <w:rsid w:val="00FA3CDF"/>
    <w:rsid w:val="00FA3F39"/>
    <w:rsid w:val="00FA4492"/>
    <w:rsid w:val="00FA48EC"/>
    <w:rsid w:val="00FA4BD3"/>
    <w:rsid w:val="00FA62EF"/>
    <w:rsid w:val="00FA67D1"/>
    <w:rsid w:val="00FA6D71"/>
    <w:rsid w:val="00FA73C2"/>
    <w:rsid w:val="00FA77A6"/>
    <w:rsid w:val="00FB11B1"/>
    <w:rsid w:val="00FB1C56"/>
    <w:rsid w:val="00FB22B2"/>
    <w:rsid w:val="00FB2585"/>
    <w:rsid w:val="00FB293D"/>
    <w:rsid w:val="00FB3040"/>
    <w:rsid w:val="00FB3C7B"/>
    <w:rsid w:val="00FB3F91"/>
    <w:rsid w:val="00FB5142"/>
    <w:rsid w:val="00FB5CFA"/>
    <w:rsid w:val="00FB6386"/>
    <w:rsid w:val="00FB7A92"/>
    <w:rsid w:val="00FC0CB1"/>
    <w:rsid w:val="00FC20B1"/>
    <w:rsid w:val="00FC2230"/>
    <w:rsid w:val="00FC2CE7"/>
    <w:rsid w:val="00FC3494"/>
    <w:rsid w:val="00FC3861"/>
    <w:rsid w:val="00FC39BA"/>
    <w:rsid w:val="00FC3A0A"/>
    <w:rsid w:val="00FC75EB"/>
    <w:rsid w:val="00FC784F"/>
    <w:rsid w:val="00FC7CBB"/>
    <w:rsid w:val="00FD03EA"/>
    <w:rsid w:val="00FD092B"/>
    <w:rsid w:val="00FD3A57"/>
    <w:rsid w:val="00FD50CC"/>
    <w:rsid w:val="00FD50E3"/>
    <w:rsid w:val="00FD6066"/>
    <w:rsid w:val="00FE1435"/>
    <w:rsid w:val="00FE298A"/>
    <w:rsid w:val="00FE4295"/>
    <w:rsid w:val="00FE71DA"/>
    <w:rsid w:val="00FE79AD"/>
    <w:rsid w:val="00FE7CBB"/>
    <w:rsid w:val="00FF0755"/>
    <w:rsid w:val="00FF0D4F"/>
    <w:rsid w:val="00FF0F27"/>
    <w:rsid w:val="00FF3135"/>
    <w:rsid w:val="00FF41E7"/>
    <w:rsid w:val="00FF4A85"/>
    <w:rsid w:val="00FF53EC"/>
    <w:rsid w:val="00FF5E71"/>
    <w:rsid w:val="00FF60BB"/>
    <w:rsid w:val="00FF6120"/>
    <w:rsid w:val="00FF674F"/>
    <w:rsid w:val="00FF7233"/>
    <w:rsid w:val="00FF7827"/>
    <w:rsid w:val="00FF79A6"/>
    <w:rsid w:val="03BB7B77"/>
    <w:rsid w:val="0AFD0A20"/>
    <w:rsid w:val="0B6B51B6"/>
    <w:rsid w:val="0C6CE9DD"/>
    <w:rsid w:val="1D749010"/>
    <w:rsid w:val="23559BE5"/>
    <w:rsid w:val="3127107D"/>
    <w:rsid w:val="34206519"/>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CFAD3"/>
  <w15:docId w15:val="{8EC66718-D959-4C21-9649-F1ADD990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qFormat/>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uiPriority w:val="59"/>
    <w:qFormat/>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2"/>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customStyle="1" w:styleId="B10">
    <w:name w:val="B1 (文字)"/>
    <w:uiPriority w:val="99"/>
    <w:qFormat/>
    <w:locked/>
    <w:rsid w:val="004B762A"/>
    <w:rPr>
      <w:rFonts w:ascii="Times New Roman" w:eastAsia="Times New Roman" w:hAnsi="Times New Roman" w:cs="Times New Roman"/>
      <w:sz w:val="20"/>
      <w:szCs w:val="20"/>
      <w:lang w:val="en-GB"/>
    </w:rPr>
  </w:style>
  <w:style w:type="character" w:styleId="Emphasis">
    <w:name w:val="Emphasis"/>
    <w:uiPriority w:val="20"/>
    <w:qFormat/>
    <w:rsid w:val="00C956EB"/>
    <w:rPr>
      <w:i/>
      <w:iCs/>
    </w:rPr>
  </w:style>
  <w:style w:type="character" w:styleId="UnresolvedMention">
    <w:name w:val="Unresolved Mention"/>
    <w:basedOn w:val="DefaultParagraphFont"/>
    <w:uiPriority w:val="99"/>
    <w:unhideWhenUsed/>
    <w:rsid w:val="002533F3"/>
    <w:rPr>
      <w:color w:val="605E5C"/>
      <w:shd w:val="clear" w:color="auto" w:fill="E1DFDD"/>
    </w:rPr>
  </w:style>
  <w:style w:type="character" w:styleId="Mention">
    <w:name w:val="Mention"/>
    <w:basedOn w:val="DefaultParagraphFont"/>
    <w:uiPriority w:val="99"/>
    <w:unhideWhenUsed/>
    <w:rsid w:val="002533F3"/>
    <w:rPr>
      <w:color w:val="2B579A"/>
      <w:shd w:val="clear" w:color="auto" w:fill="E1DFDD"/>
    </w:rPr>
  </w:style>
  <w:style w:type="character" w:customStyle="1" w:styleId="apple-converted-space">
    <w:name w:val="apple-converted-space"/>
    <w:basedOn w:val="DefaultParagraphFont"/>
    <w:rsid w:val="009D0B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261771">
      <w:bodyDiv w:val="1"/>
      <w:marLeft w:val="0"/>
      <w:marRight w:val="0"/>
      <w:marTop w:val="0"/>
      <w:marBottom w:val="0"/>
      <w:divBdr>
        <w:top w:val="none" w:sz="0" w:space="0" w:color="auto"/>
        <w:left w:val="none" w:sz="0" w:space="0" w:color="auto"/>
        <w:bottom w:val="none" w:sz="0" w:space="0" w:color="auto"/>
        <w:right w:val="none" w:sz="0" w:space="0" w:color="auto"/>
      </w:divBdr>
    </w:div>
    <w:div w:id="129053233">
      <w:bodyDiv w:val="1"/>
      <w:marLeft w:val="0"/>
      <w:marRight w:val="0"/>
      <w:marTop w:val="0"/>
      <w:marBottom w:val="0"/>
      <w:divBdr>
        <w:top w:val="none" w:sz="0" w:space="0" w:color="auto"/>
        <w:left w:val="none" w:sz="0" w:space="0" w:color="auto"/>
        <w:bottom w:val="none" w:sz="0" w:space="0" w:color="auto"/>
        <w:right w:val="none" w:sz="0" w:space="0" w:color="auto"/>
      </w:divBdr>
    </w:div>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193158747">
      <w:bodyDiv w:val="1"/>
      <w:marLeft w:val="0"/>
      <w:marRight w:val="0"/>
      <w:marTop w:val="0"/>
      <w:marBottom w:val="0"/>
      <w:divBdr>
        <w:top w:val="none" w:sz="0" w:space="0" w:color="auto"/>
        <w:left w:val="none" w:sz="0" w:space="0" w:color="auto"/>
        <w:bottom w:val="none" w:sz="0" w:space="0" w:color="auto"/>
        <w:right w:val="none" w:sz="0" w:space="0" w:color="auto"/>
      </w:divBdr>
    </w:div>
    <w:div w:id="355886679">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59423694">
      <w:bodyDiv w:val="1"/>
      <w:marLeft w:val="0"/>
      <w:marRight w:val="0"/>
      <w:marTop w:val="0"/>
      <w:marBottom w:val="0"/>
      <w:divBdr>
        <w:top w:val="none" w:sz="0" w:space="0" w:color="auto"/>
        <w:left w:val="none" w:sz="0" w:space="0" w:color="auto"/>
        <w:bottom w:val="none" w:sz="0" w:space="0" w:color="auto"/>
        <w:right w:val="none" w:sz="0" w:space="0" w:color="auto"/>
      </w:divBdr>
    </w:div>
    <w:div w:id="486897778">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1839857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564606863">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55691854">
      <w:bodyDiv w:val="1"/>
      <w:marLeft w:val="0"/>
      <w:marRight w:val="0"/>
      <w:marTop w:val="0"/>
      <w:marBottom w:val="0"/>
      <w:divBdr>
        <w:top w:val="none" w:sz="0" w:space="0" w:color="auto"/>
        <w:left w:val="none" w:sz="0" w:space="0" w:color="auto"/>
        <w:bottom w:val="none" w:sz="0" w:space="0" w:color="auto"/>
        <w:right w:val="none" w:sz="0" w:space="0" w:color="auto"/>
      </w:divBdr>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84739969">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31472203">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2128031">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739865643">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1345746106">
          <w:marLeft w:val="0"/>
          <w:marRight w:val="0"/>
          <w:marTop w:val="0"/>
          <w:marBottom w:val="0"/>
          <w:divBdr>
            <w:top w:val="none" w:sz="0" w:space="0" w:color="auto"/>
            <w:left w:val="none" w:sz="0" w:space="0" w:color="auto"/>
            <w:bottom w:val="none" w:sz="0" w:space="0" w:color="auto"/>
            <w:right w:val="none" w:sz="0" w:space="0" w:color="auto"/>
          </w:divBdr>
        </w:div>
      </w:divsChild>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440447991">
      <w:bodyDiv w:val="1"/>
      <w:marLeft w:val="0"/>
      <w:marRight w:val="0"/>
      <w:marTop w:val="0"/>
      <w:marBottom w:val="0"/>
      <w:divBdr>
        <w:top w:val="none" w:sz="0" w:space="0" w:color="auto"/>
        <w:left w:val="none" w:sz="0" w:space="0" w:color="auto"/>
        <w:bottom w:val="none" w:sz="0" w:space="0" w:color="auto"/>
        <w:right w:val="none" w:sz="0" w:space="0" w:color="auto"/>
      </w:divBdr>
    </w:div>
    <w:div w:id="1843543681">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 w:id="213995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42" Type="http://schemas.openxmlformats.org/officeDocument/2006/relationships/oleObject" Target="embeddings/oleObject16.bin"/><Relationship Id="rId47" Type="http://schemas.openxmlformats.org/officeDocument/2006/relationships/image" Target="media/image17.wmf"/><Relationship Id="rId63" Type="http://schemas.openxmlformats.org/officeDocument/2006/relationships/oleObject" Target="embeddings/oleObject30.bin"/><Relationship Id="rId68" Type="http://schemas.openxmlformats.org/officeDocument/2006/relationships/image" Target="media/image24.wmf"/><Relationship Id="rId84" Type="http://schemas.openxmlformats.org/officeDocument/2006/relationships/image" Target="media/image30.wmf"/><Relationship Id="rId89" Type="http://schemas.openxmlformats.org/officeDocument/2006/relationships/image" Target="media/image33.png"/><Relationship Id="rId7" Type="http://schemas.openxmlformats.org/officeDocument/2006/relationships/numbering" Target="numbering.xml"/><Relationship Id="rId71" Type="http://schemas.openxmlformats.org/officeDocument/2006/relationships/oleObject" Target="embeddings/oleObject34.bin"/><Relationship Id="rId92" Type="http://schemas.openxmlformats.org/officeDocument/2006/relationships/image" Target="cid:image014.png@01D5F2E8.24645FB0" TargetMode="Externa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image" Target="media/image16.wmf"/><Relationship Id="rId53" Type="http://schemas.openxmlformats.org/officeDocument/2006/relationships/oleObject" Target="embeddings/oleObject23.bin"/><Relationship Id="rId58" Type="http://schemas.openxmlformats.org/officeDocument/2006/relationships/oleObject" Target="embeddings/oleObject27.bin"/><Relationship Id="rId66" Type="http://schemas.openxmlformats.org/officeDocument/2006/relationships/image" Target="media/image23.wmf"/><Relationship Id="rId74" Type="http://schemas.openxmlformats.org/officeDocument/2006/relationships/oleObject" Target="embeddings/oleObject35.bin"/><Relationship Id="rId79" Type="http://schemas.openxmlformats.org/officeDocument/2006/relationships/oleObject" Target="embeddings/oleObject38.bin"/><Relationship Id="rId87" Type="http://schemas.openxmlformats.org/officeDocument/2006/relationships/image" Target="media/image32.png"/><Relationship Id="rId102" Type="http://schemas.openxmlformats.org/officeDocument/2006/relationships/image" Target="cid:image020.png@01D5F2E8.24645FB0" TargetMode="External"/><Relationship Id="rId5" Type="http://schemas.openxmlformats.org/officeDocument/2006/relationships/customXml" Target="../customXml/item5.xml"/><Relationship Id="rId61" Type="http://schemas.openxmlformats.org/officeDocument/2006/relationships/oleObject" Target="embeddings/oleObject29.bin"/><Relationship Id="rId82" Type="http://schemas.openxmlformats.org/officeDocument/2006/relationships/oleObject" Target="embeddings/oleObject41.bin"/><Relationship Id="rId90" Type="http://schemas.openxmlformats.org/officeDocument/2006/relationships/image" Target="cid:image010.png@01D5F2E8.24645FB0" TargetMode="External"/><Relationship Id="rId95" Type="http://schemas.openxmlformats.org/officeDocument/2006/relationships/image" Target="media/image36.png"/><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9.bin"/><Relationship Id="rId56" Type="http://schemas.openxmlformats.org/officeDocument/2006/relationships/oleObject" Target="embeddings/oleObject26.bin"/><Relationship Id="rId64" Type="http://schemas.openxmlformats.org/officeDocument/2006/relationships/image" Target="media/image22.wmf"/><Relationship Id="rId69" Type="http://schemas.openxmlformats.org/officeDocument/2006/relationships/oleObject" Target="embeddings/oleObject33.bin"/><Relationship Id="rId77" Type="http://schemas.openxmlformats.org/officeDocument/2006/relationships/image" Target="media/image29.wmf"/><Relationship Id="rId100" Type="http://schemas.openxmlformats.org/officeDocument/2006/relationships/image" Target="cid:image019.png@01D5F2E8.24645FB0" TargetMode="External"/><Relationship Id="rId105" Type="http://schemas.openxmlformats.org/officeDocument/2006/relationships/theme" Target="theme/theme1.xml"/><Relationship Id="rId8" Type="http://schemas.openxmlformats.org/officeDocument/2006/relationships/styles" Target="styles.xml"/><Relationship Id="rId51" Type="http://schemas.openxmlformats.org/officeDocument/2006/relationships/oleObject" Target="embeddings/oleObject22.bin"/><Relationship Id="rId72" Type="http://schemas.openxmlformats.org/officeDocument/2006/relationships/image" Target="media/image26.wmf"/><Relationship Id="rId80" Type="http://schemas.openxmlformats.org/officeDocument/2006/relationships/oleObject" Target="embeddings/oleObject39.bin"/><Relationship Id="rId85" Type="http://schemas.openxmlformats.org/officeDocument/2006/relationships/oleObject" Target="embeddings/oleObject43.bin"/><Relationship Id="rId93" Type="http://schemas.openxmlformats.org/officeDocument/2006/relationships/image" Target="media/image35.png"/><Relationship Id="rId98" Type="http://schemas.openxmlformats.org/officeDocument/2006/relationships/image" Target="cid:image018.png@01D5F2E8.24645FB0"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oleObject" Target="embeddings/oleObject28.bin"/><Relationship Id="rId67" Type="http://schemas.openxmlformats.org/officeDocument/2006/relationships/oleObject" Target="embeddings/oleObject32.bin"/><Relationship Id="rId103" Type="http://schemas.openxmlformats.org/officeDocument/2006/relationships/header" Target="header1.xml"/><Relationship Id="rId20" Type="http://schemas.openxmlformats.org/officeDocument/2006/relationships/oleObject" Target="embeddings/oleObject4.bin"/><Relationship Id="rId41" Type="http://schemas.openxmlformats.org/officeDocument/2006/relationships/image" Target="media/image14.wmf"/><Relationship Id="rId54" Type="http://schemas.openxmlformats.org/officeDocument/2006/relationships/oleObject" Target="embeddings/oleObject24.bin"/><Relationship Id="rId62" Type="http://schemas.openxmlformats.org/officeDocument/2006/relationships/image" Target="media/image21.wmf"/><Relationship Id="rId70" Type="http://schemas.openxmlformats.org/officeDocument/2006/relationships/image" Target="media/image25.wmf"/><Relationship Id="rId75" Type="http://schemas.openxmlformats.org/officeDocument/2006/relationships/image" Target="media/image28.wmf"/><Relationship Id="rId83" Type="http://schemas.openxmlformats.org/officeDocument/2006/relationships/oleObject" Target="embeddings/oleObject42.bin"/><Relationship Id="rId88" Type="http://schemas.openxmlformats.org/officeDocument/2006/relationships/image" Target="cid:image008.png@01D5F2E8.24645FB0" TargetMode="External"/><Relationship Id="rId91" Type="http://schemas.openxmlformats.org/officeDocument/2006/relationships/image" Target="media/image34.png"/><Relationship Id="rId96" Type="http://schemas.openxmlformats.org/officeDocument/2006/relationships/image" Target="cid:image017.png@01D5F2E8.24645FB0"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image" Target="media/image19.wmf"/><Relationship Id="rId10" Type="http://schemas.openxmlformats.org/officeDocument/2006/relationships/webSettings" Target="webSettings.xml"/><Relationship Id="rId31" Type="http://schemas.openxmlformats.org/officeDocument/2006/relationships/image" Target="media/image10.wmf"/><Relationship Id="rId44" Type="http://schemas.openxmlformats.org/officeDocument/2006/relationships/oleObject" Target="embeddings/oleObject17.bin"/><Relationship Id="rId52" Type="http://schemas.openxmlformats.org/officeDocument/2006/relationships/image" Target="media/image18.wmf"/><Relationship Id="rId60" Type="http://schemas.openxmlformats.org/officeDocument/2006/relationships/image" Target="media/image20.wmf"/><Relationship Id="rId65" Type="http://schemas.openxmlformats.org/officeDocument/2006/relationships/oleObject" Target="embeddings/oleObject31.bin"/><Relationship Id="rId73" Type="http://schemas.openxmlformats.org/officeDocument/2006/relationships/image" Target="media/image27.wmf"/><Relationship Id="rId78" Type="http://schemas.openxmlformats.org/officeDocument/2006/relationships/oleObject" Target="embeddings/oleObject37.bin"/><Relationship Id="rId81" Type="http://schemas.openxmlformats.org/officeDocument/2006/relationships/oleObject" Target="embeddings/oleObject40.bin"/><Relationship Id="rId86" Type="http://schemas.openxmlformats.org/officeDocument/2006/relationships/image" Target="media/image31.wmf"/><Relationship Id="rId94" Type="http://schemas.openxmlformats.org/officeDocument/2006/relationships/image" Target="cid:image015.png@01D5F2E8.24645FB0" TargetMode="External"/><Relationship Id="rId99" Type="http://schemas.openxmlformats.org/officeDocument/2006/relationships/image" Target="media/image38.png"/><Relationship Id="rId101" Type="http://schemas.openxmlformats.org/officeDocument/2006/relationships/image" Target="media/image39.png"/><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3.wmf"/><Relationship Id="rId34" Type="http://schemas.openxmlformats.org/officeDocument/2006/relationships/oleObject" Target="embeddings/oleObject12.bin"/><Relationship Id="rId50" Type="http://schemas.openxmlformats.org/officeDocument/2006/relationships/oleObject" Target="embeddings/oleObject21.bin"/><Relationship Id="rId55" Type="http://schemas.openxmlformats.org/officeDocument/2006/relationships/oleObject" Target="embeddings/oleObject25.bin"/><Relationship Id="rId76" Type="http://schemas.openxmlformats.org/officeDocument/2006/relationships/oleObject" Target="embeddings/oleObject36.bin"/><Relationship Id="rId97" Type="http://schemas.openxmlformats.org/officeDocument/2006/relationships/image" Target="media/image37.png"/><Relationship Id="rId10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 please do not edit</Information>
    <HideFromDelve xmlns="71c5aaf6-e6ce-465b-b873-5148d2a4c105">false</HideFromDelve>
    <Associated_x0020_Task xmlns="3b34c8f0-1ef5-4d1e-bb66-517ce7fe7356"/>
    <_dlc_DocId xmlns="71c5aaf6-e6ce-465b-b873-5148d2a4c105">5AIRPNAIUNRU-1830940522-7303</_dlc_DocId>
    <_dlc_DocIdUrl xmlns="71c5aaf6-e6ce-465b-b873-5148d2a4c105">
      <Url>https://nokia.sharepoint.com/sites/c5g/5gradio/_layouts/15/DocIdRedir.aspx?ID=5AIRPNAIUNRU-1830940522-7303</Url>
      <Description>5AIRPNAIUNRU-1830940522-7303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3.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4.xml><?xml version="1.0" encoding="utf-8"?>
<ds:datastoreItem xmlns:ds="http://schemas.openxmlformats.org/officeDocument/2006/customXml" ds:itemID="{6F2CD4AE-C648-4272-A969-3B1851D9F3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6.xml><?xml version="1.0" encoding="utf-8"?>
<ds:datastoreItem xmlns:ds="http://schemas.openxmlformats.org/officeDocument/2006/customXml" ds:itemID="{010C30AE-59F2-4686-9DD5-E6C2569D8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13121</Words>
  <Characters>74790</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3</cp:revision>
  <cp:lastPrinted>2019-03-20T07:46:00Z</cp:lastPrinted>
  <dcterms:created xsi:type="dcterms:W3CDTF">2020-04-10T09:04:00Z</dcterms:created>
  <dcterms:modified xsi:type="dcterms:W3CDTF">2020-04-10T09:29:00Z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9ca222d0-6314-40c4-8a79-63c4d2e58435</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