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6FC" w:rsidRDefault="00E136FC" w:rsidP="00E13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R5s220982</w:t>
      </w:r>
      <w:r>
        <w:rPr>
          <w:b/>
          <w:i/>
          <w:noProof/>
          <w:sz w:val="28"/>
        </w:rPr>
        <w:fldChar w:fldCharType="end"/>
      </w:r>
    </w:p>
    <w:p w:rsidR="00E136FC" w:rsidRDefault="00E136FC" w:rsidP="00E136F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6FC" w:rsidTr="00451A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36FC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6FC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c>
          <w:tcPr>
            <w:tcW w:w="142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136FC" w:rsidRPr="00410371" w:rsidRDefault="00E136FC" w:rsidP="00451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36FC" w:rsidRDefault="00E136FC" w:rsidP="0045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36FC" w:rsidRPr="00410371" w:rsidRDefault="00E136FC" w:rsidP="00451A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36FC" w:rsidRDefault="00E136FC" w:rsidP="00451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36FC" w:rsidRPr="00410371" w:rsidRDefault="00E136FC" w:rsidP="00451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136FC" w:rsidRDefault="00E136FC" w:rsidP="00451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36FC" w:rsidRPr="00410371" w:rsidRDefault="00E136FC" w:rsidP="00451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:rsidTr="00451A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36FC" w:rsidRPr="00F25D98" w:rsidRDefault="00E136FC" w:rsidP="00451A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6FC" w:rsidTr="00451A9B">
        <w:tc>
          <w:tcPr>
            <w:tcW w:w="9641" w:type="dxa"/>
            <w:gridSpan w:val="9"/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136FC" w:rsidRDefault="00E136FC" w:rsidP="00E13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6FC" w:rsidTr="00451A9B">
        <w:tc>
          <w:tcPr>
            <w:tcW w:w="2835" w:type="dxa"/>
          </w:tcPr>
          <w:p w:rsidR="00E136FC" w:rsidRDefault="00E136FC" w:rsidP="00451A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136FC" w:rsidRDefault="00E136FC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36FC" w:rsidRDefault="00E136FC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36FC" w:rsidRDefault="00E136FC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136FC" w:rsidRDefault="00E136FC" w:rsidP="0045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36FC" w:rsidRDefault="00E136FC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36FC" w:rsidRDefault="00E136FC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36FC" w:rsidRDefault="00E136FC" w:rsidP="00451A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136FC" w:rsidRDefault="00E136FC" w:rsidP="00E13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6FC" w:rsidTr="00451A9B">
        <w:tc>
          <w:tcPr>
            <w:tcW w:w="9640" w:type="dxa"/>
            <w:gridSpan w:val="11"/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Default="00E136FC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 case 6.3.1.7</w:t>
            </w:r>
            <w:r>
              <w:fldChar w:fldCharType="end"/>
            </w:r>
          </w:p>
        </w:tc>
      </w:tr>
      <w:tr w:rsidR="00E136FC" w:rsidTr="00451A9B">
        <w:tc>
          <w:tcPr>
            <w:tcW w:w="1843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c>
          <w:tcPr>
            <w:tcW w:w="1843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36FC" w:rsidRDefault="00E136FC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136FC" w:rsidTr="00451A9B">
        <w:tc>
          <w:tcPr>
            <w:tcW w:w="1843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36FC" w:rsidRDefault="00E136FC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36FC" w:rsidTr="00451A9B">
        <w:tc>
          <w:tcPr>
            <w:tcW w:w="1843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c>
          <w:tcPr>
            <w:tcW w:w="1843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36FC" w:rsidRDefault="00E136FC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136FC" w:rsidRDefault="00E136FC" w:rsidP="00451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36FC" w:rsidRDefault="00E136FC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36FC" w:rsidRDefault="00E136FC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2022-08-02</w:t>
            </w:r>
            <w:r>
              <w:rPr>
                <w:noProof/>
              </w:rPr>
              <w:fldChar w:fldCharType="end"/>
            </w:r>
          </w:p>
        </w:tc>
      </w:tr>
      <w:tr w:rsidR="00E136FC" w:rsidTr="00451A9B">
        <w:tc>
          <w:tcPr>
            <w:tcW w:w="1843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36FC" w:rsidRDefault="00E136FC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36FC" w:rsidRDefault="00E136FC" w:rsidP="00451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36FC" w:rsidRDefault="00E136FC" w:rsidP="00451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36FC" w:rsidRDefault="00E136FC" w:rsidP="00451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36FC" w:rsidRDefault="00E136FC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136FC" w:rsidTr="00451A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36FC" w:rsidRDefault="00E136FC" w:rsidP="00451A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136FC" w:rsidRDefault="00E136FC" w:rsidP="00451A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36FC" w:rsidRPr="007C2097" w:rsidRDefault="00E136FC" w:rsidP="00451A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36FC" w:rsidTr="00451A9B">
        <w:tc>
          <w:tcPr>
            <w:tcW w:w="1843" w:type="dxa"/>
          </w:tcPr>
          <w:p w:rsidR="00E136FC" w:rsidRDefault="00E136FC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36FC" w:rsidRDefault="00E136FC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Pr="00F64EAC" w:rsidRDefault="00E136FC" w:rsidP="00E136FC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3C5E9A">
              <w:rPr>
                <w:rFonts w:cs="Arial"/>
                <w:lang w:val="en-SG"/>
              </w:rPr>
              <w:t xml:space="preserve">Keeping coordinate flag as true </w:t>
            </w:r>
            <w:r>
              <w:rPr>
                <w:rFonts w:cs="Arial"/>
                <w:lang w:val="en-SG"/>
              </w:rPr>
              <w:t xml:space="preserve">by default </w:t>
            </w:r>
            <w:r w:rsidRPr="003C5E9A">
              <w:rPr>
                <w:rFonts w:cs="Arial"/>
                <w:lang w:val="en-SG"/>
              </w:rPr>
              <w:t>in f_IMS_EmergencyCallSetup_NR5GC_A_6</w:t>
            </w:r>
            <w:r>
              <w:rPr>
                <w:rFonts w:cs="Arial"/>
                <w:lang w:val="en-SG"/>
              </w:rPr>
              <w:t>() affects c</w:t>
            </w:r>
            <w:r>
              <w:rPr>
                <w:noProof/>
              </w:rPr>
              <w:t xml:space="preserve">oordination between IMS PTC and NR5GC PTC and test case gets stuck in various steps of </w:t>
            </w:r>
            <w:r w:rsidRPr="00501273">
              <w:rPr>
                <w:rFonts w:cs="Arial"/>
                <w:lang w:val="en-SG"/>
              </w:rPr>
              <w:t>IMS MO Emergency call release</w:t>
            </w:r>
            <w:r>
              <w:rPr>
                <w:rFonts w:cs="Arial"/>
                <w:lang w:val="en-SG"/>
              </w:rPr>
              <w:t xml:space="preserve"> procdure as per </w:t>
            </w:r>
            <w:r w:rsidRPr="00501273">
              <w:rPr>
                <w:rFonts w:cs="Arial"/>
                <w:lang w:val="en-SG"/>
              </w:rPr>
              <w:t>Table 4.9.12A.2.2-1</w:t>
            </w:r>
            <w:r>
              <w:rPr>
                <w:rFonts w:cs="Arial"/>
                <w:lang w:val="en-SG"/>
              </w:rPr>
              <w:t xml:space="preserve">. Also, </w:t>
            </w:r>
            <w:r w:rsidRPr="00F64EAC">
              <w:rPr>
                <w:rFonts w:cs="Arial"/>
                <w:lang w:val="en-SG"/>
              </w:rPr>
              <w:t>f</w:t>
            </w:r>
            <w:r w:rsidRPr="003C5E9A">
              <w:rPr>
                <w:noProof/>
              </w:rPr>
              <w:t>_IMS_EmergencyCallAndReleaseWithoutRegistration</w:t>
            </w:r>
            <w:r>
              <w:rPr>
                <w:noProof/>
              </w:rPr>
              <w:t xml:space="preserve">() has already       handled those cor-ordination message to inform and wait from NR5GC PTC   for  </w:t>
            </w:r>
            <w:r w:rsidRPr="003C5E9A">
              <w:rPr>
                <w:noProof/>
              </w:rPr>
              <w:t>f_NR5GC_EmergencyCallPDUSession</w:t>
            </w:r>
            <w:r>
              <w:rPr>
                <w:noProof/>
              </w:rPr>
              <w:t xml:space="preserve">() and </w:t>
            </w:r>
            <w:r w:rsidRPr="003C5E9A">
              <w:rPr>
                <w:noProof/>
              </w:rPr>
              <w:t>f_NR5GC_EmergencyCallRelease</w:t>
            </w:r>
            <w:r>
              <w:rPr>
                <w:noProof/>
              </w:rPr>
              <w:t>().</w:t>
            </w:r>
          </w:p>
          <w:p w:rsidR="00E136FC" w:rsidRDefault="00E136FC" w:rsidP="00E136FC">
            <w:pPr>
              <w:pStyle w:val="CRCoverPage"/>
              <w:spacing w:after="0"/>
              <w:rPr>
                <w:noProof/>
              </w:rPr>
            </w:pPr>
          </w:p>
          <w:p w:rsidR="00E136FC" w:rsidRPr="002E008A" w:rsidRDefault="00E136FC" w:rsidP="00E136F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During </w:t>
            </w:r>
            <w:r w:rsidRPr="002B7012">
              <w:rPr>
                <w:noProof/>
              </w:rPr>
              <w:t>f_Check_NG_PDUSessionReleaseReq</w:t>
            </w:r>
            <w:r>
              <w:rPr>
                <w:noProof/>
              </w:rPr>
              <w:t xml:space="preserve"> call </w:t>
            </w:r>
            <w:r w:rsidRPr="00701029">
              <w:rPr>
                <w:noProof/>
              </w:rPr>
              <w:t>v_PDUSession</w:t>
            </w:r>
            <w:r>
              <w:rPr>
                <w:noProof/>
              </w:rPr>
              <w:t xml:space="preserve"> will get updated and thus some of the stored param like </w:t>
            </w:r>
            <w:r w:rsidRPr="00701029">
              <w:rPr>
                <w:noProof/>
              </w:rPr>
              <w:t>v_PDUSession.PdnIndex</w:t>
            </w:r>
            <w:r>
              <w:rPr>
                <w:noProof/>
              </w:rPr>
              <w:t xml:space="preserve"> will be omitted during the </w:t>
            </w:r>
            <w:r w:rsidRPr="00701029">
              <w:rPr>
                <w:noProof/>
              </w:rPr>
              <w:t>f_IP_RtpRtcpLoopback() call and will lead to run time CompulsoryValueOmittedException error.</w:t>
            </w:r>
            <w:r>
              <w:rPr>
                <w:noProof/>
              </w:rPr>
              <w:t xml:space="preserve"> </w:t>
            </w: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36FC" w:rsidRPr="00CF39F2" w:rsidRDefault="00E136FC" w:rsidP="00E136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Set </w:t>
            </w:r>
            <w:r w:rsidRPr="0021576B">
              <w:rPr>
                <w:rFonts w:cs="Arial"/>
              </w:rPr>
              <w:t>p_WaitForTrigger</w:t>
            </w:r>
            <w:r>
              <w:rPr>
                <w:rFonts w:cs="Arial"/>
              </w:rPr>
              <w:t xml:space="preserve"> and </w:t>
            </w:r>
            <w:r w:rsidRPr="0021576B">
              <w:rPr>
                <w:rFonts w:cs="Arial"/>
              </w:rPr>
              <w:t>p_SessionModification</w:t>
            </w:r>
            <w:r>
              <w:rPr>
                <w:rFonts w:cs="Arial"/>
              </w:rPr>
              <w:t xml:space="preserve"> as false in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>() call.</w:t>
            </w:r>
            <w:r>
              <w:rPr>
                <w:noProof/>
                <w:lang w:val="en-US"/>
              </w:rPr>
              <w:t xml:space="preserve"> </w:t>
            </w:r>
          </w:p>
          <w:p w:rsidR="00E136FC" w:rsidRPr="0021376A" w:rsidRDefault="00E136FC" w:rsidP="00E136F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Store </w:t>
            </w:r>
            <w:r w:rsidRPr="00701029">
              <w:rPr>
                <w:noProof/>
              </w:rPr>
              <w:t>v_PDUSession.PdnIndex</w:t>
            </w:r>
            <w:r>
              <w:rPr>
                <w:noProof/>
              </w:rPr>
              <w:t xml:space="preserve"> into a separate variable before passing it to subsequent handling functions.</w:t>
            </w: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36FC" w:rsidRPr="00CF39F2" w:rsidRDefault="00E136FC" w:rsidP="00E136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Pr="00CF39F2" w:rsidRDefault="00E136FC" w:rsidP="00E136F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case. </w:t>
            </w:r>
          </w:p>
        </w:tc>
      </w:tr>
      <w:tr w:rsidR="00E136FC" w:rsidTr="00451A9B">
        <w:tc>
          <w:tcPr>
            <w:tcW w:w="2694" w:type="dxa"/>
            <w:gridSpan w:val="2"/>
          </w:tcPr>
          <w:p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36FC" w:rsidRDefault="00E136FC" w:rsidP="00E13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6.3.1.7</w:t>
            </w:r>
            <w:r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136FC" w:rsidRDefault="00E136FC" w:rsidP="00E13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36FC" w:rsidRDefault="00E136FC" w:rsidP="00E13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36FC" w:rsidRDefault="00E136FC" w:rsidP="00E13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36FC" w:rsidRDefault="00E136FC" w:rsidP="00E13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36FC" w:rsidRDefault="00E136FC" w:rsidP="00E13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36FC" w:rsidRDefault="00E136FC" w:rsidP="00E136FC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are needed after implementation of R5s220789 (MCCTF160 implementation)</w:t>
            </w:r>
          </w:p>
        </w:tc>
      </w:tr>
      <w:tr w:rsidR="00E136FC" w:rsidRPr="008863B9" w:rsidTr="00451A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36FC" w:rsidRPr="008863B9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36FC" w:rsidRPr="008863B9" w:rsidRDefault="00E136FC" w:rsidP="00E136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FC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36FC" w:rsidRDefault="00E136FC" w:rsidP="00E13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6FC" w:rsidRDefault="00E136FC" w:rsidP="00E13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034286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E136F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136FC" w:rsidRPr="00B05A7D">
        <w:rPr>
          <w:rFonts w:ascii="Arial" w:hAnsi="Arial" w:cs="Arial"/>
          <w:iCs/>
        </w:rPr>
        <w:t>Table of Contents</w:t>
      </w:r>
      <w:r w:rsidR="00E136FC">
        <w:tab/>
      </w:r>
      <w:r w:rsidR="00E136FC">
        <w:fldChar w:fldCharType="begin"/>
      </w:r>
      <w:r w:rsidR="00E136FC">
        <w:instrText xml:space="preserve"> PAGEREF _Toc110342863 \h </w:instrText>
      </w:r>
      <w:r w:rsidR="00E136FC">
        <w:fldChar w:fldCharType="separate"/>
      </w:r>
      <w:r w:rsidR="00E136FC">
        <w:t>3</w:t>
      </w:r>
      <w:r w:rsidR="00E136FC">
        <w:fldChar w:fldCharType="end"/>
      </w:r>
    </w:p>
    <w:p w:rsidR="00E136FC" w:rsidRDefault="00E136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5A7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5A7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_Toc110342864 \h </w:instrText>
      </w:r>
      <w:r>
        <w:fldChar w:fldCharType="separate"/>
      </w:r>
      <w:r>
        <w:t>3</w:t>
      </w:r>
      <w:r>
        <w:fldChar w:fldCharType="end"/>
      </w:r>
    </w:p>
    <w:p w:rsidR="00E136FC" w:rsidRDefault="00E136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5A7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5A7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_Toc110342865 \h </w:instrText>
      </w:r>
      <w:r>
        <w:fldChar w:fldCharType="separate"/>
      </w:r>
      <w:r>
        <w:t>3</w:t>
      </w:r>
      <w:r>
        <w:fldChar w:fldCharType="end"/>
      </w:r>
    </w:p>
    <w:p w:rsidR="00E136FC" w:rsidRDefault="00E136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5A7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5A7D">
        <w:rPr>
          <w:rFonts w:cs="Arial"/>
          <w:b/>
          <w:color w:val="000000"/>
          <w:lang w:eastAsia="en-GB"/>
        </w:rPr>
        <w:t>Correction to f_IMS_EmergencyCallAndReleaseWithoutRegistration</w:t>
      </w:r>
      <w:r>
        <w:tab/>
      </w:r>
      <w:r>
        <w:fldChar w:fldCharType="begin"/>
      </w:r>
      <w:r>
        <w:instrText xml:space="preserve"> PAGEREF _Toc110342866 \h </w:instrText>
      </w:r>
      <w:r>
        <w:fldChar w:fldCharType="separate"/>
      </w:r>
      <w:r>
        <w:t>3</w:t>
      </w:r>
      <w:r>
        <w:fldChar w:fldCharType="end"/>
      </w:r>
    </w:p>
    <w:p w:rsidR="00E136FC" w:rsidRDefault="00E136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5A7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5A7D">
        <w:rPr>
          <w:rFonts w:cs="Arial"/>
          <w:b/>
          <w:color w:val="000000"/>
          <w:lang w:eastAsia="en-GB"/>
        </w:rPr>
        <w:t>Correction to function f_NR5GC_EmergencyCallRelease</w:t>
      </w:r>
      <w:r>
        <w:tab/>
      </w:r>
      <w:r>
        <w:fldChar w:fldCharType="begin"/>
      </w:r>
      <w:r>
        <w:instrText xml:space="preserve"> PAGEREF _Toc110342867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E136FC" w:rsidRDefault="00E136FC" w:rsidP="00E136F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Hlk107318485"/>
      <w:bookmarkStart w:id="13" w:name="_Toc109288414"/>
      <w:bookmarkStart w:id="14" w:name="_Toc110342864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</w:p>
    <w:p w:rsidR="00E136FC" w:rsidRDefault="00E136FC" w:rsidP="00E13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E136FC" w:rsidRDefault="00E136FC" w:rsidP="00E13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E136FC" w:rsidRDefault="00E136FC" w:rsidP="00E13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2"/>
    <w:p w:rsidR="00E136FC" w:rsidRDefault="00E136FC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122434488"/>
      <w:bookmarkStart w:id="16" w:name="_Toc295288959"/>
      <w:bookmarkStart w:id="17" w:name="_Toc110342865"/>
      <w:r w:rsidRPr="00854C55">
        <w:rPr>
          <w:b/>
        </w:rPr>
        <w:t>Corrections required</w:t>
      </w:r>
      <w:bookmarkEnd w:id="15"/>
      <w:bookmarkEnd w:id="16"/>
      <w:bookmarkEnd w:id="17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1034286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35FC1" w:rsidRPr="00835FC1">
        <w:rPr>
          <w:rFonts w:cs="Arial"/>
          <w:b/>
          <w:color w:val="000000"/>
          <w:lang w:eastAsia="en-GB"/>
        </w:rPr>
        <w:t>f_IMS_EmergencyCallAndReleaseWithoutRegistration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D340B8" w:rsidP="00426FCD">
            <w:pPr>
              <w:pStyle w:val="CRCoverPage"/>
              <w:spacing w:after="0"/>
              <w:rPr>
                <w:noProof/>
              </w:rPr>
            </w:pPr>
            <w:r w:rsidRPr="00D340B8">
              <w:rPr>
                <w:noProof/>
              </w:rPr>
              <w:t>f_IMS_EmergencyCallAndReleaseWithoutRegistration</w:t>
            </w:r>
          </w:p>
        </w:tc>
      </w:tr>
      <w:tr w:rsidR="00FA485A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3" w:rsidRDefault="003D5822" w:rsidP="00501273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C5E9A">
              <w:rPr>
                <w:rFonts w:cs="Arial"/>
                <w:lang w:val="en-SG"/>
              </w:rPr>
              <w:t xml:space="preserve">Keeping coordinate flag as true </w:t>
            </w:r>
            <w:r>
              <w:rPr>
                <w:rFonts w:cs="Arial"/>
                <w:lang w:val="en-SG"/>
              </w:rPr>
              <w:t xml:space="preserve">by default </w:t>
            </w:r>
            <w:r w:rsidRPr="003C5E9A">
              <w:rPr>
                <w:rFonts w:cs="Arial"/>
                <w:lang w:val="en-SG"/>
              </w:rPr>
              <w:t>in f_IMS_EmergencyCallSetup_NR5GC_A_6</w:t>
            </w:r>
            <w:r>
              <w:rPr>
                <w:rFonts w:cs="Arial"/>
                <w:lang w:val="en-SG"/>
              </w:rPr>
              <w:t>() affects c</w:t>
            </w:r>
            <w:r>
              <w:rPr>
                <w:noProof/>
              </w:rPr>
              <w:t>oordination between IMS PTC and NR5GC PTC and test case get</w:t>
            </w:r>
            <w:r w:rsidR="00F64EAC">
              <w:rPr>
                <w:noProof/>
              </w:rPr>
              <w:t>s</w:t>
            </w:r>
            <w:r>
              <w:rPr>
                <w:noProof/>
              </w:rPr>
              <w:t xml:space="preserve"> stuck in various steps of </w:t>
            </w:r>
            <w:r w:rsidRPr="00501273">
              <w:rPr>
                <w:rFonts w:cs="Arial"/>
                <w:lang w:val="en-SG"/>
              </w:rPr>
              <w:t>IMS MO Emergency call release</w:t>
            </w:r>
            <w:r>
              <w:rPr>
                <w:rFonts w:cs="Arial"/>
                <w:lang w:val="en-SG"/>
              </w:rPr>
              <w:t xml:space="preserve"> procdure as per </w:t>
            </w:r>
            <w:r w:rsidR="00501273" w:rsidRPr="00501273">
              <w:rPr>
                <w:rFonts w:cs="Arial"/>
                <w:lang w:val="en-SG"/>
              </w:rPr>
              <w:t>Table 4.9.12A.2.2-1</w:t>
            </w:r>
            <w:r>
              <w:rPr>
                <w:rFonts w:cs="Arial"/>
                <w:lang w:val="en-SG"/>
              </w:rPr>
              <w:t>. Also,</w:t>
            </w:r>
          </w:p>
          <w:p w:rsidR="00EC4B5A" w:rsidRPr="0021576B" w:rsidRDefault="0021576B" w:rsidP="002157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f</w:t>
            </w:r>
            <w:r w:rsidR="003C5E9A" w:rsidRPr="003C5E9A">
              <w:rPr>
                <w:noProof/>
              </w:rPr>
              <w:t>_IMS_EmergencyCallAndReleaseWithoutRegistration</w:t>
            </w:r>
            <w:r>
              <w:rPr>
                <w:noProof/>
              </w:rPr>
              <w:t>()</w:t>
            </w:r>
            <w:r w:rsidR="003C5E9A">
              <w:rPr>
                <w:noProof/>
              </w:rPr>
              <w:t xml:space="preserve"> has already handled </w:t>
            </w:r>
            <w:r>
              <w:rPr>
                <w:noProof/>
              </w:rPr>
              <w:t xml:space="preserve">those cor-ordination message to </w:t>
            </w:r>
            <w:r w:rsidR="003C5E9A">
              <w:rPr>
                <w:noProof/>
              </w:rPr>
              <w:t>inform</w:t>
            </w:r>
            <w:r>
              <w:rPr>
                <w:noProof/>
              </w:rPr>
              <w:t xml:space="preserve"> and wait from NR5GC PTC for </w:t>
            </w:r>
            <w:r w:rsidR="003C5E9A">
              <w:rPr>
                <w:noProof/>
              </w:rPr>
              <w:t xml:space="preserve"> </w:t>
            </w:r>
            <w:r w:rsidR="003C5E9A" w:rsidRPr="003C5E9A">
              <w:rPr>
                <w:noProof/>
              </w:rPr>
              <w:t>f_NR5GC_EmergencyCallPDUSession</w:t>
            </w:r>
            <w:r>
              <w:rPr>
                <w:noProof/>
              </w:rPr>
              <w:t>()</w:t>
            </w:r>
            <w:r w:rsidR="003C5E9A">
              <w:rPr>
                <w:noProof/>
              </w:rPr>
              <w:t xml:space="preserve"> and </w:t>
            </w:r>
            <w:r w:rsidR="003C5E9A" w:rsidRPr="003C5E9A">
              <w:rPr>
                <w:noProof/>
              </w:rPr>
              <w:t>f_NR5GC_EmergencyCallRelease</w:t>
            </w:r>
            <w:r>
              <w:rPr>
                <w:noProof/>
              </w:rPr>
              <w:t>().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96" w:rsidRPr="001124B3" w:rsidRDefault="00F64EAC" w:rsidP="009B505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</w:t>
            </w:r>
            <w:r w:rsidR="0021576B">
              <w:rPr>
                <w:rFonts w:cs="Arial"/>
              </w:rPr>
              <w:t xml:space="preserve">et </w:t>
            </w:r>
            <w:r w:rsidR="0021576B" w:rsidRPr="0021576B">
              <w:rPr>
                <w:rFonts w:cs="Arial"/>
              </w:rPr>
              <w:t>p_WaitForTrigger</w:t>
            </w:r>
            <w:r w:rsidR="0021576B">
              <w:rPr>
                <w:rFonts w:cs="Arial"/>
              </w:rPr>
              <w:t xml:space="preserve"> and </w:t>
            </w:r>
            <w:r w:rsidR="0021576B" w:rsidRPr="0021576B">
              <w:rPr>
                <w:rFonts w:cs="Arial"/>
              </w:rPr>
              <w:t>p_SessionModification</w:t>
            </w:r>
            <w:r w:rsidR="0021576B">
              <w:rPr>
                <w:rFonts w:cs="Arial"/>
              </w:rPr>
              <w:t xml:space="preserve"> as false in </w:t>
            </w:r>
            <w:r w:rsidR="0021576B" w:rsidRPr="00575935">
              <w:rPr>
                <w:rFonts w:cs="Arial"/>
                <w:lang w:val="en-SG"/>
              </w:rPr>
              <w:t>f_IMS_EmergencyCallSetup_NR5GC_A_6</w:t>
            </w:r>
            <w:r w:rsidR="0021576B">
              <w:rPr>
                <w:rFonts w:cs="Arial"/>
                <w:lang w:val="en-SG"/>
              </w:rPr>
              <w:t>() call.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D340B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D340B8">
              <w:rPr>
                <w:rFonts w:ascii="Arial" w:hAnsi="Arial" w:cs="Arial"/>
                <w:lang w:eastAsia="en-GB"/>
              </w:rPr>
              <w:t>\Common\IMS\IMS_NR5GC_Functions.ttcn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function f_IMS_EmergencyCallAndReleaseWithoutRegistration (INVITE_A_2_1_Context_Type p_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Context :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= A_2_1_A6) runs on IMS_PTC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var INVITE_Request v_InviteRequest;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setup: 34.229-5 Annex A.6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InviteRequest :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= f_IMS_EmergencyCallSetup_NR5GC_A_6(p_Context</w:t>
            </w:r>
            <w:r w:rsidRPr="00D340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; // @sic R5s210875, R5-217857 sic@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Inform NR: Emergency Call established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SendCoOrdMsg(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WaitForTrigger(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Emergency Call MO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f_IMS_EmergencyCallRelease(v_InviteRequest);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Inform NR: Emergency Call released.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SendCoOrdMsg(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620AA7" w:rsidRPr="00722896" w:rsidRDefault="00D340B8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3C614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function f_IMS_EmergencyCallAndReleaseWithoutRegistration (INVITE_A_2_1_Context_Type p_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Context :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= A_2_1_A6) runs on IMS_PTC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var INVITE_Request v_InviteRequest;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setup: 34.229-5 Annex A.6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InviteRequest :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= f_IMS_EmergencyCallSetup_NR5GC_A_6(p_Context</w:t>
            </w:r>
            <w:r w:rsidRPr="00D340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 -, false, false);</w:t>
            </w: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// @sic R5s210875, R5-217857 sic@ </w:t>
            </w:r>
            <w:r w:rsidR="00663A7E"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WA#WI=988512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Inform NR: Emergency Call established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SendCoOrdMsg(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f_IMS_IPCAN_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WaitForTrigger(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Emergency Call MO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f_IMS_EmergencyCallRelease(v_InviteRequest);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// Inform NR: Emergency Call released.</w:t>
            </w:r>
          </w:p>
          <w:p w:rsidR="00D340B8" w:rsidRPr="00D340B8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</w:t>
            </w:r>
            <w:proofErr w:type="gramStart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SendCoOrdMsg(</w:t>
            </w:r>
            <w:proofErr w:type="gramEnd"/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340B8" w:rsidRPr="006D35E4" w:rsidRDefault="00D340B8" w:rsidP="00D340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340B8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812485"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127D4" w:rsidRPr="006D35E4" w:rsidRDefault="001127D4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3C614F" w:rsidRDefault="003C614F" w:rsidP="003C61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9" w:name="_Toc11034286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="00D754D8" w:rsidRPr="00D754D8">
        <w:rPr>
          <w:rFonts w:cs="Arial"/>
          <w:b/>
          <w:color w:val="000000"/>
          <w:lang w:eastAsia="en-GB"/>
        </w:rPr>
        <w:t>function f_NR5GC_EmergencyCallRelease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614F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Default="003C614F" w:rsidP="0066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Pr="007F5C63" w:rsidRDefault="00D754D8" w:rsidP="0066057D">
            <w:pPr>
              <w:pStyle w:val="CRCoverPage"/>
              <w:spacing w:after="0"/>
              <w:rPr>
                <w:noProof/>
              </w:rPr>
            </w:pPr>
            <w:r w:rsidRPr="00D754D8">
              <w:rPr>
                <w:noProof/>
              </w:rPr>
              <w:t>function f_NR5GC_EmergencyCallRelease</w:t>
            </w:r>
          </w:p>
        </w:tc>
      </w:tr>
      <w:tr w:rsidR="003C614F" w:rsidTr="0066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Pr="00AD4ADA" w:rsidRDefault="00701029" w:rsidP="00660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2B7012" w:rsidRPr="002B7012">
              <w:rPr>
                <w:noProof/>
              </w:rPr>
              <w:t>f_Check_NG_PDUSessionReleaseReq</w:t>
            </w:r>
            <w:r>
              <w:rPr>
                <w:noProof/>
              </w:rPr>
              <w:t xml:space="preserve"> call </w:t>
            </w:r>
            <w:r w:rsidRPr="00701029">
              <w:rPr>
                <w:noProof/>
              </w:rPr>
              <w:t>v_PDUSession</w:t>
            </w:r>
            <w:r>
              <w:rPr>
                <w:noProof/>
              </w:rPr>
              <w:t xml:space="preserve"> will get updated and thus some of the stored param like </w:t>
            </w:r>
            <w:r w:rsidRPr="00701029">
              <w:rPr>
                <w:noProof/>
              </w:rPr>
              <w:t>v_PDUSession.PdnIndex</w:t>
            </w:r>
            <w:r>
              <w:rPr>
                <w:noProof/>
              </w:rPr>
              <w:t xml:space="preserve"> will be omitted during the </w:t>
            </w:r>
            <w:r w:rsidRPr="00701029">
              <w:rPr>
                <w:noProof/>
              </w:rPr>
              <w:t>f_IP_RtpRtcpLoopback() call and will lead to run time CompulsoryValueOmittedException error.</w:t>
            </w:r>
          </w:p>
        </w:tc>
      </w:tr>
      <w:tr w:rsidR="003C614F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Pr="001124B3" w:rsidRDefault="00701029" w:rsidP="00660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Store </w:t>
            </w:r>
            <w:r w:rsidRPr="00701029">
              <w:rPr>
                <w:noProof/>
              </w:rPr>
              <w:t>v_PDUSession.PdnIndex</w:t>
            </w:r>
            <w:r>
              <w:rPr>
                <w:noProof/>
              </w:rPr>
              <w:t xml:space="preserve"> into a separate variable before passing it to subsequent handli</w:t>
            </w:r>
            <w:r w:rsidR="003A7675">
              <w:rPr>
                <w:noProof/>
              </w:rPr>
              <w:t>ng functions.</w:t>
            </w:r>
          </w:p>
        </w:tc>
      </w:tr>
      <w:tr w:rsidR="003C614F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Pr="00CC39F9" w:rsidRDefault="00B2091D" w:rsidP="0066057D">
            <w:pPr>
              <w:spacing w:after="0"/>
              <w:rPr>
                <w:rFonts w:ascii="Arial" w:hAnsi="Arial" w:cs="Arial"/>
                <w:lang w:eastAsia="en-GB"/>
              </w:rPr>
            </w:pPr>
            <w:r w:rsidRPr="00B2091D">
              <w:rPr>
                <w:rFonts w:ascii="Arial" w:hAnsi="Arial" w:cs="Arial"/>
                <w:lang w:eastAsia="en-GB"/>
              </w:rPr>
              <w:t>Common\NR5GC\NR5GC_IMSProcedures.ttcn</w:t>
            </w:r>
          </w:p>
        </w:tc>
      </w:tr>
      <w:tr w:rsidR="003C614F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Default="003C614F" w:rsidP="006605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Default="003C614F" w:rsidP="0066057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C614F" w:rsidRDefault="003C614F" w:rsidP="003C614F">
      <w:pPr>
        <w:spacing w:after="0"/>
        <w:rPr>
          <w:rFonts w:ascii="Arial" w:hAnsi="Arial"/>
          <w:b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C614F" w:rsidRPr="00CD057D" w:rsidTr="0066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EmergencyCallRelease(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NR_CellId_Type p_NR_CellId, boolean p_MOTriggerRequired := true, boolean p_IMSMsgsNotYetSent := true) runs on NR5GC_PTC //WA#WI=984946 R5s220789 TF160 Comments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MobilityInfo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f_Get_PDUSessionForDNNType(f_NR5GC_MobileInfo_GetSessionInfoList(), Emergency_PDN); // @sic R5s210363 sic@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PDUSession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valueof(v_GSM_MobilityInfo); // Must be there as previously established it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PDUSessionId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v_PDUSession.SessionId;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WaitForReq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true; // @sic R5s220524 sic@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timer t_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Wait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if (p_MOTriggerRequired) 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/ @sic R5s220531 sic@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f_IMS_IPCAN_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SendCoOrdMsg(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IMS[tsc_Index_IMS2]); // @sic R5s220039 sic@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alt 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// @sic R5-216829 sic@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[v_WaitForReq] SRB.receive(car_NR_SRB_NasPdu_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p_NR_CellId, tsc_NR_RbId_SRB2, cr_NG_NAS_IndWithPiggybacking(tsc_SHT_IntegrityProtected_Ciphered))) -&gt; value v_ReceivedAsp  // @sic R5s211524 sic@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f_Check_NG_PDUSessionReleaseReq (v_PDUSession, f_NR5GC_MobileInfo_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), v_ReceivedAsp.Signalling.Nas[0].Pdu, v_PDUSessionId)) {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SetVerdictFailOrInconc(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failed");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t_Wait.stop;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WaitForReq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[p_IMSMsgsNotYetSent] 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IMS[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tsc_Index_IMS2].receive(cmr_IMS_IPCAN_Trigger)  // @sic R5s220039 sic@ //WA#WI=984946 R5s220789 TF160 Comments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{ t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_Wait.stop }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t_Wait.timeout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// @sic R5s220039 sic@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  <w:t>if (p_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IMSMsgsNotYetSent){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repeat;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f_NR5GC_PDUSessionRelease (p_NR_CellId,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v_PDUSessionId,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cs_GMM_GSM_Cause (omit, '00100100'B));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f_IP_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RtpRtcpLoopback(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IP, </w:t>
            </w:r>
            <w:r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v_PDUSession.PdnIndex</w:t>
            </w: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, tsc_IMS_MediaPort_M1, omit);  // @sic R5s210363 sic@</w:t>
            </w:r>
          </w:p>
          <w:p w:rsidR="006C0E1A" w:rsidRPr="006C0E1A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__FILE__, __LINE__, "Emergency Call Release");</w:t>
            </w:r>
          </w:p>
          <w:p w:rsidR="003C614F" w:rsidRPr="00722896" w:rsidRDefault="006C0E1A" w:rsidP="006C0E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3C614F" w:rsidRPr="00CD057D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Pr="00CD057D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C614F" w:rsidRPr="00CD057D" w:rsidTr="0066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EmergencyCallRelease(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NR_CellId_Type p_NR_CellId, boolean p_MOTriggerRequired := true, boolean p_IMSMsgsNotYetSent := true) runs on NR5GC_PTC //WA#WI=984946 R5s220789 TF160 Comments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MobilityInfo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f_Get_PDUSessionForDNNType(f_NR5GC_MobileInfo_GetSessionInfoList(), Emergency_PDN); // @sic R5s210363 sic@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GSM_MobilityInfo_Type v_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PDUSession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valueof(v_GSM_MobilityInfo); // Must be there as previously established it</w:t>
            </w:r>
          </w:p>
          <w:p w:rsid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PDUSessionId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v_PDUSession.SessionId;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PDN_Index_Type v_PDN_</w:t>
            </w:r>
            <w:proofErr w:type="gramStart"/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Index :</w:t>
            </w:r>
            <w:proofErr w:type="gramEnd"/>
            <w:r w:rsidRPr="00C33E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v_PDUSession.PdnIndex; // </w:t>
            </w:r>
            <w:r w:rsidR="0032027E"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WA#WI=988512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WaitForReq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true; // @sic R5s220524 sic@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timer t_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Wait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if (p_MOTriggerRequired) 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/ @sic R5s220531 sic@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f_IMS_IPCAN_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SendCoOrdMsg(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IMS[tsc_Index_IMS2]); // @sic R5s220039 sic@</w:t>
            </w:r>
          </w:p>
          <w:p w:rsidR="00C33ECF" w:rsidRP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:rsidR="00C33ECF" w:rsidRP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t_Wait.start;</w:t>
            </w:r>
          </w:p>
          <w:p w:rsidR="00C33ECF" w:rsidRP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alt </w:t>
            </w:r>
            <w:proofErr w:type="gramStart"/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{  </w:t>
            </w:r>
            <w:proofErr w:type="gramEnd"/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// @sic R5-216829 sic@</w:t>
            </w:r>
          </w:p>
          <w:p w:rsidR="00C33ECF" w:rsidRP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[v_WaitForReq] SRB.receive(car_NR_SRB_NasPdu_</w:t>
            </w:r>
            <w:proofErr w:type="gramStart"/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>IND(</w:t>
            </w:r>
            <w:proofErr w:type="gramEnd"/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>p_NR_CellId, tsc_NR_RbId_SRB2, cr_NG_NAS_IndWithPiggybacking(tsc_SHT_IntegrityProtected_Ciphered))) -&gt; value v_ReceivedAsp  // @sic R5s211524 sic@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E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f_Check_NG_PDUSessionReleaseReq (v_PDUSession, f_NR5GC_MobileInfo_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), v_ReceivedAsp.Signalling.Nas[0].Pdu, v_PDUSessionId)) {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SetVerdictFailOrInconc(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failed");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t_Wait.stop;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WaitForReq :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[p_IMSMsgsNotYetSent] 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IMS[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tsc_Index_IMS2].receive(cmr_IMS_IPCAN_Trigger)  // @sic R5s220039 sic@ //WA#WI=984946 R5s220789 TF160 Comments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{ t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_Wait.stop }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t_Wait.timeout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// @sic R5s220039 sic@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  <w:t>if (p_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IMSMsgsNotYetSent){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repeat;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f_NR5GC_PDUSessionRelease (p_NR_CellId,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v_PDUSessionId,</w:t>
            </w:r>
          </w:p>
          <w:p w:rsidR="00C33ECF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cs_GMM_GSM_Cause (omit, '00100100'B));</w:t>
            </w:r>
          </w:p>
          <w:p w:rsidR="00D67BF7" w:rsidRPr="006C0E1A" w:rsidRDefault="00D67BF7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7BF7">
              <w:rPr>
                <w:rFonts w:ascii="Courier New" w:hAnsi="Courier New" w:cs="Courier New"/>
                <w:color w:val="000000"/>
                <w:lang w:eastAsia="de-DE"/>
              </w:rPr>
              <w:t>f_IP_</w:t>
            </w:r>
            <w:proofErr w:type="gramStart"/>
            <w:r w:rsidRPr="00D67BF7">
              <w:rPr>
                <w:rFonts w:ascii="Courier New" w:hAnsi="Courier New" w:cs="Courier New"/>
                <w:color w:val="000000"/>
                <w:lang w:eastAsia="de-DE"/>
              </w:rPr>
              <w:t>RtpRtcpLoopback(</w:t>
            </w:r>
            <w:proofErr w:type="gramEnd"/>
            <w:r w:rsidRPr="00D67BF7">
              <w:rPr>
                <w:rFonts w:ascii="Courier New" w:hAnsi="Courier New" w:cs="Courier New"/>
                <w:color w:val="000000"/>
                <w:lang w:eastAsia="de-DE"/>
              </w:rPr>
              <w:t xml:space="preserve">IP, </w:t>
            </w:r>
            <w:r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v_PDN_Index</w:t>
            </w:r>
            <w:r w:rsidRPr="00D67BF7">
              <w:rPr>
                <w:rFonts w:ascii="Courier New" w:hAnsi="Courier New" w:cs="Courier New"/>
                <w:color w:val="000000"/>
                <w:lang w:eastAsia="de-DE"/>
              </w:rPr>
              <w:t>, tsc_IMS_MediaPort_M1, omit);  // @sic R5s210363 sic@</w:t>
            </w:r>
            <w:r w:rsidR="00D833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D8339F" w:rsidRPr="00320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WA#WI=988512</w:t>
            </w:r>
          </w:p>
          <w:p w:rsidR="00C33ECF" w:rsidRPr="006C0E1A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>__FILE__, __LINE__, "Emergency Call Release");</w:t>
            </w:r>
          </w:p>
          <w:p w:rsidR="003C614F" w:rsidRPr="006D35E4" w:rsidRDefault="00C33ECF" w:rsidP="00C33E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C0E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8129D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EB8" w:rsidRDefault="00221EB8">
      <w:r>
        <w:separator/>
      </w:r>
    </w:p>
  </w:endnote>
  <w:endnote w:type="continuationSeparator" w:id="0">
    <w:p w:rsidR="00221EB8" w:rsidRDefault="0022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6FC" w:rsidRDefault="00E136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6FC" w:rsidRDefault="00E136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6FC" w:rsidRDefault="00E13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EB8" w:rsidRDefault="00221EB8">
      <w:r>
        <w:separator/>
      </w:r>
    </w:p>
  </w:footnote>
  <w:footnote w:type="continuationSeparator" w:id="0">
    <w:p w:rsidR="00221EB8" w:rsidRDefault="0022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382521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382521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953354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953354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29451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29451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8838578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8838578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0301959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0301959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13A22AA"/>
    <w:multiLevelType w:val="hybridMultilevel"/>
    <w:tmpl w:val="DA6295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C18D1"/>
    <w:multiLevelType w:val="hybridMultilevel"/>
    <w:tmpl w:val="552CE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C16DE"/>
    <w:multiLevelType w:val="hybridMultilevel"/>
    <w:tmpl w:val="8BFA6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16729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EFA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24A4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1A5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650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295"/>
    <w:rsid w:val="00200CF3"/>
    <w:rsid w:val="0020107D"/>
    <w:rsid w:val="00202337"/>
    <w:rsid w:val="002040A1"/>
    <w:rsid w:val="002040EC"/>
    <w:rsid w:val="00204437"/>
    <w:rsid w:val="00205361"/>
    <w:rsid w:val="00205944"/>
    <w:rsid w:val="002102E3"/>
    <w:rsid w:val="00212AF9"/>
    <w:rsid w:val="0021376A"/>
    <w:rsid w:val="0021576B"/>
    <w:rsid w:val="00220349"/>
    <w:rsid w:val="00220405"/>
    <w:rsid w:val="00221C5A"/>
    <w:rsid w:val="00221EB8"/>
    <w:rsid w:val="00222013"/>
    <w:rsid w:val="002220A5"/>
    <w:rsid w:val="00232611"/>
    <w:rsid w:val="00232B70"/>
    <w:rsid w:val="00233AFC"/>
    <w:rsid w:val="0023625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08ED"/>
    <w:rsid w:val="00273E8B"/>
    <w:rsid w:val="00274581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B6535"/>
    <w:rsid w:val="002B7012"/>
    <w:rsid w:val="002C7E01"/>
    <w:rsid w:val="002D16DD"/>
    <w:rsid w:val="002D2F53"/>
    <w:rsid w:val="002D607D"/>
    <w:rsid w:val="002D6A77"/>
    <w:rsid w:val="002E008A"/>
    <w:rsid w:val="002E2700"/>
    <w:rsid w:val="002E380F"/>
    <w:rsid w:val="002E54F3"/>
    <w:rsid w:val="002E69D0"/>
    <w:rsid w:val="002F029B"/>
    <w:rsid w:val="002F3129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027E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12E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09E3"/>
    <w:rsid w:val="003926A3"/>
    <w:rsid w:val="00393BCA"/>
    <w:rsid w:val="00394D9E"/>
    <w:rsid w:val="00394DFF"/>
    <w:rsid w:val="0039698E"/>
    <w:rsid w:val="00396A3F"/>
    <w:rsid w:val="003A6DD8"/>
    <w:rsid w:val="003A7675"/>
    <w:rsid w:val="003B0E73"/>
    <w:rsid w:val="003B79C8"/>
    <w:rsid w:val="003C2766"/>
    <w:rsid w:val="003C4691"/>
    <w:rsid w:val="003C5E9A"/>
    <w:rsid w:val="003C614F"/>
    <w:rsid w:val="003C6AD0"/>
    <w:rsid w:val="003D1092"/>
    <w:rsid w:val="003D1466"/>
    <w:rsid w:val="003D5822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D769F"/>
    <w:rsid w:val="004F0155"/>
    <w:rsid w:val="004F1AD2"/>
    <w:rsid w:val="004F24BD"/>
    <w:rsid w:val="004F6175"/>
    <w:rsid w:val="004F661B"/>
    <w:rsid w:val="00501273"/>
    <w:rsid w:val="005045C7"/>
    <w:rsid w:val="0050517D"/>
    <w:rsid w:val="005053E7"/>
    <w:rsid w:val="00506826"/>
    <w:rsid w:val="005105E0"/>
    <w:rsid w:val="0051196A"/>
    <w:rsid w:val="00511FC8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844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1534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2E55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4EA"/>
    <w:rsid w:val="005F5CEE"/>
    <w:rsid w:val="005F740E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057D"/>
    <w:rsid w:val="00661E2C"/>
    <w:rsid w:val="00663A7E"/>
    <w:rsid w:val="00663B18"/>
    <w:rsid w:val="00667016"/>
    <w:rsid w:val="00667ED9"/>
    <w:rsid w:val="00670012"/>
    <w:rsid w:val="0067057F"/>
    <w:rsid w:val="006726D2"/>
    <w:rsid w:val="0067337E"/>
    <w:rsid w:val="0068444E"/>
    <w:rsid w:val="00691021"/>
    <w:rsid w:val="006939C7"/>
    <w:rsid w:val="00693E69"/>
    <w:rsid w:val="00694F50"/>
    <w:rsid w:val="00695808"/>
    <w:rsid w:val="00696432"/>
    <w:rsid w:val="006A1058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0E1A"/>
    <w:rsid w:val="006C114A"/>
    <w:rsid w:val="006C2A6F"/>
    <w:rsid w:val="006C5FAD"/>
    <w:rsid w:val="006C7BCB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102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3F8"/>
    <w:rsid w:val="00773780"/>
    <w:rsid w:val="007746AB"/>
    <w:rsid w:val="007834DD"/>
    <w:rsid w:val="007853E8"/>
    <w:rsid w:val="00792342"/>
    <w:rsid w:val="007955CC"/>
    <w:rsid w:val="007977A8"/>
    <w:rsid w:val="007A2600"/>
    <w:rsid w:val="007A31F6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12485"/>
    <w:rsid w:val="008129D6"/>
    <w:rsid w:val="00822A77"/>
    <w:rsid w:val="00824C2C"/>
    <w:rsid w:val="00825391"/>
    <w:rsid w:val="00827110"/>
    <w:rsid w:val="0082765A"/>
    <w:rsid w:val="008279FA"/>
    <w:rsid w:val="008322F4"/>
    <w:rsid w:val="00835FC1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1938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AAE"/>
    <w:rsid w:val="008B3B03"/>
    <w:rsid w:val="008C6934"/>
    <w:rsid w:val="008D01F1"/>
    <w:rsid w:val="008D4141"/>
    <w:rsid w:val="008D77F8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501A"/>
    <w:rsid w:val="00B175B1"/>
    <w:rsid w:val="00B17EC1"/>
    <w:rsid w:val="00B203F1"/>
    <w:rsid w:val="00B2091D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277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30F7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3ECF"/>
    <w:rsid w:val="00C3411B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56B5C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1E82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D7DA2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21F7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0B8"/>
    <w:rsid w:val="00D34E67"/>
    <w:rsid w:val="00D3654B"/>
    <w:rsid w:val="00D4039D"/>
    <w:rsid w:val="00D44254"/>
    <w:rsid w:val="00D4618B"/>
    <w:rsid w:val="00D475A7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67BF7"/>
    <w:rsid w:val="00D71279"/>
    <w:rsid w:val="00D720E3"/>
    <w:rsid w:val="00D7237E"/>
    <w:rsid w:val="00D73544"/>
    <w:rsid w:val="00D7367C"/>
    <w:rsid w:val="00D7387B"/>
    <w:rsid w:val="00D754D8"/>
    <w:rsid w:val="00D757B0"/>
    <w:rsid w:val="00D80B6A"/>
    <w:rsid w:val="00D8339F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1C9B"/>
    <w:rsid w:val="00E029A5"/>
    <w:rsid w:val="00E12056"/>
    <w:rsid w:val="00E136FC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26F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4B5A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8D2"/>
    <w:rsid w:val="00EF3CC6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101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AC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486A"/>
    <w:rsid w:val="00FB598F"/>
    <w:rsid w:val="00FB6386"/>
    <w:rsid w:val="00FB7ED8"/>
    <w:rsid w:val="00FC3A1C"/>
    <w:rsid w:val="00FC3E53"/>
    <w:rsid w:val="00FC60A7"/>
    <w:rsid w:val="00FC75B0"/>
    <w:rsid w:val="00FD00BB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0B89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3E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A2E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A2E55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A2E5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A2E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A2E55"/>
    <w:rPr>
      <w:rFonts w:asciiTheme="minorHAnsi" w:eastAsiaTheme="minorEastAsia" w:hAnsiTheme="minorHAnsi" w:cstheme="minorBidi"/>
      <w:lang w:val="en-US" w:eastAsia="zh-CN"/>
    </w:rPr>
  </w:style>
  <w:style w:type="paragraph" w:styleId="EndnoteText">
    <w:name w:val="endnote text"/>
    <w:basedOn w:val="Normal"/>
    <w:link w:val="EndnoteTextChar"/>
    <w:semiHidden/>
    <w:unhideWhenUsed/>
    <w:rsid w:val="003C5E9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C5E9A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3C5E9A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E136F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36BE1-45CF-44F2-B21E-CEE9348F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1641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2022-08-02T13:27:00Z</dcterms:created>
  <dcterms:modified xsi:type="dcterms:W3CDTF">2022-08-02T13:29:00Z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2022-07-04T16:51:16Z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a13ab61e-8a0a-42b5-b9e7-0f78f64144f9</vt:lpwstr>
  </property>
  <property fmtid="{D5CDD505-2E9C-101B-9397-08002B2CF9AE}" pid="27" name="MSIP_Label_9764cdcd-3664-4d05-9615-7cbf65a4f0a8_ContentBits">
    <vt:lpwstr>0</vt:lpwstr>
  </property>
</Properties>
</file>