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22AAD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997B26">
          <w:rPr>
            <w:b/>
            <w:i/>
            <w:noProof/>
            <w:sz w:val="28"/>
          </w:rPr>
          <w:t>7</w:t>
        </w:r>
        <w:r w:rsidR="005972AE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C55B5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55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652AC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C55B5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C55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F78C3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36A0E" w:rsidR="001E41F3" w:rsidRDefault="00DC1167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415E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3D9171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</w:t>
            </w:r>
            <w:r w:rsidR="001D46C8">
              <w:t>4.</w:t>
            </w:r>
            <w:r w:rsidR="005972AE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BC9AE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1D46C8">
              <w:t>4.</w:t>
            </w:r>
            <w:r w:rsidR="005972AE">
              <w:t>4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0DD503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1D46C8">
        <w:t>4.</w:t>
      </w:r>
      <w:r w:rsidR="005972AE">
        <w:t>4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EA9CF6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1D46C8">
        <w:t>4.</w:t>
      </w:r>
      <w:r w:rsidR="005972AE">
        <w:t>4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193F6D60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F847C4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1D46C8">
        <w:t>4_</w:t>
      </w:r>
      <w:r w:rsidR="00CF4DE2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6DAB2B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1D46C8">
        <w:rPr>
          <w:rFonts w:cs="Arial"/>
        </w:rPr>
        <w:t>4_</w:t>
      </w:r>
      <w:r w:rsidR="00CF4DE2">
        <w:rPr>
          <w:rFonts w:cs="Arial"/>
        </w:rPr>
        <w:t>4</w:t>
      </w:r>
      <w:r w:rsidR="00A94FC1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9FF2F61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997B26">
              <w:rPr>
                <w:rFonts w:cs="Arial"/>
                <w:b/>
                <w:sz w:val="18"/>
              </w:rPr>
              <w:t>7</w:t>
            </w:r>
            <w:r w:rsidR="00CF4DE2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C02433">
              <w:rPr>
                <w:rFonts w:cs="Arial"/>
                <w:b/>
                <w:sz w:val="18"/>
              </w:rPr>
              <w:t>4.</w:t>
            </w:r>
            <w:r w:rsidR="00CF4DE2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55B56"/>
    <w:rsid w:val="00C66BA2"/>
    <w:rsid w:val="00C777AD"/>
    <w:rsid w:val="00C870F6"/>
    <w:rsid w:val="00C95985"/>
    <w:rsid w:val="00CC5026"/>
    <w:rsid w:val="00CC68D0"/>
    <w:rsid w:val="00CE4FAC"/>
    <w:rsid w:val="00CF4DE2"/>
    <w:rsid w:val="00D03F9A"/>
    <w:rsid w:val="00D06D51"/>
    <w:rsid w:val="00D24991"/>
    <w:rsid w:val="00D50255"/>
    <w:rsid w:val="00D66520"/>
    <w:rsid w:val="00D84AE9"/>
    <w:rsid w:val="00DC1167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46</cp:revision>
  <cp:lastPrinted>1900-01-01T00:00:00Z</cp:lastPrinted>
  <dcterms:created xsi:type="dcterms:W3CDTF">2022-01-24T16:23:00Z</dcterms:created>
  <dcterms:modified xsi:type="dcterms:W3CDTF">2022-08-08T12:14:00Z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