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814A6" w14:textId="77777777" w:rsidR="004243B4" w:rsidRDefault="004243B4" w:rsidP="0042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R5s220837</w:t>
        </w:r>
      </w:fldSimple>
    </w:p>
    <w:p w14:paraId="4ABCFEAB" w14:textId="77777777" w:rsidR="004243B4" w:rsidRDefault="004243B4" w:rsidP="004243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43B4" w14:paraId="66614E28" w14:textId="77777777" w:rsidTr="003B7C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2C235" w14:textId="77777777" w:rsidR="004243B4" w:rsidRDefault="004243B4" w:rsidP="003B7C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43B4" w14:paraId="2C66917D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004BBE" w14:textId="77777777" w:rsidR="004243B4" w:rsidRDefault="004243B4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43B4" w14:paraId="69902AF0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83D9A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3DC21E13" w14:textId="77777777" w:rsidTr="003B7CCB">
        <w:tc>
          <w:tcPr>
            <w:tcW w:w="142" w:type="dxa"/>
            <w:tcBorders>
              <w:left w:val="single" w:sz="4" w:space="0" w:color="auto"/>
            </w:tcBorders>
          </w:tcPr>
          <w:p w14:paraId="5ACC2BE7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D1A47" w14:textId="77777777" w:rsidR="004243B4" w:rsidRPr="00410371" w:rsidRDefault="004243B4" w:rsidP="003B7C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2A5FC12" w14:textId="77777777" w:rsidR="004243B4" w:rsidRDefault="004243B4" w:rsidP="003B7C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4160E" w14:textId="77777777" w:rsidR="004243B4" w:rsidRPr="00410371" w:rsidRDefault="004243B4" w:rsidP="003B7CC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2642</w:t>
              </w:r>
            </w:fldSimple>
          </w:p>
        </w:tc>
        <w:tc>
          <w:tcPr>
            <w:tcW w:w="709" w:type="dxa"/>
          </w:tcPr>
          <w:p w14:paraId="018EF6EC" w14:textId="77777777" w:rsidR="004243B4" w:rsidRDefault="004243B4" w:rsidP="003B7C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A37B6C" w14:textId="77777777" w:rsidR="004243B4" w:rsidRPr="00410371" w:rsidRDefault="004243B4" w:rsidP="003B7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C2C735" w14:textId="77777777" w:rsidR="004243B4" w:rsidRDefault="004243B4" w:rsidP="003B7C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133EA" w14:textId="77777777" w:rsidR="004243B4" w:rsidRPr="00410371" w:rsidRDefault="004243B4" w:rsidP="003B7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1174FE" w14:textId="77777777" w:rsidR="004243B4" w:rsidRDefault="004243B4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4243B4" w14:paraId="70D6255A" w14:textId="77777777" w:rsidTr="003B7C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884A9" w14:textId="77777777" w:rsidR="004243B4" w:rsidRDefault="004243B4" w:rsidP="003B7CCB">
            <w:pPr>
              <w:pStyle w:val="CRCoverPage"/>
              <w:spacing w:after="0"/>
              <w:rPr>
                <w:noProof/>
              </w:rPr>
            </w:pPr>
          </w:p>
        </w:tc>
      </w:tr>
      <w:tr w:rsidR="004243B4" w14:paraId="2D62B10C" w14:textId="77777777" w:rsidTr="003B7C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63E55B" w14:textId="77777777" w:rsidR="004243B4" w:rsidRPr="00F25D98" w:rsidRDefault="004243B4" w:rsidP="003B7C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43B4" w14:paraId="26D943DF" w14:textId="77777777" w:rsidTr="003B7CCB">
        <w:tc>
          <w:tcPr>
            <w:tcW w:w="9641" w:type="dxa"/>
            <w:gridSpan w:val="9"/>
          </w:tcPr>
          <w:p w14:paraId="3E2EDCCC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D799B" w14:textId="77777777" w:rsidR="004243B4" w:rsidRDefault="004243B4" w:rsidP="004243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43B4" w14:paraId="024B2765" w14:textId="77777777" w:rsidTr="003B7CCB">
        <w:tc>
          <w:tcPr>
            <w:tcW w:w="2835" w:type="dxa"/>
          </w:tcPr>
          <w:p w14:paraId="37FF26F8" w14:textId="77777777" w:rsidR="004243B4" w:rsidRDefault="004243B4" w:rsidP="003B7C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6D514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94A11" w14:textId="77777777" w:rsidR="004243B4" w:rsidRDefault="004243B4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8B33F0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435CA" w14:textId="77777777" w:rsidR="004243B4" w:rsidRDefault="004243B4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A03150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90CD57" w14:textId="77777777" w:rsidR="004243B4" w:rsidRDefault="004243B4" w:rsidP="003B7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223F12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A85C8" w14:textId="77777777" w:rsidR="004243B4" w:rsidRDefault="004243B4" w:rsidP="003B7C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330A16" w14:textId="77777777" w:rsidR="004243B4" w:rsidRDefault="004243B4" w:rsidP="004243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43B4" w14:paraId="768D86A0" w14:textId="77777777" w:rsidTr="003B7CCB">
        <w:tc>
          <w:tcPr>
            <w:tcW w:w="9640" w:type="dxa"/>
            <w:gridSpan w:val="11"/>
          </w:tcPr>
          <w:p w14:paraId="7916B0E7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7A002FB0" w14:textId="77777777" w:rsidTr="003B7C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7299F1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88917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template </w:t>
            </w:r>
            <w:proofErr w:type="spellStart"/>
            <w:r>
              <w:t>cs_NR_PDCP_Config_SplitSRB</w:t>
            </w:r>
            <w:proofErr w:type="spellEnd"/>
            <w:r>
              <w:fldChar w:fldCharType="end"/>
            </w:r>
          </w:p>
        </w:tc>
      </w:tr>
      <w:tr w:rsidR="004243B4" w14:paraId="64B5D7D4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74326859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1073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337E8261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2F25C7DE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1600C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243B4" w14:paraId="0852B842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175C8ACC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5797E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243B4" w14:paraId="57944B59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68737B83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651FE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226E41D4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6F1B7982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16AD0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3B6756" w14:textId="77777777" w:rsidR="004243B4" w:rsidRDefault="004243B4" w:rsidP="003B7C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80370" w14:textId="77777777" w:rsidR="004243B4" w:rsidRDefault="004243B4" w:rsidP="003B7C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8DE8B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2022-06-28</w:t>
              </w:r>
            </w:fldSimple>
          </w:p>
        </w:tc>
      </w:tr>
      <w:tr w:rsidR="004243B4" w14:paraId="4B605EE6" w14:textId="77777777" w:rsidTr="003B7CCB">
        <w:tc>
          <w:tcPr>
            <w:tcW w:w="1843" w:type="dxa"/>
            <w:tcBorders>
              <w:left w:val="single" w:sz="4" w:space="0" w:color="auto"/>
            </w:tcBorders>
          </w:tcPr>
          <w:p w14:paraId="7AE038DB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21768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8AF59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BB683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C57683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03C098C1" w14:textId="77777777" w:rsidTr="003B7C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584BB" w14:textId="77777777" w:rsidR="004243B4" w:rsidRDefault="004243B4" w:rsidP="003B7C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1D857" w14:textId="77777777" w:rsidR="004243B4" w:rsidRDefault="004243B4" w:rsidP="003B7C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57CB7" w14:textId="77777777" w:rsidR="004243B4" w:rsidRDefault="004243B4" w:rsidP="003B7C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E3CBF" w14:textId="77777777" w:rsidR="004243B4" w:rsidRDefault="004243B4" w:rsidP="003B7C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D0AB5" w14:textId="77777777" w:rsidR="004243B4" w:rsidRDefault="004243B4" w:rsidP="003B7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243B4" w14:paraId="55F3F890" w14:textId="77777777" w:rsidTr="003B7C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B0C3D0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54AFAC" w14:textId="77777777" w:rsidR="004243B4" w:rsidRDefault="004243B4" w:rsidP="003B7C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E41A4D" w14:textId="77777777" w:rsidR="004243B4" w:rsidRDefault="004243B4" w:rsidP="003B7C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D1B405" w14:textId="77777777" w:rsidR="004243B4" w:rsidRPr="007C2097" w:rsidRDefault="004243B4" w:rsidP="003B7C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43B4" w14:paraId="71C01E86" w14:textId="77777777" w:rsidTr="003B7CCB">
        <w:tc>
          <w:tcPr>
            <w:tcW w:w="1843" w:type="dxa"/>
          </w:tcPr>
          <w:p w14:paraId="0B938781" w14:textId="77777777" w:rsidR="004243B4" w:rsidRDefault="004243B4" w:rsidP="003B7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C21583" w14:textId="77777777" w:rsidR="004243B4" w:rsidRDefault="004243B4" w:rsidP="003B7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61E96A84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FF602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DAA54" w14:textId="77777777" w:rsidR="004243B4" w:rsidRDefault="004243B4" w:rsidP="004243B4">
            <w:pPr>
              <w:pStyle w:val="NormalWeb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Refer 38.331 RRC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proofErr w:type="spellStart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pdcp</w:t>
            </w:r>
            <w:proofErr w:type="spellEnd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-Duplication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Indicates whether or not uplink duplication status at the time of receiving this IE is configured and activated as specified in TS 38.323 [5]. 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The presence of this field indicates that duplication is configured.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 PDCP duplication is not configured for CA packet duplication of LTE RLC bearer. </w:t>
            </w:r>
            <w:r w:rsidRPr="00FB28CB">
              <w:rPr>
                <w:rFonts w:ascii="Segoe UI" w:hAnsi="Segoe UI" w:cs="Segoe UI"/>
                <w:b/>
                <w:i/>
                <w:sz w:val="18"/>
                <w:szCs w:val="18"/>
              </w:rPr>
              <w:t>T</w:t>
            </w:r>
            <w:r w:rsidRPr="00FB28CB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h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 xml:space="preserve">e value of this field, when the field is present, indicates the state of the duplication at the time of receiving this IE. If set to true, duplication is activated. </w:t>
            </w:r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>The value of this field is always true, when configured for a SRB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.</w:t>
            </w:r>
            <w:r>
              <w:rPr>
                <w:rFonts w:ascii="Segoe UI" w:hAnsi="Segoe UI" w:cs="Segoe UI"/>
                <w:sz w:val="18"/>
                <w:szCs w:val="18"/>
              </w:rPr>
              <w:t> </w:t>
            </w:r>
          </w:p>
          <w:p w14:paraId="182C3F3F" w14:textId="77777777" w:rsidR="004243B4" w:rsidRDefault="004243B4" w:rsidP="004243B4">
            <w:pPr>
              <w:pStyle w:val="NormalWeb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Refer 38523-1 Table 8.2.2.3.1.3.3-1D: </w:t>
            </w:r>
            <w:r>
              <w:rPr>
                <w:rFonts w:ascii="Segoe UI" w:hAnsi="Segoe UI" w:cs="Segoe UI"/>
                <w:i/>
                <w:iCs/>
                <w:sz w:val="21"/>
                <w:szCs w:val="21"/>
              </w:rPr>
              <w:t>PDCP-Config </w:t>
            </w:r>
            <w:r>
              <w:rPr>
                <w:rFonts w:ascii="Segoe UI" w:hAnsi="Segoe UI" w:cs="Segoe UI"/>
                <w:sz w:val="18"/>
                <w:szCs w:val="18"/>
              </w:rPr>
              <w:t>(Table 8.2.2.3.1.3.3-1C)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-Duplication  false 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-Duplication  Not present    one UL path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Split_SRB</w:t>
            </w:r>
            <w:proofErr w:type="spellEnd"/>
          </w:p>
          <w:p w14:paraId="7483087C" w14:textId="77777777" w:rsidR="004243B4" w:rsidRPr="00E5624B" w:rsidRDefault="004243B4" w:rsidP="004243B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6CDE">
              <w:rPr>
                <w:rFonts w:cs="Arial"/>
                <w:lang w:eastAsia="en-GB"/>
              </w:rPr>
              <w:t xml:space="preserve">For Split SRB , if </w:t>
            </w:r>
            <w:proofErr w:type="spellStart"/>
            <w:r w:rsidRPr="00346CDE">
              <w:rPr>
                <w:rFonts w:cs="Arial"/>
                <w:lang w:eastAsia="en-GB"/>
              </w:rPr>
              <w:t>Pdcp</w:t>
            </w:r>
            <w:proofErr w:type="spellEnd"/>
            <w:r w:rsidRPr="00346CDE">
              <w:rPr>
                <w:rFonts w:cs="Arial"/>
                <w:lang w:eastAsia="en-GB"/>
              </w:rPr>
              <w:t xml:space="preserve"> duplication is not intended , then it is proposed to set the value as Omit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4243B4" w14:paraId="1B16C50D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83254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F9B55" w14:textId="77777777" w:rsidR="004243B4" w:rsidRPr="00CF39F2" w:rsidRDefault="004243B4" w:rsidP="004243B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243B4" w14:paraId="19C6DFCA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4DE7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36A04" w14:textId="77777777" w:rsidR="004243B4" w:rsidRPr="001C574F" w:rsidRDefault="004243B4" w:rsidP="004243B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8.2.2.3.1 </w:t>
            </w:r>
            <w:proofErr w:type="spellStart"/>
            <w:r>
              <w:rPr>
                <w:rFonts w:cs="Arial"/>
                <w:lang w:eastAsia="en-GB"/>
              </w:rPr>
              <w:t>Pdcp</w:t>
            </w:r>
            <w:proofErr w:type="spellEnd"/>
            <w:r>
              <w:rPr>
                <w:rFonts w:cs="Arial"/>
                <w:lang w:eastAsia="en-GB"/>
              </w:rPr>
              <w:t xml:space="preserve"> Duplication is set to Omit</w:t>
            </w:r>
          </w:p>
        </w:tc>
      </w:tr>
      <w:tr w:rsidR="004243B4" w14:paraId="44F5B405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1508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7CD24" w14:textId="77777777" w:rsidR="004243B4" w:rsidRPr="00CF39F2" w:rsidRDefault="004243B4" w:rsidP="004243B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243B4" w14:paraId="15DA20A6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80AC5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1F112" w14:textId="77777777" w:rsidR="004243B4" w:rsidRPr="00CF39F2" w:rsidRDefault="004243B4" w:rsidP="004243B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4243B4" w14:paraId="5E20E650" w14:textId="77777777" w:rsidTr="003B7CCB">
        <w:tc>
          <w:tcPr>
            <w:tcW w:w="2694" w:type="dxa"/>
            <w:gridSpan w:val="2"/>
          </w:tcPr>
          <w:p w14:paraId="6C23435D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C366E" w14:textId="77777777" w:rsidR="004243B4" w:rsidRDefault="004243B4" w:rsidP="00424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2798C21C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30686D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2DD82" w14:textId="77777777" w:rsidR="004243B4" w:rsidRDefault="004243B4" w:rsidP="00424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8.2.2.3.1.ENDC</w:t>
            </w:r>
          </w:p>
        </w:tc>
      </w:tr>
      <w:tr w:rsidR="004243B4" w14:paraId="1E0B4B77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B65A5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72AA2" w14:textId="77777777" w:rsidR="004243B4" w:rsidRDefault="004243B4" w:rsidP="00424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43B4" w14:paraId="21F6AB99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DA11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C7CBD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A5232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304BCF" w14:textId="77777777" w:rsidR="004243B4" w:rsidRDefault="004243B4" w:rsidP="00424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949F2" w14:textId="77777777" w:rsidR="004243B4" w:rsidRDefault="004243B4" w:rsidP="00424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43B4" w14:paraId="76FB4F51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C887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6A282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5294B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E1ACE" w14:textId="77777777" w:rsidR="004243B4" w:rsidRDefault="004243B4" w:rsidP="00424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734A3" w14:textId="77777777" w:rsidR="004243B4" w:rsidRDefault="004243B4" w:rsidP="00424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43B4" w14:paraId="65DE01A5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ECB3E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7C3E5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2EEC6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EFFD2" w14:textId="77777777" w:rsidR="004243B4" w:rsidRDefault="004243B4" w:rsidP="00424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8BF41" w14:textId="77777777" w:rsidR="004243B4" w:rsidRDefault="004243B4" w:rsidP="00424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43B4" w14:paraId="300ACC8D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1F966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98B75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7D355" w14:textId="77777777" w:rsidR="004243B4" w:rsidRDefault="004243B4" w:rsidP="00424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336D2" w14:textId="77777777" w:rsidR="004243B4" w:rsidRDefault="004243B4" w:rsidP="00424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B196B" w14:textId="77777777" w:rsidR="004243B4" w:rsidRDefault="004243B4" w:rsidP="00424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43B4" w14:paraId="1F37CD5D" w14:textId="77777777" w:rsidTr="003B7C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61D48" w14:textId="77777777" w:rsidR="004243B4" w:rsidRDefault="004243B4" w:rsidP="00424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E27C0" w14:textId="77777777" w:rsidR="004243B4" w:rsidRDefault="004243B4" w:rsidP="004243B4">
            <w:pPr>
              <w:pStyle w:val="CRCoverPage"/>
              <w:spacing w:after="0"/>
              <w:rPr>
                <w:noProof/>
              </w:rPr>
            </w:pPr>
          </w:p>
        </w:tc>
      </w:tr>
      <w:tr w:rsidR="004243B4" w14:paraId="1106C00E" w14:textId="77777777" w:rsidTr="003B7C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E2FBE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A6664" w14:textId="77777777" w:rsidR="004243B4" w:rsidRDefault="004243B4" w:rsidP="00424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43B4" w:rsidRPr="008863B9" w14:paraId="6B5346B4" w14:textId="77777777" w:rsidTr="003B7C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295A1" w14:textId="77777777" w:rsidR="004243B4" w:rsidRPr="008863B9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31256" w14:textId="77777777" w:rsidR="004243B4" w:rsidRPr="008863B9" w:rsidRDefault="004243B4" w:rsidP="004243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43B4" w14:paraId="002A55F2" w14:textId="77777777" w:rsidTr="003B7C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C62F2" w14:textId="77777777" w:rsidR="004243B4" w:rsidRDefault="004243B4" w:rsidP="00424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CCBFB" w14:textId="77777777" w:rsidR="004243B4" w:rsidRDefault="004243B4" w:rsidP="00424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2FDEC2" w14:textId="77777777" w:rsidR="004243B4" w:rsidRDefault="004243B4" w:rsidP="004243B4">
      <w:pPr>
        <w:pStyle w:val="CRCoverPage"/>
        <w:spacing w:after="0"/>
        <w:rPr>
          <w:noProof/>
          <w:sz w:val="8"/>
          <w:szCs w:val="8"/>
        </w:rPr>
      </w:pPr>
    </w:p>
    <w:p w14:paraId="0E819B03" w14:textId="77777777" w:rsidR="004243B4" w:rsidRDefault="004243B4" w:rsidP="004243B4">
      <w:pPr>
        <w:rPr>
          <w:noProof/>
        </w:rPr>
      </w:pPr>
    </w:p>
    <w:p w14:paraId="1D247E8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C17FDD5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18B99" w14:textId="77777777" w:rsidR="009478EE" w:rsidRDefault="009478EE" w:rsidP="009478EE">
      <w:pPr>
        <w:rPr>
          <w:noProof/>
        </w:rPr>
      </w:pPr>
    </w:p>
    <w:p w14:paraId="220567C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73194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46A955B" w14:textId="77777777" w:rsidR="004243B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43B4" w:rsidRPr="004660AE">
        <w:rPr>
          <w:rFonts w:ascii="Arial" w:hAnsi="Arial" w:cs="Arial"/>
          <w:iCs/>
        </w:rPr>
        <w:t>Table of Contents</w:t>
      </w:r>
      <w:r w:rsidR="004243B4">
        <w:tab/>
      </w:r>
      <w:r w:rsidR="004243B4">
        <w:fldChar w:fldCharType="begin"/>
      </w:r>
      <w:r w:rsidR="004243B4">
        <w:instrText xml:space="preserve"> PAGEREF _Toc107319471 \h </w:instrText>
      </w:r>
      <w:r w:rsidR="004243B4">
        <w:fldChar w:fldCharType="separate"/>
      </w:r>
      <w:r w:rsidR="004243B4">
        <w:t>3</w:t>
      </w:r>
      <w:r w:rsidR="004243B4">
        <w:fldChar w:fldCharType="end"/>
      </w:r>
    </w:p>
    <w:p w14:paraId="47F0A504" w14:textId="77777777" w:rsidR="004243B4" w:rsidRDefault="004243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60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660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_Toc107319472 \h </w:instrText>
      </w:r>
      <w:r>
        <w:fldChar w:fldCharType="separate"/>
      </w:r>
      <w:r>
        <w:t>3</w:t>
      </w:r>
      <w:r>
        <w:fldChar w:fldCharType="end"/>
      </w:r>
    </w:p>
    <w:p w14:paraId="75F765F0" w14:textId="77777777" w:rsidR="004243B4" w:rsidRDefault="004243B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660A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660AE">
        <w:rPr>
          <w:b/>
        </w:rPr>
        <w:t>Corrections required for NR testcase 8.2.2.3.1</w:t>
      </w:r>
      <w:r>
        <w:tab/>
      </w:r>
      <w:r>
        <w:fldChar w:fldCharType="begin"/>
      </w:r>
      <w:r>
        <w:instrText xml:space="preserve"> PAGEREF _Toc107319473 \h </w:instrText>
      </w:r>
      <w:r>
        <w:fldChar w:fldCharType="separate"/>
      </w:r>
      <w:r>
        <w:t>3</w:t>
      </w:r>
      <w:r>
        <w:fldChar w:fldCharType="end"/>
      </w:r>
    </w:p>
    <w:p w14:paraId="2F0EA013" w14:textId="77777777" w:rsidR="004243B4" w:rsidRDefault="004243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660A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660AE">
        <w:rPr>
          <w:rFonts w:cs="Arial"/>
          <w:b/>
          <w:color w:val="000000"/>
          <w:lang w:eastAsia="en-GB"/>
        </w:rPr>
        <w:t>Correction to the template cs_NR_PDCP_Config_SplitSRB</w:t>
      </w:r>
      <w:r>
        <w:tab/>
      </w:r>
      <w:r>
        <w:fldChar w:fldCharType="begin"/>
      </w:r>
      <w:r>
        <w:instrText xml:space="preserve"> PAGEREF _Toc107319474 \h </w:instrText>
      </w:r>
      <w:r>
        <w:fldChar w:fldCharType="separate"/>
      </w:r>
      <w:r>
        <w:t>3</w:t>
      </w:r>
      <w:r>
        <w:fldChar w:fldCharType="end"/>
      </w:r>
    </w:p>
    <w:p w14:paraId="5F1FC45B" w14:textId="77777777" w:rsidR="004243B4" w:rsidRDefault="004243B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660A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660AE">
        <w:rPr>
          <w:rFonts w:cs="Arial"/>
          <w:b/>
          <w:color w:val="000000"/>
          <w:lang w:eastAsia="en-GB"/>
        </w:rPr>
        <w:t>New Implementation : template cs_NR_PDCP_MoreThanOneRLC_SRB</w:t>
      </w:r>
      <w:r>
        <w:tab/>
      </w:r>
      <w:r>
        <w:fldChar w:fldCharType="begin"/>
      </w:r>
      <w:r>
        <w:instrText xml:space="preserve"> PAGEREF _Toc107319475 \h </w:instrText>
      </w:r>
      <w:r>
        <w:fldChar w:fldCharType="separate"/>
      </w:r>
      <w:r>
        <w:t>5</w:t>
      </w:r>
      <w:r>
        <w:fldChar w:fldCharType="end"/>
      </w:r>
    </w:p>
    <w:p w14:paraId="60BCAD86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159DF0C" w14:textId="77777777" w:rsidR="004243B4" w:rsidRDefault="004243B4" w:rsidP="004243B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CEA262" w14:textId="77777777" w:rsidR="004243B4" w:rsidRDefault="004243B4" w:rsidP="004243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53846F8" w14:textId="77777777" w:rsidR="004243B4" w:rsidRDefault="004243B4" w:rsidP="004243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B0768DD" w14:textId="77777777" w:rsidR="004243B4" w:rsidRDefault="004243B4" w:rsidP="004243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1"/>
    <w:p w14:paraId="664EDF24" w14:textId="77777777" w:rsidR="004243B4" w:rsidRDefault="004243B4" w:rsidP="007A73E5">
      <w:pPr>
        <w:rPr>
          <w:b/>
          <w:sz w:val="24"/>
          <w:lang w:eastAsia="ja-JP"/>
        </w:rPr>
      </w:pPr>
    </w:p>
    <w:p w14:paraId="7AD367D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07319473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2"/>
      <w:bookmarkEnd w:id="13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116C24">
        <w:rPr>
          <w:b/>
        </w:rPr>
        <w:t>8.2.2.3.1</w:t>
      </w:r>
      <w:bookmarkEnd w:id="14"/>
    </w:p>
    <w:p w14:paraId="1B43249B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731947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proofErr w:type="spellStart"/>
      <w:r w:rsidR="00062EA8" w:rsidRPr="00062EA8">
        <w:rPr>
          <w:rFonts w:cs="Arial"/>
          <w:b/>
          <w:color w:val="000000"/>
          <w:lang w:eastAsia="en-GB"/>
        </w:rPr>
        <w:t>cs_NR_PDCP_Config_SplitSRB</w:t>
      </w:r>
      <w:bookmarkEnd w:id="1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B1C5D6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1A0F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A3CB" w14:textId="77777777" w:rsidR="005D27CA" w:rsidRPr="00CC39F9" w:rsidRDefault="009274D3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062EA8">
              <w:rPr>
                <w:rFonts w:cs="Arial"/>
                <w:b/>
                <w:color w:val="000000"/>
                <w:lang w:eastAsia="en-GB"/>
              </w:rPr>
              <w:t>cs_NR_PDCP_Config_SplitSRB</w:t>
            </w:r>
            <w:proofErr w:type="spellEnd"/>
          </w:p>
        </w:tc>
      </w:tr>
      <w:tr w:rsidR="00FA485A" w14:paraId="2000BAC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8DF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A21" w14:textId="77777777" w:rsidR="00A73508" w:rsidRDefault="00A73508" w:rsidP="00A73508">
            <w:pPr>
              <w:pStyle w:val="NormalWeb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Refer 38.331 RRC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proofErr w:type="spellStart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pdcp</w:t>
            </w:r>
            <w:proofErr w:type="spellEnd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-Duplication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Indicates whether or not uplink duplication status at the time of receiving this IE is configured and activated as specified in TS 38.323 [5]. 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The presence of this field indicates that duplication is configured.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 PDCP duplication is not configured for CA packet duplication of LTE RLC bearer. </w:t>
            </w:r>
            <w:r w:rsidRPr="00FB28CB">
              <w:rPr>
                <w:rFonts w:ascii="Segoe UI" w:hAnsi="Segoe UI" w:cs="Segoe UI"/>
                <w:b/>
                <w:i/>
                <w:sz w:val="18"/>
                <w:szCs w:val="18"/>
              </w:rPr>
              <w:t>T</w:t>
            </w:r>
            <w:r w:rsidRPr="00FB28CB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h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 xml:space="preserve">e value of this field, when the field is 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lastRenderedPageBreak/>
              <w:t xml:space="preserve">present, indicates the state of the duplication at the time of receiving this IE. If set to true, duplication is activated. </w:t>
            </w:r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>The value of this field is always true, when configured for a SRB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.</w:t>
            </w:r>
            <w:r>
              <w:rPr>
                <w:rFonts w:ascii="Segoe UI" w:hAnsi="Segoe UI" w:cs="Segoe UI"/>
                <w:sz w:val="18"/>
                <w:szCs w:val="18"/>
              </w:rPr>
              <w:t> </w:t>
            </w:r>
          </w:p>
          <w:p w14:paraId="1AB0862E" w14:textId="77777777" w:rsidR="00A73508" w:rsidRDefault="00A73508" w:rsidP="00A73508">
            <w:pPr>
              <w:pStyle w:val="NormalWeb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Refer 38523-1 Table 8.2.2.3.1.3.3-1D: </w:t>
            </w:r>
            <w:r>
              <w:rPr>
                <w:rFonts w:ascii="Segoe UI" w:hAnsi="Segoe UI" w:cs="Segoe UI"/>
                <w:i/>
                <w:iCs/>
                <w:sz w:val="21"/>
                <w:szCs w:val="21"/>
              </w:rPr>
              <w:t>PDCP-Config </w:t>
            </w:r>
            <w:r>
              <w:rPr>
                <w:rFonts w:ascii="Segoe UI" w:hAnsi="Segoe UI" w:cs="Segoe UI"/>
                <w:sz w:val="18"/>
                <w:szCs w:val="18"/>
              </w:rPr>
              <w:t>(Table 8.2.2.3.1.3.3-1C)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-Duplication  false 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-Duplication  Not present    one UL path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Split_SRB</w:t>
            </w:r>
            <w:proofErr w:type="spellEnd"/>
          </w:p>
          <w:p w14:paraId="011865A9" w14:textId="77777777" w:rsidR="00457E6A" w:rsidRPr="00826B27" w:rsidRDefault="00A73508" w:rsidP="00A73508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CDE">
              <w:rPr>
                <w:rFonts w:cs="Arial"/>
                <w:lang w:eastAsia="en-GB"/>
              </w:rPr>
              <w:t xml:space="preserve">For Split SRB , if </w:t>
            </w:r>
            <w:proofErr w:type="spellStart"/>
            <w:r w:rsidRPr="00346CDE">
              <w:rPr>
                <w:rFonts w:cs="Arial"/>
                <w:lang w:eastAsia="en-GB"/>
              </w:rPr>
              <w:t>Pdcp</w:t>
            </w:r>
            <w:proofErr w:type="spellEnd"/>
            <w:r w:rsidRPr="00346CDE">
              <w:rPr>
                <w:rFonts w:cs="Arial"/>
                <w:lang w:eastAsia="en-GB"/>
              </w:rPr>
              <w:t xml:space="preserve"> duplication is not intended , then it is proposed to set the value as Omit</w:t>
            </w:r>
          </w:p>
        </w:tc>
      </w:tr>
      <w:tr w:rsidR="00FA485A" w14:paraId="08FD7EF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D2A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B33" w14:textId="77777777" w:rsidR="00826B27" w:rsidRPr="00A72665" w:rsidRDefault="00A47473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8.2.2.3.1 </w:t>
            </w:r>
            <w:proofErr w:type="spellStart"/>
            <w:r>
              <w:rPr>
                <w:rFonts w:cs="Arial"/>
                <w:lang w:eastAsia="en-GB"/>
              </w:rPr>
              <w:t>Pdcp</w:t>
            </w:r>
            <w:proofErr w:type="spellEnd"/>
            <w:r>
              <w:rPr>
                <w:rFonts w:cs="Arial"/>
                <w:lang w:eastAsia="en-GB"/>
              </w:rPr>
              <w:t xml:space="preserve"> Duplication is set to Omit</w:t>
            </w:r>
          </w:p>
        </w:tc>
      </w:tr>
      <w:tr w:rsidR="00FA485A" w14:paraId="14196E1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026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5FC" w14:textId="77777777" w:rsidR="00FA485A" w:rsidRPr="00CC39F9" w:rsidRDefault="006A48C2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6A48C2">
              <w:rPr>
                <w:rFonts w:ascii="Arial" w:hAnsi="Arial" w:cs="Arial"/>
                <w:lang w:eastAsia="en-GB"/>
              </w:rPr>
              <w:t>NR_RRC_Templates</w:t>
            </w:r>
            <w:proofErr w:type="spellEnd"/>
          </w:p>
        </w:tc>
      </w:tr>
      <w:tr w:rsidR="00220349" w14:paraId="2B517AB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1E2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A80A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FDDE50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A8CF08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F77402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3F73" w14:textId="77777777" w:rsidR="00C676CE" w:rsidRPr="00C676CE" w:rsidRDefault="003D6B34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cs_NR_PDCP_Config_SplitSRB</w:t>
            </w:r>
            <w:proofErr w:type="spellEnd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(template (omit) </w:t>
            </w:r>
            <w:proofErr w:type="spellStart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PDCP_Config.drb</w:t>
            </w:r>
            <w:proofErr w:type="spellEnd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>p_PDCP_Config_DRB</w:t>
            </w:r>
            <w:proofErr w:type="spellEnd"/>
            <w:r w:rsidR="00C676CE"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95DD494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LogicalChannelIdentity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p_LogicalChannelId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:= omit, // @sic R5s190161 Ch. 5 sic@</w:t>
            </w:r>
          </w:p>
          <w:p w14:paraId="5FB0F546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p_CellGroup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BE7186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p_Pdcp_Duplication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:= false</w:t>
            </w:r>
          </w:p>
          <w:p w14:paraId="7F15D527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) :=</w:t>
            </w:r>
          </w:p>
          <w:p w14:paraId="039F3135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R5-202576 sic@</w:t>
            </w:r>
          </w:p>
          <w:p w14:paraId="0D2F716F" w14:textId="77777777" w:rsidR="00C676CE" w:rsidRPr="00C676CE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/* @status    APPROVED (ENDC) */</w:t>
            </w:r>
          </w:p>
          <w:p w14:paraId="701F651F" w14:textId="77777777" w:rsidR="006325AB" w:rsidRPr="00411FB9" w:rsidRDefault="00C676CE" w:rsidP="00C676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p_PDCP_Config_DRB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p_LogicalChannelId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p_CellGroup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p_Pdcp_Duplication</w:t>
            </w:r>
            <w:proofErr w:type="spellEnd"/>
            <w:r w:rsidRPr="00C676CE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</w:tc>
      </w:tr>
    </w:tbl>
    <w:p w14:paraId="1CE44B8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D31E7D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564114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142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cs_NR_PDCP_Config_SplitSRB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(template (omit)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PDCP_Config.drb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p_PDCP_Config_DRB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143CCFC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LogicalChannelIdentity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p_LogicalChannelId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:= omit, // @sic R5s190161 Ch. 5 sic@</w:t>
            </w:r>
          </w:p>
          <w:p w14:paraId="411BAAB3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p_CellGroup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7075FC" w14:textId="77777777" w:rsidR="008F4121" w:rsidRPr="003F37EB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(omit)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p_Pdcp_Duplication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omit, #WA#WI=979376</w:t>
            </w:r>
          </w:p>
          <w:p w14:paraId="3E6B2009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template (omit)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UL_DataSplitThreshold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p_UL_DataSplitThreshold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infinity_  #WA#WI=979376</w:t>
            </w:r>
          </w:p>
          <w:p w14:paraId="2EB8CACB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) :=</w:t>
            </w:r>
          </w:p>
          <w:p w14:paraId="02489934" w14:textId="77777777" w:rsidR="008F4121" w:rsidRPr="008F4121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R5-202576 sic@</w:t>
            </w:r>
          </w:p>
          <w:p w14:paraId="362A0FFF" w14:textId="77777777" w:rsidR="008F4121" w:rsidRPr="003F37EB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412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 @status    APPROVED (ENDC) */</w:t>
            </w:r>
          </w:p>
          <w:p w14:paraId="06B474A5" w14:textId="77777777" w:rsidR="008F4121" w:rsidRPr="003F37EB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cs_NR_PDCP_Config_Split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p_PDCP_Config_DRB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p_LogicalChannelId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p_Pdcp_Duplication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omit);  #WA#WI=979376</w:t>
            </w:r>
          </w:p>
          <w:p w14:paraId="53EBA19A" w14:textId="77777777" w:rsidR="008F4121" w:rsidRPr="003F37EB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cs_PDCP_Config_Def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p_PDCP_Config_DRB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 #WA#WI=979376</w:t>
            </w:r>
          </w:p>
          <w:p w14:paraId="11A36B9D" w14:textId="77777777" w:rsidR="006325AB" w:rsidRPr="00DA356D" w:rsidRDefault="008F4121" w:rsidP="008F41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cs_NR_PDCP_MoreThanOneRLC_SRB(cs_NR_PDCP_PrimaryPath(p_CellGroup,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p_LogicalChannelId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p_UL_DataSplitThreshold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p_Pdcp_Duplication</w:t>
            </w:r>
            <w:proofErr w:type="spellEnd"/>
            <w:r w:rsidRPr="003F37E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));</w:t>
            </w:r>
          </w:p>
        </w:tc>
      </w:tr>
    </w:tbl>
    <w:p w14:paraId="2AF7567D" w14:textId="77777777" w:rsidR="005D27CA" w:rsidRDefault="005D27CA" w:rsidP="006E7773">
      <w:pPr>
        <w:rPr>
          <w:lang w:eastAsia="en-GB"/>
        </w:rPr>
      </w:pPr>
    </w:p>
    <w:p w14:paraId="6DBDCBC1" w14:textId="77777777" w:rsidR="001B7192" w:rsidRDefault="00B86EDF" w:rsidP="001B7192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107319475"/>
      <w:r>
        <w:rPr>
          <w:rFonts w:cs="Arial"/>
          <w:b/>
          <w:color w:val="000000"/>
          <w:lang w:eastAsia="en-GB"/>
        </w:rPr>
        <w:t>New Implementation :</w:t>
      </w:r>
      <w:r w:rsidR="001B7192">
        <w:rPr>
          <w:rFonts w:cs="Arial"/>
          <w:b/>
          <w:color w:val="000000"/>
          <w:lang w:eastAsia="en-GB"/>
        </w:rPr>
        <w:t xml:space="preserve"> template </w:t>
      </w:r>
      <w:proofErr w:type="spellStart"/>
      <w:r w:rsidR="00607955" w:rsidRPr="00607955">
        <w:rPr>
          <w:rFonts w:cs="Arial"/>
          <w:b/>
          <w:color w:val="000000"/>
          <w:lang w:eastAsia="en-GB"/>
        </w:rPr>
        <w:t>cs_NR_PDCP_MoreThanOneRLC_SRB</w:t>
      </w:r>
      <w:bookmarkEnd w:id="1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B7192" w14:paraId="1BE2C751" w14:textId="77777777" w:rsidTr="005333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9CDB" w14:textId="77777777" w:rsidR="001B7192" w:rsidRDefault="001B7192" w:rsidP="005333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D34" w14:textId="77777777" w:rsidR="001B7192" w:rsidRPr="00CC39F9" w:rsidRDefault="005E42F7" w:rsidP="005333EE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cs_NR_PDCP_MoreThanOneRLC_SRB</w:t>
            </w:r>
            <w:proofErr w:type="spellEnd"/>
          </w:p>
        </w:tc>
      </w:tr>
      <w:tr w:rsidR="001B7192" w14:paraId="4D0EEACF" w14:textId="77777777" w:rsidTr="005333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38FA" w14:textId="77777777" w:rsidR="001B7192" w:rsidRDefault="001B7192" w:rsidP="005333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4C1" w14:textId="77777777" w:rsidR="00614D03" w:rsidRDefault="00614D03" w:rsidP="00614D03">
            <w:pPr>
              <w:pStyle w:val="NormalWeb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Refer 38.331 RRC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proofErr w:type="spellStart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pdcp</w:t>
            </w:r>
            <w:proofErr w:type="spellEnd"/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-Duplication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Indicates whether or not uplink duplication status at the time of receiving this IE is configured and activated as specified in TS 38.323 [5]. 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The presence of this field indicates that duplication is configured.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 PDCP duplication is not configured for CA packet duplication of LTE RLC bearer. </w:t>
            </w:r>
            <w:r w:rsidRPr="00FB28CB">
              <w:rPr>
                <w:rFonts w:ascii="Segoe UI" w:hAnsi="Segoe UI" w:cs="Segoe UI"/>
                <w:b/>
                <w:i/>
                <w:sz w:val="18"/>
                <w:szCs w:val="18"/>
              </w:rPr>
              <w:t>T</w:t>
            </w:r>
            <w:r w:rsidRPr="00FB28CB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h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 xml:space="preserve">e value of this field, when the field is present, indicates the state of the duplication at the time of receiving this IE. If set to true, duplication is activated. </w:t>
            </w:r>
            <w:r w:rsidRPr="00F90E67"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  <w:highlight w:val="yellow"/>
                <w:u w:val="single"/>
              </w:rPr>
              <w:t>The value of this field is always true, when configured for a SRB</w:t>
            </w:r>
            <w:r>
              <w:rPr>
                <w:rFonts w:ascii="Segoe UI" w:hAnsi="Segoe UI" w:cs="Segoe UI"/>
                <w:b/>
                <w:bCs/>
                <w:i/>
                <w:iCs/>
                <w:sz w:val="21"/>
                <w:szCs w:val="21"/>
              </w:rPr>
              <w:t>.</w:t>
            </w:r>
            <w:r>
              <w:rPr>
                <w:rFonts w:ascii="Segoe UI" w:hAnsi="Segoe UI" w:cs="Segoe UI"/>
                <w:sz w:val="18"/>
                <w:szCs w:val="18"/>
              </w:rPr>
              <w:t> </w:t>
            </w:r>
          </w:p>
          <w:p w14:paraId="34F41C92" w14:textId="77777777" w:rsidR="00614D03" w:rsidRDefault="00614D03" w:rsidP="00614D03">
            <w:pPr>
              <w:pStyle w:val="NormalWeb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Refer 38523-1 Table 8.2.2.3.1.3.3-1D: </w:t>
            </w:r>
            <w:r>
              <w:rPr>
                <w:rFonts w:ascii="Segoe UI" w:hAnsi="Segoe UI" w:cs="Segoe UI"/>
                <w:i/>
                <w:iCs/>
                <w:sz w:val="21"/>
                <w:szCs w:val="21"/>
              </w:rPr>
              <w:t>PDCP-Config </w:t>
            </w:r>
            <w:r>
              <w:rPr>
                <w:rFonts w:ascii="Segoe UI" w:hAnsi="Segoe UI" w:cs="Segoe UI"/>
                <w:sz w:val="18"/>
                <w:szCs w:val="18"/>
              </w:rPr>
              <w:t>(Table 8.2.2.3.1.3.3-1C)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-Duplication  false 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 xml:space="preserve"> 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pdcp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-Duplication  Not present    one UL path  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Split_SRB</w:t>
            </w:r>
            <w:proofErr w:type="spellEnd"/>
          </w:p>
          <w:p w14:paraId="13F8DBA4" w14:textId="77777777" w:rsidR="001B7192" w:rsidRPr="00826B27" w:rsidRDefault="00614D03" w:rsidP="00614D0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CDE">
              <w:rPr>
                <w:rFonts w:cs="Arial"/>
                <w:lang w:eastAsia="en-GB"/>
              </w:rPr>
              <w:t xml:space="preserve">For Split SRB , if </w:t>
            </w:r>
            <w:proofErr w:type="spellStart"/>
            <w:r w:rsidRPr="00346CDE">
              <w:rPr>
                <w:rFonts w:cs="Arial"/>
                <w:lang w:eastAsia="en-GB"/>
              </w:rPr>
              <w:t>Pdcp</w:t>
            </w:r>
            <w:proofErr w:type="spellEnd"/>
            <w:r w:rsidRPr="00346CDE">
              <w:rPr>
                <w:rFonts w:cs="Arial"/>
                <w:lang w:eastAsia="en-GB"/>
              </w:rPr>
              <w:t xml:space="preserve"> duplication is not intended, then it is proposed to set the value as Omit</w:t>
            </w:r>
          </w:p>
        </w:tc>
      </w:tr>
      <w:tr w:rsidR="001B7192" w14:paraId="15CF220B" w14:textId="77777777" w:rsidTr="005333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E4EF" w14:textId="77777777" w:rsidR="001B7192" w:rsidRDefault="001B7192" w:rsidP="005333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8795" w14:textId="77777777" w:rsidR="001B7192" w:rsidRPr="00A72665" w:rsidRDefault="00D60E06" w:rsidP="005333E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8.2.2.3.1 </w:t>
            </w:r>
            <w:proofErr w:type="spellStart"/>
            <w:r>
              <w:rPr>
                <w:rFonts w:cs="Arial"/>
                <w:lang w:eastAsia="en-GB"/>
              </w:rPr>
              <w:t>Pdcp</w:t>
            </w:r>
            <w:proofErr w:type="spellEnd"/>
            <w:r>
              <w:rPr>
                <w:rFonts w:cs="Arial"/>
                <w:lang w:eastAsia="en-GB"/>
              </w:rPr>
              <w:t xml:space="preserve"> Duplication is set to Omit</w:t>
            </w:r>
          </w:p>
        </w:tc>
      </w:tr>
      <w:tr w:rsidR="001B7192" w14:paraId="4AEB3A66" w14:textId="77777777" w:rsidTr="005333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BB57" w14:textId="77777777" w:rsidR="001B7192" w:rsidRDefault="001B7192" w:rsidP="005333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CD0C" w14:textId="77777777" w:rsidR="001B7192" w:rsidRPr="00CC39F9" w:rsidRDefault="00FB64C6" w:rsidP="005333E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B64C6">
              <w:rPr>
                <w:rFonts w:ascii="Arial" w:hAnsi="Arial" w:cs="Arial"/>
                <w:lang w:eastAsia="en-GB"/>
              </w:rPr>
              <w:t>NR_RRC_Templates</w:t>
            </w:r>
            <w:proofErr w:type="spellEnd"/>
          </w:p>
        </w:tc>
      </w:tr>
      <w:tr w:rsidR="001B7192" w14:paraId="21F03CFC" w14:textId="77777777" w:rsidTr="005333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2A67" w14:textId="77777777" w:rsidR="001B7192" w:rsidRDefault="001B7192" w:rsidP="005333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98F8" w14:textId="77777777" w:rsidR="001B7192" w:rsidRDefault="001B7192" w:rsidP="005333E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8604FB0" w14:textId="77777777" w:rsidR="001B7192" w:rsidRDefault="001B7192" w:rsidP="001B7192">
      <w:pPr>
        <w:spacing w:after="0"/>
        <w:rPr>
          <w:rFonts w:ascii="Arial" w:hAnsi="Arial"/>
          <w:b/>
          <w:lang w:eastAsia="en-GB"/>
        </w:rPr>
      </w:pPr>
    </w:p>
    <w:p w14:paraId="41DDD8FF" w14:textId="77777777" w:rsidR="001B7192" w:rsidRDefault="003C2191" w:rsidP="001B71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Implemented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B7192" w:rsidRPr="00CD057D" w14:paraId="721268BE" w14:textId="77777777" w:rsidTr="005333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821B" w14:textId="77777777" w:rsidR="008F5747" w:rsidRPr="008F5747" w:rsidRDefault="001B7192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B3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F5747" w:rsidRPr="008F5747">
              <w:rPr>
                <w:rFonts w:ascii="Courier New" w:hAnsi="Courier New" w:cs="Courier New"/>
                <w:color w:val="000000"/>
                <w:lang w:eastAsia="de-DE"/>
              </w:rPr>
              <w:t>#WA#WI=979376 Start</w:t>
            </w:r>
          </w:p>
          <w:p w14:paraId="37BE2CFC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NR_MoreThanOneRLC_Type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cs_NR_PDCP_MoreThanOneRLC_SRB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(template (value)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NR_PrimaryPath_Type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p_PrimaryPath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D09E09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template (omit)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UL_DataSplitThreshold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p_UlDataSplitThreshold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:= infinity_,</w:t>
            </w:r>
          </w:p>
          <w:p w14:paraId="7F4B749D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(omit) </w:t>
            </w:r>
            <w:proofErr w:type="spellStart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p_Pdcp_Duplication</w:t>
            </w:r>
            <w:proofErr w:type="spellEnd"/>
            <w:r w:rsidRPr="00FF1D5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 omit</w:t>
            </w: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0CC5B7D4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829FF2F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14:paraId="1E2F6646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:=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p_PrimaryPath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B7347C0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ul_DataSplitThreshold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:=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p_UlDataSplitThreshold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944CB2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pdcp_Duplication</w:t>
            </w:r>
            <w:proofErr w:type="spellEnd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      := </w:t>
            </w:r>
            <w:proofErr w:type="spellStart"/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>p_Pdcp_Duplication</w:t>
            </w:r>
            <w:proofErr w:type="spellEnd"/>
          </w:p>
          <w:p w14:paraId="444F0821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F7AE0F" w14:textId="77777777" w:rsidR="008F5747" w:rsidRPr="008F5747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06DD47A6" w14:textId="77777777" w:rsidR="001B7192" w:rsidRPr="00411FB9" w:rsidRDefault="008F5747" w:rsidP="008F57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F5747">
              <w:rPr>
                <w:rFonts w:ascii="Courier New" w:hAnsi="Courier New" w:cs="Courier New"/>
                <w:color w:val="000000"/>
                <w:lang w:eastAsia="de-DE"/>
              </w:rPr>
              <w:t xml:space="preserve">  #WA#WI=979376 End</w:t>
            </w:r>
          </w:p>
        </w:tc>
      </w:tr>
    </w:tbl>
    <w:p w14:paraId="47493F21" w14:textId="77777777" w:rsidR="001B7192" w:rsidRPr="00CD057D" w:rsidRDefault="001B7192" w:rsidP="001B7192">
      <w:pPr>
        <w:spacing w:after="0"/>
        <w:rPr>
          <w:rFonts w:ascii="Arial" w:hAnsi="Arial"/>
          <w:b/>
          <w:color w:val="000000"/>
          <w:lang w:eastAsia="en-GB"/>
        </w:rPr>
      </w:pPr>
    </w:p>
    <w:p w14:paraId="6007A370" w14:textId="77777777" w:rsidR="001B7192" w:rsidRDefault="001B7192" w:rsidP="006E7773">
      <w:pPr>
        <w:rPr>
          <w:lang w:eastAsia="en-GB"/>
        </w:rPr>
      </w:pPr>
    </w:p>
    <w:sectPr w:rsidR="001B7192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443E" w14:textId="77777777" w:rsidR="00233AE0" w:rsidRDefault="00233AE0">
      <w:r>
        <w:separator/>
      </w:r>
    </w:p>
  </w:endnote>
  <w:endnote w:type="continuationSeparator" w:id="0">
    <w:p w14:paraId="5AFA7373" w14:textId="77777777" w:rsidR="00233AE0" w:rsidRDefault="0023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AAD5D" w14:textId="77777777" w:rsidR="00233AE0" w:rsidRDefault="00233AE0">
      <w:r>
        <w:separator/>
      </w:r>
    </w:p>
  </w:footnote>
  <w:footnote w:type="continuationSeparator" w:id="0">
    <w:p w14:paraId="7D4E0650" w14:textId="77777777" w:rsidR="00233AE0" w:rsidRDefault="0023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5015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32E119C" wp14:editId="196639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8E3BFE7" w14:textId="77777777" w:rsidR="00AD129C" w:rsidRPr="00A11327" w:rsidRDefault="004243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4243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C0B62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AA8E52" wp14:editId="072296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AB1AA84" w14:textId="77777777" w:rsidR="00AD129C" w:rsidRPr="00A11327" w:rsidRDefault="004243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4243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55796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4F123F2" wp14:editId="41FCD7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605FD1" w14:textId="77777777" w:rsidR="00AD129C" w:rsidRPr="00A11327" w:rsidRDefault="004243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4243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A36E9" w14:textId="77B8C44E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D8A6F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43718C" wp14:editId="7A67BD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AF40D7B" w14:textId="77777777" w:rsidR="00AD129C" w:rsidRPr="00A11327" w:rsidRDefault="004243B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4243B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0716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83640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5555045">
    <w:abstractNumId w:val="9"/>
  </w:num>
  <w:num w:numId="4" w16cid:durableId="1560019475">
    <w:abstractNumId w:val="21"/>
  </w:num>
  <w:num w:numId="5" w16cid:durableId="1312754256">
    <w:abstractNumId w:val="13"/>
  </w:num>
  <w:num w:numId="6" w16cid:durableId="1504853358">
    <w:abstractNumId w:val="22"/>
  </w:num>
  <w:num w:numId="7" w16cid:durableId="1223131052">
    <w:abstractNumId w:val="34"/>
  </w:num>
  <w:num w:numId="8" w16cid:durableId="1600018124">
    <w:abstractNumId w:val="8"/>
  </w:num>
  <w:num w:numId="9" w16cid:durableId="909851234">
    <w:abstractNumId w:val="20"/>
  </w:num>
  <w:num w:numId="10" w16cid:durableId="1495024424">
    <w:abstractNumId w:val="41"/>
  </w:num>
  <w:num w:numId="11" w16cid:durableId="37516700">
    <w:abstractNumId w:val="16"/>
  </w:num>
  <w:num w:numId="12" w16cid:durableId="927544944">
    <w:abstractNumId w:val="24"/>
  </w:num>
  <w:num w:numId="13" w16cid:durableId="130174756">
    <w:abstractNumId w:val="3"/>
  </w:num>
  <w:num w:numId="14" w16cid:durableId="2004157236">
    <w:abstractNumId w:val="18"/>
  </w:num>
  <w:num w:numId="15" w16cid:durableId="87822051">
    <w:abstractNumId w:val="1"/>
  </w:num>
  <w:num w:numId="16" w16cid:durableId="2072847041">
    <w:abstractNumId w:val="2"/>
  </w:num>
  <w:num w:numId="17" w16cid:durableId="1180893401">
    <w:abstractNumId w:val="7"/>
  </w:num>
  <w:num w:numId="18" w16cid:durableId="1895044075">
    <w:abstractNumId w:val="25"/>
  </w:num>
  <w:num w:numId="19" w16cid:durableId="1262883729">
    <w:abstractNumId w:val="40"/>
  </w:num>
  <w:num w:numId="20" w16cid:durableId="1861746734">
    <w:abstractNumId w:val="33"/>
  </w:num>
  <w:num w:numId="21" w16cid:durableId="1739326360">
    <w:abstractNumId w:val="10"/>
  </w:num>
  <w:num w:numId="22" w16cid:durableId="294222404">
    <w:abstractNumId w:val="27"/>
  </w:num>
  <w:num w:numId="23" w16cid:durableId="762142138">
    <w:abstractNumId w:val="32"/>
  </w:num>
  <w:num w:numId="24" w16cid:durableId="1674069936">
    <w:abstractNumId w:val="17"/>
  </w:num>
  <w:num w:numId="25" w16cid:durableId="226186873">
    <w:abstractNumId w:val="30"/>
  </w:num>
  <w:num w:numId="26" w16cid:durableId="94449501">
    <w:abstractNumId w:val="4"/>
  </w:num>
  <w:num w:numId="27" w16cid:durableId="1618288896">
    <w:abstractNumId w:val="6"/>
  </w:num>
  <w:num w:numId="28" w16cid:durableId="2027368802">
    <w:abstractNumId w:val="26"/>
  </w:num>
  <w:num w:numId="29" w16cid:durableId="1468081520">
    <w:abstractNumId w:val="37"/>
  </w:num>
  <w:num w:numId="30" w16cid:durableId="2116242690">
    <w:abstractNumId w:val="12"/>
  </w:num>
  <w:num w:numId="31" w16cid:durableId="614144218">
    <w:abstractNumId w:val="5"/>
  </w:num>
  <w:num w:numId="32" w16cid:durableId="1502544072">
    <w:abstractNumId w:val="15"/>
  </w:num>
  <w:num w:numId="33" w16cid:durableId="2050255706">
    <w:abstractNumId w:val="0"/>
  </w:num>
  <w:num w:numId="34" w16cid:durableId="1749114336">
    <w:abstractNumId w:val="38"/>
  </w:num>
  <w:num w:numId="35" w16cid:durableId="654185817">
    <w:abstractNumId w:val="23"/>
  </w:num>
  <w:num w:numId="36" w16cid:durableId="875045307">
    <w:abstractNumId w:val="19"/>
  </w:num>
  <w:num w:numId="37" w16cid:durableId="339936576">
    <w:abstractNumId w:val="36"/>
  </w:num>
  <w:num w:numId="38" w16cid:durableId="1612131242">
    <w:abstractNumId w:val="14"/>
  </w:num>
  <w:num w:numId="39" w16cid:durableId="404650442">
    <w:abstractNumId w:val="28"/>
  </w:num>
  <w:num w:numId="40" w16cid:durableId="1619602360">
    <w:abstractNumId w:val="11"/>
  </w:num>
  <w:num w:numId="41" w16cid:durableId="1039546003">
    <w:abstractNumId w:val="39"/>
  </w:num>
  <w:num w:numId="42" w16cid:durableId="1649944604">
    <w:abstractNumId w:val="31"/>
  </w:num>
  <w:num w:numId="43" w16cid:durableId="1268005688">
    <w:abstractNumId w:val="35"/>
  </w:num>
  <w:num w:numId="44" w16cid:durableId="1740518392">
    <w:abstractNumId w:val="29"/>
  </w:num>
  <w:num w:numId="45" w16cid:durableId="7794488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2581"/>
    <w:rsid w:val="00005833"/>
    <w:rsid w:val="00007575"/>
    <w:rsid w:val="00010ED3"/>
    <w:rsid w:val="00011472"/>
    <w:rsid w:val="00011C14"/>
    <w:rsid w:val="0001399C"/>
    <w:rsid w:val="00021A7E"/>
    <w:rsid w:val="00022E4A"/>
    <w:rsid w:val="00024866"/>
    <w:rsid w:val="000279A3"/>
    <w:rsid w:val="000355F9"/>
    <w:rsid w:val="0003629C"/>
    <w:rsid w:val="00036FE7"/>
    <w:rsid w:val="00053290"/>
    <w:rsid w:val="00054E62"/>
    <w:rsid w:val="000571D4"/>
    <w:rsid w:val="00057DBD"/>
    <w:rsid w:val="000614B3"/>
    <w:rsid w:val="00062EA8"/>
    <w:rsid w:val="00063947"/>
    <w:rsid w:val="0006503F"/>
    <w:rsid w:val="0006562C"/>
    <w:rsid w:val="000665CE"/>
    <w:rsid w:val="000731C4"/>
    <w:rsid w:val="00073779"/>
    <w:rsid w:val="00073E12"/>
    <w:rsid w:val="000749BF"/>
    <w:rsid w:val="00075C64"/>
    <w:rsid w:val="00085D06"/>
    <w:rsid w:val="0008604A"/>
    <w:rsid w:val="00094B47"/>
    <w:rsid w:val="0009581D"/>
    <w:rsid w:val="00096650"/>
    <w:rsid w:val="00096F61"/>
    <w:rsid w:val="00097354"/>
    <w:rsid w:val="00097462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5F88"/>
    <w:rsid w:val="000C610A"/>
    <w:rsid w:val="000C6598"/>
    <w:rsid w:val="000D40AB"/>
    <w:rsid w:val="000E4CEB"/>
    <w:rsid w:val="000F0324"/>
    <w:rsid w:val="000F119F"/>
    <w:rsid w:val="000F140E"/>
    <w:rsid w:val="000F34D6"/>
    <w:rsid w:val="000F397C"/>
    <w:rsid w:val="000F5D5C"/>
    <w:rsid w:val="0010027D"/>
    <w:rsid w:val="0010103E"/>
    <w:rsid w:val="00102893"/>
    <w:rsid w:val="00106293"/>
    <w:rsid w:val="001109AC"/>
    <w:rsid w:val="00112785"/>
    <w:rsid w:val="00112F9B"/>
    <w:rsid w:val="0011415B"/>
    <w:rsid w:val="00116C24"/>
    <w:rsid w:val="00120725"/>
    <w:rsid w:val="001209DE"/>
    <w:rsid w:val="0012136E"/>
    <w:rsid w:val="00126237"/>
    <w:rsid w:val="001302CE"/>
    <w:rsid w:val="00134670"/>
    <w:rsid w:val="001373AB"/>
    <w:rsid w:val="00141565"/>
    <w:rsid w:val="00145D43"/>
    <w:rsid w:val="00146DCF"/>
    <w:rsid w:val="00163547"/>
    <w:rsid w:val="00164CFC"/>
    <w:rsid w:val="00165F1A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E53"/>
    <w:rsid w:val="001B3FE8"/>
    <w:rsid w:val="001B52F0"/>
    <w:rsid w:val="001B7192"/>
    <w:rsid w:val="001B7A65"/>
    <w:rsid w:val="001C084D"/>
    <w:rsid w:val="001C43A0"/>
    <w:rsid w:val="001C574F"/>
    <w:rsid w:val="001C5C2A"/>
    <w:rsid w:val="001D2580"/>
    <w:rsid w:val="001E3D37"/>
    <w:rsid w:val="001E41F3"/>
    <w:rsid w:val="001E66D1"/>
    <w:rsid w:val="001F0D28"/>
    <w:rsid w:val="001F1817"/>
    <w:rsid w:val="001F406A"/>
    <w:rsid w:val="001F5134"/>
    <w:rsid w:val="001F6674"/>
    <w:rsid w:val="001F6A59"/>
    <w:rsid w:val="002040A1"/>
    <w:rsid w:val="00205A6F"/>
    <w:rsid w:val="00214573"/>
    <w:rsid w:val="00220349"/>
    <w:rsid w:val="00221C5A"/>
    <w:rsid w:val="0022339A"/>
    <w:rsid w:val="00223B81"/>
    <w:rsid w:val="00224721"/>
    <w:rsid w:val="00233AE0"/>
    <w:rsid w:val="00234682"/>
    <w:rsid w:val="00240F86"/>
    <w:rsid w:val="00241A66"/>
    <w:rsid w:val="00244B1D"/>
    <w:rsid w:val="002451D2"/>
    <w:rsid w:val="00245CA4"/>
    <w:rsid w:val="0024621C"/>
    <w:rsid w:val="002564C6"/>
    <w:rsid w:val="002570D2"/>
    <w:rsid w:val="0026004D"/>
    <w:rsid w:val="002600AA"/>
    <w:rsid w:val="0026151F"/>
    <w:rsid w:val="00263668"/>
    <w:rsid w:val="002640DD"/>
    <w:rsid w:val="002737F4"/>
    <w:rsid w:val="00275D12"/>
    <w:rsid w:val="00284FEB"/>
    <w:rsid w:val="002860C4"/>
    <w:rsid w:val="002901A3"/>
    <w:rsid w:val="00290606"/>
    <w:rsid w:val="00295CE5"/>
    <w:rsid w:val="002A4DCB"/>
    <w:rsid w:val="002B14D3"/>
    <w:rsid w:val="002B5741"/>
    <w:rsid w:val="002B7100"/>
    <w:rsid w:val="002B7B84"/>
    <w:rsid w:val="002C71A2"/>
    <w:rsid w:val="002C7E01"/>
    <w:rsid w:val="002D5ED1"/>
    <w:rsid w:val="002D6876"/>
    <w:rsid w:val="002D7A90"/>
    <w:rsid w:val="002E008A"/>
    <w:rsid w:val="002E0D93"/>
    <w:rsid w:val="002F02D4"/>
    <w:rsid w:val="002F3242"/>
    <w:rsid w:val="002F45F1"/>
    <w:rsid w:val="002F5F47"/>
    <w:rsid w:val="002F710F"/>
    <w:rsid w:val="002F7D40"/>
    <w:rsid w:val="00305409"/>
    <w:rsid w:val="00305B7A"/>
    <w:rsid w:val="00310217"/>
    <w:rsid w:val="0031061D"/>
    <w:rsid w:val="003159EC"/>
    <w:rsid w:val="00315C52"/>
    <w:rsid w:val="00316F13"/>
    <w:rsid w:val="003216F1"/>
    <w:rsid w:val="00321B0B"/>
    <w:rsid w:val="00322277"/>
    <w:rsid w:val="00322D46"/>
    <w:rsid w:val="003237E0"/>
    <w:rsid w:val="0033294A"/>
    <w:rsid w:val="0033554F"/>
    <w:rsid w:val="00341F6F"/>
    <w:rsid w:val="00342D98"/>
    <w:rsid w:val="00343836"/>
    <w:rsid w:val="00343CD7"/>
    <w:rsid w:val="00345383"/>
    <w:rsid w:val="00346CD4"/>
    <w:rsid w:val="00346CDE"/>
    <w:rsid w:val="00346D77"/>
    <w:rsid w:val="003556DC"/>
    <w:rsid w:val="00357406"/>
    <w:rsid w:val="003609EF"/>
    <w:rsid w:val="0036231A"/>
    <w:rsid w:val="00374009"/>
    <w:rsid w:val="00374DD4"/>
    <w:rsid w:val="003750CA"/>
    <w:rsid w:val="00375BB0"/>
    <w:rsid w:val="003764EC"/>
    <w:rsid w:val="003779AB"/>
    <w:rsid w:val="003806A7"/>
    <w:rsid w:val="00383C3D"/>
    <w:rsid w:val="003858C9"/>
    <w:rsid w:val="00387792"/>
    <w:rsid w:val="003904E3"/>
    <w:rsid w:val="0039090B"/>
    <w:rsid w:val="003920A8"/>
    <w:rsid w:val="003926A3"/>
    <w:rsid w:val="00393BCA"/>
    <w:rsid w:val="003A2BFE"/>
    <w:rsid w:val="003B2CB3"/>
    <w:rsid w:val="003B51F6"/>
    <w:rsid w:val="003B743B"/>
    <w:rsid w:val="003C2191"/>
    <w:rsid w:val="003C2766"/>
    <w:rsid w:val="003C2F42"/>
    <w:rsid w:val="003C3B4C"/>
    <w:rsid w:val="003C78DB"/>
    <w:rsid w:val="003C7E02"/>
    <w:rsid w:val="003D044A"/>
    <w:rsid w:val="003D1466"/>
    <w:rsid w:val="003D1BC0"/>
    <w:rsid w:val="003D6B34"/>
    <w:rsid w:val="003D6E1A"/>
    <w:rsid w:val="003E0798"/>
    <w:rsid w:val="003E0B29"/>
    <w:rsid w:val="003E1555"/>
    <w:rsid w:val="003E1A36"/>
    <w:rsid w:val="003E51C2"/>
    <w:rsid w:val="003F0C1A"/>
    <w:rsid w:val="003F0DB3"/>
    <w:rsid w:val="003F1075"/>
    <w:rsid w:val="003F3287"/>
    <w:rsid w:val="003F37EB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43B4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467E6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1E77"/>
    <w:rsid w:val="00495060"/>
    <w:rsid w:val="004976F0"/>
    <w:rsid w:val="004A0763"/>
    <w:rsid w:val="004A2AED"/>
    <w:rsid w:val="004B01A5"/>
    <w:rsid w:val="004B2C2D"/>
    <w:rsid w:val="004B2E8A"/>
    <w:rsid w:val="004B430D"/>
    <w:rsid w:val="004B526E"/>
    <w:rsid w:val="004B75B7"/>
    <w:rsid w:val="004C252A"/>
    <w:rsid w:val="004C2ADF"/>
    <w:rsid w:val="004D455F"/>
    <w:rsid w:val="004D5164"/>
    <w:rsid w:val="004D6098"/>
    <w:rsid w:val="004E1CA1"/>
    <w:rsid w:val="004E386F"/>
    <w:rsid w:val="004E4136"/>
    <w:rsid w:val="004F08DB"/>
    <w:rsid w:val="004F40C4"/>
    <w:rsid w:val="004F49AF"/>
    <w:rsid w:val="004F642B"/>
    <w:rsid w:val="004F661B"/>
    <w:rsid w:val="005045C7"/>
    <w:rsid w:val="00505E9B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5216"/>
    <w:rsid w:val="00547111"/>
    <w:rsid w:val="00550D59"/>
    <w:rsid w:val="00554485"/>
    <w:rsid w:val="00560FF1"/>
    <w:rsid w:val="00564EDF"/>
    <w:rsid w:val="005663EF"/>
    <w:rsid w:val="0056673A"/>
    <w:rsid w:val="00566F6F"/>
    <w:rsid w:val="00576E63"/>
    <w:rsid w:val="005813E0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7"/>
    <w:rsid w:val="005E42FB"/>
    <w:rsid w:val="005E4350"/>
    <w:rsid w:val="005E6380"/>
    <w:rsid w:val="005E6614"/>
    <w:rsid w:val="005F08D8"/>
    <w:rsid w:val="005F12D6"/>
    <w:rsid w:val="005F391D"/>
    <w:rsid w:val="005F740E"/>
    <w:rsid w:val="006006C1"/>
    <w:rsid w:val="00602F42"/>
    <w:rsid w:val="00607955"/>
    <w:rsid w:val="00610C5B"/>
    <w:rsid w:val="00610F63"/>
    <w:rsid w:val="00611D08"/>
    <w:rsid w:val="006125D9"/>
    <w:rsid w:val="00613D6B"/>
    <w:rsid w:val="00614602"/>
    <w:rsid w:val="00614D03"/>
    <w:rsid w:val="006154AD"/>
    <w:rsid w:val="006170D3"/>
    <w:rsid w:val="00617D68"/>
    <w:rsid w:val="00620F69"/>
    <w:rsid w:val="00621188"/>
    <w:rsid w:val="00621C3F"/>
    <w:rsid w:val="006257ED"/>
    <w:rsid w:val="00625935"/>
    <w:rsid w:val="006316B2"/>
    <w:rsid w:val="006325AB"/>
    <w:rsid w:val="00636DEB"/>
    <w:rsid w:val="00642CCB"/>
    <w:rsid w:val="00642D47"/>
    <w:rsid w:val="00644586"/>
    <w:rsid w:val="00645B2E"/>
    <w:rsid w:val="00652A36"/>
    <w:rsid w:val="0065364E"/>
    <w:rsid w:val="006537B5"/>
    <w:rsid w:val="00655E09"/>
    <w:rsid w:val="0065613F"/>
    <w:rsid w:val="00661E2C"/>
    <w:rsid w:val="00662F93"/>
    <w:rsid w:val="006643BA"/>
    <w:rsid w:val="00666EE9"/>
    <w:rsid w:val="00667016"/>
    <w:rsid w:val="00670AC8"/>
    <w:rsid w:val="006723CA"/>
    <w:rsid w:val="0068444E"/>
    <w:rsid w:val="00686F06"/>
    <w:rsid w:val="00690904"/>
    <w:rsid w:val="00693944"/>
    <w:rsid w:val="00695030"/>
    <w:rsid w:val="00695808"/>
    <w:rsid w:val="00696273"/>
    <w:rsid w:val="006A48C2"/>
    <w:rsid w:val="006A5853"/>
    <w:rsid w:val="006A6982"/>
    <w:rsid w:val="006A737E"/>
    <w:rsid w:val="006B46FB"/>
    <w:rsid w:val="006B7B2F"/>
    <w:rsid w:val="006C0BC5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13E07"/>
    <w:rsid w:val="0072421A"/>
    <w:rsid w:val="0072522A"/>
    <w:rsid w:val="0073208D"/>
    <w:rsid w:val="007324C2"/>
    <w:rsid w:val="00733998"/>
    <w:rsid w:val="0073742E"/>
    <w:rsid w:val="0073773F"/>
    <w:rsid w:val="00740630"/>
    <w:rsid w:val="007423C6"/>
    <w:rsid w:val="007438FB"/>
    <w:rsid w:val="00751FE3"/>
    <w:rsid w:val="00755671"/>
    <w:rsid w:val="00755C92"/>
    <w:rsid w:val="00762213"/>
    <w:rsid w:val="00763BA2"/>
    <w:rsid w:val="007656FE"/>
    <w:rsid w:val="007658A5"/>
    <w:rsid w:val="007728D7"/>
    <w:rsid w:val="00772A07"/>
    <w:rsid w:val="00773E5C"/>
    <w:rsid w:val="0078367F"/>
    <w:rsid w:val="00784FE8"/>
    <w:rsid w:val="00785247"/>
    <w:rsid w:val="00792342"/>
    <w:rsid w:val="00792398"/>
    <w:rsid w:val="00793772"/>
    <w:rsid w:val="007977A8"/>
    <w:rsid w:val="007A6F48"/>
    <w:rsid w:val="007A73E5"/>
    <w:rsid w:val="007B512A"/>
    <w:rsid w:val="007C13F4"/>
    <w:rsid w:val="007C2097"/>
    <w:rsid w:val="007C28A7"/>
    <w:rsid w:val="007C6D00"/>
    <w:rsid w:val="007D4F07"/>
    <w:rsid w:val="007D6A07"/>
    <w:rsid w:val="007D6DB1"/>
    <w:rsid w:val="007D7566"/>
    <w:rsid w:val="007D7F98"/>
    <w:rsid w:val="007E2C93"/>
    <w:rsid w:val="007E64BC"/>
    <w:rsid w:val="007F0389"/>
    <w:rsid w:val="007F3701"/>
    <w:rsid w:val="007F7259"/>
    <w:rsid w:val="00800A71"/>
    <w:rsid w:val="00801700"/>
    <w:rsid w:val="00801CF0"/>
    <w:rsid w:val="008040A8"/>
    <w:rsid w:val="00805376"/>
    <w:rsid w:val="008058E1"/>
    <w:rsid w:val="0081160A"/>
    <w:rsid w:val="0082360D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2721"/>
    <w:rsid w:val="0085441A"/>
    <w:rsid w:val="00857495"/>
    <w:rsid w:val="008626E7"/>
    <w:rsid w:val="008653B9"/>
    <w:rsid w:val="00870EE7"/>
    <w:rsid w:val="00873E67"/>
    <w:rsid w:val="0087510D"/>
    <w:rsid w:val="00875564"/>
    <w:rsid w:val="00880E15"/>
    <w:rsid w:val="00880F55"/>
    <w:rsid w:val="00883A39"/>
    <w:rsid w:val="008858A4"/>
    <w:rsid w:val="008863B9"/>
    <w:rsid w:val="0089088C"/>
    <w:rsid w:val="0089338A"/>
    <w:rsid w:val="00895087"/>
    <w:rsid w:val="008A0696"/>
    <w:rsid w:val="008A2B56"/>
    <w:rsid w:val="008A45A6"/>
    <w:rsid w:val="008A6B07"/>
    <w:rsid w:val="008A74F3"/>
    <w:rsid w:val="008B2743"/>
    <w:rsid w:val="008B2A57"/>
    <w:rsid w:val="008D4141"/>
    <w:rsid w:val="008E6B1F"/>
    <w:rsid w:val="008E7768"/>
    <w:rsid w:val="008F39E5"/>
    <w:rsid w:val="008F4121"/>
    <w:rsid w:val="008F5747"/>
    <w:rsid w:val="008F686C"/>
    <w:rsid w:val="00900654"/>
    <w:rsid w:val="00900B0A"/>
    <w:rsid w:val="00901400"/>
    <w:rsid w:val="00904EBA"/>
    <w:rsid w:val="009053E1"/>
    <w:rsid w:val="00907B05"/>
    <w:rsid w:val="0091261A"/>
    <w:rsid w:val="00913E0B"/>
    <w:rsid w:val="009148DE"/>
    <w:rsid w:val="00916386"/>
    <w:rsid w:val="009179C3"/>
    <w:rsid w:val="0092709E"/>
    <w:rsid w:val="009274D3"/>
    <w:rsid w:val="00934F8D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02D5"/>
    <w:rsid w:val="00972DD5"/>
    <w:rsid w:val="00973015"/>
    <w:rsid w:val="009733C9"/>
    <w:rsid w:val="0097387E"/>
    <w:rsid w:val="00973AA7"/>
    <w:rsid w:val="009777D9"/>
    <w:rsid w:val="00982269"/>
    <w:rsid w:val="0098346A"/>
    <w:rsid w:val="00983D5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0C4E"/>
    <w:rsid w:val="009B5164"/>
    <w:rsid w:val="009B57AC"/>
    <w:rsid w:val="009C08BC"/>
    <w:rsid w:val="009C0A75"/>
    <w:rsid w:val="009C1018"/>
    <w:rsid w:val="009C22FE"/>
    <w:rsid w:val="009C53C6"/>
    <w:rsid w:val="009D0072"/>
    <w:rsid w:val="009D257C"/>
    <w:rsid w:val="009D2590"/>
    <w:rsid w:val="009D3B51"/>
    <w:rsid w:val="009D476E"/>
    <w:rsid w:val="009D7147"/>
    <w:rsid w:val="009E16B6"/>
    <w:rsid w:val="009E24DE"/>
    <w:rsid w:val="009E3297"/>
    <w:rsid w:val="009E369F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3FEA"/>
    <w:rsid w:val="00A14EFA"/>
    <w:rsid w:val="00A158BB"/>
    <w:rsid w:val="00A16089"/>
    <w:rsid w:val="00A21A05"/>
    <w:rsid w:val="00A230E4"/>
    <w:rsid w:val="00A246B6"/>
    <w:rsid w:val="00A25A1D"/>
    <w:rsid w:val="00A34427"/>
    <w:rsid w:val="00A3630F"/>
    <w:rsid w:val="00A40634"/>
    <w:rsid w:val="00A43C2A"/>
    <w:rsid w:val="00A47473"/>
    <w:rsid w:val="00A47E70"/>
    <w:rsid w:val="00A50CF0"/>
    <w:rsid w:val="00A52B35"/>
    <w:rsid w:val="00A52F6F"/>
    <w:rsid w:val="00A57528"/>
    <w:rsid w:val="00A601CD"/>
    <w:rsid w:val="00A63670"/>
    <w:rsid w:val="00A65279"/>
    <w:rsid w:val="00A66C63"/>
    <w:rsid w:val="00A70BC7"/>
    <w:rsid w:val="00A72118"/>
    <w:rsid w:val="00A72665"/>
    <w:rsid w:val="00A73508"/>
    <w:rsid w:val="00A7410A"/>
    <w:rsid w:val="00A7583C"/>
    <w:rsid w:val="00A7671C"/>
    <w:rsid w:val="00A8049F"/>
    <w:rsid w:val="00A81D3A"/>
    <w:rsid w:val="00A81EA3"/>
    <w:rsid w:val="00A84550"/>
    <w:rsid w:val="00A852EE"/>
    <w:rsid w:val="00A90724"/>
    <w:rsid w:val="00A916D2"/>
    <w:rsid w:val="00A91947"/>
    <w:rsid w:val="00A9234B"/>
    <w:rsid w:val="00A971DA"/>
    <w:rsid w:val="00AA0376"/>
    <w:rsid w:val="00AA2892"/>
    <w:rsid w:val="00AA2CBC"/>
    <w:rsid w:val="00AA49EB"/>
    <w:rsid w:val="00AB07AE"/>
    <w:rsid w:val="00AB0D3A"/>
    <w:rsid w:val="00AB4631"/>
    <w:rsid w:val="00AB6981"/>
    <w:rsid w:val="00AC02A1"/>
    <w:rsid w:val="00AC0CD4"/>
    <w:rsid w:val="00AC5820"/>
    <w:rsid w:val="00AD0A4A"/>
    <w:rsid w:val="00AD129C"/>
    <w:rsid w:val="00AD1CD8"/>
    <w:rsid w:val="00AD54D0"/>
    <w:rsid w:val="00AD7555"/>
    <w:rsid w:val="00AE78D5"/>
    <w:rsid w:val="00AF1D56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3402D"/>
    <w:rsid w:val="00B44EDD"/>
    <w:rsid w:val="00B454F7"/>
    <w:rsid w:val="00B51BA6"/>
    <w:rsid w:val="00B52828"/>
    <w:rsid w:val="00B54720"/>
    <w:rsid w:val="00B561BA"/>
    <w:rsid w:val="00B5725C"/>
    <w:rsid w:val="00B67B97"/>
    <w:rsid w:val="00B7315D"/>
    <w:rsid w:val="00B75E77"/>
    <w:rsid w:val="00B7624F"/>
    <w:rsid w:val="00B76E16"/>
    <w:rsid w:val="00B76EA2"/>
    <w:rsid w:val="00B84F41"/>
    <w:rsid w:val="00B86EDF"/>
    <w:rsid w:val="00B918AC"/>
    <w:rsid w:val="00B91C30"/>
    <w:rsid w:val="00B926C3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26D6"/>
    <w:rsid w:val="00BE47A2"/>
    <w:rsid w:val="00BE4DD2"/>
    <w:rsid w:val="00BE7CF2"/>
    <w:rsid w:val="00BF1721"/>
    <w:rsid w:val="00BF53F2"/>
    <w:rsid w:val="00BF60DF"/>
    <w:rsid w:val="00C0055E"/>
    <w:rsid w:val="00C01A4C"/>
    <w:rsid w:val="00C02E80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676CE"/>
    <w:rsid w:val="00C72ED8"/>
    <w:rsid w:val="00C76F7B"/>
    <w:rsid w:val="00C852CF"/>
    <w:rsid w:val="00C856F4"/>
    <w:rsid w:val="00C8622A"/>
    <w:rsid w:val="00C867E2"/>
    <w:rsid w:val="00C87A12"/>
    <w:rsid w:val="00C87F0E"/>
    <w:rsid w:val="00C958CE"/>
    <w:rsid w:val="00C95985"/>
    <w:rsid w:val="00C9778B"/>
    <w:rsid w:val="00C979AE"/>
    <w:rsid w:val="00CA3559"/>
    <w:rsid w:val="00CB12BC"/>
    <w:rsid w:val="00CB63BF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1049"/>
    <w:rsid w:val="00CE3B53"/>
    <w:rsid w:val="00CE5930"/>
    <w:rsid w:val="00CE7AF9"/>
    <w:rsid w:val="00CE7FFD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11C3"/>
    <w:rsid w:val="00D15B17"/>
    <w:rsid w:val="00D17487"/>
    <w:rsid w:val="00D22882"/>
    <w:rsid w:val="00D235D8"/>
    <w:rsid w:val="00D24991"/>
    <w:rsid w:val="00D25A5F"/>
    <w:rsid w:val="00D308C2"/>
    <w:rsid w:val="00D30F61"/>
    <w:rsid w:val="00D32B66"/>
    <w:rsid w:val="00D34E67"/>
    <w:rsid w:val="00D37D2C"/>
    <w:rsid w:val="00D50255"/>
    <w:rsid w:val="00D52BD7"/>
    <w:rsid w:val="00D60E06"/>
    <w:rsid w:val="00D61539"/>
    <w:rsid w:val="00D62E17"/>
    <w:rsid w:val="00D63444"/>
    <w:rsid w:val="00D64A60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0650"/>
    <w:rsid w:val="00DE088C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748E"/>
    <w:rsid w:val="00E17D3B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5BA9"/>
    <w:rsid w:val="00EC61A1"/>
    <w:rsid w:val="00ED4346"/>
    <w:rsid w:val="00ED4BAE"/>
    <w:rsid w:val="00ED605E"/>
    <w:rsid w:val="00EE16C4"/>
    <w:rsid w:val="00EE7750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573B0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0E67"/>
    <w:rsid w:val="00F9565F"/>
    <w:rsid w:val="00F95DCB"/>
    <w:rsid w:val="00FA1F4E"/>
    <w:rsid w:val="00FA2C28"/>
    <w:rsid w:val="00FA4588"/>
    <w:rsid w:val="00FA485A"/>
    <w:rsid w:val="00FB28CB"/>
    <w:rsid w:val="00FB4454"/>
    <w:rsid w:val="00FB4F2E"/>
    <w:rsid w:val="00FB598F"/>
    <w:rsid w:val="00FB6386"/>
    <w:rsid w:val="00FB64C6"/>
    <w:rsid w:val="00FB79F3"/>
    <w:rsid w:val="00FC3E53"/>
    <w:rsid w:val="00FC75B0"/>
    <w:rsid w:val="00FC7BF8"/>
    <w:rsid w:val="00FD22E5"/>
    <w:rsid w:val="00FD44EF"/>
    <w:rsid w:val="00FD642F"/>
    <w:rsid w:val="00FD6475"/>
    <w:rsid w:val="00FD7BE3"/>
    <w:rsid w:val="00FE05DB"/>
    <w:rsid w:val="00FE0738"/>
    <w:rsid w:val="00FE3228"/>
    <w:rsid w:val="00FE668F"/>
    <w:rsid w:val="00FF0606"/>
    <w:rsid w:val="00FF1D51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C4EDA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unhideWhenUsed/>
    <w:rsid w:val="0009665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4243B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5D6EE-8551-47DF-9C05-687E05F0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1293</Words>
  <Characters>7375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2022-06-28T13:38:00Z</dcterms:created>
  <dcterms:modified xsi:type="dcterms:W3CDTF">2022-06-28T17:55:00Z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2022-06-28T13:38:07Z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b32c3d00-551c-4cb5-80c2-2e1474dcb0c3</vt:lpwstr>
  </property>
  <property fmtid="{D5CDD505-2E9C-101B-9397-08002B2CF9AE}" pid="27" name="MSIP_Label_9764cdcd-3664-4d05-9615-7cbf65a4f0a8_ContentBits">
    <vt:lpwstr>0</vt:lpwstr>
  </property>
</Properties>
</file>