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404" w:rsidRDefault="00BF6404" w:rsidP="00BF64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R5s220823</w:t>
      </w:r>
      <w:r>
        <w:rPr>
          <w:b/>
          <w:i/>
          <w:noProof/>
          <w:sz w:val="28"/>
        </w:rPr>
        <w:fldChar w:fldCharType="end"/>
      </w:r>
    </w:p>
    <w:p w:rsidR="00BF6404" w:rsidRDefault="00BF6404" w:rsidP="00BF64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404" w:rsidTr="00F93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6404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404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142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F6404" w:rsidRPr="00410371" w:rsidRDefault="00BF6404" w:rsidP="00F93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6404" w:rsidRPr="00410371" w:rsidRDefault="00BF6404" w:rsidP="00F93D8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F6404" w:rsidRDefault="00BF6404" w:rsidP="00F93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6404" w:rsidRPr="00410371" w:rsidRDefault="00BF6404" w:rsidP="00F93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F6404" w:rsidRDefault="00BF6404" w:rsidP="00F93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6404" w:rsidRPr="00410371" w:rsidRDefault="00BF6404" w:rsidP="00F9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:rsidTr="00F93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6404" w:rsidRPr="00F25D98" w:rsidRDefault="00BF6404" w:rsidP="00F93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404" w:rsidTr="00F93D85">
        <w:tc>
          <w:tcPr>
            <w:tcW w:w="9641" w:type="dxa"/>
            <w:gridSpan w:val="9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6404" w:rsidRDefault="00BF6404" w:rsidP="00BF64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404" w:rsidTr="00F93D85">
        <w:tc>
          <w:tcPr>
            <w:tcW w:w="2835" w:type="dxa"/>
          </w:tcPr>
          <w:p w:rsidR="00BF6404" w:rsidRDefault="00BF6404" w:rsidP="00F93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404" w:rsidRDefault="00BF6404" w:rsidP="00F93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F6404" w:rsidRDefault="00BF6404" w:rsidP="00BF64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404" w:rsidTr="00F93D85">
        <w:tc>
          <w:tcPr>
            <w:tcW w:w="9640" w:type="dxa"/>
            <w:gridSpan w:val="11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NR testcase 7.1.1.2.4</w:t>
            </w:r>
            <w:r>
              <w:fldChar w:fldCharType="end"/>
            </w: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6404" w:rsidRDefault="00BF6404" w:rsidP="00F93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2022-06-27</w:t>
            </w:r>
            <w:r>
              <w:rPr>
                <w:noProof/>
              </w:rPr>
              <w:fldChar w:fldCharType="end"/>
            </w: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404" w:rsidRDefault="00BF6404" w:rsidP="00F93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F6404" w:rsidTr="00F93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6404" w:rsidRDefault="00BF6404" w:rsidP="00F93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6404" w:rsidRDefault="00BF6404" w:rsidP="00F93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6404" w:rsidRPr="007C2097" w:rsidRDefault="00BF6404" w:rsidP="00F93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6404" w:rsidTr="00F93D85">
        <w:tc>
          <w:tcPr>
            <w:tcW w:w="1843" w:type="dxa"/>
          </w:tcPr>
          <w:p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Pr="00E5624B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DB3586">
              <w:rPr>
                <w:rFonts w:cs="Arial"/>
                <w:lang w:eastAsia="en-GB"/>
              </w:rPr>
              <w:t>22211</w:t>
            </w:r>
            <w:r>
              <w:rPr>
                <w:rFonts w:cs="Arial"/>
                <w:lang w:eastAsia="en-GB"/>
              </w:rPr>
              <w:t xml:space="preserve">3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04" w:rsidRPr="00CF39F2" w:rsidRDefault="00BF6404" w:rsidP="00BF640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6404" w:rsidRPr="001C574F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04" w:rsidRPr="00CF39F2" w:rsidRDefault="00BF6404" w:rsidP="00BF640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Pr="00CF39F2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BF6404" w:rsidTr="00F93D85">
        <w:tc>
          <w:tcPr>
            <w:tcW w:w="2694" w:type="dxa"/>
            <w:gridSpan w:val="2"/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6404" w:rsidRDefault="00BF6404" w:rsidP="00BF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7.1.1.2.4.NR5GC</w:t>
            </w: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6404" w:rsidRDefault="00BF6404" w:rsidP="00BF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6404" w:rsidRDefault="00BF6404" w:rsidP="00BF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04" w:rsidRDefault="00BF6404" w:rsidP="00BF6404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404" w:rsidRPr="008863B9" w:rsidTr="00F93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404" w:rsidRPr="008863B9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6404" w:rsidRPr="008863B9" w:rsidRDefault="00BF6404" w:rsidP="00BF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404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04" w:rsidRDefault="00BF6404" w:rsidP="00BF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F6404" w:rsidRDefault="00BF6404" w:rsidP="00BF6404">
      <w:pPr>
        <w:pStyle w:val="CRCoverPage"/>
        <w:spacing w:after="0"/>
        <w:rPr>
          <w:noProof/>
          <w:sz w:val="8"/>
          <w:szCs w:val="8"/>
        </w:rPr>
      </w:pPr>
    </w:p>
    <w:p w:rsidR="00BF6404" w:rsidRDefault="00BF6404" w:rsidP="00BF6404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2604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03BF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903BF6" w:rsidRPr="00277F06">
        <w:rPr>
          <w:rFonts w:ascii="Arial" w:hAnsi="Arial" w:cs="Arial"/>
          <w:iCs/>
        </w:rPr>
        <w:t>Table of Contents</w:t>
      </w:r>
      <w:r w:rsidR="00903BF6">
        <w:tab/>
      </w:r>
      <w:r w:rsidR="00903BF6">
        <w:fldChar w:fldCharType="begin"/>
      </w:r>
      <w:r w:rsidR="00903BF6">
        <w:instrText xml:space="preserve"> PAGEREF _Toc107260460 \h </w:instrText>
      </w:r>
      <w:r w:rsidR="00903BF6">
        <w:fldChar w:fldCharType="separate"/>
      </w:r>
      <w:r w:rsidR="00903BF6">
        <w:t>2</w:t>
      </w:r>
      <w:r w:rsidR="00903BF6">
        <w:fldChar w:fldCharType="end"/>
      </w:r>
    </w:p>
    <w:p w:rsidR="00903BF6" w:rsidRDefault="00903B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F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F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_Toc107260461 \h </w:instrText>
      </w:r>
      <w:r>
        <w:fldChar w:fldCharType="separate"/>
      </w:r>
      <w:r>
        <w:t>2</w:t>
      </w:r>
      <w:r>
        <w:fldChar w:fldCharType="end"/>
      </w:r>
    </w:p>
    <w:p w:rsidR="00903BF6" w:rsidRDefault="00903B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F0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F06">
        <w:rPr>
          <w:b/>
        </w:rPr>
        <w:t>Corrections required for NR testcase 7.1.1.2.4</w:t>
      </w:r>
      <w:r>
        <w:tab/>
      </w:r>
      <w:r>
        <w:fldChar w:fldCharType="begin"/>
      </w:r>
      <w:r>
        <w:instrText xml:space="preserve"> PAGEREF _Toc107260462 \h </w:instrText>
      </w:r>
      <w:r>
        <w:fldChar w:fldCharType="separate"/>
      </w:r>
      <w:r>
        <w:t>2</w:t>
      </w:r>
      <w:r>
        <w:fldChar w:fldCharType="end"/>
      </w:r>
    </w:p>
    <w:p w:rsidR="00903BF6" w:rsidRDefault="00903BF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F0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F06">
        <w:rPr>
          <w:rFonts w:cs="Arial"/>
          <w:b/>
          <w:color w:val="000000"/>
          <w:lang w:eastAsia="en-GB"/>
        </w:rPr>
        <w:t>Correction to the template cs_NR_RachProcedureConfig_71124</w:t>
      </w:r>
      <w:r>
        <w:tab/>
      </w:r>
      <w:r>
        <w:fldChar w:fldCharType="begin"/>
      </w:r>
      <w:r>
        <w:instrText xml:space="preserve"> PAGEREF _Toc107260463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903BF6" w:rsidRDefault="00903BF6" w:rsidP="00903BF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903BF6" w:rsidRDefault="00903BF6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7260462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1"/>
      <w:bookmarkEnd w:id="12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</w:t>
      </w:r>
      <w:r w:rsidR="00343836">
        <w:rPr>
          <w:b/>
        </w:rPr>
        <w:t>2.4</w:t>
      </w:r>
      <w:bookmarkEnd w:id="1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72604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021A7E" w:rsidRPr="00021A7E">
        <w:rPr>
          <w:rFonts w:cs="Arial"/>
          <w:b/>
          <w:color w:val="000000"/>
          <w:lang w:eastAsia="en-GB"/>
        </w:rPr>
        <w:t>cs_NR_RachProcedureConfig_71124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B430D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B430D">
              <w:rPr>
                <w:rFonts w:cs="Arial"/>
                <w:lang w:eastAsia="en-GB"/>
              </w:rPr>
              <w:t>cs_NR_RachProcedureConfig_71124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2531E" w:rsidRPr="00DB3586">
              <w:rPr>
                <w:rFonts w:cs="Arial"/>
                <w:lang w:eastAsia="en-GB"/>
              </w:rPr>
              <w:t>222111</w:t>
            </w:r>
            <w:r w:rsidR="00B2531E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B71A3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NR_RachProcedureConfig_Type cs_NR_RachProcedureConfig_71124(NR_PhysicalParameters_Type p_PhysicalParameters) :=</w:t>
            </w:r>
          </w:p>
          <w:p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cs_NR_RachProcedure(p_PhysicalParameters, cs_NR_ContentionResolutionCtrl_CrntiBased(p_PhysicalParameters, cs_NR_ResourceAllocationDef))</w:t>
            </w:r>
          </w:p>
          <w:p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411FB9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A1" w:rsidRPr="00EC61A1" w:rsidRDefault="001C43A0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NR_RachProcedureConfig_Type cs_NR_RachProcedureConfig_71124(NR_PhysicalParameters_Type p_PhysicalParameters) :=</w:t>
            </w:r>
          </w:p>
          <w:p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cs_NR_RachProcedure(p_PhysicalParameters, cs_NR_ContentionResolutionCtrl_CrntiBased(p_PhysicalParameters, cs_NR_ResourceAllocationDef,</w:t>
            </w:r>
            <w:r w:rsidRPr="00A14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-,-,cs_NR_DciFormat_0_0_Params</w:t>
            </w: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)) //WA#WI=979081</w:t>
            </w:r>
          </w:p>
          <w:p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DA356D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964" w:rsidRDefault="00075964">
      <w:r>
        <w:separator/>
      </w:r>
    </w:p>
  </w:endnote>
  <w:endnote w:type="continuationSeparator" w:id="0">
    <w:p w:rsidR="00075964" w:rsidRDefault="0007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964" w:rsidRDefault="00075964">
      <w:r>
        <w:separator/>
      </w:r>
    </w:p>
  </w:footnote>
  <w:footnote w:type="continuationSeparator" w:id="0">
    <w:p w:rsidR="00075964" w:rsidRDefault="0007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472"/>
    <w:rsid w:val="00011C14"/>
    <w:rsid w:val="0001399C"/>
    <w:rsid w:val="00021A7E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779"/>
    <w:rsid w:val="00073E12"/>
    <w:rsid w:val="000749BF"/>
    <w:rsid w:val="00075964"/>
    <w:rsid w:val="00075C64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67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37F4"/>
    <w:rsid w:val="00275D12"/>
    <w:rsid w:val="002830B3"/>
    <w:rsid w:val="00284FEB"/>
    <w:rsid w:val="002860C4"/>
    <w:rsid w:val="002901A3"/>
    <w:rsid w:val="00290606"/>
    <w:rsid w:val="00295CE5"/>
    <w:rsid w:val="002A4DCB"/>
    <w:rsid w:val="002B14D3"/>
    <w:rsid w:val="002B5741"/>
    <w:rsid w:val="002B710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836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C7E02"/>
    <w:rsid w:val="003D044A"/>
    <w:rsid w:val="003D1466"/>
    <w:rsid w:val="003D1BC0"/>
    <w:rsid w:val="003D6B34"/>
    <w:rsid w:val="003D6E1A"/>
    <w:rsid w:val="003E0B29"/>
    <w:rsid w:val="003E1A36"/>
    <w:rsid w:val="003E51C2"/>
    <w:rsid w:val="003F0C1A"/>
    <w:rsid w:val="003F0DB3"/>
    <w:rsid w:val="003F1075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430D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53FA"/>
    <w:rsid w:val="00526222"/>
    <w:rsid w:val="005279F5"/>
    <w:rsid w:val="00530662"/>
    <w:rsid w:val="00532891"/>
    <w:rsid w:val="00543471"/>
    <w:rsid w:val="00545216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E638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45B2E"/>
    <w:rsid w:val="00652A36"/>
    <w:rsid w:val="0065364E"/>
    <w:rsid w:val="006537B5"/>
    <w:rsid w:val="00655E09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030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376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3E67"/>
    <w:rsid w:val="0087510D"/>
    <w:rsid w:val="00875564"/>
    <w:rsid w:val="00880F55"/>
    <w:rsid w:val="00883A39"/>
    <w:rsid w:val="008858A4"/>
    <w:rsid w:val="008863B9"/>
    <w:rsid w:val="0089088C"/>
    <w:rsid w:val="0089338A"/>
    <w:rsid w:val="00895087"/>
    <w:rsid w:val="008A2B56"/>
    <w:rsid w:val="008A45A6"/>
    <w:rsid w:val="008A6B07"/>
    <w:rsid w:val="008B2743"/>
    <w:rsid w:val="008B2A57"/>
    <w:rsid w:val="008D4141"/>
    <w:rsid w:val="008E6B1F"/>
    <w:rsid w:val="008F686C"/>
    <w:rsid w:val="00900B0A"/>
    <w:rsid w:val="00901400"/>
    <w:rsid w:val="00903BF6"/>
    <w:rsid w:val="00904EBA"/>
    <w:rsid w:val="009053E1"/>
    <w:rsid w:val="00907B05"/>
    <w:rsid w:val="0091261A"/>
    <w:rsid w:val="00913E0B"/>
    <w:rsid w:val="009148DE"/>
    <w:rsid w:val="00916386"/>
    <w:rsid w:val="009179C3"/>
    <w:rsid w:val="0092709E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4EF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BF6404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2882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4A60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0650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17D3B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61A1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3950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7C7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03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0A13-5295-4131-9454-332D1191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2022-06-27T21:14:00Z</dcterms:created>
  <dcterms:modified xsi:type="dcterms:W3CDTF">2022-06-27T21:16:00Z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2022-06-27T21:10:04Z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9dd8d110-3f35-4828-acb3-d7f0d8351128</vt:lpwstr>
  </property>
  <property fmtid="{D5CDD505-2E9C-101B-9397-08002B2CF9AE}" pid="27" name="MSIP_Label_9764cdcd-3664-4d05-9615-7cbf65a4f0a8_ContentBits">
    <vt:lpwstr>0</vt:lpwstr>
  </property>
</Properties>
</file>