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EC6" w:rsidRDefault="00A00EC6" w:rsidP="00A00E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R5s220794</w:t>
        </w:r>
      </w:fldSimple>
    </w:p>
    <w:p w:rsidR="00A00EC6" w:rsidRDefault="00A00EC6" w:rsidP="00A00E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0EC6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EC6" w:rsidRDefault="00A00EC6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00EC6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0EC6" w:rsidRDefault="00A00EC6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0EC6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EC6" w:rsidTr="005A1558">
        <w:tc>
          <w:tcPr>
            <w:tcW w:w="142" w:type="dxa"/>
            <w:tcBorders>
              <w:left w:val="single" w:sz="4" w:space="0" w:color="auto"/>
            </w:tcBorders>
          </w:tcPr>
          <w:p w:rsidR="00A00EC6" w:rsidRDefault="00A00EC6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00EC6" w:rsidRPr="00410371" w:rsidRDefault="00A00EC6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A00EC6" w:rsidRDefault="00A00EC6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00EC6" w:rsidRPr="00410371" w:rsidRDefault="00A00EC6" w:rsidP="005A15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2608</w:t>
              </w:r>
            </w:fldSimple>
          </w:p>
        </w:tc>
        <w:tc>
          <w:tcPr>
            <w:tcW w:w="709" w:type="dxa"/>
          </w:tcPr>
          <w:p w:rsidR="00A00EC6" w:rsidRDefault="00A00EC6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00EC6" w:rsidRPr="00410371" w:rsidRDefault="00A00EC6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A00EC6" w:rsidRDefault="00A00EC6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00EC6" w:rsidRPr="00410371" w:rsidRDefault="00A00EC6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00EC6" w:rsidRDefault="00A00EC6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A00EC6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0EC6" w:rsidRDefault="00A00EC6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A00EC6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00EC6" w:rsidRPr="00F25D98" w:rsidRDefault="00A00EC6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0EC6" w:rsidTr="005A1558">
        <w:tc>
          <w:tcPr>
            <w:tcW w:w="9641" w:type="dxa"/>
            <w:gridSpan w:val="9"/>
          </w:tcPr>
          <w:p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00EC6" w:rsidRDefault="00A00EC6" w:rsidP="00A00E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0EC6" w:rsidTr="005A1558">
        <w:tc>
          <w:tcPr>
            <w:tcW w:w="2835" w:type="dxa"/>
          </w:tcPr>
          <w:p w:rsidR="00A00EC6" w:rsidRDefault="00A00EC6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00EC6" w:rsidRDefault="00A00EC6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00EC6" w:rsidRDefault="00A00EC6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0EC6" w:rsidRDefault="00A00EC6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0EC6" w:rsidRDefault="00A00EC6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00EC6" w:rsidRDefault="00A00EC6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00EC6" w:rsidRDefault="00A00EC6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00EC6" w:rsidRDefault="00A00EC6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0EC6" w:rsidRDefault="00A00EC6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00EC6" w:rsidRDefault="00A00EC6" w:rsidP="00A00E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0EC6" w:rsidTr="005A1558">
        <w:tc>
          <w:tcPr>
            <w:tcW w:w="9640" w:type="dxa"/>
            <w:gridSpan w:val="11"/>
          </w:tcPr>
          <w:p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EC6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00EC6" w:rsidRDefault="00A00EC6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0EC6" w:rsidRDefault="00A00EC6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7.1.1.1.2</w:t>
              </w:r>
            </w:fldSimple>
          </w:p>
        </w:tc>
      </w:tr>
      <w:tr w:rsidR="00A00EC6" w:rsidTr="005A1558">
        <w:tc>
          <w:tcPr>
            <w:tcW w:w="1843" w:type="dxa"/>
            <w:tcBorders>
              <w:left w:val="single" w:sz="4" w:space="0" w:color="auto"/>
            </w:tcBorders>
          </w:tcPr>
          <w:p w:rsidR="00A00EC6" w:rsidRDefault="00A00EC6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EC6" w:rsidTr="005A1558">
        <w:tc>
          <w:tcPr>
            <w:tcW w:w="1843" w:type="dxa"/>
            <w:tcBorders>
              <w:left w:val="single" w:sz="4" w:space="0" w:color="auto"/>
            </w:tcBorders>
          </w:tcPr>
          <w:p w:rsidR="00A00EC6" w:rsidRDefault="00A00EC6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0EC6" w:rsidRDefault="00A00EC6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00EC6" w:rsidTr="005A1558">
        <w:tc>
          <w:tcPr>
            <w:tcW w:w="1843" w:type="dxa"/>
            <w:tcBorders>
              <w:left w:val="single" w:sz="4" w:space="0" w:color="auto"/>
            </w:tcBorders>
          </w:tcPr>
          <w:p w:rsidR="00A00EC6" w:rsidRDefault="00A00EC6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0EC6" w:rsidRDefault="00B67F44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00EC6">
              <w:fldChar w:fldCharType="begin"/>
            </w:r>
            <w:r w:rsidR="00A00EC6">
              <w:instrText xml:space="preserve"> DOCPROPERTY  SourceIfTsg  \* MERGEFORMAT </w:instrText>
            </w:r>
            <w:r w:rsidR="00A00EC6">
              <w:fldChar w:fldCharType="end"/>
            </w:r>
          </w:p>
        </w:tc>
      </w:tr>
      <w:tr w:rsidR="00A00EC6" w:rsidTr="005A1558">
        <w:tc>
          <w:tcPr>
            <w:tcW w:w="1843" w:type="dxa"/>
            <w:tcBorders>
              <w:left w:val="single" w:sz="4" w:space="0" w:color="auto"/>
            </w:tcBorders>
          </w:tcPr>
          <w:p w:rsidR="00A00EC6" w:rsidRDefault="00A00EC6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EC6" w:rsidTr="005A1558">
        <w:tc>
          <w:tcPr>
            <w:tcW w:w="1843" w:type="dxa"/>
            <w:tcBorders>
              <w:left w:val="single" w:sz="4" w:space="0" w:color="auto"/>
            </w:tcBorders>
          </w:tcPr>
          <w:p w:rsidR="00A00EC6" w:rsidRDefault="00A00EC6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00EC6" w:rsidRDefault="00A00EC6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A00EC6" w:rsidRDefault="00A00EC6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0EC6" w:rsidRDefault="00A00EC6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0EC6" w:rsidRDefault="00A00EC6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2022-06-20</w:t>
              </w:r>
            </w:fldSimple>
          </w:p>
        </w:tc>
      </w:tr>
      <w:tr w:rsidR="00A00EC6" w:rsidTr="005A1558">
        <w:tc>
          <w:tcPr>
            <w:tcW w:w="1843" w:type="dxa"/>
            <w:tcBorders>
              <w:left w:val="single" w:sz="4" w:space="0" w:color="auto"/>
            </w:tcBorders>
          </w:tcPr>
          <w:p w:rsidR="00A00EC6" w:rsidRDefault="00A00EC6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EC6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00EC6" w:rsidRDefault="00A00EC6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00EC6" w:rsidRDefault="00A00EC6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00EC6" w:rsidRDefault="00A00EC6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0EC6" w:rsidRDefault="00A00EC6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0EC6" w:rsidRDefault="00A00EC6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00EC6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00EC6" w:rsidRDefault="00A00EC6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00EC6" w:rsidRDefault="00A00EC6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00EC6" w:rsidRDefault="00A00EC6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0EC6" w:rsidRPr="007C2097" w:rsidRDefault="00A00EC6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00EC6" w:rsidTr="005A1558">
        <w:tc>
          <w:tcPr>
            <w:tcW w:w="1843" w:type="dxa"/>
          </w:tcPr>
          <w:p w:rsidR="00A00EC6" w:rsidRDefault="00A00EC6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00EC6" w:rsidRDefault="00A00EC6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EC6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0EC6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0EC6" w:rsidRPr="00E5624B" w:rsidRDefault="00A00EC6" w:rsidP="00A00EC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According to Prose CR R5-</w:t>
            </w:r>
            <w:r w:rsidRPr="00DB3586">
              <w:rPr>
                <w:rFonts w:cs="Arial"/>
                <w:lang w:eastAsia="en-GB"/>
              </w:rPr>
              <w:t>222111</w:t>
            </w:r>
            <w:r>
              <w:rPr>
                <w:rFonts w:cs="Arial"/>
                <w:lang w:eastAsia="en-GB"/>
              </w:rPr>
              <w:t xml:space="preserve"> 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 in the Test Body as well to use Short DCI to reflect the Prose CR</w:t>
            </w:r>
          </w:p>
        </w:tc>
      </w:tr>
      <w:tr w:rsidR="00A00EC6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0EC6" w:rsidRDefault="00A00EC6" w:rsidP="00A00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0EC6" w:rsidRPr="00CF39F2" w:rsidRDefault="00A00EC6" w:rsidP="00A00EC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00EC6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0EC6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0EC6" w:rsidRPr="001C574F" w:rsidRDefault="00A00EC6" w:rsidP="00A00EC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A00EC6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0EC6" w:rsidRDefault="00A00EC6" w:rsidP="00A00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0EC6" w:rsidRPr="00CF39F2" w:rsidRDefault="00A00EC6" w:rsidP="00A00EC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00EC6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0EC6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0EC6" w:rsidRPr="00CF39F2" w:rsidRDefault="00A00EC6" w:rsidP="00A00EC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A00EC6" w:rsidTr="005A1558">
        <w:tc>
          <w:tcPr>
            <w:tcW w:w="2694" w:type="dxa"/>
            <w:gridSpan w:val="2"/>
          </w:tcPr>
          <w:p w:rsidR="00A00EC6" w:rsidRDefault="00A00EC6" w:rsidP="00A00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00EC6" w:rsidRDefault="00A00EC6" w:rsidP="00A00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EC6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0EC6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0EC6" w:rsidRDefault="00A00EC6" w:rsidP="00A00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7.1.1.1.2.ENDC, 7.1.1.1.2.NR5GC</w:t>
            </w:r>
          </w:p>
        </w:tc>
      </w:tr>
      <w:tr w:rsidR="00A00EC6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0EC6" w:rsidRDefault="00A00EC6" w:rsidP="00A00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0EC6" w:rsidRDefault="00A00EC6" w:rsidP="00A00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EC6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0EC6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EC6" w:rsidRDefault="00A00EC6" w:rsidP="00A00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00EC6" w:rsidRDefault="00A00EC6" w:rsidP="00A00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00EC6" w:rsidRDefault="00A00EC6" w:rsidP="00A00E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00EC6" w:rsidRDefault="00A00EC6" w:rsidP="00A00E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EC6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0EC6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0EC6" w:rsidRDefault="00A00EC6" w:rsidP="00A00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0EC6" w:rsidRDefault="00A00EC6" w:rsidP="00A00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0EC6" w:rsidRDefault="00A00EC6" w:rsidP="00A00E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0EC6" w:rsidRDefault="00A00EC6" w:rsidP="00A00E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EC6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0EC6" w:rsidRDefault="00A00EC6" w:rsidP="00A00E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0EC6" w:rsidRDefault="00A00EC6" w:rsidP="00A00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0EC6" w:rsidRDefault="00A00EC6" w:rsidP="00A00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0EC6" w:rsidRDefault="00A00EC6" w:rsidP="00A00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0EC6" w:rsidRDefault="00A00EC6" w:rsidP="00A00E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EC6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0EC6" w:rsidRDefault="00A00EC6" w:rsidP="00A00E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0EC6" w:rsidRDefault="00A00EC6" w:rsidP="00A00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0EC6" w:rsidRDefault="00A00EC6" w:rsidP="00A00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0EC6" w:rsidRDefault="00A00EC6" w:rsidP="00A00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0EC6" w:rsidRDefault="00A00EC6" w:rsidP="00A00E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EC6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0EC6" w:rsidRDefault="00A00EC6" w:rsidP="00A00E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0EC6" w:rsidRDefault="00A00EC6" w:rsidP="00A00EC6">
            <w:pPr>
              <w:pStyle w:val="CRCoverPage"/>
              <w:spacing w:after="0"/>
              <w:rPr>
                <w:noProof/>
              </w:rPr>
            </w:pPr>
          </w:p>
        </w:tc>
      </w:tr>
      <w:tr w:rsidR="00A00EC6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0EC6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0EC6" w:rsidRDefault="00A00EC6" w:rsidP="00A00E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EC6" w:rsidRPr="008863B9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0EC6" w:rsidRPr="008863B9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00EC6" w:rsidRPr="008863B9" w:rsidRDefault="00A00EC6" w:rsidP="00A00E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EC6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EC6" w:rsidRDefault="00A00EC6" w:rsidP="00A00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0EC6" w:rsidRDefault="00A00EC6" w:rsidP="00A00E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61009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A00EC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00EC6" w:rsidRPr="00E40085">
        <w:rPr>
          <w:rFonts w:ascii="Arial" w:hAnsi="Arial" w:cs="Arial"/>
          <w:iCs/>
        </w:rPr>
        <w:t>Table of Contents</w:t>
      </w:r>
      <w:r w:rsidR="00A00EC6">
        <w:tab/>
      </w:r>
      <w:r w:rsidR="00A00EC6">
        <w:fldChar w:fldCharType="begin"/>
      </w:r>
      <w:r w:rsidR="00A00EC6">
        <w:instrText xml:space="preserve"> PAGEREF _Toc106610094 \h </w:instrText>
      </w:r>
      <w:r w:rsidR="00A00EC6">
        <w:fldChar w:fldCharType="separate"/>
      </w:r>
      <w:r w:rsidR="00A00EC6">
        <w:t>2</w:t>
      </w:r>
      <w:r w:rsidR="00A00EC6">
        <w:fldChar w:fldCharType="end"/>
      </w:r>
    </w:p>
    <w:p w:rsidR="00A00EC6" w:rsidRDefault="00A00EC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4008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4008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_Toc106610095 \h </w:instrText>
      </w:r>
      <w:r>
        <w:fldChar w:fldCharType="separate"/>
      </w:r>
      <w:r>
        <w:t>2</w:t>
      </w:r>
      <w:r>
        <w:fldChar w:fldCharType="end"/>
      </w:r>
    </w:p>
    <w:p w:rsidR="00A00EC6" w:rsidRDefault="00A00EC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4008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40085">
        <w:rPr>
          <w:b/>
        </w:rPr>
        <w:t>Corrections required for NR testcase 7.1.1.1.2</w:t>
      </w:r>
      <w:r>
        <w:tab/>
      </w:r>
      <w:r>
        <w:fldChar w:fldCharType="begin"/>
      </w:r>
      <w:r>
        <w:instrText xml:space="preserve"> PAGEREF _Toc106610096 \h </w:instrText>
      </w:r>
      <w:r>
        <w:fldChar w:fldCharType="separate"/>
      </w:r>
      <w:r>
        <w:t>2</w:t>
      </w:r>
      <w:r>
        <w:fldChar w:fldCharType="end"/>
      </w:r>
    </w:p>
    <w:p w:rsidR="00A00EC6" w:rsidRDefault="00A00EC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4008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40085">
        <w:rPr>
          <w:rFonts w:cs="Arial"/>
          <w:b/>
          <w:color w:val="000000"/>
          <w:lang w:eastAsia="en-GB"/>
        </w:rPr>
        <w:t>Correction to the template cs_NR_RachProcedureConfig_71112</w:t>
      </w:r>
      <w:r>
        <w:tab/>
      </w:r>
      <w:r>
        <w:fldChar w:fldCharType="begin"/>
      </w:r>
      <w:r>
        <w:instrText xml:space="preserve"> PAGEREF _Toc106610097 \h </w:instrText>
      </w:r>
      <w:r>
        <w:fldChar w:fldCharType="separate"/>
      </w:r>
      <w:r>
        <w:t>2</w:t>
      </w:r>
      <w:r>
        <w:fldChar w:fldCharType="end"/>
      </w:r>
    </w:p>
    <w:p w:rsidR="00A00EC6" w:rsidRDefault="00A00EC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40085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40085">
        <w:rPr>
          <w:rFonts w:cs="Arial"/>
          <w:b/>
          <w:color w:val="000000"/>
          <w:lang w:eastAsia="en-GB"/>
        </w:rPr>
        <w:t>Correction to the template cs_NR_RachProcedureConfig_71112_2</w:t>
      </w:r>
      <w:r>
        <w:tab/>
      </w:r>
      <w:r>
        <w:fldChar w:fldCharType="begin"/>
      </w:r>
      <w:r>
        <w:instrText xml:space="preserve"> PAGEREF _Toc106610098 \h </w:instrText>
      </w:r>
      <w:r>
        <w:fldChar w:fldCharType="separate"/>
      </w:r>
      <w:r>
        <w:t>4</w:t>
      </w:r>
      <w:r>
        <w:fldChar w:fldCharType="end"/>
      </w:r>
    </w:p>
    <w:p w:rsidR="00A00EC6" w:rsidRDefault="007A73E5" w:rsidP="00A00EC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r w:rsidR="00A00EC6" w:rsidRPr="00A00EC6">
        <w:rPr>
          <w:b/>
          <w:lang w:eastAsia="ja-JP"/>
        </w:rPr>
        <w:t xml:space="preserve"> </w:t>
      </w:r>
      <w:bookmarkStart w:id="7" w:name="_Toc106610095"/>
      <w:r w:rsidR="00A00EC6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</w:p>
    <w:p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  <w:bookmarkStart w:id="8" w:name="_GoBack"/>
      <w:bookmarkEnd w:id="8"/>
    </w:p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106610096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9"/>
      <w:bookmarkEnd w:id="10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690904">
        <w:rPr>
          <w:b/>
        </w:rPr>
        <w:t>7.1.1.1.2</w:t>
      </w:r>
      <w:bookmarkEnd w:id="11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0661009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template </w:t>
      </w:r>
      <w:r w:rsidR="00073E12" w:rsidRPr="00CF4FC5">
        <w:rPr>
          <w:rFonts w:cs="Arial"/>
          <w:b/>
          <w:color w:val="000000"/>
          <w:lang w:eastAsia="en-GB"/>
        </w:rPr>
        <w:t>cs_NR_RachProcedureConfig_71112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EB71A3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E64BC">
              <w:rPr>
                <w:rFonts w:cs="Arial"/>
                <w:lang w:eastAsia="en-GB"/>
              </w:rPr>
              <w:t>cs_NR_RachProcedureConfig_71112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6A" w:rsidRPr="00826B27" w:rsidRDefault="00666EE9" w:rsidP="000E4CE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According to Prose CR R5-</w:t>
            </w:r>
            <w:r w:rsidR="00B2531E" w:rsidRPr="00DB3586">
              <w:rPr>
                <w:rFonts w:cs="Arial"/>
                <w:lang w:eastAsia="en-GB"/>
              </w:rPr>
              <w:t>222111</w:t>
            </w:r>
            <w:r w:rsidR="00B2531E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 in the Test Body as well to use Short DCI to reflect the Prose CR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27" w:rsidRPr="00A72665" w:rsidRDefault="000E4CEB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EB71A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B71A3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cs_NR_RachProcedureConfig_71112(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RachProcedureList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cs_NR_RachProcedure_NoResponse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, //step 4</w:t>
            </w:r>
          </w:p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cs_NR_RachProcedure_MultipleRAR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, cs_NR_RAR_SubPduList_71112(p_PhysicalParameters),cs_NR_ContentionResolutionCtrl_None), //step 5-6</w:t>
            </w:r>
          </w:p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cs_NR_RachProcedure_MultipleRAR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, cs_NR_RAR_SubPduList_71112_2(p_PhysicalParameters),cs_NR_ContentionResolutionCtrl_None),//step 7-8</w:t>
            </w:r>
          </w:p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cs_NR_RachProcedure_MultipleRAR(p_PhysicalParameters,cs_NR_RAR_SubPduList_71112_3(p_PhysicalParameters),cs_NR_ContentionResolutionCtrl_None),//step 9-12</w:t>
            </w:r>
          </w:p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cs_NR_RachProcedure_MultipleRAR(p_PhysicalParameters,cs_NR_RAR_SubPduList_71112_4(p_PhysicalParameters),cs_NR_ContentionResolutionCtrl_CrntiBased(p_PhysicalParameters,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cs_NR_ResourceAllocationDef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)) //step 13-16</w:t>
            </w:r>
          </w:p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25AB" w:rsidRPr="00411FB9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cs_NR_RachProcedureConfig_71112(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RachProcedureList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cs_NR_RachProcedure_NoResponse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, //step 4</w:t>
            </w:r>
          </w:p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cs_NR_RachProcedure_MultipleRAR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, cs_NR_RAR_SubPduList_71112(p_PhysicalParameters),cs_NR_ContentionResolutionCtrl_None), //step 5-6</w:t>
            </w:r>
          </w:p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cs_NR_RachProcedure_MultipleRAR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, cs_NR_RAR_SubPduList_71112_2(p_PhysicalParameters),cs_NR_ContentionResolutionCtrl_None),//step 7-8</w:t>
            </w:r>
          </w:p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cs_NR_RachProcedure_MultipleRAR(p_PhysicalParameters,cs_NR_RAR_SubPduList_71112_3(p_PhysicalParameters),cs_NR_ContentionResolutionCtrl_None),//step 9-12</w:t>
            </w:r>
          </w:p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   cs_NR_RachProcedure_MultipleRAR(p_PhysicalParameters,cs_NR_RAR_SubPduList_71112_4(p_PhysicalParameters),cs_NR_ContentionResolutionCtrl_CrntiBased(p_PhysicalParameters, </w:t>
            </w:r>
            <w:proofErr w:type="spellStart"/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>cs_NR_ResourceAllocationDef</w:t>
            </w:r>
            <w:proofErr w:type="spellEnd"/>
            <w:r w:rsidRPr="00F536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,-,-,cs_NR_DciFormat_0_0_Params))</w:t>
            </w: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//step 13-16 //WA#WI=975776</w:t>
            </w:r>
          </w:p>
          <w:p w:rsidR="001C43A0" w:rsidRPr="001C43A0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25AB" w:rsidRPr="00DA356D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240F86" w:rsidRDefault="00240F86" w:rsidP="00240F86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06610098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template </w:t>
      </w:r>
      <w:r w:rsidR="00E81386" w:rsidRPr="00234682">
        <w:rPr>
          <w:rFonts w:cs="Arial"/>
          <w:b/>
          <w:color w:val="000000"/>
          <w:lang w:eastAsia="en-GB"/>
        </w:rPr>
        <w:t>cs_NR_RachProcedureConfig_71112_2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40F86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CC39F9" w:rsidRDefault="00001872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97041">
              <w:rPr>
                <w:rFonts w:cs="Arial"/>
                <w:lang w:eastAsia="en-GB"/>
              </w:rPr>
              <w:t>cs_NR_RachProcedureConfig_71112_2</w:t>
            </w:r>
          </w:p>
        </w:tc>
      </w:tr>
      <w:tr w:rsidR="00240F86" w:rsidTr="00D61D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826B27" w:rsidRDefault="00240F86" w:rsidP="00D61D8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According to Prose CR R5-</w:t>
            </w:r>
            <w:r w:rsidR="00B010C6" w:rsidRPr="00DB3586">
              <w:rPr>
                <w:rFonts w:cs="Arial"/>
                <w:lang w:eastAsia="en-GB"/>
              </w:rPr>
              <w:t>222111</w:t>
            </w:r>
            <w:r w:rsidR="00B010C6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 in the Test Body as well to use Short DCI to reflect the Prose CR</w:t>
            </w:r>
          </w:p>
        </w:tc>
      </w:tr>
      <w:tr w:rsidR="00240F86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A72665" w:rsidRDefault="00240F86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240F86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CC39F9" w:rsidRDefault="00240F86" w:rsidP="00D61D8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B71A3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240F86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Default="00240F86" w:rsidP="00D61D8B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</w:p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40F86" w:rsidRPr="00CD057D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C8" w:rsidRPr="00EA32C8" w:rsidRDefault="00EA32C8" w:rsidP="00EA32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 cs_NR_RachProcedureConfig_71112_2(</w:t>
            </w:r>
            <w:proofErr w:type="spellStart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:rsidR="00EA32C8" w:rsidRPr="00EA32C8" w:rsidRDefault="00EA32C8" w:rsidP="00EA32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  {  /* @status    APPROVED (ENDC, NR5GC) */</w:t>
            </w:r>
          </w:p>
          <w:p w:rsidR="00EA32C8" w:rsidRPr="00EA32C8" w:rsidRDefault="00EA32C8" w:rsidP="00EA32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>RachProcedureList</w:t>
            </w:r>
            <w:proofErr w:type="spellEnd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:rsidR="00EA32C8" w:rsidRPr="00EA32C8" w:rsidRDefault="00EA32C8" w:rsidP="00EA32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       cs_NR_RachProcedure_MultipleRAR(p_PhysicalParameters,cs_NR_RAR_SubPduList_71112_4(p_PhysicalParameters),cs_NR_ContentionResolutionCtrl_CrntiBased(p_PhysicalParameters, </w:t>
            </w:r>
            <w:proofErr w:type="spellStart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>cs_NR_ResourceAllocationDef</w:t>
            </w:r>
            <w:proofErr w:type="spellEnd"/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:rsidR="00EA32C8" w:rsidRPr="00EA32C8" w:rsidRDefault="00EA32C8" w:rsidP="00EA32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40F86" w:rsidRPr="00411FB9" w:rsidRDefault="00EA32C8" w:rsidP="00EA32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32C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</w:p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40F86" w:rsidRPr="00CD057D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45" w:rsidRPr="00E03645" w:rsidRDefault="00E03645" w:rsidP="00E03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 cs_NR_RachProcedureConfig_71112_2(</w:t>
            </w:r>
            <w:proofErr w:type="spellStart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:rsidR="00E03645" w:rsidRPr="00E03645" w:rsidRDefault="00E03645" w:rsidP="00E03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  {  /* @status    APPROVED (ENDC, NR5GC) */</w:t>
            </w:r>
          </w:p>
          <w:p w:rsidR="00E03645" w:rsidRPr="00E03645" w:rsidRDefault="00E03645" w:rsidP="00E03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>RachProcedureList</w:t>
            </w:r>
            <w:proofErr w:type="spellEnd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:rsidR="00E03645" w:rsidRPr="00E03645" w:rsidRDefault="00E03645" w:rsidP="00E03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       cs_NR_RachProcedure_MultipleRAR(p_PhysicalParameters,cs_NR_RAR_SubPduList_71112_4(p_PhysicalParameters),cs_NR_ContentionResolutionCtrl_CrntiBased(p_PhysicalParameters, </w:t>
            </w:r>
            <w:proofErr w:type="spellStart"/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>cs_NR_ResourceAllocationDef</w:t>
            </w:r>
            <w:proofErr w:type="spellEnd"/>
            <w:r w:rsidRPr="00AF590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,-,-,cs_NR_DciFormat_0_0_Params</w:t>
            </w:r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>)) //step 13-16 //WA#WI=975776</w:t>
            </w:r>
          </w:p>
          <w:p w:rsidR="00E03645" w:rsidRPr="00E03645" w:rsidRDefault="00E03645" w:rsidP="00E03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40F86" w:rsidRPr="00DA356D" w:rsidRDefault="00E03645" w:rsidP="00E03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364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240F86" w:rsidRDefault="00240F86" w:rsidP="00240F86">
      <w:pPr>
        <w:rPr>
          <w:lang w:eastAsia="en-GB"/>
        </w:rPr>
      </w:pPr>
    </w:p>
    <w:p w:rsidR="00240F86" w:rsidRDefault="00240F86" w:rsidP="00240F86">
      <w:pPr>
        <w:rPr>
          <w:lang w:eastAsia="en-GB"/>
        </w:rPr>
      </w:pPr>
    </w:p>
    <w:p w:rsidR="00295CE5" w:rsidRDefault="00295CE5" w:rsidP="006E7773">
      <w:pPr>
        <w:rPr>
          <w:lang w:eastAsia="en-GB"/>
        </w:rPr>
      </w:pPr>
    </w:p>
    <w:p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5A53" w:rsidRDefault="00935A53">
      <w:r>
        <w:separator/>
      </w:r>
    </w:p>
  </w:endnote>
  <w:endnote w:type="continuationSeparator" w:id="0">
    <w:p w:rsidR="00935A53" w:rsidRDefault="0093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5A53" w:rsidRDefault="00935A53">
      <w:r>
        <w:separator/>
      </w:r>
    </w:p>
  </w:footnote>
  <w:footnote w:type="continuationSeparator" w:id="0">
    <w:p w:rsidR="00935A53" w:rsidRDefault="00935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34"/>
  </w:num>
  <w:num w:numId="8">
    <w:abstractNumId w:val="8"/>
  </w:num>
  <w:num w:numId="9">
    <w:abstractNumId w:val="20"/>
  </w:num>
  <w:num w:numId="10">
    <w:abstractNumId w:val="41"/>
  </w:num>
  <w:num w:numId="11">
    <w:abstractNumId w:val="16"/>
  </w:num>
  <w:num w:numId="12">
    <w:abstractNumId w:val="24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25"/>
  </w:num>
  <w:num w:numId="19">
    <w:abstractNumId w:val="40"/>
  </w:num>
  <w:num w:numId="20">
    <w:abstractNumId w:val="33"/>
  </w:num>
  <w:num w:numId="21">
    <w:abstractNumId w:val="10"/>
  </w:num>
  <w:num w:numId="22">
    <w:abstractNumId w:val="27"/>
  </w:num>
  <w:num w:numId="23">
    <w:abstractNumId w:val="32"/>
  </w:num>
  <w:num w:numId="24">
    <w:abstractNumId w:val="17"/>
  </w:num>
  <w:num w:numId="25">
    <w:abstractNumId w:val="30"/>
  </w:num>
  <w:num w:numId="26">
    <w:abstractNumId w:val="4"/>
  </w:num>
  <w:num w:numId="27">
    <w:abstractNumId w:val="6"/>
  </w:num>
  <w:num w:numId="28">
    <w:abstractNumId w:val="26"/>
  </w:num>
  <w:num w:numId="29">
    <w:abstractNumId w:val="37"/>
  </w:num>
  <w:num w:numId="30">
    <w:abstractNumId w:val="12"/>
  </w:num>
  <w:num w:numId="31">
    <w:abstractNumId w:val="5"/>
  </w:num>
  <w:num w:numId="32">
    <w:abstractNumId w:val="15"/>
  </w:num>
  <w:num w:numId="33">
    <w:abstractNumId w:val="0"/>
  </w:num>
  <w:num w:numId="34">
    <w:abstractNumId w:val="38"/>
  </w:num>
  <w:num w:numId="35">
    <w:abstractNumId w:val="23"/>
  </w:num>
  <w:num w:numId="36">
    <w:abstractNumId w:val="19"/>
  </w:num>
  <w:num w:numId="37">
    <w:abstractNumId w:val="36"/>
  </w:num>
  <w:num w:numId="38">
    <w:abstractNumId w:val="14"/>
  </w:num>
  <w:num w:numId="39">
    <w:abstractNumId w:val="28"/>
  </w:num>
  <w:num w:numId="40">
    <w:abstractNumId w:val="11"/>
  </w:num>
  <w:num w:numId="41">
    <w:abstractNumId w:val="39"/>
  </w:num>
  <w:num w:numId="42">
    <w:abstractNumId w:val="31"/>
  </w:num>
  <w:num w:numId="43">
    <w:abstractNumId w:val="35"/>
  </w:num>
  <w:num w:numId="44">
    <w:abstractNumId w:val="29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3E12"/>
    <w:rsid w:val="000749BF"/>
    <w:rsid w:val="00085D06"/>
    <w:rsid w:val="0008604A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725"/>
    <w:rsid w:val="001209DE"/>
    <w:rsid w:val="0012136E"/>
    <w:rsid w:val="00126237"/>
    <w:rsid w:val="001302CE"/>
    <w:rsid w:val="00134670"/>
    <w:rsid w:val="001373AB"/>
    <w:rsid w:val="00145D43"/>
    <w:rsid w:val="00146DCF"/>
    <w:rsid w:val="00163547"/>
    <w:rsid w:val="00164CFC"/>
    <w:rsid w:val="00173835"/>
    <w:rsid w:val="00177487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E3D37"/>
    <w:rsid w:val="001E41F3"/>
    <w:rsid w:val="001F0D28"/>
    <w:rsid w:val="001F1817"/>
    <w:rsid w:val="001F406A"/>
    <w:rsid w:val="001F5134"/>
    <w:rsid w:val="001F6A59"/>
    <w:rsid w:val="002040A1"/>
    <w:rsid w:val="00205A6F"/>
    <w:rsid w:val="00214573"/>
    <w:rsid w:val="00220349"/>
    <w:rsid w:val="00221C5A"/>
    <w:rsid w:val="0022339A"/>
    <w:rsid w:val="00223B81"/>
    <w:rsid w:val="00234682"/>
    <w:rsid w:val="00240F86"/>
    <w:rsid w:val="00241A66"/>
    <w:rsid w:val="00245CA4"/>
    <w:rsid w:val="002564C6"/>
    <w:rsid w:val="002570D2"/>
    <w:rsid w:val="0026004D"/>
    <w:rsid w:val="0026151F"/>
    <w:rsid w:val="00263668"/>
    <w:rsid w:val="002640DD"/>
    <w:rsid w:val="00275D12"/>
    <w:rsid w:val="00284FEB"/>
    <w:rsid w:val="002860C4"/>
    <w:rsid w:val="00286C29"/>
    <w:rsid w:val="002901A3"/>
    <w:rsid w:val="00290606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D46"/>
    <w:rsid w:val="003237E0"/>
    <w:rsid w:val="0033294A"/>
    <w:rsid w:val="0033554F"/>
    <w:rsid w:val="00341F6F"/>
    <w:rsid w:val="00342D98"/>
    <w:rsid w:val="00343CD7"/>
    <w:rsid w:val="00345383"/>
    <w:rsid w:val="00346D77"/>
    <w:rsid w:val="003556DC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B51F6"/>
    <w:rsid w:val="003C2766"/>
    <w:rsid w:val="003C2F42"/>
    <w:rsid w:val="003C3B4C"/>
    <w:rsid w:val="003C78DB"/>
    <w:rsid w:val="003D1466"/>
    <w:rsid w:val="003D1BC0"/>
    <w:rsid w:val="003E0B29"/>
    <w:rsid w:val="003E1A36"/>
    <w:rsid w:val="003E51C2"/>
    <w:rsid w:val="003F0DB3"/>
    <w:rsid w:val="003F3287"/>
    <w:rsid w:val="003F432E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47D"/>
    <w:rsid w:val="00440D0A"/>
    <w:rsid w:val="004438DB"/>
    <w:rsid w:val="00446488"/>
    <w:rsid w:val="004545A7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B01A5"/>
    <w:rsid w:val="004B2C2D"/>
    <w:rsid w:val="004B2E8A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3471"/>
    <w:rsid w:val="00547111"/>
    <w:rsid w:val="00550D59"/>
    <w:rsid w:val="00554485"/>
    <w:rsid w:val="00564EDF"/>
    <w:rsid w:val="005663E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3293"/>
    <w:rsid w:val="005A7C8E"/>
    <w:rsid w:val="005B379D"/>
    <w:rsid w:val="005B4127"/>
    <w:rsid w:val="005C1313"/>
    <w:rsid w:val="005D27CA"/>
    <w:rsid w:val="005D4FB3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C5B"/>
    <w:rsid w:val="00610F63"/>
    <w:rsid w:val="00611D08"/>
    <w:rsid w:val="006125D9"/>
    <w:rsid w:val="00613D6B"/>
    <w:rsid w:val="00614602"/>
    <w:rsid w:val="006154AD"/>
    <w:rsid w:val="00617D68"/>
    <w:rsid w:val="00620F69"/>
    <w:rsid w:val="00621188"/>
    <w:rsid w:val="006257ED"/>
    <w:rsid w:val="00625935"/>
    <w:rsid w:val="006316B2"/>
    <w:rsid w:val="006325AB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93"/>
    <w:rsid w:val="00666EE9"/>
    <w:rsid w:val="00667016"/>
    <w:rsid w:val="006723CA"/>
    <w:rsid w:val="0068444E"/>
    <w:rsid w:val="00686F06"/>
    <w:rsid w:val="00690904"/>
    <w:rsid w:val="00693944"/>
    <w:rsid w:val="00695808"/>
    <w:rsid w:val="00696273"/>
    <w:rsid w:val="006A5853"/>
    <w:rsid w:val="006A6982"/>
    <w:rsid w:val="006A737E"/>
    <w:rsid w:val="006B46FB"/>
    <w:rsid w:val="006B7B2F"/>
    <w:rsid w:val="006C1422"/>
    <w:rsid w:val="006D0191"/>
    <w:rsid w:val="006E21FB"/>
    <w:rsid w:val="006E4465"/>
    <w:rsid w:val="006E5627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101FB"/>
    <w:rsid w:val="0072421A"/>
    <w:rsid w:val="0072522A"/>
    <w:rsid w:val="0073208D"/>
    <w:rsid w:val="007324C2"/>
    <w:rsid w:val="00733998"/>
    <w:rsid w:val="0073742E"/>
    <w:rsid w:val="0073773F"/>
    <w:rsid w:val="00751FE3"/>
    <w:rsid w:val="00755C92"/>
    <w:rsid w:val="00762213"/>
    <w:rsid w:val="00763BA2"/>
    <w:rsid w:val="007656FE"/>
    <w:rsid w:val="007658A5"/>
    <w:rsid w:val="007728D7"/>
    <w:rsid w:val="00772A07"/>
    <w:rsid w:val="00773E5C"/>
    <w:rsid w:val="00784FE8"/>
    <w:rsid w:val="00792342"/>
    <w:rsid w:val="00792398"/>
    <w:rsid w:val="0079377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D7F98"/>
    <w:rsid w:val="007E64BC"/>
    <w:rsid w:val="007F0389"/>
    <w:rsid w:val="007F3701"/>
    <w:rsid w:val="007F7259"/>
    <w:rsid w:val="00800A71"/>
    <w:rsid w:val="00801700"/>
    <w:rsid w:val="00801CF0"/>
    <w:rsid w:val="008040A8"/>
    <w:rsid w:val="008058E1"/>
    <w:rsid w:val="0081160A"/>
    <w:rsid w:val="00824C2C"/>
    <w:rsid w:val="00825391"/>
    <w:rsid w:val="00825C07"/>
    <w:rsid w:val="00826B27"/>
    <w:rsid w:val="008279FA"/>
    <w:rsid w:val="008343E6"/>
    <w:rsid w:val="00837970"/>
    <w:rsid w:val="00842AC6"/>
    <w:rsid w:val="008445AF"/>
    <w:rsid w:val="00846A0E"/>
    <w:rsid w:val="00850679"/>
    <w:rsid w:val="0085441A"/>
    <w:rsid w:val="00857495"/>
    <w:rsid w:val="008626E7"/>
    <w:rsid w:val="008653B9"/>
    <w:rsid w:val="00870EE7"/>
    <w:rsid w:val="0087510D"/>
    <w:rsid w:val="00875564"/>
    <w:rsid w:val="00880F55"/>
    <w:rsid w:val="00883A39"/>
    <w:rsid w:val="008863B9"/>
    <w:rsid w:val="0089088C"/>
    <w:rsid w:val="0089338A"/>
    <w:rsid w:val="00895087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79C3"/>
    <w:rsid w:val="0092709E"/>
    <w:rsid w:val="00934F8D"/>
    <w:rsid w:val="00935A53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1B88"/>
    <w:rsid w:val="00997041"/>
    <w:rsid w:val="0099750A"/>
    <w:rsid w:val="009A07BF"/>
    <w:rsid w:val="009A4E0F"/>
    <w:rsid w:val="009A5255"/>
    <w:rsid w:val="009A5753"/>
    <w:rsid w:val="009A579D"/>
    <w:rsid w:val="009A768F"/>
    <w:rsid w:val="009B0B50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0EC6"/>
    <w:rsid w:val="00A0746C"/>
    <w:rsid w:val="00A13FEA"/>
    <w:rsid w:val="00A158BB"/>
    <w:rsid w:val="00A16089"/>
    <w:rsid w:val="00A21A05"/>
    <w:rsid w:val="00A230E4"/>
    <w:rsid w:val="00A246B6"/>
    <w:rsid w:val="00A25A1D"/>
    <w:rsid w:val="00A3630F"/>
    <w:rsid w:val="00A40634"/>
    <w:rsid w:val="00A47E70"/>
    <w:rsid w:val="00A50CF0"/>
    <w:rsid w:val="00A52B35"/>
    <w:rsid w:val="00A52F6F"/>
    <w:rsid w:val="00A56B94"/>
    <w:rsid w:val="00A57528"/>
    <w:rsid w:val="00A601CD"/>
    <w:rsid w:val="00A63670"/>
    <w:rsid w:val="00A66C63"/>
    <w:rsid w:val="00A67032"/>
    <w:rsid w:val="00A70BC7"/>
    <w:rsid w:val="00A72118"/>
    <w:rsid w:val="00A72665"/>
    <w:rsid w:val="00A7410A"/>
    <w:rsid w:val="00A7583C"/>
    <w:rsid w:val="00A7671C"/>
    <w:rsid w:val="00A8049F"/>
    <w:rsid w:val="00A81EA3"/>
    <w:rsid w:val="00A84550"/>
    <w:rsid w:val="00A90724"/>
    <w:rsid w:val="00A916D2"/>
    <w:rsid w:val="00A91947"/>
    <w:rsid w:val="00A971DA"/>
    <w:rsid w:val="00AA0376"/>
    <w:rsid w:val="00AA2892"/>
    <w:rsid w:val="00AA2CBC"/>
    <w:rsid w:val="00AA49EB"/>
    <w:rsid w:val="00AA5847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7555"/>
    <w:rsid w:val="00AE78D5"/>
    <w:rsid w:val="00AF590B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4EDD"/>
    <w:rsid w:val="00B454F7"/>
    <w:rsid w:val="00B51BA6"/>
    <w:rsid w:val="00B52828"/>
    <w:rsid w:val="00B54720"/>
    <w:rsid w:val="00B5725C"/>
    <w:rsid w:val="00B67B97"/>
    <w:rsid w:val="00B67F44"/>
    <w:rsid w:val="00B7315D"/>
    <w:rsid w:val="00B75E77"/>
    <w:rsid w:val="00B7624F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142E"/>
    <w:rsid w:val="00C23C46"/>
    <w:rsid w:val="00C259BF"/>
    <w:rsid w:val="00C27B36"/>
    <w:rsid w:val="00C30684"/>
    <w:rsid w:val="00C30A15"/>
    <w:rsid w:val="00C34763"/>
    <w:rsid w:val="00C41AB6"/>
    <w:rsid w:val="00C4494A"/>
    <w:rsid w:val="00C471F1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A5F"/>
    <w:rsid w:val="00D308C2"/>
    <w:rsid w:val="00D30F61"/>
    <w:rsid w:val="00D32B66"/>
    <w:rsid w:val="00D34E67"/>
    <w:rsid w:val="00D50255"/>
    <w:rsid w:val="00D52BD7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6F00"/>
    <w:rsid w:val="00DB3570"/>
    <w:rsid w:val="00DB3586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DF6E9B"/>
    <w:rsid w:val="00E03645"/>
    <w:rsid w:val="00E136D6"/>
    <w:rsid w:val="00E13F3D"/>
    <w:rsid w:val="00E14D7D"/>
    <w:rsid w:val="00E1748E"/>
    <w:rsid w:val="00E20322"/>
    <w:rsid w:val="00E2067E"/>
    <w:rsid w:val="00E31E12"/>
    <w:rsid w:val="00E32E48"/>
    <w:rsid w:val="00E34898"/>
    <w:rsid w:val="00E35995"/>
    <w:rsid w:val="00E37029"/>
    <w:rsid w:val="00E37D16"/>
    <w:rsid w:val="00E37FB0"/>
    <w:rsid w:val="00E41660"/>
    <w:rsid w:val="00E531DF"/>
    <w:rsid w:val="00E541FB"/>
    <w:rsid w:val="00E5624B"/>
    <w:rsid w:val="00E57B51"/>
    <w:rsid w:val="00E61068"/>
    <w:rsid w:val="00E61DC5"/>
    <w:rsid w:val="00E65DC4"/>
    <w:rsid w:val="00E716C1"/>
    <w:rsid w:val="00E717C5"/>
    <w:rsid w:val="00E769F3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504A"/>
    <w:rsid w:val="00EA0458"/>
    <w:rsid w:val="00EA18C5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2BA9"/>
    <w:rsid w:val="00F25D98"/>
    <w:rsid w:val="00F300FB"/>
    <w:rsid w:val="00F45D31"/>
    <w:rsid w:val="00F510C9"/>
    <w:rsid w:val="00F5365A"/>
    <w:rsid w:val="00F5509A"/>
    <w:rsid w:val="00F60DF0"/>
    <w:rsid w:val="00F637A3"/>
    <w:rsid w:val="00F65966"/>
    <w:rsid w:val="00F65E51"/>
    <w:rsid w:val="00F73479"/>
    <w:rsid w:val="00F75DFD"/>
    <w:rsid w:val="00F76F15"/>
    <w:rsid w:val="00F770AB"/>
    <w:rsid w:val="00F8051F"/>
    <w:rsid w:val="00F83E9A"/>
    <w:rsid w:val="00F9565F"/>
    <w:rsid w:val="00F95DCB"/>
    <w:rsid w:val="00F95EDD"/>
    <w:rsid w:val="00FA1F4E"/>
    <w:rsid w:val="00FA2C28"/>
    <w:rsid w:val="00FA4588"/>
    <w:rsid w:val="00FA485A"/>
    <w:rsid w:val="00FB4454"/>
    <w:rsid w:val="00FB4F2E"/>
    <w:rsid w:val="00FB598F"/>
    <w:rsid w:val="00FB6386"/>
    <w:rsid w:val="00FB79F3"/>
    <w:rsid w:val="00FC3E53"/>
    <w:rsid w:val="00FC75B0"/>
    <w:rsid w:val="00FD22E5"/>
    <w:rsid w:val="00FD44EF"/>
    <w:rsid w:val="00FD7BE3"/>
    <w:rsid w:val="00FE05DB"/>
    <w:rsid w:val="00FE3228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46635-D0C1-47A3-BAE2-23C7FFCC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1093</Words>
  <Characters>6234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2022-06-20T08:35:00Z</dcterms:created>
  <dcterms:modified xsi:type="dcterms:W3CDTF">2022-06-20T10:54:00Z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2022-06-17T12:59:49Z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e08a0500-628c-4cab-97c9-8a0290876042</vt:lpwstr>
  </property>
  <property fmtid="{D5CDD505-2E9C-101B-9397-08002B2CF9AE}" pid="27" name="MSIP_Label_ae9ac9c2-fcd2-4d0b-8613-b7f540967ed5_ContentBits">
    <vt:lpwstr>0</vt:lpwstr>
  </property>
</Properties>
</file>