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B8B7FA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A827A7">
          <w:rPr>
            <w:b/>
            <w:i/>
            <w:noProof/>
            <w:sz w:val="28"/>
          </w:rPr>
          <w:t>7</w:t>
        </w:r>
        <w:r w:rsidR="00EB26D6">
          <w:rPr>
            <w:b/>
            <w:i/>
            <w:noProof/>
            <w:sz w:val="28"/>
          </w:rPr>
          <w:t>68</w:t>
        </w:r>
      </w:fldSimple>
    </w:p>
    <w:p w14:paraId="210A5493" w14:textId="77777777" w:rsidR="00745C21" w:rsidRDefault="0072690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7269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BBE5D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44422">
              <w:rPr>
                <w:b/>
                <w:noProof/>
                <w:sz w:val="28"/>
              </w:rPr>
              <w:t>5</w:t>
            </w:r>
            <w:r w:rsidR="0071207A">
              <w:rPr>
                <w:b/>
                <w:noProof/>
                <w:sz w:val="28"/>
              </w:rPr>
              <w:t>8</w:t>
            </w:r>
            <w:r w:rsidR="00EB26D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B0A2A" w:rsidR="001E41F3" w:rsidRPr="00410371" w:rsidRDefault="007269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EB26D6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9AA6AC" w:rsidR="001E41F3" w:rsidRDefault="0071207A" w:rsidP="00423AB6">
            <w:pPr>
              <w:pStyle w:val="CRCoverPage"/>
              <w:spacing w:after="0"/>
              <w:rPr>
                <w:noProof/>
              </w:rPr>
            </w:pPr>
            <w:r w:rsidRPr="0071207A">
              <w:t>NR5GC FR1 : Addition of NR5GC Rel-1</w:t>
            </w:r>
            <w:r w:rsidR="00E92A30">
              <w:t>6</w:t>
            </w:r>
            <w:r w:rsidRPr="0071207A">
              <w:t xml:space="preserve"> CAG test case 6.5.2.4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27EF1E" w:rsidR="001E41F3" w:rsidRDefault="00AD32E8" w:rsidP="000B166E">
            <w:pPr>
              <w:pStyle w:val="CRCoverPage"/>
              <w:spacing w:after="0"/>
              <w:rPr>
                <w:noProof/>
              </w:rPr>
            </w:pPr>
            <w:r w:rsidRPr="00AD32E8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62489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17CC5">
              <w:rPr>
                <w:noProof/>
              </w:rPr>
              <w:t>06-15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D9DEA" w:rsidR="004D7D01" w:rsidRDefault="006A521A" w:rsidP="00E92A30">
            <w:pPr>
              <w:pStyle w:val="CRCoverPage"/>
              <w:spacing w:after="0"/>
              <w:rPr>
                <w:noProof/>
              </w:rPr>
            </w:pPr>
            <w:r w:rsidRPr="006A521A">
              <w:t xml:space="preserve">To add </w:t>
            </w:r>
            <w:r w:rsidR="00E92A30" w:rsidRPr="0071207A">
              <w:t>NR5GC Rel-1</w:t>
            </w:r>
            <w:r w:rsidR="00AD32E8">
              <w:t>6</w:t>
            </w:r>
            <w:r w:rsidR="00E92A30" w:rsidRPr="0071207A">
              <w:t xml:space="preserve"> CAG test case 6.5.2.4</w:t>
            </w:r>
            <w:r w:rsidR="00E92A30">
              <w:t xml:space="preserve"> </w:t>
            </w:r>
            <w:r w:rsidRPr="006A521A">
              <w:t>to the 5G/NR5GC ATS for FR1 path.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6C778854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NR5GC </w:t>
            </w:r>
            <w:r w:rsidR="00BF7CFF">
              <w:t>t</w:t>
            </w:r>
            <w:r>
              <w:t xml:space="preserve">est case </w:t>
            </w:r>
            <w:r w:rsidR="00E92A30">
              <w:t>6.5.2.4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A727D" w:rsidR="004D7D01" w:rsidRDefault="004576E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D4247E" w:rsidR="004D7D01" w:rsidRDefault="00E92A30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D5C21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190968" w:rsidR="004D7D01" w:rsidRDefault="00E92A30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22461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3F01571" w14:textId="0BE4531B" w:rsidR="0078401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4018" w:rsidRPr="0072571B">
        <w:rPr>
          <w:rFonts w:cs="Arial"/>
          <w:iCs/>
        </w:rPr>
        <w:t>Table of Contents</w:t>
      </w:r>
      <w:r w:rsidR="00784018">
        <w:tab/>
      </w:r>
      <w:r w:rsidR="00784018">
        <w:fldChar w:fldCharType="begin"/>
      </w:r>
      <w:r w:rsidR="00784018">
        <w:instrText xml:space="preserve"> PAGEREF _Toc106224614 \h </w:instrText>
      </w:r>
      <w:r w:rsidR="00784018">
        <w:fldChar w:fldCharType="separate"/>
      </w:r>
      <w:r w:rsidR="00784018">
        <w:t>2</w:t>
      </w:r>
      <w:r w:rsidR="00784018">
        <w:fldChar w:fldCharType="end"/>
      </w:r>
    </w:p>
    <w:p w14:paraId="1C736DDD" w14:textId="6935EE7F" w:rsidR="00784018" w:rsidRDefault="00784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571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_Toc106224615 \h </w:instrText>
      </w:r>
      <w:r>
        <w:fldChar w:fldCharType="separate"/>
      </w:r>
      <w:r>
        <w:t>3</w:t>
      </w:r>
      <w:r>
        <w:fldChar w:fldCharType="end"/>
      </w:r>
    </w:p>
    <w:p w14:paraId="134A7AA6" w14:textId="2020E79D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571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571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_Toc106224616 \h </w:instrText>
      </w:r>
      <w:r>
        <w:fldChar w:fldCharType="separate"/>
      </w:r>
      <w:r>
        <w:t>3</w:t>
      </w:r>
      <w:r>
        <w:fldChar w:fldCharType="end"/>
      </w:r>
    </w:p>
    <w:p w14:paraId="2B4FF119" w14:textId="119E95E3" w:rsidR="00784018" w:rsidRDefault="00784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571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57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_Toc106224617 \h </w:instrText>
      </w:r>
      <w:r>
        <w:fldChar w:fldCharType="separate"/>
      </w:r>
      <w:r>
        <w:t>3</w:t>
      </w:r>
      <w:r>
        <w:fldChar w:fldCharType="end"/>
      </w:r>
    </w:p>
    <w:p w14:paraId="34E107CD" w14:textId="6AFDB0C3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_Toc106224618 \h </w:instrText>
      </w:r>
      <w:r>
        <w:fldChar w:fldCharType="separate"/>
      </w:r>
      <w:r>
        <w:t>3</w:t>
      </w:r>
      <w:r>
        <w:fldChar w:fldCharType="end"/>
      </w:r>
    </w:p>
    <w:p w14:paraId="37F51465" w14:textId="58EF30E8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2.2  Change 2</w:t>
      </w:r>
      <w:r>
        <w:tab/>
      </w:r>
      <w:r>
        <w:fldChar w:fldCharType="begin"/>
      </w:r>
      <w:r>
        <w:instrText xml:space="preserve"> PAGEREF _Toc106224619 \h </w:instrText>
      </w:r>
      <w:r>
        <w:fldChar w:fldCharType="separate"/>
      </w:r>
      <w:r>
        <w:t>6</w:t>
      </w:r>
      <w:r>
        <w:fldChar w:fldCharType="end"/>
      </w:r>
    </w:p>
    <w:p w14:paraId="501C4720" w14:textId="58C4864F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2.3 Change 3</w:t>
      </w:r>
      <w:r>
        <w:tab/>
      </w:r>
      <w:r>
        <w:fldChar w:fldCharType="begin"/>
      </w:r>
      <w:r>
        <w:instrText xml:space="preserve"> PAGEREF _Toc106224620 \h </w:instrText>
      </w:r>
      <w:r>
        <w:fldChar w:fldCharType="separate"/>
      </w:r>
      <w:r>
        <w:t>8</w:t>
      </w:r>
      <w:r>
        <w:fldChar w:fldCharType="end"/>
      </w:r>
    </w:p>
    <w:p w14:paraId="67E167B2" w14:textId="0D77EB88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571B">
        <w:rPr>
          <w:b/>
          <w:lang w:val="pt-BR"/>
        </w:rPr>
        <w:t>2.4 change 4</w:t>
      </w:r>
      <w:r>
        <w:tab/>
      </w:r>
      <w:r>
        <w:fldChar w:fldCharType="begin"/>
      </w:r>
      <w:r>
        <w:instrText xml:space="preserve"> PAGEREF _Toc106224621 \h </w:instrText>
      </w:r>
      <w:r>
        <w:fldChar w:fldCharType="separate"/>
      </w:r>
      <w:r>
        <w:t>9</w:t>
      </w:r>
      <w:r>
        <w:fldChar w:fldCharType="end"/>
      </w:r>
    </w:p>
    <w:p w14:paraId="4D540608" w14:textId="5577C9C0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571B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571B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_Toc106224622 \h </w:instrText>
      </w:r>
      <w:r>
        <w:fldChar w:fldCharType="separate"/>
      </w:r>
      <w:r>
        <w:t>11</w:t>
      </w:r>
      <w:r>
        <w:fldChar w:fldCharType="end"/>
      </w:r>
    </w:p>
    <w:p w14:paraId="2B78501A" w14:textId="5BD9B5A8" w:rsidR="00784018" w:rsidRDefault="00784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571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571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_Toc106224623 \h </w:instrText>
      </w:r>
      <w:r>
        <w:fldChar w:fldCharType="separate"/>
      </w:r>
      <w:r>
        <w:t>12</w:t>
      </w:r>
      <w:r>
        <w:fldChar w:fldCharType="end"/>
      </w:r>
    </w:p>
    <w:p w14:paraId="41A5BE33" w14:textId="1B852873" w:rsidR="00784018" w:rsidRDefault="00784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571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571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_Toc106224624 \h </w:instrText>
      </w:r>
      <w:r>
        <w:fldChar w:fldCharType="separate"/>
      </w:r>
      <w:r>
        <w:t>12</w:t>
      </w:r>
      <w:r>
        <w:fldChar w:fldCharType="end"/>
      </w:r>
    </w:p>
    <w:p w14:paraId="0E7E92AE" w14:textId="03200B4B" w:rsidR="00784018" w:rsidRDefault="0078401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2571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2571B">
        <w:rPr>
          <w:rFonts w:cs="Arial"/>
          <w:b/>
        </w:rPr>
        <w:t>Qualcomm Snapdragon X70</w:t>
      </w:r>
      <w:r>
        <w:tab/>
      </w:r>
      <w:r>
        <w:fldChar w:fldCharType="begin"/>
      </w:r>
      <w:r>
        <w:instrText xml:space="preserve"> PAGEREF _Toc106224625 \h </w:instrText>
      </w:r>
      <w:r>
        <w:fldChar w:fldCharType="separate"/>
      </w:r>
      <w:r>
        <w:t>12</w:t>
      </w:r>
      <w:r>
        <w:fldChar w:fldCharType="end"/>
      </w:r>
    </w:p>
    <w:p w14:paraId="28CDE31F" w14:textId="382CE8F7" w:rsidR="00784018" w:rsidRDefault="0078401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2571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2571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_Toc106224626 \h </w:instrText>
      </w:r>
      <w:r>
        <w:fldChar w:fldCharType="separate"/>
      </w:r>
      <w:r>
        <w:t>12</w:t>
      </w:r>
      <w:r>
        <w:fldChar w:fldCharType="end"/>
      </w:r>
    </w:p>
    <w:p w14:paraId="325A0C2F" w14:textId="7D8EE1C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106224615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1FA4B89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16BF7">
        <w:rPr>
          <w:rFonts w:cs="Arial"/>
        </w:rPr>
        <w:t>6.5.2.4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6224616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122EFF2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16BF7">
        <w:rPr>
          <w:rFonts w:cs="Arial"/>
          <w:lang w:eastAsia="ja-JP"/>
        </w:rPr>
        <w:t>6.5.2.4</w:t>
      </w:r>
    </w:p>
    <w:p w14:paraId="763E129C" w14:textId="588E1A2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003845">
        <w:rPr>
          <w:rFonts w:cs="Arial"/>
          <w:lang w:eastAsia="ja-JP"/>
        </w:rPr>
        <w:t>22</w:t>
      </w:r>
      <w:r w:rsidR="00662A05" w:rsidRPr="00662A05">
        <w:rPr>
          <w:rFonts w:cs="Arial"/>
          <w:lang w:eastAsia="ja-JP"/>
        </w:rPr>
        <w:t>wk</w:t>
      </w:r>
      <w:r w:rsidR="00B16BF7">
        <w:rPr>
          <w:rFonts w:cs="Arial"/>
          <w:lang w:eastAsia="ja-JP"/>
        </w:rPr>
        <w:t>23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A8201D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7D01" w:rsidRPr="004D7D01">
        <w:rPr>
          <w:rFonts w:cs="Arial"/>
          <w:b/>
          <w:lang w:eastAsia="ja-JP"/>
        </w:rPr>
        <w:t xml:space="preserve">Qualcomm </w:t>
      </w:r>
      <w:r w:rsidR="008B0EF0" w:rsidRPr="008B0EF0">
        <w:rPr>
          <w:rFonts w:cs="Arial"/>
          <w:b/>
          <w:lang w:eastAsia="ja-JP"/>
        </w:rPr>
        <w:t>Snapdragon X70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5327A3F1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6224617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47B62FB" w14:textId="149E686E" w:rsidR="00CA0726" w:rsidRDefault="00CA0726" w:rsidP="00DA222C">
      <w:pPr>
        <w:pStyle w:val="Heading2"/>
        <w:rPr>
          <w:lang w:val="en-US" w:eastAsia="en-GB"/>
        </w:rPr>
      </w:pPr>
      <w:bookmarkStart w:id="8" w:name="_Toc106224618"/>
      <w:r>
        <w:t xml:space="preserve">2.1 </w:t>
      </w:r>
      <w:r w:rsidRPr="00E751F5">
        <w:t xml:space="preserve">Change </w:t>
      </w:r>
      <w:r>
        <w:t>1</w:t>
      </w:r>
      <w:bookmarkEnd w:id="8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A0726" w14:paraId="2EE8311B" w14:textId="77777777" w:rsidTr="00A6596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90F7FE" w14:textId="77777777" w:rsidR="00CA0726" w:rsidRDefault="00CA0726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6D00B" w14:textId="05B6B6E8" w:rsidR="00CA0726" w:rsidRDefault="00CA0726" w:rsidP="00A6596C">
            <w:pPr>
              <w:rPr>
                <w:sz w:val="22"/>
                <w:szCs w:val="22"/>
              </w:rPr>
            </w:pPr>
            <w:r w:rsidRPr="00CA1626">
              <w:rPr>
                <w:sz w:val="22"/>
                <w:szCs w:val="22"/>
              </w:rPr>
              <w:t>f_TC_6_5_2_4_NR5GC</w:t>
            </w:r>
            <w:r>
              <w:rPr>
                <w:sz w:val="22"/>
                <w:szCs w:val="22"/>
              </w:rPr>
              <w:t>()</w:t>
            </w:r>
          </w:p>
        </w:tc>
      </w:tr>
      <w:tr w:rsidR="00CA0726" w14:paraId="44BDC340" w14:textId="77777777" w:rsidTr="00A6596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B09CFF" w14:textId="77777777" w:rsidR="00CA0726" w:rsidRDefault="00CA0726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3A15A" w14:textId="32762E9E" w:rsidR="00CA0726" w:rsidRPr="00F811AF" w:rsidRDefault="00CA0726" w:rsidP="00CA0726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lang w:eastAsia="en-GB"/>
              </w:rPr>
            </w:pPr>
            <w:r w:rsidRPr="00F811AF">
              <w:rPr>
                <w:rFonts w:cs="Arial"/>
                <w:lang w:eastAsia="en-GB"/>
              </w:rPr>
              <w:t xml:space="preserve">In the current TTCN </w:t>
            </w:r>
            <w:proofErr w:type="spellStart"/>
            <w:r w:rsidRPr="00F811AF">
              <w:rPr>
                <w:rFonts w:cs="Arial"/>
                <w:lang w:eastAsia="en-GB"/>
              </w:rPr>
              <w:t>implementatio</w:t>
            </w:r>
            <w:proofErr w:type="spellEnd"/>
            <w:r w:rsidRPr="00F811AF">
              <w:rPr>
                <w:rFonts w:cs="Arial"/>
                <w:lang w:eastAsia="en-GB"/>
              </w:rPr>
              <w:t xml:space="preserve">, the template </w:t>
            </w:r>
            <w:proofErr w:type="spellStart"/>
            <w:r w:rsidRPr="00F811AF">
              <w:rPr>
                <w:rFonts w:cs="Arial"/>
                <w:lang w:eastAsia="en-GB"/>
              </w:rPr>
              <w:t>cdr_NG_GMM_Cap_CAG</w:t>
            </w:r>
            <w:proofErr w:type="spellEnd"/>
            <w:r w:rsidRPr="00F811AF">
              <w:rPr>
                <w:rFonts w:cs="Arial"/>
                <w:lang w:eastAsia="en-GB"/>
              </w:rPr>
              <w:t xml:space="preserve"> is passed to function fl_NR5GC_RRC_IdleSteps4_20_withCAGInfoList.</w:t>
            </w:r>
          </w:p>
          <w:p w14:paraId="5AD1D4CF" w14:textId="2877C6AA" w:rsidR="00CA0726" w:rsidRPr="00F811AF" w:rsidRDefault="00CA0726" w:rsidP="00A6596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11AF">
              <w:rPr>
                <w:rFonts w:cs="Arial"/>
                <w:lang w:eastAsia="en-GB"/>
              </w:rPr>
              <w:t xml:space="preserve">This results in checking of the CAG support in the 5GMM capability in the first </w:t>
            </w:r>
            <w:r w:rsidR="00BB654F" w:rsidRPr="00F811AF">
              <w:rPr>
                <w:rFonts w:cs="Arial"/>
                <w:lang w:eastAsia="en-GB"/>
              </w:rPr>
              <w:t>REGISTRATIONREQUEST</w:t>
            </w:r>
            <w:r w:rsidRPr="00F811AF">
              <w:rPr>
                <w:rFonts w:cs="Arial"/>
                <w:lang w:eastAsia="en-GB"/>
              </w:rPr>
              <w:t xml:space="preserve">, which will not contain the </w:t>
            </w:r>
            <w:r w:rsidR="00BB654F" w:rsidRPr="00F811AF">
              <w:rPr>
                <w:rFonts w:cs="Arial"/>
                <w:lang w:eastAsia="en-GB"/>
              </w:rPr>
              <w:t xml:space="preserve">(non-cleartext) </w:t>
            </w:r>
            <w:r w:rsidRPr="00F811AF">
              <w:rPr>
                <w:rFonts w:cs="Arial"/>
                <w:lang w:eastAsia="en-GB"/>
              </w:rPr>
              <w:t xml:space="preserve">IE 5GMM Capability at all. </w:t>
            </w:r>
          </w:p>
          <w:p w14:paraId="0785B8BA" w14:textId="77777777" w:rsidR="00CA0726" w:rsidRPr="00F811AF" w:rsidRDefault="00CA0726" w:rsidP="00A6596C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0C6DD2" w14:textId="6F4D6D66" w:rsidR="00CA0726" w:rsidRPr="00F811AF" w:rsidRDefault="00CA0726" w:rsidP="00CA07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811AF">
              <w:rPr>
                <w:rFonts w:ascii="Arial" w:hAnsi="Arial" w:cs="Arial"/>
              </w:rPr>
              <w:t xml:space="preserve">NR cells 3 and 6 are not </w:t>
            </w:r>
            <w:r w:rsidR="00BB654F" w:rsidRPr="00F811AF">
              <w:rPr>
                <w:rFonts w:ascii="Arial" w:hAnsi="Arial" w:cs="Arial"/>
              </w:rPr>
              <w:t>initialised</w:t>
            </w:r>
            <w:r w:rsidRPr="00F811AF">
              <w:rPr>
                <w:rFonts w:ascii="Arial" w:hAnsi="Arial" w:cs="Arial"/>
              </w:rPr>
              <w:t xml:space="preserve"> with the highest cell power level used in the test case</w:t>
            </w:r>
          </w:p>
          <w:p w14:paraId="086AD30D" w14:textId="77777777" w:rsidR="00BB654F" w:rsidRPr="00F811AF" w:rsidRDefault="00BB654F" w:rsidP="00BB654F">
            <w:pPr>
              <w:pStyle w:val="ListParagraph"/>
              <w:rPr>
                <w:rFonts w:ascii="Arial" w:hAnsi="Arial" w:cs="Arial"/>
              </w:rPr>
            </w:pPr>
          </w:p>
          <w:p w14:paraId="67DDD83E" w14:textId="77777777" w:rsidR="00CA0726" w:rsidRPr="00F811AF" w:rsidRDefault="00CA0726" w:rsidP="00CA07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F811AF">
              <w:rPr>
                <w:rFonts w:ascii="Arial" w:hAnsi="Arial" w:cs="Arial"/>
              </w:rPr>
              <w:t>In order for the UE to do a reselection on a cell belonging to a different PLMN, the target PLMN should be part of the equivalent PLMN list in the source PLMN cell.</w:t>
            </w:r>
          </w:p>
        </w:tc>
      </w:tr>
      <w:tr w:rsidR="00CA0726" w14:paraId="6B41A78B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F84A56" w14:textId="77777777" w:rsidR="00CA0726" w:rsidRDefault="00CA0726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8A826" w14:textId="1ACB3BF4" w:rsidR="00CA0726" w:rsidRPr="00F811AF" w:rsidRDefault="00CA0726" w:rsidP="00CA072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F811AF">
              <w:rPr>
                <w:rFonts w:cs="Arial"/>
                <w:lang w:val="en-SG"/>
              </w:rPr>
              <w:t xml:space="preserve">Removed </w:t>
            </w:r>
            <w:r w:rsidR="0035215D" w:rsidRPr="00F811AF">
              <w:rPr>
                <w:rFonts w:cs="Arial"/>
                <w:lang w:val="en-SG"/>
              </w:rPr>
              <w:t>capability checking</w:t>
            </w:r>
            <w:r w:rsidRPr="00F811AF">
              <w:rPr>
                <w:rFonts w:cs="Arial"/>
                <w:lang w:val="en-SG"/>
              </w:rPr>
              <w:t xml:space="preserve"> template ‘</w:t>
            </w:r>
            <w:proofErr w:type="spellStart"/>
            <w:r w:rsidRPr="00F811AF">
              <w:rPr>
                <w:rFonts w:cs="Arial"/>
                <w:lang w:eastAsia="en-GB"/>
              </w:rPr>
              <w:t>cdr_NG_GMM_Cap_CAG</w:t>
            </w:r>
            <w:proofErr w:type="spellEnd"/>
            <w:r w:rsidRPr="00F811AF">
              <w:rPr>
                <w:rFonts w:cs="Arial"/>
                <w:lang w:eastAsia="en-GB"/>
              </w:rPr>
              <w:t>’ from the function call</w:t>
            </w:r>
          </w:p>
          <w:p w14:paraId="44690181" w14:textId="77777777" w:rsidR="0035215D" w:rsidRPr="00F811AF" w:rsidRDefault="0035215D" w:rsidP="0035215D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3C678AA7" w14:textId="01C7BB4A" w:rsidR="00CA0726" w:rsidRPr="00F811AF" w:rsidRDefault="00CA0726" w:rsidP="00CA072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F811AF">
              <w:rPr>
                <w:rFonts w:cs="Arial"/>
                <w:lang w:val="en-SG"/>
              </w:rPr>
              <w:t xml:space="preserve">Initialized the cells using function </w:t>
            </w:r>
            <w:proofErr w:type="spellStart"/>
            <w:r w:rsidRPr="00F811AF">
              <w:rPr>
                <w:rFonts w:cs="Arial"/>
                <w:lang w:val="en-SG"/>
              </w:rPr>
              <w:t>f_NR_CellInfo_InitMaxReferencePower</w:t>
            </w:r>
            <w:proofErr w:type="spellEnd"/>
            <w:r w:rsidRPr="00F811AF">
              <w:rPr>
                <w:rFonts w:cs="Arial"/>
                <w:lang w:val="en-SG"/>
              </w:rPr>
              <w:t>()</w:t>
            </w:r>
          </w:p>
          <w:p w14:paraId="6668A979" w14:textId="77777777" w:rsidR="0035215D" w:rsidRPr="00F811AF" w:rsidRDefault="0035215D" w:rsidP="0035215D">
            <w:pPr>
              <w:pStyle w:val="CRCoverPage"/>
              <w:spacing w:after="0"/>
              <w:ind w:left="720"/>
              <w:rPr>
                <w:rFonts w:cs="Arial"/>
                <w:lang w:val="en-SG"/>
              </w:rPr>
            </w:pPr>
          </w:p>
          <w:p w14:paraId="480D18FA" w14:textId="77777777" w:rsidR="00CA0726" w:rsidRPr="00F811AF" w:rsidRDefault="00CA0726" w:rsidP="00CA0726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lang w:val="en-SG"/>
              </w:rPr>
            </w:pPr>
            <w:r w:rsidRPr="00F811AF">
              <w:rPr>
                <w:rFonts w:cs="Arial"/>
                <w:noProof/>
              </w:rPr>
              <w:t>Added PLMN2 as equivalent PLMN in the REGISTRATION ACCEPT on NR Cell 1 in the Preamble</w:t>
            </w:r>
          </w:p>
          <w:p w14:paraId="39841AF1" w14:textId="77777777" w:rsidR="00F811AF" w:rsidRPr="00F811AF" w:rsidRDefault="00F811AF" w:rsidP="00F811AF">
            <w:pPr>
              <w:pStyle w:val="ListParagraph"/>
              <w:rPr>
                <w:rFonts w:ascii="Arial" w:hAnsi="Arial" w:cs="Arial"/>
                <w:lang w:val="en-SG"/>
              </w:rPr>
            </w:pPr>
          </w:p>
          <w:p w14:paraId="6B3F0221" w14:textId="79AF0347" w:rsidR="00F811AF" w:rsidRPr="00F811AF" w:rsidRDefault="00F811AF" w:rsidP="00F811AF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F811AF">
              <w:rPr>
                <w:rFonts w:cs="Arial"/>
                <w:b/>
                <w:bCs/>
                <w:lang w:val="en-SG"/>
              </w:rPr>
              <w:t>Note</w:t>
            </w:r>
            <w:r w:rsidRPr="00F811AF">
              <w:rPr>
                <w:rFonts w:cs="Arial"/>
                <w:lang w:val="en-SG"/>
              </w:rPr>
              <w:t xml:space="preserve"> : An associated prose CR on 38.523-1 will be raised at RAN5#96</w:t>
            </w:r>
          </w:p>
        </w:tc>
      </w:tr>
      <w:tr w:rsidR="00CA0726" w14:paraId="172CBDC0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C56D91" w14:textId="77777777" w:rsidR="00CA0726" w:rsidRDefault="00CA0726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092712" w14:textId="77777777" w:rsidR="00CA0726" w:rsidRDefault="00CA0726" w:rsidP="00A6596C">
            <w:pPr>
              <w:rPr>
                <w:rFonts w:ascii="Arial" w:hAnsi="Arial" w:cs="Arial"/>
              </w:rPr>
            </w:pPr>
            <w:r w:rsidRPr="00CA1626">
              <w:rPr>
                <w:rFonts w:ascii="Arial" w:hAnsi="Arial" w:cs="Arial"/>
              </w:rPr>
              <w:t>CAG_Selection_NR5GC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CA0726" w14:paraId="029A39BC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782AEB" w14:textId="77777777" w:rsidR="00CA0726" w:rsidRDefault="00CA0726" w:rsidP="00A6596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134DBD" w14:textId="77777777" w:rsidR="00CA0726" w:rsidRDefault="00CA0726" w:rsidP="00A6596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1A58E40" w14:textId="77777777" w:rsidR="00CA0726" w:rsidRPr="00441AF6" w:rsidRDefault="00CA0726" w:rsidP="00CA0726">
      <w:pPr>
        <w:rPr>
          <w:rFonts w:eastAsia="Calibri"/>
          <w:lang w:val="en-US"/>
        </w:rPr>
      </w:pPr>
    </w:p>
    <w:p w14:paraId="774F2CDA" w14:textId="77777777" w:rsidR="00CA0726" w:rsidRDefault="00CA0726" w:rsidP="00CA0726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A0726" w14:paraId="61482412" w14:textId="77777777" w:rsidTr="00A6596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A4DA" w14:textId="77777777" w:rsidR="00CA0726" w:rsidRDefault="00CA0726" w:rsidP="00A6596C">
            <w:pPr>
              <w:ind w:firstLine="195"/>
            </w:pPr>
            <w:r>
              <w:t xml:space="preserve">  function f_TC_6_5_2_4_NR5GC() runs on NR5GC_PTC</w:t>
            </w:r>
          </w:p>
          <w:p w14:paraId="36590A33" w14:textId="77777777" w:rsidR="00CA0726" w:rsidRDefault="00CA0726" w:rsidP="00A6596C">
            <w:pPr>
              <w:ind w:firstLine="195"/>
            </w:pPr>
            <w:r>
              <w:lastRenderedPageBreak/>
              <w:t xml:space="preserve">  { // CAG / cell reselection / Within allowed CAG / non-CAG cell to CAG cell</w:t>
            </w:r>
          </w:p>
          <w:p w14:paraId="10E9198D" w14:textId="77777777" w:rsidR="00CA0726" w:rsidRDefault="00CA0726" w:rsidP="00A6596C">
            <w:pPr>
              <w:ind w:firstLine="195"/>
            </w:pPr>
          </w:p>
          <w:p w14:paraId="5985F396" w14:textId="77777777" w:rsidR="00CA0726" w:rsidRDefault="00CA0726" w:rsidP="00A6596C">
            <w:pPr>
              <w:ind w:firstLine="195"/>
            </w:pPr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true;</w:t>
            </w:r>
          </w:p>
          <w:p w14:paraId="02DEB8A2" w14:textId="77777777" w:rsidR="00CA0726" w:rsidRDefault="00CA0726" w:rsidP="00A6596C">
            <w:pPr>
              <w:ind w:firstLine="195"/>
            </w:pPr>
            <w:r>
              <w:t xml:space="preserve">    var </w:t>
            </w:r>
            <w:proofErr w:type="spellStart"/>
            <w:r>
              <w:t>ReselectionThreshold</w:t>
            </w:r>
            <w:proofErr w:type="spellEnd"/>
            <w:r>
              <w:t xml:space="preserve"> </w:t>
            </w:r>
            <w:proofErr w:type="spellStart"/>
            <w:r>
              <w:t>v_ThreshX_HighP</w:t>
            </w:r>
            <w:proofErr w:type="spellEnd"/>
            <w:r>
              <w:t>;</w:t>
            </w:r>
          </w:p>
          <w:p w14:paraId="355DCAFC" w14:textId="77777777" w:rsidR="00CA0726" w:rsidRDefault="00CA0726" w:rsidP="00A6596C">
            <w:pPr>
              <w:ind w:firstLine="195"/>
            </w:pPr>
            <w:r>
              <w:t xml:space="preserve">    var template(value) </w:t>
            </w:r>
            <w:proofErr w:type="spellStart"/>
            <w:r>
              <w:t>InterFreqCarrierFreqList</w:t>
            </w:r>
            <w:proofErr w:type="spellEnd"/>
            <w:r>
              <w:t xml:space="preserve"> </w:t>
            </w:r>
            <w:proofErr w:type="spellStart"/>
            <w:r>
              <w:t>v_InterFreqCarrierFreqList_Cell</w:t>
            </w:r>
            <w:proofErr w:type="spellEnd"/>
            <w:r>
              <w:t>;</w:t>
            </w:r>
          </w:p>
          <w:p w14:paraId="6A40FEDD" w14:textId="77777777" w:rsidR="00CA0726" w:rsidRDefault="00CA0726" w:rsidP="00A6596C">
            <w:pPr>
              <w:ind w:firstLine="195"/>
            </w:pPr>
            <w:r>
              <w:t xml:space="preserve">    var template(value) SSB_MTC </w:t>
            </w:r>
            <w:proofErr w:type="spellStart"/>
            <w:r>
              <w:t>v_SSB_MTC</w:t>
            </w:r>
            <w:proofErr w:type="spellEnd"/>
            <w:r>
              <w:t>;</w:t>
            </w:r>
          </w:p>
          <w:p w14:paraId="5A7E428B" w14:textId="77777777" w:rsidR="00CA0726" w:rsidRDefault="00CA0726" w:rsidP="00A6596C">
            <w:pPr>
              <w:ind w:firstLine="195"/>
            </w:pPr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v_ReceivedMsg</w:t>
            </w:r>
            <w:proofErr w:type="spellEnd"/>
            <w:r>
              <w:t>;</w:t>
            </w:r>
          </w:p>
          <w:p w14:paraId="38CBBBAB" w14:textId="77777777" w:rsidR="00CA0726" w:rsidRDefault="00CA0726" w:rsidP="00A6596C">
            <w:pPr>
              <w:ind w:firstLine="195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7AEB5B8B" w14:textId="77777777" w:rsidR="00CA0726" w:rsidRDefault="00CA0726" w:rsidP="00A6596C">
            <w:pPr>
              <w:ind w:firstLine="195"/>
            </w:pPr>
            <w:r>
              <w:t xml:space="preserve">    // System information combination NR-4 as defined in TS 38.508-1 Table 4.4.3.1.2-1 is used in NR cells.</w:t>
            </w:r>
          </w:p>
          <w:p w14:paraId="3223EE31" w14:textId="77777777" w:rsidR="00CA0726" w:rsidRDefault="00CA0726" w:rsidP="00A6596C">
            <w:pPr>
              <w:ind w:firstLine="195"/>
            </w:pPr>
            <w:r>
              <w:t xml:space="preserve">    f_NR5GC_Init(NR_4);</w:t>
            </w:r>
          </w:p>
          <w:p w14:paraId="277589AC" w14:textId="77777777" w:rsidR="00CA0726" w:rsidRDefault="00CA0726" w:rsidP="00A6596C">
            <w:pPr>
              <w:ind w:firstLine="195"/>
            </w:pPr>
            <w:r>
              <w:t xml:space="preserve">    </w:t>
            </w:r>
          </w:p>
          <w:p w14:paraId="632F43FA" w14:textId="77777777" w:rsidR="00CA0726" w:rsidRDefault="00CA0726" w:rsidP="00A6596C">
            <w:pPr>
              <w:ind w:firstLine="195"/>
            </w:pPr>
            <w:r>
              <w:t xml:space="preserve">    v_IsFR1 := f_NR_CellInfo_GetIsFR1(nr_Cell3);</w:t>
            </w:r>
          </w:p>
          <w:p w14:paraId="274FCC60" w14:textId="77777777" w:rsidR="00CA0726" w:rsidRDefault="00CA0726" w:rsidP="00A6596C">
            <w:pPr>
              <w:ind w:firstLine="195"/>
            </w:pPr>
            <w:r>
              <w:t xml:space="preserve">    </w:t>
            </w:r>
          </w:p>
          <w:p w14:paraId="3B6050B3" w14:textId="77777777" w:rsidR="00CA0726" w:rsidRDefault="00CA0726" w:rsidP="00A6596C">
            <w:pPr>
              <w:ind w:firstLine="195"/>
            </w:pPr>
            <w:r>
              <w:t>…</w:t>
            </w:r>
          </w:p>
          <w:p w14:paraId="7904A3FD" w14:textId="77777777" w:rsidR="00CA0726" w:rsidRDefault="00CA0726" w:rsidP="00A6596C">
            <w:pPr>
              <w:ind w:firstLine="195"/>
            </w:pPr>
            <w:r>
              <w:t>…</w:t>
            </w:r>
          </w:p>
          <w:p w14:paraId="42140D42" w14:textId="77777777" w:rsidR="00CA0726" w:rsidRDefault="00CA0726" w:rsidP="00A6596C">
            <w:pPr>
              <w:ind w:firstLine="195"/>
            </w:pPr>
            <w:r>
              <w:t>…</w:t>
            </w:r>
          </w:p>
          <w:p w14:paraId="164D69A2" w14:textId="77777777" w:rsidR="00CA0726" w:rsidRDefault="00CA0726" w:rsidP="00A6596C">
            <w:pPr>
              <w:ind w:firstLine="195"/>
            </w:pPr>
            <w:r>
              <w:t xml:space="preserve">    </w:t>
            </w:r>
          </w:p>
          <w:p w14:paraId="32DA185C" w14:textId="77777777" w:rsidR="00CA0726" w:rsidRDefault="00CA0726" w:rsidP="00A6596C">
            <w:pPr>
              <w:ind w:firstLine="195"/>
            </w:pPr>
            <w:r>
              <w:t xml:space="preserve">    // Make the pre-test condition satisfied</w:t>
            </w:r>
          </w:p>
          <w:p w14:paraId="73E55736" w14:textId="77777777" w:rsidR="00CA0726" w:rsidRDefault="00CA0726" w:rsidP="00A6596C">
            <w:pPr>
              <w:ind w:firstLine="195"/>
            </w:pPr>
            <w:r>
              <w:t xml:space="preserve">    </w:t>
            </w:r>
            <w:proofErr w:type="spellStart"/>
            <w:r>
              <w:t>v_ReceivedMsg</w:t>
            </w:r>
            <w:proofErr w:type="spellEnd"/>
            <w:r>
              <w:t xml:space="preserve"> := f_NR5GC_Preamble_Steps1_4 (nr_Cell1);</w:t>
            </w:r>
          </w:p>
          <w:p w14:paraId="404FB1FF" w14:textId="77777777" w:rsidR="00CA0726" w:rsidRDefault="00CA0726" w:rsidP="00A6596C">
            <w:pPr>
              <w:ind w:firstLine="195"/>
            </w:pPr>
            <w: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14:paraId="4C6C5562" w14:textId="77777777" w:rsidR="00CA0726" w:rsidRDefault="00CA0726" w:rsidP="00A6596C">
            <w:pPr>
              <w:ind w:firstLine="195"/>
            </w:pPr>
            <w:r>
              <w:t xml:space="preserve">    fl_NR5GC_RRC_IdleSteps4_20_withCAGInfoList(nr_Cell1, </w:t>
            </w:r>
            <w:proofErr w:type="spellStart"/>
            <w:r>
              <w:t>v_ReceivedMsg</w:t>
            </w:r>
            <w:proofErr w:type="spellEnd"/>
            <w:r>
              <w:t xml:space="preserve">, </w:t>
            </w:r>
            <w:proofErr w:type="spellStart"/>
            <w:r>
              <w:t>Initial_NoSecurity</w:t>
            </w:r>
            <w:proofErr w:type="spellEnd"/>
            <w:r>
              <w:t xml:space="preserve">, </w:t>
            </w:r>
            <w:proofErr w:type="spellStart"/>
            <w:r w:rsidRPr="00CD61F6">
              <w:rPr>
                <w:highlight w:val="green"/>
              </w:rPr>
              <w:t>cdr_NG_GMM_Cap_CAG</w:t>
            </w:r>
            <w:proofErr w:type="spellEnd"/>
            <w:r>
              <w:t xml:space="preserve">, </w:t>
            </w:r>
            <w:proofErr w:type="spellStart"/>
            <w:r>
              <w:t>cs_CAGInfoList_twoEntries</w:t>
            </w:r>
            <w:proofErr w:type="spellEnd"/>
            <w:r>
              <w:t>(</w:t>
            </w:r>
            <w:proofErr w:type="spellStart"/>
            <w:r>
              <w:t>cs_CAGInfo_oneID</w:t>
            </w:r>
            <w:proofErr w:type="spellEnd"/>
            <w:r>
              <w:t>(f_NR_Asn2Nas_PlmnId (</w:t>
            </w:r>
            <w:proofErr w:type="spellStart"/>
            <w:r>
              <w:t>f_NR_CellInfo_GetPLMN</w:t>
            </w:r>
            <w:proofErr w:type="spellEnd"/>
            <w:r>
              <w:t xml:space="preserve"> (nr_Cell3)),'0'B, int2oct(1,4)),</w:t>
            </w:r>
            <w:proofErr w:type="spellStart"/>
            <w:r>
              <w:t>cs_CAGInfo_oneID</w:t>
            </w:r>
            <w:proofErr w:type="spellEnd"/>
            <w:r>
              <w:t>(f_NR_Asn2Nas_PlmnId (</w:t>
            </w:r>
            <w:proofErr w:type="spellStart"/>
            <w:r>
              <w:t>f_NR_CellInfo_GetPLMN</w:t>
            </w:r>
            <w:proofErr w:type="spellEnd"/>
            <w:r>
              <w:t xml:space="preserve"> (nr_Cell6)),'0'B, int2oct(2,4))));</w:t>
            </w:r>
          </w:p>
          <w:p w14:paraId="731470F5" w14:textId="77777777" w:rsidR="00CA0726" w:rsidRDefault="00CA0726" w:rsidP="00A6596C">
            <w:pPr>
              <w:ind w:firstLine="195"/>
            </w:pPr>
            <w:r>
              <w:t xml:space="preserve">    </w:t>
            </w:r>
          </w:p>
          <w:p w14:paraId="723E5778" w14:textId="77777777" w:rsidR="00CA0726" w:rsidRDefault="00CA0726" w:rsidP="00A6596C">
            <w:pPr>
              <w:ind w:firstLine="195"/>
            </w:pPr>
            <w:r>
              <w:t xml:space="preserve">    //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CAE8928" w14:textId="77777777" w:rsidR="00CA0726" w:rsidRDefault="00CA0726" w:rsidP="00A6596C">
            <w:pPr>
              <w:ind w:firstLine="195"/>
            </w:pPr>
            <w:r>
              <w:t xml:space="preserve">    fl_TC_6_5_2_4_TestBody();</w:t>
            </w:r>
          </w:p>
          <w:p w14:paraId="2ED0B965" w14:textId="77777777" w:rsidR="00CA0726" w:rsidRDefault="00CA0726" w:rsidP="00A6596C">
            <w:pPr>
              <w:ind w:firstLine="195"/>
            </w:pPr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86526D2" w14:textId="77777777" w:rsidR="00CA0726" w:rsidRDefault="00CA0726" w:rsidP="00A6596C">
            <w:pPr>
              <w:ind w:firstLine="195"/>
            </w:pPr>
            <w:r>
              <w:t xml:space="preserve">    </w:t>
            </w:r>
          </w:p>
          <w:p w14:paraId="7B8EF292" w14:textId="77777777" w:rsidR="00CA0726" w:rsidRDefault="00CA0726" w:rsidP="00A6596C">
            <w:pPr>
              <w:ind w:firstLine="195"/>
            </w:pPr>
            <w:r>
              <w:t xml:space="preserve">    // Finish</w:t>
            </w:r>
          </w:p>
          <w:p w14:paraId="35FCB24B" w14:textId="77777777" w:rsidR="00CA0726" w:rsidRDefault="00CA0726" w:rsidP="00A6596C">
            <w:pPr>
              <w:ind w:firstLine="195"/>
            </w:pPr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(nr_Cell6, STATE_IDLE_1A);</w:t>
            </w:r>
          </w:p>
          <w:p w14:paraId="3A50A669" w14:textId="77777777" w:rsidR="00CA0726" w:rsidRDefault="00CA0726" w:rsidP="00A6596C">
            <w:pPr>
              <w:ind w:firstLine="195"/>
            </w:pPr>
            <w:r>
              <w:t xml:space="preserve">  }  </w:t>
            </w:r>
          </w:p>
          <w:p w14:paraId="430CE8B4" w14:textId="77777777" w:rsidR="00CA0726" w:rsidRDefault="00CA0726" w:rsidP="00A6596C">
            <w:pPr>
              <w:ind w:firstLine="195"/>
            </w:pPr>
          </w:p>
        </w:tc>
      </w:tr>
    </w:tbl>
    <w:p w14:paraId="279CA8D9" w14:textId="77777777" w:rsidR="00CA0726" w:rsidRPr="00441AF6" w:rsidRDefault="00CA0726" w:rsidP="00CA0726">
      <w:pPr>
        <w:rPr>
          <w:rFonts w:eastAsia="Calibri"/>
          <w:lang w:val="en-US"/>
        </w:rPr>
      </w:pPr>
    </w:p>
    <w:p w14:paraId="40064C4C" w14:textId="77777777" w:rsidR="00CA0726" w:rsidRDefault="00CA0726" w:rsidP="00CA0726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A0726" w14:paraId="13FDDBB0" w14:textId="77777777" w:rsidTr="00A6596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D3AE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function f_TC_6_5_2_4_NR5GC() runs on NR5GC_PTC</w:t>
            </w:r>
          </w:p>
          <w:p w14:paraId="2A2A8C69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 // CAG / cell reselection / Within allowed CAG / non-CAG cell to CAG cell</w:t>
            </w:r>
          </w:p>
          <w:p w14:paraId="3D595596" w14:textId="77777777" w:rsidR="00CA0726" w:rsidRDefault="00CA0726" w:rsidP="00A6596C">
            <w:pPr>
              <w:ind w:firstLine="195"/>
              <w:rPr>
                <w:lang w:eastAsia="zh-CN"/>
              </w:rPr>
            </w:pPr>
          </w:p>
          <w:p w14:paraId="2735333C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boolean</w:t>
            </w:r>
            <w:proofErr w:type="spellEnd"/>
            <w:r>
              <w:rPr>
                <w:lang w:eastAsia="zh-CN"/>
              </w:rPr>
              <w:t xml:space="preserve"> v_IsFR1 := true;</w:t>
            </w:r>
          </w:p>
          <w:p w14:paraId="3EFB532C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ReselectionThreshold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v_ThreshX_HighP</w:t>
            </w:r>
            <w:proofErr w:type="spellEnd"/>
            <w:r>
              <w:rPr>
                <w:lang w:eastAsia="zh-CN"/>
              </w:rPr>
              <w:t>;</w:t>
            </w:r>
          </w:p>
          <w:p w14:paraId="4AB298AC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template(value) </w:t>
            </w:r>
            <w:proofErr w:type="spellStart"/>
            <w:r>
              <w:rPr>
                <w:lang w:eastAsia="zh-CN"/>
              </w:rPr>
              <w:t>InterFreqCarrierFreqList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v_InterFreqCarrierFreqList_Cell</w:t>
            </w:r>
            <w:proofErr w:type="spellEnd"/>
            <w:r>
              <w:rPr>
                <w:lang w:eastAsia="zh-CN"/>
              </w:rPr>
              <w:t>;</w:t>
            </w:r>
          </w:p>
          <w:p w14:paraId="4097E895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template(value) SSB_MTC </w:t>
            </w:r>
            <w:proofErr w:type="spellStart"/>
            <w:r>
              <w:rPr>
                <w:lang w:eastAsia="zh-CN"/>
              </w:rPr>
              <w:t>v_SSB_MTC</w:t>
            </w:r>
            <w:proofErr w:type="spellEnd"/>
            <w:r>
              <w:rPr>
                <w:lang w:eastAsia="zh-CN"/>
              </w:rPr>
              <w:t>;</w:t>
            </w:r>
          </w:p>
          <w:p w14:paraId="1EC27DC3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</w:t>
            </w:r>
            <w:proofErr w:type="spellStart"/>
            <w:r>
              <w:rPr>
                <w:lang w:eastAsia="zh-CN"/>
              </w:rPr>
              <w:t>NG_NAS_MSG_Indication_Type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v_ReceivedMsg</w:t>
            </w:r>
            <w:proofErr w:type="spellEnd"/>
            <w:r>
              <w:rPr>
                <w:lang w:eastAsia="zh-CN"/>
              </w:rPr>
              <w:t>;</w:t>
            </w:r>
          </w:p>
          <w:p w14:paraId="265F6F51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(true);</w:t>
            </w:r>
          </w:p>
          <w:p w14:paraId="363E4939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System information combination NR-4 as defined in TS 38.508-1 Table 4.4.3.1.2-1 is used in NR cells.</w:t>
            </w:r>
          </w:p>
          <w:p w14:paraId="0E8BDE89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f_NR5GC_Init(NR_4);</w:t>
            </w:r>
          </w:p>
          <w:p w14:paraId="26E4E48B" w14:textId="77777777" w:rsidR="00CA0726" w:rsidRPr="00CD61F6" w:rsidRDefault="00CA0726" w:rsidP="00A6596C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CD61F6">
              <w:rPr>
                <w:highlight w:val="yellow"/>
                <w:lang w:eastAsia="zh-CN"/>
              </w:rPr>
              <w:t>f_NR_CellInfo_InitMaxReferencePower</w:t>
            </w:r>
            <w:proofErr w:type="spellEnd"/>
            <w:r w:rsidRPr="00CD61F6">
              <w:rPr>
                <w:highlight w:val="yellow"/>
                <w:lang w:eastAsia="zh-CN"/>
              </w:rPr>
              <w:t>(nr_Cell3, -78, -78);</w:t>
            </w:r>
          </w:p>
          <w:p w14:paraId="362079DF" w14:textId="77777777" w:rsidR="00CA0726" w:rsidRDefault="00CA0726" w:rsidP="00A6596C">
            <w:pPr>
              <w:ind w:firstLine="195"/>
              <w:rPr>
                <w:lang w:eastAsia="zh-CN"/>
              </w:rPr>
            </w:pPr>
            <w:r w:rsidRPr="00CD61F6">
              <w:rPr>
                <w:highlight w:val="yellow"/>
                <w:lang w:eastAsia="zh-CN"/>
              </w:rPr>
              <w:t xml:space="preserve">    </w:t>
            </w:r>
            <w:proofErr w:type="spellStart"/>
            <w:r w:rsidRPr="00CD61F6">
              <w:rPr>
                <w:highlight w:val="yellow"/>
                <w:lang w:eastAsia="zh-CN"/>
              </w:rPr>
              <w:t>f_NR_CellInfo_InitMaxReferencePower</w:t>
            </w:r>
            <w:proofErr w:type="spellEnd"/>
            <w:r w:rsidRPr="00CD61F6">
              <w:rPr>
                <w:highlight w:val="yellow"/>
                <w:lang w:eastAsia="zh-CN"/>
              </w:rPr>
              <w:t>(nr_Cell6, -78, -78);</w:t>
            </w:r>
          </w:p>
          <w:p w14:paraId="16F01D88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14A9A2C1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v_IsFR1 := f_NR_CellInfo_GetIsFR1(nr_Cell3);</w:t>
            </w:r>
          </w:p>
          <w:p w14:paraId="4AD5905E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7E104035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07C3E31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96AD144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1EAF406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4DA0473F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Make the pre-test condition satisfied</w:t>
            </w:r>
          </w:p>
          <w:p w14:paraId="18DA1727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v_ReceivedMsg</w:t>
            </w:r>
            <w:proofErr w:type="spellEnd"/>
            <w:r>
              <w:rPr>
                <w:lang w:eastAsia="zh-CN"/>
              </w:rPr>
              <w:t xml:space="preserve"> := f_NR5GC_Preamble_Steps1_4 (nr_Cell1);</w:t>
            </w:r>
          </w:p>
          <w:p w14:paraId="01B6EFCA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14:paraId="6219C9D5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fl_NR5GC_RRC_IdleSteps4_20_withCAGInfoList(nr_Cell1, </w:t>
            </w:r>
          </w:p>
          <w:p w14:paraId="1260EC17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proofErr w:type="spellStart"/>
            <w:r>
              <w:rPr>
                <w:lang w:eastAsia="zh-CN"/>
              </w:rPr>
              <w:t>v_ReceivedMsg</w:t>
            </w:r>
            <w:proofErr w:type="spellEnd"/>
            <w:r>
              <w:rPr>
                <w:lang w:eastAsia="zh-CN"/>
              </w:rPr>
              <w:t xml:space="preserve">, </w:t>
            </w:r>
          </w:p>
          <w:p w14:paraId="2B4DF491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proofErr w:type="spellStart"/>
            <w:r>
              <w:rPr>
                <w:lang w:eastAsia="zh-CN"/>
              </w:rPr>
              <w:t>Initial_NoSecurity</w:t>
            </w:r>
            <w:proofErr w:type="spellEnd"/>
            <w:r>
              <w:rPr>
                <w:lang w:eastAsia="zh-CN"/>
              </w:rPr>
              <w:t xml:space="preserve">, </w:t>
            </w:r>
          </w:p>
          <w:p w14:paraId="68AC19B8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r w:rsidRPr="00CD61F6">
              <w:rPr>
                <w:highlight w:val="green"/>
                <w:lang w:eastAsia="zh-CN"/>
              </w:rPr>
              <w:t>-</w:t>
            </w:r>
            <w:r>
              <w:rPr>
                <w:lang w:eastAsia="zh-CN"/>
              </w:rPr>
              <w:t xml:space="preserve">, </w:t>
            </w:r>
          </w:p>
          <w:p w14:paraId="2D6386C8" w14:textId="77777777" w:rsidR="00CA0726" w:rsidRPr="00CD61F6" w:rsidRDefault="00CA0726" w:rsidP="00A6596C">
            <w:pPr>
              <w:ind w:firstLine="19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</w:t>
            </w:r>
            <w:proofErr w:type="spellStart"/>
            <w:r>
              <w:rPr>
                <w:lang w:eastAsia="zh-CN"/>
              </w:rPr>
              <w:t>cs_CAGInfoList_twoEntries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cs_CAGInfo_oneID</w:t>
            </w:r>
            <w:proofErr w:type="spellEnd"/>
            <w:r>
              <w:rPr>
                <w:lang w:eastAsia="zh-CN"/>
              </w:rPr>
              <w:t>(f_NR_Asn2Nas_PlmnId (</w:t>
            </w:r>
            <w:proofErr w:type="spellStart"/>
            <w:r>
              <w:rPr>
                <w:lang w:eastAsia="zh-CN"/>
              </w:rPr>
              <w:t>f_NR_CellInfo_GetPLMN</w:t>
            </w:r>
            <w:proofErr w:type="spellEnd"/>
            <w:r>
              <w:rPr>
                <w:lang w:eastAsia="zh-CN"/>
              </w:rPr>
              <w:t xml:space="preserve"> (nr_Cell3)),'0'B, int2oct(1,4)),</w:t>
            </w:r>
            <w:proofErr w:type="spellStart"/>
            <w:r>
              <w:rPr>
                <w:lang w:eastAsia="zh-CN"/>
              </w:rPr>
              <w:t>cs_CAGInfo_oneID</w:t>
            </w:r>
            <w:proofErr w:type="spellEnd"/>
            <w:r>
              <w:rPr>
                <w:lang w:eastAsia="zh-CN"/>
              </w:rPr>
              <w:t>(f_NR_Asn2Nas_PlmnId (</w:t>
            </w:r>
            <w:proofErr w:type="spellStart"/>
            <w:r>
              <w:rPr>
                <w:lang w:eastAsia="zh-CN"/>
              </w:rPr>
              <w:t>f_NR_CellInfo_GetPLMN</w:t>
            </w:r>
            <w:proofErr w:type="spellEnd"/>
            <w:r>
              <w:rPr>
                <w:lang w:eastAsia="zh-CN"/>
              </w:rPr>
              <w:t xml:space="preserve"> (nr_Cell6)),'0'B, int2oct(2,4)))</w:t>
            </w:r>
            <w:r w:rsidRPr="00CD61F6">
              <w:rPr>
                <w:highlight w:val="cyan"/>
                <w:lang w:eastAsia="zh-CN"/>
              </w:rPr>
              <w:t>,</w:t>
            </w:r>
          </w:p>
          <w:p w14:paraId="5E365F73" w14:textId="77777777" w:rsidR="00CA0726" w:rsidRDefault="00CA0726" w:rsidP="00A6596C">
            <w:pPr>
              <w:ind w:firstLine="195"/>
              <w:rPr>
                <w:lang w:eastAsia="zh-CN"/>
              </w:rPr>
            </w:pPr>
            <w:r w:rsidRPr="00CD61F6">
              <w:rPr>
                <w:highlight w:val="cyan"/>
                <w:lang w:eastAsia="zh-CN"/>
              </w:rPr>
              <w:t xml:space="preserve">                                               cs_PLMN_List_1PLMN(f_NR_Asn2Nas_PlmnId(</w:t>
            </w:r>
            <w:proofErr w:type="spellStart"/>
            <w:r w:rsidRPr="00CD61F6">
              <w:rPr>
                <w:highlight w:val="cyan"/>
                <w:lang w:eastAsia="zh-CN"/>
              </w:rPr>
              <w:t>f_NR_CellInfo_GetPLMN</w:t>
            </w:r>
            <w:proofErr w:type="spellEnd"/>
            <w:r w:rsidRPr="00CD61F6">
              <w:rPr>
                <w:highlight w:val="cyan"/>
                <w:lang w:eastAsia="zh-CN"/>
              </w:rPr>
              <w:t xml:space="preserve"> (nr_Cell3)))  //PLMN2 as EPLMN</w:t>
            </w:r>
          </w:p>
          <w:p w14:paraId="66F8B2D7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); </w:t>
            </w:r>
          </w:p>
          <w:p w14:paraId="6DF1C9CE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FD7CCA8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(true);</w:t>
            </w:r>
          </w:p>
          <w:p w14:paraId="44D34DBB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fl_TC_6_5_2_4_TestBody();</w:t>
            </w:r>
          </w:p>
          <w:p w14:paraId="7959CCC8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f_NR_TestBody_Set</w:t>
            </w:r>
            <w:proofErr w:type="spellEnd"/>
            <w:r>
              <w:rPr>
                <w:lang w:eastAsia="zh-CN"/>
              </w:rPr>
              <w:t>(false);</w:t>
            </w:r>
          </w:p>
          <w:p w14:paraId="05120A4C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2021BFFB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Finish</w:t>
            </w:r>
          </w:p>
          <w:p w14:paraId="49CEC6C4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f_NR_Postamble</w:t>
            </w:r>
            <w:proofErr w:type="spellEnd"/>
            <w:r>
              <w:rPr>
                <w:lang w:eastAsia="zh-CN"/>
              </w:rPr>
              <w:t>(nr_Cell6, STATE_IDLE_1A);</w:t>
            </w:r>
          </w:p>
          <w:p w14:paraId="1CAC2B17" w14:textId="77777777" w:rsidR="00CA0726" w:rsidRDefault="00CA0726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</w:tr>
    </w:tbl>
    <w:p w14:paraId="0CE1A99C" w14:textId="3BD8763D" w:rsidR="00CA0726" w:rsidRDefault="00CA0726" w:rsidP="00CA0726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1A40579F" w14:textId="724A98FE" w:rsidR="00BA0859" w:rsidRDefault="00BA0859" w:rsidP="00DA222C">
      <w:pPr>
        <w:pStyle w:val="Heading2"/>
        <w:rPr>
          <w:lang w:val="en-US" w:eastAsia="en-GB"/>
        </w:rPr>
      </w:pPr>
      <w:bookmarkStart w:id="9" w:name="_Toc106224619"/>
      <w:r>
        <w:t xml:space="preserve">2.2  </w:t>
      </w:r>
      <w:r w:rsidRPr="00E751F5">
        <w:t xml:space="preserve">Change </w:t>
      </w:r>
      <w:r>
        <w:t>2</w:t>
      </w:r>
      <w:bookmarkEnd w:id="9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A0859" w14:paraId="2B43AE79" w14:textId="77777777" w:rsidTr="00A6596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6E1F04" w14:textId="77777777" w:rsidR="00BA0859" w:rsidRDefault="00BA0859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8B564" w14:textId="46BB8EBE" w:rsidR="00BA0859" w:rsidRDefault="00BA0859" w:rsidP="00A6596C">
            <w:pPr>
              <w:rPr>
                <w:sz w:val="22"/>
                <w:szCs w:val="22"/>
              </w:rPr>
            </w:pPr>
            <w:r w:rsidRPr="00416757">
              <w:rPr>
                <w:sz w:val="22"/>
                <w:szCs w:val="22"/>
              </w:rPr>
              <w:t>fl_NR5GC_RRC_IdleSteps4_20_withCAGInfoList</w:t>
            </w:r>
            <w:r>
              <w:rPr>
                <w:sz w:val="22"/>
                <w:szCs w:val="22"/>
              </w:rPr>
              <w:t>()</w:t>
            </w:r>
          </w:p>
        </w:tc>
      </w:tr>
      <w:tr w:rsidR="00BA0859" w14:paraId="1ABF3681" w14:textId="77777777" w:rsidTr="00A6596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891612" w14:textId="77777777" w:rsidR="00BA0859" w:rsidRDefault="00BA0859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20A0A2" w14:textId="44EBE07D" w:rsidR="00BA0859" w:rsidRPr="003A6978" w:rsidRDefault="00BA0859" w:rsidP="00A6596C">
            <w:pPr>
              <w:rPr>
                <w:rFonts w:ascii="Arial" w:hAnsi="Arial" w:cs="Arial"/>
              </w:rPr>
            </w:pPr>
            <w:r w:rsidRPr="00F811AF">
              <w:rPr>
                <w:rFonts w:ascii="Arial" w:hAnsi="Arial" w:cs="Arial"/>
              </w:rPr>
              <w:t>In order for the UE to do a reselection on a cell belonging to a different PLMN, the target PLMN should be part of the equivalent PLMN list in the source PLMN cell.</w:t>
            </w:r>
          </w:p>
        </w:tc>
      </w:tr>
      <w:tr w:rsidR="00BA0859" w14:paraId="23CC2B7C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9AA990" w14:textId="77777777" w:rsidR="00BA0859" w:rsidRDefault="00BA0859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67C3B8" w14:textId="77777777" w:rsidR="00BA0859" w:rsidRDefault="00BA0859" w:rsidP="00A659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See change 2.3.3</w:t>
            </w:r>
          </w:p>
        </w:tc>
      </w:tr>
      <w:tr w:rsidR="00BA0859" w14:paraId="71FF1486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AACEC04" w14:textId="77777777" w:rsidR="00BA0859" w:rsidRDefault="00BA0859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74999" w14:textId="2A3E0963" w:rsidR="00BA0859" w:rsidRDefault="00BA0859" w:rsidP="00A659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New parameter for equivalent PLMN list, see change 1</w:t>
            </w:r>
          </w:p>
        </w:tc>
      </w:tr>
      <w:tr w:rsidR="00BA0859" w14:paraId="74806271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C33D62" w14:textId="77777777" w:rsidR="00BA0859" w:rsidRDefault="00BA0859" w:rsidP="00A6596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6B73D" w14:textId="77777777" w:rsidR="00BA0859" w:rsidRDefault="00BA0859" w:rsidP="00A6596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C4D8D98" w14:textId="77777777" w:rsidR="00BA0859" w:rsidRPr="00441AF6" w:rsidRDefault="00BA0859" w:rsidP="00BA0859">
      <w:pPr>
        <w:rPr>
          <w:rFonts w:eastAsia="Calibri"/>
          <w:lang w:val="en-US"/>
        </w:rPr>
      </w:pPr>
    </w:p>
    <w:p w14:paraId="463E0CDC" w14:textId="77777777" w:rsidR="00BA0859" w:rsidRPr="00784018" w:rsidRDefault="00BA0859" w:rsidP="00BA0859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84018">
        <w:rPr>
          <w:b/>
          <w:bCs/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A0859" w14:paraId="38BD818E" w14:textId="77777777" w:rsidTr="00A6596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2B83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CD61F6">
              <w:rPr>
                <w:rFonts w:ascii="Arial" w:hAnsi="Arial" w:cs="Arial"/>
              </w:rPr>
              <w:t xml:space="preserve">  </w:t>
            </w:r>
            <w:r w:rsidRPr="002503B6">
              <w:rPr>
                <w:rFonts w:ascii="Arial" w:hAnsi="Arial" w:cs="Arial"/>
              </w:rPr>
              <w:t xml:space="preserve">  function fl_NR5GC_RRC_IdleSteps4_20_withCAGInfoList(</w:t>
            </w:r>
            <w:proofErr w:type="spellStart"/>
            <w:r w:rsidRPr="002503B6">
              <w:rPr>
                <w:rFonts w:ascii="Arial" w:hAnsi="Arial" w:cs="Arial"/>
              </w:rPr>
              <w:t>NR_CellId_Type</w:t>
            </w:r>
            <w:proofErr w:type="spellEnd"/>
            <w:r w:rsidRPr="002503B6">
              <w:rPr>
                <w:rFonts w:ascii="Arial" w:hAnsi="Arial" w:cs="Arial"/>
              </w:rPr>
              <w:t xml:space="preserve"> </w:t>
            </w:r>
            <w:proofErr w:type="spellStart"/>
            <w:r w:rsidRPr="002503B6">
              <w:rPr>
                <w:rFonts w:ascii="Arial" w:hAnsi="Arial" w:cs="Arial"/>
              </w:rPr>
              <w:t>p_NR_CellId</w:t>
            </w:r>
            <w:proofErr w:type="spellEnd"/>
            <w:r w:rsidRPr="002503B6">
              <w:rPr>
                <w:rFonts w:ascii="Arial" w:hAnsi="Arial" w:cs="Arial"/>
              </w:rPr>
              <w:t>,</w:t>
            </w:r>
          </w:p>
          <w:p w14:paraId="31122765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2503B6">
              <w:rPr>
                <w:rFonts w:ascii="Arial" w:hAnsi="Arial" w:cs="Arial"/>
              </w:rPr>
              <w:t>NG_NAS_MSG_Indication_Type</w:t>
            </w:r>
            <w:proofErr w:type="spellEnd"/>
            <w:r w:rsidRPr="002503B6">
              <w:rPr>
                <w:rFonts w:ascii="Arial" w:hAnsi="Arial" w:cs="Arial"/>
              </w:rPr>
              <w:t xml:space="preserve"> p_ReceivedMsg,</w:t>
            </w:r>
          </w:p>
          <w:p w14:paraId="207E0943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2503B6">
              <w:rPr>
                <w:rFonts w:ascii="Arial" w:hAnsi="Arial" w:cs="Arial"/>
              </w:rPr>
              <w:t>TypeOfRegistration_Type</w:t>
            </w:r>
            <w:proofErr w:type="spellEnd"/>
            <w:r w:rsidRPr="002503B6">
              <w:rPr>
                <w:rFonts w:ascii="Arial" w:hAnsi="Arial" w:cs="Arial"/>
              </w:rPr>
              <w:t xml:space="preserve"> </w:t>
            </w:r>
            <w:proofErr w:type="spellStart"/>
            <w:r w:rsidRPr="002503B6">
              <w:rPr>
                <w:rFonts w:ascii="Arial" w:hAnsi="Arial" w:cs="Arial"/>
              </w:rPr>
              <w:t>p_RegType</w:t>
            </w:r>
            <w:proofErr w:type="spellEnd"/>
            <w:r w:rsidRPr="002503B6">
              <w:rPr>
                <w:rFonts w:ascii="Arial" w:hAnsi="Arial" w:cs="Arial"/>
              </w:rPr>
              <w:t xml:space="preserve"> := </w:t>
            </w:r>
            <w:proofErr w:type="spellStart"/>
            <w:r w:rsidRPr="002503B6">
              <w:rPr>
                <w:rFonts w:ascii="Arial" w:hAnsi="Arial" w:cs="Arial"/>
              </w:rPr>
              <w:t>Initial_Secure</w:t>
            </w:r>
            <w:proofErr w:type="spellEnd"/>
            <w:r w:rsidRPr="002503B6">
              <w:rPr>
                <w:rFonts w:ascii="Arial" w:hAnsi="Arial" w:cs="Arial"/>
              </w:rPr>
              <w:t>,</w:t>
            </w:r>
          </w:p>
          <w:p w14:paraId="1E361254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    template </w:t>
            </w:r>
            <w:proofErr w:type="spellStart"/>
            <w:r w:rsidRPr="002503B6">
              <w:rPr>
                <w:rFonts w:ascii="Arial" w:hAnsi="Arial" w:cs="Arial"/>
              </w:rPr>
              <w:t>NG_GMM_Cap</w:t>
            </w:r>
            <w:proofErr w:type="spellEnd"/>
            <w:r w:rsidRPr="002503B6">
              <w:rPr>
                <w:rFonts w:ascii="Arial" w:hAnsi="Arial" w:cs="Arial"/>
              </w:rPr>
              <w:t xml:space="preserve"> </w:t>
            </w:r>
            <w:proofErr w:type="spellStart"/>
            <w:r w:rsidRPr="002503B6">
              <w:rPr>
                <w:rFonts w:ascii="Arial" w:hAnsi="Arial" w:cs="Arial"/>
              </w:rPr>
              <w:t>p_GMM_Cap</w:t>
            </w:r>
            <w:proofErr w:type="spellEnd"/>
            <w:r w:rsidRPr="002503B6">
              <w:rPr>
                <w:rFonts w:ascii="Arial" w:hAnsi="Arial" w:cs="Arial"/>
              </w:rPr>
              <w:t xml:space="preserve"> := *,</w:t>
            </w:r>
          </w:p>
          <w:p w14:paraId="1B69E2D4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    template (omit) </w:t>
            </w:r>
            <w:proofErr w:type="spellStart"/>
            <w:r w:rsidRPr="002503B6">
              <w:rPr>
                <w:rFonts w:ascii="Arial" w:hAnsi="Arial" w:cs="Arial"/>
              </w:rPr>
              <w:t>CAGInfoList</w:t>
            </w:r>
            <w:proofErr w:type="spellEnd"/>
            <w:r w:rsidRPr="002503B6">
              <w:rPr>
                <w:rFonts w:ascii="Arial" w:hAnsi="Arial" w:cs="Arial"/>
              </w:rPr>
              <w:t xml:space="preserve"> </w:t>
            </w:r>
            <w:proofErr w:type="spellStart"/>
            <w:r w:rsidRPr="002503B6">
              <w:rPr>
                <w:rFonts w:ascii="Arial" w:hAnsi="Arial" w:cs="Arial"/>
              </w:rPr>
              <w:t>p_CAGInfoList</w:t>
            </w:r>
            <w:proofErr w:type="spellEnd"/>
            <w:r w:rsidRPr="002503B6">
              <w:rPr>
                <w:rFonts w:ascii="Arial" w:hAnsi="Arial" w:cs="Arial"/>
              </w:rPr>
              <w:t xml:space="preserve"> := omi</w:t>
            </w:r>
            <w:r>
              <w:rPr>
                <w:rFonts w:ascii="Arial" w:hAnsi="Arial" w:cs="Arial"/>
              </w:rPr>
              <w:t>t</w:t>
            </w:r>
            <w:r w:rsidRPr="002503B6">
              <w:rPr>
                <w:rFonts w:ascii="Arial" w:hAnsi="Arial" w:cs="Arial"/>
              </w:rPr>
              <w:t>)  runs on NR5GC_PTC</w:t>
            </w:r>
          </w:p>
          <w:p w14:paraId="482FAF57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{</w:t>
            </w:r>
          </w:p>
          <w:p w14:paraId="68666BA7" w14:textId="77777777" w:rsidR="00BA0859" w:rsidRDefault="00BA0859" w:rsidP="00A6596C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3C3CD7B6" w14:textId="77777777" w:rsidR="00BA0859" w:rsidRDefault="00BA0859" w:rsidP="00A6596C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052C2621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  <w:p w14:paraId="09BF7EA2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//Registration Accept</w:t>
            </w:r>
          </w:p>
          <w:p w14:paraId="1269BAA3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</w:t>
            </w:r>
            <w:proofErr w:type="spellStart"/>
            <w:r w:rsidRPr="002503B6">
              <w:rPr>
                <w:rFonts w:ascii="Arial" w:hAnsi="Arial" w:cs="Arial"/>
              </w:rPr>
              <w:t>v_MsgToSend</w:t>
            </w:r>
            <w:proofErr w:type="spellEnd"/>
            <w:r w:rsidRPr="002503B6">
              <w:rPr>
                <w:rFonts w:ascii="Arial" w:hAnsi="Arial" w:cs="Arial"/>
              </w:rPr>
              <w:t xml:space="preserve"> := </w:t>
            </w:r>
            <w:proofErr w:type="spellStart"/>
            <w:r w:rsidRPr="002503B6">
              <w:rPr>
                <w:rFonts w:ascii="Arial" w:hAnsi="Arial" w:cs="Arial"/>
              </w:rPr>
              <w:t>f_Get_NG_RegistrationAcceptMsg</w:t>
            </w:r>
            <w:proofErr w:type="spellEnd"/>
            <w:r w:rsidRPr="002503B6">
              <w:rPr>
                <w:rFonts w:ascii="Arial" w:hAnsi="Arial" w:cs="Arial"/>
              </w:rPr>
              <w:t xml:space="preserve"> (</w:t>
            </w:r>
            <w:proofErr w:type="spellStart"/>
            <w:r w:rsidRPr="002503B6">
              <w:rPr>
                <w:rFonts w:ascii="Arial" w:hAnsi="Arial" w:cs="Arial"/>
              </w:rPr>
              <w:t>Initial_Secure</w:t>
            </w:r>
            <w:proofErr w:type="spellEnd"/>
            <w:r w:rsidRPr="002503B6">
              <w:rPr>
                <w:rFonts w:ascii="Arial" w:hAnsi="Arial" w:cs="Arial"/>
              </w:rPr>
              <w:t>,</w:t>
            </w:r>
          </w:p>
          <w:p w14:paraId="7D29B203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2503B6">
              <w:rPr>
                <w:rFonts w:ascii="Arial" w:hAnsi="Arial" w:cs="Arial"/>
              </w:rPr>
              <w:t>v_GMM_MobilityInfo</w:t>
            </w:r>
            <w:proofErr w:type="spellEnd"/>
            <w:r w:rsidRPr="002503B6">
              <w:rPr>
                <w:rFonts w:ascii="Arial" w:hAnsi="Arial" w:cs="Arial"/>
              </w:rPr>
              <w:t>,</w:t>
            </w:r>
          </w:p>
          <w:p w14:paraId="439F2323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f_NR5GC_GetMobileIdGUTI (</w:t>
            </w:r>
            <w:proofErr w:type="spellStart"/>
            <w:r w:rsidRPr="002503B6">
              <w:rPr>
                <w:rFonts w:ascii="Arial" w:hAnsi="Arial" w:cs="Arial"/>
              </w:rPr>
              <w:t>p_NR_CellId</w:t>
            </w:r>
            <w:proofErr w:type="spellEnd"/>
            <w:r w:rsidRPr="002503B6">
              <w:rPr>
                <w:rFonts w:ascii="Arial" w:hAnsi="Arial" w:cs="Arial"/>
              </w:rPr>
              <w:t>),</w:t>
            </w:r>
          </w:p>
          <w:p w14:paraId="4B13CDE8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cs_NG_TAIListNonConsecutive(f_NR_Asn2Nas_PlmnId(f_NR_CellInfo_GetPLMN (</w:t>
            </w:r>
            <w:proofErr w:type="spellStart"/>
            <w:r w:rsidRPr="002503B6">
              <w:rPr>
                <w:rFonts w:ascii="Arial" w:hAnsi="Arial" w:cs="Arial"/>
              </w:rPr>
              <w:t>p_NR_CellId</w:t>
            </w:r>
            <w:proofErr w:type="spellEnd"/>
            <w:r w:rsidRPr="002503B6">
              <w:rPr>
                <w:rFonts w:ascii="Arial" w:hAnsi="Arial" w:cs="Arial"/>
              </w:rPr>
              <w:t>)), {bit2oct(</w:t>
            </w:r>
            <w:proofErr w:type="spellStart"/>
            <w:r w:rsidRPr="002503B6">
              <w:rPr>
                <w:rFonts w:ascii="Arial" w:hAnsi="Arial" w:cs="Arial"/>
              </w:rPr>
              <w:t>f_NR_CellInfo_GetTAC</w:t>
            </w:r>
            <w:proofErr w:type="spellEnd"/>
            <w:r w:rsidRPr="002503B6">
              <w:rPr>
                <w:rFonts w:ascii="Arial" w:hAnsi="Arial" w:cs="Arial"/>
              </w:rPr>
              <w:t xml:space="preserve"> (</w:t>
            </w:r>
            <w:proofErr w:type="spellStart"/>
            <w:r w:rsidRPr="002503B6">
              <w:rPr>
                <w:rFonts w:ascii="Arial" w:hAnsi="Arial" w:cs="Arial"/>
              </w:rPr>
              <w:t>p_NR_CellId</w:t>
            </w:r>
            <w:proofErr w:type="spellEnd"/>
            <w:r w:rsidRPr="002503B6">
              <w:rPr>
                <w:rFonts w:ascii="Arial" w:hAnsi="Arial" w:cs="Arial"/>
              </w:rPr>
              <w:t>))}),</w:t>
            </w:r>
          </w:p>
          <w:p w14:paraId="51CF0F1A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                                               </w:t>
            </w:r>
            <w:r w:rsidRPr="002503B6">
              <w:rPr>
                <w:rFonts w:ascii="Arial" w:hAnsi="Arial" w:cs="Arial"/>
                <w:highlight w:val="cyan"/>
              </w:rPr>
              <w:t>-</w:t>
            </w:r>
            <w:r w:rsidRPr="002503B6">
              <w:rPr>
                <w:rFonts w:ascii="Arial" w:hAnsi="Arial" w:cs="Arial"/>
              </w:rPr>
              <w:t>, -, -, -, -, -, -, -, -, -, -, -, -, -, -, -, -, -, -, -, -, -, -, -, -, -, -, -, -, -, -, -, -, -, -, -,</w:t>
            </w:r>
          </w:p>
          <w:p w14:paraId="0F833FC6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lastRenderedPageBreak/>
              <w:t xml:space="preserve">                                                   </w:t>
            </w:r>
            <w:proofErr w:type="spellStart"/>
            <w:r w:rsidRPr="002503B6">
              <w:rPr>
                <w:rFonts w:ascii="Arial" w:hAnsi="Arial" w:cs="Arial"/>
              </w:rPr>
              <w:t>p_CAGInfoList</w:t>
            </w:r>
            <w:proofErr w:type="spellEnd"/>
            <w:r w:rsidRPr="002503B6">
              <w:rPr>
                <w:rFonts w:ascii="Arial" w:hAnsi="Arial" w:cs="Arial"/>
              </w:rPr>
              <w:t>);</w:t>
            </w:r>
          </w:p>
          <w:p w14:paraId="393254EA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</w:t>
            </w:r>
            <w:proofErr w:type="spellStart"/>
            <w:r w:rsidRPr="002503B6">
              <w:rPr>
                <w:rFonts w:ascii="Arial" w:hAnsi="Arial" w:cs="Arial"/>
              </w:rPr>
              <w:t>SRB.send</w:t>
            </w:r>
            <w:proofErr w:type="spellEnd"/>
            <w:r w:rsidRPr="002503B6">
              <w:rPr>
                <w:rFonts w:ascii="Arial" w:hAnsi="Arial" w:cs="Arial"/>
              </w:rPr>
              <w:t>(</w:t>
            </w:r>
            <w:proofErr w:type="spellStart"/>
            <w:r w:rsidRPr="002503B6">
              <w:rPr>
                <w:rFonts w:ascii="Arial" w:hAnsi="Arial" w:cs="Arial"/>
              </w:rPr>
              <w:t>cas_NR_SRB_NasPdu_REQ</w:t>
            </w:r>
            <w:proofErr w:type="spellEnd"/>
            <w:r w:rsidRPr="002503B6">
              <w:rPr>
                <w:rFonts w:ascii="Arial" w:hAnsi="Arial" w:cs="Arial"/>
              </w:rPr>
              <w:t>(</w:t>
            </w:r>
            <w:proofErr w:type="spellStart"/>
            <w:r w:rsidRPr="002503B6">
              <w:rPr>
                <w:rFonts w:ascii="Arial" w:hAnsi="Arial" w:cs="Arial"/>
              </w:rPr>
              <w:t>p_NR_CellId</w:t>
            </w:r>
            <w:proofErr w:type="spellEnd"/>
            <w:r w:rsidRPr="002503B6">
              <w:rPr>
                <w:rFonts w:ascii="Arial" w:hAnsi="Arial" w:cs="Arial"/>
              </w:rPr>
              <w:t xml:space="preserve">, tsc_NR_RbId_SRB1, -, </w:t>
            </w:r>
            <w:proofErr w:type="spellStart"/>
            <w:r w:rsidRPr="002503B6">
              <w:rPr>
                <w:rFonts w:ascii="Arial" w:hAnsi="Arial" w:cs="Arial"/>
              </w:rPr>
              <w:t>cs_NG_NAS_Request</w:t>
            </w:r>
            <w:proofErr w:type="spellEnd"/>
            <w:r w:rsidRPr="002503B6">
              <w:rPr>
                <w:rFonts w:ascii="Arial" w:hAnsi="Arial" w:cs="Arial"/>
              </w:rPr>
              <w:t>(</w:t>
            </w:r>
            <w:proofErr w:type="spellStart"/>
            <w:r w:rsidRPr="002503B6">
              <w:rPr>
                <w:rFonts w:ascii="Arial" w:hAnsi="Arial" w:cs="Arial"/>
              </w:rPr>
              <w:t>tsc_SHT_IntegrityProtected_Ciphered</w:t>
            </w:r>
            <w:proofErr w:type="spellEnd"/>
            <w:r w:rsidRPr="002503B6">
              <w:rPr>
                <w:rFonts w:ascii="Arial" w:hAnsi="Arial" w:cs="Arial"/>
              </w:rPr>
              <w:t xml:space="preserve">, </w:t>
            </w:r>
            <w:proofErr w:type="spellStart"/>
            <w:r w:rsidRPr="002503B6">
              <w:rPr>
                <w:rFonts w:ascii="Arial" w:hAnsi="Arial" w:cs="Arial"/>
              </w:rPr>
              <w:t>v_MsgToSend</w:t>
            </w:r>
            <w:proofErr w:type="spellEnd"/>
            <w:r w:rsidRPr="002503B6">
              <w:rPr>
                <w:rFonts w:ascii="Arial" w:hAnsi="Arial" w:cs="Arial"/>
              </w:rPr>
              <w:t>)));</w:t>
            </w:r>
          </w:p>
          <w:p w14:paraId="5AF06182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</w:p>
          <w:p w14:paraId="52D9A386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//Registration Complete</w:t>
            </w:r>
          </w:p>
          <w:p w14:paraId="026329B8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f_NR5GC_Registration_Complete(</w:t>
            </w:r>
            <w:proofErr w:type="spellStart"/>
            <w:r w:rsidRPr="002503B6">
              <w:rPr>
                <w:rFonts w:ascii="Arial" w:hAnsi="Arial" w:cs="Arial"/>
              </w:rPr>
              <w:t>p_NR_CellId</w:t>
            </w:r>
            <w:proofErr w:type="spellEnd"/>
            <w:r w:rsidRPr="002503B6">
              <w:rPr>
                <w:rFonts w:ascii="Arial" w:hAnsi="Arial" w:cs="Arial"/>
              </w:rPr>
              <w:t>);</w:t>
            </w:r>
          </w:p>
          <w:p w14:paraId="314429BF" w14:textId="77777777" w:rsidR="00BA0859" w:rsidRPr="002503B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  f_NR5GC_RRC_Idle_Steps16_20(p_NR_CellId,-,-,rrcConnectionRelease); //@sic Rs220599 sic@</w:t>
            </w:r>
          </w:p>
          <w:p w14:paraId="1F025D2E" w14:textId="77777777" w:rsidR="00BA0859" w:rsidRPr="00CD61F6" w:rsidRDefault="00BA0859" w:rsidP="00A6596C">
            <w:pPr>
              <w:ind w:firstLine="195"/>
              <w:rPr>
                <w:rFonts w:ascii="Arial" w:hAnsi="Arial" w:cs="Arial"/>
              </w:rPr>
            </w:pPr>
            <w:r w:rsidRPr="002503B6">
              <w:rPr>
                <w:rFonts w:ascii="Arial" w:hAnsi="Arial" w:cs="Arial"/>
              </w:rPr>
              <w:t xml:space="preserve">  }</w:t>
            </w:r>
          </w:p>
        </w:tc>
      </w:tr>
    </w:tbl>
    <w:p w14:paraId="5920083D" w14:textId="77777777" w:rsidR="00BA0859" w:rsidRPr="00441AF6" w:rsidRDefault="00BA0859" w:rsidP="00BA0859">
      <w:pPr>
        <w:rPr>
          <w:rFonts w:eastAsia="Calibri"/>
          <w:lang w:val="en-US"/>
        </w:rPr>
      </w:pPr>
    </w:p>
    <w:p w14:paraId="3CE8FC54" w14:textId="77777777" w:rsidR="00BA0859" w:rsidRDefault="00BA0859" w:rsidP="00BA0859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A0859" w14:paraId="5B62DD6B" w14:textId="77777777" w:rsidTr="00A6596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F922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fl_NR5GC_RRC_IdleSteps4_20_withCAGInfoList(</w:t>
            </w:r>
            <w:proofErr w:type="spellStart"/>
            <w:r>
              <w:rPr>
                <w:lang w:eastAsia="zh-CN"/>
              </w:rPr>
              <w:t>NR_CellId_Type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,</w:t>
            </w:r>
          </w:p>
          <w:p w14:paraId="1276664B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NG_NAS_MSG_Indication_Type</w:t>
            </w:r>
            <w:proofErr w:type="spellEnd"/>
            <w:r>
              <w:rPr>
                <w:lang w:eastAsia="zh-CN"/>
              </w:rPr>
              <w:t xml:space="preserve"> p_ReceivedMsg,</w:t>
            </w:r>
          </w:p>
          <w:p w14:paraId="633F1606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</w:t>
            </w:r>
            <w:proofErr w:type="spellStart"/>
            <w:r>
              <w:rPr>
                <w:lang w:eastAsia="zh-CN"/>
              </w:rPr>
              <w:t>TypeOfRegistration_Type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p_RegType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Initial_Secure</w:t>
            </w:r>
            <w:proofErr w:type="spellEnd"/>
            <w:r>
              <w:rPr>
                <w:lang w:eastAsia="zh-CN"/>
              </w:rPr>
              <w:t>,</w:t>
            </w:r>
          </w:p>
          <w:p w14:paraId="063CC8AA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template </w:t>
            </w:r>
            <w:proofErr w:type="spellStart"/>
            <w:r>
              <w:rPr>
                <w:lang w:eastAsia="zh-CN"/>
              </w:rPr>
              <w:t>NG_GMM_Cap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p_GMM_Cap</w:t>
            </w:r>
            <w:proofErr w:type="spellEnd"/>
            <w:r>
              <w:rPr>
                <w:lang w:eastAsia="zh-CN"/>
              </w:rPr>
              <w:t xml:space="preserve"> := *,</w:t>
            </w:r>
          </w:p>
          <w:p w14:paraId="64EAC51F" w14:textId="77777777" w:rsidR="00BA0859" w:rsidRPr="002503B6" w:rsidRDefault="00BA0859" w:rsidP="00A6596C">
            <w:pPr>
              <w:ind w:firstLine="195"/>
              <w:rPr>
                <w:highlight w:val="cyan"/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template (omit) </w:t>
            </w:r>
            <w:proofErr w:type="spellStart"/>
            <w:r>
              <w:rPr>
                <w:lang w:eastAsia="zh-CN"/>
              </w:rPr>
              <w:t>CAGInfoList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p_CAGInfoList</w:t>
            </w:r>
            <w:proofErr w:type="spellEnd"/>
            <w:r>
              <w:rPr>
                <w:lang w:eastAsia="zh-CN"/>
              </w:rPr>
              <w:t xml:space="preserve"> := omit</w:t>
            </w:r>
            <w:r w:rsidRPr="002503B6">
              <w:rPr>
                <w:highlight w:val="cyan"/>
                <w:lang w:eastAsia="zh-CN"/>
              </w:rPr>
              <w:t>,</w:t>
            </w:r>
          </w:p>
          <w:p w14:paraId="1D992C47" w14:textId="77777777" w:rsidR="00BA0859" w:rsidRDefault="00BA0859" w:rsidP="00A6596C">
            <w:pPr>
              <w:ind w:firstLine="195"/>
              <w:rPr>
                <w:lang w:eastAsia="zh-CN"/>
              </w:rPr>
            </w:pPr>
            <w:r w:rsidRPr="002503B6">
              <w:rPr>
                <w:highlight w:val="cyan"/>
                <w:lang w:eastAsia="zh-CN"/>
              </w:rPr>
              <w:t xml:space="preserve">                                                       template (omit) </w:t>
            </w:r>
            <w:proofErr w:type="spellStart"/>
            <w:r w:rsidRPr="002503B6">
              <w:rPr>
                <w:highlight w:val="cyan"/>
                <w:lang w:eastAsia="zh-CN"/>
              </w:rPr>
              <w:t>PLMN_List</w:t>
            </w:r>
            <w:proofErr w:type="spellEnd"/>
            <w:r w:rsidRPr="002503B6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2503B6">
              <w:rPr>
                <w:highlight w:val="cyan"/>
                <w:lang w:eastAsia="zh-CN"/>
              </w:rPr>
              <w:t>p_EPLMNs</w:t>
            </w:r>
            <w:proofErr w:type="spellEnd"/>
            <w:r w:rsidRPr="002503B6">
              <w:rPr>
                <w:highlight w:val="cyan"/>
                <w:lang w:eastAsia="zh-CN"/>
              </w:rPr>
              <w:t xml:space="preserve"> := omit</w:t>
            </w:r>
            <w:r>
              <w:rPr>
                <w:lang w:eastAsia="zh-CN"/>
              </w:rPr>
              <w:t>)  runs on NR5GC_PTC</w:t>
            </w:r>
          </w:p>
          <w:p w14:paraId="1844567E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10B6EA2E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442A859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1C413CAB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0DC139E6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//Registration Accept</w:t>
            </w:r>
          </w:p>
          <w:p w14:paraId="48D6F4DC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v_MsgToSend</w:t>
            </w:r>
            <w:proofErr w:type="spellEnd"/>
            <w:r>
              <w:rPr>
                <w:lang w:eastAsia="zh-CN"/>
              </w:rPr>
              <w:t xml:space="preserve"> := </w:t>
            </w:r>
            <w:proofErr w:type="spellStart"/>
            <w:r>
              <w:rPr>
                <w:lang w:eastAsia="zh-CN"/>
              </w:rPr>
              <w:t>f_Get_NG_RegistrationAcceptMsg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Initial_Secure</w:t>
            </w:r>
            <w:proofErr w:type="spellEnd"/>
            <w:r>
              <w:rPr>
                <w:lang w:eastAsia="zh-CN"/>
              </w:rPr>
              <w:t>,</w:t>
            </w:r>
          </w:p>
          <w:p w14:paraId="797C809F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proofErr w:type="spellStart"/>
            <w:r>
              <w:rPr>
                <w:lang w:eastAsia="zh-CN"/>
              </w:rPr>
              <w:t>v_GMM_MobilityInfo</w:t>
            </w:r>
            <w:proofErr w:type="spellEnd"/>
            <w:r>
              <w:rPr>
                <w:lang w:eastAsia="zh-CN"/>
              </w:rPr>
              <w:t>,</w:t>
            </w:r>
          </w:p>
          <w:p w14:paraId="385F58C3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f_NR5GC_GetMobileIdGUTI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),</w:t>
            </w:r>
          </w:p>
          <w:p w14:paraId="3CDCF433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cs_NG_TAIListNonConsecutive(f_NR_Asn2Nas_PlmnId(f_NR_CellInfo_GetPLMN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)), {bit2oct(</w:t>
            </w:r>
            <w:proofErr w:type="spellStart"/>
            <w:r>
              <w:rPr>
                <w:lang w:eastAsia="zh-CN"/>
              </w:rPr>
              <w:t>f_NR_CellInfo_GetTAC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))}),</w:t>
            </w:r>
          </w:p>
          <w:p w14:paraId="03912DAF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proofErr w:type="spellStart"/>
            <w:r w:rsidRPr="002503B6">
              <w:rPr>
                <w:highlight w:val="cyan"/>
                <w:lang w:eastAsia="zh-CN"/>
              </w:rPr>
              <w:t>p_EPLMNs</w:t>
            </w:r>
            <w:proofErr w:type="spellEnd"/>
            <w:r>
              <w:rPr>
                <w:lang w:eastAsia="zh-CN"/>
              </w:rPr>
              <w:t xml:space="preserve">, -, -, -, -, -, -, -, -, -, -, -, -, -, -, -, -, -, -, -, -, -, -, -, -, -, -, -, -, -, -, -, -, -, -, -, </w:t>
            </w:r>
          </w:p>
          <w:p w14:paraId="73924E4A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</w:t>
            </w:r>
            <w:proofErr w:type="spellStart"/>
            <w:r>
              <w:rPr>
                <w:lang w:eastAsia="zh-CN"/>
              </w:rPr>
              <w:t>p_CAGInfoList</w:t>
            </w:r>
            <w:proofErr w:type="spellEnd"/>
            <w:r>
              <w:rPr>
                <w:lang w:eastAsia="zh-CN"/>
              </w:rPr>
              <w:t>);</w:t>
            </w:r>
          </w:p>
          <w:p w14:paraId="4ED2642B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SRB.send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cas_NR_SRB_NasPdu_REQ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 xml:space="preserve">, tsc_NR_RbId_SRB1, -, </w:t>
            </w:r>
            <w:proofErr w:type="spellStart"/>
            <w:r>
              <w:rPr>
                <w:lang w:eastAsia="zh-CN"/>
              </w:rPr>
              <w:t>cs_NG_NAS_Request</w:t>
            </w:r>
            <w:proofErr w:type="spellEnd"/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tsc_SHT_IntegrityProtected_Ciphered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v_MsgToSend</w:t>
            </w:r>
            <w:proofErr w:type="spellEnd"/>
            <w:r>
              <w:rPr>
                <w:lang w:eastAsia="zh-CN"/>
              </w:rPr>
              <w:t>)));</w:t>
            </w:r>
          </w:p>
          <w:p w14:paraId="7859A60D" w14:textId="77777777" w:rsidR="00BA0859" w:rsidRDefault="00BA0859" w:rsidP="00A6596C">
            <w:pPr>
              <w:ind w:firstLine="195"/>
              <w:rPr>
                <w:lang w:eastAsia="zh-CN"/>
              </w:rPr>
            </w:pPr>
          </w:p>
          <w:p w14:paraId="22443829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//Registration Complete</w:t>
            </w:r>
          </w:p>
          <w:p w14:paraId="2E2B450D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f_NR5GC_Registration_Complete(</w:t>
            </w:r>
            <w:proofErr w:type="spellStart"/>
            <w:r>
              <w:rPr>
                <w:lang w:eastAsia="zh-CN"/>
              </w:rPr>
              <w:t>p_NR_CellId</w:t>
            </w:r>
            <w:proofErr w:type="spellEnd"/>
            <w:r>
              <w:rPr>
                <w:lang w:eastAsia="zh-CN"/>
              </w:rPr>
              <w:t>);</w:t>
            </w:r>
          </w:p>
          <w:p w14:paraId="4D04DA7D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f_NR5GC_RRC_Idle_Steps16_20(p_NR_CellId,-,-,rrcConnectionRelease); //@sic Rs220599 sic@</w:t>
            </w:r>
          </w:p>
          <w:p w14:paraId="4E3ED449" w14:textId="77777777" w:rsidR="00BA0859" w:rsidRDefault="00BA0859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}</w:t>
            </w:r>
          </w:p>
        </w:tc>
      </w:tr>
    </w:tbl>
    <w:p w14:paraId="7A3CE1EB" w14:textId="1D2ED1E1" w:rsidR="00F811AF" w:rsidRPr="00441AF6" w:rsidRDefault="00F811AF" w:rsidP="00CA0726">
      <w:pPr>
        <w:keepNext/>
        <w:keepLines/>
        <w:spacing w:before="180"/>
        <w:outlineLvl w:val="1"/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02997B0F" w14:textId="4FD9E4A1" w:rsidR="00406FAF" w:rsidRDefault="00DA222C" w:rsidP="00DA222C">
      <w:pPr>
        <w:pStyle w:val="Heading2"/>
        <w:rPr>
          <w:lang w:val="en-US" w:eastAsia="en-GB"/>
        </w:rPr>
      </w:pPr>
      <w:bookmarkStart w:id="10" w:name="_Toc106224620"/>
      <w:r>
        <w:t>2.3 Change 3</w:t>
      </w:r>
      <w:bookmarkEnd w:id="10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06FAF" w14:paraId="0901824A" w14:textId="77777777" w:rsidTr="00A6596C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12A1B3" w14:textId="77777777" w:rsidR="00406FAF" w:rsidRDefault="00406FAF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23329" w14:textId="77777777" w:rsidR="00406FAF" w:rsidRDefault="00406FAF" w:rsidP="00A6596C">
            <w:pPr>
              <w:rPr>
                <w:sz w:val="22"/>
                <w:szCs w:val="22"/>
              </w:rPr>
            </w:pPr>
            <w:proofErr w:type="spellStart"/>
            <w:r w:rsidRPr="004E2078">
              <w:rPr>
                <w:sz w:val="22"/>
                <w:szCs w:val="22"/>
              </w:rPr>
              <w:t>cs_CAGInfoList_twoEntries</w:t>
            </w:r>
            <w:proofErr w:type="spellEnd"/>
          </w:p>
        </w:tc>
      </w:tr>
      <w:tr w:rsidR="00406FAF" w14:paraId="25ED4EF2" w14:textId="77777777" w:rsidTr="00A6596C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F014EC" w14:textId="77777777" w:rsidR="00406FAF" w:rsidRDefault="00406FAF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F5284" w14:textId="47B949AC" w:rsidR="00406FAF" w:rsidRPr="00233AF7" w:rsidRDefault="00406FAF" w:rsidP="00A6596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length value is incorrect</w:t>
            </w:r>
            <w:r w:rsidR="00B24DCC">
              <w:rPr>
                <w:rFonts w:ascii="Arial" w:hAnsi="Arial" w:cs="Arial"/>
              </w:rPr>
              <w:t xml:space="preserve"> since each CAG info list entry is fixed at 9 octets</w:t>
            </w:r>
          </w:p>
        </w:tc>
      </w:tr>
      <w:tr w:rsidR="00406FAF" w14:paraId="7693507F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BFA6E36" w14:textId="77777777" w:rsidR="00406FAF" w:rsidRDefault="00406FAF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62CE5A" w14:textId="3C04A319" w:rsidR="00406FAF" w:rsidRDefault="00406FAF" w:rsidP="00A6596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Corrected the length value</w:t>
            </w:r>
            <w:r w:rsidR="00E912CB">
              <w:rPr>
                <w:lang w:val="en-SG"/>
              </w:rPr>
              <w:t xml:space="preserve"> </w:t>
            </w:r>
          </w:p>
        </w:tc>
      </w:tr>
      <w:tr w:rsidR="00406FAF" w14:paraId="6022CD5D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841771" w14:textId="77777777" w:rsidR="00406FAF" w:rsidRDefault="00406FAF" w:rsidP="00A6596C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414E8" w14:textId="77777777" w:rsidR="00406FAF" w:rsidRDefault="00406FAF" w:rsidP="00A6596C">
            <w:pPr>
              <w:rPr>
                <w:rFonts w:ascii="Arial" w:hAnsi="Arial" w:cs="Arial"/>
              </w:rPr>
            </w:pPr>
            <w:r w:rsidRPr="004E2078">
              <w:rPr>
                <w:rFonts w:ascii="Arial" w:hAnsi="Arial" w:cs="Arial"/>
              </w:rPr>
              <w:t>CAG_Selection_NR5GC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406FAF" w14:paraId="397E160A" w14:textId="77777777" w:rsidTr="00A6596C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2D54C2" w14:textId="77777777" w:rsidR="00406FAF" w:rsidRDefault="00406FAF" w:rsidP="00A6596C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196681" w14:textId="77777777" w:rsidR="00406FAF" w:rsidRDefault="00406FAF" w:rsidP="00A6596C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52059CC" w14:textId="77777777" w:rsidR="00406FAF" w:rsidRPr="00441AF6" w:rsidRDefault="00406FAF" w:rsidP="00406FAF">
      <w:pPr>
        <w:rPr>
          <w:rFonts w:eastAsia="Calibri"/>
          <w:lang w:val="en-US"/>
        </w:rPr>
      </w:pPr>
    </w:p>
    <w:p w14:paraId="3521AA9F" w14:textId="77777777" w:rsidR="00406FAF" w:rsidRPr="00784018" w:rsidRDefault="00406FAF" w:rsidP="00406F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84018">
        <w:rPr>
          <w:b/>
          <w:bCs/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406FAF" w14:paraId="07FECDA9" w14:textId="77777777" w:rsidTr="00A6596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B627C" w14:textId="77777777" w:rsidR="00406FAF" w:rsidRDefault="00406FAF" w:rsidP="00A6596C">
            <w:pPr>
              <w:ind w:firstLine="195"/>
            </w:pPr>
            <w:r>
              <w:t xml:space="preserve">  template (value) </w:t>
            </w:r>
            <w:proofErr w:type="spellStart"/>
            <w:r>
              <w:t>CAGInfoList</w:t>
            </w:r>
            <w:proofErr w:type="spellEnd"/>
            <w:r>
              <w:t xml:space="preserve"> </w:t>
            </w:r>
            <w:proofErr w:type="spellStart"/>
            <w:r>
              <w:t>cs_CAGInfoList_twoEntries</w:t>
            </w:r>
            <w:proofErr w:type="spellEnd"/>
            <w:r>
              <w:t xml:space="preserve">(template(value) </w:t>
            </w:r>
            <w:proofErr w:type="spellStart"/>
            <w:r>
              <w:t>CAG_Info</w:t>
            </w:r>
            <w:proofErr w:type="spellEnd"/>
            <w:r>
              <w:t xml:space="preserve"> p_CAGInfo1,</w:t>
            </w:r>
          </w:p>
          <w:p w14:paraId="4F1E2F40" w14:textId="77777777" w:rsidR="00406FAF" w:rsidRDefault="00406FAF" w:rsidP="00A6596C">
            <w:pPr>
              <w:ind w:firstLine="195"/>
            </w:pPr>
            <w:r>
              <w:t xml:space="preserve">                                                         template(value) </w:t>
            </w:r>
            <w:proofErr w:type="spellStart"/>
            <w:r>
              <w:t>CAG_Info</w:t>
            </w:r>
            <w:proofErr w:type="spellEnd"/>
            <w:r>
              <w:t xml:space="preserve"> p_CAGInfo2) :=</w:t>
            </w:r>
          </w:p>
          <w:p w14:paraId="54077BEC" w14:textId="77777777" w:rsidR="00406FAF" w:rsidRDefault="00406FAF" w:rsidP="00A6596C">
            <w:pPr>
              <w:ind w:firstLine="195"/>
            </w:pPr>
            <w:r>
              <w:t xml:space="preserve">  { /* @status */</w:t>
            </w:r>
          </w:p>
          <w:p w14:paraId="3E29E620" w14:textId="77777777" w:rsidR="00406FAF" w:rsidRDefault="00406FAF" w:rsidP="00A6596C">
            <w:pPr>
              <w:ind w:firstLine="195"/>
            </w:pPr>
            <w:r>
              <w:t xml:space="preserve">    /* 24.501 cl. 9.11.3.18A */</w:t>
            </w:r>
          </w:p>
          <w:p w14:paraId="686E27D9" w14:textId="77777777" w:rsidR="00406FAF" w:rsidRDefault="00406FAF" w:rsidP="00A6596C">
            <w:pPr>
              <w:ind w:firstLine="195"/>
            </w:pPr>
            <w:r>
              <w:t xml:space="preserve">    </w:t>
            </w:r>
            <w:proofErr w:type="spellStart"/>
            <w:r>
              <w:t>iei</w:t>
            </w:r>
            <w:proofErr w:type="spellEnd"/>
            <w:r>
              <w:t xml:space="preserve">     := '75'O,</w:t>
            </w:r>
          </w:p>
          <w:p w14:paraId="64FBA1F2" w14:textId="77777777" w:rsidR="00406FAF" w:rsidRDefault="00406FAF" w:rsidP="00A6596C">
            <w:pPr>
              <w:ind w:firstLine="195"/>
            </w:pPr>
            <w:r>
              <w:t xml:space="preserve">    </w:t>
            </w:r>
            <w:proofErr w:type="spellStart"/>
            <w:r>
              <w:t>iel</w:t>
            </w:r>
            <w:proofErr w:type="spellEnd"/>
            <w:r>
              <w:t xml:space="preserve">     := '00</w:t>
            </w:r>
            <w:r w:rsidRPr="004E2078">
              <w:rPr>
                <w:highlight w:val="yellow"/>
              </w:rPr>
              <w:t>22</w:t>
            </w:r>
            <w:r>
              <w:t>'O,   // @sic R5-220532 sic@</w:t>
            </w:r>
          </w:p>
          <w:p w14:paraId="2480B342" w14:textId="77777777" w:rsidR="00406FAF" w:rsidRDefault="00406FAF" w:rsidP="00A6596C">
            <w:pPr>
              <w:ind w:firstLine="195"/>
            </w:pPr>
            <w:r>
              <w:t xml:space="preserve">    </w:t>
            </w:r>
            <w:proofErr w:type="spellStart"/>
            <w:r>
              <w:t>listOfCAGInfos</w:t>
            </w:r>
            <w:proofErr w:type="spellEnd"/>
            <w:r>
              <w:t xml:space="preserve"> := {p_CAGInfo1,p_CAGInfo2}</w:t>
            </w:r>
          </w:p>
          <w:p w14:paraId="7869A57E" w14:textId="77777777" w:rsidR="00406FAF" w:rsidRDefault="00406FAF" w:rsidP="00A6596C">
            <w:pPr>
              <w:ind w:firstLine="195"/>
            </w:pPr>
            <w:r>
              <w:t xml:space="preserve">  };</w:t>
            </w:r>
          </w:p>
        </w:tc>
      </w:tr>
    </w:tbl>
    <w:p w14:paraId="55247BAC" w14:textId="77777777" w:rsidR="00406FAF" w:rsidRPr="00441AF6" w:rsidRDefault="00406FAF" w:rsidP="00406FAF">
      <w:pPr>
        <w:rPr>
          <w:rFonts w:eastAsia="Calibri"/>
          <w:lang w:val="en-US"/>
        </w:rPr>
      </w:pPr>
    </w:p>
    <w:p w14:paraId="73A966EC" w14:textId="77777777" w:rsidR="00406FAF" w:rsidRPr="00784018" w:rsidRDefault="00406FAF" w:rsidP="00406FAF">
      <w:pPr>
        <w:rPr>
          <w:rFonts w:ascii="Calibri" w:hAnsi="Calibri" w:cs="Calibri"/>
          <w:b/>
          <w:bCs/>
          <w:sz w:val="22"/>
          <w:szCs w:val="22"/>
          <w:lang w:val="en-US"/>
        </w:rPr>
      </w:pPr>
      <w:r w:rsidRPr="00784018">
        <w:rPr>
          <w:b/>
          <w:bCs/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406FAF" w14:paraId="4634079D" w14:textId="77777777" w:rsidTr="00A6596C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E6C16" w14:textId="77777777" w:rsidR="00406FAF" w:rsidRDefault="00406FAF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template (value) </w:t>
            </w:r>
            <w:proofErr w:type="spellStart"/>
            <w:r>
              <w:rPr>
                <w:lang w:eastAsia="zh-CN"/>
              </w:rPr>
              <w:t>CAGInfoList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cs_CAGInfoList_twoEntries</w:t>
            </w:r>
            <w:proofErr w:type="spellEnd"/>
            <w:r>
              <w:rPr>
                <w:lang w:eastAsia="zh-CN"/>
              </w:rPr>
              <w:t xml:space="preserve">(template(value) </w:t>
            </w:r>
            <w:proofErr w:type="spellStart"/>
            <w:r>
              <w:rPr>
                <w:lang w:eastAsia="zh-CN"/>
              </w:rPr>
              <w:t>CAG_Info</w:t>
            </w:r>
            <w:proofErr w:type="spellEnd"/>
            <w:r>
              <w:rPr>
                <w:lang w:eastAsia="zh-CN"/>
              </w:rPr>
              <w:t xml:space="preserve"> p_CAGInfo1,</w:t>
            </w:r>
          </w:p>
          <w:p w14:paraId="23E567AD" w14:textId="77777777" w:rsidR="00406FAF" w:rsidRDefault="00406FAF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template(value) </w:t>
            </w:r>
            <w:proofErr w:type="spellStart"/>
            <w:r>
              <w:rPr>
                <w:lang w:eastAsia="zh-CN"/>
              </w:rPr>
              <w:t>CAG_Info</w:t>
            </w:r>
            <w:proofErr w:type="spellEnd"/>
            <w:r>
              <w:rPr>
                <w:lang w:eastAsia="zh-CN"/>
              </w:rPr>
              <w:t xml:space="preserve"> p_CAGInfo2) :=</w:t>
            </w:r>
          </w:p>
          <w:p w14:paraId="32C72FF7" w14:textId="77777777" w:rsidR="00406FAF" w:rsidRDefault="00406FAF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 /* @status */</w:t>
            </w:r>
          </w:p>
          <w:p w14:paraId="1E87E196" w14:textId="77777777" w:rsidR="00406FAF" w:rsidRDefault="00406FAF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/* 24.501 cl. 9.11.3.18A */</w:t>
            </w:r>
          </w:p>
          <w:p w14:paraId="5DE5FC93" w14:textId="77777777" w:rsidR="00406FAF" w:rsidRDefault="00406FAF" w:rsidP="00A6596C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iei</w:t>
            </w:r>
            <w:proofErr w:type="spellEnd"/>
            <w:r>
              <w:rPr>
                <w:lang w:eastAsia="zh-CN"/>
              </w:rPr>
              <w:t xml:space="preserve">     := '75'O,</w:t>
            </w:r>
          </w:p>
          <w:p w14:paraId="5B177F5F" w14:textId="77777777" w:rsidR="00406FAF" w:rsidRDefault="00406FAF" w:rsidP="00A6596C">
            <w:pPr>
              <w:ind w:firstLine="195"/>
            </w:pPr>
            <w:r>
              <w:t xml:space="preserve">    </w:t>
            </w:r>
            <w:proofErr w:type="spellStart"/>
            <w:r>
              <w:t>iel</w:t>
            </w:r>
            <w:proofErr w:type="spellEnd"/>
            <w:r>
              <w:t xml:space="preserve">     := '00</w:t>
            </w:r>
            <w:r w:rsidRPr="004E2078">
              <w:rPr>
                <w:highlight w:val="yellow"/>
              </w:rPr>
              <w:t>12</w:t>
            </w:r>
            <w:r>
              <w:t>'O,   // @sic R5-220532 sic@</w:t>
            </w:r>
          </w:p>
          <w:p w14:paraId="2F7E55E6" w14:textId="77777777" w:rsidR="00406FAF" w:rsidRDefault="00406FAF" w:rsidP="00A6596C">
            <w:pPr>
              <w:ind w:firstLine="195"/>
            </w:pPr>
            <w:r>
              <w:t xml:space="preserve">    </w:t>
            </w:r>
            <w:proofErr w:type="spellStart"/>
            <w:r>
              <w:t>listOfCAGInfos</w:t>
            </w:r>
            <w:proofErr w:type="spellEnd"/>
            <w:r>
              <w:t xml:space="preserve"> := {p_CAGInfo1,p_CAGInfo2}</w:t>
            </w:r>
          </w:p>
          <w:p w14:paraId="1CB23219" w14:textId="77777777" w:rsidR="00406FAF" w:rsidRDefault="00406FAF" w:rsidP="00A6596C">
            <w:pPr>
              <w:ind w:firstLine="195"/>
            </w:pPr>
            <w:r>
              <w:t xml:space="preserve">  };</w:t>
            </w:r>
          </w:p>
          <w:p w14:paraId="7B389EE1" w14:textId="77777777" w:rsidR="00406FAF" w:rsidRDefault="00406FAF" w:rsidP="00A6596C">
            <w:pPr>
              <w:ind w:firstLine="195"/>
              <w:rPr>
                <w:lang w:eastAsia="zh-CN"/>
              </w:rPr>
            </w:pPr>
          </w:p>
        </w:tc>
      </w:tr>
    </w:tbl>
    <w:p w14:paraId="32C93D3A" w14:textId="09CEF635" w:rsidR="00DA00C6" w:rsidRPr="00DA00C6" w:rsidRDefault="00DA00C6" w:rsidP="00DA00C6"/>
    <w:p w14:paraId="7409AF54" w14:textId="05C7641D" w:rsidR="00DA222C" w:rsidRDefault="00DA222C" w:rsidP="00DA222C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06224621"/>
      <w:r>
        <w:rPr>
          <w:b/>
          <w:lang w:val="pt-BR"/>
        </w:rPr>
        <w:lastRenderedPageBreak/>
        <w:t>2.4 change 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A222C" w14:paraId="32A111EC" w14:textId="77777777" w:rsidTr="00A6596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13FD" w14:textId="77777777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AF19" w14:textId="77777777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DA14E2">
              <w:rPr>
                <w:rFonts w:ascii="Arial" w:eastAsia="SimSun" w:hAnsi="Arial" w:cs="Arial"/>
                <w:lang w:val="en-US" w:eastAsia="zh-CN"/>
              </w:rPr>
              <w:t>f_NR_CellInfo_SetPLMN</w:t>
            </w:r>
            <w:proofErr w:type="spellEnd"/>
          </w:p>
        </w:tc>
      </w:tr>
      <w:tr w:rsidR="00DA222C" w14:paraId="08B6C0DA" w14:textId="77777777" w:rsidTr="00A6596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5B48" w14:textId="77777777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BD1B" w14:textId="77777777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function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() </w:t>
            </w:r>
            <w:r w:rsidRPr="00E7277F">
              <w:rPr>
                <w:rFonts w:ascii="Arial" w:eastAsia="SimSun" w:hAnsi="Arial" w:cs="Arial"/>
                <w:lang w:val="en-US" w:eastAsia="zh-CN"/>
              </w:rPr>
              <w:t>does not consider whether CAG ID or NID should be set along with the PLMN when NPN is used, and incorrectly only sets NID for all cases</w:t>
            </w:r>
          </w:p>
        </w:tc>
      </w:tr>
      <w:tr w:rsidR="00DA222C" w14:paraId="0C020697" w14:textId="77777777" w:rsidTr="00A659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3167" w14:textId="77777777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1DD3" w14:textId="1DCCD3E5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Added checks based on whether </w:t>
            </w:r>
            <w:r w:rsidRPr="00E7277F">
              <w:rPr>
                <w:rFonts w:ascii="Courier New" w:hAnsi="Courier New" w:cs="Courier New"/>
                <w:color w:val="000000"/>
                <w:lang w:eastAsia="de-DE"/>
              </w:rPr>
              <w:t>snpn_r16</w:t>
            </w:r>
            <w:r w:rsidRPr="00E7277F">
              <w:rPr>
                <w:rFonts w:ascii="Arial" w:eastAsia="SimSun" w:hAnsi="Arial" w:cs="Arial"/>
                <w:lang w:val="en-US" w:eastAsia="zh-CN"/>
              </w:rPr>
              <w:t xml:space="preserve"> or </w:t>
            </w:r>
            <w:r w:rsidRPr="00E7277F">
              <w:rPr>
                <w:rFonts w:ascii="Courier New" w:hAnsi="Courier New" w:cs="Courier New"/>
                <w:color w:val="000000"/>
                <w:lang w:eastAsia="de-DE"/>
              </w:rPr>
              <w:t>pni_npn_r16</w:t>
            </w:r>
            <w:r w:rsidRPr="00E7277F">
              <w:rPr>
                <w:rFonts w:ascii="Arial" w:eastAsia="SimSun" w:hAnsi="Arial" w:cs="Arial"/>
                <w:lang w:val="en-US" w:eastAsia="zh-CN"/>
              </w:rPr>
              <w:t xml:space="preserve"> is used</w:t>
            </w:r>
            <w:r w:rsidR="00726B71">
              <w:rPr>
                <w:rFonts w:ascii="Arial" w:eastAsia="SimSun" w:hAnsi="Arial" w:cs="Arial"/>
                <w:lang w:val="en-US" w:eastAsia="zh-CN"/>
              </w:rPr>
              <w:t xml:space="preserve"> in SIB1</w:t>
            </w:r>
            <w:r w:rsidRPr="00E7277F">
              <w:rPr>
                <w:rFonts w:ascii="Arial" w:eastAsia="SimSun" w:hAnsi="Arial" w:cs="Arial"/>
                <w:lang w:val="en-US" w:eastAsia="zh-CN"/>
              </w:rPr>
              <w:t>, and correct ID is initialized</w:t>
            </w:r>
          </w:p>
        </w:tc>
      </w:tr>
      <w:tr w:rsidR="00DA222C" w14:paraId="268100DA" w14:textId="77777777" w:rsidTr="00A659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87A7" w14:textId="77777777" w:rsidR="00DA222C" w:rsidRDefault="00DA222C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DF5F" w14:textId="77777777" w:rsidR="00DA222C" w:rsidRDefault="00DA222C" w:rsidP="00A6596C">
            <w:pPr>
              <w:tabs>
                <w:tab w:val="left" w:pos="1140"/>
              </w:tabs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DA14E2">
              <w:rPr>
                <w:rFonts w:ascii="Arial" w:eastAsia="SimSun" w:hAnsi="Arial" w:cs="Arial"/>
                <w:lang w:val="en-US" w:eastAsia="zh-CN"/>
              </w:rPr>
              <w:t>NR_CellInfo</w:t>
            </w:r>
            <w:r>
              <w:rPr>
                <w:rFonts w:ascii="Arial" w:eastAsia="SimSun" w:hAnsi="Arial" w:cs="Arial"/>
                <w:lang w:val="en-US" w:eastAsia="zh-CN"/>
              </w:rPr>
              <w:t>.ttcn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ab/>
            </w:r>
          </w:p>
        </w:tc>
      </w:tr>
      <w:tr w:rsidR="00DA222C" w14:paraId="5934980D" w14:textId="77777777" w:rsidTr="00A659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6DA8" w14:textId="77777777" w:rsidR="00DA222C" w:rsidRDefault="00DA222C" w:rsidP="00A6596C">
            <w:pPr>
              <w:spacing w:before="40" w:after="40"/>
              <w:rPr>
                <w:rFonts w:ascii="Arial" w:hAnsi="Arial"/>
                <w:b/>
                <w:highlight w:val="cyan"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44B" w14:textId="77777777" w:rsidR="00DA222C" w:rsidRDefault="00DA222C" w:rsidP="00A6596C">
            <w:pPr>
              <w:rPr>
                <w:rFonts w:ascii="Arial" w:hAnsi="Arial"/>
                <w:highlight w:val="cyan"/>
                <w:lang w:eastAsia="fr-FR"/>
              </w:rPr>
            </w:pPr>
          </w:p>
        </w:tc>
      </w:tr>
    </w:tbl>
    <w:p w14:paraId="51BA1D83" w14:textId="77777777" w:rsidR="00DA222C" w:rsidRDefault="00DA222C" w:rsidP="00DA222C"/>
    <w:p w14:paraId="6C0B0EEB" w14:textId="77777777" w:rsidR="00DA222C" w:rsidRPr="00784018" w:rsidRDefault="00DA222C" w:rsidP="00DA222C">
      <w:pPr>
        <w:rPr>
          <w:b/>
          <w:bCs/>
        </w:rPr>
      </w:pPr>
      <w:r w:rsidRPr="00784018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A222C" w14:paraId="22EEEB50" w14:textId="77777777" w:rsidTr="00A659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82F86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542616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A45DDF4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p_PLMN_Entry1 := 0,</w:t>
            </w:r>
          </w:p>
          <w:p w14:paraId="5560A9D0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p_PLMN_Entry2 := 0)</w:t>
            </w:r>
          </w:p>
          <w:p w14:paraId="785F7809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018CEB8E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6356AD9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A50CC85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C2C673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v_NR_CellInfo.NAS_Parameters.PLMN_Identity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43E77B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F1436A1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R5s211526 BASELINE MOVING 2021 sic@</w:t>
            </w:r>
          </w:p>
          <w:p w14:paraId="7580B805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v_NR_CellInfo.Sysinfo.BcchInfo.SIB1.message_.c1.systemInformationBlockType1.cellAccessRelatedInfo.plmn_IdentityInfoList[p_PLMN_Entry1].plmn_IdentityList[p_PLMN_Entry2]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62089A1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// SNPN</w:t>
            </w:r>
          </w:p>
          <w:p w14:paraId="094CE266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if (isvalue(v_NR_CellInfo.Sysinfo.BcchInfo.SIB1.message_.c1.systemInformationBlockType1.cellAccessRelatedInfo.npn_IdentityInfoList_r16)){</w:t>
            </w:r>
          </w:p>
          <w:p w14:paraId="65960EA9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//Handle one SNPN entry by default</w:t>
            </w:r>
          </w:p>
          <w:p w14:paraId="48BD5EA8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v_NR_CellInfo.Sysinfo.BcchInfo.SIB1.message_.c1.systemInformationBlockType1.cellAccessRelatedInfo.npn_IdentityInfoList_r16[0].npn_IdentityList_r16[0].snpn_r16.plmn_Identity_r16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3E53723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8106F8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FF515FD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593FBC" w14:textId="77777777" w:rsidR="00DA222C" w:rsidRDefault="00DA222C" w:rsidP="00A6596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</w:p>
        </w:tc>
      </w:tr>
    </w:tbl>
    <w:p w14:paraId="42C611A3" w14:textId="77777777" w:rsidR="00DA222C" w:rsidRDefault="00DA222C" w:rsidP="00DA222C"/>
    <w:p w14:paraId="439F6F2F" w14:textId="77777777" w:rsidR="00DA222C" w:rsidRPr="00784018" w:rsidRDefault="00DA222C" w:rsidP="00DA222C">
      <w:pPr>
        <w:rPr>
          <w:b/>
          <w:bCs/>
        </w:rPr>
      </w:pPr>
      <w:r w:rsidRPr="00784018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A222C" w14:paraId="492D7409" w14:textId="77777777" w:rsidTr="00A659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372A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  <w:t xml:space="preserve">  </w:t>
            </w: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3461EFA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1F12B2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p_PLMN_Entry1 := 0,</w:t>
            </w:r>
          </w:p>
          <w:p w14:paraId="271D0126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integer p_PLMN_Entry2 := 0)</w:t>
            </w:r>
          </w:p>
          <w:p w14:paraId="1EC1C80D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</w:t>
            </w:r>
          </w:p>
          <w:p w14:paraId="0B246BE0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4B18FD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F0A669E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0FAAE4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v_NR_CellInfo.NAS_Parameters.PLMN_Identity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D1BD175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F3F4D2B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R5s211526 BASELINE MOVING 2021 sic@</w:t>
            </w:r>
          </w:p>
          <w:p w14:paraId="6A805864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v_NR_CellInfo.Sysinfo.BcchInfo.SIB1.message_.c1.systemInformationBlockType1.cellAccessRelatedInfo.plmn_IdentityInfoList[p_PLMN_Entry1].plmn_IdentityList[p_PLMN_Entry2]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8CBD236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// SNPN</w:t>
            </w:r>
          </w:p>
          <w:p w14:paraId="1E4C5250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if (isvalue(v_NR_CellInfo.Sysinfo.BcchInfo.SIB1.message_.c1.systemInformationBlockType1.cellAccessRelatedInfo.npn_IdentityInfoList_r16)){</w:t>
            </w:r>
          </w:p>
          <w:p w14:paraId="70FE81BB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//Handle one SNPN entry by default</w:t>
            </w:r>
          </w:p>
          <w:p w14:paraId="6EC3C563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if(isvalue(v_NR_CellInfo.Sysinfo.BcchInfo.SIB1.message_.c1.systemInformationBlockType1.cellAccessRelatedInfo.npn_IdentityInfoList_r16[0].npn_IdentityList_r16[0].pni_npn_r16))</w:t>
            </w:r>
          </w:p>
          <w:p w14:paraId="67785AE0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0F434395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v_NR_CellInfo.Sysinfo.BcchInfo.SIB1.message_.c1.systemInformationBlockType1.cellAccessRelatedInfo.npn_IdentityInfoList_r16[0].npn_IdentityList_r16[0].pni_npn_r16.plmn_Identity_r16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2845671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v_NR_CellInfo.Sysinfo.BcchInfo.SIB1.message_.c1.systemInformationBlockType1.cellAccessRelatedInfo.npn_IdentityInfoList_r16[0].npn_IdentityList_r16[0].pni_npn_r16.cag_IdentityList_r16 := {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f_NR_InitCAGId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)};  </w:t>
            </w:r>
          </w:p>
          <w:p w14:paraId="49F4E014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52452D7D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</w:t>
            </w:r>
          </w:p>
          <w:p w14:paraId="42EF0687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66DA3505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v_NR_CellInfo.Sysinfo.BcchInfo.SIB1.message_.c1.systemInformationBlockType1.cellAccessRelatedInfo.npn_IdentityInfoList_r16[0].npn_IdentityList_r16[0].snpn_r16.plmn_Identity_r16 :=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p_PLMN_Identity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30E1B3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v_NR_CellInfo.Sysinfo.BcchInfo.SIB1.message_.c1.systemInformationBlockType1.cellAccessRelatedInfo.npn_IdentityInfoList_r16[0].npn_IdentityList_r16[0].snpn_r16.nid_List_r16 := {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f_NR_InitNDI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</w:t>
            </w: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5A4F648C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  } </w:t>
            </w:r>
          </w:p>
          <w:p w14:paraId="32D12481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C7233F2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43F7E8A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E653BD" w14:textId="77777777" w:rsidR="00DA222C" w:rsidRPr="000650BD" w:rsidRDefault="00DA222C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Pr="000650BD">
              <w:rPr>
                <w:rFonts w:ascii="Courier New" w:hAnsi="Courier New" w:cs="Courier New" w:hint="eastAsia"/>
                <w:color w:val="000000"/>
                <w:lang w:eastAsia="de-DE"/>
              </w:rPr>
              <w:t xml:space="preserve"> </w:t>
            </w: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927712D" w14:textId="77777777" w:rsidR="00DA222C" w:rsidRDefault="00DA222C" w:rsidP="00A6596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6FC948F2" w14:textId="77777777" w:rsidR="00DA222C" w:rsidRDefault="00DA222C" w:rsidP="00DA222C"/>
    <w:p w14:paraId="27C7329A" w14:textId="734D221C" w:rsidR="00CB3A62" w:rsidRDefault="00CB3A62" w:rsidP="00784018">
      <w:pPr>
        <w:pStyle w:val="Heading2"/>
        <w:numPr>
          <w:ilvl w:val="1"/>
          <w:numId w:val="20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106224622"/>
      <w:r>
        <w:rPr>
          <w:b/>
          <w:lang w:val="pt-BR"/>
        </w:rPr>
        <w:t>Change 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B3A62" w14:paraId="358C7287" w14:textId="77777777" w:rsidTr="00A6596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0774" w14:textId="77777777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A7E2" w14:textId="3EBA0282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New function </w:t>
            </w:r>
            <w:proofErr w:type="spellStart"/>
            <w:r w:rsidRPr="000650BD">
              <w:rPr>
                <w:rFonts w:ascii="Arial" w:eastAsia="SimSun" w:hAnsi="Arial" w:cs="Arial"/>
                <w:lang w:val="en-US" w:eastAsia="zh-CN"/>
              </w:rPr>
              <w:t>f_NR_InitCAGId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>()</w:t>
            </w:r>
          </w:p>
        </w:tc>
      </w:tr>
      <w:tr w:rsidR="00CB3A62" w14:paraId="15DB9C7C" w14:textId="77777777" w:rsidTr="00A6596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6E52" w14:textId="77777777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325B" w14:textId="3FF87D5D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The function </w:t>
            </w:r>
            <w:proofErr w:type="spellStart"/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>f_NR_CellInfo_SetPLMN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() </w:t>
            </w:r>
            <w:r w:rsidRPr="00E7277F">
              <w:rPr>
                <w:rFonts w:ascii="Arial" w:eastAsia="SimSun" w:hAnsi="Arial" w:cs="Arial"/>
                <w:lang w:val="en-US" w:eastAsia="zh-CN"/>
              </w:rPr>
              <w:t>does not consider whether CAG ID or NID should be set along with the PLMN when NPN is used, and incorrectly only sets NID for all cases</w:t>
            </w:r>
          </w:p>
        </w:tc>
      </w:tr>
      <w:tr w:rsidR="00CB3A62" w14:paraId="6AFDA1E8" w14:textId="77777777" w:rsidTr="00A659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0934" w14:textId="77777777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E6A8" w14:textId="5B0C6510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>
              <w:rPr>
                <w:rFonts w:ascii="Arial" w:eastAsia="SimSun" w:hAnsi="Arial" w:cs="Arial"/>
                <w:lang w:val="en-US" w:eastAsia="zh-CN"/>
              </w:rPr>
              <w:t>Initialise</w:t>
            </w:r>
            <w:proofErr w:type="spellEnd"/>
            <w:r>
              <w:rPr>
                <w:rFonts w:ascii="Arial" w:eastAsia="SimSun" w:hAnsi="Arial" w:cs="Arial"/>
                <w:lang w:val="en-US" w:eastAsia="zh-CN"/>
              </w:rPr>
              <w:t xml:space="preserve"> CAG ID, see change 4</w:t>
            </w:r>
          </w:p>
        </w:tc>
      </w:tr>
      <w:tr w:rsidR="00CB3A62" w14:paraId="6F1ADF3C" w14:textId="77777777" w:rsidTr="00A659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2A2F" w14:textId="77777777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0BF0" w14:textId="77777777" w:rsidR="00CB3A62" w:rsidRDefault="00CB3A62" w:rsidP="00A6596C">
            <w:pPr>
              <w:rPr>
                <w:rFonts w:ascii="Arial" w:eastAsia="SimSun" w:hAnsi="Arial" w:cs="Arial"/>
                <w:lang w:val="en-US" w:eastAsia="zh-CN"/>
              </w:rPr>
            </w:pPr>
            <w:proofErr w:type="spellStart"/>
            <w:r w:rsidRPr="000650BD">
              <w:rPr>
                <w:rFonts w:ascii="Arial" w:eastAsia="SimSun" w:hAnsi="Arial" w:cs="Arial"/>
                <w:lang w:val="en-US" w:eastAsia="zh-CN"/>
              </w:rPr>
              <w:t>NR_CellInfo</w:t>
            </w:r>
            <w:r>
              <w:rPr>
                <w:rFonts w:ascii="Arial" w:eastAsia="SimSun" w:hAnsi="Arial" w:cs="Arial"/>
                <w:lang w:val="en-US" w:eastAsia="zh-CN"/>
              </w:rPr>
              <w:t>.ttcn</w:t>
            </w:r>
            <w:proofErr w:type="spellEnd"/>
          </w:p>
        </w:tc>
      </w:tr>
      <w:tr w:rsidR="00CB3A62" w14:paraId="381110A0" w14:textId="77777777" w:rsidTr="00A659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F41C" w14:textId="77777777" w:rsidR="00CB3A62" w:rsidRDefault="00CB3A62" w:rsidP="00A6596C">
            <w:pPr>
              <w:spacing w:before="40" w:after="40"/>
              <w:rPr>
                <w:rFonts w:ascii="Arial" w:hAnsi="Arial"/>
                <w:b/>
                <w:highlight w:val="cyan"/>
                <w:lang w:eastAsia="fr-FR"/>
              </w:rPr>
            </w:pPr>
            <w:r>
              <w:rPr>
                <w:rFonts w:ascii="Arial" w:hAnsi="Arial"/>
                <w:b/>
                <w:lang w:eastAsia="fr-FR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C4FE" w14:textId="77777777" w:rsidR="00CB3A62" w:rsidRDefault="00CB3A62" w:rsidP="00A6596C">
            <w:pPr>
              <w:rPr>
                <w:rFonts w:ascii="Arial" w:hAnsi="Arial"/>
                <w:highlight w:val="cyan"/>
                <w:lang w:eastAsia="fr-FR"/>
              </w:rPr>
            </w:pPr>
          </w:p>
        </w:tc>
      </w:tr>
    </w:tbl>
    <w:p w14:paraId="01B7A77D" w14:textId="77777777" w:rsidR="00CB3A62" w:rsidRDefault="00CB3A62" w:rsidP="00CB3A62"/>
    <w:p w14:paraId="7DA12652" w14:textId="19047DBD" w:rsidR="00CB3A62" w:rsidRPr="00784018" w:rsidRDefault="00784018" w:rsidP="00CB3A62">
      <w:pPr>
        <w:rPr>
          <w:b/>
          <w:bCs/>
        </w:rPr>
      </w:pPr>
      <w:r w:rsidRPr="00784018">
        <w:rPr>
          <w:b/>
          <w:bCs/>
        </w:rPr>
        <w:t>New function</w:t>
      </w:r>
      <w:r w:rsidR="00CB3A62" w:rsidRPr="00784018"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3A62" w14:paraId="037ADD8F" w14:textId="77777777" w:rsidTr="00A659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15AC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f_NR_InitCAGId</w:t>
            </w:r>
            <w:proofErr w:type="spellEnd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</w:p>
          <w:p w14:paraId="2A743809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) return CAG_IdentityInfo_r16</w:t>
            </w:r>
          </w:p>
          <w:p w14:paraId="47966EDC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{</w:t>
            </w:r>
          </w:p>
          <w:p w14:paraId="7127D399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var CAG_IdentityInfo_r16 v_CAGID_r16;</w:t>
            </w:r>
          </w:p>
          <w:p w14:paraId="1FED8115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v_CAGID_r16.manualCAGselectionAllowed_r16 := true_;</w:t>
            </w:r>
          </w:p>
          <w:p w14:paraId="757DB6B3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select (</w:t>
            </w:r>
            <w:proofErr w:type="spellStart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2D6FA71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case(nr_Cell2) { v_CAGID_r16.cag_Identity_r16 := int2bit(1,32)}</w:t>
            </w:r>
          </w:p>
          <w:p w14:paraId="3C52C659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case(nr_Cell3) { v_CAGID_r16.cag_Identity_r16 := int2bit(1,32)}</w:t>
            </w:r>
          </w:p>
          <w:p w14:paraId="4E902391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case(nr_Cell4) { v_CAGID_r16.cag_Identity_r16 := int2bit(2,32)}</w:t>
            </w:r>
          </w:p>
          <w:p w14:paraId="0AB14659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   case(nr_Cell6) { v_CAGID_r16.cag_Identity_r16 := int2bit(2,32)}</w:t>
            </w:r>
          </w:p>
          <w:p w14:paraId="4DE4818C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  <w:proofErr w:type="spellStart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"Invalid NR </w:t>
            </w:r>
            <w:proofErr w:type="spellStart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CellId</w:t>
            </w:r>
            <w:proofErr w:type="spellEnd"/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>");}</w:t>
            </w:r>
          </w:p>
          <w:p w14:paraId="524AC10F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18DD3731" w14:textId="77777777" w:rsidR="00CB3A62" w:rsidRPr="00784018" w:rsidRDefault="00CB3A62" w:rsidP="00A6596C">
            <w:pPr>
              <w:rPr>
                <w:rFonts w:ascii="Courier New" w:hAnsi="Courier New" w:cs="Courier New"/>
                <w:color w:val="000000"/>
                <w:lang w:eastAsia="de-DE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  return v_CAGID_r16;</w:t>
            </w:r>
          </w:p>
          <w:p w14:paraId="799B0500" w14:textId="77777777" w:rsidR="00CB3A62" w:rsidRDefault="00CB3A62" w:rsidP="00A6596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 w:rsidRPr="00784018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  <w:r w:rsidRPr="000650B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B1BC5AA" w14:textId="77777777" w:rsidR="00CB3A62" w:rsidRDefault="00CB3A62" w:rsidP="00A6596C">
            <w:pPr>
              <w:rPr>
                <w:rStyle w:val="HTMLCode"/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</w:p>
        </w:tc>
      </w:tr>
    </w:tbl>
    <w:p w14:paraId="1B925F6A" w14:textId="77777777" w:rsidR="00CB3A62" w:rsidRDefault="00CB3A62" w:rsidP="00CB3A62"/>
    <w:p w14:paraId="0717F21A" w14:textId="6540D1CF" w:rsidR="00DA00C6" w:rsidRPr="00854C55" w:rsidRDefault="00DA00C6" w:rsidP="00DA222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3CAF749C" w14:textId="0C41CB79" w:rsidR="00DA00C6" w:rsidRPr="002D362B" w:rsidRDefault="00DA00C6" w:rsidP="00DA00C6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06224623"/>
      <w:r>
        <w:rPr>
          <w:rFonts w:cs="Arial"/>
          <w:b/>
        </w:rPr>
        <w:lastRenderedPageBreak/>
        <w:t>Branches executed</w:t>
      </w:r>
      <w:bookmarkEnd w:id="13"/>
    </w:p>
    <w:p w14:paraId="7A367498" w14:textId="7731C891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>The test case was executed on NR band n</w:t>
      </w:r>
      <w:r w:rsidR="00FF108B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06224624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7B3E5A75" w:rsidR="00007D89" w:rsidRPr="00954EDD" w:rsidRDefault="0074508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06224625"/>
      <w:r w:rsidRPr="0074508C">
        <w:rPr>
          <w:rFonts w:cs="Arial"/>
          <w:b/>
        </w:rPr>
        <w:t xml:space="preserve">Qualcomm </w:t>
      </w:r>
      <w:r w:rsidR="008B0EF0" w:rsidRPr="008B0EF0">
        <w:rPr>
          <w:rFonts w:cs="Arial"/>
          <w:b/>
        </w:rPr>
        <w:t>Snapdragon X70</w:t>
      </w:r>
      <w:bookmarkEnd w:id="18"/>
    </w:p>
    <w:p w14:paraId="29B59B52" w14:textId="7F68483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8B0EF0">
        <w:rPr>
          <w:rFonts w:cs="Arial"/>
        </w:rPr>
        <w:t xml:space="preserve">Qualcomm </w:t>
      </w:r>
      <w:r w:rsidR="008B0EF0" w:rsidRPr="008B0EF0">
        <w:rPr>
          <w:rFonts w:cs="Arial"/>
        </w:rPr>
        <w:t xml:space="preserve">Snapdragon X70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0D4305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8B0EF0">
        <w:rPr>
          <w:rFonts w:cs="Arial"/>
        </w:rPr>
        <w:t>6_2_5_4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D9AB5AD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8B0EF0">
        <w:rPr>
          <w:rFonts w:cs="Arial"/>
        </w:rPr>
        <w:t>6_2_5_4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06224626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CD0373">
        <w:trPr>
          <w:trHeight w:val="400"/>
        </w:trPr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5FA503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8B0EF0">
              <w:rPr>
                <w:rFonts w:cs="Arial"/>
                <w:b/>
                <w:sz w:val="18"/>
              </w:rPr>
              <w:t>769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>NR5G</w:t>
            </w:r>
            <w:r w:rsidR="008B0EF0">
              <w:rPr>
                <w:rFonts w:cs="Arial"/>
                <w:b/>
                <w:sz w:val="18"/>
              </w:rPr>
              <w:t>C Rel-16 CAG test case 6.5.2.4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58575" w14:textId="77777777" w:rsidR="0072690F" w:rsidRDefault="0072690F">
      <w:r>
        <w:separator/>
      </w:r>
    </w:p>
  </w:endnote>
  <w:endnote w:type="continuationSeparator" w:id="0">
    <w:p w14:paraId="6EB364D5" w14:textId="77777777" w:rsidR="0072690F" w:rsidRDefault="00726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98F0" w14:textId="77777777" w:rsidR="0072690F" w:rsidRDefault="0072690F">
      <w:r>
        <w:separator/>
      </w:r>
    </w:p>
  </w:footnote>
  <w:footnote w:type="continuationSeparator" w:id="0">
    <w:p w14:paraId="0BE10A55" w14:textId="77777777" w:rsidR="0072690F" w:rsidRDefault="00726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595C"/>
    <w:multiLevelType w:val="multilevel"/>
    <w:tmpl w:val="A90CBF6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87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1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2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2520"/>
      </w:pPr>
      <w:rPr>
        <w:rFonts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5B225B"/>
    <w:multiLevelType w:val="hybridMultilevel"/>
    <w:tmpl w:val="D5E67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E3953"/>
    <w:multiLevelType w:val="multilevel"/>
    <w:tmpl w:val="C7AA605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8" w:hanging="2520"/>
      </w:pPr>
      <w:rPr>
        <w:rFonts w:hint="default"/>
      </w:r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CD3BC3"/>
    <w:multiLevelType w:val="multilevel"/>
    <w:tmpl w:val="D9F637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8" w:hanging="2520"/>
      </w:pPr>
      <w:rPr>
        <w:rFonts w:hint="default"/>
      </w:rPr>
    </w:lvl>
  </w:abstractNum>
  <w:abstractNum w:abstractNumId="10" w15:restartNumberingAfterBreak="0">
    <w:nsid w:val="6CA94E2D"/>
    <w:multiLevelType w:val="hybridMultilevel"/>
    <w:tmpl w:val="E926E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D31D9"/>
    <w:multiLevelType w:val="hybridMultilevel"/>
    <w:tmpl w:val="D7821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A34802"/>
    <w:multiLevelType w:val="multilevel"/>
    <w:tmpl w:val="802486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6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8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2520"/>
      </w:pPr>
      <w:rPr>
        <w:rFonts w:hint="default"/>
      </w:rPr>
    </w:lvl>
  </w:abstractNum>
  <w:abstractNum w:abstractNumId="13" w15:restartNumberingAfterBreak="0">
    <w:nsid w:val="71215658"/>
    <w:multiLevelType w:val="multilevel"/>
    <w:tmpl w:val="56FC8F9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520"/>
      </w:pPr>
      <w:rPr>
        <w:rFonts w:hint="default"/>
      </w:rPr>
    </w:lvl>
  </w:abstractNum>
  <w:abstractNum w:abstractNumId="1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F5A62"/>
    <w:multiLevelType w:val="hybridMultilevel"/>
    <w:tmpl w:val="3C46D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3"/>
  </w:num>
  <w:num w:numId="8">
    <w:abstractNumId w:val="17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5"/>
  </w:num>
  <w:num w:numId="12">
    <w:abstractNumId w:val="11"/>
  </w:num>
  <w:num w:numId="13">
    <w:abstractNumId w:val="2"/>
  </w:num>
  <w:num w:numId="14">
    <w:abstractNumId w:val="16"/>
  </w:num>
  <w:num w:numId="15">
    <w:abstractNumId w:val="10"/>
  </w:num>
  <w:num w:numId="16">
    <w:abstractNumId w:val="9"/>
  </w:num>
  <w:num w:numId="17">
    <w:abstractNumId w:val="7"/>
  </w:num>
  <w:num w:numId="18">
    <w:abstractNumId w:val="12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45"/>
    <w:rsid w:val="000066F6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0623C"/>
    <w:rsid w:val="0026004D"/>
    <w:rsid w:val="002640DD"/>
    <w:rsid w:val="00275D12"/>
    <w:rsid w:val="00284FEB"/>
    <w:rsid w:val="002860C4"/>
    <w:rsid w:val="002B5741"/>
    <w:rsid w:val="002E472E"/>
    <w:rsid w:val="00305409"/>
    <w:rsid w:val="00312793"/>
    <w:rsid w:val="0035215D"/>
    <w:rsid w:val="003609EF"/>
    <w:rsid w:val="0036231A"/>
    <w:rsid w:val="00374DD4"/>
    <w:rsid w:val="003D3824"/>
    <w:rsid w:val="003E1A36"/>
    <w:rsid w:val="00406FAF"/>
    <w:rsid w:val="00410371"/>
    <w:rsid w:val="00423AB6"/>
    <w:rsid w:val="004242F1"/>
    <w:rsid w:val="00444216"/>
    <w:rsid w:val="004576E1"/>
    <w:rsid w:val="00457F71"/>
    <w:rsid w:val="004856EF"/>
    <w:rsid w:val="00491E2E"/>
    <w:rsid w:val="00495D31"/>
    <w:rsid w:val="004B75B7"/>
    <w:rsid w:val="004D7D01"/>
    <w:rsid w:val="004E3B6E"/>
    <w:rsid w:val="004F1599"/>
    <w:rsid w:val="005047B0"/>
    <w:rsid w:val="005141D9"/>
    <w:rsid w:val="0051580D"/>
    <w:rsid w:val="00547111"/>
    <w:rsid w:val="00564DEC"/>
    <w:rsid w:val="00592D74"/>
    <w:rsid w:val="005D5B00"/>
    <w:rsid w:val="005E287B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A521A"/>
    <w:rsid w:val="006B46FB"/>
    <w:rsid w:val="006E21FB"/>
    <w:rsid w:val="0071207A"/>
    <w:rsid w:val="00717CC5"/>
    <w:rsid w:val="0072690F"/>
    <w:rsid w:val="00726B71"/>
    <w:rsid w:val="0074508C"/>
    <w:rsid w:val="00745C21"/>
    <w:rsid w:val="00784018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B0EF0"/>
    <w:rsid w:val="008B382A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50FB"/>
    <w:rsid w:val="009F734F"/>
    <w:rsid w:val="00A246B6"/>
    <w:rsid w:val="00A47E70"/>
    <w:rsid w:val="00A50CF0"/>
    <w:rsid w:val="00A7671C"/>
    <w:rsid w:val="00A827A7"/>
    <w:rsid w:val="00AA2CBC"/>
    <w:rsid w:val="00AC5820"/>
    <w:rsid w:val="00AD1CD8"/>
    <w:rsid w:val="00AD32E8"/>
    <w:rsid w:val="00B0233C"/>
    <w:rsid w:val="00B16BF7"/>
    <w:rsid w:val="00B24DCC"/>
    <w:rsid w:val="00B258BB"/>
    <w:rsid w:val="00B67B97"/>
    <w:rsid w:val="00B968C8"/>
    <w:rsid w:val="00B976D4"/>
    <w:rsid w:val="00BA0859"/>
    <w:rsid w:val="00BA3EC5"/>
    <w:rsid w:val="00BA51D9"/>
    <w:rsid w:val="00BB5DFC"/>
    <w:rsid w:val="00BB654F"/>
    <w:rsid w:val="00BC41FF"/>
    <w:rsid w:val="00BD279D"/>
    <w:rsid w:val="00BD6BB8"/>
    <w:rsid w:val="00BF7CFF"/>
    <w:rsid w:val="00C35935"/>
    <w:rsid w:val="00C66BA2"/>
    <w:rsid w:val="00C777AD"/>
    <w:rsid w:val="00C870F6"/>
    <w:rsid w:val="00C95985"/>
    <w:rsid w:val="00CA0726"/>
    <w:rsid w:val="00CB3A62"/>
    <w:rsid w:val="00CC5026"/>
    <w:rsid w:val="00CC68D0"/>
    <w:rsid w:val="00CD0373"/>
    <w:rsid w:val="00D03F9A"/>
    <w:rsid w:val="00D06D51"/>
    <w:rsid w:val="00D24991"/>
    <w:rsid w:val="00D50255"/>
    <w:rsid w:val="00D66520"/>
    <w:rsid w:val="00D84AE9"/>
    <w:rsid w:val="00DA00C6"/>
    <w:rsid w:val="00DA222C"/>
    <w:rsid w:val="00DE34CF"/>
    <w:rsid w:val="00E13F3D"/>
    <w:rsid w:val="00E32803"/>
    <w:rsid w:val="00E34898"/>
    <w:rsid w:val="00E41766"/>
    <w:rsid w:val="00E912CB"/>
    <w:rsid w:val="00E92A30"/>
    <w:rsid w:val="00EB09B7"/>
    <w:rsid w:val="00EB26D6"/>
    <w:rsid w:val="00EE7D7C"/>
    <w:rsid w:val="00F25D98"/>
    <w:rsid w:val="00F2700A"/>
    <w:rsid w:val="00F300FB"/>
    <w:rsid w:val="00F44422"/>
    <w:rsid w:val="00F811AF"/>
    <w:rsid w:val="00FB6386"/>
    <w:rsid w:val="00FC2058"/>
    <w:rsid w:val="00FC64D3"/>
    <w:rsid w:val="00FF1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styleId="HTMLCode">
    <w:name w:val="HTML Code"/>
    <w:basedOn w:val="DefaultParagraphFont"/>
    <w:uiPriority w:val="99"/>
    <w:unhideWhenUsed/>
    <w:rsid w:val="00DA222C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A222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12</Pages>
  <Words>1568</Words>
  <Characters>16160</Characters>
  <Application>Microsoft Office Word</Application>
  <DocSecurity>0</DocSecurity>
  <Lines>134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65</cp:revision>
  <cp:lastPrinted>1900-01-01T00:00:00Z</cp:lastPrinted>
  <dcterms:created xsi:type="dcterms:W3CDTF">2022-01-24T16:23:00Z</dcterms:created>
  <dcterms:modified xsi:type="dcterms:W3CDTF">2022-06-16T10:47:00Z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