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5131E066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943F9"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7C22A4" w:rsidRPr="007C22A4">
        <w:rPr>
          <w:b/>
          <w:bCs/>
          <w:i/>
          <w:iCs/>
          <w:sz w:val="24"/>
          <w:szCs w:val="24"/>
        </w:rPr>
        <w:t>R5s220</w:t>
      </w:r>
      <w:r w:rsidR="00A94B33">
        <w:rPr>
          <w:b/>
          <w:bCs/>
          <w:i/>
          <w:iCs/>
          <w:sz w:val="24"/>
          <w:szCs w:val="24"/>
        </w:rPr>
        <w:t>916</w:t>
      </w:r>
    </w:p>
    <w:p w14:paraId="5D6FC58C" w14:textId="1E5CEA7A" w:rsidR="001A09A3" w:rsidRDefault="00416E72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9943F9">
          <w:rPr>
            <w:b/>
            <w:noProof/>
            <w:sz w:val="24"/>
          </w:rPr>
          <w:t>13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</w:t>
        </w:r>
        <w:r w:rsidR="009943F9">
          <w:rPr>
            <w:b/>
            <w:noProof/>
            <w:sz w:val="24"/>
          </w:rPr>
          <w:t>1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9943F9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07FE7F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618AB">
              <w:rPr>
                <w:i/>
                <w:noProof/>
                <w:sz w:val="14"/>
              </w:rPr>
              <w:t>2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2490D87A" w:rsidR="001E41F3" w:rsidRPr="005F0EEB" w:rsidRDefault="005F0EE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7C22A4">
              <w:rPr>
                <w:b/>
                <w:bCs/>
                <w:sz w:val="28"/>
                <w:szCs w:val="28"/>
              </w:rPr>
              <w:t>3</w:t>
            </w:r>
            <w:r w:rsidR="002E5A93" w:rsidRPr="007C22A4">
              <w:rPr>
                <w:b/>
                <w:bCs/>
                <w:sz w:val="28"/>
                <w:szCs w:val="28"/>
              </w:rPr>
              <w:t>8</w:t>
            </w:r>
            <w:r w:rsidRPr="007C22A4">
              <w:rPr>
                <w:b/>
                <w:bCs/>
                <w:sz w:val="28"/>
                <w:szCs w:val="28"/>
              </w:rPr>
              <w:t>.</w:t>
            </w:r>
            <w:r w:rsidR="002E5A93" w:rsidRPr="007C22A4">
              <w:rPr>
                <w:b/>
                <w:bCs/>
                <w:sz w:val="28"/>
                <w:szCs w:val="28"/>
              </w:rPr>
              <w:t>523</w:t>
            </w:r>
            <w:r w:rsidRPr="007C22A4">
              <w:rPr>
                <w:b/>
                <w:bCs/>
                <w:sz w:val="28"/>
                <w:szCs w:val="28"/>
              </w:rPr>
              <w:t>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6E1090BD" w:rsidR="001E41F3" w:rsidRPr="00142D82" w:rsidRDefault="00142D82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57103A">
              <w:rPr>
                <w:rFonts w:cs="Arial"/>
                <w:b/>
                <w:bCs/>
                <w:color w:val="000000"/>
                <w:sz w:val="28"/>
                <w:szCs w:val="28"/>
              </w:rPr>
              <w:t>2574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55D3C7A7" w:rsidR="001E41F3" w:rsidRPr="00A1055C" w:rsidRDefault="00A94B33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4F771ECA" w:rsidR="001E41F3" w:rsidRPr="00410371" w:rsidRDefault="00416E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F0EEB" w:rsidRPr="005F0EEB">
                <w:rPr>
                  <w:b/>
                  <w:noProof/>
                  <w:sz w:val="28"/>
                </w:rPr>
                <w:t>1</w:t>
              </w:r>
              <w:r w:rsidR="002E5A93">
                <w:rPr>
                  <w:b/>
                  <w:noProof/>
                  <w:sz w:val="28"/>
                </w:rPr>
                <w:t>7</w:t>
              </w:r>
              <w:r w:rsidR="005F0EEB" w:rsidRPr="005F0EEB">
                <w:rPr>
                  <w:b/>
                  <w:noProof/>
                  <w:sz w:val="28"/>
                </w:rPr>
                <w:t>.</w:t>
              </w:r>
              <w:r w:rsidR="00A94B33">
                <w:rPr>
                  <w:b/>
                  <w:noProof/>
                  <w:sz w:val="28"/>
                </w:rPr>
                <w:t>3</w:t>
              </w:r>
              <w:r w:rsidR="005F0EEB" w:rsidRPr="005F0EE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47B67196" w:rsidR="001E41F3" w:rsidRDefault="00B401C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ENDC </w:t>
            </w:r>
            <w:r w:rsidR="00EC4BAF">
              <w:t xml:space="preserve">RRC </w:t>
            </w:r>
            <w:r>
              <w:t>Measurement test case</w:t>
            </w:r>
            <w:r w:rsidR="007A722D" w:rsidRPr="007A722D">
              <w:t xml:space="preserve"> </w:t>
            </w:r>
            <w:r>
              <w:t>8.2.3.</w:t>
            </w:r>
            <w:r w:rsidR="00EC4BAF">
              <w:t>6.1b</w:t>
            </w:r>
            <w:r w:rsidR="007A722D" w:rsidRPr="007A722D">
              <w:t xml:space="preserve"> in FR</w:t>
            </w:r>
            <w:r w:rsidR="00EC4BAF">
              <w:t>2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0FC1370D" w:rsidR="001E41F3" w:rsidRDefault="005F0EEB" w:rsidP="00EC4BAF">
            <w:pPr>
              <w:pStyle w:val="CRCoverPage"/>
              <w:spacing w:after="0"/>
              <w:rPr>
                <w:noProof/>
              </w:rPr>
            </w:pPr>
            <w:r w:rsidRPr="005F0EEB">
              <w:t>ANRITSU LTD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27ECE3A0" w:rsidR="001E41F3" w:rsidRDefault="004B68FC" w:rsidP="004B68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4DE33EE0" w:rsidR="001E41F3" w:rsidRDefault="00B401C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TEI15_Test, </w:t>
            </w: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24DD3CF6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</w:t>
            </w:r>
            <w:r w:rsidR="00310194">
              <w:t>2-</w:t>
            </w:r>
            <w:r w:rsidR="00EC4BAF">
              <w:t>06-08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4EBFF911" w:rsidR="0062022B" w:rsidRPr="00B401C1" w:rsidRDefault="00B401C1" w:rsidP="0062022B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00B401C1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5FC87DC6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</w:t>
            </w:r>
            <w:r w:rsidR="002E5A93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7F5FD9FF" w:rsidR="00617733" w:rsidRDefault="005A0051" w:rsidP="005A0051">
            <w:r w:rsidRPr="003C4EF4">
              <w:rPr>
                <w:rFonts w:ascii="Arial" w:hAnsi="Arial" w:cs="Arial"/>
                <w:noProof/>
              </w:rPr>
              <w:t xml:space="preserve">To add </w:t>
            </w:r>
            <w:r w:rsidR="00EC4BAF">
              <w:rPr>
                <w:rFonts w:ascii="Arial" w:hAnsi="Arial" w:cs="Arial"/>
                <w:noProof/>
              </w:rPr>
              <w:t>RRC Measurement</w:t>
            </w:r>
            <w:r w:rsidRPr="003C4EF4">
              <w:rPr>
                <w:rFonts w:ascii="Arial" w:hAnsi="Arial" w:cs="Arial"/>
                <w:noProof/>
              </w:rPr>
              <w:t xml:space="preserve"> test case </w:t>
            </w:r>
            <w:r w:rsidR="00EC4BAF">
              <w:rPr>
                <w:rFonts w:ascii="Arial" w:hAnsi="Arial" w:cs="Arial"/>
                <w:noProof/>
              </w:rPr>
              <w:t>8.2.3.6.1b</w:t>
            </w:r>
            <w:r w:rsidRPr="003C4EF4">
              <w:rPr>
                <w:rFonts w:ascii="Arial" w:hAnsi="Arial" w:cs="Arial"/>
                <w:noProof/>
              </w:rPr>
              <w:t xml:space="preserve"> to the 5G/</w:t>
            </w:r>
            <w:r w:rsidR="00B401C1">
              <w:rPr>
                <w:rFonts w:ascii="Arial" w:hAnsi="Arial" w:cs="Arial"/>
                <w:noProof/>
              </w:rPr>
              <w:t>ENDC</w:t>
            </w:r>
            <w:r w:rsidRPr="003C4EF4">
              <w:rPr>
                <w:rFonts w:ascii="Arial" w:hAnsi="Arial" w:cs="Arial"/>
                <w:noProof/>
              </w:rPr>
              <w:t xml:space="preserve"> ATS for FR</w:t>
            </w:r>
            <w:r w:rsidR="000841ED">
              <w:rPr>
                <w:rFonts w:ascii="Arial" w:hAnsi="Arial" w:cs="Arial"/>
                <w:noProof/>
              </w:rPr>
              <w:t>2</w:t>
            </w:r>
            <w:r w:rsidRPr="003C4EF4">
              <w:rPr>
                <w:rFonts w:ascii="Arial" w:hAnsi="Arial" w:cs="Arial"/>
                <w:noProof/>
              </w:rPr>
              <w:t xml:space="preserve"> path.</w:t>
            </w:r>
          </w:p>
        </w:tc>
      </w:tr>
      <w:tr w:rsidR="008666B5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0384FE74" w:rsidR="00617733" w:rsidRDefault="005A0051" w:rsidP="005A0051">
            <w:pPr>
              <w:pStyle w:val="CRCoverPage"/>
              <w:spacing w:after="0"/>
              <w:rPr>
                <w:noProof/>
              </w:rPr>
            </w:pPr>
            <w:r w:rsidRPr="00CB1146">
              <w:rPr>
                <w:noProof/>
              </w:rPr>
              <w:t xml:space="preserve">This document lists all changes applied to </w:t>
            </w:r>
            <w:r w:rsidR="00B401C1">
              <w:rPr>
                <w:noProof/>
              </w:rPr>
              <w:t>ENDC Measurement</w:t>
            </w:r>
            <w:r>
              <w:rPr>
                <w:noProof/>
              </w:rPr>
              <w:t xml:space="preserve"> </w:t>
            </w:r>
            <w:r w:rsidRPr="00CB1146">
              <w:rPr>
                <w:noProof/>
              </w:rPr>
              <w:t xml:space="preserve">test case </w:t>
            </w:r>
            <w:r w:rsidR="00EC4BAF">
              <w:rPr>
                <w:noProof/>
              </w:rPr>
              <w:t>8.2.3.6.1b</w:t>
            </w:r>
            <w:r w:rsidRPr="00CB1146">
              <w:rPr>
                <w:noProof/>
              </w:rPr>
              <w:t xml:space="preserve"> required for approval. See detailed change description for further information</w:t>
            </w:r>
          </w:p>
        </w:tc>
      </w:tr>
      <w:tr w:rsidR="008666B5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59C97C48" w:rsidR="008666B5" w:rsidRDefault="00132624" w:rsidP="00866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8666B5" w14:paraId="669F3506" w14:textId="77777777" w:rsidTr="00547111">
        <w:tc>
          <w:tcPr>
            <w:tcW w:w="2694" w:type="dxa"/>
            <w:gridSpan w:val="2"/>
          </w:tcPr>
          <w:p w14:paraId="3DFD20CF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6377732B" w:rsidR="008666B5" w:rsidRDefault="00EC4BAF" w:rsidP="00866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8.2.3.6.1b</w:t>
            </w:r>
            <w:r w:rsidR="00B401C1">
              <w:rPr>
                <w:rFonts w:cs="Arial"/>
                <w:szCs w:val="18"/>
              </w:rPr>
              <w:t>.ENDC</w:t>
            </w:r>
          </w:p>
        </w:tc>
      </w:tr>
      <w:tr w:rsidR="008666B5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8666B5" w:rsidRDefault="008666B5" w:rsidP="008666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66B5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8666B5" w:rsidRDefault="008666B5" w:rsidP="008666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66B5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5CD57236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1C22CA8A" w:rsidR="008666B5" w:rsidRDefault="00EC4BAF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495F01D0" w:rsidR="008666B5" w:rsidRDefault="00EC4BAF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666B5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66B5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</w:p>
        </w:tc>
      </w:tr>
      <w:tr w:rsidR="008666B5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038B5FCE" w:rsidR="008666B5" w:rsidRDefault="008666B5" w:rsidP="008666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666B5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666B5" w:rsidRPr="008863B9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666B5" w:rsidRPr="008863B9" w:rsidRDefault="008666B5" w:rsidP="008666B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666B5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666B5" w:rsidRDefault="008666B5" w:rsidP="008666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0557401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4170177" w14:textId="6529D83E" w:rsidR="00EC4BAF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C4BAF" w:rsidRPr="00690542">
        <w:rPr>
          <w:rFonts w:cs="Arial"/>
          <w:iCs/>
        </w:rPr>
        <w:t>Table of Contents</w:t>
      </w:r>
      <w:r w:rsidR="00EC4BAF">
        <w:tab/>
      </w:r>
      <w:r w:rsidR="00EC4BAF">
        <w:fldChar w:fldCharType="begin"/>
      </w:r>
      <w:r w:rsidR="00EC4BAF">
        <w:instrText xml:space="preserve"> PAGEREF _Toc105574012 \h </w:instrText>
      </w:r>
      <w:r w:rsidR="00EC4BAF">
        <w:fldChar w:fldCharType="separate"/>
      </w:r>
      <w:r w:rsidR="00EC4BAF">
        <w:t>2</w:t>
      </w:r>
      <w:r w:rsidR="00EC4BAF">
        <w:fldChar w:fldCharType="end"/>
      </w:r>
    </w:p>
    <w:p w14:paraId="219FE69C" w14:textId="75FB3E4F" w:rsidR="00EC4BAF" w:rsidRDefault="00EC4BA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9054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9054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_Toc105574013 \h </w:instrText>
      </w:r>
      <w:r>
        <w:fldChar w:fldCharType="separate"/>
      </w:r>
      <w:r>
        <w:t>3</w:t>
      </w:r>
      <w:r>
        <w:fldChar w:fldCharType="end"/>
      </w:r>
    </w:p>
    <w:p w14:paraId="0E5EA0E1" w14:textId="676BA4F6" w:rsidR="00EC4BAF" w:rsidRDefault="00EC4BA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90542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90542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_Toc105574014 \h </w:instrText>
      </w:r>
      <w:r>
        <w:fldChar w:fldCharType="separate"/>
      </w:r>
      <w:r>
        <w:t>3</w:t>
      </w:r>
      <w:r>
        <w:fldChar w:fldCharType="end"/>
      </w:r>
    </w:p>
    <w:p w14:paraId="5F4E7FAC" w14:textId="7F8139B2" w:rsidR="00EC4BAF" w:rsidRDefault="00EC4BA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90542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9054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_Toc105574015 \h </w:instrText>
      </w:r>
      <w:r>
        <w:fldChar w:fldCharType="separate"/>
      </w:r>
      <w:r>
        <w:t>3</w:t>
      </w:r>
      <w:r>
        <w:fldChar w:fldCharType="end"/>
      </w:r>
    </w:p>
    <w:p w14:paraId="6184E291" w14:textId="77DD2C55" w:rsidR="00EC4BAF" w:rsidRDefault="00EC4BA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90542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90542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_Toc105574016 \h </w:instrText>
      </w:r>
      <w:r>
        <w:fldChar w:fldCharType="separate"/>
      </w:r>
      <w:r>
        <w:t>3</w:t>
      </w:r>
      <w:r>
        <w:fldChar w:fldCharType="end"/>
      </w:r>
    </w:p>
    <w:p w14:paraId="41F4C2E5" w14:textId="6736A5AF" w:rsidR="00EC4BAF" w:rsidRDefault="00EC4BA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90542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90542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_Toc105574017 \h </w:instrText>
      </w:r>
      <w:r>
        <w:fldChar w:fldCharType="separate"/>
      </w:r>
      <w:r>
        <w:t>3</w:t>
      </w:r>
      <w:r>
        <w:fldChar w:fldCharType="end"/>
      </w:r>
    </w:p>
    <w:p w14:paraId="65E5AC72" w14:textId="6776ACFF" w:rsidR="00EC4BAF" w:rsidRDefault="00EC4BA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90542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90542">
        <w:rPr>
          <w:rFonts w:cs="Arial"/>
          <w:b/>
        </w:rPr>
        <w:t>Qualcomm SM 8450+SDX65 5G UE</w:t>
      </w:r>
      <w:r>
        <w:tab/>
      </w:r>
      <w:r>
        <w:fldChar w:fldCharType="begin"/>
      </w:r>
      <w:r>
        <w:instrText xml:space="preserve"> PAGEREF _Toc105574018 \h </w:instrText>
      </w:r>
      <w:r>
        <w:fldChar w:fldCharType="separate"/>
      </w:r>
      <w:r>
        <w:t>3</w:t>
      </w:r>
      <w:r>
        <w:fldChar w:fldCharType="end"/>
      </w:r>
    </w:p>
    <w:p w14:paraId="371588C7" w14:textId="51640560" w:rsidR="00EC4BAF" w:rsidRDefault="00EC4BA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90542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90542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_Toc105574019 \h </w:instrText>
      </w:r>
      <w:r>
        <w:fldChar w:fldCharType="separate"/>
      </w:r>
      <w:r>
        <w:t>3</w:t>
      </w:r>
      <w:r>
        <w:fldChar w:fldCharType="end"/>
      </w:r>
    </w:p>
    <w:p w14:paraId="2E4D4796" w14:textId="502CFB54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5574013"/>
      <w:r>
        <w:rPr>
          <w:b/>
          <w:lang w:eastAsia="ja-JP"/>
        </w:rPr>
        <w:lastRenderedPageBreak/>
        <w:t>Overview</w:t>
      </w:r>
      <w:bookmarkEnd w:id="2"/>
      <w:bookmarkEnd w:id="3"/>
    </w:p>
    <w:p w14:paraId="5AD0086A" w14:textId="24ACA971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>This document lists all the essential changes needed to correct problems in the TTCN implementation of test case</w:t>
      </w:r>
      <w:r w:rsidR="005F0EEB">
        <w:rPr>
          <w:rFonts w:cs="Arial"/>
        </w:rPr>
        <w:t xml:space="preserve"> </w:t>
      </w:r>
      <w:r w:rsidR="00EC4BAF">
        <w:rPr>
          <w:rFonts w:cs="Arial"/>
        </w:rPr>
        <w:t>8.2.3.6.1b</w:t>
      </w:r>
      <w:r w:rsidR="00760C1E">
        <w:rPr>
          <w:rFonts w:cs="Arial"/>
        </w:rPr>
        <w:t xml:space="preserve"> </w:t>
      </w:r>
      <w:r>
        <w:rPr>
          <w:rFonts w:cs="Arial"/>
        </w:rPr>
        <w:t>which is part of the</w:t>
      </w:r>
      <w:r w:rsidR="005F0EEB">
        <w:rPr>
          <w:rFonts w:cs="Arial"/>
        </w:rPr>
        <w:t xml:space="preserve"> </w:t>
      </w:r>
      <w:r w:rsidR="00B401C1">
        <w:rPr>
          <w:rFonts w:cs="Arial"/>
        </w:rPr>
        <w:t>END</w:t>
      </w:r>
      <w:r w:rsidR="005F0EEB">
        <w:rPr>
          <w:rFonts w:cs="Arial"/>
        </w:rPr>
        <w:t>C</w:t>
      </w:r>
      <w:r>
        <w:rPr>
          <w:rFonts w:cs="Arial"/>
        </w:rPr>
        <w:t xml:space="preserve"> test suite. </w:t>
      </w:r>
    </w:p>
    <w:p w14:paraId="79DFA1B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0103D9A3" w14:textId="75C9C379" w:rsidR="005D6D5B" w:rsidRPr="004B68FC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color w:val="0000FF"/>
          <w:u w:val="single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4" w:name="_Hlk90298041"/>
      <w:r w:rsidR="00DC6827" w:rsidRPr="00741756">
        <w:rPr>
          <w:rFonts w:cs="Arial"/>
          <w:sz w:val="24"/>
          <w:lang w:eastAsia="ja-JP"/>
        </w:rPr>
        <w:t>Kalahasti, Narendra</w:t>
      </w:r>
      <w:r w:rsidR="00DC6827" w:rsidRPr="00741756">
        <w:rPr>
          <w:rFonts w:cs="Arial"/>
          <w:sz w:val="24"/>
          <w:lang w:eastAsia="ja-JP"/>
        </w:rPr>
        <w:br/>
      </w:r>
      <w:r w:rsidR="00DC6827" w:rsidRPr="00741756">
        <w:rPr>
          <w:rFonts w:cs="Arial"/>
          <w:b/>
          <w:lang w:eastAsia="ja-JP"/>
        </w:rPr>
        <w:tab/>
      </w:r>
      <w:hyperlink r:id="rId13" w:history="1">
        <w:r w:rsidR="00DC6827"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4"/>
      <w:r w:rsidR="005D6D5B">
        <w:br/>
      </w:r>
    </w:p>
    <w:p w14:paraId="6A88D1A7" w14:textId="7FCEED2C" w:rsidR="003A22C0" w:rsidRPr="007036CE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05574014"/>
      <w:r w:rsidRPr="007036CE">
        <w:rPr>
          <w:b/>
        </w:rPr>
        <w:t>Verification Test Summary</w:t>
      </w:r>
      <w:bookmarkEnd w:id="5"/>
      <w:r>
        <w:rPr>
          <w:b/>
        </w:rPr>
        <w:t xml:space="preserve"> </w:t>
      </w:r>
    </w:p>
    <w:p w14:paraId="1DDFE21D" w14:textId="3B907ACE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DC6827">
        <w:rPr>
          <w:rFonts w:cs="Arial"/>
          <w:b/>
          <w:lang w:eastAsia="ja-JP"/>
        </w:rPr>
        <w:t xml:space="preserve">Test Case: </w:t>
      </w:r>
      <w:r w:rsidRPr="00DC6827">
        <w:rPr>
          <w:rFonts w:cs="Arial"/>
          <w:b/>
          <w:lang w:eastAsia="ja-JP"/>
        </w:rPr>
        <w:tab/>
      </w:r>
      <w:r w:rsidR="00EC4BAF">
        <w:rPr>
          <w:rFonts w:cs="Arial"/>
          <w:lang w:eastAsia="ja-JP"/>
        </w:rPr>
        <w:t>8.2.3.6.1b</w:t>
      </w:r>
    </w:p>
    <w:p w14:paraId="30F24256" w14:textId="1DD1D8B3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DC6827">
        <w:rPr>
          <w:rFonts w:cs="Arial"/>
          <w:b/>
          <w:lang w:eastAsia="ja-JP"/>
        </w:rPr>
        <w:t>ATS Version:</w:t>
      </w:r>
      <w:r w:rsidRPr="00DC6827">
        <w:rPr>
          <w:rFonts w:cs="Arial"/>
          <w:b/>
          <w:lang w:eastAsia="ja-JP"/>
        </w:rPr>
        <w:tab/>
      </w:r>
      <w:r w:rsidR="00DC6827" w:rsidRPr="00DC6827">
        <w:rPr>
          <w:rFonts w:cs="Arial"/>
          <w:lang w:eastAsia="ja-JP"/>
        </w:rPr>
        <w:t>iwd-TTCN3-B2020-09_D2</w:t>
      </w:r>
      <w:r w:rsidR="00132624">
        <w:rPr>
          <w:rFonts w:cs="Arial"/>
          <w:lang w:eastAsia="ja-JP"/>
        </w:rPr>
        <w:t>2</w:t>
      </w:r>
      <w:r w:rsidR="00DC6827" w:rsidRPr="00DC6827">
        <w:rPr>
          <w:rFonts w:cs="Arial"/>
          <w:lang w:eastAsia="ja-JP"/>
        </w:rPr>
        <w:t>wk</w:t>
      </w:r>
      <w:r w:rsidR="00132624">
        <w:rPr>
          <w:rFonts w:cs="Arial"/>
          <w:lang w:eastAsia="ja-JP"/>
        </w:rPr>
        <w:t>12</w:t>
      </w:r>
    </w:p>
    <w:p w14:paraId="2701F4BF" w14:textId="77777777" w:rsidR="001154B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DC6827">
        <w:rPr>
          <w:rFonts w:cs="Arial"/>
          <w:b/>
          <w:lang w:eastAsia="ja-JP"/>
        </w:rPr>
        <w:t>System Simulator used:</w:t>
      </w:r>
      <w:r w:rsidRPr="00DC6827">
        <w:rPr>
          <w:rFonts w:cs="Arial"/>
          <w:b/>
          <w:lang w:eastAsia="ja-JP"/>
        </w:rPr>
        <w:tab/>
      </w:r>
      <w:r w:rsidR="001154B0" w:rsidRPr="000C44E5">
        <w:rPr>
          <w:lang w:eastAsia="ja-JP"/>
        </w:rPr>
        <w:t>Anritsu Protocol Conformance Test System ME7834NR</w:t>
      </w:r>
      <w:r w:rsidR="001154B0">
        <w:rPr>
          <w:lang w:eastAsia="ja-JP"/>
        </w:rPr>
        <w:t>,</w:t>
      </w:r>
      <w:r w:rsidR="001154B0" w:rsidRPr="00A019F3">
        <w:rPr>
          <w:rFonts w:cs="Arial"/>
          <w:lang w:eastAsia="ja-JP"/>
        </w:rPr>
        <w:t xml:space="preserve"> </w:t>
      </w:r>
    </w:p>
    <w:p w14:paraId="4939F6E6" w14:textId="329528F9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DC6827">
        <w:rPr>
          <w:rFonts w:cs="Arial"/>
          <w:b/>
          <w:lang w:eastAsia="ja-JP"/>
        </w:rPr>
        <w:t>UE used:</w:t>
      </w:r>
      <w:r w:rsidRPr="00DC6827">
        <w:rPr>
          <w:rFonts w:cs="Arial"/>
          <w:b/>
          <w:lang w:eastAsia="ja-JP"/>
        </w:rPr>
        <w:tab/>
      </w:r>
      <w:r w:rsidR="00B401C1" w:rsidRPr="0080621D">
        <w:rPr>
          <w:rFonts w:cs="Arial"/>
          <w:b/>
          <w:lang w:eastAsia="ja-JP"/>
        </w:rPr>
        <w:t>Qualcomm SM 8450+SDX65 5G UE</w:t>
      </w:r>
    </w:p>
    <w:p w14:paraId="4FC1BE4E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05574015"/>
      <w:r w:rsidRPr="00854C55">
        <w:rPr>
          <w:b/>
        </w:rPr>
        <w:t>Corrections required</w:t>
      </w:r>
      <w:bookmarkEnd w:id="6"/>
      <w:bookmarkEnd w:id="7"/>
      <w:bookmarkEnd w:id="8"/>
    </w:p>
    <w:p w14:paraId="652DFB20" w14:textId="79B04DC2" w:rsidR="003A22C0" w:rsidRPr="00854C55" w:rsidRDefault="003A22C0" w:rsidP="00DC6827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9" w:name="_Toc122434493"/>
      <w:bookmarkStart w:id="10" w:name="_Toc295288970"/>
      <w:bookmarkStart w:id="11" w:name="_Toc325725665"/>
      <w:bookmarkStart w:id="12" w:name="_Toc105574016"/>
      <w:r w:rsidRPr="00854C55">
        <w:rPr>
          <w:rFonts w:cs="Arial"/>
          <w:b/>
        </w:rPr>
        <w:t xml:space="preserve">Branches </w:t>
      </w:r>
      <w:bookmarkEnd w:id="9"/>
      <w:bookmarkEnd w:id="10"/>
      <w:bookmarkEnd w:id="11"/>
      <w:r>
        <w:rPr>
          <w:rFonts w:cs="Arial"/>
          <w:b/>
        </w:rPr>
        <w:t>executed</w:t>
      </w:r>
      <w:bookmarkEnd w:id="12"/>
      <w:r>
        <w:rPr>
          <w:rFonts w:cs="Arial"/>
          <w:b/>
        </w:rPr>
        <w:t xml:space="preserve"> </w:t>
      </w:r>
    </w:p>
    <w:p w14:paraId="6446D290" w14:textId="5520FC53" w:rsidR="00404E97" w:rsidRPr="00595E68" w:rsidRDefault="00404E97" w:rsidP="00595E68">
      <w:pPr>
        <w:rPr>
          <w:rFonts w:cs="Arial"/>
        </w:rPr>
      </w:pPr>
      <w:bookmarkStart w:id="13" w:name="_Hlk90298239"/>
      <w:bookmarkStart w:id="14" w:name="_Toc122434494"/>
      <w:bookmarkStart w:id="15" w:name="_Toc295288971"/>
      <w:bookmarkStart w:id="16" w:name="_Toc325725666"/>
      <w:r>
        <w:rPr>
          <w:rFonts w:cs="Arial"/>
        </w:rPr>
        <w:t>On Anritsu, t</w:t>
      </w:r>
      <w:r w:rsidR="00595E68" w:rsidRPr="00595E68">
        <w:rPr>
          <w:rFonts w:cs="Arial"/>
        </w:rPr>
        <w:t xml:space="preserve">he test case was executed on </w:t>
      </w:r>
      <w:r w:rsidR="003A2C9E">
        <w:rPr>
          <w:rFonts w:cs="Arial"/>
        </w:rPr>
        <w:t>ENDC band DC_</w:t>
      </w:r>
      <w:r w:rsidR="00EC4BAF">
        <w:rPr>
          <w:rFonts w:cs="Arial"/>
        </w:rPr>
        <w:t>66</w:t>
      </w:r>
      <w:r w:rsidR="003A2C9E">
        <w:rPr>
          <w:rFonts w:cs="Arial"/>
        </w:rPr>
        <w:t>A_n</w:t>
      </w:r>
      <w:r w:rsidR="00EC4BAF">
        <w:rPr>
          <w:rFonts w:cs="Arial"/>
        </w:rPr>
        <w:t>261</w:t>
      </w:r>
      <w:r w:rsidR="003A2C9E">
        <w:rPr>
          <w:rFonts w:cs="Arial"/>
        </w:rPr>
        <w:t>A</w:t>
      </w:r>
      <w:r w:rsidR="00EC4BAF">
        <w:rPr>
          <w:rFonts w:cs="Arial"/>
        </w:rPr>
        <w:t xml:space="preserve"> with secondary band DC_66A_n260A</w:t>
      </w:r>
      <w:r w:rsidR="008F5563">
        <w:rPr>
          <w:rFonts w:cs="Arial"/>
        </w:rPr>
        <w:t xml:space="preserve"> with ciphering algorithm(</w:t>
      </w:r>
      <w:r w:rsidR="008F5563" w:rsidRPr="008F5563">
        <w:rPr>
          <w:rFonts w:cs="Arial"/>
        </w:rPr>
        <w:t>n</w:t>
      </w:r>
      <w:r w:rsidR="008F5563">
        <w:rPr>
          <w:rFonts w:cs="Arial"/>
        </w:rPr>
        <w:t>e</w:t>
      </w:r>
      <w:r w:rsidR="008F5563" w:rsidRPr="008F5563">
        <w:rPr>
          <w:rFonts w:cs="Arial"/>
        </w:rPr>
        <w:t>a2</w:t>
      </w:r>
      <w:r w:rsidR="008F5563">
        <w:rPr>
          <w:rFonts w:cs="Arial"/>
        </w:rPr>
        <w:t>) and integrity algorithm(nia2).</w:t>
      </w:r>
    </w:p>
    <w:p w14:paraId="39E70E74" w14:textId="09AB3676" w:rsidR="003A22C0" w:rsidRPr="00854C55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105574017"/>
      <w:bookmarkEnd w:id="13"/>
      <w:r w:rsidRPr="00854C55">
        <w:rPr>
          <w:rFonts w:cs="Arial"/>
          <w:b/>
        </w:rPr>
        <w:t>Execution Log Files</w:t>
      </w:r>
      <w:bookmarkEnd w:id="14"/>
      <w:bookmarkEnd w:id="15"/>
      <w:bookmarkEnd w:id="16"/>
      <w:bookmarkEnd w:id="17"/>
      <w:r>
        <w:rPr>
          <w:rFonts w:cs="Arial"/>
          <w:b/>
        </w:rPr>
        <w:t xml:space="preserve"> </w:t>
      </w:r>
    </w:p>
    <w:p w14:paraId="7FFDDF6F" w14:textId="2D1FC494" w:rsidR="00392BA7" w:rsidRPr="00595E68" w:rsidRDefault="003A2C9E" w:rsidP="00392BA7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8" w:name="_Toc97137458"/>
      <w:bookmarkStart w:id="19" w:name="_Toc105574018"/>
      <w:r>
        <w:rPr>
          <w:rFonts w:cs="Arial"/>
          <w:b/>
        </w:rPr>
        <w:t xml:space="preserve">Qualcomm </w:t>
      </w:r>
      <w:bookmarkEnd w:id="18"/>
      <w:r w:rsidRPr="0080621D">
        <w:rPr>
          <w:rFonts w:cs="Arial"/>
          <w:b/>
        </w:rPr>
        <w:t>SM 8450+SDX65 5G</w:t>
      </w:r>
      <w:r>
        <w:rPr>
          <w:rFonts w:cs="Arial"/>
          <w:b/>
        </w:rPr>
        <w:t xml:space="preserve"> UE</w:t>
      </w:r>
      <w:bookmarkEnd w:id="19"/>
    </w:p>
    <w:p w14:paraId="4344898B" w14:textId="7F15FD15" w:rsidR="00026F56" w:rsidRPr="002135F6" w:rsidRDefault="003A2C9E" w:rsidP="00026F56">
      <w:pPr>
        <w:rPr>
          <w:rFonts w:cs="Arial"/>
        </w:rPr>
      </w:pPr>
      <w:r w:rsidRPr="003A2C9E">
        <w:t xml:space="preserve">The Qualcomm SDX UE passed this test case on Anritsu Protocol Conformance Test System ME7834NR. The documentation below is enclosed as evidence of the successful test case run </w:t>
      </w:r>
      <w:r w:rsidR="00026F56" w:rsidRPr="002135F6">
        <w:rPr>
          <w:rFonts w:cs="Arial"/>
        </w:rPr>
        <w:t>[1]:</w:t>
      </w:r>
    </w:p>
    <w:p w14:paraId="375D7E33" w14:textId="77777777" w:rsidR="00026F56" w:rsidRPr="00A744FD" w:rsidRDefault="00026F56" w:rsidP="00026F5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b/>
        </w:rPr>
      </w:pPr>
      <w:r w:rsidRPr="00A744FD">
        <w:rPr>
          <w:rFonts w:ascii="Arial" w:hAnsi="Arial" w:cs="Arial"/>
          <w:b/>
        </w:rPr>
        <w:t>Test case execution log file:</w:t>
      </w:r>
    </w:p>
    <w:p w14:paraId="18BF492A" w14:textId="3856B74A" w:rsidR="00026F56" w:rsidRPr="00A744FD" w:rsidRDefault="00026F56" w:rsidP="00026F56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rPr>
          <w:rFonts w:ascii="Arial" w:hAnsi="Arial" w:cs="Arial"/>
        </w:rPr>
        <w:t xml:space="preserve"> TC_</w:t>
      </w:r>
      <w:r w:rsidR="00EC4BAF">
        <w:rPr>
          <w:rFonts w:ascii="Arial" w:hAnsi="Arial" w:cs="Arial"/>
        </w:rPr>
        <w:t>8_2_3_6_1b</w:t>
      </w:r>
      <w:r w:rsidRPr="006D25CD">
        <w:rPr>
          <w:rFonts w:ascii="Arial" w:hAnsi="Arial" w:cs="Arial"/>
        </w:rPr>
        <w:t>_LOG.</w:t>
      </w:r>
      <w:r>
        <w:rPr>
          <w:rFonts w:ascii="Arial" w:hAnsi="Arial" w:cs="Arial"/>
        </w:rPr>
        <w:t>xml</w:t>
      </w:r>
    </w:p>
    <w:p w14:paraId="633719AE" w14:textId="77777777" w:rsidR="00026F56" w:rsidRPr="00A744FD" w:rsidRDefault="00026F56" w:rsidP="00026F5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</w:rPr>
      </w:pPr>
      <w:r w:rsidRPr="00A744FD">
        <w:rPr>
          <w:rFonts w:ascii="Arial" w:hAnsi="Arial" w:cs="Arial"/>
          <w:b/>
        </w:rPr>
        <w:t>PICS/PIXIT parameter file:</w:t>
      </w:r>
    </w:p>
    <w:p w14:paraId="53E10E7D" w14:textId="4A43EE89" w:rsidR="00026F56" w:rsidRPr="00A744FD" w:rsidRDefault="00026F56" w:rsidP="00026F56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t xml:space="preserve"> </w:t>
      </w:r>
      <w:r w:rsidRPr="006D25CD">
        <w:rPr>
          <w:rFonts w:ascii="Arial" w:hAnsi="Arial" w:cs="Arial"/>
        </w:rPr>
        <w:t>TC_</w:t>
      </w:r>
      <w:r w:rsidR="00EC4BAF">
        <w:rPr>
          <w:rFonts w:ascii="Arial" w:hAnsi="Arial" w:cs="Arial"/>
        </w:rPr>
        <w:t>8_2_3_6_1b</w:t>
      </w:r>
      <w:r w:rsidRPr="006D25CD">
        <w:rPr>
          <w:rFonts w:ascii="Arial" w:hAnsi="Arial" w:cs="Arial"/>
        </w:rPr>
        <w:t>_PIXIT.txt</w:t>
      </w:r>
    </w:p>
    <w:p w14:paraId="6C668AA9" w14:textId="07E078CA" w:rsidR="003A22C0" w:rsidRPr="00372056" w:rsidRDefault="003A22C0" w:rsidP="00372056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360"/>
        <w:rPr>
          <w:rFonts w:ascii="Arial" w:hAnsi="Arial" w:cs="Arial"/>
        </w:rPr>
      </w:pPr>
      <w:r w:rsidRPr="00372056">
        <w:rPr>
          <w:rFonts w:cs="Arial"/>
          <w:b/>
          <w:color w:val="FF0000"/>
        </w:rPr>
        <w:br/>
      </w:r>
    </w:p>
    <w:p w14:paraId="34E279B8" w14:textId="3E35BA33" w:rsidR="003A22C0" w:rsidRPr="002D3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0" w:name="_Toc122434496"/>
      <w:bookmarkStart w:id="21" w:name="_Toc295288973"/>
      <w:bookmarkStart w:id="22" w:name="_Toc325725668"/>
      <w:bookmarkStart w:id="23" w:name="_Toc105574019"/>
      <w:r w:rsidRPr="002D362B">
        <w:rPr>
          <w:rFonts w:cs="Arial"/>
          <w:b/>
        </w:rPr>
        <w:t>References</w:t>
      </w:r>
      <w:bookmarkEnd w:id="20"/>
      <w:bookmarkEnd w:id="21"/>
      <w:bookmarkEnd w:id="22"/>
      <w:bookmarkEnd w:id="23"/>
      <w:r w:rsidRPr="002D362B">
        <w:rPr>
          <w:rFonts w:cs="Arial"/>
        </w:rPr>
        <w:t xml:space="preserve"> </w:t>
      </w:r>
    </w:p>
    <w:p w14:paraId="35538520" w14:textId="0FA17BAA" w:rsidR="001E41F3" w:rsidRPr="007C22A4" w:rsidRDefault="007C22A4">
      <w:pPr>
        <w:rPr>
          <w:rFonts w:ascii="Arial" w:hAnsi="Arial" w:cs="Arial"/>
          <w:noProof/>
        </w:rPr>
      </w:pPr>
      <w:r w:rsidRPr="007C22A4">
        <w:rPr>
          <w:rFonts w:ascii="Arial" w:hAnsi="Arial" w:cs="Arial"/>
          <w:noProof/>
        </w:rPr>
        <w:t>R5s220743: Supporting information for addition of ENDC RRC test case 8.2.3.6.1b in FR2</w:t>
      </w:r>
    </w:p>
    <w:sectPr w:rsidR="001E41F3" w:rsidRPr="007C22A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676CD7" w14:textId="77777777" w:rsidR="00416E72" w:rsidRDefault="00416E72">
      <w:r>
        <w:separator/>
      </w:r>
    </w:p>
  </w:endnote>
  <w:endnote w:type="continuationSeparator" w:id="0">
    <w:p w14:paraId="0A517944" w14:textId="77777777" w:rsidR="00416E72" w:rsidRDefault="00416E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0D9D78" w14:textId="77777777" w:rsidR="00416E72" w:rsidRDefault="00416E72">
      <w:r>
        <w:separator/>
      </w:r>
    </w:p>
  </w:footnote>
  <w:footnote w:type="continuationSeparator" w:id="0">
    <w:p w14:paraId="4CEBDBEB" w14:textId="77777777" w:rsidR="00416E72" w:rsidRDefault="00416E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61651"/>
    <w:multiLevelType w:val="hybridMultilevel"/>
    <w:tmpl w:val="89DAFB78"/>
    <w:lvl w:ilvl="0" w:tplc="B9D484A0">
      <w:start w:val="2"/>
      <w:numFmt w:val="decimal"/>
      <w:lvlText w:val="%1&gt;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45259F"/>
    <w:multiLevelType w:val="hybridMultilevel"/>
    <w:tmpl w:val="1566626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ED5CFC"/>
    <w:multiLevelType w:val="hybridMultilevel"/>
    <w:tmpl w:val="EAAC8DAC"/>
    <w:lvl w:ilvl="0" w:tplc="F500A3F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48854B5"/>
    <w:multiLevelType w:val="hybridMultilevel"/>
    <w:tmpl w:val="F3CA0FB4"/>
    <w:lvl w:ilvl="0" w:tplc="B48AC2A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DE3804"/>
    <w:multiLevelType w:val="hybridMultilevel"/>
    <w:tmpl w:val="D794C57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977390"/>
    <w:multiLevelType w:val="hybridMultilevel"/>
    <w:tmpl w:val="D3D2BB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BBC3DB8"/>
    <w:multiLevelType w:val="hybridMultilevel"/>
    <w:tmpl w:val="F496EA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20170A"/>
    <w:multiLevelType w:val="hybridMultilevel"/>
    <w:tmpl w:val="F9000D90"/>
    <w:lvl w:ilvl="0" w:tplc="8DD49F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386088A"/>
    <w:multiLevelType w:val="hybridMultilevel"/>
    <w:tmpl w:val="DDB87C76"/>
    <w:lvl w:ilvl="0" w:tplc="36D03DA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BB03F42"/>
    <w:multiLevelType w:val="hybridMultilevel"/>
    <w:tmpl w:val="E530EE2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5261E67"/>
    <w:multiLevelType w:val="hybridMultilevel"/>
    <w:tmpl w:val="FC18CC8A"/>
    <w:lvl w:ilvl="0" w:tplc="43B616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F7208B"/>
    <w:multiLevelType w:val="hybridMultilevel"/>
    <w:tmpl w:val="831671E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3264A0D"/>
    <w:multiLevelType w:val="hybridMultilevel"/>
    <w:tmpl w:val="B6C4283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860F21"/>
    <w:multiLevelType w:val="hybridMultilevel"/>
    <w:tmpl w:val="D63AEFC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D67C6F"/>
    <w:multiLevelType w:val="hybridMultilevel"/>
    <w:tmpl w:val="576C4D0A"/>
    <w:lvl w:ilvl="0" w:tplc="3CAA919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2B0AA6"/>
    <w:multiLevelType w:val="hybridMultilevel"/>
    <w:tmpl w:val="B7D86AE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676924"/>
    <w:multiLevelType w:val="hybridMultilevel"/>
    <w:tmpl w:val="312A691E"/>
    <w:lvl w:ilvl="0" w:tplc="B4D6E5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6860F40"/>
    <w:multiLevelType w:val="hybridMultilevel"/>
    <w:tmpl w:val="895AA802"/>
    <w:lvl w:ilvl="0" w:tplc="825C629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F1149A"/>
    <w:multiLevelType w:val="hybridMultilevel"/>
    <w:tmpl w:val="BF4090B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025051"/>
    <w:multiLevelType w:val="hybridMultilevel"/>
    <w:tmpl w:val="CBE2545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83B69A1"/>
    <w:multiLevelType w:val="hybridMultilevel"/>
    <w:tmpl w:val="BE101ECE"/>
    <w:lvl w:ilvl="0" w:tplc="9F7604F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5B4886"/>
    <w:multiLevelType w:val="hybridMultilevel"/>
    <w:tmpl w:val="20F2474C"/>
    <w:lvl w:ilvl="0" w:tplc="31C0E2A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D77FED"/>
    <w:multiLevelType w:val="hybridMultilevel"/>
    <w:tmpl w:val="A91882B8"/>
    <w:lvl w:ilvl="0" w:tplc="E58A5AD8">
      <w:start w:val="1"/>
      <w:numFmt w:val="decimal"/>
      <w:lvlText w:val="%1&gt;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1898754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94816770">
    <w:abstractNumId w:val="11"/>
  </w:num>
  <w:num w:numId="3" w16cid:durableId="1340808670">
    <w:abstractNumId w:val="6"/>
  </w:num>
  <w:num w:numId="4" w16cid:durableId="1077240860">
    <w:abstractNumId w:val="19"/>
  </w:num>
  <w:num w:numId="5" w16cid:durableId="1791051242">
    <w:abstractNumId w:val="24"/>
  </w:num>
  <w:num w:numId="6" w16cid:durableId="962613286">
    <w:abstractNumId w:val="22"/>
  </w:num>
  <w:num w:numId="7" w16cid:durableId="1408653888">
    <w:abstractNumId w:val="23"/>
  </w:num>
  <w:num w:numId="8" w16cid:durableId="473836041">
    <w:abstractNumId w:val="12"/>
  </w:num>
  <w:num w:numId="9" w16cid:durableId="1417096391">
    <w:abstractNumId w:val="0"/>
  </w:num>
  <w:num w:numId="10" w16cid:durableId="1194028835">
    <w:abstractNumId w:val="16"/>
  </w:num>
  <w:num w:numId="11" w16cid:durableId="1350567673">
    <w:abstractNumId w:val="4"/>
  </w:num>
  <w:num w:numId="12" w16cid:durableId="2038240446">
    <w:abstractNumId w:val="14"/>
  </w:num>
  <w:num w:numId="13" w16cid:durableId="1548031911">
    <w:abstractNumId w:val="3"/>
  </w:num>
  <w:num w:numId="14" w16cid:durableId="1755738844">
    <w:abstractNumId w:val="15"/>
  </w:num>
  <w:num w:numId="15" w16cid:durableId="1043168693">
    <w:abstractNumId w:val="20"/>
  </w:num>
  <w:num w:numId="16" w16cid:durableId="1948078113">
    <w:abstractNumId w:val="21"/>
  </w:num>
  <w:num w:numId="17" w16cid:durableId="1714109692">
    <w:abstractNumId w:val="13"/>
  </w:num>
  <w:num w:numId="18" w16cid:durableId="2006975750">
    <w:abstractNumId w:val="10"/>
  </w:num>
  <w:num w:numId="19" w16cid:durableId="1965964123">
    <w:abstractNumId w:val="1"/>
  </w:num>
  <w:num w:numId="20" w16cid:durableId="1050766784">
    <w:abstractNumId w:val="8"/>
  </w:num>
  <w:num w:numId="21" w16cid:durableId="1120687500">
    <w:abstractNumId w:val="9"/>
  </w:num>
  <w:num w:numId="22" w16cid:durableId="431390608">
    <w:abstractNumId w:val="18"/>
  </w:num>
  <w:num w:numId="23" w16cid:durableId="326373388">
    <w:abstractNumId w:val="17"/>
  </w:num>
  <w:num w:numId="24" w16cid:durableId="995957129">
    <w:abstractNumId w:val="2"/>
  </w:num>
  <w:num w:numId="25" w16cid:durableId="1432965599">
    <w:abstractNumId w:val="7"/>
  </w:num>
  <w:num w:numId="26" w16cid:durableId="11224576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65A"/>
    <w:rsid w:val="000077FF"/>
    <w:rsid w:val="00022E4A"/>
    <w:rsid w:val="00026F56"/>
    <w:rsid w:val="00027D5B"/>
    <w:rsid w:val="00043F80"/>
    <w:rsid w:val="00070CD9"/>
    <w:rsid w:val="00081D0A"/>
    <w:rsid w:val="00082C5E"/>
    <w:rsid w:val="000841ED"/>
    <w:rsid w:val="000963A2"/>
    <w:rsid w:val="000A6394"/>
    <w:rsid w:val="000B7FED"/>
    <w:rsid w:val="000C038A"/>
    <w:rsid w:val="000C6598"/>
    <w:rsid w:val="000D44B3"/>
    <w:rsid w:val="000F78A8"/>
    <w:rsid w:val="001154B0"/>
    <w:rsid w:val="00132624"/>
    <w:rsid w:val="00134C93"/>
    <w:rsid w:val="00142D82"/>
    <w:rsid w:val="00145D43"/>
    <w:rsid w:val="00192C46"/>
    <w:rsid w:val="001A08B3"/>
    <w:rsid w:val="001A09A3"/>
    <w:rsid w:val="001A433F"/>
    <w:rsid w:val="001A7B60"/>
    <w:rsid w:val="001B52F0"/>
    <w:rsid w:val="001B7A65"/>
    <w:rsid w:val="001D61C7"/>
    <w:rsid w:val="001E41F3"/>
    <w:rsid w:val="001F5BBF"/>
    <w:rsid w:val="001F7C66"/>
    <w:rsid w:val="002118AB"/>
    <w:rsid w:val="002160BA"/>
    <w:rsid w:val="0023257B"/>
    <w:rsid w:val="0025709B"/>
    <w:rsid w:val="0026004D"/>
    <w:rsid w:val="002640DD"/>
    <w:rsid w:val="0027584B"/>
    <w:rsid w:val="00275D12"/>
    <w:rsid w:val="00284FEB"/>
    <w:rsid w:val="002860C4"/>
    <w:rsid w:val="002B5741"/>
    <w:rsid w:val="002C28EC"/>
    <w:rsid w:val="002D362B"/>
    <w:rsid w:val="002E472E"/>
    <w:rsid w:val="002E5A93"/>
    <w:rsid w:val="002F2E6E"/>
    <w:rsid w:val="00302B60"/>
    <w:rsid w:val="00303FB6"/>
    <w:rsid w:val="00305409"/>
    <w:rsid w:val="00310194"/>
    <w:rsid w:val="0031115E"/>
    <w:rsid w:val="00317F09"/>
    <w:rsid w:val="00335F3A"/>
    <w:rsid w:val="00344D50"/>
    <w:rsid w:val="003609EF"/>
    <w:rsid w:val="0036231A"/>
    <w:rsid w:val="00370833"/>
    <w:rsid w:val="00372056"/>
    <w:rsid w:val="00374DD4"/>
    <w:rsid w:val="003765A4"/>
    <w:rsid w:val="00392BA7"/>
    <w:rsid w:val="003A22C0"/>
    <w:rsid w:val="003A2C9E"/>
    <w:rsid w:val="003A3CA7"/>
    <w:rsid w:val="003C18F3"/>
    <w:rsid w:val="003D237E"/>
    <w:rsid w:val="003E1A36"/>
    <w:rsid w:val="003F03E6"/>
    <w:rsid w:val="00404E97"/>
    <w:rsid w:val="00410371"/>
    <w:rsid w:val="0041557E"/>
    <w:rsid w:val="00416E72"/>
    <w:rsid w:val="004242F1"/>
    <w:rsid w:val="00464AC0"/>
    <w:rsid w:val="004778CD"/>
    <w:rsid w:val="004A623E"/>
    <w:rsid w:val="004B68FC"/>
    <w:rsid w:val="004B75B7"/>
    <w:rsid w:val="004E3C36"/>
    <w:rsid w:val="005039B7"/>
    <w:rsid w:val="0051580D"/>
    <w:rsid w:val="00547111"/>
    <w:rsid w:val="00564C8E"/>
    <w:rsid w:val="0057103A"/>
    <w:rsid w:val="00571F50"/>
    <w:rsid w:val="00592D74"/>
    <w:rsid w:val="00595E68"/>
    <w:rsid w:val="005A0051"/>
    <w:rsid w:val="005C7CAB"/>
    <w:rsid w:val="005D6D5B"/>
    <w:rsid w:val="005E2C44"/>
    <w:rsid w:val="005E773A"/>
    <w:rsid w:val="005F0EEB"/>
    <w:rsid w:val="00617733"/>
    <w:rsid w:val="0062022B"/>
    <w:rsid w:val="006202BB"/>
    <w:rsid w:val="00621188"/>
    <w:rsid w:val="006257ED"/>
    <w:rsid w:val="00631675"/>
    <w:rsid w:val="00665C47"/>
    <w:rsid w:val="00666F6C"/>
    <w:rsid w:val="006938E7"/>
    <w:rsid w:val="00695808"/>
    <w:rsid w:val="006B3C17"/>
    <w:rsid w:val="006B46FB"/>
    <w:rsid w:val="006E21FB"/>
    <w:rsid w:val="0070141F"/>
    <w:rsid w:val="00705E6A"/>
    <w:rsid w:val="007173F7"/>
    <w:rsid w:val="00726E49"/>
    <w:rsid w:val="00732053"/>
    <w:rsid w:val="007506B2"/>
    <w:rsid w:val="00760C1E"/>
    <w:rsid w:val="007639F9"/>
    <w:rsid w:val="00783085"/>
    <w:rsid w:val="00792342"/>
    <w:rsid w:val="007977A8"/>
    <w:rsid w:val="007A722D"/>
    <w:rsid w:val="007B512A"/>
    <w:rsid w:val="007C2097"/>
    <w:rsid w:val="007C22A4"/>
    <w:rsid w:val="007C5353"/>
    <w:rsid w:val="007C7BDA"/>
    <w:rsid w:val="007D069C"/>
    <w:rsid w:val="007D0D67"/>
    <w:rsid w:val="007D6A07"/>
    <w:rsid w:val="007F7259"/>
    <w:rsid w:val="00803AD6"/>
    <w:rsid w:val="008040A8"/>
    <w:rsid w:val="00820254"/>
    <w:rsid w:val="008279FA"/>
    <w:rsid w:val="008535B7"/>
    <w:rsid w:val="008626E7"/>
    <w:rsid w:val="008666B5"/>
    <w:rsid w:val="00870EE7"/>
    <w:rsid w:val="008863B9"/>
    <w:rsid w:val="008A45A6"/>
    <w:rsid w:val="008B4608"/>
    <w:rsid w:val="008C32EF"/>
    <w:rsid w:val="008F11A7"/>
    <w:rsid w:val="008F3789"/>
    <w:rsid w:val="008F5563"/>
    <w:rsid w:val="008F686C"/>
    <w:rsid w:val="008F6E58"/>
    <w:rsid w:val="009148DE"/>
    <w:rsid w:val="00916D11"/>
    <w:rsid w:val="00930EF4"/>
    <w:rsid w:val="00937A5E"/>
    <w:rsid w:val="00941E30"/>
    <w:rsid w:val="009639F9"/>
    <w:rsid w:val="009770A1"/>
    <w:rsid w:val="009777D9"/>
    <w:rsid w:val="00991B88"/>
    <w:rsid w:val="009943F9"/>
    <w:rsid w:val="009A5753"/>
    <w:rsid w:val="009A579D"/>
    <w:rsid w:val="009B079A"/>
    <w:rsid w:val="009B0C3B"/>
    <w:rsid w:val="009B47CC"/>
    <w:rsid w:val="009C3ADF"/>
    <w:rsid w:val="009E3297"/>
    <w:rsid w:val="009E3609"/>
    <w:rsid w:val="009F734F"/>
    <w:rsid w:val="00A1055C"/>
    <w:rsid w:val="00A246B6"/>
    <w:rsid w:val="00A47E70"/>
    <w:rsid w:val="00A50CF0"/>
    <w:rsid w:val="00A52278"/>
    <w:rsid w:val="00A63702"/>
    <w:rsid w:val="00A7127A"/>
    <w:rsid w:val="00A71C2E"/>
    <w:rsid w:val="00A74697"/>
    <w:rsid w:val="00A7671C"/>
    <w:rsid w:val="00A87D67"/>
    <w:rsid w:val="00A94B33"/>
    <w:rsid w:val="00AA2CBC"/>
    <w:rsid w:val="00AC5820"/>
    <w:rsid w:val="00AD1CD8"/>
    <w:rsid w:val="00AF116D"/>
    <w:rsid w:val="00B258BB"/>
    <w:rsid w:val="00B401C1"/>
    <w:rsid w:val="00B40431"/>
    <w:rsid w:val="00B6548F"/>
    <w:rsid w:val="00B67B97"/>
    <w:rsid w:val="00B87CA7"/>
    <w:rsid w:val="00B968C8"/>
    <w:rsid w:val="00BA3EC5"/>
    <w:rsid w:val="00BA51D9"/>
    <w:rsid w:val="00BB5DFC"/>
    <w:rsid w:val="00BD279D"/>
    <w:rsid w:val="00BD6BB8"/>
    <w:rsid w:val="00BF74E3"/>
    <w:rsid w:val="00C16B71"/>
    <w:rsid w:val="00C462F9"/>
    <w:rsid w:val="00C66BA2"/>
    <w:rsid w:val="00C820AB"/>
    <w:rsid w:val="00C84D43"/>
    <w:rsid w:val="00C85117"/>
    <w:rsid w:val="00C95985"/>
    <w:rsid w:val="00CA6075"/>
    <w:rsid w:val="00CC5026"/>
    <w:rsid w:val="00CC68D0"/>
    <w:rsid w:val="00D03794"/>
    <w:rsid w:val="00D03F9A"/>
    <w:rsid w:val="00D06D51"/>
    <w:rsid w:val="00D24991"/>
    <w:rsid w:val="00D37EC2"/>
    <w:rsid w:val="00D50255"/>
    <w:rsid w:val="00D50B02"/>
    <w:rsid w:val="00D52833"/>
    <w:rsid w:val="00D53335"/>
    <w:rsid w:val="00D618AB"/>
    <w:rsid w:val="00D66520"/>
    <w:rsid w:val="00D7645C"/>
    <w:rsid w:val="00DA3A67"/>
    <w:rsid w:val="00DC6827"/>
    <w:rsid w:val="00DE34CF"/>
    <w:rsid w:val="00DE7626"/>
    <w:rsid w:val="00E10E54"/>
    <w:rsid w:val="00E13F3D"/>
    <w:rsid w:val="00E259B2"/>
    <w:rsid w:val="00E34898"/>
    <w:rsid w:val="00E63240"/>
    <w:rsid w:val="00E86784"/>
    <w:rsid w:val="00E94550"/>
    <w:rsid w:val="00EA3573"/>
    <w:rsid w:val="00EB09B7"/>
    <w:rsid w:val="00EC3C5D"/>
    <w:rsid w:val="00EC4BAF"/>
    <w:rsid w:val="00ED0578"/>
    <w:rsid w:val="00EE4835"/>
    <w:rsid w:val="00EE7D7C"/>
    <w:rsid w:val="00F14B22"/>
    <w:rsid w:val="00F208D4"/>
    <w:rsid w:val="00F25D98"/>
    <w:rsid w:val="00F26FAA"/>
    <w:rsid w:val="00F300FB"/>
    <w:rsid w:val="00F36772"/>
    <w:rsid w:val="00F500C1"/>
    <w:rsid w:val="00F6385B"/>
    <w:rsid w:val="00F85F7E"/>
    <w:rsid w:val="00F924DB"/>
    <w:rsid w:val="00FA0CC8"/>
    <w:rsid w:val="00FB6386"/>
    <w:rsid w:val="00FC580D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398644"/>
  <w15:docId w15:val="{00C1E12D-BA27-4F18-82BC-8DA7A7BA6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28EC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95E68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5D6D5B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4B68FC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861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9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89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3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34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9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88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41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50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922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08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80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42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6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88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41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50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94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90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8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94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68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59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52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19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77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18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51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76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77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21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41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8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75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75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734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83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53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72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445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7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95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6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54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85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62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37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966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93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59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74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6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7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47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44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91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52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532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17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53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20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65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97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805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35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06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64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71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356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203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59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46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15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99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21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48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89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4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91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61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60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09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41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65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36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8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00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026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12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41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716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12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305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96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82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01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00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99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4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22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58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51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842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05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90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69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73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69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907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21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17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48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69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15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30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86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2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45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92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1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7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74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00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80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63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14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80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41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9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97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61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155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36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149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97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8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53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22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40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87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70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84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73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5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54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50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3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155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16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50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97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68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89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841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9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876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18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92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8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79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46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54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71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261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61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22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76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561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43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92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73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3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1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08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10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52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5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02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89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25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367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2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5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1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74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8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75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19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19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5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044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7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44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08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12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64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76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72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4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05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02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95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54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83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52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44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510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34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8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86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5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97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919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35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01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43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66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75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40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5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44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7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79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49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98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25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60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66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2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114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90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74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43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10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82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62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1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95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23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8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1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20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31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9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35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457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2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286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61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83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82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03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259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1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67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29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89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04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72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78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97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34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25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77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11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4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70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36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42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97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15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633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70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6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37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26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77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52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75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57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30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2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19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53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14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82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55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63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138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1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03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83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28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23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38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27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81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13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08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06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06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2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30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8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1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67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59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47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35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41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65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61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74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74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83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46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9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45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72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64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16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96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61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15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815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85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2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36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75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762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11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82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92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06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466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1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9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79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4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2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16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34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05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6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445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085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97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35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35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32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27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37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015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5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7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47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82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24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33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55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49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69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242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03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38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29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93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49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84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0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804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63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3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20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85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94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6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06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3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8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86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70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72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9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4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7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45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48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94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5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26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3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4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5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05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54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90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2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57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9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52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67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72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93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0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0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8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03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3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0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20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41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5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0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98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54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5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15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7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2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3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5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88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07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88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89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4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84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2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32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21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45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58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9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5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40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39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0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8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7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5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24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6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40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88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6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36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71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0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45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45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0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15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5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79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6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8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95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9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66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33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18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94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67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12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78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3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97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1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86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9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94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3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3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10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7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85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15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70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0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8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49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8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9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44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95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49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9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59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5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51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29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60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7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5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2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8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333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4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74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56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5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1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36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65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A97E3-1B88-46D7-BFF6-1A6D31971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3</Pages>
  <Words>468</Words>
  <Characters>3469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3930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8</cp:revision>
  <cp:lastPrinted>1900-01-01T08:00:00Z</cp:lastPrinted>
  <dcterms:created xsi:type="dcterms:W3CDTF">2022-06-08T16:46:00Z</dcterms:created>
  <dcterms:modified xsi:type="dcterms:W3CDTF">2022-07-15T13:03:00Z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