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980E" w14:textId="5136FE2E" w:rsidR="003B61A8" w:rsidRPr="00554A17" w:rsidRDefault="00496C7D" w:rsidP="003B61A8">
      <w:pPr>
        <w:pStyle w:val="Header"/>
        <w:tabs>
          <w:tab w:val="right" w:pos="9356"/>
          <w:tab w:val="right" w:pos="10206"/>
        </w:tabs>
        <w:rPr>
          <w:rFonts w:cs="Arial"/>
          <w:i/>
          <w:sz w:val="24"/>
        </w:rPr>
      </w:pPr>
      <w:bookmarkStart w:id="0" w:name="_Toc491868096"/>
      <w:r w:rsidRPr="00496C7D">
        <w:rPr>
          <w:rFonts w:cs="Arial"/>
          <w:sz w:val="24"/>
        </w:rPr>
        <w:t>3GP</w:t>
      </w:r>
      <w:r w:rsidRPr="00554A17">
        <w:rPr>
          <w:rFonts w:cs="Arial"/>
          <w:sz w:val="24"/>
        </w:rPr>
        <w:t>P TSG RAN Meeting #1</w:t>
      </w:r>
      <w:r w:rsidR="009D67DC" w:rsidRPr="00554A17">
        <w:rPr>
          <w:rFonts w:cs="Arial"/>
          <w:sz w:val="24"/>
        </w:rPr>
        <w:t>10</w:t>
      </w:r>
      <w:r w:rsidR="003B61A8" w:rsidRPr="00554A17">
        <w:rPr>
          <w:rFonts w:cs="Arial"/>
          <w:i/>
          <w:sz w:val="24"/>
        </w:rPr>
        <w:tab/>
      </w:r>
      <w:r w:rsidR="003B61A8" w:rsidRPr="00554A17">
        <w:rPr>
          <w:rFonts w:cs="Arial"/>
          <w:iCs/>
          <w:sz w:val="24"/>
        </w:rPr>
        <w:t>R</w:t>
      </w:r>
      <w:r w:rsidR="00D756B5" w:rsidRPr="00554A17">
        <w:rPr>
          <w:rFonts w:cs="Arial"/>
          <w:iCs/>
          <w:sz w:val="24"/>
        </w:rPr>
        <w:t>P</w:t>
      </w:r>
      <w:r w:rsidR="003B61A8" w:rsidRPr="005D08FA">
        <w:rPr>
          <w:rFonts w:cs="Arial"/>
          <w:iCs/>
          <w:sz w:val="24"/>
        </w:rPr>
        <w:t>-</w:t>
      </w:r>
      <w:r w:rsidR="00BF69F0" w:rsidRPr="005D08FA">
        <w:rPr>
          <w:rFonts w:cs="Arial"/>
          <w:iCs/>
          <w:sz w:val="24"/>
        </w:rPr>
        <w:t>253686</w:t>
      </w:r>
    </w:p>
    <w:p w14:paraId="225BCA78" w14:textId="5CF55F55" w:rsidR="00070795" w:rsidRPr="00554A17" w:rsidRDefault="00EE38EF" w:rsidP="00070795">
      <w:pPr>
        <w:pStyle w:val="Header"/>
        <w:tabs>
          <w:tab w:val="right" w:pos="10206"/>
        </w:tabs>
        <w:spacing w:after="120"/>
        <w:rPr>
          <w:rFonts w:cs="Arial"/>
          <w:sz w:val="24"/>
        </w:rPr>
      </w:pPr>
      <w:r w:rsidRPr="00554A17">
        <w:rPr>
          <w:rFonts w:cs="Arial"/>
          <w:sz w:val="24"/>
        </w:rPr>
        <w:t>B</w:t>
      </w:r>
      <w:r w:rsidR="00AE2A18" w:rsidRPr="00554A17">
        <w:rPr>
          <w:rFonts w:cs="Arial"/>
          <w:sz w:val="24"/>
        </w:rPr>
        <w:t>altimore</w:t>
      </w:r>
      <w:r w:rsidR="008D0A45" w:rsidRPr="00554A17">
        <w:rPr>
          <w:rFonts w:cs="Arial"/>
          <w:sz w:val="24"/>
        </w:rPr>
        <w:t xml:space="preserve">, </w:t>
      </w:r>
      <w:r w:rsidR="009D67DC" w:rsidRPr="00554A17">
        <w:rPr>
          <w:rFonts w:cs="Arial"/>
          <w:sz w:val="24"/>
        </w:rPr>
        <w:t>US</w:t>
      </w:r>
      <w:r w:rsidR="00070795" w:rsidRPr="00554A17">
        <w:rPr>
          <w:rFonts w:cs="Arial"/>
          <w:sz w:val="24"/>
        </w:rPr>
        <w:t>,</w:t>
      </w:r>
      <w:r w:rsidR="00E01242" w:rsidRPr="00554A17">
        <w:rPr>
          <w:rFonts w:cs="Arial"/>
          <w:sz w:val="24"/>
        </w:rPr>
        <w:t xml:space="preserve"> </w:t>
      </w:r>
      <w:r w:rsidR="001D2458" w:rsidRPr="00554A17">
        <w:rPr>
          <w:rFonts w:cs="Arial"/>
          <w:sz w:val="24"/>
        </w:rPr>
        <w:t>8</w:t>
      </w:r>
      <w:r w:rsidR="002770E8" w:rsidRPr="00554A17">
        <w:rPr>
          <w:rFonts w:cs="Arial"/>
          <w:sz w:val="24"/>
          <w:vertAlign w:val="superscript"/>
        </w:rPr>
        <w:t>th</w:t>
      </w:r>
      <w:r w:rsidR="002770E8" w:rsidRPr="00554A17">
        <w:rPr>
          <w:rFonts w:cs="Arial"/>
          <w:sz w:val="24"/>
        </w:rPr>
        <w:t xml:space="preserve"> </w:t>
      </w:r>
      <w:r w:rsidR="006C791A" w:rsidRPr="00554A17">
        <w:rPr>
          <w:rFonts w:cs="Arial"/>
          <w:sz w:val="24"/>
        </w:rPr>
        <w:t xml:space="preserve">to </w:t>
      </w:r>
      <w:r w:rsidR="00503B64" w:rsidRPr="00554A17">
        <w:rPr>
          <w:rFonts w:cs="Arial"/>
          <w:sz w:val="24"/>
        </w:rPr>
        <w:t>1</w:t>
      </w:r>
      <w:r w:rsidR="001D2458" w:rsidRPr="00554A17">
        <w:rPr>
          <w:rFonts w:cs="Arial"/>
          <w:sz w:val="24"/>
        </w:rPr>
        <w:t>1</w:t>
      </w:r>
      <w:r w:rsidR="00F20EF0" w:rsidRPr="00554A17">
        <w:rPr>
          <w:rFonts w:cs="Arial"/>
          <w:sz w:val="24"/>
          <w:vertAlign w:val="superscript"/>
        </w:rPr>
        <w:t>th</w:t>
      </w:r>
      <w:r w:rsidR="00F20EF0" w:rsidRPr="00554A17">
        <w:rPr>
          <w:rFonts w:cs="Arial"/>
          <w:sz w:val="24"/>
        </w:rPr>
        <w:t xml:space="preserve"> </w:t>
      </w:r>
      <w:r w:rsidR="001D2458" w:rsidRPr="00554A17">
        <w:rPr>
          <w:rFonts w:cs="Arial"/>
          <w:sz w:val="24"/>
        </w:rPr>
        <w:t>December</w:t>
      </w:r>
      <w:r w:rsidR="002770E8" w:rsidRPr="00554A17">
        <w:rPr>
          <w:rFonts w:cs="Arial"/>
          <w:sz w:val="24"/>
        </w:rPr>
        <w:t xml:space="preserve"> 2025</w:t>
      </w:r>
      <w:r w:rsidR="002770E8" w:rsidRPr="00554A17">
        <w:rPr>
          <w:rFonts w:cs="Arial"/>
          <w:sz w:val="24"/>
          <w:vertAlign w:val="superscript"/>
        </w:rPr>
        <w:t xml:space="preserve"> </w:t>
      </w:r>
    </w:p>
    <w:p w14:paraId="5BE65FC9" w14:textId="77777777" w:rsidR="003B61A8" w:rsidRPr="00554A17" w:rsidRDefault="003B61A8" w:rsidP="003B61A8">
      <w:pPr>
        <w:spacing w:after="120"/>
        <w:ind w:left="1985" w:hanging="1985"/>
        <w:rPr>
          <w:rFonts w:ascii="Arial" w:hAnsi="Arial" w:cs="Arial"/>
          <w:b/>
        </w:rPr>
      </w:pPr>
    </w:p>
    <w:p w14:paraId="2FF594BC" w14:textId="77777777" w:rsidR="003B61A8" w:rsidRPr="00554A17" w:rsidRDefault="003B61A8" w:rsidP="003B61A8">
      <w:pPr>
        <w:spacing w:after="120"/>
        <w:ind w:left="1985" w:hanging="1985"/>
        <w:rPr>
          <w:rFonts w:ascii="Arial" w:hAnsi="Arial" w:cs="Arial"/>
          <w:bCs/>
        </w:rPr>
      </w:pPr>
      <w:r w:rsidRPr="00554A17">
        <w:rPr>
          <w:rFonts w:ascii="Arial" w:hAnsi="Arial" w:cs="Arial"/>
          <w:b/>
        </w:rPr>
        <w:t>Source:</w:t>
      </w:r>
      <w:r w:rsidRPr="00554A17">
        <w:rPr>
          <w:rFonts w:ascii="Arial" w:hAnsi="Arial" w:cs="Arial"/>
          <w:b/>
        </w:rPr>
        <w:tab/>
      </w:r>
      <w:r w:rsidRPr="00554A17">
        <w:rPr>
          <w:rFonts w:ascii="Arial" w:hAnsi="Arial" w:cs="Arial"/>
          <w:bCs/>
        </w:rPr>
        <w:t>Ericsson</w:t>
      </w:r>
    </w:p>
    <w:p w14:paraId="7B57CDA7" w14:textId="779A8B1F" w:rsidR="003B61A8" w:rsidRPr="00554A17" w:rsidRDefault="003B61A8" w:rsidP="003B61A8">
      <w:pPr>
        <w:spacing w:after="120"/>
        <w:ind w:left="1985" w:hanging="1985"/>
        <w:rPr>
          <w:rFonts w:ascii="Arial" w:hAnsi="Arial" w:cs="Arial"/>
          <w:bCs/>
          <w:color w:val="FF0000"/>
        </w:rPr>
      </w:pPr>
      <w:r w:rsidRPr="00554A17">
        <w:rPr>
          <w:rFonts w:ascii="Arial" w:hAnsi="Arial" w:cs="Arial"/>
          <w:b/>
        </w:rPr>
        <w:t>Title:</w:t>
      </w:r>
      <w:r w:rsidRPr="00554A17">
        <w:rPr>
          <w:rFonts w:ascii="Arial" w:hAnsi="Arial" w:cs="Arial"/>
          <w:b/>
        </w:rPr>
        <w:tab/>
      </w:r>
      <w:r w:rsidR="00600E9C" w:rsidRPr="00554A17">
        <w:rPr>
          <w:rFonts w:ascii="Arial" w:hAnsi="Arial" w:cs="Arial"/>
          <w:bCs/>
        </w:rPr>
        <w:t xml:space="preserve">Draft LS to ECC PT1 on request </w:t>
      </w:r>
      <w:r w:rsidR="006B6795">
        <w:rPr>
          <w:rFonts w:ascii="Arial" w:hAnsi="Arial" w:cs="Arial"/>
          <w:bCs/>
        </w:rPr>
        <w:t>for</w:t>
      </w:r>
      <w:r w:rsidR="006B6795" w:rsidRPr="00554A17">
        <w:rPr>
          <w:rFonts w:ascii="Arial" w:hAnsi="Arial" w:cs="Arial"/>
          <w:bCs/>
        </w:rPr>
        <w:t xml:space="preserve"> </w:t>
      </w:r>
      <w:r w:rsidR="00600E9C" w:rsidRPr="00554A17">
        <w:rPr>
          <w:rFonts w:ascii="Arial" w:hAnsi="Arial" w:cs="Arial"/>
          <w:bCs/>
        </w:rPr>
        <w:t>information related to AAS BS operation below 1 GHz</w:t>
      </w:r>
      <w:r w:rsidR="00600E9C" w:rsidRPr="00554A17" w:rsidDel="00600E9C">
        <w:rPr>
          <w:rFonts w:ascii="Arial" w:hAnsi="Arial" w:cs="Arial"/>
          <w:b/>
        </w:rPr>
        <w:t xml:space="preserve"> </w:t>
      </w:r>
    </w:p>
    <w:p w14:paraId="72798C4E" w14:textId="45C20F9A" w:rsidR="003B61A8" w:rsidRPr="00554A17" w:rsidRDefault="003B61A8" w:rsidP="003B61A8">
      <w:pPr>
        <w:spacing w:after="120"/>
        <w:ind w:left="1985" w:hanging="1985"/>
        <w:rPr>
          <w:rFonts w:ascii="Arial" w:hAnsi="Arial" w:cs="Arial"/>
          <w:bCs/>
          <w:color w:val="FF0000"/>
          <w:lang w:val="en-US"/>
        </w:rPr>
      </w:pPr>
      <w:r w:rsidRPr="00554A17">
        <w:rPr>
          <w:rFonts w:ascii="Arial" w:hAnsi="Arial" w:cs="Arial"/>
          <w:b/>
          <w:lang w:val="en-US"/>
        </w:rPr>
        <w:t>Agenda item:</w:t>
      </w:r>
      <w:r w:rsidRPr="00554A17">
        <w:rPr>
          <w:rFonts w:ascii="Arial" w:hAnsi="Arial" w:cs="Arial"/>
          <w:b/>
          <w:lang w:val="en-US"/>
        </w:rPr>
        <w:tab/>
      </w:r>
      <w:r w:rsidR="00554A17" w:rsidRPr="005D08FA">
        <w:rPr>
          <w:rFonts w:ascii="Arial" w:hAnsi="Arial" w:cs="Arial"/>
          <w:bCs/>
          <w:lang w:val="en-US"/>
        </w:rPr>
        <w:t>7</w:t>
      </w:r>
    </w:p>
    <w:p w14:paraId="3C088A4A" w14:textId="09912FAA" w:rsidR="003B61A8" w:rsidRDefault="003B61A8" w:rsidP="003B61A8">
      <w:pPr>
        <w:spacing w:after="120"/>
        <w:ind w:left="1985" w:hanging="1985"/>
        <w:rPr>
          <w:rFonts w:ascii="Arial" w:hAnsi="Arial" w:cs="Arial"/>
          <w:bCs/>
          <w:color w:val="FF0000"/>
        </w:rPr>
      </w:pPr>
      <w:r w:rsidRPr="00554A17">
        <w:rPr>
          <w:rFonts w:ascii="Arial" w:hAnsi="Arial" w:cs="Arial"/>
          <w:b/>
        </w:rPr>
        <w:t>Document for:</w:t>
      </w:r>
      <w:r w:rsidRPr="00554A17">
        <w:rPr>
          <w:rFonts w:ascii="Arial" w:hAnsi="Arial" w:cs="Arial"/>
          <w:b/>
        </w:rPr>
        <w:tab/>
      </w:r>
      <w:r w:rsidR="00C1177B" w:rsidRPr="00554A17">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BDB6BF0" w14:textId="2AA238F0" w:rsidR="001C1952" w:rsidRDefault="001C1952" w:rsidP="007A6652">
      <w:pPr>
        <w:pStyle w:val="BodyText"/>
      </w:pPr>
      <w:r>
        <w:t xml:space="preserve">At the last RAN4 meeting (RAN4#117 in Dallas) </w:t>
      </w:r>
      <w:r w:rsidR="005575AA">
        <w:t>technical aspects related to AAS BS operation within bands</w:t>
      </w:r>
      <w:r w:rsidR="004E1042">
        <w:t xml:space="preserve"> in the lower region of FR1 was discussed extensively. The outcome was collected </w:t>
      </w:r>
      <w:r w:rsidR="00AA6BDB">
        <w:t>in a LS to RAN</w:t>
      </w:r>
      <w:r w:rsidR="00385D98">
        <w:t xml:space="preserve"> [1]</w:t>
      </w:r>
      <w:r w:rsidR="00AA6BDB">
        <w:t xml:space="preserve"> to inform on the status and need for time allocation </w:t>
      </w:r>
      <w:r w:rsidR="00385D98">
        <w:t>for technical discussion to establish answers to all questions. At</w:t>
      </w:r>
      <w:r w:rsidR="00DB0AE9">
        <w:t xml:space="preserve"> the end</w:t>
      </w:r>
      <w:r w:rsidR="00385D98">
        <w:t xml:space="preserve"> </w:t>
      </w:r>
      <w:r w:rsidR="00DB0AE9">
        <w:t>of the</w:t>
      </w:r>
      <w:r w:rsidR="00385D98">
        <w:t xml:space="preserve"> </w:t>
      </w:r>
      <w:r w:rsidR="0054564B">
        <w:t>LS</w:t>
      </w:r>
      <w:r w:rsidR="00DB0AE9">
        <w:t xml:space="preserve"> a draft LS to ECC PT is attached with </w:t>
      </w:r>
      <w:r w:rsidR="006B6550">
        <w:t>some answers to questions provided by ECC PT1</w:t>
      </w:r>
      <w:r w:rsidR="00C85FEB">
        <w:t xml:space="preserve"> to be used as baseline </w:t>
      </w:r>
      <w:r w:rsidR="000C3184">
        <w:t xml:space="preserve">at this meeting. </w:t>
      </w:r>
    </w:p>
    <w:p w14:paraId="54A11F59" w14:textId="230049BB" w:rsidR="00280AD6" w:rsidRDefault="00280AD6" w:rsidP="007A6652">
      <w:pPr>
        <w:pStyle w:val="BodyText"/>
      </w:pPr>
      <w:r>
        <w:t xml:space="preserve">Technical details to remaining open issues </w:t>
      </w:r>
      <w:r w:rsidR="00CF45B8">
        <w:t>are</w:t>
      </w:r>
      <w:r>
        <w:t xml:space="preserve"> captured in a way-forward contribution [2]. </w:t>
      </w:r>
    </w:p>
    <w:p w14:paraId="09FA8ECB" w14:textId="0AD90540" w:rsidR="007A6652" w:rsidRDefault="00336480" w:rsidP="007A6652">
      <w:pPr>
        <w:pStyle w:val="BodyText"/>
      </w:pPr>
      <w:r>
        <w:t xml:space="preserve">Based on the discussion in RAN4 </w:t>
      </w:r>
      <w:proofErr w:type="gramStart"/>
      <w:r>
        <w:t>it is clear that RAN4</w:t>
      </w:r>
      <w:proofErr w:type="gramEnd"/>
      <w:r>
        <w:t xml:space="preserve"> need more time for technical discussion to </w:t>
      </w:r>
      <w:r w:rsidR="00B01BA1">
        <w:t xml:space="preserve">establish solid answers to </w:t>
      </w:r>
      <w:r w:rsidR="00B01BA1" w:rsidRPr="00AE1DD6">
        <w:rPr>
          <w:u w:val="single"/>
        </w:rPr>
        <w:t>all</w:t>
      </w:r>
      <w:r w:rsidR="00B01BA1">
        <w:t xml:space="preserve"> questions provided by ECC PT1 regarding AAS BS to be operated in the lower region of FR1.</w:t>
      </w:r>
      <w:r w:rsidR="00DB647A">
        <w:t xml:space="preserve"> </w:t>
      </w:r>
      <w:r w:rsidR="007A6652">
        <w:t xml:space="preserve">Since RAN4 </w:t>
      </w:r>
      <w:proofErr w:type="gramStart"/>
      <w:r w:rsidR="007A6652">
        <w:t>is not able to</w:t>
      </w:r>
      <w:proofErr w:type="gramEnd"/>
      <w:r w:rsidR="007A6652">
        <w:t xml:space="preserve"> answer all questions directly time allocation for technical discussions will be needed at coming RAN4 meetings. Currently, no agenda with associated Time Unit (TU) allocation for such discussion is present during Rel-20 timeframe as indicated in input contribution to previous meeting</w:t>
      </w:r>
      <w:r w:rsidR="00DC2770">
        <w:t xml:space="preserve"> [3].</w:t>
      </w:r>
    </w:p>
    <w:p w14:paraId="221746D2" w14:textId="77777777" w:rsidR="007A6652" w:rsidRDefault="007A6652" w:rsidP="007A6652">
      <w:pPr>
        <w:pStyle w:val="BodyText"/>
      </w:pPr>
      <w:r>
        <w:t xml:space="preserve">In this contribution we provide an overview of requested information from ECC PT1, technical background relevant for AAS BS operation below 1 GHz and indication of work to be done to be able to provide a complete answer covering all questions. </w:t>
      </w:r>
    </w:p>
    <w:p w14:paraId="2E21A0B7" w14:textId="3CF99C6E" w:rsidR="007A6652" w:rsidRDefault="007A6652" w:rsidP="006205DD">
      <w:pPr>
        <w:pStyle w:val="BodyText"/>
      </w:pPr>
      <w:r>
        <w:t xml:space="preserve">At the end of this contribution a draft LS to </w:t>
      </w:r>
      <w:r w:rsidR="006743F9">
        <w:t>ECC PT1</w:t>
      </w:r>
      <w:r>
        <w:t xml:space="preserve"> </w:t>
      </w:r>
      <w:r w:rsidR="006743F9">
        <w:t xml:space="preserve">with answers to some questions and </w:t>
      </w:r>
      <w:r w:rsidR="00086D0B">
        <w:t xml:space="preserve">indicated </w:t>
      </w:r>
      <w:r w:rsidR="007903EF">
        <w:t xml:space="preserve">time schedule for </w:t>
      </w:r>
      <w:r w:rsidR="004F597D">
        <w:t xml:space="preserve">complete answer </w:t>
      </w:r>
      <w:r>
        <w:t>is attached</w:t>
      </w:r>
      <w:r w:rsidR="007903EF">
        <w:t>.</w:t>
      </w:r>
      <w:r>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6D7B35A" w14:textId="77777777" w:rsidR="00AB4E9B" w:rsidRPr="00AB4E9B" w:rsidRDefault="00AB4E9B" w:rsidP="00AB4E9B">
      <w:pPr>
        <w:spacing w:after="120"/>
      </w:pPr>
      <w:r w:rsidRPr="00AB4E9B">
        <w:t xml:space="preserve">The current versions of BS RF specifications (TS 37.105 for MSR AAS BS and TS 38.104 for NR BS) contain RF requirements for AAS BS supporting all bands defined within FR1. </w:t>
      </w:r>
      <w:proofErr w:type="gramStart"/>
      <w:r w:rsidRPr="00AB4E9B">
        <w:t>With this in mind ECC</w:t>
      </w:r>
      <w:proofErr w:type="gramEnd"/>
      <w:r w:rsidRPr="00AB4E9B">
        <w:t xml:space="preserve"> PT1 have asked RAN4 following questions:</w:t>
      </w:r>
    </w:p>
    <w:p w14:paraId="5C0870B7" w14:textId="77777777" w:rsidR="00AB4E9B" w:rsidRPr="00AB4E9B" w:rsidRDefault="00AB4E9B" w:rsidP="00AB4E9B">
      <w:pPr>
        <w:numPr>
          <w:ilvl w:val="0"/>
          <w:numId w:val="20"/>
        </w:numPr>
        <w:spacing w:after="120"/>
      </w:pPr>
      <w:r w:rsidRPr="00AB4E9B">
        <w:t>Unwanted emissions characteristics of AAS BSs operating in the 700 MHz, 800 MHz and 900 MHz bands.</w:t>
      </w:r>
    </w:p>
    <w:p w14:paraId="4AD90155" w14:textId="77777777" w:rsidR="00AB4E9B" w:rsidRPr="00AB4E9B" w:rsidRDefault="00AB4E9B" w:rsidP="00AB4E9B">
      <w:pPr>
        <w:numPr>
          <w:ilvl w:val="0"/>
          <w:numId w:val="20"/>
        </w:numPr>
        <w:spacing w:after="120"/>
      </w:pPr>
      <w:r w:rsidRPr="00AB4E9B">
        <w:t xml:space="preserve">Whether 3GPP TS 37.105 and TS 38.104 BS RF requirements are also applicable for AAS BS operation in bands below 1 GHz under consideration. </w:t>
      </w:r>
    </w:p>
    <w:p w14:paraId="02150674" w14:textId="77777777" w:rsidR="00AB4E9B" w:rsidRPr="00AB4E9B" w:rsidRDefault="00AB4E9B" w:rsidP="00AB4E9B">
      <w:pPr>
        <w:numPr>
          <w:ilvl w:val="0"/>
          <w:numId w:val="20"/>
        </w:numPr>
        <w:spacing w:after="120"/>
      </w:pPr>
      <w:r w:rsidRPr="00AB4E9B">
        <w:t>A model and associated parameters for modelling AAS BS antenna arrays in frequencies below 1 GHz, both in-band and out of band.</w:t>
      </w:r>
    </w:p>
    <w:p w14:paraId="7BA54B2E" w14:textId="19B210C6" w:rsidR="00AB4E9B" w:rsidRPr="00AB4E9B" w:rsidRDefault="00AB4E9B" w:rsidP="00AB4E9B">
      <w:pPr>
        <w:spacing w:after="120"/>
      </w:pPr>
      <w:r w:rsidRPr="00AB4E9B">
        <w:t xml:space="preserve">At previous </w:t>
      </w:r>
      <w:r w:rsidR="001B30FD">
        <w:t xml:space="preserve">RAN4 </w:t>
      </w:r>
      <w:r w:rsidRPr="00AB4E9B">
        <w:t>meeting</w:t>
      </w:r>
      <w:r w:rsidR="001B30FD">
        <w:t xml:space="preserve">s </w:t>
      </w:r>
      <w:r w:rsidR="001A783B">
        <w:t>decision</w:t>
      </w:r>
      <w:r w:rsidR="001B30FD">
        <w:t xml:space="preserve"> was made to split up the response into </w:t>
      </w:r>
      <w:r w:rsidR="000F02A6">
        <w:t xml:space="preserve">several response LS to ECC PT1 and </w:t>
      </w:r>
      <w:r w:rsidR="00AE1DD6">
        <w:t xml:space="preserve">seek </w:t>
      </w:r>
      <w:r w:rsidR="00AE1DD6" w:rsidRPr="00AB4E9B">
        <w:t>RAN</w:t>
      </w:r>
      <w:r w:rsidR="000F02A6">
        <w:t xml:space="preserve"> </w:t>
      </w:r>
      <w:r w:rsidRPr="00AB4E9B">
        <w:t xml:space="preserve">guidance on how to </w:t>
      </w:r>
      <w:r w:rsidR="000F02A6">
        <w:t xml:space="preserve">allocate time in RAN4 and </w:t>
      </w:r>
      <w:r w:rsidRPr="00AB4E9B">
        <w:t>create a schedule to be able to deliver answers to all technical questions raised by ECC PT1. The agreement in the way-forward contribution provided following guidance:</w:t>
      </w:r>
    </w:p>
    <w:p w14:paraId="0F422904" w14:textId="77777777" w:rsidR="00AB4E9B" w:rsidRPr="00AB4E9B" w:rsidRDefault="00AB4E9B" w:rsidP="00AB4E9B">
      <w:pPr>
        <w:numPr>
          <w:ilvl w:val="0"/>
          <w:numId w:val="21"/>
        </w:numPr>
        <w:spacing w:after="120"/>
      </w:pPr>
      <w:r w:rsidRPr="00AB4E9B">
        <w:t>Send the first reply LS from RAN#110 to ECC PT1 with answers to question(s) as agreed in RAN4 and schedule for second reply LS for remaining question(s).</w:t>
      </w:r>
    </w:p>
    <w:p w14:paraId="782C27E3" w14:textId="77777777" w:rsidR="00AB4E9B" w:rsidRPr="00AB4E9B" w:rsidRDefault="00AB4E9B" w:rsidP="00AB4E9B">
      <w:pPr>
        <w:numPr>
          <w:ilvl w:val="0"/>
          <w:numId w:val="21"/>
        </w:numPr>
        <w:spacing w:after="120"/>
      </w:pPr>
      <w:r w:rsidRPr="00AB4E9B">
        <w:t>Seek guidance at RAN#110 how to leverage 6G studies and their TU’s or ask for dedicated TU allocation for remaining question(s).</w:t>
      </w:r>
    </w:p>
    <w:p w14:paraId="51031A76" w14:textId="77777777" w:rsidR="00AB4E9B" w:rsidRPr="00AB4E9B" w:rsidRDefault="00AB4E9B" w:rsidP="00AB4E9B">
      <w:pPr>
        <w:spacing w:after="120"/>
      </w:pPr>
      <w:r w:rsidRPr="00AB4E9B">
        <w:t>In the following sub-sections technical details, draft answers and indications for further studies is presented.</w:t>
      </w:r>
    </w:p>
    <w:p w14:paraId="7F1B0963" w14:textId="77777777" w:rsidR="00AB4E9B" w:rsidRPr="00AB4E9B" w:rsidRDefault="00AB4E9B" w:rsidP="00AB4E9B">
      <w:pPr>
        <w:spacing w:after="120"/>
      </w:pPr>
    </w:p>
    <w:p w14:paraId="4B442A14" w14:textId="77777777" w:rsidR="00AB4E9B" w:rsidRPr="00AB4E9B" w:rsidRDefault="00AB4E9B" w:rsidP="00AB4E9B">
      <w:pPr>
        <w:spacing w:after="120"/>
      </w:pPr>
    </w:p>
    <w:p w14:paraId="110F18B6" w14:textId="77777777" w:rsidR="00AB4E9B" w:rsidRPr="00AB4E9B" w:rsidRDefault="00AB4E9B" w:rsidP="00AB4E9B">
      <w:pPr>
        <w:spacing w:after="120"/>
      </w:pPr>
    </w:p>
    <w:p w14:paraId="0B33B09F" w14:textId="77777777" w:rsidR="00AB4E9B" w:rsidRPr="00AB4E9B" w:rsidRDefault="00AB4E9B" w:rsidP="00AB4E9B">
      <w:pPr>
        <w:numPr>
          <w:ilvl w:val="1"/>
          <w:numId w:val="5"/>
        </w:numPr>
        <w:spacing w:after="120"/>
        <w:ind w:hanging="720"/>
        <w:rPr>
          <w:rFonts w:ascii="Arial" w:hAnsi="Arial" w:cs="Arial"/>
          <w:sz w:val="28"/>
          <w:szCs w:val="28"/>
        </w:rPr>
      </w:pPr>
      <w:r w:rsidRPr="00AB4E9B">
        <w:rPr>
          <w:rFonts w:ascii="Arial" w:hAnsi="Arial" w:cs="Arial"/>
          <w:sz w:val="28"/>
          <w:szCs w:val="28"/>
        </w:rPr>
        <w:t>Question 1: Unwanted emission characteristics</w:t>
      </w:r>
    </w:p>
    <w:p w14:paraId="590B8792" w14:textId="77777777" w:rsidR="00AB4E9B" w:rsidRPr="00AB4E9B" w:rsidRDefault="00AB4E9B" w:rsidP="00AB4E9B">
      <w:r w:rsidRPr="00AB4E9B">
        <w:t xml:space="preserve">Requirement levels for unwanted emissions for AAS BS operating within FR1 is defined in the MSR specification TS 37.105, clause 6.6 clause 9.7 and the NR specification TS 38.104, clause 6.6 and clause 9.7. </w:t>
      </w:r>
    </w:p>
    <w:p w14:paraId="2A5CD4A4" w14:textId="77777777" w:rsidR="00AB4E9B" w:rsidRPr="00AB4E9B" w:rsidRDefault="00AB4E9B" w:rsidP="00AB4E9B">
      <w:r w:rsidRPr="00AB4E9B">
        <w:t>Unwanted emission including spectral and spatial characteristics for AAS BS operating in 700 MHz, 800 MHz and 900 MHz bands is not available in RAN4. Currently, information related to AAS operation is known for bands above 1 GHz since AAS BS have been deployed in networks for many years. For AAS BS above 1 GHz relevant simulations models are established. To collect characteristics a measurement campaign needs to be initiated. Currently RAN4 has no plans to conduct such measurement campaign.</w:t>
      </w:r>
    </w:p>
    <w:p w14:paraId="24B6C97F" w14:textId="43FB79D2" w:rsidR="005717A0" w:rsidRPr="00AB4E9B" w:rsidRDefault="00AB4E9B" w:rsidP="00AB4E9B">
      <w:r w:rsidRPr="00AB4E9B">
        <w:rPr>
          <w:b/>
          <w:bCs/>
          <w:u w:val="single"/>
        </w:rPr>
        <w:t>Observation 1:</w:t>
      </w:r>
      <w:r w:rsidRPr="00AB4E9B">
        <w:t xml:space="preserve"> The RAN4 AAS BS requirements are applicable for all bands. However, RAN4 currently does not have recent information regarding actual spatial unwanted emission for AAS BS operating below 1 GHz. If needed and AAS sub-GHz products are deployed, RAN4 needs to initiate a study to collect measurement data for unwanted emission relevant for AAS BS operating below 1 GHz.</w:t>
      </w:r>
    </w:p>
    <w:p w14:paraId="7AD183FE" w14:textId="77777777" w:rsidR="00AB4E9B" w:rsidRPr="00AB4E9B" w:rsidRDefault="00AB4E9B" w:rsidP="00AB4E9B">
      <w:r w:rsidRPr="00AB4E9B">
        <w:t>RAN4 should capture the current situation in the answer to ECC PT1. From way-forward it was agreed to consider the following answer:</w:t>
      </w:r>
    </w:p>
    <w:p w14:paraId="288DCA12" w14:textId="7FD79788" w:rsidR="00006A05" w:rsidRDefault="00006A05" w:rsidP="00AB4E9B">
      <w:pPr>
        <w:overflowPunct w:val="0"/>
        <w:autoSpaceDE w:val="0"/>
        <w:autoSpaceDN w:val="0"/>
        <w:adjustRightInd w:val="0"/>
        <w:textAlignment w:val="baseline"/>
        <w:rPr>
          <w:i/>
          <w:iCs/>
          <w:lang w:eastAsia="zh-CN"/>
        </w:rPr>
      </w:pPr>
      <w:bookmarkStart w:id="1" w:name="_Hlk212708775"/>
      <w:r w:rsidRPr="00006A05">
        <w:rPr>
          <w:i/>
          <w:iCs/>
          <w:lang w:eastAsia="zh-CN"/>
        </w:rPr>
        <w:t>The unwanted emissions characteristics of AAS BS and NR BS operating in bands below 1 GHz (including 700 MHz, 800 MHz and 900 MHz bands) are captured since Rel-15 in AAS BS specifications (i.e., TS 37.105, TS 37.145-1, TS 37.145-2), and NR BS specifications (i.e., TS 38.104, TS 38.141-1, TS 38.141-2). The unwanted emissions characteristics of AAS BS were derived in Rel-15 based on 2 GHz carrier frequency simulations assumption and were implemented in technical specifications for AAS BS and NR BS in a band-agnostic manner. The low band AAS products were not explicitly considered for AAS BS use during Rel-15 work. Therefore, updates to the unwanted emissions characteristics may need reconsideration, but currently there is no conclusion when and if this would happen in RAN4.</w:t>
      </w:r>
    </w:p>
    <w:bookmarkEnd w:id="1"/>
    <w:p w14:paraId="0D32BEC0" w14:textId="77777777" w:rsidR="00AB4E9B" w:rsidRPr="00AB4E9B" w:rsidRDefault="00AB4E9B" w:rsidP="00AB4E9B"/>
    <w:p w14:paraId="6ECC7389" w14:textId="77777777" w:rsidR="00AB4E9B" w:rsidRPr="00AB4E9B" w:rsidRDefault="00AB4E9B" w:rsidP="00AB4E9B">
      <w:pPr>
        <w:numPr>
          <w:ilvl w:val="1"/>
          <w:numId w:val="5"/>
        </w:numPr>
        <w:spacing w:after="120"/>
        <w:ind w:hanging="720"/>
        <w:rPr>
          <w:rFonts w:ascii="Arial" w:hAnsi="Arial" w:cs="Arial"/>
          <w:sz w:val="28"/>
          <w:szCs w:val="28"/>
        </w:rPr>
      </w:pPr>
      <w:r w:rsidRPr="00AB4E9B">
        <w:rPr>
          <w:rFonts w:ascii="Arial" w:hAnsi="Arial" w:cs="Arial"/>
          <w:sz w:val="28"/>
          <w:szCs w:val="28"/>
        </w:rPr>
        <w:t>Question 2: Requirement applicability</w:t>
      </w:r>
    </w:p>
    <w:p w14:paraId="347939EB" w14:textId="77777777" w:rsidR="00AB4E9B" w:rsidRPr="00AB4E9B" w:rsidRDefault="00AB4E9B" w:rsidP="00AB4E9B">
      <w:r w:rsidRPr="00AB4E9B">
        <w:t>The current requirement levels for unwanted emission were originally derived for non-AAS operating around 2 GHz as part of UTRA technical background. In addition, requirement for AAS BS was defined in Rel-13/15 by moving requirements to the OTA domain maintaining equivalent protection with non-AAS requirement levels.</w:t>
      </w:r>
    </w:p>
    <w:p w14:paraId="29AFBC9F" w14:textId="77777777" w:rsidR="00AB4E9B" w:rsidRPr="00AB4E9B" w:rsidRDefault="00AB4E9B" w:rsidP="00AB4E9B">
      <w:r w:rsidRPr="00AB4E9B">
        <w:t xml:space="preserve">When new bands are introduced RAN4 typically evaluate adjacent channel co-existence and define proper requirement levels for (ACLR and ACS for both BS and UE). Based on request RAN4 also is conducting re-evaluation of other requirement levels, e.g. transmitter spurious emission for band n104 in Rel-19. </w:t>
      </w:r>
    </w:p>
    <w:p w14:paraId="55E3E7D7" w14:textId="77777777" w:rsidR="00AB4E9B" w:rsidRPr="00AB4E9B" w:rsidRDefault="00AB4E9B" w:rsidP="00AB4E9B">
      <w:r w:rsidRPr="00AB4E9B">
        <w:t xml:space="preserve">It is worth to point out that the background assumptions used for UTRA may differ in terms of BS antenna size and deployment parameters (ISD, grid-shift, etc.). </w:t>
      </w:r>
    </w:p>
    <w:p w14:paraId="23421945" w14:textId="71968693" w:rsidR="00AB4E9B" w:rsidRPr="00AB4E9B" w:rsidRDefault="00AB4E9B" w:rsidP="00AB4E9B">
      <w:r w:rsidRPr="00AB4E9B">
        <w:t>Considering AAS BS operating below 1 GHz it would be reasonable</w:t>
      </w:r>
      <w:r w:rsidR="00FD0D0F">
        <w:t xml:space="preserve"> if needed</w:t>
      </w:r>
      <w:r w:rsidRPr="00AB4E9B">
        <w:t xml:space="preserve"> to initiate a re-evaluation short study to check requirement levels for BS AAS ACLR and ACS and transmitter spurious emissions based on relevant parameters assumptions. Currently, such activities are not planned in Rel-19 and Rel-20 timeframe. One approach could be to consider including it in the scope of the RAN4 BS RF 6G study. </w:t>
      </w:r>
    </w:p>
    <w:p w14:paraId="39D030B4" w14:textId="77777777" w:rsidR="00AB4E9B" w:rsidRPr="00AB4E9B" w:rsidRDefault="00AB4E9B" w:rsidP="00AB4E9B">
      <w:r w:rsidRPr="00AB4E9B">
        <w:rPr>
          <w:b/>
          <w:bCs/>
          <w:u w:val="single"/>
        </w:rPr>
        <w:t>Observation 2:</w:t>
      </w:r>
      <w:r w:rsidRPr="00AB4E9B">
        <w:t xml:space="preserve"> Requirement levels for unwanted emissions in TS 38.104 and TS 37.105 are derived based on legacy non-AAS requirement levels. Before we provide response to ECC PT1 there may be a need to re-evaluate and check that requirements are sufficient to guarantee adjacent channel co-existence and protection of other 3GPP bands used in the same geographical area.</w:t>
      </w:r>
    </w:p>
    <w:p w14:paraId="02E92B8E" w14:textId="77777777" w:rsidR="00AB4E9B" w:rsidRPr="00AB4E9B" w:rsidRDefault="00AB4E9B" w:rsidP="00AB4E9B">
      <w:r w:rsidRPr="00AB4E9B">
        <w:t>RAN4 should capture the current situation in the answer to ECC PT1. From way-forward it was agreed to consider the following answer:</w:t>
      </w:r>
    </w:p>
    <w:p w14:paraId="5B5F8E75" w14:textId="76F4A0BF" w:rsidR="008A6897" w:rsidRDefault="00C80C35" w:rsidP="00AB4E9B">
      <w:pPr>
        <w:rPr>
          <w:i/>
          <w:iCs/>
        </w:rPr>
      </w:pPr>
      <w:r w:rsidRPr="00C80C35">
        <w:rPr>
          <w:i/>
          <w:iCs/>
        </w:rPr>
        <w:t xml:space="preserve">3GPP TS 37.105 and TS 38.104 BS RF requirements are also applicable for AAS BS operation in bands below 1 GHz, including operating bands in the 700 MHz, 800 MHz and 900 </w:t>
      </w:r>
      <w:proofErr w:type="spellStart"/>
      <w:r w:rsidRPr="00C80C35">
        <w:rPr>
          <w:i/>
          <w:iCs/>
        </w:rPr>
        <w:t>MHz.</w:t>
      </w:r>
      <w:proofErr w:type="spellEnd"/>
      <w:r w:rsidRPr="00C80C35">
        <w:rPr>
          <w:i/>
          <w:iCs/>
        </w:rPr>
        <w:t xml:space="preserve"> Those requirement levels were originally derived based on conducted limits for non-AAS BS and may need reconsideration, but currently there is no conclusion when and if this would happen in RAN4.</w:t>
      </w:r>
    </w:p>
    <w:p w14:paraId="5D574243" w14:textId="77777777" w:rsidR="008A6897" w:rsidRDefault="008A6897" w:rsidP="00AB4E9B">
      <w:pPr>
        <w:rPr>
          <w:i/>
          <w:iCs/>
        </w:rPr>
      </w:pPr>
    </w:p>
    <w:p w14:paraId="3A61150F" w14:textId="77777777" w:rsidR="008A6897" w:rsidRPr="00AB4E9B" w:rsidRDefault="008A6897" w:rsidP="00AB4E9B">
      <w:pPr>
        <w:rPr>
          <w:i/>
          <w:iCs/>
        </w:rPr>
      </w:pPr>
    </w:p>
    <w:p w14:paraId="06B72FC1" w14:textId="48C5FF7C" w:rsidR="00AB4E9B" w:rsidRPr="00AB4E9B" w:rsidRDefault="00AB4E9B" w:rsidP="00AB4E9B">
      <w:r w:rsidRPr="00AB4E9B">
        <w:rPr>
          <w:b/>
          <w:bCs/>
          <w:u w:val="single"/>
        </w:rPr>
        <w:lastRenderedPageBreak/>
        <w:t>Observation 3:</w:t>
      </w:r>
      <w:r w:rsidRPr="00AB4E9B">
        <w:t xml:space="preserve"> It would also be worth to mention that conformance test specifications TS 38.141-2 and TS 37.145-2, did not consider OTA test aspects for AAS BS operation below 1 GHz. Hence, the applicability for BS type 1-O is questionable for AAS BS operating below 1 GH</w:t>
      </w:r>
      <w:r w:rsidR="00AB1E44">
        <w:t>z</w:t>
      </w:r>
      <w:r w:rsidRPr="00AB4E9B">
        <w:t xml:space="preserve"> considering current conformance test specifications.</w:t>
      </w:r>
      <w:r w:rsidR="00AB1E44">
        <w:t xml:space="preserve"> </w:t>
      </w:r>
      <w:r w:rsidR="00B54693">
        <w:t xml:space="preserve">Further work related to Measurement Uncertainty (MU) evaluation is needed below 1 GHz to make specifications complete. </w:t>
      </w:r>
      <w:r w:rsidRPr="00AB4E9B">
        <w:t xml:space="preserve">  </w:t>
      </w:r>
    </w:p>
    <w:p w14:paraId="3C998E90" w14:textId="77777777" w:rsidR="00AB4E9B" w:rsidRPr="00AB4E9B" w:rsidRDefault="00AB4E9B" w:rsidP="00AB4E9B"/>
    <w:p w14:paraId="69FEEC9F" w14:textId="77777777" w:rsidR="00AB4E9B" w:rsidRPr="00AB4E9B" w:rsidRDefault="00AB4E9B" w:rsidP="00AB4E9B">
      <w:pPr>
        <w:numPr>
          <w:ilvl w:val="1"/>
          <w:numId w:val="5"/>
        </w:numPr>
        <w:spacing w:after="120"/>
        <w:ind w:hanging="720"/>
        <w:rPr>
          <w:rFonts w:ascii="Arial" w:hAnsi="Arial" w:cs="Arial"/>
          <w:sz w:val="28"/>
          <w:szCs w:val="28"/>
        </w:rPr>
      </w:pPr>
      <w:r w:rsidRPr="00AB4E9B">
        <w:rPr>
          <w:rFonts w:ascii="Arial" w:hAnsi="Arial" w:cs="Arial"/>
          <w:sz w:val="28"/>
          <w:szCs w:val="28"/>
        </w:rPr>
        <w:t>Question 3: Relevant simulation assumptions</w:t>
      </w:r>
    </w:p>
    <w:p w14:paraId="73C88672" w14:textId="77777777" w:rsidR="00AB4E9B" w:rsidRPr="00AB4E9B" w:rsidRDefault="00AB4E9B" w:rsidP="00AB4E9B">
      <w:pPr>
        <w:spacing w:after="120"/>
      </w:pPr>
      <w:r w:rsidRPr="00AB4E9B">
        <w:t xml:space="preserve">The last question (Question 3) is very complex, and the corresponding answer requires further studies. RAN4 need to allocate time for technical discussions and analysis to be able to establish information for how the relevant array antenna configuration for operation below 1 GHz to be defined and establish array antenna model for out-of-band characteristics. </w:t>
      </w:r>
    </w:p>
    <w:p w14:paraId="6EDAB8D3" w14:textId="77777777" w:rsidR="00AB4E9B" w:rsidRDefault="00AB4E9B" w:rsidP="00AB4E9B">
      <w:pPr>
        <w:spacing w:after="120"/>
      </w:pPr>
      <w:r w:rsidRPr="00AB4E9B">
        <w:t>Therefore Question 3 needs to be split up into sub-categories: AAS BS array antenna parameters assumption and array antenna model assumption.</w:t>
      </w:r>
    </w:p>
    <w:p w14:paraId="28EA39F2" w14:textId="727868AA" w:rsidR="00F47DC3" w:rsidRPr="00AB4E9B" w:rsidRDefault="001F6F5F" w:rsidP="00AB4E9B">
      <w:pPr>
        <w:spacing w:after="120"/>
      </w:pPr>
      <w:r>
        <w:t>The outcome from last RAN4 meeting regarding Question 3 is captured in a way-forward contribution [2].</w:t>
      </w:r>
      <w:r w:rsidR="006A46C3">
        <w:t xml:space="preserve"> </w:t>
      </w:r>
      <w:r w:rsidR="00BC1B53">
        <w:t>Regarding modelling aspects no consensus was found.</w:t>
      </w:r>
      <w:r>
        <w:t xml:space="preserve"> </w:t>
      </w:r>
    </w:p>
    <w:p w14:paraId="57F168C4" w14:textId="77777777" w:rsidR="00AB4E9B" w:rsidRPr="00AB4E9B" w:rsidRDefault="00AB4E9B" w:rsidP="00AB4E9B">
      <w:pPr>
        <w:spacing w:after="120"/>
      </w:pPr>
    </w:p>
    <w:p w14:paraId="634D199E" w14:textId="77777777" w:rsidR="00AB4E9B" w:rsidRPr="00AB4E9B" w:rsidRDefault="00AB4E9B" w:rsidP="00AB4E9B">
      <w:pPr>
        <w:numPr>
          <w:ilvl w:val="2"/>
          <w:numId w:val="5"/>
        </w:numPr>
        <w:spacing w:after="120"/>
        <w:ind w:left="709" w:hanging="709"/>
        <w:rPr>
          <w:rFonts w:ascii="Arial" w:hAnsi="Arial" w:cs="Arial"/>
          <w:sz w:val="24"/>
          <w:szCs w:val="24"/>
        </w:rPr>
      </w:pPr>
      <w:r w:rsidRPr="00AB4E9B">
        <w:rPr>
          <w:rFonts w:ascii="Arial" w:hAnsi="Arial" w:cs="Arial"/>
          <w:sz w:val="24"/>
          <w:szCs w:val="24"/>
        </w:rPr>
        <w:t>Array parameters</w:t>
      </w:r>
    </w:p>
    <w:p w14:paraId="1FDCAA40" w14:textId="77777777" w:rsidR="00AB4E9B" w:rsidRPr="00AB4E9B" w:rsidRDefault="00AB4E9B" w:rsidP="00AB4E9B">
      <w:pPr>
        <w:spacing w:after="120"/>
      </w:pPr>
      <w:r w:rsidRPr="00AB4E9B">
        <w:t xml:space="preserve">For AAS BS operating below 1 GHz it is reasonable to assume that the antenna size will be larger than the antenna originally assumed for non-AAS (dual polarized single column passive antenna). In addition, it would be reasonable to focus on beamforming in the horizontal plane where UEs are distributed and add some beamforming functionality in the vertical domain where the UE distribution is limited. Therefore, it would be reasonable to establish an array antenna configuration including vertical sub-arrays allowing the number of transceivers to be in the range 8 </w:t>
      </w:r>
      <w:r w:rsidRPr="00AB4E9B">
        <w:rPr>
          <w:u w:val="single"/>
        </w:rPr>
        <w:t>&lt;</w:t>
      </w:r>
      <w:r w:rsidRPr="00AB4E9B">
        <w:t xml:space="preserve"> N </w:t>
      </w:r>
      <w:r w:rsidRPr="00AB4E9B">
        <w:rPr>
          <w:u w:val="single"/>
        </w:rPr>
        <w:t>&lt;</w:t>
      </w:r>
      <w:r w:rsidRPr="00AB4E9B">
        <w:t xml:space="preserve"> 32. In Table 2.3.1-1, the array sizes previously communicated to ITU-R WP 5D for other bands is collected as reference together with two examples configurations for the frequency range 700 to 900 </w:t>
      </w:r>
      <w:proofErr w:type="spellStart"/>
      <w:r w:rsidRPr="00AB4E9B">
        <w:t>MHz.</w:t>
      </w:r>
      <w:proofErr w:type="spellEnd"/>
      <w:r w:rsidRPr="00AB4E9B">
        <w:t xml:space="preserve"> Both examples are based on an array configuration of 2x4, meaning that focus is on beamforming in the horizontal plane.  </w:t>
      </w:r>
    </w:p>
    <w:p w14:paraId="6F7C29A5" w14:textId="77777777" w:rsidR="00AB4E9B" w:rsidRPr="00AB4E9B" w:rsidRDefault="00AB4E9B" w:rsidP="00AB4E9B">
      <w:pPr>
        <w:keepNext/>
        <w:keepLines/>
        <w:spacing w:after="0"/>
        <w:jc w:val="center"/>
        <w:rPr>
          <w:rFonts w:ascii="Arial" w:eastAsia="SimSun" w:hAnsi="Arial"/>
          <w:b/>
        </w:rPr>
      </w:pPr>
      <w:r w:rsidRPr="00AB4E9B">
        <w:rPr>
          <w:rFonts w:ascii="Arial" w:eastAsia="SimSun" w:hAnsi="Arial"/>
          <w:b/>
        </w:rPr>
        <w:t xml:space="preserve">Table 2.3.1-1: Overview of AAS BS array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8"/>
        <w:gridCol w:w="2347"/>
        <w:gridCol w:w="1807"/>
        <w:gridCol w:w="546"/>
        <w:gridCol w:w="2198"/>
      </w:tblGrid>
      <w:tr w:rsidR="00AB4E9B" w:rsidRPr="00AB4E9B" w14:paraId="6488335C" w14:textId="77777777" w:rsidTr="00863724">
        <w:trPr>
          <w:tblHeader/>
          <w:jc w:val="center"/>
        </w:trPr>
        <w:tc>
          <w:tcPr>
            <w:tcW w:w="0" w:type="auto"/>
          </w:tcPr>
          <w:p w14:paraId="09569B53" w14:textId="77777777" w:rsidR="00AB4E9B" w:rsidRPr="00AB4E9B" w:rsidRDefault="00AB4E9B" w:rsidP="00AB4E9B">
            <w:pPr>
              <w:keepNext/>
              <w:keepLines/>
              <w:spacing w:after="0"/>
              <w:jc w:val="center"/>
              <w:rPr>
                <w:rFonts w:ascii="Arial" w:hAnsi="Arial"/>
                <w:b/>
                <w:sz w:val="18"/>
              </w:rPr>
            </w:pPr>
            <w:r w:rsidRPr="00AB4E9B">
              <w:rPr>
                <w:rFonts w:ascii="Arial" w:hAnsi="Arial"/>
                <w:b/>
                <w:sz w:val="18"/>
              </w:rPr>
              <w:t>Frequency range</w:t>
            </w:r>
          </w:p>
        </w:tc>
        <w:tc>
          <w:tcPr>
            <w:tcW w:w="0" w:type="auto"/>
          </w:tcPr>
          <w:p w14:paraId="5A9186B5" w14:textId="77777777" w:rsidR="00AB4E9B" w:rsidRPr="00AB4E9B" w:rsidDel="004A5B00" w:rsidRDefault="00AB4E9B" w:rsidP="00AB4E9B">
            <w:pPr>
              <w:keepNext/>
              <w:keepLines/>
              <w:spacing w:after="0"/>
              <w:jc w:val="center"/>
              <w:rPr>
                <w:rFonts w:ascii="Arial" w:hAnsi="Arial"/>
                <w:b/>
                <w:sz w:val="18"/>
              </w:rPr>
            </w:pPr>
            <w:r w:rsidRPr="00AB4E9B">
              <w:rPr>
                <w:rFonts w:ascii="Arial" w:hAnsi="Arial"/>
                <w:b/>
                <w:sz w:val="18"/>
              </w:rPr>
              <w:t>Transceiver configuration</w:t>
            </w:r>
          </w:p>
        </w:tc>
        <w:tc>
          <w:tcPr>
            <w:tcW w:w="0" w:type="auto"/>
          </w:tcPr>
          <w:p w14:paraId="1BE9B981" w14:textId="77777777" w:rsidR="00AB4E9B" w:rsidRPr="00AB4E9B" w:rsidRDefault="00AB4E9B" w:rsidP="00AB4E9B">
            <w:pPr>
              <w:keepNext/>
              <w:keepLines/>
              <w:spacing w:after="0"/>
              <w:jc w:val="center"/>
              <w:rPr>
                <w:rFonts w:ascii="Arial" w:hAnsi="Arial"/>
                <w:b/>
                <w:sz w:val="18"/>
              </w:rPr>
            </w:pPr>
            <w:r w:rsidRPr="00AB4E9B">
              <w:rPr>
                <w:rFonts w:ascii="Arial" w:hAnsi="Arial"/>
                <w:b/>
                <w:sz w:val="18"/>
              </w:rPr>
              <w:t>Array configuration</w:t>
            </w:r>
          </w:p>
          <w:p w14:paraId="707E44FB" w14:textId="77777777" w:rsidR="00AB4E9B" w:rsidRPr="00AB4E9B" w:rsidRDefault="00AB4E9B" w:rsidP="00AB4E9B">
            <w:pPr>
              <w:keepNext/>
              <w:keepLines/>
              <w:spacing w:after="0"/>
              <w:jc w:val="center"/>
              <w:rPr>
                <w:rFonts w:ascii="Arial" w:hAnsi="Arial"/>
                <w:b/>
                <w:sz w:val="18"/>
              </w:rPr>
            </w:pPr>
            <w:r w:rsidRPr="00AB4E9B">
              <w:rPr>
                <w:rFonts w:ascii="Arial" w:hAnsi="Arial"/>
                <w:b/>
                <w:sz w:val="18"/>
              </w:rPr>
              <w:t>(</w:t>
            </w:r>
            <w:r w:rsidRPr="00AB4E9B">
              <w:rPr>
                <w:rFonts w:ascii="Cambria Math" w:hAnsi="Cambria Math"/>
                <w:b/>
                <w:i/>
                <w:iCs/>
                <w:sz w:val="18"/>
              </w:rPr>
              <w:t>M</w:t>
            </w:r>
            <w:r w:rsidRPr="00AB4E9B">
              <w:rPr>
                <w:rFonts w:ascii="Cambria Math" w:hAnsi="Cambria Math"/>
                <w:b/>
                <w:i/>
                <w:iCs/>
                <w:sz w:val="18"/>
                <w:vertAlign w:val="subscript"/>
              </w:rPr>
              <w:t>sub</w:t>
            </w:r>
            <w:r w:rsidRPr="00AB4E9B">
              <w:rPr>
                <w:rFonts w:ascii="Cambria Math" w:hAnsi="Cambria Math"/>
                <w:b/>
                <w:i/>
                <w:iCs/>
                <w:sz w:val="18"/>
              </w:rPr>
              <w:t xml:space="preserve">x1, </w:t>
            </w:r>
            <w:proofErr w:type="spellStart"/>
            <w:r w:rsidRPr="00AB4E9B">
              <w:rPr>
                <w:rFonts w:ascii="Cambria Math" w:hAnsi="Cambria Math"/>
                <w:b/>
                <w:i/>
                <w:iCs/>
                <w:sz w:val="18"/>
              </w:rPr>
              <w:t>MxN</w:t>
            </w:r>
            <w:proofErr w:type="spellEnd"/>
            <w:r w:rsidRPr="00AB4E9B">
              <w:rPr>
                <w:rFonts w:ascii="Arial" w:hAnsi="Arial"/>
                <w:b/>
                <w:sz w:val="18"/>
              </w:rPr>
              <w:t>)</w:t>
            </w:r>
          </w:p>
        </w:tc>
        <w:tc>
          <w:tcPr>
            <w:tcW w:w="0" w:type="auto"/>
          </w:tcPr>
          <w:p w14:paraId="37293716" w14:textId="77777777" w:rsidR="00AB4E9B" w:rsidRPr="00AB4E9B" w:rsidRDefault="00AB4E9B" w:rsidP="00AB4E9B">
            <w:pPr>
              <w:keepNext/>
              <w:keepLines/>
              <w:spacing w:after="0"/>
              <w:jc w:val="center"/>
              <w:rPr>
                <w:rFonts w:ascii="Arial" w:hAnsi="Arial"/>
                <w:b/>
                <w:sz w:val="18"/>
              </w:rPr>
            </w:pPr>
            <w:r w:rsidRPr="00AB4E9B">
              <w:rPr>
                <w:rFonts w:ascii="Arial" w:hAnsi="Arial"/>
                <w:b/>
                <w:sz w:val="18"/>
              </w:rPr>
              <w:t>Gain</w:t>
            </w:r>
          </w:p>
          <w:p w14:paraId="43332208" w14:textId="77777777" w:rsidR="00AB4E9B" w:rsidRPr="00AB4E9B" w:rsidRDefault="00AB4E9B" w:rsidP="00AB4E9B">
            <w:pPr>
              <w:keepNext/>
              <w:keepLines/>
              <w:spacing w:after="0"/>
              <w:jc w:val="center"/>
              <w:rPr>
                <w:rFonts w:ascii="Arial" w:hAnsi="Arial"/>
                <w:b/>
                <w:sz w:val="18"/>
              </w:rPr>
            </w:pPr>
            <w:r w:rsidRPr="00AB4E9B">
              <w:rPr>
                <w:rFonts w:ascii="Arial" w:hAnsi="Arial"/>
                <w:b/>
                <w:sz w:val="18"/>
              </w:rPr>
              <w:t>(</w:t>
            </w:r>
            <w:proofErr w:type="spellStart"/>
            <w:r w:rsidRPr="00AB4E9B">
              <w:rPr>
                <w:rFonts w:ascii="Arial" w:hAnsi="Arial"/>
                <w:b/>
                <w:sz w:val="18"/>
              </w:rPr>
              <w:t>dBi</w:t>
            </w:r>
            <w:proofErr w:type="spellEnd"/>
            <w:r w:rsidRPr="00AB4E9B">
              <w:rPr>
                <w:rFonts w:ascii="Arial" w:hAnsi="Arial"/>
                <w:b/>
                <w:sz w:val="18"/>
              </w:rPr>
              <w:t>)</w:t>
            </w:r>
          </w:p>
        </w:tc>
        <w:tc>
          <w:tcPr>
            <w:tcW w:w="0" w:type="auto"/>
          </w:tcPr>
          <w:p w14:paraId="1BAD5AFC" w14:textId="77777777" w:rsidR="00AB4E9B" w:rsidRPr="00AB4E9B" w:rsidRDefault="00AB4E9B" w:rsidP="00AB4E9B">
            <w:pPr>
              <w:keepNext/>
              <w:keepLines/>
              <w:spacing w:after="0"/>
              <w:jc w:val="center"/>
              <w:rPr>
                <w:rFonts w:ascii="Arial" w:hAnsi="Arial"/>
                <w:b/>
                <w:sz w:val="18"/>
              </w:rPr>
            </w:pPr>
            <w:r w:rsidRPr="00AB4E9B">
              <w:rPr>
                <w:rFonts w:ascii="Arial" w:hAnsi="Arial"/>
                <w:b/>
                <w:sz w:val="18"/>
              </w:rPr>
              <w:t>Reference</w:t>
            </w:r>
          </w:p>
        </w:tc>
      </w:tr>
      <w:tr w:rsidR="00AB4E9B" w:rsidRPr="00AB4E9B" w14:paraId="6C4E52ED" w14:textId="77777777" w:rsidTr="00863724">
        <w:trPr>
          <w:jc w:val="center"/>
        </w:trPr>
        <w:tc>
          <w:tcPr>
            <w:tcW w:w="0" w:type="auto"/>
            <w:vMerge w:val="restart"/>
          </w:tcPr>
          <w:p w14:paraId="58274B01" w14:textId="77777777" w:rsidR="00AB4E9B" w:rsidRPr="00AB4E9B" w:rsidRDefault="00AB4E9B" w:rsidP="00AB4E9B">
            <w:pPr>
              <w:keepNext/>
              <w:keepLines/>
              <w:spacing w:after="0"/>
              <w:jc w:val="center"/>
              <w:rPr>
                <w:rFonts w:ascii="Arial" w:hAnsi="Arial"/>
                <w:sz w:val="18"/>
                <w:szCs w:val="18"/>
                <w:lang w:eastAsia="zh-CN"/>
              </w:rPr>
            </w:pPr>
            <w:r w:rsidRPr="00AB4E9B">
              <w:rPr>
                <w:rFonts w:ascii="Arial" w:hAnsi="Arial"/>
                <w:sz w:val="18"/>
                <w:szCs w:val="18"/>
                <w:lang w:eastAsia="zh-CN"/>
              </w:rPr>
              <w:t>700 to 900 MHz</w:t>
            </w:r>
          </w:p>
        </w:tc>
        <w:tc>
          <w:tcPr>
            <w:tcW w:w="0" w:type="auto"/>
            <w:vMerge w:val="restart"/>
          </w:tcPr>
          <w:p w14:paraId="7675457E" w14:textId="77777777" w:rsidR="00AB4E9B" w:rsidRPr="00AB4E9B" w:rsidRDefault="00AB4E9B" w:rsidP="00AB4E9B">
            <w:pPr>
              <w:keepNext/>
              <w:keepLines/>
              <w:spacing w:after="0"/>
              <w:jc w:val="center"/>
              <w:rPr>
                <w:rFonts w:ascii="Arial" w:hAnsi="Arial"/>
                <w:sz w:val="18"/>
                <w:szCs w:val="18"/>
                <w:lang w:eastAsia="zh-CN"/>
              </w:rPr>
            </w:pPr>
            <w:r w:rsidRPr="00AB4E9B">
              <w:rPr>
                <w:rFonts w:ascii="Arial" w:hAnsi="Arial"/>
                <w:sz w:val="18"/>
                <w:szCs w:val="18"/>
                <w:lang w:eastAsia="zh-CN"/>
              </w:rPr>
              <w:t>16 TX, 16 RX</w:t>
            </w:r>
          </w:p>
        </w:tc>
        <w:tc>
          <w:tcPr>
            <w:tcW w:w="0" w:type="auto"/>
          </w:tcPr>
          <w:p w14:paraId="0BF7F4B4" w14:textId="77777777" w:rsidR="00AB4E9B" w:rsidRPr="00AB4E9B" w:rsidRDefault="00AB4E9B" w:rsidP="00AB4E9B">
            <w:pPr>
              <w:keepNext/>
              <w:keepLines/>
              <w:spacing w:after="0"/>
              <w:jc w:val="center"/>
              <w:rPr>
                <w:rFonts w:ascii="Arial" w:hAnsi="Arial"/>
                <w:sz w:val="18"/>
                <w:szCs w:val="18"/>
                <w:lang w:eastAsia="zh-CN"/>
              </w:rPr>
            </w:pPr>
            <w:r w:rsidRPr="00AB4E9B">
              <w:rPr>
                <w:rFonts w:ascii="Arial" w:hAnsi="Arial"/>
                <w:sz w:val="18"/>
                <w:szCs w:val="18"/>
                <w:lang w:eastAsia="zh-CN"/>
              </w:rPr>
              <w:t>5x1, 2x4</w:t>
            </w:r>
          </w:p>
        </w:tc>
        <w:tc>
          <w:tcPr>
            <w:tcW w:w="0" w:type="auto"/>
          </w:tcPr>
          <w:p w14:paraId="42734FAB" w14:textId="77777777" w:rsidR="00AB4E9B" w:rsidRPr="00AB4E9B" w:rsidRDefault="00AB4E9B" w:rsidP="00AB4E9B">
            <w:pPr>
              <w:keepNext/>
              <w:keepLines/>
              <w:spacing w:after="0"/>
              <w:jc w:val="center"/>
              <w:rPr>
                <w:rFonts w:ascii="Arial" w:hAnsi="Arial"/>
                <w:sz w:val="18"/>
                <w:szCs w:val="18"/>
                <w:lang w:eastAsia="zh-CN"/>
              </w:rPr>
            </w:pPr>
            <w:r w:rsidRPr="00AB4E9B">
              <w:rPr>
                <w:rFonts w:ascii="Arial" w:hAnsi="Arial"/>
                <w:sz w:val="18"/>
                <w:szCs w:val="18"/>
                <w:lang w:eastAsia="zh-CN"/>
              </w:rPr>
              <w:t>23</w:t>
            </w:r>
          </w:p>
        </w:tc>
        <w:tc>
          <w:tcPr>
            <w:tcW w:w="0" w:type="auto"/>
          </w:tcPr>
          <w:p w14:paraId="5CC42863" w14:textId="77777777" w:rsidR="00AB4E9B" w:rsidRPr="00AB4E9B" w:rsidRDefault="00AB4E9B" w:rsidP="00AB4E9B">
            <w:pPr>
              <w:keepNext/>
              <w:keepLines/>
              <w:spacing w:after="0"/>
              <w:jc w:val="center"/>
              <w:rPr>
                <w:rFonts w:ascii="Arial" w:hAnsi="Arial"/>
                <w:sz w:val="18"/>
                <w:szCs w:val="18"/>
                <w:lang w:eastAsia="zh-CN"/>
              </w:rPr>
            </w:pPr>
            <w:r w:rsidRPr="00AB4E9B">
              <w:rPr>
                <w:rFonts w:ascii="Arial" w:hAnsi="Arial"/>
                <w:sz w:val="18"/>
                <w:szCs w:val="18"/>
                <w:lang w:eastAsia="zh-CN"/>
              </w:rPr>
              <w:t>Option 1</w:t>
            </w:r>
          </w:p>
        </w:tc>
      </w:tr>
      <w:tr w:rsidR="00AB4E9B" w:rsidRPr="00AB4E9B" w14:paraId="7E2B9346" w14:textId="77777777" w:rsidTr="00863724">
        <w:trPr>
          <w:jc w:val="center"/>
        </w:trPr>
        <w:tc>
          <w:tcPr>
            <w:tcW w:w="0" w:type="auto"/>
            <w:vMerge/>
          </w:tcPr>
          <w:p w14:paraId="13D03CB2" w14:textId="77777777" w:rsidR="00AB4E9B" w:rsidRPr="00AB4E9B" w:rsidRDefault="00AB4E9B" w:rsidP="00AB4E9B">
            <w:pPr>
              <w:keepNext/>
              <w:keepLines/>
              <w:spacing w:after="0"/>
              <w:jc w:val="center"/>
              <w:rPr>
                <w:rFonts w:ascii="Arial" w:hAnsi="Arial"/>
                <w:sz w:val="18"/>
                <w:szCs w:val="18"/>
                <w:lang w:eastAsia="zh-CN"/>
              </w:rPr>
            </w:pPr>
          </w:p>
        </w:tc>
        <w:tc>
          <w:tcPr>
            <w:tcW w:w="0" w:type="auto"/>
            <w:vMerge/>
          </w:tcPr>
          <w:p w14:paraId="36B53009" w14:textId="77777777" w:rsidR="00AB4E9B" w:rsidRPr="00AB4E9B" w:rsidRDefault="00AB4E9B" w:rsidP="00AB4E9B">
            <w:pPr>
              <w:keepNext/>
              <w:keepLines/>
              <w:spacing w:after="0"/>
              <w:jc w:val="center"/>
              <w:rPr>
                <w:rFonts w:ascii="Arial" w:hAnsi="Arial"/>
                <w:sz w:val="18"/>
                <w:szCs w:val="18"/>
                <w:lang w:eastAsia="zh-CN"/>
              </w:rPr>
            </w:pPr>
          </w:p>
        </w:tc>
        <w:tc>
          <w:tcPr>
            <w:tcW w:w="0" w:type="auto"/>
          </w:tcPr>
          <w:p w14:paraId="6000AC06" w14:textId="77777777" w:rsidR="00AB4E9B" w:rsidRPr="00AB4E9B" w:rsidRDefault="00AB4E9B" w:rsidP="00AB4E9B">
            <w:pPr>
              <w:keepNext/>
              <w:keepLines/>
              <w:spacing w:after="0"/>
              <w:jc w:val="center"/>
              <w:rPr>
                <w:rFonts w:ascii="Arial" w:hAnsi="Arial"/>
                <w:sz w:val="18"/>
                <w:szCs w:val="18"/>
                <w:lang w:eastAsia="zh-CN"/>
              </w:rPr>
            </w:pPr>
            <w:r w:rsidRPr="00AB4E9B">
              <w:rPr>
                <w:rFonts w:ascii="Arial" w:hAnsi="Arial"/>
                <w:sz w:val="18"/>
                <w:szCs w:val="18"/>
                <w:lang w:eastAsia="zh-CN"/>
              </w:rPr>
              <w:t>4x1, 2x4</w:t>
            </w:r>
          </w:p>
        </w:tc>
        <w:tc>
          <w:tcPr>
            <w:tcW w:w="0" w:type="auto"/>
          </w:tcPr>
          <w:p w14:paraId="14D44B75" w14:textId="77777777" w:rsidR="00AB4E9B" w:rsidRPr="00AB4E9B" w:rsidRDefault="00AB4E9B" w:rsidP="00AB4E9B">
            <w:pPr>
              <w:keepNext/>
              <w:keepLines/>
              <w:spacing w:after="0"/>
              <w:jc w:val="center"/>
              <w:rPr>
                <w:rFonts w:ascii="Arial" w:hAnsi="Arial"/>
                <w:sz w:val="18"/>
                <w:szCs w:val="18"/>
                <w:lang w:eastAsia="zh-CN"/>
              </w:rPr>
            </w:pPr>
            <w:r w:rsidRPr="00AB4E9B">
              <w:rPr>
                <w:rFonts w:ascii="Arial" w:hAnsi="Arial"/>
                <w:sz w:val="18"/>
                <w:szCs w:val="18"/>
                <w:lang w:eastAsia="zh-CN"/>
              </w:rPr>
              <w:t>20</w:t>
            </w:r>
          </w:p>
        </w:tc>
        <w:tc>
          <w:tcPr>
            <w:tcW w:w="0" w:type="auto"/>
          </w:tcPr>
          <w:p w14:paraId="2F5F82D9" w14:textId="77777777" w:rsidR="00AB4E9B" w:rsidRPr="00AB4E9B" w:rsidRDefault="00AB4E9B" w:rsidP="00AB4E9B">
            <w:pPr>
              <w:keepNext/>
              <w:keepLines/>
              <w:spacing w:after="0"/>
              <w:jc w:val="center"/>
              <w:rPr>
                <w:rFonts w:ascii="Arial" w:hAnsi="Arial"/>
                <w:sz w:val="18"/>
                <w:szCs w:val="18"/>
                <w:lang w:eastAsia="zh-CN"/>
              </w:rPr>
            </w:pPr>
            <w:r w:rsidRPr="00AB4E9B">
              <w:rPr>
                <w:rFonts w:ascii="Arial" w:hAnsi="Arial"/>
                <w:sz w:val="18"/>
                <w:szCs w:val="18"/>
                <w:lang w:eastAsia="zh-CN"/>
              </w:rPr>
              <w:t>Option 2</w:t>
            </w:r>
          </w:p>
        </w:tc>
      </w:tr>
      <w:tr w:rsidR="00AB4E9B" w:rsidRPr="00AB4E9B" w14:paraId="3AE854A9" w14:textId="77777777" w:rsidTr="00863724">
        <w:trPr>
          <w:jc w:val="center"/>
        </w:trPr>
        <w:tc>
          <w:tcPr>
            <w:tcW w:w="0" w:type="auto"/>
          </w:tcPr>
          <w:p w14:paraId="68BDD977"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1710 to 4990 MHz</w:t>
            </w:r>
          </w:p>
        </w:tc>
        <w:tc>
          <w:tcPr>
            <w:tcW w:w="0" w:type="auto"/>
          </w:tcPr>
          <w:p w14:paraId="564C9FF1"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64 TX, 64 RX</w:t>
            </w:r>
          </w:p>
        </w:tc>
        <w:tc>
          <w:tcPr>
            <w:tcW w:w="0" w:type="auto"/>
          </w:tcPr>
          <w:p w14:paraId="54A0C81A"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3x1, 4x8</w:t>
            </w:r>
          </w:p>
        </w:tc>
        <w:tc>
          <w:tcPr>
            <w:tcW w:w="0" w:type="auto"/>
          </w:tcPr>
          <w:p w14:paraId="37296856"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26</w:t>
            </w:r>
          </w:p>
        </w:tc>
        <w:tc>
          <w:tcPr>
            <w:tcW w:w="0" w:type="auto"/>
          </w:tcPr>
          <w:p w14:paraId="4A946B61"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TR 38.922, clause 4.4.1.2</w:t>
            </w:r>
          </w:p>
        </w:tc>
      </w:tr>
      <w:tr w:rsidR="00AB4E9B" w:rsidRPr="00AB4E9B" w14:paraId="25FC32B5" w14:textId="77777777" w:rsidTr="00863724">
        <w:trPr>
          <w:jc w:val="center"/>
        </w:trPr>
        <w:tc>
          <w:tcPr>
            <w:tcW w:w="0" w:type="auto"/>
          </w:tcPr>
          <w:p w14:paraId="7E04AADC"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7125 to 8400 MHz</w:t>
            </w:r>
          </w:p>
        </w:tc>
        <w:tc>
          <w:tcPr>
            <w:tcW w:w="0" w:type="auto"/>
          </w:tcPr>
          <w:p w14:paraId="141BC777"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256 TX, 256 RX</w:t>
            </w:r>
          </w:p>
        </w:tc>
        <w:tc>
          <w:tcPr>
            <w:tcW w:w="0" w:type="auto"/>
          </w:tcPr>
          <w:p w14:paraId="08BFD85B"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3x1, 8x16</w:t>
            </w:r>
          </w:p>
        </w:tc>
        <w:tc>
          <w:tcPr>
            <w:tcW w:w="0" w:type="auto"/>
          </w:tcPr>
          <w:p w14:paraId="42DBD068"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32</w:t>
            </w:r>
          </w:p>
        </w:tc>
        <w:tc>
          <w:tcPr>
            <w:tcW w:w="0" w:type="auto"/>
          </w:tcPr>
          <w:p w14:paraId="05D70C36"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TR 38.922, clause 5.4.1.2</w:t>
            </w:r>
          </w:p>
        </w:tc>
      </w:tr>
      <w:tr w:rsidR="00AB4E9B" w:rsidRPr="00AB4E9B" w14:paraId="363EB188" w14:textId="77777777" w:rsidTr="00863724">
        <w:trPr>
          <w:jc w:val="center"/>
        </w:trPr>
        <w:tc>
          <w:tcPr>
            <w:tcW w:w="0" w:type="auto"/>
          </w:tcPr>
          <w:p w14:paraId="57322158"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14800 to 15350 MHz</w:t>
            </w:r>
          </w:p>
        </w:tc>
        <w:tc>
          <w:tcPr>
            <w:tcW w:w="0" w:type="auto"/>
          </w:tcPr>
          <w:p w14:paraId="393613C5"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768 TX, 768 RX</w:t>
            </w:r>
          </w:p>
        </w:tc>
        <w:tc>
          <w:tcPr>
            <w:tcW w:w="0" w:type="auto"/>
          </w:tcPr>
          <w:p w14:paraId="6AA14E7F"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4x1, 16x24</w:t>
            </w:r>
          </w:p>
        </w:tc>
        <w:tc>
          <w:tcPr>
            <w:tcW w:w="0" w:type="auto"/>
          </w:tcPr>
          <w:p w14:paraId="494D477C"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38</w:t>
            </w:r>
          </w:p>
        </w:tc>
        <w:tc>
          <w:tcPr>
            <w:tcW w:w="0" w:type="auto"/>
          </w:tcPr>
          <w:p w14:paraId="34BC48B9"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TR 38.922, clause 6.5.1.2</w:t>
            </w:r>
          </w:p>
        </w:tc>
      </w:tr>
    </w:tbl>
    <w:p w14:paraId="1E2D7D75" w14:textId="77777777" w:rsidR="00AB4E9B" w:rsidRPr="00AB4E9B" w:rsidRDefault="00AB4E9B" w:rsidP="00AB4E9B"/>
    <w:p w14:paraId="5232BD2E" w14:textId="77777777" w:rsidR="00AB4E9B" w:rsidRPr="00AB4E9B" w:rsidRDefault="00AB4E9B" w:rsidP="00AB4E9B">
      <w:r w:rsidRPr="00AB4E9B">
        <w:t xml:space="preserve">So far, two parameter sets have been presented (here referred to as Option 1 and Option 2) for the frequency range 700 to 900 </w:t>
      </w:r>
      <w:proofErr w:type="spellStart"/>
      <w:r w:rsidRPr="00AB4E9B">
        <w:t>MHz.</w:t>
      </w:r>
      <w:proofErr w:type="spellEnd"/>
      <w:r w:rsidRPr="00AB4E9B">
        <w:t xml:space="preserve"> </w:t>
      </w:r>
    </w:p>
    <w:p w14:paraId="7F907914" w14:textId="77777777" w:rsidR="00AB4E9B" w:rsidRPr="00AB4E9B" w:rsidRDefault="00AB4E9B" w:rsidP="00AB4E9B">
      <w:r w:rsidRPr="00AB4E9B">
        <w:rPr>
          <w:b/>
          <w:bCs/>
          <w:u w:val="single"/>
        </w:rPr>
        <w:t>Observation 4:</w:t>
      </w:r>
      <w:r w:rsidRPr="00AB4E9B">
        <w:t xml:space="preserve"> The parameters for Option 1 and Option 2 are similar assuming 16 transceivers but different sub-array size. The smaller sub-array size assumed for Option 2 will penalize the total gain capability. </w:t>
      </w:r>
    </w:p>
    <w:p w14:paraId="6481FFA1" w14:textId="77777777" w:rsidR="00AB4E9B" w:rsidRPr="00AB4E9B" w:rsidRDefault="00AB4E9B" w:rsidP="00AB4E9B">
      <w:r w:rsidRPr="00AB4E9B">
        <w:t xml:space="preserve">Looking further into details on the array structure parameters for the two options listed in Table 2.3.1-1 more differences can be observed.  </w:t>
      </w:r>
    </w:p>
    <w:p w14:paraId="6A38BDFE" w14:textId="77777777" w:rsidR="00AB4E9B" w:rsidRPr="00AB4E9B" w:rsidRDefault="00AB4E9B" w:rsidP="00AB4E9B">
      <w:pPr>
        <w:keepNext/>
        <w:keepLines/>
        <w:spacing w:before="60"/>
        <w:jc w:val="center"/>
        <w:rPr>
          <w:rFonts w:ascii="Arial" w:hAnsi="Arial"/>
          <w:b/>
        </w:rPr>
      </w:pPr>
      <w:r w:rsidRPr="00AB4E9B">
        <w:rPr>
          <w:rFonts w:ascii="Arial" w:eastAsia="SimSun" w:hAnsi="Arial"/>
          <w:b/>
        </w:rPr>
        <w:lastRenderedPageBreak/>
        <w:t>Table 2.3.1-1: AAS BS antenna parameters</w:t>
      </w:r>
    </w:p>
    <w:tbl>
      <w:tblPr>
        <w:tblW w:w="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9"/>
        <w:gridCol w:w="1986"/>
        <w:gridCol w:w="1985"/>
      </w:tblGrid>
      <w:tr w:rsidR="00AB4E9B" w:rsidRPr="00AB4E9B" w14:paraId="1E485929" w14:textId="77777777" w:rsidTr="00863724">
        <w:trPr>
          <w:jc w:val="center"/>
        </w:trPr>
        <w:tc>
          <w:tcPr>
            <w:tcW w:w="1839" w:type="dxa"/>
            <w:tcBorders>
              <w:top w:val="single" w:sz="4" w:space="0" w:color="auto"/>
              <w:left w:val="single" w:sz="4" w:space="0" w:color="auto"/>
              <w:bottom w:val="single" w:sz="4" w:space="0" w:color="auto"/>
              <w:right w:val="single" w:sz="4" w:space="0" w:color="auto"/>
            </w:tcBorders>
            <w:hideMark/>
          </w:tcPr>
          <w:p w14:paraId="1DDDB8CE" w14:textId="77777777" w:rsidR="00AB4E9B" w:rsidRPr="00AB4E9B" w:rsidRDefault="00AB4E9B" w:rsidP="00AB4E9B">
            <w:pPr>
              <w:keepNext/>
              <w:keepLines/>
              <w:spacing w:after="0"/>
              <w:jc w:val="center"/>
              <w:rPr>
                <w:rFonts w:ascii="Arial" w:hAnsi="Arial"/>
                <w:b/>
                <w:sz w:val="18"/>
                <w:lang w:eastAsia="zh-CN"/>
              </w:rPr>
            </w:pPr>
            <w:r w:rsidRPr="00AB4E9B">
              <w:rPr>
                <w:rFonts w:ascii="Arial" w:hAnsi="Arial"/>
                <w:b/>
                <w:sz w:val="18"/>
              </w:rPr>
              <w:t>Parameter</w:t>
            </w:r>
          </w:p>
        </w:tc>
        <w:tc>
          <w:tcPr>
            <w:tcW w:w="1986" w:type="dxa"/>
            <w:tcBorders>
              <w:top w:val="single" w:sz="4" w:space="0" w:color="auto"/>
              <w:left w:val="single" w:sz="4" w:space="0" w:color="auto"/>
              <w:bottom w:val="single" w:sz="4" w:space="0" w:color="auto"/>
              <w:right w:val="single" w:sz="4" w:space="0" w:color="auto"/>
            </w:tcBorders>
            <w:hideMark/>
          </w:tcPr>
          <w:p w14:paraId="5E077028" w14:textId="77777777" w:rsidR="00AB4E9B" w:rsidRPr="00AB4E9B" w:rsidRDefault="00AB4E9B" w:rsidP="00AB4E9B">
            <w:pPr>
              <w:keepNext/>
              <w:keepLines/>
              <w:spacing w:after="0"/>
              <w:jc w:val="center"/>
              <w:rPr>
                <w:rFonts w:ascii="Arial" w:hAnsi="Arial"/>
                <w:b/>
                <w:sz w:val="18"/>
                <w:lang w:eastAsia="zh-CN"/>
              </w:rPr>
            </w:pPr>
            <w:r w:rsidRPr="00AB4E9B">
              <w:rPr>
                <w:rFonts w:ascii="Arial" w:hAnsi="Arial"/>
                <w:b/>
                <w:sz w:val="18"/>
              </w:rPr>
              <w:t>Option 1</w:t>
            </w:r>
          </w:p>
        </w:tc>
        <w:tc>
          <w:tcPr>
            <w:tcW w:w="1985" w:type="dxa"/>
            <w:tcBorders>
              <w:top w:val="single" w:sz="4" w:space="0" w:color="auto"/>
              <w:left w:val="single" w:sz="4" w:space="0" w:color="auto"/>
              <w:bottom w:val="single" w:sz="4" w:space="0" w:color="auto"/>
              <w:right w:val="single" w:sz="4" w:space="0" w:color="auto"/>
            </w:tcBorders>
            <w:hideMark/>
          </w:tcPr>
          <w:p w14:paraId="5E6686A5" w14:textId="77777777" w:rsidR="00AB4E9B" w:rsidRPr="00AB4E9B" w:rsidRDefault="00AB4E9B" w:rsidP="00AB4E9B">
            <w:pPr>
              <w:keepNext/>
              <w:keepLines/>
              <w:spacing w:after="0"/>
              <w:jc w:val="center"/>
              <w:rPr>
                <w:rFonts w:ascii="Arial" w:hAnsi="Arial"/>
                <w:b/>
                <w:bCs/>
                <w:sz w:val="18"/>
                <w:lang w:eastAsia="zh-CN"/>
              </w:rPr>
            </w:pPr>
            <w:r w:rsidRPr="00AB4E9B">
              <w:rPr>
                <w:rFonts w:ascii="Arial" w:hAnsi="Arial"/>
                <w:b/>
                <w:sz w:val="18"/>
              </w:rPr>
              <w:t>Option 2</w:t>
            </w:r>
          </w:p>
        </w:tc>
      </w:tr>
      <w:tr w:rsidR="00AB4E9B" w:rsidRPr="00AB4E9B" w14:paraId="5CCFF61B" w14:textId="77777777" w:rsidTr="00863724">
        <w:trPr>
          <w:jc w:val="center"/>
        </w:trPr>
        <w:tc>
          <w:tcPr>
            <w:tcW w:w="1839" w:type="dxa"/>
            <w:tcBorders>
              <w:top w:val="single" w:sz="4" w:space="0" w:color="auto"/>
              <w:left w:val="single" w:sz="4" w:space="0" w:color="auto"/>
              <w:bottom w:val="single" w:sz="4" w:space="0" w:color="auto"/>
              <w:right w:val="single" w:sz="4" w:space="0" w:color="auto"/>
            </w:tcBorders>
            <w:hideMark/>
          </w:tcPr>
          <w:p w14:paraId="58913EFA" w14:textId="77777777" w:rsidR="00AB4E9B" w:rsidRPr="00AB4E9B" w:rsidRDefault="00AB4E9B" w:rsidP="00AB4E9B">
            <w:pPr>
              <w:keepNext/>
              <w:keepLines/>
              <w:spacing w:after="0"/>
              <w:jc w:val="center"/>
              <w:rPr>
                <w:rFonts w:ascii="Arial" w:hAnsi="Arial"/>
                <w:sz w:val="18"/>
                <w:lang w:eastAsia="x-none"/>
              </w:rPr>
            </w:pPr>
            <w:r w:rsidRPr="00AB4E9B">
              <w:rPr>
                <w:rFonts w:ascii="Cambria Math" w:hAnsi="Cambria Math" w:cs="Arial"/>
                <w:i/>
                <w:sz w:val="18"/>
                <w:szCs w:val="18"/>
                <w:lang w:eastAsia="zh-CN"/>
              </w:rPr>
              <w:t>A</w:t>
            </w:r>
            <w:r w:rsidRPr="00AB4E9B">
              <w:rPr>
                <w:rFonts w:ascii="Cambria Math" w:hAnsi="Cambria Math" w:cs="Arial"/>
                <w:i/>
                <w:sz w:val="18"/>
                <w:szCs w:val="18"/>
                <w:vertAlign w:val="subscript"/>
                <w:lang w:eastAsia="zh-CN"/>
              </w:rPr>
              <w:t>m</w:t>
            </w:r>
          </w:p>
        </w:tc>
        <w:tc>
          <w:tcPr>
            <w:tcW w:w="1986" w:type="dxa"/>
            <w:tcBorders>
              <w:top w:val="single" w:sz="4" w:space="0" w:color="auto"/>
              <w:left w:val="single" w:sz="4" w:space="0" w:color="auto"/>
              <w:bottom w:val="single" w:sz="4" w:space="0" w:color="auto"/>
              <w:right w:val="single" w:sz="4" w:space="0" w:color="auto"/>
            </w:tcBorders>
            <w:hideMark/>
          </w:tcPr>
          <w:p w14:paraId="5729E8CA"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cs="Arial"/>
                <w:sz w:val="18"/>
                <w:szCs w:val="18"/>
                <w:lang w:eastAsia="zh-CN"/>
              </w:rPr>
              <w:t>30 dB</w:t>
            </w:r>
          </w:p>
        </w:tc>
        <w:tc>
          <w:tcPr>
            <w:tcW w:w="1985" w:type="dxa"/>
            <w:tcBorders>
              <w:top w:val="single" w:sz="4" w:space="0" w:color="auto"/>
              <w:left w:val="single" w:sz="4" w:space="0" w:color="auto"/>
              <w:bottom w:val="single" w:sz="4" w:space="0" w:color="auto"/>
              <w:right w:val="single" w:sz="4" w:space="0" w:color="auto"/>
            </w:tcBorders>
            <w:hideMark/>
          </w:tcPr>
          <w:p w14:paraId="7DD483C4" w14:textId="77777777" w:rsidR="00AB4E9B" w:rsidRPr="00AB4E9B" w:rsidRDefault="00AB4E9B" w:rsidP="00AB4E9B">
            <w:pPr>
              <w:keepNext/>
              <w:keepLines/>
              <w:spacing w:after="0"/>
              <w:jc w:val="center"/>
              <w:rPr>
                <w:rFonts w:ascii="Arial" w:hAnsi="Arial"/>
                <w:b/>
                <w:bCs/>
                <w:sz w:val="18"/>
                <w:lang w:eastAsia="x-none"/>
              </w:rPr>
            </w:pPr>
            <w:r w:rsidRPr="00AB4E9B">
              <w:rPr>
                <w:rFonts w:ascii="Arial" w:hAnsi="Arial" w:cs="Arial"/>
                <w:sz w:val="18"/>
                <w:szCs w:val="18"/>
                <w:lang w:eastAsia="zh-CN"/>
              </w:rPr>
              <w:t>30 dB</w:t>
            </w:r>
          </w:p>
        </w:tc>
      </w:tr>
      <w:tr w:rsidR="00AB4E9B" w:rsidRPr="00AB4E9B" w14:paraId="3C094455" w14:textId="77777777" w:rsidTr="00863724">
        <w:trPr>
          <w:jc w:val="center"/>
        </w:trPr>
        <w:tc>
          <w:tcPr>
            <w:tcW w:w="1839" w:type="dxa"/>
            <w:tcBorders>
              <w:top w:val="single" w:sz="4" w:space="0" w:color="auto"/>
              <w:left w:val="single" w:sz="4" w:space="0" w:color="auto"/>
              <w:bottom w:val="single" w:sz="4" w:space="0" w:color="auto"/>
              <w:right w:val="single" w:sz="4" w:space="0" w:color="auto"/>
            </w:tcBorders>
            <w:hideMark/>
          </w:tcPr>
          <w:p w14:paraId="3121460C" w14:textId="77777777" w:rsidR="00AB4E9B" w:rsidRPr="00AB4E9B" w:rsidRDefault="00AB4E9B" w:rsidP="00AB4E9B">
            <w:pPr>
              <w:keepNext/>
              <w:keepLines/>
              <w:spacing w:after="0"/>
              <w:jc w:val="center"/>
              <w:rPr>
                <w:rFonts w:ascii="Arial" w:hAnsi="Arial"/>
                <w:sz w:val="18"/>
                <w:lang w:eastAsia="x-none"/>
              </w:rPr>
            </w:pPr>
            <w:proofErr w:type="spellStart"/>
            <w:r w:rsidRPr="00AB4E9B">
              <w:rPr>
                <w:rFonts w:ascii="Cambria Math" w:hAnsi="Cambria Math" w:cs="Arial"/>
                <w:i/>
                <w:sz w:val="18"/>
                <w:szCs w:val="18"/>
                <w:lang w:eastAsia="x-none"/>
              </w:rPr>
              <w:t>SLA</w:t>
            </w:r>
            <w:r w:rsidRPr="00AB4E9B">
              <w:rPr>
                <w:rFonts w:ascii="Cambria Math" w:hAnsi="Cambria Math" w:cs="Arial"/>
                <w:i/>
                <w:sz w:val="18"/>
                <w:szCs w:val="18"/>
                <w:vertAlign w:val="subscript"/>
                <w:lang w:eastAsia="x-none"/>
              </w:rPr>
              <w:t>v</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648904D6"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cs="Arial"/>
                <w:sz w:val="18"/>
                <w:szCs w:val="18"/>
                <w:lang w:eastAsia="x-none"/>
              </w:rPr>
              <w:t>30 dB</w:t>
            </w:r>
          </w:p>
        </w:tc>
        <w:tc>
          <w:tcPr>
            <w:tcW w:w="1985" w:type="dxa"/>
            <w:tcBorders>
              <w:top w:val="single" w:sz="4" w:space="0" w:color="auto"/>
              <w:left w:val="single" w:sz="4" w:space="0" w:color="auto"/>
              <w:bottom w:val="single" w:sz="4" w:space="0" w:color="auto"/>
              <w:right w:val="single" w:sz="4" w:space="0" w:color="auto"/>
            </w:tcBorders>
            <w:hideMark/>
          </w:tcPr>
          <w:p w14:paraId="778B74B5" w14:textId="77777777" w:rsidR="00AB4E9B" w:rsidRPr="00AB4E9B" w:rsidRDefault="00AB4E9B" w:rsidP="00AB4E9B">
            <w:pPr>
              <w:keepNext/>
              <w:keepLines/>
              <w:spacing w:after="0"/>
              <w:jc w:val="center"/>
              <w:rPr>
                <w:rFonts w:ascii="Arial" w:hAnsi="Arial"/>
                <w:b/>
                <w:bCs/>
                <w:sz w:val="18"/>
                <w:lang w:eastAsia="x-none"/>
              </w:rPr>
            </w:pPr>
            <w:r w:rsidRPr="00AB4E9B">
              <w:rPr>
                <w:rFonts w:ascii="Arial" w:hAnsi="Arial" w:cs="Arial"/>
                <w:sz w:val="18"/>
                <w:szCs w:val="18"/>
                <w:lang w:eastAsia="x-none"/>
              </w:rPr>
              <w:t>30 dB</w:t>
            </w:r>
          </w:p>
        </w:tc>
      </w:tr>
      <w:tr w:rsidR="00AB4E9B" w:rsidRPr="00AB4E9B" w14:paraId="708091A2" w14:textId="77777777" w:rsidTr="00863724">
        <w:trPr>
          <w:jc w:val="center"/>
        </w:trPr>
        <w:tc>
          <w:tcPr>
            <w:tcW w:w="1839" w:type="dxa"/>
            <w:tcBorders>
              <w:top w:val="single" w:sz="4" w:space="0" w:color="auto"/>
              <w:left w:val="single" w:sz="4" w:space="0" w:color="auto"/>
              <w:bottom w:val="single" w:sz="4" w:space="0" w:color="auto"/>
              <w:right w:val="single" w:sz="4" w:space="0" w:color="auto"/>
            </w:tcBorders>
            <w:hideMark/>
          </w:tcPr>
          <w:p w14:paraId="4A8F3F07" w14:textId="77777777" w:rsidR="00AB4E9B" w:rsidRPr="00AB4E9B" w:rsidRDefault="00AB4E9B" w:rsidP="00AB4E9B">
            <w:pPr>
              <w:keepNext/>
              <w:keepLines/>
              <w:spacing w:after="0"/>
              <w:jc w:val="center"/>
              <w:rPr>
                <w:rFonts w:ascii="Arial" w:hAnsi="Arial"/>
                <w:sz w:val="18"/>
                <w:lang w:eastAsia="x-none"/>
              </w:rPr>
            </w:pPr>
            <w:r w:rsidRPr="00AB4E9B">
              <w:rPr>
                <w:rFonts w:ascii="Symbol" w:hAnsi="Symbol" w:cs="Arial"/>
                <w:i/>
                <w:sz w:val="18"/>
                <w:szCs w:val="18"/>
                <w:lang w:eastAsia="x-none"/>
              </w:rPr>
              <w:t>j</w:t>
            </w:r>
            <w:r w:rsidRPr="00AB4E9B">
              <w:rPr>
                <w:rFonts w:ascii="Cambria Math" w:hAnsi="Cambria Math" w:cs="Arial"/>
                <w:i/>
                <w:sz w:val="18"/>
                <w:szCs w:val="18"/>
                <w:vertAlign w:val="subscript"/>
                <w:lang w:eastAsia="x-none"/>
              </w:rPr>
              <w:t>3dB</w:t>
            </w:r>
          </w:p>
        </w:tc>
        <w:tc>
          <w:tcPr>
            <w:tcW w:w="1986" w:type="dxa"/>
            <w:tcBorders>
              <w:top w:val="single" w:sz="4" w:space="0" w:color="auto"/>
              <w:left w:val="single" w:sz="4" w:space="0" w:color="auto"/>
              <w:bottom w:val="single" w:sz="4" w:space="0" w:color="auto"/>
              <w:right w:val="single" w:sz="4" w:space="0" w:color="auto"/>
            </w:tcBorders>
            <w:hideMark/>
          </w:tcPr>
          <w:p w14:paraId="7471DAB0"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cs="Arial"/>
                <w:sz w:val="18"/>
                <w:szCs w:val="18"/>
                <w:lang w:eastAsia="x-none"/>
              </w:rPr>
              <w:t>90 deg.</w:t>
            </w:r>
          </w:p>
        </w:tc>
        <w:tc>
          <w:tcPr>
            <w:tcW w:w="1985" w:type="dxa"/>
            <w:tcBorders>
              <w:top w:val="single" w:sz="4" w:space="0" w:color="auto"/>
              <w:left w:val="single" w:sz="4" w:space="0" w:color="auto"/>
              <w:bottom w:val="single" w:sz="4" w:space="0" w:color="auto"/>
              <w:right w:val="single" w:sz="4" w:space="0" w:color="auto"/>
            </w:tcBorders>
            <w:hideMark/>
          </w:tcPr>
          <w:p w14:paraId="4EDF8866" w14:textId="77777777" w:rsidR="00AB4E9B" w:rsidRPr="00AB4E9B" w:rsidRDefault="00AB4E9B" w:rsidP="00AB4E9B">
            <w:pPr>
              <w:keepNext/>
              <w:keepLines/>
              <w:spacing w:after="0"/>
              <w:jc w:val="center"/>
              <w:rPr>
                <w:rFonts w:ascii="Arial" w:hAnsi="Arial"/>
                <w:b/>
                <w:bCs/>
                <w:sz w:val="18"/>
                <w:lang w:eastAsia="x-none"/>
              </w:rPr>
            </w:pPr>
            <w:r w:rsidRPr="00AB4E9B">
              <w:rPr>
                <w:rFonts w:ascii="Arial" w:hAnsi="Arial" w:cs="Arial"/>
                <w:sz w:val="18"/>
                <w:szCs w:val="18"/>
                <w:lang w:eastAsia="x-none"/>
              </w:rPr>
              <w:t>90 deg.</w:t>
            </w:r>
          </w:p>
        </w:tc>
      </w:tr>
      <w:tr w:rsidR="00AB4E9B" w:rsidRPr="00AB4E9B" w14:paraId="4CD38E04" w14:textId="77777777" w:rsidTr="00863724">
        <w:trPr>
          <w:jc w:val="center"/>
        </w:trPr>
        <w:tc>
          <w:tcPr>
            <w:tcW w:w="1839" w:type="dxa"/>
            <w:tcBorders>
              <w:top w:val="single" w:sz="4" w:space="0" w:color="auto"/>
              <w:left w:val="single" w:sz="4" w:space="0" w:color="auto"/>
              <w:bottom w:val="single" w:sz="4" w:space="0" w:color="auto"/>
              <w:right w:val="single" w:sz="4" w:space="0" w:color="auto"/>
            </w:tcBorders>
            <w:hideMark/>
          </w:tcPr>
          <w:p w14:paraId="0F5FF93A" w14:textId="77777777" w:rsidR="00AB4E9B" w:rsidRPr="00AB4E9B" w:rsidRDefault="00AB4E9B" w:rsidP="00AB4E9B">
            <w:pPr>
              <w:keepNext/>
              <w:keepLines/>
              <w:spacing w:after="0"/>
              <w:jc w:val="center"/>
              <w:rPr>
                <w:rFonts w:ascii="Arial" w:hAnsi="Arial"/>
                <w:sz w:val="18"/>
                <w:lang w:eastAsia="x-none"/>
              </w:rPr>
            </w:pPr>
            <w:r w:rsidRPr="00AB4E9B">
              <w:rPr>
                <w:rFonts w:ascii="Symbol" w:hAnsi="Symbol" w:cs="Arial"/>
                <w:i/>
                <w:sz w:val="18"/>
                <w:szCs w:val="18"/>
                <w:lang w:eastAsia="x-none"/>
              </w:rPr>
              <w:t>q</w:t>
            </w:r>
            <w:r w:rsidRPr="00AB4E9B">
              <w:rPr>
                <w:rFonts w:ascii="Cambria Math" w:hAnsi="Cambria Math" w:cs="Arial"/>
                <w:i/>
                <w:sz w:val="18"/>
                <w:szCs w:val="18"/>
                <w:vertAlign w:val="subscript"/>
                <w:lang w:eastAsia="x-none"/>
              </w:rPr>
              <w:t>3dB</w:t>
            </w:r>
          </w:p>
        </w:tc>
        <w:tc>
          <w:tcPr>
            <w:tcW w:w="1986" w:type="dxa"/>
            <w:tcBorders>
              <w:top w:val="single" w:sz="4" w:space="0" w:color="auto"/>
              <w:left w:val="single" w:sz="4" w:space="0" w:color="auto"/>
              <w:bottom w:val="single" w:sz="4" w:space="0" w:color="auto"/>
              <w:right w:val="single" w:sz="4" w:space="0" w:color="auto"/>
            </w:tcBorders>
            <w:hideMark/>
          </w:tcPr>
          <w:p w14:paraId="6FE8E5D5"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cs="Arial"/>
                <w:sz w:val="18"/>
                <w:szCs w:val="18"/>
                <w:lang w:eastAsia="x-none"/>
              </w:rPr>
              <w:t>65 deg.</w:t>
            </w:r>
          </w:p>
        </w:tc>
        <w:tc>
          <w:tcPr>
            <w:tcW w:w="1985" w:type="dxa"/>
            <w:tcBorders>
              <w:top w:val="single" w:sz="4" w:space="0" w:color="auto"/>
              <w:left w:val="single" w:sz="4" w:space="0" w:color="auto"/>
              <w:bottom w:val="single" w:sz="4" w:space="0" w:color="auto"/>
              <w:right w:val="single" w:sz="4" w:space="0" w:color="auto"/>
            </w:tcBorders>
            <w:hideMark/>
          </w:tcPr>
          <w:p w14:paraId="54C60C52" w14:textId="1E0BA0CF" w:rsidR="00AB4E9B" w:rsidRPr="00AB4E9B" w:rsidRDefault="00D302E7" w:rsidP="00AB4E9B">
            <w:pPr>
              <w:keepNext/>
              <w:keepLines/>
              <w:spacing w:after="0"/>
              <w:jc w:val="center"/>
              <w:rPr>
                <w:rFonts w:ascii="Arial" w:hAnsi="Arial"/>
                <w:b/>
                <w:bCs/>
                <w:sz w:val="18"/>
                <w:lang w:eastAsia="x-none"/>
              </w:rPr>
            </w:pPr>
            <w:r>
              <w:rPr>
                <w:rFonts w:ascii="Arial" w:hAnsi="Arial" w:cs="Arial"/>
                <w:sz w:val="18"/>
                <w:szCs w:val="18"/>
                <w:lang w:eastAsia="x-none"/>
              </w:rPr>
              <w:t>65</w:t>
            </w:r>
            <w:r w:rsidR="00AB4E9B" w:rsidRPr="00AB4E9B">
              <w:rPr>
                <w:rFonts w:ascii="Arial" w:hAnsi="Arial" w:cs="Arial"/>
                <w:sz w:val="18"/>
                <w:szCs w:val="18"/>
                <w:lang w:eastAsia="x-none"/>
              </w:rPr>
              <w:t xml:space="preserve"> deg.</w:t>
            </w:r>
          </w:p>
        </w:tc>
      </w:tr>
      <w:tr w:rsidR="00AB4E9B" w:rsidRPr="00AB4E9B" w14:paraId="469DAEDB" w14:textId="77777777" w:rsidTr="00863724">
        <w:trPr>
          <w:jc w:val="center"/>
        </w:trPr>
        <w:tc>
          <w:tcPr>
            <w:tcW w:w="1839" w:type="dxa"/>
            <w:tcBorders>
              <w:top w:val="single" w:sz="4" w:space="0" w:color="auto"/>
              <w:left w:val="single" w:sz="4" w:space="0" w:color="auto"/>
              <w:bottom w:val="single" w:sz="4" w:space="0" w:color="auto"/>
              <w:right w:val="single" w:sz="4" w:space="0" w:color="auto"/>
            </w:tcBorders>
            <w:hideMark/>
          </w:tcPr>
          <w:p w14:paraId="6AFBFC54" w14:textId="77777777" w:rsidR="00AB4E9B" w:rsidRPr="00AB4E9B" w:rsidRDefault="00AB4E9B" w:rsidP="00AB4E9B">
            <w:pPr>
              <w:keepNext/>
              <w:keepLines/>
              <w:spacing w:after="0"/>
              <w:jc w:val="center"/>
              <w:rPr>
                <w:rFonts w:ascii="Arial" w:hAnsi="Arial"/>
                <w:sz w:val="18"/>
                <w:lang w:eastAsia="x-none"/>
              </w:rPr>
            </w:pPr>
            <w:proofErr w:type="spellStart"/>
            <w:proofErr w:type="gramStart"/>
            <w:r w:rsidRPr="00AB4E9B">
              <w:rPr>
                <w:rFonts w:ascii="Cambria Math" w:hAnsi="Cambria Math" w:cs="Arial"/>
                <w:i/>
                <w:sz w:val="18"/>
                <w:szCs w:val="18"/>
                <w:lang w:eastAsia="x-none"/>
              </w:rPr>
              <w:t>G</w:t>
            </w:r>
            <w:r w:rsidRPr="00AB4E9B">
              <w:rPr>
                <w:rFonts w:ascii="Cambria Math" w:hAnsi="Cambria Math" w:cs="Arial"/>
                <w:i/>
                <w:sz w:val="18"/>
                <w:szCs w:val="18"/>
                <w:vertAlign w:val="subscript"/>
                <w:lang w:eastAsia="x-none"/>
              </w:rPr>
              <w:t>E,max</w:t>
            </w:r>
            <w:proofErr w:type="spellEnd"/>
            <w:proofErr w:type="gramEnd"/>
          </w:p>
        </w:tc>
        <w:tc>
          <w:tcPr>
            <w:tcW w:w="1986" w:type="dxa"/>
            <w:tcBorders>
              <w:top w:val="single" w:sz="4" w:space="0" w:color="auto"/>
              <w:left w:val="single" w:sz="4" w:space="0" w:color="auto"/>
              <w:bottom w:val="single" w:sz="4" w:space="0" w:color="auto"/>
              <w:right w:val="single" w:sz="4" w:space="0" w:color="auto"/>
            </w:tcBorders>
            <w:hideMark/>
          </w:tcPr>
          <w:p w14:paraId="600C0A4A"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cs="Arial"/>
                <w:sz w:val="18"/>
                <w:szCs w:val="18"/>
                <w:lang w:eastAsia="x-none"/>
              </w:rPr>
              <w:t xml:space="preserve">6.4 </w:t>
            </w:r>
            <w:proofErr w:type="spellStart"/>
            <w:r w:rsidRPr="00AB4E9B">
              <w:rPr>
                <w:rFonts w:ascii="Arial" w:hAnsi="Arial" w:cs="Arial"/>
                <w:sz w:val="18"/>
                <w:szCs w:val="18"/>
                <w:lang w:eastAsia="x-none"/>
              </w:rPr>
              <w:t>dBi</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8F3A8C0" w14:textId="3F24ECC2" w:rsidR="00AB4E9B" w:rsidRPr="00AB4E9B" w:rsidRDefault="00D302E7" w:rsidP="00AB4E9B">
            <w:pPr>
              <w:keepNext/>
              <w:keepLines/>
              <w:spacing w:after="0"/>
              <w:jc w:val="center"/>
              <w:rPr>
                <w:rFonts w:ascii="Arial" w:hAnsi="Arial"/>
                <w:b/>
                <w:bCs/>
                <w:sz w:val="18"/>
                <w:lang w:eastAsia="x-none"/>
              </w:rPr>
            </w:pPr>
            <w:r>
              <w:rPr>
                <w:rFonts w:ascii="Arial" w:hAnsi="Arial" w:cs="Arial"/>
                <w:sz w:val="18"/>
                <w:szCs w:val="18"/>
                <w:lang w:eastAsia="x-none"/>
              </w:rPr>
              <w:t>6.4</w:t>
            </w:r>
            <w:r w:rsidR="00AB4E9B" w:rsidRPr="00AB4E9B">
              <w:rPr>
                <w:rFonts w:ascii="Arial" w:hAnsi="Arial" w:cs="Arial"/>
                <w:sz w:val="18"/>
                <w:szCs w:val="18"/>
                <w:lang w:eastAsia="x-none"/>
              </w:rPr>
              <w:t xml:space="preserve"> </w:t>
            </w:r>
            <w:proofErr w:type="spellStart"/>
            <w:r w:rsidR="00AB4E9B" w:rsidRPr="00AB4E9B">
              <w:rPr>
                <w:rFonts w:ascii="Arial" w:hAnsi="Arial" w:cs="Arial"/>
                <w:sz w:val="18"/>
                <w:szCs w:val="18"/>
                <w:lang w:eastAsia="x-none"/>
              </w:rPr>
              <w:t>dBi</w:t>
            </w:r>
            <w:proofErr w:type="spellEnd"/>
          </w:p>
        </w:tc>
      </w:tr>
      <w:tr w:rsidR="00AB4E9B" w:rsidRPr="00AB4E9B" w14:paraId="1EC97CD8" w14:textId="77777777" w:rsidTr="00863724">
        <w:trPr>
          <w:jc w:val="center"/>
        </w:trPr>
        <w:tc>
          <w:tcPr>
            <w:tcW w:w="1839" w:type="dxa"/>
            <w:tcBorders>
              <w:top w:val="single" w:sz="4" w:space="0" w:color="auto"/>
              <w:left w:val="single" w:sz="4" w:space="0" w:color="auto"/>
              <w:bottom w:val="single" w:sz="4" w:space="0" w:color="auto"/>
              <w:right w:val="single" w:sz="4" w:space="0" w:color="auto"/>
            </w:tcBorders>
            <w:hideMark/>
          </w:tcPr>
          <w:p w14:paraId="2A49F0FC" w14:textId="77777777" w:rsidR="00AB4E9B" w:rsidRPr="00AB4E9B" w:rsidRDefault="00AB4E9B" w:rsidP="00AB4E9B">
            <w:pPr>
              <w:keepNext/>
              <w:keepLines/>
              <w:spacing w:after="0"/>
              <w:jc w:val="center"/>
              <w:rPr>
                <w:rFonts w:ascii="Arial" w:hAnsi="Arial"/>
                <w:sz w:val="18"/>
                <w:lang w:eastAsia="x-none"/>
              </w:rPr>
            </w:pPr>
            <w:proofErr w:type="spellStart"/>
            <w:r w:rsidRPr="00AB4E9B">
              <w:rPr>
                <w:rFonts w:ascii="Cambria Math" w:hAnsi="Cambria Math" w:cs="Arial"/>
                <w:i/>
                <w:sz w:val="18"/>
                <w:szCs w:val="18"/>
                <w:lang w:eastAsia="x-none"/>
              </w:rPr>
              <w:t>M</w:t>
            </w:r>
            <w:r w:rsidRPr="00AB4E9B">
              <w:rPr>
                <w:rFonts w:ascii="Cambria Math" w:hAnsi="Cambria Math" w:cs="Arial"/>
                <w:i/>
                <w:sz w:val="18"/>
                <w:szCs w:val="18"/>
                <w:vertAlign w:val="subscript"/>
                <w:lang w:eastAsia="x-none"/>
              </w:rPr>
              <w:t>sub</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1AEBCD3"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cs="Arial"/>
                <w:sz w:val="18"/>
                <w:szCs w:val="18"/>
                <w:lang w:eastAsia="x-none"/>
              </w:rPr>
              <w:t>5</w:t>
            </w:r>
          </w:p>
        </w:tc>
        <w:tc>
          <w:tcPr>
            <w:tcW w:w="1985" w:type="dxa"/>
            <w:tcBorders>
              <w:top w:val="single" w:sz="4" w:space="0" w:color="auto"/>
              <w:left w:val="single" w:sz="4" w:space="0" w:color="auto"/>
              <w:bottom w:val="single" w:sz="4" w:space="0" w:color="auto"/>
              <w:right w:val="single" w:sz="4" w:space="0" w:color="auto"/>
            </w:tcBorders>
            <w:hideMark/>
          </w:tcPr>
          <w:p w14:paraId="578EDD37" w14:textId="77777777" w:rsidR="00AB4E9B" w:rsidRPr="00AB4E9B" w:rsidRDefault="00AB4E9B" w:rsidP="00AB4E9B">
            <w:pPr>
              <w:keepNext/>
              <w:keepLines/>
              <w:spacing w:after="0"/>
              <w:jc w:val="center"/>
              <w:rPr>
                <w:rFonts w:ascii="Arial" w:hAnsi="Arial"/>
                <w:b/>
                <w:bCs/>
                <w:sz w:val="18"/>
                <w:lang w:eastAsia="x-none"/>
              </w:rPr>
            </w:pPr>
            <w:r w:rsidRPr="00AB4E9B">
              <w:rPr>
                <w:rFonts w:ascii="Arial" w:hAnsi="Arial" w:cs="Arial"/>
                <w:sz w:val="18"/>
                <w:szCs w:val="18"/>
                <w:lang w:eastAsia="x-none"/>
              </w:rPr>
              <w:t>4</w:t>
            </w:r>
          </w:p>
        </w:tc>
      </w:tr>
      <w:tr w:rsidR="00AB4E9B" w:rsidRPr="00AB4E9B" w14:paraId="2AEB7C26" w14:textId="77777777" w:rsidTr="00863724">
        <w:trPr>
          <w:jc w:val="center"/>
        </w:trPr>
        <w:tc>
          <w:tcPr>
            <w:tcW w:w="1839" w:type="dxa"/>
            <w:tcBorders>
              <w:top w:val="single" w:sz="4" w:space="0" w:color="auto"/>
              <w:left w:val="single" w:sz="4" w:space="0" w:color="auto"/>
              <w:bottom w:val="single" w:sz="4" w:space="0" w:color="auto"/>
              <w:right w:val="single" w:sz="4" w:space="0" w:color="auto"/>
            </w:tcBorders>
            <w:hideMark/>
          </w:tcPr>
          <w:p w14:paraId="32C73998" w14:textId="77777777" w:rsidR="00AB4E9B" w:rsidRPr="00AB4E9B" w:rsidRDefault="00AB4E9B" w:rsidP="00AB4E9B">
            <w:pPr>
              <w:keepNext/>
              <w:keepLines/>
              <w:spacing w:after="0"/>
              <w:jc w:val="center"/>
              <w:rPr>
                <w:rFonts w:ascii="Arial" w:hAnsi="Arial"/>
                <w:sz w:val="18"/>
                <w:lang w:eastAsia="x-none"/>
              </w:rPr>
            </w:pPr>
            <w:proofErr w:type="spellStart"/>
            <w:proofErr w:type="gramStart"/>
            <w:r w:rsidRPr="00AB4E9B">
              <w:rPr>
                <w:rFonts w:ascii="Cambria Math" w:hAnsi="Cambria Math" w:cs="Arial"/>
                <w:i/>
                <w:sz w:val="18"/>
                <w:szCs w:val="18"/>
                <w:lang w:eastAsia="x-none"/>
              </w:rPr>
              <w:t>d</w:t>
            </w:r>
            <w:r w:rsidRPr="00AB4E9B">
              <w:rPr>
                <w:rFonts w:ascii="Cambria Math" w:hAnsi="Cambria Math" w:cs="Arial"/>
                <w:i/>
                <w:sz w:val="18"/>
                <w:szCs w:val="18"/>
                <w:vertAlign w:val="subscript"/>
                <w:lang w:eastAsia="x-none"/>
              </w:rPr>
              <w:t>v,sub</w:t>
            </w:r>
            <w:proofErr w:type="spellEnd"/>
            <w:proofErr w:type="gramEnd"/>
          </w:p>
        </w:tc>
        <w:tc>
          <w:tcPr>
            <w:tcW w:w="1986" w:type="dxa"/>
            <w:tcBorders>
              <w:top w:val="single" w:sz="4" w:space="0" w:color="auto"/>
              <w:left w:val="single" w:sz="4" w:space="0" w:color="auto"/>
              <w:bottom w:val="single" w:sz="4" w:space="0" w:color="auto"/>
              <w:right w:val="single" w:sz="4" w:space="0" w:color="auto"/>
            </w:tcBorders>
            <w:hideMark/>
          </w:tcPr>
          <w:p w14:paraId="1FF94EDE"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cs="Arial"/>
                <w:sz w:val="18"/>
                <w:szCs w:val="18"/>
                <w:lang w:eastAsia="x-none"/>
              </w:rPr>
              <w:t>0.7</w:t>
            </w:r>
            <w:r w:rsidRPr="00AB4E9B">
              <w:rPr>
                <w:rFonts w:ascii="Symbol" w:hAnsi="Symbol" w:cs="Arial"/>
                <w:sz w:val="18"/>
                <w:szCs w:val="18"/>
                <w:lang w:eastAsia="x-none"/>
              </w:rPr>
              <w:t xml:space="preserve">l </w:t>
            </w:r>
            <w:r w:rsidRPr="00AB4E9B">
              <w:rPr>
                <w:rFonts w:ascii="Arial" w:hAnsi="Arial" w:cs="Arial"/>
                <w:sz w:val="18"/>
                <w:szCs w:val="18"/>
                <w:lang w:eastAsia="x-none"/>
              </w:rPr>
              <w:t>m</w:t>
            </w:r>
          </w:p>
        </w:tc>
        <w:tc>
          <w:tcPr>
            <w:tcW w:w="1985" w:type="dxa"/>
            <w:tcBorders>
              <w:top w:val="single" w:sz="4" w:space="0" w:color="auto"/>
              <w:left w:val="single" w:sz="4" w:space="0" w:color="auto"/>
              <w:bottom w:val="single" w:sz="4" w:space="0" w:color="auto"/>
              <w:right w:val="single" w:sz="4" w:space="0" w:color="auto"/>
            </w:tcBorders>
            <w:hideMark/>
          </w:tcPr>
          <w:p w14:paraId="3A535B89" w14:textId="77777777" w:rsidR="00AB4E9B" w:rsidRPr="00AB4E9B" w:rsidRDefault="00AB4E9B" w:rsidP="00AB4E9B">
            <w:pPr>
              <w:keepNext/>
              <w:keepLines/>
              <w:spacing w:after="0"/>
              <w:jc w:val="center"/>
              <w:rPr>
                <w:rFonts w:ascii="Arial" w:hAnsi="Arial"/>
                <w:b/>
                <w:bCs/>
                <w:sz w:val="18"/>
                <w:lang w:eastAsia="x-none"/>
              </w:rPr>
            </w:pPr>
            <w:r w:rsidRPr="00AB4E9B">
              <w:rPr>
                <w:rFonts w:ascii="Arial" w:hAnsi="Arial" w:cs="Arial"/>
                <w:sz w:val="18"/>
                <w:szCs w:val="18"/>
                <w:lang w:eastAsia="x-none"/>
              </w:rPr>
              <w:t>0.7</w:t>
            </w:r>
            <w:r w:rsidRPr="00AB4E9B">
              <w:rPr>
                <w:rFonts w:ascii="Symbol" w:hAnsi="Symbol" w:cs="Arial"/>
                <w:sz w:val="18"/>
                <w:szCs w:val="18"/>
                <w:lang w:eastAsia="x-none"/>
              </w:rPr>
              <w:t xml:space="preserve">l </w:t>
            </w:r>
            <w:r w:rsidRPr="00AB4E9B">
              <w:rPr>
                <w:rFonts w:ascii="Arial" w:hAnsi="Arial" w:cs="Arial"/>
                <w:sz w:val="18"/>
                <w:szCs w:val="18"/>
                <w:lang w:eastAsia="x-none"/>
              </w:rPr>
              <w:t>m</w:t>
            </w:r>
          </w:p>
        </w:tc>
      </w:tr>
      <w:tr w:rsidR="00AB4E9B" w:rsidRPr="00AB4E9B" w14:paraId="631B90E1" w14:textId="77777777" w:rsidTr="00863724">
        <w:trPr>
          <w:jc w:val="center"/>
        </w:trPr>
        <w:tc>
          <w:tcPr>
            <w:tcW w:w="1839" w:type="dxa"/>
            <w:tcBorders>
              <w:top w:val="single" w:sz="4" w:space="0" w:color="auto"/>
              <w:left w:val="single" w:sz="4" w:space="0" w:color="auto"/>
              <w:bottom w:val="single" w:sz="4" w:space="0" w:color="auto"/>
              <w:right w:val="single" w:sz="4" w:space="0" w:color="auto"/>
            </w:tcBorders>
            <w:hideMark/>
          </w:tcPr>
          <w:p w14:paraId="27068E6E" w14:textId="77777777" w:rsidR="00AB4E9B" w:rsidRPr="00AB4E9B" w:rsidRDefault="00AB4E9B" w:rsidP="00AB4E9B">
            <w:pPr>
              <w:keepNext/>
              <w:keepLines/>
              <w:spacing w:after="0"/>
              <w:jc w:val="center"/>
              <w:rPr>
                <w:rFonts w:ascii="Arial" w:hAnsi="Arial"/>
                <w:sz w:val="18"/>
                <w:lang w:eastAsia="x-none"/>
              </w:rPr>
            </w:pPr>
            <w:r w:rsidRPr="00AB4E9B">
              <w:rPr>
                <w:rFonts w:ascii="Symbol" w:hAnsi="Symbol" w:cs="Arial"/>
                <w:i/>
                <w:sz w:val="18"/>
                <w:szCs w:val="18"/>
              </w:rPr>
              <w:t>q</w:t>
            </w:r>
            <w:proofErr w:type="spellStart"/>
            <w:r w:rsidRPr="00AB4E9B">
              <w:rPr>
                <w:rFonts w:ascii="Cambria Math" w:hAnsi="Cambria Math" w:cs="Arial"/>
                <w:i/>
                <w:sz w:val="18"/>
                <w:szCs w:val="18"/>
                <w:vertAlign w:val="subscript"/>
              </w:rPr>
              <w:t>subtilt</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192D685"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cs="Arial"/>
                <w:sz w:val="18"/>
                <w:szCs w:val="18"/>
                <w:lang w:eastAsia="x-none"/>
              </w:rPr>
              <w:t>3 deg.</w:t>
            </w:r>
          </w:p>
        </w:tc>
        <w:tc>
          <w:tcPr>
            <w:tcW w:w="1985" w:type="dxa"/>
            <w:tcBorders>
              <w:top w:val="single" w:sz="4" w:space="0" w:color="auto"/>
              <w:left w:val="single" w:sz="4" w:space="0" w:color="auto"/>
              <w:bottom w:val="single" w:sz="4" w:space="0" w:color="auto"/>
              <w:right w:val="single" w:sz="4" w:space="0" w:color="auto"/>
            </w:tcBorders>
            <w:hideMark/>
          </w:tcPr>
          <w:p w14:paraId="393C8DE0" w14:textId="77777777" w:rsidR="00AB4E9B" w:rsidRPr="00AB4E9B" w:rsidRDefault="00AB4E9B" w:rsidP="00AB4E9B">
            <w:pPr>
              <w:keepNext/>
              <w:keepLines/>
              <w:spacing w:after="0"/>
              <w:jc w:val="center"/>
              <w:rPr>
                <w:rFonts w:ascii="Arial" w:hAnsi="Arial"/>
                <w:b/>
                <w:bCs/>
                <w:sz w:val="18"/>
                <w:lang w:eastAsia="x-none"/>
              </w:rPr>
            </w:pPr>
            <w:r w:rsidRPr="00AB4E9B">
              <w:rPr>
                <w:rFonts w:ascii="Arial" w:hAnsi="Arial" w:cs="Arial"/>
                <w:sz w:val="18"/>
                <w:szCs w:val="18"/>
                <w:lang w:eastAsia="x-none"/>
              </w:rPr>
              <w:t>3 deg.</w:t>
            </w:r>
          </w:p>
        </w:tc>
      </w:tr>
      <w:tr w:rsidR="00AB4E9B" w:rsidRPr="00AB4E9B" w14:paraId="453E7366" w14:textId="77777777" w:rsidTr="00863724">
        <w:trPr>
          <w:jc w:val="center"/>
        </w:trPr>
        <w:tc>
          <w:tcPr>
            <w:tcW w:w="1839" w:type="dxa"/>
            <w:tcBorders>
              <w:top w:val="single" w:sz="4" w:space="0" w:color="auto"/>
              <w:left w:val="single" w:sz="4" w:space="0" w:color="auto"/>
              <w:bottom w:val="single" w:sz="4" w:space="0" w:color="auto"/>
              <w:right w:val="single" w:sz="4" w:space="0" w:color="auto"/>
            </w:tcBorders>
            <w:hideMark/>
          </w:tcPr>
          <w:p w14:paraId="33920505" w14:textId="77777777" w:rsidR="00AB4E9B" w:rsidRPr="00AB4E9B" w:rsidRDefault="00AB4E9B" w:rsidP="00AB4E9B">
            <w:pPr>
              <w:keepNext/>
              <w:keepLines/>
              <w:spacing w:after="0"/>
              <w:jc w:val="center"/>
              <w:rPr>
                <w:rFonts w:ascii="Arial" w:hAnsi="Arial"/>
                <w:sz w:val="18"/>
                <w:lang w:eastAsia="x-none"/>
              </w:rPr>
            </w:pPr>
            <w:r w:rsidRPr="00AB4E9B">
              <w:rPr>
                <w:rFonts w:ascii="Cambria Math" w:hAnsi="Cambria Math" w:cs="Arial"/>
                <w:i/>
                <w:sz w:val="18"/>
                <w:szCs w:val="18"/>
                <w:lang w:eastAsia="x-none"/>
              </w:rPr>
              <w:t>M</w:t>
            </w:r>
          </w:p>
        </w:tc>
        <w:tc>
          <w:tcPr>
            <w:tcW w:w="1986" w:type="dxa"/>
            <w:tcBorders>
              <w:top w:val="single" w:sz="4" w:space="0" w:color="auto"/>
              <w:left w:val="single" w:sz="4" w:space="0" w:color="auto"/>
              <w:bottom w:val="single" w:sz="4" w:space="0" w:color="auto"/>
              <w:right w:val="single" w:sz="4" w:space="0" w:color="auto"/>
            </w:tcBorders>
            <w:hideMark/>
          </w:tcPr>
          <w:p w14:paraId="03D75F45"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cs="Arial"/>
                <w:sz w:val="18"/>
                <w:szCs w:val="18"/>
                <w:lang w:eastAsia="x-none"/>
              </w:rPr>
              <w:t>2</w:t>
            </w:r>
          </w:p>
        </w:tc>
        <w:tc>
          <w:tcPr>
            <w:tcW w:w="1985" w:type="dxa"/>
            <w:tcBorders>
              <w:top w:val="single" w:sz="4" w:space="0" w:color="auto"/>
              <w:left w:val="single" w:sz="4" w:space="0" w:color="auto"/>
              <w:bottom w:val="single" w:sz="4" w:space="0" w:color="auto"/>
              <w:right w:val="single" w:sz="4" w:space="0" w:color="auto"/>
            </w:tcBorders>
            <w:hideMark/>
          </w:tcPr>
          <w:p w14:paraId="786E945C" w14:textId="77777777" w:rsidR="00AB4E9B" w:rsidRPr="00AB4E9B" w:rsidRDefault="00AB4E9B" w:rsidP="00AB4E9B">
            <w:pPr>
              <w:keepNext/>
              <w:keepLines/>
              <w:spacing w:after="0"/>
              <w:jc w:val="center"/>
              <w:rPr>
                <w:rFonts w:ascii="Arial" w:hAnsi="Arial"/>
                <w:b/>
                <w:bCs/>
                <w:sz w:val="18"/>
                <w:lang w:eastAsia="x-none"/>
              </w:rPr>
            </w:pPr>
            <w:r w:rsidRPr="00AB4E9B">
              <w:rPr>
                <w:rFonts w:ascii="Arial" w:hAnsi="Arial" w:cs="Arial"/>
                <w:sz w:val="18"/>
                <w:szCs w:val="18"/>
                <w:lang w:eastAsia="x-none"/>
              </w:rPr>
              <w:t>2</w:t>
            </w:r>
          </w:p>
        </w:tc>
      </w:tr>
      <w:tr w:rsidR="00AB4E9B" w:rsidRPr="00AB4E9B" w14:paraId="4AC72B60" w14:textId="77777777" w:rsidTr="00863724">
        <w:trPr>
          <w:jc w:val="center"/>
        </w:trPr>
        <w:tc>
          <w:tcPr>
            <w:tcW w:w="1839" w:type="dxa"/>
            <w:tcBorders>
              <w:top w:val="single" w:sz="4" w:space="0" w:color="auto"/>
              <w:left w:val="single" w:sz="4" w:space="0" w:color="auto"/>
              <w:bottom w:val="single" w:sz="4" w:space="0" w:color="auto"/>
              <w:right w:val="single" w:sz="4" w:space="0" w:color="auto"/>
            </w:tcBorders>
            <w:hideMark/>
          </w:tcPr>
          <w:p w14:paraId="07DDF224" w14:textId="77777777" w:rsidR="00AB4E9B" w:rsidRPr="00AB4E9B" w:rsidRDefault="00AB4E9B" w:rsidP="00AB4E9B">
            <w:pPr>
              <w:keepNext/>
              <w:keepLines/>
              <w:spacing w:after="0"/>
              <w:jc w:val="center"/>
              <w:rPr>
                <w:rFonts w:ascii="Arial" w:hAnsi="Arial"/>
                <w:sz w:val="18"/>
                <w:lang w:eastAsia="x-none"/>
              </w:rPr>
            </w:pPr>
            <w:r w:rsidRPr="00AB4E9B">
              <w:rPr>
                <w:rFonts w:ascii="Cambria Math" w:hAnsi="Cambria Math" w:cs="Arial"/>
                <w:i/>
                <w:sz w:val="18"/>
                <w:szCs w:val="18"/>
                <w:lang w:eastAsia="x-none"/>
              </w:rPr>
              <w:t>N</w:t>
            </w:r>
          </w:p>
        </w:tc>
        <w:tc>
          <w:tcPr>
            <w:tcW w:w="1986" w:type="dxa"/>
            <w:tcBorders>
              <w:top w:val="single" w:sz="4" w:space="0" w:color="auto"/>
              <w:left w:val="single" w:sz="4" w:space="0" w:color="auto"/>
              <w:bottom w:val="single" w:sz="4" w:space="0" w:color="auto"/>
              <w:right w:val="single" w:sz="4" w:space="0" w:color="auto"/>
            </w:tcBorders>
            <w:hideMark/>
          </w:tcPr>
          <w:p w14:paraId="689EF9A3"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cs="Arial"/>
                <w:sz w:val="18"/>
                <w:szCs w:val="18"/>
                <w:lang w:eastAsia="x-none"/>
              </w:rPr>
              <w:t>4</w:t>
            </w:r>
          </w:p>
        </w:tc>
        <w:tc>
          <w:tcPr>
            <w:tcW w:w="1985" w:type="dxa"/>
            <w:tcBorders>
              <w:top w:val="single" w:sz="4" w:space="0" w:color="auto"/>
              <w:left w:val="single" w:sz="4" w:space="0" w:color="auto"/>
              <w:bottom w:val="single" w:sz="4" w:space="0" w:color="auto"/>
              <w:right w:val="single" w:sz="4" w:space="0" w:color="auto"/>
            </w:tcBorders>
            <w:hideMark/>
          </w:tcPr>
          <w:p w14:paraId="35DBC2A6" w14:textId="77777777" w:rsidR="00AB4E9B" w:rsidRPr="00AB4E9B" w:rsidRDefault="00AB4E9B" w:rsidP="00AB4E9B">
            <w:pPr>
              <w:keepNext/>
              <w:keepLines/>
              <w:spacing w:after="0"/>
              <w:jc w:val="center"/>
              <w:rPr>
                <w:rFonts w:ascii="Arial" w:hAnsi="Arial"/>
                <w:b/>
                <w:bCs/>
                <w:sz w:val="18"/>
                <w:lang w:eastAsia="x-none"/>
              </w:rPr>
            </w:pPr>
            <w:r w:rsidRPr="00AB4E9B">
              <w:rPr>
                <w:rFonts w:ascii="Arial" w:hAnsi="Arial" w:cs="Arial"/>
                <w:sz w:val="18"/>
                <w:szCs w:val="18"/>
                <w:lang w:eastAsia="x-none"/>
              </w:rPr>
              <w:t>4</w:t>
            </w:r>
          </w:p>
        </w:tc>
      </w:tr>
      <w:tr w:rsidR="00AB4E9B" w:rsidRPr="00AB4E9B" w14:paraId="5A8E55BB" w14:textId="77777777" w:rsidTr="00863724">
        <w:trPr>
          <w:jc w:val="center"/>
        </w:trPr>
        <w:tc>
          <w:tcPr>
            <w:tcW w:w="1839" w:type="dxa"/>
            <w:tcBorders>
              <w:top w:val="single" w:sz="4" w:space="0" w:color="auto"/>
              <w:left w:val="single" w:sz="4" w:space="0" w:color="auto"/>
              <w:bottom w:val="single" w:sz="4" w:space="0" w:color="auto"/>
              <w:right w:val="single" w:sz="4" w:space="0" w:color="auto"/>
            </w:tcBorders>
            <w:hideMark/>
          </w:tcPr>
          <w:p w14:paraId="55D7F03E" w14:textId="77777777" w:rsidR="00AB4E9B" w:rsidRPr="00AB4E9B" w:rsidRDefault="00AB4E9B" w:rsidP="00AB4E9B">
            <w:pPr>
              <w:keepNext/>
              <w:keepLines/>
              <w:spacing w:after="0"/>
              <w:jc w:val="center"/>
              <w:rPr>
                <w:rFonts w:ascii="Arial" w:hAnsi="Arial"/>
                <w:sz w:val="18"/>
                <w:lang w:eastAsia="x-none"/>
              </w:rPr>
            </w:pPr>
            <w:r w:rsidRPr="00AB4E9B">
              <w:rPr>
                <w:rFonts w:ascii="Cambria Math" w:hAnsi="Cambria Math" w:cs="Arial"/>
                <w:i/>
                <w:sz w:val="18"/>
                <w:szCs w:val="18"/>
                <w:lang w:eastAsia="x-none"/>
              </w:rPr>
              <w:t>d</w:t>
            </w:r>
            <w:r w:rsidRPr="00AB4E9B">
              <w:rPr>
                <w:rFonts w:ascii="Cambria Math" w:hAnsi="Cambria Math" w:cs="Arial"/>
                <w:i/>
                <w:sz w:val="18"/>
                <w:szCs w:val="18"/>
                <w:vertAlign w:val="subscript"/>
                <w:lang w:eastAsia="x-none"/>
              </w:rPr>
              <w:t>h</w:t>
            </w:r>
          </w:p>
        </w:tc>
        <w:tc>
          <w:tcPr>
            <w:tcW w:w="1986" w:type="dxa"/>
            <w:tcBorders>
              <w:top w:val="single" w:sz="4" w:space="0" w:color="auto"/>
              <w:left w:val="single" w:sz="4" w:space="0" w:color="auto"/>
              <w:bottom w:val="single" w:sz="4" w:space="0" w:color="auto"/>
              <w:right w:val="single" w:sz="4" w:space="0" w:color="auto"/>
            </w:tcBorders>
            <w:hideMark/>
          </w:tcPr>
          <w:p w14:paraId="582869B7"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cs="Arial"/>
                <w:sz w:val="18"/>
                <w:szCs w:val="18"/>
                <w:lang w:eastAsia="x-none"/>
              </w:rPr>
              <w:t>0.5</w:t>
            </w:r>
            <w:r w:rsidRPr="00AB4E9B">
              <w:rPr>
                <w:rFonts w:ascii="Symbol" w:hAnsi="Symbol" w:cs="Arial"/>
                <w:sz w:val="18"/>
                <w:szCs w:val="18"/>
                <w:lang w:eastAsia="x-none"/>
              </w:rPr>
              <w:t xml:space="preserve">l </w:t>
            </w:r>
            <w:r w:rsidRPr="00AB4E9B">
              <w:rPr>
                <w:rFonts w:ascii="Arial" w:hAnsi="Arial" w:cs="Arial"/>
                <w:sz w:val="18"/>
                <w:szCs w:val="18"/>
                <w:lang w:eastAsia="x-none"/>
              </w:rPr>
              <w:t>m</w:t>
            </w:r>
          </w:p>
        </w:tc>
        <w:tc>
          <w:tcPr>
            <w:tcW w:w="1985" w:type="dxa"/>
            <w:tcBorders>
              <w:top w:val="single" w:sz="4" w:space="0" w:color="auto"/>
              <w:left w:val="single" w:sz="4" w:space="0" w:color="auto"/>
              <w:bottom w:val="single" w:sz="4" w:space="0" w:color="auto"/>
              <w:right w:val="single" w:sz="4" w:space="0" w:color="auto"/>
            </w:tcBorders>
            <w:hideMark/>
          </w:tcPr>
          <w:p w14:paraId="216C809A" w14:textId="77777777" w:rsidR="00AB4E9B" w:rsidRPr="00AB4E9B" w:rsidRDefault="00AB4E9B" w:rsidP="00AB4E9B">
            <w:pPr>
              <w:keepNext/>
              <w:keepLines/>
              <w:spacing w:after="0"/>
              <w:jc w:val="center"/>
              <w:rPr>
                <w:rFonts w:ascii="Arial" w:hAnsi="Arial"/>
                <w:b/>
                <w:bCs/>
                <w:sz w:val="18"/>
                <w:lang w:eastAsia="x-none"/>
              </w:rPr>
            </w:pPr>
            <w:r w:rsidRPr="00AB4E9B">
              <w:rPr>
                <w:rFonts w:ascii="Arial" w:hAnsi="Arial" w:cs="Arial"/>
                <w:sz w:val="18"/>
                <w:szCs w:val="18"/>
                <w:lang w:eastAsia="x-none"/>
              </w:rPr>
              <w:t>0.5</w:t>
            </w:r>
            <w:r w:rsidRPr="00AB4E9B">
              <w:rPr>
                <w:rFonts w:ascii="Symbol" w:hAnsi="Symbol" w:cs="Arial"/>
                <w:sz w:val="18"/>
                <w:szCs w:val="18"/>
                <w:lang w:eastAsia="x-none"/>
              </w:rPr>
              <w:t xml:space="preserve">l </w:t>
            </w:r>
            <w:r w:rsidRPr="00AB4E9B">
              <w:rPr>
                <w:rFonts w:ascii="Arial" w:hAnsi="Arial" w:cs="Arial"/>
                <w:sz w:val="18"/>
                <w:szCs w:val="18"/>
                <w:lang w:eastAsia="x-none"/>
              </w:rPr>
              <w:t>m</w:t>
            </w:r>
          </w:p>
        </w:tc>
      </w:tr>
      <w:tr w:rsidR="00AB4E9B" w:rsidRPr="00AB4E9B" w14:paraId="02B9C15A" w14:textId="77777777" w:rsidTr="00863724">
        <w:trPr>
          <w:jc w:val="center"/>
        </w:trPr>
        <w:tc>
          <w:tcPr>
            <w:tcW w:w="1839" w:type="dxa"/>
            <w:tcBorders>
              <w:top w:val="single" w:sz="4" w:space="0" w:color="auto"/>
              <w:left w:val="single" w:sz="4" w:space="0" w:color="auto"/>
              <w:bottom w:val="single" w:sz="4" w:space="0" w:color="auto"/>
              <w:right w:val="single" w:sz="4" w:space="0" w:color="auto"/>
            </w:tcBorders>
            <w:hideMark/>
          </w:tcPr>
          <w:p w14:paraId="217BD335" w14:textId="77777777" w:rsidR="00AB4E9B" w:rsidRPr="00AB4E9B" w:rsidRDefault="00AB4E9B" w:rsidP="00AB4E9B">
            <w:pPr>
              <w:keepNext/>
              <w:keepLines/>
              <w:spacing w:after="0"/>
              <w:jc w:val="center"/>
              <w:rPr>
                <w:rFonts w:ascii="Arial" w:hAnsi="Arial"/>
                <w:sz w:val="18"/>
                <w:lang w:eastAsia="x-none"/>
              </w:rPr>
            </w:pPr>
            <w:r w:rsidRPr="00AB4E9B">
              <w:rPr>
                <w:rFonts w:ascii="Cambria Math" w:hAnsi="Cambria Math" w:cs="Arial"/>
                <w:i/>
                <w:sz w:val="18"/>
                <w:szCs w:val="18"/>
                <w:lang w:eastAsia="x-none"/>
              </w:rPr>
              <w:t>d</w:t>
            </w:r>
            <w:r w:rsidRPr="00AB4E9B">
              <w:rPr>
                <w:rFonts w:ascii="Cambria Math" w:hAnsi="Cambria Math" w:cs="Arial"/>
                <w:i/>
                <w:sz w:val="18"/>
                <w:szCs w:val="18"/>
                <w:vertAlign w:val="subscript"/>
                <w:lang w:eastAsia="x-none"/>
              </w:rPr>
              <w:t>v</w:t>
            </w:r>
          </w:p>
        </w:tc>
        <w:tc>
          <w:tcPr>
            <w:tcW w:w="1986" w:type="dxa"/>
            <w:tcBorders>
              <w:top w:val="single" w:sz="4" w:space="0" w:color="auto"/>
              <w:left w:val="single" w:sz="4" w:space="0" w:color="auto"/>
              <w:bottom w:val="single" w:sz="4" w:space="0" w:color="auto"/>
              <w:right w:val="single" w:sz="4" w:space="0" w:color="auto"/>
            </w:tcBorders>
            <w:hideMark/>
          </w:tcPr>
          <w:p w14:paraId="26625DCA"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cs="Arial"/>
                <w:sz w:val="18"/>
                <w:szCs w:val="18"/>
                <w:lang w:eastAsia="x-none"/>
              </w:rPr>
              <w:t>3.5</w:t>
            </w:r>
            <w:r w:rsidRPr="00AB4E9B">
              <w:rPr>
                <w:rFonts w:ascii="Symbol" w:hAnsi="Symbol" w:cs="Arial"/>
                <w:sz w:val="18"/>
                <w:szCs w:val="18"/>
                <w:lang w:eastAsia="x-none"/>
              </w:rPr>
              <w:t xml:space="preserve">l </w:t>
            </w:r>
            <w:r w:rsidRPr="00AB4E9B">
              <w:rPr>
                <w:rFonts w:ascii="Arial" w:hAnsi="Arial" w:cs="Arial"/>
                <w:sz w:val="18"/>
                <w:szCs w:val="18"/>
                <w:lang w:eastAsia="x-none"/>
              </w:rPr>
              <w:t>m</w:t>
            </w:r>
          </w:p>
        </w:tc>
        <w:tc>
          <w:tcPr>
            <w:tcW w:w="1985" w:type="dxa"/>
            <w:tcBorders>
              <w:top w:val="single" w:sz="4" w:space="0" w:color="auto"/>
              <w:left w:val="single" w:sz="4" w:space="0" w:color="auto"/>
              <w:bottom w:val="single" w:sz="4" w:space="0" w:color="auto"/>
              <w:right w:val="single" w:sz="4" w:space="0" w:color="auto"/>
            </w:tcBorders>
            <w:hideMark/>
          </w:tcPr>
          <w:p w14:paraId="26B4D771" w14:textId="77777777" w:rsidR="00AB4E9B" w:rsidRPr="00AB4E9B" w:rsidRDefault="00AB4E9B" w:rsidP="00AB4E9B">
            <w:pPr>
              <w:keepNext/>
              <w:keepLines/>
              <w:spacing w:after="0"/>
              <w:jc w:val="center"/>
              <w:rPr>
                <w:rFonts w:ascii="Arial" w:hAnsi="Arial"/>
                <w:b/>
                <w:bCs/>
                <w:sz w:val="18"/>
                <w:lang w:eastAsia="x-none"/>
              </w:rPr>
            </w:pPr>
            <w:r w:rsidRPr="00AB4E9B">
              <w:rPr>
                <w:rFonts w:ascii="Arial" w:hAnsi="Arial" w:cs="Arial"/>
                <w:sz w:val="18"/>
                <w:szCs w:val="18"/>
                <w:lang w:eastAsia="x-none"/>
              </w:rPr>
              <w:t>2.8</w:t>
            </w:r>
            <w:r w:rsidRPr="00AB4E9B">
              <w:rPr>
                <w:rFonts w:ascii="Symbol" w:hAnsi="Symbol" w:cs="Arial"/>
                <w:sz w:val="18"/>
                <w:szCs w:val="18"/>
                <w:lang w:eastAsia="x-none"/>
              </w:rPr>
              <w:t xml:space="preserve">l </w:t>
            </w:r>
            <w:r w:rsidRPr="00AB4E9B">
              <w:rPr>
                <w:rFonts w:ascii="Arial" w:hAnsi="Arial" w:cs="Arial"/>
                <w:sz w:val="18"/>
                <w:szCs w:val="18"/>
                <w:lang w:eastAsia="x-none"/>
              </w:rPr>
              <w:t>m</w:t>
            </w:r>
          </w:p>
        </w:tc>
      </w:tr>
      <w:tr w:rsidR="00AB4E9B" w:rsidRPr="00AB4E9B" w14:paraId="0716BB08" w14:textId="77777777" w:rsidTr="00863724">
        <w:trPr>
          <w:jc w:val="center"/>
        </w:trPr>
        <w:tc>
          <w:tcPr>
            <w:tcW w:w="1839" w:type="dxa"/>
            <w:tcBorders>
              <w:top w:val="single" w:sz="4" w:space="0" w:color="auto"/>
              <w:left w:val="single" w:sz="4" w:space="0" w:color="auto"/>
              <w:bottom w:val="single" w:sz="4" w:space="0" w:color="auto"/>
              <w:right w:val="single" w:sz="4" w:space="0" w:color="auto"/>
            </w:tcBorders>
            <w:hideMark/>
          </w:tcPr>
          <w:p w14:paraId="2B3B4F1F" w14:textId="77777777" w:rsidR="00AB4E9B" w:rsidRPr="00AB4E9B" w:rsidRDefault="00AB4E9B" w:rsidP="00AB4E9B">
            <w:pPr>
              <w:keepNext/>
              <w:keepLines/>
              <w:spacing w:after="0"/>
              <w:jc w:val="center"/>
              <w:rPr>
                <w:rFonts w:ascii="Arial" w:hAnsi="Arial"/>
                <w:sz w:val="18"/>
                <w:lang w:eastAsia="x-none"/>
              </w:rPr>
            </w:pPr>
            <w:r w:rsidRPr="00AB4E9B">
              <w:rPr>
                <w:rFonts w:ascii="Symbol" w:hAnsi="Symbol" w:cs="Arial"/>
                <w:i/>
                <w:sz w:val="18"/>
                <w:szCs w:val="18"/>
              </w:rPr>
              <w:t>q</w:t>
            </w:r>
            <w:proofErr w:type="spellStart"/>
            <w:r w:rsidRPr="00AB4E9B">
              <w:rPr>
                <w:rFonts w:ascii="Cambria Math" w:hAnsi="Cambria Math" w:cs="Arial"/>
                <w:i/>
                <w:sz w:val="18"/>
                <w:szCs w:val="18"/>
                <w:vertAlign w:val="subscript"/>
              </w:rPr>
              <w:t>etilt</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1D571F4C" w14:textId="069B93DD" w:rsidR="00AB4E9B" w:rsidRPr="00AB4E9B" w:rsidRDefault="00AB4E9B" w:rsidP="00AB4E9B">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m:t>
              </m:r>
              <m:r>
                <m:rPr>
                  <m:sty m:val="p"/>
                </m:rPr>
                <w:rPr>
                  <w:rFonts w:ascii="Cambria Math" w:hAnsi="Cambria Math" w:cs="Arial"/>
                  <w:sz w:val="18"/>
                  <w:szCs w:val="18"/>
                  <w:lang w:eastAsia="x-none"/>
                </w:rPr>
                <m:t>100</m:t>
              </m:r>
            </m:oMath>
            <w:r w:rsidRPr="00AB4E9B">
              <w:rPr>
                <w:rFonts w:ascii="Arial" w:hAnsi="Arial" w:cs="Arial"/>
                <w:sz w:val="18"/>
                <w:szCs w:val="18"/>
                <w:lang w:eastAsia="x-none"/>
              </w:rPr>
              <w:t xml:space="preserve">  deg.</w:t>
            </w:r>
          </w:p>
        </w:tc>
        <w:tc>
          <w:tcPr>
            <w:tcW w:w="1985" w:type="dxa"/>
            <w:tcBorders>
              <w:top w:val="single" w:sz="4" w:space="0" w:color="auto"/>
              <w:left w:val="single" w:sz="4" w:space="0" w:color="auto"/>
              <w:bottom w:val="single" w:sz="4" w:space="0" w:color="auto"/>
              <w:right w:val="single" w:sz="4" w:space="0" w:color="auto"/>
            </w:tcBorders>
            <w:hideMark/>
          </w:tcPr>
          <w:p w14:paraId="32587895" w14:textId="19844068" w:rsidR="00AB4E9B" w:rsidRPr="00AB4E9B" w:rsidRDefault="00AB4E9B" w:rsidP="00AB4E9B">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m:t>
              </m:r>
              <m:r>
                <m:rPr>
                  <m:sty m:val="p"/>
                </m:rPr>
                <w:rPr>
                  <w:rFonts w:ascii="Cambria Math" w:hAnsi="Cambria Math" w:cs="Arial"/>
                  <w:sz w:val="18"/>
                  <w:szCs w:val="18"/>
                  <w:lang w:eastAsia="x-none"/>
                </w:rPr>
                <m:t>100</m:t>
              </m:r>
            </m:oMath>
            <w:r w:rsidRPr="00AB4E9B">
              <w:rPr>
                <w:rFonts w:ascii="Arial" w:hAnsi="Arial" w:cs="Arial"/>
                <w:sz w:val="18"/>
                <w:szCs w:val="18"/>
                <w:lang w:eastAsia="x-none"/>
              </w:rPr>
              <w:t xml:space="preserve">  deg.</w:t>
            </w:r>
          </w:p>
        </w:tc>
      </w:tr>
      <w:tr w:rsidR="00AB4E9B" w:rsidRPr="00AB4E9B" w14:paraId="46D7E24B" w14:textId="77777777" w:rsidTr="00863724">
        <w:trPr>
          <w:jc w:val="center"/>
        </w:trPr>
        <w:tc>
          <w:tcPr>
            <w:tcW w:w="1839" w:type="dxa"/>
            <w:tcBorders>
              <w:top w:val="single" w:sz="4" w:space="0" w:color="auto"/>
              <w:left w:val="single" w:sz="4" w:space="0" w:color="auto"/>
              <w:bottom w:val="single" w:sz="4" w:space="0" w:color="auto"/>
              <w:right w:val="single" w:sz="4" w:space="0" w:color="auto"/>
            </w:tcBorders>
            <w:hideMark/>
          </w:tcPr>
          <w:p w14:paraId="0E11DFA7" w14:textId="77777777" w:rsidR="00AB4E9B" w:rsidRPr="00AB4E9B" w:rsidRDefault="00AB4E9B" w:rsidP="00AB4E9B">
            <w:pPr>
              <w:keepNext/>
              <w:keepLines/>
              <w:spacing w:after="0"/>
              <w:jc w:val="center"/>
              <w:rPr>
                <w:rFonts w:ascii="Arial" w:hAnsi="Arial"/>
                <w:sz w:val="18"/>
                <w:lang w:eastAsia="x-none"/>
              </w:rPr>
            </w:pPr>
            <w:r w:rsidRPr="00AB4E9B">
              <w:rPr>
                <w:rFonts w:ascii="Symbol" w:hAnsi="Symbol" w:cs="Arial"/>
                <w:i/>
                <w:sz w:val="18"/>
                <w:szCs w:val="18"/>
              </w:rPr>
              <w:t>j</w:t>
            </w:r>
            <w:proofErr w:type="spellStart"/>
            <w:r w:rsidRPr="00AB4E9B">
              <w:rPr>
                <w:rFonts w:ascii="Cambria Math" w:hAnsi="Cambria Math" w:cs="Arial"/>
                <w:i/>
                <w:sz w:val="18"/>
                <w:szCs w:val="18"/>
                <w:vertAlign w:val="subscript"/>
              </w:rPr>
              <w:t>escan</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5EBDB08E" w14:textId="77777777" w:rsidR="00AB4E9B" w:rsidRPr="00AB4E9B" w:rsidRDefault="00AB4E9B" w:rsidP="00AB4E9B">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AB4E9B">
              <w:rPr>
                <w:rFonts w:ascii="Arial" w:hAnsi="Arial" w:cs="Arial"/>
                <w:sz w:val="18"/>
                <w:szCs w:val="18"/>
                <w:lang w:eastAsia="x-none"/>
              </w:rPr>
              <w:t xml:space="preserve"> deg.</w:t>
            </w:r>
          </w:p>
        </w:tc>
        <w:tc>
          <w:tcPr>
            <w:tcW w:w="1985" w:type="dxa"/>
            <w:tcBorders>
              <w:top w:val="single" w:sz="4" w:space="0" w:color="auto"/>
              <w:left w:val="single" w:sz="4" w:space="0" w:color="auto"/>
              <w:bottom w:val="single" w:sz="4" w:space="0" w:color="auto"/>
              <w:right w:val="single" w:sz="4" w:space="0" w:color="auto"/>
            </w:tcBorders>
            <w:hideMark/>
          </w:tcPr>
          <w:p w14:paraId="2E2B1BD7" w14:textId="77777777" w:rsidR="00AB4E9B" w:rsidRPr="00AB4E9B" w:rsidRDefault="00AB4E9B" w:rsidP="00AB4E9B">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AB4E9B">
              <w:rPr>
                <w:rFonts w:ascii="Arial" w:hAnsi="Arial" w:cs="Arial"/>
                <w:sz w:val="18"/>
                <w:szCs w:val="18"/>
                <w:lang w:eastAsia="x-none"/>
              </w:rPr>
              <w:t xml:space="preserve"> deg.</w:t>
            </w:r>
          </w:p>
        </w:tc>
      </w:tr>
      <w:tr w:rsidR="00AB4E9B" w:rsidRPr="00AB4E9B" w14:paraId="5A4594FB" w14:textId="77777777" w:rsidTr="00863724">
        <w:trPr>
          <w:jc w:val="center"/>
        </w:trPr>
        <w:tc>
          <w:tcPr>
            <w:tcW w:w="1839" w:type="dxa"/>
            <w:tcBorders>
              <w:top w:val="single" w:sz="4" w:space="0" w:color="auto"/>
              <w:left w:val="single" w:sz="4" w:space="0" w:color="auto"/>
              <w:bottom w:val="single" w:sz="4" w:space="0" w:color="auto"/>
              <w:right w:val="single" w:sz="4" w:space="0" w:color="auto"/>
            </w:tcBorders>
            <w:hideMark/>
          </w:tcPr>
          <w:p w14:paraId="6A15A15B" w14:textId="77777777" w:rsidR="00AB4E9B" w:rsidRPr="00AB4E9B" w:rsidRDefault="00AB4E9B" w:rsidP="00AB4E9B">
            <w:pPr>
              <w:keepNext/>
              <w:keepLines/>
              <w:spacing w:after="0"/>
              <w:jc w:val="center"/>
              <w:rPr>
                <w:rFonts w:ascii="Arial" w:hAnsi="Arial"/>
                <w:sz w:val="18"/>
                <w:lang w:eastAsia="x-none"/>
              </w:rPr>
            </w:pPr>
            <w:proofErr w:type="spellStart"/>
            <w:r w:rsidRPr="00AB4E9B">
              <w:rPr>
                <w:rFonts w:ascii="Cambria Math" w:hAnsi="Cambria Math" w:cs="Arial"/>
                <w:i/>
                <w:sz w:val="18"/>
                <w:szCs w:val="18"/>
                <w:lang w:eastAsia="x-none"/>
              </w:rPr>
              <w:t>P</w:t>
            </w:r>
            <w:r w:rsidRPr="00AB4E9B">
              <w:rPr>
                <w:rFonts w:ascii="Cambria Math" w:hAnsi="Cambria Math" w:cs="Arial"/>
                <w:i/>
                <w:sz w:val="18"/>
                <w:szCs w:val="18"/>
                <w:vertAlign w:val="subscript"/>
                <w:lang w:eastAsia="x-none"/>
              </w:rPr>
              <w:t>tx</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5ADC22A8"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46 dBm</w:t>
            </w:r>
          </w:p>
        </w:tc>
        <w:tc>
          <w:tcPr>
            <w:tcW w:w="1985" w:type="dxa"/>
            <w:tcBorders>
              <w:top w:val="single" w:sz="4" w:space="0" w:color="auto"/>
              <w:left w:val="single" w:sz="4" w:space="0" w:color="auto"/>
              <w:bottom w:val="single" w:sz="4" w:space="0" w:color="auto"/>
              <w:right w:val="single" w:sz="4" w:space="0" w:color="auto"/>
            </w:tcBorders>
            <w:hideMark/>
          </w:tcPr>
          <w:p w14:paraId="4A2A77DF"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46 dBm</w:t>
            </w:r>
          </w:p>
        </w:tc>
      </w:tr>
      <w:tr w:rsidR="00AB4E9B" w:rsidRPr="00AB4E9B" w14:paraId="6EEFA3BB" w14:textId="77777777" w:rsidTr="00863724">
        <w:trPr>
          <w:jc w:val="center"/>
        </w:trPr>
        <w:tc>
          <w:tcPr>
            <w:tcW w:w="1839" w:type="dxa"/>
            <w:tcBorders>
              <w:top w:val="single" w:sz="4" w:space="0" w:color="auto"/>
              <w:left w:val="single" w:sz="4" w:space="0" w:color="auto"/>
              <w:bottom w:val="single" w:sz="4" w:space="0" w:color="auto"/>
              <w:right w:val="single" w:sz="4" w:space="0" w:color="auto"/>
            </w:tcBorders>
            <w:hideMark/>
          </w:tcPr>
          <w:p w14:paraId="3A713B66" w14:textId="77777777" w:rsidR="00AB4E9B" w:rsidRPr="00AB4E9B" w:rsidRDefault="00AB4E9B" w:rsidP="00AB4E9B">
            <w:pPr>
              <w:keepNext/>
              <w:keepLines/>
              <w:spacing w:after="0"/>
              <w:jc w:val="center"/>
              <w:rPr>
                <w:rFonts w:ascii="Arial" w:hAnsi="Arial"/>
                <w:sz w:val="18"/>
                <w:lang w:eastAsia="x-none"/>
              </w:rPr>
            </w:pPr>
            <w:r w:rsidRPr="00AB4E9B">
              <w:rPr>
                <w:rFonts w:ascii="Symbol" w:hAnsi="Symbol" w:cs="Arial"/>
                <w:i/>
                <w:sz w:val="18"/>
                <w:szCs w:val="18"/>
              </w:rPr>
              <w:t>q</w:t>
            </w:r>
            <w:r w:rsidRPr="00AB4E9B">
              <w:rPr>
                <w:rFonts w:ascii="Cambria Math" w:hAnsi="Cambria Math" w:cs="Arial"/>
                <w:i/>
                <w:sz w:val="18"/>
                <w:szCs w:val="18"/>
                <w:vertAlign w:val="subscript"/>
              </w:rPr>
              <w:t>mech</w:t>
            </w:r>
          </w:p>
        </w:tc>
        <w:tc>
          <w:tcPr>
            <w:tcW w:w="1986" w:type="dxa"/>
            <w:tcBorders>
              <w:top w:val="single" w:sz="4" w:space="0" w:color="auto"/>
              <w:left w:val="single" w:sz="4" w:space="0" w:color="auto"/>
              <w:bottom w:val="single" w:sz="4" w:space="0" w:color="auto"/>
              <w:right w:val="single" w:sz="4" w:space="0" w:color="auto"/>
            </w:tcBorders>
            <w:hideMark/>
          </w:tcPr>
          <w:p w14:paraId="25008635" w14:textId="01A79553" w:rsidR="00AB4E9B" w:rsidRPr="00AB4E9B" w:rsidRDefault="006407D4" w:rsidP="00AB4E9B">
            <w:pPr>
              <w:keepNext/>
              <w:keepLines/>
              <w:spacing w:after="0"/>
              <w:jc w:val="center"/>
              <w:rPr>
                <w:rFonts w:ascii="Arial" w:hAnsi="Arial"/>
                <w:sz w:val="18"/>
                <w:lang w:eastAsia="x-none"/>
              </w:rPr>
            </w:pPr>
            <w:r w:rsidRPr="006407D4">
              <w:rPr>
                <w:rFonts w:ascii="Arial" w:hAnsi="Arial" w:cs="Arial"/>
                <w:sz w:val="18"/>
                <w:szCs w:val="18"/>
                <w:lang w:eastAsia="x-none"/>
              </w:rPr>
              <w:t>6 for urban/suburban, 3 for rural</w:t>
            </w:r>
            <w:r w:rsidRPr="006407D4" w:rsidDel="006407D4">
              <w:rPr>
                <w:rFonts w:ascii="Arial" w:hAnsi="Arial" w:cs="Arial"/>
                <w:sz w:val="18"/>
                <w:szCs w:val="18"/>
                <w:lang w:eastAsia="x-none"/>
              </w:rP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2029640A" w14:textId="151845D4" w:rsidR="00AB4E9B" w:rsidRPr="00AB4E9B" w:rsidRDefault="006407D4" w:rsidP="00AB4E9B">
            <w:pPr>
              <w:keepNext/>
              <w:keepLines/>
              <w:spacing w:after="0"/>
              <w:jc w:val="center"/>
              <w:rPr>
                <w:rFonts w:ascii="Arial" w:hAnsi="Arial"/>
                <w:sz w:val="18"/>
                <w:lang w:eastAsia="x-none"/>
              </w:rPr>
            </w:pPr>
            <w:r w:rsidRPr="006407D4">
              <w:rPr>
                <w:rFonts w:ascii="Arial" w:hAnsi="Arial" w:cs="Arial"/>
                <w:sz w:val="18"/>
                <w:szCs w:val="18"/>
                <w:lang w:eastAsia="x-none"/>
              </w:rPr>
              <w:t>6 for urban/suburban, 3 for rural</w:t>
            </w:r>
            <w:r w:rsidRPr="006407D4" w:rsidDel="006407D4">
              <w:rPr>
                <w:rFonts w:ascii="Arial" w:hAnsi="Arial" w:cs="Arial"/>
                <w:sz w:val="18"/>
                <w:szCs w:val="18"/>
                <w:lang w:eastAsia="x-none"/>
              </w:rPr>
              <w:t xml:space="preserve"> </w:t>
            </w:r>
          </w:p>
        </w:tc>
      </w:tr>
    </w:tbl>
    <w:p w14:paraId="7A691D70" w14:textId="77777777" w:rsidR="00AB4E9B" w:rsidRPr="00AB4E9B" w:rsidRDefault="00AB4E9B" w:rsidP="00AB4E9B"/>
    <w:p w14:paraId="2D9B5018" w14:textId="3D067254" w:rsidR="00AB4E9B" w:rsidRPr="00AB4E9B" w:rsidRDefault="006102BF" w:rsidP="00AB4E9B">
      <w:r w:rsidRPr="00AE1DD6">
        <w:rPr>
          <w:b/>
          <w:bCs/>
          <w:u w:val="single"/>
        </w:rPr>
        <w:t xml:space="preserve">Observation </w:t>
      </w:r>
      <w:r w:rsidR="00526446">
        <w:rPr>
          <w:b/>
          <w:bCs/>
          <w:u w:val="single"/>
        </w:rPr>
        <w:t>5</w:t>
      </w:r>
      <w:r w:rsidRPr="00AE1DD6">
        <w:rPr>
          <w:b/>
          <w:bCs/>
          <w:u w:val="single"/>
        </w:rPr>
        <w:t>:</w:t>
      </w:r>
      <w:r>
        <w:t xml:space="preserve"> Currently, two deployment scenarios </w:t>
      </w:r>
      <w:r w:rsidR="008453E2">
        <w:t>are</w:t>
      </w:r>
      <w:r>
        <w:t xml:space="preserve"> considered: urban and sub-urban.</w:t>
      </w:r>
    </w:p>
    <w:p w14:paraId="704CC6B2" w14:textId="1C65842C" w:rsidR="00AB4E9B" w:rsidRPr="00AB4E9B" w:rsidRDefault="00AB4E9B" w:rsidP="00AB4E9B">
      <w:r w:rsidRPr="00AB4E9B">
        <w:t>To be able to establish a relevant value for mechanical down-tilt angle, the Inter Site Distance (ISD) and other site-specific details need to be considered. Therefore, RAN4 need to further discuss</w:t>
      </w:r>
      <w:r w:rsidR="002F7900">
        <w:t xml:space="preserve"> and check</w:t>
      </w:r>
      <w:r w:rsidR="008453E2">
        <w:t xml:space="preserve"> parameter consistency</w:t>
      </w:r>
      <w:r w:rsidRPr="00AB4E9B">
        <w:t xml:space="preserve"> </w:t>
      </w:r>
      <w:r w:rsidR="008453E2">
        <w:t>before</w:t>
      </w:r>
      <w:r w:rsidRPr="00AB4E9B">
        <w:t xml:space="preserve"> </w:t>
      </w:r>
      <w:r w:rsidR="008453E2" w:rsidRPr="00AB4E9B">
        <w:t>agre</w:t>
      </w:r>
      <w:r w:rsidR="008453E2">
        <w:t xml:space="preserve">eing </w:t>
      </w:r>
      <w:r w:rsidRPr="00AB4E9B">
        <w:t xml:space="preserve">on relevant AAS BS deployment scenarios for the frequency range 700 to 900 </w:t>
      </w:r>
      <w:proofErr w:type="spellStart"/>
      <w:r w:rsidRPr="00AB4E9B">
        <w:t>MHz.</w:t>
      </w:r>
      <w:proofErr w:type="spellEnd"/>
    </w:p>
    <w:p w14:paraId="4C6F86B6" w14:textId="7D8C57A9" w:rsidR="00AB4E9B" w:rsidRPr="00AB4E9B" w:rsidRDefault="00AB4E9B" w:rsidP="00AB4E9B">
      <w:r w:rsidRPr="00AB4E9B">
        <w:rPr>
          <w:b/>
          <w:bCs/>
          <w:u w:val="single"/>
        </w:rPr>
        <w:t xml:space="preserve">Proposal </w:t>
      </w:r>
      <w:r w:rsidR="00AE1DD6">
        <w:rPr>
          <w:b/>
          <w:bCs/>
          <w:u w:val="single"/>
        </w:rPr>
        <w:t>1</w:t>
      </w:r>
      <w:r w:rsidRPr="00AB4E9B">
        <w:rPr>
          <w:b/>
          <w:bCs/>
          <w:u w:val="single"/>
        </w:rPr>
        <w:t>:</w:t>
      </w:r>
      <w:r w:rsidRPr="00AB4E9B">
        <w:t xml:space="preserve"> Further discuss what deployment scenarios that would be relevant for the frequency range 700 to 900 </w:t>
      </w:r>
      <w:proofErr w:type="spellStart"/>
      <w:r w:rsidRPr="00AB4E9B">
        <w:t>MHz.</w:t>
      </w:r>
      <w:proofErr w:type="spellEnd"/>
      <w:r w:rsidRPr="00AB4E9B">
        <w:t xml:space="preserve"> </w:t>
      </w:r>
    </w:p>
    <w:p w14:paraId="6D8FCB42" w14:textId="77777777" w:rsidR="00AB4E9B" w:rsidRPr="00AB4E9B" w:rsidRDefault="00AB4E9B" w:rsidP="00AB4E9B">
      <w:r w:rsidRPr="00AB4E9B">
        <w:t xml:space="preserve">RAN4 need more time to discuss technical details related to the AAS BS array antenna configuration to be able to establish a common set of parameters that can be communicated to external groups, like ECC PT1. </w:t>
      </w:r>
    </w:p>
    <w:p w14:paraId="40758655" w14:textId="77777777" w:rsidR="00AB4E9B" w:rsidRPr="00AB4E9B" w:rsidRDefault="00AB4E9B" w:rsidP="00AB4E9B"/>
    <w:p w14:paraId="77AF3F52" w14:textId="77777777" w:rsidR="00AB4E9B" w:rsidRPr="00AB4E9B" w:rsidRDefault="00AB4E9B" w:rsidP="00AB4E9B">
      <w:pPr>
        <w:numPr>
          <w:ilvl w:val="2"/>
          <w:numId w:val="5"/>
        </w:numPr>
        <w:spacing w:after="120"/>
        <w:ind w:left="709" w:hanging="709"/>
        <w:rPr>
          <w:rFonts w:ascii="Arial" w:hAnsi="Arial" w:cs="Arial"/>
          <w:sz w:val="24"/>
          <w:szCs w:val="24"/>
        </w:rPr>
      </w:pPr>
      <w:r w:rsidRPr="00AB4E9B">
        <w:rPr>
          <w:rFonts w:ascii="Arial" w:hAnsi="Arial" w:cs="Arial"/>
          <w:sz w:val="24"/>
          <w:szCs w:val="24"/>
        </w:rPr>
        <w:t>Array model</w:t>
      </w:r>
    </w:p>
    <w:p w14:paraId="191D21D4" w14:textId="77777777" w:rsidR="00AB4E9B" w:rsidRPr="00AB4E9B" w:rsidRDefault="00AB4E9B" w:rsidP="00AB4E9B">
      <w:r w:rsidRPr="00AB4E9B">
        <w:t>The array antenna model originally established during the work developing the AAS BS specifications in Rel-12 and later also for NR specification in Rel-15. As a base for the model the element pattern is created around power pattern multiplication between a vertical radiation pattern cut and a horizontal radiation pattern cut. The element pattern is the sued to model a vertical sub-array. The final stage of the model combines the sub-arrays into an array antenna. The latest updated model description can be found in TR 38.922, clause 7.1. As reference the model equations are listed in Table 2.3.2-1.</w:t>
      </w:r>
    </w:p>
    <w:p w14:paraId="0DA7915E" w14:textId="77777777" w:rsidR="00AB4E9B" w:rsidRPr="00AB4E9B" w:rsidRDefault="00AB4E9B" w:rsidP="00AB4E9B">
      <w:pPr>
        <w:keepNext/>
        <w:keepLines/>
        <w:spacing w:before="60"/>
        <w:jc w:val="center"/>
        <w:rPr>
          <w:rFonts w:ascii="Arial" w:eastAsia="SimSun" w:hAnsi="Arial"/>
          <w:b/>
        </w:rPr>
      </w:pPr>
      <w:r w:rsidRPr="00AB4E9B">
        <w:rPr>
          <w:rFonts w:ascii="Arial" w:eastAsia="SimSun" w:hAnsi="Arial"/>
          <w:b/>
        </w:rPr>
        <w:lastRenderedPageBreak/>
        <w:t>Table 2.3.2-1: Array antenna model equations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7"/>
        <w:gridCol w:w="7793"/>
      </w:tblGrid>
      <w:tr w:rsidR="00AB4E9B" w:rsidRPr="00AB4E9B" w14:paraId="77FB8290" w14:textId="77777777" w:rsidTr="00863724">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70808455" w14:textId="77777777" w:rsidR="00AB4E9B" w:rsidRPr="00AB4E9B" w:rsidRDefault="00AB4E9B" w:rsidP="00AB4E9B">
            <w:pPr>
              <w:keepNext/>
              <w:keepLines/>
              <w:spacing w:after="0"/>
              <w:jc w:val="center"/>
              <w:rPr>
                <w:rFonts w:ascii="Arial" w:eastAsiaTheme="minorEastAsia" w:hAnsi="Arial"/>
                <w:b/>
                <w:sz w:val="18"/>
              </w:rPr>
            </w:pPr>
            <w:r w:rsidRPr="00AB4E9B">
              <w:rPr>
                <w:rFonts w:ascii="Arial" w:hAnsi="Arial"/>
                <w:b/>
                <w:sz w:val="18"/>
              </w:rPr>
              <w:t>Description</w:t>
            </w:r>
          </w:p>
        </w:tc>
        <w:tc>
          <w:tcPr>
            <w:tcW w:w="7796" w:type="dxa"/>
            <w:tcBorders>
              <w:top w:val="single" w:sz="4" w:space="0" w:color="auto"/>
              <w:left w:val="single" w:sz="4" w:space="0" w:color="auto"/>
              <w:bottom w:val="single" w:sz="4" w:space="0" w:color="auto"/>
              <w:right w:val="single" w:sz="4" w:space="0" w:color="auto"/>
            </w:tcBorders>
            <w:hideMark/>
          </w:tcPr>
          <w:p w14:paraId="0D61B222" w14:textId="77777777" w:rsidR="00AB4E9B" w:rsidRPr="00AB4E9B" w:rsidRDefault="00AB4E9B" w:rsidP="00AB4E9B">
            <w:pPr>
              <w:keepNext/>
              <w:keepLines/>
              <w:spacing w:after="0"/>
              <w:jc w:val="center"/>
              <w:rPr>
                <w:rFonts w:ascii="Arial" w:hAnsi="Arial"/>
                <w:b/>
                <w:sz w:val="18"/>
              </w:rPr>
            </w:pPr>
            <w:r w:rsidRPr="00AB4E9B">
              <w:rPr>
                <w:rFonts w:ascii="Arial" w:hAnsi="Arial"/>
                <w:b/>
                <w:sz w:val="18"/>
              </w:rPr>
              <w:t>Equation</w:t>
            </w:r>
          </w:p>
        </w:tc>
      </w:tr>
      <w:tr w:rsidR="00AB4E9B" w:rsidRPr="00AB4E9B" w14:paraId="2C56D1A8" w14:textId="77777777" w:rsidTr="00863724">
        <w:trPr>
          <w:jc w:val="center"/>
        </w:trPr>
        <w:tc>
          <w:tcPr>
            <w:tcW w:w="1838" w:type="dxa"/>
            <w:tcBorders>
              <w:top w:val="single" w:sz="4" w:space="0" w:color="auto"/>
              <w:left w:val="single" w:sz="4" w:space="0" w:color="auto"/>
              <w:bottom w:val="single" w:sz="4" w:space="0" w:color="auto"/>
              <w:right w:val="single" w:sz="4" w:space="0" w:color="auto"/>
            </w:tcBorders>
            <w:hideMark/>
          </w:tcPr>
          <w:p w14:paraId="06CCC1B5" w14:textId="77777777" w:rsidR="00AB4E9B" w:rsidRPr="00AB4E9B" w:rsidRDefault="00AB4E9B" w:rsidP="00AB4E9B">
            <w:pPr>
              <w:keepNext/>
              <w:keepLines/>
              <w:spacing w:after="0"/>
              <w:jc w:val="center"/>
              <w:rPr>
                <w:rFonts w:ascii="Arial" w:hAnsi="Arial"/>
                <w:sz w:val="18"/>
                <w:szCs w:val="18"/>
                <w:lang w:eastAsia="zh-CN"/>
              </w:rPr>
            </w:pPr>
            <w:r w:rsidRPr="00AB4E9B">
              <w:rPr>
                <w:rFonts w:ascii="Arial" w:hAnsi="Arial"/>
                <w:sz w:val="18"/>
                <w:szCs w:val="18"/>
                <w:lang w:eastAsia="zh-CN"/>
              </w:rPr>
              <w:t>Peak normalized element radiation pattern</w:t>
            </w:r>
          </w:p>
        </w:tc>
        <w:tc>
          <w:tcPr>
            <w:tcW w:w="7796" w:type="dxa"/>
            <w:tcBorders>
              <w:top w:val="single" w:sz="4" w:space="0" w:color="auto"/>
              <w:left w:val="single" w:sz="4" w:space="0" w:color="auto"/>
              <w:bottom w:val="single" w:sz="4" w:space="0" w:color="auto"/>
              <w:right w:val="single" w:sz="4" w:space="0" w:color="auto"/>
            </w:tcBorders>
          </w:tcPr>
          <w:p w14:paraId="782FE5BD" w14:textId="77777777" w:rsidR="00AB4E9B" w:rsidRPr="00AB4E9B" w:rsidRDefault="00AB4E9B" w:rsidP="00AB4E9B">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608D6B36" w14:textId="77777777" w:rsidR="00AB4E9B" w:rsidRPr="00AB4E9B" w:rsidRDefault="00AB4E9B" w:rsidP="00AB4E9B">
            <w:pPr>
              <w:keepNext/>
              <w:keepLines/>
              <w:spacing w:after="0"/>
              <w:jc w:val="center"/>
              <w:rPr>
                <w:rFonts w:ascii="Arial" w:hAnsi="Arial"/>
                <w:sz w:val="18"/>
                <w:szCs w:val="18"/>
                <w:lang w:eastAsia="zh-CN"/>
              </w:rPr>
            </w:pPr>
          </w:p>
        </w:tc>
      </w:tr>
      <w:tr w:rsidR="00AB4E9B" w:rsidRPr="00AB4E9B" w14:paraId="07EEB922" w14:textId="77777777" w:rsidTr="00863724">
        <w:trPr>
          <w:jc w:val="center"/>
        </w:trPr>
        <w:tc>
          <w:tcPr>
            <w:tcW w:w="1838" w:type="dxa"/>
            <w:tcBorders>
              <w:top w:val="single" w:sz="4" w:space="0" w:color="auto"/>
              <w:left w:val="single" w:sz="4" w:space="0" w:color="auto"/>
              <w:bottom w:val="single" w:sz="4" w:space="0" w:color="auto"/>
              <w:right w:val="single" w:sz="4" w:space="0" w:color="auto"/>
            </w:tcBorders>
            <w:hideMark/>
          </w:tcPr>
          <w:p w14:paraId="19B5E81C"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Peak gain normalized element radiation pattern</w:t>
            </w:r>
          </w:p>
        </w:tc>
        <w:tc>
          <w:tcPr>
            <w:tcW w:w="7796" w:type="dxa"/>
            <w:tcBorders>
              <w:top w:val="single" w:sz="4" w:space="0" w:color="auto"/>
              <w:left w:val="single" w:sz="4" w:space="0" w:color="auto"/>
              <w:bottom w:val="single" w:sz="4" w:space="0" w:color="auto"/>
              <w:right w:val="single" w:sz="4" w:space="0" w:color="auto"/>
            </w:tcBorders>
            <w:hideMark/>
          </w:tcPr>
          <w:p w14:paraId="729637FC" w14:textId="77777777" w:rsidR="00AB4E9B" w:rsidRPr="00AB4E9B" w:rsidRDefault="00F04F31" w:rsidP="00AB4E9B">
            <w:pPr>
              <w:keepNext/>
              <w:keepLines/>
              <w:spacing w:after="0"/>
              <w:jc w:val="center"/>
              <w:rPr>
                <w:rFonts w:ascii="Arial" w:hAnsi="Arial"/>
                <w:sz w:val="18"/>
                <w:lang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szCs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szCs w:val="18"/>
                        <w:lang w:eastAsia="x-none"/>
                      </w:rPr>
                    </m:ctrlPr>
                  </m:sSubPr>
                  <m:e>
                    <m:r>
                      <w:rPr>
                        <w:rFonts w:ascii="Cambria Math" w:hAnsi="Cambria Math"/>
                        <w:sz w:val="18"/>
                        <w:lang w:eastAsia="x-none"/>
                      </w:rPr>
                      <m:t>G</m:t>
                    </m:r>
                  </m:e>
                  <m:sub>
                    <m:r>
                      <w:rPr>
                        <w:rFonts w:ascii="Cambria Math" w:hAnsi="Cambria Math"/>
                        <w:sz w:val="18"/>
                        <w:lang w:eastAsia="x-none"/>
                      </w:rPr>
                      <m:t>E,max</m:t>
                    </m:r>
                  </m:sub>
                </m:sSub>
                <m:r>
                  <w:rPr>
                    <w:rFonts w:ascii="Cambria Math" w:hAnsi="Cambria Math"/>
                    <w:sz w:val="18"/>
                    <w:lang w:eastAsia="x-none"/>
                  </w:rPr>
                  <m:t>+A</m:t>
                </m:r>
                <m:d>
                  <m:dPr>
                    <m:ctrlPr>
                      <w:rPr>
                        <w:rFonts w:ascii="Cambria Math" w:hAnsi="Cambria Math"/>
                        <w:i/>
                        <w:iCs/>
                        <w:sz w:val="18"/>
                        <w:szCs w:val="18"/>
                        <w:lang w:eastAsia="x-none"/>
                      </w:rPr>
                    </m:ctrlPr>
                  </m:dPr>
                  <m:e>
                    <m:r>
                      <w:rPr>
                        <w:rFonts w:ascii="Cambria Math" w:hAnsi="Cambria Math"/>
                        <w:sz w:val="18"/>
                        <w:lang w:eastAsia="x-none"/>
                      </w:rPr>
                      <m:t>θ,φ</m:t>
                    </m:r>
                  </m:e>
                </m:d>
              </m:oMath>
            </m:oMathPara>
          </w:p>
        </w:tc>
      </w:tr>
      <w:tr w:rsidR="00AB4E9B" w:rsidRPr="00AB4E9B" w14:paraId="43C1764B" w14:textId="77777777" w:rsidTr="00863724">
        <w:trPr>
          <w:jc w:val="center"/>
        </w:trPr>
        <w:tc>
          <w:tcPr>
            <w:tcW w:w="1838" w:type="dxa"/>
            <w:tcBorders>
              <w:top w:val="single" w:sz="4" w:space="0" w:color="auto"/>
              <w:left w:val="single" w:sz="4" w:space="0" w:color="auto"/>
              <w:bottom w:val="single" w:sz="4" w:space="0" w:color="auto"/>
              <w:right w:val="single" w:sz="4" w:space="0" w:color="auto"/>
            </w:tcBorders>
            <w:hideMark/>
          </w:tcPr>
          <w:p w14:paraId="6C41071E" w14:textId="77777777" w:rsidR="00AB4E9B" w:rsidRPr="00AB4E9B" w:rsidRDefault="00AB4E9B" w:rsidP="00AB4E9B">
            <w:pPr>
              <w:keepNext/>
              <w:keepLines/>
              <w:spacing w:after="0"/>
              <w:jc w:val="center"/>
              <w:rPr>
                <w:rFonts w:ascii="Arial" w:hAnsi="Arial"/>
                <w:sz w:val="18"/>
                <w:szCs w:val="18"/>
                <w:lang w:eastAsia="x-none"/>
              </w:rPr>
            </w:pPr>
            <w:r w:rsidRPr="00AB4E9B">
              <w:rPr>
                <w:rFonts w:ascii="Arial" w:hAnsi="Arial"/>
                <w:sz w:val="18"/>
                <w:szCs w:val="18"/>
              </w:rPr>
              <w:t>Sub-array excitation</w:t>
            </w:r>
          </w:p>
        </w:tc>
        <w:tc>
          <w:tcPr>
            <w:tcW w:w="7796" w:type="dxa"/>
            <w:tcBorders>
              <w:top w:val="single" w:sz="4" w:space="0" w:color="auto"/>
              <w:left w:val="single" w:sz="4" w:space="0" w:color="auto"/>
              <w:bottom w:val="single" w:sz="4" w:space="0" w:color="auto"/>
              <w:right w:val="single" w:sz="4" w:space="0" w:color="auto"/>
            </w:tcBorders>
            <w:hideMark/>
          </w:tcPr>
          <w:p w14:paraId="15BB0BD4" w14:textId="77777777" w:rsidR="00AB4E9B" w:rsidRPr="00AB4E9B" w:rsidRDefault="00F04F31" w:rsidP="00AB4E9B">
            <w:pPr>
              <w:keepNext/>
              <w:keepLines/>
              <w:spacing w:after="0"/>
              <w:jc w:val="center"/>
              <w:rPr>
                <w:rFonts w:ascii="Arial" w:hAnsi="Arial"/>
                <w:iCs/>
                <w:sz w:val="18"/>
                <w:lang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w</m:t>
                    </m:r>
                  </m:e>
                  <m:sub>
                    <m:r>
                      <w:rPr>
                        <w:rFonts w:ascii="Cambria Math" w:hAnsi="Cambria Math"/>
                        <w:sz w:val="18"/>
                        <w:lang w:eastAsia="x-none"/>
                      </w:rPr>
                      <m:t>m</m:t>
                    </m:r>
                  </m:sub>
                </m:sSub>
                <m:r>
                  <w:rPr>
                    <w:rFonts w:ascii="Cambria Math" w:hAnsi="Cambria Math"/>
                    <w:sz w:val="18"/>
                    <w:lang w:eastAsia="x-none"/>
                  </w:rPr>
                  <m:t>=</m:t>
                </m:r>
                <m:f>
                  <m:fPr>
                    <m:ctrlPr>
                      <w:rPr>
                        <w:rFonts w:ascii="Cambria Math" w:hAnsi="Cambria Math"/>
                        <w:i/>
                        <w:iCs/>
                        <w:sz w:val="18"/>
                        <w:szCs w:val="18"/>
                        <w:lang w:eastAsia="x-none"/>
                      </w:rPr>
                    </m:ctrlPr>
                  </m:fPr>
                  <m:num>
                    <m:r>
                      <w:rPr>
                        <w:rFonts w:ascii="Cambria Math" w:hAnsi="Cambria Math"/>
                        <w:sz w:val="18"/>
                        <w:lang w:eastAsia="x-none"/>
                      </w:rPr>
                      <m:t>1</m:t>
                    </m:r>
                  </m:num>
                  <m:den>
                    <m:rad>
                      <m:radPr>
                        <m:degHide m:val="1"/>
                        <m:ctrlPr>
                          <w:rPr>
                            <w:rFonts w:ascii="Cambria Math" w:hAnsi="Cambria Math"/>
                            <w:i/>
                            <w:iCs/>
                            <w:sz w:val="18"/>
                            <w:szCs w:val="18"/>
                            <w:lang w:eastAsia="x-none"/>
                          </w:rPr>
                        </m:ctrlPr>
                      </m:radPr>
                      <m:deg/>
                      <m:e>
                        <m:sSub>
                          <m:sSubPr>
                            <m:ctrlPr>
                              <w:rPr>
                                <w:rFonts w:ascii="Cambria Math" w:hAnsi="Cambria Math"/>
                                <w:i/>
                                <w:iCs/>
                                <w:sz w:val="18"/>
                                <w:szCs w:val="18"/>
                                <w:lang w:eastAsia="x-none"/>
                              </w:rPr>
                            </m:ctrlPr>
                          </m:sSubPr>
                          <m:e>
                            <m:r>
                              <w:rPr>
                                <w:rFonts w:ascii="Cambria Math" w:hAnsi="Cambria Math"/>
                                <w:sz w:val="18"/>
                                <w:lang w:eastAsia="x-none"/>
                              </w:rPr>
                              <m:t>M</m:t>
                            </m:r>
                          </m:e>
                          <m:sub>
                            <m:r>
                              <w:rPr>
                                <w:rFonts w:ascii="Cambria Math" w:hAnsi="Cambria Math"/>
                                <w:sz w:val="18"/>
                                <w:lang w:eastAsia="x-none"/>
                              </w:rPr>
                              <m:t>sub</m:t>
                            </m:r>
                          </m:sub>
                        </m:sSub>
                      </m:e>
                    </m:rad>
                  </m:den>
                </m:f>
                <m:r>
                  <m:rPr>
                    <m:sty m:val="p"/>
                  </m:rPr>
                  <w:rPr>
                    <w:rFonts w:ascii="Cambria Math" w:hAnsi="Cambria Math"/>
                    <w:sz w:val="18"/>
                    <w:lang w:eastAsia="x-none"/>
                  </w:rPr>
                  <m:t>exp</m:t>
                </m:r>
                <m:d>
                  <m:dPr>
                    <m:ctrlPr>
                      <w:rPr>
                        <w:rFonts w:ascii="Cambria Math" w:hAnsi="Cambria Math"/>
                        <w:i/>
                        <w:iCs/>
                        <w:sz w:val="18"/>
                        <w:szCs w:val="18"/>
                        <w:lang w:eastAsia="x-none"/>
                      </w:rPr>
                    </m:ctrlPr>
                  </m:dPr>
                  <m:e>
                    <m:r>
                      <w:rPr>
                        <w:rFonts w:ascii="Cambria Math" w:hAnsi="Cambria Math"/>
                        <w:sz w:val="18"/>
                        <w:lang w:eastAsia="x-none"/>
                      </w:rPr>
                      <m:t>j2π</m:t>
                    </m:r>
                    <m:d>
                      <m:dPr>
                        <m:ctrlPr>
                          <w:rPr>
                            <w:rFonts w:ascii="Cambria Math" w:hAnsi="Cambria Math"/>
                            <w:i/>
                            <w:iCs/>
                            <w:sz w:val="18"/>
                            <w:szCs w:val="18"/>
                            <w:lang w:eastAsia="x-none"/>
                          </w:rPr>
                        </m:ctrlPr>
                      </m:dPr>
                      <m:e>
                        <m:r>
                          <w:rPr>
                            <w:rFonts w:ascii="Cambria Math" w:hAnsi="Cambria Math"/>
                            <w:sz w:val="18"/>
                            <w:lang w:eastAsia="x-none"/>
                          </w:rPr>
                          <m:t>m-1</m:t>
                        </m:r>
                      </m:e>
                    </m:d>
                    <m:f>
                      <m:fPr>
                        <m:ctrlPr>
                          <w:rPr>
                            <w:rFonts w:ascii="Cambria Math" w:hAnsi="Cambria Math"/>
                            <w:i/>
                            <w:iCs/>
                            <w:sz w:val="18"/>
                            <w:szCs w:val="18"/>
                            <w:lang w:eastAsia="x-none"/>
                          </w:rPr>
                        </m:ctrlPr>
                      </m:fPr>
                      <m:num>
                        <m:sSub>
                          <m:sSubPr>
                            <m:ctrlPr>
                              <w:rPr>
                                <w:rFonts w:ascii="Cambria Math" w:hAnsi="Cambria Math"/>
                                <w:i/>
                                <w:iCs/>
                                <w:sz w:val="18"/>
                                <w:szCs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sSub>
                          <m:sSubPr>
                            <m:ctrlPr>
                              <w:rPr>
                                <w:rFonts w:ascii="Cambria Math" w:hAnsi="Cambria Math"/>
                                <w:i/>
                                <w:sz w:val="18"/>
                                <w:szCs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sin</m:t>
                    </m:r>
                    <m:d>
                      <m:dPr>
                        <m:ctrlPr>
                          <w:rPr>
                            <w:rFonts w:ascii="Cambria Math" w:hAnsi="Cambria Math"/>
                            <w:i/>
                            <w:iCs/>
                            <w:sz w:val="18"/>
                            <w:szCs w:val="18"/>
                            <w:lang w:eastAsia="x-none"/>
                          </w:rPr>
                        </m:ctrlPr>
                      </m:dPr>
                      <m:e>
                        <m:sSub>
                          <m:sSubPr>
                            <m:ctrlPr>
                              <w:rPr>
                                <w:rFonts w:ascii="Cambria Math" w:hAnsi="Cambria Math"/>
                                <w:i/>
                                <w:iCs/>
                                <w:sz w:val="18"/>
                                <w:szCs w:val="18"/>
                                <w:lang w:eastAsia="x-none"/>
                              </w:rPr>
                            </m:ctrlPr>
                          </m:sSubPr>
                          <m:e>
                            <m:r>
                              <w:rPr>
                                <w:rFonts w:ascii="Cambria Math" w:hAnsi="Cambria Math"/>
                                <w:sz w:val="18"/>
                                <w:lang w:eastAsia="x-none"/>
                              </w:rPr>
                              <m:t>θ</m:t>
                            </m:r>
                          </m:e>
                          <m:sub>
                            <m:r>
                              <w:rPr>
                                <w:rFonts w:ascii="Cambria Math" w:hAnsi="Cambria Math"/>
                                <w:sz w:val="18"/>
                                <w:lang w:eastAsia="x-none"/>
                              </w:rPr>
                              <m:t>subtilt</m:t>
                            </m:r>
                          </m:sub>
                        </m:sSub>
                      </m:e>
                    </m:d>
                  </m:e>
                </m:d>
              </m:oMath>
            </m:oMathPara>
          </w:p>
        </w:tc>
      </w:tr>
      <w:tr w:rsidR="00AB4E9B" w:rsidRPr="00AB4E9B" w14:paraId="48BE580A" w14:textId="77777777" w:rsidTr="00863724">
        <w:trPr>
          <w:jc w:val="center"/>
        </w:trPr>
        <w:tc>
          <w:tcPr>
            <w:tcW w:w="1838" w:type="dxa"/>
            <w:tcBorders>
              <w:top w:val="single" w:sz="4" w:space="0" w:color="auto"/>
              <w:left w:val="single" w:sz="4" w:space="0" w:color="auto"/>
              <w:bottom w:val="single" w:sz="4" w:space="0" w:color="auto"/>
              <w:right w:val="single" w:sz="4" w:space="0" w:color="auto"/>
            </w:tcBorders>
            <w:hideMark/>
          </w:tcPr>
          <w:p w14:paraId="6FE3F083"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Sub-array radiation pattern</w:t>
            </w:r>
          </w:p>
        </w:tc>
        <w:tc>
          <w:tcPr>
            <w:tcW w:w="7796" w:type="dxa"/>
            <w:tcBorders>
              <w:top w:val="single" w:sz="4" w:space="0" w:color="auto"/>
              <w:left w:val="single" w:sz="4" w:space="0" w:color="auto"/>
              <w:bottom w:val="single" w:sz="4" w:space="0" w:color="auto"/>
              <w:right w:val="single" w:sz="4" w:space="0" w:color="auto"/>
            </w:tcBorders>
            <w:hideMark/>
          </w:tcPr>
          <w:p w14:paraId="168EC68E" w14:textId="77777777" w:rsidR="00AB4E9B" w:rsidRPr="00AB4E9B" w:rsidRDefault="00F04F31" w:rsidP="00AB4E9B">
            <w:pPr>
              <w:keepNext/>
              <w:keepLines/>
              <w:spacing w:after="0"/>
              <w:jc w:val="center"/>
              <w:rPr>
                <w:rFonts w:ascii="Arial" w:hAnsi="Arial"/>
                <w:iCs/>
                <w:sz w:val="18"/>
                <w:lang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szCs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szCs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szCs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szCs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szCs w:val="18"/>
                        <w:lang w:eastAsia="x-none"/>
                      </w:rPr>
                    </m:ctrlPr>
                  </m:dPr>
                  <m:e>
                    <m:sSup>
                      <m:sSupPr>
                        <m:ctrlPr>
                          <w:rPr>
                            <w:rFonts w:ascii="Cambria Math" w:hAnsi="Cambria Math"/>
                            <w:i/>
                            <w:iCs/>
                            <w:sz w:val="18"/>
                            <w:szCs w:val="18"/>
                            <w:lang w:eastAsia="x-none"/>
                          </w:rPr>
                        </m:ctrlPr>
                      </m:sSupPr>
                      <m:e>
                        <m:d>
                          <m:dPr>
                            <m:begChr m:val="|"/>
                            <m:endChr m:val="|"/>
                            <m:ctrlPr>
                              <w:rPr>
                                <w:rFonts w:ascii="Cambria Math" w:hAnsi="Cambria Math"/>
                                <w:i/>
                                <w:iCs/>
                                <w:sz w:val="18"/>
                                <w:szCs w:val="18"/>
                                <w:lang w:eastAsia="x-none"/>
                              </w:rPr>
                            </m:ctrlPr>
                          </m:dPr>
                          <m:e>
                            <m:nary>
                              <m:naryPr>
                                <m:chr m:val="∑"/>
                                <m:limLoc m:val="undOvr"/>
                                <m:ctrlPr>
                                  <w:rPr>
                                    <w:rFonts w:ascii="Cambria Math" w:hAnsi="Cambria Math"/>
                                    <w:i/>
                                    <w:iCs/>
                                    <w:sz w:val="18"/>
                                    <w:szCs w:val="18"/>
                                    <w:lang w:eastAsia="x-none"/>
                                  </w:rPr>
                                </m:ctrlPr>
                              </m:naryPr>
                              <m:sub>
                                <m:r>
                                  <w:rPr>
                                    <w:rFonts w:ascii="Cambria Math" w:hAnsi="Cambria Math"/>
                                    <w:sz w:val="18"/>
                                    <w:lang w:eastAsia="x-none"/>
                                  </w:rPr>
                                  <m:t>m=1</m:t>
                                </m:r>
                              </m:sub>
                              <m:sup>
                                <m:sSub>
                                  <m:sSubPr>
                                    <m:ctrlPr>
                                      <w:rPr>
                                        <w:rFonts w:ascii="Cambria Math" w:hAnsi="Cambria Math"/>
                                        <w:i/>
                                        <w:iCs/>
                                        <w:sz w:val="18"/>
                                        <w:szCs w:val="18"/>
                                        <w:lang w:eastAsia="x-none"/>
                                      </w:rPr>
                                    </m:ctrlPr>
                                  </m:sSubPr>
                                  <m:e>
                                    <m:r>
                                      <w:rPr>
                                        <w:rFonts w:ascii="Cambria Math" w:hAnsi="Cambria Math"/>
                                        <w:sz w:val="18"/>
                                        <w:lang w:eastAsia="x-none"/>
                                      </w:rPr>
                                      <m:t>M</m:t>
                                    </m:r>
                                  </m:e>
                                  <m:sub>
                                    <m:r>
                                      <w:rPr>
                                        <w:rFonts w:ascii="Cambria Math" w:hAnsi="Cambria Math"/>
                                        <w:sz w:val="18"/>
                                        <w:lang w:eastAsia="x-none"/>
                                      </w:rPr>
                                      <m:t>sub</m:t>
                                    </m:r>
                                  </m:sub>
                                </m:sSub>
                              </m:sup>
                              <m:e>
                                <m:sSub>
                                  <m:sSubPr>
                                    <m:ctrlPr>
                                      <w:rPr>
                                        <w:rFonts w:ascii="Cambria Math" w:hAnsi="Cambria Math"/>
                                        <w:i/>
                                        <w:iCs/>
                                        <w:sz w:val="18"/>
                                        <w:szCs w:val="18"/>
                                        <w:lang w:eastAsia="x-none"/>
                                      </w:rPr>
                                    </m:ctrlPr>
                                  </m:sSubPr>
                                  <m:e>
                                    <m:r>
                                      <w:rPr>
                                        <w:rFonts w:ascii="Cambria Math" w:hAnsi="Cambria Math"/>
                                        <w:sz w:val="18"/>
                                        <w:lang w:eastAsia="x-none"/>
                                      </w:rPr>
                                      <m:t>w</m:t>
                                    </m:r>
                                  </m:e>
                                  <m:sub>
                                    <m:r>
                                      <w:rPr>
                                        <w:rFonts w:ascii="Cambria Math" w:hAnsi="Cambria Math"/>
                                        <w:sz w:val="18"/>
                                        <w:lang w:eastAsia="x-none"/>
                                      </w:rPr>
                                      <m:t>m</m:t>
                                    </m:r>
                                  </m:sub>
                                </m:sSub>
                                <m:sSub>
                                  <m:sSubPr>
                                    <m:ctrlPr>
                                      <w:rPr>
                                        <w:rFonts w:ascii="Cambria Math" w:hAnsi="Cambria Math"/>
                                        <w:i/>
                                        <w:iCs/>
                                        <w:sz w:val="18"/>
                                        <w:szCs w:val="18"/>
                                        <w:lang w:eastAsia="x-none"/>
                                      </w:rPr>
                                    </m:ctrlPr>
                                  </m:sSubPr>
                                  <m:e>
                                    <m:r>
                                      <w:rPr>
                                        <w:rFonts w:ascii="Cambria Math" w:hAnsi="Cambria Math"/>
                                        <w:sz w:val="18"/>
                                        <w:lang w:eastAsia="x-none"/>
                                      </w:rPr>
                                      <m:t>v</m:t>
                                    </m:r>
                                  </m:e>
                                  <m:sub>
                                    <m:r>
                                      <w:rPr>
                                        <w:rFonts w:ascii="Cambria Math" w:hAnsi="Cambria Math"/>
                                        <w:sz w:val="18"/>
                                        <w:lang w:eastAsia="x-none"/>
                                      </w:rPr>
                                      <m:t>m</m:t>
                                    </m:r>
                                  </m:sub>
                                </m:sSub>
                              </m:e>
                            </m:nary>
                          </m:e>
                        </m:d>
                      </m:e>
                      <m:sup>
                        <m:r>
                          <w:rPr>
                            <w:rFonts w:ascii="Cambria Math" w:hAnsi="Cambria Math"/>
                            <w:sz w:val="18"/>
                            <w:lang w:eastAsia="x-none"/>
                          </w:rPr>
                          <m:t>2</m:t>
                        </m:r>
                      </m:sup>
                    </m:sSup>
                  </m:e>
                </m:d>
              </m:oMath>
            </m:oMathPara>
          </w:p>
          <w:p w14:paraId="7E63FDE3" w14:textId="77777777" w:rsidR="00AB4E9B" w:rsidRPr="00AB4E9B" w:rsidRDefault="00AB4E9B" w:rsidP="00AB4E9B">
            <w:pPr>
              <w:keepNext/>
              <w:keepLines/>
              <w:spacing w:after="0"/>
              <w:jc w:val="center"/>
              <w:rPr>
                <w:rFonts w:ascii="Arial" w:hAnsi="Arial"/>
                <w:iCs/>
                <w:sz w:val="18"/>
                <w:lang w:eastAsia="x-none"/>
              </w:rPr>
            </w:pPr>
            <w:r w:rsidRPr="00AB4E9B">
              <w:rPr>
                <w:rFonts w:ascii="Arial" w:hAnsi="Arial"/>
                <w:iCs/>
                <w:sz w:val="18"/>
                <w:lang w:eastAsia="x-none"/>
              </w:rPr>
              <w:t xml:space="preserve">, </w:t>
            </w:r>
            <w:proofErr w:type="gramStart"/>
            <w:r w:rsidRPr="00AB4E9B">
              <w:rPr>
                <w:rFonts w:ascii="Arial" w:hAnsi="Arial"/>
                <w:iCs/>
                <w:sz w:val="18"/>
                <w:lang w:eastAsia="x-none"/>
              </w:rPr>
              <w:t>where</w:t>
            </w:r>
            <w:proofErr w:type="gramEnd"/>
          </w:p>
          <w:p w14:paraId="5D0FF888" w14:textId="77777777" w:rsidR="00AB4E9B" w:rsidRPr="00AB4E9B" w:rsidRDefault="00F04F31" w:rsidP="00AB4E9B">
            <w:pPr>
              <w:keepNext/>
              <w:keepLines/>
              <w:spacing w:after="0"/>
              <w:jc w:val="center"/>
              <w:rPr>
                <w:rFonts w:ascii="Arial" w:hAnsi="Arial"/>
                <w:sz w:val="18"/>
                <w:szCs w:val="18"/>
                <w:lang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v</m:t>
                    </m:r>
                  </m:e>
                  <m:sub>
                    <m:r>
                      <w:rPr>
                        <w:rFonts w:ascii="Cambria Math" w:hAnsi="Cambria Math"/>
                        <w:sz w:val="18"/>
                        <w:lang w:eastAsia="x-none"/>
                      </w:rPr>
                      <m:t>m</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szCs w:val="18"/>
                        <w:lang w:eastAsia="x-none"/>
                      </w:rPr>
                    </m:ctrlPr>
                  </m:dPr>
                  <m:e>
                    <m:r>
                      <w:rPr>
                        <w:rFonts w:ascii="Cambria Math" w:hAnsi="Cambria Math"/>
                        <w:sz w:val="18"/>
                        <w:lang w:eastAsia="x-none"/>
                      </w:rPr>
                      <m:t>j2π</m:t>
                    </m:r>
                    <m:d>
                      <m:dPr>
                        <m:ctrlPr>
                          <w:rPr>
                            <w:rFonts w:ascii="Cambria Math" w:hAnsi="Cambria Math"/>
                            <w:i/>
                            <w:iCs/>
                            <w:sz w:val="18"/>
                            <w:szCs w:val="18"/>
                            <w:lang w:eastAsia="x-none"/>
                          </w:rPr>
                        </m:ctrlPr>
                      </m:dPr>
                      <m:e>
                        <m:r>
                          <w:rPr>
                            <w:rFonts w:ascii="Cambria Math" w:hAnsi="Cambria Math"/>
                            <w:sz w:val="18"/>
                            <w:lang w:eastAsia="x-none"/>
                          </w:rPr>
                          <m:t>m-1</m:t>
                        </m:r>
                      </m:e>
                    </m:d>
                    <m:f>
                      <m:fPr>
                        <m:ctrlPr>
                          <w:rPr>
                            <w:rFonts w:ascii="Cambria Math" w:hAnsi="Cambria Math"/>
                            <w:i/>
                            <w:iCs/>
                            <w:sz w:val="18"/>
                            <w:szCs w:val="18"/>
                            <w:lang w:eastAsia="x-none"/>
                          </w:rPr>
                        </m:ctrlPr>
                      </m:fPr>
                      <m:num>
                        <m:sSub>
                          <m:sSubPr>
                            <m:ctrlPr>
                              <w:rPr>
                                <w:rFonts w:ascii="Cambria Math" w:hAnsi="Cambria Math"/>
                                <w:i/>
                                <w:iCs/>
                                <w:sz w:val="18"/>
                                <w:szCs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sSub>
                          <m:sSubPr>
                            <m:ctrlPr>
                              <w:rPr>
                                <w:rFonts w:ascii="Cambria Math" w:hAnsi="Cambria Math"/>
                                <w:i/>
                                <w:sz w:val="18"/>
                                <w:szCs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cos</m:t>
                    </m:r>
                    <m:d>
                      <m:dPr>
                        <m:ctrlPr>
                          <w:rPr>
                            <w:rFonts w:ascii="Cambria Math" w:hAnsi="Cambria Math"/>
                            <w:i/>
                            <w:iCs/>
                            <w:sz w:val="18"/>
                            <w:szCs w:val="18"/>
                            <w:lang w:eastAsia="x-none"/>
                          </w:rPr>
                        </m:ctrlPr>
                      </m:dPr>
                      <m:e>
                        <m:r>
                          <w:rPr>
                            <w:rFonts w:ascii="Cambria Math" w:hAnsi="Cambria Math"/>
                            <w:sz w:val="18"/>
                            <w:lang w:eastAsia="x-none"/>
                          </w:rPr>
                          <m:t>θ</m:t>
                        </m:r>
                      </m:e>
                    </m:d>
                  </m:e>
                </m:d>
              </m:oMath>
            </m:oMathPara>
          </w:p>
        </w:tc>
      </w:tr>
      <w:tr w:rsidR="00AB4E9B" w:rsidRPr="00AB4E9B" w14:paraId="56EF20CE" w14:textId="77777777" w:rsidTr="00863724">
        <w:trPr>
          <w:jc w:val="center"/>
        </w:trPr>
        <w:tc>
          <w:tcPr>
            <w:tcW w:w="1838" w:type="dxa"/>
            <w:tcBorders>
              <w:top w:val="single" w:sz="4" w:space="0" w:color="auto"/>
              <w:left w:val="single" w:sz="4" w:space="0" w:color="auto"/>
              <w:bottom w:val="single" w:sz="4" w:space="0" w:color="auto"/>
              <w:right w:val="single" w:sz="4" w:space="0" w:color="auto"/>
            </w:tcBorders>
            <w:hideMark/>
          </w:tcPr>
          <w:p w14:paraId="49446148"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Array excitation</w:t>
            </w:r>
          </w:p>
        </w:tc>
        <w:tc>
          <w:tcPr>
            <w:tcW w:w="7796" w:type="dxa"/>
            <w:tcBorders>
              <w:top w:val="single" w:sz="4" w:space="0" w:color="auto"/>
              <w:left w:val="single" w:sz="4" w:space="0" w:color="auto"/>
              <w:bottom w:val="single" w:sz="4" w:space="0" w:color="auto"/>
              <w:right w:val="single" w:sz="4" w:space="0" w:color="auto"/>
            </w:tcBorders>
            <w:hideMark/>
          </w:tcPr>
          <w:p w14:paraId="5F54E557" w14:textId="77777777" w:rsidR="00AB4E9B" w:rsidRPr="00AB4E9B" w:rsidRDefault="00F04F31" w:rsidP="00AB4E9B">
            <w:pPr>
              <w:keepNext/>
              <w:keepLines/>
              <w:spacing w:after="0"/>
              <w:jc w:val="center"/>
              <w:rPr>
                <w:rFonts w:ascii="Arial" w:hAnsi="Arial"/>
                <w:sz w:val="18"/>
                <w:lang w:val="sv-SE"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w</m:t>
                    </m:r>
                  </m:e>
                  <m:sub>
                    <m:r>
                      <w:rPr>
                        <w:rFonts w:ascii="Cambria Math" w:hAnsi="Cambria Math"/>
                        <w:sz w:val="18"/>
                        <w:lang w:eastAsia="x-none"/>
                      </w:rPr>
                      <m:t>m</m:t>
                    </m:r>
                    <m:r>
                      <w:rPr>
                        <w:rFonts w:ascii="Cambria Math" w:hAnsi="Cambria Math"/>
                        <w:sz w:val="18"/>
                        <w:lang w:val="sv-SE" w:eastAsia="x-none"/>
                      </w:rPr>
                      <m:t>,</m:t>
                    </m:r>
                    <m:r>
                      <w:rPr>
                        <w:rFonts w:ascii="Cambria Math" w:hAnsi="Cambria Math"/>
                        <w:sz w:val="18"/>
                        <w:lang w:eastAsia="x-none"/>
                      </w:rPr>
                      <m:t>n</m:t>
                    </m:r>
                  </m:sub>
                </m:sSub>
                <m:r>
                  <w:rPr>
                    <w:rFonts w:ascii="Cambria Math" w:hAnsi="Cambria Math"/>
                    <w:sz w:val="18"/>
                    <w:lang w:val="sv-SE" w:eastAsia="x-none"/>
                  </w:rPr>
                  <m:t>=</m:t>
                </m:r>
                <m:f>
                  <m:fPr>
                    <m:ctrlPr>
                      <w:rPr>
                        <w:rFonts w:ascii="Cambria Math" w:hAnsi="Cambria Math"/>
                        <w:i/>
                        <w:iCs/>
                        <w:sz w:val="18"/>
                        <w:szCs w:val="18"/>
                        <w:lang w:eastAsia="x-none"/>
                      </w:rPr>
                    </m:ctrlPr>
                  </m:fPr>
                  <m:num>
                    <m:r>
                      <w:rPr>
                        <w:rFonts w:ascii="Cambria Math" w:hAnsi="Cambria Math"/>
                        <w:sz w:val="18"/>
                        <w:lang w:eastAsia="x-none"/>
                      </w:rPr>
                      <m:t>1</m:t>
                    </m:r>
                  </m:num>
                  <m:den>
                    <m:rad>
                      <m:radPr>
                        <m:degHide m:val="1"/>
                        <m:ctrlPr>
                          <w:rPr>
                            <w:rFonts w:ascii="Cambria Math" w:hAnsi="Cambria Math"/>
                            <w:i/>
                            <w:iCs/>
                            <w:sz w:val="18"/>
                            <w:szCs w:val="18"/>
                            <w:lang w:eastAsia="x-none"/>
                          </w:rPr>
                        </m:ctrlPr>
                      </m:radPr>
                      <m:deg/>
                      <m:e>
                        <m:r>
                          <w:rPr>
                            <w:rFonts w:ascii="Cambria Math" w:hAnsi="Cambria Math"/>
                            <w:sz w:val="18"/>
                            <w:lang w:eastAsia="x-none"/>
                          </w:rPr>
                          <m:t>MN</m:t>
                        </m:r>
                      </m:e>
                    </m:rad>
                  </m:den>
                </m:f>
                <m:r>
                  <m:rPr>
                    <m:sty m:val="p"/>
                  </m:rPr>
                  <w:rPr>
                    <w:rFonts w:ascii="Cambria Math" w:hAnsi="Cambria Math"/>
                    <w:sz w:val="18"/>
                    <w:lang w:val="sv-SE" w:eastAsia="x-none"/>
                  </w:rPr>
                  <m:t>exp</m:t>
                </m:r>
                <m:d>
                  <m:dPr>
                    <m:ctrlPr>
                      <w:rPr>
                        <w:rFonts w:ascii="Cambria Math" w:hAnsi="Cambria Math"/>
                        <w:i/>
                        <w:iCs/>
                        <w:sz w:val="18"/>
                        <w:szCs w:val="18"/>
                        <w:lang w:eastAsia="x-none"/>
                      </w:rPr>
                    </m:ctrlPr>
                  </m:dPr>
                  <m:e>
                    <m:r>
                      <w:rPr>
                        <w:rFonts w:ascii="Cambria Math" w:hAnsi="Cambria Math"/>
                        <w:sz w:val="18"/>
                        <w:lang w:eastAsia="x-none"/>
                      </w:rPr>
                      <m:t>j</m:t>
                    </m:r>
                    <m:r>
                      <w:rPr>
                        <w:rFonts w:ascii="Cambria Math" w:hAnsi="Cambria Math"/>
                        <w:sz w:val="18"/>
                        <w:lang w:val="sv-SE" w:eastAsia="x-none"/>
                      </w:rPr>
                      <m:t>2</m:t>
                    </m:r>
                    <m:r>
                      <w:rPr>
                        <w:rFonts w:ascii="Cambria Math" w:hAnsi="Cambria Math"/>
                        <w:sz w:val="18"/>
                        <w:lang w:eastAsia="x-none"/>
                      </w:rPr>
                      <m:t>π</m:t>
                    </m:r>
                    <m:d>
                      <m:dPr>
                        <m:ctrlPr>
                          <w:rPr>
                            <w:rFonts w:ascii="Cambria Math" w:hAnsi="Cambria Math"/>
                            <w:i/>
                            <w:iCs/>
                            <w:sz w:val="18"/>
                            <w:szCs w:val="18"/>
                            <w:lang w:eastAsia="x-none"/>
                          </w:rPr>
                        </m:ctrlPr>
                      </m:dPr>
                      <m:e>
                        <m:d>
                          <m:dPr>
                            <m:ctrlPr>
                              <w:rPr>
                                <w:rFonts w:ascii="Cambria Math" w:hAnsi="Cambria Math"/>
                                <w:i/>
                                <w:iCs/>
                                <w:sz w:val="18"/>
                                <w:szCs w:val="18"/>
                                <w:lang w:eastAsia="x-none"/>
                              </w:rPr>
                            </m:ctrlPr>
                          </m:dPr>
                          <m:e>
                            <m:r>
                              <w:rPr>
                                <w:rFonts w:ascii="Cambria Math" w:hAnsi="Cambria Math"/>
                                <w:sz w:val="18"/>
                                <w:lang w:eastAsia="x-none"/>
                              </w:rPr>
                              <m:t>m</m:t>
                            </m:r>
                            <m:r>
                              <w:rPr>
                                <w:rFonts w:ascii="Cambria Math" w:hAnsi="Cambria Math"/>
                                <w:sz w:val="18"/>
                                <w:lang w:val="sv-SE" w:eastAsia="x-none"/>
                              </w:rPr>
                              <m:t>-1</m:t>
                            </m:r>
                          </m:e>
                        </m:d>
                        <m:f>
                          <m:fPr>
                            <m:ctrlPr>
                              <w:rPr>
                                <w:rFonts w:ascii="Cambria Math" w:hAnsi="Cambria Math"/>
                                <w:i/>
                                <w:iCs/>
                                <w:sz w:val="18"/>
                                <w:szCs w:val="18"/>
                                <w:lang w:eastAsia="x-none"/>
                              </w:rPr>
                            </m:ctrlPr>
                          </m:fPr>
                          <m:num>
                            <m:sSub>
                              <m:sSubPr>
                                <m:ctrlPr>
                                  <w:rPr>
                                    <w:rFonts w:ascii="Cambria Math" w:hAnsi="Cambria Math"/>
                                    <w:i/>
                                    <w:iCs/>
                                    <w:sz w:val="18"/>
                                    <w:szCs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sSub>
                              <m:sSubPr>
                                <m:ctrlPr>
                                  <w:rPr>
                                    <w:rFonts w:ascii="Cambria Math" w:hAnsi="Cambria Math"/>
                                    <w:i/>
                                    <w:sz w:val="18"/>
                                    <w:szCs w:val="18"/>
                                    <w:lang w:eastAsia="x-none"/>
                                  </w:rPr>
                                </m:ctrlPr>
                              </m:sSubPr>
                              <m:e>
                                <m:r>
                                  <w:rPr>
                                    <w:rFonts w:ascii="Cambria Math" w:hAnsi="Cambria Math"/>
                                    <w:sz w:val="18"/>
                                    <w:lang w:eastAsia="x-none"/>
                                  </w:rPr>
                                  <m:t>λ</m:t>
                                </m:r>
                              </m:e>
                              <m:sub>
                                <m:r>
                                  <w:rPr>
                                    <w:rFonts w:ascii="Cambria Math" w:hAnsi="Cambria Math"/>
                                    <w:sz w:val="18"/>
                                    <w:lang w:eastAsia="x-none"/>
                                  </w:rPr>
                                  <m:t>e</m:t>
                                </m:r>
                              </m:sub>
                            </m:sSub>
                          </m:den>
                        </m:f>
                        <m:r>
                          <m:rPr>
                            <m:sty m:val="p"/>
                          </m:rPr>
                          <w:rPr>
                            <w:rFonts w:ascii="Cambria Math" w:hAnsi="Cambria Math"/>
                            <w:sz w:val="18"/>
                            <w:lang w:val="sv-SE" w:eastAsia="x-none"/>
                          </w:rPr>
                          <m:t>sin</m:t>
                        </m:r>
                        <m:d>
                          <m:dPr>
                            <m:ctrlPr>
                              <w:rPr>
                                <w:rFonts w:ascii="Cambria Math" w:hAnsi="Cambria Math"/>
                                <w:i/>
                                <w:iCs/>
                                <w:sz w:val="18"/>
                                <w:szCs w:val="18"/>
                                <w:lang w:eastAsia="x-none"/>
                              </w:rPr>
                            </m:ctrlPr>
                          </m:dPr>
                          <m:e>
                            <m:sSub>
                              <m:sSubPr>
                                <m:ctrlPr>
                                  <w:rPr>
                                    <w:rFonts w:ascii="Cambria Math" w:hAnsi="Cambria Math"/>
                                    <w:i/>
                                    <w:iCs/>
                                    <w:sz w:val="18"/>
                                    <w:szCs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w:rPr>
                            <w:rFonts w:ascii="Cambria Math" w:hAnsi="Cambria Math"/>
                            <w:sz w:val="18"/>
                            <w:lang w:val="sv-SE" w:eastAsia="x-none"/>
                          </w:rPr>
                          <m:t>-</m:t>
                        </m:r>
                        <m:d>
                          <m:dPr>
                            <m:ctrlPr>
                              <w:rPr>
                                <w:rFonts w:ascii="Cambria Math" w:hAnsi="Cambria Math"/>
                                <w:i/>
                                <w:iCs/>
                                <w:sz w:val="18"/>
                                <w:szCs w:val="18"/>
                                <w:lang w:eastAsia="x-none"/>
                              </w:rPr>
                            </m:ctrlPr>
                          </m:dPr>
                          <m:e>
                            <m:r>
                              <w:rPr>
                                <w:rFonts w:ascii="Cambria Math" w:hAnsi="Cambria Math"/>
                                <w:sz w:val="18"/>
                                <w:lang w:eastAsia="x-none"/>
                              </w:rPr>
                              <m:t>n</m:t>
                            </m:r>
                            <m:r>
                              <w:rPr>
                                <w:rFonts w:ascii="Cambria Math" w:hAnsi="Cambria Math"/>
                                <w:sz w:val="18"/>
                                <w:lang w:val="sv-SE" w:eastAsia="x-none"/>
                              </w:rPr>
                              <m:t>-1</m:t>
                            </m:r>
                          </m:e>
                        </m:d>
                        <m:f>
                          <m:fPr>
                            <m:ctrlPr>
                              <w:rPr>
                                <w:rFonts w:ascii="Cambria Math" w:hAnsi="Cambria Math"/>
                                <w:i/>
                                <w:iCs/>
                                <w:sz w:val="18"/>
                                <w:szCs w:val="18"/>
                                <w:lang w:eastAsia="x-none"/>
                              </w:rPr>
                            </m:ctrlPr>
                          </m:fPr>
                          <m:num>
                            <m:sSub>
                              <m:sSubPr>
                                <m:ctrlPr>
                                  <w:rPr>
                                    <w:rFonts w:ascii="Cambria Math" w:hAnsi="Cambria Math"/>
                                    <w:i/>
                                    <w:iCs/>
                                    <w:sz w:val="18"/>
                                    <w:szCs w:val="18"/>
                                    <w:lang w:eastAsia="x-none"/>
                                  </w:rPr>
                                </m:ctrlPr>
                              </m:sSubPr>
                              <m:e>
                                <m:r>
                                  <w:rPr>
                                    <w:rFonts w:ascii="Cambria Math" w:hAnsi="Cambria Math"/>
                                    <w:sz w:val="18"/>
                                    <w:lang w:eastAsia="x-none"/>
                                  </w:rPr>
                                  <m:t>d</m:t>
                                </m:r>
                              </m:e>
                              <m:sub>
                                <m:r>
                                  <w:rPr>
                                    <w:rFonts w:ascii="Cambria Math" w:hAnsi="Cambria Math"/>
                                    <w:sz w:val="18"/>
                                    <w:lang w:val="sv-SE" w:eastAsia="x-none"/>
                                  </w:rPr>
                                  <m:t>h</m:t>
                                </m:r>
                              </m:sub>
                            </m:sSub>
                          </m:num>
                          <m:den>
                            <m:sSub>
                              <m:sSubPr>
                                <m:ctrlPr>
                                  <w:rPr>
                                    <w:rFonts w:ascii="Cambria Math" w:hAnsi="Cambria Math"/>
                                    <w:i/>
                                    <w:sz w:val="18"/>
                                    <w:szCs w:val="18"/>
                                    <w:lang w:eastAsia="x-none"/>
                                  </w:rPr>
                                </m:ctrlPr>
                              </m:sSubPr>
                              <m:e>
                                <m:r>
                                  <w:rPr>
                                    <w:rFonts w:ascii="Cambria Math" w:hAnsi="Cambria Math"/>
                                    <w:sz w:val="18"/>
                                    <w:lang w:eastAsia="x-none"/>
                                  </w:rPr>
                                  <m:t>λ</m:t>
                                </m:r>
                              </m:e>
                              <m:sub>
                                <m:r>
                                  <w:rPr>
                                    <w:rFonts w:ascii="Cambria Math" w:hAnsi="Cambria Math"/>
                                    <w:sz w:val="18"/>
                                    <w:lang w:eastAsia="x-none"/>
                                  </w:rPr>
                                  <m:t>e</m:t>
                                </m:r>
                              </m:sub>
                            </m:sSub>
                          </m:den>
                        </m:f>
                        <m:r>
                          <m:rPr>
                            <m:sty m:val="p"/>
                          </m:rPr>
                          <w:rPr>
                            <w:rFonts w:ascii="Cambria Math" w:hAnsi="Cambria Math"/>
                            <w:sz w:val="18"/>
                            <w:lang w:val="sv-SE" w:eastAsia="x-none"/>
                          </w:rPr>
                          <m:t>cos</m:t>
                        </m:r>
                        <m:d>
                          <m:dPr>
                            <m:ctrlPr>
                              <w:rPr>
                                <w:rFonts w:ascii="Cambria Math" w:hAnsi="Cambria Math"/>
                                <w:i/>
                                <w:iCs/>
                                <w:sz w:val="18"/>
                                <w:szCs w:val="18"/>
                                <w:lang w:eastAsia="x-none"/>
                              </w:rPr>
                            </m:ctrlPr>
                          </m:dPr>
                          <m:e>
                            <m:sSub>
                              <m:sSubPr>
                                <m:ctrlPr>
                                  <w:rPr>
                                    <w:rFonts w:ascii="Cambria Math" w:hAnsi="Cambria Math"/>
                                    <w:i/>
                                    <w:iCs/>
                                    <w:sz w:val="18"/>
                                    <w:szCs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m:rPr>
                            <m:sty m:val="p"/>
                          </m:rPr>
                          <w:rPr>
                            <w:rFonts w:ascii="Cambria Math" w:hAnsi="Cambria Math"/>
                            <w:sz w:val="18"/>
                            <w:lang w:val="sv-SE" w:eastAsia="x-none"/>
                          </w:rPr>
                          <m:t>sin</m:t>
                        </m:r>
                        <m:d>
                          <m:dPr>
                            <m:ctrlPr>
                              <w:rPr>
                                <w:rFonts w:ascii="Cambria Math" w:hAnsi="Cambria Math"/>
                                <w:i/>
                                <w:iCs/>
                                <w:sz w:val="18"/>
                                <w:szCs w:val="18"/>
                                <w:lang w:eastAsia="x-none"/>
                              </w:rPr>
                            </m:ctrlPr>
                          </m:dPr>
                          <m:e>
                            <m:sSub>
                              <m:sSubPr>
                                <m:ctrlPr>
                                  <w:rPr>
                                    <w:rFonts w:ascii="Cambria Math" w:hAnsi="Cambria Math"/>
                                    <w:i/>
                                    <w:iCs/>
                                    <w:sz w:val="18"/>
                                    <w:szCs w:val="18"/>
                                    <w:lang w:eastAsia="x-none"/>
                                  </w:rPr>
                                </m:ctrlPr>
                              </m:sSubPr>
                              <m:e>
                                <m:r>
                                  <w:rPr>
                                    <w:rFonts w:ascii="Cambria Math" w:hAnsi="Cambria Math"/>
                                    <w:sz w:val="18"/>
                                    <w:lang w:eastAsia="x-none"/>
                                  </w:rPr>
                                  <m:t>φ</m:t>
                                </m:r>
                              </m:e>
                              <m:sub>
                                <m:r>
                                  <w:rPr>
                                    <w:rFonts w:ascii="Cambria Math" w:hAnsi="Cambria Math"/>
                                    <w:sz w:val="18"/>
                                    <w:lang w:eastAsia="x-none"/>
                                  </w:rPr>
                                  <m:t>escan</m:t>
                                </m:r>
                              </m:sub>
                            </m:sSub>
                          </m:e>
                        </m:d>
                      </m:e>
                    </m:d>
                  </m:e>
                </m:d>
              </m:oMath>
            </m:oMathPara>
          </w:p>
        </w:tc>
      </w:tr>
      <w:tr w:rsidR="00AB4E9B" w:rsidRPr="00AB4E9B" w14:paraId="6D1ABA1B" w14:textId="77777777" w:rsidTr="00863724">
        <w:trPr>
          <w:jc w:val="center"/>
        </w:trPr>
        <w:tc>
          <w:tcPr>
            <w:tcW w:w="1838" w:type="dxa"/>
            <w:tcBorders>
              <w:top w:val="single" w:sz="4" w:space="0" w:color="auto"/>
              <w:left w:val="single" w:sz="4" w:space="0" w:color="auto"/>
              <w:bottom w:val="single" w:sz="4" w:space="0" w:color="auto"/>
              <w:right w:val="single" w:sz="4" w:space="0" w:color="auto"/>
            </w:tcBorders>
            <w:hideMark/>
          </w:tcPr>
          <w:p w14:paraId="2ECA75C0" w14:textId="77777777" w:rsidR="00AB4E9B" w:rsidRPr="00AB4E9B" w:rsidRDefault="00AB4E9B" w:rsidP="00AB4E9B">
            <w:pPr>
              <w:keepNext/>
              <w:keepLines/>
              <w:spacing w:after="0"/>
              <w:jc w:val="center"/>
              <w:rPr>
                <w:rFonts w:ascii="Arial" w:hAnsi="Arial"/>
                <w:sz w:val="18"/>
                <w:lang w:eastAsia="x-none"/>
              </w:rPr>
            </w:pPr>
            <w:r w:rsidRPr="00AB4E9B">
              <w:rPr>
                <w:rFonts w:ascii="Arial" w:hAnsi="Arial"/>
                <w:sz w:val="18"/>
                <w:lang w:eastAsia="x-none"/>
              </w:rPr>
              <w:t>Composite array radiation pattern</w:t>
            </w:r>
          </w:p>
        </w:tc>
        <w:tc>
          <w:tcPr>
            <w:tcW w:w="7796" w:type="dxa"/>
            <w:tcBorders>
              <w:top w:val="single" w:sz="4" w:space="0" w:color="auto"/>
              <w:left w:val="single" w:sz="4" w:space="0" w:color="auto"/>
              <w:bottom w:val="single" w:sz="4" w:space="0" w:color="auto"/>
              <w:right w:val="single" w:sz="4" w:space="0" w:color="auto"/>
            </w:tcBorders>
            <w:hideMark/>
          </w:tcPr>
          <w:p w14:paraId="28140458" w14:textId="77777777" w:rsidR="00AB4E9B" w:rsidRPr="00AB4E9B" w:rsidRDefault="00F04F31" w:rsidP="00AB4E9B">
            <w:pPr>
              <w:keepNext/>
              <w:keepLines/>
              <w:spacing w:after="0"/>
              <w:jc w:val="center"/>
              <w:rPr>
                <w:rFonts w:ascii="Arial" w:hAnsi="Arial"/>
                <w:iCs/>
                <w:sz w:val="18"/>
                <w:lang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szCs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szCs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szCs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szCs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szCs w:val="18"/>
                        <w:lang w:eastAsia="x-none"/>
                      </w:rPr>
                    </m:ctrlPr>
                  </m:dPr>
                  <m:e>
                    <m:r>
                      <w:rPr>
                        <w:rFonts w:ascii="Cambria Math" w:hAnsi="Cambria Math"/>
                        <w:sz w:val="18"/>
                        <w:lang w:eastAsia="x-none"/>
                      </w:rPr>
                      <m:t>1+ρ</m:t>
                    </m:r>
                    <m:d>
                      <m:dPr>
                        <m:ctrlPr>
                          <w:rPr>
                            <w:rFonts w:ascii="Cambria Math" w:hAnsi="Cambria Math"/>
                            <w:i/>
                            <w:iCs/>
                            <w:sz w:val="18"/>
                            <w:szCs w:val="18"/>
                            <w:lang w:eastAsia="x-none"/>
                          </w:rPr>
                        </m:ctrlPr>
                      </m:dPr>
                      <m:e>
                        <m:sSup>
                          <m:sSupPr>
                            <m:ctrlPr>
                              <w:rPr>
                                <w:rFonts w:ascii="Cambria Math" w:hAnsi="Cambria Math"/>
                                <w:i/>
                                <w:iCs/>
                                <w:sz w:val="18"/>
                                <w:szCs w:val="18"/>
                                <w:lang w:eastAsia="x-none"/>
                              </w:rPr>
                            </m:ctrlPr>
                          </m:sSupPr>
                          <m:e>
                            <m:d>
                              <m:dPr>
                                <m:begChr m:val="|"/>
                                <m:endChr m:val="|"/>
                                <m:ctrlPr>
                                  <w:rPr>
                                    <w:rFonts w:ascii="Cambria Math" w:hAnsi="Cambria Math"/>
                                    <w:i/>
                                    <w:iCs/>
                                    <w:sz w:val="18"/>
                                    <w:szCs w:val="18"/>
                                    <w:lang w:eastAsia="x-none"/>
                                  </w:rPr>
                                </m:ctrlPr>
                              </m:dPr>
                              <m:e>
                                <m:nary>
                                  <m:naryPr>
                                    <m:chr m:val="∑"/>
                                    <m:limLoc m:val="undOvr"/>
                                    <m:ctrlPr>
                                      <w:rPr>
                                        <w:rFonts w:ascii="Cambria Math" w:hAnsi="Cambria Math"/>
                                        <w:i/>
                                        <w:iCs/>
                                        <w:sz w:val="18"/>
                                        <w:szCs w:val="18"/>
                                        <w:lang w:eastAsia="x-none"/>
                                      </w:rPr>
                                    </m:ctrlPr>
                                  </m:naryPr>
                                  <m:sub>
                                    <m:r>
                                      <w:rPr>
                                        <w:rFonts w:ascii="Cambria Math" w:hAnsi="Cambria Math"/>
                                        <w:sz w:val="18"/>
                                        <w:lang w:eastAsia="x-none"/>
                                      </w:rPr>
                                      <m:t>m=1</m:t>
                                    </m:r>
                                  </m:sub>
                                  <m:sup>
                                    <m:r>
                                      <w:rPr>
                                        <w:rFonts w:ascii="Cambria Math" w:hAnsi="Cambria Math"/>
                                        <w:sz w:val="18"/>
                                        <w:lang w:eastAsia="x-none"/>
                                      </w:rPr>
                                      <m:t>M</m:t>
                                    </m:r>
                                  </m:sup>
                                  <m:e>
                                    <m:nary>
                                      <m:naryPr>
                                        <m:chr m:val="∑"/>
                                        <m:limLoc m:val="undOvr"/>
                                        <m:ctrlPr>
                                          <w:rPr>
                                            <w:rFonts w:ascii="Cambria Math" w:hAnsi="Cambria Math"/>
                                            <w:i/>
                                            <w:iCs/>
                                            <w:sz w:val="18"/>
                                            <w:szCs w:val="18"/>
                                            <w:lang w:eastAsia="x-none"/>
                                          </w:rPr>
                                        </m:ctrlPr>
                                      </m:naryPr>
                                      <m:sub>
                                        <m:r>
                                          <w:rPr>
                                            <w:rFonts w:ascii="Cambria Math" w:hAnsi="Cambria Math"/>
                                            <w:sz w:val="18"/>
                                            <w:lang w:eastAsia="x-none"/>
                                          </w:rPr>
                                          <m:t>n=1</m:t>
                                        </m:r>
                                      </m:sub>
                                      <m:sup>
                                        <m:r>
                                          <w:rPr>
                                            <w:rFonts w:ascii="Cambria Math" w:hAnsi="Cambria Math"/>
                                            <w:sz w:val="18"/>
                                            <w:lang w:eastAsia="x-none"/>
                                          </w:rPr>
                                          <m:t>N</m:t>
                                        </m:r>
                                      </m:sup>
                                      <m:e>
                                        <m:sSub>
                                          <m:sSubPr>
                                            <m:ctrlPr>
                                              <w:rPr>
                                                <w:rFonts w:ascii="Cambria Math" w:hAnsi="Cambria Math"/>
                                                <w:i/>
                                                <w:iCs/>
                                                <w:sz w:val="18"/>
                                                <w:szCs w:val="18"/>
                                                <w:lang w:eastAsia="x-none"/>
                                              </w:rPr>
                                            </m:ctrlPr>
                                          </m:sSubPr>
                                          <m:e>
                                            <m:r>
                                              <w:rPr>
                                                <w:rFonts w:ascii="Cambria Math" w:hAnsi="Cambria Math"/>
                                                <w:sz w:val="18"/>
                                                <w:lang w:eastAsia="x-none"/>
                                              </w:rPr>
                                              <m:t>w</m:t>
                                            </m:r>
                                          </m:e>
                                          <m:sub>
                                            <m:r>
                                              <w:rPr>
                                                <w:rFonts w:ascii="Cambria Math" w:hAnsi="Cambria Math"/>
                                                <w:sz w:val="18"/>
                                                <w:lang w:eastAsia="x-none"/>
                                              </w:rPr>
                                              <m:t>m,n</m:t>
                                            </m:r>
                                          </m:sub>
                                        </m:sSub>
                                        <m:sSub>
                                          <m:sSubPr>
                                            <m:ctrlPr>
                                              <w:rPr>
                                                <w:rFonts w:ascii="Cambria Math" w:hAnsi="Cambria Math"/>
                                                <w:i/>
                                                <w:iCs/>
                                                <w:sz w:val="18"/>
                                                <w:szCs w:val="18"/>
                                                <w:lang w:eastAsia="x-none"/>
                                              </w:rPr>
                                            </m:ctrlPr>
                                          </m:sSubPr>
                                          <m:e>
                                            <m:r>
                                              <w:rPr>
                                                <w:rFonts w:ascii="Cambria Math" w:hAnsi="Cambria Math"/>
                                                <w:sz w:val="18"/>
                                                <w:lang w:eastAsia="x-none"/>
                                              </w:rPr>
                                              <m:t>v</m:t>
                                            </m:r>
                                          </m:e>
                                          <m:sub>
                                            <m:r>
                                              <w:rPr>
                                                <w:rFonts w:ascii="Cambria Math" w:hAnsi="Cambria Math"/>
                                                <w:sz w:val="18"/>
                                                <w:lang w:eastAsia="x-none"/>
                                              </w:rPr>
                                              <m:t>m,n</m:t>
                                            </m:r>
                                          </m:sub>
                                        </m:sSub>
                                      </m:e>
                                    </m:nary>
                                  </m:e>
                                </m:nary>
                              </m:e>
                            </m:d>
                          </m:e>
                          <m:sup>
                            <m:r>
                              <w:rPr>
                                <w:rFonts w:ascii="Cambria Math" w:hAnsi="Cambria Math"/>
                                <w:sz w:val="18"/>
                                <w:lang w:eastAsia="x-none"/>
                              </w:rPr>
                              <m:t>2</m:t>
                            </m:r>
                          </m:sup>
                        </m:sSup>
                        <m:r>
                          <w:rPr>
                            <w:rFonts w:ascii="Cambria Math" w:hAnsi="Cambria Math"/>
                            <w:sz w:val="18"/>
                            <w:lang w:eastAsia="x-none"/>
                          </w:rPr>
                          <m:t>-1</m:t>
                        </m:r>
                      </m:e>
                    </m:d>
                  </m:e>
                </m:d>
              </m:oMath>
            </m:oMathPara>
          </w:p>
          <w:p w14:paraId="22F76349" w14:textId="77777777" w:rsidR="00AB4E9B" w:rsidRPr="00AB4E9B" w:rsidRDefault="00AB4E9B" w:rsidP="00AB4E9B">
            <w:pPr>
              <w:keepNext/>
              <w:keepLines/>
              <w:spacing w:after="0"/>
              <w:jc w:val="center"/>
              <w:rPr>
                <w:rFonts w:ascii="Arial" w:hAnsi="Arial"/>
                <w:iCs/>
                <w:sz w:val="18"/>
                <w:lang w:eastAsia="x-none"/>
              </w:rPr>
            </w:pPr>
            <w:r w:rsidRPr="00AB4E9B">
              <w:rPr>
                <w:rFonts w:ascii="Arial" w:hAnsi="Arial"/>
                <w:iCs/>
                <w:sz w:val="18"/>
                <w:lang w:eastAsia="x-none"/>
              </w:rPr>
              <w:t xml:space="preserve">, </w:t>
            </w:r>
            <w:proofErr w:type="gramStart"/>
            <w:r w:rsidRPr="00AB4E9B">
              <w:rPr>
                <w:rFonts w:ascii="Arial" w:hAnsi="Arial"/>
                <w:iCs/>
                <w:sz w:val="18"/>
                <w:lang w:eastAsia="x-none"/>
              </w:rPr>
              <w:t>where</w:t>
            </w:r>
            <w:proofErr w:type="gramEnd"/>
          </w:p>
          <w:p w14:paraId="07A8ADA8" w14:textId="77777777" w:rsidR="00AB4E9B" w:rsidRPr="00AB4E9B" w:rsidRDefault="00F04F31" w:rsidP="00AB4E9B">
            <w:pPr>
              <w:keepNext/>
              <w:keepLines/>
              <w:spacing w:after="0"/>
              <w:jc w:val="center"/>
              <w:rPr>
                <w:rFonts w:ascii="Arial" w:hAnsi="Arial"/>
                <w:iCs/>
                <w:sz w:val="18"/>
                <w:lang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v</m:t>
                    </m:r>
                  </m:e>
                  <m:sub>
                    <m:r>
                      <w:rPr>
                        <w:rFonts w:ascii="Cambria Math" w:hAnsi="Cambria Math"/>
                        <w:sz w:val="18"/>
                        <w:lang w:eastAsia="x-none"/>
                      </w:rPr>
                      <m:t>m,n</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szCs w:val="18"/>
                        <w:lang w:eastAsia="x-none"/>
                      </w:rPr>
                    </m:ctrlPr>
                  </m:dPr>
                  <m:e>
                    <m:r>
                      <w:rPr>
                        <w:rFonts w:ascii="Cambria Math" w:hAnsi="Cambria Math"/>
                        <w:sz w:val="18"/>
                        <w:lang w:eastAsia="x-none"/>
                      </w:rPr>
                      <m:t>j2π</m:t>
                    </m:r>
                    <m:d>
                      <m:dPr>
                        <m:ctrlPr>
                          <w:rPr>
                            <w:rFonts w:ascii="Cambria Math" w:hAnsi="Cambria Math"/>
                            <w:i/>
                            <w:iCs/>
                            <w:sz w:val="18"/>
                            <w:szCs w:val="18"/>
                            <w:lang w:eastAsia="x-none"/>
                          </w:rPr>
                        </m:ctrlPr>
                      </m:dPr>
                      <m:e>
                        <m:d>
                          <m:dPr>
                            <m:ctrlPr>
                              <w:rPr>
                                <w:rFonts w:ascii="Cambria Math" w:hAnsi="Cambria Math"/>
                                <w:i/>
                                <w:iCs/>
                                <w:sz w:val="18"/>
                                <w:szCs w:val="18"/>
                                <w:lang w:eastAsia="x-none"/>
                              </w:rPr>
                            </m:ctrlPr>
                          </m:dPr>
                          <m:e>
                            <m:r>
                              <w:rPr>
                                <w:rFonts w:ascii="Cambria Math" w:hAnsi="Cambria Math"/>
                                <w:sz w:val="18"/>
                                <w:lang w:eastAsia="x-none"/>
                              </w:rPr>
                              <m:t>m-1</m:t>
                            </m:r>
                          </m:e>
                        </m:d>
                        <m:f>
                          <m:fPr>
                            <m:ctrlPr>
                              <w:rPr>
                                <w:rFonts w:ascii="Cambria Math" w:hAnsi="Cambria Math"/>
                                <w:i/>
                                <w:iCs/>
                                <w:sz w:val="18"/>
                                <w:szCs w:val="18"/>
                                <w:lang w:eastAsia="x-none"/>
                              </w:rPr>
                            </m:ctrlPr>
                          </m:fPr>
                          <m:num>
                            <m:sSub>
                              <m:sSubPr>
                                <m:ctrlPr>
                                  <w:rPr>
                                    <w:rFonts w:ascii="Cambria Math" w:hAnsi="Cambria Math"/>
                                    <w:i/>
                                    <w:iCs/>
                                    <w:sz w:val="18"/>
                                    <w:szCs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sSub>
                              <m:sSubPr>
                                <m:ctrlPr>
                                  <w:rPr>
                                    <w:rFonts w:ascii="Cambria Math" w:hAnsi="Cambria Math"/>
                                    <w:i/>
                                    <w:sz w:val="18"/>
                                    <w:szCs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cos</m:t>
                        </m:r>
                        <m:d>
                          <m:dPr>
                            <m:ctrlPr>
                              <w:rPr>
                                <w:rFonts w:ascii="Cambria Math" w:hAnsi="Cambria Math"/>
                                <w:i/>
                                <w:iCs/>
                                <w:sz w:val="18"/>
                                <w:szCs w:val="18"/>
                                <w:lang w:eastAsia="x-none"/>
                              </w:rPr>
                            </m:ctrlPr>
                          </m:dPr>
                          <m:e>
                            <m:r>
                              <w:rPr>
                                <w:rFonts w:ascii="Cambria Math" w:hAnsi="Cambria Math"/>
                                <w:sz w:val="18"/>
                                <w:lang w:eastAsia="x-none"/>
                              </w:rPr>
                              <m:t>θ</m:t>
                            </m:r>
                          </m:e>
                        </m:d>
                        <m:r>
                          <w:rPr>
                            <w:rFonts w:ascii="Cambria Math" w:hAnsi="Cambria Math"/>
                            <w:sz w:val="18"/>
                            <w:lang w:eastAsia="x-none"/>
                          </w:rPr>
                          <m:t>+</m:t>
                        </m:r>
                        <m:d>
                          <m:dPr>
                            <m:ctrlPr>
                              <w:rPr>
                                <w:rFonts w:ascii="Cambria Math" w:hAnsi="Cambria Math"/>
                                <w:i/>
                                <w:iCs/>
                                <w:sz w:val="18"/>
                                <w:szCs w:val="18"/>
                                <w:lang w:eastAsia="x-none"/>
                              </w:rPr>
                            </m:ctrlPr>
                          </m:dPr>
                          <m:e>
                            <m:r>
                              <w:rPr>
                                <w:rFonts w:ascii="Cambria Math" w:hAnsi="Cambria Math"/>
                                <w:sz w:val="18"/>
                                <w:lang w:eastAsia="x-none"/>
                              </w:rPr>
                              <m:t>n-1</m:t>
                            </m:r>
                          </m:e>
                        </m:d>
                        <m:f>
                          <m:fPr>
                            <m:ctrlPr>
                              <w:rPr>
                                <w:rFonts w:ascii="Cambria Math" w:hAnsi="Cambria Math"/>
                                <w:i/>
                                <w:iCs/>
                                <w:sz w:val="18"/>
                                <w:szCs w:val="18"/>
                                <w:lang w:eastAsia="x-none"/>
                              </w:rPr>
                            </m:ctrlPr>
                          </m:fPr>
                          <m:num>
                            <m:sSub>
                              <m:sSubPr>
                                <m:ctrlPr>
                                  <w:rPr>
                                    <w:rFonts w:ascii="Cambria Math" w:hAnsi="Cambria Math"/>
                                    <w:i/>
                                    <w:iCs/>
                                    <w:sz w:val="18"/>
                                    <w:szCs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sSub>
                              <m:sSubPr>
                                <m:ctrlPr>
                                  <w:rPr>
                                    <w:rFonts w:ascii="Cambria Math" w:hAnsi="Cambria Math"/>
                                    <w:i/>
                                    <w:sz w:val="18"/>
                                    <w:szCs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sin</m:t>
                        </m:r>
                        <m:d>
                          <m:dPr>
                            <m:ctrlPr>
                              <w:rPr>
                                <w:rFonts w:ascii="Cambria Math" w:hAnsi="Cambria Math"/>
                                <w:i/>
                                <w:iCs/>
                                <w:sz w:val="18"/>
                                <w:szCs w:val="18"/>
                                <w:lang w:eastAsia="x-none"/>
                              </w:rPr>
                            </m:ctrlPr>
                          </m:dPr>
                          <m:e>
                            <m:r>
                              <w:rPr>
                                <w:rFonts w:ascii="Cambria Math" w:hAnsi="Cambria Math"/>
                                <w:sz w:val="18"/>
                                <w:lang w:eastAsia="x-none"/>
                              </w:rPr>
                              <m:t>θ</m:t>
                            </m:r>
                          </m:e>
                        </m:d>
                        <m:r>
                          <m:rPr>
                            <m:sty m:val="p"/>
                          </m:rPr>
                          <w:rPr>
                            <w:rFonts w:ascii="Cambria Math" w:hAnsi="Cambria Math"/>
                            <w:sz w:val="18"/>
                            <w:lang w:eastAsia="x-none"/>
                          </w:rPr>
                          <m:t>sin</m:t>
                        </m:r>
                        <m:d>
                          <m:dPr>
                            <m:ctrlPr>
                              <w:rPr>
                                <w:rFonts w:ascii="Cambria Math" w:hAnsi="Cambria Math"/>
                                <w:i/>
                                <w:iCs/>
                                <w:sz w:val="18"/>
                                <w:szCs w:val="18"/>
                                <w:lang w:eastAsia="x-none"/>
                              </w:rPr>
                            </m:ctrlPr>
                          </m:dPr>
                          <m:e>
                            <m:r>
                              <w:rPr>
                                <w:rFonts w:ascii="Cambria Math" w:hAnsi="Cambria Math"/>
                                <w:sz w:val="18"/>
                                <w:lang w:eastAsia="x-none"/>
                              </w:rPr>
                              <m:t>φ</m:t>
                            </m:r>
                          </m:e>
                        </m:d>
                      </m:e>
                    </m:d>
                  </m:e>
                </m:d>
              </m:oMath>
            </m:oMathPara>
          </w:p>
        </w:tc>
      </w:tr>
    </w:tbl>
    <w:p w14:paraId="356280DD" w14:textId="77777777" w:rsidR="00AB4E9B" w:rsidRPr="00AB4E9B" w:rsidRDefault="00AB4E9B" w:rsidP="00AB4E9B"/>
    <w:p w14:paraId="1EF67D39" w14:textId="2C6F25CE" w:rsidR="00AB4E9B" w:rsidRPr="00AB4E9B" w:rsidRDefault="00AB4E9B" w:rsidP="00AB4E9B">
      <w:pPr>
        <w:spacing w:after="120"/>
      </w:pPr>
      <w:r w:rsidRPr="00AB4E9B">
        <w:t>For out-of-band evaluation RAN4 need to establish relevant simulation assumption of how the array correlation roll-off moving away from the carrier edge. The discussion has just started regarding modelling out-of-</w:t>
      </w:r>
      <w:r w:rsidR="0008023F">
        <w:t>band</w:t>
      </w:r>
      <w:r w:rsidRPr="00AB4E9B">
        <w:t xml:space="preserve"> characteristics for band n104 (6125 to 7125 MHz). </w:t>
      </w:r>
    </w:p>
    <w:p w14:paraId="712EAC80" w14:textId="77777777" w:rsidR="00AB4E9B" w:rsidRPr="00AB4E9B" w:rsidRDefault="00AB4E9B" w:rsidP="00AB4E9B">
      <w:pPr>
        <w:spacing w:after="120"/>
      </w:pPr>
      <w:r w:rsidRPr="00AB4E9B">
        <w:t xml:space="preserve">The model was originally developed to model antenna gain for the wanted signal. Later a signal correlation factor </w:t>
      </w:r>
      <w:r w:rsidRPr="00AB4E9B">
        <w:rPr>
          <w:rFonts w:ascii="Symbol" w:hAnsi="Symbol"/>
          <w:i/>
          <w:iCs/>
        </w:rPr>
        <w:t>r</w:t>
      </w:r>
      <w:r w:rsidRPr="00AB4E9B">
        <w:t xml:space="preserve"> was introduced to capture the “average radiation pattern” assuming random excitation with certain array signal correlation factor (e.g. moving away outside the carrier bandwidth into the adjacent channels and beyond).</w:t>
      </w:r>
    </w:p>
    <w:p w14:paraId="269C9E91" w14:textId="3F0A28C7" w:rsidR="00AB4E9B" w:rsidRPr="00AB4E9B" w:rsidRDefault="00AB4E9B" w:rsidP="00AB4E9B">
      <w:pPr>
        <w:spacing w:after="120"/>
      </w:pPr>
      <w:r w:rsidRPr="00AB4E9B">
        <w:t>RAN4 have discussed if the model can be used to also model characteristics outside the carrier for a long time. Currently, RAN4 have not yet been able to conclude on a common set of parameters to be used if out-of-</w:t>
      </w:r>
      <w:r w:rsidR="0008023F">
        <w:t xml:space="preserve">band </w:t>
      </w:r>
      <w:r w:rsidRPr="00AB4E9B">
        <w:t xml:space="preserve">characteristics is considered. </w:t>
      </w:r>
    </w:p>
    <w:p w14:paraId="617BE216" w14:textId="03CB2513" w:rsidR="00AB4E9B" w:rsidRPr="00AB4E9B" w:rsidRDefault="00AB4E9B" w:rsidP="00AB4E9B">
      <w:pPr>
        <w:spacing w:after="120"/>
      </w:pPr>
      <w:r w:rsidRPr="00AB4E9B">
        <w:t>It is worth to mention that the model was not designed to capture out-of-</w:t>
      </w:r>
      <w:r w:rsidR="004D39A8">
        <w:t>band</w:t>
      </w:r>
      <w:r w:rsidRPr="00AB4E9B">
        <w:t xml:space="preserve"> characteristics with level of details. For the coming work two obvious options related to how to proceed have emerged:</w:t>
      </w:r>
    </w:p>
    <w:p w14:paraId="689D55C8" w14:textId="77777777" w:rsidR="00AB4E9B" w:rsidRPr="00AB4E9B" w:rsidRDefault="00AB4E9B" w:rsidP="00AB4E9B">
      <w:pPr>
        <w:numPr>
          <w:ilvl w:val="0"/>
          <w:numId w:val="21"/>
        </w:numPr>
        <w:spacing w:after="120"/>
      </w:pPr>
      <w:r w:rsidRPr="00AB4E9B">
        <w:t>Option 1: Explore the possibility to use current model described in Table 2.3.2-1 and define relevant parameters values for different frequency offsets.</w:t>
      </w:r>
    </w:p>
    <w:p w14:paraId="76F0DA28" w14:textId="77777777" w:rsidR="00AB4E9B" w:rsidRPr="00AB4E9B" w:rsidRDefault="00AB4E9B" w:rsidP="00AB4E9B">
      <w:pPr>
        <w:numPr>
          <w:ilvl w:val="0"/>
          <w:numId w:val="21"/>
        </w:numPr>
        <w:spacing w:after="120"/>
      </w:pPr>
      <w:r w:rsidRPr="00AB4E9B">
        <w:t>Option 2: Explore the possibility to define a new parameterized model dedicated for out-of-band characteristics.</w:t>
      </w:r>
    </w:p>
    <w:p w14:paraId="10EE1E14" w14:textId="0C0BD9C5" w:rsidR="00AB4E9B" w:rsidRPr="00AB4E9B" w:rsidRDefault="00AB4E9B" w:rsidP="00AB4E9B">
      <w:r w:rsidRPr="00AB4E9B">
        <w:rPr>
          <w:b/>
          <w:bCs/>
          <w:u w:val="single"/>
        </w:rPr>
        <w:t xml:space="preserve">Proposal </w:t>
      </w:r>
      <w:r w:rsidR="00AE1DD6">
        <w:rPr>
          <w:b/>
          <w:bCs/>
          <w:u w:val="single"/>
        </w:rPr>
        <w:t>2</w:t>
      </w:r>
      <w:r w:rsidRPr="00AB4E9B">
        <w:rPr>
          <w:b/>
          <w:bCs/>
          <w:u w:val="single"/>
        </w:rPr>
        <w:t>:</w:t>
      </w:r>
      <w:r w:rsidRPr="00AB4E9B">
        <w:t xml:space="preserve"> For AAS BS operating below 1 GHz use the AAS BS array antenna model described in TR 38.922 for the wanted signal.</w:t>
      </w:r>
    </w:p>
    <w:p w14:paraId="1A04AE53" w14:textId="235A0805" w:rsidR="00AB4E9B" w:rsidRPr="00AB4E9B" w:rsidRDefault="00AB4E9B" w:rsidP="00AB4E9B">
      <w:r w:rsidRPr="00AB4E9B">
        <w:rPr>
          <w:b/>
          <w:bCs/>
          <w:u w:val="single"/>
        </w:rPr>
        <w:t xml:space="preserve">Proposal </w:t>
      </w:r>
      <w:r w:rsidR="00AE1DD6">
        <w:rPr>
          <w:b/>
          <w:bCs/>
          <w:u w:val="single"/>
        </w:rPr>
        <w:t>3</w:t>
      </w:r>
      <w:r w:rsidRPr="00AB4E9B">
        <w:rPr>
          <w:b/>
          <w:bCs/>
          <w:u w:val="single"/>
        </w:rPr>
        <w:t>:</w:t>
      </w:r>
      <w:r w:rsidRPr="00AB4E9B">
        <w:t xml:space="preserve"> For modelling out-of-</w:t>
      </w:r>
      <w:r w:rsidR="004D39A8">
        <w:t>band</w:t>
      </w:r>
      <w:r w:rsidRPr="00AB4E9B">
        <w:t xml:space="preserve"> gain characteristics further consider one of following options: </w:t>
      </w:r>
    </w:p>
    <w:p w14:paraId="40A05D73" w14:textId="77777777" w:rsidR="00AB4E9B" w:rsidRPr="00AB4E9B" w:rsidRDefault="00AB4E9B" w:rsidP="00AB4E9B">
      <w:pPr>
        <w:numPr>
          <w:ilvl w:val="0"/>
          <w:numId w:val="21"/>
        </w:numPr>
        <w:spacing w:after="120"/>
      </w:pPr>
      <w:r w:rsidRPr="00AB4E9B">
        <w:t>Option 1: Explore the possibility to use current model described in Table 2.3.2-1 and define relevant parameters values for different frequency offsets.</w:t>
      </w:r>
    </w:p>
    <w:p w14:paraId="632DE090" w14:textId="77777777" w:rsidR="00AB4E9B" w:rsidRPr="00AB4E9B" w:rsidRDefault="00AB4E9B" w:rsidP="00AB4E9B">
      <w:pPr>
        <w:numPr>
          <w:ilvl w:val="0"/>
          <w:numId w:val="21"/>
        </w:numPr>
        <w:spacing w:after="120"/>
      </w:pPr>
      <w:r w:rsidRPr="00AB4E9B">
        <w:t>Option 2: Explore the possibility to define a new parameterized model dedicated for out-of-band characteristics.</w:t>
      </w:r>
    </w:p>
    <w:p w14:paraId="0ECFBB56" w14:textId="4FF2718C" w:rsidR="000D0DDC" w:rsidRPr="00AB4E9B" w:rsidRDefault="000D0DDC" w:rsidP="00AE1DD6">
      <w:r w:rsidRPr="00AB4E9B">
        <w:t>To be able to respond to the question related to out-of-</w:t>
      </w:r>
      <w:r w:rsidR="004D39A8">
        <w:t>band</w:t>
      </w:r>
      <w:r w:rsidRPr="00AB4E9B">
        <w:t xml:space="preserve"> antenna gain modelling, two options have been identified which both require a significant amount of time in RAN4.</w:t>
      </w:r>
    </w:p>
    <w:p w14:paraId="5040E7A6" w14:textId="77777777" w:rsidR="000D0DDC" w:rsidRDefault="000D0DDC" w:rsidP="00AB4E9B">
      <w:pPr>
        <w:spacing w:after="120"/>
      </w:pPr>
    </w:p>
    <w:p w14:paraId="092968C0" w14:textId="658F9480" w:rsidR="00FC7856" w:rsidRDefault="00D05B82" w:rsidP="00AB4E9B">
      <w:pPr>
        <w:spacing w:after="120"/>
      </w:pPr>
      <w:r>
        <w:lastRenderedPageBreak/>
        <w:t>Due to the complexity of Question 3, i</w:t>
      </w:r>
      <w:r w:rsidR="00FC7856">
        <w:t>t is expected that RAN4 need</w:t>
      </w:r>
      <w:r>
        <w:t xml:space="preserve"> technical </w:t>
      </w:r>
      <w:r w:rsidR="004704D0">
        <w:t>discussions</w:t>
      </w:r>
      <w:r>
        <w:t xml:space="preserve"> running over several meeting cycles.</w:t>
      </w:r>
      <w:r w:rsidR="004704D0">
        <w:t xml:space="preserve"> </w:t>
      </w:r>
      <w:r>
        <w:t xml:space="preserve"> </w:t>
      </w:r>
      <w:r w:rsidR="00FC7856">
        <w:t xml:space="preserve"> </w:t>
      </w:r>
    </w:p>
    <w:p w14:paraId="481BC2F0" w14:textId="65C21334" w:rsidR="00FC7856" w:rsidRDefault="000D0DDC" w:rsidP="00AB4E9B">
      <w:pPr>
        <w:spacing w:after="120"/>
      </w:pPr>
      <w:r>
        <w:t xml:space="preserve">RAN4 have not agreed on a schedule, instead </w:t>
      </w:r>
      <w:r w:rsidR="00DC73D9">
        <w:t xml:space="preserve">a compromise was to suggest a check point at June RAN plenary </w:t>
      </w:r>
      <w:r w:rsidR="002F7709">
        <w:t xml:space="preserve">(RAN#112 in Singapore) </w:t>
      </w:r>
      <w:r w:rsidR="00DC73D9">
        <w:t xml:space="preserve">to check status in RAN4 </w:t>
      </w:r>
      <w:r w:rsidR="002448B5">
        <w:t xml:space="preserve">to see to a second LS can be prepared of if more discussion is needed. </w:t>
      </w:r>
    </w:p>
    <w:p w14:paraId="33BF5987" w14:textId="77777777" w:rsidR="009B787D" w:rsidRDefault="009B787D" w:rsidP="009449E3">
      <w:pPr>
        <w:pStyle w:val="BodyText"/>
      </w:pPr>
    </w:p>
    <w:p w14:paraId="239B77FA" w14:textId="77777777" w:rsidR="00A86B2B" w:rsidRDefault="00A86B2B" w:rsidP="00A86B2B">
      <w:pPr>
        <w:pBdr>
          <w:bottom w:val="single" w:sz="4" w:space="1" w:color="auto"/>
        </w:pBdr>
        <w:rPr>
          <w:rFonts w:ascii="Arial" w:hAnsi="Arial" w:cs="Arial"/>
        </w:rPr>
      </w:pPr>
    </w:p>
    <w:p w14:paraId="1E567F39" w14:textId="77777777" w:rsidR="00A86B2B" w:rsidRDefault="00A86B2B" w:rsidP="0091761B">
      <w:pPr>
        <w:pStyle w:val="Heading1"/>
        <w:keepLines w:val="0"/>
        <w:numPr>
          <w:ilvl w:val="0"/>
          <w:numId w:val="5"/>
        </w:numPr>
        <w:pBdr>
          <w:top w:val="none" w:sz="0" w:space="0" w:color="auto"/>
        </w:pBdr>
        <w:spacing w:before="0" w:after="240"/>
        <w:ind w:right="284" w:hanging="720"/>
      </w:pPr>
      <w:r>
        <w:t>Conclusion</w:t>
      </w:r>
    </w:p>
    <w:p w14:paraId="4C84174B" w14:textId="77777777" w:rsidR="003C5C6C" w:rsidRDefault="003C5C6C" w:rsidP="003C5C6C">
      <w:pPr>
        <w:pStyle w:val="BodyText"/>
      </w:pPr>
      <w:r>
        <w:t>From the way-forward from RAN4#116-bis, RAN4 should inform RAN on technical background and need to allocate time in RAN4 needed to resolve open issues to be able to prepare for the draft LS to ECC PT1 expected to be created at RAN#110.</w:t>
      </w:r>
    </w:p>
    <w:p w14:paraId="027E72EA" w14:textId="77777777" w:rsidR="003C5C6C" w:rsidRDefault="003C5C6C" w:rsidP="003C5C6C">
      <w:pPr>
        <w:pStyle w:val="BodyText"/>
      </w:pPr>
      <w:r>
        <w:t>In this contribution we made the following observations:</w:t>
      </w:r>
    </w:p>
    <w:p w14:paraId="6BEE9F63" w14:textId="77777777" w:rsidR="00526446" w:rsidRPr="00AB4E9B" w:rsidRDefault="00526446" w:rsidP="00526446">
      <w:r w:rsidRPr="00AB4E9B">
        <w:rPr>
          <w:b/>
          <w:bCs/>
          <w:u w:val="single"/>
        </w:rPr>
        <w:t>Observation 1:</w:t>
      </w:r>
      <w:r w:rsidRPr="00AB4E9B">
        <w:t xml:space="preserve"> The RAN4 AAS BS requirements are applicable for all bands. However, RAN4 currently does not have recent information regarding actual spatial unwanted emission for AAS BS operating below 1 GHz. If needed and AAS sub-GHz products are deployed, RAN4 needs to initiate a study to collect measurement data for unwanted emission relevant for AAS BS operating below 1 GHz.</w:t>
      </w:r>
    </w:p>
    <w:p w14:paraId="64638012" w14:textId="77777777" w:rsidR="00526446" w:rsidRPr="00AB4E9B" w:rsidRDefault="00526446" w:rsidP="00526446">
      <w:r w:rsidRPr="00AB4E9B">
        <w:rPr>
          <w:b/>
          <w:bCs/>
          <w:u w:val="single"/>
        </w:rPr>
        <w:t>Observation 2:</w:t>
      </w:r>
      <w:r w:rsidRPr="00AB4E9B">
        <w:t xml:space="preserve"> Requirement levels for unwanted emissions in TS 38.104 and TS 37.105 are derived based on legacy non-AAS requirement levels. Before we provide response to ECC PT1 there may be a need to re-evaluate and check that requirements are sufficient to guarantee adjacent channel co-existence and protection of other 3GPP bands used in the same geographical area.</w:t>
      </w:r>
    </w:p>
    <w:p w14:paraId="60454865" w14:textId="77777777" w:rsidR="00526446" w:rsidRPr="00AB4E9B" w:rsidRDefault="00526446" w:rsidP="00526446">
      <w:r w:rsidRPr="00AB4E9B">
        <w:rPr>
          <w:b/>
          <w:bCs/>
          <w:u w:val="single"/>
        </w:rPr>
        <w:t>Observation 3:</w:t>
      </w:r>
      <w:r w:rsidRPr="00AB4E9B">
        <w:t xml:space="preserve"> It would also be worth to mention that conformance test specifications TS 38.141-2 and TS 37.145-2, did not consider OTA test aspects for AAS BS operation below 1 GHz. Hence, the applicability for BS type 1-O is questionable for AAS BS operating below 1 GH considering current conformance test specifications.  </w:t>
      </w:r>
    </w:p>
    <w:p w14:paraId="3D9D8E60" w14:textId="77777777" w:rsidR="00526446" w:rsidRPr="00AB4E9B" w:rsidRDefault="00526446" w:rsidP="00526446">
      <w:r w:rsidRPr="00AB4E9B">
        <w:rPr>
          <w:b/>
          <w:bCs/>
          <w:u w:val="single"/>
        </w:rPr>
        <w:t>Observation 4:</w:t>
      </w:r>
      <w:r w:rsidRPr="00AB4E9B">
        <w:t xml:space="preserve"> The parameters for Option 1 and Option 2 are similar assuming 16 transceivers but different sub-array size. The smaller sub-array size assumed for Option 2 will penalize the total gain capability. </w:t>
      </w:r>
    </w:p>
    <w:p w14:paraId="7A845D74" w14:textId="77777777" w:rsidR="00526446" w:rsidRPr="00AB4E9B" w:rsidRDefault="00526446" w:rsidP="00526446">
      <w:r w:rsidRPr="00F366B8">
        <w:rPr>
          <w:b/>
          <w:bCs/>
          <w:u w:val="single"/>
        </w:rPr>
        <w:t xml:space="preserve">Observation </w:t>
      </w:r>
      <w:r>
        <w:rPr>
          <w:b/>
          <w:bCs/>
          <w:u w:val="single"/>
        </w:rPr>
        <w:t>5</w:t>
      </w:r>
      <w:r w:rsidRPr="00F366B8">
        <w:rPr>
          <w:b/>
          <w:bCs/>
          <w:u w:val="single"/>
        </w:rPr>
        <w:t>:</w:t>
      </w:r>
      <w:r>
        <w:t xml:space="preserve"> Currently, two deployment scenarios are considered: urban and sub-urban.</w:t>
      </w:r>
    </w:p>
    <w:p w14:paraId="57ABA80D" w14:textId="77777777" w:rsidR="003C5C6C" w:rsidRDefault="003C5C6C" w:rsidP="003C5C6C">
      <w:pPr>
        <w:pStyle w:val="BodyText"/>
      </w:pPr>
    </w:p>
    <w:p w14:paraId="6F5ADF0D" w14:textId="77777777" w:rsidR="003C5C6C" w:rsidRDefault="003C5C6C" w:rsidP="003C5C6C">
      <w:pPr>
        <w:pStyle w:val="BodyText"/>
      </w:pPr>
      <w:r>
        <w:t>Based on the observations we propose following proposals:</w:t>
      </w:r>
    </w:p>
    <w:p w14:paraId="63E9AC06" w14:textId="77777777" w:rsidR="00AE1DD6" w:rsidRPr="00AB4E9B" w:rsidRDefault="00AE1DD6" w:rsidP="00AE1DD6">
      <w:r w:rsidRPr="00AB4E9B">
        <w:rPr>
          <w:b/>
          <w:bCs/>
          <w:u w:val="single"/>
        </w:rPr>
        <w:t xml:space="preserve">Proposal </w:t>
      </w:r>
      <w:r>
        <w:rPr>
          <w:b/>
          <w:bCs/>
          <w:u w:val="single"/>
        </w:rPr>
        <w:t>1</w:t>
      </w:r>
      <w:r w:rsidRPr="00AB4E9B">
        <w:rPr>
          <w:b/>
          <w:bCs/>
          <w:u w:val="single"/>
        </w:rPr>
        <w:t>:</w:t>
      </w:r>
      <w:r w:rsidRPr="00AB4E9B">
        <w:t xml:space="preserve"> Further discuss what deployment scenarios that would be relevant for the frequency range 700 to 900 </w:t>
      </w:r>
      <w:proofErr w:type="spellStart"/>
      <w:r w:rsidRPr="00AB4E9B">
        <w:t>MHz.</w:t>
      </w:r>
      <w:proofErr w:type="spellEnd"/>
      <w:r w:rsidRPr="00AB4E9B">
        <w:t xml:space="preserve"> </w:t>
      </w:r>
    </w:p>
    <w:p w14:paraId="6FB05E33" w14:textId="77777777" w:rsidR="00AE1DD6" w:rsidRPr="00AB4E9B" w:rsidRDefault="00AE1DD6" w:rsidP="00AE1DD6">
      <w:r w:rsidRPr="00AB4E9B">
        <w:rPr>
          <w:b/>
          <w:bCs/>
          <w:u w:val="single"/>
        </w:rPr>
        <w:t xml:space="preserve">Proposal </w:t>
      </w:r>
      <w:r>
        <w:rPr>
          <w:b/>
          <w:bCs/>
          <w:u w:val="single"/>
        </w:rPr>
        <w:t>2</w:t>
      </w:r>
      <w:r w:rsidRPr="00AB4E9B">
        <w:rPr>
          <w:b/>
          <w:bCs/>
          <w:u w:val="single"/>
        </w:rPr>
        <w:t>:</w:t>
      </w:r>
      <w:r w:rsidRPr="00AB4E9B">
        <w:t xml:space="preserve"> For AAS BS operating below 1 GHz use the AAS BS array antenna model described in TR 38.922 for the wanted signal.</w:t>
      </w:r>
    </w:p>
    <w:p w14:paraId="5C1AAF87" w14:textId="22FAD783" w:rsidR="00AE1DD6" w:rsidRPr="00AB4E9B" w:rsidRDefault="00AE1DD6" w:rsidP="00AE1DD6">
      <w:r w:rsidRPr="00AB4E9B">
        <w:rPr>
          <w:b/>
          <w:bCs/>
          <w:u w:val="single"/>
        </w:rPr>
        <w:t xml:space="preserve">Proposal </w:t>
      </w:r>
      <w:r>
        <w:rPr>
          <w:b/>
          <w:bCs/>
          <w:u w:val="single"/>
        </w:rPr>
        <w:t>3</w:t>
      </w:r>
      <w:r w:rsidRPr="00AB4E9B">
        <w:rPr>
          <w:b/>
          <w:bCs/>
          <w:u w:val="single"/>
        </w:rPr>
        <w:t>:</w:t>
      </w:r>
      <w:r w:rsidRPr="00AB4E9B">
        <w:t xml:space="preserve"> For modelling out-of-</w:t>
      </w:r>
      <w:r w:rsidR="000F3FE0">
        <w:t>band</w:t>
      </w:r>
      <w:r w:rsidRPr="00AB4E9B">
        <w:t xml:space="preserve"> gain characteristics further consider one of following options: </w:t>
      </w:r>
    </w:p>
    <w:p w14:paraId="06CCC88E" w14:textId="77777777" w:rsidR="00AE1DD6" w:rsidRPr="00AB4E9B" w:rsidRDefault="00AE1DD6" w:rsidP="00AE1DD6">
      <w:pPr>
        <w:numPr>
          <w:ilvl w:val="0"/>
          <w:numId w:val="21"/>
        </w:numPr>
        <w:spacing w:after="120"/>
      </w:pPr>
      <w:r w:rsidRPr="00AB4E9B">
        <w:t>Option 1: Explore the possibility to use current model described in Table 2.3.2-1 and define relevant parameters values for different frequency offsets.</w:t>
      </w:r>
    </w:p>
    <w:p w14:paraId="7936A262" w14:textId="77777777" w:rsidR="00AE1DD6" w:rsidRPr="00AB4E9B" w:rsidRDefault="00AE1DD6" w:rsidP="00AE1DD6">
      <w:pPr>
        <w:numPr>
          <w:ilvl w:val="0"/>
          <w:numId w:val="21"/>
        </w:numPr>
        <w:spacing w:after="120"/>
      </w:pPr>
      <w:r w:rsidRPr="00AB4E9B">
        <w:t>Option 2: Explore the possibility to define a new parameterized model dedicated for out-of-band characteristics.</w:t>
      </w:r>
    </w:p>
    <w:p w14:paraId="4C30CB77" w14:textId="77777777" w:rsidR="003C5C6C" w:rsidRDefault="003C5C6C" w:rsidP="003C5C6C">
      <w:pPr>
        <w:pStyle w:val="BodyText"/>
      </w:pPr>
    </w:p>
    <w:p w14:paraId="06FA823B" w14:textId="7DCD4852" w:rsidR="003C5C6C" w:rsidRDefault="003C5C6C" w:rsidP="003C5C6C">
      <w:pPr>
        <w:pStyle w:val="BodyText"/>
      </w:pPr>
      <w:r>
        <w:t xml:space="preserve">At the end of this contribution a draft LS to </w:t>
      </w:r>
      <w:r w:rsidR="006B2F25">
        <w:t>ECC PT1</w:t>
      </w:r>
      <w:r w:rsidR="00353380">
        <w:t xml:space="preserve"> with partial answers and expected date to </w:t>
      </w:r>
      <w:r w:rsidR="00FC7856">
        <w:t xml:space="preserve">final answers </w:t>
      </w:r>
      <w:r>
        <w:t>is attached.</w:t>
      </w:r>
      <w:r w:rsidR="00AE1DD6">
        <w:t xml:space="preserve"> The draft LS contains answers for Question 1 and Question 2. </w:t>
      </w:r>
      <w:r>
        <w:t xml:space="preserve">   </w:t>
      </w:r>
    </w:p>
    <w:p w14:paraId="7B806E1F" w14:textId="77777777" w:rsidR="00AE1DD6" w:rsidRDefault="00AE1DD6" w:rsidP="003C5C6C">
      <w:pPr>
        <w:pStyle w:val="BodyText"/>
      </w:pPr>
    </w:p>
    <w:p w14:paraId="2E0B47D8" w14:textId="77777777" w:rsidR="00AE1DD6" w:rsidRDefault="00AE1DD6" w:rsidP="003C5C6C">
      <w:pPr>
        <w:pStyle w:val="BodyText"/>
      </w:pPr>
    </w:p>
    <w:p w14:paraId="1A1CA7E9" w14:textId="77777777" w:rsidR="00AE1DD6" w:rsidRDefault="00AE1DD6" w:rsidP="003C5C6C">
      <w:pPr>
        <w:pStyle w:val="BodyText"/>
      </w:pPr>
    </w:p>
    <w:p w14:paraId="27DB870D" w14:textId="77777777" w:rsidR="00AE1DD6" w:rsidRPr="007D610C" w:rsidRDefault="00AE1DD6" w:rsidP="003C5C6C">
      <w:pPr>
        <w:pStyle w:val="BodyText"/>
      </w:pPr>
    </w:p>
    <w:p w14:paraId="6C7B3EB8" w14:textId="77777777" w:rsidR="00C421A7" w:rsidRDefault="00C421A7"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91761B">
      <w:pPr>
        <w:pStyle w:val="Heading1"/>
        <w:keepLines w:val="0"/>
        <w:numPr>
          <w:ilvl w:val="0"/>
          <w:numId w:val="5"/>
        </w:numPr>
        <w:pBdr>
          <w:top w:val="none" w:sz="0" w:space="0" w:color="auto"/>
        </w:pBdr>
        <w:spacing w:before="0" w:after="240"/>
        <w:ind w:right="284" w:hanging="720"/>
      </w:pPr>
      <w:r>
        <w:t>References</w:t>
      </w:r>
    </w:p>
    <w:p w14:paraId="685F7E5A" w14:textId="3214A7C6" w:rsidR="00385D98" w:rsidRDefault="003B61A8" w:rsidP="00385D98">
      <w:pPr>
        <w:ind w:left="709" w:hanging="709"/>
      </w:pPr>
      <w:r>
        <w:t>[1]</w:t>
      </w:r>
      <w:r>
        <w:tab/>
      </w:r>
      <w:r w:rsidR="00385D98">
        <w:t>R4-2523096, “</w:t>
      </w:r>
      <w:r w:rsidR="00385D98" w:rsidRPr="00944C0B">
        <w:t>Draft LS reply on AAS BS operation in low frequency bands below 1 GHz</w:t>
      </w:r>
      <w:r w:rsidR="00385D98">
        <w:t>”, Huawei</w:t>
      </w:r>
    </w:p>
    <w:p w14:paraId="6BF58DD7" w14:textId="77777777" w:rsidR="00DC2770" w:rsidRDefault="00280AD6" w:rsidP="00DC2770">
      <w:pPr>
        <w:ind w:left="709" w:hanging="709"/>
      </w:pPr>
      <w:r>
        <w:t>[2]</w:t>
      </w:r>
      <w:r>
        <w:tab/>
        <w:t>R4-2523097, “</w:t>
      </w:r>
      <w:r w:rsidRPr="000C2633">
        <w:t xml:space="preserve">Way Forward for [117][324] </w:t>
      </w:r>
      <w:proofErr w:type="spellStart"/>
      <w:r w:rsidRPr="000C2633">
        <w:t>LS_BDaT</w:t>
      </w:r>
      <w:proofErr w:type="spellEnd"/>
      <w:r w:rsidRPr="000C2633">
        <w:t xml:space="preserve"> regarding AAS modelling parameters</w:t>
      </w:r>
      <w:r>
        <w:t>”, Huawei</w:t>
      </w:r>
    </w:p>
    <w:p w14:paraId="5F317A56" w14:textId="6FB168F3" w:rsidR="005F113B" w:rsidRDefault="00DC2770" w:rsidP="00DC2770">
      <w:pPr>
        <w:ind w:left="709" w:hanging="709"/>
      </w:pPr>
      <w:r>
        <w:t>[3]</w:t>
      </w:r>
      <w:r>
        <w:tab/>
      </w:r>
      <w:r w:rsidR="00A24C8C" w:rsidRPr="00A24C8C">
        <w:t>R4-2521049</w:t>
      </w:r>
      <w:r w:rsidR="00A24C8C">
        <w:t>, “</w:t>
      </w:r>
      <w:r w:rsidR="00EB0107" w:rsidRPr="00EB0107">
        <w:t>Draft LS to RAN on request of information related to AAS BS operation below 1 GHz</w:t>
      </w:r>
      <w:r w:rsidR="00A24C8C">
        <w:t>”, Ericsson</w:t>
      </w:r>
    </w:p>
    <w:p w14:paraId="536A647B" w14:textId="3BB2D87E" w:rsidR="00614F64" w:rsidRDefault="00614F64" w:rsidP="00DC2770">
      <w:pPr>
        <w:ind w:left="709" w:hanging="709"/>
      </w:pPr>
      <w:r>
        <w:t>[4]</w:t>
      </w:r>
      <w:r>
        <w:tab/>
      </w:r>
      <w:r w:rsidRPr="00614F64">
        <w:t>RP-252992</w:t>
      </w:r>
      <w:r>
        <w:t>, “</w:t>
      </w:r>
      <w:r w:rsidR="00D73931" w:rsidRPr="00D73931">
        <w:t>Parameters for AAS BS operating in bands below 1 GHz</w:t>
      </w:r>
      <w:r>
        <w:t xml:space="preserve">”, </w:t>
      </w:r>
      <w:r w:rsidR="001D48CB">
        <w:t>ECC PT1</w:t>
      </w:r>
    </w:p>
    <w:p w14:paraId="26DE0E1F" w14:textId="77777777" w:rsidR="005F113B" w:rsidRDefault="005F113B" w:rsidP="005F113B">
      <w:pPr>
        <w:ind w:left="709" w:hanging="709"/>
      </w:pPr>
    </w:p>
    <w:p w14:paraId="33C65E08" w14:textId="77777777" w:rsidR="005F113B" w:rsidRDefault="005F113B" w:rsidP="005F113B">
      <w:pPr>
        <w:ind w:left="709" w:hanging="709"/>
      </w:pPr>
    </w:p>
    <w:p w14:paraId="6A305162" w14:textId="77777777" w:rsidR="005F113B" w:rsidRDefault="005F113B" w:rsidP="005F113B">
      <w:pPr>
        <w:ind w:left="709" w:hanging="709"/>
      </w:pPr>
    </w:p>
    <w:p w14:paraId="6680956D" w14:textId="77777777" w:rsidR="0097710E" w:rsidRDefault="0097710E" w:rsidP="005F113B">
      <w:pPr>
        <w:ind w:left="709" w:hanging="709"/>
      </w:pPr>
    </w:p>
    <w:p w14:paraId="33080969" w14:textId="77777777" w:rsidR="0097710E" w:rsidRDefault="0097710E" w:rsidP="005F113B">
      <w:pPr>
        <w:ind w:left="709" w:hanging="709"/>
      </w:pPr>
    </w:p>
    <w:p w14:paraId="264E7E5F" w14:textId="77777777" w:rsidR="005F113B" w:rsidRDefault="005F113B" w:rsidP="005F113B">
      <w:pPr>
        <w:ind w:left="709" w:hanging="709"/>
      </w:pPr>
    </w:p>
    <w:p w14:paraId="1763208C" w14:textId="77777777" w:rsidR="00AE1DD6" w:rsidRDefault="00AE1DD6" w:rsidP="005F113B">
      <w:pPr>
        <w:ind w:left="709" w:hanging="709"/>
      </w:pPr>
    </w:p>
    <w:p w14:paraId="656C14ED" w14:textId="77777777" w:rsidR="00AE1DD6" w:rsidRDefault="00AE1DD6" w:rsidP="005F113B">
      <w:pPr>
        <w:ind w:left="709" w:hanging="709"/>
      </w:pPr>
    </w:p>
    <w:p w14:paraId="7C734F84" w14:textId="77777777" w:rsidR="00AE1DD6" w:rsidRDefault="00AE1DD6" w:rsidP="005F113B">
      <w:pPr>
        <w:ind w:left="709" w:hanging="709"/>
      </w:pPr>
    </w:p>
    <w:p w14:paraId="6170F093" w14:textId="77777777" w:rsidR="00AE1DD6" w:rsidRDefault="00AE1DD6" w:rsidP="005F113B">
      <w:pPr>
        <w:ind w:left="709" w:hanging="709"/>
      </w:pPr>
    </w:p>
    <w:p w14:paraId="52B8D143" w14:textId="77777777" w:rsidR="00AE1DD6" w:rsidRDefault="00AE1DD6" w:rsidP="005F113B">
      <w:pPr>
        <w:ind w:left="709" w:hanging="709"/>
      </w:pPr>
    </w:p>
    <w:p w14:paraId="2A0A61E7" w14:textId="77777777" w:rsidR="00AE1DD6" w:rsidRDefault="00AE1DD6" w:rsidP="005F113B">
      <w:pPr>
        <w:ind w:left="709" w:hanging="709"/>
      </w:pPr>
    </w:p>
    <w:p w14:paraId="04B96F22" w14:textId="77777777" w:rsidR="00AE1DD6" w:rsidRDefault="00AE1DD6" w:rsidP="005F113B">
      <w:pPr>
        <w:ind w:left="709" w:hanging="709"/>
      </w:pPr>
    </w:p>
    <w:p w14:paraId="2DB0D9DF" w14:textId="77777777" w:rsidR="00AE1DD6" w:rsidRDefault="00AE1DD6" w:rsidP="005F113B">
      <w:pPr>
        <w:ind w:left="709" w:hanging="709"/>
      </w:pPr>
    </w:p>
    <w:p w14:paraId="6B8BF593" w14:textId="77777777" w:rsidR="00AE1DD6" w:rsidRDefault="00AE1DD6" w:rsidP="005F113B">
      <w:pPr>
        <w:ind w:left="709" w:hanging="709"/>
      </w:pPr>
    </w:p>
    <w:p w14:paraId="3BFCC010" w14:textId="77777777" w:rsidR="00AE1DD6" w:rsidRDefault="00AE1DD6" w:rsidP="005F113B">
      <w:pPr>
        <w:ind w:left="709" w:hanging="709"/>
      </w:pPr>
    </w:p>
    <w:p w14:paraId="51D1F680" w14:textId="77777777" w:rsidR="00AE1DD6" w:rsidRDefault="00AE1DD6" w:rsidP="005F113B">
      <w:pPr>
        <w:ind w:left="709" w:hanging="709"/>
      </w:pPr>
    </w:p>
    <w:p w14:paraId="03B66850" w14:textId="77777777" w:rsidR="00AE1DD6" w:rsidRDefault="00AE1DD6" w:rsidP="005F113B">
      <w:pPr>
        <w:ind w:left="709" w:hanging="709"/>
      </w:pPr>
    </w:p>
    <w:p w14:paraId="012A16BE" w14:textId="77777777" w:rsidR="00AE1DD6" w:rsidRDefault="00AE1DD6" w:rsidP="005F113B">
      <w:pPr>
        <w:ind w:left="709" w:hanging="709"/>
      </w:pPr>
    </w:p>
    <w:p w14:paraId="313807E1" w14:textId="77777777" w:rsidR="00AE1DD6" w:rsidRDefault="00AE1DD6" w:rsidP="005F113B">
      <w:pPr>
        <w:ind w:left="709" w:hanging="709"/>
      </w:pPr>
    </w:p>
    <w:p w14:paraId="73F556D3" w14:textId="77777777" w:rsidR="00AE1DD6" w:rsidRDefault="00AE1DD6" w:rsidP="005F113B">
      <w:pPr>
        <w:ind w:left="709" w:hanging="709"/>
      </w:pPr>
    </w:p>
    <w:p w14:paraId="275BD882" w14:textId="77777777" w:rsidR="00AE1DD6" w:rsidRDefault="00AE1DD6" w:rsidP="005F113B">
      <w:pPr>
        <w:ind w:left="709" w:hanging="709"/>
      </w:pPr>
    </w:p>
    <w:p w14:paraId="7373746C" w14:textId="77777777" w:rsidR="00AE1DD6" w:rsidRDefault="00AE1DD6" w:rsidP="005F113B">
      <w:pPr>
        <w:ind w:left="709" w:hanging="709"/>
      </w:pPr>
    </w:p>
    <w:p w14:paraId="72BB74C6" w14:textId="77777777" w:rsidR="00AE1DD6" w:rsidRDefault="00AE1DD6" w:rsidP="005F113B">
      <w:pPr>
        <w:ind w:left="709" w:hanging="709"/>
      </w:pPr>
    </w:p>
    <w:p w14:paraId="69BFCC46" w14:textId="77777777" w:rsidR="00AE1DD6" w:rsidRDefault="00AE1DD6" w:rsidP="005F113B">
      <w:pPr>
        <w:ind w:left="709" w:hanging="709"/>
      </w:pPr>
    </w:p>
    <w:p w14:paraId="69EEF851" w14:textId="77777777" w:rsidR="001A14E4" w:rsidRDefault="001A14E4" w:rsidP="005F113B">
      <w:pPr>
        <w:ind w:left="709" w:hanging="709"/>
      </w:pPr>
    </w:p>
    <w:p w14:paraId="7E1E41E2" w14:textId="77777777" w:rsidR="001A14E4" w:rsidRDefault="001A14E4" w:rsidP="005F113B">
      <w:pPr>
        <w:ind w:left="709" w:hanging="709"/>
      </w:pPr>
    </w:p>
    <w:bookmarkEnd w:id="0"/>
    <w:p w14:paraId="2197BB35" w14:textId="77777777" w:rsidR="006C5E2D" w:rsidRPr="002A5DDB" w:rsidRDefault="006C5E2D" w:rsidP="006C5E2D">
      <w:pPr>
        <w:pStyle w:val="EX"/>
        <w:ind w:left="360" w:hanging="360"/>
        <w:rPr>
          <w:rFonts w:ascii="Arial" w:hAnsi="Arial"/>
          <w:color w:val="0000FF"/>
          <w:sz w:val="40"/>
          <w:lang w:val="en-US"/>
        </w:rPr>
      </w:pPr>
      <w:r>
        <w:rPr>
          <w:rFonts w:ascii="Arial" w:hAnsi="Arial"/>
          <w:color w:val="0000FF"/>
          <w:sz w:val="40"/>
          <w:lang w:val="en-US"/>
        </w:rPr>
        <w:lastRenderedPageBreak/>
        <w:t>DRAFT LS:</w:t>
      </w:r>
    </w:p>
    <w:p w14:paraId="54F5A6E9" w14:textId="77777777" w:rsidR="006C5E2D" w:rsidRDefault="006C5E2D" w:rsidP="006C5E2D"/>
    <w:p w14:paraId="410C4012" w14:textId="77777777" w:rsidR="0097710E" w:rsidRDefault="0097710E" w:rsidP="0097710E">
      <w:pPr>
        <w:pStyle w:val="Header"/>
        <w:tabs>
          <w:tab w:val="right" w:pos="9356"/>
          <w:tab w:val="right" w:pos="10206"/>
        </w:tabs>
        <w:rPr>
          <w:rFonts w:cs="Arial"/>
          <w:i/>
          <w:sz w:val="24"/>
        </w:rPr>
      </w:pPr>
      <w:r w:rsidRPr="00496C7D">
        <w:rPr>
          <w:rFonts w:cs="Arial"/>
          <w:sz w:val="24"/>
        </w:rPr>
        <w:t>3GPP TSG RAN Meeting #1</w:t>
      </w:r>
      <w:r>
        <w:rPr>
          <w:rFonts w:cs="Arial"/>
          <w:sz w:val="24"/>
        </w:rPr>
        <w:t>10</w:t>
      </w:r>
      <w:r>
        <w:rPr>
          <w:rFonts w:cs="Arial"/>
          <w:i/>
          <w:sz w:val="24"/>
        </w:rPr>
        <w:tab/>
      </w:r>
      <w:r w:rsidRPr="00464EE0">
        <w:rPr>
          <w:rFonts w:cs="Arial"/>
          <w:iCs/>
          <w:sz w:val="24"/>
        </w:rPr>
        <w:t>RP</w:t>
      </w:r>
      <w:r w:rsidRPr="00AE1DD6">
        <w:rPr>
          <w:rFonts w:cs="Arial"/>
          <w:iCs/>
          <w:sz w:val="24"/>
        </w:rPr>
        <w:t>-xxyyzz</w:t>
      </w:r>
    </w:p>
    <w:p w14:paraId="0E02C33D" w14:textId="77777777" w:rsidR="0097710E" w:rsidRDefault="0097710E" w:rsidP="0097710E">
      <w:pPr>
        <w:pStyle w:val="Header"/>
        <w:tabs>
          <w:tab w:val="right" w:pos="10206"/>
        </w:tabs>
        <w:spacing w:after="120"/>
        <w:rPr>
          <w:rFonts w:cs="Arial"/>
          <w:sz w:val="24"/>
        </w:rPr>
      </w:pPr>
      <w:r w:rsidRPr="00102C39">
        <w:rPr>
          <w:rFonts w:cs="Arial"/>
          <w:sz w:val="24"/>
        </w:rPr>
        <w:t>B</w:t>
      </w:r>
      <w:r>
        <w:rPr>
          <w:rFonts w:cs="Arial"/>
          <w:sz w:val="24"/>
        </w:rPr>
        <w:t>altimore, US, 8</w:t>
      </w:r>
      <w:r w:rsidRPr="00F465E8">
        <w:rPr>
          <w:rFonts w:cs="Arial"/>
          <w:sz w:val="24"/>
          <w:vertAlign w:val="superscript"/>
        </w:rPr>
        <w:t>th</w:t>
      </w:r>
      <w:r>
        <w:rPr>
          <w:rFonts w:cs="Arial"/>
          <w:sz w:val="24"/>
        </w:rPr>
        <w:t xml:space="preserve"> to 11</w:t>
      </w:r>
      <w:r>
        <w:rPr>
          <w:rFonts w:cs="Arial"/>
          <w:sz w:val="24"/>
          <w:vertAlign w:val="superscript"/>
        </w:rPr>
        <w:t>th</w:t>
      </w:r>
      <w:r>
        <w:rPr>
          <w:rFonts w:cs="Arial"/>
          <w:sz w:val="24"/>
        </w:rPr>
        <w:t xml:space="preserve"> December 2025</w:t>
      </w:r>
      <w:r>
        <w:rPr>
          <w:rFonts w:cs="Arial"/>
          <w:sz w:val="24"/>
          <w:vertAlign w:val="superscript"/>
        </w:rPr>
        <w:t xml:space="preserve"> </w:t>
      </w:r>
    </w:p>
    <w:p w14:paraId="2DD46A3D" w14:textId="3C91FD70" w:rsidR="006C5E2D" w:rsidRDefault="006C5E2D" w:rsidP="006C5E2D">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2" w:name="_Hlk72912952"/>
      <w:r>
        <w:rPr>
          <w:rFonts w:ascii="Arial" w:hAnsi="Arial" w:cs="Arial"/>
          <w:b/>
          <w:sz w:val="22"/>
          <w:szCs w:val="22"/>
        </w:rPr>
        <w:t xml:space="preserve">Draft LS to </w:t>
      </w:r>
      <w:bookmarkEnd w:id="2"/>
      <w:r w:rsidR="003B10C9">
        <w:rPr>
          <w:rFonts w:ascii="Arial" w:hAnsi="Arial" w:cs="Arial"/>
          <w:b/>
          <w:sz w:val="22"/>
          <w:szCs w:val="22"/>
        </w:rPr>
        <w:t>CEPT ECC PT1</w:t>
      </w:r>
      <w:r>
        <w:rPr>
          <w:rFonts w:ascii="Arial" w:hAnsi="Arial" w:cs="Arial"/>
          <w:b/>
          <w:sz w:val="22"/>
          <w:szCs w:val="22"/>
        </w:rPr>
        <w:t xml:space="preserve"> on request from ECC PT1 on parameters for AAS BS operating in bands below 1 GHz</w:t>
      </w:r>
    </w:p>
    <w:p w14:paraId="48FC65C6" w14:textId="24DB52E5" w:rsidR="006C5E2D" w:rsidRDefault="006C5E2D" w:rsidP="006C5E2D">
      <w:pPr>
        <w:spacing w:after="60"/>
        <w:ind w:left="1985" w:hanging="1985"/>
        <w:rPr>
          <w:rFonts w:ascii="Arial" w:hAnsi="Arial" w:cs="Arial"/>
          <w:b/>
          <w:sz w:val="24"/>
          <w:szCs w:val="24"/>
        </w:rPr>
      </w:pPr>
      <w:bookmarkStart w:id="3" w:name="OLE_LINK57"/>
      <w:bookmarkStart w:id="4" w:name="OLE_LINK58"/>
      <w:r>
        <w:rPr>
          <w:rFonts w:ascii="Arial" w:hAnsi="Arial" w:cs="Arial"/>
          <w:b/>
          <w:sz w:val="22"/>
          <w:szCs w:val="22"/>
        </w:rPr>
        <w:t>Response to:</w:t>
      </w:r>
      <w:r>
        <w:rPr>
          <w:rFonts w:ascii="Arial" w:hAnsi="Arial" w:cs="Arial"/>
          <w:b/>
          <w:sz w:val="22"/>
          <w:szCs w:val="22"/>
        </w:rPr>
        <w:tab/>
      </w:r>
      <w:r w:rsidR="00924405" w:rsidRPr="00924405">
        <w:rPr>
          <w:rFonts w:ascii="Arial" w:hAnsi="Arial" w:cs="Arial"/>
          <w:b/>
          <w:sz w:val="22"/>
          <w:szCs w:val="22"/>
        </w:rPr>
        <w:t>LS RP-252992 on Parameters for AAS BS operating in bands below 1 GHz from CEPT ECC PT1</w:t>
      </w:r>
    </w:p>
    <w:p w14:paraId="15D93EF0" w14:textId="77777777" w:rsidR="006C5E2D" w:rsidRDefault="006C5E2D" w:rsidP="006C5E2D">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Pr>
          <w:rFonts w:ascii="Arial" w:hAnsi="Arial" w:cs="Arial"/>
          <w:b/>
          <w:sz w:val="22"/>
          <w:szCs w:val="22"/>
        </w:rPr>
        <w:t>Release:</w:t>
      </w:r>
      <w:r>
        <w:rPr>
          <w:rFonts w:ascii="Arial" w:hAnsi="Arial" w:cs="Arial"/>
          <w:b/>
          <w:bCs/>
          <w:sz w:val="22"/>
          <w:szCs w:val="22"/>
        </w:rPr>
        <w:tab/>
        <w:t>-</w:t>
      </w:r>
    </w:p>
    <w:bookmarkEnd w:id="5"/>
    <w:bookmarkEnd w:id="6"/>
    <w:bookmarkEnd w:id="7"/>
    <w:p w14:paraId="4A504724" w14:textId="77777777" w:rsidR="006C5E2D" w:rsidRDefault="006C5E2D" w:rsidP="006C5E2D">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w:t>
      </w:r>
    </w:p>
    <w:p w14:paraId="04C614A3" w14:textId="77777777" w:rsidR="006C5E2D" w:rsidRDefault="006C5E2D" w:rsidP="006C5E2D">
      <w:pPr>
        <w:spacing w:after="60"/>
        <w:ind w:left="1985" w:hanging="1985"/>
        <w:rPr>
          <w:rFonts w:ascii="Arial" w:hAnsi="Arial" w:cs="Arial"/>
          <w:b/>
          <w:sz w:val="22"/>
          <w:szCs w:val="22"/>
        </w:rPr>
      </w:pPr>
    </w:p>
    <w:p w14:paraId="3E125B8D" w14:textId="7A594108" w:rsidR="006C5E2D" w:rsidRDefault="006C5E2D" w:rsidP="006C5E2D">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9F6E9D">
        <w:rPr>
          <w:rFonts w:ascii="Arial" w:hAnsi="Arial" w:cs="Arial"/>
          <w:b/>
          <w:sz w:val="22"/>
          <w:szCs w:val="22"/>
        </w:rPr>
        <w:t>TSG RAN</w:t>
      </w:r>
    </w:p>
    <w:p w14:paraId="614EFBC0" w14:textId="4D20C5EB" w:rsidR="006C5E2D" w:rsidRDefault="006C5E2D" w:rsidP="006C5E2D">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9F6E9D">
        <w:rPr>
          <w:rFonts w:ascii="Arial" w:hAnsi="Arial" w:cs="Arial"/>
          <w:b/>
          <w:bCs/>
          <w:sz w:val="22"/>
          <w:szCs w:val="22"/>
        </w:rPr>
        <w:t>CEPT ECC PT1</w:t>
      </w:r>
    </w:p>
    <w:p w14:paraId="2E1CD230" w14:textId="7D55A581" w:rsidR="006C5E2D" w:rsidRDefault="006C5E2D" w:rsidP="006C5E2D">
      <w:pPr>
        <w:spacing w:after="60"/>
        <w:ind w:left="1985" w:hanging="1985"/>
        <w:rPr>
          <w:rFonts w:ascii="Arial" w:hAnsi="Arial" w:cs="Arial"/>
          <w:b/>
          <w:bCs/>
          <w:sz w:val="22"/>
          <w:szCs w:val="22"/>
          <w:lang w:val="en-US"/>
        </w:rPr>
      </w:pPr>
      <w:bookmarkStart w:id="8" w:name="OLE_LINK46"/>
      <w:bookmarkStart w:id="9" w:name="OLE_LINK45"/>
      <w:r>
        <w:rPr>
          <w:rFonts w:ascii="Arial" w:hAnsi="Arial" w:cs="Arial"/>
          <w:b/>
          <w:sz w:val="22"/>
          <w:szCs w:val="22"/>
          <w:lang w:val="en-US"/>
        </w:rPr>
        <w:t>Cc:</w:t>
      </w:r>
      <w:r>
        <w:rPr>
          <w:rFonts w:ascii="Arial" w:hAnsi="Arial" w:cs="Arial"/>
          <w:b/>
          <w:bCs/>
          <w:sz w:val="22"/>
          <w:szCs w:val="22"/>
          <w:lang w:val="en-US"/>
        </w:rPr>
        <w:tab/>
      </w:r>
      <w:r w:rsidR="0029081E" w:rsidRPr="0029081E">
        <w:rPr>
          <w:rFonts w:ascii="Arial" w:hAnsi="Arial" w:cs="Arial"/>
          <w:b/>
          <w:bCs/>
          <w:sz w:val="22"/>
          <w:szCs w:val="22"/>
          <w:lang w:val="en-US"/>
        </w:rPr>
        <w:t>ECC WG SE, ECC WG SE21, ETSI TC ERM, ETSI TC MSG/TFES, RAN4</w:t>
      </w:r>
    </w:p>
    <w:bookmarkEnd w:id="8"/>
    <w:bookmarkEnd w:id="9"/>
    <w:p w14:paraId="22B84252" w14:textId="77777777" w:rsidR="006C5E2D" w:rsidRDefault="006C5E2D" w:rsidP="006C5E2D">
      <w:pPr>
        <w:spacing w:after="60"/>
        <w:ind w:left="1985" w:hanging="1985"/>
        <w:rPr>
          <w:rFonts w:ascii="Arial" w:hAnsi="Arial" w:cs="Arial"/>
          <w:bCs/>
          <w:lang w:val="en-US"/>
        </w:rPr>
      </w:pPr>
    </w:p>
    <w:p w14:paraId="11D51730" w14:textId="77777777" w:rsidR="006C5E2D" w:rsidRDefault="006C5E2D" w:rsidP="006C5E2D">
      <w:pPr>
        <w:spacing w:after="60"/>
        <w:ind w:left="1985" w:hanging="1985"/>
        <w:rPr>
          <w:rFonts w:ascii="Arial" w:hAnsi="Arial" w:cs="Arial"/>
          <w:b/>
          <w:bCs/>
          <w:sz w:val="22"/>
          <w:szCs w:val="22"/>
          <w:lang w:val="en-US"/>
        </w:rPr>
      </w:pPr>
      <w:r>
        <w:rPr>
          <w:rFonts w:ascii="Arial" w:hAnsi="Arial" w:cs="Arial"/>
          <w:b/>
          <w:sz w:val="22"/>
          <w:szCs w:val="22"/>
          <w:lang w:val="en-US"/>
        </w:rPr>
        <w:t>Contact person:</w:t>
      </w:r>
      <w:r>
        <w:rPr>
          <w:rFonts w:ascii="Arial" w:hAnsi="Arial" w:cs="Arial"/>
          <w:b/>
          <w:bCs/>
          <w:sz w:val="22"/>
          <w:szCs w:val="22"/>
          <w:lang w:val="en-US"/>
        </w:rPr>
        <w:tab/>
        <w:t>Torbjörn Elfström</w:t>
      </w:r>
    </w:p>
    <w:p w14:paraId="36E74648" w14:textId="77777777" w:rsidR="006C5E2D" w:rsidRDefault="006C5E2D" w:rsidP="006C5E2D">
      <w:pPr>
        <w:spacing w:after="60"/>
        <w:ind w:left="1985" w:hanging="545"/>
        <w:rPr>
          <w:rFonts w:ascii="Arial" w:hAnsi="Arial" w:cs="Arial"/>
          <w:b/>
          <w:bCs/>
          <w:sz w:val="22"/>
          <w:szCs w:val="22"/>
          <w:lang w:val="en-US"/>
        </w:rPr>
      </w:pPr>
      <w:r>
        <w:rPr>
          <w:rFonts w:ascii="Arial" w:hAnsi="Arial" w:cs="Arial"/>
          <w:b/>
          <w:bCs/>
          <w:sz w:val="22"/>
          <w:szCs w:val="22"/>
          <w:lang w:val="en-US"/>
        </w:rPr>
        <w:t xml:space="preserve">       </w:t>
      </w:r>
      <w:r>
        <w:rPr>
          <w:noProof/>
          <w:lang w:val="en-US" w:eastAsia="zh-CN"/>
        </w:rPr>
        <w:drawing>
          <wp:inline distT="0" distB="0" distL="0" distR="0" wp14:anchorId="603BC31D" wp14:editId="6FB90E18">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r>
        <w:rPr>
          <w:rFonts w:ascii="Arial" w:hAnsi="Arial" w:cs="Arial"/>
          <w:b/>
          <w:bCs/>
          <w:sz w:val="22"/>
          <w:szCs w:val="22"/>
          <w:lang w:val="en-US"/>
        </w:rPr>
        <w:t xml:space="preserve"> </w:t>
      </w:r>
    </w:p>
    <w:p w14:paraId="61801AAF" w14:textId="77777777" w:rsidR="006C5E2D" w:rsidRDefault="006C5E2D" w:rsidP="006C5E2D">
      <w:pPr>
        <w:spacing w:after="60"/>
        <w:ind w:left="1985" w:hanging="1985"/>
        <w:rPr>
          <w:rFonts w:ascii="Arial" w:hAnsi="Arial" w:cs="Arial"/>
          <w:b/>
          <w:bCs/>
          <w:sz w:val="22"/>
          <w:szCs w:val="22"/>
          <w:lang w:val="en-US"/>
        </w:rPr>
      </w:pPr>
      <w:r>
        <w:rPr>
          <w:rFonts w:ascii="Arial" w:hAnsi="Arial" w:cs="Arial"/>
          <w:b/>
          <w:bCs/>
          <w:sz w:val="22"/>
          <w:szCs w:val="22"/>
          <w:lang w:val="en-US"/>
        </w:rPr>
        <w:tab/>
      </w:r>
    </w:p>
    <w:p w14:paraId="0A8CA64F" w14:textId="77777777" w:rsidR="006C5E2D" w:rsidRDefault="006C5E2D" w:rsidP="006C5E2D">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2" w:history="1">
        <w:r w:rsidRPr="00AE1DD6">
          <w:rPr>
            <w:rStyle w:val="Hyperlink"/>
            <w:rFonts w:ascii="Arial" w:hAnsi="Arial" w:cs="Arial"/>
            <w:sz w:val="22"/>
            <w:szCs w:val="22"/>
          </w:rPr>
          <w:t>mailto:3GPPLiaison@etsi.org</w:t>
        </w:r>
      </w:hyperlink>
    </w:p>
    <w:p w14:paraId="50D4EC68" w14:textId="77777777" w:rsidR="006C5E2D" w:rsidRDefault="006C5E2D" w:rsidP="006C5E2D">
      <w:pPr>
        <w:spacing w:after="60"/>
        <w:ind w:left="1985" w:hanging="1985"/>
        <w:rPr>
          <w:rFonts w:ascii="Arial" w:hAnsi="Arial" w:cs="Arial"/>
          <w:b/>
        </w:rPr>
      </w:pPr>
    </w:p>
    <w:p w14:paraId="69622FAF" w14:textId="23E8F011" w:rsidR="006C5E2D" w:rsidRDefault="006C5E2D" w:rsidP="00AE1DD6">
      <w:pPr>
        <w:spacing w:after="60"/>
        <w:ind w:left="1985" w:hanging="1985"/>
        <w:rPr>
          <w:rFonts w:ascii="Arial" w:hAnsi="Arial" w:cs="Arial"/>
        </w:rPr>
      </w:pPr>
      <w:r>
        <w:rPr>
          <w:rFonts w:ascii="Arial" w:hAnsi="Arial" w:cs="Arial"/>
          <w:b/>
        </w:rPr>
        <w:t>Attachments:</w:t>
      </w:r>
      <w:r w:rsidR="00C1004A">
        <w:rPr>
          <w:rFonts w:ascii="Arial" w:hAnsi="Arial" w:cs="Arial"/>
        </w:rPr>
        <w:t xml:space="preserve"> </w:t>
      </w:r>
      <w:r w:rsidR="00C1004A">
        <w:rPr>
          <w:rFonts w:ascii="Arial" w:hAnsi="Arial" w:cs="Arial"/>
        </w:rPr>
        <w:tab/>
      </w:r>
      <w:r>
        <w:rPr>
          <w:rFonts w:ascii="Arial" w:hAnsi="Arial" w:cs="Arial"/>
        </w:rPr>
        <w:t>-</w:t>
      </w:r>
    </w:p>
    <w:p w14:paraId="76CC3339" w14:textId="77777777" w:rsidR="006C5E2D" w:rsidRDefault="006C5E2D" w:rsidP="006C5E2D">
      <w:pPr>
        <w:rPr>
          <w:rFonts w:asciiTheme="minorBidi" w:hAnsiTheme="minorBidi" w:cstheme="minorBidi"/>
        </w:rPr>
      </w:pPr>
    </w:p>
    <w:p w14:paraId="77118FE7" w14:textId="77777777" w:rsidR="006C5E2D" w:rsidRDefault="006C5E2D" w:rsidP="006C5E2D">
      <w:pPr>
        <w:rPr>
          <w:rFonts w:asciiTheme="minorBidi" w:hAnsiTheme="minorBidi" w:cstheme="minorBidi"/>
        </w:rPr>
      </w:pPr>
    </w:p>
    <w:p w14:paraId="77CA7DC9" w14:textId="77777777" w:rsidR="006C5E2D" w:rsidRDefault="006C5E2D" w:rsidP="006C5E2D">
      <w:pPr>
        <w:pStyle w:val="Heading1"/>
      </w:pPr>
      <w:r>
        <w:t>1</w:t>
      </w:r>
      <w:r>
        <w:tab/>
        <w:t>Overall description</w:t>
      </w:r>
    </w:p>
    <w:p w14:paraId="448F962A" w14:textId="77777777" w:rsidR="00C83E4D" w:rsidRPr="00C83E4D" w:rsidRDefault="00C83E4D" w:rsidP="00C83E4D">
      <w:pPr>
        <w:rPr>
          <w:rFonts w:eastAsiaTheme="minorEastAsia"/>
          <w:color w:val="000000" w:themeColor="text1"/>
          <w:lang w:val="en-US"/>
        </w:rPr>
      </w:pPr>
      <w:r w:rsidRPr="00C83E4D">
        <w:rPr>
          <w:rFonts w:eastAsiaTheme="minorEastAsia"/>
          <w:color w:val="000000" w:themeColor="text1"/>
          <w:lang w:val="en-US"/>
        </w:rPr>
        <w:t>3GPP TSG RAN would like to</w:t>
      </w:r>
      <w:r w:rsidRPr="00C83E4D">
        <w:rPr>
          <w:rFonts w:eastAsia="SimSun"/>
          <w:iCs/>
          <w:color w:val="000000" w:themeColor="text1"/>
          <w:lang w:val="en-US" w:eastAsia="zh-CN"/>
        </w:rPr>
        <w:t xml:space="preserve"> thank CEPT ECC PT1 for their LS in </w:t>
      </w:r>
      <w:r w:rsidRPr="00C83E4D">
        <w:rPr>
          <w:rFonts w:eastAsia="SimSun"/>
          <w:iCs/>
          <w:color w:val="000000" w:themeColor="text1"/>
          <w:lang w:eastAsia="zh-CN"/>
        </w:rPr>
        <w:t xml:space="preserve">RP-252992 (R4-2513058) </w:t>
      </w:r>
      <w:r w:rsidRPr="00C83E4D">
        <w:rPr>
          <w:rFonts w:eastAsia="SimSun"/>
          <w:iCs/>
          <w:color w:val="000000" w:themeColor="text1"/>
          <w:lang w:val="en-US" w:eastAsia="zh-CN"/>
        </w:rPr>
        <w:t xml:space="preserve">on the </w:t>
      </w:r>
      <w:r w:rsidRPr="00C83E4D">
        <w:rPr>
          <w:color w:val="000000" w:themeColor="text1"/>
        </w:rPr>
        <w:t>parameters for AAS BS operating in bands below 1 GHz</w:t>
      </w:r>
      <w:r w:rsidRPr="00C83E4D">
        <w:rPr>
          <w:rFonts w:eastAsia="SimSun"/>
          <w:iCs/>
          <w:color w:val="000000" w:themeColor="text1"/>
          <w:lang w:eastAsia="zh-CN"/>
        </w:rPr>
        <w:t xml:space="preserve">. </w:t>
      </w:r>
      <w:r w:rsidRPr="00C83E4D">
        <w:rPr>
          <w:rFonts w:eastAsiaTheme="minorEastAsia"/>
          <w:color w:val="000000" w:themeColor="text1"/>
          <w:lang w:val="en-US"/>
        </w:rPr>
        <w:t xml:space="preserve">3GPP TSG RAN has received initial feedback from RAN WG4, and would like to provide the following feedback to the questions in </w:t>
      </w:r>
      <w:r w:rsidRPr="00C83E4D">
        <w:rPr>
          <w:rFonts w:eastAsia="SimSun"/>
          <w:iCs/>
          <w:color w:val="000000" w:themeColor="text1"/>
          <w:lang w:eastAsia="zh-CN"/>
        </w:rPr>
        <w:t>RP-252992</w:t>
      </w:r>
      <w:r w:rsidRPr="00C83E4D">
        <w:rPr>
          <w:rFonts w:eastAsiaTheme="minorEastAsia"/>
          <w:color w:val="000000" w:themeColor="text1"/>
          <w:lang w:val="en-US"/>
        </w:rPr>
        <w:t xml:space="preserve">: </w:t>
      </w:r>
    </w:p>
    <w:p w14:paraId="5380AE90" w14:textId="77777777" w:rsidR="00C83E4D" w:rsidRPr="00C83E4D" w:rsidRDefault="00C83E4D" w:rsidP="00C83E4D">
      <w:pPr>
        <w:numPr>
          <w:ilvl w:val="0"/>
          <w:numId w:val="24"/>
        </w:numPr>
        <w:contextualSpacing/>
        <w:rPr>
          <w:rFonts w:eastAsiaTheme="minorEastAsia"/>
          <w:color w:val="000000" w:themeColor="text1"/>
          <w:lang w:val="en-US"/>
        </w:rPr>
      </w:pPr>
      <w:r w:rsidRPr="00C83E4D">
        <w:rPr>
          <w:rFonts w:eastAsiaTheme="minorEastAsia"/>
          <w:color w:val="000000" w:themeColor="text1"/>
          <w:lang w:val="en-US"/>
        </w:rPr>
        <w:t>Unwanted emissions characteristics of AAS BSs operating in the 700 MHz, 800 MHz and 900 MHz bands.</w:t>
      </w:r>
    </w:p>
    <w:p w14:paraId="0AB59F6F" w14:textId="77777777" w:rsidR="00C83E4D" w:rsidRPr="00C83E4D" w:rsidRDefault="00C83E4D" w:rsidP="00C83E4D">
      <w:pPr>
        <w:ind w:left="720"/>
        <w:contextualSpacing/>
        <w:rPr>
          <w:rFonts w:eastAsiaTheme="minorEastAsia"/>
          <w:color w:val="000000" w:themeColor="text1"/>
          <w:lang w:val="en-US"/>
        </w:rPr>
      </w:pPr>
    </w:p>
    <w:p w14:paraId="74B225FC" w14:textId="190D622F" w:rsidR="00C83E4D" w:rsidRPr="00AE1DD6" w:rsidRDefault="00C83E4D" w:rsidP="00C83E4D">
      <w:pPr>
        <w:ind w:left="720"/>
        <w:contextualSpacing/>
        <w:rPr>
          <w:rFonts w:eastAsiaTheme="minorEastAsia"/>
          <w:i/>
          <w:iCs/>
          <w:color w:val="000000" w:themeColor="text1"/>
        </w:rPr>
      </w:pPr>
      <w:r w:rsidRPr="00AE1DD6">
        <w:rPr>
          <w:rFonts w:eastAsiaTheme="minorEastAsia"/>
          <w:i/>
          <w:iCs/>
          <w:color w:val="000000" w:themeColor="text1"/>
        </w:rPr>
        <w:t>Answer: The unwanted emissions characteristics of AAS BS and NR BS operating in bands below 1 GHz (including 700 MHz, 800 MHz and 900 MHz bands) are captured since Rel-15 in AAS BS specifications (i.e., TS 37.105, TS 37.145-1, TS 37.145-2), and NR BS specifications (i.e., TS 38.104, TS 38.141-1, TS 38.141-2). The unwanted emissions characteristics of AAS BS were derived in Rel-15 based on 2 GHz carrier frequency simulations assumption and were implemented in technical specifications for AAS BS and NR BS in a band-agnostic manner. The low band AAS products were not explicitly considered for AAS BS use during Rel-15 work. Therefore, updates to the unwanted emissions characteristics may need reconsideration, but currently there is no conclusion when and if this would happen in RAN4.</w:t>
      </w:r>
    </w:p>
    <w:p w14:paraId="71682B61" w14:textId="77777777" w:rsidR="00C83E4D" w:rsidRPr="00C83E4D" w:rsidRDefault="00C83E4D" w:rsidP="00C83E4D">
      <w:pPr>
        <w:ind w:left="720"/>
        <w:contextualSpacing/>
        <w:rPr>
          <w:rFonts w:eastAsiaTheme="minorEastAsia"/>
          <w:color w:val="000000" w:themeColor="text1"/>
          <w:lang w:val="en-US"/>
        </w:rPr>
      </w:pPr>
    </w:p>
    <w:p w14:paraId="44552BBD" w14:textId="77777777" w:rsidR="00C83E4D" w:rsidRPr="00C83E4D" w:rsidRDefault="00C83E4D" w:rsidP="00C83E4D">
      <w:pPr>
        <w:numPr>
          <w:ilvl w:val="0"/>
          <w:numId w:val="24"/>
        </w:numPr>
        <w:contextualSpacing/>
        <w:rPr>
          <w:rFonts w:eastAsiaTheme="minorEastAsia"/>
          <w:color w:val="000000" w:themeColor="text1"/>
          <w:lang w:val="en-US"/>
        </w:rPr>
      </w:pPr>
      <w:r w:rsidRPr="00C83E4D">
        <w:rPr>
          <w:rFonts w:eastAsiaTheme="minorEastAsia"/>
          <w:color w:val="000000" w:themeColor="text1"/>
          <w:lang w:val="en-US"/>
        </w:rPr>
        <w:t>Whether 3GPP TS 37.105 and TS 38.104 BS RF requirements are also applicable for AAS BS operation in bands below 1 GHz under consideration.</w:t>
      </w:r>
    </w:p>
    <w:p w14:paraId="3636FC40" w14:textId="77777777" w:rsidR="00C83E4D" w:rsidRDefault="00C83E4D" w:rsidP="00C83E4D">
      <w:pPr>
        <w:ind w:left="720"/>
        <w:rPr>
          <w:color w:val="000000" w:themeColor="text1"/>
        </w:rPr>
      </w:pPr>
    </w:p>
    <w:p w14:paraId="53F6809E" w14:textId="080B57E1" w:rsidR="00C83E4D" w:rsidRPr="00AE1DD6" w:rsidRDefault="00C83E4D" w:rsidP="00AE1DD6">
      <w:pPr>
        <w:ind w:left="720"/>
        <w:rPr>
          <w:i/>
          <w:iCs/>
          <w:color w:val="000000" w:themeColor="text1"/>
        </w:rPr>
      </w:pPr>
      <w:r w:rsidRPr="00AE1DD6">
        <w:rPr>
          <w:i/>
          <w:iCs/>
          <w:color w:val="000000" w:themeColor="text1"/>
        </w:rPr>
        <w:t xml:space="preserve">Answer: 3GPP TS 37.105 and TS 38.104 BS RF requirements are also applicable for AAS BS operation in bands below 1 GHz, including operating bands in the 700 MHz, 800 MHz and 900 </w:t>
      </w:r>
      <w:proofErr w:type="spellStart"/>
      <w:r w:rsidRPr="00AE1DD6">
        <w:rPr>
          <w:i/>
          <w:iCs/>
          <w:color w:val="000000" w:themeColor="text1"/>
        </w:rPr>
        <w:t>MHz.</w:t>
      </w:r>
      <w:proofErr w:type="spellEnd"/>
      <w:r w:rsidRPr="00AE1DD6">
        <w:rPr>
          <w:i/>
          <w:iCs/>
          <w:color w:val="000000" w:themeColor="text1"/>
        </w:rPr>
        <w:t xml:space="preserve"> Those requirement levels were originally derived based on conducted limits for non-AAS BS and </w:t>
      </w:r>
      <w:r w:rsidRPr="00AE1DD6">
        <w:rPr>
          <w:rFonts w:eastAsiaTheme="minorEastAsia"/>
          <w:i/>
          <w:iCs/>
          <w:color w:val="000000" w:themeColor="text1"/>
        </w:rPr>
        <w:t xml:space="preserve">may </w:t>
      </w:r>
      <w:r w:rsidRPr="00AE1DD6">
        <w:rPr>
          <w:i/>
          <w:iCs/>
          <w:color w:val="000000" w:themeColor="text1"/>
        </w:rPr>
        <w:t>need reconsideration, but currently there is no conclusion when and if this would happen in RAN4.</w:t>
      </w:r>
    </w:p>
    <w:p w14:paraId="32B11E64" w14:textId="77777777" w:rsidR="00C83E4D" w:rsidRPr="00C83E4D" w:rsidRDefault="00C83E4D" w:rsidP="00C83E4D">
      <w:pPr>
        <w:ind w:left="720"/>
        <w:contextualSpacing/>
        <w:rPr>
          <w:rFonts w:eastAsiaTheme="minorEastAsia"/>
          <w:color w:val="000000" w:themeColor="text1"/>
          <w:lang w:val="en-US"/>
        </w:rPr>
      </w:pPr>
    </w:p>
    <w:p w14:paraId="4FE7B8DF" w14:textId="77777777" w:rsidR="00C83E4D" w:rsidRPr="00C83E4D" w:rsidRDefault="00C83E4D" w:rsidP="00C83E4D">
      <w:pPr>
        <w:numPr>
          <w:ilvl w:val="0"/>
          <w:numId w:val="24"/>
        </w:numPr>
        <w:contextualSpacing/>
        <w:rPr>
          <w:rFonts w:eastAsiaTheme="minorEastAsia"/>
          <w:color w:val="000000" w:themeColor="text1"/>
          <w:lang w:val="en-US"/>
        </w:rPr>
      </w:pPr>
      <w:r w:rsidRPr="00C83E4D">
        <w:rPr>
          <w:rFonts w:eastAsiaTheme="minorEastAsia"/>
          <w:color w:val="000000" w:themeColor="text1"/>
          <w:lang w:val="en-US"/>
        </w:rPr>
        <w:t>A model and associated parameters for modelling AAS BS antenna arrays in frequencies below 1 GHz, both in-band and out of band for frequency bands under consideration.</w:t>
      </w:r>
    </w:p>
    <w:p w14:paraId="07AC14FD" w14:textId="77777777" w:rsidR="00C83E4D" w:rsidRPr="00C83E4D" w:rsidRDefault="00C83E4D" w:rsidP="00C83E4D">
      <w:pPr>
        <w:ind w:left="720"/>
        <w:contextualSpacing/>
        <w:rPr>
          <w:rFonts w:eastAsiaTheme="minorEastAsia"/>
          <w:color w:val="000000" w:themeColor="text1"/>
        </w:rPr>
      </w:pPr>
    </w:p>
    <w:p w14:paraId="6FADD672" w14:textId="6D86AA07" w:rsidR="00C83E4D" w:rsidRPr="00AE1DD6" w:rsidRDefault="00C83E4D" w:rsidP="00C83E4D">
      <w:pPr>
        <w:ind w:left="720"/>
        <w:contextualSpacing/>
        <w:rPr>
          <w:rFonts w:eastAsiaTheme="minorEastAsia"/>
          <w:i/>
          <w:iCs/>
          <w:color w:val="000000" w:themeColor="text1"/>
          <w:lang w:val="en-US"/>
        </w:rPr>
      </w:pPr>
      <w:r w:rsidRPr="00AE1DD6">
        <w:rPr>
          <w:rFonts w:eastAsiaTheme="minorEastAsia"/>
          <w:i/>
          <w:iCs/>
          <w:color w:val="000000" w:themeColor="text1"/>
        </w:rPr>
        <w:t xml:space="preserve">Answer: </w:t>
      </w:r>
      <w:r w:rsidRPr="00AE1DD6">
        <w:rPr>
          <w:rFonts w:eastAsiaTheme="minorEastAsia"/>
          <w:i/>
          <w:iCs/>
          <w:color w:val="000000" w:themeColor="text1"/>
          <w:lang w:eastAsia="zh-CN"/>
        </w:rPr>
        <w:t>T</w:t>
      </w:r>
      <w:r w:rsidRPr="00AE1DD6">
        <w:rPr>
          <w:rFonts w:eastAsiaTheme="minorEastAsia"/>
          <w:i/>
          <w:iCs/>
          <w:color w:val="000000" w:themeColor="text1"/>
        </w:rPr>
        <w:t xml:space="preserve">he antenna model in </w:t>
      </w:r>
      <w:r w:rsidRPr="00AE1DD6">
        <w:rPr>
          <w:rFonts w:eastAsiaTheme="minorEastAsia"/>
          <w:i/>
          <w:iCs/>
          <w:color w:val="000000" w:themeColor="text1"/>
          <w:lang w:val="en-US" w:eastAsia="zh-CN"/>
        </w:rPr>
        <w:t>section 7.1 of TR 38.922 can be used in 700 MHz, 800 MHz and 900 MHz operating bands for further discussion in RAN4. However, t</w:t>
      </w:r>
      <w:r w:rsidRPr="00AE1DD6">
        <w:rPr>
          <w:rFonts w:eastAsiaTheme="minorEastAsia"/>
          <w:i/>
          <w:iCs/>
          <w:color w:val="000000" w:themeColor="text1"/>
        </w:rPr>
        <w:t xml:space="preserve">he associated parameters for </w:t>
      </w:r>
      <w:r w:rsidR="00965262">
        <w:rPr>
          <w:rFonts w:eastAsiaTheme="minorEastAsia"/>
          <w:i/>
          <w:iCs/>
          <w:color w:val="000000" w:themeColor="text1"/>
        </w:rPr>
        <w:t xml:space="preserve">the </w:t>
      </w:r>
      <w:r w:rsidRPr="00AE1DD6">
        <w:rPr>
          <w:rFonts w:eastAsiaTheme="minorEastAsia"/>
          <w:i/>
          <w:iCs/>
          <w:color w:val="000000" w:themeColor="text1"/>
        </w:rPr>
        <w:t xml:space="preserve">AAS </w:t>
      </w:r>
      <w:r w:rsidR="00965262">
        <w:rPr>
          <w:rFonts w:eastAsiaTheme="minorEastAsia"/>
          <w:i/>
          <w:iCs/>
          <w:color w:val="000000" w:themeColor="text1"/>
        </w:rPr>
        <w:t xml:space="preserve">array </w:t>
      </w:r>
      <w:r w:rsidRPr="00AE1DD6">
        <w:rPr>
          <w:rFonts w:eastAsiaTheme="minorEastAsia"/>
          <w:i/>
          <w:iCs/>
          <w:color w:val="000000" w:themeColor="text1"/>
          <w:lang w:val="en-US"/>
        </w:rPr>
        <w:t>model need to be provided</w:t>
      </w:r>
      <w:r w:rsidR="0097710E">
        <w:rPr>
          <w:rFonts w:eastAsiaTheme="minorEastAsia"/>
          <w:i/>
          <w:iCs/>
          <w:color w:val="000000" w:themeColor="text1"/>
          <w:lang w:val="en-US"/>
        </w:rPr>
        <w:t xml:space="preserve"> later</w:t>
      </w:r>
      <w:r w:rsidR="00653029">
        <w:rPr>
          <w:rFonts w:eastAsiaTheme="minorEastAsia"/>
          <w:i/>
          <w:iCs/>
          <w:color w:val="000000" w:themeColor="text1"/>
          <w:lang w:val="en-US"/>
        </w:rPr>
        <w:t xml:space="preserve"> at earliest in June 2026.</w:t>
      </w:r>
    </w:p>
    <w:p w14:paraId="51BCD6B3" w14:textId="77777777" w:rsidR="006C5E2D" w:rsidRDefault="006C5E2D" w:rsidP="006C5E2D">
      <w:pPr>
        <w:pStyle w:val="Heading1"/>
      </w:pPr>
      <w:r>
        <w:t>2</w:t>
      </w:r>
      <w:r>
        <w:tab/>
        <w:t>Actions</w:t>
      </w:r>
    </w:p>
    <w:p w14:paraId="548562D9" w14:textId="19BA8FAE" w:rsidR="006C5E2D" w:rsidRDefault="006C5E2D" w:rsidP="006C5E2D">
      <w:pPr>
        <w:spacing w:after="120"/>
        <w:ind w:left="1985" w:hanging="1985"/>
        <w:rPr>
          <w:rFonts w:ascii="Arial" w:hAnsi="Arial" w:cs="Arial"/>
          <w:b/>
        </w:rPr>
      </w:pPr>
      <w:r>
        <w:rPr>
          <w:rFonts w:ascii="Arial" w:hAnsi="Arial" w:cs="Arial"/>
          <w:b/>
        </w:rPr>
        <w:t xml:space="preserve">To </w:t>
      </w:r>
      <w:r w:rsidR="003A5173">
        <w:rPr>
          <w:rFonts w:ascii="Arial" w:hAnsi="Arial" w:cs="Arial"/>
          <w:b/>
        </w:rPr>
        <w:t>CEPT ECC PT1</w:t>
      </w:r>
    </w:p>
    <w:p w14:paraId="75DFB116" w14:textId="6D0CE6F4" w:rsidR="00B858CF" w:rsidRDefault="006C5E2D" w:rsidP="00AE1DD6">
      <w:pPr>
        <w:tabs>
          <w:tab w:val="left" w:pos="1418"/>
        </w:tabs>
        <w:spacing w:after="120"/>
        <w:ind w:left="1134" w:hanging="1134"/>
      </w:pPr>
      <w:r>
        <w:rPr>
          <w:rFonts w:ascii="Arial" w:hAnsi="Arial" w:cs="Arial"/>
          <w:b/>
        </w:rPr>
        <w:t xml:space="preserve">ACTION: </w:t>
      </w:r>
      <w:r>
        <w:rPr>
          <w:rFonts w:ascii="Arial" w:hAnsi="Arial" w:cs="Arial"/>
          <w:b/>
          <w:color w:val="0070C0"/>
        </w:rPr>
        <w:tab/>
      </w:r>
      <w:r w:rsidR="008215BF" w:rsidRPr="008215BF">
        <w:t>3GPP TSG RAN kindly asks CEPT ECC PT1 to consider the above information in their further work on suitability of Active Antenna Systems (AAS) operation in the frequency bands 694-791 MHz (700 MHz), 791-862 MHz (800 MHz) and 880-960 MHz (900 MHz)</w:t>
      </w:r>
      <w:r w:rsidR="008215BF">
        <w:t>.</w:t>
      </w:r>
      <w:r w:rsidR="0097512F">
        <w:br/>
      </w:r>
      <w:r w:rsidR="0097512F">
        <w:br/>
      </w:r>
      <w:r w:rsidR="00B635CE">
        <w:t>3GPP TSG RAN kindly asks ETSI ECC PT1 to provide clarifications on the following issues</w:t>
      </w:r>
      <w:r w:rsidR="00B858CF">
        <w:t>:</w:t>
      </w:r>
    </w:p>
    <w:p w14:paraId="0DA1B030" w14:textId="377837E3" w:rsidR="0097512F" w:rsidRDefault="00B635CE" w:rsidP="0097512F">
      <w:pPr>
        <w:pStyle w:val="ListParagraph"/>
        <w:numPr>
          <w:ilvl w:val="0"/>
          <w:numId w:val="21"/>
        </w:numPr>
        <w:spacing w:after="120"/>
        <w:ind w:left="1560" w:hanging="426"/>
      </w:pPr>
      <w:r>
        <w:t xml:space="preserve">Expected timeline to complete related co-existence studies in CEPT ECC PT1, and the latest possible deadline for RAN4 to provide requested feedback. </w:t>
      </w:r>
      <w:r w:rsidR="0097512F">
        <w:br/>
      </w:r>
    </w:p>
    <w:p w14:paraId="4A059237" w14:textId="11E808AE" w:rsidR="00B635CE" w:rsidRDefault="00B635CE" w:rsidP="00AE1DD6">
      <w:pPr>
        <w:pStyle w:val="ListParagraph"/>
        <w:numPr>
          <w:ilvl w:val="0"/>
          <w:numId w:val="21"/>
        </w:numPr>
        <w:spacing w:after="120"/>
        <w:ind w:left="1560" w:hanging="426"/>
      </w:pPr>
      <w:r>
        <w:t xml:space="preserve">Provide more details on the prioritized co-existence scenarios for 700 MHz, 800 MHz and 900 MHz operating bands. </w:t>
      </w:r>
    </w:p>
    <w:p w14:paraId="5580F58A" w14:textId="77777777" w:rsidR="006C5E2D" w:rsidRPr="00C6757D" w:rsidRDefault="006C5E2D" w:rsidP="006C5E2D">
      <w:pPr>
        <w:spacing w:after="120"/>
      </w:pPr>
    </w:p>
    <w:p w14:paraId="4F588766" w14:textId="77777777" w:rsidR="006C5E2D" w:rsidRDefault="006C5E2D" w:rsidP="006C5E2D">
      <w:pPr>
        <w:spacing w:after="120"/>
        <w:ind w:left="993" w:hanging="993"/>
        <w:rPr>
          <w:rFonts w:ascii="Arial" w:hAnsi="Arial" w:cs="Arial"/>
        </w:rPr>
      </w:pPr>
    </w:p>
    <w:p w14:paraId="124F2CD9" w14:textId="357A8610" w:rsidR="006C5E2D" w:rsidRDefault="006C5E2D" w:rsidP="006C5E2D">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szCs w:val="36"/>
        </w:rPr>
        <w:t xml:space="preserve"> meetings</w:t>
      </w:r>
    </w:p>
    <w:p w14:paraId="02783DAE" w14:textId="55FAAB50" w:rsidR="006C5E2D" w:rsidRDefault="006C5E2D" w:rsidP="006C5E2D">
      <w:pPr>
        <w:rPr>
          <w:lang w:val="en-US"/>
        </w:rPr>
      </w:pPr>
      <w:r>
        <w:rPr>
          <w:lang w:val="en-US"/>
        </w:rPr>
        <w:t>TSG RAN Meeting #11</w:t>
      </w:r>
      <w:r w:rsidR="00415998">
        <w:rPr>
          <w:lang w:val="en-US"/>
        </w:rPr>
        <w:t>1</w:t>
      </w:r>
      <w:r>
        <w:rPr>
          <w:lang w:val="en-US"/>
        </w:rPr>
        <w:tab/>
      </w:r>
      <w:r>
        <w:rPr>
          <w:lang w:val="en-US"/>
        </w:rPr>
        <w:tab/>
      </w:r>
      <w:r w:rsidR="003F521B">
        <w:rPr>
          <w:lang w:val="en-US"/>
        </w:rPr>
        <w:t>9</w:t>
      </w:r>
      <w:r>
        <w:rPr>
          <w:lang w:val="en-US"/>
        </w:rPr>
        <w:t xml:space="preserve"> – </w:t>
      </w:r>
      <w:r w:rsidR="003F521B">
        <w:rPr>
          <w:lang w:val="en-US"/>
        </w:rPr>
        <w:t>12</w:t>
      </w:r>
      <w:r>
        <w:rPr>
          <w:lang w:val="en-US"/>
        </w:rPr>
        <w:t xml:space="preserve"> </w:t>
      </w:r>
      <w:r w:rsidR="003F521B">
        <w:rPr>
          <w:lang w:val="en-US"/>
        </w:rPr>
        <w:t>March</w:t>
      </w:r>
      <w:r>
        <w:rPr>
          <w:lang w:val="en-US"/>
        </w:rPr>
        <w:t xml:space="preserve"> 2026</w:t>
      </w:r>
      <w:r>
        <w:rPr>
          <w:lang w:val="en-US"/>
        </w:rPr>
        <w:tab/>
      </w:r>
      <w:r>
        <w:rPr>
          <w:lang w:val="en-US"/>
        </w:rPr>
        <w:tab/>
      </w:r>
      <w:r w:rsidR="00D46BFB">
        <w:rPr>
          <w:lang w:val="en-US"/>
        </w:rPr>
        <w:tab/>
      </w:r>
      <w:r w:rsidR="003F521B">
        <w:rPr>
          <w:lang w:val="en-US"/>
        </w:rPr>
        <w:t>Fukuoka</w:t>
      </w:r>
      <w:r>
        <w:rPr>
          <w:lang w:val="en-US"/>
        </w:rPr>
        <w:t xml:space="preserve">, </w:t>
      </w:r>
      <w:r w:rsidR="003F521B">
        <w:rPr>
          <w:lang w:val="en-US"/>
        </w:rPr>
        <w:t>Japan</w:t>
      </w:r>
    </w:p>
    <w:p w14:paraId="59E2DC34" w14:textId="2237D73B" w:rsidR="006C5E2D" w:rsidRDefault="006C5E2D" w:rsidP="006C5E2D">
      <w:pPr>
        <w:rPr>
          <w:lang w:val="en-US"/>
        </w:rPr>
      </w:pPr>
      <w:r>
        <w:rPr>
          <w:lang w:val="en-US"/>
        </w:rPr>
        <w:t>TSG RAN Meeting #11</w:t>
      </w:r>
      <w:r w:rsidR="003F521B">
        <w:rPr>
          <w:lang w:val="en-US"/>
        </w:rPr>
        <w:t>2</w:t>
      </w:r>
      <w:r w:rsidR="003F521B">
        <w:rPr>
          <w:lang w:val="en-US"/>
        </w:rPr>
        <w:tab/>
      </w:r>
      <w:r>
        <w:rPr>
          <w:lang w:val="en-US"/>
        </w:rPr>
        <w:tab/>
      </w:r>
      <w:r w:rsidR="00FD7E27">
        <w:rPr>
          <w:lang w:val="en-US"/>
        </w:rPr>
        <w:t>8</w:t>
      </w:r>
      <w:r>
        <w:rPr>
          <w:lang w:val="en-US"/>
        </w:rPr>
        <w:t xml:space="preserve"> – 1</w:t>
      </w:r>
      <w:r w:rsidR="00FD7E27">
        <w:rPr>
          <w:lang w:val="en-US"/>
        </w:rPr>
        <w:t>1</w:t>
      </w:r>
      <w:r>
        <w:rPr>
          <w:lang w:val="en-US"/>
        </w:rPr>
        <w:t xml:space="preserve"> </w:t>
      </w:r>
      <w:r w:rsidR="00FD7E27">
        <w:rPr>
          <w:lang w:val="en-US"/>
        </w:rPr>
        <w:t>June</w:t>
      </w:r>
      <w:r>
        <w:rPr>
          <w:lang w:val="en-US"/>
        </w:rPr>
        <w:t xml:space="preserve"> 2026</w:t>
      </w:r>
      <w:r>
        <w:rPr>
          <w:lang w:val="en-US"/>
        </w:rPr>
        <w:tab/>
      </w:r>
      <w:r>
        <w:rPr>
          <w:lang w:val="en-US"/>
        </w:rPr>
        <w:tab/>
      </w:r>
      <w:r>
        <w:rPr>
          <w:lang w:val="en-US"/>
        </w:rPr>
        <w:tab/>
      </w:r>
      <w:r w:rsidR="00D46BFB">
        <w:rPr>
          <w:lang w:val="en-US"/>
        </w:rPr>
        <w:tab/>
      </w:r>
      <w:r w:rsidR="00FD7E27">
        <w:rPr>
          <w:lang w:val="en-US"/>
        </w:rPr>
        <w:t>Singapore</w:t>
      </w:r>
    </w:p>
    <w:p w14:paraId="6F26A63C" w14:textId="02712DAD" w:rsidR="006C5E2D" w:rsidRDefault="006C5E2D" w:rsidP="006C5E2D">
      <w:pPr>
        <w:rPr>
          <w:lang w:val="en-US"/>
        </w:rPr>
      </w:pPr>
      <w:r>
        <w:rPr>
          <w:lang w:val="en-US"/>
        </w:rPr>
        <w:t>TSG RAN Meeting #11</w:t>
      </w:r>
      <w:r w:rsidR="00FD7E27">
        <w:rPr>
          <w:lang w:val="en-US"/>
        </w:rPr>
        <w:t>3</w:t>
      </w:r>
      <w:r>
        <w:rPr>
          <w:lang w:val="en-US"/>
        </w:rPr>
        <w:tab/>
      </w:r>
      <w:r>
        <w:rPr>
          <w:lang w:val="en-US"/>
        </w:rPr>
        <w:tab/>
      </w:r>
      <w:r w:rsidR="00B718D6">
        <w:rPr>
          <w:lang w:val="en-US"/>
        </w:rPr>
        <w:t>14</w:t>
      </w:r>
      <w:r>
        <w:rPr>
          <w:lang w:val="en-US"/>
        </w:rPr>
        <w:t xml:space="preserve"> – </w:t>
      </w:r>
      <w:r w:rsidR="00B718D6">
        <w:rPr>
          <w:lang w:val="en-US"/>
        </w:rPr>
        <w:t>17</w:t>
      </w:r>
      <w:r>
        <w:rPr>
          <w:lang w:val="en-US"/>
        </w:rPr>
        <w:t xml:space="preserve"> </w:t>
      </w:r>
      <w:r w:rsidR="00B718D6">
        <w:rPr>
          <w:lang w:val="en-US"/>
        </w:rPr>
        <w:t>September</w:t>
      </w:r>
      <w:r>
        <w:rPr>
          <w:lang w:val="en-US"/>
        </w:rPr>
        <w:t xml:space="preserve"> 2026</w:t>
      </w:r>
      <w:r>
        <w:rPr>
          <w:lang w:val="en-US"/>
        </w:rPr>
        <w:tab/>
      </w:r>
      <w:r>
        <w:rPr>
          <w:lang w:val="en-US"/>
        </w:rPr>
        <w:tab/>
      </w:r>
      <w:r w:rsidR="00B718D6">
        <w:rPr>
          <w:lang w:val="en-US"/>
        </w:rPr>
        <w:t>EU</w:t>
      </w:r>
    </w:p>
    <w:p w14:paraId="38C4397E" w14:textId="0468FBB0" w:rsidR="006C5E2D" w:rsidRDefault="006C5E2D" w:rsidP="006C5E2D">
      <w:pPr>
        <w:rPr>
          <w:lang w:val="en-US"/>
        </w:rPr>
      </w:pPr>
      <w:r>
        <w:rPr>
          <w:lang w:val="en-US"/>
        </w:rPr>
        <w:t>TSG RAN Meeting #1</w:t>
      </w:r>
      <w:r w:rsidR="00D46BFB">
        <w:rPr>
          <w:lang w:val="en-US"/>
        </w:rPr>
        <w:t>14</w:t>
      </w:r>
      <w:r>
        <w:rPr>
          <w:lang w:val="en-US"/>
        </w:rPr>
        <w:tab/>
      </w:r>
      <w:r>
        <w:rPr>
          <w:lang w:val="en-US"/>
        </w:rPr>
        <w:tab/>
      </w:r>
      <w:r w:rsidR="00D46BFB">
        <w:rPr>
          <w:lang w:val="en-US"/>
        </w:rPr>
        <w:t>7</w:t>
      </w:r>
      <w:r>
        <w:rPr>
          <w:lang w:val="en-US"/>
        </w:rPr>
        <w:t xml:space="preserve"> – </w:t>
      </w:r>
      <w:r w:rsidR="00D46BFB">
        <w:rPr>
          <w:lang w:val="en-US"/>
        </w:rPr>
        <w:t>10</w:t>
      </w:r>
      <w:r>
        <w:rPr>
          <w:lang w:val="en-US"/>
        </w:rPr>
        <w:t xml:space="preserve"> </w:t>
      </w:r>
      <w:r w:rsidR="00D46BFB">
        <w:rPr>
          <w:lang w:val="en-US"/>
        </w:rPr>
        <w:t>December</w:t>
      </w:r>
      <w:r>
        <w:rPr>
          <w:lang w:val="en-US"/>
        </w:rPr>
        <w:t xml:space="preserve"> 2026</w:t>
      </w:r>
      <w:r>
        <w:rPr>
          <w:lang w:val="en-US"/>
        </w:rPr>
        <w:tab/>
      </w:r>
      <w:r>
        <w:rPr>
          <w:lang w:val="en-US"/>
        </w:rPr>
        <w:tab/>
      </w:r>
      <w:r w:rsidR="00D46BFB">
        <w:rPr>
          <w:lang w:val="en-US"/>
        </w:rPr>
        <w:t>US</w:t>
      </w:r>
    </w:p>
    <w:p w14:paraId="42C15584" w14:textId="77777777" w:rsidR="006C5E2D" w:rsidRDefault="006C5E2D" w:rsidP="006C5E2D"/>
    <w:p w14:paraId="0DFA8E8F" w14:textId="77777777" w:rsidR="006C5E2D" w:rsidRDefault="006C5E2D" w:rsidP="006C5E2D"/>
    <w:p w14:paraId="08597CF7" w14:textId="46E5E855" w:rsidR="003C4167" w:rsidRDefault="003C4167" w:rsidP="009B787D">
      <w:pPr>
        <w:ind w:left="709" w:hanging="709"/>
      </w:pPr>
    </w:p>
    <w:sectPr w:rsidR="003C416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20B6D" w14:textId="77777777" w:rsidR="00D33BA5" w:rsidRDefault="00D33BA5">
      <w:r>
        <w:separator/>
      </w:r>
    </w:p>
  </w:endnote>
  <w:endnote w:type="continuationSeparator" w:id="0">
    <w:p w14:paraId="46D35CF6" w14:textId="77777777" w:rsidR="00D33BA5" w:rsidRDefault="00D33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E9E02" w14:textId="77777777" w:rsidR="00D33BA5" w:rsidRDefault="00D33BA5">
      <w:r>
        <w:separator/>
      </w:r>
    </w:p>
  </w:footnote>
  <w:footnote w:type="continuationSeparator" w:id="0">
    <w:p w14:paraId="75EBE2A8" w14:textId="77777777" w:rsidR="00D33BA5" w:rsidRDefault="00D33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96CDB"/>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22D90"/>
    <w:multiLevelType w:val="hybridMultilevel"/>
    <w:tmpl w:val="31585F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31664A"/>
    <w:multiLevelType w:val="hybridMultilevel"/>
    <w:tmpl w:val="EF30BF36"/>
    <w:lvl w:ilvl="0" w:tplc="69FC70C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AB7C8B"/>
    <w:multiLevelType w:val="hybridMultilevel"/>
    <w:tmpl w:val="031CAC2A"/>
    <w:lvl w:ilvl="0" w:tplc="CFE4E790">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5A0153"/>
    <w:multiLevelType w:val="hybridMultilevel"/>
    <w:tmpl w:val="FFFFFFFF"/>
    <w:lvl w:ilvl="0" w:tplc="D56407C6">
      <w:start w:val="1"/>
      <w:numFmt w:val="upperLetter"/>
      <w:lvlText w:val="Observation 11"/>
      <w:lvlJc w:val="left"/>
      <w:pPr>
        <w:ind w:left="720" w:hanging="360"/>
      </w:pPr>
    </w:lvl>
    <w:lvl w:ilvl="1" w:tplc="A372BB66">
      <w:start w:val="1"/>
      <w:numFmt w:val="lowerLetter"/>
      <w:lvlText w:val="%2."/>
      <w:lvlJc w:val="left"/>
      <w:pPr>
        <w:ind w:left="1440" w:hanging="360"/>
      </w:pPr>
    </w:lvl>
    <w:lvl w:ilvl="2" w:tplc="A9ACA8B4">
      <w:start w:val="1"/>
      <w:numFmt w:val="lowerRoman"/>
      <w:lvlText w:val="%3."/>
      <w:lvlJc w:val="right"/>
      <w:pPr>
        <w:ind w:left="2160" w:hanging="180"/>
      </w:pPr>
    </w:lvl>
    <w:lvl w:ilvl="3" w:tplc="8E3AE0FE">
      <w:start w:val="1"/>
      <w:numFmt w:val="decimal"/>
      <w:lvlText w:val="%4."/>
      <w:lvlJc w:val="left"/>
      <w:pPr>
        <w:ind w:left="2880" w:hanging="360"/>
      </w:pPr>
    </w:lvl>
    <w:lvl w:ilvl="4" w:tplc="35A09586">
      <w:start w:val="1"/>
      <w:numFmt w:val="lowerLetter"/>
      <w:lvlText w:val="%5."/>
      <w:lvlJc w:val="left"/>
      <w:pPr>
        <w:ind w:left="3600" w:hanging="360"/>
      </w:pPr>
    </w:lvl>
    <w:lvl w:ilvl="5" w:tplc="C7907AFA">
      <w:start w:val="1"/>
      <w:numFmt w:val="lowerRoman"/>
      <w:lvlText w:val="%6."/>
      <w:lvlJc w:val="right"/>
      <w:pPr>
        <w:ind w:left="4320" w:hanging="180"/>
      </w:pPr>
    </w:lvl>
    <w:lvl w:ilvl="6" w:tplc="356608E6">
      <w:start w:val="1"/>
      <w:numFmt w:val="decimal"/>
      <w:lvlText w:val="%7."/>
      <w:lvlJc w:val="left"/>
      <w:pPr>
        <w:ind w:left="5040" w:hanging="360"/>
      </w:pPr>
    </w:lvl>
    <w:lvl w:ilvl="7" w:tplc="CE2018F2">
      <w:start w:val="1"/>
      <w:numFmt w:val="lowerLetter"/>
      <w:lvlText w:val="%8."/>
      <w:lvlJc w:val="left"/>
      <w:pPr>
        <w:ind w:left="5760" w:hanging="360"/>
      </w:pPr>
    </w:lvl>
    <w:lvl w:ilvl="8" w:tplc="5A68D1E8">
      <w:start w:val="1"/>
      <w:numFmt w:val="lowerRoman"/>
      <w:lvlText w:val="%9."/>
      <w:lvlJc w:val="right"/>
      <w:pPr>
        <w:ind w:left="6480" w:hanging="180"/>
      </w:p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5C21D49"/>
    <w:multiLevelType w:val="hybridMultilevel"/>
    <w:tmpl w:val="5590D3E4"/>
    <w:lvl w:ilvl="0" w:tplc="FFFFFFFF">
      <w:start w:val="1"/>
      <w:numFmt w:val="decimal"/>
      <w:lvlText w:val="%1."/>
      <w:lvlJc w:val="left"/>
      <w:pPr>
        <w:ind w:left="720" w:hanging="360"/>
      </w:pPr>
      <w:rPr>
        <w:rFonts w:hint="default"/>
      </w:rPr>
    </w:lvl>
    <w:lvl w:ilvl="1" w:tplc="2000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7A7948"/>
    <w:multiLevelType w:val="hybridMultilevel"/>
    <w:tmpl w:val="31585F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38F02F1"/>
    <w:multiLevelType w:val="hybridMultilevel"/>
    <w:tmpl w:val="FD9848FA"/>
    <w:lvl w:ilvl="0" w:tplc="2000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4007D26"/>
    <w:multiLevelType w:val="multilevel"/>
    <w:tmpl w:val="EFFC19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70606A5"/>
    <w:multiLevelType w:val="hybridMultilevel"/>
    <w:tmpl w:val="64546BF4"/>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8B209C6"/>
    <w:multiLevelType w:val="multilevel"/>
    <w:tmpl w:val="453098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D5E0403"/>
    <w:multiLevelType w:val="hybridMultilevel"/>
    <w:tmpl w:val="FFFFFFFF"/>
    <w:lvl w:ilvl="0" w:tplc="B59838B2">
      <w:start w:val="1"/>
      <w:numFmt w:val="bullet"/>
      <w:lvlText w:val="-"/>
      <w:lvlJc w:val="left"/>
      <w:pPr>
        <w:ind w:left="720" w:hanging="360"/>
      </w:pPr>
      <w:rPr>
        <w:rFonts w:ascii="Symbol" w:hAnsi="Symbol" w:hint="default"/>
      </w:rPr>
    </w:lvl>
    <w:lvl w:ilvl="1" w:tplc="83445D06">
      <w:start w:val="1"/>
      <w:numFmt w:val="bullet"/>
      <w:lvlText w:val="o"/>
      <w:lvlJc w:val="left"/>
      <w:pPr>
        <w:ind w:left="1440" w:hanging="360"/>
      </w:pPr>
      <w:rPr>
        <w:rFonts w:ascii="Courier New" w:hAnsi="Courier New" w:hint="default"/>
      </w:rPr>
    </w:lvl>
    <w:lvl w:ilvl="2" w:tplc="3A620C3A">
      <w:start w:val="1"/>
      <w:numFmt w:val="bullet"/>
      <w:lvlText w:val=""/>
      <w:lvlJc w:val="left"/>
      <w:pPr>
        <w:ind w:left="2160" w:hanging="360"/>
      </w:pPr>
      <w:rPr>
        <w:rFonts w:ascii="Wingdings" w:hAnsi="Wingdings" w:hint="default"/>
      </w:rPr>
    </w:lvl>
    <w:lvl w:ilvl="3" w:tplc="6A3ACC7A">
      <w:start w:val="1"/>
      <w:numFmt w:val="bullet"/>
      <w:lvlText w:val=""/>
      <w:lvlJc w:val="left"/>
      <w:pPr>
        <w:ind w:left="2880" w:hanging="360"/>
      </w:pPr>
      <w:rPr>
        <w:rFonts w:ascii="Symbol" w:hAnsi="Symbol" w:hint="default"/>
      </w:rPr>
    </w:lvl>
    <w:lvl w:ilvl="4" w:tplc="0DC0D2EC">
      <w:start w:val="1"/>
      <w:numFmt w:val="bullet"/>
      <w:lvlText w:val="o"/>
      <w:lvlJc w:val="left"/>
      <w:pPr>
        <w:ind w:left="3600" w:hanging="360"/>
      </w:pPr>
      <w:rPr>
        <w:rFonts w:ascii="Courier New" w:hAnsi="Courier New" w:hint="default"/>
      </w:rPr>
    </w:lvl>
    <w:lvl w:ilvl="5" w:tplc="244CF46C">
      <w:start w:val="1"/>
      <w:numFmt w:val="bullet"/>
      <w:lvlText w:val=""/>
      <w:lvlJc w:val="left"/>
      <w:pPr>
        <w:ind w:left="4320" w:hanging="360"/>
      </w:pPr>
      <w:rPr>
        <w:rFonts w:ascii="Wingdings" w:hAnsi="Wingdings" w:hint="default"/>
      </w:rPr>
    </w:lvl>
    <w:lvl w:ilvl="6" w:tplc="6134700E">
      <w:start w:val="1"/>
      <w:numFmt w:val="bullet"/>
      <w:lvlText w:val=""/>
      <w:lvlJc w:val="left"/>
      <w:pPr>
        <w:ind w:left="5040" w:hanging="360"/>
      </w:pPr>
      <w:rPr>
        <w:rFonts w:ascii="Symbol" w:hAnsi="Symbol" w:hint="default"/>
      </w:rPr>
    </w:lvl>
    <w:lvl w:ilvl="7" w:tplc="3FDAE920">
      <w:start w:val="1"/>
      <w:numFmt w:val="bullet"/>
      <w:lvlText w:val="o"/>
      <w:lvlJc w:val="left"/>
      <w:pPr>
        <w:ind w:left="5760" w:hanging="360"/>
      </w:pPr>
      <w:rPr>
        <w:rFonts w:ascii="Courier New" w:hAnsi="Courier New" w:hint="default"/>
      </w:rPr>
    </w:lvl>
    <w:lvl w:ilvl="8" w:tplc="345AB07E">
      <w:start w:val="1"/>
      <w:numFmt w:val="bullet"/>
      <w:lvlText w:val=""/>
      <w:lvlJc w:val="left"/>
      <w:pPr>
        <w:ind w:left="6480" w:hanging="360"/>
      </w:pPr>
      <w:rPr>
        <w:rFonts w:ascii="Wingdings" w:hAnsi="Wingdings" w:hint="default"/>
      </w:rPr>
    </w:lvl>
  </w:abstractNum>
  <w:abstractNum w:abstractNumId="15" w15:restartNumberingAfterBreak="0">
    <w:nsid w:val="501031CA"/>
    <w:multiLevelType w:val="hybridMultilevel"/>
    <w:tmpl w:val="C8A84B68"/>
    <w:lvl w:ilvl="0" w:tplc="9AD8BC50">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27C3523"/>
    <w:multiLevelType w:val="hybridMultilevel"/>
    <w:tmpl w:val="CA603AF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5B078B4"/>
    <w:multiLevelType w:val="hybridMultilevel"/>
    <w:tmpl w:val="BE822BE0"/>
    <w:lvl w:ilvl="0" w:tplc="B628CCF0">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35D9D"/>
    <w:multiLevelType w:val="hybridMultilevel"/>
    <w:tmpl w:val="404879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05A706E"/>
    <w:multiLevelType w:val="hybridMultilevel"/>
    <w:tmpl w:val="2CD2DF8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A0F1C"/>
    <w:multiLevelType w:val="hybridMultilevel"/>
    <w:tmpl w:val="CA603A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7"/>
  </w:num>
  <w:num w:numId="5" w16cid:durableId="922879894">
    <w:abstractNumId w:val="13"/>
  </w:num>
  <w:num w:numId="6" w16cid:durableId="1466200772">
    <w:abstractNumId w:val="18"/>
  </w:num>
  <w:num w:numId="7" w16cid:durableId="342705952">
    <w:abstractNumId w:val="21"/>
  </w:num>
  <w:num w:numId="8" w16cid:durableId="767314428">
    <w:abstractNumId w:val="20"/>
  </w:num>
  <w:num w:numId="9" w16cid:durableId="1511791978">
    <w:abstractNumId w:val="19"/>
  </w:num>
  <w:num w:numId="10" w16cid:durableId="1119227674">
    <w:abstractNumId w:val="9"/>
  </w:num>
  <w:num w:numId="11" w16cid:durableId="1525053930">
    <w:abstractNumId w:val="17"/>
  </w:num>
  <w:num w:numId="12" w16cid:durableId="772819977">
    <w:abstractNumId w:val="8"/>
  </w:num>
  <w:num w:numId="13" w16cid:durableId="798495173">
    <w:abstractNumId w:val="15"/>
  </w:num>
  <w:num w:numId="14" w16cid:durableId="1320965463">
    <w:abstractNumId w:val="10"/>
  </w:num>
  <w:num w:numId="15" w16cid:durableId="930704101">
    <w:abstractNumId w:val="3"/>
  </w:num>
  <w:num w:numId="16" w16cid:durableId="995763112">
    <w:abstractNumId w:val="6"/>
  </w:num>
  <w:num w:numId="17" w16cid:durableId="584148327">
    <w:abstractNumId w:val="14"/>
  </w:num>
  <w:num w:numId="18" w16cid:durableId="22171674">
    <w:abstractNumId w:val="11"/>
  </w:num>
  <w:num w:numId="19" w16cid:durableId="657995610">
    <w:abstractNumId w:val="4"/>
  </w:num>
  <w:num w:numId="20" w16cid:durableId="1819879455">
    <w:abstractNumId w:val="16"/>
  </w:num>
  <w:num w:numId="21" w16cid:durableId="1406688988">
    <w:abstractNumId w:val="5"/>
  </w:num>
  <w:num w:numId="22" w16cid:durableId="29232766">
    <w:abstractNumId w:val="12"/>
  </w:num>
  <w:num w:numId="23" w16cid:durableId="1226723060">
    <w:abstractNumId w:val="22"/>
  </w:num>
  <w:num w:numId="24" w16cid:durableId="513737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DA"/>
    <w:rsid w:val="00002B38"/>
    <w:rsid w:val="00002EEA"/>
    <w:rsid w:val="00006A05"/>
    <w:rsid w:val="00010456"/>
    <w:rsid w:val="000109FB"/>
    <w:rsid w:val="00011C1E"/>
    <w:rsid w:val="000132C8"/>
    <w:rsid w:val="00016CBB"/>
    <w:rsid w:val="00032214"/>
    <w:rsid w:val="00033397"/>
    <w:rsid w:val="00035EE8"/>
    <w:rsid w:val="00040095"/>
    <w:rsid w:val="000403D3"/>
    <w:rsid w:val="000446DB"/>
    <w:rsid w:val="00045740"/>
    <w:rsid w:val="0004702E"/>
    <w:rsid w:val="00051834"/>
    <w:rsid w:val="00054A22"/>
    <w:rsid w:val="00055692"/>
    <w:rsid w:val="00055CA5"/>
    <w:rsid w:val="000560CC"/>
    <w:rsid w:val="00056D1E"/>
    <w:rsid w:val="00063DC9"/>
    <w:rsid w:val="000655A6"/>
    <w:rsid w:val="00070795"/>
    <w:rsid w:val="00071AD1"/>
    <w:rsid w:val="00073E58"/>
    <w:rsid w:val="0008023F"/>
    <w:rsid w:val="00080512"/>
    <w:rsid w:val="00080781"/>
    <w:rsid w:val="00080EF3"/>
    <w:rsid w:val="00082744"/>
    <w:rsid w:val="00086D0B"/>
    <w:rsid w:val="00087CA6"/>
    <w:rsid w:val="00091EA0"/>
    <w:rsid w:val="00092201"/>
    <w:rsid w:val="00094614"/>
    <w:rsid w:val="00094D53"/>
    <w:rsid w:val="00096009"/>
    <w:rsid w:val="00097811"/>
    <w:rsid w:val="000B0B09"/>
    <w:rsid w:val="000B0CA1"/>
    <w:rsid w:val="000B7AC1"/>
    <w:rsid w:val="000C2633"/>
    <w:rsid w:val="000C3184"/>
    <w:rsid w:val="000D0DDC"/>
    <w:rsid w:val="000D16EF"/>
    <w:rsid w:val="000D3699"/>
    <w:rsid w:val="000D4BC4"/>
    <w:rsid w:val="000D58AB"/>
    <w:rsid w:val="000D59CF"/>
    <w:rsid w:val="000D696C"/>
    <w:rsid w:val="000D75EF"/>
    <w:rsid w:val="000E1DEA"/>
    <w:rsid w:val="000E52F1"/>
    <w:rsid w:val="000E632F"/>
    <w:rsid w:val="000F02A6"/>
    <w:rsid w:val="000F0805"/>
    <w:rsid w:val="000F1585"/>
    <w:rsid w:val="000F3FE0"/>
    <w:rsid w:val="000F515B"/>
    <w:rsid w:val="00102C39"/>
    <w:rsid w:val="00104126"/>
    <w:rsid w:val="00105467"/>
    <w:rsid w:val="00106E9D"/>
    <w:rsid w:val="00106F91"/>
    <w:rsid w:val="00114B3E"/>
    <w:rsid w:val="001207F2"/>
    <w:rsid w:val="001221CE"/>
    <w:rsid w:val="00126BB5"/>
    <w:rsid w:val="00126E2F"/>
    <w:rsid w:val="00136864"/>
    <w:rsid w:val="00140A4F"/>
    <w:rsid w:val="00142176"/>
    <w:rsid w:val="00152EDD"/>
    <w:rsid w:val="001534D5"/>
    <w:rsid w:val="00153FE6"/>
    <w:rsid w:val="00155B44"/>
    <w:rsid w:val="00155BC1"/>
    <w:rsid w:val="00156AF7"/>
    <w:rsid w:val="00156C83"/>
    <w:rsid w:val="00157A2B"/>
    <w:rsid w:val="001603BB"/>
    <w:rsid w:val="00163D7B"/>
    <w:rsid w:val="0016744E"/>
    <w:rsid w:val="00171752"/>
    <w:rsid w:val="001768D8"/>
    <w:rsid w:val="00176C71"/>
    <w:rsid w:val="00177A6F"/>
    <w:rsid w:val="001862BC"/>
    <w:rsid w:val="00186E41"/>
    <w:rsid w:val="00191E6B"/>
    <w:rsid w:val="00196273"/>
    <w:rsid w:val="001A14E4"/>
    <w:rsid w:val="001A783B"/>
    <w:rsid w:val="001B0597"/>
    <w:rsid w:val="001B30FD"/>
    <w:rsid w:val="001B3783"/>
    <w:rsid w:val="001B638E"/>
    <w:rsid w:val="001C1952"/>
    <w:rsid w:val="001C1DF4"/>
    <w:rsid w:val="001C3669"/>
    <w:rsid w:val="001C4070"/>
    <w:rsid w:val="001D02C2"/>
    <w:rsid w:val="001D2383"/>
    <w:rsid w:val="001D2458"/>
    <w:rsid w:val="001D48CB"/>
    <w:rsid w:val="001E39D2"/>
    <w:rsid w:val="001E62AA"/>
    <w:rsid w:val="001F0A52"/>
    <w:rsid w:val="001F168B"/>
    <w:rsid w:val="001F33FD"/>
    <w:rsid w:val="001F4A89"/>
    <w:rsid w:val="001F615A"/>
    <w:rsid w:val="001F6232"/>
    <w:rsid w:val="001F6868"/>
    <w:rsid w:val="001F6F5F"/>
    <w:rsid w:val="001F70CB"/>
    <w:rsid w:val="00203529"/>
    <w:rsid w:val="00205665"/>
    <w:rsid w:val="00210254"/>
    <w:rsid w:val="002111C2"/>
    <w:rsid w:val="00214458"/>
    <w:rsid w:val="0022202D"/>
    <w:rsid w:val="002248D1"/>
    <w:rsid w:val="00230B34"/>
    <w:rsid w:val="002311DF"/>
    <w:rsid w:val="00231BF6"/>
    <w:rsid w:val="00231DE5"/>
    <w:rsid w:val="0023254C"/>
    <w:rsid w:val="002347A2"/>
    <w:rsid w:val="00240697"/>
    <w:rsid w:val="00241D8F"/>
    <w:rsid w:val="00243290"/>
    <w:rsid w:val="002448B5"/>
    <w:rsid w:val="00253075"/>
    <w:rsid w:val="002536AB"/>
    <w:rsid w:val="002577AF"/>
    <w:rsid w:val="002617E7"/>
    <w:rsid w:val="00265494"/>
    <w:rsid w:val="00267766"/>
    <w:rsid w:val="00267AB0"/>
    <w:rsid w:val="00273A6B"/>
    <w:rsid w:val="00274B38"/>
    <w:rsid w:val="00276054"/>
    <w:rsid w:val="002770E8"/>
    <w:rsid w:val="0027787D"/>
    <w:rsid w:val="00280AD6"/>
    <w:rsid w:val="00280CDB"/>
    <w:rsid w:val="0028211C"/>
    <w:rsid w:val="0029081E"/>
    <w:rsid w:val="00290E4E"/>
    <w:rsid w:val="00297309"/>
    <w:rsid w:val="002A0978"/>
    <w:rsid w:val="002A5069"/>
    <w:rsid w:val="002A682D"/>
    <w:rsid w:val="002A775C"/>
    <w:rsid w:val="002B03EC"/>
    <w:rsid w:val="002B067D"/>
    <w:rsid w:val="002B0AA9"/>
    <w:rsid w:val="002B0B48"/>
    <w:rsid w:val="002B2BCF"/>
    <w:rsid w:val="002B4039"/>
    <w:rsid w:val="002B4564"/>
    <w:rsid w:val="002C1C22"/>
    <w:rsid w:val="002C4C89"/>
    <w:rsid w:val="002E2D39"/>
    <w:rsid w:val="002E306F"/>
    <w:rsid w:val="002E790B"/>
    <w:rsid w:val="002F1E03"/>
    <w:rsid w:val="002F74BB"/>
    <w:rsid w:val="002F7709"/>
    <w:rsid w:val="002F78C3"/>
    <w:rsid w:val="002F7900"/>
    <w:rsid w:val="0030239D"/>
    <w:rsid w:val="00304ED3"/>
    <w:rsid w:val="00305189"/>
    <w:rsid w:val="00305A7A"/>
    <w:rsid w:val="00305FAC"/>
    <w:rsid w:val="003138DE"/>
    <w:rsid w:val="00316234"/>
    <w:rsid w:val="003172DC"/>
    <w:rsid w:val="003252A7"/>
    <w:rsid w:val="00332D64"/>
    <w:rsid w:val="00334031"/>
    <w:rsid w:val="003346AD"/>
    <w:rsid w:val="003348D7"/>
    <w:rsid w:val="00336480"/>
    <w:rsid w:val="003422FF"/>
    <w:rsid w:val="00350473"/>
    <w:rsid w:val="00353380"/>
    <w:rsid w:val="003535C2"/>
    <w:rsid w:val="0035462D"/>
    <w:rsid w:val="00360A57"/>
    <w:rsid w:val="00361E87"/>
    <w:rsid w:val="00367B5A"/>
    <w:rsid w:val="00371D71"/>
    <w:rsid w:val="003743A7"/>
    <w:rsid w:val="00374F3F"/>
    <w:rsid w:val="00375C2F"/>
    <w:rsid w:val="00380578"/>
    <w:rsid w:val="003848C4"/>
    <w:rsid w:val="00385D98"/>
    <w:rsid w:val="00386FB9"/>
    <w:rsid w:val="003929B3"/>
    <w:rsid w:val="003A2576"/>
    <w:rsid w:val="003A47B8"/>
    <w:rsid w:val="003A5173"/>
    <w:rsid w:val="003A72E1"/>
    <w:rsid w:val="003B10C9"/>
    <w:rsid w:val="003B1D4A"/>
    <w:rsid w:val="003B61A8"/>
    <w:rsid w:val="003C0B2F"/>
    <w:rsid w:val="003C3971"/>
    <w:rsid w:val="003C4167"/>
    <w:rsid w:val="003C5C6C"/>
    <w:rsid w:val="003C6E5A"/>
    <w:rsid w:val="003D2B26"/>
    <w:rsid w:val="003D4C8B"/>
    <w:rsid w:val="003D6C69"/>
    <w:rsid w:val="003E125A"/>
    <w:rsid w:val="003E6D67"/>
    <w:rsid w:val="003E7760"/>
    <w:rsid w:val="003F02F4"/>
    <w:rsid w:val="003F0A71"/>
    <w:rsid w:val="003F17A2"/>
    <w:rsid w:val="003F21E6"/>
    <w:rsid w:val="003F2695"/>
    <w:rsid w:val="003F299C"/>
    <w:rsid w:val="003F2BDE"/>
    <w:rsid w:val="003F387A"/>
    <w:rsid w:val="003F4865"/>
    <w:rsid w:val="003F521B"/>
    <w:rsid w:val="003F6857"/>
    <w:rsid w:val="003F7077"/>
    <w:rsid w:val="00405319"/>
    <w:rsid w:val="0041064B"/>
    <w:rsid w:val="00415998"/>
    <w:rsid w:val="00420206"/>
    <w:rsid w:val="004206A7"/>
    <w:rsid w:val="00423391"/>
    <w:rsid w:val="004239C7"/>
    <w:rsid w:val="004248F5"/>
    <w:rsid w:val="00424BFB"/>
    <w:rsid w:val="00426497"/>
    <w:rsid w:val="00427FC1"/>
    <w:rsid w:val="00432516"/>
    <w:rsid w:val="00440137"/>
    <w:rsid w:val="0044498C"/>
    <w:rsid w:val="00445137"/>
    <w:rsid w:val="0044523B"/>
    <w:rsid w:val="00447064"/>
    <w:rsid w:val="0044728F"/>
    <w:rsid w:val="004508FC"/>
    <w:rsid w:val="00460E9A"/>
    <w:rsid w:val="00461658"/>
    <w:rsid w:val="00462B11"/>
    <w:rsid w:val="00463BD2"/>
    <w:rsid w:val="00464EE0"/>
    <w:rsid w:val="004704D0"/>
    <w:rsid w:val="0047441B"/>
    <w:rsid w:val="0047711E"/>
    <w:rsid w:val="004801C6"/>
    <w:rsid w:val="00480BED"/>
    <w:rsid w:val="00496C7D"/>
    <w:rsid w:val="004970E0"/>
    <w:rsid w:val="004A0A2F"/>
    <w:rsid w:val="004A2065"/>
    <w:rsid w:val="004A2466"/>
    <w:rsid w:val="004A394C"/>
    <w:rsid w:val="004A4210"/>
    <w:rsid w:val="004A5C7C"/>
    <w:rsid w:val="004B1176"/>
    <w:rsid w:val="004B158F"/>
    <w:rsid w:val="004B2976"/>
    <w:rsid w:val="004B372C"/>
    <w:rsid w:val="004B5078"/>
    <w:rsid w:val="004C434C"/>
    <w:rsid w:val="004C43A9"/>
    <w:rsid w:val="004C4F3F"/>
    <w:rsid w:val="004D3578"/>
    <w:rsid w:val="004D39A8"/>
    <w:rsid w:val="004D6103"/>
    <w:rsid w:val="004D67BF"/>
    <w:rsid w:val="004D68D4"/>
    <w:rsid w:val="004E0C1D"/>
    <w:rsid w:val="004E1042"/>
    <w:rsid w:val="004E213A"/>
    <w:rsid w:val="004E29CC"/>
    <w:rsid w:val="004E3151"/>
    <w:rsid w:val="004E3EE7"/>
    <w:rsid w:val="004E50B2"/>
    <w:rsid w:val="004F11CF"/>
    <w:rsid w:val="004F36F1"/>
    <w:rsid w:val="004F4B1D"/>
    <w:rsid w:val="004F4D5A"/>
    <w:rsid w:val="004F597D"/>
    <w:rsid w:val="004F7FAB"/>
    <w:rsid w:val="00501FC4"/>
    <w:rsid w:val="00503B64"/>
    <w:rsid w:val="005223A2"/>
    <w:rsid w:val="0052246D"/>
    <w:rsid w:val="00526446"/>
    <w:rsid w:val="00527742"/>
    <w:rsid w:val="00531BB9"/>
    <w:rsid w:val="005374BD"/>
    <w:rsid w:val="00542D35"/>
    <w:rsid w:val="00542EAC"/>
    <w:rsid w:val="00543E6C"/>
    <w:rsid w:val="0054417B"/>
    <w:rsid w:val="0054564B"/>
    <w:rsid w:val="00546F56"/>
    <w:rsid w:val="00547ECA"/>
    <w:rsid w:val="00554A17"/>
    <w:rsid w:val="005575AA"/>
    <w:rsid w:val="005579B9"/>
    <w:rsid w:val="00557EDC"/>
    <w:rsid w:val="00562810"/>
    <w:rsid w:val="00562CB7"/>
    <w:rsid w:val="00563A5C"/>
    <w:rsid w:val="00564348"/>
    <w:rsid w:val="00565087"/>
    <w:rsid w:val="00567D27"/>
    <w:rsid w:val="005710BD"/>
    <w:rsid w:val="005717A0"/>
    <w:rsid w:val="0057246B"/>
    <w:rsid w:val="00572FCF"/>
    <w:rsid w:val="005732FC"/>
    <w:rsid w:val="00574B23"/>
    <w:rsid w:val="005772F3"/>
    <w:rsid w:val="00580031"/>
    <w:rsid w:val="005801B2"/>
    <w:rsid w:val="005836C8"/>
    <w:rsid w:val="00592A9D"/>
    <w:rsid w:val="00594E26"/>
    <w:rsid w:val="00597B09"/>
    <w:rsid w:val="00597D45"/>
    <w:rsid w:val="005A0E2E"/>
    <w:rsid w:val="005A18C1"/>
    <w:rsid w:val="005A76C8"/>
    <w:rsid w:val="005A7812"/>
    <w:rsid w:val="005B3C08"/>
    <w:rsid w:val="005B3C73"/>
    <w:rsid w:val="005B4A0A"/>
    <w:rsid w:val="005B6779"/>
    <w:rsid w:val="005C2897"/>
    <w:rsid w:val="005C29B7"/>
    <w:rsid w:val="005C2BAF"/>
    <w:rsid w:val="005C7173"/>
    <w:rsid w:val="005D08FA"/>
    <w:rsid w:val="005D2E01"/>
    <w:rsid w:val="005D3EE8"/>
    <w:rsid w:val="005D5946"/>
    <w:rsid w:val="005D59E9"/>
    <w:rsid w:val="005D6EDF"/>
    <w:rsid w:val="005D7C2F"/>
    <w:rsid w:val="005F113B"/>
    <w:rsid w:val="005F1BDD"/>
    <w:rsid w:val="005F7CC7"/>
    <w:rsid w:val="00600E9C"/>
    <w:rsid w:val="00602207"/>
    <w:rsid w:val="006027CB"/>
    <w:rsid w:val="00602D8A"/>
    <w:rsid w:val="00605572"/>
    <w:rsid w:val="006102BF"/>
    <w:rsid w:val="00611099"/>
    <w:rsid w:val="00612061"/>
    <w:rsid w:val="00614F64"/>
    <w:rsid w:val="00614FDF"/>
    <w:rsid w:val="006205DD"/>
    <w:rsid w:val="006247CB"/>
    <w:rsid w:val="00625436"/>
    <w:rsid w:val="00625621"/>
    <w:rsid w:val="0062745C"/>
    <w:rsid w:val="00631C50"/>
    <w:rsid w:val="00633C91"/>
    <w:rsid w:val="006407D4"/>
    <w:rsid w:val="00642875"/>
    <w:rsid w:val="006437A9"/>
    <w:rsid w:val="00646244"/>
    <w:rsid w:val="00647309"/>
    <w:rsid w:val="006506C6"/>
    <w:rsid w:val="00650861"/>
    <w:rsid w:val="00650AA2"/>
    <w:rsid w:val="00652489"/>
    <w:rsid w:val="00652641"/>
    <w:rsid w:val="00653029"/>
    <w:rsid w:val="00653E7D"/>
    <w:rsid w:val="00656B54"/>
    <w:rsid w:val="00656D66"/>
    <w:rsid w:val="0066213F"/>
    <w:rsid w:val="006639DB"/>
    <w:rsid w:val="00663E92"/>
    <w:rsid w:val="006651BD"/>
    <w:rsid w:val="006743F9"/>
    <w:rsid w:val="00674E7D"/>
    <w:rsid w:val="00677207"/>
    <w:rsid w:val="00681816"/>
    <w:rsid w:val="006839B0"/>
    <w:rsid w:val="00693EC8"/>
    <w:rsid w:val="006941CC"/>
    <w:rsid w:val="00695108"/>
    <w:rsid w:val="006A46C3"/>
    <w:rsid w:val="006A7A59"/>
    <w:rsid w:val="006B2F25"/>
    <w:rsid w:val="006B6550"/>
    <w:rsid w:val="006B6795"/>
    <w:rsid w:val="006C00FA"/>
    <w:rsid w:val="006C06AA"/>
    <w:rsid w:val="006C5E2D"/>
    <w:rsid w:val="006C791A"/>
    <w:rsid w:val="006D1100"/>
    <w:rsid w:val="006D137A"/>
    <w:rsid w:val="006D29DB"/>
    <w:rsid w:val="006D51E9"/>
    <w:rsid w:val="006D60B5"/>
    <w:rsid w:val="006D76E6"/>
    <w:rsid w:val="006E0184"/>
    <w:rsid w:val="006E44FC"/>
    <w:rsid w:val="006E4723"/>
    <w:rsid w:val="006E5C86"/>
    <w:rsid w:val="006F07C1"/>
    <w:rsid w:val="006F4492"/>
    <w:rsid w:val="006F6307"/>
    <w:rsid w:val="006F7187"/>
    <w:rsid w:val="00703A30"/>
    <w:rsid w:val="0070651E"/>
    <w:rsid w:val="00710BF7"/>
    <w:rsid w:val="00710D1E"/>
    <w:rsid w:val="00712421"/>
    <w:rsid w:val="007148E4"/>
    <w:rsid w:val="00714AEA"/>
    <w:rsid w:val="00714B7E"/>
    <w:rsid w:val="00715E0E"/>
    <w:rsid w:val="007170B2"/>
    <w:rsid w:val="00720805"/>
    <w:rsid w:val="00726D6B"/>
    <w:rsid w:val="00734A5B"/>
    <w:rsid w:val="007353F4"/>
    <w:rsid w:val="00735E37"/>
    <w:rsid w:val="0073666C"/>
    <w:rsid w:val="00736D47"/>
    <w:rsid w:val="0073742D"/>
    <w:rsid w:val="00744E76"/>
    <w:rsid w:val="007520B9"/>
    <w:rsid w:val="00755903"/>
    <w:rsid w:val="007577CB"/>
    <w:rsid w:val="00760125"/>
    <w:rsid w:val="00763249"/>
    <w:rsid w:val="00771315"/>
    <w:rsid w:val="007805A6"/>
    <w:rsid w:val="007817BC"/>
    <w:rsid w:val="00781F0F"/>
    <w:rsid w:val="00782E92"/>
    <w:rsid w:val="007903EF"/>
    <w:rsid w:val="0079182C"/>
    <w:rsid w:val="007922B6"/>
    <w:rsid w:val="0079728C"/>
    <w:rsid w:val="007A0F21"/>
    <w:rsid w:val="007A2E78"/>
    <w:rsid w:val="007A5354"/>
    <w:rsid w:val="007A60E2"/>
    <w:rsid w:val="007A6623"/>
    <w:rsid w:val="007A6652"/>
    <w:rsid w:val="007B02E2"/>
    <w:rsid w:val="007B4A73"/>
    <w:rsid w:val="007B6960"/>
    <w:rsid w:val="007C0F99"/>
    <w:rsid w:val="007C4C45"/>
    <w:rsid w:val="007C5BA9"/>
    <w:rsid w:val="007C7C01"/>
    <w:rsid w:val="007D01A4"/>
    <w:rsid w:val="007D0379"/>
    <w:rsid w:val="007D51F3"/>
    <w:rsid w:val="007E129B"/>
    <w:rsid w:val="007E3E4D"/>
    <w:rsid w:val="007E52F2"/>
    <w:rsid w:val="007E7B76"/>
    <w:rsid w:val="007F201D"/>
    <w:rsid w:val="007F373B"/>
    <w:rsid w:val="007F52D4"/>
    <w:rsid w:val="007F6FBB"/>
    <w:rsid w:val="008028A4"/>
    <w:rsid w:val="008030AC"/>
    <w:rsid w:val="00805820"/>
    <w:rsid w:val="00810D50"/>
    <w:rsid w:val="008154FF"/>
    <w:rsid w:val="008215BF"/>
    <w:rsid w:val="008267E2"/>
    <w:rsid w:val="00826F97"/>
    <w:rsid w:val="0084060D"/>
    <w:rsid w:val="008424FE"/>
    <w:rsid w:val="00843454"/>
    <w:rsid w:val="008435AA"/>
    <w:rsid w:val="008453E2"/>
    <w:rsid w:val="00845BF4"/>
    <w:rsid w:val="0085549A"/>
    <w:rsid w:val="00864A04"/>
    <w:rsid w:val="00865E26"/>
    <w:rsid w:val="00872E34"/>
    <w:rsid w:val="0087492D"/>
    <w:rsid w:val="00874FBA"/>
    <w:rsid w:val="008768CA"/>
    <w:rsid w:val="008774BC"/>
    <w:rsid w:val="00880E4D"/>
    <w:rsid w:val="00881EAD"/>
    <w:rsid w:val="00882DB0"/>
    <w:rsid w:val="0088369C"/>
    <w:rsid w:val="0088514C"/>
    <w:rsid w:val="008877E6"/>
    <w:rsid w:val="008910FF"/>
    <w:rsid w:val="00892AD2"/>
    <w:rsid w:val="00893146"/>
    <w:rsid w:val="008947E2"/>
    <w:rsid w:val="00897749"/>
    <w:rsid w:val="008A1955"/>
    <w:rsid w:val="008A3F5A"/>
    <w:rsid w:val="008A656E"/>
    <w:rsid w:val="008A67E6"/>
    <w:rsid w:val="008A6897"/>
    <w:rsid w:val="008A7C7A"/>
    <w:rsid w:val="008B735F"/>
    <w:rsid w:val="008C0085"/>
    <w:rsid w:val="008C0DA0"/>
    <w:rsid w:val="008C0FF5"/>
    <w:rsid w:val="008C2529"/>
    <w:rsid w:val="008C307C"/>
    <w:rsid w:val="008C70F9"/>
    <w:rsid w:val="008D0A45"/>
    <w:rsid w:val="008D0ADD"/>
    <w:rsid w:val="008D0C12"/>
    <w:rsid w:val="008D200D"/>
    <w:rsid w:val="008D4E24"/>
    <w:rsid w:val="008E7067"/>
    <w:rsid w:val="008F1AD4"/>
    <w:rsid w:val="008F225B"/>
    <w:rsid w:val="008F6912"/>
    <w:rsid w:val="0090271F"/>
    <w:rsid w:val="00902E23"/>
    <w:rsid w:val="009052A2"/>
    <w:rsid w:val="0090598A"/>
    <w:rsid w:val="00907978"/>
    <w:rsid w:val="009113C3"/>
    <w:rsid w:val="00911654"/>
    <w:rsid w:val="0091348E"/>
    <w:rsid w:val="009142B1"/>
    <w:rsid w:val="0091761B"/>
    <w:rsid w:val="00917CCB"/>
    <w:rsid w:val="00917E13"/>
    <w:rsid w:val="009228DF"/>
    <w:rsid w:val="00924405"/>
    <w:rsid w:val="0092774C"/>
    <w:rsid w:val="00930677"/>
    <w:rsid w:val="009358DD"/>
    <w:rsid w:val="00937B72"/>
    <w:rsid w:val="0094146E"/>
    <w:rsid w:val="009415C9"/>
    <w:rsid w:val="00942EC2"/>
    <w:rsid w:val="009449E3"/>
    <w:rsid w:val="00944C0B"/>
    <w:rsid w:val="00944C13"/>
    <w:rsid w:val="009507E1"/>
    <w:rsid w:val="0095103D"/>
    <w:rsid w:val="00953575"/>
    <w:rsid w:val="00963025"/>
    <w:rsid w:val="00965262"/>
    <w:rsid w:val="00973CE8"/>
    <w:rsid w:val="00974355"/>
    <w:rsid w:val="0097512F"/>
    <w:rsid w:val="0097710E"/>
    <w:rsid w:val="00982050"/>
    <w:rsid w:val="00985BB2"/>
    <w:rsid w:val="0099030B"/>
    <w:rsid w:val="0099597D"/>
    <w:rsid w:val="009A0A2A"/>
    <w:rsid w:val="009A2D2D"/>
    <w:rsid w:val="009A63D9"/>
    <w:rsid w:val="009B13F6"/>
    <w:rsid w:val="009B5100"/>
    <w:rsid w:val="009B787D"/>
    <w:rsid w:val="009C5CD0"/>
    <w:rsid w:val="009C5F20"/>
    <w:rsid w:val="009C7931"/>
    <w:rsid w:val="009D67DC"/>
    <w:rsid w:val="009E03AD"/>
    <w:rsid w:val="009E3846"/>
    <w:rsid w:val="009E3874"/>
    <w:rsid w:val="009F2FCA"/>
    <w:rsid w:val="009F37B7"/>
    <w:rsid w:val="009F6D51"/>
    <w:rsid w:val="009F6E9D"/>
    <w:rsid w:val="00A0111F"/>
    <w:rsid w:val="00A01225"/>
    <w:rsid w:val="00A0430A"/>
    <w:rsid w:val="00A04D06"/>
    <w:rsid w:val="00A06E65"/>
    <w:rsid w:val="00A10E64"/>
    <w:rsid w:val="00A10F02"/>
    <w:rsid w:val="00A15D75"/>
    <w:rsid w:val="00A164B4"/>
    <w:rsid w:val="00A1678D"/>
    <w:rsid w:val="00A204D0"/>
    <w:rsid w:val="00A241E1"/>
    <w:rsid w:val="00A24B37"/>
    <w:rsid w:val="00A24C8C"/>
    <w:rsid w:val="00A36CD6"/>
    <w:rsid w:val="00A44CB3"/>
    <w:rsid w:val="00A4605D"/>
    <w:rsid w:val="00A47350"/>
    <w:rsid w:val="00A53724"/>
    <w:rsid w:val="00A54F13"/>
    <w:rsid w:val="00A6396C"/>
    <w:rsid w:val="00A640B8"/>
    <w:rsid w:val="00A6421D"/>
    <w:rsid w:val="00A64AF7"/>
    <w:rsid w:val="00A816EB"/>
    <w:rsid w:val="00A81D3C"/>
    <w:rsid w:val="00A82346"/>
    <w:rsid w:val="00A86B2B"/>
    <w:rsid w:val="00AA3116"/>
    <w:rsid w:val="00AA5C16"/>
    <w:rsid w:val="00AA6BDB"/>
    <w:rsid w:val="00AA740C"/>
    <w:rsid w:val="00AB0B6C"/>
    <w:rsid w:val="00AB1181"/>
    <w:rsid w:val="00AB1B7C"/>
    <w:rsid w:val="00AB1E44"/>
    <w:rsid w:val="00AB4E9B"/>
    <w:rsid w:val="00AC0928"/>
    <w:rsid w:val="00AC17A1"/>
    <w:rsid w:val="00AC51D8"/>
    <w:rsid w:val="00AD2CF5"/>
    <w:rsid w:val="00AD662C"/>
    <w:rsid w:val="00AD6CF1"/>
    <w:rsid w:val="00AD7E8A"/>
    <w:rsid w:val="00AE1DD6"/>
    <w:rsid w:val="00AE2A18"/>
    <w:rsid w:val="00AE540B"/>
    <w:rsid w:val="00AE77C4"/>
    <w:rsid w:val="00AF09C5"/>
    <w:rsid w:val="00AF5201"/>
    <w:rsid w:val="00B01BA1"/>
    <w:rsid w:val="00B06CF4"/>
    <w:rsid w:val="00B1355D"/>
    <w:rsid w:val="00B14246"/>
    <w:rsid w:val="00B15449"/>
    <w:rsid w:val="00B1795F"/>
    <w:rsid w:val="00B22DC5"/>
    <w:rsid w:val="00B2300F"/>
    <w:rsid w:val="00B464DE"/>
    <w:rsid w:val="00B46D5A"/>
    <w:rsid w:val="00B476B7"/>
    <w:rsid w:val="00B54693"/>
    <w:rsid w:val="00B54C66"/>
    <w:rsid w:val="00B560C4"/>
    <w:rsid w:val="00B57386"/>
    <w:rsid w:val="00B57A40"/>
    <w:rsid w:val="00B61DD5"/>
    <w:rsid w:val="00B62549"/>
    <w:rsid w:val="00B62BDF"/>
    <w:rsid w:val="00B635CE"/>
    <w:rsid w:val="00B67296"/>
    <w:rsid w:val="00B6764E"/>
    <w:rsid w:val="00B718D6"/>
    <w:rsid w:val="00B7399E"/>
    <w:rsid w:val="00B74ADD"/>
    <w:rsid w:val="00B7524C"/>
    <w:rsid w:val="00B77C02"/>
    <w:rsid w:val="00B81C39"/>
    <w:rsid w:val="00B858CF"/>
    <w:rsid w:val="00B85BAE"/>
    <w:rsid w:val="00B94EAF"/>
    <w:rsid w:val="00B96C0C"/>
    <w:rsid w:val="00BA56CB"/>
    <w:rsid w:val="00BA5AB6"/>
    <w:rsid w:val="00BB12A6"/>
    <w:rsid w:val="00BC0F7D"/>
    <w:rsid w:val="00BC1B53"/>
    <w:rsid w:val="00BC4ED0"/>
    <w:rsid w:val="00BD29F4"/>
    <w:rsid w:val="00BD3694"/>
    <w:rsid w:val="00BD5C61"/>
    <w:rsid w:val="00BE220A"/>
    <w:rsid w:val="00BE3D7E"/>
    <w:rsid w:val="00BF1095"/>
    <w:rsid w:val="00BF1C81"/>
    <w:rsid w:val="00BF421A"/>
    <w:rsid w:val="00BF446A"/>
    <w:rsid w:val="00BF610E"/>
    <w:rsid w:val="00BF69F0"/>
    <w:rsid w:val="00C02A9C"/>
    <w:rsid w:val="00C0537C"/>
    <w:rsid w:val="00C07754"/>
    <w:rsid w:val="00C1004A"/>
    <w:rsid w:val="00C11177"/>
    <w:rsid w:val="00C1177B"/>
    <w:rsid w:val="00C1213B"/>
    <w:rsid w:val="00C144A8"/>
    <w:rsid w:val="00C17A2B"/>
    <w:rsid w:val="00C17A60"/>
    <w:rsid w:val="00C21A4F"/>
    <w:rsid w:val="00C2497B"/>
    <w:rsid w:val="00C256E5"/>
    <w:rsid w:val="00C2621D"/>
    <w:rsid w:val="00C316CA"/>
    <w:rsid w:val="00C32237"/>
    <w:rsid w:val="00C33079"/>
    <w:rsid w:val="00C33E19"/>
    <w:rsid w:val="00C371B3"/>
    <w:rsid w:val="00C421A7"/>
    <w:rsid w:val="00C42538"/>
    <w:rsid w:val="00C42CF6"/>
    <w:rsid w:val="00C44AED"/>
    <w:rsid w:val="00C45231"/>
    <w:rsid w:val="00C45328"/>
    <w:rsid w:val="00C542A8"/>
    <w:rsid w:val="00C6035E"/>
    <w:rsid w:val="00C611D2"/>
    <w:rsid w:val="00C628DE"/>
    <w:rsid w:val="00C6716E"/>
    <w:rsid w:val="00C72833"/>
    <w:rsid w:val="00C745B2"/>
    <w:rsid w:val="00C80C35"/>
    <w:rsid w:val="00C83E4D"/>
    <w:rsid w:val="00C85FEB"/>
    <w:rsid w:val="00C8648C"/>
    <w:rsid w:val="00C8771C"/>
    <w:rsid w:val="00C909D3"/>
    <w:rsid w:val="00C91B3C"/>
    <w:rsid w:val="00C92C8B"/>
    <w:rsid w:val="00C93F40"/>
    <w:rsid w:val="00CA3B1D"/>
    <w:rsid w:val="00CA3D0C"/>
    <w:rsid w:val="00CA3D41"/>
    <w:rsid w:val="00CA47BF"/>
    <w:rsid w:val="00CA597C"/>
    <w:rsid w:val="00CB097E"/>
    <w:rsid w:val="00CB0995"/>
    <w:rsid w:val="00CB380A"/>
    <w:rsid w:val="00CB3BE5"/>
    <w:rsid w:val="00CB4027"/>
    <w:rsid w:val="00CC15DA"/>
    <w:rsid w:val="00CC1635"/>
    <w:rsid w:val="00CC3B8E"/>
    <w:rsid w:val="00CC3F7F"/>
    <w:rsid w:val="00CC56D9"/>
    <w:rsid w:val="00CC681C"/>
    <w:rsid w:val="00CD110C"/>
    <w:rsid w:val="00CD1B48"/>
    <w:rsid w:val="00CD2D24"/>
    <w:rsid w:val="00CD2E52"/>
    <w:rsid w:val="00CD317E"/>
    <w:rsid w:val="00CD3A9F"/>
    <w:rsid w:val="00CE40A5"/>
    <w:rsid w:val="00CE4DE3"/>
    <w:rsid w:val="00CE5AE6"/>
    <w:rsid w:val="00CF1453"/>
    <w:rsid w:val="00CF24E6"/>
    <w:rsid w:val="00CF45B8"/>
    <w:rsid w:val="00CF496C"/>
    <w:rsid w:val="00CF71B3"/>
    <w:rsid w:val="00D02423"/>
    <w:rsid w:val="00D037FE"/>
    <w:rsid w:val="00D041E8"/>
    <w:rsid w:val="00D05B82"/>
    <w:rsid w:val="00D11592"/>
    <w:rsid w:val="00D11B3A"/>
    <w:rsid w:val="00D15384"/>
    <w:rsid w:val="00D209A0"/>
    <w:rsid w:val="00D2169E"/>
    <w:rsid w:val="00D2228A"/>
    <w:rsid w:val="00D23E28"/>
    <w:rsid w:val="00D2544C"/>
    <w:rsid w:val="00D302E7"/>
    <w:rsid w:val="00D30779"/>
    <w:rsid w:val="00D33BA5"/>
    <w:rsid w:val="00D3471C"/>
    <w:rsid w:val="00D4682F"/>
    <w:rsid w:val="00D46BFB"/>
    <w:rsid w:val="00D47076"/>
    <w:rsid w:val="00D470AC"/>
    <w:rsid w:val="00D5244C"/>
    <w:rsid w:val="00D56778"/>
    <w:rsid w:val="00D6450C"/>
    <w:rsid w:val="00D663CB"/>
    <w:rsid w:val="00D738D6"/>
    <w:rsid w:val="00D73931"/>
    <w:rsid w:val="00D744F8"/>
    <w:rsid w:val="00D74F6F"/>
    <w:rsid w:val="00D755EB"/>
    <w:rsid w:val="00D756B5"/>
    <w:rsid w:val="00D8102F"/>
    <w:rsid w:val="00D81A35"/>
    <w:rsid w:val="00D81A3E"/>
    <w:rsid w:val="00D82D77"/>
    <w:rsid w:val="00D84553"/>
    <w:rsid w:val="00D85225"/>
    <w:rsid w:val="00D878CB"/>
    <w:rsid w:val="00D87E00"/>
    <w:rsid w:val="00D90CCE"/>
    <w:rsid w:val="00D9134D"/>
    <w:rsid w:val="00D92AF7"/>
    <w:rsid w:val="00D95218"/>
    <w:rsid w:val="00D9546E"/>
    <w:rsid w:val="00D96451"/>
    <w:rsid w:val="00DA2DBA"/>
    <w:rsid w:val="00DA34A4"/>
    <w:rsid w:val="00DA7A03"/>
    <w:rsid w:val="00DB0AE9"/>
    <w:rsid w:val="00DB1818"/>
    <w:rsid w:val="00DB2D34"/>
    <w:rsid w:val="00DB647A"/>
    <w:rsid w:val="00DB79C1"/>
    <w:rsid w:val="00DC2770"/>
    <w:rsid w:val="00DC309B"/>
    <w:rsid w:val="00DC4DA2"/>
    <w:rsid w:val="00DC62E5"/>
    <w:rsid w:val="00DC73D9"/>
    <w:rsid w:val="00DD10DD"/>
    <w:rsid w:val="00DD494C"/>
    <w:rsid w:val="00DE39C5"/>
    <w:rsid w:val="00DE68FC"/>
    <w:rsid w:val="00DF1991"/>
    <w:rsid w:val="00DF2B1F"/>
    <w:rsid w:val="00DF2C25"/>
    <w:rsid w:val="00DF3633"/>
    <w:rsid w:val="00DF3AC8"/>
    <w:rsid w:val="00DF4AD9"/>
    <w:rsid w:val="00DF62CD"/>
    <w:rsid w:val="00DF74A2"/>
    <w:rsid w:val="00E01242"/>
    <w:rsid w:val="00E13370"/>
    <w:rsid w:val="00E20B05"/>
    <w:rsid w:val="00E2339D"/>
    <w:rsid w:val="00E25BCE"/>
    <w:rsid w:val="00E279D1"/>
    <w:rsid w:val="00E27AD4"/>
    <w:rsid w:val="00E34F1A"/>
    <w:rsid w:val="00E35C92"/>
    <w:rsid w:val="00E3622A"/>
    <w:rsid w:val="00E41C4A"/>
    <w:rsid w:val="00E43B33"/>
    <w:rsid w:val="00E448DE"/>
    <w:rsid w:val="00E51AF8"/>
    <w:rsid w:val="00E65113"/>
    <w:rsid w:val="00E669B1"/>
    <w:rsid w:val="00E66B38"/>
    <w:rsid w:val="00E72121"/>
    <w:rsid w:val="00E73B83"/>
    <w:rsid w:val="00E77645"/>
    <w:rsid w:val="00E82700"/>
    <w:rsid w:val="00E906A9"/>
    <w:rsid w:val="00E9189F"/>
    <w:rsid w:val="00E928CA"/>
    <w:rsid w:val="00E95F22"/>
    <w:rsid w:val="00EA6FB6"/>
    <w:rsid w:val="00EA7C61"/>
    <w:rsid w:val="00EB0107"/>
    <w:rsid w:val="00EC4A25"/>
    <w:rsid w:val="00EC56FF"/>
    <w:rsid w:val="00ED1132"/>
    <w:rsid w:val="00ED52C0"/>
    <w:rsid w:val="00ED5526"/>
    <w:rsid w:val="00EE062E"/>
    <w:rsid w:val="00EE1777"/>
    <w:rsid w:val="00EE38EF"/>
    <w:rsid w:val="00EF1994"/>
    <w:rsid w:val="00EF1FC5"/>
    <w:rsid w:val="00EF696B"/>
    <w:rsid w:val="00F020E4"/>
    <w:rsid w:val="00F025A2"/>
    <w:rsid w:val="00F025F7"/>
    <w:rsid w:val="00F03195"/>
    <w:rsid w:val="00F0396E"/>
    <w:rsid w:val="00F04712"/>
    <w:rsid w:val="00F04F31"/>
    <w:rsid w:val="00F10C50"/>
    <w:rsid w:val="00F12DD3"/>
    <w:rsid w:val="00F13E6C"/>
    <w:rsid w:val="00F20EF0"/>
    <w:rsid w:val="00F22EC7"/>
    <w:rsid w:val="00F264EF"/>
    <w:rsid w:val="00F26CEE"/>
    <w:rsid w:val="00F27A4F"/>
    <w:rsid w:val="00F30322"/>
    <w:rsid w:val="00F34F19"/>
    <w:rsid w:val="00F34FDA"/>
    <w:rsid w:val="00F37C96"/>
    <w:rsid w:val="00F41811"/>
    <w:rsid w:val="00F42933"/>
    <w:rsid w:val="00F4623A"/>
    <w:rsid w:val="00F465E8"/>
    <w:rsid w:val="00F47DC3"/>
    <w:rsid w:val="00F50084"/>
    <w:rsid w:val="00F535AA"/>
    <w:rsid w:val="00F55166"/>
    <w:rsid w:val="00F56835"/>
    <w:rsid w:val="00F5733A"/>
    <w:rsid w:val="00F653B8"/>
    <w:rsid w:val="00F65C67"/>
    <w:rsid w:val="00F6742A"/>
    <w:rsid w:val="00F73192"/>
    <w:rsid w:val="00F9489A"/>
    <w:rsid w:val="00FA1266"/>
    <w:rsid w:val="00FA215D"/>
    <w:rsid w:val="00FA3839"/>
    <w:rsid w:val="00FA5947"/>
    <w:rsid w:val="00FB6B36"/>
    <w:rsid w:val="00FB6E38"/>
    <w:rsid w:val="00FC0C03"/>
    <w:rsid w:val="00FC1192"/>
    <w:rsid w:val="00FC397F"/>
    <w:rsid w:val="00FC7856"/>
    <w:rsid w:val="00FD0D0F"/>
    <w:rsid w:val="00FD7E27"/>
    <w:rsid w:val="00FE11B9"/>
    <w:rsid w:val="00FE181B"/>
    <w:rsid w:val="00FE207A"/>
    <w:rsid w:val="00FE3AFD"/>
    <w:rsid w:val="00FE48A8"/>
    <w:rsid w:val="00FE4D30"/>
    <w:rsid w:val="00FF17DC"/>
    <w:rsid w:val="00FF1F52"/>
    <w:rsid w:val="00FF37C9"/>
    <w:rsid w:val="00FF4045"/>
    <w:rsid w:val="00FF74A1"/>
    <w:rsid w:val="0601FA70"/>
    <w:rsid w:val="112474D7"/>
    <w:rsid w:val="3F1F310C"/>
    <w:rsid w:val="46B56E08"/>
    <w:rsid w:val="5AB3255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6624E717-D1DB-4B5F-B994-2AAC25A7E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qFormat="1"/>
    <w:lsdException w:name="caption" w:semiHidden="1" w:unhideWhenUsed="1" w:qFormat="1"/>
    <w:lsdException w:name="Title" w:qFormat="1"/>
    <w:lsdException w:name="Body Text" w:uiPriority="99"/>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56E5"/>
    <w:pPr>
      <w:ind w:left="720"/>
      <w:contextualSpacing/>
    </w:pPr>
  </w:style>
  <w:style w:type="character" w:styleId="CommentReference">
    <w:name w:val="annotation reference"/>
    <w:basedOn w:val="DefaultParagraphFont"/>
    <w:rsid w:val="003535C2"/>
    <w:rPr>
      <w:sz w:val="16"/>
      <w:szCs w:val="16"/>
    </w:rPr>
  </w:style>
  <w:style w:type="paragraph" w:styleId="CommentText">
    <w:name w:val="annotation text"/>
    <w:basedOn w:val="Normal"/>
    <w:link w:val="CommentTextChar"/>
    <w:rsid w:val="003535C2"/>
  </w:style>
  <w:style w:type="character" w:customStyle="1" w:styleId="CommentTextChar">
    <w:name w:val="Comment Text Char"/>
    <w:basedOn w:val="DefaultParagraphFont"/>
    <w:link w:val="CommentText"/>
    <w:rsid w:val="003535C2"/>
    <w:rPr>
      <w:lang w:val="en-GB" w:eastAsia="en-US"/>
    </w:rPr>
  </w:style>
  <w:style w:type="paragraph" w:styleId="CommentSubject">
    <w:name w:val="annotation subject"/>
    <w:basedOn w:val="CommentText"/>
    <w:next w:val="CommentText"/>
    <w:link w:val="CommentSubjectChar"/>
    <w:rsid w:val="003535C2"/>
    <w:rPr>
      <w:b/>
      <w:bCs/>
    </w:rPr>
  </w:style>
  <w:style w:type="character" w:customStyle="1" w:styleId="CommentSubjectChar">
    <w:name w:val="Comment Subject Char"/>
    <w:basedOn w:val="CommentTextChar"/>
    <w:link w:val="CommentSubject"/>
    <w:rsid w:val="003535C2"/>
    <w:rPr>
      <w:b/>
      <w:bCs/>
      <w:lang w:val="en-GB" w:eastAsia="en-US"/>
    </w:rPr>
  </w:style>
  <w:style w:type="character" w:styleId="Hyperlink">
    <w:name w:val="Hyperlink"/>
    <w:uiPriority w:val="99"/>
    <w:unhideWhenUsed/>
    <w:qFormat/>
    <w:rsid w:val="006C5E2D"/>
    <w:rPr>
      <w:color w:val="0000FF"/>
      <w:u w:val="single"/>
    </w:rPr>
  </w:style>
  <w:style w:type="character" w:customStyle="1" w:styleId="Heading1Char">
    <w:name w:val="Heading 1 Char"/>
    <w:basedOn w:val="DefaultParagraphFont"/>
    <w:link w:val="Heading1"/>
    <w:qFormat/>
    <w:rsid w:val="006C5E2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A55CD-F302-4BA3-90F2-A60B19BC6F3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A1FC68D-7DA0-48B1-AC61-D46BB5D27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0E5818-4C4C-4E60-84CD-D21613A66242}">
  <ds:schemaRefs>
    <ds:schemaRef ds:uri="http://schemas.microsoft.com/sharepoint/v3/contenttype/forms"/>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3473</Words>
  <Characters>18560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cp:revision>
  <cp:lastPrinted>2025-12-01T07:51:00Z</cp:lastPrinted>
  <dcterms:created xsi:type="dcterms:W3CDTF">2025-12-01T15:20:00Z</dcterms:created>
  <dcterms:modified xsi:type="dcterms:W3CDTF">2025-12-01T15:35:00Z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