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10</w:t>
      </w:r>
      <w:r>
        <w:rPr>
          <w:b/>
          <w:i/>
          <w:sz w:val="28"/>
        </w:rPr>
        <w:tab/>
      </w:r>
      <w:bookmarkStart w:id="0" w:name="_GoBack"/>
      <w:r>
        <w:rPr>
          <w:rFonts w:hint="eastAsia"/>
          <w:b/>
          <w:iCs/>
          <w:sz w:val="24"/>
          <w:szCs w:val="18"/>
          <w:lang w:val="en-US" w:eastAsia="zh-CN"/>
        </w:rPr>
        <w:t>RP-253383</w:t>
      </w:r>
    </w:p>
    <w:bookmarkEnd w:id="0"/>
    <w:p w14:paraId="1965ECE9">
      <w:pPr>
        <w:pStyle w:val="138"/>
        <w:tabs>
          <w:tab w:val="right" w:pos="9639"/>
        </w:tabs>
        <w:spacing w:after="0"/>
        <w:rPr>
          <w:b/>
          <w:sz w:val="24"/>
        </w:rPr>
      </w:pPr>
      <w:r>
        <w:rPr>
          <w:rFonts w:hint="eastAsia"/>
          <w:b/>
          <w:sz w:val="24"/>
        </w:rPr>
        <w:t>Baltimore , US, December 08-11, 2025</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76%（+17%）</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5F3C14"/>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A5B3DE6"/>
    <w:rsid w:val="4C6503A1"/>
    <w:rsid w:val="4F4D49A6"/>
    <w:rsid w:val="51382319"/>
    <w:rsid w:val="52566E26"/>
    <w:rsid w:val="53882FDC"/>
    <w:rsid w:val="55AF31FF"/>
    <w:rsid w:val="64511325"/>
    <w:rsid w:val="685418BD"/>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519</Words>
  <Characters>2849</Characters>
  <Lines>31</Lines>
  <Paragraphs>8</Paragraphs>
  <TotalTime>3</TotalTime>
  <ScaleCrop>false</ScaleCrop>
  <LinksUpToDate>false</LinksUpToDate>
  <CharactersWithSpaces>3298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2025-11-27T04:03:31Z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2052-12.1.0.23542</vt:lpwstr>
  </property>
  <property fmtid="{D5CDD505-2E9C-101B-9397-08002B2CF9AE}" pid="12" name="ICV">
    <vt:lpwstr>B3D7E027176F4C3AB51880A3C4313AD1_13</vt:lpwstr>
  </property>
  <property fmtid="{D5CDD505-2E9C-101B-9397-08002B2CF9AE}" pid="13" name="KSOTemplateDocerSaveRecord">
    <vt:lpwstr>eyJoZGlkIjoiNGE3OWMwZjQ3ODU5NTE0M2Q2NWFhMmQwZThhMzc5YTAiLCJ1c2VySWQiOiI1NzQ3OTkyMzYifQ==</vt:lpwstr>
  </property>
</Properties>
</file>