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1619733E" w:rsidR="00507906" w:rsidRPr="00A079D3" w:rsidRDefault="00507906" w:rsidP="26D6A5A2">
      <w:pPr>
        <w:keepLines/>
        <w:tabs>
          <w:tab w:val="left" w:pos="567"/>
        </w:tabs>
        <w:snapToGrid w:val="0"/>
        <w:spacing w:after="0"/>
        <w:rPr>
          <w:rFonts w:eastAsia="MS Mincho" w:cs="Arial" w:hint="eastAsia"/>
          <w:b/>
          <w:bCs/>
          <w:sz w:val="28"/>
          <w:szCs w:val="28"/>
          <w:lang w:eastAsia="ko-KR"/>
        </w:rPr>
      </w:pPr>
      <w:r w:rsidRPr="26D6A5A2">
        <w:rPr>
          <w:rFonts w:cs="Arial"/>
          <w:b/>
          <w:bCs/>
          <w:sz w:val="28"/>
          <w:szCs w:val="28"/>
        </w:rPr>
        <w:t>3GPP TSG RAN Meeting #</w:t>
      </w:r>
      <w:r w:rsidR="00AF0B0C" w:rsidRPr="26D6A5A2">
        <w:rPr>
          <w:rFonts w:cs="Arial"/>
          <w:b/>
          <w:bCs/>
          <w:sz w:val="28"/>
          <w:szCs w:val="28"/>
        </w:rPr>
        <w:t>1</w:t>
      </w:r>
      <w:r w:rsidR="00AF0B0C">
        <w:rPr>
          <w:rFonts w:cs="Arial" w:hint="eastAsia"/>
          <w:b/>
          <w:bCs/>
          <w:sz w:val="28"/>
          <w:szCs w:val="28"/>
          <w:lang w:eastAsia="ko-KR"/>
        </w:rPr>
        <w:t>10</w:t>
      </w:r>
      <w:r>
        <w:tab/>
      </w:r>
      <w:r>
        <w:tab/>
      </w:r>
      <w:r>
        <w:tab/>
      </w:r>
      <w:r>
        <w:tab/>
      </w:r>
      <w:r>
        <w:tab/>
      </w:r>
      <w:r w:rsidRPr="26D6A5A2">
        <w:rPr>
          <w:rFonts w:cs="Arial"/>
          <w:b/>
          <w:bCs/>
          <w:sz w:val="28"/>
          <w:szCs w:val="28"/>
        </w:rPr>
        <w:t>RP-</w:t>
      </w:r>
      <w:r w:rsidR="00CD5043" w:rsidRPr="26D6A5A2">
        <w:rPr>
          <w:rFonts w:cs="Arial"/>
          <w:b/>
          <w:bCs/>
          <w:sz w:val="28"/>
          <w:szCs w:val="28"/>
        </w:rPr>
        <w:t>25</w:t>
      </w:r>
      <w:r w:rsidR="00CD5043">
        <w:rPr>
          <w:rFonts w:cs="Arial" w:hint="eastAsia"/>
          <w:b/>
          <w:bCs/>
          <w:sz w:val="28"/>
          <w:szCs w:val="28"/>
          <w:lang w:eastAsia="ko-KR"/>
        </w:rPr>
        <w:t>3215</w:t>
      </w:r>
    </w:p>
    <w:p w14:paraId="72947B97" w14:textId="7108E7AF" w:rsidR="00507906" w:rsidRPr="00A079D3" w:rsidRDefault="00AF0B0C" w:rsidP="00507906">
      <w:pPr>
        <w:keepLines/>
        <w:tabs>
          <w:tab w:val="left" w:pos="567"/>
        </w:tabs>
        <w:rPr>
          <w:rFonts w:cs="Arial"/>
          <w:b/>
          <w:sz w:val="28"/>
          <w:szCs w:val="28"/>
        </w:rPr>
      </w:pPr>
      <w:r>
        <w:rPr>
          <w:rFonts w:cs="Arial" w:hint="eastAsia"/>
          <w:b/>
          <w:sz w:val="28"/>
          <w:szCs w:val="28"/>
          <w:lang w:eastAsia="ko-KR"/>
        </w:rPr>
        <w:t>Baltimore</w:t>
      </w:r>
      <w:r w:rsidR="00507906">
        <w:rPr>
          <w:rFonts w:cs="Arial"/>
          <w:b/>
          <w:sz w:val="28"/>
          <w:szCs w:val="28"/>
        </w:rPr>
        <w:t xml:space="preserve">, </w:t>
      </w:r>
      <w:r>
        <w:rPr>
          <w:rFonts w:cs="Arial" w:hint="eastAsia"/>
          <w:b/>
          <w:sz w:val="28"/>
          <w:szCs w:val="28"/>
          <w:lang w:eastAsia="ko-KR"/>
        </w:rPr>
        <w:t>U.S.A.</w:t>
      </w:r>
      <w:r w:rsidR="00507906">
        <w:rPr>
          <w:rFonts w:cs="Arial"/>
          <w:b/>
          <w:sz w:val="28"/>
          <w:szCs w:val="28"/>
        </w:rPr>
        <w:t xml:space="preserve">, </w:t>
      </w:r>
      <w:r>
        <w:rPr>
          <w:rFonts w:cs="Arial" w:hint="eastAsia"/>
          <w:b/>
          <w:sz w:val="28"/>
          <w:szCs w:val="28"/>
          <w:lang w:eastAsia="ko-KR"/>
        </w:rPr>
        <w:t>December</w:t>
      </w:r>
      <w:r>
        <w:rPr>
          <w:rFonts w:cs="Arial"/>
          <w:b/>
          <w:sz w:val="28"/>
          <w:szCs w:val="28"/>
        </w:rPr>
        <w:t xml:space="preserve"> </w:t>
      </w:r>
      <w:r>
        <w:rPr>
          <w:rFonts w:cs="Arial" w:hint="eastAsia"/>
          <w:b/>
          <w:sz w:val="28"/>
          <w:szCs w:val="28"/>
          <w:lang w:eastAsia="ko-KR"/>
        </w:rPr>
        <w:t>8</w:t>
      </w:r>
      <w:r w:rsidR="00507906">
        <w:rPr>
          <w:rFonts w:cs="Arial"/>
          <w:b/>
          <w:sz w:val="28"/>
          <w:szCs w:val="28"/>
        </w:rPr>
        <w:t>-</w:t>
      </w:r>
      <w:r>
        <w:rPr>
          <w:rFonts w:cs="Arial" w:hint="eastAsia"/>
          <w:b/>
          <w:sz w:val="28"/>
          <w:szCs w:val="28"/>
          <w:lang w:eastAsia="ko-KR"/>
        </w:rPr>
        <w:t>11</w:t>
      </w:r>
      <w:r w:rsidR="00507906">
        <w:rPr>
          <w:rFonts w:cs="Arial"/>
          <w:b/>
          <w:sz w:val="28"/>
          <w:szCs w:val="28"/>
        </w:rPr>
        <w:t xml:space="preserve">, </w:t>
      </w:r>
      <w:r w:rsidR="00507906" w:rsidRPr="00A079D3">
        <w:rPr>
          <w:rFonts w:cs="Arial"/>
          <w:b/>
          <w:sz w:val="28"/>
          <w:szCs w:val="28"/>
        </w:rPr>
        <w:t>20</w:t>
      </w:r>
      <w:r w:rsidR="00507906">
        <w:rPr>
          <w:rFonts w:cs="Arial"/>
          <w:b/>
          <w:sz w:val="28"/>
          <w:szCs w:val="28"/>
        </w:rPr>
        <w:t>25</w:t>
      </w:r>
    </w:p>
    <w:p w14:paraId="41ED9A00" w14:textId="77777777" w:rsidR="006F0FFF" w:rsidRDefault="006F0FFF" w:rsidP="006F0FFF">
      <w:pPr>
        <w:pStyle w:val="3GPPheader"/>
      </w:pPr>
    </w:p>
    <w:p w14:paraId="5339C326" w14:textId="4DD1B818" w:rsidR="006F0FFF" w:rsidRDefault="006F0FFF" w:rsidP="006F0FFF">
      <w:pPr>
        <w:pStyle w:val="3GPPheader"/>
        <w:rPr>
          <w:lang w:eastAsia="ko-KR"/>
        </w:rPr>
      </w:pPr>
      <w:r w:rsidRPr="35436E32">
        <w:t>Agenda Item:</w:t>
      </w:r>
      <w:r>
        <w:tab/>
      </w:r>
      <w:r w:rsidR="00727F0F" w:rsidRPr="35436E32">
        <w:t>8.2</w:t>
      </w:r>
      <w:r w:rsidR="00CF0500" w:rsidRPr="35436E32">
        <w:t>.1</w:t>
      </w:r>
      <w:r w:rsidR="00727F0F" w:rsidRPr="35436E32">
        <w:t>.</w:t>
      </w:r>
      <w:r w:rsidR="00AF0B0C">
        <w:rPr>
          <w:rFonts w:hint="eastAsia"/>
          <w:lang w:eastAsia="ko-KR"/>
        </w:rPr>
        <w:t>3.3</w:t>
      </w:r>
    </w:p>
    <w:p w14:paraId="6A0057C7" w14:textId="3936028E" w:rsidR="006F0FFF" w:rsidRDefault="006F0FFF" w:rsidP="006F0FFF">
      <w:pPr>
        <w:pStyle w:val="3GPPheader"/>
        <w:rPr>
          <w:rFonts w:hint="eastAsia"/>
          <w:lang w:eastAsia="ko-KR"/>
        </w:rPr>
      </w:pPr>
      <w:r>
        <w:t>Source:</w:t>
      </w:r>
      <w:r>
        <w:tab/>
      </w:r>
      <w:r w:rsidR="00A91F7F" w:rsidRPr="26D6A5A2">
        <w:rPr>
          <w:lang w:eastAsia="ko-KR"/>
        </w:rPr>
        <w:t>KT Corp.</w:t>
      </w:r>
      <w:r w:rsidR="561E9016" w:rsidRPr="26D6A5A2">
        <w:rPr>
          <w:lang w:eastAsia="ko-KR"/>
        </w:rPr>
        <w:t>, Thales, Iridium</w:t>
      </w:r>
      <w:r w:rsidR="00CD5043">
        <w:rPr>
          <w:rFonts w:hint="eastAsia"/>
          <w:lang w:eastAsia="ko-KR"/>
        </w:rPr>
        <w:t xml:space="preserve">, </w:t>
      </w:r>
      <w:proofErr w:type="spellStart"/>
      <w:r w:rsidR="00CD5043">
        <w:rPr>
          <w:rFonts w:hint="eastAsia"/>
          <w:lang w:eastAsia="ko-KR"/>
        </w:rPr>
        <w:t>Viasat</w:t>
      </w:r>
      <w:proofErr w:type="spellEnd"/>
    </w:p>
    <w:p w14:paraId="2A34585E" w14:textId="076F0F52" w:rsidR="006F0FFF" w:rsidRDefault="006F0FFF" w:rsidP="006F0FFF">
      <w:pPr>
        <w:pStyle w:val="3GPPheader"/>
      </w:pPr>
      <w:r w:rsidRPr="35436E32">
        <w:t>Title:</w:t>
      </w:r>
      <w:r>
        <w:tab/>
      </w:r>
      <w:r w:rsidR="00A91F7F">
        <w:rPr>
          <w:rFonts w:hint="eastAsia"/>
          <w:lang w:eastAsia="ko-KR"/>
        </w:rPr>
        <w:t>NTN preferred</w:t>
      </w:r>
      <w:r w:rsidR="00961CDE">
        <w:rPr>
          <w:rFonts w:hint="eastAsia"/>
          <w:lang w:eastAsia="ko-KR"/>
        </w:rPr>
        <w:t>/priority</w:t>
      </w:r>
      <w:r w:rsidR="00A91F7F">
        <w:rPr>
          <w:rFonts w:hint="eastAsia"/>
          <w:lang w:eastAsia="ko-KR"/>
        </w:rPr>
        <w:t xml:space="preserve"> mode for 6G</w:t>
      </w:r>
    </w:p>
    <w:p w14:paraId="352ED748" w14:textId="1C5E9D63" w:rsidR="00EB0B04" w:rsidRDefault="006F0FFF" w:rsidP="006F0FFF">
      <w:pPr>
        <w:pStyle w:val="3GPPheader"/>
        <w:rPr>
          <w:rFonts w:hint="eastAsia"/>
          <w:lang w:eastAsia="ko-KR"/>
        </w:rPr>
      </w:pPr>
      <w:r>
        <w:t>Document for:</w:t>
      </w:r>
      <w:r>
        <w:tab/>
      </w:r>
      <w:r w:rsidR="42EBB013">
        <w:t>Discussion</w:t>
      </w:r>
      <w:r w:rsidR="00CD5043">
        <w:rPr>
          <w:rFonts w:hint="eastAsia"/>
          <w:lang w:eastAsia="ko-KR"/>
        </w:rPr>
        <w:t xml:space="preserve"> &amp; decision</w:t>
      </w:r>
    </w:p>
    <w:p w14:paraId="5214F1D7" w14:textId="77777777" w:rsidR="00024C71" w:rsidRDefault="00024C71" w:rsidP="006F0FFF">
      <w:pPr>
        <w:pStyle w:val="3GPPheader"/>
      </w:pPr>
    </w:p>
    <w:p w14:paraId="5195A5A3" w14:textId="77777777" w:rsidR="00024C71" w:rsidRDefault="00024C71" w:rsidP="00024C71">
      <w:pPr>
        <w:pStyle w:val="1"/>
      </w:pPr>
      <w:r>
        <w:t>1</w:t>
      </w:r>
      <w:r>
        <w:tab/>
        <w:t>Introduction</w:t>
      </w:r>
    </w:p>
    <w:p w14:paraId="02DBE4F3" w14:textId="546EBE48" w:rsidR="00C61B80" w:rsidRPr="00C61B80" w:rsidRDefault="00A91F7F" w:rsidP="00394791">
      <w:pPr>
        <w:ind w:firstLineChars="50" w:firstLine="100"/>
        <w:jc w:val="both"/>
        <w:rPr>
          <w:lang w:eastAsia="ko-KR"/>
        </w:rPr>
      </w:pPr>
      <w:r>
        <w:rPr>
          <w:rFonts w:hint="eastAsia"/>
          <w:lang w:eastAsia="ko-KR"/>
        </w:rPr>
        <w:t xml:space="preserve">As described in the objective of SID: Study on 6G Scenarios and requirements [1], study aims to develop 3GPP requirements for 6G Radio for improvement of existing services and for new services. Also, 6G aims to harmonize 6G Radio design for </w:t>
      </w:r>
      <w:r w:rsidR="00C61B80">
        <w:rPr>
          <w:rFonts w:hint="eastAsia"/>
          <w:lang w:eastAsia="ko-KR"/>
        </w:rPr>
        <w:t xml:space="preserve">TN and NTN including their integration. As support of both 6G TN and NTN is expected to be supported as a Day-1 feature, 6G NTN will provide connectivity for the underserved areas, maritime coverage, and even TN coverage area suffering from disaster situations such as fire, earthquakes, etc. 6G NTN will enable achieving better resiliency and connecting the unconnected as described in ITU-R M.2160 [2]. This contribution proposes to introduce </w:t>
      </w:r>
      <w:r w:rsidR="00C61B80">
        <w:rPr>
          <w:lang w:eastAsia="ko-KR"/>
        </w:rPr>
        <w:t>“</w:t>
      </w:r>
      <w:r w:rsidR="00C61B80">
        <w:rPr>
          <w:rFonts w:hint="eastAsia"/>
          <w:lang w:eastAsia="ko-KR"/>
        </w:rPr>
        <w:t>NTN preferred</w:t>
      </w:r>
      <w:r w:rsidR="00394791">
        <w:rPr>
          <w:rFonts w:hint="eastAsia"/>
          <w:lang w:eastAsia="ko-KR"/>
        </w:rPr>
        <w:t>/priority</w:t>
      </w:r>
      <w:r w:rsidR="00C61B80">
        <w:rPr>
          <w:rFonts w:hint="eastAsia"/>
          <w:lang w:eastAsia="ko-KR"/>
        </w:rPr>
        <w:t>-mode</w:t>
      </w:r>
      <w:r w:rsidR="00C61B80">
        <w:rPr>
          <w:lang w:eastAsia="ko-KR"/>
        </w:rPr>
        <w:t>”</w:t>
      </w:r>
      <w:r w:rsidR="00C61B80">
        <w:rPr>
          <w:rFonts w:hint="eastAsia"/>
          <w:lang w:eastAsia="ko-KR"/>
        </w:rPr>
        <w:t xml:space="preserve"> which can be applied to cases when TN infrastructure is suffering from disaster situations and UE </w:t>
      </w:r>
      <w:proofErr w:type="gramStart"/>
      <w:r w:rsidR="00C61B80">
        <w:rPr>
          <w:rFonts w:hint="eastAsia"/>
          <w:lang w:eastAsia="ko-KR"/>
        </w:rPr>
        <w:t>is</w:t>
      </w:r>
      <w:proofErr w:type="gramEnd"/>
      <w:r w:rsidR="00C61B80">
        <w:rPr>
          <w:rFonts w:hint="eastAsia"/>
          <w:lang w:eastAsia="ko-KR"/>
        </w:rPr>
        <w:t xml:space="preserve"> within the area where NTN can serve better coverage.</w:t>
      </w:r>
    </w:p>
    <w:p w14:paraId="45BA2733" w14:textId="77777777" w:rsidR="00024C71" w:rsidRDefault="00024C71" w:rsidP="00024C71">
      <w:pPr>
        <w:pStyle w:val="1"/>
      </w:pPr>
      <w:r>
        <w:t>2</w:t>
      </w:r>
      <w:r>
        <w:tab/>
        <w:t>Discussion</w:t>
      </w:r>
    </w:p>
    <w:p w14:paraId="76874220" w14:textId="28BC25A6" w:rsidR="00961CDE" w:rsidRDefault="00024C71" w:rsidP="00024C71">
      <w:pPr>
        <w:jc w:val="both"/>
        <w:rPr>
          <w:lang w:eastAsia="ko-KR"/>
        </w:rPr>
      </w:pPr>
      <w:r w:rsidRPr="35436E32">
        <w:t xml:space="preserve">6G </w:t>
      </w:r>
      <w:r w:rsidR="00961CDE">
        <w:rPr>
          <w:rFonts w:hint="eastAsia"/>
          <w:lang w:eastAsia="ko-KR"/>
        </w:rPr>
        <w:t xml:space="preserve">will be able to cover all areas with help of 6G NTN which is to be supported as a Day-1 feature of 6G. This will be a great </w:t>
      </w:r>
      <w:proofErr w:type="gramStart"/>
      <w:r w:rsidR="00961CDE">
        <w:rPr>
          <w:rFonts w:hint="eastAsia"/>
          <w:lang w:eastAsia="ko-KR"/>
        </w:rPr>
        <w:t>complementary</w:t>
      </w:r>
      <w:proofErr w:type="gramEnd"/>
      <w:r w:rsidR="00961CDE">
        <w:rPr>
          <w:rFonts w:hint="eastAsia"/>
          <w:lang w:eastAsia="ko-KR"/>
        </w:rPr>
        <w:t xml:space="preserve"> to MNOs where deployment of terrestrial infrastructure is challenging such as oceans, aerial</w:t>
      </w:r>
      <w:r w:rsidRPr="35436E32">
        <w:t>s</w:t>
      </w:r>
      <w:r w:rsidR="00961CDE">
        <w:rPr>
          <w:rFonts w:hint="eastAsia"/>
          <w:lang w:eastAsia="ko-KR"/>
        </w:rPr>
        <w:t xml:space="preserve">, or even with </w:t>
      </w:r>
      <w:proofErr w:type="gramStart"/>
      <w:r w:rsidR="00961CDE">
        <w:rPr>
          <w:rFonts w:hint="eastAsia"/>
          <w:lang w:eastAsia="ko-KR"/>
        </w:rPr>
        <w:t>the terrestrial</w:t>
      </w:r>
      <w:proofErr w:type="gramEnd"/>
      <w:r w:rsidR="00961CDE">
        <w:rPr>
          <w:rFonts w:hint="eastAsia"/>
          <w:lang w:eastAsia="ko-KR"/>
        </w:rPr>
        <w:t xml:space="preserve"> coverage considering the spectrum 6G will likely to be utilized. Moreover, 6G NTN will also allow providing connectivity in the disaster situations where terrestrial infrastructure is out-of-service due to fire, earthquake, etc.</w:t>
      </w:r>
    </w:p>
    <w:p w14:paraId="0B5C6AEF" w14:textId="38CF7944" w:rsidR="00961CDE" w:rsidRDefault="00961CDE" w:rsidP="00024C71">
      <w:pPr>
        <w:jc w:val="both"/>
        <w:rPr>
          <w:lang w:eastAsia="ko-KR"/>
        </w:rPr>
      </w:pPr>
      <w:r w:rsidRPr="26D6A5A2">
        <w:rPr>
          <w:lang w:eastAsia="ko-KR"/>
        </w:rPr>
        <w:t xml:space="preserve">For above reason we can consider </w:t>
      </w:r>
      <w:r w:rsidR="00394791" w:rsidRPr="26D6A5A2">
        <w:rPr>
          <w:lang w:eastAsia="ko-KR"/>
        </w:rPr>
        <w:t>introducing</w:t>
      </w:r>
      <w:r w:rsidRPr="26D6A5A2">
        <w:rPr>
          <w:lang w:eastAsia="ko-KR"/>
        </w:rPr>
        <w:t xml:space="preserve"> “6G preferred/priority </w:t>
      </w:r>
      <w:r w:rsidR="00222447" w:rsidRPr="26D6A5A2">
        <w:rPr>
          <w:lang w:eastAsia="ko-KR"/>
        </w:rPr>
        <w:t xml:space="preserve">radio access </w:t>
      </w:r>
      <w:proofErr w:type="gramStart"/>
      <w:r w:rsidR="00222447" w:rsidRPr="26D6A5A2">
        <w:rPr>
          <w:lang w:eastAsia="ko-KR"/>
        </w:rPr>
        <w:t xml:space="preserve">technology </w:t>
      </w:r>
      <w:r w:rsidRPr="26D6A5A2">
        <w:rPr>
          <w:lang w:eastAsia="ko-KR"/>
        </w:rPr>
        <w:t>”</w:t>
      </w:r>
      <w:proofErr w:type="gramEnd"/>
      <w:r w:rsidRPr="26D6A5A2">
        <w:rPr>
          <w:lang w:eastAsia="ko-KR"/>
        </w:rPr>
        <w:t xml:space="preserve"> so that UEs in certain situations can camp onto 6G NTN cells instead of searching for TN cells where </w:t>
      </w:r>
      <w:r w:rsidR="00222447" w:rsidRPr="26D6A5A2">
        <w:rPr>
          <w:lang w:eastAsia="ko-KR"/>
        </w:rPr>
        <w:t xml:space="preserve">TN </w:t>
      </w:r>
      <w:r w:rsidRPr="26D6A5A2">
        <w:rPr>
          <w:lang w:eastAsia="ko-KR"/>
        </w:rPr>
        <w:t xml:space="preserve">coverage </w:t>
      </w:r>
      <w:r w:rsidR="00394791" w:rsidRPr="26D6A5A2">
        <w:rPr>
          <w:lang w:eastAsia="ko-KR"/>
        </w:rPr>
        <w:t xml:space="preserve">is temporarily unavailable. This will </w:t>
      </w:r>
      <w:proofErr w:type="gramStart"/>
      <w:r w:rsidR="00394791" w:rsidRPr="26D6A5A2">
        <w:rPr>
          <w:lang w:eastAsia="ko-KR"/>
        </w:rPr>
        <w:t>allow</w:t>
      </w:r>
      <w:proofErr w:type="gramEnd"/>
      <w:r w:rsidR="00394791" w:rsidRPr="26D6A5A2">
        <w:rPr>
          <w:lang w:eastAsia="ko-KR"/>
        </w:rPr>
        <w:t xml:space="preserve"> </w:t>
      </w:r>
      <w:r w:rsidR="00222447" w:rsidRPr="26D6A5A2">
        <w:rPr>
          <w:lang w:eastAsia="ko-KR"/>
        </w:rPr>
        <w:t xml:space="preserve">to ensure a </w:t>
      </w:r>
      <w:proofErr w:type="spellStart"/>
      <w:proofErr w:type="gramStart"/>
      <w:r w:rsidR="00222447" w:rsidRPr="26D6A5A2">
        <w:rPr>
          <w:lang w:eastAsia="ko-KR"/>
        </w:rPr>
        <w:t xml:space="preserve">quasi </w:t>
      </w:r>
      <w:r w:rsidR="00394791" w:rsidRPr="26D6A5A2">
        <w:rPr>
          <w:lang w:eastAsia="ko-KR"/>
        </w:rPr>
        <w:t>seamless</w:t>
      </w:r>
      <w:proofErr w:type="spellEnd"/>
      <w:proofErr w:type="gramEnd"/>
      <w:r w:rsidR="00394791" w:rsidRPr="26D6A5A2">
        <w:rPr>
          <w:lang w:eastAsia="ko-KR"/>
        </w:rPr>
        <w:t xml:space="preserve"> user experience to 6G subscribers and help UE to save battery life by not searching for </w:t>
      </w:r>
      <w:proofErr w:type="gramStart"/>
      <w:r w:rsidR="00394791" w:rsidRPr="26D6A5A2">
        <w:rPr>
          <w:lang w:eastAsia="ko-KR"/>
        </w:rPr>
        <w:t>the terrestrial</w:t>
      </w:r>
      <w:proofErr w:type="gramEnd"/>
      <w:r w:rsidR="00394791" w:rsidRPr="26D6A5A2">
        <w:rPr>
          <w:lang w:eastAsia="ko-KR"/>
        </w:rPr>
        <w:t xml:space="preserve"> </w:t>
      </w:r>
      <w:r w:rsidR="00222447" w:rsidRPr="26D6A5A2">
        <w:rPr>
          <w:lang w:eastAsia="ko-KR"/>
        </w:rPr>
        <w:t xml:space="preserve">radio access technology </w:t>
      </w:r>
      <w:r w:rsidR="00394791" w:rsidRPr="26D6A5A2">
        <w:rPr>
          <w:lang w:eastAsia="ko-KR"/>
        </w:rPr>
        <w:t>which is unavailable.</w:t>
      </w:r>
    </w:p>
    <w:p w14:paraId="38E8E0D4" w14:textId="77777777" w:rsidR="00024C71" w:rsidRPr="00AD31AF" w:rsidRDefault="00024C71" w:rsidP="00024C71">
      <w:pPr>
        <w:rPr>
          <w:rFonts w:cs="Arial"/>
          <w:iCs/>
        </w:rPr>
      </w:pPr>
    </w:p>
    <w:p w14:paraId="5905EE85" w14:textId="77777777" w:rsidR="00024C71" w:rsidRPr="00D04991" w:rsidRDefault="00024C71" w:rsidP="00024C71">
      <w:pPr>
        <w:pStyle w:val="1"/>
      </w:pPr>
      <w:r>
        <w:t>3 Text proposal</w:t>
      </w:r>
    </w:p>
    <w:p w14:paraId="539C456C" w14:textId="77777777" w:rsidR="00024C71" w:rsidRDefault="00024C71" w:rsidP="00024C71">
      <w:pPr>
        <w:jc w:val="both"/>
        <w:rPr>
          <w:lang w:val="en-GB"/>
        </w:rPr>
      </w:pPr>
      <w:r>
        <w:rPr>
          <w:lang w:val="en-GB"/>
        </w:rPr>
        <w:t>Based on the discussion above we propose the following text proposal.</w:t>
      </w:r>
    </w:p>
    <w:p w14:paraId="2D2029A9" w14:textId="496A759D" w:rsidR="00024C71" w:rsidRDefault="00024C71" w:rsidP="00024C71">
      <w:pPr>
        <w:keepNext/>
        <w:keepLines/>
        <w:spacing w:before="180"/>
        <w:ind w:left="1134" w:hanging="1134"/>
        <w:outlineLvl w:val="1"/>
        <w:rPr>
          <w:rFonts w:eastAsia="SimSun"/>
          <w:sz w:val="32"/>
          <w:szCs w:val="32"/>
          <w:lang w:eastAsia="zh-CN"/>
        </w:rPr>
      </w:pPr>
      <w:r w:rsidRPr="385AEFDD">
        <w:rPr>
          <w:rFonts w:eastAsia="SimSun"/>
          <w:sz w:val="32"/>
          <w:szCs w:val="32"/>
          <w:lang w:eastAsia="zh-CN"/>
        </w:rPr>
        <w:t>5</w:t>
      </w:r>
      <w:r w:rsidRPr="385AEFDD">
        <w:rPr>
          <w:rFonts w:eastAsia="SimSun"/>
          <w:sz w:val="32"/>
          <w:szCs w:val="32"/>
        </w:rPr>
        <w:t>.</w:t>
      </w:r>
      <w:r w:rsidR="00AF0B0C">
        <w:rPr>
          <w:rFonts w:eastAsia="맑은 고딕" w:hint="eastAsia"/>
          <w:sz w:val="32"/>
          <w:szCs w:val="32"/>
          <w:lang w:eastAsia="ko-KR"/>
        </w:rPr>
        <w:t>3</w:t>
      </w:r>
      <w:r>
        <w:tab/>
      </w:r>
      <w:r w:rsidR="00AF0B0C">
        <w:rPr>
          <w:rFonts w:eastAsia="맑은 고딕" w:hint="eastAsia"/>
          <w:sz w:val="32"/>
          <w:szCs w:val="32"/>
          <w:lang w:eastAsia="ko-KR"/>
        </w:rPr>
        <w:t>Operational requirements</w:t>
      </w:r>
    </w:p>
    <w:p w14:paraId="45EB01AD" w14:textId="142EEE77" w:rsidR="00024C71" w:rsidRPr="000712A3" w:rsidRDefault="00024C71" w:rsidP="26D6A5A2">
      <w:pPr>
        <w:pStyle w:val="3"/>
        <w:rPr>
          <w:rFonts w:eastAsia="맑은 고딕"/>
          <w:lang w:eastAsia="ko-KR"/>
        </w:rPr>
      </w:pPr>
      <w:r w:rsidRPr="26D6A5A2">
        <w:rPr>
          <w:rFonts w:eastAsia="SimSun"/>
          <w:lang w:eastAsia="zh-CN"/>
        </w:rPr>
        <w:t>5.</w:t>
      </w:r>
      <w:r w:rsidR="00AF0B0C">
        <w:rPr>
          <w:rFonts w:eastAsia="맑은 고딕" w:hint="eastAsia"/>
          <w:lang w:eastAsia="ko-KR"/>
        </w:rPr>
        <w:t>3</w:t>
      </w:r>
      <w:r w:rsidRPr="26D6A5A2">
        <w:rPr>
          <w:rFonts w:eastAsia="SimSun"/>
          <w:lang w:eastAsia="zh-CN"/>
        </w:rPr>
        <w:t>.x</w:t>
      </w:r>
      <w:r>
        <w:tab/>
      </w:r>
      <w:r w:rsidR="005F2EC8" w:rsidRPr="26D6A5A2">
        <w:rPr>
          <w:rFonts w:eastAsia="맑은 고딕"/>
          <w:lang w:eastAsia="ko-KR"/>
        </w:rPr>
        <w:t>Change of p</w:t>
      </w:r>
      <w:r w:rsidR="00961CDE" w:rsidRPr="26D6A5A2">
        <w:rPr>
          <w:rFonts w:eastAsia="맑은 고딕"/>
          <w:lang w:eastAsia="ko-KR"/>
        </w:rPr>
        <w:t xml:space="preserve">referred/priority </w:t>
      </w:r>
      <w:r w:rsidR="005F2EC8" w:rsidRPr="26D6A5A2">
        <w:rPr>
          <w:rFonts w:eastAsia="SimSun"/>
          <w:lang w:eastAsia="zh-CN"/>
        </w:rPr>
        <w:t xml:space="preserve">radio </w:t>
      </w:r>
      <w:r w:rsidR="00222447" w:rsidRPr="26D6A5A2">
        <w:rPr>
          <w:rFonts w:eastAsia="맑은 고딕"/>
          <w:lang w:eastAsia="ko-KR"/>
        </w:rPr>
        <w:t>access technology</w:t>
      </w:r>
    </w:p>
    <w:p w14:paraId="63AC160C" w14:textId="77777777" w:rsidR="00024C71" w:rsidRDefault="00024C71" w:rsidP="00024C71">
      <w:pPr>
        <w:jc w:val="both"/>
      </w:pPr>
    </w:p>
    <w:p w14:paraId="5EBEC2EA" w14:textId="1B691A30" w:rsidR="005F2EC8" w:rsidRPr="009A66DF" w:rsidRDefault="005F2EC8" w:rsidP="26D6A5A2">
      <w:pPr>
        <w:jc w:val="both"/>
      </w:pPr>
      <w:r>
        <w:lastRenderedPageBreak/>
        <w:t xml:space="preserve">Subject to operator’s policy, the 6G </w:t>
      </w:r>
      <w:r w:rsidRPr="26D6A5A2">
        <w:rPr>
          <w:lang w:eastAsia="ko-KR"/>
        </w:rPr>
        <w:t>network shall be able to</w:t>
      </w:r>
      <w:r>
        <w:t xml:space="preserve"> </w:t>
      </w:r>
      <w:r w:rsidRPr="26D6A5A2">
        <w:rPr>
          <w:lang w:eastAsia="ko-KR"/>
        </w:rPr>
        <w:t xml:space="preserve">configure the UE to access the network via NTN as a preferred/priority radio access technology when TN coverage is not available due to disaster situations or TN temporary failure </w:t>
      </w:r>
      <w:proofErr w:type="gramStart"/>
      <w:r w:rsidRPr="26D6A5A2">
        <w:rPr>
          <w:lang w:eastAsia="ko-KR"/>
        </w:rPr>
        <w:t>in a given</w:t>
      </w:r>
      <w:proofErr w:type="gramEnd"/>
      <w:r w:rsidRPr="26D6A5A2">
        <w:rPr>
          <w:lang w:eastAsia="ko-KR"/>
        </w:rPr>
        <w:t xml:space="preserve"> area</w:t>
      </w:r>
      <w:r>
        <w:t>.</w:t>
      </w:r>
    </w:p>
    <w:p w14:paraId="6798749E" w14:textId="77777777" w:rsidR="005F2EC8" w:rsidRPr="009A66DF" w:rsidRDefault="005F2EC8" w:rsidP="00394791">
      <w:pPr>
        <w:jc w:val="both"/>
      </w:pPr>
    </w:p>
    <w:p w14:paraId="461CB6E8" w14:textId="77777777" w:rsidR="00024C71" w:rsidRDefault="00024C71" w:rsidP="00024C71">
      <w:pPr>
        <w:pStyle w:val="1"/>
      </w:pPr>
      <w:r>
        <w:t>4</w:t>
      </w:r>
      <w:r>
        <w:tab/>
        <w:t>Conclusion</w:t>
      </w:r>
    </w:p>
    <w:p w14:paraId="56A1BC0B" w14:textId="77777777" w:rsidR="00024C71" w:rsidRDefault="00024C71" w:rsidP="00024C71">
      <w:r>
        <w:t xml:space="preserve">In this contribution we propose </w:t>
      </w:r>
      <w:proofErr w:type="gramStart"/>
      <w:r>
        <w:t>to add</w:t>
      </w:r>
      <w:proofErr w:type="gramEnd"/>
      <w:r>
        <w:t xml:space="preserve"> the text proposal in section 3 to TR 38.914.</w:t>
      </w:r>
    </w:p>
    <w:p w14:paraId="494F7111" w14:textId="26C5C23F" w:rsidR="00394791" w:rsidRPr="00E40BC8" w:rsidRDefault="00394791" w:rsidP="00394791"/>
    <w:p w14:paraId="07B169F4" w14:textId="68FADF8D" w:rsidR="00394791" w:rsidRDefault="00394791" w:rsidP="00394791">
      <w:pPr>
        <w:pStyle w:val="1"/>
      </w:pPr>
      <w:r>
        <w:rPr>
          <w:rFonts w:eastAsia="맑은 고딕" w:hint="eastAsia"/>
          <w:lang w:eastAsia="ko-KR"/>
        </w:rPr>
        <w:t>5</w:t>
      </w:r>
      <w:r>
        <w:tab/>
      </w:r>
      <w:r>
        <w:rPr>
          <w:rFonts w:eastAsia="맑은 고딕" w:hint="eastAsia"/>
          <w:lang w:eastAsia="ko-KR"/>
        </w:rPr>
        <w:t>Reference</w:t>
      </w:r>
    </w:p>
    <w:p w14:paraId="0C8EF2DD" w14:textId="2472C76E" w:rsidR="00394791" w:rsidRDefault="00394791" w:rsidP="00394791">
      <w:pPr>
        <w:rPr>
          <w:lang w:eastAsia="ko-KR"/>
        </w:rPr>
      </w:pPr>
      <w:r>
        <w:rPr>
          <w:rFonts w:hint="eastAsia"/>
          <w:lang w:eastAsia="ko-KR"/>
        </w:rPr>
        <w:t>[1] RP-25</w:t>
      </w:r>
      <w:r w:rsidR="00D56823">
        <w:rPr>
          <w:rFonts w:hint="eastAsia"/>
          <w:lang w:eastAsia="ko-KR"/>
        </w:rPr>
        <w:t>1395, SID: Study on 6G Scenarios and Requirements</w:t>
      </w:r>
    </w:p>
    <w:p w14:paraId="3C3A61C6" w14:textId="3D95173C" w:rsidR="00394791" w:rsidRDefault="00394791" w:rsidP="00394791">
      <w:r>
        <w:rPr>
          <w:rFonts w:hint="eastAsia"/>
          <w:lang w:eastAsia="ko-KR"/>
        </w:rPr>
        <w:t xml:space="preserve">[2] </w:t>
      </w:r>
      <w:r w:rsidR="00D56823">
        <w:rPr>
          <w:rFonts w:hint="eastAsia"/>
          <w:lang w:eastAsia="ko-KR"/>
        </w:rPr>
        <w:t>ITU-R M.2160, Framework and overall objectives of the future development of IMT for 2030 and beyond</w:t>
      </w:r>
    </w:p>
    <w:p w14:paraId="2FDD878C" w14:textId="77777777" w:rsidR="00394791" w:rsidRDefault="00394791" w:rsidP="00024C71"/>
    <w:sectPr w:rsidR="0039479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CF324" w14:textId="77777777" w:rsidR="00AA2533" w:rsidRDefault="00AA2533" w:rsidP="00727FDC">
      <w:pPr>
        <w:spacing w:after="0" w:line="240" w:lineRule="auto"/>
      </w:pPr>
      <w:r>
        <w:separator/>
      </w:r>
    </w:p>
  </w:endnote>
  <w:endnote w:type="continuationSeparator" w:id="0">
    <w:p w14:paraId="3324984A" w14:textId="77777777" w:rsidR="00AA2533" w:rsidRDefault="00AA2533"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41E5A" w14:textId="77777777" w:rsidR="00AA2533" w:rsidRDefault="00AA2533" w:rsidP="00727FDC">
      <w:pPr>
        <w:spacing w:after="0" w:line="240" w:lineRule="auto"/>
      </w:pPr>
      <w:r>
        <w:separator/>
      </w:r>
    </w:p>
  </w:footnote>
  <w:footnote w:type="continuationSeparator" w:id="0">
    <w:p w14:paraId="453CE646" w14:textId="77777777" w:rsidR="00AA2533" w:rsidRDefault="00AA2533"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44650658">
    <w:abstractNumId w:val="5"/>
  </w:num>
  <w:num w:numId="2" w16cid:durableId="883832090">
    <w:abstractNumId w:val="4"/>
  </w:num>
  <w:num w:numId="3" w16cid:durableId="2070226349">
    <w:abstractNumId w:val="0"/>
  </w:num>
  <w:num w:numId="4" w16cid:durableId="647321041">
    <w:abstractNumId w:val="8"/>
  </w:num>
  <w:num w:numId="5" w16cid:durableId="1580290022">
    <w:abstractNumId w:val="7"/>
  </w:num>
  <w:num w:numId="6" w16cid:durableId="1935237321">
    <w:abstractNumId w:val="3"/>
  </w:num>
  <w:num w:numId="7" w16cid:durableId="326711455">
    <w:abstractNumId w:val="10"/>
  </w:num>
  <w:num w:numId="8" w16cid:durableId="133375558">
    <w:abstractNumId w:val="6"/>
  </w:num>
  <w:num w:numId="9" w16cid:durableId="1998920723">
    <w:abstractNumId w:val="1"/>
  </w:num>
  <w:num w:numId="10" w16cid:durableId="305018117">
    <w:abstractNumId w:val="2"/>
  </w:num>
  <w:num w:numId="11" w16cid:durableId="5703848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3"/>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138EE"/>
    <w:rsid w:val="00022F28"/>
    <w:rsid w:val="00024C71"/>
    <w:rsid w:val="00045A61"/>
    <w:rsid w:val="00047612"/>
    <w:rsid w:val="0007754E"/>
    <w:rsid w:val="00091BDC"/>
    <w:rsid w:val="00095A52"/>
    <w:rsid w:val="000B7A8B"/>
    <w:rsid w:val="000C1057"/>
    <w:rsid w:val="000E6B7D"/>
    <w:rsid w:val="000E7BB7"/>
    <w:rsid w:val="000F7D9F"/>
    <w:rsid w:val="001328CF"/>
    <w:rsid w:val="00147BA9"/>
    <w:rsid w:val="0015231B"/>
    <w:rsid w:val="00167118"/>
    <w:rsid w:val="001903EF"/>
    <w:rsid w:val="001940B9"/>
    <w:rsid w:val="001A1598"/>
    <w:rsid w:val="001A298D"/>
    <w:rsid w:val="001B23B0"/>
    <w:rsid w:val="00201308"/>
    <w:rsid w:val="00213DA3"/>
    <w:rsid w:val="002159CA"/>
    <w:rsid w:val="00217D4B"/>
    <w:rsid w:val="00222447"/>
    <w:rsid w:val="00223CF4"/>
    <w:rsid w:val="00241F95"/>
    <w:rsid w:val="00274843"/>
    <w:rsid w:val="002D29C9"/>
    <w:rsid w:val="00311237"/>
    <w:rsid w:val="00312D31"/>
    <w:rsid w:val="00316280"/>
    <w:rsid w:val="003347AC"/>
    <w:rsid w:val="003708DB"/>
    <w:rsid w:val="003870EF"/>
    <w:rsid w:val="00394791"/>
    <w:rsid w:val="003B62E6"/>
    <w:rsid w:val="003B6FC1"/>
    <w:rsid w:val="003D48DA"/>
    <w:rsid w:val="00444213"/>
    <w:rsid w:val="00452E6C"/>
    <w:rsid w:val="004B73EA"/>
    <w:rsid w:val="004E0C79"/>
    <w:rsid w:val="00507906"/>
    <w:rsid w:val="00514A69"/>
    <w:rsid w:val="00521D82"/>
    <w:rsid w:val="0053632D"/>
    <w:rsid w:val="0057174C"/>
    <w:rsid w:val="005F2EC8"/>
    <w:rsid w:val="00642446"/>
    <w:rsid w:val="006C25C4"/>
    <w:rsid w:val="006F0FFF"/>
    <w:rsid w:val="00727F0F"/>
    <w:rsid w:val="00727FDC"/>
    <w:rsid w:val="007805B8"/>
    <w:rsid w:val="00797164"/>
    <w:rsid w:val="007A6BC3"/>
    <w:rsid w:val="007B464F"/>
    <w:rsid w:val="007B53E2"/>
    <w:rsid w:val="008057A0"/>
    <w:rsid w:val="0087511F"/>
    <w:rsid w:val="008817F9"/>
    <w:rsid w:val="00892A4F"/>
    <w:rsid w:val="008B5B66"/>
    <w:rsid w:val="008D5BD6"/>
    <w:rsid w:val="0091359B"/>
    <w:rsid w:val="009344EB"/>
    <w:rsid w:val="00940D03"/>
    <w:rsid w:val="00961CDE"/>
    <w:rsid w:val="0097626F"/>
    <w:rsid w:val="009833C1"/>
    <w:rsid w:val="009900AA"/>
    <w:rsid w:val="009A66DF"/>
    <w:rsid w:val="00A06674"/>
    <w:rsid w:val="00A35F66"/>
    <w:rsid w:val="00A67515"/>
    <w:rsid w:val="00A740B5"/>
    <w:rsid w:val="00A7646D"/>
    <w:rsid w:val="00A80532"/>
    <w:rsid w:val="00A907EB"/>
    <w:rsid w:val="00A91F7F"/>
    <w:rsid w:val="00A94E15"/>
    <w:rsid w:val="00A966B2"/>
    <w:rsid w:val="00AA2533"/>
    <w:rsid w:val="00AC3262"/>
    <w:rsid w:val="00AC4974"/>
    <w:rsid w:val="00AD31AF"/>
    <w:rsid w:val="00AD3C7A"/>
    <w:rsid w:val="00AE4AB7"/>
    <w:rsid w:val="00AF0B0C"/>
    <w:rsid w:val="00B1265C"/>
    <w:rsid w:val="00B60F69"/>
    <w:rsid w:val="00B67DCD"/>
    <w:rsid w:val="00BA6F8E"/>
    <w:rsid w:val="00BD0D9A"/>
    <w:rsid w:val="00BE18CA"/>
    <w:rsid w:val="00C02C75"/>
    <w:rsid w:val="00C03CD2"/>
    <w:rsid w:val="00C12D37"/>
    <w:rsid w:val="00C61B80"/>
    <w:rsid w:val="00C72CD8"/>
    <w:rsid w:val="00C91A6F"/>
    <w:rsid w:val="00C92304"/>
    <w:rsid w:val="00CB2763"/>
    <w:rsid w:val="00CB589B"/>
    <w:rsid w:val="00CB7C15"/>
    <w:rsid w:val="00CD5043"/>
    <w:rsid w:val="00CF0500"/>
    <w:rsid w:val="00D04991"/>
    <w:rsid w:val="00D07628"/>
    <w:rsid w:val="00D4428E"/>
    <w:rsid w:val="00D56823"/>
    <w:rsid w:val="00D62049"/>
    <w:rsid w:val="00D80FE4"/>
    <w:rsid w:val="00D96DDA"/>
    <w:rsid w:val="00DE1000"/>
    <w:rsid w:val="00DF2DDA"/>
    <w:rsid w:val="00E12B84"/>
    <w:rsid w:val="00E4473C"/>
    <w:rsid w:val="00E80C3D"/>
    <w:rsid w:val="00EA001C"/>
    <w:rsid w:val="00EA7E09"/>
    <w:rsid w:val="00EB0B04"/>
    <w:rsid w:val="00EB1951"/>
    <w:rsid w:val="00EB51C1"/>
    <w:rsid w:val="00ED270F"/>
    <w:rsid w:val="00F30BB6"/>
    <w:rsid w:val="00F52F41"/>
    <w:rsid w:val="00F964A4"/>
    <w:rsid w:val="00FA2D2A"/>
    <w:rsid w:val="00FE184E"/>
    <w:rsid w:val="00FF0E04"/>
    <w:rsid w:val="00FF20B0"/>
    <w:rsid w:val="0F6ED603"/>
    <w:rsid w:val="26D6A5A2"/>
    <w:rsid w:val="35436E32"/>
    <w:rsid w:val="42EBB013"/>
    <w:rsid w:val="45E9C9C7"/>
    <w:rsid w:val="561E9016"/>
    <w:rsid w:val="73D417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958B6095-D907-4CCF-97A8-46346F94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바탕"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0FFF"/>
    <w:rPr>
      <w:rFonts w:ascii="Arial" w:hAnsi="Arial"/>
      <w:sz w:val="20"/>
    </w:rPr>
  </w:style>
  <w:style w:type="paragraph" w:styleId="1">
    <w:name w:val="heading 1"/>
    <w:basedOn w:val="a"/>
    <w:next w:val="a"/>
    <w:link w:val="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2">
    <w:name w:val="heading 2"/>
    <w:basedOn w:val="1"/>
    <w:next w:val="a"/>
    <w:link w:val="2Char"/>
    <w:uiPriority w:val="9"/>
    <w:unhideWhenUsed/>
    <w:qFormat/>
    <w:rsid w:val="00FE184E"/>
    <w:pPr>
      <w:pBdr>
        <w:top w:val="none" w:sz="0" w:space="0" w:color="auto"/>
      </w:pBdr>
      <w:spacing w:before="180" w:after="0"/>
      <w:outlineLvl w:val="1"/>
    </w:pPr>
    <w:rPr>
      <w:sz w:val="32"/>
      <w:szCs w:val="26"/>
    </w:rPr>
  </w:style>
  <w:style w:type="paragraph" w:styleId="3">
    <w:name w:val="heading 3"/>
    <w:basedOn w:val="2"/>
    <w:next w:val="a"/>
    <w:link w:val="3Char"/>
    <w:uiPriority w:val="9"/>
    <w:unhideWhenUsed/>
    <w:qFormat/>
    <w:rsid w:val="00797164"/>
    <w:pPr>
      <w:spacing w:before="120" w:after="60"/>
      <w:outlineLvl w:val="2"/>
    </w:pPr>
    <w:rPr>
      <w:sz w:val="28"/>
      <w:szCs w:val="24"/>
    </w:rPr>
  </w:style>
  <w:style w:type="paragraph" w:styleId="4">
    <w:name w:val="heading 4"/>
    <w:basedOn w:val="a"/>
    <w:next w:val="a"/>
    <w:link w:val="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 header"/>
    <w:basedOn w:val="a"/>
    <w:qFormat/>
    <w:rsid w:val="006F0FFF"/>
    <w:pPr>
      <w:tabs>
        <w:tab w:val="left" w:pos="1701"/>
        <w:tab w:val="right" w:pos="9639"/>
      </w:tabs>
      <w:spacing w:after="240"/>
    </w:pPr>
    <w:rPr>
      <w:b/>
      <w:sz w:val="24"/>
    </w:rPr>
  </w:style>
  <w:style w:type="character" w:customStyle="1" w:styleId="1Char">
    <w:name w:val="제목 1 Char"/>
    <w:basedOn w:val="a0"/>
    <w:link w:val="1"/>
    <w:uiPriority w:val="9"/>
    <w:rsid w:val="00FE184E"/>
    <w:rPr>
      <w:rFonts w:ascii="Arial" w:eastAsiaTheme="majorEastAsia" w:hAnsi="Arial" w:cstheme="majorBidi"/>
      <w:sz w:val="36"/>
      <w:szCs w:val="32"/>
    </w:rPr>
  </w:style>
  <w:style w:type="paragraph" w:styleId="a3">
    <w:name w:val="Title"/>
    <w:basedOn w:val="a"/>
    <w:next w:val="a"/>
    <w:link w:val="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FE184E"/>
    <w:rPr>
      <w:rFonts w:asciiTheme="majorHAnsi" w:eastAsiaTheme="majorEastAsia" w:hAnsiTheme="majorHAnsi" w:cstheme="majorBidi"/>
      <w:spacing w:val="-10"/>
      <w:kern w:val="28"/>
      <w:sz w:val="56"/>
      <w:szCs w:val="56"/>
    </w:rPr>
  </w:style>
  <w:style w:type="character" w:customStyle="1" w:styleId="2Char">
    <w:name w:val="제목 2 Char"/>
    <w:basedOn w:val="a0"/>
    <w:link w:val="2"/>
    <w:uiPriority w:val="9"/>
    <w:rsid w:val="00FE184E"/>
    <w:rPr>
      <w:rFonts w:ascii="Arial" w:eastAsiaTheme="majorEastAsia" w:hAnsi="Arial" w:cstheme="majorBidi"/>
      <w:sz w:val="32"/>
      <w:szCs w:val="26"/>
    </w:rPr>
  </w:style>
  <w:style w:type="character" w:customStyle="1" w:styleId="3Char">
    <w:name w:val="제목 3 Char"/>
    <w:basedOn w:val="a0"/>
    <w:link w:val="3"/>
    <w:uiPriority w:val="9"/>
    <w:rsid w:val="00797164"/>
    <w:rPr>
      <w:rFonts w:ascii="Arial" w:eastAsiaTheme="majorEastAsia" w:hAnsi="Arial" w:cstheme="majorBidi"/>
      <w:sz w:val="28"/>
      <w:szCs w:val="24"/>
    </w:rPr>
  </w:style>
  <w:style w:type="character" w:customStyle="1" w:styleId="4Char">
    <w:name w:val="제목 4 Char"/>
    <w:basedOn w:val="a0"/>
    <w:link w:val="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a"/>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a4">
    <w:name w:val="annotation reference"/>
    <w:semiHidden/>
    <w:rsid w:val="00507906"/>
    <w:rPr>
      <w:sz w:val="16"/>
      <w:szCs w:val="16"/>
    </w:rPr>
  </w:style>
  <w:style w:type="paragraph" w:styleId="a5">
    <w:name w:val="annotation text"/>
    <w:basedOn w:val="a"/>
    <w:link w:val="Char0"/>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har0">
    <w:name w:val="메모 텍스트 Char"/>
    <w:basedOn w:val="a0"/>
    <w:link w:val="a5"/>
    <w:semiHidden/>
    <w:rsid w:val="00507906"/>
    <w:rPr>
      <w:rFonts w:ascii="Times New Roman" w:eastAsia="Times New Roman" w:hAnsi="Times New Roman" w:cs="Times New Roman"/>
      <w:sz w:val="20"/>
      <w:szCs w:val="20"/>
      <w:lang w:val="en-GB" w:eastAsia="en-GB"/>
    </w:rPr>
  </w:style>
  <w:style w:type="paragraph" w:styleId="a6">
    <w:name w:val="List Paragraph"/>
    <w:basedOn w:val="a"/>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a7">
    <w:name w:val="Revision"/>
    <w:hidden/>
    <w:uiPriority w:val="99"/>
    <w:semiHidden/>
    <w:rsid w:val="000C1057"/>
    <w:pPr>
      <w:spacing w:after="0" w:line="240" w:lineRule="auto"/>
    </w:pPr>
    <w:rPr>
      <w:rFonts w:ascii="Arial" w:hAnsi="Arial"/>
      <w:sz w:val="20"/>
    </w:rPr>
  </w:style>
  <w:style w:type="paragraph" w:styleId="a8">
    <w:name w:val="annotation subject"/>
    <w:basedOn w:val="a5"/>
    <w:next w:val="a5"/>
    <w:link w:val="Char1"/>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har1">
    <w:name w:val="메모 주제 Char"/>
    <w:basedOn w:val="Char0"/>
    <w:link w:val="a8"/>
    <w:uiPriority w:val="99"/>
    <w:semiHidden/>
    <w:rsid w:val="00223CF4"/>
    <w:rPr>
      <w:rFonts w:ascii="Arial" w:eastAsia="Times New Roman" w:hAnsi="Arial" w:cs="Times New Roman"/>
      <w:b/>
      <w:bCs/>
      <w:sz w:val="20"/>
      <w:szCs w:val="20"/>
      <w:lang w:val="en-GB" w:eastAsia="en-GB"/>
    </w:rPr>
  </w:style>
  <w:style w:type="paragraph" w:customStyle="1" w:styleId="NO">
    <w:name w:val="NO"/>
    <w:basedOn w:val="a"/>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a"/>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a"/>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a"/>
    <w:link w:val="THChar"/>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10">
    <w:name w:val="멘션1"/>
    <w:basedOn w:val="a0"/>
    <w:uiPriority w:val="99"/>
    <w:unhideWhenUsed/>
    <w:rsid w:val="00024C71"/>
    <w:rPr>
      <w:color w:val="2B579A"/>
      <w:shd w:val="clear" w:color="auto" w:fill="E1DFDD"/>
    </w:rPr>
  </w:style>
  <w:style w:type="paragraph" w:styleId="a9">
    <w:name w:val="header"/>
    <w:basedOn w:val="a"/>
    <w:link w:val="Char2"/>
    <w:uiPriority w:val="99"/>
    <w:unhideWhenUsed/>
    <w:rsid w:val="00727FDC"/>
    <w:pPr>
      <w:tabs>
        <w:tab w:val="center" w:pos="4513"/>
        <w:tab w:val="right" w:pos="9026"/>
      </w:tabs>
      <w:spacing w:after="0" w:line="240" w:lineRule="auto"/>
    </w:pPr>
  </w:style>
  <w:style w:type="character" w:customStyle="1" w:styleId="Char2">
    <w:name w:val="머리글 Char"/>
    <w:basedOn w:val="a0"/>
    <w:link w:val="a9"/>
    <w:uiPriority w:val="99"/>
    <w:rsid w:val="00727FDC"/>
    <w:rPr>
      <w:rFonts w:ascii="Arial" w:hAnsi="Arial"/>
      <w:sz w:val="20"/>
    </w:rPr>
  </w:style>
  <w:style w:type="paragraph" w:styleId="aa">
    <w:name w:val="footer"/>
    <w:basedOn w:val="a"/>
    <w:link w:val="Char3"/>
    <w:uiPriority w:val="99"/>
    <w:unhideWhenUsed/>
    <w:rsid w:val="00727FDC"/>
    <w:pPr>
      <w:tabs>
        <w:tab w:val="center" w:pos="4513"/>
        <w:tab w:val="right" w:pos="9026"/>
      </w:tabs>
      <w:spacing w:after="0" w:line="240" w:lineRule="auto"/>
    </w:pPr>
  </w:style>
  <w:style w:type="character" w:customStyle="1" w:styleId="Char3">
    <w:name w:val="바닥글 Char"/>
    <w:basedOn w:val="a0"/>
    <w:link w:val="aa"/>
    <w:uiPriority w:val="99"/>
    <w:rsid w:val="00727FD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30AC54-5084-43BB-A01B-71219204D44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6</TotalTime>
  <Pages>2</Pages>
  <Words>438</Words>
  <Characters>2316</Characters>
  <Application>Microsoft Office Word</Application>
  <DocSecurity>0</DocSecurity>
  <Lines>47</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황정우(Future Mobile연구팀)</dc:creator>
  <cp:keywords/>
  <dc:description/>
  <cp:lastModifiedBy>황정우(Future Mobile연구팀)</cp:lastModifiedBy>
  <cp:revision>2</cp:revision>
  <dcterms:created xsi:type="dcterms:W3CDTF">2025-11-26T02:43:00Z</dcterms:created>
  <dcterms:modified xsi:type="dcterms:W3CDTF">2025-11-26T02:43:00Z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ies>
</file>