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D71D9" w14:textId="05FCE996" w:rsidR="00CB40E6" w:rsidRPr="00A079D3" w:rsidRDefault="00594D90" w:rsidP="008F52F4">
      <w:pPr>
        <w:tabs>
          <w:tab w:val="right" w:pos="14459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</w:t>
      </w:r>
      <w:r w:rsidR="00C41086">
        <w:rPr>
          <w:rFonts w:ascii="Arial" w:hAnsi="Arial" w:cs="Arial"/>
          <w:b/>
          <w:sz w:val="28"/>
          <w:szCs w:val="28"/>
        </w:rPr>
        <w:t>10</w:t>
      </w:r>
      <w:r w:rsidR="00C539C7" w:rsidRPr="00A079D3">
        <w:rPr>
          <w:rFonts w:ascii="Arial" w:hAnsi="Arial" w:cs="Arial"/>
          <w:b/>
          <w:sz w:val="28"/>
          <w:szCs w:val="28"/>
        </w:rPr>
        <w:tab/>
      </w:r>
      <w:r w:rsidR="00BE6785" w:rsidRPr="00BE6785">
        <w:rPr>
          <w:rFonts w:ascii="Arial" w:hAnsi="Arial" w:cs="Arial"/>
          <w:b/>
          <w:sz w:val="28"/>
          <w:szCs w:val="28"/>
        </w:rPr>
        <w:t>RP-252979</w:t>
      </w:r>
    </w:p>
    <w:p w14:paraId="7DB55B7C" w14:textId="2F5DA4A4" w:rsidR="00CB40E6" w:rsidRPr="00A079D3" w:rsidRDefault="00C41086" w:rsidP="008B0082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Baltimore, USA, December 8-11,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31839318" w14:textId="77777777" w:rsidR="00693A25" w:rsidRPr="00A079D3" w:rsidRDefault="00693A25" w:rsidP="00F35990">
      <w:pPr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14:paraId="1FAEBAB1" w14:textId="778807CE" w:rsidR="00687522" w:rsidRPr="006B7409" w:rsidRDefault="00687522" w:rsidP="00F47C7A">
      <w:pPr>
        <w:tabs>
          <w:tab w:val="left" w:pos="2268"/>
        </w:tabs>
        <w:rPr>
          <w:rFonts w:ascii="Arial" w:hAnsi="Arial"/>
          <w:b/>
          <w:sz w:val="24"/>
          <w:szCs w:val="24"/>
          <w:lang w:val="sv-SE"/>
        </w:rPr>
      </w:pPr>
      <w:r w:rsidRPr="006B7409">
        <w:rPr>
          <w:rFonts w:ascii="Arial" w:hAnsi="Arial"/>
          <w:b/>
          <w:sz w:val="24"/>
          <w:szCs w:val="24"/>
          <w:lang w:val="sv-SE"/>
        </w:rPr>
        <w:t>Agenda Item :</w:t>
      </w:r>
      <w:r w:rsidRPr="006B7409">
        <w:rPr>
          <w:rFonts w:ascii="Arial" w:hAnsi="Arial"/>
          <w:b/>
          <w:sz w:val="24"/>
          <w:szCs w:val="24"/>
          <w:lang w:val="sv-SE"/>
        </w:rPr>
        <w:tab/>
      </w:r>
      <w:r w:rsidR="00301147">
        <w:rPr>
          <w:rFonts w:ascii="Arial" w:hAnsi="Arial"/>
          <w:b/>
          <w:sz w:val="24"/>
          <w:szCs w:val="24"/>
          <w:lang w:val="sv-SE"/>
        </w:rPr>
        <w:t>5</w:t>
      </w:r>
      <w:r w:rsidRPr="006B7409">
        <w:rPr>
          <w:rFonts w:ascii="Arial" w:hAnsi="Arial"/>
          <w:b/>
          <w:sz w:val="24"/>
          <w:szCs w:val="24"/>
          <w:lang w:val="sv-SE"/>
        </w:rPr>
        <w:t>.</w:t>
      </w:r>
      <w:r w:rsidR="00BE6785">
        <w:rPr>
          <w:rFonts w:ascii="Arial" w:eastAsiaTheme="minorEastAsia" w:hAnsi="Arial" w:hint="eastAsia"/>
          <w:b/>
          <w:sz w:val="24"/>
          <w:szCs w:val="24"/>
          <w:lang w:val="sv-SE"/>
        </w:rPr>
        <w:t>4</w:t>
      </w:r>
    </w:p>
    <w:p w14:paraId="0D3CC9E8" w14:textId="7219E772" w:rsidR="00687522" w:rsidRPr="006B7409" w:rsidRDefault="00687522" w:rsidP="00F47C7A">
      <w:pPr>
        <w:tabs>
          <w:tab w:val="left" w:pos="2268"/>
        </w:tabs>
        <w:rPr>
          <w:rFonts w:ascii="Arial" w:hAnsi="Arial"/>
          <w:b/>
          <w:sz w:val="24"/>
          <w:szCs w:val="24"/>
        </w:rPr>
      </w:pPr>
      <w:r w:rsidRPr="006B7409">
        <w:rPr>
          <w:rFonts w:ascii="Arial" w:hAnsi="Arial"/>
          <w:b/>
          <w:sz w:val="24"/>
          <w:szCs w:val="24"/>
        </w:rPr>
        <w:t>Source:</w:t>
      </w:r>
      <w:r w:rsidRPr="006B7409">
        <w:rPr>
          <w:rFonts w:ascii="Arial" w:hAnsi="Arial"/>
          <w:b/>
          <w:sz w:val="24"/>
          <w:szCs w:val="24"/>
        </w:rPr>
        <w:tab/>
        <w:t>ETSI MCC (RAN</w:t>
      </w:r>
      <w:r w:rsidR="00BE6785">
        <w:rPr>
          <w:rFonts w:ascii="Arial" w:eastAsiaTheme="minorEastAsia" w:hAnsi="Arial" w:hint="eastAsia"/>
          <w:b/>
          <w:sz w:val="24"/>
          <w:szCs w:val="24"/>
        </w:rPr>
        <w:t>4</w:t>
      </w:r>
      <w:r w:rsidRPr="006B7409">
        <w:rPr>
          <w:rFonts w:ascii="Arial" w:hAnsi="Arial"/>
          <w:b/>
          <w:sz w:val="24"/>
          <w:szCs w:val="24"/>
        </w:rPr>
        <w:t>)</w:t>
      </w:r>
    </w:p>
    <w:p w14:paraId="701A8632" w14:textId="6A294E80" w:rsidR="00687522" w:rsidRPr="006B7409" w:rsidRDefault="00687522" w:rsidP="00F47C7A">
      <w:pPr>
        <w:tabs>
          <w:tab w:val="left" w:pos="2268"/>
        </w:tabs>
        <w:rPr>
          <w:rFonts w:ascii="Arial" w:hAnsi="Arial"/>
          <w:b/>
          <w:sz w:val="24"/>
          <w:szCs w:val="24"/>
        </w:rPr>
      </w:pPr>
      <w:r w:rsidRPr="006B7409">
        <w:rPr>
          <w:rFonts w:ascii="Arial" w:hAnsi="Arial"/>
          <w:b/>
          <w:sz w:val="24"/>
          <w:szCs w:val="24"/>
        </w:rPr>
        <w:t>Title:</w:t>
      </w:r>
      <w:r w:rsidRPr="006B7409">
        <w:rPr>
          <w:rFonts w:ascii="Arial" w:hAnsi="Arial"/>
          <w:b/>
          <w:sz w:val="24"/>
          <w:szCs w:val="24"/>
        </w:rPr>
        <w:tab/>
      </w:r>
      <w:r w:rsidR="00BE6785" w:rsidRPr="00BE6785">
        <w:rPr>
          <w:rFonts w:ascii="Arial" w:hAnsi="Arial"/>
          <w:b/>
          <w:sz w:val="24"/>
          <w:szCs w:val="24"/>
        </w:rPr>
        <w:t>List of CRs from RAN WG4</w:t>
      </w:r>
    </w:p>
    <w:p w14:paraId="449B1FDA" w14:textId="77777777" w:rsidR="00BE1E99" w:rsidRPr="00A45EB6" w:rsidRDefault="00687522" w:rsidP="00CF0DB5">
      <w:pPr>
        <w:tabs>
          <w:tab w:val="left" w:pos="2268"/>
        </w:tabs>
        <w:rPr>
          <w:rFonts w:ascii="Arial" w:hAnsi="Arial"/>
          <w:b/>
          <w:sz w:val="24"/>
          <w:szCs w:val="24"/>
        </w:rPr>
      </w:pPr>
      <w:r w:rsidRPr="00A45EB6">
        <w:rPr>
          <w:rFonts w:ascii="Arial" w:hAnsi="Arial"/>
          <w:b/>
          <w:sz w:val="24"/>
          <w:szCs w:val="24"/>
        </w:rPr>
        <w:t>Document for:</w:t>
      </w:r>
      <w:r w:rsidRPr="00A45EB6">
        <w:rPr>
          <w:rFonts w:ascii="Arial" w:hAnsi="Arial"/>
          <w:b/>
          <w:sz w:val="24"/>
          <w:szCs w:val="24"/>
        </w:rPr>
        <w:tab/>
        <w:t>Information</w:t>
      </w:r>
    </w:p>
    <w:p w14:paraId="03F9EB1C" w14:textId="073B8FB1" w:rsidR="00326777" w:rsidRPr="00657C38" w:rsidRDefault="003A53BF" w:rsidP="00326777">
      <w:pPr>
        <w:pStyle w:val="Heading1"/>
        <w:rPr>
          <w:rFonts w:cs="Arial"/>
          <w:b/>
          <w:szCs w:val="36"/>
        </w:rPr>
      </w:pPr>
      <w:r w:rsidRPr="003A53BF">
        <w:t>9.5.1.3</w:t>
      </w:r>
      <w:r w:rsidR="00326777" w:rsidRPr="005F3860">
        <w:tab/>
      </w:r>
      <w:r w:rsidR="00326777" w:rsidRPr="005F3860">
        <w:tab/>
      </w:r>
      <w:r w:rsidR="005746B8" w:rsidRPr="001B6575">
        <w:t>Artificial Intelligence (AI)/Machine Learning (ML) for NR air interface</w:t>
      </w:r>
      <w:r w:rsidR="005746B8">
        <w:t xml:space="preserve"> </w:t>
      </w:r>
      <w:r w:rsidR="005746B8" w:rsidRPr="00657C38">
        <w:rPr>
          <w:sz w:val="20"/>
          <w:szCs w:val="22"/>
        </w:rPr>
        <w:t xml:space="preserve">[RAN1 WI: </w:t>
      </w:r>
      <w:proofErr w:type="spellStart"/>
      <w:r w:rsidR="005746B8" w:rsidRPr="00657C38">
        <w:rPr>
          <w:sz w:val="20"/>
          <w:szCs w:val="22"/>
        </w:rPr>
        <w:t>NR_AIML_air</w:t>
      </w:r>
      <w:proofErr w:type="spellEnd"/>
      <w:r w:rsidR="005746B8" w:rsidRPr="00657C38">
        <w:rPr>
          <w:sz w:val="20"/>
          <w:szCs w:val="22"/>
        </w:rPr>
        <w:t>]</w:t>
      </w:r>
    </w:p>
    <w:p w14:paraId="5860F581" w14:textId="37B729B3" w:rsidR="005746B8" w:rsidRDefault="00657C38" w:rsidP="005746B8">
      <w:pPr>
        <w:rPr>
          <w:rFonts w:ascii="Arial" w:eastAsiaTheme="minorEastAsia" w:hAnsi="Arial" w:cs="Arial"/>
          <w:b/>
          <w:sz w:val="24"/>
          <w:szCs w:val="24"/>
        </w:rPr>
      </w:pPr>
      <w:r w:rsidRPr="00657C38">
        <w:rPr>
          <w:rFonts w:ascii="Arial" w:hAnsi="Arial" w:cs="Arial"/>
          <w:b/>
          <w:sz w:val="24"/>
          <w:szCs w:val="24"/>
        </w:rPr>
        <w:t>RP-253634</w:t>
      </w:r>
      <w:r w:rsidRPr="00657C38">
        <w:rPr>
          <w:rFonts w:ascii="Arial" w:hAnsi="Arial" w:cs="Arial"/>
          <w:b/>
          <w:sz w:val="24"/>
          <w:szCs w:val="24"/>
        </w:rPr>
        <w:tab/>
        <w:t xml:space="preserve">RAN4 CRs to </w:t>
      </w:r>
      <w:proofErr w:type="spellStart"/>
      <w:r w:rsidRPr="00657C38">
        <w:rPr>
          <w:rFonts w:ascii="Arial" w:hAnsi="Arial" w:cs="Arial"/>
          <w:b/>
          <w:sz w:val="24"/>
          <w:szCs w:val="24"/>
        </w:rPr>
        <w:t>NR_AIML_air</w:t>
      </w:r>
      <w:proofErr w:type="spellEnd"/>
      <w:r w:rsidRPr="00657C38">
        <w:rPr>
          <w:rFonts w:ascii="Arial" w:hAnsi="Arial" w:cs="Arial"/>
          <w:b/>
          <w:sz w:val="24"/>
          <w:szCs w:val="24"/>
        </w:rPr>
        <w:t>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57C38" w:rsidRPr="004E535C" w14:paraId="0DF9EC2E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ECF9BC7" w14:textId="77777777" w:rsidR="00657C38" w:rsidRPr="00BF1EB6" w:rsidRDefault="00657C38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D981DAC" w14:textId="77777777" w:rsidR="00657C38" w:rsidRPr="00BF1EB6" w:rsidRDefault="00657C38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FB73D67" w14:textId="77777777" w:rsidR="00657C38" w:rsidRPr="00BF1EB6" w:rsidRDefault="00657C38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BB843D" w14:textId="77777777" w:rsidR="00657C38" w:rsidRPr="00BF1EB6" w:rsidRDefault="00657C38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0BCD009D" w14:textId="77777777" w:rsidR="00657C38" w:rsidRPr="00BF1EB6" w:rsidRDefault="00657C38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29D4274" w14:textId="77777777" w:rsidR="00657C38" w:rsidRPr="00BF1EB6" w:rsidRDefault="00657C38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60B378D" w14:textId="77777777" w:rsidR="00657C38" w:rsidRPr="00BF1EB6" w:rsidRDefault="00657C38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275F0D24" w14:textId="77777777" w:rsidR="00657C38" w:rsidRPr="00BF1EB6" w:rsidRDefault="00657C38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487EDBB" w14:textId="77777777" w:rsidR="00657C38" w:rsidRPr="00BF1EB6" w:rsidRDefault="00657C38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DB7D5A1" w14:textId="77777777" w:rsidR="00657C38" w:rsidRPr="00BF1EB6" w:rsidRDefault="00657C38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08B7241" w14:textId="77777777" w:rsidR="00657C38" w:rsidRPr="00BF1EB6" w:rsidRDefault="00657C38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0AB0FB0" w14:textId="77777777" w:rsidR="00657C38" w:rsidRPr="00BF1EB6" w:rsidRDefault="00657C38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D85B83D" w14:textId="77777777" w:rsidR="00657C38" w:rsidRPr="00BF1EB6" w:rsidRDefault="00657C38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57C38" w14:paraId="32367F91" w14:textId="77777777" w:rsidTr="009F19BE">
        <w:tc>
          <w:tcPr>
            <w:tcW w:w="879" w:type="dxa"/>
          </w:tcPr>
          <w:p w14:paraId="47E66977" w14:textId="77777777" w:rsidR="00657C38" w:rsidRDefault="00657C38" w:rsidP="009F19B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D68E261" w14:textId="77777777" w:rsidR="00657C38" w:rsidRDefault="00657C38" w:rsidP="009F19BE">
            <w:r>
              <w:rPr>
                <w:sz w:val="16"/>
                <w:szCs w:val="16"/>
              </w:rPr>
              <w:t>0846</w:t>
            </w:r>
          </w:p>
        </w:tc>
        <w:tc>
          <w:tcPr>
            <w:tcW w:w="517" w:type="dxa"/>
          </w:tcPr>
          <w:p w14:paraId="6BC18F82" w14:textId="77777777" w:rsidR="00657C38" w:rsidRDefault="00657C38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AB5A32" w14:textId="77777777" w:rsidR="00657C38" w:rsidRDefault="00657C38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7B0269F" w14:textId="77777777" w:rsidR="00657C38" w:rsidRDefault="00657C38" w:rsidP="009F19BE">
            <w:r>
              <w:rPr>
                <w:sz w:val="16"/>
                <w:szCs w:val="16"/>
              </w:rPr>
              <w:t>CR to Introduce PMI reporting requirements with CSI Prediction</w:t>
            </w:r>
          </w:p>
        </w:tc>
        <w:tc>
          <w:tcPr>
            <w:tcW w:w="517" w:type="dxa"/>
          </w:tcPr>
          <w:p w14:paraId="3BC6A8B5" w14:textId="77777777" w:rsidR="00657C38" w:rsidRDefault="00657C38" w:rsidP="009F19B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F4306D6" w14:textId="77777777" w:rsidR="00657C38" w:rsidRDefault="00657C38" w:rsidP="009F19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596A2CD6" w14:textId="77777777" w:rsidR="00657C38" w:rsidRDefault="00657C38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946F990" w14:textId="77777777" w:rsidR="00657C38" w:rsidRDefault="00657C38" w:rsidP="009F19BE">
            <w:r>
              <w:rPr>
                <w:sz w:val="16"/>
                <w:szCs w:val="16"/>
              </w:rPr>
              <w:t>R4-2522357</w:t>
            </w:r>
          </w:p>
        </w:tc>
        <w:tc>
          <w:tcPr>
            <w:tcW w:w="1597" w:type="dxa"/>
          </w:tcPr>
          <w:p w14:paraId="12E0F1C4" w14:textId="77777777" w:rsidR="00657C38" w:rsidRDefault="00657C38" w:rsidP="009F19B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AA7A79F" w14:textId="77777777" w:rsidR="00657C38" w:rsidRDefault="00657C38" w:rsidP="009F19BE">
            <w:proofErr w:type="spellStart"/>
            <w:r>
              <w:rPr>
                <w:sz w:val="16"/>
                <w:szCs w:val="16"/>
              </w:rPr>
              <w:t>NR_AIML_air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6CD65A2C" w14:textId="77777777" w:rsidR="00657C38" w:rsidRDefault="00657C38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4E3AE6" w14:textId="77777777" w:rsidR="00657C38" w:rsidRDefault="00657C38" w:rsidP="009F19BE">
            <w:pPr>
              <w:rPr>
                <w:sz w:val="16"/>
                <w:szCs w:val="16"/>
              </w:rPr>
            </w:pPr>
          </w:p>
        </w:tc>
      </w:tr>
      <w:tr w:rsidR="00657C38" w14:paraId="62966388" w14:textId="77777777" w:rsidTr="009F19BE">
        <w:tc>
          <w:tcPr>
            <w:tcW w:w="879" w:type="dxa"/>
          </w:tcPr>
          <w:p w14:paraId="6FC8BACF" w14:textId="77777777" w:rsidR="00657C38" w:rsidRDefault="00657C38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2B38EF0" w14:textId="77777777" w:rsidR="00657C38" w:rsidRDefault="00657C38" w:rsidP="009F19BE">
            <w:r>
              <w:rPr>
                <w:sz w:val="16"/>
                <w:szCs w:val="16"/>
              </w:rPr>
              <w:t>6097</w:t>
            </w:r>
          </w:p>
        </w:tc>
        <w:tc>
          <w:tcPr>
            <w:tcW w:w="517" w:type="dxa"/>
          </w:tcPr>
          <w:p w14:paraId="3D7F4ADB" w14:textId="77777777" w:rsidR="00657C38" w:rsidRDefault="00657C38" w:rsidP="009F19BE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576779D8" w14:textId="77777777" w:rsidR="00657C38" w:rsidRDefault="00657C38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7BA2C7C" w14:textId="77777777" w:rsidR="00657C38" w:rsidRDefault="00657C38" w:rsidP="009F19BE">
            <w:r>
              <w:rPr>
                <w:sz w:val="16"/>
                <w:szCs w:val="16"/>
              </w:rPr>
              <w:t>CR on RRM core requirements for support of AI/ML for NR Air Interface for beam management</w:t>
            </w:r>
          </w:p>
        </w:tc>
        <w:tc>
          <w:tcPr>
            <w:tcW w:w="517" w:type="dxa"/>
          </w:tcPr>
          <w:p w14:paraId="7C4962CA" w14:textId="77777777" w:rsidR="00657C38" w:rsidRDefault="00657C38" w:rsidP="009F19B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65FE61B" w14:textId="77777777" w:rsidR="00657C38" w:rsidRDefault="00657C38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480B6410" w14:textId="77777777" w:rsidR="00657C38" w:rsidRDefault="00657C38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80A93E0" w14:textId="77777777" w:rsidR="00657C38" w:rsidRDefault="00657C38" w:rsidP="009F19BE">
            <w:r>
              <w:rPr>
                <w:sz w:val="16"/>
                <w:szCs w:val="16"/>
              </w:rPr>
              <w:t>R4-2523212</w:t>
            </w:r>
          </w:p>
        </w:tc>
        <w:tc>
          <w:tcPr>
            <w:tcW w:w="1597" w:type="dxa"/>
          </w:tcPr>
          <w:p w14:paraId="48D7DEF4" w14:textId="77777777" w:rsidR="00657C38" w:rsidRDefault="00657C38" w:rsidP="009F19BE">
            <w:r>
              <w:rPr>
                <w:sz w:val="16"/>
                <w:szCs w:val="16"/>
              </w:rPr>
              <w:t>vivo, Nokia, Ericsson</w:t>
            </w:r>
          </w:p>
        </w:tc>
        <w:tc>
          <w:tcPr>
            <w:tcW w:w="1122" w:type="dxa"/>
          </w:tcPr>
          <w:p w14:paraId="1C9103BF" w14:textId="77777777" w:rsidR="00657C38" w:rsidRDefault="00657C38" w:rsidP="009F19BE">
            <w:proofErr w:type="spellStart"/>
            <w:r>
              <w:rPr>
                <w:sz w:val="16"/>
                <w:szCs w:val="16"/>
              </w:rPr>
              <w:t>NR_AIML_air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02496658" w14:textId="77777777" w:rsidR="00657C38" w:rsidRDefault="00657C38" w:rsidP="009F19BE">
            <w:r>
              <w:rPr>
                <w:sz w:val="16"/>
                <w:szCs w:val="16"/>
              </w:rPr>
              <w:t>8.10, 9.5X</w:t>
            </w:r>
          </w:p>
        </w:tc>
        <w:tc>
          <w:tcPr>
            <w:tcW w:w="998" w:type="dxa"/>
          </w:tcPr>
          <w:p w14:paraId="54E7FB09" w14:textId="77777777" w:rsidR="00657C38" w:rsidRDefault="00657C38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38.533 ; TS/TR ... CR ... </w:t>
            </w:r>
          </w:p>
        </w:tc>
      </w:tr>
      <w:tr w:rsidR="00657C38" w14:paraId="0B8BD91A" w14:textId="77777777" w:rsidTr="009F19BE">
        <w:tc>
          <w:tcPr>
            <w:tcW w:w="879" w:type="dxa"/>
          </w:tcPr>
          <w:p w14:paraId="3E755264" w14:textId="77777777" w:rsidR="00657C38" w:rsidRDefault="00657C38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5E69514" w14:textId="77777777" w:rsidR="00657C38" w:rsidRDefault="00657C38" w:rsidP="009F19BE">
            <w:r>
              <w:rPr>
                <w:sz w:val="16"/>
                <w:szCs w:val="16"/>
              </w:rPr>
              <w:t>6282</w:t>
            </w:r>
          </w:p>
        </w:tc>
        <w:tc>
          <w:tcPr>
            <w:tcW w:w="517" w:type="dxa"/>
          </w:tcPr>
          <w:p w14:paraId="69F1F66E" w14:textId="77777777" w:rsidR="00657C38" w:rsidRDefault="00657C38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87D5D2" w14:textId="77777777" w:rsidR="00657C38" w:rsidRDefault="00657C38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022966F" w14:textId="77777777" w:rsidR="00657C38" w:rsidRDefault="00657C38" w:rsidP="009F19BE">
            <w:r>
              <w:rPr>
                <w:sz w:val="16"/>
                <w:szCs w:val="16"/>
              </w:rPr>
              <w:t>Big CR for R19 AI/ML Positioning</w:t>
            </w:r>
          </w:p>
        </w:tc>
        <w:tc>
          <w:tcPr>
            <w:tcW w:w="517" w:type="dxa"/>
          </w:tcPr>
          <w:p w14:paraId="39F1DC32" w14:textId="77777777" w:rsidR="00657C38" w:rsidRDefault="00657C38" w:rsidP="009F19B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E9939AB" w14:textId="77777777" w:rsidR="00657C38" w:rsidRDefault="00657C38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2745FDE2" w14:textId="77777777" w:rsidR="00657C38" w:rsidRDefault="00657C38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32999BF" w14:textId="77777777" w:rsidR="00657C38" w:rsidRDefault="00657C38" w:rsidP="009F19BE">
            <w:r>
              <w:rPr>
                <w:sz w:val="16"/>
                <w:szCs w:val="16"/>
              </w:rPr>
              <w:t>R4-2522363</w:t>
            </w:r>
          </w:p>
        </w:tc>
        <w:tc>
          <w:tcPr>
            <w:tcW w:w="1597" w:type="dxa"/>
          </w:tcPr>
          <w:p w14:paraId="2DFC1BA4" w14:textId="77777777" w:rsidR="00657C38" w:rsidRDefault="00657C38" w:rsidP="009F1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BBD2198" w14:textId="77777777" w:rsidR="00657C38" w:rsidRDefault="00657C38" w:rsidP="009F19BE">
            <w:proofErr w:type="spellStart"/>
            <w:r>
              <w:rPr>
                <w:sz w:val="16"/>
                <w:szCs w:val="16"/>
              </w:rPr>
              <w:t>NR_AIML_air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61BE94D7" w14:textId="77777777" w:rsidR="00657C38" w:rsidRDefault="00657C38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60E707" w14:textId="77777777" w:rsidR="00657C38" w:rsidRDefault="00657C38" w:rsidP="009F19BE">
            <w:pPr>
              <w:rPr>
                <w:sz w:val="16"/>
                <w:szCs w:val="16"/>
              </w:rPr>
            </w:pPr>
          </w:p>
        </w:tc>
      </w:tr>
    </w:tbl>
    <w:p w14:paraId="23C79783" w14:textId="77777777" w:rsidR="00FB1D9B" w:rsidRDefault="00FB1D9B" w:rsidP="005746B8">
      <w:pPr>
        <w:rPr>
          <w:rFonts w:eastAsiaTheme="minorEastAsia"/>
        </w:rPr>
      </w:pPr>
    </w:p>
    <w:p w14:paraId="11121CD5" w14:textId="77777777" w:rsidR="00657C38" w:rsidRDefault="00657C38" w:rsidP="005746B8">
      <w:pPr>
        <w:rPr>
          <w:rFonts w:eastAsiaTheme="minorEastAsia"/>
        </w:rPr>
      </w:pPr>
    </w:p>
    <w:p w14:paraId="45DA4CCA" w14:textId="77777777" w:rsidR="00657C38" w:rsidRDefault="00657C38" w:rsidP="005746B8">
      <w:pPr>
        <w:rPr>
          <w:rFonts w:eastAsiaTheme="minorEastAsia"/>
        </w:rPr>
      </w:pPr>
    </w:p>
    <w:p w14:paraId="150F6013" w14:textId="77777777" w:rsidR="00657C38" w:rsidRDefault="00657C38" w:rsidP="005746B8">
      <w:pPr>
        <w:rPr>
          <w:rFonts w:eastAsiaTheme="minorEastAsia"/>
        </w:rPr>
      </w:pPr>
    </w:p>
    <w:p w14:paraId="6E6C73EA" w14:textId="0836927A" w:rsidR="00657C38" w:rsidRPr="00657C38" w:rsidRDefault="00657C38" w:rsidP="00657C38">
      <w:pPr>
        <w:pStyle w:val="Heading1"/>
        <w:rPr>
          <w:sz w:val="10"/>
          <w:szCs w:val="12"/>
        </w:rPr>
      </w:pPr>
      <w:r>
        <w:t>9.5.4.2</w:t>
      </w:r>
      <w:r>
        <w:tab/>
        <w:t>NR base station (BS) RF requirement evolution for FR1/FR2 and testing</w:t>
      </w:r>
      <w:r>
        <w:rPr>
          <w:rFonts w:eastAsiaTheme="minorEastAsia" w:hint="eastAsia"/>
        </w:rPr>
        <w:t xml:space="preserve"> </w:t>
      </w:r>
      <w:r w:rsidRPr="00657C38">
        <w:rPr>
          <w:sz w:val="20"/>
          <w:szCs w:val="22"/>
        </w:rPr>
        <w:t xml:space="preserve">[RAN4 WI: </w:t>
      </w:r>
      <w:proofErr w:type="spellStart"/>
      <w:r w:rsidRPr="00657C38">
        <w:rPr>
          <w:sz w:val="20"/>
          <w:szCs w:val="22"/>
        </w:rPr>
        <w:t>NR_BS_RF_req_evo</w:t>
      </w:r>
      <w:proofErr w:type="spellEnd"/>
      <w:r w:rsidRPr="00657C38">
        <w:rPr>
          <w:sz w:val="20"/>
          <w:szCs w:val="22"/>
        </w:rPr>
        <w:t>]</w:t>
      </w:r>
    </w:p>
    <w:p w14:paraId="51A7C7E0" w14:textId="04B37196" w:rsidR="00657C38" w:rsidRDefault="00657C38" w:rsidP="00657C38">
      <w:pPr>
        <w:rPr>
          <w:rFonts w:ascii="Arial" w:eastAsiaTheme="minorEastAsia" w:hAnsi="Arial" w:cs="Arial"/>
          <w:b/>
          <w:sz w:val="24"/>
          <w:szCs w:val="24"/>
        </w:rPr>
      </w:pPr>
      <w:r w:rsidRPr="00657C38">
        <w:rPr>
          <w:rFonts w:ascii="Arial" w:hAnsi="Arial" w:cs="Arial"/>
          <w:b/>
          <w:sz w:val="24"/>
          <w:szCs w:val="24"/>
        </w:rPr>
        <w:t>RP-253636</w:t>
      </w:r>
      <w:r w:rsidRPr="00657C38">
        <w:rPr>
          <w:rFonts w:ascii="Arial" w:hAnsi="Arial" w:cs="Arial"/>
          <w:b/>
          <w:sz w:val="24"/>
          <w:szCs w:val="24"/>
        </w:rPr>
        <w:tab/>
        <w:t xml:space="preserve">RAN4 CRs to </w:t>
      </w:r>
      <w:proofErr w:type="spellStart"/>
      <w:r w:rsidRPr="00657C38">
        <w:rPr>
          <w:rFonts w:ascii="Arial" w:hAnsi="Arial" w:cs="Arial"/>
          <w:b/>
          <w:sz w:val="24"/>
          <w:szCs w:val="24"/>
        </w:rPr>
        <w:t>NR_BS_RF_req_evo</w:t>
      </w:r>
      <w:proofErr w:type="spellEnd"/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57C38" w:rsidRPr="004E535C" w14:paraId="391B6C55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FA31E54" w14:textId="77777777" w:rsidR="00657C38" w:rsidRPr="00BF1EB6" w:rsidRDefault="00657C38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FCF6A10" w14:textId="77777777" w:rsidR="00657C38" w:rsidRPr="00BF1EB6" w:rsidRDefault="00657C38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324B0B9" w14:textId="77777777" w:rsidR="00657C38" w:rsidRPr="00BF1EB6" w:rsidRDefault="00657C38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19C5292" w14:textId="77777777" w:rsidR="00657C38" w:rsidRPr="00BF1EB6" w:rsidRDefault="00657C38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651868B4" w14:textId="77777777" w:rsidR="00657C38" w:rsidRPr="00BF1EB6" w:rsidRDefault="00657C38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475AE09" w14:textId="77777777" w:rsidR="00657C38" w:rsidRPr="00BF1EB6" w:rsidRDefault="00657C38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1A2831B" w14:textId="77777777" w:rsidR="00657C38" w:rsidRPr="00BF1EB6" w:rsidRDefault="00657C38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328C9C1E" w14:textId="77777777" w:rsidR="00657C38" w:rsidRPr="00BF1EB6" w:rsidRDefault="00657C38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74E07A9" w14:textId="77777777" w:rsidR="00657C38" w:rsidRPr="00BF1EB6" w:rsidRDefault="00657C38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788B349" w14:textId="77777777" w:rsidR="00657C38" w:rsidRPr="00BF1EB6" w:rsidRDefault="00657C38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252F002" w14:textId="77777777" w:rsidR="00657C38" w:rsidRPr="00BF1EB6" w:rsidRDefault="00657C38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2CE3333" w14:textId="77777777" w:rsidR="00657C38" w:rsidRPr="00BF1EB6" w:rsidRDefault="00657C38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B8F0763" w14:textId="77777777" w:rsidR="00657C38" w:rsidRPr="00BF1EB6" w:rsidRDefault="00657C38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57C38" w14:paraId="75A0E3A6" w14:textId="77777777" w:rsidTr="009F19BE">
        <w:tc>
          <w:tcPr>
            <w:tcW w:w="879" w:type="dxa"/>
          </w:tcPr>
          <w:p w14:paraId="6C17CD05" w14:textId="77777777" w:rsidR="00657C38" w:rsidRDefault="00657C38" w:rsidP="009F19BE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14:paraId="68213858" w14:textId="77777777" w:rsidR="00657C38" w:rsidRDefault="00657C38" w:rsidP="009F19BE">
            <w:r>
              <w:rPr>
                <w:sz w:val="16"/>
                <w:szCs w:val="16"/>
              </w:rPr>
              <w:t>0064</w:t>
            </w:r>
          </w:p>
        </w:tc>
        <w:tc>
          <w:tcPr>
            <w:tcW w:w="517" w:type="dxa"/>
          </w:tcPr>
          <w:p w14:paraId="5D7B67CD" w14:textId="77777777" w:rsidR="00657C38" w:rsidRDefault="00657C38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24A0986" w14:textId="77777777" w:rsidR="00657C38" w:rsidRDefault="00657C38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D5C42A7" w14:textId="77777777" w:rsidR="00657C38" w:rsidRDefault="00657C38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NR_BS_RF_req_evo</w:t>
            </w:r>
            <w:proofErr w:type="spellEnd"/>
            <w:r>
              <w:rPr>
                <w:sz w:val="16"/>
                <w:szCs w:val="16"/>
              </w:rPr>
              <w:t>) CR to TR 37.941: Improvements to Rel-19 BS RF evolution outcome in clause 6.4.4</w:t>
            </w:r>
          </w:p>
        </w:tc>
        <w:tc>
          <w:tcPr>
            <w:tcW w:w="517" w:type="dxa"/>
          </w:tcPr>
          <w:p w14:paraId="6775ECDD" w14:textId="77777777" w:rsidR="00657C38" w:rsidRDefault="00657C38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0CBF37" w14:textId="77777777" w:rsidR="00657C38" w:rsidRDefault="00657C38" w:rsidP="009F19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2E106E28" w14:textId="77777777" w:rsidR="00657C38" w:rsidRDefault="00657C38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75ED1D1" w14:textId="77777777" w:rsidR="00657C38" w:rsidRDefault="00657C38" w:rsidP="009F19BE">
            <w:r>
              <w:rPr>
                <w:sz w:val="16"/>
                <w:szCs w:val="16"/>
              </w:rPr>
              <w:t>R4-2523003</w:t>
            </w:r>
          </w:p>
        </w:tc>
        <w:tc>
          <w:tcPr>
            <w:tcW w:w="1597" w:type="dxa"/>
          </w:tcPr>
          <w:p w14:paraId="1BA41E3D" w14:textId="77777777" w:rsidR="00657C38" w:rsidRDefault="00657C38" w:rsidP="009F1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228BF70" w14:textId="77777777" w:rsidR="00657C38" w:rsidRDefault="00657C38" w:rsidP="009F19BE">
            <w:proofErr w:type="spellStart"/>
            <w:r>
              <w:rPr>
                <w:sz w:val="16"/>
                <w:szCs w:val="16"/>
              </w:rPr>
              <w:t>NR_BS_RF_req_evo</w:t>
            </w:r>
            <w:proofErr w:type="spellEnd"/>
          </w:p>
        </w:tc>
        <w:tc>
          <w:tcPr>
            <w:tcW w:w="2323" w:type="dxa"/>
          </w:tcPr>
          <w:p w14:paraId="7044E4C8" w14:textId="77777777" w:rsidR="00657C38" w:rsidRDefault="00657C38" w:rsidP="009F19BE">
            <w:r>
              <w:rPr>
                <w:sz w:val="16"/>
                <w:szCs w:val="16"/>
              </w:rPr>
              <w:t>6.4.4</w:t>
            </w:r>
          </w:p>
        </w:tc>
        <w:tc>
          <w:tcPr>
            <w:tcW w:w="998" w:type="dxa"/>
          </w:tcPr>
          <w:p w14:paraId="1E09B63C" w14:textId="77777777" w:rsidR="00657C38" w:rsidRDefault="00657C38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657C38" w14:paraId="13CD4E86" w14:textId="77777777" w:rsidTr="009F19BE">
        <w:tc>
          <w:tcPr>
            <w:tcW w:w="879" w:type="dxa"/>
          </w:tcPr>
          <w:p w14:paraId="384A5EED" w14:textId="77777777" w:rsidR="00657C38" w:rsidRDefault="00657C38" w:rsidP="009F19BE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18287B3F" w14:textId="77777777" w:rsidR="00657C38" w:rsidRDefault="00657C38" w:rsidP="009F19BE">
            <w:r>
              <w:rPr>
                <w:sz w:val="16"/>
                <w:szCs w:val="16"/>
              </w:rPr>
              <w:t>0753</w:t>
            </w:r>
          </w:p>
        </w:tc>
        <w:tc>
          <w:tcPr>
            <w:tcW w:w="517" w:type="dxa"/>
          </w:tcPr>
          <w:p w14:paraId="640CEEDC" w14:textId="77777777" w:rsidR="00657C38" w:rsidRDefault="00657C38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3458FE" w14:textId="77777777" w:rsidR="00657C38" w:rsidRDefault="00657C38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646F7C4" w14:textId="77777777" w:rsidR="00657C38" w:rsidRDefault="00657C38" w:rsidP="009F19BE">
            <w:r>
              <w:rPr>
                <w:sz w:val="16"/>
                <w:szCs w:val="16"/>
              </w:rPr>
              <w:t>CR to TS 38.104: improvements related to Expected EIRP for band n104</w:t>
            </w:r>
          </w:p>
        </w:tc>
        <w:tc>
          <w:tcPr>
            <w:tcW w:w="517" w:type="dxa"/>
          </w:tcPr>
          <w:p w14:paraId="1B9BFED6" w14:textId="77777777" w:rsidR="00657C38" w:rsidRDefault="00657C38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8C091F" w14:textId="77777777" w:rsidR="00657C38" w:rsidRDefault="00657C38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7946B8A2" w14:textId="77777777" w:rsidR="00657C38" w:rsidRDefault="00657C38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9261EE8" w14:textId="77777777" w:rsidR="00657C38" w:rsidRDefault="00657C38" w:rsidP="009F19BE">
            <w:r>
              <w:rPr>
                <w:sz w:val="16"/>
                <w:szCs w:val="16"/>
              </w:rPr>
              <w:t>R4-2522073</w:t>
            </w:r>
          </w:p>
        </w:tc>
        <w:tc>
          <w:tcPr>
            <w:tcW w:w="1597" w:type="dxa"/>
          </w:tcPr>
          <w:p w14:paraId="367C6E18" w14:textId="77777777" w:rsidR="00657C38" w:rsidRDefault="00657C38" w:rsidP="009F19BE">
            <w:r>
              <w:rPr>
                <w:sz w:val="16"/>
                <w:szCs w:val="16"/>
              </w:rPr>
              <w:t>Ericsson, Nokia, ZTE, NEC, CATT, Huawei</w:t>
            </w:r>
          </w:p>
        </w:tc>
        <w:tc>
          <w:tcPr>
            <w:tcW w:w="1122" w:type="dxa"/>
          </w:tcPr>
          <w:p w14:paraId="5E9850F4" w14:textId="77777777" w:rsidR="00657C38" w:rsidRDefault="00657C38" w:rsidP="009F19BE">
            <w:proofErr w:type="spellStart"/>
            <w:r>
              <w:rPr>
                <w:sz w:val="16"/>
                <w:szCs w:val="16"/>
              </w:rPr>
              <w:t>NR_BS_RF_req_evo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1466905D" w14:textId="77777777" w:rsidR="00657C38" w:rsidRDefault="00657C38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BCEC98" w14:textId="77777777" w:rsidR="00657C38" w:rsidRDefault="00657C38" w:rsidP="009F19BE">
            <w:pPr>
              <w:rPr>
                <w:sz w:val="16"/>
                <w:szCs w:val="16"/>
              </w:rPr>
            </w:pPr>
          </w:p>
        </w:tc>
      </w:tr>
      <w:tr w:rsidR="00657C38" w14:paraId="6B261C63" w14:textId="77777777" w:rsidTr="009F19BE">
        <w:tc>
          <w:tcPr>
            <w:tcW w:w="879" w:type="dxa"/>
          </w:tcPr>
          <w:p w14:paraId="464A3336" w14:textId="77777777" w:rsidR="00657C38" w:rsidRDefault="00657C38" w:rsidP="009F19BE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279B71DD" w14:textId="77777777" w:rsidR="00657C38" w:rsidRDefault="00657C38" w:rsidP="009F19BE">
            <w:r>
              <w:rPr>
                <w:sz w:val="16"/>
                <w:szCs w:val="16"/>
              </w:rPr>
              <w:t>0120</w:t>
            </w:r>
          </w:p>
        </w:tc>
        <w:tc>
          <w:tcPr>
            <w:tcW w:w="517" w:type="dxa"/>
          </w:tcPr>
          <w:p w14:paraId="116BFD8F" w14:textId="77777777" w:rsidR="00657C38" w:rsidRDefault="00657C38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EB1B5B" w14:textId="77777777" w:rsidR="00657C38" w:rsidRDefault="00657C38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4856C0B" w14:textId="77777777" w:rsidR="00657C38" w:rsidRDefault="00657C38" w:rsidP="009F19BE">
            <w:r>
              <w:rPr>
                <w:sz w:val="16"/>
                <w:szCs w:val="16"/>
              </w:rPr>
              <w:t>CR to TS 38.106 with improvements for EIRP mask for NCR</w:t>
            </w:r>
          </w:p>
        </w:tc>
        <w:tc>
          <w:tcPr>
            <w:tcW w:w="517" w:type="dxa"/>
          </w:tcPr>
          <w:p w14:paraId="7D8EB0BE" w14:textId="77777777" w:rsidR="00657C38" w:rsidRDefault="00657C38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1F658D" w14:textId="77777777" w:rsidR="00657C38" w:rsidRDefault="00657C38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5D87CE3A" w14:textId="77777777" w:rsidR="00657C38" w:rsidRDefault="00657C38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DFF7883" w14:textId="77777777" w:rsidR="00657C38" w:rsidRDefault="00657C38" w:rsidP="009F19BE">
            <w:r>
              <w:rPr>
                <w:sz w:val="16"/>
                <w:szCs w:val="16"/>
              </w:rPr>
              <w:t>R4-2521464</w:t>
            </w:r>
          </w:p>
        </w:tc>
        <w:tc>
          <w:tcPr>
            <w:tcW w:w="1597" w:type="dxa"/>
          </w:tcPr>
          <w:p w14:paraId="0CBF1395" w14:textId="77777777" w:rsidR="00657C38" w:rsidRDefault="00657C38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195EF460" w14:textId="77777777" w:rsidR="00657C38" w:rsidRDefault="00657C38" w:rsidP="009F19BE">
            <w:proofErr w:type="spellStart"/>
            <w:r>
              <w:rPr>
                <w:sz w:val="16"/>
                <w:szCs w:val="16"/>
              </w:rPr>
              <w:t>NR_BS_RF_req_evo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6AD1D805" w14:textId="77777777" w:rsidR="00657C38" w:rsidRDefault="00657C38" w:rsidP="009F19BE">
            <w:r>
              <w:rPr>
                <w:sz w:val="16"/>
                <w:szCs w:val="16"/>
              </w:rPr>
              <w:t>7.18.2</w:t>
            </w:r>
          </w:p>
        </w:tc>
        <w:tc>
          <w:tcPr>
            <w:tcW w:w="998" w:type="dxa"/>
          </w:tcPr>
          <w:p w14:paraId="0F592D28" w14:textId="77777777" w:rsidR="00657C38" w:rsidRDefault="00657C38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657C38" w14:paraId="694A7051" w14:textId="77777777" w:rsidTr="009F19BE">
        <w:tc>
          <w:tcPr>
            <w:tcW w:w="879" w:type="dxa"/>
          </w:tcPr>
          <w:p w14:paraId="301BFF65" w14:textId="77777777" w:rsidR="00657C38" w:rsidRDefault="00657C38" w:rsidP="009F19BE"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 w14:paraId="3D21A23A" w14:textId="77777777" w:rsidR="00657C38" w:rsidRDefault="00657C38" w:rsidP="009F19BE">
            <w:r>
              <w:rPr>
                <w:sz w:val="16"/>
                <w:szCs w:val="16"/>
              </w:rPr>
              <w:t>0048</w:t>
            </w:r>
          </w:p>
        </w:tc>
        <w:tc>
          <w:tcPr>
            <w:tcW w:w="517" w:type="dxa"/>
          </w:tcPr>
          <w:p w14:paraId="4E59716C" w14:textId="77777777" w:rsidR="00657C38" w:rsidRDefault="00657C38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611AB8" w14:textId="77777777" w:rsidR="00657C38" w:rsidRDefault="00657C38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04AE08F" w14:textId="77777777" w:rsidR="00657C38" w:rsidRDefault="00657C38" w:rsidP="009F19BE">
            <w:r>
              <w:rPr>
                <w:sz w:val="16"/>
                <w:szCs w:val="16"/>
              </w:rPr>
              <w:t>CR to TS 38.115-2 with improvements for EIRP mask for NCR</w:t>
            </w:r>
          </w:p>
        </w:tc>
        <w:tc>
          <w:tcPr>
            <w:tcW w:w="517" w:type="dxa"/>
          </w:tcPr>
          <w:p w14:paraId="73958E03" w14:textId="77777777" w:rsidR="00657C38" w:rsidRDefault="00657C38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75EE8B" w14:textId="77777777" w:rsidR="00657C38" w:rsidRDefault="00657C38" w:rsidP="009F19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064D223E" w14:textId="77777777" w:rsidR="00657C38" w:rsidRDefault="00657C38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8274C89" w14:textId="77777777" w:rsidR="00657C38" w:rsidRDefault="00657C38" w:rsidP="009F19BE">
            <w:r>
              <w:rPr>
                <w:sz w:val="16"/>
                <w:szCs w:val="16"/>
              </w:rPr>
              <w:t>R4-2522965</w:t>
            </w:r>
          </w:p>
        </w:tc>
        <w:tc>
          <w:tcPr>
            <w:tcW w:w="1597" w:type="dxa"/>
          </w:tcPr>
          <w:p w14:paraId="76AFFD75" w14:textId="77777777" w:rsidR="00657C38" w:rsidRDefault="00657C38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89B5B9A" w14:textId="77777777" w:rsidR="00657C38" w:rsidRDefault="00657C38" w:rsidP="009F19BE">
            <w:proofErr w:type="spellStart"/>
            <w:r>
              <w:rPr>
                <w:sz w:val="16"/>
                <w:szCs w:val="16"/>
              </w:rPr>
              <w:t>NR_BS_RF_req_evo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5B160493" w14:textId="77777777" w:rsidR="00657C38" w:rsidRDefault="00657C38" w:rsidP="009F19BE">
            <w:r>
              <w:rPr>
                <w:sz w:val="16"/>
                <w:szCs w:val="16"/>
              </w:rPr>
              <w:t>6.17.4.2, 6.17.5, Annex J</w:t>
            </w:r>
          </w:p>
        </w:tc>
        <w:tc>
          <w:tcPr>
            <w:tcW w:w="998" w:type="dxa"/>
          </w:tcPr>
          <w:p w14:paraId="76BA6F3D" w14:textId="77777777" w:rsidR="00657C38" w:rsidRDefault="00657C38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657C38" w14:paraId="4C90C6AF" w14:textId="77777777" w:rsidTr="009F19BE">
        <w:tc>
          <w:tcPr>
            <w:tcW w:w="879" w:type="dxa"/>
          </w:tcPr>
          <w:p w14:paraId="67C3C8B0" w14:textId="77777777" w:rsidR="00657C38" w:rsidRDefault="00657C38" w:rsidP="009F19BE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5CF6EC0A" w14:textId="77777777" w:rsidR="00657C38" w:rsidRDefault="00657C38" w:rsidP="009F19BE">
            <w:r>
              <w:rPr>
                <w:sz w:val="16"/>
                <w:szCs w:val="16"/>
              </w:rPr>
              <w:t>0678</w:t>
            </w:r>
          </w:p>
        </w:tc>
        <w:tc>
          <w:tcPr>
            <w:tcW w:w="517" w:type="dxa"/>
          </w:tcPr>
          <w:p w14:paraId="07CA2F40" w14:textId="77777777" w:rsidR="00657C38" w:rsidRDefault="00657C38" w:rsidP="009F19B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2836823" w14:textId="77777777" w:rsidR="00657C38" w:rsidRDefault="00657C38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63F0844" w14:textId="77777777" w:rsidR="00657C38" w:rsidRDefault="00657C38" w:rsidP="009F19BE">
            <w:r>
              <w:rPr>
                <w:sz w:val="16"/>
                <w:szCs w:val="16"/>
              </w:rPr>
              <w:t>CR to TS 38.141-2: improvements related to Expected EIRP for band n104</w:t>
            </w:r>
          </w:p>
        </w:tc>
        <w:tc>
          <w:tcPr>
            <w:tcW w:w="517" w:type="dxa"/>
          </w:tcPr>
          <w:p w14:paraId="2B2CF4CB" w14:textId="77777777" w:rsidR="00657C38" w:rsidRDefault="00657C38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B7CC49" w14:textId="77777777" w:rsidR="00657C38" w:rsidRDefault="00657C38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042503BC" w14:textId="77777777" w:rsidR="00657C38" w:rsidRDefault="00657C38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B0CF67A" w14:textId="77777777" w:rsidR="00657C38" w:rsidRDefault="00657C38" w:rsidP="009F19BE">
            <w:r>
              <w:rPr>
                <w:sz w:val="16"/>
                <w:szCs w:val="16"/>
              </w:rPr>
              <w:t>R4-2522964</w:t>
            </w:r>
          </w:p>
        </w:tc>
        <w:tc>
          <w:tcPr>
            <w:tcW w:w="1597" w:type="dxa"/>
          </w:tcPr>
          <w:p w14:paraId="5B585C1E" w14:textId="77777777" w:rsidR="00657C38" w:rsidRDefault="00657C38" w:rsidP="009F19BE">
            <w:r>
              <w:rPr>
                <w:sz w:val="16"/>
                <w:szCs w:val="16"/>
              </w:rPr>
              <w:t>Ericsson, Nokia, ZTE, NEC, CATT, Huawei</w:t>
            </w:r>
          </w:p>
        </w:tc>
        <w:tc>
          <w:tcPr>
            <w:tcW w:w="1122" w:type="dxa"/>
          </w:tcPr>
          <w:p w14:paraId="67D2D4C5" w14:textId="77777777" w:rsidR="00657C38" w:rsidRDefault="00657C38" w:rsidP="009F19BE">
            <w:proofErr w:type="spellStart"/>
            <w:r>
              <w:rPr>
                <w:sz w:val="16"/>
                <w:szCs w:val="16"/>
              </w:rPr>
              <w:t>NR_BS_RF_req_evo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1E397CA9" w14:textId="77777777" w:rsidR="00657C38" w:rsidRDefault="00657C38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7012DF" w14:textId="77777777" w:rsidR="00657C38" w:rsidRDefault="00657C38" w:rsidP="009F19BE">
            <w:pPr>
              <w:rPr>
                <w:sz w:val="16"/>
                <w:szCs w:val="16"/>
              </w:rPr>
            </w:pPr>
          </w:p>
        </w:tc>
      </w:tr>
      <w:tr w:rsidR="00657C38" w14:paraId="580A2CEE" w14:textId="77777777" w:rsidTr="009F19BE">
        <w:tc>
          <w:tcPr>
            <w:tcW w:w="879" w:type="dxa"/>
          </w:tcPr>
          <w:p w14:paraId="692300F6" w14:textId="77777777" w:rsidR="00657C38" w:rsidRDefault="00657C38" w:rsidP="009F19BE">
            <w:r>
              <w:rPr>
                <w:sz w:val="16"/>
                <w:szCs w:val="16"/>
              </w:rPr>
              <w:t>38.908</w:t>
            </w:r>
          </w:p>
        </w:tc>
        <w:tc>
          <w:tcPr>
            <w:tcW w:w="637" w:type="dxa"/>
          </w:tcPr>
          <w:p w14:paraId="7EE8D1F4" w14:textId="77777777" w:rsidR="00657C38" w:rsidRDefault="00657C38" w:rsidP="009F19BE"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 w14:paraId="44CB6FC2" w14:textId="77777777" w:rsidR="00657C38" w:rsidRDefault="00657C38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8B3187" w14:textId="77777777" w:rsidR="00657C38" w:rsidRDefault="00657C38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5F7EFE5" w14:textId="77777777" w:rsidR="00657C38" w:rsidRDefault="00657C38" w:rsidP="009F19BE">
            <w:r>
              <w:rPr>
                <w:sz w:val="16"/>
                <w:szCs w:val="16"/>
              </w:rPr>
              <w:t xml:space="preserve">CR to TR 38.908 with </w:t>
            </w:r>
            <w:proofErr w:type="spellStart"/>
            <w:r>
              <w:rPr>
                <w:sz w:val="16"/>
                <w:szCs w:val="16"/>
              </w:rPr>
              <w:t>aligment</w:t>
            </w:r>
            <w:proofErr w:type="spellEnd"/>
            <w:r>
              <w:rPr>
                <w:sz w:val="16"/>
                <w:szCs w:val="16"/>
              </w:rPr>
              <w:t xml:space="preserve"> for definitions and test procedure</w:t>
            </w:r>
          </w:p>
        </w:tc>
        <w:tc>
          <w:tcPr>
            <w:tcW w:w="517" w:type="dxa"/>
          </w:tcPr>
          <w:p w14:paraId="03BAF498" w14:textId="77777777" w:rsidR="00657C38" w:rsidRDefault="00657C38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461AE0" w14:textId="77777777" w:rsidR="00657C38" w:rsidRDefault="00657C38" w:rsidP="009F19BE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3A81CAEF" w14:textId="77777777" w:rsidR="00657C38" w:rsidRDefault="00657C38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052F836" w14:textId="77777777" w:rsidR="00657C38" w:rsidRDefault="00657C38" w:rsidP="009F19BE">
            <w:r>
              <w:rPr>
                <w:sz w:val="16"/>
                <w:szCs w:val="16"/>
              </w:rPr>
              <w:t>R4-2521465</w:t>
            </w:r>
          </w:p>
        </w:tc>
        <w:tc>
          <w:tcPr>
            <w:tcW w:w="1597" w:type="dxa"/>
          </w:tcPr>
          <w:p w14:paraId="2A08EABD" w14:textId="77777777" w:rsidR="00657C38" w:rsidRDefault="00657C38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33221433" w14:textId="77777777" w:rsidR="00657C38" w:rsidRDefault="00657C38" w:rsidP="009F19BE">
            <w:proofErr w:type="spellStart"/>
            <w:r>
              <w:rPr>
                <w:sz w:val="16"/>
                <w:szCs w:val="16"/>
              </w:rPr>
              <w:t>NR_BS_RF_req_evo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3D6DC391" w14:textId="77777777" w:rsidR="00657C38" w:rsidRDefault="00657C38" w:rsidP="009F19BE">
            <w:r>
              <w:rPr>
                <w:sz w:val="16"/>
                <w:szCs w:val="16"/>
              </w:rPr>
              <w:t>5, 6.5.3</w:t>
            </w:r>
          </w:p>
        </w:tc>
        <w:tc>
          <w:tcPr>
            <w:tcW w:w="998" w:type="dxa"/>
          </w:tcPr>
          <w:p w14:paraId="36F45FC0" w14:textId="77777777" w:rsidR="00657C38" w:rsidRDefault="00657C38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</w:tbl>
    <w:p w14:paraId="5393E0FA" w14:textId="77777777" w:rsidR="00657C38" w:rsidRDefault="00657C38" w:rsidP="005746B8">
      <w:pPr>
        <w:rPr>
          <w:rFonts w:eastAsiaTheme="minorEastAsia"/>
        </w:rPr>
      </w:pPr>
    </w:p>
    <w:p w14:paraId="2680CF4F" w14:textId="55BDD964" w:rsidR="00657C38" w:rsidRPr="005F3860" w:rsidRDefault="00F73011" w:rsidP="00657C38">
      <w:pPr>
        <w:pStyle w:val="Heading1"/>
        <w:rPr>
          <w:rFonts w:cs="Arial"/>
          <w:b/>
          <w:sz w:val="24"/>
          <w:szCs w:val="24"/>
        </w:rPr>
      </w:pPr>
      <w:r w:rsidRPr="00F73011">
        <w:t>9.5.4.7</w:t>
      </w:r>
      <w:r w:rsidRPr="00F73011">
        <w:tab/>
        <w:t xml:space="preserve">Perf. part: Enhanced requirements and conductive test methodology for NR NTN and IoT NTN </w:t>
      </w:r>
      <w:r w:rsidRPr="00F73011">
        <w:rPr>
          <w:sz w:val="20"/>
        </w:rPr>
        <w:t xml:space="preserve">[RAN4 WI: </w:t>
      </w:r>
      <w:proofErr w:type="spellStart"/>
      <w:r w:rsidRPr="00F73011">
        <w:rPr>
          <w:sz w:val="20"/>
        </w:rPr>
        <w:t>NR_IoT_NTN_req_test_enh</w:t>
      </w:r>
      <w:proofErr w:type="spellEnd"/>
      <w:r w:rsidRPr="00F73011">
        <w:rPr>
          <w:sz w:val="20"/>
        </w:rPr>
        <w:t>-Perf]</w:t>
      </w:r>
    </w:p>
    <w:p w14:paraId="369DC950" w14:textId="17585BE3" w:rsidR="00657C38" w:rsidRDefault="00F73011" w:rsidP="00657C38">
      <w:pPr>
        <w:rPr>
          <w:rFonts w:ascii="Arial" w:eastAsiaTheme="minorEastAsia" w:hAnsi="Arial" w:cs="Arial"/>
          <w:b/>
          <w:sz w:val="24"/>
          <w:szCs w:val="24"/>
        </w:rPr>
      </w:pPr>
      <w:r w:rsidRPr="00F73011">
        <w:rPr>
          <w:rFonts w:ascii="Arial" w:hAnsi="Arial" w:cs="Arial"/>
          <w:b/>
          <w:sz w:val="24"/>
          <w:szCs w:val="24"/>
        </w:rPr>
        <w:t>RP-253637</w:t>
      </w:r>
      <w:r w:rsidRPr="00F73011">
        <w:rPr>
          <w:rFonts w:ascii="Arial" w:hAnsi="Arial" w:cs="Arial"/>
          <w:b/>
          <w:sz w:val="24"/>
          <w:szCs w:val="24"/>
        </w:rPr>
        <w:tab/>
        <w:t xml:space="preserve">RAN4 CRs to </w:t>
      </w:r>
      <w:proofErr w:type="spellStart"/>
      <w:r w:rsidRPr="00F73011">
        <w:rPr>
          <w:rFonts w:ascii="Arial" w:hAnsi="Arial" w:cs="Arial"/>
          <w:b/>
          <w:sz w:val="24"/>
          <w:szCs w:val="24"/>
        </w:rPr>
        <w:t>NR_IoT_NTN_req_test_enh</w:t>
      </w:r>
      <w:proofErr w:type="spellEnd"/>
      <w:r w:rsidRPr="00F73011">
        <w:rPr>
          <w:rFonts w:ascii="Arial" w:hAnsi="Arial" w:cs="Arial"/>
          <w:b/>
          <w:sz w:val="24"/>
          <w:szCs w:val="24"/>
        </w:rPr>
        <w:t>-Perf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73011" w:rsidRPr="004E535C" w14:paraId="485382AD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529116B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38DFE67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96588A9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38B407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555F5B51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63F061F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ADAA8FA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3191773B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497E861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2BA91D4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A793B86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7ED3E6C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3809EA9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73011" w14:paraId="6C7A21F4" w14:textId="77777777" w:rsidTr="009F19BE">
        <w:tc>
          <w:tcPr>
            <w:tcW w:w="879" w:type="dxa"/>
          </w:tcPr>
          <w:p w14:paraId="46C8F30D" w14:textId="77777777" w:rsidR="00F73011" w:rsidRDefault="00F73011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6210926" w14:textId="77777777" w:rsidR="00F73011" w:rsidRDefault="00F73011" w:rsidP="009F19BE">
            <w:r>
              <w:rPr>
                <w:sz w:val="16"/>
                <w:szCs w:val="16"/>
              </w:rPr>
              <w:t>6060</w:t>
            </w:r>
          </w:p>
        </w:tc>
        <w:tc>
          <w:tcPr>
            <w:tcW w:w="517" w:type="dxa"/>
          </w:tcPr>
          <w:p w14:paraId="5C68BEF6" w14:textId="77777777" w:rsidR="00F73011" w:rsidRDefault="00F73011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72BA23" w14:textId="77777777" w:rsidR="00F73011" w:rsidRDefault="00F73011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15B913B" w14:textId="77777777" w:rsidR="00F73011" w:rsidRDefault="00F73011" w:rsidP="009F19BE">
            <w:r>
              <w:rPr>
                <w:sz w:val="16"/>
                <w:szCs w:val="16"/>
              </w:rPr>
              <w:t>Big CR on RRM test cases for NTN less than 5MHz in Rel-19</w:t>
            </w:r>
          </w:p>
        </w:tc>
        <w:tc>
          <w:tcPr>
            <w:tcW w:w="517" w:type="dxa"/>
          </w:tcPr>
          <w:p w14:paraId="30DF46F9" w14:textId="77777777" w:rsidR="00F73011" w:rsidRDefault="00F73011" w:rsidP="009F19B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0B27D54" w14:textId="77777777" w:rsidR="00F73011" w:rsidRDefault="00F73011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5A7EA757" w14:textId="77777777" w:rsidR="00F73011" w:rsidRDefault="00F73011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7E6900E" w14:textId="77777777" w:rsidR="00F73011" w:rsidRDefault="00F73011" w:rsidP="009F19BE">
            <w:r>
              <w:rPr>
                <w:sz w:val="16"/>
                <w:szCs w:val="16"/>
              </w:rPr>
              <w:t>R4-2520480</w:t>
            </w:r>
          </w:p>
        </w:tc>
        <w:tc>
          <w:tcPr>
            <w:tcW w:w="1597" w:type="dxa"/>
          </w:tcPr>
          <w:p w14:paraId="733155CE" w14:textId="77777777" w:rsidR="00F73011" w:rsidRDefault="00F73011" w:rsidP="009F19BE">
            <w:r>
              <w:rPr>
                <w:sz w:val="16"/>
                <w:szCs w:val="16"/>
              </w:rPr>
              <w:t>Xiaomi, CATT</w:t>
            </w:r>
          </w:p>
        </w:tc>
        <w:tc>
          <w:tcPr>
            <w:tcW w:w="1122" w:type="dxa"/>
          </w:tcPr>
          <w:p w14:paraId="46B5AF2E" w14:textId="77777777" w:rsidR="00F73011" w:rsidRDefault="00F73011" w:rsidP="009F19BE">
            <w:proofErr w:type="spellStart"/>
            <w:r>
              <w:rPr>
                <w:sz w:val="16"/>
                <w:szCs w:val="16"/>
              </w:rPr>
              <w:t>NR_IoT_NTN_req_test_enh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430E4E8E" w14:textId="77777777" w:rsidR="00F73011" w:rsidRDefault="00F73011" w:rsidP="009F19BE">
            <w:r>
              <w:rPr>
                <w:sz w:val="16"/>
                <w:szCs w:val="16"/>
              </w:rPr>
              <w:t>A.3.36.2A.14.</w:t>
            </w:r>
            <w:proofErr w:type="gramStart"/>
            <w:r>
              <w:rPr>
                <w:sz w:val="16"/>
                <w:szCs w:val="16"/>
              </w:rPr>
              <w:t>1.A.</w:t>
            </w:r>
            <w:proofErr w:type="gramEnd"/>
            <w:r>
              <w:rPr>
                <w:sz w:val="16"/>
                <w:szCs w:val="16"/>
              </w:rPr>
              <w:t>14.2.1A.14.2.A.14.4.1A.14.4.2A.14.5.1A.14.5.2</w:t>
            </w:r>
          </w:p>
        </w:tc>
        <w:tc>
          <w:tcPr>
            <w:tcW w:w="998" w:type="dxa"/>
          </w:tcPr>
          <w:p w14:paraId="16E86512" w14:textId="77777777" w:rsidR="00F73011" w:rsidRDefault="00F73011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38.533; TS/TR ... CR ... </w:t>
            </w:r>
          </w:p>
        </w:tc>
      </w:tr>
    </w:tbl>
    <w:p w14:paraId="5421255D" w14:textId="77777777" w:rsidR="00657C38" w:rsidRDefault="00657C38" w:rsidP="005746B8">
      <w:pPr>
        <w:rPr>
          <w:rFonts w:eastAsiaTheme="minorEastAsia"/>
        </w:rPr>
      </w:pPr>
    </w:p>
    <w:p w14:paraId="5445A30B" w14:textId="14BA58AB" w:rsidR="00657C38" w:rsidRPr="00F73011" w:rsidRDefault="00F73011" w:rsidP="00F73011">
      <w:pPr>
        <w:pStyle w:val="Heading1"/>
        <w:rPr>
          <w:rFonts w:cs="Arial"/>
          <w:b/>
          <w:sz w:val="20"/>
        </w:rPr>
      </w:pPr>
      <w:r>
        <w:t>9.6.1.2</w:t>
      </w:r>
      <w:r>
        <w:tab/>
        <w:t>Core part: Additional NR bands for NR features in Rel-19</w:t>
      </w:r>
      <w:r>
        <w:rPr>
          <w:rFonts w:eastAsiaTheme="minorEastAsia"/>
        </w:rPr>
        <w:tab/>
      </w:r>
      <w:r w:rsidRPr="00F73011">
        <w:rPr>
          <w:sz w:val="20"/>
        </w:rPr>
        <w:t>[RAN4 WI: NR_bands_xFeature_R19-Core]</w:t>
      </w:r>
    </w:p>
    <w:p w14:paraId="0E8CCFB7" w14:textId="3605C112" w:rsidR="00657C38" w:rsidRDefault="00F73011" w:rsidP="00657C38">
      <w:pPr>
        <w:rPr>
          <w:rFonts w:ascii="Arial" w:eastAsiaTheme="minorEastAsia" w:hAnsi="Arial" w:cs="Arial"/>
          <w:b/>
          <w:sz w:val="24"/>
          <w:szCs w:val="24"/>
        </w:rPr>
      </w:pPr>
      <w:r w:rsidRPr="00F73011">
        <w:rPr>
          <w:rFonts w:ascii="Arial" w:hAnsi="Arial" w:cs="Arial"/>
          <w:b/>
          <w:sz w:val="24"/>
          <w:szCs w:val="24"/>
        </w:rPr>
        <w:t>RP-253638</w:t>
      </w:r>
      <w:r w:rsidRPr="00F73011">
        <w:rPr>
          <w:rFonts w:ascii="Arial" w:hAnsi="Arial" w:cs="Arial"/>
          <w:b/>
          <w:sz w:val="24"/>
          <w:szCs w:val="24"/>
        </w:rPr>
        <w:tab/>
        <w:t>RAN4 CRs to NR_bands_xFeature_R19-Core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73011" w:rsidRPr="004E535C" w14:paraId="53F5CB75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A062CA9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9EC2A5C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421D288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0966D57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55ED9CD0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7A5BB4B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C0EFD05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760D7B4F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E408560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C49A180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FC55515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05DFF90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12217BF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73011" w14:paraId="30C59DFF" w14:textId="77777777" w:rsidTr="009F19BE">
        <w:tc>
          <w:tcPr>
            <w:tcW w:w="879" w:type="dxa"/>
          </w:tcPr>
          <w:p w14:paraId="178B35E0" w14:textId="77777777" w:rsidR="00F73011" w:rsidRDefault="00F73011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29E9B34" w14:textId="77777777" w:rsidR="00F73011" w:rsidRDefault="00F73011" w:rsidP="009F19BE">
            <w:r>
              <w:rPr>
                <w:sz w:val="16"/>
                <w:szCs w:val="16"/>
              </w:rPr>
              <w:t>3114</w:t>
            </w:r>
          </w:p>
        </w:tc>
        <w:tc>
          <w:tcPr>
            <w:tcW w:w="517" w:type="dxa"/>
          </w:tcPr>
          <w:p w14:paraId="29B50903" w14:textId="77777777" w:rsidR="00F73011" w:rsidRDefault="00F73011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2779E1" w14:textId="77777777" w:rsidR="00F73011" w:rsidRDefault="00F73011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27B72A7" w14:textId="77777777" w:rsidR="00F73011" w:rsidRDefault="00F73011" w:rsidP="009F19BE">
            <w:r>
              <w:rPr>
                <w:sz w:val="16"/>
                <w:szCs w:val="16"/>
              </w:rPr>
              <w:t>TS 38.101-1 big CR for NR_bands_xFeature_R19-Core</w:t>
            </w:r>
          </w:p>
        </w:tc>
        <w:tc>
          <w:tcPr>
            <w:tcW w:w="517" w:type="dxa"/>
          </w:tcPr>
          <w:p w14:paraId="54EA0FD6" w14:textId="77777777" w:rsidR="00F73011" w:rsidRDefault="00F73011" w:rsidP="009F19B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26E742A" w14:textId="77777777" w:rsidR="00F73011" w:rsidRDefault="00F73011" w:rsidP="009F19BE"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 w14:paraId="526B3D8F" w14:textId="77777777" w:rsidR="00F73011" w:rsidRDefault="00F73011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72569AB" w14:textId="77777777" w:rsidR="00F73011" w:rsidRDefault="00F73011" w:rsidP="009F19BE">
            <w:r>
              <w:rPr>
                <w:sz w:val="16"/>
                <w:szCs w:val="16"/>
              </w:rPr>
              <w:t>R4-2521297</w:t>
            </w:r>
          </w:p>
        </w:tc>
        <w:tc>
          <w:tcPr>
            <w:tcW w:w="1597" w:type="dxa"/>
          </w:tcPr>
          <w:p w14:paraId="7153B357" w14:textId="77777777" w:rsidR="00F73011" w:rsidRDefault="00F73011" w:rsidP="009F19BE">
            <w:r>
              <w:rPr>
                <w:sz w:val="16"/>
                <w:szCs w:val="16"/>
              </w:rPr>
              <w:t>ZTE Corporation, Huawei</w:t>
            </w:r>
          </w:p>
        </w:tc>
        <w:tc>
          <w:tcPr>
            <w:tcW w:w="1122" w:type="dxa"/>
          </w:tcPr>
          <w:p w14:paraId="3313F1F0" w14:textId="77777777" w:rsidR="00F73011" w:rsidRDefault="00F73011" w:rsidP="009F19BE">
            <w:r>
              <w:rPr>
                <w:sz w:val="16"/>
                <w:szCs w:val="16"/>
              </w:rPr>
              <w:t>NR_bands_xFeature_R19-Core</w:t>
            </w:r>
          </w:p>
        </w:tc>
        <w:tc>
          <w:tcPr>
            <w:tcW w:w="2323" w:type="dxa"/>
          </w:tcPr>
          <w:p w14:paraId="1F355C3B" w14:textId="77777777" w:rsidR="00F73011" w:rsidRDefault="00F73011" w:rsidP="009F19BE">
            <w:r>
              <w:rPr>
                <w:sz w:val="16"/>
                <w:szCs w:val="16"/>
              </w:rPr>
              <w:t>6.2D.1</w:t>
            </w:r>
          </w:p>
        </w:tc>
        <w:tc>
          <w:tcPr>
            <w:tcW w:w="998" w:type="dxa"/>
          </w:tcPr>
          <w:p w14:paraId="5D200751" w14:textId="77777777" w:rsidR="00F73011" w:rsidRDefault="00F73011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</w:tbl>
    <w:p w14:paraId="0D1CFBEB" w14:textId="77777777" w:rsidR="00657C38" w:rsidRDefault="00657C38" w:rsidP="005746B8">
      <w:pPr>
        <w:rPr>
          <w:rFonts w:eastAsiaTheme="minorEastAsia"/>
        </w:rPr>
      </w:pPr>
    </w:p>
    <w:p w14:paraId="013B796F" w14:textId="15A89D45" w:rsidR="00657C38" w:rsidRPr="00F73011" w:rsidRDefault="00F73011" w:rsidP="00F73011">
      <w:pPr>
        <w:pStyle w:val="Heading1"/>
        <w:rPr>
          <w:rFonts w:cs="Arial"/>
          <w:b/>
          <w:sz w:val="20"/>
        </w:rPr>
      </w:pPr>
      <w:r>
        <w:t>9.6.2.1</w:t>
      </w:r>
      <w:r>
        <w:tab/>
        <w:t xml:space="preserve">Core part: Rel-19 Dual connectivity (DC) of x LTE band(s), y NR band(s) (1&lt;=x&lt;6, 1&lt;=y&lt;6, </w:t>
      </w:r>
      <w:proofErr w:type="spellStart"/>
      <w:r>
        <w:t>x+y</w:t>
      </w:r>
      <w:proofErr w:type="spellEnd"/>
      <w:r>
        <w:t>&lt;=6) and single or two NR Supplementary Uplink (SUL) bands</w:t>
      </w:r>
      <w:r>
        <w:rPr>
          <w:rFonts w:eastAsiaTheme="minorEastAsia"/>
        </w:rPr>
        <w:tab/>
      </w:r>
      <w:r>
        <w:rPr>
          <w:rFonts w:eastAsiaTheme="minorEastAsia" w:hint="eastAsia"/>
        </w:rPr>
        <w:t xml:space="preserve"> </w:t>
      </w:r>
      <w:r w:rsidRPr="00F73011">
        <w:rPr>
          <w:sz w:val="20"/>
        </w:rPr>
        <w:t>[RAN4 WI: DC_R19_xBLTE_yBNR-Core]</w:t>
      </w:r>
    </w:p>
    <w:p w14:paraId="61AE55E3" w14:textId="140F3585" w:rsidR="00657C38" w:rsidRDefault="00F73011" w:rsidP="00657C38">
      <w:pPr>
        <w:rPr>
          <w:rFonts w:ascii="Arial" w:eastAsiaTheme="minorEastAsia" w:hAnsi="Arial" w:cs="Arial"/>
          <w:b/>
          <w:sz w:val="24"/>
          <w:szCs w:val="24"/>
        </w:rPr>
      </w:pPr>
      <w:r w:rsidRPr="00F73011">
        <w:rPr>
          <w:rFonts w:ascii="Arial" w:hAnsi="Arial" w:cs="Arial"/>
          <w:b/>
          <w:sz w:val="24"/>
          <w:szCs w:val="24"/>
        </w:rPr>
        <w:t>RP-253639</w:t>
      </w:r>
      <w:r w:rsidRPr="00F73011">
        <w:rPr>
          <w:rFonts w:ascii="Arial" w:hAnsi="Arial" w:cs="Arial"/>
          <w:b/>
          <w:sz w:val="24"/>
          <w:szCs w:val="24"/>
        </w:rPr>
        <w:tab/>
        <w:t>RAN4 CRs to DC_R19_xBLTE_yBNR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73011" w:rsidRPr="004E535C" w14:paraId="06980504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09751E6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82DCB81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FE503BB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FCCFE0A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363AAF0F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45A9BBC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3152123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7CA50B23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2A92C3B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F12D0A4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FDAEB0F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C78833A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64F2DAC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73011" w14:paraId="38107F6B" w14:textId="77777777" w:rsidTr="009F19BE">
        <w:tc>
          <w:tcPr>
            <w:tcW w:w="879" w:type="dxa"/>
          </w:tcPr>
          <w:p w14:paraId="110522A7" w14:textId="77777777" w:rsidR="00F73011" w:rsidRDefault="00F73011" w:rsidP="009F19B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D0F1CFD" w14:textId="77777777" w:rsidR="00F73011" w:rsidRDefault="00F73011" w:rsidP="009F19BE">
            <w:r>
              <w:rPr>
                <w:sz w:val="16"/>
                <w:szCs w:val="16"/>
              </w:rPr>
              <w:t>1430</w:t>
            </w:r>
          </w:p>
        </w:tc>
        <w:tc>
          <w:tcPr>
            <w:tcW w:w="517" w:type="dxa"/>
          </w:tcPr>
          <w:p w14:paraId="17D7D1DB" w14:textId="77777777" w:rsidR="00F73011" w:rsidRDefault="00F73011" w:rsidP="009F19B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D9A7E06" w14:textId="77777777" w:rsidR="00F73011" w:rsidRDefault="00F73011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AE18040" w14:textId="77777777" w:rsidR="00F73011" w:rsidRDefault="00F73011" w:rsidP="009F19BE">
            <w:r>
              <w:rPr>
                <w:sz w:val="16"/>
                <w:szCs w:val="16"/>
              </w:rPr>
              <w:t>CR 38.101-3 to change MSD for n41 10MHz CBW and remove redundant MSD due to IMD</w:t>
            </w:r>
          </w:p>
        </w:tc>
        <w:tc>
          <w:tcPr>
            <w:tcW w:w="517" w:type="dxa"/>
          </w:tcPr>
          <w:p w14:paraId="7801E971" w14:textId="77777777" w:rsidR="00F73011" w:rsidRDefault="00F73011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659E37" w14:textId="77777777" w:rsidR="00F73011" w:rsidRDefault="00F73011" w:rsidP="009F19BE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6173A215" w14:textId="77777777" w:rsidR="00F73011" w:rsidRDefault="00F73011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C1DF472" w14:textId="77777777" w:rsidR="00F73011" w:rsidRDefault="00F73011" w:rsidP="009F19BE">
            <w:r>
              <w:rPr>
                <w:sz w:val="16"/>
                <w:szCs w:val="16"/>
              </w:rPr>
              <w:t>R4-2523209</w:t>
            </w:r>
          </w:p>
        </w:tc>
        <w:tc>
          <w:tcPr>
            <w:tcW w:w="1597" w:type="dxa"/>
          </w:tcPr>
          <w:p w14:paraId="143773B6" w14:textId="77777777" w:rsidR="00F73011" w:rsidRDefault="00F73011" w:rsidP="009F19BE">
            <w:r>
              <w:rPr>
                <w:sz w:val="16"/>
                <w:szCs w:val="16"/>
              </w:rPr>
              <w:t>Murata Manufacturing Co Ltd., Skyworks Solutions, Inc., Qualcomm France</w:t>
            </w:r>
          </w:p>
        </w:tc>
        <w:tc>
          <w:tcPr>
            <w:tcW w:w="1122" w:type="dxa"/>
          </w:tcPr>
          <w:p w14:paraId="2E5ECCBC" w14:textId="77777777" w:rsidR="00F73011" w:rsidRDefault="00F73011" w:rsidP="009F19BE">
            <w:r>
              <w:rPr>
                <w:sz w:val="16"/>
                <w:szCs w:val="16"/>
              </w:rPr>
              <w:t>DC_R19_xBLTE_yBNR</w:t>
            </w:r>
          </w:p>
        </w:tc>
        <w:tc>
          <w:tcPr>
            <w:tcW w:w="2323" w:type="dxa"/>
          </w:tcPr>
          <w:p w14:paraId="05E103F2" w14:textId="77777777" w:rsidR="00F73011" w:rsidRDefault="00F73011" w:rsidP="009F19BE">
            <w:r>
              <w:rPr>
                <w:sz w:val="16"/>
                <w:szCs w:val="16"/>
              </w:rPr>
              <w:t>7.3B.2.3.5.1, 7.3B.2.3.5.2</w:t>
            </w:r>
          </w:p>
        </w:tc>
        <w:tc>
          <w:tcPr>
            <w:tcW w:w="998" w:type="dxa"/>
          </w:tcPr>
          <w:p w14:paraId="2460FE82" w14:textId="77777777" w:rsidR="00F73011" w:rsidRDefault="00F73011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TS38.521; TS/TR ... CR ... </w:t>
            </w:r>
          </w:p>
        </w:tc>
      </w:tr>
      <w:tr w:rsidR="00F73011" w14:paraId="6CFDCDA8" w14:textId="77777777" w:rsidTr="009F19BE">
        <w:tc>
          <w:tcPr>
            <w:tcW w:w="879" w:type="dxa"/>
          </w:tcPr>
          <w:p w14:paraId="6BF4FC91" w14:textId="77777777" w:rsidR="00F73011" w:rsidRDefault="00F73011" w:rsidP="009F19B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08A3891" w14:textId="77777777" w:rsidR="00F73011" w:rsidRDefault="00F73011" w:rsidP="009F19BE">
            <w:r>
              <w:rPr>
                <w:sz w:val="16"/>
                <w:szCs w:val="16"/>
              </w:rPr>
              <w:t>1445</w:t>
            </w:r>
          </w:p>
        </w:tc>
        <w:tc>
          <w:tcPr>
            <w:tcW w:w="517" w:type="dxa"/>
          </w:tcPr>
          <w:p w14:paraId="41A8F01D" w14:textId="77777777" w:rsidR="00F73011" w:rsidRDefault="00F73011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104F6C" w14:textId="77777777" w:rsidR="00F73011" w:rsidRDefault="00F73011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1C38F44" w14:textId="77777777" w:rsidR="00F73011" w:rsidRDefault="00F73011" w:rsidP="009F19BE">
            <w:r>
              <w:rPr>
                <w:sz w:val="16"/>
                <w:szCs w:val="16"/>
              </w:rPr>
              <w:t>CR-Bugfix 38101-3-j30_s00-05</w:t>
            </w:r>
          </w:p>
        </w:tc>
        <w:tc>
          <w:tcPr>
            <w:tcW w:w="517" w:type="dxa"/>
          </w:tcPr>
          <w:p w14:paraId="565C03E9" w14:textId="77777777" w:rsidR="00F73011" w:rsidRDefault="00F73011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0EE42D" w14:textId="77777777" w:rsidR="00F73011" w:rsidRDefault="00F73011" w:rsidP="009F19BE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0D5466B8" w14:textId="77777777" w:rsidR="00F73011" w:rsidRDefault="00F73011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9F5688C" w14:textId="77777777" w:rsidR="00F73011" w:rsidRDefault="00F73011" w:rsidP="009F19BE">
            <w:r>
              <w:rPr>
                <w:sz w:val="16"/>
                <w:szCs w:val="16"/>
              </w:rPr>
              <w:t>R4-2522341</w:t>
            </w:r>
          </w:p>
        </w:tc>
        <w:tc>
          <w:tcPr>
            <w:tcW w:w="1597" w:type="dxa"/>
          </w:tcPr>
          <w:p w14:paraId="56B8BC8B" w14:textId="77777777" w:rsidR="00F73011" w:rsidRDefault="00F73011" w:rsidP="009F19B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825F9BD" w14:textId="77777777" w:rsidR="00F73011" w:rsidRDefault="00F73011" w:rsidP="009F19BE">
            <w:r>
              <w:rPr>
                <w:sz w:val="16"/>
                <w:szCs w:val="16"/>
              </w:rPr>
              <w:t>DC_R19_xBLTE_yBNR-Core</w:t>
            </w:r>
          </w:p>
        </w:tc>
        <w:tc>
          <w:tcPr>
            <w:tcW w:w="2323" w:type="dxa"/>
          </w:tcPr>
          <w:p w14:paraId="33EA87F3" w14:textId="77777777" w:rsidR="00F73011" w:rsidRDefault="00F73011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6E4946" w14:textId="77777777" w:rsidR="00F73011" w:rsidRDefault="00F73011" w:rsidP="009F19BE">
            <w:pPr>
              <w:rPr>
                <w:sz w:val="16"/>
                <w:szCs w:val="16"/>
              </w:rPr>
            </w:pPr>
          </w:p>
        </w:tc>
      </w:tr>
      <w:tr w:rsidR="00F73011" w14:paraId="5786E387" w14:textId="77777777" w:rsidTr="009F19BE">
        <w:tc>
          <w:tcPr>
            <w:tcW w:w="879" w:type="dxa"/>
          </w:tcPr>
          <w:p w14:paraId="5FC78DF5" w14:textId="77777777" w:rsidR="00F73011" w:rsidRDefault="00F73011" w:rsidP="009F19B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59DC773" w14:textId="77777777" w:rsidR="00F73011" w:rsidRDefault="00F73011" w:rsidP="009F19BE">
            <w:r>
              <w:rPr>
                <w:sz w:val="16"/>
                <w:szCs w:val="16"/>
              </w:rPr>
              <w:t>1453</w:t>
            </w:r>
          </w:p>
        </w:tc>
        <w:tc>
          <w:tcPr>
            <w:tcW w:w="517" w:type="dxa"/>
          </w:tcPr>
          <w:p w14:paraId="10F93948" w14:textId="77777777" w:rsidR="00F73011" w:rsidRDefault="00F73011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1742F7" w14:textId="77777777" w:rsidR="00F73011" w:rsidRDefault="00F73011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B70E654" w14:textId="77777777" w:rsidR="00F73011" w:rsidRDefault="00F73011" w:rsidP="009F19BE">
            <w:r>
              <w:rPr>
                <w:sz w:val="16"/>
                <w:szCs w:val="16"/>
              </w:rPr>
              <w:t>Big CR for DC_R19_xBLTE_yBNR</w:t>
            </w:r>
          </w:p>
        </w:tc>
        <w:tc>
          <w:tcPr>
            <w:tcW w:w="517" w:type="dxa"/>
          </w:tcPr>
          <w:p w14:paraId="4541143C" w14:textId="77777777" w:rsidR="00F73011" w:rsidRDefault="00F73011" w:rsidP="009F19B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CB214F7" w14:textId="77777777" w:rsidR="00F73011" w:rsidRDefault="00F73011" w:rsidP="009F19BE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06DB3967" w14:textId="77777777" w:rsidR="00F73011" w:rsidRDefault="00F73011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335C6AA" w14:textId="77777777" w:rsidR="00F73011" w:rsidRDefault="00F73011" w:rsidP="009F19BE">
            <w:r>
              <w:rPr>
                <w:sz w:val="16"/>
                <w:szCs w:val="16"/>
              </w:rPr>
              <w:t>R4-2521590</w:t>
            </w:r>
          </w:p>
        </w:tc>
        <w:tc>
          <w:tcPr>
            <w:tcW w:w="1597" w:type="dxa"/>
          </w:tcPr>
          <w:p w14:paraId="61131B9B" w14:textId="77777777" w:rsidR="00F73011" w:rsidRDefault="00F73011" w:rsidP="009F19BE">
            <w:r>
              <w:rPr>
                <w:sz w:val="16"/>
                <w:szCs w:val="16"/>
              </w:rPr>
              <w:t>Nokia, CHTTL, LG Electronics, Samsung</w:t>
            </w:r>
          </w:p>
        </w:tc>
        <w:tc>
          <w:tcPr>
            <w:tcW w:w="1122" w:type="dxa"/>
          </w:tcPr>
          <w:p w14:paraId="3516FDD3" w14:textId="77777777" w:rsidR="00F73011" w:rsidRDefault="00F73011" w:rsidP="009F19BE">
            <w:r>
              <w:rPr>
                <w:sz w:val="16"/>
                <w:szCs w:val="16"/>
              </w:rPr>
              <w:t>DC_R19_xBLTE_yBNR</w:t>
            </w:r>
          </w:p>
        </w:tc>
        <w:tc>
          <w:tcPr>
            <w:tcW w:w="2323" w:type="dxa"/>
          </w:tcPr>
          <w:p w14:paraId="4E144C70" w14:textId="77777777" w:rsidR="00F73011" w:rsidRDefault="00F73011" w:rsidP="009F19BE">
            <w:r>
              <w:rPr>
                <w:sz w:val="16"/>
                <w:szCs w:val="16"/>
              </w:rPr>
              <w:t>5.3B.1.1, 5.3B.1.2, 5.5B.2, 5.5B.2a, 5.5B.3, 5.5B.4, 5.5B.4a.3, 5.5B.4a.4, 5.5B.5.3, 5.5B.5.4, 5.5B.5a.3, 5.5B.5a.4, 6.2B.1.1, 6.2B.1.3, 6.2B.4.2.3, 6.5B.3.3, 7.3B.2.1, 7.3B.2.3.5, 7.3B.3.3</w:t>
            </w:r>
          </w:p>
        </w:tc>
        <w:tc>
          <w:tcPr>
            <w:tcW w:w="998" w:type="dxa"/>
          </w:tcPr>
          <w:p w14:paraId="7BC534C8" w14:textId="77777777" w:rsidR="00F73011" w:rsidRDefault="00F73011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38.521-3; TS/TR ... CR ... </w:t>
            </w:r>
          </w:p>
        </w:tc>
      </w:tr>
      <w:tr w:rsidR="00F73011" w14:paraId="0DE2DEC2" w14:textId="77777777" w:rsidTr="009F19BE">
        <w:tc>
          <w:tcPr>
            <w:tcW w:w="879" w:type="dxa"/>
          </w:tcPr>
          <w:p w14:paraId="6CD38A15" w14:textId="77777777" w:rsidR="00F73011" w:rsidRDefault="00F73011" w:rsidP="009F19B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A6531E1" w14:textId="77777777" w:rsidR="00F73011" w:rsidRDefault="00F73011" w:rsidP="009F19BE">
            <w:r>
              <w:rPr>
                <w:sz w:val="16"/>
                <w:szCs w:val="16"/>
              </w:rPr>
              <w:t>1462</w:t>
            </w:r>
          </w:p>
        </w:tc>
        <w:tc>
          <w:tcPr>
            <w:tcW w:w="517" w:type="dxa"/>
          </w:tcPr>
          <w:p w14:paraId="67374E17" w14:textId="77777777" w:rsidR="00F73011" w:rsidRDefault="00F73011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FBBC1E3" w14:textId="77777777" w:rsidR="00F73011" w:rsidRDefault="00F73011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10A1321" w14:textId="77777777" w:rsidR="00F73011" w:rsidRDefault="00F73011" w:rsidP="009F19BE">
            <w:r>
              <w:rPr>
                <w:sz w:val="16"/>
                <w:szCs w:val="16"/>
              </w:rPr>
              <w:t>CR 38.101-3 correcting MSD table for 3DL combinations</w:t>
            </w:r>
          </w:p>
        </w:tc>
        <w:tc>
          <w:tcPr>
            <w:tcW w:w="517" w:type="dxa"/>
          </w:tcPr>
          <w:p w14:paraId="2A8CC7E2" w14:textId="77777777" w:rsidR="00F73011" w:rsidRDefault="00F73011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DCFC58" w14:textId="77777777" w:rsidR="00F73011" w:rsidRDefault="00F73011" w:rsidP="009F19BE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39C9B49B" w14:textId="77777777" w:rsidR="00F73011" w:rsidRDefault="00F73011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A2262DF" w14:textId="77777777" w:rsidR="00F73011" w:rsidRDefault="00F73011" w:rsidP="009F19BE">
            <w:r>
              <w:rPr>
                <w:sz w:val="16"/>
                <w:szCs w:val="16"/>
              </w:rPr>
              <w:t>R4-2522347</w:t>
            </w:r>
          </w:p>
        </w:tc>
        <w:tc>
          <w:tcPr>
            <w:tcW w:w="1597" w:type="dxa"/>
          </w:tcPr>
          <w:p w14:paraId="6437C034" w14:textId="77777777" w:rsidR="00F73011" w:rsidRDefault="00F73011" w:rsidP="009F1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9D577C3" w14:textId="77777777" w:rsidR="00F73011" w:rsidRDefault="00F73011" w:rsidP="009F19BE">
            <w:r>
              <w:rPr>
                <w:sz w:val="16"/>
                <w:szCs w:val="16"/>
              </w:rPr>
              <w:t>DC_R19_xBLTE_yBNR-Core</w:t>
            </w:r>
          </w:p>
        </w:tc>
        <w:tc>
          <w:tcPr>
            <w:tcW w:w="2323" w:type="dxa"/>
          </w:tcPr>
          <w:p w14:paraId="1D604AC2" w14:textId="77777777" w:rsidR="00F73011" w:rsidRDefault="00F73011" w:rsidP="009F19BE">
            <w:r>
              <w:rPr>
                <w:sz w:val="16"/>
                <w:szCs w:val="16"/>
              </w:rPr>
              <w:t>7.3B</w:t>
            </w:r>
          </w:p>
        </w:tc>
        <w:tc>
          <w:tcPr>
            <w:tcW w:w="998" w:type="dxa"/>
          </w:tcPr>
          <w:p w14:paraId="1220C2EE" w14:textId="77777777" w:rsidR="00F73011" w:rsidRDefault="00F73011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38.521-1; TS/TR ... CR ... </w:t>
            </w:r>
          </w:p>
        </w:tc>
      </w:tr>
    </w:tbl>
    <w:p w14:paraId="2FD854FD" w14:textId="77777777" w:rsidR="00657C38" w:rsidRDefault="00657C38" w:rsidP="005746B8">
      <w:pPr>
        <w:rPr>
          <w:rFonts w:eastAsiaTheme="minorEastAsia"/>
        </w:rPr>
      </w:pPr>
    </w:p>
    <w:p w14:paraId="5FCBA2AD" w14:textId="03A8EED2" w:rsidR="00657C38" w:rsidRPr="005F3860" w:rsidRDefault="00F73011" w:rsidP="00657C38">
      <w:pPr>
        <w:pStyle w:val="Heading1"/>
        <w:rPr>
          <w:rFonts w:cs="Arial"/>
          <w:b/>
          <w:sz w:val="24"/>
          <w:szCs w:val="24"/>
        </w:rPr>
      </w:pPr>
      <w:r w:rsidRPr="00F73011">
        <w:t>9.6.2.2</w:t>
      </w:r>
      <w:r w:rsidRPr="00F73011">
        <w:tab/>
        <w:t xml:space="preserve">Core part: Rel-19 NR Carrier Aggregation (CA)/Dual Connectivity (DC) for x bands DL with y bands UL (x&lt;7, y&lt;3) and Supplementary Uplink (SUL) band combinations/CA band combinations with a single SUL or two SUL cells </w:t>
      </w:r>
      <w:r w:rsidRPr="00F73011">
        <w:rPr>
          <w:sz w:val="24"/>
          <w:szCs w:val="24"/>
        </w:rPr>
        <w:t>[RAN4 WI: NR_CADC_SUL_R19-Core]</w:t>
      </w:r>
    </w:p>
    <w:p w14:paraId="222CB5D2" w14:textId="0198AC6F" w:rsidR="00657C38" w:rsidRDefault="00F73011" w:rsidP="00657C38">
      <w:pPr>
        <w:rPr>
          <w:rFonts w:ascii="Arial" w:eastAsiaTheme="minorEastAsia" w:hAnsi="Arial" w:cs="Arial"/>
          <w:b/>
          <w:sz w:val="24"/>
          <w:szCs w:val="24"/>
        </w:rPr>
      </w:pPr>
      <w:r w:rsidRPr="00F73011">
        <w:rPr>
          <w:rFonts w:ascii="Arial" w:hAnsi="Arial" w:cs="Arial"/>
          <w:b/>
          <w:sz w:val="24"/>
          <w:szCs w:val="24"/>
        </w:rPr>
        <w:t>RP-253640</w:t>
      </w:r>
      <w:r w:rsidRPr="00F73011">
        <w:rPr>
          <w:rFonts w:ascii="Arial" w:hAnsi="Arial" w:cs="Arial"/>
          <w:b/>
          <w:sz w:val="24"/>
          <w:szCs w:val="24"/>
        </w:rPr>
        <w:tab/>
        <w:t>RAN4 CRs to NR_CADC_SUL_R19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73011" w:rsidRPr="004E535C" w14:paraId="4CDBD6EA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B07A3D2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F249B7C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A6DC8FA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0C3EBFE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274172ED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4E2A71F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6320C81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59168C33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10D6A7A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ABA9E05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44CD52C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29ACB09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76BC7C7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73011" w14:paraId="26A64AEE" w14:textId="77777777" w:rsidTr="009F19BE">
        <w:tc>
          <w:tcPr>
            <w:tcW w:w="879" w:type="dxa"/>
          </w:tcPr>
          <w:p w14:paraId="28D0B3A1" w14:textId="77777777" w:rsidR="00F73011" w:rsidRDefault="00F73011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987EFDE" w14:textId="77777777" w:rsidR="00F73011" w:rsidRDefault="00F73011" w:rsidP="009F19BE">
            <w:r>
              <w:rPr>
                <w:sz w:val="16"/>
                <w:szCs w:val="16"/>
              </w:rPr>
              <w:t>3055</w:t>
            </w:r>
          </w:p>
        </w:tc>
        <w:tc>
          <w:tcPr>
            <w:tcW w:w="517" w:type="dxa"/>
          </w:tcPr>
          <w:p w14:paraId="1F0A0353" w14:textId="77777777" w:rsidR="00F73011" w:rsidRDefault="00F73011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E2E3B4D" w14:textId="77777777" w:rsidR="00F73011" w:rsidRDefault="00F73011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EA5E2FF" w14:textId="77777777" w:rsidR="00F73011" w:rsidRDefault="00F73011" w:rsidP="009F19BE">
            <w:r>
              <w:rPr>
                <w:sz w:val="16"/>
                <w:szCs w:val="16"/>
              </w:rPr>
              <w:t>(NR_CADC_SUL_R19-Core) CR to 38.101-1-j31 to change MSD for band n41 10MHz CBW and to remove redundant dual-UL IMD MSD</w:t>
            </w:r>
          </w:p>
        </w:tc>
        <w:tc>
          <w:tcPr>
            <w:tcW w:w="517" w:type="dxa"/>
          </w:tcPr>
          <w:p w14:paraId="2D022B4D" w14:textId="77777777" w:rsidR="00F73011" w:rsidRDefault="00F73011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43FA92" w14:textId="77777777" w:rsidR="00F73011" w:rsidRDefault="00F73011" w:rsidP="009F19BE"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 w14:paraId="15F08577" w14:textId="77777777" w:rsidR="00F73011" w:rsidRDefault="00F73011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73CD237" w14:textId="77777777" w:rsidR="00F73011" w:rsidRDefault="00F73011" w:rsidP="009F19BE">
            <w:r>
              <w:rPr>
                <w:sz w:val="16"/>
                <w:szCs w:val="16"/>
              </w:rPr>
              <w:t>R4-2522390</w:t>
            </w:r>
          </w:p>
        </w:tc>
        <w:tc>
          <w:tcPr>
            <w:tcW w:w="1597" w:type="dxa"/>
          </w:tcPr>
          <w:p w14:paraId="0359535D" w14:textId="77777777" w:rsidR="00F73011" w:rsidRDefault="00F73011" w:rsidP="009F19BE">
            <w:r>
              <w:rPr>
                <w:sz w:val="16"/>
                <w:szCs w:val="16"/>
              </w:rPr>
              <w:t>Skyworks Solutions, Inc., Murata Manufacturing Co, Qualcomm France, T-Mobile USA</w:t>
            </w:r>
          </w:p>
        </w:tc>
        <w:tc>
          <w:tcPr>
            <w:tcW w:w="1122" w:type="dxa"/>
          </w:tcPr>
          <w:p w14:paraId="14DFBFEC" w14:textId="77777777" w:rsidR="00F73011" w:rsidRDefault="00F73011" w:rsidP="009F19BE">
            <w:r>
              <w:rPr>
                <w:sz w:val="16"/>
                <w:szCs w:val="16"/>
              </w:rPr>
              <w:t>NR_CADC_SUL_R19-Core, HPUE_NR_FR1_bands_R19-Core</w:t>
            </w:r>
          </w:p>
        </w:tc>
        <w:tc>
          <w:tcPr>
            <w:tcW w:w="2323" w:type="dxa"/>
          </w:tcPr>
          <w:p w14:paraId="66D28FDB" w14:textId="77777777" w:rsidR="00F73011" w:rsidRDefault="00F73011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E5BD92" w14:textId="77777777" w:rsidR="00F73011" w:rsidRDefault="00F73011" w:rsidP="009F19BE">
            <w:pPr>
              <w:rPr>
                <w:sz w:val="16"/>
                <w:szCs w:val="16"/>
              </w:rPr>
            </w:pPr>
          </w:p>
        </w:tc>
      </w:tr>
      <w:tr w:rsidR="00F73011" w14:paraId="7A289BE2" w14:textId="77777777" w:rsidTr="009F19BE">
        <w:tc>
          <w:tcPr>
            <w:tcW w:w="879" w:type="dxa"/>
          </w:tcPr>
          <w:p w14:paraId="54954B7A" w14:textId="77777777" w:rsidR="00F73011" w:rsidRDefault="00F73011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E7D57F1" w14:textId="77777777" w:rsidR="00F73011" w:rsidRDefault="00F73011" w:rsidP="009F19BE">
            <w:r>
              <w:rPr>
                <w:sz w:val="16"/>
                <w:szCs w:val="16"/>
              </w:rPr>
              <w:t>3056</w:t>
            </w:r>
          </w:p>
        </w:tc>
        <w:tc>
          <w:tcPr>
            <w:tcW w:w="517" w:type="dxa"/>
          </w:tcPr>
          <w:p w14:paraId="29A3A37A" w14:textId="77777777" w:rsidR="00F73011" w:rsidRDefault="00F73011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C33A98" w14:textId="77777777" w:rsidR="00F73011" w:rsidRDefault="00F73011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DAB8055" w14:textId="77777777" w:rsidR="00F73011" w:rsidRDefault="00F73011" w:rsidP="009F19BE">
            <w:r>
              <w:rPr>
                <w:sz w:val="16"/>
                <w:szCs w:val="16"/>
              </w:rPr>
              <w:t>(NR_CADC_SUL_R19-Core) CR to 38.101-1-j31 on Band n71 mandatory support of 25MHz CBW</w:t>
            </w:r>
          </w:p>
        </w:tc>
        <w:tc>
          <w:tcPr>
            <w:tcW w:w="517" w:type="dxa"/>
          </w:tcPr>
          <w:p w14:paraId="27670FAD" w14:textId="77777777" w:rsidR="00F73011" w:rsidRDefault="00F73011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D12EAC" w14:textId="77777777" w:rsidR="00F73011" w:rsidRDefault="00F73011" w:rsidP="009F19BE"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 w14:paraId="6EF8599E" w14:textId="77777777" w:rsidR="00F73011" w:rsidRDefault="00F73011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892FA22" w14:textId="77777777" w:rsidR="00F73011" w:rsidRDefault="00F73011" w:rsidP="009F19BE">
            <w:r>
              <w:rPr>
                <w:sz w:val="16"/>
                <w:szCs w:val="16"/>
              </w:rPr>
              <w:t>R4-2522388</w:t>
            </w:r>
          </w:p>
        </w:tc>
        <w:tc>
          <w:tcPr>
            <w:tcW w:w="1597" w:type="dxa"/>
          </w:tcPr>
          <w:p w14:paraId="4992CE61" w14:textId="77777777" w:rsidR="00F73011" w:rsidRDefault="00F73011" w:rsidP="009F19BE">
            <w:r>
              <w:rPr>
                <w:sz w:val="16"/>
                <w:szCs w:val="16"/>
              </w:rPr>
              <w:t>Skyworks Solutions, Inc., Murata Manufacturing Co, Qualcomm France, T-Mobile USA</w:t>
            </w:r>
          </w:p>
        </w:tc>
        <w:tc>
          <w:tcPr>
            <w:tcW w:w="1122" w:type="dxa"/>
          </w:tcPr>
          <w:p w14:paraId="20044BE3" w14:textId="77777777" w:rsidR="00F73011" w:rsidRDefault="00F73011" w:rsidP="009F19BE">
            <w:r>
              <w:rPr>
                <w:sz w:val="16"/>
                <w:szCs w:val="16"/>
              </w:rPr>
              <w:t>NR_CADC_SUL_R19-Core</w:t>
            </w:r>
          </w:p>
        </w:tc>
        <w:tc>
          <w:tcPr>
            <w:tcW w:w="2323" w:type="dxa"/>
          </w:tcPr>
          <w:p w14:paraId="5FE0057A" w14:textId="77777777" w:rsidR="00F73011" w:rsidRDefault="00F73011" w:rsidP="009F19BE">
            <w:r>
              <w:rPr>
                <w:sz w:val="16"/>
                <w:szCs w:val="16"/>
              </w:rPr>
              <w:t>5.3.5, 7.3.2, 7.3A.6</w:t>
            </w:r>
          </w:p>
        </w:tc>
        <w:tc>
          <w:tcPr>
            <w:tcW w:w="998" w:type="dxa"/>
          </w:tcPr>
          <w:p w14:paraId="303EF422" w14:textId="77777777" w:rsidR="00F73011" w:rsidRDefault="00F73011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38.521-1; TS/TR ... CR ... </w:t>
            </w:r>
          </w:p>
        </w:tc>
      </w:tr>
      <w:tr w:rsidR="00F73011" w14:paraId="05467E33" w14:textId="77777777" w:rsidTr="009F19BE">
        <w:tc>
          <w:tcPr>
            <w:tcW w:w="879" w:type="dxa"/>
          </w:tcPr>
          <w:p w14:paraId="02F11DA6" w14:textId="77777777" w:rsidR="00F73011" w:rsidRDefault="00F73011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70B162F" w14:textId="77777777" w:rsidR="00F73011" w:rsidRDefault="00F73011" w:rsidP="009F19BE">
            <w:r>
              <w:rPr>
                <w:sz w:val="16"/>
                <w:szCs w:val="16"/>
              </w:rPr>
              <w:t>3057</w:t>
            </w:r>
          </w:p>
        </w:tc>
        <w:tc>
          <w:tcPr>
            <w:tcW w:w="517" w:type="dxa"/>
          </w:tcPr>
          <w:p w14:paraId="7F5F01B5" w14:textId="77777777" w:rsidR="00F73011" w:rsidRDefault="00F73011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D17E9A" w14:textId="77777777" w:rsidR="00F73011" w:rsidRDefault="00F73011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1F2D1E8" w14:textId="77777777" w:rsidR="00F73011" w:rsidRDefault="00F73011" w:rsidP="009F19BE">
            <w:r>
              <w:rPr>
                <w:sz w:val="16"/>
                <w:szCs w:val="16"/>
              </w:rPr>
              <w:t>(NR_CADC_SUL_R19-Core) CR to TS38.101-1-j31: Correction and missing harmonic mixing MSD - Cat-F</w:t>
            </w:r>
          </w:p>
        </w:tc>
        <w:tc>
          <w:tcPr>
            <w:tcW w:w="517" w:type="dxa"/>
          </w:tcPr>
          <w:p w14:paraId="6B6B83C6" w14:textId="77777777" w:rsidR="00F73011" w:rsidRDefault="00F73011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AB429C" w14:textId="77777777" w:rsidR="00F73011" w:rsidRDefault="00F73011" w:rsidP="009F19BE"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 w14:paraId="432721EE" w14:textId="77777777" w:rsidR="00F73011" w:rsidRDefault="00F73011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F4D7755" w14:textId="77777777" w:rsidR="00F73011" w:rsidRDefault="00F73011" w:rsidP="009F19BE">
            <w:r>
              <w:rPr>
                <w:sz w:val="16"/>
                <w:szCs w:val="16"/>
              </w:rPr>
              <w:t>R4-2520221</w:t>
            </w:r>
          </w:p>
        </w:tc>
        <w:tc>
          <w:tcPr>
            <w:tcW w:w="1597" w:type="dxa"/>
          </w:tcPr>
          <w:p w14:paraId="69E7E9D8" w14:textId="77777777" w:rsidR="00F73011" w:rsidRDefault="00F73011" w:rsidP="009F19BE">
            <w:r>
              <w:rPr>
                <w:sz w:val="16"/>
                <w:szCs w:val="16"/>
              </w:rPr>
              <w:t>Skyworks Solutions Inc., Anritsu, Qualcomm France</w:t>
            </w:r>
          </w:p>
        </w:tc>
        <w:tc>
          <w:tcPr>
            <w:tcW w:w="1122" w:type="dxa"/>
          </w:tcPr>
          <w:p w14:paraId="0102E7E0" w14:textId="77777777" w:rsidR="00F73011" w:rsidRDefault="00F73011" w:rsidP="009F19BE">
            <w:r>
              <w:rPr>
                <w:sz w:val="16"/>
                <w:szCs w:val="16"/>
              </w:rPr>
              <w:t>NR_CADC_SUL_R19-Core</w:t>
            </w:r>
          </w:p>
        </w:tc>
        <w:tc>
          <w:tcPr>
            <w:tcW w:w="2323" w:type="dxa"/>
          </w:tcPr>
          <w:p w14:paraId="67863F22" w14:textId="77777777" w:rsidR="00F73011" w:rsidRDefault="00F73011" w:rsidP="009F19BE">
            <w:r>
              <w:rPr>
                <w:sz w:val="16"/>
                <w:szCs w:val="16"/>
              </w:rPr>
              <w:t>7.3A.4</w:t>
            </w:r>
          </w:p>
        </w:tc>
        <w:tc>
          <w:tcPr>
            <w:tcW w:w="998" w:type="dxa"/>
          </w:tcPr>
          <w:p w14:paraId="2430F57D" w14:textId="77777777" w:rsidR="00F73011" w:rsidRDefault="00F73011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38.521-1; TS/TR ... CR ... </w:t>
            </w:r>
          </w:p>
        </w:tc>
      </w:tr>
      <w:tr w:rsidR="00F73011" w14:paraId="6443DC50" w14:textId="77777777" w:rsidTr="009F19BE">
        <w:tc>
          <w:tcPr>
            <w:tcW w:w="879" w:type="dxa"/>
          </w:tcPr>
          <w:p w14:paraId="7C64306F" w14:textId="77777777" w:rsidR="00F73011" w:rsidRDefault="00F73011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AA2FE39" w14:textId="77777777" w:rsidR="00F73011" w:rsidRDefault="00F73011" w:rsidP="009F19BE">
            <w:r>
              <w:rPr>
                <w:sz w:val="16"/>
                <w:szCs w:val="16"/>
              </w:rPr>
              <w:t>3058</w:t>
            </w:r>
          </w:p>
        </w:tc>
        <w:tc>
          <w:tcPr>
            <w:tcW w:w="517" w:type="dxa"/>
          </w:tcPr>
          <w:p w14:paraId="49FF99C3" w14:textId="77777777" w:rsidR="00F73011" w:rsidRDefault="00F73011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BAAB7F" w14:textId="77777777" w:rsidR="00F73011" w:rsidRDefault="00F73011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D52294A" w14:textId="77777777" w:rsidR="00F73011" w:rsidRDefault="00F73011" w:rsidP="009F19BE">
            <w:r>
              <w:rPr>
                <w:sz w:val="16"/>
                <w:szCs w:val="16"/>
              </w:rPr>
              <w:t>(NR_CADC_SUL_R19-Core) CR to 38.101-1-j31 correction to CA_NS_27</w:t>
            </w:r>
          </w:p>
        </w:tc>
        <w:tc>
          <w:tcPr>
            <w:tcW w:w="517" w:type="dxa"/>
          </w:tcPr>
          <w:p w14:paraId="4406C2FD" w14:textId="77777777" w:rsidR="00F73011" w:rsidRDefault="00F73011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734C36" w14:textId="77777777" w:rsidR="00F73011" w:rsidRDefault="00F73011" w:rsidP="009F19BE"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 w14:paraId="2C3F8777" w14:textId="77777777" w:rsidR="00F73011" w:rsidRDefault="00F73011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C3C9D86" w14:textId="77777777" w:rsidR="00F73011" w:rsidRDefault="00F73011" w:rsidP="009F19BE">
            <w:r>
              <w:rPr>
                <w:sz w:val="16"/>
                <w:szCs w:val="16"/>
              </w:rPr>
              <w:t>R4-2520222</w:t>
            </w:r>
          </w:p>
        </w:tc>
        <w:tc>
          <w:tcPr>
            <w:tcW w:w="1597" w:type="dxa"/>
          </w:tcPr>
          <w:p w14:paraId="5C73E77C" w14:textId="77777777" w:rsidR="00F73011" w:rsidRDefault="00F73011" w:rsidP="009F19BE">
            <w:r>
              <w:rPr>
                <w:sz w:val="16"/>
                <w:szCs w:val="16"/>
              </w:rPr>
              <w:t>Skyworks Solutions, Inc., Nokia</w:t>
            </w:r>
          </w:p>
        </w:tc>
        <w:tc>
          <w:tcPr>
            <w:tcW w:w="1122" w:type="dxa"/>
          </w:tcPr>
          <w:p w14:paraId="658456A9" w14:textId="77777777" w:rsidR="00F73011" w:rsidRDefault="00F73011" w:rsidP="009F19BE">
            <w:r>
              <w:rPr>
                <w:sz w:val="16"/>
                <w:szCs w:val="16"/>
              </w:rPr>
              <w:t>NR_CADC_SUL_R19-Core</w:t>
            </w:r>
          </w:p>
        </w:tc>
        <w:tc>
          <w:tcPr>
            <w:tcW w:w="2323" w:type="dxa"/>
          </w:tcPr>
          <w:p w14:paraId="20FD90B3" w14:textId="77777777" w:rsidR="00F73011" w:rsidRDefault="00F73011" w:rsidP="009F19BE">
            <w:r>
              <w:rPr>
                <w:sz w:val="16"/>
                <w:szCs w:val="16"/>
              </w:rPr>
              <w:t>3.2, 6.2A.3.1.1.2</w:t>
            </w:r>
          </w:p>
        </w:tc>
        <w:tc>
          <w:tcPr>
            <w:tcW w:w="998" w:type="dxa"/>
          </w:tcPr>
          <w:p w14:paraId="3AA4EDCE" w14:textId="77777777" w:rsidR="00F73011" w:rsidRDefault="00F73011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</w:t>
            </w:r>
            <w:r>
              <w:rPr>
                <w:sz w:val="16"/>
                <w:szCs w:val="16"/>
              </w:rPr>
              <w:lastRenderedPageBreak/>
              <w:t xml:space="preserve">38.521-1; TS/TR ... CR ... </w:t>
            </w:r>
          </w:p>
        </w:tc>
      </w:tr>
      <w:tr w:rsidR="00F73011" w14:paraId="09226060" w14:textId="77777777" w:rsidTr="009F19BE">
        <w:tc>
          <w:tcPr>
            <w:tcW w:w="879" w:type="dxa"/>
          </w:tcPr>
          <w:p w14:paraId="1A67D928" w14:textId="77777777" w:rsidR="00F73011" w:rsidRDefault="00F73011" w:rsidP="009F19BE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1D02A32F" w14:textId="77777777" w:rsidR="00F73011" w:rsidRDefault="00F73011" w:rsidP="009F19BE">
            <w:r>
              <w:rPr>
                <w:sz w:val="16"/>
                <w:szCs w:val="16"/>
              </w:rPr>
              <w:t>3072</w:t>
            </w:r>
          </w:p>
        </w:tc>
        <w:tc>
          <w:tcPr>
            <w:tcW w:w="517" w:type="dxa"/>
          </w:tcPr>
          <w:p w14:paraId="093AF8C7" w14:textId="77777777" w:rsidR="00F73011" w:rsidRDefault="00F73011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668E56" w14:textId="77777777" w:rsidR="00F73011" w:rsidRDefault="00F73011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76F3AE2" w14:textId="77777777" w:rsidR="00F73011" w:rsidRDefault="00F73011" w:rsidP="009F19BE">
            <w:r>
              <w:rPr>
                <w:sz w:val="16"/>
                <w:szCs w:val="16"/>
              </w:rPr>
              <w:t>CR-Bugfix 38101-1-j31_s0505A03-0505A03</w:t>
            </w:r>
          </w:p>
        </w:tc>
        <w:tc>
          <w:tcPr>
            <w:tcW w:w="517" w:type="dxa"/>
          </w:tcPr>
          <w:p w14:paraId="2132A813" w14:textId="77777777" w:rsidR="00F73011" w:rsidRDefault="00F73011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66AEAE" w14:textId="77777777" w:rsidR="00F73011" w:rsidRDefault="00F73011" w:rsidP="009F19BE"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 w14:paraId="11481185" w14:textId="77777777" w:rsidR="00F73011" w:rsidRDefault="00F73011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4D4D9A9" w14:textId="77777777" w:rsidR="00F73011" w:rsidRDefault="00F73011" w:rsidP="009F19BE">
            <w:r>
              <w:rPr>
                <w:sz w:val="16"/>
                <w:szCs w:val="16"/>
              </w:rPr>
              <w:t>R4-2522350</w:t>
            </w:r>
          </w:p>
        </w:tc>
        <w:tc>
          <w:tcPr>
            <w:tcW w:w="1597" w:type="dxa"/>
          </w:tcPr>
          <w:p w14:paraId="44AEE0AA" w14:textId="77777777" w:rsidR="00F73011" w:rsidRDefault="00F73011" w:rsidP="009F19B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3EDC369" w14:textId="77777777" w:rsidR="00F73011" w:rsidRDefault="00F73011" w:rsidP="009F19BE">
            <w:r>
              <w:rPr>
                <w:sz w:val="16"/>
                <w:szCs w:val="16"/>
              </w:rPr>
              <w:t>NR_CADC_SUL_R19</w:t>
            </w:r>
          </w:p>
        </w:tc>
        <w:tc>
          <w:tcPr>
            <w:tcW w:w="2323" w:type="dxa"/>
          </w:tcPr>
          <w:p w14:paraId="536E4AF7" w14:textId="77777777" w:rsidR="00F73011" w:rsidRDefault="00F73011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3ECBEF" w14:textId="77777777" w:rsidR="00F73011" w:rsidRDefault="00F73011" w:rsidP="009F19BE">
            <w:pPr>
              <w:rPr>
                <w:sz w:val="16"/>
                <w:szCs w:val="16"/>
              </w:rPr>
            </w:pPr>
          </w:p>
        </w:tc>
      </w:tr>
      <w:tr w:rsidR="00F73011" w14:paraId="55327210" w14:textId="77777777" w:rsidTr="009F19BE">
        <w:tc>
          <w:tcPr>
            <w:tcW w:w="879" w:type="dxa"/>
          </w:tcPr>
          <w:p w14:paraId="06D80078" w14:textId="77777777" w:rsidR="00F73011" w:rsidRDefault="00F73011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796BAE9" w14:textId="77777777" w:rsidR="00F73011" w:rsidRDefault="00F73011" w:rsidP="009F19BE">
            <w:r>
              <w:rPr>
                <w:sz w:val="16"/>
                <w:szCs w:val="16"/>
              </w:rPr>
              <w:t>3073</w:t>
            </w:r>
          </w:p>
        </w:tc>
        <w:tc>
          <w:tcPr>
            <w:tcW w:w="517" w:type="dxa"/>
          </w:tcPr>
          <w:p w14:paraId="5C8D42C7" w14:textId="77777777" w:rsidR="00F73011" w:rsidRDefault="00F73011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47A6BC" w14:textId="77777777" w:rsidR="00F73011" w:rsidRDefault="00F73011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1D436FE" w14:textId="77777777" w:rsidR="00F73011" w:rsidRDefault="00F73011" w:rsidP="009F19BE">
            <w:r>
              <w:rPr>
                <w:sz w:val="16"/>
                <w:szCs w:val="16"/>
              </w:rPr>
              <w:t>CR Missing UL Fallbacks 38101-1-j31_s0505A03-0505A03</w:t>
            </w:r>
          </w:p>
        </w:tc>
        <w:tc>
          <w:tcPr>
            <w:tcW w:w="517" w:type="dxa"/>
          </w:tcPr>
          <w:p w14:paraId="454E66B2" w14:textId="77777777" w:rsidR="00F73011" w:rsidRDefault="00F73011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C68BE3" w14:textId="77777777" w:rsidR="00F73011" w:rsidRDefault="00F73011" w:rsidP="009F19BE"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 w14:paraId="3AF17069" w14:textId="77777777" w:rsidR="00F73011" w:rsidRDefault="00F73011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B724A2E" w14:textId="77777777" w:rsidR="00F73011" w:rsidRDefault="00F73011" w:rsidP="009F19BE">
            <w:r>
              <w:rPr>
                <w:sz w:val="16"/>
                <w:szCs w:val="16"/>
              </w:rPr>
              <w:t>R4-2522351</w:t>
            </w:r>
          </w:p>
        </w:tc>
        <w:tc>
          <w:tcPr>
            <w:tcW w:w="1597" w:type="dxa"/>
          </w:tcPr>
          <w:p w14:paraId="4A949EFA" w14:textId="77777777" w:rsidR="00F73011" w:rsidRDefault="00F73011" w:rsidP="009F19B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2A3B59C" w14:textId="77777777" w:rsidR="00F73011" w:rsidRDefault="00F73011" w:rsidP="009F19BE">
            <w:r>
              <w:rPr>
                <w:sz w:val="16"/>
                <w:szCs w:val="16"/>
              </w:rPr>
              <w:t>NR_CADC_SUL_R19</w:t>
            </w:r>
          </w:p>
        </w:tc>
        <w:tc>
          <w:tcPr>
            <w:tcW w:w="2323" w:type="dxa"/>
          </w:tcPr>
          <w:p w14:paraId="1D7B04E1" w14:textId="77777777" w:rsidR="00F73011" w:rsidRDefault="00F73011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76F219" w14:textId="77777777" w:rsidR="00F73011" w:rsidRDefault="00F73011" w:rsidP="009F19BE">
            <w:pPr>
              <w:rPr>
                <w:sz w:val="16"/>
                <w:szCs w:val="16"/>
              </w:rPr>
            </w:pPr>
          </w:p>
        </w:tc>
      </w:tr>
      <w:tr w:rsidR="00F73011" w14:paraId="662248C1" w14:textId="77777777" w:rsidTr="009F19BE">
        <w:tc>
          <w:tcPr>
            <w:tcW w:w="879" w:type="dxa"/>
          </w:tcPr>
          <w:p w14:paraId="0B4EA682" w14:textId="77777777" w:rsidR="00F73011" w:rsidRDefault="00F73011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35682C5" w14:textId="77777777" w:rsidR="00F73011" w:rsidRDefault="00F73011" w:rsidP="009F19BE">
            <w:r>
              <w:rPr>
                <w:sz w:val="16"/>
                <w:szCs w:val="16"/>
              </w:rPr>
              <w:t>3126</w:t>
            </w:r>
          </w:p>
        </w:tc>
        <w:tc>
          <w:tcPr>
            <w:tcW w:w="517" w:type="dxa"/>
          </w:tcPr>
          <w:p w14:paraId="08E3AC97" w14:textId="77777777" w:rsidR="00F73011" w:rsidRDefault="00F73011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60DB59" w14:textId="77777777" w:rsidR="00F73011" w:rsidRDefault="00F73011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BCBAB8B" w14:textId="77777777" w:rsidR="00F73011" w:rsidRDefault="00F73011" w:rsidP="009F19BE">
            <w:r>
              <w:rPr>
                <w:sz w:val="16"/>
                <w:szCs w:val="16"/>
              </w:rPr>
              <w:t>Big CR 38.101-1 for NR_CADC_SUL_R19</w:t>
            </w:r>
          </w:p>
        </w:tc>
        <w:tc>
          <w:tcPr>
            <w:tcW w:w="517" w:type="dxa"/>
          </w:tcPr>
          <w:p w14:paraId="6F80AE89" w14:textId="77777777" w:rsidR="00F73011" w:rsidRDefault="00F73011" w:rsidP="009F19B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6B4C311" w14:textId="77777777" w:rsidR="00F73011" w:rsidRDefault="00F73011" w:rsidP="009F19BE"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 w14:paraId="4FAC4269" w14:textId="77777777" w:rsidR="00F73011" w:rsidRDefault="00F73011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E7C8AD1" w14:textId="77777777" w:rsidR="00F73011" w:rsidRDefault="00F73011" w:rsidP="009F19BE">
            <w:r>
              <w:rPr>
                <w:sz w:val="16"/>
                <w:szCs w:val="16"/>
              </w:rPr>
              <w:t>R4-2521834</w:t>
            </w:r>
          </w:p>
        </w:tc>
        <w:tc>
          <w:tcPr>
            <w:tcW w:w="1597" w:type="dxa"/>
          </w:tcPr>
          <w:p w14:paraId="2AE63125" w14:textId="77777777" w:rsidR="00F73011" w:rsidRDefault="00F73011" w:rsidP="009F19BE">
            <w:r>
              <w:rPr>
                <w:sz w:val="16"/>
                <w:szCs w:val="16"/>
              </w:rPr>
              <w:t xml:space="preserve">Ericsson, 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  <w:r>
              <w:rPr>
                <w:sz w:val="16"/>
                <w:szCs w:val="16"/>
              </w:rPr>
              <w:t xml:space="preserve">, 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5BF81B47" w14:textId="77777777" w:rsidR="00F73011" w:rsidRDefault="00F73011" w:rsidP="009F19BE">
            <w:r>
              <w:rPr>
                <w:sz w:val="16"/>
                <w:szCs w:val="16"/>
              </w:rPr>
              <w:t>NR_CADC_SUL_R19-Core</w:t>
            </w:r>
          </w:p>
        </w:tc>
        <w:tc>
          <w:tcPr>
            <w:tcW w:w="2323" w:type="dxa"/>
          </w:tcPr>
          <w:p w14:paraId="583B4D88" w14:textId="77777777" w:rsidR="00F73011" w:rsidRDefault="00F73011" w:rsidP="009F19BE">
            <w:r>
              <w:rPr>
                <w:sz w:val="16"/>
                <w:szCs w:val="16"/>
              </w:rPr>
              <w:t>5.5A.3.1, 5.5B, 5.2A.2.2, 5.5A.3.2, 5.5A.3.3, 5.5A.3.4, 5.5C, 6.2A.4.2, 6.2A.4.2.4, 6.2A.4.2.5, 6.2A.4.2.6, 6.2C.2, 7.3A.3.2, 7.3A.3.2.3, 7.3A.3.2.4, 7.3A.3.2.5, 7.3A.4, 7.3A.5, 7.3A.6, 7.3C.3, 7.6C.3</w:t>
            </w:r>
          </w:p>
        </w:tc>
        <w:tc>
          <w:tcPr>
            <w:tcW w:w="998" w:type="dxa"/>
          </w:tcPr>
          <w:p w14:paraId="761A32F8" w14:textId="77777777" w:rsidR="00F73011" w:rsidRDefault="00F73011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38.521-1; TS/TR ... CR ... </w:t>
            </w:r>
          </w:p>
        </w:tc>
      </w:tr>
      <w:tr w:rsidR="00F73011" w14:paraId="2B9AC7E4" w14:textId="77777777" w:rsidTr="009F19BE">
        <w:tc>
          <w:tcPr>
            <w:tcW w:w="879" w:type="dxa"/>
          </w:tcPr>
          <w:p w14:paraId="4C4E0D46" w14:textId="77777777" w:rsidR="00F73011" w:rsidRDefault="00F73011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9600541" w14:textId="77777777" w:rsidR="00F73011" w:rsidRDefault="00F73011" w:rsidP="009F19BE">
            <w:r>
              <w:rPr>
                <w:sz w:val="16"/>
                <w:szCs w:val="16"/>
              </w:rPr>
              <w:t>3130</w:t>
            </w:r>
          </w:p>
        </w:tc>
        <w:tc>
          <w:tcPr>
            <w:tcW w:w="517" w:type="dxa"/>
          </w:tcPr>
          <w:p w14:paraId="23B66BC0" w14:textId="77777777" w:rsidR="00F73011" w:rsidRDefault="00F73011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507620" w14:textId="77777777" w:rsidR="00F73011" w:rsidRDefault="00F73011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1D06724" w14:textId="77777777" w:rsidR="00F73011" w:rsidRDefault="00F73011" w:rsidP="009F19BE">
            <w:r>
              <w:rPr>
                <w:sz w:val="16"/>
                <w:szCs w:val="16"/>
              </w:rPr>
              <w:t xml:space="preserve">CR 38.101-1 correcting missing </w:t>
            </w:r>
            <w:proofErr w:type="gramStart"/>
            <w:r>
              <w:rPr>
                <w:sz w:val="16"/>
                <w:szCs w:val="16"/>
              </w:rPr>
              <w:t>return ?</w:t>
            </w:r>
            <w:proofErr w:type="gramEnd"/>
            <w:r>
              <w:rPr>
                <w:sz w:val="16"/>
                <w:szCs w:val="16"/>
              </w:rPr>
              <w:t xml:space="preserve"> for 2DL DC combinations</w:t>
            </w:r>
          </w:p>
        </w:tc>
        <w:tc>
          <w:tcPr>
            <w:tcW w:w="517" w:type="dxa"/>
          </w:tcPr>
          <w:p w14:paraId="2311AECA" w14:textId="77777777" w:rsidR="00F73011" w:rsidRDefault="00F73011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6B45A2" w14:textId="77777777" w:rsidR="00F73011" w:rsidRDefault="00F73011" w:rsidP="009F19BE"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 w14:paraId="465B5847" w14:textId="77777777" w:rsidR="00F73011" w:rsidRDefault="00F73011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9568285" w14:textId="77777777" w:rsidR="00F73011" w:rsidRDefault="00F73011" w:rsidP="009F19BE">
            <w:r>
              <w:rPr>
                <w:sz w:val="16"/>
                <w:szCs w:val="16"/>
              </w:rPr>
              <w:t>R4-2521883</w:t>
            </w:r>
          </w:p>
        </w:tc>
        <w:tc>
          <w:tcPr>
            <w:tcW w:w="1597" w:type="dxa"/>
          </w:tcPr>
          <w:p w14:paraId="46DA0347" w14:textId="77777777" w:rsidR="00F73011" w:rsidRDefault="00F73011" w:rsidP="009F1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4BCA844" w14:textId="77777777" w:rsidR="00F73011" w:rsidRDefault="00F73011" w:rsidP="009F19BE">
            <w:r>
              <w:rPr>
                <w:sz w:val="16"/>
                <w:szCs w:val="16"/>
              </w:rPr>
              <w:t>NR_CADC_SUL_R19-Core</w:t>
            </w:r>
          </w:p>
        </w:tc>
        <w:tc>
          <w:tcPr>
            <w:tcW w:w="2323" w:type="dxa"/>
          </w:tcPr>
          <w:p w14:paraId="448FFAA4" w14:textId="77777777" w:rsidR="00F73011" w:rsidRDefault="00F73011" w:rsidP="009F19BE">
            <w:r>
              <w:rPr>
                <w:sz w:val="16"/>
                <w:szCs w:val="16"/>
              </w:rPr>
              <w:t>5.5B</w:t>
            </w:r>
          </w:p>
        </w:tc>
        <w:tc>
          <w:tcPr>
            <w:tcW w:w="998" w:type="dxa"/>
          </w:tcPr>
          <w:p w14:paraId="628F396C" w14:textId="77777777" w:rsidR="00F73011" w:rsidRDefault="00F73011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38.521-1; TS/TR ... CR ... </w:t>
            </w:r>
          </w:p>
        </w:tc>
      </w:tr>
      <w:tr w:rsidR="00F73011" w14:paraId="04D9BB45" w14:textId="77777777" w:rsidTr="009F19BE">
        <w:tc>
          <w:tcPr>
            <w:tcW w:w="879" w:type="dxa"/>
          </w:tcPr>
          <w:p w14:paraId="6BF33FA1" w14:textId="77777777" w:rsidR="00F73011" w:rsidRDefault="00F73011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DDD0077" w14:textId="77777777" w:rsidR="00F73011" w:rsidRDefault="00F73011" w:rsidP="009F19BE">
            <w:r>
              <w:rPr>
                <w:sz w:val="16"/>
                <w:szCs w:val="16"/>
              </w:rPr>
              <w:t>3131</w:t>
            </w:r>
          </w:p>
        </w:tc>
        <w:tc>
          <w:tcPr>
            <w:tcW w:w="517" w:type="dxa"/>
          </w:tcPr>
          <w:p w14:paraId="5267D488" w14:textId="77777777" w:rsidR="00F73011" w:rsidRDefault="00F73011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51569F" w14:textId="77777777" w:rsidR="00F73011" w:rsidRDefault="00F73011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F74FD35" w14:textId="77777777" w:rsidR="00F73011" w:rsidRDefault="00F73011" w:rsidP="009F19BE">
            <w:r>
              <w:rPr>
                <w:sz w:val="16"/>
                <w:szCs w:val="16"/>
              </w:rPr>
              <w:t xml:space="preserve">CR 38.101-1 correcting missing </w:t>
            </w:r>
            <w:proofErr w:type="gramStart"/>
            <w:r>
              <w:rPr>
                <w:sz w:val="16"/>
                <w:szCs w:val="16"/>
              </w:rPr>
              <w:t>return ?</w:t>
            </w:r>
            <w:proofErr w:type="gramEnd"/>
            <w:r>
              <w:rPr>
                <w:sz w:val="16"/>
                <w:szCs w:val="16"/>
              </w:rPr>
              <w:t xml:space="preserve"> for 3DL DC combinations</w:t>
            </w:r>
          </w:p>
        </w:tc>
        <w:tc>
          <w:tcPr>
            <w:tcW w:w="517" w:type="dxa"/>
          </w:tcPr>
          <w:p w14:paraId="7622C65F" w14:textId="77777777" w:rsidR="00F73011" w:rsidRDefault="00F73011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212EE9" w14:textId="77777777" w:rsidR="00F73011" w:rsidRDefault="00F73011" w:rsidP="009F19BE"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 w14:paraId="271178FD" w14:textId="77777777" w:rsidR="00F73011" w:rsidRDefault="00F73011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45B3B4E" w14:textId="77777777" w:rsidR="00F73011" w:rsidRDefault="00F73011" w:rsidP="009F19BE">
            <w:r>
              <w:rPr>
                <w:sz w:val="16"/>
                <w:szCs w:val="16"/>
              </w:rPr>
              <w:t>R4-2521884</w:t>
            </w:r>
          </w:p>
        </w:tc>
        <w:tc>
          <w:tcPr>
            <w:tcW w:w="1597" w:type="dxa"/>
          </w:tcPr>
          <w:p w14:paraId="1AFEFE6C" w14:textId="77777777" w:rsidR="00F73011" w:rsidRDefault="00F73011" w:rsidP="009F1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3733BF8" w14:textId="77777777" w:rsidR="00F73011" w:rsidRDefault="00F73011" w:rsidP="009F19BE">
            <w:r>
              <w:rPr>
                <w:sz w:val="16"/>
                <w:szCs w:val="16"/>
              </w:rPr>
              <w:t>NR_CADC_SUL_R19-Core</w:t>
            </w:r>
          </w:p>
        </w:tc>
        <w:tc>
          <w:tcPr>
            <w:tcW w:w="2323" w:type="dxa"/>
          </w:tcPr>
          <w:p w14:paraId="36D05E8E" w14:textId="77777777" w:rsidR="00F73011" w:rsidRDefault="00F73011" w:rsidP="009F19BE">
            <w:r>
              <w:rPr>
                <w:sz w:val="16"/>
                <w:szCs w:val="16"/>
              </w:rPr>
              <w:t>5.5B</w:t>
            </w:r>
          </w:p>
        </w:tc>
        <w:tc>
          <w:tcPr>
            <w:tcW w:w="998" w:type="dxa"/>
          </w:tcPr>
          <w:p w14:paraId="72C82FAB" w14:textId="77777777" w:rsidR="00F73011" w:rsidRDefault="00F73011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38.521-1; TS/TR ... CR ... </w:t>
            </w:r>
          </w:p>
        </w:tc>
      </w:tr>
      <w:tr w:rsidR="00F73011" w14:paraId="5E243E6C" w14:textId="77777777" w:rsidTr="009F19BE">
        <w:tc>
          <w:tcPr>
            <w:tcW w:w="879" w:type="dxa"/>
          </w:tcPr>
          <w:p w14:paraId="2FF1FB31" w14:textId="77777777" w:rsidR="00F73011" w:rsidRDefault="00F73011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13E5852" w14:textId="77777777" w:rsidR="00F73011" w:rsidRDefault="00F73011" w:rsidP="009F19BE">
            <w:r>
              <w:rPr>
                <w:sz w:val="16"/>
                <w:szCs w:val="16"/>
              </w:rPr>
              <w:t>3132</w:t>
            </w:r>
          </w:p>
        </w:tc>
        <w:tc>
          <w:tcPr>
            <w:tcW w:w="517" w:type="dxa"/>
          </w:tcPr>
          <w:p w14:paraId="7FCF339A" w14:textId="77777777" w:rsidR="00F73011" w:rsidRDefault="00F73011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FB97DA" w14:textId="77777777" w:rsidR="00F73011" w:rsidRDefault="00F73011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0FD583E" w14:textId="77777777" w:rsidR="00F73011" w:rsidRDefault="00F73011" w:rsidP="009F19BE">
            <w:r>
              <w:rPr>
                <w:sz w:val="16"/>
                <w:szCs w:val="16"/>
              </w:rPr>
              <w:t xml:space="preserve">CR 38.101-1 correcting missing </w:t>
            </w:r>
            <w:proofErr w:type="gramStart"/>
            <w:r>
              <w:rPr>
                <w:sz w:val="16"/>
                <w:szCs w:val="16"/>
              </w:rPr>
              <w:t>return ?</w:t>
            </w:r>
            <w:proofErr w:type="gramEnd"/>
            <w:r>
              <w:rPr>
                <w:sz w:val="16"/>
                <w:szCs w:val="16"/>
              </w:rPr>
              <w:t xml:space="preserve"> for 4DL DC combinations</w:t>
            </w:r>
          </w:p>
        </w:tc>
        <w:tc>
          <w:tcPr>
            <w:tcW w:w="517" w:type="dxa"/>
          </w:tcPr>
          <w:p w14:paraId="022F1865" w14:textId="77777777" w:rsidR="00F73011" w:rsidRDefault="00F73011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C7944F" w14:textId="77777777" w:rsidR="00F73011" w:rsidRDefault="00F73011" w:rsidP="009F19BE"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 w14:paraId="7A918EB0" w14:textId="77777777" w:rsidR="00F73011" w:rsidRDefault="00F73011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D1BEDAC" w14:textId="77777777" w:rsidR="00F73011" w:rsidRDefault="00F73011" w:rsidP="009F19BE">
            <w:r>
              <w:rPr>
                <w:sz w:val="16"/>
                <w:szCs w:val="16"/>
              </w:rPr>
              <w:t>R4-2521885</w:t>
            </w:r>
          </w:p>
        </w:tc>
        <w:tc>
          <w:tcPr>
            <w:tcW w:w="1597" w:type="dxa"/>
          </w:tcPr>
          <w:p w14:paraId="7379C383" w14:textId="77777777" w:rsidR="00F73011" w:rsidRDefault="00F73011" w:rsidP="009F1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14E653D" w14:textId="77777777" w:rsidR="00F73011" w:rsidRDefault="00F73011" w:rsidP="009F19BE">
            <w:r>
              <w:rPr>
                <w:sz w:val="16"/>
                <w:szCs w:val="16"/>
              </w:rPr>
              <w:t>NR_CADC_SUL_R19-Core</w:t>
            </w:r>
          </w:p>
        </w:tc>
        <w:tc>
          <w:tcPr>
            <w:tcW w:w="2323" w:type="dxa"/>
          </w:tcPr>
          <w:p w14:paraId="578E9752" w14:textId="77777777" w:rsidR="00F73011" w:rsidRDefault="00F73011" w:rsidP="009F19BE">
            <w:r>
              <w:rPr>
                <w:sz w:val="16"/>
                <w:szCs w:val="16"/>
              </w:rPr>
              <w:t>5.5B</w:t>
            </w:r>
          </w:p>
        </w:tc>
        <w:tc>
          <w:tcPr>
            <w:tcW w:w="998" w:type="dxa"/>
          </w:tcPr>
          <w:p w14:paraId="14500D8B" w14:textId="77777777" w:rsidR="00F73011" w:rsidRDefault="00F73011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38.521-1; TS/TR ... CR ... </w:t>
            </w:r>
          </w:p>
        </w:tc>
      </w:tr>
      <w:tr w:rsidR="00F73011" w14:paraId="2419BA5A" w14:textId="77777777" w:rsidTr="009F19BE">
        <w:tc>
          <w:tcPr>
            <w:tcW w:w="879" w:type="dxa"/>
          </w:tcPr>
          <w:p w14:paraId="2F7BA687" w14:textId="77777777" w:rsidR="00F73011" w:rsidRDefault="00F73011" w:rsidP="009F19B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5B05519" w14:textId="77777777" w:rsidR="00F73011" w:rsidRDefault="00F73011" w:rsidP="009F19BE">
            <w:r>
              <w:rPr>
                <w:sz w:val="16"/>
                <w:szCs w:val="16"/>
              </w:rPr>
              <w:t>1461</w:t>
            </w:r>
          </w:p>
        </w:tc>
        <w:tc>
          <w:tcPr>
            <w:tcW w:w="517" w:type="dxa"/>
          </w:tcPr>
          <w:p w14:paraId="48BD6192" w14:textId="77777777" w:rsidR="00F73011" w:rsidRDefault="00F73011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54EE70" w14:textId="77777777" w:rsidR="00F73011" w:rsidRDefault="00F73011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94C14B4" w14:textId="77777777" w:rsidR="00F73011" w:rsidRDefault="00F73011" w:rsidP="009F19BE">
            <w:r>
              <w:rPr>
                <w:sz w:val="16"/>
                <w:szCs w:val="16"/>
              </w:rPr>
              <w:t>big CR 38.101-3 for NR_CADC_SUL_R19</w:t>
            </w:r>
          </w:p>
        </w:tc>
        <w:tc>
          <w:tcPr>
            <w:tcW w:w="517" w:type="dxa"/>
          </w:tcPr>
          <w:p w14:paraId="26C32B50" w14:textId="77777777" w:rsidR="00F73011" w:rsidRDefault="00F73011" w:rsidP="009F19B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8616173" w14:textId="77777777" w:rsidR="00F73011" w:rsidRDefault="00F73011" w:rsidP="009F19BE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3AE433E5" w14:textId="77777777" w:rsidR="00F73011" w:rsidRDefault="00F73011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FA7BE18" w14:textId="77777777" w:rsidR="00F73011" w:rsidRDefault="00F73011" w:rsidP="009F19BE">
            <w:r>
              <w:rPr>
                <w:sz w:val="16"/>
                <w:szCs w:val="16"/>
              </w:rPr>
              <w:t>R4-2521836</w:t>
            </w:r>
          </w:p>
        </w:tc>
        <w:tc>
          <w:tcPr>
            <w:tcW w:w="1597" w:type="dxa"/>
          </w:tcPr>
          <w:p w14:paraId="413479C2" w14:textId="77777777" w:rsidR="00F73011" w:rsidRDefault="00F73011" w:rsidP="009F19BE">
            <w:r>
              <w:rPr>
                <w:sz w:val="16"/>
                <w:szCs w:val="16"/>
              </w:rPr>
              <w:t xml:space="preserve">Ericsson, 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  <w:r>
              <w:rPr>
                <w:sz w:val="16"/>
                <w:szCs w:val="16"/>
              </w:rPr>
              <w:t xml:space="preserve">, 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152FD58E" w14:textId="77777777" w:rsidR="00F73011" w:rsidRDefault="00F73011" w:rsidP="009F19BE">
            <w:r>
              <w:rPr>
                <w:sz w:val="16"/>
                <w:szCs w:val="16"/>
              </w:rPr>
              <w:t>NR_CADC_SUL_R19-Core</w:t>
            </w:r>
          </w:p>
        </w:tc>
        <w:tc>
          <w:tcPr>
            <w:tcW w:w="2323" w:type="dxa"/>
          </w:tcPr>
          <w:p w14:paraId="67206666" w14:textId="77777777" w:rsidR="00F73011" w:rsidRDefault="00F73011" w:rsidP="009F19BE">
            <w:r>
              <w:rPr>
                <w:sz w:val="16"/>
                <w:szCs w:val="16"/>
              </w:rPr>
              <w:t>5.5A.1.2, 5.5A.3.1, 5.5A.3.2, 5.5B.7.2, 5.5B.7.3, 5.5B.7.4</w:t>
            </w:r>
          </w:p>
        </w:tc>
        <w:tc>
          <w:tcPr>
            <w:tcW w:w="998" w:type="dxa"/>
          </w:tcPr>
          <w:p w14:paraId="610551A3" w14:textId="77777777" w:rsidR="00F73011" w:rsidRDefault="00F73011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38.521-3; TS/TR ... CR ... </w:t>
            </w:r>
          </w:p>
        </w:tc>
      </w:tr>
    </w:tbl>
    <w:p w14:paraId="36978C71" w14:textId="77777777" w:rsidR="00657C38" w:rsidRDefault="00657C38" w:rsidP="005746B8">
      <w:pPr>
        <w:rPr>
          <w:rFonts w:eastAsiaTheme="minorEastAsia"/>
        </w:rPr>
      </w:pPr>
    </w:p>
    <w:p w14:paraId="2474283C" w14:textId="4366E5C8" w:rsidR="00657C38" w:rsidRPr="005F3860" w:rsidRDefault="00F73011" w:rsidP="00657C38">
      <w:pPr>
        <w:pStyle w:val="Heading1"/>
        <w:rPr>
          <w:rFonts w:cs="Arial"/>
          <w:b/>
          <w:sz w:val="24"/>
          <w:szCs w:val="24"/>
        </w:rPr>
      </w:pPr>
      <w:r w:rsidRPr="00F73011">
        <w:lastRenderedPageBreak/>
        <w:t>9.6.2.3</w:t>
      </w:r>
      <w:r w:rsidRPr="00F73011">
        <w:tab/>
        <w:t xml:space="preserve">Core part: Simultaneous Rx/Tx band combinations for NR CA/DC, NR SUL and LTE/NR DC in Rel-19 </w:t>
      </w:r>
      <w:r w:rsidRPr="00F73011">
        <w:rPr>
          <w:sz w:val="20"/>
        </w:rPr>
        <w:t>[RAN4 WI: LTE_NR_R19_Simult_RxTx-Core]</w:t>
      </w:r>
    </w:p>
    <w:p w14:paraId="173855F9" w14:textId="1170BFCF" w:rsidR="00657C38" w:rsidRDefault="00F73011" w:rsidP="00657C38">
      <w:pPr>
        <w:rPr>
          <w:rFonts w:ascii="Arial" w:eastAsiaTheme="minorEastAsia" w:hAnsi="Arial" w:cs="Arial"/>
          <w:b/>
          <w:sz w:val="24"/>
          <w:szCs w:val="24"/>
        </w:rPr>
      </w:pPr>
      <w:r w:rsidRPr="00F73011">
        <w:rPr>
          <w:rFonts w:ascii="Arial" w:hAnsi="Arial" w:cs="Arial"/>
          <w:b/>
          <w:sz w:val="24"/>
          <w:szCs w:val="24"/>
        </w:rPr>
        <w:t>RP-253641</w:t>
      </w:r>
      <w:r w:rsidRPr="00F73011">
        <w:rPr>
          <w:rFonts w:ascii="Arial" w:hAnsi="Arial" w:cs="Arial"/>
          <w:b/>
          <w:sz w:val="24"/>
          <w:szCs w:val="24"/>
        </w:rPr>
        <w:tab/>
        <w:t>RAN4 CRs to LTE_NR_R19_Simult_RxTx-Core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73011" w:rsidRPr="004E535C" w14:paraId="694C6651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5539933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329304A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E2E5CE6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3AED17A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64A6FAC7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4EF8CBD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F736CF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3AFE5853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A8F39AD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3A46D4C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601F972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4CB2F35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1DEBED9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73011" w14:paraId="040DE8BA" w14:textId="77777777" w:rsidTr="009F19BE">
        <w:tc>
          <w:tcPr>
            <w:tcW w:w="879" w:type="dxa"/>
          </w:tcPr>
          <w:p w14:paraId="32FE2950" w14:textId="77777777" w:rsidR="00F73011" w:rsidRDefault="00F73011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B83AD84" w14:textId="77777777" w:rsidR="00F73011" w:rsidRDefault="00F73011" w:rsidP="009F19BE">
            <w:r>
              <w:rPr>
                <w:sz w:val="16"/>
                <w:szCs w:val="16"/>
              </w:rPr>
              <w:t>3048</w:t>
            </w:r>
          </w:p>
        </w:tc>
        <w:tc>
          <w:tcPr>
            <w:tcW w:w="517" w:type="dxa"/>
          </w:tcPr>
          <w:p w14:paraId="65A4776B" w14:textId="77777777" w:rsidR="00F73011" w:rsidRDefault="00F73011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86353C" w14:textId="77777777" w:rsidR="00F73011" w:rsidRDefault="00F73011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4B5382E" w14:textId="77777777" w:rsidR="00F73011" w:rsidRDefault="00F73011" w:rsidP="009F19BE">
            <w:r>
              <w:rPr>
                <w:sz w:val="16"/>
                <w:szCs w:val="16"/>
              </w:rPr>
              <w:t>CR for TS 38.101-1 to introduce 2U/2D CA_n5-n8</w:t>
            </w:r>
          </w:p>
        </w:tc>
        <w:tc>
          <w:tcPr>
            <w:tcW w:w="517" w:type="dxa"/>
          </w:tcPr>
          <w:p w14:paraId="77392070" w14:textId="77777777" w:rsidR="00F73011" w:rsidRDefault="00F73011" w:rsidP="009F19B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59E5FD2" w14:textId="77777777" w:rsidR="00F73011" w:rsidRDefault="00F73011" w:rsidP="009F19BE"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 w14:paraId="07CEF44D" w14:textId="77777777" w:rsidR="00F73011" w:rsidRDefault="00F73011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97EEEDD" w14:textId="77777777" w:rsidR="00F73011" w:rsidRDefault="00F73011" w:rsidP="009F19BE">
            <w:r>
              <w:rPr>
                <w:sz w:val="16"/>
                <w:szCs w:val="16"/>
              </w:rPr>
              <w:t>R4-2522452</w:t>
            </w:r>
          </w:p>
        </w:tc>
        <w:tc>
          <w:tcPr>
            <w:tcW w:w="1597" w:type="dxa"/>
          </w:tcPr>
          <w:p w14:paraId="059E534E" w14:textId="77777777" w:rsidR="00F73011" w:rsidRDefault="00F73011" w:rsidP="009F19BE">
            <w:r>
              <w:rPr>
                <w:sz w:val="16"/>
                <w:szCs w:val="16"/>
              </w:rPr>
              <w:t xml:space="preserve">CATT, China Telecom, 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  <w:r>
              <w:rPr>
                <w:sz w:val="16"/>
                <w:szCs w:val="16"/>
              </w:rPr>
              <w:t>, ZTE</w:t>
            </w:r>
          </w:p>
        </w:tc>
        <w:tc>
          <w:tcPr>
            <w:tcW w:w="1122" w:type="dxa"/>
          </w:tcPr>
          <w:p w14:paraId="25EE8199" w14:textId="77777777" w:rsidR="00F73011" w:rsidRDefault="00F73011" w:rsidP="009F19BE">
            <w:r>
              <w:rPr>
                <w:sz w:val="16"/>
                <w:szCs w:val="16"/>
              </w:rPr>
              <w:t>LTE_NR_R19_Simult_RxTx-Core</w:t>
            </w:r>
          </w:p>
        </w:tc>
        <w:tc>
          <w:tcPr>
            <w:tcW w:w="2323" w:type="dxa"/>
          </w:tcPr>
          <w:p w14:paraId="49EE8F24" w14:textId="77777777" w:rsidR="00F73011" w:rsidRDefault="00F73011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F639A2" w14:textId="77777777" w:rsidR="00F73011" w:rsidRDefault="00F73011" w:rsidP="009F19BE">
            <w:pPr>
              <w:rPr>
                <w:sz w:val="16"/>
                <w:szCs w:val="16"/>
              </w:rPr>
            </w:pPr>
          </w:p>
        </w:tc>
      </w:tr>
    </w:tbl>
    <w:p w14:paraId="150964FE" w14:textId="77777777" w:rsidR="00657C38" w:rsidRDefault="00657C38" w:rsidP="005746B8">
      <w:pPr>
        <w:rPr>
          <w:rFonts w:eastAsiaTheme="minorEastAsia"/>
        </w:rPr>
      </w:pPr>
    </w:p>
    <w:p w14:paraId="078A1873" w14:textId="5B0E6ABF" w:rsidR="00F73011" w:rsidRPr="00F73011" w:rsidRDefault="00F73011" w:rsidP="00F73011">
      <w:pPr>
        <w:pStyle w:val="Heading1"/>
        <w:rPr>
          <w:rFonts w:hint="eastAsia"/>
        </w:rPr>
      </w:pPr>
      <w:r w:rsidRPr="00F73011">
        <w:t>9.6.3.1</w:t>
      </w:r>
      <w:r w:rsidRPr="00F73011">
        <w:tab/>
        <w:t xml:space="preserve">Core part: Rel-19 High power UE (power class 1.5 or 2) for Dual Connectivity (DC) combinations of LTE band(s) and NR band(s) </w:t>
      </w:r>
      <w:r w:rsidRPr="00F73011">
        <w:rPr>
          <w:sz w:val="20"/>
        </w:rPr>
        <w:t>[RAN4 WI: HPUE_DC_LTE_NR_R19-Core]</w:t>
      </w:r>
    </w:p>
    <w:p w14:paraId="57D8B5A3" w14:textId="06B4C44E" w:rsidR="00F73011" w:rsidRDefault="00F73011" w:rsidP="00F73011">
      <w:pPr>
        <w:rPr>
          <w:rFonts w:ascii="Arial" w:eastAsiaTheme="minorEastAsia" w:hAnsi="Arial" w:cs="Arial"/>
          <w:b/>
          <w:sz w:val="24"/>
          <w:szCs w:val="24"/>
        </w:rPr>
      </w:pPr>
      <w:r w:rsidRPr="00F73011">
        <w:rPr>
          <w:rFonts w:ascii="Arial" w:eastAsiaTheme="minorEastAsia" w:hAnsi="Arial" w:cs="Arial"/>
          <w:b/>
          <w:sz w:val="24"/>
          <w:szCs w:val="24"/>
        </w:rPr>
        <w:t>RP-253642</w:t>
      </w:r>
      <w:r w:rsidRPr="00F73011">
        <w:rPr>
          <w:rFonts w:ascii="Arial" w:eastAsiaTheme="minorEastAsia" w:hAnsi="Arial" w:cs="Arial"/>
          <w:b/>
          <w:sz w:val="24"/>
          <w:szCs w:val="24"/>
        </w:rPr>
        <w:tab/>
        <w:t>RAN4 CRs to HPUE_DC_LTE_NR_R19-Core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73011" w:rsidRPr="004E535C" w14:paraId="318C8387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7A12A2A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CDB53FE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531FCBC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9B97A63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2B98E362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3580204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2521E03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2356024D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5A31A12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D2BE3B4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7CB4EF4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DA0A2F5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698734F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73011" w14:paraId="2C7AEF60" w14:textId="77777777" w:rsidTr="009F19BE">
        <w:tc>
          <w:tcPr>
            <w:tcW w:w="879" w:type="dxa"/>
          </w:tcPr>
          <w:p w14:paraId="769EA61C" w14:textId="77777777" w:rsidR="00F73011" w:rsidRDefault="00F73011" w:rsidP="009F19B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F5778BB" w14:textId="77777777" w:rsidR="00F73011" w:rsidRDefault="00F73011" w:rsidP="009F19BE">
            <w:r>
              <w:rPr>
                <w:sz w:val="16"/>
                <w:szCs w:val="16"/>
              </w:rPr>
              <w:t>1431</w:t>
            </w:r>
          </w:p>
        </w:tc>
        <w:tc>
          <w:tcPr>
            <w:tcW w:w="517" w:type="dxa"/>
          </w:tcPr>
          <w:p w14:paraId="19BF81D1" w14:textId="77777777" w:rsidR="00F73011" w:rsidRDefault="00F73011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E3E745" w14:textId="77777777" w:rsidR="00F73011" w:rsidRDefault="00F73011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C2C32AF" w14:textId="77777777" w:rsidR="00F73011" w:rsidRDefault="00F73011" w:rsidP="009F19BE">
            <w:r>
              <w:rPr>
                <w:sz w:val="16"/>
                <w:szCs w:val="16"/>
              </w:rPr>
              <w:t>Big CR on Rel-19 HPUE for DC combinations of LTE band(s) and NR band(s)</w:t>
            </w:r>
          </w:p>
        </w:tc>
        <w:tc>
          <w:tcPr>
            <w:tcW w:w="517" w:type="dxa"/>
          </w:tcPr>
          <w:p w14:paraId="26A13DA4" w14:textId="77777777" w:rsidR="00F73011" w:rsidRDefault="00F73011" w:rsidP="009F19B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2C67CCB" w14:textId="77777777" w:rsidR="00F73011" w:rsidRDefault="00F73011" w:rsidP="009F19BE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63AE44C5" w14:textId="77777777" w:rsidR="00F73011" w:rsidRDefault="00F73011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F912F48" w14:textId="77777777" w:rsidR="00F73011" w:rsidRDefault="00F73011" w:rsidP="009F19BE">
            <w:r>
              <w:rPr>
                <w:sz w:val="16"/>
                <w:szCs w:val="16"/>
              </w:rPr>
              <w:t>R4-2520364</w:t>
            </w:r>
          </w:p>
        </w:tc>
        <w:tc>
          <w:tcPr>
            <w:tcW w:w="1597" w:type="dxa"/>
          </w:tcPr>
          <w:p w14:paraId="6FCF9E57" w14:textId="77777777" w:rsidR="00F73011" w:rsidRDefault="00F73011" w:rsidP="009F19BE">
            <w:r>
              <w:rPr>
                <w:sz w:val="16"/>
                <w:szCs w:val="16"/>
              </w:rPr>
              <w:t>China Unicom, Ericsson</w:t>
            </w:r>
          </w:p>
        </w:tc>
        <w:tc>
          <w:tcPr>
            <w:tcW w:w="1122" w:type="dxa"/>
          </w:tcPr>
          <w:p w14:paraId="0AFA70DC" w14:textId="77777777" w:rsidR="00F73011" w:rsidRDefault="00F73011" w:rsidP="009F19BE">
            <w:r>
              <w:rPr>
                <w:sz w:val="16"/>
                <w:szCs w:val="16"/>
              </w:rPr>
              <w:t>HPUE_DC_LTE_NR_R19-Core</w:t>
            </w:r>
          </w:p>
        </w:tc>
        <w:tc>
          <w:tcPr>
            <w:tcW w:w="2323" w:type="dxa"/>
          </w:tcPr>
          <w:p w14:paraId="44C86823" w14:textId="77777777" w:rsidR="00F73011" w:rsidRDefault="00F73011" w:rsidP="009F19BE">
            <w:r>
              <w:rPr>
                <w:sz w:val="16"/>
                <w:szCs w:val="16"/>
              </w:rPr>
              <w:t>5.5B.4.2, 5.5B.4.3, 5.5B.4.4, 7.3B.2.3.5.2</w:t>
            </w:r>
          </w:p>
        </w:tc>
        <w:tc>
          <w:tcPr>
            <w:tcW w:w="998" w:type="dxa"/>
          </w:tcPr>
          <w:p w14:paraId="574FD3BD" w14:textId="77777777" w:rsidR="00F73011" w:rsidRDefault="00F73011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38.521-3; TS/TR ... CR ... </w:t>
            </w:r>
          </w:p>
        </w:tc>
      </w:tr>
    </w:tbl>
    <w:p w14:paraId="2FE26ECD" w14:textId="77777777" w:rsidR="00F73011" w:rsidRDefault="00F73011" w:rsidP="00F73011">
      <w:pPr>
        <w:rPr>
          <w:rFonts w:eastAsiaTheme="minorEastAsia"/>
        </w:rPr>
      </w:pPr>
    </w:p>
    <w:p w14:paraId="1CC1889D" w14:textId="498B73B5" w:rsidR="00F73011" w:rsidRPr="00F73011" w:rsidRDefault="00F73011" w:rsidP="00F73011">
      <w:pPr>
        <w:pStyle w:val="Heading1"/>
        <w:rPr>
          <w:rFonts w:hint="eastAsia"/>
        </w:rPr>
      </w:pPr>
      <w:r w:rsidRPr="00F73011">
        <w:lastRenderedPageBreak/>
        <w:t>9.6.3.2</w:t>
      </w:r>
      <w:r w:rsidRPr="00F73011">
        <w:tab/>
        <w:t xml:space="preserve">Core part: Rel-19 High power UE (power class 1.5 or 2) for NR intra-band Carrier Aggregation (CA) or NR inter-band CA/Dual connectivity (DC) band combinations with/without NR Supplementary Uplink (SUL) </w:t>
      </w:r>
      <w:r w:rsidRPr="00F73011">
        <w:rPr>
          <w:sz w:val="20"/>
        </w:rPr>
        <w:t>[RAN4 WI: HPUE_NR_CADC_SUL_R19-Core]</w:t>
      </w:r>
    </w:p>
    <w:p w14:paraId="47A2B638" w14:textId="448FB791" w:rsidR="00F73011" w:rsidRDefault="00F73011" w:rsidP="00F73011">
      <w:pPr>
        <w:rPr>
          <w:rFonts w:ascii="Arial" w:eastAsiaTheme="minorEastAsia" w:hAnsi="Arial" w:cs="Arial"/>
          <w:b/>
          <w:sz w:val="24"/>
          <w:szCs w:val="24"/>
        </w:rPr>
      </w:pPr>
      <w:r w:rsidRPr="00F73011">
        <w:rPr>
          <w:rFonts w:ascii="Arial" w:eastAsiaTheme="minorEastAsia" w:hAnsi="Arial" w:cs="Arial"/>
          <w:b/>
          <w:sz w:val="24"/>
          <w:szCs w:val="24"/>
        </w:rPr>
        <w:t>RP-253643</w:t>
      </w:r>
      <w:r w:rsidRPr="00F73011">
        <w:rPr>
          <w:rFonts w:ascii="Arial" w:eastAsiaTheme="minorEastAsia" w:hAnsi="Arial" w:cs="Arial"/>
          <w:b/>
          <w:sz w:val="24"/>
          <w:szCs w:val="24"/>
        </w:rPr>
        <w:tab/>
        <w:t>RAN4 CRs to HPUE_NR_CADC_SUL_R19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73011" w:rsidRPr="004E535C" w14:paraId="0A334FD2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279F9A8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C6B6949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FB30BC2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2D6DD15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77EC2CAB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A7A853F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95695BC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59BB0A96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7920CA8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8FC8603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AADFA08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F5DCFB0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CF5510E" w14:textId="77777777" w:rsidR="00F73011" w:rsidRPr="00BF1EB6" w:rsidRDefault="00F73011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73011" w14:paraId="6FDA780A" w14:textId="77777777" w:rsidTr="009F19BE">
        <w:tc>
          <w:tcPr>
            <w:tcW w:w="879" w:type="dxa"/>
          </w:tcPr>
          <w:p w14:paraId="6D89D492" w14:textId="77777777" w:rsidR="00F73011" w:rsidRDefault="00F73011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BACE876" w14:textId="77777777" w:rsidR="00F73011" w:rsidRDefault="00F73011" w:rsidP="009F19BE">
            <w:r>
              <w:rPr>
                <w:sz w:val="16"/>
                <w:szCs w:val="16"/>
              </w:rPr>
              <w:t>3059</w:t>
            </w:r>
          </w:p>
        </w:tc>
        <w:tc>
          <w:tcPr>
            <w:tcW w:w="517" w:type="dxa"/>
          </w:tcPr>
          <w:p w14:paraId="135EE7CA" w14:textId="77777777" w:rsidR="00F73011" w:rsidRDefault="00F73011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EED998" w14:textId="77777777" w:rsidR="00F73011" w:rsidRDefault="00F73011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81E724F" w14:textId="77777777" w:rsidR="00F73011" w:rsidRDefault="00F73011" w:rsidP="009F19BE">
            <w:r>
              <w:rPr>
                <w:sz w:val="16"/>
                <w:szCs w:val="16"/>
              </w:rPr>
              <w:t>(HPUE_NR_CADC_SUL_R19) CR on SUL missing MSD and HPUE MSD requirements simplification</w:t>
            </w:r>
          </w:p>
        </w:tc>
        <w:tc>
          <w:tcPr>
            <w:tcW w:w="517" w:type="dxa"/>
          </w:tcPr>
          <w:p w14:paraId="43143596" w14:textId="77777777" w:rsidR="00F73011" w:rsidRDefault="00F73011" w:rsidP="009F19B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958A31D" w14:textId="77777777" w:rsidR="00F73011" w:rsidRDefault="00F73011" w:rsidP="009F19BE"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 w14:paraId="587697C1" w14:textId="77777777" w:rsidR="00F73011" w:rsidRDefault="00F73011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8A8A9A5" w14:textId="77777777" w:rsidR="00F73011" w:rsidRDefault="00F73011" w:rsidP="009F19BE">
            <w:r>
              <w:rPr>
                <w:sz w:val="16"/>
                <w:szCs w:val="16"/>
              </w:rPr>
              <w:t>R4-2520223</w:t>
            </w:r>
          </w:p>
        </w:tc>
        <w:tc>
          <w:tcPr>
            <w:tcW w:w="1597" w:type="dxa"/>
          </w:tcPr>
          <w:p w14:paraId="5980F34F" w14:textId="77777777" w:rsidR="00F73011" w:rsidRDefault="00F73011" w:rsidP="009F19BE">
            <w:r>
              <w:rPr>
                <w:sz w:val="16"/>
                <w:szCs w:val="16"/>
              </w:rPr>
              <w:t>Skyworks Solutions, Inc., Murata Manufacturing Co, Nokia</w:t>
            </w:r>
          </w:p>
        </w:tc>
        <w:tc>
          <w:tcPr>
            <w:tcW w:w="1122" w:type="dxa"/>
          </w:tcPr>
          <w:p w14:paraId="43030BC5" w14:textId="77777777" w:rsidR="00F73011" w:rsidRDefault="00F73011" w:rsidP="009F19BE">
            <w:r>
              <w:rPr>
                <w:sz w:val="16"/>
                <w:szCs w:val="16"/>
              </w:rPr>
              <w:t>HPUE_NR_CADC_SUL_R19</w:t>
            </w:r>
          </w:p>
        </w:tc>
        <w:tc>
          <w:tcPr>
            <w:tcW w:w="2323" w:type="dxa"/>
          </w:tcPr>
          <w:p w14:paraId="66E757E2" w14:textId="77777777" w:rsidR="00F73011" w:rsidRDefault="00F73011" w:rsidP="009F19BE">
            <w:r>
              <w:rPr>
                <w:sz w:val="16"/>
                <w:szCs w:val="16"/>
              </w:rPr>
              <w:t>7.3C.2</w:t>
            </w:r>
          </w:p>
        </w:tc>
        <w:tc>
          <w:tcPr>
            <w:tcW w:w="998" w:type="dxa"/>
          </w:tcPr>
          <w:p w14:paraId="542378B4" w14:textId="77777777" w:rsidR="00F73011" w:rsidRDefault="00F73011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38.521-1; TS/TR ... CR ... </w:t>
            </w:r>
          </w:p>
        </w:tc>
      </w:tr>
      <w:tr w:rsidR="00F73011" w14:paraId="45BD1694" w14:textId="77777777" w:rsidTr="009F19BE">
        <w:tc>
          <w:tcPr>
            <w:tcW w:w="879" w:type="dxa"/>
          </w:tcPr>
          <w:p w14:paraId="2B3C11FE" w14:textId="77777777" w:rsidR="00F73011" w:rsidRDefault="00F73011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A8B0894" w14:textId="77777777" w:rsidR="00F73011" w:rsidRDefault="00F73011" w:rsidP="009F19BE">
            <w:r>
              <w:rPr>
                <w:sz w:val="16"/>
                <w:szCs w:val="16"/>
              </w:rPr>
              <w:t>3115</w:t>
            </w:r>
          </w:p>
        </w:tc>
        <w:tc>
          <w:tcPr>
            <w:tcW w:w="517" w:type="dxa"/>
          </w:tcPr>
          <w:p w14:paraId="02D4DE4D" w14:textId="77777777" w:rsidR="00F73011" w:rsidRDefault="00F73011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60DCDB" w14:textId="77777777" w:rsidR="00F73011" w:rsidRDefault="00F73011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E058FD6" w14:textId="77777777" w:rsidR="00F73011" w:rsidRDefault="00F73011" w:rsidP="009F19BE">
            <w:r>
              <w:rPr>
                <w:sz w:val="16"/>
                <w:szCs w:val="16"/>
              </w:rPr>
              <w:t>Big CR to 38.101-1 new combinations for HPUE_NR_CADC_SUL_R19</w:t>
            </w:r>
          </w:p>
        </w:tc>
        <w:tc>
          <w:tcPr>
            <w:tcW w:w="517" w:type="dxa"/>
          </w:tcPr>
          <w:p w14:paraId="066BB9CC" w14:textId="77777777" w:rsidR="00F73011" w:rsidRDefault="00F73011" w:rsidP="009F19B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DC36B4C" w14:textId="77777777" w:rsidR="00F73011" w:rsidRDefault="00F73011" w:rsidP="009F19BE"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 w14:paraId="7CF8388B" w14:textId="77777777" w:rsidR="00F73011" w:rsidRDefault="00F73011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99E291A" w14:textId="77777777" w:rsidR="00F73011" w:rsidRDefault="00F73011" w:rsidP="009F19BE">
            <w:r>
              <w:rPr>
                <w:sz w:val="16"/>
                <w:szCs w:val="16"/>
              </w:rPr>
              <w:t>R4-2521300</w:t>
            </w:r>
          </w:p>
        </w:tc>
        <w:tc>
          <w:tcPr>
            <w:tcW w:w="1597" w:type="dxa"/>
          </w:tcPr>
          <w:p w14:paraId="239BA6FC" w14:textId="77777777" w:rsidR="00F73011" w:rsidRDefault="00F73011" w:rsidP="009F19BE">
            <w:r>
              <w:rPr>
                <w:sz w:val="16"/>
                <w:szCs w:val="16"/>
              </w:rPr>
              <w:t>China Telecom, China Unicom</w:t>
            </w:r>
          </w:p>
        </w:tc>
        <w:tc>
          <w:tcPr>
            <w:tcW w:w="1122" w:type="dxa"/>
          </w:tcPr>
          <w:p w14:paraId="2561D18A" w14:textId="77777777" w:rsidR="00F73011" w:rsidRDefault="00F73011" w:rsidP="009F19BE">
            <w:r>
              <w:rPr>
                <w:sz w:val="16"/>
                <w:szCs w:val="16"/>
              </w:rPr>
              <w:t>HPUE_NR_CADC_SUL_R19</w:t>
            </w:r>
          </w:p>
        </w:tc>
        <w:tc>
          <w:tcPr>
            <w:tcW w:w="2323" w:type="dxa"/>
          </w:tcPr>
          <w:p w14:paraId="34B05341" w14:textId="77777777" w:rsidR="00F73011" w:rsidRDefault="00F73011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76C053" w14:textId="77777777" w:rsidR="00F73011" w:rsidRDefault="00F73011" w:rsidP="009F19BE">
            <w:pPr>
              <w:rPr>
                <w:sz w:val="16"/>
                <w:szCs w:val="16"/>
              </w:rPr>
            </w:pPr>
          </w:p>
        </w:tc>
      </w:tr>
      <w:tr w:rsidR="00F73011" w14:paraId="25410BAE" w14:textId="77777777" w:rsidTr="009F19BE">
        <w:tc>
          <w:tcPr>
            <w:tcW w:w="879" w:type="dxa"/>
          </w:tcPr>
          <w:p w14:paraId="0218114C" w14:textId="77777777" w:rsidR="00F73011" w:rsidRDefault="00F73011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05C48CE" w14:textId="77777777" w:rsidR="00F73011" w:rsidRDefault="00F73011" w:rsidP="009F19BE">
            <w:r>
              <w:rPr>
                <w:sz w:val="16"/>
                <w:szCs w:val="16"/>
              </w:rPr>
              <w:t>3116</w:t>
            </w:r>
          </w:p>
        </w:tc>
        <w:tc>
          <w:tcPr>
            <w:tcW w:w="517" w:type="dxa"/>
          </w:tcPr>
          <w:p w14:paraId="1F61E985" w14:textId="77777777" w:rsidR="00F73011" w:rsidRDefault="00F73011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A486644" w14:textId="77777777" w:rsidR="00F73011" w:rsidRDefault="00F73011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687F51B" w14:textId="77777777" w:rsidR="00F73011" w:rsidRDefault="00F73011" w:rsidP="009F19BE">
            <w:r>
              <w:rPr>
                <w:sz w:val="16"/>
                <w:szCs w:val="16"/>
              </w:rPr>
              <w:t>(HPUE_NR_CADC_SUL_R19-Core) CR for correction on missing PC2 NOTE for CA_n1-n78-n79 and CA_n28-n78-n79</w:t>
            </w:r>
          </w:p>
        </w:tc>
        <w:tc>
          <w:tcPr>
            <w:tcW w:w="517" w:type="dxa"/>
          </w:tcPr>
          <w:p w14:paraId="78D2BB56" w14:textId="77777777" w:rsidR="00F73011" w:rsidRDefault="00F73011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69CABA" w14:textId="77777777" w:rsidR="00F73011" w:rsidRDefault="00F73011" w:rsidP="009F19BE"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 w14:paraId="40931E68" w14:textId="77777777" w:rsidR="00F73011" w:rsidRDefault="00F73011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70257A4" w14:textId="77777777" w:rsidR="00F73011" w:rsidRDefault="00F73011" w:rsidP="009F19BE">
            <w:r>
              <w:rPr>
                <w:sz w:val="16"/>
                <w:szCs w:val="16"/>
              </w:rPr>
              <w:t>R4-2523202</w:t>
            </w:r>
          </w:p>
        </w:tc>
        <w:tc>
          <w:tcPr>
            <w:tcW w:w="1597" w:type="dxa"/>
          </w:tcPr>
          <w:p w14:paraId="5FE922F1" w14:textId="77777777" w:rsidR="00F73011" w:rsidRDefault="00F73011" w:rsidP="009F19BE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0DEE54C4" w14:textId="77777777" w:rsidR="00F73011" w:rsidRDefault="00F73011" w:rsidP="009F19BE">
            <w:r>
              <w:rPr>
                <w:sz w:val="16"/>
                <w:szCs w:val="16"/>
              </w:rPr>
              <w:t>HPUE_NR_CADC_SUL_R19-Core</w:t>
            </w:r>
          </w:p>
        </w:tc>
        <w:tc>
          <w:tcPr>
            <w:tcW w:w="2323" w:type="dxa"/>
          </w:tcPr>
          <w:p w14:paraId="0B36952F" w14:textId="77777777" w:rsidR="00F73011" w:rsidRDefault="00F73011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05E578" w14:textId="77777777" w:rsidR="00F73011" w:rsidRDefault="00F73011" w:rsidP="009F19BE">
            <w:pPr>
              <w:rPr>
                <w:sz w:val="16"/>
                <w:szCs w:val="16"/>
              </w:rPr>
            </w:pPr>
          </w:p>
        </w:tc>
      </w:tr>
      <w:tr w:rsidR="00F73011" w14:paraId="3C2CF0F6" w14:textId="77777777" w:rsidTr="009F19BE">
        <w:tc>
          <w:tcPr>
            <w:tcW w:w="879" w:type="dxa"/>
          </w:tcPr>
          <w:p w14:paraId="4B69D8F1" w14:textId="77777777" w:rsidR="00F73011" w:rsidRDefault="00F73011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6B48160" w14:textId="77777777" w:rsidR="00F73011" w:rsidRDefault="00F73011" w:rsidP="009F19BE">
            <w:r>
              <w:rPr>
                <w:sz w:val="16"/>
                <w:szCs w:val="16"/>
              </w:rPr>
              <w:t>3117</w:t>
            </w:r>
          </w:p>
        </w:tc>
        <w:tc>
          <w:tcPr>
            <w:tcW w:w="517" w:type="dxa"/>
          </w:tcPr>
          <w:p w14:paraId="45D401F6" w14:textId="77777777" w:rsidR="00F73011" w:rsidRDefault="00F73011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5C1C25" w14:textId="77777777" w:rsidR="00F73011" w:rsidRDefault="00F73011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5B0B937" w14:textId="77777777" w:rsidR="00F73011" w:rsidRDefault="00F73011" w:rsidP="009F19BE">
            <w:r>
              <w:rPr>
                <w:sz w:val="16"/>
                <w:szCs w:val="16"/>
              </w:rPr>
              <w:t>(HPUE_NR_CADC_SUL_R19-Core) CR for adding PC2 NOTE for BCS4 and BCS5 of CA_n28-n78-n79</w:t>
            </w:r>
          </w:p>
        </w:tc>
        <w:tc>
          <w:tcPr>
            <w:tcW w:w="517" w:type="dxa"/>
          </w:tcPr>
          <w:p w14:paraId="17BE63E6" w14:textId="77777777" w:rsidR="00F73011" w:rsidRDefault="00F73011" w:rsidP="009F19B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E0B3E33" w14:textId="77777777" w:rsidR="00F73011" w:rsidRDefault="00F73011" w:rsidP="009F19BE"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 w14:paraId="105E2DF4" w14:textId="77777777" w:rsidR="00F73011" w:rsidRDefault="00F73011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815B433" w14:textId="77777777" w:rsidR="00F73011" w:rsidRDefault="00F73011" w:rsidP="009F19BE">
            <w:r>
              <w:rPr>
                <w:sz w:val="16"/>
                <w:szCs w:val="16"/>
              </w:rPr>
              <w:t>R4-2523204</w:t>
            </w:r>
          </w:p>
        </w:tc>
        <w:tc>
          <w:tcPr>
            <w:tcW w:w="1597" w:type="dxa"/>
          </w:tcPr>
          <w:p w14:paraId="43AEB1BD" w14:textId="77777777" w:rsidR="00F73011" w:rsidRDefault="00F73011" w:rsidP="009F19BE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1FE575C1" w14:textId="77777777" w:rsidR="00F73011" w:rsidRDefault="00F73011" w:rsidP="009F19BE">
            <w:r>
              <w:rPr>
                <w:sz w:val="16"/>
                <w:szCs w:val="16"/>
              </w:rPr>
              <w:t>HPUE_NR_CADC_SUL_R19-Core</w:t>
            </w:r>
          </w:p>
        </w:tc>
        <w:tc>
          <w:tcPr>
            <w:tcW w:w="2323" w:type="dxa"/>
          </w:tcPr>
          <w:p w14:paraId="40E33BA3" w14:textId="77777777" w:rsidR="00F73011" w:rsidRDefault="00F73011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73C3D7" w14:textId="77777777" w:rsidR="00F73011" w:rsidRDefault="00F73011" w:rsidP="009F19BE">
            <w:pPr>
              <w:rPr>
                <w:sz w:val="16"/>
                <w:szCs w:val="16"/>
              </w:rPr>
            </w:pPr>
          </w:p>
        </w:tc>
      </w:tr>
    </w:tbl>
    <w:p w14:paraId="44B0257D" w14:textId="77777777" w:rsidR="00F73011" w:rsidRDefault="00F73011" w:rsidP="00F73011">
      <w:pPr>
        <w:rPr>
          <w:rFonts w:eastAsiaTheme="minorEastAsia"/>
        </w:rPr>
      </w:pPr>
    </w:p>
    <w:p w14:paraId="349AF2B2" w14:textId="3122B2B6" w:rsidR="00F73011" w:rsidRPr="00054EC9" w:rsidRDefault="00054EC9" w:rsidP="00054EC9">
      <w:pPr>
        <w:pStyle w:val="Heading1"/>
        <w:rPr>
          <w:rFonts w:hint="eastAsia"/>
          <w:sz w:val="20"/>
        </w:rPr>
      </w:pPr>
      <w:r>
        <w:lastRenderedPageBreak/>
        <w:t>9.6.3.3</w:t>
      </w:r>
      <w:r>
        <w:tab/>
        <w:t xml:space="preserve">Core part: Rel-19 High power UE (power class 1.5 and 2) for NR FR1 TDD/FDD single band for handheld/FWA UEs, and </w:t>
      </w:r>
      <w:proofErr w:type="gramStart"/>
      <w:r>
        <w:t>high power</w:t>
      </w:r>
      <w:proofErr w:type="gramEnd"/>
      <w:r>
        <w:t xml:space="preserve"> UE operation (power class 1) for fixed-wireless/vehicle-mounted use cases in a single NR band</w:t>
      </w:r>
      <w:r>
        <w:rPr>
          <w:rFonts w:eastAsiaTheme="minorEastAsia" w:hint="eastAsia"/>
        </w:rPr>
        <w:t xml:space="preserve"> </w:t>
      </w:r>
      <w:r w:rsidRPr="00054EC9">
        <w:rPr>
          <w:sz w:val="20"/>
        </w:rPr>
        <w:t>[RAN4 WI: HPUE_NR_FR1_bands_R19-Core]</w:t>
      </w:r>
    </w:p>
    <w:p w14:paraId="375D58AD" w14:textId="5D98A649" w:rsidR="00F73011" w:rsidRDefault="00054EC9" w:rsidP="00F73011">
      <w:pPr>
        <w:rPr>
          <w:rFonts w:ascii="Arial" w:eastAsiaTheme="minorEastAsia" w:hAnsi="Arial" w:cs="Arial"/>
          <w:b/>
          <w:sz w:val="24"/>
          <w:szCs w:val="24"/>
        </w:rPr>
      </w:pPr>
      <w:r w:rsidRPr="00054EC9">
        <w:rPr>
          <w:rFonts w:ascii="Arial" w:eastAsiaTheme="minorEastAsia" w:hAnsi="Arial" w:cs="Arial"/>
          <w:b/>
          <w:sz w:val="24"/>
          <w:szCs w:val="24"/>
        </w:rPr>
        <w:t>RP-253644</w:t>
      </w:r>
      <w:r w:rsidRPr="00054EC9">
        <w:rPr>
          <w:rFonts w:ascii="Arial" w:eastAsiaTheme="minorEastAsia" w:hAnsi="Arial" w:cs="Arial"/>
          <w:b/>
          <w:sz w:val="24"/>
          <w:szCs w:val="24"/>
        </w:rPr>
        <w:tab/>
        <w:t>RAN4 CRs to HPUE_NR_FR1_bands_R19-Core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54EC9" w:rsidRPr="004E535C" w14:paraId="55251DCC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804AF1D" w14:textId="77777777" w:rsidR="00054EC9" w:rsidRPr="00BF1EB6" w:rsidRDefault="00054EC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6BEA90D" w14:textId="77777777" w:rsidR="00054EC9" w:rsidRPr="00BF1EB6" w:rsidRDefault="00054EC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B68366E" w14:textId="77777777" w:rsidR="00054EC9" w:rsidRPr="00BF1EB6" w:rsidRDefault="00054EC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7FD0A95" w14:textId="77777777" w:rsidR="00054EC9" w:rsidRPr="00BF1EB6" w:rsidRDefault="00054EC9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618BA9E7" w14:textId="77777777" w:rsidR="00054EC9" w:rsidRPr="00BF1EB6" w:rsidRDefault="00054EC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601F077" w14:textId="77777777" w:rsidR="00054EC9" w:rsidRPr="00BF1EB6" w:rsidRDefault="00054EC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372CE23" w14:textId="77777777" w:rsidR="00054EC9" w:rsidRPr="00BF1EB6" w:rsidRDefault="00054EC9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765AE470" w14:textId="77777777" w:rsidR="00054EC9" w:rsidRPr="00BF1EB6" w:rsidRDefault="00054EC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7FA80B8" w14:textId="77777777" w:rsidR="00054EC9" w:rsidRPr="00BF1EB6" w:rsidRDefault="00054EC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028D935" w14:textId="77777777" w:rsidR="00054EC9" w:rsidRPr="00BF1EB6" w:rsidRDefault="00054EC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A2168DF" w14:textId="77777777" w:rsidR="00054EC9" w:rsidRPr="00BF1EB6" w:rsidRDefault="00054EC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EC109B5" w14:textId="77777777" w:rsidR="00054EC9" w:rsidRPr="00BF1EB6" w:rsidRDefault="00054EC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E9E2CAF" w14:textId="77777777" w:rsidR="00054EC9" w:rsidRPr="00BF1EB6" w:rsidRDefault="00054EC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54EC9" w14:paraId="392DAC82" w14:textId="77777777" w:rsidTr="009F19BE">
        <w:tc>
          <w:tcPr>
            <w:tcW w:w="879" w:type="dxa"/>
          </w:tcPr>
          <w:p w14:paraId="0BF50E5A" w14:textId="77777777" w:rsidR="00054EC9" w:rsidRDefault="00054EC9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334541B" w14:textId="77777777" w:rsidR="00054EC9" w:rsidRDefault="00054EC9" w:rsidP="009F19BE">
            <w:r>
              <w:rPr>
                <w:sz w:val="16"/>
                <w:szCs w:val="16"/>
              </w:rPr>
              <w:t>3060</w:t>
            </w:r>
          </w:p>
        </w:tc>
        <w:tc>
          <w:tcPr>
            <w:tcW w:w="517" w:type="dxa"/>
          </w:tcPr>
          <w:p w14:paraId="198B7F9B" w14:textId="77777777" w:rsidR="00054EC9" w:rsidRDefault="00054EC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AB1116" w14:textId="77777777" w:rsidR="00054EC9" w:rsidRDefault="00054EC9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8BB402D" w14:textId="77777777" w:rsidR="00054EC9" w:rsidRDefault="00054EC9" w:rsidP="009F19BE">
            <w:r>
              <w:rPr>
                <w:sz w:val="16"/>
                <w:szCs w:val="16"/>
              </w:rPr>
              <w:t>CR to TS 38.101-1 on introduction of HPUE CA and DC in bands n100 and n101 for FRMCS</w:t>
            </w:r>
          </w:p>
        </w:tc>
        <w:tc>
          <w:tcPr>
            <w:tcW w:w="517" w:type="dxa"/>
          </w:tcPr>
          <w:p w14:paraId="6299C740" w14:textId="77777777" w:rsidR="00054EC9" w:rsidRDefault="00054EC9" w:rsidP="009F19B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07DD856" w14:textId="77777777" w:rsidR="00054EC9" w:rsidRDefault="00054EC9" w:rsidP="009F19BE"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 w14:paraId="36E13F46" w14:textId="77777777" w:rsidR="00054EC9" w:rsidRDefault="00054EC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A4526B6" w14:textId="77777777" w:rsidR="00054EC9" w:rsidRDefault="00054EC9" w:rsidP="009F19BE">
            <w:r>
              <w:rPr>
                <w:sz w:val="16"/>
                <w:szCs w:val="16"/>
              </w:rPr>
              <w:t>R4-2520274</w:t>
            </w:r>
          </w:p>
        </w:tc>
        <w:tc>
          <w:tcPr>
            <w:tcW w:w="1597" w:type="dxa"/>
          </w:tcPr>
          <w:p w14:paraId="49EAFC7E" w14:textId="77777777" w:rsidR="00054EC9" w:rsidRDefault="00054EC9" w:rsidP="009F19BE">
            <w:r>
              <w:rPr>
                <w:sz w:val="16"/>
                <w:szCs w:val="16"/>
              </w:rPr>
              <w:t>Nokia, Union Inter. Chemins de Fer, Skyworks Solutions Inc</w:t>
            </w:r>
          </w:p>
        </w:tc>
        <w:tc>
          <w:tcPr>
            <w:tcW w:w="1122" w:type="dxa"/>
          </w:tcPr>
          <w:p w14:paraId="56E548A9" w14:textId="77777777" w:rsidR="00054EC9" w:rsidRDefault="00054EC9" w:rsidP="009F19BE">
            <w:r>
              <w:rPr>
                <w:sz w:val="16"/>
                <w:szCs w:val="16"/>
              </w:rPr>
              <w:t>HPUE_NR_FR1_bands_R19-Core</w:t>
            </w:r>
          </w:p>
        </w:tc>
        <w:tc>
          <w:tcPr>
            <w:tcW w:w="2323" w:type="dxa"/>
          </w:tcPr>
          <w:p w14:paraId="352161E6" w14:textId="77777777" w:rsidR="00054EC9" w:rsidRDefault="00054EC9" w:rsidP="009F19BE">
            <w:r>
              <w:rPr>
                <w:sz w:val="16"/>
                <w:szCs w:val="16"/>
              </w:rPr>
              <w:t>6.2A.1.3, 6.2A.4.1.3, 6.2B.1</w:t>
            </w:r>
          </w:p>
        </w:tc>
        <w:tc>
          <w:tcPr>
            <w:tcW w:w="998" w:type="dxa"/>
          </w:tcPr>
          <w:p w14:paraId="5CB57A9C" w14:textId="77777777" w:rsidR="00054EC9" w:rsidRDefault="00054EC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38.521-1 CR ... ; TS/TR ... CR ... </w:t>
            </w:r>
          </w:p>
        </w:tc>
      </w:tr>
    </w:tbl>
    <w:p w14:paraId="186C95A5" w14:textId="77777777" w:rsidR="00F73011" w:rsidRDefault="00F73011" w:rsidP="00F73011">
      <w:pPr>
        <w:rPr>
          <w:rFonts w:eastAsiaTheme="minorEastAsia"/>
        </w:rPr>
      </w:pPr>
    </w:p>
    <w:p w14:paraId="18B587AD" w14:textId="6FDC03CF" w:rsidR="00F73011" w:rsidRPr="00F73011" w:rsidRDefault="00F7379B" w:rsidP="00F73011">
      <w:pPr>
        <w:pStyle w:val="Heading1"/>
        <w:rPr>
          <w:rFonts w:hint="eastAsia"/>
        </w:rPr>
      </w:pPr>
      <w:r w:rsidRPr="00F7379B">
        <w:t>9.6.4.1</w:t>
      </w:r>
      <w:r w:rsidRPr="00F7379B">
        <w:tab/>
        <w:t xml:space="preserve">Perf. part: NR FR1 7MHz Channel Bandwidth </w:t>
      </w:r>
      <w:r w:rsidRPr="00F7379B">
        <w:rPr>
          <w:sz w:val="20"/>
        </w:rPr>
        <w:t>[RAN4 WI: NR_FR1_7MHz_BW-Perf]</w:t>
      </w:r>
    </w:p>
    <w:p w14:paraId="0722BC30" w14:textId="2A09DBF4" w:rsidR="00F73011" w:rsidRDefault="00F7379B" w:rsidP="00F73011">
      <w:pPr>
        <w:rPr>
          <w:rFonts w:ascii="Arial" w:eastAsiaTheme="minorEastAsia" w:hAnsi="Arial" w:cs="Arial"/>
          <w:b/>
          <w:sz w:val="24"/>
          <w:szCs w:val="24"/>
        </w:rPr>
      </w:pPr>
      <w:r w:rsidRPr="00F7379B">
        <w:rPr>
          <w:rFonts w:ascii="Arial" w:eastAsiaTheme="minorEastAsia" w:hAnsi="Arial" w:cs="Arial"/>
          <w:b/>
          <w:sz w:val="24"/>
          <w:szCs w:val="24"/>
        </w:rPr>
        <w:t>RP-253645</w:t>
      </w:r>
      <w:r w:rsidRPr="00F7379B">
        <w:rPr>
          <w:rFonts w:ascii="Arial" w:eastAsiaTheme="minorEastAsia" w:hAnsi="Arial" w:cs="Arial"/>
          <w:b/>
          <w:sz w:val="24"/>
          <w:szCs w:val="24"/>
        </w:rPr>
        <w:tab/>
        <w:t>RAN4 CRs to NR_FR1_7MHz_BW-Perf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7379B" w:rsidRPr="004E535C" w14:paraId="5CEA2E2B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3197528" w14:textId="77777777" w:rsidR="00F7379B" w:rsidRPr="00BF1EB6" w:rsidRDefault="00F7379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2B02C6A" w14:textId="77777777" w:rsidR="00F7379B" w:rsidRPr="00BF1EB6" w:rsidRDefault="00F7379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BA4B0C7" w14:textId="77777777" w:rsidR="00F7379B" w:rsidRPr="00BF1EB6" w:rsidRDefault="00F7379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81EAD12" w14:textId="77777777" w:rsidR="00F7379B" w:rsidRPr="00BF1EB6" w:rsidRDefault="00F7379B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1BE238CC" w14:textId="77777777" w:rsidR="00F7379B" w:rsidRPr="00BF1EB6" w:rsidRDefault="00F7379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0A9B8DC" w14:textId="77777777" w:rsidR="00F7379B" w:rsidRPr="00BF1EB6" w:rsidRDefault="00F7379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25A618" w14:textId="77777777" w:rsidR="00F7379B" w:rsidRPr="00BF1EB6" w:rsidRDefault="00F7379B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316195DA" w14:textId="77777777" w:rsidR="00F7379B" w:rsidRPr="00BF1EB6" w:rsidRDefault="00F7379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7BE8957" w14:textId="77777777" w:rsidR="00F7379B" w:rsidRPr="00BF1EB6" w:rsidRDefault="00F7379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3A78A79" w14:textId="77777777" w:rsidR="00F7379B" w:rsidRPr="00BF1EB6" w:rsidRDefault="00F7379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D7822D1" w14:textId="77777777" w:rsidR="00F7379B" w:rsidRPr="00BF1EB6" w:rsidRDefault="00F7379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4DC841E" w14:textId="77777777" w:rsidR="00F7379B" w:rsidRPr="00BF1EB6" w:rsidRDefault="00F7379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AC544B8" w14:textId="77777777" w:rsidR="00F7379B" w:rsidRPr="00BF1EB6" w:rsidRDefault="00F7379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7379B" w14:paraId="2BF5F750" w14:textId="77777777" w:rsidTr="009F19BE">
        <w:tc>
          <w:tcPr>
            <w:tcW w:w="879" w:type="dxa"/>
          </w:tcPr>
          <w:p w14:paraId="1EFA13F8" w14:textId="77777777" w:rsidR="00F7379B" w:rsidRDefault="00F7379B" w:rsidP="009F19BE">
            <w:r>
              <w:rPr>
                <w:sz w:val="16"/>
                <w:szCs w:val="16"/>
              </w:rPr>
              <w:t>37.113</w:t>
            </w:r>
          </w:p>
        </w:tc>
        <w:tc>
          <w:tcPr>
            <w:tcW w:w="637" w:type="dxa"/>
          </w:tcPr>
          <w:p w14:paraId="7ADCDD98" w14:textId="77777777" w:rsidR="00F7379B" w:rsidRDefault="00F7379B" w:rsidP="009F19BE">
            <w:r>
              <w:rPr>
                <w:sz w:val="16"/>
                <w:szCs w:val="16"/>
              </w:rPr>
              <w:t>0143</w:t>
            </w:r>
          </w:p>
        </w:tc>
        <w:tc>
          <w:tcPr>
            <w:tcW w:w="517" w:type="dxa"/>
          </w:tcPr>
          <w:p w14:paraId="062DFB85" w14:textId="77777777" w:rsidR="00F7379B" w:rsidRDefault="00F7379B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16D4FD" w14:textId="77777777" w:rsidR="00F7379B" w:rsidRDefault="00F7379B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FF5C62D" w14:textId="77777777" w:rsidR="00F7379B" w:rsidRDefault="00F7379B" w:rsidP="009F19BE">
            <w:r>
              <w:rPr>
                <w:sz w:val="16"/>
                <w:szCs w:val="16"/>
              </w:rPr>
              <w:t>(NR_FR1_7MHz_BW-Perf) CR to TS 37.113: Correction of channel bandwidths for performance criteria for continuous phenomena</w:t>
            </w:r>
          </w:p>
        </w:tc>
        <w:tc>
          <w:tcPr>
            <w:tcW w:w="517" w:type="dxa"/>
          </w:tcPr>
          <w:p w14:paraId="72C08523" w14:textId="77777777" w:rsidR="00F7379B" w:rsidRDefault="00F7379B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C072EB" w14:textId="77777777" w:rsidR="00F7379B" w:rsidRDefault="00F7379B" w:rsidP="009F19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8058E18" w14:textId="77777777" w:rsidR="00F7379B" w:rsidRDefault="00F7379B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828F7B3" w14:textId="77777777" w:rsidR="00F7379B" w:rsidRDefault="00F7379B" w:rsidP="009F19BE">
            <w:r>
              <w:rPr>
                <w:sz w:val="16"/>
                <w:szCs w:val="16"/>
              </w:rPr>
              <w:t>R4-2522189</w:t>
            </w:r>
          </w:p>
        </w:tc>
        <w:tc>
          <w:tcPr>
            <w:tcW w:w="1597" w:type="dxa"/>
          </w:tcPr>
          <w:p w14:paraId="46B364B8" w14:textId="77777777" w:rsidR="00F7379B" w:rsidRDefault="00F7379B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6B2BC6C0" w14:textId="77777777" w:rsidR="00F7379B" w:rsidRDefault="00F7379B" w:rsidP="009F19BE">
            <w:r>
              <w:rPr>
                <w:sz w:val="16"/>
                <w:szCs w:val="16"/>
              </w:rPr>
              <w:t>NR_FR1_7MHz_BW-Perf</w:t>
            </w:r>
          </w:p>
        </w:tc>
        <w:tc>
          <w:tcPr>
            <w:tcW w:w="2323" w:type="dxa"/>
          </w:tcPr>
          <w:p w14:paraId="0974A0C6" w14:textId="77777777" w:rsidR="00F7379B" w:rsidRDefault="00F7379B" w:rsidP="009F19BE">
            <w:r>
              <w:rPr>
                <w:sz w:val="16"/>
                <w:szCs w:val="16"/>
              </w:rPr>
              <w:t>6.1.5</w:t>
            </w:r>
          </w:p>
        </w:tc>
        <w:tc>
          <w:tcPr>
            <w:tcW w:w="998" w:type="dxa"/>
          </w:tcPr>
          <w:p w14:paraId="5A488A7E" w14:textId="77777777" w:rsidR="00F7379B" w:rsidRDefault="00F7379B" w:rsidP="009F19BE">
            <w:r>
              <w:rPr>
                <w:sz w:val="16"/>
                <w:szCs w:val="16"/>
              </w:rPr>
              <w:t xml:space="preserve">TS 38.113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F7379B" w14:paraId="3BF07A6E" w14:textId="77777777" w:rsidTr="009F19BE">
        <w:tc>
          <w:tcPr>
            <w:tcW w:w="879" w:type="dxa"/>
          </w:tcPr>
          <w:p w14:paraId="161D955A" w14:textId="77777777" w:rsidR="00F7379B" w:rsidRDefault="00F7379B" w:rsidP="009F19BE">
            <w:r>
              <w:rPr>
                <w:sz w:val="16"/>
                <w:szCs w:val="16"/>
              </w:rPr>
              <w:lastRenderedPageBreak/>
              <w:t>38.101-4</w:t>
            </w:r>
          </w:p>
        </w:tc>
        <w:tc>
          <w:tcPr>
            <w:tcW w:w="637" w:type="dxa"/>
          </w:tcPr>
          <w:p w14:paraId="07F756A5" w14:textId="77777777" w:rsidR="00F7379B" w:rsidRDefault="00F7379B" w:rsidP="009F19BE">
            <w:r>
              <w:rPr>
                <w:sz w:val="16"/>
                <w:szCs w:val="16"/>
              </w:rPr>
              <w:t>0843</w:t>
            </w:r>
          </w:p>
        </w:tc>
        <w:tc>
          <w:tcPr>
            <w:tcW w:w="517" w:type="dxa"/>
          </w:tcPr>
          <w:p w14:paraId="36C3AD37" w14:textId="77777777" w:rsidR="00F7379B" w:rsidRDefault="00F7379B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BD8F671" w14:textId="77777777" w:rsidR="00F7379B" w:rsidRDefault="00F7379B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D731044" w14:textId="77777777" w:rsidR="00F7379B" w:rsidRDefault="00F7379B" w:rsidP="009F19BE">
            <w:proofErr w:type="spellStart"/>
            <w:r>
              <w:rPr>
                <w:sz w:val="16"/>
                <w:szCs w:val="16"/>
              </w:rPr>
              <w:t>BigCR</w:t>
            </w:r>
            <w:proofErr w:type="spellEnd"/>
            <w:r>
              <w:rPr>
                <w:sz w:val="16"/>
                <w:szCs w:val="16"/>
              </w:rPr>
              <w:t xml:space="preserve"> on 38.101-4 introducing demodulation and CSI requirements for 7MHz</w:t>
            </w:r>
          </w:p>
        </w:tc>
        <w:tc>
          <w:tcPr>
            <w:tcW w:w="517" w:type="dxa"/>
          </w:tcPr>
          <w:p w14:paraId="6243B18E" w14:textId="77777777" w:rsidR="00F7379B" w:rsidRDefault="00F7379B" w:rsidP="009F19B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9FF7EE8" w14:textId="77777777" w:rsidR="00F7379B" w:rsidRDefault="00F7379B" w:rsidP="009F19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39B480D2" w14:textId="77777777" w:rsidR="00F7379B" w:rsidRDefault="00F7379B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CBEB966" w14:textId="77777777" w:rsidR="00F7379B" w:rsidRDefault="00F7379B" w:rsidP="009F19BE">
            <w:r>
              <w:rPr>
                <w:sz w:val="16"/>
                <w:szCs w:val="16"/>
              </w:rPr>
              <w:t>R4-2523233</w:t>
            </w:r>
          </w:p>
        </w:tc>
        <w:tc>
          <w:tcPr>
            <w:tcW w:w="1597" w:type="dxa"/>
          </w:tcPr>
          <w:p w14:paraId="1BDB7857" w14:textId="77777777" w:rsidR="00F7379B" w:rsidRDefault="00F7379B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4DA465DD" w14:textId="77777777" w:rsidR="00F7379B" w:rsidRDefault="00F7379B" w:rsidP="009F19BE">
            <w:r>
              <w:rPr>
                <w:sz w:val="16"/>
                <w:szCs w:val="16"/>
              </w:rPr>
              <w:t>NR_FR1_7MHz_BW-Perf</w:t>
            </w:r>
          </w:p>
        </w:tc>
        <w:tc>
          <w:tcPr>
            <w:tcW w:w="2323" w:type="dxa"/>
          </w:tcPr>
          <w:p w14:paraId="36E4BB55" w14:textId="77777777" w:rsidR="00F7379B" w:rsidRDefault="00F7379B" w:rsidP="009F19BE">
            <w:r>
              <w:rPr>
                <w:sz w:val="16"/>
                <w:szCs w:val="16"/>
              </w:rPr>
              <w:t>A.3.2.1.1, Table A.3.2.1.1-10 (R4-2520628)5.5A.1, 6.2A.3.1.1 (R4-2520051)5.2, 5.2A.2, 5.2A.3 (R4-2520251)</w:t>
            </w:r>
          </w:p>
        </w:tc>
        <w:tc>
          <w:tcPr>
            <w:tcW w:w="998" w:type="dxa"/>
          </w:tcPr>
          <w:p w14:paraId="7FF382DE" w14:textId="77777777" w:rsidR="00F7379B" w:rsidRDefault="00F7379B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TS38.521-4 ; TS/TR ... CR ... </w:t>
            </w:r>
          </w:p>
        </w:tc>
      </w:tr>
      <w:tr w:rsidR="00F7379B" w14:paraId="09F24027" w14:textId="77777777" w:rsidTr="009F19BE">
        <w:tc>
          <w:tcPr>
            <w:tcW w:w="879" w:type="dxa"/>
          </w:tcPr>
          <w:p w14:paraId="1395AA80" w14:textId="77777777" w:rsidR="00F7379B" w:rsidRDefault="00F7379B" w:rsidP="009F19BE">
            <w:r>
              <w:rPr>
                <w:sz w:val="16"/>
                <w:szCs w:val="16"/>
              </w:rPr>
              <w:t>38.113</w:t>
            </w:r>
          </w:p>
        </w:tc>
        <w:tc>
          <w:tcPr>
            <w:tcW w:w="637" w:type="dxa"/>
          </w:tcPr>
          <w:p w14:paraId="6FBAB07C" w14:textId="77777777" w:rsidR="00F7379B" w:rsidRDefault="00F7379B" w:rsidP="009F19BE">
            <w:r>
              <w:rPr>
                <w:sz w:val="16"/>
                <w:szCs w:val="16"/>
              </w:rPr>
              <w:t>0085</w:t>
            </w:r>
          </w:p>
        </w:tc>
        <w:tc>
          <w:tcPr>
            <w:tcW w:w="517" w:type="dxa"/>
          </w:tcPr>
          <w:p w14:paraId="681189E5" w14:textId="77777777" w:rsidR="00F7379B" w:rsidRDefault="00F7379B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E3F1FC" w14:textId="77777777" w:rsidR="00F7379B" w:rsidRDefault="00F7379B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AC6F137" w14:textId="77777777" w:rsidR="00F7379B" w:rsidRDefault="00F7379B" w:rsidP="009F19BE">
            <w:r>
              <w:rPr>
                <w:sz w:val="16"/>
                <w:szCs w:val="16"/>
              </w:rPr>
              <w:t>(NR_FR1_7MHz_BW-Perf) CR to TS 38.113: Correction of channel bandwidths for performance criteria for continuous phenomena</w:t>
            </w:r>
          </w:p>
        </w:tc>
        <w:tc>
          <w:tcPr>
            <w:tcW w:w="517" w:type="dxa"/>
          </w:tcPr>
          <w:p w14:paraId="1D20AC51" w14:textId="77777777" w:rsidR="00F7379B" w:rsidRDefault="00F7379B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7F5108" w14:textId="77777777" w:rsidR="00F7379B" w:rsidRDefault="00F7379B" w:rsidP="009F19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74545CD2" w14:textId="77777777" w:rsidR="00F7379B" w:rsidRDefault="00F7379B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379D7FA" w14:textId="77777777" w:rsidR="00F7379B" w:rsidRDefault="00F7379B" w:rsidP="009F19BE">
            <w:r>
              <w:rPr>
                <w:sz w:val="16"/>
                <w:szCs w:val="16"/>
              </w:rPr>
              <w:t>R4-2522188</w:t>
            </w:r>
          </w:p>
        </w:tc>
        <w:tc>
          <w:tcPr>
            <w:tcW w:w="1597" w:type="dxa"/>
          </w:tcPr>
          <w:p w14:paraId="545F7D0B" w14:textId="77777777" w:rsidR="00F7379B" w:rsidRDefault="00F7379B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6E4CE60F" w14:textId="77777777" w:rsidR="00F7379B" w:rsidRDefault="00F7379B" w:rsidP="009F19BE">
            <w:r>
              <w:rPr>
                <w:sz w:val="16"/>
                <w:szCs w:val="16"/>
              </w:rPr>
              <w:t>NR_FR1_7MHz_BW-Perf</w:t>
            </w:r>
          </w:p>
        </w:tc>
        <w:tc>
          <w:tcPr>
            <w:tcW w:w="2323" w:type="dxa"/>
          </w:tcPr>
          <w:p w14:paraId="1722D034" w14:textId="77777777" w:rsidR="00F7379B" w:rsidRDefault="00F7379B" w:rsidP="009F19BE">
            <w:r>
              <w:rPr>
                <w:sz w:val="16"/>
                <w:szCs w:val="16"/>
              </w:rPr>
              <w:t>6.1</w:t>
            </w:r>
          </w:p>
        </w:tc>
        <w:tc>
          <w:tcPr>
            <w:tcW w:w="998" w:type="dxa"/>
          </w:tcPr>
          <w:p w14:paraId="2D9A0D05" w14:textId="77777777" w:rsidR="00F7379B" w:rsidRDefault="00F7379B" w:rsidP="009F19BE">
            <w:r>
              <w:rPr>
                <w:sz w:val="16"/>
                <w:szCs w:val="16"/>
              </w:rPr>
              <w:t xml:space="preserve">TS 37.113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F7379B" w14:paraId="4CA88DE3" w14:textId="77777777" w:rsidTr="009F19BE">
        <w:tc>
          <w:tcPr>
            <w:tcW w:w="879" w:type="dxa"/>
          </w:tcPr>
          <w:p w14:paraId="2D93C8A6" w14:textId="77777777" w:rsidR="00F7379B" w:rsidRDefault="00F7379B" w:rsidP="009F19BE"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 w14:paraId="19854FCA" w14:textId="77777777" w:rsidR="00F7379B" w:rsidRDefault="00F7379B" w:rsidP="009F19BE">
            <w:r>
              <w:rPr>
                <w:sz w:val="16"/>
                <w:szCs w:val="16"/>
              </w:rPr>
              <w:t>0045</w:t>
            </w:r>
          </w:p>
        </w:tc>
        <w:tc>
          <w:tcPr>
            <w:tcW w:w="517" w:type="dxa"/>
          </w:tcPr>
          <w:p w14:paraId="2A52B6CD" w14:textId="77777777" w:rsidR="00F7379B" w:rsidRDefault="00F7379B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3B95B6" w14:textId="77777777" w:rsidR="00F7379B" w:rsidRDefault="00F7379B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2EB4CA6" w14:textId="77777777" w:rsidR="00F7379B" w:rsidRDefault="00F7379B" w:rsidP="009F19BE">
            <w:r>
              <w:rPr>
                <w:sz w:val="16"/>
                <w:szCs w:val="16"/>
              </w:rPr>
              <w:t>(NR_FR1_7MHz_BW-Perf) CR to TS 38115-2 - 7 MHz channel BW exclusion</w:t>
            </w:r>
          </w:p>
        </w:tc>
        <w:tc>
          <w:tcPr>
            <w:tcW w:w="517" w:type="dxa"/>
          </w:tcPr>
          <w:p w14:paraId="17E83481" w14:textId="77777777" w:rsidR="00F7379B" w:rsidRDefault="00F7379B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32F52F" w14:textId="77777777" w:rsidR="00F7379B" w:rsidRDefault="00F7379B" w:rsidP="009F19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37F4DF05" w14:textId="77777777" w:rsidR="00F7379B" w:rsidRDefault="00F7379B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81C9F94" w14:textId="77777777" w:rsidR="00F7379B" w:rsidRDefault="00F7379B" w:rsidP="009F19BE">
            <w:r>
              <w:rPr>
                <w:sz w:val="16"/>
                <w:szCs w:val="16"/>
              </w:rPr>
              <w:t>R4-2521433</w:t>
            </w:r>
          </w:p>
        </w:tc>
        <w:tc>
          <w:tcPr>
            <w:tcW w:w="1597" w:type="dxa"/>
          </w:tcPr>
          <w:p w14:paraId="0D22C5AA" w14:textId="77777777" w:rsidR="00F7379B" w:rsidRDefault="00F7379B" w:rsidP="009F19BE"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 w14:paraId="0A05B685" w14:textId="77777777" w:rsidR="00F7379B" w:rsidRDefault="00F7379B" w:rsidP="009F19BE">
            <w:r>
              <w:rPr>
                <w:sz w:val="16"/>
                <w:szCs w:val="16"/>
              </w:rPr>
              <w:t>NR_FR1_7MHz_BW-Perf</w:t>
            </w:r>
          </w:p>
        </w:tc>
        <w:tc>
          <w:tcPr>
            <w:tcW w:w="2323" w:type="dxa"/>
          </w:tcPr>
          <w:p w14:paraId="1837C2CB" w14:textId="77777777" w:rsidR="00F7379B" w:rsidRDefault="00F7379B" w:rsidP="009F19BE">
            <w:r>
              <w:rPr>
                <w:sz w:val="16"/>
                <w:szCs w:val="16"/>
              </w:rPr>
              <w:t>5</w:t>
            </w:r>
          </w:p>
        </w:tc>
        <w:tc>
          <w:tcPr>
            <w:tcW w:w="998" w:type="dxa"/>
          </w:tcPr>
          <w:p w14:paraId="2E389B3F" w14:textId="77777777" w:rsidR="00F7379B" w:rsidRDefault="00F7379B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</w:tbl>
    <w:p w14:paraId="0F2EE9D9" w14:textId="77777777" w:rsidR="00F73011" w:rsidRDefault="00F73011" w:rsidP="00F73011">
      <w:pPr>
        <w:rPr>
          <w:rFonts w:eastAsiaTheme="minorEastAsia"/>
        </w:rPr>
      </w:pPr>
    </w:p>
    <w:p w14:paraId="15CDDC7D" w14:textId="4C86055A" w:rsidR="00F73011" w:rsidRPr="00F73011" w:rsidRDefault="00D12C6D" w:rsidP="00F73011">
      <w:pPr>
        <w:pStyle w:val="Heading1"/>
        <w:rPr>
          <w:rFonts w:hint="eastAsia"/>
        </w:rPr>
      </w:pPr>
      <w:r w:rsidRPr="00D12C6D">
        <w:t>9.7</w:t>
      </w:r>
      <w:r w:rsidRPr="00D12C6D">
        <w:tab/>
        <w:t>Small Technical Enhancements and Improvements for REL-19</w:t>
      </w:r>
      <w:r w:rsidRPr="00D12C6D">
        <w:rPr>
          <w:sz w:val="20"/>
        </w:rPr>
        <w:t xml:space="preserve"> [TEI19]</w:t>
      </w:r>
    </w:p>
    <w:p w14:paraId="159052CC" w14:textId="7129609A" w:rsidR="00F73011" w:rsidRDefault="00D12C6D" w:rsidP="00F73011">
      <w:pPr>
        <w:rPr>
          <w:rFonts w:ascii="Arial" w:eastAsiaTheme="minorEastAsia" w:hAnsi="Arial" w:cs="Arial"/>
          <w:b/>
          <w:sz w:val="24"/>
          <w:szCs w:val="24"/>
        </w:rPr>
      </w:pPr>
      <w:r w:rsidRPr="00D12C6D">
        <w:rPr>
          <w:rFonts w:ascii="Arial" w:eastAsiaTheme="minorEastAsia" w:hAnsi="Arial" w:cs="Arial"/>
          <w:b/>
          <w:sz w:val="24"/>
          <w:szCs w:val="24"/>
        </w:rPr>
        <w:t>RP-253646</w:t>
      </w:r>
      <w:r w:rsidRPr="00D12C6D">
        <w:rPr>
          <w:rFonts w:ascii="Arial" w:eastAsiaTheme="minorEastAsia" w:hAnsi="Arial" w:cs="Arial"/>
          <w:b/>
          <w:sz w:val="24"/>
          <w:szCs w:val="24"/>
        </w:rPr>
        <w:tab/>
        <w:t>RAN4 CRs to TEI19 - Batch 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12C6D" w:rsidRPr="004E535C" w14:paraId="58440A20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60E98F9" w14:textId="77777777" w:rsidR="00D12C6D" w:rsidRPr="00BF1EB6" w:rsidRDefault="00D12C6D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90F4F44" w14:textId="77777777" w:rsidR="00D12C6D" w:rsidRPr="00BF1EB6" w:rsidRDefault="00D12C6D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B60B020" w14:textId="77777777" w:rsidR="00D12C6D" w:rsidRPr="00BF1EB6" w:rsidRDefault="00D12C6D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751C651" w14:textId="77777777" w:rsidR="00D12C6D" w:rsidRPr="00BF1EB6" w:rsidRDefault="00D12C6D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2731F3A9" w14:textId="77777777" w:rsidR="00D12C6D" w:rsidRPr="00BF1EB6" w:rsidRDefault="00D12C6D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25D52E4" w14:textId="77777777" w:rsidR="00D12C6D" w:rsidRPr="00BF1EB6" w:rsidRDefault="00D12C6D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141CD06" w14:textId="77777777" w:rsidR="00D12C6D" w:rsidRPr="00BF1EB6" w:rsidRDefault="00D12C6D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24630AA4" w14:textId="77777777" w:rsidR="00D12C6D" w:rsidRPr="00BF1EB6" w:rsidRDefault="00D12C6D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69BF68B" w14:textId="77777777" w:rsidR="00D12C6D" w:rsidRPr="00BF1EB6" w:rsidRDefault="00D12C6D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84DF87B" w14:textId="77777777" w:rsidR="00D12C6D" w:rsidRPr="00BF1EB6" w:rsidRDefault="00D12C6D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242532F" w14:textId="77777777" w:rsidR="00D12C6D" w:rsidRPr="00BF1EB6" w:rsidRDefault="00D12C6D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57E1D5F" w14:textId="77777777" w:rsidR="00D12C6D" w:rsidRPr="00BF1EB6" w:rsidRDefault="00D12C6D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239A38C" w14:textId="77777777" w:rsidR="00D12C6D" w:rsidRPr="00BF1EB6" w:rsidRDefault="00D12C6D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12C6D" w14:paraId="2EDA3849" w14:textId="77777777" w:rsidTr="009F19BE">
        <w:tc>
          <w:tcPr>
            <w:tcW w:w="879" w:type="dxa"/>
          </w:tcPr>
          <w:p w14:paraId="4545466A" w14:textId="77777777" w:rsidR="00D12C6D" w:rsidRDefault="00D12C6D" w:rsidP="009F19BE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0DAB33B7" w14:textId="77777777" w:rsidR="00D12C6D" w:rsidRDefault="00D12C6D" w:rsidP="009F19BE">
            <w:r>
              <w:rPr>
                <w:sz w:val="16"/>
                <w:szCs w:val="16"/>
              </w:rPr>
              <w:t>1030</w:t>
            </w:r>
          </w:p>
        </w:tc>
        <w:tc>
          <w:tcPr>
            <w:tcW w:w="517" w:type="dxa"/>
          </w:tcPr>
          <w:p w14:paraId="7BEBB9D6" w14:textId="77777777" w:rsidR="00D12C6D" w:rsidRDefault="00D12C6D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D453617" w14:textId="77777777" w:rsidR="00D12C6D" w:rsidRDefault="00D12C6D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338C0D7" w14:textId="77777777" w:rsidR="00D12C6D" w:rsidRDefault="00D12C6D" w:rsidP="009F19BE">
            <w:r>
              <w:rPr>
                <w:sz w:val="16"/>
                <w:szCs w:val="16"/>
              </w:rPr>
              <w:t>(TEI19-BDaT_simp_improvement) CR to 37.104 on framework simplification for co-location/co-existence requirements [</w:t>
            </w:r>
            <w:proofErr w:type="spellStart"/>
            <w:r>
              <w:rPr>
                <w:sz w:val="16"/>
                <w:szCs w:val="16"/>
              </w:rPr>
              <w:t>BDaT_simp_improvement</w:t>
            </w:r>
            <w:proofErr w:type="spellEnd"/>
            <w:r>
              <w:rPr>
                <w:sz w:val="16"/>
                <w:szCs w:val="16"/>
              </w:rPr>
              <w:t>]</w:t>
            </w:r>
          </w:p>
        </w:tc>
        <w:tc>
          <w:tcPr>
            <w:tcW w:w="517" w:type="dxa"/>
          </w:tcPr>
          <w:p w14:paraId="334A993A" w14:textId="77777777" w:rsidR="00D12C6D" w:rsidRDefault="00D12C6D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E5047D" w14:textId="77777777" w:rsidR="00D12C6D" w:rsidRDefault="00D12C6D" w:rsidP="009F19BE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1FEA05A8" w14:textId="77777777" w:rsidR="00D12C6D" w:rsidRDefault="00D12C6D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FE7B420" w14:textId="77777777" w:rsidR="00D12C6D" w:rsidRDefault="00D12C6D" w:rsidP="009F19BE">
            <w:r>
              <w:rPr>
                <w:sz w:val="16"/>
                <w:szCs w:val="16"/>
              </w:rPr>
              <w:t>R4-2522293</w:t>
            </w:r>
          </w:p>
        </w:tc>
        <w:tc>
          <w:tcPr>
            <w:tcW w:w="1597" w:type="dxa"/>
          </w:tcPr>
          <w:p w14:paraId="26F63560" w14:textId="77777777" w:rsidR="00D12C6D" w:rsidRDefault="00D12C6D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E6A6031" w14:textId="77777777" w:rsidR="00D12C6D" w:rsidRDefault="00D12C6D" w:rsidP="009F19BE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61F91A1B" w14:textId="77777777" w:rsidR="00D12C6D" w:rsidRDefault="00D12C6D" w:rsidP="009F19BE">
            <w:r>
              <w:rPr>
                <w:sz w:val="16"/>
                <w:szCs w:val="16"/>
              </w:rPr>
              <w:t>6.6.1.3.1, 6.6.1.4.1, 7.5.2</w:t>
            </w:r>
          </w:p>
        </w:tc>
        <w:tc>
          <w:tcPr>
            <w:tcW w:w="998" w:type="dxa"/>
          </w:tcPr>
          <w:p w14:paraId="2C6B63A3" w14:textId="77777777" w:rsidR="00D12C6D" w:rsidRDefault="00D12C6D" w:rsidP="009F19BE">
            <w:r>
              <w:rPr>
                <w:sz w:val="16"/>
                <w:szCs w:val="16"/>
              </w:rPr>
              <w:t xml:space="preserve">TS 37.141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12C6D" w14:paraId="760952A7" w14:textId="77777777" w:rsidTr="009F19BE">
        <w:tc>
          <w:tcPr>
            <w:tcW w:w="879" w:type="dxa"/>
          </w:tcPr>
          <w:p w14:paraId="04AE1AB8" w14:textId="77777777" w:rsidR="00D12C6D" w:rsidRDefault="00D12C6D" w:rsidP="009F19BE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2643C249" w14:textId="77777777" w:rsidR="00D12C6D" w:rsidRDefault="00D12C6D" w:rsidP="009F19BE">
            <w:r>
              <w:rPr>
                <w:sz w:val="16"/>
                <w:szCs w:val="16"/>
              </w:rPr>
              <w:t>0312</w:t>
            </w:r>
          </w:p>
        </w:tc>
        <w:tc>
          <w:tcPr>
            <w:tcW w:w="517" w:type="dxa"/>
          </w:tcPr>
          <w:p w14:paraId="10814244" w14:textId="77777777" w:rsidR="00D12C6D" w:rsidRDefault="00D12C6D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D7D2B7" w14:textId="77777777" w:rsidR="00D12C6D" w:rsidRDefault="00D12C6D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7BB902B" w14:textId="77777777" w:rsidR="00D12C6D" w:rsidRDefault="00D12C6D" w:rsidP="009F19BE">
            <w:r>
              <w:rPr>
                <w:sz w:val="16"/>
                <w:szCs w:val="16"/>
              </w:rPr>
              <w:t>CR to TS 37.105: Simplification of tables for additional requirements for co-existence and co-location [</w:t>
            </w:r>
            <w:proofErr w:type="spellStart"/>
            <w:r>
              <w:rPr>
                <w:sz w:val="16"/>
                <w:szCs w:val="16"/>
              </w:rPr>
              <w:t>BDaT_simp_improvement</w:t>
            </w:r>
            <w:proofErr w:type="spellEnd"/>
            <w:r>
              <w:rPr>
                <w:sz w:val="16"/>
                <w:szCs w:val="16"/>
              </w:rPr>
              <w:t>]</w:t>
            </w:r>
          </w:p>
        </w:tc>
        <w:tc>
          <w:tcPr>
            <w:tcW w:w="517" w:type="dxa"/>
          </w:tcPr>
          <w:p w14:paraId="7196ABB8" w14:textId="77777777" w:rsidR="00D12C6D" w:rsidRDefault="00D12C6D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46937A" w14:textId="77777777" w:rsidR="00D12C6D" w:rsidRDefault="00D12C6D" w:rsidP="009F19BE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7A947CDE" w14:textId="77777777" w:rsidR="00D12C6D" w:rsidRDefault="00D12C6D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D8750C7" w14:textId="77777777" w:rsidR="00D12C6D" w:rsidRDefault="00D12C6D" w:rsidP="009F19BE">
            <w:r>
              <w:rPr>
                <w:sz w:val="16"/>
                <w:szCs w:val="16"/>
              </w:rPr>
              <w:t>R4-2523019</w:t>
            </w:r>
          </w:p>
        </w:tc>
        <w:tc>
          <w:tcPr>
            <w:tcW w:w="1597" w:type="dxa"/>
          </w:tcPr>
          <w:p w14:paraId="3B32AD26" w14:textId="77777777" w:rsidR="00D12C6D" w:rsidRDefault="00D12C6D" w:rsidP="009F1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2294FE4" w14:textId="77777777" w:rsidR="00D12C6D" w:rsidRDefault="00D12C6D" w:rsidP="009F19BE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25EAA370" w14:textId="77777777" w:rsidR="00D12C6D" w:rsidRDefault="00D12C6D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8CCFB6" w14:textId="77777777" w:rsidR="00D12C6D" w:rsidRDefault="00D12C6D" w:rsidP="009F19BE">
            <w:pPr>
              <w:rPr>
                <w:sz w:val="16"/>
                <w:szCs w:val="16"/>
              </w:rPr>
            </w:pPr>
          </w:p>
        </w:tc>
      </w:tr>
      <w:tr w:rsidR="00D12C6D" w14:paraId="496F0AF9" w14:textId="77777777" w:rsidTr="009F19BE">
        <w:tc>
          <w:tcPr>
            <w:tcW w:w="879" w:type="dxa"/>
          </w:tcPr>
          <w:p w14:paraId="5EB4D331" w14:textId="77777777" w:rsidR="00D12C6D" w:rsidRDefault="00D12C6D" w:rsidP="009F19BE">
            <w:r>
              <w:rPr>
                <w:sz w:val="16"/>
                <w:szCs w:val="16"/>
              </w:rPr>
              <w:lastRenderedPageBreak/>
              <w:t>37.141</w:t>
            </w:r>
          </w:p>
        </w:tc>
        <w:tc>
          <w:tcPr>
            <w:tcW w:w="637" w:type="dxa"/>
          </w:tcPr>
          <w:p w14:paraId="5A16E8D3" w14:textId="77777777" w:rsidR="00D12C6D" w:rsidRDefault="00D12C6D" w:rsidP="009F19BE">
            <w:r>
              <w:rPr>
                <w:sz w:val="16"/>
                <w:szCs w:val="16"/>
              </w:rPr>
              <w:t>1100</w:t>
            </w:r>
          </w:p>
        </w:tc>
        <w:tc>
          <w:tcPr>
            <w:tcW w:w="517" w:type="dxa"/>
          </w:tcPr>
          <w:p w14:paraId="3BEEC151" w14:textId="77777777" w:rsidR="00D12C6D" w:rsidRDefault="00D12C6D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17B1206" w14:textId="77777777" w:rsidR="00D12C6D" w:rsidRDefault="00D12C6D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96F4299" w14:textId="77777777" w:rsidR="00D12C6D" w:rsidRDefault="00D12C6D" w:rsidP="009F19BE">
            <w:r>
              <w:rPr>
                <w:sz w:val="16"/>
                <w:szCs w:val="16"/>
              </w:rPr>
              <w:t>(TEI19-BDaT_simp_improvement) CR to TS 37.141: spec structure simplification for co-location and co-existence requirements [</w:t>
            </w:r>
            <w:proofErr w:type="spellStart"/>
            <w:r>
              <w:rPr>
                <w:sz w:val="16"/>
                <w:szCs w:val="16"/>
              </w:rPr>
              <w:t>BDaT_simp_improvement</w:t>
            </w:r>
            <w:proofErr w:type="spellEnd"/>
            <w:r>
              <w:rPr>
                <w:sz w:val="16"/>
                <w:szCs w:val="16"/>
              </w:rPr>
              <w:t>]</w:t>
            </w:r>
          </w:p>
        </w:tc>
        <w:tc>
          <w:tcPr>
            <w:tcW w:w="517" w:type="dxa"/>
          </w:tcPr>
          <w:p w14:paraId="3C5AE04B" w14:textId="77777777" w:rsidR="00D12C6D" w:rsidRDefault="00D12C6D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5B68B4" w14:textId="77777777" w:rsidR="00D12C6D" w:rsidRDefault="00D12C6D" w:rsidP="009F19BE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1ECC717F" w14:textId="77777777" w:rsidR="00D12C6D" w:rsidRDefault="00D12C6D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42AE024" w14:textId="77777777" w:rsidR="00D12C6D" w:rsidRDefault="00D12C6D" w:rsidP="009F19BE">
            <w:r>
              <w:rPr>
                <w:sz w:val="16"/>
                <w:szCs w:val="16"/>
              </w:rPr>
              <w:t>R4-2522305</w:t>
            </w:r>
          </w:p>
        </w:tc>
        <w:tc>
          <w:tcPr>
            <w:tcW w:w="1597" w:type="dxa"/>
          </w:tcPr>
          <w:p w14:paraId="1BE5981A" w14:textId="77777777" w:rsidR="00D12C6D" w:rsidRDefault="00D12C6D" w:rsidP="009F19BE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208DAD0" w14:textId="77777777" w:rsidR="00D12C6D" w:rsidRDefault="00D12C6D" w:rsidP="009F19BE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38BF2E56" w14:textId="77777777" w:rsidR="00D12C6D" w:rsidRDefault="00D12C6D" w:rsidP="009F19BE">
            <w:r>
              <w:rPr>
                <w:sz w:val="16"/>
                <w:szCs w:val="16"/>
              </w:rPr>
              <w:t>6.6.1.5.5, 6.6.1.5.6, 7.5.5.2</w:t>
            </w:r>
          </w:p>
        </w:tc>
        <w:tc>
          <w:tcPr>
            <w:tcW w:w="998" w:type="dxa"/>
          </w:tcPr>
          <w:p w14:paraId="19616BBE" w14:textId="77777777" w:rsidR="00D12C6D" w:rsidRDefault="00D12C6D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12C6D" w14:paraId="2DE6911C" w14:textId="77777777" w:rsidTr="009F19BE">
        <w:tc>
          <w:tcPr>
            <w:tcW w:w="879" w:type="dxa"/>
          </w:tcPr>
          <w:p w14:paraId="4404E014" w14:textId="77777777" w:rsidR="00D12C6D" w:rsidRDefault="00D12C6D" w:rsidP="009F19BE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0A152F25" w14:textId="77777777" w:rsidR="00D12C6D" w:rsidRDefault="00D12C6D" w:rsidP="009F19BE">
            <w:r>
              <w:rPr>
                <w:sz w:val="16"/>
                <w:szCs w:val="16"/>
              </w:rPr>
              <w:t>0352</w:t>
            </w:r>
          </w:p>
        </w:tc>
        <w:tc>
          <w:tcPr>
            <w:tcW w:w="517" w:type="dxa"/>
          </w:tcPr>
          <w:p w14:paraId="69BE43AE" w14:textId="77777777" w:rsidR="00D12C6D" w:rsidRDefault="00D12C6D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374E9D" w14:textId="77777777" w:rsidR="00D12C6D" w:rsidRDefault="00D12C6D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BCFC629" w14:textId="77777777" w:rsidR="00D12C6D" w:rsidRDefault="00D12C6D" w:rsidP="009F19BE">
            <w:r>
              <w:rPr>
                <w:sz w:val="16"/>
                <w:szCs w:val="16"/>
              </w:rPr>
              <w:t>(TEI</w:t>
            </w:r>
            <w:proofErr w:type="gramStart"/>
            <w:r>
              <w:rPr>
                <w:sz w:val="16"/>
                <w:szCs w:val="16"/>
              </w:rPr>
              <w:t>19)CR</w:t>
            </w:r>
            <w:proofErr w:type="gramEnd"/>
            <w:r>
              <w:rPr>
                <w:sz w:val="16"/>
                <w:szCs w:val="16"/>
              </w:rPr>
              <w:t xml:space="preserve"> for 37.145-1, on framework simplification for co-location/co-existence requirement[</w:t>
            </w:r>
            <w:proofErr w:type="spellStart"/>
            <w:r>
              <w:rPr>
                <w:sz w:val="16"/>
                <w:szCs w:val="16"/>
              </w:rPr>
              <w:t>BDaT_simp_improvement</w:t>
            </w:r>
            <w:proofErr w:type="spellEnd"/>
            <w:r>
              <w:rPr>
                <w:sz w:val="16"/>
                <w:szCs w:val="16"/>
              </w:rPr>
              <w:t>]</w:t>
            </w:r>
          </w:p>
        </w:tc>
        <w:tc>
          <w:tcPr>
            <w:tcW w:w="517" w:type="dxa"/>
          </w:tcPr>
          <w:p w14:paraId="2CF1E6AA" w14:textId="77777777" w:rsidR="00D12C6D" w:rsidRDefault="00D12C6D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2AE471" w14:textId="77777777" w:rsidR="00D12C6D" w:rsidRDefault="00D12C6D" w:rsidP="009F19BE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238AB757" w14:textId="77777777" w:rsidR="00D12C6D" w:rsidRDefault="00D12C6D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BA85ADA" w14:textId="77777777" w:rsidR="00D12C6D" w:rsidRDefault="00D12C6D" w:rsidP="009F19BE">
            <w:r>
              <w:rPr>
                <w:sz w:val="16"/>
                <w:szCs w:val="16"/>
              </w:rPr>
              <w:t>R4-2523005</w:t>
            </w:r>
          </w:p>
        </w:tc>
        <w:tc>
          <w:tcPr>
            <w:tcW w:w="1597" w:type="dxa"/>
          </w:tcPr>
          <w:p w14:paraId="24B2134C" w14:textId="77777777" w:rsidR="00D12C6D" w:rsidRDefault="00D12C6D" w:rsidP="009F19B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E9B03A1" w14:textId="77777777" w:rsidR="00D12C6D" w:rsidRDefault="00D12C6D" w:rsidP="009F19BE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7BE71A17" w14:textId="77777777" w:rsidR="00D12C6D" w:rsidRDefault="00D12C6D" w:rsidP="009F19BE">
            <w:r>
              <w:rPr>
                <w:sz w:val="16"/>
                <w:szCs w:val="16"/>
              </w:rPr>
              <w:t>6.6.6.5.2.5, 6.6.6.5.2.6, 7.5.5.1.2, 7.5.5.2, 7.5.5.3.2, 7.5.5.4.2</w:t>
            </w:r>
          </w:p>
        </w:tc>
        <w:tc>
          <w:tcPr>
            <w:tcW w:w="998" w:type="dxa"/>
          </w:tcPr>
          <w:p w14:paraId="6BE0E60E" w14:textId="77777777" w:rsidR="00D12C6D" w:rsidRDefault="00D12C6D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12C6D" w14:paraId="0EC79A41" w14:textId="77777777" w:rsidTr="009F19BE">
        <w:tc>
          <w:tcPr>
            <w:tcW w:w="879" w:type="dxa"/>
          </w:tcPr>
          <w:p w14:paraId="0159B9EA" w14:textId="77777777" w:rsidR="00D12C6D" w:rsidRDefault="00D12C6D" w:rsidP="009F19BE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6A3DF835" w14:textId="77777777" w:rsidR="00D12C6D" w:rsidRDefault="00D12C6D" w:rsidP="009F19BE">
            <w:r>
              <w:rPr>
                <w:sz w:val="16"/>
                <w:szCs w:val="16"/>
              </w:rPr>
              <w:t>0409</w:t>
            </w:r>
          </w:p>
        </w:tc>
        <w:tc>
          <w:tcPr>
            <w:tcW w:w="517" w:type="dxa"/>
          </w:tcPr>
          <w:p w14:paraId="6667FDEB" w14:textId="77777777" w:rsidR="00D12C6D" w:rsidRDefault="00D12C6D" w:rsidP="009F19B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E84FE8E" w14:textId="77777777" w:rsidR="00D12C6D" w:rsidRDefault="00D12C6D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F2673CB" w14:textId="77777777" w:rsidR="00D12C6D" w:rsidRDefault="00D12C6D" w:rsidP="009F19BE">
            <w:r>
              <w:rPr>
                <w:sz w:val="16"/>
                <w:szCs w:val="16"/>
              </w:rPr>
              <w:t>(TEI19) CR to TS 37.145-2: simplification of co-location and co-existence requirement tables [</w:t>
            </w:r>
            <w:proofErr w:type="spellStart"/>
            <w:r>
              <w:rPr>
                <w:sz w:val="16"/>
                <w:szCs w:val="16"/>
              </w:rPr>
              <w:t>BDaT_simp_improvement</w:t>
            </w:r>
            <w:proofErr w:type="spellEnd"/>
            <w:r>
              <w:rPr>
                <w:sz w:val="16"/>
                <w:szCs w:val="16"/>
              </w:rPr>
              <w:t>]</w:t>
            </w:r>
          </w:p>
        </w:tc>
        <w:tc>
          <w:tcPr>
            <w:tcW w:w="517" w:type="dxa"/>
          </w:tcPr>
          <w:p w14:paraId="5134DCEE" w14:textId="77777777" w:rsidR="00D12C6D" w:rsidRDefault="00D12C6D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0C7A6A" w14:textId="77777777" w:rsidR="00D12C6D" w:rsidRDefault="00D12C6D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1DC11A30" w14:textId="77777777" w:rsidR="00D12C6D" w:rsidRDefault="00D12C6D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41669A6" w14:textId="77777777" w:rsidR="00D12C6D" w:rsidRDefault="00D12C6D" w:rsidP="009F19BE">
            <w:r>
              <w:rPr>
                <w:sz w:val="16"/>
                <w:szCs w:val="16"/>
              </w:rPr>
              <w:t>R4-2523236</w:t>
            </w:r>
          </w:p>
        </w:tc>
        <w:tc>
          <w:tcPr>
            <w:tcW w:w="1597" w:type="dxa"/>
          </w:tcPr>
          <w:p w14:paraId="3ADFC059" w14:textId="77777777" w:rsidR="00D12C6D" w:rsidRDefault="00D12C6D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34E2F544" w14:textId="77777777" w:rsidR="00D12C6D" w:rsidRDefault="00D12C6D" w:rsidP="009F19BE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01E810DE" w14:textId="77777777" w:rsidR="00D12C6D" w:rsidRDefault="00D12C6D" w:rsidP="009F19BE">
            <w:r>
              <w:rPr>
                <w:sz w:val="16"/>
                <w:szCs w:val="16"/>
              </w:rPr>
              <w:t>6.7.6.4.5, 6.7.6.5.5, 7.6.3</w:t>
            </w:r>
          </w:p>
        </w:tc>
        <w:tc>
          <w:tcPr>
            <w:tcW w:w="998" w:type="dxa"/>
          </w:tcPr>
          <w:p w14:paraId="3EDBBBFC" w14:textId="77777777" w:rsidR="00D12C6D" w:rsidRDefault="00D12C6D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12C6D" w14:paraId="0023222C" w14:textId="77777777" w:rsidTr="009F19BE">
        <w:tc>
          <w:tcPr>
            <w:tcW w:w="879" w:type="dxa"/>
          </w:tcPr>
          <w:p w14:paraId="1A7562B8" w14:textId="77777777" w:rsidR="00D12C6D" w:rsidRDefault="00D12C6D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458DBAD" w14:textId="77777777" w:rsidR="00D12C6D" w:rsidRDefault="00D12C6D" w:rsidP="009F19BE">
            <w:r>
              <w:rPr>
                <w:sz w:val="16"/>
                <w:szCs w:val="16"/>
              </w:rPr>
              <w:t>3097</w:t>
            </w:r>
          </w:p>
        </w:tc>
        <w:tc>
          <w:tcPr>
            <w:tcW w:w="517" w:type="dxa"/>
          </w:tcPr>
          <w:p w14:paraId="7FF0437A" w14:textId="77777777" w:rsidR="00D12C6D" w:rsidRDefault="00D12C6D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599209" w14:textId="77777777" w:rsidR="00D12C6D" w:rsidRDefault="00D12C6D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A4440B4" w14:textId="77777777" w:rsidR="00D12C6D" w:rsidRDefault="00D12C6D" w:rsidP="009F19BE">
            <w:r>
              <w:rPr>
                <w:sz w:val="16"/>
                <w:szCs w:val="16"/>
              </w:rPr>
              <w:t>CR 38.101-1 Maintenance for time mask of Tx switching for 3Tx UEs [TxSwitch_R19]</w:t>
            </w:r>
          </w:p>
        </w:tc>
        <w:tc>
          <w:tcPr>
            <w:tcW w:w="517" w:type="dxa"/>
          </w:tcPr>
          <w:p w14:paraId="577326A3" w14:textId="77777777" w:rsidR="00D12C6D" w:rsidRDefault="00D12C6D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9E0E9B" w14:textId="77777777" w:rsidR="00D12C6D" w:rsidRDefault="00D12C6D" w:rsidP="009F19BE"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 w14:paraId="05A356E2" w14:textId="77777777" w:rsidR="00D12C6D" w:rsidRDefault="00D12C6D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648D844" w14:textId="77777777" w:rsidR="00D12C6D" w:rsidRDefault="00D12C6D" w:rsidP="009F19BE">
            <w:r>
              <w:rPr>
                <w:sz w:val="16"/>
                <w:szCs w:val="16"/>
              </w:rPr>
              <w:t>R4-2520972</w:t>
            </w:r>
          </w:p>
        </w:tc>
        <w:tc>
          <w:tcPr>
            <w:tcW w:w="1597" w:type="dxa"/>
          </w:tcPr>
          <w:p w14:paraId="139DA370" w14:textId="77777777" w:rsidR="00D12C6D" w:rsidRDefault="00D12C6D" w:rsidP="009F19B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193C765" w14:textId="77777777" w:rsidR="00D12C6D" w:rsidRDefault="00D12C6D" w:rsidP="009F19BE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3D554103" w14:textId="77777777" w:rsidR="00D12C6D" w:rsidRDefault="00D12C6D" w:rsidP="009F19BE">
            <w:r>
              <w:rPr>
                <w:sz w:val="16"/>
                <w:szCs w:val="16"/>
              </w:rPr>
              <w:t>6.3A.3.3.8</w:t>
            </w:r>
          </w:p>
        </w:tc>
        <w:tc>
          <w:tcPr>
            <w:tcW w:w="998" w:type="dxa"/>
          </w:tcPr>
          <w:p w14:paraId="0AABE955" w14:textId="77777777" w:rsidR="00D12C6D" w:rsidRDefault="00D12C6D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12C6D" w14:paraId="2861DAC5" w14:textId="77777777" w:rsidTr="009F19BE">
        <w:tc>
          <w:tcPr>
            <w:tcW w:w="879" w:type="dxa"/>
          </w:tcPr>
          <w:p w14:paraId="5EE29F9D" w14:textId="77777777" w:rsidR="00D12C6D" w:rsidRDefault="00D12C6D" w:rsidP="009F19BE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37123BA1" w14:textId="77777777" w:rsidR="00D12C6D" w:rsidRDefault="00D12C6D" w:rsidP="009F19BE">
            <w:r>
              <w:rPr>
                <w:sz w:val="16"/>
                <w:szCs w:val="16"/>
              </w:rPr>
              <w:t>0755</w:t>
            </w:r>
          </w:p>
        </w:tc>
        <w:tc>
          <w:tcPr>
            <w:tcW w:w="517" w:type="dxa"/>
          </w:tcPr>
          <w:p w14:paraId="51865F70" w14:textId="77777777" w:rsidR="00D12C6D" w:rsidRDefault="00D12C6D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B081E43" w14:textId="77777777" w:rsidR="00D12C6D" w:rsidRDefault="00D12C6D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17DAA42" w14:textId="77777777" w:rsidR="00D12C6D" w:rsidRDefault="00D12C6D" w:rsidP="009F19BE">
            <w:r>
              <w:rPr>
                <w:sz w:val="16"/>
                <w:szCs w:val="16"/>
              </w:rPr>
              <w:t>CR to TS 38.104: Simplification of tables for additional spurious emission requirements for co-existence and co-location [</w:t>
            </w:r>
            <w:proofErr w:type="spellStart"/>
            <w:r>
              <w:rPr>
                <w:sz w:val="16"/>
                <w:szCs w:val="16"/>
              </w:rPr>
              <w:t>BDaT_simp_improvement</w:t>
            </w:r>
            <w:proofErr w:type="spellEnd"/>
            <w:r>
              <w:rPr>
                <w:sz w:val="16"/>
                <w:szCs w:val="16"/>
              </w:rPr>
              <w:t>]</w:t>
            </w:r>
          </w:p>
        </w:tc>
        <w:tc>
          <w:tcPr>
            <w:tcW w:w="517" w:type="dxa"/>
          </w:tcPr>
          <w:p w14:paraId="7CF98F79" w14:textId="77777777" w:rsidR="00D12C6D" w:rsidRDefault="00D12C6D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020B92" w14:textId="77777777" w:rsidR="00D12C6D" w:rsidRDefault="00D12C6D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2282A832" w14:textId="77777777" w:rsidR="00D12C6D" w:rsidRDefault="00D12C6D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97B5CEF" w14:textId="77777777" w:rsidR="00D12C6D" w:rsidRDefault="00D12C6D" w:rsidP="009F19BE">
            <w:r>
              <w:rPr>
                <w:sz w:val="16"/>
                <w:szCs w:val="16"/>
              </w:rPr>
              <w:t>R4-2523018</w:t>
            </w:r>
          </w:p>
        </w:tc>
        <w:tc>
          <w:tcPr>
            <w:tcW w:w="1597" w:type="dxa"/>
          </w:tcPr>
          <w:p w14:paraId="5CA8FD56" w14:textId="77777777" w:rsidR="00D12C6D" w:rsidRDefault="00D12C6D" w:rsidP="009F1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A0BB524" w14:textId="77777777" w:rsidR="00D12C6D" w:rsidRDefault="00D12C6D" w:rsidP="009F19BE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0E310B4F" w14:textId="77777777" w:rsidR="00D12C6D" w:rsidRDefault="00D12C6D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8B9864" w14:textId="77777777" w:rsidR="00D12C6D" w:rsidRDefault="00D12C6D" w:rsidP="009F19BE">
            <w:pPr>
              <w:rPr>
                <w:sz w:val="16"/>
                <w:szCs w:val="16"/>
              </w:rPr>
            </w:pPr>
          </w:p>
        </w:tc>
      </w:tr>
      <w:tr w:rsidR="00D12C6D" w14:paraId="407F5D80" w14:textId="77777777" w:rsidTr="009F19BE">
        <w:tc>
          <w:tcPr>
            <w:tcW w:w="879" w:type="dxa"/>
          </w:tcPr>
          <w:p w14:paraId="4D127203" w14:textId="77777777" w:rsidR="00D12C6D" w:rsidRDefault="00D12C6D" w:rsidP="009F19BE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57ACAAA4" w14:textId="77777777" w:rsidR="00D12C6D" w:rsidRDefault="00D12C6D" w:rsidP="009F19BE">
            <w:r>
              <w:rPr>
                <w:sz w:val="16"/>
                <w:szCs w:val="16"/>
              </w:rPr>
              <w:t>0119</w:t>
            </w:r>
          </w:p>
        </w:tc>
        <w:tc>
          <w:tcPr>
            <w:tcW w:w="517" w:type="dxa"/>
          </w:tcPr>
          <w:p w14:paraId="161B2F58" w14:textId="77777777" w:rsidR="00D12C6D" w:rsidRDefault="00D12C6D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BF40DAC" w14:textId="77777777" w:rsidR="00D12C6D" w:rsidRDefault="00D12C6D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CBD5CFF" w14:textId="77777777" w:rsidR="00D12C6D" w:rsidRDefault="00D12C6D" w:rsidP="009F19BE">
            <w:r>
              <w:rPr>
                <w:sz w:val="16"/>
                <w:szCs w:val="16"/>
              </w:rPr>
              <w:t>(TEI</w:t>
            </w:r>
            <w:proofErr w:type="gramStart"/>
            <w:r>
              <w:rPr>
                <w:sz w:val="16"/>
                <w:szCs w:val="16"/>
              </w:rPr>
              <w:t>19)CR</w:t>
            </w:r>
            <w:proofErr w:type="gramEnd"/>
            <w:r>
              <w:rPr>
                <w:sz w:val="16"/>
                <w:szCs w:val="16"/>
              </w:rPr>
              <w:t xml:space="preserve"> for 38.106, on framework simplification for co-location/co-existence requirement[</w:t>
            </w:r>
            <w:proofErr w:type="spellStart"/>
            <w:r>
              <w:rPr>
                <w:sz w:val="16"/>
                <w:szCs w:val="16"/>
              </w:rPr>
              <w:t>BDaT_simp_improvement</w:t>
            </w:r>
            <w:proofErr w:type="spellEnd"/>
            <w:r>
              <w:rPr>
                <w:sz w:val="16"/>
                <w:szCs w:val="16"/>
              </w:rPr>
              <w:t>]</w:t>
            </w:r>
          </w:p>
        </w:tc>
        <w:tc>
          <w:tcPr>
            <w:tcW w:w="517" w:type="dxa"/>
          </w:tcPr>
          <w:p w14:paraId="17A5707D" w14:textId="77777777" w:rsidR="00D12C6D" w:rsidRDefault="00D12C6D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D93AAF" w14:textId="77777777" w:rsidR="00D12C6D" w:rsidRDefault="00D12C6D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68AD2C28" w14:textId="77777777" w:rsidR="00D12C6D" w:rsidRDefault="00D12C6D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683D98A" w14:textId="77777777" w:rsidR="00D12C6D" w:rsidRDefault="00D12C6D" w:rsidP="009F19BE">
            <w:r>
              <w:rPr>
                <w:sz w:val="16"/>
                <w:szCs w:val="16"/>
              </w:rPr>
              <w:t>R4-2523007</w:t>
            </w:r>
          </w:p>
        </w:tc>
        <w:tc>
          <w:tcPr>
            <w:tcW w:w="1597" w:type="dxa"/>
          </w:tcPr>
          <w:p w14:paraId="1B3D6943" w14:textId="77777777" w:rsidR="00D12C6D" w:rsidRDefault="00D12C6D" w:rsidP="009F19B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DFBF8EC" w14:textId="77777777" w:rsidR="00D12C6D" w:rsidRDefault="00D12C6D" w:rsidP="009F19BE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66893772" w14:textId="77777777" w:rsidR="00D12C6D" w:rsidRDefault="00D12C6D" w:rsidP="009F19BE">
            <w:r>
              <w:rPr>
                <w:sz w:val="16"/>
                <w:szCs w:val="16"/>
              </w:rPr>
              <w:t>2, 6.5.4.2.2, 6.5.4.2.3</w:t>
            </w:r>
          </w:p>
        </w:tc>
        <w:tc>
          <w:tcPr>
            <w:tcW w:w="998" w:type="dxa"/>
          </w:tcPr>
          <w:p w14:paraId="3920F5B8" w14:textId="77777777" w:rsidR="00D12C6D" w:rsidRDefault="00D12C6D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TS38.115-1, 38.115-2; TS/TR ... CR ... </w:t>
            </w:r>
          </w:p>
        </w:tc>
      </w:tr>
      <w:tr w:rsidR="00D12C6D" w14:paraId="4EAD5E3F" w14:textId="77777777" w:rsidTr="009F19BE">
        <w:tc>
          <w:tcPr>
            <w:tcW w:w="879" w:type="dxa"/>
          </w:tcPr>
          <w:p w14:paraId="7132C02E" w14:textId="77777777" w:rsidR="00D12C6D" w:rsidRDefault="00D12C6D" w:rsidP="009F19BE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430385E5" w14:textId="77777777" w:rsidR="00D12C6D" w:rsidRDefault="00D12C6D" w:rsidP="009F19BE">
            <w:r>
              <w:rPr>
                <w:sz w:val="16"/>
                <w:szCs w:val="16"/>
              </w:rPr>
              <w:t>0068</w:t>
            </w:r>
          </w:p>
        </w:tc>
        <w:tc>
          <w:tcPr>
            <w:tcW w:w="517" w:type="dxa"/>
          </w:tcPr>
          <w:p w14:paraId="79346C4B" w14:textId="77777777" w:rsidR="00D12C6D" w:rsidRDefault="00D12C6D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B2B6BBC" w14:textId="77777777" w:rsidR="00D12C6D" w:rsidRDefault="00D12C6D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BD0FA1D" w14:textId="77777777" w:rsidR="00D12C6D" w:rsidRDefault="00D12C6D" w:rsidP="009F19BE">
            <w:r>
              <w:rPr>
                <w:sz w:val="16"/>
                <w:szCs w:val="16"/>
              </w:rPr>
              <w:t>((TEI19-BDaT_simp_improvement) CR to TS 38.115-1: spec structure simplification for co-location and co-existence requirements [</w:t>
            </w:r>
            <w:proofErr w:type="spellStart"/>
            <w:r>
              <w:rPr>
                <w:sz w:val="16"/>
                <w:szCs w:val="16"/>
              </w:rPr>
              <w:t>BDaT_simp_improvement</w:t>
            </w:r>
            <w:proofErr w:type="spellEnd"/>
            <w:r>
              <w:rPr>
                <w:sz w:val="16"/>
                <w:szCs w:val="16"/>
              </w:rPr>
              <w:t>]</w:t>
            </w:r>
          </w:p>
        </w:tc>
        <w:tc>
          <w:tcPr>
            <w:tcW w:w="517" w:type="dxa"/>
          </w:tcPr>
          <w:p w14:paraId="1B181D41" w14:textId="77777777" w:rsidR="00D12C6D" w:rsidRDefault="00D12C6D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26FDB0" w14:textId="77777777" w:rsidR="00D12C6D" w:rsidRDefault="00D12C6D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7DDF0FD1" w14:textId="77777777" w:rsidR="00D12C6D" w:rsidRDefault="00D12C6D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16EBEAE" w14:textId="77777777" w:rsidR="00D12C6D" w:rsidRDefault="00D12C6D" w:rsidP="009F19BE">
            <w:r>
              <w:rPr>
                <w:sz w:val="16"/>
                <w:szCs w:val="16"/>
              </w:rPr>
              <w:t>R4-2522306</w:t>
            </w:r>
          </w:p>
        </w:tc>
        <w:tc>
          <w:tcPr>
            <w:tcW w:w="1597" w:type="dxa"/>
          </w:tcPr>
          <w:p w14:paraId="40961FDB" w14:textId="77777777" w:rsidR="00D12C6D" w:rsidRDefault="00D12C6D" w:rsidP="009F19BE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A50FE22" w14:textId="77777777" w:rsidR="00D12C6D" w:rsidRDefault="00D12C6D" w:rsidP="009F19BE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70323591" w14:textId="77777777" w:rsidR="00D12C6D" w:rsidRDefault="00D12C6D" w:rsidP="009F19BE">
            <w:r>
              <w:rPr>
                <w:sz w:val="16"/>
                <w:szCs w:val="16"/>
              </w:rPr>
              <w:t>2, 6.5.4.5.2 and 6.5.4.5.3</w:t>
            </w:r>
          </w:p>
        </w:tc>
        <w:tc>
          <w:tcPr>
            <w:tcW w:w="998" w:type="dxa"/>
          </w:tcPr>
          <w:p w14:paraId="513DE600" w14:textId="77777777" w:rsidR="00D12C6D" w:rsidRDefault="00D12C6D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12C6D" w14:paraId="33E65F5F" w14:textId="77777777" w:rsidTr="009F19BE">
        <w:tc>
          <w:tcPr>
            <w:tcW w:w="879" w:type="dxa"/>
          </w:tcPr>
          <w:p w14:paraId="6C058554" w14:textId="77777777" w:rsidR="00D12C6D" w:rsidRDefault="00D12C6D" w:rsidP="009F19B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2AD8DDAE" w14:textId="77777777" w:rsidR="00D12C6D" w:rsidRDefault="00D12C6D" w:rsidP="009F19BE">
            <w:r>
              <w:rPr>
                <w:sz w:val="16"/>
                <w:szCs w:val="16"/>
              </w:rPr>
              <w:t>6093</w:t>
            </w:r>
          </w:p>
        </w:tc>
        <w:tc>
          <w:tcPr>
            <w:tcW w:w="517" w:type="dxa"/>
          </w:tcPr>
          <w:p w14:paraId="5CBD20EB" w14:textId="77777777" w:rsidR="00D12C6D" w:rsidRDefault="00D12C6D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A4C6DD" w14:textId="77777777" w:rsidR="00D12C6D" w:rsidRDefault="00D12C6D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26DF0E9" w14:textId="77777777" w:rsidR="00D12C6D" w:rsidRDefault="00D12C6D" w:rsidP="009F19BE">
            <w:r>
              <w:rPr>
                <w:sz w:val="16"/>
                <w:szCs w:val="16"/>
              </w:rPr>
              <w:t>CR 38.133 Maintenance for interruption of Tx switching for 3Tx UEs [TxSwitch_R19]</w:t>
            </w:r>
          </w:p>
        </w:tc>
        <w:tc>
          <w:tcPr>
            <w:tcW w:w="517" w:type="dxa"/>
          </w:tcPr>
          <w:p w14:paraId="7EC018AC" w14:textId="77777777" w:rsidR="00D12C6D" w:rsidRDefault="00D12C6D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7F6C68" w14:textId="77777777" w:rsidR="00D12C6D" w:rsidRDefault="00D12C6D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756E973D" w14:textId="77777777" w:rsidR="00D12C6D" w:rsidRDefault="00D12C6D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EACE79D" w14:textId="77777777" w:rsidR="00D12C6D" w:rsidRDefault="00D12C6D" w:rsidP="009F19BE">
            <w:r>
              <w:rPr>
                <w:sz w:val="16"/>
                <w:szCs w:val="16"/>
              </w:rPr>
              <w:t>R4-2520973</w:t>
            </w:r>
          </w:p>
        </w:tc>
        <w:tc>
          <w:tcPr>
            <w:tcW w:w="1597" w:type="dxa"/>
          </w:tcPr>
          <w:p w14:paraId="3A3E2D9B" w14:textId="77777777" w:rsidR="00D12C6D" w:rsidRDefault="00D12C6D" w:rsidP="009F19B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7E68564A" w14:textId="77777777" w:rsidR="00D12C6D" w:rsidRDefault="00D12C6D" w:rsidP="009F19BE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03C363ED" w14:textId="77777777" w:rsidR="00D12C6D" w:rsidRDefault="00D12C6D" w:rsidP="009F19BE">
            <w:r>
              <w:rPr>
                <w:sz w:val="16"/>
                <w:szCs w:val="16"/>
              </w:rPr>
              <w:t>8.2.2.2.10E</w:t>
            </w:r>
          </w:p>
        </w:tc>
        <w:tc>
          <w:tcPr>
            <w:tcW w:w="998" w:type="dxa"/>
          </w:tcPr>
          <w:p w14:paraId="79DD2521" w14:textId="77777777" w:rsidR="00D12C6D" w:rsidRDefault="00D12C6D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12C6D" w14:paraId="6E2AD1AC" w14:textId="77777777" w:rsidTr="009F19BE">
        <w:tc>
          <w:tcPr>
            <w:tcW w:w="879" w:type="dxa"/>
          </w:tcPr>
          <w:p w14:paraId="27E58712" w14:textId="77777777" w:rsidR="00D12C6D" w:rsidRDefault="00D12C6D" w:rsidP="009F19BE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2B7B82ED" w14:textId="77777777" w:rsidR="00D12C6D" w:rsidRDefault="00D12C6D" w:rsidP="009F19BE">
            <w:r>
              <w:rPr>
                <w:sz w:val="16"/>
                <w:szCs w:val="16"/>
              </w:rPr>
              <w:t>0517</w:t>
            </w:r>
          </w:p>
        </w:tc>
        <w:tc>
          <w:tcPr>
            <w:tcW w:w="517" w:type="dxa"/>
          </w:tcPr>
          <w:p w14:paraId="3C5A7937" w14:textId="77777777" w:rsidR="00D12C6D" w:rsidRDefault="00D12C6D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5E918E1" w14:textId="77777777" w:rsidR="00D12C6D" w:rsidRDefault="00D12C6D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A6C7125" w14:textId="77777777" w:rsidR="00D12C6D" w:rsidRDefault="00D12C6D" w:rsidP="009F19BE">
            <w:r>
              <w:rPr>
                <w:sz w:val="16"/>
                <w:szCs w:val="16"/>
              </w:rPr>
              <w:t>(TEI19-BDaT_simp_improvement) CR to 38.141-1 on framework simplification for co-location/co-existence requirements [</w:t>
            </w:r>
            <w:proofErr w:type="spellStart"/>
            <w:r>
              <w:rPr>
                <w:sz w:val="16"/>
                <w:szCs w:val="16"/>
              </w:rPr>
              <w:t>BDaT_simp_improvement</w:t>
            </w:r>
            <w:proofErr w:type="spellEnd"/>
            <w:r>
              <w:rPr>
                <w:sz w:val="16"/>
                <w:szCs w:val="16"/>
              </w:rPr>
              <w:t>]</w:t>
            </w:r>
          </w:p>
        </w:tc>
        <w:tc>
          <w:tcPr>
            <w:tcW w:w="517" w:type="dxa"/>
          </w:tcPr>
          <w:p w14:paraId="7D3D403A" w14:textId="77777777" w:rsidR="00D12C6D" w:rsidRDefault="00D12C6D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D5DC38" w14:textId="77777777" w:rsidR="00D12C6D" w:rsidRDefault="00D12C6D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746E2097" w14:textId="77777777" w:rsidR="00D12C6D" w:rsidRDefault="00D12C6D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FE52F4D" w14:textId="77777777" w:rsidR="00D12C6D" w:rsidRDefault="00D12C6D" w:rsidP="009F19BE">
            <w:r>
              <w:rPr>
                <w:sz w:val="16"/>
                <w:szCs w:val="16"/>
              </w:rPr>
              <w:t>R4-2522294</w:t>
            </w:r>
          </w:p>
        </w:tc>
        <w:tc>
          <w:tcPr>
            <w:tcW w:w="1597" w:type="dxa"/>
          </w:tcPr>
          <w:p w14:paraId="56546CEC" w14:textId="77777777" w:rsidR="00D12C6D" w:rsidRDefault="00D12C6D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FE36C4D" w14:textId="77777777" w:rsidR="00D12C6D" w:rsidRDefault="00D12C6D" w:rsidP="009F19BE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52BECC9E" w14:textId="77777777" w:rsidR="00D12C6D" w:rsidRDefault="00D12C6D" w:rsidP="009F19BE">
            <w:r>
              <w:rPr>
                <w:sz w:val="16"/>
                <w:szCs w:val="16"/>
              </w:rPr>
              <w:t>2, 6.6.5.5.1.3, 6.6.5.5.1.4</w:t>
            </w:r>
          </w:p>
        </w:tc>
        <w:tc>
          <w:tcPr>
            <w:tcW w:w="998" w:type="dxa"/>
          </w:tcPr>
          <w:p w14:paraId="7CBCB2F8" w14:textId="77777777" w:rsidR="00D12C6D" w:rsidRDefault="00D12C6D" w:rsidP="009F19BE">
            <w:r>
              <w:rPr>
                <w:sz w:val="16"/>
                <w:szCs w:val="16"/>
              </w:rPr>
              <w:t xml:space="preserve">TS 38.104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12C6D" w14:paraId="155D5A21" w14:textId="77777777" w:rsidTr="009F19BE">
        <w:tc>
          <w:tcPr>
            <w:tcW w:w="879" w:type="dxa"/>
          </w:tcPr>
          <w:p w14:paraId="7BBA9DCE" w14:textId="77777777" w:rsidR="00D12C6D" w:rsidRDefault="00D12C6D" w:rsidP="009F19BE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4144DE73" w14:textId="77777777" w:rsidR="00D12C6D" w:rsidRDefault="00D12C6D" w:rsidP="009F19BE">
            <w:r>
              <w:rPr>
                <w:sz w:val="16"/>
                <w:szCs w:val="16"/>
              </w:rPr>
              <w:t>0681</w:t>
            </w:r>
          </w:p>
        </w:tc>
        <w:tc>
          <w:tcPr>
            <w:tcW w:w="517" w:type="dxa"/>
          </w:tcPr>
          <w:p w14:paraId="0A16A9F0" w14:textId="77777777" w:rsidR="00D12C6D" w:rsidRDefault="00D12C6D" w:rsidP="009F19B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2820C98" w14:textId="77777777" w:rsidR="00D12C6D" w:rsidRDefault="00D12C6D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229E3BB" w14:textId="77777777" w:rsidR="00D12C6D" w:rsidRDefault="00D12C6D" w:rsidP="009F19BE">
            <w:r>
              <w:rPr>
                <w:sz w:val="16"/>
                <w:szCs w:val="16"/>
              </w:rPr>
              <w:t>(TEI19) CR to TS 38-141-2: simplification of co-location and co-existence requirement tables [</w:t>
            </w:r>
            <w:proofErr w:type="spellStart"/>
            <w:r>
              <w:rPr>
                <w:sz w:val="16"/>
                <w:szCs w:val="16"/>
              </w:rPr>
              <w:t>BDaT_simp_improvement</w:t>
            </w:r>
            <w:proofErr w:type="spellEnd"/>
            <w:r>
              <w:rPr>
                <w:sz w:val="16"/>
                <w:szCs w:val="16"/>
              </w:rPr>
              <w:t>]</w:t>
            </w:r>
          </w:p>
        </w:tc>
        <w:tc>
          <w:tcPr>
            <w:tcW w:w="517" w:type="dxa"/>
          </w:tcPr>
          <w:p w14:paraId="4C1265D5" w14:textId="77777777" w:rsidR="00D12C6D" w:rsidRDefault="00D12C6D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D9819B" w14:textId="77777777" w:rsidR="00D12C6D" w:rsidRDefault="00D12C6D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4B4E005C" w14:textId="77777777" w:rsidR="00D12C6D" w:rsidRDefault="00D12C6D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A709660" w14:textId="77777777" w:rsidR="00D12C6D" w:rsidRDefault="00D12C6D" w:rsidP="009F19BE">
            <w:r>
              <w:rPr>
                <w:sz w:val="16"/>
                <w:szCs w:val="16"/>
              </w:rPr>
              <w:t>R4-2523235</w:t>
            </w:r>
          </w:p>
        </w:tc>
        <w:tc>
          <w:tcPr>
            <w:tcW w:w="1597" w:type="dxa"/>
          </w:tcPr>
          <w:p w14:paraId="1C45A942" w14:textId="77777777" w:rsidR="00D12C6D" w:rsidRDefault="00D12C6D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377B0E49" w14:textId="77777777" w:rsidR="00D12C6D" w:rsidRDefault="00D12C6D" w:rsidP="009F19BE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06DFE109" w14:textId="77777777" w:rsidR="00D12C6D" w:rsidRDefault="00D12C6D" w:rsidP="009F19BE">
            <w:r>
              <w:rPr>
                <w:sz w:val="16"/>
                <w:szCs w:val="16"/>
              </w:rPr>
              <w:t>2, 6.7.5.4.5.1, 6.7.5.5.5.1</w:t>
            </w:r>
          </w:p>
        </w:tc>
        <w:tc>
          <w:tcPr>
            <w:tcW w:w="998" w:type="dxa"/>
          </w:tcPr>
          <w:p w14:paraId="55C8D9EE" w14:textId="77777777" w:rsidR="00D12C6D" w:rsidRDefault="00D12C6D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12C6D" w14:paraId="1B1B1E2D" w14:textId="77777777" w:rsidTr="009F19BE">
        <w:tc>
          <w:tcPr>
            <w:tcW w:w="879" w:type="dxa"/>
          </w:tcPr>
          <w:p w14:paraId="39574F39" w14:textId="77777777" w:rsidR="00D12C6D" w:rsidRDefault="00D12C6D" w:rsidP="009F19BE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65871020" w14:textId="77777777" w:rsidR="00D12C6D" w:rsidRDefault="00D12C6D" w:rsidP="009F19BE">
            <w:r>
              <w:rPr>
                <w:sz w:val="16"/>
                <w:szCs w:val="16"/>
              </w:rPr>
              <w:t>0143</w:t>
            </w:r>
          </w:p>
        </w:tc>
        <w:tc>
          <w:tcPr>
            <w:tcW w:w="517" w:type="dxa"/>
          </w:tcPr>
          <w:p w14:paraId="09829457" w14:textId="77777777" w:rsidR="00D12C6D" w:rsidRDefault="00D12C6D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81729E" w14:textId="77777777" w:rsidR="00D12C6D" w:rsidRDefault="00D12C6D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E170D44" w14:textId="77777777" w:rsidR="00D12C6D" w:rsidRDefault="00D12C6D" w:rsidP="009F19BE">
            <w:r>
              <w:rPr>
                <w:sz w:val="16"/>
                <w:szCs w:val="16"/>
              </w:rPr>
              <w:t>(TEI</w:t>
            </w:r>
            <w:proofErr w:type="gramStart"/>
            <w:r>
              <w:rPr>
                <w:sz w:val="16"/>
                <w:szCs w:val="16"/>
              </w:rPr>
              <w:t>19)CR</w:t>
            </w:r>
            <w:proofErr w:type="gramEnd"/>
            <w:r>
              <w:rPr>
                <w:sz w:val="16"/>
                <w:szCs w:val="16"/>
              </w:rPr>
              <w:t xml:space="preserve"> for 38.174, on framework simplification for co-location/co-existence requirement[</w:t>
            </w:r>
            <w:proofErr w:type="spellStart"/>
            <w:r>
              <w:rPr>
                <w:sz w:val="16"/>
                <w:szCs w:val="16"/>
              </w:rPr>
              <w:t>BDaT_simp_improvement</w:t>
            </w:r>
            <w:proofErr w:type="spellEnd"/>
            <w:r>
              <w:rPr>
                <w:sz w:val="16"/>
                <w:szCs w:val="16"/>
              </w:rPr>
              <w:t>]</w:t>
            </w:r>
          </w:p>
        </w:tc>
        <w:tc>
          <w:tcPr>
            <w:tcW w:w="517" w:type="dxa"/>
          </w:tcPr>
          <w:p w14:paraId="2564928A" w14:textId="77777777" w:rsidR="00D12C6D" w:rsidRDefault="00D12C6D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5691C0" w14:textId="77777777" w:rsidR="00D12C6D" w:rsidRDefault="00D12C6D" w:rsidP="009F19BE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7A222F83" w14:textId="77777777" w:rsidR="00D12C6D" w:rsidRDefault="00D12C6D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C85C0B6" w14:textId="77777777" w:rsidR="00D12C6D" w:rsidRDefault="00D12C6D" w:rsidP="009F19BE">
            <w:r>
              <w:rPr>
                <w:sz w:val="16"/>
                <w:szCs w:val="16"/>
              </w:rPr>
              <w:t>R4-2523008</w:t>
            </w:r>
          </w:p>
        </w:tc>
        <w:tc>
          <w:tcPr>
            <w:tcW w:w="1597" w:type="dxa"/>
          </w:tcPr>
          <w:p w14:paraId="023EAD02" w14:textId="77777777" w:rsidR="00D12C6D" w:rsidRDefault="00D12C6D" w:rsidP="009F19B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97FE39E" w14:textId="77777777" w:rsidR="00D12C6D" w:rsidRDefault="00D12C6D" w:rsidP="009F19BE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7A4BFF96" w14:textId="77777777" w:rsidR="00D12C6D" w:rsidRDefault="00D12C6D" w:rsidP="009F19BE">
            <w:r>
              <w:rPr>
                <w:sz w:val="16"/>
                <w:szCs w:val="16"/>
              </w:rPr>
              <w:t>2, 6.6.5</w:t>
            </w:r>
          </w:p>
        </w:tc>
        <w:tc>
          <w:tcPr>
            <w:tcW w:w="998" w:type="dxa"/>
          </w:tcPr>
          <w:p w14:paraId="50991082" w14:textId="77777777" w:rsidR="00D12C6D" w:rsidRDefault="00D12C6D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38.176-1, 38.176-2; TS/TR ... CR ... </w:t>
            </w:r>
          </w:p>
        </w:tc>
      </w:tr>
      <w:tr w:rsidR="00D12C6D" w14:paraId="4E3C2400" w14:textId="77777777" w:rsidTr="009F19BE">
        <w:tc>
          <w:tcPr>
            <w:tcW w:w="879" w:type="dxa"/>
          </w:tcPr>
          <w:p w14:paraId="7A615ABE" w14:textId="77777777" w:rsidR="00D12C6D" w:rsidRDefault="00D12C6D" w:rsidP="009F19BE">
            <w:r>
              <w:rPr>
                <w:sz w:val="16"/>
                <w:szCs w:val="16"/>
              </w:rPr>
              <w:t>38.176-1</w:t>
            </w:r>
          </w:p>
        </w:tc>
        <w:tc>
          <w:tcPr>
            <w:tcW w:w="637" w:type="dxa"/>
          </w:tcPr>
          <w:p w14:paraId="03E32649" w14:textId="77777777" w:rsidR="00D12C6D" w:rsidRDefault="00D12C6D" w:rsidP="009F19BE">
            <w:r>
              <w:rPr>
                <w:sz w:val="16"/>
                <w:szCs w:val="16"/>
              </w:rPr>
              <w:t>0081</w:t>
            </w:r>
          </w:p>
        </w:tc>
        <w:tc>
          <w:tcPr>
            <w:tcW w:w="517" w:type="dxa"/>
          </w:tcPr>
          <w:p w14:paraId="3C406A5A" w14:textId="77777777" w:rsidR="00D12C6D" w:rsidRDefault="00D12C6D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E3CE281" w14:textId="77777777" w:rsidR="00D12C6D" w:rsidRDefault="00D12C6D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0CA203E" w14:textId="77777777" w:rsidR="00D12C6D" w:rsidRDefault="00D12C6D" w:rsidP="009F19BE">
            <w:r>
              <w:rPr>
                <w:sz w:val="16"/>
                <w:szCs w:val="16"/>
              </w:rPr>
              <w:t>(TEI19-BDaT_simp_improvement) CR to TS 38.176-1: spec structure simplification for co-location and co-existence requirements [</w:t>
            </w:r>
            <w:proofErr w:type="spellStart"/>
            <w:r>
              <w:rPr>
                <w:sz w:val="16"/>
                <w:szCs w:val="16"/>
              </w:rPr>
              <w:t>BDaT_simp_improvement</w:t>
            </w:r>
            <w:proofErr w:type="spellEnd"/>
            <w:r>
              <w:rPr>
                <w:sz w:val="16"/>
                <w:szCs w:val="16"/>
              </w:rPr>
              <w:t>]</w:t>
            </w:r>
          </w:p>
        </w:tc>
        <w:tc>
          <w:tcPr>
            <w:tcW w:w="517" w:type="dxa"/>
          </w:tcPr>
          <w:p w14:paraId="7543B8E5" w14:textId="77777777" w:rsidR="00D12C6D" w:rsidRDefault="00D12C6D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19293E" w14:textId="77777777" w:rsidR="00D12C6D" w:rsidRDefault="00D12C6D" w:rsidP="009F19BE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5A5019B2" w14:textId="77777777" w:rsidR="00D12C6D" w:rsidRDefault="00D12C6D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DF6AA43" w14:textId="77777777" w:rsidR="00D12C6D" w:rsidRDefault="00D12C6D" w:rsidP="009F19BE">
            <w:r>
              <w:rPr>
                <w:sz w:val="16"/>
                <w:szCs w:val="16"/>
              </w:rPr>
              <w:t>R4-2522307</w:t>
            </w:r>
          </w:p>
        </w:tc>
        <w:tc>
          <w:tcPr>
            <w:tcW w:w="1597" w:type="dxa"/>
          </w:tcPr>
          <w:p w14:paraId="0AEEBC10" w14:textId="77777777" w:rsidR="00D12C6D" w:rsidRDefault="00D12C6D" w:rsidP="009F19BE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3B15EA0" w14:textId="77777777" w:rsidR="00D12C6D" w:rsidRDefault="00D12C6D" w:rsidP="009F19BE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4687C511" w14:textId="77777777" w:rsidR="00D12C6D" w:rsidRDefault="00D12C6D" w:rsidP="009F19BE">
            <w:r>
              <w:rPr>
                <w:sz w:val="16"/>
                <w:szCs w:val="16"/>
              </w:rPr>
              <w:t>2, 6.6.5.5.2 and 6.6.5.5.3</w:t>
            </w:r>
          </w:p>
        </w:tc>
        <w:tc>
          <w:tcPr>
            <w:tcW w:w="998" w:type="dxa"/>
          </w:tcPr>
          <w:p w14:paraId="619FE5B4" w14:textId="77777777" w:rsidR="00D12C6D" w:rsidRDefault="00D12C6D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12C6D" w14:paraId="70A0144F" w14:textId="77777777" w:rsidTr="009F19BE">
        <w:tc>
          <w:tcPr>
            <w:tcW w:w="879" w:type="dxa"/>
          </w:tcPr>
          <w:p w14:paraId="743DE645" w14:textId="77777777" w:rsidR="00D12C6D" w:rsidRDefault="00D12C6D" w:rsidP="009F19BE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05B7CFD8" w14:textId="77777777" w:rsidR="00D12C6D" w:rsidRDefault="00D12C6D" w:rsidP="009F19BE">
            <w:r>
              <w:rPr>
                <w:sz w:val="16"/>
                <w:szCs w:val="16"/>
              </w:rPr>
              <w:t>0088</w:t>
            </w:r>
          </w:p>
        </w:tc>
        <w:tc>
          <w:tcPr>
            <w:tcW w:w="517" w:type="dxa"/>
          </w:tcPr>
          <w:p w14:paraId="77AD3ECC" w14:textId="77777777" w:rsidR="00D12C6D" w:rsidRDefault="00D12C6D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C4F1431" w14:textId="77777777" w:rsidR="00D12C6D" w:rsidRDefault="00D12C6D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0C66DDA" w14:textId="77777777" w:rsidR="00D12C6D" w:rsidRDefault="00D12C6D" w:rsidP="009F19BE">
            <w:r>
              <w:rPr>
                <w:sz w:val="16"/>
                <w:szCs w:val="16"/>
              </w:rPr>
              <w:t>(TEI19-BDaT_simp_improvement) CR to TS 38.176-2 spec structure simplification for co-location and co-existence requirements [</w:t>
            </w:r>
            <w:proofErr w:type="spellStart"/>
            <w:r>
              <w:rPr>
                <w:sz w:val="16"/>
                <w:szCs w:val="16"/>
              </w:rPr>
              <w:t>BDaT_simp_improvement</w:t>
            </w:r>
            <w:proofErr w:type="spellEnd"/>
            <w:r>
              <w:rPr>
                <w:sz w:val="16"/>
                <w:szCs w:val="16"/>
              </w:rPr>
              <w:t>]</w:t>
            </w:r>
          </w:p>
        </w:tc>
        <w:tc>
          <w:tcPr>
            <w:tcW w:w="517" w:type="dxa"/>
          </w:tcPr>
          <w:p w14:paraId="2770F3B4" w14:textId="77777777" w:rsidR="00D12C6D" w:rsidRDefault="00D12C6D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41FA03" w14:textId="77777777" w:rsidR="00D12C6D" w:rsidRDefault="00D12C6D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052112B8" w14:textId="77777777" w:rsidR="00D12C6D" w:rsidRDefault="00D12C6D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0D7D736" w14:textId="77777777" w:rsidR="00D12C6D" w:rsidRDefault="00D12C6D" w:rsidP="009F19BE">
            <w:r>
              <w:rPr>
                <w:sz w:val="16"/>
                <w:szCs w:val="16"/>
              </w:rPr>
              <w:t>R4-2522308</w:t>
            </w:r>
          </w:p>
        </w:tc>
        <w:tc>
          <w:tcPr>
            <w:tcW w:w="1597" w:type="dxa"/>
          </w:tcPr>
          <w:p w14:paraId="53681F90" w14:textId="77777777" w:rsidR="00D12C6D" w:rsidRDefault="00D12C6D" w:rsidP="009F19BE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C8FB532" w14:textId="77777777" w:rsidR="00D12C6D" w:rsidRDefault="00D12C6D" w:rsidP="009F19BE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10272FDC" w14:textId="77777777" w:rsidR="00D12C6D" w:rsidRDefault="00D12C6D" w:rsidP="009F19BE">
            <w:r>
              <w:rPr>
                <w:sz w:val="16"/>
                <w:szCs w:val="16"/>
              </w:rPr>
              <w:t>2, 6.7.5.4.5.1 and 6.7.5.5.5.1</w:t>
            </w:r>
          </w:p>
        </w:tc>
        <w:tc>
          <w:tcPr>
            <w:tcW w:w="998" w:type="dxa"/>
          </w:tcPr>
          <w:p w14:paraId="4A63C597" w14:textId="77777777" w:rsidR="00D12C6D" w:rsidRDefault="00D12C6D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</w:tbl>
    <w:p w14:paraId="31E78423" w14:textId="77777777" w:rsidR="00F73011" w:rsidRDefault="00F73011" w:rsidP="00F73011">
      <w:pPr>
        <w:rPr>
          <w:rFonts w:eastAsiaTheme="minorEastAsia"/>
        </w:rPr>
      </w:pPr>
    </w:p>
    <w:p w14:paraId="01D47A2D" w14:textId="77777777" w:rsidR="00D12C6D" w:rsidRDefault="00D12C6D" w:rsidP="00F73011">
      <w:pPr>
        <w:rPr>
          <w:rFonts w:ascii="Arial" w:eastAsiaTheme="minorEastAsia" w:hAnsi="Arial" w:cs="Arial"/>
          <w:b/>
          <w:sz w:val="24"/>
          <w:szCs w:val="24"/>
        </w:rPr>
      </w:pPr>
    </w:p>
    <w:p w14:paraId="34E49343" w14:textId="798BC369" w:rsidR="00F73011" w:rsidRDefault="00D12C6D" w:rsidP="00F73011">
      <w:pPr>
        <w:rPr>
          <w:rFonts w:ascii="Arial" w:eastAsiaTheme="minorEastAsia" w:hAnsi="Arial" w:cs="Arial"/>
          <w:b/>
          <w:sz w:val="24"/>
          <w:szCs w:val="24"/>
        </w:rPr>
      </w:pPr>
      <w:r w:rsidRPr="00D12C6D">
        <w:rPr>
          <w:rFonts w:ascii="Arial" w:eastAsiaTheme="minorEastAsia" w:hAnsi="Arial" w:cs="Arial"/>
          <w:b/>
          <w:sz w:val="24"/>
          <w:szCs w:val="24"/>
        </w:rPr>
        <w:lastRenderedPageBreak/>
        <w:t>RP-253647</w:t>
      </w:r>
      <w:r w:rsidRPr="00D12C6D">
        <w:rPr>
          <w:rFonts w:ascii="Arial" w:eastAsiaTheme="minorEastAsia" w:hAnsi="Arial" w:cs="Arial"/>
          <w:b/>
          <w:sz w:val="24"/>
          <w:szCs w:val="24"/>
        </w:rPr>
        <w:tab/>
        <w:t>RAN4 CRs to TEI19 - Batch 2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12C6D" w:rsidRPr="004E535C" w14:paraId="1BF1ABD9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DCE51F9" w14:textId="77777777" w:rsidR="00D12C6D" w:rsidRPr="00BF1EB6" w:rsidRDefault="00D12C6D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2BBE7C" w14:textId="77777777" w:rsidR="00D12C6D" w:rsidRPr="00BF1EB6" w:rsidRDefault="00D12C6D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C376CCB" w14:textId="77777777" w:rsidR="00D12C6D" w:rsidRPr="00BF1EB6" w:rsidRDefault="00D12C6D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555881B" w14:textId="77777777" w:rsidR="00D12C6D" w:rsidRPr="00BF1EB6" w:rsidRDefault="00D12C6D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5D533E10" w14:textId="77777777" w:rsidR="00D12C6D" w:rsidRPr="00BF1EB6" w:rsidRDefault="00D12C6D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D80C5E0" w14:textId="77777777" w:rsidR="00D12C6D" w:rsidRPr="00BF1EB6" w:rsidRDefault="00D12C6D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03408F4" w14:textId="77777777" w:rsidR="00D12C6D" w:rsidRPr="00BF1EB6" w:rsidRDefault="00D12C6D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574845AA" w14:textId="77777777" w:rsidR="00D12C6D" w:rsidRPr="00BF1EB6" w:rsidRDefault="00D12C6D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AA58079" w14:textId="77777777" w:rsidR="00D12C6D" w:rsidRPr="00BF1EB6" w:rsidRDefault="00D12C6D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A3E6326" w14:textId="77777777" w:rsidR="00D12C6D" w:rsidRPr="00BF1EB6" w:rsidRDefault="00D12C6D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66E5D55" w14:textId="77777777" w:rsidR="00D12C6D" w:rsidRPr="00BF1EB6" w:rsidRDefault="00D12C6D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2FF4605" w14:textId="77777777" w:rsidR="00D12C6D" w:rsidRPr="00BF1EB6" w:rsidRDefault="00D12C6D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62DF3E0" w14:textId="77777777" w:rsidR="00D12C6D" w:rsidRPr="00BF1EB6" w:rsidRDefault="00D12C6D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12C6D" w14:paraId="1D84AA27" w14:textId="77777777" w:rsidTr="009F19BE">
        <w:tc>
          <w:tcPr>
            <w:tcW w:w="879" w:type="dxa"/>
          </w:tcPr>
          <w:p w14:paraId="215A64A6" w14:textId="77777777" w:rsidR="00D12C6D" w:rsidRDefault="00D12C6D" w:rsidP="009F19BE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23D3EC5A" w14:textId="77777777" w:rsidR="00D12C6D" w:rsidRDefault="00D12C6D" w:rsidP="009F19BE">
            <w:r>
              <w:rPr>
                <w:sz w:val="16"/>
                <w:szCs w:val="16"/>
              </w:rPr>
              <w:t>0199</w:t>
            </w:r>
          </w:p>
        </w:tc>
        <w:tc>
          <w:tcPr>
            <w:tcW w:w="517" w:type="dxa"/>
          </w:tcPr>
          <w:p w14:paraId="141F0D71" w14:textId="77777777" w:rsidR="00D12C6D" w:rsidRDefault="00D12C6D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6536C3D" w14:textId="77777777" w:rsidR="00D12C6D" w:rsidRDefault="00D12C6D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96C1EE0" w14:textId="77777777" w:rsidR="00D12C6D" w:rsidRDefault="00D12C6D" w:rsidP="009F19BE">
            <w:r>
              <w:rPr>
                <w:sz w:val="16"/>
                <w:szCs w:val="16"/>
              </w:rPr>
              <w:t>CR to TS 38.307: Release independence of Rel-19 NR NTN features [</w:t>
            </w:r>
            <w:proofErr w:type="spellStart"/>
            <w:r>
              <w:rPr>
                <w:sz w:val="16"/>
                <w:szCs w:val="16"/>
              </w:rPr>
              <w:t>NTN_Release_Independence</w:t>
            </w:r>
            <w:proofErr w:type="spellEnd"/>
            <w:r>
              <w:rPr>
                <w:sz w:val="16"/>
                <w:szCs w:val="16"/>
              </w:rPr>
              <w:t>]</w:t>
            </w:r>
          </w:p>
        </w:tc>
        <w:tc>
          <w:tcPr>
            <w:tcW w:w="517" w:type="dxa"/>
          </w:tcPr>
          <w:p w14:paraId="53E9527D" w14:textId="77777777" w:rsidR="00D12C6D" w:rsidRDefault="00D12C6D" w:rsidP="009F19B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90E5A74" w14:textId="77777777" w:rsidR="00D12C6D" w:rsidRDefault="00D12C6D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76B0F432" w14:textId="77777777" w:rsidR="00D12C6D" w:rsidRDefault="00D12C6D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D951D1E" w14:textId="77777777" w:rsidR="00D12C6D" w:rsidRDefault="00D12C6D" w:rsidP="009F19BE">
            <w:r>
              <w:rPr>
                <w:sz w:val="16"/>
                <w:szCs w:val="16"/>
              </w:rPr>
              <w:t>R4-2522412</w:t>
            </w:r>
          </w:p>
        </w:tc>
        <w:tc>
          <w:tcPr>
            <w:tcW w:w="1597" w:type="dxa"/>
          </w:tcPr>
          <w:p w14:paraId="5C8B0AF2" w14:textId="77777777" w:rsidR="00D12C6D" w:rsidRDefault="00D12C6D" w:rsidP="009F19B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5D2FDA47" w14:textId="77777777" w:rsidR="00D12C6D" w:rsidRDefault="00D12C6D" w:rsidP="009F19BE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0FD5B302" w14:textId="77777777" w:rsidR="00D12C6D" w:rsidRDefault="00D12C6D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4105B5" w14:textId="77777777" w:rsidR="00D12C6D" w:rsidRDefault="00D12C6D" w:rsidP="009F19BE">
            <w:pPr>
              <w:rPr>
                <w:sz w:val="16"/>
                <w:szCs w:val="16"/>
              </w:rPr>
            </w:pPr>
          </w:p>
        </w:tc>
      </w:tr>
    </w:tbl>
    <w:p w14:paraId="193D8306" w14:textId="77777777" w:rsidR="00F73011" w:rsidRDefault="00F73011" w:rsidP="00F73011">
      <w:pPr>
        <w:rPr>
          <w:rFonts w:eastAsiaTheme="minorEastAsia"/>
        </w:rPr>
      </w:pPr>
    </w:p>
    <w:p w14:paraId="67D83A2B" w14:textId="304B847B" w:rsidR="00F73011" w:rsidRPr="00F73011" w:rsidRDefault="009A1FE0" w:rsidP="00F73011">
      <w:pPr>
        <w:pStyle w:val="Heading1"/>
        <w:rPr>
          <w:rFonts w:hint="eastAsia"/>
        </w:rPr>
      </w:pPr>
      <w:r w:rsidRPr="009A1FE0">
        <w:t>9.8</w:t>
      </w:r>
      <w:r w:rsidRPr="009A1FE0">
        <w:tab/>
        <w:t>Closed REL-19 NR or NR+LTE SIs</w:t>
      </w:r>
    </w:p>
    <w:p w14:paraId="6D3C7E47" w14:textId="06B9563B" w:rsidR="00F73011" w:rsidRDefault="009A1FE0" w:rsidP="00F73011">
      <w:pPr>
        <w:rPr>
          <w:rFonts w:ascii="Arial" w:eastAsiaTheme="minorEastAsia" w:hAnsi="Arial" w:cs="Arial"/>
          <w:b/>
          <w:sz w:val="24"/>
          <w:szCs w:val="24"/>
        </w:rPr>
      </w:pPr>
      <w:r w:rsidRPr="009A1FE0">
        <w:rPr>
          <w:rFonts w:ascii="Arial" w:eastAsiaTheme="minorEastAsia" w:hAnsi="Arial" w:cs="Arial"/>
          <w:b/>
          <w:sz w:val="24"/>
          <w:szCs w:val="24"/>
        </w:rPr>
        <w:t>RP-253648</w:t>
      </w:r>
      <w:r w:rsidRPr="009A1FE0">
        <w:rPr>
          <w:rFonts w:ascii="Arial" w:eastAsiaTheme="minorEastAsia" w:hAnsi="Arial" w:cs="Arial"/>
          <w:b/>
          <w:sz w:val="24"/>
          <w:szCs w:val="24"/>
        </w:rPr>
        <w:tab/>
        <w:t>RAN4 CRs to Closed REL-19 NR or NR+LTE Sis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A1FE0" w:rsidRPr="004E535C" w14:paraId="3FD7D8CC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EA2A363" w14:textId="77777777" w:rsidR="009A1FE0" w:rsidRPr="00BF1EB6" w:rsidRDefault="009A1FE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062E049" w14:textId="77777777" w:rsidR="009A1FE0" w:rsidRPr="00BF1EB6" w:rsidRDefault="009A1FE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C4329C1" w14:textId="77777777" w:rsidR="009A1FE0" w:rsidRPr="00BF1EB6" w:rsidRDefault="009A1FE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7A5DE21" w14:textId="77777777" w:rsidR="009A1FE0" w:rsidRPr="00BF1EB6" w:rsidRDefault="009A1FE0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71476C21" w14:textId="77777777" w:rsidR="009A1FE0" w:rsidRPr="00BF1EB6" w:rsidRDefault="009A1FE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C0C2D84" w14:textId="77777777" w:rsidR="009A1FE0" w:rsidRPr="00BF1EB6" w:rsidRDefault="009A1FE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A3B00C9" w14:textId="77777777" w:rsidR="009A1FE0" w:rsidRPr="00BF1EB6" w:rsidRDefault="009A1FE0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249A0513" w14:textId="77777777" w:rsidR="009A1FE0" w:rsidRPr="00BF1EB6" w:rsidRDefault="009A1FE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3C16C84" w14:textId="77777777" w:rsidR="009A1FE0" w:rsidRPr="00BF1EB6" w:rsidRDefault="009A1FE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E6CC9C9" w14:textId="77777777" w:rsidR="009A1FE0" w:rsidRPr="00BF1EB6" w:rsidRDefault="009A1FE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E8608F2" w14:textId="77777777" w:rsidR="009A1FE0" w:rsidRPr="00BF1EB6" w:rsidRDefault="009A1FE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7121F87" w14:textId="77777777" w:rsidR="009A1FE0" w:rsidRPr="00BF1EB6" w:rsidRDefault="009A1FE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D50624B" w14:textId="77777777" w:rsidR="009A1FE0" w:rsidRPr="00BF1EB6" w:rsidRDefault="009A1FE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A1FE0" w14:paraId="751817C4" w14:textId="77777777" w:rsidTr="009F19BE">
        <w:tc>
          <w:tcPr>
            <w:tcW w:w="879" w:type="dxa"/>
          </w:tcPr>
          <w:p w14:paraId="56A4E632" w14:textId="77777777" w:rsidR="009A1FE0" w:rsidRDefault="009A1FE0" w:rsidP="009F19BE">
            <w:r>
              <w:rPr>
                <w:sz w:val="16"/>
                <w:szCs w:val="16"/>
              </w:rPr>
              <w:t>38.922</w:t>
            </w:r>
          </w:p>
        </w:tc>
        <w:tc>
          <w:tcPr>
            <w:tcW w:w="637" w:type="dxa"/>
          </w:tcPr>
          <w:p w14:paraId="0F1FEF13" w14:textId="77777777" w:rsidR="009A1FE0" w:rsidRDefault="009A1FE0" w:rsidP="009F19BE"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 w14:paraId="57235663" w14:textId="77777777" w:rsidR="009A1FE0" w:rsidRDefault="009A1FE0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1B5ED6F" w14:textId="77777777" w:rsidR="009A1FE0" w:rsidRDefault="009A1FE0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B626A28" w14:textId="77777777" w:rsidR="009A1FE0" w:rsidRDefault="009A1FE0" w:rsidP="009F19BE">
            <w:r>
              <w:rPr>
                <w:sz w:val="16"/>
                <w:szCs w:val="16"/>
              </w:rPr>
              <w:t>(FS_NR_IMT_4400_7125_14800MHz) CR to TR 38.922: Improvements of description of BS array antenna model in clause 7.1 and 7.3.2</w:t>
            </w:r>
          </w:p>
        </w:tc>
        <w:tc>
          <w:tcPr>
            <w:tcW w:w="517" w:type="dxa"/>
          </w:tcPr>
          <w:p w14:paraId="498F482A" w14:textId="77777777" w:rsidR="009A1FE0" w:rsidRDefault="009A1FE0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D0569E" w14:textId="77777777" w:rsidR="009A1FE0" w:rsidRDefault="009A1FE0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0B979955" w14:textId="77777777" w:rsidR="009A1FE0" w:rsidRDefault="009A1FE0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1E2129E" w14:textId="77777777" w:rsidR="009A1FE0" w:rsidRDefault="009A1FE0" w:rsidP="009F19BE">
            <w:r>
              <w:rPr>
                <w:sz w:val="16"/>
                <w:szCs w:val="16"/>
              </w:rPr>
              <w:t>R4-2523004</w:t>
            </w:r>
          </w:p>
        </w:tc>
        <w:tc>
          <w:tcPr>
            <w:tcW w:w="1597" w:type="dxa"/>
          </w:tcPr>
          <w:p w14:paraId="68F10ED6" w14:textId="77777777" w:rsidR="009A1FE0" w:rsidRDefault="009A1FE0" w:rsidP="009F1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2D326F9" w14:textId="77777777" w:rsidR="009A1FE0" w:rsidRDefault="009A1FE0" w:rsidP="009F19BE">
            <w:r>
              <w:rPr>
                <w:sz w:val="16"/>
                <w:szCs w:val="16"/>
              </w:rPr>
              <w:t>FS_NR_IMT_4400_7125_14800MHz</w:t>
            </w:r>
          </w:p>
        </w:tc>
        <w:tc>
          <w:tcPr>
            <w:tcW w:w="2323" w:type="dxa"/>
          </w:tcPr>
          <w:p w14:paraId="798AE244" w14:textId="77777777" w:rsidR="009A1FE0" w:rsidRDefault="009A1FE0" w:rsidP="009F19BE">
            <w:r>
              <w:rPr>
                <w:sz w:val="16"/>
                <w:szCs w:val="16"/>
              </w:rPr>
              <w:t>7.1, 7.3.2</w:t>
            </w:r>
          </w:p>
        </w:tc>
        <w:tc>
          <w:tcPr>
            <w:tcW w:w="998" w:type="dxa"/>
          </w:tcPr>
          <w:p w14:paraId="6017334E" w14:textId="77777777" w:rsidR="009A1FE0" w:rsidRDefault="009A1FE0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</w:tbl>
    <w:p w14:paraId="44C550E5" w14:textId="77777777" w:rsidR="00F73011" w:rsidRDefault="00F73011" w:rsidP="00F73011">
      <w:pPr>
        <w:rPr>
          <w:rFonts w:eastAsiaTheme="minorEastAsia"/>
        </w:rPr>
      </w:pPr>
    </w:p>
    <w:p w14:paraId="692791A7" w14:textId="1FD13E31" w:rsidR="00F73011" w:rsidRPr="00F73011" w:rsidRDefault="00DE643B" w:rsidP="00F73011">
      <w:pPr>
        <w:pStyle w:val="Heading1"/>
        <w:rPr>
          <w:rFonts w:hint="eastAsia"/>
        </w:rPr>
      </w:pPr>
      <w:r w:rsidRPr="00DE643B">
        <w:t>9.9.1.1</w:t>
      </w:r>
      <w:r w:rsidRPr="00DE643B">
        <w:tab/>
        <w:t xml:space="preserve">Core part: NR MIMO Phase 5 </w:t>
      </w:r>
      <w:r w:rsidRPr="00DE643B">
        <w:rPr>
          <w:sz w:val="20"/>
        </w:rPr>
        <w:t>[RAN1 WI: NR_MIMO_Ph5-Core]</w:t>
      </w:r>
    </w:p>
    <w:p w14:paraId="2E0B9C45" w14:textId="5439237C" w:rsidR="00F73011" w:rsidRDefault="00DE643B" w:rsidP="00F73011">
      <w:pPr>
        <w:rPr>
          <w:rFonts w:ascii="Arial" w:eastAsiaTheme="minorEastAsia" w:hAnsi="Arial" w:cs="Arial"/>
          <w:b/>
          <w:sz w:val="24"/>
          <w:szCs w:val="24"/>
        </w:rPr>
      </w:pPr>
      <w:r w:rsidRPr="00DE643B">
        <w:rPr>
          <w:rFonts w:ascii="Arial" w:eastAsiaTheme="minorEastAsia" w:hAnsi="Arial" w:cs="Arial"/>
          <w:b/>
          <w:sz w:val="24"/>
          <w:szCs w:val="24"/>
        </w:rPr>
        <w:t>RP-253649</w:t>
      </w:r>
      <w:r w:rsidRPr="00DE643B">
        <w:rPr>
          <w:rFonts w:ascii="Arial" w:eastAsiaTheme="minorEastAsia" w:hAnsi="Arial" w:cs="Arial"/>
          <w:b/>
          <w:sz w:val="24"/>
          <w:szCs w:val="24"/>
        </w:rPr>
        <w:tab/>
        <w:t>RAN4 CRs to NR_MIMO_Ph5-Core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E643B" w:rsidRPr="004E535C" w14:paraId="5E61BB19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F20E52E" w14:textId="77777777" w:rsidR="00DE643B" w:rsidRPr="00BF1EB6" w:rsidRDefault="00DE643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C051949" w14:textId="77777777" w:rsidR="00DE643B" w:rsidRPr="00BF1EB6" w:rsidRDefault="00DE643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AA7DDDC" w14:textId="77777777" w:rsidR="00DE643B" w:rsidRPr="00BF1EB6" w:rsidRDefault="00DE643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4F720AD" w14:textId="77777777" w:rsidR="00DE643B" w:rsidRPr="00BF1EB6" w:rsidRDefault="00DE643B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47AD924B" w14:textId="77777777" w:rsidR="00DE643B" w:rsidRPr="00BF1EB6" w:rsidRDefault="00DE643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8D2346A" w14:textId="77777777" w:rsidR="00DE643B" w:rsidRPr="00BF1EB6" w:rsidRDefault="00DE643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331B94C" w14:textId="77777777" w:rsidR="00DE643B" w:rsidRPr="00BF1EB6" w:rsidRDefault="00DE643B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059E7CF1" w14:textId="77777777" w:rsidR="00DE643B" w:rsidRPr="00BF1EB6" w:rsidRDefault="00DE643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C2BE558" w14:textId="77777777" w:rsidR="00DE643B" w:rsidRPr="00BF1EB6" w:rsidRDefault="00DE643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B0A38DC" w14:textId="77777777" w:rsidR="00DE643B" w:rsidRPr="00BF1EB6" w:rsidRDefault="00DE643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2342C3C" w14:textId="77777777" w:rsidR="00DE643B" w:rsidRPr="00BF1EB6" w:rsidRDefault="00DE643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691CB3E" w14:textId="77777777" w:rsidR="00DE643B" w:rsidRPr="00BF1EB6" w:rsidRDefault="00DE643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22EF460" w14:textId="77777777" w:rsidR="00DE643B" w:rsidRPr="00BF1EB6" w:rsidRDefault="00DE643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E643B" w14:paraId="4E4FD3DA" w14:textId="77777777" w:rsidTr="009F19BE">
        <w:tc>
          <w:tcPr>
            <w:tcW w:w="879" w:type="dxa"/>
          </w:tcPr>
          <w:p w14:paraId="66539F13" w14:textId="77777777" w:rsidR="00DE643B" w:rsidRDefault="00DE643B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10A8973" w14:textId="77777777" w:rsidR="00DE643B" w:rsidRDefault="00DE643B" w:rsidP="009F19BE">
            <w:r>
              <w:rPr>
                <w:sz w:val="16"/>
                <w:szCs w:val="16"/>
              </w:rPr>
              <w:t>3084</w:t>
            </w:r>
          </w:p>
        </w:tc>
        <w:tc>
          <w:tcPr>
            <w:tcW w:w="517" w:type="dxa"/>
          </w:tcPr>
          <w:p w14:paraId="7C47C9AE" w14:textId="77777777" w:rsidR="00DE643B" w:rsidRDefault="00DE643B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110E4C" w14:textId="77777777" w:rsidR="00DE643B" w:rsidRDefault="00DE643B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E5E5DA3" w14:textId="77777777" w:rsidR="00DE643B" w:rsidRDefault="00DE643B" w:rsidP="009F19BE">
            <w:r>
              <w:rPr>
                <w:sz w:val="16"/>
                <w:szCs w:val="16"/>
              </w:rPr>
              <w:t>CR to TS38.101-1 on 3Tx MIMO Rx requirements</w:t>
            </w:r>
          </w:p>
        </w:tc>
        <w:tc>
          <w:tcPr>
            <w:tcW w:w="517" w:type="dxa"/>
          </w:tcPr>
          <w:p w14:paraId="153B22DD" w14:textId="77777777" w:rsidR="00DE643B" w:rsidRDefault="00DE643B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B53A4D" w14:textId="77777777" w:rsidR="00DE643B" w:rsidRDefault="00DE643B" w:rsidP="009F19BE"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 w14:paraId="7B8A506B" w14:textId="77777777" w:rsidR="00DE643B" w:rsidRDefault="00DE643B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43C1EC6" w14:textId="77777777" w:rsidR="00DE643B" w:rsidRDefault="00DE643B" w:rsidP="009F19BE">
            <w:r>
              <w:rPr>
                <w:sz w:val="16"/>
                <w:szCs w:val="16"/>
              </w:rPr>
              <w:t>R4-2520776</w:t>
            </w:r>
          </w:p>
        </w:tc>
        <w:tc>
          <w:tcPr>
            <w:tcW w:w="1597" w:type="dxa"/>
          </w:tcPr>
          <w:p w14:paraId="117535D3" w14:textId="77777777" w:rsidR="00DE643B" w:rsidRDefault="00DE643B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589E935A" w14:textId="77777777" w:rsidR="00DE643B" w:rsidRDefault="00DE643B" w:rsidP="009F19BE">
            <w:r>
              <w:rPr>
                <w:sz w:val="16"/>
                <w:szCs w:val="16"/>
              </w:rPr>
              <w:t>NR_MIMO_Ph5-Core</w:t>
            </w:r>
          </w:p>
        </w:tc>
        <w:tc>
          <w:tcPr>
            <w:tcW w:w="2323" w:type="dxa"/>
          </w:tcPr>
          <w:p w14:paraId="5687CA45" w14:textId="77777777" w:rsidR="00DE643B" w:rsidRDefault="00DE643B" w:rsidP="009F19BE">
            <w:r>
              <w:rPr>
                <w:sz w:val="16"/>
                <w:szCs w:val="16"/>
              </w:rPr>
              <w:t>7.3D, 7.4D, 7.5D, 7.6D, 7.7D, 7.8D</w:t>
            </w:r>
          </w:p>
        </w:tc>
        <w:tc>
          <w:tcPr>
            <w:tcW w:w="998" w:type="dxa"/>
          </w:tcPr>
          <w:p w14:paraId="3267AC75" w14:textId="77777777" w:rsidR="00DE643B" w:rsidRDefault="00DE643B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TS38.521-</w:t>
            </w:r>
            <w:r>
              <w:rPr>
                <w:sz w:val="16"/>
                <w:szCs w:val="16"/>
              </w:rPr>
              <w:lastRenderedPageBreak/>
              <w:t xml:space="preserve">1; TS/TR ... CR ... </w:t>
            </w:r>
          </w:p>
        </w:tc>
      </w:tr>
      <w:tr w:rsidR="00DE643B" w14:paraId="28D8ECF2" w14:textId="77777777" w:rsidTr="009F19BE">
        <w:tc>
          <w:tcPr>
            <w:tcW w:w="879" w:type="dxa"/>
          </w:tcPr>
          <w:p w14:paraId="677F39BE" w14:textId="77777777" w:rsidR="00DE643B" w:rsidRDefault="00DE643B" w:rsidP="009F19B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16D72F47" w14:textId="77777777" w:rsidR="00DE643B" w:rsidRDefault="00DE643B" w:rsidP="009F19BE">
            <w:r>
              <w:rPr>
                <w:sz w:val="16"/>
                <w:szCs w:val="16"/>
              </w:rPr>
              <w:t>6285</w:t>
            </w:r>
          </w:p>
        </w:tc>
        <w:tc>
          <w:tcPr>
            <w:tcW w:w="517" w:type="dxa"/>
          </w:tcPr>
          <w:p w14:paraId="583D76EE" w14:textId="77777777" w:rsidR="00DE643B" w:rsidRDefault="00DE643B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0874E2" w14:textId="77777777" w:rsidR="00DE643B" w:rsidRDefault="00DE643B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478D592" w14:textId="77777777" w:rsidR="00DE643B" w:rsidRDefault="00DE643B" w:rsidP="009F19BE">
            <w:r>
              <w:rPr>
                <w:sz w:val="16"/>
                <w:szCs w:val="16"/>
              </w:rPr>
              <w:t>Big CR for RRM core requirements of NR MIMO Phase 5</w:t>
            </w:r>
          </w:p>
        </w:tc>
        <w:tc>
          <w:tcPr>
            <w:tcW w:w="517" w:type="dxa"/>
          </w:tcPr>
          <w:p w14:paraId="0AA62938" w14:textId="77777777" w:rsidR="00DE643B" w:rsidRDefault="00DE643B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880164" w14:textId="77777777" w:rsidR="00DE643B" w:rsidRDefault="00DE643B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33AA2E13" w14:textId="77777777" w:rsidR="00DE643B" w:rsidRDefault="00DE643B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2B65317" w14:textId="77777777" w:rsidR="00DE643B" w:rsidRDefault="00DE643B" w:rsidP="009F19BE">
            <w:r>
              <w:rPr>
                <w:sz w:val="16"/>
                <w:szCs w:val="16"/>
              </w:rPr>
              <w:t>R4-2523241</w:t>
            </w:r>
          </w:p>
        </w:tc>
        <w:tc>
          <w:tcPr>
            <w:tcW w:w="1597" w:type="dxa"/>
          </w:tcPr>
          <w:p w14:paraId="479E5812" w14:textId="77777777" w:rsidR="00DE643B" w:rsidRDefault="00DE643B" w:rsidP="009F19BE">
            <w:r>
              <w:rPr>
                <w:sz w:val="16"/>
                <w:szCs w:val="16"/>
              </w:rPr>
              <w:t>Samsung, MediaTek</w:t>
            </w:r>
          </w:p>
        </w:tc>
        <w:tc>
          <w:tcPr>
            <w:tcW w:w="1122" w:type="dxa"/>
          </w:tcPr>
          <w:p w14:paraId="20A585A7" w14:textId="77777777" w:rsidR="00DE643B" w:rsidRDefault="00DE643B" w:rsidP="009F19BE">
            <w:r>
              <w:rPr>
                <w:sz w:val="16"/>
                <w:szCs w:val="16"/>
              </w:rPr>
              <w:t>NR_MIMO_Ph5-Core</w:t>
            </w:r>
          </w:p>
        </w:tc>
        <w:tc>
          <w:tcPr>
            <w:tcW w:w="2323" w:type="dxa"/>
          </w:tcPr>
          <w:p w14:paraId="09052CB7" w14:textId="77777777" w:rsidR="00DE643B" w:rsidRDefault="00DE643B" w:rsidP="009F19BE">
            <w:r>
              <w:rPr>
                <w:sz w:val="16"/>
                <w:szCs w:val="16"/>
              </w:rPr>
              <w:t xml:space="preserve">9.5.3.4   9.13.3.4   </w:t>
            </w:r>
            <w:proofErr w:type="gramStart"/>
            <w:r>
              <w:rPr>
                <w:sz w:val="16"/>
                <w:szCs w:val="16"/>
              </w:rPr>
              <w:t>7.5.7  7</w:t>
            </w:r>
            <w:proofErr w:type="gramEnd"/>
            <w:r>
              <w:rPr>
                <w:sz w:val="16"/>
                <w:szCs w:val="16"/>
              </w:rPr>
              <w:t>.1.1</w:t>
            </w:r>
          </w:p>
        </w:tc>
        <w:tc>
          <w:tcPr>
            <w:tcW w:w="998" w:type="dxa"/>
          </w:tcPr>
          <w:p w14:paraId="2691222D" w14:textId="77777777" w:rsidR="00DE643B" w:rsidRDefault="00DE643B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</w:tbl>
    <w:p w14:paraId="0E76CC6D" w14:textId="77777777" w:rsidR="00F73011" w:rsidRDefault="00F73011" w:rsidP="00F73011">
      <w:pPr>
        <w:rPr>
          <w:rFonts w:eastAsiaTheme="minorEastAsia"/>
        </w:rPr>
      </w:pPr>
    </w:p>
    <w:p w14:paraId="18B7DF9A" w14:textId="372C65DD" w:rsidR="00F73011" w:rsidRPr="00DE643B" w:rsidRDefault="00DE643B" w:rsidP="00DE643B">
      <w:pPr>
        <w:pStyle w:val="Heading1"/>
        <w:rPr>
          <w:rFonts w:hint="eastAsia"/>
          <w:sz w:val="20"/>
        </w:rPr>
      </w:pPr>
      <w:r>
        <w:t>9.9.1.2</w:t>
      </w:r>
      <w:r>
        <w:tab/>
        <w:t>Core part: Evolution of NR duplex operation: Sub-band full duplex (SBFD)</w:t>
      </w:r>
      <w:r>
        <w:rPr>
          <w:rFonts w:eastAsiaTheme="minorEastAsia" w:hint="eastAsia"/>
        </w:rPr>
        <w:t xml:space="preserve"> </w:t>
      </w:r>
      <w:r w:rsidRPr="00DE643B">
        <w:rPr>
          <w:sz w:val="20"/>
        </w:rPr>
        <w:t xml:space="preserve">[RAN1 WI: </w:t>
      </w:r>
      <w:proofErr w:type="spellStart"/>
      <w:r w:rsidRPr="00DE643B">
        <w:rPr>
          <w:sz w:val="20"/>
        </w:rPr>
        <w:t>NR_duplex_evo</w:t>
      </w:r>
      <w:proofErr w:type="spellEnd"/>
      <w:r w:rsidRPr="00DE643B">
        <w:rPr>
          <w:sz w:val="20"/>
        </w:rPr>
        <w:t>-Core]</w:t>
      </w:r>
    </w:p>
    <w:p w14:paraId="6109CACB" w14:textId="73099C62" w:rsidR="00F73011" w:rsidRDefault="00DE643B" w:rsidP="00F73011">
      <w:pPr>
        <w:rPr>
          <w:rFonts w:ascii="Arial" w:eastAsiaTheme="minorEastAsia" w:hAnsi="Arial" w:cs="Arial"/>
          <w:b/>
          <w:sz w:val="24"/>
          <w:szCs w:val="24"/>
        </w:rPr>
      </w:pPr>
      <w:r w:rsidRPr="00DE643B">
        <w:rPr>
          <w:rFonts w:ascii="Arial" w:eastAsiaTheme="minorEastAsia" w:hAnsi="Arial" w:cs="Arial"/>
          <w:b/>
          <w:sz w:val="24"/>
          <w:szCs w:val="24"/>
        </w:rPr>
        <w:t>RP-253650</w:t>
      </w:r>
      <w:r w:rsidRPr="00DE643B">
        <w:rPr>
          <w:rFonts w:ascii="Arial" w:eastAsiaTheme="minorEastAsia" w:hAnsi="Arial" w:cs="Arial"/>
          <w:b/>
          <w:sz w:val="24"/>
          <w:szCs w:val="24"/>
        </w:rPr>
        <w:tab/>
        <w:t xml:space="preserve">RAN4 CRs to </w:t>
      </w:r>
      <w:proofErr w:type="spellStart"/>
      <w:r w:rsidRPr="00DE643B">
        <w:rPr>
          <w:rFonts w:ascii="Arial" w:eastAsiaTheme="minorEastAsia" w:hAnsi="Arial" w:cs="Arial"/>
          <w:b/>
          <w:sz w:val="24"/>
          <w:szCs w:val="24"/>
        </w:rPr>
        <w:t>NR_duplex_evo</w:t>
      </w:r>
      <w:proofErr w:type="spellEnd"/>
      <w:r w:rsidRPr="00DE643B">
        <w:rPr>
          <w:rFonts w:ascii="Arial" w:eastAsiaTheme="minorEastAsia" w:hAnsi="Arial" w:cs="Arial"/>
          <w:b/>
          <w:sz w:val="24"/>
          <w:szCs w:val="24"/>
        </w:rPr>
        <w:t>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E643B" w:rsidRPr="004E535C" w14:paraId="48D886A6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A87B36B" w14:textId="77777777" w:rsidR="00DE643B" w:rsidRPr="00BF1EB6" w:rsidRDefault="00DE643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2FAF266" w14:textId="77777777" w:rsidR="00DE643B" w:rsidRPr="00BF1EB6" w:rsidRDefault="00DE643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0322DCA" w14:textId="77777777" w:rsidR="00DE643B" w:rsidRPr="00BF1EB6" w:rsidRDefault="00DE643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013663D" w14:textId="77777777" w:rsidR="00DE643B" w:rsidRPr="00BF1EB6" w:rsidRDefault="00DE643B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4346136B" w14:textId="77777777" w:rsidR="00DE643B" w:rsidRPr="00BF1EB6" w:rsidRDefault="00DE643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263C0DE" w14:textId="77777777" w:rsidR="00DE643B" w:rsidRPr="00BF1EB6" w:rsidRDefault="00DE643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EAEC0C" w14:textId="77777777" w:rsidR="00DE643B" w:rsidRPr="00BF1EB6" w:rsidRDefault="00DE643B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0A6E7BAD" w14:textId="77777777" w:rsidR="00DE643B" w:rsidRPr="00BF1EB6" w:rsidRDefault="00DE643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B8B644E" w14:textId="77777777" w:rsidR="00DE643B" w:rsidRPr="00BF1EB6" w:rsidRDefault="00DE643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D93D09D" w14:textId="77777777" w:rsidR="00DE643B" w:rsidRPr="00BF1EB6" w:rsidRDefault="00DE643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AB6ED6D" w14:textId="77777777" w:rsidR="00DE643B" w:rsidRPr="00BF1EB6" w:rsidRDefault="00DE643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6BF5900" w14:textId="77777777" w:rsidR="00DE643B" w:rsidRPr="00BF1EB6" w:rsidRDefault="00DE643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5C605C6" w14:textId="77777777" w:rsidR="00DE643B" w:rsidRPr="00BF1EB6" w:rsidRDefault="00DE643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E643B" w14:paraId="715D0B68" w14:textId="77777777" w:rsidTr="009F19BE">
        <w:tc>
          <w:tcPr>
            <w:tcW w:w="879" w:type="dxa"/>
          </w:tcPr>
          <w:p w14:paraId="35B262C0" w14:textId="77777777" w:rsidR="00DE643B" w:rsidRDefault="00DE643B" w:rsidP="009F19BE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17832E6D" w14:textId="77777777" w:rsidR="00DE643B" w:rsidRDefault="00DE643B" w:rsidP="009F19BE">
            <w:r>
              <w:rPr>
                <w:sz w:val="16"/>
                <w:szCs w:val="16"/>
              </w:rPr>
              <w:t>0751</w:t>
            </w:r>
          </w:p>
        </w:tc>
        <w:tc>
          <w:tcPr>
            <w:tcW w:w="517" w:type="dxa"/>
          </w:tcPr>
          <w:p w14:paraId="1E98DACD" w14:textId="77777777" w:rsidR="00DE643B" w:rsidRDefault="00DE643B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90E9DB9" w14:textId="77777777" w:rsidR="00DE643B" w:rsidRDefault="00DE643B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0C5A556" w14:textId="77777777" w:rsidR="00DE643B" w:rsidRDefault="00DE643B" w:rsidP="009F19BE">
            <w:r>
              <w:rPr>
                <w:sz w:val="16"/>
                <w:szCs w:val="16"/>
              </w:rPr>
              <w:t>Big CR to TS 38.104 maintenance on SBFD BS RF requirements</w:t>
            </w:r>
          </w:p>
        </w:tc>
        <w:tc>
          <w:tcPr>
            <w:tcW w:w="517" w:type="dxa"/>
          </w:tcPr>
          <w:p w14:paraId="6964B9FE" w14:textId="77777777" w:rsidR="00DE643B" w:rsidRDefault="00DE643B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4038E3" w14:textId="77777777" w:rsidR="00DE643B" w:rsidRDefault="00DE643B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32D340B8" w14:textId="77777777" w:rsidR="00DE643B" w:rsidRDefault="00DE643B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D66AE07" w14:textId="77777777" w:rsidR="00DE643B" w:rsidRDefault="00DE643B" w:rsidP="009F19BE">
            <w:r>
              <w:rPr>
                <w:sz w:val="16"/>
                <w:szCs w:val="16"/>
              </w:rPr>
              <w:t>R4-2523042</w:t>
            </w:r>
          </w:p>
        </w:tc>
        <w:tc>
          <w:tcPr>
            <w:tcW w:w="1597" w:type="dxa"/>
          </w:tcPr>
          <w:p w14:paraId="172F44EC" w14:textId="77777777" w:rsidR="00DE643B" w:rsidRDefault="00DE643B" w:rsidP="009F19BE">
            <w:r>
              <w:rPr>
                <w:sz w:val="16"/>
                <w:szCs w:val="16"/>
              </w:rPr>
              <w:t>Huawei, Samsung, Nokia, CATT</w:t>
            </w:r>
          </w:p>
        </w:tc>
        <w:tc>
          <w:tcPr>
            <w:tcW w:w="1122" w:type="dxa"/>
          </w:tcPr>
          <w:p w14:paraId="0B73C750" w14:textId="77777777" w:rsidR="00DE643B" w:rsidRDefault="00DE643B" w:rsidP="009F19BE">
            <w:proofErr w:type="spellStart"/>
            <w:r>
              <w:rPr>
                <w:sz w:val="16"/>
                <w:szCs w:val="16"/>
              </w:rPr>
              <w:t>NR_duplex_evo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73B1F6AA" w14:textId="77777777" w:rsidR="00DE643B" w:rsidRDefault="00DE643B" w:rsidP="009F19BE">
            <w:r>
              <w:rPr>
                <w:sz w:val="16"/>
                <w:szCs w:val="16"/>
              </w:rPr>
              <w:t>12.1.2, 12.1.3, 12.3.2, 12.3.4, 12.3.5, 12.3.6, 12.3.8, 12.4, 12.5, 12.6, 12.7</w:t>
            </w:r>
          </w:p>
        </w:tc>
        <w:tc>
          <w:tcPr>
            <w:tcW w:w="998" w:type="dxa"/>
          </w:tcPr>
          <w:p w14:paraId="0D50D737" w14:textId="77777777" w:rsidR="00DE643B" w:rsidRDefault="00DE643B" w:rsidP="009F19BE">
            <w:r>
              <w:rPr>
                <w:sz w:val="16"/>
                <w:szCs w:val="16"/>
              </w:rPr>
              <w:t xml:space="preserve">TS 38.141-1/2 </w:t>
            </w:r>
          </w:p>
        </w:tc>
      </w:tr>
      <w:tr w:rsidR="00DE643B" w14:paraId="669CF8BB" w14:textId="77777777" w:rsidTr="009F19BE">
        <w:tc>
          <w:tcPr>
            <w:tcW w:w="879" w:type="dxa"/>
          </w:tcPr>
          <w:p w14:paraId="198B77FD" w14:textId="77777777" w:rsidR="00DE643B" w:rsidRDefault="00DE643B" w:rsidP="009F19BE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1686EB45" w14:textId="77777777" w:rsidR="00DE643B" w:rsidRDefault="00DE643B" w:rsidP="009F19BE">
            <w:r>
              <w:rPr>
                <w:sz w:val="16"/>
                <w:szCs w:val="16"/>
              </w:rPr>
              <w:t>0752</w:t>
            </w:r>
          </w:p>
        </w:tc>
        <w:tc>
          <w:tcPr>
            <w:tcW w:w="517" w:type="dxa"/>
          </w:tcPr>
          <w:p w14:paraId="50FC7F0C" w14:textId="77777777" w:rsidR="00DE643B" w:rsidRDefault="00DE643B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A2C60E" w14:textId="77777777" w:rsidR="00DE643B" w:rsidRDefault="00DE643B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C94C0A1" w14:textId="77777777" w:rsidR="00DE643B" w:rsidRDefault="00DE643B" w:rsidP="009F19BE">
            <w:r>
              <w:rPr>
                <w:sz w:val="16"/>
                <w:szCs w:val="16"/>
              </w:rPr>
              <w:t>CR to 38.104 for correction of errors in the SBFD introduction</w:t>
            </w:r>
          </w:p>
        </w:tc>
        <w:tc>
          <w:tcPr>
            <w:tcW w:w="517" w:type="dxa"/>
          </w:tcPr>
          <w:p w14:paraId="51AECD82" w14:textId="77777777" w:rsidR="00DE643B" w:rsidRDefault="00DE643B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0EE48B" w14:textId="77777777" w:rsidR="00DE643B" w:rsidRDefault="00DE643B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68628D0C" w14:textId="77777777" w:rsidR="00DE643B" w:rsidRDefault="00DE643B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7C9FC6C" w14:textId="77777777" w:rsidR="00DE643B" w:rsidRDefault="00DE643B" w:rsidP="009F19BE">
            <w:r>
              <w:rPr>
                <w:sz w:val="16"/>
                <w:szCs w:val="16"/>
              </w:rPr>
              <w:t>R4-2521691</w:t>
            </w:r>
          </w:p>
        </w:tc>
        <w:tc>
          <w:tcPr>
            <w:tcW w:w="1597" w:type="dxa"/>
          </w:tcPr>
          <w:p w14:paraId="0AE586C4" w14:textId="77777777" w:rsidR="00DE643B" w:rsidRDefault="00DE643B" w:rsidP="009F1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26FC447" w14:textId="77777777" w:rsidR="00DE643B" w:rsidRDefault="00DE643B" w:rsidP="009F19BE">
            <w:proofErr w:type="spellStart"/>
            <w:r>
              <w:rPr>
                <w:sz w:val="16"/>
                <w:szCs w:val="16"/>
              </w:rPr>
              <w:t>NR_duplex_evo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34C99EAD" w14:textId="77777777" w:rsidR="00DE643B" w:rsidRDefault="00DE643B" w:rsidP="009F19BE">
            <w:r>
              <w:rPr>
                <w:sz w:val="16"/>
                <w:szCs w:val="16"/>
              </w:rPr>
              <w:t>3.1, 3.2, 12.1.3.1, 12.2.3.2, 12.2.9, 12.5.4.2, 12.5.11, 12.6.5.2, 12.6.9</w:t>
            </w:r>
          </w:p>
        </w:tc>
        <w:tc>
          <w:tcPr>
            <w:tcW w:w="998" w:type="dxa"/>
          </w:tcPr>
          <w:p w14:paraId="35D9263E" w14:textId="77777777" w:rsidR="00DE643B" w:rsidRDefault="00DE643B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43B" w14:paraId="4DD04FD0" w14:textId="77777777" w:rsidTr="009F19BE">
        <w:tc>
          <w:tcPr>
            <w:tcW w:w="879" w:type="dxa"/>
          </w:tcPr>
          <w:p w14:paraId="2EFF0077" w14:textId="77777777" w:rsidR="00DE643B" w:rsidRDefault="00DE643B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7C1A99A" w14:textId="77777777" w:rsidR="00DE643B" w:rsidRDefault="00DE643B" w:rsidP="009F19BE">
            <w:r>
              <w:rPr>
                <w:sz w:val="16"/>
                <w:szCs w:val="16"/>
              </w:rPr>
              <w:t>6036</w:t>
            </w:r>
          </w:p>
        </w:tc>
        <w:tc>
          <w:tcPr>
            <w:tcW w:w="517" w:type="dxa"/>
          </w:tcPr>
          <w:p w14:paraId="2B9440A7" w14:textId="77777777" w:rsidR="00DE643B" w:rsidRDefault="00DE643B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8119FC" w14:textId="77777777" w:rsidR="00DE643B" w:rsidRDefault="00DE643B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0CED827" w14:textId="77777777" w:rsidR="00DE643B" w:rsidRDefault="00DE643B" w:rsidP="009F19BE">
            <w:r>
              <w:rPr>
                <w:sz w:val="16"/>
                <w:szCs w:val="16"/>
              </w:rPr>
              <w:t>CR to update RRM core requirements of SBFD</w:t>
            </w:r>
          </w:p>
        </w:tc>
        <w:tc>
          <w:tcPr>
            <w:tcW w:w="517" w:type="dxa"/>
          </w:tcPr>
          <w:p w14:paraId="1A471089" w14:textId="77777777" w:rsidR="00DE643B" w:rsidRDefault="00DE643B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520C5F" w14:textId="77777777" w:rsidR="00DE643B" w:rsidRDefault="00DE643B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6DB16B1E" w14:textId="77777777" w:rsidR="00DE643B" w:rsidRDefault="00DE643B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A6754D9" w14:textId="77777777" w:rsidR="00DE643B" w:rsidRDefault="00DE643B" w:rsidP="009F19BE">
            <w:r>
              <w:rPr>
                <w:sz w:val="16"/>
                <w:szCs w:val="16"/>
              </w:rPr>
              <w:t>R4-2522800</w:t>
            </w:r>
          </w:p>
        </w:tc>
        <w:tc>
          <w:tcPr>
            <w:tcW w:w="1597" w:type="dxa"/>
          </w:tcPr>
          <w:p w14:paraId="792EDD20" w14:textId="77777777" w:rsidR="00DE643B" w:rsidRDefault="00DE643B" w:rsidP="009F19B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5E5FBBB" w14:textId="77777777" w:rsidR="00DE643B" w:rsidRDefault="00DE643B" w:rsidP="009F19BE">
            <w:proofErr w:type="spellStart"/>
            <w:r>
              <w:rPr>
                <w:sz w:val="16"/>
                <w:szCs w:val="16"/>
              </w:rPr>
              <w:t>NR_duplex_evo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32F6E603" w14:textId="77777777" w:rsidR="00DE643B" w:rsidRDefault="00DE643B" w:rsidP="009F19BE">
            <w:r>
              <w:rPr>
                <w:sz w:val="16"/>
                <w:szCs w:val="16"/>
              </w:rPr>
              <w:t xml:space="preserve">9.18.3.1. </w:t>
            </w:r>
          </w:p>
        </w:tc>
        <w:tc>
          <w:tcPr>
            <w:tcW w:w="998" w:type="dxa"/>
          </w:tcPr>
          <w:p w14:paraId="44E2D9F4" w14:textId="77777777" w:rsidR="00DE643B" w:rsidRDefault="00DE643B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43B" w14:paraId="293AA9F7" w14:textId="77777777" w:rsidTr="009F19BE">
        <w:tc>
          <w:tcPr>
            <w:tcW w:w="879" w:type="dxa"/>
          </w:tcPr>
          <w:p w14:paraId="4B92C729" w14:textId="77777777" w:rsidR="00DE643B" w:rsidRDefault="00DE643B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8EF5F9D" w14:textId="77777777" w:rsidR="00DE643B" w:rsidRDefault="00DE643B" w:rsidP="009F19BE">
            <w:r>
              <w:rPr>
                <w:sz w:val="16"/>
                <w:szCs w:val="16"/>
              </w:rPr>
              <w:t>6195</w:t>
            </w:r>
          </w:p>
        </w:tc>
        <w:tc>
          <w:tcPr>
            <w:tcW w:w="517" w:type="dxa"/>
          </w:tcPr>
          <w:p w14:paraId="7233DD34" w14:textId="77777777" w:rsidR="00DE643B" w:rsidRDefault="00DE643B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BA058E" w14:textId="77777777" w:rsidR="00DE643B" w:rsidRDefault="00DE643B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D74078E" w14:textId="77777777" w:rsidR="00DE643B" w:rsidRDefault="00DE643B" w:rsidP="009F19BE">
            <w:r>
              <w:rPr>
                <w:sz w:val="16"/>
                <w:szCs w:val="16"/>
              </w:rPr>
              <w:t>CR on measurement delay requirements with SBFD</w:t>
            </w:r>
          </w:p>
        </w:tc>
        <w:tc>
          <w:tcPr>
            <w:tcW w:w="517" w:type="dxa"/>
          </w:tcPr>
          <w:p w14:paraId="4752ACCD" w14:textId="77777777" w:rsidR="00DE643B" w:rsidRDefault="00DE643B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BC029F" w14:textId="77777777" w:rsidR="00DE643B" w:rsidRDefault="00DE643B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4CBD78E9" w14:textId="77777777" w:rsidR="00DE643B" w:rsidRDefault="00DE643B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BD452BF" w14:textId="77777777" w:rsidR="00DE643B" w:rsidRDefault="00DE643B" w:rsidP="009F19BE">
            <w:r>
              <w:rPr>
                <w:sz w:val="16"/>
                <w:szCs w:val="16"/>
              </w:rPr>
              <w:t>R4-2521634</w:t>
            </w:r>
          </w:p>
        </w:tc>
        <w:tc>
          <w:tcPr>
            <w:tcW w:w="1597" w:type="dxa"/>
          </w:tcPr>
          <w:p w14:paraId="3B772388" w14:textId="77777777" w:rsidR="00DE643B" w:rsidRDefault="00DE643B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649AF072" w14:textId="77777777" w:rsidR="00DE643B" w:rsidRDefault="00DE643B" w:rsidP="009F19BE">
            <w:proofErr w:type="spellStart"/>
            <w:r>
              <w:rPr>
                <w:sz w:val="16"/>
                <w:szCs w:val="16"/>
              </w:rPr>
              <w:t>NR_duplex_evo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27072FAA" w14:textId="77777777" w:rsidR="00DE643B" w:rsidRDefault="00DE643B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BC55F6" w14:textId="77777777" w:rsidR="00DE643B" w:rsidRDefault="00DE643B" w:rsidP="009F19BE">
            <w:pPr>
              <w:rPr>
                <w:sz w:val="16"/>
                <w:szCs w:val="16"/>
              </w:rPr>
            </w:pPr>
          </w:p>
        </w:tc>
      </w:tr>
      <w:tr w:rsidR="00DE643B" w14:paraId="7D48B949" w14:textId="77777777" w:rsidTr="009F19BE">
        <w:tc>
          <w:tcPr>
            <w:tcW w:w="879" w:type="dxa"/>
          </w:tcPr>
          <w:p w14:paraId="4A973C46" w14:textId="77777777" w:rsidR="00DE643B" w:rsidRDefault="00DE643B" w:rsidP="009F19B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26F03793" w14:textId="77777777" w:rsidR="00DE643B" w:rsidRDefault="00DE643B" w:rsidP="009F19BE">
            <w:r>
              <w:rPr>
                <w:sz w:val="16"/>
                <w:szCs w:val="16"/>
              </w:rPr>
              <w:t>6233</w:t>
            </w:r>
          </w:p>
        </w:tc>
        <w:tc>
          <w:tcPr>
            <w:tcW w:w="517" w:type="dxa"/>
          </w:tcPr>
          <w:p w14:paraId="6890DCB0" w14:textId="77777777" w:rsidR="00DE643B" w:rsidRDefault="00DE643B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6F476C" w14:textId="77777777" w:rsidR="00DE643B" w:rsidRDefault="00DE643B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013BAE7" w14:textId="77777777" w:rsidR="00DE643B" w:rsidRDefault="00DE643B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NR_duplex_evo</w:t>
            </w:r>
            <w:proofErr w:type="spellEnd"/>
            <w:r>
              <w:rPr>
                <w:sz w:val="16"/>
                <w:szCs w:val="16"/>
              </w:rPr>
              <w:t>-</w:t>
            </w:r>
            <w:proofErr w:type="gramStart"/>
            <w:r>
              <w:rPr>
                <w:sz w:val="16"/>
                <w:szCs w:val="16"/>
              </w:rPr>
              <w:t>Core)CR</w:t>
            </w:r>
            <w:proofErr w:type="gramEnd"/>
            <w:r>
              <w:rPr>
                <w:sz w:val="16"/>
                <w:szCs w:val="16"/>
              </w:rPr>
              <w:t xml:space="preserve"> on RACH impact of SBFD</w:t>
            </w:r>
          </w:p>
        </w:tc>
        <w:tc>
          <w:tcPr>
            <w:tcW w:w="517" w:type="dxa"/>
          </w:tcPr>
          <w:p w14:paraId="0FF5DA08" w14:textId="77777777" w:rsidR="00DE643B" w:rsidRDefault="00DE643B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BA1B87" w14:textId="77777777" w:rsidR="00DE643B" w:rsidRDefault="00DE643B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2FBF0180" w14:textId="77777777" w:rsidR="00DE643B" w:rsidRDefault="00DE643B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DA94BA3" w14:textId="77777777" w:rsidR="00DE643B" w:rsidRDefault="00DE643B" w:rsidP="009F19BE">
            <w:r>
              <w:rPr>
                <w:sz w:val="16"/>
                <w:szCs w:val="16"/>
              </w:rPr>
              <w:t>R4-2521962</w:t>
            </w:r>
          </w:p>
        </w:tc>
        <w:tc>
          <w:tcPr>
            <w:tcW w:w="1597" w:type="dxa"/>
          </w:tcPr>
          <w:p w14:paraId="72C798A2" w14:textId="77777777" w:rsidR="00DE643B" w:rsidRDefault="00DE643B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6E3778AF" w14:textId="77777777" w:rsidR="00DE643B" w:rsidRDefault="00DE643B" w:rsidP="009F19BE">
            <w:proofErr w:type="spellStart"/>
            <w:r>
              <w:rPr>
                <w:sz w:val="16"/>
                <w:szCs w:val="16"/>
              </w:rPr>
              <w:t>NR_duplex_evo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611DB8E6" w14:textId="77777777" w:rsidR="00DE643B" w:rsidRDefault="00DE643B" w:rsidP="009F19BE">
            <w:r>
              <w:rPr>
                <w:sz w:val="16"/>
                <w:szCs w:val="16"/>
              </w:rPr>
              <w:t>6.2.2.2.1.1, 6.2.2.2.2.1</w:t>
            </w:r>
          </w:p>
        </w:tc>
        <w:tc>
          <w:tcPr>
            <w:tcW w:w="998" w:type="dxa"/>
          </w:tcPr>
          <w:p w14:paraId="4C4B3BFA" w14:textId="77777777" w:rsidR="00DE643B" w:rsidRDefault="00DE643B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43B" w14:paraId="58CA3806" w14:textId="77777777" w:rsidTr="009F19BE">
        <w:tc>
          <w:tcPr>
            <w:tcW w:w="879" w:type="dxa"/>
          </w:tcPr>
          <w:p w14:paraId="69F9330F" w14:textId="77777777" w:rsidR="00DE643B" w:rsidRDefault="00DE643B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828A4F0" w14:textId="77777777" w:rsidR="00DE643B" w:rsidRDefault="00DE643B" w:rsidP="009F19BE">
            <w:r>
              <w:rPr>
                <w:sz w:val="16"/>
                <w:szCs w:val="16"/>
              </w:rPr>
              <w:t>6234</w:t>
            </w:r>
          </w:p>
        </w:tc>
        <w:tc>
          <w:tcPr>
            <w:tcW w:w="517" w:type="dxa"/>
          </w:tcPr>
          <w:p w14:paraId="6A4C4089" w14:textId="77777777" w:rsidR="00DE643B" w:rsidRDefault="00DE643B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A54AE33" w14:textId="77777777" w:rsidR="00DE643B" w:rsidRDefault="00DE643B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DAB999D" w14:textId="77777777" w:rsidR="00DE643B" w:rsidRDefault="00DE643B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NR_duplex_evo</w:t>
            </w:r>
            <w:proofErr w:type="spellEnd"/>
            <w:r>
              <w:rPr>
                <w:sz w:val="16"/>
                <w:szCs w:val="16"/>
              </w:rPr>
              <w:t>-</w:t>
            </w:r>
            <w:proofErr w:type="gramStart"/>
            <w:r>
              <w:rPr>
                <w:sz w:val="16"/>
                <w:szCs w:val="16"/>
              </w:rPr>
              <w:t>Core)CR</w:t>
            </w:r>
            <w:proofErr w:type="gramEnd"/>
            <w:r>
              <w:rPr>
                <w:sz w:val="16"/>
                <w:szCs w:val="16"/>
              </w:rPr>
              <w:t xml:space="preserve"> on Scheduling restriction of L1 CLI for SBFD</w:t>
            </w:r>
          </w:p>
        </w:tc>
        <w:tc>
          <w:tcPr>
            <w:tcW w:w="517" w:type="dxa"/>
          </w:tcPr>
          <w:p w14:paraId="6B3119FD" w14:textId="77777777" w:rsidR="00DE643B" w:rsidRDefault="00DE643B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BEE5C9" w14:textId="77777777" w:rsidR="00DE643B" w:rsidRDefault="00DE643B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178238FF" w14:textId="77777777" w:rsidR="00DE643B" w:rsidRDefault="00DE643B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9D15477" w14:textId="77777777" w:rsidR="00DE643B" w:rsidRDefault="00DE643B" w:rsidP="009F19BE">
            <w:r>
              <w:rPr>
                <w:sz w:val="16"/>
                <w:szCs w:val="16"/>
              </w:rPr>
              <w:t>R4-2522837</w:t>
            </w:r>
          </w:p>
        </w:tc>
        <w:tc>
          <w:tcPr>
            <w:tcW w:w="1597" w:type="dxa"/>
          </w:tcPr>
          <w:p w14:paraId="6EA26485" w14:textId="77777777" w:rsidR="00DE643B" w:rsidRDefault="00DE643B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66F735EE" w14:textId="77777777" w:rsidR="00DE643B" w:rsidRDefault="00DE643B" w:rsidP="009F19BE">
            <w:proofErr w:type="spellStart"/>
            <w:r>
              <w:rPr>
                <w:sz w:val="16"/>
                <w:szCs w:val="16"/>
              </w:rPr>
              <w:t>NR_duplex_evo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34DCCFCA" w14:textId="77777777" w:rsidR="00DE643B" w:rsidRDefault="00DE643B" w:rsidP="009F19BE">
            <w:r>
              <w:rPr>
                <w:sz w:val="16"/>
                <w:szCs w:val="16"/>
              </w:rPr>
              <w:t xml:space="preserve">9.x.2.6.1, 9.x.2.6.2, 9.x.3.6.1, </w:t>
            </w:r>
            <w:proofErr w:type="gramStart"/>
            <w:r>
              <w:rPr>
                <w:sz w:val="16"/>
                <w:szCs w:val="16"/>
              </w:rPr>
              <w:t>9.x.</w:t>
            </w:r>
            <w:proofErr w:type="gramEnd"/>
            <w:r>
              <w:rPr>
                <w:sz w:val="16"/>
                <w:szCs w:val="16"/>
              </w:rPr>
              <w:t>3.6.2</w:t>
            </w:r>
          </w:p>
        </w:tc>
        <w:tc>
          <w:tcPr>
            <w:tcW w:w="998" w:type="dxa"/>
          </w:tcPr>
          <w:p w14:paraId="161C5A8B" w14:textId="77777777" w:rsidR="00DE643B" w:rsidRDefault="00DE643B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</w:tbl>
    <w:p w14:paraId="590420B9" w14:textId="77777777" w:rsidR="00F73011" w:rsidRDefault="00F73011" w:rsidP="00F73011">
      <w:pPr>
        <w:rPr>
          <w:rFonts w:eastAsiaTheme="minorEastAsia"/>
        </w:rPr>
      </w:pPr>
    </w:p>
    <w:p w14:paraId="0E6839B8" w14:textId="665B7CA9" w:rsidR="00F73011" w:rsidRPr="00DC06E2" w:rsidRDefault="00DC06E2" w:rsidP="00DC06E2">
      <w:pPr>
        <w:pStyle w:val="Heading1"/>
        <w:rPr>
          <w:rFonts w:hint="eastAsia"/>
          <w:sz w:val="20"/>
        </w:rPr>
      </w:pPr>
      <w:r>
        <w:t>9.9.1.3</w:t>
      </w:r>
      <w:r>
        <w:tab/>
        <w:t>Core part: Low-power wake-up signal and receiver for NR (LP-WUS/WUR)</w:t>
      </w:r>
      <w:r>
        <w:rPr>
          <w:rFonts w:eastAsiaTheme="minorEastAsia" w:hint="eastAsia"/>
        </w:rPr>
        <w:t xml:space="preserve"> </w:t>
      </w:r>
      <w:r w:rsidRPr="00DC06E2">
        <w:rPr>
          <w:sz w:val="20"/>
        </w:rPr>
        <w:t>[RAN1 WI: NR_LPWUS-Core]</w:t>
      </w:r>
    </w:p>
    <w:p w14:paraId="4F7AF985" w14:textId="2B145303" w:rsidR="00F73011" w:rsidRDefault="00DC06E2" w:rsidP="00F73011">
      <w:pPr>
        <w:rPr>
          <w:rFonts w:ascii="Arial" w:eastAsiaTheme="minorEastAsia" w:hAnsi="Arial" w:cs="Arial"/>
          <w:b/>
          <w:sz w:val="24"/>
          <w:szCs w:val="24"/>
        </w:rPr>
      </w:pPr>
      <w:r w:rsidRPr="00DC06E2">
        <w:rPr>
          <w:rFonts w:ascii="Arial" w:eastAsiaTheme="minorEastAsia" w:hAnsi="Arial" w:cs="Arial"/>
          <w:b/>
          <w:sz w:val="24"/>
          <w:szCs w:val="24"/>
        </w:rPr>
        <w:t>RP-253651</w:t>
      </w:r>
      <w:r w:rsidRPr="00DC06E2">
        <w:rPr>
          <w:rFonts w:ascii="Arial" w:eastAsiaTheme="minorEastAsia" w:hAnsi="Arial" w:cs="Arial"/>
          <w:b/>
          <w:sz w:val="24"/>
          <w:szCs w:val="24"/>
        </w:rPr>
        <w:tab/>
        <w:t>RAN4 CRs to NR_LPWUS-Core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C06E2" w:rsidRPr="004E535C" w14:paraId="637AC57D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2E4F7A0" w14:textId="77777777" w:rsidR="00DC06E2" w:rsidRPr="00BF1EB6" w:rsidRDefault="00DC06E2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4FC70C5" w14:textId="77777777" w:rsidR="00DC06E2" w:rsidRPr="00BF1EB6" w:rsidRDefault="00DC06E2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37EFF86" w14:textId="77777777" w:rsidR="00DC06E2" w:rsidRPr="00BF1EB6" w:rsidRDefault="00DC06E2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A1D75DE" w14:textId="77777777" w:rsidR="00DC06E2" w:rsidRPr="00BF1EB6" w:rsidRDefault="00DC06E2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373FBCB6" w14:textId="77777777" w:rsidR="00DC06E2" w:rsidRPr="00BF1EB6" w:rsidRDefault="00DC06E2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3375DA6" w14:textId="77777777" w:rsidR="00DC06E2" w:rsidRPr="00BF1EB6" w:rsidRDefault="00DC06E2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E106061" w14:textId="77777777" w:rsidR="00DC06E2" w:rsidRPr="00BF1EB6" w:rsidRDefault="00DC06E2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754E301E" w14:textId="77777777" w:rsidR="00DC06E2" w:rsidRPr="00BF1EB6" w:rsidRDefault="00DC06E2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398E8A8" w14:textId="77777777" w:rsidR="00DC06E2" w:rsidRPr="00BF1EB6" w:rsidRDefault="00DC06E2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C225551" w14:textId="77777777" w:rsidR="00DC06E2" w:rsidRPr="00BF1EB6" w:rsidRDefault="00DC06E2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C2FC790" w14:textId="77777777" w:rsidR="00DC06E2" w:rsidRPr="00BF1EB6" w:rsidRDefault="00DC06E2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007AF90" w14:textId="77777777" w:rsidR="00DC06E2" w:rsidRPr="00BF1EB6" w:rsidRDefault="00DC06E2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1E6EF66" w14:textId="77777777" w:rsidR="00DC06E2" w:rsidRPr="00BF1EB6" w:rsidRDefault="00DC06E2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C06E2" w14:paraId="556E7032" w14:textId="77777777" w:rsidTr="009F19BE">
        <w:tc>
          <w:tcPr>
            <w:tcW w:w="879" w:type="dxa"/>
          </w:tcPr>
          <w:p w14:paraId="77F73768" w14:textId="77777777" w:rsidR="00DC06E2" w:rsidRDefault="00DC06E2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215794E" w14:textId="77777777" w:rsidR="00DC06E2" w:rsidRDefault="00DC06E2" w:rsidP="009F19BE">
            <w:r>
              <w:rPr>
                <w:sz w:val="16"/>
                <w:szCs w:val="16"/>
              </w:rPr>
              <w:t>3083</w:t>
            </w:r>
          </w:p>
        </w:tc>
        <w:tc>
          <w:tcPr>
            <w:tcW w:w="517" w:type="dxa"/>
          </w:tcPr>
          <w:p w14:paraId="6CDB8E29" w14:textId="77777777" w:rsidR="00DC06E2" w:rsidRDefault="00DC06E2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E99928" w14:textId="77777777" w:rsidR="00DC06E2" w:rsidRDefault="00DC06E2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5A55A7D" w14:textId="77777777" w:rsidR="00DC06E2" w:rsidRDefault="00DC06E2" w:rsidP="009F19BE">
            <w:r>
              <w:rPr>
                <w:sz w:val="16"/>
                <w:szCs w:val="16"/>
              </w:rPr>
              <w:t>CR to TS38.101-1 on transmission bandwidth configuration for LP-WUS</w:t>
            </w:r>
          </w:p>
        </w:tc>
        <w:tc>
          <w:tcPr>
            <w:tcW w:w="517" w:type="dxa"/>
          </w:tcPr>
          <w:p w14:paraId="738D47C5" w14:textId="77777777" w:rsidR="00DC06E2" w:rsidRDefault="00DC06E2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075305" w14:textId="77777777" w:rsidR="00DC06E2" w:rsidRDefault="00DC06E2" w:rsidP="009F19BE"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 w14:paraId="4A08A36F" w14:textId="77777777" w:rsidR="00DC06E2" w:rsidRDefault="00DC06E2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872B124" w14:textId="77777777" w:rsidR="00DC06E2" w:rsidRDefault="00DC06E2" w:rsidP="009F19BE">
            <w:r>
              <w:rPr>
                <w:sz w:val="16"/>
                <w:szCs w:val="16"/>
              </w:rPr>
              <w:t>R4-2520774</w:t>
            </w:r>
          </w:p>
        </w:tc>
        <w:tc>
          <w:tcPr>
            <w:tcW w:w="1597" w:type="dxa"/>
          </w:tcPr>
          <w:p w14:paraId="7302876B" w14:textId="77777777" w:rsidR="00DC06E2" w:rsidRDefault="00DC06E2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  <w:r>
              <w:rPr>
                <w:sz w:val="16"/>
                <w:szCs w:val="16"/>
              </w:rPr>
              <w:t>, Nokia</w:t>
            </w:r>
          </w:p>
        </w:tc>
        <w:tc>
          <w:tcPr>
            <w:tcW w:w="1122" w:type="dxa"/>
          </w:tcPr>
          <w:p w14:paraId="43120FCD" w14:textId="77777777" w:rsidR="00DC06E2" w:rsidRDefault="00DC06E2" w:rsidP="009F19BE"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 w14:paraId="26F51619" w14:textId="77777777" w:rsidR="00DC06E2" w:rsidRDefault="00DC06E2" w:rsidP="009F19BE">
            <w:r>
              <w:rPr>
                <w:sz w:val="16"/>
                <w:szCs w:val="16"/>
              </w:rPr>
              <w:t>3.2, 5.3M.2</w:t>
            </w:r>
          </w:p>
        </w:tc>
        <w:tc>
          <w:tcPr>
            <w:tcW w:w="998" w:type="dxa"/>
          </w:tcPr>
          <w:p w14:paraId="235D82C4" w14:textId="77777777" w:rsidR="00DC06E2" w:rsidRDefault="00DC06E2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TS38.521-1; TS/TR ... CR ... </w:t>
            </w:r>
          </w:p>
        </w:tc>
      </w:tr>
      <w:tr w:rsidR="00DC06E2" w14:paraId="5BE5D672" w14:textId="77777777" w:rsidTr="009F19BE">
        <w:tc>
          <w:tcPr>
            <w:tcW w:w="879" w:type="dxa"/>
          </w:tcPr>
          <w:p w14:paraId="08D30396" w14:textId="77777777" w:rsidR="00DC06E2" w:rsidRDefault="00DC06E2" w:rsidP="009F19BE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223D47AB" w14:textId="77777777" w:rsidR="00DC06E2" w:rsidRDefault="00DC06E2" w:rsidP="009F19BE">
            <w:r>
              <w:rPr>
                <w:sz w:val="16"/>
                <w:szCs w:val="16"/>
              </w:rPr>
              <w:t>0824</w:t>
            </w:r>
          </w:p>
        </w:tc>
        <w:tc>
          <w:tcPr>
            <w:tcW w:w="517" w:type="dxa"/>
          </w:tcPr>
          <w:p w14:paraId="23F32B1D" w14:textId="77777777" w:rsidR="00DC06E2" w:rsidRDefault="00DC06E2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2C9AFA8" w14:textId="77777777" w:rsidR="00DC06E2" w:rsidRDefault="00DC06E2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E649BBE" w14:textId="77777777" w:rsidR="00DC06E2" w:rsidRDefault="00DC06E2" w:rsidP="009F19BE">
            <w:r>
              <w:rPr>
                <w:sz w:val="16"/>
                <w:szCs w:val="16"/>
              </w:rPr>
              <w:t>LP-WUS feature CR, FR2</w:t>
            </w:r>
          </w:p>
        </w:tc>
        <w:tc>
          <w:tcPr>
            <w:tcW w:w="517" w:type="dxa"/>
          </w:tcPr>
          <w:p w14:paraId="04B7AE74" w14:textId="77777777" w:rsidR="00DC06E2" w:rsidRDefault="00DC06E2" w:rsidP="009F19B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5AC573C" w14:textId="77777777" w:rsidR="00DC06E2" w:rsidRDefault="00DC06E2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0F9B4A07" w14:textId="77777777" w:rsidR="00DC06E2" w:rsidRDefault="00DC06E2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373AEFB" w14:textId="77777777" w:rsidR="00DC06E2" w:rsidRDefault="00DC06E2" w:rsidP="009F19BE">
            <w:r>
              <w:rPr>
                <w:sz w:val="16"/>
                <w:szCs w:val="16"/>
              </w:rPr>
              <w:t>R4-2522335</w:t>
            </w:r>
          </w:p>
        </w:tc>
        <w:tc>
          <w:tcPr>
            <w:tcW w:w="1597" w:type="dxa"/>
          </w:tcPr>
          <w:p w14:paraId="180CB51E" w14:textId="77777777" w:rsidR="00DC06E2" w:rsidRDefault="00DC06E2" w:rsidP="009F19BE">
            <w:r>
              <w:rPr>
                <w:sz w:val="16"/>
                <w:szCs w:val="16"/>
              </w:rPr>
              <w:t xml:space="preserve">Qualcomm, Samsung, vivo, </w:t>
            </w:r>
            <w:proofErr w:type="spellStart"/>
            <w:proofErr w:type="gramStart"/>
            <w:r>
              <w:rPr>
                <w:sz w:val="16"/>
                <w:szCs w:val="16"/>
              </w:rPr>
              <w:t>ZTE,Ericsson</w:t>
            </w:r>
            <w:proofErr w:type="gramEnd"/>
            <w:r>
              <w:rPr>
                <w:sz w:val="16"/>
                <w:szCs w:val="16"/>
              </w:rPr>
              <w:t>,Nokia,Sony,OPPO</w:t>
            </w:r>
            <w:proofErr w:type="spellEnd"/>
          </w:p>
        </w:tc>
        <w:tc>
          <w:tcPr>
            <w:tcW w:w="1122" w:type="dxa"/>
          </w:tcPr>
          <w:p w14:paraId="3A8D02E3" w14:textId="77777777" w:rsidR="00DC06E2" w:rsidRDefault="00DC06E2" w:rsidP="009F19BE">
            <w:r>
              <w:rPr>
                <w:sz w:val="16"/>
                <w:szCs w:val="16"/>
              </w:rPr>
              <w:t>NR_LPWUS</w:t>
            </w:r>
          </w:p>
        </w:tc>
        <w:tc>
          <w:tcPr>
            <w:tcW w:w="2323" w:type="dxa"/>
          </w:tcPr>
          <w:p w14:paraId="4EB480C7" w14:textId="77777777" w:rsidR="00DC06E2" w:rsidRDefault="00DC06E2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BD229D" w14:textId="77777777" w:rsidR="00DC06E2" w:rsidRDefault="00DC06E2" w:rsidP="009F19BE">
            <w:pPr>
              <w:rPr>
                <w:sz w:val="16"/>
                <w:szCs w:val="16"/>
              </w:rPr>
            </w:pPr>
          </w:p>
        </w:tc>
      </w:tr>
      <w:tr w:rsidR="00DC06E2" w14:paraId="53786649" w14:textId="77777777" w:rsidTr="009F19BE">
        <w:tc>
          <w:tcPr>
            <w:tcW w:w="879" w:type="dxa"/>
          </w:tcPr>
          <w:p w14:paraId="1B60C588" w14:textId="77777777" w:rsidR="00DC06E2" w:rsidRDefault="00DC06E2" w:rsidP="009F19BE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6A86BE62" w14:textId="77777777" w:rsidR="00DC06E2" w:rsidRDefault="00DC06E2" w:rsidP="009F19BE">
            <w:r>
              <w:rPr>
                <w:sz w:val="16"/>
                <w:szCs w:val="16"/>
              </w:rPr>
              <w:t>0745</w:t>
            </w:r>
          </w:p>
        </w:tc>
        <w:tc>
          <w:tcPr>
            <w:tcW w:w="517" w:type="dxa"/>
          </w:tcPr>
          <w:p w14:paraId="4E42967C" w14:textId="77777777" w:rsidR="00DC06E2" w:rsidRDefault="00DC06E2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93E790" w14:textId="77777777" w:rsidR="00DC06E2" w:rsidRDefault="00DC06E2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4277B52" w14:textId="77777777" w:rsidR="00DC06E2" w:rsidRDefault="00DC06E2" w:rsidP="009F19BE">
            <w:r>
              <w:rPr>
                <w:sz w:val="16"/>
                <w:szCs w:val="16"/>
              </w:rPr>
              <w:t>CR to TS38.104 on transmission bandwidth configuration for LP-WUS</w:t>
            </w:r>
          </w:p>
        </w:tc>
        <w:tc>
          <w:tcPr>
            <w:tcW w:w="517" w:type="dxa"/>
          </w:tcPr>
          <w:p w14:paraId="19B2C3F2" w14:textId="77777777" w:rsidR="00DC06E2" w:rsidRDefault="00DC06E2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13D581" w14:textId="77777777" w:rsidR="00DC06E2" w:rsidRDefault="00DC06E2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65F2B7B6" w14:textId="77777777" w:rsidR="00DC06E2" w:rsidRDefault="00DC06E2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B7EB914" w14:textId="77777777" w:rsidR="00DC06E2" w:rsidRDefault="00DC06E2" w:rsidP="009F19BE">
            <w:r>
              <w:rPr>
                <w:sz w:val="16"/>
                <w:szCs w:val="16"/>
              </w:rPr>
              <w:t>R4-2520775</w:t>
            </w:r>
          </w:p>
        </w:tc>
        <w:tc>
          <w:tcPr>
            <w:tcW w:w="1597" w:type="dxa"/>
          </w:tcPr>
          <w:p w14:paraId="378F06B0" w14:textId="77777777" w:rsidR="00DC06E2" w:rsidRDefault="00DC06E2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0500604A" w14:textId="77777777" w:rsidR="00DC06E2" w:rsidRDefault="00DC06E2" w:rsidP="009F19BE"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 w14:paraId="7A7A9BE5" w14:textId="77777777" w:rsidR="00DC06E2" w:rsidRDefault="00DC06E2" w:rsidP="009F19BE">
            <w:r>
              <w:rPr>
                <w:sz w:val="16"/>
                <w:szCs w:val="16"/>
              </w:rPr>
              <w:t>3.2, 5.3.2</w:t>
            </w:r>
          </w:p>
        </w:tc>
        <w:tc>
          <w:tcPr>
            <w:tcW w:w="998" w:type="dxa"/>
          </w:tcPr>
          <w:p w14:paraId="4CBB960E" w14:textId="77777777" w:rsidR="00DC06E2" w:rsidRDefault="00DC06E2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TS38.141-1, TS38.141-</w:t>
            </w:r>
            <w:r>
              <w:rPr>
                <w:sz w:val="16"/>
                <w:szCs w:val="16"/>
              </w:rPr>
              <w:lastRenderedPageBreak/>
              <w:t xml:space="preserve">2; TS/TR ... CR ... </w:t>
            </w:r>
          </w:p>
        </w:tc>
      </w:tr>
      <w:tr w:rsidR="00DC06E2" w14:paraId="0A5A68AB" w14:textId="77777777" w:rsidTr="009F19BE">
        <w:tc>
          <w:tcPr>
            <w:tcW w:w="879" w:type="dxa"/>
          </w:tcPr>
          <w:p w14:paraId="4CF8D822" w14:textId="77777777" w:rsidR="00DC06E2" w:rsidRDefault="00DC06E2" w:rsidP="009F19B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0188737C" w14:textId="77777777" w:rsidR="00DC06E2" w:rsidRDefault="00DC06E2" w:rsidP="009F19BE">
            <w:r>
              <w:rPr>
                <w:sz w:val="16"/>
                <w:szCs w:val="16"/>
              </w:rPr>
              <w:t>6286</w:t>
            </w:r>
          </w:p>
        </w:tc>
        <w:tc>
          <w:tcPr>
            <w:tcW w:w="517" w:type="dxa"/>
          </w:tcPr>
          <w:p w14:paraId="6AC31B6F" w14:textId="77777777" w:rsidR="00DC06E2" w:rsidRDefault="00DC06E2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0064CA" w14:textId="77777777" w:rsidR="00DC06E2" w:rsidRDefault="00DC06E2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C277B2A" w14:textId="77777777" w:rsidR="00DC06E2" w:rsidRDefault="00DC06E2" w:rsidP="009F19BE">
            <w:r>
              <w:rPr>
                <w:sz w:val="16"/>
                <w:szCs w:val="16"/>
              </w:rPr>
              <w:t>Big CR on core maintenance for NR_LPWUS_RRM</w:t>
            </w:r>
          </w:p>
        </w:tc>
        <w:tc>
          <w:tcPr>
            <w:tcW w:w="517" w:type="dxa"/>
          </w:tcPr>
          <w:p w14:paraId="71ACD5AB" w14:textId="77777777" w:rsidR="00DC06E2" w:rsidRDefault="00DC06E2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8DF20B" w14:textId="77777777" w:rsidR="00DC06E2" w:rsidRDefault="00DC06E2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768B3947" w14:textId="77777777" w:rsidR="00DC06E2" w:rsidRDefault="00DC06E2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6215C37" w14:textId="77777777" w:rsidR="00DC06E2" w:rsidRDefault="00DC06E2" w:rsidP="009F19BE">
            <w:r>
              <w:rPr>
                <w:sz w:val="16"/>
                <w:szCs w:val="16"/>
              </w:rPr>
              <w:t>R4-2522847</w:t>
            </w:r>
          </w:p>
        </w:tc>
        <w:tc>
          <w:tcPr>
            <w:tcW w:w="1597" w:type="dxa"/>
          </w:tcPr>
          <w:p w14:paraId="58DB9AE5" w14:textId="77777777" w:rsidR="00DC06E2" w:rsidRDefault="00DC06E2" w:rsidP="009F19BE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7BD23920" w14:textId="77777777" w:rsidR="00DC06E2" w:rsidRDefault="00DC06E2" w:rsidP="009F19BE"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 w14:paraId="4AE67D15" w14:textId="77777777" w:rsidR="00DC06E2" w:rsidRDefault="00DC06E2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595D3C" w14:textId="77777777" w:rsidR="00DC06E2" w:rsidRDefault="00DC06E2" w:rsidP="009F19BE">
            <w:pPr>
              <w:rPr>
                <w:sz w:val="16"/>
                <w:szCs w:val="16"/>
              </w:rPr>
            </w:pPr>
          </w:p>
        </w:tc>
      </w:tr>
      <w:tr w:rsidR="00DC06E2" w14:paraId="54EC845F" w14:textId="77777777" w:rsidTr="009F19BE">
        <w:tc>
          <w:tcPr>
            <w:tcW w:w="879" w:type="dxa"/>
          </w:tcPr>
          <w:p w14:paraId="496E1F7E" w14:textId="77777777" w:rsidR="00DC06E2" w:rsidRDefault="00DC06E2" w:rsidP="009F19BE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20BB0788" w14:textId="77777777" w:rsidR="00DC06E2" w:rsidRDefault="00DC06E2" w:rsidP="009F19BE">
            <w:r>
              <w:rPr>
                <w:sz w:val="16"/>
                <w:szCs w:val="16"/>
              </w:rPr>
              <w:t>0515</w:t>
            </w:r>
          </w:p>
        </w:tc>
        <w:tc>
          <w:tcPr>
            <w:tcW w:w="517" w:type="dxa"/>
          </w:tcPr>
          <w:p w14:paraId="421CAF51" w14:textId="77777777" w:rsidR="00DC06E2" w:rsidRDefault="00DC06E2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7E9821" w14:textId="77777777" w:rsidR="00DC06E2" w:rsidRDefault="00DC06E2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09F24CC" w14:textId="77777777" w:rsidR="00DC06E2" w:rsidRDefault="00DC06E2" w:rsidP="009F19BE">
            <w:r>
              <w:rPr>
                <w:sz w:val="16"/>
                <w:szCs w:val="16"/>
              </w:rPr>
              <w:t>(NR_LPWUS-</w:t>
            </w:r>
            <w:proofErr w:type="gramStart"/>
            <w:r>
              <w:rPr>
                <w:sz w:val="16"/>
                <w:szCs w:val="16"/>
              </w:rPr>
              <w:t>Core)CR</w:t>
            </w:r>
            <w:proofErr w:type="gramEnd"/>
            <w:r>
              <w:rPr>
                <w:sz w:val="16"/>
                <w:szCs w:val="16"/>
              </w:rPr>
              <w:t xml:space="preserve"> for TS 38.141-1, On declaration identifier for LP-WUS RF requirement</w:t>
            </w:r>
          </w:p>
        </w:tc>
        <w:tc>
          <w:tcPr>
            <w:tcW w:w="517" w:type="dxa"/>
          </w:tcPr>
          <w:p w14:paraId="045374CA" w14:textId="77777777" w:rsidR="00DC06E2" w:rsidRDefault="00DC06E2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B41239" w14:textId="77777777" w:rsidR="00DC06E2" w:rsidRDefault="00DC06E2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672BC7F5" w14:textId="77777777" w:rsidR="00DC06E2" w:rsidRDefault="00DC06E2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5A2E523" w14:textId="77777777" w:rsidR="00DC06E2" w:rsidRDefault="00DC06E2" w:rsidP="009F19BE">
            <w:r>
              <w:rPr>
                <w:sz w:val="16"/>
                <w:szCs w:val="16"/>
              </w:rPr>
              <w:t>R4-2520070</w:t>
            </w:r>
          </w:p>
        </w:tc>
        <w:tc>
          <w:tcPr>
            <w:tcW w:w="1597" w:type="dxa"/>
          </w:tcPr>
          <w:p w14:paraId="253D2F1B" w14:textId="77777777" w:rsidR="00DC06E2" w:rsidRDefault="00DC06E2" w:rsidP="009F19B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744EBE9" w14:textId="77777777" w:rsidR="00DC06E2" w:rsidRDefault="00DC06E2" w:rsidP="009F19BE"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 w14:paraId="6A1B1FF6" w14:textId="77777777" w:rsidR="00DC06E2" w:rsidRDefault="00DC06E2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DA603CC" w14:textId="77777777" w:rsidR="00DC06E2" w:rsidRDefault="00DC06E2" w:rsidP="009F19BE">
            <w:pPr>
              <w:rPr>
                <w:sz w:val="16"/>
                <w:szCs w:val="16"/>
              </w:rPr>
            </w:pPr>
          </w:p>
        </w:tc>
      </w:tr>
      <w:tr w:rsidR="00DC06E2" w14:paraId="4807F632" w14:textId="77777777" w:rsidTr="009F19BE">
        <w:tc>
          <w:tcPr>
            <w:tcW w:w="879" w:type="dxa"/>
          </w:tcPr>
          <w:p w14:paraId="109F137F" w14:textId="77777777" w:rsidR="00DC06E2" w:rsidRDefault="00DC06E2" w:rsidP="009F19BE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41BBA097" w14:textId="77777777" w:rsidR="00DC06E2" w:rsidRDefault="00DC06E2" w:rsidP="009F19BE">
            <w:r>
              <w:rPr>
                <w:sz w:val="16"/>
                <w:szCs w:val="16"/>
              </w:rPr>
              <w:t>0516</w:t>
            </w:r>
          </w:p>
        </w:tc>
        <w:tc>
          <w:tcPr>
            <w:tcW w:w="517" w:type="dxa"/>
          </w:tcPr>
          <w:p w14:paraId="560C9633" w14:textId="77777777" w:rsidR="00DC06E2" w:rsidRDefault="00DC06E2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EAF819" w14:textId="77777777" w:rsidR="00DC06E2" w:rsidRDefault="00DC06E2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03C9B31" w14:textId="77777777" w:rsidR="00DC06E2" w:rsidRDefault="00DC06E2" w:rsidP="009F19BE">
            <w:r>
              <w:rPr>
                <w:sz w:val="16"/>
                <w:szCs w:val="16"/>
              </w:rPr>
              <w:t>CR to TS 38.141-1 on clarification of LP-WUS power boosting</w:t>
            </w:r>
          </w:p>
        </w:tc>
        <w:tc>
          <w:tcPr>
            <w:tcW w:w="517" w:type="dxa"/>
          </w:tcPr>
          <w:p w14:paraId="701A84E8" w14:textId="77777777" w:rsidR="00DC06E2" w:rsidRDefault="00DC06E2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69BDE1" w14:textId="77777777" w:rsidR="00DC06E2" w:rsidRDefault="00DC06E2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27A6357C" w14:textId="77777777" w:rsidR="00DC06E2" w:rsidRDefault="00DC06E2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E5E9A3C" w14:textId="77777777" w:rsidR="00DC06E2" w:rsidRDefault="00DC06E2" w:rsidP="009F19BE">
            <w:r>
              <w:rPr>
                <w:sz w:val="16"/>
                <w:szCs w:val="16"/>
              </w:rPr>
              <w:t>R4-2523221</w:t>
            </w:r>
          </w:p>
        </w:tc>
        <w:tc>
          <w:tcPr>
            <w:tcW w:w="1597" w:type="dxa"/>
          </w:tcPr>
          <w:p w14:paraId="7E4FAE82" w14:textId="77777777" w:rsidR="00DC06E2" w:rsidRDefault="00DC06E2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1E6B2B4" w14:textId="77777777" w:rsidR="00DC06E2" w:rsidRDefault="00DC06E2" w:rsidP="009F19BE"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 w14:paraId="1A627870" w14:textId="77777777" w:rsidR="00DC06E2" w:rsidRDefault="00DC06E2" w:rsidP="009F19BE">
            <w:r>
              <w:rPr>
                <w:sz w:val="16"/>
                <w:szCs w:val="16"/>
              </w:rPr>
              <w:t>4.6</w:t>
            </w:r>
          </w:p>
        </w:tc>
        <w:tc>
          <w:tcPr>
            <w:tcW w:w="998" w:type="dxa"/>
          </w:tcPr>
          <w:p w14:paraId="4EB31A62" w14:textId="77777777" w:rsidR="00DC06E2" w:rsidRDefault="00DC06E2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38.141-2 CR ... ; TS/TR ... CR ... </w:t>
            </w:r>
          </w:p>
        </w:tc>
      </w:tr>
      <w:tr w:rsidR="00DC06E2" w14:paraId="5A973538" w14:textId="77777777" w:rsidTr="009F19BE">
        <w:tc>
          <w:tcPr>
            <w:tcW w:w="879" w:type="dxa"/>
          </w:tcPr>
          <w:p w14:paraId="747CB8C6" w14:textId="77777777" w:rsidR="00DC06E2" w:rsidRDefault="00DC06E2" w:rsidP="009F19BE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6FC9713F" w14:textId="77777777" w:rsidR="00DC06E2" w:rsidRDefault="00DC06E2" w:rsidP="009F19BE">
            <w:r>
              <w:rPr>
                <w:sz w:val="16"/>
                <w:szCs w:val="16"/>
              </w:rPr>
              <w:t>0668</w:t>
            </w:r>
          </w:p>
        </w:tc>
        <w:tc>
          <w:tcPr>
            <w:tcW w:w="517" w:type="dxa"/>
          </w:tcPr>
          <w:p w14:paraId="1E0A7EB1" w14:textId="77777777" w:rsidR="00DC06E2" w:rsidRDefault="00DC06E2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AB0912" w14:textId="77777777" w:rsidR="00DC06E2" w:rsidRDefault="00DC06E2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387B6EE" w14:textId="77777777" w:rsidR="00DC06E2" w:rsidRDefault="00DC06E2" w:rsidP="009F19BE">
            <w:r>
              <w:rPr>
                <w:sz w:val="16"/>
                <w:szCs w:val="16"/>
              </w:rPr>
              <w:t>(NR_LPWUS-</w:t>
            </w:r>
            <w:proofErr w:type="gramStart"/>
            <w:r>
              <w:rPr>
                <w:sz w:val="16"/>
                <w:szCs w:val="16"/>
              </w:rPr>
              <w:t>Core)CR</w:t>
            </w:r>
            <w:proofErr w:type="gramEnd"/>
            <w:r>
              <w:rPr>
                <w:sz w:val="16"/>
                <w:szCs w:val="16"/>
              </w:rPr>
              <w:t xml:space="preserve"> for TS 38.141-2, On declaration identifier for LP-WUS RF requirement</w:t>
            </w:r>
          </w:p>
        </w:tc>
        <w:tc>
          <w:tcPr>
            <w:tcW w:w="517" w:type="dxa"/>
          </w:tcPr>
          <w:p w14:paraId="28819590" w14:textId="77777777" w:rsidR="00DC06E2" w:rsidRDefault="00DC06E2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538BA2" w14:textId="77777777" w:rsidR="00DC06E2" w:rsidRDefault="00DC06E2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362082EB" w14:textId="77777777" w:rsidR="00DC06E2" w:rsidRDefault="00DC06E2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84B4CA3" w14:textId="77777777" w:rsidR="00DC06E2" w:rsidRDefault="00DC06E2" w:rsidP="009F19BE">
            <w:r>
              <w:rPr>
                <w:sz w:val="16"/>
                <w:szCs w:val="16"/>
              </w:rPr>
              <w:t>R4-2520071</w:t>
            </w:r>
          </w:p>
        </w:tc>
        <w:tc>
          <w:tcPr>
            <w:tcW w:w="1597" w:type="dxa"/>
          </w:tcPr>
          <w:p w14:paraId="1BC7C5D6" w14:textId="77777777" w:rsidR="00DC06E2" w:rsidRDefault="00DC06E2" w:rsidP="009F19B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9FD5432" w14:textId="77777777" w:rsidR="00DC06E2" w:rsidRDefault="00DC06E2" w:rsidP="009F19BE"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 w14:paraId="6693D781" w14:textId="77777777" w:rsidR="00DC06E2" w:rsidRDefault="00DC06E2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BF6BCB" w14:textId="77777777" w:rsidR="00DC06E2" w:rsidRDefault="00DC06E2" w:rsidP="009F19BE">
            <w:pPr>
              <w:rPr>
                <w:sz w:val="16"/>
                <w:szCs w:val="16"/>
              </w:rPr>
            </w:pPr>
          </w:p>
        </w:tc>
      </w:tr>
    </w:tbl>
    <w:p w14:paraId="72AAF3F6" w14:textId="77777777" w:rsidR="00F73011" w:rsidRDefault="00F73011" w:rsidP="005746B8">
      <w:pPr>
        <w:rPr>
          <w:rFonts w:eastAsiaTheme="minorEastAsia"/>
        </w:rPr>
      </w:pPr>
    </w:p>
    <w:p w14:paraId="6892746D" w14:textId="2AA56904" w:rsidR="00F73011" w:rsidRPr="00073A49" w:rsidRDefault="00073A49" w:rsidP="00073A49">
      <w:pPr>
        <w:pStyle w:val="Heading1"/>
        <w:rPr>
          <w:rFonts w:hint="eastAsia"/>
          <w:sz w:val="20"/>
        </w:rPr>
      </w:pPr>
      <w:r>
        <w:t>9.9.1.4</w:t>
      </w:r>
      <w:r>
        <w:tab/>
        <w:t>Core part: Enhancements of Network energy savings for NR</w:t>
      </w:r>
      <w:r>
        <w:rPr>
          <w:rFonts w:eastAsiaTheme="minorEastAsia" w:hint="eastAsia"/>
        </w:rPr>
        <w:t xml:space="preserve"> </w:t>
      </w:r>
      <w:r w:rsidRPr="00073A49">
        <w:rPr>
          <w:sz w:val="20"/>
        </w:rPr>
        <w:t>[RAN1 WI: Netw_Energy_NR_enh-Core]</w:t>
      </w:r>
    </w:p>
    <w:p w14:paraId="558972C1" w14:textId="3A16302D" w:rsidR="00F73011" w:rsidRDefault="00073A49" w:rsidP="00F73011">
      <w:pPr>
        <w:rPr>
          <w:rFonts w:ascii="Arial" w:eastAsiaTheme="minorEastAsia" w:hAnsi="Arial" w:cs="Arial"/>
          <w:b/>
          <w:sz w:val="24"/>
          <w:szCs w:val="24"/>
        </w:rPr>
      </w:pPr>
      <w:r w:rsidRPr="00073A49">
        <w:rPr>
          <w:rFonts w:ascii="Arial" w:eastAsiaTheme="minorEastAsia" w:hAnsi="Arial" w:cs="Arial"/>
          <w:b/>
          <w:sz w:val="24"/>
          <w:szCs w:val="24"/>
        </w:rPr>
        <w:t>RP-253653</w:t>
      </w:r>
      <w:r w:rsidRPr="00073A49">
        <w:rPr>
          <w:rFonts w:ascii="Arial" w:eastAsiaTheme="minorEastAsia" w:hAnsi="Arial" w:cs="Arial"/>
          <w:b/>
          <w:sz w:val="24"/>
          <w:szCs w:val="24"/>
        </w:rPr>
        <w:tab/>
        <w:t>RAN4 CRs to Netw_Energy_NR_enh-Core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73A49" w:rsidRPr="004E535C" w14:paraId="3769DCB4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EFDB08D" w14:textId="77777777" w:rsidR="00073A49" w:rsidRPr="00BF1EB6" w:rsidRDefault="00073A4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56AD46F" w14:textId="77777777" w:rsidR="00073A49" w:rsidRPr="00BF1EB6" w:rsidRDefault="00073A4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E647D8B" w14:textId="77777777" w:rsidR="00073A49" w:rsidRPr="00BF1EB6" w:rsidRDefault="00073A4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0310175" w14:textId="77777777" w:rsidR="00073A49" w:rsidRPr="00BF1EB6" w:rsidRDefault="00073A49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3311B5AE" w14:textId="77777777" w:rsidR="00073A49" w:rsidRPr="00BF1EB6" w:rsidRDefault="00073A4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9739553" w14:textId="77777777" w:rsidR="00073A49" w:rsidRPr="00BF1EB6" w:rsidRDefault="00073A4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2346512" w14:textId="77777777" w:rsidR="00073A49" w:rsidRPr="00BF1EB6" w:rsidRDefault="00073A49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5F164E29" w14:textId="77777777" w:rsidR="00073A49" w:rsidRPr="00BF1EB6" w:rsidRDefault="00073A4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5C16703" w14:textId="77777777" w:rsidR="00073A49" w:rsidRPr="00BF1EB6" w:rsidRDefault="00073A4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799E26A" w14:textId="77777777" w:rsidR="00073A49" w:rsidRPr="00BF1EB6" w:rsidRDefault="00073A4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58FCDF5" w14:textId="77777777" w:rsidR="00073A49" w:rsidRPr="00BF1EB6" w:rsidRDefault="00073A4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8DCF47C" w14:textId="77777777" w:rsidR="00073A49" w:rsidRPr="00BF1EB6" w:rsidRDefault="00073A4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F9C39FF" w14:textId="77777777" w:rsidR="00073A49" w:rsidRPr="00BF1EB6" w:rsidRDefault="00073A4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73A49" w14:paraId="195171F8" w14:textId="77777777" w:rsidTr="009F19BE">
        <w:tc>
          <w:tcPr>
            <w:tcW w:w="879" w:type="dxa"/>
          </w:tcPr>
          <w:p w14:paraId="7344C2E6" w14:textId="77777777" w:rsidR="00073A49" w:rsidRDefault="00073A49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FF5E5C5" w14:textId="77777777" w:rsidR="00073A49" w:rsidRDefault="00073A49" w:rsidP="009F19BE">
            <w:r>
              <w:rPr>
                <w:sz w:val="16"/>
                <w:szCs w:val="16"/>
              </w:rPr>
              <w:t>6082</w:t>
            </w:r>
          </w:p>
        </w:tc>
        <w:tc>
          <w:tcPr>
            <w:tcW w:w="517" w:type="dxa"/>
          </w:tcPr>
          <w:p w14:paraId="077C85EB" w14:textId="77777777" w:rsidR="00073A49" w:rsidRDefault="00073A49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F2A498F" w14:textId="77777777" w:rsidR="00073A49" w:rsidRDefault="00073A49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454CDD7" w14:textId="77777777" w:rsidR="00073A49" w:rsidRDefault="00073A49" w:rsidP="009F19BE">
            <w:r>
              <w:rPr>
                <w:sz w:val="16"/>
                <w:szCs w:val="16"/>
              </w:rPr>
              <w:t>Core maintenance for minimum requirement at transitions</w:t>
            </w:r>
          </w:p>
        </w:tc>
        <w:tc>
          <w:tcPr>
            <w:tcW w:w="517" w:type="dxa"/>
          </w:tcPr>
          <w:p w14:paraId="6469713E" w14:textId="77777777" w:rsidR="00073A49" w:rsidRDefault="00073A49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2A43F2" w14:textId="77777777" w:rsidR="00073A49" w:rsidRDefault="00073A49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3C7D6E62" w14:textId="77777777" w:rsidR="00073A49" w:rsidRDefault="00073A4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3008CC7" w14:textId="77777777" w:rsidR="00073A49" w:rsidRDefault="00073A49" w:rsidP="009F19BE">
            <w:r>
              <w:rPr>
                <w:sz w:val="16"/>
                <w:szCs w:val="16"/>
              </w:rPr>
              <w:t>R4-2522826</w:t>
            </w:r>
          </w:p>
        </w:tc>
        <w:tc>
          <w:tcPr>
            <w:tcW w:w="1597" w:type="dxa"/>
          </w:tcPr>
          <w:p w14:paraId="37258CB4" w14:textId="77777777" w:rsidR="00073A49" w:rsidRDefault="00073A49" w:rsidP="009F19B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693AA23" w14:textId="77777777" w:rsidR="00073A49" w:rsidRDefault="00073A49" w:rsidP="009F19BE">
            <w:proofErr w:type="spellStart"/>
            <w:r>
              <w:rPr>
                <w:sz w:val="16"/>
                <w:szCs w:val="16"/>
              </w:rPr>
              <w:t>Netw_Energy_NR_enh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59F2C4E6" w14:textId="77777777" w:rsidR="00073A49" w:rsidRDefault="00073A49" w:rsidP="009F19BE">
            <w:r>
              <w:rPr>
                <w:sz w:val="16"/>
                <w:szCs w:val="16"/>
              </w:rPr>
              <w:t>8.5.10</w:t>
            </w:r>
          </w:p>
        </w:tc>
        <w:tc>
          <w:tcPr>
            <w:tcW w:w="998" w:type="dxa"/>
          </w:tcPr>
          <w:p w14:paraId="517890A2" w14:textId="77777777" w:rsidR="00073A49" w:rsidRDefault="00073A4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073A49" w14:paraId="0BE4F7BE" w14:textId="77777777" w:rsidTr="009F19BE">
        <w:tc>
          <w:tcPr>
            <w:tcW w:w="879" w:type="dxa"/>
          </w:tcPr>
          <w:p w14:paraId="648DE5C6" w14:textId="77777777" w:rsidR="00073A49" w:rsidRDefault="00073A49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2B4BCFD" w14:textId="77777777" w:rsidR="00073A49" w:rsidRDefault="00073A49" w:rsidP="009F19BE">
            <w:r>
              <w:rPr>
                <w:sz w:val="16"/>
                <w:szCs w:val="16"/>
              </w:rPr>
              <w:t>6087</w:t>
            </w:r>
          </w:p>
        </w:tc>
        <w:tc>
          <w:tcPr>
            <w:tcW w:w="517" w:type="dxa"/>
          </w:tcPr>
          <w:p w14:paraId="5AC30A81" w14:textId="77777777" w:rsidR="00073A49" w:rsidRDefault="00073A4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76D37A" w14:textId="77777777" w:rsidR="00073A49" w:rsidRDefault="00073A49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49BB646" w14:textId="77777777" w:rsidR="00073A49" w:rsidRDefault="00073A49" w:rsidP="009F19BE">
            <w:r>
              <w:rPr>
                <w:sz w:val="16"/>
                <w:szCs w:val="16"/>
              </w:rPr>
              <w:t>Correction on NES requirements</w:t>
            </w:r>
          </w:p>
        </w:tc>
        <w:tc>
          <w:tcPr>
            <w:tcW w:w="517" w:type="dxa"/>
          </w:tcPr>
          <w:p w14:paraId="14AC9C29" w14:textId="77777777" w:rsidR="00073A49" w:rsidRDefault="00073A49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EF86C5" w14:textId="77777777" w:rsidR="00073A49" w:rsidRDefault="00073A49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4C11FE0B" w14:textId="77777777" w:rsidR="00073A49" w:rsidRDefault="00073A4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94BDAF6" w14:textId="77777777" w:rsidR="00073A49" w:rsidRDefault="00073A49" w:rsidP="009F19BE">
            <w:r>
              <w:rPr>
                <w:sz w:val="16"/>
                <w:szCs w:val="16"/>
              </w:rPr>
              <w:t>R4-2520925</w:t>
            </w:r>
          </w:p>
        </w:tc>
        <w:tc>
          <w:tcPr>
            <w:tcW w:w="1597" w:type="dxa"/>
          </w:tcPr>
          <w:p w14:paraId="1E1C0FF2" w14:textId="77777777" w:rsidR="00073A49" w:rsidRDefault="00073A49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359C8511" w14:textId="77777777" w:rsidR="00073A49" w:rsidRDefault="00073A49" w:rsidP="009F19BE">
            <w:proofErr w:type="spellStart"/>
            <w:r>
              <w:rPr>
                <w:sz w:val="16"/>
                <w:szCs w:val="16"/>
              </w:rPr>
              <w:t>Netw_Energy_NR_enh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50A9A1F6" w14:textId="77777777" w:rsidR="00073A49" w:rsidRDefault="00073A49" w:rsidP="009F19BE">
            <w:r>
              <w:rPr>
                <w:sz w:val="16"/>
                <w:szCs w:val="16"/>
              </w:rPr>
              <w:t>8.5.12, 9.1.6, 9.2.1, 9.8.7</w:t>
            </w:r>
          </w:p>
        </w:tc>
        <w:tc>
          <w:tcPr>
            <w:tcW w:w="998" w:type="dxa"/>
          </w:tcPr>
          <w:p w14:paraId="16B72A78" w14:textId="77777777" w:rsidR="00073A49" w:rsidRDefault="00073A4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TS38.533; TS/TR ... CR ... </w:t>
            </w:r>
          </w:p>
        </w:tc>
      </w:tr>
      <w:tr w:rsidR="00073A49" w14:paraId="35D5EB55" w14:textId="77777777" w:rsidTr="009F19BE">
        <w:tc>
          <w:tcPr>
            <w:tcW w:w="879" w:type="dxa"/>
          </w:tcPr>
          <w:p w14:paraId="6A00E5B3" w14:textId="77777777" w:rsidR="00073A49" w:rsidRDefault="00073A49" w:rsidP="009F19B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3F78EE47" w14:textId="77777777" w:rsidR="00073A49" w:rsidRDefault="00073A49" w:rsidP="009F19BE">
            <w:r>
              <w:rPr>
                <w:sz w:val="16"/>
                <w:szCs w:val="16"/>
              </w:rPr>
              <w:t>6209</w:t>
            </w:r>
          </w:p>
        </w:tc>
        <w:tc>
          <w:tcPr>
            <w:tcW w:w="517" w:type="dxa"/>
          </w:tcPr>
          <w:p w14:paraId="1D59E300" w14:textId="77777777" w:rsidR="00073A49" w:rsidRDefault="00073A49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663C3C" w14:textId="77777777" w:rsidR="00073A49" w:rsidRDefault="00073A49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9219D58" w14:textId="77777777" w:rsidR="00073A49" w:rsidRDefault="00073A49" w:rsidP="009F19BE">
            <w:r>
              <w:rPr>
                <w:sz w:val="16"/>
                <w:szCs w:val="16"/>
              </w:rPr>
              <w:t>CR for network energy savings enhancements</w:t>
            </w:r>
          </w:p>
        </w:tc>
        <w:tc>
          <w:tcPr>
            <w:tcW w:w="517" w:type="dxa"/>
          </w:tcPr>
          <w:p w14:paraId="399E00C0" w14:textId="77777777" w:rsidR="00073A49" w:rsidRDefault="00073A49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8FA009" w14:textId="77777777" w:rsidR="00073A49" w:rsidRDefault="00073A49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09FB74C1" w14:textId="77777777" w:rsidR="00073A49" w:rsidRDefault="00073A4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EBAD0C8" w14:textId="77777777" w:rsidR="00073A49" w:rsidRDefault="00073A49" w:rsidP="009F19BE">
            <w:r>
              <w:rPr>
                <w:sz w:val="16"/>
                <w:szCs w:val="16"/>
              </w:rPr>
              <w:t>R4-2522827</w:t>
            </w:r>
          </w:p>
        </w:tc>
        <w:tc>
          <w:tcPr>
            <w:tcW w:w="1597" w:type="dxa"/>
          </w:tcPr>
          <w:p w14:paraId="2FE832C4" w14:textId="77777777" w:rsidR="00073A49" w:rsidRDefault="00073A49" w:rsidP="009F1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9F06630" w14:textId="77777777" w:rsidR="00073A49" w:rsidRDefault="00073A49" w:rsidP="009F19BE">
            <w:proofErr w:type="spellStart"/>
            <w:r>
              <w:rPr>
                <w:sz w:val="16"/>
                <w:szCs w:val="16"/>
              </w:rPr>
              <w:t>Netw_Energy_NR_enh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168D293D" w14:textId="77777777" w:rsidR="00073A49" w:rsidRDefault="00073A49" w:rsidP="009F19BE">
            <w:r>
              <w:rPr>
                <w:sz w:val="16"/>
                <w:szCs w:val="16"/>
              </w:rPr>
              <w:t>8.2.3.2.x, 8.3.19</w:t>
            </w:r>
          </w:p>
        </w:tc>
        <w:tc>
          <w:tcPr>
            <w:tcW w:w="998" w:type="dxa"/>
          </w:tcPr>
          <w:p w14:paraId="4073CEEB" w14:textId="77777777" w:rsidR="00073A49" w:rsidRDefault="00073A4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TS38.533; TS/TR ... CR ... </w:t>
            </w:r>
          </w:p>
        </w:tc>
      </w:tr>
      <w:tr w:rsidR="00073A49" w14:paraId="6AA81EFF" w14:textId="77777777" w:rsidTr="009F19BE">
        <w:tc>
          <w:tcPr>
            <w:tcW w:w="879" w:type="dxa"/>
          </w:tcPr>
          <w:p w14:paraId="6AB1ED2C" w14:textId="77777777" w:rsidR="00073A49" w:rsidRDefault="00073A49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6E4B442" w14:textId="77777777" w:rsidR="00073A49" w:rsidRDefault="00073A49" w:rsidP="009F19BE">
            <w:r>
              <w:rPr>
                <w:sz w:val="16"/>
                <w:szCs w:val="16"/>
              </w:rPr>
              <w:t>6210</w:t>
            </w:r>
          </w:p>
        </w:tc>
        <w:tc>
          <w:tcPr>
            <w:tcW w:w="517" w:type="dxa"/>
          </w:tcPr>
          <w:p w14:paraId="4EE42ACE" w14:textId="77777777" w:rsidR="00073A49" w:rsidRDefault="00073A4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4B1115" w14:textId="77777777" w:rsidR="00073A49" w:rsidRDefault="00073A49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4DB09DA" w14:textId="77777777" w:rsidR="00073A49" w:rsidRDefault="00073A49" w:rsidP="009F19BE">
            <w:r>
              <w:rPr>
                <w:sz w:val="16"/>
                <w:szCs w:val="16"/>
              </w:rPr>
              <w:t xml:space="preserve">Draft big CR on core maintenance for </w:t>
            </w:r>
            <w:proofErr w:type="spellStart"/>
            <w:r>
              <w:rPr>
                <w:sz w:val="16"/>
                <w:szCs w:val="16"/>
              </w:rPr>
              <w:t>Netw_Energy_NR_enh_RRM</w:t>
            </w:r>
            <w:proofErr w:type="spellEnd"/>
          </w:p>
        </w:tc>
        <w:tc>
          <w:tcPr>
            <w:tcW w:w="517" w:type="dxa"/>
          </w:tcPr>
          <w:p w14:paraId="5215C503" w14:textId="77777777" w:rsidR="00073A49" w:rsidRDefault="00073A49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33F59C" w14:textId="77777777" w:rsidR="00073A49" w:rsidRDefault="00073A49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6C621C43" w14:textId="77777777" w:rsidR="00073A49" w:rsidRDefault="00073A4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AE33832" w14:textId="77777777" w:rsidR="00073A49" w:rsidRDefault="00073A49" w:rsidP="009F19BE">
            <w:r>
              <w:rPr>
                <w:sz w:val="16"/>
                <w:szCs w:val="16"/>
              </w:rPr>
              <w:t>R4-2521819</w:t>
            </w:r>
          </w:p>
        </w:tc>
        <w:tc>
          <w:tcPr>
            <w:tcW w:w="1597" w:type="dxa"/>
          </w:tcPr>
          <w:p w14:paraId="49EF8166" w14:textId="77777777" w:rsidR="00073A49" w:rsidRDefault="00073A49" w:rsidP="009F19BE">
            <w:r>
              <w:rPr>
                <w:sz w:val="16"/>
                <w:szCs w:val="16"/>
              </w:rPr>
              <w:t>Ericsson, Huawei</w:t>
            </w:r>
          </w:p>
        </w:tc>
        <w:tc>
          <w:tcPr>
            <w:tcW w:w="1122" w:type="dxa"/>
          </w:tcPr>
          <w:p w14:paraId="0443F87B" w14:textId="77777777" w:rsidR="00073A49" w:rsidRDefault="00073A49" w:rsidP="009F19BE">
            <w:proofErr w:type="spellStart"/>
            <w:r>
              <w:rPr>
                <w:sz w:val="16"/>
                <w:szCs w:val="16"/>
              </w:rPr>
              <w:t>Netw_Energy_NR_enh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3EA032AB" w14:textId="77777777" w:rsidR="00073A49" w:rsidRDefault="00073A49" w:rsidP="009F19BE">
            <w:r>
              <w:rPr>
                <w:sz w:val="16"/>
                <w:szCs w:val="16"/>
              </w:rPr>
              <w:t>3.3, 4.2.2.6, 7.1.2,8.2.1.2.21,8.2.1.2.3, 8.2.1.2.4, 8.2.2.2.22, 8.2.2.2.1, 8.2.2.2.2, 8.2.2.2.38.3.19, 8.3.20,8.5.5.2, 8.5.12, 9.5.4.1, 9.8.4.2, 9.8.7, 9.17.1, 9.17.5.3</w:t>
            </w:r>
          </w:p>
        </w:tc>
        <w:tc>
          <w:tcPr>
            <w:tcW w:w="998" w:type="dxa"/>
          </w:tcPr>
          <w:p w14:paraId="22C49580" w14:textId="77777777" w:rsidR="00073A49" w:rsidRDefault="00073A4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TS38.533; TS/TR ... CR ... </w:t>
            </w:r>
          </w:p>
        </w:tc>
      </w:tr>
    </w:tbl>
    <w:p w14:paraId="4D1B53BE" w14:textId="77777777" w:rsidR="00657C38" w:rsidRDefault="00657C38" w:rsidP="005746B8">
      <w:pPr>
        <w:rPr>
          <w:rFonts w:eastAsiaTheme="minorEastAsia"/>
        </w:rPr>
      </w:pPr>
    </w:p>
    <w:p w14:paraId="29DBCDB0" w14:textId="4C447163" w:rsidR="00F73011" w:rsidRPr="001C2887" w:rsidRDefault="001C2887" w:rsidP="001C2887">
      <w:pPr>
        <w:pStyle w:val="Heading1"/>
        <w:rPr>
          <w:rFonts w:hint="eastAsia"/>
          <w:sz w:val="20"/>
        </w:rPr>
      </w:pPr>
      <w:r>
        <w:t>9.9.1.6</w:t>
      </w:r>
      <w:r>
        <w:tab/>
        <w:t>Core part: Solutions for Ambient IoT (Internet of Things) in NR</w:t>
      </w:r>
      <w:r>
        <w:rPr>
          <w:rFonts w:eastAsiaTheme="minorEastAsia" w:hint="eastAsia"/>
        </w:rPr>
        <w:t xml:space="preserve"> </w:t>
      </w:r>
      <w:r w:rsidRPr="001C2887">
        <w:rPr>
          <w:sz w:val="20"/>
        </w:rPr>
        <w:t>[RAN1 WI: Ambient_IoT_Solutions-Core]</w:t>
      </w:r>
    </w:p>
    <w:p w14:paraId="706EA7FC" w14:textId="22714D94" w:rsidR="00F73011" w:rsidRDefault="001C2887" w:rsidP="00F73011">
      <w:pPr>
        <w:rPr>
          <w:rFonts w:ascii="Arial" w:eastAsiaTheme="minorEastAsia" w:hAnsi="Arial" w:cs="Arial"/>
          <w:b/>
          <w:sz w:val="24"/>
          <w:szCs w:val="24"/>
        </w:rPr>
      </w:pPr>
      <w:r w:rsidRPr="001C2887">
        <w:rPr>
          <w:rFonts w:ascii="Arial" w:eastAsiaTheme="minorEastAsia" w:hAnsi="Arial" w:cs="Arial"/>
          <w:b/>
          <w:sz w:val="24"/>
          <w:szCs w:val="24"/>
        </w:rPr>
        <w:t>RP-253654</w:t>
      </w:r>
      <w:r w:rsidRPr="001C2887">
        <w:rPr>
          <w:rFonts w:ascii="Arial" w:eastAsiaTheme="minorEastAsia" w:hAnsi="Arial" w:cs="Arial"/>
          <w:b/>
          <w:sz w:val="24"/>
          <w:szCs w:val="24"/>
        </w:rPr>
        <w:tab/>
        <w:t>RAN4 CRs to Ambient_IoT_Solutions-Core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C2887" w:rsidRPr="004E535C" w14:paraId="03B9B65C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E97466B" w14:textId="77777777" w:rsidR="001C2887" w:rsidRPr="00BF1EB6" w:rsidRDefault="001C288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754937" w14:textId="77777777" w:rsidR="001C2887" w:rsidRPr="00BF1EB6" w:rsidRDefault="001C288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A86B4B9" w14:textId="77777777" w:rsidR="001C2887" w:rsidRPr="00BF1EB6" w:rsidRDefault="001C288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CCFECDB" w14:textId="77777777" w:rsidR="001C2887" w:rsidRPr="00BF1EB6" w:rsidRDefault="001C2887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2FBE6A9F" w14:textId="77777777" w:rsidR="001C2887" w:rsidRPr="00BF1EB6" w:rsidRDefault="001C288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70D202B" w14:textId="77777777" w:rsidR="001C2887" w:rsidRPr="00BF1EB6" w:rsidRDefault="001C288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D97D343" w14:textId="77777777" w:rsidR="001C2887" w:rsidRPr="00BF1EB6" w:rsidRDefault="001C2887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14906950" w14:textId="77777777" w:rsidR="001C2887" w:rsidRPr="00BF1EB6" w:rsidRDefault="001C288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324EFD8" w14:textId="77777777" w:rsidR="001C2887" w:rsidRPr="00BF1EB6" w:rsidRDefault="001C288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B11D369" w14:textId="77777777" w:rsidR="001C2887" w:rsidRPr="00BF1EB6" w:rsidRDefault="001C288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5E847DA" w14:textId="77777777" w:rsidR="001C2887" w:rsidRPr="00BF1EB6" w:rsidRDefault="001C288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B194579" w14:textId="77777777" w:rsidR="001C2887" w:rsidRPr="00BF1EB6" w:rsidRDefault="001C288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38AED2E" w14:textId="77777777" w:rsidR="001C2887" w:rsidRPr="00BF1EB6" w:rsidRDefault="001C288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C2887" w14:paraId="4B5F55D7" w14:textId="77777777" w:rsidTr="009F19BE">
        <w:tc>
          <w:tcPr>
            <w:tcW w:w="879" w:type="dxa"/>
          </w:tcPr>
          <w:p w14:paraId="0695A731" w14:textId="77777777" w:rsidR="001C2887" w:rsidRDefault="001C2887" w:rsidP="009F19BE">
            <w:r>
              <w:rPr>
                <w:sz w:val="16"/>
                <w:szCs w:val="16"/>
              </w:rPr>
              <w:t>38.191</w:t>
            </w:r>
          </w:p>
        </w:tc>
        <w:tc>
          <w:tcPr>
            <w:tcW w:w="637" w:type="dxa"/>
          </w:tcPr>
          <w:p w14:paraId="363BA605" w14:textId="77777777" w:rsidR="001C2887" w:rsidRDefault="001C2887" w:rsidP="009F19BE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295CCF88" w14:textId="77777777" w:rsidR="001C2887" w:rsidRDefault="001C2887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8925358" w14:textId="77777777" w:rsidR="001C2887" w:rsidRDefault="001C2887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09446FC" w14:textId="77777777" w:rsidR="001C2887" w:rsidRDefault="001C2887" w:rsidP="009F19BE">
            <w:r>
              <w:rPr>
                <w:sz w:val="16"/>
                <w:szCs w:val="16"/>
              </w:rPr>
              <w:t>CR for TS 38.191, Correction on A-IoT Device Symbol</w:t>
            </w:r>
          </w:p>
        </w:tc>
        <w:tc>
          <w:tcPr>
            <w:tcW w:w="517" w:type="dxa"/>
          </w:tcPr>
          <w:p w14:paraId="63742097" w14:textId="77777777" w:rsidR="001C2887" w:rsidRDefault="001C2887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132209" w14:textId="77777777" w:rsidR="001C2887" w:rsidRDefault="001C2887" w:rsidP="009F19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E0DA3A9" w14:textId="77777777" w:rsidR="001C2887" w:rsidRDefault="001C288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C4C75EB" w14:textId="77777777" w:rsidR="001C2887" w:rsidRDefault="001C2887" w:rsidP="009F19BE">
            <w:r>
              <w:rPr>
                <w:sz w:val="16"/>
                <w:szCs w:val="16"/>
              </w:rPr>
              <w:t>R4-2523044</w:t>
            </w:r>
          </w:p>
        </w:tc>
        <w:tc>
          <w:tcPr>
            <w:tcW w:w="1597" w:type="dxa"/>
          </w:tcPr>
          <w:p w14:paraId="3C548506" w14:textId="77777777" w:rsidR="001C2887" w:rsidRDefault="001C2887" w:rsidP="009F19B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1800A0E" w14:textId="77777777" w:rsidR="001C2887" w:rsidRDefault="001C2887" w:rsidP="009F19BE">
            <w:proofErr w:type="spellStart"/>
            <w:r>
              <w:rPr>
                <w:sz w:val="16"/>
                <w:szCs w:val="16"/>
              </w:rPr>
              <w:t>Ambient_IoT_Solutions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780E6A83" w14:textId="77777777" w:rsidR="001C2887" w:rsidRDefault="001C2887" w:rsidP="009F19BE">
            <w:r>
              <w:rPr>
                <w:sz w:val="16"/>
                <w:szCs w:val="16"/>
              </w:rPr>
              <w:t>3</w:t>
            </w:r>
          </w:p>
        </w:tc>
        <w:tc>
          <w:tcPr>
            <w:tcW w:w="998" w:type="dxa"/>
          </w:tcPr>
          <w:p w14:paraId="5C1922F7" w14:textId="77777777" w:rsidR="001C2887" w:rsidRDefault="001C2887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1C2887" w14:paraId="27CD5954" w14:textId="77777777" w:rsidTr="009F19BE">
        <w:tc>
          <w:tcPr>
            <w:tcW w:w="879" w:type="dxa"/>
          </w:tcPr>
          <w:p w14:paraId="236CF977" w14:textId="77777777" w:rsidR="001C2887" w:rsidRDefault="001C2887" w:rsidP="009F19BE">
            <w:r>
              <w:rPr>
                <w:sz w:val="16"/>
                <w:szCs w:val="16"/>
              </w:rPr>
              <w:t>38.191</w:t>
            </w:r>
          </w:p>
        </w:tc>
        <w:tc>
          <w:tcPr>
            <w:tcW w:w="637" w:type="dxa"/>
          </w:tcPr>
          <w:p w14:paraId="26AB1456" w14:textId="77777777" w:rsidR="001C2887" w:rsidRDefault="001C2887" w:rsidP="009F19BE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14:paraId="0C37F35F" w14:textId="77777777" w:rsidR="001C2887" w:rsidRDefault="001C2887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9804BF7" w14:textId="77777777" w:rsidR="001C2887" w:rsidRDefault="001C2887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9EF355F" w14:textId="77777777" w:rsidR="001C2887" w:rsidRDefault="001C2887" w:rsidP="009F19BE">
            <w:r>
              <w:rPr>
                <w:sz w:val="16"/>
                <w:szCs w:val="16"/>
              </w:rPr>
              <w:t>CR for TS 38.191, Correction on A-IoT Device Output RF spectrum emissions</w:t>
            </w:r>
          </w:p>
        </w:tc>
        <w:tc>
          <w:tcPr>
            <w:tcW w:w="517" w:type="dxa"/>
          </w:tcPr>
          <w:p w14:paraId="58DF53E7" w14:textId="77777777" w:rsidR="001C2887" w:rsidRDefault="001C2887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A2AF52" w14:textId="77777777" w:rsidR="001C2887" w:rsidRDefault="001C2887" w:rsidP="009F19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E2C8D92" w14:textId="77777777" w:rsidR="001C2887" w:rsidRDefault="001C288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E3FD708" w14:textId="77777777" w:rsidR="001C2887" w:rsidRDefault="001C2887" w:rsidP="009F19BE">
            <w:r>
              <w:rPr>
                <w:sz w:val="16"/>
                <w:szCs w:val="16"/>
              </w:rPr>
              <w:t>R4-2523045</w:t>
            </w:r>
          </w:p>
        </w:tc>
        <w:tc>
          <w:tcPr>
            <w:tcW w:w="1597" w:type="dxa"/>
          </w:tcPr>
          <w:p w14:paraId="62292233" w14:textId="77777777" w:rsidR="001C2887" w:rsidRDefault="001C2887" w:rsidP="009F19B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F11E5A1" w14:textId="77777777" w:rsidR="001C2887" w:rsidRDefault="001C2887" w:rsidP="009F19BE">
            <w:proofErr w:type="spellStart"/>
            <w:r>
              <w:rPr>
                <w:sz w:val="16"/>
                <w:szCs w:val="16"/>
              </w:rPr>
              <w:t>Ambient_IoT_Solutions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4CA328EE" w14:textId="77777777" w:rsidR="001C2887" w:rsidRDefault="001C2887" w:rsidP="009F19BE">
            <w:r>
              <w:rPr>
                <w:sz w:val="16"/>
                <w:szCs w:val="16"/>
              </w:rPr>
              <w:t>6.2</w:t>
            </w:r>
          </w:p>
        </w:tc>
        <w:tc>
          <w:tcPr>
            <w:tcW w:w="998" w:type="dxa"/>
          </w:tcPr>
          <w:p w14:paraId="2A660B54" w14:textId="77777777" w:rsidR="001C2887" w:rsidRDefault="001C2887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1C2887" w14:paraId="4195D42B" w14:textId="77777777" w:rsidTr="009F19BE">
        <w:tc>
          <w:tcPr>
            <w:tcW w:w="879" w:type="dxa"/>
          </w:tcPr>
          <w:p w14:paraId="0BE8ADC1" w14:textId="77777777" w:rsidR="001C2887" w:rsidRDefault="001C2887" w:rsidP="009F19BE">
            <w:r>
              <w:rPr>
                <w:sz w:val="16"/>
                <w:szCs w:val="16"/>
              </w:rPr>
              <w:t>38.191</w:t>
            </w:r>
          </w:p>
        </w:tc>
        <w:tc>
          <w:tcPr>
            <w:tcW w:w="637" w:type="dxa"/>
          </w:tcPr>
          <w:p w14:paraId="785E8E77" w14:textId="77777777" w:rsidR="001C2887" w:rsidRDefault="001C2887" w:rsidP="009F19BE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14:paraId="5E8C64C3" w14:textId="77777777" w:rsidR="001C2887" w:rsidRDefault="001C2887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B027EA8" w14:textId="77777777" w:rsidR="001C2887" w:rsidRDefault="001C2887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9C1C980" w14:textId="77777777" w:rsidR="001C2887" w:rsidRDefault="001C2887" w:rsidP="009F19BE">
            <w:r>
              <w:rPr>
                <w:sz w:val="16"/>
                <w:szCs w:val="16"/>
              </w:rPr>
              <w:t>CR on 38.191 for A-IoT device testing</w:t>
            </w:r>
          </w:p>
        </w:tc>
        <w:tc>
          <w:tcPr>
            <w:tcW w:w="517" w:type="dxa"/>
          </w:tcPr>
          <w:p w14:paraId="5A5BFE80" w14:textId="77777777" w:rsidR="001C2887" w:rsidRDefault="001C2887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3F6DE3" w14:textId="77777777" w:rsidR="001C2887" w:rsidRDefault="001C2887" w:rsidP="009F19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A675AD5" w14:textId="77777777" w:rsidR="001C2887" w:rsidRDefault="001C288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A146E28" w14:textId="77777777" w:rsidR="001C2887" w:rsidRDefault="001C2887" w:rsidP="009F19BE">
            <w:r>
              <w:rPr>
                <w:sz w:val="16"/>
                <w:szCs w:val="16"/>
              </w:rPr>
              <w:t>R4-2523052</w:t>
            </w:r>
          </w:p>
        </w:tc>
        <w:tc>
          <w:tcPr>
            <w:tcW w:w="1597" w:type="dxa"/>
          </w:tcPr>
          <w:p w14:paraId="4CD2A0AA" w14:textId="77777777" w:rsidR="001C2887" w:rsidRDefault="001C2887" w:rsidP="009F19BE">
            <w:r>
              <w:rPr>
                <w:sz w:val="16"/>
                <w:szCs w:val="16"/>
              </w:rPr>
              <w:t>China Mobile Com. Corporation</w:t>
            </w:r>
          </w:p>
        </w:tc>
        <w:tc>
          <w:tcPr>
            <w:tcW w:w="1122" w:type="dxa"/>
          </w:tcPr>
          <w:p w14:paraId="476A7312" w14:textId="77777777" w:rsidR="001C2887" w:rsidRDefault="001C2887" w:rsidP="009F19BE">
            <w:proofErr w:type="spellStart"/>
            <w:r>
              <w:rPr>
                <w:sz w:val="16"/>
                <w:szCs w:val="16"/>
              </w:rPr>
              <w:t>Ambient_IoT_Solutions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59CD6728" w14:textId="77777777" w:rsidR="001C2887" w:rsidRDefault="001C2887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FB5FC5" w14:textId="77777777" w:rsidR="001C2887" w:rsidRDefault="001C2887" w:rsidP="009F19BE">
            <w:pPr>
              <w:rPr>
                <w:sz w:val="16"/>
                <w:szCs w:val="16"/>
              </w:rPr>
            </w:pPr>
          </w:p>
        </w:tc>
      </w:tr>
      <w:tr w:rsidR="001C2887" w14:paraId="0EE08570" w14:textId="77777777" w:rsidTr="009F19BE">
        <w:tc>
          <w:tcPr>
            <w:tcW w:w="879" w:type="dxa"/>
          </w:tcPr>
          <w:p w14:paraId="2BF95A07" w14:textId="77777777" w:rsidR="001C2887" w:rsidRDefault="001C2887" w:rsidP="009F19BE">
            <w:r>
              <w:rPr>
                <w:sz w:val="16"/>
                <w:szCs w:val="16"/>
              </w:rPr>
              <w:lastRenderedPageBreak/>
              <w:t>38.191</w:t>
            </w:r>
          </w:p>
        </w:tc>
        <w:tc>
          <w:tcPr>
            <w:tcW w:w="637" w:type="dxa"/>
          </w:tcPr>
          <w:p w14:paraId="17FF814F" w14:textId="77777777" w:rsidR="001C2887" w:rsidRDefault="001C2887" w:rsidP="009F19BE"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 w14:paraId="4010611B" w14:textId="77777777" w:rsidR="001C2887" w:rsidRDefault="001C2887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6A257F" w14:textId="77777777" w:rsidR="001C2887" w:rsidRDefault="001C2887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62D4710" w14:textId="77777777" w:rsidR="001C2887" w:rsidRDefault="001C2887" w:rsidP="009F19BE">
            <w:r>
              <w:rPr>
                <w:sz w:val="16"/>
                <w:szCs w:val="16"/>
              </w:rPr>
              <w:t>CR on RRM core requirements for A-IoT</w:t>
            </w:r>
          </w:p>
        </w:tc>
        <w:tc>
          <w:tcPr>
            <w:tcW w:w="517" w:type="dxa"/>
          </w:tcPr>
          <w:p w14:paraId="020C070F" w14:textId="77777777" w:rsidR="001C2887" w:rsidRDefault="001C2887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77808D" w14:textId="77777777" w:rsidR="001C2887" w:rsidRDefault="001C2887" w:rsidP="009F19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5D8B5A3E" w14:textId="77777777" w:rsidR="001C2887" w:rsidRDefault="001C288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611F622" w14:textId="77777777" w:rsidR="001C2887" w:rsidRDefault="001C2887" w:rsidP="009F19BE">
            <w:r>
              <w:rPr>
                <w:sz w:val="16"/>
                <w:szCs w:val="16"/>
              </w:rPr>
              <w:t>R4-2521648</w:t>
            </w:r>
          </w:p>
        </w:tc>
        <w:tc>
          <w:tcPr>
            <w:tcW w:w="1597" w:type="dxa"/>
          </w:tcPr>
          <w:p w14:paraId="3A1C48A0" w14:textId="77777777" w:rsidR="001C2887" w:rsidRDefault="001C2887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6A1AE688" w14:textId="77777777" w:rsidR="001C2887" w:rsidRDefault="001C2887" w:rsidP="009F19BE">
            <w:proofErr w:type="spellStart"/>
            <w:r>
              <w:rPr>
                <w:sz w:val="16"/>
                <w:szCs w:val="16"/>
              </w:rPr>
              <w:t>Ambient_IoT_Solutions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250AE964" w14:textId="77777777" w:rsidR="001C2887" w:rsidRDefault="001C2887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A87014" w14:textId="77777777" w:rsidR="001C2887" w:rsidRDefault="001C2887" w:rsidP="009F19BE">
            <w:pPr>
              <w:rPr>
                <w:sz w:val="16"/>
                <w:szCs w:val="16"/>
              </w:rPr>
            </w:pPr>
          </w:p>
        </w:tc>
      </w:tr>
      <w:tr w:rsidR="001C2887" w14:paraId="053275B1" w14:textId="77777777" w:rsidTr="009F19BE">
        <w:tc>
          <w:tcPr>
            <w:tcW w:w="879" w:type="dxa"/>
          </w:tcPr>
          <w:p w14:paraId="566BC8D1" w14:textId="77777777" w:rsidR="001C2887" w:rsidRDefault="001C2887" w:rsidP="009F19BE">
            <w:r>
              <w:rPr>
                <w:sz w:val="16"/>
                <w:szCs w:val="16"/>
              </w:rPr>
              <w:t>38.191</w:t>
            </w:r>
          </w:p>
        </w:tc>
        <w:tc>
          <w:tcPr>
            <w:tcW w:w="637" w:type="dxa"/>
          </w:tcPr>
          <w:p w14:paraId="0003DD6F" w14:textId="77777777" w:rsidR="001C2887" w:rsidRDefault="001C2887" w:rsidP="009F19BE"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 w14:paraId="2F52A731" w14:textId="77777777" w:rsidR="001C2887" w:rsidRDefault="001C2887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E4E1AA" w14:textId="77777777" w:rsidR="001C2887" w:rsidRDefault="001C2887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7B1F669" w14:textId="77777777" w:rsidR="001C2887" w:rsidRDefault="001C2887" w:rsidP="009F19BE">
            <w:r>
              <w:rPr>
                <w:sz w:val="16"/>
                <w:szCs w:val="16"/>
              </w:rPr>
              <w:t>Corrections for device RF requirements</w:t>
            </w:r>
          </w:p>
        </w:tc>
        <w:tc>
          <w:tcPr>
            <w:tcW w:w="517" w:type="dxa"/>
          </w:tcPr>
          <w:p w14:paraId="4146EC74" w14:textId="77777777" w:rsidR="001C2887" w:rsidRDefault="001C2887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E9F941" w14:textId="77777777" w:rsidR="001C2887" w:rsidRDefault="001C2887" w:rsidP="009F19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230C07A9" w14:textId="77777777" w:rsidR="001C2887" w:rsidRDefault="001C288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F8E9817" w14:textId="77777777" w:rsidR="001C2887" w:rsidRDefault="001C2887" w:rsidP="009F19BE">
            <w:r>
              <w:rPr>
                <w:sz w:val="16"/>
                <w:szCs w:val="16"/>
              </w:rPr>
              <w:t>R4-2523046</w:t>
            </w:r>
          </w:p>
        </w:tc>
        <w:tc>
          <w:tcPr>
            <w:tcW w:w="1597" w:type="dxa"/>
          </w:tcPr>
          <w:p w14:paraId="3C6D7EF3" w14:textId="77777777" w:rsidR="001C2887" w:rsidRDefault="001C2887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  <w:r>
              <w:rPr>
                <w:sz w:val="16"/>
                <w:szCs w:val="16"/>
              </w:rPr>
              <w:t>, CMCC, VIVO, ZTE, Ericsson</w:t>
            </w:r>
          </w:p>
        </w:tc>
        <w:tc>
          <w:tcPr>
            <w:tcW w:w="1122" w:type="dxa"/>
          </w:tcPr>
          <w:p w14:paraId="4FAC0CE3" w14:textId="77777777" w:rsidR="001C2887" w:rsidRDefault="001C2887" w:rsidP="009F19BE">
            <w:proofErr w:type="spellStart"/>
            <w:r>
              <w:rPr>
                <w:sz w:val="16"/>
                <w:szCs w:val="16"/>
              </w:rPr>
              <w:t>Ambient_IoT_Solutions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16774DCA" w14:textId="77777777" w:rsidR="001C2887" w:rsidRDefault="001C2887" w:rsidP="009F19BE">
            <w:r>
              <w:rPr>
                <w:sz w:val="16"/>
                <w:szCs w:val="16"/>
              </w:rPr>
              <w:t>5.3.1, 5.3.2, 6.0, 6.2, 7.2, Annex A, Annex B, Annex E</w:t>
            </w:r>
          </w:p>
        </w:tc>
        <w:tc>
          <w:tcPr>
            <w:tcW w:w="998" w:type="dxa"/>
          </w:tcPr>
          <w:p w14:paraId="79EFF261" w14:textId="77777777" w:rsidR="001C2887" w:rsidRDefault="001C2887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38.521-1 ; TS/TR ... CR ... </w:t>
            </w:r>
          </w:p>
        </w:tc>
      </w:tr>
      <w:tr w:rsidR="001C2887" w14:paraId="664966EF" w14:textId="77777777" w:rsidTr="009F19BE">
        <w:tc>
          <w:tcPr>
            <w:tcW w:w="879" w:type="dxa"/>
          </w:tcPr>
          <w:p w14:paraId="7BD9C3EA" w14:textId="77777777" w:rsidR="001C2887" w:rsidRDefault="001C2887" w:rsidP="009F19BE">
            <w:r>
              <w:rPr>
                <w:sz w:val="16"/>
                <w:szCs w:val="16"/>
              </w:rPr>
              <w:t>38.194</w:t>
            </w:r>
          </w:p>
        </w:tc>
        <w:tc>
          <w:tcPr>
            <w:tcW w:w="637" w:type="dxa"/>
          </w:tcPr>
          <w:p w14:paraId="6C3DE62F" w14:textId="77777777" w:rsidR="001C2887" w:rsidRDefault="001C2887" w:rsidP="009F19BE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14:paraId="1DB494C9" w14:textId="77777777" w:rsidR="001C2887" w:rsidRDefault="001C2887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BC924D" w14:textId="77777777" w:rsidR="001C2887" w:rsidRDefault="001C2887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4455F0D" w14:textId="77777777" w:rsidR="001C2887" w:rsidRDefault="001C2887" w:rsidP="009F19BE">
            <w:r>
              <w:rPr>
                <w:sz w:val="16"/>
                <w:szCs w:val="16"/>
              </w:rPr>
              <w:t>CR for TS 38.194, Correction on A-IoT BS Annex</w:t>
            </w:r>
          </w:p>
        </w:tc>
        <w:tc>
          <w:tcPr>
            <w:tcW w:w="517" w:type="dxa"/>
          </w:tcPr>
          <w:p w14:paraId="545C4FB6" w14:textId="77777777" w:rsidR="001C2887" w:rsidRDefault="001C2887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6AD8B9" w14:textId="77777777" w:rsidR="001C2887" w:rsidRDefault="001C2887" w:rsidP="009F19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420928B8" w14:textId="77777777" w:rsidR="001C2887" w:rsidRDefault="001C288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46BE9E4" w14:textId="77777777" w:rsidR="001C2887" w:rsidRDefault="001C2887" w:rsidP="009F19BE">
            <w:r>
              <w:rPr>
                <w:sz w:val="16"/>
                <w:szCs w:val="16"/>
              </w:rPr>
              <w:t>R4-2520163</w:t>
            </w:r>
          </w:p>
        </w:tc>
        <w:tc>
          <w:tcPr>
            <w:tcW w:w="1597" w:type="dxa"/>
          </w:tcPr>
          <w:p w14:paraId="6AF8C1DE" w14:textId="77777777" w:rsidR="001C2887" w:rsidRDefault="001C2887" w:rsidP="009F19B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4324D2B" w14:textId="77777777" w:rsidR="001C2887" w:rsidRDefault="001C2887" w:rsidP="009F19BE">
            <w:proofErr w:type="spellStart"/>
            <w:r>
              <w:rPr>
                <w:sz w:val="16"/>
                <w:szCs w:val="16"/>
              </w:rPr>
              <w:t>Ambient_IoT_Solutions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78C75DA2" w14:textId="77777777" w:rsidR="001C2887" w:rsidRDefault="001C2887" w:rsidP="009F19BE">
            <w:r>
              <w:rPr>
                <w:sz w:val="16"/>
                <w:szCs w:val="16"/>
              </w:rPr>
              <w:t>Annex</w:t>
            </w:r>
          </w:p>
        </w:tc>
        <w:tc>
          <w:tcPr>
            <w:tcW w:w="998" w:type="dxa"/>
          </w:tcPr>
          <w:p w14:paraId="13600917" w14:textId="77777777" w:rsidR="001C2887" w:rsidRDefault="001C2887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1C2887" w14:paraId="0F989851" w14:textId="77777777" w:rsidTr="009F19BE">
        <w:tc>
          <w:tcPr>
            <w:tcW w:w="879" w:type="dxa"/>
          </w:tcPr>
          <w:p w14:paraId="28FEC5C7" w14:textId="77777777" w:rsidR="001C2887" w:rsidRDefault="001C2887" w:rsidP="009F19BE">
            <w:r>
              <w:rPr>
                <w:sz w:val="16"/>
                <w:szCs w:val="16"/>
              </w:rPr>
              <w:t>38.194</w:t>
            </w:r>
          </w:p>
        </w:tc>
        <w:tc>
          <w:tcPr>
            <w:tcW w:w="637" w:type="dxa"/>
          </w:tcPr>
          <w:p w14:paraId="50F62CCC" w14:textId="77777777" w:rsidR="001C2887" w:rsidRDefault="001C2887" w:rsidP="009F19BE"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 w14:paraId="0F216F38" w14:textId="77777777" w:rsidR="001C2887" w:rsidRDefault="001C2887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B47A68" w14:textId="77777777" w:rsidR="001C2887" w:rsidRDefault="001C2887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6C8B10F" w14:textId="77777777" w:rsidR="001C2887" w:rsidRDefault="001C2887" w:rsidP="009F19BE">
            <w:r>
              <w:rPr>
                <w:sz w:val="16"/>
                <w:szCs w:val="16"/>
              </w:rPr>
              <w:t>CR for TS 38.194, Correction on A-IoT BS requirements</w:t>
            </w:r>
          </w:p>
        </w:tc>
        <w:tc>
          <w:tcPr>
            <w:tcW w:w="517" w:type="dxa"/>
          </w:tcPr>
          <w:p w14:paraId="0C3D7F05" w14:textId="77777777" w:rsidR="001C2887" w:rsidRDefault="001C2887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3E8BF4" w14:textId="77777777" w:rsidR="001C2887" w:rsidRDefault="001C2887" w:rsidP="009F19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308BDEC4" w14:textId="77777777" w:rsidR="001C2887" w:rsidRDefault="001C288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0EDD7DA" w14:textId="77777777" w:rsidR="001C2887" w:rsidRDefault="001C2887" w:rsidP="009F19BE">
            <w:r>
              <w:rPr>
                <w:sz w:val="16"/>
                <w:szCs w:val="16"/>
              </w:rPr>
              <w:t>R4-2522325</w:t>
            </w:r>
          </w:p>
        </w:tc>
        <w:tc>
          <w:tcPr>
            <w:tcW w:w="1597" w:type="dxa"/>
          </w:tcPr>
          <w:p w14:paraId="3F7E8715" w14:textId="77777777" w:rsidR="001C2887" w:rsidRDefault="001C2887" w:rsidP="009F19B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4111601" w14:textId="77777777" w:rsidR="001C2887" w:rsidRDefault="001C2887" w:rsidP="009F19BE">
            <w:proofErr w:type="spellStart"/>
            <w:r>
              <w:rPr>
                <w:sz w:val="16"/>
                <w:szCs w:val="16"/>
              </w:rPr>
              <w:t>Ambient_IoT_Solutions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4E8626D0" w14:textId="77777777" w:rsidR="001C2887" w:rsidRDefault="001C2887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8BDC8C" w14:textId="77777777" w:rsidR="001C2887" w:rsidRDefault="001C2887" w:rsidP="009F19BE">
            <w:pPr>
              <w:rPr>
                <w:sz w:val="16"/>
                <w:szCs w:val="16"/>
              </w:rPr>
            </w:pPr>
          </w:p>
        </w:tc>
      </w:tr>
      <w:tr w:rsidR="001C2887" w14:paraId="18D28AC9" w14:textId="77777777" w:rsidTr="009F19BE">
        <w:tc>
          <w:tcPr>
            <w:tcW w:w="879" w:type="dxa"/>
          </w:tcPr>
          <w:p w14:paraId="6C180A67" w14:textId="77777777" w:rsidR="001C2887" w:rsidRDefault="001C2887" w:rsidP="009F19BE">
            <w:r>
              <w:rPr>
                <w:sz w:val="16"/>
                <w:szCs w:val="16"/>
              </w:rPr>
              <w:t>38.194</w:t>
            </w:r>
          </w:p>
        </w:tc>
        <w:tc>
          <w:tcPr>
            <w:tcW w:w="637" w:type="dxa"/>
          </w:tcPr>
          <w:p w14:paraId="71540D59" w14:textId="77777777" w:rsidR="001C2887" w:rsidRDefault="001C2887" w:rsidP="009F19BE"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 w14:paraId="4090F9F5" w14:textId="77777777" w:rsidR="001C2887" w:rsidRDefault="001C2887" w:rsidP="009F19BE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14D1F1C4" w14:textId="77777777" w:rsidR="001C2887" w:rsidRDefault="001C2887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534A3CD" w14:textId="77777777" w:rsidR="001C2887" w:rsidRDefault="001C2887" w:rsidP="009F19BE">
            <w:r>
              <w:rPr>
                <w:sz w:val="16"/>
                <w:szCs w:val="16"/>
              </w:rPr>
              <w:t>CR for TS 38.194 on A-IoT BS RF requirements</w:t>
            </w:r>
          </w:p>
        </w:tc>
        <w:tc>
          <w:tcPr>
            <w:tcW w:w="517" w:type="dxa"/>
          </w:tcPr>
          <w:p w14:paraId="5F7CC0C5" w14:textId="77777777" w:rsidR="001C2887" w:rsidRDefault="001C2887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FC227A" w14:textId="77777777" w:rsidR="001C2887" w:rsidRDefault="001C2887" w:rsidP="009F19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6C38527" w14:textId="77777777" w:rsidR="001C2887" w:rsidRDefault="001C288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5D7F30C" w14:textId="77777777" w:rsidR="001C2887" w:rsidRDefault="001C2887" w:rsidP="009F19BE">
            <w:r>
              <w:rPr>
                <w:sz w:val="16"/>
                <w:szCs w:val="16"/>
              </w:rPr>
              <w:t>R4-2523216</w:t>
            </w:r>
          </w:p>
        </w:tc>
        <w:tc>
          <w:tcPr>
            <w:tcW w:w="1597" w:type="dxa"/>
          </w:tcPr>
          <w:p w14:paraId="2893F0F2" w14:textId="77777777" w:rsidR="001C2887" w:rsidRDefault="001C2887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4E8F48BB" w14:textId="77777777" w:rsidR="001C2887" w:rsidRDefault="001C2887" w:rsidP="009F19BE">
            <w:proofErr w:type="spellStart"/>
            <w:r>
              <w:rPr>
                <w:sz w:val="16"/>
                <w:szCs w:val="16"/>
              </w:rPr>
              <w:t>Ambient_IoT_Solutions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69E61F73" w14:textId="77777777" w:rsidR="001C2887" w:rsidRDefault="001C2887" w:rsidP="009F19BE">
            <w:r>
              <w:rPr>
                <w:sz w:val="16"/>
                <w:szCs w:val="16"/>
              </w:rPr>
              <w:t>7.3.1, 7.3.2, 7.6.2</w:t>
            </w:r>
          </w:p>
        </w:tc>
        <w:tc>
          <w:tcPr>
            <w:tcW w:w="998" w:type="dxa"/>
          </w:tcPr>
          <w:p w14:paraId="3C515FBC" w14:textId="77777777" w:rsidR="001C2887" w:rsidRDefault="001C2887" w:rsidP="009F19BE">
            <w:pPr>
              <w:rPr>
                <w:sz w:val="16"/>
                <w:szCs w:val="16"/>
              </w:rPr>
            </w:pPr>
          </w:p>
        </w:tc>
      </w:tr>
    </w:tbl>
    <w:p w14:paraId="1676991E" w14:textId="77777777" w:rsidR="00F73011" w:rsidRDefault="00F73011" w:rsidP="005746B8">
      <w:pPr>
        <w:rPr>
          <w:rFonts w:eastAsiaTheme="minorEastAsia"/>
        </w:rPr>
      </w:pPr>
    </w:p>
    <w:p w14:paraId="0C985900" w14:textId="43D7F112" w:rsidR="00F73011" w:rsidRPr="00F73011" w:rsidRDefault="00955DC6" w:rsidP="00F73011">
      <w:pPr>
        <w:pStyle w:val="Heading1"/>
        <w:rPr>
          <w:rFonts w:hint="eastAsia"/>
        </w:rPr>
      </w:pPr>
      <w:r w:rsidRPr="00955DC6">
        <w:t>9.9.2.1</w:t>
      </w:r>
      <w:r w:rsidRPr="00955DC6">
        <w:tab/>
        <w:t>Core part: NR mobility enhancements Phase 4</w:t>
      </w:r>
      <w:r w:rsidRPr="00955DC6">
        <w:rPr>
          <w:sz w:val="20"/>
        </w:rPr>
        <w:t xml:space="preserve"> [RAN2 WI: NR_Mob_Ph4-Core]</w:t>
      </w:r>
    </w:p>
    <w:p w14:paraId="4B9B1D3B" w14:textId="65EE3705" w:rsidR="00F73011" w:rsidRDefault="00955DC6" w:rsidP="00F73011">
      <w:pPr>
        <w:rPr>
          <w:rFonts w:ascii="Arial" w:eastAsiaTheme="minorEastAsia" w:hAnsi="Arial" w:cs="Arial"/>
          <w:b/>
          <w:sz w:val="24"/>
          <w:szCs w:val="24"/>
        </w:rPr>
      </w:pPr>
      <w:r w:rsidRPr="00955DC6">
        <w:rPr>
          <w:rFonts w:ascii="Arial" w:eastAsiaTheme="minorEastAsia" w:hAnsi="Arial" w:cs="Arial"/>
          <w:b/>
          <w:sz w:val="24"/>
          <w:szCs w:val="24"/>
        </w:rPr>
        <w:t>RP-253655</w:t>
      </w:r>
      <w:r w:rsidRPr="00955DC6">
        <w:rPr>
          <w:rFonts w:ascii="Arial" w:eastAsiaTheme="minorEastAsia" w:hAnsi="Arial" w:cs="Arial"/>
          <w:b/>
          <w:sz w:val="24"/>
          <w:szCs w:val="24"/>
        </w:rPr>
        <w:tab/>
        <w:t>RAN4 CRs to NR_Mob_Ph4-Core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55DC6" w:rsidRPr="004E535C" w14:paraId="6051EE99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9A1A0DB" w14:textId="77777777" w:rsidR="00955DC6" w:rsidRPr="00BF1EB6" w:rsidRDefault="00955DC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A4BB83" w14:textId="77777777" w:rsidR="00955DC6" w:rsidRPr="00BF1EB6" w:rsidRDefault="00955DC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2BA7526" w14:textId="77777777" w:rsidR="00955DC6" w:rsidRPr="00BF1EB6" w:rsidRDefault="00955DC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2CDD24" w14:textId="77777777" w:rsidR="00955DC6" w:rsidRPr="00BF1EB6" w:rsidRDefault="00955DC6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522C799B" w14:textId="77777777" w:rsidR="00955DC6" w:rsidRPr="00BF1EB6" w:rsidRDefault="00955DC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F420CBF" w14:textId="77777777" w:rsidR="00955DC6" w:rsidRPr="00BF1EB6" w:rsidRDefault="00955DC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EFC244" w14:textId="77777777" w:rsidR="00955DC6" w:rsidRPr="00BF1EB6" w:rsidRDefault="00955DC6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FFCA476" w14:textId="77777777" w:rsidR="00955DC6" w:rsidRPr="00BF1EB6" w:rsidRDefault="00955DC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A3E2327" w14:textId="77777777" w:rsidR="00955DC6" w:rsidRPr="00BF1EB6" w:rsidRDefault="00955DC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CD7524E" w14:textId="77777777" w:rsidR="00955DC6" w:rsidRPr="00BF1EB6" w:rsidRDefault="00955DC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B7D4A95" w14:textId="77777777" w:rsidR="00955DC6" w:rsidRPr="00BF1EB6" w:rsidRDefault="00955DC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0A32492" w14:textId="77777777" w:rsidR="00955DC6" w:rsidRPr="00BF1EB6" w:rsidRDefault="00955DC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DBEEB34" w14:textId="77777777" w:rsidR="00955DC6" w:rsidRPr="00BF1EB6" w:rsidRDefault="00955DC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55DC6" w14:paraId="58C08CE5" w14:textId="77777777" w:rsidTr="009F19BE">
        <w:tc>
          <w:tcPr>
            <w:tcW w:w="879" w:type="dxa"/>
          </w:tcPr>
          <w:p w14:paraId="423B5313" w14:textId="77777777" w:rsidR="00955DC6" w:rsidRDefault="00955DC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8EEE487" w14:textId="77777777" w:rsidR="00955DC6" w:rsidRDefault="00955DC6" w:rsidP="009F19BE">
            <w:r>
              <w:rPr>
                <w:sz w:val="16"/>
                <w:szCs w:val="16"/>
              </w:rPr>
              <w:t>6059</w:t>
            </w:r>
          </w:p>
        </w:tc>
        <w:tc>
          <w:tcPr>
            <w:tcW w:w="517" w:type="dxa"/>
          </w:tcPr>
          <w:p w14:paraId="7FC20D12" w14:textId="77777777" w:rsidR="00955DC6" w:rsidRDefault="00955DC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7C5975" w14:textId="77777777" w:rsidR="00955DC6" w:rsidRDefault="00955DC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780C954" w14:textId="77777777" w:rsidR="00955DC6" w:rsidRDefault="00955DC6" w:rsidP="009F19BE">
            <w:r>
              <w:rPr>
                <w:sz w:val="16"/>
                <w:szCs w:val="16"/>
              </w:rPr>
              <w:t>CR for LTM event-triggered L1 reporting</w:t>
            </w:r>
          </w:p>
        </w:tc>
        <w:tc>
          <w:tcPr>
            <w:tcW w:w="517" w:type="dxa"/>
          </w:tcPr>
          <w:p w14:paraId="72B85D9A" w14:textId="77777777" w:rsidR="00955DC6" w:rsidRDefault="00955DC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EBBEBB" w14:textId="77777777" w:rsidR="00955DC6" w:rsidRDefault="00955DC6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6000C10E" w14:textId="77777777" w:rsidR="00955DC6" w:rsidRDefault="00955DC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7FB2DF9" w14:textId="77777777" w:rsidR="00955DC6" w:rsidRDefault="00955DC6" w:rsidP="009F19BE">
            <w:r>
              <w:rPr>
                <w:sz w:val="16"/>
                <w:szCs w:val="16"/>
              </w:rPr>
              <w:t>R4-2520473</w:t>
            </w:r>
          </w:p>
        </w:tc>
        <w:tc>
          <w:tcPr>
            <w:tcW w:w="1597" w:type="dxa"/>
          </w:tcPr>
          <w:p w14:paraId="1A1F74EA" w14:textId="77777777" w:rsidR="00955DC6" w:rsidRDefault="00955DC6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3D4E51D" w14:textId="77777777" w:rsidR="00955DC6" w:rsidRDefault="00955DC6" w:rsidP="009F19BE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5966548A" w14:textId="77777777" w:rsidR="00955DC6" w:rsidRDefault="00955DC6" w:rsidP="009F19BE">
            <w:r>
              <w:rPr>
                <w:sz w:val="16"/>
                <w:szCs w:val="16"/>
              </w:rPr>
              <w:t>6.3.1.1, 8.20.1, 8.25.1, 9.14.3.4, 9.14.3.5, 9.15.3.4, 9.15.3.5</w:t>
            </w:r>
          </w:p>
        </w:tc>
        <w:tc>
          <w:tcPr>
            <w:tcW w:w="998" w:type="dxa"/>
          </w:tcPr>
          <w:p w14:paraId="45C60527" w14:textId="77777777" w:rsidR="00955DC6" w:rsidRDefault="00955DC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955DC6" w14:paraId="006980DA" w14:textId="77777777" w:rsidTr="009F19BE">
        <w:tc>
          <w:tcPr>
            <w:tcW w:w="879" w:type="dxa"/>
          </w:tcPr>
          <w:p w14:paraId="6DEA2453" w14:textId="77777777" w:rsidR="00955DC6" w:rsidRDefault="00955DC6" w:rsidP="009F19B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4A807D03" w14:textId="77777777" w:rsidR="00955DC6" w:rsidRDefault="00955DC6" w:rsidP="009F19BE">
            <w:r>
              <w:rPr>
                <w:sz w:val="16"/>
                <w:szCs w:val="16"/>
              </w:rPr>
              <w:t>6162</w:t>
            </w:r>
          </w:p>
        </w:tc>
        <w:tc>
          <w:tcPr>
            <w:tcW w:w="517" w:type="dxa"/>
          </w:tcPr>
          <w:p w14:paraId="3E48B57B" w14:textId="77777777" w:rsidR="00955DC6" w:rsidRDefault="00955DC6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666FDEA" w14:textId="77777777" w:rsidR="00955DC6" w:rsidRDefault="00955DC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8279F66" w14:textId="77777777" w:rsidR="00955DC6" w:rsidRDefault="00955DC6" w:rsidP="009F19BE">
            <w:r>
              <w:rPr>
                <w:sz w:val="16"/>
                <w:szCs w:val="16"/>
              </w:rPr>
              <w:t>CR for Conditional Intra-CU LTM</w:t>
            </w:r>
          </w:p>
        </w:tc>
        <w:tc>
          <w:tcPr>
            <w:tcW w:w="517" w:type="dxa"/>
          </w:tcPr>
          <w:p w14:paraId="631AD808" w14:textId="77777777" w:rsidR="00955DC6" w:rsidRDefault="00955DC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DE8BCB" w14:textId="77777777" w:rsidR="00955DC6" w:rsidRDefault="00955DC6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4FA598E7" w14:textId="77777777" w:rsidR="00955DC6" w:rsidRDefault="00955DC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EE7AB90" w14:textId="77777777" w:rsidR="00955DC6" w:rsidRDefault="00955DC6" w:rsidP="009F19BE">
            <w:r>
              <w:rPr>
                <w:sz w:val="16"/>
                <w:szCs w:val="16"/>
              </w:rPr>
              <w:t>R4-2522782</w:t>
            </w:r>
          </w:p>
        </w:tc>
        <w:tc>
          <w:tcPr>
            <w:tcW w:w="1597" w:type="dxa"/>
          </w:tcPr>
          <w:p w14:paraId="38AD7E64" w14:textId="77777777" w:rsidR="00955DC6" w:rsidRDefault="00955DC6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2D69C50" w14:textId="77777777" w:rsidR="00955DC6" w:rsidRDefault="00955DC6" w:rsidP="009F19BE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2E37AF09" w14:textId="77777777" w:rsidR="00955DC6" w:rsidRDefault="00955DC6" w:rsidP="009F19BE">
            <w:r>
              <w:rPr>
                <w:sz w:val="16"/>
                <w:szCs w:val="16"/>
              </w:rPr>
              <w:t>6.3.2.2, 6.3.2.2.1, 6.3.2.2.2, 6.3.2.2.3, 6.3.2.3</w:t>
            </w:r>
          </w:p>
        </w:tc>
        <w:tc>
          <w:tcPr>
            <w:tcW w:w="998" w:type="dxa"/>
          </w:tcPr>
          <w:p w14:paraId="2942BD6B" w14:textId="77777777" w:rsidR="00955DC6" w:rsidRDefault="00955DC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955DC6" w14:paraId="216197A7" w14:textId="77777777" w:rsidTr="009F19BE">
        <w:tc>
          <w:tcPr>
            <w:tcW w:w="879" w:type="dxa"/>
          </w:tcPr>
          <w:p w14:paraId="6A80C98A" w14:textId="77777777" w:rsidR="00955DC6" w:rsidRDefault="00955DC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9C0A2A0" w14:textId="77777777" w:rsidR="00955DC6" w:rsidRDefault="00955DC6" w:rsidP="009F19BE">
            <w:r>
              <w:rPr>
                <w:sz w:val="16"/>
                <w:szCs w:val="16"/>
              </w:rPr>
              <w:t>6252</w:t>
            </w:r>
          </w:p>
        </w:tc>
        <w:tc>
          <w:tcPr>
            <w:tcW w:w="517" w:type="dxa"/>
          </w:tcPr>
          <w:p w14:paraId="1E2BC724" w14:textId="77777777" w:rsidR="00955DC6" w:rsidRDefault="00955DC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8382F4" w14:textId="77777777" w:rsidR="00955DC6" w:rsidRDefault="00955DC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0437A13" w14:textId="77777777" w:rsidR="00955DC6" w:rsidRDefault="00955DC6" w:rsidP="009F19BE">
            <w:r>
              <w:rPr>
                <w:sz w:val="16"/>
                <w:szCs w:val="16"/>
              </w:rPr>
              <w:t>Clearn up for CSI-RS based Intra-frequency L1-RSRP measurements for neighbour cell</w:t>
            </w:r>
          </w:p>
        </w:tc>
        <w:tc>
          <w:tcPr>
            <w:tcW w:w="517" w:type="dxa"/>
          </w:tcPr>
          <w:p w14:paraId="57AEDD8E" w14:textId="77777777" w:rsidR="00955DC6" w:rsidRDefault="00955DC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766255" w14:textId="77777777" w:rsidR="00955DC6" w:rsidRDefault="00955DC6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5AA7373C" w14:textId="77777777" w:rsidR="00955DC6" w:rsidRDefault="00955DC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BFEE943" w14:textId="77777777" w:rsidR="00955DC6" w:rsidRDefault="00955DC6" w:rsidP="009F19BE">
            <w:r>
              <w:rPr>
                <w:sz w:val="16"/>
                <w:szCs w:val="16"/>
              </w:rPr>
              <w:t>R4-2522038</w:t>
            </w:r>
          </w:p>
        </w:tc>
        <w:tc>
          <w:tcPr>
            <w:tcW w:w="1597" w:type="dxa"/>
          </w:tcPr>
          <w:p w14:paraId="5D47A1D4" w14:textId="77777777" w:rsidR="00955DC6" w:rsidRDefault="00955DC6" w:rsidP="009F19B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01830D6" w14:textId="77777777" w:rsidR="00955DC6" w:rsidRDefault="00955DC6" w:rsidP="009F19BE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5B164E05" w14:textId="77777777" w:rsidR="00955DC6" w:rsidRDefault="00955DC6" w:rsidP="009F19BE">
            <w:r>
              <w:rPr>
                <w:sz w:val="16"/>
                <w:szCs w:val="16"/>
              </w:rPr>
              <w:t>9.14a.1</w:t>
            </w:r>
          </w:p>
        </w:tc>
        <w:tc>
          <w:tcPr>
            <w:tcW w:w="998" w:type="dxa"/>
          </w:tcPr>
          <w:p w14:paraId="01BBEC36" w14:textId="77777777" w:rsidR="00955DC6" w:rsidRDefault="00955DC6" w:rsidP="009F19BE">
            <w:r>
              <w:rPr>
                <w:sz w:val="16"/>
                <w:szCs w:val="16"/>
              </w:rPr>
              <w:t xml:space="preserve">TS 38.533 </w:t>
            </w:r>
          </w:p>
        </w:tc>
      </w:tr>
    </w:tbl>
    <w:p w14:paraId="49AECB09" w14:textId="77777777" w:rsidR="00F73011" w:rsidRDefault="00F73011" w:rsidP="005746B8">
      <w:pPr>
        <w:rPr>
          <w:rFonts w:eastAsiaTheme="minorEastAsia"/>
        </w:rPr>
      </w:pPr>
    </w:p>
    <w:p w14:paraId="5EA0AF26" w14:textId="4C2B0A19" w:rsidR="00F73011" w:rsidRPr="00F73011" w:rsidRDefault="00E42598" w:rsidP="00F73011">
      <w:pPr>
        <w:pStyle w:val="Heading1"/>
        <w:rPr>
          <w:rFonts w:hint="eastAsia"/>
        </w:rPr>
      </w:pPr>
      <w:r w:rsidRPr="00E42598">
        <w:t>9.9.2.2</w:t>
      </w:r>
      <w:r w:rsidRPr="00E42598">
        <w:tab/>
        <w:t xml:space="preserve">Core part: Non-Terrestrial Networks (NTN) for NR Phase 3 </w:t>
      </w:r>
      <w:r w:rsidRPr="00E42598">
        <w:rPr>
          <w:sz w:val="20"/>
        </w:rPr>
        <w:t>[RAN2 WI: NR_NTN_Ph3-Core]</w:t>
      </w:r>
    </w:p>
    <w:p w14:paraId="556C27EF" w14:textId="24B27984" w:rsidR="00F73011" w:rsidRDefault="00E42598" w:rsidP="00F73011">
      <w:pPr>
        <w:rPr>
          <w:rFonts w:ascii="Arial" w:eastAsiaTheme="minorEastAsia" w:hAnsi="Arial" w:cs="Arial"/>
          <w:b/>
          <w:sz w:val="24"/>
          <w:szCs w:val="24"/>
        </w:rPr>
      </w:pPr>
      <w:r w:rsidRPr="00E42598">
        <w:rPr>
          <w:rFonts w:ascii="Arial" w:eastAsiaTheme="minorEastAsia" w:hAnsi="Arial" w:cs="Arial"/>
          <w:b/>
          <w:sz w:val="24"/>
          <w:szCs w:val="24"/>
        </w:rPr>
        <w:t>RP-253656</w:t>
      </w:r>
      <w:r w:rsidRPr="00E42598">
        <w:rPr>
          <w:rFonts w:ascii="Arial" w:eastAsiaTheme="minorEastAsia" w:hAnsi="Arial" w:cs="Arial"/>
          <w:b/>
          <w:sz w:val="24"/>
          <w:szCs w:val="24"/>
        </w:rPr>
        <w:tab/>
        <w:t>RAN4 CRs to NR_NTN_Ph3-Core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42598" w:rsidRPr="004E535C" w14:paraId="5919EA9A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E23A4A7" w14:textId="77777777" w:rsidR="00E42598" w:rsidRPr="00BF1EB6" w:rsidRDefault="00E42598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870885D" w14:textId="77777777" w:rsidR="00E42598" w:rsidRPr="00BF1EB6" w:rsidRDefault="00E42598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02C2EA0" w14:textId="77777777" w:rsidR="00E42598" w:rsidRPr="00BF1EB6" w:rsidRDefault="00E42598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A059DF8" w14:textId="77777777" w:rsidR="00E42598" w:rsidRPr="00BF1EB6" w:rsidRDefault="00E42598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548A17DF" w14:textId="77777777" w:rsidR="00E42598" w:rsidRPr="00BF1EB6" w:rsidRDefault="00E42598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0C2AB9D" w14:textId="77777777" w:rsidR="00E42598" w:rsidRPr="00BF1EB6" w:rsidRDefault="00E42598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73E8B90" w14:textId="77777777" w:rsidR="00E42598" w:rsidRPr="00BF1EB6" w:rsidRDefault="00E42598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157CF1E0" w14:textId="77777777" w:rsidR="00E42598" w:rsidRPr="00BF1EB6" w:rsidRDefault="00E42598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557DAB0" w14:textId="77777777" w:rsidR="00E42598" w:rsidRPr="00BF1EB6" w:rsidRDefault="00E42598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66D9A9B" w14:textId="77777777" w:rsidR="00E42598" w:rsidRPr="00BF1EB6" w:rsidRDefault="00E42598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5D11222" w14:textId="77777777" w:rsidR="00E42598" w:rsidRPr="00BF1EB6" w:rsidRDefault="00E42598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0B19CC8" w14:textId="77777777" w:rsidR="00E42598" w:rsidRPr="00BF1EB6" w:rsidRDefault="00E42598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8D89D5D" w14:textId="77777777" w:rsidR="00E42598" w:rsidRPr="00BF1EB6" w:rsidRDefault="00E42598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42598" w14:paraId="4DD74E28" w14:textId="77777777" w:rsidTr="009F19BE">
        <w:tc>
          <w:tcPr>
            <w:tcW w:w="879" w:type="dxa"/>
          </w:tcPr>
          <w:p w14:paraId="5249EC69" w14:textId="77777777" w:rsidR="00E42598" w:rsidRDefault="00E42598" w:rsidP="009F19B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78FF6982" w14:textId="77777777" w:rsidR="00E42598" w:rsidRDefault="00E42598" w:rsidP="009F19BE">
            <w:r>
              <w:rPr>
                <w:sz w:val="16"/>
                <w:szCs w:val="16"/>
              </w:rPr>
              <w:t>0247</w:t>
            </w:r>
          </w:p>
        </w:tc>
        <w:tc>
          <w:tcPr>
            <w:tcW w:w="517" w:type="dxa"/>
          </w:tcPr>
          <w:p w14:paraId="797F999B" w14:textId="77777777" w:rsidR="00E42598" w:rsidRDefault="00E42598" w:rsidP="009F19BE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2F34D967" w14:textId="77777777" w:rsidR="00E42598" w:rsidRDefault="00E42598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9851545" w14:textId="77777777" w:rsidR="00E42598" w:rsidRDefault="00E42598" w:rsidP="009F19BE">
            <w:r>
              <w:rPr>
                <w:sz w:val="16"/>
                <w:szCs w:val="16"/>
              </w:rPr>
              <w:t xml:space="preserve">CR to 38.101-5 for </w:t>
            </w:r>
            <w:proofErr w:type="spellStart"/>
            <w:r>
              <w:rPr>
                <w:sz w:val="16"/>
                <w:szCs w:val="16"/>
              </w:rPr>
              <w:t>eRedCap</w:t>
            </w:r>
            <w:proofErr w:type="spellEnd"/>
            <w:r>
              <w:rPr>
                <w:sz w:val="16"/>
                <w:szCs w:val="16"/>
              </w:rPr>
              <w:t xml:space="preserve"> Channel bandwidth</w:t>
            </w:r>
          </w:p>
        </w:tc>
        <w:tc>
          <w:tcPr>
            <w:tcW w:w="517" w:type="dxa"/>
          </w:tcPr>
          <w:p w14:paraId="218DAB2B" w14:textId="77777777" w:rsidR="00E42598" w:rsidRDefault="00E42598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EC65D0" w14:textId="77777777" w:rsidR="00E42598" w:rsidRDefault="00E42598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520ACA8E" w14:textId="77777777" w:rsidR="00E42598" w:rsidRDefault="00E42598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3099C4E" w14:textId="77777777" w:rsidR="00E42598" w:rsidRDefault="00E42598" w:rsidP="009F19BE">
            <w:r>
              <w:rPr>
                <w:sz w:val="16"/>
                <w:szCs w:val="16"/>
              </w:rPr>
              <w:t>R4-2523214</w:t>
            </w:r>
          </w:p>
        </w:tc>
        <w:tc>
          <w:tcPr>
            <w:tcW w:w="1597" w:type="dxa"/>
          </w:tcPr>
          <w:p w14:paraId="22BE1356" w14:textId="77777777" w:rsidR="00E42598" w:rsidRDefault="00E42598" w:rsidP="009F19BE">
            <w:proofErr w:type="spellStart"/>
            <w:proofErr w:type="gramStart"/>
            <w:r>
              <w:rPr>
                <w:sz w:val="16"/>
                <w:szCs w:val="16"/>
              </w:rPr>
              <w:t>Ericsson,MediaTek</w:t>
            </w:r>
            <w:proofErr w:type="spellEnd"/>
            <w:proofErr w:type="gramEnd"/>
          </w:p>
        </w:tc>
        <w:tc>
          <w:tcPr>
            <w:tcW w:w="1122" w:type="dxa"/>
          </w:tcPr>
          <w:p w14:paraId="70F88A28" w14:textId="77777777" w:rsidR="00E42598" w:rsidRDefault="00E42598" w:rsidP="009F19BE"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 w14:paraId="09D90F0E" w14:textId="77777777" w:rsidR="00E42598" w:rsidRDefault="00E42598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233C90" w14:textId="77777777" w:rsidR="00E42598" w:rsidRDefault="00E42598" w:rsidP="009F19BE">
            <w:pPr>
              <w:rPr>
                <w:sz w:val="16"/>
                <w:szCs w:val="16"/>
              </w:rPr>
            </w:pPr>
          </w:p>
        </w:tc>
      </w:tr>
      <w:tr w:rsidR="00E42598" w14:paraId="3E464810" w14:textId="77777777" w:rsidTr="009F19BE">
        <w:tc>
          <w:tcPr>
            <w:tcW w:w="879" w:type="dxa"/>
          </w:tcPr>
          <w:p w14:paraId="57DE394F" w14:textId="77777777" w:rsidR="00E42598" w:rsidRDefault="00E42598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349714E" w14:textId="77777777" w:rsidR="00E42598" w:rsidRDefault="00E42598" w:rsidP="009F19BE">
            <w:r>
              <w:rPr>
                <w:sz w:val="16"/>
                <w:szCs w:val="16"/>
              </w:rPr>
              <w:t>6032</w:t>
            </w:r>
          </w:p>
        </w:tc>
        <w:tc>
          <w:tcPr>
            <w:tcW w:w="517" w:type="dxa"/>
          </w:tcPr>
          <w:p w14:paraId="338C7C80" w14:textId="77777777" w:rsidR="00E42598" w:rsidRDefault="00E42598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F911910" w14:textId="77777777" w:rsidR="00E42598" w:rsidRDefault="00E42598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C7B4E21" w14:textId="77777777" w:rsidR="00E42598" w:rsidRDefault="00E42598" w:rsidP="009F19BE">
            <w:r>
              <w:rPr>
                <w:sz w:val="16"/>
                <w:szCs w:val="16"/>
              </w:rPr>
              <w:t>(NR_NTN_Ph3-Core) CR on RRM core maintenance for NTN Phase 3</w:t>
            </w:r>
          </w:p>
        </w:tc>
        <w:tc>
          <w:tcPr>
            <w:tcW w:w="517" w:type="dxa"/>
          </w:tcPr>
          <w:p w14:paraId="51714797" w14:textId="77777777" w:rsidR="00E42598" w:rsidRDefault="00E42598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D45296" w14:textId="77777777" w:rsidR="00E42598" w:rsidRDefault="00E42598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4970F917" w14:textId="77777777" w:rsidR="00E42598" w:rsidRDefault="00E42598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E10D4D5" w14:textId="77777777" w:rsidR="00E42598" w:rsidRDefault="00E42598" w:rsidP="009F19BE">
            <w:r>
              <w:rPr>
                <w:sz w:val="16"/>
                <w:szCs w:val="16"/>
              </w:rPr>
              <w:t>R4-2523092</w:t>
            </w:r>
          </w:p>
        </w:tc>
        <w:tc>
          <w:tcPr>
            <w:tcW w:w="1597" w:type="dxa"/>
          </w:tcPr>
          <w:p w14:paraId="36C1A1F5" w14:textId="77777777" w:rsidR="00E42598" w:rsidRDefault="00E42598" w:rsidP="009F19BE">
            <w:r>
              <w:rPr>
                <w:sz w:val="16"/>
                <w:szCs w:val="16"/>
              </w:rPr>
              <w:t xml:space="preserve">CATT, 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3D6EFEC8" w14:textId="77777777" w:rsidR="00E42598" w:rsidRDefault="00E42598" w:rsidP="009F19BE"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 w14:paraId="66312322" w14:textId="77777777" w:rsidR="00E42598" w:rsidRDefault="00E42598" w:rsidP="009F19BE">
            <w:r>
              <w:rPr>
                <w:sz w:val="16"/>
                <w:szCs w:val="16"/>
              </w:rPr>
              <w:t>6.2E.2, 7.1E.2.1, 7.2E.2, 8.5E.3.2, 8.5E.6</w:t>
            </w:r>
          </w:p>
        </w:tc>
        <w:tc>
          <w:tcPr>
            <w:tcW w:w="998" w:type="dxa"/>
          </w:tcPr>
          <w:p w14:paraId="061DBF73" w14:textId="77777777" w:rsidR="00E42598" w:rsidRDefault="00E42598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E42598" w14:paraId="2856EF2C" w14:textId="77777777" w:rsidTr="009F19BE">
        <w:tc>
          <w:tcPr>
            <w:tcW w:w="879" w:type="dxa"/>
          </w:tcPr>
          <w:p w14:paraId="29476AE0" w14:textId="77777777" w:rsidR="00E42598" w:rsidRDefault="00E42598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3DBDDC8" w14:textId="77777777" w:rsidR="00E42598" w:rsidRDefault="00E42598" w:rsidP="009F19BE">
            <w:r>
              <w:rPr>
                <w:sz w:val="16"/>
                <w:szCs w:val="16"/>
              </w:rPr>
              <w:t>6061</w:t>
            </w:r>
          </w:p>
        </w:tc>
        <w:tc>
          <w:tcPr>
            <w:tcW w:w="517" w:type="dxa"/>
          </w:tcPr>
          <w:p w14:paraId="14D8034C" w14:textId="77777777" w:rsidR="00E42598" w:rsidRDefault="00E42598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E033295" w14:textId="77777777" w:rsidR="00E42598" w:rsidRDefault="00E42598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BB84BE8" w14:textId="77777777" w:rsidR="00E42598" w:rsidRDefault="00E42598" w:rsidP="009F19BE">
            <w:r>
              <w:rPr>
                <w:sz w:val="16"/>
                <w:szCs w:val="16"/>
              </w:rPr>
              <w:t xml:space="preserve">(NR_NTN_Ph3-Core) CR on RRM core maintenance for NTN Phase </w:t>
            </w:r>
            <w:proofErr w:type="gramStart"/>
            <w:r>
              <w:rPr>
                <w:sz w:val="16"/>
                <w:szCs w:val="16"/>
              </w:rPr>
              <w:t>3 part</w:t>
            </w:r>
            <w:proofErr w:type="gramEnd"/>
            <w:r>
              <w:rPr>
                <w:sz w:val="16"/>
                <w:szCs w:val="16"/>
              </w:rPr>
              <w:t xml:space="preserve"> 2</w:t>
            </w:r>
          </w:p>
        </w:tc>
        <w:tc>
          <w:tcPr>
            <w:tcW w:w="517" w:type="dxa"/>
          </w:tcPr>
          <w:p w14:paraId="0844CB97" w14:textId="77777777" w:rsidR="00E42598" w:rsidRDefault="00E42598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431E32" w14:textId="77777777" w:rsidR="00E42598" w:rsidRDefault="00E42598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73EA42CC" w14:textId="77777777" w:rsidR="00E42598" w:rsidRDefault="00E42598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D1175C1" w14:textId="77777777" w:rsidR="00E42598" w:rsidRDefault="00E42598" w:rsidP="009F19BE">
            <w:r>
              <w:rPr>
                <w:sz w:val="16"/>
                <w:szCs w:val="16"/>
              </w:rPr>
              <w:t>R4-2523094</w:t>
            </w:r>
          </w:p>
        </w:tc>
        <w:tc>
          <w:tcPr>
            <w:tcW w:w="1597" w:type="dxa"/>
          </w:tcPr>
          <w:p w14:paraId="21DF71D0" w14:textId="77777777" w:rsidR="00E42598" w:rsidRDefault="00E42598" w:rsidP="009F19BE">
            <w:r>
              <w:rPr>
                <w:sz w:val="16"/>
                <w:szCs w:val="16"/>
              </w:rPr>
              <w:t>CATT, Ericsson</w:t>
            </w:r>
          </w:p>
        </w:tc>
        <w:tc>
          <w:tcPr>
            <w:tcW w:w="1122" w:type="dxa"/>
          </w:tcPr>
          <w:p w14:paraId="141E066A" w14:textId="77777777" w:rsidR="00E42598" w:rsidRDefault="00E42598" w:rsidP="009F19BE"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 w14:paraId="5EE8DFC8" w14:textId="77777777" w:rsidR="00E42598" w:rsidRDefault="00E42598" w:rsidP="009F19BE">
            <w:r>
              <w:rPr>
                <w:sz w:val="16"/>
                <w:szCs w:val="16"/>
              </w:rPr>
              <w:t>6.1C.1.2.2.1, 6.1C.1.3.2, 6.1C.2.2.4, 6.1C.2.3.36.2C.3.2.1</w:t>
            </w:r>
          </w:p>
        </w:tc>
        <w:tc>
          <w:tcPr>
            <w:tcW w:w="998" w:type="dxa"/>
          </w:tcPr>
          <w:p w14:paraId="26DDDC3E" w14:textId="77777777" w:rsidR="00E42598" w:rsidRDefault="00E42598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E42598" w14:paraId="773CE5FD" w14:textId="77777777" w:rsidTr="009F19BE">
        <w:tc>
          <w:tcPr>
            <w:tcW w:w="879" w:type="dxa"/>
          </w:tcPr>
          <w:p w14:paraId="2A222AC0" w14:textId="77777777" w:rsidR="00E42598" w:rsidRDefault="00E42598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BCED154" w14:textId="77777777" w:rsidR="00E42598" w:rsidRDefault="00E42598" w:rsidP="009F19BE">
            <w:r>
              <w:rPr>
                <w:sz w:val="16"/>
                <w:szCs w:val="16"/>
              </w:rPr>
              <w:t>6167</w:t>
            </w:r>
          </w:p>
        </w:tc>
        <w:tc>
          <w:tcPr>
            <w:tcW w:w="517" w:type="dxa"/>
          </w:tcPr>
          <w:p w14:paraId="48416B97" w14:textId="77777777" w:rsidR="00E42598" w:rsidRDefault="00E42598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C9653D" w14:textId="77777777" w:rsidR="00E42598" w:rsidRDefault="00E42598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93D7F6C" w14:textId="77777777" w:rsidR="00E42598" w:rsidRDefault="00E42598" w:rsidP="009F19BE">
            <w:r>
              <w:rPr>
                <w:sz w:val="16"/>
                <w:szCs w:val="16"/>
              </w:rPr>
              <w:t>(NR_NTN_Ph3-</w:t>
            </w:r>
            <w:proofErr w:type="gramStart"/>
            <w:r>
              <w:rPr>
                <w:sz w:val="16"/>
                <w:szCs w:val="16"/>
              </w:rPr>
              <w:t>Core)_</w:t>
            </w:r>
            <w:proofErr w:type="gramEnd"/>
            <w:r>
              <w:rPr>
                <w:sz w:val="16"/>
                <w:szCs w:val="16"/>
              </w:rPr>
              <w:t>Modification on radio link monitoring for HD-FDD UE with SAN</w:t>
            </w:r>
          </w:p>
        </w:tc>
        <w:tc>
          <w:tcPr>
            <w:tcW w:w="517" w:type="dxa"/>
          </w:tcPr>
          <w:p w14:paraId="674E16CB" w14:textId="77777777" w:rsidR="00E42598" w:rsidRDefault="00E42598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CD4B4E" w14:textId="77777777" w:rsidR="00E42598" w:rsidRDefault="00E42598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13CEB5D9" w14:textId="77777777" w:rsidR="00E42598" w:rsidRDefault="00E42598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C22F662" w14:textId="77777777" w:rsidR="00E42598" w:rsidRDefault="00E42598" w:rsidP="009F19BE">
            <w:r>
              <w:rPr>
                <w:sz w:val="16"/>
                <w:szCs w:val="16"/>
              </w:rPr>
              <w:t>R4-2521554</w:t>
            </w:r>
          </w:p>
        </w:tc>
        <w:tc>
          <w:tcPr>
            <w:tcW w:w="1597" w:type="dxa"/>
          </w:tcPr>
          <w:p w14:paraId="6453026A" w14:textId="77777777" w:rsidR="00E42598" w:rsidRDefault="00E42598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5F907D3D" w14:textId="77777777" w:rsidR="00E42598" w:rsidRDefault="00E42598" w:rsidP="009F19BE"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 w14:paraId="45217A1B" w14:textId="77777777" w:rsidR="00E42598" w:rsidRDefault="00E42598" w:rsidP="009F19BE">
            <w:r>
              <w:rPr>
                <w:sz w:val="16"/>
                <w:szCs w:val="16"/>
              </w:rPr>
              <w:t xml:space="preserve">8.1E.2.3, 8.1E.3.3, 8.1E.4, 8.1E.5, </w:t>
            </w:r>
          </w:p>
        </w:tc>
        <w:tc>
          <w:tcPr>
            <w:tcW w:w="998" w:type="dxa"/>
          </w:tcPr>
          <w:p w14:paraId="30563BB2" w14:textId="77777777" w:rsidR="00E42598" w:rsidRDefault="00E42598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E42598" w14:paraId="1EB39B7D" w14:textId="77777777" w:rsidTr="009F19BE">
        <w:tc>
          <w:tcPr>
            <w:tcW w:w="879" w:type="dxa"/>
          </w:tcPr>
          <w:p w14:paraId="7650224D" w14:textId="77777777" w:rsidR="00E42598" w:rsidRDefault="00E42598" w:rsidP="009F19B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7B40ECDD" w14:textId="77777777" w:rsidR="00E42598" w:rsidRDefault="00E42598" w:rsidP="009F19BE">
            <w:r>
              <w:rPr>
                <w:sz w:val="16"/>
                <w:szCs w:val="16"/>
              </w:rPr>
              <w:t>6168</w:t>
            </w:r>
          </w:p>
        </w:tc>
        <w:tc>
          <w:tcPr>
            <w:tcW w:w="517" w:type="dxa"/>
          </w:tcPr>
          <w:p w14:paraId="04CBD519" w14:textId="77777777" w:rsidR="00E42598" w:rsidRDefault="00E42598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ABAC879" w14:textId="77777777" w:rsidR="00E42598" w:rsidRDefault="00E42598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AA979C4" w14:textId="77777777" w:rsidR="00E42598" w:rsidRDefault="00E42598" w:rsidP="009F19BE">
            <w:r>
              <w:rPr>
                <w:sz w:val="16"/>
                <w:szCs w:val="16"/>
              </w:rPr>
              <w:t>(NR_NTN_Ph3-</w:t>
            </w:r>
            <w:proofErr w:type="gramStart"/>
            <w:r>
              <w:rPr>
                <w:sz w:val="16"/>
                <w:szCs w:val="16"/>
              </w:rPr>
              <w:t>Core)_</w:t>
            </w:r>
            <w:proofErr w:type="gramEnd"/>
            <w:r>
              <w:rPr>
                <w:sz w:val="16"/>
                <w:szCs w:val="16"/>
              </w:rPr>
              <w:t>Modification on applicability rule for SDT</w:t>
            </w:r>
          </w:p>
        </w:tc>
        <w:tc>
          <w:tcPr>
            <w:tcW w:w="517" w:type="dxa"/>
          </w:tcPr>
          <w:p w14:paraId="22B10356" w14:textId="77777777" w:rsidR="00E42598" w:rsidRDefault="00E42598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D9B761" w14:textId="77777777" w:rsidR="00E42598" w:rsidRDefault="00E42598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6A5D0CD5" w14:textId="77777777" w:rsidR="00E42598" w:rsidRDefault="00E42598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EC22651" w14:textId="77777777" w:rsidR="00E42598" w:rsidRDefault="00E42598" w:rsidP="009F19BE">
            <w:r>
              <w:rPr>
                <w:sz w:val="16"/>
                <w:szCs w:val="16"/>
              </w:rPr>
              <w:t>R4-2523089</w:t>
            </w:r>
          </w:p>
        </w:tc>
        <w:tc>
          <w:tcPr>
            <w:tcW w:w="1597" w:type="dxa"/>
          </w:tcPr>
          <w:p w14:paraId="4944AA39" w14:textId="77777777" w:rsidR="00E42598" w:rsidRDefault="00E42598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6A431A68" w14:textId="77777777" w:rsidR="00E42598" w:rsidRDefault="00E42598" w:rsidP="009F19BE"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 w14:paraId="2B58EF7C" w14:textId="77777777" w:rsidR="00E42598" w:rsidRDefault="00E42598" w:rsidP="009F19BE">
            <w:r>
              <w:rPr>
                <w:sz w:val="16"/>
                <w:szCs w:val="16"/>
              </w:rPr>
              <w:t>5.5E.5</w:t>
            </w:r>
          </w:p>
        </w:tc>
        <w:tc>
          <w:tcPr>
            <w:tcW w:w="998" w:type="dxa"/>
          </w:tcPr>
          <w:p w14:paraId="0DE82A83" w14:textId="77777777" w:rsidR="00E42598" w:rsidRDefault="00E42598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E42598" w14:paraId="0C2B8F9C" w14:textId="77777777" w:rsidTr="009F19BE">
        <w:tc>
          <w:tcPr>
            <w:tcW w:w="879" w:type="dxa"/>
          </w:tcPr>
          <w:p w14:paraId="6B60D137" w14:textId="77777777" w:rsidR="00E42598" w:rsidRDefault="00E42598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C471DC4" w14:textId="77777777" w:rsidR="00E42598" w:rsidRDefault="00E42598" w:rsidP="009F19BE">
            <w:r>
              <w:rPr>
                <w:sz w:val="16"/>
                <w:szCs w:val="16"/>
              </w:rPr>
              <w:t>6169</w:t>
            </w:r>
          </w:p>
        </w:tc>
        <w:tc>
          <w:tcPr>
            <w:tcW w:w="517" w:type="dxa"/>
          </w:tcPr>
          <w:p w14:paraId="4F4DF2E5" w14:textId="77777777" w:rsidR="00E42598" w:rsidRDefault="00E42598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C6C1D6B" w14:textId="77777777" w:rsidR="00E42598" w:rsidRDefault="00E42598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AB19718" w14:textId="77777777" w:rsidR="00E42598" w:rsidRDefault="00E42598" w:rsidP="009F19BE">
            <w:r>
              <w:rPr>
                <w:sz w:val="16"/>
                <w:szCs w:val="16"/>
              </w:rPr>
              <w:t>(NR_NTN_Ph3-</w:t>
            </w:r>
            <w:proofErr w:type="gramStart"/>
            <w:r>
              <w:rPr>
                <w:sz w:val="16"/>
                <w:szCs w:val="16"/>
              </w:rPr>
              <w:t>Core)_</w:t>
            </w:r>
            <w:proofErr w:type="gramEnd"/>
            <w:r>
              <w:rPr>
                <w:sz w:val="16"/>
                <w:szCs w:val="16"/>
              </w:rPr>
              <w:t xml:space="preserve">Modification on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UE in NTN scenario requirements in RRC IDLE state</w:t>
            </w:r>
          </w:p>
        </w:tc>
        <w:tc>
          <w:tcPr>
            <w:tcW w:w="517" w:type="dxa"/>
          </w:tcPr>
          <w:p w14:paraId="69FE4C0F" w14:textId="77777777" w:rsidR="00E42598" w:rsidRDefault="00E42598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B8BB35" w14:textId="77777777" w:rsidR="00E42598" w:rsidRDefault="00E42598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58F2BF56" w14:textId="77777777" w:rsidR="00E42598" w:rsidRDefault="00E42598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3A33356" w14:textId="77777777" w:rsidR="00E42598" w:rsidRDefault="00E42598" w:rsidP="009F19BE">
            <w:r>
              <w:rPr>
                <w:sz w:val="16"/>
                <w:szCs w:val="16"/>
              </w:rPr>
              <w:t>R4-2523090</w:t>
            </w:r>
          </w:p>
        </w:tc>
        <w:tc>
          <w:tcPr>
            <w:tcW w:w="1597" w:type="dxa"/>
          </w:tcPr>
          <w:p w14:paraId="56F55610" w14:textId="77777777" w:rsidR="00E42598" w:rsidRDefault="00E42598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1CF38C57" w14:textId="77777777" w:rsidR="00E42598" w:rsidRDefault="00E42598" w:rsidP="009F19BE"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 w14:paraId="465BA7FE" w14:textId="77777777" w:rsidR="00E42598" w:rsidRDefault="00E42598" w:rsidP="009F19BE">
            <w:r>
              <w:rPr>
                <w:sz w:val="16"/>
                <w:szCs w:val="16"/>
              </w:rPr>
              <w:t xml:space="preserve">4.2E.2.1.1, 4.2E.2.2, 4.2E.2.3, 4.2E.2.4, 4.2E.2.5, 4.2E.2.10 </w:t>
            </w:r>
          </w:p>
        </w:tc>
        <w:tc>
          <w:tcPr>
            <w:tcW w:w="998" w:type="dxa"/>
          </w:tcPr>
          <w:p w14:paraId="45489291" w14:textId="77777777" w:rsidR="00E42598" w:rsidRDefault="00E42598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E42598" w14:paraId="32C55131" w14:textId="77777777" w:rsidTr="009F19BE">
        <w:tc>
          <w:tcPr>
            <w:tcW w:w="879" w:type="dxa"/>
          </w:tcPr>
          <w:p w14:paraId="7E30F95B" w14:textId="77777777" w:rsidR="00E42598" w:rsidRDefault="00E42598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7DB2646" w14:textId="77777777" w:rsidR="00E42598" w:rsidRDefault="00E42598" w:rsidP="009F19BE">
            <w:r>
              <w:rPr>
                <w:sz w:val="16"/>
                <w:szCs w:val="16"/>
              </w:rPr>
              <w:t>6197</w:t>
            </w:r>
          </w:p>
        </w:tc>
        <w:tc>
          <w:tcPr>
            <w:tcW w:w="517" w:type="dxa"/>
          </w:tcPr>
          <w:p w14:paraId="6D581BFA" w14:textId="77777777" w:rsidR="00E42598" w:rsidRDefault="00E42598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3629C6" w14:textId="77777777" w:rsidR="00E42598" w:rsidRDefault="00E42598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0ED76C3" w14:textId="77777777" w:rsidR="00E42598" w:rsidRDefault="00E42598" w:rsidP="009F19BE">
            <w:r>
              <w:rPr>
                <w:sz w:val="16"/>
                <w:szCs w:val="16"/>
              </w:rPr>
              <w:t xml:space="preserve">CR on RRM requirements for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UE in NTN</w:t>
            </w:r>
          </w:p>
        </w:tc>
        <w:tc>
          <w:tcPr>
            <w:tcW w:w="517" w:type="dxa"/>
          </w:tcPr>
          <w:p w14:paraId="30F1C48C" w14:textId="77777777" w:rsidR="00E42598" w:rsidRDefault="00E42598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0E010F" w14:textId="77777777" w:rsidR="00E42598" w:rsidRDefault="00E42598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224B6565" w14:textId="77777777" w:rsidR="00E42598" w:rsidRDefault="00E42598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17D93AE" w14:textId="77777777" w:rsidR="00E42598" w:rsidRDefault="00E42598" w:rsidP="009F19BE">
            <w:r>
              <w:rPr>
                <w:sz w:val="16"/>
                <w:szCs w:val="16"/>
              </w:rPr>
              <w:t>R4-2521643</w:t>
            </w:r>
          </w:p>
        </w:tc>
        <w:tc>
          <w:tcPr>
            <w:tcW w:w="1597" w:type="dxa"/>
          </w:tcPr>
          <w:p w14:paraId="099758B3" w14:textId="77777777" w:rsidR="00E42598" w:rsidRDefault="00E42598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0E328061" w14:textId="77777777" w:rsidR="00E42598" w:rsidRDefault="00E42598" w:rsidP="009F19BE"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 w14:paraId="4273C94D" w14:textId="77777777" w:rsidR="00E42598" w:rsidRDefault="00E42598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EFE746C" w14:textId="77777777" w:rsidR="00E42598" w:rsidRDefault="00E42598" w:rsidP="009F19BE">
            <w:pPr>
              <w:rPr>
                <w:sz w:val="16"/>
                <w:szCs w:val="16"/>
              </w:rPr>
            </w:pPr>
          </w:p>
        </w:tc>
      </w:tr>
      <w:tr w:rsidR="00E42598" w14:paraId="15BB0B50" w14:textId="77777777" w:rsidTr="009F19BE">
        <w:tc>
          <w:tcPr>
            <w:tcW w:w="879" w:type="dxa"/>
          </w:tcPr>
          <w:p w14:paraId="56C88550" w14:textId="77777777" w:rsidR="00E42598" w:rsidRDefault="00E42598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5AF36F6" w14:textId="77777777" w:rsidR="00E42598" w:rsidRDefault="00E42598" w:rsidP="009F19BE">
            <w:r>
              <w:rPr>
                <w:sz w:val="16"/>
                <w:szCs w:val="16"/>
              </w:rPr>
              <w:t>6198</w:t>
            </w:r>
          </w:p>
        </w:tc>
        <w:tc>
          <w:tcPr>
            <w:tcW w:w="517" w:type="dxa"/>
          </w:tcPr>
          <w:p w14:paraId="0DDC6099" w14:textId="77777777" w:rsidR="00E42598" w:rsidRDefault="00E42598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A729044" w14:textId="77777777" w:rsidR="00E42598" w:rsidRDefault="00E42598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81573DD" w14:textId="77777777" w:rsidR="00E42598" w:rsidRDefault="00E42598" w:rsidP="009F19BE">
            <w:r>
              <w:rPr>
                <w:sz w:val="16"/>
                <w:szCs w:val="16"/>
              </w:rPr>
              <w:t>CR on DL coverage enhancement in NTN</w:t>
            </w:r>
          </w:p>
        </w:tc>
        <w:tc>
          <w:tcPr>
            <w:tcW w:w="517" w:type="dxa"/>
          </w:tcPr>
          <w:p w14:paraId="6A0AEC74" w14:textId="77777777" w:rsidR="00E42598" w:rsidRDefault="00E42598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1E120E" w14:textId="77777777" w:rsidR="00E42598" w:rsidRDefault="00E42598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5CA77CD9" w14:textId="77777777" w:rsidR="00E42598" w:rsidRDefault="00E42598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06D81E7" w14:textId="77777777" w:rsidR="00E42598" w:rsidRDefault="00E42598" w:rsidP="009F19BE">
            <w:r>
              <w:rPr>
                <w:sz w:val="16"/>
                <w:szCs w:val="16"/>
              </w:rPr>
              <w:t>R4-2523091</w:t>
            </w:r>
          </w:p>
        </w:tc>
        <w:tc>
          <w:tcPr>
            <w:tcW w:w="1597" w:type="dxa"/>
          </w:tcPr>
          <w:p w14:paraId="241D3211" w14:textId="77777777" w:rsidR="00E42598" w:rsidRDefault="00E42598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0F168408" w14:textId="77777777" w:rsidR="00E42598" w:rsidRDefault="00E42598" w:rsidP="009F19BE"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 w14:paraId="6DD3CFD1" w14:textId="77777777" w:rsidR="00E42598" w:rsidRDefault="00E42598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D86581" w14:textId="77777777" w:rsidR="00E42598" w:rsidRDefault="00E42598" w:rsidP="009F19BE">
            <w:pPr>
              <w:rPr>
                <w:sz w:val="16"/>
                <w:szCs w:val="16"/>
              </w:rPr>
            </w:pPr>
          </w:p>
        </w:tc>
      </w:tr>
    </w:tbl>
    <w:p w14:paraId="23A3E829" w14:textId="77777777" w:rsidR="00F73011" w:rsidRDefault="00F73011" w:rsidP="005746B8">
      <w:pPr>
        <w:rPr>
          <w:rFonts w:eastAsiaTheme="minorEastAsia"/>
        </w:rPr>
      </w:pPr>
    </w:p>
    <w:p w14:paraId="50419120" w14:textId="0A315A68" w:rsidR="00F73011" w:rsidRPr="00F73011" w:rsidRDefault="003B78F4" w:rsidP="00F73011">
      <w:pPr>
        <w:pStyle w:val="Heading1"/>
        <w:rPr>
          <w:rFonts w:hint="eastAsia"/>
        </w:rPr>
      </w:pPr>
      <w:r w:rsidRPr="003B78F4">
        <w:t>9.9.2.3</w:t>
      </w:r>
      <w:r w:rsidRPr="003B78F4">
        <w:tab/>
        <w:t>Core part: XR (</w:t>
      </w:r>
      <w:proofErr w:type="spellStart"/>
      <w:r w:rsidRPr="003B78F4">
        <w:t>eXtended</w:t>
      </w:r>
      <w:proofErr w:type="spellEnd"/>
      <w:r w:rsidRPr="003B78F4">
        <w:t xml:space="preserve"> Reality) for NR Phase 3 </w:t>
      </w:r>
      <w:r w:rsidRPr="003B78F4">
        <w:rPr>
          <w:sz w:val="20"/>
        </w:rPr>
        <w:t>[RAN2 WI: NR_XR_Ph3-Core]</w:t>
      </w:r>
    </w:p>
    <w:p w14:paraId="7E694E31" w14:textId="766A2416" w:rsidR="00F73011" w:rsidRDefault="003B78F4" w:rsidP="00F73011">
      <w:pPr>
        <w:rPr>
          <w:rFonts w:ascii="Arial" w:eastAsiaTheme="minorEastAsia" w:hAnsi="Arial" w:cs="Arial"/>
          <w:b/>
          <w:sz w:val="24"/>
          <w:szCs w:val="24"/>
        </w:rPr>
      </w:pPr>
      <w:r w:rsidRPr="003B78F4">
        <w:rPr>
          <w:rFonts w:ascii="Arial" w:eastAsiaTheme="minorEastAsia" w:hAnsi="Arial" w:cs="Arial"/>
          <w:b/>
          <w:sz w:val="24"/>
          <w:szCs w:val="24"/>
        </w:rPr>
        <w:t>RP-253657</w:t>
      </w:r>
      <w:r w:rsidRPr="003B78F4">
        <w:rPr>
          <w:rFonts w:ascii="Arial" w:eastAsiaTheme="minorEastAsia" w:hAnsi="Arial" w:cs="Arial"/>
          <w:b/>
          <w:sz w:val="24"/>
          <w:szCs w:val="24"/>
        </w:rPr>
        <w:tab/>
        <w:t>RAN4 CRs to NR_XR_Ph3-Core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B78F4" w:rsidRPr="004E535C" w14:paraId="63107345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09EDB14" w14:textId="77777777" w:rsidR="003B78F4" w:rsidRPr="00BF1EB6" w:rsidRDefault="003B78F4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9477FEE" w14:textId="77777777" w:rsidR="003B78F4" w:rsidRPr="00BF1EB6" w:rsidRDefault="003B78F4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703BC5B" w14:textId="77777777" w:rsidR="003B78F4" w:rsidRPr="00BF1EB6" w:rsidRDefault="003B78F4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55DC24E" w14:textId="77777777" w:rsidR="003B78F4" w:rsidRPr="00BF1EB6" w:rsidRDefault="003B78F4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38F3FC9C" w14:textId="77777777" w:rsidR="003B78F4" w:rsidRPr="00BF1EB6" w:rsidRDefault="003B78F4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32EB116" w14:textId="77777777" w:rsidR="003B78F4" w:rsidRPr="00BF1EB6" w:rsidRDefault="003B78F4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14C4640" w14:textId="77777777" w:rsidR="003B78F4" w:rsidRPr="00BF1EB6" w:rsidRDefault="003B78F4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562FD400" w14:textId="77777777" w:rsidR="003B78F4" w:rsidRPr="00BF1EB6" w:rsidRDefault="003B78F4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3E4F12D" w14:textId="77777777" w:rsidR="003B78F4" w:rsidRPr="00BF1EB6" w:rsidRDefault="003B78F4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104F16A" w14:textId="77777777" w:rsidR="003B78F4" w:rsidRPr="00BF1EB6" w:rsidRDefault="003B78F4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5AE2D79" w14:textId="77777777" w:rsidR="003B78F4" w:rsidRPr="00BF1EB6" w:rsidRDefault="003B78F4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6135D1C" w14:textId="77777777" w:rsidR="003B78F4" w:rsidRPr="00BF1EB6" w:rsidRDefault="003B78F4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FE804E3" w14:textId="77777777" w:rsidR="003B78F4" w:rsidRPr="00BF1EB6" w:rsidRDefault="003B78F4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B78F4" w14:paraId="4A684920" w14:textId="77777777" w:rsidTr="009F19BE">
        <w:tc>
          <w:tcPr>
            <w:tcW w:w="879" w:type="dxa"/>
          </w:tcPr>
          <w:p w14:paraId="0923131C" w14:textId="77777777" w:rsidR="003B78F4" w:rsidRDefault="003B78F4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1A0C203" w14:textId="77777777" w:rsidR="003B78F4" w:rsidRDefault="003B78F4" w:rsidP="009F19BE">
            <w:r>
              <w:rPr>
                <w:sz w:val="16"/>
                <w:szCs w:val="16"/>
              </w:rPr>
              <w:t>6147</w:t>
            </w:r>
          </w:p>
        </w:tc>
        <w:tc>
          <w:tcPr>
            <w:tcW w:w="517" w:type="dxa"/>
          </w:tcPr>
          <w:p w14:paraId="2F3FA058" w14:textId="77777777" w:rsidR="003B78F4" w:rsidRDefault="003B78F4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F70CBD" w14:textId="77777777" w:rsidR="003B78F4" w:rsidRDefault="003B78F4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EB06E0D" w14:textId="77777777" w:rsidR="003B78F4" w:rsidRDefault="003B78F4" w:rsidP="009F19BE">
            <w:r>
              <w:rPr>
                <w:sz w:val="16"/>
                <w:szCs w:val="16"/>
              </w:rPr>
              <w:t>CR 38.133 Big CR on core maintenance for NR_XR_Ph3_RRM</w:t>
            </w:r>
          </w:p>
        </w:tc>
        <w:tc>
          <w:tcPr>
            <w:tcW w:w="517" w:type="dxa"/>
          </w:tcPr>
          <w:p w14:paraId="117AB5D4" w14:textId="77777777" w:rsidR="003B78F4" w:rsidRDefault="003B78F4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9E35F9" w14:textId="77777777" w:rsidR="003B78F4" w:rsidRDefault="003B78F4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6F894E85" w14:textId="77777777" w:rsidR="003B78F4" w:rsidRDefault="003B78F4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19645F2" w14:textId="77777777" w:rsidR="003B78F4" w:rsidRDefault="003B78F4" w:rsidP="009F19BE">
            <w:r>
              <w:rPr>
                <w:sz w:val="16"/>
                <w:szCs w:val="16"/>
              </w:rPr>
              <w:t>R4-2521250</w:t>
            </w:r>
          </w:p>
        </w:tc>
        <w:tc>
          <w:tcPr>
            <w:tcW w:w="1597" w:type="dxa"/>
          </w:tcPr>
          <w:p w14:paraId="7D0611AD" w14:textId="77777777" w:rsidR="003B78F4" w:rsidRDefault="003B78F4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CE125F6" w14:textId="77777777" w:rsidR="003B78F4" w:rsidRDefault="003B78F4" w:rsidP="009F19BE">
            <w:r>
              <w:rPr>
                <w:sz w:val="16"/>
                <w:szCs w:val="16"/>
              </w:rPr>
              <w:t>NR_XR_Ph3-Core</w:t>
            </w:r>
          </w:p>
        </w:tc>
        <w:tc>
          <w:tcPr>
            <w:tcW w:w="2323" w:type="dxa"/>
          </w:tcPr>
          <w:p w14:paraId="147A4D60" w14:textId="77777777" w:rsidR="003B78F4" w:rsidRDefault="003B78F4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F70ADB" w14:textId="77777777" w:rsidR="003B78F4" w:rsidRDefault="003B78F4" w:rsidP="009F19BE">
            <w:pPr>
              <w:rPr>
                <w:sz w:val="16"/>
                <w:szCs w:val="16"/>
              </w:rPr>
            </w:pPr>
          </w:p>
        </w:tc>
      </w:tr>
      <w:tr w:rsidR="003B78F4" w14:paraId="79AA0AF9" w14:textId="77777777" w:rsidTr="009F19BE">
        <w:tc>
          <w:tcPr>
            <w:tcW w:w="879" w:type="dxa"/>
          </w:tcPr>
          <w:p w14:paraId="1DCA3B1A" w14:textId="77777777" w:rsidR="003B78F4" w:rsidRDefault="003B78F4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24A0C30" w14:textId="77777777" w:rsidR="003B78F4" w:rsidRDefault="003B78F4" w:rsidP="009F19BE">
            <w:r>
              <w:rPr>
                <w:sz w:val="16"/>
                <w:szCs w:val="16"/>
              </w:rPr>
              <w:t>6148</w:t>
            </w:r>
          </w:p>
        </w:tc>
        <w:tc>
          <w:tcPr>
            <w:tcW w:w="517" w:type="dxa"/>
          </w:tcPr>
          <w:p w14:paraId="1DC29309" w14:textId="77777777" w:rsidR="003B78F4" w:rsidRDefault="003B78F4" w:rsidP="009F19B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C8F9503" w14:textId="77777777" w:rsidR="003B78F4" w:rsidRDefault="003B78F4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B547EA3" w14:textId="77777777" w:rsidR="003B78F4" w:rsidRDefault="003B78F4" w:rsidP="009F19BE">
            <w:r>
              <w:rPr>
                <w:sz w:val="16"/>
                <w:szCs w:val="16"/>
              </w:rPr>
              <w:t>CR 38.133 Maintenance of XR core requirements</w:t>
            </w:r>
          </w:p>
        </w:tc>
        <w:tc>
          <w:tcPr>
            <w:tcW w:w="517" w:type="dxa"/>
          </w:tcPr>
          <w:p w14:paraId="338B184B" w14:textId="77777777" w:rsidR="003B78F4" w:rsidRDefault="003B78F4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2FD05B" w14:textId="77777777" w:rsidR="003B78F4" w:rsidRDefault="003B78F4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17592E78" w14:textId="77777777" w:rsidR="003B78F4" w:rsidRDefault="003B78F4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3586B5D" w14:textId="77777777" w:rsidR="003B78F4" w:rsidRDefault="003B78F4" w:rsidP="009F19BE">
            <w:r>
              <w:rPr>
                <w:sz w:val="16"/>
                <w:szCs w:val="16"/>
              </w:rPr>
              <w:t>R4-2522839</w:t>
            </w:r>
          </w:p>
        </w:tc>
        <w:tc>
          <w:tcPr>
            <w:tcW w:w="1597" w:type="dxa"/>
          </w:tcPr>
          <w:p w14:paraId="021BAA5A" w14:textId="77777777" w:rsidR="003B78F4" w:rsidRDefault="003B78F4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A62F0D2" w14:textId="77777777" w:rsidR="003B78F4" w:rsidRDefault="003B78F4" w:rsidP="009F19BE">
            <w:r>
              <w:rPr>
                <w:sz w:val="16"/>
                <w:szCs w:val="16"/>
              </w:rPr>
              <w:t>NR_XR_Ph3-Core</w:t>
            </w:r>
          </w:p>
        </w:tc>
        <w:tc>
          <w:tcPr>
            <w:tcW w:w="2323" w:type="dxa"/>
          </w:tcPr>
          <w:p w14:paraId="40BD95FD" w14:textId="77777777" w:rsidR="003B78F4" w:rsidRDefault="003B78F4" w:rsidP="009F19BE">
            <w:r>
              <w:rPr>
                <w:sz w:val="16"/>
                <w:szCs w:val="16"/>
              </w:rPr>
              <w:t>9.1.14.1, 9.1.14.4</w:t>
            </w:r>
          </w:p>
        </w:tc>
        <w:tc>
          <w:tcPr>
            <w:tcW w:w="998" w:type="dxa"/>
          </w:tcPr>
          <w:p w14:paraId="442FD277" w14:textId="77777777" w:rsidR="003B78F4" w:rsidRDefault="003B78F4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3B78F4" w14:paraId="04CD9646" w14:textId="77777777" w:rsidTr="009F19BE">
        <w:tc>
          <w:tcPr>
            <w:tcW w:w="879" w:type="dxa"/>
          </w:tcPr>
          <w:p w14:paraId="0B73FA4E" w14:textId="77777777" w:rsidR="003B78F4" w:rsidRDefault="003B78F4" w:rsidP="009F19B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7B5641F2" w14:textId="77777777" w:rsidR="003B78F4" w:rsidRDefault="003B78F4" w:rsidP="009F19BE">
            <w:r>
              <w:rPr>
                <w:sz w:val="16"/>
                <w:szCs w:val="16"/>
              </w:rPr>
              <w:t>6251</w:t>
            </w:r>
          </w:p>
        </w:tc>
        <w:tc>
          <w:tcPr>
            <w:tcW w:w="517" w:type="dxa"/>
          </w:tcPr>
          <w:p w14:paraId="372CE949" w14:textId="77777777" w:rsidR="003B78F4" w:rsidRDefault="003B78F4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FE5F79" w14:textId="77777777" w:rsidR="003B78F4" w:rsidRDefault="003B78F4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9A18983" w14:textId="77777777" w:rsidR="003B78F4" w:rsidRDefault="003B78F4" w:rsidP="009F19BE">
            <w:r>
              <w:rPr>
                <w:sz w:val="16"/>
                <w:szCs w:val="16"/>
              </w:rPr>
              <w:t>CR38.133 Measurement requirements with XR</w:t>
            </w:r>
          </w:p>
        </w:tc>
        <w:tc>
          <w:tcPr>
            <w:tcW w:w="517" w:type="dxa"/>
          </w:tcPr>
          <w:p w14:paraId="55253749" w14:textId="77777777" w:rsidR="003B78F4" w:rsidRDefault="003B78F4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C6DD6A" w14:textId="77777777" w:rsidR="003B78F4" w:rsidRDefault="003B78F4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5B28E294" w14:textId="77777777" w:rsidR="003B78F4" w:rsidRDefault="003B78F4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A893503" w14:textId="77777777" w:rsidR="003B78F4" w:rsidRDefault="003B78F4" w:rsidP="009F19BE">
            <w:r>
              <w:rPr>
                <w:sz w:val="16"/>
                <w:szCs w:val="16"/>
              </w:rPr>
              <w:t>R4-2522768</w:t>
            </w:r>
          </w:p>
        </w:tc>
        <w:tc>
          <w:tcPr>
            <w:tcW w:w="1597" w:type="dxa"/>
          </w:tcPr>
          <w:p w14:paraId="0CC3877D" w14:textId="77777777" w:rsidR="003B78F4" w:rsidRDefault="003B78F4" w:rsidP="009F1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4318041" w14:textId="77777777" w:rsidR="003B78F4" w:rsidRDefault="003B78F4" w:rsidP="009F19BE">
            <w:r>
              <w:rPr>
                <w:sz w:val="16"/>
                <w:szCs w:val="16"/>
              </w:rPr>
              <w:t>NR_XR_Ph3-Core</w:t>
            </w:r>
          </w:p>
        </w:tc>
        <w:tc>
          <w:tcPr>
            <w:tcW w:w="2323" w:type="dxa"/>
          </w:tcPr>
          <w:p w14:paraId="3A122025" w14:textId="77777777" w:rsidR="003B78F4" w:rsidRDefault="003B78F4" w:rsidP="009F19BE">
            <w:r>
              <w:rPr>
                <w:sz w:val="16"/>
                <w:szCs w:val="16"/>
              </w:rPr>
              <w:t>9.4.2.2, 9.4.2.3, 9.4.3.2, 9.4.3.3, 9.5.4.1, 9.5.4.2, 9.8.4.1, 9.8.4.2, 9.8.4.3, 9.15.5.1</w:t>
            </w:r>
          </w:p>
        </w:tc>
        <w:tc>
          <w:tcPr>
            <w:tcW w:w="998" w:type="dxa"/>
          </w:tcPr>
          <w:p w14:paraId="6467FFCF" w14:textId="77777777" w:rsidR="003B78F4" w:rsidRDefault="003B78F4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38.533; TS/TR ... CR ... </w:t>
            </w:r>
          </w:p>
        </w:tc>
      </w:tr>
    </w:tbl>
    <w:p w14:paraId="545B5E68" w14:textId="77777777" w:rsidR="00F73011" w:rsidRDefault="00F73011" w:rsidP="005746B8">
      <w:pPr>
        <w:rPr>
          <w:rFonts w:eastAsiaTheme="minorEastAsia"/>
        </w:rPr>
      </w:pPr>
    </w:p>
    <w:p w14:paraId="61F1D46E" w14:textId="302EF4D7" w:rsidR="00F73011" w:rsidRPr="00F73011" w:rsidRDefault="002152C7" w:rsidP="00F73011">
      <w:pPr>
        <w:pStyle w:val="Heading1"/>
        <w:rPr>
          <w:rFonts w:hint="eastAsia"/>
        </w:rPr>
      </w:pPr>
      <w:r w:rsidRPr="002152C7">
        <w:t>9.9.4.1</w:t>
      </w:r>
      <w:r w:rsidRPr="002152C7">
        <w:tab/>
        <w:t xml:space="preserve">NR channel BW less than 5MHz for FR1 Phase 2 </w:t>
      </w:r>
      <w:r w:rsidRPr="002152C7">
        <w:rPr>
          <w:sz w:val="20"/>
        </w:rPr>
        <w:t>[RAN4 WI: NR_FR1_lessthan_5MHz_BW_Ph2]</w:t>
      </w:r>
    </w:p>
    <w:p w14:paraId="156F6C76" w14:textId="3A43EDC6" w:rsidR="00F73011" w:rsidRDefault="002152C7" w:rsidP="00F73011">
      <w:pPr>
        <w:rPr>
          <w:rFonts w:ascii="Arial" w:eastAsiaTheme="minorEastAsia" w:hAnsi="Arial" w:cs="Arial"/>
          <w:b/>
          <w:sz w:val="24"/>
          <w:szCs w:val="24"/>
        </w:rPr>
      </w:pPr>
      <w:r w:rsidRPr="002152C7">
        <w:rPr>
          <w:rFonts w:ascii="Arial" w:eastAsiaTheme="minorEastAsia" w:hAnsi="Arial" w:cs="Arial"/>
          <w:b/>
          <w:sz w:val="24"/>
          <w:szCs w:val="24"/>
        </w:rPr>
        <w:t>RP-253658</w:t>
      </w:r>
      <w:r w:rsidRPr="002152C7">
        <w:rPr>
          <w:rFonts w:ascii="Arial" w:eastAsiaTheme="minorEastAsia" w:hAnsi="Arial" w:cs="Arial"/>
          <w:b/>
          <w:sz w:val="24"/>
          <w:szCs w:val="24"/>
        </w:rPr>
        <w:tab/>
        <w:t>RAN4 CRs to NR_FR1_lessthan_5MHz_BW_Ph2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152C7" w:rsidRPr="004E535C" w14:paraId="70796F44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FCDF4AD" w14:textId="77777777" w:rsidR="002152C7" w:rsidRPr="00BF1EB6" w:rsidRDefault="002152C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30576E" w14:textId="77777777" w:rsidR="002152C7" w:rsidRPr="00BF1EB6" w:rsidRDefault="002152C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896F4D9" w14:textId="77777777" w:rsidR="002152C7" w:rsidRPr="00BF1EB6" w:rsidRDefault="002152C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3BF329" w14:textId="77777777" w:rsidR="002152C7" w:rsidRPr="00BF1EB6" w:rsidRDefault="002152C7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30EC4CEE" w14:textId="77777777" w:rsidR="002152C7" w:rsidRPr="00BF1EB6" w:rsidRDefault="002152C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450028D" w14:textId="77777777" w:rsidR="002152C7" w:rsidRPr="00BF1EB6" w:rsidRDefault="002152C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C7ECEFD" w14:textId="77777777" w:rsidR="002152C7" w:rsidRPr="00BF1EB6" w:rsidRDefault="002152C7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7D78BCF" w14:textId="77777777" w:rsidR="002152C7" w:rsidRPr="00BF1EB6" w:rsidRDefault="002152C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31B847A" w14:textId="77777777" w:rsidR="002152C7" w:rsidRPr="00BF1EB6" w:rsidRDefault="002152C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1B614F5" w14:textId="77777777" w:rsidR="002152C7" w:rsidRPr="00BF1EB6" w:rsidRDefault="002152C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14EF6A3" w14:textId="77777777" w:rsidR="002152C7" w:rsidRPr="00BF1EB6" w:rsidRDefault="002152C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D5899D0" w14:textId="77777777" w:rsidR="002152C7" w:rsidRPr="00BF1EB6" w:rsidRDefault="002152C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B11AF27" w14:textId="77777777" w:rsidR="002152C7" w:rsidRPr="00BF1EB6" w:rsidRDefault="002152C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152C7" w14:paraId="346D8ECF" w14:textId="77777777" w:rsidTr="009F19BE">
        <w:tc>
          <w:tcPr>
            <w:tcW w:w="879" w:type="dxa"/>
          </w:tcPr>
          <w:p w14:paraId="7DAE6688" w14:textId="77777777" w:rsidR="002152C7" w:rsidRDefault="002152C7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6A05FBA" w14:textId="77777777" w:rsidR="002152C7" w:rsidRDefault="002152C7" w:rsidP="009F19BE">
            <w:r>
              <w:rPr>
                <w:sz w:val="16"/>
                <w:szCs w:val="16"/>
              </w:rPr>
              <w:t>6192</w:t>
            </w:r>
          </w:p>
        </w:tc>
        <w:tc>
          <w:tcPr>
            <w:tcW w:w="517" w:type="dxa"/>
          </w:tcPr>
          <w:p w14:paraId="718520D5" w14:textId="77777777" w:rsidR="002152C7" w:rsidRDefault="002152C7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B498969" w14:textId="77777777" w:rsidR="002152C7" w:rsidRDefault="002152C7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F2948B3" w14:textId="77777777" w:rsidR="002152C7" w:rsidRDefault="002152C7" w:rsidP="009F19BE">
            <w:r>
              <w:rPr>
                <w:sz w:val="16"/>
                <w:szCs w:val="16"/>
              </w:rPr>
              <w:t>CR on test case for less than 5MHz Ph2</w:t>
            </w:r>
          </w:p>
        </w:tc>
        <w:tc>
          <w:tcPr>
            <w:tcW w:w="517" w:type="dxa"/>
          </w:tcPr>
          <w:p w14:paraId="1DD6E6C7" w14:textId="77777777" w:rsidR="002152C7" w:rsidRDefault="002152C7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601B8F" w14:textId="77777777" w:rsidR="002152C7" w:rsidRDefault="002152C7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7A0E30C9" w14:textId="77777777" w:rsidR="002152C7" w:rsidRDefault="002152C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D72882F" w14:textId="77777777" w:rsidR="002152C7" w:rsidRDefault="002152C7" w:rsidP="009F19BE">
            <w:r>
              <w:rPr>
                <w:sz w:val="16"/>
                <w:szCs w:val="16"/>
              </w:rPr>
              <w:t>R4-2522766</w:t>
            </w:r>
          </w:p>
        </w:tc>
        <w:tc>
          <w:tcPr>
            <w:tcW w:w="1597" w:type="dxa"/>
          </w:tcPr>
          <w:p w14:paraId="7DDF1B9B" w14:textId="77777777" w:rsidR="002152C7" w:rsidRDefault="002152C7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733313C6" w14:textId="77777777" w:rsidR="002152C7" w:rsidRDefault="002152C7" w:rsidP="009F19BE">
            <w:r>
              <w:rPr>
                <w:sz w:val="16"/>
                <w:szCs w:val="16"/>
              </w:rPr>
              <w:t>NR_FR1_lessthan_5MHz_BW_Ph2-Perf</w:t>
            </w:r>
          </w:p>
        </w:tc>
        <w:tc>
          <w:tcPr>
            <w:tcW w:w="2323" w:type="dxa"/>
          </w:tcPr>
          <w:p w14:paraId="098A868C" w14:textId="77777777" w:rsidR="002152C7" w:rsidRDefault="002152C7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25866D4" w14:textId="77777777" w:rsidR="002152C7" w:rsidRDefault="002152C7" w:rsidP="009F19BE">
            <w:pPr>
              <w:rPr>
                <w:sz w:val="16"/>
                <w:szCs w:val="16"/>
              </w:rPr>
            </w:pPr>
          </w:p>
        </w:tc>
      </w:tr>
    </w:tbl>
    <w:p w14:paraId="14B3273F" w14:textId="77777777" w:rsidR="00F73011" w:rsidRDefault="00F73011" w:rsidP="00F73011">
      <w:pPr>
        <w:rPr>
          <w:rFonts w:eastAsiaTheme="minorEastAsia"/>
        </w:rPr>
      </w:pPr>
    </w:p>
    <w:p w14:paraId="07F8765B" w14:textId="2BA63B70" w:rsidR="00DA0B4B" w:rsidRPr="00F73011" w:rsidRDefault="00DA0B4B" w:rsidP="00DA0B4B">
      <w:pPr>
        <w:pStyle w:val="Heading1"/>
        <w:rPr>
          <w:rFonts w:hint="eastAsia"/>
        </w:rPr>
      </w:pPr>
      <w:r w:rsidRPr="00DA0B4B">
        <w:t>9.9.4.3</w:t>
      </w:r>
      <w:r w:rsidRPr="00DA0B4B">
        <w:tab/>
        <w:t xml:space="preserve">Core part: NR Radio Resource Management (RRM) Phase 5 </w:t>
      </w:r>
      <w:r w:rsidRPr="00DA0B4B">
        <w:rPr>
          <w:sz w:val="20"/>
        </w:rPr>
        <w:t>[RAN4 WI: NR_RRM_Ph5-Core]</w:t>
      </w:r>
    </w:p>
    <w:p w14:paraId="61E12CAA" w14:textId="749680F2" w:rsidR="00DA0B4B" w:rsidRDefault="00DA0B4B" w:rsidP="00DA0B4B">
      <w:pPr>
        <w:rPr>
          <w:rFonts w:ascii="Arial" w:eastAsiaTheme="minorEastAsia" w:hAnsi="Arial" w:cs="Arial"/>
          <w:b/>
          <w:sz w:val="24"/>
          <w:szCs w:val="24"/>
        </w:rPr>
      </w:pPr>
      <w:r w:rsidRPr="00DA0B4B">
        <w:rPr>
          <w:rFonts w:ascii="Arial" w:eastAsiaTheme="minorEastAsia" w:hAnsi="Arial" w:cs="Arial"/>
          <w:b/>
          <w:sz w:val="24"/>
          <w:szCs w:val="24"/>
        </w:rPr>
        <w:t>RP-253660</w:t>
      </w:r>
      <w:r w:rsidRPr="00DA0B4B">
        <w:rPr>
          <w:rFonts w:ascii="Arial" w:eastAsiaTheme="minorEastAsia" w:hAnsi="Arial" w:cs="Arial"/>
          <w:b/>
          <w:sz w:val="24"/>
          <w:szCs w:val="24"/>
        </w:rPr>
        <w:tab/>
        <w:t>RAN4 CRs to NR_RRM_Ph5-Core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A0B4B" w:rsidRPr="004E535C" w14:paraId="43F9FF5F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F5DB31A" w14:textId="77777777" w:rsidR="00DA0B4B" w:rsidRPr="00BF1EB6" w:rsidRDefault="00DA0B4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8ACD664" w14:textId="77777777" w:rsidR="00DA0B4B" w:rsidRPr="00BF1EB6" w:rsidRDefault="00DA0B4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9A9B48A" w14:textId="77777777" w:rsidR="00DA0B4B" w:rsidRPr="00BF1EB6" w:rsidRDefault="00DA0B4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E7FCF80" w14:textId="77777777" w:rsidR="00DA0B4B" w:rsidRPr="00BF1EB6" w:rsidRDefault="00DA0B4B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28483246" w14:textId="77777777" w:rsidR="00DA0B4B" w:rsidRPr="00BF1EB6" w:rsidRDefault="00DA0B4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4BD79EC" w14:textId="77777777" w:rsidR="00DA0B4B" w:rsidRPr="00BF1EB6" w:rsidRDefault="00DA0B4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3FB526A" w14:textId="77777777" w:rsidR="00DA0B4B" w:rsidRPr="00BF1EB6" w:rsidRDefault="00DA0B4B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7B9573C3" w14:textId="77777777" w:rsidR="00DA0B4B" w:rsidRPr="00BF1EB6" w:rsidRDefault="00DA0B4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F86F614" w14:textId="77777777" w:rsidR="00DA0B4B" w:rsidRPr="00BF1EB6" w:rsidRDefault="00DA0B4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79B2904" w14:textId="77777777" w:rsidR="00DA0B4B" w:rsidRPr="00BF1EB6" w:rsidRDefault="00DA0B4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68170CB" w14:textId="77777777" w:rsidR="00DA0B4B" w:rsidRPr="00BF1EB6" w:rsidRDefault="00DA0B4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ED0FCA0" w14:textId="77777777" w:rsidR="00DA0B4B" w:rsidRPr="00BF1EB6" w:rsidRDefault="00DA0B4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2788101" w14:textId="77777777" w:rsidR="00DA0B4B" w:rsidRPr="00BF1EB6" w:rsidRDefault="00DA0B4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A0B4B" w14:paraId="7EE8B5A0" w14:textId="77777777" w:rsidTr="009F19BE">
        <w:tc>
          <w:tcPr>
            <w:tcW w:w="879" w:type="dxa"/>
          </w:tcPr>
          <w:p w14:paraId="68C6AA96" w14:textId="77777777" w:rsidR="00DA0B4B" w:rsidRDefault="00DA0B4B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88B3CD9" w14:textId="77777777" w:rsidR="00DA0B4B" w:rsidRDefault="00DA0B4B" w:rsidP="009F19BE">
            <w:r>
              <w:rPr>
                <w:sz w:val="16"/>
                <w:szCs w:val="16"/>
              </w:rPr>
              <w:t>6284</w:t>
            </w:r>
          </w:p>
        </w:tc>
        <w:tc>
          <w:tcPr>
            <w:tcW w:w="517" w:type="dxa"/>
          </w:tcPr>
          <w:p w14:paraId="00AA0A15" w14:textId="77777777" w:rsidR="00DA0B4B" w:rsidRDefault="00DA0B4B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51726A" w14:textId="77777777" w:rsidR="00DA0B4B" w:rsidRDefault="00DA0B4B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D9F1B7C" w14:textId="77777777" w:rsidR="00DA0B4B" w:rsidRDefault="00DA0B4B" w:rsidP="009F19BE">
            <w:r>
              <w:rPr>
                <w:sz w:val="16"/>
                <w:szCs w:val="16"/>
              </w:rPr>
              <w:t>Big CR on core maintenance for NR_RRM_Ph5</w:t>
            </w:r>
          </w:p>
        </w:tc>
        <w:tc>
          <w:tcPr>
            <w:tcW w:w="517" w:type="dxa"/>
          </w:tcPr>
          <w:p w14:paraId="6BEE3441" w14:textId="77777777" w:rsidR="00DA0B4B" w:rsidRDefault="00DA0B4B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579FCB" w14:textId="77777777" w:rsidR="00DA0B4B" w:rsidRDefault="00DA0B4B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389A0417" w14:textId="77777777" w:rsidR="00DA0B4B" w:rsidRDefault="00DA0B4B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79BBBED" w14:textId="77777777" w:rsidR="00DA0B4B" w:rsidRDefault="00DA0B4B" w:rsidP="009F19BE">
            <w:r>
              <w:rPr>
                <w:sz w:val="16"/>
                <w:szCs w:val="16"/>
              </w:rPr>
              <w:t>R4-2522841</w:t>
            </w:r>
          </w:p>
        </w:tc>
        <w:tc>
          <w:tcPr>
            <w:tcW w:w="1597" w:type="dxa"/>
          </w:tcPr>
          <w:p w14:paraId="7C853734" w14:textId="77777777" w:rsidR="00DA0B4B" w:rsidRDefault="00DA0B4B" w:rsidP="009F19BE">
            <w:r>
              <w:rPr>
                <w:sz w:val="16"/>
                <w:szCs w:val="16"/>
              </w:rPr>
              <w:t>Ericsson, CATT</w:t>
            </w:r>
          </w:p>
        </w:tc>
        <w:tc>
          <w:tcPr>
            <w:tcW w:w="1122" w:type="dxa"/>
          </w:tcPr>
          <w:p w14:paraId="1DA3CA5E" w14:textId="77777777" w:rsidR="00DA0B4B" w:rsidRDefault="00DA0B4B" w:rsidP="009F19BE">
            <w:r>
              <w:rPr>
                <w:sz w:val="16"/>
                <w:szCs w:val="16"/>
              </w:rPr>
              <w:t>NR_RRM_Ph5-Core</w:t>
            </w:r>
          </w:p>
        </w:tc>
        <w:tc>
          <w:tcPr>
            <w:tcW w:w="2323" w:type="dxa"/>
          </w:tcPr>
          <w:p w14:paraId="2F973105" w14:textId="77777777" w:rsidR="00DA0B4B" w:rsidRDefault="00DA0B4B" w:rsidP="009F19BE">
            <w:r>
              <w:rPr>
                <w:sz w:val="16"/>
                <w:szCs w:val="16"/>
              </w:rPr>
              <w:t>3.6.206.1.1.4.26.1.1.5.26.2.1.2.16.2.3.2.19.1.5.1.19.1.5.1.29.1.5.1.39.2.3.29.2.5.19.2.6.29.2.7.19.3.49.3.10.1</w:t>
            </w:r>
          </w:p>
        </w:tc>
        <w:tc>
          <w:tcPr>
            <w:tcW w:w="998" w:type="dxa"/>
          </w:tcPr>
          <w:p w14:paraId="5640617C" w14:textId="77777777" w:rsidR="00DA0B4B" w:rsidRDefault="00DA0B4B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</w:tbl>
    <w:p w14:paraId="17C582EC" w14:textId="77777777" w:rsidR="00DA0B4B" w:rsidRDefault="00DA0B4B" w:rsidP="00DA0B4B">
      <w:pPr>
        <w:rPr>
          <w:rFonts w:eastAsiaTheme="minorEastAsia"/>
        </w:rPr>
      </w:pPr>
    </w:p>
    <w:p w14:paraId="0F3C64FD" w14:textId="607F4837" w:rsidR="00DA0B4B" w:rsidRPr="00F73011" w:rsidRDefault="00DA0B4B" w:rsidP="00DA0B4B">
      <w:pPr>
        <w:pStyle w:val="Heading1"/>
        <w:rPr>
          <w:rFonts w:hint="eastAsia"/>
        </w:rPr>
      </w:pPr>
      <w:r w:rsidRPr="00DA0B4B">
        <w:t>9.9.4.4</w:t>
      </w:r>
      <w:r w:rsidRPr="00DA0B4B">
        <w:tab/>
        <w:t xml:space="preserve">Core part: Support of intra-band non-collocated EN-DC/NR-CA deployment Phase2: new receiver type(s) </w:t>
      </w:r>
      <w:r w:rsidRPr="00DA0B4B">
        <w:rPr>
          <w:sz w:val="20"/>
        </w:rPr>
        <w:t>[RAN4 WI: NonCol_intraB_ENDC_NR_CA_Ph2-Core]</w:t>
      </w:r>
    </w:p>
    <w:p w14:paraId="1AFAFBCE" w14:textId="2BEA0D9A" w:rsidR="00DA0B4B" w:rsidRDefault="00DA0B4B" w:rsidP="00DA0B4B">
      <w:pPr>
        <w:rPr>
          <w:rFonts w:ascii="Arial" w:eastAsiaTheme="minorEastAsia" w:hAnsi="Arial" w:cs="Arial"/>
          <w:b/>
          <w:sz w:val="24"/>
          <w:szCs w:val="24"/>
        </w:rPr>
      </w:pPr>
      <w:r w:rsidRPr="00DA0B4B">
        <w:rPr>
          <w:rFonts w:ascii="Arial" w:eastAsiaTheme="minorEastAsia" w:hAnsi="Arial" w:cs="Arial"/>
          <w:b/>
          <w:sz w:val="24"/>
          <w:szCs w:val="24"/>
        </w:rPr>
        <w:t>RP-253661</w:t>
      </w:r>
      <w:r w:rsidRPr="00DA0B4B">
        <w:rPr>
          <w:rFonts w:ascii="Arial" w:eastAsiaTheme="minorEastAsia" w:hAnsi="Arial" w:cs="Arial"/>
          <w:b/>
          <w:sz w:val="24"/>
          <w:szCs w:val="24"/>
        </w:rPr>
        <w:tab/>
        <w:t>RAN4 CRs to NonCol_intraB_ENDC_NR_CA_Ph2-Core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A0B4B" w:rsidRPr="004E535C" w14:paraId="2F735CF8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6431273" w14:textId="77777777" w:rsidR="00DA0B4B" w:rsidRPr="00BF1EB6" w:rsidRDefault="00DA0B4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6277D25" w14:textId="77777777" w:rsidR="00DA0B4B" w:rsidRPr="00BF1EB6" w:rsidRDefault="00DA0B4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3F8FD8F" w14:textId="77777777" w:rsidR="00DA0B4B" w:rsidRPr="00BF1EB6" w:rsidRDefault="00DA0B4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24405F" w14:textId="77777777" w:rsidR="00DA0B4B" w:rsidRPr="00BF1EB6" w:rsidRDefault="00DA0B4B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23C66C28" w14:textId="77777777" w:rsidR="00DA0B4B" w:rsidRPr="00BF1EB6" w:rsidRDefault="00DA0B4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E3006BD" w14:textId="77777777" w:rsidR="00DA0B4B" w:rsidRPr="00BF1EB6" w:rsidRDefault="00DA0B4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37F29B8" w14:textId="77777777" w:rsidR="00DA0B4B" w:rsidRPr="00BF1EB6" w:rsidRDefault="00DA0B4B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2070665D" w14:textId="77777777" w:rsidR="00DA0B4B" w:rsidRPr="00BF1EB6" w:rsidRDefault="00DA0B4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313D48E" w14:textId="77777777" w:rsidR="00DA0B4B" w:rsidRPr="00BF1EB6" w:rsidRDefault="00DA0B4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ACE0C19" w14:textId="77777777" w:rsidR="00DA0B4B" w:rsidRPr="00BF1EB6" w:rsidRDefault="00DA0B4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DB303FB" w14:textId="77777777" w:rsidR="00DA0B4B" w:rsidRPr="00BF1EB6" w:rsidRDefault="00DA0B4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7AC9969" w14:textId="77777777" w:rsidR="00DA0B4B" w:rsidRPr="00BF1EB6" w:rsidRDefault="00DA0B4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3863A31" w14:textId="77777777" w:rsidR="00DA0B4B" w:rsidRPr="00BF1EB6" w:rsidRDefault="00DA0B4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A0B4B" w14:paraId="398D93AE" w14:textId="77777777" w:rsidTr="009F19BE">
        <w:tc>
          <w:tcPr>
            <w:tcW w:w="879" w:type="dxa"/>
          </w:tcPr>
          <w:p w14:paraId="77C25089" w14:textId="77777777" w:rsidR="00DA0B4B" w:rsidRDefault="00DA0B4B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4988BAE" w14:textId="77777777" w:rsidR="00DA0B4B" w:rsidRDefault="00DA0B4B" w:rsidP="009F19BE">
            <w:r>
              <w:rPr>
                <w:sz w:val="16"/>
                <w:szCs w:val="16"/>
              </w:rPr>
              <w:t>3080</w:t>
            </w:r>
          </w:p>
        </w:tc>
        <w:tc>
          <w:tcPr>
            <w:tcW w:w="517" w:type="dxa"/>
          </w:tcPr>
          <w:p w14:paraId="1B33926A" w14:textId="77777777" w:rsidR="00DA0B4B" w:rsidRDefault="00DA0B4B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84BE42" w14:textId="77777777" w:rsidR="00DA0B4B" w:rsidRDefault="00DA0B4B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383A3F9" w14:textId="77777777" w:rsidR="00DA0B4B" w:rsidRDefault="00DA0B4B" w:rsidP="009F19BE">
            <w:r>
              <w:rPr>
                <w:sz w:val="16"/>
                <w:szCs w:val="16"/>
              </w:rPr>
              <w:t>(NonCol_intraB_ENDC_NR_CA_Ph2) Type 4 UE requirement alignment with RAN2 signalling</w:t>
            </w:r>
          </w:p>
        </w:tc>
        <w:tc>
          <w:tcPr>
            <w:tcW w:w="517" w:type="dxa"/>
          </w:tcPr>
          <w:p w14:paraId="3C365190" w14:textId="77777777" w:rsidR="00DA0B4B" w:rsidRDefault="00DA0B4B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E3CD71" w14:textId="77777777" w:rsidR="00DA0B4B" w:rsidRDefault="00DA0B4B" w:rsidP="009F19BE"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 w14:paraId="604D3081" w14:textId="77777777" w:rsidR="00DA0B4B" w:rsidRDefault="00DA0B4B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C4AB782" w14:textId="77777777" w:rsidR="00DA0B4B" w:rsidRDefault="00DA0B4B" w:rsidP="009F19BE">
            <w:r>
              <w:rPr>
                <w:sz w:val="16"/>
                <w:szCs w:val="16"/>
              </w:rPr>
              <w:t>R4-2520668</w:t>
            </w:r>
          </w:p>
        </w:tc>
        <w:tc>
          <w:tcPr>
            <w:tcW w:w="1597" w:type="dxa"/>
          </w:tcPr>
          <w:p w14:paraId="296EA642" w14:textId="77777777" w:rsidR="00DA0B4B" w:rsidRDefault="00DA0B4B" w:rsidP="009F19B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14ECF604" w14:textId="77777777" w:rsidR="00DA0B4B" w:rsidRDefault="00DA0B4B" w:rsidP="009F19BE">
            <w:r>
              <w:rPr>
                <w:sz w:val="16"/>
                <w:szCs w:val="16"/>
              </w:rPr>
              <w:t>NonCol_intraB_ENDC_NR_CA_Ph2-Core</w:t>
            </w:r>
          </w:p>
        </w:tc>
        <w:tc>
          <w:tcPr>
            <w:tcW w:w="2323" w:type="dxa"/>
          </w:tcPr>
          <w:p w14:paraId="61A6A83B" w14:textId="77777777" w:rsidR="00DA0B4B" w:rsidRDefault="00DA0B4B" w:rsidP="009F19BE">
            <w:r>
              <w:rPr>
                <w:sz w:val="16"/>
                <w:szCs w:val="16"/>
              </w:rPr>
              <w:t>5.5A.2, 7.10A</w:t>
            </w:r>
          </w:p>
        </w:tc>
        <w:tc>
          <w:tcPr>
            <w:tcW w:w="998" w:type="dxa"/>
          </w:tcPr>
          <w:p w14:paraId="5190C2CA" w14:textId="77777777" w:rsidR="00DA0B4B" w:rsidRDefault="00DA0B4B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38.521-1; TS/TR ... CR ... </w:t>
            </w:r>
          </w:p>
        </w:tc>
      </w:tr>
      <w:tr w:rsidR="00DA0B4B" w14:paraId="4EADD785" w14:textId="77777777" w:rsidTr="009F19BE">
        <w:tc>
          <w:tcPr>
            <w:tcW w:w="879" w:type="dxa"/>
          </w:tcPr>
          <w:p w14:paraId="07673AF4" w14:textId="77777777" w:rsidR="00DA0B4B" w:rsidRDefault="00DA0B4B" w:rsidP="009F19B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E4D53B9" w14:textId="77777777" w:rsidR="00DA0B4B" w:rsidRDefault="00DA0B4B" w:rsidP="009F19BE">
            <w:r>
              <w:rPr>
                <w:sz w:val="16"/>
                <w:szCs w:val="16"/>
              </w:rPr>
              <w:t>1446</w:t>
            </w:r>
          </w:p>
        </w:tc>
        <w:tc>
          <w:tcPr>
            <w:tcW w:w="517" w:type="dxa"/>
          </w:tcPr>
          <w:p w14:paraId="179192B6" w14:textId="77777777" w:rsidR="00DA0B4B" w:rsidRDefault="00DA0B4B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B613ED" w14:textId="77777777" w:rsidR="00DA0B4B" w:rsidRDefault="00DA0B4B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22753B2" w14:textId="77777777" w:rsidR="00DA0B4B" w:rsidRDefault="00DA0B4B" w:rsidP="009F19BE">
            <w:r>
              <w:rPr>
                <w:sz w:val="16"/>
                <w:szCs w:val="16"/>
              </w:rPr>
              <w:t>(NonCol_intraB_ENDC_NR_CA_Ph2) Type 4 UE requirement alignment with RAN2 signalling</w:t>
            </w:r>
          </w:p>
        </w:tc>
        <w:tc>
          <w:tcPr>
            <w:tcW w:w="517" w:type="dxa"/>
          </w:tcPr>
          <w:p w14:paraId="49C2C362" w14:textId="77777777" w:rsidR="00DA0B4B" w:rsidRDefault="00DA0B4B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CE59C5" w14:textId="77777777" w:rsidR="00DA0B4B" w:rsidRDefault="00DA0B4B" w:rsidP="009F19BE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3A56CC3C" w14:textId="77777777" w:rsidR="00DA0B4B" w:rsidRDefault="00DA0B4B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EE5E254" w14:textId="77777777" w:rsidR="00DA0B4B" w:rsidRDefault="00DA0B4B" w:rsidP="009F19BE">
            <w:r>
              <w:rPr>
                <w:sz w:val="16"/>
                <w:szCs w:val="16"/>
              </w:rPr>
              <w:t>R4-2520669</w:t>
            </w:r>
          </w:p>
        </w:tc>
        <w:tc>
          <w:tcPr>
            <w:tcW w:w="1597" w:type="dxa"/>
          </w:tcPr>
          <w:p w14:paraId="442883C3" w14:textId="77777777" w:rsidR="00DA0B4B" w:rsidRDefault="00DA0B4B" w:rsidP="009F19B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153A21C" w14:textId="77777777" w:rsidR="00DA0B4B" w:rsidRDefault="00DA0B4B" w:rsidP="009F19BE">
            <w:r>
              <w:rPr>
                <w:sz w:val="16"/>
                <w:szCs w:val="16"/>
              </w:rPr>
              <w:t>NonCol_intraB_ENDC_NR_CA_Ph2-Core</w:t>
            </w:r>
          </w:p>
        </w:tc>
        <w:tc>
          <w:tcPr>
            <w:tcW w:w="2323" w:type="dxa"/>
          </w:tcPr>
          <w:p w14:paraId="607EF6F1" w14:textId="77777777" w:rsidR="00DA0B4B" w:rsidRDefault="00DA0B4B" w:rsidP="009F19BE">
            <w:r>
              <w:rPr>
                <w:sz w:val="16"/>
                <w:szCs w:val="16"/>
              </w:rPr>
              <w:t>5.5B.4, 7.1, 7.10B</w:t>
            </w:r>
          </w:p>
        </w:tc>
        <w:tc>
          <w:tcPr>
            <w:tcW w:w="998" w:type="dxa"/>
          </w:tcPr>
          <w:p w14:paraId="01D4758A" w14:textId="77777777" w:rsidR="00DA0B4B" w:rsidRDefault="00DA0B4B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38.521-3; TS/TR ... CR ... </w:t>
            </w:r>
          </w:p>
        </w:tc>
      </w:tr>
      <w:tr w:rsidR="00DA0B4B" w14:paraId="15A2BC45" w14:textId="77777777" w:rsidTr="009F19BE">
        <w:tc>
          <w:tcPr>
            <w:tcW w:w="879" w:type="dxa"/>
          </w:tcPr>
          <w:p w14:paraId="7E31DF7C" w14:textId="77777777" w:rsidR="00DA0B4B" w:rsidRDefault="00DA0B4B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A57848B" w14:textId="77777777" w:rsidR="00DA0B4B" w:rsidRDefault="00DA0B4B" w:rsidP="009F19BE">
            <w:r>
              <w:rPr>
                <w:sz w:val="16"/>
                <w:szCs w:val="16"/>
              </w:rPr>
              <w:t>6085</w:t>
            </w:r>
          </w:p>
        </w:tc>
        <w:tc>
          <w:tcPr>
            <w:tcW w:w="517" w:type="dxa"/>
          </w:tcPr>
          <w:p w14:paraId="6A84A2EF" w14:textId="77777777" w:rsidR="00DA0B4B" w:rsidRDefault="00DA0B4B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D6B8DE0" w14:textId="77777777" w:rsidR="00DA0B4B" w:rsidRDefault="00DA0B4B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22ECF86" w14:textId="77777777" w:rsidR="00DA0B4B" w:rsidRDefault="00DA0B4B" w:rsidP="009F19BE">
            <w:proofErr w:type="spellStart"/>
            <w:r>
              <w:rPr>
                <w:sz w:val="16"/>
                <w:szCs w:val="16"/>
              </w:rPr>
              <w:t>BigCR</w:t>
            </w:r>
            <w:proofErr w:type="spellEnd"/>
            <w:r>
              <w:rPr>
                <w:sz w:val="16"/>
                <w:szCs w:val="16"/>
              </w:rPr>
              <w:t xml:space="preserve"> on core maintenance for NonCol_intraB_ENDC_NR_CA_Ph2_RRM</w:t>
            </w:r>
          </w:p>
        </w:tc>
        <w:tc>
          <w:tcPr>
            <w:tcW w:w="517" w:type="dxa"/>
          </w:tcPr>
          <w:p w14:paraId="78DC18F9" w14:textId="77777777" w:rsidR="00DA0B4B" w:rsidRDefault="00DA0B4B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B70BBC" w14:textId="77777777" w:rsidR="00DA0B4B" w:rsidRDefault="00DA0B4B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3F49E7C4" w14:textId="77777777" w:rsidR="00DA0B4B" w:rsidRDefault="00DA0B4B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14D1416" w14:textId="77777777" w:rsidR="00DA0B4B" w:rsidRDefault="00DA0B4B" w:rsidP="009F19BE">
            <w:r>
              <w:rPr>
                <w:sz w:val="16"/>
                <w:szCs w:val="16"/>
              </w:rPr>
              <w:t>R4-2522680</w:t>
            </w:r>
          </w:p>
        </w:tc>
        <w:tc>
          <w:tcPr>
            <w:tcW w:w="1597" w:type="dxa"/>
          </w:tcPr>
          <w:p w14:paraId="55084737" w14:textId="77777777" w:rsidR="00DA0B4B" w:rsidRDefault="00DA0B4B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39A0DDCD" w14:textId="77777777" w:rsidR="00DA0B4B" w:rsidRDefault="00DA0B4B" w:rsidP="009F19BE">
            <w:r>
              <w:rPr>
                <w:sz w:val="16"/>
                <w:szCs w:val="16"/>
              </w:rPr>
              <w:t>NonCol_intraB_ENDC_NR_CA_Ph2-Core</w:t>
            </w:r>
          </w:p>
        </w:tc>
        <w:tc>
          <w:tcPr>
            <w:tcW w:w="2323" w:type="dxa"/>
          </w:tcPr>
          <w:p w14:paraId="6B69CCA0" w14:textId="77777777" w:rsidR="00DA0B4B" w:rsidRDefault="00DA0B4B" w:rsidP="009F19BE">
            <w:r>
              <w:rPr>
                <w:sz w:val="16"/>
                <w:szCs w:val="16"/>
              </w:rPr>
              <w:t>7.5.2.1, 7.5.4, 7.6.2.1, 7.6.4, 8.1.7.2, 8.2.2.2.3, 8.3.2, 9.2.5.3.1, 9.2.5.3.2, 9.3.9.3.1, 9.3.9.3.2, 9.5.6.2; 9.7.4.1, 9.8.6.2, 9.10.2.6, 9.13.6.</w:t>
            </w:r>
          </w:p>
        </w:tc>
        <w:tc>
          <w:tcPr>
            <w:tcW w:w="998" w:type="dxa"/>
          </w:tcPr>
          <w:p w14:paraId="54DBF715" w14:textId="77777777" w:rsidR="00DA0B4B" w:rsidRDefault="00DA0B4B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TS38.533; TS/TR ... CR ... </w:t>
            </w:r>
          </w:p>
        </w:tc>
      </w:tr>
    </w:tbl>
    <w:p w14:paraId="312AA968" w14:textId="77777777" w:rsidR="00DA0B4B" w:rsidRDefault="00DA0B4B" w:rsidP="00DA0B4B">
      <w:pPr>
        <w:rPr>
          <w:rFonts w:eastAsiaTheme="minorEastAsia"/>
        </w:rPr>
      </w:pPr>
    </w:p>
    <w:p w14:paraId="4CB1D6B8" w14:textId="56BF2FD0" w:rsidR="00DA0B4B" w:rsidRPr="00F73011" w:rsidRDefault="0094203B" w:rsidP="00DA0B4B">
      <w:pPr>
        <w:pStyle w:val="Heading1"/>
        <w:rPr>
          <w:rFonts w:hint="eastAsia"/>
        </w:rPr>
      </w:pPr>
      <w:r w:rsidRPr="0094203B">
        <w:t>9.9.4.5</w:t>
      </w:r>
      <w:r w:rsidRPr="0094203B">
        <w:tab/>
        <w:t xml:space="preserve">Core part: Enhancements for Air-to-ground network for NR </w:t>
      </w:r>
      <w:r w:rsidRPr="0094203B">
        <w:rPr>
          <w:sz w:val="20"/>
        </w:rPr>
        <w:t xml:space="preserve">[RAN4 WI: </w:t>
      </w:r>
      <w:proofErr w:type="spellStart"/>
      <w:r w:rsidRPr="0094203B">
        <w:rPr>
          <w:sz w:val="20"/>
        </w:rPr>
        <w:t>NR_ATG_enh</w:t>
      </w:r>
      <w:proofErr w:type="spellEnd"/>
      <w:r w:rsidRPr="0094203B">
        <w:rPr>
          <w:sz w:val="20"/>
        </w:rPr>
        <w:t>-Core]</w:t>
      </w:r>
    </w:p>
    <w:p w14:paraId="5D8725D0" w14:textId="32AC1A6B" w:rsidR="00DA0B4B" w:rsidRDefault="0094203B" w:rsidP="00DA0B4B">
      <w:pPr>
        <w:rPr>
          <w:rFonts w:ascii="Arial" w:eastAsiaTheme="minorEastAsia" w:hAnsi="Arial" w:cs="Arial"/>
          <w:b/>
          <w:sz w:val="24"/>
          <w:szCs w:val="24"/>
        </w:rPr>
      </w:pPr>
      <w:r w:rsidRPr="0094203B">
        <w:rPr>
          <w:rFonts w:ascii="Arial" w:eastAsiaTheme="minorEastAsia" w:hAnsi="Arial" w:cs="Arial"/>
          <w:b/>
          <w:sz w:val="24"/>
          <w:szCs w:val="24"/>
        </w:rPr>
        <w:t>RP-253662</w:t>
      </w:r>
      <w:r w:rsidRPr="0094203B">
        <w:rPr>
          <w:rFonts w:ascii="Arial" w:eastAsiaTheme="minorEastAsia" w:hAnsi="Arial" w:cs="Arial"/>
          <w:b/>
          <w:sz w:val="24"/>
          <w:szCs w:val="24"/>
        </w:rPr>
        <w:tab/>
        <w:t xml:space="preserve">RAN4 CRs to </w:t>
      </w:r>
      <w:proofErr w:type="spellStart"/>
      <w:r w:rsidRPr="0094203B">
        <w:rPr>
          <w:rFonts w:ascii="Arial" w:eastAsiaTheme="minorEastAsia" w:hAnsi="Arial" w:cs="Arial"/>
          <w:b/>
          <w:sz w:val="24"/>
          <w:szCs w:val="24"/>
        </w:rPr>
        <w:t>NR_ATG_enh</w:t>
      </w:r>
      <w:proofErr w:type="spellEnd"/>
      <w:r w:rsidRPr="0094203B">
        <w:rPr>
          <w:rFonts w:ascii="Arial" w:eastAsiaTheme="minorEastAsia" w:hAnsi="Arial" w:cs="Arial"/>
          <w:b/>
          <w:sz w:val="24"/>
          <w:szCs w:val="24"/>
        </w:rPr>
        <w:t>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4203B" w:rsidRPr="004E535C" w14:paraId="00EFB94F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B0EA696" w14:textId="77777777" w:rsidR="0094203B" w:rsidRPr="00BF1EB6" w:rsidRDefault="0094203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C19A6FA" w14:textId="77777777" w:rsidR="0094203B" w:rsidRPr="00BF1EB6" w:rsidRDefault="0094203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F27A088" w14:textId="77777777" w:rsidR="0094203B" w:rsidRPr="00BF1EB6" w:rsidRDefault="0094203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E4667D5" w14:textId="77777777" w:rsidR="0094203B" w:rsidRPr="00BF1EB6" w:rsidRDefault="0094203B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1E0A3BD6" w14:textId="77777777" w:rsidR="0094203B" w:rsidRPr="00BF1EB6" w:rsidRDefault="0094203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9A63220" w14:textId="77777777" w:rsidR="0094203B" w:rsidRPr="00BF1EB6" w:rsidRDefault="0094203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7DD9DA3" w14:textId="77777777" w:rsidR="0094203B" w:rsidRPr="00BF1EB6" w:rsidRDefault="0094203B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1BF54FE8" w14:textId="77777777" w:rsidR="0094203B" w:rsidRPr="00BF1EB6" w:rsidRDefault="0094203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D073B05" w14:textId="77777777" w:rsidR="0094203B" w:rsidRPr="00BF1EB6" w:rsidRDefault="0094203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96FEA17" w14:textId="77777777" w:rsidR="0094203B" w:rsidRPr="00BF1EB6" w:rsidRDefault="0094203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5741B78" w14:textId="77777777" w:rsidR="0094203B" w:rsidRPr="00BF1EB6" w:rsidRDefault="0094203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24E9D63" w14:textId="77777777" w:rsidR="0094203B" w:rsidRPr="00BF1EB6" w:rsidRDefault="0094203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CF8D427" w14:textId="77777777" w:rsidR="0094203B" w:rsidRPr="00BF1EB6" w:rsidRDefault="0094203B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4203B" w14:paraId="64FEF20C" w14:textId="77777777" w:rsidTr="009F19BE">
        <w:tc>
          <w:tcPr>
            <w:tcW w:w="879" w:type="dxa"/>
          </w:tcPr>
          <w:p w14:paraId="07A4B6B6" w14:textId="77777777" w:rsidR="0094203B" w:rsidRDefault="0094203B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50221A2" w14:textId="77777777" w:rsidR="0094203B" w:rsidRDefault="0094203B" w:rsidP="009F19BE">
            <w:r>
              <w:rPr>
                <w:sz w:val="16"/>
                <w:szCs w:val="16"/>
              </w:rPr>
              <w:t>3092</w:t>
            </w:r>
          </w:p>
        </w:tc>
        <w:tc>
          <w:tcPr>
            <w:tcW w:w="517" w:type="dxa"/>
          </w:tcPr>
          <w:p w14:paraId="4DD12E10" w14:textId="77777777" w:rsidR="0094203B" w:rsidRDefault="0094203B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E0F4AD" w14:textId="77777777" w:rsidR="0094203B" w:rsidRDefault="0094203B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D177B06" w14:textId="77777777" w:rsidR="0094203B" w:rsidRDefault="0094203B" w:rsidP="009F19BE">
            <w:r>
              <w:rPr>
                <w:sz w:val="16"/>
                <w:szCs w:val="16"/>
              </w:rPr>
              <w:t>CR to TS38.101-1: correction on ATG DL CA</w:t>
            </w:r>
          </w:p>
        </w:tc>
        <w:tc>
          <w:tcPr>
            <w:tcW w:w="517" w:type="dxa"/>
          </w:tcPr>
          <w:p w14:paraId="58D7577D" w14:textId="77777777" w:rsidR="0094203B" w:rsidRDefault="0094203B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444D18" w14:textId="77777777" w:rsidR="0094203B" w:rsidRDefault="0094203B" w:rsidP="009F19BE"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 w14:paraId="4F4E8721" w14:textId="77777777" w:rsidR="0094203B" w:rsidRDefault="0094203B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2A2EF08" w14:textId="77777777" w:rsidR="0094203B" w:rsidRDefault="0094203B" w:rsidP="009F19BE">
            <w:r>
              <w:rPr>
                <w:sz w:val="16"/>
                <w:szCs w:val="16"/>
              </w:rPr>
              <w:t>R4-2520878</w:t>
            </w:r>
          </w:p>
        </w:tc>
        <w:tc>
          <w:tcPr>
            <w:tcW w:w="1597" w:type="dxa"/>
          </w:tcPr>
          <w:p w14:paraId="0FB8CAEB" w14:textId="77777777" w:rsidR="0094203B" w:rsidRDefault="0094203B" w:rsidP="009F19BE">
            <w:r>
              <w:rPr>
                <w:sz w:val="16"/>
                <w:szCs w:val="16"/>
              </w:rPr>
              <w:t>China Telecom, Ericsson</w:t>
            </w:r>
          </w:p>
        </w:tc>
        <w:tc>
          <w:tcPr>
            <w:tcW w:w="1122" w:type="dxa"/>
          </w:tcPr>
          <w:p w14:paraId="3F4D5803" w14:textId="77777777" w:rsidR="0094203B" w:rsidRDefault="0094203B" w:rsidP="009F19BE">
            <w:proofErr w:type="spellStart"/>
            <w:r>
              <w:rPr>
                <w:sz w:val="16"/>
                <w:szCs w:val="16"/>
              </w:rPr>
              <w:t>NR_ATG_enh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15363F3D" w14:textId="77777777" w:rsidR="0094203B" w:rsidRDefault="0094203B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24B9F6" w14:textId="77777777" w:rsidR="0094203B" w:rsidRDefault="0094203B" w:rsidP="009F19BE">
            <w:pPr>
              <w:rPr>
                <w:sz w:val="16"/>
                <w:szCs w:val="16"/>
              </w:rPr>
            </w:pPr>
          </w:p>
        </w:tc>
      </w:tr>
      <w:tr w:rsidR="0094203B" w14:paraId="6E22B620" w14:textId="77777777" w:rsidTr="009F19BE">
        <w:tc>
          <w:tcPr>
            <w:tcW w:w="879" w:type="dxa"/>
          </w:tcPr>
          <w:p w14:paraId="2398B4D7" w14:textId="77777777" w:rsidR="0094203B" w:rsidRDefault="0094203B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45E66F6" w14:textId="77777777" w:rsidR="0094203B" w:rsidRDefault="0094203B" w:rsidP="009F19BE">
            <w:r>
              <w:rPr>
                <w:sz w:val="16"/>
                <w:szCs w:val="16"/>
              </w:rPr>
              <w:t>6094</w:t>
            </w:r>
          </w:p>
        </w:tc>
        <w:tc>
          <w:tcPr>
            <w:tcW w:w="517" w:type="dxa"/>
          </w:tcPr>
          <w:p w14:paraId="24A0B074" w14:textId="77777777" w:rsidR="0094203B" w:rsidRDefault="0094203B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9E17C0" w14:textId="77777777" w:rsidR="0094203B" w:rsidRDefault="0094203B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301F0C7" w14:textId="77777777" w:rsidR="0094203B" w:rsidRDefault="0094203B" w:rsidP="009F19BE">
            <w:r>
              <w:rPr>
                <w:sz w:val="16"/>
                <w:szCs w:val="16"/>
              </w:rPr>
              <w:t xml:space="preserve">Big CR on core maintenance for </w:t>
            </w:r>
            <w:proofErr w:type="spellStart"/>
            <w:r>
              <w:rPr>
                <w:sz w:val="16"/>
                <w:szCs w:val="16"/>
              </w:rPr>
              <w:t>NR_ATG_enh_RRM</w:t>
            </w:r>
            <w:proofErr w:type="spellEnd"/>
          </w:p>
        </w:tc>
        <w:tc>
          <w:tcPr>
            <w:tcW w:w="517" w:type="dxa"/>
          </w:tcPr>
          <w:p w14:paraId="1C7EB579" w14:textId="77777777" w:rsidR="0094203B" w:rsidRDefault="0094203B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0498C1" w14:textId="77777777" w:rsidR="0094203B" w:rsidRDefault="0094203B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7F650DFC" w14:textId="77777777" w:rsidR="0094203B" w:rsidRDefault="0094203B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2D66FA3" w14:textId="77777777" w:rsidR="0094203B" w:rsidRDefault="0094203B" w:rsidP="009F19BE">
            <w:r>
              <w:rPr>
                <w:sz w:val="16"/>
                <w:szCs w:val="16"/>
              </w:rPr>
              <w:t>R4-2522750</w:t>
            </w:r>
          </w:p>
        </w:tc>
        <w:tc>
          <w:tcPr>
            <w:tcW w:w="1597" w:type="dxa"/>
          </w:tcPr>
          <w:p w14:paraId="57859A0E" w14:textId="77777777" w:rsidR="0094203B" w:rsidRDefault="0094203B" w:rsidP="009F19BE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3B73DCC2" w14:textId="77777777" w:rsidR="0094203B" w:rsidRDefault="0094203B" w:rsidP="009F19BE">
            <w:proofErr w:type="spellStart"/>
            <w:r>
              <w:rPr>
                <w:sz w:val="16"/>
                <w:szCs w:val="16"/>
              </w:rPr>
              <w:t>NR_ATG_enh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66E8D7DD" w14:textId="77777777" w:rsidR="0094203B" w:rsidRDefault="0094203B" w:rsidP="009F19BE">
            <w:r>
              <w:rPr>
                <w:sz w:val="16"/>
                <w:szCs w:val="16"/>
              </w:rPr>
              <w:t>8.5D, 9.2D.5, 9.5D.4, 9.8D.4, 9.10D.2.5, 8.3D, 8.2D, 9.1D.1, 9.1D.2</w:t>
            </w:r>
          </w:p>
        </w:tc>
        <w:tc>
          <w:tcPr>
            <w:tcW w:w="998" w:type="dxa"/>
          </w:tcPr>
          <w:p w14:paraId="0DAE2DE1" w14:textId="77777777" w:rsidR="0094203B" w:rsidRDefault="0094203B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38.533; TS/TR ... CR ... </w:t>
            </w:r>
          </w:p>
        </w:tc>
      </w:tr>
    </w:tbl>
    <w:p w14:paraId="53286062" w14:textId="77777777" w:rsidR="00DA0B4B" w:rsidRDefault="00DA0B4B" w:rsidP="00DA0B4B">
      <w:pPr>
        <w:rPr>
          <w:rFonts w:eastAsiaTheme="minorEastAsia"/>
        </w:rPr>
      </w:pPr>
    </w:p>
    <w:p w14:paraId="4F066BD6" w14:textId="610638B4" w:rsidR="00DA0B4B" w:rsidRPr="00F73011" w:rsidRDefault="00D4780E" w:rsidP="00DA0B4B">
      <w:pPr>
        <w:pStyle w:val="Heading1"/>
        <w:rPr>
          <w:rFonts w:hint="eastAsia"/>
        </w:rPr>
      </w:pPr>
      <w:r w:rsidRPr="00D4780E">
        <w:t>9.9.4.6</w:t>
      </w:r>
      <w:r w:rsidRPr="00D4780E">
        <w:tab/>
        <w:t xml:space="preserve">Core part: TRP (Total Radiated Power), TRS (Total Radiated Sensitivity) and MIMO OTA (Over the Air) testing enhancement Phase 3 </w:t>
      </w:r>
      <w:r w:rsidRPr="00D4780E">
        <w:rPr>
          <w:sz w:val="20"/>
        </w:rPr>
        <w:t>[RAN4 WI: TRP_TRS_MIMO_OTA_Ph3-Core]</w:t>
      </w:r>
    </w:p>
    <w:p w14:paraId="4463E196" w14:textId="662AF4B9" w:rsidR="00DA0B4B" w:rsidRDefault="00D4780E" w:rsidP="00DA0B4B">
      <w:pPr>
        <w:rPr>
          <w:rFonts w:ascii="Arial" w:eastAsiaTheme="minorEastAsia" w:hAnsi="Arial" w:cs="Arial"/>
          <w:b/>
          <w:sz w:val="24"/>
          <w:szCs w:val="24"/>
        </w:rPr>
      </w:pPr>
      <w:r w:rsidRPr="00D4780E">
        <w:rPr>
          <w:rFonts w:ascii="Arial" w:eastAsiaTheme="minorEastAsia" w:hAnsi="Arial" w:cs="Arial"/>
          <w:b/>
          <w:sz w:val="24"/>
          <w:szCs w:val="24"/>
        </w:rPr>
        <w:t>RP-253663</w:t>
      </w:r>
      <w:r w:rsidRPr="00D4780E">
        <w:rPr>
          <w:rFonts w:ascii="Arial" w:eastAsiaTheme="minorEastAsia" w:hAnsi="Arial" w:cs="Arial"/>
          <w:b/>
          <w:sz w:val="24"/>
          <w:szCs w:val="24"/>
        </w:rPr>
        <w:tab/>
        <w:t>RAN4 CRs to TRP_TRS_MIMO_OTA_Ph3-Core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4780E" w:rsidRPr="004E535C" w14:paraId="55A4E7B4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7DBC9EF" w14:textId="77777777" w:rsidR="00D4780E" w:rsidRPr="00BF1EB6" w:rsidRDefault="00D4780E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5DE7E5D" w14:textId="77777777" w:rsidR="00D4780E" w:rsidRPr="00BF1EB6" w:rsidRDefault="00D4780E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3A27387" w14:textId="77777777" w:rsidR="00D4780E" w:rsidRPr="00BF1EB6" w:rsidRDefault="00D4780E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A36CF4B" w14:textId="77777777" w:rsidR="00D4780E" w:rsidRPr="00BF1EB6" w:rsidRDefault="00D4780E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03BB5481" w14:textId="77777777" w:rsidR="00D4780E" w:rsidRPr="00BF1EB6" w:rsidRDefault="00D4780E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4A58DB0" w14:textId="77777777" w:rsidR="00D4780E" w:rsidRPr="00BF1EB6" w:rsidRDefault="00D4780E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E3974F4" w14:textId="77777777" w:rsidR="00D4780E" w:rsidRPr="00BF1EB6" w:rsidRDefault="00D4780E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1D486A38" w14:textId="77777777" w:rsidR="00D4780E" w:rsidRPr="00BF1EB6" w:rsidRDefault="00D4780E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E1F94F2" w14:textId="77777777" w:rsidR="00D4780E" w:rsidRPr="00BF1EB6" w:rsidRDefault="00D4780E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CA2075F" w14:textId="77777777" w:rsidR="00D4780E" w:rsidRPr="00BF1EB6" w:rsidRDefault="00D4780E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F0179F1" w14:textId="77777777" w:rsidR="00D4780E" w:rsidRPr="00BF1EB6" w:rsidRDefault="00D4780E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6AFCF64" w14:textId="77777777" w:rsidR="00D4780E" w:rsidRPr="00BF1EB6" w:rsidRDefault="00D4780E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1B41C0C" w14:textId="77777777" w:rsidR="00D4780E" w:rsidRPr="00BF1EB6" w:rsidRDefault="00D4780E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4780E" w14:paraId="5876ADEA" w14:textId="77777777" w:rsidTr="009F19BE">
        <w:tc>
          <w:tcPr>
            <w:tcW w:w="879" w:type="dxa"/>
          </w:tcPr>
          <w:p w14:paraId="3259BB15" w14:textId="77777777" w:rsidR="00D4780E" w:rsidRDefault="00D4780E" w:rsidP="009F19BE">
            <w:r>
              <w:rPr>
                <w:sz w:val="16"/>
                <w:szCs w:val="16"/>
              </w:rPr>
              <w:t>38.161</w:t>
            </w:r>
          </w:p>
        </w:tc>
        <w:tc>
          <w:tcPr>
            <w:tcW w:w="637" w:type="dxa"/>
          </w:tcPr>
          <w:p w14:paraId="376AF48A" w14:textId="77777777" w:rsidR="00D4780E" w:rsidRDefault="00D4780E" w:rsidP="009F19BE">
            <w:r>
              <w:rPr>
                <w:sz w:val="16"/>
                <w:szCs w:val="16"/>
              </w:rPr>
              <w:t>0028</w:t>
            </w:r>
          </w:p>
        </w:tc>
        <w:tc>
          <w:tcPr>
            <w:tcW w:w="517" w:type="dxa"/>
          </w:tcPr>
          <w:p w14:paraId="1D3418CB" w14:textId="77777777" w:rsidR="00D4780E" w:rsidRDefault="00D4780E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A7E23C" w14:textId="77777777" w:rsidR="00D4780E" w:rsidRDefault="00D4780E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D9F045F" w14:textId="77777777" w:rsidR="00D4780E" w:rsidRDefault="00D4780E" w:rsidP="009F19BE">
            <w:r>
              <w:rPr>
                <w:sz w:val="16"/>
                <w:szCs w:val="16"/>
              </w:rPr>
              <w:t>CR to TS 38.161 on NTN OTA</w:t>
            </w:r>
          </w:p>
        </w:tc>
        <w:tc>
          <w:tcPr>
            <w:tcW w:w="517" w:type="dxa"/>
          </w:tcPr>
          <w:p w14:paraId="48776BA1" w14:textId="77777777" w:rsidR="00D4780E" w:rsidRDefault="00D4780E" w:rsidP="009F19B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868E564" w14:textId="77777777" w:rsidR="00D4780E" w:rsidRDefault="00D4780E" w:rsidP="009F19BE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5B35085D" w14:textId="77777777" w:rsidR="00D4780E" w:rsidRDefault="00D4780E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C8ECC3A" w14:textId="77777777" w:rsidR="00D4780E" w:rsidRDefault="00D4780E" w:rsidP="009F19BE">
            <w:r>
              <w:rPr>
                <w:sz w:val="16"/>
                <w:szCs w:val="16"/>
              </w:rPr>
              <w:t>R4-2520730</w:t>
            </w:r>
          </w:p>
        </w:tc>
        <w:tc>
          <w:tcPr>
            <w:tcW w:w="1597" w:type="dxa"/>
          </w:tcPr>
          <w:p w14:paraId="2D3D8AE3" w14:textId="77777777" w:rsidR="00D4780E" w:rsidRDefault="00D4780E" w:rsidP="009F19BE">
            <w:r>
              <w:rPr>
                <w:sz w:val="16"/>
                <w:szCs w:val="16"/>
              </w:rPr>
              <w:t>vivo, Apple, Keysight, Samsung</w:t>
            </w:r>
          </w:p>
        </w:tc>
        <w:tc>
          <w:tcPr>
            <w:tcW w:w="1122" w:type="dxa"/>
          </w:tcPr>
          <w:p w14:paraId="2D05FAB0" w14:textId="77777777" w:rsidR="00D4780E" w:rsidRDefault="00D4780E" w:rsidP="009F19BE">
            <w:r>
              <w:rPr>
                <w:sz w:val="16"/>
                <w:szCs w:val="16"/>
              </w:rPr>
              <w:t>TRP_TRS_MIMO_OTA_Ph3-Core</w:t>
            </w:r>
          </w:p>
        </w:tc>
        <w:tc>
          <w:tcPr>
            <w:tcW w:w="2323" w:type="dxa"/>
          </w:tcPr>
          <w:p w14:paraId="596EEBB5" w14:textId="77777777" w:rsidR="00D4780E" w:rsidRDefault="00D4780E" w:rsidP="009F19BE">
            <w:r>
              <w:rPr>
                <w:sz w:val="16"/>
                <w:szCs w:val="16"/>
              </w:rPr>
              <w:t>2, 3.1, 3.3, new Annex D</w:t>
            </w:r>
          </w:p>
        </w:tc>
        <w:tc>
          <w:tcPr>
            <w:tcW w:w="998" w:type="dxa"/>
          </w:tcPr>
          <w:p w14:paraId="0F555A52" w14:textId="77777777" w:rsidR="00D4780E" w:rsidRDefault="00D4780E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4780E" w14:paraId="0898D217" w14:textId="77777777" w:rsidTr="009F19BE">
        <w:tc>
          <w:tcPr>
            <w:tcW w:w="879" w:type="dxa"/>
          </w:tcPr>
          <w:p w14:paraId="5BFAD7B4" w14:textId="77777777" w:rsidR="00D4780E" w:rsidRDefault="00D4780E" w:rsidP="009F19BE">
            <w:r>
              <w:rPr>
                <w:sz w:val="16"/>
                <w:szCs w:val="16"/>
              </w:rPr>
              <w:t>38.161</w:t>
            </w:r>
          </w:p>
        </w:tc>
        <w:tc>
          <w:tcPr>
            <w:tcW w:w="637" w:type="dxa"/>
          </w:tcPr>
          <w:p w14:paraId="4131EB3C" w14:textId="77777777" w:rsidR="00D4780E" w:rsidRDefault="00D4780E" w:rsidP="009F19BE">
            <w:r>
              <w:rPr>
                <w:sz w:val="16"/>
                <w:szCs w:val="16"/>
              </w:rPr>
              <w:t>0029</w:t>
            </w:r>
          </w:p>
        </w:tc>
        <w:tc>
          <w:tcPr>
            <w:tcW w:w="517" w:type="dxa"/>
          </w:tcPr>
          <w:p w14:paraId="331A2448" w14:textId="77777777" w:rsidR="00D4780E" w:rsidRDefault="00D4780E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EE9C93" w14:textId="77777777" w:rsidR="00D4780E" w:rsidRDefault="00D4780E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8F972A5" w14:textId="77777777" w:rsidR="00D4780E" w:rsidRDefault="00D4780E" w:rsidP="009F19BE">
            <w:r>
              <w:rPr>
                <w:sz w:val="16"/>
                <w:szCs w:val="16"/>
              </w:rPr>
              <w:t>CR to TS 38.161 on UE positioning guideline for NTN scenario 2</w:t>
            </w:r>
          </w:p>
        </w:tc>
        <w:tc>
          <w:tcPr>
            <w:tcW w:w="517" w:type="dxa"/>
          </w:tcPr>
          <w:p w14:paraId="54AFE31B" w14:textId="77777777" w:rsidR="00D4780E" w:rsidRDefault="00D4780E" w:rsidP="009F19B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AA8615D" w14:textId="77777777" w:rsidR="00D4780E" w:rsidRDefault="00D4780E" w:rsidP="009F19BE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28AC35D5" w14:textId="77777777" w:rsidR="00D4780E" w:rsidRDefault="00D4780E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199E865" w14:textId="77777777" w:rsidR="00D4780E" w:rsidRDefault="00D4780E" w:rsidP="009F19BE">
            <w:r>
              <w:rPr>
                <w:sz w:val="16"/>
                <w:szCs w:val="16"/>
              </w:rPr>
              <w:t>R4-2521093</w:t>
            </w:r>
          </w:p>
        </w:tc>
        <w:tc>
          <w:tcPr>
            <w:tcW w:w="1597" w:type="dxa"/>
          </w:tcPr>
          <w:p w14:paraId="3875577D" w14:textId="77777777" w:rsidR="00D4780E" w:rsidRDefault="00D4780E" w:rsidP="009F19BE">
            <w:r>
              <w:rPr>
                <w:sz w:val="16"/>
                <w:szCs w:val="16"/>
              </w:rPr>
              <w:t>Samsung, Keysight Technologies, Apple, vivo</w:t>
            </w:r>
          </w:p>
        </w:tc>
        <w:tc>
          <w:tcPr>
            <w:tcW w:w="1122" w:type="dxa"/>
          </w:tcPr>
          <w:p w14:paraId="08AA265D" w14:textId="77777777" w:rsidR="00D4780E" w:rsidRDefault="00D4780E" w:rsidP="009F19BE">
            <w:r>
              <w:rPr>
                <w:sz w:val="16"/>
                <w:szCs w:val="16"/>
              </w:rPr>
              <w:t>TRP_TRS_MIMO_OTA_Ph3-Core</w:t>
            </w:r>
          </w:p>
        </w:tc>
        <w:tc>
          <w:tcPr>
            <w:tcW w:w="2323" w:type="dxa"/>
          </w:tcPr>
          <w:p w14:paraId="028E69FF" w14:textId="77777777" w:rsidR="00D4780E" w:rsidRDefault="00D4780E" w:rsidP="009F19BE">
            <w:r>
              <w:rPr>
                <w:sz w:val="16"/>
                <w:szCs w:val="16"/>
              </w:rPr>
              <w:t>New B.3.5</w:t>
            </w:r>
          </w:p>
        </w:tc>
        <w:tc>
          <w:tcPr>
            <w:tcW w:w="998" w:type="dxa"/>
          </w:tcPr>
          <w:p w14:paraId="2C85158F" w14:textId="77777777" w:rsidR="00D4780E" w:rsidRDefault="00D4780E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4780E" w14:paraId="25E63D0D" w14:textId="77777777" w:rsidTr="009F19BE">
        <w:tc>
          <w:tcPr>
            <w:tcW w:w="879" w:type="dxa"/>
          </w:tcPr>
          <w:p w14:paraId="69C07D3E" w14:textId="77777777" w:rsidR="00D4780E" w:rsidRDefault="00D4780E" w:rsidP="009F19BE">
            <w:r>
              <w:rPr>
                <w:sz w:val="16"/>
                <w:szCs w:val="16"/>
              </w:rPr>
              <w:t>38.762</w:t>
            </w:r>
          </w:p>
        </w:tc>
        <w:tc>
          <w:tcPr>
            <w:tcW w:w="637" w:type="dxa"/>
          </w:tcPr>
          <w:p w14:paraId="189198E7" w14:textId="77777777" w:rsidR="00D4780E" w:rsidRDefault="00D4780E" w:rsidP="009F19BE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24A3A68B" w14:textId="77777777" w:rsidR="00D4780E" w:rsidRDefault="00D4780E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38E70E" w14:textId="77777777" w:rsidR="00D4780E" w:rsidRDefault="00D4780E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304E5A4" w14:textId="77777777" w:rsidR="00D4780E" w:rsidRDefault="00D4780E" w:rsidP="009F19BE">
            <w:r>
              <w:rPr>
                <w:sz w:val="16"/>
                <w:szCs w:val="16"/>
              </w:rPr>
              <w:t>Weighting factors for dynamic MIMO OTA</w:t>
            </w:r>
          </w:p>
        </w:tc>
        <w:tc>
          <w:tcPr>
            <w:tcW w:w="517" w:type="dxa"/>
          </w:tcPr>
          <w:p w14:paraId="4DEAB173" w14:textId="77777777" w:rsidR="00D4780E" w:rsidRDefault="00D4780E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A65FB2" w14:textId="77777777" w:rsidR="00D4780E" w:rsidRDefault="00D4780E" w:rsidP="009F19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CB1FE1D" w14:textId="77777777" w:rsidR="00D4780E" w:rsidRDefault="00D4780E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36E7F32" w14:textId="77777777" w:rsidR="00D4780E" w:rsidRDefault="00D4780E" w:rsidP="009F19BE">
            <w:r>
              <w:rPr>
                <w:sz w:val="16"/>
                <w:szCs w:val="16"/>
              </w:rPr>
              <w:t>R4-2520519</w:t>
            </w:r>
          </w:p>
        </w:tc>
        <w:tc>
          <w:tcPr>
            <w:tcW w:w="1597" w:type="dxa"/>
          </w:tcPr>
          <w:p w14:paraId="411260EE" w14:textId="77777777" w:rsidR="00D4780E" w:rsidRDefault="00D4780E" w:rsidP="009F19BE">
            <w:r>
              <w:rPr>
                <w:sz w:val="16"/>
                <w:szCs w:val="16"/>
              </w:rPr>
              <w:t>CAICT, Samsung</w:t>
            </w:r>
          </w:p>
        </w:tc>
        <w:tc>
          <w:tcPr>
            <w:tcW w:w="1122" w:type="dxa"/>
          </w:tcPr>
          <w:p w14:paraId="791D540A" w14:textId="77777777" w:rsidR="00D4780E" w:rsidRDefault="00D4780E" w:rsidP="009F19BE">
            <w:r>
              <w:rPr>
                <w:sz w:val="16"/>
                <w:szCs w:val="16"/>
              </w:rPr>
              <w:t>TRP_TRS_MIMO_OTA_Ph3-Core</w:t>
            </w:r>
          </w:p>
        </w:tc>
        <w:tc>
          <w:tcPr>
            <w:tcW w:w="2323" w:type="dxa"/>
          </w:tcPr>
          <w:p w14:paraId="752DEBB5" w14:textId="77777777" w:rsidR="00D4780E" w:rsidRDefault="00D4780E" w:rsidP="009F19BE">
            <w:r>
              <w:rPr>
                <w:sz w:val="16"/>
                <w:szCs w:val="16"/>
              </w:rPr>
              <w:t>5</w:t>
            </w:r>
          </w:p>
        </w:tc>
        <w:tc>
          <w:tcPr>
            <w:tcW w:w="998" w:type="dxa"/>
          </w:tcPr>
          <w:p w14:paraId="7DB86421" w14:textId="77777777" w:rsidR="00D4780E" w:rsidRDefault="00D4780E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4780E" w14:paraId="3D6023C7" w14:textId="77777777" w:rsidTr="009F19BE">
        <w:tc>
          <w:tcPr>
            <w:tcW w:w="879" w:type="dxa"/>
          </w:tcPr>
          <w:p w14:paraId="0CC0E754" w14:textId="77777777" w:rsidR="00D4780E" w:rsidRDefault="00D4780E" w:rsidP="009F19BE">
            <w:r>
              <w:rPr>
                <w:sz w:val="16"/>
                <w:szCs w:val="16"/>
              </w:rPr>
              <w:lastRenderedPageBreak/>
              <w:t>38.870</w:t>
            </w:r>
          </w:p>
        </w:tc>
        <w:tc>
          <w:tcPr>
            <w:tcW w:w="637" w:type="dxa"/>
          </w:tcPr>
          <w:p w14:paraId="5F773F8E" w14:textId="77777777" w:rsidR="00D4780E" w:rsidRDefault="00D4780E" w:rsidP="009F19BE">
            <w:r>
              <w:rPr>
                <w:sz w:val="16"/>
                <w:szCs w:val="16"/>
              </w:rPr>
              <w:t>0033</w:t>
            </w:r>
          </w:p>
        </w:tc>
        <w:tc>
          <w:tcPr>
            <w:tcW w:w="517" w:type="dxa"/>
          </w:tcPr>
          <w:p w14:paraId="7CCE13B5" w14:textId="77777777" w:rsidR="00D4780E" w:rsidRDefault="00D4780E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D700E4" w14:textId="77777777" w:rsidR="00D4780E" w:rsidRDefault="00D4780E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B49E14D" w14:textId="77777777" w:rsidR="00D4780E" w:rsidRDefault="00D4780E" w:rsidP="009F19BE">
            <w:r>
              <w:rPr>
                <w:sz w:val="16"/>
                <w:szCs w:val="16"/>
              </w:rPr>
              <w:t>Introduction of Near Horizon Metrics</w:t>
            </w:r>
          </w:p>
        </w:tc>
        <w:tc>
          <w:tcPr>
            <w:tcW w:w="517" w:type="dxa"/>
          </w:tcPr>
          <w:p w14:paraId="1C5522D6" w14:textId="77777777" w:rsidR="00D4780E" w:rsidRDefault="00D4780E" w:rsidP="009F19B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92639BF" w14:textId="77777777" w:rsidR="00D4780E" w:rsidRDefault="00D4780E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1A820B3D" w14:textId="77777777" w:rsidR="00D4780E" w:rsidRDefault="00D4780E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9F5D524" w14:textId="77777777" w:rsidR="00D4780E" w:rsidRDefault="00D4780E" w:rsidP="009F19BE">
            <w:r>
              <w:rPr>
                <w:sz w:val="16"/>
                <w:szCs w:val="16"/>
              </w:rPr>
              <w:t>R4-2522031</w:t>
            </w:r>
          </w:p>
        </w:tc>
        <w:tc>
          <w:tcPr>
            <w:tcW w:w="1597" w:type="dxa"/>
          </w:tcPr>
          <w:p w14:paraId="36FE7F79" w14:textId="77777777" w:rsidR="00D4780E" w:rsidRDefault="00D4780E" w:rsidP="009F19B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5C6D240A" w14:textId="77777777" w:rsidR="00D4780E" w:rsidRDefault="00D4780E" w:rsidP="009F19BE">
            <w:r>
              <w:rPr>
                <w:sz w:val="16"/>
                <w:szCs w:val="16"/>
              </w:rPr>
              <w:t>TRP_TRS_MIMO_OTA_Ph3-Core</w:t>
            </w:r>
          </w:p>
        </w:tc>
        <w:tc>
          <w:tcPr>
            <w:tcW w:w="2323" w:type="dxa"/>
          </w:tcPr>
          <w:p w14:paraId="620C80BA" w14:textId="77777777" w:rsidR="00D4780E" w:rsidRDefault="00D4780E" w:rsidP="009F19BE">
            <w:r>
              <w:rPr>
                <w:sz w:val="16"/>
                <w:szCs w:val="16"/>
              </w:rPr>
              <w:t>5.3.1.1, 5.3.2</w:t>
            </w:r>
          </w:p>
        </w:tc>
        <w:tc>
          <w:tcPr>
            <w:tcW w:w="998" w:type="dxa"/>
          </w:tcPr>
          <w:p w14:paraId="14B34B65" w14:textId="77777777" w:rsidR="00D4780E" w:rsidRDefault="00D4780E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</w:tbl>
    <w:p w14:paraId="46D20019" w14:textId="77777777" w:rsidR="00DA0B4B" w:rsidRDefault="00DA0B4B" w:rsidP="00DA0B4B">
      <w:pPr>
        <w:rPr>
          <w:rFonts w:eastAsiaTheme="minorEastAsia"/>
        </w:rPr>
      </w:pPr>
    </w:p>
    <w:p w14:paraId="0BB7C6C3" w14:textId="1062E292" w:rsidR="00DA0B4B" w:rsidRPr="00F73011" w:rsidRDefault="00630D9F" w:rsidP="00DA0B4B">
      <w:pPr>
        <w:pStyle w:val="Heading1"/>
        <w:rPr>
          <w:rFonts w:hint="eastAsia"/>
        </w:rPr>
      </w:pPr>
      <w:r w:rsidRPr="00630D9F">
        <w:t>9.9.4.7</w:t>
      </w:r>
      <w:r w:rsidRPr="00630D9F">
        <w:tab/>
        <w:t>Core part: Enhanced requirements and conductive test methodology for NR NTN and IoT NTN</w:t>
      </w:r>
      <w:r w:rsidRPr="00630D9F">
        <w:rPr>
          <w:sz w:val="20"/>
        </w:rPr>
        <w:t xml:space="preserve"> [RAN4 WI: </w:t>
      </w:r>
      <w:proofErr w:type="spellStart"/>
      <w:r w:rsidRPr="00630D9F">
        <w:rPr>
          <w:sz w:val="20"/>
        </w:rPr>
        <w:t>NR_IoT_NTN_req_test_enh</w:t>
      </w:r>
      <w:proofErr w:type="spellEnd"/>
      <w:r w:rsidRPr="00630D9F">
        <w:rPr>
          <w:sz w:val="20"/>
        </w:rPr>
        <w:t>-Core]</w:t>
      </w:r>
    </w:p>
    <w:p w14:paraId="2450EBA1" w14:textId="72F63DBE" w:rsidR="00DA0B4B" w:rsidRDefault="00630D9F" w:rsidP="00DA0B4B">
      <w:pPr>
        <w:rPr>
          <w:rFonts w:ascii="Arial" w:eastAsiaTheme="minorEastAsia" w:hAnsi="Arial" w:cs="Arial"/>
          <w:b/>
          <w:sz w:val="24"/>
          <w:szCs w:val="24"/>
        </w:rPr>
      </w:pPr>
      <w:r w:rsidRPr="00630D9F">
        <w:rPr>
          <w:rFonts w:ascii="Arial" w:eastAsiaTheme="minorEastAsia" w:hAnsi="Arial" w:cs="Arial"/>
          <w:b/>
          <w:sz w:val="24"/>
          <w:szCs w:val="24"/>
        </w:rPr>
        <w:t>RP-253664</w:t>
      </w:r>
      <w:r w:rsidRPr="00630D9F">
        <w:rPr>
          <w:rFonts w:ascii="Arial" w:eastAsiaTheme="minorEastAsia" w:hAnsi="Arial" w:cs="Arial"/>
          <w:b/>
          <w:sz w:val="24"/>
          <w:szCs w:val="24"/>
        </w:rPr>
        <w:tab/>
        <w:t xml:space="preserve">RAN4 CRs to </w:t>
      </w:r>
      <w:proofErr w:type="spellStart"/>
      <w:r w:rsidRPr="00630D9F">
        <w:rPr>
          <w:rFonts w:ascii="Arial" w:eastAsiaTheme="minorEastAsia" w:hAnsi="Arial" w:cs="Arial"/>
          <w:b/>
          <w:sz w:val="24"/>
          <w:szCs w:val="24"/>
        </w:rPr>
        <w:t>NR_IoT_NTN_req_test_enh</w:t>
      </w:r>
      <w:proofErr w:type="spellEnd"/>
      <w:r w:rsidRPr="00630D9F">
        <w:rPr>
          <w:rFonts w:ascii="Arial" w:eastAsiaTheme="minorEastAsia" w:hAnsi="Arial" w:cs="Arial"/>
          <w:b/>
          <w:sz w:val="24"/>
          <w:szCs w:val="24"/>
        </w:rPr>
        <w:t>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30D9F" w:rsidRPr="004E535C" w14:paraId="26EA0097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D663B0D" w14:textId="77777777" w:rsidR="00630D9F" w:rsidRPr="00BF1EB6" w:rsidRDefault="00630D9F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5F40CA9" w14:textId="77777777" w:rsidR="00630D9F" w:rsidRPr="00BF1EB6" w:rsidRDefault="00630D9F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E9665F2" w14:textId="77777777" w:rsidR="00630D9F" w:rsidRPr="00BF1EB6" w:rsidRDefault="00630D9F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AD1B163" w14:textId="77777777" w:rsidR="00630D9F" w:rsidRPr="00BF1EB6" w:rsidRDefault="00630D9F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298EC67C" w14:textId="77777777" w:rsidR="00630D9F" w:rsidRPr="00BF1EB6" w:rsidRDefault="00630D9F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5613A44" w14:textId="77777777" w:rsidR="00630D9F" w:rsidRPr="00BF1EB6" w:rsidRDefault="00630D9F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E053DE2" w14:textId="77777777" w:rsidR="00630D9F" w:rsidRPr="00BF1EB6" w:rsidRDefault="00630D9F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0A23F89F" w14:textId="77777777" w:rsidR="00630D9F" w:rsidRPr="00BF1EB6" w:rsidRDefault="00630D9F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105A65C" w14:textId="77777777" w:rsidR="00630D9F" w:rsidRPr="00BF1EB6" w:rsidRDefault="00630D9F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0CBCC8B" w14:textId="77777777" w:rsidR="00630D9F" w:rsidRPr="00BF1EB6" w:rsidRDefault="00630D9F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572E861" w14:textId="77777777" w:rsidR="00630D9F" w:rsidRPr="00BF1EB6" w:rsidRDefault="00630D9F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449C30E" w14:textId="77777777" w:rsidR="00630D9F" w:rsidRPr="00BF1EB6" w:rsidRDefault="00630D9F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CCCC68E" w14:textId="77777777" w:rsidR="00630D9F" w:rsidRPr="00BF1EB6" w:rsidRDefault="00630D9F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30D9F" w14:paraId="72EA5458" w14:textId="77777777" w:rsidTr="009F19BE">
        <w:tc>
          <w:tcPr>
            <w:tcW w:w="879" w:type="dxa"/>
          </w:tcPr>
          <w:p w14:paraId="7A2573DF" w14:textId="77777777" w:rsidR="00630D9F" w:rsidRDefault="00630D9F" w:rsidP="009F19BE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09DB3C1C" w14:textId="77777777" w:rsidR="00630D9F" w:rsidRDefault="00630D9F" w:rsidP="009F19BE">
            <w:r>
              <w:rPr>
                <w:sz w:val="16"/>
                <w:szCs w:val="16"/>
              </w:rPr>
              <w:t>0098</w:t>
            </w:r>
          </w:p>
        </w:tc>
        <w:tc>
          <w:tcPr>
            <w:tcW w:w="517" w:type="dxa"/>
          </w:tcPr>
          <w:p w14:paraId="3A9DA8A8" w14:textId="77777777" w:rsidR="00630D9F" w:rsidRDefault="00630D9F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5C0E7F" w14:textId="77777777" w:rsidR="00630D9F" w:rsidRDefault="00630D9F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FA4F354" w14:textId="77777777" w:rsidR="00630D9F" w:rsidRDefault="00630D9F" w:rsidP="009F19BE">
            <w:r>
              <w:rPr>
                <w:sz w:val="16"/>
                <w:szCs w:val="16"/>
              </w:rPr>
              <w:t>Renaming NTN IOT band 256 NS_24 flag to NS_24N</w:t>
            </w:r>
          </w:p>
        </w:tc>
        <w:tc>
          <w:tcPr>
            <w:tcW w:w="517" w:type="dxa"/>
          </w:tcPr>
          <w:p w14:paraId="5617CB82" w14:textId="77777777" w:rsidR="00630D9F" w:rsidRDefault="00630D9F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E72CF1" w14:textId="77777777" w:rsidR="00630D9F" w:rsidRDefault="00630D9F" w:rsidP="009F19BE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64B3F6E9" w14:textId="77777777" w:rsidR="00630D9F" w:rsidRDefault="00630D9F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7142EEB" w14:textId="77777777" w:rsidR="00630D9F" w:rsidRDefault="00630D9F" w:rsidP="009F19BE">
            <w:r>
              <w:rPr>
                <w:sz w:val="16"/>
                <w:szCs w:val="16"/>
              </w:rPr>
              <w:t>R4-2520571</w:t>
            </w:r>
          </w:p>
        </w:tc>
        <w:tc>
          <w:tcPr>
            <w:tcW w:w="1597" w:type="dxa"/>
          </w:tcPr>
          <w:p w14:paraId="0C58EB41" w14:textId="77777777" w:rsidR="00630D9F" w:rsidRDefault="00630D9F" w:rsidP="009F19B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A45D615" w14:textId="77777777" w:rsidR="00630D9F" w:rsidRDefault="00630D9F" w:rsidP="009F19BE">
            <w:proofErr w:type="spellStart"/>
            <w:r>
              <w:rPr>
                <w:sz w:val="16"/>
                <w:szCs w:val="16"/>
              </w:rPr>
              <w:t>NR_IoT_NTN_req_test_enh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7432C9AE" w14:textId="77777777" w:rsidR="00630D9F" w:rsidRDefault="00630D9F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70012F" w14:textId="77777777" w:rsidR="00630D9F" w:rsidRDefault="00630D9F" w:rsidP="009F19BE">
            <w:pPr>
              <w:rPr>
                <w:sz w:val="16"/>
                <w:szCs w:val="16"/>
              </w:rPr>
            </w:pPr>
          </w:p>
        </w:tc>
      </w:tr>
      <w:tr w:rsidR="00630D9F" w14:paraId="6FE3A2D6" w14:textId="77777777" w:rsidTr="009F19BE">
        <w:tc>
          <w:tcPr>
            <w:tcW w:w="879" w:type="dxa"/>
          </w:tcPr>
          <w:p w14:paraId="22B29FDE" w14:textId="77777777" w:rsidR="00630D9F" w:rsidRDefault="00630D9F" w:rsidP="009F19B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39ABD0B4" w14:textId="77777777" w:rsidR="00630D9F" w:rsidRDefault="00630D9F" w:rsidP="009F19BE">
            <w:r>
              <w:rPr>
                <w:sz w:val="16"/>
                <w:szCs w:val="16"/>
              </w:rPr>
              <w:t>0233</w:t>
            </w:r>
          </w:p>
        </w:tc>
        <w:tc>
          <w:tcPr>
            <w:tcW w:w="517" w:type="dxa"/>
          </w:tcPr>
          <w:p w14:paraId="0F72670E" w14:textId="77777777" w:rsidR="00630D9F" w:rsidRDefault="00630D9F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E83983" w14:textId="77777777" w:rsidR="00630D9F" w:rsidRDefault="00630D9F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1F31DA0" w14:textId="77777777" w:rsidR="00630D9F" w:rsidRDefault="00630D9F" w:rsidP="009F19BE">
            <w:r>
              <w:rPr>
                <w:sz w:val="16"/>
                <w:szCs w:val="16"/>
              </w:rPr>
              <w:t>Clarification for the combination of the NTN 3MHz channel and higher power classes</w:t>
            </w:r>
          </w:p>
        </w:tc>
        <w:tc>
          <w:tcPr>
            <w:tcW w:w="517" w:type="dxa"/>
          </w:tcPr>
          <w:p w14:paraId="36C43E18" w14:textId="77777777" w:rsidR="00630D9F" w:rsidRDefault="00630D9F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8EF6B0" w14:textId="77777777" w:rsidR="00630D9F" w:rsidRDefault="00630D9F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049A7ADC" w14:textId="77777777" w:rsidR="00630D9F" w:rsidRDefault="00630D9F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567F0E3" w14:textId="77777777" w:rsidR="00630D9F" w:rsidRDefault="00630D9F" w:rsidP="009F19BE">
            <w:r>
              <w:rPr>
                <w:sz w:val="16"/>
                <w:szCs w:val="16"/>
              </w:rPr>
              <w:t>R4-2522435</w:t>
            </w:r>
          </w:p>
        </w:tc>
        <w:tc>
          <w:tcPr>
            <w:tcW w:w="1597" w:type="dxa"/>
          </w:tcPr>
          <w:p w14:paraId="6F90F952" w14:textId="77777777" w:rsidR="00630D9F" w:rsidRDefault="00630D9F" w:rsidP="009F19B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7B9BC39" w14:textId="77777777" w:rsidR="00630D9F" w:rsidRDefault="00630D9F" w:rsidP="009F19BE">
            <w:proofErr w:type="spellStart"/>
            <w:r>
              <w:rPr>
                <w:sz w:val="16"/>
                <w:szCs w:val="16"/>
              </w:rPr>
              <w:t>NR_IoT_NTN_req_test_enh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1B768CE2" w14:textId="77777777" w:rsidR="00630D9F" w:rsidRDefault="00630D9F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077A17" w14:textId="77777777" w:rsidR="00630D9F" w:rsidRDefault="00630D9F" w:rsidP="009F19BE">
            <w:pPr>
              <w:rPr>
                <w:sz w:val="16"/>
                <w:szCs w:val="16"/>
              </w:rPr>
            </w:pPr>
          </w:p>
        </w:tc>
      </w:tr>
      <w:tr w:rsidR="00630D9F" w14:paraId="4C145F57" w14:textId="77777777" w:rsidTr="009F19BE">
        <w:tc>
          <w:tcPr>
            <w:tcW w:w="879" w:type="dxa"/>
          </w:tcPr>
          <w:p w14:paraId="0AEAEDD2" w14:textId="77777777" w:rsidR="00630D9F" w:rsidRDefault="00630D9F" w:rsidP="009F19B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71B2515A" w14:textId="77777777" w:rsidR="00630D9F" w:rsidRDefault="00630D9F" w:rsidP="009F19BE">
            <w:r>
              <w:rPr>
                <w:sz w:val="16"/>
                <w:szCs w:val="16"/>
              </w:rPr>
              <w:t>0234</w:t>
            </w:r>
          </w:p>
        </w:tc>
        <w:tc>
          <w:tcPr>
            <w:tcW w:w="517" w:type="dxa"/>
          </w:tcPr>
          <w:p w14:paraId="60E7CF26" w14:textId="77777777" w:rsidR="00630D9F" w:rsidRDefault="00630D9F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802BC8C" w14:textId="77777777" w:rsidR="00630D9F" w:rsidRDefault="00630D9F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C08153C" w14:textId="77777777" w:rsidR="00630D9F" w:rsidRDefault="00630D9F" w:rsidP="009F19BE">
            <w:r>
              <w:rPr>
                <w:sz w:val="16"/>
                <w:szCs w:val="16"/>
              </w:rPr>
              <w:t>Clarification for the NTN NR band n256 A-MPR values associated with NS_24N</w:t>
            </w:r>
          </w:p>
        </w:tc>
        <w:tc>
          <w:tcPr>
            <w:tcW w:w="517" w:type="dxa"/>
          </w:tcPr>
          <w:p w14:paraId="3D23787D" w14:textId="77777777" w:rsidR="00630D9F" w:rsidRDefault="00630D9F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D21726" w14:textId="77777777" w:rsidR="00630D9F" w:rsidRDefault="00630D9F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5ACEC812" w14:textId="77777777" w:rsidR="00630D9F" w:rsidRDefault="00630D9F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9DE4E61" w14:textId="77777777" w:rsidR="00630D9F" w:rsidRDefault="00630D9F" w:rsidP="009F19BE">
            <w:r>
              <w:rPr>
                <w:sz w:val="16"/>
                <w:szCs w:val="16"/>
              </w:rPr>
              <w:t>R4-2522428</w:t>
            </w:r>
          </w:p>
        </w:tc>
        <w:tc>
          <w:tcPr>
            <w:tcW w:w="1597" w:type="dxa"/>
          </w:tcPr>
          <w:p w14:paraId="7071B208" w14:textId="77777777" w:rsidR="00630D9F" w:rsidRDefault="00630D9F" w:rsidP="009F19BE">
            <w:r>
              <w:rPr>
                <w:sz w:val="16"/>
                <w:szCs w:val="16"/>
              </w:rPr>
              <w:t>Apple, Samsung</w:t>
            </w:r>
          </w:p>
        </w:tc>
        <w:tc>
          <w:tcPr>
            <w:tcW w:w="1122" w:type="dxa"/>
          </w:tcPr>
          <w:p w14:paraId="54C7D218" w14:textId="77777777" w:rsidR="00630D9F" w:rsidRDefault="00630D9F" w:rsidP="009F19BE">
            <w:proofErr w:type="spellStart"/>
            <w:r>
              <w:rPr>
                <w:sz w:val="16"/>
                <w:szCs w:val="16"/>
              </w:rPr>
              <w:t>NR_IoT_NTN_req_test_enh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10D3BFDC" w14:textId="77777777" w:rsidR="00630D9F" w:rsidRDefault="00630D9F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7405EF" w14:textId="77777777" w:rsidR="00630D9F" w:rsidRDefault="00630D9F" w:rsidP="009F19BE">
            <w:pPr>
              <w:rPr>
                <w:sz w:val="16"/>
                <w:szCs w:val="16"/>
              </w:rPr>
            </w:pPr>
          </w:p>
        </w:tc>
      </w:tr>
      <w:tr w:rsidR="00630D9F" w14:paraId="627D5AA9" w14:textId="77777777" w:rsidTr="009F19BE">
        <w:tc>
          <w:tcPr>
            <w:tcW w:w="879" w:type="dxa"/>
          </w:tcPr>
          <w:p w14:paraId="449A6B51" w14:textId="77777777" w:rsidR="00630D9F" w:rsidRDefault="00630D9F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313CCAD" w14:textId="77777777" w:rsidR="00630D9F" w:rsidRDefault="00630D9F" w:rsidP="009F19BE">
            <w:r>
              <w:rPr>
                <w:sz w:val="16"/>
                <w:szCs w:val="16"/>
              </w:rPr>
              <w:t>6193</w:t>
            </w:r>
          </w:p>
        </w:tc>
        <w:tc>
          <w:tcPr>
            <w:tcW w:w="517" w:type="dxa"/>
          </w:tcPr>
          <w:p w14:paraId="59A00946" w14:textId="77777777" w:rsidR="00630D9F" w:rsidRDefault="00630D9F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90A927" w14:textId="77777777" w:rsidR="00630D9F" w:rsidRDefault="00630D9F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7B63E7F" w14:textId="77777777" w:rsidR="00630D9F" w:rsidRDefault="00630D9F" w:rsidP="009F19BE">
            <w:r>
              <w:rPr>
                <w:sz w:val="16"/>
                <w:szCs w:val="16"/>
              </w:rPr>
              <w:t xml:space="preserve">CR on </w:t>
            </w:r>
            <w:proofErr w:type="spellStart"/>
            <w:r>
              <w:rPr>
                <w:sz w:val="16"/>
                <w:szCs w:val="16"/>
              </w:rPr>
              <w:t>requirments</w:t>
            </w:r>
            <w:proofErr w:type="spellEnd"/>
            <w:r>
              <w:rPr>
                <w:sz w:val="16"/>
                <w:szCs w:val="16"/>
              </w:rPr>
              <w:t xml:space="preserve"> for less than 5MHz for NTN</w:t>
            </w:r>
          </w:p>
        </w:tc>
        <w:tc>
          <w:tcPr>
            <w:tcW w:w="517" w:type="dxa"/>
          </w:tcPr>
          <w:p w14:paraId="15885565" w14:textId="77777777" w:rsidR="00630D9F" w:rsidRDefault="00630D9F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40D391" w14:textId="77777777" w:rsidR="00630D9F" w:rsidRDefault="00630D9F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14012D48" w14:textId="77777777" w:rsidR="00630D9F" w:rsidRDefault="00630D9F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C32E133" w14:textId="77777777" w:rsidR="00630D9F" w:rsidRDefault="00630D9F" w:rsidP="009F19BE">
            <w:r>
              <w:rPr>
                <w:sz w:val="16"/>
                <w:szCs w:val="16"/>
              </w:rPr>
              <w:t>R4-2521629</w:t>
            </w:r>
          </w:p>
        </w:tc>
        <w:tc>
          <w:tcPr>
            <w:tcW w:w="1597" w:type="dxa"/>
          </w:tcPr>
          <w:p w14:paraId="16F6244B" w14:textId="77777777" w:rsidR="00630D9F" w:rsidRDefault="00630D9F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7BDAFEA6" w14:textId="77777777" w:rsidR="00630D9F" w:rsidRDefault="00630D9F" w:rsidP="009F19BE">
            <w:proofErr w:type="spellStart"/>
            <w:r>
              <w:rPr>
                <w:sz w:val="16"/>
                <w:szCs w:val="16"/>
              </w:rPr>
              <w:t>NR_IoT_NTN_req_test_enh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1B68295B" w14:textId="77777777" w:rsidR="00630D9F" w:rsidRDefault="00630D9F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075610" w14:textId="77777777" w:rsidR="00630D9F" w:rsidRDefault="00630D9F" w:rsidP="009F19BE">
            <w:pPr>
              <w:rPr>
                <w:sz w:val="16"/>
                <w:szCs w:val="16"/>
              </w:rPr>
            </w:pPr>
          </w:p>
        </w:tc>
      </w:tr>
      <w:tr w:rsidR="00630D9F" w14:paraId="0BB38458" w14:textId="77777777" w:rsidTr="009F19BE">
        <w:tc>
          <w:tcPr>
            <w:tcW w:w="879" w:type="dxa"/>
          </w:tcPr>
          <w:p w14:paraId="7E0BDDBB" w14:textId="77777777" w:rsidR="00630D9F" w:rsidRDefault="00630D9F" w:rsidP="009F19BE"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 w14:paraId="2846550F" w14:textId="77777777" w:rsidR="00630D9F" w:rsidRDefault="00630D9F" w:rsidP="009F19BE">
            <w:r>
              <w:rPr>
                <w:sz w:val="16"/>
                <w:szCs w:val="16"/>
              </w:rPr>
              <w:t>0044</w:t>
            </w:r>
          </w:p>
        </w:tc>
        <w:tc>
          <w:tcPr>
            <w:tcW w:w="517" w:type="dxa"/>
          </w:tcPr>
          <w:p w14:paraId="2D39D952" w14:textId="77777777" w:rsidR="00630D9F" w:rsidRDefault="00630D9F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F52F376" w14:textId="77777777" w:rsidR="00630D9F" w:rsidRDefault="00630D9F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C52B315" w14:textId="77777777" w:rsidR="00630D9F" w:rsidRDefault="00630D9F" w:rsidP="009F19BE">
            <w:r>
              <w:rPr>
                <w:sz w:val="16"/>
                <w:szCs w:val="16"/>
              </w:rPr>
              <w:t>Clarification for the simulation assumptions for NTN L-band and S-band power back-off results</w:t>
            </w:r>
          </w:p>
        </w:tc>
        <w:tc>
          <w:tcPr>
            <w:tcW w:w="517" w:type="dxa"/>
          </w:tcPr>
          <w:p w14:paraId="1BAD15D5" w14:textId="77777777" w:rsidR="00630D9F" w:rsidRDefault="00630D9F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2B40C1" w14:textId="77777777" w:rsidR="00630D9F" w:rsidRDefault="00630D9F" w:rsidP="009F19BE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486004AE" w14:textId="77777777" w:rsidR="00630D9F" w:rsidRDefault="00630D9F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6A05583" w14:textId="77777777" w:rsidR="00630D9F" w:rsidRDefault="00630D9F" w:rsidP="009F19BE">
            <w:r>
              <w:rPr>
                <w:sz w:val="16"/>
                <w:szCs w:val="16"/>
              </w:rPr>
              <w:t>R4-2522298</w:t>
            </w:r>
          </w:p>
        </w:tc>
        <w:tc>
          <w:tcPr>
            <w:tcW w:w="1597" w:type="dxa"/>
          </w:tcPr>
          <w:p w14:paraId="6FFD554F" w14:textId="77777777" w:rsidR="00630D9F" w:rsidRDefault="00630D9F" w:rsidP="009F19B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4BEA5EB" w14:textId="77777777" w:rsidR="00630D9F" w:rsidRDefault="00630D9F" w:rsidP="009F19BE">
            <w:proofErr w:type="spellStart"/>
            <w:r>
              <w:rPr>
                <w:sz w:val="16"/>
                <w:szCs w:val="16"/>
              </w:rPr>
              <w:t>NR_IoT_NTN_req_test_enh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00F009B5" w14:textId="77777777" w:rsidR="00630D9F" w:rsidRDefault="00630D9F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B1165C" w14:textId="77777777" w:rsidR="00630D9F" w:rsidRDefault="00630D9F" w:rsidP="009F19BE">
            <w:pPr>
              <w:rPr>
                <w:sz w:val="16"/>
                <w:szCs w:val="16"/>
              </w:rPr>
            </w:pPr>
          </w:p>
        </w:tc>
      </w:tr>
    </w:tbl>
    <w:p w14:paraId="052F8C5E" w14:textId="77777777" w:rsidR="00DA0B4B" w:rsidRDefault="00DA0B4B" w:rsidP="00DA0B4B">
      <w:pPr>
        <w:rPr>
          <w:rFonts w:eastAsiaTheme="minorEastAsia"/>
        </w:rPr>
      </w:pPr>
    </w:p>
    <w:p w14:paraId="0C28A434" w14:textId="55EEBFC3" w:rsidR="00DA0B4B" w:rsidRPr="00F73011" w:rsidRDefault="008B3C45" w:rsidP="00DA0B4B">
      <w:pPr>
        <w:pStyle w:val="Heading1"/>
        <w:rPr>
          <w:rFonts w:hint="eastAsia"/>
        </w:rPr>
      </w:pPr>
      <w:r w:rsidRPr="008B3C45">
        <w:lastRenderedPageBreak/>
        <w:t>9.9.4.8</w:t>
      </w:r>
      <w:r w:rsidRPr="008B3C45">
        <w:tab/>
        <w:t xml:space="preserve">Perf. part: NR demodulation performance Phase 5 </w:t>
      </w:r>
      <w:r w:rsidRPr="008B3C45">
        <w:rPr>
          <w:sz w:val="20"/>
        </w:rPr>
        <w:t>[RAN4 WI: NR_demod_Ph5-Perf]</w:t>
      </w:r>
    </w:p>
    <w:p w14:paraId="0E301F42" w14:textId="683A116C" w:rsidR="00DA0B4B" w:rsidRDefault="008B3C45" w:rsidP="00DA0B4B">
      <w:pPr>
        <w:rPr>
          <w:rFonts w:ascii="Arial" w:eastAsiaTheme="minorEastAsia" w:hAnsi="Arial" w:cs="Arial"/>
          <w:b/>
          <w:sz w:val="24"/>
          <w:szCs w:val="24"/>
        </w:rPr>
      </w:pPr>
      <w:r w:rsidRPr="008B3C45">
        <w:rPr>
          <w:rFonts w:ascii="Arial" w:eastAsiaTheme="minorEastAsia" w:hAnsi="Arial" w:cs="Arial"/>
          <w:b/>
          <w:sz w:val="24"/>
          <w:szCs w:val="24"/>
        </w:rPr>
        <w:t>RP-253665</w:t>
      </w:r>
      <w:r w:rsidRPr="008B3C45">
        <w:rPr>
          <w:rFonts w:ascii="Arial" w:eastAsiaTheme="minorEastAsia" w:hAnsi="Arial" w:cs="Arial"/>
          <w:b/>
          <w:sz w:val="24"/>
          <w:szCs w:val="24"/>
        </w:rPr>
        <w:tab/>
        <w:t>RAN4 CRs to NR_demod_Ph5-Perf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22C49" w:rsidRPr="004E535C" w14:paraId="394768E5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08C148A" w14:textId="77777777" w:rsidR="00322C49" w:rsidRPr="00BF1EB6" w:rsidRDefault="00322C4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8FCDA0F" w14:textId="77777777" w:rsidR="00322C49" w:rsidRPr="00BF1EB6" w:rsidRDefault="00322C4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74648E4" w14:textId="77777777" w:rsidR="00322C49" w:rsidRPr="00BF1EB6" w:rsidRDefault="00322C4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E672BB1" w14:textId="77777777" w:rsidR="00322C49" w:rsidRPr="00BF1EB6" w:rsidRDefault="00322C49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67040F79" w14:textId="77777777" w:rsidR="00322C49" w:rsidRPr="00BF1EB6" w:rsidRDefault="00322C4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1D27D8F" w14:textId="77777777" w:rsidR="00322C49" w:rsidRPr="00BF1EB6" w:rsidRDefault="00322C4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327A04E" w14:textId="77777777" w:rsidR="00322C49" w:rsidRPr="00BF1EB6" w:rsidRDefault="00322C49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23DA382" w14:textId="77777777" w:rsidR="00322C49" w:rsidRPr="00BF1EB6" w:rsidRDefault="00322C4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1B67D87" w14:textId="77777777" w:rsidR="00322C49" w:rsidRPr="00BF1EB6" w:rsidRDefault="00322C4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0FA92EF" w14:textId="77777777" w:rsidR="00322C49" w:rsidRPr="00BF1EB6" w:rsidRDefault="00322C4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7E3D470" w14:textId="77777777" w:rsidR="00322C49" w:rsidRPr="00BF1EB6" w:rsidRDefault="00322C4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A597898" w14:textId="77777777" w:rsidR="00322C49" w:rsidRPr="00BF1EB6" w:rsidRDefault="00322C4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57449FD" w14:textId="77777777" w:rsidR="00322C49" w:rsidRPr="00BF1EB6" w:rsidRDefault="00322C4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22C49" w14:paraId="6EFD6CC3" w14:textId="77777777" w:rsidTr="009F19BE">
        <w:tc>
          <w:tcPr>
            <w:tcW w:w="879" w:type="dxa"/>
          </w:tcPr>
          <w:p w14:paraId="038FE7F2" w14:textId="77777777" w:rsidR="00322C49" w:rsidRDefault="00322C49" w:rsidP="009F19B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42C1DEB8" w14:textId="77777777" w:rsidR="00322C49" w:rsidRDefault="00322C49" w:rsidP="009F19BE">
            <w:r>
              <w:rPr>
                <w:sz w:val="16"/>
                <w:szCs w:val="16"/>
              </w:rPr>
              <w:t>0816</w:t>
            </w:r>
          </w:p>
        </w:tc>
        <w:tc>
          <w:tcPr>
            <w:tcW w:w="517" w:type="dxa"/>
          </w:tcPr>
          <w:p w14:paraId="228A0E57" w14:textId="77777777" w:rsidR="00322C49" w:rsidRDefault="00322C4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54DCC0" w14:textId="77777777" w:rsidR="00322C49" w:rsidRDefault="00322C49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3A56D9E" w14:textId="77777777" w:rsidR="00322C49" w:rsidRDefault="00322C49" w:rsidP="009F19BE">
            <w:r>
              <w:rPr>
                <w:sz w:val="16"/>
                <w:szCs w:val="16"/>
              </w:rPr>
              <w:t>CR for TS38.101-4 on 8Rx MU-MIMO PDSCH requirements</w:t>
            </w:r>
          </w:p>
        </w:tc>
        <w:tc>
          <w:tcPr>
            <w:tcW w:w="517" w:type="dxa"/>
          </w:tcPr>
          <w:p w14:paraId="3C6B2542" w14:textId="77777777" w:rsidR="00322C49" w:rsidRDefault="00322C49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812D2A" w14:textId="77777777" w:rsidR="00322C49" w:rsidRDefault="00322C49" w:rsidP="009F19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77AE9C71" w14:textId="77777777" w:rsidR="00322C49" w:rsidRDefault="00322C4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0B48262" w14:textId="77777777" w:rsidR="00322C49" w:rsidRDefault="00322C49" w:rsidP="009F19BE">
            <w:r>
              <w:rPr>
                <w:sz w:val="16"/>
                <w:szCs w:val="16"/>
              </w:rPr>
              <w:t>R4-2520369</w:t>
            </w:r>
          </w:p>
        </w:tc>
        <w:tc>
          <w:tcPr>
            <w:tcW w:w="1597" w:type="dxa"/>
          </w:tcPr>
          <w:p w14:paraId="27FA894C" w14:textId="77777777" w:rsidR="00322C49" w:rsidRDefault="00322C49" w:rsidP="009F19BE">
            <w:r>
              <w:rPr>
                <w:sz w:val="16"/>
                <w:szCs w:val="16"/>
              </w:rPr>
              <w:t>MediaTek</w:t>
            </w:r>
          </w:p>
        </w:tc>
        <w:tc>
          <w:tcPr>
            <w:tcW w:w="1122" w:type="dxa"/>
          </w:tcPr>
          <w:p w14:paraId="5171FC14" w14:textId="77777777" w:rsidR="00322C49" w:rsidRDefault="00322C49" w:rsidP="009F19BE">
            <w:r>
              <w:rPr>
                <w:sz w:val="16"/>
                <w:szCs w:val="16"/>
              </w:rPr>
              <w:t>NR_demod_Ph5-Perf</w:t>
            </w:r>
          </w:p>
        </w:tc>
        <w:tc>
          <w:tcPr>
            <w:tcW w:w="2323" w:type="dxa"/>
          </w:tcPr>
          <w:p w14:paraId="1CE07DF2" w14:textId="77777777" w:rsidR="00322C49" w:rsidRDefault="00322C49" w:rsidP="009F19BE">
            <w:r>
              <w:rPr>
                <w:sz w:val="16"/>
                <w:szCs w:val="16"/>
              </w:rPr>
              <w:t>Clause 5.2.4.2.3</w:t>
            </w:r>
          </w:p>
        </w:tc>
        <w:tc>
          <w:tcPr>
            <w:tcW w:w="998" w:type="dxa"/>
          </w:tcPr>
          <w:p w14:paraId="6B4C73A5" w14:textId="77777777" w:rsidR="00322C49" w:rsidRDefault="00322C4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38.521-4 CR ... ; TS/TR ... CR ... </w:t>
            </w:r>
          </w:p>
        </w:tc>
      </w:tr>
      <w:tr w:rsidR="00322C49" w14:paraId="3E7A6001" w14:textId="77777777" w:rsidTr="009F19BE">
        <w:tc>
          <w:tcPr>
            <w:tcW w:w="879" w:type="dxa"/>
          </w:tcPr>
          <w:p w14:paraId="0B425D5E" w14:textId="77777777" w:rsidR="00322C49" w:rsidRDefault="00322C49" w:rsidP="009F19B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0C04A19D" w14:textId="77777777" w:rsidR="00322C49" w:rsidRDefault="00322C49" w:rsidP="009F19BE">
            <w:r>
              <w:rPr>
                <w:sz w:val="16"/>
                <w:szCs w:val="16"/>
              </w:rPr>
              <w:t>0822</w:t>
            </w:r>
          </w:p>
        </w:tc>
        <w:tc>
          <w:tcPr>
            <w:tcW w:w="517" w:type="dxa"/>
          </w:tcPr>
          <w:p w14:paraId="28B8BBEF" w14:textId="77777777" w:rsidR="00322C49" w:rsidRDefault="00322C49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0E86A1" w14:textId="77777777" w:rsidR="00322C49" w:rsidRDefault="00322C49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24FC148" w14:textId="77777777" w:rsidR="00322C49" w:rsidRDefault="00322C49" w:rsidP="009F19BE">
            <w:r>
              <w:rPr>
                <w:sz w:val="16"/>
                <w:szCs w:val="16"/>
              </w:rPr>
              <w:t>CR on applicability of requirements with interference for 8RX</w:t>
            </w:r>
          </w:p>
        </w:tc>
        <w:tc>
          <w:tcPr>
            <w:tcW w:w="517" w:type="dxa"/>
          </w:tcPr>
          <w:p w14:paraId="18B6A520" w14:textId="77777777" w:rsidR="00322C49" w:rsidRDefault="00322C49" w:rsidP="009F19B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1E9786B" w14:textId="77777777" w:rsidR="00322C49" w:rsidRDefault="00322C49" w:rsidP="009F19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4BD78C3" w14:textId="77777777" w:rsidR="00322C49" w:rsidRDefault="00322C4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3CEAD27" w14:textId="77777777" w:rsidR="00322C49" w:rsidRDefault="00322C49" w:rsidP="009F19BE">
            <w:r>
              <w:rPr>
                <w:sz w:val="16"/>
                <w:szCs w:val="16"/>
              </w:rPr>
              <w:t>R4-2522677</w:t>
            </w:r>
          </w:p>
        </w:tc>
        <w:tc>
          <w:tcPr>
            <w:tcW w:w="1597" w:type="dxa"/>
          </w:tcPr>
          <w:p w14:paraId="3AD5829E" w14:textId="77777777" w:rsidR="00322C49" w:rsidRDefault="00322C49" w:rsidP="009F19B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C00ABE2" w14:textId="77777777" w:rsidR="00322C49" w:rsidRDefault="00322C49" w:rsidP="009F19BE">
            <w:r>
              <w:rPr>
                <w:sz w:val="16"/>
                <w:szCs w:val="16"/>
              </w:rPr>
              <w:t>NR_demod_Ph5-Perf</w:t>
            </w:r>
          </w:p>
        </w:tc>
        <w:tc>
          <w:tcPr>
            <w:tcW w:w="2323" w:type="dxa"/>
          </w:tcPr>
          <w:p w14:paraId="30CED7B1" w14:textId="77777777" w:rsidR="00322C49" w:rsidRDefault="00322C49" w:rsidP="009F19BE">
            <w:r>
              <w:rPr>
                <w:sz w:val="16"/>
                <w:szCs w:val="16"/>
              </w:rPr>
              <w:t>5.1.1.3</w:t>
            </w:r>
          </w:p>
        </w:tc>
        <w:tc>
          <w:tcPr>
            <w:tcW w:w="998" w:type="dxa"/>
          </w:tcPr>
          <w:p w14:paraId="0A356BEF" w14:textId="77777777" w:rsidR="00322C49" w:rsidRDefault="00322C4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38.521-4 ; TS/TR ... CR ... </w:t>
            </w:r>
          </w:p>
        </w:tc>
      </w:tr>
      <w:tr w:rsidR="00322C49" w14:paraId="13BD6378" w14:textId="77777777" w:rsidTr="009F19BE">
        <w:tc>
          <w:tcPr>
            <w:tcW w:w="879" w:type="dxa"/>
          </w:tcPr>
          <w:p w14:paraId="77C1D855" w14:textId="77777777" w:rsidR="00322C49" w:rsidRDefault="00322C49" w:rsidP="009F19B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2952A24" w14:textId="77777777" w:rsidR="00322C49" w:rsidRDefault="00322C49" w:rsidP="009F19BE">
            <w:r>
              <w:rPr>
                <w:sz w:val="16"/>
                <w:szCs w:val="16"/>
              </w:rPr>
              <w:t>0844</w:t>
            </w:r>
          </w:p>
        </w:tc>
        <w:tc>
          <w:tcPr>
            <w:tcW w:w="517" w:type="dxa"/>
          </w:tcPr>
          <w:p w14:paraId="0F7E8B43" w14:textId="77777777" w:rsidR="00322C49" w:rsidRDefault="00322C49" w:rsidP="009F19BE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04B13733" w14:textId="77777777" w:rsidR="00322C49" w:rsidRDefault="00322C49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D9F594D" w14:textId="77777777" w:rsidR="00322C49" w:rsidRDefault="00322C49" w:rsidP="009F19BE">
            <w:r>
              <w:rPr>
                <w:sz w:val="16"/>
                <w:szCs w:val="16"/>
              </w:rPr>
              <w:t>Minimum requirement for wideband CQI reporting with inter-cell interference</w:t>
            </w:r>
          </w:p>
        </w:tc>
        <w:tc>
          <w:tcPr>
            <w:tcW w:w="517" w:type="dxa"/>
          </w:tcPr>
          <w:p w14:paraId="0531942D" w14:textId="77777777" w:rsidR="00322C49" w:rsidRDefault="00322C49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0E3479" w14:textId="77777777" w:rsidR="00322C49" w:rsidRDefault="00322C49" w:rsidP="009F19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DFFF3A6" w14:textId="77777777" w:rsidR="00322C49" w:rsidRDefault="00322C4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F332483" w14:textId="77777777" w:rsidR="00322C49" w:rsidRDefault="00322C49" w:rsidP="009F19BE">
            <w:r>
              <w:rPr>
                <w:sz w:val="16"/>
                <w:szCs w:val="16"/>
              </w:rPr>
              <w:t>R4-2523208</w:t>
            </w:r>
          </w:p>
        </w:tc>
        <w:tc>
          <w:tcPr>
            <w:tcW w:w="1597" w:type="dxa"/>
          </w:tcPr>
          <w:p w14:paraId="380C7D26" w14:textId="77777777" w:rsidR="00322C49" w:rsidRDefault="00322C49" w:rsidP="009F19BE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5229E030" w14:textId="77777777" w:rsidR="00322C49" w:rsidRDefault="00322C49" w:rsidP="009F19BE">
            <w:r>
              <w:rPr>
                <w:sz w:val="16"/>
                <w:szCs w:val="16"/>
              </w:rPr>
              <w:t>NR_demod_Ph5-Perf</w:t>
            </w:r>
          </w:p>
        </w:tc>
        <w:tc>
          <w:tcPr>
            <w:tcW w:w="2323" w:type="dxa"/>
          </w:tcPr>
          <w:p w14:paraId="2B8A72EC" w14:textId="77777777" w:rsidR="00322C49" w:rsidRDefault="00322C49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678745" w14:textId="77777777" w:rsidR="00322C49" w:rsidRDefault="00322C49" w:rsidP="009F19BE">
            <w:pPr>
              <w:rPr>
                <w:sz w:val="16"/>
                <w:szCs w:val="16"/>
              </w:rPr>
            </w:pPr>
          </w:p>
        </w:tc>
      </w:tr>
      <w:tr w:rsidR="00322C49" w14:paraId="2AC36C8A" w14:textId="77777777" w:rsidTr="009F19BE">
        <w:tc>
          <w:tcPr>
            <w:tcW w:w="879" w:type="dxa"/>
          </w:tcPr>
          <w:p w14:paraId="639DC0BE" w14:textId="77777777" w:rsidR="00322C49" w:rsidRDefault="00322C49" w:rsidP="009F19BE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35F8242C" w14:textId="77777777" w:rsidR="00322C49" w:rsidRDefault="00322C49" w:rsidP="009F19BE">
            <w:r>
              <w:rPr>
                <w:sz w:val="16"/>
                <w:szCs w:val="16"/>
              </w:rPr>
              <w:t>0749</w:t>
            </w:r>
          </w:p>
        </w:tc>
        <w:tc>
          <w:tcPr>
            <w:tcW w:w="517" w:type="dxa"/>
          </w:tcPr>
          <w:p w14:paraId="0B907C16" w14:textId="77777777" w:rsidR="00322C49" w:rsidRDefault="00322C49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F51223" w14:textId="77777777" w:rsidR="00322C49" w:rsidRDefault="00322C49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4C5A0C2" w14:textId="77777777" w:rsidR="00322C49" w:rsidRDefault="00322C49" w:rsidP="009F19BE">
            <w:r>
              <w:rPr>
                <w:sz w:val="16"/>
                <w:szCs w:val="16"/>
              </w:rPr>
              <w:t>CR on 38.104 for Rel-19 BS MMSE-IRC</w:t>
            </w:r>
          </w:p>
        </w:tc>
        <w:tc>
          <w:tcPr>
            <w:tcW w:w="517" w:type="dxa"/>
          </w:tcPr>
          <w:p w14:paraId="7CB4F65C" w14:textId="77777777" w:rsidR="00322C49" w:rsidRDefault="00322C49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5C16FD" w14:textId="77777777" w:rsidR="00322C49" w:rsidRDefault="00322C49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78EAD394" w14:textId="77777777" w:rsidR="00322C49" w:rsidRDefault="00322C4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3C3D5A4" w14:textId="77777777" w:rsidR="00322C49" w:rsidRDefault="00322C49" w:rsidP="009F19BE">
            <w:r>
              <w:rPr>
                <w:sz w:val="16"/>
                <w:szCs w:val="16"/>
              </w:rPr>
              <w:t>R4-2522797</w:t>
            </w:r>
          </w:p>
        </w:tc>
        <w:tc>
          <w:tcPr>
            <w:tcW w:w="1597" w:type="dxa"/>
          </w:tcPr>
          <w:p w14:paraId="6AE7DE99" w14:textId="77777777" w:rsidR="00322C49" w:rsidRDefault="00322C49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C53949B" w14:textId="77777777" w:rsidR="00322C49" w:rsidRDefault="00322C49" w:rsidP="009F19BE">
            <w:r>
              <w:rPr>
                <w:sz w:val="16"/>
                <w:szCs w:val="16"/>
              </w:rPr>
              <w:t>NR_demod_Ph5-Perf</w:t>
            </w:r>
          </w:p>
        </w:tc>
        <w:tc>
          <w:tcPr>
            <w:tcW w:w="2323" w:type="dxa"/>
          </w:tcPr>
          <w:p w14:paraId="0D78F66C" w14:textId="77777777" w:rsidR="00322C49" w:rsidRDefault="00322C49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92473A" w14:textId="77777777" w:rsidR="00322C49" w:rsidRDefault="00322C49" w:rsidP="009F19BE">
            <w:pPr>
              <w:rPr>
                <w:sz w:val="16"/>
                <w:szCs w:val="16"/>
              </w:rPr>
            </w:pPr>
          </w:p>
        </w:tc>
      </w:tr>
      <w:tr w:rsidR="00322C49" w14:paraId="424D1F09" w14:textId="77777777" w:rsidTr="009F19BE">
        <w:tc>
          <w:tcPr>
            <w:tcW w:w="879" w:type="dxa"/>
          </w:tcPr>
          <w:p w14:paraId="2627B656" w14:textId="77777777" w:rsidR="00322C49" w:rsidRDefault="00322C49" w:rsidP="009F19BE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5C8AD0AA" w14:textId="77777777" w:rsidR="00322C49" w:rsidRDefault="00322C49" w:rsidP="009F19BE">
            <w:r>
              <w:rPr>
                <w:sz w:val="16"/>
                <w:szCs w:val="16"/>
              </w:rPr>
              <w:t>0520</w:t>
            </w:r>
          </w:p>
        </w:tc>
        <w:tc>
          <w:tcPr>
            <w:tcW w:w="517" w:type="dxa"/>
          </w:tcPr>
          <w:p w14:paraId="5473F847" w14:textId="77777777" w:rsidR="00322C49" w:rsidRDefault="00322C49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0089290" w14:textId="77777777" w:rsidR="00322C49" w:rsidRDefault="00322C49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3EB5ED3" w14:textId="77777777" w:rsidR="00322C49" w:rsidRDefault="00322C49" w:rsidP="009F19BE">
            <w:r>
              <w:rPr>
                <w:sz w:val="16"/>
                <w:szCs w:val="16"/>
              </w:rPr>
              <w:t>CR on 38.141-1 for Rel-19 BS MMSE-IRC</w:t>
            </w:r>
          </w:p>
        </w:tc>
        <w:tc>
          <w:tcPr>
            <w:tcW w:w="517" w:type="dxa"/>
          </w:tcPr>
          <w:p w14:paraId="57A1AD8D" w14:textId="77777777" w:rsidR="00322C49" w:rsidRDefault="00322C49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8BED16" w14:textId="77777777" w:rsidR="00322C49" w:rsidRDefault="00322C49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4313504A" w14:textId="77777777" w:rsidR="00322C49" w:rsidRDefault="00322C4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6FC04EB" w14:textId="77777777" w:rsidR="00322C49" w:rsidRDefault="00322C49" w:rsidP="009F19BE">
            <w:r>
              <w:rPr>
                <w:sz w:val="16"/>
                <w:szCs w:val="16"/>
              </w:rPr>
              <w:t>R4-2522798</w:t>
            </w:r>
          </w:p>
        </w:tc>
        <w:tc>
          <w:tcPr>
            <w:tcW w:w="1597" w:type="dxa"/>
          </w:tcPr>
          <w:p w14:paraId="1D5583A4" w14:textId="77777777" w:rsidR="00322C49" w:rsidRDefault="00322C49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4A7DD01" w14:textId="77777777" w:rsidR="00322C49" w:rsidRDefault="00322C49" w:rsidP="009F19BE">
            <w:r>
              <w:rPr>
                <w:sz w:val="16"/>
                <w:szCs w:val="16"/>
              </w:rPr>
              <w:t>NR_demod_Ph5-Perf</w:t>
            </w:r>
          </w:p>
        </w:tc>
        <w:tc>
          <w:tcPr>
            <w:tcW w:w="2323" w:type="dxa"/>
          </w:tcPr>
          <w:p w14:paraId="66D65291" w14:textId="77777777" w:rsidR="00322C49" w:rsidRDefault="00322C49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2A7166" w14:textId="77777777" w:rsidR="00322C49" w:rsidRDefault="00322C49" w:rsidP="009F19BE">
            <w:pPr>
              <w:rPr>
                <w:sz w:val="16"/>
                <w:szCs w:val="16"/>
              </w:rPr>
            </w:pPr>
          </w:p>
        </w:tc>
      </w:tr>
      <w:tr w:rsidR="00322C49" w14:paraId="56F593C2" w14:textId="77777777" w:rsidTr="009F19BE">
        <w:tc>
          <w:tcPr>
            <w:tcW w:w="879" w:type="dxa"/>
          </w:tcPr>
          <w:p w14:paraId="23AC72F7" w14:textId="77777777" w:rsidR="00322C49" w:rsidRDefault="00322C49" w:rsidP="009F19BE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29C32747" w14:textId="77777777" w:rsidR="00322C49" w:rsidRDefault="00322C49" w:rsidP="009F19BE">
            <w:r>
              <w:rPr>
                <w:sz w:val="16"/>
                <w:szCs w:val="16"/>
              </w:rPr>
              <w:t>0675</w:t>
            </w:r>
          </w:p>
        </w:tc>
        <w:tc>
          <w:tcPr>
            <w:tcW w:w="517" w:type="dxa"/>
          </w:tcPr>
          <w:p w14:paraId="3EC69573" w14:textId="77777777" w:rsidR="00322C49" w:rsidRDefault="00322C49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36041A1" w14:textId="77777777" w:rsidR="00322C49" w:rsidRDefault="00322C49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EC2AA0E" w14:textId="77777777" w:rsidR="00322C49" w:rsidRDefault="00322C49" w:rsidP="009F19BE">
            <w:r>
              <w:rPr>
                <w:sz w:val="16"/>
                <w:szCs w:val="16"/>
              </w:rPr>
              <w:t>CR on 38.141-2 for Rel-19 BS MMSE-IRC</w:t>
            </w:r>
          </w:p>
        </w:tc>
        <w:tc>
          <w:tcPr>
            <w:tcW w:w="517" w:type="dxa"/>
          </w:tcPr>
          <w:p w14:paraId="0D02E2DC" w14:textId="77777777" w:rsidR="00322C49" w:rsidRDefault="00322C49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C5CA7E" w14:textId="77777777" w:rsidR="00322C49" w:rsidRDefault="00322C49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38F622EF" w14:textId="77777777" w:rsidR="00322C49" w:rsidRDefault="00322C4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5A6F886" w14:textId="77777777" w:rsidR="00322C49" w:rsidRDefault="00322C49" w:rsidP="009F19BE">
            <w:r>
              <w:rPr>
                <w:sz w:val="16"/>
                <w:szCs w:val="16"/>
              </w:rPr>
              <w:t>R4-2522799</w:t>
            </w:r>
          </w:p>
        </w:tc>
        <w:tc>
          <w:tcPr>
            <w:tcW w:w="1597" w:type="dxa"/>
          </w:tcPr>
          <w:p w14:paraId="01991462" w14:textId="77777777" w:rsidR="00322C49" w:rsidRDefault="00322C49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8AFB610" w14:textId="77777777" w:rsidR="00322C49" w:rsidRDefault="00322C49" w:rsidP="009F19BE">
            <w:r>
              <w:rPr>
                <w:sz w:val="16"/>
                <w:szCs w:val="16"/>
              </w:rPr>
              <w:t>NR_demod_Ph5-Perf</w:t>
            </w:r>
          </w:p>
        </w:tc>
        <w:tc>
          <w:tcPr>
            <w:tcW w:w="2323" w:type="dxa"/>
          </w:tcPr>
          <w:p w14:paraId="37E86213" w14:textId="77777777" w:rsidR="00322C49" w:rsidRDefault="00322C49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07452C" w14:textId="77777777" w:rsidR="00322C49" w:rsidRDefault="00322C49" w:rsidP="009F19BE">
            <w:pPr>
              <w:rPr>
                <w:sz w:val="16"/>
                <w:szCs w:val="16"/>
              </w:rPr>
            </w:pPr>
          </w:p>
        </w:tc>
      </w:tr>
    </w:tbl>
    <w:p w14:paraId="189383E0" w14:textId="77777777" w:rsidR="00DA0B4B" w:rsidRDefault="00DA0B4B" w:rsidP="00DA0B4B">
      <w:pPr>
        <w:rPr>
          <w:rFonts w:eastAsiaTheme="minorEastAsia"/>
        </w:rPr>
      </w:pPr>
    </w:p>
    <w:p w14:paraId="6E36EA4F" w14:textId="02357280" w:rsidR="00DA0B4B" w:rsidRPr="00F73011" w:rsidRDefault="009F7086" w:rsidP="00DA0B4B">
      <w:pPr>
        <w:pStyle w:val="Heading1"/>
        <w:rPr>
          <w:rFonts w:hint="eastAsia"/>
        </w:rPr>
      </w:pPr>
      <w:r w:rsidRPr="009F7086">
        <w:t>9.9.4.9</w:t>
      </w:r>
      <w:r w:rsidRPr="009F7086">
        <w:tab/>
        <w:t xml:space="preserve">Core part: Low band carrier aggregation via switching </w:t>
      </w:r>
      <w:r w:rsidRPr="009F7086">
        <w:rPr>
          <w:sz w:val="20"/>
        </w:rPr>
        <w:t xml:space="preserve">[RAN4 WI: </w:t>
      </w:r>
      <w:proofErr w:type="spellStart"/>
      <w:r w:rsidRPr="009F7086">
        <w:rPr>
          <w:sz w:val="20"/>
        </w:rPr>
        <w:t>NR_LBCA_Sw</w:t>
      </w:r>
      <w:proofErr w:type="spellEnd"/>
      <w:r w:rsidRPr="009F7086">
        <w:rPr>
          <w:sz w:val="20"/>
        </w:rPr>
        <w:t>-Core]</w:t>
      </w:r>
    </w:p>
    <w:p w14:paraId="4BC7D2E8" w14:textId="0F07290A" w:rsidR="00DA0B4B" w:rsidRDefault="009F7086" w:rsidP="00DA0B4B">
      <w:pPr>
        <w:rPr>
          <w:rFonts w:ascii="Arial" w:eastAsiaTheme="minorEastAsia" w:hAnsi="Arial" w:cs="Arial"/>
          <w:b/>
          <w:sz w:val="24"/>
          <w:szCs w:val="24"/>
        </w:rPr>
      </w:pPr>
      <w:r w:rsidRPr="009F7086">
        <w:rPr>
          <w:rFonts w:ascii="Arial" w:eastAsiaTheme="minorEastAsia" w:hAnsi="Arial" w:cs="Arial"/>
          <w:b/>
          <w:sz w:val="24"/>
          <w:szCs w:val="24"/>
        </w:rPr>
        <w:t>RP-253666</w:t>
      </w:r>
      <w:r w:rsidRPr="009F7086">
        <w:rPr>
          <w:rFonts w:ascii="Arial" w:eastAsiaTheme="minorEastAsia" w:hAnsi="Arial" w:cs="Arial"/>
          <w:b/>
          <w:sz w:val="24"/>
          <w:szCs w:val="24"/>
        </w:rPr>
        <w:tab/>
        <w:t xml:space="preserve">RAN4 CRs to </w:t>
      </w:r>
      <w:proofErr w:type="spellStart"/>
      <w:r w:rsidRPr="009F7086">
        <w:rPr>
          <w:rFonts w:ascii="Arial" w:eastAsiaTheme="minorEastAsia" w:hAnsi="Arial" w:cs="Arial"/>
          <w:b/>
          <w:sz w:val="24"/>
          <w:szCs w:val="24"/>
        </w:rPr>
        <w:t>NR_LBCA_Sw</w:t>
      </w:r>
      <w:proofErr w:type="spellEnd"/>
      <w:r w:rsidRPr="009F7086">
        <w:rPr>
          <w:rFonts w:ascii="Arial" w:eastAsiaTheme="minorEastAsia" w:hAnsi="Arial" w:cs="Arial"/>
          <w:b/>
          <w:sz w:val="24"/>
          <w:szCs w:val="24"/>
        </w:rPr>
        <w:t>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F7086" w:rsidRPr="004E535C" w14:paraId="5F029D34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3604E30" w14:textId="77777777" w:rsidR="009F7086" w:rsidRPr="00BF1EB6" w:rsidRDefault="009F708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0A43F68" w14:textId="77777777" w:rsidR="009F7086" w:rsidRPr="00BF1EB6" w:rsidRDefault="009F708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8216CEB" w14:textId="77777777" w:rsidR="009F7086" w:rsidRPr="00BF1EB6" w:rsidRDefault="009F708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55C6230" w14:textId="77777777" w:rsidR="009F7086" w:rsidRPr="00BF1EB6" w:rsidRDefault="009F7086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242FBE14" w14:textId="77777777" w:rsidR="009F7086" w:rsidRPr="00BF1EB6" w:rsidRDefault="009F708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69BDBA8" w14:textId="77777777" w:rsidR="009F7086" w:rsidRPr="00BF1EB6" w:rsidRDefault="009F708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446A66E" w14:textId="77777777" w:rsidR="009F7086" w:rsidRPr="00BF1EB6" w:rsidRDefault="009F7086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156BA11B" w14:textId="77777777" w:rsidR="009F7086" w:rsidRPr="00BF1EB6" w:rsidRDefault="009F708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D1045CC" w14:textId="77777777" w:rsidR="009F7086" w:rsidRPr="00BF1EB6" w:rsidRDefault="009F708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4529DC4" w14:textId="77777777" w:rsidR="009F7086" w:rsidRPr="00BF1EB6" w:rsidRDefault="009F708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07B4F4F" w14:textId="77777777" w:rsidR="009F7086" w:rsidRPr="00BF1EB6" w:rsidRDefault="009F708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59E3AC8" w14:textId="77777777" w:rsidR="009F7086" w:rsidRPr="00BF1EB6" w:rsidRDefault="009F708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241BD28" w14:textId="77777777" w:rsidR="009F7086" w:rsidRPr="00BF1EB6" w:rsidRDefault="009F708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F7086" w14:paraId="2417D375" w14:textId="77777777" w:rsidTr="009F19BE">
        <w:tc>
          <w:tcPr>
            <w:tcW w:w="879" w:type="dxa"/>
          </w:tcPr>
          <w:p w14:paraId="0255CB41" w14:textId="77777777" w:rsidR="009F7086" w:rsidRDefault="009F7086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0633DA7" w14:textId="77777777" w:rsidR="009F7086" w:rsidRDefault="009F7086" w:rsidP="009F19BE">
            <w:r>
              <w:rPr>
                <w:sz w:val="16"/>
                <w:szCs w:val="16"/>
              </w:rPr>
              <w:t>3047</w:t>
            </w:r>
          </w:p>
        </w:tc>
        <w:tc>
          <w:tcPr>
            <w:tcW w:w="517" w:type="dxa"/>
          </w:tcPr>
          <w:p w14:paraId="6A40FC9F" w14:textId="77777777" w:rsidR="009F7086" w:rsidRDefault="009F7086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A283F25" w14:textId="77777777" w:rsidR="009F7086" w:rsidRDefault="009F708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50B510C" w14:textId="77777777" w:rsidR="009F7086" w:rsidRDefault="009F7086" w:rsidP="009F19BE">
            <w:r>
              <w:rPr>
                <w:sz w:val="16"/>
                <w:szCs w:val="16"/>
              </w:rPr>
              <w:t>CR for TS 38.101-1 to introduce DL RMC for LB-LB CA via switching</w:t>
            </w:r>
          </w:p>
        </w:tc>
        <w:tc>
          <w:tcPr>
            <w:tcW w:w="517" w:type="dxa"/>
          </w:tcPr>
          <w:p w14:paraId="2E3114B3" w14:textId="77777777" w:rsidR="009F7086" w:rsidRDefault="009F708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F3DA9D" w14:textId="77777777" w:rsidR="009F7086" w:rsidRDefault="009F7086" w:rsidP="009F19BE"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 w14:paraId="45168CBB" w14:textId="77777777" w:rsidR="009F7086" w:rsidRDefault="009F708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D21B7A8" w14:textId="77777777" w:rsidR="009F7086" w:rsidRDefault="009F7086" w:rsidP="009F19BE">
            <w:r>
              <w:rPr>
                <w:sz w:val="16"/>
                <w:szCs w:val="16"/>
              </w:rPr>
              <w:t>R4-2522441</w:t>
            </w:r>
          </w:p>
        </w:tc>
        <w:tc>
          <w:tcPr>
            <w:tcW w:w="1597" w:type="dxa"/>
          </w:tcPr>
          <w:p w14:paraId="618F53B6" w14:textId="77777777" w:rsidR="009F7086" w:rsidRDefault="009F7086" w:rsidP="009F19BE">
            <w:r>
              <w:rPr>
                <w:sz w:val="16"/>
                <w:szCs w:val="16"/>
              </w:rPr>
              <w:t>CATT, MediaTek Inc., Anritsu</w:t>
            </w:r>
          </w:p>
        </w:tc>
        <w:tc>
          <w:tcPr>
            <w:tcW w:w="1122" w:type="dxa"/>
          </w:tcPr>
          <w:p w14:paraId="528B6959" w14:textId="77777777" w:rsidR="009F7086" w:rsidRDefault="009F7086" w:rsidP="009F19BE">
            <w:proofErr w:type="spellStart"/>
            <w:r>
              <w:rPr>
                <w:sz w:val="16"/>
                <w:szCs w:val="16"/>
              </w:rPr>
              <w:t>NR_LBCA_Sw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49555B51" w14:textId="77777777" w:rsidR="009F7086" w:rsidRDefault="009F7086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9D000D" w14:textId="77777777" w:rsidR="009F7086" w:rsidRDefault="009F7086" w:rsidP="009F19BE">
            <w:pPr>
              <w:rPr>
                <w:sz w:val="16"/>
                <w:szCs w:val="16"/>
              </w:rPr>
            </w:pPr>
          </w:p>
        </w:tc>
      </w:tr>
      <w:tr w:rsidR="009F7086" w14:paraId="2D81F2FA" w14:textId="77777777" w:rsidTr="009F19BE">
        <w:tc>
          <w:tcPr>
            <w:tcW w:w="879" w:type="dxa"/>
          </w:tcPr>
          <w:p w14:paraId="4117F616" w14:textId="77777777" w:rsidR="009F7086" w:rsidRDefault="009F708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F4887E0" w14:textId="77777777" w:rsidR="009F7086" w:rsidRDefault="009F7086" w:rsidP="009F19BE">
            <w:r>
              <w:rPr>
                <w:sz w:val="16"/>
                <w:szCs w:val="16"/>
              </w:rPr>
              <w:t>6057</w:t>
            </w:r>
          </w:p>
        </w:tc>
        <w:tc>
          <w:tcPr>
            <w:tcW w:w="517" w:type="dxa"/>
          </w:tcPr>
          <w:p w14:paraId="2C918D12" w14:textId="77777777" w:rsidR="009F7086" w:rsidRDefault="009F7086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6DDA635" w14:textId="77777777" w:rsidR="009F7086" w:rsidRDefault="009F708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03E21B5" w14:textId="77777777" w:rsidR="009F7086" w:rsidRDefault="009F7086" w:rsidP="009F19BE">
            <w:r>
              <w:rPr>
                <w:sz w:val="16"/>
                <w:szCs w:val="16"/>
              </w:rPr>
              <w:t xml:space="preserve">CR for LBCA </w:t>
            </w:r>
            <w:proofErr w:type="spellStart"/>
            <w:r>
              <w:rPr>
                <w:sz w:val="16"/>
                <w:szCs w:val="16"/>
              </w:rPr>
              <w:t>SCell</w:t>
            </w:r>
            <w:proofErr w:type="spellEnd"/>
            <w:r>
              <w:rPr>
                <w:sz w:val="16"/>
                <w:szCs w:val="16"/>
              </w:rPr>
              <w:t xml:space="preserve"> activation and other requirements</w:t>
            </w:r>
          </w:p>
        </w:tc>
        <w:tc>
          <w:tcPr>
            <w:tcW w:w="517" w:type="dxa"/>
          </w:tcPr>
          <w:p w14:paraId="4AA01085" w14:textId="77777777" w:rsidR="009F7086" w:rsidRDefault="009F708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A68A24" w14:textId="77777777" w:rsidR="009F7086" w:rsidRDefault="009F7086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050E8064" w14:textId="77777777" w:rsidR="009F7086" w:rsidRDefault="009F708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86032CE" w14:textId="77777777" w:rsidR="009F7086" w:rsidRDefault="009F7086" w:rsidP="009F19BE">
            <w:r>
              <w:rPr>
                <w:sz w:val="16"/>
                <w:szCs w:val="16"/>
              </w:rPr>
              <w:t>R4-2522713</w:t>
            </w:r>
          </w:p>
        </w:tc>
        <w:tc>
          <w:tcPr>
            <w:tcW w:w="1597" w:type="dxa"/>
          </w:tcPr>
          <w:p w14:paraId="3D89BE56" w14:textId="77777777" w:rsidR="009F7086" w:rsidRDefault="009F7086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857B73E" w14:textId="77777777" w:rsidR="009F7086" w:rsidRDefault="009F7086" w:rsidP="009F19BE">
            <w:proofErr w:type="spellStart"/>
            <w:r>
              <w:rPr>
                <w:sz w:val="16"/>
                <w:szCs w:val="16"/>
              </w:rPr>
              <w:t>NR_LBCA_Sw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081DA2BD" w14:textId="77777777" w:rsidR="009F7086" w:rsidRDefault="009F7086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F8DEA2" w14:textId="77777777" w:rsidR="009F7086" w:rsidRDefault="009F7086" w:rsidP="009F19BE">
            <w:pPr>
              <w:rPr>
                <w:sz w:val="16"/>
                <w:szCs w:val="16"/>
              </w:rPr>
            </w:pPr>
          </w:p>
        </w:tc>
      </w:tr>
      <w:tr w:rsidR="009F7086" w14:paraId="4EFAF64B" w14:textId="77777777" w:rsidTr="009F19BE">
        <w:tc>
          <w:tcPr>
            <w:tcW w:w="879" w:type="dxa"/>
          </w:tcPr>
          <w:p w14:paraId="6D5319B0" w14:textId="77777777" w:rsidR="009F7086" w:rsidRDefault="009F708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80D6FF9" w14:textId="77777777" w:rsidR="009F7086" w:rsidRDefault="009F7086" w:rsidP="009F19BE">
            <w:r>
              <w:rPr>
                <w:sz w:val="16"/>
                <w:szCs w:val="16"/>
              </w:rPr>
              <w:t>6235</w:t>
            </w:r>
          </w:p>
        </w:tc>
        <w:tc>
          <w:tcPr>
            <w:tcW w:w="517" w:type="dxa"/>
          </w:tcPr>
          <w:p w14:paraId="268D60D3" w14:textId="77777777" w:rsidR="009F7086" w:rsidRDefault="009F708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C84F6E" w14:textId="77777777" w:rsidR="009F7086" w:rsidRDefault="009F708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79BDB18" w14:textId="77777777" w:rsidR="009F7086" w:rsidRDefault="009F708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NR_LBCA_Sw</w:t>
            </w:r>
            <w:proofErr w:type="spellEnd"/>
            <w:r>
              <w:rPr>
                <w:sz w:val="16"/>
                <w:szCs w:val="16"/>
              </w:rPr>
              <w:t>-</w:t>
            </w:r>
            <w:proofErr w:type="gramStart"/>
            <w:r>
              <w:rPr>
                <w:sz w:val="16"/>
                <w:szCs w:val="16"/>
              </w:rPr>
              <w:t>Core)CR</w:t>
            </w:r>
            <w:proofErr w:type="gramEnd"/>
            <w:r>
              <w:rPr>
                <w:sz w:val="16"/>
                <w:szCs w:val="16"/>
              </w:rPr>
              <w:t xml:space="preserve"> on R19 LB CA via switching</w:t>
            </w:r>
          </w:p>
        </w:tc>
        <w:tc>
          <w:tcPr>
            <w:tcW w:w="517" w:type="dxa"/>
          </w:tcPr>
          <w:p w14:paraId="11310109" w14:textId="77777777" w:rsidR="009F7086" w:rsidRDefault="009F708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017D87" w14:textId="77777777" w:rsidR="009F7086" w:rsidRDefault="009F7086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743973EA" w14:textId="77777777" w:rsidR="009F7086" w:rsidRDefault="009F708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B20C9F9" w14:textId="77777777" w:rsidR="009F7086" w:rsidRDefault="009F7086" w:rsidP="009F19BE">
            <w:r>
              <w:rPr>
                <w:sz w:val="16"/>
                <w:szCs w:val="16"/>
              </w:rPr>
              <w:t>R4-2521964</w:t>
            </w:r>
          </w:p>
        </w:tc>
        <w:tc>
          <w:tcPr>
            <w:tcW w:w="1597" w:type="dxa"/>
          </w:tcPr>
          <w:p w14:paraId="13F139F0" w14:textId="77777777" w:rsidR="009F7086" w:rsidRDefault="009F7086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284875EB" w14:textId="77777777" w:rsidR="009F7086" w:rsidRDefault="009F7086" w:rsidP="009F19BE">
            <w:proofErr w:type="spellStart"/>
            <w:r>
              <w:rPr>
                <w:sz w:val="16"/>
                <w:szCs w:val="16"/>
              </w:rPr>
              <w:t>NR_LBCA_Sw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7EE08804" w14:textId="77777777" w:rsidR="009F7086" w:rsidRDefault="009F7086" w:rsidP="009F19BE">
            <w:r>
              <w:rPr>
                <w:sz w:val="16"/>
                <w:szCs w:val="16"/>
              </w:rPr>
              <w:t>8.1.2.2, 8.1.3.2, 8.5.2.2, 8.5.3.2, 8.5.5.2, 8.5.6.2</w:t>
            </w:r>
          </w:p>
        </w:tc>
        <w:tc>
          <w:tcPr>
            <w:tcW w:w="998" w:type="dxa"/>
          </w:tcPr>
          <w:p w14:paraId="06CF04E2" w14:textId="77777777" w:rsidR="009F7086" w:rsidRDefault="009F708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9F7086" w14:paraId="2CC2B8D8" w14:textId="77777777" w:rsidTr="009F19BE">
        <w:tc>
          <w:tcPr>
            <w:tcW w:w="879" w:type="dxa"/>
          </w:tcPr>
          <w:p w14:paraId="0CC76AD3" w14:textId="77777777" w:rsidR="009F7086" w:rsidRDefault="009F7086" w:rsidP="009F19BE">
            <w:r>
              <w:rPr>
                <w:sz w:val="16"/>
                <w:szCs w:val="16"/>
              </w:rPr>
              <w:t>38.768</w:t>
            </w:r>
          </w:p>
        </w:tc>
        <w:tc>
          <w:tcPr>
            <w:tcW w:w="637" w:type="dxa"/>
          </w:tcPr>
          <w:p w14:paraId="5959D061" w14:textId="77777777" w:rsidR="009F7086" w:rsidRDefault="009F7086" w:rsidP="009F19BE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659C0E20" w14:textId="77777777" w:rsidR="009F7086" w:rsidRDefault="009F708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D6C941" w14:textId="77777777" w:rsidR="009F7086" w:rsidRDefault="009F708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0F37E1C" w14:textId="77777777" w:rsidR="009F7086" w:rsidRDefault="009F7086" w:rsidP="009F19BE">
            <w:r>
              <w:rPr>
                <w:sz w:val="16"/>
                <w:szCs w:val="16"/>
              </w:rPr>
              <w:t>CR for TR 38.768 to modify the formulas for the switching gap calculation</w:t>
            </w:r>
          </w:p>
        </w:tc>
        <w:tc>
          <w:tcPr>
            <w:tcW w:w="517" w:type="dxa"/>
          </w:tcPr>
          <w:p w14:paraId="1839B431" w14:textId="77777777" w:rsidR="009F7086" w:rsidRDefault="009F708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C2823B" w14:textId="77777777" w:rsidR="009F7086" w:rsidRDefault="009F7086" w:rsidP="009F19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590B133F" w14:textId="77777777" w:rsidR="009F7086" w:rsidRDefault="009F708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8EE3939" w14:textId="77777777" w:rsidR="009F7086" w:rsidRDefault="009F7086" w:rsidP="009F19BE">
            <w:r>
              <w:rPr>
                <w:sz w:val="16"/>
                <w:szCs w:val="16"/>
              </w:rPr>
              <w:t>R4-2520075</w:t>
            </w:r>
          </w:p>
        </w:tc>
        <w:tc>
          <w:tcPr>
            <w:tcW w:w="1597" w:type="dxa"/>
          </w:tcPr>
          <w:p w14:paraId="0615F150" w14:textId="77777777" w:rsidR="009F7086" w:rsidRDefault="009F7086" w:rsidP="009F19B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2D746FB" w14:textId="77777777" w:rsidR="009F7086" w:rsidRDefault="009F7086" w:rsidP="009F19BE">
            <w:proofErr w:type="spellStart"/>
            <w:r>
              <w:rPr>
                <w:sz w:val="16"/>
                <w:szCs w:val="16"/>
              </w:rPr>
              <w:t>NR_LBCA_Sw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67CAD882" w14:textId="77777777" w:rsidR="009F7086" w:rsidRDefault="009F7086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E0DE72" w14:textId="77777777" w:rsidR="009F7086" w:rsidRDefault="009F7086" w:rsidP="009F19BE">
            <w:pPr>
              <w:rPr>
                <w:sz w:val="16"/>
                <w:szCs w:val="16"/>
              </w:rPr>
            </w:pPr>
          </w:p>
        </w:tc>
      </w:tr>
      <w:tr w:rsidR="009F7086" w14:paraId="55A6FBCF" w14:textId="77777777" w:rsidTr="009F19BE">
        <w:tc>
          <w:tcPr>
            <w:tcW w:w="879" w:type="dxa"/>
          </w:tcPr>
          <w:p w14:paraId="453A1301" w14:textId="77777777" w:rsidR="009F7086" w:rsidRDefault="009F7086" w:rsidP="009F19BE">
            <w:r>
              <w:rPr>
                <w:sz w:val="16"/>
                <w:szCs w:val="16"/>
              </w:rPr>
              <w:t>38.768</w:t>
            </w:r>
          </w:p>
        </w:tc>
        <w:tc>
          <w:tcPr>
            <w:tcW w:w="637" w:type="dxa"/>
          </w:tcPr>
          <w:p w14:paraId="5FF7F3B7" w14:textId="77777777" w:rsidR="009F7086" w:rsidRDefault="009F7086" w:rsidP="009F19BE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14:paraId="464D91F7" w14:textId="77777777" w:rsidR="009F7086" w:rsidRDefault="009F7086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8E58C72" w14:textId="77777777" w:rsidR="009F7086" w:rsidRDefault="009F708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949B17B" w14:textId="77777777" w:rsidR="009F7086" w:rsidRDefault="009F7086" w:rsidP="009F19BE">
            <w:r>
              <w:rPr>
                <w:sz w:val="16"/>
                <w:szCs w:val="16"/>
              </w:rPr>
              <w:t xml:space="preserve">CR on TR38.768 for </w:t>
            </w:r>
            <w:proofErr w:type="spellStart"/>
            <w:r>
              <w:rPr>
                <w:sz w:val="16"/>
                <w:szCs w:val="16"/>
              </w:rPr>
              <w:t>NR_LBCA_Sw</w:t>
            </w:r>
            <w:proofErr w:type="spellEnd"/>
            <w:r>
              <w:rPr>
                <w:sz w:val="16"/>
                <w:szCs w:val="16"/>
              </w:rPr>
              <w:t xml:space="preserve"> RRM</w:t>
            </w:r>
          </w:p>
        </w:tc>
        <w:tc>
          <w:tcPr>
            <w:tcW w:w="517" w:type="dxa"/>
          </w:tcPr>
          <w:p w14:paraId="6B2A7AC5" w14:textId="77777777" w:rsidR="009F7086" w:rsidRDefault="009F708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B4D585" w14:textId="77777777" w:rsidR="009F7086" w:rsidRDefault="009F7086" w:rsidP="009F19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4F703631" w14:textId="77777777" w:rsidR="009F7086" w:rsidRDefault="009F708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EDBDEB4" w14:textId="77777777" w:rsidR="009F7086" w:rsidRDefault="009F7086" w:rsidP="009F19BE">
            <w:r>
              <w:rPr>
                <w:sz w:val="16"/>
                <w:szCs w:val="16"/>
              </w:rPr>
              <w:t>R4-2522714</w:t>
            </w:r>
          </w:p>
        </w:tc>
        <w:tc>
          <w:tcPr>
            <w:tcW w:w="1597" w:type="dxa"/>
          </w:tcPr>
          <w:p w14:paraId="73FB5E41" w14:textId="77777777" w:rsidR="009F7086" w:rsidRDefault="009F7086" w:rsidP="009F19B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D5BCCAB" w14:textId="77777777" w:rsidR="009F7086" w:rsidRDefault="009F7086" w:rsidP="009F19BE">
            <w:proofErr w:type="spellStart"/>
            <w:r>
              <w:rPr>
                <w:sz w:val="16"/>
                <w:szCs w:val="16"/>
              </w:rPr>
              <w:t>NR_LBCA_Sw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15C762B6" w14:textId="77777777" w:rsidR="009F7086" w:rsidRDefault="009F7086" w:rsidP="009F19BE">
            <w:r>
              <w:rPr>
                <w:sz w:val="16"/>
                <w:szCs w:val="16"/>
              </w:rPr>
              <w:t>Clause 6</w:t>
            </w:r>
          </w:p>
        </w:tc>
        <w:tc>
          <w:tcPr>
            <w:tcW w:w="998" w:type="dxa"/>
          </w:tcPr>
          <w:p w14:paraId="1D22A880" w14:textId="77777777" w:rsidR="009F7086" w:rsidRDefault="009F7086" w:rsidP="009F19BE">
            <w:pPr>
              <w:rPr>
                <w:sz w:val="16"/>
                <w:szCs w:val="16"/>
              </w:rPr>
            </w:pPr>
          </w:p>
        </w:tc>
      </w:tr>
    </w:tbl>
    <w:p w14:paraId="3864A41B" w14:textId="77777777" w:rsidR="00DA0B4B" w:rsidRDefault="00DA0B4B" w:rsidP="00F73011">
      <w:pPr>
        <w:rPr>
          <w:rFonts w:eastAsiaTheme="minorEastAsia"/>
        </w:rPr>
      </w:pPr>
    </w:p>
    <w:p w14:paraId="37F554AF" w14:textId="6C2882F0" w:rsidR="00F73011" w:rsidRPr="00AF4667" w:rsidRDefault="00AF4667" w:rsidP="00AF4667">
      <w:pPr>
        <w:pStyle w:val="Heading1"/>
        <w:rPr>
          <w:rFonts w:hint="eastAsia"/>
          <w:sz w:val="20"/>
        </w:rPr>
      </w:pPr>
      <w:r>
        <w:t>9.9.4.10</w:t>
      </w:r>
      <w:r>
        <w:tab/>
        <w:t>Core part: UE RF enhancements for NR FR1/FR2 and EN-DC, Phase 4</w:t>
      </w:r>
      <w:r>
        <w:rPr>
          <w:rFonts w:eastAsiaTheme="minorEastAsia" w:hint="eastAsia"/>
        </w:rPr>
        <w:t xml:space="preserve"> </w:t>
      </w:r>
      <w:r w:rsidRPr="00AF4667">
        <w:rPr>
          <w:sz w:val="20"/>
        </w:rPr>
        <w:t>[RAN4 WI: NR_ENDC_RF_Ph4-Core]</w:t>
      </w:r>
    </w:p>
    <w:p w14:paraId="59BE8B46" w14:textId="74B5D66B" w:rsidR="00F73011" w:rsidRDefault="00AF4667" w:rsidP="00F73011">
      <w:pPr>
        <w:rPr>
          <w:rFonts w:ascii="Arial" w:eastAsiaTheme="minorEastAsia" w:hAnsi="Arial" w:cs="Arial"/>
          <w:b/>
          <w:sz w:val="24"/>
          <w:szCs w:val="24"/>
        </w:rPr>
      </w:pPr>
      <w:r w:rsidRPr="00AF4667">
        <w:rPr>
          <w:rFonts w:ascii="Arial" w:eastAsiaTheme="minorEastAsia" w:hAnsi="Arial" w:cs="Arial"/>
          <w:b/>
          <w:sz w:val="24"/>
          <w:szCs w:val="24"/>
        </w:rPr>
        <w:t>RP-253659</w:t>
      </w:r>
      <w:r w:rsidRPr="00AF4667">
        <w:rPr>
          <w:rFonts w:ascii="Arial" w:eastAsiaTheme="minorEastAsia" w:hAnsi="Arial" w:cs="Arial"/>
          <w:b/>
          <w:sz w:val="24"/>
          <w:szCs w:val="24"/>
        </w:rPr>
        <w:tab/>
        <w:t>RAN4 CRs to NR_ENDC_RF_Ph4-Core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F4667" w:rsidRPr="004E535C" w14:paraId="04D3ADAF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8F79A77" w14:textId="77777777" w:rsidR="00AF4667" w:rsidRPr="00BF1EB6" w:rsidRDefault="00AF466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DEDB0A7" w14:textId="77777777" w:rsidR="00AF4667" w:rsidRPr="00BF1EB6" w:rsidRDefault="00AF466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29EE650" w14:textId="77777777" w:rsidR="00AF4667" w:rsidRPr="00BF1EB6" w:rsidRDefault="00AF466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4F6576A" w14:textId="77777777" w:rsidR="00AF4667" w:rsidRPr="00BF1EB6" w:rsidRDefault="00AF4667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39845ADF" w14:textId="77777777" w:rsidR="00AF4667" w:rsidRPr="00BF1EB6" w:rsidRDefault="00AF466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59EDCED" w14:textId="77777777" w:rsidR="00AF4667" w:rsidRPr="00BF1EB6" w:rsidRDefault="00AF466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A8E479D" w14:textId="77777777" w:rsidR="00AF4667" w:rsidRPr="00BF1EB6" w:rsidRDefault="00AF4667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1F5E31DF" w14:textId="77777777" w:rsidR="00AF4667" w:rsidRPr="00BF1EB6" w:rsidRDefault="00AF466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BABF7B3" w14:textId="77777777" w:rsidR="00AF4667" w:rsidRPr="00BF1EB6" w:rsidRDefault="00AF466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F4A7701" w14:textId="77777777" w:rsidR="00AF4667" w:rsidRPr="00BF1EB6" w:rsidRDefault="00AF466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6C42746" w14:textId="77777777" w:rsidR="00AF4667" w:rsidRPr="00BF1EB6" w:rsidRDefault="00AF466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E236DF7" w14:textId="77777777" w:rsidR="00AF4667" w:rsidRPr="00BF1EB6" w:rsidRDefault="00AF466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03E65C9" w14:textId="77777777" w:rsidR="00AF4667" w:rsidRPr="00BF1EB6" w:rsidRDefault="00AF466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F4667" w14:paraId="4E88EDE2" w14:textId="77777777" w:rsidTr="009F19BE">
        <w:tc>
          <w:tcPr>
            <w:tcW w:w="879" w:type="dxa"/>
          </w:tcPr>
          <w:p w14:paraId="47BAC7FF" w14:textId="77777777" w:rsidR="00AF4667" w:rsidRDefault="00AF4667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3976F08" w14:textId="77777777" w:rsidR="00AF4667" w:rsidRDefault="00AF4667" w:rsidP="009F19BE">
            <w:r>
              <w:rPr>
                <w:sz w:val="16"/>
                <w:szCs w:val="16"/>
              </w:rPr>
              <w:t>3054</w:t>
            </w:r>
          </w:p>
        </w:tc>
        <w:tc>
          <w:tcPr>
            <w:tcW w:w="517" w:type="dxa"/>
          </w:tcPr>
          <w:p w14:paraId="438B673D" w14:textId="77777777" w:rsidR="00AF4667" w:rsidRDefault="00AF4667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046720" w14:textId="77777777" w:rsidR="00AF4667" w:rsidRDefault="00AF4667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1F519E9" w14:textId="77777777" w:rsidR="00AF4667" w:rsidRDefault="00AF4667" w:rsidP="009F19BE">
            <w:r>
              <w:rPr>
                <w:sz w:val="16"/>
                <w:szCs w:val="16"/>
              </w:rPr>
              <w:t>CR to R19 38.101-1 to introduce extended bandwidth capability for PC2 2Tx and exclude 7MHz CBW</w:t>
            </w:r>
          </w:p>
        </w:tc>
        <w:tc>
          <w:tcPr>
            <w:tcW w:w="517" w:type="dxa"/>
          </w:tcPr>
          <w:p w14:paraId="32EFA69C" w14:textId="77777777" w:rsidR="00AF4667" w:rsidRDefault="00AF4667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D77389" w14:textId="77777777" w:rsidR="00AF4667" w:rsidRDefault="00AF4667" w:rsidP="009F19BE"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 w14:paraId="1A78167B" w14:textId="77777777" w:rsidR="00AF4667" w:rsidRDefault="00AF466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C0319A5" w14:textId="77777777" w:rsidR="00AF4667" w:rsidRDefault="00AF4667" w:rsidP="009F19BE">
            <w:r>
              <w:rPr>
                <w:sz w:val="16"/>
                <w:szCs w:val="16"/>
              </w:rPr>
              <w:t>R4-2520196</w:t>
            </w:r>
          </w:p>
        </w:tc>
        <w:tc>
          <w:tcPr>
            <w:tcW w:w="1597" w:type="dxa"/>
          </w:tcPr>
          <w:p w14:paraId="6DFB81D1" w14:textId="77777777" w:rsidR="00AF4667" w:rsidRDefault="00AF4667" w:rsidP="009F19BE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</w:tcPr>
          <w:p w14:paraId="64B01593" w14:textId="77777777" w:rsidR="00AF4667" w:rsidRDefault="00AF4667" w:rsidP="009F19BE">
            <w:r>
              <w:rPr>
                <w:sz w:val="16"/>
                <w:szCs w:val="16"/>
              </w:rPr>
              <w:t>NR_ENDC_RF_Ph4-Core</w:t>
            </w:r>
          </w:p>
        </w:tc>
        <w:tc>
          <w:tcPr>
            <w:tcW w:w="2323" w:type="dxa"/>
          </w:tcPr>
          <w:p w14:paraId="5238A2E9" w14:textId="77777777" w:rsidR="00AF4667" w:rsidRDefault="00AF4667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CE9DCF" w14:textId="77777777" w:rsidR="00AF4667" w:rsidRDefault="00AF4667" w:rsidP="009F19BE">
            <w:pPr>
              <w:rPr>
                <w:sz w:val="16"/>
                <w:szCs w:val="16"/>
              </w:rPr>
            </w:pPr>
          </w:p>
        </w:tc>
      </w:tr>
      <w:tr w:rsidR="00AF4667" w14:paraId="52DAAF0F" w14:textId="77777777" w:rsidTr="009F19BE">
        <w:tc>
          <w:tcPr>
            <w:tcW w:w="879" w:type="dxa"/>
          </w:tcPr>
          <w:p w14:paraId="761ACF37" w14:textId="77777777" w:rsidR="00AF4667" w:rsidRDefault="00AF4667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D8C6232" w14:textId="77777777" w:rsidR="00AF4667" w:rsidRDefault="00AF4667" w:rsidP="009F19BE">
            <w:r>
              <w:rPr>
                <w:sz w:val="16"/>
                <w:szCs w:val="16"/>
              </w:rPr>
              <w:t>3061</w:t>
            </w:r>
          </w:p>
        </w:tc>
        <w:tc>
          <w:tcPr>
            <w:tcW w:w="517" w:type="dxa"/>
          </w:tcPr>
          <w:p w14:paraId="0DA003B1" w14:textId="77777777" w:rsidR="00AF4667" w:rsidRDefault="00AF4667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BA4397" w14:textId="77777777" w:rsidR="00AF4667" w:rsidRDefault="00AF4667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ABFCABA" w14:textId="77777777" w:rsidR="00AF4667" w:rsidRDefault="00AF4667" w:rsidP="009F19BE">
            <w:r>
              <w:rPr>
                <w:sz w:val="16"/>
                <w:szCs w:val="16"/>
              </w:rPr>
              <w:t>(NR_ENDC_RF_Ph4-</w:t>
            </w:r>
            <w:proofErr w:type="gramStart"/>
            <w:r>
              <w:rPr>
                <w:sz w:val="16"/>
                <w:szCs w:val="16"/>
              </w:rPr>
              <w:t>Core)Correction</w:t>
            </w:r>
            <w:proofErr w:type="gramEnd"/>
            <w:r>
              <w:rPr>
                <w:sz w:val="16"/>
                <w:szCs w:val="16"/>
              </w:rPr>
              <w:t xml:space="preserve"> CR for 38.101-1 for Rel-19 HPUE</w:t>
            </w:r>
          </w:p>
        </w:tc>
        <w:tc>
          <w:tcPr>
            <w:tcW w:w="517" w:type="dxa"/>
          </w:tcPr>
          <w:p w14:paraId="0AD1175E" w14:textId="77777777" w:rsidR="00AF4667" w:rsidRDefault="00AF4667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7A23CE" w14:textId="77777777" w:rsidR="00AF4667" w:rsidRDefault="00AF4667" w:rsidP="009F19BE"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 w14:paraId="72BC4137" w14:textId="77777777" w:rsidR="00AF4667" w:rsidRDefault="00AF466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B1EE1B4" w14:textId="77777777" w:rsidR="00AF4667" w:rsidRDefault="00AF4667" w:rsidP="009F19BE">
            <w:r>
              <w:rPr>
                <w:sz w:val="16"/>
                <w:szCs w:val="16"/>
              </w:rPr>
              <w:t>R4-2520362</w:t>
            </w:r>
          </w:p>
        </w:tc>
        <w:tc>
          <w:tcPr>
            <w:tcW w:w="1597" w:type="dxa"/>
          </w:tcPr>
          <w:p w14:paraId="2AC580A5" w14:textId="77777777" w:rsidR="00AF4667" w:rsidRDefault="00AF4667" w:rsidP="009F19BE">
            <w:r>
              <w:rPr>
                <w:sz w:val="16"/>
                <w:szCs w:val="16"/>
              </w:rPr>
              <w:t>Samsung, Nokia</w:t>
            </w:r>
          </w:p>
        </w:tc>
        <w:tc>
          <w:tcPr>
            <w:tcW w:w="1122" w:type="dxa"/>
          </w:tcPr>
          <w:p w14:paraId="75E51401" w14:textId="77777777" w:rsidR="00AF4667" w:rsidRDefault="00AF4667" w:rsidP="009F19BE">
            <w:r>
              <w:rPr>
                <w:sz w:val="16"/>
                <w:szCs w:val="16"/>
              </w:rPr>
              <w:t>NR_ENDC_RF_Ph4-Core</w:t>
            </w:r>
          </w:p>
        </w:tc>
        <w:tc>
          <w:tcPr>
            <w:tcW w:w="2323" w:type="dxa"/>
          </w:tcPr>
          <w:p w14:paraId="703D50F0" w14:textId="77777777" w:rsidR="00AF4667" w:rsidRDefault="00AF4667" w:rsidP="009F19BE">
            <w:r>
              <w:rPr>
                <w:sz w:val="16"/>
                <w:szCs w:val="16"/>
              </w:rPr>
              <w:t>5.5A.2, 6.2L.3</w:t>
            </w:r>
          </w:p>
        </w:tc>
        <w:tc>
          <w:tcPr>
            <w:tcW w:w="998" w:type="dxa"/>
          </w:tcPr>
          <w:p w14:paraId="7B56FAA6" w14:textId="77777777" w:rsidR="00AF4667" w:rsidRDefault="00AF4667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38.521-1; TS/TR ... CR ... </w:t>
            </w:r>
          </w:p>
        </w:tc>
      </w:tr>
      <w:tr w:rsidR="00AF4667" w14:paraId="0C7AF9A4" w14:textId="77777777" w:rsidTr="009F19BE">
        <w:tc>
          <w:tcPr>
            <w:tcW w:w="879" w:type="dxa"/>
          </w:tcPr>
          <w:p w14:paraId="2A7ABCED" w14:textId="77777777" w:rsidR="00AF4667" w:rsidRDefault="00AF4667" w:rsidP="009F19BE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41AE87D8" w14:textId="77777777" w:rsidR="00AF4667" w:rsidRDefault="00AF4667" w:rsidP="009F19BE">
            <w:r>
              <w:rPr>
                <w:sz w:val="16"/>
                <w:szCs w:val="16"/>
              </w:rPr>
              <w:t>3071</w:t>
            </w:r>
          </w:p>
        </w:tc>
        <w:tc>
          <w:tcPr>
            <w:tcW w:w="517" w:type="dxa"/>
          </w:tcPr>
          <w:p w14:paraId="5F9E48B3" w14:textId="77777777" w:rsidR="00AF4667" w:rsidRDefault="00AF4667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57F60F" w14:textId="77777777" w:rsidR="00AF4667" w:rsidRDefault="00AF4667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7878108" w14:textId="77777777" w:rsidR="00AF4667" w:rsidRDefault="00AF4667" w:rsidP="009F19BE">
            <w:r>
              <w:rPr>
                <w:sz w:val="16"/>
                <w:szCs w:val="16"/>
              </w:rPr>
              <w:t>CR on open issues of MPR enhancement</w:t>
            </w:r>
          </w:p>
        </w:tc>
        <w:tc>
          <w:tcPr>
            <w:tcW w:w="517" w:type="dxa"/>
          </w:tcPr>
          <w:p w14:paraId="746DD2BD" w14:textId="77777777" w:rsidR="00AF4667" w:rsidRDefault="00AF4667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3A9DC3" w14:textId="77777777" w:rsidR="00AF4667" w:rsidRDefault="00AF4667" w:rsidP="009F19BE"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 w14:paraId="47C31A7B" w14:textId="77777777" w:rsidR="00AF4667" w:rsidRDefault="00AF466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2DBB5F4" w14:textId="77777777" w:rsidR="00AF4667" w:rsidRDefault="00AF4667" w:rsidP="009F19BE">
            <w:r>
              <w:rPr>
                <w:sz w:val="16"/>
                <w:szCs w:val="16"/>
              </w:rPr>
              <w:t>R4-2520577</w:t>
            </w:r>
          </w:p>
        </w:tc>
        <w:tc>
          <w:tcPr>
            <w:tcW w:w="1597" w:type="dxa"/>
          </w:tcPr>
          <w:p w14:paraId="61E0203D" w14:textId="77777777" w:rsidR="00AF4667" w:rsidRDefault="00AF4667" w:rsidP="009F19B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E41B2C0" w14:textId="77777777" w:rsidR="00AF4667" w:rsidRDefault="00AF4667" w:rsidP="009F19BE">
            <w:r>
              <w:rPr>
                <w:sz w:val="16"/>
                <w:szCs w:val="16"/>
              </w:rPr>
              <w:t>NR_ENDC_RF_Ph4-Core</w:t>
            </w:r>
          </w:p>
        </w:tc>
        <w:tc>
          <w:tcPr>
            <w:tcW w:w="2323" w:type="dxa"/>
          </w:tcPr>
          <w:p w14:paraId="697373D9" w14:textId="77777777" w:rsidR="00AF4667" w:rsidRDefault="00AF4667" w:rsidP="009F19BE">
            <w:r>
              <w:rPr>
                <w:sz w:val="16"/>
                <w:szCs w:val="16"/>
              </w:rPr>
              <w:t>6.2.2, 6.2A.2, 6.2A.2.1</w:t>
            </w:r>
          </w:p>
        </w:tc>
        <w:tc>
          <w:tcPr>
            <w:tcW w:w="998" w:type="dxa"/>
          </w:tcPr>
          <w:p w14:paraId="0D302EAA" w14:textId="77777777" w:rsidR="00AF4667" w:rsidRDefault="00AF4667" w:rsidP="009F19BE">
            <w:r>
              <w:rPr>
                <w:sz w:val="16"/>
                <w:szCs w:val="16"/>
              </w:rPr>
              <w:t>TS 38.521-1</w:t>
            </w:r>
          </w:p>
        </w:tc>
      </w:tr>
      <w:tr w:rsidR="00AF4667" w14:paraId="33731959" w14:textId="77777777" w:rsidTr="009F19BE">
        <w:tc>
          <w:tcPr>
            <w:tcW w:w="879" w:type="dxa"/>
          </w:tcPr>
          <w:p w14:paraId="64C7BFCC" w14:textId="77777777" w:rsidR="00AF4667" w:rsidRDefault="00AF4667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E15F04A" w14:textId="77777777" w:rsidR="00AF4667" w:rsidRDefault="00AF4667" w:rsidP="009F19BE">
            <w:r>
              <w:rPr>
                <w:sz w:val="16"/>
                <w:szCs w:val="16"/>
              </w:rPr>
              <w:t>3074</w:t>
            </w:r>
          </w:p>
        </w:tc>
        <w:tc>
          <w:tcPr>
            <w:tcW w:w="517" w:type="dxa"/>
          </w:tcPr>
          <w:p w14:paraId="0AB03867" w14:textId="77777777" w:rsidR="00AF4667" w:rsidRDefault="00AF4667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5708204" w14:textId="77777777" w:rsidR="00AF4667" w:rsidRDefault="00AF4667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8388893" w14:textId="77777777" w:rsidR="00AF4667" w:rsidRDefault="00AF4667" w:rsidP="009F19BE">
            <w:r>
              <w:rPr>
                <w:sz w:val="16"/>
                <w:szCs w:val="16"/>
              </w:rPr>
              <w:t>CR for 38.101-1 on enabling HPUE support for band combinations without HPUE applicability notes in clause 5</w:t>
            </w:r>
          </w:p>
        </w:tc>
        <w:tc>
          <w:tcPr>
            <w:tcW w:w="517" w:type="dxa"/>
          </w:tcPr>
          <w:p w14:paraId="5BDC6749" w14:textId="77777777" w:rsidR="00AF4667" w:rsidRDefault="00AF4667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734D56" w14:textId="77777777" w:rsidR="00AF4667" w:rsidRDefault="00AF4667" w:rsidP="009F19BE"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 w14:paraId="2F6AB2B6" w14:textId="77777777" w:rsidR="00AF4667" w:rsidRDefault="00AF466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B56BB1F" w14:textId="77777777" w:rsidR="00AF4667" w:rsidRDefault="00AF4667" w:rsidP="009F19BE">
            <w:r>
              <w:rPr>
                <w:sz w:val="16"/>
                <w:szCs w:val="16"/>
              </w:rPr>
              <w:t>R4-2522406</w:t>
            </w:r>
          </w:p>
        </w:tc>
        <w:tc>
          <w:tcPr>
            <w:tcW w:w="1597" w:type="dxa"/>
          </w:tcPr>
          <w:p w14:paraId="39556748" w14:textId="77777777" w:rsidR="00AF4667" w:rsidRDefault="00AF4667" w:rsidP="009F19BE">
            <w:r>
              <w:rPr>
                <w:sz w:val="16"/>
                <w:szCs w:val="16"/>
              </w:rPr>
              <w:t>Apple, Skyworks Solutions Inc.</w:t>
            </w:r>
          </w:p>
        </w:tc>
        <w:tc>
          <w:tcPr>
            <w:tcW w:w="1122" w:type="dxa"/>
          </w:tcPr>
          <w:p w14:paraId="1C6818E3" w14:textId="77777777" w:rsidR="00AF4667" w:rsidRDefault="00AF4667" w:rsidP="009F19BE">
            <w:r>
              <w:rPr>
                <w:sz w:val="16"/>
                <w:szCs w:val="16"/>
              </w:rPr>
              <w:t>NR_ENDC_RF_Ph4-Core</w:t>
            </w:r>
          </w:p>
        </w:tc>
        <w:tc>
          <w:tcPr>
            <w:tcW w:w="2323" w:type="dxa"/>
          </w:tcPr>
          <w:p w14:paraId="608F8D3C" w14:textId="77777777" w:rsidR="00AF4667" w:rsidRDefault="00AF4667" w:rsidP="009F19BE">
            <w:r>
              <w:rPr>
                <w:sz w:val="16"/>
                <w:szCs w:val="16"/>
              </w:rPr>
              <w:t>5.5A.3, 7.3A.1, 7.3A.2.3</w:t>
            </w:r>
          </w:p>
        </w:tc>
        <w:tc>
          <w:tcPr>
            <w:tcW w:w="998" w:type="dxa"/>
          </w:tcPr>
          <w:p w14:paraId="7E2A2FA7" w14:textId="77777777" w:rsidR="00AF4667" w:rsidRDefault="00AF4667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38.521-1; TS/TR ... CR ... </w:t>
            </w:r>
          </w:p>
        </w:tc>
      </w:tr>
      <w:tr w:rsidR="00AF4667" w14:paraId="073A5CD8" w14:textId="77777777" w:rsidTr="009F19BE">
        <w:tc>
          <w:tcPr>
            <w:tcW w:w="879" w:type="dxa"/>
          </w:tcPr>
          <w:p w14:paraId="61A03296" w14:textId="77777777" w:rsidR="00AF4667" w:rsidRDefault="00AF4667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9C19ABA" w14:textId="77777777" w:rsidR="00AF4667" w:rsidRDefault="00AF4667" w:rsidP="009F19BE">
            <w:r>
              <w:rPr>
                <w:sz w:val="16"/>
                <w:szCs w:val="16"/>
              </w:rPr>
              <w:t>3106</w:t>
            </w:r>
          </w:p>
        </w:tc>
        <w:tc>
          <w:tcPr>
            <w:tcW w:w="517" w:type="dxa"/>
          </w:tcPr>
          <w:p w14:paraId="7359C389" w14:textId="77777777" w:rsidR="00AF4667" w:rsidRDefault="00AF4667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AF432C" w14:textId="77777777" w:rsidR="00AF4667" w:rsidRDefault="00AF4667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FB0D81C" w14:textId="77777777" w:rsidR="00AF4667" w:rsidRDefault="00AF4667" w:rsidP="009F19BE">
            <w:r>
              <w:rPr>
                <w:sz w:val="16"/>
                <w:szCs w:val="16"/>
              </w:rPr>
              <w:t>(NR_ENDC_RF_Ph4) CR to TS 38.101-1: Corrections for UE RF enhancements</w:t>
            </w:r>
          </w:p>
        </w:tc>
        <w:tc>
          <w:tcPr>
            <w:tcW w:w="517" w:type="dxa"/>
          </w:tcPr>
          <w:p w14:paraId="7E5F7DF0" w14:textId="77777777" w:rsidR="00AF4667" w:rsidRDefault="00AF4667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6F633D" w14:textId="77777777" w:rsidR="00AF4667" w:rsidRDefault="00AF4667" w:rsidP="009F19BE"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 w14:paraId="3C3EE929" w14:textId="77777777" w:rsidR="00AF4667" w:rsidRDefault="00AF466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483A71B" w14:textId="77777777" w:rsidR="00AF4667" w:rsidRDefault="00AF4667" w:rsidP="009F19BE">
            <w:r>
              <w:rPr>
                <w:sz w:val="16"/>
                <w:szCs w:val="16"/>
              </w:rPr>
              <w:t>R4-2521262</w:t>
            </w:r>
          </w:p>
        </w:tc>
        <w:tc>
          <w:tcPr>
            <w:tcW w:w="1597" w:type="dxa"/>
          </w:tcPr>
          <w:p w14:paraId="59AE8F26" w14:textId="77777777" w:rsidR="00AF4667" w:rsidRDefault="00AF4667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18B68491" w14:textId="77777777" w:rsidR="00AF4667" w:rsidRDefault="00AF4667" w:rsidP="009F19BE">
            <w:r>
              <w:rPr>
                <w:sz w:val="16"/>
                <w:szCs w:val="16"/>
              </w:rPr>
              <w:t>NR_ENDC_RF_Ph4-Core</w:t>
            </w:r>
          </w:p>
        </w:tc>
        <w:tc>
          <w:tcPr>
            <w:tcW w:w="2323" w:type="dxa"/>
          </w:tcPr>
          <w:p w14:paraId="2D086766" w14:textId="77777777" w:rsidR="00AF4667" w:rsidRDefault="00AF4667" w:rsidP="009F19BE">
            <w:r>
              <w:rPr>
                <w:sz w:val="16"/>
                <w:szCs w:val="16"/>
              </w:rPr>
              <w:t>6.2.2, 6.2A.2.1, 6.2H.1.2, 6.4.2.3, 6.5.2.2, 6.5A.2.2.1, 6.5.2.4.1, 6.5A.2.4.1, 6.5.3.1, 6.5A.3.1</w:t>
            </w:r>
          </w:p>
        </w:tc>
        <w:tc>
          <w:tcPr>
            <w:tcW w:w="998" w:type="dxa"/>
          </w:tcPr>
          <w:p w14:paraId="36737ACA" w14:textId="77777777" w:rsidR="00AF4667" w:rsidRDefault="00AF4667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38.521-1; TS/TR ... CR ... </w:t>
            </w:r>
          </w:p>
        </w:tc>
      </w:tr>
      <w:tr w:rsidR="00AF4667" w14:paraId="7DB74780" w14:textId="77777777" w:rsidTr="009F19BE">
        <w:tc>
          <w:tcPr>
            <w:tcW w:w="879" w:type="dxa"/>
          </w:tcPr>
          <w:p w14:paraId="65088C8E" w14:textId="77777777" w:rsidR="00AF4667" w:rsidRDefault="00AF4667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405055F" w14:textId="77777777" w:rsidR="00AF4667" w:rsidRDefault="00AF4667" w:rsidP="009F19BE">
            <w:r>
              <w:rPr>
                <w:sz w:val="16"/>
                <w:szCs w:val="16"/>
              </w:rPr>
              <w:t>3112</w:t>
            </w:r>
          </w:p>
        </w:tc>
        <w:tc>
          <w:tcPr>
            <w:tcW w:w="517" w:type="dxa"/>
          </w:tcPr>
          <w:p w14:paraId="1FABC290" w14:textId="77777777" w:rsidR="00AF4667" w:rsidRDefault="00AF4667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53D8DE" w14:textId="77777777" w:rsidR="00AF4667" w:rsidRDefault="00AF4667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AB38C38" w14:textId="77777777" w:rsidR="00AF4667" w:rsidRDefault="00AF4667" w:rsidP="009F19BE">
            <w:r>
              <w:rPr>
                <w:sz w:val="16"/>
                <w:szCs w:val="16"/>
              </w:rPr>
              <w:t xml:space="preserve">CR for 38.101-1 Clarification on the requirement for </w:t>
            </w:r>
            <w:proofErr w:type="spellStart"/>
            <w:r>
              <w:rPr>
                <w:sz w:val="16"/>
                <w:szCs w:val="16"/>
              </w:rPr>
              <w:t>CA+TxD</w:t>
            </w:r>
            <w:proofErr w:type="spellEnd"/>
          </w:p>
        </w:tc>
        <w:tc>
          <w:tcPr>
            <w:tcW w:w="517" w:type="dxa"/>
          </w:tcPr>
          <w:p w14:paraId="55173CCC" w14:textId="77777777" w:rsidR="00AF4667" w:rsidRDefault="00AF4667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845312" w14:textId="77777777" w:rsidR="00AF4667" w:rsidRDefault="00AF4667" w:rsidP="009F19BE"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 w14:paraId="2A73C823" w14:textId="77777777" w:rsidR="00AF4667" w:rsidRDefault="00AF466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6D19E16" w14:textId="77777777" w:rsidR="00AF4667" w:rsidRDefault="00AF4667" w:rsidP="009F19BE">
            <w:r>
              <w:rPr>
                <w:sz w:val="16"/>
                <w:szCs w:val="16"/>
              </w:rPr>
              <w:t>R4-2521283</w:t>
            </w:r>
          </w:p>
        </w:tc>
        <w:tc>
          <w:tcPr>
            <w:tcW w:w="1597" w:type="dxa"/>
          </w:tcPr>
          <w:p w14:paraId="22AA94C0" w14:textId="77777777" w:rsidR="00AF4667" w:rsidRDefault="00AF4667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05194CAA" w14:textId="77777777" w:rsidR="00AF4667" w:rsidRDefault="00AF4667" w:rsidP="009F19BE">
            <w:r>
              <w:rPr>
                <w:sz w:val="16"/>
                <w:szCs w:val="16"/>
              </w:rPr>
              <w:t>NR_ENDC_RF_Ph4-Core</w:t>
            </w:r>
          </w:p>
        </w:tc>
        <w:tc>
          <w:tcPr>
            <w:tcW w:w="2323" w:type="dxa"/>
          </w:tcPr>
          <w:p w14:paraId="369ED11A" w14:textId="77777777" w:rsidR="00AF4667" w:rsidRDefault="00AF4667" w:rsidP="009F19BE">
            <w:r>
              <w:rPr>
                <w:sz w:val="16"/>
                <w:szCs w:val="16"/>
              </w:rPr>
              <w:t>4.3</w:t>
            </w:r>
          </w:p>
        </w:tc>
        <w:tc>
          <w:tcPr>
            <w:tcW w:w="998" w:type="dxa"/>
          </w:tcPr>
          <w:p w14:paraId="05C8A6E5" w14:textId="77777777" w:rsidR="00AF4667" w:rsidRDefault="00AF4667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TS38.521-1 ; TS/TR ... CR ... </w:t>
            </w:r>
          </w:p>
        </w:tc>
      </w:tr>
      <w:tr w:rsidR="00AF4667" w14:paraId="3D6B5E7F" w14:textId="77777777" w:rsidTr="009F19BE">
        <w:tc>
          <w:tcPr>
            <w:tcW w:w="879" w:type="dxa"/>
          </w:tcPr>
          <w:p w14:paraId="7B3EEF0F" w14:textId="77777777" w:rsidR="00AF4667" w:rsidRDefault="00AF4667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8661281" w14:textId="77777777" w:rsidR="00AF4667" w:rsidRDefault="00AF4667" w:rsidP="009F19BE">
            <w:r>
              <w:rPr>
                <w:sz w:val="16"/>
                <w:szCs w:val="16"/>
              </w:rPr>
              <w:t>3113</w:t>
            </w:r>
          </w:p>
        </w:tc>
        <w:tc>
          <w:tcPr>
            <w:tcW w:w="517" w:type="dxa"/>
          </w:tcPr>
          <w:p w14:paraId="3EE0A2AC" w14:textId="77777777" w:rsidR="00AF4667" w:rsidRDefault="00AF4667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CD8915" w14:textId="77777777" w:rsidR="00AF4667" w:rsidRDefault="00AF4667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A10DA59" w14:textId="77777777" w:rsidR="00AF4667" w:rsidRDefault="00AF4667" w:rsidP="009F19BE">
            <w:r>
              <w:rPr>
                <w:sz w:val="16"/>
                <w:szCs w:val="16"/>
              </w:rPr>
              <w:t>CR to TS38.101-1_Remove square bracket for the 3T6R IE</w:t>
            </w:r>
          </w:p>
        </w:tc>
        <w:tc>
          <w:tcPr>
            <w:tcW w:w="517" w:type="dxa"/>
          </w:tcPr>
          <w:p w14:paraId="03955B82" w14:textId="77777777" w:rsidR="00AF4667" w:rsidRDefault="00AF4667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E42F2B" w14:textId="77777777" w:rsidR="00AF4667" w:rsidRDefault="00AF4667" w:rsidP="009F19BE"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 w14:paraId="33F24D27" w14:textId="77777777" w:rsidR="00AF4667" w:rsidRDefault="00AF466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186A469" w14:textId="77777777" w:rsidR="00AF4667" w:rsidRDefault="00AF4667" w:rsidP="009F19BE">
            <w:r>
              <w:rPr>
                <w:sz w:val="16"/>
                <w:szCs w:val="16"/>
              </w:rPr>
              <w:t>R4-2521284</w:t>
            </w:r>
          </w:p>
        </w:tc>
        <w:tc>
          <w:tcPr>
            <w:tcW w:w="1597" w:type="dxa"/>
          </w:tcPr>
          <w:p w14:paraId="555E48C7" w14:textId="77777777" w:rsidR="00AF4667" w:rsidRDefault="00AF4667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1D1AE538" w14:textId="77777777" w:rsidR="00AF4667" w:rsidRDefault="00AF4667" w:rsidP="009F19BE">
            <w:r>
              <w:rPr>
                <w:sz w:val="16"/>
                <w:szCs w:val="16"/>
              </w:rPr>
              <w:t>NR_ENDC_RF_Ph4-Core</w:t>
            </w:r>
          </w:p>
        </w:tc>
        <w:tc>
          <w:tcPr>
            <w:tcW w:w="2323" w:type="dxa"/>
          </w:tcPr>
          <w:p w14:paraId="2BD8508A" w14:textId="77777777" w:rsidR="00AF4667" w:rsidRDefault="00AF4667" w:rsidP="009F19BE">
            <w:r>
              <w:rPr>
                <w:sz w:val="16"/>
                <w:szCs w:val="16"/>
              </w:rPr>
              <w:t>6.2.4</w:t>
            </w:r>
          </w:p>
        </w:tc>
        <w:tc>
          <w:tcPr>
            <w:tcW w:w="998" w:type="dxa"/>
          </w:tcPr>
          <w:p w14:paraId="249684A4" w14:textId="77777777" w:rsidR="00AF4667" w:rsidRDefault="00AF4667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F4667" w14:paraId="28C5BD42" w14:textId="77777777" w:rsidTr="009F19BE">
        <w:tc>
          <w:tcPr>
            <w:tcW w:w="879" w:type="dxa"/>
          </w:tcPr>
          <w:p w14:paraId="5B14FC96" w14:textId="77777777" w:rsidR="00AF4667" w:rsidRDefault="00AF4667" w:rsidP="009F19BE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4F2AE726" w14:textId="77777777" w:rsidR="00AF4667" w:rsidRDefault="00AF4667" w:rsidP="009F19BE">
            <w:r>
              <w:rPr>
                <w:sz w:val="16"/>
                <w:szCs w:val="16"/>
              </w:rPr>
              <w:t>0830</w:t>
            </w:r>
          </w:p>
        </w:tc>
        <w:tc>
          <w:tcPr>
            <w:tcW w:w="517" w:type="dxa"/>
          </w:tcPr>
          <w:p w14:paraId="3BF282C8" w14:textId="77777777" w:rsidR="00AF4667" w:rsidRDefault="00AF4667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9014A9" w14:textId="77777777" w:rsidR="00AF4667" w:rsidRDefault="00AF4667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F7587B6" w14:textId="77777777" w:rsidR="00AF4667" w:rsidRDefault="00AF4667" w:rsidP="009F19BE">
            <w:r>
              <w:rPr>
                <w:sz w:val="16"/>
                <w:szCs w:val="16"/>
              </w:rPr>
              <w:t>(NR_ENDC_RF_Ph4) CR to TS 38.101-2: Corrections for UE RF enhancements</w:t>
            </w:r>
          </w:p>
        </w:tc>
        <w:tc>
          <w:tcPr>
            <w:tcW w:w="517" w:type="dxa"/>
          </w:tcPr>
          <w:p w14:paraId="0AE435AD" w14:textId="77777777" w:rsidR="00AF4667" w:rsidRDefault="00AF4667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EBD854" w14:textId="77777777" w:rsidR="00AF4667" w:rsidRDefault="00AF4667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45D70E58" w14:textId="77777777" w:rsidR="00AF4667" w:rsidRDefault="00AF466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64E1B4F" w14:textId="77777777" w:rsidR="00AF4667" w:rsidRDefault="00AF4667" w:rsidP="009F19BE">
            <w:r>
              <w:rPr>
                <w:sz w:val="16"/>
                <w:szCs w:val="16"/>
              </w:rPr>
              <w:t>R4-2521263</w:t>
            </w:r>
          </w:p>
        </w:tc>
        <w:tc>
          <w:tcPr>
            <w:tcW w:w="1597" w:type="dxa"/>
          </w:tcPr>
          <w:p w14:paraId="5D7AA1A1" w14:textId="77777777" w:rsidR="00AF4667" w:rsidRDefault="00AF4667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449787F6" w14:textId="77777777" w:rsidR="00AF4667" w:rsidRDefault="00AF4667" w:rsidP="009F19BE">
            <w:r>
              <w:rPr>
                <w:sz w:val="16"/>
                <w:szCs w:val="16"/>
              </w:rPr>
              <w:t>NR_ENDC_RF_Ph4-Core</w:t>
            </w:r>
          </w:p>
        </w:tc>
        <w:tc>
          <w:tcPr>
            <w:tcW w:w="2323" w:type="dxa"/>
          </w:tcPr>
          <w:p w14:paraId="0447C67B" w14:textId="77777777" w:rsidR="00AF4667" w:rsidRDefault="00AF4667" w:rsidP="009F19BE">
            <w:r>
              <w:rPr>
                <w:sz w:val="16"/>
                <w:szCs w:val="16"/>
              </w:rPr>
              <w:t>6.2A.2.2.1, 6.2A.2.3, 6.2A.2.4.1</w:t>
            </w:r>
          </w:p>
        </w:tc>
        <w:tc>
          <w:tcPr>
            <w:tcW w:w="998" w:type="dxa"/>
          </w:tcPr>
          <w:p w14:paraId="5096158E" w14:textId="77777777" w:rsidR="00AF4667" w:rsidRDefault="00AF4667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38.521-2; TS/TR ... CR ... </w:t>
            </w:r>
          </w:p>
        </w:tc>
      </w:tr>
      <w:tr w:rsidR="00AF4667" w14:paraId="3903FD08" w14:textId="77777777" w:rsidTr="009F19BE">
        <w:tc>
          <w:tcPr>
            <w:tcW w:w="879" w:type="dxa"/>
          </w:tcPr>
          <w:p w14:paraId="44FA4A31" w14:textId="77777777" w:rsidR="00AF4667" w:rsidRDefault="00AF4667" w:rsidP="009F19B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0FD2300" w14:textId="77777777" w:rsidR="00AF4667" w:rsidRDefault="00AF4667" w:rsidP="009F19BE">
            <w:r>
              <w:rPr>
                <w:sz w:val="16"/>
                <w:szCs w:val="16"/>
              </w:rPr>
              <w:t>1451</w:t>
            </w:r>
          </w:p>
        </w:tc>
        <w:tc>
          <w:tcPr>
            <w:tcW w:w="517" w:type="dxa"/>
          </w:tcPr>
          <w:p w14:paraId="1A3491BE" w14:textId="77777777" w:rsidR="00AF4667" w:rsidRDefault="00AF4667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C7D839" w14:textId="77777777" w:rsidR="00AF4667" w:rsidRDefault="00AF4667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6BEF75F" w14:textId="77777777" w:rsidR="00AF4667" w:rsidRDefault="00AF4667" w:rsidP="009F19BE">
            <w:r>
              <w:rPr>
                <w:sz w:val="16"/>
                <w:szCs w:val="16"/>
              </w:rPr>
              <w:t>CR for 38.101-3 clause 6 changes of Rel.19 Inter-band EN-DC HPUE with 2Tx and 3Tx</w:t>
            </w:r>
          </w:p>
        </w:tc>
        <w:tc>
          <w:tcPr>
            <w:tcW w:w="517" w:type="dxa"/>
          </w:tcPr>
          <w:p w14:paraId="0724CA50" w14:textId="77777777" w:rsidR="00AF4667" w:rsidRDefault="00AF4667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720787" w14:textId="77777777" w:rsidR="00AF4667" w:rsidRDefault="00AF4667" w:rsidP="009F19BE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16977CD2" w14:textId="77777777" w:rsidR="00AF4667" w:rsidRDefault="00AF466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C9C2F4C" w14:textId="77777777" w:rsidR="00AF4667" w:rsidRDefault="00AF4667" w:rsidP="009F19BE">
            <w:r>
              <w:rPr>
                <w:sz w:val="16"/>
                <w:szCs w:val="16"/>
              </w:rPr>
              <w:t>R4-2520915</w:t>
            </w:r>
          </w:p>
        </w:tc>
        <w:tc>
          <w:tcPr>
            <w:tcW w:w="1597" w:type="dxa"/>
          </w:tcPr>
          <w:p w14:paraId="1ECF5A7E" w14:textId="77777777" w:rsidR="00AF4667" w:rsidRDefault="00AF4667" w:rsidP="009F19BE">
            <w:r>
              <w:rPr>
                <w:sz w:val="16"/>
                <w:szCs w:val="16"/>
              </w:rPr>
              <w:t>CHTTL, Murata, ZTE Corporation, Samsung, SGS Wireless</w:t>
            </w:r>
          </w:p>
        </w:tc>
        <w:tc>
          <w:tcPr>
            <w:tcW w:w="1122" w:type="dxa"/>
          </w:tcPr>
          <w:p w14:paraId="13CF4C1F" w14:textId="77777777" w:rsidR="00AF4667" w:rsidRDefault="00AF4667" w:rsidP="009F19BE">
            <w:r>
              <w:rPr>
                <w:sz w:val="16"/>
                <w:szCs w:val="16"/>
              </w:rPr>
              <w:t>NR_ENDC_RF_Ph4-Core</w:t>
            </w:r>
          </w:p>
        </w:tc>
        <w:tc>
          <w:tcPr>
            <w:tcW w:w="2323" w:type="dxa"/>
          </w:tcPr>
          <w:p w14:paraId="12A80B85" w14:textId="77777777" w:rsidR="00AF4667" w:rsidRDefault="00AF4667" w:rsidP="009F19BE">
            <w:r>
              <w:rPr>
                <w:sz w:val="16"/>
                <w:szCs w:val="16"/>
              </w:rPr>
              <w:t>6.2B.1.3, 6.2H.1.3, 6.2H.4.1.3, 6.2L.1.3, 6.2L.4.1.3</w:t>
            </w:r>
          </w:p>
        </w:tc>
        <w:tc>
          <w:tcPr>
            <w:tcW w:w="998" w:type="dxa"/>
          </w:tcPr>
          <w:p w14:paraId="53CEA104" w14:textId="77777777" w:rsidR="00AF4667" w:rsidRDefault="00AF4667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38.521-3; TS/TR ... CR ... </w:t>
            </w:r>
          </w:p>
        </w:tc>
      </w:tr>
      <w:tr w:rsidR="00AF4667" w14:paraId="54703F36" w14:textId="77777777" w:rsidTr="009F19BE">
        <w:tc>
          <w:tcPr>
            <w:tcW w:w="879" w:type="dxa"/>
          </w:tcPr>
          <w:p w14:paraId="690EE8EE" w14:textId="77777777" w:rsidR="00AF4667" w:rsidRDefault="00AF4667" w:rsidP="009F19B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C0AE82C" w14:textId="77777777" w:rsidR="00AF4667" w:rsidRDefault="00AF4667" w:rsidP="009F19BE">
            <w:r>
              <w:rPr>
                <w:sz w:val="16"/>
                <w:szCs w:val="16"/>
              </w:rPr>
              <w:t>1454</w:t>
            </w:r>
          </w:p>
        </w:tc>
        <w:tc>
          <w:tcPr>
            <w:tcW w:w="517" w:type="dxa"/>
          </w:tcPr>
          <w:p w14:paraId="4979C789" w14:textId="77777777" w:rsidR="00AF4667" w:rsidRDefault="00AF4667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FE8ADCE" w14:textId="77777777" w:rsidR="00AF4667" w:rsidRDefault="00AF4667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C60AC45" w14:textId="77777777" w:rsidR="00AF4667" w:rsidRDefault="00AF4667" w:rsidP="009F19BE">
            <w:r>
              <w:rPr>
                <w:sz w:val="16"/>
                <w:szCs w:val="16"/>
              </w:rPr>
              <w:t>CR on HPUE MSD requirements simplification for TS38.101-3</w:t>
            </w:r>
          </w:p>
        </w:tc>
        <w:tc>
          <w:tcPr>
            <w:tcW w:w="517" w:type="dxa"/>
          </w:tcPr>
          <w:p w14:paraId="23BDDD9C" w14:textId="77777777" w:rsidR="00AF4667" w:rsidRDefault="00AF4667" w:rsidP="009F19B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5EB7DF7" w14:textId="77777777" w:rsidR="00AF4667" w:rsidRDefault="00AF4667" w:rsidP="009F19BE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764C53D4" w14:textId="77777777" w:rsidR="00AF4667" w:rsidRDefault="00AF466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938E9D1" w14:textId="77777777" w:rsidR="00AF4667" w:rsidRDefault="00AF4667" w:rsidP="009F19BE">
            <w:r>
              <w:rPr>
                <w:sz w:val="16"/>
                <w:szCs w:val="16"/>
              </w:rPr>
              <w:t>R4-2523205</w:t>
            </w:r>
          </w:p>
        </w:tc>
        <w:tc>
          <w:tcPr>
            <w:tcW w:w="1597" w:type="dxa"/>
          </w:tcPr>
          <w:p w14:paraId="476EF63B" w14:textId="77777777" w:rsidR="00AF4667" w:rsidRDefault="00AF4667" w:rsidP="009F19BE">
            <w:proofErr w:type="gramStart"/>
            <w:r>
              <w:rPr>
                <w:sz w:val="16"/>
                <w:szCs w:val="16"/>
              </w:rPr>
              <w:t>Qualcomm,  Skyworks</w:t>
            </w:r>
            <w:proofErr w:type="gramEnd"/>
            <w:r>
              <w:rPr>
                <w:sz w:val="16"/>
                <w:szCs w:val="16"/>
              </w:rPr>
              <w:t xml:space="preserve"> Solutions, Inc., LG Electronics, ZTE, Murata Manufacturing Co Ltd., Nokia, Samsung, Apple</w:t>
            </w:r>
          </w:p>
        </w:tc>
        <w:tc>
          <w:tcPr>
            <w:tcW w:w="1122" w:type="dxa"/>
          </w:tcPr>
          <w:p w14:paraId="06E90037" w14:textId="77777777" w:rsidR="00AF4667" w:rsidRDefault="00AF4667" w:rsidP="009F19BE">
            <w:r>
              <w:rPr>
                <w:sz w:val="16"/>
                <w:szCs w:val="16"/>
              </w:rPr>
              <w:t>NR_ENDC_RF_Ph4-Core</w:t>
            </w:r>
          </w:p>
        </w:tc>
        <w:tc>
          <w:tcPr>
            <w:tcW w:w="2323" w:type="dxa"/>
          </w:tcPr>
          <w:p w14:paraId="33B9FC19" w14:textId="77777777" w:rsidR="00AF4667" w:rsidRDefault="00AF4667" w:rsidP="009F19BE">
            <w:r>
              <w:rPr>
                <w:sz w:val="16"/>
                <w:szCs w:val="16"/>
              </w:rPr>
              <w:t>7.3B.2.3</w:t>
            </w:r>
          </w:p>
        </w:tc>
        <w:tc>
          <w:tcPr>
            <w:tcW w:w="998" w:type="dxa"/>
          </w:tcPr>
          <w:p w14:paraId="010914D1" w14:textId="77777777" w:rsidR="00AF4667" w:rsidRDefault="00AF4667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TS 38.521-1; TS/TR ... CR ... </w:t>
            </w:r>
          </w:p>
        </w:tc>
      </w:tr>
    </w:tbl>
    <w:p w14:paraId="2B443FE6" w14:textId="77777777" w:rsidR="00F73011" w:rsidRDefault="00F73011" w:rsidP="00F73011">
      <w:pPr>
        <w:rPr>
          <w:rFonts w:eastAsiaTheme="minorEastAsia"/>
        </w:rPr>
      </w:pPr>
    </w:p>
    <w:p w14:paraId="74542854" w14:textId="19D891CC" w:rsidR="00F73011" w:rsidRPr="00ED506F" w:rsidRDefault="00ED506F" w:rsidP="00ED506F">
      <w:pPr>
        <w:pStyle w:val="Heading1"/>
        <w:rPr>
          <w:rFonts w:hint="eastAsia"/>
          <w:sz w:val="20"/>
        </w:rPr>
      </w:pPr>
      <w:r>
        <w:t>9.10.1.6</w:t>
      </w:r>
      <w:r>
        <w:tab/>
        <w:t>Core part: Introduction of new NR NTN bands to support the Extended L-band (UL 1668-1675MHz, DL 1518-1525MHz) and the combined MSS L-band and Extended L-band ranges (UL 1626.5-1660.5 MHz and 1668-1675 MHz, DL 1518-1559 MHz)</w:t>
      </w:r>
      <w:r>
        <w:rPr>
          <w:rFonts w:eastAsiaTheme="minorEastAsia" w:hint="eastAsia"/>
        </w:rPr>
        <w:t xml:space="preserve"> </w:t>
      </w:r>
      <w:r w:rsidRPr="00ED506F">
        <w:rPr>
          <w:sz w:val="20"/>
        </w:rPr>
        <w:t>[RAN4 WI: NR_NTN_combinedLband-Core]</w:t>
      </w:r>
    </w:p>
    <w:p w14:paraId="5B9C0D2F" w14:textId="18AF90DF" w:rsidR="00F73011" w:rsidRDefault="00ED506F" w:rsidP="00F73011">
      <w:pPr>
        <w:rPr>
          <w:rFonts w:ascii="Arial" w:eastAsiaTheme="minorEastAsia" w:hAnsi="Arial" w:cs="Arial"/>
          <w:b/>
          <w:sz w:val="24"/>
          <w:szCs w:val="24"/>
        </w:rPr>
      </w:pPr>
      <w:r w:rsidRPr="00ED506F">
        <w:rPr>
          <w:rFonts w:ascii="Arial" w:eastAsiaTheme="minorEastAsia" w:hAnsi="Arial" w:cs="Arial"/>
          <w:b/>
          <w:sz w:val="24"/>
          <w:szCs w:val="24"/>
        </w:rPr>
        <w:t>RP-253630</w:t>
      </w:r>
      <w:r w:rsidRPr="00ED506F">
        <w:rPr>
          <w:rFonts w:ascii="Arial" w:eastAsiaTheme="minorEastAsia" w:hAnsi="Arial" w:cs="Arial"/>
          <w:b/>
          <w:sz w:val="24"/>
          <w:szCs w:val="24"/>
        </w:rPr>
        <w:tab/>
        <w:t>RAN4 CRs to NR_NTN_combinedLband-Core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D506F" w:rsidRPr="004E535C" w14:paraId="40B357CF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60F0AC7" w14:textId="77777777" w:rsidR="00ED506F" w:rsidRPr="00BF1EB6" w:rsidRDefault="00ED506F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A1D6C54" w14:textId="77777777" w:rsidR="00ED506F" w:rsidRPr="00BF1EB6" w:rsidRDefault="00ED506F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5D1AC0F" w14:textId="77777777" w:rsidR="00ED506F" w:rsidRPr="00BF1EB6" w:rsidRDefault="00ED506F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7C27140" w14:textId="77777777" w:rsidR="00ED506F" w:rsidRPr="00BF1EB6" w:rsidRDefault="00ED506F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697F67C2" w14:textId="77777777" w:rsidR="00ED506F" w:rsidRPr="00BF1EB6" w:rsidRDefault="00ED506F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7BC7091" w14:textId="77777777" w:rsidR="00ED506F" w:rsidRPr="00BF1EB6" w:rsidRDefault="00ED506F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374483" w14:textId="77777777" w:rsidR="00ED506F" w:rsidRPr="00BF1EB6" w:rsidRDefault="00ED506F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2A4C4DA0" w14:textId="77777777" w:rsidR="00ED506F" w:rsidRPr="00BF1EB6" w:rsidRDefault="00ED506F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C4ACCAA" w14:textId="77777777" w:rsidR="00ED506F" w:rsidRPr="00BF1EB6" w:rsidRDefault="00ED506F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C9A71EB" w14:textId="77777777" w:rsidR="00ED506F" w:rsidRPr="00BF1EB6" w:rsidRDefault="00ED506F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C112E3E" w14:textId="77777777" w:rsidR="00ED506F" w:rsidRPr="00BF1EB6" w:rsidRDefault="00ED506F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A27F3B0" w14:textId="77777777" w:rsidR="00ED506F" w:rsidRPr="00BF1EB6" w:rsidRDefault="00ED506F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9BC87D2" w14:textId="77777777" w:rsidR="00ED506F" w:rsidRPr="00BF1EB6" w:rsidRDefault="00ED506F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D506F" w14:paraId="24DDD6DC" w14:textId="77777777" w:rsidTr="009F19BE">
        <w:tc>
          <w:tcPr>
            <w:tcW w:w="879" w:type="dxa"/>
          </w:tcPr>
          <w:p w14:paraId="3B3C75D8" w14:textId="77777777" w:rsidR="00ED506F" w:rsidRDefault="00ED506F" w:rsidP="009F19B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1981AA8D" w14:textId="77777777" w:rsidR="00ED506F" w:rsidRDefault="00ED506F" w:rsidP="009F19BE">
            <w:r>
              <w:rPr>
                <w:sz w:val="16"/>
                <w:szCs w:val="16"/>
              </w:rPr>
              <w:t>0231</w:t>
            </w:r>
          </w:p>
        </w:tc>
        <w:tc>
          <w:tcPr>
            <w:tcW w:w="517" w:type="dxa"/>
          </w:tcPr>
          <w:p w14:paraId="1E7896DA" w14:textId="77777777" w:rsidR="00ED506F" w:rsidRDefault="00ED506F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33FE272" w14:textId="77777777" w:rsidR="00ED506F" w:rsidRDefault="00ED506F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4DEDA33" w14:textId="77777777" w:rsidR="00ED506F" w:rsidRDefault="00ED506F" w:rsidP="009F19BE">
            <w:r>
              <w:rPr>
                <w:sz w:val="16"/>
                <w:szCs w:val="16"/>
              </w:rPr>
              <w:t>Correction of the NTN NR band n250 UL configuration for REFSENS testing</w:t>
            </w:r>
          </w:p>
        </w:tc>
        <w:tc>
          <w:tcPr>
            <w:tcW w:w="517" w:type="dxa"/>
          </w:tcPr>
          <w:p w14:paraId="4465A580" w14:textId="77777777" w:rsidR="00ED506F" w:rsidRDefault="00ED506F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8B0A93" w14:textId="77777777" w:rsidR="00ED506F" w:rsidRDefault="00ED506F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13217289" w14:textId="77777777" w:rsidR="00ED506F" w:rsidRDefault="00ED506F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533B00A" w14:textId="77777777" w:rsidR="00ED506F" w:rsidRDefault="00ED506F" w:rsidP="009F19BE">
            <w:r>
              <w:rPr>
                <w:sz w:val="16"/>
                <w:szCs w:val="16"/>
              </w:rPr>
              <w:t>R4-2522392</w:t>
            </w:r>
          </w:p>
        </w:tc>
        <w:tc>
          <w:tcPr>
            <w:tcW w:w="1597" w:type="dxa"/>
          </w:tcPr>
          <w:p w14:paraId="2AF520F0" w14:textId="77777777" w:rsidR="00ED506F" w:rsidRDefault="00ED506F" w:rsidP="009F19B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18FD5E99" w14:textId="77777777" w:rsidR="00ED506F" w:rsidRDefault="00ED506F" w:rsidP="009F19BE">
            <w:proofErr w:type="spellStart"/>
            <w:r>
              <w:rPr>
                <w:sz w:val="16"/>
                <w:szCs w:val="16"/>
              </w:rPr>
              <w:t>NR_NTN_combinedLband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4B22CB07" w14:textId="77777777" w:rsidR="00ED506F" w:rsidRDefault="00ED506F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D3B545" w14:textId="77777777" w:rsidR="00ED506F" w:rsidRDefault="00ED506F" w:rsidP="009F19BE">
            <w:pPr>
              <w:rPr>
                <w:sz w:val="16"/>
                <w:szCs w:val="16"/>
              </w:rPr>
            </w:pPr>
          </w:p>
        </w:tc>
      </w:tr>
      <w:tr w:rsidR="00ED506F" w14:paraId="6C4CE1D8" w14:textId="77777777" w:rsidTr="009F19BE">
        <w:tc>
          <w:tcPr>
            <w:tcW w:w="879" w:type="dxa"/>
          </w:tcPr>
          <w:p w14:paraId="6D8871A3" w14:textId="77777777" w:rsidR="00ED506F" w:rsidRDefault="00ED506F" w:rsidP="009F19B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267C7181" w14:textId="77777777" w:rsidR="00ED506F" w:rsidRDefault="00ED506F" w:rsidP="009F19BE">
            <w:r>
              <w:rPr>
                <w:sz w:val="16"/>
                <w:szCs w:val="16"/>
              </w:rPr>
              <w:t>0232</w:t>
            </w:r>
          </w:p>
        </w:tc>
        <w:tc>
          <w:tcPr>
            <w:tcW w:w="517" w:type="dxa"/>
          </w:tcPr>
          <w:p w14:paraId="0F1B1BF0" w14:textId="77777777" w:rsidR="00ED506F" w:rsidRDefault="00ED506F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0B70E6" w14:textId="77777777" w:rsidR="00ED506F" w:rsidRDefault="00ED506F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7F6EF90" w14:textId="77777777" w:rsidR="00ED506F" w:rsidRDefault="00ED506F" w:rsidP="009F19BE">
            <w:r>
              <w:rPr>
                <w:sz w:val="16"/>
                <w:szCs w:val="16"/>
              </w:rPr>
              <w:t>Correction of the emission level definitions in NS_09N associated with NTN NR bands n250 and n253</w:t>
            </w:r>
          </w:p>
        </w:tc>
        <w:tc>
          <w:tcPr>
            <w:tcW w:w="517" w:type="dxa"/>
          </w:tcPr>
          <w:p w14:paraId="17513025" w14:textId="77777777" w:rsidR="00ED506F" w:rsidRDefault="00ED506F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B0C433" w14:textId="77777777" w:rsidR="00ED506F" w:rsidRDefault="00ED506F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38639A51" w14:textId="77777777" w:rsidR="00ED506F" w:rsidRDefault="00ED506F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023DB55" w14:textId="77777777" w:rsidR="00ED506F" w:rsidRDefault="00ED506F" w:rsidP="009F19BE">
            <w:r>
              <w:rPr>
                <w:sz w:val="16"/>
                <w:szCs w:val="16"/>
              </w:rPr>
              <w:t>R4-2520570</w:t>
            </w:r>
          </w:p>
        </w:tc>
        <w:tc>
          <w:tcPr>
            <w:tcW w:w="1597" w:type="dxa"/>
          </w:tcPr>
          <w:p w14:paraId="5AA237C6" w14:textId="77777777" w:rsidR="00ED506F" w:rsidRDefault="00ED506F" w:rsidP="009F19B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1C42965A" w14:textId="77777777" w:rsidR="00ED506F" w:rsidRDefault="00ED506F" w:rsidP="009F19BE">
            <w:proofErr w:type="spellStart"/>
            <w:r>
              <w:rPr>
                <w:sz w:val="16"/>
                <w:szCs w:val="16"/>
              </w:rPr>
              <w:t>NR_NTN_combinedLband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418EB1FE" w14:textId="77777777" w:rsidR="00ED506F" w:rsidRDefault="00ED506F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4F3910" w14:textId="77777777" w:rsidR="00ED506F" w:rsidRDefault="00ED506F" w:rsidP="009F19BE">
            <w:pPr>
              <w:rPr>
                <w:sz w:val="16"/>
                <w:szCs w:val="16"/>
              </w:rPr>
            </w:pPr>
          </w:p>
        </w:tc>
      </w:tr>
      <w:tr w:rsidR="00ED506F" w14:paraId="24C7F9F8" w14:textId="77777777" w:rsidTr="009F19BE">
        <w:tc>
          <w:tcPr>
            <w:tcW w:w="879" w:type="dxa"/>
          </w:tcPr>
          <w:p w14:paraId="5C80FCCD" w14:textId="77777777" w:rsidR="00ED506F" w:rsidRDefault="00ED506F" w:rsidP="009F19BE"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 w14:paraId="5B6F1C83" w14:textId="77777777" w:rsidR="00ED506F" w:rsidRDefault="00ED506F" w:rsidP="009F19BE">
            <w:r>
              <w:rPr>
                <w:sz w:val="16"/>
                <w:szCs w:val="16"/>
              </w:rPr>
              <w:t>0043</w:t>
            </w:r>
          </w:p>
        </w:tc>
        <w:tc>
          <w:tcPr>
            <w:tcW w:w="517" w:type="dxa"/>
          </w:tcPr>
          <w:p w14:paraId="50A5B7D6" w14:textId="77777777" w:rsidR="00ED506F" w:rsidRDefault="00ED506F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8A7C51" w14:textId="77777777" w:rsidR="00ED506F" w:rsidRDefault="00ED506F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BCFCE4B" w14:textId="77777777" w:rsidR="00ED506F" w:rsidRDefault="00ED506F" w:rsidP="009F19BE">
            <w:r>
              <w:rPr>
                <w:sz w:val="16"/>
                <w:szCs w:val="16"/>
              </w:rPr>
              <w:t>Addition of power back-off simulation results for the NTN L-bands</w:t>
            </w:r>
          </w:p>
        </w:tc>
        <w:tc>
          <w:tcPr>
            <w:tcW w:w="517" w:type="dxa"/>
          </w:tcPr>
          <w:p w14:paraId="4E2A0D28" w14:textId="77777777" w:rsidR="00ED506F" w:rsidRDefault="00ED506F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478AC7" w14:textId="77777777" w:rsidR="00ED506F" w:rsidRDefault="00ED506F" w:rsidP="009F19BE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59A3C690" w14:textId="77777777" w:rsidR="00ED506F" w:rsidRDefault="00ED506F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B056D15" w14:textId="77777777" w:rsidR="00ED506F" w:rsidRDefault="00ED506F" w:rsidP="009F19BE">
            <w:r>
              <w:rPr>
                <w:sz w:val="16"/>
                <w:szCs w:val="16"/>
              </w:rPr>
              <w:t>R4-2520569</w:t>
            </w:r>
          </w:p>
        </w:tc>
        <w:tc>
          <w:tcPr>
            <w:tcW w:w="1597" w:type="dxa"/>
          </w:tcPr>
          <w:p w14:paraId="1A36B89D" w14:textId="77777777" w:rsidR="00ED506F" w:rsidRDefault="00ED506F" w:rsidP="009F19BE">
            <w:r>
              <w:rPr>
                <w:sz w:val="16"/>
                <w:szCs w:val="16"/>
              </w:rPr>
              <w:t>Apple, Qualcomm</w:t>
            </w:r>
          </w:p>
        </w:tc>
        <w:tc>
          <w:tcPr>
            <w:tcW w:w="1122" w:type="dxa"/>
          </w:tcPr>
          <w:p w14:paraId="40552DC9" w14:textId="77777777" w:rsidR="00ED506F" w:rsidRDefault="00ED506F" w:rsidP="009F19BE">
            <w:proofErr w:type="spellStart"/>
            <w:r>
              <w:rPr>
                <w:sz w:val="16"/>
                <w:szCs w:val="16"/>
              </w:rPr>
              <w:t>NR_NTN_combinedLband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1ECA4E30" w14:textId="77777777" w:rsidR="00ED506F" w:rsidRDefault="00ED506F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265CEE" w14:textId="77777777" w:rsidR="00ED506F" w:rsidRDefault="00ED506F" w:rsidP="009F19BE">
            <w:pPr>
              <w:rPr>
                <w:sz w:val="16"/>
                <w:szCs w:val="16"/>
              </w:rPr>
            </w:pPr>
          </w:p>
        </w:tc>
      </w:tr>
    </w:tbl>
    <w:p w14:paraId="7466AFA2" w14:textId="77777777" w:rsidR="00F73011" w:rsidRDefault="00F73011" w:rsidP="00F73011">
      <w:pPr>
        <w:rPr>
          <w:rFonts w:eastAsiaTheme="minorEastAsia"/>
        </w:rPr>
      </w:pPr>
    </w:p>
    <w:p w14:paraId="226CDEC7" w14:textId="566050E6" w:rsidR="00F73011" w:rsidRPr="00F73011" w:rsidRDefault="00152024" w:rsidP="00F73011">
      <w:pPr>
        <w:pStyle w:val="Heading1"/>
        <w:rPr>
          <w:rFonts w:hint="eastAsia"/>
        </w:rPr>
      </w:pPr>
      <w:r w:rsidRPr="00152024">
        <w:t>9.10.1.7</w:t>
      </w:r>
      <w:r w:rsidRPr="00152024">
        <w:tab/>
        <w:t xml:space="preserve">Core part: Introduction of Ku bands for NR NTN </w:t>
      </w:r>
      <w:r w:rsidRPr="00152024">
        <w:rPr>
          <w:sz w:val="20"/>
        </w:rPr>
        <w:t xml:space="preserve">[RAN4 WI: </w:t>
      </w:r>
      <w:proofErr w:type="spellStart"/>
      <w:r w:rsidRPr="00152024">
        <w:rPr>
          <w:sz w:val="20"/>
        </w:rPr>
        <w:t>NR_NTN_Ku_bands</w:t>
      </w:r>
      <w:proofErr w:type="spellEnd"/>
      <w:r w:rsidRPr="00152024">
        <w:rPr>
          <w:sz w:val="20"/>
        </w:rPr>
        <w:t>-Core]</w:t>
      </w:r>
    </w:p>
    <w:p w14:paraId="50DBD356" w14:textId="447581DD" w:rsidR="00152024" w:rsidRDefault="00152024" w:rsidP="00F73011">
      <w:pPr>
        <w:rPr>
          <w:rFonts w:ascii="Arial" w:eastAsiaTheme="minorEastAsia" w:hAnsi="Arial" w:cs="Arial"/>
          <w:b/>
          <w:sz w:val="24"/>
          <w:szCs w:val="24"/>
        </w:rPr>
      </w:pPr>
      <w:r w:rsidRPr="00152024">
        <w:rPr>
          <w:rFonts w:ascii="Arial" w:eastAsiaTheme="minorEastAsia" w:hAnsi="Arial" w:cs="Arial"/>
          <w:b/>
          <w:sz w:val="24"/>
          <w:szCs w:val="24"/>
        </w:rPr>
        <w:t>RP-253631</w:t>
      </w:r>
      <w:r w:rsidRPr="00152024">
        <w:rPr>
          <w:rFonts w:ascii="Arial" w:eastAsiaTheme="minorEastAsia" w:hAnsi="Arial" w:cs="Arial"/>
          <w:b/>
          <w:sz w:val="24"/>
          <w:szCs w:val="24"/>
        </w:rPr>
        <w:tab/>
        <w:t>RAN4 CRs to NR_NTN_Ku_bands-Core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52024" w:rsidRPr="004E535C" w14:paraId="31542CF0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E51231A" w14:textId="77777777" w:rsidR="00152024" w:rsidRPr="00BF1EB6" w:rsidRDefault="00152024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9BC9D19" w14:textId="77777777" w:rsidR="00152024" w:rsidRPr="00BF1EB6" w:rsidRDefault="00152024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3E39D47" w14:textId="77777777" w:rsidR="00152024" w:rsidRPr="00BF1EB6" w:rsidRDefault="00152024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E15746D" w14:textId="77777777" w:rsidR="00152024" w:rsidRPr="00BF1EB6" w:rsidRDefault="00152024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382045F3" w14:textId="77777777" w:rsidR="00152024" w:rsidRPr="00BF1EB6" w:rsidRDefault="00152024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92858A3" w14:textId="77777777" w:rsidR="00152024" w:rsidRPr="00BF1EB6" w:rsidRDefault="00152024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BDD4B7E" w14:textId="77777777" w:rsidR="00152024" w:rsidRPr="00BF1EB6" w:rsidRDefault="00152024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3A5F84A" w14:textId="77777777" w:rsidR="00152024" w:rsidRPr="00BF1EB6" w:rsidRDefault="00152024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1330EB7" w14:textId="77777777" w:rsidR="00152024" w:rsidRPr="00BF1EB6" w:rsidRDefault="00152024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EC86888" w14:textId="77777777" w:rsidR="00152024" w:rsidRPr="00BF1EB6" w:rsidRDefault="00152024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95F1287" w14:textId="77777777" w:rsidR="00152024" w:rsidRPr="00BF1EB6" w:rsidRDefault="00152024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F56BF2D" w14:textId="77777777" w:rsidR="00152024" w:rsidRPr="00BF1EB6" w:rsidRDefault="00152024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DF0FE2F" w14:textId="77777777" w:rsidR="00152024" w:rsidRPr="00BF1EB6" w:rsidRDefault="00152024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52024" w14:paraId="6C2C738F" w14:textId="77777777" w:rsidTr="009F19BE">
        <w:tc>
          <w:tcPr>
            <w:tcW w:w="879" w:type="dxa"/>
          </w:tcPr>
          <w:p w14:paraId="054CC131" w14:textId="77777777" w:rsidR="00152024" w:rsidRDefault="00152024" w:rsidP="009F19B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6C9C2BA5" w14:textId="77777777" w:rsidR="00152024" w:rsidRDefault="00152024" w:rsidP="009F19BE">
            <w:r>
              <w:rPr>
                <w:sz w:val="16"/>
                <w:szCs w:val="16"/>
              </w:rPr>
              <w:t>0217</w:t>
            </w:r>
          </w:p>
        </w:tc>
        <w:tc>
          <w:tcPr>
            <w:tcW w:w="517" w:type="dxa"/>
          </w:tcPr>
          <w:p w14:paraId="3E4357A5" w14:textId="77777777" w:rsidR="00152024" w:rsidRDefault="00152024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8634C7" w14:textId="77777777" w:rsidR="00152024" w:rsidRDefault="00152024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FA375FC" w14:textId="77777777" w:rsidR="00152024" w:rsidRDefault="00152024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NR_NTN_Ku_bands</w:t>
            </w:r>
            <w:proofErr w:type="spellEnd"/>
            <w:r>
              <w:rPr>
                <w:sz w:val="16"/>
                <w:szCs w:val="16"/>
              </w:rPr>
              <w:t>-</w:t>
            </w:r>
            <w:proofErr w:type="gramStart"/>
            <w:r>
              <w:rPr>
                <w:sz w:val="16"/>
                <w:szCs w:val="16"/>
              </w:rPr>
              <w:t>Core)CR</w:t>
            </w:r>
            <w:proofErr w:type="gramEnd"/>
            <w:r>
              <w:rPr>
                <w:sz w:val="16"/>
                <w:szCs w:val="16"/>
              </w:rPr>
              <w:t xml:space="preserve"> for 38.101-5, On FR1-NTN frequency range for NR NTN Ku band</w:t>
            </w:r>
          </w:p>
        </w:tc>
        <w:tc>
          <w:tcPr>
            <w:tcW w:w="517" w:type="dxa"/>
          </w:tcPr>
          <w:p w14:paraId="0CF20729" w14:textId="77777777" w:rsidR="00152024" w:rsidRDefault="00152024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0975BA" w14:textId="77777777" w:rsidR="00152024" w:rsidRDefault="00152024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51F6457F" w14:textId="77777777" w:rsidR="00152024" w:rsidRDefault="00152024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FD50CAC" w14:textId="77777777" w:rsidR="00152024" w:rsidRDefault="00152024" w:rsidP="009F19BE">
            <w:r>
              <w:rPr>
                <w:sz w:val="16"/>
                <w:szCs w:val="16"/>
              </w:rPr>
              <w:t>R4-2520057</w:t>
            </w:r>
          </w:p>
        </w:tc>
        <w:tc>
          <w:tcPr>
            <w:tcW w:w="1597" w:type="dxa"/>
          </w:tcPr>
          <w:p w14:paraId="5B542622" w14:textId="77777777" w:rsidR="00152024" w:rsidRDefault="00152024" w:rsidP="009F19B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4647C5BC" w14:textId="77777777" w:rsidR="00152024" w:rsidRDefault="00152024" w:rsidP="009F19BE">
            <w:proofErr w:type="spellStart"/>
            <w:r>
              <w:rPr>
                <w:sz w:val="16"/>
                <w:szCs w:val="16"/>
              </w:rPr>
              <w:t>NR_NTN_Ku_bands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4A799FE7" w14:textId="77777777" w:rsidR="00152024" w:rsidRDefault="00152024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F83C42" w14:textId="77777777" w:rsidR="00152024" w:rsidRDefault="00152024" w:rsidP="009F19BE">
            <w:pPr>
              <w:rPr>
                <w:sz w:val="16"/>
                <w:szCs w:val="16"/>
              </w:rPr>
            </w:pPr>
          </w:p>
        </w:tc>
      </w:tr>
      <w:tr w:rsidR="00152024" w14:paraId="48939FA2" w14:textId="77777777" w:rsidTr="009F19BE">
        <w:tc>
          <w:tcPr>
            <w:tcW w:w="879" w:type="dxa"/>
          </w:tcPr>
          <w:p w14:paraId="005A2F03" w14:textId="77777777" w:rsidR="00152024" w:rsidRDefault="00152024" w:rsidP="009F19B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1ECA3586" w14:textId="77777777" w:rsidR="00152024" w:rsidRDefault="00152024" w:rsidP="009F19BE">
            <w:r>
              <w:rPr>
                <w:sz w:val="16"/>
                <w:szCs w:val="16"/>
              </w:rPr>
              <w:t>0218</w:t>
            </w:r>
          </w:p>
        </w:tc>
        <w:tc>
          <w:tcPr>
            <w:tcW w:w="517" w:type="dxa"/>
          </w:tcPr>
          <w:p w14:paraId="4E740855" w14:textId="77777777" w:rsidR="00152024" w:rsidRDefault="00152024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708503" w14:textId="77777777" w:rsidR="00152024" w:rsidRDefault="00152024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BAB9FA6" w14:textId="77777777" w:rsidR="00152024" w:rsidRDefault="00152024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NR_NTN_Ku_bands</w:t>
            </w:r>
            <w:proofErr w:type="spellEnd"/>
            <w:r>
              <w:rPr>
                <w:sz w:val="16"/>
                <w:szCs w:val="16"/>
              </w:rPr>
              <w:t>-</w:t>
            </w:r>
            <w:proofErr w:type="gramStart"/>
            <w:r>
              <w:rPr>
                <w:sz w:val="16"/>
                <w:szCs w:val="16"/>
              </w:rPr>
              <w:t>Core)CR</w:t>
            </w:r>
            <w:proofErr w:type="gramEnd"/>
            <w:r>
              <w:rPr>
                <w:sz w:val="16"/>
                <w:szCs w:val="16"/>
              </w:rPr>
              <w:t xml:space="preserve"> for 38.101-5, On UE requirement of the NR NTN Ku band</w:t>
            </w:r>
          </w:p>
        </w:tc>
        <w:tc>
          <w:tcPr>
            <w:tcW w:w="517" w:type="dxa"/>
          </w:tcPr>
          <w:p w14:paraId="0218A22A" w14:textId="77777777" w:rsidR="00152024" w:rsidRDefault="00152024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11C64E" w14:textId="77777777" w:rsidR="00152024" w:rsidRDefault="00152024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72F155C8" w14:textId="77777777" w:rsidR="00152024" w:rsidRDefault="00152024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F74DA60" w14:textId="77777777" w:rsidR="00152024" w:rsidRDefault="00152024" w:rsidP="009F19BE">
            <w:r>
              <w:rPr>
                <w:sz w:val="16"/>
                <w:szCs w:val="16"/>
              </w:rPr>
              <w:t>R4-2520059</w:t>
            </w:r>
          </w:p>
        </w:tc>
        <w:tc>
          <w:tcPr>
            <w:tcW w:w="1597" w:type="dxa"/>
          </w:tcPr>
          <w:p w14:paraId="30EA61D4" w14:textId="77777777" w:rsidR="00152024" w:rsidRDefault="00152024" w:rsidP="009F19B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AB7CA66" w14:textId="77777777" w:rsidR="00152024" w:rsidRDefault="00152024" w:rsidP="009F19BE">
            <w:proofErr w:type="spellStart"/>
            <w:r>
              <w:rPr>
                <w:sz w:val="16"/>
                <w:szCs w:val="16"/>
              </w:rPr>
              <w:t>NR_NTN_Ku_bands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67DC705C" w14:textId="77777777" w:rsidR="00152024" w:rsidRDefault="00152024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CF7A4D" w14:textId="77777777" w:rsidR="00152024" w:rsidRDefault="00152024" w:rsidP="009F19BE">
            <w:pPr>
              <w:rPr>
                <w:sz w:val="16"/>
                <w:szCs w:val="16"/>
              </w:rPr>
            </w:pPr>
          </w:p>
        </w:tc>
      </w:tr>
      <w:tr w:rsidR="00152024" w14:paraId="38E7AEE1" w14:textId="77777777" w:rsidTr="009F19BE">
        <w:tc>
          <w:tcPr>
            <w:tcW w:w="879" w:type="dxa"/>
          </w:tcPr>
          <w:p w14:paraId="625FE483" w14:textId="77777777" w:rsidR="00152024" w:rsidRDefault="00152024" w:rsidP="009F19B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13CE6D8E" w14:textId="77777777" w:rsidR="00152024" w:rsidRDefault="00152024" w:rsidP="009F19BE">
            <w:r>
              <w:rPr>
                <w:sz w:val="16"/>
                <w:szCs w:val="16"/>
              </w:rPr>
              <w:t>0220</w:t>
            </w:r>
          </w:p>
        </w:tc>
        <w:tc>
          <w:tcPr>
            <w:tcW w:w="517" w:type="dxa"/>
          </w:tcPr>
          <w:p w14:paraId="714D8CA4" w14:textId="77777777" w:rsidR="00152024" w:rsidRDefault="00152024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19684A" w14:textId="77777777" w:rsidR="00152024" w:rsidRDefault="00152024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4C2AA56" w14:textId="77777777" w:rsidR="00152024" w:rsidRDefault="00152024" w:rsidP="009F19BE">
            <w:r>
              <w:rPr>
                <w:sz w:val="16"/>
                <w:szCs w:val="16"/>
              </w:rPr>
              <w:t xml:space="preserve">CR on NTN frequency range </w:t>
            </w:r>
            <w:proofErr w:type="spellStart"/>
            <w:r>
              <w:rPr>
                <w:sz w:val="16"/>
                <w:szCs w:val="16"/>
              </w:rPr>
              <w:t>defintion</w:t>
            </w:r>
            <w:proofErr w:type="spellEnd"/>
            <w:r>
              <w:rPr>
                <w:sz w:val="16"/>
                <w:szCs w:val="16"/>
              </w:rPr>
              <w:t xml:space="preserve"> (38101-5)</w:t>
            </w:r>
          </w:p>
        </w:tc>
        <w:tc>
          <w:tcPr>
            <w:tcW w:w="517" w:type="dxa"/>
          </w:tcPr>
          <w:p w14:paraId="2B0D7BB6" w14:textId="77777777" w:rsidR="00152024" w:rsidRDefault="00152024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4FC01F" w14:textId="77777777" w:rsidR="00152024" w:rsidRDefault="00152024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718A3848" w14:textId="77777777" w:rsidR="00152024" w:rsidRDefault="00152024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E9E05E2" w14:textId="77777777" w:rsidR="00152024" w:rsidRDefault="00152024" w:rsidP="009F19BE">
            <w:r>
              <w:rPr>
                <w:sz w:val="16"/>
                <w:szCs w:val="16"/>
              </w:rPr>
              <w:t>R4-2520502</w:t>
            </w:r>
          </w:p>
        </w:tc>
        <w:tc>
          <w:tcPr>
            <w:tcW w:w="1597" w:type="dxa"/>
          </w:tcPr>
          <w:p w14:paraId="6F54A64F" w14:textId="77777777" w:rsidR="00152024" w:rsidRDefault="00152024" w:rsidP="009F19BE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14:paraId="1D7D2488" w14:textId="77777777" w:rsidR="00152024" w:rsidRDefault="00152024" w:rsidP="009F19BE">
            <w:proofErr w:type="spellStart"/>
            <w:r>
              <w:rPr>
                <w:sz w:val="16"/>
                <w:szCs w:val="16"/>
              </w:rPr>
              <w:t>NR_NTN_Ku_bands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64EF2462" w14:textId="77777777" w:rsidR="00152024" w:rsidRDefault="00152024" w:rsidP="009F19BE">
            <w:r>
              <w:rPr>
                <w:sz w:val="16"/>
                <w:szCs w:val="16"/>
              </w:rPr>
              <w:t>5.1.1</w:t>
            </w:r>
          </w:p>
        </w:tc>
        <w:tc>
          <w:tcPr>
            <w:tcW w:w="998" w:type="dxa"/>
          </w:tcPr>
          <w:p w14:paraId="4553BF88" w14:textId="77777777" w:rsidR="00152024" w:rsidRDefault="00152024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152024" w14:paraId="3F08D8E9" w14:textId="77777777" w:rsidTr="009F19BE">
        <w:tc>
          <w:tcPr>
            <w:tcW w:w="879" w:type="dxa"/>
          </w:tcPr>
          <w:p w14:paraId="2B2CCBDA" w14:textId="77777777" w:rsidR="00152024" w:rsidRDefault="00152024" w:rsidP="009F19B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70952310" w14:textId="77777777" w:rsidR="00152024" w:rsidRDefault="00152024" w:rsidP="009F19BE">
            <w:r>
              <w:rPr>
                <w:sz w:val="16"/>
                <w:szCs w:val="16"/>
              </w:rPr>
              <w:t>0225</w:t>
            </w:r>
          </w:p>
        </w:tc>
        <w:tc>
          <w:tcPr>
            <w:tcW w:w="517" w:type="dxa"/>
          </w:tcPr>
          <w:p w14:paraId="246F17D9" w14:textId="77777777" w:rsidR="00152024" w:rsidRDefault="00152024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4F29D33" w14:textId="77777777" w:rsidR="00152024" w:rsidRDefault="00152024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A857E4C" w14:textId="77777777" w:rsidR="00152024" w:rsidRDefault="00152024" w:rsidP="009F19BE">
            <w:r>
              <w:rPr>
                <w:sz w:val="16"/>
                <w:szCs w:val="16"/>
              </w:rPr>
              <w:t>Max Peak EIRP value for NTN UE in Ku-band</w:t>
            </w:r>
          </w:p>
        </w:tc>
        <w:tc>
          <w:tcPr>
            <w:tcW w:w="517" w:type="dxa"/>
          </w:tcPr>
          <w:p w14:paraId="6E4B2277" w14:textId="77777777" w:rsidR="00152024" w:rsidRDefault="00152024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762EFB" w14:textId="77777777" w:rsidR="00152024" w:rsidRDefault="00152024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77F547D8" w14:textId="77777777" w:rsidR="00152024" w:rsidRDefault="00152024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7D2228E" w14:textId="77777777" w:rsidR="00152024" w:rsidRDefault="00152024" w:rsidP="009F19BE">
            <w:r>
              <w:rPr>
                <w:sz w:val="16"/>
                <w:szCs w:val="16"/>
              </w:rPr>
              <w:t>R4-2523048</w:t>
            </w:r>
          </w:p>
        </w:tc>
        <w:tc>
          <w:tcPr>
            <w:tcW w:w="1597" w:type="dxa"/>
          </w:tcPr>
          <w:p w14:paraId="73846970" w14:textId="77777777" w:rsidR="00152024" w:rsidRDefault="00152024" w:rsidP="009F19BE">
            <w:r>
              <w:rPr>
                <w:sz w:val="16"/>
                <w:szCs w:val="16"/>
              </w:rPr>
              <w:t>LG Electronics, Thales</w:t>
            </w:r>
          </w:p>
        </w:tc>
        <w:tc>
          <w:tcPr>
            <w:tcW w:w="1122" w:type="dxa"/>
          </w:tcPr>
          <w:p w14:paraId="39CDF54F" w14:textId="77777777" w:rsidR="00152024" w:rsidRDefault="00152024" w:rsidP="009F19BE">
            <w:proofErr w:type="spellStart"/>
            <w:r>
              <w:rPr>
                <w:sz w:val="16"/>
                <w:szCs w:val="16"/>
              </w:rPr>
              <w:t>NR_NTN_Ku_bands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2D48A8D9" w14:textId="77777777" w:rsidR="00152024" w:rsidRDefault="00152024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825BCE" w14:textId="77777777" w:rsidR="00152024" w:rsidRDefault="00152024" w:rsidP="009F19BE">
            <w:pPr>
              <w:rPr>
                <w:sz w:val="16"/>
                <w:szCs w:val="16"/>
              </w:rPr>
            </w:pPr>
          </w:p>
        </w:tc>
      </w:tr>
      <w:tr w:rsidR="00152024" w14:paraId="42DAAE20" w14:textId="77777777" w:rsidTr="009F19BE">
        <w:tc>
          <w:tcPr>
            <w:tcW w:w="879" w:type="dxa"/>
          </w:tcPr>
          <w:p w14:paraId="51762BC6" w14:textId="77777777" w:rsidR="00152024" w:rsidRDefault="00152024" w:rsidP="009F19B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3D7A2F8F" w14:textId="77777777" w:rsidR="00152024" w:rsidRDefault="00152024" w:rsidP="009F19BE">
            <w:r>
              <w:rPr>
                <w:sz w:val="16"/>
                <w:szCs w:val="16"/>
              </w:rPr>
              <w:t>0235</w:t>
            </w:r>
          </w:p>
        </w:tc>
        <w:tc>
          <w:tcPr>
            <w:tcW w:w="517" w:type="dxa"/>
          </w:tcPr>
          <w:p w14:paraId="137F589E" w14:textId="77777777" w:rsidR="00152024" w:rsidRDefault="00152024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776CCF" w14:textId="77777777" w:rsidR="00152024" w:rsidRDefault="00152024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B95F8A5" w14:textId="77777777" w:rsidR="00152024" w:rsidRDefault="00152024" w:rsidP="009F19BE">
            <w:r>
              <w:rPr>
                <w:sz w:val="16"/>
                <w:szCs w:val="16"/>
              </w:rPr>
              <w:t>CR for 38.101-5 for correction of NTN Ku band VSAT requirements for section 10.3, 10.5 and 10.6</w:t>
            </w:r>
          </w:p>
        </w:tc>
        <w:tc>
          <w:tcPr>
            <w:tcW w:w="517" w:type="dxa"/>
          </w:tcPr>
          <w:p w14:paraId="2370BBAB" w14:textId="77777777" w:rsidR="00152024" w:rsidRDefault="00152024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DC4DE9" w14:textId="77777777" w:rsidR="00152024" w:rsidRDefault="00152024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3CA5C5BA" w14:textId="77777777" w:rsidR="00152024" w:rsidRDefault="00152024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E9F417E" w14:textId="77777777" w:rsidR="00152024" w:rsidRDefault="00152024" w:rsidP="009F19BE">
            <w:r>
              <w:rPr>
                <w:sz w:val="16"/>
                <w:szCs w:val="16"/>
              </w:rPr>
              <w:t>R4-2520962</w:t>
            </w:r>
          </w:p>
        </w:tc>
        <w:tc>
          <w:tcPr>
            <w:tcW w:w="1597" w:type="dxa"/>
          </w:tcPr>
          <w:p w14:paraId="7EA05F34" w14:textId="77777777" w:rsidR="00152024" w:rsidRDefault="00152024" w:rsidP="009F19BE">
            <w:r>
              <w:rPr>
                <w:sz w:val="16"/>
                <w:szCs w:val="16"/>
              </w:rPr>
              <w:t>CHTTL, LG Electronics, ZTE Corporation, SGS Wireless</w:t>
            </w:r>
          </w:p>
        </w:tc>
        <w:tc>
          <w:tcPr>
            <w:tcW w:w="1122" w:type="dxa"/>
          </w:tcPr>
          <w:p w14:paraId="69714553" w14:textId="77777777" w:rsidR="00152024" w:rsidRDefault="00152024" w:rsidP="009F19BE">
            <w:proofErr w:type="spellStart"/>
            <w:r>
              <w:rPr>
                <w:sz w:val="16"/>
                <w:szCs w:val="16"/>
              </w:rPr>
              <w:t>NR_NTN_Ku_bands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397D6FAC" w14:textId="77777777" w:rsidR="00152024" w:rsidRDefault="00152024" w:rsidP="009F19BE">
            <w:r>
              <w:rPr>
                <w:sz w:val="16"/>
                <w:szCs w:val="16"/>
              </w:rPr>
              <w:t>3.2, 10.3.2, 10.5.1, 10.6.2</w:t>
            </w:r>
          </w:p>
        </w:tc>
        <w:tc>
          <w:tcPr>
            <w:tcW w:w="998" w:type="dxa"/>
          </w:tcPr>
          <w:p w14:paraId="1C31F041" w14:textId="77777777" w:rsidR="00152024" w:rsidRDefault="00152024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152024" w14:paraId="01130C15" w14:textId="77777777" w:rsidTr="009F19BE">
        <w:tc>
          <w:tcPr>
            <w:tcW w:w="879" w:type="dxa"/>
          </w:tcPr>
          <w:p w14:paraId="5A56EA86" w14:textId="77777777" w:rsidR="00152024" w:rsidRDefault="00152024" w:rsidP="009F19B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536FFBE8" w14:textId="77777777" w:rsidR="00152024" w:rsidRDefault="00152024" w:rsidP="009F19BE">
            <w:r>
              <w:rPr>
                <w:sz w:val="16"/>
                <w:szCs w:val="16"/>
              </w:rPr>
              <w:t>0236</w:t>
            </w:r>
          </w:p>
        </w:tc>
        <w:tc>
          <w:tcPr>
            <w:tcW w:w="517" w:type="dxa"/>
          </w:tcPr>
          <w:p w14:paraId="0A1FDC56" w14:textId="77777777" w:rsidR="00152024" w:rsidRDefault="00152024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5475AF" w14:textId="77777777" w:rsidR="00152024" w:rsidRDefault="00152024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A337504" w14:textId="77777777" w:rsidR="00152024" w:rsidRDefault="00152024" w:rsidP="009F19BE">
            <w:r>
              <w:rPr>
                <w:sz w:val="16"/>
                <w:szCs w:val="16"/>
              </w:rPr>
              <w:t>CR to TS38.101-5 Revise configured transmitted power requirement for NTN Ku band</w:t>
            </w:r>
          </w:p>
        </w:tc>
        <w:tc>
          <w:tcPr>
            <w:tcW w:w="517" w:type="dxa"/>
          </w:tcPr>
          <w:p w14:paraId="031D0E60" w14:textId="77777777" w:rsidR="00152024" w:rsidRDefault="00152024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BD1CEB" w14:textId="77777777" w:rsidR="00152024" w:rsidRDefault="00152024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4E0B2503" w14:textId="77777777" w:rsidR="00152024" w:rsidRDefault="00152024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C97B30F" w14:textId="77777777" w:rsidR="00152024" w:rsidRDefault="00152024" w:rsidP="009F19BE">
            <w:r>
              <w:rPr>
                <w:sz w:val="16"/>
                <w:szCs w:val="16"/>
              </w:rPr>
              <w:t>R4-2521054</w:t>
            </w:r>
          </w:p>
        </w:tc>
        <w:tc>
          <w:tcPr>
            <w:tcW w:w="1597" w:type="dxa"/>
          </w:tcPr>
          <w:p w14:paraId="02BCFBE1" w14:textId="77777777" w:rsidR="00152024" w:rsidRDefault="00152024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27178769" w14:textId="77777777" w:rsidR="00152024" w:rsidRDefault="00152024" w:rsidP="009F19BE">
            <w:proofErr w:type="spellStart"/>
            <w:r>
              <w:rPr>
                <w:sz w:val="16"/>
                <w:szCs w:val="16"/>
              </w:rPr>
              <w:t>NR_NTN_Ku_bands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4CB2821D" w14:textId="77777777" w:rsidR="00152024" w:rsidRDefault="00152024" w:rsidP="009F19BE">
            <w:r>
              <w:rPr>
                <w:sz w:val="16"/>
                <w:szCs w:val="16"/>
              </w:rPr>
              <w:t>9.2.3</w:t>
            </w:r>
          </w:p>
        </w:tc>
        <w:tc>
          <w:tcPr>
            <w:tcW w:w="998" w:type="dxa"/>
          </w:tcPr>
          <w:p w14:paraId="77368180" w14:textId="77777777" w:rsidR="00152024" w:rsidRDefault="00152024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152024" w14:paraId="52F551C9" w14:textId="77777777" w:rsidTr="009F19BE">
        <w:tc>
          <w:tcPr>
            <w:tcW w:w="879" w:type="dxa"/>
          </w:tcPr>
          <w:p w14:paraId="52C3296A" w14:textId="77777777" w:rsidR="00152024" w:rsidRDefault="00152024" w:rsidP="009F19B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2418B2A9" w14:textId="77777777" w:rsidR="00152024" w:rsidRDefault="00152024" w:rsidP="009F19BE">
            <w:r>
              <w:rPr>
                <w:sz w:val="16"/>
                <w:szCs w:val="16"/>
              </w:rPr>
              <w:t>0237</w:t>
            </w:r>
          </w:p>
        </w:tc>
        <w:tc>
          <w:tcPr>
            <w:tcW w:w="517" w:type="dxa"/>
          </w:tcPr>
          <w:p w14:paraId="628AB298" w14:textId="77777777" w:rsidR="00152024" w:rsidRDefault="00152024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F249B5" w14:textId="77777777" w:rsidR="00152024" w:rsidRDefault="00152024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3029273" w14:textId="77777777" w:rsidR="00152024" w:rsidRDefault="00152024" w:rsidP="009F19BE">
            <w:r>
              <w:rPr>
                <w:sz w:val="16"/>
                <w:szCs w:val="16"/>
              </w:rPr>
              <w:t>CR to TS38.101-5 Revise section 9.7 and 10.8 requirement for NTN Ku band</w:t>
            </w:r>
          </w:p>
        </w:tc>
        <w:tc>
          <w:tcPr>
            <w:tcW w:w="517" w:type="dxa"/>
          </w:tcPr>
          <w:p w14:paraId="24B91C9F" w14:textId="77777777" w:rsidR="00152024" w:rsidRDefault="00152024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8BC73E" w14:textId="77777777" w:rsidR="00152024" w:rsidRDefault="00152024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49677A4D" w14:textId="77777777" w:rsidR="00152024" w:rsidRDefault="00152024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1CBC1A7" w14:textId="77777777" w:rsidR="00152024" w:rsidRDefault="00152024" w:rsidP="009F19BE">
            <w:r>
              <w:rPr>
                <w:sz w:val="16"/>
                <w:szCs w:val="16"/>
              </w:rPr>
              <w:t>R4-2521055</w:t>
            </w:r>
          </w:p>
        </w:tc>
        <w:tc>
          <w:tcPr>
            <w:tcW w:w="1597" w:type="dxa"/>
          </w:tcPr>
          <w:p w14:paraId="20D0E9CE" w14:textId="77777777" w:rsidR="00152024" w:rsidRDefault="00152024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09A637EA" w14:textId="77777777" w:rsidR="00152024" w:rsidRDefault="00152024" w:rsidP="009F19BE">
            <w:proofErr w:type="spellStart"/>
            <w:r>
              <w:rPr>
                <w:sz w:val="16"/>
                <w:szCs w:val="16"/>
              </w:rPr>
              <w:t>NR_NTN_Ku_bands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48BBC8B3" w14:textId="77777777" w:rsidR="00152024" w:rsidRDefault="00152024" w:rsidP="009F19BE">
            <w:r>
              <w:rPr>
                <w:sz w:val="16"/>
                <w:szCs w:val="16"/>
              </w:rPr>
              <w:t>9.7 and 10.8</w:t>
            </w:r>
          </w:p>
        </w:tc>
        <w:tc>
          <w:tcPr>
            <w:tcW w:w="998" w:type="dxa"/>
          </w:tcPr>
          <w:p w14:paraId="670F59CF" w14:textId="77777777" w:rsidR="00152024" w:rsidRDefault="00152024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152024" w14:paraId="1BD52491" w14:textId="77777777" w:rsidTr="009F19BE">
        <w:tc>
          <w:tcPr>
            <w:tcW w:w="879" w:type="dxa"/>
          </w:tcPr>
          <w:p w14:paraId="284F61F7" w14:textId="77777777" w:rsidR="00152024" w:rsidRDefault="00152024" w:rsidP="009F19B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086E0153" w14:textId="77777777" w:rsidR="00152024" w:rsidRDefault="00152024" w:rsidP="009F19BE">
            <w:r>
              <w:rPr>
                <w:sz w:val="16"/>
                <w:szCs w:val="16"/>
              </w:rPr>
              <w:t>0241</w:t>
            </w:r>
          </w:p>
        </w:tc>
        <w:tc>
          <w:tcPr>
            <w:tcW w:w="517" w:type="dxa"/>
          </w:tcPr>
          <w:p w14:paraId="7F35704A" w14:textId="77777777" w:rsidR="00152024" w:rsidRDefault="00152024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21CE5A" w14:textId="77777777" w:rsidR="00152024" w:rsidRDefault="00152024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BF63C1E" w14:textId="77777777" w:rsidR="00152024" w:rsidRDefault="00152024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NR_NTN_Ku_bands</w:t>
            </w:r>
            <w:proofErr w:type="spellEnd"/>
            <w:r>
              <w:rPr>
                <w:sz w:val="16"/>
                <w:szCs w:val="16"/>
              </w:rPr>
              <w:t>-Core) CR to TS 38.101-5 - VSAT PFD limits</w:t>
            </w:r>
          </w:p>
        </w:tc>
        <w:tc>
          <w:tcPr>
            <w:tcW w:w="517" w:type="dxa"/>
          </w:tcPr>
          <w:p w14:paraId="606D3A8A" w14:textId="77777777" w:rsidR="00152024" w:rsidRDefault="00152024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6BB2D9" w14:textId="77777777" w:rsidR="00152024" w:rsidRDefault="00152024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13B90C32" w14:textId="77777777" w:rsidR="00152024" w:rsidRDefault="00152024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D159A14" w14:textId="77777777" w:rsidR="00152024" w:rsidRDefault="00152024" w:rsidP="009F19BE">
            <w:r>
              <w:rPr>
                <w:sz w:val="16"/>
                <w:szCs w:val="16"/>
              </w:rPr>
              <w:t>R4-2523050</w:t>
            </w:r>
          </w:p>
        </w:tc>
        <w:tc>
          <w:tcPr>
            <w:tcW w:w="1597" w:type="dxa"/>
          </w:tcPr>
          <w:p w14:paraId="00C4C8C9" w14:textId="77777777" w:rsidR="00152024" w:rsidRDefault="00152024" w:rsidP="009F19BE">
            <w:r>
              <w:rPr>
                <w:sz w:val="16"/>
                <w:szCs w:val="16"/>
              </w:rPr>
              <w:t>Ericsson, Thales, CHTTL</w:t>
            </w:r>
          </w:p>
        </w:tc>
        <w:tc>
          <w:tcPr>
            <w:tcW w:w="1122" w:type="dxa"/>
          </w:tcPr>
          <w:p w14:paraId="1857807E" w14:textId="77777777" w:rsidR="00152024" w:rsidRDefault="00152024" w:rsidP="009F19BE">
            <w:proofErr w:type="spellStart"/>
            <w:r>
              <w:rPr>
                <w:sz w:val="16"/>
                <w:szCs w:val="16"/>
              </w:rPr>
              <w:t>NR_NTN_Ku_bands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6FE92176" w14:textId="77777777" w:rsidR="00152024" w:rsidRDefault="00152024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B5A057" w14:textId="77777777" w:rsidR="00152024" w:rsidRDefault="00152024" w:rsidP="009F19BE">
            <w:pPr>
              <w:rPr>
                <w:sz w:val="16"/>
                <w:szCs w:val="16"/>
              </w:rPr>
            </w:pPr>
          </w:p>
        </w:tc>
      </w:tr>
      <w:tr w:rsidR="00152024" w14:paraId="35F5C1BC" w14:textId="77777777" w:rsidTr="009F19BE">
        <w:tc>
          <w:tcPr>
            <w:tcW w:w="879" w:type="dxa"/>
          </w:tcPr>
          <w:p w14:paraId="5AE884EC" w14:textId="77777777" w:rsidR="00152024" w:rsidRDefault="00152024" w:rsidP="009F19B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25403F0F" w14:textId="77777777" w:rsidR="00152024" w:rsidRDefault="00152024" w:rsidP="009F19BE">
            <w:r>
              <w:rPr>
                <w:sz w:val="16"/>
                <w:szCs w:val="16"/>
              </w:rPr>
              <w:t>0242</w:t>
            </w:r>
          </w:p>
        </w:tc>
        <w:tc>
          <w:tcPr>
            <w:tcW w:w="517" w:type="dxa"/>
          </w:tcPr>
          <w:p w14:paraId="2CBFD673" w14:textId="77777777" w:rsidR="00152024" w:rsidRDefault="00152024" w:rsidP="009F19B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692D5DD" w14:textId="77777777" w:rsidR="00152024" w:rsidRDefault="00152024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A236230" w14:textId="77777777" w:rsidR="00152024" w:rsidRDefault="00152024" w:rsidP="009F19BE">
            <w:r>
              <w:rPr>
                <w:sz w:val="16"/>
                <w:szCs w:val="16"/>
              </w:rPr>
              <w:t>CR for TS38.101-5 Corrections on NTN VSAT minimum requirements in Ku-band</w:t>
            </w:r>
          </w:p>
        </w:tc>
        <w:tc>
          <w:tcPr>
            <w:tcW w:w="517" w:type="dxa"/>
          </w:tcPr>
          <w:p w14:paraId="1A7AC2A7" w14:textId="77777777" w:rsidR="00152024" w:rsidRDefault="00152024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8A33C4" w14:textId="77777777" w:rsidR="00152024" w:rsidRDefault="00152024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3AF0E1C3" w14:textId="77777777" w:rsidR="00152024" w:rsidRDefault="00152024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611BD8C" w14:textId="77777777" w:rsidR="00152024" w:rsidRDefault="00152024" w:rsidP="009F19BE">
            <w:r>
              <w:rPr>
                <w:sz w:val="16"/>
                <w:szCs w:val="16"/>
              </w:rPr>
              <w:t>R4-2523217</w:t>
            </w:r>
          </w:p>
        </w:tc>
        <w:tc>
          <w:tcPr>
            <w:tcW w:w="1597" w:type="dxa"/>
          </w:tcPr>
          <w:p w14:paraId="31A1772E" w14:textId="77777777" w:rsidR="00152024" w:rsidRDefault="00152024" w:rsidP="009F19BE">
            <w:r>
              <w:rPr>
                <w:sz w:val="16"/>
                <w:szCs w:val="16"/>
              </w:rPr>
              <w:t>MediaTek, Thales, CHTTL, LG Electronics</w:t>
            </w:r>
          </w:p>
        </w:tc>
        <w:tc>
          <w:tcPr>
            <w:tcW w:w="1122" w:type="dxa"/>
          </w:tcPr>
          <w:p w14:paraId="1A65F8F4" w14:textId="77777777" w:rsidR="00152024" w:rsidRDefault="00152024" w:rsidP="009F19BE">
            <w:proofErr w:type="spellStart"/>
            <w:r>
              <w:rPr>
                <w:sz w:val="16"/>
                <w:szCs w:val="16"/>
              </w:rPr>
              <w:t>NR_NTN_Ku_bands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550C68EE" w14:textId="77777777" w:rsidR="00152024" w:rsidRDefault="00152024" w:rsidP="009F19BE">
            <w:r>
              <w:rPr>
                <w:sz w:val="16"/>
                <w:szCs w:val="16"/>
              </w:rPr>
              <w:t>9.2.1.1, 9.2.1.2 and 10.3.2</w:t>
            </w:r>
          </w:p>
        </w:tc>
        <w:tc>
          <w:tcPr>
            <w:tcW w:w="998" w:type="dxa"/>
          </w:tcPr>
          <w:p w14:paraId="58224674" w14:textId="77777777" w:rsidR="00152024" w:rsidRDefault="00152024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152024" w14:paraId="137EB476" w14:textId="77777777" w:rsidTr="009F19BE">
        <w:tc>
          <w:tcPr>
            <w:tcW w:w="879" w:type="dxa"/>
          </w:tcPr>
          <w:p w14:paraId="30160ADC" w14:textId="77777777" w:rsidR="00152024" w:rsidRDefault="00152024" w:rsidP="009F19BE">
            <w:r>
              <w:rPr>
                <w:sz w:val="16"/>
                <w:szCs w:val="16"/>
              </w:rPr>
              <w:lastRenderedPageBreak/>
              <w:t>38.101-5</w:t>
            </w:r>
          </w:p>
        </w:tc>
        <w:tc>
          <w:tcPr>
            <w:tcW w:w="637" w:type="dxa"/>
          </w:tcPr>
          <w:p w14:paraId="58AB7149" w14:textId="77777777" w:rsidR="00152024" w:rsidRDefault="00152024" w:rsidP="009F19BE">
            <w:r>
              <w:rPr>
                <w:sz w:val="16"/>
                <w:szCs w:val="16"/>
              </w:rPr>
              <w:t>0244</w:t>
            </w:r>
          </w:p>
        </w:tc>
        <w:tc>
          <w:tcPr>
            <w:tcW w:w="517" w:type="dxa"/>
          </w:tcPr>
          <w:p w14:paraId="4425F5C8" w14:textId="77777777" w:rsidR="00152024" w:rsidRDefault="00152024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52C195" w14:textId="77777777" w:rsidR="00152024" w:rsidRDefault="00152024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4D97FB8" w14:textId="77777777" w:rsidR="00152024" w:rsidRDefault="00152024" w:rsidP="009F19BE">
            <w:r>
              <w:rPr>
                <w:sz w:val="16"/>
                <w:szCs w:val="16"/>
              </w:rPr>
              <w:t>CR for TS38.101-5 Corrections on NTN VSAT requirements for Ku-band</w:t>
            </w:r>
          </w:p>
        </w:tc>
        <w:tc>
          <w:tcPr>
            <w:tcW w:w="517" w:type="dxa"/>
          </w:tcPr>
          <w:p w14:paraId="470582CC" w14:textId="77777777" w:rsidR="00152024" w:rsidRDefault="00152024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77947E" w14:textId="77777777" w:rsidR="00152024" w:rsidRDefault="00152024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3B886B15" w14:textId="77777777" w:rsidR="00152024" w:rsidRDefault="00152024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B80DF24" w14:textId="77777777" w:rsidR="00152024" w:rsidRDefault="00152024" w:rsidP="009F19BE">
            <w:r>
              <w:rPr>
                <w:sz w:val="16"/>
                <w:szCs w:val="16"/>
              </w:rPr>
              <w:t>R4-2521605</w:t>
            </w:r>
          </w:p>
        </w:tc>
        <w:tc>
          <w:tcPr>
            <w:tcW w:w="1597" w:type="dxa"/>
          </w:tcPr>
          <w:p w14:paraId="19FD521B" w14:textId="77777777" w:rsidR="00152024" w:rsidRDefault="00152024" w:rsidP="009F19BE">
            <w:r>
              <w:rPr>
                <w:sz w:val="16"/>
                <w:szCs w:val="16"/>
              </w:rPr>
              <w:t>MediaTek (Wuhan) Inc.</w:t>
            </w:r>
          </w:p>
        </w:tc>
        <w:tc>
          <w:tcPr>
            <w:tcW w:w="1122" w:type="dxa"/>
          </w:tcPr>
          <w:p w14:paraId="26438A2F" w14:textId="77777777" w:rsidR="00152024" w:rsidRDefault="00152024" w:rsidP="009F19BE">
            <w:proofErr w:type="spellStart"/>
            <w:r>
              <w:rPr>
                <w:sz w:val="16"/>
                <w:szCs w:val="16"/>
              </w:rPr>
              <w:t>NR_NTN_Ku_bands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081905A5" w14:textId="77777777" w:rsidR="00152024" w:rsidRDefault="00152024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FA32E1" w14:textId="77777777" w:rsidR="00152024" w:rsidRDefault="00152024" w:rsidP="009F19BE">
            <w:pPr>
              <w:rPr>
                <w:sz w:val="16"/>
                <w:szCs w:val="16"/>
              </w:rPr>
            </w:pPr>
          </w:p>
        </w:tc>
      </w:tr>
      <w:tr w:rsidR="00152024" w14:paraId="16E949E5" w14:textId="77777777" w:rsidTr="009F19BE">
        <w:tc>
          <w:tcPr>
            <w:tcW w:w="879" w:type="dxa"/>
          </w:tcPr>
          <w:p w14:paraId="7EDDDAB8" w14:textId="77777777" w:rsidR="00152024" w:rsidRDefault="00152024" w:rsidP="009F19BE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201CCC77" w14:textId="77777777" w:rsidR="00152024" w:rsidRDefault="00152024" w:rsidP="009F19BE">
            <w:r>
              <w:rPr>
                <w:sz w:val="16"/>
                <w:szCs w:val="16"/>
              </w:rPr>
              <w:t>0132</w:t>
            </w:r>
          </w:p>
        </w:tc>
        <w:tc>
          <w:tcPr>
            <w:tcW w:w="517" w:type="dxa"/>
          </w:tcPr>
          <w:p w14:paraId="0BDCC262" w14:textId="77777777" w:rsidR="00152024" w:rsidRDefault="00152024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19D237" w14:textId="77777777" w:rsidR="00152024" w:rsidRDefault="00152024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CA24CB1" w14:textId="77777777" w:rsidR="00152024" w:rsidRDefault="00152024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NR_NTN_Ku_bands</w:t>
            </w:r>
            <w:proofErr w:type="spellEnd"/>
            <w:r>
              <w:rPr>
                <w:sz w:val="16"/>
                <w:szCs w:val="16"/>
              </w:rPr>
              <w:t>-</w:t>
            </w:r>
            <w:proofErr w:type="gramStart"/>
            <w:r>
              <w:rPr>
                <w:sz w:val="16"/>
                <w:szCs w:val="16"/>
              </w:rPr>
              <w:t>Core)CR</w:t>
            </w:r>
            <w:proofErr w:type="gramEnd"/>
            <w:r>
              <w:rPr>
                <w:sz w:val="16"/>
                <w:szCs w:val="16"/>
              </w:rPr>
              <w:t xml:space="preserve"> for 38.108, On FR1-NTN frequency range for NR NTN Ku band</w:t>
            </w:r>
          </w:p>
        </w:tc>
        <w:tc>
          <w:tcPr>
            <w:tcW w:w="517" w:type="dxa"/>
          </w:tcPr>
          <w:p w14:paraId="4964EB6E" w14:textId="77777777" w:rsidR="00152024" w:rsidRDefault="00152024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A8BF97" w14:textId="77777777" w:rsidR="00152024" w:rsidRDefault="00152024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47CADB85" w14:textId="77777777" w:rsidR="00152024" w:rsidRDefault="00152024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C546B16" w14:textId="77777777" w:rsidR="00152024" w:rsidRDefault="00152024" w:rsidP="009F19BE">
            <w:r>
              <w:rPr>
                <w:sz w:val="16"/>
                <w:szCs w:val="16"/>
              </w:rPr>
              <w:t>R4-2520058</w:t>
            </w:r>
          </w:p>
        </w:tc>
        <w:tc>
          <w:tcPr>
            <w:tcW w:w="1597" w:type="dxa"/>
          </w:tcPr>
          <w:p w14:paraId="5D9D08CD" w14:textId="77777777" w:rsidR="00152024" w:rsidRDefault="00152024" w:rsidP="009F19B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C678A32" w14:textId="77777777" w:rsidR="00152024" w:rsidRDefault="00152024" w:rsidP="009F19BE">
            <w:proofErr w:type="spellStart"/>
            <w:r>
              <w:rPr>
                <w:sz w:val="16"/>
                <w:szCs w:val="16"/>
              </w:rPr>
              <w:t>NR_NTN_Ku_bands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5B2D8551" w14:textId="77777777" w:rsidR="00152024" w:rsidRDefault="00152024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C6056A7" w14:textId="77777777" w:rsidR="00152024" w:rsidRDefault="00152024" w:rsidP="009F19BE">
            <w:pPr>
              <w:rPr>
                <w:sz w:val="16"/>
                <w:szCs w:val="16"/>
              </w:rPr>
            </w:pPr>
          </w:p>
        </w:tc>
      </w:tr>
      <w:tr w:rsidR="00152024" w14:paraId="02A2C674" w14:textId="77777777" w:rsidTr="009F19BE">
        <w:tc>
          <w:tcPr>
            <w:tcW w:w="879" w:type="dxa"/>
          </w:tcPr>
          <w:p w14:paraId="0EC4882C" w14:textId="77777777" w:rsidR="00152024" w:rsidRDefault="00152024" w:rsidP="009F19BE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24A8B962" w14:textId="77777777" w:rsidR="00152024" w:rsidRDefault="00152024" w:rsidP="009F19BE">
            <w:r>
              <w:rPr>
                <w:sz w:val="16"/>
                <w:szCs w:val="16"/>
              </w:rPr>
              <w:t>0133</w:t>
            </w:r>
          </w:p>
        </w:tc>
        <w:tc>
          <w:tcPr>
            <w:tcW w:w="517" w:type="dxa"/>
          </w:tcPr>
          <w:p w14:paraId="77DC9D52" w14:textId="77777777" w:rsidR="00152024" w:rsidRDefault="00152024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8C3FE2" w14:textId="77777777" w:rsidR="00152024" w:rsidRDefault="00152024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07BACEC" w14:textId="77777777" w:rsidR="00152024" w:rsidRDefault="00152024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NR_NTN_Ku_bands</w:t>
            </w:r>
            <w:proofErr w:type="spellEnd"/>
            <w:r>
              <w:rPr>
                <w:sz w:val="16"/>
                <w:szCs w:val="16"/>
              </w:rPr>
              <w:t>-</w:t>
            </w:r>
            <w:proofErr w:type="gramStart"/>
            <w:r>
              <w:rPr>
                <w:sz w:val="16"/>
                <w:szCs w:val="16"/>
              </w:rPr>
              <w:t>Core)CR</w:t>
            </w:r>
            <w:proofErr w:type="gramEnd"/>
            <w:r>
              <w:rPr>
                <w:sz w:val="16"/>
                <w:szCs w:val="16"/>
              </w:rPr>
              <w:t xml:space="preserve"> for 38.108, On SAN requirement of the NR NTN Ku band</w:t>
            </w:r>
          </w:p>
        </w:tc>
        <w:tc>
          <w:tcPr>
            <w:tcW w:w="517" w:type="dxa"/>
          </w:tcPr>
          <w:p w14:paraId="33A5C22F" w14:textId="77777777" w:rsidR="00152024" w:rsidRDefault="00152024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1766DA" w14:textId="77777777" w:rsidR="00152024" w:rsidRDefault="00152024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11D1BAF9" w14:textId="77777777" w:rsidR="00152024" w:rsidRDefault="00152024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5FEAD03" w14:textId="77777777" w:rsidR="00152024" w:rsidRDefault="00152024" w:rsidP="009F19BE">
            <w:r>
              <w:rPr>
                <w:sz w:val="16"/>
                <w:szCs w:val="16"/>
              </w:rPr>
              <w:t>R4-2520060</w:t>
            </w:r>
          </w:p>
        </w:tc>
        <w:tc>
          <w:tcPr>
            <w:tcW w:w="1597" w:type="dxa"/>
          </w:tcPr>
          <w:p w14:paraId="06401BAB" w14:textId="77777777" w:rsidR="00152024" w:rsidRDefault="00152024" w:rsidP="009F19B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4721ED9" w14:textId="77777777" w:rsidR="00152024" w:rsidRDefault="00152024" w:rsidP="009F19BE">
            <w:proofErr w:type="spellStart"/>
            <w:r>
              <w:rPr>
                <w:sz w:val="16"/>
                <w:szCs w:val="16"/>
              </w:rPr>
              <w:t>NR_NTN_Ku_bands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09165FB9" w14:textId="77777777" w:rsidR="00152024" w:rsidRDefault="00152024" w:rsidP="009F19BE">
            <w:r>
              <w:rPr>
                <w:sz w:val="16"/>
                <w:szCs w:val="16"/>
              </w:rPr>
              <w:t>5.4.3.3, 10.5.1.2a</w:t>
            </w:r>
          </w:p>
        </w:tc>
        <w:tc>
          <w:tcPr>
            <w:tcW w:w="998" w:type="dxa"/>
          </w:tcPr>
          <w:p w14:paraId="3A62FD78" w14:textId="77777777" w:rsidR="00152024" w:rsidRDefault="00152024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152024" w14:paraId="022D1BFA" w14:textId="77777777" w:rsidTr="009F19BE">
        <w:tc>
          <w:tcPr>
            <w:tcW w:w="879" w:type="dxa"/>
          </w:tcPr>
          <w:p w14:paraId="39A40C29" w14:textId="77777777" w:rsidR="00152024" w:rsidRDefault="00152024" w:rsidP="009F19BE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65734754" w14:textId="77777777" w:rsidR="00152024" w:rsidRDefault="00152024" w:rsidP="009F19BE">
            <w:r>
              <w:rPr>
                <w:sz w:val="16"/>
                <w:szCs w:val="16"/>
              </w:rPr>
              <w:t>0134</w:t>
            </w:r>
          </w:p>
        </w:tc>
        <w:tc>
          <w:tcPr>
            <w:tcW w:w="517" w:type="dxa"/>
          </w:tcPr>
          <w:p w14:paraId="12844878" w14:textId="77777777" w:rsidR="00152024" w:rsidRDefault="00152024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DCED18" w14:textId="77777777" w:rsidR="00152024" w:rsidRDefault="00152024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180B930" w14:textId="77777777" w:rsidR="00152024" w:rsidRDefault="00152024" w:rsidP="009F19BE">
            <w:r>
              <w:rPr>
                <w:sz w:val="16"/>
                <w:szCs w:val="16"/>
              </w:rPr>
              <w:t>CR for TS 38.108, Correction on SAN OTA ACLR and OTA in-channel selectivity</w:t>
            </w:r>
          </w:p>
        </w:tc>
        <w:tc>
          <w:tcPr>
            <w:tcW w:w="517" w:type="dxa"/>
          </w:tcPr>
          <w:p w14:paraId="724D4FDC" w14:textId="77777777" w:rsidR="00152024" w:rsidRDefault="00152024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FD9AA4" w14:textId="77777777" w:rsidR="00152024" w:rsidRDefault="00152024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0E2258D4" w14:textId="77777777" w:rsidR="00152024" w:rsidRDefault="00152024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6B668EC" w14:textId="77777777" w:rsidR="00152024" w:rsidRDefault="00152024" w:rsidP="009F19BE">
            <w:r>
              <w:rPr>
                <w:sz w:val="16"/>
                <w:szCs w:val="16"/>
              </w:rPr>
              <w:t>R4-2520171</w:t>
            </w:r>
          </w:p>
        </w:tc>
        <w:tc>
          <w:tcPr>
            <w:tcW w:w="1597" w:type="dxa"/>
          </w:tcPr>
          <w:p w14:paraId="2EE41082" w14:textId="77777777" w:rsidR="00152024" w:rsidRDefault="00152024" w:rsidP="009F19B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E5A1ED8" w14:textId="77777777" w:rsidR="00152024" w:rsidRDefault="00152024" w:rsidP="009F19BE">
            <w:proofErr w:type="spellStart"/>
            <w:r>
              <w:rPr>
                <w:sz w:val="16"/>
                <w:szCs w:val="16"/>
              </w:rPr>
              <w:t>NR_NTN_Ku_bands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625E3994" w14:textId="77777777" w:rsidR="00152024" w:rsidRDefault="00152024" w:rsidP="009F19BE">
            <w:r>
              <w:rPr>
                <w:sz w:val="16"/>
                <w:szCs w:val="16"/>
              </w:rPr>
              <w:t>9.7.3, 10.9.2a</w:t>
            </w:r>
          </w:p>
        </w:tc>
        <w:tc>
          <w:tcPr>
            <w:tcW w:w="998" w:type="dxa"/>
          </w:tcPr>
          <w:p w14:paraId="53D3DF5F" w14:textId="77777777" w:rsidR="00152024" w:rsidRDefault="00152024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38.181; TS/TR ... CR ... </w:t>
            </w:r>
          </w:p>
        </w:tc>
      </w:tr>
      <w:tr w:rsidR="00152024" w14:paraId="357B4F82" w14:textId="77777777" w:rsidTr="009F19BE">
        <w:tc>
          <w:tcPr>
            <w:tcW w:w="879" w:type="dxa"/>
          </w:tcPr>
          <w:p w14:paraId="1796FED8" w14:textId="77777777" w:rsidR="00152024" w:rsidRDefault="00152024" w:rsidP="009F19BE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16BB60B7" w14:textId="77777777" w:rsidR="00152024" w:rsidRDefault="00152024" w:rsidP="009F19BE">
            <w:r>
              <w:rPr>
                <w:sz w:val="16"/>
                <w:szCs w:val="16"/>
              </w:rPr>
              <w:t>0138</w:t>
            </w:r>
          </w:p>
        </w:tc>
        <w:tc>
          <w:tcPr>
            <w:tcW w:w="517" w:type="dxa"/>
          </w:tcPr>
          <w:p w14:paraId="2D7A1876" w14:textId="77777777" w:rsidR="00152024" w:rsidRDefault="00152024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092163" w14:textId="77777777" w:rsidR="00152024" w:rsidRDefault="00152024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952A77C" w14:textId="77777777" w:rsidR="00152024" w:rsidRDefault="00152024" w:rsidP="009F19BE">
            <w:r>
              <w:rPr>
                <w:sz w:val="16"/>
                <w:szCs w:val="16"/>
              </w:rPr>
              <w:t xml:space="preserve">CR on NTN frequency range </w:t>
            </w:r>
            <w:proofErr w:type="spellStart"/>
            <w:r>
              <w:rPr>
                <w:sz w:val="16"/>
                <w:szCs w:val="16"/>
              </w:rPr>
              <w:t>defintion</w:t>
            </w:r>
            <w:proofErr w:type="spellEnd"/>
            <w:r>
              <w:rPr>
                <w:sz w:val="16"/>
                <w:szCs w:val="16"/>
              </w:rPr>
              <w:t xml:space="preserve"> (38.108)</w:t>
            </w:r>
          </w:p>
        </w:tc>
        <w:tc>
          <w:tcPr>
            <w:tcW w:w="517" w:type="dxa"/>
          </w:tcPr>
          <w:p w14:paraId="32F015B1" w14:textId="77777777" w:rsidR="00152024" w:rsidRDefault="00152024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7CF261" w14:textId="77777777" w:rsidR="00152024" w:rsidRDefault="00152024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376B4D3A" w14:textId="77777777" w:rsidR="00152024" w:rsidRDefault="00152024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A7E89AE" w14:textId="77777777" w:rsidR="00152024" w:rsidRDefault="00152024" w:rsidP="009F19BE">
            <w:r>
              <w:rPr>
                <w:sz w:val="16"/>
                <w:szCs w:val="16"/>
              </w:rPr>
              <w:t>R4-2520501</w:t>
            </w:r>
          </w:p>
        </w:tc>
        <w:tc>
          <w:tcPr>
            <w:tcW w:w="1597" w:type="dxa"/>
          </w:tcPr>
          <w:p w14:paraId="5374A95B" w14:textId="77777777" w:rsidR="00152024" w:rsidRDefault="00152024" w:rsidP="009F19BE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14:paraId="3D91FD66" w14:textId="77777777" w:rsidR="00152024" w:rsidRDefault="00152024" w:rsidP="009F19BE">
            <w:proofErr w:type="spellStart"/>
            <w:r>
              <w:rPr>
                <w:sz w:val="16"/>
                <w:szCs w:val="16"/>
              </w:rPr>
              <w:t>NR_NTN_Ku_bands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24B2F6C4" w14:textId="77777777" w:rsidR="00152024" w:rsidRDefault="00152024" w:rsidP="009F19BE">
            <w:r>
              <w:rPr>
                <w:sz w:val="16"/>
                <w:szCs w:val="16"/>
              </w:rPr>
              <w:t>5.1.1</w:t>
            </w:r>
          </w:p>
        </w:tc>
        <w:tc>
          <w:tcPr>
            <w:tcW w:w="998" w:type="dxa"/>
          </w:tcPr>
          <w:p w14:paraId="00B18656" w14:textId="77777777" w:rsidR="00152024" w:rsidRDefault="00152024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152024" w14:paraId="1591F7CF" w14:textId="77777777" w:rsidTr="009F19BE">
        <w:tc>
          <w:tcPr>
            <w:tcW w:w="879" w:type="dxa"/>
          </w:tcPr>
          <w:p w14:paraId="56A605E5" w14:textId="77777777" w:rsidR="00152024" w:rsidRDefault="00152024" w:rsidP="009F19BE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3A3CF510" w14:textId="77777777" w:rsidR="00152024" w:rsidRDefault="00152024" w:rsidP="009F19BE">
            <w:r>
              <w:rPr>
                <w:sz w:val="16"/>
                <w:szCs w:val="16"/>
              </w:rPr>
              <w:t>0139</w:t>
            </w:r>
          </w:p>
        </w:tc>
        <w:tc>
          <w:tcPr>
            <w:tcW w:w="517" w:type="dxa"/>
          </w:tcPr>
          <w:p w14:paraId="4F923C9B" w14:textId="77777777" w:rsidR="00152024" w:rsidRDefault="00152024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2BDF53" w14:textId="77777777" w:rsidR="00152024" w:rsidRDefault="00152024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62344E7" w14:textId="77777777" w:rsidR="00152024" w:rsidRDefault="00152024" w:rsidP="009F19BE">
            <w:r>
              <w:rPr>
                <w:sz w:val="16"/>
                <w:szCs w:val="16"/>
              </w:rPr>
              <w:t>CR for 38.108 for correction of NTN Ku band SAN requirements for section 9.4, 9.6, 10.3, 10.4 and 10.9</w:t>
            </w:r>
          </w:p>
        </w:tc>
        <w:tc>
          <w:tcPr>
            <w:tcW w:w="517" w:type="dxa"/>
          </w:tcPr>
          <w:p w14:paraId="12170BEA" w14:textId="77777777" w:rsidR="00152024" w:rsidRDefault="00152024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30DA1D" w14:textId="77777777" w:rsidR="00152024" w:rsidRDefault="00152024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022C56AB" w14:textId="77777777" w:rsidR="00152024" w:rsidRDefault="00152024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A058036" w14:textId="77777777" w:rsidR="00152024" w:rsidRDefault="00152024" w:rsidP="009F19BE">
            <w:r>
              <w:rPr>
                <w:sz w:val="16"/>
                <w:szCs w:val="16"/>
              </w:rPr>
              <w:t>R4-2520999</w:t>
            </w:r>
          </w:p>
        </w:tc>
        <w:tc>
          <w:tcPr>
            <w:tcW w:w="1597" w:type="dxa"/>
          </w:tcPr>
          <w:p w14:paraId="40148A43" w14:textId="77777777" w:rsidR="00152024" w:rsidRDefault="00152024" w:rsidP="009F19BE">
            <w:r>
              <w:rPr>
                <w:sz w:val="16"/>
                <w:szCs w:val="16"/>
              </w:rPr>
              <w:t>CHTTL, Ericsson, ZTE Corporation, SGS Wireless</w:t>
            </w:r>
          </w:p>
        </w:tc>
        <w:tc>
          <w:tcPr>
            <w:tcW w:w="1122" w:type="dxa"/>
          </w:tcPr>
          <w:p w14:paraId="6F08F372" w14:textId="77777777" w:rsidR="00152024" w:rsidRDefault="00152024" w:rsidP="009F19BE">
            <w:proofErr w:type="spellStart"/>
            <w:r>
              <w:rPr>
                <w:sz w:val="16"/>
                <w:szCs w:val="16"/>
              </w:rPr>
              <w:t>NR_NTN_Ku_bands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457044B7" w14:textId="77777777" w:rsidR="00152024" w:rsidRDefault="00152024" w:rsidP="009F19BE">
            <w:r>
              <w:rPr>
                <w:sz w:val="16"/>
                <w:szCs w:val="16"/>
              </w:rPr>
              <w:t>9.4.2.2, 9.4.4, 9.6.1.2, 9.6.1.2a (new), 9.6.2.2, 9.6.2.2a (new), 10.3.2a, 10.4.2, 10.9.2a</w:t>
            </w:r>
          </w:p>
        </w:tc>
        <w:tc>
          <w:tcPr>
            <w:tcW w:w="998" w:type="dxa"/>
          </w:tcPr>
          <w:p w14:paraId="7F08F452" w14:textId="77777777" w:rsidR="00152024" w:rsidRDefault="00152024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152024" w14:paraId="0662087B" w14:textId="77777777" w:rsidTr="009F19BE">
        <w:tc>
          <w:tcPr>
            <w:tcW w:w="879" w:type="dxa"/>
          </w:tcPr>
          <w:p w14:paraId="1BDC8A28" w14:textId="77777777" w:rsidR="00152024" w:rsidRDefault="00152024" w:rsidP="009F19BE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76ACDEB8" w14:textId="77777777" w:rsidR="00152024" w:rsidRDefault="00152024" w:rsidP="009F19BE">
            <w:r>
              <w:rPr>
                <w:sz w:val="16"/>
                <w:szCs w:val="16"/>
              </w:rPr>
              <w:t>0140</w:t>
            </w:r>
          </w:p>
        </w:tc>
        <w:tc>
          <w:tcPr>
            <w:tcW w:w="517" w:type="dxa"/>
          </w:tcPr>
          <w:p w14:paraId="60E92FE7" w14:textId="77777777" w:rsidR="00152024" w:rsidRDefault="00152024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DFA2E2" w14:textId="77777777" w:rsidR="00152024" w:rsidRDefault="00152024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A789C81" w14:textId="77777777" w:rsidR="00152024" w:rsidRDefault="00152024" w:rsidP="009F19BE">
            <w:r>
              <w:rPr>
                <w:sz w:val="16"/>
                <w:szCs w:val="16"/>
              </w:rPr>
              <w:t>CR to TS38.108 Add EVM window length for FR1-NTN Ku bands</w:t>
            </w:r>
          </w:p>
        </w:tc>
        <w:tc>
          <w:tcPr>
            <w:tcW w:w="517" w:type="dxa"/>
          </w:tcPr>
          <w:p w14:paraId="6018E9FC" w14:textId="77777777" w:rsidR="00152024" w:rsidRDefault="00152024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D562AE" w14:textId="77777777" w:rsidR="00152024" w:rsidRDefault="00152024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333789E6" w14:textId="77777777" w:rsidR="00152024" w:rsidRDefault="00152024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4B20A7A" w14:textId="77777777" w:rsidR="00152024" w:rsidRDefault="00152024" w:rsidP="009F19BE">
            <w:r>
              <w:rPr>
                <w:sz w:val="16"/>
                <w:szCs w:val="16"/>
              </w:rPr>
              <w:t>R4-2521056</w:t>
            </w:r>
          </w:p>
        </w:tc>
        <w:tc>
          <w:tcPr>
            <w:tcW w:w="1597" w:type="dxa"/>
          </w:tcPr>
          <w:p w14:paraId="6D48E6EC" w14:textId="77777777" w:rsidR="00152024" w:rsidRDefault="00152024" w:rsidP="009F19BE">
            <w:r>
              <w:rPr>
                <w:sz w:val="16"/>
                <w:szCs w:val="16"/>
              </w:rPr>
              <w:t>ZTE Corporation, CHTTL</w:t>
            </w:r>
          </w:p>
        </w:tc>
        <w:tc>
          <w:tcPr>
            <w:tcW w:w="1122" w:type="dxa"/>
          </w:tcPr>
          <w:p w14:paraId="20CFEEA3" w14:textId="77777777" w:rsidR="00152024" w:rsidRDefault="00152024" w:rsidP="009F19BE">
            <w:proofErr w:type="spellStart"/>
            <w:r>
              <w:rPr>
                <w:sz w:val="16"/>
                <w:szCs w:val="16"/>
              </w:rPr>
              <w:t>NR_NTN_Ku_bands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6402A347" w14:textId="77777777" w:rsidR="00152024" w:rsidRDefault="00152024" w:rsidP="009F19BE">
            <w:r>
              <w:rPr>
                <w:sz w:val="16"/>
                <w:szCs w:val="16"/>
              </w:rPr>
              <w:t>B.5.2</w:t>
            </w:r>
          </w:p>
        </w:tc>
        <w:tc>
          <w:tcPr>
            <w:tcW w:w="998" w:type="dxa"/>
          </w:tcPr>
          <w:p w14:paraId="543EC03F" w14:textId="77777777" w:rsidR="00152024" w:rsidRDefault="00152024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152024" w14:paraId="0EBF6942" w14:textId="77777777" w:rsidTr="009F19BE">
        <w:tc>
          <w:tcPr>
            <w:tcW w:w="879" w:type="dxa"/>
          </w:tcPr>
          <w:p w14:paraId="79EC171E" w14:textId="77777777" w:rsidR="00152024" w:rsidRDefault="00152024" w:rsidP="009F19BE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713FE231" w14:textId="77777777" w:rsidR="00152024" w:rsidRDefault="00152024" w:rsidP="009F19BE">
            <w:r>
              <w:rPr>
                <w:sz w:val="16"/>
                <w:szCs w:val="16"/>
              </w:rPr>
              <w:t>0141</w:t>
            </w:r>
          </w:p>
        </w:tc>
        <w:tc>
          <w:tcPr>
            <w:tcW w:w="517" w:type="dxa"/>
          </w:tcPr>
          <w:p w14:paraId="3AD55B3A" w14:textId="77777777" w:rsidR="00152024" w:rsidRDefault="00152024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19896D" w14:textId="77777777" w:rsidR="00152024" w:rsidRDefault="00152024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CB9EDC5" w14:textId="77777777" w:rsidR="00152024" w:rsidRDefault="00152024" w:rsidP="009F19BE">
            <w:r>
              <w:rPr>
                <w:sz w:val="16"/>
                <w:szCs w:val="16"/>
              </w:rPr>
              <w:t>CR to TS38.108 Revise section 9.2, 9.3 and 9.7.5 for NTN Ku bands</w:t>
            </w:r>
          </w:p>
        </w:tc>
        <w:tc>
          <w:tcPr>
            <w:tcW w:w="517" w:type="dxa"/>
          </w:tcPr>
          <w:p w14:paraId="43E369DF" w14:textId="77777777" w:rsidR="00152024" w:rsidRDefault="00152024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61588C" w14:textId="77777777" w:rsidR="00152024" w:rsidRDefault="00152024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5F8E9FBD" w14:textId="77777777" w:rsidR="00152024" w:rsidRDefault="00152024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D930E4B" w14:textId="77777777" w:rsidR="00152024" w:rsidRDefault="00152024" w:rsidP="009F19BE">
            <w:r>
              <w:rPr>
                <w:sz w:val="16"/>
                <w:szCs w:val="16"/>
              </w:rPr>
              <w:t>R4-2523051</w:t>
            </w:r>
          </w:p>
        </w:tc>
        <w:tc>
          <w:tcPr>
            <w:tcW w:w="1597" w:type="dxa"/>
          </w:tcPr>
          <w:p w14:paraId="0D983E06" w14:textId="77777777" w:rsidR="00152024" w:rsidRDefault="00152024" w:rsidP="009F19BE">
            <w:r>
              <w:rPr>
                <w:sz w:val="16"/>
                <w:szCs w:val="16"/>
              </w:rPr>
              <w:t>ZTE Corporation, CHTTL</w:t>
            </w:r>
          </w:p>
        </w:tc>
        <w:tc>
          <w:tcPr>
            <w:tcW w:w="1122" w:type="dxa"/>
          </w:tcPr>
          <w:p w14:paraId="24901983" w14:textId="77777777" w:rsidR="00152024" w:rsidRDefault="00152024" w:rsidP="009F19BE">
            <w:proofErr w:type="spellStart"/>
            <w:r>
              <w:rPr>
                <w:sz w:val="16"/>
                <w:szCs w:val="16"/>
              </w:rPr>
              <w:t>NR_NTN_Ku_bands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472F8C4F" w14:textId="77777777" w:rsidR="00152024" w:rsidRDefault="00152024" w:rsidP="009F19BE">
            <w:r>
              <w:rPr>
                <w:sz w:val="16"/>
                <w:szCs w:val="16"/>
              </w:rPr>
              <w:t>9.2, 9.3, 9.7.5</w:t>
            </w:r>
          </w:p>
        </w:tc>
        <w:tc>
          <w:tcPr>
            <w:tcW w:w="998" w:type="dxa"/>
          </w:tcPr>
          <w:p w14:paraId="062684C0" w14:textId="77777777" w:rsidR="00152024" w:rsidRDefault="00152024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152024" w14:paraId="062299D3" w14:textId="77777777" w:rsidTr="009F19BE">
        <w:tc>
          <w:tcPr>
            <w:tcW w:w="879" w:type="dxa"/>
          </w:tcPr>
          <w:p w14:paraId="6035C298" w14:textId="77777777" w:rsidR="00152024" w:rsidRDefault="00152024" w:rsidP="009F19B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09773536" w14:textId="77777777" w:rsidR="00152024" w:rsidRDefault="00152024" w:rsidP="009F19BE">
            <w:r>
              <w:rPr>
                <w:sz w:val="16"/>
                <w:szCs w:val="16"/>
              </w:rPr>
              <w:t>6049</w:t>
            </w:r>
          </w:p>
        </w:tc>
        <w:tc>
          <w:tcPr>
            <w:tcW w:w="517" w:type="dxa"/>
          </w:tcPr>
          <w:p w14:paraId="3D4112FD" w14:textId="77777777" w:rsidR="00152024" w:rsidRDefault="00152024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823A7F" w14:textId="77777777" w:rsidR="00152024" w:rsidRDefault="00152024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30AD1A9" w14:textId="77777777" w:rsidR="00152024" w:rsidRDefault="00152024" w:rsidP="009F19BE">
            <w:r>
              <w:rPr>
                <w:sz w:val="16"/>
                <w:szCs w:val="16"/>
              </w:rPr>
              <w:t>CR on Ku-band NTN RRM</w:t>
            </w:r>
          </w:p>
        </w:tc>
        <w:tc>
          <w:tcPr>
            <w:tcW w:w="517" w:type="dxa"/>
          </w:tcPr>
          <w:p w14:paraId="211A0ABA" w14:textId="77777777" w:rsidR="00152024" w:rsidRDefault="00152024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1A3C3C" w14:textId="77777777" w:rsidR="00152024" w:rsidRDefault="00152024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2C85D29E" w14:textId="77777777" w:rsidR="00152024" w:rsidRDefault="00152024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4EDC4F4" w14:textId="77777777" w:rsidR="00152024" w:rsidRDefault="00152024" w:rsidP="009F19BE">
            <w:r>
              <w:rPr>
                <w:sz w:val="16"/>
                <w:szCs w:val="16"/>
              </w:rPr>
              <w:t>R4-2520314</w:t>
            </w:r>
          </w:p>
        </w:tc>
        <w:tc>
          <w:tcPr>
            <w:tcW w:w="1597" w:type="dxa"/>
          </w:tcPr>
          <w:p w14:paraId="50A9780A" w14:textId="77777777" w:rsidR="00152024" w:rsidRDefault="00152024" w:rsidP="009F19BE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 w14:paraId="106F08B4" w14:textId="77777777" w:rsidR="00152024" w:rsidRDefault="00152024" w:rsidP="009F19BE">
            <w:proofErr w:type="spellStart"/>
            <w:r>
              <w:rPr>
                <w:sz w:val="16"/>
                <w:szCs w:val="16"/>
              </w:rPr>
              <w:t>NR_NTN_Ku_bands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0EAD988B" w14:textId="77777777" w:rsidR="00152024" w:rsidRDefault="00152024" w:rsidP="009F19BE">
            <w:r>
              <w:rPr>
                <w:sz w:val="16"/>
                <w:szCs w:val="16"/>
              </w:rPr>
              <w:t>6.1C</w:t>
            </w:r>
          </w:p>
        </w:tc>
        <w:tc>
          <w:tcPr>
            <w:tcW w:w="998" w:type="dxa"/>
          </w:tcPr>
          <w:p w14:paraId="34C1B3FC" w14:textId="77777777" w:rsidR="00152024" w:rsidRDefault="00152024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TS38.533 ; TS/TR ... CR ... </w:t>
            </w:r>
          </w:p>
        </w:tc>
      </w:tr>
      <w:tr w:rsidR="00152024" w14:paraId="52BC1E8A" w14:textId="77777777" w:rsidTr="009F19BE">
        <w:tc>
          <w:tcPr>
            <w:tcW w:w="879" w:type="dxa"/>
          </w:tcPr>
          <w:p w14:paraId="7873EDDE" w14:textId="77777777" w:rsidR="00152024" w:rsidRDefault="00152024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2796306" w14:textId="77777777" w:rsidR="00152024" w:rsidRDefault="00152024" w:rsidP="009F19BE">
            <w:r>
              <w:rPr>
                <w:sz w:val="16"/>
                <w:szCs w:val="16"/>
              </w:rPr>
              <w:t>6157</w:t>
            </w:r>
          </w:p>
        </w:tc>
        <w:tc>
          <w:tcPr>
            <w:tcW w:w="517" w:type="dxa"/>
          </w:tcPr>
          <w:p w14:paraId="55D89CF1" w14:textId="77777777" w:rsidR="00152024" w:rsidRDefault="00152024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09B97E" w14:textId="77777777" w:rsidR="00152024" w:rsidRDefault="00152024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A1DFED8" w14:textId="77777777" w:rsidR="00152024" w:rsidRDefault="00152024" w:rsidP="009F19BE">
            <w:r>
              <w:rPr>
                <w:sz w:val="16"/>
                <w:szCs w:val="16"/>
              </w:rPr>
              <w:t>CR on RRM core requirements of Ku band for NR NTN</w:t>
            </w:r>
          </w:p>
        </w:tc>
        <w:tc>
          <w:tcPr>
            <w:tcW w:w="517" w:type="dxa"/>
          </w:tcPr>
          <w:p w14:paraId="6BC6B035" w14:textId="77777777" w:rsidR="00152024" w:rsidRDefault="00152024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62D851" w14:textId="77777777" w:rsidR="00152024" w:rsidRDefault="00152024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2B116708" w14:textId="77777777" w:rsidR="00152024" w:rsidRDefault="00152024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5AA5BF2" w14:textId="77777777" w:rsidR="00152024" w:rsidRDefault="00152024" w:rsidP="009F19BE">
            <w:r>
              <w:rPr>
                <w:sz w:val="16"/>
                <w:szCs w:val="16"/>
              </w:rPr>
              <w:t>R4-2521441</w:t>
            </w:r>
          </w:p>
        </w:tc>
        <w:tc>
          <w:tcPr>
            <w:tcW w:w="1597" w:type="dxa"/>
          </w:tcPr>
          <w:p w14:paraId="03963C0B" w14:textId="77777777" w:rsidR="00152024" w:rsidRDefault="00152024" w:rsidP="009F19BE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358A1F67" w14:textId="77777777" w:rsidR="00152024" w:rsidRDefault="00152024" w:rsidP="009F19BE">
            <w:proofErr w:type="spellStart"/>
            <w:r>
              <w:rPr>
                <w:sz w:val="16"/>
                <w:szCs w:val="16"/>
              </w:rPr>
              <w:t>NR_NTN_Ku_bands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0EE38F1C" w14:textId="77777777" w:rsidR="00152024" w:rsidRDefault="00152024" w:rsidP="009F19BE">
            <w:r>
              <w:rPr>
                <w:sz w:val="16"/>
                <w:szCs w:val="16"/>
              </w:rPr>
              <w:t>7.1C.2</w:t>
            </w:r>
          </w:p>
        </w:tc>
        <w:tc>
          <w:tcPr>
            <w:tcW w:w="998" w:type="dxa"/>
          </w:tcPr>
          <w:p w14:paraId="4AF5CCBC" w14:textId="77777777" w:rsidR="00152024" w:rsidRDefault="00152024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152024" w14:paraId="7E813CB9" w14:textId="77777777" w:rsidTr="009F19BE">
        <w:tc>
          <w:tcPr>
            <w:tcW w:w="879" w:type="dxa"/>
          </w:tcPr>
          <w:p w14:paraId="15EC7099" w14:textId="77777777" w:rsidR="00152024" w:rsidRDefault="00152024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AA8569B" w14:textId="77777777" w:rsidR="00152024" w:rsidRDefault="00152024" w:rsidP="009F19BE">
            <w:r>
              <w:rPr>
                <w:sz w:val="16"/>
                <w:szCs w:val="16"/>
              </w:rPr>
              <w:t>6194</w:t>
            </w:r>
          </w:p>
        </w:tc>
        <w:tc>
          <w:tcPr>
            <w:tcW w:w="517" w:type="dxa"/>
          </w:tcPr>
          <w:p w14:paraId="170F348E" w14:textId="77777777" w:rsidR="00152024" w:rsidRDefault="00152024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5FE090" w14:textId="77777777" w:rsidR="00152024" w:rsidRDefault="00152024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236B7E6" w14:textId="77777777" w:rsidR="00152024" w:rsidRDefault="00152024" w:rsidP="009F19BE">
            <w:r>
              <w:rPr>
                <w:sz w:val="16"/>
                <w:szCs w:val="16"/>
              </w:rPr>
              <w:t>CR on core requirements for Ku band NTN</w:t>
            </w:r>
          </w:p>
        </w:tc>
        <w:tc>
          <w:tcPr>
            <w:tcW w:w="517" w:type="dxa"/>
          </w:tcPr>
          <w:p w14:paraId="2839C640" w14:textId="77777777" w:rsidR="00152024" w:rsidRDefault="00152024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775AF8" w14:textId="77777777" w:rsidR="00152024" w:rsidRDefault="00152024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3CE9AE24" w14:textId="77777777" w:rsidR="00152024" w:rsidRDefault="00152024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BCA70F2" w14:textId="77777777" w:rsidR="00152024" w:rsidRDefault="00152024" w:rsidP="009F19BE">
            <w:r>
              <w:rPr>
                <w:sz w:val="16"/>
                <w:szCs w:val="16"/>
              </w:rPr>
              <w:t>R4-2521632</w:t>
            </w:r>
          </w:p>
        </w:tc>
        <w:tc>
          <w:tcPr>
            <w:tcW w:w="1597" w:type="dxa"/>
          </w:tcPr>
          <w:p w14:paraId="505BD3E6" w14:textId="77777777" w:rsidR="00152024" w:rsidRDefault="00152024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6DDCEC41" w14:textId="77777777" w:rsidR="00152024" w:rsidRDefault="00152024" w:rsidP="009F19BE">
            <w:proofErr w:type="spellStart"/>
            <w:r>
              <w:rPr>
                <w:sz w:val="16"/>
                <w:szCs w:val="16"/>
              </w:rPr>
              <w:t>NR_NTN_Ku_bands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4F606150" w14:textId="77777777" w:rsidR="00152024" w:rsidRDefault="00152024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8222E3" w14:textId="77777777" w:rsidR="00152024" w:rsidRDefault="00152024" w:rsidP="009F19BE">
            <w:pPr>
              <w:rPr>
                <w:sz w:val="16"/>
                <w:szCs w:val="16"/>
              </w:rPr>
            </w:pPr>
          </w:p>
        </w:tc>
      </w:tr>
      <w:tr w:rsidR="00152024" w14:paraId="25BC89BA" w14:textId="77777777" w:rsidTr="009F19BE">
        <w:tc>
          <w:tcPr>
            <w:tcW w:w="879" w:type="dxa"/>
          </w:tcPr>
          <w:p w14:paraId="3F037261" w14:textId="77777777" w:rsidR="00152024" w:rsidRDefault="00152024" w:rsidP="009F19BE"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 w14:paraId="0247BFBF" w14:textId="77777777" w:rsidR="00152024" w:rsidRDefault="00152024" w:rsidP="009F19BE">
            <w:r>
              <w:rPr>
                <w:sz w:val="16"/>
                <w:szCs w:val="16"/>
              </w:rPr>
              <w:t>0045</w:t>
            </w:r>
          </w:p>
        </w:tc>
        <w:tc>
          <w:tcPr>
            <w:tcW w:w="517" w:type="dxa"/>
          </w:tcPr>
          <w:p w14:paraId="1593A0F6" w14:textId="77777777" w:rsidR="00152024" w:rsidRDefault="00152024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92B50A" w14:textId="77777777" w:rsidR="00152024" w:rsidRDefault="00152024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6382FE7" w14:textId="77777777" w:rsidR="00152024" w:rsidRDefault="00152024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NR_NTN_Ku_bands</w:t>
            </w:r>
            <w:proofErr w:type="spellEnd"/>
            <w:r>
              <w:rPr>
                <w:sz w:val="16"/>
                <w:szCs w:val="16"/>
              </w:rPr>
              <w:t>-Core) CR to TR 38.863 - Regulatory context for the NTN Ku-bands</w:t>
            </w:r>
          </w:p>
        </w:tc>
        <w:tc>
          <w:tcPr>
            <w:tcW w:w="517" w:type="dxa"/>
          </w:tcPr>
          <w:p w14:paraId="549280A4" w14:textId="77777777" w:rsidR="00152024" w:rsidRDefault="00152024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5DF79C" w14:textId="77777777" w:rsidR="00152024" w:rsidRDefault="00152024" w:rsidP="009F19BE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16F0E1F5" w14:textId="77777777" w:rsidR="00152024" w:rsidRDefault="00152024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2193604" w14:textId="77777777" w:rsidR="00152024" w:rsidRDefault="00152024" w:rsidP="009F19BE">
            <w:r>
              <w:rPr>
                <w:sz w:val="16"/>
                <w:szCs w:val="16"/>
              </w:rPr>
              <w:t>R4-2521427</w:t>
            </w:r>
          </w:p>
        </w:tc>
        <w:tc>
          <w:tcPr>
            <w:tcW w:w="1597" w:type="dxa"/>
          </w:tcPr>
          <w:p w14:paraId="0C3A1245" w14:textId="77777777" w:rsidR="00152024" w:rsidRDefault="00152024" w:rsidP="009F1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ADB9A3D" w14:textId="77777777" w:rsidR="00152024" w:rsidRDefault="00152024" w:rsidP="009F19BE">
            <w:proofErr w:type="spellStart"/>
            <w:r>
              <w:rPr>
                <w:sz w:val="16"/>
                <w:szCs w:val="16"/>
              </w:rPr>
              <w:t>NR_NTN_Ku_bands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45B8E057" w14:textId="77777777" w:rsidR="00152024" w:rsidRDefault="00152024" w:rsidP="009F19BE">
            <w:r>
              <w:rPr>
                <w:sz w:val="16"/>
                <w:szCs w:val="16"/>
              </w:rPr>
              <w:t>5.2.5 (new)</w:t>
            </w:r>
          </w:p>
        </w:tc>
        <w:tc>
          <w:tcPr>
            <w:tcW w:w="998" w:type="dxa"/>
          </w:tcPr>
          <w:p w14:paraId="60833CB3" w14:textId="77777777" w:rsidR="00152024" w:rsidRDefault="00152024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</w:tbl>
    <w:p w14:paraId="47DB96C8" w14:textId="77777777" w:rsidR="00F73011" w:rsidRDefault="00F73011" w:rsidP="00F73011">
      <w:pPr>
        <w:rPr>
          <w:rFonts w:eastAsiaTheme="minorEastAsia"/>
        </w:rPr>
      </w:pPr>
    </w:p>
    <w:p w14:paraId="4E3441CF" w14:textId="0A05A177" w:rsidR="00F73011" w:rsidRPr="00F73011" w:rsidRDefault="005A798C" w:rsidP="00F73011">
      <w:pPr>
        <w:pStyle w:val="Heading1"/>
        <w:rPr>
          <w:rFonts w:hint="eastAsia"/>
        </w:rPr>
      </w:pPr>
      <w:r w:rsidRPr="005A798C">
        <w:t>9.10.4.1</w:t>
      </w:r>
      <w:r w:rsidRPr="005A798C">
        <w:tab/>
      </w:r>
      <w:proofErr w:type="spellStart"/>
      <w:r w:rsidRPr="005A798C">
        <w:t>mmWave</w:t>
      </w:r>
      <w:proofErr w:type="spellEnd"/>
      <w:r w:rsidRPr="005A798C">
        <w:t xml:space="preserve"> in NR: UE spurious emissions and EESS (Earth Exploration Satellite Service) protection </w:t>
      </w:r>
      <w:r w:rsidRPr="005A798C">
        <w:rPr>
          <w:sz w:val="20"/>
        </w:rPr>
        <w:t xml:space="preserve">[RAN4 WI: </w:t>
      </w:r>
      <w:proofErr w:type="spellStart"/>
      <w:r w:rsidRPr="005A798C">
        <w:rPr>
          <w:sz w:val="20"/>
        </w:rPr>
        <w:t>NR_mmWave_protect</w:t>
      </w:r>
      <w:proofErr w:type="spellEnd"/>
      <w:r w:rsidRPr="005A798C">
        <w:rPr>
          <w:sz w:val="20"/>
        </w:rPr>
        <w:t>]</w:t>
      </w:r>
    </w:p>
    <w:p w14:paraId="45CD8328" w14:textId="353E16F6" w:rsidR="00F73011" w:rsidRDefault="005A798C" w:rsidP="00F73011">
      <w:pPr>
        <w:rPr>
          <w:rFonts w:ascii="Arial" w:eastAsiaTheme="minorEastAsia" w:hAnsi="Arial" w:cs="Arial"/>
          <w:b/>
          <w:sz w:val="24"/>
          <w:szCs w:val="24"/>
        </w:rPr>
      </w:pPr>
      <w:r w:rsidRPr="005A798C">
        <w:rPr>
          <w:rFonts w:ascii="Arial" w:eastAsiaTheme="minorEastAsia" w:hAnsi="Arial" w:cs="Arial"/>
          <w:b/>
          <w:sz w:val="24"/>
          <w:szCs w:val="24"/>
        </w:rPr>
        <w:t>RP-253632</w:t>
      </w:r>
      <w:r w:rsidRPr="005A798C">
        <w:rPr>
          <w:rFonts w:ascii="Arial" w:eastAsiaTheme="minorEastAsia" w:hAnsi="Arial" w:cs="Arial"/>
          <w:b/>
          <w:sz w:val="24"/>
          <w:szCs w:val="24"/>
        </w:rPr>
        <w:tab/>
        <w:t>RAN4 CRs to NR_mmWave_protect-Core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71580" w:rsidRPr="004E535C" w14:paraId="475B2235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B6A8E8C" w14:textId="77777777" w:rsidR="00171580" w:rsidRPr="00BF1EB6" w:rsidRDefault="0017158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1EB6D40" w14:textId="77777777" w:rsidR="00171580" w:rsidRPr="00BF1EB6" w:rsidRDefault="0017158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FCAE24D" w14:textId="77777777" w:rsidR="00171580" w:rsidRPr="00BF1EB6" w:rsidRDefault="0017158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5588AB4" w14:textId="77777777" w:rsidR="00171580" w:rsidRPr="00BF1EB6" w:rsidRDefault="00171580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30CDCFFE" w14:textId="77777777" w:rsidR="00171580" w:rsidRPr="00BF1EB6" w:rsidRDefault="0017158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2B10A61" w14:textId="77777777" w:rsidR="00171580" w:rsidRPr="00BF1EB6" w:rsidRDefault="0017158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CE8138A" w14:textId="77777777" w:rsidR="00171580" w:rsidRPr="00BF1EB6" w:rsidRDefault="00171580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2E4268FB" w14:textId="77777777" w:rsidR="00171580" w:rsidRPr="00BF1EB6" w:rsidRDefault="0017158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4C2227A" w14:textId="77777777" w:rsidR="00171580" w:rsidRPr="00BF1EB6" w:rsidRDefault="0017158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6B16C1F" w14:textId="77777777" w:rsidR="00171580" w:rsidRPr="00BF1EB6" w:rsidRDefault="0017158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F8DDE3E" w14:textId="77777777" w:rsidR="00171580" w:rsidRPr="00BF1EB6" w:rsidRDefault="0017158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093C977" w14:textId="77777777" w:rsidR="00171580" w:rsidRPr="00BF1EB6" w:rsidRDefault="0017158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0A4A503" w14:textId="77777777" w:rsidR="00171580" w:rsidRPr="00BF1EB6" w:rsidRDefault="0017158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71580" w14:paraId="2103FD78" w14:textId="77777777" w:rsidTr="009F19BE">
        <w:tc>
          <w:tcPr>
            <w:tcW w:w="879" w:type="dxa"/>
          </w:tcPr>
          <w:p w14:paraId="0E3C14FD" w14:textId="77777777" w:rsidR="00171580" w:rsidRDefault="00171580" w:rsidP="009F19BE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31FDE2A9" w14:textId="77777777" w:rsidR="00171580" w:rsidRDefault="00171580" w:rsidP="009F19BE">
            <w:r>
              <w:rPr>
                <w:sz w:val="16"/>
                <w:szCs w:val="16"/>
              </w:rPr>
              <w:t>0825</w:t>
            </w:r>
          </w:p>
        </w:tc>
        <w:tc>
          <w:tcPr>
            <w:tcW w:w="517" w:type="dxa"/>
          </w:tcPr>
          <w:p w14:paraId="73ED426F" w14:textId="77777777" w:rsidR="00171580" w:rsidRDefault="00171580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01AA2BE" w14:textId="77777777" w:rsidR="00171580" w:rsidRDefault="00171580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8E24E21" w14:textId="77777777" w:rsidR="00171580" w:rsidRDefault="00171580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NR_mmWave_protect</w:t>
            </w:r>
            <w:proofErr w:type="spellEnd"/>
            <w:r>
              <w:rPr>
                <w:sz w:val="16"/>
                <w:szCs w:val="16"/>
              </w:rPr>
              <w:t>-Core) CR on TS38.101-2 correction of UE RF requirements for EESS protection</w:t>
            </w:r>
          </w:p>
        </w:tc>
        <w:tc>
          <w:tcPr>
            <w:tcW w:w="517" w:type="dxa"/>
          </w:tcPr>
          <w:p w14:paraId="2CDC329D" w14:textId="77777777" w:rsidR="00171580" w:rsidRDefault="00171580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8E76B9" w14:textId="77777777" w:rsidR="00171580" w:rsidRDefault="00171580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726D47D5" w14:textId="77777777" w:rsidR="00171580" w:rsidRDefault="00171580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569B229" w14:textId="77777777" w:rsidR="00171580" w:rsidRDefault="00171580" w:rsidP="009F19BE">
            <w:r>
              <w:rPr>
                <w:sz w:val="16"/>
                <w:szCs w:val="16"/>
              </w:rPr>
              <w:t>R4-2522321</w:t>
            </w:r>
          </w:p>
        </w:tc>
        <w:tc>
          <w:tcPr>
            <w:tcW w:w="1597" w:type="dxa"/>
          </w:tcPr>
          <w:p w14:paraId="22E4AB6F" w14:textId="77777777" w:rsidR="00171580" w:rsidRDefault="00171580" w:rsidP="009F19BE">
            <w:r>
              <w:rPr>
                <w:sz w:val="16"/>
                <w:szCs w:val="16"/>
              </w:rPr>
              <w:t>China Unicom, Ericsson, Qualcomm, Huawei, NTT Docomo</w:t>
            </w:r>
          </w:p>
        </w:tc>
        <w:tc>
          <w:tcPr>
            <w:tcW w:w="1122" w:type="dxa"/>
          </w:tcPr>
          <w:p w14:paraId="39918150" w14:textId="77777777" w:rsidR="00171580" w:rsidRDefault="00171580" w:rsidP="009F19BE">
            <w:proofErr w:type="spellStart"/>
            <w:r>
              <w:rPr>
                <w:sz w:val="16"/>
                <w:szCs w:val="16"/>
              </w:rPr>
              <w:t>NR_mmWave_protect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1E1AB88D" w14:textId="77777777" w:rsidR="00171580" w:rsidRDefault="00171580" w:rsidP="009F19BE">
            <w:r>
              <w:rPr>
                <w:sz w:val="16"/>
                <w:szCs w:val="16"/>
              </w:rPr>
              <w:t>6.2A.3.6</w:t>
            </w:r>
          </w:p>
        </w:tc>
        <w:tc>
          <w:tcPr>
            <w:tcW w:w="998" w:type="dxa"/>
          </w:tcPr>
          <w:p w14:paraId="0226AE93" w14:textId="77777777" w:rsidR="00171580" w:rsidRDefault="00171580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38.521-2; TS/TR ... CR ... </w:t>
            </w:r>
          </w:p>
        </w:tc>
      </w:tr>
      <w:tr w:rsidR="00171580" w14:paraId="06A9FACC" w14:textId="77777777" w:rsidTr="009F19BE">
        <w:tc>
          <w:tcPr>
            <w:tcW w:w="879" w:type="dxa"/>
          </w:tcPr>
          <w:p w14:paraId="311FA3B0" w14:textId="77777777" w:rsidR="00171580" w:rsidRDefault="00171580" w:rsidP="009F19BE">
            <w:r>
              <w:rPr>
                <w:sz w:val="16"/>
                <w:szCs w:val="16"/>
              </w:rPr>
              <w:lastRenderedPageBreak/>
              <w:t>38.101-2</w:t>
            </w:r>
          </w:p>
        </w:tc>
        <w:tc>
          <w:tcPr>
            <w:tcW w:w="637" w:type="dxa"/>
          </w:tcPr>
          <w:p w14:paraId="25D75F2C" w14:textId="77777777" w:rsidR="00171580" w:rsidRDefault="00171580" w:rsidP="009F19BE">
            <w:r>
              <w:rPr>
                <w:sz w:val="16"/>
                <w:szCs w:val="16"/>
              </w:rPr>
              <w:t>0834</w:t>
            </w:r>
          </w:p>
        </w:tc>
        <w:tc>
          <w:tcPr>
            <w:tcW w:w="517" w:type="dxa"/>
          </w:tcPr>
          <w:p w14:paraId="526AD25B" w14:textId="77777777" w:rsidR="00171580" w:rsidRDefault="00171580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14CFD0" w14:textId="77777777" w:rsidR="00171580" w:rsidRDefault="00171580" w:rsidP="009F19B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47547D7" w14:textId="77777777" w:rsidR="00171580" w:rsidRDefault="00171580" w:rsidP="009F19BE">
            <w:r>
              <w:rPr>
                <w:sz w:val="16"/>
                <w:szCs w:val="16"/>
              </w:rPr>
              <w:t xml:space="preserve">CR for 38.101-2 Correct the descriptions for </w:t>
            </w:r>
            <w:proofErr w:type="spellStart"/>
            <w:r>
              <w:rPr>
                <w:sz w:val="16"/>
                <w:szCs w:val="16"/>
              </w:rPr>
              <w:t>BWintraCA</w:t>
            </w:r>
            <w:proofErr w:type="spellEnd"/>
            <w:r>
              <w:rPr>
                <w:sz w:val="16"/>
                <w:szCs w:val="16"/>
              </w:rPr>
              <w:t xml:space="preserve"> and A-MPR NS_202</w:t>
            </w:r>
          </w:p>
        </w:tc>
        <w:tc>
          <w:tcPr>
            <w:tcW w:w="517" w:type="dxa"/>
          </w:tcPr>
          <w:p w14:paraId="4251BE73" w14:textId="77777777" w:rsidR="00171580" w:rsidRDefault="00171580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5041638" w14:textId="77777777" w:rsidR="00171580" w:rsidRDefault="00171580" w:rsidP="009F19BE">
            <w:r>
              <w:rPr>
                <w:sz w:val="16"/>
                <w:szCs w:val="16"/>
              </w:rPr>
              <w:t>16.23.0</w:t>
            </w:r>
          </w:p>
        </w:tc>
        <w:tc>
          <w:tcPr>
            <w:tcW w:w="758" w:type="dxa"/>
          </w:tcPr>
          <w:p w14:paraId="18D55762" w14:textId="77777777" w:rsidR="00171580" w:rsidRDefault="00171580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B8619CD" w14:textId="77777777" w:rsidR="00171580" w:rsidRDefault="00171580" w:rsidP="009F19BE">
            <w:r>
              <w:rPr>
                <w:sz w:val="16"/>
                <w:szCs w:val="16"/>
              </w:rPr>
              <w:t>R4-2521287</w:t>
            </w:r>
          </w:p>
        </w:tc>
        <w:tc>
          <w:tcPr>
            <w:tcW w:w="1597" w:type="dxa"/>
          </w:tcPr>
          <w:p w14:paraId="7298A716" w14:textId="77777777" w:rsidR="00171580" w:rsidRDefault="00171580" w:rsidP="009F19BE">
            <w:r>
              <w:rPr>
                <w:sz w:val="16"/>
                <w:szCs w:val="16"/>
              </w:rPr>
              <w:t xml:space="preserve">ZTE </w:t>
            </w:r>
            <w:proofErr w:type="spellStart"/>
            <w:proofErr w:type="gramStart"/>
            <w:r>
              <w:rPr>
                <w:sz w:val="16"/>
                <w:szCs w:val="16"/>
              </w:rPr>
              <w:t>Corporation,Sanechips</w:t>
            </w:r>
            <w:proofErr w:type="spellEnd"/>
            <w:proofErr w:type="gramEnd"/>
          </w:p>
        </w:tc>
        <w:tc>
          <w:tcPr>
            <w:tcW w:w="1122" w:type="dxa"/>
          </w:tcPr>
          <w:p w14:paraId="654EDA1F" w14:textId="77777777" w:rsidR="00171580" w:rsidRDefault="00171580" w:rsidP="009F19BE">
            <w:proofErr w:type="spellStart"/>
            <w:r>
              <w:rPr>
                <w:sz w:val="16"/>
                <w:szCs w:val="16"/>
              </w:rPr>
              <w:t>NR_mmWave_protect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1D12BD17" w14:textId="77777777" w:rsidR="00171580" w:rsidRDefault="00171580" w:rsidP="009F19BE">
            <w:r>
              <w:rPr>
                <w:sz w:val="16"/>
                <w:szCs w:val="16"/>
              </w:rPr>
              <w:t>3.2, 6.2A.3.3</w:t>
            </w:r>
          </w:p>
        </w:tc>
        <w:tc>
          <w:tcPr>
            <w:tcW w:w="998" w:type="dxa"/>
          </w:tcPr>
          <w:p w14:paraId="72ECEF6C" w14:textId="77777777" w:rsidR="00171580" w:rsidRDefault="00171580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TS38.521-2 ; TS/TR ... CR ... </w:t>
            </w:r>
          </w:p>
        </w:tc>
      </w:tr>
      <w:tr w:rsidR="00171580" w14:paraId="6D433DFA" w14:textId="77777777" w:rsidTr="009F19BE">
        <w:tc>
          <w:tcPr>
            <w:tcW w:w="879" w:type="dxa"/>
          </w:tcPr>
          <w:p w14:paraId="420721A0" w14:textId="77777777" w:rsidR="00171580" w:rsidRDefault="00171580" w:rsidP="009F19BE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26A1D5D6" w14:textId="77777777" w:rsidR="00171580" w:rsidRDefault="00171580" w:rsidP="009F19BE">
            <w:r>
              <w:rPr>
                <w:sz w:val="16"/>
                <w:szCs w:val="16"/>
              </w:rPr>
              <w:t>0835</w:t>
            </w:r>
          </w:p>
        </w:tc>
        <w:tc>
          <w:tcPr>
            <w:tcW w:w="517" w:type="dxa"/>
          </w:tcPr>
          <w:p w14:paraId="29953CFF" w14:textId="77777777" w:rsidR="00171580" w:rsidRDefault="00171580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51DCB3" w14:textId="77777777" w:rsidR="00171580" w:rsidRDefault="00171580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8CA59B" w14:textId="77777777" w:rsidR="00171580" w:rsidRDefault="00171580" w:rsidP="009F19BE">
            <w:r>
              <w:rPr>
                <w:sz w:val="16"/>
                <w:szCs w:val="16"/>
              </w:rPr>
              <w:t xml:space="preserve">CR for 38.101-2 Correct the descriptions for </w:t>
            </w:r>
            <w:proofErr w:type="spellStart"/>
            <w:r>
              <w:rPr>
                <w:sz w:val="16"/>
                <w:szCs w:val="16"/>
              </w:rPr>
              <w:t>BWintraCA</w:t>
            </w:r>
            <w:proofErr w:type="spellEnd"/>
            <w:r>
              <w:rPr>
                <w:sz w:val="16"/>
                <w:szCs w:val="16"/>
              </w:rPr>
              <w:t xml:space="preserve"> and A-MPR NS_202</w:t>
            </w:r>
          </w:p>
        </w:tc>
        <w:tc>
          <w:tcPr>
            <w:tcW w:w="517" w:type="dxa"/>
          </w:tcPr>
          <w:p w14:paraId="36B9F856" w14:textId="77777777" w:rsidR="00171580" w:rsidRDefault="00171580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778CA98" w14:textId="77777777" w:rsidR="00171580" w:rsidRDefault="00171580" w:rsidP="009F19BE"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 w14:paraId="1000EA69" w14:textId="77777777" w:rsidR="00171580" w:rsidRDefault="00171580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E2D72AC" w14:textId="77777777" w:rsidR="00171580" w:rsidRDefault="00171580" w:rsidP="009F19BE">
            <w:r>
              <w:rPr>
                <w:sz w:val="16"/>
                <w:szCs w:val="16"/>
              </w:rPr>
              <w:t>R4-2521288</w:t>
            </w:r>
          </w:p>
        </w:tc>
        <w:tc>
          <w:tcPr>
            <w:tcW w:w="1597" w:type="dxa"/>
          </w:tcPr>
          <w:p w14:paraId="0094F0A1" w14:textId="77777777" w:rsidR="00171580" w:rsidRDefault="00171580" w:rsidP="009F19BE">
            <w:r>
              <w:rPr>
                <w:sz w:val="16"/>
                <w:szCs w:val="16"/>
              </w:rPr>
              <w:t xml:space="preserve">ZTE </w:t>
            </w:r>
            <w:proofErr w:type="spellStart"/>
            <w:proofErr w:type="gramStart"/>
            <w:r>
              <w:rPr>
                <w:sz w:val="16"/>
                <w:szCs w:val="16"/>
              </w:rPr>
              <w:t>Corporation,Sanechips</w:t>
            </w:r>
            <w:proofErr w:type="spellEnd"/>
            <w:proofErr w:type="gramEnd"/>
          </w:p>
        </w:tc>
        <w:tc>
          <w:tcPr>
            <w:tcW w:w="1122" w:type="dxa"/>
          </w:tcPr>
          <w:p w14:paraId="6CDFF02E" w14:textId="77777777" w:rsidR="00171580" w:rsidRDefault="00171580" w:rsidP="009F19BE">
            <w:proofErr w:type="spellStart"/>
            <w:r>
              <w:rPr>
                <w:sz w:val="16"/>
                <w:szCs w:val="16"/>
              </w:rPr>
              <w:t>NR_mmWave_protect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660E0E8B" w14:textId="77777777" w:rsidR="00171580" w:rsidRDefault="00171580" w:rsidP="009F19BE">
            <w:r>
              <w:rPr>
                <w:sz w:val="16"/>
                <w:szCs w:val="16"/>
              </w:rPr>
              <w:t>3.2, 6.2A.3.3</w:t>
            </w:r>
          </w:p>
        </w:tc>
        <w:tc>
          <w:tcPr>
            <w:tcW w:w="998" w:type="dxa"/>
          </w:tcPr>
          <w:p w14:paraId="4450DD36" w14:textId="77777777" w:rsidR="00171580" w:rsidRDefault="00171580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TS38.521-2 ; TS/TR ... CR ... </w:t>
            </w:r>
          </w:p>
        </w:tc>
      </w:tr>
      <w:tr w:rsidR="00171580" w14:paraId="12A6303D" w14:textId="77777777" w:rsidTr="009F19BE">
        <w:tc>
          <w:tcPr>
            <w:tcW w:w="879" w:type="dxa"/>
          </w:tcPr>
          <w:p w14:paraId="47AD8619" w14:textId="77777777" w:rsidR="00171580" w:rsidRDefault="00171580" w:rsidP="009F19BE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66FE44AC" w14:textId="77777777" w:rsidR="00171580" w:rsidRDefault="00171580" w:rsidP="009F19BE">
            <w:r>
              <w:rPr>
                <w:sz w:val="16"/>
                <w:szCs w:val="16"/>
              </w:rPr>
              <w:t>0836</w:t>
            </w:r>
          </w:p>
        </w:tc>
        <w:tc>
          <w:tcPr>
            <w:tcW w:w="517" w:type="dxa"/>
          </w:tcPr>
          <w:p w14:paraId="439D6149" w14:textId="77777777" w:rsidR="00171580" w:rsidRDefault="00171580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AA0F74" w14:textId="77777777" w:rsidR="00171580" w:rsidRDefault="00171580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21F9821" w14:textId="77777777" w:rsidR="00171580" w:rsidRDefault="00171580" w:rsidP="009F19BE">
            <w:r>
              <w:rPr>
                <w:sz w:val="16"/>
                <w:szCs w:val="16"/>
              </w:rPr>
              <w:t xml:space="preserve">CR for 38.101-2 Correct the descriptions for </w:t>
            </w:r>
            <w:proofErr w:type="spellStart"/>
            <w:r>
              <w:rPr>
                <w:sz w:val="16"/>
                <w:szCs w:val="16"/>
              </w:rPr>
              <w:t>BWintraCA</w:t>
            </w:r>
            <w:proofErr w:type="spellEnd"/>
            <w:r>
              <w:rPr>
                <w:sz w:val="16"/>
                <w:szCs w:val="16"/>
              </w:rPr>
              <w:t xml:space="preserve"> and A-MPR NS_202</w:t>
            </w:r>
          </w:p>
        </w:tc>
        <w:tc>
          <w:tcPr>
            <w:tcW w:w="517" w:type="dxa"/>
          </w:tcPr>
          <w:p w14:paraId="311BEC4D" w14:textId="77777777" w:rsidR="00171580" w:rsidRDefault="00171580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745164C" w14:textId="77777777" w:rsidR="00171580" w:rsidRDefault="00171580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507530A8" w14:textId="77777777" w:rsidR="00171580" w:rsidRDefault="00171580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AD88F13" w14:textId="77777777" w:rsidR="00171580" w:rsidRDefault="00171580" w:rsidP="009F19BE">
            <w:r>
              <w:rPr>
                <w:sz w:val="16"/>
                <w:szCs w:val="16"/>
              </w:rPr>
              <w:t>R4-2521289</w:t>
            </w:r>
          </w:p>
        </w:tc>
        <w:tc>
          <w:tcPr>
            <w:tcW w:w="1597" w:type="dxa"/>
          </w:tcPr>
          <w:p w14:paraId="20F590EA" w14:textId="77777777" w:rsidR="00171580" w:rsidRDefault="00171580" w:rsidP="009F19BE">
            <w:r>
              <w:rPr>
                <w:sz w:val="16"/>
                <w:szCs w:val="16"/>
              </w:rPr>
              <w:t xml:space="preserve">ZTE </w:t>
            </w:r>
            <w:proofErr w:type="spellStart"/>
            <w:proofErr w:type="gramStart"/>
            <w:r>
              <w:rPr>
                <w:sz w:val="16"/>
                <w:szCs w:val="16"/>
              </w:rPr>
              <w:t>Corporation,Sanechips</w:t>
            </w:r>
            <w:proofErr w:type="spellEnd"/>
            <w:proofErr w:type="gramEnd"/>
          </w:p>
        </w:tc>
        <w:tc>
          <w:tcPr>
            <w:tcW w:w="1122" w:type="dxa"/>
          </w:tcPr>
          <w:p w14:paraId="07C51FA7" w14:textId="77777777" w:rsidR="00171580" w:rsidRDefault="00171580" w:rsidP="009F19BE">
            <w:proofErr w:type="spellStart"/>
            <w:r>
              <w:rPr>
                <w:sz w:val="16"/>
                <w:szCs w:val="16"/>
              </w:rPr>
              <w:t>NR_mmWave_protect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305BF773" w14:textId="77777777" w:rsidR="00171580" w:rsidRDefault="00171580" w:rsidP="009F19BE">
            <w:r>
              <w:rPr>
                <w:sz w:val="16"/>
                <w:szCs w:val="16"/>
              </w:rPr>
              <w:t>3.2, 6.2A.3.3</w:t>
            </w:r>
          </w:p>
        </w:tc>
        <w:tc>
          <w:tcPr>
            <w:tcW w:w="998" w:type="dxa"/>
          </w:tcPr>
          <w:p w14:paraId="5330CFF1" w14:textId="77777777" w:rsidR="00171580" w:rsidRDefault="00171580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TS38.521-2 ; TS/TR ... CR ... </w:t>
            </w:r>
          </w:p>
        </w:tc>
      </w:tr>
      <w:tr w:rsidR="00171580" w14:paraId="7710AC03" w14:textId="77777777" w:rsidTr="009F19BE">
        <w:tc>
          <w:tcPr>
            <w:tcW w:w="879" w:type="dxa"/>
          </w:tcPr>
          <w:p w14:paraId="0C9545EA" w14:textId="77777777" w:rsidR="00171580" w:rsidRDefault="00171580" w:rsidP="009F19BE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55A7ECDC" w14:textId="77777777" w:rsidR="00171580" w:rsidRDefault="00171580" w:rsidP="009F19BE">
            <w:r>
              <w:rPr>
                <w:sz w:val="16"/>
                <w:szCs w:val="16"/>
              </w:rPr>
              <w:t>0837</w:t>
            </w:r>
          </w:p>
        </w:tc>
        <w:tc>
          <w:tcPr>
            <w:tcW w:w="517" w:type="dxa"/>
          </w:tcPr>
          <w:p w14:paraId="26369F5F" w14:textId="77777777" w:rsidR="00171580" w:rsidRDefault="00171580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8CC51F" w14:textId="77777777" w:rsidR="00171580" w:rsidRDefault="00171580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B730648" w14:textId="77777777" w:rsidR="00171580" w:rsidRDefault="00171580" w:rsidP="009F19BE">
            <w:r>
              <w:rPr>
                <w:sz w:val="16"/>
                <w:szCs w:val="16"/>
              </w:rPr>
              <w:t xml:space="preserve">CR for 38.101-2 Correct the descriptions for </w:t>
            </w:r>
            <w:proofErr w:type="spellStart"/>
            <w:r>
              <w:rPr>
                <w:sz w:val="16"/>
                <w:szCs w:val="16"/>
              </w:rPr>
              <w:t>BWintraCA</w:t>
            </w:r>
            <w:proofErr w:type="spellEnd"/>
            <w:r>
              <w:rPr>
                <w:sz w:val="16"/>
                <w:szCs w:val="16"/>
              </w:rPr>
              <w:t xml:space="preserve"> and A-MPR NS_202</w:t>
            </w:r>
          </w:p>
        </w:tc>
        <w:tc>
          <w:tcPr>
            <w:tcW w:w="517" w:type="dxa"/>
          </w:tcPr>
          <w:p w14:paraId="36C4F80F" w14:textId="77777777" w:rsidR="00171580" w:rsidRDefault="00171580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D6D33B0" w14:textId="77777777" w:rsidR="00171580" w:rsidRDefault="00171580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2164B16B" w14:textId="77777777" w:rsidR="00171580" w:rsidRDefault="00171580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EF71E7A" w14:textId="77777777" w:rsidR="00171580" w:rsidRDefault="00171580" w:rsidP="009F19BE">
            <w:r>
              <w:rPr>
                <w:sz w:val="16"/>
                <w:szCs w:val="16"/>
              </w:rPr>
              <w:t>R4-2521290</w:t>
            </w:r>
          </w:p>
        </w:tc>
        <w:tc>
          <w:tcPr>
            <w:tcW w:w="1597" w:type="dxa"/>
          </w:tcPr>
          <w:p w14:paraId="59590888" w14:textId="77777777" w:rsidR="00171580" w:rsidRDefault="00171580" w:rsidP="009F19BE">
            <w:r>
              <w:rPr>
                <w:sz w:val="16"/>
                <w:szCs w:val="16"/>
              </w:rPr>
              <w:t xml:space="preserve">ZTE </w:t>
            </w:r>
            <w:proofErr w:type="spellStart"/>
            <w:proofErr w:type="gramStart"/>
            <w:r>
              <w:rPr>
                <w:sz w:val="16"/>
                <w:szCs w:val="16"/>
              </w:rPr>
              <w:t>Corporation,Sanechips</w:t>
            </w:r>
            <w:proofErr w:type="spellEnd"/>
            <w:proofErr w:type="gramEnd"/>
          </w:p>
        </w:tc>
        <w:tc>
          <w:tcPr>
            <w:tcW w:w="1122" w:type="dxa"/>
          </w:tcPr>
          <w:p w14:paraId="47A93DEB" w14:textId="77777777" w:rsidR="00171580" w:rsidRDefault="00171580" w:rsidP="009F19BE">
            <w:proofErr w:type="spellStart"/>
            <w:r>
              <w:rPr>
                <w:sz w:val="16"/>
                <w:szCs w:val="16"/>
              </w:rPr>
              <w:t>NR_mmWave_protect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42B94B85" w14:textId="77777777" w:rsidR="00171580" w:rsidRDefault="00171580" w:rsidP="009F19BE">
            <w:r>
              <w:rPr>
                <w:sz w:val="16"/>
                <w:szCs w:val="16"/>
              </w:rPr>
              <w:t>3.2, 6.2A.3.3</w:t>
            </w:r>
          </w:p>
        </w:tc>
        <w:tc>
          <w:tcPr>
            <w:tcW w:w="998" w:type="dxa"/>
          </w:tcPr>
          <w:p w14:paraId="5992FD6A" w14:textId="77777777" w:rsidR="00171580" w:rsidRDefault="00171580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TS38.521-2 ; TS/TR ... CR ... </w:t>
            </w:r>
          </w:p>
        </w:tc>
      </w:tr>
      <w:tr w:rsidR="00171580" w14:paraId="0CCAF99D" w14:textId="77777777" w:rsidTr="009F19BE">
        <w:tc>
          <w:tcPr>
            <w:tcW w:w="879" w:type="dxa"/>
          </w:tcPr>
          <w:p w14:paraId="55A3ED7E" w14:textId="77777777" w:rsidR="00171580" w:rsidRDefault="00171580" w:rsidP="009F19BE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0CDAE51A" w14:textId="77777777" w:rsidR="00171580" w:rsidRDefault="00171580" w:rsidP="009F19BE">
            <w:r>
              <w:rPr>
                <w:sz w:val="16"/>
                <w:szCs w:val="16"/>
              </w:rPr>
              <w:t>0838</w:t>
            </w:r>
          </w:p>
        </w:tc>
        <w:tc>
          <w:tcPr>
            <w:tcW w:w="517" w:type="dxa"/>
          </w:tcPr>
          <w:p w14:paraId="4493C041" w14:textId="77777777" w:rsidR="00171580" w:rsidRDefault="00171580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436516" w14:textId="77777777" w:rsidR="00171580" w:rsidRDefault="00171580" w:rsidP="009F19B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B89F746" w14:textId="77777777" w:rsidR="00171580" w:rsidRDefault="00171580" w:rsidP="009F19BE">
            <w:r>
              <w:rPr>
                <w:sz w:val="16"/>
                <w:szCs w:val="16"/>
              </w:rPr>
              <w:t xml:space="preserve">CR for 38.101-2 Correct the descriptions for </w:t>
            </w:r>
            <w:proofErr w:type="spellStart"/>
            <w:r>
              <w:rPr>
                <w:sz w:val="16"/>
                <w:szCs w:val="16"/>
              </w:rPr>
              <w:t>BWintraCA</w:t>
            </w:r>
            <w:proofErr w:type="spellEnd"/>
            <w:r>
              <w:rPr>
                <w:sz w:val="16"/>
                <w:szCs w:val="16"/>
              </w:rPr>
              <w:t xml:space="preserve"> and A-MPR NS_202</w:t>
            </w:r>
          </w:p>
        </w:tc>
        <w:tc>
          <w:tcPr>
            <w:tcW w:w="517" w:type="dxa"/>
          </w:tcPr>
          <w:p w14:paraId="76E0230D" w14:textId="77777777" w:rsidR="00171580" w:rsidRDefault="00171580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AD95D9" w14:textId="77777777" w:rsidR="00171580" w:rsidRDefault="00171580" w:rsidP="009F19BE">
            <w:r>
              <w:rPr>
                <w:sz w:val="16"/>
                <w:szCs w:val="16"/>
              </w:rPr>
              <w:t>15.28.0</w:t>
            </w:r>
          </w:p>
        </w:tc>
        <w:tc>
          <w:tcPr>
            <w:tcW w:w="758" w:type="dxa"/>
          </w:tcPr>
          <w:p w14:paraId="115A5D82" w14:textId="77777777" w:rsidR="00171580" w:rsidRDefault="00171580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2C1F621" w14:textId="77777777" w:rsidR="00171580" w:rsidRDefault="00171580" w:rsidP="009F19BE">
            <w:r>
              <w:rPr>
                <w:sz w:val="16"/>
                <w:szCs w:val="16"/>
              </w:rPr>
              <w:t>R4-2521588</w:t>
            </w:r>
          </w:p>
        </w:tc>
        <w:tc>
          <w:tcPr>
            <w:tcW w:w="1597" w:type="dxa"/>
          </w:tcPr>
          <w:p w14:paraId="760C28C6" w14:textId="77777777" w:rsidR="00171580" w:rsidRDefault="00171580" w:rsidP="009F19BE">
            <w:r>
              <w:rPr>
                <w:sz w:val="16"/>
                <w:szCs w:val="16"/>
              </w:rPr>
              <w:t xml:space="preserve">ZTE </w:t>
            </w:r>
            <w:proofErr w:type="spellStart"/>
            <w:proofErr w:type="gramStart"/>
            <w:r>
              <w:rPr>
                <w:sz w:val="16"/>
                <w:szCs w:val="16"/>
              </w:rPr>
              <w:t>Corporation,Sanechips</w:t>
            </w:r>
            <w:proofErr w:type="spellEnd"/>
            <w:proofErr w:type="gramEnd"/>
          </w:p>
        </w:tc>
        <w:tc>
          <w:tcPr>
            <w:tcW w:w="1122" w:type="dxa"/>
          </w:tcPr>
          <w:p w14:paraId="4B853D7F" w14:textId="77777777" w:rsidR="00171580" w:rsidRDefault="00171580" w:rsidP="009F19BE">
            <w:proofErr w:type="spellStart"/>
            <w:r>
              <w:rPr>
                <w:sz w:val="16"/>
                <w:szCs w:val="16"/>
              </w:rPr>
              <w:t>NR_mmWave_protect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51951DDB" w14:textId="77777777" w:rsidR="00171580" w:rsidRDefault="00171580" w:rsidP="009F19BE">
            <w:r>
              <w:rPr>
                <w:sz w:val="16"/>
                <w:szCs w:val="16"/>
              </w:rPr>
              <w:t>3.2, 6.2A.3.3</w:t>
            </w:r>
          </w:p>
        </w:tc>
        <w:tc>
          <w:tcPr>
            <w:tcW w:w="998" w:type="dxa"/>
          </w:tcPr>
          <w:p w14:paraId="60A749E6" w14:textId="77777777" w:rsidR="00171580" w:rsidRDefault="00171580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TS38.521-2 ; TS/TR ... CR ... </w:t>
            </w:r>
          </w:p>
        </w:tc>
      </w:tr>
    </w:tbl>
    <w:p w14:paraId="29A83B0F" w14:textId="77777777" w:rsidR="00F73011" w:rsidRDefault="00F73011" w:rsidP="00F73011">
      <w:pPr>
        <w:rPr>
          <w:rFonts w:eastAsiaTheme="minorEastAsia"/>
        </w:rPr>
      </w:pPr>
    </w:p>
    <w:p w14:paraId="35EE84EB" w14:textId="4E8D7F40" w:rsidR="00F73011" w:rsidRPr="00F73011" w:rsidRDefault="00143640" w:rsidP="00F73011">
      <w:pPr>
        <w:pStyle w:val="Heading1"/>
        <w:rPr>
          <w:rFonts w:hint="eastAsia"/>
        </w:rPr>
      </w:pPr>
      <w:r w:rsidRPr="00143640">
        <w:t>10.5.2</w:t>
      </w:r>
      <w:r w:rsidRPr="00143640">
        <w:tab/>
        <w:t xml:space="preserve">Perf. part: LTE-based 5G Broadcast Phase 2 </w:t>
      </w:r>
      <w:r w:rsidRPr="00143640">
        <w:rPr>
          <w:sz w:val="20"/>
        </w:rPr>
        <w:t>[RAN1 WI: LTE_terr_bcast_Ph2-Perf]</w:t>
      </w:r>
    </w:p>
    <w:p w14:paraId="23A503C9" w14:textId="10A0E872" w:rsidR="00143640" w:rsidRDefault="00143640" w:rsidP="00F73011">
      <w:pPr>
        <w:rPr>
          <w:rFonts w:ascii="Arial" w:eastAsiaTheme="minorEastAsia" w:hAnsi="Arial" w:cs="Arial"/>
          <w:b/>
          <w:sz w:val="24"/>
          <w:szCs w:val="24"/>
        </w:rPr>
      </w:pPr>
      <w:r w:rsidRPr="00143640">
        <w:rPr>
          <w:rFonts w:ascii="Arial" w:eastAsiaTheme="minorEastAsia" w:hAnsi="Arial" w:cs="Arial"/>
          <w:b/>
          <w:sz w:val="24"/>
          <w:szCs w:val="24"/>
        </w:rPr>
        <w:t>RP-253625</w:t>
      </w:r>
      <w:r w:rsidRPr="00143640">
        <w:rPr>
          <w:rFonts w:ascii="Arial" w:eastAsiaTheme="minorEastAsia" w:hAnsi="Arial" w:cs="Arial"/>
          <w:b/>
          <w:sz w:val="24"/>
          <w:szCs w:val="24"/>
        </w:rPr>
        <w:tab/>
        <w:t>RAN4 CRs to LTE_terr_bcast_Ph2-Perf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43640" w:rsidRPr="004E535C" w14:paraId="4FB12A30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FE62355" w14:textId="77777777" w:rsidR="00143640" w:rsidRPr="00BF1EB6" w:rsidRDefault="0014364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AE64BEB" w14:textId="77777777" w:rsidR="00143640" w:rsidRPr="00BF1EB6" w:rsidRDefault="0014364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FFB609E" w14:textId="77777777" w:rsidR="00143640" w:rsidRPr="00BF1EB6" w:rsidRDefault="0014364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9B67CF7" w14:textId="77777777" w:rsidR="00143640" w:rsidRPr="00BF1EB6" w:rsidRDefault="00143640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18E4FB68" w14:textId="77777777" w:rsidR="00143640" w:rsidRPr="00BF1EB6" w:rsidRDefault="0014364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38D78EF" w14:textId="77777777" w:rsidR="00143640" w:rsidRPr="00BF1EB6" w:rsidRDefault="0014364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5652C7D" w14:textId="77777777" w:rsidR="00143640" w:rsidRPr="00BF1EB6" w:rsidRDefault="00143640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15686BB7" w14:textId="77777777" w:rsidR="00143640" w:rsidRPr="00BF1EB6" w:rsidRDefault="0014364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1F8F6B6" w14:textId="77777777" w:rsidR="00143640" w:rsidRPr="00BF1EB6" w:rsidRDefault="0014364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71D9CE7" w14:textId="77777777" w:rsidR="00143640" w:rsidRPr="00BF1EB6" w:rsidRDefault="0014364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6191C44" w14:textId="77777777" w:rsidR="00143640" w:rsidRPr="00BF1EB6" w:rsidRDefault="0014364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C5E2814" w14:textId="77777777" w:rsidR="00143640" w:rsidRPr="00BF1EB6" w:rsidRDefault="0014364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3347D21" w14:textId="77777777" w:rsidR="00143640" w:rsidRPr="00BF1EB6" w:rsidRDefault="0014364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43640" w14:paraId="1BE42493" w14:textId="77777777" w:rsidTr="009F19BE">
        <w:tc>
          <w:tcPr>
            <w:tcW w:w="879" w:type="dxa"/>
          </w:tcPr>
          <w:p w14:paraId="5AAC4D0D" w14:textId="77777777" w:rsidR="00143640" w:rsidRDefault="00143640" w:rsidP="009F19BE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1F14CEDB" w14:textId="77777777" w:rsidR="00143640" w:rsidRDefault="00143640" w:rsidP="009F19BE">
            <w:r>
              <w:rPr>
                <w:sz w:val="16"/>
                <w:szCs w:val="16"/>
              </w:rPr>
              <w:t>6132</w:t>
            </w:r>
          </w:p>
        </w:tc>
        <w:tc>
          <w:tcPr>
            <w:tcW w:w="517" w:type="dxa"/>
          </w:tcPr>
          <w:p w14:paraId="7C5066F2" w14:textId="77777777" w:rsidR="00143640" w:rsidRDefault="00143640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8A4561" w14:textId="77777777" w:rsidR="00143640" w:rsidRDefault="00143640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A9470A1" w14:textId="77777777" w:rsidR="00143640" w:rsidRDefault="00143640" w:rsidP="009F19BE">
            <w:r>
              <w:rPr>
                <w:sz w:val="16"/>
                <w:szCs w:val="16"/>
              </w:rPr>
              <w:t>Big CR for LTE_terr_bcast_Ph2_demod</w:t>
            </w:r>
          </w:p>
        </w:tc>
        <w:tc>
          <w:tcPr>
            <w:tcW w:w="517" w:type="dxa"/>
          </w:tcPr>
          <w:p w14:paraId="0BB1BAE4" w14:textId="77777777" w:rsidR="00143640" w:rsidRDefault="00143640" w:rsidP="009F19B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C5B6D9B" w14:textId="77777777" w:rsidR="00143640" w:rsidRDefault="00143640" w:rsidP="009F19BE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1A88B6AB" w14:textId="77777777" w:rsidR="00143640" w:rsidRDefault="00143640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9D46C0E" w14:textId="77777777" w:rsidR="00143640" w:rsidRDefault="00143640" w:rsidP="009F19BE">
            <w:r>
              <w:rPr>
                <w:sz w:val="16"/>
                <w:szCs w:val="16"/>
              </w:rPr>
              <w:t>R4-2522723</w:t>
            </w:r>
          </w:p>
        </w:tc>
        <w:tc>
          <w:tcPr>
            <w:tcW w:w="1597" w:type="dxa"/>
          </w:tcPr>
          <w:p w14:paraId="354215D3" w14:textId="77777777" w:rsidR="00143640" w:rsidRDefault="00143640" w:rsidP="009F19B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34C1718" w14:textId="77777777" w:rsidR="00143640" w:rsidRDefault="00143640" w:rsidP="009F19BE">
            <w:r>
              <w:rPr>
                <w:sz w:val="16"/>
                <w:szCs w:val="16"/>
              </w:rPr>
              <w:t>LTE_terr_bcast_Ph2-Perf</w:t>
            </w:r>
          </w:p>
        </w:tc>
        <w:tc>
          <w:tcPr>
            <w:tcW w:w="2323" w:type="dxa"/>
          </w:tcPr>
          <w:p w14:paraId="591ECC95" w14:textId="77777777" w:rsidR="00143640" w:rsidRDefault="00143640" w:rsidP="009F19BE">
            <w:r>
              <w:rPr>
                <w:sz w:val="16"/>
                <w:szCs w:val="16"/>
              </w:rPr>
              <w:t>10.4.1, A.3.1.1, A.3.8.1 FDD, B.2.6.2</w:t>
            </w:r>
          </w:p>
        </w:tc>
        <w:tc>
          <w:tcPr>
            <w:tcW w:w="998" w:type="dxa"/>
          </w:tcPr>
          <w:p w14:paraId="0D9B5A4E" w14:textId="77777777" w:rsidR="00143640" w:rsidRDefault="00143640" w:rsidP="009F19BE">
            <w:r>
              <w:rPr>
                <w:sz w:val="16"/>
                <w:szCs w:val="16"/>
              </w:rPr>
              <w:t>TS 36.521-1</w:t>
            </w:r>
          </w:p>
        </w:tc>
      </w:tr>
    </w:tbl>
    <w:p w14:paraId="0B040C32" w14:textId="77777777" w:rsidR="00F73011" w:rsidRDefault="00F73011" w:rsidP="00F73011">
      <w:pPr>
        <w:rPr>
          <w:rFonts w:eastAsiaTheme="minorEastAsia"/>
        </w:rPr>
      </w:pPr>
    </w:p>
    <w:p w14:paraId="1C7AFD02" w14:textId="674FDD8C" w:rsidR="00F73011" w:rsidRPr="00F73011" w:rsidRDefault="00517EAE" w:rsidP="00F73011">
      <w:pPr>
        <w:pStyle w:val="Heading1"/>
        <w:rPr>
          <w:rFonts w:hint="eastAsia"/>
        </w:rPr>
      </w:pPr>
      <w:r w:rsidRPr="00517EAE">
        <w:t>10.6.1</w:t>
      </w:r>
      <w:r w:rsidRPr="00517EAE">
        <w:tab/>
        <w:t xml:space="preserve">Core part: Rel-19 LTE-Advanced Carrier Aggregation for x bands (1&lt;=x&lt;= 6) DL with y bands (y=1, 2) UL </w:t>
      </w:r>
      <w:r w:rsidRPr="00517EAE">
        <w:rPr>
          <w:sz w:val="20"/>
        </w:rPr>
        <w:t>[RAN4 WI: LTE_CA_R19_xBDL_yBUL-Core]</w:t>
      </w:r>
    </w:p>
    <w:p w14:paraId="3548ECCD" w14:textId="25276B46" w:rsidR="00F73011" w:rsidRDefault="00517EAE" w:rsidP="00F73011">
      <w:pPr>
        <w:rPr>
          <w:rFonts w:ascii="Arial" w:eastAsiaTheme="minorEastAsia" w:hAnsi="Arial" w:cs="Arial"/>
          <w:b/>
          <w:sz w:val="24"/>
          <w:szCs w:val="24"/>
        </w:rPr>
      </w:pPr>
      <w:r w:rsidRPr="00517EAE">
        <w:rPr>
          <w:rFonts w:ascii="Arial" w:eastAsiaTheme="minorEastAsia" w:hAnsi="Arial" w:cs="Arial"/>
          <w:b/>
          <w:sz w:val="24"/>
          <w:szCs w:val="24"/>
        </w:rPr>
        <w:t>RP-253626</w:t>
      </w:r>
      <w:r w:rsidRPr="00517EAE">
        <w:rPr>
          <w:rFonts w:ascii="Arial" w:eastAsiaTheme="minorEastAsia" w:hAnsi="Arial" w:cs="Arial"/>
          <w:b/>
          <w:sz w:val="24"/>
          <w:szCs w:val="24"/>
        </w:rPr>
        <w:tab/>
        <w:t>RAN4 CRs to LTE_CA_R19_xBDL_yBUL-Core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17EAE" w:rsidRPr="004E535C" w14:paraId="48EAE509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2F35033" w14:textId="77777777" w:rsidR="00517EAE" w:rsidRPr="00BF1EB6" w:rsidRDefault="00517EAE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B589377" w14:textId="77777777" w:rsidR="00517EAE" w:rsidRPr="00BF1EB6" w:rsidRDefault="00517EAE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01DF506" w14:textId="77777777" w:rsidR="00517EAE" w:rsidRPr="00BF1EB6" w:rsidRDefault="00517EAE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84DDB3E" w14:textId="77777777" w:rsidR="00517EAE" w:rsidRPr="00BF1EB6" w:rsidRDefault="00517EAE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5DE0C139" w14:textId="77777777" w:rsidR="00517EAE" w:rsidRPr="00BF1EB6" w:rsidRDefault="00517EAE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2619089" w14:textId="77777777" w:rsidR="00517EAE" w:rsidRPr="00BF1EB6" w:rsidRDefault="00517EAE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F28FAB" w14:textId="77777777" w:rsidR="00517EAE" w:rsidRPr="00BF1EB6" w:rsidRDefault="00517EAE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B7E59EE" w14:textId="77777777" w:rsidR="00517EAE" w:rsidRPr="00BF1EB6" w:rsidRDefault="00517EAE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94CCBE3" w14:textId="77777777" w:rsidR="00517EAE" w:rsidRPr="00BF1EB6" w:rsidRDefault="00517EAE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236A7CC" w14:textId="77777777" w:rsidR="00517EAE" w:rsidRPr="00BF1EB6" w:rsidRDefault="00517EAE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5CFF8E7" w14:textId="77777777" w:rsidR="00517EAE" w:rsidRPr="00BF1EB6" w:rsidRDefault="00517EAE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68C8DCF" w14:textId="77777777" w:rsidR="00517EAE" w:rsidRPr="00BF1EB6" w:rsidRDefault="00517EAE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9291A83" w14:textId="77777777" w:rsidR="00517EAE" w:rsidRPr="00BF1EB6" w:rsidRDefault="00517EAE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17EAE" w14:paraId="5F50FF79" w14:textId="77777777" w:rsidTr="009F19BE">
        <w:tc>
          <w:tcPr>
            <w:tcW w:w="879" w:type="dxa"/>
          </w:tcPr>
          <w:p w14:paraId="7661751D" w14:textId="77777777" w:rsidR="00517EAE" w:rsidRDefault="00517EAE" w:rsidP="009F19BE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13D6DA7D" w14:textId="77777777" w:rsidR="00517EAE" w:rsidRDefault="00517EAE" w:rsidP="009F19BE">
            <w:r>
              <w:rPr>
                <w:sz w:val="16"/>
                <w:szCs w:val="16"/>
              </w:rPr>
              <w:t>6124</w:t>
            </w:r>
          </w:p>
        </w:tc>
        <w:tc>
          <w:tcPr>
            <w:tcW w:w="517" w:type="dxa"/>
          </w:tcPr>
          <w:p w14:paraId="3488B81D" w14:textId="77777777" w:rsidR="00517EAE" w:rsidRDefault="00517EAE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0C0E0B" w14:textId="77777777" w:rsidR="00517EAE" w:rsidRDefault="00517EAE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583B035" w14:textId="77777777" w:rsidR="00517EAE" w:rsidRDefault="00517EAE" w:rsidP="009F19BE">
            <w:r>
              <w:rPr>
                <w:sz w:val="16"/>
                <w:szCs w:val="16"/>
              </w:rPr>
              <w:t>CR-Bugfix 36101-j30_s00-07</w:t>
            </w:r>
          </w:p>
        </w:tc>
        <w:tc>
          <w:tcPr>
            <w:tcW w:w="517" w:type="dxa"/>
          </w:tcPr>
          <w:p w14:paraId="580BD6F7" w14:textId="77777777" w:rsidR="00517EAE" w:rsidRDefault="00517EAE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42A95B" w14:textId="77777777" w:rsidR="00517EAE" w:rsidRDefault="00517EAE" w:rsidP="009F19BE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6D67E9EA" w14:textId="77777777" w:rsidR="00517EAE" w:rsidRDefault="00517EAE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6859863" w14:textId="77777777" w:rsidR="00517EAE" w:rsidRDefault="00517EAE" w:rsidP="009F19BE">
            <w:r>
              <w:rPr>
                <w:sz w:val="16"/>
                <w:szCs w:val="16"/>
              </w:rPr>
              <w:t>R4-2520590</w:t>
            </w:r>
          </w:p>
        </w:tc>
        <w:tc>
          <w:tcPr>
            <w:tcW w:w="1597" w:type="dxa"/>
          </w:tcPr>
          <w:p w14:paraId="0E33FAD7" w14:textId="77777777" w:rsidR="00517EAE" w:rsidRDefault="00517EAE" w:rsidP="009F19B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B2ABAA8" w14:textId="77777777" w:rsidR="00517EAE" w:rsidRDefault="00517EAE" w:rsidP="009F19BE">
            <w:r>
              <w:rPr>
                <w:sz w:val="16"/>
                <w:szCs w:val="16"/>
              </w:rPr>
              <w:t>LTE_CA_R19_xBDL_yBUL-Core</w:t>
            </w:r>
          </w:p>
        </w:tc>
        <w:tc>
          <w:tcPr>
            <w:tcW w:w="2323" w:type="dxa"/>
          </w:tcPr>
          <w:p w14:paraId="3147B3D8" w14:textId="77777777" w:rsidR="00517EAE" w:rsidRDefault="00517EAE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CB4634" w14:textId="77777777" w:rsidR="00517EAE" w:rsidRDefault="00517EAE" w:rsidP="009F19BE">
            <w:pPr>
              <w:rPr>
                <w:sz w:val="16"/>
                <w:szCs w:val="16"/>
              </w:rPr>
            </w:pPr>
          </w:p>
        </w:tc>
      </w:tr>
      <w:tr w:rsidR="00517EAE" w14:paraId="6BCF8C90" w14:textId="77777777" w:rsidTr="009F19BE">
        <w:tc>
          <w:tcPr>
            <w:tcW w:w="879" w:type="dxa"/>
          </w:tcPr>
          <w:p w14:paraId="4165A2D8" w14:textId="77777777" w:rsidR="00517EAE" w:rsidRDefault="00517EAE" w:rsidP="009F19BE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732502CB" w14:textId="77777777" w:rsidR="00517EAE" w:rsidRDefault="00517EAE" w:rsidP="009F19BE">
            <w:r>
              <w:rPr>
                <w:sz w:val="16"/>
                <w:szCs w:val="16"/>
              </w:rPr>
              <w:t>6131</w:t>
            </w:r>
          </w:p>
        </w:tc>
        <w:tc>
          <w:tcPr>
            <w:tcW w:w="517" w:type="dxa"/>
          </w:tcPr>
          <w:p w14:paraId="6DE92D24" w14:textId="77777777" w:rsidR="00517EAE" w:rsidRDefault="00517EAE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575A09C" w14:textId="77777777" w:rsidR="00517EAE" w:rsidRDefault="00517EAE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C9F551E" w14:textId="77777777" w:rsidR="00517EAE" w:rsidRDefault="00517EAE" w:rsidP="009F19BE">
            <w:r>
              <w:rPr>
                <w:sz w:val="16"/>
                <w:szCs w:val="16"/>
              </w:rPr>
              <w:t>Big CR on Introduction of completed R19 x(1=x=6) DL y(y=2) UL CA band combinations to TS 36.101</w:t>
            </w:r>
          </w:p>
        </w:tc>
        <w:tc>
          <w:tcPr>
            <w:tcW w:w="517" w:type="dxa"/>
          </w:tcPr>
          <w:p w14:paraId="77912E92" w14:textId="77777777" w:rsidR="00517EAE" w:rsidRDefault="00517EAE" w:rsidP="009F19B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7B48C9B" w14:textId="77777777" w:rsidR="00517EAE" w:rsidRDefault="00517EAE" w:rsidP="009F19BE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0482C9A3" w14:textId="77777777" w:rsidR="00517EAE" w:rsidRDefault="00517EAE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87E35F4" w14:textId="77777777" w:rsidR="00517EAE" w:rsidRDefault="00517EAE" w:rsidP="009F19BE">
            <w:r>
              <w:rPr>
                <w:sz w:val="16"/>
                <w:szCs w:val="16"/>
              </w:rPr>
              <w:t>R4-2523239</w:t>
            </w:r>
          </w:p>
        </w:tc>
        <w:tc>
          <w:tcPr>
            <w:tcW w:w="1597" w:type="dxa"/>
          </w:tcPr>
          <w:p w14:paraId="0CE88CEA" w14:textId="77777777" w:rsidR="00517EAE" w:rsidRDefault="00517EAE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5072941F" w14:textId="77777777" w:rsidR="00517EAE" w:rsidRDefault="00517EAE" w:rsidP="009F19BE">
            <w:r>
              <w:rPr>
                <w:sz w:val="16"/>
                <w:szCs w:val="16"/>
              </w:rPr>
              <w:t>LTE_CA_R19_xBDL_yBUL</w:t>
            </w:r>
          </w:p>
        </w:tc>
        <w:tc>
          <w:tcPr>
            <w:tcW w:w="2323" w:type="dxa"/>
          </w:tcPr>
          <w:p w14:paraId="56A93C0E" w14:textId="77777777" w:rsidR="00517EAE" w:rsidRDefault="00517EAE" w:rsidP="009F19BE">
            <w:r>
              <w:rPr>
                <w:sz w:val="16"/>
                <w:szCs w:val="16"/>
              </w:rPr>
              <w:t>5.5A-2, 5.6A.1-2, 6.2.5, 7.3.1</w:t>
            </w:r>
          </w:p>
        </w:tc>
        <w:tc>
          <w:tcPr>
            <w:tcW w:w="998" w:type="dxa"/>
          </w:tcPr>
          <w:p w14:paraId="3571DA46" w14:textId="77777777" w:rsidR="00517EAE" w:rsidRDefault="00517EAE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36.521-3; TS/TR ... CR ... </w:t>
            </w:r>
          </w:p>
        </w:tc>
      </w:tr>
    </w:tbl>
    <w:p w14:paraId="1AF5735A" w14:textId="77777777" w:rsidR="00F73011" w:rsidRDefault="00F73011" w:rsidP="00F73011">
      <w:pPr>
        <w:rPr>
          <w:rFonts w:eastAsiaTheme="minorEastAsia"/>
        </w:rPr>
      </w:pPr>
    </w:p>
    <w:p w14:paraId="5556FFDD" w14:textId="0BA5378B" w:rsidR="00F73011" w:rsidRPr="00F73011" w:rsidRDefault="00467D98" w:rsidP="00F73011">
      <w:pPr>
        <w:pStyle w:val="Heading1"/>
        <w:rPr>
          <w:rFonts w:hint="eastAsia"/>
        </w:rPr>
      </w:pPr>
      <w:r w:rsidRPr="00467D98">
        <w:t>10.7</w:t>
      </w:r>
      <w:r w:rsidRPr="00467D98">
        <w:tab/>
        <w:t xml:space="preserve">Small Technical Enhancements and Improvements for REL-19 </w:t>
      </w:r>
      <w:r w:rsidRPr="00467D98">
        <w:rPr>
          <w:sz w:val="24"/>
          <w:szCs w:val="24"/>
        </w:rPr>
        <w:t>[TEI19]</w:t>
      </w:r>
    </w:p>
    <w:p w14:paraId="05A295A9" w14:textId="382300C5" w:rsidR="00F73011" w:rsidRDefault="00467D98" w:rsidP="00F73011">
      <w:pPr>
        <w:rPr>
          <w:rFonts w:ascii="Arial" w:eastAsiaTheme="minorEastAsia" w:hAnsi="Arial" w:cs="Arial"/>
          <w:b/>
          <w:sz w:val="24"/>
          <w:szCs w:val="24"/>
        </w:rPr>
      </w:pPr>
      <w:r w:rsidRPr="00467D98">
        <w:rPr>
          <w:rFonts w:ascii="Arial" w:eastAsiaTheme="minorEastAsia" w:hAnsi="Arial" w:cs="Arial"/>
          <w:b/>
          <w:sz w:val="24"/>
          <w:szCs w:val="24"/>
        </w:rPr>
        <w:t>RP-253627</w:t>
      </w:r>
      <w:r w:rsidRPr="00467D98">
        <w:rPr>
          <w:rFonts w:ascii="Arial" w:eastAsiaTheme="minorEastAsia" w:hAnsi="Arial" w:cs="Arial"/>
          <w:b/>
          <w:sz w:val="24"/>
          <w:szCs w:val="24"/>
        </w:rPr>
        <w:tab/>
        <w:t>RAN4 CRs to TEI19 - Batch 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67D98" w:rsidRPr="004E535C" w14:paraId="6B9C4277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DD24EB3" w14:textId="77777777" w:rsidR="00467D98" w:rsidRPr="00BF1EB6" w:rsidRDefault="00467D98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821D935" w14:textId="77777777" w:rsidR="00467D98" w:rsidRPr="00BF1EB6" w:rsidRDefault="00467D98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596983A" w14:textId="77777777" w:rsidR="00467D98" w:rsidRPr="00BF1EB6" w:rsidRDefault="00467D98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D5AB7F9" w14:textId="77777777" w:rsidR="00467D98" w:rsidRPr="00BF1EB6" w:rsidRDefault="00467D98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3C508933" w14:textId="77777777" w:rsidR="00467D98" w:rsidRPr="00BF1EB6" w:rsidRDefault="00467D98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8AC36C6" w14:textId="77777777" w:rsidR="00467D98" w:rsidRPr="00BF1EB6" w:rsidRDefault="00467D98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1BE548D" w14:textId="77777777" w:rsidR="00467D98" w:rsidRPr="00BF1EB6" w:rsidRDefault="00467D98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7DBE5A32" w14:textId="77777777" w:rsidR="00467D98" w:rsidRPr="00BF1EB6" w:rsidRDefault="00467D98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A971A1E" w14:textId="77777777" w:rsidR="00467D98" w:rsidRPr="00BF1EB6" w:rsidRDefault="00467D98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1D1B54E" w14:textId="77777777" w:rsidR="00467D98" w:rsidRPr="00BF1EB6" w:rsidRDefault="00467D98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5256B52" w14:textId="77777777" w:rsidR="00467D98" w:rsidRPr="00BF1EB6" w:rsidRDefault="00467D98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792F78A" w14:textId="77777777" w:rsidR="00467D98" w:rsidRPr="00BF1EB6" w:rsidRDefault="00467D98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C2F3F4C" w14:textId="77777777" w:rsidR="00467D98" w:rsidRPr="00BF1EB6" w:rsidRDefault="00467D98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67D98" w14:paraId="7A424E25" w14:textId="77777777" w:rsidTr="009F19BE">
        <w:tc>
          <w:tcPr>
            <w:tcW w:w="879" w:type="dxa"/>
          </w:tcPr>
          <w:p w14:paraId="64AEB2CF" w14:textId="77777777" w:rsidR="00467D98" w:rsidRDefault="00467D98" w:rsidP="009F19BE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1D0E987A" w14:textId="77777777" w:rsidR="00467D98" w:rsidRDefault="00467D98" w:rsidP="009F19BE">
            <w:r>
              <w:rPr>
                <w:sz w:val="16"/>
                <w:szCs w:val="16"/>
              </w:rPr>
              <w:t>5021</w:t>
            </w:r>
          </w:p>
        </w:tc>
        <w:tc>
          <w:tcPr>
            <w:tcW w:w="517" w:type="dxa"/>
          </w:tcPr>
          <w:p w14:paraId="53FC3BAA" w14:textId="77777777" w:rsidR="00467D98" w:rsidRDefault="00467D98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E89BD35" w14:textId="77777777" w:rsidR="00467D98" w:rsidRDefault="00467D98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52C4290" w14:textId="77777777" w:rsidR="00467D98" w:rsidRDefault="00467D98" w:rsidP="009F19BE">
            <w:r>
              <w:rPr>
                <w:sz w:val="16"/>
                <w:szCs w:val="16"/>
              </w:rPr>
              <w:t>CR to TS 36.104: Simplification of tables for additional requirements for co-existence and co-location [</w:t>
            </w:r>
            <w:proofErr w:type="spellStart"/>
            <w:r>
              <w:rPr>
                <w:sz w:val="16"/>
                <w:szCs w:val="16"/>
              </w:rPr>
              <w:t>BDaT_simp_improvement</w:t>
            </w:r>
            <w:proofErr w:type="spellEnd"/>
            <w:r>
              <w:rPr>
                <w:sz w:val="16"/>
                <w:szCs w:val="16"/>
              </w:rPr>
              <w:t>]</w:t>
            </w:r>
          </w:p>
        </w:tc>
        <w:tc>
          <w:tcPr>
            <w:tcW w:w="517" w:type="dxa"/>
          </w:tcPr>
          <w:p w14:paraId="1E0283E1" w14:textId="77777777" w:rsidR="00467D98" w:rsidRDefault="00467D98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8A01FD" w14:textId="77777777" w:rsidR="00467D98" w:rsidRDefault="00467D98" w:rsidP="009F19BE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067B2A0B" w14:textId="77777777" w:rsidR="00467D98" w:rsidRDefault="00467D98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E08A763" w14:textId="77777777" w:rsidR="00467D98" w:rsidRDefault="00467D98" w:rsidP="009F19BE">
            <w:r>
              <w:rPr>
                <w:sz w:val="16"/>
                <w:szCs w:val="16"/>
              </w:rPr>
              <w:t>R4-2523020</w:t>
            </w:r>
          </w:p>
        </w:tc>
        <w:tc>
          <w:tcPr>
            <w:tcW w:w="1597" w:type="dxa"/>
          </w:tcPr>
          <w:p w14:paraId="6D0A4E10" w14:textId="77777777" w:rsidR="00467D98" w:rsidRDefault="00467D98" w:rsidP="009F1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F61B87E" w14:textId="77777777" w:rsidR="00467D98" w:rsidRDefault="00467D98" w:rsidP="009F19BE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22EF9D35" w14:textId="77777777" w:rsidR="00467D98" w:rsidRDefault="00467D98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6EAF27" w14:textId="77777777" w:rsidR="00467D98" w:rsidRDefault="00467D98" w:rsidP="009F19BE">
            <w:pPr>
              <w:rPr>
                <w:sz w:val="16"/>
                <w:szCs w:val="16"/>
              </w:rPr>
            </w:pPr>
          </w:p>
        </w:tc>
      </w:tr>
      <w:tr w:rsidR="00467D98" w14:paraId="462F3435" w14:textId="77777777" w:rsidTr="009F19BE">
        <w:tc>
          <w:tcPr>
            <w:tcW w:w="879" w:type="dxa"/>
          </w:tcPr>
          <w:p w14:paraId="5CBCDF9F" w14:textId="77777777" w:rsidR="00467D98" w:rsidRDefault="00467D98" w:rsidP="009F19BE">
            <w:r>
              <w:rPr>
                <w:sz w:val="16"/>
                <w:szCs w:val="16"/>
              </w:rPr>
              <w:t>36.106</w:t>
            </w:r>
          </w:p>
        </w:tc>
        <w:tc>
          <w:tcPr>
            <w:tcW w:w="637" w:type="dxa"/>
          </w:tcPr>
          <w:p w14:paraId="54DBAC1B" w14:textId="77777777" w:rsidR="00467D98" w:rsidRDefault="00467D98" w:rsidP="009F19BE">
            <w:r>
              <w:rPr>
                <w:sz w:val="16"/>
                <w:szCs w:val="16"/>
              </w:rPr>
              <w:t>0058</w:t>
            </w:r>
          </w:p>
        </w:tc>
        <w:tc>
          <w:tcPr>
            <w:tcW w:w="517" w:type="dxa"/>
          </w:tcPr>
          <w:p w14:paraId="0A665D61" w14:textId="77777777" w:rsidR="00467D98" w:rsidRDefault="00467D98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19165A" w14:textId="77777777" w:rsidR="00467D98" w:rsidRDefault="00467D98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17B3272" w14:textId="77777777" w:rsidR="00467D98" w:rsidRDefault="00467D98" w:rsidP="009F19BE">
            <w:r>
              <w:rPr>
                <w:sz w:val="16"/>
                <w:szCs w:val="16"/>
              </w:rPr>
              <w:t>(TEI</w:t>
            </w:r>
            <w:proofErr w:type="gramStart"/>
            <w:r>
              <w:rPr>
                <w:sz w:val="16"/>
                <w:szCs w:val="16"/>
              </w:rPr>
              <w:t>19)CR</w:t>
            </w:r>
            <w:proofErr w:type="gramEnd"/>
            <w:r>
              <w:rPr>
                <w:sz w:val="16"/>
                <w:szCs w:val="16"/>
              </w:rPr>
              <w:t xml:space="preserve"> for 36.106, on framework simplification for co-location/co-existence requirement[</w:t>
            </w:r>
            <w:proofErr w:type="spellStart"/>
            <w:r>
              <w:rPr>
                <w:sz w:val="16"/>
                <w:szCs w:val="16"/>
              </w:rPr>
              <w:t>BDaT_simp_improvement</w:t>
            </w:r>
            <w:proofErr w:type="spellEnd"/>
            <w:r>
              <w:rPr>
                <w:sz w:val="16"/>
                <w:szCs w:val="16"/>
              </w:rPr>
              <w:t>]</w:t>
            </w:r>
          </w:p>
        </w:tc>
        <w:tc>
          <w:tcPr>
            <w:tcW w:w="517" w:type="dxa"/>
          </w:tcPr>
          <w:p w14:paraId="0E4AF84A" w14:textId="77777777" w:rsidR="00467D98" w:rsidRDefault="00467D98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23DD30" w14:textId="77777777" w:rsidR="00467D98" w:rsidRDefault="00467D98" w:rsidP="009F19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3E95E05" w14:textId="77777777" w:rsidR="00467D98" w:rsidRDefault="00467D98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AC8A8B9" w14:textId="77777777" w:rsidR="00467D98" w:rsidRDefault="00467D98" w:rsidP="009F19BE">
            <w:r>
              <w:rPr>
                <w:sz w:val="16"/>
                <w:szCs w:val="16"/>
              </w:rPr>
              <w:t>R4-2523006</w:t>
            </w:r>
          </w:p>
        </w:tc>
        <w:tc>
          <w:tcPr>
            <w:tcW w:w="1597" w:type="dxa"/>
          </w:tcPr>
          <w:p w14:paraId="7EFDC946" w14:textId="77777777" w:rsidR="00467D98" w:rsidRDefault="00467D98" w:rsidP="009F19B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91F7D3C" w14:textId="77777777" w:rsidR="00467D98" w:rsidRDefault="00467D98" w:rsidP="009F19BE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78145BE8" w14:textId="77777777" w:rsidR="00467D98" w:rsidRDefault="00467D98" w:rsidP="009F19BE">
            <w:r>
              <w:rPr>
                <w:sz w:val="16"/>
                <w:szCs w:val="16"/>
              </w:rPr>
              <w:t>2, 9.2.2.1, 9.2.3.1</w:t>
            </w:r>
          </w:p>
        </w:tc>
        <w:tc>
          <w:tcPr>
            <w:tcW w:w="998" w:type="dxa"/>
          </w:tcPr>
          <w:p w14:paraId="4016CFD0" w14:textId="77777777" w:rsidR="00467D98" w:rsidRDefault="00467D98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TS36.143 ; TS/TR ... CR ... </w:t>
            </w:r>
          </w:p>
        </w:tc>
      </w:tr>
      <w:tr w:rsidR="00467D98" w14:paraId="4D9F00C1" w14:textId="77777777" w:rsidTr="009F19BE">
        <w:tc>
          <w:tcPr>
            <w:tcW w:w="879" w:type="dxa"/>
          </w:tcPr>
          <w:p w14:paraId="1BF2A056" w14:textId="77777777" w:rsidR="00467D98" w:rsidRDefault="00467D98" w:rsidP="009F19BE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45FDB6DE" w14:textId="77777777" w:rsidR="00467D98" w:rsidRDefault="00467D98" w:rsidP="009F19BE">
            <w:r>
              <w:rPr>
                <w:sz w:val="16"/>
                <w:szCs w:val="16"/>
              </w:rPr>
              <w:t>1413</w:t>
            </w:r>
          </w:p>
        </w:tc>
        <w:tc>
          <w:tcPr>
            <w:tcW w:w="517" w:type="dxa"/>
          </w:tcPr>
          <w:p w14:paraId="315D4242" w14:textId="77777777" w:rsidR="00467D98" w:rsidRDefault="00467D98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C3AF1F" w14:textId="77777777" w:rsidR="00467D98" w:rsidRDefault="00467D98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B222D9A" w14:textId="77777777" w:rsidR="00467D98" w:rsidRDefault="00467D98" w:rsidP="009F19BE">
            <w:r>
              <w:rPr>
                <w:sz w:val="16"/>
                <w:szCs w:val="16"/>
              </w:rPr>
              <w:t>(TEI19-BDaT_simp_improvement) CR to 36.141 on framework simplification for co-location/co-existence requirements [</w:t>
            </w:r>
            <w:proofErr w:type="spellStart"/>
            <w:r>
              <w:rPr>
                <w:sz w:val="16"/>
                <w:szCs w:val="16"/>
              </w:rPr>
              <w:t>BDaT_simp_improvement</w:t>
            </w:r>
            <w:proofErr w:type="spellEnd"/>
            <w:r>
              <w:rPr>
                <w:sz w:val="16"/>
                <w:szCs w:val="16"/>
              </w:rPr>
              <w:t>]</w:t>
            </w:r>
          </w:p>
        </w:tc>
        <w:tc>
          <w:tcPr>
            <w:tcW w:w="517" w:type="dxa"/>
          </w:tcPr>
          <w:p w14:paraId="593C31A7" w14:textId="77777777" w:rsidR="00467D98" w:rsidRDefault="00467D98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49C329" w14:textId="77777777" w:rsidR="00467D98" w:rsidRDefault="00467D98" w:rsidP="009F19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29D0E086" w14:textId="77777777" w:rsidR="00467D98" w:rsidRDefault="00467D98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D424C6C" w14:textId="77777777" w:rsidR="00467D98" w:rsidRDefault="00467D98" w:rsidP="009F19BE">
            <w:r>
              <w:rPr>
                <w:sz w:val="16"/>
                <w:szCs w:val="16"/>
              </w:rPr>
              <w:t>R4-2522292</w:t>
            </w:r>
          </w:p>
        </w:tc>
        <w:tc>
          <w:tcPr>
            <w:tcW w:w="1597" w:type="dxa"/>
          </w:tcPr>
          <w:p w14:paraId="037A999D" w14:textId="77777777" w:rsidR="00467D98" w:rsidRDefault="00467D98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1163CF5D" w14:textId="77777777" w:rsidR="00467D98" w:rsidRDefault="00467D98" w:rsidP="009F19BE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3D16E685" w14:textId="77777777" w:rsidR="00467D98" w:rsidRDefault="00467D98" w:rsidP="009F19BE">
            <w:r>
              <w:rPr>
                <w:sz w:val="16"/>
                <w:szCs w:val="16"/>
              </w:rPr>
              <w:t>2, 6.6.4.5.4, 6.6.4.5.5, 7.6.5.2</w:t>
            </w:r>
          </w:p>
        </w:tc>
        <w:tc>
          <w:tcPr>
            <w:tcW w:w="998" w:type="dxa"/>
          </w:tcPr>
          <w:p w14:paraId="32965DF3" w14:textId="77777777" w:rsidR="00467D98" w:rsidRDefault="00467D98" w:rsidP="009F19BE">
            <w:r>
              <w:rPr>
                <w:sz w:val="16"/>
                <w:szCs w:val="16"/>
              </w:rPr>
              <w:t xml:space="preserve">TS 36.104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</w:tbl>
    <w:p w14:paraId="55736318" w14:textId="77777777" w:rsidR="00F73011" w:rsidRDefault="00F73011" w:rsidP="00F73011">
      <w:pPr>
        <w:rPr>
          <w:rFonts w:eastAsiaTheme="minorEastAsia"/>
        </w:rPr>
      </w:pPr>
    </w:p>
    <w:p w14:paraId="52EFE983" w14:textId="10165465" w:rsidR="00F73011" w:rsidRDefault="001C52F6" w:rsidP="00F73011">
      <w:pPr>
        <w:rPr>
          <w:rFonts w:ascii="Arial" w:eastAsiaTheme="minorEastAsia" w:hAnsi="Arial" w:cs="Arial"/>
          <w:b/>
          <w:sz w:val="24"/>
          <w:szCs w:val="24"/>
        </w:rPr>
      </w:pPr>
      <w:r w:rsidRPr="001C52F6">
        <w:rPr>
          <w:rFonts w:ascii="Arial" w:eastAsiaTheme="minorEastAsia" w:hAnsi="Arial" w:cs="Arial"/>
          <w:b/>
          <w:sz w:val="24"/>
          <w:szCs w:val="24"/>
        </w:rPr>
        <w:t>RP-253628</w:t>
      </w:r>
      <w:r w:rsidRPr="001C52F6">
        <w:rPr>
          <w:rFonts w:ascii="Arial" w:eastAsiaTheme="minorEastAsia" w:hAnsi="Arial" w:cs="Arial"/>
          <w:b/>
          <w:sz w:val="24"/>
          <w:szCs w:val="24"/>
        </w:rPr>
        <w:tab/>
        <w:t>RAN4 CRs to TEI19 - Batch 2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C52F6" w:rsidRPr="004E535C" w14:paraId="351BE364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567E405" w14:textId="77777777" w:rsidR="001C52F6" w:rsidRPr="00BF1EB6" w:rsidRDefault="001C52F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DA34198" w14:textId="77777777" w:rsidR="001C52F6" w:rsidRPr="00BF1EB6" w:rsidRDefault="001C52F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B1863BE" w14:textId="77777777" w:rsidR="001C52F6" w:rsidRPr="00BF1EB6" w:rsidRDefault="001C52F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1B77638" w14:textId="77777777" w:rsidR="001C52F6" w:rsidRPr="00BF1EB6" w:rsidRDefault="001C52F6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263F2879" w14:textId="77777777" w:rsidR="001C52F6" w:rsidRPr="00BF1EB6" w:rsidRDefault="001C52F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000739C" w14:textId="77777777" w:rsidR="001C52F6" w:rsidRPr="00BF1EB6" w:rsidRDefault="001C52F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C6016B8" w14:textId="77777777" w:rsidR="001C52F6" w:rsidRPr="00BF1EB6" w:rsidRDefault="001C52F6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5D544BA9" w14:textId="77777777" w:rsidR="001C52F6" w:rsidRPr="00BF1EB6" w:rsidRDefault="001C52F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5E782CA" w14:textId="77777777" w:rsidR="001C52F6" w:rsidRPr="00BF1EB6" w:rsidRDefault="001C52F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D91448B" w14:textId="77777777" w:rsidR="001C52F6" w:rsidRPr="00BF1EB6" w:rsidRDefault="001C52F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8FF5512" w14:textId="77777777" w:rsidR="001C52F6" w:rsidRPr="00BF1EB6" w:rsidRDefault="001C52F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66F85CE" w14:textId="77777777" w:rsidR="001C52F6" w:rsidRPr="00BF1EB6" w:rsidRDefault="001C52F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F6D09C1" w14:textId="77777777" w:rsidR="001C52F6" w:rsidRPr="00BF1EB6" w:rsidRDefault="001C52F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C52F6" w14:paraId="28A1B217" w14:textId="77777777" w:rsidTr="009F19BE">
        <w:tc>
          <w:tcPr>
            <w:tcW w:w="879" w:type="dxa"/>
          </w:tcPr>
          <w:p w14:paraId="09EF489A" w14:textId="77777777" w:rsidR="001C52F6" w:rsidRDefault="001C52F6" w:rsidP="009F19BE"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37" w:type="dxa"/>
          </w:tcPr>
          <w:p w14:paraId="3BC0E42F" w14:textId="77777777" w:rsidR="001C52F6" w:rsidRDefault="001C52F6" w:rsidP="009F19BE">
            <w:r>
              <w:rPr>
                <w:sz w:val="16"/>
                <w:szCs w:val="16"/>
              </w:rPr>
              <w:t>4513</w:t>
            </w:r>
          </w:p>
        </w:tc>
        <w:tc>
          <w:tcPr>
            <w:tcW w:w="517" w:type="dxa"/>
          </w:tcPr>
          <w:p w14:paraId="71FEA74D" w14:textId="77777777" w:rsidR="001C52F6" w:rsidRDefault="001C52F6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1653912" w14:textId="77777777" w:rsidR="001C52F6" w:rsidRDefault="001C52F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34B4A5F" w14:textId="77777777" w:rsidR="001C52F6" w:rsidRDefault="001C52F6" w:rsidP="009F19BE">
            <w:r>
              <w:rPr>
                <w:sz w:val="16"/>
                <w:szCs w:val="16"/>
              </w:rPr>
              <w:t>CR to TS 36.307: Release independence of Rel-19 NR NTN features [</w:t>
            </w:r>
            <w:proofErr w:type="spellStart"/>
            <w:r>
              <w:rPr>
                <w:sz w:val="16"/>
                <w:szCs w:val="16"/>
              </w:rPr>
              <w:t>NTN_Release_Independence</w:t>
            </w:r>
            <w:proofErr w:type="spellEnd"/>
            <w:r>
              <w:rPr>
                <w:sz w:val="16"/>
                <w:szCs w:val="16"/>
              </w:rPr>
              <w:t>]</w:t>
            </w:r>
          </w:p>
        </w:tc>
        <w:tc>
          <w:tcPr>
            <w:tcW w:w="517" w:type="dxa"/>
          </w:tcPr>
          <w:p w14:paraId="6A70E864" w14:textId="77777777" w:rsidR="001C52F6" w:rsidRDefault="001C52F6" w:rsidP="009F19B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89021EB" w14:textId="77777777" w:rsidR="001C52F6" w:rsidRDefault="001C52F6" w:rsidP="009F19BE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1C71E2D4" w14:textId="77777777" w:rsidR="001C52F6" w:rsidRDefault="001C52F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817AA2B" w14:textId="77777777" w:rsidR="001C52F6" w:rsidRDefault="001C52F6" w:rsidP="009F19BE">
            <w:r>
              <w:rPr>
                <w:sz w:val="16"/>
                <w:szCs w:val="16"/>
              </w:rPr>
              <w:t>R4-2522411</w:t>
            </w:r>
          </w:p>
        </w:tc>
        <w:tc>
          <w:tcPr>
            <w:tcW w:w="1597" w:type="dxa"/>
          </w:tcPr>
          <w:p w14:paraId="1EE81495" w14:textId="77777777" w:rsidR="001C52F6" w:rsidRDefault="001C52F6" w:rsidP="009F19B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86A4D41" w14:textId="77777777" w:rsidR="001C52F6" w:rsidRDefault="001C52F6" w:rsidP="009F19BE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31228823" w14:textId="77777777" w:rsidR="001C52F6" w:rsidRDefault="001C52F6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CD722C" w14:textId="77777777" w:rsidR="001C52F6" w:rsidRDefault="001C52F6" w:rsidP="009F19BE">
            <w:pPr>
              <w:rPr>
                <w:sz w:val="16"/>
                <w:szCs w:val="16"/>
              </w:rPr>
            </w:pPr>
          </w:p>
        </w:tc>
      </w:tr>
    </w:tbl>
    <w:p w14:paraId="270EA440" w14:textId="77777777" w:rsidR="00F73011" w:rsidRDefault="00F73011" w:rsidP="00F73011">
      <w:pPr>
        <w:rPr>
          <w:rFonts w:eastAsiaTheme="minorEastAsia"/>
        </w:rPr>
      </w:pPr>
    </w:p>
    <w:p w14:paraId="77BFF4AD" w14:textId="1C4E8417" w:rsidR="00F73011" w:rsidRPr="00AB5D93" w:rsidRDefault="00AB5D93" w:rsidP="00AB5D93">
      <w:pPr>
        <w:pStyle w:val="Heading1"/>
        <w:rPr>
          <w:rFonts w:hint="eastAsia"/>
          <w:sz w:val="20"/>
        </w:rPr>
      </w:pPr>
      <w:r>
        <w:t>10.9.1</w:t>
      </w:r>
      <w:r>
        <w:tab/>
        <w:t>Core part: Non-Terrestrial Networks (NTN) for Internet of Things (IoT) Phase 3</w:t>
      </w:r>
      <w:r>
        <w:rPr>
          <w:rFonts w:eastAsiaTheme="minorEastAsia" w:hint="eastAsia"/>
        </w:rPr>
        <w:t xml:space="preserve"> </w:t>
      </w:r>
      <w:r w:rsidRPr="00AB5D93">
        <w:rPr>
          <w:sz w:val="20"/>
        </w:rPr>
        <w:t>[RAN2 WI: IoT_NTN_Ph3-Core]</w:t>
      </w:r>
    </w:p>
    <w:p w14:paraId="1A1A915A" w14:textId="2E9FD980" w:rsidR="00F73011" w:rsidRDefault="00AB5D93" w:rsidP="00F73011">
      <w:pPr>
        <w:rPr>
          <w:rFonts w:ascii="Arial" w:eastAsiaTheme="minorEastAsia" w:hAnsi="Arial" w:cs="Arial"/>
          <w:b/>
          <w:sz w:val="24"/>
          <w:szCs w:val="24"/>
        </w:rPr>
      </w:pPr>
      <w:r w:rsidRPr="00AB5D93">
        <w:rPr>
          <w:rFonts w:ascii="Arial" w:eastAsiaTheme="minorEastAsia" w:hAnsi="Arial" w:cs="Arial"/>
          <w:b/>
          <w:sz w:val="24"/>
          <w:szCs w:val="24"/>
        </w:rPr>
        <w:t>RP-253629</w:t>
      </w:r>
      <w:r w:rsidRPr="00AB5D93">
        <w:rPr>
          <w:rFonts w:ascii="Arial" w:eastAsiaTheme="minorEastAsia" w:hAnsi="Arial" w:cs="Arial"/>
          <w:b/>
          <w:sz w:val="24"/>
          <w:szCs w:val="24"/>
        </w:rPr>
        <w:tab/>
        <w:t>RAN4 CRs to IoT_NTN_Ph3-Core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B5D93" w:rsidRPr="004E535C" w14:paraId="497B740B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81C62B8" w14:textId="77777777" w:rsidR="00AB5D93" w:rsidRPr="00BF1EB6" w:rsidRDefault="00AB5D93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403FE70" w14:textId="77777777" w:rsidR="00AB5D93" w:rsidRPr="00BF1EB6" w:rsidRDefault="00AB5D93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845077A" w14:textId="77777777" w:rsidR="00AB5D93" w:rsidRPr="00BF1EB6" w:rsidRDefault="00AB5D93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B3C7F4D" w14:textId="77777777" w:rsidR="00AB5D93" w:rsidRPr="00BF1EB6" w:rsidRDefault="00AB5D93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3AEC9EB7" w14:textId="77777777" w:rsidR="00AB5D93" w:rsidRPr="00BF1EB6" w:rsidRDefault="00AB5D93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291A1FB" w14:textId="77777777" w:rsidR="00AB5D93" w:rsidRPr="00BF1EB6" w:rsidRDefault="00AB5D93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7FFE94F" w14:textId="77777777" w:rsidR="00AB5D93" w:rsidRPr="00BF1EB6" w:rsidRDefault="00AB5D93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3FA64E58" w14:textId="77777777" w:rsidR="00AB5D93" w:rsidRPr="00BF1EB6" w:rsidRDefault="00AB5D93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A186D38" w14:textId="77777777" w:rsidR="00AB5D93" w:rsidRPr="00BF1EB6" w:rsidRDefault="00AB5D93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622E2B9" w14:textId="77777777" w:rsidR="00AB5D93" w:rsidRPr="00BF1EB6" w:rsidRDefault="00AB5D93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360A3D4" w14:textId="77777777" w:rsidR="00AB5D93" w:rsidRPr="00BF1EB6" w:rsidRDefault="00AB5D93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D79E6F0" w14:textId="77777777" w:rsidR="00AB5D93" w:rsidRPr="00BF1EB6" w:rsidRDefault="00AB5D93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89D66BE" w14:textId="77777777" w:rsidR="00AB5D93" w:rsidRPr="00BF1EB6" w:rsidRDefault="00AB5D93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B5D93" w14:paraId="343A1FDB" w14:textId="77777777" w:rsidTr="009F19BE">
        <w:tc>
          <w:tcPr>
            <w:tcW w:w="879" w:type="dxa"/>
          </w:tcPr>
          <w:p w14:paraId="201FAEED" w14:textId="77777777" w:rsidR="00AB5D93" w:rsidRDefault="00AB5D93" w:rsidP="009F19BE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7A868745" w14:textId="77777777" w:rsidR="00AB5D93" w:rsidRDefault="00AB5D93" w:rsidP="009F19BE">
            <w:r>
              <w:rPr>
                <w:sz w:val="16"/>
                <w:szCs w:val="16"/>
              </w:rPr>
              <w:t>7396</w:t>
            </w:r>
          </w:p>
        </w:tc>
        <w:tc>
          <w:tcPr>
            <w:tcW w:w="517" w:type="dxa"/>
          </w:tcPr>
          <w:p w14:paraId="160065B8" w14:textId="77777777" w:rsidR="00AB5D93" w:rsidRDefault="00AB5D93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4AFCDE" w14:textId="77777777" w:rsidR="00AB5D93" w:rsidRDefault="00AB5D93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FD38CE4" w14:textId="77777777" w:rsidR="00AB5D93" w:rsidRDefault="00AB5D93" w:rsidP="009F19BE">
            <w:r>
              <w:rPr>
                <w:sz w:val="16"/>
                <w:szCs w:val="16"/>
              </w:rPr>
              <w:t>CR on channel quality report in Msg-3-EDT for anchor carrier</w:t>
            </w:r>
          </w:p>
        </w:tc>
        <w:tc>
          <w:tcPr>
            <w:tcW w:w="517" w:type="dxa"/>
          </w:tcPr>
          <w:p w14:paraId="51D0E22A" w14:textId="77777777" w:rsidR="00AB5D93" w:rsidRDefault="00AB5D93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814F35" w14:textId="77777777" w:rsidR="00AB5D93" w:rsidRDefault="00AB5D93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5CC877F3" w14:textId="77777777" w:rsidR="00AB5D93" w:rsidRDefault="00AB5D93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1AE7B00" w14:textId="77777777" w:rsidR="00AB5D93" w:rsidRDefault="00AB5D93" w:rsidP="009F19BE">
            <w:r>
              <w:rPr>
                <w:sz w:val="16"/>
                <w:szCs w:val="16"/>
              </w:rPr>
              <w:t>R4-2520036</w:t>
            </w:r>
          </w:p>
        </w:tc>
        <w:tc>
          <w:tcPr>
            <w:tcW w:w="1597" w:type="dxa"/>
          </w:tcPr>
          <w:p w14:paraId="6DB15AAE" w14:textId="77777777" w:rsidR="00AB5D93" w:rsidRDefault="00AB5D93" w:rsidP="009F19B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47F0C171" w14:textId="77777777" w:rsidR="00AB5D93" w:rsidRDefault="00AB5D93" w:rsidP="009F19BE">
            <w:r>
              <w:rPr>
                <w:sz w:val="16"/>
                <w:szCs w:val="16"/>
              </w:rPr>
              <w:t>IoT_NTN_Ph3-Core</w:t>
            </w:r>
          </w:p>
        </w:tc>
        <w:tc>
          <w:tcPr>
            <w:tcW w:w="2323" w:type="dxa"/>
          </w:tcPr>
          <w:p w14:paraId="7A39EC2E" w14:textId="77777777" w:rsidR="00AB5D93" w:rsidRDefault="00AB5D93" w:rsidP="009F19BE">
            <w:r>
              <w:rPr>
                <w:sz w:val="16"/>
                <w:szCs w:val="16"/>
              </w:rPr>
              <w:t xml:space="preserve"> (new) 6.6A.4.4 </w:t>
            </w:r>
          </w:p>
        </w:tc>
        <w:tc>
          <w:tcPr>
            <w:tcW w:w="998" w:type="dxa"/>
          </w:tcPr>
          <w:p w14:paraId="1B26A2A4" w14:textId="77777777" w:rsidR="00AB5D93" w:rsidRDefault="00AB5D93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5D93" w14:paraId="34ADC01B" w14:textId="77777777" w:rsidTr="009F19BE">
        <w:tc>
          <w:tcPr>
            <w:tcW w:w="879" w:type="dxa"/>
          </w:tcPr>
          <w:p w14:paraId="34E4E9D4" w14:textId="77777777" w:rsidR="00AB5D93" w:rsidRDefault="00AB5D93" w:rsidP="009F19BE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4CEB389D" w14:textId="77777777" w:rsidR="00AB5D93" w:rsidRDefault="00AB5D93" w:rsidP="009F19BE">
            <w:r>
              <w:rPr>
                <w:sz w:val="16"/>
                <w:szCs w:val="16"/>
              </w:rPr>
              <w:t>7402</w:t>
            </w:r>
          </w:p>
        </w:tc>
        <w:tc>
          <w:tcPr>
            <w:tcW w:w="517" w:type="dxa"/>
          </w:tcPr>
          <w:p w14:paraId="76E7CDA0" w14:textId="77777777" w:rsidR="00AB5D93" w:rsidRDefault="00AB5D93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C87739" w14:textId="77777777" w:rsidR="00AB5D93" w:rsidRDefault="00AB5D93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692A889" w14:textId="77777777" w:rsidR="00AB5D93" w:rsidRDefault="00AB5D93" w:rsidP="009F19BE">
            <w:r>
              <w:rPr>
                <w:sz w:val="16"/>
                <w:szCs w:val="16"/>
              </w:rPr>
              <w:t>CR on conditional HARQ-ACK feedback for CB-Msg3 Requirements</w:t>
            </w:r>
          </w:p>
        </w:tc>
        <w:tc>
          <w:tcPr>
            <w:tcW w:w="517" w:type="dxa"/>
          </w:tcPr>
          <w:p w14:paraId="23588004" w14:textId="77777777" w:rsidR="00AB5D93" w:rsidRDefault="00AB5D93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33D0AE" w14:textId="77777777" w:rsidR="00AB5D93" w:rsidRDefault="00AB5D93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7FD951AA" w14:textId="77777777" w:rsidR="00AB5D93" w:rsidRDefault="00AB5D93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F1ED846" w14:textId="77777777" w:rsidR="00AB5D93" w:rsidRDefault="00AB5D93" w:rsidP="009F19BE">
            <w:r>
              <w:rPr>
                <w:sz w:val="16"/>
                <w:szCs w:val="16"/>
              </w:rPr>
              <w:t>R4-2521731</w:t>
            </w:r>
          </w:p>
        </w:tc>
        <w:tc>
          <w:tcPr>
            <w:tcW w:w="1597" w:type="dxa"/>
          </w:tcPr>
          <w:p w14:paraId="6D5BD676" w14:textId="77777777" w:rsidR="00AB5D93" w:rsidRDefault="00AB5D93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73F4F52" w14:textId="77777777" w:rsidR="00AB5D93" w:rsidRDefault="00AB5D93" w:rsidP="009F19BE">
            <w:r>
              <w:rPr>
                <w:sz w:val="16"/>
                <w:szCs w:val="16"/>
              </w:rPr>
              <w:t>IoT_NTN_Ph3-Core</w:t>
            </w:r>
          </w:p>
        </w:tc>
        <w:tc>
          <w:tcPr>
            <w:tcW w:w="2323" w:type="dxa"/>
          </w:tcPr>
          <w:p w14:paraId="52D2F0B4" w14:textId="77777777" w:rsidR="00AB5D93" w:rsidRDefault="00AB5D93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69033C" w14:textId="77777777" w:rsidR="00AB5D93" w:rsidRDefault="00AB5D93" w:rsidP="009F19BE">
            <w:pPr>
              <w:rPr>
                <w:sz w:val="16"/>
                <w:szCs w:val="16"/>
              </w:rPr>
            </w:pPr>
          </w:p>
        </w:tc>
      </w:tr>
    </w:tbl>
    <w:p w14:paraId="3F32E38E" w14:textId="77777777" w:rsidR="00F73011" w:rsidRDefault="00F73011" w:rsidP="00F73011">
      <w:pPr>
        <w:rPr>
          <w:rFonts w:eastAsiaTheme="minorEastAsia"/>
        </w:rPr>
      </w:pPr>
    </w:p>
    <w:p w14:paraId="1E50A2FE" w14:textId="59F5770B" w:rsidR="00F73011" w:rsidRPr="00F73011" w:rsidRDefault="00C07241" w:rsidP="00F73011">
      <w:pPr>
        <w:pStyle w:val="Heading1"/>
        <w:rPr>
          <w:rFonts w:hint="eastAsia"/>
        </w:rPr>
      </w:pPr>
      <w:r w:rsidRPr="00C07241">
        <w:t>10.10.5</w:t>
      </w:r>
      <w:r w:rsidRPr="00C07241">
        <w:tab/>
        <w:t xml:space="preserve">Core part: Introduction of IoT-NTN TDD mode </w:t>
      </w:r>
      <w:r w:rsidRPr="00C07241">
        <w:rPr>
          <w:sz w:val="20"/>
        </w:rPr>
        <w:t xml:space="preserve">[RAN1 WI: </w:t>
      </w:r>
      <w:proofErr w:type="spellStart"/>
      <w:r w:rsidRPr="00C07241">
        <w:rPr>
          <w:sz w:val="20"/>
        </w:rPr>
        <w:t>IoT_NTN_TDD</w:t>
      </w:r>
      <w:proofErr w:type="spellEnd"/>
      <w:r w:rsidRPr="00C07241">
        <w:rPr>
          <w:sz w:val="20"/>
        </w:rPr>
        <w:t>-Core]</w:t>
      </w:r>
    </w:p>
    <w:p w14:paraId="1689AD0A" w14:textId="5BCBBD9A" w:rsidR="00F73011" w:rsidRDefault="00991274" w:rsidP="00F73011">
      <w:pPr>
        <w:rPr>
          <w:rFonts w:ascii="Arial" w:eastAsiaTheme="minorEastAsia" w:hAnsi="Arial" w:cs="Arial"/>
          <w:b/>
          <w:sz w:val="24"/>
          <w:szCs w:val="24"/>
        </w:rPr>
      </w:pPr>
      <w:r w:rsidRPr="00991274">
        <w:rPr>
          <w:rFonts w:ascii="Arial" w:eastAsiaTheme="minorEastAsia" w:hAnsi="Arial" w:cs="Arial"/>
          <w:b/>
          <w:sz w:val="24"/>
          <w:szCs w:val="24"/>
        </w:rPr>
        <w:t>RP-253624</w:t>
      </w:r>
      <w:r w:rsidRPr="00991274">
        <w:rPr>
          <w:rFonts w:ascii="Arial" w:eastAsiaTheme="minorEastAsia" w:hAnsi="Arial" w:cs="Arial"/>
          <w:b/>
          <w:sz w:val="24"/>
          <w:szCs w:val="24"/>
        </w:rPr>
        <w:tab/>
        <w:t>RAN4 CRs to IoT_NTN_TDD-Core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91274" w:rsidRPr="004E535C" w14:paraId="31A9DE72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811787F" w14:textId="77777777" w:rsidR="00991274" w:rsidRPr="00BF1EB6" w:rsidRDefault="00991274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1486DFE" w14:textId="77777777" w:rsidR="00991274" w:rsidRPr="00BF1EB6" w:rsidRDefault="00991274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2B05230" w14:textId="77777777" w:rsidR="00991274" w:rsidRPr="00BF1EB6" w:rsidRDefault="00991274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14DB5A8" w14:textId="77777777" w:rsidR="00991274" w:rsidRPr="00BF1EB6" w:rsidRDefault="00991274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7D3ECD09" w14:textId="77777777" w:rsidR="00991274" w:rsidRPr="00BF1EB6" w:rsidRDefault="00991274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D4CDEC2" w14:textId="77777777" w:rsidR="00991274" w:rsidRPr="00BF1EB6" w:rsidRDefault="00991274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90AA87F" w14:textId="77777777" w:rsidR="00991274" w:rsidRPr="00BF1EB6" w:rsidRDefault="00991274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8EED8E4" w14:textId="77777777" w:rsidR="00991274" w:rsidRPr="00BF1EB6" w:rsidRDefault="00991274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E038AFB" w14:textId="77777777" w:rsidR="00991274" w:rsidRPr="00BF1EB6" w:rsidRDefault="00991274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8F78517" w14:textId="77777777" w:rsidR="00991274" w:rsidRPr="00BF1EB6" w:rsidRDefault="00991274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AB9AF41" w14:textId="77777777" w:rsidR="00991274" w:rsidRPr="00BF1EB6" w:rsidRDefault="00991274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08519AB" w14:textId="77777777" w:rsidR="00991274" w:rsidRPr="00BF1EB6" w:rsidRDefault="00991274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D3692C7" w14:textId="77777777" w:rsidR="00991274" w:rsidRPr="00BF1EB6" w:rsidRDefault="00991274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91274" w14:paraId="6D3621DB" w14:textId="77777777" w:rsidTr="009F19BE">
        <w:tc>
          <w:tcPr>
            <w:tcW w:w="879" w:type="dxa"/>
          </w:tcPr>
          <w:p w14:paraId="5CC78285" w14:textId="77777777" w:rsidR="00991274" w:rsidRDefault="00991274" w:rsidP="009F19BE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6CE7109D" w14:textId="77777777" w:rsidR="00991274" w:rsidRDefault="00991274" w:rsidP="009F19BE">
            <w:r>
              <w:rPr>
                <w:sz w:val="16"/>
                <w:szCs w:val="16"/>
              </w:rPr>
              <w:t>0108</w:t>
            </w:r>
          </w:p>
        </w:tc>
        <w:tc>
          <w:tcPr>
            <w:tcW w:w="517" w:type="dxa"/>
          </w:tcPr>
          <w:p w14:paraId="7775513D" w14:textId="77777777" w:rsidR="00991274" w:rsidRDefault="00991274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BA9B40" w14:textId="77777777" w:rsidR="00991274" w:rsidRDefault="00991274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3E2DD77" w14:textId="77777777" w:rsidR="00991274" w:rsidRDefault="00991274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IoT_NTN_TDD</w:t>
            </w:r>
            <w:proofErr w:type="spellEnd"/>
            <w:r>
              <w:rPr>
                <w:sz w:val="16"/>
                <w:szCs w:val="16"/>
              </w:rPr>
              <w:t xml:space="preserve">-Perf) </w:t>
            </w:r>
            <w:proofErr w:type="gramStart"/>
            <w:r>
              <w:rPr>
                <w:sz w:val="16"/>
                <w:szCs w:val="16"/>
              </w:rPr>
              <w:t>CR  on</w:t>
            </w:r>
            <w:proofErr w:type="gramEnd"/>
            <w:r>
              <w:rPr>
                <w:sz w:val="16"/>
                <w:szCs w:val="16"/>
              </w:rPr>
              <w:t xml:space="preserve"> removing support for segmented </w:t>
            </w:r>
            <w:proofErr w:type="spellStart"/>
            <w:r>
              <w:rPr>
                <w:sz w:val="16"/>
                <w:szCs w:val="16"/>
              </w:rPr>
              <w:t>precompensation</w:t>
            </w:r>
            <w:proofErr w:type="spellEnd"/>
          </w:p>
        </w:tc>
        <w:tc>
          <w:tcPr>
            <w:tcW w:w="517" w:type="dxa"/>
          </w:tcPr>
          <w:p w14:paraId="0156D156" w14:textId="77777777" w:rsidR="00991274" w:rsidRDefault="00991274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A97F12" w14:textId="77777777" w:rsidR="00991274" w:rsidRDefault="00991274" w:rsidP="009F19BE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537CC389" w14:textId="77777777" w:rsidR="00991274" w:rsidRDefault="00991274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46636A8" w14:textId="77777777" w:rsidR="00991274" w:rsidRDefault="00991274" w:rsidP="009F19BE">
            <w:r>
              <w:rPr>
                <w:sz w:val="16"/>
                <w:szCs w:val="16"/>
              </w:rPr>
              <w:t>R4-2522036</w:t>
            </w:r>
          </w:p>
        </w:tc>
        <w:tc>
          <w:tcPr>
            <w:tcW w:w="1597" w:type="dxa"/>
          </w:tcPr>
          <w:p w14:paraId="104BCDB6" w14:textId="77777777" w:rsidR="00991274" w:rsidRDefault="00991274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71F6A33" w14:textId="77777777" w:rsidR="00991274" w:rsidRDefault="00991274" w:rsidP="009F19BE">
            <w:proofErr w:type="spellStart"/>
            <w:r>
              <w:rPr>
                <w:sz w:val="16"/>
                <w:szCs w:val="16"/>
              </w:rPr>
              <w:t>IoT_NTN_TDD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1B3A1161" w14:textId="77777777" w:rsidR="00991274" w:rsidRDefault="00991274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B96A77" w14:textId="77777777" w:rsidR="00991274" w:rsidRDefault="00991274" w:rsidP="009F19BE">
            <w:pPr>
              <w:rPr>
                <w:sz w:val="16"/>
                <w:szCs w:val="16"/>
              </w:rPr>
            </w:pPr>
          </w:p>
        </w:tc>
      </w:tr>
      <w:tr w:rsidR="00991274" w14:paraId="06359E6E" w14:textId="77777777" w:rsidTr="009F19BE">
        <w:tc>
          <w:tcPr>
            <w:tcW w:w="879" w:type="dxa"/>
          </w:tcPr>
          <w:p w14:paraId="50BDCB77" w14:textId="77777777" w:rsidR="00991274" w:rsidRDefault="00991274" w:rsidP="009F19BE"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 w14:paraId="1C336648" w14:textId="77777777" w:rsidR="00991274" w:rsidRDefault="00991274" w:rsidP="009F19BE">
            <w:r>
              <w:rPr>
                <w:sz w:val="16"/>
                <w:szCs w:val="16"/>
              </w:rPr>
              <w:t>0045</w:t>
            </w:r>
          </w:p>
        </w:tc>
        <w:tc>
          <w:tcPr>
            <w:tcW w:w="517" w:type="dxa"/>
          </w:tcPr>
          <w:p w14:paraId="7AE787A8" w14:textId="77777777" w:rsidR="00991274" w:rsidRDefault="00991274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4C3E61" w14:textId="77777777" w:rsidR="00991274" w:rsidRDefault="00991274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B01DCF0" w14:textId="77777777" w:rsidR="00991274" w:rsidRDefault="00991274" w:rsidP="009F19BE">
            <w:r>
              <w:rPr>
                <w:sz w:val="16"/>
                <w:szCs w:val="16"/>
              </w:rPr>
              <w:t xml:space="preserve">CR for core requirements under TS 36.108 - </w:t>
            </w:r>
            <w:proofErr w:type="spellStart"/>
            <w:r>
              <w:rPr>
                <w:sz w:val="16"/>
                <w:szCs w:val="16"/>
              </w:rPr>
              <w:t>IoT_NTN_TDD</w:t>
            </w:r>
            <w:proofErr w:type="spellEnd"/>
          </w:p>
        </w:tc>
        <w:tc>
          <w:tcPr>
            <w:tcW w:w="517" w:type="dxa"/>
          </w:tcPr>
          <w:p w14:paraId="2185CAE4" w14:textId="77777777" w:rsidR="00991274" w:rsidRDefault="00991274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C54F4B" w14:textId="77777777" w:rsidR="00991274" w:rsidRDefault="00991274" w:rsidP="009F19BE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407FA825" w14:textId="77777777" w:rsidR="00991274" w:rsidRDefault="00991274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C625A3F" w14:textId="77777777" w:rsidR="00991274" w:rsidRDefault="00991274" w:rsidP="009F19BE">
            <w:r>
              <w:rPr>
                <w:sz w:val="16"/>
                <w:szCs w:val="16"/>
              </w:rPr>
              <w:t>R4-2522265</w:t>
            </w:r>
          </w:p>
        </w:tc>
        <w:tc>
          <w:tcPr>
            <w:tcW w:w="1597" w:type="dxa"/>
          </w:tcPr>
          <w:p w14:paraId="642D15AD" w14:textId="77777777" w:rsidR="00991274" w:rsidRDefault="00991274" w:rsidP="009F19BE">
            <w:r>
              <w:rPr>
                <w:sz w:val="16"/>
                <w:szCs w:val="16"/>
              </w:rPr>
              <w:t>THALES, ZTE, Iridium Satellite LLC</w:t>
            </w:r>
          </w:p>
        </w:tc>
        <w:tc>
          <w:tcPr>
            <w:tcW w:w="1122" w:type="dxa"/>
          </w:tcPr>
          <w:p w14:paraId="30A5722E" w14:textId="77777777" w:rsidR="00991274" w:rsidRDefault="00991274" w:rsidP="009F19BE">
            <w:proofErr w:type="spellStart"/>
            <w:r>
              <w:rPr>
                <w:sz w:val="16"/>
                <w:szCs w:val="16"/>
              </w:rPr>
              <w:t>IoT_NTN_TDD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561A0A81" w14:textId="77777777" w:rsidR="00991274" w:rsidRDefault="00991274" w:rsidP="009F19BE">
            <w:r>
              <w:rPr>
                <w:sz w:val="16"/>
                <w:szCs w:val="16"/>
              </w:rPr>
              <w:t xml:space="preserve">10.3.2 (title of the table 10.3.2-5) </w:t>
            </w:r>
          </w:p>
        </w:tc>
        <w:tc>
          <w:tcPr>
            <w:tcW w:w="998" w:type="dxa"/>
          </w:tcPr>
          <w:p w14:paraId="4011CEC1" w14:textId="77777777" w:rsidR="00991274" w:rsidRDefault="00991274" w:rsidP="009F19BE">
            <w:pPr>
              <w:rPr>
                <w:sz w:val="16"/>
                <w:szCs w:val="16"/>
              </w:rPr>
            </w:pPr>
          </w:p>
        </w:tc>
      </w:tr>
      <w:tr w:rsidR="00991274" w14:paraId="507B0F9C" w14:textId="77777777" w:rsidTr="009F19BE">
        <w:tc>
          <w:tcPr>
            <w:tcW w:w="879" w:type="dxa"/>
          </w:tcPr>
          <w:p w14:paraId="520B8D0B" w14:textId="77777777" w:rsidR="00991274" w:rsidRDefault="00991274" w:rsidP="009F19BE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202EC9D9" w14:textId="77777777" w:rsidR="00991274" w:rsidRDefault="00991274" w:rsidP="009F19BE">
            <w:r>
              <w:rPr>
                <w:sz w:val="16"/>
                <w:szCs w:val="16"/>
              </w:rPr>
              <w:t>7401</w:t>
            </w:r>
          </w:p>
        </w:tc>
        <w:tc>
          <w:tcPr>
            <w:tcW w:w="517" w:type="dxa"/>
          </w:tcPr>
          <w:p w14:paraId="3E023E0F" w14:textId="77777777" w:rsidR="00991274" w:rsidRDefault="00991274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139013" w14:textId="77777777" w:rsidR="00991274" w:rsidRDefault="00991274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48B25CF" w14:textId="77777777" w:rsidR="00991274" w:rsidRDefault="00991274" w:rsidP="009F19BE">
            <w:r>
              <w:rPr>
                <w:sz w:val="16"/>
                <w:szCs w:val="16"/>
              </w:rPr>
              <w:t>CR on core requirements for IoT NTN TDD</w:t>
            </w:r>
          </w:p>
        </w:tc>
        <w:tc>
          <w:tcPr>
            <w:tcW w:w="517" w:type="dxa"/>
          </w:tcPr>
          <w:p w14:paraId="2936483F" w14:textId="77777777" w:rsidR="00991274" w:rsidRDefault="00991274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7E6EC2" w14:textId="77777777" w:rsidR="00991274" w:rsidRDefault="00991274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676BC218" w14:textId="77777777" w:rsidR="00991274" w:rsidRDefault="00991274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C0206B6" w14:textId="77777777" w:rsidR="00991274" w:rsidRDefault="00991274" w:rsidP="009F19BE">
            <w:r>
              <w:rPr>
                <w:sz w:val="16"/>
                <w:szCs w:val="16"/>
              </w:rPr>
              <w:t>R4-2521652</w:t>
            </w:r>
          </w:p>
        </w:tc>
        <w:tc>
          <w:tcPr>
            <w:tcW w:w="1597" w:type="dxa"/>
          </w:tcPr>
          <w:p w14:paraId="64C82E7C" w14:textId="77777777" w:rsidR="00991274" w:rsidRDefault="00991274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6EAC37FD" w14:textId="77777777" w:rsidR="00991274" w:rsidRDefault="00991274" w:rsidP="009F19BE">
            <w:proofErr w:type="spellStart"/>
            <w:r>
              <w:rPr>
                <w:sz w:val="16"/>
                <w:szCs w:val="16"/>
              </w:rPr>
              <w:t>IoT_NTN_TDD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5FECE928" w14:textId="77777777" w:rsidR="00991274" w:rsidRDefault="00991274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B9944D" w14:textId="77777777" w:rsidR="00991274" w:rsidRDefault="00991274" w:rsidP="009F19BE">
            <w:pPr>
              <w:rPr>
                <w:sz w:val="16"/>
                <w:szCs w:val="16"/>
              </w:rPr>
            </w:pPr>
          </w:p>
        </w:tc>
      </w:tr>
      <w:tr w:rsidR="00991274" w14:paraId="76405F1F" w14:textId="77777777" w:rsidTr="009F19BE">
        <w:tc>
          <w:tcPr>
            <w:tcW w:w="879" w:type="dxa"/>
          </w:tcPr>
          <w:p w14:paraId="1C12B202" w14:textId="77777777" w:rsidR="00991274" w:rsidRDefault="00991274" w:rsidP="009F19BE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1443C481" w14:textId="77777777" w:rsidR="00991274" w:rsidRDefault="00991274" w:rsidP="009F19BE">
            <w:r>
              <w:rPr>
                <w:sz w:val="16"/>
                <w:szCs w:val="16"/>
              </w:rPr>
              <w:t>7403</w:t>
            </w:r>
          </w:p>
        </w:tc>
        <w:tc>
          <w:tcPr>
            <w:tcW w:w="517" w:type="dxa"/>
          </w:tcPr>
          <w:p w14:paraId="06D6512C" w14:textId="77777777" w:rsidR="00991274" w:rsidRDefault="00991274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F4C353" w14:textId="77777777" w:rsidR="00991274" w:rsidRDefault="00991274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6F625C9" w14:textId="77777777" w:rsidR="00991274" w:rsidRDefault="00991274" w:rsidP="009F19BE">
            <w:proofErr w:type="gramStart"/>
            <w:r>
              <w:rPr>
                <w:sz w:val="16"/>
                <w:szCs w:val="16"/>
              </w:rPr>
              <w:t>CR  with</w:t>
            </w:r>
            <w:proofErr w:type="gramEnd"/>
            <w:r>
              <w:rPr>
                <w:sz w:val="16"/>
                <w:szCs w:val="16"/>
              </w:rPr>
              <w:t xml:space="preserve"> Editorial Correction for IoT NTN TDD Requirements</w:t>
            </w:r>
          </w:p>
        </w:tc>
        <w:tc>
          <w:tcPr>
            <w:tcW w:w="517" w:type="dxa"/>
          </w:tcPr>
          <w:p w14:paraId="3C1479AB" w14:textId="77777777" w:rsidR="00991274" w:rsidRDefault="00991274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8C734E" w14:textId="77777777" w:rsidR="00991274" w:rsidRDefault="00991274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3F305D8A" w14:textId="77777777" w:rsidR="00991274" w:rsidRDefault="00991274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D8147AE" w14:textId="77777777" w:rsidR="00991274" w:rsidRDefault="00991274" w:rsidP="009F19BE">
            <w:r>
              <w:rPr>
                <w:sz w:val="16"/>
                <w:szCs w:val="16"/>
              </w:rPr>
              <w:t>R4-2521733</w:t>
            </w:r>
          </w:p>
        </w:tc>
        <w:tc>
          <w:tcPr>
            <w:tcW w:w="1597" w:type="dxa"/>
          </w:tcPr>
          <w:p w14:paraId="23A7C22B" w14:textId="77777777" w:rsidR="00991274" w:rsidRDefault="00991274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5D0AAEF" w14:textId="77777777" w:rsidR="00991274" w:rsidRDefault="00991274" w:rsidP="009F19BE">
            <w:proofErr w:type="spellStart"/>
            <w:r>
              <w:rPr>
                <w:sz w:val="16"/>
                <w:szCs w:val="16"/>
              </w:rPr>
              <w:t>IoT_NTN_TDD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613A7F52" w14:textId="77777777" w:rsidR="00991274" w:rsidRDefault="00991274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33473B" w14:textId="77777777" w:rsidR="00991274" w:rsidRDefault="00991274" w:rsidP="009F19BE">
            <w:pPr>
              <w:rPr>
                <w:sz w:val="16"/>
                <w:szCs w:val="16"/>
              </w:rPr>
            </w:pPr>
          </w:p>
        </w:tc>
      </w:tr>
      <w:tr w:rsidR="00991274" w14:paraId="7EADC163" w14:textId="77777777" w:rsidTr="009F19BE">
        <w:tc>
          <w:tcPr>
            <w:tcW w:w="879" w:type="dxa"/>
          </w:tcPr>
          <w:p w14:paraId="1E8E2D69" w14:textId="77777777" w:rsidR="00991274" w:rsidRDefault="00991274" w:rsidP="009F19BE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4F70E671" w14:textId="77777777" w:rsidR="00991274" w:rsidRDefault="00991274" w:rsidP="009F19BE">
            <w:r>
              <w:rPr>
                <w:sz w:val="16"/>
                <w:szCs w:val="16"/>
              </w:rPr>
              <w:t>7404</w:t>
            </w:r>
          </w:p>
        </w:tc>
        <w:tc>
          <w:tcPr>
            <w:tcW w:w="517" w:type="dxa"/>
          </w:tcPr>
          <w:p w14:paraId="394559F6" w14:textId="77777777" w:rsidR="00991274" w:rsidRDefault="00991274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4991533" w14:textId="77777777" w:rsidR="00991274" w:rsidRDefault="00991274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FCF0F67" w14:textId="77777777" w:rsidR="00991274" w:rsidRDefault="00991274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IoT_NTN_TDD</w:t>
            </w:r>
            <w:proofErr w:type="spellEnd"/>
            <w:r>
              <w:rPr>
                <w:sz w:val="16"/>
                <w:szCs w:val="16"/>
              </w:rPr>
              <w:t xml:space="preserve">-Perf) CR on removing support for segmented </w:t>
            </w:r>
            <w:proofErr w:type="spellStart"/>
            <w:r>
              <w:rPr>
                <w:sz w:val="16"/>
                <w:szCs w:val="16"/>
              </w:rPr>
              <w:t>precompensation</w:t>
            </w:r>
            <w:proofErr w:type="spellEnd"/>
          </w:p>
        </w:tc>
        <w:tc>
          <w:tcPr>
            <w:tcW w:w="517" w:type="dxa"/>
          </w:tcPr>
          <w:p w14:paraId="758EE65D" w14:textId="77777777" w:rsidR="00991274" w:rsidRDefault="00991274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28790C" w14:textId="77777777" w:rsidR="00991274" w:rsidRDefault="00991274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59B86D31" w14:textId="77777777" w:rsidR="00991274" w:rsidRDefault="00991274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341D49C" w14:textId="77777777" w:rsidR="00991274" w:rsidRDefault="00991274" w:rsidP="009F19BE">
            <w:r>
              <w:rPr>
                <w:sz w:val="16"/>
                <w:szCs w:val="16"/>
              </w:rPr>
              <w:t>R4-2523057</w:t>
            </w:r>
          </w:p>
        </w:tc>
        <w:tc>
          <w:tcPr>
            <w:tcW w:w="1597" w:type="dxa"/>
          </w:tcPr>
          <w:p w14:paraId="5F86160C" w14:textId="77777777" w:rsidR="00991274" w:rsidRDefault="00991274" w:rsidP="009F19BE">
            <w:r>
              <w:rPr>
                <w:sz w:val="16"/>
                <w:szCs w:val="16"/>
              </w:rPr>
              <w:t>Nokia, LG Electronics</w:t>
            </w:r>
          </w:p>
        </w:tc>
        <w:tc>
          <w:tcPr>
            <w:tcW w:w="1122" w:type="dxa"/>
          </w:tcPr>
          <w:p w14:paraId="3608BF19" w14:textId="77777777" w:rsidR="00991274" w:rsidRDefault="00991274" w:rsidP="009F19BE">
            <w:proofErr w:type="spellStart"/>
            <w:r>
              <w:rPr>
                <w:sz w:val="16"/>
                <w:szCs w:val="16"/>
              </w:rPr>
              <w:t>IoT_NTN_TDD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0897FBC6" w14:textId="77777777" w:rsidR="00991274" w:rsidRDefault="00991274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A29EAA" w14:textId="77777777" w:rsidR="00991274" w:rsidRDefault="00991274" w:rsidP="009F19BE">
            <w:pPr>
              <w:rPr>
                <w:sz w:val="16"/>
                <w:szCs w:val="16"/>
              </w:rPr>
            </w:pPr>
          </w:p>
        </w:tc>
      </w:tr>
    </w:tbl>
    <w:p w14:paraId="702B39B6" w14:textId="77777777" w:rsidR="00F73011" w:rsidRDefault="00F73011" w:rsidP="00F73011">
      <w:pPr>
        <w:rPr>
          <w:rFonts w:eastAsiaTheme="minorEastAsia"/>
        </w:rPr>
      </w:pPr>
    </w:p>
    <w:p w14:paraId="4551F7B9" w14:textId="2CA4278D" w:rsidR="00F73011" w:rsidRPr="00F73011" w:rsidRDefault="006E3D30" w:rsidP="00F73011">
      <w:pPr>
        <w:pStyle w:val="Heading1"/>
        <w:rPr>
          <w:rFonts w:hint="eastAsia"/>
        </w:rPr>
      </w:pPr>
      <w:r w:rsidRPr="006E3D30">
        <w:lastRenderedPageBreak/>
        <w:t>14</w:t>
      </w:r>
      <w:r w:rsidRPr="006E3D30">
        <w:tab/>
        <w:t>Maintenance for closed WIs/SIs of REL-18 and earlier</w:t>
      </w:r>
    </w:p>
    <w:p w14:paraId="749950BE" w14:textId="2AD6AE13" w:rsidR="00F73011" w:rsidRDefault="00AE17FC" w:rsidP="00F73011">
      <w:pPr>
        <w:rPr>
          <w:rFonts w:ascii="Arial" w:eastAsiaTheme="minorEastAsia" w:hAnsi="Arial" w:cs="Arial"/>
          <w:b/>
          <w:sz w:val="24"/>
          <w:szCs w:val="24"/>
        </w:rPr>
      </w:pPr>
      <w:r w:rsidRPr="00AE17FC">
        <w:rPr>
          <w:rFonts w:ascii="Arial" w:eastAsiaTheme="minorEastAsia" w:hAnsi="Arial" w:cs="Arial"/>
          <w:b/>
          <w:sz w:val="24"/>
          <w:szCs w:val="24"/>
        </w:rPr>
        <w:t>RP-253667</w:t>
      </w:r>
      <w:r w:rsidRPr="00AE17FC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- Batch 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E17FC" w:rsidRPr="004E535C" w14:paraId="69F749E7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924B8D8" w14:textId="77777777" w:rsidR="00AE17FC" w:rsidRPr="00BF1EB6" w:rsidRDefault="00AE17FC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D3DBA2" w14:textId="77777777" w:rsidR="00AE17FC" w:rsidRPr="00BF1EB6" w:rsidRDefault="00AE17FC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A9DB34A" w14:textId="77777777" w:rsidR="00AE17FC" w:rsidRPr="00BF1EB6" w:rsidRDefault="00AE17FC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EF3E4C4" w14:textId="77777777" w:rsidR="00AE17FC" w:rsidRPr="00BF1EB6" w:rsidRDefault="00AE17FC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7D9C0698" w14:textId="77777777" w:rsidR="00AE17FC" w:rsidRPr="00BF1EB6" w:rsidRDefault="00AE17FC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5B5FBCA" w14:textId="77777777" w:rsidR="00AE17FC" w:rsidRPr="00BF1EB6" w:rsidRDefault="00AE17FC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18956EB" w14:textId="77777777" w:rsidR="00AE17FC" w:rsidRPr="00BF1EB6" w:rsidRDefault="00AE17FC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5CD82360" w14:textId="77777777" w:rsidR="00AE17FC" w:rsidRPr="00BF1EB6" w:rsidRDefault="00AE17FC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AD207F1" w14:textId="77777777" w:rsidR="00AE17FC" w:rsidRPr="00BF1EB6" w:rsidRDefault="00AE17FC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687A23D" w14:textId="77777777" w:rsidR="00AE17FC" w:rsidRPr="00BF1EB6" w:rsidRDefault="00AE17FC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C67B109" w14:textId="77777777" w:rsidR="00AE17FC" w:rsidRPr="00BF1EB6" w:rsidRDefault="00AE17FC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0FF8CEB" w14:textId="77777777" w:rsidR="00AE17FC" w:rsidRPr="00BF1EB6" w:rsidRDefault="00AE17FC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6CE0DE1" w14:textId="77777777" w:rsidR="00AE17FC" w:rsidRPr="00BF1EB6" w:rsidRDefault="00AE17FC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E17FC" w14:paraId="3B56BA09" w14:textId="77777777" w:rsidTr="009F19BE">
        <w:tc>
          <w:tcPr>
            <w:tcW w:w="879" w:type="dxa"/>
          </w:tcPr>
          <w:p w14:paraId="4EDB029A" w14:textId="77777777" w:rsidR="00AE17FC" w:rsidRDefault="00AE17FC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2FFA610" w14:textId="77777777" w:rsidR="00AE17FC" w:rsidRDefault="00AE17FC" w:rsidP="009F19BE">
            <w:r>
              <w:rPr>
                <w:sz w:val="16"/>
                <w:szCs w:val="16"/>
              </w:rPr>
              <w:t>3088</w:t>
            </w:r>
          </w:p>
        </w:tc>
        <w:tc>
          <w:tcPr>
            <w:tcW w:w="517" w:type="dxa"/>
          </w:tcPr>
          <w:p w14:paraId="64927EAA" w14:textId="77777777" w:rsidR="00AE17FC" w:rsidRDefault="00AE17FC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122B34" w14:textId="77777777" w:rsidR="00AE17FC" w:rsidRDefault="00AE17FC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B1055DD" w14:textId="77777777" w:rsidR="00AE17FC" w:rsidRDefault="00AE17FC" w:rsidP="009F19BE">
            <w:r>
              <w:rPr>
                <w:sz w:val="16"/>
                <w:szCs w:val="16"/>
              </w:rPr>
              <w:t>(HPUE_FR1_TDD_NR_CADC_SUL_R18-Core) CR for 38.101-1: Rel-18 Missing MSD for CA_n25A-n41A-n71A</w:t>
            </w:r>
          </w:p>
        </w:tc>
        <w:tc>
          <w:tcPr>
            <w:tcW w:w="517" w:type="dxa"/>
          </w:tcPr>
          <w:p w14:paraId="4CBACF4F" w14:textId="77777777" w:rsidR="00AE17FC" w:rsidRDefault="00AE17FC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AFE33D" w14:textId="77777777" w:rsidR="00AE17FC" w:rsidRDefault="00AE17FC" w:rsidP="009F19BE">
            <w:r>
              <w:rPr>
                <w:sz w:val="16"/>
                <w:szCs w:val="16"/>
              </w:rPr>
              <w:t>18.11.1</w:t>
            </w:r>
          </w:p>
        </w:tc>
        <w:tc>
          <w:tcPr>
            <w:tcW w:w="758" w:type="dxa"/>
          </w:tcPr>
          <w:p w14:paraId="37AD7753" w14:textId="77777777" w:rsidR="00AE17FC" w:rsidRDefault="00AE17FC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4C76EAA" w14:textId="77777777" w:rsidR="00AE17FC" w:rsidRDefault="00AE17FC" w:rsidP="009F19BE">
            <w:r>
              <w:rPr>
                <w:sz w:val="16"/>
                <w:szCs w:val="16"/>
              </w:rPr>
              <w:t>R4-2520786</w:t>
            </w:r>
          </w:p>
        </w:tc>
        <w:tc>
          <w:tcPr>
            <w:tcW w:w="1597" w:type="dxa"/>
          </w:tcPr>
          <w:p w14:paraId="41ED3C7C" w14:textId="77777777" w:rsidR="00AE17FC" w:rsidRDefault="00AE17FC" w:rsidP="009F19BE">
            <w:r>
              <w:rPr>
                <w:sz w:val="16"/>
                <w:szCs w:val="16"/>
              </w:rPr>
              <w:t>T-Mobile USA, ZTE, Skyworks Solutions, Inc.</w:t>
            </w:r>
          </w:p>
        </w:tc>
        <w:tc>
          <w:tcPr>
            <w:tcW w:w="1122" w:type="dxa"/>
          </w:tcPr>
          <w:p w14:paraId="45363AE3" w14:textId="77777777" w:rsidR="00AE17FC" w:rsidRDefault="00AE17FC" w:rsidP="009F19BE">
            <w:r>
              <w:rPr>
                <w:sz w:val="16"/>
                <w:szCs w:val="16"/>
              </w:rPr>
              <w:t>HPUE_FR1_TDD_NR_CADC_SUL_R18-Core</w:t>
            </w:r>
          </w:p>
        </w:tc>
        <w:tc>
          <w:tcPr>
            <w:tcW w:w="2323" w:type="dxa"/>
          </w:tcPr>
          <w:p w14:paraId="4C7DE823" w14:textId="77777777" w:rsidR="00AE17FC" w:rsidRDefault="00AE17FC" w:rsidP="009F19BE">
            <w:r>
              <w:rPr>
                <w:sz w:val="16"/>
                <w:szCs w:val="16"/>
              </w:rPr>
              <w:t>7.3A.5</w:t>
            </w:r>
          </w:p>
        </w:tc>
        <w:tc>
          <w:tcPr>
            <w:tcW w:w="998" w:type="dxa"/>
          </w:tcPr>
          <w:p w14:paraId="153F601B" w14:textId="77777777" w:rsidR="00AE17FC" w:rsidRDefault="00AE17FC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38.521 CR ... ; TS/TR ... CR ... </w:t>
            </w:r>
          </w:p>
        </w:tc>
      </w:tr>
      <w:tr w:rsidR="00AE17FC" w14:paraId="62CC9462" w14:textId="77777777" w:rsidTr="009F19BE">
        <w:tc>
          <w:tcPr>
            <w:tcW w:w="879" w:type="dxa"/>
          </w:tcPr>
          <w:p w14:paraId="092BB707" w14:textId="77777777" w:rsidR="00AE17FC" w:rsidRDefault="00AE17FC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D192D28" w14:textId="77777777" w:rsidR="00AE17FC" w:rsidRDefault="00AE17FC" w:rsidP="009F19BE">
            <w:r>
              <w:rPr>
                <w:sz w:val="16"/>
                <w:szCs w:val="16"/>
              </w:rPr>
              <w:t>3089</w:t>
            </w:r>
          </w:p>
        </w:tc>
        <w:tc>
          <w:tcPr>
            <w:tcW w:w="517" w:type="dxa"/>
          </w:tcPr>
          <w:p w14:paraId="79E63869" w14:textId="77777777" w:rsidR="00AE17FC" w:rsidRDefault="00AE17FC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0F0F1B" w14:textId="77777777" w:rsidR="00AE17FC" w:rsidRDefault="00AE17FC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CC33522" w14:textId="77777777" w:rsidR="00AE17FC" w:rsidRDefault="00AE17FC" w:rsidP="009F19BE">
            <w:r>
              <w:rPr>
                <w:sz w:val="16"/>
                <w:szCs w:val="16"/>
              </w:rPr>
              <w:t>(HPUE_FR1_TDD_NR_CADC_SUL_R18-Core) CR for 38.101-1: Rel-18 Missing MSD for CA_n25A-n41A-n71A</w:t>
            </w:r>
          </w:p>
        </w:tc>
        <w:tc>
          <w:tcPr>
            <w:tcW w:w="517" w:type="dxa"/>
          </w:tcPr>
          <w:p w14:paraId="57DA2747" w14:textId="77777777" w:rsidR="00AE17FC" w:rsidRDefault="00AE17FC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721A509" w14:textId="77777777" w:rsidR="00AE17FC" w:rsidRDefault="00AE17FC" w:rsidP="009F19BE"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 w14:paraId="10C526BC" w14:textId="77777777" w:rsidR="00AE17FC" w:rsidRDefault="00AE17FC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66BB350" w14:textId="77777777" w:rsidR="00AE17FC" w:rsidRDefault="00AE17FC" w:rsidP="009F19BE">
            <w:r>
              <w:rPr>
                <w:sz w:val="16"/>
                <w:szCs w:val="16"/>
              </w:rPr>
              <w:t>R4-2520787</w:t>
            </w:r>
          </w:p>
        </w:tc>
        <w:tc>
          <w:tcPr>
            <w:tcW w:w="1597" w:type="dxa"/>
          </w:tcPr>
          <w:p w14:paraId="1CCB0D09" w14:textId="77777777" w:rsidR="00AE17FC" w:rsidRDefault="00AE17FC" w:rsidP="009F19BE">
            <w:r>
              <w:rPr>
                <w:sz w:val="16"/>
                <w:szCs w:val="16"/>
              </w:rPr>
              <w:t>T-Mobile USA, ZTE, Skyworks Solutions, Inc.</w:t>
            </w:r>
          </w:p>
        </w:tc>
        <w:tc>
          <w:tcPr>
            <w:tcW w:w="1122" w:type="dxa"/>
          </w:tcPr>
          <w:p w14:paraId="34BFC73F" w14:textId="77777777" w:rsidR="00AE17FC" w:rsidRDefault="00AE17FC" w:rsidP="009F19BE">
            <w:r>
              <w:rPr>
                <w:sz w:val="16"/>
                <w:szCs w:val="16"/>
              </w:rPr>
              <w:t>HPUE_FR1_TDD_NR_CADC_SUL_R18-Core</w:t>
            </w:r>
          </w:p>
        </w:tc>
        <w:tc>
          <w:tcPr>
            <w:tcW w:w="2323" w:type="dxa"/>
          </w:tcPr>
          <w:p w14:paraId="3C4B7F79" w14:textId="77777777" w:rsidR="00AE17FC" w:rsidRDefault="00AE17FC" w:rsidP="009F19BE">
            <w:r>
              <w:rPr>
                <w:sz w:val="16"/>
                <w:szCs w:val="16"/>
              </w:rPr>
              <w:t>7.3A.5</w:t>
            </w:r>
          </w:p>
        </w:tc>
        <w:tc>
          <w:tcPr>
            <w:tcW w:w="998" w:type="dxa"/>
          </w:tcPr>
          <w:p w14:paraId="376618A7" w14:textId="77777777" w:rsidR="00AE17FC" w:rsidRDefault="00AE17FC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38.521 CR ... ; TS/TR ... CR ... </w:t>
            </w:r>
          </w:p>
        </w:tc>
      </w:tr>
      <w:tr w:rsidR="00AE17FC" w14:paraId="76F3DABD" w14:textId="77777777" w:rsidTr="009F19BE">
        <w:tc>
          <w:tcPr>
            <w:tcW w:w="879" w:type="dxa"/>
          </w:tcPr>
          <w:p w14:paraId="5D656C03" w14:textId="77777777" w:rsidR="00AE17FC" w:rsidRDefault="00AE17FC" w:rsidP="009F19B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6ED84F6" w14:textId="77777777" w:rsidR="00AE17FC" w:rsidRDefault="00AE17FC" w:rsidP="009F19BE">
            <w:r>
              <w:rPr>
                <w:sz w:val="16"/>
                <w:szCs w:val="16"/>
              </w:rPr>
              <w:t>1426</w:t>
            </w:r>
          </w:p>
        </w:tc>
        <w:tc>
          <w:tcPr>
            <w:tcW w:w="517" w:type="dxa"/>
          </w:tcPr>
          <w:p w14:paraId="31128AFD" w14:textId="77777777" w:rsidR="00AE17FC" w:rsidRDefault="00AE17FC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6AD98A" w14:textId="77777777" w:rsidR="00AE17FC" w:rsidRDefault="00AE17FC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283D81" w14:textId="77777777" w:rsidR="00AE17FC" w:rsidRDefault="00AE17FC" w:rsidP="009F19BE">
            <w:r>
              <w:rPr>
                <w:sz w:val="16"/>
                <w:szCs w:val="16"/>
              </w:rPr>
              <w:t>(DC_R17_1BLTE_1BNR_2DL2UL-Core) CR for TS 38.101-3 to modify the RB allocations for MSD tests of 30kHz SCS bands.</w:t>
            </w:r>
          </w:p>
        </w:tc>
        <w:tc>
          <w:tcPr>
            <w:tcW w:w="517" w:type="dxa"/>
          </w:tcPr>
          <w:p w14:paraId="6FCC4471" w14:textId="77777777" w:rsidR="00AE17FC" w:rsidRDefault="00AE17FC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6AA74E" w14:textId="77777777" w:rsidR="00AE17FC" w:rsidRDefault="00AE17FC" w:rsidP="009F19BE"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 w14:paraId="38A0FF61" w14:textId="77777777" w:rsidR="00AE17FC" w:rsidRDefault="00AE17FC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371EDE1" w14:textId="77777777" w:rsidR="00AE17FC" w:rsidRDefault="00AE17FC" w:rsidP="009F19BE">
            <w:r>
              <w:rPr>
                <w:sz w:val="16"/>
                <w:szCs w:val="16"/>
              </w:rPr>
              <w:t>R4-2520086</w:t>
            </w:r>
          </w:p>
        </w:tc>
        <w:tc>
          <w:tcPr>
            <w:tcW w:w="1597" w:type="dxa"/>
          </w:tcPr>
          <w:p w14:paraId="14BF88B6" w14:textId="77777777" w:rsidR="00AE17FC" w:rsidRDefault="00AE17FC" w:rsidP="009F19B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2EC7BE5" w14:textId="77777777" w:rsidR="00AE17FC" w:rsidRDefault="00AE17FC" w:rsidP="009F19BE">
            <w:r>
              <w:rPr>
                <w:sz w:val="16"/>
                <w:szCs w:val="16"/>
              </w:rPr>
              <w:t>DC_R17_1BLTE_1BNR_2DL2UL-Core</w:t>
            </w:r>
          </w:p>
        </w:tc>
        <w:tc>
          <w:tcPr>
            <w:tcW w:w="2323" w:type="dxa"/>
          </w:tcPr>
          <w:p w14:paraId="1559C880" w14:textId="77777777" w:rsidR="00AE17FC" w:rsidRDefault="00AE17FC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6D94D7" w14:textId="77777777" w:rsidR="00AE17FC" w:rsidRDefault="00AE17FC" w:rsidP="009F19BE">
            <w:pPr>
              <w:rPr>
                <w:sz w:val="16"/>
                <w:szCs w:val="16"/>
              </w:rPr>
            </w:pPr>
          </w:p>
        </w:tc>
      </w:tr>
      <w:tr w:rsidR="00AE17FC" w14:paraId="4C75A151" w14:textId="77777777" w:rsidTr="009F19BE">
        <w:tc>
          <w:tcPr>
            <w:tcW w:w="879" w:type="dxa"/>
          </w:tcPr>
          <w:p w14:paraId="041B6E50" w14:textId="77777777" w:rsidR="00AE17FC" w:rsidRDefault="00AE17FC" w:rsidP="009F19B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B63AB09" w14:textId="77777777" w:rsidR="00AE17FC" w:rsidRDefault="00AE17FC" w:rsidP="009F19BE">
            <w:r>
              <w:rPr>
                <w:sz w:val="16"/>
                <w:szCs w:val="16"/>
              </w:rPr>
              <w:t>1427</w:t>
            </w:r>
          </w:p>
        </w:tc>
        <w:tc>
          <w:tcPr>
            <w:tcW w:w="517" w:type="dxa"/>
          </w:tcPr>
          <w:p w14:paraId="29A5460C" w14:textId="77777777" w:rsidR="00AE17FC" w:rsidRDefault="00AE17FC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7D02AA" w14:textId="77777777" w:rsidR="00AE17FC" w:rsidRDefault="00AE17FC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ADC1877" w14:textId="77777777" w:rsidR="00AE17FC" w:rsidRDefault="00AE17FC" w:rsidP="009F19BE">
            <w:r>
              <w:rPr>
                <w:sz w:val="16"/>
                <w:szCs w:val="16"/>
              </w:rPr>
              <w:t>(DC_R17_1BLTE_1BNR_2DL2UL-Core) CR for TS 38.101-3 to modify the RB allocations for MSD tests of 30kHz SCS bands.</w:t>
            </w:r>
          </w:p>
        </w:tc>
        <w:tc>
          <w:tcPr>
            <w:tcW w:w="517" w:type="dxa"/>
          </w:tcPr>
          <w:p w14:paraId="38A34581" w14:textId="77777777" w:rsidR="00AE17FC" w:rsidRDefault="00AE17FC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AAE2926" w14:textId="77777777" w:rsidR="00AE17FC" w:rsidRDefault="00AE17FC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366D74FE" w14:textId="77777777" w:rsidR="00AE17FC" w:rsidRDefault="00AE17FC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02DF41D" w14:textId="77777777" w:rsidR="00AE17FC" w:rsidRDefault="00AE17FC" w:rsidP="009F19BE">
            <w:r>
              <w:rPr>
                <w:sz w:val="16"/>
                <w:szCs w:val="16"/>
              </w:rPr>
              <w:t>R4-2520087</w:t>
            </w:r>
          </w:p>
        </w:tc>
        <w:tc>
          <w:tcPr>
            <w:tcW w:w="1597" w:type="dxa"/>
          </w:tcPr>
          <w:p w14:paraId="1DFACD16" w14:textId="77777777" w:rsidR="00AE17FC" w:rsidRDefault="00AE17FC" w:rsidP="009F19B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99A8295" w14:textId="77777777" w:rsidR="00AE17FC" w:rsidRDefault="00AE17FC" w:rsidP="009F19BE">
            <w:r>
              <w:rPr>
                <w:sz w:val="16"/>
                <w:szCs w:val="16"/>
              </w:rPr>
              <w:t>DC_R17_1BLTE_1BNR_2DL2UL-Core</w:t>
            </w:r>
          </w:p>
        </w:tc>
        <w:tc>
          <w:tcPr>
            <w:tcW w:w="2323" w:type="dxa"/>
          </w:tcPr>
          <w:p w14:paraId="779073CE" w14:textId="77777777" w:rsidR="00AE17FC" w:rsidRDefault="00AE17FC" w:rsidP="009F19BE">
            <w:r>
              <w:rPr>
                <w:sz w:val="16"/>
                <w:szCs w:val="16"/>
              </w:rPr>
              <w:t>7.3B.2.3.1, 7.3B.2.3.2, 7.3B.2.3.4, 7.3B.2.3.5</w:t>
            </w:r>
          </w:p>
        </w:tc>
        <w:tc>
          <w:tcPr>
            <w:tcW w:w="998" w:type="dxa"/>
          </w:tcPr>
          <w:p w14:paraId="7BB79254" w14:textId="77777777" w:rsidR="00AE17FC" w:rsidRDefault="00AE17FC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38.521-3; TS/TR ... CR ... </w:t>
            </w:r>
          </w:p>
        </w:tc>
      </w:tr>
      <w:tr w:rsidR="00AE17FC" w14:paraId="29491D53" w14:textId="77777777" w:rsidTr="009F19BE">
        <w:tc>
          <w:tcPr>
            <w:tcW w:w="879" w:type="dxa"/>
          </w:tcPr>
          <w:p w14:paraId="57BA838E" w14:textId="77777777" w:rsidR="00AE17FC" w:rsidRDefault="00AE17FC" w:rsidP="009F19B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955C457" w14:textId="77777777" w:rsidR="00AE17FC" w:rsidRDefault="00AE17FC" w:rsidP="009F19BE">
            <w:r>
              <w:rPr>
                <w:sz w:val="16"/>
                <w:szCs w:val="16"/>
              </w:rPr>
              <w:t>1428</w:t>
            </w:r>
          </w:p>
        </w:tc>
        <w:tc>
          <w:tcPr>
            <w:tcW w:w="517" w:type="dxa"/>
          </w:tcPr>
          <w:p w14:paraId="5A5A0AB5" w14:textId="77777777" w:rsidR="00AE17FC" w:rsidRDefault="00AE17FC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599812" w14:textId="77777777" w:rsidR="00AE17FC" w:rsidRDefault="00AE17FC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72BCDF8" w14:textId="77777777" w:rsidR="00AE17FC" w:rsidRDefault="00AE17FC" w:rsidP="009F19BE">
            <w:r>
              <w:rPr>
                <w:sz w:val="16"/>
                <w:szCs w:val="16"/>
              </w:rPr>
              <w:t>(DC_R17_1BLTE_1BNR_2DL2UL-Core) CR for TS 38.101-3 to modify the RB allocations for MSD tests of 30kHz SCS bands.</w:t>
            </w:r>
          </w:p>
        </w:tc>
        <w:tc>
          <w:tcPr>
            <w:tcW w:w="517" w:type="dxa"/>
          </w:tcPr>
          <w:p w14:paraId="76897E5A" w14:textId="77777777" w:rsidR="00AE17FC" w:rsidRDefault="00AE17FC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3C14C0B" w14:textId="77777777" w:rsidR="00AE17FC" w:rsidRDefault="00AE17FC" w:rsidP="009F19BE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798EF385" w14:textId="77777777" w:rsidR="00AE17FC" w:rsidRDefault="00AE17FC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C2137FD" w14:textId="77777777" w:rsidR="00AE17FC" w:rsidRDefault="00AE17FC" w:rsidP="009F19BE">
            <w:r>
              <w:rPr>
                <w:sz w:val="16"/>
                <w:szCs w:val="16"/>
              </w:rPr>
              <w:t>R4-2520088</w:t>
            </w:r>
          </w:p>
        </w:tc>
        <w:tc>
          <w:tcPr>
            <w:tcW w:w="1597" w:type="dxa"/>
          </w:tcPr>
          <w:p w14:paraId="216DDCB9" w14:textId="77777777" w:rsidR="00AE17FC" w:rsidRDefault="00AE17FC" w:rsidP="009F19B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0EB969C5" w14:textId="77777777" w:rsidR="00AE17FC" w:rsidRDefault="00AE17FC" w:rsidP="009F19BE">
            <w:r>
              <w:rPr>
                <w:sz w:val="16"/>
                <w:szCs w:val="16"/>
              </w:rPr>
              <w:t>DC_R17_1BLTE_1BNR_2DL2UL-Core</w:t>
            </w:r>
          </w:p>
        </w:tc>
        <w:tc>
          <w:tcPr>
            <w:tcW w:w="2323" w:type="dxa"/>
          </w:tcPr>
          <w:p w14:paraId="7A1B65C2" w14:textId="77777777" w:rsidR="00AE17FC" w:rsidRDefault="00AE17FC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1BB05A" w14:textId="77777777" w:rsidR="00AE17FC" w:rsidRDefault="00AE17FC" w:rsidP="009F19BE">
            <w:pPr>
              <w:rPr>
                <w:sz w:val="16"/>
                <w:szCs w:val="16"/>
              </w:rPr>
            </w:pPr>
          </w:p>
        </w:tc>
      </w:tr>
      <w:tr w:rsidR="00AE17FC" w14:paraId="19193D59" w14:textId="77777777" w:rsidTr="009F19BE">
        <w:tc>
          <w:tcPr>
            <w:tcW w:w="879" w:type="dxa"/>
          </w:tcPr>
          <w:p w14:paraId="74F6CE91" w14:textId="77777777" w:rsidR="00AE17FC" w:rsidRDefault="00AE17FC" w:rsidP="009F19B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B5F9393" w14:textId="77777777" w:rsidR="00AE17FC" w:rsidRDefault="00AE17FC" w:rsidP="009F19BE">
            <w:r>
              <w:rPr>
                <w:sz w:val="16"/>
                <w:szCs w:val="16"/>
              </w:rPr>
              <w:t>1432</w:t>
            </w:r>
          </w:p>
        </w:tc>
        <w:tc>
          <w:tcPr>
            <w:tcW w:w="517" w:type="dxa"/>
          </w:tcPr>
          <w:p w14:paraId="5CAD54D4" w14:textId="77777777" w:rsidR="00AE17FC" w:rsidRDefault="00AE17FC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9C2E79" w14:textId="77777777" w:rsidR="00AE17FC" w:rsidRDefault="00AE17FC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2AF8930" w14:textId="77777777" w:rsidR="00AE17FC" w:rsidRDefault="00AE17FC" w:rsidP="009F19BE">
            <w:r>
              <w:rPr>
                <w:sz w:val="16"/>
                <w:szCs w:val="16"/>
              </w:rPr>
              <w:t>(DC_R18_1BLTE_1BNR_2DL2UL-Core) CR to correct note used for DC_2_n71 and DC_71_n2 in clause 7.3B.2.3.1 - TS 38.101-3</w:t>
            </w:r>
          </w:p>
        </w:tc>
        <w:tc>
          <w:tcPr>
            <w:tcW w:w="517" w:type="dxa"/>
          </w:tcPr>
          <w:p w14:paraId="232EB6E1" w14:textId="77777777" w:rsidR="00AE17FC" w:rsidRDefault="00AE17FC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2A9CCE" w14:textId="77777777" w:rsidR="00AE17FC" w:rsidRDefault="00AE17FC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47CE6BD5" w14:textId="77777777" w:rsidR="00AE17FC" w:rsidRDefault="00AE17FC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50B9635" w14:textId="77777777" w:rsidR="00AE17FC" w:rsidRDefault="00AE17FC" w:rsidP="009F19BE">
            <w:r>
              <w:rPr>
                <w:sz w:val="16"/>
                <w:szCs w:val="16"/>
              </w:rPr>
              <w:t>R4-2520380</w:t>
            </w:r>
          </w:p>
        </w:tc>
        <w:tc>
          <w:tcPr>
            <w:tcW w:w="1597" w:type="dxa"/>
          </w:tcPr>
          <w:p w14:paraId="388E4233" w14:textId="77777777" w:rsidR="00AE17FC" w:rsidRDefault="00AE17FC" w:rsidP="009F19BE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448E7B4A" w14:textId="77777777" w:rsidR="00AE17FC" w:rsidRDefault="00AE17FC" w:rsidP="009F19BE">
            <w:r>
              <w:rPr>
                <w:sz w:val="16"/>
                <w:szCs w:val="16"/>
              </w:rPr>
              <w:t>DC_R18_1BLTE_1BNR_2DL2UL-Core</w:t>
            </w:r>
          </w:p>
        </w:tc>
        <w:tc>
          <w:tcPr>
            <w:tcW w:w="2323" w:type="dxa"/>
          </w:tcPr>
          <w:p w14:paraId="291C9AC7" w14:textId="77777777" w:rsidR="00AE17FC" w:rsidRDefault="00AE17FC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6A966A" w14:textId="77777777" w:rsidR="00AE17FC" w:rsidRDefault="00AE17FC" w:rsidP="009F19BE">
            <w:pPr>
              <w:rPr>
                <w:sz w:val="16"/>
                <w:szCs w:val="16"/>
              </w:rPr>
            </w:pPr>
          </w:p>
        </w:tc>
      </w:tr>
      <w:tr w:rsidR="00AE17FC" w14:paraId="0A2ECAD7" w14:textId="77777777" w:rsidTr="009F19BE">
        <w:tc>
          <w:tcPr>
            <w:tcW w:w="879" w:type="dxa"/>
          </w:tcPr>
          <w:p w14:paraId="785334D4" w14:textId="77777777" w:rsidR="00AE17FC" w:rsidRDefault="00AE17FC" w:rsidP="009F19B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B1E9D62" w14:textId="77777777" w:rsidR="00AE17FC" w:rsidRDefault="00AE17FC" w:rsidP="009F19BE">
            <w:r>
              <w:rPr>
                <w:sz w:val="16"/>
                <w:szCs w:val="16"/>
              </w:rPr>
              <w:t>1433</w:t>
            </w:r>
          </w:p>
        </w:tc>
        <w:tc>
          <w:tcPr>
            <w:tcW w:w="517" w:type="dxa"/>
          </w:tcPr>
          <w:p w14:paraId="50886F86" w14:textId="77777777" w:rsidR="00AE17FC" w:rsidRDefault="00AE17FC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2B46FE" w14:textId="77777777" w:rsidR="00AE17FC" w:rsidRDefault="00AE17FC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04F338D" w14:textId="77777777" w:rsidR="00AE17FC" w:rsidRDefault="00AE17FC" w:rsidP="009F19BE">
            <w:r>
              <w:rPr>
                <w:sz w:val="16"/>
                <w:szCs w:val="16"/>
              </w:rPr>
              <w:t xml:space="preserve">(DC_R18_1BLTE_1BNR_2DL2UL-Core) CR to correct note used for DC_2_n71 and </w:t>
            </w:r>
            <w:r>
              <w:rPr>
                <w:sz w:val="16"/>
                <w:szCs w:val="16"/>
              </w:rPr>
              <w:lastRenderedPageBreak/>
              <w:t>DC_71_n2 in clause 7.3B.2.3.1 - TS 38.101-3</w:t>
            </w:r>
          </w:p>
        </w:tc>
        <w:tc>
          <w:tcPr>
            <w:tcW w:w="517" w:type="dxa"/>
          </w:tcPr>
          <w:p w14:paraId="19796152" w14:textId="77777777" w:rsidR="00AE17FC" w:rsidRDefault="00AE17FC" w:rsidP="009F19BE">
            <w:r>
              <w:rPr>
                <w:sz w:val="16"/>
                <w:szCs w:val="16"/>
              </w:rPr>
              <w:lastRenderedPageBreak/>
              <w:t>A</w:t>
            </w:r>
          </w:p>
        </w:tc>
        <w:tc>
          <w:tcPr>
            <w:tcW w:w="637" w:type="dxa"/>
          </w:tcPr>
          <w:p w14:paraId="60974A00" w14:textId="77777777" w:rsidR="00AE17FC" w:rsidRDefault="00AE17FC" w:rsidP="009F19BE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26FEB938" w14:textId="77777777" w:rsidR="00AE17FC" w:rsidRDefault="00AE17FC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5145D4F" w14:textId="77777777" w:rsidR="00AE17FC" w:rsidRDefault="00AE17FC" w:rsidP="009F19BE">
            <w:r>
              <w:rPr>
                <w:sz w:val="16"/>
                <w:szCs w:val="16"/>
              </w:rPr>
              <w:t>R4-2520381</w:t>
            </w:r>
          </w:p>
        </w:tc>
        <w:tc>
          <w:tcPr>
            <w:tcW w:w="1597" w:type="dxa"/>
          </w:tcPr>
          <w:p w14:paraId="494C4982" w14:textId="77777777" w:rsidR="00AE17FC" w:rsidRDefault="00AE17FC" w:rsidP="009F19BE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0EACE7B5" w14:textId="77777777" w:rsidR="00AE17FC" w:rsidRDefault="00AE17FC" w:rsidP="009F19BE">
            <w:r>
              <w:rPr>
                <w:sz w:val="16"/>
                <w:szCs w:val="16"/>
              </w:rPr>
              <w:t>DC_R18_1BLTE_1BNR_</w:t>
            </w:r>
            <w:r>
              <w:rPr>
                <w:sz w:val="16"/>
                <w:szCs w:val="16"/>
              </w:rPr>
              <w:lastRenderedPageBreak/>
              <w:t>2DL2UL-Core</w:t>
            </w:r>
          </w:p>
        </w:tc>
        <w:tc>
          <w:tcPr>
            <w:tcW w:w="2323" w:type="dxa"/>
          </w:tcPr>
          <w:p w14:paraId="1A41B850" w14:textId="77777777" w:rsidR="00AE17FC" w:rsidRDefault="00AE17FC" w:rsidP="009F19BE">
            <w:r>
              <w:rPr>
                <w:sz w:val="16"/>
                <w:szCs w:val="16"/>
              </w:rPr>
              <w:lastRenderedPageBreak/>
              <w:t>7.3B.2.3.1</w:t>
            </w:r>
          </w:p>
        </w:tc>
        <w:tc>
          <w:tcPr>
            <w:tcW w:w="998" w:type="dxa"/>
          </w:tcPr>
          <w:p w14:paraId="66489952" w14:textId="77777777" w:rsidR="00AE17FC" w:rsidRDefault="00AE17FC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38.521-3;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AE17FC" w14:paraId="35FA1B70" w14:textId="77777777" w:rsidTr="009F19BE">
        <w:tc>
          <w:tcPr>
            <w:tcW w:w="879" w:type="dxa"/>
          </w:tcPr>
          <w:p w14:paraId="40284ABC" w14:textId="77777777" w:rsidR="00AE17FC" w:rsidRDefault="00AE17FC" w:rsidP="009F19BE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64C7E3B7" w14:textId="77777777" w:rsidR="00AE17FC" w:rsidRDefault="00AE17FC" w:rsidP="009F19BE">
            <w:r>
              <w:rPr>
                <w:sz w:val="16"/>
                <w:szCs w:val="16"/>
              </w:rPr>
              <w:t>1439</w:t>
            </w:r>
          </w:p>
        </w:tc>
        <w:tc>
          <w:tcPr>
            <w:tcW w:w="517" w:type="dxa"/>
          </w:tcPr>
          <w:p w14:paraId="6377C004" w14:textId="77777777" w:rsidR="00AE17FC" w:rsidRDefault="00AE17FC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0E3FCF" w14:textId="77777777" w:rsidR="00AE17FC" w:rsidRDefault="00AE17FC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1B2A052" w14:textId="77777777" w:rsidR="00AE17FC" w:rsidRDefault="00AE17FC" w:rsidP="009F19BE">
            <w:r>
              <w:rPr>
                <w:sz w:val="16"/>
                <w:szCs w:val="16"/>
              </w:rPr>
              <w:t>(HPUE_FR1_DC_LTE_NR_R18-Core) DC_19A-21A_n79A PC2 REFSENS MSD test points correction on DL frequency for band 19</w:t>
            </w:r>
          </w:p>
        </w:tc>
        <w:tc>
          <w:tcPr>
            <w:tcW w:w="517" w:type="dxa"/>
          </w:tcPr>
          <w:p w14:paraId="2CBD4581" w14:textId="77777777" w:rsidR="00AE17FC" w:rsidRDefault="00AE17FC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2025ED" w14:textId="77777777" w:rsidR="00AE17FC" w:rsidRDefault="00AE17FC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105BDA8E" w14:textId="77777777" w:rsidR="00AE17FC" w:rsidRDefault="00AE17FC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EDC2AF7" w14:textId="77777777" w:rsidR="00AE17FC" w:rsidRDefault="00AE17FC" w:rsidP="009F19BE">
            <w:r>
              <w:rPr>
                <w:sz w:val="16"/>
                <w:szCs w:val="16"/>
              </w:rPr>
              <w:t>R4-2520538</w:t>
            </w:r>
          </w:p>
        </w:tc>
        <w:tc>
          <w:tcPr>
            <w:tcW w:w="1597" w:type="dxa"/>
          </w:tcPr>
          <w:p w14:paraId="4F69141B" w14:textId="77777777" w:rsidR="00AE17FC" w:rsidRDefault="00AE17FC" w:rsidP="009F19B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0D352980" w14:textId="77777777" w:rsidR="00AE17FC" w:rsidRDefault="00AE17FC" w:rsidP="009F19BE">
            <w:r>
              <w:rPr>
                <w:sz w:val="16"/>
                <w:szCs w:val="16"/>
              </w:rPr>
              <w:t>HPUE_FR1_DC_LTE_NR_R18-Core</w:t>
            </w:r>
          </w:p>
        </w:tc>
        <w:tc>
          <w:tcPr>
            <w:tcW w:w="2323" w:type="dxa"/>
          </w:tcPr>
          <w:p w14:paraId="4B85D73C" w14:textId="77777777" w:rsidR="00AE17FC" w:rsidRDefault="00AE17FC" w:rsidP="009F19BE">
            <w:r>
              <w:rPr>
                <w:sz w:val="16"/>
                <w:szCs w:val="16"/>
              </w:rPr>
              <w:t>7.3B.2.3.5.2</w:t>
            </w:r>
          </w:p>
        </w:tc>
        <w:tc>
          <w:tcPr>
            <w:tcW w:w="998" w:type="dxa"/>
          </w:tcPr>
          <w:p w14:paraId="689EFA6D" w14:textId="77777777" w:rsidR="00AE17FC" w:rsidRDefault="00AE17FC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38.521-3 CR 2014 ; TS/TR ... CR ... </w:t>
            </w:r>
          </w:p>
        </w:tc>
      </w:tr>
      <w:tr w:rsidR="00AE17FC" w14:paraId="402163D2" w14:textId="77777777" w:rsidTr="009F19BE">
        <w:tc>
          <w:tcPr>
            <w:tcW w:w="879" w:type="dxa"/>
          </w:tcPr>
          <w:p w14:paraId="56FB6A7B" w14:textId="77777777" w:rsidR="00AE17FC" w:rsidRDefault="00AE17FC" w:rsidP="009F19B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630E5E0" w14:textId="77777777" w:rsidR="00AE17FC" w:rsidRDefault="00AE17FC" w:rsidP="009F19BE">
            <w:r>
              <w:rPr>
                <w:sz w:val="16"/>
                <w:szCs w:val="16"/>
              </w:rPr>
              <w:t>1440</w:t>
            </w:r>
          </w:p>
        </w:tc>
        <w:tc>
          <w:tcPr>
            <w:tcW w:w="517" w:type="dxa"/>
          </w:tcPr>
          <w:p w14:paraId="1CEF7926" w14:textId="77777777" w:rsidR="00AE17FC" w:rsidRDefault="00AE17FC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07782E" w14:textId="77777777" w:rsidR="00AE17FC" w:rsidRDefault="00AE17FC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B9A3A39" w14:textId="77777777" w:rsidR="00AE17FC" w:rsidRDefault="00AE17FC" w:rsidP="009F19BE">
            <w:r>
              <w:rPr>
                <w:sz w:val="16"/>
                <w:szCs w:val="16"/>
              </w:rPr>
              <w:t>(HPUE_FR1_DC_LTE_NR_R18-Core) DC_19A-21A_n79A PC2 REFSENS MSD test points correction on DL frequency for band 19</w:t>
            </w:r>
          </w:p>
        </w:tc>
        <w:tc>
          <w:tcPr>
            <w:tcW w:w="517" w:type="dxa"/>
          </w:tcPr>
          <w:p w14:paraId="66B8A1C7" w14:textId="77777777" w:rsidR="00AE17FC" w:rsidRDefault="00AE17FC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4233FE9" w14:textId="77777777" w:rsidR="00AE17FC" w:rsidRDefault="00AE17FC" w:rsidP="009F19BE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6757A7B5" w14:textId="77777777" w:rsidR="00AE17FC" w:rsidRDefault="00AE17FC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8C9B155" w14:textId="77777777" w:rsidR="00AE17FC" w:rsidRDefault="00AE17FC" w:rsidP="009F19BE">
            <w:r>
              <w:rPr>
                <w:sz w:val="16"/>
                <w:szCs w:val="16"/>
              </w:rPr>
              <w:t>R4-2520539</w:t>
            </w:r>
          </w:p>
        </w:tc>
        <w:tc>
          <w:tcPr>
            <w:tcW w:w="1597" w:type="dxa"/>
          </w:tcPr>
          <w:p w14:paraId="5CA4D6E7" w14:textId="77777777" w:rsidR="00AE17FC" w:rsidRDefault="00AE17FC" w:rsidP="009F19B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3AD551A2" w14:textId="77777777" w:rsidR="00AE17FC" w:rsidRDefault="00AE17FC" w:rsidP="009F19BE">
            <w:r>
              <w:rPr>
                <w:sz w:val="16"/>
                <w:szCs w:val="16"/>
              </w:rPr>
              <w:t>HPUE_FR1_DC_LTE_NR_R18-Core</w:t>
            </w:r>
          </w:p>
        </w:tc>
        <w:tc>
          <w:tcPr>
            <w:tcW w:w="2323" w:type="dxa"/>
          </w:tcPr>
          <w:p w14:paraId="24A9750B" w14:textId="77777777" w:rsidR="00AE17FC" w:rsidRDefault="00AE17FC" w:rsidP="009F19BE">
            <w:r>
              <w:rPr>
                <w:sz w:val="16"/>
                <w:szCs w:val="16"/>
              </w:rPr>
              <w:t>7.3B.2.3.5.2</w:t>
            </w:r>
          </w:p>
        </w:tc>
        <w:tc>
          <w:tcPr>
            <w:tcW w:w="998" w:type="dxa"/>
          </w:tcPr>
          <w:p w14:paraId="13FBDB86" w14:textId="77777777" w:rsidR="00AE17FC" w:rsidRDefault="00AE17FC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38.521-3 CR 2014 ; TS/TR ... CR ... </w:t>
            </w:r>
          </w:p>
        </w:tc>
      </w:tr>
      <w:tr w:rsidR="00AE17FC" w14:paraId="110970B3" w14:textId="77777777" w:rsidTr="009F19BE">
        <w:tc>
          <w:tcPr>
            <w:tcW w:w="879" w:type="dxa"/>
          </w:tcPr>
          <w:p w14:paraId="5BFF3558" w14:textId="77777777" w:rsidR="00AE17FC" w:rsidRDefault="00AE17FC" w:rsidP="009F19B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68AE6ACD" w14:textId="77777777" w:rsidR="00AE17FC" w:rsidRDefault="00AE17FC" w:rsidP="009F19BE">
            <w:r>
              <w:rPr>
                <w:sz w:val="16"/>
                <w:szCs w:val="16"/>
              </w:rPr>
              <w:t>1441</w:t>
            </w:r>
          </w:p>
        </w:tc>
        <w:tc>
          <w:tcPr>
            <w:tcW w:w="517" w:type="dxa"/>
          </w:tcPr>
          <w:p w14:paraId="064421A7" w14:textId="77777777" w:rsidR="00AE17FC" w:rsidRDefault="00AE17FC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ECBBBB6" w14:textId="77777777" w:rsidR="00AE17FC" w:rsidRDefault="00AE17FC" w:rsidP="009F19B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8ED3039" w14:textId="77777777" w:rsidR="00AE17FC" w:rsidRDefault="00AE17FC" w:rsidP="009F19BE">
            <w:r>
              <w:rPr>
                <w:sz w:val="16"/>
                <w:szCs w:val="16"/>
              </w:rPr>
              <w:t>(DC_R16_1BLTE_1BNR_2DL2UL-Core) Second harmonic exceptions for spurious emissions for ENDC_41A_n41A operation</w:t>
            </w:r>
          </w:p>
        </w:tc>
        <w:tc>
          <w:tcPr>
            <w:tcW w:w="517" w:type="dxa"/>
          </w:tcPr>
          <w:p w14:paraId="6E5FE554" w14:textId="77777777" w:rsidR="00AE17FC" w:rsidRDefault="00AE17FC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EDB38F" w14:textId="77777777" w:rsidR="00AE17FC" w:rsidRDefault="00AE17FC" w:rsidP="009F19BE">
            <w:r>
              <w:rPr>
                <w:sz w:val="16"/>
                <w:szCs w:val="16"/>
              </w:rPr>
              <w:t>16.24.0</w:t>
            </w:r>
          </w:p>
        </w:tc>
        <w:tc>
          <w:tcPr>
            <w:tcW w:w="758" w:type="dxa"/>
          </w:tcPr>
          <w:p w14:paraId="0D0E7275" w14:textId="77777777" w:rsidR="00AE17FC" w:rsidRDefault="00AE17FC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E49AF91" w14:textId="77777777" w:rsidR="00AE17FC" w:rsidRDefault="00AE17FC" w:rsidP="009F19BE">
            <w:r>
              <w:rPr>
                <w:sz w:val="16"/>
                <w:szCs w:val="16"/>
              </w:rPr>
              <w:t>R4-2522385</w:t>
            </w:r>
          </w:p>
        </w:tc>
        <w:tc>
          <w:tcPr>
            <w:tcW w:w="1597" w:type="dxa"/>
          </w:tcPr>
          <w:p w14:paraId="6BE14F4D" w14:textId="77777777" w:rsidR="00AE17FC" w:rsidRDefault="00AE17FC" w:rsidP="009F19B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3DAC201A" w14:textId="77777777" w:rsidR="00AE17FC" w:rsidRDefault="00AE17FC" w:rsidP="009F19BE"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</w:tcPr>
          <w:p w14:paraId="0F586B47" w14:textId="77777777" w:rsidR="00AE17FC" w:rsidRDefault="00AE17FC" w:rsidP="009F19BE">
            <w:r>
              <w:rPr>
                <w:sz w:val="16"/>
                <w:szCs w:val="16"/>
              </w:rPr>
              <w:t>6.5B.3.2</w:t>
            </w:r>
          </w:p>
        </w:tc>
        <w:tc>
          <w:tcPr>
            <w:tcW w:w="998" w:type="dxa"/>
          </w:tcPr>
          <w:p w14:paraId="4E183080" w14:textId="77777777" w:rsidR="00AE17FC" w:rsidRDefault="00AE17FC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38.521-3 CR 2011 ; TS/TR ... CR ... </w:t>
            </w:r>
          </w:p>
        </w:tc>
      </w:tr>
      <w:tr w:rsidR="00AE17FC" w14:paraId="29ADEFD8" w14:textId="77777777" w:rsidTr="009F19BE">
        <w:tc>
          <w:tcPr>
            <w:tcW w:w="879" w:type="dxa"/>
          </w:tcPr>
          <w:p w14:paraId="32354078" w14:textId="77777777" w:rsidR="00AE17FC" w:rsidRDefault="00AE17FC" w:rsidP="009F19B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FF71356" w14:textId="77777777" w:rsidR="00AE17FC" w:rsidRDefault="00AE17FC" w:rsidP="009F19BE">
            <w:r>
              <w:rPr>
                <w:sz w:val="16"/>
                <w:szCs w:val="16"/>
              </w:rPr>
              <w:t>1442</w:t>
            </w:r>
          </w:p>
        </w:tc>
        <w:tc>
          <w:tcPr>
            <w:tcW w:w="517" w:type="dxa"/>
          </w:tcPr>
          <w:p w14:paraId="04AD989F" w14:textId="77777777" w:rsidR="00AE17FC" w:rsidRDefault="00AE17FC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C4BF17" w14:textId="77777777" w:rsidR="00AE17FC" w:rsidRDefault="00AE17FC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E39918" w14:textId="77777777" w:rsidR="00AE17FC" w:rsidRDefault="00AE17FC" w:rsidP="009F19BE">
            <w:r>
              <w:rPr>
                <w:sz w:val="16"/>
                <w:szCs w:val="16"/>
              </w:rPr>
              <w:t>(DC_R16_1BLTE_1BNR_2DL2UL-Core) Second harmonic exceptions for spurious emissions for ENDC_41A_n41A operation</w:t>
            </w:r>
          </w:p>
        </w:tc>
        <w:tc>
          <w:tcPr>
            <w:tcW w:w="517" w:type="dxa"/>
          </w:tcPr>
          <w:p w14:paraId="5674E8FC" w14:textId="77777777" w:rsidR="00AE17FC" w:rsidRDefault="00AE17FC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E1AFF62" w14:textId="77777777" w:rsidR="00AE17FC" w:rsidRDefault="00AE17FC" w:rsidP="009F19BE"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 w14:paraId="4CC44BC3" w14:textId="77777777" w:rsidR="00AE17FC" w:rsidRDefault="00AE17FC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19B46AB" w14:textId="77777777" w:rsidR="00AE17FC" w:rsidRDefault="00AE17FC" w:rsidP="009F19BE">
            <w:r>
              <w:rPr>
                <w:sz w:val="16"/>
                <w:szCs w:val="16"/>
              </w:rPr>
              <w:t>R4-2520541</w:t>
            </w:r>
          </w:p>
        </w:tc>
        <w:tc>
          <w:tcPr>
            <w:tcW w:w="1597" w:type="dxa"/>
          </w:tcPr>
          <w:p w14:paraId="5CF2C4E4" w14:textId="77777777" w:rsidR="00AE17FC" w:rsidRDefault="00AE17FC" w:rsidP="009F19B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68785690" w14:textId="77777777" w:rsidR="00AE17FC" w:rsidRDefault="00AE17FC" w:rsidP="009F19BE"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</w:tcPr>
          <w:p w14:paraId="6B9DB631" w14:textId="77777777" w:rsidR="00AE17FC" w:rsidRDefault="00AE17FC" w:rsidP="009F19BE">
            <w:r>
              <w:rPr>
                <w:sz w:val="16"/>
                <w:szCs w:val="16"/>
              </w:rPr>
              <w:t>6.5B.3.2</w:t>
            </w:r>
          </w:p>
        </w:tc>
        <w:tc>
          <w:tcPr>
            <w:tcW w:w="998" w:type="dxa"/>
          </w:tcPr>
          <w:p w14:paraId="1C635483" w14:textId="77777777" w:rsidR="00AE17FC" w:rsidRDefault="00AE17FC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38.521-3 CR 2011 ; TS/TR ... CR ... </w:t>
            </w:r>
          </w:p>
        </w:tc>
      </w:tr>
      <w:tr w:rsidR="00AE17FC" w14:paraId="6A8439A1" w14:textId="77777777" w:rsidTr="009F19BE">
        <w:tc>
          <w:tcPr>
            <w:tcW w:w="879" w:type="dxa"/>
          </w:tcPr>
          <w:p w14:paraId="10D70B89" w14:textId="77777777" w:rsidR="00AE17FC" w:rsidRDefault="00AE17FC" w:rsidP="009F19B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4E246FC" w14:textId="77777777" w:rsidR="00AE17FC" w:rsidRDefault="00AE17FC" w:rsidP="009F19BE">
            <w:r>
              <w:rPr>
                <w:sz w:val="16"/>
                <w:szCs w:val="16"/>
              </w:rPr>
              <w:t>1443</w:t>
            </w:r>
          </w:p>
        </w:tc>
        <w:tc>
          <w:tcPr>
            <w:tcW w:w="517" w:type="dxa"/>
          </w:tcPr>
          <w:p w14:paraId="17C9FE93" w14:textId="77777777" w:rsidR="00AE17FC" w:rsidRDefault="00AE17FC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381CC1" w14:textId="77777777" w:rsidR="00AE17FC" w:rsidRDefault="00AE17FC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2B3D94C" w14:textId="77777777" w:rsidR="00AE17FC" w:rsidRDefault="00AE17FC" w:rsidP="009F19BE">
            <w:r>
              <w:rPr>
                <w:sz w:val="16"/>
                <w:szCs w:val="16"/>
              </w:rPr>
              <w:t>(DC_R16_1BLTE_1BNR_2DL2UL-Core) Second harmonic exceptions for spurious emissions for ENDC_41A_n41A operation</w:t>
            </w:r>
          </w:p>
        </w:tc>
        <w:tc>
          <w:tcPr>
            <w:tcW w:w="517" w:type="dxa"/>
          </w:tcPr>
          <w:p w14:paraId="78A439DC" w14:textId="77777777" w:rsidR="00AE17FC" w:rsidRDefault="00AE17FC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F4C9380" w14:textId="77777777" w:rsidR="00AE17FC" w:rsidRDefault="00AE17FC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47C3629A" w14:textId="77777777" w:rsidR="00AE17FC" w:rsidRDefault="00AE17FC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DAA8444" w14:textId="77777777" w:rsidR="00AE17FC" w:rsidRDefault="00AE17FC" w:rsidP="009F19BE">
            <w:r>
              <w:rPr>
                <w:sz w:val="16"/>
                <w:szCs w:val="16"/>
              </w:rPr>
              <w:t>R4-2520542</w:t>
            </w:r>
          </w:p>
        </w:tc>
        <w:tc>
          <w:tcPr>
            <w:tcW w:w="1597" w:type="dxa"/>
          </w:tcPr>
          <w:p w14:paraId="01A0E1C6" w14:textId="77777777" w:rsidR="00AE17FC" w:rsidRDefault="00AE17FC" w:rsidP="009F19B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4021DD5" w14:textId="77777777" w:rsidR="00AE17FC" w:rsidRDefault="00AE17FC" w:rsidP="009F19BE"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</w:tcPr>
          <w:p w14:paraId="303F3100" w14:textId="77777777" w:rsidR="00AE17FC" w:rsidRDefault="00AE17FC" w:rsidP="009F19BE">
            <w:r>
              <w:rPr>
                <w:sz w:val="16"/>
                <w:szCs w:val="16"/>
              </w:rPr>
              <w:t>6.5B.3.2</w:t>
            </w:r>
          </w:p>
        </w:tc>
        <w:tc>
          <w:tcPr>
            <w:tcW w:w="998" w:type="dxa"/>
          </w:tcPr>
          <w:p w14:paraId="034789F5" w14:textId="77777777" w:rsidR="00AE17FC" w:rsidRDefault="00AE17FC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38.521-3 CR 2011 ; TS/TR ... CR ... </w:t>
            </w:r>
          </w:p>
        </w:tc>
      </w:tr>
      <w:tr w:rsidR="00AE17FC" w14:paraId="3473319A" w14:textId="77777777" w:rsidTr="009F19BE">
        <w:tc>
          <w:tcPr>
            <w:tcW w:w="879" w:type="dxa"/>
          </w:tcPr>
          <w:p w14:paraId="6DA3D1D5" w14:textId="77777777" w:rsidR="00AE17FC" w:rsidRDefault="00AE17FC" w:rsidP="009F19B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0B5C699" w14:textId="77777777" w:rsidR="00AE17FC" w:rsidRDefault="00AE17FC" w:rsidP="009F19BE">
            <w:r>
              <w:rPr>
                <w:sz w:val="16"/>
                <w:szCs w:val="16"/>
              </w:rPr>
              <w:t>1444</w:t>
            </w:r>
          </w:p>
        </w:tc>
        <w:tc>
          <w:tcPr>
            <w:tcW w:w="517" w:type="dxa"/>
          </w:tcPr>
          <w:p w14:paraId="1890BCEB" w14:textId="77777777" w:rsidR="00AE17FC" w:rsidRDefault="00AE17FC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AC34FA" w14:textId="77777777" w:rsidR="00AE17FC" w:rsidRDefault="00AE17FC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07917BE" w14:textId="77777777" w:rsidR="00AE17FC" w:rsidRDefault="00AE17FC" w:rsidP="009F19BE">
            <w:r>
              <w:rPr>
                <w:sz w:val="16"/>
                <w:szCs w:val="16"/>
              </w:rPr>
              <w:t>(DC_R16_1BLTE_1BNR_2DL2UL-Core) Second harmonic exceptions for spurious emissions for ENDC_41A_n41A operation</w:t>
            </w:r>
          </w:p>
        </w:tc>
        <w:tc>
          <w:tcPr>
            <w:tcW w:w="517" w:type="dxa"/>
          </w:tcPr>
          <w:p w14:paraId="40907AFD" w14:textId="77777777" w:rsidR="00AE17FC" w:rsidRDefault="00AE17FC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1CB00C6" w14:textId="77777777" w:rsidR="00AE17FC" w:rsidRDefault="00AE17FC" w:rsidP="009F19BE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63E96818" w14:textId="77777777" w:rsidR="00AE17FC" w:rsidRDefault="00AE17FC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C4B5B75" w14:textId="77777777" w:rsidR="00AE17FC" w:rsidRDefault="00AE17FC" w:rsidP="009F19BE">
            <w:r>
              <w:rPr>
                <w:sz w:val="16"/>
                <w:szCs w:val="16"/>
              </w:rPr>
              <w:t>R4-2520543</w:t>
            </w:r>
          </w:p>
        </w:tc>
        <w:tc>
          <w:tcPr>
            <w:tcW w:w="1597" w:type="dxa"/>
          </w:tcPr>
          <w:p w14:paraId="42004FDA" w14:textId="77777777" w:rsidR="00AE17FC" w:rsidRDefault="00AE17FC" w:rsidP="009F19B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21042874" w14:textId="77777777" w:rsidR="00AE17FC" w:rsidRDefault="00AE17FC" w:rsidP="009F19BE"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</w:tcPr>
          <w:p w14:paraId="37909DD8" w14:textId="77777777" w:rsidR="00AE17FC" w:rsidRDefault="00AE17FC" w:rsidP="009F19BE">
            <w:r>
              <w:rPr>
                <w:sz w:val="16"/>
                <w:szCs w:val="16"/>
              </w:rPr>
              <w:t>6.5B.3.2</w:t>
            </w:r>
          </w:p>
        </w:tc>
        <w:tc>
          <w:tcPr>
            <w:tcW w:w="998" w:type="dxa"/>
          </w:tcPr>
          <w:p w14:paraId="420427AF" w14:textId="77777777" w:rsidR="00AE17FC" w:rsidRDefault="00AE17FC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38.521-3 CR 2011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AE17FC" w14:paraId="521C0CEA" w14:textId="77777777" w:rsidTr="009F19BE">
        <w:tc>
          <w:tcPr>
            <w:tcW w:w="879" w:type="dxa"/>
          </w:tcPr>
          <w:p w14:paraId="4242B04B" w14:textId="77777777" w:rsidR="00AE17FC" w:rsidRDefault="00AE17FC" w:rsidP="009F19BE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137214CD" w14:textId="77777777" w:rsidR="00AE17FC" w:rsidRDefault="00AE17FC" w:rsidP="009F19BE">
            <w:r>
              <w:rPr>
                <w:sz w:val="16"/>
                <w:szCs w:val="16"/>
              </w:rPr>
              <w:t>1459</w:t>
            </w:r>
          </w:p>
        </w:tc>
        <w:tc>
          <w:tcPr>
            <w:tcW w:w="517" w:type="dxa"/>
          </w:tcPr>
          <w:p w14:paraId="1A94B100" w14:textId="77777777" w:rsidR="00AE17FC" w:rsidRDefault="00AE17FC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570D23" w14:textId="77777777" w:rsidR="00AE17FC" w:rsidRDefault="00AE17FC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79FE424" w14:textId="77777777" w:rsidR="00AE17FC" w:rsidRDefault="00AE17FC" w:rsidP="009F19BE">
            <w:r>
              <w:rPr>
                <w:sz w:val="16"/>
                <w:szCs w:val="16"/>
              </w:rPr>
              <w:t>(DC_R18_1BLTE_1BNR_2DL2UL-Core) CR to 38.101-3 to remove the empty rows from EN-DC and NE-DC spurious emission requirement tables_R18_CAT_F</w:t>
            </w:r>
          </w:p>
        </w:tc>
        <w:tc>
          <w:tcPr>
            <w:tcW w:w="517" w:type="dxa"/>
          </w:tcPr>
          <w:p w14:paraId="1BFFE630" w14:textId="77777777" w:rsidR="00AE17FC" w:rsidRDefault="00AE17FC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2E8040" w14:textId="77777777" w:rsidR="00AE17FC" w:rsidRDefault="00AE17FC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69FAF5A8" w14:textId="77777777" w:rsidR="00AE17FC" w:rsidRDefault="00AE17FC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BAF2923" w14:textId="77777777" w:rsidR="00AE17FC" w:rsidRDefault="00AE17FC" w:rsidP="009F19BE">
            <w:r>
              <w:rPr>
                <w:sz w:val="16"/>
                <w:szCs w:val="16"/>
              </w:rPr>
              <w:t>R4-2521814</w:t>
            </w:r>
          </w:p>
        </w:tc>
        <w:tc>
          <w:tcPr>
            <w:tcW w:w="1597" w:type="dxa"/>
          </w:tcPr>
          <w:p w14:paraId="69CA0E43" w14:textId="77777777" w:rsidR="00AE17FC" w:rsidRDefault="00AE17FC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0792056C" w14:textId="77777777" w:rsidR="00AE17FC" w:rsidRDefault="00AE17FC" w:rsidP="009F19BE">
            <w:r>
              <w:rPr>
                <w:sz w:val="16"/>
                <w:szCs w:val="16"/>
              </w:rPr>
              <w:t>DC_R18_1BLTE_1BNR_2DL2UL-Core</w:t>
            </w:r>
          </w:p>
        </w:tc>
        <w:tc>
          <w:tcPr>
            <w:tcW w:w="2323" w:type="dxa"/>
          </w:tcPr>
          <w:p w14:paraId="07E6B4FD" w14:textId="77777777" w:rsidR="00AE17FC" w:rsidRDefault="00AE17FC" w:rsidP="009F19BE">
            <w:r>
              <w:rPr>
                <w:sz w:val="16"/>
                <w:szCs w:val="16"/>
              </w:rPr>
              <w:t>6.5B.3.3.2, 6.5B.3.3a.2</w:t>
            </w:r>
          </w:p>
        </w:tc>
        <w:tc>
          <w:tcPr>
            <w:tcW w:w="998" w:type="dxa"/>
          </w:tcPr>
          <w:p w14:paraId="38B9FC97" w14:textId="77777777" w:rsidR="00AE17FC" w:rsidRDefault="00AE17FC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38.521-3; TS/TR ... CR ... </w:t>
            </w:r>
          </w:p>
        </w:tc>
      </w:tr>
      <w:tr w:rsidR="00AE17FC" w14:paraId="252112DF" w14:textId="77777777" w:rsidTr="009F19BE">
        <w:tc>
          <w:tcPr>
            <w:tcW w:w="879" w:type="dxa"/>
          </w:tcPr>
          <w:p w14:paraId="1928419B" w14:textId="77777777" w:rsidR="00AE17FC" w:rsidRDefault="00AE17FC" w:rsidP="009F19B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8698D8F" w14:textId="77777777" w:rsidR="00AE17FC" w:rsidRDefault="00AE17FC" w:rsidP="009F19BE">
            <w:r>
              <w:rPr>
                <w:sz w:val="16"/>
                <w:szCs w:val="16"/>
              </w:rPr>
              <w:t>1460</w:t>
            </w:r>
          </w:p>
        </w:tc>
        <w:tc>
          <w:tcPr>
            <w:tcW w:w="517" w:type="dxa"/>
          </w:tcPr>
          <w:p w14:paraId="44686DE8" w14:textId="77777777" w:rsidR="00AE17FC" w:rsidRDefault="00AE17FC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4D37A4" w14:textId="77777777" w:rsidR="00AE17FC" w:rsidRDefault="00AE17FC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E5C9108" w14:textId="77777777" w:rsidR="00AE17FC" w:rsidRDefault="00AE17FC" w:rsidP="009F19BE">
            <w:r>
              <w:rPr>
                <w:sz w:val="16"/>
                <w:szCs w:val="16"/>
              </w:rPr>
              <w:t>(DC_R18_1BLTE_1BNR_2DL2UL-Core) CR to 38.101-3 to remove the empty rows from EN-DC and NE-DC spurious emission requirement tables_R19_CAT_A</w:t>
            </w:r>
          </w:p>
        </w:tc>
        <w:tc>
          <w:tcPr>
            <w:tcW w:w="517" w:type="dxa"/>
          </w:tcPr>
          <w:p w14:paraId="30349C86" w14:textId="77777777" w:rsidR="00AE17FC" w:rsidRDefault="00AE17FC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D65987E" w14:textId="77777777" w:rsidR="00AE17FC" w:rsidRDefault="00AE17FC" w:rsidP="009F19BE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6D98157A" w14:textId="77777777" w:rsidR="00AE17FC" w:rsidRDefault="00AE17FC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E7CE553" w14:textId="77777777" w:rsidR="00AE17FC" w:rsidRDefault="00AE17FC" w:rsidP="009F19BE">
            <w:r>
              <w:rPr>
                <w:sz w:val="16"/>
                <w:szCs w:val="16"/>
              </w:rPr>
              <w:t>R4-2521815</w:t>
            </w:r>
          </w:p>
        </w:tc>
        <w:tc>
          <w:tcPr>
            <w:tcW w:w="1597" w:type="dxa"/>
          </w:tcPr>
          <w:p w14:paraId="187692AC" w14:textId="77777777" w:rsidR="00AE17FC" w:rsidRDefault="00AE17FC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17E58B28" w14:textId="77777777" w:rsidR="00AE17FC" w:rsidRDefault="00AE17FC" w:rsidP="009F19BE">
            <w:r>
              <w:rPr>
                <w:sz w:val="16"/>
                <w:szCs w:val="16"/>
              </w:rPr>
              <w:t>DC_R18_1BLTE_1BNR_2DL2UL-Core</w:t>
            </w:r>
          </w:p>
        </w:tc>
        <w:tc>
          <w:tcPr>
            <w:tcW w:w="2323" w:type="dxa"/>
          </w:tcPr>
          <w:p w14:paraId="5C18399F" w14:textId="77777777" w:rsidR="00AE17FC" w:rsidRDefault="00AE17FC" w:rsidP="009F19BE">
            <w:r>
              <w:rPr>
                <w:sz w:val="16"/>
                <w:szCs w:val="16"/>
              </w:rPr>
              <w:t>6.5B.3.3.2, 6.5B.3.3a.2</w:t>
            </w:r>
          </w:p>
        </w:tc>
        <w:tc>
          <w:tcPr>
            <w:tcW w:w="998" w:type="dxa"/>
          </w:tcPr>
          <w:p w14:paraId="28677C87" w14:textId="77777777" w:rsidR="00AE17FC" w:rsidRDefault="00AE17FC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38.521-3; TS/TR ... CR ... </w:t>
            </w:r>
          </w:p>
        </w:tc>
      </w:tr>
    </w:tbl>
    <w:p w14:paraId="38BB6F60" w14:textId="77777777" w:rsidR="00F73011" w:rsidRDefault="00F73011" w:rsidP="00F73011">
      <w:pPr>
        <w:rPr>
          <w:rFonts w:eastAsiaTheme="minorEastAsia"/>
        </w:rPr>
      </w:pPr>
    </w:p>
    <w:p w14:paraId="31BC0F27" w14:textId="15D0B524" w:rsidR="00F73011" w:rsidRDefault="003B11C9" w:rsidP="00F73011">
      <w:pPr>
        <w:rPr>
          <w:rFonts w:ascii="Arial" w:eastAsiaTheme="minorEastAsia" w:hAnsi="Arial" w:cs="Arial"/>
          <w:b/>
          <w:sz w:val="24"/>
          <w:szCs w:val="24"/>
        </w:rPr>
      </w:pPr>
      <w:r w:rsidRPr="003B11C9">
        <w:rPr>
          <w:rFonts w:ascii="Arial" w:eastAsiaTheme="minorEastAsia" w:hAnsi="Arial" w:cs="Arial"/>
          <w:b/>
          <w:sz w:val="24"/>
          <w:szCs w:val="24"/>
        </w:rPr>
        <w:t>RP-253668</w:t>
      </w:r>
      <w:r w:rsidRPr="003B11C9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- Batch 2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B11C9" w:rsidRPr="004E535C" w14:paraId="2EE798AC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F1CF534" w14:textId="77777777" w:rsidR="003B11C9" w:rsidRPr="00BF1EB6" w:rsidRDefault="003B11C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4F7B23D" w14:textId="77777777" w:rsidR="003B11C9" w:rsidRPr="00BF1EB6" w:rsidRDefault="003B11C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D7DD302" w14:textId="77777777" w:rsidR="003B11C9" w:rsidRPr="00BF1EB6" w:rsidRDefault="003B11C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F14CF84" w14:textId="77777777" w:rsidR="003B11C9" w:rsidRPr="00BF1EB6" w:rsidRDefault="003B11C9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1C69C1FD" w14:textId="77777777" w:rsidR="003B11C9" w:rsidRPr="00BF1EB6" w:rsidRDefault="003B11C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043C1E2" w14:textId="77777777" w:rsidR="003B11C9" w:rsidRPr="00BF1EB6" w:rsidRDefault="003B11C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71ACB4" w14:textId="77777777" w:rsidR="003B11C9" w:rsidRPr="00BF1EB6" w:rsidRDefault="003B11C9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3DFB58AC" w14:textId="77777777" w:rsidR="003B11C9" w:rsidRPr="00BF1EB6" w:rsidRDefault="003B11C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E858BCF" w14:textId="77777777" w:rsidR="003B11C9" w:rsidRPr="00BF1EB6" w:rsidRDefault="003B11C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4516F6D" w14:textId="77777777" w:rsidR="003B11C9" w:rsidRPr="00BF1EB6" w:rsidRDefault="003B11C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32C5961" w14:textId="77777777" w:rsidR="003B11C9" w:rsidRPr="00BF1EB6" w:rsidRDefault="003B11C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76D9B3B" w14:textId="77777777" w:rsidR="003B11C9" w:rsidRPr="00BF1EB6" w:rsidRDefault="003B11C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2E8FABB" w14:textId="77777777" w:rsidR="003B11C9" w:rsidRPr="00BF1EB6" w:rsidRDefault="003B11C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B11C9" w14:paraId="3B28192D" w14:textId="77777777" w:rsidTr="009F19BE">
        <w:tc>
          <w:tcPr>
            <w:tcW w:w="879" w:type="dxa"/>
          </w:tcPr>
          <w:p w14:paraId="05D8D5EE" w14:textId="77777777" w:rsidR="003B11C9" w:rsidRDefault="003B11C9" w:rsidP="009F19BE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6A93BDF6" w14:textId="77777777" w:rsidR="003B11C9" w:rsidRDefault="003B11C9" w:rsidP="009F19BE">
            <w:r>
              <w:rPr>
                <w:sz w:val="16"/>
                <w:szCs w:val="16"/>
              </w:rPr>
              <w:t>6125</w:t>
            </w:r>
          </w:p>
        </w:tc>
        <w:tc>
          <w:tcPr>
            <w:tcW w:w="517" w:type="dxa"/>
          </w:tcPr>
          <w:p w14:paraId="40EB708A" w14:textId="77777777" w:rsidR="003B11C9" w:rsidRDefault="003B11C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4946BC" w14:textId="77777777" w:rsidR="003B11C9" w:rsidRDefault="003B11C9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2B63A7" w14:textId="77777777" w:rsidR="003B11C9" w:rsidRDefault="003B11C9" w:rsidP="009F19BE">
            <w:r>
              <w:rPr>
                <w:sz w:val="16"/>
                <w:szCs w:val="16"/>
              </w:rPr>
              <w:t>(LTE_CA_R17_xBDL_2BUL-Core) CR to 36.101 to correct inter-band CA operating bands with four bands_R17_CAT_F</w:t>
            </w:r>
          </w:p>
        </w:tc>
        <w:tc>
          <w:tcPr>
            <w:tcW w:w="517" w:type="dxa"/>
          </w:tcPr>
          <w:p w14:paraId="149AD0D7" w14:textId="77777777" w:rsidR="003B11C9" w:rsidRDefault="003B11C9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4A9369" w14:textId="77777777" w:rsidR="003B11C9" w:rsidRDefault="003B11C9" w:rsidP="009F19BE">
            <w:r>
              <w:rPr>
                <w:sz w:val="16"/>
                <w:szCs w:val="16"/>
              </w:rPr>
              <w:t>17.18.0</w:t>
            </w:r>
          </w:p>
        </w:tc>
        <w:tc>
          <w:tcPr>
            <w:tcW w:w="758" w:type="dxa"/>
          </w:tcPr>
          <w:p w14:paraId="5205EBAD" w14:textId="77777777" w:rsidR="003B11C9" w:rsidRDefault="003B11C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82F1F18" w14:textId="77777777" w:rsidR="003B11C9" w:rsidRDefault="003B11C9" w:rsidP="009F19BE">
            <w:r>
              <w:rPr>
                <w:sz w:val="16"/>
                <w:szCs w:val="16"/>
              </w:rPr>
              <w:t>R4-2521807</w:t>
            </w:r>
          </w:p>
        </w:tc>
        <w:tc>
          <w:tcPr>
            <w:tcW w:w="1597" w:type="dxa"/>
          </w:tcPr>
          <w:p w14:paraId="52C8ADFD" w14:textId="77777777" w:rsidR="003B11C9" w:rsidRDefault="003B11C9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77C7ADAE" w14:textId="77777777" w:rsidR="003B11C9" w:rsidRDefault="003B11C9" w:rsidP="009F19BE">
            <w:r>
              <w:rPr>
                <w:sz w:val="16"/>
                <w:szCs w:val="16"/>
              </w:rPr>
              <w:t>LTE_CA_R17_xBDL_2BUL-Core</w:t>
            </w:r>
          </w:p>
        </w:tc>
        <w:tc>
          <w:tcPr>
            <w:tcW w:w="2323" w:type="dxa"/>
          </w:tcPr>
          <w:p w14:paraId="425EE632" w14:textId="77777777" w:rsidR="003B11C9" w:rsidRDefault="003B11C9" w:rsidP="009F19BE">
            <w:r>
              <w:rPr>
                <w:sz w:val="16"/>
                <w:szCs w:val="16"/>
              </w:rPr>
              <w:t>5.5A</w:t>
            </w:r>
          </w:p>
        </w:tc>
        <w:tc>
          <w:tcPr>
            <w:tcW w:w="998" w:type="dxa"/>
          </w:tcPr>
          <w:p w14:paraId="4DB1DAEA" w14:textId="77777777" w:rsidR="003B11C9" w:rsidRDefault="003B11C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36.521-1; TS/TR ... CR ... </w:t>
            </w:r>
          </w:p>
        </w:tc>
      </w:tr>
      <w:tr w:rsidR="003B11C9" w14:paraId="5F3441B5" w14:textId="77777777" w:rsidTr="009F19BE">
        <w:tc>
          <w:tcPr>
            <w:tcW w:w="879" w:type="dxa"/>
          </w:tcPr>
          <w:p w14:paraId="0C5AA8D8" w14:textId="77777777" w:rsidR="003B11C9" w:rsidRDefault="003B11C9" w:rsidP="009F19BE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0D0C239D" w14:textId="77777777" w:rsidR="003B11C9" w:rsidRDefault="003B11C9" w:rsidP="009F19BE">
            <w:r>
              <w:rPr>
                <w:sz w:val="16"/>
                <w:szCs w:val="16"/>
              </w:rPr>
              <w:t>6126</w:t>
            </w:r>
          </w:p>
        </w:tc>
        <w:tc>
          <w:tcPr>
            <w:tcW w:w="517" w:type="dxa"/>
          </w:tcPr>
          <w:p w14:paraId="25BEF9E8" w14:textId="77777777" w:rsidR="003B11C9" w:rsidRDefault="003B11C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85F1C7" w14:textId="77777777" w:rsidR="003B11C9" w:rsidRDefault="003B11C9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F99377B" w14:textId="77777777" w:rsidR="003B11C9" w:rsidRDefault="003B11C9" w:rsidP="009F19BE">
            <w:r>
              <w:rPr>
                <w:sz w:val="16"/>
                <w:szCs w:val="16"/>
              </w:rPr>
              <w:t>(LTE_CA_R17_xBDL_2BUL-Core) CR to 36.101 to correct inter-band CA operating bands with four bands_R18_CAT_A</w:t>
            </w:r>
          </w:p>
        </w:tc>
        <w:tc>
          <w:tcPr>
            <w:tcW w:w="517" w:type="dxa"/>
          </w:tcPr>
          <w:p w14:paraId="63F261DE" w14:textId="77777777" w:rsidR="003B11C9" w:rsidRDefault="003B11C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4A168F9" w14:textId="77777777" w:rsidR="003B11C9" w:rsidRDefault="003B11C9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1F4504CE" w14:textId="77777777" w:rsidR="003B11C9" w:rsidRDefault="003B11C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5D61F57" w14:textId="77777777" w:rsidR="003B11C9" w:rsidRDefault="003B11C9" w:rsidP="009F19BE">
            <w:r>
              <w:rPr>
                <w:sz w:val="16"/>
                <w:szCs w:val="16"/>
              </w:rPr>
              <w:t>R4-2521808</w:t>
            </w:r>
          </w:p>
        </w:tc>
        <w:tc>
          <w:tcPr>
            <w:tcW w:w="1597" w:type="dxa"/>
          </w:tcPr>
          <w:p w14:paraId="727D1189" w14:textId="77777777" w:rsidR="003B11C9" w:rsidRDefault="003B11C9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4316B92B" w14:textId="77777777" w:rsidR="003B11C9" w:rsidRDefault="003B11C9" w:rsidP="009F19BE">
            <w:r>
              <w:rPr>
                <w:sz w:val="16"/>
                <w:szCs w:val="16"/>
              </w:rPr>
              <w:t>LTE_CA_R17_xBDL_2BUL-Core</w:t>
            </w:r>
          </w:p>
        </w:tc>
        <w:tc>
          <w:tcPr>
            <w:tcW w:w="2323" w:type="dxa"/>
          </w:tcPr>
          <w:p w14:paraId="59CA7EF6" w14:textId="77777777" w:rsidR="003B11C9" w:rsidRDefault="003B11C9" w:rsidP="009F19BE">
            <w:r>
              <w:rPr>
                <w:sz w:val="16"/>
                <w:szCs w:val="16"/>
              </w:rPr>
              <w:t>5.5A</w:t>
            </w:r>
          </w:p>
        </w:tc>
        <w:tc>
          <w:tcPr>
            <w:tcW w:w="998" w:type="dxa"/>
          </w:tcPr>
          <w:p w14:paraId="48758320" w14:textId="77777777" w:rsidR="003B11C9" w:rsidRDefault="003B11C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36.521-1; TS/TR ... CR ... </w:t>
            </w:r>
          </w:p>
        </w:tc>
      </w:tr>
      <w:tr w:rsidR="003B11C9" w14:paraId="6EC07D36" w14:textId="77777777" w:rsidTr="009F19BE">
        <w:tc>
          <w:tcPr>
            <w:tcW w:w="879" w:type="dxa"/>
          </w:tcPr>
          <w:p w14:paraId="72C9A9D9" w14:textId="77777777" w:rsidR="003B11C9" w:rsidRDefault="003B11C9" w:rsidP="009F19BE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3D85D5A8" w14:textId="77777777" w:rsidR="003B11C9" w:rsidRDefault="003B11C9" w:rsidP="009F19BE">
            <w:r>
              <w:rPr>
                <w:sz w:val="16"/>
                <w:szCs w:val="16"/>
              </w:rPr>
              <w:t>6127</w:t>
            </w:r>
          </w:p>
        </w:tc>
        <w:tc>
          <w:tcPr>
            <w:tcW w:w="517" w:type="dxa"/>
          </w:tcPr>
          <w:p w14:paraId="52625031" w14:textId="77777777" w:rsidR="003B11C9" w:rsidRDefault="003B11C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AB508E" w14:textId="77777777" w:rsidR="003B11C9" w:rsidRDefault="003B11C9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73E0883" w14:textId="77777777" w:rsidR="003B11C9" w:rsidRDefault="003B11C9" w:rsidP="009F19BE">
            <w:r>
              <w:rPr>
                <w:sz w:val="16"/>
                <w:szCs w:val="16"/>
              </w:rPr>
              <w:t>(LTE_CA_R17_xBDL_2BUL-Core) CR to 36.101 to correct inter-band CA operating bands with four bands_R19_CAT_A</w:t>
            </w:r>
          </w:p>
        </w:tc>
        <w:tc>
          <w:tcPr>
            <w:tcW w:w="517" w:type="dxa"/>
          </w:tcPr>
          <w:p w14:paraId="51D97AE1" w14:textId="77777777" w:rsidR="003B11C9" w:rsidRDefault="003B11C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F4BFC28" w14:textId="77777777" w:rsidR="003B11C9" w:rsidRDefault="003B11C9" w:rsidP="009F19BE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41154C05" w14:textId="77777777" w:rsidR="003B11C9" w:rsidRDefault="003B11C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9122C36" w14:textId="77777777" w:rsidR="003B11C9" w:rsidRDefault="003B11C9" w:rsidP="009F19BE">
            <w:r>
              <w:rPr>
                <w:sz w:val="16"/>
                <w:szCs w:val="16"/>
              </w:rPr>
              <w:t>R4-2521809</w:t>
            </w:r>
          </w:p>
        </w:tc>
        <w:tc>
          <w:tcPr>
            <w:tcW w:w="1597" w:type="dxa"/>
          </w:tcPr>
          <w:p w14:paraId="79370FFF" w14:textId="77777777" w:rsidR="003B11C9" w:rsidRDefault="003B11C9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506D978E" w14:textId="77777777" w:rsidR="003B11C9" w:rsidRDefault="003B11C9" w:rsidP="009F19BE">
            <w:r>
              <w:rPr>
                <w:sz w:val="16"/>
                <w:szCs w:val="16"/>
              </w:rPr>
              <w:t>LTE_CA_R17_xBDL_2BUL-Core</w:t>
            </w:r>
          </w:p>
        </w:tc>
        <w:tc>
          <w:tcPr>
            <w:tcW w:w="2323" w:type="dxa"/>
          </w:tcPr>
          <w:p w14:paraId="175C0E69" w14:textId="77777777" w:rsidR="003B11C9" w:rsidRDefault="003B11C9" w:rsidP="009F19BE">
            <w:r>
              <w:rPr>
                <w:sz w:val="16"/>
                <w:szCs w:val="16"/>
              </w:rPr>
              <w:t>5.5A</w:t>
            </w:r>
          </w:p>
        </w:tc>
        <w:tc>
          <w:tcPr>
            <w:tcW w:w="998" w:type="dxa"/>
          </w:tcPr>
          <w:p w14:paraId="41A1943B" w14:textId="77777777" w:rsidR="003B11C9" w:rsidRDefault="003B11C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36.521-1; TS/TR ... CR ... </w:t>
            </w:r>
          </w:p>
        </w:tc>
      </w:tr>
      <w:tr w:rsidR="003B11C9" w14:paraId="605790F8" w14:textId="77777777" w:rsidTr="009F19BE">
        <w:tc>
          <w:tcPr>
            <w:tcW w:w="879" w:type="dxa"/>
          </w:tcPr>
          <w:p w14:paraId="69908264" w14:textId="77777777" w:rsidR="003B11C9" w:rsidRDefault="003B11C9" w:rsidP="009F19BE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67E7273E" w14:textId="77777777" w:rsidR="003B11C9" w:rsidRDefault="003B11C9" w:rsidP="009F19BE">
            <w:r>
              <w:rPr>
                <w:sz w:val="16"/>
                <w:szCs w:val="16"/>
              </w:rPr>
              <w:t>0096</w:t>
            </w:r>
          </w:p>
        </w:tc>
        <w:tc>
          <w:tcPr>
            <w:tcW w:w="517" w:type="dxa"/>
          </w:tcPr>
          <w:p w14:paraId="29D96B76" w14:textId="77777777" w:rsidR="003B11C9" w:rsidRDefault="003B11C9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FC63F6" w14:textId="77777777" w:rsidR="003B11C9" w:rsidRDefault="003B11C9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193A2E5" w14:textId="77777777" w:rsidR="003B11C9" w:rsidRDefault="003B11C9" w:rsidP="009F19BE">
            <w:r>
              <w:rPr>
                <w:sz w:val="16"/>
                <w:szCs w:val="16"/>
              </w:rPr>
              <w:t>Clarification for the measurement method in ETSI requirements for the 1610-1626.5MHz range</w:t>
            </w:r>
          </w:p>
        </w:tc>
        <w:tc>
          <w:tcPr>
            <w:tcW w:w="517" w:type="dxa"/>
          </w:tcPr>
          <w:p w14:paraId="07DCEC75" w14:textId="77777777" w:rsidR="003B11C9" w:rsidRDefault="003B11C9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67FFFF" w14:textId="77777777" w:rsidR="003B11C9" w:rsidRDefault="003B11C9" w:rsidP="009F19BE"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 w14:paraId="4DD4BC04" w14:textId="77777777" w:rsidR="003B11C9" w:rsidRDefault="003B11C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53DD23F" w14:textId="77777777" w:rsidR="003B11C9" w:rsidRDefault="003B11C9" w:rsidP="009F19BE">
            <w:r>
              <w:rPr>
                <w:sz w:val="16"/>
                <w:szCs w:val="16"/>
              </w:rPr>
              <w:t>R4-2522387</w:t>
            </w:r>
          </w:p>
        </w:tc>
        <w:tc>
          <w:tcPr>
            <w:tcW w:w="1597" w:type="dxa"/>
          </w:tcPr>
          <w:p w14:paraId="5FB7B132" w14:textId="77777777" w:rsidR="003B11C9" w:rsidRDefault="003B11C9" w:rsidP="009F19BE">
            <w:r>
              <w:rPr>
                <w:sz w:val="16"/>
                <w:szCs w:val="16"/>
              </w:rPr>
              <w:t>Apple, Rohde &amp; Schwarz, Keysight Technologies</w:t>
            </w:r>
          </w:p>
        </w:tc>
        <w:tc>
          <w:tcPr>
            <w:tcW w:w="1122" w:type="dxa"/>
          </w:tcPr>
          <w:p w14:paraId="2515C42D" w14:textId="77777777" w:rsidR="003B11C9" w:rsidRDefault="003B11C9" w:rsidP="009F19BE">
            <w:proofErr w:type="spellStart"/>
            <w:r>
              <w:rPr>
                <w:sz w:val="16"/>
                <w:szCs w:val="16"/>
              </w:rPr>
              <w:t>IoT_NTN_FDD_LS_band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4F13B33C" w14:textId="77777777" w:rsidR="003B11C9" w:rsidRDefault="003B11C9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CFEA2D" w14:textId="77777777" w:rsidR="003B11C9" w:rsidRDefault="003B11C9" w:rsidP="009F19BE">
            <w:pPr>
              <w:rPr>
                <w:sz w:val="16"/>
                <w:szCs w:val="16"/>
              </w:rPr>
            </w:pPr>
          </w:p>
        </w:tc>
      </w:tr>
      <w:tr w:rsidR="003B11C9" w14:paraId="65447962" w14:textId="77777777" w:rsidTr="009F19BE">
        <w:tc>
          <w:tcPr>
            <w:tcW w:w="879" w:type="dxa"/>
          </w:tcPr>
          <w:p w14:paraId="1A616505" w14:textId="77777777" w:rsidR="003B11C9" w:rsidRDefault="003B11C9" w:rsidP="009F19BE">
            <w:r>
              <w:rPr>
                <w:sz w:val="16"/>
                <w:szCs w:val="16"/>
              </w:rPr>
              <w:lastRenderedPageBreak/>
              <w:t>36.102</w:t>
            </w:r>
          </w:p>
        </w:tc>
        <w:tc>
          <w:tcPr>
            <w:tcW w:w="637" w:type="dxa"/>
          </w:tcPr>
          <w:p w14:paraId="256D2C03" w14:textId="77777777" w:rsidR="003B11C9" w:rsidRDefault="003B11C9" w:rsidP="009F19BE">
            <w:r>
              <w:rPr>
                <w:sz w:val="16"/>
                <w:szCs w:val="16"/>
              </w:rPr>
              <w:t>0097</w:t>
            </w:r>
          </w:p>
        </w:tc>
        <w:tc>
          <w:tcPr>
            <w:tcW w:w="517" w:type="dxa"/>
          </w:tcPr>
          <w:p w14:paraId="683E3598" w14:textId="77777777" w:rsidR="003B11C9" w:rsidRDefault="003B11C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9B0580" w14:textId="77777777" w:rsidR="003B11C9" w:rsidRDefault="003B11C9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72ECDF4" w14:textId="77777777" w:rsidR="003B11C9" w:rsidRDefault="003B11C9" w:rsidP="009F19BE">
            <w:r>
              <w:rPr>
                <w:sz w:val="16"/>
                <w:szCs w:val="16"/>
              </w:rPr>
              <w:t>Clarification for the measurement method in ETSI requirements for the 1610-1626.5MHz range</w:t>
            </w:r>
          </w:p>
        </w:tc>
        <w:tc>
          <w:tcPr>
            <w:tcW w:w="517" w:type="dxa"/>
          </w:tcPr>
          <w:p w14:paraId="799FC3EF" w14:textId="77777777" w:rsidR="003B11C9" w:rsidRDefault="003B11C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12C8DCE" w14:textId="77777777" w:rsidR="003B11C9" w:rsidRDefault="003B11C9" w:rsidP="009F19BE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2548D38E" w14:textId="77777777" w:rsidR="003B11C9" w:rsidRDefault="003B11C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5E8BF82" w14:textId="77777777" w:rsidR="003B11C9" w:rsidRDefault="003B11C9" w:rsidP="009F19BE">
            <w:r>
              <w:rPr>
                <w:sz w:val="16"/>
                <w:szCs w:val="16"/>
              </w:rPr>
              <w:t>R4-2520567</w:t>
            </w:r>
          </w:p>
        </w:tc>
        <w:tc>
          <w:tcPr>
            <w:tcW w:w="1597" w:type="dxa"/>
          </w:tcPr>
          <w:p w14:paraId="7D07CA28" w14:textId="77777777" w:rsidR="003B11C9" w:rsidRDefault="003B11C9" w:rsidP="009F19BE">
            <w:r>
              <w:rPr>
                <w:sz w:val="16"/>
                <w:szCs w:val="16"/>
              </w:rPr>
              <w:t>Apple, Rohde &amp; Schwarz, Keysight Technologies</w:t>
            </w:r>
          </w:p>
        </w:tc>
        <w:tc>
          <w:tcPr>
            <w:tcW w:w="1122" w:type="dxa"/>
          </w:tcPr>
          <w:p w14:paraId="2EE366BB" w14:textId="77777777" w:rsidR="003B11C9" w:rsidRDefault="003B11C9" w:rsidP="009F19BE">
            <w:proofErr w:type="spellStart"/>
            <w:r>
              <w:rPr>
                <w:sz w:val="16"/>
                <w:szCs w:val="16"/>
              </w:rPr>
              <w:t>IoT_NTN_FDD_LS_band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64E8D3B2" w14:textId="77777777" w:rsidR="003B11C9" w:rsidRDefault="003B11C9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0E439B" w14:textId="77777777" w:rsidR="003B11C9" w:rsidRDefault="003B11C9" w:rsidP="009F19BE">
            <w:pPr>
              <w:rPr>
                <w:sz w:val="16"/>
                <w:szCs w:val="16"/>
              </w:rPr>
            </w:pPr>
          </w:p>
        </w:tc>
      </w:tr>
      <w:tr w:rsidR="003B11C9" w14:paraId="75DCD32A" w14:textId="77777777" w:rsidTr="009F19BE">
        <w:tc>
          <w:tcPr>
            <w:tcW w:w="879" w:type="dxa"/>
          </w:tcPr>
          <w:p w14:paraId="0EF189E8" w14:textId="77777777" w:rsidR="003B11C9" w:rsidRDefault="003B11C9" w:rsidP="009F19BE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634452EF" w14:textId="77777777" w:rsidR="003B11C9" w:rsidRDefault="003B11C9" w:rsidP="009F19BE">
            <w:r>
              <w:rPr>
                <w:sz w:val="16"/>
                <w:szCs w:val="16"/>
              </w:rPr>
              <w:t>5015</w:t>
            </w:r>
          </w:p>
        </w:tc>
        <w:tc>
          <w:tcPr>
            <w:tcW w:w="517" w:type="dxa"/>
          </w:tcPr>
          <w:p w14:paraId="4F2E89DE" w14:textId="77777777" w:rsidR="003B11C9" w:rsidRDefault="003B11C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6BEAD5" w14:textId="77777777" w:rsidR="003B11C9" w:rsidRDefault="003B11C9" w:rsidP="009F19BE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14:paraId="121CB769" w14:textId="77777777" w:rsidR="003B11C9" w:rsidRDefault="003B11C9" w:rsidP="009F19BE">
            <w:r>
              <w:rPr>
                <w:sz w:val="16"/>
                <w:szCs w:val="16"/>
              </w:rPr>
              <w:t>(LTE_V2X) CR to Rel-14 36.104 on removal of Band 47</w:t>
            </w:r>
          </w:p>
        </w:tc>
        <w:tc>
          <w:tcPr>
            <w:tcW w:w="517" w:type="dxa"/>
          </w:tcPr>
          <w:p w14:paraId="72B4FC4D" w14:textId="77777777" w:rsidR="003B11C9" w:rsidRDefault="003B11C9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4008EA" w14:textId="77777777" w:rsidR="003B11C9" w:rsidRDefault="003B11C9" w:rsidP="009F19BE">
            <w:r>
              <w:rPr>
                <w:sz w:val="16"/>
                <w:szCs w:val="16"/>
              </w:rPr>
              <w:t>14.11.0</w:t>
            </w:r>
          </w:p>
        </w:tc>
        <w:tc>
          <w:tcPr>
            <w:tcW w:w="758" w:type="dxa"/>
          </w:tcPr>
          <w:p w14:paraId="47A2C50F" w14:textId="77777777" w:rsidR="003B11C9" w:rsidRDefault="003B11C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A6EB84D" w14:textId="77777777" w:rsidR="003B11C9" w:rsidRDefault="003B11C9" w:rsidP="009F19BE">
            <w:r>
              <w:rPr>
                <w:sz w:val="16"/>
                <w:szCs w:val="16"/>
              </w:rPr>
              <w:t>R4-2522109</w:t>
            </w:r>
          </w:p>
        </w:tc>
        <w:tc>
          <w:tcPr>
            <w:tcW w:w="1597" w:type="dxa"/>
          </w:tcPr>
          <w:p w14:paraId="14A13260" w14:textId="77777777" w:rsidR="003B11C9" w:rsidRDefault="003B11C9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7163C88" w14:textId="77777777" w:rsidR="003B11C9" w:rsidRDefault="003B11C9" w:rsidP="009F19BE">
            <w:r>
              <w:rPr>
                <w:sz w:val="16"/>
                <w:szCs w:val="16"/>
              </w:rPr>
              <w:t>LTE_V2X-Core</w:t>
            </w:r>
          </w:p>
        </w:tc>
        <w:tc>
          <w:tcPr>
            <w:tcW w:w="2323" w:type="dxa"/>
          </w:tcPr>
          <w:p w14:paraId="7B1CF4F6" w14:textId="77777777" w:rsidR="003B11C9" w:rsidRDefault="003B11C9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0EE6D1E" w14:textId="77777777" w:rsidR="003B11C9" w:rsidRDefault="003B11C9" w:rsidP="009F19BE">
            <w:pPr>
              <w:rPr>
                <w:sz w:val="16"/>
                <w:szCs w:val="16"/>
              </w:rPr>
            </w:pPr>
          </w:p>
        </w:tc>
      </w:tr>
      <w:tr w:rsidR="003B11C9" w14:paraId="656488E3" w14:textId="77777777" w:rsidTr="009F19BE">
        <w:tc>
          <w:tcPr>
            <w:tcW w:w="879" w:type="dxa"/>
          </w:tcPr>
          <w:p w14:paraId="339DE619" w14:textId="77777777" w:rsidR="003B11C9" w:rsidRDefault="003B11C9" w:rsidP="009F19BE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4B912007" w14:textId="77777777" w:rsidR="003B11C9" w:rsidRDefault="003B11C9" w:rsidP="009F19BE">
            <w:r>
              <w:rPr>
                <w:sz w:val="16"/>
                <w:szCs w:val="16"/>
              </w:rPr>
              <w:t>5016</w:t>
            </w:r>
          </w:p>
        </w:tc>
        <w:tc>
          <w:tcPr>
            <w:tcW w:w="517" w:type="dxa"/>
          </w:tcPr>
          <w:p w14:paraId="1986894F" w14:textId="77777777" w:rsidR="003B11C9" w:rsidRDefault="003B11C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4E4A3A" w14:textId="77777777" w:rsidR="003B11C9" w:rsidRDefault="003B11C9" w:rsidP="009F19B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B828B8E" w14:textId="77777777" w:rsidR="003B11C9" w:rsidRDefault="003B11C9" w:rsidP="009F19BE">
            <w:r>
              <w:rPr>
                <w:sz w:val="16"/>
                <w:szCs w:val="16"/>
              </w:rPr>
              <w:t>(LTE_V2X) CR to Rel-15 36.104 on removal of Band 47</w:t>
            </w:r>
          </w:p>
        </w:tc>
        <w:tc>
          <w:tcPr>
            <w:tcW w:w="517" w:type="dxa"/>
          </w:tcPr>
          <w:p w14:paraId="4A30A36C" w14:textId="77777777" w:rsidR="003B11C9" w:rsidRDefault="003B11C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6FA4219" w14:textId="77777777" w:rsidR="003B11C9" w:rsidRDefault="003B11C9" w:rsidP="009F19BE">
            <w:r>
              <w:rPr>
                <w:sz w:val="16"/>
                <w:szCs w:val="16"/>
              </w:rPr>
              <w:t>15.15.0</w:t>
            </w:r>
          </w:p>
        </w:tc>
        <w:tc>
          <w:tcPr>
            <w:tcW w:w="758" w:type="dxa"/>
          </w:tcPr>
          <w:p w14:paraId="09C68716" w14:textId="77777777" w:rsidR="003B11C9" w:rsidRDefault="003B11C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0390DD8" w14:textId="77777777" w:rsidR="003B11C9" w:rsidRDefault="003B11C9" w:rsidP="009F19BE">
            <w:r>
              <w:rPr>
                <w:sz w:val="16"/>
                <w:szCs w:val="16"/>
              </w:rPr>
              <w:t>R4-2522110</w:t>
            </w:r>
          </w:p>
        </w:tc>
        <w:tc>
          <w:tcPr>
            <w:tcW w:w="1597" w:type="dxa"/>
          </w:tcPr>
          <w:p w14:paraId="47D4C972" w14:textId="77777777" w:rsidR="003B11C9" w:rsidRDefault="003B11C9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940FA2C" w14:textId="77777777" w:rsidR="003B11C9" w:rsidRDefault="003B11C9" w:rsidP="009F19BE">
            <w:r>
              <w:rPr>
                <w:sz w:val="16"/>
                <w:szCs w:val="16"/>
              </w:rPr>
              <w:t>LTE_V2X-Core</w:t>
            </w:r>
          </w:p>
        </w:tc>
        <w:tc>
          <w:tcPr>
            <w:tcW w:w="2323" w:type="dxa"/>
          </w:tcPr>
          <w:p w14:paraId="5CCA4911" w14:textId="77777777" w:rsidR="003B11C9" w:rsidRDefault="003B11C9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61FE45" w14:textId="77777777" w:rsidR="003B11C9" w:rsidRDefault="003B11C9" w:rsidP="009F19BE">
            <w:pPr>
              <w:rPr>
                <w:sz w:val="16"/>
                <w:szCs w:val="16"/>
              </w:rPr>
            </w:pPr>
          </w:p>
        </w:tc>
      </w:tr>
      <w:tr w:rsidR="003B11C9" w14:paraId="06762870" w14:textId="77777777" w:rsidTr="009F19BE">
        <w:tc>
          <w:tcPr>
            <w:tcW w:w="879" w:type="dxa"/>
          </w:tcPr>
          <w:p w14:paraId="5CE454EA" w14:textId="77777777" w:rsidR="003B11C9" w:rsidRDefault="003B11C9" w:rsidP="009F19BE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3E9A76CA" w14:textId="77777777" w:rsidR="003B11C9" w:rsidRDefault="003B11C9" w:rsidP="009F19BE">
            <w:r>
              <w:rPr>
                <w:sz w:val="16"/>
                <w:szCs w:val="16"/>
              </w:rPr>
              <w:t>5017</w:t>
            </w:r>
          </w:p>
        </w:tc>
        <w:tc>
          <w:tcPr>
            <w:tcW w:w="517" w:type="dxa"/>
          </w:tcPr>
          <w:p w14:paraId="46CBFECC" w14:textId="77777777" w:rsidR="003B11C9" w:rsidRDefault="003B11C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FAA2AA" w14:textId="77777777" w:rsidR="003B11C9" w:rsidRDefault="003B11C9" w:rsidP="009F19B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C3F2356" w14:textId="77777777" w:rsidR="003B11C9" w:rsidRDefault="003B11C9" w:rsidP="009F19BE">
            <w:r>
              <w:rPr>
                <w:sz w:val="16"/>
                <w:szCs w:val="16"/>
              </w:rPr>
              <w:t>(LTE_V2X) CR to Rel-16 36.104 on removal of Band 47</w:t>
            </w:r>
          </w:p>
        </w:tc>
        <w:tc>
          <w:tcPr>
            <w:tcW w:w="517" w:type="dxa"/>
          </w:tcPr>
          <w:p w14:paraId="3D3B49F9" w14:textId="77777777" w:rsidR="003B11C9" w:rsidRDefault="003B11C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691A3FC" w14:textId="77777777" w:rsidR="003B11C9" w:rsidRDefault="003B11C9" w:rsidP="009F19BE">
            <w:r>
              <w:rPr>
                <w:sz w:val="16"/>
                <w:szCs w:val="16"/>
              </w:rPr>
              <w:t>16.16.0</w:t>
            </w:r>
          </w:p>
        </w:tc>
        <w:tc>
          <w:tcPr>
            <w:tcW w:w="758" w:type="dxa"/>
          </w:tcPr>
          <w:p w14:paraId="3C4CBBCF" w14:textId="77777777" w:rsidR="003B11C9" w:rsidRDefault="003B11C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6CDD60E" w14:textId="77777777" w:rsidR="003B11C9" w:rsidRDefault="003B11C9" w:rsidP="009F19BE">
            <w:r>
              <w:rPr>
                <w:sz w:val="16"/>
                <w:szCs w:val="16"/>
              </w:rPr>
              <w:t>R4-2522111</w:t>
            </w:r>
          </w:p>
        </w:tc>
        <w:tc>
          <w:tcPr>
            <w:tcW w:w="1597" w:type="dxa"/>
          </w:tcPr>
          <w:p w14:paraId="0199B979" w14:textId="77777777" w:rsidR="003B11C9" w:rsidRDefault="003B11C9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16CF708" w14:textId="77777777" w:rsidR="003B11C9" w:rsidRDefault="003B11C9" w:rsidP="009F19BE">
            <w:r>
              <w:rPr>
                <w:sz w:val="16"/>
                <w:szCs w:val="16"/>
              </w:rPr>
              <w:t>LTE_V2X-Core</w:t>
            </w:r>
          </w:p>
        </w:tc>
        <w:tc>
          <w:tcPr>
            <w:tcW w:w="2323" w:type="dxa"/>
          </w:tcPr>
          <w:p w14:paraId="4C4D977E" w14:textId="77777777" w:rsidR="003B11C9" w:rsidRDefault="003B11C9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B99AD8" w14:textId="77777777" w:rsidR="003B11C9" w:rsidRDefault="003B11C9" w:rsidP="009F19BE">
            <w:pPr>
              <w:rPr>
                <w:sz w:val="16"/>
                <w:szCs w:val="16"/>
              </w:rPr>
            </w:pPr>
          </w:p>
        </w:tc>
      </w:tr>
      <w:tr w:rsidR="003B11C9" w14:paraId="588B4A6A" w14:textId="77777777" w:rsidTr="009F19BE">
        <w:tc>
          <w:tcPr>
            <w:tcW w:w="879" w:type="dxa"/>
          </w:tcPr>
          <w:p w14:paraId="7DFA0D9A" w14:textId="77777777" w:rsidR="003B11C9" w:rsidRDefault="003B11C9" w:rsidP="009F19BE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7CE8C0A2" w14:textId="77777777" w:rsidR="003B11C9" w:rsidRDefault="003B11C9" w:rsidP="009F19BE">
            <w:r>
              <w:rPr>
                <w:sz w:val="16"/>
                <w:szCs w:val="16"/>
              </w:rPr>
              <w:t>5018</w:t>
            </w:r>
          </w:p>
        </w:tc>
        <w:tc>
          <w:tcPr>
            <w:tcW w:w="517" w:type="dxa"/>
          </w:tcPr>
          <w:p w14:paraId="0832F214" w14:textId="77777777" w:rsidR="003B11C9" w:rsidRDefault="003B11C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7D9A0C" w14:textId="77777777" w:rsidR="003B11C9" w:rsidRDefault="003B11C9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8B7B59" w14:textId="77777777" w:rsidR="003B11C9" w:rsidRDefault="003B11C9" w:rsidP="009F19BE">
            <w:r>
              <w:rPr>
                <w:sz w:val="16"/>
                <w:szCs w:val="16"/>
              </w:rPr>
              <w:t>(LTE_V2X) CR to Rel-17 36.104 on removal of Band 47</w:t>
            </w:r>
          </w:p>
        </w:tc>
        <w:tc>
          <w:tcPr>
            <w:tcW w:w="517" w:type="dxa"/>
          </w:tcPr>
          <w:p w14:paraId="2807FFFE" w14:textId="77777777" w:rsidR="003B11C9" w:rsidRDefault="003B11C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5F47403" w14:textId="77777777" w:rsidR="003B11C9" w:rsidRDefault="003B11C9" w:rsidP="009F19BE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1E136E89" w14:textId="77777777" w:rsidR="003B11C9" w:rsidRDefault="003B11C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A843045" w14:textId="77777777" w:rsidR="003B11C9" w:rsidRDefault="003B11C9" w:rsidP="009F19BE">
            <w:r>
              <w:rPr>
                <w:sz w:val="16"/>
                <w:szCs w:val="16"/>
              </w:rPr>
              <w:t>R4-2522112</w:t>
            </w:r>
          </w:p>
        </w:tc>
        <w:tc>
          <w:tcPr>
            <w:tcW w:w="1597" w:type="dxa"/>
          </w:tcPr>
          <w:p w14:paraId="6C3CB13D" w14:textId="77777777" w:rsidR="003B11C9" w:rsidRDefault="003B11C9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F6859C2" w14:textId="77777777" w:rsidR="003B11C9" w:rsidRDefault="003B11C9" w:rsidP="009F19BE">
            <w:r>
              <w:rPr>
                <w:sz w:val="16"/>
                <w:szCs w:val="16"/>
              </w:rPr>
              <w:t>LTE_V2X-Core</w:t>
            </w:r>
          </w:p>
        </w:tc>
        <w:tc>
          <w:tcPr>
            <w:tcW w:w="2323" w:type="dxa"/>
          </w:tcPr>
          <w:p w14:paraId="11485733" w14:textId="77777777" w:rsidR="003B11C9" w:rsidRDefault="003B11C9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F45EC69" w14:textId="77777777" w:rsidR="003B11C9" w:rsidRDefault="003B11C9" w:rsidP="009F19BE">
            <w:pPr>
              <w:rPr>
                <w:sz w:val="16"/>
                <w:szCs w:val="16"/>
              </w:rPr>
            </w:pPr>
          </w:p>
        </w:tc>
      </w:tr>
      <w:tr w:rsidR="003B11C9" w14:paraId="1E2DE043" w14:textId="77777777" w:rsidTr="009F19BE">
        <w:tc>
          <w:tcPr>
            <w:tcW w:w="879" w:type="dxa"/>
          </w:tcPr>
          <w:p w14:paraId="72B2AF47" w14:textId="77777777" w:rsidR="003B11C9" w:rsidRDefault="003B11C9" w:rsidP="009F19BE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4BFB30C7" w14:textId="77777777" w:rsidR="003B11C9" w:rsidRDefault="003B11C9" w:rsidP="009F19BE">
            <w:r>
              <w:rPr>
                <w:sz w:val="16"/>
                <w:szCs w:val="16"/>
              </w:rPr>
              <w:t>5019</w:t>
            </w:r>
          </w:p>
        </w:tc>
        <w:tc>
          <w:tcPr>
            <w:tcW w:w="517" w:type="dxa"/>
          </w:tcPr>
          <w:p w14:paraId="7E8B110A" w14:textId="77777777" w:rsidR="003B11C9" w:rsidRDefault="003B11C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19A92A" w14:textId="77777777" w:rsidR="003B11C9" w:rsidRDefault="003B11C9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B7B85E7" w14:textId="77777777" w:rsidR="003B11C9" w:rsidRDefault="003B11C9" w:rsidP="009F19BE">
            <w:r>
              <w:rPr>
                <w:sz w:val="16"/>
                <w:szCs w:val="16"/>
              </w:rPr>
              <w:t>(LTE_V2X) CR to Rel-18 36.104 on removal of Band 47</w:t>
            </w:r>
          </w:p>
        </w:tc>
        <w:tc>
          <w:tcPr>
            <w:tcW w:w="517" w:type="dxa"/>
          </w:tcPr>
          <w:p w14:paraId="5CCCB9FF" w14:textId="77777777" w:rsidR="003B11C9" w:rsidRDefault="003B11C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50845A0" w14:textId="77777777" w:rsidR="003B11C9" w:rsidRDefault="003B11C9" w:rsidP="009F19B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1963EABC" w14:textId="77777777" w:rsidR="003B11C9" w:rsidRDefault="003B11C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930FF72" w14:textId="77777777" w:rsidR="003B11C9" w:rsidRDefault="003B11C9" w:rsidP="009F19BE">
            <w:r>
              <w:rPr>
                <w:sz w:val="16"/>
                <w:szCs w:val="16"/>
              </w:rPr>
              <w:t>R4-2522113</w:t>
            </w:r>
          </w:p>
        </w:tc>
        <w:tc>
          <w:tcPr>
            <w:tcW w:w="1597" w:type="dxa"/>
          </w:tcPr>
          <w:p w14:paraId="57C48763" w14:textId="77777777" w:rsidR="003B11C9" w:rsidRDefault="003B11C9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98ACC0A" w14:textId="77777777" w:rsidR="003B11C9" w:rsidRDefault="003B11C9" w:rsidP="009F19BE">
            <w:r>
              <w:rPr>
                <w:sz w:val="16"/>
                <w:szCs w:val="16"/>
              </w:rPr>
              <w:t>LTE_V2X-Core</w:t>
            </w:r>
          </w:p>
        </w:tc>
        <w:tc>
          <w:tcPr>
            <w:tcW w:w="2323" w:type="dxa"/>
          </w:tcPr>
          <w:p w14:paraId="4CC264C3" w14:textId="77777777" w:rsidR="003B11C9" w:rsidRDefault="003B11C9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A07178" w14:textId="77777777" w:rsidR="003B11C9" w:rsidRDefault="003B11C9" w:rsidP="009F19BE">
            <w:pPr>
              <w:rPr>
                <w:sz w:val="16"/>
                <w:szCs w:val="16"/>
              </w:rPr>
            </w:pPr>
          </w:p>
        </w:tc>
      </w:tr>
      <w:tr w:rsidR="003B11C9" w14:paraId="4B611592" w14:textId="77777777" w:rsidTr="009F19BE">
        <w:tc>
          <w:tcPr>
            <w:tcW w:w="879" w:type="dxa"/>
          </w:tcPr>
          <w:p w14:paraId="610131BF" w14:textId="77777777" w:rsidR="003B11C9" w:rsidRDefault="003B11C9" w:rsidP="009F19BE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05DE4A33" w14:textId="77777777" w:rsidR="003B11C9" w:rsidRDefault="003B11C9" w:rsidP="009F19BE">
            <w:r>
              <w:rPr>
                <w:sz w:val="16"/>
                <w:szCs w:val="16"/>
              </w:rPr>
              <w:t>5020</w:t>
            </w:r>
          </w:p>
        </w:tc>
        <w:tc>
          <w:tcPr>
            <w:tcW w:w="517" w:type="dxa"/>
          </w:tcPr>
          <w:p w14:paraId="3BD149E3" w14:textId="77777777" w:rsidR="003B11C9" w:rsidRDefault="003B11C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0C6E9E" w14:textId="77777777" w:rsidR="003B11C9" w:rsidRDefault="003B11C9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2FC857A" w14:textId="77777777" w:rsidR="003B11C9" w:rsidRDefault="003B11C9" w:rsidP="009F19BE">
            <w:r>
              <w:rPr>
                <w:sz w:val="16"/>
                <w:szCs w:val="16"/>
              </w:rPr>
              <w:t>(LTE_V2X) CR to Rel-19 36.104 on removal of Band 47</w:t>
            </w:r>
          </w:p>
        </w:tc>
        <w:tc>
          <w:tcPr>
            <w:tcW w:w="517" w:type="dxa"/>
          </w:tcPr>
          <w:p w14:paraId="0C99909C" w14:textId="77777777" w:rsidR="003B11C9" w:rsidRDefault="003B11C9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4D6ABD" w14:textId="77777777" w:rsidR="003B11C9" w:rsidRDefault="003B11C9" w:rsidP="009F19BE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0704CC1A" w14:textId="77777777" w:rsidR="003B11C9" w:rsidRDefault="003B11C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E16A33D" w14:textId="77777777" w:rsidR="003B11C9" w:rsidRDefault="003B11C9" w:rsidP="009F19BE">
            <w:r>
              <w:rPr>
                <w:sz w:val="16"/>
                <w:szCs w:val="16"/>
              </w:rPr>
              <w:t>R4-2522114</w:t>
            </w:r>
          </w:p>
        </w:tc>
        <w:tc>
          <w:tcPr>
            <w:tcW w:w="1597" w:type="dxa"/>
          </w:tcPr>
          <w:p w14:paraId="258131EE" w14:textId="77777777" w:rsidR="003B11C9" w:rsidRDefault="003B11C9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86537F9" w14:textId="77777777" w:rsidR="003B11C9" w:rsidRDefault="003B11C9" w:rsidP="009F19BE">
            <w:r>
              <w:rPr>
                <w:sz w:val="16"/>
                <w:szCs w:val="16"/>
              </w:rPr>
              <w:t>LTE_V2X-Core</w:t>
            </w:r>
          </w:p>
        </w:tc>
        <w:tc>
          <w:tcPr>
            <w:tcW w:w="2323" w:type="dxa"/>
          </w:tcPr>
          <w:p w14:paraId="0E21345C" w14:textId="77777777" w:rsidR="003B11C9" w:rsidRDefault="003B11C9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E26C4A" w14:textId="77777777" w:rsidR="003B11C9" w:rsidRDefault="003B11C9" w:rsidP="009F19BE">
            <w:pPr>
              <w:rPr>
                <w:sz w:val="16"/>
                <w:szCs w:val="16"/>
              </w:rPr>
            </w:pPr>
          </w:p>
        </w:tc>
      </w:tr>
      <w:tr w:rsidR="003B11C9" w14:paraId="46EB91E5" w14:textId="77777777" w:rsidTr="009F19BE">
        <w:tc>
          <w:tcPr>
            <w:tcW w:w="879" w:type="dxa"/>
          </w:tcPr>
          <w:p w14:paraId="66854ED7" w14:textId="77777777" w:rsidR="003B11C9" w:rsidRDefault="003B11C9" w:rsidP="009F19BE"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 w14:paraId="232E6EEA" w14:textId="77777777" w:rsidR="003B11C9" w:rsidRDefault="003B11C9" w:rsidP="009F19BE">
            <w:r>
              <w:rPr>
                <w:sz w:val="16"/>
                <w:szCs w:val="16"/>
              </w:rPr>
              <w:t>0043</w:t>
            </w:r>
          </w:p>
        </w:tc>
        <w:tc>
          <w:tcPr>
            <w:tcW w:w="517" w:type="dxa"/>
          </w:tcPr>
          <w:p w14:paraId="4761D48F" w14:textId="77777777" w:rsidR="003B11C9" w:rsidRDefault="003B11C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244BB7" w14:textId="77777777" w:rsidR="003B11C9" w:rsidRDefault="003B11C9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E79762E" w14:textId="77777777" w:rsidR="003B11C9" w:rsidRDefault="003B11C9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LTE_NBIOT_eMTC_NTN_req</w:t>
            </w:r>
            <w:proofErr w:type="spellEnd"/>
            <w:r>
              <w:rPr>
                <w:sz w:val="16"/>
                <w:szCs w:val="16"/>
              </w:rPr>
              <w:t>-</w:t>
            </w:r>
            <w:proofErr w:type="gramStart"/>
            <w:r>
              <w:rPr>
                <w:sz w:val="16"/>
                <w:szCs w:val="16"/>
              </w:rPr>
              <w:t>Perf)Correction</w:t>
            </w:r>
            <w:proofErr w:type="gramEnd"/>
            <w:r>
              <w:rPr>
                <w:sz w:val="16"/>
                <w:szCs w:val="16"/>
              </w:rPr>
              <w:t xml:space="preserve"> CR on IoT NTN requirement in 36.108</w:t>
            </w:r>
          </w:p>
        </w:tc>
        <w:tc>
          <w:tcPr>
            <w:tcW w:w="517" w:type="dxa"/>
          </w:tcPr>
          <w:p w14:paraId="14B7C696" w14:textId="77777777" w:rsidR="003B11C9" w:rsidRDefault="003B11C9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4A3657" w14:textId="77777777" w:rsidR="003B11C9" w:rsidRDefault="003B11C9" w:rsidP="009F19BE"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 w14:paraId="5F139D3E" w14:textId="77777777" w:rsidR="003B11C9" w:rsidRDefault="003B11C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E84341C" w14:textId="77777777" w:rsidR="003B11C9" w:rsidRDefault="003B11C9" w:rsidP="009F19BE">
            <w:r>
              <w:rPr>
                <w:sz w:val="16"/>
                <w:szCs w:val="16"/>
              </w:rPr>
              <w:t>R4-2521499</w:t>
            </w:r>
          </w:p>
        </w:tc>
        <w:tc>
          <w:tcPr>
            <w:tcW w:w="1597" w:type="dxa"/>
          </w:tcPr>
          <w:p w14:paraId="00CFCED2" w14:textId="77777777" w:rsidR="003B11C9" w:rsidRDefault="003B11C9" w:rsidP="009F19BE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3F3E0E0E" w14:textId="77777777" w:rsidR="003B11C9" w:rsidRDefault="003B11C9" w:rsidP="009F19BE">
            <w:proofErr w:type="spellStart"/>
            <w:r>
              <w:rPr>
                <w:sz w:val="16"/>
                <w:szCs w:val="16"/>
              </w:rPr>
              <w:t>LTE_NBIoT_eMTC_NTN_req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4AADF8AB" w14:textId="77777777" w:rsidR="003B11C9" w:rsidRDefault="003B11C9" w:rsidP="009F19BE">
            <w:r>
              <w:rPr>
                <w:sz w:val="16"/>
                <w:szCs w:val="16"/>
              </w:rPr>
              <w:t>8.5.2.2.1</w:t>
            </w:r>
          </w:p>
        </w:tc>
        <w:tc>
          <w:tcPr>
            <w:tcW w:w="998" w:type="dxa"/>
          </w:tcPr>
          <w:p w14:paraId="0F29854D" w14:textId="77777777" w:rsidR="003B11C9" w:rsidRDefault="003B11C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36.181; TS/TR ... CR ... </w:t>
            </w:r>
          </w:p>
        </w:tc>
      </w:tr>
      <w:tr w:rsidR="003B11C9" w14:paraId="3B244251" w14:textId="77777777" w:rsidTr="009F19BE">
        <w:tc>
          <w:tcPr>
            <w:tcW w:w="879" w:type="dxa"/>
          </w:tcPr>
          <w:p w14:paraId="5648DD80" w14:textId="77777777" w:rsidR="003B11C9" w:rsidRDefault="003B11C9" w:rsidP="009F19BE"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 w14:paraId="44665323" w14:textId="77777777" w:rsidR="003B11C9" w:rsidRDefault="003B11C9" w:rsidP="009F19BE">
            <w:r>
              <w:rPr>
                <w:sz w:val="16"/>
                <w:szCs w:val="16"/>
              </w:rPr>
              <w:t>0044</w:t>
            </w:r>
          </w:p>
        </w:tc>
        <w:tc>
          <w:tcPr>
            <w:tcW w:w="517" w:type="dxa"/>
          </w:tcPr>
          <w:p w14:paraId="2490452D" w14:textId="77777777" w:rsidR="003B11C9" w:rsidRDefault="003B11C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BA928F" w14:textId="77777777" w:rsidR="003B11C9" w:rsidRDefault="003B11C9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9954F2B" w14:textId="77777777" w:rsidR="003B11C9" w:rsidRDefault="003B11C9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LTE_NBIOT_eMTC_NTN_req</w:t>
            </w:r>
            <w:proofErr w:type="spellEnd"/>
            <w:r>
              <w:rPr>
                <w:sz w:val="16"/>
                <w:szCs w:val="16"/>
              </w:rPr>
              <w:t>-</w:t>
            </w:r>
            <w:proofErr w:type="gramStart"/>
            <w:r>
              <w:rPr>
                <w:sz w:val="16"/>
                <w:szCs w:val="16"/>
              </w:rPr>
              <w:t>Perf)Correction</w:t>
            </w:r>
            <w:proofErr w:type="gramEnd"/>
            <w:r>
              <w:rPr>
                <w:sz w:val="16"/>
                <w:szCs w:val="16"/>
              </w:rPr>
              <w:t xml:space="preserve"> CR on IoT NTN requirement in 36.108</w:t>
            </w:r>
          </w:p>
        </w:tc>
        <w:tc>
          <w:tcPr>
            <w:tcW w:w="517" w:type="dxa"/>
          </w:tcPr>
          <w:p w14:paraId="400AE895" w14:textId="77777777" w:rsidR="003B11C9" w:rsidRDefault="003B11C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D896C4C" w14:textId="77777777" w:rsidR="003B11C9" w:rsidRDefault="003B11C9" w:rsidP="009F19BE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1C0CAD73" w14:textId="77777777" w:rsidR="003B11C9" w:rsidRDefault="003B11C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D66E8C6" w14:textId="77777777" w:rsidR="003B11C9" w:rsidRDefault="003B11C9" w:rsidP="009F19BE">
            <w:r>
              <w:rPr>
                <w:sz w:val="16"/>
                <w:szCs w:val="16"/>
              </w:rPr>
              <w:t>R4-2521500</w:t>
            </w:r>
          </w:p>
        </w:tc>
        <w:tc>
          <w:tcPr>
            <w:tcW w:w="1597" w:type="dxa"/>
          </w:tcPr>
          <w:p w14:paraId="5FFCBF28" w14:textId="77777777" w:rsidR="003B11C9" w:rsidRDefault="003B11C9" w:rsidP="009F19BE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7E3E4974" w14:textId="77777777" w:rsidR="003B11C9" w:rsidRDefault="003B11C9" w:rsidP="009F19BE">
            <w:proofErr w:type="spellStart"/>
            <w:r>
              <w:rPr>
                <w:sz w:val="16"/>
                <w:szCs w:val="16"/>
              </w:rPr>
              <w:t>LTE_NBIoT_eMTC_NTN_req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3694E4DF" w14:textId="77777777" w:rsidR="003B11C9" w:rsidRDefault="003B11C9" w:rsidP="009F19BE">
            <w:r>
              <w:rPr>
                <w:sz w:val="16"/>
                <w:szCs w:val="16"/>
              </w:rPr>
              <w:t>8.5.2.2.1</w:t>
            </w:r>
          </w:p>
        </w:tc>
        <w:tc>
          <w:tcPr>
            <w:tcW w:w="998" w:type="dxa"/>
          </w:tcPr>
          <w:p w14:paraId="091D1110" w14:textId="77777777" w:rsidR="003B11C9" w:rsidRDefault="003B11C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36.181; TS/TR ... CR ... </w:t>
            </w:r>
          </w:p>
        </w:tc>
      </w:tr>
      <w:tr w:rsidR="003B11C9" w14:paraId="7A4BD1F5" w14:textId="77777777" w:rsidTr="009F19BE">
        <w:tc>
          <w:tcPr>
            <w:tcW w:w="879" w:type="dxa"/>
          </w:tcPr>
          <w:p w14:paraId="7910FD68" w14:textId="77777777" w:rsidR="003B11C9" w:rsidRDefault="003B11C9" w:rsidP="009F19BE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1BD672C6" w14:textId="77777777" w:rsidR="003B11C9" w:rsidRDefault="003B11C9" w:rsidP="009F19BE">
            <w:r>
              <w:rPr>
                <w:sz w:val="16"/>
                <w:szCs w:val="16"/>
              </w:rPr>
              <w:t>1414</w:t>
            </w:r>
          </w:p>
        </w:tc>
        <w:tc>
          <w:tcPr>
            <w:tcW w:w="517" w:type="dxa"/>
          </w:tcPr>
          <w:p w14:paraId="0CFDD04D" w14:textId="77777777" w:rsidR="003B11C9" w:rsidRDefault="003B11C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2CE08F" w14:textId="77777777" w:rsidR="003B11C9" w:rsidRDefault="003B11C9" w:rsidP="009F19BE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14:paraId="54AF8578" w14:textId="77777777" w:rsidR="003B11C9" w:rsidRDefault="003B11C9" w:rsidP="009F19BE">
            <w:r>
              <w:rPr>
                <w:sz w:val="16"/>
                <w:szCs w:val="16"/>
              </w:rPr>
              <w:t>(LTE_V2X) CR to Rel-14 36.141 on removal of Band 47</w:t>
            </w:r>
          </w:p>
        </w:tc>
        <w:tc>
          <w:tcPr>
            <w:tcW w:w="517" w:type="dxa"/>
          </w:tcPr>
          <w:p w14:paraId="6CA03D49" w14:textId="77777777" w:rsidR="003B11C9" w:rsidRDefault="003B11C9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5C08F0" w14:textId="77777777" w:rsidR="003B11C9" w:rsidRDefault="003B11C9" w:rsidP="009F19BE">
            <w:r>
              <w:rPr>
                <w:sz w:val="16"/>
                <w:szCs w:val="16"/>
              </w:rPr>
              <w:t>14.14.0</w:t>
            </w:r>
          </w:p>
        </w:tc>
        <w:tc>
          <w:tcPr>
            <w:tcW w:w="758" w:type="dxa"/>
          </w:tcPr>
          <w:p w14:paraId="17CFBCED" w14:textId="77777777" w:rsidR="003B11C9" w:rsidRDefault="003B11C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78F8C7E" w14:textId="77777777" w:rsidR="003B11C9" w:rsidRDefault="003B11C9" w:rsidP="009F19BE">
            <w:r>
              <w:rPr>
                <w:sz w:val="16"/>
                <w:szCs w:val="16"/>
              </w:rPr>
              <w:t>R4-2522115</w:t>
            </w:r>
          </w:p>
        </w:tc>
        <w:tc>
          <w:tcPr>
            <w:tcW w:w="1597" w:type="dxa"/>
          </w:tcPr>
          <w:p w14:paraId="790D80AE" w14:textId="77777777" w:rsidR="003B11C9" w:rsidRDefault="003B11C9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160E9B49" w14:textId="77777777" w:rsidR="003B11C9" w:rsidRDefault="003B11C9" w:rsidP="009F19BE">
            <w:r>
              <w:rPr>
                <w:sz w:val="16"/>
                <w:szCs w:val="16"/>
              </w:rPr>
              <w:t>LTE_V2X-Perf</w:t>
            </w:r>
          </w:p>
        </w:tc>
        <w:tc>
          <w:tcPr>
            <w:tcW w:w="2323" w:type="dxa"/>
          </w:tcPr>
          <w:p w14:paraId="4967ED9A" w14:textId="77777777" w:rsidR="003B11C9" w:rsidRDefault="003B11C9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12FB9F" w14:textId="77777777" w:rsidR="003B11C9" w:rsidRDefault="003B11C9" w:rsidP="009F19BE">
            <w:pPr>
              <w:rPr>
                <w:sz w:val="16"/>
                <w:szCs w:val="16"/>
              </w:rPr>
            </w:pPr>
          </w:p>
        </w:tc>
      </w:tr>
      <w:tr w:rsidR="003B11C9" w14:paraId="12F9A030" w14:textId="77777777" w:rsidTr="009F19BE">
        <w:tc>
          <w:tcPr>
            <w:tcW w:w="879" w:type="dxa"/>
          </w:tcPr>
          <w:p w14:paraId="49C2A3FB" w14:textId="77777777" w:rsidR="003B11C9" w:rsidRDefault="003B11C9" w:rsidP="009F19BE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4B19B750" w14:textId="77777777" w:rsidR="003B11C9" w:rsidRDefault="003B11C9" w:rsidP="009F19BE">
            <w:r>
              <w:rPr>
                <w:sz w:val="16"/>
                <w:szCs w:val="16"/>
              </w:rPr>
              <w:t>1415</w:t>
            </w:r>
          </w:p>
        </w:tc>
        <w:tc>
          <w:tcPr>
            <w:tcW w:w="517" w:type="dxa"/>
          </w:tcPr>
          <w:p w14:paraId="349A5DD1" w14:textId="77777777" w:rsidR="003B11C9" w:rsidRDefault="003B11C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0DE807" w14:textId="77777777" w:rsidR="003B11C9" w:rsidRDefault="003B11C9" w:rsidP="009F19B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D8B2ADD" w14:textId="77777777" w:rsidR="003B11C9" w:rsidRDefault="003B11C9" w:rsidP="009F19BE">
            <w:r>
              <w:rPr>
                <w:sz w:val="16"/>
                <w:szCs w:val="16"/>
              </w:rPr>
              <w:t>(LTE_V2X) CR to Rel-15 36.141 on removal of Band 47</w:t>
            </w:r>
          </w:p>
        </w:tc>
        <w:tc>
          <w:tcPr>
            <w:tcW w:w="517" w:type="dxa"/>
          </w:tcPr>
          <w:p w14:paraId="4EF81D5A" w14:textId="77777777" w:rsidR="003B11C9" w:rsidRDefault="003B11C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F8AE0F6" w14:textId="77777777" w:rsidR="003B11C9" w:rsidRDefault="003B11C9" w:rsidP="009F19BE">
            <w:r>
              <w:rPr>
                <w:sz w:val="16"/>
                <w:szCs w:val="16"/>
              </w:rPr>
              <w:t>15.21.0</w:t>
            </w:r>
          </w:p>
        </w:tc>
        <w:tc>
          <w:tcPr>
            <w:tcW w:w="758" w:type="dxa"/>
          </w:tcPr>
          <w:p w14:paraId="2DE4F9FC" w14:textId="77777777" w:rsidR="003B11C9" w:rsidRDefault="003B11C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457105D" w14:textId="77777777" w:rsidR="003B11C9" w:rsidRDefault="003B11C9" w:rsidP="009F19BE">
            <w:r>
              <w:rPr>
                <w:sz w:val="16"/>
                <w:szCs w:val="16"/>
              </w:rPr>
              <w:t>R4-2522116</w:t>
            </w:r>
          </w:p>
        </w:tc>
        <w:tc>
          <w:tcPr>
            <w:tcW w:w="1597" w:type="dxa"/>
          </w:tcPr>
          <w:p w14:paraId="5B1B9521" w14:textId="77777777" w:rsidR="003B11C9" w:rsidRDefault="003B11C9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C34E88E" w14:textId="77777777" w:rsidR="003B11C9" w:rsidRDefault="003B11C9" w:rsidP="009F19BE">
            <w:r>
              <w:rPr>
                <w:sz w:val="16"/>
                <w:szCs w:val="16"/>
              </w:rPr>
              <w:t>LTE_V2X-Perf</w:t>
            </w:r>
          </w:p>
        </w:tc>
        <w:tc>
          <w:tcPr>
            <w:tcW w:w="2323" w:type="dxa"/>
          </w:tcPr>
          <w:p w14:paraId="24CA7A10" w14:textId="77777777" w:rsidR="003B11C9" w:rsidRDefault="003B11C9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B96F90" w14:textId="77777777" w:rsidR="003B11C9" w:rsidRDefault="003B11C9" w:rsidP="009F19BE">
            <w:pPr>
              <w:rPr>
                <w:sz w:val="16"/>
                <w:szCs w:val="16"/>
              </w:rPr>
            </w:pPr>
          </w:p>
        </w:tc>
      </w:tr>
      <w:tr w:rsidR="003B11C9" w14:paraId="5E48C9A5" w14:textId="77777777" w:rsidTr="009F19BE">
        <w:tc>
          <w:tcPr>
            <w:tcW w:w="879" w:type="dxa"/>
          </w:tcPr>
          <w:p w14:paraId="0D82FFBF" w14:textId="77777777" w:rsidR="003B11C9" w:rsidRDefault="003B11C9" w:rsidP="009F19BE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7599FF9A" w14:textId="77777777" w:rsidR="003B11C9" w:rsidRDefault="003B11C9" w:rsidP="009F19BE">
            <w:r>
              <w:rPr>
                <w:sz w:val="16"/>
                <w:szCs w:val="16"/>
              </w:rPr>
              <w:t>1416</w:t>
            </w:r>
          </w:p>
        </w:tc>
        <w:tc>
          <w:tcPr>
            <w:tcW w:w="517" w:type="dxa"/>
          </w:tcPr>
          <w:p w14:paraId="2FEFA025" w14:textId="77777777" w:rsidR="003B11C9" w:rsidRDefault="003B11C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DF862F" w14:textId="77777777" w:rsidR="003B11C9" w:rsidRDefault="003B11C9" w:rsidP="009F19B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82B6B47" w14:textId="77777777" w:rsidR="003B11C9" w:rsidRDefault="003B11C9" w:rsidP="009F19BE">
            <w:r>
              <w:rPr>
                <w:sz w:val="16"/>
                <w:szCs w:val="16"/>
              </w:rPr>
              <w:t>(LTE_V2X) CR to Rel-16 36.141 on removal of Band 47</w:t>
            </w:r>
          </w:p>
        </w:tc>
        <w:tc>
          <w:tcPr>
            <w:tcW w:w="517" w:type="dxa"/>
          </w:tcPr>
          <w:p w14:paraId="54BF5118" w14:textId="77777777" w:rsidR="003B11C9" w:rsidRDefault="003B11C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A96D870" w14:textId="77777777" w:rsidR="003B11C9" w:rsidRDefault="003B11C9" w:rsidP="009F19BE"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 w14:paraId="17FA2EE9" w14:textId="77777777" w:rsidR="003B11C9" w:rsidRDefault="003B11C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3E65B89" w14:textId="77777777" w:rsidR="003B11C9" w:rsidRDefault="003B11C9" w:rsidP="009F19BE">
            <w:r>
              <w:rPr>
                <w:sz w:val="16"/>
                <w:szCs w:val="16"/>
              </w:rPr>
              <w:t>R4-2522117</w:t>
            </w:r>
          </w:p>
        </w:tc>
        <w:tc>
          <w:tcPr>
            <w:tcW w:w="1597" w:type="dxa"/>
          </w:tcPr>
          <w:p w14:paraId="67528E21" w14:textId="77777777" w:rsidR="003B11C9" w:rsidRDefault="003B11C9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5236F76" w14:textId="77777777" w:rsidR="003B11C9" w:rsidRDefault="003B11C9" w:rsidP="009F19BE">
            <w:r>
              <w:rPr>
                <w:sz w:val="16"/>
                <w:szCs w:val="16"/>
              </w:rPr>
              <w:t>LTE_V2X-Perf</w:t>
            </w:r>
          </w:p>
        </w:tc>
        <w:tc>
          <w:tcPr>
            <w:tcW w:w="2323" w:type="dxa"/>
          </w:tcPr>
          <w:p w14:paraId="1B77FC27" w14:textId="77777777" w:rsidR="003B11C9" w:rsidRDefault="003B11C9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11286D" w14:textId="77777777" w:rsidR="003B11C9" w:rsidRDefault="003B11C9" w:rsidP="009F19BE">
            <w:pPr>
              <w:rPr>
                <w:sz w:val="16"/>
                <w:szCs w:val="16"/>
              </w:rPr>
            </w:pPr>
          </w:p>
        </w:tc>
      </w:tr>
      <w:tr w:rsidR="003B11C9" w14:paraId="58BFF807" w14:textId="77777777" w:rsidTr="009F19BE">
        <w:tc>
          <w:tcPr>
            <w:tcW w:w="879" w:type="dxa"/>
          </w:tcPr>
          <w:p w14:paraId="296C95EF" w14:textId="77777777" w:rsidR="003B11C9" w:rsidRDefault="003B11C9" w:rsidP="009F19BE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45C0C73E" w14:textId="77777777" w:rsidR="003B11C9" w:rsidRDefault="003B11C9" w:rsidP="009F19BE">
            <w:r>
              <w:rPr>
                <w:sz w:val="16"/>
                <w:szCs w:val="16"/>
              </w:rPr>
              <w:t>1417</w:t>
            </w:r>
          </w:p>
        </w:tc>
        <w:tc>
          <w:tcPr>
            <w:tcW w:w="517" w:type="dxa"/>
          </w:tcPr>
          <w:p w14:paraId="0FA87210" w14:textId="77777777" w:rsidR="003B11C9" w:rsidRDefault="003B11C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2C8FCD" w14:textId="77777777" w:rsidR="003B11C9" w:rsidRDefault="003B11C9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49589F5" w14:textId="77777777" w:rsidR="003B11C9" w:rsidRDefault="003B11C9" w:rsidP="009F19BE">
            <w:r>
              <w:rPr>
                <w:sz w:val="16"/>
                <w:szCs w:val="16"/>
              </w:rPr>
              <w:t>(LTE_V2X) CR to Rel-17 36.141 on removal of Band 47</w:t>
            </w:r>
          </w:p>
        </w:tc>
        <w:tc>
          <w:tcPr>
            <w:tcW w:w="517" w:type="dxa"/>
          </w:tcPr>
          <w:p w14:paraId="57DA57B7" w14:textId="77777777" w:rsidR="003B11C9" w:rsidRDefault="003B11C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E63EDE8" w14:textId="77777777" w:rsidR="003B11C9" w:rsidRDefault="003B11C9" w:rsidP="009F19BE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0AAAC2BD" w14:textId="77777777" w:rsidR="003B11C9" w:rsidRDefault="003B11C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3FD7E09" w14:textId="77777777" w:rsidR="003B11C9" w:rsidRDefault="003B11C9" w:rsidP="009F19BE">
            <w:r>
              <w:rPr>
                <w:sz w:val="16"/>
                <w:szCs w:val="16"/>
              </w:rPr>
              <w:t>R4-2522118</w:t>
            </w:r>
          </w:p>
        </w:tc>
        <w:tc>
          <w:tcPr>
            <w:tcW w:w="1597" w:type="dxa"/>
          </w:tcPr>
          <w:p w14:paraId="3ED91402" w14:textId="77777777" w:rsidR="003B11C9" w:rsidRDefault="003B11C9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8E16A6B" w14:textId="77777777" w:rsidR="003B11C9" w:rsidRDefault="003B11C9" w:rsidP="009F19BE">
            <w:r>
              <w:rPr>
                <w:sz w:val="16"/>
                <w:szCs w:val="16"/>
              </w:rPr>
              <w:t>LTE_V2X-Perf</w:t>
            </w:r>
          </w:p>
        </w:tc>
        <w:tc>
          <w:tcPr>
            <w:tcW w:w="2323" w:type="dxa"/>
          </w:tcPr>
          <w:p w14:paraId="6ABC4E9B" w14:textId="77777777" w:rsidR="003B11C9" w:rsidRDefault="003B11C9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2071F0" w14:textId="77777777" w:rsidR="003B11C9" w:rsidRDefault="003B11C9" w:rsidP="009F19BE">
            <w:pPr>
              <w:rPr>
                <w:sz w:val="16"/>
                <w:szCs w:val="16"/>
              </w:rPr>
            </w:pPr>
          </w:p>
        </w:tc>
      </w:tr>
      <w:tr w:rsidR="003B11C9" w14:paraId="20BE2727" w14:textId="77777777" w:rsidTr="009F19BE">
        <w:tc>
          <w:tcPr>
            <w:tcW w:w="879" w:type="dxa"/>
          </w:tcPr>
          <w:p w14:paraId="579AF756" w14:textId="77777777" w:rsidR="003B11C9" w:rsidRDefault="003B11C9" w:rsidP="009F19BE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6F0F936D" w14:textId="77777777" w:rsidR="003B11C9" w:rsidRDefault="003B11C9" w:rsidP="009F19BE">
            <w:r>
              <w:rPr>
                <w:sz w:val="16"/>
                <w:szCs w:val="16"/>
              </w:rPr>
              <w:t>1418</w:t>
            </w:r>
          </w:p>
        </w:tc>
        <w:tc>
          <w:tcPr>
            <w:tcW w:w="517" w:type="dxa"/>
          </w:tcPr>
          <w:p w14:paraId="4397C019" w14:textId="77777777" w:rsidR="003B11C9" w:rsidRDefault="003B11C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B15088" w14:textId="77777777" w:rsidR="003B11C9" w:rsidRDefault="003B11C9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06B35E4" w14:textId="77777777" w:rsidR="003B11C9" w:rsidRDefault="003B11C9" w:rsidP="009F19BE">
            <w:r>
              <w:rPr>
                <w:sz w:val="16"/>
                <w:szCs w:val="16"/>
              </w:rPr>
              <w:t>(LTE_V2X) CR to Rel-18 36.141 on removal of Band 47</w:t>
            </w:r>
          </w:p>
        </w:tc>
        <w:tc>
          <w:tcPr>
            <w:tcW w:w="517" w:type="dxa"/>
          </w:tcPr>
          <w:p w14:paraId="6BFF466A" w14:textId="77777777" w:rsidR="003B11C9" w:rsidRDefault="003B11C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B3D4180" w14:textId="77777777" w:rsidR="003B11C9" w:rsidRDefault="003B11C9" w:rsidP="009F19BE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3806A20B" w14:textId="77777777" w:rsidR="003B11C9" w:rsidRDefault="003B11C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18351F7" w14:textId="77777777" w:rsidR="003B11C9" w:rsidRDefault="003B11C9" w:rsidP="009F19BE">
            <w:r>
              <w:rPr>
                <w:sz w:val="16"/>
                <w:szCs w:val="16"/>
              </w:rPr>
              <w:t>R4-2522119</w:t>
            </w:r>
          </w:p>
        </w:tc>
        <w:tc>
          <w:tcPr>
            <w:tcW w:w="1597" w:type="dxa"/>
          </w:tcPr>
          <w:p w14:paraId="55EC65FE" w14:textId="77777777" w:rsidR="003B11C9" w:rsidRDefault="003B11C9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911A573" w14:textId="77777777" w:rsidR="003B11C9" w:rsidRDefault="003B11C9" w:rsidP="009F19BE">
            <w:r>
              <w:rPr>
                <w:sz w:val="16"/>
                <w:szCs w:val="16"/>
              </w:rPr>
              <w:t>LTE_V2X-Perf</w:t>
            </w:r>
          </w:p>
        </w:tc>
        <w:tc>
          <w:tcPr>
            <w:tcW w:w="2323" w:type="dxa"/>
          </w:tcPr>
          <w:p w14:paraId="6505275C" w14:textId="77777777" w:rsidR="003B11C9" w:rsidRDefault="003B11C9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C3D48F" w14:textId="77777777" w:rsidR="003B11C9" w:rsidRDefault="003B11C9" w:rsidP="009F19BE">
            <w:pPr>
              <w:rPr>
                <w:sz w:val="16"/>
                <w:szCs w:val="16"/>
              </w:rPr>
            </w:pPr>
          </w:p>
        </w:tc>
      </w:tr>
      <w:tr w:rsidR="003B11C9" w14:paraId="30393101" w14:textId="77777777" w:rsidTr="009F19BE">
        <w:tc>
          <w:tcPr>
            <w:tcW w:w="879" w:type="dxa"/>
          </w:tcPr>
          <w:p w14:paraId="39F0B54C" w14:textId="77777777" w:rsidR="003B11C9" w:rsidRDefault="003B11C9" w:rsidP="009F19BE">
            <w:r>
              <w:rPr>
                <w:sz w:val="16"/>
                <w:szCs w:val="16"/>
              </w:rPr>
              <w:lastRenderedPageBreak/>
              <w:t>36.141</w:t>
            </w:r>
          </w:p>
        </w:tc>
        <w:tc>
          <w:tcPr>
            <w:tcW w:w="637" w:type="dxa"/>
          </w:tcPr>
          <w:p w14:paraId="6267EBF0" w14:textId="77777777" w:rsidR="003B11C9" w:rsidRDefault="003B11C9" w:rsidP="009F19BE">
            <w:r>
              <w:rPr>
                <w:sz w:val="16"/>
                <w:szCs w:val="16"/>
              </w:rPr>
              <w:t>1419</w:t>
            </w:r>
          </w:p>
        </w:tc>
        <w:tc>
          <w:tcPr>
            <w:tcW w:w="517" w:type="dxa"/>
          </w:tcPr>
          <w:p w14:paraId="47D35364" w14:textId="77777777" w:rsidR="003B11C9" w:rsidRDefault="003B11C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33112D" w14:textId="77777777" w:rsidR="003B11C9" w:rsidRDefault="003B11C9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F26A9C3" w14:textId="77777777" w:rsidR="003B11C9" w:rsidRDefault="003B11C9" w:rsidP="009F19BE">
            <w:r>
              <w:rPr>
                <w:sz w:val="16"/>
                <w:szCs w:val="16"/>
              </w:rPr>
              <w:t>(LTE_V2X) CR to Rel-19 36.141 on removal of Band 47</w:t>
            </w:r>
          </w:p>
        </w:tc>
        <w:tc>
          <w:tcPr>
            <w:tcW w:w="517" w:type="dxa"/>
          </w:tcPr>
          <w:p w14:paraId="394B8371" w14:textId="77777777" w:rsidR="003B11C9" w:rsidRDefault="003B11C9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FE6B95" w14:textId="77777777" w:rsidR="003B11C9" w:rsidRDefault="003B11C9" w:rsidP="009F19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5B71EB53" w14:textId="77777777" w:rsidR="003B11C9" w:rsidRDefault="003B11C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C5DB1D5" w14:textId="77777777" w:rsidR="003B11C9" w:rsidRDefault="003B11C9" w:rsidP="009F19BE">
            <w:r>
              <w:rPr>
                <w:sz w:val="16"/>
                <w:szCs w:val="16"/>
              </w:rPr>
              <w:t>R4-2522120</w:t>
            </w:r>
          </w:p>
        </w:tc>
        <w:tc>
          <w:tcPr>
            <w:tcW w:w="1597" w:type="dxa"/>
          </w:tcPr>
          <w:p w14:paraId="717C1AAF" w14:textId="77777777" w:rsidR="003B11C9" w:rsidRDefault="003B11C9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1189167" w14:textId="77777777" w:rsidR="003B11C9" w:rsidRDefault="003B11C9" w:rsidP="009F19BE">
            <w:r>
              <w:rPr>
                <w:sz w:val="16"/>
                <w:szCs w:val="16"/>
              </w:rPr>
              <w:t>LTE_V2X-Perf</w:t>
            </w:r>
          </w:p>
        </w:tc>
        <w:tc>
          <w:tcPr>
            <w:tcW w:w="2323" w:type="dxa"/>
          </w:tcPr>
          <w:p w14:paraId="668EF08F" w14:textId="77777777" w:rsidR="003B11C9" w:rsidRDefault="003B11C9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AF9D7B" w14:textId="77777777" w:rsidR="003B11C9" w:rsidRDefault="003B11C9" w:rsidP="009F19BE">
            <w:pPr>
              <w:rPr>
                <w:sz w:val="16"/>
                <w:szCs w:val="16"/>
              </w:rPr>
            </w:pPr>
          </w:p>
        </w:tc>
      </w:tr>
      <w:tr w:rsidR="003B11C9" w14:paraId="2C517E81" w14:textId="77777777" w:rsidTr="009F19BE">
        <w:tc>
          <w:tcPr>
            <w:tcW w:w="879" w:type="dxa"/>
          </w:tcPr>
          <w:p w14:paraId="1D19CB7B" w14:textId="77777777" w:rsidR="003B11C9" w:rsidRDefault="003B11C9" w:rsidP="009F19BE">
            <w:r>
              <w:rPr>
                <w:sz w:val="16"/>
                <w:szCs w:val="16"/>
              </w:rPr>
              <w:t>36.181</w:t>
            </w:r>
          </w:p>
        </w:tc>
        <w:tc>
          <w:tcPr>
            <w:tcW w:w="637" w:type="dxa"/>
          </w:tcPr>
          <w:p w14:paraId="019FF88B" w14:textId="77777777" w:rsidR="003B11C9" w:rsidRDefault="003B11C9" w:rsidP="009F19BE">
            <w:r>
              <w:rPr>
                <w:sz w:val="16"/>
                <w:szCs w:val="16"/>
              </w:rPr>
              <w:t>0032</w:t>
            </w:r>
          </w:p>
        </w:tc>
        <w:tc>
          <w:tcPr>
            <w:tcW w:w="517" w:type="dxa"/>
          </w:tcPr>
          <w:p w14:paraId="710E8B37" w14:textId="77777777" w:rsidR="003B11C9" w:rsidRDefault="003B11C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FFA8F4" w14:textId="77777777" w:rsidR="003B11C9" w:rsidRDefault="003B11C9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C017447" w14:textId="77777777" w:rsidR="003B11C9" w:rsidRDefault="003B11C9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LTE_NBIOT_eMTC_NTN_req</w:t>
            </w:r>
            <w:proofErr w:type="spellEnd"/>
            <w:r>
              <w:rPr>
                <w:sz w:val="16"/>
                <w:szCs w:val="16"/>
              </w:rPr>
              <w:t>-</w:t>
            </w:r>
            <w:proofErr w:type="gramStart"/>
            <w:r>
              <w:rPr>
                <w:sz w:val="16"/>
                <w:szCs w:val="16"/>
              </w:rPr>
              <w:t>Perf)Correction</w:t>
            </w:r>
            <w:proofErr w:type="gramEnd"/>
            <w:r>
              <w:rPr>
                <w:sz w:val="16"/>
                <w:szCs w:val="16"/>
              </w:rPr>
              <w:t xml:space="preserve"> CR on IoT NTN requirement in 36.181</w:t>
            </w:r>
          </w:p>
        </w:tc>
        <w:tc>
          <w:tcPr>
            <w:tcW w:w="517" w:type="dxa"/>
          </w:tcPr>
          <w:p w14:paraId="6ED6A740" w14:textId="77777777" w:rsidR="003B11C9" w:rsidRDefault="003B11C9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DB2BD3" w14:textId="77777777" w:rsidR="003B11C9" w:rsidRDefault="003B11C9" w:rsidP="009F19B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622D14F1" w14:textId="77777777" w:rsidR="003B11C9" w:rsidRDefault="003B11C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68952D7" w14:textId="77777777" w:rsidR="003B11C9" w:rsidRDefault="003B11C9" w:rsidP="009F19BE">
            <w:r>
              <w:rPr>
                <w:sz w:val="16"/>
                <w:szCs w:val="16"/>
              </w:rPr>
              <w:t>R4-2521497</w:t>
            </w:r>
          </w:p>
        </w:tc>
        <w:tc>
          <w:tcPr>
            <w:tcW w:w="1597" w:type="dxa"/>
          </w:tcPr>
          <w:p w14:paraId="0D3BF486" w14:textId="77777777" w:rsidR="003B11C9" w:rsidRDefault="003B11C9" w:rsidP="009F19BE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50207A3E" w14:textId="77777777" w:rsidR="003B11C9" w:rsidRDefault="003B11C9" w:rsidP="009F19BE">
            <w:proofErr w:type="spellStart"/>
            <w:r>
              <w:rPr>
                <w:sz w:val="16"/>
                <w:szCs w:val="16"/>
              </w:rPr>
              <w:t>LTE_NBIoT_eMTC_NTN_req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08FE73E5" w14:textId="77777777" w:rsidR="003B11C9" w:rsidRDefault="003B11C9" w:rsidP="009F19BE">
            <w:r>
              <w:rPr>
                <w:sz w:val="16"/>
                <w:szCs w:val="16"/>
              </w:rPr>
              <w:t>8.1, 8.5, 11.2, 11.2,11.3.11.4,11.5</w:t>
            </w:r>
          </w:p>
        </w:tc>
        <w:tc>
          <w:tcPr>
            <w:tcW w:w="998" w:type="dxa"/>
          </w:tcPr>
          <w:p w14:paraId="24B0C3BA" w14:textId="77777777" w:rsidR="003B11C9" w:rsidRDefault="003B11C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3B11C9" w14:paraId="25F2D7C2" w14:textId="77777777" w:rsidTr="009F19BE">
        <w:tc>
          <w:tcPr>
            <w:tcW w:w="879" w:type="dxa"/>
          </w:tcPr>
          <w:p w14:paraId="4D6EDCBA" w14:textId="77777777" w:rsidR="003B11C9" w:rsidRDefault="003B11C9" w:rsidP="009F19BE">
            <w:r>
              <w:rPr>
                <w:sz w:val="16"/>
                <w:szCs w:val="16"/>
              </w:rPr>
              <w:t>36.181</w:t>
            </w:r>
          </w:p>
        </w:tc>
        <w:tc>
          <w:tcPr>
            <w:tcW w:w="637" w:type="dxa"/>
          </w:tcPr>
          <w:p w14:paraId="31169873" w14:textId="77777777" w:rsidR="003B11C9" w:rsidRDefault="003B11C9" w:rsidP="009F19BE">
            <w:r>
              <w:rPr>
                <w:sz w:val="16"/>
                <w:szCs w:val="16"/>
              </w:rPr>
              <w:t>0033</w:t>
            </w:r>
          </w:p>
        </w:tc>
        <w:tc>
          <w:tcPr>
            <w:tcW w:w="517" w:type="dxa"/>
          </w:tcPr>
          <w:p w14:paraId="4AE33530" w14:textId="77777777" w:rsidR="003B11C9" w:rsidRDefault="003B11C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7C623C" w14:textId="77777777" w:rsidR="003B11C9" w:rsidRDefault="003B11C9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3D14B94" w14:textId="77777777" w:rsidR="003B11C9" w:rsidRDefault="003B11C9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LTE_NBIOT_eMTC_NTN_req</w:t>
            </w:r>
            <w:proofErr w:type="spellEnd"/>
            <w:r>
              <w:rPr>
                <w:sz w:val="16"/>
                <w:szCs w:val="16"/>
              </w:rPr>
              <w:t>-</w:t>
            </w:r>
            <w:proofErr w:type="gramStart"/>
            <w:r>
              <w:rPr>
                <w:sz w:val="16"/>
                <w:szCs w:val="16"/>
              </w:rPr>
              <w:t>Perf)Correction</w:t>
            </w:r>
            <w:proofErr w:type="gramEnd"/>
            <w:r>
              <w:rPr>
                <w:sz w:val="16"/>
                <w:szCs w:val="16"/>
              </w:rPr>
              <w:t xml:space="preserve"> CR on IoT NTN requirement in 36.181</w:t>
            </w:r>
          </w:p>
        </w:tc>
        <w:tc>
          <w:tcPr>
            <w:tcW w:w="517" w:type="dxa"/>
          </w:tcPr>
          <w:p w14:paraId="0F4D0D96" w14:textId="77777777" w:rsidR="003B11C9" w:rsidRDefault="003B11C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A0EFC66" w14:textId="77777777" w:rsidR="003B11C9" w:rsidRDefault="003B11C9" w:rsidP="009F19BE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4BF5A4C7" w14:textId="77777777" w:rsidR="003B11C9" w:rsidRDefault="003B11C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9BF4A53" w14:textId="77777777" w:rsidR="003B11C9" w:rsidRDefault="003B11C9" w:rsidP="009F19BE">
            <w:r>
              <w:rPr>
                <w:sz w:val="16"/>
                <w:szCs w:val="16"/>
              </w:rPr>
              <w:t>R4-2521498</w:t>
            </w:r>
          </w:p>
        </w:tc>
        <w:tc>
          <w:tcPr>
            <w:tcW w:w="1597" w:type="dxa"/>
          </w:tcPr>
          <w:p w14:paraId="2A931870" w14:textId="77777777" w:rsidR="003B11C9" w:rsidRDefault="003B11C9" w:rsidP="009F19BE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681D42B2" w14:textId="77777777" w:rsidR="003B11C9" w:rsidRDefault="003B11C9" w:rsidP="009F19BE">
            <w:proofErr w:type="spellStart"/>
            <w:r>
              <w:rPr>
                <w:sz w:val="16"/>
                <w:szCs w:val="16"/>
              </w:rPr>
              <w:t>LTE_NBIoT_eMTC_NTN_req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4594A7D7" w14:textId="77777777" w:rsidR="003B11C9" w:rsidRDefault="003B11C9" w:rsidP="009F19BE">
            <w:r>
              <w:rPr>
                <w:sz w:val="16"/>
                <w:szCs w:val="16"/>
              </w:rPr>
              <w:t>8.1, 8.5, 11.2, 11.2,11.3.11.4,11.5</w:t>
            </w:r>
          </w:p>
        </w:tc>
        <w:tc>
          <w:tcPr>
            <w:tcW w:w="998" w:type="dxa"/>
          </w:tcPr>
          <w:p w14:paraId="72F7C2A3" w14:textId="77777777" w:rsidR="003B11C9" w:rsidRDefault="003B11C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</w:tbl>
    <w:p w14:paraId="169E1BB8" w14:textId="77777777" w:rsidR="00F73011" w:rsidRDefault="00F73011" w:rsidP="00F73011">
      <w:pPr>
        <w:rPr>
          <w:rFonts w:eastAsiaTheme="minorEastAsia"/>
        </w:rPr>
      </w:pPr>
    </w:p>
    <w:p w14:paraId="6CFA59BC" w14:textId="27BCDB23" w:rsidR="006E3D30" w:rsidRDefault="00C76637" w:rsidP="006E3D30">
      <w:pPr>
        <w:rPr>
          <w:rFonts w:ascii="Arial" w:eastAsiaTheme="minorEastAsia" w:hAnsi="Arial" w:cs="Arial"/>
          <w:b/>
          <w:sz w:val="24"/>
          <w:szCs w:val="24"/>
        </w:rPr>
      </w:pPr>
      <w:r w:rsidRPr="00C76637">
        <w:rPr>
          <w:rFonts w:ascii="Arial" w:eastAsiaTheme="minorEastAsia" w:hAnsi="Arial" w:cs="Arial"/>
          <w:b/>
          <w:sz w:val="24"/>
          <w:szCs w:val="24"/>
        </w:rPr>
        <w:t>RP-253669</w:t>
      </w:r>
      <w:r w:rsidRPr="00C76637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- Batch 3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76637" w:rsidRPr="004E535C" w14:paraId="518C269B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4883D4B" w14:textId="77777777" w:rsidR="00C76637" w:rsidRPr="00BF1EB6" w:rsidRDefault="00C7663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9A447A7" w14:textId="77777777" w:rsidR="00C76637" w:rsidRPr="00BF1EB6" w:rsidRDefault="00C7663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E5DB09B" w14:textId="77777777" w:rsidR="00C76637" w:rsidRPr="00BF1EB6" w:rsidRDefault="00C7663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4CE31B" w14:textId="77777777" w:rsidR="00C76637" w:rsidRPr="00BF1EB6" w:rsidRDefault="00C76637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0FB15083" w14:textId="77777777" w:rsidR="00C76637" w:rsidRPr="00BF1EB6" w:rsidRDefault="00C7663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06A72EE" w14:textId="77777777" w:rsidR="00C76637" w:rsidRPr="00BF1EB6" w:rsidRDefault="00C7663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EC7D6EC" w14:textId="77777777" w:rsidR="00C76637" w:rsidRPr="00BF1EB6" w:rsidRDefault="00C76637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38CF9FF" w14:textId="77777777" w:rsidR="00C76637" w:rsidRPr="00BF1EB6" w:rsidRDefault="00C7663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25F7272" w14:textId="77777777" w:rsidR="00C76637" w:rsidRPr="00BF1EB6" w:rsidRDefault="00C7663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2B64BD7" w14:textId="77777777" w:rsidR="00C76637" w:rsidRPr="00BF1EB6" w:rsidRDefault="00C7663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6885B6F" w14:textId="77777777" w:rsidR="00C76637" w:rsidRPr="00BF1EB6" w:rsidRDefault="00C7663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828938E" w14:textId="77777777" w:rsidR="00C76637" w:rsidRPr="00BF1EB6" w:rsidRDefault="00C7663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7B18D72" w14:textId="77777777" w:rsidR="00C76637" w:rsidRPr="00BF1EB6" w:rsidRDefault="00C7663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76637" w14:paraId="6F705506" w14:textId="77777777" w:rsidTr="009F19BE">
        <w:tc>
          <w:tcPr>
            <w:tcW w:w="879" w:type="dxa"/>
          </w:tcPr>
          <w:p w14:paraId="08B1DA22" w14:textId="77777777" w:rsidR="00C76637" w:rsidRDefault="00C76637" w:rsidP="009F19BE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2A0A0B51" w14:textId="77777777" w:rsidR="00C76637" w:rsidRDefault="00C76637" w:rsidP="009F19BE">
            <w:r>
              <w:rPr>
                <w:sz w:val="16"/>
                <w:szCs w:val="16"/>
              </w:rPr>
              <w:t>5009</w:t>
            </w:r>
          </w:p>
        </w:tc>
        <w:tc>
          <w:tcPr>
            <w:tcW w:w="517" w:type="dxa"/>
          </w:tcPr>
          <w:p w14:paraId="5E60E868" w14:textId="77777777" w:rsidR="00C76637" w:rsidRDefault="00C76637" w:rsidP="009F19B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6C0D0A5" w14:textId="77777777" w:rsidR="00C76637" w:rsidRDefault="00C76637" w:rsidP="009F19B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E11353C" w14:textId="77777777" w:rsidR="00C76637" w:rsidRDefault="00C76637" w:rsidP="009F19BE">
            <w:r>
              <w:rPr>
                <w:sz w:val="16"/>
                <w:szCs w:val="16"/>
              </w:rPr>
              <w:t>(NB_IOT-Core) CR for TS36104 to correct NB-IoT Medium Range BS OBUE requirements for R15</w:t>
            </w:r>
          </w:p>
        </w:tc>
        <w:tc>
          <w:tcPr>
            <w:tcW w:w="517" w:type="dxa"/>
          </w:tcPr>
          <w:p w14:paraId="25344332" w14:textId="77777777" w:rsidR="00C76637" w:rsidRDefault="00C76637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02AD81" w14:textId="77777777" w:rsidR="00C76637" w:rsidRDefault="00C76637" w:rsidP="009F19BE">
            <w:r>
              <w:rPr>
                <w:sz w:val="16"/>
                <w:szCs w:val="16"/>
              </w:rPr>
              <w:t>15.15.0</w:t>
            </w:r>
          </w:p>
        </w:tc>
        <w:tc>
          <w:tcPr>
            <w:tcW w:w="758" w:type="dxa"/>
          </w:tcPr>
          <w:p w14:paraId="3EC70D9F" w14:textId="77777777" w:rsidR="00C76637" w:rsidRDefault="00C7663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5626BD8" w14:textId="77777777" w:rsidR="00C76637" w:rsidRDefault="00C76637" w:rsidP="009F19BE">
            <w:r>
              <w:rPr>
                <w:sz w:val="16"/>
                <w:szCs w:val="16"/>
              </w:rPr>
              <w:t>R4-2523234</w:t>
            </w:r>
          </w:p>
        </w:tc>
        <w:tc>
          <w:tcPr>
            <w:tcW w:w="1597" w:type="dxa"/>
          </w:tcPr>
          <w:p w14:paraId="5BD02A90" w14:textId="77777777" w:rsidR="00C76637" w:rsidRDefault="00C76637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5BFDC222" w14:textId="77777777" w:rsidR="00C76637" w:rsidRDefault="00C76637" w:rsidP="009F19BE">
            <w:r>
              <w:rPr>
                <w:sz w:val="16"/>
                <w:szCs w:val="16"/>
              </w:rPr>
              <w:t>NB_IOT-Core, TEI15</w:t>
            </w:r>
          </w:p>
        </w:tc>
        <w:tc>
          <w:tcPr>
            <w:tcW w:w="2323" w:type="dxa"/>
          </w:tcPr>
          <w:p w14:paraId="310D7ACE" w14:textId="77777777" w:rsidR="00C76637" w:rsidRDefault="00C76637" w:rsidP="009F19BE">
            <w:r>
              <w:rPr>
                <w:sz w:val="16"/>
                <w:szCs w:val="16"/>
              </w:rPr>
              <w:t>6.6.3.2H</w:t>
            </w:r>
          </w:p>
        </w:tc>
        <w:tc>
          <w:tcPr>
            <w:tcW w:w="998" w:type="dxa"/>
          </w:tcPr>
          <w:p w14:paraId="6D2CEC40" w14:textId="77777777" w:rsidR="00C76637" w:rsidRDefault="00C76637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</w:t>
            </w:r>
          </w:p>
        </w:tc>
      </w:tr>
      <w:tr w:rsidR="00C76637" w14:paraId="20539F44" w14:textId="77777777" w:rsidTr="009F19BE">
        <w:tc>
          <w:tcPr>
            <w:tcW w:w="879" w:type="dxa"/>
          </w:tcPr>
          <w:p w14:paraId="437AB819" w14:textId="77777777" w:rsidR="00C76637" w:rsidRDefault="00C76637" w:rsidP="009F19BE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55F566BB" w14:textId="77777777" w:rsidR="00C76637" w:rsidRDefault="00C76637" w:rsidP="009F19BE">
            <w:r>
              <w:rPr>
                <w:sz w:val="16"/>
                <w:szCs w:val="16"/>
              </w:rPr>
              <w:t>5010</w:t>
            </w:r>
          </w:p>
        </w:tc>
        <w:tc>
          <w:tcPr>
            <w:tcW w:w="517" w:type="dxa"/>
          </w:tcPr>
          <w:p w14:paraId="4272F0FF" w14:textId="77777777" w:rsidR="00C76637" w:rsidRDefault="00C76637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E94310A" w14:textId="77777777" w:rsidR="00C76637" w:rsidRDefault="00C76637" w:rsidP="009F19B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62A34A3" w14:textId="77777777" w:rsidR="00C76637" w:rsidRDefault="00C76637" w:rsidP="009F19BE">
            <w:r>
              <w:rPr>
                <w:sz w:val="16"/>
                <w:szCs w:val="16"/>
              </w:rPr>
              <w:t>(NB_IOT-Core) CR for TS36104 to correct NB-IoT Medium Range BS OBUE requirements for R16</w:t>
            </w:r>
          </w:p>
        </w:tc>
        <w:tc>
          <w:tcPr>
            <w:tcW w:w="517" w:type="dxa"/>
          </w:tcPr>
          <w:p w14:paraId="3C320930" w14:textId="77777777" w:rsidR="00C76637" w:rsidRDefault="00C76637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6974436" w14:textId="77777777" w:rsidR="00C76637" w:rsidRDefault="00C76637" w:rsidP="009F19BE">
            <w:r>
              <w:rPr>
                <w:sz w:val="16"/>
                <w:szCs w:val="16"/>
              </w:rPr>
              <w:t>16.16.0</w:t>
            </w:r>
          </w:p>
        </w:tc>
        <w:tc>
          <w:tcPr>
            <w:tcW w:w="758" w:type="dxa"/>
          </w:tcPr>
          <w:p w14:paraId="5420BA49" w14:textId="77777777" w:rsidR="00C76637" w:rsidRDefault="00C7663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697673A" w14:textId="77777777" w:rsidR="00C76637" w:rsidRDefault="00C76637" w:rsidP="009F19BE">
            <w:r>
              <w:rPr>
                <w:sz w:val="16"/>
                <w:szCs w:val="16"/>
              </w:rPr>
              <w:t>R4-2523224</w:t>
            </w:r>
          </w:p>
        </w:tc>
        <w:tc>
          <w:tcPr>
            <w:tcW w:w="1597" w:type="dxa"/>
          </w:tcPr>
          <w:p w14:paraId="795FD457" w14:textId="77777777" w:rsidR="00C76637" w:rsidRDefault="00C76637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6C61F741" w14:textId="77777777" w:rsidR="00C76637" w:rsidRDefault="00C76637" w:rsidP="009F19BE">
            <w:r>
              <w:rPr>
                <w:sz w:val="16"/>
                <w:szCs w:val="16"/>
              </w:rPr>
              <w:t>NB_IOT-Core, TEI15</w:t>
            </w:r>
          </w:p>
        </w:tc>
        <w:tc>
          <w:tcPr>
            <w:tcW w:w="2323" w:type="dxa"/>
          </w:tcPr>
          <w:p w14:paraId="055756F4" w14:textId="77777777" w:rsidR="00C76637" w:rsidRDefault="00C76637" w:rsidP="009F19BE">
            <w:r>
              <w:rPr>
                <w:sz w:val="16"/>
                <w:szCs w:val="16"/>
              </w:rPr>
              <w:t>6.6.3.2H</w:t>
            </w:r>
          </w:p>
        </w:tc>
        <w:tc>
          <w:tcPr>
            <w:tcW w:w="998" w:type="dxa"/>
          </w:tcPr>
          <w:p w14:paraId="02AF7622" w14:textId="77777777" w:rsidR="00C76637" w:rsidRDefault="00C76637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</w:t>
            </w:r>
          </w:p>
        </w:tc>
      </w:tr>
      <w:tr w:rsidR="00C76637" w14:paraId="0CE1A7EE" w14:textId="77777777" w:rsidTr="009F19BE">
        <w:tc>
          <w:tcPr>
            <w:tcW w:w="879" w:type="dxa"/>
          </w:tcPr>
          <w:p w14:paraId="4311ADED" w14:textId="77777777" w:rsidR="00C76637" w:rsidRDefault="00C76637" w:rsidP="009F19BE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184A2CC0" w14:textId="77777777" w:rsidR="00C76637" w:rsidRDefault="00C76637" w:rsidP="009F19BE">
            <w:r>
              <w:rPr>
                <w:sz w:val="16"/>
                <w:szCs w:val="16"/>
              </w:rPr>
              <w:t>5011</w:t>
            </w:r>
          </w:p>
        </w:tc>
        <w:tc>
          <w:tcPr>
            <w:tcW w:w="517" w:type="dxa"/>
          </w:tcPr>
          <w:p w14:paraId="70A37872" w14:textId="77777777" w:rsidR="00C76637" w:rsidRDefault="00C76637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A509E2E" w14:textId="77777777" w:rsidR="00C76637" w:rsidRDefault="00C76637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1D132CA" w14:textId="77777777" w:rsidR="00C76637" w:rsidRDefault="00C76637" w:rsidP="009F19BE">
            <w:r>
              <w:rPr>
                <w:sz w:val="16"/>
                <w:szCs w:val="16"/>
              </w:rPr>
              <w:t>(NB_IOT-Core) CR for TS36104 to correct NB-IoT Medium Range BS OBUE requirements for R17</w:t>
            </w:r>
          </w:p>
        </w:tc>
        <w:tc>
          <w:tcPr>
            <w:tcW w:w="517" w:type="dxa"/>
          </w:tcPr>
          <w:p w14:paraId="21962E53" w14:textId="77777777" w:rsidR="00C76637" w:rsidRDefault="00C76637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97BEFCF" w14:textId="77777777" w:rsidR="00C76637" w:rsidRDefault="00C76637" w:rsidP="009F19BE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42ABA0E1" w14:textId="77777777" w:rsidR="00C76637" w:rsidRDefault="00C7663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D47B8EB" w14:textId="77777777" w:rsidR="00C76637" w:rsidRDefault="00C76637" w:rsidP="009F19BE">
            <w:r>
              <w:rPr>
                <w:sz w:val="16"/>
                <w:szCs w:val="16"/>
              </w:rPr>
              <w:t>R4-2523225</w:t>
            </w:r>
          </w:p>
        </w:tc>
        <w:tc>
          <w:tcPr>
            <w:tcW w:w="1597" w:type="dxa"/>
          </w:tcPr>
          <w:p w14:paraId="538DFFC3" w14:textId="77777777" w:rsidR="00C76637" w:rsidRDefault="00C76637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0999C75E" w14:textId="77777777" w:rsidR="00C76637" w:rsidRDefault="00C76637" w:rsidP="009F19BE">
            <w:r>
              <w:rPr>
                <w:sz w:val="16"/>
                <w:szCs w:val="16"/>
              </w:rPr>
              <w:t>NB_IOT-Core, TEI15</w:t>
            </w:r>
          </w:p>
        </w:tc>
        <w:tc>
          <w:tcPr>
            <w:tcW w:w="2323" w:type="dxa"/>
          </w:tcPr>
          <w:p w14:paraId="6B82075C" w14:textId="77777777" w:rsidR="00C76637" w:rsidRDefault="00C76637" w:rsidP="009F19BE">
            <w:r>
              <w:rPr>
                <w:sz w:val="16"/>
                <w:szCs w:val="16"/>
              </w:rPr>
              <w:t>6.6.3.2H</w:t>
            </w:r>
          </w:p>
        </w:tc>
        <w:tc>
          <w:tcPr>
            <w:tcW w:w="998" w:type="dxa"/>
          </w:tcPr>
          <w:p w14:paraId="766146AF" w14:textId="77777777" w:rsidR="00C76637" w:rsidRDefault="00C76637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</w:t>
            </w:r>
          </w:p>
        </w:tc>
      </w:tr>
      <w:tr w:rsidR="00C76637" w14:paraId="49E8A626" w14:textId="77777777" w:rsidTr="009F19BE">
        <w:tc>
          <w:tcPr>
            <w:tcW w:w="879" w:type="dxa"/>
          </w:tcPr>
          <w:p w14:paraId="47F40EC8" w14:textId="77777777" w:rsidR="00C76637" w:rsidRDefault="00C76637" w:rsidP="009F19BE">
            <w:r>
              <w:rPr>
                <w:sz w:val="16"/>
                <w:szCs w:val="16"/>
              </w:rPr>
              <w:lastRenderedPageBreak/>
              <w:t>36.104</w:t>
            </w:r>
          </w:p>
        </w:tc>
        <w:tc>
          <w:tcPr>
            <w:tcW w:w="637" w:type="dxa"/>
          </w:tcPr>
          <w:p w14:paraId="78E7E6C5" w14:textId="77777777" w:rsidR="00C76637" w:rsidRDefault="00C76637" w:rsidP="009F19BE">
            <w:r>
              <w:rPr>
                <w:sz w:val="16"/>
                <w:szCs w:val="16"/>
              </w:rPr>
              <w:t>5012</w:t>
            </w:r>
          </w:p>
        </w:tc>
        <w:tc>
          <w:tcPr>
            <w:tcW w:w="517" w:type="dxa"/>
          </w:tcPr>
          <w:p w14:paraId="738D04C8" w14:textId="77777777" w:rsidR="00C76637" w:rsidRDefault="00C76637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3FD582F" w14:textId="77777777" w:rsidR="00C76637" w:rsidRDefault="00C76637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92CA95D" w14:textId="77777777" w:rsidR="00C76637" w:rsidRDefault="00C76637" w:rsidP="009F19BE">
            <w:r>
              <w:rPr>
                <w:sz w:val="16"/>
                <w:szCs w:val="16"/>
              </w:rPr>
              <w:t>(NB_IOT-Core) CR for TS36104 to correct NB-IoT Medium Range BS OBUE requirements for R18</w:t>
            </w:r>
          </w:p>
        </w:tc>
        <w:tc>
          <w:tcPr>
            <w:tcW w:w="517" w:type="dxa"/>
          </w:tcPr>
          <w:p w14:paraId="316A27A8" w14:textId="77777777" w:rsidR="00C76637" w:rsidRDefault="00C76637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0802DD3" w14:textId="77777777" w:rsidR="00C76637" w:rsidRDefault="00C76637" w:rsidP="009F19B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606AD0AA" w14:textId="77777777" w:rsidR="00C76637" w:rsidRDefault="00C7663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CD401DD" w14:textId="77777777" w:rsidR="00C76637" w:rsidRDefault="00C76637" w:rsidP="009F19BE">
            <w:r>
              <w:rPr>
                <w:sz w:val="16"/>
                <w:szCs w:val="16"/>
              </w:rPr>
              <w:t>R4-2523226</w:t>
            </w:r>
          </w:p>
        </w:tc>
        <w:tc>
          <w:tcPr>
            <w:tcW w:w="1597" w:type="dxa"/>
          </w:tcPr>
          <w:p w14:paraId="6C588201" w14:textId="77777777" w:rsidR="00C76637" w:rsidRDefault="00C76637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1A8050FC" w14:textId="77777777" w:rsidR="00C76637" w:rsidRDefault="00C76637" w:rsidP="009F19BE">
            <w:r>
              <w:rPr>
                <w:sz w:val="16"/>
                <w:szCs w:val="16"/>
              </w:rPr>
              <w:t>NB_IOT-Core, TEI15</w:t>
            </w:r>
          </w:p>
        </w:tc>
        <w:tc>
          <w:tcPr>
            <w:tcW w:w="2323" w:type="dxa"/>
          </w:tcPr>
          <w:p w14:paraId="47AF8752" w14:textId="77777777" w:rsidR="00C76637" w:rsidRDefault="00C76637" w:rsidP="009F19BE">
            <w:r>
              <w:rPr>
                <w:sz w:val="16"/>
                <w:szCs w:val="16"/>
              </w:rPr>
              <w:t>6.6.3.2H</w:t>
            </w:r>
          </w:p>
        </w:tc>
        <w:tc>
          <w:tcPr>
            <w:tcW w:w="998" w:type="dxa"/>
          </w:tcPr>
          <w:p w14:paraId="33E74256" w14:textId="77777777" w:rsidR="00C76637" w:rsidRDefault="00C76637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</w:t>
            </w:r>
          </w:p>
        </w:tc>
      </w:tr>
      <w:tr w:rsidR="00C76637" w14:paraId="65F2E836" w14:textId="77777777" w:rsidTr="009F19BE">
        <w:tc>
          <w:tcPr>
            <w:tcW w:w="879" w:type="dxa"/>
          </w:tcPr>
          <w:p w14:paraId="7D3ACF86" w14:textId="77777777" w:rsidR="00C76637" w:rsidRDefault="00C76637" w:rsidP="009F19BE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54385212" w14:textId="77777777" w:rsidR="00C76637" w:rsidRDefault="00C76637" w:rsidP="009F19BE">
            <w:r>
              <w:rPr>
                <w:sz w:val="16"/>
                <w:szCs w:val="16"/>
              </w:rPr>
              <w:t>5013</w:t>
            </w:r>
          </w:p>
        </w:tc>
        <w:tc>
          <w:tcPr>
            <w:tcW w:w="517" w:type="dxa"/>
          </w:tcPr>
          <w:p w14:paraId="0FB16943" w14:textId="77777777" w:rsidR="00C76637" w:rsidRDefault="00C76637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1FF852" w14:textId="77777777" w:rsidR="00C76637" w:rsidRDefault="00C76637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986387A" w14:textId="77777777" w:rsidR="00C76637" w:rsidRDefault="00C76637" w:rsidP="009F19BE">
            <w:r>
              <w:rPr>
                <w:sz w:val="16"/>
                <w:szCs w:val="16"/>
              </w:rPr>
              <w:t>(NB_IOT-Core) CR for TS36104 to correct NB-IoT Medium Range BS OBUE requirements for R19</w:t>
            </w:r>
          </w:p>
        </w:tc>
        <w:tc>
          <w:tcPr>
            <w:tcW w:w="517" w:type="dxa"/>
          </w:tcPr>
          <w:p w14:paraId="2D31A698" w14:textId="77777777" w:rsidR="00C76637" w:rsidRDefault="00C76637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4D0DBE0" w14:textId="77777777" w:rsidR="00C76637" w:rsidRDefault="00C76637" w:rsidP="009F19BE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3B90053B" w14:textId="77777777" w:rsidR="00C76637" w:rsidRDefault="00C7663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F256EA5" w14:textId="77777777" w:rsidR="00C76637" w:rsidRDefault="00C76637" w:rsidP="009F19BE">
            <w:r>
              <w:rPr>
                <w:sz w:val="16"/>
                <w:szCs w:val="16"/>
              </w:rPr>
              <w:t>R4-2523227</w:t>
            </w:r>
          </w:p>
        </w:tc>
        <w:tc>
          <w:tcPr>
            <w:tcW w:w="1597" w:type="dxa"/>
          </w:tcPr>
          <w:p w14:paraId="7A126AFB" w14:textId="77777777" w:rsidR="00C76637" w:rsidRDefault="00C76637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2F9F247B" w14:textId="77777777" w:rsidR="00C76637" w:rsidRDefault="00C76637" w:rsidP="009F19BE">
            <w:r>
              <w:rPr>
                <w:sz w:val="16"/>
                <w:szCs w:val="16"/>
              </w:rPr>
              <w:t>NB_IOT-Core, TEI15</w:t>
            </w:r>
          </w:p>
        </w:tc>
        <w:tc>
          <w:tcPr>
            <w:tcW w:w="2323" w:type="dxa"/>
          </w:tcPr>
          <w:p w14:paraId="074761EC" w14:textId="77777777" w:rsidR="00C76637" w:rsidRDefault="00C76637" w:rsidP="009F19BE">
            <w:r>
              <w:rPr>
                <w:sz w:val="16"/>
                <w:szCs w:val="16"/>
              </w:rPr>
              <w:t>6.6.3.2H</w:t>
            </w:r>
          </w:p>
        </w:tc>
        <w:tc>
          <w:tcPr>
            <w:tcW w:w="998" w:type="dxa"/>
          </w:tcPr>
          <w:p w14:paraId="5884490A" w14:textId="77777777" w:rsidR="00C76637" w:rsidRDefault="00C76637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</w:t>
            </w:r>
          </w:p>
        </w:tc>
      </w:tr>
      <w:tr w:rsidR="00C76637" w14:paraId="3A9EA161" w14:textId="77777777" w:rsidTr="009F19BE">
        <w:tc>
          <w:tcPr>
            <w:tcW w:w="879" w:type="dxa"/>
          </w:tcPr>
          <w:p w14:paraId="32C348D1" w14:textId="77777777" w:rsidR="00C76637" w:rsidRDefault="00C76637" w:rsidP="009F19BE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08CD54AB" w14:textId="77777777" w:rsidR="00C76637" w:rsidRDefault="00C76637" w:rsidP="009F19BE">
            <w:r>
              <w:rPr>
                <w:sz w:val="16"/>
                <w:szCs w:val="16"/>
              </w:rPr>
              <w:t>0353</w:t>
            </w:r>
          </w:p>
        </w:tc>
        <w:tc>
          <w:tcPr>
            <w:tcW w:w="517" w:type="dxa"/>
          </w:tcPr>
          <w:p w14:paraId="4835D653" w14:textId="77777777" w:rsidR="00C76637" w:rsidRDefault="00C76637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46BFC74" w14:textId="77777777" w:rsidR="00C76637" w:rsidRDefault="00C76637" w:rsidP="009F19B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DC0C0DC" w14:textId="77777777" w:rsidR="00C76637" w:rsidRDefault="00C76637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AASenh_BS_LTE_UTRA</w:t>
            </w:r>
            <w:proofErr w:type="spellEnd"/>
            <w:r>
              <w:rPr>
                <w:sz w:val="16"/>
                <w:szCs w:val="16"/>
              </w:rPr>
              <w:t>-Perf) CR to 37.145-1: test procedure for additional transmitter intermodulation for MSR operation</w:t>
            </w:r>
          </w:p>
        </w:tc>
        <w:tc>
          <w:tcPr>
            <w:tcW w:w="517" w:type="dxa"/>
          </w:tcPr>
          <w:p w14:paraId="76B3A623" w14:textId="77777777" w:rsidR="00C76637" w:rsidRDefault="00C76637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F99455" w14:textId="77777777" w:rsidR="00C76637" w:rsidRDefault="00C76637" w:rsidP="009F19BE">
            <w:r>
              <w:rPr>
                <w:sz w:val="16"/>
                <w:szCs w:val="16"/>
              </w:rPr>
              <w:t>15.15.0</w:t>
            </w:r>
          </w:p>
        </w:tc>
        <w:tc>
          <w:tcPr>
            <w:tcW w:w="758" w:type="dxa"/>
          </w:tcPr>
          <w:p w14:paraId="55BC7863" w14:textId="77777777" w:rsidR="00C76637" w:rsidRDefault="00C7663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A63634E" w14:textId="77777777" w:rsidR="00C76637" w:rsidRDefault="00C76637" w:rsidP="009F19BE">
            <w:r>
              <w:rPr>
                <w:sz w:val="16"/>
                <w:szCs w:val="16"/>
              </w:rPr>
              <w:t>R4-2522999</w:t>
            </w:r>
          </w:p>
        </w:tc>
        <w:tc>
          <w:tcPr>
            <w:tcW w:w="1597" w:type="dxa"/>
          </w:tcPr>
          <w:p w14:paraId="11E56C0C" w14:textId="77777777" w:rsidR="00C76637" w:rsidRDefault="00C76637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296ED17E" w14:textId="77777777" w:rsidR="00C76637" w:rsidRDefault="00C76637" w:rsidP="009F19BE">
            <w:proofErr w:type="spellStart"/>
            <w:r>
              <w:rPr>
                <w:sz w:val="16"/>
                <w:szCs w:val="16"/>
              </w:rPr>
              <w:t>AASenh_BS_LTE_UTRA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1B678D0B" w14:textId="77777777" w:rsidR="00C76637" w:rsidRDefault="00C76637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E9A904C" w14:textId="77777777" w:rsidR="00C76637" w:rsidRDefault="00C76637" w:rsidP="009F19BE">
            <w:pPr>
              <w:rPr>
                <w:sz w:val="16"/>
                <w:szCs w:val="16"/>
              </w:rPr>
            </w:pPr>
          </w:p>
        </w:tc>
      </w:tr>
      <w:tr w:rsidR="00C76637" w14:paraId="3E0AE97A" w14:textId="77777777" w:rsidTr="009F19BE">
        <w:tc>
          <w:tcPr>
            <w:tcW w:w="879" w:type="dxa"/>
          </w:tcPr>
          <w:p w14:paraId="72A1E41F" w14:textId="77777777" w:rsidR="00C76637" w:rsidRDefault="00C76637" w:rsidP="009F19BE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47B969F4" w14:textId="77777777" w:rsidR="00C76637" w:rsidRDefault="00C76637" w:rsidP="009F19BE">
            <w:r>
              <w:rPr>
                <w:sz w:val="16"/>
                <w:szCs w:val="16"/>
              </w:rPr>
              <w:t>0354</w:t>
            </w:r>
          </w:p>
        </w:tc>
        <w:tc>
          <w:tcPr>
            <w:tcW w:w="517" w:type="dxa"/>
          </w:tcPr>
          <w:p w14:paraId="2F2296AD" w14:textId="77777777" w:rsidR="00C76637" w:rsidRDefault="00C76637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FB26F0" w14:textId="77777777" w:rsidR="00C76637" w:rsidRDefault="00C76637" w:rsidP="009F19B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A11B8F4" w14:textId="77777777" w:rsidR="00C76637" w:rsidRDefault="00C76637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AASenh_BS_LTE_UTRA</w:t>
            </w:r>
            <w:proofErr w:type="spellEnd"/>
            <w:r>
              <w:rPr>
                <w:sz w:val="16"/>
                <w:szCs w:val="16"/>
              </w:rPr>
              <w:t>-Perf) CR to 37.145-1: test procedure for additional transmitter intermodulation for MSR operation</w:t>
            </w:r>
          </w:p>
        </w:tc>
        <w:tc>
          <w:tcPr>
            <w:tcW w:w="517" w:type="dxa"/>
          </w:tcPr>
          <w:p w14:paraId="04F13479" w14:textId="77777777" w:rsidR="00C76637" w:rsidRDefault="00C76637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476B28A" w14:textId="77777777" w:rsidR="00C76637" w:rsidRDefault="00C76637" w:rsidP="009F19BE">
            <w:r>
              <w:rPr>
                <w:sz w:val="16"/>
                <w:szCs w:val="16"/>
              </w:rPr>
              <w:t>16.16.0</w:t>
            </w:r>
          </w:p>
        </w:tc>
        <w:tc>
          <w:tcPr>
            <w:tcW w:w="758" w:type="dxa"/>
          </w:tcPr>
          <w:p w14:paraId="48AC34E5" w14:textId="77777777" w:rsidR="00C76637" w:rsidRDefault="00C7663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1760A17" w14:textId="77777777" w:rsidR="00C76637" w:rsidRDefault="00C76637" w:rsidP="009F19BE">
            <w:r>
              <w:rPr>
                <w:sz w:val="16"/>
                <w:szCs w:val="16"/>
              </w:rPr>
              <w:t>R4-2521705</w:t>
            </w:r>
          </w:p>
        </w:tc>
        <w:tc>
          <w:tcPr>
            <w:tcW w:w="1597" w:type="dxa"/>
          </w:tcPr>
          <w:p w14:paraId="786DC01C" w14:textId="77777777" w:rsidR="00C76637" w:rsidRDefault="00C76637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256FF560" w14:textId="77777777" w:rsidR="00C76637" w:rsidRDefault="00C76637" w:rsidP="009F19BE">
            <w:proofErr w:type="spellStart"/>
            <w:r>
              <w:rPr>
                <w:sz w:val="16"/>
                <w:szCs w:val="16"/>
              </w:rPr>
              <w:t>AASenh_BS_LTE_UTRA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53251973" w14:textId="77777777" w:rsidR="00C76637" w:rsidRDefault="00C76637" w:rsidP="009F19BE">
            <w:r>
              <w:rPr>
                <w:sz w:val="16"/>
                <w:szCs w:val="16"/>
              </w:rPr>
              <w:t>6.7.4.2</w:t>
            </w:r>
          </w:p>
        </w:tc>
        <w:tc>
          <w:tcPr>
            <w:tcW w:w="998" w:type="dxa"/>
          </w:tcPr>
          <w:p w14:paraId="514E25BF" w14:textId="77777777" w:rsidR="00C76637" w:rsidRDefault="00C76637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37.145-2; TS/TR ... CR ... </w:t>
            </w:r>
          </w:p>
        </w:tc>
      </w:tr>
      <w:tr w:rsidR="00C76637" w14:paraId="529ED382" w14:textId="77777777" w:rsidTr="009F19BE">
        <w:tc>
          <w:tcPr>
            <w:tcW w:w="879" w:type="dxa"/>
          </w:tcPr>
          <w:p w14:paraId="43ABC609" w14:textId="77777777" w:rsidR="00C76637" w:rsidRDefault="00C76637" w:rsidP="009F19BE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2FD92382" w14:textId="77777777" w:rsidR="00C76637" w:rsidRDefault="00C76637" w:rsidP="009F19BE">
            <w:r>
              <w:rPr>
                <w:sz w:val="16"/>
                <w:szCs w:val="16"/>
              </w:rPr>
              <w:t>0355</w:t>
            </w:r>
          </w:p>
        </w:tc>
        <w:tc>
          <w:tcPr>
            <w:tcW w:w="517" w:type="dxa"/>
          </w:tcPr>
          <w:p w14:paraId="3833FCB5" w14:textId="77777777" w:rsidR="00C76637" w:rsidRDefault="00C76637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72745C" w14:textId="77777777" w:rsidR="00C76637" w:rsidRDefault="00C76637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AE6C7A2" w14:textId="77777777" w:rsidR="00C76637" w:rsidRDefault="00C76637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AASenh_BS_LTE_UTRA</w:t>
            </w:r>
            <w:proofErr w:type="spellEnd"/>
            <w:r>
              <w:rPr>
                <w:sz w:val="16"/>
                <w:szCs w:val="16"/>
              </w:rPr>
              <w:t>-Perf) CR to 37.145-1: test procedure for additional transmitter intermodulation for MSR operation</w:t>
            </w:r>
          </w:p>
        </w:tc>
        <w:tc>
          <w:tcPr>
            <w:tcW w:w="517" w:type="dxa"/>
          </w:tcPr>
          <w:p w14:paraId="3285865E" w14:textId="77777777" w:rsidR="00C76637" w:rsidRDefault="00C76637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7808902" w14:textId="77777777" w:rsidR="00C76637" w:rsidRDefault="00C76637" w:rsidP="009F19BE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2914E8CC" w14:textId="77777777" w:rsidR="00C76637" w:rsidRDefault="00C7663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2339023" w14:textId="77777777" w:rsidR="00C76637" w:rsidRDefault="00C76637" w:rsidP="009F19BE">
            <w:r>
              <w:rPr>
                <w:sz w:val="16"/>
                <w:szCs w:val="16"/>
              </w:rPr>
              <w:t>R4-2521706</w:t>
            </w:r>
          </w:p>
        </w:tc>
        <w:tc>
          <w:tcPr>
            <w:tcW w:w="1597" w:type="dxa"/>
          </w:tcPr>
          <w:p w14:paraId="2F2D40C5" w14:textId="77777777" w:rsidR="00C76637" w:rsidRDefault="00C76637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761A85ED" w14:textId="77777777" w:rsidR="00C76637" w:rsidRDefault="00C76637" w:rsidP="009F19BE">
            <w:proofErr w:type="spellStart"/>
            <w:r>
              <w:rPr>
                <w:sz w:val="16"/>
                <w:szCs w:val="16"/>
              </w:rPr>
              <w:t>AASenh_BS_LTE_UTRA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7290D66C" w14:textId="77777777" w:rsidR="00C76637" w:rsidRDefault="00C76637" w:rsidP="009F19BE">
            <w:r>
              <w:rPr>
                <w:sz w:val="16"/>
                <w:szCs w:val="16"/>
              </w:rPr>
              <w:t>6.7.4.2</w:t>
            </w:r>
          </w:p>
        </w:tc>
        <w:tc>
          <w:tcPr>
            <w:tcW w:w="998" w:type="dxa"/>
          </w:tcPr>
          <w:p w14:paraId="397EDADB" w14:textId="77777777" w:rsidR="00C76637" w:rsidRDefault="00C76637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37.145-2; TS/TR ... CR ... </w:t>
            </w:r>
          </w:p>
        </w:tc>
      </w:tr>
      <w:tr w:rsidR="00C76637" w14:paraId="46F8E4C8" w14:textId="77777777" w:rsidTr="009F19BE">
        <w:tc>
          <w:tcPr>
            <w:tcW w:w="879" w:type="dxa"/>
          </w:tcPr>
          <w:p w14:paraId="3224F4CC" w14:textId="77777777" w:rsidR="00C76637" w:rsidRDefault="00C76637" w:rsidP="009F19BE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4ED01664" w14:textId="77777777" w:rsidR="00C76637" w:rsidRDefault="00C76637" w:rsidP="009F19BE">
            <w:r>
              <w:rPr>
                <w:sz w:val="16"/>
                <w:szCs w:val="16"/>
              </w:rPr>
              <w:t>0356</w:t>
            </w:r>
          </w:p>
        </w:tc>
        <w:tc>
          <w:tcPr>
            <w:tcW w:w="517" w:type="dxa"/>
          </w:tcPr>
          <w:p w14:paraId="1FF7E3D4" w14:textId="77777777" w:rsidR="00C76637" w:rsidRDefault="00C76637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EC0C45" w14:textId="77777777" w:rsidR="00C76637" w:rsidRDefault="00C76637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19F54CA" w14:textId="77777777" w:rsidR="00C76637" w:rsidRDefault="00C76637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AASenh_BS_LTE_UTRA</w:t>
            </w:r>
            <w:proofErr w:type="spellEnd"/>
            <w:r>
              <w:rPr>
                <w:sz w:val="16"/>
                <w:szCs w:val="16"/>
              </w:rPr>
              <w:t>-Perf) CR to 37.145-1: test procedure for additional transmitter intermodulation for MSR operation</w:t>
            </w:r>
          </w:p>
        </w:tc>
        <w:tc>
          <w:tcPr>
            <w:tcW w:w="517" w:type="dxa"/>
          </w:tcPr>
          <w:p w14:paraId="288472D2" w14:textId="77777777" w:rsidR="00C76637" w:rsidRDefault="00C76637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C35A6EC" w14:textId="77777777" w:rsidR="00C76637" w:rsidRDefault="00C76637" w:rsidP="009F19B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31519443" w14:textId="77777777" w:rsidR="00C76637" w:rsidRDefault="00C7663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1B190CE" w14:textId="77777777" w:rsidR="00C76637" w:rsidRDefault="00C76637" w:rsidP="009F19BE">
            <w:r>
              <w:rPr>
                <w:sz w:val="16"/>
                <w:szCs w:val="16"/>
              </w:rPr>
              <w:t>R4-2521707</w:t>
            </w:r>
          </w:p>
        </w:tc>
        <w:tc>
          <w:tcPr>
            <w:tcW w:w="1597" w:type="dxa"/>
          </w:tcPr>
          <w:p w14:paraId="340CE6BC" w14:textId="77777777" w:rsidR="00C76637" w:rsidRDefault="00C76637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6DFC811A" w14:textId="77777777" w:rsidR="00C76637" w:rsidRDefault="00C76637" w:rsidP="009F19BE">
            <w:proofErr w:type="spellStart"/>
            <w:r>
              <w:rPr>
                <w:sz w:val="16"/>
                <w:szCs w:val="16"/>
              </w:rPr>
              <w:t>AASenh_BS_LTE_UTRA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0AF1B53D" w14:textId="77777777" w:rsidR="00C76637" w:rsidRDefault="00C76637" w:rsidP="009F19BE">
            <w:r>
              <w:rPr>
                <w:sz w:val="16"/>
                <w:szCs w:val="16"/>
              </w:rPr>
              <w:t>6.7.4.2</w:t>
            </w:r>
          </w:p>
        </w:tc>
        <w:tc>
          <w:tcPr>
            <w:tcW w:w="998" w:type="dxa"/>
          </w:tcPr>
          <w:p w14:paraId="75C2A31F" w14:textId="77777777" w:rsidR="00C76637" w:rsidRDefault="00C76637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37.145-2; TS/TR ... CR ... </w:t>
            </w:r>
          </w:p>
        </w:tc>
      </w:tr>
      <w:tr w:rsidR="00C76637" w14:paraId="69EA1F0A" w14:textId="77777777" w:rsidTr="009F19BE">
        <w:tc>
          <w:tcPr>
            <w:tcW w:w="879" w:type="dxa"/>
          </w:tcPr>
          <w:p w14:paraId="556DA4B2" w14:textId="77777777" w:rsidR="00C76637" w:rsidRDefault="00C76637" w:rsidP="009F19BE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6A542AE9" w14:textId="77777777" w:rsidR="00C76637" w:rsidRDefault="00C76637" w:rsidP="009F19BE">
            <w:r>
              <w:rPr>
                <w:sz w:val="16"/>
                <w:szCs w:val="16"/>
              </w:rPr>
              <w:t>0357</w:t>
            </w:r>
          </w:p>
        </w:tc>
        <w:tc>
          <w:tcPr>
            <w:tcW w:w="517" w:type="dxa"/>
          </w:tcPr>
          <w:p w14:paraId="39FF1C37" w14:textId="77777777" w:rsidR="00C76637" w:rsidRDefault="00C76637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EA2F38" w14:textId="77777777" w:rsidR="00C76637" w:rsidRDefault="00C76637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5222486" w14:textId="77777777" w:rsidR="00C76637" w:rsidRDefault="00C76637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AASenh_BS_LTE_UTRA</w:t>
            </w:r>
            <w:proofErr w:type="spellEnd"/>
            <w:r>
              <w:rPr>
                <w:sz w:val="16"/>
                <w:szCs w:val="16"/>
              </w:rPr>
              <w:t>-Perf) CR to 37.145-1: test procedure for additional transmitter intermodulation for MSR operation</w:t>
            </w:r>
          </w:p>
        </w:tc>
        <w:tc>
          <w:tcPr>
            <w:tcW w:w="517" w:type="dxa"/>
          </w:tcPr>
          <w:p w14:paraId="19E016D4" w14:textId="77777777" w:rsidR="00C76637" w:rsidRDefault="00C76637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4D876F1" w14:textId="77777777" w:rsidR="00C76637" w:rsidRDefault="00C76637" w:rsidP="009F19BE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3F57D0AB" w14:textId="77777777" w:rsidR="00C76637" w:rsidRDefault="00C7663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6ED1726" w14:textId="77777777" w:rsidR="00C76637" w:rsidRDefault="00C76637" w:rsidP="009F19BE">
            <w:r>
              <w:rPr>
                <w:sz w:val="16"/>
                <w:szCs w:val="16"/>
              </w:rPr>
              <w:t>R4-2521708</w:t>
            </w:r>
          </w:p>
        </w:tc>
        <w:tc>
          <w:tcPr>
            <w:tcW w:w="1597" w:type="dxa"/>
          </w:tcPr>
          <w:p w14:paraId="709DDD46" w14:textId="77777777" w:rsidR="00C76637" w:rsidRDefault="00C76637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733EC9C7" w14:textId="77777777" w:rsidR="00C76637" w:rsidRDefault="00C76637" w:rsidP="009F19BE">
            <w:proofErr w:type="spellStart"/>
            <w:r>
              <w:rPr>
                <w:sz w:val="16"/>
                <w:szCs w:val="16"/>
              </w:rPr>
              <w:t>AASenh_BS_LTE_UTRA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4ACFC12B" w14:textId="77777777" w:rsidR="00C76637" w:rsidRDefault="00C76637" w:rsidP="009F19BE">
            <w:r>
              <w:rPr>
                <w:sz w:val="16"/>
                <w:szCs w:val="16"/>
              </w:rPr>
              <w:t>6.7.4.2</w:t>
            </w:r>
          </w:p>
        </w:tc>
        <w:tc>
          <w:tcPr>
            <w:tcW w:w="998" w:type="dxa"/>
          </w:tcPr>
          <w:p w14:paraId="1F325B6D" w14:textId="77777777" w:rsidR="00C76637" w:rsidRDefault="00C76637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37.145-2; TS/TR ... CR ... </w:t>
            </w:r>
          </w:p>
        </w:tc>
      </w:tr>
      <w:tr w:rsidR="00C76637" w14:paraId="456982F6" w14:textId="77777777" w:rsidTr="009F19BE">
        <w:tc>
          <w:tcPr>
            <w:tcW w:w="879" w:type="dxa"/>
          </w:tcPr>
          <w:p w14:paraId="55B5B68C" w14:textId="77777777" w:rsidR="00C76637" w:rsidRDefault="00C76637" w:rsidP="009F19BE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3728F2A0" w14:textId="77777777" w:rsidR="00C76637" w:rsidRDefault="00C76637" w:rsidP="009F19BE">
            <w:r>
              <w:rPr>
                <w:sz w:val="16"/>
                <w:szCs w:val="16"/>
              </w:rPr>
              <w:t>0399</w:t>
            </w:r>
          </w:p>
        </w:tc>
        <w:tc>
          <w:tcPr>
            <w:tcW w:w="517" w:type="dxa"/>
          </w:tcPr>
          <w:p w14:paraId="38F0AED4" w14:textId="77777777" w:rsidR="00C76637" w:rsidRDefault="00C76637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6FD888" w14:textId="77777777" w:rsidR="00C76637" w:rsidRDefault="00C76637" w:rsidP="009F19B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1D280E5" w14:textId="77777777" w:rsidR="00C76637" w:rsidRDefault="00C76637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AASenh_BS_LTE_UTRA</w:t>
            </w:r>
            <w:proofErr w:type="spellEnd"/>
            <w:r>
              <w:rPr>
                <w:sz w:val="16"/>
                <w:szCs w:val="16"/>
              </w:rPr>
              <w:t>-Perf) CR to 37.145-2: test procedure for additional transmitter intermodulation for MSR operation</w:t>
            </w:r>
          </w:p>
        </w:tc>
        <w:tc>
          <w:tcPr>
            <w:tcW w:w="517" w:type="dxa"/>
          </w:tcPr>
          <w:p w14:paraId="13A7A078" w14:textId="77777777" w:rsidR="00C76637" w:rsidRDefault="00C76637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C3D5D1" w14:textId="77777777" w:rsidR="00C76637" w:rsidRDefault="00C76637" w:rsidP="009F19BE">
            <w:r>
              <w:rPr>
                <w:sz w:val="16"/>
                <w:szCs w:val="16"/>
              </w:rPr>
              <w:t>15.19.0</w:t>
            </w:r>
          </w:p>
        </w:tc>
        <w:tc>
          <w:tcPr>
            <w:tcW w:w="758" w:type="dxa"/>
          </w:tcPr>
          <w:p w14:paraId="13EE6B93" w14:textId="77777777" w:rsidR="00C76637" w:rsidRDefault="00C7663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CA1A62B" w14:textId="77777777" w:rsidR="00C76637" w:rsidRDefault="00C76637" w:rsidP="009F19BE">
            <w:r>
              <w:rPr>
                <w:sz w:val="16"/>
                <w:szCs w:val="16"/>
              </w:rPr>
              <w:t>R4-2523000</w:t>
            </w:r>
          </w:p>
        </w:tc>
        <w:tc>
          <w:tcPr>
            <w:tcW w:w="1597" w:type="dxa"/>
          </w:tcPr>
          <w:p w14:paraId="20708934" w14:textId="77777777" w:rsidR="00C76637" w:rsidRDefault="00C76637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184C519B" w14:textId="77777777" w:rsidR="00C76637" w:rsidRDefault="00C76637" w:rsidP="009F19BE">
            <w:proofErr w:type="spellStart"/>
            <w:r>
              <w:rPr>
                <w:sz w:val="16"/>
                <w:szCs w:val="16"/>
              </w:rPr>
              <w:t>AASenh_BS_LTE_UTRA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42E36640" w14:textId="77777777" w:rsidR="00C76637" w:rsidRDefault="00C76637" w:rsidP="009F19BE">
            <w:r>
              <w:rPr>
                <w:sz w:val="16"/>
                <w:szCs w:val="16"/>
              </w:rPr>
              <w:t>6.8.4.2, 6.8.5.1</w:t>
            </w:r>
          </w:p>
        </w:tc>
        <w:tc>
          <w:tcPr>
            <w:tcW w:w="998" w:type="dxa"/>
          </w:tcPr>
          <w:p w14:paraId="28D66EE8" w14:textId="77777777" w:rsidR="00C76637" w:rsidRDefault="00C76637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37.145-1 ; TS/TR ... CR ... </w:t>
            </w:r>
          </w:p>
        </w:tc>
      </w:tr>
      <w:tr w:rsidR="00C76637" w14:paraId="4C3F00D5" w14:textId="77777777" w:rsidTr="009F19BE">
        <w:tc>
          <w:tcPr>
            <w:tcW w:w="879" w:type="dxa"/>
          </w:tcPr>
          <w:p w14:paraId="7BD1F88C" w14:textId="77777777" w:rsidR="00C76637" w:rsidRDefault="00C76637" w:rsidP="009F19BE">
            <w:r>
              <w:rPr>
                <w:sz w:val="16"/>
                <w:szCs w:val="16"/>
              </w:rPr>
              <w:lastRenderedPageBreak/>
              <w:t>37.145-2</w:t>
            </w:r>
          </w:p>
        </w:tc>
        <w:tc>
          <w:tcPr>
            <w:tcW w:w="637" w:type="dxa"/>
          </w:tcPr>
          <w:p w14:paraId="41390341" w14:textId="77777777" w:rsidR="00C76637" w:rsidRDefault="00C76637" w:rsidP="009F19BE">
            <w:r>
              <w:rPr>
                <w:sz w:val="16"/>
                <w:szCs w:val="16"/>
              </w:rPr>
              <w:t>0400</w:t>
            </w:r>
          </w:p>
        </w:tc>
        <w:tc>
          <w:tcPr>
            <w:tcW w:w="517" w:type="dxa"/>
          </w:tcPr>
          <w:p w14:paraId="433E99C6" w14:textId="77777777" w:rsidR="00C76637" w:rsidRDefault="00C76637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9E0D81" w14:textId="77777777" w:rsidR="00C76637" w:rsidRDefault="00C76637" w:rsidP="009F19B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1790020" w14:textId="77777777" w:rsidR="00C76637" w:rsidRDefault="00C76637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AASenh_BS_LTE_UTRA</w:t>
            </w:r>
            <w:proofErr w:type="spellEnd"/>
            <w:r>
              <w:rPr>
                <w:sz w:val="16"/>
                <w:szCs w:val="16"/>
              </w:rPr>
              <w:t>-Perf) CR to 37.145-2: test procedure for additional transmitter intermodulation for MSR operation</w:t>
            </w:r>
          </w:p>
        </w:tc>
        <w:tc>
          <w:tcPr>
            <w:tcW w:w="517" w:type="dxa"/>
          </w:tcPr>
          <w:p w14:paraId="4A06CBE7" w14:textId="77777777" w:rsidR="00C76637" w:rsidRDefault="00C76637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1C93590" w14:textId="77777777" w:rsidR="00C76637" w:rsidRDefault="00C76637" w:rsidP="009F19BE"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 w14:paraId="1F188438" w14:textId="77777777" w:rsidR="00C76637" w:rsidRDefault="00C7663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A9526F3" w14:textId="77777777" w:rsidR="00C76637" w:rsidRDefault="00C76637" w:rsidP="009F19BE">
            <w:r>
              <w:rPr>
                <w:sz w:val="16"/>
                <w:szCs w:val="16"/>
              </w:rPr>
              <w:t>R4-2521710</w:t>
            </w:r>
          </w:p>
        </w:tc>
        <w:tc>
          <w:tcPr>
            <w:tcW w:w="1597" w:type="dxa"/>
          </w:tcPr>
          <w:p w14:paraId="1703F127" w14:textId="77777777" w:rsidR="00C76637" w:rsidRDefault="00C76637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0D47137A" w14:textId="77777777" w:rsidR="00C76637" w:rsidRDefault="00C76637" w:rsidP="009F19BE">
            <w:proofErr w:type="spellStart"/>
            <w:r>
              <w:rPr>
                <w:sz w:val="16"/>
                <w:szCs w:val="16"/>
              </w:rPr>
              <w:t>AASenh_BS_LTE_UTRA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7AC2EC89" w14:textId="77777777" w:rsidR="00C76637" w:rsidRDefault="00C76637" w:rsidP="009F19BE">
            <w:r>
              <w:rPr>
                <w:sz w:val="16"/>
                <w:szCs w:val="16"/>
              </w:rPr>
              <w:t>6.8.4.2, 6.8.5.1</w:t>
            </w:r>
          </w:p>
        </w:tc>
        <w:tc>
          <w:tcPr>
            <w:tcW w:w="998" w:type="dxa"/>
          </w:tcPr>
          <w:p w14:paraId="22F92CF9" w14:textId="77777777" w:rsidR="00C76637" w:rsidRDefault="00C76637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37.145-1 ; TS/TR ... CR ... </w:t>
            </w:r>
          </w:p>
        </w:tc>
      </w:tr>
      <w:tr w:rsidR="00C76637" w14:paraId="1C8EA690" w14:textId="77777777" w:rsidTr="009F19BE">
        <w:tc>
          <w:tcPr>
            <w:tcW w:w="879" w:type="dxa"/>
          </w:tcPr>
          <w:p w14:paraId="280FC3F2" w14:textId="77777777" w:rsidR="00C76637" w:rsidRDefault="00C76637" w:rsidP="009F19BE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7FDCE936" w14:textId="77777777" w:rsidR="00C76637" w:rsidRDefault="00C76637" w:rsidP="009F19BE">
            <w:r>
              <w:rPr>
                <w:sz w:val="16"/>
                <w:szCs w:val="16"/>
              </w:rPr>
              <w:t>0401</w:t>
            </w:r>
          </w:p>
        </w:tc>
        <w:tc>
          <w:tcPr>
            <w:tcW w:w="517" w:type="dxa"/>
          </w:tcPr>
          <w:p w14:paraId="58EBB5B3" w14:textId="77777777" w:rsidR="00C76637" w:rsidRDefault="00C76637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A6823F" w14:textId="77777777" w:rsidR="00C76637" w:rsidRDefault="00C76637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FDF8C25" w14:textId="77777777" w:rsidR="00C76637" w:rsidRDefault="00C76637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AASenh_BS_LTE_UTRA</w:t>
            </w:r>
            <w:proofErr w:type="spellEnd"/>
            <w:r>
              <w:rPr>
                <w:sz w:val="16"/>
                <w:szCs w:val="16"/>
              </w:rPr>
              <w:t>-Perf) CR to 37.145-2: test procedure for additional transmitter intermodulation for MSR operation</w:t>
            </w:r>
          </w:p>
        </w:tc>
        <w:tc>
          <w:tcPr>
            <w:tcW w:w="517" w:type="dxa"/>
          </w:tcPr>
          <w:p w14:paraId="7E10386F" w14:textId="77777777" w:rsidR="00C76637" w:rsidRDefault="00C76637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F520817" w14:textId="77777777" w:rsidR="00C76637" w:rsidRDefault="00C76637" w:rsidP="009F19B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190D274F" w14:textId="77777777" w:rsidR="00C76637" w:rsidRDefault="00C7663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8A9CA15" w14:textId="77777777" w:rsidR="00C76637" w:rsidRDefault="00C76637" w:rsidP="009F19BE">
            <w:r>
              <w:rPr>
                <w:sz w:val="16"/>
                <w:szCs w:val="16"/>
              </w:rPr>
              <w:t>R4-2521711</w:t>
            </w:r>
          </w:p>
        </w:tc>
        <w:tc>
          <w:tcPr>
            <w:tcW w:w="1597" w:type="dxa"/>
          </w:tcPr>
          <w:p w14:paraId="14BA4CF1" w14:textId="77777777" w:rsidR="00C76637" w:rsidRDefault="00C76637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4A266DB3" w14:textId="77777777" w:rsidR="00C76637" w:rsidRDefault="00C76637" w:rsidP="009F19BE">
            <w:proofErr w:type="spellStart"/>
            <w:r>
              <w:rPr>
                <w:sz w:val="16"/>
                <w:szCs w:val="16"/>
              </w:rPr>
              <w:t>AASenh_BS_LTE_UTRA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3F4B560D" w14:textId="77777777" w:rsidR="00C76637" w:rsidRDefault="00C76637" w:rsidP="009F19BE">
            <w:r>
              <w:rPr>
                <w:sz w:val="16"/>
                <w:szCs w:val="16"/>
              </w:rPr>
              <w:t>6.8.4.2, 6.8.5.1</w:t>
            </w:r>
          </w:p>
        </w:tc>
        <w:tc>
          <w:tcPr>
            <w:tcW w:w="998" w:type="dxa"/>
          </w:tcPr>
          <w:p w14:paraId="48310B63" w14:textId="77777777" w:rsidR="00C76637" w:rsidRDefault="00C76637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37.145-1 ; TS/TR ... CR ... </w:t>
            </w:r>
          </w:p>
        </w:tc>
      </w:tr>
      <w:tr w:rsidR="00C76637" w14:paraId="46BCBB55" w14:textId="77777777" w:rsidTr="009F19BE">
        <w:tc>
          <w:tcPr>
            <w:tcW w:w="879" w:type="dxa"/>
          </w:tcPr>
          <w:p w14:paraId="2798B4BC" w14:textId="77777777" w:rsidR="00C76637" w:rsidRDefault="00C76637" w:rsidP="009F19BE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285A62A5" w14:textId="77777777" w:rsidR="00C76637" w:rsidRDefault="00C76637" w:rsidP="009F19BE">
            <w:r>
              <w:rPr>
                <w:sz w:val="16"/>
                <w:szCs w:val="16"/>
              </w:rPr>
              <w:t>0402</w:t>
            </w:r>
          </w:p>
        </w:tc>
        <w:tc>
          <w:tcPr>
            <w:tcW w:w="517" w:type="dxa"/>
          </w:tcPr>
          <w:p w14:paraId="2E871F52" w14:textId="77777777" w:rsidR="00C76637" w:rsidRDefault="00C76637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C95C4B" w14:textId="77777777" w:rsidR="00C76637" w:rsidRDefault="00C76637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7E65203" w14:textId="77777777" w:rsidR="00C76637" w:rsidRDefault="00C76637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AASenh_BS_LTE_UTRA</w:t>
            </w:r>
            <w:proofErr w:type="spellEnd"/>
            <w:r>
              <w:rPr>
                <w:sz w:val="16"/>
                <w:szCs w:val="16"/>
              </w:rPr>
              <w:t>-Perf) CR to 37.145-2: test procedure for additional transmitter intermodulation for MSR operation</w:t>
            </w:r>
          </w:p>
        </w:tc>
        <w:tc>
          <w:tcPr>
            <w:tcW w:w="517" w:type="dxa"/>
          </w:tcPr>
          <w:p w14:paraId="79E4E95F" w14:textId="77777777" w:rsidR="00C76637" w:rsidRDefault="00C76637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DD9C8C3" w14:textId="77777777" w:rsidR="00C76637" w:rsidRDefault="00C76637" w:rsidP="009F19BE"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 w14:paraId="06F7C65F" w14:textId="77777777" w:rsidR="00C76637" w:rsidRDefault="00C7663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A81E2B5" w14:textId="77777777" w:rsidR="00C76637" w:rsidRDefault="00C76637" w:rsidP="009F19BE">
            <w:r>
              <w:rPr>
                <w:sz w:val="16"/>
                <w:szCs w:val="16"/>
              </w:rPr>
              <w:t>R4-2521712</w:t>
            </w:r>
          </w:p>
        </w:tc>
        <w:tc>
          <w:tcPr>
            <w:tcW w:w="1597" w:type="dxa"/>
          </w:tcPr>
          <w:p w14:paraId="13E31C70" w14:textId="77777777" w:rsidR="00C76637" w:rsidRDefault="00C76637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0AC6B0A2" w14:textId="77777777" w:rsidR="00C76637" w:rsidRDefault="00C76637" w:rsidP="009F19BE">
            <w:proofErr w:type="spellStart"/>
            <w:r>
              <w:rPr>
                <w:sz w:val="16"/>
                <w:szCs w:val="16"/>
              </w:rPr>
              <w:t>AASenh_BS_LTE_UTRA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0372F652" w14:textId="77777777" w:rsidR="00C76637" w:rsidRDefault="00C76637" w:rsidP="009F19BE">
            <w:r>
              <w:rPr>
                <w:sz w:val="16"/>
                <w:szCs w:val="16"/>
              </w:rPr>
              <w:t>6.8.4.2, 6.8.5.1</w:t>
            </w:r>
          </w:p>
        </w:tc>
        <w:tc>
          <w:tcPr>
            <w:tcW w:w="998" w:type="dxa"/>
          </w:tcPr>
          <w:p w14:paraId="6C60557E" w14:textId="77777777" w:rsidR="00C76637" w:rsidRDefault="00C76637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37.145-1 ; TS/TR ... CR ... </w:t>
            </w:r>
          </w:p>
        </w:tc>
      </w:tr>
      <w:tr w:rsidR="00C76637" w14:paraId="601A78E0" w14:textId="77777777" w:rsidTr="009F19BE">
        <w:tc>
          <w:tcPr>
            <w:tcW w:w="879" w:type="dxa"/>
          </w:tcPr>
          <w:p w14:paraId="516B8FC2" w14:textId="77777777" w:rsidR="00C76637" w:rsidRDefault="00C76637" w:rsidP="009F19BE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2676E430" w14:textId="77777777" w:rsidR="00C76637" w:rsidRDefault="00C76637" w:rsidP="009F19BE">
            <w:r>
              <w:rPr>
                <w:sz w:val="16"/>
                <w:szCs w:val="16"/>
              </w:rPr>
              <w:t>0403</w:t>
            </w:r>
          </w:p>
        </w:tc>
        <w:tc>
          <w:tcPr>
            <w:tcW w:w="517" w:type="dxa"/>
          </w:tcPr>
          <w:p w14:paraId="3A1CCFB1" w14:textId="77777777" w:rsidR="00C76637" w:rsidRDefault="00C76637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58935C" w14:textId="77777777" w:rsidR="00C76637" w:rsidRDefault="00C76637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71A3D5D" w14:textId="77777777" w:rsidR="00C76637" w:rsidRDefault="00C76637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AASenh_BS_LTE_UTRA</w:t>
            </w:r>
            <w:proofErr w:type="spellEnd"/>
            <w:r>
              <w:rPr>
                <w:sz w:val="16"/>
                <w:szCs w:val="16"/>
              </w:rPr>
              <w:t>-Perf) CR to 37.145-2: test procedure for additional transmitter intermodulation for MSR operation</w:t>
            </w:r>
          </w:p>
        </w:tc>
        <w:tc>
          <w:tcPr>
            <w:tcW w:w="517" w:type="dxa"/>
          </w:tcPr>
          <w:p w14:paraId="34B0E5E3" w14:textId="77777777" w:rsidR="00C76637" w:rsidRDefault="00C76637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1700BC9" w14:textId="77777777" w:rsidR="00C76637" w:rsidRDefault="00C76637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4280DB16" w14:textId="77777777" w:rsidR="00C76637" w:rsidRDefault="00C7663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461B641" w14:textId="77777777" w:rsidR="00C76637" w:rsidRDefault="00C76637" w:rsidP="009F19BE">
            <w:r>
              <w:rPr>
                <w:sz w:val="16"/>
                <w:szCs w:val="16"/>
              </w:rPr>
              <w:t>R4-2521713</w:t>
            </w:r>
          </w:p>
        </w:tc>
        <w:tc>
          <w:tcPr>
            <w:tcW w:w="1597" w:type="dxa"/>
          </w:tcPr>
          <w:p w14:paraId="1399CA10" w14:textId="77777777" w:rsidR="00C76637" w:rsidRDefault="00C76637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0DE97140" w14:textId="77777777" w:rsidR="00C76637" w:rsidRDefault="00C76637" w:rsidP="009F19BE">
            <w:proofErr w:type="spellStart"/>
            <w:r>
              <w:rPr>
                <w:sz w:val="16"/>
                <w:szCs w:val="16"/>
              </w:rPr>
              <w:t>AASenh_BS_LTE_UTRA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4FAA68E2" w14:textId="77777777" w:rsidR="00C76637" w:rsidRDefault="00C76637" w:rsidP="009F19BE">
            <w:r>
              <w:rPr>
                <w:sz w:val="16"/>
                <w:szCs w:val="16"/>
              </w:rPr>
              <w:t>6.8.4.2, 6.8.5.1</w:t>
            </w:r>
          </w:p>
        </w:tc>
        <w:tc>
          <w:tcPr>
            <w:tcW w:w="998" w:type="dxa"/>
          </w:tcPr>
          <w:p w14:paraId="57868EA0" w14:textId="77777777" w:rsidR="00C76637" w:rsidRDefault="00C76637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37.145-1 ; TS/TR ... CR ... </w:t>
            </w:r>
          </w:p>
        </w:tc>
      </w:tr>
      <w:tr w:rsidR="00C76637" w14:paraId="41809C87" w14:textId="77777777" w:rsidTr="009F19BE">
        <w:tc>
          <w:tcPr>
            <w:tcW w:w="879" w:type="dxa"/>
          </w:tcPr>
          <w:p w14:paraId="729C00AA" w14:textId="77777777" w:rsidR="00C76637" w:rsidRDefault="00C76637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5D26B0C" w14:textId="77777777" w:rsidR="00C76637" w:rsidRDefault="00C76637" w:rsidP="009F19BE">
            <w:r>
              <w:rPr>
                <w:sz w:val="16"/>
                <w:szCs w:val="16"/>
              </w:rPr>
              <w:t>6183</w:t>
            </w:r>
          </w:p>
        </w:tc>
        <w:tc>
          <w:tcPr>
            <w:tcW w:w="517" w:type="dxa"/>
          </w:tcPr>
          <w:p w14:paraId="54619DC6" w14:textId="77777777" w:rsidR="00C76637" w:rsidRDefault="00C76637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FEE9CC8" w14:textId="77777777" w:rsidR="00C76637" w:rsidRDefault="00C76637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01750E" w14:textId="77777777" w:rsidR="00C76637" w:rsidRDefault="00C76637" w:rsidP="009F19BE">
            <w:r>
              <w:rPr>
                <w:sz w:val="16"/>
                <w:szCs w:val="16"/>
              </w:rPr>
              <w:t>(LTE_NR_MUSIM-Core) CR on Rel-17 MUSIM core requirements</w:t>
            </w:r>
          </w:p>
        </w:tc>
        <w:tc>
          <w:tcPr>
            <w:tcW w:w="517" w:type="dxa"/>
          </w:tcPr>
          <w:p w14:paraId="12F4701B" w14:textId="77777777" w:rsidR="00C76637" w:rsidRDefault="00C76637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7D835D" w14:textId="77777777" w:rsidR="00C76637" w:rsidRDefault="00C76637" w:rsidP="009F19BE"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 w14:paraId="58257288" w14:textId="77777777" w:rsidR="00C76637" w:rsidRDefault="00C7663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FA7ACE4" w14:textId="77777777" w:rsidR="00C76637" w:rsidRDefault="00C76637" w:rsidP="009F19BE">
            <w:r>
              <w:rPr>
                <w:sz w:val="16"/>
                <w:szCs w:val="16"/>
              </w:rPr>
              <w:t>R4-2522764</w:t>
            </w:r>
          </w:p>
        </w:tc>
        <w:tc>
          <w:tcPr>
            <w:tcW w:w="1597" w:type="dxa"/>
          </w:tcPr>
          <w:p w14:paraId="4EA0665E" w14:textId="77777777" w:rsidR="00C76637" w:rsidRDefault="00C76637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7A83FF2F" w14:textId="77777777" w:rsidR="00C76637" w:rsidRDefault="00C76637" w:rsidP="009F19BE">
            <w:r>
              <w:rPr>
                <w:sz w:val="16"/>
                <w:szCs w:val="16"/>
              </w:rPr>
              <w:t>LTE_NR_MUSIM-Core</w:t>
            </w:r>
          </w:p>
        </w:tc>
        <w:tc>
          <w:tcPr>
            <w:tcW w:w="2323" w:type="dxa"/>
          </w:tcPr>
          <w:p w14:paraId="34E1A284" w14:textId="77777777" w:rsidR="00C76637" w:rsidRDefault="00C76637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245FEB" w14:textId="77777777" w:rsidR="00C76637" w:rsidRDefault="00C76637" w:rsidP="009F19BE">
            <w:pPr>
              <w:rPr>
                <w:sz w:val="16"/>
                <w:szCs w:val="16"/>
              </w:rPr>
            </w:pPr>
          </w:p>
        </w:tc>
      </w:tr>
      <w:tr w:rsidR="00C76637" w14:paraId="0A7E39A6" w14:textId="77777777" w:rsidTr="009F19BE">
        <w:tc>
          <w:tcPr>
            <w:tcW w:w="879" w:type="dxa"/>
          </w:tcPr>
          <w:p w14:paraId="7E01BEEE" w14:textId="77777777" w:rsidR="00C76637" w:rsidRDefault="00C76637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406B323" w14:textId="77777777" w:rsidR="00C76637" w:rsidRDefault="00C76637" w:rsidP="009F19BE">
            <w:r>
              <w:rPr>
                <w:sz w:val="16"/>
                <w:szCs w:val="16"/>
              </w:rPr>
              <w:t>6184</w:t>
            </w:r>
          </w:p>
        </w:tc>
        <w:tc>
          <w:tcPr>
            <w:tcW w:w="517" w:type="dxa"/>
          </w:tcPr>
          <w:p w14:paraId="3013172A" w14:textId="77777777" w:rsidR="00C76637" w:rsidRDefault="00C76637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6C6ABD" w14:textId="77777777" w:rsidR="00C76637" w:rsidRDefault="00C76637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547D59D" w14:textId="77777777" w:rsidR="00C76637" w:rsidRDefault="00C76637" w:rsidP="009F19BE">
            <w:r>
              <w:rPr>
                <w:sz w:val="16"/>
                <w:szCs w:val="16"/>
              </w:rPr>
              <w:t>(LTE_NR_MUSIM-Core) CR on Rel-17 MUSIM core requirements R18</w:t>
            </w:r>
          </w:p>
        </w:tc>
        <w:tc>
          <w:tcPr>
            <w:tcW w:w="517" w:type="dxa"/>
          </w:tcPr>
          <w:p w14:paraId="6FDAB2A9" w14:textId="77777777" w:rsidR="00C76637" w:rsidRDefault="00C76637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404FA4D" w14:textId="77777777" w:rsidR="00C76637" w:rsidRDefault="00C76637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3E032E05" w14:textId="77777777" w:rsidR="00C76637" w:rsidRDefault="00C7663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B094BB0" w14:textId="77777777" w:rsidR="00C76637" w:rsidRDefault="00C76637" w:rsidP="009F19BE">
            <w:r>
              <w:rPr>
                <w:sz w:val="16"/>
                <w:szCs w:val="16"/>
              </w:rPr>
              <w:t>R4-2521620</w:t>
            </w:r>
          </w:p>
        </w:tc>
        <w:tc>
          <w:tcPr>
            <w:tcW w:w="1597" w:type="dxa"/>
          </w:tcPr>
          <w:p w14:paraId="4EA9588F" w14:textId="77777777" w:rsidR="00C76637" w:rsidRDefault="00C76637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51B73393" w14:textId="77777777" w:rsidR="00C76637" w:rsidRDefault="00C76637" w:rsidP="009F19BE">
            <w:r>
              <w:rPr>
                <w:sz w:val="16"/>
                <w:szCs w:val="16"/>
              </w:rPr>
              <w:t>LTE_NR_MUSIM-Core</w:t>
            </w:r>
          </w:p>
        </w:tc>
        <w:tc>
          <w:tcPr>
            <w:tcW w:w="2323" w:type="dxa"/>
          </w:tcPr>
          <w:p w14:paraId="7C426F22" w14:textId="77777777" w:rsidR="00C76637" w:rsidRDefault="00C76637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AE584D" w14:textId="77777777" w:rsidR="00C76637" w:rsidRDefault="00C76637" w:rsidP="009F19BE">
            <w:pPr>
              <w:rPr>
                <w:sz w:val="16"/>
                <w:szCs w:val="16"/>
              </w:rPr>
            </w:pPr>
          </w:p>
        </w:tc>
      </w:tr>
      <w:tr w:rsidR="00C76637" w14:paraId="78D088F0" w14:textId="77777777" w:rsidTr="009F19BE">
        <w:tc>
          <w:tcPr>
            <w:tcW w:w="879" w:type="dxa"/>
          </w:tcPr>
          <w:p w14:paraId="27764735" w14:textId="77777777" w:rsidR="00C76637" w:rsidRDefault="00C76637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F96950A" w14:textId="77777777" w:rsidR="00C76637" w:rsidRDefault="00C76637" w:rsidP="009F19BE">
            <w:r>
              <w:rPr>
                <w:sz w:val="16"/>
                <w:szCs w:val="16"/>
              </w:rPr>
              <w:t>6185</w:t>
            </w:r>
          </w:p>
        </w:tc>
        <w:tc>
          <w:tcPr>
            <w:tcW w:w="517" w:type="dxa"/>
          </w:tcPr>
          <w:p w14:paraId="4EE0AA33" w14:textId="77777777" w:rsidR="00C76637" w:rsidRDefault="00C76637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EE5340" w14:textId="77777777" w:rsidR="00C76637" w:rsidRDefault="00C76637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0FC873B" w14:textId="77777777" w:rsidR="00C76637" w:rsidRDefault="00C76637" w:rsidP="009F19BE">
            <w:r>
              <w:rPr>
                <w:sz w:val="16"/>
                <w:szCs w:val="16"/>
              </w:rPr>
              <w:t>(LTE_NR_MUSIM-Core) CR on Rel-17 MUSIM core requirements R19</w:t>
            </w:r>
          </w:p>
        </w:tc>
        <w:tc>
          <w:tcPr>
            <w:tcW w:w="517" w:type="dxa"/>
          </w:tcPr>
          <w:p w14:paraId="12DCB921" w14:textId="77777777" w:rsidR="00C76637" w:rsidRDefault="00C76637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8B6E089" w14:textId="77777777" w:rsidR="00C76637" w:rsidRDefault="00C76637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5AD0AE6D" w14:textId="77777777" w:rsidR="00C76637" w:rsidRDefault="00C7663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2C07074" w14:textId="77777777" w:rsidR="00C76637" w:rsidRDefault="00C76637" w:rsidP="009F19BE">
            <w:r>
              <w:rPr>
                <w:sz w:val="16"/>
                <w:szCs w:val="16"/>
              </w:rPr>
              <w:t>R4-2521621</w:t>
            </w:r>
          </w:p>
        </w:tc>
        <w:tc>
          <w:tcPr>
            <w:tcW w:w="1597" w:type="dxa"/>
          </w:tcPr>
          <w:p w14:paraId="7BA6D858" w14:textId="77777777" w:rsidR="00C76637" w:rsidRDefault="00C76637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4AC6AFBD" w14:textId="77777777" w:rsidR="00C76637" w:rsidRDefault="00C76637" w:rsidP="009F19BE">
            <w:r>
              <w:rPr>
                <w:sz w:val="16"/>
                <w:szCs w:val="16"/>
              </w:rPr>
              <w:t>LTE_NR_MUSIM-Core</w:t>
            </w:r>
          </w:p>
        </w:tc>
        <w:tc>
          <w:tcPr>
            <w:tcW w:w="2323" w:type="dxa"/>
          </w:tcPr>
          <w:p w14:paraId="4350C498" w14:textId="77777777" w:rsidR="00C76637" w:rsidRDefault="00C76637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92DA62" w14:textId="77777777" w:rsidR="00C76637" w:rsidRDefault="00C76637" w:rsidP="009F19BE">
            <w:pPr>
              <w:rPr>
                <w:sz w:val="16"/>
                <w:szCs w:val="16"/>
              </w:rPr>
            </w:pPr>
          </w:p>
        </w:tc>
      </w:tr>
    </w:tbl>
    <w:p w14:paraId="5B517C1A" w14:textId="77777777" w:rsidR="006E3D30" w:rsidRDefault="006E3D30" w:rsidP="006E3D30">
      <w:pPr>
        <w:rPr>
          <w:rFonts w:eastAsiaTheme="minorEastAsia"/>
        </w:rPr>
      </w:pPr>
    </w:p>
    <w:p w14:paraId="6012E68E" w14:textId="6CF9BCB2" w:rsidR="006E3D30" w:rsidRDefault="00861AEC" w:rsidP="006E3D30">
      <w:pPr>
        <w:rPr>
          <w:rFonts w:ascii="Arial" w:eastAsiaTheme="minorEastAsia" w:hAnsi="Arial" w:cs="Arial"/>
          <w:b/>
          <w:sz w:val="24"/>
          <w:szCs w:val="24"/>
        </w:rPr>
      </w:pPr>
      <w:r w:rsidRPr="00861AEC">
        <w:rPr>
          <w:rFonts w:ascii="Arial" w:eastAsiaTheme="minorEastAsia" w:hAnsi="Arial" w:cs="Arial"/>
          <w:b/>
          <w:sz w:val="24"/>
          <w:szCs w:val="24"/>
        </w:rPr>
        <w:t>RP-253670</w:t>
      </w:r>
      <w:r w:rsidRPr="00861AEC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- Batch 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50B80" w:rsidRPr="004E535C" w14:paraId="4451B732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E513360" w14:textId="77777777" w:rsidR="00E50B80" w:rsidRPr="00BF1EB6" w:rsidRDefault="00E50B8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C2CB8C6" w14:textId="77777777" w:rsidR="00E50B80" w:rsidRPr="00BF1EB6" w:rsidRDefault="00E50B8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AB96808" w14:textId="77777777" w:rsidR="00E50B80" w:rsidRPr="00BF1EB6" w:rsidRDefault="00E50B8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5D8EE85" w14:textId="77777777" w:rsidR="00E50B80" w:rsidRPr="00BF1EB6" w:rsidRDefault="00E50B80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4E434892" w14:textId="77777777" w:rsidR="00E50B80" w:rsidRPr="00BF1EB6" w:rsidRDefault="00E50B8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643E43B" w14:textId="77777777" w:rsidR="00E50B80" w:rsidRPr="00BF1EB6" w:rsidRDefault="00E50B8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5976114" w14:textId="77777777" w:rsidR="00E50B80" w:rsidRPr="00BF1EB6" w:rsidRDefault="00E50B80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B743E91" w14:textId="77777777" w:rsidR="00E50B80" w:rsidRPr="00BF1EB6" w:rsidRDefault="00E50B8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59115B8" w14:textId="77777777" w:rsidR="00E50B80" w:rsidRPr="00BF1EB6" w:rsidRDefault="00E50B8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9FB13E6" w14:textId="77777777" w:rsidR="00E50B80" w:rsidRPr="00BF1EB6" w:rsidRDefault="00E50B8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0375983" w14:textId="77777777" w:rsidR="00E50B80" w:rsidRPr="00BF1EB6" w:rsidRDefault="00E50B8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671D333" w14:textId="77777777" w:rsidR="00E50B80" w:rsidRPr="00BF1EB6" w:rsidRDefault="00E50B8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7C038DA" w14:textId="77777777" w:rsidR="00E50B80" w:rsidRPr="00BF1EB6" w:rsidRDefault="00E50B8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50B80" w14:paraId="6BB78917" w14:textId="77777777" w:rsidTr="009F19BE">
        <w:tc>
          <w:tcPr>
            <w:tcW w:w="879" w:type="dxa"/>
          </w:tcPr>
          <w:p w14:paraId="0DEDD541" w14:textId="77777777" w:rsidR="00E50B80" w:rsidRDefault="00E50B80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81ADB27" w14:textId="77777777" w:rsidR="00E50B80" w:rsidRDefault="00E50B80" w:rsidP="009F19BE">
            <w:r>
              <w:rPr>
                <w:sz w:val="16"/>
                <w:szCs w:val="16"/>
              </w:rPr>
              <w:t>3062</w:t>
            </w:r>
          </w:p>
        </w:tc>
        <w:tc>
          <w:tcPr>
            <w:tcW w:w="517" w:type="dxa"/>
          </w:tcPr>
          <w:p w14:paraId="39565E61" w14:textId="77777777" w:rsidR="00E50B80" w:rsidRDefault="00E50B80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6F88C7" w14:textId="77777777" w:rsidR="00E50B80" w:rsidRDefault="00E50B80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EDF1674" w14:textId="77777777" w:rsidR="00E50B80" w:rsidRDefault="00E50B80" w:rsidP="009F19BE">
            <w:r>
              <w:rPr>
                <w:sz w:val="16"/>
                <w:szCs w:val="16"/>
              </w:rPr>
              <w:t>(4Rx_low_NR_band_handheld_3Tx_NR_CA_ENDC-Core) Correction CR for TS 38.101-1 general description of MSD requirements for 3Tx CA_R18</w:t>
            </w:r>
          </w:p>
        </w:tc>
        <w:tc>
          <w:tcPr>
            <w:tcW w:w="517" w:type="dxa"/>
          </w:tcPr>
          <w:p w14:paraId="7F6D4A03" w14:textId="77777777" w:rsidR="00E50B80" w:rsidRDefault="00E50B80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BD4842" w14:textId="77777777" w:rsidR="00E50B80" w:rsidRDefault="00E50B80" w:rsidP="009F19BE">
            <w:r>
              <w:rPr>
                <w:sz w:val="16"/>
                <w:szCs w:val="16"/>
              </w:rPr>
              <w:t>18.11.1</w:t>
            </w:r>
          </w:p>
        </w:tc>
        <w:tc>
          <w:tcPr>
            <w:tcW w:w="758" w:type="dxa"/>
          </w:tcPr>
          <w:p w14:paraId="5E89C67E" w14:textId="77777777" w:rsidR="00E50B80" w:rsidRDefault="00E50B80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690CAA7" w14:textId="77777777" w:rsidR="00E50B80" w:rsidRDefault="00E50B80" w:rsidP="009F19BE">
            <w:r>
              <w:rPr>
                <w:sz w:val="16"/>
                <w:szCs w:val="16"/>
              </w:rPr>
              <w:t>R4-2520363</w:t>
            </w:r>
          </w:p>
        </w:tc>
        <w:tc>
          <w:tcPr>
            <w:tcW w:w="1597" w:type="dxa"/>
          </w:tcPr>
          <w:p w14:paraId="5BBB64AC" w14:textId="77777777" w:rsidR="00E50B80" w:rsidRDefault="00E50B80" w:rsidP="009F19BE">
            <w:r>
              <w:rPr>
                <w:sz w:val="16"/>
                <w:szCs w:val="16"/>
              </w:rPr>
              <w:t>Samsung, ZTE, OPPO</w:t>
            </w:r>
          </w:p>
        </w:tc>
        <w:tc>
          <w:tcPr>
            <w:tcW w:w="1122" w:type="dxa"/>
          </w:tcPr>
          <w:p w14:paraId="3F120BED" w14:textId="77777777" w:rsidR="00E50B80" w:rsidRDefault="00E50B80" w:rsidP="009F19BE">
            <w:r>
              <w:rPr>
                <w:sz w:val="16"/>
                <w:szCs w:val="16"/>
              </w:rPr>
              <w:t>4Rx_low_NR_band_handheld_3Tx_NR_CA_ENDC-Core</w:t>
            </w:r>
          </w:p>
        </w:tc>
        <w:tc>
          <w:tcPr>
            <w:tcW w:w="2323" w:type="dxa"/>
          </w:tcPr>
          <w:p w14:paraId="32605D16" w14:textId="77777777" w:rsidR="00E50B80" w:rsidRDefault="00E50B80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DFF49A" w14:textId="77777777" w:rsidR="00E50B80" w:rsidRDefault="00E50B80" w:rsidP="009F19BE">
            <w:pPr>
              <w:rPr>
                <w:sz w:val="16"/>
                <w:szCs w:val="16"/>
              </w:rPr>
            </w:pPr>
          </w:p>
        </w:tc>
      </w:tr>
      <w:tr w:rsidR="00E50B80" w14:paraId="11208241" w14:textId="77777777" w:rsidTr="009F19BE">
        <w:tc>
          <w:tcPr>
            <w:tcW w:w="879" w:type="dxa"/>
          </w:tcPr>
          <w:p w14:paraId="7B132CB1" w14:textId="77777777" w:rsidR="00E50B80" w:rsidRDefault="00E50B80" w:rsidP="009F19BE">
            <w:r>
              <w:rPr>
                <w:sz w:val="16"/>
                <w:szCs w:val="16"/>
              </w:rPr>
              <w:lastRenderedPageBreak/>
              <w:t>38.101-4</w:t>
            </w:r>
          </w:p>
        </w:tc>
        <w:tc>
          <w:tcPr>
            <w:tcW w:w="637" w:type="dxa"/>
          </w:tcPr>
          <w:p w14:paraId="29A66D86" w14:textId="77777777" w:rsidR="00E50B80" w:rsidRDefault="00E50B80" w:rsidP="009F19BE">
            <w:r>
              <w:rPr>
                <w:sz w:val="16"/>
                <w:szCs w:val="16"/>
              </w:rPr>
              <w:t>0836</w:t>
            </w:r>
          </w:p>
        </w:tc>
        <w:tc>
          <w:tcPr>
            <w:tcW w:w="517" w:type="dxa"/>
          </w:tcPr>
          <w:p w14:paraId="70C484D2" w14:textId="77777777" w:rsidR="00E50B80" w:rsidRDefault="00E50B80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E284FA5" w14:textId="77777777" w:rsidR="00E50B80" w:rsidRDefault="00E50B80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844163" w14:textId="77777777" w:rsidR="00E50B80" w:rsidRDefault="00E50B80" w:rsidP="009F19BE">
            <w:r>
              <w:rPr>
                <w:sz w:val="16"/>
                <w:szCs w:val="16"/>
              </w:rPr>
              <w:t>CR to TS 38.101-4 Correction on FRC for Rel-18 ATG</w:t>
            </w:r>
          </w:p>
        </w:tc>
        <w:tc>
          <w:tcPr>
            <w:tcW w:w="517" w:type="dxa"/>
          </w:tcPr>
          <w:p w14:paraId="0BCD41A5" w14:textId="77777777" w:rsidR="00E50B80" w:rsidRDefault="00E50B80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5BFFC7" w14:textId="77777777" w:rsidR="00E50B80" w:rsidRDefault="00E50B80" w:rsidP="009F19BE"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 w14:paraId="50704EE8" w14:textId="77777777" w:rsidR="00E50B80" w:rsidRDefault="00E50B80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F8FFD68" w14:textId="77777777" w:rsidR="00E50B80" w:rsidRDefault="00E50B80" w:rsidP="009F19BE">
            <w:r>
              <w:rPr>
                <w:sz w:val="16"/>
                <w:szCs w:val="16"/>
              </w:rPr>
              <w:t>R4-2522679</w:t>
            </w:r>
          </w:p>
        </w:tc>
        <w:tc>
          <w:tcPr>
            <w:tcW w:w="1597" w:type="dxa"/>
          </w:tcPr>
          <w:p w14:paraId="51F98AE5" w14:textId="77777777" w:rsidR="00E50B80" w:rsidRDefault="00E50B80" w:rsidP="009F19BE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6D5266CE" w14:textId="77777777" w:rsidR="00E50B80" w:rsidRDefault="00E50B80" w:rsidP="009F19BE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0D3ED118" w14:textId="77777777" w:rsidR="00E50B80" w:rsidRDefault="00E50B80" w:rsidP="009F19BE">
            <w:r>
              <w:rPr>
                <w:sz w:val="16"/>
                <w:szCs w:val="16"/>
              </w:rPr>
              <w:t>A.3.2.2.2</w:t>
            </w:r>
          </w:p>
        </w:tc>
        <w:tc>
          <w:tcPr>
            <w:tcW w:w="998" w:type="dxa"/>
          </w:tcPr>
          <w:p w14:paraId="3DE83AB2" w14:textId="77777777" w:rsidR="00E50B80" w:rsidRDefault="00E50B80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38.521-4 ; TS/TR ... CR ... </w:t>
            </w:r>
          </w:p>
        </w:tc>
      </w:tr>
      <w:tr w:rsidR="00E50B80" w14:paraId="2EF207FC" w14:textId="77777777" w:rsidTr="009F19BE">
        <w:tc>
          <w:tcPr>
            <w:tcW w:w="879" w:type="dxa"/>
          </w:tcPr>
          <w:p w14:paraId="2731A4F2" w14:textId="77777777" w:rsidR="00E50B80" w:rsidRDefault="00E50B80" w:rsidP="009F19B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3691ADA2" w14:textId="77777777" w:rsidR="00E50B80" w:rsidRDefault="00E50B80" w:rsidP="009F19BE">
            <w:r>
              <w:rPr>
                <w:sz w:val="16"/>
                <w:szCs w:val="16"/>
              </w:rPr>
              <w:t>0837</w:t>
            </w:r>
          </w:p>
        </w:tc>
        <w:tc>
          <w:tcPr>
            <w:tcW w:w="517" w:type="dxa"/>
          </w:tcPr>
          <w:p w14:paraId="0DBEF1E7" w14:textId="77777777" w:rsidR="00E50B80" w:rsidRDefault="00E50B80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52DA6B" w14:textId="77777777" w:rsidR="00E50B80" w:rsidRDefault="00E50B80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2924138" w14:textId="77777777" w:rsidR="00E50B80" w:rsidRDefault="00E50B80" w:rsidP="009F19BE">
            <w:r>
              <w:rPr>
                <w:sz w:val="16"/>
                <w:szCs w:val="16"/>
              </w:rPr>
              <w:t>CR to TS 38.101-4 Correction on FRC for Rel-18 ATG</w:t>
            </w:r>
          </w:p>
        </w:tc>
        <w:tc>
          <w:tcPr>
            <w:tcW w:w="517" w:type="dxa"/>
          </w:tcPr>
          <w:p w14:paraId="0FDCCF0C" w14:textId="77777777" w:rsidR="00E50B80" w:rsidRDefault="00E50B80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4FFC0B3" w14:textId="77777777" w:rsidR="00E50B80" w:rsidRDefault="00E50B80" w:rsidP="009F19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0290557E" w14:textId="77777777" w:rsidR="00E50B80" w:rsidRDefault="00E50B80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62C7AAB" w14:textId="77777777" w:rsidR="00E50B80" w:rsidRDefault="00E50B80" w:rsidP="009F19BE">
            <w:r>
              <w:rPr>
                <w:sz w:val="16"/>
                <w:szCs w:val="16"/>
              </w:rPr>
              <w:t>R4-2521307</w:t>
            </w:r>
          </w:p>
        </w:tc>
        <w:tc>
          <w:tcPr>
            <w:tcW w:w="1597" w:type="dxa"/>
          </w:tcPr>
          <w:p w14:paraId="236ADF4C" w14:textId="77777777" w:rsidR="00E50B80" w:rsidRDefault="00E50B80" w:rsidP="009F19BE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560523AD" w14:textId="77777777" w:rsidR="00E50B80" w:rsidRDefault="00E50B80" w:rsidP="009F19BE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1E367F1D" w14:textId="77777777" w:rsidR="00E50B80" w:rsidRDefault="00E50B80" w:rsidP="009F19BE">
            <w:r>
              <w:rPr>
                <w:sz w:val="16"/>
                <w:szCs w:val="16"/>
              </w:rPr>
              <w:t>A.3.2.2.2</w:t>
            </w:r>
          </w:p>
        </w:tc>
        <w:tc>
          <w:tcPr>
            <w:tcW w:w="998" w:type="dxa"/>
          </w:tcPr>
          <w:p w14:paraId="2BB73827" w14:textId="77777777" w:rsidR="00E50B80" w:rsidRDefault="00E50B80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38.521-4 ; TS/TR ... CR ... </w:t>
            </w:r>
          </w:p>
        </w:tc>
      </w:tr>
      <w:tr w:rsidR="00E50B80" w14:paraId="6A80B683" w14:textId="77777777" w:rsidTr="009F19BE">
        <w:tc>
          <w:tcPr>
            <w:tcW w:w="879" w:type="dxa"/>
          </w:tcPr>
          <w:p w14:paraId="162923E5" w14:textId="77777777" w:rsidR="00E50B80" w:rsidRDefault="00E50B80" w:rsidP="009F19B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4352B765" w14:textId="77777777" w:rsidR="00E50B80" w:rsidRDefault="00E50B80" w:rsidP="009F19BE">
            <w:r>
              <w:rPr>
                <w:sz w:val="16"/>
                <w:szCs w:val="16"/>
              </w:rPr>
              <w:t>0840</w:t>
            </w:r>
          </w:p>
        </w:tc>
        <w:tc>
          <w:tcPr>
            <w:tcW w:w="517" w:type="dxa"/>
          </w:tcPr>
          <w:p w14:paraId="5752882A" w14:textId="77777777" w:rsidR="00E50B80" w:rsidRDefault="00E50B80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3E915F" w14:textId="77777777" w:rsidR="00E50B80" w:rsidRDefault="00E50B80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F5BA262" w14:textId="77777777" w:rsidR="00E50B80" w:rsidRDefault="00E50B80" w:rsidP="009F19BE">
            <w:r>
              <w:rPr>
                <w:sz w:val="16"/>
                <w:szCs w:val="16"/>
              </w:rPr>
              <w:t>Draft CR on 38.101-4 Adding antenna connection rules for type 2 UE non collocated intra band CA requirements</w:t>
            </w:r>
          </w:p>
        </w:tc>
        <w:tc>
          <w:tcPr>
            <w:tcW w:w="517" w:type="dxa"/>
          </w:tcPr>
          <w:p w14:paraId="39715E45" w14:textId="77777777" w:rsidR="00E50B80" w:rsidRDefault="00E50B80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3A60A5" w14:textId="77777777" w:rsidR="00E50B80" w:rsidRDefault="00E50B80" w:rsidP="009F19BE"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 w14:paraId="539A8324" w14:textId="77777777" w:rsidR="00E50B80" w:rsidRDefault="00E50B80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9A5D6D0" w14:textId="77777777" w:rsidR="00E50B80" w:rsidRDefault="00E50B80" w:rsidP="009F19BE">
            <w:r>
              <w:rPr>
                <w:sz w:val="16"/>
                <w:szCs w:val="16"/>
              </w:rPr>
              <w:t>R4-2521362</w:t>
            </w:r>
          </w:p>
        </w:tc>
        <w:tc>
          <w:tcPr>
            <w:tcW w:w="1597" w:type="dxa"/>
          </w:tcPr>
          <w:p w14:paraId="1A2EE87E" w14:textId="77777777" w:rsidR="00E50B80" w:rsidRDefault="00E50B80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1499F814" w14:textId="77777777" w:rsidR="00E50B80" w:rsidRDefault="00E50B80" w:rsidP="009F19BE">
            <w:proofErr w:type="spellStart"/>
            <w:r>
              <w:rPr>
                <w:sz w:val="16"/>
                <w:szCs w:val="16"/>
              </w:rPr>
              <w:t>NonCol_intraB_ENDC_NR_CA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71CEC39F" w14:textId="77777777" w:rsidR="00E50B80" w:rsidRDefault="00E50B80" w:rsidP="009F19BE">
            <w:r>
              <w:rPr>
                <w:sz w:val="16"/>
                <w:szCs w:val="16"/>
              </w:rPr>
              <w:t>5.1.1.7.3</w:t>
            </w:r>
          </w:p>
        </w:tc>
        <w:tc>
          <w:tcPr>
            <w:tcW w:w="998" w:type="dxa"/>
          </w:tcPr>
          <w:p w14:paraId="243398FC" w14:textId="77777777" w:rsidR="00E50B80" w:rsidRDefault="00E50B80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38.521-4; TS/TR ... CR ... </w:t>
            </w:r>
          </w:p>
        </w:tc>
      </w:tr>
      <w:tr w:rsidR="00E50B80" w14:paraId="253C1328" w14:textId="77777777" w:rsidTr="009F19BE">
        <w:tc>
          <w:tcPr>
            <w:tcW w:w="879" w:type="dxa"/>
          </w:tcPr>
          <w:p w14:paraId="66E6BDEB" w14:textId="77777777" w:rsidR="00E50B80" w:rsidRDefault="00E50B80" w:rsidP="009F19B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3D10C3A7" w14:textId="77777777" w:rsidR="00E50B80" w:rsidRDefault="00E50B80" w:rsidP="009F19BE">
            <w:r>
              <w:rPr>
                <w:sz w:val="16"/>
                <w:szCs w:val="16"/>
              </w:rPr>
              <w:t>0841</w:t>
            </w:r>
          </w:p>
        </w:tc>
        <w:tc>
          <w:tcPr>
            <w:tcW w:w="517" w:type="dxa"/>
          </w:tcPr>
          <w:p w14:paraId="472EAAFE" w14:textId="77777777" w:rsidR="00E50B80" w:rsidRDefault="00E50B80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62BD7E" w14:textId="77777777" w:rsidR="00E50B80" w:rsidRDefault="00E50B80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B0C8834" w14:textId="77777777" w:rsidR="00E50B80" w:rsidRDefault="00E50B80" w:rsidP="009F19BE">
            <w:r>
              <w:rPr>
                <w:sz w:val="16"/>
                <w:szCs w:val="16"/>
              </w:rPr>
              <w:t>CR on 38.101-4 Adding antenna connection rules for type 2 UE non collocated intra band CA requirements</w:t>
            </w:r>
          </w:p>
        </w:tc>
        <w:tc>
          <w:tcPr>
            <w:tcW w:w="517" w:type="dxa"/>
          </w:tcPr>
          <w:p w14:paraId="6AD20F46" w14:textId="77777777" w:rsidR="00E50B80" w:rsidRDefault="00E50B80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7A0EF36" w14:textId="77777777" w:rsidR="00E50B80" w:rsidRDefault="00E50B80" w:rsidP="009F19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405AAFC" w14:textId="77777777" w:rsidR="00E50B80" w:rsidRDefault="00E50B80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87D3A26" w14:textId="77777777" w:rsidR="00E50B80" w:rsidRDefault="00E50B80" w:rsidP="009F19BE">
            <w:r>
              <w:rPr>
                <w:sz w:val="16"/>
                <w:szCs w:val="16"/>
              </w:rPr>
              <w:t>R4-2523203</w:t>
            </w:r>
          </w:p>
        </w:tc>
        <w:tc>
          <w:tcPr>
            <w:tcW w:w="1597" w:type="dxa"/>
          </w:tcPr>
          <w:p w14:paraId="372C8AEA" w14:textId="77777777" w:rsidR="00E50B80" w:rsidRDefault="00E50B80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42D9F4F2" w14:textId="77777777" w:rsidR="00E50B80" w:rsidRDefault="00E50B80" w:rsidP="009F19BE">
            <w:proofErr w:type="spellStart"/>
            <w:r>
              <w:rPr>
                <w:sz w:val="16"/>
                <w:szCs w:val="16"/>
              </w:rPr>
              <w:t>NonCol_intraB_ENDC_NR_CA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3E96BBC2" w14:textId="77777777" w:rsidR="00E50B80" w:rsidRDefault="00E50B80" w:rsidP="009F19BE">
            <w:r>
              <w:rPr>
                <w:sz w:val="16"/>
                <w:szCs w:val="16"/>
              </w:rPr>
              <w:t>5.1.1.7.3</w:t>
            </w:r>
          </w:p>
        </w:tc>
        <w:tc>
          <w:tcPr>
            <w:tcW w:w="998" w:type="dxa"/>
          </w:tcPr>
          <w:p w14:paraId="37ADE522" w14:textId="77777777" w:rsidR="00E50B80" w:rsidRDefault="00E50B80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38.521-4; TS/TR ... CR ... </w:t>
            </w:r>
          </w:p>
        </w:tc>
      </w:tr>
      <w:tr w:rsidR="00E50B80" w14:paraId="2AAA14EB" w14:textId="77777777" w:rsidTr="009F19BE">
        <w:tc>
          <w:tcPr>
            <w:tcW w:w="879" w:type="dxa"/>
          </w:tcPr>
          <w:p w14:paraId="0CB7BC27" w14:textId="77777777" w:rsidR="00E50B80" w:rsidRDefault="00E50B80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FB9D6BE" w14:textId="77777777" w:rsidR="00E50B80" w:rsidRDefault="00E50B80" w:rsidP="009F19BE">
            <w:r>
              <w:rPr>
                <w:sz w:val="16"/>
                <w:szCs w:val="16"/>
              </w:rPr>
              <w:t>6110</w:t>
            </w:r>
          </w:p>
        </w:tc>
        <w:tc>
          <w:tcPr>
            <w:tcW w:w="517" w:type="dxa"/>
          </w:tcPr>
          <w:p w14:paraId="1770282B" w14:textId="77777777" w:rsidR="00E50B80" w:rsidRDefault="00E50B80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C1B7E3" w14:textId="77777777" w:rsidR="00E50B80" w:rsidRDefault="00E50B80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6B85721" w14:textId="77777777" w:rsidR="00E50B80" w:rsidRDefault="00E50B80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NonCol_intraB_ENDC_NR_CA</w:t>
            </w:r>
            <w:proofErr w:type="spellEnd"/>
            <w:r>
              <w:rPr>
                <w:sz w:val="16"/>
                <w:szCs w:val="16"/>
              </w:rPr>
              <w:t>-Core) Correction CR on interruptions – R18</w:t>
            </w:r>
          </w:p>
        </w:tc>
        <w:tc>
          <w:tcPr>
            <w:tcW w:w="517" w:type="dxa"/>
          </w:tcPr>
          <w:p w14:paraId="78F37AC1" w14:textId="77777777" w:rsidR="00E50B80" w:rsidRDefault="00E50B80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B9424A" w14:textId="77777777" w:rsidR="00E50B80" w:rsidRDefault="00E50B80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7130D43E" w14:textId="77777777" w:rsidR="00E50B80" w:rsidRDefault="00E50B80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94B33AC" w14:textId="77777777" w:rsidR="00E50B80" w:rsidRDefault="00E50B80" w:rsidP="009F19BE">
            <w:r>
              <w:rPr>
                <w:sz w:val="16"/>
                <w:szCs w:val="16"/>
              </w:rPr>
              <w:t>R4-2521079</w:t>
            </w:r>
          </w:p>
        </w:tc>
        <w:tc>
          <w:tcPr>
            <w:tcW w:w="1597" w:type="dxa"/>
          </w:tcPr>
          <w:p w14:paraId="550A5614" w14:textId="77777777" w:rsidR="00E50B80" w:rsidRDefault="00E50B80" w:rsidP="009F19B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8951C34" w14:textId="77777777" w:rsidR="00E50B80" w:rsidRDefault="00E50B80" w:rsidP="009F19BE">
            <w:proofErr w:type="spellStart"/>
            <w:r>
              <w:rPr>
                <w:sz w:val="16"/>
                <w:szCs w:val="16"/>
              </w:rPr>
              <w:t>NonCol_intraB_ENDC_NR_CA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5B67AFAF" w14:textId="77777777" w:rsidR="00E50B80" w:rsidRDefault="00E50B80" w:rsidP="009F19BE">
            <w:r>
              <w:rPr>
                <w:sz w:val="16"/>
                <w:szCs w:val="16"/>
              </w:rPr>
              <w:t>8.2.1.2.4, 8.2.2.2.2</w:t>
            </w:r>
          </w:p>
        </w:tc>
        <w:tc>
          <w:tcPr>
            <w:tcW w:w="998" w:type="dxa"/>
          </w:tcPr>
          <w:p w14:paraId="33CBC0A4" w14:textId="77777777" w:rsidR="00E50B80" w:rsidRDefault="00E50B80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E50B80" w14:paraId="24785F9A" w14:textId="77777777" w:rsidTr="009F19BE">
        <w:tc>
          <w:tcPr>
            <w:tcW w:w="879" w:type="dxa"/>
          </w:tcPr>
          <w:p w14:paraId="59F13DD5" w14:textId="77777777" w:rsidR="00E50B80" w:rsidRDefault="00E50B80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6DDF2A4" w14:textId="77777777" w:rsidR="00E50B80" w:rsidRDefault="00E50B80" w:rsidP="009F19BE">
            <w:r>
              <w:rPr>
                <w:sz w:val="16"/>
                <w:szCs w:val="16"/>
              </w:rPr>
              <w:t>6111</w:t>
            </w:r>
          </w:p>
        </w:tc>
        <w:tc>
          <w:tcPr>
            <w:tcW w:w="517" w:type="dxa"/>
          </w:tcPr>
          <w:p w14:paraId="5BB24462" w14:textId="77777777" w:rsidR="00E50B80" w:rsidRDefault="00E50B80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F65664" w14:textId="77777777" w:rsidR="00E50B80" w:rsidRDefault="00E50B80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55D1EA8" w14:textId="77777777" w:rsidR="00E50B80" w:rsidRDefault="00E50B80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NonCol_intraB_ENDC_NR_CA</w:t>
            </w:r>
            <w:proofErr w:type="spellEnd"/>
            <w:r>
              <w:rPr>
                <w:sz w:val="16"/>
                <w:szCs w:val="16"/>
              </w:rPr>
              <w:t xml:space="preserve">-Core) Correction CR on interruptions – R19 </w:t>
            </w:r>
            <w:proofErr w:type="spellStart"/>
            <w:r>
              <w:rPr>
                <w:sz w:val="16"/>
                <w:szCs w:val="16"/>
              </w:rPr>
              <w:t>Cat.A</w:t>
            </w:r>
            <w:proofErr w:type="spellEnd"/>
          </w:p>
        </w:tc>
        <w:tc>
          <w:tcPr>
            <w:tcW w:w="517" w:type="dxa"/>
          </w:tcPr>
          <w:p w14:paraId="406DF530" w14:textId="77777777" w:rsidR="00E50B80" w:rsidRDefault="00E50B80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5640A54" w14:textId="77777777" w:rsidR="00E50B80" w:rsidRDefault="00E50B80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79ED14D3" w14:textId="77777777" w:rsidR="00E50B80" w:rsidRDefault="00E50B80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744DA77" w14:textId="77777777" w:rsidR="00E50B80" w:rsidRDefault="00E50B80" w:rsidP="009F19BE">
            <w:r>
              <w:rPr>
                <w:sz w:val="16"/>
                <w:szCs w:val="16"/>
              </w:rPr>
              <w:t>R4-2521080</w:t>
            </w:r>
          </w:p>
        </w:tc>
        <w:tc>
          <w:tcPr>
            <w:tcW w:w="1597" w:type="dxa"/>
          </w:tcPr>
          <w:p w14:paraId="477DCBCA" w14:textId="77777777" w:rsidR="00E50B80" w:rsidRDefault="00E50B80" w:rsidP="009F19B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FFFE5F1" w14:textId="77777777" w:rsidR="00E50B80" w:rsidRDefault="00E50B80" w:rsidP="009F19BE">
            <w:proofErr w:type="spellStart"/>
            <w:r>
              <w:rPr>
                <w:sz w:val="16"/>
                <w:szCs w:val="16"/>
              </w:rPr>
              <w:t>NonCol_intraB_ENDC_NR_CA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5725150F" w14:textId="77777777" w:rsidR="00E50B80" w:rsidRDefault="00E50B80" w:rsidP="009F19BE">
            <w:r>
              <w:rPr>
                <w:sz w:val="16"/>
                <w:szCs w:val="16"/>
              </w:rPr>
              <w:t>8.2.1.2.4, 8.2.2.2.2</w:t>
            </w:r>
          </w:p>
        </w:tc>
        <w:tc>
          <w:tcPr>
            <w:tcW w:w="998" w:type="dxa"/>
          </w:tcPr>
          <w:p w14:paraId="44A5B75E" w14:textId="77777777" w:rsidR="00E50B80" w:rsidRDefault="00E50B80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E50B80" w14:paraId="1CF44F71" w14:textId="77777777" w:rsidTr="009F19BE">
        <w:tc>
          <w:tcPr>
            <w:tcW w:w="879" w:type="dxa"/>
          </w:tcPr>
          <w:p w14:paraId="38F8513E" w14:textId="77777777" w:rsidR="00E50B80" w:rsidRDefault="00E50B80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9517724" w14:textId="77777777" w:rsidR="00E50B80" w:rsidRDefault="00E50B80" w:rsidP="009F19BE">
            <w:r>
              <w:rPr>
                <w:sz w:val="16"/>
                <w:szCs w:val="16"/>
              </w:rPr>
              <w:t>6123</w:t>
            </w:r>
          </w:p>
        </w:tc>
        <w:tc>
          <w:tcPr>
            <w:tcW w:w="517" w:type="dxa"/>
          </w:tcPr>
          <w:p w14:paraId="35545BB9" w14:textId="77777777" w:rsidR="00E50B80" w:rsidRDefault="00E50B80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4F922A" w14:textId="77777777" w:rsidR="00E50B80" w:rsidRDefault="00E50B80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7A71374" w14:textId="77777777" w:rsidR="00E50B80" w:rsidRDefault="00E50B80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Netw_Energy_NR</w:t>
            </w:r>
            <w:proofErr w:type="spellEnd"/>
            <w:r>
              <w:rPr>
                <w:sz w:val="16"/>
                <w:szCs w:val="16"/>
              </w:rPr>
              <w:t>-Perf) Correction on the test case for NES triggering intra-frequency target CHO delay</w:t>
            </w:r>
          </w:p>
        </w:tc>
        <w:tc>
          <w:tcPr>
            <w:tcW w:w="517" w:type="dxa"/>
          </w:tcPr>
          <w:p w14:paraId="2FA1F37A" w14:textId="77777777" w:rsidR="00E50B80" w:rsidRDefault="00E50B80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066939" w14:textId="77777777" w:rsidR="00E50B80" w:rsidRDefault="00E50B80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57FF9F76" w14:textId="77777777" w:rsidR="00E50B80" w:rsidRDefault="00E50B80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4955BBF" w14:textId="77777777" w:rsidR="00E50B80" w:rsidRDefault="00E50B80" w:rsidP="009F19BE">
            <w:r>
              <w:rPr>
                <w:sz w:val="16"/>
                <w:szCs w:val="16"/>
              </w:rPr>
              <w:t>R4-2521152</w:t>
            </w:r>
          </w:p>
        </w:tc>
        <w:tc>
          <w:tcPr>
            <w:tcW w:w="1597" w:type="dxa"/>
          </w:tcPr>
          <w:p w14:paraId="70ED54BF" w14:textId="77777777" w:rsidR="00E50B80" w:rsidRDefault="00E50B80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5BD92396" w14:textId="77777777" w:rsidR="00E50B80" w:rsidRDefault="00E50B80" w:rsidP="009F19BE">
            <w:proofErr w:type="spellStart"/>
            <w:r>
              <w:rPr>
                <w:sz w:val="16"/>
                <w:szCs w:val="16"/>
              </w:rPr>
              <w:t>Netw_Energy_NR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3437299A" w14:textId="77777777" w:rsidR="00E50B80" w:rsidRDefault="00E50B80" w:rsidP="009F19BE">
            <w:r>
              <w:rPr>
                <w:sz w:val="16"/>
                <w:szCs w:val="16"/>
              </w:rPr>
              <w:t>A.7.3.3.3.2.3</w:t>
            </w:r>
          </w:p>
        </w:tc>
        <w:tc>
          <w:tcPr>
            <w:tcW w:w="998" w:type="dxa"/>
          </w:tcPr>
          <w:p w14:paraId="4343D94E" w14:textId="77777777" w:rsidR="00E50B80" w:rsidRDefault="00E50B80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E50B80" w14:paraId="262261ED" w14:textId="77777777" w:rsidTr="009F19BE">
        <w:tc>
          <w:tcPr>
            <w:tcW w:w="879" w:type="dxa"/>
          </w:tcPr>
          <w:p w14:paraId="63986E2D" w14:textId="77777777" w:rsidR="00E50B80" w:rsidRDefault="00E50B80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9C7A32A" w14:textId="77777777" w:rsidR="00E50B80" w:rsidRDefault="00E50B80" w:rsidP="009F19BE">
            <w:r>
              <w:rPr>
                <w:sz w:val="16"/>
                <w:szCs w:val="16"/>
              </w:rPr>
              <w:t>6124</w:t>
            </w:r>
          </w:p>
        </w:tc>
        <w:tc>
          <w:tcPr>
            <w:tcW w:w="517" w:type="dxa"/>
          </w:tcPr>
          <w:p w14:paraId="2ACB74E6" w14:textId="77777777" w:rsidR="00E50B80" w:rsidRDefault="00E50B80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5071F2" w14:textId="77777777" w:rsidR="00E50B80" w:rsidRDefault="00E50B80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B303B50" w14:textId="77777777" w:rsidR="00E50B80" w:rsidRDefault="00E50B80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Netw_Energy_NR</w:t>
            </w:r>
            <w:proofErr w:type="spellEnd"/>
            <w:r>
              <w:rPr>
                <w:sz w:val="16"/>
                <w:szCs w:val="16"/>
              </w:rPr>
              <w:t>-Perf) Correction on the test case for NES triggering intra-frequency target CHO delay</w:t>
            </w:r>
          </w:p>
        </w:tc>
        <w:tc>
          <w:tcPr>
            <w:tcW w:w="517" w:type="dxa"/>
          </w:tcPr>
          <w:p w14:paraId="64604334" w14:textId="77777777" w:rsidR="00E50B80" w:rsidRDefault="00E50B80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BFF053F" w14:textId="77777777" w:rsidR="00E50B80" w:rsidRDefault="00E50B80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6179162E" w14:textId="77777777" w:rsidR="00E50B80" w:rsidRDefault="00E50B80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D54C9CF" w14:textId="77777777" w:rsidR="00E50B80" w:rsidRDefault="00E50B80" w:rsidP="009F19BE">
            <w:r>
              <w:rPr>
                <w:sz w:val="16"/>
                <w:szCs w:val="16"/>
              </w:rPr>
              <w:t>R4-2521153</w:t>
            </w:r>
          </w:p>
        </w:tc>
        <w:tc>
          <w:tcPr>
            <w:tcW w:w="1597" w:type="dxa"/>
          </w:tcPr>
          <w:p w14:paraId="38CF0801" w14:textId="77777777" w:rsidR="00E50B80" w:rsidRDefault="00E50B80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7972E74D" w14:textId="77777777" w:rsidR="00E50B80" w:rsidRDefault="00E50B80" w:rsidP="009F19BE">
            <w:proofErr w:type="spellStart"/>
            <w:r>
              <w:rPr>
                <w:sz w:val="16"/>
                <w:szCs w:val="16"/>
              </w:rPr>
              <w:t>Netw_Energy_NR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4820661D" w14:textId="77777777" w:rsidR="00E50B80" w:rsidRDefault="00E50B80" w:rsidP="009F19BE">
            <w:r>
              <w:rPr>
                <w:sz w:val="16"/>
                <w:szCs w:val="16"/>
              </w:rPr>
              <w:t>A.7.3.3.3.2.3</w:t>
            </w:r>
          </w:p>
        </w:tc>
        <w:tc>
          <w:tcPr>
            <w:tcW w:w="998" w:type="dxa"/>
          </w:tcPr>
          <w:p w14:paraId="1DFA4B2B" w14:textId="77777777" w:rsidR="00E50B80" w:rsidRDefault="00E50B80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E50B80" w14:paraId="08D69947" w14:textId="77777777" w:rsidTr="009F19BE">
        <w:tc>
          <w:tcPr>
            <w:tcW w:w="879" w:type="dxa"/>
          </w:tcPr>
          <w:p w14:paraId="10138882" w14:textId="77777777" w:rsidR="00E50B80" w:rsidRDefault="00E50B80" w:rsidP="009F19B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58689AAC" w14:textId="77777777" w:rsidR="00E50B80" w:rsidRDefault="00E50B80" w:rsidP="009F19BE">
            <w:r>
              <w:rPr>
                <w:sz w:val="16"/>
                <w:szCs w:val="16"/>
              </w:rPr>
              <w:t>6211</w:t>
            </w:r>
          </w:p>
        </w:tc>
        <w:tc>
          <w:tcPr>
            <w:tcW w:w="517" w:type="dxa"/>
          </w:tcPr>
          <w:p w14:paraId="4002A235" w14:textId="77777777" w:rsidR="00E50B80" w:rsidRDefault="00E50B80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15B068" w14:textId="77777777" w:rsidR="00E50B80" w:rsidRDefault="00E50B80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B1D67DD" w14:textId="77777777" w:rsidR="00E50B80" w:rsidRDefault="00E50B80" w:rsidP="009F19BE">
            <w:r>
              <w:rPr>
                <w:sz w:val="16"/>
                <w:szCs w:val="16"/>
              </w:rPr>
              <w:t>CR to 38.133 on Rel-18 NR ATG Performance Corrections</w:t>
            </w:r>
          </w:p>
        </w:tc>
        <w:tc>
          <w:tcPr>
            <w:tcW w:w="517" w:type="dxa"/>
          </w:tcPr>
          <w:p w14:paraId="52265A35" w14:textId="77777777" w:rsidR="00E50B80" w:rsidRDefault="00E50B80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5F83B0" w14:textId="77777777" w:rsidR="00E50B80" w:rsidRDefault="00E50B80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7F4BC802" w14:textId="77777777" w:rsidR="00E50B80" w:rsidRDefault="00E50B80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944E319" w14:textId="77777777" w:rsidR="00E50B80" w:rsidRDefault="00E50B80" w:rsidP="009F19BE">
            <w:r>
              <w:rPr>
                <w:sz w:val="16"/>
                <w:szCs w:val="16"/>
              </w:rPr>
              <w:t>R4-2521825</w:t>
            </w:r>
          </w:p>
        </w:tc>
        <w:tc>
          <w:tcPr>
            <w:tcW w:w="1597" w:type="dxa"/>
          </w:tcPr>
          <w:p w14:paraId="02C8FEFE" w14:textId="77777777" w:rsidR="00E50B80" w:rsidRDefault="00E50B80" w:rsidP="009F1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3EAFFA2" w14:textId="77777777" w:rsidR="00E50B80" w:rsidRDefault="00E50B80" w:rsidP="009F19BE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195DCDE3" w14:textId="77777777" w:rsidR="00E50B80" w:rsidRDefault="00E50B80" w:rsidP="009F19BE">
            <w:r>
              <w:rPr>
                <w:sz w:val="16"/>
                <w:szCs w:val="16"/>
              </w:rPr>
              <w:t>Table A.19.3.3.1.2-1, A.19.4.1.3.1-3, A.19.5.1.1.2-2, A.19.5.1.2.2-</w:t>
            </w:r>
            <w:proofErr w:type="gramStart"/>
            <w:r>
              <w:rPr>
                <w:sz w:val="16"/>
                <w:szCs w:val="16"/>
              </w:rPr>
              <w:t>1,A.</w:t>
            </w:r>
            <w:proofErr w:type="gramEnd"/>
            <w:r>
              <w:rPr>
                <w:sz w:val="16"/>
                <w:szCs w:val="16"/>
              </w:rPr>
              <w:t>19.5.1.3.2-1, A.19.5.1.4.2-1,A.19.5.2.1.2-2,A.19.5.2.2.2-1, A.19.5.2.3.2-1</w:t>
            </w:r>
          </w:p>
        </w:tc>
        <w:tc>
          <w:tcPr>
            <w:tcW w:w="998" w:type="dxa"/>
          </w:tcPr>
          <w:p w14:paraId="3EB03463" w14:textId="77777777" w:rsidR="00E50B80" w:rsidRDefault="00E50B80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38.533; TS/TR ... CR ... </w:t>
            </w:r>
          </w:p>
        </w:tc>
      </w:tr>
      <w:tr w:rsidR="00E50B80" w14:paraId="31D5CEC5" w14:textId="77777777" w:rsidTr="009F19BE">
        <w:tc>
          <w:tcPr>
            <w:tcW w:w="879" w:type="dxa"/>
          </w:tcPr>
          <w:p w14:paraId="2BC2EE12" w14:textId="77777777" w:rsidR="00E50B80" w:rsidRDefault="00E50B80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033E1A2" w14:textId="77777777" w:rsidR="00E50B80" w:rsidRDefault="00E50B80" w:rsidP="009F19BE">
            <w:r>
              <w:rPr>
                <w:sz w:val="16"/>
                <w:szCs w:val="16"/>
              </w:rPr>
              <w:t>6212</w:t>
            </w:r>
          </w:p>
        </w:tc>
        <w:tc>
          <w:tcPr>
            <w:tcW w:w="517" w:type="dxa"/>
          </w:tcPr>
          <w:p w14:paraId="1163ED6E" w14:textId="77777777" w:rsidR="00E50B80" w:rsidRDefault="00E50B80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9845E4" w14:textId="77777777" w:rsidR="00E50B80" w:rsidRDefault="00E50B80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9BE06C3" w14:textId="77777777" w:rsidR="00E50B80" w:rsidRDefault="00E50B80" w:rsidP="009F19BE">
            <w:r>
              <w:rPr>
                <w:sz w:val="16"/>
                <w:szCs w:val="16"/>
              </w:rPr>
              <w:t>CR to 38.133 on Rel-19 NR ATG Performance Corrections</w:t>
            </w:r>
          </w:p>
        </w:tc>
        <w:tc>
          <w:tcPr>
            <w:tcW w:w="517" w:type="dxa"/>
          </w:tcPr>
          <w:p w14:paraId="5A160C87" w14:textId="77777777" w:rsidR="00E50B80" w:rsidRDefault="00E50B80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AEB7EE5" w14:textId="77777777" w:rsidR="00E50B80" w:rsidRDefault="00E50B80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576FE797" w14:textId="77777777" w:rsidR="00E50B80" w:rsidRDefault="00E50B80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B1461DF" w14:textId="77777777" w:rsidR="00E50B80" w:rsidRDefault="00E50B80" w:rsidP="009F19BE">
            <w:r>
              <w:rPr>
                <w:sz w:val="16"/>
                <w:szCs w:val="16"/>
              </w:rPr>
              <w:t>R4-2521826</w:t>
            </w:r>
          </w:p>
        </w:tc>
        <w:tc>
          <w:tcPr>
            <w:tcW w:w="1597" w:type="dxa"/>
          </w:tcPr>
          <w:p w14:paraId="57FB95EE" w14:textId="77777777" w:rsidR="00E50B80" w:rsidRDefault="00E50B80" w:rsidP="009F1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9B3B748" w14:textId="77777777" w:rsidR="00E50B80" w:rsidRDefault="00E50B80" w:rsidP="009F19BE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2E8B2D9C" w14:textId="77777777" w:rsidR="00E50B80" w:rsidRDefault="00E50B80" w:rsidP="009F19BE">
            <w:r>
              <w:rPr>
                <w:sz w:val="16"/>
                <w:szCs w:val="16"/>
              </w:rPr>
              <w:t>Table A.19.3.3.1.2-1, A.19.4.1.3.1-3, A.19.5.1.1.2-2, A.19.5.1.2.2-</w:t>
            </w:r>
            <w:proofErr w:type="gramStart"/>
            <w:r>
              <w:rPr>
                <w:sz w:val="16"/>
                <w:szCs w:val="16"/>
              </w:rPr>
              <w:t>1,A.</w:t>
            </w:r>
            <w:proofErr w:type="gramEnd"/>
            <w:r>
              <w:rPr>
                <w:sz w:val="16"/>
                <w:szCs w:val="16"/>
              </w:rPr>
              <w:t>19.5.1.3.2-1, A.19.5.1.4.2-1,A.19.5.2.1.2-2,A.19.5.2.2.2-1, A.19.5.2.3.2-1</w:t>
            </w:r>
          </w:p>
        </w:tc>
        <w:tc>
          <w:tcPr>
            <w:tcW w:w="998" w:type="dxa"/>
          </w:tcPr>
          <w:p w14:paraId="2C617517" w14:textId="77777777" w:rsidR="00E50B80" w:rsidRDefault="00E50B80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38.533; TS/TR ... CR ... </w:t>
            </w:r>
          </w:p>
        </w:tc>
      </w:tr>
      <w:tr w:rsidR="00E50B80" w14:paraId="0201E7BD" w14:textId="77777777" w:rsidTr="009F19BE">
        <w:tc>
          <w:tcPr>
            <w:tcW w:w="879" w:type="dxa"/>
          </w:tcPr>
          <w:p w14:paraId="726A261E" w14:textId="77777777" w:rsidR="00E50B80" w:rsidRDefault="00E50B80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D4542D5" w14:textId="77777777" w:rsidR="00E50B80" w:rsidRDefault="00E50B80" w:rsidP="009F19BE">
            <w:r>
              <w:rPr>
                <w:sz w:val="16"/>
                <w:szCs w:val="16"/>
              </w:rPr>
              <w:t>6213</w:t>
            </w:r>
          </w:p>
        </w:tc>
        <w:tc>
          <w:tcPr>
            <w:tcW w:w="517" w:type="dxa"/>
          </w:tcPr>
          <w:p w14:paraId="1521E1FD" w14:textId="77777777" w:rsidR="00E50B80" w:rsidRDefault="00E50B80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E75D15" w14:textId="77777777" w:rsidR="00E50B80" w:rsidRDefault="00E50B80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9EAD4FA" w14:textId="77777777" w:rsidR="00E50B80" w:rsidRDefault="00E50B80" w:rsidP="009F19BE">
            <w:r>
              <w:rPr>
                <w:sz w:val="16"/>
                <w:szCs w:val="16"/>
              </w:rPr>
              <w:t>CR to 38.133: Rel-18 NR ATG Core Correction</w:t>
            </w:r>
          </w:p>
        </w:tc>
        <w:tc>
          <w:tcPr>
            <w:tcW w:w="517" w:type="dxa"/>
          </w:tcPr>
          <w:p w14:paraId="40F97FAB" w14:textId="77777777" w:rsidR="00E50B80" w:rsidRDefault="00E50B80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A39EE9" w14:textId="77777777" w:rsidR="00E50B80" w:rsidRDefault="00E50B80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261417AE" w14:textId="77777777" w:rsidR="00E50B80" w:rsidRDefault="00E50B80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BDD292D" w14:textId="77777777" w:rsidR="00E50B80" w:rsidRDefault="00E50B80" w:rsidP="009F19BE">
            <w:r>
              <w:rPr>
                <w:sz w:val="16"/>
                <w:szCs w:val="16"/>
              </w:rPr>
              <w:t>R4-2521827</w:t>
            </w:r>
          </w:p>
        </w:tc>
        <w:tc>
          <w:tcPr>
            <w:tcW w:w="1597" w:type="dxa"/>
          </w:tcPr>
          <w:p w14:paraId="1E81A1AE" w14:textId="77777777" w:rsidR="00E50B80" w:rsidRDefault="00E50B80" w:rsidP="009F1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E244D46" w14:textId="77777777" w:rsidR="00E50B80" w:rsidRDefault="00E50B80" w:rsidP="009F19BE">
            <w:r>
              <w:rPr>
                <w:sz w:val="16"/>
                <w:szCs w:val="16"/>
              </w:rPr>
              <w:t>NR_ATG-Core</w:t>
            </w:r>
          </w:p>
        </w:tc>
        <w:tc>
          <w:tcPr>
            <w:tcW w:w="2323" w:type="dxa"/>
          </w:tcPr>
          <w:p w14:paraId="01B5780F" w14:textId="77777777" w:rsidR="00E50B80" w:rsidRDefault="00E50B80" w:rsidP="009F19BE">
            <w:r>
              <w:rPr>
                <w:sz w:val="16"/>
                <w:szCs w:val="16"/>
              </w:rPr>
              <w:t>Table 4.2D.2.4-2</w:t>
            </w:r>
          </w:p>
        </w:tc>
        <w:tc>
          <w:tcPr>
            <w:tcW w:w="998" w:type="dxa"/>
          </w:tcPr>
          <w:p w14:paraId="29CB9438" w14:textId="77777777" w:rsidR="00E50B80" w:rsidRDefault="00E50B80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38.533; TS/TR ... CR ... </w:t>
            </w:r>
          </w:p>
        </w:tc>
      </w:tr>
      <w:tr w:rsidR="00E50B80" w14:paraId="1F428025" w14:textId="77777777" w:rsidTr="009F19BE">
        <w:tc>
          <w:tcPr>
            <w:tcW w:w="879" w:type="dxa"/>
          </w:tcPr>
          <w:p w14:paraId="1E23FB67" w14:textId="77777777" w:rsidR="00E50B80" w:rsidRDefault="00E50B80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5706BAB" w14:textId="77777777" w:rsidR="00E50B80" w:rsidRDefault="00E50B80" w:rsidP="009F19BE">
            <w:r>
              <w:rPr>
                <w:sz w:val="16"/>
                <w:szCs w:val="16"/>
              </w:rPr>
              <w:t>6214</w:t>
            </w:r>
          </w:p>
        </w:tc>
        <w:tc>
          <w:tcPr>
            <w:tcW w:w="517" w:type="dxa"/>
          </w:tcPr>
          <w:p w14:paraId="24DF7A61" w14:textId="77777777" w:rsidR="00E50B80" w:rsidRDefault="00E50B80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66AD5C" w14:textId="77777777" w:rsidR="00E50B80" w:rsidRDefault="00E50B80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A157F41" w14:textId="77777777" w:rsidR="00E50B80" w:rsidRDefault="00E50B80" w:rsidP="009F19BE">
            <w:r>
              <w:rPr>
                <w:sz w:val="16"/>
                <w:szCs w:val="16"/>
              </w:rPr>
              <w:t>CR to 38.133: Rel-19 NR ATG Core Correction</w:t>
            </w:r>
          </w:p>
        </w:tc>
        <w:tc>
          <w:tcPr>
            <w:tcW w:w="517" w:type="dxa"/>
          </w:tcPr>
          <w:p w14:paraId="25BFE2D7" w14:textId="77777777" w:rsidR="00E50B80" w:rsidRDefault="00E50B80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D6E2041" w14:textId="77777777" w:rsidR="00E50B80" w:rsidRDefault="00E50B80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14D848C4" w14:textId="77777777" w:rsidR="00E50B80" w:rsidRDefault="00E50B80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86C30F0" w14:textId="77777777" w:rsidR="00E50B80" w:rsidRDefault="00E50B80" w:rsidP="009F19BE">
            <w:r>
              <w:rPr>
                <w:sz w:val="16"/>
                <w:szCs w:val="16"/>
              </w:rPr>
              <w:t>R4-2521828</w:t>
            </w:r>
          </w:p>
        </w:tc>
        <w:tc>
          <w:tcPr>
            <w:tcW w:w="1597" w:type="dxa"/>
          </w:tcPr>
          <w:p w14:paraId="799E47B1" w14:textId="77777777" w:rsidR="00E50B80" w:rsidRDefault="00E50B80" w:rsidP="009F1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8314FB4" w14:textId="77777777" w:rsidR="00E50B80" w:rsidRDefault="00E50B80" w:rsidP="009F19BE">
            <w:r>
              <w:rPr>
                <w:sz w:val="16"/>
                <w:szCs w:val="16"/>
              </w:rPr>
              <w:t>NR_ATG-Core</w:t>
            </w:r>
          </w:p>
        </w:tc>
        <w:tc>
          <w:tcPr>
            <w:tcW w:w="2323" w:type="dxa"/>
          </w:tcPr>
          <w:p w14:paraId="26CB96B7" w14:textId="77777777" w:rsidR="00E50B80" w:rsidRDefault="00E50B80" w:rsidP="009F19BE">
            <w:r>
              <w:rPr>
                <w:sz w:val="16"/>
                <w:szCs w:val="16"/>
              </w:rPr>
              <w:t>Table 4.2D.2.4-2</w:t>
            </w:r>
          </w:p>
        </w:tc>
        <w:tc>
          <w:tcPr>
            <w:tcW w:w="998" w:type="dxa"/>
          </w:tcPr>
          <w:p w14:paraId="6B61BAA7" w14:textId="77777777" w:rsidR="00E50B80" w:rsidRDefault="00E50B80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38.533; TS/TR ... CR ... </w:t>
            </w:r>
          </w:p>
        </w:tc>
      </w:tr>
      <w:tr w:rsidR="00E50B80" w14:paraId="61E93D5C" w14:textId="77777777" w:rsidTr="009F19BE">
        <w:tc>
          <w:tcPr>
            <w:tcW w:w="879" w:type="dxa"/>
          </w:tcPr>
          <w:p w14:paraId="553ADF6F" w14:textId="77777777" w:rsidR="00E50B80" w:rsidRDefault="00E50B80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E9A96EA" w14:textId="77777777" w:rsidR="00E50B80" w:rsidRDefault="00E50B80" w:rsidP="009F19BE">
            <w:r>
              <w:rPr>
                <w:sz w:val="16"/>
                <w:szCs w:val="16"/>
              </w:rPr>
              <w:t>6240</w:t>
            </w:r>
          </w:p>
        </w:tc>
        <w:tc>
          <w:tcPr>
            <w:tcW w:w="517" w:type="dxa"/>
          </w:tcPr>
          <w:p w14:paraId="1B9C76F0" w14:textId="77777777" w:rsidR="00E50B80" w:rsidRDefault="00E50B80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8B8630" w14:textId="77777777" w:rsidR="00E50B80" w:rsidRDefault="00E50B80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FA7D7B2" w14:textId="77777777" w:rsidR="00E50B80" w:rsidRDefault="00E50B80" w:rsidP="009F19BE">
            <w:r>
              <w:rPr>
                <w:sz w:val="16"/>
                <w:szCs w:val="16"/>
              </w:rPr>
              <w:t>(NR_ATG-</w:t>
            </w:r>
            <w:proofErr w:type="gramStart"/>
            <w:r>
              <w:rPr>
                <w:sz w:val="16"/>
                <w:szCs w:val="16"/>
              </w:rPr>
              <w:t>Core)CR</w:t>
            </w:r>
            <w:proofErr w:type="gramEnd"/>
            <w:r>
              <w:rPr>
                <w:sz w:val="16"/>
                <w:szCs w:val="16"/>
              </w:rPr>
              <w:t xml:space="preserve"> on maintenance for intra-frequency measurement in ATG_R18</w:t>
            </w:r>
          </w:p>
        </w:tc>
        <w:tc>
          <w:tcPr>
            <w:tcW w:w="517" w:type="dxa"/>
          </w:tcPr>
          <w:p w14:paraId="150AB5F6" w14:textId="77777777" w:rsidR="00E50B80" w:rsidRDefault="00E50B80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F3603A" w14:textId="77777777" w:rsidR="00E50B80" w:rsidRDefault="00E50B80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51BF844F" w14:textId="77777777" w:rsidR="00E50B80" w:rsidRDefault="00E50B80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B43B27A" w14:textId="77777777" w:rsidR="00E50B80" w:rsidRDefault="00E50B80" w:rsidP="009F19BE">
            <w:r>
              <w:rPr>
                <w:sz w:val="16"/>
                <w:szCs w:val="16"/>
              </w:rPr>
              <w:t>R4-2521969</w:t>
            </w:r>
          </w:p>
        </w:tc>
        <w:tc>
          <w:tcPr>
            <w:tcW w:w="1597" w:type="dxa"/>
          </w:tcPr>
          <w:p w14:paraId="2F22BBC0" w14:textId="77777777" w:rsidR="00E50B80" w:rsidRDefault="00E50B80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62898EE3" w14:textId="77777777" w:rsidR="00E50B80" w:rsidRDefault="00E50B80" w:rsidP="009F19BE">
            <w:r>
              <w:rPr>
                <w:sz w:val="16"/>
                <w:szCs w:val="16"/>
              </w:rPr>
              <w:t>NR_ATG-Core</w:t>
            </w:r>
          </w:p>
        </w:tc>
        <w:tc>
          <w:tcPr>
            <w:tcW w:w="2323" w:type="dxa"/>
          </w:tcPr>
          <w:p w14:paraId="523B8802" w14:textId="77777777" w:rsidR="00E50B80" w:rsidRDefault="00E50B80" w:rsidP="009F19BE">
            <w:r>
              <w:rPr>
                <w:sz w:val="16"/>
                <w:szCs w:val="16"/>
              </w:rPr>
              <w:t>9.2D.1</w:t>
            </w:r>
          </w:p>
        </w:tc>
        <w:tc>
          <w:tcPr>
            <w:tcW w:w="998" w:type="dxa"/>
          </w:tcPr>
          <w:p w14:paraId="50DDA3FF" w14:textId="77777777" w:rsidR="00E50B80" w:rsidRDefault="00E50B80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E50B80" w14:paraId="3B5171A8" w14:textId="77777777" w:rsidTr="009F19BE">
        <w:tc>
          <w:tcPr>
            <w:tcW w:w="879" w:type="dxa"/>
          </w:tcPr>
          <w:p w14:paraId="4BE3D673" w14:textId="77777777" w:rsidR="00E50B80" w:rsidRDefault="00E50B80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EA6E66B" w14:textId="77777777" w:rsidR="00E50B80" w:rsidRDefault="00E50B80" w:rsidP="009F19BE">
            <w:r>
              <w:rPr>
                <w:sz w:val="16"/>
                <w:szCs w:val="16"/>
              </w:rPr>
              <w:t>6250</w:t>
            </w:r>
          </w:p>
        </w:tc>
        <w:tc>
          <w:tcPr>
            <w:tcW w:w="517" w:type="dxa"/>
          </w:tcPr>
          <w:p w14:paraId="63E2A59C" w14:textId="77777777" w:rsidR="00E50B80" w:rsidRDefault="00E50B80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F82C90" w14:textId="77777777" w:rsidR="00E50B80" w:rsidRDefault="00E50B80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3D25074" w14:textId="77777777" w:rsidR="00E50B80" w:rsidRDefault="00E50B80" w:rsidP="009F19BE">
            <w:r>
              <w:rPr>
                <w:sz w:val="16"/>
                <w:szCs w:val="16"/>
              </w:rPr>
              <w:t>(NR_ATG-</w:t>
            </w:r>
            <w:proofErr w:type="gramStart"/>
            <w:r>
              <w:rPr>
                <w:sz w:val="16"/>
                <w:szCs w:val="16"/>
              </w:rPr>
              <w:t>Core)CR</w:t>
            </w:r>
            <w:proofErr w:type="gramEnd"/>
            <w:r>
              <w:rPr>
                <w:sz w:val="16"/>
                <w:szCs w:val="16"/>
              </w:rPr>
              <w:t xml:space="preserve"> on maintenance for intra-frequency measurement in ATG_R19</w:t>
            </w:r>
          </w:p>
        </w:tc>
        <w:tc>
          <w:tcPr>
            <w:tcW w:w="517" w:type="dxa"/>
          </w:tcPr>
          <w:p w14:paraId="26653833" w14:textId="77777777" w:rsidR="00E50B80" w:rsidRDefault="00E50B80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429D000" w14:textId="77777777" w:rsidR="00E50B80" w:rsidRDefault="00E50B80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231D50D1" w14:textId="77777777" w:rsidR="00E50B80" w:rsidRDefault="00E50B80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6B219F9" w14:textId="77777777" w:rsidR="00E50B80" w:rsidRDefault="00E50B80" w:rsidP="009F19BE">
            <w:r>
              <w:rPr>
                <w:sz w:val="16"/>
                <w:szCs w:val="16"/>
              </w:rPr>
              <w:t>R4-2521979</w:t>
            </w:r>
          </w:p>
        </w:tc>
        <w:tc>
          <w:tcPr>
            <w:tcW w:w="1597" w:type="dxa"/>
          </w:tcPr>
          <w:p w14:paraId="699B3A33" w14:textId="77777777" w:rsidR="00E50B80" w:rsidRDefault="00E50B80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0314A114" w14:textId="77777777" w:rsidR="00E50B80" w:rsidRDefault="00E50B80" w:rsidP="009F19BE">
            <w:r>
              <w:rPr>
                <w:sz w:val="16"/>
                <w:szCs w:val="16"/>
              </w:rPr>
              <w:t>NR_ATG-Core</w:t>
            </w:r>
          </w:p>
        </w:tc>
        <w:tc>
          <w:tcPr>
            <w:tcW w:w="2323" w:type="dxa"/>
          </w:tcPr>
          <w:p w14:paraId="49743AFB" w14:textId="77777777" w:rsidR="00E50B80" w:rsidRDefault="00E50B80" w:rsidP="009F19BE">
            <w:r>
              <w:rPr>
                <w:sz w:val="16"/>
                <w:szCs w:val="16"/>
              </w:rPr>
              <w:t>9.2D.1</w:t>
            </w:r>
          </w:p>
        </w:tc>
        <w:tc>
          <w:tcPr>
            <w:tcW w:w="998" w:type="dxa"/>
          </w:tcPr>
          <w:p w14:paraId="0B078A4D" w14:textId="77777777" w:rsidR="00E50B80" w:rsidRDefault="00E50B80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E50B80" w14:paraId="1B96C176" w14:textId="77777777" w:rsidTr="009F19BE">
        <w:tc>
          <w:tcPr>
            <w:tcW w:w="879" w:type="dxa"/>
          </w:tcPr>
          <w:p w14:paraId="3E821106" w14:textId="77777777" w:rsidR="00E50B80" w:rsidRDefault="00E50B80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ED3E89A" w14:textId="77777777" w:rsidR="00E50B80" w:rsidRDefault="00E50B80" w:rsidP="009F19BE">
            <w:r>
              <w:rPr>
                <w:sz w:val="16"/>
                <w:szCs w:val="16"/>
              </w:rPr>
              <w:t>6273</w:t>
            </w:r>
          </w:p>
        </w:tc>
        <w:tc>
          <w:tcPr>
            <w:tcW w:w="517" w:type="dxa"/>
          </w:tcPr>
          <w:p w14:paraId="428F121E" w14:textId="77777777" w:rsidR="00E50B80" w:rsidRDefault="00E50B80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B6EF41" w14:textId="77777777" w:rsidR="00E50B80" w:rsidRDefault="00E50B80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60548BC" w14:textId="77777777" w:rsidR="00E50B80" w:rsidRDefault="00E50B80" w:rsidP="009F19BE">
            <w:r>
              <w:rPr>
                <w:sz w:val="16"/>
                <w:szCs w:val="16"/>
              </w:rPr>
              <w:t>(NR_ATG-Perf) Io value correction in Table A.19.4.5.1.1-3</w:t>
            </w:r>
          </w:p>
        </w:tc>
        <w:tc>
          <w:tcPr>
            <w:tcW w:w="517" w:type="dxa"/>
          </w:tcPr>
          <w:p w14:paraId="23C43003" w14:textId="77777777" w:rsidR="00E50B80" w:rsidRDefault="00E50B80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72A328" w14:textId="77777777" w:rsidR="00E50B80" w:rsidRDefault="00E50B80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20E9F4A0" w14:textId="77777777" w:rsidR="00E50B80" w:rsidRDefault="00E50B80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A5A4F5A" w14:textId="77777777" w:rsidR="00E50B80" w:rsidRDefault="00E50B80" w:rsidP="009F19BE">
            <w:r>
              <w:rPr>
                <w:sz w:val="16"/>
                <w:szCs w:val="16"/>
              </w:rPr>
              <w:t>R4-2522246</w:t>
            </w:r>
          </w:p>
        </w:tc>
        <w:tc>
          <w:tcPr>
            <w:tcW w:w="1597" w:type="dxa"/>
          </w:tcPr>
          <w:p w14:paraId="05A31680" w14:textId="77777777" w:rsidR="00E50B80" w:rsidRDefault="00E50B80" w:rsidP="009F19B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5CA2E811" w14:textId="77777777" w:rsidR="00E50B80" w:rsidRDefault="00E50B80" w:rsidP="009F19BE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70ADBD86" w14:textId="77777777" w:rsidR="00E50B80" w:rsidRDefault="00E50B80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4CA65B" w14:textId="77777777" w:rsidR="00E50B80" w:rsidRDefault="00E50B80" w:rsidP="009F19BE">
            <w:pPr>
              <w:rPr>
                <w:sz w:val="16"/>
                <w:szCs w:val="16"/>
              </w:rPr>
            </w:pPr>
          </w:p>
        </w:tc>
      </w:tr>
      <w:tr w:rsidR="00E50B80" w14:paraId="7FDEF012" w14:textId="77777777" w:rsidTr="009F19BE">
        <w:tc>
          <w:tcPr>
            <w:tcW w:w="879" w:type="dxa"/>
          </w:tcPr>
          <w:p w14:paraId="01887B87" w14:textId="77777777" w:rsidR="00E50B80" w:rsidRDefault="00E50B80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BF78B3C" w14:textId="77777777" w:rsidR="00E50B80" w:rsidRDefault="00E50B80" w:rsidP="009F19BE">
            <w:r>
              <w:rPr>
                <w:sz w:val="16"/>
                <w:szCs w:val="16"/>
              </w:rPr>
              <w:t>6274</w:t>
            </w:r>
          </w:p>
        </w:tc>
        <w:tc>
          <w:tcPr>
            <w:tcW w:w="517" w:type="dxa"/>
          </w:tcPr>
          <w:p w14:paraId="12A5688C" w14:textId="77777777" w:rsidR="00E50B80" w:rsidRDefault="00E50B80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A88984" w14:textId="77777777" w:rsidR="00E50B80" w:rsidRDefault="00E50B80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2B071CE" w14:textId="77777777" w:rsidR="00E50B80" w:rsidRDefault="00E50B80" w:rsidP="009F19BE">
            <w:r>
              <w:rPr>
                <w:sz w:val="16"/>
                <w:szCs w:val="16"/>
              </w:rPr>
              <w:t>(NR_ATG-Perf) Io value correction in Table A.19.4.5.1.1-3</w:t>
            </w:r>
          </w:p>
        </w:tc>
        <w:tc>
          <w:tcPr>
            <w:tcW w:w="517" w:type="dxa"/>
          </w:tcPr>
          <w:p w14:paraId="560AD88E" w14:textId="77777777" w:rsidR="00E50B80" w:rsidRDefault="00E50B80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922AEED" w14:textId="77777777" w:rsidR="00E50B80" w:rsidRDefault="00E50B80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429DB727" w14:textId="77777777" w:rsidR="00E50B80" w:rsidRDefault="00E50B80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7883327" w14:textId="77777777" w:rsidR="00E50B80" w:rsidRDefault="00E50B80" w:rsidP="009F19BE">
            <w:r>
              <w:rPr>
                <w:sz w:val="16"/>
                <w:szCs w:val="16"/>
              </w:rPr>
              <w:t>R4-2522247</w:t>
            </w:r>
          </w:p>
        </w:tc>
        <w:tc>
          <w:tcPr>
            <w:tcW w:w="1597" w:type="dxa"/>
          </w:tcPr>
          <w:p w14:paraId="7F1F2CCA" w14:textId="77777777" w:rsidR="00E50B80" w:rsidRDefault="00E50B80" w:rsidP="009F19B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6A06487A" w14:textId="77777777" w:rsidR="00E50B80" w:rsidRDefault="00E50B80" w:rsidP="009F19BE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0E175D58" w14:textId="77777777" w:rsidR="00E50B80" w:rsidRDefault="00E50B80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64B776" w14:textId="77777777" w:rsidR="00E50B80" w:rsidRDefault="00E50B80" w:rsidP="009F19BE">
            <w:pPr>
              <w:rPr>
                <w:sz w:val="16"/>
                <w:szCs w:val="16"/>
              </w:rPr>
            </w:pPr>
          </w:p>
        </w:tc>
      </w:tr>
      <w:tr w:rsidR="00E50B80" w14:paraId="6140883D" w14:textId="77777777" w:rsidTr="009F19BE">
        <w:tc>
          <w:tcPr>
            <w:tcW w:w="879" w:type="dxa"/>
          </w:tcPr>
          <w:p w14:paraId="26ACEA50" w14:textId="77777777" w:rsidR="00E50B80" w:rsidRDefault="00E50B80" w:rsidP="009F19BE">
            <w:r>
              <w:rPr>
                <w:sz w:val="16"/>
                <w:szCs w:val="16"/>
              </w:rPr>
              <w:lastRenderedPageBreak/>
              <w:t>38.141-1</w:t>
            </w:r>
          </w:p>
        </w:tc>
        <w:tc>
          <w:tcPr>
            <w:tcW w:w="637" w:type="dxa"/>
          </w:tcPr>
          <w:p w14:paraId="52A5B7A2" w14:textId="77777777" w:rsidR="00E50B80" w:rsidRDefault="00E50B80" w:rsidP="009F19BE">
            <w:r>
              <w:rPr>
                <w:sz w:val="16"/>
                <w:szCs w:val="16"/>
              </w:rPr>
              <w:t>0521</w:t>
            </w:r>
          </w:p>
        </w:tc>
        <w:tc>
          <w:tcPr>
            <w:tcW w:w="517" w:type="dxa"/>
          </w:tcPr>
          <w:p w14:paraId="3A82A103" w14:textId="77777777" w:rsidR="00E50B80" w:rsidRDefault="00E50B80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67BDCA" w14:textId="77777777" w:rsidR="00E50B80" w:rsidRDefault="00E50B80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6E8D615" w14:textId="77777777" w:rsidR="00E50B80" w:rsidRDefault="00E50B80" w:rsidP="009F19BE">
            <w:r>
              <w:rPr>
                <w:sz w:val="16"/>
                <w:szCs w:val="16"/>
              </w:rPr>
              <w:t>(NR_ATG-Perf) Correction CR for ATG PUSCH requirement in 38.141-1</w:t>
            </w:r>
          </w:p>
        </w:tc>
        <w:tc>
          <w:tcPr>
            <w:tcW w:w="517" w:type="dxa"/>
          </w:tcPr>
          <w:p w14:paraId="0D69CC75" w14:textId="77777777" w:rsidR="00E50B80" w:rsidRDefault="00E50B80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D55C67" w14:textId="77777777" w:rsidR="00E50B80" w:rsidRDefault="00E50B80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4A46A23A" w14:textId="77777777" w:rsidR="00E50B80" w:rsidRDefault="00E50B80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2CA5780" w14:textId="77777777" w:rsidR="00E50B80" w:rsidRDefault="00E50B80" w:rsidP="009F19BE">
            <w:r>
              <w:rPr>
                <w:sz w:val="16"/>
                <w:szCs w:val="16"/>
              </w:rPr>
              <w:t>R4-2521493</w:t>
            </w:r>
          </w:p>
        </w:tc>
        <w:tc>
          <w:tcPr>
            <w:tcW w:w="1597" w:type="dxa"/>
          </w:tcPr>
          <w:p w14:paraId="778B8776" w14:textId="77777777" w:rsidR="00E50B80" w:rsidRDefault="00E50B80" w:rsidP="009F19BE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3ED8C263" w14:textId="77777777" w:rsidR="00E50B80" w:rsidRDefault="00E50B80" w:rsidP="009F19BE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1CA62802" w14:textId="77777777" w:rsidR="00E50B80" w:rsidRDefault="00E50B80" w:rsidP="009F19BE">
            <w:r>
              <w:rPr>
                <w:sz w:val="16"/>
                <w:szCs w:val="16"/>
              </w:rPr>
              <w:t>8.2.14.5, Annex C.3</w:t>
            </w:r>
          </w:p>
        </w:tc>
        <w:tc>
          <w:tcPr>
            <w:tcW w:w="998" w:type="dxa"/>
          </w:tcPr>
          <w:p w14:paraId="2D59989D" w14:textId="77777777" w:rsidR="00E50B80" w:rsidRDefault="00E50B80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38.141-2; TS/TR ... CR ... </w:t>
            </w:r>
          </w:p>
        </w:tc>
      </w:tr>
      <w:tr w:rsidR="00E50B80" w14:paraId="6E131368" w14:textId="77777777" w:rsidTr="009F19BE">
        <w:tc>
          <w:tcPr>
            <w:tcW w:w="879" w:type="dxa"/>
          </w:tcPr>
          <w:p w14:paraId="03B777C3" w14:textId="77777777" w:rsidR="00E50B80" w:rsidRDefault="00E50B80" w:rsidP="009F19BE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307A2106" w14:textId="77777777" w:rsidR="00E50B80" w:rsidRDefault="00E50B80" w:rsidP="009F19BE">
            <w:r>
              <w:rPr>
                <w:sz w:val="16"/>
                <w:szCs w:val="16"/>
              </w:rPr>
              <w:t>0522</w:t>
            </w:r>
          </w:p>
        </w:tc>
        <w:tc>
          <w:tcPr>
            <w:tcW w:w="517" w:type="dxa"/>
          </w:tcPr>
          <w:p w14:paraId="5851AAF6" w14:textId="77777777" w:rsidR="00E50B80" w:rsidRDefault="00E50B80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1879A8" w14:textId="77777777" w:rsidR="00E50B80" w:rsidRDefault="00E50B80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5FFF726" w14:textId="77777777" w:rsidR="00E50B80" w:rsidRDefault="00E50B80" w:rsidP="009F19BE">
            <w:r>
              <w:rPr>
                <w:sz w:val="16"/>
                <w:szCs w:val="16"/>
              </w:rPr>
              <w:t>(NR_ATG-Perf) Correction CR for ATG PUSCH requirement in 38.141-1</w:t>
            </w:r>
          </w:p>
        </w:tc>
        <w:tc>
          <w:tcPr>
            <w:tcW w:w="517" w:type="dxa"/>
          </w:tcPr>
          <w:p w14:paraId="57B953D4" w14:textId="77777777" w:rsidR="00E50B80" w:rsidRDefault="00E50B80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BD1E2D9" w14:textId="77777777" w:rsidR="00E50B80" w:rsidRDefault="00E50B80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3DF8A22F" w14:textId="77777777" w:rsidR="00E50B80" w:rsidRDefault="00E50B80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672A897" w14:textId="77777777" w:rsidR="00E50B80" w:rsidRDefault="00E50B80" w:rsidP="009F19BE">
            <w:r>
              <w:rPr>
                <w:sz w:val="16"/>
                <w:szCs w:val="16"/>
              </w:rPr>
              <w:t>R4-2521495</w:t>
            </w:r>
          </w:p>
        </w:tc>
        <w:tc>
          <w:tcPr>
            <w:tcW w:w="1597" w:type="dxa"/>
          </w:tcPr>
          <w:p w14:paraId="77BA4F37" w14:textId="77777777" w:rsidR="00E50B80" w:rsidRDefault="00E50B80" w:rsidP="009F19BE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417DF12F" w14:textId="77777777" w:rsidR="00E50B80" w:rsidRDefault="00E50B80" w:rsidP="009F19BE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179A69D3" w14:textId="77777777" w:rsidR="00E50B80" w:rsidRDefault="00E50B80" w:rsidP="009F19BE">
            <w:r>
              <w:rPr>
                <w:sz w:val="16"/>
                <w:szCs w:val="16"/>
              </w:rPr>
              <w:t>8.2.14.5, Annex C.3</w:t>
            </w:r>
          </w:p>
        </w:tc>
        <w:tc>
          <w:tcPr>
            <w:tcW w:w="998" w:type="dxa"/>
          </w:tcPr>
          <w:p w14:paraId="19DA7DA6" w14:textId="77777777" w:rsidR="00E50B80" w:rsidRDefault="00E50B80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38.141-2; TS/TR ... CR ... </w:t>
            </w:r>
          </w:p>
        </w:tc>
      </w:tr>
      <w:tr w:rsidR="00E50B80" w14:paraId="4E4D628B" w14:textId="77777777" w:rsidTr="009F19BE">
        <w:tc>
          <w:tcPr>
            <w:tcW w:w="879" w:type="dxa"/>
          </w:tcPr>
          <w:p w14:paraId="6CDC6F45" w14:textId="77777777" w:rsidR="00E50B80" w:rsidRDefault="00E50B80" w:rsidP="009F19BE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5FA598E2" w14:textId="77777777" w:rsidR="00E50B80" w:rsidRDefault="00E50B80" w:rsidP="009F19BE">
            <w:r>
              <w:rPr>
                <w:sz w:val="16"/>
                <w:szCs w:val="16"/>
              </w:rPr>
              <w:t>0676</w:t>
            </w:r>
          </w:p>
        </w:tc>
        <w:tc>
          <w:tcPr>
            <w:tcW w:w="517" w:type="dxa"/>
          </w:tcPr>
          <w:p w14:paraId="6EE708D0" w14:textId="77777777" w:rsidR="00E50B80" w:rsidRDefault="00E50B80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4A174A" w14:textId="77777777" w:rsidR="00E50B80" w:rsidRDefault="00E50B80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56C31F3" w14:textId="77777777" w:rsidR="00E50B80" w:rsidRDefault="00E50B80" w:rsidP="009F19BE">
            <w:r>
              <w:rPr>
                <w:sz w:val="16"/>
                <w:szCs w:val="16"/>
              </w:rPr>
              <w:t>(NR_ATG-</w:t>
            </w:r>
            <w:proofErr w:type="gramStart"/>
            <w:r>
              <w:rPr>
                <w:sz w:val="16"/>
                <w:szCs w:val="16"/>
              </w:rPr>
              <w:t>Perf)Correction</w:t>
            </w:r>
            <w:proofErr w:type="gramEnd"/>
            <w:r>
              <w:rPr>
                <w:sz w:val="16"/>
                <w:szCs w:val="16"/>
              </w:rPr>
              <w:t xml:space="preserve"> CR for ATG PUSCH requirement in 38.141-2</w:t>
            </w:r>
          </w:p>
        </w:tc>
        <w:tc>
          <w:tcPr>
            <w:tcW w:w="517" w:type="dxa"/>
          </w:tcPr>
          <w:p w14:paraId="42C4F65E" w14:textId="77777777" w:rsidR="00E50B80" w:rsidRDefault="00E50B80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2C4BBE" w14:textId="77777777" w:rsidR="00E50B80" w:rsidRDefault="00E50B80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53627876" w14:textId="77777777" w:rsidR="00E50B80" w:rsidRDefault="00E50B80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3B428CD" w14:textId="77777777" w:rsidR="00E50B80" w:rsidRDefault="00E50B80" w:rsidP="009F19BE">
            <w:r>
              <w:rPr>
                <w:sz w:val="16"/>
                <w:szCs w:val="16"/>
              </w:rPr>
              <w:t>R4-2521494</w:t>
            </w:r>
          </w:p>
        </w:tc>
        <w:tc>
          <w:tcPr>
            <w:tcW w:w="1597" w:type="dxa"/>
          </w:tcPr>
          <w:p w14:paraId="318E0376" w14:textId="77777777" w:rsidR="00E50B80" w:rsidRDefault="00E50B80" w:rsidP="009F19BE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3027882E" w14:textId="77777777" w:rsidR="00E50B80" w:rsidRDefault="00E50B80" w:rsidP="009F19BE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77A01D08" w14:textId="77777777" w:rsidR="00E50B80" w:rsidRDefault="00E50B80" w:rsidP="009F19BE">
            <w:r>
              <w:rPr>
                <w:sz w:val="16"/>
                <w:szCs w:val="16"/>
              </w:rPr>
              <w:t>8.2.14.5, Annex C.3</w:t>
            </w:r>
          </w:p>
        </w:tc>
        <w:tc>
          <w:tcPr>
            <w:tcW w:w="998" w:type="dxa"/>
          </w:tcPr>
          <w:p w14:paraId="5486B151" w14:textId="77777777" w:rsidR="00E50B80" w:rsidRDefault="00E50B80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E50B80" w14:paraId="20D78BB8" w14:textId="77777777" w:rsidTr="009F19BE">
        <w:tc>
          <w:tcPr>
            <w:tcW w:w="879" w:type="dxa"/>
          </w:tcPr>
          <w:p w14:paraId="09CA3A7A" w14:textId="77777777" w:rsidR="00E50B80" w:rsidRDefault="00E50B80" w:rsidP="009F19BE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2E3214D7" w14:textId="77777777" w:rsidR="00E50B80" w:rsidRDefault="00E50B80" w:rsidP="009F19BE">
            <w:r>
              <w:rPr>
                <w:sz w:val="16"/>
                <w:szCs w:val="16"/>
              </w:rPr>
              <w:t>0677</w:t>
            </w:r>
          </w:p>
        </w:tc>
        <w:tc>
          <w:tcPr>
            <w:tcW w:w="517" w:type="dxa"/>
          </w:tcPr>
          <w:p w14:paraId="525650A0" w14:textId="77777777" w:rsidR="00E50B80" w:rsidRDefault="00E50B80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5FDFC4" w14:textId="77777777" w:rsidR="00E50B80" w:rsidRDefault="00E50B80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D1853A4" w14:textId="77777777" w:rsidR="00E50B80" w:rsidRDefault="00E50B80" w:rsidP="009F19BE">
            <w:r>
              <w:rPr>
                <w:sz w:val="16"/>
                <w:szCs w:val="16"/>
              </w:rPr>
              <w:t>(NR_ATG-</w:t>
            </w:r>
            <w:proofErr w:type="gramStart"/>
            <w:r>
              <w:rPr>
                <w:sz w:val="16"/>
                <w:szCs w:val="16"/>
              </w:rPr>
              <w:t>Perf)Correction</w:t>
            </w:r>
            <w:proofErr w:type="gramEnd"/>
            <w:r>
              <w:rPr>
                <w:sz w:val="16"/>
                <w:szCs w:val="16"/>
              </w:rPr>
              <w:t xml:space="preserve"> CR for ATG PUSCH requirement in 38.141-2</w:t>
            </w:r>
          </w:p>
        </w:tc>
        <w:tc>
          <w:tcPr>
            <w:tcW w:w="517" w:type="dxa"/>
          </w:tcPr>
          <w:p w14:paraId="294DBAEF" w14:textId="77777777" w:rsidR="00E50B80" w:rsidRDefault="00E50B80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6091C25" w14:textId="77777777" w:rsidR="00E50B80" w:rsidRDefault="00E50B80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46898F8F" w14:textId="77777777" w:rsidR="00E50B80" w:rsidRDefault="00E50B80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6552BCE" w14:textId="77777777" w:rsidR="00E50B80" w:rsidRDefault="00E50B80" w:rsidP="009F19BE">
            <w:r>
              <w:rPr>
                <w:sz w:val="16"/>
                <w:szCs w:val="16"/>
              </w:rPr>
              <w:t>R4-2521496</w:t>
            </w:r>
          </w:p>
        </w:tc>
        <w:tc>
          <w:tcPr>
            <w:tcW w:w="1597" w:type="dxa"/>
          </w:tcPr>
          <w:p w14:paraId="2C7E42EC" w14:textId="77777777" w:rsidR="00E50B80" w:rsidRDefault="00E50B80" w:rsidP="009F19BE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02DA1D59" w14:textId="77777777" w:rsidR="00E50B80" w:rsidRDefault="00E50B80" w:rsidP="009F19BE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04A488FF" w14:textId="77777777" w:rsidR="00E50B80" w:rsidRDefault="00E50B80" w:rsidP="009F19BE">
            <w:r>
              <w:rPr>
                <w:sz w:val="16"/>
                <w:szCs w:val="16"/>
              </w:rPr>
              <w:t>8.2.14.5, Annex C.3</w:t>
            </w:r>
          </w:p>
        </w:tc>
        <w:tc>
          <w:tcPr>
            <w:tcW w:w="998" w:type="dxa"/>
          </w:tcPr>
          <w:p w14:paraId="372851D1" w14:textId="77777777" w:rsidR="00E50B80" w:rsidRDefault="00E50B80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</w:tbl>
    <w:p w14:paraId="5023D21E" w14:textId="77777777" w:rsidR="006E3D30" w:rsidRDefault="006E3D30" w:rsidP="006E3D30">
      <w:pPr>
        <w:rPr>
          <w:rFonts w:eastAsiaTheme="minorEastAsia"/>
        </w:rPr>
      </w:pPr>
    </w:p>
    <w:p w14:paraId="09409E65" w14:textId="6C2099A0" w:rsidR="006E3D30" w:rsidRDefault="006E3849" w:rsidP="006E3D30">
      <w:pPr>
        <w:rPr>
          <w:rFonts w:ascii="Arial" w:eastAsiaTheme="minorEastAsia" w:hAnsi="Arial" w:cs="Arial"/>
          <w:b/>
          <w:sz w:val="24"/>
          <w:szCs w:val="24"/>
        </w:rPr>
      </w:pPr>
      <w:r w:rsidRPr="006E3849">
        <w:rPr>
          <w:rFonts w:ascii="Arial" w:eastAsiaTheme="minorEastAsia" w:hAnsi="Arial" w:cs="Arial"/>
          <w:b/>
          <w:sz w:val="24"/>
          <w:szCs w:val="24"/>
        </w:rPr>
        <w:t>RP-253671</w:t>
      </w:r>
      <w:r w:rsidRPr="006E3849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- Batch 5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E3849" w:rsidRPr="004E535C" w14:paraId="4E4B1FA8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C1955D9" w14:textId="77777777" w:rsidR="006E3849" w:rsidRPr="00BF1EB6" w:rsidRDefault="006E384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FF2AC4" w14:textId="77777777" w:rsidR="006E3849" w:rsidRPr="00BF1EB6" w:rsidRDefault="006E384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2187F3C" w14:textId="77777777" w:rsidR="006E3849" w:rsidRPr="00BF1EB6" w:rsidRDefault="006E384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0D61F6D" w14:textId="77777777" w:rsidR="006E3849" w:rsidRPr="00BF1EB6" w:rsidRDefault="006E3849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2180718A" w14:textId="77777777" w:rsidR="006E3849" w:rsidRPr="00BF1EB6" w:rsidRDefault="006E384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79085E9" w14:textId="77777777" w:rsidR="006E3849" w:rsidRPr="00BF1EB6" w:rsidRDefault="006E384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E6E201F" w14:textId="77777777" w:rsidR="006E3849" w:rsidRPr="00BF1EB6" w:rsidRDefault="006E3849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1D3355B" w14:textId="77777777" w:rsidR="006E3849" w:rsidRPr="00BF1EB6" w:rsidRDefault="006E384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EB2B3B5" w14:textId="77777777" w:rsidR="006E3849" w:rsidRPr="00BF1EB6" w:rsidRDefault="006E384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8A503D2" w14:textId="77777777" w:rsidR="006E3849" w:rsidRPr="00BF1EB6" w:rsidRDefault="006E384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D903354" w14:textId="77777777" w:rsidR="006E3849" w:rsidRPr="00BF1EB6" w:rsidRDefault="006E384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00E0584" w14:textId="77777777" w:rsidR="006E3849" w:rsidRPr="00BF1EB6" w:rsidRDefault="006E384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4F6774A" w14:textId="77777777" w:rsidR="006E3849" w:rsidRPr="00BF1EB6" w:rsidRDefault="006E384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E3849" w14:paraId="3FBD5E46" w14:textId="77777777" w:rsidTr="009F19BE">
        <w:tc>
          <w:tcPr>
            <w:tcW w:w="879" w:type="dxa"/>
          </w:tcPr>
          <w:p w14:paraId="330A5EB4" w14:textId="77777777" w:rsidR="006E3849" w:rsidRDefault="006E3849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FDFDDBB" w14:textId="77777777" w:rsidR="006E3849" w:rsidRDefault="006E3849" w:rsidP="009F19BE">
            <w:r>
              <w:rPr>
                <w:sz w:val="16"/>
                <w:szCs w:val="16"/>
              </w:rPr>
              <w:t>3050</w:t>
            </w:r>
          </w:p>
        </w:tc>
        <w:tc>
          <w:tcPr>
            <w:tcW w:w="517" w:type="dxa"/>
          </w:tcPr>
          <w:p w14:paraId="3A4A2D92" w14:textId="77777777" w:rsidR="006E3849" w:rsidRDefault="006E3849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AC2FD53" w14:textId="77777777" w:rsidR="006E3849" w:rsidRDefault="006E3849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7D3757" w14:textId="77777777" w:rsidR="006E3849" w:rsidRDefault="006E3849" w:rsidP="009F19BE">
            <w:r>
              <w:rPr>
                <w:sz w:val="16"/>
                <w:szCs w:val="16"/>
              </w:rPr>
              <w:t>(NR_CADC_R17_2BDL_xBUL-Core) CR for TS 38.101-1 to modify the RB allocations for MSD tests of 30kHz SCS bands.</w:t>
            </w:r>
          </w:p>
        </w:tc>
        <w:tc>
          <w:tcPr>
            <w:tcW w:w="517" w:type="dxa"/>
          </w:tcPr>
          <w:p w14:paraId="1FC0C472" w14:textId="77777777" w:rsidR="006E3849" w:rsidRDefault="006E3849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3D19F6" w14:textId="77777777" w:rsidR="006E3849" w:rsidRDefault="006E3849" w:rsidP="009F19BE"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 w14:paraId="6019D652" w14:textId="77777777" w:rsidR="006E3849" w:rsidRDefault="006E384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A3FED77" w14:textId="77777777" w:rsidR="006E3849" w:rsidRDefault="006E3849" w:rsidP="009F19BE">
            <w:r>
              <w:rPr>
                <w:sz w:val="16"/>
                <w:szCs w:val="16"/>
              </w:rPr>
              <w:t>R4-2522375</w:t>
            </w:r>
          </w:p>
        </w:tc>
        <w:tc>
          <w:tcPr>
            <w:tcW w:w="1597" w:type="dxa"/>
          </w:tcPr>
          <w:p w14:paraId="6185DABA" w14:textId="77777777" w:rsidR="006E3849" w:rsidRDefault="006E3849" w:rsidP="009F19B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724EC02" w14:textId="77777777" w:rsidR="006E3849" w:rsidRDefault="006E3849" w:rsidP="009F19BE">
            <w:r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2323" w:type="dxa"/>
          </w:tcPr>
          <w:p w14:paraId="0E7EEBC9" w14:textId="77777777" w:rsidR="006E3849" w:rsidRDefault="006E3849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283671" w14:textId="77777777" w:rsidR="006E3849" w:rsidRDefault="006E3849" w:rsidP="009F19BE">
            <w:pPr>
              <w:rPr>
                <w:sz w:val="16"/>
                <w:szCs w:val="16"/>
              </w:rPr>
            </w:pPr>
          </w:p>
        </w:tc>
      </w:tr>
      <w:tr w:rsidR="006E3849" w14:paraId="7F442C5E" w14:textId="77777777" w:rsidTr="009F19BE">
        <w:tc>
          <w:tcPr>
            <w:tcW w:w="879" w:type="dxa"/>
          </w:tcPr>
          <w:p w14:paraId="5ED6795F" w14:textId="77777777" w:rsidR="006E3849" w:rsidRDefault="006E3849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4FB1876" w14:textId="77777777" w:rsidR="006E3849" w:rsidRDefault="006E3849" w:rsidP="009F19BE">
            <w:r>
              <w:rPr>
                <w:sz w:val="16"/>
                <w:szCs w:val="16"/>
              </w:rPr>
              <w:t>3051</w:t>
            </w:r>
          </w:p>
        </w:tc>
        <w:tc>
          <w:tcPr>
            <w:tcW w:w="517" w:type="dxa"/>
          </w:tcPr>
          <w:p w14:paraId="0FE656BD" w14:textId="77777777" w:rsidR="006E3849" w:rsidRDefault="006E384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9A4B68" w14:textId="77777777" w:rsidR="006E3849" w:rsidRDefault="006E3849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4B97D8" w14:textId="77777777" w:rsidR="006E3849" w:rsidRDefault="006E3849" w:rsidP="009F19BE">
            <w:r>
              <w:rPr>
                <w:sz w:val="16"/>
                <w:szCs w:val="16"/>
              </w:rPr>
              <w:t>(NR_CADC_R17_2BDL_xBUL-Core) CR for TS 38.101-1 to modify the RB allocations for MSD tests of 30kHz SCS bands.</w:t>
            </w:r>
          </w:p>
        </w:tc>
        <w:tc>
          <w:tcPr>
            <w:tcW w:w="517" w:type="dxa"/>
          </w:tcPr>
          <w:p w14:paraId="230D02C0" w14:textId="77777777" w:rsidR="006E3849" w:rsidRDefault="006E384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52F4BF4" w14:textId="77777777" w:rsidR="006E3849" w:rsidRDefault="006E3849" w:rsidP="009F19BE">
            <w:r>
              <w:rPr>
                <w:sz w:val="16"/>
                <w:szCs w:val="16"/>
              </w:rPr>
              <w:t>18.11.1</w:t>
            </w:r>
          </w:p>
        </w:tc>
        <w:tc>
          <w:tcPr>
            <w:tcW w:w="758" w:type="dxa"/>
          </w:tcPr>
          <w:p w14:paraId="42819F11" w14:textId="77777777" w:rsidR="006E3849" w:rsidRDefault="006E384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1C01756" w14:textId="77777777" w:rsidR="006E3849" w:rsidRDefault="006E3849" w:rsidP="009F19BE">
            <w:r>
              <w:rPr>
                <w:sz w:val="16"/>
                <w:szCs w:val="16"/>
              </w:rPr>
              <w:t>R4-2520084</w:t>
            </w:r>
          </w:p>
        </w:tc>
        <w:tc>
          <w:tcPr>
            <w:tcW w:w="1597" w:type="dxa"/>
          </w:tcPr>
          <w:p w14:paraId="414BEEA5" w14:textId="77777777" w:rsidR="006E3849" w:rsidRDefault="006E3849" w:rsidP="009F19B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90F16D3" w14:textId="77777777" w:rsidR="006E3849" w:rsidRDefault="006E3849" w:rsidP="009F19BE">
            <w:r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2323" w:type="dxa"/>
          </w:tcPr>
          <w:p w14:paraId="72EB4FD3" w14:textId="77777777" w:rsidR="006E3849" w:rsidRDefault="006E3849" w:rsidP="009F19BE">
            <w:r>
              <w:rPr>
                <w:sz w:val="16"/>
                <w:szCs w:val="16"/>
              </w:rPr>
              <w:t>7.3A.4, 7.3A.5, 7.3A.6</w:t>
            </w:r>
          </w:p>
        </w:tc>
        <w:tc>
          <w:tcPr>
            <w:tcW w:w="998" w:type="dxa"/>
          </w:tcPr>
          <w:p w14:paraId="4862542D" w14:textId="77777777" w:rsidR="006E3849" w:rsidRDefault="006E384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38.521-1; TS/TR ... CR ... </w:t>
            </w:r>
          </w:p>
        </w:tc>
      </w:tr>
      <w:tr w:rsidR="006E3849" w14:paraId="232519B7" w14:textId="77777777" w:rsidTr="009F19BE">
        <w:tc>
          <w:tcPr>
            <w:tcW w:w="879" w:type="dxa"/>
          </w:tcPr>
          <w:p w14:paraId="7567132C" w14:textId="77777777" w:rsidR="006E3849" w:rsidRDefault="006E3849" w:rsidP="009F19BE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0E577719" w14:textId="77777777" w:rsidR="006E3849" w:rsidRDefault="006E3849" w:rsidP="009F19BE">
            <w:r>
              <w:rPr>
                <w:sz w:val="16"/>
                <w:szCs w:val="16"/>
              </w:rPr>
              <w:t>3052</w:t>
            </w:r>
          </w:p>
        </w:tc>
        <w:tc>
          <w:tcPr>
            <w:tcW w:w="517" w:type="dxa"/>
          </w:tcPr>
          <w:p w14:paraId="4C80B427" w14:textId="77777777" w:rsidR="006E3849" w:rsidRDefault="006E384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8C0D3F" w14:textId="77777777" w:rsidR="006E3849" w:rsidRDefault="006E3849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7E4CB88" w14:textId="77777777" w:rsidR="006E3849" w:rsidRDefault="006E3849" w:rsidP="009F19BE">
            <w:r>
              <w:rPr>
                <w:sz w:val="16"/>
                <w:szCs w:val="16"/>
              </w:rPr>
              <w:t>(NR_CADC_R17_2BDL_xBUL-Core) CR for TS 38.101-1 to modify the RB allocations for MSD tests of 30kHz SCS bands.</w:t>
            </w:r>
          </w:p>
        </w:tc>
        <w:tc>
          <w:tcPr>
            <w:tcW w:w="517" w:type="dxa"/>
          </w:tcPr>
          <w:p w14:paraId="3F60E93D" w14:textId="77777777" w:rsidR="006E3849" w:rsidRDefault="006E384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3E09D6C" w14:textId="77777777" w:rsidR="006E3849" w:rsidRDefault="006E3849" w:rsidP="009F19BE"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 w14:paraId="5B03E258" w14:textId="77777777" w:rsidR="006E3849" w:rsidRDefault="006E384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F0F26F5" w14:textId="77777777" w:rsidR="006E3849" w:rsidRDefault="006E3849" w:rsidP="009F19BE">
            <w:r>
              <w:rPr>
                <w:sz w:val="16"/>
                <w:szCs w:val="16"/>
              </w:rPr>
              <w:t>R4-2520085</w:t>
            </w:r>
          </w:p>
        </w:tc>
        <w:tc>
          <w:tcPr>
            <w:tcW w:w="1597" w:type="dxa"/>
          </w:tcPr>
          <w:p w14:paraId="43564871" w14:textId="77777777" w:rsidR="006E3849" w:rsidRDefault="006E3849" w:rsidP="009F19B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025DCCF" w14:textId="77777777" w:rsidR="006E3849" w:rsidRDefault="006E3849" w:rsidP="009F19BE">
            <w:r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2323" w:type="dxa"/>
          </w:tcPr>
          <w:p w14:paraId="2794CF29" w14:textId="77777777" w:rsidR="006E3849" w:rsidRDefault="006E3849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DC2932" w14:textId="77777777" w:rsidR="006E3849" w:rsidRDefault="006E3849" w:rsidP="009F19BE">
            <w:pPr>
              <w:rPr>
                <w:sz w:val="16"/>
                <w:szCs w:val="16"/>
              </w:rPr>
            </w:pPr>
          </w:p>
        </w:tc>
      </w:tr>
      <w:tr w:rsidR="006E3849" w14:paraId="66422FF7" w14:textId="77777777" w:rsidTr="009F19BE">
        <w:tc>
          <w:tcPr>
            <w:tcW w:w="879" w:type="dxa"/>
          </w:tcPr>
          <w:p w14:paraId="61583DF2" w14:textId="77777777" w:rsidR="006E3849" w:rsidRDefault="006E3849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14D5D29" w14:textId="77777777" w:rsidR="006E3849" w:rsidRDefault="006E3849" w:rsidP="009F19BE">
            <w:r>
              <w:rPr>
                <w:sz w:val="16"/>
                <w:szCs w:val="16"/>
              </w:rPr>
              <w:t>3067</w:t>
            </w:r>
          </w:p>
        </w:tc>
        <w:tc>
          <w:tcPr>
            <w:tcW w:w="517" w:type="dxa"/>
          </w:tcPr>
          <w:p w14:paraId="5FFBA51D" w14:textId="77777777" w:rsidR="006E3849" w:rsidRDefault="006E384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FA44B7" w14:textId="77777777" w:rsidR="006E3849" w:rsidRDefault="006E3849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32B11FF" w14:textId="77777777" w:rsidR="006E3849" w:rsidRDefault="006E3849" w:rsidP="009F19BE">
            <w:r>
              <w:rPr>
                <w:sz w:val="16"/>
                <w:szCs w:val="16"/>
              </w:rPr>
              <w:t>(NR_CADC_R17_2BDL_xBUL) CR to correct the n70 UL and DL CHBWs used for CA_n48-n70 requirement in clause 7.3A.5 - TS 38.101-1</w:t>
            </w:r>
          </w:p>
        </w:tc>
        <w:tc>
          <w:tcPr>
            <w:tcW w:w="517" w:type="dxa"/>
          </w:tcPr>
          <w:p w14:paraId="665E4498" w14:textId="77777777" w:rsidR="006E3849" w:rsidRDefault="006E3849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7A56B5" w14:textId="77777777" w:rsidR="006E3849" w:rsidRDefault="006E3849" w:rsidP="009F19BE"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 w14:paraId="755D2F46" w14:textId="77777777" w:rsidR="006E3849" w:rsidRDefault="006E384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2EB8240" w14:textId="77777777" w:rsidR="006E3849" w:rsidRDefault="006E3849" w:rsidP="009F19BE">
            <w:r>
              <w:rPr>
                <w:sz w:val="16"/>
                <w:szCs w:val="16"/>
              </w:rPr>
              <w:t>R4-2520390</w:t>
            </w:r>
          </w:p>
        </w:tc>
        <w:tc>
          <w:tcPr>
            <w:tcW w:w="1597" w:type="dxa"/>
          </w:tcPr>
          <w:p w14:paraId="6FF0816D" w14:textId="77777777" w:rsidR="006E3849" w:rsidRDefault="006E3849" w:rsidP="009F19BE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78A22AEE" w14:textId="77777777" w:rsidR="006E3849" w:rsidRDefault="006E3849" w:rsidP="009F19BE">
            <w:r>
              <w:rPr>
                <w:sz w:val="16"/>
                <w:szCs w:val="16"/>
              </w:rPr>
              <w:t>NR_CADC_R17_2BDL_xBUL</w:t>
            </w:r>
          </w:p>
        </w:tc>
        <w:tc>
          <w:tcPr>
            <w:tcW w:w="2323" w:type="dxa"/>
          </w:tcPr>
          <w:p w14:paraId="0055E1E1" w14:textId="77777777" w:rsidR="006E3849" w:rsidRDefault="006E3849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C71A20" w14:textId="77777777" w:rsidR="006E3849" w:rsidRDefault="006E3849" w:rsidP="009F19BE">
            <w:pPr>
              <w:rPr>
                <w:sz w:val="16"/>
                <w:szCs w:val="16"/>
              </w:rPr>
            </w:pPr>
          </w:p>
        </w:tc>
      </w:tr>
      <w:tr w:rsidR="006E3849" w14:paraId="51E3ACC5" w14:textId="77777777" w:rsidTr="009F19BE">
        <w:tc>
          <w:tcPr>
            <w:tcW w:w="879" w:type="dxa"/>
          </w:tcPr>
          <w:p w14:paraId="14370601" w14:textId="77777777" w:rsidR="006E3849" w:rsidRDefault="006E3849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DEDFDBA" w14:textId="77777777" w:rsidR="006E3849" w:rsidRDefault="006E3849" w:rsidP="009F19BE">
            <w:r>
              <w:rPr>
                <w:sz w:val="16"/>
                <w:szCs w:val="16"/>
              </w:rPr>
              <w:t>3068</w:t>
            </w:r>
          </w:p>
        </w:tc>
        <w:tc>
          <w:tcPr>
            <w:tcW w:w="517" w:type="dxa"/>
          </w:tcPr>
          <w:p w14:paraId="4E2B863C" w14:textId="77777777" w:rsidR="006E3849" w:rsidRDefault="006E384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C99871" w14:textId="77777777" w:rsidR="006E3849" w:rsidRDefault="006E3849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EEA0F6D" w14:textId="77777777" w:rsidR="006E3849" w:rsidRDefault="006E3849" w:rsidP="009F19BE">
            <w:r>
              <w:rPr>
                <w:sz w:val="16"/>
                <w:szCs w:val="16"/>
              </w:rPr>
              <w:t>(NR_CADC_R17_2BDL_xBUL) CR to correct the n70 UL and DL CHBWs used for CA_n48-n70 requirement in clause 7.3A.5 - TS 38.101-1</w:t>
            </w:r>
          </w:p>
        </w:tc>
        <w:tc>
          <w:tcPr>
            <w:tcW w:w="517" w:type="dxa"/>
          </w:tcPr>
          <w:p w14:paraId="645EA37C" w14:textId="77777777" w:rsidR="006E3849" w:rsidRDefault="006E384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DB2B28D" w14:textId="77777777" w:rsidR="006E3849" w:rsidRDefault="006E3849" w:rsidP="009F19BE">
            <w:r>
              <w:rPr>
                <w:sz w:val="16"/>
                <w:szCs w:val="16"/>
              </w:rPr>
              <w:t>18.11.1</w:t>
            </w:r>
          </w:p>
        </w:tc>
        <w:tc>
          <w:tcPr>
            <w:tcW w:w="758" w:type="dxa"/>
          </w:tcPr>
          <w:p w14:paraId="6B789147" w14:textId="77777777" w:rsidR="006E3849" w:rsidRDefault="006E384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B6A4AA1" w14:textId="77777777" w:rsidR="006E3849" w:rsidRDefault="006E3849" w:rsidP="009F19BE">
            <w:r>
              <w:rPr>
                <w:sz w:val="16"/>
                <w:szCs w:val="16"/>
              </w:rPr>
              <w:t>R4-2520391</w:t>
            </w:r>
          </w:p>
        </w:tc>
        <w:tc>
          <w:tcPr>
            <w:tcW w:w="1597" w:type="dxa"/>
          </w:tcPr>
          <w:p w14:paraId="07BDC374" w14:textId="77777777" w:rsidR="006E3849" w:rsidRDefault="006E3849" w:rsidP="009F19BE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15FFFF20" w14:textId="77777777" w:rsidR="006E3849" w:rsidRDefault="006E3849" w:rsidP="009F19BE">
            <w:r>
              <w:rPr>
                <w:sz w:val="16"/>
                <w:szCs w:val="16"/>
              </w:rPr>
              <w:t>NR_CADC_R17_2BDL_xBUL</w:t>
            </w:r>
          </w:p>
        </w:tc>
        <w:tc>
          <w:tcPr>
            <w:tcW w:w="2323" w:type="dxa"/>
          </w:tcPr>
          <w:p w14:paraId="18EB3B21" w14:textId="77777777" w:rsidR="006E3849" w:rsidRDefault="006E3849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4825ED" w14:textId="77777777" w:rsidR="006E3849" w:rsidRDefault="006E3849" w:rsidP="009F19BE">
            <w:pPr>
              <w:rPr>
                <w:sz w:val="16"/>
                <w:szCs w:val="16"/>
              </w:rPr>
            </w:pPr>
          </w:p>
        </w:tc>
      </w:tr>
      <w:tr w:rsidR="006E3849" w14:paraId="57D49B10" w14:textId="77777777" w:rsidTr="009F19BE">
        <w:tc>
          <w:tcPr>
            <w:tcW w:w="879" w:type="dxa"/>
          </w:tcPr>
          <w:p w14:paraId="2667D9D5" w14:textId="77777777" w:rsidR="006E3849" w:rsidRDefault="006E3849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91C992A" w14:textId="77777777" w:rsidR="006E3849" w:rsidRDefault="006E3849" w:rsidP="009F19BE">
            <w:r>
              <w:rPr>
                <w:sz w:val="16"/>
                <w:szCs w:val="16"/>
              </w:rPr>
              <w:t>3069</w:t>
            </w:r>
          </w:p>
        </w:tc>
        <w:tc>
          <w:tcPr>
            <w:tcW w:w="517" w:type="dxa"/>
          </w:tcPr>
          <w:p w14:paraId="592CE9D3" w14:textId="77777777" w:rsidR="006E3849" w:rsidRDefault="006E384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133060" w14:textId="77777777" w:rsidR="006E3849" w:rsidRDefault="006E3849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A339BDC" w14:textId="77777777" w:rsidR="006E3849" w:rsidRDefault="006E3849" w:rsidP="009F19BE">
            <w:r>
              <w:rPr>
                <w:sz w:val="16"/>
                <w:szCs w:val="16"/>
              </w:rPr>
              <w:t>(NR_CADC_R17_2BDL_xBUL) CR to correct the n70 UL and DL CHBWs used for CA_n48-n70 requirement in clause 7.3A.5 - TS 38.101-1</w:t>
            </w:r>
          </w:p>
        </w:tc>
        <w:tc>
          <w:tcPr>
            <w:tcW w:w="517" w:type="dxa"/>
          </w:tcPr>
          <w:p w14:paraId="48EEF740" w14:textId="77777777" w:rsidR="006E3849" w:rsidRDefault="006E384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2903229" w14:textId="77777777" w:rsidR="006E3849" w:rsidRDefault="006E3849" w:rsidP="009F19BE"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 w14:paraId="40E1158D" w14:textId="77777777" w:rsidR="006E3849" w:rsidRDefault="006E384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604A714" w14:textId="77777777" w:rsidR="006E3849" w:rsidRDefault="006E3849" w:rsidP="009F19BE">
            <w:r>
              <w:rPr>
                <w:sz w:val="16"/>
                <w:szCs w:val="16"/>
              </w:rPr>
              <w:t>R4-2520392</w:t>
            </w:r>
          </w:p>
        </w:tc>
        <w:tc>
          <w:tcPr>
            <w:tcW w:w="1597" w:type="dxa"/>
          </w:tcPr>
          <w:p w14:paraId="4B8A7079" w14:textId="77777777" w:rsidR="006E3849" w:rsidRDefault="006E3849" w:rsidP="009F19BE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1909B35E" w14:textId="77777777" w:rsidR="006E3849" w:rsidRDefault="006E3849" w:rsidP="009F19BE">
            <w:r>
              <w:rPr>
                <w:sz w:val="16"/>
                <w:szCs w:val="16"/>
              </w:rPr>
              <w:t>NR_CADC_R17_2BDL_xBUL</w:t>
            </w:r>
          </w:p>
        </w:tc>
        <w:tc>
          <w:tcPr>
            <w:tcW w:w="2323" w:type="dxa"/>
          </w:tcPr>
          <w:p w14:paraId="2432D5B9" w14:textId="77777777" w:rsidR="006E3849" w:rsidRDefault="006E3849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3DD301" w14:textId="77777777" w:rsidR="006E3849" w:rsidRDefault="006E3849" w:rsidP="009F19BE">
            <w:pPr>
              <w:rPr>
                <w:sz w:val="16"/>
                <w:szCs w:val="16"/>
              </w:rPr>
            </w:pPr>
          </w:p>
        </w:tc>
      </w:tr>
      <w:tr w:rsidR="006E3849" w14:paraId="2813CB30" w14:textId="77777777" w:rsidTr="009F19BE">
        <w:tc>
          <w:tcPr>
            <w:tcW w:w="879" w:type="dxa"/>
          </w:tcPr>
          <w:p w14:paraId="124D9C84" w14:textId="77777777" w:rsidR="006E3849" w:rsidRDefault="006E3849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67A366A" w14:textId="77777777" w:rsidR="006E3849" w:rsidRDefault="006E3849" w:rsidP="009F19BE">
            <w:r>
              <w:rPr>
                <w:sz w:val="16"/>
                <w:szCs w:val="16"/>
              </w:rPr>
              <w:t>3085</w:t>
            </w:r>
          </w:p>
        </w:tc>
        <w:tc>
          <w:tcPr>
            <w:tcW w:w="517" w:type="dxa"/>
          </w:tcPr>
          <w:p w14:paraId="59865EC4" w14:textId="77777777" w:rsidR="006E3849" w:rsidRDefault="006E384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EE7260" w14:textId="77777777" w:rsidR="006E3849" w:rsidRDefault="006E3849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A6994D" w14:textId="77777777" w:rsidR="006E3849" w:rsidRDefault="006E3849" w:rsidP="009F19BE">
            <w:r>
              <w:rPr>
                <w:sz w:val="16"/>
                <w:szCs w:val="16"/>
              </w:rPr>
              <w:t>(NR_CADC_R17_3BDL_2BUL-Core) CR for 38.101-1: Rel-17 Missing MSD for CA_n25A-n41A-n71A</w:t>
            </w:r>
          </w:p>
        </w:tc>
        <w:tc>
          <w:tcPr>
            <w:tcW w:w="517" w:type="dxa"/>
          </w:tcPr>
          <w:p w14:paraId="7254034D" w14:textId="77777777" w:rsidR="006E3849" w:rsidRDefault="006E3849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0F8322" w14:textId="77777777" w:rsidR="006E3849" w:rsidRDefault="006E3849" w:rsidP="009F19BE"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 w14:paraId="1A266108" w14:textId="77777777" w:rsidR="006E3849" w:rsidRDefault="006E384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D6533CA" w14:textId="77777777" w:rsidR="006E3849" w:rsidRDefault="006E3849" w:rsidP="009F19BE">
            <w:r>
              <w:rPr>
                <w:sz w:val="16"/>
                <w:szCs w:val="16"/>
              </w:rPr>
              <w:t>R4-2520783</w:t>
            </w:r>
          </w:p>
        </w:tc>
        <w:tc>
          <w:tcPr>
            <w:tcW w:w="1597" w:type="dxa"/>
          </w:tcPr>
          <w:p w14:paraId="3E80BBF4" w14:textId="77777777" w:rsidR="006E3849" w:rsidRDefault="006E3849" w:rsidP="009F19BE">
            <w:r>
              <w:rPr>
                <w:sz w:val="16"/>
                <w:szCs w:val="16"/>
              </w:rPr>
              <w:t>T-Mobile USA, ZTE, Skyworks Solutions, Inc.</w:t>
            </w:r>
          </w:p>
        </w:tc>
        <w:tc>
          <w:tcPr>
            <w:tcW w:w="1122" w:type="dxa"/>
          </w:tcPr>
          <w:p w14:paraId="6BB744DF" w14:textId="77777777" w:rsidR="006E3849" w:rsidRDefault="006E3849" w:rsidP="009F19BE">
            <w:r>
              <w:rPr>
                <w:sz w:val="16"/>
                <w:szCs w:val="16"/>
              </w:rPr>
              <w:t>NR_CADC_R17_3BDL_2BUL-Core</w:t>
            </w:r>
          </w:p>
        </w:tc>
        <w:tc>
          <w:tcPr>
            <w:tcW w:w="2323" w:type="dxa"/>
          </w:tcPr>
          <w:p w14:paraId="70DA18EB" w14:textId="77777777" w:rsidR="006E3849" w:rsidRDefault="006E3849" w:rsidP="009F19BE">
            <w:r>
              <w:rPr>
                <w:sz w:val="16"/>
                <w:szCs w:val="16"/>
              </w:rPr>
              <w:t>7.3A.5</w:t>
            </w:r>
          </w:p>
        </w:tc>
        <w:tc>
          <w:tcPr>
            <w:tcW w:w="998" w:type="dxa"/>
          </w:tcPr>
          <w:p w14:paraId="79FADD96" w14:textId="77777777" w:rsidR="006E3849" w:rsidRDefault="006E384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38.521 CR ... ; TS/TR ... CR ... </w:t>
            </w:r>
          </w:p>
        </w:tc>
      </w:tr>
      <w:tr w:rsidR="006E3849" w14:paraId="54CB9412" w14:textId="77777777" w:rsidTr="009F19BE">
        <w:tc>
          <w:tcPr>
            <w:tcW w:w="879" w:type="dxa"/>
          </w:tcPr>
          <w:p w14:paraId="1A66C87B" w14:textId="77777777" w:rsidR="006E3849" w:rsidRDefault="006E3849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425DA91" w14:textId="77777777" w:rsidR="006E3849" w:rsidRDefault="006E3849" w:rsidP="009F19BE">
            <w:r>
              <w:rPr>
                <w:sz w:val="16"/>
                <w:szCs w:val="16"/>
              </w:rPr>
              <w:t>3086</w:t>
            </w:r>
          </w:p>
        </w:tc>
        <w:tc>
          <w:tcPr>
            <w:tcW w:w="517" w:type="dxa"/>
          </w:tcPr>
          <w:p w14:paraId="6B3EDC3E" w14:textId="77777777" w:rsidR="006E3849" w:rsidRDefault="006E384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942232" w14:textId="77777777" w:rsidR="006E3849" w:rsidRDefault="006E3849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EF0B2C0" w14:textId="77777777" w:rsidR="006E3849" w:rsidRDefault="006E3849" w:rsidP="009F19BE">
            <w:r>
              <w:rPr>
                <w:sz w:val="16"/>
                <w:szCs w:val="16"/>
              </w:rPr>
              <w:t>(NR_CADC_R17_3BDL_2BUL-Core) CR for 38.101-1: Rel-17 Missing MSD for CA_n25A-n41A-n71A</w:t>
            </w:r>
          </w:p>
        </w:tc>
        <w:tc>
          <w:tcPr>
            <w:tcW w:w="517" w:type="dxa"/>
          </w:tcPr>
          <w:p w14:paraId="730660BD" w14:textId="77777777" w:rsidR="006E3849" w:rsidRDefault="006E384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6BA2F91" w14:textId="77777777" w:rsidR="006E3849" w:rsidRDefault="006E3849" w:rsidP="009F19BE">
            <w:r>
              <w:rPr>
                <w:sz w:val="16"/>
                <w:szCs w:val="16"/>
              </w:rPr>
              <w:t>18.11.1</w:t>
            </w:r>
          </w:p>
        </w:tc>
        <w:tc>
          <w:tcPr>
            <w:tcW w:w="758" w:type="dxa"/>
          </w:tcPr>
          <w:p w14:paraId="3FBF9FB9" w14:textId="77777777" w:rsidR="006E3849" w:rsidRDefault="006E384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55F5213" w14:textId="77777777" w:rsidR="006E3849" w:rsidRDefault="006E3849" w:rsidP="009F19BE">
            <w:r>
              <w:rPr>
                <w:sz w:val="16"/>
                <w:szCs w:val="16"/>
              </w:rPr>
              <w:t>R4-2520784</w:t>
            </w:r>
          </w:p>
        </w:tc>
        <w:tc>
          <w:tcPr>
            <w:tcW w:w="1597" w:type="dxa"/>
          </w:tcPr>
          <w:p w14:paraId="24DC82E3" w14:textId="77777777" w:rsidR="006E3849" w:rsidRDefault="006E3849" w:rsidP="009F19BE">
            <w:r>
              <w:rPr>
                <w:sz w:val="16"/>
                <w:szCs w:val="16"/>
              </w:rPr>
              <w:t>T-Mobile USA, ZTE, Skyworks Solutions, Inc.</w:t>
            </w:r>
          </w:p>
        </w:tc>
        <w:tc>
          <w:tcPr>
            <w:tcW w:w="1122" w:type="dxa"/>
          </w:tcPr>
          <w:p w14:paraId="3A960C17" w14:textId="77777777" w:rsidR="006E3849" w:rsidRDefault="006E3849" w:rsidP="009F19BE">
            <w:r>
              <w:rPr>
                <w:sz w:val="16"/>
                <w:szCs w:val="16"/>
              </w:rPr>
              <w:t>NR_CADC_R17_3BDL_2BUL-Core</w:t>
            </w:r>
          </w:p>
        </w:tc>
        <w:tc>
          <w:tcPr>
            <w:tcW w:w="2323" w:type="dxa"/>
          </w:tcPr>
          <w:p w14:paraId="295AAF17" w14:textId="77777777" w:rsidR="006E3849" w:rsidRDefault="006E3849" w:rsidP="009F19BE">
            <w:r>
              <w:rPr>
                <w:sz w:val="16"/>
                <w:szCs w:val="16"/>
              </w:rPr>
              <w:t>7.3A.5</w:t>
            </w:r>
          </w:p>
        </w:tc>
        <w:tc>
          <w:tcPr>
            <w:tcW w:w="998" w:type="dxa"/>
          </w:tcPr>
          <w:p w14:paraId="16FBCBF1" w14:textId="77777777" w:rsidR="006E3849" w:rsidRDefault="006E384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38.521 CR ... ; TS/TR ... CR ... </w:t>
            </w:r>
          </w:p>
        </w:tc>
      </w:tr>
      <w:tr w:rsidR="006E3849" w14:paraId="18BA1171" w14:textId="77777777" w:rsidTr="009F19BE">
        <w:tc>
          <w:tcPr>
            <w:tcW w:w="879" w:type="dxa"/>
          </w:tcPr>
          <w:p w14:paraId="20FC673C" w14:textId="77777777" w:rsidR="006E3849" w:rsidRDefault="006E3849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E112378" w14:textId="77777777" w:rsidR="006E3849" w:rsidRDefault="006E3849" w:rsidP="009F19BE">
            <w:r>
              <w:rPr>
                <w:sz w:val="16"/>
                <w:szCs w:val="16"/>
              </w:rPr>
              <w:t>3087</w:t>
            </w:r>
          </w:p>
        </w:tc>
        <w:tc>
          <w:tcPr>
            <w:tcW w:w="517" w:type="dxa"/>
          </w:tcPr>
          <w:p w14:paraId="428A6EB0" w14:textId="77777777" w:rsidR="006E3849" w:rsidRDefault="006E384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C52356" w14:textId="77777777" w:rsidR="006E3849" w:rsidRDefault="006E3849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CE98C6F" w14:textId="77777777" w:rsidR="006E3849" w:rsidRDefault="006E3849" w:rsidP="009F19BE">
            <w:r>
              <w:rPr>
                <w:sz w:val="16"/>
                <w:szCs w:val="16"/>
              </w:rPr>
              <w:t>(NR_CADC_R17_3BDL_2BUL-Core) CR for 38.101-1: Rel-17 Missing MSD for CA_n25A-n41A-n71A</w:t>
            </w:r>
          </w:p>
        </w:tc>
        <w:tc>
          <w:tcPr>
            <w:tcW w:w="517" w:type="dxa"/>
          </w:tcPr>
          <w:p w14:paraId="36BD5145" w14:textId="77777777" w:rsidR="006E3849" w:rsidRDefault="006E384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7E3A0D5" w14:textId="77777777" w:rsidR="006E3849" w:rsidRDefault="006E3849" w:rsidP="009F19BE"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 w14:paraId="129DB9EA" w14:textId="77777777" w:rsidR="006E3849" w:rsidRDefault="006E384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7F1F1C4" w14:textId="77777777" w:rsidR="006E3849" w:rsidRDefault="006E3849" w:rsidP="009F19BE">
            <w:r>
              <w:rPr>
                <w:sz w:val="16"/>
                <w:szCs w:val="16"/>
              </w:rPr>
              <w:t>R4-2520785</w:t>
            </w:r>
          </w:p>
        </w:tc>
        <w:tc>
          <w:tcPr>
            <w:tcW w:w="1597" w:type="dxa"/>
          </w:tcPr>
          <w:p w14:paraId="27D4C90B" w14:textId="77777777" w:rsidR="006E3849" w:rsidRDefault="006E3849" w:rsidP="009F19BE">
            <w:r>
              <w:rPr>
                <w:sz w:val="16"/>
                <w:szCs w:val="16"/>
              </w:rPr>
              <w:t>T-Mobile USA, ZTE, Skyworks Solutions, Inc.</w:t>
            </w:r>
          </w:p>
        </w:tc>
        <w:tc>
          <w:tcPr>
            <w:tcW w:w="1122" w:type="dxa"/>
          </w:tcPr>
          <w:p w14:paraId="2931607F" w14:textId="77777777" w:rsidR="006E3849" w:rsidRDefault="006E3849" w:rsidP="009F19BE">
            <w:r>
              <w:rPr>
                <w:sz w:val="16"/>
                <w:szCs w:val="16"/>
              </w:rPr>
              <w:t>NR_CADC_R17_3BDL_2BUL-Core</w:t>
            </w:r>
          </w:p>
        </w:tc>
        <w:tc>
          <w:tcPr>
            <w:tcW w:w="2323" w:type="dxa"/>
          </w:tcPr>
          <w:p w14:paraId="664FB623" w14:textId="77777777" w:rsidR="006E3849" w:rsidRDefault="006E3849" w:rsidP="009F19BE">
            <w:r>
              <w:rPr>
                <w:sz w:val="16"/>
                <w:szCs w:val="16"/>
              </w:rPr>
              <w:t>7.3A.5</w:t>
            </w:r>
          </w:p>
        </w:tc>
        <w:tc>
          <w:tcPr>
            <w:tcW w:w="998" w:type="dxa"/>
          </w:tcPr>
          <w:p w14:paraId="1B0B39EE" w14:textId="77777777" w:rsidR="006E3849" w:rsidRDefault="006E384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38.521  CR ... ; TS/TR ... CR ... </w:t>
            </w:r>
          </w:p>
        </w:tc>
      </w:tr>
      <w:tr w:rsidR="006E3849" w14:paraId="162D7167" w14:textId="77777777" w:rsidTr="009F19BE">
        <w:tc>
          <w:tcPr>
            <w:tcW w:w="879" w:type="dxa"/>
          </w:tcPr>
          <w:p w14:paraId="353BD572" w14:textId="77777777" w:rsidR="006E3849" w:rsidRDefault="006E3849" w:rsidP="009F19B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378557F" w14:textId="77777777" w:rsidR="006E3849" w:rsidRDefault="006E3849" w:rsidP="009F19BE">
            <w:r>
              <w:rPr>
                <w:sz w:val="16"/>
                <w:szCs w:val="16"/>
              </w:rPr>
              <w:t>1455</w:t>
            </w:r>
          </w:p>
        </w:tc>
        <w:tc>
          <w:tcPr>
            <w:tcW w:w="517" w:type="dxa"/>
          </w:tcPr>
          <w:p w14:paraId="4A74D63B" w14:textId="77777777" w:rsidR="006E3849" w:rsidRDefault="006E384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4B8140" w14:textId="77777777" w:rsidR="006E3849" w:rsidRDefault="006E3849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EAA8311" w14:textId="77777777" w:rsidR="006E3849" w:rsidRDefault="006E3849" w:rsidP="009F19BE">
            <w:r>
              <w:rPr>
                <w:sz w:val="16"/>
                <w:szCs w:val="16"/>
              </w:rPr>
              <w:t>(NR_CADC_R18_2BDL_xBUL-Core) CR to 38.101-3 to correct uplink configuration for CA_n66-n257 and CA_n71-n257 and CA_n71-n260_R18_CAT_F</w:t>
            </w:r>
          </w:p>
        </w:tc>
        <w:tc>
          <w:tcPr>
            <w:tcW w:w="517" w:type="dxa"/>
          </w:tcPr>
          <w:p w14:paraId="3E72DEBF" w14:textId="77777777" w:rsidR="006E3849" w:rsidRDefault="006E3849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D8085F" w14:textId="77777777" w:rsidR="006E3849" w:rsidRDefault="006E3849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15C60D30" w14:textId="77777777" w:rsidR="006E3849" w:rsidRDefault="006E384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9F4BAC2" w14:textId="77777777" w:rsidR="006E3849" w:rsidRDefault="006E3849" w:rsidP="009F19BE">
            <w:r>
              <w:rPr>
                <w:sz w:val="16"/>
                <w:szCs w:val="16"/>
              </w:rPr>
              <w:t>R4-2521810</w:t>
            </w:r>
          </w:p>
        </w:tc>
        <w:tc>
          <w:tcPr>
            <w:tcW w:w="1597" w:type="dxa"/>
          </w:tcPr>
          <w:p w14:paraId="6CAD99E3" w14:textId="77777777" w:rsidR="006E3849" w:rsidRDefault="006E3849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5AF58B81" w14:textId="77777777" w:rsidR="006E3849" w:rsidRDefault="006E3849" w:rsidP="009F19BE">
            <w:r>
              <w:rPr>
                <w:sz w:val="16"/>
                <w:szCs w:val="16"/>
              </w:rPr>
              <w:t>NR_CADC_R18_2BDL_xBUL-Core</w:t>
            </w:r>
          </w:p>
        </w:tc>
        <w:tc>
          <w:tcPr>
            <w:tcW w:w="2323" w:type="dxa"/>
          </w:tcPr>
          <w:p w14:paraId="18F5BF63" w14:textId="77777777" w:rsidR="006E3849" w:rsidRDefault="006E3849" w:rsidP="009F19BE">
            <w:r>
              <w:rPr>
                <w:sz w:val="16"/>
                <w:szCs w:val="16"/>
              </w:rPr>
              <w:t>5.5A.1.1</w:t>
            </w:r>
          </w:p>
        </w:tc>
        <w:tc>
          <w:tcPr>
            <w:tcW w:w="998" w:type="dxa"/>
          </w:tcPr>
          <w:p w14:paraId="26BC058B" w14:textId="77777777" w:rsidR="006E3849" w:rsidRDefault="006E384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38.521-3;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6E3849" w14:paraId="5C59C40E" w14:textId="77777777" w:rsidTr="009F19BE">
        <w:tc>
          <w:tcPr>
            <w:tcW w:w="879" w:type="dxa"/>
          </w:tcPr>
          <w:p w14:paraId="68642FF7" w14:textId="77777777" w:rsidR="006E3849" w:rsidRDefault="006E3849" w:rsidP="009F19BE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669115BB" w14:textId="77777777" w:rsidR="006E3849" w:rsidRDefault="006E3849" w:rsidP="009F19BE">
            <w:r>
              <w:rPr>
                <w:sz w:val="16"/>
                <w:szCs w:val="16"/>
              </w:rPr>
              <w:t>1456</w:t>
            </w:r>
          </w:p>
        </w:tc>
        <w:tc>
          <w:tcPr>
            <w:tcW w:w="517" w:type="dxa"/>
          </w:tcPr>
          <w:p w14:paraId="66FBA290" w14:textId="77777777" w:rsidR="006E3849" w:rsidRDefault="006E384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986346" w14:textId="77777777" w:rsidR="006E3849" w:rsidRDefault="006E3849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7256307" w14:textId="77777777" w:rsidR="006E3849" w:rsidRDefault="006E3849" w:rsidP="009F19BE">
            <w:r>
              <w:rPr>
                <w:sz w:val="16"/>
                <w:szCs w:val="16"/>
              </w:rPr>
              <w:t>(NR_CADC_R18_2BDL_xBUL-Core) CR to 38.101-3 to correct uplink configuration for CA_n66-n257 and CA_n71-n257 and CA_n71-n260_R19_CAT_A</w:t>
            </w:r>
          </w:p>
        </w:tc>
        <w:tc>
          <w:tcPr>
            <w:tcW w:w="517" w:type="dxa"/>
          </w:tcPr>
          <w:p w14:paraId="1054BAEB" w14:textId="77777777" w:rsidR="006E3849" w:rsidRDefault="006E384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D9385C4" w14:textId="77777777" w:rsidR="006E3849" w:rsidRDefault="006E3849" w:rsidP="009F19BE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3F7F731D" w14:textId="77777777" w:rsidR="006E3849" w:rsidRDefault="006E384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770013F" w14:textId="77777777" w:rsidR="006E3849" w:rsidRDefault="006E3849" w:rsidP="009F19BE">
            <w:r>
              <w:rPr>
                <w:sz w:val="16"/>
                <w:szCs w:val="16"/>
              </w:rPr>
              <w:t>R4-2521811</w:t>
            </w:r>
          </w:p>
        </w:tc>
        <w:tc>
          <w:tcPr>
            <w:tcW w:w="1597" w:type="dxa"/>
          </w:tcPr>
          <w:p w14:paraId="3EEC7BF8" w14:textId="77777777" w:rsidR="006E3849" w:rsidRDefault="006E3849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115CA7C6" w14:textId="77777777" w:rsidR="006E3849" w:rsidRDefault="006E3849" w:rsidP="009F19BE">
            <w:r>
              <w:rPr>
                <w:sz w:val="16"/>
                <w:szCs w:val="16"/>
              </w:rPr>
              <w:t>NR_CADC_R18_2BDL_xBUL-Core</w:t>
            </w:r>
          </w:p>
        </w:tc>
        <w:tc>
          <w:tcPr>
            <w:tcW w:w="2323" w:type="dxa"/>
          </w:tcPr>
          <w:p w14:paraId="2A9CFFC4" w14:textId="77777777" w:rsidR="006E3849" w:rsidRDefault="006E3849" w:rsidP="009F19BE">
            <w:r>
              <w:rPr>
                <w:sz w:val="16"/>
                <w:szCs w:val="16"/>
              </w:rPr>
              <w:t>5.5A.1.1</w:t>
            </w:r>
          </w:p>
        </w:tc>
        <w:tc>
          <w:tcPr>
            <w:tcW w:w="998" w:type="dxa"/>
          </w:tcPr>
          <w:p w14:paraId="640CDBD1" w14:textId="77777777" w:rsidR="006E3849" w:rsidRDefault="006E384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38.521-3; TS/TR ... CR ... </w:t>
            </w:r>
          </w:p>
        </w:tc>
      </w:tr>
      <w:tr w:rsidR="006E3849" w14:paraId="53736B1A" w14:textId="77777777" w:rsidTr="009F19BE">
        <w:tc>
          <w:tcPr>
            <w:tcW w:w="879" w:type="dxa"/>
          </w:tcPr>
          <w:p w14:paraId="7AC332D6" w14:textId="77777777" w:rsidR="006E3849" w:rsidRDefault="006E3849" w:rsidP="009F19B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D822F35" w14:textId="77777777" w:rsidR="006E3849" w:rsidRDefault="006E3849" w:rsidP="009F19BE">
            <w:r>
              <w:rPr>
                <w:sz w:val="16"/>
                <w:szCs w:val="16"/>
              </w:rPr>
              <w:t>1457</w:t>
            </w:r>
          </w:p>
        </w:tc>
        <w:tc>
          <w:tcPr>
            <w:tcW w:w="517" w:type="dxa"/>
          </w:tcPr>
          <w:p w14:paraId="7659DAA5" w14:textId="77777777" w:rsidR="006E3849" w:rsidRDefault="006E384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25D656" w14:textId="77777777" w:rsidR="006E3849" w:rsidRDefault="006E3849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69C9EBE" w14:textId="77777777" w:rsidR="006E3849" w:rsidRDefault="006E3849" w:rsidP="009F19BE">
            <w:r>
              <w:rPr>
                <w:sz w:val="16"/>
                <w:szCs w:val="16"/>
              </w:rPr>
              <w:t>(NR_CADC_R18_3BDL_xBUL-Core) CR to 38.101-3 to add missing uplink configurations for CA_n2-n12-n260_R18_CAT_F</w:t>
            </w:r>
          </w:p>
        </w:tc>
        <w:tc>
          <w:tcPr>
            <w:tcW w:w="517" w:type="dxa"/>
          </w:tcPr>
          <w:p w14:paraId="7182E8D0" w14:textId="77777777" w:rsidR="006E3849" w:rsidRDefault="006E3849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2A7543" w14:textId="77777777" w:rsidR="006E3849" w:rsidRDefault="006E3849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65E1755D" w14:textId="77777777" w:rsidR="006E3849" w:rsidRDefault="006E384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5604B74" w14:textId="77777777" w:rsidR="006E3849" w:rsidRDefault="006E3849" w:rsidP="009F19BE">
            <w:r>
              <w:rPr>
                <w:sz w:val="16"/>
                <w:szCs w:val="16"/>
              </w:rPr>
              <w:t>R4-2521812</w:t>
            </w:r>
          </w:p>
        </w:tc>
        <w:tc>
          <w:tcPr>
            <w:tcW w:w="1597" w:type="dxa"/>
          </w:tcPr>
          <w:p w14:paraId="2A3B4C60" w14:textId="77777777" w:rsidR="006E3849" w:rsidRDefault="006E3849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3FEDD14C" w14:textId="77777777" w:rsidR="006E3849" w:rsidRDefault="006E3849" w:rsidP="009F19BE">
            <w:r>
              <w:rPr>
                <w:sz w:val="16"/>
                <w:szCs w:val="16"/>
              </w:rPr>
              <w:t>NR_CADC_R18_3BDL_xBUL-Core</w:t>
            </w:r>
          </w:p>
        </w:tc>
        <w:tc>
          <w:tcPr>
            <w:tcW w:w="2323" w:type="dxa"/>
          </w:tcPr>
          <w:p w14:paraId="218322F5" w14:textId="77777777" w:rsidR="006E3849" w:rsidRDefault="006E3849" w:rsidP="009F19BE">
            <w:r>
              <w:rPr>
                <w:sz w:val="16"/>
                <w:szCs w:val="16"/>
              </w:rPr>
              <w:t>5.5A.1.2</w:t>
            </w:r>
          </w:p>
        </w:tc>
        <w:tc>
          <w:tcPr>
            <w:tcW w:w="998" w:type="dxa"/>
          </w:tcPr>
          <w:p w14:paraId="3EE0DC62" w14:textId="77777777" w:rsidR="006E3849" w:rsidRDefault="006E384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38.521-3; TS/TR ... CR ... </w:t>
            </w:r>
          </w:p>
        </w:tc>
      </w:tr>
      <w:tr w:rsidR="006E3849" w14:paraId="5EA773F3" w14:textId="77777777" w:rsidTr="009F19BE">
        <w:tc>
          <w:tcPr>
            <w:tcW w:w="879" w:type="dxa"/>
          </w:tcPr>
          <w:p w14:paraId="0DE09393" w14:textId="77777777" w:rsidR="006E3849" w:rsidRDefault="006E3849" w:rsidP="009F19B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B8A1AAF" w14:textId="77777777" w:rsidR="006E3849" w:rsidRDefault="006E3849" w:rsidP="009F19BE">
            <w:r>
              <w:rPr>
                <w:sz w:val="16"/>
                <w:szCs w:val="16"/>
              </w:rPr>
              <w:t>1458</w:t>
            </w:r>
          </w:p>
        </w:tc>
        <w:tc>
          <w:tcPr>
            <w:tcW w:w="517" w:type="dxa"/>
          </w:tcPr>
          <w:p w14:paraId="7C2E92D2" w14:textId="77777777" w:rsidR="006E3849" w:rsidRDefault="006E384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C38E2F" w14:textId="77777777" w:rsidR="006E3849" w:rsidRDefault="006E3849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6325958" w14:textId="77777777" w:rsidR="006E3849" w:rsidRDefault="006E3849" w:rsidP="009F19BE">
            <w:r>
              <w:rPr>
                <w:sz w:val="16"/>
                <w:szCs w:val="16"/>
              </w:rPr>
              <w:t>(NR_CADC_R18_3BDL_xBUL-Core) CR to 38.101-3 to add missing uplink configurations for CA_n2-n12-n260_R19_CAT_A</w:t>
            </w:r>
          </w:p>
        </w:tc>
        <w:tc>
          <w:tcPr>
            <w:tcW w:w="517" w:type="dxa"/>
          </w:tcPr>
          <w:p w14:paraId="349A6E9E" w14:textId="77777777" w:rsidR="006E3849" w:rsidRDefault="006E384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3928196" w14:textId="77777777" w:rsidR="006E3849" w:rsidRDefault="006E3849" w:rsidP="009F19BE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46821755" w14:textId="77777777" w:rsidR="006E3849" w:rsidRDefault="006E384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7C5E86E" w14:textId="77777777" w:rsidR="006E3849" w:rsidRDefault="006E3849" w:rsidP="009F19BE">
            <w:r>
              <w:rPr>
                <w:sz w:val="16"/>
                <w:szCs w:val="16"/>
              </w:rPr>
              <w:t>R4-2521813</w:t>
            </w:r>
          </w:p>
        </w:tc>
        <w:tc>
          <w:tcPr>
            <w:tcW w:w="1597" w:type="dxa"/>
          </w:tcPr>
          <w:p w14:paraId="4E72818D" w14:textId="77777777" w:rsidR="006E3849" w:rsidRDefault="006E3849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19E0E3E7" w14:textId="77777777" w:rsidR="006E3849" w:rsidRDefault="006E3849" w:rsidP="009F19BE">
            <w:r>
              <w:rPr>
                <w:sz w:val="16"/>
                <w:szCs w:val="16"/>
              </w:rPr>
              <w:t>NR_CADC_R18_3BDL_xBUL-Core</w:t>
            </w:r>
          </w:p>
        </w:tc>
        <w:tc>
          <w:tcPr>
            <w:tcW w:w="2323" w:type="dxa"/>
          </w:tcPr>
          <w:p w14:paraId="6393DB0D" w14:textId="77777777" w:rsidR="006E3849" w:rsidRDefault="006E3849" w:rsidP="009F19BE">
            <w:r>
              <w:rPr>
                <w:sz w:val="16"/>
                <w:szCs w:val="16"/>
              </w:rPr>
              <w:t>5.5A.1.2</w:t>
            </w:r>
          </w:p>
        </w:tc>
        <w:tc>
          <w:tcPr>
            <w:tcW w:w="998" w:type="dxa"/>
          </w:tcPr>
          <w:p w14:paraId="3A475C29" w14:textId="77777777" w:rsidR="006E3849" w:rsidRDefault="006E384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38.521-3; TS/TR ... CR ... </w:t>
            </w:r>
          </w:p>
        </w:tc>
      </w:tr>
    </w:tbl>
    <w:p w14:paraId="0F0945D6" w14:textId="77777777" w:rsidR="006E3D30" w:rsidRDefault="006E3D30" w:rsidP="006E3D30">
      <w:pPr>
        <w:rPr>
          <w:rFonts w:eastAsiaTheme="minorEastAsia"/>
        </w:rPr>
      </w:pPr>
    </w:p>
    <w:p w14:paraId="71C8DE9B" w14:textId="34C29540" w:rsidR="006E3D30" w:rsidRDefault="00D717AB" w:rsidP="006E3D30">
      <w:pPr>
        <w:rPr>
          <w:rFonts w:ascii="Arial" w:eastAsiaTheme="minorEastAsia" w:hAnsi="Arial" w:cs="Arial"/>
          <w:b/>
          <w:sz w:val="24"/>
          <w:szCs w:val="24"/>
        </w:rPr>
      </w:pPr>
      <w:r w:rsidRPr="00D717AB">
        <w:rPr>
          <w:rFonts w:ascii="Arial" w:eastAsiaTheme="minorEastAsia" w:hAnsi="Arial" w:cs="Arial"/>
          <w:b/>
          <w:sz w:val="24"/>
          <w:szCs w:val="24"/>
        </w:rPr>
        <w:t>RP-253672</w:t>
      </w:r>
      <w:r w:rsidRPr="00D717AB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- Batch 6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06223" w:rsidRPr="004E535C" w14:paraId="169F85CE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1A364B2" w14:textId="77777777" w:rsidR="00D06223" w:rsidRPr="00BF1EB6" w:rsidRDefault="00D06223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5AE96A" w14:textId="77777777" w:rsidR="00D06223" w:rsidRPr="00BF1EB6" w:rsidRDefault="00D06223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EB95EF3" w14:textId="77777777" w:rsidR="00D06223" w:rsidRPr="00BF1EB6" w:rsidRDefault="00D06223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87C6925" w14:textId="77777777" w:rsidR="00D06223" w:rsidRPr="00BF1EB6" w:rsidRDefault="00D06223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17DA7441" w14:textId="77777777" w:rsidR="00D06223" w:rsidRPr="00BF1EB6" w:rsidRDefault="00D06223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2AAA3DA" w14:textId="77777777" w:rsidR="00D06223" w:rsidRPr="00BF1EB6" w:rsidRDefault="00D06223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75CAB8D" w14:textId="77777777" w:rsidR="00D06223" w:rsidRPr="00BF1EB6" w:rsidRDefault="00D06223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192E1365" w14:textId="77777777" w:rsidR="00D06223" w:rsidRPr="00BF1EB6" w:rsidRDefault="00D06223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7AAD4FF" w14:textId="77777777" w:rsidR="00D06223" w:rsidRPr="00BF1EB6" w:rsidRDefault="00D06223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FBA032C" w14:textId="77777777" w:rsidR="00D06223" w:rsidRPr="00BF1EB6" w:rsidRDefault="00D06223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E185BDD" w14:textId="77777777" w:rsidR="00D06223" w:rsidRPr="00BF1EB6" w:rsidRDefault="00D06223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78925EC" w14:textId="77777777" w:rsidR="00D06223" w:rsidRPr="00BF1EB6" w:rsidRDefault="00D06223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380934C" w14:textId="77777777" w:rsidR="00D06223" w:rsidRPr="00BF1EB6" w:rsidRDefault="00D06223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06223" w14:paraId="267E4E3E" w14:textId="77777777" w:rsidTr="009F19BE">
        <w:tc>
          <w:tcPr>
            <w:tcW w:w="879" w:type="dxa"/>
          </w:tcPr>
          <w:p w14:paraId="00DCF659" w14:textId="77777777" w:rsidR="00D06223" w:rsidRDefault="00D06223" w:rsidP="009F19B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37E364E3" w14:textId="77777777" w:rsidR="00D06223" w:rsidRDefault="00D06223" w:rsidP="009F19BE">
            <w:r>
              <w:rPr>
                <w:sz w:val="16"/>
                <w:szCs w:val="16"/>
              </w:rPr>
              <w:t>0814</w:t>
            </w:r>
          </w:p>
        </w:tc>
        <w:tc>
          <w:tcPr>
            <w:tcW w:w="517" w:type="dxa"/>
          </w:tcPr>
          <w:p w14:paraId="29A226EB" w14:textId="77777777" w:rsidR="00D06223" w:rsidRDefault="00D06223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BBCB21" w14:textId="77777777" w:rsidR="00D06223" w:rsidRDefault="00D06223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B6C8EF2" w14:textId="77777777" w:rsidR="00D06223" w:rsidRDefault="00D06223" w:rsidP="009F19BE">
            <w:r>
              <w:rPr>
                <w:sz w:val="16"/>
                <w:szCs w:val="16"/>
              </w:rPr>
              <w:t>(NR_demod_enh3-Perf) CR to Rel-19 TS38.101-4 ATP requirements</w:t>
            </w:r>
          </w:p>
        </w:tc>
        <w:tc>
          <w:tcPr>
            <w:tcW w:w="517" w:type="dxa"/>
          </w:tcPr>
          <w:p w14:paraId="6EB4D192" w14:textId="77777777" w:rsidR="00D06223" w:rsidRDefault="00D06223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9D8D151" w14:textId="77777777" w:rsidR="00D06223" w:rsidRDefault="00D06223" w:rsidP="009F19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7DE2CCE4" w14:textId="77777777" w:rsidR="00D06223" w:rsidRDefault="00D06223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0DB3713" w14:textId="77777777" w:rsidR="00D06223" w:rsidRDefault="00D06223" w:rsidP="009F19BE">
            <w:r>
              <w:rPr>
                <w:sz w:val="16"/>
                <w:szCs w:val="16"/>
              </w:rPr>
              <w:t>R4-2520241</w:t>
            </w:r>
          </w:p>
        </w:tc>
        <w:tc>
          <w:tcPr>
            <w:tcW w:w="1597" w:type="dxa"/>
          </w:tcPr>
          <w:p w14:paraId="74DC8B45" w14:textId="77777777" w:rsidR="00D06223" w:rsidRDefault="00D06223" w:rsidP="009F19B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4BD7DF30" w14:textId="77777777" w:rsidR="00D06223" w:rsidRDefault="00D06223" w:rsidP="009F19BE">
            <w:r>
              <w:rPr>
                <w:sz w:val="16"/>
                <w:szCs w:val="16"/>
              </w:rPr>
              <w:t>NR_demod_enh3-Perf</w:t>
            </w:r>
          </w:p>
        </w:tc>
        <w:tc>
          <w:tcPr>
            <w:tcW w:w="2323" w:type="dxa"/>
          </w:tcPr>
          <w:p w14:paraId="339A02E3" w14:textId="77777777" w:rsidR="00D06223" w:rsidRDefault="00D06223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6D9F20" w14:textId="77777777" w:rsidR="00D06223" w:rsidRDefault="00D06223" w:rsidP="009F19BE">
            <w:pPr>
              <w:rPr>
                <w:sz w:val="16"/>
                <w:szCs w:val="16"/>
              </w:rPr>
            </w:pPr>
          </w:p>
        </w:tc>
      </w:tr>
      <w:tr w:rsidR="00D06223" w14:paraId="25627EFE" w14:textId="77777777" w:rsidTr="009F19BE">
        <w:tc>
          <w:tcPr>
            <w:tcW w:w="879" w:type="dxa"/>
          </w:tcPr>
          <w:p w14:paraId="568C5C2A" w14:textId="77777777" w:rsidR="00D06223" w:rsidRDefault="00D06223" w:rsidP="009F19B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1B8A793" w14:textId="77777777" w:rsidR="00D06223" w:rsidRDefault="00D06223" w:rsidP="009F19BE">
            <w:r>
              <w:rPr>
                <w:sz w:val="16"/>
                <w:szCs w:val="16"/>
              </w:rPr>
              <w:t>0815</w:t>
            </w:r>
          </w:p>
        </w:tc>
        <w:tc>
          <w:tcPr>
            <w:tcW w:w="517" w:type="dxa"/>
          </w:tcPr>
          <w:p w14:paraId="040196F6" w14:textId="77777777" w:rsidR="00D06223" w:rsidRDefault="00D06223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0905B4" w14:textId="77777777" w:rsidR="00D06223" w:rsidRDefault="00D06223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12C95EC" w14:textId="77777777" w:rsidR="00D06223" w:rsidRDefault="00D06223" w:rsidP="009F19BE">
            <w:r>
              <w:rPr>
                <w:sz w:val="16"/>
                <w:szCs w:val="16"/>
              </w:rPr>
              <w:t>(NR_demod_enh3-Perf) CR to Rel-18 TS38.101-4 ATP requirements</w:t>
            </w:r>
          </w:p>
        </w:tc>
        <w:tc>
          <w:tcPr>
            <w:tcW w:w="517" w:type="dxa"/>
          </w:tcPr>
          <w:p w14:paraId="768035CE" w14:textId="77777777" w:rsidR="00D06223" w:rsidRDefault="00D06223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9D0D15" w14:textId="77777777" w:rsidR="00D06223" w:rsidRDefault="00D06223" w:rsidP="009F19BE"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 w14:paraId="370BB22D" w14:textId="77777777" w:rsidR="00D06223" w:rsidRDefault="00D06223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6BF3021" w14:textId="77777777" w:rsidR="00D06223" w:rsidRDefault="00D06223" w:rsidP="009F19BE">
            <w:r>
              <w:rPr>
                <w:sz w:val="16"/>
                <w:szCs w:val="16"/>
              </w:rPr>
              <w:t>R4-2520242</w:t>
            </w:r>
          </w:p>
        </w:tc>
        <w:tc>
          <w:tcPr>
            <w:tcW w:w="1597" w:type="dxa"/>
          </w:tcPr>
          <w:p w14:paraId="7FA63C46" w14:textId="77777777" w:rsidR="00D06223" w:rsidRDefault="00D06223" w:rsidP="009F19B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76344EA" w14:textId="77777777" w:rsidR="00D06223" w:rsidRDefault="00D06223" w:rsidP="009F19BE">
            <w:r>
              <w:rPr>
                <w:sz w:val="16"/>
                <w:szCs w:val="16"/>
              </w:rPr>
              <w:t>NR_demod_enh3-Perf</w:t>
            </w:r>
          </w:p>
        </w:tc>
        <w:tc>
          <w:tcPr>
            <w:tcW w:w="2323" w:type="dxa"/>
          </w:tcPr>
          <w:p w14:paraId="265785AC" w14:textId="77777777" w:rsidR="00D06223" w:rsidRDefault="00D06223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AFE7F6" w14:textId="77777777" w:rsidR="00D06223" w:rsidRDefault="00D06223" w:rsidP="009F19BE">
            <w:pPr>
              <w:rPr>
                <w:sz w:val="16"/>
                <w:szCs w:val="16"/>
              </w:rPr>
            </w:pPr>
          </w:p>
        </w:tc>
      </w:tr>
      <w:tr w:rsidR="00D06223" w14:paraId="655CA2F2" w14:textId="77777777" w:rsidTr="009F19BE">
        <w:tc>
          <w:tcPr>
            <w:tcW w:w="879" w:type="dxa"/>
          </w:tcPr>
          <w:p w14:paraId="4EAE99B5" w14:textId="77777777" w:rsidR="00D06223" w:rsidRDefault="00D06223" w:rsidP="009F19BE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1B4BA0E1" w14:textId="77777777" w:rsidR="00D06223" w:rsidRDefault="00D06223" w:rsidP="009F19BE">
            <w:r>
              <w:rPr>
                <w:sz w:val="16"/>
                <w:szCs w:val="16"/>
              </w:rPr>
              <w:t>0738</w:t>
            </w:r>
          </w:p>
        </w:tc>
        <w:tc>
          <w:tcPr>
            <w:tcW w:w="517" w:type="dxa"/>
          </w:tcPr>
          <w:p w14:paraId="3F678F56" w14:textId="77777777" w:rsidR="00D06223" w:rsidRDefault="00D06223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F2A78B" w14:textId="77777777" w:rsidR="00D06223" w:rsidRDefault="00D06223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212360C" w14:textId="77777777" w:rsidR="00D06223" w:rsidRDefault="00D06223" w:rsidP="009F19BE">
            <w:r>
              <w:rPr>
                <w:sz w:val="16"/>
                <w:szCs w:val="16"/>
              </w:rPr>
              <w:t>(NR_FR1_lessthan_5MHz_BW-</w:t>
            </w:r>
            <w:proofErr w:type="gramStart"/>
            <w:r>
              <w:rPr>
                <w:sz w:val="16"/>
                <w:szCs w:val="16"/>
              </w:rPr>
              <w:t>Core)CR</w:t>
            </w:r>
            <w:proofErr w:type="gramEnd"/>
            <w:r>
              <w:rPr>
                <w:sz w:val="16"/>
                <w:szCs w:val="16"/>
              </w:rPr>
              <w:t xml:space="preserve"> for TS38.104, Correction on reference sensitivity levels requirement apply to BS that supports NB-IoT operation in NR in-band  for 3 MHz channel bandwidth</w:t>
            </w:r>
          </w:p>
        </w:tc>
        <w:tc>
          <w:tcPr>
            <w:tcW w:w="517" w:type="dxa"/>
          </w:tcPr>
          <w:p w14:paraId="7FB026D3" w14:textId="77777777" w:rsidR="00D06223" w:rsidRDefault="00D06223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CE73E6" w14:textId="77777777" w:rsidR="00D06223" w:rsidRDefault="00D06223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42411326" w14:textId="77777777" w:rsidR="00D06223" w:rsidRDefault="00D06223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588756A" w14:textId="77777777" w:rsidR="00D06223" w:rsidRDefault="00D06223" w:rsidP="009F19BE">
            <w:r>
              <w:rPr>
                <w:sz w:val="16"/>
                <w:szCs w:val="16"/>
              </w:rPr>
              <w:t>R4-2520073</w:t>
            </w:r>
          </w:p>
        </w:tc>
        <w:tc>
          <w:tcPr>
            <w:tcW w:w="1597" w:type="dxa"/>
          </w:tcPr>
          <w:p w14:paraId="6F0D50D3" w14:textId="77777777" w:rsidR="00D06223" w:rsidRDefault="00D06223" w:rsidP="009F19B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CE2AF60" w14:textId="77777777" w:rsidR="00D06223" w:rsidRDefault="00D06223" w:rsidP="009F19BE">
            <w:r>
              <w:rPr>
                <w:sz w:val="16"/>
                <w:szCs w:val="16"/>
              </w:rPr>
              <w:t>NR_FR1_lessthan_5MHz_BW-Core</w:t>
            </w:r>
          </w:p>
        </w:tc>
        <w:tc>
          <w:tcPr>
            <w:tcW w:w="2323" w:type="dxa"/>
          </w:tcPr>
          <w:p w14:paraId="4F6EF879" w14:textId="77777777" w:rsidR="00D06223" w:rsidRDefault="00D06223" w:rsidP="009F19BE">
            <w:r>
              <w:rPr>
                <w:sz w:val="16"/>
                <w:szCs w:val="16"/>
              </w:rPr>
              <w:t>7.2.2</w:t>
            </w:r>
          </w:p>
        </w:tc>
        <w:tc>
          <w:tcPr>
            <w:tcW w:w="998" w:type="dxa"/>
          </w:tcPr>
          <w:p w14:paraId="6F3F2ADF" w14:textId="77777777" w:rsidR="00D06223" w:rsidRDefault="00D06223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06223" w14:paraId="74A697BD" w14:textId="77777777" w:rsidTr="009F19BE">
        <w:tc>
          <w:tcPr>
            <w:tcW w:w="879" w:type="dxa"/>
          </w:tcPr>
          <w:p w14:paraId="2DE41A85" w14:textId="77777777" w:rsidR="00D06223" w:rsidRDefault="00D06223" w:rsidP="009F19BE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22DA3CC8" w14:textId="77777777" w:rsidR="00D06223" w:rsidRDefault="00D06223" w:rsidP="009F19BE">
            <w:r>
              <w:rPr>
                <w:sz w:val="16"/>
                <w:szCs w:val="16"/>
              </w:rPr>
              <w:t>0739</w:t>
            </w:r>
          </w:p>
        </w:tc>
        <w:tc>
          <w:tcPr>
            <w:tcW w:w="517" w:type="dxa"/>
          </w:tcPr>
          <w:p w14:paraId="295A7DAE" w14:textId="77777777" w:rsidR="00D06223" w:rsidRDefault="00D06223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943875" w14:textId="77777777" w:rsidR="00D06223" w:rsidRDefault="00D06223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446957A" w14:textId="77777777" w:rsidR="00D06223" w:rsidRDefault="00D06223" w:rsidP="009F19BE">
            <w:r>
              <w:rPr>
                <w:sz w:val="16"/>
                <w:szCs w:val="16"/>
              </w:rPr>
              <w:t>(NR_FR1_lessthan_5MHz_BW-</w:t>
            </w:r>
            <w:proofErr w:type="gramStart"/>
            <w:r>
              <w:rPr>
                <w:sz w:val="16"/>
                <w:szCs w:val="16"/>
              </w:rPr>
              <w:t>Core)CR</w:t>
            </w:r>
            <w:proofErr w:type="gramEnd"/>
            <w:r>
              <w:rPr>
                <w:sz w:val="16"/>
                <w:szCs w:val="16"/>
              </w:rPr>
              <w:t xml:space="preserve"> for TS38.104, Correction on reference sensitivity levels requirement apply to BS that supports NB-IoT operation in NR in-band  for 3 MHz channel bandwidth</w:t>
            </w:r>
          </w:p>
        </w:tc>
        <w:tc>
          <w:tcPr>
            <w:tcW w:w="517" w:type="dxa"/>
          </w:tcPr>
          <w:p w14:paraId="62E15344" w14:textId="77777777" w:rsidR="00D06223" w:rsidRDefault="00D06223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94451C2" w14:textId="77777777" w:rsidR="00D06223" w:rsidRDefault="00D06223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4D017B8F" w14:textId="77777777" w:rsidR="00D06223" w:rsidRDefault="00D06223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CEDEEFF" w14:textId="77777777" w:rsidR="00D06223" w:rsidRDefault="00D06223" w:rsidP="009F19BE">
            <w:r>
              <w:rPr>
                <w:sz w:val="16"/>
                <w:szCs w:val="16"/>
              </w:rPr>
              <w:t>R4-2520074</w:t>
            </w:r>
          </w:p>
        </w:tc>
        <w:tc>
          <w:tcPr>
            <w:tcW w:w="1597" w:type="dxa"/>
          </w:tcPr>
          <w:p w14:paraId="5EF68281" w14:textId="77777777" w:rsidR="00D06223" w:rsidRDefault="00D06223" w:rsidP="009F19B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1F96ED9" w14:textId="77777777" w:rsidR="00D06223" w:rsidRDefault="00D06223" w:rsidP="009F19BE">
            <w:r>
              <w:rPr>
                <w:sz w:val="16"/>
                <w:szCs w:val="16"/>
              </w:rPr>
              <w:t>NR_FR1_lessthan_5MHz_BW-Core</w:t>
            </w:r>
          </w:p>
        </w:tc>
        <w:tc>
          <w:tcPr>
            <w:tcW w:w="2323" w:type="dxa"/>
          </w:tcPr>
          <w:p w14:paraId="491E4875" w14:textId="77777777" w:rsidR="00D06223" w:rsidRDefault="00D06223" w:rsidP="009F19BE">
            <w:r>
              <w:rPr>
                <w:sz w:val="16"/>
                <w:szCs w:val="16"/>
              </w:rPr>
              <w:t>7.2.2</w:t>
            </w:r>
          </w:p>
        </w:tc>
        <w:tc>
          <w:tcPr>
            <w:tcW w:w="998" w:type="dxa"/>
          </w:tcPr>
          <w:p w14:paraId="29CE913D" w14:textId="77777777" w:rsidR="00D06223" w:rsidRDefault="00D06223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D06223" w14:paraId="7104530D" w14:textId="77777777" w:rsidTr="009F19BE">
        <w:tc>
          <w:tcPr>
            <w:tcW w:w="879" w:type="dxa"/>
          </w:tcPr>
          <w:p w14:paraId="361831E9" w14:textId="77777777" w:rsidR="00D06223" w:rsidRDefault="00D06223" w:rsidP="009F19BE">
            <w:r>
              <w:rPr>
                <w:sz w:val="16"/>
                <w:szCs w:val="16"/>
              </w:rPr>
              <w:lastRenderedPageBreak/>
              <w:t>38.104</w:t>
            </w:r>
          </w:p>
        </w:tc>
        <w:tc>
          <w:tcPr>
            <w:tcW w:w="637" w:type="dxa"/>
          </w:tcPr>
          <w:p w14:paraId="593F820C" w14:textId="77777777" w:rsidR="00D06223" w:rsidRDefault="00D06223" w:rsidP="009F19BE">
            <w:r>
              <w:rPr>
                <w:sz w:val="16"/>
                <w:szCs w:val="16"/>
              </w:rPr>
              <w:t>0742</w:t>
            </w:r>
          </w:p>
        </w:tc>
        <w:tc>
          <w:tcPr>
            <w:tcW w:w="517" w:type="dxa"/>
          </w:tcPr>
          <w:p w14:paraId="746CEE5B" w14:textId="77777777" w:rsidR="00D06223" w:rsidRDefault="00D06223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011DC2" w14:textId="77777777" w:rsidR="00D06223" w:rsidRDefault="00D06223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FDF6954" w14:textId="77777777" w:rsidR="00D06223" w:rsidRDefault="00D06223" w:rsidP="009F19BE">
            <w:r>
              <w:rPr>
                <w:sz w:val="16"/>
                <w:szCs w:val="16"/>
              </w:rPr>
              <w:t>(NR_ext_to_71GHz-Perf) Correction to Table G.2.1.2-4</w:t>
            </w:r>
          </w:p>
        </w:tc>
        <w:tc>
          <w:tcPr>
            <w:tcW w:w="517" w:type="dxa"/>
          </w:tcPr>
          <w:p w14:paraId="48D88ACA" w14:textId="77777777" w:rsidR="00D06223" w:rsidRDefault="00D06223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65147F7" w14:textId="77777777" w:rsidR="00D06223" w:rsidRDefault="00D06223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6742ADBD" w14:textId="77777777" w:rsidR="00D06223" w:rsidRDefault="00D06223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41011CB" w14:textId="77777777" w:rsidR="00D06223" w:rsidRDefault="00D06223" w:rsidP="009F19BE">
            <w:r>
              <w:rPr>
                <w:sz w:val="16"/>
                <w:szCs w:val="16"/>
              </w:rPr>
              <w:t>R4-2520199</w:t>
            </w:r>
          </w:p>
        </w:tc>
        <w:tc>
          <w:tcPr>
            <w:tcW w:w="1597" w:type="dxa"/>
          </w:tcPr>
          <w:p w14:paraId="77873BF6" w14:textId="77777777" w:rsidR="00D06223" w:rsidRDefault="00D06223" w:rsidP="009F19B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A143472" w14:textId="77777777" w:rsidR="00D06223" w:rsidRDefault="00D06223" w:rsidP="009F19BE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142CB86F" w14:textId="77777777" w:rsidR="00D06223" w:rsidRDefault="00D06223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AC2496" w14:textId="77777777" w:rsidR="00D06223" w:rsidRDefault="00D06223" w:rsidP="009F19BE">
            <w:pPr>
              <w:rPr>
                <w:sz w:val="16"/>
                <w:szCs w:val="16"/>
              </w:rPr>
            </w:pPr>
          </w:p>
        </w:tc>
      </w:tr>
      <w:tr w:rsidR="00D06223" w14:paraId="75BF904A" w14:textId="77777777" w:rsidTr="009F19BE">
        <w:tc>
          <w:tcPr>
            <w:tcW w:w="879" w:type="dxa"/>
          </w:tcPr>
          <w:p w14:paraId="4DF2FB47" w14:textId="77777777" w:rsidR="00D06223" w:rsidRDefault="00D06223" w:rsidP="009F19BE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7D9EBFCF" w14:textId="77777777" w:rsidR="00D06223" w:rsidRDefault="00D06223" w:rsidP="009F19BE">
            <w:r>
              <w:rPr>
                <w:sz w:val="16"/>
                <w:szCs w:val="16"/>
              </w:rPr>
              <w:t>0743</w:t>
            </w:r>
          </w:p>
        </w:tc>
        <w:tc>
          <w:tcPr>
            <w:tcW w:w="517" w:type="dxa"/>
          </w:tcPr>
          <w:p w14:paraId="4E31736A" w14:textId="77777777" w:rsidR="00D06223" w:rsidRDefault="00D06223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25963A" w14:textId="77777777" w:rsidR="00D06223" w:rsidRDefault="00D06223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F011E69" w14:textId="77777777" w:rsidR="00D06223" w:rsidRDefault="00D06223" w:rsidP="009F19BE">
            <w:r>
              <w:rPr>
                <w:sz w:val="16"/>
                <w:szCs w:val="16"/>
              </w:rPr>
              <w:t>(NR_ext_to_71GHz-Perf) Correction to Table G.2.1.2-4</w:t>
            </w:r>
          </w:p>
        </w:tc>
        <w:tc>
          <w:tcPr>
            <w:tcW w:w="517" w:type="dxa"/>
          </w:tcPr>
          <w:p w14:paraId="18F89F34" w14:textId="77777777" w:rsidR="00D06223" w:rsidRDefault="00D06223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5004783" w14:textId="77777777" w:rsidR="00D06223" w:rsidRDefault="00D06223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46C43A37" w14:textId="77777777" w:rsidR="00D06223" w:rsidRDefault="00D06223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0FA30B6" w14:textId="77777777" w:rsidR="00D06223" w:rsidRDefault="00D06223" w:rsidP="009F19BE">
            <w:r>
              <w:rPr>
                <w:sz w:val="16"/>
                <w:szCs w:val="16"/>
              </w:rPr>
              <w:t>R4-2520200</w:t>
            </w:r>
          </w:p>
        </w:tc>
        <w:tc>
          <w:tcPr>
            <w:tcW w:w="1597" w:type="dxa"/>
          </w:tcPr>
          <w:p w14:paraId="492BA310" w14:textId="77777777" w:rsidR="00D06223" w:rsidRDefault="00D06223" w:rsidP="009F19B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2A1B7AD9" w14:textId="77777777" w:rsidR="00D06223" w:rsidRDefault="00D06223" w:rsidP="009F19BE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7B44AF18" w14:textId="77777777" w:rsidR="00D06223" w:rsidRDefault="00D06223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FE2AE0" w14:textId="77777777" w:rsidR="00D06223" w:rsidRDefault="00D06223" w:rsidP="009F19BE">
            <w:pPr>
              <w:rPr>
                <w:sz w:val="16"/>
                <w:szCs w:val="16"/>
              </w:rPr>
            </w:pPr>
          </w:p>
        </w:tc>
      </w:tr>
      <w:tr w:rsidR="00D06223" w14:paraId="3B51F543" w14:textId="77777777" w:rsidTr="009F19BE">
        <w:tc>
          <w:tcPr>
            <w:tcW w:w="879" w:type="dxa"/>
          </w:tcPr>
          <w:p w14:paraId="510F5A92" w14:textId="77777777" w:rsidR="00D06223" w:rsidRDefault="00D06223" w:rsidP="009F19BE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55127E43" w14:textId="77777777" w:rsidR="00D06223" w:rsidRDefault="00D06223" w:rsidP="009F19BE">
            <w:r>
              <w:rPr>
                <w:sz w:val="16"/>
                <w:szCs w:val="16"/>
              </w:rPr>
              <w:t>0744</w:t>
            </w:r>
          </w:p>
        </w:tc>
        <w:tc>
          <w:tcPr>
            <w:tcW w:w="517" w:type="dxa"/>
          </w:tcPr>
          <w:p w14:paraId="4182A768" w14:textId="77777777" w:rsidR="00D06223" w:rsidRDefault="00D06223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5D1D2B" w14:textId="77777777" w:rsidR="00D06223" w:rsidRDefault="00D06223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B34D30A" w14:textId="77777777" w:rsidR="00D06223" w:rsidRDefault="00D06223" w:rsidP="009F19BE">
            <w:r>
              <w:rPr>
                <w:sz w:val="16"/>
                <w:szCs w:val="16"/>
              </w:rPr>
              <w:t>(NR_ext_to_71GHz-Perf) Correction to Table G.2.1.2-4</w:t>
            </w:r>
          </w:p>
        </w:tc>
        <w:tc>
          <w:tcPr>
            <w:tcW w:w="517" w:type="dxa"/>
          </w:tcPr>
          <w:p w14:paraId="2490E700" w14:textId="77777777" w:rsidR="00D06223" w:rsidRDefault="00D06223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FA9F99" w14:textId="77777777" w:rsidR="00D06223" w:rsidRDefault="00D06223" w:rsidP="009F19BE"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 w14:paraId="5AC99E0D" w14:textId="77777777" w:rsidR="00D06223" w:rsidRDefault="00D06223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3C14107" w14:textId="77777777" w:rsidR="00D06223" w:rsidRDefault="00D06223" w:rsidP="009F19BE">
            <w:r>
              <w:rPr>
                <w:sz w:val="16"/>
                <w:szCs w:val="16"/>
              </w:rPr>
              <w:t>R4-2520211</w:t>
            </w:r>
          </w:p>
        </w:tc>
        <w:tc>
          <w:tcPr>
            <w:tcW w:w="1597" w:type="dxa"/>
          </w:tcPr>
          <w:p w14:paraId="27E85707" w14:textId="77777777" w:rsidR="00D06223" w:rsidRDefault="00D06223" w:rsidP="009F19B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75F64D6" w14:textId="77777777" w:rsidR="00D06223" w:rsidRDefault="00D06223" w:rsidP="009F19BE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41AC2F8C" w14:textId="77777777" w:rsidR="00D06223" w:rsidRDefault="00D06223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A8E47B" w14:textId="77777777" w:rsidR="00D06223" w:rsidRDefault="00D06223" w:rsidP="009F19BE">
            <w:pPr>
              <w:rPr>
                <w:sz w:val="16"/>
                <w:szCs w:val="16"/>
              </w:rPr>
            </w:pPr>
          </w:p>
        </w:tc>
      </w:tr>
      <w:tr w:rsidR="00D06223" w14:paraId="0C0E373C" w14:textId="77777777" w:rsidTr="009F19BE">
        <w:tc>
          <w:tcPr>
            <w:tcW w:w="879" w:type="dxa"/>
          </w:tcPr>
          <w:p w14:paraId="523AD61E" w14:textId="77777777" w:rsidR="00D06223" w:rsidRDefault="00D06223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6352161" w14:textId="77777777" w:rsidR="00D06223" w:rsidRDefault="00D06223" w:rsidP="009F19BE">
            <w:r>
              <w:rPr>
                <w:sz w:val="16"/>
                <w:szCs w:val="16"/>
              </w:rPr>
              <w:t>6098</w:t>
            </w:r>
          </w:p>
        </w:tc>
        <w:tc>
          <w:tcPr>
            <w:tcW w:w="517" w:type="dxa"/>
          </w:tcPr>
          <w:p w14:paraId="2F4E4FF8" w14:textId="77777777" w:rsidR="00D06223" w:rsidRDefault="00D06223" w:rsidP="009F19B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A5EACBE" w14:textId="77777777" w:rsidR="00D06223" w:rsidRDefault="00D06223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15D215" w14:textId="77777777" w:rsidR="00D06223" w:rsidRDefault="00D06223" w:rsidP="009F19BE">
            <w:r>
              <w:rPr>
                <w:sz w:val="16"/>
                <w:szCs w:val="16"/>
              </w:rPr>
              <w:t>(NR_CSIRS_L3meas-Perf) Correction to side conditions for CSI-RS measurements_R17</w:t>
            </w:r>
          </w:p>
        </w:tc>
        <w:tc>
          <w:tcPr>
            <w:tcW w:w="517" w:type="dxa"/>
          </w:tcPr>
          <w:p w14:paraId="59296065" w14:textId="77777777" w:rsidR="00D06223" w:rsidRDefault="00D06223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63EAB2" w14:textId="77777777" w:rsidR="00D06223" w:rsidRDefault="00D06223" w:rsidP="009F19BE"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 w14:paraId="4B2F66A3" w14:textId="77777777" w:rsidR="00D06223" w:rsidRDefault="00D06223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48148FD" w14:textId="77777777" w:rsidR="00D06223" w:rsidRDefault="00D06223" w:rsidP="009F19BE">
            <w:r>
              <w:rPr>
                <w:sz w:val="16"/>
                <w:szCs w:val="16"/>
              </w:rPr>
              <w:t>R4-2523240</w:t>
            </w:r>
          </w:p>
        </w:tc>
        <w:tc>
          <w:tcPr>
            <w:tcW w:w="1597" w:type="dxa"/>
          </w:tcPr>
          <w:p w14:paraId="1EDA0095" w14:textId="77777777" w:rsidR="00D06223" w:rsidRDefault="00D06223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2C55128C" w14:textId="77777777" w:rsidR="00D06223" w:rsidRDefault="00D06223" w:rsidP="009F19BE">
            <w:r>
              <w:rPr>
                <w:sz w:val="16"/>
                <w:szCs w:val="16"/>
              </w:rPr>
              <w:t>NR_CSIRS_L3meas-Perf, TEI17</w:t>
            </w:r>
          </w:p>
        </w:tc>
        <w:tc>
          <w:tcPr>
            <w:tcW w:w="2323" w:type="dxa"/>
          </w:tcPr>
          <w:p w14:paraId="56B54419" w14:textId="77777777" w:rsidR="00D06223" w:rsidRDefault="00D06223" w:rsidP="009F19BE">
            <w:r>
              <w:rPr>
                <w:sz w:val="16"/>
                <w:szCs w:val="16"/>
              </w:rPr>
              <w:t>10.1.2.3, 10.1.3.3, 10.1.4.3, 10.1.5.3, 10.1.7.2, 10.1.8.2, 10.1.9.2, 10.1.10.2, 10.1.12.2, 10.1.13.2, 10.1.14.2, 10.1.15.2</w:t>
            </w:r>
          </w:p>
        </w:tc>
        <w:tc>
          <w:tcPr>
            <w:tcW w:w="998" w:type="dxa"/>
          </w:tcPr>
          <w:p w14:paraId="0302589D" w14:textId="77777777" w:rsidR="00D06223" w:rsidRDefault="00D06223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38.533; TS/TR ... CR ... </w:t>
            </w:r>
          </w:p>
        </w:tc>
      </w:tr>
      <w:tr w:rsidR="00D06223" w14:paraId="48F69DBD" w14:textId="77777777" w:rsidTr="009F19BE">
        <w:tc>
          <w:tcPr>
            <w:tcW w:w="879" w:type="dxa"/>
          </w:tcPr>
          <w:p w14:paraId="1869B51F" w14:textId="77777777" w:rsidR="00D06223" w:rsidRDefault="00D06223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A5612D6" w14:textId="77777777" w:rsidR="00D06223" w:rsidRDefault="00D06223" w:rsidP="009F19BE">
            <w:r>
              <w:rPr>
                <w:sz w:val="16"/>
                <w:szCs w:val="16"/>
              </w:rPr>
              <w:t>6099</w:t>
            </w:r>
          </w:p>
        </w:tc>
        <w:tc>
          <w:tcPr>
            <w:tcW w:w="517" w:type="dxa"/>
          </w:tcPr>
          <w:p w14:paraId="431D6941" w14:textId="77777777" w:rsidR="00D06223" w:rsidRDefault="00D06223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A5BCC13" w14:textId="77777777" w:rsidR="00D06223" w:rsidRDefault="00D06223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EB0D4D0" w14:textId="77777777" w:rsidR="00D06223" w:rsidRDefault="00D06223" w:rsidP="009F19BE">
            <w:r>
              <w:rPr>
                <w:sz w:val="16"/>
                <w:szCs w:val="16"/>
              </w:rPr>
              <w:t>(NR_CSIRS_L3meas-Perf) Correction to side conditions for CSI-RS measurements_R18</w:t>
            </w:r>
          </w:p>
        </w:tc>
        <w:tc>
          <w:tcPr>
            <w:tcW w:w="517" w:type="dxa"/>
          </w:tcPr>
          <w:p w14:paraId="30E0F639" w14:textId="77777777" w:rsidR="00D06223" w:rsidRDefault="00D06223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152A733" w14:textId="77777777" w:rsidR="00D06223" w:rsidRDefault="00D06223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1AE515BD" w14:textId="77777777" w:rsidR="00D06223" w:rsidRDefault="00D06223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17FAEB4" w14:textId="77777777" w:rsidR="00D06223" w:rsidRDefault="00D06223" w:rsidP="009F19BE">
            <w:r>
              <w:rPr>
                <w:sz w:val="16"/>
                <w:szCs w:val="16"/>
              </w:rPr>
              <w:t>R4-2523228</w:t>
            </w:r>
          </w:p>
        </w:tc>
        <w:tc>
          <w:tcPr>
            <w:tcW w:w="1597" w:type="dxa"/>
          </w:tcPr>
          <w:p w14:paraId="7A5E0E52" w14:textId="77777777" w:rsidR="00D06223" w:rsidRDefault="00D06223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05586551" w14:textId="77777777" w:rsidR="00D06223" w:rsidRDefault="00D06223" w:rsidP="009F19BE">
            <w:r>
              <w:rPr>
                <w:sz w:val="16"/>
                <w:szCs w:val="16"/>
              </w:rPr>
              <w:t>NR_CSIRS_L3meas-Perf, TEI17</w:t>
            </w:r>
          </w:p>
        </w:tc>
        <w:tc>
          <w:tcPr>
            <w:tcW w:w="2323" w:type="dxa"/>
          </w:tcPr>
          <w:p w14:paraId="2B337BEA" w14:textId="77777777" w:rsidR="00D06223" w:rsidRDefault="00D06223" w:rsidP="009F19BE">
            <w:r>
              <w:rPr>
                <w:sz w:val="16"/>
                <w:szCs w:val="16"/>
              </w:rPr>
              <w:t>10.1.2.3, 10.1.3.3, 10.1.4.3, 10.1.5.3, 10.1.7.2, 10.1.8.2, 10.1.9.2, 10.1.10.2, 10.1.12.2, 10.1.13.2, 10.1.14.2, 10.1.15.2</w:t>
            </w:r>
          </w:p>
        </w:tc>
        <w:tc>
          <w:tcPr>
            <w:tcW w:w="998" w:type="dxa"/>
          </w:tcPr>
          <w:p w14:paraId="71258F47" w14:textId="77777777" w:rsidR="00D06223" w:rsidRDefault="00D06223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38.533; TS/TR ... CR ... </w:t>
            </w:r>
          </w:p>
        </w:tc>
      </w:tr>
      <w:tr w:rsidR="00D06223" w14:paraId="083E11D1" w14:textId="77777777" w:rsidTr="009F19BE">
        <w:tc>
          <w:tcPr>
            <w:tcW w:w="879" w:type="dxa"/>
          </w:tcPr>
          <w:p w14:paraId="380E3ABF" w14:textId="77777777" w:rsidR="00D06223" w:rsidRDefault="00D06223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4F0781F" w14:textId="77777777" w:rsidR="00D06223" w:rsidRDefault="00D06223" w:rsidP="009F19BE">
            <w:r>
              <w:rPr>
                <w:sz w:val="16"/>
                <w:szCs w:val="16"/>
              </w:rPr>
              <w:t>6100</w:t>
            </w:r>
          </w:p>
        </w:tc>
        <w:tc>
          <w:tcPr>
            <w:tcW w:w="517" w:type="dxa"/>
          </w:tcPr>
          <w:p w14:paraId="683D02B8" w14:textId="77777777" w:rsidR="00D06223" w:rsidRDefault="00D06223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9E354C" w14:textId="77777777" w:rsidR="00D06223" w:rsidRDefault="00D06223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B6F6007" w14:textId="77777777" w:rsidR="00D06223" w:rsidRDefault="00D06223" w:rsidP="009F19BE">
            <w:r>
              <w:rPr>
                <w:sz w:val="16"/>
                <w:szCs w:val="16"/>
              </w:rPr>
              <w:t>(NR_CSIRS_L3meas-Perf) Correction to side conditions for CSI-RS measurements_R19</w:t>
            </w:r>
          </w:p>
        </w:tc>
        <w:tc>
          <w:tcPr>
            <w:tcW w:w="517" w:type="dxa"/>
          </w:tcPr>
          <w:p w14:paraId="5AC3C7F4" w14:textId="77777777" w:rsidR="00D06223" w:rsidRDefault="00D06223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3DACC8F" w14:textId="77777777" w:rsidR="00D06223" w:rsidRDefault="00D06223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1BE65987" w14:textId="77777777" w:rsidR="00D06223" w:rsidRDefault="00D06223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F053FC5" w14:textId="77777777" w:rsidR="00D06223" w:rsidRDefault="00D06223" w:rsidP="009F19BE">
            <w:r>
              <w:rPr>
                <w:sz w:val="16"/>
                <w:szCs w:val="16"/>
              </w:rPr>
              <w:t>R4-2523229</w:t>
            </w:r>
          </w:p>
        </w:tc>
        <w:tc>
          <w:tcPr>
            <w:tcW w:w="1597" w:type="dxa"/>
          </w:tcPr>
          <w:p w14:paraId="376C5D75" w14:textId="77777777" w:rsidR="00D06223" w:rsidRDefault="00D06223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534A12C4" w14:textId="77777777" w:rsidR="00D06223" w:rsidRDefault="00D06223" w:rsidP="009F19BE">
            <w:r>
              <w:rPr>
                <w:sz w:val="16"/>
                <w:szCs w:val="16"/>
              </w:rPr>
              <w:t>NR_CSIRS_L3meas-Perf, TEI17</w:t>
            </w:r>
          </w:p>
        </w:tc>
        <w:tc>
          <w:tcPr>
            <w:tcW w:w="2323" w:type="dxa"/>
          </w:tcPr>
          <w:p w14:paraId="5BBECB0F" w14:textId="77777777" w:rsidR="00D06223" w:rsidRDefault="00D06223" w:rsidP="009F19BE">
            <w:r>
              <w:rPr>
                <w:sz w:val="16"/>
                <w:szCs w:val="16"/>
              </w:rPr>
              <w:t>10.1.2.3, 10.1.3.3, 10.1.4.3, 10.1.5.3, 10.1.7.2, 10.1.8.2, 10.1.9.2, 10.1.10.2, 10.1.12.2, 10.1.13.2, 10.1.14.2, 10.1.15.2</w:t>
            </w:r>
          </w:p>
        </w:tc>
        <w:tc>
          <w:tcPr>
            <w:tcW w:w="998" w:type="dxa"/>
          </w:tcPr>
          <w:p w14:paraId="4180E0D5" w14:textId="77777777" w:rsidR="00D06223" w:rsidRDefault="00D06223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38.533; TS/TR ... CR ... </w:t>
            </w:r>
          </w:p>
        </w:tc>
      </w:tr>
      <w:tr w:rsidR="00D06223" w14:paraId="75DE1EAE" w14:textId="77777777" w:rsidTr="009F19BE">
        <w:tc>
          <w:tcPr>
            <w:tcW w:w="879" w:type="dxa"/>
          </w:tcPr>
          <w:p w14:paraId="503E2883" w14:textId="77777777" w:rsidR="00D06223" w:rsidRDefault="00D06223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BA4FC28" w14:textId="77777777" w:rsidR="00D06223" w:rsidRDefault="00D06223" w:rsidP="009F19BE">
            <w:r>
              <w:rPr>
                <w:sz w:val="16"/>
                <w:szCs w:val="16"/>
              </w:rPr>
              <w:t>6101</w:t>
            </w:r>
          </w:p>
        </w:tc>
        <w:tc>
          <w:tcPr>
            <w:tcW w:w="517" w:type="dxa"/>
          </w:tcPr>
          <w:p w14:paraId="036A912E" w14:textId="77777777" w:rsidR="00D06223" w:rsidRDefault="00D06223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A5054EC" w14:textId="77777777" w:rsidR="00D06223" w:rsidRDefault="00D06223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D6B8F3" w14:textId="77777777" w:rsidR="00D06223" w:rsidRDefault="00D06223" w:rsidP="009F19BE">
            <w:r>
              <w:rPr>
                <w:sz w:val="16"/>
                <w:szCs w:val="16"/>
              </w:rPr>
              <w:t>(NR_CSIRS_L3meas-Perf) Correction to CSI-RS measurement accuracy test cases_R17</w:t>
            </w:r>
          </w:p>
        </w:tc>
        <w:tc>
          <w:tcPr>
            <w:tcW w:w="517" w:type="dxa"/>
          </w:tcPr>
          <w:p w14:paraId="56822C99" w14:textId="77777777" w:rsidR="00D06223" w:rsidRDefault="00D06223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F5E01E" w14:textId="77777777" w:rsidR="00D06223" w:rsidRDefault="00D06223" w:rsidP="009F19BE"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 w14:paraId="25A3C660" w14:textId="77777777" w:rsidR="00D06223" w:rsidRDefault="00D06223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6FE24CC" w14:textId="77777777" w:rsidR="00D06223" w:rsidRDefault="00D06223" w:rsidP="009F19BE">
            <w:r>
              <w:rPr>
                <w:sz w:val="16"/>
                <w:szCs w:val="16"/>
              </w:rPr>
              <w:t>R4-2523230</w:t>
            </w:r>
          </w:p>
        </w:tc>
        <w:tc>
          <w:tcPr>
            <w:tcW w:w="1597" w:type="dxa"/>
          </w:tcPr>
          <w:p w14:paraId="2ED66A5F" w14:textId="77777777" w:rsidR="00D06223" w:rsidRDefault="00D06223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72BB8431" w14:textId="77777777" w:rsidR="00D06223" w:rsidRDefault="00D06223" w:rsidP="009F19BE">
            <w:r>
              <w:rPr>
                <w:sz w:val="16"/>
                <w:szCs w:val="16"/>
              </w:rPr>
              <w:t>NR_CSIRS_L3meas-Perf, TEI17</w:t>
            </w:r>
          </w:p>
        </w:tc>
        <w:tc>
          <w:tcPr>
            <w:tcW w:w="2323" w:type="dxa"/>
          </w:tcPr>
          <w:p w14:paraId="1ECB4928" w14:textId="77777777" w:rsidR="00D06223" w:rsidRDefault="00D06223" w:rsidP="009F19BE">
            <w:r>
              <w:rPr>
                <w:sz w:val="16"/>
                <w:szCs w:val="16"/>
              </w:rPr>
              <w:t>A.6.7.10.1, A.6.7.10.2</w:t>
            </w:r>
          </w:p>
        </w:tc>
        <w:tc>
          <w:tcPr>
            <w:tcW w:w="998" w:type="dxa"/>
          </w:tcPr>
          <w:p w14:paraId="77C25905" w14:textId="77777777" w:rsidR="00D06223" w:rsidRDefault="00D06223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38.533; TS/TR ... CR ... </w:t>
            </w:r>
          </w:p>
        </w:tc>
      </w:tr>
      <w:tr w:rsidR="00D06223" w14:paraId="046FDFE5" w14:textId="77777777" w:rsidTr="009F19BE">
        <w:tc>
          <w:tcPr>
            <w:tcW w:w="879" w:type="dxa"/>
          </w:tcPr>
          <w:p w14:paraId="654C01CE" w14:textId="77777777" w:rsidR="00D06223" w:rsidRDefault="00D06223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FEE1AC5" w14:textId="77777777" w:rsidR="00D06223" w:rsidRDefault="00D06223" w:rsidP="009F19BE">
            <w:r>
              <w:rPr>
                <w:sz w:val="16"/>
                <w:szCs w:val="16"/>
              </w:rPr>
              <w:t>6102</w:t>
            </w:r>
          </w:p>
        </w:tc>
        <w:tc>
          <w:tcPr>
            <w:tcW w:w="517" w:type="dxa"/>
          </w:tcPr>
          <w:p w14:paraId="5C85D6B9" w14:textId="77777777" w:rsidR="00D06223" w:rsidRDefault="00D06223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58B6B46" w14:textId="77777777" w:rsidR="00D06223" w:rsidRDefault="00D06223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09F1DC5" w14:textId="77777777" w:rsidR="00D06223" w:rsidRDefault="00D06223" w:rsidP="009F19BE">
            <w:r>
              <w:rPr>
                <w:sz w:val="16"/>
                <w:szCs w:val="16"/>
              </w:rPr>
              <w:t>(NR_CSIRS_L3meas-Perf) Correction to CSI-RS measurement accuracy test cases_R18</w:t>
            </w:r>
          </w:p>
        </w:tc>
        <w:tc>
          <w:tcPr>
            <w:tcW w:w="517" w:type="dxa"/>
          </w:tcPr>
          <w:p w14:paraId="1345D108" w14:textId="77777777" w:rsidR="00D06223" w:rsidRDefault="00D06223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870D7CD" w14:textId="77777777" w:rsidR="00D06223" w:rsidRDefault="00D06223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1C13C0A5" w14:textId="77777777" w:rsidR="00D06223" w:rsidRDefault="00D06223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CD24672" w14:textId="77777777" w:rsidR="00D06223" w:rsidRDefault="00D06223" w:rsidP="009F19BE">
            <w:r>
              <w:rPr>
                <w:sz w:val="16"/>
                <w:szCs w:val="16"/>
              </w:rPr>
              <w:t>R4-2523231</w:t>
            </w:r>
          </w:p>
        </w:tc>
        <w:tc>
          <w:tcPr>
            <w:tcW w:w="1597" w:type="dxa"/>
          </w:tcPr>
          <w:p w14:paraId="69E54859" w14:textId="77777777" w:rsidR="00D06223" w:rsidRDefault="00D06223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1C155C5F" w14:textId="77777777" w:rsidR="00D06223" w:rsidRDefault="00D06223" w:rsidP="009F19BE">
            <w:r>
              <w:rPr>
                <w:sz w:val="16"/>
                <w:szCs w:val="16"/>
              </w:rPr>
              <w:t>NR_CSIRS_L3meas-Perf, TEI17</w:t>
            </w:r>
          </w:p>
        </w:tc>
        <w:tc>
          <w:tcPr>
            <w:tcW w:w="2323" w:type="dxa"/>
          </w:tcPr>
          <w:p w14:paraId="7A855A69" w14:textId="77777777" w:rsidR="00D06223" w:rsidRDefault="00D06223" w:rsidP="009F19BE">
            <w:r>
              <w:rPr>
                <w:sz w:val="16"/>
                <w:szCs w:val="16"/>
              </w:rPr>
              <w:t>A.6.7.10.1, A.6.7.10.2</w:t>
            </w:r>
          </w:p>
        </w:tc>
        <w:tc>
          <w:tcPr>
            <w:tcW w:w="998" w:type="dxa"/>
          </w:tcPr>
          <w:p w14:paraId="68EA6D4C" w14:textId="77777777" w:rsidR="00D06223" w:rsidRDefault="00D06223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38.533; TS/TR ... CR ... </w:t>
            </w:r>
          </w:p>
        </w:tc>
      </w:tr>
      <w:tr w:rsidR="00D06223" w14:paraId="68AD19D3" w14:textId="77777777" w:rsidTr="009F19BE">
        <w:tc>
          <w:tcPr>
            <w:tcW w:w="879" w:type="dxa"/>
          </w:tcPr>
          <w:p w14:paraId="52ECFB27" w14:textId="77777777" w:rsidR="00D06223" w:rsidRDefault="00D06223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86BF263" w14:textId="77777777" w:rsidR="00D06223" w:rsidRDefault="00D06223" w:rsidP="009F19BE">
            <w:r>
              <w:rPr>
                <w:sz w:val="16"/>
                <w:szCs w:val="16"/>
              </w:rPr>
              <w:t>6103</w:t>
            </w:r>
          </w:p>
        </w:tc>
        <w:tc>
          <w:tcPr>
            <w:tcW w:w="517" w:type="dxa"/>
          </w:tcPr>
          <w:p w14:paraId="103EBD66" w14:textId="77777777" w:rsidR="00D06223" w:rsidRDefault="00D06223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1F4A814" w14:textId="77777777" w:rsidR="00D06223" w:rsidRDefault="00D06223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1E0DFAF" w14:textId="77777777" w:rsidR="00D06223" w:rsidRDefault="00D06223" w:rsidP="009F19BE">
            <w:r>
              <w:rPr>
                <w:sz w:val="16"/>
                <w:szCs w:val="16"/>
              </w:rPr>
              <w:t>(NR_CSIRS_L3meas-Perf) Correction to CSI-RS measurement accuracy test cases_R19</w:t>
            </w:r>
          </w:p>
        </w:tc>
        <w:tc>
          <w:tcPr>
            <w:tcW w:w="517" w:type="dxa"/>
          </w:tcPr>
          <w:p w14:paraId="1AF1FCF1" w14:textId="77777777" w:rsidR="00D06223" w:rsidRDefault="00D06223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0815E26" w14:textId="77777777" w:rsidR="00D06223" w:rsidRDefault="00D06223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0E05C547" w14:textId="77777777" w:rsidR="00D06223" w:rsidRDefault="00D06223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E6DF6BC" w14:textId="77777777" w:rsidR="00D06223" w:rsidRDefault="00D06223" w:rsidP="009F19BE">
            <w:r>
              <w:rPr>
                <w:sz w:val="16"/>
                <w:szCs w:val="16"/>
              </w:rPr>
              <w:t>R4-2523232</w:t>
            </w:r>
          </w:p>
        </w:tc>
        <w:tc>
          <w:tcPr>
            <w:tcW w:w="1597" w:type="dxa"/>
          </w:tcPr>
          <w:p w14:paraId="2B9F37C8" w14:textId="77777777" w:rsidR="00D06223" w:rsidRDefault="00D06223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162BB0F3" w14:textId="77777777" w:rsidR="00D06223" w:rsidRDefault="00D06223" w:rsidP="009F19BE">
            <w:r>
              <w:rPr>
                <w:sz w:val="16"/>
                <w:szCs w:val="16"/>
              </w:rPr>
              <w:t>NR_CSIRS_L3meas-Perf, TEI17</w:t>
            </w:r>
          </w:p>
        </w:tc>
        <w:tc>
          <w:tcPr>
            <w:tcW w:w="2323" w:type="dxa"/>
          </w:tcPr>
          <w:p w14:paraId="25302415" w14:textId="77777777" w:rsidR="00D06223" w:rsidRDefault="00D06223" w:rsidP="009F19BE">
            <w:r>
              <w:rPr>
                <w:sz w:val="16"/>
                <w:szCs w:val="16"/>
              </w:rPr>
              <w:t>A.6.7.10.1, A.6.7.10.2</w:t>
            </w:r>
          </w:p>
        </w:tc>
        <w:tc>
          <w:tcPr>
            <w:tcW w:w="998" w:type="dxa"/>
          </w:tcPr>
          <w:p w14:paraId="42E5103F" w14:textId="77777777" w:rsidR="00D06223" w:rsidRDefault="00D06223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38.533;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D06223" w14:paraId="7AFD6508" w14:textId="77777777" w:rsidTr="009F19BE">
        <w:tc>
          <w:tcPr>
            <w:tcW w:w="879" w:type="dxa"/>
          </w:tcPr>
          <w:p w14:paraId="53C4A4CB" w14:textId="77777777" w:rsidR="00D06223" w:rsidRDefault="00D06223" w:rsidP="009F19B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39F2E43A" w14:textId="77777777" w:rsidR="00D06223" w:rsidRDefault="00D06223" w:rsidP="009F19BE">
            <w:r>
              <w:rPr>
                <w:sz w:val="16"/>
                <w:szCs w:val="16"/>
              </w:rPr>
              <w:t>6119</w:t>
            </w:r>
          </w:p>
        </w:tc>
        <w:tc>
          <w:tcPr>
            <w:tcW w:w="517" w:type="dxa"/>
          </w:tcPr>
          <w:p w14:paraId="362A4ECD" w14:textId="77777777" w:rsidR="00D06223" w:rsidRDefault="00D06223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1DDE20" w14:textId="77777777" w:rsidR="00D06223" w:rsidRDefault="00D06223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4DF2852" w14:textId="77777777" w:rsidR="00D06223" w:rsidRDefault="00D06223" w:rsidP="009F19BE">
            <w:r>
              <w:rPr>
                <w:sz w:val="16"/>
                <w:szCs w:val="16"/>
              </w:rPr>
              <w:t>(NR_FR2_multiRX_DL-Core) CR on requirements maintenance for Rel-18 Multi-Rx (Cat-F)</w:t>
            </w:r>
          </w:p>
        </w:tc>
        <w:tc>
          <w:tcPr>
            <w:tcW w:w="517" w:type="dxa"/>
          </w:tcPr>
          <w:p w14:paraId="601AC28E" w14:textId="77777777" w:rsidR="00D06223" w:rsidRDefault="00D06223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A6A995" w14:textId="77777777" w:rsidR="00D06223" w:rsidRDefault="00D06223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7DC4BDD3" w14:textId="77777777" w:rsidR="00D06223" w:rsidRDefault="00D06223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FB33BDD" w14:textId="77777777" w:rsidR="00D06223" w:rsidRDefault="00D06223" w:rsidP="009F19BE">
            <w:r>
              <w:rPr>
                <w:sz w:val="16"/>
                <w:szCs w:val="16"/>
              </w:rPr>
              <w:t>R4-2521110</w:t>
            </w:r>
          </w:p>
        </w:tc>
        <w:tc>
          <w:tcPr>
            <w:tcW w:w="1597" w:type="dxa"/>
          </w:tcPr>
          <w:p w14:paraId="1A0C8300" w14:textId="77777777" w:rsidR="00D06223" w:rsidRDefault="00D06223" w:rsidP="009F19BE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6D0A5843" w14:textId="77777777" w:rsidR="00D06223" w:rsidRDefault="00D06223" w:rsidP="009F19BE">
            <w:r>
              <w:rPr>
                <w:sz w:val="16"/>
                <w:szCs w:val="16"/>
              </w:rPr>
              <w:t>NR_FR2_multiRX_DL-Core</w:t>
            </w:r>
          </w:p>
        </w:tc>
        <w:tc>
          <w:tcPr>
            <w:tcW w:w="2323" w:type="dxa"/>
          </w:tcPr>
          <w:p w14:paraId="40E8E432" w14:textId="77777777" w:rsidR="00D06223" w:rsidRDefault="00D06223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8734B2" w14:textId="77777777" w:rsidR="00D06223" w:rsidRDefault="00D06223" w:rsidP="009F19BE">
            <w:pPr>
              <w:rPr>
                <w:sz w:val="16"/>
                <w:szCs w:val="16"/>
              </w:rPr>
            </w:pPr>
          </w:p>
        </w:tc>
      </w:tr>
      <w:tr w:rsidR="00D06223" w14:paraId="26D224FC" w14:textId="77777777" w:rsidTr="009F19BE">
        <w:tc>
          <w:tcPr>
            <w:tcW w:w="879" w:type="dxa"/>
          </w:tcPr>
          <w:p w14:paraId="6619D1F9" w14:textId="77777777" w:rsidR="00D06223" w:rsidRDefault="00D06223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7993738" w14:textId="77777777" w:rsidR="00D06223" w:rsidRDefault="00D06223" w:rsidP="009F19BE">
            <w:r>
              <w:rPr>
                <w:sz w:val="16"/>
                <w:szCs w:val="16"/>
              </w:rPr>
              <w:t>6120</w:t>
            </w:r>
          </w:p>
        </w:tc>
        <w:tc>
          <w:tcPr>
            <w:tcW w:w="517" w:type="dxa"/>
          </w:tcPr>
          <w:p w14:paraId="1BE81931" w14:textId="77777777" w:rsidR="00D06223" w:rsidRDefault="00D06223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1B28F8" w14:textId="77777777" w:rsidR="00D06223" w:rsidRDefault="00D06223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6FF8676" w14:textId="77777777" w:rsidR="00D06223" w:rsidRDefault="00D06223" w:rsidP="009F19BE">
            <w:r>
              <w:rPr>
                <w:sz w:val="16"/>
                <w:szCs w:val="16"/>
              </w:rPr>
              <w:t>(NR_FR2_multiRX_DL-Core) CR on requirements maintenance for Rel-18 Multi-Rx (Cat-A)</w:t>
            </w:r>
          </w:p>
        </w:tc>
        <w:tc>
          <w:tcPr>
            <w:tcW w:w="517" w:type="dxa"/>
          </w:tcPr>
          <w:p w14:paraId="23D64AF0" w14:textId="77777777" w:rsidR="00D06223" w:rsidRDefault="00D06223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F05AC81" w14:textId="77777777" w:rsidR="00D06223" w:rsidRDefault="00D06223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47B7D077" w14:textId="77777777" w:rsidR="00D06223" w:rsidRDefault="00D06223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1C54BF4" w14:textId="77777777" w:rsidR="00D06223" w:rsidRDefault="00D06223" w:rsidP="009F19BE">
            <w:r>
              <w:rPr>
                <w:sz w:val="16"/>
                <w:szCs w:val="16"/>
              </w:rPr>
              <w:t>R4-2521111</w:t>
            </w:r>
          </w:p>
        </w:tc>
        <w:tc>
          <w:tcPr>
            <w:tcW w:w="1597" w:type="dxa"/>
          </w:tcPr>
          <w:p w14:paraId="38FFD0F8" w14:textId="77777777" w:rsidR="00D06223" w:rsidRDefault="00D06223" w:rsidP="009F19BE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4900815A" w14:textId="77777777" w:rsidR="00D06223" w:rsidRDefault="00D06223" w:rsidP="009F19BE">
            <w:r>
              <w:rPr>
                <w:sz w:val="16"/>
                <w:szCs w:val="16"/>
              </w:rPr>
              <w:t>NR_FR2_multiRX_DL-Core</w:t>
            </w:r>
          </w:p>
        </w:tc>
        <w:tc>
          <w:tcPr>
            <w:tcW w:w="2323" w:type="dxa"/>
          </w:tcPr>
          <w:p w14:paraId="336F2992" w14:textId="77777777" w:rsidR="00D06223" w:rsidRDefault="00D06223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9A91A4" w14:textId="77777777" w:rsidR="00D06223" w:rsidRDefault="00D06223" w:rsidP="009F19BE">
            <w:pPr>
              <w:rPr>
                <w:sz w:val="16"/>
                <w:szCs w:val="16"/>
              </w:rPr>
            </w:pPr>
          </w:p>
        </w:tc>
      </w:tr>
      <w:tr w:rsidR="00D06223" w14:paraId="3017943D" w14:textId="77777777" w:rsidTr="009F19BE">
        <w:tc>
          <w:tcPr>
            <w:tcW w:w="879" w:type="dxa"/>
          </w:tcPr>
          <w:p w14:paraId="66E19A4E" w14:textId="77777777" w:rsidR="00D06223" w:rsidRDefault="00D06223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7E99C77" w14:textId="77777777" w:rsidR="00D06223" w:rsidRDefault="00D06223" w:rsidP="009F19BE">
            <w:r>
              <w:rPr>
                <w:sz w:val="16"/>
                <w:szCs w:val="16"/>
              </w:rPr>
              <w:t>6186</w:t>
            </w:r>
          </w:p>
        </w:tc>
        <w:tc>
          <w:tcPr>
            <w:tcW w:w="517" w:type="dxa"/>
          </w:tcPr>
          <w:p w14:paraId="58248447" w14:textId="77777777" w:rsidR="00D06223" w:rsidRDefault="00D06223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F38C29" w14:textId="77777777" w:rsidR="00D06223" w:rsidRDefault="00D06223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54B7BF" w14:textId="77777777" w:rsidR="00D06223" w:rsidRDefault="00D06223" w:rsidP="009F19BE">
            <w:r>
              <w:rPr>
                <w:sz w:val="16"/>
                <w:szCs w:val="16"/>
              </w:rPr>
              <w:t>(NR_FR1_lessthan_5MHz_BW-Core) CR on core requirements for less than 5MHz BW</w:t>
            </w:r>
          </w:p>
        </w:tc>
        <w:tc>
          <w:tcPr>
            <w:tcW w:w="517" w:type="dxa"/>
          </w:tcPr>
          <w:p w14:paraId="6219CC5D" w14:textId="77777777" w:rsidR="00D06223" w:rsidRDefault="00D06223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C1EB8C" w14:textId="77777777" w:rsidR="00D06223" w:rsidRDefault="00D06223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34761295" w14:textId="77777777" w:rsidR="00D06223" w:rsidRDefault="00D06223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0B3A4DD" w14:textId="77777777" w:rsidR="00D06223" w:rsidRDefault="00D06223" w:rsidP="009F19BE">
            <w:r>
              <w:rPr>
                <w:sz w:val="16"/>
                <w:szCs w:val="16"/>
              </w:rPr>
              <w:t>R4-2521622</w:t>
            </w:r>
          </w:p>
        </w:tc>
        <w:tc>
          <w:tcPr>
            <w:tcW w:w="1597" w:type="dxa"/>
          </w:tcPr>
          <w:p w14:paraId="76C877BE" w14:textId="77777777" w:rsidR="00D06223" w:rsidRDefault="00D06223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03A69C7A" w14:textId="77777777" w:rsidR="00D06223" w:rsidRDefault="00D06223" w:rsidP="009F19BE">
            <w:r>
              <w:rPr>
                <w:sz w:val="16"/>
                <w:szCs w:val="16"/>
              </w:rPr>
              <w:t>NR_FR1_lessthan_5MHz_BW-Core</w:t>
            </w:r>
          </w:p>
        </w:tc>
        <w:tc>
          <w:tcPr>
            <w:tcW w:w="2323" w:type="dxa"/>
          </w:tcPr>
          <w:p w14:paraId="29CDAFE4" w14:textId="77777777" w:rsidR="00D06223" w:rsidRDefault="00D06223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E180D0" w14:textId="77777777" w:rsidR="00D06223" w:rsidRDefault="00D06223" w:rsidP="009F19BE">
            <w:pPr>
              <w:rPr>
                <w:sz w:val="16"/>
                <w:szCs w:val="16"/>
              </w:rPr>
            </w:pPr>
          </w:p>
        </w:tc>
      </w:tr>
      <w:tr w:rsidR="00D06223" w14:paraId="4D91BD49" w14:textId="77777777" w:rsidTr="009F19BE">
        <w:tc>
          <w:tcPr>
            <w:tcW w:w="879" w:type="dxa"/>
          </w:tcPr>
          <w:p w14:paraId="139EB87C" w14:textId="77777777" w:rsidR="00D06223" w:rsidRDefault="00D06223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B183C19" w14:textId="77777777" w:rsidR="00D06223" w:rsidRDefault="00D06223" w:rsidP="009F19BE">
            <w:r>
              <w:rPr>
                <w:sz w:val="16"/>
                <w:szCs w:val="16"/>
              </w:rPr>
              <w:t>6187</w:t>
            </w:r>
          </w:p>
        </w:tc>
        <w:tc>
          <w:tcPr>
            <w:tcW w:w="517" w:type="dxa"/>
          </w:tcPr>
          <w:p w14:paraId="7BC656C2" w14:textId="77777777" w:rsidR="00D06223" w:rsidRDefault="00D06223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FB3BDA" w14:textId="77777777" w:rsidR="00D06223" w:rsidRDefault="00D06223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B33D8E8" w14:textId="77777777" w:rsidR="00D06223" w:rsidRDefault="00D06223" w:rsidP="009F19BE">
            <w:r>
              <w:rPr>
                <w:sz w:val="16"/>
                <w:szCs w:val="16"/>
              </w:rPr>
              <w:t>(NR_FR1_lessthan_5MHz_BW-Core) CR on core requirements for less than 5MHz BW R19</w:t>
            </w:r>
          </w:p>
        </w:tc>
        <w:tc>
          <w:tcPr>
            <w:tcW w:w="517" w:type="dxa"/>
          </w:tcPr>
          <w:p w14:paraId="0F153DC3" w14:textId="77777777" w:rsidR="00D06223" w:rsidRDefault="00D06223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CEF2799" w14:textId="77777777" w:rsidR="00D06223" w:rsidRDefault="00D06223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3DCEF68B" w14:textId="77777777" w:rsidR="00D06223" w:rsidRDefault="00D06223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7D503CB" w14:textId="77777777" w:rsidR="00D06223" w:rsidRDefault="00D06223" w:rsidP="009F19BE">
            <w:r>
              <w:rPr>
                <w:sz w:val="16"/>
                <w:szCs w:val="16"/>
              </w:rPr>
              <w:t>R4-2521623</w:t>
            </w:r>
          </w:p>
        </w:tc>
        <w:tc>
          <w:tcPr>
            <w:tcW w:w="1597" w:type="dxa"/>
          </w:tcPr>
          <w:p w14:paraId="51FF5FA8" w14:textId="77777777" w:rsidR="00D06223" w:rsidRDefault="00D06223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4D0592DC" w14:textId="77777777" w:rsidR="00D06223" w:rsidRDefault="00D06223" w:rsidP="009F19BE">
            <w:r>
              <w:rPr>
                <w:sz w:val="16"/>
                <w:szCs w:val="16"/>
              </w:rPr>
              <w:t>NR_FR1_lessthan_5MHz_BW-Core</w:t>
            </w:r>
          </w:p>
        </w:tc>
        <w:tc>
          <w:tcPr>
            <w:tcW w:w="2323" w:type="dxa"/>
          </w:tcPr>
          <w:p w14:paraId="69DFF22A" w14:textId="77777777" w:rsidR="00D06223" w:rsidRDefault="00D06223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5A12D8" w14:textId="77777777" w:rsidR="00D06223" w:rsidRDefault="00D06223" w:rsidP="009F19BE">
            <w:pPr>
              <w:rPr>
                <w:sz w:val="16"/>
                <w:szCs w:val="16"/>
              </w:rPr>
            </w:pPr>
          </w:p>
        </w:tc>
      </w:tr>
      <w:tr w:rsidR="00D06223" w14:paraId="507F81C5" w14:textId="77777777" w:rsidTr="009F19BE">
        <w:tc>
          <w:tcPr>
            <w:tcW w:w="879" w:type="dxa"/>
          </w:tcPr>
          <w:p w14:paraId="6B178B09" w14:textId="77777777" w:rsidR="00D06223" w:rsidRDefault="00D06223" w:rsidP="009F19BE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013DB93B" w14:textId="77777777" w:rsidR="00D06223" w:rsidRDefault="00D06223" w:rsidP="009F19BE">
            <w:r>
              <w:rPr>
                <w:sz w:val="16"/>
                <w:szCs w:val="16"/>
              </w:rPr>
              <w:t>0518</w:t>
            </w:r>
          </w:p>
        </w:tc>
        <w:tc>
          <w:tcPr>
            <w:tcW w:w="517" w:type="dxa"/>
          </w:tcPr>
          <w:p w14:paraId="37F7C1B5" w14:textId="77777777" w:rsidR="00D06223" w:rsidRDefault="00D06223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CF1C37" w14:textId="77777777" w:rsidR="00D06223" w:rsidRDefault="00D06223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27A38A8" w14:textId="77777777" w:rsidR="00D06223" w:rsidRDefault="00D06223" w:rsidP="009F19BE">
            <w:r>
              <w:rPr>
                <w:sz w:val="16"/>
                <w:szCs w:val="16"/>
              </w:rPr>
              <w:t>CR to 38.141-1 to correct fading profile power uncertainty value for PUSCH with four antenna port and editorial errors.</w:t>
            </w:r>
          </w:p>
        </w:tc>
        <w:tc>
          <w:tcPr>
            <w:tcW w:w="517" w:type="dxa"/>
          </w:tcPr>
          <w:p w14:paraId="65DC543A" w14:textId="77777777" w:rsidR="00D06223" w:rsidRDefault="00D06223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98350C" w14:textId="77777777" w:rsidR="00D06223" w:rsidRDefault="00D06223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7A37F07C" w14:textId="77777777" w:rsidR="00D06223" w:rsidRDefault="00D06223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F11D12A" w14:textId="77777777" w:rsidR="00D06223" w:rsidRDefault="00D06223" w:rsidP="009F19BE">
            <w:r>
              <w:rPr>
                <w:sz w:val="16"/>
                <w:szCs w:val="16"/>
              </w:rPr>
              <w:t>R4-2521318</w:t>
            </w:r>
          </w:p>
        </w:tc>
        <w:tc>
          <w:tcPr>
            <w:tcW w:w="1597" w:type="dxa"/>
          </w:tcPr>
          <w:p w14:paraId="79920581" w14:textId="77777777" w:rsidR="00D06223" w:rsidRDefault="00D06223" w:rsidP="009F1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1EA307A" w14:textId="77777777" w:rsidR="00D06223" w:rsidRDefault="00D06223" w:rsidP="009F19BE">
            <w:r>
              <w:rPr>
                <w:sz w:val="16"/>
                <w:szCs w:val="16"/>
              </w:rPr>
              <w:t>NR_ENDC_RF_FR1_enh2-Perf</w:t>
            </w:r>
          </w:p>
        </w:tc>
        <w:tc>
          <w:tcPr>
            <w:tcW w:w="2323" w:type="dxa"/>
          </w:tcPr>
          <w:p w14:paraId="4052BA06" w14:textId="77777777" w:rsidR="00D06223" w:rsidRDefault="00D06223" w:rsidP="009F19BE">
            <w:r>
              <w:rPr>
                <w:sz w:val="16"/>
                <w:szCs w:val="16"/>
              </w:rPr>
              <w:t>4.1.2.4, A.3</w:t>
            </w:r>
          </w:p>
        </w:tc>
        <w:tc>
          <w:tcPr>
            <w:tcW w:w="998" w:type="dxa"/>
          </w:tcPr>
          <w:p w14:paraId="40B73BD7" w14:textId="77777777" w:rsidR="00D06223" w:rsidRDefault="00D06223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06223" w14:paraId="6639EA80" w14:textId="77777777" w:rsidTr="009F19BE">
        <w:tc>
          <w:tcPr>
            <w:tcW w:w="879" w:type="dxa"/>
          </w:tcPr>
          <w:p w14:paraId="46A2342A" w14:textId="77777777" w:rsidR="00D06223" w:rsidRDefault="00D06223" w:rsidP="009F19BE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57B801AE" w14:textId="77777777" w:rsidR="00D06223" w:rsidRDefault="00D06223" w:rsidP="009F19BE">
            <w:r>
              <w:rPr>
                <w:sz w:val="16"/>
                <w:szCs w:val="16"/>
              </w:rPr>
              <w:t>0519</w:t>
            </w:r>
          </w:p>
        </w:tc>
        <w:tc>
          <w:tcPr>
            <w:tcW w:w="517" w:type="dxa"/>
          </w:tcPr>
          <w:p w14:paraId="4925428F" w14:textId="77777777" w:rsidR="00D06223" w:rsidRDefault="00D06223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773354" w14:textId="77777777" w:rsidR="00D06223" w:rsidRDefault="00D06223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8F8ED04" w14:textId="77777777" w:rsidR="00D06223" w:rsidRDefault="00D06223" w:rsidP="009F19BE">
            <w:r>
              <w:rPr>
                <w:sz w:val="16"/>
                <w:szCs w:val="16"/>
              </w:rPr>
              <w:t>CR to 38.141-1 to correct fading profile power uncertainty value for PUSCH with four antenna port and editorial errors.</w:t>
            </w:r>
          </w:p>
        </w:tc>
        <w:tc>
          <w:tcPr>
            <w:tcW w:w="517" w:type="dxa"/>
          </w:tcPr>
          <w:p w14:paraId="40A98194" w14:textId="77777777" w:rsidR="00D06223" w:rsidRDefault="00D06223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1DCDD69" w14:textId="77777777" w:rsidR="00D06223" w:rsidRDefault="00D06223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5126EC65" w14:textId="77777777" w:rsidR="00D06223" w:rsidRDefault="00D06223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D47C411" w14:textId="77777777" w:rsidR="00D06223" w:rsidRDefault="00D06223" w:rsidP="009F19BE">
            <w:r>
              <w:rPr>
                <w:sz w:val="16"/>
                <w:szCs w:val="16"/>
              </w:rPr>
              <w:t>R4-2521319</w:t>
            </w:r>
          </w:p>
        </w:tc>
        <w:tc>
          <w:tcPr>
            <w:tcW w:w="1597" w:type="dxa"/>
          </w:tcPr>
          <w:p w14:paraId="2539B72A" w14:textId="77777777" w:rsidR="00D06223" w:rsidRDefault="00D06223" w:rsidP="009F1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2348AD2" w14:textId="77777777" w:rsidR="00D06223" w:rsidRDefault="00D06223" w:rsidP="009F19BE">
            <w:r>
              <w:rPr>
                <w:sz w:val="16"/>
                <w:szCs w:val="16"/>
              </w:rPr>
              <w:t>NR_ENDC_RF_FR1_enh2-Perf</w:t>
            </w:r>
          </w:p>
        </w:tc>
        <w:tc>
          <w:tcPr>
            <w:tcW w:w="2323" w:type="dxa"/>
          </w:tcPr>
          <w:p w14:paraId="24BE557C" w14:textId="77777777" w:rsidR="00D06223" w:rsidRDefault="00D06223" w:rsidP="009F19BE">
            <w:r>
              <w:rPr>
                <w:sz w:val="16"/>
                <w:szCs w:val="16"/>
              </w:rPr>
              <w:t>4.1.2.4, A.3</w:t>
            </w:r>
          </w:p>
        </w:tc>
        <w:tc>
          <w:tcPr>
            <w:tcW w:w="998" w:type="dxa"/>
          </w:tcPr>
          <w:p w14:paraId="34E23C8E" w14:textId="77777777" w:rsidR="00D06223" w:rsidRDefault="00D06223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06223" w14:paraId="4B69DED7" w14:textId="77777777" w:rsidTr="009F19BE">
        <w:tc>
          <w:tcPr>
            <w:tcW w:w="879" w:type="dxa"/>
          </w:tcPr>
          <w:p w14:paraId="56E62550" w14:textId="77777777" w:rsidR="00D06223" w:rsidRDefault="00D06223" w:rsidP="009F19BE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56324EB8" w14:textId="77777777" w:rsidR="00D06223" w:rsidRDefault="00D06223" w:rsidP="009F19BE">
            <w:r>
              <w:rPr>
                <w:sz w:val="16"/>
                <w:szCs w:val="16"/>
              </w:rPr>
              <w:t>0671</w:t>
            </w:r>
          </w:p>
        </w:tc>
        <w:tc>
          <w:tcPr>
            <w:tcW w:w="517" w:type="dxa"/>
          </w:tcPr>
          <w:p w14:paraId="6302CED2" w14:textId="77777777" w:rsidR="00D06223" w:rsidRDefault="00D06223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C5304B" w14:textId="77777777" w:rsidR="00D06223" w:rsidRDefault="00D06223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0DA9D91" w14:textId="77777777" w:rsidR="00D06223" w:rsidRDefault="00D06223" w:rsidP="009F19BE">
            <w:r>
              <w:rPr>
                <w:sz w:val="16"/>
                <w:szCs w:val="16"/>
              </w:rPr>
              <w:t>(NR_ext_to_71GHz-Perf, TEI18) Addition of delay profiles for channel models TDLA10 and TDLD10</w:t>
            </w:r>
          </w:p>
        </w:tc>
        <w:tc>
          <w:tcPr>
            <w:tcW w:w="517" w:type="dxa"/>
          </w:tcPr>
          <w:p w14:paraId="2DDB81F1" w14:textId="77777777" w:rsidR="00D06223" w:rsidRDefault="00D06223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914D237" w14:textId="77777777" w:rsidR="00D06223" w:rsidRDefault="00D06223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0ED175C1" w14:textId="77777777" w:rsidR="00D06223" w:rsidRDefault="00D06223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49F2490" w14:textId="77777777" w:rsidR="00D06223" w:rsidRDefault="00D06223" w:rsidP="009F19BE">
            <w:r>
              <w:rPr>
                <w:sz w:val="16"/>
                <w:szCs w:val="16"/>
              </w:rPr>
              <w:t>R4-2520203</w:t>
            </w:r>
          </w:p>
        </w:tc>
        <w:tc>
          <w:tcPr>
            <w:tcW w:w="1597" w:type="dxa"/>
          </w:tcPr>
          <w:p w14:paraId="384A6BAD" w14:textId="77777777" w:rsidR="00D06223" w:rsidRDefault="00D06223" w:rsidP="009F19B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A118AA4" w14:textId="77777777" w:rsidR="00D06223" w:rsidRDefault="00D06223" w:rsidP="009F19BE">
            <w:r>
              <w:rPr>
                <w:sz w:val="16"/>
                <w:szCs w:val="16"/>
              </w:rPr>
              <w:t>NR_ext_to_71GHz-Perf, TEI18</w:t>
            </w:r>
          </w:p>
        </w:tc>
        <w:tc>
          <w:tcPr>
            <w:tcW w:w="2323" w:type="dxa"/>
          </w:tcPr>
          <w:p w14:paraId="2E00714C" w14:textId="77777777" w:rsidR="00D06223" w:rsidRDefault="00D06223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074188" w14:textId="77777777" w:rsidR="00D06223" w:rsidRDefault="00D06223" w:rsidP="009F19BE">
            <w:pPr>
              <w:rPr>
                <w:sz w:val="16"/>
                <w:szCs w:val="16"/>
              </w:rPr>
            </w:pPr>
          </w:p>
        </w:tc>
      </w:tr>
      <w:tr w:rsidR="00D06223" w14:paraId="386389A0" w14:textId="77777777" w:rsidTr="009F19BE">
        <w:tc>
          <w:tcPr>
            <w:tcW w:w="879" w:type="dxa"/>
          </w:tcPr>
          <w:p w14:paraId="3796AF2E" w14:textId="77777777" w:rsidR="00D06223" w:rsidRDefault="00D06223" w:rsidP="009F19BE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2ACB3FB8" w14:textId="77777777" w:rsidR="00D06223" w:rsidRDefault="00D06223" w:rsidP="009F19BE">
            <w:r>
              <w:rPr>
                <w:sz w:val="16"/>
                <w:szCs w:val="16"/>
              </w:rPr>
              <w:t>0672</w:t>
            </w:r>
          </w:p>
        </w:tc>
        <w:tc>
          <w:tcPr>
            <w:tcW w:w="517" w:type="dxa"/>
          </w:tcPr>
          <w:p w14:paraId="52583EAC" w14:textId="77777777" w:rsidR="00D06223" w:rsidRDefault="00D06223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693B9B" w14:textId="77777777" w:rsidR="00D06223" w:rsidRDefault="00D06223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206B18" w14:textId="77777777" w:rsidR="00D06223" w:rsidRDefault="00D06223" w:rsidP="009F19BE">
            <w:r>
              <w:rPr>
                <w:sz w:val="16"/>
                <w:szCs w:val="16"/>
              </w:rPr>
              <w:t>(NR_ext_to_71GHz-Perf) Correction to Table J.2.1.2-4</w:t>
            </w:r>
          </w:p>
        </w:tc>
        <w:tc>
          <w:tcPr>
            <w:tcW w:w="517" w:type="dxa"/>
          </w:tcPr>
          <w:p w14:paraId="64B963FD" w14:textId="77777777" w:rsidR="00D06223" w:rsidRDefault="00D06223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3DCCCF" w14:textId="77777777" w:rsidR="00D06223" w:rsidRDefault="00D06223" w:rsidP="009F19BE"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 w14:paraId="58E6EA41" w14:textId="77777777" w:rsidR="00D06223" w:rsidRDefault="00D06223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DB59D46" w14:textId="77777777" w:rsidR="00D06223" w:rsidRDefault="00D06223" w:rsidP="009F19BE">
            <w:r>
              <w:rPr>
                <w:sz w:val="16"/>
                <w:szCs w:val="16"/>
              </w:rPr>
              <w:t>R4-2520212</w:t>
            </w:r>
          </w:p>
        </w:tc>
        <w:tc>
          <w:tcPr>
            <w:tcW w:w="1597" w:type="dxa"/>
          </w:tcPr>
          <w:p w14:paraId="2B5F6238" w14:textId="77777777" w:rsidR="00D06223" w:rsidRDefault="00D06223" w:rsidP="009F19B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0547C561" w14:textId="77777777" w:rsidR="00D06223" w:rsidRDefault="00D06223" w:rsidP="009F19BE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2D6BD535" w14:textId="77777777" w:rsidR="00D06223" w:rsidRDefault="00D06223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DF2A39" w14:textId="77777777" w:rsidR="00D06223" w:rsidRDefault="00D06223" w:rsidP="009F19BE">
            <w:pPr>
              <w:rPr>
                <w:sz w:val="16"/>
                <w:szCs w:val="16"/>
              </w:rPr>
            </w:pPr>
          </w:p>
        </w:tc>
      </w:tr>
      <w:tr w:rsidR="00D06223" w14:paraId="521FFA77" w14:textId="77777777" w:rsidTr="009F19BE">
        <w:tc>
          <w:tcPr>
            <w:tcW w:w="879" w:type="dxa"/>
          </w:tcPr>
          <w:p w14:paraId="5DA38C73" w14:textId="77777777" w:rsidR="00D06223" w:rsidRDefault="00D06223" w:rsidP="009F19BE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665002FF" w14:textId="77777777" w:rsidR="00D06223" w:rsidRDefault="00D06223" w:rsidP="009F19BE">
            <w:r>
              <w:rPr>
                <w:sz w:val="16"/>
                <w:szCs w:val="16"/>
              </w:rPr>
              <w:t>0673</w:t>
            </w:r>
          </w:p>
        </w:tc>
        <w:tc>
          <w:tcPr>
            <w:tcW w:w="517" w:type="dxa"/>
          </w:tcPr>
          <w:p w14:paraId="268FEE12" w14:textId="77777777" w:rsidR="00D06223" w:rsidRDefault="00D06223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ACDE8F" w14:textId="77777777" w:rsidR="00D06223" w:rsidRDefault="00D06223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4E312BA" w14:textId="77777777" w:rsidR="00D06223" w:rsidRDefault="00D06223" w:rsidP="009F19BE">
            <w:r>
              <w:rPr>
                <w:sz w:val="16"/>
                <w:szCs w:val="16"/>
              </w:rPr>
              <w:t>(NR_ext_to_71GHz-Perf, TEI18) Addition of delay profiles for channel models TDLA10 and TDLD10</w:t>
            </w:r>
          </w:p>
        </w:tc>
        <w:tc>
          <w:tcPr>
            <w:tcW w:w="517" w:type="dxa"/>
          </w:tcPr>
          <w:p w14:paraId="2652504D" w14:textId="77777777" w:rsidR="00D06223" w:rsidRDefault="00D06223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DF4E93" w14:textId="77777777" w:rsidR="00D06223" w:rsidRDefault="00D06223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17D62483" w14:textId="77777777" w:rsidR="00D06223" w:rsidRDefault="00D06223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D437788" w14:textId="77777777" w:rsidR="00D06223" w:rsidRDefault="00D06223" w:rsidP="009F19BE">
            <w:r>
              <w:rPr>
                <w:sz w:val="16"/>
                <w:szCs w:val="16"/>
              </w:rPr>
              <w:t>R4-2522724</w:t>
            </w:r>
          </w:p>
        </w:tc>
        <w:tc>
          <w:tcPr>
            <w:tcW w:w="1597" w:type="dxa"/>
          </w:tcPr>
          <w:p w14:paraId="704D49E3" w14:textId="77777777" w:rsidR="00D06223" w:rsidRDefault="00D06223" w:rsidP="009F19B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60186D1E" w14:textId="77777777" w:rsidR="00D06223" w:rsidRDefault="00D06223" w:rsidP="009F19BE">
            <w:r>
              <w:rPr>
                <w:sz w:val="16"/>
                <w:szCs w:val="16"/>
              </w:rPr>
              <w:t>NR_ext_to_71GHz-Perf, TEI18</w:t>
            </w:r>
          </w:p>
        </w:tc>
        <w:tc>
          <w:tcPr>
            <w:tcW w:w="2323" w:type="dxa"/>
          </w:tcPr>
          <w:p w14:paraId="241F0838" w14:textId="77777777" w:rsidR="00D06223" w:rsidRDefault="00D06223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8B0A89" w14:textId="77777777" w:rsidR="00D06223" w:rsidRDefault="00D06223" w:rsidP="009F19BE">
            <w:pPr>
              <w:rPr>
                <w:sz w:val="16"/>
                <w:szCs w:val="16"/>
              </w:rPr>
            </w:pPr>
          </w:p>
        </w:tc>
      </w:tr>
    </w:tbl>
    <w:p w14:paraId="4210E588" w14:textId="77777777" w:rsidR="006E3D30" w:rsidRDefault="006E3D30" w:rsidP="006E3D30">
      <w:pPr>
        <w:rPr>
          <w:rFonts w:eastAsiaTheme="minorEastAsia"/>
        </w:rPr>
      </w:pPr>
    </w:p>
    <w:p w14:paraId="1D426AC0" w14:textId="2447979C" w:rsidR="006E3D30" w:rsidRDefault="009941DF" w:rsidP="006E3D30">
      <w:pPr>
        <w:rPr>
          <w:rFonts w:ascii="Arial" w:eastAsiaTheme="minorEastAsia" w:hAnsi="Arial" w:cs="Arial"/>
          <w:b/>
          <w:sz w:val="24"/>
          <w:szCs w:val="24"/>
        </w:rPr>
      </w:pPr>
      <w:r w:rsidRPr="009941DF">
        <w:rPr>
          <w:rFonts w:ascii="Arial" w:eastAsiaTheme="minorEastAsia" w:hAnsi="Arial" w:cs="Arial"/>
          <w:b/>
          <w:sz w:val="24"/>
          <w:szCs w:val="24"/>
        </w:rPr>
        <w:lastRenderedPageBreak/>
        <w:t>RP-253673</w:t>
      </w:r>
      <w:r w:rsidRPr="009941DF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- Batch 7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941DF" w:rsidRPr="004E535C" w14:paraId="4E08E602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187A1D3" w14:textId="77777777" w:rsidR="009941DF" w:rsidRPr="00BF1EB6" w:rsidRDefault="009941DF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B57D100" w14:textId="77777777" w:rsidR="009941DF" w:rsidRPr="00BF1EB6" w:rsidRDefault="009941DF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2F9D36E" w14:textId="77777777" w:rsidR="009941DF" w:rsidRPr="00BF1EB6" w:rsidRDefault="009941DF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530E220" w14:textId="77777777" w:rsidR="009941DF" w:rsidRPr="00BF1EB6" w:rsidRDefault="009941DF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1F5FC430" w14:textId="77777777" w:rsidR="009941DF" w:rsidRPr="00BF1EB6" w:rsidRDefault="009941DF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7F621C1" w14:textId="77777777" w:rsidR="009941DF" w:rsidRPr="00BF1EB6" w:rsidRDefault="009941DF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879CB6B" w14:textId="77777777" w:rsidR="009941DF" w:rsidRPr="00BF1EB6" w:rsidRDefault="009941DF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737DADB2" w14:textId="77777777" w:rsidR="009941DF" w:rsidRPr="00BF1EB6" w:rsidRDefault="009941DF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77D802C" w14:textId="77777777" w:rsidR="009941DF" w:rsidRPr="00BF1EB6" w:rsidRDefault="009941DF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4AAF139" w14:textId="77777777" w:rsidR="009941DF" w:rsidRPr="00BF1EB6" w:rsidRDefault="009941DF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CF4FE5D" w14:textId="77777777" w:rsidR="009941DF" w:rsidRPr="00BF1EB6" w:rsidRDefault="009941DF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DCEE36B" w14:textId="77777777" w:rsidR="009941DF" w:rsidRPr="00BF1EB6" w:rsidRDefault="009941DF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4F74B19" w14:textId="77777777" w:rsidR="009941DF" w:rsidRPr="00BF1EB6" w:rsidRDefault="009941DF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941DF" w14:paraId="799A0FE8" w14:textId="77777777" w:rsidTr="009F19BE">
        <w:tc>
          <w:tcPr>
            <w:tcW w:w="879" w:type="dxa"/>
          </w:tcPr>
          <w:p w14:paraId="466CB22B" w14:textId="77777777" w:rsidR="009941DF" w:rsidRDefault="009941DF" w:rsidP="009F19B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52FBF47C" w14:textId="77777777" w:rsidR="009941DF" w:rsidRDefault="009941DF" w:rsidP="009F19BE">
            <w:r>
              <w:rPr>
                <w:sz w:val="16"/>
                <w:szCs w:val="16"/>
              </w:rPr>
              <w:t>0825</w:t>
            </w:r>
          </w:p>
        </w:tc>
        <w:tc>
          <w:tcPr>
            <w:tcW w:w="517" w:type="dxa"/>
          </w:tcPr>
          <w:p w14:paraId="26DF2339" w14:textId="77777777" w:rsidR="009941DF" w:rsidRDefault="009941DF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95703F1" w14:textId="77777777" w:rsidR="009941DF" w:rsidRDefault="009941DF" w:rsidP="009F19B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A3F2444" w14:textId="77777777" w:rsidR="009941DF" w:rsidRDefault="009941DF" w:rsidP="009F19BE">
            <w:r>
              <w:rPr>
                <w:sz w:val="16"/>
                <w:szCs w:val="16"/>
              </w:rPr>
              <w:t>(NR_HST-Perf) Clarification on HST-DPS test scenarios</w:t>
            </w:r>
          </w:p>
        </w:tc>
        <w:tc>
          <w:tcPr>
            <w:tcW w:w="517" w:type="dxa"/>
          </w:tcPr>
          <w:p w14:paraId="635F3E3C" w14:textId="77777777" w:rsidR="009941DF" w:rsidRDefault="009941DF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E3759D" w14:textId="77777777" w:rsidR="009941DF" w:rsidRDefault="009941DF" w:rsidP="009F19BE">
            <w:r>
              <w:rPr>
                <w:sz w:val="16"/>
                <w:szCs w:val="16"/>
              </w:rPr>
              <w:t>16.22.0</w:t>
            </w:r>
          </w:p>
        </w:tc>
        <w:tc>
          <w:tcPr>
            <w:tcW w:w="758" w:type="dxa"/>
          </w:tcPr>
          <w:p w14:paraId="4C23DE81" w14:textId="77777777" w:rsidR="009941DF" w:rsidRDefault="009941DF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71BC5DF" w14:textId="77777777" w:rsidR="009941DF" w:rsidRDefault="009941DF" w:rsidP="009F19BE">
            <w:r>
              <w:rPr>
                <w:sz w:val="16"/>
                <w:szCs w:val="16"/>
              </w:rPr>
              <w:t>R4-2522796</w:t>
            </w:r>
          </w:p>
        </w:tc>
        <w:tc>
          <w:tcPr>
            <w:tcW w:w="1597" w:type="dxa"/>
          </w:tcPr>
          <w:p w14:paraId="1F82A8AC" w14:textId="77777777" w:rsidR="009941DF" w:rsidRDefault="009941DF" w:rsidP="009F19B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28D8BD9" w14:textId="77777777" w:rsidR="009941DF" w:rsidRDefault="009941DF" w:rsidP="009F19BE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14:paraId="3B3AFAF8" w14:textId="77777777" w:rsidR="009941DF" w:rsidRDefault="009941DF" w:rsidP="009F19BE">
            <w:r>
              <w:rPr>
                <w:sz w:val="16"/>
                <w:szCs w:val="16"/>
              </w:rPr>
              <w:t>5.2.2.1.10, 5.2.2.2.10, 5.2.3.1.10, 5.2.3.2.10</w:t>
            </w:r>
          </w:p>
        </w:tc>
        <w:tc>
          <w:tcPr>
            <w:tcW w:w="998" w:type="dxa"/>
          </w:tcPr>
          <w:p w14:paraId="60BACEBD" w14:textId="77777777" w:rsidR="009941DF" w:rsidRDefault="009941DF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38.521-4 CR 1035 ; TS/TR ... CR ... </w:t>
            </w:r>
          </w:p>
        </w:tc>
      </w:tr>
      <w:tr w:rsidR="009941DF" w14:paraId="5B8E8A85" w14:textId="77777777" w:rsidTr="009F19BE">
        <w:tc>
          <w:tcPr>
            <w:tcW w:w="879" w:type="dxa"/>
          </w:tcPr>
          <w:p w14:paraId="26614306" w14:textId="77777777" w:rsidR="009941DF" w:rsidRDefault="009941DF" w:rsidP="009F19B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7C550DE0" w14:textId="77777777" w:rsidR="009941DF" w:rsidRDefault="009941DF" w:rsidP="009F19BE">
            <w:r>
              <w:rPr>
                <w:sz w:val="16"/>
                <w:szCs w:val="16"/>
              </w:rPr>
              <w:t>0826</w:t>
            </w:r>
          </w:p>
        </w:tc>
        <w:tc>
          <w:tcPr>
            <w:tcW w:w="517" w:type="dxa"/>
          </w:tcPr>
          <w:p w14:paraId="66023C44" w14:textId="77777777" w:rsidR="009941DF" w:rsidRDefault="009941DF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CEDA23" w14:textId="77777777" w:rsidR="009941DF" w:rsidRDefault="009941DF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935DF5" w14:textId="77777777" w:rsidR="009941DF" w:rsidRDefault="009941DF" w:rsidP="009F19BE">
            <w:r>
              <w:rPr>
                <w:sz w:val="16"/>
                <w:szCs w:val="16"/>
              </w:rPr>
              <w:t>(NR_HST-Perf) Clarification on HST-DPS test scenarios (Rel17)</w:t>
            </w:r>
          </w:p>
        </w:tc>
        <w:tc>
          <w:tcPr>
            <w:tcW w:w="517" w:type="dxa"/>
          </w:tcPr>
          <w:p w14:paraId="108879EA" w14:textId="77777777" w:rsidR="009941DF" w:rsidRDefault="009941DF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EB9CDCA" w14:textId="77777777" w:rsidR="009941DF" w:rsidRDefault="009941DF" w:rsidP="009F19BE">
            <w:r>
              <w:rPr>
                <w:sz w:val="16"/>
                <w:szCs w:val="16"/>
              </w:rPr>
              <w:t>17.18.0</w:t>
            </w:r>
          </w:p>
        </w:tc>
        <w:tc>
          <w:tcPr>
            <w:tcW w:w="758" w:type="dxa"/>
          </w:tcPr>
          <w:p w14:paraId="191898AD" w14:textId="77777777" w:rsidR="009941DF" w:rsidRDefault="009941DF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FA5D39A" w14:textId="77777777" w:rsidR="009941DF" w:rsidRDefault="009941DF" w:rsidP="009F19BE">
            <w:r>
              <w:rPr>
                <w:sz w:val="16"/>
                <w:szCs w:val="16"/>
              </w:rPr>
              <w:t>R4-2520713</w:t>
            </w:r>
          </w:p>
        </w:tc>
        <w:tc>
          <w:tcPr>
            <w:tcW w:w="1597" w:type="dxa"/>
          </w:tcPr>
          <w:p w14:paraId="77B3A1F8" w14:textId="77777777" w:rsidR="009941DF" w:rsidRDefault="009941DF" w:rsidP="009F19B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41599DEE" w14:textId="77777777" w:rsidR="009941DF" w:rsidRDefault="009941DF" w:rsidP="009F19BE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14:paraId="260C9099" w14:textId="77777777" w:rsidR="009941DF" w:rsidRDefault="009941DF" w:rsidP="009F19BE">
            <w:r>
              <w:rPr>
                <w:sz w:val="16"/>
                <w:szCs w:val="16"/>
              </w:rPr>
              <w:t>5.2.2.1.10, 5.2.2.2.10, 5.2.3.1.10, 5.2.3.2.10</w:t>
            </w:r>
          </w:p>
        </w:tc>
        <w:tc>
          <w:tcPr>
            <w:tcW w:w="998" w:type="dxa"/>
          </w:tcPr>
          <w:p w14:paraId="4B140EF4" w14:textId="77777777" w:rsidR="009941DF" w:rsidRDefault="009941DF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38.521-4 CR 1035 ; TS/TR ... CR ... </w:t>
            </w:r>
          </w:p>
        </w:tc>
      </w:tr>
      <w:tr w:rsidR="009941DF" w14:paraId="5AAEF2D1" w14:textId="77777777" w:rsidTr="009F19BE">
        <w:tc>
          <w:tcPr>
            <w:tcW w:w="879" w:type="dxa"/>
          </w:tcPr>
          <w:p w14:paraId="0664EF08" w14:textId="77777777" w:rsidR="009941DF" w:rsidRDefault="009941DF" w:rsidP="009F19B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932A9CB" w14:textId="77777777" w:rsidR="009941DF" w:rsidRDefault="009941DF" w:rsidP="009F19BE">
            <w:r>
              <w:rPr>
                <w:sz w:val="16"/>
                <w:szCs w:val="16"/>
              </w:rPr>
              <w:t>0827</w:t>
            </w:r>
          </w:p>
        </w:tc>
        <w:tc>
          <w:tcPr>
            <w:tcW w:w="517" w:type="dxa"/>
          </w:tcPr>
          <w:p w14:paraId="57A8D12C" w14:textId="77777777" w:rsidR="009941DF" w:rsidRDefault="009941DF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6D6B91" w14:textId="77777777" w:rsidR="009941DF" w:rsidRDefault="009941DF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AC44057" w14:textId="77777777" w:rsidR="009941DF" w:rsidRDefault="009941DF" w:rsidP="009F19BE">
            <w:r>
              <w:rPr>
                <w:sz w:val="16"/>
                <w:szCs w:val="16"/>
              </w:rPr>
              <w:t>(NR_HST-Perf) Clarification on HST-DPS test scenarios (Rel18)</w:t>
            </w:r>
          </w:p>
        </w:tc>
        <w:tc>
          <w:tcPr>
            <w:tcW w:w="517" w:type="dxa"/>
          </w:tcPr>
          <w:p w14:paraId="15E518F6" w14:textId="77777777" w:rsidR="009941DF" w:rsidRDefault="009941DF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0FB4733" w14:textId="77777777" w:rsidR="009941DF" w:rsidRDefault="009941DF" w:rsidP="009F19BE"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 w14:paraId="12E71AFD" w14:textId="77777777" w:rsidR="009941DF" w:rsidRDefault="009941DF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7031CDF" w14:textId="77777777" w:rsidR="009941DF" w:rsidRDefault="009941DF" w:rsidP="009F19BE">
            <w:r>
              <w:rPr>
                <w:sz w:val="16"/>
                <w:szCs w:val="16"/>
              </w:rPr>
              <w:t>R4-2520714</w:t>
            </w:r>
          </w:p>
        </w:tc>
        <w:tc>
          <w:tcPr>
            <w:tcW w:w="1597" w:type="dxa"/>
          </w:tcPr>
          <w:p w14:paraId="5D77835B" w14:textId="77777777" w:rsidR="009941DF" w:rsidRDefault="009941DF" w:rsidP="009F19B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4CF72CEC" w14:textId="77777777" w:rsidR="009941DF" w:rsidRDefault="009941DF" w:rsidP="009F19BE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14:paraId="41834508" w14:textId="77777777" w:rsidR="009941DF" w:rsidRDefault="009941DF" w:rsidP="009F19BE">
            <w:r>
              <w:rPr>
                <w:sz w:val="16"/>
                <w:szCs w:val="16"/>
              </w:rPr>
              <w:t>5.2.2.1.10, 5.2.2.2.10, 5.2.3.1.10, 5.2.3.2.10</w:t>
            </w:r>
          </w:p>
        </w:tc>
        <w:tc>
          <w:tcPr>
            <w:tcW w:w="998" w:type="dxa"/>
          </w:tcPr>
          <w:p w14:paraId="63FC21F0" w14:textId="77777777" w:rsidR="009941DF" w:rsidRDefault="009941DF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38.521-4 CR 1035 ; TS/TR ... CR ... </w:t>
            </w:r>
          </w:p>
        </w:tc>
      </w:tr>
      <w:tr w:rsidR="009941DF" w14:paraId="214927A2" w14:textId="77777777" w:rsidTr="009F19BE">
        <w:tc>
          <w:tcPr>
            <w:tcW w:w="879" w:type="dxa"/>
          </w:tcPr>
          <w:p w14:paraId="04A614B8" w14:textId="77777777" w:rsidR="009941DF" w:rsidRDefault="009941DF" w:rsidP="009F19B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727593AF" w14:textId="77777777" w:rsidR="009941DF" w:rsidRDefault="009941DF" w:rsidP="009F19BE">
            <w:r>
              <w:rPr>
                <w:sz w:val="16"/>
                <w:szCs w:val="16"/>
              </w:rPr>
              <w:t>0828</w:t>
            </w:r>
          </w:p>
        </w:tc>
        <w:tc>
          <w:tcPr>
            <w:tcW w:w="517" w:type="dxa"/>
          </w:tcPr>
          <w:p w14:paraId="23AF8D4C" w14:textId="77777777" w:rsidR="009941DF" w:rsidRDefault="009941DF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CC65AB" w14:textId="77777777" w:rsidR="009941DF" w:rsidRDefault="009941DF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C65086B" w14:textId="77777777" w:rsidR="009941DF" w:rsidRDefault="009941DF" w:rsidP="009F19BE">
            <w:r>
              <w:rPr>
                <w:sz w:val="16"/>
                <w:szCs w:val="16"/>
              </w:rPr>
              <w:t>(NR_HST-Perf) Clarification on HST-DPS test scenarios (Rel19)</w:t>
            </w:r>
          </w:p>
        </w:tc>
        <w:tc>
          <w:tcPr>
            <w:tcW w:w="517" w:type="dxa"/>
          </w:tcPr>
          <w:p w14:paraId="2B00CCA9" w14:textId="77777777" w:rsidR="009941DF" w:rsidRDefault="009941DF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8B8366D" w14:textId="77777777" w:rsidR="009941DF" w:rsidRDefault="009941DF" w:rsidP="009F19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2E0CD4EE" w14:textId="77777777" w:rsidR="009941DF" w:rsidRDefault="009941DF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D51866D" w14:textId="77777777" w:rsidR="009941DF" w:rsidRDefault="009941DF" w:rsidP="009F19BE">
            <w:r>
              <w:rPr>
                <w:sz w:val="16"/>
                <w:szCs w:val="16"/>
              </w:rPr>
              <w:t>R4-2520715</w:t>
            </w:r>
          </w:p>
        </w:tc>
        <w:tc>
          <w:tcPr>
            <w:tcW w:w="1597" w:type="dxa"/>
          </w:tcPr>
          <w:p w14:paraId="7B9EE6E0" w14:textId="77777777" w:rsidR="009941DF" w:rsidRDefault="009941DF" w:rsidP="009F19B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A0C1311" w14:textId="77777777" w:rsidR="009941DF" w:rsidRDefault="009941DF" w:rsidP="009F19BE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14:paraId="5C443809" w14:textId="77777777" w:rsidR="009941DF" w:rsidRDefault="009941DF" w:rsidP="009F19BE">
            <w:r>
              <w:rPr>
                <w:sz w:val="16"/>
                <w:szCs w:val="16"/>
              </w:rPr>
              <w:t>5.2.2.1.10, 5.2.2.2.10, 5.2.3.1.10, 5.2.3.2.10</w:t>
            </w:r>
          </w:p>
        </w:tc>
        <w:tc>
          <w:tcPr>
            <w:tcW w:w="998" w:type="dxa"/>
          </w:tcPr>
          <w:p w14:paraId="40268856" w14:textId="77777777" w:rsidR="009941DF" w:rsidRDefault="009941DF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38.521-4 CR 1035 ; TS/TR ... CR ... </w:t>
            </w:r>
          </w:p>
        </w:tc>
      </w:tr>
      <w:tr w:rsidR="009941DF" w14:paraId="75481603" w14:textId="77777777" w:rsidTr="009F19BE">
        <w:tc>
          <w:tcPr>
            <w:tcW w:w="879" w:type="dxa"/>
          </w:tcPr>
          <w:p w14:paraId="0E8223E8" w14:textId="77777777" w:rsidR="009941DF" w:rsidRDefault="009941DF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1A83BA5" w14:textId="77777777" w:rsidR="009941DF" w:rsidRDefault="009941DF" w:rsidP="009F19BE">
            <w:r>
              <w:rPr>
                <w:sz w:val="16"/>
                <w:szCs w:val="16"/>
              </w:rPr>
              <w:t>6152</w:t>
            </w:r>
          </w:p>
        </w:tc>
        <w:tc>
          <w:tcPr>
            <w:tcW w:w="517" w:type="dxa"/>
          </w:tcPr>
          <w:p w14:paraId="1E0503E8" w14:textId="77777777" w:rsidR="009941DF" w:rsidRDefault="009941DF" w:rsidP="009F19BE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4173A263" w14:textId="77777777" w:rsidR="009941DF" w:rsidRDefault="009941DF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C299845" w14:textId="77777777" w:rsidR="009941DF" w:rsidRDefault="009941DF" w:rsidP="009F19BE">
            <w:r>
              <w:rPr>
                <w:sz w:val="16"/>
                <w:szCs w:val="16"/>
              </w:rPr>
              <w:t>(NR_MG_enh2-Core) CR to correct SSB measurement without gap definition with NFI</w:t>
            </w:r>
          </w:p>
        </w:tc>
        <w:tc>
          <w:tcPr>
            <w:tcW w:w="517" w:type="dxa"/>
          </w:tcPr>
          <w:p w14:paraId="32C33C8D" w14:textId="77777777" w:rsidR="009941DF" w:rsidRDefault="009941DF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F6AA85" w14:textId="77777777" w:rsidR="009941DF" w:rsidRDefault="009941DF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3FF853C2" w14:textId="77777777" w:rsidR="009941DF" w:rsidRDefault="009941DF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4B21018" w14:textId="77777777" w:rsidR="009941DF" w:rsidRDefault="009941DF" w:rsidP="009F19BE">
            <w:r>
              <w:rPr>
                <w:sz w:val="16"/>
                <w:szCs w:val="16"/>
              </w:rPr>
              <w:t>R4-2523218</w:t>
            </w:r>
          </w:p>
        </w:tc>
        <w:tc>
          <w:tcPr>
            <w:tcW w:w="1597" w:type="dxa"/>
          </w:tcPr>
          <w:p w14:paraId="2E2041A9" w14:textId="77777777" w:rsidR="009941DF" w:rsidRDefault="009941DF" w:rsidP="009F19B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2683BB2D" w14:textId="77777777" w:rsidR="009941DF" w:rsidRDefault="009941DF" w:rsidP="009F19BE"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 w14:paraId="26B06B77" w14:textId="77777777" w:rsidR="009941DF" w:rsidRDefault="009941DF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177DF5" w14:textId="77777777" w:rsidR="009941DF" w:rsidRDefault="009941DF" w:rsidP="009F19BE">
            <w:pPr>
              <w:rPr>
                <w:sz w:val="16"/>
                <w:szCs w:val="16"/>
              </w:rPr>
            </w:pPr>
          </w:p>
        </w:tc>
      </w:tr>
      <w:tr w:rsidR="009941DF" w14:paraId="25B329A0" w14:textId="77777777" w:rsidTr="009F19BE">
        <w:tc>
          <w:tcPr>
            <w:tcW w:w="879" w:type="dxa"/>
          </w:tcPr>
          <w:p w14:paraId="69817483" w14:textId="77777777" w:rsidR="009941DF" w:rsidRDefault="009941DF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65FB682" w14:textId="77777777" w:rsidR="009941DF" w:rsidRDefault="009941DF" w:rsidP="009F19BE">
            <w:r>
              <w:rPr>
                <w:sz w:val="16"/>
                <w:szCs w:val="16"/>
              </w:rPr>
              <w:t>6153</w:t>
            </w:r>
          </w:p>
        </w:tc>
        <w:tc>
          <w:tcPr>
            <w:tcW w:w="517" w:type="dxa"/>
          </w:tcPr>
          <w:p w14:paraId="40E968CD" w14:textId="77777777" w:rsidR="009941DF" w:rsidRDefault="009941DF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665690" w14:textId="77777777" w:rsidR="009941DF" w:rsidRDefault="009941DF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213C733" w14:textId="77777777" w:rsidR="009941DF" w:rsidRDefault="009941DF" w:rsidP="009F19BE">
            <w:r>
              <w:rPr>
                <w:sz w:val="16"/>
                <w:szCs w:val="16"/>
              </w:rPr>
              <w:t>(NR_MG_enh2-Core) CR to correct SSB measurement without gap definition with NFI R19</w:t>
            </w:r>
          </w:p>
        </w:tc>
        <w:tc>
          <w:tcPr>
            <w:tcW w:w="517" w:type="dxa"/>
          </w:tcPr>
          <w:p w14:paraId="5BCDD727" w14:textId="77777777" w:rsidR="009941DF" w:rsidRDefault="009941DF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2C3D507" w14:textId="77777777" w:rsidR="009941DF" w:rsidRDefault="009941DF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2DD02990" w14:textId="77777777" w:rsidR="009941DF" w:rsidRDefault="009941DF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5D73FC0" w14:textId="77777777" w:rsidR="009941DF" w:rsidRDefault="009941DF" w:rsidP="009F19BE">
            <w:r>
              <w:rPr>
                <w:sz w:val="16"/>
                <w:szCs w:val="16"/>
              </w:rPr>
              <w:t>R4-2521342</w:t>
            </w:r>
          </w:p>
        </w:tc>
        <w:tc>
          <w:tcPr>
            <w:tcW w:w="1597" w:type="dxa"/>
          </w:tcPr>
          <w:p w14:paraId="4DB56956" w14:textId="77777777" w:rsidR="009941DF" w:rsidRDefault="009941DF" w:rsidP="009F19B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4396F81C" w14:textId="77777777" w:rsidR="009941DF" w:rsidRDefault="009941DF" w:rsidP="009F19BE"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 w14:paraId="11B92B48" w14:textId="77777777" w:rsidR="009941DF" w:rsidRDefault="009941DF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BE2C39" w14:textId="77777777" w:rsidR="009941DF" w:rsidRDefault="009941DF" w:rsidP="009F19BE">
            <w:pPr>
              <w:rPr>
                <w:sz w:val="16"/>
                <w:szCs w:val="16"/>
              </w:rPr>
            </w:pPr>
          </w:p>
        </w:tc>
      </w:tr>
      <w:tr w:rsidR="009941DF" w14:paraId="68360DED" w14:textId="77777777" w:rsidTr="009F19BE">
        <w:tc>
          <w:tcPr>
            <w:tcW w:w="879" w:type="dxa"/>
          </w:tcPr>
          <w:p w14:paraId="6550AB53" w14:textId="77777777" w:rsidR="009941DF" w:rsidRDefault="009941DF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2C984F0" w14:textId="77777777" w:rsidR="009941DF" w:rsidRDefault="009941DF" w:rsidP="009F19BE">
            <w:r>
              <w:rPr>
                <w:sz w:val="16"/>
                <w:szCs w:val="16"/>
              </w:rPr>
              <w:t>6154</w:t>
            </w:r>
          </w:p>
        </w:tc>
        <w:tc>
          <w:tcPr>
            <w:tcW w:w="517" w:type="dxa"/>
          </w:tcPr>
          <w:p w14:paraId="67FDD9B4" w14:textId="77777777" w:rsidR="009941DF" w:rsidRDefault="009941DF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95CB86" w14:textId="77777777" w:rsidR="009941DF" w:rsidRDefault="009941DF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DAD9431" w14:textId="77777777" w:rsidR="009941DF" w:rsidRDefault="009941DF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NR_MG_enh</w:t>
            </w:r>
            <w:proofErr w:type="spellEnd"/>
            <w:r>
              <w:rPr>
                <w:sz w:val="16"/>
                <w:szCs w:val="16"/>
              </w:rPr>
              <w:t xml:space="preserve">-Core) CR on the scaling factor </w:t>
            </w:r>
            <w:proofErr w:type="spellStart"/>
            <w:r>
              <w:rPr>
                <w:sz w:val="16"/>
                <w:szCs w:val="16"/>
              </w:rPr>
              <w:t>Kp</w:t>
            </w:r>
            <w:proofErr w:type="spellEnd"/>
            <w:r>
              <w:rPr>
                <w:sz w:val="16"/>
                <w:szCs w:val="16"/>
              </w:rPr>
              <w:t xml:space="preserve"> for measurement without gap</w:t>
            </w:r>
          </w:p>
        </w:tc>
        <w:tc>
          <w:tcPr>
            <w:tcW w:w="517" w:type="dxa"/>
          </w:tcPr>
          <w:p w14:paraId="671B04B3" w14:textId="77777777" w:rsidR="009941DF" w:rsidRDefault="009941DF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902C42" w14:textId="77777777" w:rsidR="009941DF" w:rsidRDefault="009941DF" w:rsidP="009F19BE"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 w14:paraId="3FFEA2AA" w14:textId="77777777" w:rsidR="009941DF" w:rsidRDefault="009941DF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6B32090" w14:textId="77777777" w:rsidR="009941DF" w:rsidRDefault="009941DF" w:rsidP="009F19BE">
            <w:r>
              <w:rPr>
                <w:sz w:val="16"/>
                <w:szCs w:val="16"/>
              </w:rPr>
              <w:t>R4-2521349</w:t>
            </w:r>
          </w:p>
        </w:tc>
        <w:tc>
          <w:tcPr>
            <w:tcW w:w="1597" w:type="dxa"/>
          </w:tcPr>
          <w:p w14:paraId="40F4EEC2" w14:textId="77777777" w:rsidR="009941DF" w:rsidRDefault="009941DF" w:rsidP="009F19B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0F785608" w14:textId="77777777" w:rsidR="009941DF" w:rsidRDefault="009941DF" w:rsidP="009F19BE">
            <w:proofErr w:type="spellStart"/>
            <w:r>
              <w:rPr>
                <w:sz w:val="16"/>
                <w:szCs w:val="16"/>
              </w:rPr>
              <w:t>NR_MG_enh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1689244F" w14:textId="77777777" w:rsidR="009941DF" w:rsidRDefault="009941DF" w:rsidP="009F19BE">
            <w:r>
              <w:rPr>
                <w:sz w:val="16"/>
                <w:szCs w:val="16"/>
              </w:rPr>
              <w:t>9.2.5.1, 9.3.9.1</w:t>
            </w:r>
          </w:p>
        </w:tc>
        <w:tc>
          <w:tcPr>
            <w:tcW w:w="998" w:type="dxa"/>
          </w:tcPr>
          <w:p w14:paraId="2642B568" w14:textId="77777777" w:rsidR="009941DF" w:rsidRDefault="009941DF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38.533; TS/TR ... CR ... </w:t>
            </w:r>
          </w:p>
        </w:tc>
      </w:tr>
      <w:tr w:rsidR="009941DF" w14:paraId="12F72894" w14:textId="77777777" w:rsidTr="009F19BE">
        <w:tc>
          <w:tcPr>
            <w:tcW w:w="879" w:type="dxa"/>
          </w:tcPr>
          <w:p w14:paraId="7CC1314F" w14:textId="77777777" w:rsidR="009941DF" w:rsidRDefault="009941DF" w:rsidP="009F19B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1A8D9957" w14:textId="77777777" w:rsidR="009941DF" w:rsidRDefault="009941DF" w:rsidP="009F19BE">
            <w:r>
              <w:rPr>
                <w:sz w:val="16"/>
                <w:szCs w:val="16"/>
              </w:rPr>
              <w:t>6155</w:t>
            </w:r>
          </w:p>
        </w:tc>
        <w:tc>
          <w:tcPr>
            <w:tcW w:w="517" w:type="dxa"/>
          </w:tcPr>
          <w:p w14:paraId="454058FA" w14:textId="77777777" w:rsidR="009941DF" w:rsidRDefault="009941DF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A23567" w14:textId="77777777" w:rsidR="009941DF" w:rsidRDefault="009941DF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9E78E4D" w14:textId="77777777" w:rsidR="009941DF" w:rsidRDefault="009941DF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NR_MG_enh</w:t>
            </w:r>
            <w:proofErr w:type="spellEnd"/>
            <w:r>
              <w:rPr>
                <w:sz w:val="16"/>
                <w:szCs w:val="16"/>
              </w:rPr>
              <w:t xml:space="preserve">-Core) CR on the scaling factor </w:t>
            </w:r>
            <w:proofErr w:type="spellStart"/>
            <w:r>
              <w:rPr>
                <w:sz w:val="16"/>
                <w:szCs w:val="16"/>
              </w:rPr>
              <w:t>Kp</w:t>
            </w:r>
            <w:proofErr w:type="spellEnd"/>
            <w:r>
              <w:rPr>
                <w:sz w:val="16"/>
                <w:szCs w:val="16"/>
              </w:rPr>
              <w:t xml:space="preserve"> for measurement without gap</w:t>
            </w:r>
          </w:p>
        </w:tc>
        <w:tc>
          <w:tcPr>
            <w:tcW w:w="517" w:type="dxa"/>
          </w:tcPr>
          <w:p w14:paraId="434B10AA" w14:textId="77777777" w:rsidR="009941DF" w:rsidRDefault="009941DF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1CB2ACB" w14:textId="77777777" w:rsidR="009941DF" w:rsidRDefault="009941DF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5A3569D6" w14:textId="77777777" w:rsidR="009941DF" w:rsidRDefault="009941DF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E2A2A81" w14:textId="77777777" w:rsidR="009941DF" w:rsidRDefault="009941DF" w:rsidP="009F19BE">
            <w:r>
              <w:rPr>
                <w:sz w:val="16"/>
                <w:szCs w:val="16"/>
              </w:rPr>
              <w:t>R4-2521350</w:t>
            </w:r>
          </w:p>
        </w:tc>
        <w:tc>
          <w:tcPr>
            <w:tcW w:w="1597" w:type="dxa"/>
          </w:tcPr>
          <w:p w14:paraId="42AD890E" w14:textId="77777777" w:rsidR="009941DF" w:rsidRDefault="009941DF" w:rsidP="009F19B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166FB109" w14:textId="77777777" w:rsidR="009941DF" w:rsidRDefault="009941DF" w:rsidP="009F19BE">
            <w:proofErr w:type="spellStart"/>
            <w:r>
              <w:rPr>
                <w:sz w:val="16"/>
                <w:szCs w:val="16"/>
              </w:rPr>
              <w:t>NR_MG_enh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55E75CAB" w14:textId="77777777" w:rsidR="009941DF" w:rsidRDefault="009941DF" w:rsidP="009F19BE">
            <w:r>
              <w:rPr>
                <w:sz w:val="16"/>
                <w:szCs w:val="16"/>
              </w:rPr>
              <w:t>9.2.5.1, 9.3.9.1</w:t>
            </w:r>
          </w:p>
        </w:tc>
        <w:tc>
          <w:tcPr>
            <w:tcW w:w="998" w:type="dxa"/>
          </w:tcPr>
          <w:p w14:paraId="27DAE104" w14:textId="77777777" w:rsidR="009941DF" w:rsidRDefault="009941DF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38.533; TS/TR ... CR ... </w:t>
            </w:r>
          </w:p>
        </w:tc>
      </w:tr>
      <w:tr w:rsidR="009941DF" w14:paraId="47C64650" w14:textId="77777777" w:rsidTr="009F19BE">
        <w:tc>
          <w:tcPr>
            <w:tcW w:w="879" w:type="dxa"/>
          </w:tcPr>
          <w:p w14:paraId="2EDC6C3D" w14:textId="77777777" w:rsidR="009941DF" w:rsidRDefault="009941DF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9313C05" w14:textId="77777777" w:rsidR="009941DF" w:rsidRDefault="009941DF" w:rsidP="009F19BE">
            <w:r>
              <w:rPr>
                <w:sz w:val="16"/>
                <w:szCs w:val="16"/>
              </w:rPr>
              <w:t>6156</w:t>
            </w:r>
          </w:p>
        </w:tc>
        <w:tc>
          <w:tcPr>
            <w:tcW w:w="517" w:type="dxa"/>
          </w:tcPr>
          <w:p w14:paraId="50D8802E" w14:textId="77777777" w:rsidR="009941DF" w:rsidRDefault="009941DF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BA41ED" w14:textId="77777777" w:rsidR="009941DF" w:rsidRDefault="009941DF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07FD313" w14:textId="77777777" w:rsidR="009941DF" w:rsidRDefault="009941DF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NR_MG_enh</w:t>
            </w:r>
            <w:proofErr w:type="spellEnd"/>
            <w:r>
              <w:rPr>
                <w:sz w:val="16"/>
                <w:szCs w:val="16"/>
              </w:rPr>
              <w:t xml:space="preserve">-Core) CR on the scaling factor </w:t>
            </w:r>
            <w:proofErr w:type="spellStart"/>
            <w:r>
              <w:rPr>
                <w:sz w:val="16"/>
                <w:szCs w:val="16"/>
              </w:rPr>
              <w:t>Kp</w:t>
            </w:r>
            <w:proofErr w:type="spellEnd"/>
            <w:r>
              <w:rPr>
                <w:sz w:val="16"/>
                <w:szCs w:val="16"/>
              </w:rPr>
              <w:t xml:space="preserve"> for measurement without gap</w:t>
            </w:r>
          </w:p>
        </w:tc>
        <w:tc>
          <w:tcPr>
            <w:tcW w:w="517" w:type="dxa"/>
          </w:tcPr>
          <w:p w14:paraId="32D15FA9" w14:textId="77777777" w:rsidR="009941DF" w:rsidRDefault="009941DF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54FB57B" w14:textId="77777777" w:rsidR="009941DF" w:rsidRDefault="009941DF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7DF1F66A" w14:textId="77777777" w:rsidR="009941DF" w:rsidRDefault="009941DF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6872C54" w14:textId="77777777" w:rsidR="009941DF" w:rsidRDefault="009941DF" w:rsidP="009F19BE">
            <w:r>
              <w:rPr>
                <w:sz w:val="16"/>
                <w:szCs w:val="16"/>
              </w:rPr>
              <w:t>R4-2521351</w:t>
            </w:r>
          </w:p>
        </w:tc>
        <w:tc>
          <w:tcPr>
            <w:tcW w:w="1597" w:type="dxa"/>
          </w:tcPr>
          <w:p w14:paraId="4ABC7B0A" w14:textId="77777777" w:rsidR="009941DF" w:rsidRDefault="009941DF" w:rsidP="009F19B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3BC91762" w14:textId="77777777" w:rsidR="009941DF" w:rsidRDefault="009941DF" w:rsidP="009F19BE">
            <w:proofErr w:type="spellStart"/>
            <w:r>
              <w:rPr>
                <w:sz w:val="16"/>
                <w:szCs w:val="16"/>
              </w:rPr>
              <w:t>NR_MG_enh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2C92E1E5" w14:textId="77777777" w:rsidR="009941DF" w:rsidRDefault="009941DF" w:rsidP="009F19BE">
            <w:r>
              <w:rPr>
                <w:sz w:val="16"/>
                <w:szCs w:val="16"/>
              </w:rPr>
              <w:t>9.2.5.1, 9.3.9.1</w:t>
            </w:r>
          </w:p>
        </w:tc>
        <w:tc>
          <w:tcPr>
            <w:tcW w:w="998" w:type="dxa"/>
          </w:tcPr>
          <w:p w14:paraId="19F0D91F" w14:textId="77777777" w:rsidR="009941DF" w:rsidRDefault="009941DF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38.533; TS/TR ... CR ... </w:t>
            </w:r>
          </w:p>
        </w:tc>
      </w:tr>
      <w:tr w:rsidR="009941DF" w14:paraId="6DEE5A4C" w14:textId="77777777" w:rsidTr="009F19BE">
        <w:tc>
          <w:tcPr>
            <w:tcW w:w="879" w:type="dxa"/>
          </w:tcPr>
          <w:p w14:paraId="1C8452EA" w14:textId="77777777" w:rsidR="009941DF" w:rsidRDefault="009941DF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B6DAB69" w14:textId="77777777" w:rsidR="009941DF" w:rsidRDefault="009941DF" w:rsidP="009F19BE">
            <w:r>
              <w:rPr>
                <w:sz w:val="16"/>
                <w:szCs w:val="16"/>
              </w:rPr>
              <w:t>6188</w:t>
            </w:r>
          </w:p>
        </w:tc>
        <w:tc>
          <w:tcPr>
            <w:tcW w:w="517" w:type="dxa"/>
          </w:tcPr>
          <w:p w14:paraId="59558ACC" w14:textId="77777777" w:rsidR="009941DF" w:rsidRDefault="009941DF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1BAA208" w14:textId="77777777" w:rsidR="009941DF" w:rsidRDefault="009941DF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FE6D24B" w14:textId="77777777" w:rsidR="009941DF" w:rsidRDefault="009941DF" w:rsidP="009F19BE">
            <w:r>
              <w:rPr>
                <w:sz w:val="16"/>
                <w:szCs w:val="16"/>
              </w:rPr>
              <w:t>(NR_MG_enh2-Core) CR on core requirements for R18 MG enhancement</w:t>
            </w:r>
          </w:p>
        </w:tc>
        <w:tc>
          <w:tcPr>
            <w:tcW w:w="517" w:type="dxa"/>
          </w:tcPr>
          <w:p w14:paraId="451E425D" w14:textId="77777777" w:rsidR="009941DF" w:rsidRDefault="009941DF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E4CFB0" w14:textId="77777777" w:rsidR="009941DF" w:rsidRDefault="009941DF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49006DFA" w14:textId="77777777" w:rsidR="009941DF" w:rsidRDefault="009941DF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087DDE6" w14:textId="77777777" w:rsidR="009941DF" w:rsidRDefault="009941DF" w:rsidP="009F19BE">
            <w:r>
              <w:rPr>
                <w:sz w:val="16"/>
                <w:szCs w:val="16"/>
              </w:rPr>
              <w:t>R4-2522765</w:t>
            </w:r>
          </w:p>
        </w:tc>
        <w:tc>
          <w:tcPr>
            <w:tcW w:w="1597" w:type="dxa"/>
          </w:tcPr>
          <w:p w14:paraId="67587E5E" w14:textId="77777777" w:rsidR="009941DF" w:rsidRDefault="009941DF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48F4D6BB" w14:textId="77777777" w:rsidR="009941DF" w:rsidRDefault="009941DF" w:rsidP="009F19BE"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 w14:paraId="73DEA410" w14:textId="77777777" w:rsidR="009941DF" w:rsidRDefault="009941DF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48FBBD" w14:textId="77777777" w:rsidR="009941DF" w:rsidRDefault="009941DF" w:rsidP="009F19BE">
            <w:pPr>
              <w:rPr>
                <w:sz w:val="16"/>
                <w:szCs w:val="16"/>
              </w:rPr>
            </w:pPr>
          </w:p>
        </w:tc>
      </w:tr>
      <w:tr w:rsidR="009941DF" w14:paraId="49FE3F1A" w14:textId="77777777" w:rsidTr="009F19BE">
        <w:tc>
          <w:tcPr>
            <w:tcW w:w="879" w:type="dxa"/>
          </w:tcPr>
          <w:p w14:paraId="6C0B113D" w14:textId="77777777" w:rsidR="009941DF" w:rsidRDefault="009941DF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FA14645" w14:textId="77777777" w:rsidR="009941DF" w:rsidRDefault="009941DF" w:rsidP="009F19BE">
            <w:r>
              <w:rPr>
                <w:sz w:val="16"/>
                <w:szCs w:val="16"/>
              </w:rPr>
              <w:t>6189</w:t>
            </w:r>
          </w:p>
        </w:tc>
        <w:tc>
          <w:tcPr>
            <w:tcW w:w="517" w:type="dxa"/>
          </w:tcPr>
          <w:p w14:paraId="6911C1AC" w14:textId="77777777" w:rsidR="009941DF" w:rsidRDefault="009941DF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3FC005" w14:textId="77777777" w:rsidR="009941DF" w:rsidRDefault="009941DF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DB6662B" w14:textId="77777777" w:rsidR="009941DF" w:rsidRDefault="009941DF" w:rsidP="009F19BE">
            <w:r>
              <w:rPr>
                <w:sz w:val="16"/>
                <w:szCs w:val="16"/>
              </w:rPr>
              <w:t>(NR_MG_enh2-Core) CR on core requirements for R18 MG enhancement R19</w:t>
            </w:r>
          </w:p>
        </w:tc>
        <w:tc>
          <w:tcPr>
            <w:tcW w:w="517" w:type="dxa"/>
          </w:tcPr>
          <w:p w14:paraId="697A5E1A" w14:textId="77777777" w:rsidR="009941DF" w:rsidRDefault="009941DF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6790D86" w14:textId="77777777" w:rsidR="009941DF" w:rsidRDefault="009941DF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3D088DBE" w14:textId="77777777" w:rsidR="009941DF" w:rsidRDefault="009941DF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C32977B" w14:textId="77777777" w:rsidR="009941DF" w:rsidRDefault="009941DF" w:rsidP="009F19BE">
            <w:r>
              <w:rPr>
                <w:sz w:val="16"/>
                <w:szCs w:val="16"/>
              </w:rPr>
              <w:t>R4-2521625</w:t>
            </w:r>
          </w:p>
        </w:tc>
        <w:tc>
          <w:tcPr>
            <w:tcW w:w="1597" w:type="dxa"/>
          </w:tcPr>
          <w:p w14:paraId="0BE9FAEA" w14:textId="77777777" w:rsidR="009941DF" w:rsidRDefault="009941DF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2A4BA373" w14:textId="77777777" w:rsidR="009941DF" w:rsidRDefault="009941DF" w:rsidP="009F19BE"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 w14:paraId="32CA2E59" w14:textId="77777777" w:rsidR="009941DF" w:rsidRDefault="009941DF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60CF52" w14:textId="77777777" w:rsidR="009941DF" w:rsidRDefault="009941DF" w:rsidP="009F19BE">
            <w:pPr>
              <w:rPr>
                <w:sz w:val="16"/>
                <w:szCs w:val="16"/>
              </w:rPr>
            </w:pPr>
          </w:p>
        </w:tc>
      </w:tr>
      <w:tr w:rsidR="009941DF" w14:paraId="14E5DC1D" w14:textId="77777777" w:rsidTr="009F19BE">
        <w:tc>
          <w:tcPr>
            <w:tcW w:w="879" w:type="dxa"/>
          </w:tcPr>
          <w:p w14:paraId="39C798C5" w14:textId="77777777" w:rsidR="009941DF" w:rsidRDefault="009941DF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93C8C9E" w14:textId="77777777" w:rsidR="009941DF" w:rsidRDefault="009941DF" w:rsidP="009F19BE">
            <w:r>
              <w:rPr>
                <w:sz w:val="16"/>
                <w:szCs w:val="16"/>
              </w:rPr>
              <w:t>6254</w:t>
            </w:r>
          </w:p>
        </w:tc>
        <w:tc>
          <w:tcPr>
            <w:tcW w:w="517" w:type="dxa"/>
          </w:tcPr>
          <w:p w14:paraId="62EB5513" w14:textId="77777777" w:rsidR="009941DF" w:rsidRDefault="009941DF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2BA545" w14:textId="77777777" w:rsidR="009941DF" w:rsidRDefault="009941DF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A705370" w14:textId="77777777" w:rsidR="009941DF" w:rsidRDefault="009941DF" w:rsidP="009F19BE">
            <w:r>
              <w:rPr>
                <w:sz w:val="16"/>
                <w:szCs w:val="16"/>
              </w:rPr>
              <w:t>(NR_MG_enh2-</w:t>
            </w:r>
            <w:proofErr w:type="gramStart"/>
            <w:r>
              <w:rPr>
                <w:sz w:val="16"/>
                <w:szCs w:val="16"/>
              </w:rPr>
              <w:t>Core)CR</w:t>
            </w:r>
            <w:proofErr w:type="gramEnd"/>
            <w:r>
              <w:rPr>
                <w:sz w:val="16"/>
                <w:szCs w:val="16"/>
              </w:rPr>
              <w:t xml:space="preserve"> on intra-frequency measurement_R18</w:t>
            </w:r>
          </w:p>
        </w:tc>
        <w:tc>
          <w:tcPr>
            <w:tcW w:w="517" w:type="dxa"/>
          </w:tcPr>
          <w:p w14:paraId="623D9D78" w14:textId="77777777" w:rsidR="009941DF" w:rsidRDefault="009941DF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CEDDC1" w14:textId="77777777" w:rsidR="009941DF" w:rsidRDefault="009941DF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4B1E3B29" w14:textId="77777777" w:rsidR="009941DF" w:rsidRDefault="009941DF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1D06C15" w14:textId="77777777" w:rsidR="009941DF" w:rsidRDefault="009941DF" w:rsidP="009F19BE">
            <w:r>
              <w:rPr>
                <w:sz w:val="16"/>
                <w:szCs w:val="16"/>
              </w:rPr>
              <w:t>R4-2522054</w:t>
            </w:r>
          </w:p>
        </w:tc>
        <w:tc>
          <w:tcPr>
            <w:tcW w:w="1597" w:type="dxa"/>
          </w:tcPr>
          <w:p w14:paraId="13CF59D1" w14:textId="77777777" w:rsidR="009941DF" w:rsidRDefault="009941DF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14B567E4" w14:textId="77777777" w:rsidR="009941DF" w:rsidRDefault="009941DF" w:rsidP="009F19BE"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 w14:paraId="0E5F5BD1" w14:textId="77777777" w:rsidR="009941DF" w:rsidRDefault="009941DF" w:rsidP="009F19BE">
            <w:r>
              <w:rPr>
                <w:sz w:val="16"/>
                <w:szCs w:val="16"/>
              </w:rPr>
              <w:t>9.2.5.1</w:t>
            </w:r>
          </w:p>
        </w:tc>
        <w:tc>
          <w:tcPr>
            <w:tcW w:w="998" w:type="dxa"/>
          </w:tcPr>
          <w:p w14:paraId="7B520710" w14:textId="77777777" w:rsidR="009941DF" w:rsidRDefault="009941DF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9941DF" w14:paraId="2D3848DD" w14:textId="77777777" w:rsidTr="009F19BE">
        <w:tc>
          <w:tcPr>
            <w:tcW w:w="879" w:type="dxa"/>
          </w:tcPr>
          <w:p w14:paraId="5139FC35" w14:textId="77777777" w:rsidR="009941DF" w:rsidRDefault="009941DF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88D5585" w14:textId="77777777" w:rsidR="009941DF" w:rsidRDefault="009941DF" w:rsidP="009F19BE">
            <w:r>
              <w:rPr>
                <w:sz w:val="16"/>
                <w:szCs w:val="16"/>
              </w:rPr>
              <w:t>6255</w:t>
            </w:r>
          </w:p>
        </w:tc>
        <w:tc>
          <w:tcPr>
            <w:tcW w:w="517" w:type="dxa"/>
          </w:tcPr>
          <w:p w14:paraId="2116A81C" w14:textId="77777777" w:rsidR="009941DF" w:rsidRDefault="009941DF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3BF703" w14:textId="77777777" w:rsidR="009941DF" w:rsidRDefault="009941DF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0801AD1" w14:textId="77777777" w:rsidR="009941DF" w:rsidRDefault="009941DF" w:rsidP="009F19BE">
            <w:r>
              <w:rPr>
                <w:sz w:val="16"/>
                <w:szCs w:val="16"/>
              </w:rPr>
              <w:t>(NR_MG_enh2-</w:t>
            </w:r>
            <w:proofErr w:type="gramStart"/>
            <w:r>
              <w:rPr>
                <w:sz w:val="16"/>
                <w:szCs w:val="16"/>
              </w:rPr>
              <w:t>Core)CR</w:t>
            </w:r>
            <w:proofErr w:type="gramEnd"/>
            <w:r>
              <w:rPr>
                <w:sz w:val="16"/>
                <w:szCs w:val="16"/>
              </w:rPr>
              <w:t xml:space="preserve"> on intra-frequency measurement_R19</w:t>
            </w:r>
          </w:p>
        </w:tc>
        <w:tc>
          <w:tcPr>
            <w:tcW w:w="517" w:type="dxa"/>
          </w:tcPr>
          <w:p w14:paraId="4D91669E" w14:textId="77777777" w:rsidR="009941DF" w:rsidRDefault="009941DF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E1A990F" w14:textId="77777777" w:rsidR="009941DF" w:rsidRDefault="009941DF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3D6EBBB3" w14:textId="77777777" w:rsidR="009941DF" w:rsidRDefault="009941DF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C23A767" w14:textId="77777777" w:rsidR="009941DF" w:rsidRDefault="009941DF" w:rsidP="009F19BE">
            <w:r>
              <w:rPr>
                <w:sz w:val="16"/>
                <w:szCs w:val="16"/>
              </w:rPr>
              <w:t>R4-2522055</w:t>
            </w:r>
          </w:p>
        </w:tc>
        <w:tc>
          <w:tcPr>
            <w:tcW w:w="1597" w:type="dxa"/>
          </w:tcPr>
          <w:p w14:paraId="5EDA1167" w14:textId="77777777" w:rsidR="009941DF" w:rsidRDefault="009941DF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6EDA8757" w14:textId="77777777" w:rsidR="009941DF" w:rsidRDefault="009941DF" w:rsidP="009F19BE"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 w14:paraId="5086F629" w14:textId="77777777" w:rsidR="009941DF" w:rsidRDefault="009941DF" w:rsidP="009F19BE">
            <w:r>
              <w:rPr>
                <w:sz w:val="16"/>
                <w:szCs w:val="16"/>
              </w:rPr>
              <w:t>9.2.5.1</w:t>
            </w:r>
          </w:p>
        </w:tc>
        <w:tc>
          <w:tcPr>
            <w:tcW w:w="998" w:type="dxa"/>
          </w:tcPr>
          <w:p w14:paraId="649E6FEA" w14:textId="77777777" w:rsidR="009941DF" w:rsidRDefault="009941DF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9941DF" w14:paraId="0F5C8663" w14:textId="77777777" w:rsidTr="009F19BE">
        <w:tc>
          <w:tcPr>
            <w:tcW w:w="879" w:type="dxa"/>
          </w:tcPr>
          <w:p w14:paraId="63500C7E" w14:textId="77777777" w:rsidR="009941DF" w:rsidRDefault="009941DF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0FC1F2F" w14:textId="77777777" w:rsidR="009941DF" w:rsidRDefault="009941DF" w:rsidP="009F19BE">
            <w:r>
              <w:rPr>
                <w:sz w:val="16"/>
                <w:szCs w:val="16"/>
              </w:rPr>
              <w:t>6262</w:t>
            </w:r>
          </w:p>
        </w:tc>
        <w:tc>
          <w:tcPr>
            <w:tcW w:w="517" w:type="dxa"/>
          </w:tcPr>
          <w:p w14:paraId="334506A5" w14:textId="77777777" w:rsidR="009941DF" w:rsidRDefault="009941DF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1CC719" w14:textId="77777777" w:rsidR="009941DF" w:rsidRDefault="009941DF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D0EFE25" w14:textId="77777777" w:rsidR="009941DF" w:rsidRDefault="009941DF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NR_MC_enh</w:t>
            </w:r>
            <w:proofErr w:type="spellEnd"/>
            <w:r>
              <w:rPr>
                <w:sz w:val="16"/>
                <w:szCs w:val="16"/>
              </w:rPr>
              <w:t>-Perf) CR on TC correction for DL interruptions at switching between uplink carriers in FDD-TDD CA (R18)</w:t>
            </w:r>
          </w:p>
        </w:tc>
        <w:tc>
          <w:tcPr>
            <w:tcW w:w="517" w:type="dxa"/>
          </w:tcPr>
          <w:p w14:paraId="0338B939" w14:textId="77777777" w:rsidR="009941DF" w:rsidRDefault="009941DF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2662C6" w14:textId="77777777" w:rsidR="009941DF" w:rsidRDefault="009941DF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05A82013" w14:textId="77777777" w:rsidR="009941DF" w:rsidRDefault="009941DF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DE330BA" w14:textId="77777777" w:rsidR="009941DF" w:rsidRDefault="009941DF" w:rsidP="009F19BE">
            <w:r>
              <w:rPr>
                <w:sz w:val="16"/>
                <w:szCs w:val="16"/>
              </w:rPr>
              <w:t>R4-2522128</w:t>
            </w:r>
          </w:p>
        </w:tc>
        <w:tc>
          <w:tcPr>
            <w:tcW w:w="1597" w:type="dxa"/>
          </w:tcPr>
          <w:p w14:paraId="2FD10F69" w14:textId="77777777" w:rsidR="009941DF" w:rsidRDefault="009941DF" w:rsidP="009F19B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248FFB2" w14:textId="77777777" w:rsidR="009941DF" w:rsidRDefault="009941DF" w:rsidP="009F19BE">
            <w:proofErr w:type="spellStart"/>
            <w:r>
              <w:rPr>
                <w:sz w:val="16"/>
                <w:szCs w:val="16"/>
              </w:rPr>
              <w:t>NR_MC_enh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45860D41" w14:textId="77777777" w:rsidR="009941DF" w:rsidRDefault="009941DF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B75C4B" w14:textId="77777777" w:rsidR="009941DF" w:rsidRDefault="009941DF" w:rsidP="009F19BE">
            <w:pPr>
              <w:rPr>
                <w:sz w:val="16"/>
                <w:szCs w:val="16"/>
              </w:rPr>
            </w:pPr>
          </w:p>
        </w:tc>
      </w:tr>
      <w:tr w:rsidR="009941DF" w14:paraId="12412754" w14:textId="77777777" w:rsidTr="009F19BE">
        <w:tc>
          <w:tcPr>
            <w:tcW w:w="879" w:type="dxa"/>
          </w:tcPr>
          <w:p w14:paraId="6B9C2EF9" w14:textId="77777777" w:rsidR="009941DF" w:rsidRDefault="009941DF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1C2EA56" w14:textId="77777777" w:rsidR="009941DF" w:rsidRDefault="009941DF" w:rsidP="009F19BE">
            <w:r>
              <w:rPr>
                <w:sz w:val="16"/>
                <w:szCs w:val="16"/>
              </w:rPr>
              <w:t>6263</w:t>
            </w:r>
          </w:p>
        </w:tc>
        <w:tc>
          <w:tcPr>
            <w:tcW w:w="517" w:type="dxa"/>
          </w:tcPr>
          <w:p w14:paraId="0DA4C408" w14:textId="77777777" w:rsidR="009941DF" w:rsidRDefault="009941DF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0111C5" w14:textId="77777777" w:rsidR="009941DF" w:rsidRDefault="009941DF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5136226" w14:textId="77777777" w:rsidR="009941DF" w:rsidRDefault="009941DF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NR_MC_enh</w:t>
            </w:r>
            <w:proofErr w:type="spellEnd"/>
            <w:r>
              <w:rPr>
                <w:sz w:val="16"/>
                <w:szCs w:val="16"/>
              </w:rPr>
              <w:t>-Perf) CR on TC correction for DL interruptions at switching between uplink carriers in FDD-TDD CA (R19)</w:t>
            </w:r>
          </w:p>
        </w:tc>
        <w:tc>
          <w:tcPr>
            <w:tcW w:w="517" w:type="dxa"/>
          </w:tcPr>
          <w:p w14:paraId="23A90C65" w14:textId="77777777" w:rsidR="009941DF" w:rsidRDefault="009941DF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74D4833" w14:textId="77777777" w:rsidR="009941DF" w:rsidRDefault="009941DF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5AD78745" w14:textId="77777777" w:rsidR="009941DF" w:rsidRDefault="009941DF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96D4B7E" w14:textId="77777777" w:rsidR="009941DF" w:rsidRDefault="009941DF" w:rsidP="009F19BE">
            <w:r>
              <w:rPr>
                <w:sz w:val="16"/>
                <w:szCs w:val="16"/>
              </w:rPr>
              <w:t>R4-2522129</w:t>
            </w:r>
          </w:p>
        </w:tc>
        <w:tc>
          <w:tcPr>
            <w:tcW w:w="1597" w:type="dxa"/>
          </w:tcPr>
          <w:p w14:paraId="10F5EA0E" w14:textId="77777777" w:rsidR="009941DF" w:rsidRDefault="009941DF" w:rsidP="009F19B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4520E74A" w14:textId="77777777" w:rsidR="009941DF" w:rsidRDefault="009941DF" w:rsidP="009F19BE">
            <w:proofErr w:type="spellStart"/>
            <w:r>
              <w:rPr>
                <w:sz w:val="16"/>
                <w:szCs w:val="16"/>
              </w:rPr>
              <w:t>NR_MC_enh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1A55D14F" w14:textId="77777777" w:rsidR="009941DF" w:rsidRDefault="009941DF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4B8BDA" w14:textId="77777777" w:rsidR="009941DF" w:rsidRDefault="009941DF" w:rsidP="009F19BE">
            <w:pPr>
              <w:rPr>
                <w:sz w:val="16"/>
                <w:szCs w:val="16"/>
              </w:rPr>
            </w:pPr>
          </w:p>
        </w:tc>
      </w:tr>
      <w:tr w:rsidR="009941DF" w14:paraId="057CFC7C" w14:textId="77777777" w:rsidTr="009F19BE">
        <w:tc>
          <w:tcPr>
            <w:tcW w:w="879" w:type="dxa"/>
          </w:tcPr>
          <w:p w14:paraId="688E8207" w14:textId="77777777" w:rsidR="009941DF" w:rsidRDefault="009941DF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E1F2F71" w14:textId="77777777" w:rsidR="009941DF" w:rsidRDefault="009941DF" w:rsidP="009F19BE">
            <w:r>
              <w:rPr>
                <w:sz w:val="16"/>
                <w:szCs w:val="16"/>
              </w:rPr>
              <w:t>6268</w:t>
            </w:r>
          </w:p>
        </w:tc>
        <w:tc>
          <w:tcPr>
            <w:tcW w:w="517" w:type="dxa"/>
          </w:tcPr>
          <w:p w14:paraId="4D6BE747" w14:textId="77777777" w:rsidR="009941DF" w:rsidRDefault="009941DF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9477D8" w14:textId="77777777" w:rsidR="009941DF" w:rsidRDefault="009941DF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DC66645" w14:textId="77777777" w:rsidR="009941DF" w:rsidRDefault="009941DF" w:rsidP="009F19BE">
            <w:r>
              <w:rPr>
                <w:sz w:val="16"/>
                <w:szCs w:val="16"/>
              </w:rPr>
              <w:t>(NR_HST) CR correction of EUTRA requirements</w:t>
            </w:r>
          </w:p>
        </w:tc>
        <w:tc>
          <w:tcPr>
            <w:tcW w:w="517" w:type="dxa"/>
          </w:tcPr>
          <w:p w14:paraId="7F4E45DF" w14:textId="77777777" w:rsidR="009941DF" w:rsidRDefault="009941DF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8DB6FEC" w14:textId="77777777" w:rsidR="009941DF" w:rsidRDefault="009941DF" w:rsidP="009F19BE"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 w14:paraId="1561B0F1" w14:textId="77777777" w:rsidR="009941DF" w:rsidRDefault="009941DF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FCDB8EF" w14:textId="77777777" w:rsidR="009941DF" w:rsidRDefault="009941DF" w:rsidP="009F19BE">
            <w:r>
              <w:rPr>
                <w:sz w:val="16"/>
                <w:szCs w:val="16"/>
              </w:rPr>
              <w:t>R4-2522238</w:t>
            </w:r>
          </w:p>
        </w:tc>
        <w:tc>
          <w:tcPr>
            <w:tcW w:w="1597" w:type="dxa"/>
          </w:tcPr>
          <w:p w14:paraId="723C892E" w14:textId="77777777" w:rsidR="009941DF" w:rsidRDefault="009941DF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17679A2E" w14:textId="77777777" w:rsidR="009941DF" w:rsidRDefault="009941DF" w:rsidP="009F19BE">
            <w:r>
              <w:rPr>
                <w:sz w:val="16"/>
                <w:szCs w:val="16"/>
              </w:rPr>
              <w:t>NR_HST-Core</w:t>
            </w:r>
          </w:p>
        </w:tc>
        <w:tc>
          <w:tcPr>
            <w:tcW w:w="2323" w:type="dxa"/>
          </w:tcPr>
          <w:p w14:paraId="7C92A2E9" w14:textId="77777777" w:rsidR="009941DF" w:rsidRDefault="009941DF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080BA6F" w14:textId="77777777" w:rsidR="009941DF" w:rsidRDefault="009941DF" w:rsidP="009F19BE">
            <w:pPr>
              <w:rPr>
                <w:sz w:val="16"/>
                <w:szCs w:val="16"/>
              </w:rPr>
            </w:pPr>
          </w:p>
        </w:tc>
      </w:tr>
      <w:tr w:rsidR="009941DF" w14:paraId="35BD12BD" w14:textId="77777777" w:rsidTr="009F19BE">
        <w:tc>
          <w:tcPr>
            <w:tcW w:w="879" w:type="dxa"/>
          </w:tcPr>
          <w:p w14:paraId="26EED174" w14:textId="77777777" w:rsidR="009941DF" w:rsidRDefault="009941DF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2E60FA8" w14:textId="77777777" w:rsidR="009941DF" w:rsidRDefault="009941DF" w:rsidP="009F19BE">
            <w:r>
              <w:rPr>
                <w:sz w:val="16"/>
                <w:szCs w:val="16"/>
              </w:rPr>
              <w:t>6269</w:t>
            </w:r>
          </w:p>
        </w:tc>
        <w:tc>
          <w:tcPr>
            <w:tcW w:w="517" w:type="dxa"/>
          </w:tcPr>
          <w:p w14:paraId="3EF36291" w14:textId="77777777" w:rsidR="009941DF" w:rsidRDefault="009941DF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A1939E8" w14:textId="77777777" w:rsidR="009941DF" w:rsidRDefault="009941DF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4CF3BF7" w14:textId="77777777" w:rsidR="009941DF" w:rsidRDefault="009941DF" w:rsidP="009F19BE">
            <w:r>
              <w:rPr>
                <w:sz w:val="16"/>
                <w:szCs w:val="16"/>
              </w:rPr>
              <w:t>(NR_HST) CR correction of EUTRA requirements</w:t>
            </w:r>
          </w:p>
        </w:tc>
        <w:tc>
          <w:tcPr>
            <w:tcW w:w="517" w:type="dxa"/>
          </w:tcPr>
          <w:p w14:paraId="2D3C65E6" w14:textId="77777777" w:rsidR="009941DF" w:rsidRDefault="009941DF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11DE301" w14:textId="77777777" w:rsidR="009941DF" w:rsidRDefault="009941DF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729A448C" w14:textId="77777777" w:rsidR="009941DF" w:rsidRDefault="009941DF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344AEFD" w14:textId="77777777" w:rsidR="009941DF" w:rsidRDefault="009941DF" w:rsidP="009F19BE">
            <w:r>
              <w:rPr>
                <w:sz w:val="16"/>
                <w:szCs w:val="16"/>
              </w:rPr>
              <w:t>R4-2523219</w:t>
            </w:r>
          </w:p>
        </w:tc>
        <w:tc>
          <w:tcPr>
            <w:tcW w:w="1597" w:type="dxa"/>
          </w:tcPr>
          <w:p w14:paraId="1CF9F628" w14:textId="77777777" w:rsidR="009941DF" w:rsidRDefault="009941DF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3C6512A1" w14:textId="77777777" w:rsidR="009941DF" w:rsidRDefault="009941DF" w:rsidP="009F19BE">
            <w:r>
              <w:rPr>
                <w:sz w:val="16"/>
                <w:szCs w:val="16"/>
              </w:rPr>
              <w:t>NR_HST-Core</w:t>
            </w:r>
          </w:p>
        </w:tc>
        <w:tc>
          <w:tcPr>
            <w:tcW w:w="2323" w:type="dxa"/>
          </w:tcPr>
          <w:p w14:paraId="0C8889E0" w14:textId="77777777" w:rsidR="009941DF" w:rsidRDefault="009941DF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1E129D" w14:textId="77777777" w:rsidR="009941DF" w:rsidRDefault="009941DF" w:rsidP="009F19BE">
            <w:pPr>
              <w:rPr>
                <w:sz w:val="16"/>
                <w:szCs w:val="16"/>
              </w:rPr>
            </w:pPr>
          </w:p>
        </w:tc>
      </w:tr>
      <w:tr w:rsidR="009941DF" w14:paraId="2F8F3034" w14:textId="77777777" w:rsidTr="009F19BE">
        <w:tc>
          <w:tcPr>
            <w:tcW w:w="879" w:type="dxa"/>
          </w:tcPr>
          <w:p w14:paraId="3184A052" w14:textId="77777777" w:rsidR="009941DF" w:rsidRDefault="009941DF" w:rsidP="009F19B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48074474" w14:textId="77777777" w:rsidR="009941DF" w:rsidRDefault="009941DF" w:rsidP="009F19BE">
            <w:r>
              <w:rPr>
                <w:sz w:val="16"/>
                <w:szCs w:val="16"/>
              </w:rPr>
              <w:t>6270</w:t>
            </w:r>
          </w:p>
        </w:tc>
        <w:tc>
          <w:tcPr>
            <w:tcW w:w="517" w:type="dxa"/>
          </w:tcPr>
          <w:p w14:paraId="59D9E7BC" w14:textId="77777777" w:rsidR="009941DF" w:rsidRDefault="009941DF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79C1016" w14:textId="77777777" w:rsidR="009941DF" w:rsidRDefault="009941DF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921C7F9" w14:textId="77777777" w:rsidR="009941DF" w:rsidRDefault="009941DF" w:rsidP="009F19BE">
            <w:r>
              <w:rPr>
                <w:sz w:val="16"/>
                <w:szCs w:val="16"/>
              </w:rPr>
              <w:t>(NR_HST) CR correction of EUTRA requirements</w:t>
            </w:r>
          </w:p>
        </w:tc>
        <w:tc>
          <w:tcPr>
            <w:tcW w:w="517" w:type="dxa"/>
          </w:tcPr>
          <w:p w14:paraId="00018D34" w14:textId="77777777" w:rsidR="009941DF" w:rsidRDefault="009941DF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692AD06" w14:textId="77777777" w:rsidR="009941DF" w:rsidRDefault="009941DF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5404B4AB" w14:textId="77777777" w:rsidR="009941DF" w:rsidRDefault="009941DF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393E4A1" w14:textId="77777777" w:rsidR="009941DF" w:rsidRDefault="009941DF" w:rsidP="009F19BE">
            <w:r>
              <w:rPr>
                <w:sz w:val="16"/>
                <w:szCs w:val="16"/>
              </w:rPr>
              <w:t>R4-2523220</w:t>
            </w:r>
          </w:p>
        </w:tc>
        <w:tc>
          <w:tcPr>
            <w:tcW w:w="1597" w:type="dxa"/>
          </w:tcPr>
          <w:p w14:paraId="6BB6CC87" w14:textId="77777777" w:rsidR="009941DF" w:rsidRDefault="009941DF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ED1414A" w14:textId="77777777" w:rsidR="009941DF" w:rsidRDefault="009941DF" w:rsidP="009F19BE">
            <w:r>
              <w:rPr>
                <w:sz w:val="16"/>
                <w:szCs w:val="16"/>
              </w:rPr>
              <w:t>NR_HST-Core</w:t>
            </w:r>
          </w:p>
        </w:tc>
        <w:tc>
          <w:tcPr>
            <w:tcW w:w="2323" w:type="dxa"/>
          </w:tcPr>
          <w:p w14:paraId="1CC2A39A" w14:textId="77777777" w:rsidR="009941DF" w:rsidRDefault="009941DF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0B1E1D" w14:textId="77777777" w:rsidR="009941DF" w:rsidRDefault="009941DF" w:rsidP="009F19BE">
            <w:pPr>
              <w:rPr>
                <w:sz w:val="16"/>
                <w:szCs w:val="16"/>
              </w:rPr>
            </w:pPr>
          </w:p>
        </w:tc>
      </w:tr>
      <w:tr w:rsidR="009941DF" w14:paraId="34F9FB41" w14:textId="77777777" w:rsidTr="009F19BE">
        <w:tc>
          <w:tcPr>
            <w:tcW w:w="879" w:type="dxa"/>
          </w:tcPr>
          <w:p w14:paraId="23390380" w14:textId="77777777" w:rsidR="009941DF" w:rsidRDefault="009941DF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D47F959" w14:textId="77777777" w:rsidR="009941DF" w:rsidRDefault="009941DF" w:rsidP="009F19BE">
            <w:r>
              <w:rPr>
                <w:sz w:val="16"/>
                <w:szCs w:val="16"/>
              </w:rPr>
              <w:t>6272</w:t>
            </w:r>
          </w:p>
        </w:tc>
        <w:tc>
          <w:tcPr>
            <w:tcW w:w="517" w:type="dxa"/>
          </w:tcPr>
          <w:p w14:paraId="2D35BFD9" w14:textId="77777777" w:rsidR="009941DF" w:rsidRDefault="009941DF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0DAC9F" w14:textId="77777777" w:rsidR="009941DF" w:rsidRDefault="009941DF" w:rsidP="009F19B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1A3F97F" w14:textId="77777777" w:rsidR="009941DF" w:rsidRDefault="009941DF" w:rsidP="009F19BE">
            <w:r>
              <w:rPr>
                <w:sz w:val="16"/>
                <w:szCs w:val="16"/>
              </w:rPr>
              <w:t>(NR_HST) CR correction of EUTRA requirements</w:t>
            </w:r>
          </w:p>
        </w:tc>
        <w:tc>
          <w:tcPr>
            <w:tcW w:w="517" w:type="dxa"/>
          </w:tcPr>
          <w:p w14:paraId="6AA75DA5" w14:textId="77777777" w:rsidR="009941DF" w:rsidRDefault="009941DF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C071FC" w14:textId="77777777" w:rsidR="009941DF" w:rsidRDefault="009941DF" w:rsidP="009F19BE">
            <w:r>
              <w:rPr>
                <w:sz w:val="16"/>
                <w:szCs w:val="16"/>
              </w:rPr>
              <w:t>16.25.0</w:t>
            </w:r>
          </w:p>
        </w:tc>
        <w:tc>
          <w:tcPr>
            <w:tcW w:w="758" w:type="dxa"/>
          </w:tcPr>
          <w:p w14:paraId="3EE1B1BB" w14:textId="77777777" w:rsidR="009941DF" w:rsidRDefault="009941DF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36C1CF6" w14:textId="77777777" w:rsidR="009941DF" w:rsidRDefault="009941DF" w:rsidP="009F19BE">
            <w:r>
              <w:rPr>
                <w:sz w:val="16"/>
                <w:szCs w:val="16"/>
              </w:rPr>
              <w:t>R4-2522245</w:t>
            </w:r>
          </w:p>
        </w:tc>
        <w:tc>
          <w:tcPr>
            <w:tcW w:w="1597" w:type="dxa"/>
          </w:tcPr>
          <w:p w14:paraId="159FF4E4" w14:textId="77777777" w:rsidR="009941DF" w:rsidRDefault="009941DF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34829B7B" w14:textId="77777777" w:rsidR="009941DF" w:rsidRDefault="009941DF" w:rsidP="009F19BE">
            <w:r>
              <w:rPr>
                <w:sz w:val="16"/>
                <w:szCs w:val="16"/>
              </w:rPr>
              <w:t>NR_HST-Core</w:t>
            </w:r>
          </w:p>
        </w:tc>
        <w:tc>
          <w:tcPr>
            <w:tcW w:w="2323" w:type="dxa"/>
          </w:tcPr>
          <w:p w14:paraId="1193908F" w14:textId="77777777" w:rsidR="009941DF" w:rsidRDefault="009941DF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1D6D60" w14:textId="77777777" w:rsidR="009941DF" w:rsidRDefault="009941DF" w:rsidP="009F19BE">
            <w:pPr>
              <w:rPr>
                <w:sz w:val="16"/>
                <w:szCs w:val="16"/>
              </w:rPr>
            </w:pPr>
          </w:p>
        </w:tc>
      </w:tr>
    </w:tbl>
    <w:p w14:paraId="18060126" w14:textId="77777777" w:rsidR="006E3D30" w:rsidRDefault="006E3D30" w:rsidP="006E3D30">
      <w:pPr>
        <w:rPr>
          <w:rFonts w:eastAsiaTheme="minorEastAsia"/>
        </w:rPr>
      </w:pPr>
    </w:p>
    <w:p w14:paraId="3966C787" w14:textId="6D6AFC54" w:rsidR="006E3D30" w:rsidRDefault="00BE2709" w:rsidP="006E3D30">
      <w:pPr>
        <w:rPr>
          <w:rFonts w:ascii="Arial" w:eastAsiaTheme="minorEastAsia" w:hAnsi="Arial" w:cs="Arial"/>
          <w:b/>
          <w:sz w:val="24"/>
          <w:szCs w:val="24"/>
        </w:rPr>
      </w:pPr>
      <w:r w:rsidRPr="00BE2709">
        <w:rPr>
          <w:rFonts w:ascii="Arial" w:eastAsiaTheme="minorEastAsia" w:hAnsi="Arial" w:cs="Arial"/>
          <w:b/>
          <w:sz w:val="24"/>
          <w:szCs w:val="24"/>
        </w:rPr>
        <w:t>RP-253674</w:t>
      </w:r>
      <w:r w:rsidRPr="00BE2709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- Batch 8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E2709" w:rsidRPr="004E535C" w14:paraId="342F6B72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2099884" w14:textId="77777777" w:rsidR="00BE2709" w:rsidRPr="00BF1EB6" w:rsidRDefault="00BE270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52CCDE0" w14:textId="77777777" w:rsidR="00BE2709" w:rsidRPr="00BF1EB6" w:rsidRDefault="00BE270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2E306FC" w14:textId="77777777" w:rsidR="00BE2709" w:rsidRPr="00BF1EB6" w:rsidRDefault="00BE270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A8FA7A5" w14:textId="77777777" w:rsidR="00BE2709" w:rsidRPr="00BF1EB6" w:rsidRDefault="00BE2709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541F4454" w14:textId="77777777" w:rsidR="00BE2709" w:rsidRPr="00BF1EB6" w:rsidRDefault="00BE270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E8D1DC3" w14:textId="77777777" w:rsidR="00BE2709" w:rsidRPr="00BF1EB6" w:rsidRDefault="00BE270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BB941D" w14:textId="77777777" w:rsidR="00BE2709" w:rsidRPr="00BF1EB6" w:rsidRDefault="00BE2709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352DE0F2" w14:textId="77777777" w:rsidR="00BE2709" w:rsidRPr="00BF1EB6" w:rsidRDefault="00BE270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C1B7789" w14:textId="77777777" w:rsidR="00BE2709" w:rsidRPr="00BF1EB6" w:rsidRDefault="00BE270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4C59186" w14:textId="77777777" w:rsidR="00BE2709" w:rsidRPr="00BF1EB6" w:rsidRDefault="00BE270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A6C717C" w14:textId="77777777" w:rsidR="00BE2709" w:rsidRPr="00BF1EB6" w:rsidRDefault="00BE270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D4A778B" w14:textId="77777777" w:rsidR="00BE2709" w:rsidRPr="00BF1EB6" w:rsidRDefault="00BE270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CD8CCA3" w14:textId="77777777" w:rsidR="00BE2709" w:rsidRPr="00BF1EB6" w:rsidRDefault="00BE270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E2709" w14:paraId="6CB40341" w14:textId="77777777" w:rsidTr="009F19BE">
        <w:tc>
          <w:tcPr>
            <w:tcW w:w="879" w:type="dxa"/>
          </w:tcPr>
          <w:p w14:paraId="1A39D347" w14:textId="77777777" w:rsidR="00BE2709" w:rsidRDefault="00BE2709" w:rsidP="009F19BE"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 w14:paraId="376AFC9F" w14:textId="77777777" w:rsidR="00BE2709" w:rsidRDefault="00BE2709" w:rsidP="009F19BE">
            <w:r>
              <w:rPr>
                <w:sz w:val="16"/>
                <w:szCs w:val="16"/>
              </w:rPr>
              <w:t>0046</w:t>
            </w:r>
          </w:p>
        </w:tc>
        <w:tc>
          <w:tcPr>
            <w:tcW w:w="517" w:type="dxa"/>
          </w:tcPr>
          <w:p w14:paraId="1E6A3196" w14:textId="77777777" w:rsidR="00BE2709" w:rsidRDefault="00BE270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FD0874" w14:textId="77777777" w:rsidR="00BE2709" w:rsidRDefault="00BE2709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83A367E" w14:textId="77777777" w:rsidR="00BE2709" w:rsidRDefault="00BE2709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NR_netcon_repeater</w:t>
            </w:r>
            <w:proofErr w:type="spellEnd"/>
            <w:r>
              <w:rPr>
                <w:sz w:val="16"/>
                <w:szCs w:val="16"/>
              </w:rPr>
              <w:t>-</w:t>
            </w:r>
            <w:proofErr w:type="gramStart"/>
            <w:r>
              <w:rPr>
                <w:sz w:val="16"/>
                <w:szCs w:val="16"/>
              </w:rPr>
              <w:t>Perf )</w:t>
            </w:r>
            <w:proofErr w:type="gramEnd"/>
            <w:r>
              <w:rPr>
                <w:sz w:val="16"/>
                <w:szCs w:val="16"/>
              </w:rPr>
              <w:t xml:space="preserve"> CR to TS 38.115-2 bracket removal for test requirement for NCR-MT</w:t>
            </w:r>
          </w:p>
        </w:tc>
        <w:tc>
          <w:tcPr>
            <w:tcW w:w="517" w:type="dxa"/>
          </w:tcPr>
          <w:p w14:paraId="3C492610" w14:textId="77777777" w:rsidR="00BE2709" w:rsidRDefault="00BE2709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4606AF" w14:textId="77777777" w:rsidR="00BE2709" w:rsidRDefault="00BE2709" w:rsidP="009F19BE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627B3D5E" w14:textId="77777777" w:rsidR="00BE2709" w:rsidRDefault="00BE270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CEE182A" w14:textId="77777777" w:rsidR="00BE2709" w:rsidRDefault="00BE2709" w:rsidP="009F19BE">
            <w:r>
              <w:rPr>
                <w:sz w:val="16"/>
                <w:szCs w:val="16"/>
              </w:rPr>
              <w:t>R4-2521462</w:t>
            </w:r>
          </w:p>
        </w:tc>
        <w:tc>
          <w:tcPr>
            <w:tcW w:w="1597" w:type="dxa"/>
          </w:tcPr>
          <w:p w14:paraId="4521D501" w14:textId="77777777" w:rsidR="00BE2709" w:rsidRDefault="00BE2709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3DF567B9" w14:textId="77777777" w:rsidR="00BE2709" w:rsidRDefault="00BE2709" w:rsidP="009F19BE">
            <w:proofErr w:type="spellStart"/>
            <w:r>
              <w:rPr>
                <w:sz w:val="16"/>
                <w:szCs w:val="16"/>
              </w:rPr>
              <w:t>NR_netcon_repeater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0A98EE51" w14:textId="77777777" w:rsidR="00BE2709" w:rsidRDefault="00BE2709" w:rsidP="009F19BE">
            <w:r>
              <w:rPr>
                <w:sz w:val="16"/>
                <w:szCs w:val="16"/>
              </w:rPr>
              <w:t>6.2.2.6.1.2</w:t>
            </w:r>
          </w:p>
        </w:tc>
        <w:tc>
          <w:tcPr>
            <w:tcW w:w="998" w:type="dxa"/>
          </w:tcPr>
          <w:p w14:paraId="27FB3F31" w14:textId="77777777" w:rsidR="00BE2709" w:rsidRDefault="00BE270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BE2709" w14:paraId="6A424DAC" w14:textId="77777777" w:rsidTr="009F19BE">
        <w:tc>
          <w:tcPr>
            <w:tcW w:w="879" w:type="dxa"/>
          </w:tcPr>
          <w:p w14:paraId="50EDC741" w14:textId="77777777" w:rsidR="00BE2709" w:rsidRDefault="00BE2709" w:rsidP="009F19BE"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 w14:paraId="4D01DF28" w14:textId="77777777" w:rsidR="00BE2709" w:rsidRDefault="00BE2709" w:rsidP="009F19BE">
            <w:r>
              <w:rPr>
                <w:sz w:val="16"/>
                <w:szCs w:val="16"/>
              </w:rPr>
              <w:t>0047</w:t>
            </w:r>
          </w:p>
        </w:tc>
        <w:tc>
          <w:tcPr>
            <w:tcW w:w="517" w:type="dxa"/>
          </w:tcPr>
          <w:p w14:paraId="5BDAD380" w14:textId="77777777" w:rsidR="00BE2709" w:rsidRDefault="00BE270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F0CAC3" w14:textId="77777777" w:rsidR="00BE2709" w:rsidRDefault="00BE2709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49F7EF1" w14:textId="77777777" w:rsidR="00BE2709" w:rsidRDefault="00BE2709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NR_netcon_repeater</w:t>
            </w:r>
            <w:proofErr w:type="spellEnd"/>
            <w:r>
              <w:rPr>
                <w:sz w:val="16"/>
                <w:szCs w:val="16"/>
              </w:rPr>
              <w:t>-</w:t>
            </w:r>
            <w:proofErr w:type="gramStart"/>
            <w:r>
              <w:rPr>
                <w:sz w:val="16"/>
                <w:szCs w:val="16"/>
              </w:rPr>
              <w:t>Perf )</w:t>
            </w:r>
            <w:proofErr w:type="gramEnd"/>
            <w:r>
              <w:rPr>
                <w:sz w:val="16"/>
                <w:szCs w:val="16"/>
              </w:rPr>
              <w:t xml:space="preserve"> CR to TS 38.115-2 bracket removal for test requirement for NCR-MT</w:t>
            </w:r>
          </w:p>
        </w:tc>
        <w:tc>
          <w:tcPr>
            <w:tcW w:w="517" w:type="dxa"/>
          </w:tcPr>
          <w:p w14:paraId="05D5D72B" w14:textId="77777777" w:rsidR="00BE2709" w:rsidRDefault="00BE270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7AC4A82" w14:textId="77777777" w:rsidR="00BE2709" w:rsidRDefault="00BE2709" w:rsidP="009F19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27B35EC8" w14:textId="77777777" w:rsidR="00BE2709" w:rsidRDefault="00BE270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747D462" w14:textId="77777777" w:rsidR="00BE2709" w:rsidRDefault="00BE2709" w:rsidP="009F19BE">
            <w:r>
              <w:rPr>
                <w:sz w:val="16"/>
                <w:szCs w:val="16"/>
              </w:rPr>
              <w:t>R4-2521463</w:t>
            </w:r>
          </w:p>
        </w:tc>
        <w:tc>
          <w:tcPr>
            <w:tcW w:w="1597" w:type="dxa"/>
          </w:tcPr>
          <w:p w14:paraId="09AB7026" w14:textId="77777777" w:rsidR="00BE2709" w:rsidRDefault="00BE2709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10FA0C4B" w14:textId="77777777" w:rsidR="00BE2709" w:rsidRDefault="00BE2709" w:rsidP="009F19BE">
            <w:proofErr w:type="spellStart"/>
            <w:r>
              <w:rPr>
                <w:sz w:val="16"/>
                <w:szCs w:val="16"/>
              </w:rPr>
              <w:t>NR_netcon_repeater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63B64C58" w14:textId="77777777" w:rsidR="00BE2709" w:rsidRDefault="00BE2709" w:rsidP="009F19BE">
            <w:r>
              <w:rPr>
                <w:sz w:val="16"/>
                <w:szCs w:val="16"/>
              </w:rPr>
              <w:t>6.2.2.6.1.2</w:t>
            </w:r>
          </w:p>
        </w:tc>
        <w:tc>
          <w:tcPr>
            <w:tcW w:w="998" w:type="dxa"/>
          </w:tcPr>
          <w:p w14:paraId="639BC786" w14:textId="77777777" w:rsidR="00BE2709" w:rsidRDefault="00BE270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BE2709" w14:paraId="23E0145E" w14:textId="77777777" w:rsidTr="009F19BE">
        <w:tc>
          <w:tcPr>
            <w:tcW w:w="879" w:type="dxa"/>
          </w:tcPr>
          <w:p w14:paraId="0CAAB234" w14:textId="77777777" w:rsidR="00BE2709" w:rsidRDefault="00BE2709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B832BE4" w14:textId="77777777" w:rsidR="00BE2709" w:rsidRDefault="00BE2709" w:rsidP="009F19BE">
            <w:r>
              <w:rPr>
                <w:sz w:val="16"/>
                <w:szCs w:val="16"/>
              </w:rPr>
              <w:t>6050</w:t>
            </w:r>
          </w:p>
        </w:tc>
        <w:tc>
          <w:tcPr>
            <w:tcW w:w="517" w:type="dxa"/>
          </w:tcPr>
          <w:p w14:paraId="423789BE" w14:textId="77777777" w:rsidR="00BE2709" w:rsidRDefault="00BE270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AC158A" w14:textId="77777777" w:rsidR="00BE2709" w:rsidRDefault="00BE2709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FC32EF7" w14:textId="77777777" w:rsidR="00BE2709" w:rsidRDefault="00BE2709" w:rsidP="009F19BE">
            <w:r>
              <w:rPr>
                <w:sz w:val="16"/>
                <w:szCs w:val="16"/>
              </w:rPr>
              <w:t>(NR_Mob_enh2-Perf) CR on test case for R18 Subsequent CPC</w:t>
            </w:r>
          </w:p>
        </w:tc>
        <w:tc>
          <w:tcPr>
            <w:tcW w:w="517" w:type="dxa"/>
          </w:tcPr>
          <w:p w14:paraId="0DED9FC9" w14:textId="77777777" w:rsidR="00BE2709" w:rsidRDefault="00BE2709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17A4A1" w14:textId="77777777" w:rsidR="00BE2709" w:rsidRDefault="00BE2709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5613A0AF" w14:textId="77777777" w:rsidR="00BE2709" w:rsidRDefault="00BE270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A083E81" w14:textId="77777777" w:rsidR="00BE2709" w:rsidRDefault="00BE2709" w:rsidP="009F19BE">
            <w:r>
              <w:rPr>
                <w:sz w:val="16"/>
                <w:szCs w:val="16"/>
              </w:rPr>
              <w:t>R4-2520352</w:t>
            </w:r>
          </w:p>
        </w:tc>
        <w:tc>
          <w:tcPr>
            <w:tcW w:w="1597" w:type="dxa"/>
          </w:tcPr>
          <w:p w14:paraId="3952A80A" w14:textId="77777777" w:rsidR="00BE2709" w:rsidRDefault="00BE2709" w:rsidP="009F19B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30564EB" w14:textId="77777777" w:rsidR="00BE2709" w:rsidRDefault="00BE2709" w:rsidP="009F19BE">
            <w:r>
              <w:rPr>
                <w:sz w:val="16"/>
                <w:szCs w:val="16"/>
              </w:rPr>
              <w:t>NR_Mob_enh2-Perf</w:t>
            </w:r>
          </w:p>
        </w:tc>
        <w:tc>
          <w:tcPr>
            <w:tcW w:w="2323" w:type="dxa"/>
          </w:tcPr>
          <w:p w14:paraId="70FD6AAD" w14:textId="77777777" w:rsidR="00BE2709" w:rsidRDefault="00BE2709" w:rsidP="009F19BE">
            <w:r>
              <w:rPr>
                <w:sz w:val="16"/>
                <w:szCs w:val="16"/>
              </w:rPr>
              <w:t>A.7.5.18.1</w:t>
            </w:r>
          </w:p>
        </w:tc>
        <w:tc>
          <w:tcPr>
            <w:tcW w:w="998" w:type="dxa"/>
          </w:tcPr>
          <w:p w14:paraId="44F270D9" w14:textId="77777777" w:rsidR="00BE2709" w:rsidRDefault="00BE270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TS38.533; TS/TR ... CR ... </w:t>
            </w:r>
          </w:p>
        </w:tc>
      </w:tr>
      <w:tr w:rsidR="00BE2709" w14:paraId="535AB6AB" w14:textId="77777777" w:rsidTr="009F19BE">
        <w:tc>
          <w:tcPr>
            <w:tcW w:w="879" w:type="dxa"/>
          </w:tcPr>
          <w:p w14:paraId="667A2453" w14:textId="77777777" w:rsidR="00BE2709" w:rsidRDefault="00BE2709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6D07D9C" w14:textId="77777777" w:rsidR="00BE2709" w:rsidRDefault="00BE2709" w:rsidP="009F19BE">
            <w:r>
              <w:rPr>
                <w:sz w:val="16"/>
                <w:szCs w:val="16"/>
              </w:rPr>
              <w:t>6051</w:t>
            </w:r>
          </w:p>
        </w:tc>
        <w:tc>
          <w:tcPr>
            <w:tcW w:w="517" w:type="dxa"/>
          </w:tcPr>
          <w:p w14:paraId="376FB45F" w14:textId="77777777" w:rsidR="00BE2709" w:rsidRDefault="00BE270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676D2A" w14:textId="77777777" w:rsidR="00BE2709" w:rsidRDefault="00BE2709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1D3B721" w14:textId="77777777" w:rsidR="00BE2709" w:rsidRDefault="00BE2709" w:rsidP="009F19BE">
            <w:r>
              <w:rPr>
                <w:sz w:val="16"/>
                <w:szCs w:val="16"/>
              </w:rPr>
              <w:t>(NR_Mob_enh2-Perf) CR on test case for R18 Subsequent CPC</w:t>
            </w:r>
          </w:p>
        </w:tc>
        <w:tc>
          <w:tcPr>
            <w:tcW w:w="517" w:type="dxa"/>
          </w:tcPr>
          <w:p w14:paraId="722542C7" w14:textId="77777777" w:rsidR="00BE2709" w:rsidRDefault="00BE270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A7FCBAC" w14:textId="77777777" w:rsidR="00BE2709" w:rsidRDefault="00BE2709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33B5573B" w14:textId="77777777" w:rsidR="00BE2709" w:rsidRDefault="00BE270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EE052CA" w14:textId="77777777" w:rsidR="00BE2709" w:rsidRDefault="00BE2709" w:rsidP="009F19BE">
            <w:r>
              <w:rPr>
                <w:sz w:val="16"/>
                <w:szCs w:val="16"/>
              </w:rPr>
              <w:t>R4-2520353</w:t>
            </w:r>
          </w:p>
        </w:tc>
        <w:tc>
          <w:tcPr>
            <w:tcW w:w="1597" w:type="dxa"/>
          </w:tcPr>
          <w:p w14:paraId="0ED4FFDA" w14:textId="77777777" w:rsidR="00BE2709" w:rsidRDefault="00BE2709" w:rsidP="009F19B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1C681A53" w14:textId="77777777" w:rsidR="00BE2709" w:rsidRDefault="00BE2709" w:rsidP="009F19BE">
            <w:r>
              <w:rPr>
                <w:sz w:val="16"/>
                <w:szCs w:val="16"/>
              </w:rPr>
              <w:t>NR_Mob_enh2-Perf</w:t>
            </w:r>
          </w:p>
        </w:tc>
        <w:tc>
          <w:tcPr>
            <w:tcW w:w="2323" w:type="dxa"/>
          </w:tcPr>
          <w:p w14:paraId="60C6AA9B" w14:textId="77777777" w:rsidR="00BE2709" w:rsidRDefault="00BE2709" w:rsidP="009F19BE">
            <w:r>
              <w:rPr>
                <w:sz w:val="16"/>
                <w:szCs w:val="16"/>
              </w:rPr>
              <w:t>A.7.5.18.1</w:t>
            </w:r>
          </w:p>
        </w:tc>
        <w:tc>
          <w:tcPr>
            <w:tcW w:w="998" w:type="dxa"/>
          </w:tcPr>
          <w:p w14:paraId="408BEEF3" w14:textId="77777777" w:rsidR="00BE2709" w:rsidRDefault="00BE270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TS38.533; TS/TR ... CR ... </w:t>
            </w:r>
          </w:p>
        </w:tc>
      </w:tr>
      <w:tr w:rsidR="00BE2709" w14:paraId="495AE2A4" w14:textId="77777777" w:rsidTr="009F19BE">
        <w:tc>
          <w:tcPr>
            <w:tcW w:w="879" w:type="dxa"/>
          </w:tcPr>
          <w:p w14:paraId="5A1EA885" w14:textId="77777777" w:rsidR="00BE2709" w:rsidRDefault="00BE2709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533CD75" w14:textId="77777777" w:rsidR="00BE2709" w:rsidRDefault="00BE2709" w:rsidP="009F19BE">
            <w:r>
              <w:rPr>
                <w:sz w:val="16"/>
                <w:szCs w:val="16"/>
              </w:rPr>
              <w:t>6063</w:t>
            </w:r>
          </w:p>
        </w:tc>
        <w:tc>
          <w:tcPr>
            <w:tcW w:w="517" w:type="dxa"/>
          </w:tcPr>
          <w:p w14:paraId="0F5DE4DD" w14:textId="77777777" w:rsidR="00BE2709" w:rsidRDefault="00BE2709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021A038" w14:textId="77777777" w:rsidR="00BE2709" w:rsidRDefault="00BE2709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50C4515" w14:textId="77777777" w:rsidR="00BE2709" w:rsidRDefault="00BE2709" w:rsidP="009F19BE">
            <w:r>
              <w:rPr>
                <w:sz w:val="16"/>
                <w:szCs w:val="16"/>
              </w:rPr>
              <w:t xml:space="preserve">CR to correct Unified TCI state switching requirements for </w:t>
            </w:r>
            <w:proofErr w:type="spellStart"/>
            <w:r>
              <w:rPr>
                <w:sz w:val="16"/>
                <w:szCs w:val="16"/>
              </w:rPr>
              <w:t>mTRP</w:t>
            </w:r>
            <w:proofErr w:type="spellEnd"/>
            <w:r>
              <w:rPr>
                <w:sz w:val="16"/>
                <w:szCs w:val="16"/>
              </w:rPr>
              <w:t>- R18</w:t>
            </w:r>
          </w:p>
        </w:tc>
        <w:tc>
          <w:tcPr>
            <w:tcW w:w="517" w:type="dxa"/>
          </w:tcPr>
          <w:p w14:paraId="02C30E13" w14:textId="77777777" w:rsidR="00BE2709" w:rsidRDefault="00BE2709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FFA168" w14:textId="77777777" w:rsidR="00BE2709" w:rsidRDefault="00BE2709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5CDFD698" w14:textId="77777777" w:rsidR="00BE2709" w:rsidRDefault="00BE270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2385E76" w14:textId="77777777" w:rsidR="00BE2709" w:rsidRDefault="00BE2709" w:rsidP="009F19BE">
            <w:r>
              <w:rPr>
                <w:sz w:val="16"/>
                <w:szCs w:val="16"/>
              </w:rPr>
              <w:t>R4-2522730</w:t>
            </w:r>
          </w:p>
        </w:tc>
        <w:tc>
          <w:tcPr>
            <w:tcW w:w="1597" w:type="dxa"/>
          </w:tcPr>
          <w:p w14:paraId="178C9529" w14:textId="77777777" w:rsidR="00BE2709" w:rsidRDefault="00BE2709" w:rsidP="009F19B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742F388" w14:textId="77777777" w:rsidR="00BE2709" w:rsidRDefault="00BE2709" w:rsidP="009F19BE">
            <w:proofErr w:type="spellStart"/>
            <w:r>
              <w:rPr>
                <w:sz w:val="16"/>
                <w:szCs w:val="16"/>
              </w:rPr>
              <w:t>NR_MIMO_evo_DL_UL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2E854D46" w14:textId="77777777" w:rsidR="00BE2709" w:rsidRDefault="00BE2709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F237FE" w14:textId="77777777" w:rsidR="00BE2709" w:rsidRDefault="00BE2709" w:rsidP="009F19BE">
            <w:pPr>
              <w:rPr>
                <w:sz w:val="16"/>
                <w:szCs w:val="16"/>
              </w:rPr>
            </w:pPr>
          </w:p>
        </w:tc>
      </w:tr>
      <w:tr w:rsidR="00BE2709" w14:paraId="291553CD" w14:textId="77777777" w:rsidTr="009F19BE">
        <w:tc>
          <w:tcPr>
            <w:tcW w:w="879" w:type="dxa"/>
          </w:tcPr>
          <w:p w14:paraId="3EB57F7A" w14:textId="77777777" w:rsidR="00BE2709" w:rsidRDefault="00BE2709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3E83340" w14:textId="77777777" w:rsidR="00BE2709" w:rsidRDefault="00BE2709" w:rsidP="009F19BE">
            <w:r>
              <w:rPr>
                <w:sz w:val="16"/>
                <w:szCs w:val="16"/>
              </w:rPr>
              <w:t>6064</w:t>
            </w:r>
          </w:p>
        </w:tc>
        <w:tc>
          <w:tcPr>
            <w:tcW w:w="517" w:type="dxa"/>
          </w:tcPr>
          <w:p w14:paraId="0E03067B" w14:textId="77777777" w:rsidR="00BE2709" w:rsidRDefault="00BE270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1C4333" w14:textId="77777777" w:rsidR="00BE2709" w:rsidRDefault="00BE2709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84ABCF1" w14:textId="77777777" w:rsidR="00BE2709" w:rsidRDefault="00BE2709" w:rsidP="009F19BE">
            <w:r>
              <w:rPr>
                <w:sz w:val="16"/>
                <w:szCs w:val="16"/>
              </w:rPr>
              <w:t xml:space="preserve">CR to correct Unified TCI state switching requirements for </w:t>
            </w:r>
            <w:proofErr w:type="spellStart"/>
            <w:r>
              <w:rPr>
                <w:sz w:val="16"/>
                <w:szCs w:val="16"/>
              </w:rPr>
              <w:t>mTRP</w:t>
            </w:r>
            <w:proofErr w:type="spellEnd"/>
            <w:r>
              <w:rPr>
                <w:sz w:val="16"/>
                <w:szCs w:val="16"/>
              </w:rPr>
              <w:t>- R19</w:t>
            </w:r>
          </w:p>
        </w:tc>
        <w:tc>
          <w:tcPr>
            <w:tcW w:w="517" w:type="dxa"/>
          </w:tcPr>
          <w:p w14:paraId="763F32FA" w14:textId="77777777" w:rsidR="00BE2709" w:rsidRDefault="00BE270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193A152" w14:textId="77777777" w:rsidR="00BE2709" w:rsidRDefault="00BE2709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47A0B469" w14:textId="77777777" w:rsidR="00BE2709" w:rsidRDefault="00BE270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B35F017" w14:textId="77777777" w:rsidR="00BE2709" w:rsidRDefault="00BE2709" w:rsidP="009F19BE">
            <w:r>
              <w:rPr>
                <w:sz w:val="16"/>
                <w:szCs w:val="16"/>
              </w:rPr>
              <w:t>R4-2520640</w:t>
            </w:r>
          </w:p>
        </w:tc>
        <w:tc>
          <w:tcPr>
            <w:tcW w:w="1597" w:type="dxa"/>
          </w:tcPr>
          <w:p w14:paraId="5F489B4A" w14:textId="77777777" w:rsidR="00BE2709" w:rsidRDefault="00BE2709" w:rsidP="009F19B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F7A4650" w14:textId="77777777" w:rsidR="00BE2709" w:rsidRDefault="00BE2709" w:rsidP="009F19BE">
            <w:proofErr w:type="spellStart"/>
            <w:r>
              <w:rPr>
                <w:sz w:val="16"/>
                <w:szCs w:val="16"/>
              </w:rPr>
              <w:t>NR_MIMO_evo_DL_UL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10E86280" w14:textId="77777777" w:rsidR="00BE2709" w:rsidRDefault="00BE2709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E1790A8" w14:textId="77777777" w:rsidR="00BE2709" w:rsidRDefault="00BE2709" w:rsidP="009F19BE">
            <w:pPr>
              <w:rPr>
                <w:sz w:val="16"/>
                <w:szCs w:val="16"/>
              </w:rPr>
            </w:pPr>
          </w:p>
        </w:tc>
      </w:tr>
      <w:tr w:rsidR="00BE2709" w14:paraId="3949F7C9" w14:textId="77777777" w:rsidTr="009F19BE">
        <w:tc>
          <w:tcPr>
            <w:tcW w:w="879" w:type="dxa"/>
          </w:tcPr>
          <w:p w14:paraId="323C9FFD" w14:textId="77777777" w:rsidR="00BE2709" w:rsidRDefault="00BE2709" w:rsidP="009F19B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5AD26F72" w14:textId="77777777" w:rsidR="00BE2709" w:rsidRDefault="00BE2709" w:rsidP="009F19BE">
            <w:r>
              <w:rPr>
                <w:sz w:val="16"/>
                <w:szCs w:val="16"/>
              </w:rPr>
              <w:t>6069</w:t>
            </w:r>
          </w:p>
        </w:tc>
        <w:tc>
          <w:tcPr>
            <w:tcW w:w="517" w:type="dxa"/>
          </w:tcPr>
          <w:p w14:paraId="560A4DA4" w14:textId="77777777" w:rsidR="00BE2709" w:rsidRDefault="00BE270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5175A0" w14:textId="77777777" w:rsidR="00BE2709" w:rsidRDefault="00BE2709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41A6E4B" w14:textId="77777777" w:rsidR="00BE2709" w:rsidRDefault="00BE2709" w:rsidP="009F19BE">
            <w:r>
              <w:rPr>
                <w:sz w:val="16"/>
                <w:szCs w:val="16"/>
              </w:rPr>
              <w:t>(NR_Mob_enh2-Perf) CR on R18 LTM TCs</w:t>
            </w:r>
          </w:p>
        </w:tc>
        <w:tc>
          <w:tcPr>
            <w:tcW w:w="517" w:type="dxa"/>
          </w:tcPr>
          <w:p w14:paraId="2505EDB1" w14:textId="77777777" w:rsidR="00BE2709" w:rsidRDefault="00BE2709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7C6CD9" w14:textId="77777777" w:rsidR="00BE2709" w:rsidRDefault="00BE2709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1368C0F6" w14:textId="77777777" w:rsidR="00BE2709" w:rsidRDefault="00BE270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4BF6839" w14:textId="77777777" w:rsidR="00BE2709" w:rsidRDefault="00BE2709" w:rsidP="009F19BE">
            <w:r>
              <w:rPr>
                <w:sz w:val="16"/>
                <w:szCs w:val="16"/>
              </w:rPr>
              <w:t>R4-2520657</w:t>
            </w:r>
          </w:p>
        </w:tc>
        <w:tc>
          <w:tcPr>
            <w:tcW w:w="1597" w:type="dxa"/>
          </w:tcPr>
          <w:p w14:paraId="2E0E17CB" w14:textId="77777777" w:rsidR="00BE2709" w:rsidRDefault="00BE2709" w:rsidP="009F19B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DB38C5A" w14:textId="77777777" w:rsidR="00BE2709" w:rsidRDefault="00BE2709" w:rsidP="009F19BE">
            <w:r>
              <w:rPr>
                <w:sz w:val="16"/>
                <w:szCs w:val="16"/>
              </w:rPr>
              <w:t>NR_Mob_enh2-Perf</w:t>
            </w:r>
          </w:p>
        </w:tc>
        <w:tc>
          <w:tcPr>
            <w:tcW w:w="2323" w:type="dxa"/>
          </w:tcPr>
          <w:p w14:paraId="1C1C4F16" w14:textId="77777777" w:rsidR="00BE2709" w:rsidRDefault="00BE2709" w:rsidP="009F19BE">
            <w:r>
              <w:rPr>
                <w:sz w:val="16"/>
                <w:szCs w:val="16"/>
              </w:rPr>
              <w:t>A.7.3.5.1</w:t>
            </w:r>
          </w:p>
        </w:tc>
        <w:tc>
          <w:tcPr>
            <w:tcW w:w="998" w:type="dxa"/>
          </w:tcPr>
          <w:p w14:paraId="0512B22C" w14:textId="77777777" w:rsidR="00BE2709" w:rsidRDefault="00BE2709" w:rsidP="009F19BE">
            <w:r>
              <w:rPr>
                <w:sz w:val="16"/>
                <w:szCs w:val="16"/>
              </w:rPr>
              <w:t xml:space="preserve">TS 38.533 </w:t>
            </w:r>
          </w:p>
        </w:tc>
      </w:tr>
      <w:tr w:rsidR="00BE2709" w14:paraId="73E1DA20" w14:textId="77777777" w:rsidTr="009F19BE">
        <w:tc>
          <w:tcPr>
            <w:tcW w:w="879" w:type="dxa"/>
          </w:tcPr>
          <w:p w14:paraId="65B39D87" w14:textId="77777777" w:rsidR="00BE2709" w:rsidRDefault="00BE2709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6AF3722" w14:textId="77777777" w:rsidR="00BE2709" w:rsidRDefault="00BE2709" w:rsidP="009F19BE">
            <w:r>
              <w:rPr>
                <w:sz w:val="16"/>
                <w:szCs w:val="16"/>
              </w:rPr>
              <w:t>6070</w:t>
            </w:r>
          </w:p>
        </w:tc>
        <w:tc>
          <w:tcPr>
            <w:tcW w:w="517" w:type="dxa"/>
          </w:tcPr>
          <w:p w14:paraId="7AE2ED30" w14:textId="77777777" w:rsidR="00BE2709" w:rsidRDefault="00BE270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B24278" w14:textId="77777777" w:rsidR="00BE2709" w:rsidRDefault="00BE2709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7ACF57F" w14:textId="77777777" w:rsidR="00BE2709" w:rsidRDefault="00BE2709" w:rsidP="009F19BE">
            <w:r>
              <w:rPr>
                <w:sz w:val="16"/>
                <w:szCs w:val="16"/>
              </w:rPr>
              <w:t>(NR_Mob_enh2-</w:t>
            </w:r>
            <w:proofErr w:type="gramStart"/>
            <w:r>
              <w:rPr>
                <w:sz w:val="16"/>
                <w:szCs w:val="16"/>
              </w:rPr>
              <w:t>Perf)CR</w:t>
            </w:r>
            <w:proofErr w:type="gramEnd"/>
            <w:r>
              <w:rPr>
                <w:sz w:val="16"/>
                <w:szCs w:val="16"/>
              </w:rPr>
              <w:t xml:space="preserve"> on LTM TCs for R19</w:t>
            </w:r>
          </w:p>
        </w:tc>
        <w:tc>
          <w:tcPr>
            <w:tcW w:w="517" w:type="dxa"/>
          </w:tcPr>
          <w:p w14:paraId="5152E55F" w14:textId="77777777" w:rsidR="00BE2709" w:rsidRDefault="00BE270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4365E5A" w14:textId="77777777" w:rsidR="00BE2709" w:rsidRDefault="00BE2709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64CE91AA" w14:textId="77777777" w:rsidR="00BE2709" w:rsidRDefault="00BE270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3B7010B" w14:textId="77777777" w:rsidR="00BE2709" w:rsidRDefault="00BE2709" w:rsidP="009F19BE">
            <w:r>
              <w:rPr>
                <w:sz w:val="16"/>
                <w:szCs w:val="16"/>
              </w:rPr>
              <w:t>R4-2520658</w:t>
            </w:r>
          </w:p>
        </w:tc>
        <w:tc>
          <w:tcPr>
            <w:tcW w:w="1597" w:type="dxa"/>
          </w:tcPr>
          <w:p w14:paraId="7EAFFE79" w14:textId="77777777" w:rsidR="00BE2709" w:rsidRDefault="00BE2709" w:rsidP="009F19B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0C27559" w14:textId="77777777" w:rsidR="00BE2709" w:rsidRDefault="00BE2709" w:rsidP="009F19BE">
            <w:r>
              <w:rPr>
                <w:sz w:val="16"/>
                <w:szCs w:val="16"/>
              </w:rPr>
              <w:t>NR_Mob_enh2-Perf</w:t>
            </w:r>
          </w:p>
        </w:tc>
        <w:tc>
          <w:tcPr>
            <w:tcW w:w="2323" w:type="dxa"/>
          </w:tcPr>
          <w:p w14:paraId="7F1CA7E0" w14:textId="77777777" w:rsidR="00BE2709" w:rsidRDefault="00BE2709" w:rsidP="009F19BE">
            <w:r>
              <w:rPr>
                <w:sz w:val="16"/>
                <w:szCs w:val="16"/>
              </w:rPr>
              <w:t>A.7.3.5.1</w:t>
            </w:r>
          </w:p>
        </w:tc>
        <w:tc>
          <w:tcPr>
            <w:tcW w:w="998" w:type="dxa"/>
          </w:tcPr>
          <w:p w14:paraId="096146B2" w14:textId="77777777" w:rsidR="00BE2709" w:rsidRDefault="00BE2709" w:rsidP="009F19BE">
            <w:r>
              <w:rPr>
                <w:sz w:val="16"/>
                <w:szCs w:val="16"/>
              </w:rPr>
              <w:t xml:space="preserve">TS 38.533 </w:t>
            </w:r>
          </w:p>
        </w:tc>
      </w:tr>
      <w:tr w:rsidR="00BE2709" w14:paraId="56B93BAD" w14:textId="77777777" w:rsidTr="009F19BE">
        <w:tc>
          <w:tcPr>
            <w:tcW w:w="879" w:type="dxa"/>
          </w:tcPr>
          <w:p w14:paraId="3A79F80F" w14:textId="77777777" w:rsidR="00BE2709" w:rsidRDefault="00BE2709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42E29CB" w14:textId="77777777" w:rsidR="00BE2709" w:rsidRDefault="00BE2709" w:rsidP="009F19BE">
            <w:r>
              <w:rPr>
                <w:sz w:val="16"/>
                <w:szCs w:val="16"/>
              </w:rPr>
              <w:t>6117</w:t>
            </w:r>
          </w:p>
        </w:tc>
        <w:tc>
          <w:tcPr>
            <w:tcW w:w="517" w:type="dxa"/>
          </w:tcPr>
          <w:p w14:paraId="2A06427D" w14:textId="77777777" w:rsidR="00BE2709" w:rsidRDefault="00BE2709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D31850F" w14:textId="77777777" w:rsidR="00BE2709" w:rsidRDefault="00BE2709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FCA6D82" w14:textId="77777777" w:rsidR="00BE2709" w:rsidRDefault="00BE2709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NR_MIMO_evo_DL_UL</w:t>
            </w:r>
            <w:proofErr w:type="spellEnd"/>
            <w:r>
              <w:rPr>
                <w:sz w:val="16"/>
                <w:szCs w:val="16"/>
              </w:rPr>
              <w:t>-Core) CR on requirements maintenance for Rel-18 MIMO (Cat-F)</w:t>
            </w:r>
          </w:p>
        </w:tc>
        <w:tc>
          <w:tcPr>
            <w:tcW w:w="517" w:type="dxa"/>
          </w:tcPr>
          <w:p w14:paraId="13D804FF" w14:textId="77777777" w:rsidR="00BE2709" w:rsidRDefault="00BE2709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446C59" w14:textId="77777777" w:rsidR="00BE2709" w:rsidRDefault="00BE2709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18FD77A3" w14:textId="77777777" w:rsidR="00BE2709" w:rsidRDefault="00BE270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EE371DE" w14:textId="77777777" w:rsidR="00BE2709" w:rsidRDefault="00BE2709" w:rsidP="009F19BE">
            <w:r>
              <w:rPr>
                <w:sz w:val="16"/>
                <w:szCs w:val="16"/>
              </w:rPr>
              <w:t>R4-2522682</w:t>
            </w:r>
          </w:p>
        </w:tc>
        <w:tc>
          <w:tcPr>
            <w:tcW w:w="1597" w:type="dxa"/>
          </w:tcPr>
          <w:p w14:paraId="069440B2" w14:textId="77777777" w:rsidR="00BE2709" w:rsidRDefault="00BE2709" w:rsidP="009F19BE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0082A77D" w14:textId="77777777" w:rsidR="00BE2709" w:rsidRDefault="00BE2709" w:rsidP="009F19BE">
            <w:proofErr w:type="spellStart"/>
            <w:r>
              <w:rPr>
                <w:sz w:val="16"/>
                <w:szCs w:val="16"/>
              </w:rPr>
              <w:t>NR_MIMO_evo_DL_UL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2F600A14" w14:textId="77777777" w:rsidR="00BE2709" w:rsidRDefault="00BE2709" w:rsidP="009F19BE">
            <w:r>
              <w:rPr>
                <w:sz w:val="16"/>
                <w:szCs w:val="16"/>
              </w:rPr>
              <w:t>7.5.1 and 7.6.1</w:t>
            </w:r>
          </w:p>
        </w:tc>
        <w:tc>
          <w:tcPr>
            <w:tcW w:w="998" w:type="dxa"/>
          </w:tcPr>
          <w:p w14:paraId="126F666E" w14:textId="77777777" w:rsidR="00BE2709" w:rsidRDefault="00BE270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38.533; TS/TR ... CR ... </w:t>
            </w:r>
          </w:p>
        </w:tc>
      </w:tr>
      <w:tr w:rsidR="00BE2709" w14:paraId="05D084E6" w14:textId="77777777" w:rsidTr="009F19BE">
        <w:tc>
          <w:tcPr>
            <w:tcW w:w="879" w:type="dxa"/>
          </w:tcPr>
          <w:p w14:paraId="1B333667" w14:textId="77777777" w:rsidR="00BE2709" w:rsidRDefault="00BE2709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6BAC16C" w14:textId="77777777" w:rsidR="00BE2709" w:rsidRDefault="00BE2709" w:rsidP="009F19BE">
            <w:r>
              <w:rPr>
                <w:sz w:val="16"/>
                <w:szCs w:val="16"/>
              </w:rPr>
              <w:t>6118</w:t>
            </w:r>
          </w:p>
        </w:tc>
        <w:tc>
          <w:tcPr>
            <w:tcW w:w="517" w:type="dxa"/>
          </w:tcPr>
          <w:p w14:paraId="159B01F6" w14:textId="77777777" w:rsidR="00BE2709" w:rsidRDefault="00BE270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A6F6E8" w14:textId="77777777" w:rsidR="00BE2709" w:rsidRDefault="00BE2709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E5B197D" w14:textId="77777777" w:rsidR="00BE2709" w:rsidRDefault="00BE2709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NR_MIMO_evo_DL_UL</w:t>
            </w:r>
            <w:proofErr w:type="spellEnd"/>
            <w:r>
              <w:rPr>
                <w:sz w:val="16"/>
                <w:szCs w:val="16"/>
              </w:rPr>
              <w:t>-Core) CR on requirements maintenance for Rel-18 MIMO (Cat-A)</w:t>
            </w:r>
          </w:p>
        </w:tc>
        <w:tc>
          <w:tcPr>
            <w:tcW w:w="517" w:type="dxa"/>
          </w:tcPr>
          <w:p w14:paraId="07EDD051" w14:textId="77777777" w:rsidR="00BE2709" w:rsidRDefault="00BE270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95D694D" w14:textId="77777777" w:rsidR="00BE2709" w:rsidRDefault="00BE2709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1F9D7974" w14:textId="77777777" w:rsidR="00BE2709" w:rsidRDefault="00BE270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7491FBE" w14:textId="77777777" w:rsidR="00BE2709" w:rsidRDefault="00BE2709" w:rsidP="009F19BE">
            <w:r>
              <w:rPr>
                <w:sz w:val="16"/>
                <w:szCs w:val="16"/>
              </w:rPr>
              <w:t>R4-2521109</w:t>
            </w:r>
          </w:p>
        </w:tc>
        <w:tc>
          <w:tcPr>
            <w:tcW w:w="1597" w:type="dxa"/>
          </w:tcPr>
          <w:p w14:paraId="4B53BC9A" w14:textId="77777777" w:rsidR="00BE2709" w:rsidRDefault="00BE2709" w:rsidP="009F19BE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66772E18" w14:textId="77777777" w:rsidR="00BE2709" w:rsidRDefault="00BE2709" w:rsidP="009F19BE">
            <w:proofErr w:type="spellStart"/>
            <w:r>
              <w:rPr>
                <w:sz w:val="16"/>
                <w:szCs w:val="16"/>
              </w:rPr>
              <w:t>NR_MIMO_evo_DL_UL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053039DF" w14:textId="77777777" w:rsidR="00BE2709" w:rsidRDefault="00BE2709" w:rsidP="009F19BE">
            <w:r>
              <w:rPr>
                <w:sz w:val="16"/>
                <w:szCs w:val="16"/>
              </w:rPr>
              <w:t>7.5.1 and 7.6.1</w:t>
            </w:r>
          </w:p>
        </w:tc>
        <w:tc>
          <w:tcPr>
            <w:tcW w:w="998" w:type="dxa"/>
          </w:tcPr>
          <w:p w14:paraId="2628C9C0" w14:textId="77777777" w:rsidR="00BE2709" w:rsidRDefault="00BE270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38.533; TS/TR ... CR ... </w:t>
            </w:r>
          </w:p>
        </w:tc>
      </w:tr>
      <w:tr w:rsidR="00BE2709" w14:paraId="6F7BDE3E" w14:textId="77777777" w:rsidTr="009F19BE">
        <w:tc>
          <w:tcPr>
            <w:tcW w:w="879" w:type="dxa"/>
          </w:tcPr>
          <w:p w14:paraId="2B871D3C" w14:textId="77777777" w:rsidR="00BE2709" w:rsidRDefault="00BE2709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9794AAE" w14:textId="77777777" w:rsidR="00BE2709" w:rsidRDefault="00BE2709" w:rsidP="009F19BE">
            <w:r>
              <w:rPr>
                <w:sz w:val="16"/>
                <w:szCs w:val="16"/>
              </w:rPr>
              <w:t>6125</w:t>
            </w:r>
          </w:p>
        </w:tc>
        <w:tc>
          <w:tcPr>
            <w:tcW w:w="517" w:type="dxa"/>
          </w:tcPr>
          <w:p w14:paraId="3D32E4C8" w14:textId="77777777" w:rsidR="00BE2709" w:rsidRDefault="00BE2709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7F91F7" w14:textId="77777777" w:rsidR="00BE2709" w:rsidRDefault="00BE2709" w:rsidP="009F19B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D0F8B3F" w14:textId="77777777" w:rsidR="00BE2709" w:rsidRDefault="00BE2709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NR_Mob_enh</w:t>
            </w:r>
            <w:proofErr w:type="spellEnd"/>
            <w:r>
              <w:rPr>
                <w:sz w:val="16"/>
                <w:szCs w:val="16"/>
              </w:rPr>
              <w:t>-Perf) Correction on the test case for CHO</w:t>
            </w:r>
          </w:p>
        </w:tc>
        <w:tc>
          <w:tcPr>
            <w:tcW w:w="517" w:type="dxa"/>
          </w:tcPr>
          <w:p w14:paraId="285DB38C" w14:textId="77777777" w:rsidR="00BE2709" w:rsidRDefault="00BE2709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BDDC86" w14:textId="77777777" w:rsidR="00BE2709" w:rsidRDefault="00BE2709" w:rsidP="009F19BE">
            <w:r>
              <w:rPr>
                <w:sz w:val="16"/>
                <w:szCs w:val="16"/>
              </w:rPr>
              <w:t>16.25.0</w:t>
            </w:r>
          </w:p>
        </w:tc>
        <w:tc>
          <w:tcPr>
            <w:tcW w:w="758" w:type="dxa"/>
          </w:tcPr>
          <w:p w14:paraId="67C1D246" w14:textId="77777777" w:rsidR="00BE2709" w:rsidRDefault="00BE270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1ACC038" w14:textId="77777777" w:rsidR="00BE2709" w:rsidRDefault="00BE2709" w:rsidP="009F19BE">
            <w:r>
              <w:rPr>
                <w:sz w:val="16"/>
                <w:szCs w:val="16"/>
              </w:rPr>
              <w:t>R4-2522728</w:t>
            </w:r>
          </w:p>
        </w:tc>
        <w:tc>
          <w:tcPr>
            <w:tcW w:w="1597" w:type="dxa"/>
          </w:tcPr>
          <w:p w14:paraId="2B56D054" w14:textId="77777777" w:rsidR="00BE2709" w:rsidRDefault="00BE2709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3C82F1E5" w14:textId="77777777" w:rsidR="00BE2709" w:rsidRDefault="00BE2709" w:rsidP="009F19BE">
            <w:proofErr w:type="spellStart"/>
            <w:r>
              <w:rPr>
                <w:sz w:val="16"/>
                <w:szCs w:val="16"/>
              </w:rPr>
              <w:t>NR_Mob_enh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0686ADB2" w14:textId="77777777" w:rsidR="00BE2709" w:rsidRDefault="00BE2709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C22E6C" w14:textId="77777777" w:rsidR="00BE2709" w:rsidRDefault="00BE2709" w:rsidP="009F19BE">
            <w:pPr>
              <w:rPr>
                <w:sz w:val="16"/>
                <w:szCs w:val="16"/>
              </w:rPr>
            </w:pPr>
          </w:p>
        </w:tc>
      </w:tr>
      <w:tr w:rsidR="00BE2709" w14:paraId="45593077" w14:textId="77777777" w:rsidTr="009F19BE">
        <w:tc>
          <w:tcPr>
            <w:tcW w:w="879" w:type="dxa"/>
          </w:tcPr>
          <w:p w14:paraId="7E09D7D9" w14:textId="77777777" w:rsidR="00BE2709" w:rsidRDefault="00BE2709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AAA8C41" w14:textId="77777777" w:rsidR="00BE2709" w:rsidRDefault="00BE2709" w:rsidP="009F19BE">
            <w:r>
              <w:rPr>
                <w:sz w:val="16"/>
                <w:szCs w:val="16"/>
              </w:rPr>
              <w:t>6126</w:t>
            </w:r>
          </w:p>
        </w:tc>
        <w:tc>
          <w:tcPr>
            <w:tcW w:w="517" w:type="dxa"/>
          </w:tcPr>
          <w:p w14:paraId="5BD36D28" w14:textId="77777777" w:rsidR="00BE2709" w:rsidRDefault="00BE270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0F85AD" w14:textId="77777777" w:rsidR="00BE2709" w:rsidRDefault="00BE2709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3881823" w14:textId="77777777" w:rsidR="00BE2709" w:rsidRDefault="00BE2709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NR_Mob_enh</w:t>
            </w:r>
            <w:proofErr w:type="spellEnd"/>
            <w:r>
              <w:rPr>
                <w:sz w:val="16"/>
                <w:szCs w:val="16"/>
              </w:rPr>
              <w:t>-Perf) Correction on the test case for CHO</w:t>
            </w:r>
          </w:p>
        </w:tc>
        <w:tc>
          <w:tcPr>
            <w:tcW w:w="517" w:type="dxa"/>
          </w:tcPr>
          <w:p w14:paraId="5712CBD5" w14:textId="77777777" w:rsidR="00BE2709" w:rsidRDefault="00BE270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7229169" w14:textId="77777777" w:rsidR="00BE2709" w:rsidRDefault="00BE2709" w:rsidP="009F19BE"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 w14:paraId="54311341" w14:textId="77777777" w:rsidR="00BE2709" w:rsidRDefault="00BE270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9BC8199" w14:textId="77777777" w:rsidR="00BE2709" w:rsidRDefault="00BE2709" w:rsidP="009F19BE">
            <w:r>
              <w:rPr>
                <w:sz w:val="16"/>
                <w:szCs w:val="16"/>
              </w:rPr>
              <w:t>R4-2521155</w:t>
            </w:r>
          </w:p>
        </w:tc>
        <w:tc>
          <w:tcPr>
            <w:tcW w:w="1597" w:type="dxa"/>
          </w:tcPr>
          <w:p w14:paraId="4FC4B461" w14:textId="77777777" w:rsidR="00BE2709" w:rsidRDefault="00BE2709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4848D95C" w14:textId="77777777" w:rsidR="00BE2709" w:rsidRDefault="00BE2709" w:rsidP="009F19BE">
            <w:proofErr w:type="spellStart"/>
            <w:r>
              <w:rPr>
                <w:sz w:val="16"/>
                <w:szCs w:val="16"/>
              </w:rPr>
              <w:t>NR_Mob_enh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2DC77C62" w14:textId="77777777" w:rsidR="00BE2709" w:rsidRDefault="00BE2709" w:rsidP="009F19BE">
            <w:r>
              <w:rPr>
                <w:sz w:val="16"/>
                <w:szCs w:val="16"/>
              </w:rPr>
              <w:t>A.7.3.3.1.2.3</w:t>
            </w:r>
          </w:p>
        </w:tc>
        <w:tc>
          <w:tcPr>
            <w:tcW w:w="998" w:type="dxa"/>
          </w:tcPr>
          <w:p w14:paraId="58FB8CE6" w14:textId="77777777" w:rsidR="00BE2709" w:rsidRDefault="00BE270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BE2709" w14:paraId="53D74D6B" w14:textId="77777777" w:rsidTr="009F19BE">
        <w:tc>
          <w:tcPr>
            <w:tcW w:w="879" w:type="dxa"/>
          </w:tcPr>
          <w:p w14:paraId="09A52811" w14:textId="77777777" w:rsidR="00BE2709" w:rsidRDefault="00BE2709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FFEB7B2" w14:textId="77777777" w:rsidR="00BE2709" w:rsidRDefault="00BE2709" w:rsidP="009F19BE">
            <w:r>
              <w:rPr>
                <w:sz w:val="16"/>
                <w:szCs w:val="16"/>
              </w:rPr>
              <w:t>6127</w:t>
            </w:r>
          </w:p>
        </w:tc>
        <w:tc>
          <w:tcPr>
            <w:tcW w:w="517" w:type="dxa"/>
          </w:tcPr>
          <w:p w14:paraId="09D9DEE4" w14:textId="77777777" w:rsidR="00BE2709" w:rsidRDefault="00BE270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487F4A" w14:textId="77777777" w:rsidR="00BE2709" w:rsidRDefault="00BE2709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47DEAD" w14:textId="77777777" w:rsidR="00BE2709" w:rsidRDefault="00BE2709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NR_Mob_enh</w:t>
            </w:r>
            <w:proofErr w:type="spellEnd"/>
            <w:r>
              <w:rPr>
                <w:sz w:val="16"/>
                <w:szCs w:val="16"/>
              </w:rPr>
              <w:t>-Perf) Correction on the test case for CHO</w:t>
            </w:r>
          </w:p>
        </w:tc>
        <w:tc>
          <w:tcPr>
            <w:tcW w:w="517" w:type="dxa"/>
          </w:tcPr>
          <w:p w14:paraId="2E364D71" w14:textId="77777777" w:rsidR="00BE2709" w:rsidRDefault="00BE270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445C389" w14:textId="77777777" w:rsidR="00BE2709" w:rsidRDefault="00BE2709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336B56A8" w14:textId="77777777" w:rsidR="00BE2709" w:rsidRDefault="00BE270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7E8367C" w14:textId="77777777" w:rsidR="00BE2709" w:rsidRDefault="00BE2709" w:rsidP="009F19BE">
            <w:r>
              <w:rPr>
                <w:sz w:val="16"/>
                <w:szCs w:val="16"/>
              </w:rPr>
              <w:t>R4-2521156</w:t>
            </w:r>
          </w:p>
        </w:tc>
        <w:tc>
          <w:tcPr>
            <w:tcW w:w="1597" w:type="dxa"/>
          </w:tcPr>
          <w:p w14:paraId="627F0983" w14:textId="77777777" w:rsidR="00BE2709" w:rsidRDefault="00BE2709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3E9CD7F5" w14:textId="77777777" w:rsidR="00BE2709" w:rsidRDefault="00BE2709" w:rsidP="009F19BE">
            <w:proofErr w:type="spellStart"/>
            <w:r>
              <w:rPr>
                <w:sz w:val="16"/>
                <w:szCs w:val="16"/>
              </w:rPr>
              <w:t>NR_Mob_enh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2215A507" w14:textId="77777777" w:rsidR="00BE2709" w:rsidRDefault="00BE2709" w:rsidP="009F19BE">
            <w:r>
              <w:rPr>
                <w:sz w:val="16"/>
                <w:szCs w:val="16"/>
              </w:rPr>
              <w:t>A.7.3.3.1.2.3</w:t>
            </w:r>
          </w:p>
        </w:tc>
        <w:tc>
          <w:tcPr>
            <w:tcW w:w="998" w:type="dxa"/>
          </w:tcPr>
          <w:p w14:paraId="3368BAE9" w14:textId="77777777" w:rsidR="00BE2709" w:rsidRDefault="00BE270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BE2709" w14:paraId="3D052B38" w14:textId="77777777" w:rsidTr="009F19BE">
        <w:tc>
          <w:tcPr>
            <w:tcW w:w="879" w:type="dxa"/>
          </w:tcPr>
          <w:p w14:paraId="05C1D45F" w14:textId="77777777" w:rsidR="00BE2709" w:rsidRDefault="00BE2709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7FCF376" w14:textId="77777777" w:rsidR="00BE2709" w:rsidRDefault="00BE2709" w:rsidP="009F19BE">
            <w:r>
              <w:rPr>
                <w:sz w:val="16"/>
                <w:szCs w:val="16"/>
              </w:rPr>
              <w:t>6128</w:t>
            </w:r>
          </w:p>
        </w:tc>
        <w:tc>
          <w:tcPr>
            <w:tcW w:w="517" w:type="dxa"/>
          </w:tcPr>
          <w:p w14:paraId="3E14E37D" w14:textId="77777777" w:rsidR="00BE2709" w:rsidRDefault="00BE270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68025C" w14:textId="77777777" w:rsidR="00BE2709" w:rsidRDefault="00BE2709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B2F55FF" w14:textId="77777777" w:rsidR="00BE2709" w:rsidRDefault="00BE2709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NR_Mob_enh</w:t>
            </w:r>
            <w:proofErr w:type="spellEnd"/>
            <w:r>
              <w:rPr>
                <w:sz w:val="16"/>
                <w:szCs w:val="16"/>
              </w:rPr>
              <w:t>-Perf) Correction on the test case for CHO</w:t>
            </w:r>
          </w:p>
        </w:tc>
        <w:tc>
          <w:tcPr>
            <w:tcW w:w="517" w:type="dxa"/>
          </w:tcPr>
          <w:p w14:paraId="5202D18E" w14:textId="77777777" w:rsidR="00BE2709" w:rsidRDefault="00BE270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12E1E16" w14:textId="77777777" w:rsidR="00BE2709" w:rsidRDefault="00BE2709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7145023D" w14:textId="77777777" w:rsidR="00BE2709" w:rsidRDefault="00BE270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F73CC9A" w14:textId="77777777" w:rsidR="00BE2709" w:rsidRDefault="00BE2709" w:rsidP="009F19BE">
            <w:r>
              <w:rPr>
                <w:sz w:val="16"/>
                <w:szCs w:val="16"/>
              </w:rPr>
              <w:t>R4-2521157</w:t>
            </w:r>
          </w:p>
        </w:tc>
        <w:tc>
          <w:tcPr>
            <w:tcW w:w="1597" w:type="dxa"/>
          </w:tcPr>
          <w:p w14:paraId="187D2643" w14:textId="77777777" w:rsidR="00BE2709" w:rsidRDefault="00BE2709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143184A0" w14:textId="77777777" w:rsidR="00BE2709" w:rsidRDefault="00BE2709" w:rsidP="009F19BE">
            <w:proofErr w:type="spellStart"/>
            <w:r>
              <w:rPr>
                <w:sz w:val="16"/>
                <w:szCs w:val="16"/>
              </w:rPr>
              <w:t>NR_Mob_enh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4AB9AF03" w14:textId="77777777" w:rsidR="00BE2709" w:rsidRDefault="00BE2709" w:rsidP="009F19BE">
            <w:r>
              <w:rPr>
                <w:sz w:val="16"/>
                <w:szCs w:val="16"/>
              </w:rPr>
              <w:t>A.7.3.3.1.2.3</w:t>
            </w:r>
          </w:p>
        </w:tc>
        <w:tc>
          <w:tcPr>
            <w:tcW w:w="998" w:type="dxa"/>
          </w:tcPr>
          <w:p w14:paraId="507BEB78" w14:textId="77777777" w:rsidR="00BE2709" w:rsidRDefault="00BE270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BE2709" w14:paraId="2AE93E2F" w14:textId="77777777" w:rsidTr="009F19BE">
        <w:tc>
          <w:tcPr>
            <w:tcW w:w="879" w:type="dxa"/>
          </w:tcPr>
          <w:p w14:paraId="0A57C7E8" w14:textId="77777777" w:rsidR="00BE2709" w:rsidRDefault="00BE2709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49CCA79" w14:textId="77777777" w:rsidR="00BE2709" w:rsidRDefault="00BE2709" w:rsidP="009F19BE">
            <w:r>
              <w:rPr>
                <w:sz w:val="16"/>
                <w:szCs w:val="16"/>
              </w:rPr>
              <w:t>6134</w:t>
            </w:r>
          </w:p>
        </w:tc>
        <w:tc>
          <w:tcPr>
            <w:tcW w:w="517" w:type="dxa"/>
          </w:tcPr>
          <w:p w14:paraId="6E1070D3" w14:textId="77777777" w:rsidR="00BE2709" w:rsidRDefault="00BE2709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C54BF0" w14:textId="77777777" w:rsidR="00BE2709" w:rsidRDefault="00BE2709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6FEDE46" w14:textId="77777777" w:rsidR="00BE2709" w:rsidRDefault="00BE2709" w:rsidP="009F19BE">
            <w:r>
              <w:rPr>
                <w:sz w:val="16"/>
                <w:szCs w:val="16"/>
              </w:rPr>
              <w:t xml:space="preserve">(NR_Mob_enh2-Core) Correction on Subsequent Conditional </w:t>
            </w:r>
            <w:proofErr w:type="spellStart"/>
            <w:r>
              <w:rPr>
                <w:sz w:val="16"/>
                <w:szCs w:val="16"/>
              </w:rPr>
              <w:t>PSCell</w:t>
            </w:r>
            <w:proofErr w:type="spellEnd"/>
            <w:r>
              <w:rPr>
                <w:sz w:val="16"/>
                <w:szCs w:val="16"/>
              </w:rPr>
              <w:t xml:space="preserve"> Addition Delay</w:t>
            </w:r>
          </w:p>
        </w:tc>
        <w:tc>
          <w:tcPr>
            <w:tcW w:w="517" w:type="dxa"/>
          </w:tcPr>
          <w:p w14:paraId="6AA20416" w14:textId="77777777" w:rsidR="00BE2709" w:rsidRDefault="00BE2709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83A5F8" w14:textId="77777777" w:rsidR="00BE2709" w:rsidRDefault="00BE2709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2982FD1A" w14:textId="77777777" w:rsidR="00BE2709" w:rsidRDefault="00BE270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1349867" w14:textId="77777777" w:rsidR="00BE2709" w:rsidRDefault="00BE2709" w:rsidP="009F19BE">
            <w:r>
              <w:rPr>
                <w:sz w:val="16"/>
                <w:szCs w:val="16"/>
              </w:rPr>
              <w:t>R4-2522731</w:t>
            </w:r>
          </w:p>
        </w:tc>
        <w:tc>
          <w:tcPr>
            <w:tcW w:w="1597" w:type="dxa"/>
          </w:tcPr>
          <w:p w14:paraId="79C7659B" w14:textId="77777777" w:rsidR="00BE2709" w:rsidRDefault="00BE2709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7191E25E" w14:textId="77777777" w:rsidR="00BE2709" w:rsidRDefault="00BE2709" w:rsidP="009F19BE"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 w14:paraId="04A6221E" w14:textId="77777777" w:rsidR="00BE2709" w:rsidRDefault="00BE2709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779703" w14:textId="77777777" w:rsidR="00BE2709" w:rsidRDefault="00BE2709" w:rsidP="009F19BE">
            <w:pPr>
              <w:rPr>
                <w:sz w:val="16"/>
                <w:szCs w:val="16"/>
              </w:rPr>
            </w:pPr>
          </w:p>
        </w:tc>
      </w:tr>
      <w:tr w:rsidR="00BE2709" w14:paraId="6701E1EE" w14:textId="77777777" w:rsidTr="009F19BE">
        <w:tc>
          <w:tcPr>
            <w:tcW w:w="879" w:type="dxa"/>
          </w:tcPr>
          <w:p w14:paraId="510360B9" w14:textId="77777777" w:rsidR="00BE2709" w:rsidRDefault="00BE2709" w:rsidP="009F19B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09A27646" w14:textId="77777777" w:rsidR="00BE2709" w:rsidRDefault="00BE2709" w:rsidP="009F19BE">
            <w:r>
              <w:rPr>
                <w:sz w:val="16"/>
                <w:szCs w:val="16"/>
              </w:rPr>
              <w:t>6135</w:t>
            </w:r>
          </w:p>
        </w:tc>
        <w:tc>
          <w:tcPr>
            <w:tcW w:w="517" w:type="dxa"/>
          </w:tcPr>
          <w:p w14:paraId="389FFF79" w14:textId="77777777" w:rsidR="00BE2709" w:rsidRDefault="00BE270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188697" w14:textId="77777777" w:rsidR="00BE2709" w:rsidRDefault="00BE2709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0F0538D" w14:textId="77777777" w:rsidR="00BE2709" w:rsidRDefault="00BE2709" w:rsidP="009F19BE">
            <w:r>
              <w:rPr>
                <w:sz w:val="16"/>
                <w:szCs w:val="16"/>
              </w:rPr>
              <w:t xml:space="preserve">(NR_Mob_enh2-Core) Correction on Subsequent Conditional </w:t>
            </w:r>
            <w:proofErr w:type="spellStart"/>
            <w:r>
              <w:rPr>
                <w:sz w:val="16"/>
                <w:szCs w:val="16"/>
              </w:rPr>
              <w:t>PSCell</w:t>
            </w:r>
            <w:proofErr w:type="spellEnd"/>
            <w:r>
              <w:rPr>
                <w:sz w:val="16"/>
                <w:szCs w:val="16"/>
              </w:rPr>
              <w:t xml:space="preserve"> Addition Delay</w:t>
            </w:r>
          </w:p>
        </w:tc>
        <w:tc>
          <w:tcPr>
            <w:tcW w:w="517" w:type="dxa"/>
          </w:tcPr>
          <w:p w14:paraId="7EC23C6F" w14:textId="77777777" w:rsidR="00BE2709" w:rsidRDefault="00BE270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C9563F5" w14:textId="77777777" w:rsidR="00BE2709" w:rsidRDefault="00BE2709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0A28B51A" w14:textId="77777777" w:rsidR="00BE2709" w:rsidRDefault="00BE270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6B86D1A" w14:textId="77777777" w:rsidR="00BE2709" w:rsidRDefault="00BE2709" w:rsidP="009F19BE">
            <w:r>
              <w:rPr>
                <w:sz w:val="16"/>
                <w:szCs w:val="16"/>
              </w:rPr>
              <w:t>R4-2521166</w:t>
            </w:r>
          </w:p>
        </w:tc>
        <w:tc>
          <w:tcPr>
            <w:tcW w:w="1597" w:type="dxa"/>
          </w:tcPr>
          <w:p w14:paraId="7C3E634C" w14:textId="77777777" w:rsidR="00BE2709" w:rsidRDefault="00BE2709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0074472F" w14:textId="77777777" w:rsidR="00BE2709" w:rsidRDefault="00BE2709" w:rsidP="009F19BE"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 w14:paraId="07DB9132" w14:textId="77777777" w:rsidR="00BE2709" w:rsidRDefault="00BE2709" w:rsidP="009F19BE">
            <w:r>
              <w:rPr>
                <w:sz w:val="16"/>
                <w:szCs w:val="16"/>
              </w:rPr>
              <w:t>8.9C.2.1</w:t>
            </w:r>
          </w:p>
        </w:tc>
        <w:tc>
          <w:tcPr>
            <w:tcW w:w="998" w:type="dxa"/>
          </w:tcPr>
          <w:p w14:paraId="0D5DEAB5" w14:textId="77777777" w:rsidR="00BE2709" w:rsidRDefault="00BE270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BE2709" w14:paraId="5D0C15E4" w14:textId="77777777" w:rsidTr="009F19BE">
        <w:tc>
          <w:tcPr>
            <w:tcW w:w="879" w:type="dxa"/>
          </w:tcPr>
          <w:p w14:paraId="4E45442F" w14:textId="77777777" w:rsidR="00BE2709" w:rsidRDefault="00BE2709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255A3A1" w14:textId="77777777" w:rsidR="00BE2709" w:rsidRDefault="00BE2709" w:rsidP="009F19BE">
            <w:r>
              <w:rPr>
                <w:sz w:val="16"/>
                <w:szCs w:val="16"/>
              </w:rPr>
              <w:t>6228</w:t>
            </w:r>
          </w:p>
        </w:tc>
        <w:tc>
          <w:tcPr>
            <w:tcW w:w="517" w:type="dxa"/>
          </w:tcPr>
          <w:p w14:paraId="3A732830" w14:textId="77777777" w:rsidR="00BE2709" w:rsidRDefault="00BE270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D984F6" w14:textId="77777777" w:rsidR="00BE2709" w:rsidRDefault="00BE2709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9CED52B" w14:textId="77777777" w:rsidR="00BE2709" w:rsidRDefault="00BE2709" w:rsidP="009F19BE">
            <w:r>
              <w:rPr>
                <w:sz w:val="16"/>
                <w:szCs w:val="16"/>
              </w:rPr>
              <w:t>Maintenance CR on PDCCH order-based RACH requirements for LTM</w:t>
            </w:r>
          </w:p>
        </w:tc>
        <w:tc>
          <w:tcPr>
            <w:tcW w:w="517" w:type="dxa"/>
          </w:tcPr>
          <w:p w14:paraId="7ED49993" w14:textId="77777777" w:rsidR="00BE2709" w:rsidRDefault="00BE2709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149D21" w14:textId="77777777" w:rsidR="00BE2709" w:rsidRDefault="00BE2709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5ADCD739" w14:textId="77777777" w:rsidR="00BE2709" w:rsidRDefault="00BE270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539968C" w14:textId="77777777" w:rsidR="00BE2709" w:rsidRDefault="00BE2709" w:rsidP="009F19BE">
            <w:r>
              <w:rPr>
                <w:sz w:val="16"/>
                <w:szCs w:val="16"/>
              </w:rPr>
              <w:t>R4-2521908</w:t>
            </w:r>
          </w:p>
        </w:tc>
        <w:tc>
          <w:tcPr>
            <w:tcW w:w="1597" w:type="dxa"/>
          </w:tcPr>
          <w:p w14:paraId="6D5167D3" w14:textId="77777777" w:rsidR="00BE2709" w:rsidRDefault="00BE2709" w:rsidP="009F1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7090A3A" w14:textId="77777777" w:rsidR="00BE2709" w:rsidRDefault="00BE2709" w:rsidP="009F19BE">
            <w:r>
              <w:rPr>
                <w:sz w:val="16"/>
                <w:szCs w:val="16"/>
              </w:rPr>
              <w:t>NR_Mob_enh2-Perf</w:t>
            </w:r>
          </w:p>
        </w:tc>
        <w:tc>
          <w:tcPr>
            <w:tcW w:w="2323" w:type="dxa"/>
          </w:tcPr>
          <w:p w14:paraId="60DA4795" w14:textId="77777777" w:rsidR="00BE2709" w:rsidRDefault="00BE2709" w:rsidP="009F19BE">
            <w:r>
              <w:rPr>
                <w:sz w:val="16"/>
                <w:szCs w:val="16"/>
              </w:rPr>
              <w:t>A.7.3.2.4.2.1</w:t>
            </w:r>
          </w:p>
        </w:tc>
        <w:tc>
          <w:tcPr>
            <w:tcW w:w="998" w:type="dxa"/>
          </w:tcPr>
          <w:p w14:paraId="30F90A47" w14:textId="77777777" w:rsidR="00BE2709" w:rsidRDefault="00BE270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BE2709" w14:paraId="1B63FB90" w14:textId="77777777" w:rsidTr="009F19BE">
        <w:tc>
          <w:tcPr>
            <w:tcW w:w="879" w:type="dxa"/>
          </w:tcPr>
          <w:p w14:paraId="33B0AC56" w14:textId="77777777" w:rsidR="00BE2709" w:rsidRDefault="00BE2709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BD03749" w14:textId="77777777" w:rsidR="00BE2709" w:rsidRDefault="00BE2709" w:rsidP="009F19BE">
            <w:r>
              <w:rPr>
                <w:sz w:val="16"/>
                <w:szCs w:val="16"/>
              </w:rPr>
              <w:t>6229</w:t>
            </w:r>
          </w:p>
        </w:tc>
        <w:tc>
          <w:tcPr>
            <w:tcW w:w="517" w:type="dxa"/>
          </w:tcPr>
          <w:p w14:paraId="1DE5AF68" w14:textId="77777777" w:rsidR="00BE2709" w:rsidRDefault="00BE2709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F86F1FD" w14:textId="77777777" w:rsidR="00BE2709" w:rsidRDefault="00BE2709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6FE3C25" w14:textId="77777777" w:rsidR="00BE2709" w:rsidRDefault="00BE2709" w:rsidP="009F19BE">
            <w:r>
              <w:rPr>
                <w:sz w:val="16"/>
                <w:szCs w:val="16"/>
              </w:rPr>
              <w:t>Maintenance CR on PDCCH order-based RACH requirements for LTM</w:t>
            </w:r>
          </w:p>
        </w:tc>
        <w:tc>
          <w:tcPr>
            <w:tcW w:w="517" w:type="dxa"/>
          </w:tcPr>
          <w:p w14:paraId="22562AFD" w14:textId="77777777" w:rsidR="00BE2709" w:rsidRDefault="00BE270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EBBF3B1" w14:textId="77777777" w:rsidR="00BE2709" w:rsidRDefault="00BE2709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6B80A796" w14:textId="77777777" w:rsidR="00BE2709" w:rsidRDefault="00BE270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1AA20F9" w14:textId="77777777" w:rsidR="00BE2709" w:rsidRDefault="00BE2709" w:rsidP="009F19BE">
            <w:r>
              <w:rPr>
                <w:sz w:val="16"/>
                <w:szCs w:val="16"/>
              </w:rPr>
              <w:t>R4-2523206</w:t>
            </w:r>
          </w:p>
        </w:tc>
        <w:tc>
          <w:tcPr>
            <w:tcW w:w="1597" w:type="dxa"/>
          </w:tcPr>
          <w:p w14:paraId="36BFD77C" w14:textId="77777777" w:rsidR="00BE2709" w:rsidRDefault="00BE2709" w:rsidP="009F1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8BA8084" w14:textId="77777777" w:rsidR="00BE2709" w:rsidRDefault="00BE2709" w:rsidP="009F19BE">
            <w:r>
              <w:rPr>
                <w:sz w:val="16"/>
                <w:szCs w:val="16"/>
              </w:rPr>
              <w:t>NR_Mob_enh2-Perf</w:t>
            </w:r>
          </w:p>
        </w:tc>
        <w:tc>
          <w:tcPr>
            <w:tcW w:w="2323" w:type="dxa"/>
          </w:tcPr>
          <w:p w14:paraId="25E14B4E" w14:textId="77777777" w:rsidR="00BE2709" w:rsidRDefault="00BE2709" w:rsidP="009F19BE">
            <w:r>
              <w:rPr>
                <w:sz w:val="16"/>
                <w:szCs w:val="16"/>
              </w:rPr>
              <w:t>A.7.3.2.4.2.1</w:t>
            </w:r>
          </w:p>
        </w:tc>
        <w:tc>
          <w:tcPr>
            <w:tcW w:w="998" w:type="dxa"/>
          </w:tcPr>
          <w:p w14:paraId="4F12B2D9" w14:textId="77777777" w:rsidR="00BE2709" w:rsidRDefault="00BE270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BE2709" w14:paraId="129273B4" w14:textId="77777777" w:rsidTr="009F19BE">
        <w:tc>
          <w:tcPr>
            <w:tcW w:w="879" w:type="dxa"/>
          </w:tcPr>
          <w:p w14:paraId="65B676C9" w14:textId="77777777" w:rsidR="00BE2709" w:rsidRDefault="00BE2709" w:rsidP="009F19BE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23F7F50F" w14:textId="77777777" w:rsidR="00BE2709" w:rsidRDefault="00BE2709" w:rsidP="009F19BE">
            <w:r>
              <w:rPr>
                <w:sz w:val="16"/>
                <w:szCs w:val="16"/>
              </w:rPr>
              <w:t>0090</w:t>
            </w:r>
          </w:p>
        </w:tc>
        <w:tc>
          <w:tcPr>
            <w:tcW w:w="517" w:type="dxa"/>
          </w:tcPr>
          <w:p w14:paraId="7A80F379" w14:textId="77777777" w:rsidR="00BE2709" w:rsidRDefault="00BE270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095D8C" w14:textId="77777777" w:rsidR="00BE2709" w:rsidRDefault="00BE2709" w:rsidP="009F19B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2568F9D" w14:textId="77777777" w:rsidR="00BE2709" w:rsidRDefault="00BE2709" w:rsidP="009F19BE">
            <w:r>
              <w:rPr>
                <w:sz w:val="16"/>
                <w:szCs w:val="16"/>
              </w:rPr>
              <w:t>(NR_IAB-Perf) CR to TS 38.176-2 with clarification for channel bandwidths below 10 MHz</w:t>
            </w:r>
          </w:p>
        </w:tc>
        <w:tc>
          <w:tcPr>
            <w:tcW w:w="517" w:type="dxa"/>
          </w:tcPr>
          <w:p w14:paraId="0DD04604" w14:textId="77777777" w:rsidR="00BE2709" w:rsidRDefault="00BE2709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1AC1FA" w14:textId="77777777" w:rsidR="00BE2709" w:rsidRDefault="00BE2709" w:rsidP="009F19BE">
            <w:r>
              <w:rPr>
                <w:sz w:val="16"/>
                <w:szCs w:val="16"/>
              </w:rPr>
              <w:t>16.13.0</w:t>
            </w:r>
          </w:p>
        </w:tc>
        <w:tc>
          <w:tcPr>
            <w:tcW w:w="758" w:type="dxa"/>
          </w:tcPr>
          <w:p w14:paraId="3F9041FA" w14:textId="77777777" w:rsidR="00BE2709" w:rsidRDefault="00BE270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C3FE977" w14:textId="77777777" w:rsidR="00BE2709" w:rsidRDefault="00BE2709" w:rsidP="009F19BE">
            <w:r>
              <w:rPr>
                <w:sz w:val="16"/>
                <w:szCs w:val="16"/>
              </w:rPr>
              <w:t>R4-2521456</w:t>
            </w:r>
          </w:p>
        </w:tc>
        <w:tc>
          <w:tcPr>
            <w:tcW w:w="1597" w:type="dxa"/>
          </w:tcPr>
          <w:p w14:paraId="5AEC454F" w14:textId="77777777" w:rsidR="00BE2709" w:rsidRDefault="00BE2709" w:rsidP="009F19BE">
            <w:r>
              <w:rPr>
                <w:sz w:val="16"/>
                <w:szCs w:val="16"/>
              </w:rPr>
              <w:t>Nokia, Ericsson</w:t>
            </w:r>
          </w:p>
        </w:tc>
        <w:tc>
          <w:tcPr>
            <w:tcW w:w="1122" w:type="dxa"/>
          </w:tcPr>
          <w:p w14:paraId="352BC1B0" w14:textId="77777777" w:rsidR="00BE2709" w:rsidRDefault="00BE2709" w:rsidP="009F19BE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6AB25C8B" w14:textId="77777777" w:rsidR="00BE2709" w:rsidRDefault="00BE2709" w:rsidP="009F19BE">
            <w:r>
              <w:rPr>
                <w:sz w:val="16"/>
                <w:szCs w:val="16"/>
              </w:rPr>
              <w:t>5</w:t>
            </w:r>
          </w:p>
        </w:tc>
        <w:tc>
          <w:tcPr>
            <w:tcW w:w="998" w:type="dxa"/>
          </w:tcPr>
          <w:p w14:paraId="57953801" w14:textId="77777777" w:rsidR="00BE2709" w:rsidRDefault="00BE270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BE2709" w14:paraId="27FD3F5E" w14:textId="77777777" w:rsidTr="009F19BE">
        <w:tc>
          <w:tcPr>
            <w:tcW w:w="879" w:type="dxa"/>
          </w:tcPr>
          <w:p w14:paraId="176D851A" w14:textId="77777777" w:rsidR="00BE2709" w:rsidRDefault="00BE2709" w:rsidP="009F19BE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5F97FF93" w14:textId="77777777" w:rsidR="00BE2709" w:rsidRDefault="00BE2709" w:rsidP="009F19BE">
            <w:r>
              <w:rPr>
                <w:sz w:val="16"/>
                <w:szCs w:val="16"/>
              </w:rPr>
              <w:t>0091</w:t>
            </w:r>
          </w:p>
        </w:tc>
        <w:tc>
          <w:tcPr>
            <w:tcW w:w="517" w:type="dxa"/>
          </w:tcPr>
          <w:p w14:paraId="65348F07" w14:textId="77777777" w:rsidR="00BE2709" w:rsidRDefault="00BE270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5FFD93" w14:textId="77777777" w:rsidR="00BE2709" w:rsidRDefault="00BE2709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98FB7CE" w14:textId="77777777" w:rsidR="00BE2709" w:rsidRDefault="00BE2709" w:rsidP="009F19BE">
            <w:r>
              <w:rPr>
                <w:sz w:val="16"/>
                <w:szCs w:val="16"/>
              </w:rPr>
              <w:t>(NR_IAB-Perf) CR to TS 38.176-2 with clarification for channel bandwidths below 10 MHz</w:t>
            </w:r>
          </w:p>
        </w:tc>
        <w:tc>
          <w:tcPr>
            <w:tcW w:w="517" w:type="dxa"/>
          </w:tcPr>
          <w:p w14:paraId="198B5E03" w14:textId="77777777" w:rsidR="00BE2709" w:rsidRDefault="00BE270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2A25C74" w14:textId="77777777" w:rsidR="00BE2709" w:rsidRDefault="00BE2709" w:rsidP="009F19BE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79C18CED" w14:textId="77777777" w:rsidR="00BE2709" w:rsidRDefault="00BE270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148688C" w14:textId="77777777" w:rsidR="00BE2709" w:rsidRDefault="00BE2709" w:rsidP="009F19BE">
            <w:r>
              <w:rPr>
                <w:sz w:val="16"/>
                <w:szCs w:val="16"/>
              </w:rPr>
              <w:t>R4-2521457</w:t>
            </w:r>
          </w:p>
        </w:tc>
        <w:tc>
          <w:tcPr>
            <w:tcW w:w="1597" w:type="dxa"/>
          </w:tcPr>
          <w:p w14:paraId="21DF6D7F" w14:textId="77777777" w:rsidR="00BE2709" w:rsidRDefault="00BE2709" w:rsidP="009F19BE">
            <w:r>
              <w:rPr>
                <w:sz w:val="16"/>
                <w:szCs w:val="16"/>
              </w:rPr>
              <w:t>Nokia, Ericsson</w:t>
            </w:r>
          </w:p>
        </w:tc>
        <w:tc>
          <w:tcPr>
            <w:tcW w:w="1122" w:type="dxa"/>
          </w:tcPr>
          <w:p w14:paraId="1378622D" w14:textId="77777777" w:rsidR="00BE2709" w:rsidRDefault="00BE2709" w:rsidP="009F19BE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0C5B254D" w14:textId="77777777" w:rsidR="00BE2709" w:rsidRDefault="00BE2709" w:rsidP="009F19BE">
            <w:r>
              <w:rPr>
                <w:sz w:val="16"/>
                <w:szCs w:val="16"/>
              </w:rPr>
              <w:t>5</w:t>
            </w:r>
          </w:p>
        </w:tc>
        <w:tc>
          <w:tcPr>
            <w:tcW w:w="998" w:type="dxa"/>
          </w:tcPr>
          <w:p w14:paraId="1FB2C35B" w14:textId="77777777" w:rsidR="00BE2709" w:rsidRDefault="00BE270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BE2709" w14:paraId="4166B1E4" w14:textId="77777777" w:rsidTr="009F19BE">
        <w:tc>
          <w:tcPr>
            <w:tcW w:w="879" w:type="dxa"/>
          </w:tcPr>
          <w:p w14:paraId="3974D3AA" w14:textId="77777777" w:rsidR="00BE2709" w:rsidRDefault="00BE2709" w:rsidP="009F19BE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51E8E46B" w14:textId="77777777" w:rsidR="00BE2709" w:rsidRDefault="00BE2709" w:rsidP="009F19BE">
            <w:r>
              <w:rPr>
                <w:sz w:val="16"/>
                <w:szCs w:val="16"/>
              </w:rPr>
              <w:t>0092</w:t>
            </w:r>
          </w:p>
        </w:tc>
        <w:tc>
          <w:tcPr>
            <w:tcW w:w="517" w:type="dxa"/>
          </w:tcPr>
          <w:p w14:paraId="6E8FB788" w14:textId="77777777" w:rsidR="00BE2709" w:rsidRDefault="00BE270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80D45E" w14:textId="77777777" w:rsidR="00BE2709" w:rsidRDefault="00BE2709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B5FECA5" w14:textId="77777777" w:rsidR="00BE2709" w:rsidRDefault="00BE2709" w:rsidP="009F19BE">
            <w:r>
              <w:rPr>
                <w:sz w:val="16"/>
                <w:szCs w:val="16"/>
              </w:rPr>
              <w:t>(NR_IAB-Perf) CR to TS 38.176-2 with clarification for channel bandwidths below 10 MHz</w:t>
            </w:r>
          </w:p>
        </w:tc>
        <w:tc>
          <w:tcPr>
            <w:tcW w:w="517" w:type="dxa"/>
          </w:tcPr>
          <w:p w14:paraId="0A064F42" w14:textId="77777777" w:rsidR="00BE2709" w:rsidRDefault="00BE270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F1B5E3C" w14:textId="77777777" w:rsidR="00BE2709" w:rsidRDefault="00BE2709" w:rsidP="009F19BE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47FAF3AC" w14:textId="77777777" w:rsidR="00BE2709" w:rsidRDefault="00BE270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162D917" w14:textId="77777777" w:rsidR="00BE2709" w:rsidRDefault="00BE2709" w:rsidP="009F19BE">
            <w:r>
              <w:rPr>
                <w:sz w:val="16"/>
                <w:szCs w:val="16"/>
              </w:rPr>
              <w:t>R4-2521458</w:t>
            </w:r>
          </w:p>
        </w:tc>
        <w:tc>
          <w:tcPr>
            <w:tcW w:w="1597" w:type="dxa"/>
          </w:tcPr>
          <w:p w14:paraId="482F0565" w14:textId="77777777" w:rsidR="00BE2709" w:rsidRDefault="00BE2709" w:rsidP="009F19BE">
            <w:r>
              <w:rPr>
                <w:sz w:val="16"/>
                <w:szCs w:val="16"/>
              </w:rPr>
              <w:t>Nokia, Ericsson</w:t>
            </w:r>
          </w:p>
        </w:tc>
        <w:tc>
          <w:tcPr>
            <w:tcW w:w="1122" w:type="dxa"/>
          </w:tcPr>
          <w:p w14:paraId="4EEEDCD1" w14:textId="77777777" w:rsidR="00BE2709" w:rsidRDefault="00BE2709" w:rsidP="009F19BE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3C9A1D29" w14:textId="77777777" w:rsidR="00BE2709" w:rsidRDefault="00BE2709" w:rsidP="009F19BE">
            <w:r>
              <w:rPr>
                <w:sz w:val="16"/>
                <w:szCs w:val="16"/>
              </w:rPr>
              <w:t>5</w:t>
            </w:r>
          </w:p>
        </w:tc>
        <w:tc>
          <w:tcPr>
            <w:tcW w:w="998" w:type="dxa"/>
          </w:tcPr>
          <w:p w14:paraId="7F5D828F" w14:textId="77777777" w:rsidR="00BE2709" w:rsidRDefault="00BE270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</w:tbl>
    <w:p w14:paraId="37014CC7" w14:textId="77777777" w:rsidR="006E3D30" w:rsidRDefault="006E3D30" w:rsidP="006E3D30">
      <w:pPr>
        <w:rPr>
          <w:rFonts w:eastAsiaTheme="minorEastAsia"/>
        </w:rPr>
      </w:pPr>
    </w:p>
    <w:p w14:paraId="463C40B8" w14:textId="1F687EF9" w:rsidR="00483ACC" w:rsidRDefault="00483ACC" w:rsidP="006E3D30">
      <w:pPr>
        <w:rPr>
          <w:rFonts w:ascii="Arial" w:eastAsiaTheme="minorEastAsia" w:hAnsi="Arial" w:cs="Arial"/>
          <w:b/>
          <w:sz w:val="24"/>
          <w:szCs w:val="24"/>
        </w:rPr>
      </w:pPr>
      <w:r w:rsidRPr="00483ACC">
        <w:rPr>
          <w:rFonts w:ascii="Arial" w:eastAsiaTheme="minorEastAsia" w:hAnsi="Arial" w:cs="Arial"/>
          <w:b/>
          <w:sz w:val="24"/>
          <w:szCs w:val="24"/>
        </w:rPr>
        <w:t>RP-253675</w:t>
      </w:r>
      <w:r w:rsidRPr="00483ACC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- Batch 9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F06C7" w:rsidRPr="004E535C" w14:paraId="4B3FA8CF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7629DC8" w14:textId="77777777" w:rsidR="006F06C7" w:rsidRPr="00BF1EB6" w:rsidRDefault="006F06C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D4BDB91" w14:textId="77777777" w:rsidR="006F06C7" w:rsidRPr="00BF1EB6" w:rsidRDefault="006F06C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23348AD" w14:textId="77777777" w:rsidR="006F06C7" w:rsidRPr="00BF1EB6" w:rsidRDefault="006F06C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478108D" w14:textId="77777777" w:rsidR="006F06C7" w:rsidRPr="00BF1EB6" w:rsidRDefault="006F06C7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6D1FED27" w14:textId="77777777" w:rsidR="006F06C7" w:rsidRPr="00BF1EB6" w:rsidRDefault="006F06C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CD9DBA3" w14:textId="77777777" w:rsidR="006F06C7" w:rsidRPr="00BF1EB6" w:rsidRDefault="006F06C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CCC00C3" w14:textId="77777777" w:rsidR="006F06C7" w:rsidRPr="00BF1EB6" w:rsidRDefault="006F06C7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9461F1E" w14:textId="77777777" w:rsidR="006F06C7" w:rsidRPr="00BF1EB6" w:rsidRDefault="006F06C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224996B" w14:textId="77777777" w:rsidR="006F06C7" w:rsidRPr="00BF1EB6" w:rsidRDefault="006F06C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11E5757" w14:textId="77777777" w:rsidR="006F06C7" w:rsidRPr="00BF1EB6" w:rsidRDefault="006F06C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4098AA9" w14:textId="77777777" w:rsidR="006F06C7" w:rsidRPr="00BF1EB6" w:rsidRDefault="006F06C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D193827" w14:textId="77777777" w:rsidR="006F06C7" w:rsidRPr="00BF1EB6" w:rsidRDefault="006F06C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B8C2A4C" w14:textId="77777777" w:rsidR="006F06C7" w:rsidRPr="00BF1EB6" w:rsidRDefault="006F06C7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F06C7" w14:paraId="1F636A93" w14:textId="77777777" w:rsidTr="009F19BE">
        <w:tc>
          <w:tcPr>
            <w:tcW w:w="879" w:type="dxa"/>
          </w:tcPr>
          <w:p w14:paraId="643BE922" w14:textId="77777777" w:rsidR="006F06C7" w:rsidRDefault="006F06C7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96BB8AE" w14:textId="77777777" w:rsidR="006F06C7" w:rsidRDefault="006F06C7" w:rsidP="009F19BE">
            <w:r>
              <w:rPr>
                <w:sz w:val="16"/>
                <w:szCs w:val="16"/>
              </w:rPr>
              <w:t>3079</w:t>
            </w:r>
          </w:p>
        </w:tc>
        <w:tc>
          <w:tcPr>
            <w:tcW w:w="517" w:type="dxa"/>
          </w:tcPr>
          <w:p w14:paraId="6498EAA9" w14:textId="77777777" w:rsidR="006F06C7" w:rsidRDefault="006F06C7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6F5479" w14:textId="77777777" w:rsidR="006F06C7" w:rsidRDefault="006F06C7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F088232" w14:textId="77777777" w:rsidR="006F06C7" w:rsidRDefault="006F06C7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-Core, TEI19) CR for 38.101-1: Correction on NR FDD band REFSENS UL configurations R19 Cat F [REFSENS_ULConfig_R19]</w:t>
            </w:r>
          </w:p>
        </w:tc>
        <w:tc>
          <w:tcPr>
            <w:tcW w:w="517" w:type="dxa"/>
          </w:tcPr>
          <w:p w14:paraId="247782A5" w14:textId="77777777" w:rsidR="006F06C7" w:rsidRDefault="006F06C7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DBBC8D" w14:textId="77777777" w:rsidR="006F06C7" w:rsidRDefault="006F06C7" w:rsidP="009F19BE"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 w14:paraId="63DD2112" w14:textId="77777777" w:rsidR="006F06C7" w:rsidRDefault="006F06C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54AA40E" w14:textId="77777777" w:rsidR="006F06C7" w:rsidRDefault="006F06C7" w:rsidP="009F19BE">
            <w:r>
              <w:rPr>
                <w:sz w:val="16"/>
                <w:szCs w:val="16"/>
              </w:rPr>
              <w:t>R4-2520597</w:t>
            </w:r>
          </w:p>
        </w:tc>
        <w:tc>
          <w:tcPr>
            <w:tcW w:w="1597" w:type="dxa"/>
          </w:tcPr>
          <w:p w14:paraId="0B8471E0" w14:textId="77777777" w:rsidR="006F06C7" w:rsidRDefault="006F06C7" w:rsidP="009F19BE">
            <w:r>
              <w:rPr>
                <w:sz w:val="16"/>
                <w:szCs w:val="16"/>
              </w:rPr>
              <w:t>Apple, Skyworks Solutions Inc., Nokia</w:t>
            </w:r>
          </w:p>
        </w:tc>
        <w:tc>
          <w:tcPr>
            <w:tcW w:w="1122" w:type="dxa"/>
          </w:tcPr>
          <w:p w14:paraId="7311481B" w14:textId="77777777" w:rsidR="006F06C7" w:rsidRDefault="006F06C7" w:rsidP="009F19BE"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-Core, TEI19</w:t>
            </w:r>
          </w:p>
        </w:tc>
        <w:tc>
          <w:tcPr>
            <w:tcW w:w="2323" w:type="dxa"/>
          </w:tcPr>
          <w:p w14:paraId="79083AAD" w14:textId="77777777" w:rsidR="006F06C7" w:rsidRDefault="006F06C7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BFFD40" w14:textId="77777777" w:rsidR="006F06C7" w:rsidRDefault="006F06C7" w:rsidP="009F19BE">
            <w:pPr>
              <w:rPr>
                <w:sz w:val="16"/>
                <w:szCs w:val="16"/>
              </w:rPr>
            </w:pPr>
          </w:p>
        </w:tc>
      </w:tr>
      <w:tr w:rsidR="006F06C7" w14:paraId="512B54AD" w14:textId="77777777" w:rsidTr="009F19BE">
        <w:tc>
          <w:tcPr>
            <w:tcW w:w="879" w:type="dxa"/>
          </w:tcPr>
          <w:p w14:paraId="43FC5993" w14:textId="77777777" w:rsidR="006F06C7" w:rsidRDefault="006F06C7" w:rsidP="009F19BE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430543E1" w14:textId="77777777" w:rsidR="006F06C7" w:rsidRDefault="006F06C7" w:rsidP="009F19BE">
            <w:r>
              <w:rPr>
                <w:sz w:val="16"/>
                <w:szCs w:val="16"/>
              </w:rPr>
              <w:t>0826</w:t>
            </w:r>
          </w:p>
        </w:tc>
        <w:tc>
          <w:tcPr>
            <w:tcW w:w="517" w:type="dxa"/>
          </w:tcPr>
          <w:p w14:paraId="3C09E2A9" w14:textId="77777777" w:rsidR="006F06C7" w:rsidRDefault="006F06C7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24931A7" w14:textId="77777777" w:rsidR="006F06C7" w:rsidRDefault="006F06C7" w:rsidP="009F19B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D02BFB7" w14:textId="77777777" w:rsidR="006F06C7" w:rsidRDefault="006F06C7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 xml:space="preserve">-Core) CR to add </w:t>
            </w:r>
            <w:proofErr w:type="spellStart"/>
            <w:r>
              <w:rPr>
                <w:sz w:val="16"/>
                <w:szCs w:val="16"/>
              </w:rPr>
              <w:t>Lcrb</w:t>
            </w:r>
            <w:proofErr w:type="spellEnd"/>
            <w:r>
              <w:rPr>
                <w:sz w:val="16"/>
                <w:szCs w:val="16"/>
              </w:rPr>
              <w:t xml:space="preserve"> in Figure 5.3.1-1 and correct wrong referencing to it in IBE sections - TS 38.101-2</w:t>
            </w:r>
          </w:p>
        </w:tc>
        <w:tc>
          <w:tcPr>
            <w:tcW w:w="517" w:type="dxa"/>
          </w:tcPr>
          <w:p w14:paraId="5D81A679" w14:textId="77777777" w:rsidR="006F06C7" w:rsidRDefault="006F06C7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DC4560" w14:textId="77777777" w:rsidR="006F06C7" w:rsidRDefault="006F06C7" w:rsidP="009F19BE">
            <w:r>
              <w:rPr>
                <w:sz w:val="16"/>
                <w:szCs w:val="16"/>
              </w:rPr>
              <w:t>16.23.0</w:t>
            </w:r>
          </w:p>
        </w:tc>
        <w:tc>
          <w:tcPr>
            <w:tcW w:w="758" w:type="dxa"/>
          </w:tcPr>
          <w:p w14:paraId="0A5E506A" w14:textId="77777777" w:rsidR="006F06C7" w:rsidRDefault="006F06C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F3FB27F" w14:textId="77777777" w:rsidR="006F06C7" w:rsidRDefault="006F06C7" w:rsidP="009F19BE">
            <w:r>
              <w:rPr>
                <w:sz w:val="16"/>
                <w:szCs w:val="16"/>
              </w:rPr>
              <w:t>R4-2523223</w:t>
            </w:r>
          </w:p>
        </w:tc>
        <w:tc>
          <w:tcPr>
            <w:tcW w:w="1597" w:type="dxa"/>
          </w:tcPr>
          <w:p w14:paraId="29AF909F" w14:textId="77777777" w:rsidR="006F06C7" w:rsidRDefault="006F06C7" w:rsidP="009F19BE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4F4BFF79" w14:textId="77777777" w:rsidR="006F06C7" w:rsidRDefault="006F06C7" w:rsidP="009F19BE"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-Core, TEI16</w:t>
            </w:r>
          </w:p>
        </w:tc>
        <w:tc>
          <w:tcPr>
            <w:tcW w:w="2323" w:type="dxa"/>
          </w:tcPr>
          <w:p w14:paraId="3194AB63" w14:textId="77777777" w:rsidR="006F06C7" w:rsidRDefault="006F06C7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7FB40E" w14:textId="77777777" w:rsidR="006F06C7" w:rsidRDefault="006F06C7" w:rsidP="009F19BE">
            <w:pPr>
              <w:rPr>
                <w:sz w:val="16"/>
                <w:szCs w:val="16"/>
              </w:rPr>
            </w:pPr>
          </w:p>
        </w:tc>
      </w:tr>
      <w:tr w:rsidR="006F06C7" w14:paraId="34F8BADE" w14:textId="77777777" w:rsidTr="009F19BE">
        <w:tc>
          <w:tcPr>
            <w:tcW w:w="879" w:type="dxa"/>
          </w:tcPr>
          <w:p w14:paraId="065C57A7" w14:textId="77777777" w:rsidR="006F06C7" w:rsidRDefault="006F06C7" w:rsidP="009F19BE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1F9B5D3D" w14:textId="77777777" w:rsidR="006F06C7" w:rsidRDefault="006F06C7" w:rsidP="009F19BE">
            <w:r>
              <w:rPr>
                <w:sz w:val="16"/>
                <w:szCs w:val="16"/>
              </w:rPr>
              <w:t>0827</w:t>
            </w:r>
          </w:p>
        </w:tc>
        <w:tc>
          <w:tcPr>
            <w:tcW w:w="517" w:type="dxa"/>
          </w:tcPr>
          <w:p w14:paraId="2654B026" w14:textId="77777777" w:rsidR="006F06C7" w:rsidRDefault="006F06C7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F6641E" w14:textId="77777777" w:rsidR="006F06C7" w:rsidRDefault="006F06C7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C6BA339" w14:textId="77777777" w:rsidR="006F06C7" w:rsidRDefault="006F06C7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-Core, NR_FR2_FWA_Bn257_Bn258-Core</w:t>
            </w:r>
            <w:proofErr w:type="gramStart"/>
            <w:r>
              <w:rPr>
                <w:sz w:val="16"/>
                <w:szCs w:val="16"/>
              </w:rPr>
              <w:t>, )</w:t>
            </w:r>
            <w:proofErr w:type="gramEnd"/>
            <w:r>
              <w:rPr>
                <w:sz w:val="16"/>
                <w:szCs w:val="16"/>
              </w:rPr>
              <w:t xml:space="preserve"> CR to add </w:t>
            </w:r>
            <w:proofErr w:type="spellStart"/>
            <w:r>
              <w:rPr>
                <w:sz w:val="16"/>
                <w:szCs w:val="16"/>
              </w:rPr>
              <w:t>Lcrb</w:t>
            </w:r>
            <w:proofErr w:type="spellEnd"/>
            <w:r>
              <w:rPr>
                <w:sz w:val="16"/>
                <w:szCs w:val="16"/>
              </w:rPr>
              <w:t xml:space="preserve"> in Figure 5.3.1-1 and correct wrong referencing to it in IBE sections - TS 38.101-2</w:t>
            </w:r>
          </w:p>
        </w:tc>
        <w:tc>
          <w:tcPr>
            <w:tcW w:w="517" w:type="dxa"/>
          </w:tcPr>
          <w:p w14:paraId="686190C1" w14:textId="77777777" w:rsidR="006F06C7" w:rsidRDefault="006F06C7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FB2E29" w14:textId="77777777" w:rsidR="006F06C7" w:rsidRDefault="006F06C7" w:rsidP="009F19BE"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 w14:paraId="1C26798B" w14:textId="77777777" w:rsidR="006F06C7" w:rsidRDefault="006F06C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B118824" w14:textId="77777777" w:rsidR="006F06C7" w:rsidRDefault="006F06C7" w:rsidP="009F19BE">
            <w:r>
              <w:rPr>
                <w:sz w:val="16"/>
                <w:szCs w:val="16"/>
              </w:rPr>
              <w:t>R4-2520383</w:t>
            </w:r>
          </w:p>
        </w:tc>
        <w:tc>
          <w:tcPr>
            <w:tcW w:w="1597" w:type="dxa"/>
          </w:tcPr>
          <w:p w14:paraId="3AA091DD" w14:textId="77777777" w:rsidR="006F06C7" w:rsidRDefault="006F06C7" w:rsidP="009F19BE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3D089B62" w14:textId="77777777" w:rsidR="006F06C7" w:rsidRDefault="006F06C7" w:rsidP="009F19BE"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-Core, NR_FR2_FWA_Bn257_Bn258-Core, NR_HST_FR2-Core</w:t>
            </w:r>
          </w:p>
        </w:tc>
        <w:tc>
          <w:tcPr>
            <w:tcW w:w="2323" w:type="dxa"/>
          </w:tcPr>
          <w:p w14:paraId="0E3DDF1D" w14:textId="77777777" w:rsidR="006F06C7" w:rsidRDefault="006F06C7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A50D36" w14:textId="77777777" w:rsidR="006F06C7" w:rsidRDefault="006F06C7" w:rsidP="009F19BE">
            <w:pPr>
              <w:rPr>
                <w:sz w:val="16"/>
                <w:szCs w:val="16"/>
              </w:rPr>
            </w:pPr>
          </w:p>
        </w:tc>
      </w:tr>
      <w:tr w:rsidR="006F06C7" w14:paraId="5BD7AC59" w14:textId="77777777" w:rsidTr="009F19BE">
        <w:tc>
          <w:tcPr>
            <w:tcW w:w="879" w:type="dxa"/>
          </w:tcPr>
          <w:p w14:paraId="4525A001" w14:textId="77777777" w:rsidR="006F06C7" w:rsidRDefault="006F06C7" w:rsidP="009F19BE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4F781988" w14:textId="77777777" w:rsidR="006F06C7" w:rsidRDefault="006F06C7" w:rsidP="009F19BE">
            <w:r>
              <w:rPr>
                <w:sz w:val="16"/>
                <w:szCs w:val="16"/>
              </w:rPr>
              <w:t>0828</w:t>
            </w:r>
          </w:p>
        </w:tc>
        <w:tc>
          <w:tcPr>
            <w:tcW w:w="517" w:type="dxa"/>
          </w:tcPr>
          <w:p w14:paraId="4D786812" w14:textId="77777777" w:rsidR="006F06C7" w:rsidRDefault="006F06C7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3D696F" w14:textId="77777777" w:rsidR="006F06C7" w:rsidRDefault="006F06C7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2029A93" w14:textId="77777777" w:rsidR="006F06C7" w:rsidRDefault="006F06C7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-Core, NR_FR2_FWA_Bn257_Bn258-Core</w:t>
            </w:r>
            <w:proofErr w:type="gramStart"/>
            <w:r>
              <w:rPr>
                <w:sz w:val="16"/>
                <w:szCs w:val="16"/>
              </w:rPr>
              <w:t>, )</w:t>
            </w:r>
            <w:proofErr w:type="gramEnd"/>
            <w:r>
              <w:rPr>
                <w:sz w:val="16"/>
                <w:szCs w:val="16"/>
              </w:rPr>
              <w:t xml:space="preserve"> CR to add </w:t>
            </w:r>
            <w:proofErr w:type="spellStart"/>
            <w:r>
              <w:rPr>
                <w:sz w:val="16"/>
                <w:szCs w:val="16"/>
              </w:rPr>
              <w:t>Lcrb</w:t>
            </w:r>
            <w:proofErr w:type="spellEnd"/>
            <w:r>
              <w:rPr>
                <w:sz w:val="16"/>
                <w:szCs w:val="16"/>
              </w:rPr>
              <w:t xml:space="preserve"> in Figure 5.3.1-1 and correct wrong referencing to it in IBE sections - TS 38.101-2</w:t>
            </w:r>
          </w:p>
        </w:tc>
        <w:tc>
          <w:tcPr>
            <w:tcW w:w="517" w:type="dxa"/>
          </w:tcPr>
          <w:p w14:paraId="08F0A550" w14:textId="77777777" w:rsidR="006F06C7" w:rsidRDefault="006F06C7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302B27A" w14:textId="77777777" w:rsidR="006F06C7" w:rsidRDefault="006F06C7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69859F93" w14:textId="77777777" w:rsidR="006F06C7" w:rsidRDefault="006F06C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647BF84" w14:textId="77777777" w:rsidR="006F06C7" w:rsidRDefault="006F06C7" w:rsidP="009F19BE">
            <w:r>
              <w:rPr>
                <w:sz w:val="16"/>
                <w:szCs w:val="16"/>
              </w:rPr>
              <w:t>R4-2520384</w:t>
            </w:r>
          </w:p>
        </w:tc>
        <w:tc>
          <w:tcPr>
            <w:tcW w:w="1597" w:type="dxa"/>
          </w:tcPr>
          <w:p w14:paraId="498B011F" w14:textId="77777777" w:rsidR="006F06C7" w:rsidRDefault="006F06C7" w:rsidP="009F19BE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74B6D7C1" w14:textId="77777777" w:rsidR="006F06C7" w:rsidRDefault="006F06C7" w:rsidP="009F19BE"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-Core, NR_FR2_FWA_Bn257_Bn258-Core, NR_HST_FR2-Core</w:t>
            </w:r>
          </w:p>
        </w:tc>
        <w:tc>
          <w:tcPr>
            <w:tcW w:w="2323" w:type="dxa"/>
          </w:tcPr>
          <w:p w14:paraId="257FEA9F" w14:textId="77777777" w:rsidR="006F06C7" w:rsidRDefault="006F06C7" w:rsidP="009F19BE">
            <w:r>
              <w:rPr>
                <w:sz w:val="16"/>
                <w:szCs w:val="16"/>
              </w:rPr>
              <w:t>5.3.1, 6.4.2.3, 6.4A.2.3.2</w:t>
            </w:r>
          </w:p>
        </w:tc>
        <w:tc>
          <w:tcPr>
            <w:tcW w:w="998" w:type="dxa"/>
          </w:tcPr>
          <w:p w14:paraId="375891A1" w14:textId="77777777" w:rsidR="006F06C7" w:rsidRDefault="006F06C7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38.521-2; TS/TR ... CR ... </w:t>
            </w:r>
          </w:p>
        </w:tc>
      </w:tr>
      <w:tr w:rsidR="006F06C7" w14:paraId="413076B8" w14:textId="77777777" w:rsidTr="009F19BE">
        <w:tc>
          <w:tcPr>
            <w:tcW w:w="879" w:type="dxa"/>
          </w:tcPr>
          <w:p w14:paraId="7BFBAA85" w14:textId="77777777" w:rsidR="006F06C7" w:rsidRDefault="006F06C7" w:rsidP="009F19BE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00C9A881" w14:textId="77777777" w:rsidR="006F06C7" w:rsidRDefault="006F06C7" w:rsidP="009F19BE">
            <w:r>
              <w:rPr>
                <w:sz w:val="16"/>
                <w:szCs w:val="16"/>
              </w:rPr>
              <w:t>0829</w:t>
            </w:r>
          </w:p>
        </w:tc>
        <w:tc>
          <w:tcPr>
            <w:tcW w:w="517" w:type="dxa"/>
          </w:tcPr>
          <w:p w14:paraId="53521DD3" w14:textId="77777777" w:rsidR="006F06C7" w:rsidRDefault="006F06C7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4F1401" w14:textId="77777777" w:rsidR="006F06C7" w:rsidRDefault="006F06C7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4BF1BF7" w14:textId="77777777" w:rsidR="006F06C7" w:rsidRDefault="006F06C7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-Core, NR_FR2_FWA_Bn257_Bn258-Core</w:t>
            </w:r>
            <w:proofErr w:type="gramStart"/>
            <w:r>
              <w:rPr>
                <w:sz w:val="16"/>
                <w:szCs w:val="16"/>
              </w:rPr>
              <w:t>, )</w:t>
            </w:r>
            <w:proofErr w:type="gramEnd"/>
            <w:r>
              <w:rPr>
                <w:sz w:val="16"/>
                <w:szCs w:val="16"/>
              </w:rPr>
              <w:t xml:space="preserve"> CR to add </w:t>
            </w:r>
            <w:proofErr w:type="spellStart"/>
            <w:r>
              <w:rPr>
                <w:sz w:val="16"/>
                <w:szCs w:val="16"/>
              </w:rPr>
              <w:t>Lcrb</w:t>
            </w:r>
            <w:proofErr w:type="spellEnd"/>
            <w:r>
              <w:rPr>
                <w:sz w:val="16"/>
                <w:szCs w:val="16"/>
              </w:rPr>
              <w:t xml:space="preserve"> in Figure 5.3.1-1 and correct wrong referencing to it in IBE sections - TS 38.101-2</w:t>
            </w:r>
          </w:p>
        </w:tc>
        <w:tc>
          <w:tcPr>
            <w:tcW w:w="517" w:type="dxa"/>
          </w:tcPr>
          <w:p w14:paraId="72A0B602" w14:textId="77777777" w:rsidR="006F06C7" w:rsidRDefault="006F06C7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A735E6B" w14:textId="77777777" w:rsidR="006F06C7" w:rsidRDefault="006F06C7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56F9F3BB" w14:textId="77777777" w:rsidR="006F06C7" w:rsidRDefault="006F06C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E082400" w14:textId="77777777" w:rsidR="006F06C7" w:rsidRDefault="006F06C7" w:rsidP="009F19BE">
            <w:r>
              <w:rPr>
                <w:sz w:val="16"/>
                <w:szCs w:val="16"/>
              </w:rPr>
              <w:t>R4-2520385</w:t>
            </w:r>
          </w:p>
        </w:tc>
        <w:tc>
          <w:tcPr>
            <w:tcW w:w="1597" w:type="dxa"/>
          </w:tcPr>
          <w:p w14:paraId="2959F063" w14:textId="77777777" w:rsidR="006F06C7" w:rsidRDefault="006F06C7" w:rsidP="009F19BE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7A67DE61" w14:textId="77777777" w:rsidR="006F06C7" w:rsidRDefault="006F06C7" w:rsidP="009F19BE"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-Core, NR_FR2_FWA_Bn257_Bn258-Core, NR_HST_FR2-Core</w:t>
            </w:r>
          </w:p>
        </w:tc>
        <w:tc>
          <w:tcPr>
            <w:tcW w:w="2323" w:type="dxa"/>
          </w:tcPr>
          <w:p w14:paraId="7DCB15F6" w14:textId="77777777" w:rsidR="006F06C7" w:rsidRDefault="006F06C7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167FC4" w14:textId="77777777" w:rsidR="006F06C7" w:rsidRDefault="006F06C7" w:rsidP="009F19BE">
            <w:pPr>
              <w:rPr>
                <w:sz w:val="16"/>
                <w:szCs w:val="16"/>
              </w:rPr>
            </w:pPr>
          </w:p>
        </w:tc>
      </w:tr>
      <w:tr w:rsidR="006F06C7" w14:paraId="0BFF5B80" w14:textId="77777777" w:rsidTr="009F19BE">
        <w:tc>
          <w:tcPr>
            <w:tcW w:w="879" w:type="dxa"/>
          </w:tcPr>
          <w:p w14:paraId="7B4735B3" w14:textId="77777777" w:rsidR="006F06C7" w:rsidRDefault="006F06C7" w:rsidP="009F19B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5E41174" w14:textId="77777777" w:rsidR="006F06C7" w:rsidRDefault="006F06C7" w:rsidP="009F19BE">
            <w:r>
              <w:rPr>
                <w:sz w:val="16"/>
                <w:szCs w:val="16"/>
              </w:rPr>
              <w:t>1434</w:t>
            </w:r>
          </w:p>
        </w:tc>
        <w:tc>
          <w:tcPr>
            <w:tcW w:w="517" w:type="dxa"/>
          </w:tcPr>
          <w:p w14:paraId="497E920A" w14:textId="77777777" w:rsidR="006F06C7" w:rsidRDefault="006F06C7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B57010" w14:textId="77777777" w:rsidR="006F06C7" w:rsidRDefault="006F06C7" w:rsidP="009F19B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698D4E7" w14:textId="77777777" w:rsidR="006F06C7" w:rsidRDefault="006F06C7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-Core) DC_19A-21A_n79A PC3 REFSENS MSD test points correction on DL frequency for band 19</w:t>
            </w:r>
          </w:p>
        </w:tc>
        <w:tc>
          <w:tcPr>
            <w:tcW w:w="517" w:type="dxa"/>
          </w:tcPr>
          <w:p w14:paraId="502C7982" w14:textId="77777777" w:rsidR="006F06C7" w:rsidRDefault="006F06C7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3E5707" w14:textId="77777777" w:rsidR="006F06C7" w:rsidRDefault="006F06C7" w:rsidP="009F19BE">
            <w:r>
              <w:rPr>
                <w:sz w:val="16"/>
                <w:szCs w:val="16"/>
              </w:rPr>
              <w:t>15.29.0</w:t>
            </w:r>
          </w:p>
        </w:tc>
        <w:tc>
          <w:tcPr>
            <w:tcW w:w="758" w:type="dxa"/>
          </w:tcPr>
          <w:p w14:paraId="539D8979" w14:textId="77777777" w:rsidR="006F06C7" w:rsidRDefault="006F06C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DAFD04E" w14:textId="77777777" w:rsidR="006F06C7" w:rsidRDefault="006F06C7" w:rsidP="009F19BE">
            <w:r>
              <w:rPr>
                <w:sz w:val="16"/>
                <w:szCs w:val="16"/>
              </w:rPr>
              <w:t>R4-2520533</w:t>
            </w:r>
          </w:p>
        </w:tc>
        <w:tc>
          <w:tcPr>
            <w:tcW w:w="1597" w:type="dxa"/>
          </w:tcPr>
          <w:p w14:paraId="3CD72903" w14:textId="77777777" w:rsidR="006F06C7" w:rsidRDefault="006F06C7" w:rsidP="009F19B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254D286A" w14:textId="77777777" w:rsidR="006F06C7" w:rsidRDefault="006F06C7" w:rsidP="009F19BE"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1C14398F" w14:textId="77777777" w:rsidR="006F06C7" w:rsidRDefault="006F06C7" w:rsidP="009F19BE">
            <w:r>
              <w:rPr>
                <w:sz w:val="16"/>
                <w:szCs w:val="16"/>
              </w:rPr>
              <w:t>7.3B.2.3.5.2</w:t>
            </w:r>
          </w:p>
        </w:tc>
        <w:tc>
          <w:tcPr>
            <w:tcW w:w="998" w:type="dxa"/>
          </w:tcPr>
          <w:p w14:paraId="4EF0EEA0" w14:textId="77777777" w:rsidR="006F06C7" w:rsidRDefault="006F06C7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38.521-3 CR 2012 ; TS/TR ... CR ... </w:t>
            </w:r>
          </w:p>
        </w:tc>
      </w:tr>
      <w:tr w:rsidR="006F06C7" w14:paraId="1B048C62" w14:textId="77777777" w:rsidTr="009F19BE">
        <w:tc>
          <w:tcPr>
            <w:tcW w:w="879" w:type="dxa"/>
          </w:tcPr>
          <w:p w14:paraId="5E65FC23" w14:textId="77777777" w:rsidR="006F06C7" w:rsidRDefault="006F06C7" w:rsidP="009F19B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986C53A" w14:textId="77777777" w:rsidR="006F06C7" w:rsidRDefault="006F06C7" w:rsidP="009F19BE">
            <w:r>
              <w:rPr>
                <w:sz w:val="16"/>
                <w:szCs w:val="16"/>
              </w:rPr>
              <w:t>1435</w:t>
            </w:r>
          </w:p>
        </w:tc>
        <w:tc>
          <w:tcPr>
            <w:tcW w:w="517" w:type="dxa"/>
          </w:tcPr>
          <w:p w14:paraId="1248F4E0" w14:textId="77777777" w:rsidR="006F06C7" w:rsidRDefault="006F06C7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E6EEB3" w14:textId="77777777" w:rsidR="006F06C7" w:rsidRDefault="006F06C7" w:rsidP="009F19B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D5FFAC8" w14:textId="77777777" w:rsidR="006F06C7" w:rsidRDefault="006F06C7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-Core) DC_19A-21A_n79A PC3 REFSENS MSD test points correction on DL frequency for band 19</w:t>
            </w:r>
          </w:p>
        </w:tc>
        <w:tc>
          <w:tcPr>
            <w:tcW w:w="517" w:type="dxa"/>
          </w:tcPr>
          <w:p w14:paraId="06249583" w14:textId="77777777" w:rsidR="006F06C7" w:rsidRDefault="006F06C7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48887AC" w14:textId="77777777" w:rsidR="006F06C7" w:rsidRDefault="006F06C7" w:rsidP="009F19BE">
            <w:r>
              <w:rPr>
                <w:sz w:val="16"/>
                <w:szCs w:val="16"/>
              </w:rPr>
              <w:t>16.24.0</w:t>
            </w:r>
          </w:p>
        </w:tc>
        <w:tc>
          <w:tcPr>
            <w:tcW w:w="758" w:type="dxa"/>
          </w:tcPr>
          <w:p w14:paraId="44C9BD75" w14:textId="77777777" w:rsidR="006F06C7" w:rsidRDefault="006F06C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A760188" w14:textId="77777777" w:rsidR="006F06C7" w:rsidRDefault="006F06C7" w:rsidP="009F19BE">
            <w:r>
              <w:rPr>
                <w:sz w:val="16"/>
                <w:szCs w:val="16"/>
              </w:rPr>
              <w:t>R4-2520534</w:t>
            </w:r>
          </w:p>
        </w:tc>
        <w:tc>
          <w:tcPr>
            <w:tcW w:w="1597" w:type="dxa"/>
          </w:tcPr>
          <w:p w14:paraId="6C257194" w14:textId="77777777" w:rsidR="006F06C7" w:rsidRDefault="006F06C7" w:rsidP="009F19B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3833D4A" w14:textId="77777777" w:rsidR="006F06C7" w:rsidRDefault="006F06C7" w:rsidP="009F19BE"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0CD329E9" w14:textId="77777777" w:rsidR="006F06C7" w:rsidRDefault="006F06C7" w:rsidP="009F19BE">
            <w:r>
              <w:rPr>
                <w:sz w:val="16"/>
                <w:szCs w:val="16"/>
              </w:rPr>
              <w:t>7.3B.2.3.5.2</w:t>
            </w:r>
          </w:p>
        </w:tc>
        <w:tc>
          <w:tcPr>
            <w:tcW w:w="998" w:type="dxa"/>
          </w:tcPr>
          <w:p w14:paraId="1BFB8406" w14:textId="77777777" w:rsidR="006F06C7" w:rsidRDefault="006F06C7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38.521-3 CR 2012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6F06C7" w14:paraId="4F919DAC" w14:textId="77777777" w:rsidTr="009F19BE">
        <w:tc>
          <w:tcPr>
            <w:tcW w:w="879" w:type="dxa"/>
          </w:tcPr>
          <w:p w14:paraId="188A59E8" w14:textId="77777777" w:rsidR="006F06C7" w:rsidRDefault="006F06C7" w:rsidP="009F19BE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0EA7C5A4" w14:textId="77777777" w:rsidR="006F06C7" w:rsidRDefault="006F06C7" w:rsidP="009F19BE">
            <w:r>
              <w:rPr>
                <w:sz w:val="16"/>
                <w:szCs w:val="16"/>
              </w:rPr>
              <w:t>1436</w:t>
            </w:r>
          </w:p>
        </w:tc>
        <w:tc>
          <w:tcPr>
            <w:tcW w:w="517" w:type="dxa"/>
          </w:tcPr>
          <w:p w14:paraId="5555EC6F" w14:textId="77777777" w:rsidR="006F06C7" w:rsidRDefault="006F06C7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5C3F94" w14:textId="77777777" w:rsidR="006F06C7" w:rsidRDefault="006F06C7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000820" w14:textId="77777777" w:rsidR="006F06C7" w:rsidRDefault="006F06C7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-Core) DC_19A-21A_n79A PC3 REFSENS MSD test points correction on DL frequency for band 19</w:t>
            </w:r>
          </w:p>
        </w:tc>
        <w:tc>
          <w:tcPr>
            <w:tcW w:w="517" w:type="dxa"/>
          </w:tcPr>
          <w:p w14:paraId="4E449B07" w14:textId="77777777" w:rsidR="006F06C7" w:rsidRDefault="006F06C7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8FC287F" w14:textId="77777777" w:rsidR="006F06C7" w:rsidRDefault="006F06C7" w:rsidP="009F19BE"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 w14:paraId="3CAA5885" w14:textId="77777777" w:rsidR="006F06C7" w:rsidRDefault="006F06C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E12AB9F" w14:textId="77777777" w:rsidR="006F06C7" w:rsidRDefault="006F06C7" w:rsidP="009F19BE">
            <w:r>
              <w:rPr>
                <w:sz w:val="16"/>
                <w:szCs w:val="16"/>
              </w:rPr>
              <w:t>R4-2520535</w:t>
            </w:r>
          </w:p>
        </w:tc>
        <w:tc>
          <w:tcPr>
            <w:tcW w:w="1597" w:type="dxa"/>
          </w:tcPr>
          <w:p w14:paraId="5D4EF3A3" w14:textId="77777777" w:rsidR="006F06C7" w:rsidRDefault="006F06C7" w:rsidP="009F19B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38E59E3D" w14:textId="77777777" w:rsidR="006F06C7" w:rsidRDefault="006F06C7" w:rsidP="009F19BE"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5BF464D2" w14:textId="77777777" w:rsidR="006F06C7" w:rsidRDefault="006F06C7" w:rsidP="009F19BE">
            <w:r>
              <w:rPr>
                <w:sz w:val="16"/>
                <w:szCs w:val="16"/>
              </w:rPr>
              <w:t>7.3B.2.3.5.2</w:t>
            </w:r>
          </w:p>
        </w:tc>
        <w:tc>
          <w:tcPr>
            <w:tcW w:w="998" w:type="dxa"/>
          </w:tcPr>
          <w:p w14:paraId="49CCC440" w14:textId="77777777" w:rsidR="006F06C7" w:rsidRDefault="006F06C7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38.521-3 CR 2012 ; TS/TR ... CR ... </w:t>
            </w:r>
          </w:p>
        </w:tc>
      </w:tr>
      <w:tr w:rsidR="006F06C7" w14:paraId="1D790113" w14:textId="77777777" w:rsidTr="009F19BE">
        <w:tc>
          <w:tcPr>
            <w:tcW w:w="879" w:type="dxa"/>
          </w:tcPr>
          <w:p w14:paraId="205AA1D5" w14:textId="77777777" w:rsidR="006F06C7" w:rsidRDefault="006F06C7" w:rsidP="009F19B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FFF33C2" w14:textId="77777777" w:rsidR="006F06C7" w:rsidRDefault="006F06C7" w:rsidP="009F19BE">
            <w:r>
              <w:rPr>
                <w:sz w:val="16"/>
                <w:szCs w:val="16"/>
              </w:rPr>
              <w:t>1437</w:t>
            </w:r>
          </w:p>
        </w:tc>
        <w:tc>
          <w:tcPr>
            <w:tcW w:w="517" w:type="dxa"/>
          </w:tcPr>
          <w:p w14:paraId="0C7168FB" w14:textId="77777777" w:rsidR="006F06C7" w:rsidRDefault="006F06C7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D50DF1" w14:textId="77777777" w:rsidR="006F06C7" w:rsidRDefault="006F06C7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984CF90" w14:textId="77777777" w:rsidR="006F06C7" w:rsidRDefault="006F06C7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-Core) DC_19A-21A_n79A PC3 REFSENS MSD test points correction on DL frequency for band 19</w:t>
            </w:r>
          </w:p>
        </w:tc>
        <w:tc>
          <w:tcPr>
            <w:tcW w:w="517" w:type="dxa"/>
          </w:tcPr>
          <w:p w14:paraId="471B8846" w14:textId="77777777" w:rsidR="006F06C7" w:rsidRDefault="006F06C7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647D1C8" w14:textId="77777777" w:rsidR="006F06C7" w:rsidRDefault="006F06C7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0C478BCC" w14:textId="77777777" w:rsidR="006F06C7" w:rsidRDefault="006F06C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FCAD60B" w14:textId="77777777" w:rsidR="006F06C7" w:rsidRDefault="006F06C7" w:rsidP="009F19BE">
            <w:r>
              <w:rPr>
                <w:sz w:val="16"/>
                <w:szCs w:val="16"/>
              </w:rPr>
              <w:t>R4-2520536</w:t>
            </w:r>
          </w:p>
        </w:tc>
        <w:tc>
          <w:tcPr>
            <w:tcW w:w="1597" w:type="dxa"/>
          </w:tcPr>
          <w:p w14:paraId="13824209" w14:textId="77777777" w:rsidR="006F06C7" w:rsidRDefault="006F06C7" w:rsidP="009F19B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072C052D" w14:textId="77777777" w:rsidR="006F06C7" w:rsidRDefault="006F06C7" w:rsidP="009F19BE"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3ECF41C6" w14:textId="77777777" w:rsidR="006F06C7" w:rsidRDefault="006F06C7" w:rsidP="009F19BE">
            <w:r>
              <w:rPr>
                <w:sz w:val="16"/>
                <w:szCs w:val="16"/>
              </w:rPr>
              <w:t>7.3B.2.3.5.2</w:t>
            </w:r>
          </w:p>
        </w:tc>
        <w:tc>
          <w:tcPr>
            <w:tcW w:w="998" w:type="dxa"/>
          </w:tcPr>
          <w:p w14:paraId="301B2C23" w14:textId="77777777" w:rsidR="006F06C7" w:rsidRDefault="006F06C7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38.521-3 CR 2012 ; TS/TR ... CR ... </w:t>
            </w:r>
          </w:p>
        </w:tc>
      </w:tr>
      <w:tr w:rsidR="006F06C7" w14:paraId="2B14DC0B" w14:textId="77777777" w:rsidTr="009F19BE">
        <w:tc>
          <w:tcPr>
            <w:tcW w:w="879" w:type="dxa"/>
          </w:tcPr>
          <w:p w14:paraId="462AFEE2" w14:textId="77777777" w:rsidR="006F06C7" w:rsidRDefault="006F06C7" w:rsidP="009F19B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A80FACA" w14:textId="77777777" w:rsidR="006F06C7" w:rsidRDefault="006F06C7" w:rsidP="009F19BE">
            <w:r>
              <w:rPr>
                <w:sz w:val="16"/>
                <w:szCs w:val="16"/>
              </w:rPr>
              <w:t>1438</w:t>
            </w:r>
          </w:p>
        </w:tc>
        <w:tc>
          <w:tcPr>
            <w:tcW w:w="517" w:type="dxa"/>
          </w:tcPr>
          <w:p w14:paraId="41221DA8" w14:textId="77777777" w:rsidR="006F06C7" w:rsidRDefault="006F06C7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D87CB0" w14:textId="77777777" w:rsidR="006F06C7" w:rsidRDefault="006F06C7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03450CB" w14:textId="77777777" w:rsidR="006F06C7" w:rsidRDefault="006F06C7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-Core) DC_19A-21A_n79A PC3 REFSENS MSD test points correction on DL frequency for band 19</w:t>
            </w:r>
          </w:p>
        </w:tc>
        <w:tc>
          <w:tcPr>
            <w:tcW w:w="517" w:type="dxa"/>
          </w:tcPr>
          <w:p w14:paraId="420C41F4" w14:textId="77777777" w:rsidR="006F06C7" w:rsidRDefault="006F06C7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B4B0F0C" w14:textId="77777777" w:rsidR="006F06C7" w:rsidRDefault="006F06C7" w:rsidP="009F19BE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398D1E4B" w14:textId="77777777" w:rsidR="006F06C7" w:rsidRDefault="006F06C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5D0027A" w14:textId="77777777" w:rsidR="006F06C7" w:rsidRDefault="006F06C7" w:rsidP="009F19BE">
            <w:r>
              <w:rPr>
                <w:sz w:val="16"/>
                <w:szCs w:val="16"/>
              </w:rPr>
              <w:t>R4-2520537</w:t>
            </w:r>
          </w:p>
        </w:tc>
        <w:tc>
          <w:tcPr>
            <w:tcW w:w="1597" w:type="dxa"/>
          </w:tcPr>
          <w:p w14:paraId="47FBFD5A" w14:textId="77777777" w:rsidR="006F06C7" w:rsidRDefault="006F06C7" w:rsidP="009F19B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2933496D" w14:textId="77777777" w:rsidR="006F06C7" w:rsidRDefault="006F06C7" w:rsidP="009F19BE"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2F94AB5F" w14:textId="77777777" w:rsidR="006F06C7" w:rsidRDefault="006F06C7" w:rsidP="009F19BE">
            <w:r>
              <w:rPr>
                <w:sz w:val="16"/>
                <w:szCs w:val="16"/>
              </w:rPr>
              <w:t>7.3B.2.3.5.2</w:t>
            </w:r>
          </w:p>
        </w:tc>
        <w:tc>
          <w:tcPr>
            <w:tcW w:w="998" w:type="dxa"/>
          </w:tcPr>
          <w:p w14:paraId="757F2E01" w14:textId="77777777" w:rsidR="006F06C7" w:rsidRDefault="006F06C7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38.521-3 CR 2012 ; TS/TR ... CR ... </w:t>
            </w:r>
          </w:p>
        </w:tc>
      </w:tr>
      <w:tr w:rsidR="006F06C7" w14:paraId="7A1B1899" w14:textId="77777777" w:rsidTr="009F19BE">
        <w:tc>
          <w:tcPr>
            <w:tcW w:w="879" w:type="dxa"/>
          </w:tcPr>
          <w:p w14:paraId="5A4A5940" w14:textId="77777777" w:rsidR="006F06C7" w:rsidRDefault="006F06C7" w:rsidP="009F19B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14EE27C" w14:textId="77777777" w:rsidR="006F06C7" w:rsidRDefault="006F06C7" w:rsidP="009F19BE">
            <w:r>
              <w:rPr>
                <w:sz w:val="16"/>
                <w:szCs w:val="16"/>
              </w:rPr>
              <w:t>1448</w:t>
            </w:r>
          </w:p>
        </w:tc>
        <w:tc>
          <w:tcPr>
            <w:tcW w:w="517" w:type="dxa"/>
          </w:tcPr>
          <w:p w14:paraId="7A53A102" w14:textId="77777777" w:rsidR="006F06C7" w:rsidRDefault="006F06C7" w:rsidP="009F19B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554D491" w14:textId="77777777" w:rsidR="006F06C7" w:rsidRDefault="006F06C7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6BAED8" w14:textId="77777777" w:rsidR="006F06C7" w:rsidRDefault="006F06C7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 xml:space="preserve">-Core) </w:t>
            </w:r>
            <w:proofErr w:type="spellStart"/>
            <w:r>
              <w:rPr>
                <w:sz w:val="16"/>
                <w:szCs w:val="16"/>
              </w:rPr>
              <w:t>limitaiton</w:t>
            </w:r>
            <w:proofErr w:type="spellEnd"/>
            <w:r>
              <w:rPr>
                <w:sz w:val="16"/>
                <w:szCs w:val="16"/>
              </w:rPr>
              <w:t xml:space="preserve"> on number of CCs for non-collocated </w:t>
            </w:r>
            <w:proofErr w:type="spellStart"/>
            <w:r>
              <w:rPr>
                <w:sz w:val="16"/>
                <w:szCs w:val="16"/>
              </w:rPr>
              <w:t>ininter</w:t>
            </w:r>
            <w:proofErr w:type="spellEnd"/>
            <w:r>
              <w:rPr>
                <w:sz w:val="16"/>
                <w:szCs w:val="16"/>
              </w:rPr>
              <w:t>-band EN-DC with overlapping DL frequency</w:t>
            </w:r>
          </w:p>
        </w:tc>
        <w:tc>
          <w:tcPr>
            <w:tcW w:w="517" w:type="dxa"/>
          </w:tcPr>
          <w:p w14:paraId="081F6B2A" w14:textId="77777777" w:rsidR="006F06C7" w:rsidRDefault="006F06C7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5EE3CE" w14:textId="77777777" w:rsidR="006F06C7" w:rsidRDefault="006F06C7" w:rsidP="009F19BE"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 w14:paraId="2B561C7F" w14:textId="77777777" w:rsidR="006F06C7" w:rsidRDefault="006F06C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18FF2A1" w14:textId="77777777" w:rsidR="006F06C7" w:rsidRDefault="006F06C7" w:rsidP="009F19BE">
            <w:r>
              <w:rPr>
                <w:sz w:val="16"/>
                <w:szCs w:val="16"/>
              </w:rPr>
              <w:t>R4-2523237</w:t>
            </w:r>
          </w:p>
        </w:tc>
        <w:tc>
          <w:tcPr>
            <w:tcW w:w="1597" w:type="dxa"/>
          </w:tcPr>
          <w:p w14:paraId="2A5BD0B3" w14:textId="77777777" w:rsidR="006F06C7" w:rsidRDefault="006F06C7" w:rsidP="009F19B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1F621E13" w14:textId="77777777" w:rsidR="006F06C7" w:rsidRDefault="006F06C7" w:rsidP="009F19BE"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-Core, TEI17</w:t>
            </w:r>
          </w:p>
        </w:tc>
        <w:tc>
          <w:tcPr>
            <w:tcW w:w="2323" w:type="dxa"/>
          </w:tcPr>
          <w:p w14:paraId="1228777A" w14:textId="77777777" w:rsidR="006F06C7" w:rsidRDefault="006F06C7" w:rsidP="009F19BE">
            <w:r>
              <w:rPr>
                <w:sz w:val="16"/>
                <w:szCs w:val="16"/>
              </w:rPr>
              <w:t>5.5B.4.1; 7.10B</w:t>
            </w:r>
          </w:p>
        </w:tc>
        <w:tc>
          <w:tcPr>
            <w:tcW w:w="998" w:type="dxa"/>
          </w:tcPr>
          <w:p w14:paraId="357C3C1E" w14:textId="77777777" w:rsidR="006F06C7" w:rsidRDefault="006F06C7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38.521-3; TS/TR ... CR ... </w:t>
            </w:r>
          </w:p>
        </w:tc>
      </w:tr>
      <w:tr w:rsidR="006F06C7" w14:paraId="2F428C90" w14:textId="77777777" w:rsidTr="009F19BE">
        <w:tc>
          <w:tcPr>
            <w:tcW w:w="879" w:type="dxa"/>
          </w:tcPr>
          <w:p w14:paraId="7C8B8D48" w14:textId="77777777" w:rsidR="006F06C7" w:rsidRDefault="006F06C7" w:rsidP="009F19B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0B7EBFC" w14:textId="77777777" w:rsidR="006F06C7" w:rsidRDefault="006F06C7" w:rsidP="009F19BE">
            <w:r>
              <w:rPr>
                <w:sz w:val="16"/>
                <w:szCs w:val="16"/>
              </w:rPr>
              <w:t>1449</w:t>
            </w:r>
          </w:p>
        </w:tc>
        <w:tc>
          <w:tcPr>
            <w:tcW w:w="517" w:type="dxa"/>
          </w:tcPr>
          <w:p w14:paraId="7AE4DA84" w14:textId="77777777" w:rsidR="006F06C7" w:rsidRDefault="006F06C7" w:rsidP="009F19B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89FEE18" w14:textId="77777777" w:rsidR="006F06C7" w:rsidRDefault="006F06C7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A7DD72C" w14:textId="77777777" w:rsidR="006F06C7" w:rsidRDefault="006F06C7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 xml:space="preserve">-Core) </w:t>
            </w:r>
            <w:proofErr w:type="spellStart"/>
            <w:r>
              <w:rPr>
                <w:sz w:val="16"/>
                <w:szCs w:val="16"/>
              </w:rPr>
              <w:t>limitaiton</w:t>
            </w:r>
            <w:proofErr w:type="spellEnd"/>
            <w:r>
              <w:rPr>
                <w:sz w:val="16"/>
                <w:szCs w:val="16"/>
              </w:rPr>
              <w:t xml:space="preserve"> on number of CCs for non-collocated </w:t>
            </w:r>
            <w:proofErr w:type="spellStart"/>
            <w:r>
              <w:rPr>
                <w:sz w:val="16"/>
                <w:szCs w:val="16"/>
              </w:rPr>
              <w:t>ininter</w:t>
            </w:r>
            <w:proofErr w:type="spellEnd"/>
            <w:r>
              <w:rPr>
                <w:sz w:val="16"/>
                <w:szCs w:val="16"/>
              </w:rPr>
              <w:t>-band EN-DC with overlapping DL frequency</w:t>
            </w:r>
          </w:p>
        </w:tc>
        <w:tc>
          <w:tcPr>
            <w:tcW w:w="517" w:type="dxa"/>
          </w:tcPr>
          <w:p w14:paraId="78B4A59F" w14:textId="77777777" w:rsidR="006F06C7" w:rsidRDefault="006F06C7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42C184" w14:textId="77777777" w:rsidR="006F06C7" w:rsidRDefault="006F06C7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2D06CF6D" w14:textId="77777777" w:rsidR="006F06C7" w:rsidRDefault="006F06C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95066B4" w14:textId="77777777" w:rsidR="006F06C7" w:rsidRDefault="006F06C7" w:rsidP="009F19BE">
            <w:r>
              <w:rPr>
                <w:sz w:val="16"/>
                <w:szCs w:val="16"/>
              </w:rPr>
              <w:t>R4-2523238</w:t>
            </w:r>
          </w:p>
        </w:tc>
        <w:tc>
          <w:tcPr>
            <w:tcW w:w="1597" w:type="dxa"/>
          </w:tcPr>
          <w:p w14:paraId="1C810CFE" w14:textId="77777777" w:rsidR="006F06C7" w:rsidRDefault="006F06C7" w:rsidP="009F19B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1DDC1AA8" w14:textId="77777777" w:rsidR="006F06C7" w:rsidRDefault="006F06C7" w:rsidP="009F19BE"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-Core, TEI18</w:t>
            </w:r>
          </w:p>
        </w:tc>
        <w:tc>
          <w:tcPr>
            <w:tcW w:w="2323" w:type="dxa"/>
          </w:tcPr>
          <w:p w14:paraId="1FF76338" w14:textId="77777777" w:rsidR="006F06C7" w:rsidRDefault="006F06C7" w:rsidP="009F19BE">
            <w:r>
              <w:rPr>
                <w:sz w:val="16"/>
                <w:szCs w:val="16"/>
              </w:rPr>
              <w:t>5.5B.4; 7.10B</w:t>
            </w:r>
          </w:p>
        </w:tc>
        <w:tc>
          <w:tcPr>
            <w:tcW w:w="998" w:type="dxa"/>
          </w:tcPr>
          <w:p w14:paraId="70A61A0E" w14:textId="77777777" w:rsidR="006F06C7" w:rsidRDefault="006F06C7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38.521-3; TS/TR ... CR ... </w:t>
            </w:r>
          </w:p>
        </w:tc>
      </w:tr>
      <w:tr w:rsidR="006F06C7" w14:paraId="53D07575" w14:textId="77777777" w:rsidTr="009F19BE">
        <w:tc>
          <w:tcPr>
            <w:tcW w:w="879" w:type="dxa"/>
          </w:tcPr>
          <w:p w14:paraId="2717455C" w14:textId="77777777" w:rsidR="006F06C7" w:rsidRDefault="006F06C7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2CC941E" w14:textId="77777777" w:rsidR="006F06C7" w:rsidRDefault="006F06C7" w:rsidP="009F19BE">
            <w:r>
              <w:rPr>
                <w:sz w:val="16"/>
                <w:szCs w:val="16"/>
              </w:rPr>
              <w:t>6023</w:t>
            </w:r>
          </w:p>
        </w:tc>
        <w:tc>
          <w:tcPr>
            <w:tcW w:w="517" w:type="dxa"/>
          </w:tcPr>
          <w:p w14:paraId="3D5B177E" w14:textId="77777777" w:rsidR="006F06C7" w:rsidRDefault="006F06C7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A11962" w14:textId="77777777" w:rsidR="006F06C7" w:rsidRDefault="006F06C7" w:rsidP="009F19B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157B1EC" w14:textId="77777777" w:rsidR="006F06C7" w:rsidRDefault="006F06C7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-Core) Correction on serving cell evaluation</w:t>
            </w:r>
          </w:p>
        </w:tc>
        <w:tc>
          <w:tcPr>
            <w:tcW w:w="517" w:type="dxa"/>
          </w:tcPr>
          <w:p w14:paraId="5C518519" w14:textId="77777777" w:rsidR="006F06C7" w:rsidRDefault="006F06C7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6BEC2B" w14:textId="77777777" w:rsidR="006F06C7" w:rsidRDefault="006F06C7" w:rsidP="009F19BE">
            <w:r>
              <w:rPr>
                <w:sz w:val="16"/>
                <w:szCs w:val="16"/>
              </w:rPr>
              <w:t>15.31.0</w:t>
            </w:r>
          </w:p>
        </w:tc>
        <w:tc>
          <w:tcPr>
            <w:tcW w:w="758" w:type="dxa"/>
          </w:tcPr>
          <w:p w14:paraId="4D501087" w14:textId="77777777" w:rsidR="006F06C7" w:rsidRDefault="006F06C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396DBE5" w14:textId="77777777" w:rsidR="006F06C7" w:rsidRDefault="006F06C7" w:rsidP="009F19BE">
            <w:r>
              <w:rPr>
                <w:sz w:val="16"/>
                <w:szCs w:val="16"/>
              </w:rPr>
              <w:t>R4-2520024</w:t>
            </w:r>
          </w:p>
        </w:tc>
        <w:tc>
          <w:tcPr>
            <w:tcW w:w="1597" w:type="dxa"/>
          </w:tcPr>
          <w:p w14:paraId="1D7E934C" w14:textId="77777777" w:rsidR="006F06C7" w:rsidRDefault="006F06C7" w:rsidP="009F19BE">
            <w:r>
              <w:rPr>
                <w:sz w:val="16"/>
                <w:szCs w:val="16"/>
              </w:rPr>
              <w:t>MediaTek Inc</w:t>
            </w:r>
          </w:p>
        </w:tc>
        <w:tc>
          <w:tcPr>
            <w:tcW w:w="1122" w:type="dxa"/>
          </w:tcPr>
          <w:p w14:paraId="1BE57971" w14:textId="77777777" w:rsidR="006F06C7" w:rsidRDefault="006F06C7" w:rsidP="009F19BE"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4D70ABAF" w14:textId="77777777" w:rsidR="006F06C7" w:rsidRDefault="006F06C7" w:rsidP="009F19BE">
            <w:r>
              <w:rPr>
                <w:sz w:val="16"/>
                <w:szCs w:val="16"/>
              </w:rPr>
              <w:t>4.2.2.2</w:t>
            </w:r>
          </w:p>
        </w:tc>
        <w:tc>
          <w:tcPr>
            <w:tcW w:w="998" w:type="dxa"/>
          </w:tcPr>
          <w:p w14:paraId="767724EC" w14:textId="77777777" w:rsidR="006F06C7" w:rsidRDefault="006F06C7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6F06C7" w14:paraId="703BD24F" w14:textId="77777777" w:rsidTr="009F19BE">
        <w:tc>
          <w:tcPr>
            <w:tcW w:w="879" w:type="dxa"/>
          </w:tcPr>
          <w:p w14:paraId="7F36EFED" w14:textId="77777777" w:rsidR="006F06C7" w:rsidRDefault="006F06C7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99F62E9" w14:textId="77777777" w:rsidR="006F06C7" w:rsidRDefault="006F06C7" w:rsidP="009F19BE">
            <w:r>
              <w:rPr>
                <w:sz w:val="16"/>
                <w:szCs w:val="16"/>
              </w:rPr>
              <w:t>6024</w:t>
            </w:r>
          </w:p>
        </w:tc>
        <w:tc>
          <w:tcPr>
            <w:tcW w:w="517" w:type="dxa"/>
          </w:tcPr>
          <w:p w14:paraId="72A282BF" w14:textId="77777777" w:rsidR="006F06C7" w:rsidRDefault="006F06C7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7ECE33" w14:textId="77777777" w:rsidR="006F06C7" w:rsidRDefault="006F06C7" w:rsidP="009F19B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EB95B43" w14:textId="77777777" w:rsidR="006F06C7" w:rsidRDefault="006F06C7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-Core) Correction on serving cell evaluation</w:t>
            </w:r>
          </w:p>
        </w:tc>
        <w:tc>
          <w:tcPr>
            <w:tcW w:w="517" w:type="dxa"/>
          </w:tcPr>
          <w:p w14:paraId="47EEDFEC" w14:textId="77777777" w:rsidR="006F06C7" w:rsidRDefault="006F06C7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2113E9F" w14:textId="77777777" w:rsidR="006F06C7" w:rsidRDefault="006F06C7" w:rsidP="009F19BE">
            <w:r>
              <w:rPr>
                <w:sz w:val="16"/>
                <w:szCs w:val="16"/>
              </w:rPr>
              <w:t>16.25.0</w:t>
            </w:r>
          </w:p>
        </w:tc>
        <w:tc>
          <w:tcPr>
            <w:tcW w:w="758" w:type="dxa"/>
          </w:tcPr>
          <w:p w14:paraId="5A9C2417" w14:textId="77777777" w:rsidR="006F06C7" w:rsidRDefault="006F06C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3216764" w14:textId="77777777" w:rsidR="006F06C7" w:rsidRDefault="006F06C7" w:rsidP="009F19BE">
            <w:r>
              <w:rPr>
                <w:sz w:val="16"/>
                <w:szCs w:val="16"/>
              </w:rPr>
              <w:t>R4-2520025</w:t>
            </w:r>
          </w:p>
        </w:tc>
        <w:tc>
          <w:tcPr>
            <w:tcW w:w="1597" w:type="dxa"/>
          </w:tcPr>
          <w:p w14:paraId="2388236C" w14:textId="77777777" w:rsidR="006F06C7" w:rsidRDefault="006F06C7" w:rsidP="009F19BE">
            <w:r>
              <w:rPr>
                <w:sz w:val="16"/>
                <w:szCs w:val="16"/>
              </w:rPr>
              <w:t>MediaTek Inc</w:t>
            </w:r>
          </w:p>
        </w:tc>
        <w:tc>
          <w:tcPr>
            <w:tcW w:w="1122" w:type="dxa"/>
          </w:tcPr>
          <w:p w14:paraId="38C3B3A3" w14:textId="77777777" w:rsidR="006F06C7" w:rsidRDefault="006F06C7" w:rsidP="009F19BE"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46CF400B" w14:textId="77777777" w:rsidR="006F06C7" w:rsidRDefault="006F06C7" w:rsidP="009F19BE">
            <w:r>
              <w:rPr>
                <w:sz w:val="16"/>
                <w:szCs w:val="16"/>
              </w:rPr>
              <w:t>4.2.2.2</w:t>
            </w:r>
          </w:p>
        </w:tc>
        <w:tc>
          <w:tcPr>
            <w:tcW w:w="998" w:type="dxa"/>
          </w:tcPr>
          <w:p w14:paraId="17D8B8F2" w14:textId="77777777" w:rsidR="006F06C7" w:rsidRDefault="006F06C7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</w:t>
            </w:r>
            <w:r>
              <w:rPr>
                <w:sz w:val="16"/>
                <w:szCs w:val="16"/>
              </w:rPr>
              <w:lastRenderedPageBreak/>
              <w:t xml:space="preserve">CR ... ; TS/TR ... CR ... </w:t>
            </w:r>
          </w:p>
        </w:tc>
      </w:tr>
      <w:tr w:rsidR="006F06C7" w14:paraId="2C276B72" w14:textId="77777777" w:rsidTr="009F19BE">
        <w:tc>
          <w:tcPr>
            <w:tcW w:w="879" w:type="dxa"/>
          </w:tcPr>
          <w:p w14:paraId="42001BF5" w14:textId="77777777" w:rsidR="006F06C7" w:rsidRDefault="006F06C7" w:rsidP="009F19B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193D5834" w14:textId="77777777" w:rsidR="006F06C7" w:rsidRDefault="006F06C7" w:rsidP="009F19BE">
            <w:r>
              <w:rPr>
                <w:sz w:val="16"/>
                <w:szCs w:val="16"/>
              </w:rPr>
              <w:t>6025</w:t>
            </w:r>
          </w:p>
        </w:tc>
        <w:tc>
          <w:tcPr>
            <w:tcW w:w="517" w:type="dxa"/>
          </w:tcPr>
          <w:p w14:paraId="616D8055" w14:textId="77777777" w:rsidR="006F06C7" w:rsidRDefault="006F06C7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E1149F" w14:textId="77777777" w:rsidR="006F06C7" w:rsidRDefault="006F06C7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E0E624" w14:textId="77777777" w:rsidR="006F06C7" w:rsidRDefault="006F06C7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-Core) Correction on serving cell evaluation</w:t>
            </w:r>
          </w:p>
        </w:tc>
        <w:tc>
          <w:tcPr>
            <w:tcW w:w="517" w:type="dxa"/>
          </w:tcPr>
          <w:p w14:paraId="6FE9A667" w14:textId="77777777" w:rsidR="006F06C7" w:rsidRDefault="006F06C7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1A1A784" w14:textId="77777777" w:rsidR="006F06C7" w:rsidRDefault="006F06C7" w:rsidP="009F19BE"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 w14:paraId="61A45495" w14:textId="77777777" w:rsidR="006F06C7" w:rsidRDefault="006F06C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84DCC0A" w14:textId="77777777" w:rsidR="006F06C7" w:rsidRDefault="006F06C7" w:rsidP="009F19BE">
            <w:r>
              <w:rPr>
                <w:sz w:val="16"/>
                <w:szCs w:val="16"/>
              </w:rPr>
              <w:t>R4-2520026</w:t>
            </w:r>
          </w:p>
        </w:tc>
        <w:tc>
          <w:tcPr>
            <w:tcW w:w="1597" w:type="dxa"/>
          </w:tcPr>
          <w:p w14:paraId="5B999BC2" w14:textId="77777777" w:rsidR="006F06C7" w:rsidRDefault="006F06C7" w:rsidP="009F19BE">
            <w:r>
              <w:rPr>
                <w:sz w:val="16"/>
                <w:szCs w:val="16"/>
              </w:rPr>
              <w:t>MediaTek Inc</w:t>
            </w:r>
          </w:p>
        </w:tc>
        <w:tc>
          <w:tcPr>
            <w:tcW w:w="1122" w:type="dxa"/>
          </w:tcPr>
          <w:p w14:paraId="2EF952B2" w14:textId="77777777" w:rsidR="006F06C7" w:rsidRDefault="006F06C7" w:rsidP="009F19BE"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2DE63BC0" w14:textId="77777777" w:rsidR="006F06C7" w:rsidRDefault="006F06C7" w:rsidP="009F19BE">
            <w:r>
              <w:rPr>
                <w:sz w:val="16"/>
                <w:szCs w:val="16"/>
              </w:rPr>
              <w:t>4.2.2.2</w:t>
            </w:r>
          </w:p>
        </w:tc>
        <w:tc>
          <w:tcPr>
            <w:tcW w:w="998" w:type="dxa"/>
          </w:tcPr>
          <w:p w14:paraId="748EFA5B" w14:textId="77777777" w:rsidR="006F06C7" w:rsidRDefault="006F06C7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6F06C7" w14:paraId="5ECFCD17" w14:textId="77777777" w:rsidTr="009F19BE">
        <w:tc>
          <w:tcPr>
            <w:tcW w:w="879" w:type="dxa"/>
          </w:tcPr>
          <w:p w14:paraId="7F51CDF3" w14:textId="77777777" w:rsidR="006F06C7" w:rsidRDefault="006F06C7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056E5CF" w14:textId="77777777" w:rsidR="006F06C7" w:rsidRDefault="006F06C7" w:rsidP="009F19BE">
            <w:r>
              <w:rPr>
                <w:sz w:val="16"/>
                <w:szCs w:val="16"/>
              </w:rPr>
              <w:t>6026</w:t>
            </w:r>
          </w:p>
        </w:tc>
        <w:tc>
          <w:tcPr>
            <w:tcW w:w="517" w:type="dxa"/>
          </w:tcPr>
          <w:p w14:paraId="20BAD380" w14:textId="77777777" w:rsidR="006F06C7" w:rsidRDefault="006F06C7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5089CD" w14:textId="77777777" w:rsidR="006F06C7" w:rsidRDefault="006F06C7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EC35D75" w14:textId="77777777" w:rsidR="006F06C7" w:rsidRDefault="006F06C7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-Core) Correction on serving cell evaluation</w:t>
            </w:r>
          </w:p>
        </w:tc>
        <w:tc>
          <w:tcPr>
            <w:tcW w:w="517" w:type="dxa"/>
          </w:tcPr>
          <w:p w14:paraId="67E51F21" w14:textId="77777777" w:rsidR="006F06C7" w:rsidRDefault="006F06C7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BE815B8" w14:textId="77777777" w:rsidR="006F06C7" w:rsidRDefault="006F06C7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719620C9" w14:textId="77777777" w:rsidR="006F06C7" w:rsidRDefault="006F06C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774C345" w14:textId="77777777" w:rsidR="006F06C7" w:rsidRDefault="006F06C7" w:rsidP="009F19BE">
            <w:r>
              <w:rPr>
                <w:sz w:val="16"/>
                <w:szCs w:val="16"/>
              </w:rPr>
              <w:t>R4-2520027</w:t>
            </w:r>
          </w:p>
        </w:tc>
        <w:tc>
          <w:tcPr>
            <w:tcW w:w="1597" w:type="dxa"/>
          </w:tcPr>
          <w:p w14:paraId="4573F878" w14:textId="77777777" w:rsidR="006F06C7" w:rsidRDefault="006F06C7" w:rsidP="009F19BE">
            <w:r>
              <w:rPr>
                <w:sz w:val="16"/>
                <w:szCs w:val="16"/>
              </w:rPr>
              <w:t>MediaTek Inc</w:t>
            </w:r>
          </w:p>
        </w:tc>
        <w:tc>
          <w:tcPr>
            <w:tcW w:w="1122" w:type="dxa"/>
          </w:tcPr>
          <w:p w14:paraId="0D0FFB99" w14:textId="77777777" w:rsidR="006F06C7" w:rsidRDefault="006F06C7" w:rsidP="009F19BE"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3933D48E" w14:textId="77777777" w:rsidR="006F06C7" w:rsidRDefault="006F06C7" w:rsidP="009F19BE">
            <w:r>
              <w:rPr>
                <w:sz w:val="16"/>
                <w:szCs w:val="16"/>
              </w:rPr>
              <w:t>4.2.2.2</w:t>
            </w:r>
          </w:p>
        </w:tc>
        <w:tc>
          <w:tcPr>
            <w:tcW w:w="998" w:type="dxa"/>
          </w:tcPr>
          <w:p w14:paraId="146E195D" w14:textId="77777777" w:rsidR="006F06C7" w:rsidRDefault="006F06C7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6F06C7" w14:paraId="3E04EAAF" w14:textId="77777777" w:rsidTr="009F19BE">
        <w:tc>
          <w:tcPr>
            <w:tcW w:w="879" w:type="dxa"/>
          </w:tcPr>
          <w:p w14:paraId="64FBD00F" w14:textId="77777777" w:rsidR="006F06C7" w:rsidRDefault="006F06C7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B69AE16" w14:textId="77777777" w:rsidR="006F06C7" w:rsidRDefault="006F06C7" w:rsidP="009F19BE">
            <w:r>
              <w:rPr>
                <w:sz w:val="16"/>
                <w:szCs w:val="16"/>
              </w:rPr>
              <w:t>6027</w:t>
            </w:r>
          </w:p>
        </w:tc>
        <w:tc>
          <w:tcPr>
            <w:tcW w:w="517" w:type="dxa"/>
          </w:tcPr>
          <w:p w14:paraId="10484548" w14:textId="77777777" w:rsidR="006F06C7" w:rsidRDefault="006F06C7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9692FA" w14:textId="77777777" w:rsidR="006F06C7" w:rsidRDefault="006F06C7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E916707" w14:textId="77777777" w:rsidR="006F06C7" w:rsidRDefault="006F06C7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-Core) Correction on serving cell evaluation</w:t>
            </w:r>
          </w:p>
        </w:tc>
        <w:tc>
          <w:tcPr>
            <w:tcW w:w="517" w:type="dxa"/>
          </w:tcPr>
          <w:p w14:paraId="7B2A21B9" w14:textId="77777777" w:rsidR="006F06C7" w:rsidRDefault="006F06C7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A5CC087" w14:textId="77777777" w:rsidR="006F06C7" w:rsidRDefault="006F06C7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7352BA81" w14:textId="77777777" w:rsidR="006F06C7" w:rsidRDefault="006F06C7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7C9E14C" w14:textId="77777777" w:rsidR="006F06C7" w:rsidRDefault="006F06C7" w:rsidP="009F19BE">
            <w:r>
              <w:rPr>
                <w:sz w:val="16"/>
                <w:szCs w:val="16"/>
              </w:rPr>
              <w:t>R4-2520028</w:t>
            </w:r>
          </w:p>
        </w:tc>
        <w:tc>
          <w:tcPr>
            <w:tcW w:w="1597" w:type="dxa"/>
          </w:tcPr>
          <w:p w14:paraId="26D4F2F5" w14:textId="77777777" w:rsidR="006F06C7" w:rsidRDefault="006F06C7" w:rsidP="009F19BE">
            <w:r>
              <w:rPr>
                <w:sz w:val="16"/>
                <w:szCs w:val="16"/>
              </w:rPr>
              <w:t>MediaTek Inc</w:t>
            </w:r>
          </w:p>
        </w:tc>
        <w:tc>
          <w:tcPr>
            <w:tcW w:w="1122" w:type="dxa"/>
          </w:tcPr>
          <w:p w14:paraId="52796C62" w14:textId="77777777" w:rsidR="006F06C7" w:rsidRDefault="006F06C7" w:rsidP="009F19BE"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173FBB1A" w14:textId="77777777" w:rsidR="006F06C7" w:rsidRDefault="006F06C7" w:rsidP="009F19BE">
            <w:r>
              <w:rPr>
                <w:sz w:val="16"/>
                <w:szCs w:val="16"/>
              </w:rPr>
              <w:t>4.2.2.2</w:t>
            </w:r>
          </w:p>
        </w:tc>
        <w:tc>
          <w:tcPr>
            <w:tcW w:w="998" w:type="dxa"/>
          </w:tcPr>
          <w:p w14:paraId="02F9A393" w14:textId="77777777" w:rsidR="006F06C7" w:rsidRDefault="006F06C7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</w:tbl>
    <w:p w14:paraId="252D3534" w14:textId="77777777" w:rsidR="006E3D30" w:rsidRDefault="006E3D30" w:rsidP="006E3D30">
      <w:pPr>
        <w:rPr>
          <w:rFonts w:eastAsiaTheme="minorEastAsia"/>
        </w:rPr>
      </w:pPr>
    </w:p>
    <w:p w14:paraId="525EC74F" w14:textId="2B71DCCE" w:rsidR="006E3D30" w:rsidRDefault="005342A9" w:rsidP="006E3D30">
      <w:pPr>
        <w:rPr>
          <w:rFonts w:ascii="Arial" w:eastAsiaTheme="minorEastAsia" w:hAnsi="Arial" w:cs="Arial"/>
          <w:b/>
          <w:sz w:val="24"/>
          <w:szCs w:val="24"/>
        </w:rPr>
      </w:pPr>
      <w:r w:rsidRPr="005342A9">
        <w:rPr>
          <w:rFonts w:ascii="Arial" w:eastAsiaTheme="minorEastAsia" w:hAnsi="Arial" w:cs="Arial"/>
          <w:b/>
          <w:sz w:val="24"/>
          <w:szCs w:val="24"/>
        </w:rPr>
        <w:t>RP-253676</w:t>
      </w:r>
      <w:r w:rsidRPr="005342A9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- Batch 10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342A9" w:rsidRPr="004E535C" w14:paraId="137DC125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40CF6AA" w14:textId="77777777" w:rsidR="005342A9" w:rsidRPr="00BF1EB6" w:rsidRDefault="005342A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5F822C" w14:textId="77777777" w:rsidR="005342A9" w:rsidRPr="00BF1EB6" w:rsidRDefault="005342A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B117E1D" w14:textId="77777777" w:rsidR="005342A9" w:rsidRPr="00BF1EB6" w:rsidRDefault="005342A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9201E38" w14:textId="77777777" w:rsidR="005342A9" w:rsidRPr="00BF1EB6" w:rsidRDefault="005342A9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0033F9A1" w14:textId="77777777" w:rsidR="005342A9" w:rsidRPr="00BF1EB6" w:rsidRDefault="005342A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4FC3A34" w14:textId="77777777" w:rsidR="005342A9" w:rsidRPr="00BF1EB6" w:rsidRDefault="005342A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51B6E2" w14:textId="77777777" w:rsidR="005342A9" w:rsidRPr="00BF1EB6" w:rsidRDefault="005342A9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8E1C3BC" w14:textId="77777777" w:rsidR="005342A9" w:rsidRPr="00BF1EB6" w:rsidRDefault="005342A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81ECFA7" w14:textId="77777777" w:rsidR="005342A9" w:rsidRPr="00BF1EB6" w:rsidRDefault="005342A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110F0AA" w14:textId="77777777" w:rsidR="005342A9" w:rsidRPr="00BF1EB6" w:rsidRDefault="005342A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1ED9009" w14:textId="77777777" w:rsidR="005342A9" w:rsidRPr="00BF1EB6" w:rsidRDefault="005342A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1BB80DD" w14:textId="77777777" w:rsidR="005342A9" w:rsidRPr="00BF1EB6" w:rsidRDefault="005342A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14B5EBA" w14:textId="77777777" w:rsidR="005342A9" w:rsidRPr="00BF1EB6" w:rsidRDefault="005342A9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342A9" w14:paraId="5EF9F328" w14:textId="77777777" w:rsidTr="009F19BE">
        <w:tc>
          <w:tcPr>
            <w:tcW w:w="879" w:type="dxa"/>
          </w:tcPr>
          <w:p w14:paraId="5A675C11" w14:textId="77777777" w:rsidR="005342A9" w:rsidRDefault="005342A9" w:rsidP="009F19B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4A43D7C9" w14:textId="77777777" w:rsidR="005342A9" w:rsidRDefault="005342A9" w:rsidP="009F19BE">
            <w:r>
              <w:rPr>
                <w:sz w:val="16"/>
                <w:szCs w:val="16"/>
              </w:rPr>
              <w:t>0817</w:t>
            </w:r>
          </w:p>
        </w:tc>
        <w:tc>
          <w:tcPr>
            <w:tcW w:w="517" w:type="dxa"/>
          </w:tcPr>
          <w:p w14:paraId="27BA0B2B" w14:textId="77777777" w:rsidR="005342A9" w:rsidRDefault="005342A9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4B3F99" w14:textId="77777777" w:rsidR="005342A9" w:rsidRDefault="005342A9" w:rsidP="009F19B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CD3954B" w14:textId="77777777" w:rsidR="005342A9" w:rsidRDefault="005342A9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-Perf) CR to 38.101-4 Rel-15 Cat-F for correction of applicability Table 6.1.1.4-1</w:t>
            </w:r>
          </w:p>
        </w:tc>
        <w:tc>
          <w:tcPr>
            <w:tcW w:w="517" w:type="dxa"/>
          </w:tcPr>
          <w:p w14:paraId="2C132761" w14:textId="77777777" w:rsidR="005342A9" w:rsidRDefault="005342A9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DA7280" w14:textId="77777777" w:rsidR="005342A9" w:rsidRDefault="005342A9" w:rsidP="009F19BE">
            <w:r>
              <w:rPr>
                <w:sz w:val="16"/>
                <w:szCs w:val="16"/>
              </w:rPr>
              <w:t>15.26.0</w:t>
            </w:r>
          </w:p>
        </w:tc>
        <w:tc>
          <w:tcPr>
            <w:tcW w:w="758" w:type="dxa"/>
          </w:tcPr>
          <w:p w14:paraId="58679687" w14:textId="77777777" w:rsidR="005342A9" w:rsidRDefault="005342A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906A6F7" w14:textId="77777777" w:rsidR="005342A9" w:rsidRDefault="005342A9" w:rsidP="009F19BE">
            <w:r>
              <w:rPr>
                <w:sz w:val="16"/>
                <w:szCs w:val="16"/>
              </w:rPr>
              <w:t>R4-2522725</w:t>
            </w:r>
          </w:p>
        </w:tc>
        <w:tc>
          <w:tcPr>
            <w:tcW w:w="1597" w:type="dxa"/>
          </w:tcPr>
          <w:p w14:paraId="2F40171E" w14:textId="77777777" w:rsidR="005342A9" w:rsidRDefault="005342A9" w:rsidP="009F19BE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48C39504" w14:textId="77777777" w:rsidR="005342A9" w:rsidRDefault="005342A9" w:rsidP="009F19BE"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1238A05C" w14:textId="77777777" w:rsidR="005342A9" w:rsidRDefault="005342A9" w:rsidP="009F19BE">
            <w:r>
              <w:rPr>
                <w:sz w:val="16"/>
                <w:szCs w:val="16"/>
              </w:rPr>
              <w:t>6.1.1.4</w:t>
            </w:r>
          </w:p>
        </w:tc>
        <w:tc>
          <w:tcPr>
            <w:tcW w:w="998" w:type="dxa"/>
          </w:tcPr>
          <w:p w14:paraId="216C9E19" w14:textId="77777777" w:rsidR="005342A9" w:rsidRDefault="005342A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38.521-4 CR: R5-255971; TS/TR ... CR ... </w:t>
            </w:r>
          </w:p>
        </w:tc>
      </w:tr>
      <w:tr w:rsidR="005342A9" w14:paraId="106263C8" w14:textId="77777777" w:rsidTr="009F19BE">
        <w:tc>
          <w:tcPr>
            <w:tcW w:w="879" w:type="dxa"/>
          </w:tcPr>
          <w:p w14:paraId="35F229B6" w14:textId="77777777" w:rsidR="005342A9" w:rsidRDefault="005342A9" w:rsidP="009F19B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2636FF57" w14:textId="77777777" w:rsidR="005342A9" w:rsidRDefault="005342A9" w:rsidP="009F19BE">
            <w:r>
              <w:rPr>
                <w:sz w:val="16"/>
                <w:szCs w:val="16"/>
              </w:rPr>
              <w:t>0818</w:t>
            </w:r>
          </w:p>
        </w:tc>
        <w:tc>
          <w:tcPr>
            <w:tcW w:w="517" w:type="dxa"/>
          </w:tcPr>
          <w:p w14:paraId="26EE6661" w14:textId="77777777" w:rsidR="005342A9" w:rsidRDefault="005342A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DA4C71" w14:textId="77777777" w:rsidR="005342A9" w:rsidRDefault="005342A9" w:rsidP="009F19B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BB33D2E" w14:textId="77777777" w:rsidR="005342A9" w:rsidRDefault="005342A9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-Perf) CR to 38.101-4 Rel-16 Cat-A for correction of applicability Table 6.1.1.4-1</w:t>
            </w:r>
          </w:p>
        </w:tc>
        <w:tc>
          <w:tcPr>
            <w:tcW w:w="517" w:type="dxa"/>
          </w:tcPr>
          <w:p w14:paraId="163ED50C" w14:textId="77777777" w:rsidR="005342A9" w:rsidRDefault="005342A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37FDDD8" w14:textId="77777777" w:rsidR="005342A9" w:rsidRDefault="005342A9" w:rsidP="009F19BE">
            <w:r>
              <w:rPr>
                <w:sz w:val="16"/>
                <w:szCs w:val="16"/>
              </w:rPr>
              <w:t>16.22.0</w:t>
            </w:r>
          </w:p>
        </w:tc>
        <w:tc>
          <w:tcPr>
            <w:tcW w:w="758" w:type="dxa"/>
          </w:tcPr>
          <w:p w14:paraId="5B6E4896" w14:textId="77777777" w:rsidR="005342A9" w:rsidRDefault="005342A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0E38746" w14:textId="77777777" w:rsidR="005342A9" w:rsidRDefault="005342A9" w:rsidP="009F19BE">
            <w:r>
              <w:rPr>
                <w:sz w:val="16"/>
                <w:szCs w:val="16"/>
              </w:rPr>
              <w:t>R4-2520405</w:t>
            </w:r>
          </w:p>
        </w:tc>
        <w:tc>
          <w:tcPr>
            <w:tcW w:w="1597" w:type="dxa"/>
          </w:tcPr>
          <w:p w14:paraId="23C947AC" w14:textId="77777777" w:rsidR="005342A9" w:rsidRDefault="005342A9" w:rsidP="009F19BE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7BCF50A5" w14:textId="77777777" w:rsidR="005342A9" w:rsidRDefault="005342A9" w:rsidP="009F19BE"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5B55CEDD" w14:textId="77777777" w:rsidR="005342A9" w:rsidRDefault="005342A9" w:rsidP="009F19BE">
            <w:r>
              <w:rPr>
                <w:sz w:val="16"/>
                <w:szCs w:val="16"/>
              </w:rPr>
              <w:t>6.1.1.4</w:t>
            </w:r>
          </w:p>
        </w:tc>
        <w:tc>
          <w:tcPr>
            <w:tcW w:w="998" w:type="dxa"/>
          </w:tcPr>
          <w:p w14:paraId="05EDD71F" w14:textId="77777777" w:rsidR="005342A9" w:rsidRDefault="005342A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38.521-4 CR: R5-255971;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5342A9" w14:paraId="7A6B896F" w14:textId="77777777" w:rsidTr="009F19BE">
        <w:tc>
          <w:tcPr>
            <w:tcW w:w="879" w:type="dxa"/>
          </w:tcPr>
          <w:p w14:paraId="299AA6E1" w14:textId="77777777" w:rsidR="005342A9" w:rsidRDefault="005342A9" w:rsidP="009F19BE">
            <w:r>
              <w:rPr>
                <w:sz w:val="16"/>
                <w:szCs w:val="16"/>
              </w:rPr>
              <w:lastRenderedPageBreak/>
              <w:t>38.101-4</w:t>
            </w:r>
          </w:p>
        </w:tc>
        <w:tc>
          <w:tcPr>
            <w:tcW w:w="637" w:type="dxa"/>
          </w:tcPr>
          <w:p w14:paraId="2D00DA8F" w14:textId="77777777" w:rsidR="005342A9" w:rsidRDefault="005342A9" w:rsidP="009F19BE">
            <w:r>
              <w:rPr>
                <w:sz w:val="16"/>
                <w:szCs w:val="16"/>
              </w:rPr>
              <w:t>0819</w:t>
            </w:r>
          </w:p>
        </w:tc>
        <w:tc>
          <w:tcPr>
            <w:tcW w:w="517" w:type="dxa"/>
          </w:tcPr>
          <w:p w14:paraId="14CD6B1B" w14:textId="77777777" w:rsidR="005342A9" w:rsidRDefault="005342A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92A568" w14:textId="77777777" w:rsidR="005342A9" w:rsidRDefault="005342A9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FE03BE8" w14:textId="77777777" w:rsidR="005342A9" w:rsidRDefault="005342A9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-Perf) CR to 38.101-4 Rel-17 Cat-A for correction of applicability Table 6.1.1.4-1</w:t>
            </w:r>
          </w:p>
        </w:tc>
        <w:tc>
          <w:tcPr>
            <w:tcW w:w="517" w:type="dxa"/>
          </w:tcPr>
          <w:p w14:paraId="186704CE" w14:textId="77777777" w:rsidR="005342A9" w:rsidRDefault="005342A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3301E4A" w14:textId="77777777" w:rsidR="005342A9" w:rsidRDefault="005342A9" w:rsidP="009F19BE">
            <w:r>
              <w:rPr>
                <w:sz w:val="16"/>
                <w:szCs w:val="16"/>
              </w:rPr>
              <w:t>17.18.0</w:t>
            </w:r>
          </w:p>
        </w:tc>
        <w:tc>
          <w:tcPr>
            <w:tcW w:w="758" w:type="dxa"/>
          </w:tcPr>
          <w:p w14:paraId="2806D35A" w14:textId="77777777" w:rsidR="005342A9" w:rsidRDefault="005342A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8E6EEB3" w14:textId="77777777" w:rsidR="005342A9" w:rsidRDefault="005342A9" w:rsidP="009F19BE">
            <w:r>
              <w:rPr>
                <w:sz w:val="16"/>
                <w:szCs w:val="16"/>
              </w:rPr>
              <w:t>R4-2520406</w:t>
            </w:r>
          </w:p>
        </w:tc>
        <w:tc>
          <w:tcPr>
            <w:tcW w:w="1597" w:type="dxa"/>
          </w:tcPr>
          <w:p w14:paraId="3E601C0C" w14:textId="77777777" w:rsidR="005342A9" w:rsidRDefault="005342A9" w:rsidP="009F19BE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0820DC18" w14:textId="77777777" w:rsidR="005342A9" w:rsidRDefault="005342A9" w:rsidP="009F19BE"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6FA82F20" w14:textId="77777777" w:rsidR="005342A9" w:rsidRDefault="005342A9" w:rsidP="009F19BE">
            <w:r>
              <w:rPr>
                <w:sz w:val="16"/>
                <w:szCs w:val="16"/>
              </w:rPr>
              <w:t>6.1.1.4</w:t>
            </w:r>
          </w:p>
        </w:tc>
        <w:tc>
          <w:tcPr>
            <w:tcW w:w="998" w:type="dxa"/>
          </w:tcPr>
          <w:p w14:paraId="2224D77D" w14:textId="77777777" w:rsidR="005342A9" w:rsidRDefault="005342A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38.521-4 CR: R5-255971; TS/TR ... CR ... </w:t>
            </w:r>
          </w:p>
        </w:tc>
      </w:tr>
      <w:tr w:rsidR="005342A9" w14:paraId="24051448" w14:textId="77777777" w:rsidTr="009F19BE">
        <w:tc>
          <w:tcPr>
            <w:tcW w:w="879" w:type="dxa"/>
          </w:tcPr>
          <w:p w14:paraId="0A845BEB" w14:textId="77777777" w:rsidR="005342A9" w:rsidRDefault="005342A9" w:rsidP="009F19B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12C6EBC3" w14:textId="77777777" w:rsidR="005342A9" w:rsidRDefault="005342A9" w:rsidP="009F19BE">
            <w:r>
              <w:rPr>
                <w:sz w:val="16"/>
                <w:szCs w:val="16"/>
              </w:rPr>
              <w:t>0820</w:t>
            </w:r>
          </w:p>
        </w:tc>
        <w:tc>
          <w:tcPr>
            <w:tcW w:w="517" w:type="dxa"/>
          </w:tcPr>
          <w:p w14:paraId="744F63D0" w14:textId="77777777" w:rsidR="005342A9" w:rsidRDefault="005342A9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B529CF" w14:textId="77777777" w:rsidR="005342A9" w:rsidRDefault="005342A9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511BECB" w14:textId="77777777" w:rsidR="005342A9" w:rsidRDefault="005342A9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 xml:space="preserve">-Perf, </w:t>
            </w:r>
            <w:proofErr w:type="spellStart"/>
            <w:r>
              <w:rPr>
                <w:sz w:val="16"/>
                <w:szCs w:val="16"/>
              </w:rPr>
              <w:t>NR_MIMO_evo_DL_UL</w:t>
            </w:r>
            <w:proofErr w:type="spellEnd"/>
            <w:r>
              <w:rPr>
                <w:sz w:val="16"/>
                <w:szCs w:val="16"/>
              </w:rPr>
              <w:t>-Perf) CR to 38.101-4 Rel-18 Cat-F for correction of applicability Table 6.1.1.4-1</w:t>
            </w:r>
          </w:p>
        </w:tc>
        <w:tc>
          <w:tcPr>
            <w:tcW w:w="517" w:type="dxa"/>
          </w:tcPr>
          <w:p w14:paraId="24D14E5C" w14:textId="77777777" w:rsidR="005342A9" w:rsidRDefault="005342A9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B7E662" w14:textId="77777777" w:rsidR="005342A9" w:rsidRDefault="005342A9" w:rsidP="009F19BE"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 w14:paraId="060DF19B" w14:textId="77777777" w:rsidR="005342A9" w:rsidRDefault="005342A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FFA7D08" w14:textId="77777777" w:rsidR="005342A9" w:rsidRDefault="005342A9" w:rsidP="009F19BE">
            <w:r>
              <w:rPr>
                <w:sz w:val="16"/>
                <w:szCs w:val="16"/>
              </w:rPr>
              <w:t>R4-2522726</w:t>
            </w:r>
          </w:p>
        </w:tc>
        <w:tc>
          <w:tcPr>
            <w:tcW w:w="1597" w:type="dxa"/>
          </w:tcPr>
          <w:p w14:paraId="279B7ED0" w14:textId="77777777" w:rsidR="005342A9" w:rsidRDefault="005342A9" w:rsidP="009F19BE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135CC26A" w14:textId="77777777" w:rsidR="005342A9" w:rsidRDefault="005342A9" w:rsidP="009F19BE"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 xml:space="preserve">-Perf, </w:t>
            </w:r>
            <w:proofErr w:type="spellStart"/>
            <w:r>
              <w:rPr>
                <w:sz w:val="16"/>
                <w:szCs w:val="16"/>
              </w:rPr>
              <w:t>NR_MIMO_evo_DL_UL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689B0F9B" w14:textId="77777777" w:rsidR="005342A9" w:rsidRDefault="005342A9" w:rsidP="009F19BE">
            <w:r>
              <w:rPr>
                <w:sz w:val="16"/>
                <w:szCs w:val="16"/>
              </w:rPr>
              <w:t>6.1.1.4</w:t>
            </w:r>
          </w:p>
        </w:tc>
        <w:tc>
          <w:tcPr>
            <w:tcW w:w="998" w:type="dxa"/>
          </w:tcPr>
          <w:p w14:paraId="1FB2A8DE" w14:textId="77777777" w:rsidR="005342A9" w:rsidRDefault="005342A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38.521-4 CR: R5-255971; TS/TR ... CR ... </w:t>
            </w:r>
          </w:p>
        </w:tc>
      </w:tr>
      <w:tr w:rsidR="005342A9" w14:paraId="06C7CFC1" w14:textId="77777777" w:rsidTr="009F19BE">
        <w:tc>
          <w:tcPr>
            <w:tcW w:w="879" w:type="dxa"/>
          </w:tcPr>
          <w:p w14:paraId="71E7DA81" w14:textId="77777777" w:rsidR="005342A9" w:rsidRDefault="005342A9" w:rsidP="009F19B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6B68A96" w14:textId="77777777" w:rsidR="005342A9" w:rsidRDefault="005342A9" w:rsidP="009F19BE">
            <w:r>
              <w:rPr>
                <w:sz w:val="16"/>
                <w:szCs w:val="16"/>
              </w:rPr>
              <w:t>0821</w:t>
            </w:r>
          </w:p>
        </w:tc>
        <w:tc>
          <w:tcPr>
            <w:tcW w:w="517" w:type="dxa"/>
          </w:tcPr>
          <w:p w14:paraId="03EF82EC" w14:textId="77777777" w:rsidR="005342A9" w:rsidRDefault="005342A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7E56D4" w14:textId="77777777" w:rsidR="005342A9" w:rsidRDefault="005342A9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7D5B43F" w14:textId="77777777" w:rsidR="005342A9" w:rsidRDefault="005342A9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 xml:space="preserve">-Perf, </w:t>
            </w:r>
            <w:proofErr w:type="spellStart"/>
            <w:r>
              <w:rPr>
                <w:sz w:val="16"/>
                <w:szCs w:val="16"/>
              </w:rPr>
              <w:t>NR_MIMO_evo_DL_UL</w:t>
            </w:r>
            <w:proofErr w:type="spellEnd"/>
            <w:r>
              <w:rPr>
                <w:sz w:val="16"/>
                <w:szCs w:val="16"/>
              </w:rPr>
              <w:t>-Perf) CR to 38.101-4 Rel-19 Cat-A for correction of applicability Table 6.1.1.4-1</w:t>
            </w:r>
          </w:p>
        </w:tc>
        <w:tc>
          <w:tcPr>
            <w:tcW w:w="517" w:type="dxa"/>
          </w:tcPr>
          <w:p w14:paraId="2C709554" w14:textId="77777777" w:rsidR="005342A9" w:rsidRDefault="005342A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61D7315" w14:textId="77777777" w:rsidR="005342A9" w:rsidRDefault="005342A9" w:rsidP="009F19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2D4D5FA" w14:textId="77777777" w:rsidR="005342A9" w:rsidRDefault="005342A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A21C0A6" w14:textId="77777777" w:rsidR="005342A9" w:rsidRDefault="005342A9" w:rsidP="009F19BE">
            <w:r>
              <w:rPr>
                <w:sz w:val="16"/>
                <w:szCs w:val="16"/>
              </w:rPr>
              <w:t>R4-2520408</w:t>
            </w:r>
          </w:p>
        </w:tc>
        <w:tc>
          <w:tcPr>
            <w:tcW w:w="1597" w:type="dxa"/>
          </w:tcPr>
          <w:p w14:paraId="1BE85834" w14:textId="77777777" w:rsidR="005342A9" w:rsidRDefault="005342A9" w:rsidP="009F19BE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3B8C89B3" w14:textId="77777777" w:rsidR="005342A9" w:rsidRDefault="005342A9" w:rsidP="009F19BE"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 xml:space="preserve">-Perf, </w:t>
            </w:r>
            <w:proofErr w:type="spellStart"/>
            <w:r>
              <w:rPr>
                <w:sz w:val="16"/>
                <w:szCs w:val="16"/>
              </w:rPr>
              <w:t>NR_MIMO_evo_DL_UL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198B6475" w14:textId="77777777" w:rsidR="005342A9" w:rsidRDefault="005342A9" w:rsidP="009F19BE">
            <w:r>
              <w:rPr>
                <w:sz w:val="16"/>
                <w:szCs w:val="16"/>
              </w:rPr>
              <w:t>6.1.1.4</w:t>
            </w:r>
          </w:p>
        </w:tc>
        <w:tc>
          <w:tcPr>
            <w:tcW w:w="998" w:type="dxa"/>
          </w:tcPr>
          <w:p w14:paraId="13999A79" w14:textId="77777777" w:rsidR="005342A9" w:rsidRDefault="005342A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38.521-4 CR: R5-255971; TS/TR ... CR ... </w:t>
            </w:r>
          </w:p>
        </w:tc>
      </w:tr>
      <w:tr w:rsidR="005342A9" w14:paraId="3A2C256D" w14:textId="77777777" w:rsidTr="009F19BE">
        <w:tc>
          <w:tcPr>
            <w:tcW w:w="879" w:type="dxa"/>
          </w:tcPr>
          <w:p w14:paraId="3A79D0A4" w14:textId="77777777" w:rsidR="005342A9" w:rsidRDefault="005342A9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E45FFE3" w14:textId="77777777" w:rsidR="005342A9" w:rsidRDefault="005342A9" w:rsidP="009F19BE">
            <w:r>
              <w:rPr>
                <w:sz w:val="16"/>
                <w:szCs w:val="16"/>
              </w:rPr>
              <w:t>6052</w:t>
            </w:r>
          </w:p>
        </w:tc>
        <w:tc>
          <w:tcPr>
            <w:tcW w:w="517" w:type="dxa"/>
          </w:tcPr>
          <w:p w14:paraId="0E769F47" w14:textId="77777777" w:rsidR="005342A9" w:rsidRDefault="005342A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C92B59" w14:textId="77777777" w:rsidR="005342A9" w:rsidRDefault="005342A9" w:rsidP="009F19B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B90FD40" w14:textId="77777777" w:rsidR="005342A9" w:rsidRDefault="005342A9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 xml:space="preserve">-Perf) CR for R15 Unknown </w:t>
            </w:r>
            <w:proofErr w:type="spellStart"/>
            <w:r>
              <w:rPr>
                <w:sz w:val="16"/>
                <w:szCs w:val="16"/>
              </w:rPr>
              <w:t>SCell</w:t>
            </w:r>
            <w:proofErr w:type="spellEnd"/>
            <w:r>
              <w:rPr>
                <w:sz w:val="16"/>
                <w:szCs w:val="16"/>
              </w:rPr>
              <w:t xml:space="preserve"> activation delay TC</w:t>
            </w:r>
          </w:p>
        </w:tc>
        <w:tc>
          <w:tcPr>
            <w:tcW w:w="517" w:type="dxa"/>
          </w:tcPr>
          <w:p w14:paraId="04506D46" w14:textId="77777777" w:rsidR="005342A9" w:rsidRDefault="005342A9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7CD4FF" w14:textId="77777777" w:rsidR="005342A9" w:rsidRDefault="005342A9" w:rsidP="009F19BE">
            <w:r>
              <w:rPr>
                <w:sz w:val="16"/>
                <w:szCs w:val="16"/>
              </w:rPr>
              <w:t>15.31.0</w:t>
            </w:r>
          </w:p>
        </w:tc>
        <w:tc>
          <w:tcPr>
            <w:tcW w:w="758" w:type="dxa"/>
          </w:tcPr>
          <w:p w14:paraId="7C0407CF" w14:textId="77777777" w:rsidR="005342A9" w:rsidRDefault="005342A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1AC93D9" w14:textId="77777777" w:rsidR="005342A9" w:rsidRDefault="005342A9" w:rsidP="009F19BE">
            <w:r>
              <w:rPr>
                <w:sz w:val="16"/>
                <w:szCs w:val="16"/>
              </w:rPr>
              <w:t>R4-2520465</w:t>
            </w:r>
          </w:p>
        </w:tc>
        <w:tc>
          <w:tcPr>
            <w:tcW w:w="1597" w:type="dxa"/>
          </w:tcPr>
          <w:p w14:paraId="14B0CB38" w14:textId="77777777" w:rsidR="005342A9" w:rsidRDefault="005342A9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D70DF96" w14:textId="77777777" w:rsidR="005342A9" w:rsidRDefault="005342A9" w:rsidP="009F19BE"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4E3E58D4" w14:textId="77777777" w:rsidR="005342A9" w:rsidRDefault="005342A9" w:rsidP="009F19BE">
            <w:r>
              <w:rPr>
                <w:sz w:val="16"/>
                <w:szCs w:val="16"/>
              </w:rPr>
              <w:t>A.6.5.3.3.1</w:t>
            </w:r>
          </w:p>
        </w:tc>
        <w:tc>
          <w:tcPr>
            <w:tcW w:w="998" w:type="dxa"/>
          </w:tcPr>
          <w:p w14:paraId="48E2A6F7" w14:textId="77777777" w:rsidR="005342A9" w:rsidRDefault="005342A9" w:rsidP="009F19BE">
            <w:r>
              <w:rPr>
                <w:sz w:val="16"/>
                <w:szCs w:val="16"/>
              </w:rPr>
              <w:t>38.533</w:t>
            </w:r>
          </w:p>
        </w:tc>
      </w:tr>
      <w:tr w:rsidR="005342A9" w14:paraId="19C79706" w14:textId="77777777" w:rsidTr="009F19BE">
        <w:tc>
          <w:tcPr>
            <w:tcW w:w="879" w:type="dxa"/>
          </w:tcPr>
          <w:p w14:paraId="4AA49C51" w14:textId="77777777" w:rsidR="005342A9" w:rsidRDefault="005342A9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80DA179" w14:textId="77777777" w:rsidR="005342A9" w:rsidRDefault="005342A9" w:rsidP="009F19BE">
            <w:r>
              <w:rPr>
                <w:sz w:val="16"/>
                <w:szCs w:val="16"/>
              </w:rPr>
              <w:t>6075</w:t>
            </w:r>
          </w:p>
        </w:tc>
        <w:tc>
          <w:tcPr>
            <w:tcW w:w="517" w:type="dxa"/>
          </w:tcPr>
          <w:p w14:paraId="2DF874D4" w14:textId="77777777" w:rsidR="005342A9" w:rsidRDefault="005342A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A6A2A3" w14:textId="77777777" w:rsidR="005342A9" w:rsidRDefault="005342A9" w:rsidP="009F19B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6BA14D8" w14:textId="77777777" w:rsidR="005342A9" w:rsidRDefault="005342A9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-Perf) Adding SSB index configuration in FR2 RLM CSI-RS based test scenarios</w:t>
            </w:r>
          </w:p>
        </w:tc>
        <w:tc>
          <w:tcPr>
            <w:tcW w:w="517" w:type="dxa"/>
          </w:tcPr>
          <w:p w14:paraId="4BBE5CD6" w14:textId="77777777" w:rsidR="005342A9" w:rsidRDefault="005342A9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FC6AB0" w14:textId="77777777" w:rsidR="005342A9" w:rsidRDefault="005342A9" w:rsidP="009F19BE">
            <w:r>
              <w:rPr>
                <w:sz w:val="16"/>
                <w:szCs w:val="16"/>
              </w:rPr>
              <w:t>15.31.0</w:t>
            </w:r>
          </w:p>
        </w:tc>
        <w:tc>
          <w:tcPr>
            <w:tcW w:w="758" w:type="dxa"/>
          </w:tcPr>
          <w:p w14:paraId="4E95BFD2" w14:textId="77777777" w:rsidR="005342A9" w:rsidRDefault="005342A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1ECCBFB" w14:textId="77777777" w:rsidR="005342A9" w:rsidRDefault="005342A9" w:rsidP="009F19BE">
            <w:r>
              <w:rPr>
                <w:sz w:val="16"/>
                <w:szCs w:val="16"/>
              </w:rPr>
              <w:t>R4-2520690</w:t>
            </w:r>
          </w:p>
        </w:tc>
        <w:tc>
          <w:tcPr>
            <w:tcW w:w="1597" w:type="dxa"/>
          </w:tcPr>
          <w:p w14:paraId="545A3D37" w14:textId="77777777" w:rsidR="005342A9" w:rsidRDefault="005342A9" w:rsidP="009F19B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24EB4970" w14:textId="77777777" w:rsidR="005342A9" w:rsidRDefault="005342A9" w:rsidP="009F19BE"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716D1B16" w14:textId="77777777" w:rsidR="005342A9" w:rsidRDefault="005342A9" w:rsidP="009F19BE">
            <w:r>
              <w:rPr>
                <w:sz w:val="16"/>
                <w:szCs w:val="16"/>
              </w:rPr>
              <w:t>A.5.5.1.5, A.5.5.1.6, A.7.5.1.5, A.7.5.1.6, A.7.1.5.7, A.7.1.5.8</w:t>
            </w:r>
          </w:p>
        </w:tc>
        <w:tc>
          <w:tcPr>
            <w:tcW w:w="998" w:type="dxa"/>
          </w:tcPr>
          <w:p w14:paraId="01B50D30" w14:textId="77777777" w:rsidR="005342A9" w:rsidRDefault="005342A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38.533 CR 4229 ; TS/TR ... CR ... </w:t>
            </w:r>
          </w:p>
        </w:tc>
      </w:tr>
      <w:tr w:rsidR="005342A9" w14:paraId="5231B55A" w14:textId="77777777" w:rsidTr="009F19BE">
        <w:tc>
          <w:tcPr>
            <w:tcW w:w="879" w:type="dxa"/>
          </w:tcPr>
          <w:p w14:paraId="18F97795" w14:textId="77777777" w:rsidR="005342A9" w:rsidRDefault="005342A9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56D54AA" w14:textId="77777777" w:rsidR="005342A9" w:rsidRDefault="005342A9" w:rsidP="009F19BE">
            <w:r>
              <w:rPr>
                <w:sz w:val="16"/>
                <w:szCs w:val="16"/>
              </w:rPr>
              <w:t>6076</w:t>
            </w:r>
          </w:p>
        </w:tc>
        <w:tc>
          <w:tcPr>
            <w:tcW w:w="517" w:type="dxa"/>
          </w:tcPr>
          <w:p w14:paraId="3E55C6D0" w14:textId="77777777" w:rsidR="005342A9" w:rsidRDefault="005342A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B8F738" w14:textId="77777777" w:rsidR="005342A9" w:rsidRDefault="005342A9" w:rsidP="009F19B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1F12180" w14:textId="77777777" w:rsidR="005342A9" w:rsidRDefault="005342A9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-Perf) Adding SSB index configuration in FR2 RLM CSI-RS based test scenarios (Rel16)</w:t>
            </w:r>
          </w:p>
        </w:tc>
        <w:tc>
          <w:tcPr>
            <w:tcW w:w="517" w:type="dxa"/>
          </w:tcPr>
          <w:p w14:paraId="1A9ECC3F" w14:textId="77777777" w:rsidR="005342A9" w:rsidRDefault="005342A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90E4ED3" w14:textId="77777777" w:rsidR="005342A9" w:rsidRDefault="005342A9" w:rsidP="009F19BE">
            <w:r>
              <w:rPr>
                <w:sz w:val="16"/>
                <w:szCs w:val="16"/>
              </w:rPr>
              <w:t>16.25.0</w:t>
            </w:r>
          </w:p>
        </w:tc>
        <w:tc>
          <w:tcPr>
            <w:tcW w:w="758" w:type="dxa"/>
          </w:tcPr>
          <w:p w14:paraId="14F2DF81" w14:textId="77777777" w:rsidR="005342A9" w:rsidRDefault="005342A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4750C17" w14:textId="77777777" w:rsidR="005342A9" w:rsidRDefault="005342A9" w:rsidP="009F19BE">
            <w:r>
              <w:rPr>
                <w:sz w:val="16"/>
                <w:szCs w:val="16"/>
              </w:rPr>
              <w:t>R4-2520691</w:t>
            </w:r>
          </w:p>
        </w:tc>
        <w:tc>
          <w:tcPr>
            <w:tcW w:w="1597" w:type="dxa"/>
          </w:tcPr>
          <w:p w14:paraId="595D98FC" w14:textId="77777777" w:rsidR="005342A9" w:rsidRDefault="005342A9" w:rsidP="009F19B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6C2D216" w14:textId="77777777" w:rsidR="005342A9" w:rsidRDefault="005342A9" w:rsidP="009F19BE"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2B028E54" w14:textId="77777777" w:rsidR="005342A9" w:rsidRDefault="005342A9" w:rsidP="009F19BE">
            <w:r>
              <w:rPr>
                <w:sz w:val="16"/>
                <w:szCs w:val="16"/>
              </w:rPr>
              <w:t>A.5.5.1.5, A.5.5.1.6, A.7.5.1.5, A.7.5.1.6, A.7.1.5.7, A.7.1.5.8</w:t>
            </w:r>
          </w:p>
        </w:tc>
        <w:tc>
          <w:tcPr>
            <w:tcW w:w="998" w:type="dxa"/>
          </w:tcPr>
          <w:p w14:paraId="1C1AFB91" w14:textId="77777777" w:rsidR="005342A9" w:rsidRDefault="005342A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38.533 CR 4229 ; TS/TR ... CR ... </w:t>
            </w:r>
          </w:p>
        </w:tc>
      </w:tr>
      <w:tr w:rsidR="005342A9" w14:paraId="40A59796" w14:textId="77777777" w:rsidTr="009F19BE">
        <w:tc>
          <w:tcPr>
            <w:tcW w:w="879" w:type="dxa"/>
          </w:tcPr>
          <w:p w14:paraId="58072911" w14:textId="77777777" w:rsidR="005342A9" w:rsidRDefault="005342A9" w:rsidP="009F19B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25BF562E" w14:textId="77777777" w:rsidR="005342A9" w:rsidRDefault="005342A9" w:rsidP="009F19BE">
            <w:r>
              <w:rPr>
                <w:sz w:val="16"/>
                <w:szCs w:val="16"/>
              </w:rPr>
              <w:t>6077</w:t>
            </w:r>
          </w:p>
        </w:tc>
        <w:tc>
          <w:tcPr>
            <w:tcW w:w="517" w:type="dxa"/>
          </w:tcPr>
          <w:p w14:paraId="3859F6DB" w14:textId="77777777" w:rsidR="005342A9" w:rsidRDefault="005342A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6008B9" w14:textId="77777777" w:rsidR="005342A9" w:rsidRDefault="005342A9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53B80E3" w14:textId="77777777" w:rsidR="005342A9" w:rsidRDefault="005342A9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-Perf) Adding SSB index configuration in FR2 RLM CSI-RS based test scenarios (Rel17)</w:t>
            </w:r>
          </w:p>
        </w:tc>
        <w:tc>
          <w:tcPr>
            <w:tcW w:w="517" w:type="dxa"/>
          </w:tcPr>
          <w:p w14:paraId="06CC8306" w14:textId="77777777" w:rsidR="005342A9" w:rsidRDefault="005342A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ECB28B6" w14:textId="77777777" w:rsidR="005342A9" w:rsidRDefault="005342A9" w:rsidP="009F19BE"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 w14:paraId="02E5BC6A" w14:textId="77777777" w:rsidR="005342A9" w:rsidRDefault="005342A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279F05F" w14:textId="77777777" w:rsidR="005342A9" w:rsidRDefault="005342A9" w:rsidP="009F19BE">
            <w:r>
              <w:rPr>
                <w:sz w:val="16"/>
                <w:szCs w:val="16"/>
              </w:rPr>
              <w:t>R4-2520692</w:t>
            </w:r>
          </w:p>
        </w:tc>
        <w:tc>
          <w:tcPr>
            <w:tcW w:w="1597" w:type="dxa"/>
          </w:tcPr>
          <w:p w14:paraId="5B073964" w14:textId="77777777" w:rsidR="005342A9" w:rsidRDefault="005342A9" w:rsidP="009F19B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3F3189BE" w14:textId="77777777" w:rsidR="005342A9" w:rsidRDefault="005342A9" w:rsidP="009F19BE"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6A7E24BF" w14:textId="77777777" w:rsidR="005342A9" w:rsidRDefault="005342A9" w:rsidP="009F19BE">
            <w:r>
              <w:rPr>
                <w:sz w:val="16"/>
                <w:szCs w:val="16"/>
              </w:rPr>
              <w:t>A.5.5.1.5, A.5.5.1.6, A.7.5.1.5, A.7.5.1.6, A.7.1.5.7, A.7.1.5.8</w:t>
            </w:r>
          </w:p>
        </w:tc>
        <w:tc>
          <w:tcPr>
            <w:tcW w:w="998" w:type="dxa"/>
          </w:tcPr>
          <w:p w14:paraId="0454B4B8" w14:textId="77777777" w:rsidR="005342A9" w:rsidRDefault="005342A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38.533 CR 4229 ; TS/TR ... CR ... </w:t>
            </w:r>
          </w:p>
        </w:tc>
      </w:tr>
      <w:tr w:rsidR="005342A9" w14:paraId="033EE9A5" w14:textId="77777777" w:rsidTr="009F19BE">
        <w:tc>
          <w:tcPr>
            <w:tcW w:w="879" w:type="dxa"/>
          </w:tcPr>
          <w:p w14:paraId="2BB53DCB" w14:textId="77777777" w:rsidR="005342A9" w:rsidRDefault="005342A9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3106897" w14:textId="77777777" w:rsidR="005342A9" w:rsidRDefault="005342A9" w:rsidP="009F19BE">
            <w:r>
              <w:rPr>
                <w:sz w:val="16"/>
                <w:szCs w:val="16"/>
              </w:rPr>
              <w:t>6078</w:t>
            </w:r>
          </w:p>
        </w:tc>
        <w:tc>
          <w:tcPr>
            <w:tcW w:w="517" w:type="dxa"/>
          </w:tcPr>
          <w:p w14:paraId="07894C84" w14:textId="77777777" w:rsidR="005342A9" w:rsidRDefault="005342A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490765" w14:textId="77777777" w:rsidR="005342A9" w:rsidRDefault="005342A9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1AD844F" w14:textId="77777777" w:rsidR="005342A9" w:rsidRDefault="005342A9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-Perf) Adding SSB index configuration in FR2 RLM CSI-RS based test scenarios (Rel18)</w:t>
            </w:r>
          </w:p>
        </w:tc>
        <w:tc>
          <w:tcPr>
            <w:tcW w:w="517" w:type="dxa"/>
          </w:tcPr>
          <w:p w14:paraId="38B9A3A4" w14:textId="77777777" w:rsidR="005342A9" w:rsidRDefault="005342A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4C7955B" w14:textId="77777777" w:rsidR="005342A9" w:rsidRDefault="005342A9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37B9A88A" w14:textId="77777777" w:rsidR="005342A9" w:rsidRDefault="005342A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8837FDC" w14:textId="77777777" w:rsidR="005342A9" w:rsidRDefault="005342A9" w:rsidP="009F19BE">
            <w:r>
              <w:rPr>
                <w:sz w:val="16"/>
                <w:szCs w:val="16"/>
              </w:rPr>
              <w:t>R4-2520693</w:t>
            </w:r>
          </w:p>
        </w:tc>
        <w:tc>
          <w:tcPr>
            <w:tcW w:w="1597" w:type="dxa"/>
          </w:tcPr>
          <w:p w14:paraId="17CD10F0" w14:textId="77777777" w:rsidR="005342A9" w:rsidRDefault="005342A9" w:rsidP="009F19B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310F7DE3" w14:textId="77777777" w:rsidR="005342A9" w:rsidRDefault="005342A9" w:rsidP="009F19BE"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3A5D37DF" w14:textId="77777777" w:rsidR="005342A9" w:rsidRDefault="005342A9" w:rsidP="009F19BE">
            <w:r>
              <w:rPr>
                <w:sz w:val="16"/>
                <w:szCs w:val="16"/>
              </w:rPr>
              <w:t>A.5.5.1.5, A.5.5.1.6, A.7.5.1.5, A.7.5.1.6, A.7.1.5.7, A.7.1.5.8</w:t>
            </w:r>
          </w:p>
        </w:tc>
        <w:tc>
          <w:tcPr>
            <w:tcW w:w="998" w:type="dxa"/>
          </w:tcPr>
          <w:p w14:paraId="253527A7" w14:textId="77777777" w:rsidR="005342A9" w:rsidRDefault="005342A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38.533 CR 4229 ; TS/TR ... CR ... </w:t>
            </w:r>
          </w:p>
        </w:tc>
      </w:tr>
      <w:tr w:rsidR="005342A9" w14:paraId="0DF3B40A" w14:textId="77777777" w:rsidTr="009F19BE">
        <w:tc>
          <w:tcPr>
            <w:tcW w:w="879" w:type="dxa"/>
          </w:tcPr>
          <w:p w14:paraId="1F96065B" w14:textId="77777777" w:rsidR="005342A9" w:rsidRDefault="005342A9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97E995E" w14:textId="77777777" w:rsidR="005342A9" w:rsidRDefault="005342A9" w:rsidP="009F19BE">
            <w:r>
              <w:rPr>
                <w:sz w:val="16"/>
                <w:szCs w:val="16"/>
              </w:rPr>
              <w:t>6079</w:t>
            </w:r>
          </w:p>
        </w:tc>
        <w:tc>
          <w:tcPr>
            <w:tcW w:w="517" w:type="dxa"/>
          </w:tcPr>
          <w:p w14:paraId="68CE807D" w14:textId="77777777" w:rsidR="005342A9" w:rsidRDefault="005342A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243757" w14:textId="77777777" w:rsidR="005342A9" w:rsidRDefault="005342A9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96BEF14" w14:textId="77777777" w:rsidR="005342A9" w:rsidRDefault="005342A9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-Perf) Adding SSB index configuration in FR2 RLM CSI-RS based test scenarios (Rel19)</w:t>
            </w:r>
          </w:p>
        </w:tc>
        <w:tc>
          <w:tcPr>
            <w:tcW w:w="517" w:type="dxa"/>
          </w:tcPr>
          <w:p w14:paraId="6CBFB060" w14:textId="77777777" w:rsidR="005342A9" w:rsidRDefault="005342A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0DE321D" w14:textId="77777777" w:rsidR="005342A9" w:rsidRDefault="005342A9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373530EB" w14:textId="77777777" w:rsidR="005342A9" w:rsidRDefault="005342A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EA26B8F" w14:textId="77777777" w:rsidR="005342A9" w:rsidRDefault="005342A9" w:rsidP="009F19BE">
            <w:r>
              <w:rPr>
                <w:sz w:val="16"/>
                <w:szCs w:val="16"/>
              </w:rPr>
              <w:t>R4-2520694</w:t>
            </w:r>
          </w:p>
        </w:tc>
        <w:tc>
          <w:tcPr>
            <w:tcW w:w="1597" w:type="dxa"/>
          </w:tcPr>
          <w:p w14:paraId="08050BAB" w14:textId="77777777" w:rsidR="005342A9" w:rsidRDefault="005342A9" w:rsidP="009F19B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449D53DF" w14:textId="77777777" w:rsidR="005342A9" w:rsidRDefault="005342A9" w:rsidP="009F19BE"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62A7670E" w14:textId="77777777" w:rsidR="005342A9" w:rsidRDefault="005342A9" w:rsidP="009F19BE">
            <w:r>
              <w:rPr>
                <w:sz w:val="16"/>
                <w:szCs w:val="16"/>
              </w:rPr>
              <w:t>A.5.5.1.5, A.5.5.1.6, A.7.5.1.5, A.7.5.1.6, A.7.1.5.7, A.7.1.5.8</w:t>
            </w:r>
          </w:p>
        </w:tc>
        <w:tc>
          <w:tcPr>
            <w:tcW w:w="998" w:type="dxa"/>
          </w:tcPr>
          <w:p w14:paraId="4B296425" w14:textId="77777777" w:rsidR="005342A9" w:rsidRDefault="005342A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38.533 CR 4229 ; TS/TR ... CR ... </w:t>
            </w:r>
          </w:p>
        </w:tc>
      </w:tr>
      <w:tr w:rsidR="005342A9" w14:paraId="279ACC37" w14:textId="77777777" w:rsidTr="009F19BE">
        <w:tc>
          <w:tcPr>
            <w:tcW w:w="879" w:type="dxa"/>
          </w:tcPr>
          <w:p w14:paraId="594E99E1" w14:textId="77777777" w:rsidR="005342A9" w:rsidRDefault="005342A9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7723A0F" w14:textId="77777777" w:rsidR="005342A9" w:rsidRDefault="005342A9" w:rsidP="009F19BE">
            <w:r>
              <w:rPr>
                <w:sz w:val="16"/>
                <w:szCs w:val="16"/>
              </w:rPr>
              <w:t>6136</w:t>
            </w:r>
          </w:p>
        </w:tc>
        <w:tc>
          <w:tcPr>
            <w:tcW w:w="517" w:type="dxa"/>
          </w:tcPr>
          <w:p w14:paraId="342A2BD0" w14:textId="77777777" w:rsidR="005342A9" w:rsidRDefault="005342A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DFA6A6" w14:textId="77777777" w:rsidR="005342A9" w:rsidRDefault="005342A9" w:rsidP="009F19B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F091136" w14:textId="77777777" w:rsidR="005342A9" w:rsidRDefault="005342A9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 xml:space="preserve">-perf, TEI16) Correction on </w:t>
            </w:r>
            <w:proofErr w:type="spellStart"/>
            <w:r>
              <w:rPr>
                <w:sz w:val="16"/>
                <w:szCs w:val="16"/>
              </w:rPr>
              <w:t>SCell</w:t>
            </w:r>
            <w:proofErr w:type="spellEnd"/>
            <w:r>
              <w:rPr>
                <w:sz w:val="16"/>
                <w:szCs w:val="16"/>
              </w:rPr>
              <w:t xml:space="preserve"> Activation and deactivation of unknown </w:t>
            </w:r>
            <w:proofErr w:type="spellStart"/>
            <w:r>
              <w:rPr>
                <w:sz w:val="16"/>
                <w:szCs w:val="16"/>
              </w:rPr>
              <w:t>Scell</w:t>
            </w:r>
            <w:proofErr w:type="spellEnd"/>
          </w:p>
        </w:tc>
        <w:tc>
          <w:tcPr>
            <w:tcW w:w="517" w:type="dxa"/>
          </w:tcPr>
          <w:p w14:paraId="09E61578" w14:textId="77777777" w:rsidR="005342A9" w:rsidRDefault="005342A9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D24FB2" w14:textId="77777777" w:rsidR="005342A9" w:rsidRDefault="005342A9" w:rsidP="009F19BE">
            <w:r>
              <w:rPr>
                <w:sz w:val="16"/>
                <w:szCs w:val="16"/>
              </w:rPr>
              <w:t>16.25.0</w:t>
            </w:r>
          </w:p>
        </w:tc>
        <w:tc>
          <w:tcPr>
            <w:tcW w:w="758" w:type="dxa"/>
          </w:tcPr>
          <w:p w14:paraId="514834DB" w14:textId="77777777" w:rsidR="005342A9" w:rsidRDefault="005342A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A20A38D" w14:textId="77777777" w:rsidR="005342A9" w:rsidRDefault="005342A9" w:rsidP="009F19BE">
            <w:r>
              <w:rPr>
                <w:sz w:val="16"/>
                <w:szCs w:val="16"/>
              </w:rPr>
              <w:t>R4-2521167</w:t>
            </w:r>
          </w:p>
        </w:tc>
        <w:tc>
          <w:tcPr>
            <w:tcW w:w="1597" w:type="dxa"/>
          </w:tcPr>
          <w:p w14:paraId="312F4AF0" w14:textId="77777777" w:rsidR="005342A9" w:rsidRDefault="005342A9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7E5AB68B" w14:textId="77777777" w:rsidR="005342A9" w:rsidRDefault="005342A9" w:rsidP="009F19BE"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-Perf, TEI16</w:t>
            </w:r>
          </w:p>
        </w:tc>
        <w:tc>
          <w:tcPr>
            <w:tcW w:w="2323" w:type="dxa"/>
          </w:tcPr>
          <w:p w14:paraId="7919FF22" w14:textId="77777777" w:rsidR="005342A9" w:rsidRDefault="005342A9" w:rsidP="009F19BE">
            <w:r>
              <w:rPr>
                <w:sz w:val="16"/>
                <w:szCs w:val="16"/>
              </w:rPr>
              <w:t>A.6.5.3.3</w:t>
            </w:r>
          </w:p>
        </w:tc>
        <w:tc>
          <w:tcPr>
            <w:tcW w:w="998" w:type="dxa"/>
          </w:tcPr>
          <w:p w14:paraId="755DB94E" w14:textId="77777777" w:rsidR="005342A9" w:rsidRDefault="005342A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5342A9" w14:paraId="51DC3FF4" w14:textId="77777777" w:rsidTr="009F19BE">
        <w:tc>
          <w:tcPr>
            <w:tcW w:w="879" w:type="dxa"/>
          </w:tcPr>
          <w:p w14:paraId="78991C97" w14:textId="77777777" w:rsidR="005342A9" w:rsidRDefault="005342A9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4EAB90E" w14:textId="77777777" w:rsidR="005342A9" w:rsidRDefault="005342A9" w:rsidP="009F19BE">
            <w:r>
              <w:rPr>
                <w:sz w:val="16"/>
                <w:szCs w:val="16"/>
              </w:rPr>
              <w:t>6137</w:t>
            </w:r>
          </w:p>
        </w:tc>
        <w:tc>
          <w:tcPr>
            <w:tcW w:w="517" w:type="dxa"/>
          </w:tcPr>
          <w:p w14:paraId="5BCA0CA6" w14:textId="77777777" w:rsidR="005342A9" w:rsidRDefault="005342A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542FD7" w14:textId="77777777" w:rsidR="005342A9" w:rsidRDefault="005342A9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BC4EC1" w14:textId="77777777" w:rsidR="005342A9" w:rsidRDefault="005342A9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 xml:space="preserve">-perf, TEI16) Correction on </w:t>
            </w:r>
            <w:proofErr w:type="spellStart"/>
            <w:r>
              <w:rPr>
                <w:sz w:val="16"/>
                <w:szCs w:val="16"/>
              </w:rPr>
              <w:t>SCell</w:t>
            </w:r>
            <w:proofErr w:type="spellEnd"/>
            <w:r>
              <w:rPr>
                <w:sz w:val="16"/>
                <w:szCs w:val="16"/>
              </w:rPr>
              <w:t xml:space="preserve"> Activation and deactivation of unknown </w:t>
            </w:r>
            <w:proofErr w:type="spellStart"/>
            <w:r>
              <w:rPr>
                <w:sz w:val="16"/>
                <w:szCs w:val="16"/>
              </w:rPr>
              <w:t>SCell</w:t>
            </w:r>
            <w:proofErr w:type="spellEnd"/>
          </w:p>
        </w:tc>
        <w:tc>
          <w:tcPr>
            <w:tcW w:w="517" w:type="dxa"/>
          </w:tcPr>
          <w:p w14:paraId="6426217F" w14:textId="77777777" w:rsidR="005342A9" w:rsidRDefault="005342A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5DFE7BF" w14:textId="77777777" w:rsidR="005342A9" w:rsidRDefault="005342A9" w:rsidP="009F19BE"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 w14:paraId="19CA3F5D" w14:textId="77777777" w:rsidR="005342A9" w:rsidRDefault="005342A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EED965E" w14:textId="77777777" w:rsidR="005342A9" w:rsidRDefault="005342A9" w:rsidP="009F19BE">
            <w:r>
              <w:rPr>
                <w:sz w:val="16"/>
                <w:szCs w:val="16"/>
              </w:rPr>
              <w:t>R4-2521168</w:t>
            </w:r>
          </w:p>
        </w:tc>
        <w:tc>
          <w:tcPr>
            <w:tcW w:w="1597" w:type="dxa"/>
          </w:tcPr>
          <w:p w14:paraId="7BAE8E34" w14:textId="77777777" w:rsidR="005342A9" w:rsidRDefault="005342A9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72925D0B" w14:textId="77777777" w:rsidR="005342A9" w:rsidRDefault="005342A9" w:rsidP="009F19BE"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-Perf, TEI16</w:t>
            </w:r>
          </w:p>
        </w:tc>
        <w:tc>
          <w:tcPr>
            <w:tcW w:w="2323" w:type="dxa"/>
          </w:tcPr>
          <w:p w14:paraId="74086E72" w14:textId="77777777" w:rsidR="005342A9" w:rsidRDefault="005342A9" w:rsidP="009F19BE">
            <w:r>
              <w:rPr>
                <w:sz w:val="16"/>
                <w:szCs w:val="16"/>
              </w:rPr>
              <w:t>A.6.5.3.3</w:t>
            </w:r>
          </w:p>
        </w:tc>
        <w:tc>
          <w:tcPr>
            <w:tcW w:w="998" w:type="dxa"/>
          </w:tcPr>
          <w:p w14:paraId="02820A92" w14:textId="77777777" w:rsidR="005342A9" w:rsidRDefault="005342A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5342A9" w14:paraId="7B0A801B" w14:textId="77777777" w:rsidTr="009F19BE">
        <w:tc>
          <w:tcPr>
            <w:tcW w:w="879" w:type="dxa"/>
          </w:tcPr>
          <w:p w14:paraId="098E6756" w14:textId="77777777" w:rsidR="005342A9" w:rsidRDefault="005342A9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71F03BE" w14:textId="77777777" w:rsidR="005342A9" w:rsidRDefault="005342A9" w:rsidP="009F19BE">
            <w:r>
              <w:rPr>
                <w:sz w:val="16"/>
                <w:szCs w:val="16"/>
              </w:rPr>
              <w:t>6138</w:t>
            </w:r>
          </w:p>
        </w:tc>
        <w:tc>
          <w:tcPr>
            <w:tcW w:w="517" w:type="dxa"/>
          </w:tcPr>
          <w:p w14:paraId="3BDF5E06" w14:textId="77777777" w:rsidR="005342A9" w:rsidRDefault="005342A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26E965" w14:textId="77777777" w:rsidR="005342A9" w:rsidRDefault="005342A9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6D479AC" w14:textId="77777777" w:rsidR="005342A9" w:rsidRDefault="005342A9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 xml:space="preserve">-perf, TEI16) Correction on </w:t>
            </w:r>
            <w:proofErr w:type="spellStart"/>
            <w:r>
              <w:rPr>
                <w:sz w:val="16"/>
                <w:szCs w:val="16"/>
              </w:rPr>
              <w:t>SCell</w:t>
            </w:r>
            <w:proofErr w:type="spellEnd"/>
            <w:r>
              <w:rPr>
                <w:sz w:val="16"/>
                <w:szCs w:val="16"/>
              </w:rPr>
              <w:t xml:space="preserve"> Activation and deactivation of unknown </w:t>
            </w:r>
            <w:proofErr w:type="spellStart"/>
            <w:r>
              <w:rPr>
                <w:sz w:val="16"/>
                <w:szCs w:val="16"/>
              </w:rPr>
              <w:t>SCell</w:t>
            </w:r>
            <w:proofErr w:type="spellEnd"/>
          </w:p>
        </w:tc>
        <w:tc>
          <w:tcPr>
            <w:tcW w:w="517" w:type="dxa"/>
          </w:tcPr>
          <w:p w14:paraId="204C74E2" w14:textId="77777777" w:rsidR="005342A9" w:rsidRDefault="005342A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02CD1D1" w14:textId="77777777" w:rsidR="005342A9" w:rsidRDefault="005342A9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427A13B5" w14:textId="77777777" w:rsidR="005342A9" w:rsidRDefault="005342A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052E19A" w14:textId="77777777" w:rsidR="005342A9" w:rsidRDefault="005342A9" w:rsidP="009F19BE">
            <w:r>
              <w:rPr>
                <w:sz w:val="16"/>
                <w:szCs w:val="16"/>
              </w:rPr>
              <w:t>R4-2521169</w:t>
            </w:r>
          </w:p>
        </w:tc>
        <w:tc>
          <w:tcPr>
            <w:tcW w:w="1597" w:type="dxa"/>
          </w:tcPr>
          <w:p w14:paraId="66A5C72E" w14:textId="77777777" w:rsidR="005342A9" w:rsidRDefault="005342A9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00D721AE" w14:textId="77777777" w:rsidR="005342A9" w:rsidRDefault="005342A9" w:rsidP="009F19BE"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-Perf, TEI16</w:t>
            </w:r>
          </w:p>
        </w:tc>
        <w:tc>
          <w:tcPr>
            <w:tcW w:w="2323" w:type="dxa"/>
          </w:tcPr>
          <w:p w14:paraId="5833CE40" w14:textId="77777777" w:rsidR="005342A9" w:rsidRDefault="005342A9" w:rsidP="009F19BE">
            <w:r>
              <w:rPr>
                <w:sz w:val="16"/>
                <w:szCs w:val="16"/>
              </w:rPr>
              <w:t>A.6.5.3.3</w:t>
            </w:r>
          </w:p>
        </w:tc>
        <w:tc>
          <w:tcPr>
            <w:tcW w:w="998" w:type="dxa"/>
          </w:tcPr>
          <w:p w14:paraId="567C5660" w14:textId="77777777" w:rsidR="005342A9" w:rsidRDefault="005342A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5342A9" w14:paraId="406E28F5" w14:textId="77777777" w:rsidTr="009F19BE">
        <w:tc>
          <w:tcPr>
            <w:tcW w:w="879" w:type="dxa"/>
          </w:tcPr>
          <w:p w14:paraId="5CE186D7" w14:textId="77777777" w:rsidR="005342A9" w:rsidRDefault="005342A9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2FEC9D6" w14:textId="77777777" w:rsidR="005342A9" w:rsidRDefault="005342A9" w:rsidP="009F19BE">
            <w:r>
              <w:rPr>
                <w:sz w:val="16"/>
                <w:szCs w:val="16"/>
              </w:rPr>
              <w:t>6139</w:t>
            </w:r>
          </w:p>
        </w:tc>
        <w:tc>
          <w:tcPr>
            <w:tcW w:w="517" w:type="dxa"/>
          </w:tcPr>
          <w:p w14:paraId="1391E785" w14:textId="77777777" w:rsidR="005342A9" w:rsidRDefault="005342A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6B8573" w14:textId="77777777" w:rsidR="005342A9" w:rsidRDefault="005342A9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AEB6618" w14:textId="77777777" w:rsidR="005342A9" w:rsidRDefault="005342A9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 xml:space="preserve">-perf, TEI16) Correction on </w:t>
            </w:r>
            <w:proofErr w:type="spellStart"/>
            <w:r>
              <w:rPr>
                <w:sz w:val="16"/>
                <w:szCs w:val="16"/>
              </w:rPr>
              <w:t>SCell</w:t>
            </w:r>
            <w:proofErr w:type="spellEnd"/>
            <w:r>
              <w:rPr>
                <w:sz w:val="16"/>
                <w:szCs w:val="16"/>
              </w:rPr>
              <w:t xml:space="preserve"> Activation and deactivation of unknown </w:t>
            </w:r>
            <w:proofErr w:type="spellStart"/>
            <w:r>
              <w:rPr>
                <w:sz w:val="16"/>
                <w:szCs w:val="16"/>
              </w:rPr>
              <w:t>SCell</w:t>
            </w:r>
            <w:proofErr w:type="spellEnd"/>
          </w:p>
        </w:tc>
        <w:tc>
          <w:tcPr>
            <w:tcW w:w="517" w:type="dxa"/>
          </w:tcPr>
          <w:p w14:paraId="73B86DF9" w14:textId="77777777" w:rsidR="005342A9" w:rsidRDefault="005342A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55FDFB3" w14:textId="77777777" w:rsidR="005342A9" w:rsidRDefault="005342A9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4A157B6B" w14:textId="77777777" w:rsidR="005342A9" w:rsidRDefault="005342A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52C83D9" w14:textId="77777777" w:rsidR="005342A9" w:rsidRDefault="005342A9" w:rsidP="009F19BE">
            <w:r>
              <w:rPr>
                <w:sz w:val="16"/>
                <w:szCs w:val="16"/>
              </w:rPr>
              <w:t>R4-2521170</w:t>
            </w:r>
          </w:p>
        </w:tc>
        <w:tc>
          <w:tcPr>
            <w:tcW w:w="1597" w:type="dxa"/>
          </w:tcPr>
          <w:p w14:paraId="07CAFCB8" w14:textId="77777777" w:rsidR="005342A9" w:rsidRDefault="005342A9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114DCD01" w14:textId="77777777" w:rsidR="005342A9" w:rsidRDefault="005342A9" w:rsidP="009F19BE"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-Perf, TEI16</w:t>
            </w:r>
          </w:p>
        </w:tc>
        <w:tc>
          <w:tcPr>
            <w:tcW w:w="2323" w:type="dxa"/>
          </w:tcPr>
          <w:p w14:paraId="70BE4EA4" w14:textId="77777777" w:rsidR="005342A9" w:rsidRDefault="005342A9" w:rsidP="009F19BE">
            <w:r>
              <w:rPr>
                <w:sz w:val="16"/>
                <w:szCs w:val="16"/>
              </w:rPr>
              <w:t>A.6.5.3.3</w:t>
            </w:r>
          </w:p>
        </w:tc>
        <w:tc>
          <w:tcPr>
            <w:tcW w:w="998" w:type="dxa"/>
          </w:tcPr>
          <w:p w14:paraId="4FDBDB05" w14:textId="77777777" w:rsidR="005342A9" w:rsidRDefault="005342A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5342A9" w14:paraId="131BB197" w14:textId="77777777" w:rsidTr="009F19BE">
        <w:tc>
          <w:tcPr>
            <w:tcW w:w="879" w:type="dxa"/>
          </w:tcPr>
          <w:p w14:paraId="5D26062F" w14:textId="77777777" w:rsidR="005342A9" w:rsidRDefault="005342A9" w:rsidP="009F19B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16C82858" w14:textId="77777777" w:rsidR="005342A9" w:rsidRDefault="005342A9" w:rsidP="009F19BE">
            <w:r>
              <w:rPr>
                <w:sz w:val="16"/>
                <w:szCs w:val="16"/>
              </w:rPr>
              <w:t>6237</w:t>
            </w:r>
          </w:p>
        </w:tc>
        <w:tc>
          <w:tcPr>
            <w:tcW w:w="517" w:type="dxa"/>
          </w:tcPr>
          <w:p w14:paraId="17C087B2" w14:textId="77777777" w:rsidR="005342A9" w:rsidRDefault="005342A9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227554" w14:textId="77777777" w:rsidR="005342A9" w:rsidRDefault="005342A9" w:rsidP="009F19B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4FC0429" w14:textId="77777777" w:rsidR="005342A9" w:rsidRDefault="005342A9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</w:t>
            </w:r>
            <w:proofErr w:type="gramStart"/>
            <w:r>
              <w:rPr>
                <w:sz w:val="16"/>
                <w:szCs w:val="16"/>
              </w:rPr>
              <w:t>Perf)CR</w:t>
            </w:r>
            <w:proofErr w:type="gramEnd"/>
            <w:r>
              <w:rPr>
                <w:sz w:val="16"/>
                <w:szCs w:val="16"/>
              </w:rPr>
              <w:t xml:space="preserve"> on test case of interruptions during measurements on deactivated NR SCC_R15</w:t>
            </w:r>
          </w:p>
        </w:tc>
        <w:tc>
          <w:tcPr>
            <w:tcW w:w="517" w:type="dxa"/>
          </w:tcPr>
          <w:p w14:paraId="63388145" w14:textId="77777777" w:rsidR="005342A9" w:rsidRDefault="005342A9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C40EE2" w14:textId="77777777" w:rsidR="005342A9" w:rsidRDefault="005342A9" w:rsidP="009F19BE">
            <w:r>
              <w:rPr>
                <w:sz w:val="16"/>
                <w:szCs w:val="16"/>
              </w:rPr>
              <w:t>15.31.0</w:t>
            </w:r>
          </w:p>
        </w:tc>
        <w:tc>
          <w:tcPr>
            <w:tcW w:w="758" w:type="dxa"/>
          </w:tcPr>
          <w:p w14:paraId="417BAD46" w14:textId="77777777" w:rsidR="005342A9" w:rsidRDefault="005342A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0B3209C" w14:textId="77777777" w:rsidR="005342A9" w:rsidRDefault="005342A9" w:rsidP="009F19BE">
            <w:r>
              <w:rPr>
                <w:sz w:val="16"/>
                <w:szCs w:val="16"/>
              </w:rPr>
              <w:t>R4-2522684</w:t>
            </w:r>
          </w:p>
        </w:tc>
        <w:tc>
          <w:tcPr>
            <w:tcW w:w="1597" w:type="dxa"/>
          </w:tcPr>
          <w:p w14:paraId="32F6D3C5" w14:textId="77777777" w:rsidR="005342A9" w:rsidRDefault="005342A9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4226F0E7" w14:textId="77777777" w:rsidR="005342A9" w:rsidRDefault="005342A9" w:rsidP="009F19BE"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6AF49A91" w14:textId="77777777" w:rsidR="005342A9" w:rsidRDefault="005342A9" w:rsidP="009F19BE">
            <w:r>
              <w:rPr>
                <w:sz w:val="16"/>
                <w:szCs w:val="16"/>
              </w:rPr>
              <w:t>A.6.5.2.1.1</w:t>
            </w:r>
          </w:p>
        </w:tc>
        <w:tc>
          <w:tcPr>
            <w:tcW w:w="998" w:type="dxa"/>
          </w:tcPr>
          <w:p w14:paraId="44DAA5E9" w14:textId="77777777" w:rsidR="005342A9" w:rsidRDefault="005342A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5342A9" w14:paraId="0A595874" w14:textId="77777777" w:rsidTr="009F19BE">
        <w:tc>
          <w:tcPr>
            <w:tcW w:w="879" w:type="dxa"/>
          </w:tcPr>
          <w:p w14:paraId="2878AE72" w14:textId="77777777" w:rsidR="005342A9" w:rsidRDefault="005342A9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8C914EB" w14:textId="77777777" w:rsidR="005342A9" w:rsidRDefault="005342A9" w:rsidP="009F19BE">
            <w:r>
              <w:rPr>
                <w:sz w:val="16"/>
                <w:szCs w:val="16"/>
              </w:rPr>
              <w:t>6241</w:t>
            </w:r>
          </w:p>
        </w:tc>
        <w:tc>
          <w:tcPr>
            <w:tcW w:w="517" w:type="dxa"/>
          </w:tcPr>
          <w:p w14:paraId="15345C7B" w14:textId="77777777" w:rsidR="005342A9" w:rsidRDefault="005342A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CC9DBF" w14:textId="77777777" w:rsidR="005342A9" w:rsidRDefault="005342A9" w:rsidP="009F19B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8CC71AC" w14:textId="77777777" w:rsidR="005342A9" w:rsidRDefault="005342A9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</w:t>
            </w:r>
            <w:proofErr w:type="gramStart"/>
            <w:r>
              <w:rPr>
                <w:sz w:val="16"/>
                <w:szCs w:val="16"/>
              </w:rPr>
              <w:t>Perf)CR</w:t>
            </w:r>
            <w:proofErr w:type="gramEnd"/>
            <w:r>
              <w:rPr>
                <w:sz w:val="16"/>
                <w:szCs w:val="16"/>
              </w:rPr>
              <w:t xml:space="preserve"> on test case of interruptions during measurements on deactivated NR SCC_R16</w:t>
            </w:r>
          </w:p>
        </w:tc>
        <w:tc>
          <w:tcPr>
            <w:tcW w:w="517" w:type="dxa"/>
          </w:tcPr>
          <w:p w14:paraId="26317953" w14:textId="77777777" w:rsidR="005342A9" w:rsidRDefault="005342A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3083493" w14:textId="77777777" w:rsidR="005342A9" w:rsidRDefault="005342A9" w:rsidP="009F19BE">
            <w:r>
              <w:rPr>
                <w:sz w:val="16"/>
                <w:szCs w:val="16"/>
              </w:rPr>
              <w:t>16.25.0</w:t>
            </w:r>
          </w:p>
        </w:tc>
        <w:tc>
          <w:tcPr>
            <w:tcW w:w="758" w:type="dxa"/>
          </w:tcPr>
          <w:p w14:paraId="7CD5D9EB" w14:textId="77777777" w:rsidR="005342A9" w:rsidRDefault="005342A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3160981" w14:textId="77777777" w:rsidR="005342A9" w:rsidRDefault="005342A9" w:rsidP="009F19BE">
            <w:r>
              <w:rPr>
                <w:sz w:val="16"/>
                <w:szCs w:val="16"/>
              </w:rPr>
              <w:t>R4-2521970</w:t>
            </w:r>
          </w:p>
        </w:tc>
        <w:tc>
          <w:tcPr>
            <w:tcW w:w="1597" w:type="dxa"/>
          </w:tcPr>
          <w:p w14:paraId="6F775A86" w14:textId="77777777" w:rsidR="005342A9" w:rsidRDefault="005342A9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50D8BD84" w14:textId="77777777" w:rsidR="005342A9" w:rsidRDefault="005342A9" w:rsidP="009F19BE"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25EB4E17" w14:textId="77777777" w:rsidR="005342A9" w:rsidRDefault="005342A9" w:rsidP="009F19BE">
            <w:r>
              <w:rPr>
                <w:sz w:val="16"/>
                <w:szCs w:val="16"/>
              </w:rPr>
              <w:t>A.6.5.2.1.1</w:t>
            </w:r>
          </w:p>
        </w:tc>
        <w:tc>
          <w:tcPr>
            <w:tcW w:w="998" w:type="dxa"/>
          </w:tcPr>
          <w:p w14:paraId="4F1F99BA" w14:textId="77777777" w:rsidR="005342A9" w:rsidRDefault="005342A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5342A9" w14:paraId="47EA4535" w14:textId="77777777" w:rsidTr="009F19BE">
        <w:tc>
          <w:tcPr>
            <w:tcW w:w="879" w:type="dxa"/>
          </w:tcPr>
          <w:p w14:paraId="20A3127D" w14:textId="77777777" w:rsidR="005342A9" w:rsidRDefault="005342A9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B090FAA" w14:textId="77777777" w:rsidR="005342A9" w:rsidRDefault="005342A9" w:rsidP="009F19BE">
            <w:r>
              <w:rPr>
                <w:sz w:val="16"/>
                <w:szCs w:val="16"/>
              </w:rPr>
              <w:t>6242</w:t>
            </w:r>
          </w:p>
        </w:tc>
        <w:tc>
          <w:tcPr>
            <w:tcW w:w="517" w:type="dxa"/>
          </w:tcPr>
          <w:p w14:paraId="15AAC6D3" w14:textId="77777777" w:rsidR="005342A9" w:rsidRDefault="005342A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9A4CDD" w14:textId="77777777" w:rsidR="005342A9" w:rsidRDefault="005342A9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83ADAC" w14:textId="77777777" w:rsidR="005342A9" w:rsidRDefault="005342A9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</w:t>
            </w:r>
            <w:proofErr w:type="gramStart"/>
            <w:r>
              <w:rPr>
                <w:sz w:val="16"/>
                <w:szCs w:val="16"/>
              </w:rPr>
              <w:t>Perf)CR</w:t>
            </w:r>
            <w:proofErr w:type="gramEnd"/>
            <w:r>
              <w:rPr>
                <w:sz w:val="16"/>
                <w:szCs w:val="16"/>
              </w:rPr>
              <w:t xml:space="preserve"> on test case of interruptions during measurements on deactivated NR SCC_R17</w:t>
            </w:r>
          </w:p>
        </w:tc>
        <w:tc>
          <w:tcPr>
            <w:tcW w:w="517" w:type="dxa"/>
          </w:tcPr>
          <w:p w14:paraId="13AA9533" w14:textId="77777777" w:rsidR="005342A9" w:rsidRDefault="005342A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22A86B8" w14:textId="77777777" w:rsidR="005342A9" w:rsidRDefault="005342A9" w:rsidP="009F19BE"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 w14:paraId="047EF55F" w14:textId="77777777" w:rsidR="005342A9" w:rsidRDefault="005342A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597FDA7" w14:textId="77777777" w:rsidR="005342A9" w:rsidRDefault="005342A9" w:rsidP="009F19BE">
            <w:r>
              <w:rPr>
                <w:sz w:val="16"/>
                <w:szCs w:val="16"/>
              </w:rPr>
              <w:t>R4-2521971</w:t>
            </w:r>
          </w:p>
        </w:tc>
        <w:tc>
          <w:tcPr>
            <w:tcW w:w="1597" w:type="dxa"/>
          </w:tcPr>
          <w:p w14:paraId="02EAB5BB" w14:textId="77777777" w:rsidR="005342A9" w:rsidRDefault="005342A9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014A740B" w14:textId="77777777" w:rsidR="005342A9" w:rsidRDefault="005342A9" w:rsidP="009F19BE"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20528AD0" w14:textId="77777777" w:rsidR="005342A9" w:rsidRDefault="005342A9" w:rsidP="009F19BE">
            <w:r>
              <w:rPr>
                <w:sz w:val="16"/>
                <w:szCs w:val="16"/>
              </w:rPr>
              <w:t>A.6.5.2.1.1</w:t>
            </w:r>
          </w:p>
        </w:tc>
        <w:tc>
          <w:tcPr>
            <w:tcW w:w="998" w:type="dxa"/>
          </w:tcPr>
          <w:p w14:paraId="19A41C9C" w14:textId="77777777" w:rsidR="005342A9" w:rsidRDefault="005342A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5342A9" w14:paraId="2D85D569" w14:textId="77777777" w:rsidTr="009F19BE">
        <w:tc>
          <w:tcPr>
            <w:tcW w:w="879" w:type="dxa"/>
          </w:tcPr>
          <w:p w14:paraId="016DCAC0" w14:textId="77777777" w:rsidR="005342A9" w:rsidRDefault="005342A9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C07E44A" w14:textId="77777777" w:rsidR="005342A9" w:rsidRDefault="005342A9" w:rsidP="009F19BE">
            <w:r>
              <w:rPr>
                <w:sz w:val="16"/>
                <w:szCs w:val="16"/>
              </w:rPr>
              <w:t>6243</w:t>
            </w:r>
          </w:p>
        </w:tc>
        <w:tc>
          <w:tcPr>
            <w:tcW w:w="517" w:type="dxa"/>
          </w:tcPr>
          <w:p w14:paraId="05CDE219" w14:textId="77777777" w:rsidR="005342A9" w:rsidRDefault="005342A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6797CC" w14:textId="77777777" w:rsidR="005342A9" w:rsidRDefault="005342A9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F37483A" w14:textId="77777777" w:rsidR="005342A9" w:rsidRDefault="005342A9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</w:t>
            </w:r>
            <w:proofErr w:type="gramStart"/>
            <w:r>
              <w:rPr>
                <w:sz w:val="16"/>
                <w:szCs w:val="16"/>
              </w:rPr>
              <w:t>Perf)CR</w:t>
            </w:r>
            <w:proofErr w:type="gramEnd"/>
            <w:r>
              <w:rPr>
                <w:sz w:val="16"/>
                <w:szCs w:val="16"/>
              </w:rPr>
              <w:t xml:space="preserve"> on test case of interruptions during measurements on deactivated NR SCC_R18</w:t>
            </w:r>
          </w:p>
        </w:tc>
        <w:tc>
          <w:tcPr>
            <w:tcW w:w="517" w:type="dxa"/>
          </w:tcPr>
          <w:p w14:paraId="56DA87C0" w14:textId="77777777" w:rsidR="005342A9" w:rsidRDefault="005342A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896B0D0" w14:textId="77777777" w:rsidR="005342A9" w:rsidRDefault="005342A9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6809C9CB" w14:textId="77777777" w:rsidR="005342A9" w:rsidRDefault="005342A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A8F4D5B" w14:textId="77777777" w:rsidR="005342A9" w:rsidRDefault="005342A9" w:rsidP="009F19BE">
            <w:r>
              <w:rPr>
                <w:sz w:val="16"/>
                <w:szCs w:val="16"/>
              </w:rPr>
              <w:t>R4-2521972</w:t>
            </w:r>
          </w:p>
        </w:tc>
        <w:tc>
          <w:tcPr>
            <w:tcW w:w="1597" w:type="dxa"/>
          </w:tcPr>
          <w:p w14:paraId="46978961" w14:textId="77777777" w:rsidR="005342A9" w:rsidRDefault="005342A9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3E7E289A" w14:textId="77777777" w:rsidR="005342A9" w:rsidRDefault="005342A9" w:rsidP="009F19BE"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08E87809" w14:textId="77777777" w:rsidR="005342A9" w:rsidRDefault="005342A9" w:rsidP="009F19BE">
            <w:r>
              <w:rPr>
                <w:sz w:val="16"/>
                <w:szCs w:val="16"/>
              </w:rPr>
              <w:t>A.6.5.2.1.1</w:t>
            </w:r>
          </w:p>
        </w:tc>
        <w:tc>
          <w:tcPr>
            <w:tcW w:w="998" w:type="dxa"/>
          </w:tcPr>
          <w:p w14:paraId="5951ADCF" w14:textId="77777777" w:rsidR="005342A9" w:rsidRDefault="005342A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5342A9" w14:paraId="544FDA81" w14:textId="77777777" w:rsidTr="009F19BE">
        <w:tc>
          <w:tcPr>
            <w:tcW w:w="879" w:type="dxa"/>
          </w:tcPr>
          <w:p w14:paraId="0258F69D" w14:textId="77777777" w:rsidR="005342A9" w:rsidRDefault="005342A9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9F993DE" w14:textId="77777777" w:rsidR="005342A9" w:rsidRDefault="005342A9" w:rsidP="009F19BE">
            <w:r>
              <w:rPr>
                <w:sz w:val="16"/>
                <w:szCs w:val="16"/>
              </w:rPr>
              <w:t>6244</w:t>
            </w:r>
          </w:p>
        </w:tc>
        <w:tc>
          <w:tcPr>
            <w:tcW w:w="517" w:type="dxa"/>
          </w:tcPr>
          <w:p w14:paraId="66AA7348" w14:textId="77777777" w:rsidR="005342A9" w:rsidRDefault="005342A9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157483" w14:textId="77777777" w:rsidR="005342A9" w:rsidRDefault="005342A9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62399E3" w14:textId="77777777" w:rsidR="005342A9" w:rsidRDefault="005342A9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</w:t>
            </w:r>
            <w:proofErr w:type="gramStart"/>
            <w:r>
              <w:rPr>
                <w:sz w:val="16"/>
                <w:szCs w:val="16"/>
              </w:rPr>
              <w:t>Perf)CR</w:t>
            </w:r>
            <w:proofErr w:type="gramEnd"/>
            <w:r>
              <w:rPr>
                <w:sz w:val="16"/>
                <w:szCs w:val="16"/>
              </w:rPr>
              <w:t xml:space="preserve"> on test case of interruptions during measurements on deactivated NR SCC_R19</w:t>
            </w:r>
          </w:p>
        </w:tc>
        <w:tc>
          <w:tcPr>
            <w:tcW w:w="517" w:type="dxa"/>
          </w:tcPr>
          <w:p w14:paraId="0ED35A35" w14:textId="77777777" w:rsidR="005342A9" w:rsidRDefault="005342A9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D385455" w14:textId="77777777" w:rsidR="005342A9" w:rsidRDefault="005342A9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550819BE" w14:textId="77777777" w:rsidR="005342A9" w:rsidRDefault="005342A9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2D07833" w14:textId="77777777" w:rsidR="005342A9" w:rsidRDefault="005342A9" w:rsidP="009F19BE">
            <w:r>
              <w:rPr>
                <w:sz w:val="16"/>
                <w:szCs w:val="16"/>
              </w:rPr>
              <w:t>R4-2521973</w:t>
            </w:r>
          </w:p>
        </w:tc>
        <w:tc>
          <w:tcPr>
            <w:tcW w:w="1597" w:type="dxa"/>
          </w:tcPr>
          <w:p w14:paraId="029FFEC5" w14:textId="77777777" w:rsidR="005342A9" w:rsidRDefault="005342A9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4EFD6E8F" w14:textId="77777777" w:rsidR="005342A9" w:rsidRDefault="005342A9" w:rsidP="009F19BE"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6B87371F" w14:textId="77777777" w:rsidR="005342A9" w:rsidRDefault="005342A9" w:rsidP="009F19BE">
            <w:r>
              <w:rPr>
                <w:sz w:val="16"/>
                <w:szCs w:val="16"/>
              </w:rPr>
              <w:t>A.6.5.2.1.1</w:t>
            </w:r>
          </w:p>
        </w:tc>
        <w:tc>
          <w:tcPr>
            <w:tcW w:w="998" w:type="dxa"/>
          </w:tcPr>
          <w:p w14:paraId="3D5A8291" w14:textId="77777777" w:rsidR="005342A9" w:rsidRDefault="005342A9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</w:tbl>
    <w:p w14:paraId="1910FD1D" w14:textId="77777777" w:rsidR="006E3D30" w:rsidRDefault="006E3D30" w:rsidP="006E3D30">
      <w:pPr>
        <w:rPr>
          <w:rFonts w:eastAsiaTheme="minorEastAsia"/>
        </w:rPr>
      </w:pPr>
    </w:p>
    <w:p w14:paraId="3BCB0C17" w14:textId="4E5ACF9F" w:rsidR="006E3D30" w:rsidRDefault="00D9576E" w:rsidP="006E3D30">
      <w:pPr>
        <w:rPr>
          <w:rFonts w:ascii="Arial" w:eastAsiaTheme="minorEastAsia" w:hAnsi="Arial" w:cs="Arial"/>
          <w:b/>
          <w:sz w:val="24"/>
          <w:szCs w:val="24"/>
        </w:rPr>
      </w:pPr>
      <w:r w:rsidRPr="00D9576E">
        <w:rPr>
          <w:rFonts w:ascii="Arial" w:eastAsiaTheme="minorEastAsia" w:hAnsi="Arial" w:cs="Arial"/>
          <w:b/>
          <w:sz w:val="24"/>
          <w:szCs w:val="24"/>
        </w:rPr>
        <w:t>RP-253677</w:t>
      </w:r>
      <w:r w:rsidRPr="00D9576E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- Batch 11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9576E" w:rsidRPr="004E535C" w14:paraId="339B319D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DDC2194" w14:textId="77777777" w:rsidR="00D9576E" w:rsidRPr="00BF1EB6" w:rsidRDefault="00D9576E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1012547" w14:textId="77777777" w:rsidR="00D9576E" w:rsidRPr="00BF1EB6" w:rsidRDefault="00D9576E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3FFC7AC" w14:textId="77777777" w:rsidR="00D9576E" w:rsidRPr="00BF1EB6" w:rsidRDefault="00D9576E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69BD1C7" w14:textId="77777777" w:rsidR="00D9576E" w:rsidRPr="00BF1EB6" w:rsidRDefault="00D9576E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42CB786D" w14:textId="77777777" w:rsidR="00D9576E" w:rsidRPr="00BF1EB6" w:rsidRDefault="00D9576E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2D7C77A" w14:textId="77777777" w:rsidR="00D9576E" w:rsidRPr="00BF1EB6" w:rsidRDefault="00D9576E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B0C5541" w14:textId="77777777" w:rsidR="00D9576E" w:rsidRPr="00BF1EB6" w:rsidRDefault="00D9576E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232F98D3" w14:textId="77777777" w:rsidR="00D9576E" w:rsidRPr="00BF1EB6" w:rsidRDefault="00D9576E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4069404" w14:textId="77777777" w:rsidR="00D9576E" w:rsidRPr="00BF1EB6" w:rsidRDefault="00D9576E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B695497" w14:textId="77777777" w:rsidR="00D9576E" w:rsidRPr="00BF1EB6" w:rsidRDefault="00D9576E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2DEF780" w14:textId="77777777" w:rsidR="00D9576E" w:rsidRPr="00BF1EB6" w:rsidRDefault="00D9576E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EC9D0C0" w14:textId="77777777" w:rsidR="00D9576E" w:rsidRPr="00BF1EB6" w:rsidRDefault="00D9576E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F5A3B21" w14:textId="77777777" w:rsidR="00D9576E" w:rsidRPr="00BF1EB6" w:rsidRDefault="00D9576E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9576E" w14:paraId="1D7007A0" w14:textId="77777777" w:rsidTr="009F19BE">
        <w:tc>
          <w:tcPr>
            <w:tcW w:w="879" w:type="dxa"/>
          </w:tcPr>
          <w:p w14:paraId="63CB1898" w14:textId="77777777" w:rsidR="00D9576E" w:rsidRDefault="00D9576E" w:rsidP="009F19B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017B60C8" w14:textId="77777777" w:rsidR="00D9576E" w:rsidRDefault="00D9576E" w:rsidP="009F19BE">
            <w:r>
              <w:rPr>
                <w:sz w:val="16"/>
                <w:szCs w:val="16"/>
              </w:rPr>
              <w:t>0219</w:t>
            </w:r>
          </w:p>
        </w:tc>
        <w:tc>
          <w:tcPr>
            <w:tcW w:w="517" w:type="dxa"/>
          </w:tcPr>
          <w:p w14:paraId="753C78CC" w14:textId="77777777" w:rsidR="00D9576E" w:rsidRDefault="00D9576E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BF32764" w14:textId="77777777" w:rsidR="00D9576E" w:rsidRDefault="00D9576E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A3B0152" w14:textId="77777777" w:rsidR="00D9576E" w:rsidRDefault="00D9576E" w:rsidP="009F19BE">
            <w:r>
              <w:rPr>
                <w:sz w:val="16"/>
                <w:szCs w:val="16"/>
              </w:rPr>
              <w:t>Applicability of minimum requirements related to polarization</w:t>
            </w:r>
          </w:p>
        </w:tc>
        <w:tc>
          <w:tcPr>
            <w:tcW w:w="517" w:type="dxa"/>
          </w:tcPr>
          <w:p w14:paraId="34AE6009" w14:textId="77777777" w:rsidR="00D9576E" w:rsidRDefault="00D9576E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A70A6B" w14:textId="77777777" w:rsidR="00D9576E" w:rsidRDefault="00D9576E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434779D8" w14:textId="77777777" w:rsidR="00D9576E" w:rsidRDefault="00D9576E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81A3E8B" w14:textId="77777777" w:rsidR="00D9576E" w:rsidRDefault="00D9576E" w:rsidP="009F19BE">
            <w:r>
              <w:rPr>
                <w:sz w:val="16"/>
                <w:szCs w:val="16"/>
              </w:rPr>
              <w:t>R4-2522420</w:t>
            </w:r>
          </w:p>
        </w:tc>
        <w:tc>
          <w:tcPr>
            <w:tcW w:w="1597" w:type="dxa"/>
          </w:tcPr>
          <w:p w14:paraId="11DE23A1" w14:textId="77777777" w:rsidR="00D9576E" w:rsidRDefault="00D9576E" w:rsidP="009F19BE">
            <w:r>
              <w:rPr>
                <w:sz w:val="16"/>
                <w:szCs w:val="16"/>
              </w:rPr>
              <w:t>Eutelsat Group</w:t>
            </w:r>
          </w:p>
        </w:tc>
        <w:tc>
          <w:tcPr>
            <w:tcW w:w="1122" w:type="dxa"/>
          </w:tcPr>
          <w:p w14:paraId="120995C2" w14:textId="77777777" w:rsidR="00D9576E" w:rsidRDefault="00D9576E" w:rsidP="009F19BE">
            <w:proofErr w:type="spellStart"/>
            <w:r>
              <w:rPr>
                <w:sz w:val="16"/>
                <w:szCs w:val="16"/>
              </w:rPr>
              <w:t>NR_NTN_enh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14C2E4C8" w14:textId="77777777" w:rsidR="00D9576E" w:rsidRDefault="00D9576E" w:rsidP="009F19BE"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 w14:paraId="13CF9411" w14:textId="77777777" w:rsidR="00D9576E" w:rsidRDefault="00D9576E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9576E" w14:paraId="7DD36F02" w14:textId="77777777" w:rsidTr="009F19BE">
        <w:tc>
          <w:tcPr>
            <w:tcW w:w="879" w:type="dxa"/>
          </w:tcPr>
          <w:p w14:paraId="6DE1487C" w14:textId="77777777" w:rsidR="00D9576E" w:rsidRDefault="00D9576E" w:rsidP="009F19B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76A6A232" w14:textId="77777777" w:rsidR="00D9576E" w:rsidRDefault="00D9576E" w:rsidP="009F19BE">
            <w:r>
              <w:rPr>
                <w:sz w:val="16"/>
                <w:szCs w:val="16"/>
              </w:rPr>
              <w:t>0221</w:t>
            </w:r>
          </w:p>
        </w:tc>
        <w:tc>
          <w:tcPr>
            <w:tcW w:w="517" w:type="dxa"/>
          </w:tcPr>
          <w:p w14:paraId="71A960C1" w14:textId="77777777" w:rsidR="00D9576E" w:rsidRDefault="00D9576E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F1D16A" w14:textId="77777777" w:rsidR="00D9576E" w:rsidRDefault="00D9576E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CFB8861" w14:textId="77777777" w:rsidR="00D9576E" w:rsidRDefault="00D9576E" w:rsidP="009F19BE">
            <w:r>
              <w:rPr>
                <w:sz w:val="16"/>
                <w:szCs w:val="16"/>
              </w:rPr>
              <w:t>Max Peak EIRP value for NTN UE in Ka-band</w:t>
            </w:r>
          </w:p>
        </w:tc>
        <w:tc>
          <w:tcPr>
            <w:tcW w:w="517" w:type="dxa"/>
          </w:tcPr>
          <w:p w14:paraId="78ABC5E7" w14:textId="77777777" w:rsidR="00D9576E" w:rsidRDefault="00D9576E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D438DC" w14:textId="77777777" w:rsidR="00D9576E" w:rsidRDefault="00D9576E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18963933" w14:textId="77777777" w:rsidR="00D9576E" w:rsidRDefault="00D9576E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61D14F2" w14:textId="77777777" w:rsidR="00D9576E" w:rsidRDefault="00D9576E" w:rsidP="009F19BE">
            <w:r>
              <w:rPr>
                <w:sz w:val="16"/>
                <w:szCs w:val="16"/>
              </w:rPr>
              <w:t>R4-2523036</w:t>
            </w:r>
          </w:p>
        </w:tc>
        <w:tc>
          <w:tcPr>
            <w:tcW w:w="1597" w:type="dxa"/>
          </w:tcPr>
          <w:p w14:paraId="34B96354" w14:textId="77777777" w:rsidR="00D9576E" w:rsidRDefault="00D9576E" w:rsidP="009F19BE">
            <w:r>
              <w:rPr>
                <w:sz w:val="16"/>
                <w:szCs w:val="16"/>
              </w:rPr>
              <w:t>LG Electronics, Thales</w:t>
            </w:r>
          </w:p>
        </w:tc>
        <w:tc>
          <w:tcPr>
            <w:tcW w:w="1122" w:type="dxa"/>
          </w:tcPr>
          <w:p w14:paraId="47245812" w14:textId="77777777" w:rsidR="00D9576E" w:rsidRDefault="00D9576E" w:rsidP="009F19BE">
            <w:proofErr w:type="spellStart"/>
            <w:r>
              <w:rPr>
                <w:sz w:val="16"/>
                <w:szCs w:val="16"/>
              </w:rPr>
              <w:t>NR_NTN_enh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58537A1D" w14:textId="77777777" w:rsidR="00D9576E" w:rsidRDefault="00D9576E" w:rsidP="009F19BE">
            <w:r>
              <w:rPr>
                <w:sz w:val="16"/>
                <w:szCs w:val="16"/>
              </w:rPr>
              <w:t xml:space="preserve">9.2.1.1, 9.2.1.2  </w:t>
            </w:r>
          </w:p>
        </w:tc>
        <w:tc>
          <w:tcPr>
            <w:tcW w:w="998" w:type="dxa"/>
          </w:tcPr>
          <w:p w14:paraId="158080A1" w14:textId="77777777" w:rsidR="00D9576E" w:rsidRDefault="00D9576E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9576E" w14:paraId="7430D95E" w14:textId="77777777" w:rsidTr="009F19BE">
        <w:tc>
          <w:tcPr>
            <w:tcW w:w="879" w:type="dxa"/>
          </w:tcPr>
          <w:p w14:paraId="3356ADB7" w14:textId="77777777" w:rsidR="00D9576E" w:rsidRDefault="00D9576E" w:rsidP="009F19B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1F53276A" w14:textId="77777777" w:rsidR="00D9576E" w:rsidRDefault="00D9576E" w:rsidP="009F19BE">
            <w:r>
              <w:rPr>
                <w:sz w:val="16"/>
                <w:szCs w:val="16"/>
              </w:rPr>
              <w:t>0222</w:t>
            </w:r>
          </w:p>
        </w:tc>
        <w:tc>
          <w:tcPr>
            <w:tcW w:w="517" w:type="dxa"/>
          </w:tcPr>
          <w:p w14:paraId="541BD07E" w14:textId="77777777" w:rsidR="00D9576E" w:rsidRDefault="00D9576E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A1A5A73" w14:textId="77777777" w:rsidR="00D9576E" w:rsidRDefault="00D9576E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00CBE19" w14:textId="77777777" w:rsidR="00D9576E" w:rsidRDefault="00D9576E" w:rsidP="009F19BE">
            <w:r>
              <w:rPr>
                <w:sz w:val="16"/>
                <w:szCs w:val="16"/>
              </w:rPr>
              <w:t>Max Peak EIRP value for NTN UE in Ka-band</w:t>
            </w:r>
          </w:p>
        </w:tc>
        <w:tc>
          <w:tcPr>
            <w:tcW w:w="517" w:type="dxa"/>
          </w:tcPr>
          <w:p w14:paraId="33E5BA7F" w14:textId="77777777" w:rsidR="00D9576E" w:rsidRDefault="00D9576E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F3065E4" w14:textId="77777777" w:rsidR="00D9576E" w:rsidRDefault="00D9576E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4EC1A7CE" w14:textId="77777777" w:rsidR="00D9576E" w:rsidRDefault="00D9576E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64F6AB7" w14:textId="77777777" w:rsidR="00D9576E" w:rsidRDefault="00D9576E" w:rsidP="009F19BE">
            <w:r>
              <w:rPr>
                <w:sz w:val="16"/>
                <w:szCs w:val="16"/>
              </w:rPr>
              <w:t>R4-2523037</w:t>
            </w:r>
          </w:p>
        </w:tc>
        <w:tc>
          <w:tcPr>
            <w:tcW w:w="1597" w:type="dxa"/>
          </w:tcPr>
          <w:p w14:paraId="5FBDE95C" w14:textId="77777777" w:rsidR="00D9576E" w:rsidRDefault="00D9576E" w:rsidP="009F19BE">
            <w:r>
              <w:rPr>
                <w:sz w:val="16"/>
                <w:szCs w:val="16"/>
              </w:rPr>
              <w:t>LG Electronics, Thales</w:t>
            </w:r>
          </w:p>
        </w:tc>
        <w:tc>
          <w:tcPr>
            <w:tcW w:w="1122" w:type="dxa"/>
          </w:tcPr>
          <w:p w14:paraId="13AE6A6E" w14:textId="77777777" w:rsidR="00D9576E" w:rsidRDefault="00D9576E" w:rsidP="009F19BE">
            <w:proofErr w:type="spellStart"/>
            <w:r>
              <w:rPr>
                <w:sz w:val="16"/>
                <w:szCs w:val="16"/>
              </w:rPr>
              <w:t>NR_NTN_enh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2535C90B" w14:textId="77777777" w:rsidR="00D9576E" w:rsidRDefault="00D9576E" w:rsidP="009F19BE">
            <w:r>
              <w:rPr>
                <w:sz w:val="16"/>
                <w:szCs w:val="16"/>
              </w:rPr>
              <w:t>9.2.1.1, 9.2.1.2</w:t>
            </w:r>
          </w:p>
        </w:tc>
        <w:tc>
          <w:tcPr>
            <w:tcW w:w="998" w:type="dxa"/>
          </w:tcPr>
          <w:p w14:paraId="1B6E5EA0" w14:textId="77777777" w:rsidR="00D9576E" w:rsidRDefault="00D9576E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9576E" w14:paraId="3F3A356A" w14:textId="77777777" w:rsidTr="009F19BE">
        <w:tc>
          <w:tcPr>
            <w:tcW w:w="879" w:type="dxa"/>
          </w:tcPr>
          <w:p w14:paraId="110FE2AA" w14:textId="77777777" w:rsidR="00D9576E" w:rsidRDefault="00D9576E" w:rsidP="009F19B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29773C72" w14:textId="77777777" w:rsidR="00D9576E" w:rsidRDefault="00D9576E" w:rsidP="009F19BE">
            <w:r>
              <w:rPr>
                <w:sz w:val="16"/>
                <w:szCs w:val="16"/>
              </w:rPr>
              <w:t>0223</w:t>
            </w:r>
          </w:p>
        </w:tc>
        <w:tc>
          <w:tcPr>
            <w:tcW w:w="517" w:type="dxa"/>
          </w:tcPr>
          <w:p w14:paraId="5E56AD17" w14:textId="77777777" w:rsidR="00D9576E" w:rsidRDefault="00D9576E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E3B36BA" w14:textId="77777777" w:rsidR="00D9576E" w:rsidRDefault="00D9576E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0AF6294" w14:textId="77777777" w:rsidR="00D9576E" w:rsidRDefault="00D9576E" w:rsidP="009F19BE">
            <w:r>
              <w:rPr>
                <w:sz w:val="16"/>
                <w:szCs w:val="16"/>
              </w:rPr>
              <w:t>Min Peak EIRP value for NTN UE in Ka-band</w:t>
            </w:r>
          </w:p>
        </w:tc>
        <w:tc>
          <w:tcPr>
            <w:tcW w:w="517" w:type="dxa"/>
          </w:tcPr>
          <w:p w14:paraId="6365758C" w14:textId="77777777" w:rsidR="00D9576E" w:rsidRDefault="00D9576E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5B5506" w14:textId="77777777" w:rsidR="00D9576E" w:rsidRDefault="00D9576E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38D9B254" w14:textId="77777777" w:rsidR="00D9576E" w:rsidRDefault="00D9576E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29B109E" w14:textId="77777777" w:rsidR="00D9576E" w:rsidRDefault="00D9576E" w:rsidP="009F19BE">
            <w:r>
              <w:rPr>
                <w:sz w:val="16"/>
                <w:szCs w:val="16"/>
              </w:rPr>
              <w:t>R4-2523038</w:t>
            </w:r>
          </w:p>
        </w:tc>
        <w:tc>
          <w:tcPr>
            <w:tcW w:w="1597" w:type="dxa"/>
          </w:tcPr>
          <w:p w14:paraId="61D9378B" w14:textId="77777777" w:rsidR="00D9576E" w:rsidRDefault="00D9576E" w:rsidP="009F19BE">
            <w:r>
              <w:rPr>
                <w:sz w:val="16"/>
                <w:szCs w:val="16"/>
              </w:rPr>
              <w:t>LG Electronics, Thales</w:t>
            </w:r>
          </w:p>
        </w:tc>
        <w:tc>
          <w:tcPr>
            <w:tcW w:w="1122" w:type="dxa"/>
          </w:tcPr>
          <w:p w14:paraId="6534A789" w14:textId="77777777" w:rsidR="00D9576E" w:rsidRDefault="00D9576E" w:rsidP="009F19BE">
            <w:proofErr w:type="spellStart"/>
            <w:r>
              <w:rPr>
                <w:sz w:val="16"/>
                <w:szCs w:val="16"/>
              </w:rPr>
              <w:t>NR_NTN_enh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300C1D05" w14:textId="77777777" w:rsidR="00D9576E" w:rsidRDefault="00D9576E" w:rsidP="009F19BE">
            <w:r>
              <w:rPr>
                <w:sz w:val="16"/>
                <w:szCs w:val="16"/>
              </w:rPr>
              <w:t xml:space="preserve">9.2.1.1, 9.2.1.2  </w:t>
            </w:r>
          </w:p>
        </w:tc>
        <w:tc>
          <w:tcPr>
            <w:tcW w:w="998" w:type="dxa"/>
          </w:tcPr>
          <w:p w14:paraId="5BC21205" w14:textId="77777777" w:rsidR="00D9576E" w:rsidRDefault="00D9576E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9576E" w14:paraId="0AAA4505" w14:textId="77777777" w:rsidTr="009F19BE">
        <w:tc>
          <w:tcPr>
            <w:tcW w:w="879" w:type="dxa"/>
          </w:tcPr>
          <w:p w14:paraId="371FF70E" w14:textId="77777777" w:rsidR="00D9576E" w:rsidRDefault="00D9576E" w:rsidP="009F19B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60559BDE" w14:textId="77777777" w:rsidR="00D9576E" w:rsidRDefault="00D9576E" w:rsidP="009F19BE">
            <w:r>
              <w:rPr>
                <w:sz w:val="16"/>
                <w:szCs w:val="16"/>
              </w:rPr>
              <w:t>0224</w:t>
            </w:r>
          </w:p>
        </w:tc>
        <w:tc>
          <w:tcPr>
            <w:tcW w:w="517" w:type="dxa"/>
          </w:tcPr>
          <w:p w14:paraId="4F496DF0" w14:textId="77777777" w:rsidR="00D9576E" w:rsidRDefault="00D9576E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F0B654E" w14:textId="77777777" w:rsidR="00D9576E" w:rsidRDefault="00D9576E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33A485E" w14:textId="77777777" w:rsidR="00D9576E" w:rsidRDefault="00D9576E" w:rsidP="009F19BE">
            <w:r>
              <w:rPr>
                <w:sz w:val="16"/>
                <w:szCs w:val="16"/>
              </w:rPr>
              <w:t>Min Peak EIRP value for NTN UE in Ka-band</w:t>
            </w:r>
          </w:p>
        </w:tc>
        <w:tc>
          <w:tcPr>
            <w:tcW w:w="517" w:type="dxa"/>
          </w:tcPr>
          <w:p w14:paraId="6DF6E841" w14:textId="77777777" w:rsidR="00D9576E" w:rsidRDefault="00D9576E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43908F7" w14:textId="77777777" w:rsidR="00D9576E" w:rsidRDefault="00D9576E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0B19C62C" w14:textId="77777777" w:rsidR="00D9576E" w:rsidRDefault="00D9576E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6D442AC" w14:textId="77777777" w:rsidR="00D9576E" w:rsidRDefault="00D9576E" w:rsidP="009F19BE">
            <w:r>
              <w:rPr>
                <w:sz w:val="16"/>
                <w:szCs w:val="16"/>
              </w:rPr>
              <w:t>R4-2523039</w:t>
            </w:r>
          </w:p>
        </w:tc>
        <w:tc>
          <w:tcPr>
            <w:tcW w:w="1597" w:type="dxa"/>
          </w:tcPr>
          <w:p w14:paraId="480EC5A2" w14:textId="77777777" w:rsidR="00D9576E" w:rsidRDefault="00D9576E" w:rsidP="009F19BE">
            <w:r>
              <w:rPr>
                <w:sz w:val="16"/>
                <w:szCs w:val="16"/>
              </w:rPr>
              <w:t>LG Electronics, Thales</w:t>
            </w:r>
          </w:p>
        </w:tc>
        <w:tc>
          <w:tcPr>
            <w:tcW w:w="1122" w:type="dxa"/>
          </w:tcPr>
          <w:p w14:paraId="79C0A925" w14:textId="77777777" w:rsidR="00D9576E" w:rsidRDefault="00D9576E" w:rsidP="009F19BE">
            <w:proofErr w:type="spellStart"/>
            <w:r>
              <w:rPr>
                <w:sz w:val="16"/>
                <w:szCs w:val="16"/>
              </w:rPr>
              <w:t>NR_NTN_enh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6F25F3B7" w14:textId="77777777" w:rsidR="00D9576E" w:rsidRDefault="00D9576E" w:rsidP="009F19BE">
            <w:r>
              <w:rPr>
                <w:sz w:val="16"/>
                <w:szCs w:val="16"/>
              </w:rPr>
              <w:t xml:space="preserve">9.2.1.1, 9.2.1.2  </w:t>
            </w:r>
          </w:p>
        </w:tc>
        <w:tc>
          <w:tcPr>
            <w:tcW w:w="998" w:type="dxa"/>
          </w:tcPr>
          <w:p w14:paraId="1E039650" w14:textId="77777777" w:rsidR="00D9576E" w:rsidRDefault="00D9576E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9576E" w14:paraId="2031A2F1" w14:textId="77777777" w:rsidTr="009F19BE">
        <w:tc>
          <w:tcPr>
            <w:tcW w:w="879" w:type="dxa"/>
          </w:tcPr>
          <w:p w14:paraId="41268F02" w14:textId="77777777" w:rsidR="00D9576E" w:rsidRDefault="00D9576E" w:rsidP="009F19B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7F49106C" w14:textId="77777777" w:rsidR="00D9576E" w:rsidRDefault="00D9576E" w:rsidP="009F19BE">
            <w:r>
              <w:rPr>
                <w:sz w:val="16"/>
                <w:szCs w:val="16"/>
              </w:rPr>
              <w:t>0238</w:t>
            </w:r>
          </w:p>
        </w:tc>
        <w:tc>
          <w:tcPr>
            <w:tcW w:w="517" w:type="dxa"/>
          </w:tcPr>
          <w:p w14:paraId="3107F120" w14:textId="77777777" w:rsidR="00D9576E" w:rsidRDefault="00D9576E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BA3610" w14:textId="77777777" w:rsidR="00D9576E" w:rsidRDefault="00D9576E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AB8CAB2" w14:textId="77777777" w:rsidR="00D9576E" w:rsidRDefault="00D9576E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NR_NTN_enh</w:t>
            </w:r>
            <w:proofErr w:type="spellEnd"/>
            <w:r>
              <w:rPr>
                <w:sz w:val="16"/>
                <w:szCs w:val="16"/>
              </w:rPr>
              <w:t>-Core) CR for 38.101-5 for correction on EIS terminology</w:t>
            </w:r>
          </w:p>
        </w:tc>
        <w:tc>
          <w:tcPr>
            <w:tcW w:w="517" w:type="dxa"/>
          </w:tcPr>
          <w:p w14:paraId="5E44E20F" w14:textId="77777777" w:rsidR="00D9576E" w:rsidRDefault="00D9576E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A139A9" w14:textId="77777777" w:rsidR="00D9576E" w:rsidRDefault="00D9576E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2B2DC490" w14:textId="77777777" w:rsidR="00D9576E" w:rsidRDefault="00D9576E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5DA9CAF" w14:textId="77777777" w:rsidR="00D9576E" w:rsidRDefault="00D9576E" w:rsidP="009F19BE">
            <w:r>
              <w:rPr>
                <w:sz w:val="16"/>
                <w:szCs w:val="16"/>
              </w:rPr>
              <w:t>R4-2521071</w:t>
            </w:r>
          </w:p>
        </w:tc>
        <w:tc>
          <w:tcPr>
            <w:tcW w:w="1597" w:type="dxa"/>
          </w:tcPr>
          <w:p w14:paraId="7EB9AD47" w14:textId="77777777" w:rsidR="00D9576E" w:rsidRDefault="00D9576E" w:rsidP="009F19BE">
            <w:r>
              <w:rPr>
                <w:sz w:val="16"/>
                <w:szCs w:val="16"/>
              </w:rPr>
              <w:t>CHTTL, LG Electronics, ZTE Corporation, SGS Wireless</w:t>
            </w:r>
          </w:p>
        </w:tc>
        <w:tc>
          <w:tcPr>
            <w:tcW w:w="1122" w:type="dxa"/>
          </w:tcPr>
          <w:p w14:paraId="3439767A" w14:textId="77777777" w:rsidR="00D9576E" w:rsidRDefault="00D9576E" w:rsidP="009F19BE">
            <w:proofErr w:type="spellStart"/>
            <w:r>
              <w:rPr>
                <w:sz w:val="16"/>
                <w:szCs w:val="16"/>
              </w:rPr>
              <w:t>NR_NTN_enh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1B82FF90" w14:textId="77777777" w:rsidR="00D9576E" w:rsidRDefault="00D9576E" w:rsidP="009F19BE">
            <w:r>
              <w:rPr>
                <w:sz w:val="16"/>
                <w:szCs w:val="16"/>
              </w:rPr>
              <w:t>3.2, 10.1, 10.3.2</w:t>
            </w:r>
          </w:p>
        </w:tc>
        <w:tc>
          <w:tcPr>
            <w:tcW w:w="998" w:type="dxa"/>
          </w:tcPr>
          <w:p w14:paraId="0B92F79B" w14:textId="77777777" w:rsidR="00D9576E" w:rsidRDefault="00D9576E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9576E" w14:paraId="33C595AD" w14:textId="77777777" w:rsidTr="009F19BE">
        <w:tc>
          <w:tcPr>
            <w:tcW w:w="879" w:type="dxa"/>
          </w:tcPr>
          <w:p w14:paraId="2B44C2C8" w14:textId="77777777" w:rsidR="00D9576E" w:rsidRDefault="00D9576E" w:rsidP="009F19B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07F13439" w14:textId="77777777" w:rsidR="00D9576E" w:rsidRDefault="00D9576E" w:rsidP="009F19BE">
            <w:r>
              <w:rPr>
                <w:sz w:val="16"/>
                <w:szCs w:val="16"/>
              </w:rPr>
              <w:t>0239</w:t>
            </w:r>
          </w:p>
        </w:tc>
        <w:tc>
          <w:tcPr>
            <w:tcW w:w="517" w:type="dxa"/>
          </w:tcPr>
          <w:p w14:paraId="4B6D1FB6" w14:textId="77777777" w:rsidR="00D9576E" w:rsidRDefault="00D9576E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665B04" w14:textId="77777777" w:rsidR="00D9576E" w:rsidRDefault="00D9576E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5BE7062" w14:textId="77777777" w:rsidR="00D9576E" w:rsidRDefault="00D9576E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NR_NTN_enh</w:t>
            </w:r>
            <w:proofErr w:type="spellEnd"/>
            <w:r>
              <w:rPr>
                <w:sz w:val="16"/>
                <w:szCs w:val="16"/>
              </w:rPr>
              <w:t>-Core) CR for 38.101-5 for correction on EIS terminology</w:t>
            </w:r>
          </w:p>
        </w:tc>
        <w:tc>
          <w:tcPr>
            <w:tcW w:w="517" w:type="dxa"/>
          </w:tcPr>
          <w:p w14:paraId="05EA47D5" w14:textId="77777777" w:rsidR="00D9576E" w:rsidRDefault="00D9576E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7D25CE5" w14:textId="77777777" w:rsidR="00D9576E" w:rsidRDefault="00D9576E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2C427E9B" w14:textId="77777777" w:rsidR="00D9576E" w:rsidRDefault="00D9576E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DFFC9BE" w14:textId="77777777" w:rsidR="00D9576E" w:rsidRDefault="00D9576E" w:rsidP="009F19BE">
            <w:r>
              <w:rPr>
                <w:sz w:val="16"/>
                <w:szCs w:val="16"/>
              </w:rPr>
              <w:t>R4-2521072</w:t>
            </w:r>
          </w:p>
        </w:tc>
        <w:tc>
          <w:tcPr>
            <w:tcW w:w="1597" w:type="dxa"/>
          </w:tcPr>
          <w:p w14:paraId="28EB31CD" w14:textId="77777777" w:rsidR="00D9576E" w:rsidRDefault="00D9576E" w:rsidP="009F19BE">
            <w:r>
              <w:rPr>
                <w:sz w:val="16"/>
                <w:szCs w:val="16"/>
              </w:rPr>
              <w:t>CHTTL, LG Electronics, ZTE Corporation, SGS Wireless</w:t>
            </w:r>
          </w:p>
        </w:tc>
        <w:tc>
          <w:tcPr>
            <w:tcW w:w="1122" w:type="dxa"/>
          </w:tcPr>
          <w:p w14:paraId="61E24CA7" w14:textId="77777777" w:rsidR="00D9576E" w:rsidRDefault="00D9576E" w:rsidP="009F19BE">
            <w:proofErr w:type="spellStart"/>
            <w:r>
              <w:rPr>
                <w:sz w:val="16"/>
                <w:szCs w:val="16"/>
              </w:rPr>
              <w:t>NR_NTN_enh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41A391F0" w14:textId="77777777" w:rsidR="00D9576E" w:rsidRDefault="00D9576E" w:rsidP="009F19BE">
            <w:r>
              <w:rPr>
                <w:sz w:val="16"/>
                <w:szCs w:val="16"/>
              </w:rPr>
              <w:t>3.2, 10.1, 10.3.2</w:t>
            </w:r>
          </w:p>
        </w:tc>
        <w:tc>
          <w:tcPr>
            <w:tcW w:w="998" w:type="dxa"/>
          </w:tcPr>
          <w:p w14:paraId="3B2273E9" w14:textId="77777777" w:rsidR="00D9576E" w:rsidRDefault="00D9576E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9576E" w14:paraId="1A1A369A" w14:textId="77777777" w:rsidTr="009F19BE">
        <w:tc>
          <w:tcPr>
            <w:tcW w:w="879" w:type="dxa"/>
          </w:tcPr>
          <w:p w14:paraId="3E0BD421" w14:textId="77777777" w:rsidR="00D9576E" w:rsidRDefault="00D9576E" w:rsidP="009F19BE">
            <w:r>
              <w:rPr>
                <w:sz w:val="16"/>
                <w:szCs w:val="16"/>
              </w:rPr>
              <w:lastRenderedPageBreak/>
              <w:t>38.101-5</w:t>
            </w:r>
          </w:p>
        </w:tc>
        <w:tc>
          <w:tcPr>
            <w:tcW w:w="637" w:type="dxa"/>
          </w:tcPr>
          <w:p w14:paraId="66D5DE5D" w14:textId="77777777" w:rsidR="00D9576E" w:rsidRDefault="00D9576E" w:rsidP="009F19BE">
            <w:r>
              <w:rPr>
                <w:sz w:val="16"/>
                <w:szCs w:val="16"/>
              </w:rPr>
              <w:t>0243</w:t>
            </w:r>
          </w:p>
        </w:tc>
        <w:tc>
          <w:tcPr>
            <w:tcW w:w="517" w:type="dxa"/>
          </w:tcPr>
          <w:p w14:paraId="35C07099" w14:textId="77777777" w:rsidR="00D9576E" w:rsidRDefault="00D9576E" w:rsidP="009F19B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2AC7D1E" w14:textId="77777777" w:rsidR="00D9576E" w:rsidRDefault="00D9576E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E48B214" w14:textId="77777777" w:rsidR="00D9576E" w:rsidRDefault="00D9576E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NR_NTN_enh</w:t>
            </w:r>
            <w:proofErr w:type="spellEnd"/>
            <w:r>
              <w:rPr>
                <w:sz w:val="16"/>
                <w:szCs w:val="16"/>
              </w:rPr>
              <w:t>-Core) CR for TS38.101-5 Corrections on NTN VSAT minimum requirements in Ka-band</w:t>
            </w:r>
          </w:p>
        </w:tc>
        <w:tc>
          <w:tcPr>
            <w:tcW w:w="517" w:type="dxa"/>
          </w:tcPr>
          <w:p w14:paraId="65E47C5C" w14:textId="77777777" w:rsidR="00D9576E" w:rsidRDefault="00D9576E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83C020" w14:textId="77777777" w:rsidR="00D9576E" w:rsidRDefault="00D9576E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1E6E31EA" w14:textId="77777777" w:rsidR="00D9576E" w:rsidRDefault="00D9576E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47DB0E2" w14:textId="77777777" w:rsidR="00D9576E" w:rsidRDefault="00D9576E" w:rsidP="009F19BE">
            <w:r>
              <w:rPr>
                <w:sz w:val="16"/>
                <w:szCs w:val="16"/>
              </w:rPr>
              <w:t>R4-2523215</w:t>
            </w:r>
          </w:p>
        </w:tc>
        <w:tc>
          <w:tcPr>
            <w:tcW w:w="1597" w:type="dxa"/>
          </w:tcPr>
          <w:p w14:paraId="64F77D87" w14:textId="77777777" w:rsidR="00D9576E" w:rsidRDefault="00D9576E" w:rsidP="009F19BE">
            <w:r>
              <w:rPr>
                <w:sz w:val="16"/>
                <w:szCs w:val="16"/>
              </w:rPr>
              <w:t>MediaTek, Thales, CHTTL, LG Electronics</w:t>
            </w:r>
          </w:p>
        </w:tc>
        <w:tc>
          <w:tcPr>
            <w:tcW w:w="1122" w:type="dxa"/>
          </w:tcPr>
          <w:p w14:paraId="0597A36D" w14:textId="77777777" w:rsidR="00D9576E" w:rsidRDefault="00D9576E" w:rsidP="009F19BE">
            <w:proofErr w:type="spellStart"/>
            <w:r>
              <w:rPr>
                <w:sz w:val="16"/>
                <w:szCs w:val="16"/>
              </w:rPr>
              <w:t>NR_NTN_enh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256537FC" w14:textId="77777777" w:rsidR="00D9576E" w:rsidRDefault="00D9576E" w:rsidP="009F19BE">
            <w:r>
              <w:rPr>
                <w:sz w:val="16"/>
                <w:szCs w:val="16"/>
              </w:rPr>
              <w:t>9.2.1.1, 9.2.1.2 and 10.3.2</w:t>
            </w:r>
          </w:p>
        </w:tc>
        <w:tc>
          <w:tcPr>
            <w:tcW w:w="998" w:type="dxa"/>
          </w:tcPr>
          <w:p w14:paraId="3721788B" w14:textId="77777777" w:rsidR="00D9576E" w:rsidRDefault="00D9576E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9576E" w14:paraId="218A6D81" w14:textId="77777777" w:rsidTr="009F19BE">
        <w:tc>
          <w:tcPr>
            <w:tcW w:w="879" w:type="dxa"/>
          </w:tcPr>
          <w:p w14:paraId="7AAD7E12" w14:textId="77777777" w:rsidR="00D9576E" w:rsidRDefault="00D9576E" w:rsidP="009F19B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6CCA675B" w14:textId="77777777" w:rsidR="00D9576E" w:rsidRDefault="00D9576E" w:rsidP="009F19BE">
            <w:r>
              <w:rPr>
                <w:sz w:val="16"/>
                <w:szCs w:val="16"/>
              </w:rPr>
              <w:t>0248</w:t>
            </w:r>
          </w:p>
        </w:tc>
        <w:tc>
          <w:tcPr>
            <w:tcW w:w="517" w:type="dxa"/>
          </w:tcPr>
          <w:p w14:paraId="2BEC00C6" w14:textId="77777777" w:rsidR="00D9576E" w:rsidRDefault="00D9576E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E6895E" w14:textId="77777777" w:rsidR="00D9576E" w:rsidRDefault="00D9576E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230A209" w14:textId="77777777" w:rsidR="00D9576E" w:rsidRDefault="00D9576E" w:rsidP="009F19BE">
            <w:r>
              <w:rPr>
                <w:sz w:val="16"/>
                <w:szCs w:val="16"/>
              </w:rPr>
              <w:t>CR to 38.101-5 for IE updates for DMRS bundling</w:t>
            </w:r>
          </w:p>
        </w:tc>
        <w:tc>
          <w:tcPr>
            <w:tcW w:w="517" w:type="dxa"/>
          </w:tcPr>
          <w:p w14:paraId="1EC4E04E" w14:textId="77777777" w:rsidR="00D9576E" w:rsidRDefault="00D9576E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DDCA30" w14:textId="77777777" w:rsidR="00D9576E" w:rsidRDefault="00D9576E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34A2403F" w14:textId="77777777" w:rsidR="00D9576E" w:rsidRDefault="00D9576E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F877C31" w14:textId="77777777" w:rsidR="00D9576E" w:rsidRDefault="00D9576E" w:rsidP="009F19BE">
            <w:r>
              <w:rPr>
                <w:sz w:val="16"/>
                <w:szCs w:val="16"/>
              </w:rPr>
              <w:t>R4-2521993</w:t>
            </w:r>
          </w:p>
        </w:tc>
        <w:tc>
          <w:tcPr>
            <w:tcW w:w="1597" w:type="dxa"/>
          </w:tcPr>
          <w:p w14:paraId="1BB44356" w14:textId="77777777" w:rsidR="00D9576E" w:rsidRDefault="00D9576E" w:rsidP="009F19BE">
            <w:r>
              <w:rPr>
                <w:sz w:val="16"/>
                <w:szCs w:val="16"/>
              </w:rPr>
              <w:t>Ericsson, T-Mobile</w:t>
            </w:r>
          </w:p>
        </w:tc>
        <w:tc>
          <w:tcPr>
            <w:tcW w:w="1122" w:type="dxa"/>
          </w:tcPr>
          <w:p w14:paraId="6D88046B" w14:textId="77777777" w:rsidR="00D9576E" w:rsidRDefault="00D9576E" w:rsidP="009F19BE">
            <w:proofErr w:type="spellStart"/>
            <w:r>
              <w:rPr>
                <w:sz w:val="16"/>
                <w:szCs w:val="16"/>
              </w:rPr>
              <w:t>NR_NTN_enh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161E7655" w14:textId="77777777" w:rsidR="00D9576E" w:rsidRDefault="00D9576E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AE5F4A" w14:textId="77777777" w:rsidR="00D9576E" w:rsidRDefault="00D9576E" w:rsidP="009F19BE">
            <w:pPr>
              <w:rPr>
                <w:sz w:val="16"/>
                <w:szCs w:val="16"/>
              </w:rPr>
            </w:pPr>
          </w:p>
        </w:tc>
      </w:tr>
      <w:tr w:rsidR="00D9576E" w14:paraId="056F7FFB" w14:textId="77777777" w:rsidTr="009F19BE">
        <w:tc>
          <w:tcPr>
            <w:tcW w:w="879" w:type="dxa"/>
          </w:tcPr>
          <w:p w14:paraId="5697BC9D" w14:textId="77777777" w:rsidR="00D9576E" w:rsidRDefault="00D9576E" w:rsidP="009F19B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162BA935" w14:textId="77777777" w:rsidR="00D9576E" w:rsidRDefault="00D9576E" w:rsidP="009F19BE">
            <w:r>
              <w:rPr>
                <w:sz w:val="16"/>
                <w:szCs w:val="16"/>
              </w:rPr>
              <w:t>0249</w:t>
            </w:r>
          </w:p>
        </w:tc>
        <w:tc>
          <w:tcPr>
            <w:tcW w:w="517" w:type="dxa"/>
          </w:tcPr>
          <w:p w14:paraId="24070563" w14:textId="77777777" w:rsidR="00D9576E" w:rsidRDefault="00D9576E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66641B" w14:textId="77777777" w:rsidR="00D9576E" w:rsidRDefault="00D9576E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F1B420A" w14:textId="77777777" w:rsidR="00D9576E" w:rsidRDefault="00D9576E" w:rsidP="009F19BE">
            <w:r>
              <w:rPr>
                <w:sz w:val="16"/>
                <w:szCs w:val="16"/>
              </w:rPr>
              <w:t>CR to 38.101-5 for IE updates for DMRS bundling</w:t>
            </w:r>
          </w:p>
        </w:tc>
        <w:tc>
          <w:tcPr>
            <w:tcW w:w="517" w:type="dxa"/>
          </w:tcPr>
          <w:p w14:paraId="13C1587F" w14:textId="77777777" w:rsidR="00D9576E" w:rsidRDefault="00D9576E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B6CB1F6" w14:textId="77777777" w:rsidR="00D9576E" w:rsidRDefault="00D9576E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13F4228E" w14:textId="77777777" w:rsidR="00D9576E" w:rsidRDefault="00D9576E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7DE628D" w14:textId="77777777" w:rsidR="00D9576E" w:rsidRDefault="00D9576E" w:rsidP="009F19BE">
            <w:r>
              <w:rPr>
                <w:sz w:val="16"/>
                <w:szCs w:val="16"/>
              </w:rPr>
              <w:t>R4-2521994</w:t>
            </w:r>
          </w:p>
        </w:tc>
        <w:tc>
          <w:tcPr>
            <w:tcW w:w="1597" w:type="dxa"/>
          </w:tcPr>
          <w:p w14:paraId="49778135" w14:textId="77777777" w:rsidR="00D9576E" w:rsidRDefault="00D9576E" w:rsidP="009F19BE">
            <w:r>
              <w:rPr>
                <w:sz w:val="16"/>
                <w:szCs w:val="16"/>
              </w:rPr>
              <w:t>Ericsson, T-Mobile</w:t>
            </w:r>
          </w:p>
        </w:tc>
        <w:tc>
          <w:tcPr>
            <w:tcW w:w="1122" w:type="dxa"/>
          </w:tcPr>
          <w:p w14:paraId="08A49AC2" w14:textId="77777777" w:rsidR="00D9576E" w:rsidRDefault="00D9576E" w:rsidP="009F19BE">
            <w:proofErr w:type="spellStart"/>
            <w:r>
              <w:rPr>
                <w:sz w:val="16"/>
                <w:szCs w:val="16"/>
              </w:rPr>
              <w:t>NR_NTN_enh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2DD1C969" w14:textId="77777777" w:rsidR="00D9576E" w:rsidRDefault="00D9576E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289F2D" w14:textId="77777777" w:rsidR="00D9576E" w:rsidRDefault="00D9576E" w:rsidP="009F19BE">
            <w:pPr>
              <w:rPr>
                <w:sz w:val="16"/>
                <w:szCs w:val="16"/>
              </w:rPr>
            </w:pPr>
          </w:p>
        </w:tc>
      </w:tr>
      <w:tr w:rsidR="00D9576E" w14:paraId="2F29CA25" w14:textId="77777777" w:rsidTr="009F19BE">
        <w:tc>
          <w:tcPr>
            <w:tcW w:w="879" w:type="dxa"/>
          </w:tcPr>
          <w:p w14:paraId="218D729D" w14:textId="77777777" w:rsidR="00D9576E" w:rsidRDefault="00D9576E" w:rsidP="009F19B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4A72ADE0" w14:textId="77777777" w:rsidR="00D9576E" w:rsidRDefault="00D9576E" w:rsidP="009F19BE">
            <w:r>
              <w:rPr>
                <w:sz w:val="16"/>
                <w:szCs w:val="16"/>
              </w:rPr>
              <w:t>0254</w:t>
            </w:r>
          </w:p>
        </w:tc>
        <w:tc>
          <w:tcPr>
            <w:tcW w:w="517" w:type="dxa"/>
          </w:tcPr>
          <w:p w14:paraId="2C855719" w14:textId="77777777" w:rsidR="00D9576E" w:rsidRDefault="00D9576E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6B2311" w14:textId="77777777" w:rsidR="00D9576E" w:rsidRDefault="00D9576E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32CF381" w14:textId="77777777" w:rsidR="00D9576E" w:rsidRDefault="00D9576E" w:rsidP="009F19BE">
            <w:r>
              <w:rPr>
                <w:sz w:val="16"/>
                <w:szCs w:val="16"/>
              </w:rPr>
              <w:t>Applicability of minimum requirements related to polarization</w:t>
            </w:r>
          </w:p>
        </w:tc>
        <w:tc>
          <w:tcPr>
            <w:tcW w:w="517" w:type="dxa"/>
          </w:tcPr>
          <w:p w14:paraId="5E867BC5" w14:textId="77777777" w:rsidR="00D9576E" w:rsidRDefault="00D9576E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8472196" w14:textId="77777777" w:rsidR="00D9576E" w:rsidRDefault="00D9576E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0BE05C59" w14:textId="77777777" w:rsidR="00D9576E" w:rsidRDefault="00D9576E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943888A" w14:textId="77777777" w:rsidR="00D9576E" w:rsidRDefault="00D9576E" w:rsidP="009F19BE">
            <w:r>
              <w:rPr>
                <w:sz w:val="16"/>
                <w:szCs w:val="16"/>
              </w:rPr>
              <w:t>R4-2522253</w:t>
            </w:r>
          </w:p>
        </w:tc>
        <w:tc>
          <w:tcPr>
            <w:tcW w:w="1597" w:type="dxa"/>
          </w:tcPr>
          <w:p w14:paraId="6ED9F789" w14:textId="77777777" w:rsidR="00D9576E" w:rsidRDefault="00D9576E" w:rsidP="009F19BE">
            <w:r>
              <w:rPr>
                <w:sz w:val="16"/>
                <w:szCs w:val="16"/>
              </w:rPr>
              <w:t>Eutelsat Group</w:t>
            </w:r>
          </w:p>
        </w:tc>
        <w:tc>
          <w:tcPr>
            <w:tcW w:w="1122" w:type="dxa"/>
          </w:tcPr>
          <w:p w14:paraId="3AFA4811" w14:textId="77777777" w:rsidR="00D9576E" w:rsidRDefault="00D9576E" w:rsidP="009F19BE">
            <w:proofErr w:type="spellStart"/>
            <w:r>
              <w:rPr>
                <w:sz w:val="16"/>
                <w:szCs w:val="16"/>
              </w:rPr>
              <w:t>NR_NTN_enh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2EAB9369" w14:textId="77777777" w:rsidR="00D9576E" w:rsidRDefault="00D9576E" w:rsidP="009F19BE"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 w14:paraId="0742F7D1" w14:textId="77777777" w:rsidR="00D9576E" w:rsidRDefault="00D9576E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9576E" w14:paraId="284C9C39" w14:textId="77777777" w:rsidTr="009F19BE">
        <w:tc>
          <w:tcPr>
            <w:tcW w:w="879" w:type="dxa"/>
          </w:tcPr>
          <w:p w14:paraId="713CB046" w14:textId="77777777" w:rsidR="00D9576E" w:rsidRDefault="00D9576E" w:rsidP="009F19BE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40436E88" w14:textId="77777777" w:rsidR="00D9576E" w:rsidRDefault="00D9576E" w:rsidP="009F19BE">
            <w:r>
              <w:rPr>
                <w:sz w:val="16"/>
                <w:szCs w:val="16"/>
              </w:rPr>
              <w:t>0135</w:t>
            </w:r>
          </w:p>
        </w:tc>
        <w:tc>
          <w:tcPr>
            <w:tcW w:w="517" w:type="dxa"/>
          </w:tcPr>
          <w:p w14:paraId="75F4300B" w14:textId="77777777" w:rsidR="00D9576E" w:rsidRDefault="00D9576E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E411A1" w14:textId="77777777" w:rsidR="00D9576E" w:rsidRDefault="00D9576E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F851C3D" w14:textId="77777777" w:rsidR="00D9576E" w:rsidRDefault="00D9576E" w:rsidP="009F19BE">
            <w:r>
              <w:rPr>
                <w:sz w:val="16"/>
                <w:szCs w:val="16"/>
              </w:rPr>
              <w:t>CR for TS 38.108, Correction on SAN OTA in-band selectivity and blocking and OTA in-channel selectivity</w:t>
            </w:r>
          </w:p>
        </w:tc>
        <w:tc>
          <w:tcPr>
            <w:tcW w:w="517" w:type="dxa"/>
          </w:tcPr>
          <w:p w14:paraId="40992654" w14:textId="77777777" w:rsidR="00D9576E" w:rsidRDefault="00D9576E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E603A02" w14:textId="77777777" w:rsidR="00D9576E" w:rsidRDefault="00D9576E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5C9E423B" w14:textId="77777777" w:rsidR="00D9576E" w:rsidRDefault="00D9576E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E5FB3AA" w14:textId="77777777" w:rsidR="00D9576E" w:rsidRDefault="00D9576E" w:rsidP="009F19BE">
            <w:r>
              <w:rPr>
                <w:sz w:val="16"/>
                <w:szCs w:val="16"/>
              </w:rPr>
              <w:t>R4-2520172</w:t>
            </w:r>
          </w:p>
        </w:tc>
        <w:tc>
          <w:tcPr>
            <w:tcW w:w="1597" w:type="dxa"/>
          </w:tcPr>
          <w:p w14:paraId="787C5F9D" w14:textId="77777777" w:rsidR="00D9576E" w:rsidRDefault="00D9576E" w:rsidP="009F19B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66D0897" w14:textId="77777777" w:rsidR="00D9576E" w:rsidRDefault="00D9576E" w:rsidP="009F19BE">
            <w:proofErr w:type="spellStart"/>
            <w:r>
              <w:rPr>
                <w:sz w:val="16"/>
                <w:szCs w:val="16"/>
              </w:rPr>
              <w:t>NR_NTN_enh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2FEF5AC1" w14:textId="77777777" w:rsidR="00D9576E" w:rsidRDefault="00D9576E" w:rsidP="009F19BE">
            <w:r>
              <w:rPr>
                <w:sz w:val="16"/>
                <w:szCs w:val="16"/>
              </w:rPr>
              <w:t>10.5.1.3, 10.9.3</w:t>
            </w:r>
          </w:p>
        </w:tc>
        <w:tc>
          <w:tcPr>
            <w:tcW w:w="998" w:type="dxa"/>
          </w:tcPr>
          <w:p w14:paraId="0C79660C" w14:textId="77777777" w:rsidR="00D9576E" w:rsidRDefault="00D9576E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38.181; TS/TR ... CR ... </w:t>
            </w:r>
          </w:p>
        </w:tc>
      </w:tr>
      <w:tr w:rsidR="00D9576E" w14:paraId="342E4BBE" w14:textId="77777777" w:rsidTr="009F19BE">
        <w:tc>
          <w:tcPr>
            <w:tcW w:w="879" w:type="dxa"/>
          </w:tcPr>
          <w:p w14:paraId="1E120396" w14:textId="77777777" w:rsidR="00D9576E" w:rsidRDefault="00D9576E" w:rsidP="009F19BE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342052E8" w14:textId="77777777" w:rsidR="00D9576E" w:rsidRDefault="00D9576E" w:rsidP="009F19BE">
            <w:r>
              <w:rPr>
                <w:sz w:val="16"/>
                <w:szCs w:val="16"/>
              </w:rPr>
              <w:t>0136</w:t>
            </w:r>
          </w:p>
        </w:tc>
        <w:tc>
          <w:tcPr>
            <w:tcW w:w="517" w:type="dxa"/>
          </w:tcPr>
          <w:p w14:paraId="571957B6" w14:textId="77777777" w:rsidR="00D9576E" w:rsidRDefault="00D9576E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46BB43" w14:textId="77777777" w:rsidR="00D9576E" w:rsidRDefault="00D9576E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E8A9A28" w14:textId="77777777" w:rsidR="00D9576E" w:rsidRDefault="00D9576E" w:rsidP="009F19BE">
            <w:r>
              <w:rPr>
                <w:sz w:val="16"/>
                <w:szCs w:val="16"/>
              </w:rPr>
              <w:t>CR for TS 38.108, Correction on SAN OTA in-band selectivity and blocking and OTA in-channel selectivity</w:t>
            </w:r>
          </w:p>
        </w:tc>
        <w:tc>
          <w:tcPr>
            <w:tcW w:w="517" w:type="dxa"/>
          </w:tcPr>
          <w:p w14:paraId="5648DFCD" w14:textId="77777777" w:rsidR="00D9576E" w:rsidRDefault="00D9576E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BEA233" w14:textId="77777777" w:rsidR="00D9576E" w:rsidRDefault="00D9576E" w:rsidP="009F19BE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6061597D" w14:textId="77777777" w:rsidR="00D9576E" w:rsidRDefault="00D9576E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1B2FDE2" w14:textId="77777777" w:rsidR="00D9576E" w:rsidRDefault="00D9576E" w:rsidP="009F19BE">
            <w:r>
              <w:rPr>
                <w:sz w:val="16"/>
                <w:szCs w:val="16"/>
              </w:rPr>
              <w:t>R4-2520173</w:t>
            </w:r>
          </w:p>
        </w:tc>
        <w:tc>
          <w:tcPr>
            <w:tcW w:w="1597" w:type="dxa"/>
          </w:tcPr>
          <w:p w14:paraId="1AC2890B" w14:textId="77777777" w:rsidR="00D9576E" w:rsidRDefault="00D9576E" w:rsidP="009F19B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410187B" w14:textId="77777777" w:rsidR="00D9576E" w:rsidRDefault="00D9576E" w:rsidP="009F19BE">
            <w:proofErr w:type="spellStart"/>
            <w:r>
              <w:rPr>
                <w:sz w:val="16"/>
                <w:szCs w:val="16"/>
              </w:rPr>
              <w:t>NR_NTN_enh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6887E3F9" w14:textId="77777777" w:rsidR="00D9576E" w:rsidRDefault="00D9576E" w:rsidP="009F19BE">
            <w:r>
              <w:rPr>
                <w:sz w:val="16"/>
                <w:szCs w:val="16"/>
              </w:rPr>
              <w:t>10.5.1.3, 10.9.3</w:t>
            </w:r>
          </w:p>
        </w:tc>
        <w:tc>
          <w:tcPr>
            <w:tcW w:w="998" w:type="dxa"/>
          </w:tcPr>
          <w:p w14:paraId="4041B7A0" w14:textId="77777777" w:rsidR="00D9576E" w:rsidRDefault="00D9576E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38.181; TS/TR ... CR ... </w:t>
            </w:r>
          </w:p>
        </w:tc>
      </w:tr>
      <w:tr w:rsidR="00D9576E" w14:paraId="777B0D3C" w14:textId="77777777" w:rsidTr="009F19BE">
        <w:tc>
          <w:tcPr>
            <w:tcW w:w="879" w:type="dxa"/>
          </w:tcPr>
          <w:p w14:paraId="6F1C90F6" w14:textId="77777777" w:rsidR="00D9576E" w:rsidRDefault="00D9576E" w:rsidP="009F19BE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35F21E83" w14:textId="77777777" w:rsidR="00D9576E" w:rsidRDefault="00D9576E" w:rsidP="009F19BE">
            <w:r>
              <w:rPr>
                <w:sz w:val="16"/>
                <w:szCs w:val="16"/>
              </w:rPr>
              <w:t>0137</w:t>
            </w:r>
          </w:p>
        </w:tc>
        <w:tc>
          <w:tcPr>
            <w:tcW w:w="517" w:type="dxa"/>
          </w:tcPr>
          <w:p w14:paraId="248945DB" w14:textId="77777777" w:rsidR="00D9576E" w:rsidRDefault="00D9576E" w:rsidP="009F19B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149BA3A" w14:textId="77777777" w:rsidR="00D9576E" w:rsidRDefault="00D9576E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7A0A7A" w14:textId="77777777" w:rsidR="00D9576E" w:rsidRDefault="00D9576E" w:rsidP="009F19BE">
            <w:r>
              <w:rPr>
                <w:sz w:val="16"/>
                <w:szCs w:val="16"/>
              </w:rPr>
              <w:t>Applicability of minimum requirements related to polarization</w:t>
            </w:r>
          </w:p>
        </w:tc>
        <w:tc>
          <w:tcPr>
            <w:tcW w:w="517" w:type="dxa"/>
          </w:tcPr>
          <w:p w14:paraId="18F0C822" w14:textId="77777777" w:rsidR="00D9576E" w:rsidRDefault="00D9576E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3A83B6" w14:textId="77777777" w:rsidR="00D9576E" w:rsidRDefault="00D9576E" w:rsidP="009F19BE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27DBC246" w14:textId="77777777" w:rsidR="00D9576E" w:rsidRDefault="00D9576E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4B8B326" w14:textId="77777777" w:rsidR="00D9576E" w:rsidRDefault="00D9576E" w:rsidP="009F19BE">
            <w:r>
              <w:rPr>
                <w:sz w:val="16"/>
                <w:szCs w:val="16"/>
              </w:rPr>
              <w:t>R4-2523211</w:t>
            </w:r>
          </w:p>
        </w:tc>
        <w:tc>
          <w:tcPr>
            <w:tcW w:w="1597" w:type="dxa"/>
          </w:tcPr>
          <w:p w14:paraId="2CBD89BB" w14:textId="77777777" w:rsidR="00D9576E" w:rsidRDefault="00D9576E" w:rsidP="009F19BE">
            <w:r>
              <w:rPr>
                <w:sz w:val="16"/>
                <w:szCs w:val="16"/>
              </w:rPr>
              <w:t>Eutelsat Group</w:t>
            </w:r>
          </w:p>
        </w:tc>
        <w:tc>
          <w:tcPr>
            <w:tcW w:w="1122" w:type="dxa"/>
          </w:tcPr>
          <w:p w14:paraId="7E598500" w14:textId="77777777" w:rsidR="00D9576E" w:rsidRDefault="00D9576E" w:rsidP="009F19BE">
            <w:proofErr w:type="spellStart"/>
            <w:r>
              <w:rPr>
                <w:sz w:val="16"/>
                <w:szCs w:val="16"/>
              </w:rPr>
              <w:t>NR_NTN_enh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4B50486F" w14:textId="77777777" w:rsidR="00D9576E" w:rsidRDefault="00D9576E" w:rsidP="009F19BE">
            <w:r>
              <w:rPr>
                <w:sz w:val="16"/>
                <w:szCs w:val="16"/>
              </w:rPr>
              <w:t>4.6</w:t>
            </w:r>
          </w:p>
        </w:tc>
        <w:tc>
          <w:tcPr>
            <w:tcW w:w="998" w:type="dxa"/>
          </w:tcPr>
          <w:p w14:paraId="61F7B8D7" w14:textId="77777777" w:rsidR="00D9576E" w:rsidRDefault="00D9576E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9576E" w14:paraId="2CCD932B" w14:textId="77777777" w:rsidTr="009F19BE">
        <w:tc>
          <w:tcPr>
            <w:tcW w:w="879" w:type="dxa"/>
          </w:tcPr>
          <w:p w14:paraId="46B79DAC" w14:textId="77777777" w:rsidR="00D9576E" w:rsidRDefault="00D9576E" w:rsidP="009F19BE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0D28B876" w14:textId="77777777" w:rsidR="00D9576E" w:rsidRDefault="00D9576E" w:rsidP="009F19BE">
            <w:r>
              <w:rPr>
                <w:sz w:val="16"/>
                <w:szCs w:val="16"/>
              </w:rPr>
              <w:t>0142</w:t>
            </w:r>
          </w:p>
        </w:tc>
        <w:tc>
          <w:tcPr>
            <w:tcW w:w="517" w:type="dxa"/>
          </w:tcPr>
          <w:p w14:paraId="6E394CB3" w14:textId="77777777" w:rsidR="00D9576E" w:rsidRDefault="00D9576E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4053F5" w14:textId="77777777" w:rsidR="00D9576E" w:rsidRDefault="00D9576E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9E1AB41" w14:textId="77777777" w:rsidR="00D9576E" w:rsidRDefault="00D9576E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NR_NTN_enh</w:t>
            </w:r>
            <w:proofErr w:type="spellEnd"/>
            <w:r>
              <w:rPr>
                <w:sz w:val="16"/>
                <w:szCs w:val="16"/>
              </w:rPr>
              <w:t>-Core) CR to TS38.108 Correction on reference measurement channel numbering</w:t>
            </w:r>
          </w:p>
        </w:tc>
        <w:tc>
          <w:tcPr>
            <w:tcW w:w="517" w:type="dxa"/>
          </w:tcPr>
          <w:p w14:paraId="1173C0DF" w14:textId="77777777" w:rsidR="00D9576E" w:rsidRDefault="00D9576E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BADFD7" w14:textId="77777777" w:rsidR="00D9576E" w:rsidRDefault="00D9576E" w:rsidP="009F19BE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3C29F0C1" w14:textId="77777777" w:rsidR="00D9576E" w:rsidRDefault="00D9576E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005F80D" w14:textId="77777777" w:rsidR="00D9576E" w:rsidRDefault="00D9576E" w:rsidP="009F19BE">
            <w:r>
              <w:rPr>
                <w:sz w:val="16"/>
                <w:szCs w:val="16"/>
              </w:rPr>
              <w:t>R4-2521065</w:t>
            </w:r>
          </w:p>
        </w:tc>
        <w:tc>
          <w:tcPr>
            <w:tcW w:w="1597" w:type="dxa"/>
          </w:tcPr>
          <w:p w14:paraId="7009DFB0" w14:textId="77777777" w:rsidR="00D9576E" w:rsidRDefault="00D9576E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45D76264" w14:textId="77777777" w:rsidR="00D9576E" w:rsidRDefault="00D9576E" w:rsidP="009F19BE">
            <w:proofErr w:type="spellStart"/>
            <w:r>
              <w:rPr>
                <w:sz w:val="16"/>
                <w:szCs w:val="16"/>
              </w:rPr>
              <w:t>NR_NTN_enh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72E66F1E" w14:textId="77777777" w:rsidR="00D9576E" w:rsidRDefault="00D9576E" w:rsidP="009F19BE">
            <w:r>
              <w:rPr>
                <w:sz w:val="16"/>
                <w:szCs w:val="16"/>
              </w:rPr>
              <w:t>10.3.2</w:t>
            </w:r>
          </w:p>
        </w:tc>
        <w:tc>
          <w:tcPr>
            <w:tcW w:w="998" w:type="dxa"/>
          </w:tcPr>
          <w:p w14:paraId="0D41B51B" w14:textId="77777777" w:rsidR="00D9576E" w:rsidRDefault="00D9576E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9576E" w14:paraId="0C43FFFB" w14:textId="77777777" w:rsidTr="009F19BE">
        <w:tc>
          <w:tcPr>
            <w:tcW w:w="879" w:type="dxa"/>
          </w:tcPr>
          <w:p w14:paraId="6593A199" w14:textId="77777777" w:rsidR="00D9576E" w:rsidRDefault="00D9576E" w:rsidP="009F19BE">
            <w:r>
              <w:rPr>
                <w:sz w:val="16"/>
                <w:szCs w:val="16"/>
              </w:rPr>
              <w:lastRenderedPageBreak/>
              <w:t>38.108</w:t>
            </w:r>
          </w:p>
        </w:tc>
        <w:tc>
          <w:tcPr>
            <w:tcW w:w="637" w:type="dxa"/>
          </w:tcPr>
          <w:p w14:paraId="6BAB67A3" w14:textId="77777777" w:rsidR="00D9576E" w:rsidRDefault="00D9576E" w:rsidP="009F19BE">
            <w:r>
              <w:rPr>
                <w:sz w:val="16"/>
                <w:szCs w:val="16"/>
              </w:rPr>
              <w:t>0143</w:t>
            </w:r>
          </w:p>
        </w:tc>
        <w:tc>
          <w:tcPr>
            <w:tcW w:w="517" w:type="dxa"/>
          </w:tcPr>
          <w:p w14:paraId="29B3B820" w14:textId="77777777" w:rsidR="00D9576E" w:rsidRDefault="00D9576E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AB6A48" w14:textId="77777777" w:rsidR="00D9576E" w:rsidRDefault="00D9576E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1193103" w14:textId="77777777" w:rsidR="00D9576E" w:rsidRDefault="00D9576E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NR_NTN_enh</w:t>
            </w:r>
            <w:proofErr w:type="spellEnd"/>
            <w:r>
              <w:rPr>
                <w:sz w:val="16"/>
                <w:szCs w:val="16"/>
              </w:rPr>
              <w:t>-Core) CR to TS38.108 Correction on reference measurement channel numbering</w:t>
            </w:r>
          </w:p>
        </w:tc>
        <w:tc>
          <w:tcPr>
            <w:tcW w:w="517" w:type="dxa"/>
          </w:tcPr>
          <w:p w14:paraId="7E7A0672" w14:textId="77777777" w:rsidR="00D9576E" w:rsidRDefault="00D9576E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A5632C2" w14:textId="77777777" w:rsidR="00D9576E" w:rsidRDefault="00D9576E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47E61351" w14:textId="77777777" w:rsidR="00D9576E" w:rsidRDefault="00D9576E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07FF845" w14:textId="77777777" w:rsidR="00D9576E" w:rsidRDefault="00D9576E" w:rsidP="009F19BE">
            <w:r>
              <w:rPr>
                <w:sz w:val="16"/>
                <w:szCs w:val="16"/>
              </w:rPr>
              <w:t>R4-2521066</w:t>
            </w:r>
          </w:p>
        </w:tc>
        <w:tc>
          <w:tcPr>
            <w:tcW w:w="1597" w:type="dxa"/>
          </w:tcPr>
          <w:p w14:paraId="286453D9" w14:textId="77777777" w:rsidR="00D9576E" w:rsidRDefault="00D9576E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2BF16B13" w14:textId="77777777" w:rsidR="00D9576E" w:rsidRDefault="00D9576E" w:rsidP="009F19BE">
            <w:proofErr w:type="spellStart"/>
            <w:r>
              <w:rPr>
                <w:sz w:val="16"/>
                <w:szCs w:val="16"/>
              </w:rPr>
              <w:t>NR_NTN_enh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67A57711" w14:textId="77777777" w:rsidR="00D9576E" w:rsidRDefault="00D9576E" w:rsidP="009F19BE">
            <w:r>
              <w:rPr>
                <w:sz w:val="16"/>
                <w:szCs w:val="16"/>
              </w:rPr>
              <w:t>10.3.2</w:t>
            </w:r>
          </w:p>
        </w:tc>
        <w:tc>
          <w:tcPr>
            <w:tcW w:w="998" w:type="dxa"/>
          </w:tcPr>
          <w:p w14:paraId="51D5A5BC" w14:textId="77777777" w:rsidR="00D9576E" w:rsidRDefault="00D9576E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9576E" w14:paraId="31DBA733" w14:textId="77777777" w:rsidTr="009F19BE">
        <w:tc>
          <w:tcPr>
            <w:tcW w:w="879" w:type="dxa"/>
          </w:tcPr>
          <w:p w14:paraId="27BFFC21" w14:textId="77777777" w:rsidR="00D9576E" w:rsidRDefault="00D9576E" w:rsidP="009F19BE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0B383D75" w14:textId="77777777" w:rsidR="00D9576E" w:rsidRDefault="00D9576E" w:rsidP="009F19BE">
            <w:r>
              <w:rPr>
                <w:sz w:val="16"/>
                <w:szCs w:val="16"/>
              </w:rPr>
              <w:t>0149</w:t>
            </w:r>
          </w:p>
        </w:tc>
        <w:tc>
          <w:tcPr>
            <w:tcW w:w="517" w:type="dxa"/>
          </w:tcPr>
          <w:p w14:paraId="079A5F37" w14:textId="77777777" w:rsidR="00D9576E" w:rsidRDefault="00D9576E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436CD0" w14:textId="77777777" w:rsidR="00D9576E" w:rsidRDefault="00D9576E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DB24B5E" w14:textId="77777777" w:rsidR="00D9576E" w:rsidRDefault="00D9576E" w:rsidP="009F19BE">
            <w:r>
              <w:rPr>
                <w:sz w:val="16"/>
                <w:szCs w:val="16"/>
              </w:rPr>
              <w:t>Applicability of minimum requirements related to polarization</w:t>
            </w:r>
          </w:p>
        </w:tc>
        <w:tc>
          <w:tcPr>
            <w:tcW w:w="517" w:type="dxa"/>
          </w:tcPr>
          <w:p w14:paraId="1C022CE4" w14:textId="77777777" w:rsidR="00D9576E" w:rsidRDefault="00D9576E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A80F535" w14:textId="77777777" w:rsidR="00D9576E" w:rsidRDefault="00D9576E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604BA594" w14:textId="77777777" w:rsidR="00D9576E" w:rsidRDefault="00D9576E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11C08DD" w14:textId="77777777" w:rsidR="00D9576E" w:rsidRDefault="00D9576E" w:rsidP="009F19BE">
            <w:r>
              <w:rPr>
                <w:sz w:val="16"/>
                <w:szCs w:val="16"/>
              </w:rPr>
              <w:t>R4-2522263</w:t>
            </w:r>
          </w:p>
        </w:tc>
        <w:tc>
          <w:tcPr>
            <w:tcW w:w="1597" w:type="dxa"/>
          </w:tcPr>
          <w:p w14:paraId="3B8CE7EB" w14:textId="77777777" w:rsidR="00D9576E" w:rsidRDefault="00D9576E" w:rsidP="009F19BE">
            <w:r>
              <w:rPr>
                <w:sz w:val="16"/>
                <w:szCs w:val="16"/>
              </w:rPr>
              <w:t>Eutelsat Group</w:t>
            </w:r>
          </w:p>
        </w:tc>
        <w:tc>
          <w:tcPr>
            <w:tcW w:w="1122" w:type="dxa"/>
          </w:tcPr>
          <w:p w14:paraId="27A9EFD9" w14:textId="77777777" w:rsidR="00D9576E" w:rsidRDefault="00D9576E" w:rsidP="009F19BE">
            <w:proofErr w:type="spellStart"/>
            <w:r>
              <w:rPr>
                <w:sz w:val="16"/>
                <w:szCs w:val="16"/>
              </w:rPr>
              <w:t>NR_NTN_enh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3D632AA1" w14:textId="77777777" w:rsidR="00D9576E" w:rsidRDefault="00D9576E" w:rsidP="009F19BE">
            <w:r>
              <w:rPr>
                <w:sz w:val="16"/>
                <w:szCs w:val="16"/>
              </w:rPr>
              <w:t>4.6</w:t>
            </w:r>
          </w:p>
        </w:tc>
        <w:tc>
          <w:tcPr>
            <w:tcW w:w="998" w:type="dxa"/>
          </w:tcPr>
          <w:p w14:paraId="20673151" w14:textId="77777777" w:rsidR="00D9576E" w:rsidRDefault="00D9576E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9576E" w14:paraId="0CA2BFA4" w14:textId="77777777" w:rsidTr="009F19BE">
        <w:tc>
          <w:tcPr>
            <w:tcW w:w="879" w:type="dxa"/>
          </w:tcPr>
          <w:p w14:paraId="52AA20E6" w14:textId="77777777" w:rsidR="00D9576E" w:rsidRDefault="00D9576E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3BCFB6F" w14:textId="77777777" w:rsidR="00D9576E" w:rsidRDefault="00D9576E" w:rsidP="009F19BE">
            <w:r>
              <w:rPr>
                <w:sz w:val="16"/>
                <w:szCs w:val="16"/>
              </w:rPr>
              <w:t>6083</w:t>
            </w:r>
          </w:p>
        </w:tc>
        <w:tc>
          <w:tcPr>
            <w:tcW w:w="517" w:type="dxa"/>
          </w:tcPr>
          <w:p w14:paraId="6406B008" w14:textId="77777777" w:rsidR="00D9576E" w:rsidRDefault="00D9576E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F9C1385" w14:textId="77777777" w:rsidR="00D9576E" w:rsidRDefault="00D9576E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1A5D5BE" w14:textId="77777777" w:rsidR="00D9576E" w:rsidRDefault="00D9576E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NR_NTN_enh</w:t>
            </w:r>
            <w:proofErr w:type="spellEnd"/>
            <w:r>
              <w:rPr>
                <w:sz w:val="16"/>
                <w:szCs w:val="16"/>
              </w:rPr>
              <w:t>-Core) CR on satellite switching with resync</w:t>
            </w:r>
          </w:p>
        </w:tc>
        <w:tc>
          <w:tcPr>
            <w:tcW w:w="517" w:type="dxa"/>
          </w:tcPr>
          <w:p w14:paraId="6205C0C0" w14:textId="77777777" w:rsidR="00D9576E" w:rsidRDefault="00D9576E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C060B7" w14:textId="77777777" w:rsidR="00D9576E" w:rsidRDefault="00D9576E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1C4B1397" w14:textId="77777777" w:rsidR="00D9576E" w:rsidRDefault="00D9576E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73B49CC" w14:textId="77777777" w:rsidR="00D9576E" w:rsidRDefault="00D9576E" w:rsidP="009F19BE">
            <w:r>
              <w:rPr>
                <w:sz w:val="16"/>
                <w:szCs w:val="16"/>
              </w:rPr>
              <w:t>R4-2523063</w:t>
            </w:r>
          </w:p>
        </w:tc>
        <w:tc>
          <w:tcPr>
            <w:tcW w:w="1597" w:type="dxa"/>
          </w:tcPr>
          <w:p w14:paraId="088AC498" w14:textId="77777777" w:rsidR="00D9576E" w:rsidRDefault="00D9576E" w:rsidP="009F19BE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 w14:paraId="4EA4B882" w14:textId="77777777" w:rsidR="00D9576E" w:rsidRDefault="00D9576E" w:rsidP="009F19BE">
            <w:proofErr w:type="spellStart"/>
            <w:r>
              <w:rPr>
                <w:sz w:val="16"/>
                <w:szCs w:val="16"/>
              </w:rPr>
              <w:t>NR_NTN_enh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20474365" w14:textId="77777777" w:rsidR="00D9576E" w:rsidRDefault="00D9576E" w:rsidP="009F19BE">
            <w:r>
              <w:rPr>
                <w:sz w:val="16"/>
                <w:szCs w:val="16"/>
              </w:rPr>
              <w:t>6.1C.3</w:t>
            </w:r>
          </w:p>
        </w:tc>
        <w:tc>
          <w:tcPr>
            <w:tcW w:w="998" w:type="dxa"/>
          </w:tcPr>
          <w:p w14:paraId="68F1504E" w14:textId="77777777" w:rsidR="00D9576E" w:rsidRDefault="00D9576E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9576E" w14:paraId="3A1B0109" w14:textId="77777777" w:rsidTr="009F19BE">
        <w:tc>
          <w:tcPr>
            <w:tcW w:w="879" w:type="dxa"/>
          </w:tcPr>
          <w:p w14:paraId="5A9EC15B" w14:textId="77777777" w:rsidR="00D9576E" w:rsidRDefault="00D9576E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76CA48A" w14:textId="77777777" w:rsidR="00D9576E" w:rsidRDefault="00D9576E" w:rsidP="009F19BE">
            <w:r>
              <w:rPr>
                <w:sz w:val="16"/>
                <w:szCs w:val="16"/>
              </w:rPr>
              <w:t>6190</w:t>
            </w:r>
          </w:p>
        </w:tc>
        <w:tc>
          <w:tcPr>
            <w:tcW w:w="517" w:type="dxa"/>
          </w:tcPr>
          <w:p w14:paraId="3DF10BDD" w14:textId="77777777" w:rsidR="00D9576E" w:rsidRDefault="00D9576E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60ECEF" w14:textId="77777777" w:rsidR="00D9576E" w:rsidRDefault="00D9576E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86E69E3" w14:textId="77777777" w:rsidR="00D9576E" w:rsidRDefault="00D9576E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NR_NTN_enh</w:t>
            </w:r>
            <w:proofErr w:type="spellEnd"/>
            <w:r>
              <w:rPr>
                <w:sz w:val="16"/>
                <w:szCs w:val="16"/>
              </w:rPr>
              <w:t>-Core) CR on core requirements for Rel-18 NTN</w:t>
            </w:r>
          </w:p>
        </w:tc>
        <w:tc>
          <w:tcPr>
            <w:tcW w:w="517" w:type="dxa"/>
          </w:tcPr>
          <w:p w14:paraId="5EE0F3DE" w14:textId="77777777" w:rsidR="00D9576E" w:rsidRDefault="00D9576E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F873A5" w14:textId="77777777" w:rsidR="00D9576E" w:rsidRDefault="00D9576E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347985A4" w14:textId="77777777" w:rsidR="00D9576E" w:rsidRDefault="00D9576E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508B26E" w14:textId="77777777" w:rsidR="00D9576E" w:rsidRDefault="00D9576E" w:rsidP="009F19BE">
            <w:r>
              <w:rPr>
                <w:sz w:val="16"/>
                <w:szCs w:val="16"/>
              </w:rPr>
              <w:t>R4-2521626</w:t>
            </w:r>
          </w:p>
        </w:tc>
        <w:tc>
          <w:tcPr>
            <w:tcW w:w="1597" w:type="dxa"/>
          </w:tcPr>
          <w:p w14:paraId="29B1F53D" w14:textId="77777777" w:rsidR="00D9576E" w:rsidRDefault="00D9576E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2B19DF62" w14:textId="77777777" w:rsidR="00D9576E" w:rsidRDefault="00D9576E" w:rsidP="009F19BE">
            <w:proofErr w:type="spellStart"/>
            <w:r>
              <w:rPr>
                <w:sz w:val="16"/>
                <w:szCs w:val="16"/>
              </w:rPr>
              <w:t>NR_NTN_enh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1A9B6B40" w14:textId="77777777" w:rsidR="00D9576E" w:rsidRDefault="00D9576E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6E3603" w14:textId="77777777" w:rsidR="00D9576E" w:rsidRDefault="00D9576E" w:rsidP="009F19BE">
            <w:pPr>
              <w:rPr>
                <w:sz w:val="16"/>
                <w:szCs w:val="16"/>
              </w:rPr>
            </w:pPr>
          </w:p>
        </w:tc>
      </w:tr>
      <w:tr w:rsidR="00D9576E" w14:paraId="4BA4AD87" w14:textId="77777777" w:rsidTr="009F19BE">
        <w:tc>
          <w:tcPr>
            <w:tcW w:w="879" w:type="dxa"/>
          </w:tcPr>
          <w:p w14:paraId="390377FB" w14:textId="77777777" w:rsidR="00D9576E" w:rsidRDefault="00D9576E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51EBD7C" w14:textId="77777777" w:rsidR="00D9576E" w:rsidRDefault="00D9576E" w:rsidP="009F19BE">
            <w:r>
              <w:rPr>
                <w:sz w:val="16"/>
                <w:szCs w:val="16"/>
              </w:rPr>
              <w:t>6191</w:t>
            </w:r>
          </w:p>
        </w:tc>
        <w:tc>
          <w:tcPr>
            <w:tcW w:w="517" w:type="dxa"/>
          </w:tcPr>
          <w:p w14:paraId="17582E11" w14:textId="77777777" w:rsidR="00D9576E" w:rsidRDefault="00D9576E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EC0ADC" w14:textId="77777777" w:rsidR="00D9576E" w:rsidRDefault="00D9576E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66954BD" w14:textId="77777777" w:rsidR="00D9576E" w:rsidRDefault="00D9576E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NR_NTN_enh</w:t>
            </w:r>
            <w:proofErr w:type="spellEnd"/>
            <w:r>
              <w:rPr>
                <w:sz w:val="16"/>
                <w:szCs w:val="16"/>
              </w:rPr>
              <w:t>-Core) CR on core requirements for Rel-18 NTN R19</w:t>
            </w:r>
          </w:p>
        </w:tc>
        <w:tc>
          <w:tcPr>
            <w:tcW w:w="517" w:type="dxa"/>
          </w:tcPr>
          <w:p w14:paraId="41E4C70E" w14:textId="77777777" w:rsidR="00D9576E" w:rsidRDefault="00D9576E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0B52940" w14:textId="77777777" w:rsidR="00D9576E" w:rsidRDefault="00D9576E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40FC2277" w14:textId="77777777" w:rsidR="00D9576E" w:rsidRDefault="00D9576E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3C2FB23" w14:textId="77777777" w:rsidR="00D9576E" w:rsidRDefault="00D9576E" w:rsidP="009F19BE">
            <w:r>
              <w:rPr>
                <w:sz w:val="16"/>
                <w:szCs w:val="16"/>
              </w:rPr>
              <w:t>R4-2521627</w:t>
            </w:r>
          </w:p>
        </w:tc>
        <w:tc>
          <w:tcPr>
            <w:tcW w:w="1597" w:type="dxa"/>
          </w:tcPr>
          <w:p w14:paraId="0A292CBC" w14:textId="77777777" w:rsidR="00D9576E" w:rsidRDefault="00D9576E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68A5D28E" w14:textId="77777777" w:rsidR="00D9576E" w:rsidRDefault="00D9576E" w:rsidP="009F19BE">
            <w:proofErr w:type="spellStart"/>
            <w:r>
              <w:rPr>
                <w:sz w:val="16"/>
                <w:szCs w:val="16"/>
              </w:rPr>
              <w:t>NR_NTN_enh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3C8B7C82" w14:textId="77777777" w:rsidR="00D9576E" w:rsidRDefault="00D9576E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3468C8" w14:textId="77777777" w:rsidR="00D9576E" w:rsidRDefault="00D9576E" w:rsidP="009F19BE">
            <w:pPr>
              <w:rPr>
                <w:sz w:val="16"/>
                <w:szCs w:val="16"/>
              </w:rPr>
            </w:pPr>
          </w:p>
        </w:tc>
      </w:tr>
      <w:tr w:rsidR="00D9576E" w14:paraId="115C4F88" w14:textId="77777777" w:rsidTr="009F19BE">
        <w:tc>
          <w:tcPr>
            <w:tcW w:w="879" w:type="dxa"/>
          </w:tcPr>
          <w:p w14:paraId="07A1EAF7" w14:textId="77777777" w:rsidR="00D9576E" w:rsidRDefault="00D9576E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9BFADD1" w14:textId="77777777" w:rsidR="00D9576E" w:rsidRDefault="00D9576E" w:rsidP="009F19BE">
            <w:r>
              <w:rPr>
                <w:sz w:val="16"/>
                <w:szCs w:val="16"/>
              </w:rPr>
              <w:t>6287</w:t>
            </w:r>
          </w:p>
        </w:tc>
        <w:tc>
          <w:tcPr>
            <w:tcW w:w="517" w:type="dxa"/>
          </w:tcPr>
          <w:p w14:paraId="797C0B95" w14:textId="77777777" w:rsidR="00D9576E" w:rsidRDefault="00D9576E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D5391C" w14:textId="77777777" w:rsidR="00D9576E" w:rsidRDefault="00D9576E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CFCA2E3" w14:textId="77777777" w:rsidR="00D9576E" w:rsidRDefault="00D9576E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NR_NTN_enh</w:t>
            </w:r>
            <w:proofErr w:type="spellEnd"/>
            <w:r>
              <w:rPr>
                <w:sz w:val="16"/>
                <w:szCs w:val="16"/>
              </w:rPr>
              <w:t>-Core) CR on satellite switching with resync</w:t>
            </w:r>
          </w:p>
        </w:tc>
        <w:tc>
          <w:tcPr>
            <w:tcW w:w="517" w:type="dxa"/>
          </w:tcPr>
          <w:p w14:paraId="6301D5C0" w14:textId="77777777" w:rsidR="00D9576E" w:rsidRDefault="00D9576E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872072E" w14:textId="77777777" w:rsidR="00D9576E" w:rsidRDefault="00D9576E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298A6726" w14:textId="77777777" w:rsidR="00D9576E" w:rsidRDefault="00D9576E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DA3E4D0" w14:textId="77777777" w:rsidR="00D9576E" w:rsidRDefault="00D9576E" w:rsidP="009F19BE">
            <w:r>
              <w:rPr>
                <w:sz w:val="16"/>
                <w:szCs w:val="16"/>
              </w:rPr>
              <w:t>R4-2523200</w:t>
            </w:r>
          </w:p>
        </w:tc>
        <w:tc>
          <w:tcPr>
            <w:tcW w:w="1597" w:type="dxa"/>
          </w:tcPr>
          <w:p w14:paraId="538DC864" w14:textId="77777777" w:rsidR="00D9576E" w:rsidRDefault="00D9576E" w:rsidP="009F19BE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 w14:paraId="014D9373" w14:textId="77777777" w:rsidR="00D9576E" w:rsidRDefault="00D9576E" w:rsidP="009F19BE">
            <w:proofErr w:type="spellStart"/>
            <w:r>
              <w:rPr>
                <w:sz w:val="16"/>
                <w:szCs w:val="16"/>
              </w:rPr>
              <w:t>NR_NTN_enh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181E6491" w14:textId="77777777" w:rsidR="00D9576E" w:rsidRDefault="00D9576E" w:rsidP="009F19BE">
            <w:r>
              <w:rPr>
                <w:sz w:val="16"/>
                <w:szCs w:val="16"/>
              </w:rPr>
              <w:t>6.1C.3</w:t>
            </w:r>
          </w:p>
        </w:tc>
        <w:tc>
          <w:tcPr>
            <w:tcW w:w="998" w:type="dxa"/>
          </w:tcPr>
          <w:p w14:paraId="6104D495" w14:textId="77777777" w:rsidR="00D9576E" w:rsidRDefault="00D9576E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9576E" w14:paraId="760A8F55" w14:textId="77777777" w:rsidTr="009F19BE">
        <w:tc>
          <w:tcPr>
            <w:tcW w:w="879" w:type="dxa"/>
          </w:tcPr>
          <w:p w14:paraId="1D63C5B6" w14:textId="77777777" w:rsidR="00D9576E" w:rsidRDefault="00D9576E" w:rsidP="009F19BE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17A49E87" w14:textId="77777777" w:rsidR="00D9576E" w:rsidRDefault="00D9576E" w:rsidP="009F19BE">
            <w:r>
              <w:rPr>
                <w:sz w:val="16"/>
                <w:szCs w:val="16"/>
              </w:rPr>
              <w:t>0200</w:t>
            </w:r>
          </w:p>
        </w:tc>
        <w:tc>
          <w:tcPr>
            <w:tcW w:w="517" w:type="dxa"/>
          </w:tcPr>
          <w:p w14:paraId="2162587E" w14:textId="77777777" w:rsidR="00D9576E" w:rsidRDefault="00D9576E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E99D22" w14:textId="77777777" w:rsidR="00D9576E" w:rsidRDefault="00D9576E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13E0682" w14:textId="77777777" w:rsidR="00D9576E" w:rsidRDefault="00D9576E" w:rsidP="009F19BE">
            <w:r>
              <w:rPr>
                <w:sz w:val="16"/>
                <w:szCs w:val="16"/>
              </w:rPr>
              <w:t>CR to TS 38.307: Correction on NTN operating band release independence</w:t>
            </w:r>
          </w:p>
        </w:tc>
        <w:tc>
          <w:tcPr>
            <w:tcW w:w="517" w:type="dxa"/>
          </w:tcPr>
          <w:p w14:paraId="638C64F1" w14:textId="77777777" w:rsidR="00D9576E" w:rsidRDefault="00D9576E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0968D7" w14:textId="77777777" w:rsidR="00D9576E" w:rsidRDefault="00D9576E" w:rsidP="009F19BE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007BA2D" w14:textId="77777777" w:rsidR="00D9576E" w:rsidRDefault="00D9576E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37E216C" w14:textId="77777777" w:rsidR="00D9576E" w:rsidRDefault="00D9576E" w:rsidP="009F19BE">
            <w:r>
              <w:rPr>
                <w:sz w:val="16"/>
                <w:szCs w:val="16"/>
              </w:rPr>
              <w:t>R4-2521944</w:t>
            </w:r>
          </w:p>
        </w:tc>
        <w:tc>
          <w:tcPr>
            <w:tcW w:w="1597" w:type="dxa"/>
          </w:tcPr>
          <w:p w14:paraId="08D4F43F" w14:textId="77777777" w:rsidR="00D9576E" w:rsidRDefault="00D9576E" w:rsidP="009F19B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6CAAB75A" w14:textId="77777777" w:rsidR="00D9576E" w:rsidRDefault="00D9576E" w:rsidP="009F19BE">
            <w:proofErr w:type="spellStart"/>
            <w:r>
              <w:rPr>
                <w:sz w:val="16"/>
                <w:szCs w:val="16"/>
              </w:rPr>
              <w:t>NR_NTN_enh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6C48E6D0" w14:textId="77777777" w:rsidR="00D9576E" w:rsidRDefault="00D9576E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CBA1CA" w14:textId="77777777" w:rsidR="00D9576E" w:rsidRDefault="00D9576E" w:rsidP="009F19BE">
            <w:pPr>
              <w:rPr>
                <w:sz w:val="16"/>
                <w:szCs w:val="16"/>
              </w:rPr>
            </w:pPr>
          </w:p>
        </w:tc>
      </w:tr>
      <w:tr w:rsidR="00D9576E" w14:paraId="35A89C5E" w14:textId="77777777" w:rsidTr="009F19BE">
        <w:tc>
          <w:tcPr>
            <w:tcW w:w="879" w:type="dxa"/>
          </w:tcPr>
          <w:p w14:paraId="0E299EA0" w14:textId="77777777" w:rsidR="00D9576E" w:rsidRDefault="00D9576E" w:rsidP="009F19BE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6DB72595" w14:textId="77777777" w:rsidR="00D9576E" w:rsidRDefault="00D9576E" w:rsidP="009F19BE">
            <w:r>
              <w:rPr>
                <w:sz w:val="16"/>
                <w:szCs w:val="16"/>
              </w:rPr>
              <w:t>0201</w:t>
            </w:r>
          </w:p>
        </w:tc>
        <w:tc>
          <w:tcPr>
            <w:tcW w:w="517" w:type="dxa"/>
          </w:tcPr>
          <w:p w14:paraId="2629AD95" w14:textId="77777777" w:rsidR="00D9576E" w:rsidRDefault="00D9576E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F4E8B3" w14:textId="77777777" w:rsidR="00D9576E" w:rsidRDefault="00D9576E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98FDE03" w14:textId="77777777" w:rsidR="00D9576E" w:rsidRDefault="00D9576E" w:rsidP="009F19BE">
            <w:r>
              <w:rPr>
                <w:sz w:val="16"/>
                <w:szCs w:val="16"/>
              </w:rPr>
              <w:t>CR to TS 38.307: Correction on NTN operating band release independence</w:t>
            </w:r>
          </w:p>
        </w:tc>
        <w:tc>
          <w:tcPr>
            <w:tcW w:w="517" w:type="dxa"/>
          </w:tcPr>
          <w:p w14:paraId="1F4501C4" w14:textId="77777777" w:rsidR="00D9576E" w:rsidRDefault="00D9576E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5618C9A" w14:textId="77777777" w:rsidR="00D9576E" w:rsidRDefault="00D9576E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7A5BC5F6" w14:textId="77777777" w:rsidR="00D9576E" w:rsidRDefault="00D9576E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DC65C4A" w14:textId="77777777" w:rsidR="00D9576E" w:rsidRDefault="00D9576E" w:rsidP="009F19BE">
            <w:r>
              <w:rPr>
                <w:sz w:val="16"/>
                <w:szCs w:val="16"/>
              </w:rPr>
              <w:t>R4-2521945</w:t>
            </w:r>
          </w:p>
        </w:tc>
        <w:tc>
          <w:tcPr>
            <w:tcW w:w="1597" w:type="dxa"/>
          </w:tcPr>
          <w:p w14:paraId="2DCF4858" w14:textId="77777777" w:rsidR="00D9576E" w:rsidRDefault="00D9576E" w:rsidP="009F19B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04171A0F" w14:textId="77777777" w:rsidR="00D9576E" w:rsidRDefault="00D9576E" w:rsidP="009F19BE">
            <w:proofErr w:type="spellStart"/>
            <w:r>
              <w:rPr>
                <w:sz w:val="16"/>
                <w:szCs w:val="16"/>
              </w:rPr>
              <w:t>NR_NTN_enh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054F6CDF" w14:textId="77777777" w:rsidR="00D9576E" w:rsidRDefault="00D9576E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105C0F" w14:textId="77777777" w:rsidR="00D9576E" w:rsidRDefault="00D9576E" w:rsidP="009F19BE">
            <w:pPr>
              <w:rPr>
                <w:sz w:val="16"/>
                <w:szCs w:val="16"/>
              </w:rPr>
            </w:pPr>
          </w:p>
        </w:tc>
      </w:tr>
    </w:tbl>
    <w:p w14:paraId="779B9DED" w14:textId="77777777" w:rsidR="006E3D30" w:rsidRDefault="006E3D30" w:rsidP="006E3D30">
      <w:pPr>
        <w:rPr>
          <w:rFonts w:eastAsiaTheme="minorEastAsia"/>
        </w:rPr>
      </w:pPr>
    </w:p>
    <w:p w14:paraId="2806898E" w14:textId="006D0424" w:rsidR="006E3D30" w:rsidRDefault="00D969B6" w:rsidP="006E3D30">
      <w:pPr>
        <w:rPr>
          <w:rFonts w:ascii="Arial" w:eastAsiaTheme="minorEastAsia" w:hAnsi="Arial" w:cs="Arial"/>
          <w:b/>
          <w:sz w:val="24"/>
          <w:szCs w:val="24"/>
        </w:rPr>
      </w:pPr>
      <w:r w:rsidRPr="00D969B6">
        <w:rPr>
          <w:rFonts w:ascii="Arial" w:eastAsiaTheme="minorEastAsia" w:hAnsi="Arial" w:cs="Arial"/>
          <w:b/>
          <w:sz w:val="24"/>
          <w:szCs w:val="24"/>
        </w:rPr>
        <w:t>RP-253678</w:t>
      </w:r>
      <w:r w:rsidRPr="00D969B6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- Batch 12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969B6" w:rsidRPr="004E535C" w14:paraId="1331199D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6B10BD0" w14:textId="77777777" w:rsidR="00D969B6" w:rsidRPr="00BF1EB6" w:rsidRDefault="00D969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11F162A" w14:textId="77777777" w:rsidR="00D969B6" w:rsidRPr="00BF1EB6" w:rsidRDefault="00D969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0A1F671" w14:textId="77777777" w:rsidR="00D969B6" w:rsidRPr="00BF1EB6" w:rsidRDefault="00D969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7814D6" w14:textId="77777777" w:rsidR="00D969B6" w:rsidRPr="00BF1EB6" w:rsidRDefault="00D969B6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19C4152C" w14:textId="77777777" w:rsidR="00D969B6" w:rsidRPr="00BF1EB6" w:rsidRDefault="00D969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26CF664" w14:textId="77777777" w:rsidR="00D969B6" w:rsidRPr="00BF1EB6" w:rsidRDefault="00D969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93526E7" w14:textId="77777777" w:rsidR="00D969B6" w:rsidRPr="00BF1EB6" w:rsidRDefault="00D969B6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07225E30" w14:textId="77777777" w:rsidR="00D969B6" w:rsidRPr="00BF1EB6" w:rsidRDefault="00D969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C840B10" w14:textId="77777777" w:rsidR="00D969B6" w:rsidRPr="00BF1EB6" w:rsidRDefault="00D969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0A9446D" w14:textId="77777777" w:rsidR="00D969B6" w:rsidRPr="00BF1EB6" w:rsidRDefault="00D969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8B2B461" w14:textId="77777777" w:rsidR="00D969B6" w:rsidRPr="00BF1EB6" w:rsidRDefault="00D969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ABEE293" w14:textId="77777777" w:rsidR="00D969B6" w:rsidRPr="00BF1EB6" w:rsidRDefault="00D969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8071804" w14:textId="77777777" w:rsidR="00D969B6" w:rsidRPr="00BF1EB6" w:rsidRDefault="00D969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969B6" w14:paraId="615C14C1" w14:textId="77777777" w:rsidTr="009F19BE">
        <w:tc>
          <w:tcPr>
            <w:tcW w:w="879" w:type="dxa"/>
          </w:tcPr>
          <w:p w14:paraId="5DB04C70" w14:textId="77777777" w:rsidR="00D969B6" w:rsidRDefault="00D969B6" w:rsidP="009F19B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4F714B90" w14:textId="77777777" w:rsidR="00D969B6" w:rsidRDefault="00D969B6" w:rsidP="009F19BE">
            <w:r>
              <w:rPr>
                <w:sz w:val="16"/>
                <w:szCs w:val="16"/>
              </w:rPr>
              <w:t>0227</w:t>
            </w:r>
          </w:p>
        </w:tc>
        <w:tc>
          <w:tcPr>
            <w:tcW w:w="517" w:type="dxa"/>
          </w:tcPr>
          <w:p w14:paraId="486CBC36" w14:textId="77777777" w:rsidR="00D969B6" w:rsidRDefault="00D969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7D48D9" w14:textId="77777777" w:rsidR="00D969B6" w:rsidRDefault="00D969B6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7606F84" w14:textId="77777777" w:rsidR="00D969B6" w:rsidRDefault="00D969B6" w:rsidP="009F19BE">
            <w:r>
              <w:rPr>
                <w:sz w:val="16"/>
                <w:szCs w:val="16"/>
              </w:rPr>
              <w:t>Clarifications for the NTN band n254 REFSENS test points for the variable Tx-Rx distance</w:t>
            </w:r>
          </w:p>
        </w:tc>
        <w:tc>
          <w:tcPr>
            <w:tcW w:w="517" w:type="dxa"/>
          </w:tcPr>
          <w:p w14:paraId="49A30E1E" w14:textId="77777777" w:rsidR="00D969B6" w:rsidRDefault="00D969B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6175C9" w14:textId="77777777" w:rsidR="00D969B6" w:rsidRDefault="00D969B6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28F04E2D" w14:textId="77777777" w:rsidR="00D969B6" w:rsidRDefault="00D969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5F3E9FE" w14:textId="77777777" w:rsidR="00D969B6" w:rsidRDefault="00D969B6" w:rsidP="009F19BE">
            <w:r>
              <w:rPr>
                <w:sz w:val="16"/>
                <w:szCs w:val="16"/>
              </w:rPr>
              <w:t>R4-2520562</w:t>
            </w:r>
          </w:p>
        </w:tc>
        <w:tc>
          <w:tcPr>
            <w:tcW w:w="1597" w:type="dxa"/>
          </w:tcPr>
          <w:p w14:paraId="1964805B" w14:textId="77777777" w:rsidR="00D969B6" w:rsidRDefault="00D969B6" w:rsidP="009F19B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F9CD6AF" w14:textId="77777777" w:rsidR="00D969B6" w:rsidRDefault="00D969B6" w:rsidP="009F19BE">
            <w:proofErr w:type="spellStart"/>
            <w:r>
              <w:rPr>
                <w:sz w:val="16"/>
                <w:szCs w:val="16"/>
              </w:rPr>
              <w:t>NR_NTN_LSband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7EE4D72E" w14:textId="77777777" w:rsidR="00D969B6" w:rsidRDefault="00D969B6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1FF739" w14:textId="77777777" w:rsidR="00D969B6" w:rsidRDefault="00D969B6" w:rsidP="009F19BE">
            <w:pPr>
              <w:rPr>
                <w:sz w:val="16"/>
                <w:szCs w:val="16"/>
              </w:rPr>
            </w:pPr>
          </w:p>
        </w:tc>
      </w:tr>
      <w:tr w:rsidR="00D969B6" w14:paraId="766A337D" w14:textId="77777777" w:rsidTr="009F19BE">
        <w:tc>
          <w:tcPr>
            <w:tcW w:w="879" w:type="dxa"/>
          </w:tcPr>
          <w:p w14:paraId="24952228" w14:textId="77777777" w:rsidR="00D969B6" w:rsidRDefault="00D969B6" w:rsidP="009F19B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084C1D8B" w14:textId="77777777" w:rsidR="00D969B6" w:rsidRDefault="00D969B6" w:rsidP="009F19BE">
            <w:r>
              <w:rPr>
                <w:sz w:val="16"/>
                <w:szCs w:val="16"/>
              </w:rPr>
              <w:t>0228</w:t>
            </w:r>
          </w:p>
        </w:tc>
        <w:tc>
          <w:tcPr>
            <w:tcW w:w="517" w:type="dxa"/>
          </w:tcPr>
          <w:p w14:paraId="6B161C22" w14:textId="77777777" w:rsidR="00D969B6" w:rsidRDefault="00D969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423EDC" w14:textId="77777777" w:rsidR="00D969B6" w:rsidRDefault="00D969B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A725729" w14:textId="77777777" w:rsidR="00D969B6" w:rsidRDefault="00D969B6" w:rsidP="009F19BE">
            <w:r>
              <w:rPr>
                <w:sz w:val="16"/>
                <w:szCs w:val="16"/>
              </w:rPr>
              <w:t>Clarifications for the NTN band n254 REFSENS test points for the variable Tx-Rx distance</w:t>
            </w:r>
          </w:p>
        </w:tc>
        <w:tc>
          <w:tcPr>
            <w:tcW w:w="517" w:type="dxa"/>
          </w:tcPr>
          <w:p w14:paraId="3F86A68C" w14:textId="77777777" w:rsidR="00D969B6" w:rsidRDefault="00D969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BB01CDB" w14:textId="77777777" w:rsidR="00D969B6" w:rsidRDefault="00D969B6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1E4FC8CA" w14:textId="77777777" w:rsidR="00D969B6" w:rsidRDefault="00D969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5D6AEF1" w14:textId="77777777" w:rsidR="00D969B6" w:rsidRDefault="00D969B6" w:rsidP="009F19BE">
            <w:r>
              <w:rPr>
                <w:sz w:val="16"/>
                <w:szCs w:val="16"/>
              </w:rPr>
              <w:t>R4-2520563</w:t>
            </w:r>
          </w:p>
        </w:tc>
        <w:tc>
          <w:tcPr>
            <w:tcW w:w="1597" w:type="dxa"/>
          </w:tcPr>
          <w:p w14:paraId="48025148" w14:textId="77777777" w:rsidR="00D969B6" w:rsidRDefault="00D969B6" w:rsidP="009F19B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1BF50935" w14:textId="77777777" w:rsidR="00D969B6" w:rsidRDefault="00D969B6" w:rsidP="009F19BE">
            <w:proofErr w:type="spellStart"/>
            <w:r>
              <w:rPr>
                <w:sz w:val="16"/>
                <w:szCs w:val="16"/>
              </w:rPr>
              <w:t>NR_NTN_LSband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226EE5C3" w14:textId="77777777" w:rsidR="00D969B6" w:rsidRDefault="00D969B6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712376" w14:textId="77777777" w:rsidR="00D969B6" w:rsidRDefault="00D969B6" w:rsidP="009F19BE">
            <w:pPr>
              <w:rPr>
                <w:sz w:val="16"/>
                <w:szCs w:val="16"/>
              </w:rPr>
            </w:pPr>
          </w:p>
        </w:tc>
      </w:tr>
      <w:tr w:rsidR="00D969B6" w14:paraId="6F7113D2" w14:textId="77777777" w:rsidTr="009F19BE">
        <w:tc>
          <w:tcPr>
            <w:tcW w:w="879" w:type="dxa"/>
          </w:tcPr>
          <w:p w14:paraId="63464981" w14:textId="77777777" w:rsidR="00D969B6" w:rsidRDefault="00D969B6" w:rsidP="009F19B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1A7EC6E3" w14:textId="77777777" w:rsidR="00D969B6" w:rsidRDefault="00D969B6" w:rsidP="009F19BE">
            <w:r>
              <w:rPr>
                <w:sz w:val="16"/>
                <w:szCs w:val="16"/>
              </w:rPr>
              <w:t>0229</w:t>
            </w:r>
          </w:p>
        </w:tc>
        <w:tc>
          <w:tcPr>
            <w:tcW w:w="517" w:type="dxa"/>
          </w:tcPr>
          <w:p w14:paraId="0CA0B0F5" w14:textId="77777777" w:rsidR="00D969B6" w:rsidRDefault="00D969B6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BB16D37" w14:textId="77777777" w:rsidR="00D969B6" w:rsidRDefault="00D969B6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0B79206" w14:textId="77777777" w:rsidR="00D969B6" w:rsidRDefault="00D969B6" w:rsidP="009F19BE">
            <w:r>
              <w:rPr>
                <w:sz w:val="16"/>
                <w:szCs w:val="16"/>
              </w:rPr>
              <w:t>Clarification for the measurement method in ETSI requirements for the 1610-1626.5MHz range</w:t>
            </w:r>
          </w:p>
        </w:tc>
        <w:tc>
          <w:tcPr>
            <w:tcW w:w="517" w:type="dxa"/>
          </w:tcPr>
          <w:p w14:paraId="0D69CF1E" w14:textId="77777777" w:rsidR="00D969B6" w:rsidRDefault="00D969B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3B6AB2" w14:textId="77777777" w:rsidR="00D969B6" w:rsidRDefault="00D969B6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1578FC5E" w14:textId="77777777" w:rsidR="00D969B6" w:rsidRDefault="00D969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D76637C" w14:textId="77777777" w:rsidR="00D969B6" w:rsidRDefault="00D969B6" w:rsidP="009F19BE">
            <w:r>
              <w:rPr>
                <w:sz w:val="16"/>
                <w:szCs w:val="16"/>
              </w:rPr>
              <w:t>R4-2522386</w:t>
            </w:r>
          </w:p>
        </w:tc>
        <w:tc>
          <w:tcPr>
            <w:tcW w:w="1597" w:type="dxa"/>
          </w:tcPr>
          <w:p w14:paraId="21D374E0" w14:textId="77777777" w:rsidR="00D969B6" w:rsidRDefault="00D969B6" w:rsidP="009F19BE">
            <w:r>
              <w:rPr>
                <w:sz w:val="16"/>
                <w:szCs w:val="16"/>
              </w:rPr>
              <w:t>Apple, Rohde &amp; Schwarz, Keysight Technologies</w:t>
            </w:r>
          </w:p>
        </w:tc>
        <w:tc>
          <w:tcPr>
            <w:tcW w:w="1122" w:type="dxa"/>
          </w:tcPr>
          <w:p w14:paraId="48376D45" w14:textId="77777777" w:rsidR="00D969B6" w:rsidRDefault="00D969B6" w:rsidP="009F19BE">
            <w:proofErr w:type="spellStart"/>
            <w:r>
              <w:rPr>
                <w:sz w:val="16"/>
                <w:szCs w:val="16"/>
              </w:rPr>
              <w:t>NR_NTN_LSband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1167DD3D" w14:textId="77777777" w:rsidR="00D969B6" w:rsidRDefault="00D969B6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9F3996" w14:textId="77777777" w:rsidR="00D969B6" w:rsidRDefault="00D969B6" w:rsidP="009F19BE">
            <w:pPr>
              <w:rPr>
                <w:sz w:val="16"/>
                <w:szCs w:val="16"/>
              </w:rPr>
            </w:pPr>
          </w:p>
        </w:tc>
      </w:tr>
      <w:tr w:rsidR="00D969B6" w14:paraId="76C4AA1B" w14:textId="77777777" w:rsidTr="009F19BE">
        <w:tc>
          <w:tcPr>
            <w:tcW w:w="879" w:type="dxa"/>
          </w:tcPr>
          <w:p w14:paraId="60124172" w14:textId="77777777" w:rsidR="00D969B6" w:rsidRDefault="00D969B6" w:rsidP="009F19B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37658A75" w14:textId="77777777" w:rsidR="00D969B6" w:rsidRDefault="00D969B6" w:rsidP="009F19BE">
            <w:r>
              <w:rPr>
                <w:sz w:val="16"/>
                <w:szCs w:val="16"/>
              </w:rPr>
              <w:t>0230</w:t>
            </w:r>
          </w:p>
        </w:tc>
        <w:tc>
          <w:tcPr>
            <w:tcW w:w="517" w:type="dxa"/>
          </w:tcPr>
          <w:p w14:paraId="4D7D6E63" w14:textId="77777777" w:rsidR="00D969B6" w:rsidRDefault="00D969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00BB88" w14:textId="77777777" w:rsidR="00D969B6" w:rsidRDefault="00D969B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7273C02" w14:textId="77777777" w:rsidR="00D969B6" w:rsidRDefault="00D969B6" w:rsidP="009F19BE">
            <w:r>
              <w:rPr>
                <w:sz w:val="16"/>
                <w:szCs w:val="16"/>
              </w:rPr>
              <w:t>Clarification for the measurement method in ETSI requirements for the 1610-1626.5MHz range</w:t>
            </w:r>
          </w:p>
        </w:tc>
        <w:tc>
          <w:tcPr>
            <w:tcW w:w="517" w:type="dxa"/>
          </w:tcPr>
          <w:p w14:paraId="5735C5E8" w14:textId="77777777" w:rsidR="00D969B6" w:rsidRDefault="00D969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4F6436D" w14:textId="77777777" w:rsidR="00D969B6" w:rsidRDefault="00D969B6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368586E3" w14:textId="77777777" w:rsidR="00D969B6" w:rsidRDefault="00D969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B948795" w14:textId="77777777" w:rsidR="00D969B6" w:rsidRDefault="00D969B6" w:rsidP="009F19BE">
            <w:r>
              <w:rPr>
                <w:sz w:val="16"/>
                <w:szCs w:val="16"/>
              </w:rPr>
              <w:t>R4-2520565</w:t>
            </w:r>
          </w:p>
        </w:tc>
        <w:tc>
          <w:tcPr>
            <w:tcW w:w="1597" w:type="dxa"/>
          </w:tcPr>
          <w:p w14:paraId="4C224628" w14:textId="77777777" w:rsidR="00D969B6" w:rsidRDefault="00D969B6" w:rsidP="009F19BE">
            <w:r>
              <w:rPr>
                <w:sz w:val="16"/>
                <w:szCs w:val="16"/>
              </w:rPr>
              <w:t>Apple, Rohde &amp; Schwarz, Keysight Technologies</w:t>
            </w:r>
          </w:p>
        </w:tc>
        <w:tc>
          <w:tcPr>
            <w:tcW w:w="1122" w:type="dxa"/>
          </w:tcPr>
          <w:p w14:paraId="59EA3D01" w14:textId="77777777" w:rsidR="00D969B6" w:rsidRDefault="00D969B6" w:rsidP="009F19BE">
            <w:proofErr w:type="spellStart"/>
            <w:r>
              <w:rPr>
                <w:sz w:val="16"/>
                <w:szCs w:val="16"/>
              </w:rPr>
              <w:t>NR_NTN_LSband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0A332C5A" w14:textId="77777777" w:rsidR="00D969B6" w:rsidRDefault="00D969B6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393C21" w14:textId="77777777" w:rsidR="00D969B6" w:rsidRDefault="00D969B6" w:rsidP="009F19BE">
            <w:pPr>
              <w:rPr>
                <w:sz w:val="16"/>
                <w:szCs w:val="16"/>
              </w:rPr>
            </w:pPr>
          </w:p>
        </w:tc>
      </w:tr>
      <w:tr w:rsidR="00D969B6" w14:paraId="5995A621" w14:textId="77777777" w:rsidTr="009F19BE">
        <w:tc>
          <w:tcPr>
            <w:tcW w:w="879" w:type="dxa"/>
          </w:tcPr>
          <w:p w14:paraId="71BED221" w14:textId="77777777" w:rsidR="00D969B6" w:rsidRDefault="00D969B6" w:rsidP="009F19BE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409033CD" w14:textId="77777777" w:rsidR="00D969B6" w:rsidRDefault="00D969B6" w:rsidP="009F19BE">
            <w:r>
              <w:rPr>
                <w:sz w:val="16"/>
                <w:szCs w:val="16"/>
              </w:rPr>
              <w:t>0147</w:t>
            </w:r>
          </w:p>
        </w:tc>
        <w:tc>
          <w:tcPr>
            <w:tcW w:w="517" w:type="dxa"/>
          </w:tcPr>
          <w:p w14:paraId="77200407" w14:textId="77777777" w:rsidR="00D969B6" w:rsidRDefault="00D969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478877" w14:textId="77777777" w:rsidR="00D969B6" w:rsidRDefault="00D969B6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4B03E4" w14:textId="77777777" w:rsidR="00D969B6" w:rsidRDefault="00D969B6" w:rsidP="009F19BE">
            <w:r>
              <w:rPr>
                <w:sz w:val="16"/>
                <w:szCs w:val="16"/>
              </w:rPr>
              <w:t>CR to 38.108 to update FRC name for performance requirements (QPSK, R=308/1024)</w:t>
            </w:r>
          </w:p>
        </w:tc>
        <w:tc>
          <w:tcPr>
            <w:tcW w:w="517" w:type="dxa"/>
          </w:tcPr>
          <w:p w14:paraId="31E10052" w14:textId="77777777" w:rsidR="00D969B6" w:rsidRDefault="00D969B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D61000" w14:textId="77777777" w:rsidR="00D969B6" w:rsidRDefault="00D969B6" w:rsidP="009F19BE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72308B0A" w14:textId="77777777" w:rsidR="00D969B6" w:rsidRDefault="00D969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B5303EE" w14:textId="77777777" w:rsidR="00D969B6" w:rsidRDefault="00D969B6" w:rsidP="009F19BE">
            <w:r>
              <w:rPr>
                <w:sz w:val="16"/>
                <w:szCs w:val="16"/>
              </w:rPr>
              <w:t>R4-2521316</w:t>
            </w:r>
          </w:p>
        </w:tc>
        <w:tc>
          <w:tcPr>
            <w:tcW w:w="1597" w:type="dxa"/>
          </w:tcPr>
          <w:p w14:paraId="4ACAA0B2" w14:textId="77777777" w:rsidR="00D969B6" w:rsidRDefault="00D969B6" w:rsidP="009F1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A83A155" w14:textId="77777777" w:rsidR="00D969B6" w:rsidRDefault="00D969B6" w:rsidP="009F19BE">
            <w:proofErr w:type="spellStart"/>
            <w:r>
              <w:rPr>
                <w:sz w:val="16"/>
                <w:szCs w:val="16"/>
              </w:rPr>
              <w:t>NR_NTN_enh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06D11D76" w14:textId="77777777" w:rsidR="00D969B6" w:rsidRDefault="00D969B6" w:rsidP="009F19BE">
            <w:r>
              <w:rPr>
                <w:sz w:val="16"/>
                <w:szCs w:val="16"/>
              </w:rPr>
              <w:t>A.3</w:t>
            </w:r>
          </w:p>
        </w:tc>
        <w:tc>
          <w:tcPr>
            <w:tcW w:w="998" w:type="dxa"/>
          </w:tcPr>
          <w:p w14:paraId="1F63FAB5" w14:textId="77777777" w:rsidR="00D969B6" w:rsidRDefault="00D969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969B6" w14:paraId="176AB178" w14:textId="77777777" w:rsidTr="009F19BE">
        <w:tc>
          <w:tcPr>
            <w:tcW w:w="879" w:type="dxa"/>
          </w:tcPr>
          <w:p w14:paraId="5D13188D" w14:textId="77777777" w:rsidR="00D969B6" w:rsidRDefault="00D969B6" w:rsidP="009F19BE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40A1CDE3" w14:textId="77777777" w:rsidR="00D969B6" w:rsidRDefault="00D969B6" w:rsidP="009F19BE">
            <w:r>
              <w:rPr>
                <w:sz w:val="16"/>
                <w:szCs w:val="16"/>
              </w:rPr>
              <w:t>0148</w:t>
            </w:r>
          </w:p>
        </w:tc>
        <w:tc>
          <w:tcPr>
            <w:tcW w:w="517" w:type="dxa"/>
          </w:tcPr>
          <w:p w14:paraId="1A645030" w14:textId="77777777" w:rsidR="00D969B6" w:rsidRDefault="00D969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65094C" w14:textId="77777777" w:rsidR="00D969B6" w:rsidRDefault="00D969B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0226380" w14:textId="77777777" w:rsidR="00D969B6" w:rsidRDefault="00D969B6" w:rsidP="009F19BE">
            <w:r>
              <w:rPr>
                <w:sz w:val="16"/>
                <w:szCs w:val="16"/>
              </w:rPr>
              <w:t>CR to 38.108 to update FRC name for performance requirements (QPSK, R=308/1024)</w:t>
            </w:r>
          </w:p>
        </w:tc>
        <w:tc>
          <w:tcPr>
            <w:tcW w:w="517" w:type="dxa"/>
          </w:tcPr>
          <w:p w14:paraId="22501CDD" w14:textId="77777777" w:rsidR="00D969B6" w:rsidRDefault="00D969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6700B52" w14:textId="77777777" w:rsidR="00D969B6" w:rsidRDefault="00D969B6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436F3C1B" w14:textId="77777777" w:rsidR="00D969B6" w:rsidRDefault="00D969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D61A044" w14:textId="77777777" w:rsidR="00D969B6" w:rsidRDefault="00D969B6" w:rsidP="009F19BE">
            <w:r>
              <w:rPr>
                <w:sz w:val="16"/>
                <w:szCs w:val="16"/>
              </w:rPr>
              <w:t>R4-2521317</w:t>
            </w:r>
          </w:p>
        </w:tc>
        <w:tc>
          <w:tcPr>
            <w:tcW w:w="1597" w:type="dxa"/>
          </w:tcPr>
          <w:p w14:paraId="454E1CFB" w14:textId="77777777" w:rsidR="00D969B6" w:rsidRDefault="00D969B6" w:rsidP="009F1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0BA9F93" w14:textId="77777777" w:rsidR="00D969B6" w:rsidRDefault="00D969B6" w:rsidP="009F19BE">
            <w:proofErr w:type="spellStart"/>
            <w:r>
              <w:rPr>
                <w:sz w:val="16"/>
                <w:szCs w:val="16"/>
              </w:rPr>
              <w:t>NR_NTN_enh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7288B4CC" w14:textId="77777777" w:rsidR="00D969B6" w:rsidRDefault="00D969B6" w:rsidP="009F19BE">
            <w:r>
              <w:rPr>
                <w:sz w:val="16"/>
                <w:szCs w:val="16"/>
              </w:rPr>
              <w:t>A.3</w:t>
            </w:r>
          </w:p>
        </w:tc>
        <w:tc>
          <w:tcPr>
            <w:tcW w:w="998" w:type="dxa"/>
          </w:tcPr>
          <w:p w14:paraId="018CF39E" w14:textId="77777777" w:rsidR="00D969B6" w:rsidRDefault="00D969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969B6" w14:paraId="11CC859B" w14:textId="77777777" w:rsidTr="009F19BE">
        <w:tc>
          <w:tcPr>
            <w:tcW w:w="879" w:type="dxa"/>
          </w:tcPr>
          <w:p w14:paraId="7326FD7E" w14:textId="77777777" w:rsidR="00D969B6" w:rsidRDefault="00D969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9D7B942" w14:textId="77777777" w:rsidR="00D969B6" w:rsidRDefault="00D969B6" w:rsidP="009F19BE">
            <w:r>
              <w:rPr>
                <w:sz w:val="16"/>
                <w:szCs w:val="16"/>
              </w:rPr>
              <w:t>6042</w:t>
            </w:r>
          </w:p>
        </w:tc>
        <w:tc>
          <w:tcPr>
            <w:tcW w:w="517" w:type="dxa"/>
          </w:tcPr>
          <w:p w14:paraId="23EAD931" w14:textId="77777777" w:rsidR="00D969B6" w:rsidRDefault="00D969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9AF9D5" w14:textId="77777777" w:rsidR="00D969B6" w:rsidRDefault="00D969B6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B6F095D" w14:textId="77777777" w:rsidR="00D969B6" w:rsidRDefault="00D969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NR_NTN_enh</w:t>
            </w:r>
            <w:proofErr w:type="spellEnd"/>
            <w:r>
              <w:rPr>
                <w:sz w:val="16"/>
                <w:szCs w:val="16"/>
              </w:rPr>
              <w:t>-Perf) CR on the representation of UE position</w:t>
            </w:r>
          </w:p>
        </w:tc>
        <w:tc>
          <w:tcPr>
            <w:tcW w:w="517" w:type="dxa"/>
          </w:tcPr>
          <w:p w14:paraId="1DC71C57" w14:textId="77777777" w:rsidR="00D969B6" w:rsidRDefault="00D969B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96EA47" w14:textId="77777777" w:rsidR="00D969B6" w:rsidRDefault="00D969B6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0AA69A3C" w14:textId="77777777" w:rsidR="00D969B6" w:rsidRDefault="00D969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477ADC3" w14:textId="77777777" w:rsidR="00D969B6" w:rsidRDefault="00D969B6" w:rsidP="009F19BE">
            <w:r>
              <w:rPr>
                <w:sz w:val="16"/>
                <w:szCs w:val="16"/>
              </w:rPr>
              <w:t>R4-2520191</w:t>
            </w:r>
          </w:p>
        </w:tc>
        <w:tc>
          <w:tcPr>
            <w:tcW w:w="1597" w:type="dxa"/>
          </w:tcPr>
          <w:p w14:paraId="6E51F3FE" w14:textId="77777777" w:rsidR="00D969B6" w:rsidRDefault="00D969B6" w:rsidP="009F19B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90A5587" w14:textId="77777777" w:rsidR="00D969B6" w:rsidRDefault="00D969B6" w:rsidP="009F19BE">
            <w:proofErr w:type="spellStart"/>
            <w:r>
              <w:rPr>
                <w:sz w:val="16"/>
                <w:szCs w:val="16"/>
              </w:rPr>
              <w:t>NR_NTN_enh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7C7FF86D" w14:textId="77777777" w:rsidR="00D969B6" w:rsidRDefault="00D969B6" w:rsidP="009F19BE">
            <w:r>
              <w:rPr>
                <w:sz w:val="16"/>
                <w:szCs w:val="16"/>
              </w:rPr>
              <w:t xml:space="preserve"> A14.2.2.4, 14.2.2.5, 14.2.3, 14.2.4</w:t>
            </w:r>
          </w:p>
        </w:tc>
        <w:tc>
          <w:tcPr>
            <w:tcW w:w="998" w:type="dxa"/>
          </w:tcPr>
          <w:p w14:paraId="546A6C60" w14:textId="77777777" w:rsidR="00D969B6" w:rsidRDefault="00D969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969B6" w14:paraId="385675BB" w14:textId="77777777" w:rsidTr="009F19BE">
        <w:tc>
          <w:tcPr>
            <w:tcW w:w="879" w:type="dxa"/>
          </w:tcPr>
          <w:p w14:paraId="6E2E3FE8" w14:textId="77777777" w:rsidR="00D969B6" w:rsidRDefault="00D969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F5694BF" w14:textId="77777777" w:rsidR="00D969B6" w:rsidRDefault="00D969B6" w:rsidP="009F19BE">
            <w:r>
              <w:rPr>
                <w:sz w:val="16"/>
                <w:szCs w:val="16"/>
              </w:rPr>
              <w:t>6043</w:t>
            </w:r>
          </w:p>
        </w:tc>
        <w:tc>
          <w:tcPr>
            <w:tcW w:w="517" w:type="dxa"/>
          </w:tcPr>
          <w:p w14:paraId="37957220" w14:textId="77777777" w:rsidR="00D969B6" w:rsidRDefault="00D969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481082" w14:textId="77777777" w:rsidR="00D969B6" w:rsidRDefault="00D969B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6AE5818" w14:textId="77777777" w:rsidR="00D969B6" w:rsidRDefault="00D969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NR_NTN_enh</w:t>
            </w:r>
            <w:proofErr w:type="spellEnd"/>
            <w:r>
              <w:rPr>
                <w:sz w:val="16"/>
                <w:szCs w:val="16"/>
              </w:rPr>
              <w:t>-Perf) CR on the representation of UE position</w:t>
            </w:r>
          </w:p>
        </w:tc>
        <w:tc>
          <w:tcPr>
            <w:tcW w:w="517" w:type="dxa"/>
          </w:tcPr>
          <w:p w14:paraId="397656C7" w14:textId="77777777" w:rsidR="00D969B6" w:rsidRDefault="00D969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BEBE3C4" w14:textId="77777777" w:rsidR="00D969B6" w:rsidRDefault="00D969B6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738D9703" w14:textId="77777777" w:rsidR="00D969B6" w:rsidRDefault="00D969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9E752DE" w14:textId="77777777" w:rsidR="00D969B6" w:rsidRDefault="00D969B6" w:rsidP="009F19BE">
            <w:r>
              <w:rPr>
                <w:sz w:val="16"/>
                <w:szCs w:val="16"/>
              </w:rPr>
              <w:t>R4-2520192</w:t>
            </w:r>
          </w:p>
        </w:tc>
        <w:tc>
          <w:tcPr>
            <w:tcW w:w="1597" w:type="dxa"/>
          </w:tcPr>
          <w:p w14:paraId="5A62BD07" w14:textId="77777777" w:rsidR="00D969B6" w:rsidRDefault="00D969B6" w:rsidP="009F19B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18FAA018" w14:textId="77777777" w:rsidR="00D969B6" w:rsidRDefault="00D969B6" w:rsidP="009F19BE">
            <w:proofErr w:type="spellStart"/>
            <w:r>
              <w:rPr>
                <w:sz w:val="16"/>
                <w:szCs w:val="16"/>
              </w:rPr>
              <w:t>NR_NTN_enh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61DC776F" w14:textId="77777777" w:rsidR="00D969B6" w:rsidRDefault="00D969B6" w:rsidP="009F19BE">
            <w:r>
              <w:rPr>
                <w:sz w:val="16"/>
                <w:szCs w:val="16"/>
              </w:rPr>
              <w:t xml:space="preserve"> A14.2.2.4, 14.2.2.5, 14.2.3, 14.2.4</w:t>
            </w:r>
          </w:p>
        </w:tc>
        <w:tc>
          <w:tcPr>
            <w:tcW w:w="998" w:type="dxa"/>
          </w:tcPr>
          <w:p w14:paraId="61DEB86F" w14:textId="77777777" w:rsidR="00D969B6" w:rsidRDefault="00D969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969B6" w14:paraId="2DB5E45B" w14:textId="77777777" w:rsidTr="009F19BE">
        <w:tc>
          <w:tcPr>
            <w:tcW w:w="879" w:type="dxa"/>
          </w:tcPr>
          <w:p w14:paraId="67EF66FD" w14:textId="77777777" w:rsidR="00D969B6" w:rsidRDefault="00D969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64EF2DE" w14:textId="77777777" w:rsidR="00D969B6" w:rsidRDefault="00D969B6" w:rsidP="009F19BE">
            <w:r>
              <w:rPr>
                <w:sz w:val="16"/>
                <w:szCs w:val="16"/>
              </w:rPr>
              <w:t>6165</w:t>
            </w:r>
          </w:p>
        </w:tc>
        <w:tc>
          <w:tcPr>
            <w:tcW w:w="517" w:type="dxa"/>
          </w:tcPr>
          <w:p w14:paraId="7DC80B42" w14:textId="77777777" w:rsidR="00D969B6" w:rsidRDefault="00D969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64D04B" w14:textId="77777777" w:rsidR="00D969B6" w:rsidRDefault="00D969B6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C97CE0B" w14:textId="77777777" w:rsidR="00D969B6" w:rsidRDefault="00D969B6" w:rsidP="009F19BE">
            <w:r>
              <w:rPr>
                <w:sz w:val="16"/>
                <w:szCs w:val="16"/>
              </w:rPr>
              <w:t>Test case on transmit timing with SAN</w:t>
            </w:r>
          </w:p>
        </w:tc>
        <w:tc>
          <w:tcPr>
            <w:tcW w:w="517" w:type="dxa"/>
          </w:tcPr>
          <w:p w14:paraId="66C8857D" w14:textId="77777777" w:rsidR="00D969B6" w:rsidRDefault="00D969B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B5F23D" w14:textId="77777777" w:rsidR="00D969B6" w:rsidRDefault="00D969B6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201AE23B" w14:textId="77777777" w:rsidR="00D969B6" w:rsidRDefault="00D969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265C3A1" w14:textId="77777777" w:rsidR="00D969B6" w:rsidRDefault="00D969B6" w:rsidP="009F19BE">
            <w:r>
              <w:rPr>
                <w:sz w:val="16"/>
                <w:szCs w:val="16"/>
              </w:rPr>
              <w:t>R4-2521552</w:t>
            </w:r>
          </w:p>
        </w:tc>
        <w:tc>
          <w:tcPr>
            <w:tcW w:w="1597" w:type="dxa"/>
          </w:tcPr>
          <w:p w14:paraId="550EDB4B" w14:textId="77777777" w:rsidR="00D969B6" w:rsidRDefault="00D969B6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35FFA3FD" w14:textId="77777777" w:rsidR="00D969B6" w:rsidRDefault="00D969B6" w:rsidP="009F19BE">
            <w:proofErr w:type="spellStart"/>
            <w:r>
              <w:rPr>
                <w:sz w:val="16"/>
                <w:szCs w:val="16"/>
              </w:rPr>
              <w:t>NR_NTN_enh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2B42EF49" w14:textId="77777777" w:rsidR="00D969B6" w:rsidRDefault="00D969B6" w:rsidP="009F19BE">
            <w:r>
              <w:rPr>
                <w:sz w:val="16"/>
                <w:szCs w:val="16"/>
              </w:rPr>
              <w:t>A.14.3.1.2.1</w:t>
            </w:r>
          </w:p>
        </w:tc>
        <w:tc>
          <w:tcPr>
            <w:tcW w:w="998" w:type="dxa"/>
          </w:tcPr>
          <w:p w14:paraId="41E29D35" w14:textId="77777777" w:rsidR="00D969B6" w:rsidRDefault="00D969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D969B6" w14:paraId="1DD0E1B9" w14:textId="77777777" w:rsidTr="009F19BE">
        <w:tc>
          <w:tcPr>
            <w:tcW w:w="879" w:type="dxa"/>
          </w:tcPr>
          <w:p w14:paraId="36063254" w14:textId="77777777" w:rsidR="00D969B6" w:rsidRDefault="00D969B6" w:rsidP="009F19B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26C58DFE" w14:textId="77777777" w:rsidR="00D969B6" w:rsidRDefault="00D969B6" w:rsidP="009F19BE">
            <w:r>
              <w:rPr>
                <w:sz w:val="16"/>
                <w:szCs w:val="16"/>
              </w:rPr>
              <w:t>6166</w:t>
            </w:r>
          </w:p>
        </w:tc>
        <w:tc>
          <w:tcPr>
            <w:tcW w:w="517" w:type="dxa"/>
          </w:tcPr>
          <w:p w14:paraId="03E51C13" w14:textId="77777777" w:rsidR="00D969B6" w:rsidRDefault="00D969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72AD5E" w14:textId="77777777" w:rsidR="00D969B6" w:rsidRDefault="00D969B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571A5EC" w14:textId="77777777" w:rsidR="00D969B6" w:rsidRDefault="00D969B6" w:rsidP="009F19BE">
            <w:r>
              <w:rPr>
                <w:sz w:val="16"/>
                <w:szCs w:val="16"/>
              </w:rPr>
              <w:t>Test case on transmit timing with SAN</w:t>
            </w:r>
          </w:p>
        </w:tc>
        <w:tc>
          <w:tcPr>
            <w:tcW w:w="517" w:type="dxa"/>
          </w:tcPr>
          <w:p w14:paraId="03F7201C" w14:textId="77777777" w:rsidR="00D969B6" w:rsidRDefault="00D969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A978FB0" w14:textId="77777777" w:rsidR="00D969B6" w:rsidRDefault="00D969B6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637031A5" w14:textId="77777777" w:rsidR="00D969B6" w:rsidRDefault="00D969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22D778F" w14:textId="77777777" w:rsidR="00D969B6" w:rsidRDefault="00D969B6" w:rsidP="009F19BE">
            <w:r>
              <w:rPr>
                <w:sz w:val="16"/>
                <w:szCs w:val="16"/>
              </w:rPr>
              <w:t>R4-2521553</w:t>
            </w:r>
          </w:p>
        </w:tc>
        <w:tc>
          <w:tcPr>
            <w:tcW w:w="1597" w:type="dxa"/>
          </w:tcPr>
          <w:p w14:paraId="05508304" w14:textId="77777777" w:rsidR="00D969B6" w:rsidRDefault="00D969B6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7CBEF0AA" w14:textId="77777777" w:rsidR="00D969B6" w:rsidRDefault="00D969B6" w:rsidP="009F19BE">
            <w:proofErr w:type="spellStart"/>
            <w:r>
              <w:rPr>
                <w:sz w:val="16"/>
                <w:szCs w:val="16"/>
              </w:rPr>
              <w:t>NR_NTN_enh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44239D26" w14:textId="77777777" w:rsidR="00D969B6" w:rsidRDefault="00D969B6" w:rsidP="009F19BE">
            <w:r>
              <w:rPr>
                <w:sz w:val="16"/>
                <w:szCs w:val="16"/>
              </w:rPr>
              <w:t>A.14.3.1.2.1</w:t>
            </w:r>
          </w:p>
        </w:tc>
        <w:tc>
          <w:tcPr>
            <w:tcW w:w="998" w:type="dxa"/>
          </w:tcPr>
          <w:p w14:paraId="25508A28" w14:textId="77777777" w:rsidR="00D969B6" w:rsidRDefault="00D969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969B6" w14:paraId="3B0C7CB5" w14:textId="77777777" w:rsidTr="009F19BE">
        <w:tc>
          <w:tcPr>
            <w:tcW w:w="879" w:type="dxa"/>
          </w:tcPr>
          <w:p w14:paraId="71702ABB" w14:textId="77777777" w:rsidR="00D969B6" w:rsidRDefault="00D969B6" w:rsidP="009F19BE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77242E6F" w14:textId="77777777" w:rsidR="00D969B6" w:rsidRDefault="00D969B6" w:rsidP="009F19BE">
            <w:r>
              <w:rPr>
                <w:sz w:val="16"/>
                <w:szCs w:val="16"/>
              </w:rPr>
              <w:t>0072</w:t>
            </w:r>
          </w:p>
        </w:tc>
        <w:tc>
          <w:tcPr>
            <w:tcW w:w="517" w:type="dxa"/>
          </w:tcPr>
          <w:p w14:paraId="421644BF" w14:textId="77777777" w:rsidR="00D969B6" w:rsidRDefault="00D969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5826EE" w14:textId="77777777" w:rsidR="00D969B6" w:rsidRDefault="00D969B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FDA669B" w14:textId="77777777" w:rsidR="00D969B6" w:rsidRDefault="00D969B6" w:rsidP="009F19BE">
            <w:r>
              <w:rPr>
                <w:sz w:val="16"/>
                <w:szCs w:val="16"/>
              </w:rPr>
              <w:t>CR for TS 38.181, Correction on SAN OTA in-band selectivity and blocking</w:t>
            </w:r>
          </w:p>
        </w:tc>
        <w:tc>
          <w:tcPr>
            <w:tcW w:w="517" w:type="dxa"/>
          </w:tcPr>
          <w:p w14:paraId="689F22BF" w14:textId="77777777" w:rsidR="00D969B6" w:rsidRDefault="00D969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C04DC71" w14:textId="77777777" w:rsidR="00D969B6" w:rsidRDefault="00D969B6" w:rsidP="009F19BE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2189B9D6" w14:textId="77777777" w:rsidR="00D969B6" w:rsidRDefault="00D969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BAB17F7" w14:textId="77777777" w:rsidR="00D969B6" w:rsidRDefault="00D969B6" w:rsidP="009F19BE">
            <w:r>
              <w:rPr>
                <w:sz w:val="16"/>
                <w:szCs w:val="16"/>
              </w:rPr>
              <w:t>R4-2520174</w:t>
            </w:r>
          </w:p>
        </w:tc>
        <w:tc>
          <w:tcPr>
            <w:tcW w:w="1597" w:type="dxa"/>
          </w:tcPr>
          <w:p w14:paraId="2DC334AD" w14:textId="77777777" w:rsidR="00D969B6" w:rsidRDefault="00D969B6" w:rsidP="009F19B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4C89170" w14:textId="77777777" w:rsidR="00D969B6" w:rsidRDefault="00D969B6" w:rsidP="009F19BE">
            <w:proofErr w:type="spellStart"/>
            <w:r>
              <w:rPr>
                <w:sz w:val="16"/>
                <w:szCs w:val="16"/>
              </w:rPr>
              <w:t>NR_NTN_enh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0D803F32" w14:textId="77777777" w:rsidR="00D969B6" w:rsidRDefault="00D969B6" w:rsidP="009F19BE">
            <w:r>
              <w:rPr>
                <w:sz w:val="16"/>
                <w:szCs w:val="16"/>
              </w:rPr>
              <w:t>10.5.1.5.3</w:t>
            </w:r>
          </w:p>
        </w:tc>
        <w:tc>
          <w:tcPr>
            <w:tcW w:w="998" w:type="dxa"/>
          </w:tcPr>
          <w:p w14:paraId="0C051BE9" w14:textId="77777777" w:rsidR="00D969B6" w:rsidRDefault="00D969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969B6" w14:paraId="5D08CAF0" w14:textId="77777777" w:rsidTr="009F19BE">
        <w:tc>
          <w:tcPr>
            <w:tcW w:w="879" w:type="dxa"/>
          </w:tcPr>
          <w:p w14:paraId="6918F508" w14:textId="77777777" w:rsidR="00D969B6" w:rsidRDefault="00D969B6" w:rsidP="009F19BE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7D7D2678" w14:textId="77777777" w:rsidR="00D969B6" w:rsidRDefault="00D969B6" w:rsidP="009F19BE">
            <w:r>
              <w:rPr>
                <w:sz w:val="16"/>
                <w:szCs w:val="16"/>
              </w:rPr>
              <w:t>0073</w:t>
            </w:r>
          </w:p>
        </w:tc>
        <w:tc>
          <w:tcPr>
            <w:tcW w:w="517" w:type="dxa"/>
          </w:tcPr>
          <w:p w14:paraId="4539BF62" w14:textId="77777777" w:rsidR="00D969B6" w:rsidRDefault="00D969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6FDAC2" w14:textId="77777777" w:rsidR="00D969B6" w:rsidRDefault="00D969B6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5281B3F" w14:textId="77777777" w:rsidR="00D969B6" w:rsidRDefault="00D969B6" w:rsidP="009F19BE">
            <w:r>
              <w:rPr>
                <w:sz w:val="16"/>
                <w:szCs w:val="16"/>
              </w:rPr>
              <w:t>CR for TS 38.181, Correction on SAN OTA in-band selectivity and blocking</w:t>
            </w:r>
          </w:p>
        </w:tc>
        <w:tc>
          <w:tcPr>
            <w:tcW w:w="517" w:type="dxa"/>
          </w:tcPr>
          <w:p w14:paraId="6EAA0066" w14:textId="77777777" w:rsidR="00D969B6" w:rsidRDefault="00D969B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DE31F5" w14:textId="77777777" w:rsidR="00D969B6" w:rsidRDefault="00D969B6" w:rsidP="009F19B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092F42DF" w14:textId="77777777" w:rsidR="00D969B6" w:rsidRDefault="00D969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52527B2" w14:textId="77777777" w:rsidR="00D969B6" w:rsidRDefault="00D969B6" w:rsidP="009F19BE">
            <w:r>
              <w:rPr>
                <w:sz w:val="16"/>
                <w:szCs w:val="16"/>
              </w:rPr>
              <w:t>R4-2520175</w:t>
            </w:r>
          </w:p>
        </w:tc>
        <w:tc>
          <w:tcPr>
            <w:tcW w:w="1597" w:type="dxa"/>
          </w:tcPr>
          <w:p w14:paraId="2D70CAD5" w14:textId="77777777" w:rsidR="00D969B6" w:rsidRDefault="00D969B6" w:rsidP="009F19B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B2207E6" w14:textId="77777777" w:rsidR="00D969B6" w:rsidRDefault="00D969B6" w:rsidP="009F19BE">
            <w:proofErr w:type="spellStart"/>
            <w:r>
              <w:rPr>
                <w:sz w:val="16"/>
                <w:szCs w:val="16"/>
              </w:rPr>
              <w:t>NR_NTN_enh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4395D713" w14:textId="77777777" w:rsidR="00D969B6" w:rsidRDefault="00D969B6" w:rsidP="009F19BE">
            <w:r>
              <w:rPr>
                <w:sz w:val="16"/>
                <w:szCs w:val="16"/>
              </w:rPr>
              <w:t>10.5.1.5.3</w:t>
            </w:r>
          </w:p>
        </w:tc>
        <w:tc>
          <w:tcPr>
            <w:tcW w:w="998" w:type="dxa"/>
          </w:tcPr>
          <w:p w14:paraId="6668C98B" w14:textId="77777777" w:rsidR="00D969B6" w:rsidRDefault="00D969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969B6" w14:paraId="37DA3B84" w14:textId="77777777" w:rsidTr="009F19BE">
        <w:tc>
          <w:tcPr>
            <w:tcW w:w="879" w:type="dxa"/>
          </w:tcPr>
          <w:p w14:paraId="355E332D" w14:textId="77777777" w:rsidR="00D969B6" w:rsidRDefault="00D969B6" w:rsidP="009F19BE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79DE24F4" w14:textId="77777777" w:rsidR="00D969B6" w:rsidRDefault="00D969B6" w:rsidP="009F19BE">
            <w:r>
              <w:rPr>
                <w:sz w:val="16"/>
                <w:szCs w:val="16"/>
              </w:rPr>
              <w:t>0077</w:t>
            </w:r>
          </w:p>
        </w:tc>
        <w:tc>
          <w:tcPr>
            <w:tcW w:w="517" w:type="dxa"/>
          </w:tcPr>
          <w:p w14:paraId="5A3C9C26" w14:textId="77777777" w:rsidR="00D969B6" w:rsidRDefault="00D969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3F5337" w14:textId="77777777" w:rsidR="00D969B6" w:rsidRDefault="00D969B6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2685706" w14:textId="77777777" w:rsidR="00D969B6" w:rsidRDefault="00D969B6" w:rsidP="009F19BE">
            <w:r>
              <w:rPr>
                <w:sz w:val="16"/>
                <w:szCs w:val="16"/>
              </w:rPr>
              <w:t>CR to 38.181 for removal of square brackets from “Measurement of performance requirements”</w:t>
            </w:r>
          </w:p>
        </w:tc>
        <w:tc>
          <w:tcPr>
            <w:tcW w:w="517" w:type="dxa"/>
          </w:tcPr>
          <w:p w14:paraId="67DF4630" w14:textId="77777777" w:rsidR="00D969B6" w:rsidRDefault="00D969B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948470" w14:textId="77777777" w:rsidR="00D969B6" w:rsidRDefault="00D969B6" w:rsidP="009F19B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0BA9B733" w14:textId="77777777" w:rsidR="00D969B6" w:rsidRDefault="00D969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8E5D268" w14:textId="77777777" w:rsidR="00D969B6" w:rsidRDefault="00D969B6" w:rsidP="009F19BE">
            <w:r>
              <w:rPr>
                <w:sz w:val="16"/>
                <w:szCs w:val="16"/>
              </w:rPr>
              <w:t>R4-2521311</w:t>
            </w:r>
          </w:p>
        </w:tc>
        <w:tc>
          <w:tcPr>
            <w:tcW w:w="1597" w:type="dxa"/>
          </w:tcPr>
          <w:p w14:paraId="73C5A011" w14:textId="77777777" w:rsidR="00D969B6" w:rsidRDefault="00D969B6" w:rsidP="009F1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F9AA688" w14:textId="77777777" w:rsidR="00D969B6" w:rsidRDefault="00D969B6" w:rsidP="009F19BE">
            <w:proofErr w:type="spellStart"/>
            <w:r>
              <w:rPr>
                <w:sz w:val="16"/>
                <w:szCs w:val="16"/>
              </w:rPr>
              <w:t>NR_NTN_enh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6AF3A112" w14:textId="77777777" w:rsidR="00D969B6" w:rsidRDefault="00D969B6" w:rsidP="009F19BE">
            <w:r>
              <w:rPr>
                <w:sz w:val="16"/>
                <w:szCs w:val="16"/>
              </w:rPr>
              <w:t>C.3</w:t>
            </w:r>
          </w:p>
        </w:tc>
        <w:tc>
          <w:tcPr>
            <w:tcW w:w="998" w:type="dxa"/>
          </w:tcPr>
          <w:p w14:paraId="1F771E83" w14:textId="77777777" w:rsidR="00D969B6" w:rsidRDefault="00D969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969B6" w14:paraId="30EED33F" w14:textId="77777777" w:rsidTr="009F19BE">
        <w:tc>
          <w:tcPr>
            <w:tcW w:w="879" w:type="dxa"/>
          </w:tcPr>
          <w:p w14:paraId="4A2A0C12" w14:textId="77777777" w:rsidR="00D969B6" w:rsidRDefault="00D969B6" w:rsidP="009F19BE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4A1DF591" w14:textId="77777777" w:rsidR="00D969B6" w:rsidRDefault="00D969B6" w:rsidP="009F19BE">
            <w:r>
              <w:rPr>
                <w:sz w:val="16"/>
                <w:szCs w:val="16"/>
              </w:rPr>
              <w:t>0078</w:t>
            </w:r>
          </w:p>
        </w:tc>
        <w:tc>
          <w:tcPr>
            <w:tcW w:w="517" w:type="dxa"/>
          </w:tcPr>
          <w:p w14:paraId="7A628C25" w14:textId="77777777" w:rsidR="00D969B6" w:rsidRDefault="00D969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A76ACB" w14:textId="77777777" w:rsidR="00D969B6" w:rsidRDefault="00D969B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EB8B141" w14:textId="77777777" w:rsidR="00D969B6" w:rsidRDefault="00D969B6" w:rsidP="009F19BE">
            <w:r>
              <w:rPr>
                <w:sz w:val="16"/>
                <w:szCs w:val="16"/>
              </w:rPr>
              <w:t>CR to 38.181 for removal of square brackets from “Measurement of performance requirements”</w:t>
            </w:r>
          </w:p>
        </w:tc>
        <w:tc>
          <w:tcPr>
            <w:tcW w:w="517" w:type="dxa"/>
          </w:tcPr>
          <w:p w14:paraId="0E74FDB5" w14:textId="77777777" w:rsidR="00D969B6" w:rsidRDefault="00D969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935BC3B" w14:textId="77777777" w:rsidR="00D969B6" w:rsidRDefault="00D969B6" w:rsidP="009F19BE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5D82F51B" w14:textId="77777777" w:rsidR="00D969B6" w:rsidRDefault="00D969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401E634" w14:textId="77777777" w:rsidR="00D969B6" w:rsidRDefault="00D969B6" w:rsidP="009F19BE">
            <w:r>
              <w:rPr>
                <w:sz w:val="16"/>
                <w:szCs w:val="16"/>
              </w:rPr>
              <w:t>R4-2521312</w:t>
            </w:r>
          </w:p>
        </w:tc>
        <w:tc>
          <w:tcPr>
            <w:tcW w:w="1597" w:type="dxa"/>
          </w:tcPr>
          <w:p w14:paraId="57E900C0" w14:textId="77777777" w:rsidR="00D969B6" w:rsidRDefault="00D969B6" w:rsidP="009F1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0CEB7DE" w14:textId="77777777" w:rsidR="00D969B6" w:rsidRDefault="00D969B6" w:rsidP="009F19BE">
            <w:proofErr w:type="spellStart"/>
            <w:r>
              <w:rPr>
                <w:sz w:val="16"/>
                <w:szCs w:val="16"/>
              </w:rPr>
              <w:t>NR_NTN_enh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35708BA0" w14:textId="77777777" w:rsidR="00D969B6" w:rsidRDefault="00D969B6" w:rsidP="009F19BE">
            <w:r>
              <w:rPr>
                <w:sz w:val="16"/>
                <w:szCs w:val="16"/>
              </w:rPr>
              <w:t>C.3</w:t>
            </w:r>
          </w:p>
        </w:tc>
        <w:tc>
          <w:tcPr>
            <w:tcW w:w="998" w:type="dxa"/>
          </w:tcPr>
          <w:p w14:paraId="39A95A02" w14:textId="77777777" w:rsidR="00D969B6" w:rsidRDefault="00D969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</w:tbl>
    <w:p w14:paraId="1DD7DB30" w14:textId="77777777" w:rsidR="006E3D30" w:rsidRDefault="006E3D30" w:rsidP="006E3D30">
      <w:pPr>
        <w:rPr>
          <w:rFonts w:eastAsiaTheme="minorEastAsia"/>
        </w:rPr>
      </w:pPr>
    </w:p>
    <w:p w14:paraId="7D0088AA" w14:textId="2DBA796A" w:rsidR="006E3D30" w:rsidRDefault="00D969B6" w:rsidP="006E3D30">
      <w:pPr>
        <w:rPr>
          <w:rFonts w:ascii="Arial" w:eastAsiaTheme="minorEastAsia" w:hAnsi="Arial" w:cs="Arial"/>
          <w:b/>
          <w:sz w:val="24"/>
          <w:szCs w:val="24"/>
        </w:rPr>
      </w:pPr>
      <w:r w:rsidRPr="00D969B6">
        <w:rPr>
          <w:rFonts w:ascii="Arial" w:eastAsiaTheme="minorEastAsia" w:hAnsi="Arial" w:cs="Arial"/>
          <w:b/>
          <w:sz w:val="24"/>
          <w:szCs w:val="24"/>
        </w:rPr>
        <w:t>RP-253679</w:t>
      </w:r>
      <w:r w:rsidRPr="00D969B6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- Batch 13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969B6" w:rsidRPr="004E535C" w14:paraId="79D41FEA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C035AF5" w14:textId="77777777" w:rsidR="00D969B6" w:rsidRPr="00BF1EB6" w:rsidRDefault="00D969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7C54625" w14:textId="77777777" w:rsidR="00D969B6" w:rsidRPr="00BF1EB6" w:rsidRDefault="00D969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620A474" w14:textId="77777777" w:rsidR="00D969B6" w:rsidRPr="00BF1EB6" w:rsidRDefault="00D969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D51B3A9" w14:textId="77777777" w:rsidR="00D969B6" w:rsidRPr="00BF1EB6" w:rsidRDefault="00D969B6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626612BD" w14:textId="77777777" w:rsidR="00D969B6" w:rsidRPr="00BF1EB6" w:rsidRDefault="00D969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0E9CD48" w14:textId="77777777" w:rsidR="00D969B6" w:rsidRPr="00BF1EB6" w:rsidRDefault="00D969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74F6DC" w14:textId="77777777" w:rsidR="00D969B6" w:rsidRPr="00BF1EB6" w:rsidRDefault="00D969B6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362F1623" w14:textId="77777777" w:rsidR="00D969B6" w:rsidRPr="00BF1EB6" w:rsidRDefault="00D969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771153E" w14:textId="77777777" w:rsidR="00D969B6" w:rsidRPr="00BF1EB6" w:rsidRDefault="00D969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848C97B" w14:textId="77777777" w:rsidR="00D969B6" w:rsidRPr="00BF1EB6" w:rsidRDefault="00D969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B666B57" w14:textId="77777777" w:rsidR="00D969B6" w:rsidRPr="00BF1EB6" w:rsidRDefault="00D969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330EBE2" w14:textId="77777777" w:rsidR="00D969B6" w:rsidRPr="00BF1EB6" w:rsidRDefault="00D969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6D5F992" w14:textId="77777777" w:rsidR="00D969B6" w:rsidRPr="00BF1EB6" w:rsidRDefault="00D969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969B6" w14:paraId="221D55B0" w14:textId="77777777" w:rsidTr="009F19BE">
        <w:tc>
          <w:tcPr>
            <w:tcW w:w="879" w:type="dxa"/>
          </w:tcPr>
          <w:p w14:paraId="59D957F5" w14:textId="77777777" w:rsidR="00D969B6" w:rsidRDefault="00D969B6" w:rsidP="009F19BE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021026E7" w14:textId="77777777" w:rsidR="00D969B6" w:rsidRDefault="00D969B6" w:rsidP="009F19BE">
            <w:r>
              <w:rPr>
                <w:sz w:val="16"/>
                <w:szCs w:val="16"/>
              </w:rPr>
              <w:t>0144</w:t>
            </w:r>
          </w:p>
        </w:tc>
        <w:tc>
          <w:tcPr>
            <w:tcW w:w="517" w:type="dxa"/>
          </w:tcPr>
          <w:p w14:paraId="40B117AD" w14:textId="77777777" w:rsidR="00D969B6" w:rsidRDefault="00D969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E624AF" w14:textId="77777777" w:rsidR="00D969B6" w:rsidRDefault="00D969B6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1A4070" w14:textId="77777777" w:rsidR="00D969B6" w:rsidRDefault="00D969B6" w:rsidP="009F19BE">
            <w:r>
              <w:rPr>
                <w:sz w:val="16"/>
                <w:szCs w:val="16"/>
              </w:rPr>
              <w:t>CR to 38.108 to update FRC values for performance requirements (QPSK, R=308/1024)</w:t>
            </w:r>
          </w:p>
        </w:tc>
        <w:tc>
          <w:tcPr>
            <w:tcW w:w="517" w:type="dxa"/>
          </w:tcPr>
          <w:p w14:paraId="4626F3FC" w14:textId="77777777" w:rsidR="00D969B6" w:rsidRDefault="00D969B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6AE895" w14:textId="77777777" w:rsidR="00D969B6" w:rsidRDefault="00D969B6" w:rsidP="009F19BE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23697466" w14:textId="77777777" w:rsidR="00D969B6" w:rsidRDefault="00D969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FA31F7C" w14:textId="77777777" w:rsidR="00D969B6" w:rsidRDefault="00D969B6" w:rsidP="009F19BE">
            <w:r>
              <w:rPr>
                <w:sz w:val="16"/>
                <w:szCs w:val="16"/>
              </w:rPr>
              <w:t>R4-2521313</w:t>
            </w:r>
          </w:p>
        </w:tc>
        <w:tc>
          <w:tcPr>
            <w:tcW w:w="1597" w:type="dxa"/>
          </w:tcPr>
          <w:p w14:paraId="4FFB94E3" w14:textId="77777777" w:rsidR="00D969B6" w:rsidRDefault="00D969B6" w:rsidP="009F1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18BB531" w14:textId="77777777" w:rsidR="00D969B6" w:rsidRDefault="00D969B6" w:rsidP="009F19BE">
            <w:proofErr w:type="spellStart"/>
            <w:r>
              <w:rPr>
                <w:sz w:val="16"/>
                <w:szCs w:val="16"/>
              </w:rPr>
              <w:t>NR_NTN_solutions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67B2BB6A" w14:textId="77777777" w:rsidR="00D969B6" w:rsidRDefault="00D969B6" w:rsidP="009F19BE">
            <w:r>
              <w:rPr>
                <w:sz w:val="16"/>
                <w:szCs w:val="16"/>
              </w:rPr>
              <w:t>A.3</w:t>
            </w:r>
          </w:p>
        </w:tc>
        <w:tc>
          <w:tcPr>
            <w:tcW w:w="998" w:type="dxa"/>
          </w:tcPr>
          <w:p w14:paraId="4ECCCE90" w14:textId="77777777" w:rsidR="00D969B6" w:rsidRDefault="00D969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969B6" w14:paraId="7CF2F56A" w14:textId="77777777" w:rsidTr="009F19BE">
        <w:tc>
          <w:tcPr>
            <w:tcW w:w="879" w:type="dxa"/>
          </w:tcPr>
          <w:p w14:paraId="5A6CFF94" w14:textId="77777777" w:rsidR="00D969B6" w:rsidRDefault="00D969B6" w:rsidP="009F19BE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2295A4EA" w14:textId="77777777" w:rsidR="00D969B6" w:rsidRDefault="00D969B6" w:rsidP="009F19BE">
            <w:r>
              <w:rPr>
                <w:sz w:val="16"/>
                <w:szCs w:val="16"/>
              </w:rPr>
              <w:t>0145</w:t>
            </w:r>
          </w:p>
        </w:tc>
        <w:tc>
          <w:tcPr>
            <w:tcW w:w="517" w:type="dxa"/>
          </w:tcPr>
          <w:p w14:paraId="61E457CF" w14:textId="77777777" w:rsidR="00D969B6" w:rsidRDefault="00D969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097FE3" w14:textId="77777777" w:rsidR="00D969B6" w:rsidRDefault="00D969B6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77BD937" w14:textId="77777777" w:rsidR="00D969B6" w:rsidRDefault="00D969B6" w:rsidP="009F19BE">
            <w:r>
              <w:rPr>
                <w:sz w:val="16"/>
                <w:szCs w:val="16"/>
              </w:rPr>
              <w:t>CR to 38.108 to update FRC values for performance requirements (QPSK, R=308/1024)</w:t>
            </w:r>
          </w:p>
        </w:tc>
        <w:tc>
          <w:tcPr>
            <w:tcW w:w="517" w:type="dxa"/>
          </w:tcPr>
          <w:p w14:paraId="45490432" w14:textId="77777777" w:rsidR="00D969B6" w:rsidRDefault="00D969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D32DD9D" w14:textId="77777777" w:rsidR="00D969B6" w:rsidRDefault="00D969B6" w:rsidP="009F19BE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436C95A5" w14:textId="77777777" w:rsidR="00D969B6" w:rsidRDefault="00D969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7B5AAF7" w14:textId="77777777" w:rsidR="00D969B6" w:rsidRDefault="00D969B6" w:rsidP="009F19BE">
            <w:r>
              <w:rPr>
                <w:sz w:val="16"/>
                <w:szCs w:val="16"/>
              </w:rPr>
              <w:t>R4-2521314</w:t>
            </w:r>
          </w:p>
        </w:tc>
        <w:tc>
          <w:tcPr>
            <w:tcW w:w="1597" w:type="dxa"/>
          </w:tcPr>
          <w:p w14:paraId="4F6C9F45" w14:textId="77777777" w:rsidR="00D969B6" w:rsidRDefault="00D969B6" w:rsidP="009F1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526F63B" w14:textId="77777777" w:rsidR="00D969B6" w:rsidRDefault="00D969B6" w:rsidP="009F19BE">
            <w:proofErr w:type="spellStart"/>
            <w:r>
              <w:rPr>
                <w:sz w:val="16"/>
                <w:szCs w:val="16"/>
              </w:rPr>
              <w:t>NR_NTN_solutions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12C0F8F2" w14:textId="77777777" w:rsidR="00D969B6" w:rsidRDefault="00D969B6" w:rsidP="009F19BE">
            <w:r>
              <w:rPr>
                <w:sz w:val="16"/>
                <w:szCs w:val="16"/>
              </w:rPr>
              <w:t>A.3</w:t>
            </w:r>
          </w:p>
        </w:tc>
        <w:tc>
          <w:tcPr>
            <w:tcW w:w="998" w:type="dxa"/>
          </w:tcPr>
          <w:p w14:paraId="101B28A5" w14:textId="77777777" w:rsidR="00D969B6" w:rsidRDefault="00D969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969B6" w14:paraId="205C450C" w14:textId="77777777" w:rsidTr="009F19BE">
        <w:tc>
          <w:tcPr>
            <w:tcW w:w="879" w:type="dxa"/>
          </w:tcPr>
          <w:p w14:paraId="0FBDDB8C" w14:textId="77777777" w:rsidR="00D969B6" w:rsidRDefault="00D969B6" w:rsidP="009F19BE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019C3D0A" w14:textId="77777777" w:rsidR="00D969B6" w:rsidRDefault="00D969B6" w:rsidP="009F19BE">
            <w:r>
              <w:rPr>
                <w:sz w:val="16"/>
                <w:szCs w:val="16"/>
              </w:rPr>
              <w:t>0146</w:t>
            </w:r>
          </w:p>
        </w:tc>
        <w:tc>
          <w:tcPr>
            <w:tcW w:w="517" w:type="dxa"/>
          </w:tcPr>
          <w:p w14:paraId="61DE5E6E" w14:textId="77777777" w:rsidR="00D969B6" w:rsidRDefault="00D969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D98BD6" w14:textId="77777777" w:rsidR="00D969B6" w:rsidRDefault="00D969B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6D668EE" w14:textId="77777777" w:rsidR="00D969B6" w:rsidRDefault="00D969B6" w:rsidP="009F19BE">
            <w:r>
              <w:rPr>
                <w:sz w:val="16"/>
                <w:szCs w:val="16"/>
              </w:rPr>
              <w:t>CR to 38.108 to update FRC values for performance requirements (QPSK, R=308/1024)</w:t>
            </w:r>
          </w:p>
        </w:tc>
        <w:tc>
          <w:tcPr>
            <w:tcW w:w="517" w:type="dxa"/>
          </w:tcPr>
          <w:p w14:paraId="1A846AA6" w14:textId="77777777" w:rsidR="00D969B6" w:rsidRDefault="00D969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4FC2344" w14:textId="77777777" w:rsidR="00D969B6" w:rsidRDefault="00D969B6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37E1D40D" w14:textId="77777777" w:rsidR="00D969B6" w:rsidRDefault="00D969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D90C339" w14:textId="77777777" w:rsidR="00D969B6" w:rsidRDefault="00D969B6" w:rsidP="009F19BE">
            <w:r>
              <w:rPr>
                <w:sz w:val="16"/>
                <w:szCs w:val="16"/>
              </w:rPr>
              <w:t>R4-2521315</w:t>
            </w:r>
          </w:p>
        </w:tc>
        <w:tc>
          <w:tcPr>
            <w:tcW w:w="1597" w:type="dxa"/>
          </w:tcPr>
          <w:p w14:paraId="659E4D01" w14:textId="77777777" w:rsidR="00D969B6" w:rsidRDefault="00D969B6" w:rsidP="009F1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4FCFD67" w14:textId="77777777" w:rsidR="00D969B6" w:rsidRDefault="00D969B6" w:rsidP="009F19BE">
            <w:proofErr w:type="spellStart"/>
            <w:r>
              <w:rPr>
                <w:sz w:val="16"/>
                <w:szCs w:val="16"/>
              </w:rPr>
              <w:t>NR_NTN_solutions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78920A51" w14:textId="77777777" w:rsidR="00D969B6" w:rsidRDefault="00D969B6" w:rsidP="009F19BE">
            <w:r>
              <w:rPr>
                <w:sz w:val="16"/>
                <w:szCs w:val="16"/>
              </w:rPr>
              <w:t>A.3</w:t>
            </w:r>
          </w:p>
        </w:tc>
        <w:tc>
          <w:tcPr>
            <w:tcW w:w="998" w:type="dxa"/>
          </w:tcPr>
          <w:p w14:paraId="15A2C495" w14:textId="77777777" w:rsidR="00D969B6" w:rsidRDefault="00D969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969B6" w14:paraId="5623CBBB" w14:textId="77777777" w:rsidTr="009F19BE">
        <w:tc>
          <w:tcPr>
            <w:tcW w:w="879" w:type="dxa"/>
          </w:tcPr>
          <w:p w14:paraId="0ED1AAB0" w14:textId="77777777" w:rsidR="00D969B6" w:rsidRDefault="00D969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C8DE6CD" w14:textId="77777777" w:rsidR="00D969B6" w:rsidRDefault="00D969B6" w:rsidP="009F19BE">
            <w:r>
              <w:rPr>
                <w:sz w:val="16"/>
                <w:szCs w:val="16"/>
              </w:rPr>
              <w:t>6028</w:t>
            </w:r>
          </w:p>
        </w:tc>
        <w:tc>
          <w:tcPr>
            <w:tcW w:w="517" w:type="dxa"/>
          </w:tcPr>
          <w:p w14:paraId="0ADBF72E" w14:textId="77777777" w:rsidR="00D969B6" w:rsidRDefault="00D969B6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3A655BC" w14:textId="77777777" w:rsidR="00D969B6" w:rsidRDefault="00D969B6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33E5B7" w14:textId="77777777" w:rsidR="00D969B6" w:rsidRDefault="00D969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NR_NTN_solutions</w:t>
            </w:r>
            <w:proofErr w:type="spellEnd"/>
            <w:r>
              <w:rPr>
                <w:sz w:val="16"/>
                <w:szCs w:val="16"/>
              </w:rPr>
              <w:t xml:space="preserve">-Perf) CR </w:t>
            </w:r>
            <w:proofErr w:type="gramStart"/>
            <w:r>
              <w:rPr>
                <w:sz w:val="16"/>
                <w:szCs w:val="16"/>
              </w:rPr>
              <w:t>on  RRM</w:t>
            </w:r>
            <w:proofErr w:type="gramEnd"/>
            <w:r>
              <w:rPr>
                <w:sz w:val="16"/>
                <w:szCs w:val="16"/>
              </w:rPr>
              <w:t xml:space="preserve"> maintenance for NR NTN test cases</w:t>
            </w:r>
          </w:p>
        </w:tc>
        <w:tc>
          <w:tcPr>
            <w:tcW w:w="517" w:type="dxa"/>
          </w:tcPr>
          <w:p w14:paraId="55005DD8" w14:textId="77777777" w:rsidR="00D969B6" w:rsidRDefault="00D969B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1D026F" w14:textId="77777777" w:rsidR="00D969B6" w:rsidRDefault="00D969B6" w:rsidP="009F19BE"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 w14:paraId="15F3236F" w14:textId="77777777" w:rsidR="00D969B6" w:rsidRDefault="00D969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BA31B43" w14:textId="77777777" w:rsidR="00D969B6" w:rsidRDefault="00D969B6" w:rsidP="009F19BE">
            <w:r>
              <w:rPr>
                <w:sz w:val="16"/>
                <w:szCs w:val="16"/>
              </w:rPr>
              <w:t>R4-2523023</w:t>
            </w:r>
          </w:p>
        </w:tc>
        <w:tc>
          <w:tcPr>
            <w:tcW w:w="1597" w:type="dxa"/>
          </w:tcPr>
          <w:p w14:paraId="2B59AD30" w14:textId="77777777" w:rsidR="00D969B6" w:rsidRDefault="00D969B6" w:rsidP="009F19B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A55C7BB" w14:textId="77777777" w:rsidR="00D969B6" w:rsidRDefault="00D969B6" w:rsidP="009F19BE">
            <w:proofErr w:type="spellStart"/>
            <w:r>
              <w:rPr>
                <w:sz w:val="16"/>
                <w:szCs w:val="16"/>
              </w:rPr>
              <w:t>NR_NTN_solutions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37DC1ABD" w14:textId="77777777" w:rsidR="00D969B6" w:rsidRDefault="00D969B6" w:rsidP="009F19BE">
            <w:r>
              <w:rPr>
                <w:sz w:val="16"/>
                <w:szCs w:val="16"/>
              </w:rPr>
              <w:t xml:space="preserve"> A.3.36.2, A.14.1.9, A.14.1.10</w:t>
            </w:r>
          </w:p>
        </w:tc>
        <w:tc>
          <w:tcPr>
            <w:tcW w:w="998" w:type="dxa"/>
          </w:tcPr>
          <w:p w14:paraId="11FA9B48" w14:textId="77777777" w:rsidR="00D969B6" w:rsidRDefault="00D969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969B6" w14:paraId="6E1B5235" w14:textId="77777777" w:rsidTr="009F19BE">
        <w:tc>
          <w:tcPr>
            <w:tcW w:w="879" w:type="dxa"/>
          </w:tcPr>
          <w:p w14:paraId="364BB614" w14:textId="77777777" w:rsidR="00D969B6" w:rsidRDefault="00D969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194DB62" w14:textId="77777777" w:rsidR="00D969B6" w:rsidRDefault="00D969B6" w:rsidP="009F19BE">
            <w:r>
              <w:rPr>
                <w:sz w:val="16"/>
                <w:szCs w:val="16"/>
              </w:rPr>
              <w:t>6029</w:t>
            </w:r>
          </w:p>
        </w:tc>
        <w:tc>
          <w:tcPr>
            <w:tcW w:w="517" w:type="dxa"/>
          </w:tcPr>
          <w:p w14:paraId="16B10855" w14:textId="77777777" w:rsidR="00D969B6" w:rsidRDefault="00D969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997488" w14:textId="77777777" w:rsidR="00D969B6" w:rsidRDefault="00D969B6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A183C1B" w14:textId="77777777" w:rsidR="00D969B6" w:rsidRDefault="00D969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NR_NTN_solutions</w:t>
            </w:r>
            <w:proofErr w:type="spellEnd"/>
            <w:r>
              <w:rPr>
                <w:sz w:val="16"/>
                <w:szCs w:val="16"/>
              </w:rPr>
              <w:t xml:space="preserve">-Perf) CR </w:t>
            </w:r>
            <w:proofErr w:type="gramStart"/>
            <w:r>
              <w:rPr>
                <w:sz w:val="16"/>
                <w:szCs w:val="16"/>
              </w:rPr>
              <w:t>on  RRM</w:t>
            </w:r>
            <w:proofErr w:type="gramEnd"/>
            <w:r>
              <w:rPr>
                <w:sz w:val="16"/>
                <w:szCs w:val="16"/>
              </w:rPr>
              <w:t xml:space="preserve"> maintenance for NR NTN test cases</w:t>
            </w:r>
          </w:p>
        </w:tc>
        <w:tc>
          <w:tcPr>
            <w:tcW w:w="517" w:type="dxa"/>
          </w:tcPr>
          <w:p w14:paraId="4EC6A236" w14:textId="77777777" w:rsidR="00D969B6" w:rsidRDefault="00D969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549D99E" w14:textId="77777777" w:rsidR="00D969B6" w:rsidRDefault="00D969B6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6D2E60BB" w14:textId="77777777" w:rsidR="00D969B6" w:rsidRDefault="00D969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741DA13" w14:textId="77777777" w:rsidR="00D969B6" w:rsidRDefault="00D969B6" w:rsidP="009F19BE">
            <w:r>
              <w:rPr>
                <w:sz w:val="16"/>
                <w:szCs w:val="16"/>
              </w:rPr>
              <w:t>R4-2520030</w:t>
            </w:r>
          </w:p>
        </w:tc>
        <w:tc>
          <w:tcPr>
            <w:tcW w:w="1597" w:type="dxa"/>
          </w:tcPr>
          <w:p w14:paraId="2457D35C" w14:textId="77777777" w:rsidR="00D969B6" w:rsidRDefault="00D969B6" w:rsidP="009F19B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8543CB3" w14:textId="77777777" w:rsidR="00D969B6" w:rsidRDefault="00D969B6" w:rsidP="009F19BE">
            <w:proofErr w:type="spellStart"/>
            <w:r>
              <w:rPr>
                <w:sz w:val="16"/>
                <w:szCs w:val="16"/>
              </w:rPr>
              <w:t>NR_NTN_solutions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32A9756C" w14:textId="77777777" w:rsidR="00D969B6" w:rsidRDefault="00D969B6" w:rsidP="009F19BE">
            <w:r>
              <w:rPr>
                <w:sz w:val="16"/>
                <w:szCs w:val="16"/>
              </w:rPr>
              <w:t xml:space="preserve"> A.3.36.2, A.14.1.9, A.14.1.10</w:t>
            </w:r>
          </w:p>
        </w:tc>
        <w:tc>
          <w:tcPr>
            <w:tcW w:w="998" w:type="dxa"/>
          </w:tcPr>
          <w:p w14:paraId="2A0A7445" w14:textId="77777777" w:rsidR="00D969B6" w:rsidRDefault="00D969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969B6" w14:paraId="6EC5F74C" w14:textId="77777777" w:rsidTr="009F19BE">
        <w:tc>
          <w:tcPr>
            <w:tcW w:w="879" w:type="dxa"/>
          </w:tcPr>
          <w:p w14:paraId="292D9E9C" w14:textId="77777777" w:rsidR="00D969B6" w:rsidRDefault="00D969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62A9B1D" w14:textId="77777777" w:rsidR="00D969B6" w:rsidRDefault="00D969B6" w:rsidP="009F19BE">
            <w:r>
              <w:rPr>
                <w:sz w:val="16"/>
                <w:szCs w:val="16"/>
              </w:rPr>
              <w:t>6030</w:t>
            </w:r>
          </w:p>
        </w:tc>
        <w:tc>
          <w:tcPr>
            <w:tcW w:w="517" w:type="dxa"/>
          </w:tcPr>
          <w:p w14:paraId="3B8D9C93" w14:textId="77777777" w:rsidR="00D969B6" w:rsidRDefault="00D969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BC829A" w14:textId="77777777" w:rsidR="00D969B6" w:rsidRDefault="00D969B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4EB278F" w14:textId="77777777" w:rsidR="00D969B6" w:rsidRDefault="00D969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NR_NTN_solutions</w:t>
            </w:r>
            <w:proofErr w:type="spellEnd"/>
            <w:r>
              <w:rPr>
                <w:sz w:val="16"/>
                <w:szCs w:val="16"/>
              </w:rPr>
              <w:t xml:space="preserve">-Perf) CR </w:t>
            </w:r>
            <w:proofErr w:type="gramStart"/>
            <w:r>
              <w:rPr>
                <w:sz w:val="16"/>
                <w:szCs w:val="16"/>
              </w:rPr>
              <w:t>on  RRM</w:t>
            </w:r>
            <w:proofErr w:type="gramEnd"/>
            <w:r>
              <w:rPr>
                <w:sz w:val="16"/>
                <w:szCs w:val="16"/>
              </w:rPr>
              <w:t xml:space="preserve"> maintenance for NR NTN test cases</w:t>
            </w:r>
          </w:p>
        </w:tc>
        <w:tc>
          <w:tcPr>
            <w:tcW w:w="517" w:type="dxa"/>
          </w:tcPr>
          <w:p w14:paraId="5C597C14" w14:textId="77777777" w:rsidR="00D969B6" w:rsidRDefault="00D969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FF9F104" w14:textId="77777777" w:rsidR="00D969B6" w:rsidRDefault="00D969B6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62A019EA" w14:textId="77777777" w:rsidR="00D969B6" w:rsidRDefault="00D969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30F22C4" w14:textId="77777777" w:rsidR="00D969B6" w:rsidRDefault="00D969B6" w:rsidP="009F19BE">
            <w:r>
              <w:rPr>
                <w:sz w:val="16"/>
                <w:szCs w:val="16"/>
              </w:rPr>
              <w:t>R4-2520031</w:t>
            </w:r>
          </w:p>
        </w:tc>
        <w:tc>
          <w:tcPr>
            <w:tcW w:w="1597" w:type="dxa"/>
          </w:tcPr>
          <w:p w14:paraId="66B57D3C" w14:textId="77777777" w:rsidR="00D969B6" w:rsidRDefault="00D969B6" w:rsidP="009F19B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B92644D" w14:textId="77777777" w:rsidR="00D969B6" w:rsidRDefault="00D969B6" w:rsidP="009F19BE">
            <w:proofErr w:type="spellStart"/>
            <w:r>
              <w:rPr>
                <w:sz w:val="16"/>
                <w:szCs w:val="16"/>
              </w:rPr>
              <w:t>NR_NTN_solutions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1A1EC155" w14:textId="77777777" w:rsidR="00D969B6" w:rsidRDefault="00D969B6" w:rsidP="009F19BE">
            <w:r>
              <w:rPr>
                <w:sz w:val="16"/>
                <w:szCs w:val="16"/>
              </w:rPr>
              <w:t xml:space="preserve"> A.3.36.2, A.14.1.9, A.14.1.10</w:t>
            </w:r>
          </w:p>
        </w:tc>
        <w:tc>
          <w:tcPr>
            <w:tcW w:w="998" w:type="dxa"/>
          </w:tcPr>
          <w:p w14:paraId="28EB87D0" w14:textId="77777777" w:rsidR="00D969B6" w:rsidRDefault="00D969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969B6" w14:paraId="5A3B3FFC" w14:textId="77777777" w:rsidTr="009F19BE">
        <w:tc>
          <w:tcPr>
            <w:tcW w:w="879" w:type="dxa"/>
          </w:tcPr>
          <w:p w14:paraId="3BAD1C6A" w14:textId="77777777" w:rsidR="00D969B6" w:rsidRDefault="00D969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B27E772" w14:textId="77777777" w:rsidR="00D969B6" w:rsidRDefault="00D969B6" w:rsidP="009F19BE">
            <w:r>
              <w:rPr>
                <w:sz w:val="16"/>
                <w:szCs w:val="16"/>
              </w:rPr>
              <w:t>6033</w:t>
            </w:r>
          </w:p>
        </w:tc>
        <w:tc>
          <w:tcPr>
            <w:tcW w:w="517" w:type="dxa"/>
          </w:tcPr>
          <w:p w14:paraId="44E6F18E" w14:textId="77777777" w:rsidR="00D969B6" w:rsidRDefault="00D969B6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CDB936" w14:textId="77777777" w:rsidR="00D969B6" w:rsidRDefault="00D969B6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474AA5" w14:textId="77777777" w:rsidR="00D969B6" w:rsidRDefault="00D969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NR_NTN_solutions</w:t>
            </w:r>
            <w:proofErr w:type="spellEnd"/>
            <w:r>
              <w:rPr>
                <w:sz w:val="16"/>
                <w:szCs w:val="16"/>
              </w:rPr>
              <w:t>-Perf) CR on test principle for Rel-17 NR NTN</w:t>
            </w:r>
          </w:p>
        </w:tc>
        <w:tc>
          <w:tcPr>
            <w:tcW w:w="517" w:type="dxa"/>
          </w:tcPr>
          <w:p w14:paraId="570789DC" w14:textId="77777777" w:rsidR="00D969B6" w:rsidRDefault="00D969B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40A8BE" w14:textId="77777777" w:rsidR="00D969B6" w:rsidRDefault="00D969B6" w:rsidP="009F19BE"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 w14:paraId="66966979" w14:textId="77777777" w:rsidR="00D969B6" w:rsidRDefault="00D969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35928BD" w14:textId="77777777" w:rsidR="00D969B6" w:rsidRDefault="00D969B6" w:rsidP="009F19BE">
            <w:r>
              <w:rPr>
                <w:sz w:val="16"/>
                <w:szCs w:val="16"/>
              </w:rPr>
              <w:t>R4-2523022</w:t>
            </w:r>
          </w:p>
        </w:tc>
        <w:tc>
          <w:tcPr>
            <w:tcW w:w="1597" w:type="dxa"/>
          </w:tcPr>
          <w:p w14:paraId="7E7CB612" w14:textId="77777777" w:rsidR="00D969B6" w:rsidRDefault="00D969B6" w:rsidP="009F19B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161C176" w14:textId="77777777" w:rsidR="00D969B6" w:rsidRDefault="00D969B6" w:rsidP="009F19BE">
            <w:proofErr w:type="spellStart"/>
            <w:r>
              <w:rPr>
                <w:sz w:val="16"/>
                <w:szCs w:val="16"/>
              </w:rPr>
              <w:t>NR_NTN_solutions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6E477526" w14:textId="77777777" w:rsidR="00D969B6" w:rsidRDefault="00D969B6" w:rsidP="009F19BE">
            <w:r>
              <w:rPr>
                <w:sz w:val="16"/>
                <w:szCs w:val="16"/>
              </w:rPr>
              <w:t>A.3.36.1, A.3.36.2, A.3.36.4, A.3.36.5, A.3.36.6</w:t>
            </w:r>
          </w:p>
        </w:tc>
        <w:tc>
          <w:tcPr>
            <w:tcW w:w="998" w:type="dxa"/>
          </w:tcPr>
          <w:p w14:paraId="4666363B" w14:textId="77777777" w:rsidR="00D969B6" w:rsidRDefault="00D969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969B6" w14:paraId="56CADA25" w14:textId="77777777" w:rsidTr="009F19BE">
        <w:tc>
          <w:tcPr>
            <w:tcW w:w="879" w:type="dxa"/>
          </w:tcPr>
          <w:p w14:paraId="2E129C7C" w14:textId="77777777" w:rsidR="00D969B6" w:rsidRDefault="00D969B6" w:rsidP="009F19B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1B0A1724" w14:textId="77777777" w:rsidR="00D969B6" w:rsidRDefault="00D969B6" w:rsidP="009F19BE">
            <w:r>
              <w:rPr>
                <w:sz w:val="16"/>
                <w:szCs w:val="16"/>
              </w:rPr>
              <w:t>6034</w:t>
            </w:r>
          </w:p>
        </w:tc>
        <w:tc>
          <w:tcPr>
            <w:tcW w:w="517" w:type="dxa"/>
          </w:tcPr>
          <w:p w14:paraId="6D268E9A" w14:textId="77777777" w:rsidR="00D969B6" w:rsidRDefault="00D969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399191" w14:textId="77777777" w:rsidR="00D969B6" w:rsidRDefault="00D969B6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A926FF8" w14:textId="77777777" w:rsidR="00D969B6" w:rsidRDefault="00D969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NR_NTN_solutions</w:t>
            </w:r>
            <w:proofErr w:type="spellEnd"/>
            <w:r>
              <w:rPr>
                <w:sz w:val="16"/>
                <w:szCs w:val="16"/>
              </w:rPr>
              <w:t>-Perf) CR on test principle for Rel-18 NR NTN</w:t>
            </w:r>
          </w:p>
        </w:tc>
        <w:tc>
          <w:tcPr>
            <w:tcW w:w="517" w:type="dxa"/>
          </w:tcPr>
          <w:p w14:paraId="0EDE6685" w14:textId="77777777" w:rsidR="00D969B6" w:rsidRDefault="00D969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50FC59A" w14:textId="77777777" w:rsidR="00D969B6" w:rsidRDefault="00D969B6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491C4AC9" w14:textId="77777777" w:rsidR="00D969B6" w:rsidRDefault="00D969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D6DD071" w14:textId="77777777" w:rsidR="00D969B6" w:rsidRDefault="00D969B6" w:rsidP="009F19BE">
            <w:r>
              <w:rPr>
                <w:sz w:val="16"/>
                <w:szCs w:val="16"/>
              </w:rPr>
              <w:t>R4-2520123</w:t>
            </w:r>
          </w:p>
        </w:tc>
        <w:tc>
          <w:tcPr>
            <w:tcW w:w="1597" w:type="dxa"/>
          </w:tcPr>
          <w:p w14:paraId="58E26D92" w14:textId="77777777" w:rsidR="00D969B6" w:rsidRDefault="00D969B6" w:rsidP="009F19B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019250CF" w14:textId="77777777" w:rsidR="00D969B6" w:rsidRDefault="00D969B6" w:rsidP="009F19BE">
            <w:proofErr w:type="spellStart"/>
            <w:r>
              <w:rPr>
                <w:sz w:val="16"/>
                <w:szCs w:val="16"/>
              </w:rPr>
              <w:t>NR_NTN_solutions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6532D5B6" w14:textId="77777777" w:rsidR="00D969B6" w:rsidRDefault="00D969B6" w:rsidP="009F19BE">
            <w:r>
              <w:rPr>
                <w:sz w:val="16"/>
                <w:szCs w:val="16"/>
              </w:rPr>
              <w:t>A.3.36.1, A.3.36.2, A.3.36.4, A.3.36.5, A.3.36.6</w:t>
            </w:r>
          </w:p>
        </w:tc>
        <w:tc>
          <w:tcPr>
            <w:tcW w:w="998" w:type="dxa"/>
          </w:tcPr>
          <w:p w14:paraId="6A3D9004" w14:textId="77777777" w:rsidR="00D969B6" w:rsidRDefault="00D969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969B6" w14:paraId="5BEEA68C" w14:textId="77777777" w:rsidTr="009F19BE">
        <w:tc>
          <w:tcPr>
            <w:tcW w:w="879" w:type="dxa"/>
          </w:tcPr>
          <w:p w14:paraId="3F1F9E79" w14:textId="77777777" w:rsidR="00D969B6" w:rsidRDefault="00D969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B0F6A6A" w14:textId="77777777" w:rsidR="00D969B6" w:rsidRDefault="00D969B6" w:rsidP="009F19BE">
            <w:r>
              <w:rPr>
                <w:sz w:val="16"/>
                <w:szCs w:val="16"/>
              </w:rPr>
              <w:t>6035</w:t>
            </w:r>
          </w:p>
        </w:tc>
        <w:tc>
          <w:tcPr>
            <w:tcW w:w="517" w:type="dxa"/>
          </w:tcPr>
          <w:p w14:paraId="597231E8" w14:textId="77777777" w:rsidR="00D969B6" w:rsidRDefault="00D969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F1837A" w14:textId="77777777" w:rsidR="00D969B6" w:rsidRDefault="00D969B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84D8BE8" w14:textId="77777777" w:rsidR="00D969B6" w:rsidRDefault="00D969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NR_NTN_solutions</w:t>
            </w:r>
            <w:proofErr w:type="spellEnd"/>
            <w:r>
              <w:rPr>
                <w:sz w:val="16"/>
                <w:szCs w:val="16"/>
              </w:rPr>
              <w:t>-Perf) CR on test principle for Rel-19 NR NTN</w:t>
            </w:r>
          </w:p>
        </w:tc>
        <w:tc>
          <w:tcPr>
            <w:tcW w:w="517" w:type="dxa"/>
          </w:tcPr>
          <w:p w14:paraId="41FCF9AE" w14:textId="77777777" w:rsidR="00D969B6" w:rsidRDefault="00D969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1035D1B" w14:textId="77777777" w:rsidR="00D969B6" w:rsidRDefault="00D969B6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1917A6EF" w14:textId="77777777" w:rsidR="00D969B6" w:rsidRDefault="00D969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B6BD54C" w14:textId="77777777" w:rsidR="00D969B6" w:rsidRDefault="00D969B6" w:rsidP="009F19BE">
            <w:r>
              <w:rPr>
                <w:sz w:val="16"/>
                <w:szCs w:val="16"/>
              </w:rPr>
              <w:t>R4-2520124</w:t>
            </w:r>
          </w:p>
        </w:tc>
        <w:tc>
          <w:tcPr>
            <w:tcW w:w="1597" w:type="dxa"/>
          </w:tcPr>
          <w:p w14:paraId="32E2A079" w14:textId="77777777" w:rsidR="00D969B6" w:rsidRDefault="00D969B6" w:rsidP="009F19B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B330FF5" w14:textId="77777777" w:rsidR="00D969B6" w:rsidRDefault="00D969B6" w:rsidP="009F19BE">
            <w:proofErr w:type="spellStart"/>
            <w:r>
              <w:rPr>
                <w:sz w:val="16"/>
                <w:szCs w:val="16"/>
              </w:rPr>
              <w:t>NR_NTN_solutions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30F80737" w14:textId="77777777" w:rsidR="00D969B6" w:rsidRDefault="00D969B6" w:rsidP="009F19BE">
            <w:r>
              <w:rPr>
                <w:sz w:val="16"/>
                <w:szCs w:val="16"/>
              </w:rPr>
              <w:t>A.3.36.1, A.3.36.2, A.3.36.4, A.3.36.5, A.3.36.6</w:t>
            </w:r>
          </w:p>
        </w:tc>
        <w:tc>
          <w:tcPr>
            <w:tcW w:w="998" w:type="dxa"/>
          </w:tcPr>
          <w:p w14:paraId="3639A152" w14:textId="77777777" w:rsidR="00D969B6" w:rsidRDefault="00D969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969B6" w14:paraId="1DBFFFEC" w14:textId="77777777" w:rsidTr="009F19BE">
        <w:tc>
          <w:tcPr>
            <w:tcW w:w="879" w:type="dxa"/>
          </w:tcPr>
          <w:p w14:paraId="6D7827F1" w14:textId="77777777" w:rsidR="00D969B6" w:rsidRDefault="00D969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5A135A6" w14:textId="77777777" w:rsidR="00D969B6" w:rsidRDefault="00D969B6" w:rsidP="009F19BE">
            <w:r>
              <w:rPr>
                <w:sz w:val="16"/>
                <w:szCs w:val="16"/>
              </w:rPr>
              <w:t>6104</w:t>
            </w:r>
          </w:p>
        </w:tc>
        <w:tc>
          <w:tcPr>
            <w:tcW w:w="517" w:type="dxa"/>
          </w:tcPr>
          <w:p w14:paraId="0493E6C4" w14:textId="77777777" w:rsidR="00D969B6" w:rsidRDefault="00D969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08AF4A" w14:textId="77777777" w:rsidR="00D969B6" w:rsidRDefault="00D969B6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398BAB" w14:textId="77777777" w:rsidR="00D969B6" w:rsidRDefault="00D969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NR_NTN_solutions</w:t>
            </w:r>
            <w:proofErr w:type="spellEnd"/>
            <w:r>
              <w:rPr>
                <w:sz w:val="16"/>
                <w:szCs w:val="16"/>
              </w:rPr>
              <w:t>-Perf) Correction to NTN measurement test cases_R17</w:t>
            </w:r>
          </w:p>
        </w:tc>
        <w:tc>
          <w:tcPr>
            <w:tcW w:w="517" w:type="dxa"/>
          </w:tcPr>
          <w:p w14:paraId="43AFD42C" w14:textId="77777777" w:rsidR="00D969B6" w:rsidRDefault="00D969B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6B668A" w14:textId="77777777" w:rsidR="00D969B6" w:rsidRDefault="00D969B6" w:rsidP="009F19BE"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 w14:paraId="72498BB4" w14:textId="77777777" w:rsidR="00D969B6" w:rsidRDefault="00D969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A8174DA" w14:textId="77777777" w:rsidR="00D969B6" w:rsidRDefault="00D969B6" w:rsidP="009F19BE">
            <w:r>
              <w:rPr>
                <w:sz w:val="16"/>
                <w:szCs w:val="16"/>
              </w:rPr>
              <w:t>R4-2521030</w:t>
            </w:r>
          </w:p>
        </w:tc>
        <w:tc>
          <w:tcPr>
            <w:tcW w:w="1597" w:type="dxa"/>
          </w:tcPr>
          <w:p w14:paraId="236C776F" w14:textId="77777777" w:rsidR="00D969B6" w:rsidRDefault="00D969B6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132EA58F" w14:textId="77777777" w:rsidR="00D969B6" w:rsidRDefault="00D969B6" w:rsidP="009F19BE">
            <w:proofErr w:type="spellStart"/>
            <w:r>
              <w:rPr>
                <w:sz w:val="16"/>
                <w:szCs w:val="16"/>
              </w:rPr>
              <w:t>NR_NTN_solutions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7F921651" w14:textId="77777777" w:rsidR="00D969B6" w:rsidRDefault="00D969B6" w:rsidP="009F19BE">
            <w:r>
              <w:rPr>
                <w:sz w:val="16"/>
                <w:szCs w:val="16"/>
              </w:rPr>
              <w:t>A.14.2.2.2.1, A.14.2.2.2.2, A.14.5.1.1, A.14.5.1.2</w:t>
            </w:r>
          </w:p>
        </w:tc>
        <w:tc>
          <w:tcPr>
            <w:tcW w:w="998" w:type="dxa"/>
          </w:tcPr>
          <w:p w14:paraId="226F2A8C" w14:textId="77777777" w:rsidR="00D969B6" w:rsidRDefault="00D969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38.533; TS/TR ... CR ... </w:t>
            </w:r>
          </w:p>
        </w:tc>
      </w:tr>
      <w:tr w:rsidR="00D969B6" w14:paraId="28E1A164" w14:textId="77777777" w:rsidTr="009F19BE">
        <w:tc>
          <w:tcPr>
            <w:tcW w:w="879" w:type="dxa"/>
          </w:tcPr>
          <w:p w14:paraId="69C9CA03" w14:textId="77777777" w:rsidR="00D969B6" w:rsidRDefault="00D969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D57C7A7" w14:textId="77777777" w:rsidR="00D969B6" w:rsidRDefault="00D969B6" w:rsidP="009F19BE">
            <w:r>
              <w:rPr>
                <w:sz w:val="16"/>
                <w:szCs w:val="16"/>
              </w:rPr>
              <w:t>6105</w:t>
            </w:r>
          </w:p>
        </w:tc>
        <w:tc>
          <w:tcPr>
            <w:tcW w:w="517" w:type="dxa"/>
          </w:tcPr>
          <w:p w14:paraId="2B934775" w14:textId="77777777" w:rsidR="00D969B6" w:rsidRDefault="00D969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291BA9" w14:textId="77777777" w:rsidR="00D969B6" w:rsidRDefault="00D969B6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016F929" w14:textId="77777777" w:rsidR="00D969B6" w:rsidRDefault="00D969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NR_NTN_solutions</w:t>
            </w:r>
            <w:proofErr w:type="spellEnd"/>
            <w:r>
              <w:rPr>
                <w:sz w:val="16"/>
                <w:szCs w:val="16"/>
              </w:rPr>
              <w:t>-Perf) Correction to NTN measurement test cases_R18</w:t>
            </w:r>
          </w:p>
        </w:tc>
        <w:tc>
          <w:tcPr>
            <w:tcW w:w="517" w:type="dxa"/>
          </w:tcPr>
          <w:p w14:paraId="6C6180C5" w14:textId="77777777" w:rsidR="00D969B6" w:rsidRDefault="00D969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395EE77" w14:textId="77777777" w:rsidR="00D969B6" w:rsidRDefault="00D969B6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59EA3075" w14:textId="77777777" w:rsidR="00D969B6" w:rsidRDefault="00D969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851E1A2" w14:textId="77777777" w:rsidR="00D969B6" w:rsidRDefault="00D969B6" w:rsidP="009F19BE">
            <w:r>
              <w:rPr>
                <w:sz w:val="16"/>
                <w:szCs w:val="16"/>
              </w:rPr>
              <w:t>R4-2521031</w:t>
            </w:r>
          </w:p>
        </w:tc>
        <w:tc>
          <w:tcPr>
            <w:tcW w:w="1597" w:type="dxa"/>
          </w:tcPr>
          <w:p w14:paraId="4849B142" w14:textId="77777777" w:rsidR="00D969B6" w:rsidRDefault="00D969B6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4E220DAA" w14:textId="77777777" w:rsidR="00D969B6" w:rsidRDefault="00D969B6" w:rsidP="009F19BE">
            <w:proofErr w:type="spellStart"/>
            <w:r>
              <w:rPr>
                <w:sz w:val="16"/>
                <w:szCs w:val="16"/>
              </w:rPr>
              <w:t>NR_NTN_solutions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0B7300B0" w14:textId="77777777" w:rsidR="00D969B6" w:rsidRDefault="00D969B6" w:rsidP="009F19BE">
            <w:r>
              <w:rPr>
                <w:sz w:val="16"/>
                <w:szCs w:val="16"/>
              </w:rPr>
              <w:t>A.14.2.2.2.1, A.14.2.2.2.2, A.14.5.1.1, A.14.5.1.2</w:t>
            </w:r>
          </w:p>
        </w:tc>
        <w:tc>
          <w:tcPr>
            <w:tcW w:w="998" w:type="dxa"/>
          </w:tcPr>
          <w:p w14:paraId="55EE0FD1" w14:textId="77777777" w:rsidR="00D969B6" w:rsidRDefault="00D969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38.533; TS/TR ... CR ... </w:t>
            </w:r>
          </w:p>
        </w:tc>
      </w:tr>
      <w:tr w:rsidR="00D969B6" w14:paraId="6C2A7ADC" w14:textId="77777777" w:rsidTr="009F19BE">
        <w:tc>
          <w:tcPr>
            <w:tcW w:w="879" w:type="dxa"/>
          </w:tcPr>
          <w:p w14:paraId="72F93259" w14:textId="77777777" w:rsidR="00D969B6" w:rsidRDefault="00D969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D0D62F0" w14:textId="77777777" w:rsidR="00D969B6" w:rsidRDefault="00D969B6" w:rsidP="009F19BE">
            <w:r>
              <w:rPr>
                <w:sz w:val="16"/>
                <w:szCs w:val="16"/>
              </w:rPr>
              <w:t>6106</w:t>
            </w:r>
          </w:p>
        </w:tc>
        <w:tc>
          <w:tcPr>
            <w:tcW w:w="517" w:type="dxa"/>
          </w:tcPr>
          <w:p w14:paraId="65996C86" w14:textId="77777777" w:rsidR="00D969B6" w:rsidRDefault="00D969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E53AA1" w14:textId="77777777" w:rsidR="00D969B6" w:rsidRDefault="00D969B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A07062E" w14:textId="77777777" w:rsidR="00D969B6" w:rsidRDefault="00D969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NR_NTN_solutions</w:t>
            </w:r>
            <w:proofErr w:type="spellEnd"/>
            <w:r>
              <w:rPr>
                <w:sz w:val="16"/>
                <w:szCs w:val="16"/>
              </w:rPr>
              <w:t>-Perf) Correction to NTN measurement test cases_R19</w:t>
            </w:r>
          </w:p>
        </w:tc>
        <w:tc>
          <w:tcPr>
            <w:tcW w:w="517" w:type="dxa"/>
          </w:tcPr>
          <w:p w14:paraId="7A850ECA" w14:textId="77777777" w:rsidR="00D969B6" w:rsidRDefault="00D969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D9553CB" w14:textId="77777777" w:rsidR="00D969B6" w:rsidRDefault="00D969B6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44BC68B0" w14:textId="77777777" w:rsidR="00D969B6" w:rsidRDefault="00D969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B090EE4" w14:textId="77777777" w:rsidR="00D969B6" w:rsidRDefault="00D969B6" w:rsidP="009F19BE">
            <w:r>
              <w:rPr>
                <w:sz w:val="16"/>
                <w:szCs w:val="16"/>
              </w:rPr>
              <w:t>R4-2521032</w:t>
            </w:r>
          </w:p>
        </w:tc>
        <w:tc>
          <w:tcPr>
            <w:tcW w:w="1597" w:type="dxa"/>
          </w:tcPr>
          <w:p w14:paraId="758D0A54" w14:textId="77777777" w:rsidR="00D969B6" w:rsidRDefault="00D969B6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3ED23FFD" w14:textId="77777777" w:rsidR="00D969B6" w:rsidRDefault="00D969B6" w:rsidP="009F19BE">
            <w:proofErr w:type="spellStart"/>
            <w:r>
              <w:rPr>
                <w:sz w:val="16"/>
                <w:szCs w:val="16"/>
              </w:rPr>
              <w:t>NR_NTN_solutions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22ED8FF9" w14:textId="77777777" w:rsidR="00D969B6" w:rsidRDefault="00D969B6" w:rsidP="009F19BE">
            <w:r>
              <w:rPr>
                <w:sz w:val="16"/>
                <w:szCs w:val="16"/>
              </w:rPr>
              <w:t>A.14.2.2.2.1, A.14.2.2.2.2, A.14.5.1.1, A.14.5.1.2</w:t>
            </w:r>
          </w:p>
        </w:tc>
        <w:tc>
          <w:tcPr>
            <w:tcW w:w="998" w:type="dxa"/>
          </w:tcPr>
          <w:p w14:paraId="0EB90CBE" w14:textId="77777777" w:rsidR="00D969B6" w:rsidRDefault="00D969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38.533; TS/TR ... CR ... </w:t>
            </w:r>
          </w:p>
        </w:tc>
      </w:tr>
      <w:tr w:rsidR="00D969B6" w14:paraId="1706AA85" w14:textId="77777777" w:rsidTr="009F19BE">
        <w:tc>
          <w:tcPr>
            <w:tcW w:w="879" w:type="dxa"/>
          </w:tcPr>
          <w:p w14:paraId="34B83FB6" w14:textId="77777777" w:rsidR="00D969B6" w:rsidRDefault="00D969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B70F147" w14:textId="77777777" w:rsidR="00D969B6" w:rsidRDefault="00D969B6" w:rsidP="009F19BE">
            <w:r>
              <w:rPr>
                <w:sz w:val="16"/>
                <w:szCs w:val="16"/>
              </w:rPr>
              <w:t>6177</w:t>
            </w:r>
          </w:p>
        </w:tc>
        <w:tc>
          <w:tcPr>
            <w:tcW w:w="517" w:type="dxa"/>
          </w:tcPr>
          <w:p w14:paraId="56E4E132" w14:textId="77777777" w:rsidR="00D969B6" w:rsidRDefault="00D969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A0220B" w14:textId="77777777" w:rsidR="00D969B6" w:rsidRDefault="00D969B6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46C289" w14:textId="77777777" w:rsidR="00D969B6" w:rsidRDefault="00D969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NR_NTN_solutions</w:t>
            </w:r>
            <w:proofErr w:type="spellEnd"/>
            <w:r>
              <w:rPr>
                <w:sz w:val="16"/>
                <w:szCs w:val="16"/>
              </w:rPr>
              <w:t>-Core) CR on core requirements for R17 NTN</w:t>
            </w:r>
          </w:p>
        </w:tc>
        <w:tc>
          <w:tcPr>
            <w:tcW w:w="517" w:type="dxa"/>
          </w:tcPr>
          <w:p w14:paraId="34A1C0A3" w14:textId="77777777" w:rsidR="00D969B6" w:rsidRDefault="00D969B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67EFE7" w14:textId="77777777" w:rsidR="00D969B6" w:rsidRDefault="00D969B6" w:rsidP="009F19BE"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 w14:paraId="7A6B3DB7" w14:textId="77777777" w:rsidR="00D969B6" w:rsidRDefault="00D969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F2B9CA6" w14:textId="77777777" w:rsidR="00D969B6" w:rsidRDefault="00D969B6" w:rsidP="009F19BE">
            <w:r>
              <w:rPr>
                <w:sz w:val="16"/>
                <w:szCs w:val="16"/>
              </w:rPr>
              <w:t>R4-2521613</w:t>
            </w:r>
          </w:p>
        </w:tc>
        <w:tc>
          <w:tcPr>
            <w:tcW w:w="1597" w:type="dxa"/>
          </w:tcPr>
          <w:p w14:paraId="47258038" w14:textId="77777777" w:rsidR="00D969B6" w:rsidRDefault="00D969B6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04B4BE30" w14:textId="77777777" w:rsidR="00D969B6" w:rsidRDefault="00D969B6" w:rsidP="009F19BE">
            <w:proofErr w:type="spellStart"/>
            <w:r>
              <w:rPr>
                <w:sz w:val="16"/>
                <w:szCs w:val="16"/>
              </w:rPr>
              <w:t>NR_NTN_solutions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24F0E2BF" w14:textId="77777777" w:rsidR="00D969B6" w:rsidRDefault="00D969B6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3792C7" w14:textId="77777777" w:rsidR="00D969B6" w:rsidRDefault="00D969B6" w:rsidP="009F19BE">
            <w:pPr>
              <w:rPr>
                <w:sz w:val="16"/>
                <w:szCs w:val="16"/>
              </w:rPr>
            </w:pPr>
          </w:p>
        </w:tc>
      </w:tr>
      <w:tr w:rsidR="00D969B6" w14:paraId="1C83EEDB" w14:textId="77777777" w:rsidTr="009F19BE">
        <w:tc>
          <w:tcPr>
            <w:tcW w:w="879" w:type="dxa"/>
          </w:tcPr>
          <w:p w14:paraId="75C87C11" w14:textId="77777777" w:rsidR="00D969B6" w:rsidRDefault="00D969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74C8A85" w14:textId="77777777" w:rsidR="00D969B6" w:rsidRDefault="00D969B6" w:rsidP="009F19BE">
            <w:r>
              <w:rPr>
                <w:sz w:val="16"/>
                <w:szCs w:val="16"/>
              </w:rPr>
              <w:t>6178</w:t>
            </w:r>
          </w:p>
        </w:tc>
        <w:tc>
          <w:tcPr>
            <w:tcW w:w="517" w:type="dxa"/>
          </w:tcPr>
          <w:p w14:paraId="3E6ACAFC" w14:textId="77777777" w:rsidR="00D969B6" w:rsidRDefault="00D969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FA0801" w14:textId="77777777" w:rsidR="00D969B6" w:rsidRDefault="00D969B6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011DBC4" w14:textId="77777777" w:rsidR="00D969B6" w:rsidRDefault="00D969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NR_NTN_solutions</w:t>
            </w:r>
            <w:proofErr w:type="spellEnd"/>
            <w:r>
              <w:rPr>
                <w:sz w:val="16"/>
                <w:szCs w:val="16"/>
              </w:rPr>
              <w:t>-Core) CR on core requirements for R17 NTN R18</w:t>
            </w:r>
          </w:p>
        </w:tc>
        <w:tc>
          <w:tcPr>
            <w:tcW w:w="517" w:type="dxa"/>
          </w:tcPr>
          <w:p w14:paraId="1828BA09" w14:textId="77777777" w:rsidR="00D969B6" w:rsidRDefault="00D969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D7597D9" w14:textId="77777777" w:rsidR="00D969B6" w:rsidRDefault="00D969B6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534F62F5" w14:textId="77777777" w:rsidR="00D969B6" w:rsidRDefault="00D969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794260D" w14:textId="77777777" w:rsidR="00D969B6" w:rsidRDefault="00D969B6" w:rsidP="009F19BE">
            <w:r>
              <w:rPr>
                <w:sz w:val="16"/>
                <w:szCs w:val="16"/>
              </w:rPr>
              <w:t>R4-2521614</w:t>
            </w:r>
          </w:p>
        </w:tc>
        <w:tc>
          <w:tcPr>
            <w:tcW w:w="1597" w:type="dxa"/>
          </w:tcPr>
          <w:p w14:paraId="79847A6A" w14:textId="77777777" w:rsidR="00D969B6" w:rsidRDefault="00D969B6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6A592F76" w14:textId="77777777" w:rsidR="00D969B6" w:rsidRDefault="00D969B6" w:rsidP="009F19BE">
            <w:proofErr w:type="spellStart"/>
            <w:r>
              <w:rPr>
                <w:sz w:val="16"/>
                <w:szCs w:val="16"/>
              </w:rPr>
              <w:t>NR_NTN_solutions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7A7EC4EA" w14:textId="77777777" w:rsidR="00D969B6" w:rsidRDefault="00D969B6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55394B" w14:textId="77777777" w:rsidR="00D969B6" w:rsidRDefault="00D969B6" w:rsidP="009F19BE">
            <w:pPr>
              <w:rPr>
                <w:sz w:val="16"/>
                <w:szCs w:val="16"/>
              </w:rPr>
            </w:pPr>
          </w:p>
        </w:tc>
      </w:tr>
      <w:tr w:rsidR="00D969B6" w14:paraId="78693428" w14:textId="77777777" w:rsidTr="009F19BE">
        <w:tc>
          <w:tcPr>
            <w:tcW w:w="879" w:type="dxa"/>
          </w:tcPr>
          <w:p w14:paraId="0C6EFDBC" w14:textId="77777777" w:rsidR="00D969B6" w:rsidRDefault="00D969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908D54A" w14:textId="77777777" w:rsidR="00D969B6" w:rsidRDefault="00D969B6" w:rsidP="009F19BE">
            <w:r>
              <w:rPr>
                <w:sz w:val="16"/>
                <w:szCs w:val="16"/>
              </w:rPr>
              <w:t>6179</w:t>
            </w:r>
          </w:p>
        </w:tc>
        <w:tc>
          <w:tcPr>
            <w:tcW w:w="517" w:type="dxa"/>
          </w:tcPr>
          <w:p w14:paraId="02EB3002" w14:textId="77777777" w:rsidR="00D969B6" w:rsidRDefault="00D969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9D7214" w14:textId="77777777" w:rsidR="00D969B6" w:rsidRDefault="00D969B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A2E2956" w14:textId="77777777" w:rsidR="00D969B6" w:rsidRDefault="00D969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NR_NTN_solutions</w:t>
            </w:r>
            <w:proofErr w:type="spellEnd"/>
            <w:r>
              <w:rPr>
                <w:sz w:val="16"/>
                <w:szCs w:val="16"/>
              </w:rPr>
              <w:t>-Core) CR on core requirements for R17 NTN R19</w:t>
            </w:r>
          </w:p>
        </w:tc>
        <w:tc>
          <w:tcPr>
            <w:tcW w:w="517" w:type="dxa"/>
          </w:tcPr>
          <w:p w14:paraId="77F477F8" w14:textId="77777777" w:rsidR="00D969B6" w:rsidRDefault="00D969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8AB59FB" w14:textId="77777777" w:rsidR="00D969B6" w:rsidRDefault="00D969B6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60A7D9CF" w14:textId="77777777" w:rsidR="00D969B6" w:rsidRDefault="00D969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25BBC22" w14:textId="77777777" w:rsidR="00D969B6" w:rsidRDefault="00D969B6" w:rsidP="009F19BE">
            <w:r>
              <w:rPr>
                <w:sz w:val="16"/>
                <w:szCs w:val="16"/>
              </w:rPr>
              <w:t>R4-2521615</w:t>
            </w:r>
          </w:p>
        </w:tc>
        <w:tc>
          <w:tcPr>
            <w:tcW w:w="1597" w:type="dxa"/>
          </w:tcPr>
          <w:p w14:paraId="344D2757" w14:textId="77777777" w:rsidR="00D969B6" w:rsidRDefault="00D969B6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0EEAF6EC" w14:textId="77777777" w:rsidR="00D969B6" w:rsidRDefault="00D969B6" w:rsidP="009F19BE">
            <w:proofErr w:type="spellStart"/>
            <w:r>
              <w:rPr>
                <w:sz w:val="16"/>
                <w:szCs w:val="16"/>
              </w:rPr>
              <w:t>NR_NTN_solutions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670F65B1" w14:textId="77777777" w:rsidR="00D969B6" w:rsidRDefault="00D969B6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BD2CB6" w14:textId="77777777" w:rsidR="00D969B6" w:rsidRDefault="00D969B6" w:rsidP="009F19BE">
            <w:pPr>
              <w:rPr>
                <w:sz w:val="16"/>
                <w:szCs w:val="16"/>
              </w:rPr>
            </w:pPr>
          </w:p>
        </w:tc>
      </w:tr>
      <w:tr w:rsidR="00D969B6" w14:paraId="7D520BCC" w14:textId="77777777" w:rsidTr="009F19BE">
        <w:tc>
          <w:tcPr>
            <w:tcW w:w="879" w:type="dxa"/>
          </w:tcPr>
          <w:p w14:paraId="7702CDE7" w14:textId="77777777" w:rsidR="00D969B6" w:rsidRDefault="00D969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1A1FBFF" w14:textId="77777777" w:rsidR="00D969B6" w:rsidRDefault="00D969B6" w:rsidP="009F19BE">
            <w:r>
              <w:rPr>
                <w:sz w:val="16"/>
                <w:szCs w:val="16"/>
              </w:rPr>
              <w:t>6204</w:t>
            </w:r>
          </w:p>
        </w:tc>
        <w:tc>
          <w:tcPr>
            <w:tcW w:w="517" w:type="dxa"/>
          </w:tcPr>
          <w:p w14:paraId="7E4D40D2" w14:textId="77777777" w:rsidR="00D969B6" w:rsidRDefault="00D969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BCBAA9" w14:textId="77777777" w:rsidR="00D969B6" w:rsidRDefault="00D969B6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51E7B3" w14:textId="77777777" w:rsidR="00D969B6" w:rsidRDefault="00D969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NR_NTN_Solutions</w:t>
            </w:r>
            <w:proofErr w:type="spellEnd"/>
            <w:r>
              <w:rPr>
                <w:sz w:val="16"/>
                <w:szCs w:val="16"/>
              </w:rPr>
              <w:t xml:space="preserve">) Correction on </w:t>
            </w:r>
            <w:proofErr w:type="spellStart"/>
            <w:r>
              <w:rPr>
                <w:sz w:val="16"/>
                <w:szCs w:val="16"/>
              </w:rPr>
              <w:t>misaligment</w:t>
            </w:r>
            <w:proofErr w:type="spellEnd"/>
            <w:r>
              <w:rPr>
                <w:sz w:val="16"/>
                <w:szCs w:val="16"/>
              </w:rPr>
              <w:t xml:space="preserve"> of clauses for intra frequency measurements for NTN (Rel. 17 Cat-F)</w:t>
            </w:r>
          </w:p>
        </w:tc>
        <w:tc>
          <w:tcPr>
            <w:tcW w:w="517" w:type="dxa"/>
          </w:tcPr>
          <w:p w14:paraId="6C326CB5" w14:textId="77777777" w:rsidR="00D969B6" w:rsidRDefault="00D969B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813BCF" w14:textId="77777777" w:rsidR="00D969B6" w:rsidRDefault="00D969B6" w:rsidP="009F19BE"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 w14:paraId="29E06F4F" w14:textId="77777777" w:rsidR="00D969B6" w:rsidRDefault="00D969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21AEDE3" w14:textId="77777777" w:rsidR="00D969B6" w:rsidRDefault="00D969B6" w:rsidP="009F19BE">
            <w:r>
              <w:rPr>
                <w:sz w:val="16"/>
                <w:szCs w:val="16"/>
              </w:rPr>
              <w:t>R4-2521727</w:t>
            </w:r>
          </w:p>
        </w:tc>
        <w:tc>
          <w:tcPr>
            <w:tcW w:w="1597" w:type="dxa"/>
          </w:tcPr>
          <w:p w14:paraId="7E24DC2D" w14:textId="77777777" w:rsidR="00D969B6" w:rsidRDefault="00D969B6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71FABD2" w14:textId="77777777" w:rsidR="00D969B6" w:rsidRDefault="00D969B6" w:rsidP="009F19BE">
            <w:proofErr w:type="spellStart"/>
            <w:r>
              <w:rPr>
                <w:sz w:val="16"/>
                <w:szCs w:val="16"/>
              </w:rPr>
              <w:t>NR_NTN_solutions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450F92B2" w14:textId="77777777" w:rsidR="00D969B6" w:rsidRDefault="00D969B6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7B96BA" w14:textId="77777777" w:rsidR="00D969B6" w:rsidRDefault="00D969B6" w:rsidP="009F19BE">
            <w:pPr>
              <w:rPr>
                <w:sz w:val="16"/>
                <w:szCs w:val="16"/>
              </w:rPr>
            </w:pPr>
          </w:p>
        </w:tc>
      </w:tr>
      <w:tr w:rsidR="00D969B6" w14:paraId="787F9B4D" w14:textId="77777777" w:rsidTr="009F19BE">
        <w:tc>
          <w:tcPr>
            <w:tcW w:w="879" w:type="dxa"/>
          </w:tcPr>
          <w:p w14:paraId="4F9B9416" w14:textId="77777777" w:rsidR="00D969B6" w:rsidRDefault="00D969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E8CE27E" w14:textId="77777777" w:rsidR="00D969B6" w:rsidRDefault="00D969B6" w:rsidP="009F19BE">
            <w:r>
              <w:rPr>
                <w:sz w:val="16"/>
                <w:szCs w:val="16"/>
              </w:rPr>
              <w:t>6205</w:t>
            </w:r>
          </w:p>
        </w:tc>
        <w:tc>
          <w:tcPr>
            <w:tcW w:w="517" w:type="dxa"/>
          </w:tcPr>
          <w:p w14:paraId="1DD9AEBA" w14:textId="77777777" w:rsidR="00D969B6" w:rsidRDefault="00D969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10DCD4" w14:textId="77777777" w:rsidR="00D969B6" w:rsidRDefault="00D969B6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8F480E3" w14:textId="77777777" w:rsidR="00D969B6" w:rsidRDefault="00D969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NR_NTN_Solutions</w:t>
            </w:r>
            <w:proofErr w:type="spellEnd"/>
            <w:r>
              <w:rPr>
                <w:sz w:val="16"/>
                <w:szCs w:val="16"/>
              </w:rPr>
              <w:t xml:space="preserve">) Correction on </w:t>
            </w:r>
            <w:proofErr w:type="spellStart"/>
            <w:r>
              <w:rPr>
                <w:sz w:val="16"/>
                <w:szCs w:val="16"/>
              </w:rPr>
              <w:t>misaligment</w:t>
            </w:r>
            <w:proofErr w:type="spellEnd"/>
            <w:r>
              <w:rPr>
                <w:sz w:val="16"/>
                <w:szCs w:val="16"/>
              </w:rPr>
              <w:t xml:space="preserve"> of clauses for intra frequency measurements for NTN (Rel. 18 Cat-A)</w:t>
            </w:r>
          </w:p>
        </w:tc>
        <w:tc>
          <w:tcPr>
            <w:tcW w:w="517" w:type="dxa"/>
          </w:tcPr>
          <w:p w14:paraId="5701766E" w14:textId="77777777" w:rsidR="00D969B6" w:rsidRDefault="00D969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E293E70" w14:textId="77777777" w:rsidR="00D969B6" w:rsidRDefault="00D969B6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3F4D3EC8" w14:textId="77777777" w:rsidR="00D969B6" w:rsidRDefault="00D969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16E4E4F" w14:textId="77777777" w:rsidR="00D969B6" w:rsidRDefault="00D969B6" w:rsidP="009F19BE">
            <w:r>
              <w:rPr>
                <w:sz w:val="16"/>
                <w:szCs w:val="16"/>
              </w:rPr>
              <w:t>R4-2521728</w:t>
            </w:r>
          </w:p>
        </w:tc>
        <w:tc>
          <w:tcPr>
            <w:tcW w:w="1597" w:type="dxa"/>
          </w:tcPr>
          <w:p w14:paraId="4FBEE365" w14:textId="77777777" w:rsidR="00D969B6" w:rsidRDefault="00D969B6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9268A75" w14:textId="77777777" w:rsidR="00D969B6" w:rsidRDefault="00D969B6" w:rsidP="009F19BE">
            <w:proofErr w:type="spellStart"/>
            <w:r>
              <w:rPr>
                <w:sz w:val="16"/>
                <w:szCs w:val="16"/>
              </w:rPr>
              <w:t>NR_NTN_solutions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069A9282" w14:textId="77777777" w:rsidR="00D969B6" w:rsidRDefault="00D969B6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F33D32" w14:textId="77777777" w:rsidR="00D969B6" w:rsidRDefault="00D969B6" w:rsidP="009F19BE">
            <w:pPr>
              <w:rPr>
                <w:sz w:val="16"/>
                <w:szCs w:val="16"/>
              </w:rPr>
            </w:pPr>
          </w:p>
        </w:tc>
      </w:tr>
      <w:tr w:rsidR="00D969B6" w14:paraId="0B2F3260" w14:textId="77777777" w:rsidTr="009F19BE">
        <w:tc>
          <w:tcPr>
            <w:tcW w:w="879" w:type="dxa"/>
          </w:tcPr>
          <w:p w14:paraId="5275C7CA" w14:textId="77777777" w:rsidR="00D969B6" w:rsidRDefault="00D969B6" w:rsidP="009F19B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0B7E831A" w14:textId="77777777" w:rsidR="00D969B6" w:rsidRDefault="00D969B6" w:rsidP="009F19BE">
            <w:r>
              <w:rPr>
                <w:sz w:val="16"/>
                <w:szCs w:val="16"/>
              </w:rPr>
              <w:t>6206</w:t>
            </w:r>
          </w:p>
        </w:tc>
        <w:tc>
          <w:tcPr>
            <w:tcW w:w="517" w:type="dxa"/>
          </w:tcPr>
          <w:p w14:paraId="0F783372" w14:textId="77777777" w:rsidR="00D969B6" w:rsidRDefault="00D969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5A5C55" w14:textId="77777777" w:rsidR="00D969B6" w:rsidRDefault="00D969B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294DA08" w14:textId="77777777" w:rsidR="00D969B6" w:rsidRDefault="00D969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NR_NTN_Solutions</w:t>
            </w:r>
            <w:proofErr w:type="spellEnd"/>
            <w:r>
              <w:rPr>
                <w:sz w:val="16"/>
                <w:szCs w:val="16"/>
              </w:rPr>
              <w:t xml:space="preserve">) Correction on </w:t>
            </w:r>
            <w:proofErr w:type="spellStart"/>
            <w:r>
              <w:rPr>
                <w:sz w:val="16"/>
                <w:szCs w:val="16"/>
              </w:rPr>
              <w:t>misaligment</w:t>
            </w:r>
            <w:proofErr w:type="spellEnd"/>
            <w:r>
              <w:rPr>
                <w:sz w:val="16"/>
                <w:szCs w:val="16"/>
              </w:rPr>
              <w:t xml:space="preserve"> of clauses for intra frequency measurements for NTN (Rel. 19 Cat-A)</w:t>
            </w:r>
          </w:p>
        </w:tc>
        <w:tc>
          <w:tcPr>
            <w:tcW w:w="517" w:type="dxa"/>
          </w:tcPr>
          <w:p w14:paraId="337D44BE" w14:textId="77777777" w:rsidR="00D969B6" w:rsidRDefault="00D969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7C2ECB6" w14:textId="77777777" w:rsidR="00D969B6" w:rsidRDefault="00D969B6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3BFFEB18" w14:textId="77777777" w:rsidR="00D969B6" w:rsidRDefault="00D969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3EABD8D" w14:textId="77777777" w:rsidR="00D969B6" w:rsidRDefault="00D969B6" w:rsidP="009F19BE">
            <w:r>
              <w:rPr>
                <w:sz w:val="16"/>
                <w:szCs w:val="16"/>
              </w:rPr>
              <w:t>R4-2521729</w:t>
            </w:r>
          </w:p>
        </w:tc>
        <w:tc>
          <w:tcPr>
            <w:tcW w:w="1597" w:type="dxa"/>
          </w:tcPr>
          <w:p w14:paraId="3F76AF27" w14:textId="77777777" w:rsidR="00D969B6" w:rsidRDefault="00D969B6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72A3858" w14:textId="77777777" w:rsidR="00D969B6" w:rsidRDefault="00D969B6" w:rsidP="009F19BE">
            <w:proofErr w:type="spellStart"/>
            <w:r>
              <w:rPr>
                <w:sz w:val="16"/>
                <w:szCs w:val="16"/>
              </w:rPr>
              <w:t>NR_NTN_solutions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39C06541" w14:textId="77777777" w:rsidR="00D969B6" w:rsidRDefault="00D969B6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F94DED" w14:textId="77777777" w:rsidR="00D969B6" w:rsidRDefault="00D969B6" w:rsidP="009F19BE">
            <w:pPr>
              <w:rPr>
                <w:sz w:val="16"/>
                <w:szCs w:val="16"/>
              </w:rPr>
            </w:pPr>
          </w:p>
        </w:tc>
      </w:tr>
      <w:tr w:rsidR="00D969B6" w14:paraId="76A48978" w14:textId="77777777" w:rsidTr="009F19BE">
        <w:tc>
          <w:tcPr>
            <w:tcW w:w="879" w:type="dxa"/>
          </w:tcPr>
          <w:p w14:paraId="2CAC45F9" w14:textId="77777777" w:rsidR="00D969B6" w:rsidRDefault="00D969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80524AA" w14:textId="77777777" w:rsidR="00D969B6" w:rsidRDefault="00D969B6" w:rsidP="009F19BE">
            <w:r>
              <w:rPr>
                <w:sz w:val="16"/>
                <w:szCs w:val="16"/>
              </w:rPr>
              <w:t>6264</w:t>
            </w:r>
          </w:p>
        </w:tc>
        <w:tc>
          <w:tcPr>
            <w:tcW w:w="517" w:type="dxa"/>
          </w:tcPr>
          <w:p w14:paraId="285C8B57" w14:textId="77777777" w:rsidR="00D969B6" w:rsidRDefault="00D969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5A4C92" w14:textId="77777777" w:rsidR="00D969B6" w:rsidRDefault="00D969B6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03826DA" w14:textId="77777777" w:rsidR="00D969B6" w:rsidRDefault="00D969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NR_NTN_solutions</w:t>
            </w:r>
            <w:proofErr w:type="spellEnd"/>
            <w:r>
              <w:rPr>
                <w:sz w:val="16"/>
                <w:szCs w:val="16"/>
              </w:rPr>
              <w:t>-Perf) CR on TCs for Time-based measurement initiation and Idle mod enhanced requirements (Cat-F Rel-17)</w:t>
            </w:r>
          </w:p>
        </w:tc>
        <w:tc>
          <w:tcPr>
            <w:tcW w:w="517" w:type="dxa"/>
          </w:tcPr>
          <w:p w14:paraId="05373A50" w14:textId="77777777" w:rsidR="00D969B6" w:rsidRDefault="00D969B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C4C81F" w14:textId="77777777" w:rsidR="00D969B6" w:rsidRDefault="00D969B6" w:rsidP="009F19BE"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 w14:paraId="423E0C0C" w14:textId="77777777" w:rsidR="00D969B6" w:rsidRDefault="00D969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16102CC" w14:textId="77777777" w:rsidR="00D969B6" w:rsidRDefault="00D969B6" w:rsidP="009F19BE">
            <w:r>
              <w:rPr>
                <w:sz w:val="16"/>
                <w:szCs w:val="16"/>
              </w:rPr>
              <w:t>R4-2522159</w:t>
            </w:r>
          </w:p>
        </w:tc>
        <w:tc>
          <w:tcPr>
            <w:tcW w:w="1597" w:type="dxa"/>
          </w:tcPr>
          <w:p w14:paraId="61B52F2A" w14:textId="77777777" w:rsidR="00D969B6" w:rsidRDefault="00D969B6" w:rsidP="009F19B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7EDF3D0A" w14:textId="77777777" w:rsidR="00D969B6" w:rsidRDefault="00D969B6" w:rsidP="009F19BE">
            <w:proofErr w:type="spellStart"/>
            <w:r>
              <w:rPr>
                <w:sz w:val="16"/>
                <w:szCs w:val="16"/>
              </w:rPr>
              <w:t>NR_NTN_solutions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5535A038" w14:textId="77777777" w:rsidR="00D969B6" w:rsidRDefault="00D969B6" w:rsidP="009F19BE">
            <w:r>
              <w:rPr>
                <w:sz w:val="16"/>
                <w:szCs w:val="16"/>
              </w:rPr>
              <w:t>A.14.1.2, A.14.1.3, A.14.1.6</w:t>
            </w:r>
          </w:p>
        </w:tc>
        <w:tc>
          <w:tcPr>
            <w:tcW w:w="998" w:type="dxa"/>
          </w:tcPr>
          <w:p w14:paraId="05505A4A" w14:textId="77777777" w:rsidR="00D969B6" w:rsidRDefault="00D969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38.533; TS/TR ... CR ... </w:t>
            </w:r>
          </w:p>
        </w:tc>
      </w:tr>
      <w:tr w:rsidR="00D969B6" w14:paraId="31311A20" w14:textId="77777777" w:rsidTr="009F19BE">
        <w:tc>
          <w:tcPr>
            <w:tcW w:w="879" w:type="dxa"/>
          </w:tcPr>
          <w:p w14:paraId="213AB077" w14:textId="77777777" w:rsidR="00D969B6" w:rsidRDefault="00D969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390800C" w14:textId="77777777" w:rsidR="00D969B6" w:rsidRDefault="00D969B6" w:rsidP="009F19BE">
            <w:r>
              <w:rPr>
                <w:sz w:val="16"/>
                <w:szCs w:val="16"/>
              </w:rPr>
              <w:t>6265</w:t>
            </w:r>
          </w:p>
        </w:tc>
        <w:tc>
          <w:tcPr>
            <w:tcW w:w="517" w:type="dxa"/>
          </w:tcPr>
          <w:p w14:paraId="398D3CC1" w14:textId="77777777" w:rsidR="00D969B6" w:rsidRDefault="00D969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607D45" w14:textId="77777777" w:rsidR="00D969B6" w:rsidRDefault="00D969B6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2B2B301" w14:textId="77777777" w:rsidR="00D969B6" w:rsidRDefault="00D969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NR_NTN_solutions</w:t>
            </w:r>
            <w:proofErr w:type="spellEnd"/>
            <w:r>
              <w:rPr>
                <w:sz w:val="16"/>
                <w:szCs w:val="16"/>
              </w:rPr>
              <w:t>-Perf) CR on TCs for Time-based measurement initiation and Idle mod enhanced requirements (Cat-A Rel-18)</w:t>
            </w:r>
          </w:p>
        </w:tc>
        <w:tc>
          <w:tcPr>
            <w:tcW w:w="517" w:type="dxa"/>
          </w:tcPr>
          <w:p w14:paraId="7C8A1FC7" w14:textId="77777777" w:rsidR="00D969B6" w:rsidRDefault="00D969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9F1FD24" w14:textId="77777777" w:rsidR="00D969B6" w:rsidRDefault="00D969B6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338944FE" w14:textId="77777777" w:rsidR="00D969B6" w:rsidRDefault="00D969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42881DE" w14:textId="77777777" w:rsidR="00D969B6" w:rsidRDefault="00D969B6" w:rsidP="009F19BE">
            <w:r>
              <w:rPr>
                <w:sz w:val="16"/>
                <w:szCs w:val="16"/>
              </w:rPr>
              <w:t>R4-2522160</w:t>
            </w:r>
          </w:p>
        </w:tc>
        <w:tc>
          <w:tcPr>
            <w:tcW w:w="1597" w:type="dxa"/>
          </w:tcPr>
          <w:p w14:paraId="110AE0F7" w14:textId="77777777" w:rsidR="00D969B6" w:rsidRDefault="00D969B6" w:rsidP="009F19B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696529DC" w14:textId="77777777" w:rsidR="00D969B6" w:rsidRDefault="00D969B6" w:rsidP="009F19BE">
            <w:proofErr w:type="spellStart"/>
            <w:r>
              <w:rPr>
                <w:sz w:val="16"/>
                <w:szCs w:val="16"/>
              </w:rPr>
              <w:t>NR_NTN_solutions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6903DDB9" w14:textId="77777777" w:rsidR="00D969B6" w:rsidRDefault="00D969B6" w:rsidP="009F19BE">
            <w:r>
              <w:rPr>
                <w:sz w:val="16"/>
                <w:szCs w:val="16"/>
              </w:rPr>
              <w:t>A.14.1.2, A.14.1.3, A.14.1.6</w:t>
            </w:r>
          </w:p>
        </w:tc>
        <w:tc>
          <w:tcPr>
            <w:tcW w:w="998" w:type="dxa"/>
          </w:tcPr>
          <w:p w14:paraId="545DE543" w14:textId="77777777" w:rsidR="00D969B6" w:rsidRDefault="00D969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38.533; TS/TR ... CR ... </w:t>
            </w:r>
          </w:p>
        </w:tc>
      </w:tr>
      <w:tr w:rsidR="00D969B6" w14:paraId="1C8D3E59" w14:textId="77777777" w:rsidTr="009F19BE">
        <w:tc>
          <w:tcPr>
            <w:tcW w:w="879" w:type="dxa"/>
          </w:tcPr>
          <w:p w14:paraId="43C40ED9" w14:textId="77777777" w:rsidR="00D969B6" w:rsidRDefault="00D969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37A70C6" w14:textId="77777777" w:rsidR="00D969B6" w:rsidRDefault="00D969B6" w:rsidP="009F19BE">
            <w:r>
              <w:rPr>
                <w:sz w:val="16"/>
                <w:szCs w:val="16"/>
              </w:rPr>
              <w:t>6266</w:t>
            </w:r>
          </w:p>
        </w:tc>
        <w:tc>
          <w:tcPr>
            <w:tcW w:w="517" w:type="dxa"/>
          </w:tcPr>
          <w:p w14:paraId="1B4542E2" w14:textId="77777777" w:rsidR="00D969B6" w:rsidRDefault="00D969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23A19B" w14:textId="77777777" w:rsidR="00D969B6" w:rsidRDefault="00D969B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0FB986B" w14:textId="77777777" w:rsidR="00D969B6" w:rsidRDefault="00D969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NR_NTN_solutions</w:t>
            </w:r>
            <w:proofErr w:type="spellEnd"/>
            <w:r>
              <w:rPr>
                <w:sz w:val="16"/>
                <w:szCs w:val="16"/>
              </w:rPr>
              <w:t>-Perf) CR on TCs for Time-based measurement initiation and Idle mod enhanced requirements (Cat-A Rel-19)</w:t>
            </w:r>
          </w:p>
        </w:tc>
        <w:tc>
          <w:tcPr>
            <w:tcW w:w="517" w:type="dxa"/>
          </w:tcPr>
          <w:p w14:paraId="3F1303EF" w14:textId="77777777" w:rsidR="00D969B6" w:rsidRDefault="00D969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78AB11A" w14:textId="77777777" w:rsidR="00D969B6" w:rsidRDefault="00D969B6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7EB92502" w14:textId="77777777" w:rsidR="00D969B6" w:rsidRDefault="00D969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FCDB384" w14:textId="77777777" w:rsidR="00D969B6" w:rsidRDefault="00D969B6" w:rsidP="009F19BE">
            <w:r>
              <w:rPr>
                <w:sz w:val="16"/>
                <w:szCs w:val="16"/>
              </w:rPr>
              <w:t>R4-2522161</w:t>
            </w:r>
          </w:p>
        </w:tc>
        <w:tc>
          <w:tcPr>
            <w:tcW w:w="1597" w:type="dxa"/>
          </w:tcPr>
          <w:p w14:paraId="316C971C" w14:textId="77777777" w:rsidR="00D969B6" w:rsidRDefault="00D969B6" w:rsidP="009F19B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DEDE3F1" w14:textId="77777777" w:rsidR="00D969B6" w:rsidRDefault="00D969B6" w:rsidP="009F19BE">
            <w:proofErr w:type="spellStart"/>
            <w:r>
              <w:rPr>
                <w:sz w:val="16"/>
                <w:szCs w:val="16"/>
              </w:rPr>
              <w:t>NR_NTN_solutions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1A4E5511" w14:textId="77777777" w:rsidR="00D969B6" w:rsidRDefault="00D969B6" w:rsidP="009F19BE">
            <w:r>
              <w:rPr>
                <w:sz w:val="16"/>
                <w:szCs w:val="16"/>
              </w:rPr>
              <w:t>A.14.1.2, A.14.1.3, A.14.1.6</w:t>
            </w:r>
          </w:p>
        </w:tc>
        <w:tc>
          <w:tcPr>
            <w:tcW w:w="998" w:type="dxa"/>
          </w:tcPr>
          <w:p w14:paraId="4A222FB6" w14:textId="77777777" w:rsidR="00D969B6" w:rsidRDefault="00D969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38.533; TS/TR ... CR ... </w:t>
            </w:r>
          </w:p>
        </w:tc>
      </w:tr>
      <w:tr w:rsidR="00D969B6" w14:paraId="690EB718" w14:textId="77777777" w:rsidTr="009F19BE">
        <w:tc>
          <w:tcPr>
            <w:tcW w:w="879" w:type="dxa"/>
          </w:tcPr>
          <w:p w14:paraId="719D9F04" w14:textId="77777777" w:rsidR="00D969B6" w:rsidRDefault="00D969B6" w:rsidP="009F19BE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46EA4F9E" w14:textId="77777777" w:rsidR="00D969B6" w:rsidRDefault="00D969B6" w:rsidP="009F19BE">
            <w:r>
              <w:rPr>
                <w:sz w:val="16"/>
                <w:szCs w:val="16"/>
              </w:rPr>
              <w:t>0074</w:t>
            </w:r>
          </w:p>
        </w:tc>
        <w:tc>
          <w:tcPr>
            <w:tcW w:w="517" w:type="dxa"/>
          </w:tcPr>
          <w:p w14:paraId="25FD4148" w14:textId="77777777" w:rsidR="00D969B6" w:rsidRDefault="00D969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BE3BAC" w14:textId="77777777" w:rsidR="00D969B6" w:rsidRDefault="00D969B6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04317E" w14:textId="77777777" w:rsidR="00D969B6" w:rsidRDefault="00D969B6" w:rsidP="009F19BE">
            <w:r>
              <w:rPr>
                <w:sz w:val="16"/>
                <w:szCs w:val="16"/>
              </w:rPr>
              <w:t>CR to 38.181 for removal of square brackets from “Measurement of performance requirements”</w:t>
            </w:r>
          </w:p>
        </w:tc>
        <w:tc>
          <w:tcPr>
            <w:tcW w:w="517" w:type="dxa"/>
          </w:tcPr>
          <w:p w14:paraId="7BEB79EC" w14:textId="77777777" w:rsidR="00D969B6" w:rsidRDefault="00D969B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B15A0F" w14:textId="77777777" w:rsidR="00D969B6" w:rsidRDefault="00D969B6" w:rsidP="009F19BE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5D8A6BA" w14:textId="77777777" w:rsidR="00D969B6" w:rsidRDefault="00D969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380E6AB" w14:textId="77777777" w:rsidR="00D969B6" w:rsidRDefault="00D969B6" w:rsidP="009F19BE">
            <w:r>
              <w:rPr>
                <w:sz w:val="16"/>
                <w:szCs w:val="16"/>
              </w:rPr>
              <w:t>R4-2521308</w:t>
            </w:r>
          </w:p>
        </w:tc>
        <w:tc>
          <w:tcPr>
            <w:tcW w:w="1597" w:type="dxa"/>
          </w:tcPr>
          <w:p w14:paraId="731DF154" w14:textId="77777777" w:rsidR="00D969B6" w:rsidRDefault="00D969B6" w:rsidP="009F1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EC02118" w14:textId="77777777" w:rsidR="00D969B6" w:rsidRDefault="00D969B6" w:rsidP="009F19BE">
            <w:proofErr w:type="spellStart"/>
            <w:r>
              <w:rPr>
                <w:sz w:val="16"/>
                <w:szCs w:val="16"/>
              </w:rPr>
              <w:t>NR_NTN_solutions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0BC2800C" w14:textId="77777777" w:rsidR="00D969B6" w:rsidRDefault="00D969B6" w:rsidP="009F19BE">
            <w:r>
              <w:rPr>
                <w:sz w:val="16"/>
                <w:szCs w:val="16"/>
              </w:rPr>
              <w:t>C.3</w:t>
            </w:r>
          </w:p>
        </w:tc>
        <w:tc>
          <w:tcPr>
            <w:tcW w:w="998" w:type="dxa"/>
          </w:tcPr>
          <w:p w14:paraId="3FB6F62B" w14:textId="77777777" w:rsidR="00D969B6" w:rsidRDefault="00D969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969B6" w14:paraId="6DFA3D11" w14:textId="77777777" w:rsidTr="009F19BE">
        <w:tc>
          <w:tcPr>
            <w:tcW w:w="879" w:type="dxa"/>
          </w:tcPr>
          <w:p w14:paraId="74930E00" w14:textId="77777777" w:rsidR="00D969B6" w:rsidRDefault="00D969B6" w:rsidP="009F19BE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488D009F" w14:textId="77777777" w:rsidR="00D969B6" w:rsidRDefault="00D969B6" w:rsidP="009F19BE">
            <w:r>
              <w:rPr>
                <w:sz w:val="16"/>
                <w:szCs w:val="16"/>
              </w:rPr>
              <w:t>0075</w:t>
            </w:r>
          </w:p>
        </w:tc>
        <w:tc>
          <w:tcPr>
            <w:tcW w:w="517" w:type="dxa"/>
          </w:tcPr>
          <w:p w14:paraId="645DBFE2" w14:textId="77777777" w:rsidR="00D969B6" w:rsidRDefault="00D969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971F0F" w14:textId="77777777" w:rsidR="00D969B6" w:rsidRDefault="00D969B6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F8F7A1B" w14:textId="77777777" w:rsidR="00D969B6" w:rsidRDefault="00D969B6" w:rsidP="009F19BE">
            <w:r>
              <w:rPr>
                <w:sz w:val="16"/>
                <w:szCs w:val="16"/>
              </w:rPr>
              <w:t>CR to 38.181 for removal of square brackets from “Measurement of performance requirements”</w:t>
            </w:r>
          </w:p>
        </w:tc>
        <w:tc>
          <w:tcPr>
            <w:tcW w:w="517" w:type="dxa"/>
          </w:tcPr>
          <w:p w14:paraId="6E4C6128" w14:textId="77777777" w:rsidR="00D969B6" w:rsidRDefault="00D969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3382569" w14:textId="77777777" w:rsidR="00D969B6" w:rsidRDefault="00D969B6" w:rsidP="009F19B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1BFFD396" w14:textId="77777777" w:rsidR="00D969B6" w:rsidRDefault="00D969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064DBF0" w14:textId="77777777" w:rsidR="00D969B6" w:rsidRDefault="00D969B6" w:rsidP="009F19BE">
            <w:r>
              <w:rPr>
                <w:sz w:val="16"/>
                <w:szCs w:val="16"/>
              </w:rPr>
              <w:t>R4-2521309</w:t>
            </w:r>
          </w:p>
        </w:tc>
        <w:tc>
          <w:tcPr>
            <w:tcW w:w="1597" w:type="dxa"/>
          </w:tcPr>
          <w:p w14:paraId="78566ABD" w14:textId="77777777" w:rsidR="00D969B6" w:rsidRDefault="00D969B6" w:rsidP="009F1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649CBB9" w14:textId="77777777" w:rsidR="00D969B6" w:rsidRDefault="00D969B6" w:rsidP="009F19BE">
            <w:proofErr w:type="spellStart"/>
            <w:r>
              <w:rPr>
                <w:sz w:val="16"/>
                <w:szCs w:val="16"/>
              </w:rPr>
              <w:t>NR_NTN_solutions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781943CE" w14:textId="77777777" w:rsidR="00D969B6" w:rsidRDefault="00D969B6" w:rsidP="009F19BE">
            <w:r>
              <w:rPr>
                <w:sz w:val="16"/>
                <w:szCs w:val="16"/>
              </w:rPr>
              <w:t>C.3</w:t>
            </w:r>
          </w:p>
        </w:tc>
        <w:tc>
          <w:tcPr>
            <w:tcW w:w="998" w:type="dxa"/>
          </w:tcPr>
          <w:p w14:paraId="7C4B409A" w14:textId="77777777" w:rsidR="00D969B6" w:rsidRDefault="00D969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969B6" w14:paraId="7B572AD4" w14:textId="77777777" w:rsidTr="009F19BE">
        <w:tc>
          <w:tcPr>
            <w:tcW w:w="879" w:type="dxa"/>
          </w:tcPr>
          <w:p w14:paraId="3405AF63" w14:textId="77777777" w:rsidR="00D969B6" w:rsidRDefault="00D969B6" w:rsidP="009F19BE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59262654" w14:textId="77777777" w:rsidR="00D969B6" w:rsidRDefault="00D969B6" w:rsidP="009F19BE">
            <w:r>
              <w:rPr>
                <w:sz w:val="16"/>
                <w:szCs w:val="16"/>
              </w:rPr>
              <w:t>0076</w:t>
            </w:r>
          </w:p>
        </w:tc>
        <w:tc>
          <w:tcPr>
            <w:tcW w:w="517" w:type="dxa"/>
          </w:tcPr>
          <w:p w14:paraId="27995BA7" w14:textId="77777777" w:rsidR="00D969B6" w:rsidRDefault="00D969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5DE82A" w14:textId="77777777" w:rsidR="00D969B6" w:rsidRDefault="00D969B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AA06C92" w14:textId="77777777" w:rsidR="00D969B6" w:rsidRDefault="00D969B6" w:rsidP="009F19BE">
            <w:r>
              <w:rPr>
                <w:sz w:val="16"/>
                <w:szCs w:val="16"/>
              </w:rPr>
              <w:t>CR to 38.181 for removal of square brackets from “Measurement of performance requirements”</w:t>
            </w:r>
          </w:p>
        </w:tc>
        <w:tc>
          <w:tcPr>
            <w:tcW w:w="517" w:type="dxa"/>
          </w:tcPr>
          <w:p w14:paraId="07720AAA" w14:textId="77777777" w:rsidR="00D969B6" w:rsidRDefault="00D969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D0FC545" w14:textId="77777777" w:rsidR="00D969B6" w:rsidRDefault="00D969B6" w:rsidP="009F19BE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210FB3AC" w14:textId="77777777" w:rsidR="00D969B6" w:rsidRDefault="00D969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26C8B86" w14:textId="77777777" w:rsidR="00D969B6" w:rsidRDefault="00D969B6" w:rsidP="009F19BE">
            <w:r>
              <w:rPr>
                <w:sz w:val="16"/>
                <w:szCs w:val="16"/>
              </w:rPr>
              <w:t>R4-2521310</w:t>
            </w:r>
          </w:p>
        </w:tc>
        <w:tc>
          <w:tcPr>
            <w:tcW w:w="1597" w:type="dxa"/>
          </w:tcPr>
          <w:p w14:paraId="49317CCE" w14:textId="77777777" w:rsidR="00D969B6" w:rsidRDefault="00D969B6" w:rsidP="009F1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A8DBEAF" w14:textId="77777777" w:rsidR="00D969B6" w:rsidRDefault="00D969B6" w:rsidP="009F19BE">
            <w:proofErr w:type="spellStart"/>
            <w:r>
              <w:rPr>
                <w:sz w:val="16"/>
                <w:szCs w:val="16"/>
              </w:rPr>
              <w:t>NR_NTN_solutions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7AD8FCDD" w14:textId="77777777" w:rsidR="00D969B6" w:rsidRDefault="00D969B6" w:rsidP="009F19BE">
            <w:r>
              <w:rPr>
                <w:sz w:val="16"/>
                <w:szCs w:val="16"/>
              </w:rPr>
              <w:t>C.3</w:t>
            </w:r>
          </w:p>
        </w:tc>
        <w:tc>
          <w:tcPr>
            <w:tcW w:w="998" w:type="dxa"/>
          </w:tcPr>
          <w:p w14:paraId="71699A73" w14:textId="77777777" w:rsidR="00D969B6" w:rsidRDefault="00D969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</w:tbl>
    <w:p w14:paraId="1887E5DC" w14:textId="77777777" w:rsidR="006E3D30" w:rsidRDefault="006E3D30" w:rsidP="006E3D30">
      <w:pPr>
        <w:rPr>
          <w:rFonts w:eastAsiaTheme="minorEastAsia"/>
        </w:rPr>
      </w:pPr>
    </w:p>
    <w:p w14:paraId="06CBE734" w14:textId="6CF3C49C" w:rsidR="00736FB6" w:rsidRDefault="00736FB6" w:rsidP="006E3D30">
      <w:pPr>
        <w:rPr>
          <w:rFonts w:ascii="Arial" w:eastAsiaTheme="minorEastAsia" w:hAnsi="Arial" w:cs="Arial"/>
          <w:b/>
          <w:sz w:val="24"/>
          <w:szCs w:val="24"/>
        </w:rPr>
      </w:pPr>
      <w:r w:rsidRPr="00736FB6">
        <w:rPr>
          <w:rFonts w:ascii="Arial" w:eastAsiaTheme="minorEastAsia" w:hAnsi="Arial" w:cs="Arial"/>
          <w:b/>
          <w:sz w:val="24"/>
          <w:szCs w:val="24"/>
        </w:rPr>
        <w:t>RP-253680</w:t>
      </w:r>
      <w:r w:rsidRPr="00736FB6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- Batch 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36FB6" w:rsidRPr="004E535C" w14:paraId="51E197B4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BAAD3F6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3925C7C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0F2CBE7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D852201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377645F9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F67317B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4E21539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305507DF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91BB986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7A91668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CCD6D9F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FF33E6F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1AF01B7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36FB6" w14:paraId="69968D8E" w14:textId="77777777" w:rsidTr="009F19BE">
        <w:tc>
          <w:tcPr>
            <w:tcW w:w="879" w:type="dxa"/>
          </w:tcPr>
          <w:p w14:paraId="5685C681" w14:textId="77777777" w:rsidR="00736FB6" w:rsidRDefault="00736FB6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51D3534" w14:textId="77777777" w:rsidR="00736FB6" w:rsidRDefault="00736FB6" w:rsidP="009F19BE">
            <w:r>
              <w:rPr>
                <w:sz w:val="16"/>
                <w:szCs w:val="16"/>
              </w:rPr>
              <w:t>3133</w:t>
            </w:r>
          </w:p>
        </w:tc>
        <w:tc>
          <w:tcPr>
            <w:tcW w:w="517" w:type="dxa"/>
          </w:tcPr>
          <w:p w14:paraId="2C8EECC6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1E3C74" w14:textId="77777777" w:rsidR="00736FB6" w:rsidRDefault="00736FB6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D01DD6B" w14:textId="77777777" w:rsidR="00736FB6" w:rsidRDefault="00736FB6" w:rsidP="009F19BE">
            <w:r>
              <w:rPr>
                <w:sz w:val="16"/>
                <w:szCs w:val="16"/>
              </w:rPr>
              <w:t>(NR_RAIL_EU_1900MHz_TDD-Core) CR to TS 38.101-1: Annex M corrections for FRMCS operation</w:t>
            </w:r>
          </w:p>
        </w:tc>
        <w:tc>
          <w:tcPr>
            <w:tcW w:w="517" w:type="dxa"/>
          </w:tcPr>
          <w:p w14:paraId="2B984351" w14:textId="77777777" w:rsidR="00736FB6" w:rsidRDefault="00736FB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5B450F" w14:textId="77777777" w:rsidR="00736FB6" w:rsidRDefault="00736FB6" w:rsidP="009F19BE"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 w14:paraId="477500A1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EA5F275" w14:textId="77777777" w:rsidR="00736FB6" w:rsidRDefault="00736FB6" w:rsidP="009F19BE">
            <w:r>
              <w:rPr>
                <w:sz w:val="16"/>
                <w:szCs w:val="16"/>
              </w:rPr>
              <w:t>R4-2521893</w:t>
            </w:r>
          </w:p>
        </w:tc>
        <w:tc>
          <w:tcPr>
            <w:tcW w:w="1597" w:type="dxa"/>
          </w:tcPr>
          <w:p w14:paraId="6F5367C4" w14:textId="77777777" w:rsidR="00736FB6" w:rsidRDefault="00736FB6" w:rsidP="009F19BE">
            <w:r>
              <w:rPr>
                <w:sz w:val="16"/>
                <w:szCs w:val="16"/>
              </w:rPr>
              <w:t>Qualcomm Germany, Union Inter. Chemins de Fer, Vodafone, Nokia, Huawei, Ericsson</w:t>
            </w:r>
          </w:p>
        </w:tc>
        <w:tc>
          <w:tcPr>
            <w:tcW w:w="1122" w:type="dxa"/>
          </w:tcPr>
          <w:p w14:paraId="6DC0AE61" w14:textId="77777777" w:rsidR="00736FB6" w:rsidRDefault="00736FB6" w:rsidP="009F19BE">
            <w:r>
              <w:rPr>
                <w:sz w:val="16"/>
                <w:szCs w:val="16"/>
              </w:rPr>
              <w:t>NR_RAIL_EU_1900MHz_TDD-Core</w:t>
            </w:r>
          </w:p>
        </w:tc>
        <w:tc>
          <w:tcPr>
            <w:tcW w:w="2323" w:type="dxa"/>
          </w:tcPr>
          <w:p w14:paraId="13EEB9E6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5E6D5E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</w:tr>
      <w:tr w:rsidR="00736FB6" w14:paraId="0D3F5ACE" w14:textId="77777777" w:rsidTr="009F19BE">
        <w:tc>
          <w:tcPr>
            <w:tcW w:w="879" w:type="dxa"/>
          </w:tcPr>
          <w:p w14:paraId="4FC17BB1" w14:textId="77777777" w:rsidR="00736FB6" w:rsidRDefault="00736FB6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CB31FD9" w14:textId="77777777" w:rsidR="00736FB6" w:rsidRDefault="00736FB6" w:rsidP="009F19BE">
            <w:r>
              <w:rPr>
                <w:sz w:val="16"/>
                <w:szCs w:val="16"/>
              </w:rPr>
              <w:t>3134</w:t>
            </w:r>
          </w:p>
        </w:tc>
        <w:tc>
          <w:tcPr>
            <w:tcW w:w="517" w:type="dxa"/>
          </w:tcPr>
          <w:p w14:paraId="0ED9ACEA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CB41C2" w14:textId="77777777" w:rsidR="00736FB6" w:rsidRDefault="00736FB6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3A68485" w14:textId="77777777" w:rsidR="00736FB6" w:rsidRDefault="00736FB6" w:rsidP="009F19BE">
            <w:r>
              <w:rPr>
                <w:sz w:val="16"/>
                <w:szCs w:val="16"/>
              </w:rPr>
              <w:t>(NR_RAIL_EU_1900MHz_TDD-Core) CR to TS 38.101-1: Annex M corrections for FRMCS operation</w:t>
            </w:r>
          </w:p>
        </w:tc>
        <w:tc>
          <w:tcPr>
            <w:tcW w:w="517" w:type="dxa"/>
          </w:tcPr>
          <w:p w14:paraId="6636C25F" w14:textId="77777777" w:rsidR="00736FB6" w:rsidRDefault="00736F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DCBB178" w14:textId="77777777" w:rsidR="00736FB6" w:rsidRDefault="00736FB6" w:rsidP="009F19BE">
            <w:r>
              <w:rPr>
                <w:sz w:val="16"/>
                <w:szCs w:val="16"/>
              </w:rPr>
              <w:t>18.11.1</w:t>
            </w:r>
          </w:p>
        </w:tc>
        <w:tc>
          <w:tcPr>
            <w:tcW w:w="758" w:type="dxa"/>
          </w:tcPr>
          <w:p w14:paraId="6A642534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EF42937" w14:textId="77777777" w:rsidR="00736FB6" w:rsidRDefault="00736FB6" w:rsidP="009F19BE">
            <w:r>
              <w:rPr>
                <w:sz w:val="16"/>
                <w:szCs w:val="16"/>
              </w:rPr>
              <w:t>R4-2521894</w:t>
            </w:r>
          </w:p>
        </w:tc>
        <w:tc>
          <w:tcPr>
            <w:tcW w:w="1597" w:type="dxa"/>
          </w:tcPr>
          <w:p w14:paraId="17DDD6FC" w14:textId="77777777" w:rsidR="00736FB6" w:rsidRDefault="00736FB6" w:rsidP="009F19BE">
            <w:r>
              <w:rPr>
                <w:sz w:val="16"/>
                <w:szCs w:val="16"/>
              </w:rPr>
              <w:t>Qualcomm Germany, Union Inter. Chemins de Fer, Vodafone, Nokia, Huawei, Ericsson</w:t>
            </w:r>
          </w:p>
        </w:tc>
        <w:tc>
          <w:tcPr>
            <w:tcW w:w="1122" w:type="dxa"/>
          </w:tcPr>
          <w:p w14:paraId="348D3746" w14:textId="77777777" w:rsidR="00736FB6" w:rsidRDefault="00736FB6" w:rsidP="009F19BE">
            <w:r>
              <w:rPr>
                <w:sz w:val="16"/>
                <w:szCs w:val="16"/>
              </w:rPr>
              <w:t>NR_RAIL_EU_1900MHz_TDD-Core</w:t>
            </w:r>
          </w:p>
        </w:tc>
        <w:tc>
          <w:tcPr>
            <w:tcW w:w="2323" w:type="dxa"/>
          </w:tcPr>
          <w:p w14:paraId="288E34F9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93054D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</w:tr>
      <w:tr w:rsidR="00736FB6" w14:paraId="0BE9EDB8" w14:textId="77777777" w:rsidTr="009F19BE">
        <w:tc>
          <w:tcPr>
            <w:tcW w:w="879" w:type="dxa"/>
          </w:tcPr>
          <w:p w14:paraId="528B3FD1" w14:textId="77777777" w:rsidR="00736FB6" w:rsidRDefault="00736FB6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31C0A7E" w14:textId="77777777" w:rsidR="00736FB6" w:rsidRDefault="00736FB6" w:rsidP="009F19BE">
            <w:r>
              <w:rPr>
                <w:sz w:val="16"/>
                <w:szCs w:val="16"/>
              </w:rPr>
              <w:t>3135</w:t>
            </w:r>
          </w:p>
        </w:tc>
        <w:tc>
          <w:tcPr>
            <w:tcW w:w="517" w:type="dxa"/>
          </w:tcPr>
          <w:p w14:paraId="25CB6E40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514500" w14:textId="77777777" w:rsidR="00736FB6" w:rsidRDefault="00736FB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0D0C9DF" w14:textId="77777777" w:rsidR="00736FB6" w:rsidRDefault="00736FB6" w:rsidP="009F19BE">
            <w:r>
              <w:rPr>
                <w:sz w:val="16"/>
                <w:szCs w:val="16"/>
              </w:rPr>
              <w:t>(NR_RAIL_EU_1900MHz_TDD-Core) CR to TS 38.101-1: Annex M corrections for FRMCS operation</w:t>
            </w:r>
          </w:p>
        </w:tc>
        <w:tc>
          <w:tcPr>
            <w:tcW w:w="517" w:type="dxa"/>
          </w:tcPr>
          <w:p w14:paraId="54DD44AE" w14:textId="77777777" w:rsidR="00736FB6" w:rsidRDefault="00736F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7A0AACA" w14:textId="77777777" w:rsidR="00736FB6" w:rsidRDefault="00736FB6" w:rsidP="009F19BE"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 w14:paraId="79C4F094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34E5EDF" w14:textId="77777777" w:rsidR="00736FB6" w:rsidRDefault="00736FB6" w:rsidP="009F19BE">
            <w:r>
              <w:rPr>
                <w:sz w:val="16"/>
                <w:szCs w:val="16"/>
              </w:rPr>
              <w:t>R4-2521895</w:t>
            </w:r>
          </w:p>
        </w:tc>
        <w:tc>
          <w:tcPr>
            <w:tcW w:w="1597" w:type="dxa"/>
          </w:tcPr>
          <w:p w14:paraId="409A434A" w14:textId="77777777" w:rsidR="00736FB6" w:rsidRDefault="00736FB6" w:rsidP="009F19BE">
            <w:r>
              <w:rPr>
                <w:sz w:val="16"/>
                <w:szCs w:val="16"/>
              </w:rPr>
              <w:t>Qualcomm Germany, Union Inter. Chemins de Fer, Vodafone, Nokia, Huawei, Ericsson</w:t>
            </w:r>
          </w:p>
        </w:tc>
        <w:tc>
          <w:tcPr>
            <w:tcW w:w="1122" w:type="dxa"/>
          </w:tcPr>
          <w:p w14:paraId="79144326" w14:textId="77777777" w:rsidR="00736FB6" w:rsidRDefault="00736FB6" w:rsidP="009F19BE">
            <w:r>
              <w:rPr>
                <w:sz w:val="16"/>
                <w:szCs w:val="16"/>
              </w:rPr>
              <w:t>NR_RAIL_EU_1900MHz_TDD-Core</w:t>
            </w:r>
          </w:p>
        </w:tc>
        <w:tc>
          <w:tcPr>
            <w:tcW w:w="2323" w:type="dxa"/>
          </w:tcPr>
          <w:p w14:paraId="1960FDC5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F436DF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</w:tr>
      <w:tr w:rsidR="00736FB6" w14:paraId="68588F50" w14:textId="77777777" w:rsidTr="009F19BE">
        <w:tc>
          <w:tcPr>
            <w:tcW w:w="879" w:type="dxa"/>
          </w:tcPr>
          <w:p w14:paraId="2851641E" w14:textId="77777777" w:rsidR="00736FB6" w:rsidRDefault="00736FB6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57A962F" w14:textId="77777777" w:rsidR="00736FB6" w:rsidRDefault="00736FB6" w:rsidP="009F19BE">
            <w:r>
              <w:rPr>
                <w:sz w:val="16"/>
                <w:szCs w:val="16"/>
              </w:rPr>
              <w:t>3144</w:t>
            </w:r>
          </w:p>
        </w:tc>
        <w:tc>
          <w:tcPr>
            <w:tcW w:w="517" w:type="dxa"/>
          </w:tcPr>
          <w:p w14:paraId="5AE06742" w14:textId="77777777" w:rsidR="00736FB6" w:rsidRDefault="00736FB6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E6352D" w14:textId="77777777" w:rsidR="00736FB6" w:rsidRDefault="00736FB6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392F643" w14:textId="77777777" w:rsidR="00736FB6" w:rsidRDefault="00736FB6" w:rsidP="009F19BE">
            <w:r>
              <w:rPr>
                <w:sz w:val="16"/>
                <w:szCs w:val="16"/>
              </w:rPr>
              <w:t>(NR_RAIL_HPUE_n100_n101-Core) CR to TS 38.101-1: n101 MPR</w:t>
            </w:r>
          </w:p>
        </w:tc>
        <w:tc>
          <w:tcPr>
            <w:tcW w:w="517" w:type="dxa"/>
          </w:tcPr>
          <w:p w14:paraId="27FE2602" w14:textId="77777777" w:rsidR="00736FB6" w:rsidRDefault="00736FB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04E102" w14:textId="77777777" w:rsidR="00736FB6" w:rsidRDefault="00736FB6" w:rsidP="009F19BE">
            <w:r>
              <w:rPr>
                <w:sz w:val="16"/>
                <w:szCs w:val="16"/>
              </w:rPr>
              <w:t>18.11.1</w:t>
            </w:r>
          </w:p>
        </w:tc>
        <w:tc>
          <w:tcPr>
            <w:tcW w:w="758" w:type="dxa"/>
          </w:tcPr>
          <w:p w14:paraId="4238F21A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DACAA43" w14:textId="77777777" w:rsidR="00736FB6" w:rsidRDefault="00736FB6" w:rsidP="009F19BE">
            <w:r>
              <w:rPr>
                <w:sz w:val="16"/>
                <w:szCs w:val="16"/>
              </w:rPr>
              <w:t>R4-2522376</w:t>
            </w:r>
          </w:p>
        </w:tc>
        <w:tc>
          <w:tcPr>
            <w:tcW w:w="1597" w:type="dxa"/>
          </w:tcPr>
          <w:p w14:paraId="040C8584" w14:textId="77777777" w:rsidR="00736FB6" w:rsidRDefault="00736FB6" w:rsidP="009F19B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6F6ABCC4" w14:textId="77777777" w:rsidR="00736FB6" w:rsidRDefault="00736FB6" w:rsidP="009F19BE">
            <w:r>
              <w:rPr>
                <w:sz w:val="16"/>
                <w:szCs w:val="16"/>
              </w:rPr>
              <w:t>NR_RAIL_HPUE_n100_n101-Core</w:t>
            </w:r>
          </w:p>
        </w:tc>
        <w:tc>
          <w:tcPr>
            <w:tcW w:w="2323" w:type="dxa"/>
          </w:tcPr>
          <w:p w14:paraId="6CD8A4A9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31D22B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</w:tr>
      <w:tr w:rsidR="00736FB6" w14:paraId="241F18CA" w14:textId="77777777" w:rsidTr="009F19BE">
        <w:tc>
          <w:tcPr>
            <w:tcW w:w="879" w:type="dxa"/>
          </w:tcPr>
          <w:p w14:paraId="287EEC25" w14:textId="77777777" w:rsidR="00736FB6" w:rsidRDefault="00736FB6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836197D" w14:textId="77777777" w:rsidR="00736FB6" w:rsidRDefault="00736FB6" w:rsidP="009F19BE">
            <w:r>
              <w:rPr>
                <w:sz w:val="16"/>
                <w:szCs w:val="16"/>
              </w:rPr>
              <w:t>3145</w:t>
            </w:r>
          </w:p>
        </w:tc>
        <w:tc>
          <w:tcPr>
            <w:tcW w:w="517" w:type="dxa"/>
          </w:tcPr>
          <w:p w14:paraId="3E7CA647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03D1C7" w14:textId="77777777" w:rsidR="00736FB6" w:rsidRDefault="00736FB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0938CEB" w14:textId="77777777" w:rsidR="00736FB6" w:rsidRDefault="00736FB6" w:rsidP="009F19BE">
            <w:r>
              <w:rPr>
                <w:sz w:val="16"/>
                <w:szCs w:val="16"/>
              </w:rPr>
              <w:t>(NR_RAIL_HPUE_n100_n101-Core) CR to TS 38.101-1: n101 MPR</w:t>
            </w:r>
          </w:p>
        </w:tc>
        <w:tc>
          <w:tcPr>
            <w:tcW w:w="517" w:type="dxa"/>
          </w:tcPr>
          <w:p w14:paraId="1791F41B" w14:textId="77777777" w:rsidR="00736FB6" w:rsidRDefault="00736F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54E7664" w14:textId="77777777" w:rsidR="00736FB6" w:rsidRDefault="00736FB6" w:rsidP="009F19BE"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 w14:paraId="3E20B837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847E050" w14:textId="77777777" w:rsidR="00736FB6" w:rsidRDefault="00736FB6" w:rsidP="009F19BE">
            <w:r>
              <w:rPr>
                <w:sz w:val="16"/>
                <w:szCs w:val="16"/>
              </w:rPr>
              <w:t>R4-2521953</w:t>
            </w:r>
          </w:p>
        </w:tc>
        <w:tc>
          <w:tcPr>
            <w:tcW w:w="1597" w:type="dxa"/>
          </w:tcPr>
          <w:p w14:paraId="487517BB" w14:textId="77777777" w:rsidR="00736FB6" w:rsidRDefault="00736FB6" w:rsidP="009F19B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F1C4364" w14:textId="77777777" w:rsidR="00736FB6" w:rsidRDefault="00736FB6" w:rsidP="009F19BE">
            <w:r>
              <w:rPr>
                <w:sz w:val="16"/>
                <w:szCs w:val="16"/>
              </w:rPr>
              <w:t>NR_RAIL_HPUE_n100_n101-Core</w:t>
            </w:r>
          </w:p>
        </w:tc>
        <w:tc>
          <w:tcPr>
            <w:tcW w:w="2323" w:type="dxa"/>
          </w:tcPr>
          <w:p w14:paraId="0A5220BC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BE71C4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</w:tr>
      <w:tr w:rsidR="00736FB6" w14:paraId="54AC3576" w14:textId="77777777" w:rsidTr="009F19BE">
        <w:tc>
          <w:tcPr>
            <w:tcW w:w="879" w:type="dxa"/>
          </w:tcPr>
          <w:p w14:paraId="5806B3C8" w14:textId="77777777" w:rsidR="00736FB6" w:rsidRDefault="00736FB6" w:rsidP="009F19BE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142BD48E" w14:textId="77777777" w:rsidR="00736FB6" w:rsidRDefault="00736FB6" w:rsidP="009F19BE">
            <w:r>
              <w:rPr>
                <w:sz w:val="16"/>
                <w:szCs w:val="16"/>
              </w:rPr>
              <w:t>0069</w:t>
            </w:r>
          </w:p>
        </w:tc>
        <w:tc>
          <w:tcPr>
            <w:tcW w:w="517" w:type="dxa"/>
          </w:tcPr>
          <w:p w14:paraId="7085F757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6EC7CE" w14:textId="77777777" w:rsidR="00736FB6" w:rsidRDefault="00736FB6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F405C6" w14:textId="77777777" w:rsidR="00736FB6" w:rsidRDefault="00736F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NR_repeaters</w:t>
            </w:r>
            <w:proofErr w:type="spellEnd"/>
            <w:r>
              <w:rPr>
                <w:sz w:val="16"/>
                <w:szCs w:val="16"/>
              </w:rPr>
              <w:t>-Perf) CR to TS 38.115-1 with updates to Repeater ACRR test</w:t>
            </w:r>
          </w:p>
        </w:tc>
        <w:tc>
          <w:tcPr>
            <w:tcW w:w="517" w:type="dxa"/>
          </w:tcPr>
          <w:p w14:paraId="5E8E51E6" w14:textId="77777777" w:rsidR="00736FB6" w:rsidRDefault="00736FB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E8BDA6" w14:textId="77777777" w:rsidR="00736FB6" w:rsidRDefault="00736FB6" w:rsidP="009F19BE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FC03BA8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CBD7844" w14:textId="77777777" w:rsidR="00736FB6" w:rsidRDefault="00736FB6" w:rsidP="009F19BE">
            <w:r>
              <w:rPr>
                <w:sz w:val="16"/>
                <w:szCs w:val="16"/>
              </w:rPr>
              <w:t>R4-2521459</w:t>
            </w:r>
          </w:p>
        </w:tc>
        <w:tc>
          <w:tcPr>
            <w:tcW w:w="1597" w:type="dxa"/>
          </w:tcPr>
          <w:p w14:paraId="1BBBB98C" w14:textId="77777777" w:rsidR="00736FB6" w:rsidRDefault="00736FB6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BC9F878" w14:textId="77777777" w:rsidR="00736FB6" w:rsidRDefault="00736FB6" w:rsidP="009F19BE">
            <w:proofErr w:type="spellStart"/>
            <w:r>
              <w:rPr>
                <w:sz w:val="16"/>
                <w:szCs w:val="16"/>
              </w:rPr>
              <w:t>NR_repeaters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5E4DC771" w14:textId="77777777" w:rsidR="00736FB6" w:rsidRDefault="00736FB6" w:rsidP="009F19BE">
            <w:r>
              <w:rPr>
                <w:sz w:val="16"/>
                <w:szCs w:val="16"/>
              </w:rPr>
              <w:t>6.9.2.3.1, 6.9.2.3.2</w:t>
            </w:r>
          </w:p>
        </w:tc>
        <w:tc>
          <w:tcPr>
            <w:tcW w:w="998" w:type="dxa"/>
          </w:tcPr>
          <w:p w14:paraId="68E92E90" w14:textId="77777777" w:rsidR="00736FB6" w:rsidRDefault="00736F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736FB6" w14:paraId="5D9F66F4" w14:textId="77777777" w:rsidTr="009F19BE">
        <w:tc>
          <w:tcPr>
            <w:tcW w:w="879" w:type="dxa"/>
          </w:tcPr>
          <w:p w14:paraId="6D8BBFF7" w14:textId="77777777" w:rsidR="00736FB6" w:rsidRDefault="00736FB6" w:rsidP="009F19BE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2550473D" w14:textId="77777777" w:rsidR="00736FB6" w:rsidRDefault="00736FB6" w:rsidP="009F19BE">
            <w:r>
              <w:rPr>
                <w:sz w:val="16"/>
                <w:szCs w:val="16"/>
              </w:rPr>
              <w:t>0070</w:t>
            </w:r>
          </w:p>
        </w:tc>
        <w:tc>
          <w:tcPr>
            <w:tcW w:w="517" w:type="dxa"/>
          </w:tcPr>
          <w:p w14:paraId="13C9C734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EBD9C7" w14:textId="77777777" w:rsidR="00736FB6" w:rsidRDefault="00736FB6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90E707F" w14:textId="77777777" w:rsidR="00736FB6" w:rsidRDefault="00736F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NR_repeaters</w:t>
            </w:r>
            <w:proofErr w:type="spellEnd"/>
            <w:r>
              <w:rPr>
                <w:sz w:val="16"/>
                <w:szCs w:val="16"/>
              </w:rPr>
              <w:t>-Perf) CR to TS 38.115-1 with updates to Repeater ACRR test</w:t>
            </w:r>
          </w:p>
        </w:tc>
        <w:tc>
          <w:tcPr>
            <w:tcW w:w="517" w:type="dxa"/>
          </w:tcPr>
          <w:p w14:paraId="39FEA3BC" w14:textId="77777777" w:rsidR="00736FB6" w:rsidRDefault="00736F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8DC36D7" w14:textId="77777777" w:rsidR="00736FB6" w:rsidRDefault="00736FB6" w:rsidP="009F19BE"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 w14:paraId="3330C440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0E5A5B0" w14:textId="77777777" w:rsidR="00736FB6" w:rsidRDefault="00736FB6" w:rsidP="009F19BE">
            <w:r>
              <w:rPr>
                <w:sz w:val="16"/>
                <w:szCs w:val="16"/>
              </w:rPr>
              <w:t>R4-2521460</w:t>
            </w:r>
          </w:p>
        </w:tc>
        <w:tc>
          <w:tcPr>
            <w:tcW w:w="1597" w:type="dxa"/>
          </w:tcPr>
          <w:p w14:paraId="351233FE" w14:textId="77777777" w:rsidR="00736FB6" w:rsidRDefault="00736FB6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16617636" w14:textId="77777777" w:rsidR="00736FB6" w:rsidRDefault="00736FB6" w:rsidP="009F19BE">
            <w:proofErr w:type="spellStart"/>
            <w:r>
              <w:rPr>
                <w:sz w:val="16"/>
                <w:szCs w:val="16"/>
              </w:rPr>
              <w:t>NR_repeaters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3400AE6A" w14:textId="77777777" w:rsidR="00736FB6" w:rsidRDefault="00736FB6" w:rsidP="009F19BE">
            <w:r>
              <w:rPr>
                <w:sz w:val="16"/>
                <w:szCs w:val="16"/>
              </w:rPr>
              <w:t>6.9.2.3.1, 6.9.2.3.2</w:t>
            </w:r>
          </w:p>
        </w:tc>
        <w:tc>
          <w:tcPr>
            <w:tcW w:w="998" w:type="dxa"/>
          </w:tcPr>
          <w:p w14:paraId="192FE636" w14:textId="77777777" w:rsidR="00736FB6" w:rsidRDefault="00736F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736FB6" w14:paraId="17897775" w14:textId="77777777" w:rsidTr="009F19BE">
        <w:tc>
          <w:tcPr>
            <w:tcW w:w="879" w:type="dxa"/>
          </w:tcPr>
          <w:p w14:paraId="473D8777" w14:textId="77777777" w:rsidR="00736FB6" w:rsidRDefault="00736FB6" w:rsidP="009F19BE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1E82BE7E" w14:textId="77777777" w:rsidR="00736FB6" w:rsidRDefault="00736FB6" w:rsidP="009F19BE">
            <w:r>
              <w:rPr>
                <w:sz w:val="16"/>
                <w:szCs w:val="16"/>
              </w:rPr>
              <w:t>0071</w:t>
            </w:r>
          </w:p>
        </w:tc>
        <w:tc>
          <w:tcPr>
            <w:tcW w:w="517" w:type="dxa"/>
          </w:tcPr>
          <w:p w14:paraId="18D2AE95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80568E" w14:textId="77777777" w:rsidR="00736FB6" w:rsidRDefault="00736FB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78569EB" w14:textId="77777777" w:rsidR="00736FB6" w:rsidRDefault="00736F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NR_repeaters</w:t>
            </w:r>
            <w:proofErr w:type="spellEnd"/>
            <w:r>
              <w:rPr>
                <w:sz w:val="16"/>
                <w:szCs w:val="16"/>
              </w:rPr>
              <w:t>-Perf) CR to TS 38.115-1 with updates to Repeater ACRR test</w:t>
            </w:r>
          </w:p>
        </w:tc>
        <w:tc>
          <w:tcPr>
            <w:tcW w:w="517" w:type="dxa"/>
          </w:tcPr>
          <w:p w14:paraId="243D182A" w14:textId="77777777" w:rsidR="00736FB6" w:rsidRDefault="00736F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6D4DB26" w14:textId="77777777" w:rsidR="00736FB6" w:rsidRDefault="00736FB6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3EE81D1E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9B1D958" w14:textId="77777777" w:rsidR="00736FB6" w:rsidRDefault="00736FB6" w:rsidP="009F19BE">
            <w:r>
              <w:rPr>
                <w:sz w:val="16"/>
                <w:szCs w:val="16"/>
              </w:rPr>
              <w:t>R4-2521461</w:t>
            </w:r>
          </w:p>
        </w:tc>
        <w:tc>
          <w:tcPr>
            <w:tcW w:w="1597" w:type="dxa"/>
          </w:tcPr>
          <w:p w14:paraId="66EBEFD0" w14:textId="77777777" w:rsidR="00736FB6" w:rsidRDefault="00736FB6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45BFF85" w14:textId="77777777" w:rsidR="00736FB6" w:rsidRDefault="00736FB6" w:rsidP="009F19BE">
            <w:proofErr w:type="spellStart"/>
            <w:r>
              <w:rPr>
                <w:sz w:val="16"/>
                <w:szCs w:val="16"/>
              </w:rPr>
              <w:t>NR_repeaters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58663595" w14:textId="77777777" w:rsidR="00736FB6" w:rsidRDefault="00736FB6" w:rsidP="009F19BE">
            <w:r>
              <w:rPr>
                <w:sz w:val="16"/>
                <w:szCs w:val="16"/>
              </w:rPr>
              <w:t>6.9.2.3.1, 6.9.2.3.2</w:t>
            </w:r>
          </w:p>
        </w:tc>
        <w:tc>
          <w:tcPr>
            <w:tcW w:w="998" w:type="dxa"/>
          </w:tcPr>
          <w:p w14:paraId="64226BAB" w14:textId="77777777" w:rsidR="00736FB6" w:rsidRDefault="00736F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736FB6" w14:paraId="41384B94" w14:textId="77777777" w:rsidTr="009F19BE">
        <w:tc>
          <w:tcPr>
            <w:tcW w:w="879" w:type="dxa"/>
          </w:tcPr>
          <w:p w14:paraId="0FB89268" w14:textId="77777777" w:rsidR="00736FB6" w:rsidRDefault="00736FB6" w:rsidP="009F19B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36D55D86" w14:textId="77777777" w:rsidR="00736FB6" w:rsidRDefault="00736FB6" w:rsidP="009F19BE">
            <w:r>
              <w:rPr>
                <w:sz w:val="16"/>
                <w:szCs w:val="16"/>
              </w:rPr>
              <w:t>6040</w:t>
            </w:r>
          </w:p>
        </w:tc>
        <w:tc>
          <w:tcPr>
            <w:tcW w:w="517" w:type="dxa"/>
          </w:tcPr>
          <w:p w14:paraId="3271AAEF" w14:textId="77777777" w:rsidR="00736FB6" w:rsidRDefault="00736FB6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DB750B7" w14:textId="77777777" w:rsidR="00736FB6" w:rsidRDefault="00736FB6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CA057AC" w14:textId="77777777" w:rsidR="00736FB6" w:rsidRDefault="00736FB6" w:rsidP="009F19BE">
            <w:r>
              <w:rPr>
                <w:sz w:val="16"/>
                <w:szCs w:val="16"/>
              </w:rPr>
              <w:t>CR to 38.133 to correct test cases for positioning (Rel-18)</w:t>
            </w:r>
          </w:p>
        </w:tc>
        <w:tc>
          <w:tcPr>
            <w:tcW w:w="517" w:type="dxa"/>
          </w:tcPr>
          <w:p w14:paraId="7E501721" w14:textId="77777777" w:rsidR="00736FB6" w:rsidRDefault="00736FB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944F49" w14:textId="77777777" w:rsidR="00736FB6" w:rsidRDefault="00736FB6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11B29EEE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C87CA29" w14:textId="77777777" w:rsidR="00736FB6" w:rsidRDefault="00736FB6" w:rsidP="009F19BE">
            <w:r>
              <w:rPr>
                <w:sz w:val="16"/>
                <w:szCs w:val="16"/>
              </w:rPr>
              <w:t>R4-2522729</w:t>
            </w:r>
          </w:p>
        </w:tc>
        <w:tc>
          <w:tcPr>
            <w:tcW w:w="1597" w:type="dxa"/>
          </w:tcPr>
          <w:p w14:paraId="50633520" w14:textId="77777777" w:rsidR="00736FB6" w:rsidRDefault="00736FB6" w:rsidP="009F19B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08F9E93D" w14:textId="77777777" w:rsidR="00736FB6" w:rsidRDefault="00736FB6" w:rsidP="009F19BE">
            <w:r>
              <w:rPr>
                <w:sz w:val="16"/>
                <w:szCs w:val="16"/>
              </w:rPr>
              <w:t>NR_pos_enh2-Perf</w:t>
            </w:r>
          </w:p>
        </w:tc>
        <w:tc>
          <w:tcPr>
            <w:tcW w:w="2323" w:type="dxa"/>
          </w:tcPr>
          <w:p w14:paraId="7675901D" w14:textId="77777777" w:rsidR="00736FB6" w:rsidRDefault="00736FB6" w:rsidP="009F19BE">
            <w:r>
              <w:rPr>
                <w:sz w:val="16"/>
                <w:szCs w:val="16"/>
              </w:rPr>
              <w:t xml:space="preserve">A.6.9.1.3, A.6.9.6.1. </w:t>
            </w:r>
          </w:p>
        </w:tc>
        <w:tc>
          <w:tcPr>
            <w:tcW w:w="998" w:type="dxa"/>
          </w:tcPr>
          <w:p w14:paraId="1726A944" w14:textId="77777777" w:rsidR="00736FB6" w:rsidRDefault="00736F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736FB6" w14:paraId="798C8D5A" w14:textId="77777777" w:rsidTr="009F19BE">
        <w:tc>
          <w:tcPr>
            <w:tcW w:w="879" w:type="dxa"/>
          </w:tcPr>
          <w:p w14:paraId="27B8373F" w14:textId="77777777" w:rsidR="00736FB6" w:rsidRDefault="00736F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12C347E" w14:textId="77777777" w:rsidR="00736FB6" w:rsidRDefault="00736FB6" w:rsidP="009F19BE">
            <w:r>
              <w:rPr>
                <w:sz w:val="16"/>
                <w:szCs w:val="16"/>
              </w:rPr>
              <w:t>6041</w:t>
            </w:r>
          </w:p>
        </w:tc>
        <w:tc>
          <w:tcPr>
            <w:tcW w:w="517" w:type="dxa"/>
          </w:tcPr>
          <w:p w14:paraId="77E69FFC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947B0F" w14:textId="77777777" w:rsidR="00736FB6" w:rsidRDefault="00736FB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C41D9AD" w14:textId="77777777" w:rsidR="00736FB6" w:rsidRDefault="00736FB6" w:rsidP="009F19BE">
            <w:r>
              <w:rPr>
                <w:sz w:val="16"/>
                <w:szCs w:val="16"/>
              </w:rPr>
              <w:t>CR to 38.133 to correct test cases for positioning (Rel-19)</w:t>
            </w:r>
          </w:p>
        </w:tc>
        <w:tc>
          <w:tcPr>
            <w:tcW w:w="517" w:type="dxa"/>
          </w:tcPr>
          <w:p w14:paraId="5548728D" w14:textId="77777777" w:rsidR="00736FB6" w:rsidRDefault="00736F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75F679C" w14:textId="77777777" w:rsidR="00736FB6" w:rsidRDefault="00736FB6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0216A417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9A1C6B8" w14:textId="77777777" w:rsidR="00736FB6" w:rsidRDefault="00736FB6" w:rsidP="009F19BE">
            <w:r>
              <w:rPr>
                <w:sz w:val="16"/>
                <w:szCs w:val="16"/>
              </w:rPr>
              <w:t>R4-2520159</w:t>
            </w:r>
          </w:p>
        </w:tc>
        <w:tc>
          <w:tcPr>
            <w:tcW w:w="1597" w:type="dxa"/>
          </w:tcPr>
          <w:p w14:paraId="0E515BD0" w14:textId="77777777" w:rsidR="00736FB6" w:rsidRDefault="00736FB6" w:rsidP="009F19B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23BF24F" w14:textId="77777777" w:rsidR="00736FB6" w:rsidRDefault="00736FB6" w:rsidP="009F19BE">
            <w:r>
              <w:rPr>
                <w:sz w:val="16"/>
                <w:szCs w:val="16"/>
              </w:rPr>
              <w:t>NR_pos_enh2-Perf</w:t>
            </w:r>
          </w:p>
        </w:tc>
        <w:tc>
          <w:tcPr>
            <w:tcW w:w="2323" w:type="dxa"/>
          </w:tcPr>
          <w:p w14:paraId="30CB9FEF" w14:textId="77777777" w:rsidR="00736FB6" w:rsidRDefault="00736FB6" w:rsidP="009F19BE">
            <w:r>
              <w:rPr>
                <w:sz w:val="16"/>
                <w:szCs w:val="16"/>
              </w:rPr>
              <w:t xml:space="preserve">A.6.9.1.3, A.6.9.6.1. </w:t>
            </w:r>
          </w:p>
        </w:tc>
        <w:tc>
          <w:tcPr>
            <w:tcW w:w="998" w:type="dxa"/>
          </w:tcPr>
          <w:p w14:paraId="0EC3687F" w14:textId="77777777" w:rsidR="00736FB6" w:rsidRDefault="00736F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736FB6" w14:paraId="1D08C061" w14:textId="77777777" w:rsidTr="009F19BE">
        <w:tc>
          <w:tcPr>
            <w:tcW w:w="879" w:type="dxa"/>
          </w:tcPr>
          <w:p w14:paraId="20179EE6" w14:textId="77777777" w:rsidR="00736FB6" w:rsidRDefault="00736F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53791EE" w14:textId="77777777" w:rsidR="00736FB6" w:rsidRDefault="00736FB6" w:rsidP="009F19BE">
            <w:r>
              <w:rPr>
                <w:sz w:val="16"/>
                <w:szCs w:val="16"/>
              </w:rPr>
              <w:t>6216</w:t>
            </w:r>
          </w:p>
        </w:tc>
        <w:tc>
          <w:tcPr>
            <w:tcW w:w="517" w:type="dxa"/>
          </w:tcPr>
          <w:p w14:paraId="7FE63006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CD4AD8" w14:textId="77777777" w:rsidR="00736FB6" w:rsidRDefault="00736FB6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ABD1344" w14:textId="77777777" w:rsidR="00736FB6" w:rsidRDefault="00736FB6" w:rsidP="009F19BE">
            <w:r>
              <w:rPr>
                <w:sz w:val="16"/>
                <w:szCs w:val="16"/>
              </w:rPr>
              <w:t xml:space="preserve">(NR_pos_enh2-Core) CR to 38.133 on correction to RSTD measurement requirement in RRC_IDLE mode for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positioning</w:t>
            </w:r>
          </w:p>
        </w:tc>
        <w:tc>
          <w:tcPr>
            <w:tcW w:w="517" w:type="dxa"/>
          </w:tcPr>
          <w:p w14:paraId="3298E687" w14:textId="77777777" w:rsidR="00736FB6" w:rsidRDefault="00736FB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D0A62E" w14:textId="77777777" w:rsidR="00736FB6" w:rsidRDefault="00736FB6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15840416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49D7D83" w14:textId="77777777" w:rsidR="00736FB6" w:rsidRDefault="00736FB6" w:rsidP="009F19BE">
            <w:r>
              <w:rPr>
                <w:sz w:val="16"/>
                <w:szCs w:val="16"/>
              </w:rPr>
              <w:t>R4-2521873</w:t>
            </w:r>
          </w:p>
        </w:tc>
        <w:tc>
          <w:tcPr>
            <w:tcW w:w="1597" w:type="dxa"/>
          </w:tcPr>
          <w:p w14:paraId="28E4C2F0" w14:textId="77777777" w:rsidR="00736FB6" w:rsidRDefault="00736FB6" w:rsidP="009F1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B173B70" w14:textId="77777777" w:rsidR="00736FB6" w:rsidRDefault="00736FB6" w:rsidP="009F19BE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7550381D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859744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</w:tr>
      <w:tr w:rsidR="00736FB6" w14:paraId="6C5BA650" w14:textId="77777777" w:rsidTr="009F19BE">
        <w:tc>
          <w:tcPr>
            <w:tcW w:w="879" w:type="dxa"/>
          </w:tcPr>
          <w:p w14:paraId="73C91750" w14:textId="77777777" w:rsidR="00736FB6" w:rsidRDefault="00736F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4903C3F" w14:textId="77777777" w:rsidR="00736FB6" w:rsidRDefault="00736FB6" w:rsidP="009F19BE">
            <w:r>
              <w:rPr>
                <w:sz w:val="16"/>
                <w:szCs w:val="16"/>
              </w:rPr>
              <w:t>6217</w:t>
            </w:r>
          </w:p>
        </w:tc>
        <w:tc>
          <w:tcPr>
            <w:tcW w:w="517" w:type="dxa"/>
          </w:tcPr>
          <w:p w14:paraId="2C63EAD2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343B08" w14:textId="77777777" w:rsidR="00736FB6" w:rsidRDefault="00736FB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EC952FC" w14:textId="77777777" w:rsidR="00736FB6" w:rsidRDefault="00736FB6" w:rsidP="009F19BE">
            <w:r>
              <w:rPr>
                <w:sz w:val="16"/>
                <w:szCs w:val="16"/>
              </w:rPr>
              <w:t xml:space="preserve">(NR_pos_enh2-Core) CR to 38.133 on correction to RSTD measurement requirement in RRC_IDLE mode for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positioning</w:t>
            </w:r>
          </w:p>
        </w:tc>
        <w:tc>
          <w:tcPr>
            <w:tcW w:w="517" w:type="dxa"/>
          </w:tcPr>
          <w:p w14:paraId="4C816669" w14:textId="77777777" w:rsidR="00736FB6" w:rsidRDefault="00736F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B42B452" w14:textId="77777777" w:rsidR="00736FB6" w:rsidRDefault="00736FB6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690C7006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D3285E6" w14:textId="77777777" w:rsidR="00736FB6" w:rsidRDefault="00736FB6" w:rsidP="009F19BE">
            <w:r>
              <w:rPr>
                <w:sz w:val="16"/>
                <w:szCs w:val="16"/>
              </w:rPr>
              <w:t>R4-2521874</w:t>
            </w:r>
          </w:p>
        </w:tc>
        <w:tc>
          <w:tcPr>
            <w:tcW w:w="1597" w:type="dxa"/>
          </w:tcPr>
          <w:p w14:paraId="36479BBA" w14:textId="77777777" w:rsidR="00736FB6" w:rsidRDefault="00736FB6" w:rsidP="009F1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42DF9DF" w14:textId="77777777" w:rsidR="00736FB6" w:rsidRDefault="00736FB6" w:rsidP="009F19BE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22D7CEE8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296D87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</w:tr>
      <w:tr w:rsidR="00736FB6" w14:paraId="7BB17369" w14:textId="77777777" w:rsidTr="009F19BE">
        <w:tc>
          <w:tcPr>
            <w:tcW w:w="879" w:type="dxa"/>
          </w:tcPr>
          <w:p w14:paraId="130835D7" w14:textId="77777777" w:rsidR="00736FB6" w:rsidRDefault="00736F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D062670" w14:textId="77777777" w:rsidR="00736FB6" w:rsidRDefault="00736FB6" w:rsidP="009F19BE">
            <w:r>
              <w:rPr>
                <w:sz w:val="16"/>
                <w:szCs w:val="16"/>
              </w:rPr>
              <w:t>6280</w:t>
            </w:r>
          </w:p>
        </w:tc>
        <w:tc>
          <w:tcPr>
            <w:tcW w:w="517" w:type="dxa"/>
          </w:tcPr>
          <w:p w14:paraId="2FFD6C68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34A3D4" w14:textId="77777777" w:rsidR="00736FB6" w:rsidRDefault="00736FB6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67DD1E3" w14:textId="77777777" w:rsidR="00736FB6" w:rsidRDefault="00736FB6" w:rsidP="009F19BE">
            <w:r>
              <w:rPr>
                <w:sz w:val="16"/>
                <w:szCs w:val="16"/>
              </w:rPr>
              <w:t>CR 38.133 Correction to interruption requirements for PRS BWA</w:t>
            </w:r>
          </w:p>
        </w:tc>
        <w:tc>
          <w:tcPr>
            <w:tcW w:w="517" w:type="dxa"/>
          </w:tcPr>
          <w:p w14:paraId="23E9AB16" w14:textId="77777777" w:rsidR="00736FB6" w:rsidRDefault="00736FB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55389E" w14:textId="77777777" w:rsidR="00736FB6" w:rsidRDefault="00736FB6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1E69E622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FAE6CEF" w14:textId="77777777" w:rsidR="00736FB6" w:rsidRDefault="00736FB6" w:rsidP="009F19BE">
            <w:r>
              <w:rPr>
                <w:sz w:val="16"/>
                <w:szCs w:val="16"/>
              </w:rPr>
              <w:t>R4-2522261</w:t>
            </w:r>
          </w:p>
        </w:tc>
        <w:tc>
          <w:tcPr>
            <w:tcW w:w="1597" w:type="dxa"/>
          </w:tcPr>
          <w:p w14:paraId="4195EAB6" w14:textId="77777777" w:rsidR="00736FB6" w:rsidRDefault="00736FB6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F5A1273" w14:textId="77777777" w:rsidR="00736FB6" w:rsidRDefault="00736FB6" w:rsidP="009F19BE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2D828073" w14:textId="77777777" w:rsidR="00736FB6" w:rsidRDefault="00736FB6" w:rsidP="009F19BE">
            <w:r>
              <w:rPr>
                <w:sz w:val="16"/>
                <w:szCs w:val="16"/>
              </w:rPr>
              <w:t xml:space="preserve"> 8.2.2.2.21</w:t>
            </w:r>
          </w:p>
        </w:tc>
        <w:tc>
          <w:tcPr>
            <w:tcW w:w="998" w:type="dxa"/>
          </w:tcPr>
          <w:p w14:paraId="028677E0" w14:textId="77777777" w:rsidR="00736FB6" w:rsidRDefault="00736F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736FB6" w14:paraId="6B9E7EAD" w14:textId="77777777" w:rsidTr="009F19BE">
        <w:tc>
          <w:tcPr>
            <w:tcW w:w="879" w:type="dxa"/>
          </w:tcPr>
          <w:p w14:paraId="61A57556" w14:textId="77777777" w:rsidR="00736FB6" w:rsidRDefault="00736F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3934E45" w14:textId="77777777" w:rsidR="00736FB6" w:rsidRDefault="00736FB6" w:rsidP="009F19BE">
            <w:r>
              <w:rPr>
                <w:sz w:val="16"/>
                <w:szCs w:val="16"/>
              </w:rPr>
              <w:t>6281</w:t>
            </w:r>
          </w:p>
        </w:tc>
        <w:tc>
          <w:tcPr>
            <w:tcW w:w="517" w:type="dxa"/>
          </w:tcPr>
          <w:p w14:paraId="652E615D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5A24BF" w14:textId="77777777" w:rsidR="00736FB6" w:rsidRDefault="00736FB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04085D0" w14:textId="77777777" w:rsidR="00736FB6" w:rsidRDefault="00736FB6" w:rsidP="009F19BE">
            <w:r>
              <w:rPr>
                <w:sz w:val="16"/>
                <w:szCs w:val="16"/>
              </w:rPr>
              <w:t>CR 38.133 Correction to interruption requirements for PRS BWA</w:t>
            </w:r>
          </w:p>
        </w:tc>
        <w:tc>
          <w:tcPr>
            <w:tcW w:w="517" w:type="dxa"/>
          </w:tcPr>
          <w:p w14:paraId="465A288C" w14:textId="77777777" w:rsidR="00736FB6" w:rsidRDefault="00736F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BD24E3E" w14:textId="77777777" w:rsidR="00736FB6" w:rsidRDefault="00736FB6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1E10580C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40E8EAF" w14:textId="77777777" w:rsidR="00736FB6" w:rsidRDefault="00736FB6" w:rsidP="009F19BE">
            <w:r>
              <w:rPr>
                <w:sz w:val="16"/>
                <w:szCs w:val="16"/>
              </w:rPr>
              <w:t>R4-2522262</w:t>
            </w:r>
          </w:p>
        </w:tc>
        <w:tc>
          <w:tcPr>
            <w:tcW w:w="1597" w:type="dxa"/>
          </w:tcPr>
          <w:p w14:paraId="6D84D6F8" w14:textId="77777777" w:rsidR="00736FB6" w:rsidRDefault="00736FB6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1C37CAA1" w14:textId="77777777" w:rsidR="00736FB6" w:rsidRDefault="00736FB6" w:rsidP="009F19BE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23653092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C051FB6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</w:tr>
    </w:tbl>
    <w:p w14:paraId="3531F735" w14:textId="77777777" w:rsidR="006E3D30" w:rsidRDefault="006E3D30" w:rsidP="006E3D30">
      <w:pPr>
        <w:rPr>
          <w:rFonts w:eastAsiaTheme="minorEastAsia"/>
        </w:rPr>
      </w:pPr>
    </w:p>
    <w:p w14:paraId="58E589D7" w14:textId="682B2E79" w:rsidR="006E3D30" w:rsidRDefault="00736FB6" w:rsidP="006E3D30">
      <w:pPr>
        <w:rPr>
          <w:rFonts w:ascii="Arial" w:eastAsiaTheme="minorEastAsia" w:hAnsi="Arial" w:cs="Arial"/>
          <w:b/>
          <w:sz w:val="24"/>
          <w:szCs w:val="24"/>
        </w:rPr>
      </w:pPr>
      <w:r w:rsidRPr="00736FB6">
        <w:rPr>
          <w:rFonts w:ascii="Arial" w:eastAsiaTheme="minorEastAsia" w:hAnsi="Arial" w:cs="Arial"/>
          <w:b/>
          <w:sz w:val="24"/>
          <w:szCs w:val="24"/>
        </w:rPr>
        <w:t>RP-253681</w:t>
      </w:r>
      <w:r w:rsidRPr="00736FB6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- Batch 15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36FB6" w:rsidRPr="004E535C" w14:paraId="25314D6C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C9A279B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0EE4A76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0AB731A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C6B6504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4F0F299D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3BC4534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8B79536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75E410BB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962C726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D7EE853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8A3AB18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9E783C5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1B7046B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36FB6" w14:paraId="31B0D408" w14:textId="77777777" w:rsidTr="009F19BE">
        <w:tc>
          <w:tcPr>
            <w:tcW w:w="879" w:type="dxa"/>
          </w:tcPr>
          <w:p w14:paraId="6F73E5D3" w14:textId="77777777" w:rsidR="00736FB6" w:rsidRDefault="00736FB6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C44B554" w14:textId="77777777" w:rsidR="00736FB6" w:rsidRDefault="00736FB6" w:rsidP="009F19BE">
            <w:r>
              <w:rPr>
                <w:sz w:val="16"/>
                <w:szCs w:val="16"/>
              </w:rPr>
              <w:t>3146</w:t>
            </w:r>
          </w:p>
        </w:tc>
        <w:tc>
          <w:tcPr>
            <w:tcW w:w="517" w:type="dxa"/>
          </w:tcPr>
          <w:p w14:paraId="02ED4417" w14:textId="77777777" w:rsidR="00736FB6" w:rsidRDefault="00736FB6" w:rsidP="009F19B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359E166" w14:textId="77777777" w:rsidR="00736FB6" w:rsidRDefault="00736FB6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A28E4FF" w14:textId="77777777" w:rsidR="00736FB6" w:rsidRDefault="00736FB6" w:rsidP="009F19BE">
            <w:r>
              <w:rPr>
                <w:sz w:val="16"/>
                <w:szCs w:val="16"/>
              </w:rPr>
              <w:t xml:space="preserve">CR to 38.101-1 for </w:t>
            </w:r>
            <w:proofErr w:type="spellStart"/>
            <w:r>
              <w:rPr>
                <w:sz w:val="16"/>
                <w:szCs w:val="16"/>
              </w:rPr>
              <w:t>eRedCap</w:t>
            </w:r>
            <w:proofErr w:type="spellEnd"/>
            <w:r>
              <w:rPr>
                <w:sz w:val="16"/>
                <w:szCs w:val="16"/>
              </w:rPr>
              <w:t xml:space="preserve"> channel bandwidth</w:t>
            </w:r>
          </w:p>
        </w:tc>
        <w:tc>
          <w:tcPr>
            <w:tcW w:w="517" w:type="dxa"/>
          </w:tcPr>
          <w:p w14:paraId="5DE5B412" w14:textId="77777777" w:rsidR="00736FB6" w:rsidRDefault="00736FB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3A0189" w14:textId="77777777" w:rsidR="00736FB6" w:rsidRDefault="00736FB6" w:rsidP="009F19BE">
            <w:r>
              <w:rPr>
                <w:sz w:val="16"/>
                <w:szCs w:val="16"/>
              </w:rPr>
              <w:t>18.11.1</w:t>
            </w:r>
          </w:p>
        </w:tc>
        <w:tc>
          <w:tcPr>
            <w:tcW w:w="758" w:type="dxa"/>
          </w:tcPr>
          <w:p w14:paraId="5C59CD4B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C259EFE" w14:textId="77777777" w:rsidR="00736FB6" w:rsidRDefault="00736FB6" w:rsidP="009F19BE">
            <w:r>
              <w:rPr>
                <w:sz w:val="16"/>
                <w:szCs w:val="16"/>
              </w:rPr>
              <w:t>R4-2523210</w:t>
            </w:r>
          </w:p>
        </w:tc>
        <w:tc>
          <w:tcPr>
            <w:tcW w:w="1597" w:type="dxa"/>
          </w:tcPr>
          <w:p w14:paraId="4A5173EE" w14:textId="77777777" w:rsidR="00736FB6" w:rsidRDefault="00736FB6" w:rsidP="009F19BE">
            <w:proofErr w:type="spellStart"/>
            <w:proofErr w:type="gramStart"/>
            <w:r>
              <w:rPr>
                <w:sz w:val="16"/>
                <w:szCs w:val="16"/>
              </w:rPr>
              <w:t>Ericsson,MediaTek</w:t>
            </w:r>
            <w:proofErr w:type="spellEnd"/>
            <w:proofErr w:type="gramEnd"/>
          </w:p>
        </w:tc>
        <w:tc>
          <w:tcPr>
            <w:tcW w:w="1122" w:type="dxa"/>
          </w:tcPr>
          <w:p w14:paraId="31D93C77" w14:textId="77777777" w:rsidR="00736FB6" w:rsidRDefault="00736FB6" w:rsidP="009F19BE">
            <w:proofErr w:type="spellStart"/>
            <w:r>
              <w:rPr>
                <w:sz w:val="16"/>
                <w:szCs w:val="16"/>
              </w:rPr>
              <w:t>NR_redcap_enh</w:t>
            </w:r>
            <w:proofErr w:type="spellEnd"/>
          </w:p>
        </w:tc>
        <w:tc>
          <w:tcPr>
            <w:tcW w:w="2323" w:type="dxa"/>
          </w:tcPr>
          <w:p w14:paraId="75F17440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059EFB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</w:tr>
      <w:tr w:rsidR="00736FB6" w14:paraId="6073DAD1" w14:textId="77777777" w:rsidTr="009F19BE">
        <w:tc>
          <w:tcPr>
            <w:tcW w:w="879" w:type="dxa"/>
          </w:tcPr>
          <w:p w14:paraId="67C3105E" w14:textId="77777777" w:rsidR="00736FB6" w:rsidRDefault="00736FB6" w:rsidP="009F19BE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4157E1B5" w14:textId="77777777" w:rsidR="00736FB6" w:rsidRDefault="00736FB6" w:rsidP="009F19BE">
            <w:r>
              <w:rPr>
                <w:sz w:val="16"/>
                <w:szCs w:val="16"/>
              </w:rPr>
              <w:t>3147</w:t>
            </w:r>
          </w:p>
        </w:tc>
        <w:tc>
          <w:tcPr>
            <w:tcW w:w="517" w:type="dxa"/>
          </w:tcPr>
          <w:p w14:paraId="637AA462" w14:textId="77777777" w:rsidR="00736FB6" w:rsidRDefault="00736FB6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3013650" w14:textId="77777777" w:rsidR="00736FB6" w:rsidRDefault="00736FB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08D9ECA" w14:textId="77777777" w:rsidR="00736FB6" w:rsidRDefault="00736FB6" w:rsidP="009F19BE">
            <w:r>
              <w:rPr>
                <w:sz w:val="16"/>
                <w:szCs w:val="16"/>
              </w:rPr>
              <w:t xml:space="preserve">CR to 38.101-1 for </w:t>
            </w:r>
            <w:proofErr w:type="spellStart"/>
            <w:r>
              <w:rPr>
                <w:sz w:val="16"/>
                <w:szCs w:val="16"/>
              </w:rPr>
              <w:t>eRedCap</w:t>
            </w:r>
            <w:proofErr w:type="spellEnd"/>
            <w:r>
              <w:rPr>
                <w:sz w:val="16"/>
                <w:szCs w:val="16"/>
              </w:rPr>
              <w:t xml:space="preserve"> channel bandwidth</w:t>
            </w:r>
          </w:p>
        </w:tc>
        <w:tc>
          <w:tcPr>
            <w:tcW w:w="517" w:type="dxa"/>
          </w:tcPr>
          <w:p w14:paraId="24116B73" w14:textId="77777777" w:rsidR="00736FB6" w:rsidRDefault="00736F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B53D9DE" w14:textId="77777777" w:rsidR="00736FB6" w:rsidRDefault="00736FB6" w:rsidP="009F19BE"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 w14:paraId="6AD9F13D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60897F6" w14:textId="77777777" w:rsidR="00736FB6" w:rsidRDefault="00736FB6" w:rsidP="009F19BE">
            <w:r>
              <w:rPr>
                <w:sz w:val="16"/>
                <w:szCs w:val="16"/>
              </w:rPr>
              <w:t>R4-2523207</w:t>
            </w:r>
          </w:p>
        </w:tc>
        <w:tc>
          <w:tcPr>
            <w:tcW w:w="1597" w:type="dxa"/>
          </w:tcPr>
          <w:p w14:paraId="52BA9A4C" w14:textId="77777777" w:rsidR="00736FB6" w:rsidRDefault="00736FB6" w:rsidP="009F19BE">
            <w:proofErr w:type="spellStart"/>
            <w:proofErr w:type="gramStart"/>
            <w:r>
              <w:rPr>
                <w:sz w:val="16"/>
                <w:szCs w:val="16"/>
              </w:rPr>
              <w:t>Ericsson,MediaTek</w:t>
            </w:r>
            <w:proofErr w:type="spellEnd"/>
            <w:proofErr w:type="gramEnd"/>
          </w:p>
        </w:tc>
        <w:tc>
          <w:tcPr>
            <w:tcW w:w="1122" w:type="dxa"/>
          </w:tcPr>
          <w:p w14:paraId="5BBE3EF5" w14:textId="77777777" w:rsidR="00736FB6" w:rsidRDefault="00736FB6" w:rsidP="009F19BE">
            <w:proofErr w:type="spellStart"/>
            <w:r>
              <w:rPr>
                <w:sz w:val="16"/>
                <w:szCs w:val="16"/>
              </w:rPr>
              <w:t>NR_redcap_enh</w:t>
            </w:r>
            <w:proofErr w:type="spellEnd"/>
          </w:p>
        </w:tc>
        <w:tc>
          <w:tcPr>
            <w:tcW w:w="2323" w:type="dxa"/>
          </w:tcPr>
          <w:p w14:paraId="2C8225AE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7EC5489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</w:tr>
      <w:tr w:rsidR="00736FB6" w14:paraId="005B9CF3" w14:textId="77777777" w:rsidTr="009F19BE">
        <w:tc>
          <w:tcPr>
            <w:tcW w:w="879" w:type="dxa"/>
          </w:tcPr>
          <w:p w14:paraId="579E75F7" w14:textId="77777777" w:rsidR="00736FB6" w:rsidRDefault="00736FB6" w:rsidP="009F19B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7520701A" w14:textId="77777777" w:rsidR="00736FB6" w:rsidRDefault="00736FB6" w:rsidP="009F19BE">
            <w:r>
              <w:rPr>
                <w:sz w:val="16"/>
                <w:szCs w:val="16"/>
              </w:rPr>
              <w:t>0823</w:t>
            </w:r>
          </w:p>
        </w:tc>
        <w:tc>
          <w:tcPr>
            <w:tcW w:w="517" w:type="dxa"/>
          </w:tcPr>
          <w:p w14:paraId="78797A72" w14:textId="77777777" w:rsidR="00736FB6" w:rsidRDefault="00736FB6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75B61EB" w14:textId="77777777" w:rsidR="00736FB6" w:rsidRDefault="00736FB6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7C873FA" w14:textId="77777777" w:rsidR="00736FB6" w:rsidRDefault="00736F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NR_redcap_enh</w:t>
            </w:r>
            <w:proofErr w:type="spellEnd"/>
            <w:r>
              <w:rPr>
                <w:sz w:val="16"/>
                <w:szCs w:val="16"/>
              </w:rPr>
              <w:t xml:space="preserve">-Perf) Updates on PDSCH configuration for </w:t>
            </w:r>
            <w:proofErr w:type="spellStart"/>
            <w:r>
              <w:rPr>
                <w:sz w:val="16"/>
                <w:szCs w:val="16"/>
              </w:rPr>
              <w:t>eRedCap</w:t>
            </w:r>
            <w:proofErr w:type="spellEnd"/>
          </w:p>
        </w:tc>
        <w:tc>
          <w:tcPr>
            <w:tcW w:w="517" w:type="dxa"/>
          </w:tcPr>
          <w:p w14:paraId="2015FE1C" w14:textId="77777777" w:rsidR="00736FB6" w:rsidRDefault="00736FB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C24C2C" w14:textId="77777777" w:rsidR="00736FB6" w:rsidRDefault="00736FB6" w:rsidP="009F19BE"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 w14:paraId="66F0D8D9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0BBE4C2" w14:textId="77777777" w:rsidR="00736FB6" w:rsidRDefault="00736FB6" w:rsidP="009F19BE">
            <w:r>
              <w:rPr>
                <w:sz w:val="16"/>
                <w:szCs w:val="16"/>
              </w:rPr>
              <w:t>R4-2522678</w:t>
            </w:r>
          </w:p>
        </w:tc>
        <w:tc>
          <w:tcPr>
            <w:tcW w:w="1597" w:type="dxa"/>
          </w:tcPr>
          <w:p w14:paraId="0343BDD9" w14:textId="77777777" w:rsidR="00736FB6" w:rsidRDefault="00736FB6" w:rsidP="009F19B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58D6D95D" w14:textId="77777777" w:rsidR="00736FB6" w:rsidRDefault="00736FB6" w:rsidP="009F19BE">
            <w:proofErr w:type="spellStart"/>
            <w:r>
              <w:rPr>
                <w:sz w:val="16"/>
                <w:szCs w:val="16"/>
              </w:rPr>
              <w:t>NR_redcap_enh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455DB315" w14:textId="77777777" w:rsidR="00736FB6" w:rsidRDefault="00736FB6" w:rsidP="009F19BE">
            <w:r>
              <w:rPr>
                <w:sz w:val="16"/>
                <w:szCs w:val="16"/>
              </w:rPr>
              <w:t>5.2.1.1.2, 5.2.1.2.2, 5.2.2.1.23, 5.2.2.2.24, 5.5, 6.2.1.1.2.2, 6.2.2.1.1.5, 6.2.2.1.2.5, 6.2.2.1.2.5, 6.2.2.2.1.6, 6.2.2.2.2.5, 6.3.1.1.2, 6.3.1.2.2, 6.3.2.1.10, 6.3.2.2.10</w:t>
            </w:r>
          </w:p>
        </w:tc>
        <w:tc>
          <w:tcPr>
            <w:tcW w:w="998" w:type="dxa"/>
          </w:tcPr>
          <w:p w14:paraId="36AC057F" w14:textId="77777777" w:rsidR="00736FB6" w:rsidRDefault="00736F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38.521-4 CR 1034 ; TS/TR ... CR ... </w:t>
            </w:r>
          </w:p>
        </w:tc>
      </w:tr>
      <w:tr w:rsidR="00736FB6" w14:paraId="46C491D8" w14:textId="77777777" w:rsidTr="009F19BE">
        <w:tc>
          <w:tcPr>
            <w:tcW w:w="879" w:type="dxa"/>
          </w:tcPr>
          <w:p w14:paraId="55A0D883" w14:textId="77777777" w:rsidR="00736FB6" w:rsidRDefault="00736FB6" w:rsidP="009F19B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169F0950" w14:textId="77777777" w:rsidR="00736FB6" w:rsidRDefault="00736FB6" w:rsidP="009F19BE">
            <w:r>
              <w:rPr>
                <w:sz w:val="16"/>
                <w:szCs w:val="16"/>
              </w:rPr>
              <w:t>0824</w:t>
            </w:r>
          </w:p>
        </w:tc>
        <w:tc>
          <w:tcPr>
            <w:tcW w:w="517" w:type="dxa"/>
          </w:tcPr>
          <w:p w14:paraId="6E34FD41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E4937D" w14:textId="77777777" w:rsidR="00736FB6" w:rsidRDefault="00736FB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8FAD30A" w14:textId="77777777" w:rsidR="00736FB6" w:rsidRDefault="00736F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NR_redcap_enh</w:t>
            </w:r>
            <w:proofErr w:type="spellEnd"/>
            <w:r>
              <w:rPr>
                <w:sz w:val="16"/>
                <w:szCs w:val="16"/>
              </w:rPr>
              <w:t xml:space="preserve">-Perf) Updates on PDSCH configuration for </w:t>
            </w:r>
            <w:proofErr w:type="spellStart"/>
            <w:r>
              <w:rPr>
                <w:sz w:val="16"/>
                <w:szCs w:val="16"/>
              </w:rPr>
              <w:t>eRedCap</w:t>
            </w:r>
            <w:proofErr w:type="spellEnd"/>
            <w:r>
              <w:rPr>
                <w:sz w:val="16"/>
                <w:szCs w:val="16"/>
              </w:rPr>
              <w:t xml:space="preserve"> (Rel19)</w:t>
            </w:r>
          </w:p>
        </w:tc>
        <w:tc>
          <w:tcPr>
            <w:tcW w:w="517" w:type="dxa"/>
          </w:tcPr>
          <w:p w14:paraId="097EFC0F" w14:textId="77777777" w:rsidR="00736FB6" w:rsidRDefault="00736F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7987243" w14:textId="77777777" w:rsidR="00736FB6" w:rsidRDefault="00736FB6" w:rsidP="009F19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5E6451A0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99C466F" w14:textId="77777777" w:rsidR="00736FB6" w:rsidRDefault="00736FB6" w:rsidP="009F19BE">
            <w:r>
              <w:rPr>
                <w:sz w:val="16"/>
                <w:szCs w:val="16"/>
              </w:rPr>
              <w:t>R4-2520702</w:t>
            </w:r>
          </w:p>
        </w:tc>
        <w:tc>
          <w:tcPr>
            <w:tcW w:w="1597" w:type="dxa"/>
          </w:tcPr>
          <w:p w14:paraId="0B46EBF7" w14:textId="77777777" w:rsidR="00736FB6" w:rsidRDefault="00736FB6" w:rsidP="009F19B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3AD71BD4" w14:textId="77777777" w:rsidR="00736FB6" w:rsidRDefault="00736FB6" w:rsidP="009F19BE">
            <w:proofErr w:type="spellStart"/>
            <w:r>
              <w:rPr>
                <w:sz w:val="16"/>
                <w:szCs w:val="16"/>
              </w:rPr>
              <w:t>NR_redcap_enh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69535739" w14:textId="77777777" w:rsidR="00736FB6" w:rsidRDefault="00736FB6" w:rsidP="009F19BE">
            <w:r>
              <w:rPr>
                <w:sz w:val="16"/>
                <w:szCs w:val="16"/>
              </w:rPr>
              <w:t>5.2.1.1.2, 5.2.1.2.2, 5.2.2.1.23, 5.2.2.2.24, 5.5, 6.2.1.1.2.2, 6.2.2.1.1.5, 6.2.2.1.2.5, 6.2.2.1.2.5, 6.2.2.2.1.6, 6.2.2.2.2.5, 6.3.1.1.2, 6.3.1.2.2, 6.3.2.1.10, 6.3.2.2.10</w:t>
            </w:r>
          </w:p>
        </w:tc>
        <w:tc>
          <w:tcPr>
            <w:tcW w:w="998" w:type="dxa"/>
          </w:tcPr>
          <w:p w14:paraId="3D46234A" w14:textId="77777777" w:rsidR="00736FB6" w:rsidRDefault="00736F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38.521-4 CR 1034 ; TS/TR ... CR ... </w:t>
            </w:r>
          </w:p>
        </w:tc>
      </w:tr>
      <w:tr w:rsidR="00736FB6" w14:paraId="44963C77" w14:textId="77777777" w:rsidTr="009F19BE">
        <w:tc>
          <w:tcPr>
            <w:tcW w:w="879" w:type="dxa"/>
          </w:tcPr>
          <w:p w14:paraId="7E1BDBA3" w14:textId="77777777" w:rsidR="00736FB6" w:rsidRDefault="00736FB6" w:rsidP="009F19B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0DC60A0F" w14:textId="77777777" w:rsidR="00736FB6" w:rsidRDefault="00736FB6" w:rsidP="009F19BE">
            <w:r>
              <w:rPr>
                <w:sz w:val="16"/>
                <w:szCs w:val="16"/>
              </w:rPr>
              <w:t>0831</w:t>
            </w:r>
          </w:p>
        </w:tc>
        <w:tc>
          <w:tcPr>
            <w:tcW w:w="517" w:type="dxa"/>
          </w:tcPr>
          <w:p w14:paraId="017C8F16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89E3DC" w14:textId="77777777" w:rsidR="00736FB6" w:rsidRDefault="00736FB6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F7307D" w14:textId="77777777" w:rsidR="00736FB6" w:rsidRDefault="00736F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NR_redcap</w:t>
            </w:r>
            <w:proofErr w:type="spellEnd"/>
            <w:r>
              <w:rPr>
                <w:sz w:val="16"/>
                <w:szCs w:val="16"/>
              </w:rPr>
              <w:t xml:space="preserve">-Perf) CR for TS38.101-4 on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requirements</w:t>
            </w:r>
          </w:p>
        </w:tc>
        <w:tc>
          <w:tcPr>
            <w:tcW w:w="517" w:type="dxa"/>
          </w:tcPr>
          <w:p w14:paraId="0C0BE7EB" w14:textId="77777777" w:rsidR="00736FB6" w:rsidRDefault="00736FB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CCDC8E" w14:textId="77777777" w:rsidR="00736FB6" w:rsidRDefault="00736FB6" w:rsidP="009F19BE">
            <w:r>
              <w:rPr>
                <w:sz w:val="16"/>
                <w:szCs w:val="16"/>
              </w:rPr>
              <w:t>17.18.0</w:t>
            </w:r>
          </w:p>
        </w:tc>
        <w:tc>
          <w:tcPr>
            <w:tcW w:w="758" w:type="dxa"/>
          </w:tcPr>
          <w:p w14:paraId="3135FBEE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F0EAE6D" w14:textId="77777777" w:rsidR="00736FB6" w:rsidRDefault="00736FB6" w:rsidP="009F19BE">
            <w:r>
              <w:rPr>
                <w:sz w:val="16"/>
                <w:szCs w:val="16"/>
              </w:rPr>
              <w:t>R4-2521116</w:t>
            </w:r>
          </w:p>
        </w:tc>
        <w:tc>
          <w:tcPr>
            <w:tcW w:w="1597" w:type="dxa"/>
          </w:tcPr>
          <w:p w14:paraId="71468B0C" w14:textId="77777777" w:rsidR="00736FB6" w:rsidRDefault="00736FB6" w:rsidP="009F19BE">
            <w:r>
              <w:rPr>
                <w:sz w:val="16"/>
                <w:szCs w:val="16"/>
              </w:rPr>
              <w:t>MediaTek</w:t>
            </w:r>
          </w:p>
        </w:tc>
        <w:tc>
          <w:tcPr>
            <w:tcW w:w="1122" w:type="dxa"/>
          </w:tcPr>
          <w:p w14:paraId="3A514A83" w14:textId="77777777" w:rsidR="00736FB6" w:rsidRDefault="00736FB6" w:rsidP="009F19BE">
            <w:proofErr w:type="spellStart"/>
            <w:r>
              <w:rPr>
                <w:sz w:val="16"/>
                <w:szCs w:val="16"/>
              </w:rPr>
              <w:t>NR_redcap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5BA466DE" w14:textId="77777777" w:rsidR="00736FB6" w:rsidRDefault="00736FB6" w:rsidP="009F19BE">
            <w:r>
              <w:rPr>
                <w:sz w:val="16"/>
                <w:szCs w:val="16"/>
              </w:rPr>
              <w:t>5.2.1.1.1, 5.2.2.1.17</w:t>
            </w:r>
          </w:p>
        </w:tc>
        <w:tc>
          <w:tcPr>
            <w:tcW w:w="998" w:type="dxa"/>
          </w:tcPr>
          <w:p w14:paraId="4D0B4656" w14:textId="77777777" w:rsidR="00736FB6" w:rsidRDefault="00736F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38.521-4 CR ... ; TS/TR ... CR ... </w:t>
            </w:r>
          </w:p>
        </w:tc>
      </w:tr>
      <w:tr w:rsidR="00736FB6" w14:paraId="69D74702" w14:textId="77777777" w:rsidTr="009F19BE">
        <w:tc>
          <w:tcPr>
            <w:tcW w:w="879" w:type="dxa"/>
          </w:tcPr>
          <w:p w14:paraId="529A784C" w14:textId="77777777" w:rsidR="00736FB6" w:rsidRDefault="00736FB6" w:rsidP="009F19B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0B05D800" w14:textId="77777777" w:rsidR="00736FB6" w:rsidRDefault="00736FB6" w:rsidP="009F19BE">
            <w:r>
              <w:rPr>
                <w:sz w:val="16"/>
                <w:szCs w:val="16"/>
              </w:rPr>
              <w:t>0832</w:t>
            </w:r>
          </w:p>
        </w:tc>
        <w:tc>
          <w:tcPr>
            <w:tcW w:w="517" w:type="dxa"/>
          </w:tcPr>
          <w:p w14:paraId="7A3C2A0D" w14:textId="77777777" w:rsidR="00736FB6" w:rsidRDefault="00736FB6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261B72" w14:textId="77777777" w:rsidR="00736FB6" w:rsidRDefault="00736FB6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DF7E5D0" w14:textId="77777777" w:rsidR="00736FB6" w:rsidRDefault="00736FB6" w:rsidP="009F19BE">
            <w:proofErr w:type="gramStart"/>
            <w:r>
              <w:rPr>
                <w:sz w:val="16"/>
                <w:szCs w:val="16"/>
              </w:rPr>
              <w:t xml:space="preserve">(  </w:t>
            </w:r>
            <w:proofErr w:type="spellStart"/>
            <w:r>
              <w:rPr>
                <w:sz w:val="16"/>
                <w:szCs w:val="16"/>
              </w:rPr>
              <w:t>NR</w:t>
            </w:r>
            <w:proofErr w:type="gramEnd"/>
            <w:r>
              <w:rPr>
                <w:sz w:val="16"/>
                <w:szCs w:val="16"/>
              </w:rPr>
              <w:t>_redcap</w:t>
            </w:r>
            <w:proofErr w:type="spellEnd"/>
            <w:r>
              <w:rPr>
                <w:sz w:val="16"/>
                <w:szCs w:val="16"/>
              </w:rPr>
              <w:t xml:space="preserve">-Perf) CR for TS38.101-4 on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requirements</w:t>
            </w:r>
          </w:p>
        </w:tc>
        <w:tc>
          <w:tcPr>
            <w:tcW w:w="517" w:type="dxa"/>
          </w:tcPr>
          <w:p w14:paraId="0A385114" w14:textId="77777777" w:rsidR="00736FB6" w:rsidRDefault="00736F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D8B310D" w14:textId="77777777" w:rsidR="00736FB6" w:rsidRDefault="00736FB6" w:rsidP="009F19BE"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 w14:paraId="4FE58FD2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4CB4BCC" w14:textId="77777777" w:rsidR="00736FB6" w:rsidRDefault="00736FB6" w:rsidP="009F19BE">
            <w:r>
              <w:rPr>
                <w:sz w:val="16"/>
                <w:szCs w:val="16"/>
              </w:rPr>
              <w:t>R4-2523201</w:t>
            </w:r>
          </w:p>
        </w:tc>
        <w:tc>
          <w:tcPr>
            <w:tcW w:w="1597" w:type="dxa"/>
          </w:tcPr>
          <w:p w14:paraId="7627A926" w14:textId="77777777" w:rsidR="00736FB6" w:rsidRDefault="00736FB6" w:rsidP="009F19BE">
            <w:r>
              <w:rPr>
                <w:sz w:val="16"/>
                <w:szCs w:val="16"/>
              </w:rPr>
              <w:t>MediaTek</w:t>
            </w:r>
          </w:p>
        </w:tc>
        <w:tc>
          <w:tcPr>
            <w:tcW w:w="1122" w:type="dxa"/>
          </w:tcPr>
          <w:p w14:paraId="6A91010D" w14:textId="77777777" w:rsidR="00736FB6" w:rsidRDefault="00736FB6" w:rsidP="009F19BE">
            <w:proofErr w:type="spellStart"/>
            <w:r>
              <w:rPr>
                <w:sz w:val="16"/>
                <w:szCs w:val="16"/>
              </w:rPr>
              <w:t>NR_redcap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57E23F71" w14:textId="77777777" w:rsidR="00736FB6" w:rsidRDefault="00736FB6" w:rsidP="009F19BE">
            <w:r>
              <w:rPr>
                <w:sz w:val="16"/>
                <w:szCs w:val="16"/>
              </w:rPr>
              <w:t>5.2.1.1.1, 5.2.2.1.17</w:t>
            </w:r>
          </w:p>
        </w:tc>
        <w:tc>
          <w:tcPr>
            <w:tcW w:w="998" w:type="dxa"/>
          </w:tcPr>
          <w:p w14:paraId="1DA8A539" w14:textId="77777777" w:rsidR="00736FB6" w:rsidRDefault="00736F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38.521-4 CR ... ; TS/TR ... CR ... </w:t>
            </w:r>
          </w:p>
        </w:tc>
      </w:tr>
      <w:tr w:rsidR="00736FB6" w14:paraId="56D3464D" w14:textId="77777777" w:rsidTr="009F19BE">
        <w:tc>
          <w:tcPr>
            <w:tcW w:w="879" w:type="dxa"/>
          </w:tcPr>
          <w:p w14:paraId="02CC06A0" w14:textId="77777777" w:rsidR="00736FB6" w:rsidRDefault="00736FB6" w:rsidP="009F19B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826D501" w14:textId="77777777" w:rsidR="00736FB6" w:rsidRDefault="00736FB6" w:rsidP="009F19BE">
            <w:r>
              <w:rPr>
                <w:sz w:val="16"/>
                <w:szCs w:val="16"/>
              </w:rPr>
              <w:t>0833</w:t>
            </w:r>
          </w:p>
        </w:tc>
        <w:tc>
          <w:tcPr>
            <w:tcW w:w="517" w:type="dxa"/>
          </w:tcPr>
          <w:p w14:paraId="34C68000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295B6A" w14:textId="77777777" w:rsidR="00736FB6" w:rsidRDefault="00736FB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3A4BC10" w14:textId="77777777" w:rsidR="00736FB6" w:rsidRDefault="00736F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NR_redcap</w:t>
            </w:r>
            <w:proofErr w:type="spellEnd"/>
            <w:r>
              <w:rPr>
                <w:sz w:val="16"/>
                <w:szCs w:val="16"/>
              </w:rPr>
              <w:t xml:space="preserve">-Perf) CR for TS38.101-4 on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requirements</w:t>
            </w:r>
          </w:p>
        </w:tc>
        <w:tc>
          <w:tcPr>
            <w:tcW w:w="517" w:type="dxa"/>
          </w:tcPr>
          <w:p w14:paraId="71CF8162" w14:textId="77777777" w:rsidR="00736FB6" w:rsidRDefault="00736F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0A3890F" w14:textId="77777777" w:rsidR="00736FB6" w:rsidRDefault="00736FB6" w:rsidP="009F19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5CCDD30C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F2661F4" w14:textId="77777777" w:rsidR="00736FB6" w:rsidRDefault="00736FB6" w:rsidP="009F19BE">
            <w:r>
              <w:rPr>
                <w:sz w:val="16"/>
                <w:szCs w:val="16"/>
              </w:rPr>
              <w:t>R4-2521118</w:t>
            </w:r>
          </w:p>
        </w:tc>
        <w:tc>
          <w:tcPr>
            <w:tcW w:w="1597" w:type="dxa"/>
          </w:tcPr>
          <w:p w14:paraId="5E88AB60" w14:textId="77777777" w:rsidR="00736FB6" w:rsidRDefault="00736FB6" w:rsidP="009F19BE">
            <w:r>
              <w:rPr>
                <w:sz w:val="16"/>
                <w:szCs w:val="16"/>
              </w:rPr>
              <w:t>MediaTek</w:t>
            </w:r>
          </w:p>
        </w:tc>
        <w:tc>
          <w:tcPr>
            <w:tcW w:w="1122" w:type="dxa"/>
          </w:tcPr>
          <w:p w14:paraId="3C2364A2" w14:textId="77777777" w:rsidR="00736FB6" w:rsidRDefault="00736FB6" w:rsidP="009F19BE">
            <w:proofErr w:type="spellStart"/>
            <w:r>
              <w:rPr>
                <w:sz w:val="16"/>
                <w:szCs w:val="16"/>
              </w:rPr>
              <w:t>NR_redcap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34D85DC3" w14:textId="77777777" w:rsidR="00736FB6" w:rsidRDefault="00736FB6" w:rsidP="009F19BE">
            <w:r>
              <w:rPr>
                <w:sz w:val="16"/>
                <w:szCs w:val="16"/>
              </w:rPr>
              <w:t>5.2.1.1.1, 5.2.2.1.17</w:t>
            </w:r>
          </w:p>
        </w:tc>
        <w:tc>
          <w:tcPr>
            <w:tcW w:w="998" w:type="dxa"/>
          </w:tcPr>
          <w:p w14:paraId="6B91E38B" w14:textId="77777777" w:rsidR="00736FB6" w:rsidRDefault="00736F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38.521-4 CR ... ; TS/TR ... CR ... </w:t>
            </w:r>
          </w:p>
        </w:tc>
      </w:tr>
      <w:tr w:rsidR="00736FB6" w14:paraId="682E60ED" w14:textId="77777777" w:rsidTr="009F19BE">
        <w:tc>
          <w:tcPr>
            <w:tcW w:w="879" w:type="dxa"/>
          </w:tcPr>
          <w:p w14:paraId="023CED17" w14:textId="77777777" w:rsidR="00736FB6" w:rsidRDefault="00736FB6" w:rsidP="009F19B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76603B28" w14:textId="77777777" w:rsidR="00736FB6" w:rsidRDefault="00736FB6" w:rsidP="009F19BE">
            <w:r>
              <w:rPr>
                <w:sz w:val="16"/>
                <w:szCs w:val="16"/>
              </w:rPr>
              <w:t>0834</w:t>
            </w:r>
          </w:p>
        </w:tc>
        <w:tc>
          <w:tcPr>
            <w:tcW w:w="517" w:type="dxa"/>
          </w:tcPr>
          <w:p w14:paraId="64CA6963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39F579" w14:textId="77777777" w:rsidR="00736FB6" w:rsidRDefault="00736FB6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E8AFC1E" w14:textId="77777777" w:rsidR="00736FB6" w:rsidRDefault="00736F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NR_redcap_enh</w:t>
            </w:r>
            <w:proofErr w:type="spellEnd"/>
            <w:r>
              <w:rPr>
                <w:sz w:val="16"/>
                <w:szCs w:val="16"/>
              </w:rPr>
              <w:t xml:space="preserve">-Perf) CR for TS38.101-4 on </w:t>
            </w:r>
            <w:proofErr w:type="spellStart"/>
            <w:r>
              <w:rPr>
                <w:sz w:val="16"/>
                <w:szCs w:val="16"/>
              </w:rPr>
              <w:t>eRedCap</w:t>
            </w:r>
            <w:proofErr w:type="spellEnd"/>
            <w:r>
              <w:rPr>
                <w:sz w:val="16"/>
                <w:szCs w:val="16"/>
              </w:rPr>
              <w:t xml:space="preserve"> requirements</w:t>
            </w:r>
          </w:p>
        </w:tc>
        <w:tc>
          <w:tcPr>
            <w:tcW w:w="517" w:type="dxa"/>
          </w:tcPr>
          <w:p w14:paraId="34F710F2" w14:textId="77777777" w:rsidR="00736FB6" w:rsidRDefault="00736FB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51EC1C" w14:textId="77777777" w:rsidR="00736FB6" w:rsidRDefault="00736FB6" w:rsidP="009F19BE"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 w14:paraId="32DB99A2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DA19CD1" w14:textId="77777777" w:rsidR="00736FB6" w:rsidRDefault="00736FB6" w:rsidP="009F19BE">
            <w:r>
              <w:rPr>
                <w:sz w:val="16"/>
                <w:szCs w:val="16"/>
              </w:rPr>
              <w:t>R4-2521119</w:t>
            </w:r>
          </w:p>
        </w:tc>
        <w:tc>
          <w:tcPr>
            <w:tcW w:w="1597" w:type="dxa"/>
          </w:tcPr>
          <w:p w14:paraId="2C09C3E9" w14:textId="77777777" w:rsidR="00736FB6" w:rsidRDefault="00736FB6" w:rsidP="009F19BE">
            <w:r>
              <w:rPr>
                <w:sz w:val="16"/>
                <w:szCs w:val="16"/>
              </w:rPr>
              <w:t>MediaTek</w:t>
            </w:r>
          </w:p>
        </w:tc>
        <w:tc>
          <w:tcPr>
            <w:tcW w:w="1122" w:type="dxa"/>
          </w:tcPr>
          <w:p w14:paraId="0DAD8E26" w14:textId="77777777" w:rsidR="00736FB6" w:rsidRDefault="00736FB6" w:rsidP="009F19BE">
            <w:proofErr w:type="spellStart"/>
            <w:r>
              <w:rPr>
                <w:sz w:val="16"/>
                <w:szCs w:val="16"/>
              </w:rPr>
              <w:t>NR_redcap_enh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56330CBD" w14:textId="77777777" w:rsidR="00736FB6" w:rsidRDefault="00736FB6" w:rsidP="009F19BE">
            <w:r>
              <w:rPr>
                <w:sz w:val="16"/>
                <w:szCs w:val="16"/>
              </w:rPr>
              <w:t>5.2.1.1.2, 5.2.2.1.23</w:t>
            </w:r>
          </w:p>
        </w:tc>
        <w:tc>
          <w:tcPr>
            <w:tcW w:w="998" w:type="dxa"/>
          </w:tcPr>
          <w:p w14:paraId="7F7C8CB1" w14:textId="77777777" w:rsidR="00736FB6" w:rsidRDefault="00736F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38.521-4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736FB6" w14:paraId="19384AEF" w14:textId="77777777" w:rsidTr="009F19BE">
        <w:tc>
          <w:tcPr>
            <w:tcW w:w="879" w:type="dxa"/>
          </w:tcPr>
          <w:p w14:paraId="56496366" w14:textId="77777777" w:rsidR="00736FB6" w:rsidRDefault="00736FB6" w:rsidP="009F19BE">
            <w:r>
              <w:rPr>
                <w:sz w:val="16"/>
                <w:szCs w:val="16"/>
              </w:rPr>
              <w:lastRenderedPageBreak/>
              <w:t>38.101-4</w:t>
            </w:r>
          </w:p>
        </w:tc>
        <w:tc>
          <w:tcPr>
            <w:tcW w:w="637" w:type="dxa"/>
          </w:tcPr>
          <w:p w14:paraId="58773132" w14:textId="77777777" w:rsidR="00736FB6" w:rsidRDefault="00736FB6" w:rsidP="009F19BE">
            <w:r>
              <w:rPr>
                <w:sz w:val="16"/>
                <w:szCs w:val="16"/>
              </w:rPr>
              <w:t>0835</w:t>
            </w:r>
          </w:p>
        </w:tc>
        <w:tc>
          <w:tcPr>
            <w:tcW w:w="517" w:type="dxa"/>
          </w:tcPr>
          <w:p w14:paraId="6FA72FA4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DB96AB" w14:textId="77777777" w:rsidR="00736FB6" w:rsidRDefault="00736FB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2301422" w14:textId="77777777" w:rsidR="00736FB6" w:rsidRDefault="00736F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NR_redcap_enh</w:t>
            </w:r>
            <w:proofErr w:type="spellEnd"/>
            <w:r>
              <w:rPr>
                <w:sz w:val="16"/>
                <w:szCs w:val="16"/>
              </w:rPr>
              <w:t xml:space="preserve">-Perf) CR for TS38.101-4 on </w:t>
            </w:r>
            <w:proofErr w:type="spellStart"/>
            <w:r>
              <w:rPr>
                <w:sz w:val="16"/>
                <w:szCs w:val="16"/>
              </w:rPr>
              <w:t>eRedCap</w:t>
            </w:r>
            <w:proofErr w:type="spellEnd"/>
            <w:r>
              <w:rPr>
                <w:sz w:val="16"/>
                <w:szCs w:val="16"/>
              </w:rPr>
              <w:t xml:space="preserve"> requirements</w:t>
            </w:r>
          </w:p>
        </w:tc>
        <w:tc>
          <w:tcPr>
            <w:tcW w:w="517" w:type="dxa"/>
          </w:tcPr>
          <w:p w14:paraId="7981397C" w14:textId="77777777" w:rsidR="00736FB6" w:rsidRDefault="00736F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D8741C8" w14:textId="77777777" w:rsidR="00736FB6" w:rsidRDefault="00736FB6" w:rsidP="009F19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78F379AF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F901B4C" w14:textId="77777777" w:rsidR="00736FB6" w:rsidRDefault="00736FB6" w:rsidP="009F19BE">
            <w:r>
              <w:rPr>
                <w:sz w:val="16"/>
                <w:szCs w:val="16"/>
              </w:rPr>
              <w:t>R4-2521120</w:t>
            </w:r>
          </w:p>
        </w:tc>
        <w:tc>
          <w:tcPr>
            <w:tcW w:w="1597" w:type="dxa"/>
          </w:tcPr>
          <w:p w14:paraId="4673FBAA" w14:textId="77777777" w:rsidR="00736FB6" w:rsidRDefault="00736FB6" w:rsidP="009F19BE">
            <w:r>
              <w:rPr>
                <w:sz w:val="16"/>
                <w:szCs w:val="16"/>
              </w:rPr>
              <w:t>MediaTek</w:t>
            </w:r>
          </w:p>
        </w:tc>
        <w:tc>
          <w:tcPr>
            <w:tcW w:w="1122" w:type="dxa"/>
          </w:tcPr>
          <w:p w14:paraId="6A8A866A" w14:textId="77777777" w:rsidR="00736FB6" w:rsidRDefault="00736FB6" w:rsidP="009F19BE">
            <w:proofErr w:type="spellStart"/>
            <w:r>
              <w:rPr>
                <w:sz w:val="16"/>
                <w:szCs w:val="16"/>
              </w:rPr>
              <w:t>NR_redcap_enh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5F5392A8" w14:textId="77777777" w:rsidR="00736FB6" w:rsidRDefault="00736FB6" w:rsidP="009F19BE">
            <w:r>
              <w:rPr>
                <w:sz w:val="16"/>
                <w:szCs w:val="16"/>
              </w:rPr>
              <w:t>5.2.1.1.2, 5.2.2.1.23</w:t>
            </w:r>
          </w:p>
        </w:tc>
        <w:tc>
          <w:tcPr>
            <w:tcW w:w="998" w:type="dxa"/>
          </w:tcPr>
          <w:p w14:paraId="242E246E" w14:textId="77777777" w:rsidR="00736FB6" w:rsidRDefault="00736F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38.521-4 CR ... ; TS/TR ... CR ... </w:t>
            </w:r>
          </w:p>
        </w:tc>
      </w:tr>
      <w:tr w:rsidR="00736FB6" w14:paraId="5F3A99C2" w14:textId="77777777" w:rsidTr="009F19BE">
        <w:tc>
          <w:tcPr>
            <w:tcW w:w="879" w:type="dxa"/>
          </w:tcPr>
          <w:p w14:paraId="1F9F646E" w14:textId="77777777" w:rsidR="00736FB6" w:rsidRDefault="00736FB6" w:rsidP="009F19B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40DC8CE1" w14:textId="77777777" w:rsidR="00736FB6" w:rsidRDefault="00736FB6" w:rsidP="009F19BE">
            <w:r>
              <w:rPr>
                <w:sz w:val="16"/>
                <w:szCs w:val="16"/>
              </w:rPr>
              <w:t>0838</w:t>
            </w:r>
          </w:p>
        </w:tc>
        <w:tc>
          <w:tcPr>
            <w:tcW w:w="517" w:type="dxa"/>
          </w:tcPr>
          <w:p w14:paraId="68156110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398E0A" w14:textId="77777777" w:rsidR="00736FB6" w:rsidRDefault="00736FB6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60AC657" w14:textId="77777777" w:rsidR="00736FB6" w:rsidRDefault="00736FB6" w:rsidP="009F19BE">
            <w:r>
              <w:rPr>
                <w:sz w:val="16"/>
                <w:szCs w:val="16"/>
              </w:rPr>
              <w:t xml:space="preserve">Correction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FRC</w:t>
            </w:r>
          </w:p>
        </w:tc>
        <w:tc>
          <w:tcPr>
            <w:tcW w:w="517" w:type="dxa"/>
          </w:tcPr>
          <w:p w14:paraId="3667ADA1" w14:textId="77777777" w:rsidR="00736FB6" w:rsidRDefault="00736FB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7CD1E7" w14:textId="77777777" w:rsidR="00736FB6" w:rsidRDefault="00736FB6" w:rsidP="009F19BE">
            <w:r>
              <w:rPr>
                <w:sz w:val="16"/>
                <w:szCs w:val="16"/>
              </w:rPr>
              <w:t>17.18.0</w:t>
            </w:r>
          </w:p>
        </w:tc>
        <w:tc>
          <w:tcPr>
            <w:tcW w:w="758" w:type="dxa"/>
          </w:tcPr>
          <w:p w14:paraId="498D71A5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24DA1E7" w14:textId="77777777" w:rsidR="00736FB6" w:rsidRDefault="00736FB6" w:rsidP="009F19BE">
            <w:r>
              <w:rPr>
                <w:sz w:val="16"/>
                <w:szCs w:val="16"/>
              </w:rPr>
              <w:t>R4-2521360</w:t>
            </w:r>
          </w:p>
        </w:tc>
        <w:tc>
          <w:tcPr>
            <w:tcW w:w="1597" w:type="dxa"/>
          </w:tcPr>
          <w:p w14:paraId="07490864" w14:textId="77777777" w:rsidR="00736FB6" w:rsidRDefault="00736FB6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17D3A645" w14:textId="77777777" w:rsidR="00736FB6" w:rsidRDefault="00736FB6" w:rsidP="009F19BE">
            <w:proofErr w:type="spellStart"/>
            <w:r>
              <w:rPr>
                <w:sz w:val="16"/>
                <w:szCs w:val="16"/>
              </w:rPr>
              <w:t>NR_redcap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2D9E528D" w14:textId="77777777" w:rsidR="00736FB6" w:rsidRDefault="00736FB6" w:rsidP="009F19BE">
            <w:r>
              <w:rPr>
                <w:sz w:val="16"/>
                <w:szCs w:val="16"/>
              </w:rPr>
              <w:t>A.3.2.3.1</w:t>
            </w:r>
          </w:p>
        </w:tc>
        <w:tc>
          <w:tcPr>
            <w:tcW w:w="998" w:type="dxa"/>
          </w:tcPr>
          <w:p w14:paraId="2DD1A884" w14:textId="77777777" w:rsidR="00736FB6" w:rsidRDefault="00736F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38.521-4; TS/TR ... CR ... </w:t>
            </w:r>
          </w:p>
        </w:tc>
      </w:tr>
      <w:tr w:rsidR="00736FB6" w14:paraId="567B8228" w14:textId="77777777" w:rsidTr="009F19BE">
        <w:tc>
          <w:tcPr>
            <w:tcW w:w="879" w:type="dxa"/>
          </w:tcPr>
          <w:p w14:paraId="66297E17" w14:textId="77777777" w:rsidR="00736FB6" w:rsidRDefault="00736FB6" w:rsidP="009F19B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0D737A8" w14:textId="77777777" w:rsidR="00736FB6" w:rsidRDefault="00736FB6" w:rsidP="009F19BE">
            <w:r>
              <w:rPr>
                <w:sz w:val="16"/>
                <w:szCs w:val="16"/>
              </w:rPr>
              <w:t>0839</w:t>
            </w:r>
          </w:p>
        </w:tc>
        <w:tc>
          <w:tcPr>
            <w:tcW w:w="517" w:type="dxa"/>
          </w:tcPr>
          <w:p w14:paraId="3B7F192C" w14:textId="77777777" w:rsidR="00736FB6" w:rsidRDefault="00736FB6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5F59177" w14:textId="77777777" w:rsidR="00736FB6" w:rsidRDefault="00736FB6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8DA4BF7" w14:textId="77777777" w:rsidR="00736FB6" w:rsidRDefault="00736FB6" w:rsidP="009F19BE">
            <w:r>
              <w:rPr>
                <w:sz w:val="16"/>
                <w:szCs w:val="16"/>
              </w:rPr>
              <w:t xml:space="preserve">Correction of </w:t>
            </w:r>
            <w:proofErr w:type="spellStart"/>
            <w:r>
              <w:rPr>
                <w:sz w:val="16"/>
                <w:szCs w:val="16"/>
              </w:rPr>
              <w:t>eRedCap</w:t>
            </w:r>
            <w:proofErr w:type="spellEnd"/>
            <w:r>
              <w:rPr>
                <w:sz w:val="16"/>
                <w:szCs w:val="16"/>
              </w:rPr>
              <w:t xml:space="preserve"> FRC</w:t>
            </w:r>
          </w:p>
        </w:tc>
        <w:tc>
          <w:tcPr>
            <w:tcW w:w="517" w:type="dxa"/>
          </w:tcPr>
          <w:p w14:paraId="39A0EC04" w14:textId="77777777" w:rsidR="00736FB6" w:rsidRDefault="00736FB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8B3283" w14:textId="77777777" w:rsidR="00736FB6" w:rsidRDefault="00736FB6" w:rsidP="009F19BE"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 w14:paraId="101DBC5C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FCFD722" w14:textId="77777777" w:rsidR="00736FB6" w:rsidRDefault="00736FB6" w:rsidP="009F19BE">
            <w:r>
              <w:rPr>
                <w:sz w:val="16"/>
                <w:szCs w:val="16"/>
              </w:rPr>
              <w:t>R4-2522727</w:t>
            </w:r>
          </w:p>
        </w:tc>
        <w:tc>
          <w:tcPr>
            <w:tcW w:w="1597" w:type="dxa"/>
          </w:tcPr>
          <w:p w14:paraId="437D18A8" w14:textId="77777777" w:rsidR="00736FB6" w:rsidRDefault="00736FB6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3127AEB0" w14:textId="77777777" w:rsidR="00736FB6" w:rsidRDefault="00736FB6" w:rsidP="009F19BE">
            <w:proofErr w:type="spellStart"/>
            <w:r>
              <w:rPr>
                <w:sz w:val="16"/>
                <w:szCs w:val="16"/>
              </w:rPr>
              <w:t>NR_redcap_enh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5A655E9E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EBB494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</w:tr>
      <w:tr w:rsidR="00736FB6" w14:paraId="64A1CD1E" w14:textId="77777777" w:rsidTr="009F19BE">
        <w:tc>
          <w:tcPr>
            <w:tcW w:w="879" w:type="dxa"/>
          </w:tcPr>
          <w:p w14:paraId="5B3D240D" w14:textId="77777777" w:rsidR="00736FB6" w:rsidRDefault="00736FB6" w:rsidP="009F19B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539CF9A9" w14:textId="77777777" w:rsidR="00736FB6" w:rsidRDefault="00736FB6" w:rsidP="009F19BE">
            <w:r>
              <w:rPr>
                <w:sz w:val="16"/>
                <w:szCs w:val="16"/>
              </w:rPr>
              <w:t>0847</w:t>
            </w:r>
          </w:p>
        </w:tc>
        <w:tc>
          <w:tcPr>
            <w:tcW w:w="517" w:type="dxa"/>
          </w:tcPr>
          <w:p w14:paraId="4822BAA9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5FBF4E" w14:textId="77777777" w:rsidR="00736FB6" w:rsidRDefault="00736FB6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F3B1257" w14:textId="77777777" w:rsidR="00736FB6" w:rsidRDefault="00736FB6" w:rsidP="009F19BE">
            <w:r>
              <w:rPr>
                <w:sz w:val="16"/>
                <w:szCs w:val="16"/>
              </w:rPr>
              <w:t xml:space="preserve">Correction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FRC</w:t>
            </w:r>
          </w:p>
        </w:tc>
        <w:tc>
          <w:tcPr>
            <w:tcW w:w="517" w:type="dxa"/>
          </w:tcPr>
          <w:p w14:paraId="083B68F4" w14:textId="77777777" w:rsidR="00736FB6" w:rsidRDefault="00736F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A3607D8" w14:textId="77777777" w:rsidR="00736FB6" w:rsidRDefault="00736FB6" w:rsidP="009F19BE"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 w14:paraId="35D7D3F1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3EAA2A9" w14:textId="77777777" w:rsidR="00736FB6" w:rsidRDefault="00736FB6" w:rsidP="009F19BE">
            <w:r>
              <w:rPr>
                <w:sz w:val="16"/>
                <w:szCs w:val="16"/>
              </w:rPr>
              <w:t>R4-2522733</w:t>
            </w:r>
          </w:p>
        </w:tc>
        <w:tc>
          <w:tcPr>
            <w:tcW w:w="1597" w:type="dxa"/>
          </w:tcPr>
          <w:p w14:paraId="4B6F0CA1" w14:textId="77777777" w:rsidR="00736FB6" w:rsidRDefault="00736FB6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7E445127" w14:textId="77777777" w:rsidR="00736FB6" w:rsidRDefault="00736FB6" w:rsidP="009F19BE">
            <w:proofErr w:type="spellStart"/>
            <w:r>
              <w:rPr>
                <w:sz w:val="16"/>
                <w:szCs w:val="16"/>
              </w:rPr>
              <w:t>NR_redcap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1DEA4F1D" w14:textId="77777777" w:rsidR="00736FB6" w:rsidRDefault="00736FB6" w:rsidP="009F19BE">
            <w:r>
              <w:rPr>
                <w:sz w:val="16"/>
                <w:szCs w:val="16"/>
              </w:rPr>
              <w:t>A.3.2.3.1</w:t>
            </w:r>
          </w:p>
        </w:tc>
        <w:tc>
          <w:tcPr>
            <w:tcW w:w="998" w:type="dxa"/>
          </w:tcPr>
          <w:p w14:paraId="40E9CE72" w14:textId="77777777" w:rsidR="00736FB6" w:rsidRDefault="00736F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38.521-4; TS/TR ... CR ... </w:t>
            </w:r>
          </w:p>
        </w:tc>
      </w:tr>
      <w:tr w:rsidR="00736FB6" w14:paraId="7A68B6EE" w14:textId="77777777" w:rsidTr="009F19BE">
        <w:tc>
          <w:tcPr>
            <w:tcW w:w="879" w:type="dxa"/>
          </w:tcPr>
          <w:p w14:paraId="2E46F2B5" w14:textId="77777777" w:rsidR="00736FB6" w:rsidRDefault="00736FB6" w:rsidP="009F19B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72D9D86D" w14:textId="77777777" w:rsidR="00736FB6" w:rsidRDefault="00736FB6" w:rsidP="009F19BE">
            <w:r>
              <w:rPr>
                <w:sz w:val="16"/>
                <w:szCs w:val="16"/>
              </w:rPr>
              <w:t>0848</w:t>
            </w:r>
          </w:p>
        </w:tc>
        <w:tc>
          <w:tcPr>
            <w:tcW w:w="517" w:type="dxa"/>
          </w:tcPr>
          <w:p w14:paraId="2A50C329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5BD595" w14:textId="77777777" w:rsidR="00736FB6" w:rsidRDefault="00736FB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91D9F3B" w14:textId="77777777" w:rsidR="00736FB6" w:rsidRDefault="00736FB6" w:rsidP="009F19BE">
            <w:r>
              <w:rPr>
                <w:sz w:val="16"/>
                <w:szCs w:val="16"/>
              </w:rPr>
              <w:t xml:space="preserve">Correction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FRC</w:t>
            </w:r>
          </w:p>
        </w:tc>
        <w:tc>
          <w:tcPr>
            <w:tcW w:w="517" w:type="dxa"/>
          </w:tcPr>
          <w:p w14:paraId="207255B4" w14:textId="77777777" w:rsidR="00736FB6" w:rsidRDefault="00736F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D4EA7DD" w14:textId="77777777" w:rsidR="00736FB6" w:rsidRDefault="00736FB6" w:rsidP="009F19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2D8AC272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F525E3D" w14:textId="77777777" w:rsidR="00736FB6" w:rsidRDefault="00736FB6" w:rsidP="009F19BE">
            <w:r>
              <w:rPr>
                <w:sz w:val="16"/>
                <w:szCs w:val="16"/>
              </w:rPr>
              <w:t>R4-2522734</w:t>
            </w:r>
          </w:p>
        </w:tc>
        <w:tc>
          <w:tcPr>
            <w:tcW w:w="1597" w:type="dxa"/>
          </w:tcPr>
          <w:p w14:paraId="55F6274C" w14:textId="77777777" w:rsidR="00736FB6" w:rsidRDefault="00736FB6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5F4E5FFB" w14:textId="77777777" w:rsidR="00736FB6" w:rsidRDefault="00736FB6" w:rsidP="009F19BE">
            <w:proofErr w:type="spellStart"/>
            <w:r>
              <w:rPr>
                <w:sz w:val="16"/>
                <w:szCs w:val="16"/>
              </w:rPr>
              <w:t>NR_redcap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5CC50410" w14:textId="77777777" w:rsidR="00736FB6" w:rsidRDefault="00736FB6" w:rsidP="009F19BE">
            <w:r>
              <w:rPr>
                <w:sz w:val="16"/>
                <w:szCs w:val="16"/>
              </w:rPr>
              <w:t>A.3.2.3.1</w:t>
            </w:r>
          </w:p>
        </w:tc>
        <w:tc>
          <w:tcPr>
            <w:tcW w:w="998" w:type="dxa"/>
          </w:tcPr>
          <w:p w14:paraId="0D39B886" w14:textId="77777777" w:rsidR="00736FB6" w:rsidRDefault="00736F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38.521-4; TS/TR ... CR ... </w:t>
            </w:r>
          </w:p>
        </w:tc>
      </w:tr>
      <w:tr w:rsidR="00736FB6" w14:paraId="6BCBD31F" w14:textId="77777777" w:rsidTr="009F19BE">
        <w:tc>
          <w:tcPr>
            <w:tcW w:w="879" w:type="dxa"/>
          </w:tcPr>
          <w:p w14:paraId="1E3EC8E4" w14:textId="77777777" w:rsidR="00736FB6" w:rsidRDefault="00736FB6" w:rsidP="009F19B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9AD9330" w14:textId="77777777" w:rsidR="00736FB6" w:rsidRDefault="00736FB6" w:rsidP="009F19BE">
            <w:r>
              <w:rPr>
                <w:sz w:val="16"/>
                <w:szCs w:val="16"/>
              </w:rPr>
              <w:t>0849</w:t>
            </w:r>
          </w:p>
        </w:tc>
        <w:tc>
          <w:tcPr>
            <w:tcW w:w="517" w:type="dxa"/>
          </w:tcPr>
          <w:p w14:paraId="42F499C4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BBBB50" w14:textId="77777777" w:rsidR="00736FB6" w:rsidRDefault="00736FB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90DAE01" w14:textId="77777777" w:rsidR="00736FB6" w:rsidRDefault="00736FB6" w:rsidP="009F19BE">
            <w:r>
              <w:rPr>
                <w:sz w:val="16"/>
                <w:szCs w:val="16"/>
              </w:rPr>
              <w:t xml:space="preserve">Correction of </w:t>
            </w:r>
            <w:proofErr w:type="spellStart"/>
            <w:r>
              <w:rPr>
                <w:sz w:val="16"/>
                <w:szCs w:val="16"/>
              </w:rPr>
              <w:t>eRedCap</w:t>
            </w:r>
            <w:proofErr w:type="spellEnd"/>
            <w:r>
              <w:rPr>
                <w:sz w:val="16"/>
                <w:szCs w:val="16"/>
              </w:rPr>
              <w:t xml:space="preserve"> FRC</w:t>
            </w:r>
          </w:p>
        </w:tc>
        <w:tc>
          <w:tcPr>
            <w:tcW w:w="517" w:type="dxa"/>
          </w:tcPr>
          <w:p w14:paraId="6CD909D8" w14:textId="77777777" w:rsidR="00736FB6" w:rsidRDefault="00736F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D5B871F" w14:textId="77777777" w:rsidR="00736FB6" w:rsidRDefault="00736FB6" w:rsidP="009F19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B5BA095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52C3252" w14:textId="77777777" w:rsidR="00736FB6" w:rsidRDefault="00736FB6" w:rsidP="009F19BE">
            <w:r>
              <w:rPr>
                <w:sz w:val="16"/>
                <w:szCs w:val="16"/>
              </w:rPr>
              <w:t>R4-2522735</w:t>
            </w:r>
          </w:p>
        </w:tc>
        <w:tc>
          <w:tcPr>
            <w:tcW w:w="1597" w:type="dxa"/>
          </w:tcPr>
          <w:p w14:paraId="2B93447D" w14:textId="77777777" w:rsidR="00736FB6" w:rsidRDefault="00736FB6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4BB73AF0" w14:textId="77777777" w:rsidR="00736FB6" w:rsidRDefault="00736FB6" w:rsidP="009F19BE">
            <w:proofErr w:type="spellStart"/>
            <w:r>
              <w:rPr>
                <w:sz w:val="16"/>
                <w:szCs w:val="16"/>
              </w:rPr>
              <w:t>NR_redcap_enh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4F5CE69F" w14:textId="77777777" w:rsidR="00736FB6" w:rsidRDefault="00736FB6" w:rsidP="009F19BE">
            <w:r>
              <w:rPr>
                <w:sz w:val="16"/>
                <w:szCs w:val="16"/>
              </w:rPr>
              <w:t>A.3.2.3.1</w:t>
            </w:r>
          </w:p>
        </w:tc>
        <w:tc>
          <w:tcPr>
            <w:tcW w:w="998" w:type="dxa"/>
          </w:tcPr>
          <w:p w14:paraId="3A084F02" w14:textId="77777777" w:rsidR="00736FB6" w:rsidRDefault="00736F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38.521-4; TS/TR ... CR ... </w:t>
            </w:r>
          </w:p>
        </w:tc>
      </w:tr>
      <w:tr w:rsidR="00736FB6" w14:paraId="12D4EC64" w14:textId="77777777" w:rsidTr="009F19BE">
        <w:tc>
          <w:tcPr>
            <w:tcW w:w="879" w:type="dxa"/>
          </w:tcPr>
          <w:p w14:paraId="056F2C79" w14:textId="77777777" w:rsidR="00736FB6" w:rsidRDefault="00736F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509DA21" w14:textId="77777777" w:rsidR="00736FB6" w:rsidRDefault="00736FB6" w:rsidP="009F19BE">
            <w:r>
              <w:rPr>
                <w:sz w:val="16"/>
                <w:szCs w:val="16"/>
              </w:rPr>
              <w:t>6275</w:t>
            </w:r>
          </w:p>
        </w:tc>
        <w:tc>
          <w:tcPr>
            <w:tcW w:w="517" w:type="dxa"/>
          </w:tcPr>
          <w:p w14:paraId="3601D1FF" w14:textId="77777777" w:rsidR="00736FB6" w:rsidRDefault="00736FB6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EE1EB57" w14:textId="77777777" w:rsidR="00736FB6" w:rsidRDefault="00736FB6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C0E624A" w14:textId="77777777" w:rsidR="00736FB6" w:rsidRDefault="00736F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NR_redcap_enh</w:t>
            </w:r>
            <w:proofErr w:type="spellEnd"/>
            <w:r>
              <w:rPr>
                <w:sz w:val="16"/>
                <w:szCs w:val="16"/>
              </w:rPr>
              <w:t xml:space="preserve">-Perf) Applicability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tests for </w:t>
            </w:r>
            <w:proofErr w:type="spellStart"/>
            <w:r>
              <w:rPr>
                <w:sz w:val="16"/>
                <w:szCs w:val="16"/>
              </w:rPr>
              <w:t>eRedcap</w:t>
            </w:r>
            <w:proofErr w:type="spellEnd"/>
          </w:p>
        </w:tc>
        <w:tc>
          <w:tcPr>
            <w:tcW w:w="517" w:type="dxa"/>
          </w:tcPr>
          <w:p w14:paraId="0EDD8A20" w14:textId="77777777" w:rsidR="00736FB6" w:rsidRDefault="00736FB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08ADE9" w14:textId="77777777" w:rsidR="00736FB6" w:rsidRDefault="00736FB6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3C04BE01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CF9F798" w14:textId="77777777" w:rsidR="00736FB6" w:rsidRDefault="00736FB6" w:rsidP="009F19BE">
            <w:r>
              <w:rPr>
                <w:sz w:val="16"/>
                <w:szCs w:val="16"/>
              </w:rPr>
              <w:t>R4-2522681</w:t>
            </w:r>
          </w:p>
        </w:tc>
        <w:tc>
          <w:tcPr>
            <w:tcW w:w="1597" w:type="dxa"/>
          </w:tcPr>
          <w:p w14:paraId="3C9C43C8" w14:textId="77777777" w:rsidR="00736FB6" w:rsidRDefault="00736FB6" w:rsidP="009F19B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51E12706" w14:textId="77777777" w:rsidR="00736FB6" w:rsidRDefault="00736FB6" w:rsidP="009F19BE">
            <w:proofErr w:type="spellStart"/>
            <w:r>
              <w:rPr>
                <w:sz w:val="16"/>
                <w:szCs w:val="16"/>
              </w:rPr>
              <w:t>NR_redcap_enh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45A2E314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EE3E33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</w:tr>
      <w:tr w:rsidR="00736FB6" w14:paraId="7150D228" w14:textId="77777777" w:rsidTr="009F19BE">
        <w:tc>
          <w:tcPr>
            <w:tcW w:w="879" w:type="dxa"/>
          </w:tcPr>
          <w:p w14:paraId="0D7D8535" w14:textId="77777777" w:rsidR="00736FB6" w:rsidRDefault="00736F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36C03AB" w14:textId="77777777" w:rsidR="00736FB6" w:rsidRDefault="00736FB6" w:rsidP="009F19BE">
            <w:r>
              <w:rPr>
                <w:sz w:val="16"/>
                <w:szCs w:val="16"/>
              </w:rPr>
              <w:t>6276</w:t>
            </w:r>
          </w:p>
        </w:tc>
        <w:tc>
          <w:tcPr>
            <w:tcW w:w="517" w:type="dxa"/>
          </w:tcPr>
          <w:p w14:paraId="01D5808E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B17B5C" w14:textId="77777777" w:rsidR="00736FB6" w:rsidRDefault="00736FB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1D665F9" w14:textId="77777777" w:rsidR="00736FB6" w:rsidRDefault="00736F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NR_redcap_enh</w:t>
            </w:r>
            <w:proofErr w:type="spellEnd"/>
            <w:r>
              <w:rPr>
                <w:sz w:val="16"/>
                <w:szCs w:val="16"/>
              </w:rPr>
              <w:t xml:space="preserve">-Perf) Applicability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tests for </w:t>
            </w:r>
            <w:proofErr w:type="spellStart"/>
            <w:r>
              <w:rPr>
                <w:sz w:val="16"/>
                <w:szCs w:val="16"/>
              </w:rPr>
              <w:t>eRedcap</w:t>
            </w:r>
            <w:proofErr w:type="spellEnd"/>
          </w:p>
        </w:tc>
        <w:tc>
          <w:tcPr>
            <w:tcW w:w="517" w:type="dxa"/>
          </w:tcPr>
          <w:p w14:paraId="6912BB13" w14:textId="77777777" w:rsidR="00736FB6" w:rsidRDefault="00736F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E9FBBE5" w14:textId="77777777" w:rsidR="00736FB6" w:rsidRDefault="00736FB6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20F7FA90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4542CE5" w14:textId="77777777" w:rsidR="00736FB6" w:rsidRDefault="00736FB6" w:rsidP="009F19BE">
            <w:r>
              <w:rPr>
                <w:sz w:val="16"/>
                <w:szCs w:val="16"/>
              </w:rPr>
              <w:t>R4-2522249</w:t>
            </w:r>
          </w:p>
        </w:tc>
        <w:tc>
          <w:tcPr>
            <w:tcW w:w="1597" w:type="dxa"/>
          </w:tcPr>
          <w:p w14:paraId="0C4B2B14" w14:textId="77777777" w:rsidR="00736FB6" w:rsidRDefault="00736FB6" w:rsidP="009F19B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AC06898" w14:textId="77777777" w:rsidR="00736FB6" w:rsidRDefault="00736FB6" w:rsidP="009F19BE">
            <w:proofErr w:type="spellStart"/>
            <w:r>
              <w:rPr>
                <w:sz w:val="16"/>
                <w:szCs w:val="16"/>
              </w:rPr>
              <w:t>NR_redcap_enh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02797041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D429B6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</w:tr>
      <w:tr w:rsidR="00736FB6" w14:paraId="605EDE52" w14:textId="77777777" w:rsidTr="009F19BE">
        <w:tc>
          <w:tcPr>
            <w:tcW w:w="879" w:type="dxa"/>
          </w:tcPr>
          <w:p w14:paraId="449B2B5A" w14:textId="77777777" w:rsidR="00736FB6" w:rsidRDefault="00736F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FDAFCBB" w14:textId="77777777" w:rsidR="00736FB6" w:rsidRDefault="00736FB6" w:rsidP="009F19BE">
            <w:r>
              <w:rPr>
                <w:sz w:val="16"/>
                <w:szCs w:val="16"/>
              </w:rPr>
              <w:t>6277</w:t>
            </w:r>
          </w:p>
        </w:tc>
        <w:tc>
          <w:tcPr>
            <w:tcW w:w="517" w:type="dxa"/>
          </w:tcPr>
          <w:p w14:paraId="5F1E4E06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A42FF2" w14:textId="77777777" w:rsidR="00736FB6" w:rsidRDefault="00736FB6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DD022BE" w14:textId="77777777" w:rsidR="00736FB6" w:rsidRDefault="00736F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NR_redcap</w:t>
            </w:r>
            <w:proofErr w:type="spellEnd"/>
            <w:r>
              <w:rPr>
                <w:sz w:val="16"/>
                <w:szCs w:val="16"/>
              </w:rPr>
              <w:t xml:space="preserve">-Perf) Antenna config in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test cases</w:t>
            </w:r>
          </w:p>
        </w:tc>
        <w:tc>
          <w:tcPr>
            <w:tcW w:w="517" w:type="dxa"/>
          </w:tcPr>
          <w:p w14:paraId="74D1A5F7" w14:textId="77777777" w:rsidR="00736FB6" w:rsidRDefault="00736FB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D8F7DB" w14:textId="77777777" w:rsidR="00736FB6" w:rsidRDefault="00736FB6" w:rsidP="009F19BE"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 w14:paraId="03A9619B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4123102" w14:textId="77777777" w:rsidR="00736FB6" w:rsidRDefault="00736FB6" w:rsidP="009F19BE">
            <w:r>
              <w:rPr>
                <w:sz w:val="16"/>
                <w:szCs w:val="16"/>
              </w:rPr>
              <w:t>R4-2522250</w:t>
            </w:r>
          </w:p>
        </w:tc>
        <w:tc>
          <w:tcPr>
            <w:tcW w:w="1597" w:type="dxa"/>
          </w:tcPr>
          <w:p w14:paraId="18EEC7F6" w14:textId="77777777" w:rsidR="00736FB6" w:rsidRDefault="00736FB6" w:rsidP="009F19B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1B79DE9E" w14:textId="77777777" w:rsidR="00736FB6" w:rsidRDefault="00736FB6" w:rsidP="009F19BE">
            <w:proofErr w:type="spellStart"/>
            <w:r>
              <w:rPr>
                <w:sz w:val="16"/>
                <w:szCs w:val="16"/>
              </w:rPr>
              <w:t>NR_redcap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2D5E1A5B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25EF6D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</w:tr>
      <w:tr w:rsidR="00736FB6" w14:paraId="1CC480E2" w14:textId="77777777" w:rsidTr="009F19BE">
        <w:tc>
          <w:tcPr>
            <w:tcW w:w="879" w:type="dxa"/>
          </w:tcPr>
          <w:p w14:paraId="3283D2B2" w14:textId="77777777" w:rsidR="00736FB6" w:rsidRDefault="00736FB6" w:rsidP="009F19B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0636C784" w14:textId="77777777" w:rsidR="00736FB6" w:rsidRDefault="00736FB6" w:rsidP="009F19BE">
            <w:r>
              <w:rPr>
                <w:sz w:val="16"/>
                <w:szCs w:val="16"/>
              </w:rPr>
              <w:t>6278</w:t>
            </w:r>
          </w:p>
        </w:tc>
        <w:tc>
          <w:tcPr>
            <w:tcW w:w="517" w:type="dxa"/>
          </w:tcPr>
          <w:p w14:paraId="7E90C60D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0ADC48" w14:textId="77777777" w:rsidR="00736FB6" w:rsidRDefault="00736FB6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2B17DDD" w14:textId="77777777" w:rsidR="00736FB6" w:rsidRDefault="00736F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NR_redcap</w:t>
            </w:r>
            <w:proofErr w:type="spellEnd"/>
            <w:r>
              <w:rPr>
                <w:sz w:val="16"/>
                <w:szCs w:val="16"/>
              </w:rPr>
              <w:t xml:space="preserve">-Perf) Antenna config in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test cases</w:t>
            </w:r>
          </w:p>
        </w:tc>
        <w:tc>
          <w:tcPr>
            <w:tcW w:w="517" w:type="dxa"/>
          </w:tcPr>
          <w:p w14:paraId="0E365A9C" w14:textId="77777777" w:rsidR="00736FB6" w:rsidRDefault="00736F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63EC58C" w14:textId="77777777" w:rsidR="00736FB6" w:rsidRDefault="00736FB6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412D7283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78EDF97" w14:textId="77777777" w:rsidR="00736FB6" w:rsidRDefault="00736FB6" w:rsidP="009F19BE">
            <w:r>
              <w:rPr>
                <w:sz w:val="16"/>
                <w:szCs w:val="16"/>
              </w:rPr>
              <w:t>R4-2522251</w:t>
            </w:r>
          </w:p>
        </w:tc>
        <w:tc>
          <w:tcPr>
            <w:tcW w:w="1597" w:type="dxa"/>
          </w:tcPr>
          <w:p w14:paraId="0F2448B9" w14:textId="77777777" w:rsidR="00736FB6" w:rsidRDefault="00736FB6" w:rsidP="009F19B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7E06A2C4" w14:textId="77777777" w:rsidR="00736FB6" w:rsidRDefault="00736FB6" w:rsidP="009F19BE">
            <w:proofErr w:type="spellStart"/>
            <w:r>
              <w:rPr>
                <w:sz w:val="16"/>
                <w:szCs w:val="16"/>
              </w:rPr>
              <w:t>NR_redcap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5F9F36EE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A0B40DE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</w:tr>
      <w:tr w:rsidR="00736FB6" w14:paraId="6E5E2D0D" w14:textId="77777777" w:rsidTr="009F19BE">
        <w:tc>
          <w:tcPr>
            <w:tcW w:w="879" w:type="dxa"/>
          </w:tcPr>
          <w:p w14:paraId="399117DF" w14:textId="77777777" w:rsidR="00736FB6" w:rsidRDefault="00736F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E4DA194" w14:textId="77777777" w:rsidR="00736FB6" w:rsidRDefault="00736FB6" w:rsidP="009F19BE">
            <w:r>
              <w:rPr>
                <w:sz w:val="16"/>
                <w:szCs w:val="16"/>
              </w:rPr>
              <w:t>6279</w:t>
            </w:r>
          </w:p>
        </w:tc>
        <w:tc>
          <w:tcPr>
            <w:tcW w:w="517" w:type="dxa"/>
          </w:tcPr>
          <w:p w14:paraId="533C5CE4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C48486" w14:textId="77777777" w:rsidR="00736FB6" w:rsidRDefault="00736FB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71CDF86" w14:textId="77777777" w:rsidR="00736FB6" w:rsidRDefault="00736F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NR_redcap</w:t>
            </w:r>
            <w:proofErr w:type="spellEnd"/>
            <w:r>
              <w:rPr>
                <w:sz w:val="16"/>
                <w:szCs w:val="16"/>
              </w:rPr>
              <w:t xml:space="preserve">-Perf) Antenna config in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test cases</w:t>
            </w:r>
          </w:p>
        </w:tc>
        <w:tc>
          <w:tcPr>
            <w:tcW w:w="517" w:type="dxa"/>
          </w:tcPr>
          <w:p w14:paraId="79B7DF28" w14:textId="77777777" w:rsidR="00736FB6" w:rsidRDefault="00736F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DF90CAD" w14:textId="77777777" w:rsidR="00736FB6" w:rsidRDefault="00736FB6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76680829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00DF965" w14:textId="77777777" w:rsidR="00736FB6" w:rsidRDefault="00736FB6" w:rsidP="009F19BE">
            <w:r>
              <w:rPr>
                <w:sz w:val="16"/>
                <w:szCs w:val="16"/>
              </w:rPr>
              <w:t>R4-2522252</w:t>
            </w:r>
          </w:p>
        </w:tc>
        <w:tc>
          <w:tcPr>
            <w:tcW w:w="1597" w:type="dxa"/>
          </w:tcPr>
          <w:p w14:paraId="03254BC5" w14:textId="77777777" w:rsidR="00736FB6" w:rsidRDefault="00736FB6" w:rsidP="009F19B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8D88142" w14:textId="77777777" w:rsidR="00736FB6" w:rsidRDefault="00736FB6" w:rsidP="009F19BE">
            <w:proofErr w:type="spellStart"/>
            <w:r>
              <w:rPr>
                <w:sz w:val="16"/>
                <w:szCs w:val="16"/>
              </w:rPr>
              <w:t>NR_redcap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34E39FC4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74E411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</w:tr>
    </w:tbl>
    <w:p w14:paraId="78E5D1EC" w14:textId="77777777" w:rsidR="006E3D30" w:rsidRDefault="006E3D30" w:rsidP="006E3D30">
      <w:pPr>
        <w:rPr>
          <w:rFonts w:eastAsiaTheme="minorEastAsia"/>
        </w:rPr>
      </w:pPr>
    </w:p>
    <w:p w14:paraId="23B33C41" w14:textId="7E97B38A" w:rsidR="006E3D30" w:rsidRDefault="00736FB6" w:rsidP="006E3D30">
      <w:pPr>
        <w:rPr>
          <w:rFonts w:ascii="Arial" w:eastAsiaTheme="minorEastAsia" w:hAnsi="Arial" w:cs="Arial"/>
          <w:b/>
          <w:sz w:val="24"/>
          <w:szCs w:val="24"/>
        </w:rPr>
      </w:pPr>
      <w:r w:rsidRPr="00736FB6">
        <w:rPr>
          <w:rFonts w:ascii="Arial" w:eastAsiaTheme="minorEastAsia" w:hAnsi="Arial" w:cs="Arial"/>
          <w:b/>
          <w:sz w:val="24"/>
          <w:szCs w:val="24"/>
        </w:rPr>
        <w:t>RP-253682</w:t>
      </w:r>
      <w:r w:rsidRPr="00736FB6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- Batch 16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36FB6" w:rsidRPr="004E535C" w14:paraId="49FB700F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076E878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CC11FE8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7F1D8BB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414426C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1844DD76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4F0C27F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6258AE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2EF0DD2F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96222F9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4E48E8F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F3DF78F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74F33A5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47CFCD0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36FB6" w14:paraId="2F70724D" w14:textId="77777777" w:rsidTr="009F19BE">
        <w:tc>
          <w:tcPr>
            <w:tcW w:w="879" w:type="dxa"/>
          </w:tcPr>
          <w:p w14:paraId="4E06C7A4" w14:textId="77777777" w:rsidR="00736FB6" w:rsidRDefault="00736FB6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525B066" w14:textId="77777777" w:rsidR="00736FB6" w:rsidRDefault="00736FB6" w:rsidP="009F19BE">
            <w:r>
              <w:rPr>
                <w:sz w:val="16"/>
                <w:szCs w:val="16"/>
              </w:rPr>
              <w:t>3098</w:t>
            </w:r>
          </w:p>
        </w:tc>
        <w:tc>
          <w:tcPr>
            <w:tcW w:w="517" w:type="dxa"/>
          </w:tcPr>
          <w:p w14:paraId="41ED2062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0015A9" w14:textId="77777777" w:rsidR="00736FB6" w:rsidRDefault="00736FB6" w:rsidP="009F19B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B4BC7DE" w14:textId="77777777" w:rsidR="00736FB6" w:rsidRDefault="00736FB6" w:rsidP="009F19BE">
            <w:r>
              <w:rPr>
                <w:sz w:val="16"/>
                <w:szCs w:val="16"/>
              </w:rPr>
              <w:t>(NR_RF_FR1-Core) Correction to Rel-16 inter-band CA time mask</w:t>
            </w:r>
          </w:p>
        </w:tc>
        <w:tc>
          <w:tcPr>
            <w:tcW w:w="517" w:type="dxa"/>
          </w:tcPr>
          <w:p w14:paraId="653F5076" w14:textId="77777777" w:rsidR="00736FB6" w:rsidRDefault="00736FB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FE9D47" w14:textId="77777777" w:rsidR="00736FB6" w:rsidRDefault="00736FB6" w:rsidP="009F19BE">
            <w:r>
              <w:rPr>
                <w:sz w:val="16"/>
                <w:szCs w:val="16"/>
              </w:rPr>
              <w:t>16.24.0</w:t>
            </w:r>
          </w:p>
        </w:tc>
        <w:tc>
          <w:tcPr>
            <w:tcW w:w="758" w:type="dxa"/>
          </w:tcPr>
          <w:p w14:paraId="6AE48189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B4A4F51" w14:textId="77777777" w:rsidR="00736FB6" w:rsidRDefault="00736FB6" w:rsidP="009F19BE">
            <w:r>
              <w:rPr>
                <w:sz w:val="16"/>
                <w:szCs w:val="16"/>
              </w:rPr>
              <w:t>R4-2521083</w:t>
            </w:r>
          </w:p>
        </w:tc>
        <w:tc>
          <w:tcPr>
            <w:tcW w:w="1597" w:type="dxa"/>
          </w:tcPr>
          <w:p w14:paraId="4CD1BBA7" w14:textId="77777777" w:rsidR="00736FB6" w:rsidRDefault="00736FB6" w:rsidP="009F19B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518DEB8" w14:textId="77777777" w:rsidR="00736FB6" w:rsidRDefault="00736FB6" w:rsidP="009F19BE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14:paraId="462505A5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566BC0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</w:tr>
      <w:tr w:rsidR="00736FB6" w14:paraId="36086AA7" w14:textId="77777777" w:rsidTr="009F19BE">
        <w:tc>
          <w:tcPr>
            <w:tcW w:w="879" w:type="dxa"/>
          </w:tcPr>
          <w:p w14:paraId="07DDCDBE" w14:textId="77777777" w:rsidR="00736FB6" w:rsidRDefault="00736FB6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32A965D" w14:textId="77777777" w:rsidR="00736FB6" w:rsidRDefault="00736FB6" w:rsidP="009F19BE">
            <w:r>
              <w:rPr>
                <w:sz w:val="16"/>
                <w:szCs w:val="16"/>
              </w:rPr>
              <w:t>3099</w:t>
            </w:r>
          </w:p>
        </w:tc>
        <w:tc>
          <w:tcPr>
            <w:tcW w:w="517" w:type="dxa"/>
          </w:tcPr>
          <w:p w14:paraId="73D74B4B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707076" w14:textId="77777777" w:rsidR="00736FB6" w:rsidRDefault="00736FB6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5972E37" w14:textId="77777777" w:rsidR="00736FB6" w:rsidRDefault="00736FB6" w:rsidP="009F19BE">
            <w:r>
              <w:rPr>
                <w:sz w:val="16"/>
                <w:szCs w:val="16"/>
              </w:rPr>
              <w:t>(NR_RF_FR1-Core) Correction to Rel-16 inter-band CA time mask</w:t>
            </w:r>
          </w:p>
        </w:tc>
        <w:tc>
          <w:tcPr>
            <w:tcW w:w="517" w:type="dxa"/>
          </w:tcPr>
          <w:p w14:paraId="73D4DB87" w14:textId="77777777" w:rsidR="00736FB6" w:rsidRDefault="00736F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7F6CB4B" w14:textId="77777777" w:rsidR="00736FB6" w:rsidRDefault="00736FB6" w:rsidP="009F19BE"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 w14:paraId="61E1E2D2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1C785AE" w14:textId="77777777" w:rsidR="00736FB6" w:rsidRDefault="00736FB6" w:rsidP="009F19BE">
            <w:r>
              <w:rPr>
                <w:sz w:val="16"/>
                <w:szCs w:val="16"/>
              </w:rPr>
              <w:t>R4-2521084</w:t>
            </w:r>
          </w:p>
        </w:tc>
        <w:tc>
          <w:tcPr>
            <w:tcW w:w="1597" w:type="dxa"/>
          </w:tcPr>
          <w:p w14:paraId="4E60338F" w14:textId="77777777" w:rsidR="00736FB6" w:rsidRDefault="00736FB6" w:rsidP="009F19B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BA6DC80" w14:textId="77777777" w:rsidR="00736FB6" w:rsidRDefault="00736FB6" w:rsidP="009F19BE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14:paraId="2B65F564" w14:textId="77777777" w:rsidR="00736FB6" w:rsidRDefault="00736FB6" w:rsidP="009F19BE">
            <w:r>
              <w:rPr>
                <w:sz w:val="16"/>
                <w:szCs w:val="16"/>
              </w:rPr>
              <w:t>6.3A.3.3.2</w:t>
            </w:r>
          </w:p>
        </w:tc>
        <w:tc>
          <w:tcPr>
            <w:tcW w:w="998" w:type="dxa"/>
          </w:tcPr>
          <w:p w14:paraId="0183BD79" w14:textId="77777777" w:rsidR="00736FB6" w:rsidRDefault="00736F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38.521-1 CR ... ; TS/TR ... CR ... </w:t>
            </w:r>
          </w:p>
        </w:tc>
      </w:tr>
      <w:tr w:rsidR="00736FB6" w14:paraId="61040D34" w14:textId="77777777" w:rsidTr="009F19BE">
        <w:tc>
          <w:tcPr>
            <w:tcW w:w="879" w:type="dxa"/>
          </w:tcPr>
          <w:p w14:paraId="7BF05C23" w14:textId="77777777" w:rsidR="00736FB6" w:rsidRDefault="00736FB6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F0B9D5B" w14:textId="77777777" w:rsidR="00736FB6" w:rsidRDefault="00736FB6" w:rsidP="009F19BE">
            <w:r>
              <w:rPr>
                <w:sz w:val="16"/>
                <w:szCs w:val="16"/>
              </w:rPr>
              <w:t>3100</w:t>
            </w:r>
          </w:p>
        </w:tc>
        <w:tc>
          <w:tcPr>
            <w:tcW w:w="517" w:type="dxa"/>
          </w:tcPr>
          <w:p w14:paraId="0BA0829B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BF1FEB" w14:textId="77777777" w:rsidR="00736FB6" w:rsidRDefault="00736FB6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A384945" w14:textId="77777777" w:rsidR="00736FB6" w:rsidRDefault="00736FB6" w:rsidP="009F19BE">
            <w:r>
              <w:rPr>
                <w:sz w:val="16"/>
                <w:szCs w:val="16"/>
              </w:rPr>
              <w:t>(NR_RF_FR1-Core) Correction to Rel-16 inter-band CA time mask</w:t>
            </w:r>
          </w:p>
        </w:tc>
        <w:tc>
          <w:tcPr>
            <w:tcW w:w="517" w:type="dxa"/>
          </w:tcPr>
          <w:p w14:paraId="0C5FC02D" w14:textId="77777777" w:rsidR="00736FB6" w:rsidRDefault="00736F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05C253C" w14:textId="77777777" w:rsidR="00736FB6" w:rsidRDefault="00736FB6" w:rsidP="009F19BE">
            <w:r>
              <w:rPr>
                <w:sz w:val="16"/>
                <w:szCs w:val="16"/>
              </w:rPr>
              <w:t>18.11.1</w:t>
            </w:r>
          </w:p>
        </w:tc>
        <w:tc>
          <w:tcPr>
            <w:tcW w:w="758" w:type="dxa"/>
          </w:tcPr>
          <w:p w14:paraId="7A0D530C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C37F4E8" w14:textId="77777777" w:rsidR="00736FB6" w:rsidRDefault="00736FB6" w:rsidP="009F19BE">
            <w:r>
              <w:rPr>
                <w:sz w:val="16"/>
                <w:szCs w:val="16"/>
              </w:rPr>
              <w:t>R4-2521085</w:t>
            </w:r>
          </w:p>
        </w:tc>
        <w:tc>
          <w:tcPr>
            <w:tcW w:w="1597" w:type="dxa"/>
          </w:tcPr>
          <w:p w14:paraId="39BB6ABB" w14:textId="77777777" w:rsidR="00736FB6" w:rsidRDefault="00736FB6" w:rsidP="009F19B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5FA6AE9" w14:textId="77777777" w:rsidR="00736FB6" w:rsidRDefault="00736FB6" w:rsidP="009F19BE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14:paraId="52E46AD3" w14:textId="77777777" w:rsidR="00736FB6" w:rsidRDefault="00736FB6" w:rsidP="009F19BE">
            <w:r>
              <w:rPr>
                <w:sz w:val="16"/>
                <w:szCs w:val="16"/>
              </w:rPr>
              <w:t>6.3A.3.3.2</w:t>
            </w:r>
          </w:p>
        </w:tc>
        <w:tc>
          <w:tcPr>
            <w:tcW w:w="998" w:type="dxa"/>
          </w:tcPr>
          <w:p w14:paraId="1FE2F5FF" w14:textId="77777777" w:rsidR="00736FB6" w:rsidRDefault="00736F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38.521-1 CR ... ; TS/TR ... CR ... </w:t>
            </w:r>
          </w:p>
        </w:tc>
      </w:tr>
      <w:tr w:rsidR="00736FB6" w14:paraId="17F45EA0" w14:textId="77777777" w:rsidTr="009F19BE">
        <w:tc>
          <w:tcPr>
            <w:tcW w:w="879" w:type="dxa"/>
          </w:tcPr>
          <w:p w14:paraId="737B6E5C" w14:textId="77777777" w:rsidR="00736FB6" w:rsidRDefault="00736FB6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145C3E5" w14:textId="77777777" w:rsidR="00736FB6" w:rsidRDefault="00736FB6" w:rsidP="009F19BE">
            <w:r>
              <w:rPr>
                <w:sz w:val="16"/>
                <w:szCs w:val="16"/>
              </w:rPr>
              <w:t>3101</w:t>
            </w:r>
          </w:p>
        </w:tc>
        <w:tc>
          <w:tcPr>
            <w:tcW w:w="517" w:type="dxa"/>
          </w:tcPr>
          <w:p w14:paraId="4C79076D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1EB544" w14:textId="77777777" w:rsidR="00736FB6" w:rsidRDefault="00736FB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71CD548" w14:textId="77777777" w:rsidR="00736FB6" w:rsidRDefault="00736FB6" w:rsidP="009F19BE">
            <w:r>
              <w:rPr>
                <w:sz w:val="16"/>
                <w:szCs w:val="16"/>
              </w:rPr>
              <w:t>(NR_RF_FR1-Core) Correction to Rel-16 inter-band CA time mask</w:t>
            </w:r>
          </w:p>
        </w:tc>
        <w:tc>
          <w:tcPr>
            <w:tcW w:w="517" w:type="dxa"/>
          </w:tcPr>
          <w:p w14:paraId="582F145B" w14:textId="77777777" w:rsidR="00736FB6" w:rsidRDefault="00736F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12CC1CD" w14:textId="77777777" w:rsidR="00736FB6" w:rsidRDefault="00736FB6" w:rsidP="009F19BE"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 w14:paraId="4D1387AD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148C627" w14:textId="77777777" w:rsidR="00736FB6" w:rsidRDefault="00736FB6" w:rsidP="009F19BE">
            <w:r>
              <w:rPr>
                <w:sz w:val="16"/>
                <w:szCs w:val="16"/>
              </w:rPr>
              <w:t>R4-2521086</w:t>
            </w:r>
          </w:p>
        </w:tc>
        <w:tc>
          <w:tcPr>
            <w:tcW w:w="1597" w:type="dxa"/>
          </w:tcPr>
          <w:p w14:paraId="5FE67286" w14:textId="77777777" w:rsidR="00736FB6" w:rsidRDefault="00736FB6" w:rsidP="009F19B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6C46CE7" w14:textId="77777777" w:rsidR="00736FB6" w:rsidRDefault="00736FB6" w:rsidP="009F19BE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14:paraId="5892A046" w14:textId="77777777" w:rsidR="00736FB6" w:rsidRDefault="00736FB6" w:rsidP="009F19BE">
            <w:r>
              <w:rPr>
                <w:sz w:val="16"/>
                <w:szCs w:val="16"/>
              </w:rPr>
              <w:t>6.3A.3.3.2</w:t>
            </w:r>
          </w:p>
        </w:tc>
        <w:tc>
          <w:tcPr>
            <w:tcW w:w="998" w:type="dxa"/>
          </w:tcPr>
          <w:p w14:paraId="0C1B8CC7" w14:textId="77777777" w:rsidR="00736FB6" w:rsidRDefault="00736F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38.521-1 CR ... ; TS/TR ... CR ... </w:t>
            </w:r>
          </w:p>
        </w:tc>
      </w:tr>
      <w:tr w:rsidR="00736FB6" w14:paraId="2B99ED06" w14:textId="77777777" w:rsidTr="009F19BE">
        <w:tc>
          <w:tcPr>
            <w:tcW w:w="879" w:type="dxa"/>
          </w:tcPr>
          <w:p w14:paraId="14DED9AC" w14:textId="77777777" w:rsidR="00736FB6" w:rsidRDefault="00736FB6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4516224" w14:textId="77777777" w:rsidR="00736FB6" w:rsidRDefault="00736FB6" w:rsidP="009F19BE">
            <w:r>
              <w:rPr>
                <w:sz w:val="16"/>
                <w:szCs w:val="16"/>
              </w:rPr>
              <w:t>3102</w:t>
            </w:r>
          </w:p>
        </w:tc>
        <w:tc>
          <w:tcPr>
            <w:tcW w:w="517" w:type="dxa"/>
          </w:tcPr>
          <w:p w14:paraId="012EE3F0" w14:textId="77777777" w:rsidR="00736FB6" w:rsidRDefault="00736FB6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EEB0E07" w14:textId="77777777" w:rsidR="00736FB6" w:rsidRDefault="00736FB6" w:rsidP="009F19B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A862A51" w14:textId="77777777" w:rsidR="00736FB6" w:rsidRDefault="00736FB6" w:rsidP="009F19BE">
            <w:r>
              <w:rPr>
                <w:sz w:val="16"/>
                <w:szCs w:val="16"/>
              </w:rPr>
              <w:t>Clarification of the bandwidth of guard bands for intra-band contiguous CA</w:t>
            </w:r>
          </w:p>
        </w:tc>
        <w:tc>
          <w:tcPr>
            <w:tcW w:w="517" w:type="dxa"/>
          </w:tcPr>
          <w:p w14:paraId="2812298A" w14:textId="77777777" w:rsidR="00736FB6" w:rsidRDefault="00736FB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D04AE1" w14:textId="77777777" w:rsidR="00736FB6" w:rsidRDefault="00736FB6" w:rsidP="009F19BE">
            <w:r>
              <w:rPr>
                <w:sz w:val="16"/>
                <w:szCs w:val="16"/>
              </w:rPr>
              <w:t>16.24.0</w:t>
            </w:r>
          </w:p>
        </w:tc>
        <w:tc>
          <w:tcPr>
            <w:tcW w:w="758" w:type="dxa"/>
          </w:tcPr>
          <w:p w14:paraId="60D578F8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88EBD1F" w14:textId="77777777" w:rsidR="00736FB6" w:rsidRDefault="00736FB6" w:rsidP="009F19BE">
            <w:r>
              <w:rPr>
                <w:sz w:val="16"/>
                <w:szCs w:val="16"/>
              </w:rPr>
              <w:t>R4-2522374</w:t>
            </w:r>
          </w:p>
        </w:tc>
        <w:tc>
          <w:tcPr>
            <w:tcW w:w="1597" w:type="dxa"/>
          </w:tcPr>
          <w:p w14:paraId="16FA5835" w14:textId="77777777" w:rsidR="00736FB6" w:rsidRDefault="00736FB6" w:rsidP="009F1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D16AC2B" w14:textId="77777777" w:rsidR="00736FB6" w:rsidRDefault="00736FB6" w:rsidP="009F19BE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14:paraId="09D7A8F8" w14:textId="77777777" w:rsidR="00736FB6" w:rsidRDefault="00736FB6" w:rsidP="009F19BE">
            <w:r>
              <w:rPr>
                <w:sz w:val="16"/>
                <w:szCs w:val="16"/>
              </w:rPr>
              <w:t>5.3A.5, 6.2A.2.1</w:t>
            </w:r>
          </w:p>
        </w:tc>
        <w:tc>
          <w:tcPr>
            <w:tcW w:w="998" w:type="dxa"/>
          </w:tcPr>
          <w:p w14:paraId="3179E02D" w14:textId="77777777" w:rsidR="00736FB6" w:rsidRDefault="00736FB6" w:rsidP="009F19BE">
            <w:r>
              <w:rPr>
                <w:sz w:val="16"/>
                <w:szCs w:val="16"/>
              </w:rPr>
              <w:t xml:space="preserve"> ; TS 38.521-</w:t>
            </w:r>
            <w:proofErr w:type="gramStart"/>
            <w:r>
              <w:rPr>
                <w:sz w:val="16"/>
                <w:szCs w:val="16"/>
              </w:rPr>
              <w:t>1 ;</w:t>
            </w:r>
            <w:proofErr w:type="gramEnd"/>
            <w:r>
              <w:rPr>
                <w:sz w:val="16"/>
                <w:szCs w:val="16"/>
              </w:rPr>
              <w:t xml:space="preserve">  </w:t>
            </w:r>
          </w:p>
        </w:tc>
      </w:tr>
      <w:tr w:rsidR="00736FB6" w14:paraId="256029CB" w14:textId="77777777" w:rsidTr="009F19BE">
        <w:tc>
          <w:tcPr>
            <w:tcW w:w="879" w:type="dxa"/>
          </w:tcPr>
          <w:p w14:paraId="4B26CE61" w14:textId="77777777" w:rsidR="00736FB6" w:rsidRDefault="00736FB6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AC838DB" w14:textId="77777777" w:rsidR="00736FB6" w:rsidRDefault="00736FB6" w:rsidP="009F19BE">
            <w:r>
              <w:rPr>
                <w:sz w:val="16"/>
                <w:szCs w:val="16"/>
              </w:rPr>
              <w:t>3103</w:t>
            </w:r>
          </w:p>
        </w:tc>
        <w:tc>
          <w:tcPr>
            <w:tcW w:w="517" w:type="dxa"/>
          </w:tcPr>
          <w:p w14:paraId="5E39E653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45E3E7" w14:textId="77777777" w:rsidR="00736FB6" w:rsidRDefault="00736FB6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450863" w14:textId="77777777" w:rsidR="00736FB6" w:rsidRDefault="00736FB6" w:rsidP="009F19BE">
            <w:r>
              <w:rPr>
                <w:sz w:val="16"/>
                <w:szCs w:val="16"/>
              </w:rPr>
              <w:t>Clarification of the bandwidth of guard bands for intra-band contiguous CA</w:t>
            </w:r>
          </w:p>
        </w:tc>
        <w:tc>
          <w:tcPr>
            <w:tcW w:w="517" w:type="dxa"/>
          </w:tcPr>
          <w:p w14:paraId="155F6DFF" w14:textId="77777777" w:rsidR="00736FB6" w:rsidRDefault="00736F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90B93AD" w14:textId="77777777" w:rsidR="00736FB6" w:rsidRDefault="00736FB6" w:rsidP="009F19BE"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 w14:paraId="1C2D04A1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617517C" w14:textId="77777777" w:rsidR="00736FB6" w:rsidRDefault="00736FB6" w:rsidP="009F19BE">
            <w:r>
              <w:rPr>
                <w:sz w:val="16"/>
                <w:szCs w:val="16"/>
              </w:rPr>
              <w:t>R4-2521138</w:t>
            </w:r>
          </w:p>
        </w:tc>
        <w:tc>
          <w:tcPr>
            <w:tcW w:w="1597" w:type="dxa"/>
          </w:tcPr>
          <w:p w14:paraId="479DAFFA" w14:textId="77777777" w:rsidR="00736FB6" w:rsidRDefault="00736FB6" w:rsidP="009F1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774F0ED" w14:textId="77777777" w:rsidR="00736FB6" w:rsidRDefault="00736FB6" w:rsidP="009F19BE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14:paraId="2C4B652D" w14:textId="77777777" w:rsidR="00736FB6" w:rsidRDefault="00736FB6" w:rsidP="009F19BE">
            <w:r>
              <w:rPr>
                <w:sz w:val="16"/>
                <w:szCs w:val="16"/>
              </w:rPr>
              <w:t>5.3A.5, 6.2A.2.1</w:t>
            </w:r>
          </w:p>
        </w:tc>
        <w:tc>
          <w:tcPr>
            <w:tcW w:w="998" w:type="dxa"/>
          </w:tcPr>
          <w:p w14:paraId="63754836" w14:textId="77777777" w:rsidR="00736FB6" w:rsidRDefault="00736FB6" w:rsidP="009F19BE">
            <w:r>
              <w:rPr>
                <w:sz w:val="16"/>
                <w:szCs w:val="16"/>
              </w:rPr>
              <w:t xml:space="preserve"> ; TS 38.521-</w:t>
            </w:r>
            <w:proofErr w:type="gramStart"/>
            <w:r>
              <w:rPr>
                <w:sz w:val="16"/>
                <w:szCs w:val="16"/>
              </w:rPr>
              <w:t>1 ;</w:t>
            </w:r>
            <w:proofErr w:type="gramEnd"/>
            <w:r>
              <w:rPr>
                <w:sz w:val="16"/>
                <w:szCs w:val="16"/>
              </w:rPr>
              <w:t xml:space="preserve">  </w:t>
            </w:r>
          </w:p>
        </w:tc>
      </w:tr>
      <w:tr w:rsidR="00736FB6" w14:paraId="21AAC36C" w14:textId="77777777" w:rsidTr="009F19BE">
        <w:tc>
          <w:tcPr>
            <w:tcW w:w="879" w:type="dxa"/>
          </w:tcPr>
          <w:p w14:paraId="753012FB" w14:textId="77777777" w:rsidR="00736FB6" w:rsidRDefault="00736FB6" w:rsidP="009F19BE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505516E7" w14:textId="77777777" w:rsidR="00736FB6" w:rsidRDefault="00736FB6" w:rsidP="009F19BE">
            <w:r>
              <w:rPr>
                <w:sz w:val="16"/>
                <w:szCs w:val="16"/>
              </w:rPr>
              <w:t>3104</w:t>
            </w:r>
          </w:p>
        </w:tc>
        <w:tc>
          <w:tcPr>
            <w:tcW w:w="517" w:type="dxa"/>
          </w:tcPr>
          <w:p w14:paraId="6B5C6F29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217087" w14:textId="77777777" w:rsidR="00736FB6" w:rsidRDefault="00736FB6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1E6D5F8" w14:textId="77777777" w:rsidR="00736FB6" w:rsidRDefault="00736FB6" w:rsidP="009F19BE">
            <w:r>
              <w:rPr>
                <w:sz w:val="16"/>
                <w:szCs w:val="16"/>
              </w:rPr>
              <w:t>Clarification of the bandwidth of guard bands for intra-band contiguous CA</w:t>
            </w:r>
          </w:p>
        </w:tc>
        <w:tc>
          <w:tcPr>
            <w:tcW w:w="517" w:type="dxa"/>
          </w:tcPr>
          <w:p w14:paraId="2FAB464A" w14:textId="77777777" w:rsidR="00736FB6" w:rsidRDefault="00736F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8B44B64" w14:textId="77777777" w:rsidR="00736FB6" w:rsidRDefault="00736FB6" w:rsidP="009F19BE">
            <w:r>
              <w:rPr>
                <w:sz w:val="16"/>
                <w:szCs w:val="16"/>
              </w:rPr>
              <w:t>18.11.1</w:t>
            </w:r>
          </w:p>
        </w:tc>
        <w:tc>
          <w:tcPr>
            <w:tcW w:w="758" w:type="dxa"/>
          </w:tcPr>
          <w:p w14:paraId="17BD123F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B71C956" w14:textId="77777777" w:rsidR="00736FB6" w:rsidRDefault="00736FB6" w:rsidP="009F19BE">
            <w:r>
              <w:rPr>
                <w:sz w:val="16"/>
                <w:szCs w:val="16"/>
              </w:rPr>
              <w:t>R4-2521139</w:t>
            </w:r>
          </w:p>
        </w:tc>
        <w:tc>
          <w:tcPr>
            <w:tcW w:w="1597" w:type="dxa"/>
          </w:tcPr>
          <w:p w14:paraId="6745C8E6" w14:textId="77777777" w:rsidR="00736FB6" w:rsidRDefault="00736FB6" w:rsidP="009F1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B390587" w14:textId="77777777" w:rsidR="00736FB6" w:rsidRDefault="00736FB6" w:rsidP="009F19BE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14:paraId="55961469" w14:textId="77777777" w:rsidR="00736FB6" w:rsidRDefault="00736FB6" w:rsidP="009F19BE">
            <w:r>
              <w:rPr>
                <w:sz w:val="16"/>
                <w:szCs w:val="16"/>
              </w:rPr>
              <w:t>5.3A.5, 6.2A.2.1</w:t>
            </w:r>
          </w:p>
        </w:tc>
        <w:tc>
          <w:tcPr>
            <w:tcW w:w="998" w:type="dxa"/>
          </w:tcPr>
          <w:p w14:paraId="7999F075" w14:textId="77777777" w:rsidR="00736FB6" w:rsidRDefault="00736FB6" w:rsidP="009F19BE">
            <w:r>
              <w:rPr>
                <w:sz w:val="16"/>
                <w:szCs w:val="16"/>
              </w:rPr>
              <w:t xml:space="preserve"> ; TS 38.521-</w:t>
            </w:r>
            <w:proofErr w:type="gramStart"/>
            <w:r>
              <w:rPr>
                <w:sz w:val="16"/>
                <w:szCs w:val="16"/>
              </w:rPr>
              <w:t>1 ;</w:t>
            </w:r>
            <w:proofErr w:type="gramEnd"/>
            <w:r>
              <w:rPr>
                <w:sz w:val="16"/>
                <w:szCs w:val="16"/>
              </w:rPr>
              <w:t xml:space="preserve">  </w:t>
            </w:r>
          </w:p>
        </w:tc>
      </w:tr>
      <w:tr w:rsidR="00736FB6" w14:paraId="7A59F73C" w14:textId="77777777" w:rsidTr="009F19BE">
        <w:tc>
          <w:tcPr>
            <w:tcW w:w="879" w:type="dxa"/>
          </w:tcPr>
          <w:p w14:paraId="2F17D715" w14:textId="77777777" w:rsidR="00736FB6" w:rsidRDefault="00736FB6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0A31A18" w14:textId="77777777" w:rsidR="00736FB6" w:rsidRDefault="00736FB6" w:rsidP="009F19BE">
            <w:r>
              <w:rPr>
                <w:sz w:val="16"/>
                <w:szCs w:val="16"/>
              </w:rPr>
              <w:t>3105</w:t>
            </w:r>
          </w:p>
        </w:tc>
        <w:tc>
          <w:tcPr>
            <w:tcW w:w="517" w:type="dxa"/>
          </w:tcPr>
          <w:p w14:paraId="4C2CDFE9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96DBA3" w14:textId="77777777" w:rsidR="00736FB6" w:rsidRDefault="00736FB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674EEEE" w14:textId="77777777" w:rsidR="00736FB6" w:rsidRDefault="00736FB6" w:rsidP="009F19BE">
            <w:r>
              <w:rPr>
                <w:sz w:val="16"/>
                <w:szCs w:val="16"/>
              </w:rPr>
              <w:t>Clarification of the bandwidth of guard bands for intra-band contiguous CA</w:t>
            </w:r>
          </w:p>
        </w:tc>
        <w:tc>
          <w:tcPr>
            <w:tcW w:w="517" w:type="dxa"/>
          </w:tcPr>
          <w:p w14:paraId="2EFEFDE6" w14:textId="77777777" w:rsidR="00736FB6" w:rsidRDefault="00736F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75F2771" w14:textId="77777777" w:rsidR="00736FB6" w:rsidRDefault="00736FB6" w:rsidP="009F19BE"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 w14:paraId="6878C715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C7A50D5" w14:textId="77777777" w:rsidR="00736FB6" w:rsidRDefault="00736FB6" w:rsidP="009F19BE">
            <w:r>
              <w:rPr>
                <w:sz w:val="16"/>
                <w:szCs w:val="16"/>
              </w:rPr>
              <w:t>R4-2521140</w:t>
            </w:r>
          </w:p>
        </w:tc>
        <w:tc>
          <w:tcPr>
            <w:tcW w:w="1597" w:type="dxa"/>
          </w:tcPr>
          <w:p w14:paraId="7B7C0445" w14:textId="77777777" w:rsidR="00736FB6" w:rsidRDefault="00736FB6" w:rsidP="009F1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FBCC5DF" w14:textId="77777777" w:rsidR="00736FB6" w:rsidRDefault="00736FB6" w:rsidP="009F19BE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14:paraId="67FFF11F" w14:textId="77777777" w:rsidR="00736FB6" w:rsidRDefault="00736FB6" w:rsidP="009F19BE">
            <w:r>
              <w:rPr>
                <w:sz w:val="16"/>
                <w:szCs w:val="16"/>
              </w:rPr>
              <w:t>5.3A.5, 6.2A.2.1</w:t>
            </w:r>
          </w:p>
        </w:tc>
        <w:tc>
          <w:tcPr>
            <w:tcW w:w="998" w:type="dxa"/>
          </w:tcPr>
          <w:p w14:paraId="60D22ECA" w14:textId="77777777" w:rsidR="00736FB6" w:rsidRDefault="00736FB6" w:rsidP="009F19BE">
            <w:r>
              <w:rPr>
                <w:sz w:val="16"/>
                <w:szCs w:val="16"/>
              </w:rPr>
              <w:t xml:space="preserve"> ; TS 38.521-</w:t>
            </w:r>
            <w:proofErr w:type="gramStart"/>
            <w:r>
              <w:rPr>
                <w:sz w:val="16"/>
                <w:szCs w:val="16"/>
              </w:rPr>
              <w:t>1 ;</w:t>
            </w:r>
            <w:proofErr w:type="gramEnd"/>
            <w:r>
              <w:rPr>
                <w:sz w:val="16"/>
                <w:szCs w:val="16"/>
              </w:rPr>
              <w:t xml:space="preserve">  </w:t>
            </w:r>
          </w:p>
        </w:tc>
      </w:tr>
      <w:tr w:rsidR="00736FB6" w14:paraId="4A7D37A5" w14:textId="77777777" w:rsidTr="009F19BE">
        <w:tc>
          <w:tcPr>
            <w:tcW w:w="879" w:type="dxa"/>
          </w:tcPr>
          <w:p w14:paraId="686EC2AA" w14:textId="77777777" w:rsidR="00736FB6" w:rsidRDefault="00736FB6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C2ED5FC" w14:textId="77777777" w:rsidR="00736FB6" w:rsidRDefault="00736FB6" w:rsidP="009F19BE">
            <w:r>
              <w:rPr>
                <w:sz w:val="16"/>
                <w:szCs w:val="16"/>
              </w:rPr>
              <w:t>3118</w:t>
            </w:r>
          </w:p>
        </w:tc>
        <w:tc>
          <w:tcPr>
            <w:tcW w:w="517" w:type="dxa"/>
          </w:tcPr>
          <w:p w14:paraId="2BD429C5" w14:textId="77777777" w:rsidR="00736FB6" w:rsidRDefault="00736FB6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5342E9" w14:textId="77777777" w:rsidR="00736FB6" w:rsidRDefault="00736FB6" w:rsidP="009F19B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63A9E0A" w14:textId="77777777" w:rsidR="00736FB6" w:rsidRDefault="00736FB6" w:rsidP="009F19BE">
            <w:r>
              <w:rPr>
                <w:sz w:val="16"/>
                <w:szCs w:val="16"/>
              </w:rPr>
              <w:t xml:space="preserve">(NR_RF_FR1) R16 correction on </w:t>
            </w:r>
            <w:proofErr w:type="spellStart"/>
            <w:r>
              <w:rPr>
                <w:sz w:val="16"/>
                <w:szCs w:val="16"/>
              </w:rPr>
              <w:t>modifiedMPR</w:t>
            </w:r>
            <w:proofErr w:type="spellEnd"/>
            <w:r>
              <w:rPr>
                <w:sz w:val="16"/>
                <w:szCs w:val="16"/>
              </w:rPr>
              <w:t>-Behaviour</w:t>
            </w:r>
          </w:p>
        </w:tc>
        <w:tc>
          <w:tcPr>
            <w:tcW w:w="517" w:type="dxa"/>
          </w:tcPr>
          <w:p w14:paraId="71CDC4B7" w14:textId="77777777" w:rsidR="00736FB6" w:rsidRDefault="00736FB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008D93" w14:textId="77777777" w:rsidR="00736FB6" w:rsidRDefault="00736FB6" w:rsidP="009F19BE">
            <w:r>
              <w:rPr>
                <w:sz w:val="16"/>
                <w:szCs w:val="16"/>
              </w:rPr>
              <w:t>16.24.0</w:t>
            </w:r>
          </w:p>
        </w:tc>
        <w:tc>
          <w:tcPr>
            <w:tcW w:w="758" w:type="dxa"/>
          </w:tcPr>
          <w:p w14:paraId="76442C39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0616F3C" w14:textId="77777777" w:rsidR="00736FB6" w:rsidRDefault="00736FB6" w:rsidP="009F19BE">
            <w:r>
              <w:rPr>
                <w:sz w:val="16"/>
                <w:szCs w:val="16"/>
              </w:rPr>
              <w:t>R4-2522414</w:t>
            </w:r>
          </w:p>
        </w:tc>
        <w:tc>
          <w:tcPr>
            <w:tcW w:w="1597" w:type="dxa"/>
          </w:tcPr>
          <w:p w14:paraId="24F51343" w14:textId="77777777" w:rsidR="00736FB6" w:rsidRDefault="00736FB6" w:rsidP="009F19BE">
            <w:r>
              <w:rPr>
                <w:sz w:val="16"/>
                <w:szCs w:val="16"/>
              </w:rPr>
              <w:t>OPPO, Huawei, Nokia</w:t>
            </w:r>
          </w:p>
        </w:tc>
        <w:tc>
          <w:tcPr>
            <w:tcW w:w="1122" w:type="dxa"/>
          </w:tcPr>
          <w:p w14:paraId="68F0A93C" w14:textId="77777777" w:rsidR="00736FB6" w:rsidRDefault="00736FB6" w:rsidP="009F19BE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 w14:paraId="73994FF7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9DA985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</w:tr>
      <w:tr w:rsidR="00736FB6" w14:paraId="02AE3D49" w14:textId="77777777" w:rsidTr="009F19BE">
        <w:tc>
          <w:tcPr>
            <w:tcW w:w="879" w:type="dxa"/>
          </w:tcPr>
          <w:p w14:paraId="40CC9719" w14:textId="77777777" w:rsidR="00736FB6" w:rsidRDefault="00736FB6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3CD71FA" w14:textId="77777777" w:rsidR="00736FB6" w:rsidRDefault="00736FB6" w:rsidP="009F19BE">
            <w:r>
              <w:rPr>
                <w:sz w:val="16"/>
                <w:szCs w:val="16"/>
              </w:rPr>
              <w:t>3119</w:t>
            </w:r>
          </w:p>
        </w:tc>
        <w:tc>
          <w:tcPr>
            <w:tcW w:w="517" w:type="dxa"/>
          </w:tcPr>
          <w:p w14:paraId="7B9A39C4" w14:textId="77777777" w:rsidR="00736FB6" w:rsidRDefault="00736FB6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6A70C03" w14:textId="77777777" w:rsidR="00736FB6" w:rsidRDefault="00736FB6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84BA04" w14:textId="77777777" w:rsidR="00736FB6" w:rsidRDefault="00736FB6" w:rsidP="009F19BE">
            <w:r>
              <w:rPr>
                <w:sz w:val="16"/>
                <w:szCs w:val="16"/>
              </w:rPr>
              <w:t xml:space="preserve">(NR_RF_FR1) R17 correction on </w:t>
            </w:r>
            <w:proofErr w:type="spellStart"/>
            <w:r>
              <w:rPr>
                <w:sz w:val="16"/>
                <w:szCs w:val="16"/>
              </w:rPr>
              <w:t>modifiedMPR</w:t>
            </w:r>
            <w:proofErr w:type="spellEnd"/>
            <w:r>
              <w:rPr>
                <w:sz w:val="16"/>
                <w:szCs w:val="16"/>
              </w:rPr>
              <w:t>-Behaviour</w:t>
            </w:r>
          </w:p>
        </w:tc>
        <w:tc>
          <w:tcPr>
            <w:tcW w:w="517" w:type="dxa"/>
          </w:tcPr>
          <w:p w14:paraId="4BE0E6A5" w14:textId="77777777" w:rsidR="00736FB6" w:rsidRDefault="00736FB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FD34D1" w14:textId="77777777" w:rsidR="00736FB6" w:rsidRDefault="00736FB6" w:rsidP="009F19BE"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 w14:paraId="45DFE67B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999CB22" w14:textId="77777777" w:rsidR="00736FB6" w:rsidRDefault="00736FB6" w:rsidP="009F19BE">
            <w:r>
              <w:rPr>
                <w:sz w:val="16"/>
                <w:szCs w:val="16"/>
              </w:rPr>
              <w:t>R4-2522415</w:t>
            </w:r>
          </w:p>
        </w:tc>
        <w:tc>
          <w:tcPr>
            <w:tcW w:w="1597" w:type="dxa"/>
          </w:tcPr>
          <w:p w14:paraId="5C12B802" w14:textId="77777777" w:rsidR="00736FB6" w:rsidRDefault="00736FB6" w:rsidP="009F19BE">
            <w:r>
              <w:rPr>
                <w:sz w:val="16"/>
                <w:szCs w:val="16"/>
              </w:rPr>
              <w:t>OPPO, Huawei, Nokia</w:t>
            </w:r>
          </w:p>
        </w:tc>
        <w:tc>
          <w:tcPr>
            <w:tcW w:w="1122" w:type="dxa"/>
          </w:tcPr>
          <w:p w14:paraId="552A0AB4" w14:textId="77777777" w:rsidR="00736FB6" w:rsidRDefault="00736FB6" w:rsidP="009F19BE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 w14:paraId="48E97D66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07C7C02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</w:tr>
      <w:tr w:rsidR="00736FB6" w14:paraId="5A3A9E60" w14:textId="77777777" w:rsidTr="009F19BE">
        <w:tc>
          <w:tcPr>
            <w:tcW w:w="879" w:type="dxa"/>
          </w:tcPr>
          <w:p w14:paraId="7171C3DA" w14:textId="77777777" w:rsidR="00736FB6" w:rsidRDefault="00736FB6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4737417" w14:textId="77777777" w:rsidR="00736FB6" w:rsidRDefault="00736FB6" w:rsidP="009F19BE">
            <w:r>
              <w:rPr>
                <w:sz w:val="16"/>
                <w:szCs w:val="16"/>
              </w:rPr>
              <w:t>3120</w:t>
            </w:r>
          </w:p>
        </w:tc>
        <w:tc>
          <w:tcPr>
            <w:tcW w:w="517" w:type="dxa"/>
          </w:tcPr>
          <w:p w14:paraId="4C396481" w14:textId="77777777" w:rsidR="00736FB6" w:rsidRDefault="00736FB6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D19403" w14:textId="77777777" w:rsidR="00736FB6" w:rsidRDefault="00736FB6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3280731" w14:textId="77777777" w:rsidR="00736FB6" w:rsidRDefault="00736FB6" w:rsidP="009F19BE">
            <w:r>
              <w:rPr>
                <w:sz w:val="16"/>
                <w:szCs w:val="16"/>
              </w:rPr>
              <w:t xml:space="preserve">(NR_RF_FR1) R18 correction on </w:t>
            </w:r>
            <w:proofErr w:type="spellStart"/>
            <w:r>
              <w:rPr>
                <w:sz w:val="16"/>
                <w:szCs w:val="16"/>
              </w:rPr>
              <w:t>modifiedMPR</w:t>
            </w:r>
            <w:proofErr w:type="spellEnd"/>
            <w:r>
              <w:rPr>
                <w:sz w:val="16"/>
                <w:szCs w:val="16"/>
              </w:rPr>
              <w:t>-Behaviour</w:t>
            </w:r>
          </w:p>
        </w:tc>
        <w:tc>
          <w:tcPr>
            <w:tcW w:w="517" w:type="dxa"/>
          </w:tcPr>
          <w:p w14:paraId="01A89CF3" w14:textId="77777777" w:rsidR="00736FB6" w:rsidRDefault="00736F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C99C7F5" w14:textId="77777777" w:rsidR="00736FB6" w:rsidRDefault="00736FB6" w:rsidP="009F19BE">
            <w:r>
              <w:rPr>
                <w:sz w:val="16"/>
                <w:szCs w:val="16"/>
              </w:rPr>
              <w:t>18.11.1</w:t>
            </w:r>
          </w:p>
        </w:tc>
        <w:tc>
          <w:tcPr>
            <w:tcW w:w="758" w:type="dxa"/>
          </w:tcPr>
          <w:p w14:paraId="7298C5E3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9EC907F" w14:textId="77777777" w:rsidR="00736FB6" w:rsidRDefault="00736FB6" w:rsidP="009F19BE">
            <w:r>
              <w:rPr>
                <w:sz w:val="16"/>
                <w:szCs w:val="16"/>
              </w:rPr>
              <w:t>R4-2522416</w:t>
            </w:r>
          </w:p>
        </w:tc>
        <w:tc>
          <w:tcPr>
            <w:tcW w:w="1597" w:type="dxa"/>
          </w:tcPr>
          <w:p w14:paraId="33703BDE" w14:textId="77777777" w:rsidR="00736FB6" w:rsidRDefault="00736FB6" w:rsidP="009F19BE">
            <w:r>
              <w:rPr>
                <w:sz w:val="16"/>
                <w:szCs w:val="16"/>
              </w:rPr>
              <w:t>OPPO, Huawei, Nokia</w:t>
            </w:r>
          </w:p>
        </w:tc>
        <w:tc>
          <w:tcPr>
            <w:tcW w:w="1122" w:type="dxa"/>
          </w:tcPr>
          <w:p w14:paraId="73B5846B" w14:textId="77777777" w:rsidR="00736FB6" w:rsidRDefault="00736FB6" w:rsidP="009F19BE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 w14:paraId="15A5F5BC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D0E053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</w:tr>
      <w:tr w:rsidR="00736FB6" w14:paraId="06921682" w14:textId="77777777" w:rsidTr="009F19BE">
        <w:tc>
          <w:tcPr>
            <w:tcW w:w="879" w:type="dxa"/>
          </w:tcPr>
          <w:p w14:paraId="15DABAFE" w14:textId="77777777" w:rsidR="00736FB6" w:rsidRDefault="00736FB6" w:rsidP="009F19B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3446E41" w14:textId="77777777" w:rsidR="00736FB6" w:rsidRDefault="00736FB6" w:rsidP="009F19BE">
            <w:r>
              <w:rPr>
                <w:sz w:val="16"/>
                <w:szCs w:val="16"/>
              </w:rPr>
              <w:t>3121</w:t>
            </w:r>
          </w:p>
        </w:tc>
        <w:tc>
          <w:tcPr>
            <w:tcW w:w="517" w:type="dxa"/>
          </w:tcPr>
          <w:p w14:paraId="73466E21" w14:textId="77777777" w:rsidR="00736FB6" w:rsidRDefault="00736FB6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FFBE2DF" w14:textId="77777777" w:rsidR="00736FB6" w:rsidRDefault="00736FB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D3B71BC" w14:textId="77777777" w:rsidR="00736FB6" w:rsidRDefault="00736FB6" w:rsidP="009F19BE">
            <w:r>
              <w:rPr>
                <w:sz w:val="16"/>
                <w:szCs w:val="16"/>
              </w:rPr>
              <w:t xml:space="preserve">(NR_RF_FR1) R19 correction on </w:t>
            </w:r>
            <w:proofErr w:type="spellStart"/>
            <w:r>
              <w:rPr>
                <w:sz w:val="16"/>
                <w:szCs w:val="16"/>
              </w:rPr>
              <w:t>modifiedMPR</w:t>
            </w:r>
            <w:proofErr w:type="spellEnd"/>
            <w:r>
              <w:rPr>
                <w:sz w:val="16"/>
                <w:szCs w:val="16"/>
              </w:rPr>
              <w:t>-Behaviour</w:t>
            </w:r>
          </w:p>
        </w:tc>
        <w:tc>
          <w:tcPr>
            <w:tcW w:w="517" w:type="dxa"/>
          </w:tcPr>
          <w:p w14:paraId="5C87025A" w14:textId="77777777" w:rsidR="00736FB6" w:rsidRDefault="00736F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272145B" w14:textId="77777777" w:rsidR="00736FB6" w:rsidRDefault="00736FB6" w:rsidP="009F19BE"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 w14:paraId="2D83C2D9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2D6C5DD" w14:textId="77777777" w:rsidR="00736FB6" w:rsidRDefault="00736FB6" w:rsidP="009F19BE">
            <w:r>
              <w:rPr>
                <w:sz w:val="16"/>
                <w:szCs w:val="16"/>
              </w:rPr>
              <w:t>R4-2522417</w:t>
            </w:r>
          </w:p>
        </w:tc>
        <w:tc>
          <w:tcPr>
            <w:tcW w:w="1597" w:type="dxa"/>
          </w:tcPr>
          <w:p w14:paraId="7471909D" w14:textId="77777777" w:rsidR="00736FB6" w:rsidRDefault="00736FB6" w:rsidP="009F19BE">
            <w:r>
              <w:rPr>
                <w:sz w:val="16"/>
                <w:szCs w:val="16"/>
              </w:rPr>
              <w:t>OPPO, Huawei, Nokia</w:t>
            </w:r>
          </w:p>
        </w:tc>
        <w:tc>
          <w:tcPr>
            <w:tcW w:w="1122" w:type="dxa"/>
          </w:tcPr>
          <w:p w14:paraId="43C5D55D" w14:textId="77777777" w:rsidR="00736FB6" w:rsidRDefault="00736FB6" w:rsidP="009F19BE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 w14:paraId="17973438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BAFD3F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</w:tr>
      <w:tr w:rsidR="00736FB6" w14:paraId="5E856E4C" w14:textId="77777777" w:rsidTr="009F19BE">
        <w:tc>
          <w:tcPr>
            <w:tcW w:w="879" w:type="dxa"/>
          </w:tcPr>
          <w:p w14:paraId="2D762AAE" w14:textId="77777777" w:rsidR="00736FB6" w:rsidRDefault="00736F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9502A8E" w14:textId="77777777" w:rsidR="00736FB6" w:rsidRDefault="00736FB6" w:rsidP="009F19BE">
            <w:r>
              <w:rPr>
                <w:sz w:val="16"/>
                <w:szCs w:val="16"/>
              </w:rPr>
              <w:t>6091</w:t>
            </w:r>
          </w:p>
        </w:tc>
        <w:tc>
          <w:tcPr>
            <w:tcW w:w="517" w:type="dxa"/>
          </w:tcPr>
          <w:p w14:paraId="037D5F28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B845A3" w14:textId="77777777" w:rsidR="00736FB6" w:rsidRDefault="00736FB6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75482B0" w14:textId="77777777" w:rsidR="00736FB6" w:rsidRDefault="00736F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NR_unlic</w:t>
            </w:r>
            <w:proofErr w:type="spellEnd"/>
            <w:r>
              <w:rPr>
                <w:sz w:val="16"/>
                <w:szCs w:val="16"/>
              </w:rPr>
              <w:t xml:space="preserve">-Perf) CR on maintenance for NR </w:t>
            </w:r>
            <w:proofErr w:type="spellStart"/>
            <w:r>
              <w:rPr>
                <w:sz w:val="16"/>
                <w:szCs w:val="16"/>
              </w:rPr>
              <w:t>SCell</w:t>
            </w:r>
            <w:proofErr w:type="spellEnd"/>
            <w:r>
              <w:rPr>
                <w:sz w:val="16"/>
                <w:szCs w:val="16"/>
              </w:rPr>
              <w:t xml:space="preserve"> with CCA performance tests for R18</w:t>
            </w:r>
          </w:p>
        </w:tc>
        <w:tc>
          <w:tcPr>
            <w:tcW w:w="517" w:type="dxa"/>
          </w:tcPr>
          <w:p w14:paraId="3026792C" w14:textId="77777777" w:rsidR="00736FB6" w:rsidRDefault="00736FB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0361A7" w14:textId="77777777" w:rsidR="00736FB6" w:rsidRDefault="00736FB6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4FC6273F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FDC8515" w14:textId="77777777" w:rsidR="00736FB6" w:rsidRDefault="00736FB6" w:rsidP="009F19BE">
            <w:r>
              <w:rPr>
                <w:sz w:val="16"/>
                <w:szCs w:val="16"/>
              </w:rPr>
              <w:t>R4-2520960</w:t>
            </w:r>
          </w:p>
        </w:tc>
        <w:tc>
          <w:tcPr>
            <w:tcW w:w="1597" w:type="dxa"/>
          </w:tcPr>
          <w:p w14:paraId="49EA77BB" w14:textId="77777777" w:rsidR="00736FB6" w:rsidRDefault="00736FB6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  <w:r>
              <w:rPr>
                <w:sz w:val="16"/>
                <w:szCs w:val="16"/>
              </w:rPr>
              <w:t>, Ericsson</w:t>
            </w:r>
          </w:p>
        </w:tc>
        <w:tc>
          <w:tcPr>
            <w:tcW w:w="1122" w:type="dxa"/>
          </w:tcPr>
          <w:p w14:paraId="43001993" w14:textId="77777777" w:rsidR="00736FB6" w:rsidRDefault="00736FB6" w:rsidP="009F19BE">
            <w:proofErr w:type="spellStart"/>
            <w:r>
              <w:rPr>
                <w:sz w:val="16"/>
                <w:szCs w:val="16"/>
              </w:rPr>
              <w:t>NR_unlic</w:t>
            </w:r>
            <w:proofErr w:type="spellEnd"/>
            <w:r>
              <w:rPr>
                <w:sz w:val="16"/>
                <w:szCs w:val="16"/>
              </w:rPr>
              <w:t>-Perf, TEI18</w:t>
            </w:r>
          </w:p>
        </w:tc>
        <w:tc>
          <w:tcPr>
            <w:tcW w:w="2323" w:type="dxa"/>
          </w:tcPr>
          <w:p w14:paraId="75E1F1AB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012215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</w:tr>
      <w:tr w:rsidR="00736FB6" w14:paraId="39EA1500" w14:textId="77777777" w:rsidTr="009F19BE">
        <w:tc>
          <w:tcPr>
            <w:tcW w:w="879" w:type="dxa"/>
          </w:tcPr>
          <w:p w14:paraId="3FE53E63" w14:textId="77777777" w:rsidR="00736FB6" w:rsidRDefault="00736F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8974191" w14:textId="77777777" w:rsidR="00736FB6" w:rsidRDefault="00736FB6" w:rsidP="009F19BE">
            <w:r>
              <w:rPr>
                <w:sz w:val="16"/>
                <w:szCs w:val="16"/>
              </w:rPr>
              <w:t>6092</w:t>
            </w:r>
          </w:p>
        </w:tc>
        <w:tc>
          <w:tcPr>
            <w:tcW w:w="517" w:type="dxa"/>
          </w:tcPr>
          <w:p w14:paraId="3DBB3D34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27D273" w14:textId="77777777" w:rsidR="00736FB6" w:rsidRDefault="00736FB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9C16875" w14:textId="77777777" w:rsidR="00736FB6" w:rsidRDefault="00736F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NR_unlic</w:t>
            </w:r>
            <w:proofErr w:type="spellEnd"/>
            <w:r>
              <w:rPr>
                <w:sz w:val="16"/>
                <w:szCs w:val="16"/>
              </w:rPr>
              <w:t xml:space="preserve">-Perf) CR on maintenance for NR </w:t>
            </w:r>
            <w:proofErr w:type="spellStart"/>
            <w:r>
              <w:rPr>
                <w:sz w:val="16"/>
                <w:szCs w:val="16"/>
              </w:rPr>
              <w:t>SCell</w:t>
            </w:r>
            <w:proofErr w:type="spellEnd"/>
            <w:r>
              <w:rPr>
                <w:sz w:val="16"/>
                <w:szCs w:val="16"/>
              </w:rPr>
              <w:t xml:space="preserve"> with CCA performance tests for R19</w:t>
            </w:r>
          </w:p>
        </w:tc>
        <w:tc>
          <w:tcPr>
            <w:tcW w:w="517" w:type="dxa"/>
          </w:tcPr>
          <w:p w14:paraId="4BD132CF" w14:textId="77777777" w:rsidR="00736FB6" w:rsidRDefault="00736F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3971507" w14:textId="77777777" w:rsidR="00736FB6" w:rsidRDefault="00736FB6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460E819D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58F363C" w14:textId="77777777" w:rsidR="00736FB6" w:rsidRDefault="00736FB6" w:rsidP="009F19BE">
            <w:r>
              <w:rPr>
                <w:sz w:val="16"/>
                <w:szCs w:val="16"/>
              </w:rPr>
              <w:t>R4-2520961</w:t>
            </w:r>
          </w:p>
        </w:tc>
        <w:tc>
          <w:tcPr>
            <w:tcW w:w="1597" w:type="dxa"/>
          </w:tcPr>
          <w:p w14:paraId="5220593D" w14:textId="77777777" w:rsidR="00736FB6" w:rsidRDefault="00736FB6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  <w:r>
              <w:rPr>
                <w:sz w:val="16"/>
                <w:szCs w:val="16"/>
              </w:rPr>
              <w:t>, Ericsson</w:t>
            </w:r>
          </w:p>
        </w:tc>
        <w:tc>
          <w:tcPr>
            <w:tcW w:w="1122" w:type="dxa"/>
          </w:tcPr>
          <w:p w14:paraId="3E0C50E7" w14:textId="77777777" w:rsidR="00736FB6" w:rsidRDefault="00736FB6" w:rsidP="009F19BE">
            <w:proofErr w:type="spellStart"/>
            <w:r>
              <w:rPr>
                <w:sz w:val="16"/>
                <w:szCs w:val="16"/>
              </w:rPr>
              <w:t>NR_unlic</w:t>
            </w:r>
            <w:proofErr w:type="spellEnd"/>
            <w:r>
              <w:rPr>
                <w:sz w:val="16"/>
                <w:szCs w:val="16"/>
              </w:rPr>
              <w:t>-Perf, TEI18</w:t>
            </w:r>
          </w:p>
        </w:tc>
        <w:tc>
          <w:tcPr>
            <w:tcW w:w="2323" w:type="dxa"/>
          </w:tcPr>
          <w:p w14:paraId="79887C4A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1522F0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</w:tr>
      <w:tr w:rsidR="00736FB6" w14:paraId="50D46F8C" w14:textId="77777777" w:rsidTr="009F19BE">
        <w:tc>
          <w:tcPr>
            <w:tcW w:w="879" w:type="dxa"/>
          </w:tcPr>
          <w:p w14:paraId="6434633C" w14:textId="77777777" w:rsidR="00736FB6" w:rsidRDefault="00736F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8CFE484" w14:textId="77777777" w:rsidR="00736FB6" w:rsidRDefault="00736FB6" w:rsidP="009F19BE">
            <w:r>
              <w:rPr>
                <w:sz w:val="16"/>
                <w:szCs w:val="16"/>
              </w:rPr>
              <w:t>6238</w:t>
            </w:r>
          </w:p>
        </w:tc>
        <w:tc>
          <w:tcPr>
            <w:tcW w:w="517" w:type="dxa"/>
          </w:tcPr>
          <w:p w14:paraId="6A7E6F1F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79E9EE" w14:textId="77777777" w:rsidR="00736FB6" w:rsidRDefault="00736FB6" w:rsidP="009F19B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31017FE" w14:textId="77777777" w:rsidR="00736FB6" w:rsidRDefault="00736F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NR_unlic</w:t>
            </w:r>
            <w:proofErr w:type="spellEnd"/>
            <w:r>
              <w:rPr>
                <w:sz w:val="16"/>
                <w:szCs w:val="16"/>
              </w:rPr>
              <w:t>-</w:t>
            </w:r>
            <w:proofErr w:type="gramStart"/>
            <w:r>
              <w:rPr>
                <w:sz w:val="16"/>
                <w:szCs w:val="16"/>
              </w:rPr>
              <w:t>Core)CR</w:t>
            </w:r>
            <w:proofErr w:type="gramEnd"/>
            <w:r>
              <w:rPr>
                <w:sz w:val="16"/>
                <w:szCs w:val="16"/>
              </w:rPr>
              <w:t xml:space="preserve"> on maintenance for intra-frequency measurement with CCA_R16</w:t>
            </w:r>
          </w:p>
        </w:tc>
        <w:tc>
          <w:tcPr>
            <w:tcW w:w="517" w:type="dxa"/>
          </w:tcPr>
          <w:p w14:paraId="2B753E85" w14:textId="77777777" w:rsidR="00736FB6" w:rsidRDefault="00736FB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EC4696" w14:textId="77777777" w:rsidR="00736FB6" w:rsidRDefault="00736FB6" w:rsidP="009F19BE">
            <w:r>
              <w:rPr>
                <w:sz w:val="16"/>
                <w:szCs w:val="16"/>
              </w:rPr>
              <w:t>16.25.0</w:t>
            </w:r>
          </w:p>
        </w:tc>
        <w:tc>
          <w:tcPr>
            <w:tcW w:w="758" w:type="dxa"/>
          </w:tcPr>
          <w:p w14:paraId="425CD344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E21AB52" w14:textId="77777777" w:rsidR="00736FB6" w:rsidRDefault="00736FB6" w:rsidP="009F19BE">
            <w:r>
              <w:rPr>
                <w:sz w:val="16"/>
                <w:szCs w:val="16"/>
              </w:rPr>
              <w:t>R4-2521967</w:t>
            </w:r>
          </w:p>
        </w:tc>
        <w:tc>
          <w:tcPr>
            <w:tcW w:w="1597" w:type="dxa"/>
          </w:tcPr>
          <w:p w14:paraId="6CB65DE6" w14:textId="77777777" w:rsidR="00736FB6" w:rsidRDefault="00736FB6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2B3D3D29" w14:textId="77777777" w:rsidR="00736FB6" w:rsidRDefault="00736FB6" w:rsidP="009F19BE">
            <w:proofErr w:type="spellStart"/>
            <w:r>
              <w:rPr>
                <w:sz w:val="16"/>
                <w:szCs w:val="16"/>
              </w:rPr>
              <w:t>NR_unlic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67602A6E" w14:textId="77777777" w:rsidR="00736FB6" w:rsidRDefault="00736FB6" w:rsidP="009F19BE">
            <w:r>
              <w:rPr>
                <w:sz w:val="16"/>
                <w:szCs w:val="16"/>
              </w:rPr>
              <w:t>9.2A.1</w:t>
            </w:r>
          </w:p>
        </w:tc>
        <w:tc>
          <w:tcPr>
            <w:tcW w:w="998" w:type="dxa"/>
          </w:tcPr>
          <w:p w14:paraId="6F48A44F" w14:textId="77777777" w:rsidR="00736FB6" w:rsidRDefault="00736F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736FB6" w14:paraId="1721F4CA" w14:textId="77777777" w:rsidTr="009F19BE">
        <w:tc>
          <w:tcPr>
            <w:tcW w:w="879" w:type="dxa"/>
          </w:tcPr>
          <w:p w14:paraId="00C829A7" w14:textId="77777777" w:rsidR="00736FB6" w:rsidRDefault="00736F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9F28C57" w14:textId="77777777" w:rsidR="00736FB6" w:rsidRDefault="00736FB6" w:rsidP="009F19BE">
            <w:r>
              <w:rPr>
                <w:sz w:val="16"/>
                <w:szCs w:val="16"/>
              </w:rPr>
              <w:t>6245</w:t>
            </w:r>
          </w:p>
        </w:tc>
        <w:tc>
          <w:tcPr>
            <w:tcW w:w="517" w:type="dxa"/>
          </w:tcPr>
          <w:p w14:paraId="08FEA094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630ADF" w14:textId="77777777" w:rsidR="00736FB6" w:rsidRDefault="00736FB6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1A4D894" w14:textId="77777777" w:rsidR="00736FB6" w:rsidRDefault="00736F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NR_unlic</w:t>
            </w:r>
            <w:proofErr w:type="spellEnd"/>
            <w:r>
              <w:rPr>
                <w:sz w:val="16"/>
                <w:szCs w:val="16"/>
              </w:rPr>
              <w:t>-</w:t>
            </w:r>
            <w:proofErr w:type="gramStart"/>
            <w:r>
              <w:rPr>
                <w:sz w:val="16"/>
                <w:szCs w:val="16"/>
              </w:rPr>
              <w:t>Core)CR</w:t>
            </w:r>
            <w:proofErr w:type="gramEnd"/>
            <w:r>
              <w:rPr>
                <w:sz w:val="16"/>
                <w:szCs w:val="16"/>
              </w:rPr>
              <w:t xml:space="preserve"> on maintenance for intra-frequency measurement with CCA_R17</w:t>
            </w:r>
          </w:p>
        </w:tc>
        <w:tc>
          <w:tcPr>
            <w:tcW w:w="517" w:type="dxa"/>
          </w:tcPr>
          <w:p w14:paraId="7C157380" w14:textId="77777777" w:rsidR="00736FB6" w:rsidRDefault="00736F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DFCF3DD" w14:textId="77777777" w:rsidR="00736FB6" w:rsidRDefault="00736FB6" w:rsidP="009F19BE"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 w14:paraId="4C245F58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A6A88B0" w14:textId="77777777" w:rsidR="00736FB6" w:rsidRDefault="00736FB6" w:rsidP="009F19BE">
            <w:r>
              <w:rPr>
                <w:sz w:val="16"/>
                <w:szCs w:val="16"/>
              </w:rPr>
              <w:t>R4-2521974</w:t>
            </w:r>
          </w:p>
        </w:tc>
        <w:tc>
          <w:tcPr>
            <w:tcW w:w="1597" w:type="dxa"/>
          </w:tcPr>
          <w:p w14:paraId="540A99FC" w14:textId="77777777" w:rsidR="00736FB6" w:rsidRDefault="00736FB6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35C22E6A" w14:textId="77777777" w:rsidR="00736FB6" w:rsidRDefault="00736FB6" w:rsidP="009F19BE">
            <w:proofErr w:type="spellStart"/>
            <w:r>
              <w:rPr>
                <w:sz w:val="16"/>
                <w:szCs w:val="16"/>
              </w:rPr>
              <w:t>NR_unlic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757B787D" w14:textId="77777777" w:rsidR="00736FB6" w:rsidRDefault="00736FB6" w:rsidP="009F19BE">
            <w:r>
              <w:rPr>
                <w:sz w:val="16"/>
                <w:szCs w:val="16"/>
              </w:rPr>
              <w:t>9.2A.1</w:t>
            </w:r>
          </w:p>
        </w:tc>
        <w:tc>
          <w:tcPr>
            <w:tcW w:w="998" w:type="dxa"/>
          </w:tcPr>
          <w:p w14:paraId="1CCA4767" w14:textId="77777777" w:rsidR="00736FB6" w:rsidRDefault="00736F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736FB6" w14:paraId="31C7C97E" w14:textId="77777777" w:rsidTr="009F19BE">
        <w:tc>
          <w:tcPr>
            <w:tcW w:w="879" w:type="dxa"/>
          </w:tcPr>
          <w:p w14:paraId="0CB8AFF8" w14:textId="77777777" w:rsidR="00736FB6" w:rsidRDefault="00736F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443749E" w14:textId="77777777" w:rsidR="00736FB6" w:rsidRDefault="00736FB6" w:rsidP="009F19BE">
            <w:r>
              <w:rPr>
                <w:sz w:val="16"/>
                <w:szCs w:val="16"/>
              </w:rPr>
              <w:t>6246</w:t>
            </w:r>
          </w:p>
        </w:tc>
        <w:tc>
          <w:tcPr>
            <w:tcW w:w="517" w:type="dxa"/>
          </w:tcPr>
          <w:p w14:paraId="4ADD9BBA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AC0F9B" w14:textId="77777777" w:rsidR="00736FB6" w:rsidRDefault="00736FB6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DDF6968" w14:textId="77777777" w:rsidR="00736FB6" w:rsidRDefault="00736F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NR_unlic</w:t>
            </w:r>
            <w:proofErr w:type="spellEnd"/>
            <w:r>
              <w:rPr>
                <w:sz w:val="16"/>
                <w:szCs w:val="16"/>
              </w:rPr>
              <w:t>-</w:t>
            </w:r>
            <w:proofErr w:type="gramStart"/>
            <w:r>
              <w:rPr>
                <w:sz w:val="16"/>
                <w:szCs w:val="16"/>
              </w:rPr>
              <w:t>Core)CR</w:t>
            </w:r>
            <w:proofErr w:type="gramEnd"/>
            <w:r>
              <w:rPr>
                <w:sz w:val="16"/>
                <w:szCs w:val="16"/>
              </w:rPr>
              <w:t xml:space="preserve"> on maintenance for intra-frequency measurement with CCA_R18</w:t>
            </w:r>
          </w:p>
        </w:tc>
        <w:tc>
          <w:tcPr>
            <w:tcW w:w="517" w:type="dxa"/>
          </w:tcPr>
          <w:p w14:paraId="4EDB61D1" w14:textId="77777777" w:rsidR="00736FB6" w:rsidRDefault="00736F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144811E" w14:textId="77777777" w:rsidR="00736FB6" w:rsidRDefault="00736FB6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4C1A2ED8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383F13B" w14:textId="77777777" w:rsidR="00736FB6" w:rsidRDefault="00736FB6" w:rsidP="009F19BE">
            <w:r>
              <w:rPr>
                <w:sz w:val="16"/>
                <w:szCs w:val="16"/>
              </w:rPr>
              <w:t>R4-2521975</w:t>
            </w:r>
          </w:p>
        </w:tc>
        <w:tc>
          <w:tcPr>
            <w:tcW w:w="1597" w:type="dxa"/>
          </w:tcPr>
          <w:p w14:paraId="17CA3955" w14:textId="77777777" w:rsidR="00736FB6" w:rsidRDefault="00736FB6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44061DA3" w14:textId="77777777" w:rsidR="00736FB6" w:rsidRDefault="00736FB6" w:rsidP="009F19BE">
            <w:proofErr w:type="spellStart"/>
            <w:r>
              <w:rPr>
                <w:sz w:val="16"/>
                <w:szCs w:val="16"/>
              </w:rPr>
              <w:t>NR_unlic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39ABD30D" w14:textId="77777777" w:rsidR="00736FB6" w:rsidRDefault="00736FB6" w:rsidP="009F19BE">
            <w:r>
              <w:rPr>
                <w:sz w:val="16"/>
                <w:szCs w:val="16"/>
              </w:rPr>
              <w:t>9.2A.1</w:t>
            </w:r>
          </w:p>
        </w:tc>
        <w:tc>
          <w:tcPr>
            <w:tcW w:w="998" w:type="dxa"/>
          </w:tcPr>
          <w:p w14:paraId="0FCC7597" w14:textId="77777777" w:rsidR="00736FB6" w:rsidRDefault="00736F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736FB6" w14:paraId="6B28B449" w14:textId="77777777" w:rsidTr="009F19BE">
        <w:tc>
          <w:tcPr>
            <w:tcW w:w="879" w:type="dxa"/>
          </w:tcPr>
          <w:p w14:paraId="5889C3FC" w14:textId="77777777" w:rsidR="00736FB6" w:rsidRDefault="00736FB6" w:rsidP="009F19B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383072E3" w14:textId="77777777" w:rsidR="00736FB6" w:rsidRDefault="00736FB6" w:rsidP="009F19BE">
            <w:r>
              <w:rPr>
                <w:sz w:val="16"/>
                <w:szCs w:val="16"/>
              </w:rPr>
              <w:t>6247</w:t>
            </w:r>
          </w:p>
        </w:tc>
        <w:tc>
          <w:tcPr>
            <w:tcW w:w="517" w:type="dxa"/>
          </w:tcPr>
          <w:p w14:paraId="35B44E39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29BFCA" w14:textId="77777777" w:rsidR="00736FB6" w:rsidRDefault="00736FB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9AF957B" w14:textId="77777777" w:rsidR="00736FB6" w:rsidRDefault="00736F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NR_unlic</w:t>
            </w:r>
            <w:proofErr w:type="spellEnd"/>
            <w:r>
              <w:rPr>
                <w:sz w:val="16"/>
                <w:szCs w:val="16"/>
              </w:rPr>
              <w:t>-</w:t>
            </w:r>
            <w:proofErr w:type="gramStart"/>
            <w:r>
              <w:rPr>
                <w:sz w:val="16"/>
                <w:szCs w:val="16"/>
              </w:rPr>
              <w:t>Core)CR</w:t>
            </w:r>
            <w:proofErr w:type="gramEnd"/>
            <w:r>
              <w:rPr>
                <w:sz w:val="16"/>
                <w:szCs w:val="16"/>
              </w:rPr>
              <w:t xml:space="preserve"> on maintenance for intra-frequency measurement with CCA_R19</w:t>
            </w:r>
          </w:p>
        </w:tc>
        <w:tc>
          <w:tcPr>
            <w:tcW w:w="517" w:type="dxa"/>
          </w:tcPr>
          <w:p w14:paraId="00065525" w14:textId="77777777" w:rsidR="00736FB6" w:rsidRDefault="00736F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DFD2E88" w14:textId="77777777" w:rsidR="00736FB6" w:rsidRDefault="00736FB6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44EED2D3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91AD1B9" w14:textId="77777777" w:rsidR="00736FB6" w:rsidRDefault="00736FB6" w:rsidP="009F19BE">
            <w:r>
              <w:rPr>
                <w:sz w:val="16"/>
                <w:szCs w:val="16"/>
              </w:rPr>
              <w:t>R4-2521976</w:t>
            </w:r>
          </w:p>
        </w:tc>
        <w:tc>
          <w:tcPr>
            <w:tcW w:w="1597" w:type="dxa"/>
          </w:tcPr>
          <w:p w14:paraId="34EC6B24" w14:textId="77777777" w:rsidR="00736FB6" w:rsidRDefault="00736FB6" w:rsidP="009F19BE">
            <w:r>
              <w:rPr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122" w:type="dxa"/>
          </w:tcPr>
          <w:p w14:paraId="6CD7221C" w14:textId="77777777" w:rsidR="00736FB6" w:rsidRDefault="00736FB6" w:rsidP="009F19BE">
            <w:proofErr w:type="spellStart"/>
            <w:r>
              <w:rPr>
                <w:sz w:val="16"/>
                <w:szCs w:val="16"/>
              </w:rPr>
              <w:t>NR_unlic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14448ACE" w14:textId="77777777" w:rsidR="00736FB6" w:rsidRDefault="00736FB6" w:rsidP="009F19BE">
            <w:r>
              <w:rPr>
                <w:sz w:val="16"/>
                <w:szCs w:val="16"/>
              </w:rPr>
              <w:t>9.2A.1</w:t>
            </w:r>
          </w:p>
        </w:tc>
        <w:tc>
          <w:tcPr>
            <w:tcW w:w="998" w:type="dxa"/>
          </w:tcPr>
          <w:p w14:paraId="248DB36A" w14:textId="77777777" w:rsidR="00736FB6" w:rsidRDefault="00736F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</w:tbl>
    <w:p w14:paraId="2E1B4449" w14:textId="77777777" w:rsidR="006E3D30" w:rsidRDefault="006E3D30" w:rsidP="006E3D30">
      <w:pPr>
        <w:rPr>
          <w:rFonts w:eastAsiaTheme="minorEastAsia"/>
        </w:rPr>
      </w:pPr>
    </w:p>
    <w:p w14:paraId="6717609C" w14:textId="7C377911" w:rsidR="006E3D30" w:rsidRDefault="00736FB6" w:rsidP="006E3D30">
      <w:pPr>
        <w:rPr>
          <w:rFonts w:ascii="Arial" w:eastAsiaTheme="minorEastAsia" w:hAnsi="Arial" w:cs="Arial"/>
          <w:b/>
          <w:sz w:val="24"/>
          <w:szCs w:val="24"/>
        </w:rPr>
      </w:pPr>
      <w:r w:rsidRPr="00736FB6">
        <w:rPr>
          <w:rFonts w:ascii="Arial" w:eastAsiaTheme="minorEastAsia" w:hAnsi="Arial" w:cs="Arial"/>
          <w:b/>
          <w:sz w:val="24"/>
          <w:szCs w:val="24"/>
        </w:rPr>
        <w:t>RP-253683</w:t>
      </w:r>
      <w:r w:rsidRPr="00736FB6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- Batch 17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36FB6" w:rsidRPr="004E535C" w14:paraId="6CE8843D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F7C2672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8DBC040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16B331C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94AD89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2AD23DFB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EA09E86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2EE5A70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1D1059C6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750C7AA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1088A38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FAB486F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90685BE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A45A570" w14:textId="77777777" w:rsidR="00736FB6" w:rsidRPr="00BF1EB6" w:rsidRDefault="00736FB6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36FB6" w14:paraId="5C6064CB" w14:textId="77777777" w:rsidTr="009F19BE">
        <w:tc>
          <w:tcPr>
            <w:tcW w:w="879" w:type="dxa"/>
          </w:tcPr>
          <w:p w14:paraId="2F260E19" w14:textId="77777777" w:rsidR="00736FB6" w:rsidRDefault="00736F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1F7AB53" w14:textId="77777777" w:rsidR="00736FB6" w:rsidRDefault="00736FB6" w:rsidP="009F19BE">
            <w:r>
              <w:rPr>
                <w:sz w:val="16"/>
                <w:szCs w:val="16"/>
              </w:rPr>
              <w:t>6037</w:t>
            </w:r>
          </w:p>
        </w:tc>
        <w:tc>
          <w:tcPr>
            <w:tcW w:w="517" w:type="dxa"/>
          </w:tcPr>
          <w:p w14:paraId="75746B9C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51456C" w14:textId="77777777" w:rsidR="00736FB6" w:rsidRDefault="00736FB6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E0FC8D" w14:textId="77777777" w:rsidR="00736FB6" w:rsidRDefault="00736FB6" w:rsidP="009F19BE">
            <w:r>
              <w:rPr>
                <w:sz w:val="16"/>
                <w:szCs w:val="16"/>
              </w:rPr>
              <w:t xml:space="preserve">CR to 38.133 to correct test cases for </w:t>
            </w:r>
            <w:proofErr w:type="spellStart"/>
            <w:r>
              <w:rPr>
                <w:sz w:val="16"/>
                <w:szCs w:val="16"/>
              </w:rPr>
              <w:t>sidelink</w:t>
            </w:r>
            <w:proofErr w:type="spellEnd"/>
            <w:r>
              <w:rPr>
                <w:sz w:val="16"/>
                <w:szCs w:val="16"/>
              </w:rPr>
              <w:t xml:space="preserve"> relay (Rel-17)</w:t>
            </w:r>
          </w:p>
        </w:tc>
        <w:tc>
          <w:tcPr>
            <w:tcW w:w="517" w:type="dxa"/>
          </w:tcPr>
          <w:p w14:paraId="78458F87" w14:textId="77777777" w:rsidR="00736FB6" w:rsidRDefault="00736FB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A013DF" w14:textId="77777777" w:rsidR="00736FB6" w:rsidRDefault="00736FB6" w:rsidP="009F19BE"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 w14:paraId="5B272628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7EFA5B3" w14:textId="77777777" w:rsidR="00736FB6" w:rsidRDefault="00736FB6" w:rsidP="009F19BE">
            <w:r>
              <w:rPr>
                <w:sz w:val="16"/>
                <w:szCs w:val="16"/>
              </w:rPr>
              <w:t>R4-2520155</w:t>
            </w:r>
          </w:p>
        </w:tc>
        <w:tc>
          <w:tcPr>
            <w:tcW w:w="1597" w:type="dxa"/>
          </w:tcPr>
          <w:p w14:paraId="0FB47D5A" w14:textId="77777777" w:rsidR="00736FB6" w:rsidRDefault="00736FB6" w:rsidP="009F19B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A399773" w14:textId="77777777" w:rsidR="00736FB6" w:rsidRDefault="00736FB6" w:rsidP="009F19BE">
            <w:proofErr w:type="spellStart"/>
            <w:r>
              <w:rPr>
                <w:sz w:val="16"/>
                <w:szCs w:val="16"/>
              </w:rPr>
              <w:t>NR_SL_relay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2E73E1A2" w14:textId="77777777" w:rsidR="00736FB6" w:rsidRDefault="00736FB6" w:rsidP="009F19BE">
            <w:r>
              <w:rPr>
                <w:sz w:val="16"/>
                <w:szCs w:val="16"/>
              </w:rPr>
              <w:t>A.9.1.6.3, A.9.1.7.</w:t>
            </w:r>
          </w:p>
        </w:tc>
        <w:tc>
          <w:tcPr>
            <w:tcW w:w="998" w:type="dxa"/>
          </w:tcPr>
          <w:p w14:paraId="2EA3C8F0" w14:textId="77777777" w:rsidR="00736FB6" w:rsidRDefault="00736F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736FB6" w14:paraId="56452196" w14:textId="77777777" w:rsidTr="009F19BE">
        <w:tc>
          <w:tcPr>
            <w:tcW w:w="879" w:type="dxa"/>
          </w:tcPr>
          <w:p w14:paraId="7907B621" w14:textId="77777777" w:rsidR="00736FB6" w:rsidRDefault="00736F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7E30FE4" w14:textId="77777777" w:rsidR="00736FB6" w:rsidRDefault="00736FB6" w:rsidP="009F19BE">
            <w:r>
              <w:rPr>
                <w:sz w:val="16"/>
                <w:szCs w:val="16"/>
              </w:rPr>
              <w:t>6038</w:t>
            </w:r>
          </w:p>
        </w:tc>
        <w:tc>
          <w:tcPr>
            <w:tcW w:w="517" w:type="dxa"/>
          </w:tcPr>
          <w:p w14:paraId="1CE57A11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88A8A8" w14:textId="77777777" w:rsidR="00736FB6" w:rsidRDefault="00736FB6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7BAFDA3" w14:textId="77777777" w:rsidR="00736FB6" w:rsidRDefault="00736FB6" w:rsidP="009F19BE">
            <w:r>
              <w:rPr>
                <w:sz w:val="16"/>
                <w:szCs w:val="16"/>
              </w:rPr>
              <w:t xml:space="preserve">CR to 38.133 to correct test cases for </w:t>
            </w:r>
            <w:proofErr w:type="spellStart"/>
            <w:r>
              <w:rPr>
                <w:sz w:val="16"/>
                <w:szCs w:val="16"/>
              </w:rPr>
              <w:t>sidelink</w:t>
            </w:r>
            <w:proofErr w:type="spellEnd"/>
            <w:r>
              <w:rPr>
                <w:sz w:val="16"/>
                <w:szCs w:val="16"/>
              </w:rPr>
              <w:t xml:space="preserve"> relay (Rel-18)</w:t>
            </w:r>
          </w:p>
        </w:tc>
        <w:tc>
          <w:tcPr>
            <w:tcW w:w="517" w:type="dxa"/>
          </w:tcPr>
          <w:p w14:paraId="3BA1306E" w14:textId="77777777" w:rsidR="00736FB6" w:rsidRDefault="00736F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1CBBA1D" w14:textId="77777777" w:rsidR="00736FB6" w:rsidRDefault="00736FB6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6FAFAF51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1E5ACE3" w14:textId="77777777" w:rsidR="00736FB6" w:rsidRDefault="00736FB6" w:rsidP="009F19BE">
            <w:r>
              <w:rPr>
                <w:sz w:val="16"/>
                <w:szCs w:val="16"/>
              </w:rPr>
              <w:t>R4-2520156</w:t>
            </w:r>
          </w:p>
        </w:tc>
        <w:tc>
          <w:tcPr>
            <w:tcW w:w="1597" w:type="dxa"/>
          </w:tcPr>
          <w:p w14:paraId="2326610D" w14:textId="77777777" w:rsidR="00736FB6" w:rsidRDefault="00736FB6" w:rsidP="009F19B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265E85F" w14:textId="77777777" w:rsidR="00736FB6" w:rsidRDefault="00736FB6" w:rsidP="009F19BE">
            <w:proofErr w:type="spellStart"/>
            <w:r>
              <w:rPr>
                <w:sz w:val="16"/>
                <w:szCs w:val="16"/>
              </w:rPr>
              <w:t>NR_SL_relay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6A904446" w14:textId="77777777" w:rsidR="00736FB6" w:rsidRDefault="00736FB6" w:rsidP="009F19BE">
            <w:r>
              <w:rPr>
                <w:sz w:val="16"/>
                <w:szCs w:val="16"/>
              </w:rPr>
              <w:t>A.9.1.6.3, A.9.1.7.</w:t>
            </w:r>
          </w:p>
        </w:tc>
        <w:tc>
          <w:tcPr>
            <w:tcW w:w="998" w:type="dxa"/>
          </w:tcPr>
          <w:p w14:paraId="3B982160" w14:textId="77777777" w:rsidR="00736FB6" w:rsidRDefault="00736F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736FB6" w14:paraId="559B0C49" w14:textId="77777777" w:rsidTr="009F19BE">
        <w:tc>
          <w:tcPr>
            <w:tcW w:w="879" w:type="dxa"/>
          </w:tcPr>
          <w:p w14:paraId="35265CCC" w14:textId="77777777" w:rsidR="00736FB6" w:rsidRDefault="00736F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BC2C7C4" w14:textId="77777777" w:rsidR="00736FB6" w:rsidRDefault="00736FB6" w:rsidP="009F19BE">
            <w:r>
              <w:rPr>
                <w:sz w:val="16"/>
                <w:szCs w:val="16"/>
              </w:rPr>
              <w:t>6039</w:t>
            </w:r>
          </w:p>
        </w:tc>
        <w:tc>
          <w:tcPr>
            <w:tcW w:w="517" w:type="dxa"/>
          </w:tcPr>
          <w:p w14:paraId="1A7672E3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222948" w14:textId="77777777" w:rsidR="00736FB6" w:rsidRDefault="00736FB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2969F8D" w14:textId="77777777" w:rsidR="00736FB6" w:rsidRDefault="00736FB6" w:rsidP="009F19BE">
            <w:r>
              <w:rPr>
                <w:sz w:val="16"/>
                <w:szCs w:val="16"/>
              </w:rPr>
              <w:t xml:space="preserve">CR to 38.133 to correct test cases for </w:t>
            </w:r>
            <w:proofErr w:type="spellStart"/>
            <w:r>
              <w:rPr>
                <w:sz w:val="16"/>
                <w:szCs w:val="16"/>
              </w:rPr>
              <w:t>sidelink</w:t>
            </w:r>
            <w:proofErr w:type="spellEnd"/>
            <w:r>
              <w:rPr>
                <w:sz w:val="16"/>
                <w:szCs w:val="16"/>
              </w:rPr>
              <w:t xml:space="preserve"> relay (Rel-19)</w:t>
            </w:r>
          </w:p>
        </w:tc>
        <w:tc>
          <w:tcPr>
            <w:tcW w:w="517" w:type="dxa"/>
          </w:tcPr>
          <w:p w14:paraId="5773A961" w14:textId="77777777" w:rsidR="00736FB6" w:rsidRDefault="00736F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B35E12F" w14:textId="77777777" w:rsidR="00736FB6" w:rsidRDefault="00736FB6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2D0C6D9D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0D5F9F3" w14:textId="77777777" w:rsidR="00736FB6" w:rsidRDefault="00736FB6" w:rsidP="009F19BE">
            <w:r>
              <w:rPr>
                <w:sz w:val="16"/>
                <w:szCs w:val="16"/>
              </w:rPr>
              <w:t>R4-2520157</w:t>
            </w:r>
          </w:p>
        </w:tc>
        <w:tc>
          <w:tcPr>
            <w:tcW w:w="1597" w:type="dxa"/>
          </w:tcPr>
          <w:p w14:paraId="3BE2B7EB" w14:textId="77777777" w:rsidR="00736FB6" w:rsidRDefault="00736FB6" w:rsidP="009F19B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03B687A5" w14:textId="77777777" w:rsidR="00736FB6" w:rsidRDefault="00736FB6" w:rsidP="009F19BE">
            <w:proofErr w:type="spellStart"/>
            <w:r>
              <w:rPr>
                <w:sz w:val="16"/>
                <w:szCs w:val="16"/>
              </w:rPr>
              <w:t>NR_SL_relay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0C7E6D2E" w14:textId="77777777" w:rsidR="00736FB6" w:rsidRDefault="00736FB6" w:rsidP="009F19BE">
            <w:r>
              <w:rPr>
                <w:sz w:val="16"/>
                <w:szCs w:val="16"/>
              </w:rPr>
              <w:t>A.9.1.6.3, A.9.1.7.</w:t>
            </w:r>
          </w:p>
        </w:tc>
        <w:tc>
          <w:tcPr>
            <w:tcW w:w="998" w:type="dxa"/>
          </w:tcPr>
          <w:p w14:paraId="692F45F1" w14:textId="77777777" w:rsidR="00736FB6" w:rsidRDefault="00736F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736FB6" w14:paraId="34FD0F31" w14:textId="77777777" w:rsidTr="009F19BE">
        <w:tc>
          <w:tcPr>
            <w:tcW w:w="879" w:type="dxa"/>
          </w:tcPr>
          <w:p w14:paraId="38332F47" w14:textId="77777777" w:rsidR="00736FB6" w:rsidRDefault="00736F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EA979B5" w14:textId="77777777" w:rsidR="00736FB6" w:rsidRDefault="00736FB6" w:rsidP="009F19BE">
            <w:r>
              <w:rPr>
                <w:sz w:val="16"/>
                <w:szCs w:val="16"/>
              </w:rPr>
              <w:t>6065</w:t>
            </w:r>
          </w:p>
        </w:tc>
        <w:tc>
          <w:tcPr>
            <w:tcW w:w="517" w:type="dxa"/>
          </w:tcPr>
          <w:p w14:paraId="66AED018" w14:textId="77777777" w:rsidR="00736FB6" w:rsidRDefault="00736FB6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722386" w14:textId="77777777" w:rsidR="00736FB6" w:rsidRDefault="00736FB6" w:rsidP="009F19B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4C9C0B8" w14:textId="77777777" w:rsidR="00736FB6" w:rsidRDefault="00736F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NR_RRM_enh</w:t>
            </w:r>
            <w:proofErr w:type="spellEnd"/>
            <w:r>
              <w:rPr>
                <w:sz w:val="16"/>
                <w:szCs w:val="16"/>
              </w:rPr>
              <w:t>-</w:t>
            </w:r>
            <w:proofErr w:type="gramStart"/>
            <w:r>
              <w:rPr>
                <w:sz w:val="16"/>
                <w:szCs w:val="16"/>
              </w:rPr>
              <w:t>Perf)CR</w:t>
            </w:r>
            <w:proofErr w:type="gramEnd"/>
            <w:r>
              <w:rPr>
                <w:sz w:val="16"/>
                <w:szCs w:val="16"/>
              </w:rPr>
              <w:t xml:space="preserve"> on R16 RRM enhancement TCs</w:t>
            </w:r>
          </w:p>
        </w:tc>
        <w:tc>
          <w:tcPr>
            <w:tcW w:w="517" w:type="dxa"/>
          </w:tcPr>
          <w:p w14:paraId="0AF3220C" w14:textId="77777777" w:rsidR="00736FB6" w:rsidRDefault="00736FB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6DD99D" w14:textId="77777777" w:rsidR="00736FB6" w:rsidRDefault="00736FB6" w:rsidP="009F19BE">
            <w:r>
              <w:rPr>
                <w:sz w:val="16"/>
                <w:szCs w:val="16"/>
              </w:rPr>
              <w:t>16.25.0</w:t>
            </w:r>
          </w:p>
        </w:tc>
        <w:tc>
          <w:tcPr>
            <w:tcW w:w="758" w:type="dxa"/>
          </w:tcPr>
          <w:p w14:paraId="0D4218CE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3BBE563A" w14:textId="77777777" w:rsidR="00736FB6" w:rsidRDefault="00736FB6" w:rsidP="009F19BE">
            <w:r>
              <w:rPr>
                <w:sz w:val="16"/>
                <w:szCs w:val="16"/>
              </w:rPr>
              <w:t>R4-2522299</w:t>
            </w:r>
          </w:p>
        </w:tc>
        <w:tc>
          <w:tcPr>
            <w:tcW w:w="1597" w:type="dxa"/>
          </w:tcPr>
          <w:p w14:paraId="0FFEBC2D" w14:textId="77777777" w:rsidR="00736FB6" w:rsidRDefault="00736FB6" w:rsidP="009F19B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A85BA4D" w14:textId="77777777" w:rsidR="00736FB6" w:rsidRDefault="00736FB6" w:rsidP="009F19BE">
            <w:proofErr w:type="spellStart"/>
            <w:r>
              <w:rPr>
                <w:sz w:val="16"/>
                <w:szCs w:val="16"/>
              </w:rPr>
              <w:t>NR_RRM_enh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3748FF67" w14:textId="77777777" w:rsidR="00736FB6" w:rsidRDefault="00736FB6" w:rsidP="009F19BE">
            <w:r>
              <w:rPr>
                <w:sz w:val="16"/>
                <w:szCs w:val="16"/>
              </w:rPr>
              <w:t>A.7.6.2.9 and A.7.6.5.1</w:t>
            </w:r>
          </w:p>
        </w:tc>
        <w:tc>
          <w:tcPr>
            <w:tcW w:w="998" w:type="dxa"/>
          </w:tcPr>
          <w:p w14:paraId="067AEDAF" w14:textId="77777777" w:rsidR="00736FB6" w:rsidRDefault="00736FB6" w:rsidP="009F19BE">
            <w:r>
              <w:rPr>
                <w:sz w:val="16"/>
                <w:szCs w:val="16"/>
              </w:rPr>
              <w:t xml:space="preserve">TS 38.533 </w:t>
            </w:r>
          </w:p>
        </w:tc>
      </w:tr>
      <w:tr w:rsidR="00736FB6" w14:paraId="2C463687" w14:textId="77777777" w:rsidTr="009F19BE">
        <w:tc>
          <w:tcPr>
            <w:tcW w:w="879" w:type="dxa"/>
          </w:tcPr>
          <w:p w14:paraId="6B3CA29D" w14:textId="77777777" w:rsidR="00736FB6" w:rsidRDefault="00736F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0375CBF" w14:textId="77777777" w:rsidR="00736FB6" w:rsidRDefault="00736FB6" w:rsidP="009F19BE">
            <w:r>
              <w:rPr>
                <w:sz w:val="16"/>
                <w:szCs w:val="16"/>
              </w:rPr>
              <w:t>6066</w:t>
            </w:r>
          </w:p>
        </w:tc>
        <w:tc>
          <w:tcPr>
            <w:tcW w:w="517" w:type="dxa"/>
          </w:tcPr>
          <w:p w14:paraId="36EDBAAB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1EFD33" w14:textId="77777777" w:rsidR="00736FB6" w:rsidRDefault="00736FB6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4E46785" w14:textId="77777777" w:rsidR="00736FB6" w:rsidRDefault="00736F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NR_RRM_enh</w:t>
            </w:r>
            <w:proofErr w:type="spellEnd"/>
            <w:r>
              <w:rPr>
                <w:sz w:val="16"/>
                <w:szCs w:val="16"/>
              </w:rPr>
              <w:t>-</w:t>
            </w:r>
            <w:proofErr w:type="gramStart"/>
            <w:r>
              <w:rPr>
                <w:sz w:val="16"/>
                <w:szCs w:val="16"/>
              </w:rPr>
              <w:t>Perf)CR</w:t>
            </w:r>
            <w:proofErr w:type="gramEnd"/>
            <w:r>
              <w:rPr>
                <w:sz w:val="16"/>
                <w:szCs w:val="16"/>
              </w:rPr>
              <w:t xml:space="preserve"> on RRM enhancement TCs for R17</w:t>
            </w:r>
          </w:p>
        </w:tc>
        <w:tc>
          <w:tcPr>
            <w:tcW w:w="517" w:type="dxa"/>
          </w:tcPr>
          <w:p w14:paraId="19641290" w14:textId="77777777" w:rsidR="00736FB6" w:rsidRDefault="00736F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F28EF76" w14:textId="77777777" w:rsidR="00736FB6" w:rsidRDefault="00736FB6" w:rsidP="009F19BE"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 w14:paraId="507750D7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C65332E" w14:textId="77777777" w:rsidR="00736FB6" w:rsidRDefault="00736FB6" w:rsidP="009F19BE">
            <w:r>
              <w:rPr>
                <w:sz w:val="16"/>
                <w:szCs w:val="16"/>
              </w:rPr>
              <w:t>R4-2520654</w:t>
            </w:r>
          </w:p>
        </w:tc>
        <w:tc>
          <w:tcPr>
            <w:tcW w:w="1597" w:type="dxa"/>
          </w:tcPr>
          <w:p w14:paraId="216934D8" w14:textId="77777777" w:rsidR="00736FB6" w:rsidRDefault="00736FB6" w:rsidP="009F19B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C1D00BC" w14:textId="77777777" w:rsidR="00736FB6" w:rsidRDefault="00736FB6" w:rsidP="009F19BE">
            <w:proofErr w:type="spellStart"/>
            <w:r>
              <w:rPr>
                <w:sz w:val="16"/>
                <w:szCs w:val="16"/>
              </w:rPr>
              <w:t>NR_RRM_enh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5FB203F6" w14:textId="77777777" w:rsidR="00736FB6" w:rsidRDefault="00736FB6" w:rsidP="009F19BE">
            <w:r>
              <w:rPr>
                <w:sz w:val="16"/>
                <w:szCs w:val="16"/>
              </w:rPr>
              <w:t>A.7.6.2.9</w:t>
            </w:r>
          </w:p>
        </w:tc>
        <w:tc>
          <w:tcPr>
            <w:tcW w:w="998" w:type="dxa"/>
          </w:tcPr>
          <w:p w14:paraId="4B4EE223" w14:textId="77777777" w:rsidR="00736FB6" w:rsidRDefault="00736FB6" w:rsidP="009F19BE">
            <w:r>
              <w:rPr>
                <w:sz w:val="16"/>
                <w:szCs w:val="16"/>
              </w:rPr>
              <w:t xml:space="preserve">TS 38.533 </w:t>
            </w:r>
          </w:p>
        </w:tc>
      </w:tr>
      <w:tr w:rsidR="00736FB6" w14:paraId="7A06A9EC" w14:textId="77777777" w:rsidTr="009F19BE">
        <w:tc>
          <w:tcPr>
            <w:tcW w:w="879" w:type="dxa"/>
          </w:tcPr>
          <w:p w14:paraId="1CA69C68" w14:textId="77777777" w:rsidR="00736FB6" w:rsidRDefault="00736F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ECB0092" w14:textId="77777777" w:rsidR="00736FB6" w:rsidRDefault="00736FB6" w:rsidP="009F19BE">
            <w:r>
              <w:rPr>
                <w:sz w:val="16"/>
                <w:szCs w:val="16"/>
              </w:rPr>
              <w:t>6067</w:t>
            </w:r>
          </w:p>
        </w:tc>
        <w:tc>
          <w:tcPr>
            <w:tcW w:w="517" w:type="dxa"/>
          </w:tcPr>
          <w:p w14:paraId="0CE1C320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074D2F" w14:textId="77777777" w:rsidR="00736FB6" w:rsidRDefault="00736FB6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F28E482" w14:textId="77777777" w:rsidR="00736FB6" w:rsidRDefault="00736F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NR_RRM_enh</w:t>
            </w:r>
            <w:proofErr w:type="spellEnd"/>
            <w:r>
              <w:rPr>
                <w:sz w:val="16"/>
                <w:szCs w:val="16"/>
              </w:rPr>
              <w:t>-</w:t>
            </w:r>
            <w:proofErr w:type="gramStart"/>
            <w:r>
              <w:rPr>
                <w:sz w:val="16"/>
                <w:szCs w:val="16"/>
              </w:rPr>
              <w:t>Perf)CR</w:t>
            </w:r>
            <w:proofErr w:type="gramEnd"/>
            <w:r>
              <w:rPr>
                <w:sz w:val="16"/>
                <w:szCs w:val="16"/>
              </w:rPr>
              <w:t xml:space="preserve"> on RRM enhancement TCs for R18</w:t>
            </w:r>
          </w:p>
        </w:tc>
        <w:tc>
          <w:tcPr>
            <w:tcW w:w="517" w:type="dxa"/>
          </w:tcPr>
          <w:p w14:paraId="6ED3204C" w14:textId="77777777" w:rsidR="00736FB6" w:rsidRDefault="00736F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48AF1FB" w14:textId="77777777" w:rsidR="00736FB6" w:rsidRDefault="00736FB6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5171F317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B878915" w14:textId="77777777" w:rsidR="00736FB6" w:rsidRDefault="00736FB6" w:rsidP="009F19BE">
            <w:r>
              <w:rPr>
                <w:sz w:val="16"/>
                <w:szCs w:val="16"/>
              </w:rPr>
              <w:t>R4-2520655</w:t>
            </w:r>
          </w:p>
        </w:tc>
        <w:tc>
          <w:tcPr>
            <w:tcW w:w="1597" w:type="dxa"/>
          </w:tcPr>
          <w:p w14:paraId="39A2A84C" w14:textId="77777777" w:rsidR="00736FB6" w:rsidRDefault="00736FB6" w:rsidP="009F19B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01F31E5" w14:textId="77777777" w:rsidR="00736FB6" w:rsidRDefault="00736FB6" w:rsidP="009F19BE">
            <w:proofErr w:type="spellStart"/>
            <w:r>
              <w:rPr>
                <w:sz w:val="16"/>
                <w:szCs w:val="16"/>
              </w:rPr>
              <w:t>NR_RRM_enh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37C9E034" w14:textId="77777777" w:rsidR="00736FB6" w:rsidRDefault="00736FB6" w:rsidP="009F19BE">
            <w:r>
              <w:rPr>
                <w:sz w:val="16"/>
                <w:szCs w:val="16"/>
              </w:rPr>
              <w:t>A.7.6.2.9</w:t>
            </w:r>
          </w:p>
        </w:tc>
        <w:tc>
          <w:tcPr>
            <w:tcW w:w="998" w:type="dxa"/>
          </w:tcPr>
          <w:p w14:paraId="56AB05B4" w14:textId="77777777" w:rsidR="00736FB6" w:rsidRDefault="00736FB6" w:rsidP="009F19BE">
            <w:r>
              <w:rPr>
                <w:sz w:val="16"/>
                <w:szCs w:val="16"/>
              </w:rPr>
              <w:t xml:space="preserve">TS 38.533 </w:t>
            </w:r>
          </w:p>
        </w:tc>
      </w:tr>
      <w:tr w:rsidR="00736FB6" w14:paraId="7B572BB6" w14:textId="77777777" w:rsidTr="009F19BE">
        <w:tc>
          <w:tcPr>
            <w:tcW w:w="879" w:type="dxa"/>
          </w:tcPr>
          <w:p w14:paraId="6CB1B346" w14:textId="77777777" w:rsidR="00736FB6" w:rsidRDefault="00736F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8377E09" w14:textId="77777777" w:rsidR="00736FB6" w:rsidRDefault="00736FB6" w:rsidP="009F19BE">
            <w:r>
              <w:rPr>
                <w:sz w:val="16"/>
                <w:szCs w:val="16"/>
              </w:rPr>
              <w:t>6068</w:t>
            </w:r>
          </w:p>
        </w:tc>
        <w:tc>
          <w:tcPr>
            <w:tcW w:w="517" w:type="dxa"/>
          </w:tcPr>
          <w:p w14:paraId="03EB17FC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03C3A2" w14:textId="77777777" w:rsidR="00736FB6" w:rsidRDefault="00736FB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4751AAF" w14:textId="77777777" w:rsidR="00736FB6" w:rsidRDefault="00736F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NR_RRM_enh</w:t>
            </w:r>
            <w:proofErr w:type="spellEnd"/>
            <w:r>
              <w:rPr>
                <w:sz w:val="16"/>
                <w:szCs w:val="16"/>
              </w:rPr>
              <w:t>-</w:t>
            </w:r>
            <w:proofErr w:type="gramStart"/>
            <w:r>
              <w:rPr>
                <w:sz w:val="16"/>
                <w:szCs w:val="16"/>
              </w:rPr>
              <w:t>Perf)CR</w:t>
            </w:r>
            <w:proofErr w:type="gramEnd"/>
            <w:r>
              <w:rPr>
                <w:sz w:val="16"/>
                <w:szCs w:val="16"/>
              </w:rPr>
              <w:t xml:space="preserve"> on RRM enhancement TCs for R19</w:t>
            </w:r>
          </w:p>
        </w:tc>
        <w:tc>
          <w:tcPr>
            <w:tcW w:w="517" w:type="dxa"/>
          </w:tcPr>
          <w:p w14:paraId="5B8D76BA" w14:textId="77777777" w:rsidR="00736FB6" w:rsidRDefault="00736F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D109E87" w14:textId="77777777" w:rsidR="00736FB6" w:rsidRDefault="00736FB6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619E7C87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81C3EEE" w14:textId="77777777" w:rsidR="00736FB6" w:rsidRDefault="00736FB6" w:rsidP="009F19BE">
            <w:r>
              <w:rPr>
                <w:sz w:val="16"/>
                <w:szCs w:val="16"/>
              </w:rPr>
              <w:t>R4-2520656</w:t>
            </w:r>
          </w:p>
        </w:tc>
        <w:tc>
          <w:tcPr>
            <w:tcW w:w="1597" w:type="dxa"/>
          </w:tcPr>
          <w:p w14:paraId="0EA6FBEB" w14:textId="77777777" w:rsidR="00736FB6" w:rsidRDefault="00736FB6" w:rsidP="009F19B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71B167A" w14:textId="77777777" w:rsidR="00736FB6" w:rsidRDefault="00736FB6" w:rsidP="009F19BE">
            <w:proofErr w:type="spellStart"/>
            <w:r>
              <w:rPr>
                <w:sz w:val="16"/>
                <w:szCs w:val="16"/>
              </w:rPr>
              <w:t>NR_RRM_enh</w:t>
            </w:r>
            <w:proofErr w:type="spellEnd"/>
            <w:r>
              <w:rPr>
                <w:sz w:val="16"/>
                <w:szCs w:val="16"/>
              </w:rPr>
              <w:t>-Perf</w:t>
            </w:r>
          </w:p>
        </w:tc>
        <w:tc>
          <w:tcPr>
            <w:tcW w:w="2323" w:type="dxa"/>
          </w:tcPr>
          <w:p w14:paraId="253A1153" w14:textId="77777777" w:rsidR="00736FB6" w:rsidRDefault="00736FB6" w:rsidP="009F19BE">
            <w:r>
              <w:rPr>
                <w:sz w:val="16"/>
                <w:szCs w:val="16"/>
              </w:rPr>
              <w:t>A.7.6.2.9</w:t>
            </w:r>
          </w:p>
        </w:tc>
        <w:tc>
          <w:tcPr>
            <w:tcW w:w="998" w:type="dxa"/>
          </w:tcPr>
          <w:p w14:paraId="3FB7702C" w14:textId="77777777" w:rsidR="00736FB6" w:rsidRDefault="00736FB6" w:rsidP="009F19BE">
            <w:r>
              <w:rPr>
                <w:sz w:val="16"/>
                <w:szCs w:val="16"/>
              </w:rPr>
              <w:t xml:space="preserve">TS 38.533 </w:t>
            </w:r>
          </w:p>
        </w:tc>
      </w:tr>
      <w:tr w:rsidR="00736FB6" w14:paraId="25132450" w14:textId="77777777" w:rsidTr="009F19BE">
        <w:tc>
          <w:tcPr>
            <w:tcW w:w="879" w:type="dxa"/>
          </w:tcPr>
          <w:p w14:paraId="5A34DC40" w14:textId="77777777" w:rsidR="00736FB6" w:rsidRDefault="00736FB6" w:rsidP="009F19B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38F27C43" w14:textId="77777777" w:rsidR="00736FB6" w:rsidRDefault="00736FB6" w:rsidP="009F19BE">
            <w:r>
              <w:rPr>
                <w:sz w:val="16"/>
                <w:szCs w:val="16"/>
              </w:rPr>
              <w:t>6108</w:t>
            </w:r>
          </w:p>
        </w:tc>
        <w:tc>
          <w:tcPr>
            <w:tcW w:w="517" w:type="dxa"/>
          </w:tcPr>
          <w:p w14:paraId="4995D73A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6EB174" w14:textId="77777777" w:rsidR="00736FB6" w:rsidRDefault="00736FB6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59A5966" w14:textId="77777777" w:rsidR="00736FB6" w:rsidRDefault="00736FB6" w:rsidP="009F19BE">
            <w:r>
              <w:rPr>
                <w:sz w:val="16"/>
                <w:szCs w:val="16"/>
              </w:rPr>
              <w:t xml:space="preserve">(NR_RRM_enh2-Perf) Correction CR for </w:t>
            </w:r>
            <w:proofErr w:type="spellStart"/>
            <w:r>
              <w:rPr>
                <w:sz w:val="16"/>
                <w:szCs w:val="16"/>
              </w:rPr>
              <w:t>SCell</w:t>
            </w:r>
            <w:proofErr w:type="spellEnd"/>
            <w:r>
              <w:rPr>
                <w:sz w:val="16"/>
                <w:szCs w:val="16"/>
              </w:rPr>
              <w:t xml:space="preserve"> activation test case – R18 </w:t>
            </w:r>
            <w:proofErr w:type="spellStart"/>
            <w:r>
              <w:rPr>
                <w:sz w:val="16"/>
                <w:szCs w:val="16"/>
              </w:rPr>
              <w:t>Cat.A</w:t>
            </w:r>
            <w:proofErr w:type="spellEnd"/>
          </w:p>
        </w:tc>
        <w:tc>
          <w:tcPr>
            <w:tcW w:w="517" w:type="dxa"/>
          </w:tcPr>
          <w:p w14:paraId="3D6488FA" w14:textId="77777777" w:rsidR="00736FB6" w:rsidRDefault="00736F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4E7C073" w14:textId="77777777" w:rsidR="00736FB6" w:rsidRDefault="00736FB6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59CEEF9D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2CB5331" w14:textId="77777777" w:rsidR="00736FB6" w:rsidRDefault="00736FB6" w:rsidP="009F19BE">
            <w:r>
              <w:rPr>
                <w:sz w:val="16"/>
                <w:szCs w:val="16"/>
              </w:rPr>
              <w:t>R4-2521077</w:t>
            </w:r>
          </w:p>
        </w:tc>
        <w:tc>
          <w:tcPr>
            <w:tcW w:w="1597" w:type="dxa"/>
          </w:tcPr>
          <w:p w14:paraId="7D4373FC" w14:textId="77777777" w:rsidR="00736FB6" w:rsidRDefault="00736FB6" w:rsidP="009F19B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FC58E0C" w14:textId="77777777" w:rsidR="00736FB6" w:rsidRDefault="00736FB6" w:rsidP="009F19BE"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 w14:paraId="78E733CE" w14:textId="77777777" w:rsidR="00736FB6" w:rsidRDefault="00736FB6" w:rsidP="009F19BE">
            <w:r>
              <w:rPr>
                <w:sz w:val="16"/>
                <w:szCs w:val="16"/>
              </w:rPr>
              <w:t>A.6.5.3.1.2.</w:t>
            </w:r>
          </w:p>
        </w:tc>
        <w:tc>
          <w:tcPr>
            <w:tcW w:w="998" w:type="dxa"/>
          </w:tcPr>
          <w:p w14:paraId="58BB50AF" w14:textId="77777777" w:rsidR="00736FB6" w:rsidRDefault="00736F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736FB6" w14:paraId="60F07C97" w14:textId="77777777" w:rsidTr="009F19BE">
        <w:tc>
          <w:tcPr>
            <w:tcW w:w="879" w:type="dxa"/>
          </w:tcPr>
          <w:p w14:paraId="6A64E9A0" w14:textId="77777777" w:rsidR="00736FB6" w:rsidRDefault="00736F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C6393CA" w14:textId="77777777" w:rsidR="00736FB6" w:rsidRDefault="00736FB6" w:rsidP="009F19BE">
            <w:r>
              <w:rPr>
                <w:sz w:val="16"/>
                <w:szCs w:val="16"/>
              </w:rPr>
              <w:t>6109</w:t>
            </w:r>
          </w:p>
        </w:tc>
        <w:tc>
          <w:tcPr>
            <w:tcW w:w="517" w:type="dxa"/>
          </w:tcPr>
          <w:p w14:paraId="53297F1A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FDF6A9" w14:textId="77777777" w:rsidR="00736FB6" w:rsidRDefault="00736FB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EECB904" w14:textId="77777777" w:rsidR="00736FB6" w:rsidRDefault="00736FB6" w:rsidP="009F19BE">
            <w:r>
              <w:rPr>
                <w:sz w:val="16"/>
                <w:szCs w:val="16"/>
              </w:rPr>
              <w:t xml:space="preserve">(NR_RRM_enh2-Perf) Correction CR for </w:t>
            </w:r>
            <w:proofErr w:type="spellStart"/>
            <w:r>
              <w:rPr>
                <w:sz w:val="16"/>
                <w:szCs w:val="16"/>
              </w:rPr>
              <w:t>SCell</w:t>
            </w:r>
            <w:proofErr w:type="spellEnd"/>
            <w:r>
              <w:rPr>
                <w:sz w:val="16"/>
                <w:szCs w:val="16"/>
              </w:rPr>
              <w:t xml:space="preserve"> activation test case – R19 </w:t>
            </w:r>
            <w:proofErr w:type="spellStart"/>
            <w:r>
              <w:rPr>
                <w:sz w:val="16"/>
                <w:szCs w:val="16"/>
              </w:rPr>
              <w:t>Cat.A</w:t>
            </w:r>
            <w:proofErr w:type="spellEnd"/>
          </w:p>
        </w:tc>
        <w:tc>
          <w:tcPr>
            <w:tcW w:w="517" w:type="dxa"/>
          </w:tcPr>
          <w:p w14:paraId="7A829F99" w14:textId="77777777" w:rsidR="00736FB6" w:rsidRDefault="00736F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031A5ED" w14:textId="77777777" w:rsidR="00736FB6" w:rsidRDefault="00736FB6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0BB71399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977854A" w14:textId="77777777" w:rsidR="00736FB6" w:rsidRDefault="00736FB6" w:rsidP="009F19BE">
            <w:r>
              <w:rPr>
                <w:sz w:val="16"/>
                <w:szCs w:val="16"/>
              </w:rPr>
              <w:t>R4-2521078</w:t>
            </w:r>
          </w:p>
        </w:tc>
        <w:tc>
          <w:tcPr>
            <w:tcW w:w="1597" w:type="dxa"/>
          </w:tcPr>
          <w:p w14:paraId="49412C48" w14:textId="77777777" w:rsidR="00736FB6" w:rsidRDefault="00736FB6" w:rsidP="009F19B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44CB0E1" w14:textId="77777777" w:rsidR="00736FB6" w:rsidRDefault="00736FB6" w:rsidP="009F19BE"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 w14:paraId="6D2AA22B" w14:textId="77777777" w:rsidR="00736FB6" w:rsidRDefault="00736FB6" w:rsidP="009F19BE">
            <w:r>
              <w:rPr>
                <w:sz w:val="16"/>
                <w:szCs w:val="16"/>
              </w:rPr>
              <w:t>A.6.5.3.1.2.</w:t>
            </w:r>
          </w:p>
        </w:tc>
        <w:tc>
          <w:tcPr>
            <w:tcW w:w="998" w:type="dxa"/>
          </w:tcPr>
          <w:p w14:paraId="179C442F" w14:textId="77777777" w:rsidR="00736FB6" w:rsidRDefault="00736F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736FB6" w14:paraId="0AE3E06F" w14:textId="77777777" w:rsidTr="009F19BE">
        <w:tc>
          <w:tcPr>
            <w:tcW w:w="879" w:type="dxa"/>
          </w:tcPr>
          <w:p w14:paraId="04E88B92" w14:textId="77777777" w:rsidR="00736FB6" w:rsidRDefault="00736F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83F03ED" w14:textId="77777777" w:rsidR="00736FB6" w:rsidRDefault="00736FB6" w:rsidP="009F19BE">
            <w:r>
              <w:rPr>
                <w:sz w:val="16"/>
                <w:szCs w:val="16"/>
              </w:rPr>
              <w:t>6114</w:t>
            </w:r>
          </w:p>
        </w:tc>
        <w:tc>
          <w:tcPr>
            <w:tcW w:w="517" w:type="dxa"/>
          </w:tcPr>
          <w:p w14:paraId="54869B86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094A42" w14:textId="77777777" w:rsidR="00736FB6" w:rsidRDefault="00736FB6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729301" w14:textId="77777777" w:rsidR="00736FB6" w:rsidRDefault="00736FB6" w:rsidP="009F19BE">
            <w:r>
              <w:rPr>
                <w:sz w:val="16"/>
                <w:szCs w:val="16"/>
              </w:rPr>
              <w:t xml:space="preserve">(NR_RRM_enh2-Core) CR on PUCCH </w:t>
            </w:r>
            <w:proofErr w:type="spellStart"/>
            <w:r>
              <w:rPr>
                <w:sz w:val="16"/>
                <w:szCs w:val="16"/>
              </w:rPr>
              <w:t>SCell</w:t>
            </w:r>
            <w:proofErr w:type="spellEnd"/>
            <w:r>
              <w:rPr>
                <w:sz w:val="16"/>
                <w:szCs w:val="16"/>
              </w:rPr>
              <w:t xml:space="preserve"> activation requirements Rel-17 (cat-F)</w:t>
            </w:r>
          </w:p>
        </w:tc>
        <w:tc>
          <w:tcPr>
            <w:tcW w:w="517" w:type="dxa"/>
          </w:tcPr>
          <w:p w14:paraId="4C7E5CB6" w14:textId="77777777" w:rsidR="00736FB6" w:rsidRDefault="00736FB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B799AC" w14:textId="77777777" w:rsidR="00736FB6" w:rsidRDefault="00736FB6" w:rsidP="009F19BE"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 w14:paraId="6C8F1002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766033A" w14:textId="77777777" w:rsidR="00736FB6" w:rsidRDefault="00736FB6" w:rsidP="009F19BE">
            <w:r>
              <w:rPr>
                <w:sz w:val="16"/>
                <w:szCs w:val="16"/>
              </w:rPr>
              <w:t>R4-2521105</w:t>
            </w:r>
          </w:p>
        </w:tc>
        <w:tc>
          <w:tcPr>
            <w:tcW w:w="1597" w:type="dxa"/>
          </w:tcPr>
          <w:p w14:paraId="2F96B47E" w14:textId="77777777" w:rsidR="00736FB6" w:rsidRDefault="00736FB6" w:rsidP="009F19BE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4397193E" w14:textId="77777777" w:rsidR="00736FB6" w:rsidRDefault="00736FB6" w:rsidP="009F19BE"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 w14:paraId="16B046B4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951F71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</w:tr>
      <w:tr w:rsidR="00736FB6" w14:paraId="2D14471F" w14:textId="77777777" w:rsidTr="009F19BE">
        <w:tc>
          <w:tcPr>
            <w:tcW w:w="879" w:type="dxa"/>
          </w:tcPr>
          <w:p w14:paraId="6325C682" w14:textId="77777777" w:rsidR="00736FB6" w:rsidRDefault="00736F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B3D4E4E" w14:textId="77777777" w:rsidR="00736FB6" w:rsidRDefault="00736FB6" w:rsidP="009F19BE">
            <w:r>
              <w:rPr>
                <w:sz w:val="16"/>
                <w:szCs w:val="16"/>
              </w:rPr>
              <w:t>6115</w:t>
            </w:r>
          </w:p>
        </w:tc>
        <w:tc>
          <w:tcPr>
            <w:tcW w:w="517" w:type="dxa"/>
          </w:tcPr>
          <w:p w14:paraId="39F1E173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62CDD3" w14:textId="77777777" w:rsidR="00736FB6" w:rsidRDefault="00736FB6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C7ED159" w14:textId="77777777" w:rsidR="00736FB6" w:rsidRDefault="00736FB6" w:rsidP="009F19BE">
            <w:r>
              <w:rPr>
                <w:sz w:val="16"/>
                <w:szCs w:val="16"/>
              </w:rPr>
              <w:t xml:space="preserve">(NR_RRM_enh2-Core) CR on PUCCH </w:t>
            </w:r>
            <w:proofErr w:type="spellStart"/>
            <w:r>
              <w:rPr>
                <w:sz w:val="16"/>
                <w:szCs w:val="16"/>
              </w:rPr>
              <w:t>SCell</w:t>
            </w:r>
            <w:proofErr w:type="spellEnd"/>
            <w:r>
              <w:rPr>
                <w:sz w:val="16"/>
                <w:szCs w:val="16"/>
              </w:rPr>
              <w:t xml:space="preserve"> activation requirements Rel-18 (cat-A)</w:t>
            </w:r>
          </w:p>
        </w:tc>
        <w:tc>
          <w:tcPr>
            <w:tcW w:w="517" w:type="dxa"/>
          </w:tcPr>
          <w:p w14:paraId="083217EE" w14:textId="77777777" w:rsidR="00736FB6" w:rsidRDefault="00736F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4CCBBB7" w14:textId="77777777" w:rsidR="00736FB6" w:rsidRDefault="00736FB6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3D49FC13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A583F44" w14:textId="77777777" w:rsidR="00736FB6" w:rsidRDefault="00736FB6" w:rsidP="009F19BE">
            <w:r>
              <w:rPr>
                <w:sz w:val="16"/>
                <w:szCs w:val="16"/>
              </w:rPr>
              <w:t>R4-2521106</w:t>
            </w:r>
          </w:p>
        </w:tc>
        <w:tc>
          <w:tcPr>
            <w:tcW w:w="1597" w:type="dxa"/>
          </w:tcPr>
          <w:p w14:paraId="067FEFCB" w14:textId="77777777" w:rsidR="00736FB6" w:rsidRDefault="00736FB6" w:rsidP="009F19BE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751EFB49" w14:textId="77777777" w:rsidR="00736FB6" w:rsidRDefault="00736FB6" w:rsidP="009F19BE"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 w14:paraId="409B16BB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C3DD7A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</w:tr>
      <w:tr w:rsidR="00736FB6" w14:paraId="7154571E" w14:textId="77777777" w:rsidTr="009F19BE">
        <w:tc>
          <w:tcPr>
            <w:tcW w:w="879" w:type="dxa"/>
          </w:tcPr>
          <w:p w14:paraId="7DF933C5" w14:textId="77777777" w:rsidR="00736FB6" w:rsidRDefault="00736F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C43FFA8" w14:textId="77777777" w:rsidR="00736FB6" w:rsidRDefault="00736FB6" w:rsidP="009F19BE">
            <w:r>
              <w:rPr>
                <w:sz w:val="16"/>
                <w:szCs w:val="16"/>
              </w:rPr>
              <w:t>6116</w:t>
            </w:r>
          </w:p>
        </w:tc>
        <w:tc>
          <w:tcPr>
            <w:tcW w:w="517" w:type="dxa"/>
          </w:tcPr>
          <w:p w14:paraId="37B3A9DF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88A1B0" w14:textId="77777777" w:rsidR="00736FB6" w:rsidRDefault="00736FB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EAF8FF7" w14:textId="77777777" w:rsidR="00736FB6" w:rsidRDefault="00736FB6" w:rsidP="009F19BE">
            <w:r>
              <w:rPr>
                <w:sz w:val="16"/>
                <w:szCs w:val="16"/>
              </w:rPr>
              <w:t xml:space="preserve">(NR_RRM_enh2-Core) CR on PUCCH </w:t>
            </w:r>
            <w:proofErr w:type="spellStart"/>
            <w:r>
              <w:rPr>
                <w:sz w:val="16"/>
                <w:szCs w:val="16"/>
              </w:rPr>
              <w:t>SCell</w:t>
            </w:r>
            <w:proofErr w:type="spellEnd"/>
            <w:r>
              <w:rPr>
                <w:sz w:val="16"/>
                <w:szCs w:val="16"/>
              </w:rPr>
              <w:t xml:space="preserve"> activation requirements Rel-19 (cat-A)</w:t>
            </w:r>
          </w:p>
        </w:tc>
        <w:tc>
          <w:tcPr>
            <w:tcW w:w="517" w:type="dxa"/>
          </w:tcPr>
          <w:p w14:paraId="4032C4F5" w14:textId="77777777" w:rsidR="00736FB6" w:rsidRDefault="00736F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6BACDC2" w14:textId="77777777" w:rsidR="00736FB6" w:rsidRDefault="00736FB6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777474BF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9AFCB88" w14:textId="77777777" w:rsidR="00736FB6" w:rsidRDefault="00736FB6" w:rsidP="009F19BE">
            <w:r>
              <w:rPr>
                <w:sz w:val="16"/>
                <w:szCs w:val="16"/>
              </w:rPr>
              <w:t>R4-2521107</w:t>
            </w:r>
          </w:p>
        </w:tc>
        <w:tc>
          <w:tcPr>
            <w:tcW w:w="1597" w:type="dxa"/>
          </w:tcPr>
          <w:p w14:paraId="781FFBE4" w14:textId="77777777" w:rsidR="00736FB6" w:rsidRDefault="00736FB6" w:rsidP="009F19BE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7E0F51B6" w14:textId="77777777" w:rsidR="00736FB6" w:rsidRDefault="00736FB6" w:rsidP="009F19BE"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 w14:paraId="2CBEA4EF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CA3B5E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</w:tr>
      <w:tr w:rsidR="00736FB6" w14:paraId="28FE0C2B" w14:textId="77777777" w:rsidTr="009F19BE">
        <w:tc>
          <w:tcPr>
            <w:tcW w:w="879" w:type="dxa"/>
          </w:tcPr>
          <w:p w14:paraId="4B9F0F29" w14:textId="77777777" w:rsidR="00736FB6" w:rsidRDefault="00736F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0157C13" w14:textId="77777777" w:rsidR="00736FB6" w:rsidRDefault="00736FB6" w:rsidP="009F19BE">
            <w:r>
              <w:rPr>
                <w:sz w:val="16"/>
                <w:szCs w:val="16"/>
              </w:rPr>
              <w:t>6173</w:t>
            </w:r>
          </w:p>
        </w:tc>
        <w:tc>
          <w:tcPr>
            <w:tcW w:w="517" w:type="dxa"/>
          </w:tcPr>
          <w:p w14:paraId="4345B91F" w14:textId="77777777" w:rsidR="00736FB6" w:rsidRDefault="00736FB6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DBBA65" w14:textId="77777777" w:rsidR="00736FB6" w:rsidRDefault="00736FB6" w:rsidP="009F19B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C8A9041" w14:textId="77777777" w:rsidR="00736FB6" w:rsidRDefault="00736F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NR_UE_pow_sav</w:t>
            </w:r>
            <w:proofErr w:type="spellEnd"/>
            <w:r>
              <w:rPr>
                <w:sz w:val="16"/>
                <w:szCs w:val="16"/>
              </w:rPr>
              <w:t>-Core) CR on relaxed measurement requirements</w:t>
            </w:r>
          </w:p>
        </w:tc>
        <w:tc>
          <w:tcPr>
            <w:tcW w:w="517" w:type="dxa"/>
          </w:tcPr>
          <w:p w14:paraId="4ACCE61A" w14:textId="77777777" w:rsidR="00736FB6" w:rsidRDefault="00736FB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A46124" w14:textId="77777777" w:rsidR="00736FB6" w:rsidRDefault="00736FB6" w:rsidP="009F19BE">
            <w:r>
              <w:rPr>
                <w:sz w:val="16"/>
                <w:szCs w:val="16"/>
              </w:rPr>
              <w:t>16.25.0</w:t>
            </w:r>
          </w:p>
        </w:tc>
        <w:tc>
          <w:tcPr>
            <w:tcW w:w="758" w:type="dxa"/>
          </w:tcPr>
          <w:p w14:paraId="0A2F78EC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A3EBD37" w14:textId="77777777" w:rsidR="00736FB6" w:rsidRDefault="00736FB6" w:rsidP="009F19BE">
            <w:r>
              <w:rPr>
                <w:sz w:val="16"/>
                <w:szCs w:val="16"/>
              </w:rPr>
              <w:t>R4-2522762</w:t>
            </w:r>
          </w:p>
        </w:tc>
        <w:tc>
          <w:tcPr>
            <w:tcW w:w="1597" w:type="dxa"/>
          </w:tcPr>
          <w:p w14:paraId="33EDCBC3" w14:textId="77777777" w:rsidR="00736FB6" w:rsidRDefault="00736FB6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44AEB714" w14:textId="77777777" w:rsidR="00736FB6" w:rsidRDefault="00736FB6" w:rsidP="009F19BE">
            <w:proofErr w:type="spellStart"/>
            <w:r>
              <w:rPr>
                <w:sz w:val="16"/>
                <w:szCs w:val="16"/>
              </w:rPr>
              <w:t>NR_UE_pow_sav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7DB25FCA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11CD4E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</w:tr>
      <w:tr w:rsidR="00736FB6" w14:paraId="662FA7E6" w14:textId="77777777" w:rsidTr="009F19BE">
        <w:tc>
          <w:tcPr>
            <w:tcW w:w="879" w:type="dxa"/>
          </w:tcPr>
          <w:p w14:paraId="35259780" w14:textId="77777777" w:rsidR="00736FB6" w:rsidRDefault="00736F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E31E715" w14:textId="77777777" w:rsidR="00736FB6" w:rsidRDefault="00736FB6" w:rsidP="009F19BE">
            <w:r>
              <w:rPr>
                <w:sz w:val="16"/>
                <w:szCs w:val="16"/>
              </w:rPr>
              <w:t>6174</w:t>
            </w:r>
          </w:p>
        </w:tc>
        <w:tc>
          <w:tcPr>
            <w:tcW w:w="517" w:type="dxa"/>
          </w:tcPr>
          <w:p w14:paraId="5B7B0BCF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80F5B8" w14:textId="77777777" w:rsidR="00736FB6" w:rsidRDefault="00736FB6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5F4E70" w14:textId="77777777" w:rsidR="00736FB6" w:rsidRDefault="00736F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NR_UE_pow_sav</w:t>
            </w:r>
            <w:proofErr w:type="spellEnd"/>
            <w:r>
              <w:rPr>
                <w:sz w:val="16"/>
                <w:szCs w:val="16"/>
              </w:rPr>
              <w:t>-Core) CR on relaxed measurement requirements R17</w:t>
            </w:r>
          </w:p>
        </w:tc>
        <w:tc>
          <w:tcPr>
            <w:tcW w:w="517" w:type="dxa"/>
          </w:tcPr>
          <w:p w14:paraId="4350FA2D" w14:textId="77777777" w:rsidR="00736FB6" w:rsidRDefault="00736F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49A61DF" w14:textId="77777777" w:rsidR="00736FB6" w:rsidRDefault="00736FB6" w:rsidP="009F19BE"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 w14:paraId="01A97378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CBF72B2" w14:textId="77777777" w:rsidR="00736FB6" w:rsidRDefault="00736FB6" w:rsidP="009F19BE">
            <w:r>
              <w:rPr>
                <w:sz w:val="16"/>
                <w:szCs w:val="16"/>
              </w:rPr>
              <w:t>R4-2521610</w:t>
            </w:r>
          </w:p>
        </w:tc>
        <w:tc>
          <w:tcPr>
            <w:tcW w:w="1597" w:type="dxa"/>
          </w:tcPr>
          <w:p w14:paraId="37A00808" w14:textId="77777777" w:rsidR="00736FB6" w:rsidRDefault="00736FB6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1160F965" w14:textId="77777777" w:rsidR="00736FB6" w:rsidRDefault="00736FB6" w:rsidP="009F19BE">
            <w:proofErr w:type="spellStart"/>
            <w:r>
              <w:rPr>
                <w:sz w:val="16"/>
                <w:szCs w:val="16"/>
              </w:rPr>
              <w:t>NR_UE_pow_sav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504C4D0A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345F10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</w:tr>
      <w:tr w:rsidR="00736FB6" w14:paraId="6DF375C7" w14:textId="77777777" w:rsidTr="009F19BE">
        <w:tc>
          <w:tcPr>
            <w:tcW w:w="879" w:type="dxa"/>
          </w:tcPr>
          <w:p w14:paraId="4D492082" w14:textId="77777777" w:rsidR="00736FB6" w:rsidRDefault="00736F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9710208" w14:textId="77777777" w:rsidR="00736FB6" w:rsidRDefault="00736FB6" w:rsidP="009F19BE">
            <w:r>
              <w:rPr>
                <w:sz w:val="16"/>
                <w:szCs w:val="16"/>
              </w:rPr>
              <w:t>6175</w:t>
            </w:r>
          </w:p>
        </w:tc>
        <w:tc>
          <w:tcPr>
            <w:tcW w:w="517" w:type="dxa"/>
          </w:tcPr>
          <w:p w14:paraId="4F67A879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B7134E" w14:textId="77777777" w:rsidR="00736FB6" w:rsidRDefault="00736FB6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86C8003" w14:textId="77777777" w:rsidR="00736FB6" w:rsidRDefault="00736F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NR_UE_pow_sav</w:t>
            </w:r>
            <w:proofErr w:type="spellEnd"/>
            <w:r>
              <w:rPr>
                <w:sz w:val="16"/>
                <w:szCs w:val="16"/>
              </w:rPr>
              <w:t>-Core) CR on relaxed measurement requirements R18</w:t>
            </w:r>
          </w:p>
        </w:tc>
        <w:tc>
          <w:tcPr>
            <w:tcW w:w="517" w:type="dxa"/>
          </w:tcPr>
          <w:p w14:paraId="0577C36B" w14:textId="77777777" w:rsidR="00736FB6" w:rsidRDefault="00736F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E90888E" w14:textId="77777777" w:rsidR="00736FB6" w:rsidRDefault="00736FB6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69D3A1A0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6EC627F" w14:textId="77777777" w:rsidR="00736FB6" w:rsidRDefault="00736FB6" w:rsidP="009F19BE">
            <w:r>
              <w:rPr>
                <w:sz w:val="16"/>
                <w:szCs w:val="16"/>
              </w:rPr>
              <w:t>R4-2521611</w:t>
            </w:r>
          </w:p>
        </w:tc>
        <w:tc>
          <w:tcPr>
            <w:tcW w:w="1597" w:type="dxa"/>
          </w:tcPr>
          <w:p w14:paraId="658B8723" w14:textId="77777777" w:rsidR="00736FB6" w:rsidRDefault="00736FB6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34CC4439" w14:textId="77777777" w:rsidR="00736FB6" w:rsidRDefault="00736FB6" w:rsidP="009F19BE">
            <w:proofErr w:type="spellStart"/>
            <w:r>
              <w:rPr>
                <w:sz w:val="16"/>
                <w:szCs w:val="16"/>
              </w:rPr>
              <w:t>NR_UE_pow_sav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1B6217E0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3AA5B3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</w:tr>
      <w:tr w:rsidR="00736FB6" w14:paraId="5BFDA99E" w14:textId="77777777" w:rsidTr="009F19BE">
        <w:tc>
          <w:tcPr>
            <w:tcW w:w="879" w:type="dxa"/>
          </w:tcPr>
          <w:p w14:paraId="2FFA4483" w14:textId="77777777" w:rsidR="00736FB6" w:rsidRDefault="00736F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F231AC0" w14:textId="77777777" w:rsidR="00736FB6" w:rsidRDefault="00736FB6" w:rsidP="009F19BE">
            <w:r>
              <w:rPr>
                <w:sz w:val="16"/>
                <w:szCs w:val="16"/>
              </w:rPr>
              <w:t>6176</w:t>
            </w:r>
          </w:p>
        </w:tc>
        <w:tc>
          <w:tcPr>
            <w:tcW w:w="517" w:type="dxa"/>
          </w:tcPr>
          <w:p w14:paraId="70C60453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A0D66A" w14:textId="77777777" w:rsidR="00736FB6" w:rsidRDefault="00736FB6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04EA0DB" w14:textId="77777777" w:rsidR="00736FB6" w:rsidRDefault="00736FB6" w:rsidP="009F19B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NR_UE_pow_sav</w:t>
            </w:r>
            <w:proofErr w:type="spellEnd"/>
            <w:r>
              <w:rPr>
                <w:sz w:val="16"/>
                <w:szCs w:val="16"/>
              </w:rPr>
              <w:t>-Core) CR on relaxed measurement requirements R19</w:t>
            </w:r>
          </w:p>
        </w:tc>
        <w:tc>
          <w:tcPr>
            <w:tcW w:w="517" w:type="dxa"/>
          </w:tcPr>
          <w:p w14:paraId="137DF79C" w14:textId="77777777" w:rsidR="00736FB6" w:rsidRDefault="00736FB6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290CD7F" w14:textId="77777777" w:rsidR="00736FB6" w:rsidRDefault="00736FB6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68287952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3C3261D" w14:textId="77777777" w:rsidR="00736FB6" w:rsidRDefault="00736FB6" w:rsidP="009F19BE">
            <w:r>
              <w:rPr>
                <w:sz w:val="16"/>
                <w:szCs w:val="16"/>
              </w:rPr>
              <w:t>R4-2521612</w:t>
            </w:r>
          </w:p>
        </w:tc>
        <w:tc>
          <w:tcPr>
            <w:tcW w:w="1597" w:type="dxa"/>
          </w:tcPr>
          <w:p w14:paraId="209A12E2" w14:textId="77777777" w:rsidR="00736FB6" w:rsidRDefault="00736FB6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51D334C1" w14:textId="77777777" w:rsidR="00736FB6" w:rsidRDefault="00736FB6" w:rsidP="009F19BE">
            <w:proofErr w:type="spellStart"/>
            <w:r>
              <w:rPr>
                <w:sz w:val="16"/>
                <w:szCs w:val="16"/>
              </w:rPr>
              <w:t>NR_UE_pow_sav</w:t>
            </w:r>
            <w:proofErr w:type="spellEnd"/>
            <w:r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2E9BA2FC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C87358" w14:textId="77777777" w:rsidR="00736FB6" w:rsidRDefault="00736FB6" w:rsidP="009F19BE">
            <w:pPr>
              <w:rPr>
                <w:sz w:val="16"/>
                <w:szCs w:val="16"/>
              </w:rPr>
            </w:pPr>
          </w:p>
        </w:tc>
      </w:tr>
      <w:tr w:rsidR="00736FB6" w14:paraId="65A6603B" w14:textId="77777777" w:rsidTr="009F19BE">
        <w:tc>
          <w:tcPr>
            <w:tcW w:w="879" w:type="dxa"/>
          </w:tcPr>
          <w:p w14:paraId="2D610A83" w14:textId="77777777" w:rsidR="00736FB6" w:rsidRDefault="00736FB6" w:rsidP="009F19B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EDCFD95" w14:textId="77777777" w:rsidR="00736FB6" w:rsidRDefault="00736FB6" w:rsidP="009F19BE">
            <w:r>
              <w:rPr>
                <w:sz w:val="16"/>
                <w:szCs w:val="16"/>
              </w:rPr>
              <w:t>6203</w:t>
            </w:r>
          </w:p>
        </w:tc>
        <w:tc>
          <w:tcPr>
            <w:tcW w:w="517" w:type="dxa"/>
          </w:tcPr>
          <w:p w14:paraId="7EF92D98" w14:textId="77777777" w:rsidR="00736FB6" w:rsidRDefault="00736FB6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5712C9" w14:textId="77777777" w:rsidR="00736FB6" w:rsidRDefault="00736FB6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787884" w14:textId="77777777" w:rsidR="00736FB6" w:rsidRDefault="00736FB6" w:rsidP="009F19BE">
            <w:r>
              <w:rPr>
                <w:sz w:val="16"/>
                <w:szCs w:val="16"/>
              </w:rPr>
              <w:t xml:space="preserve">(NR_RRM_enh2-Perf) Correction CR for </w:t>
            </w:r>
            <w:proofErr w:type="spellStart"/>
            <w:r>
              <w:rPr>
                <w:sz w:val="16"/>
                <w:szCs w:val="16"/>
              </w:rPr>
              <w:t>SCell</w:t>
            </w:r>
            <w:proofErr w:type="spellEnd"/>
            <w:r>
              <w:rPr>
                <w:sz w:val="16"/>
                <w:szCs w:val="16"/>
              </w:rPr>
              <w:t xml:space="preserve"> activation test case – R17</w:t>
            </w:r>
          </w:p>
        </w:tc>
        <w:tc>
          <w:tcPr>
            <w:tcW w:w="517" w:type="dxa"/>
          </w:tcPr>
          <w:p w14:paraId="4BB45571" w14:textId="77777777" w:rsidR="00736FB6" w:rsidRDefault="00736FB6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3EA2B2" w14:textId="77777777" w:rsidR="00736FB6" w:rsidRDefault="00736FB6" w:rsidP="009F19BE"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 w14:paraId="5DF46DEA" w14:textId="77777777" w:rsidR="00736FB6" w:rsidRDefault="00736FB6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5298F64" w14:textId="77777777" w:rsidR="00736FB6" w:rsidRDefault="00736FB6" w:rsidP="009F19BE">
            <w:r>
              <w:rPr>
                <w:sz w:val="16"/>
                <w:szCs w:val="16"/>
              </w:rPr>
              <w:t>R4-2521726</w:t>
            </w:r>
          </w:p>
        </w:tc>
        <w:tc>
          <w:tcPr>
            <w:tcW w:w="1597" w:type="dxa"/>
          </w:tcPr>
          <w:p w14:paraId="266E9997" w14:textId="77777777" w:rsidR="00736FB6" w:rsidRDefault="00736FB6" w:rsidP="009F19B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C06FA69" w14:textId="77777777" w:rsidR="00736FB6" w:rsidRDefault="00736FB6" w:rsidP="009F19BE"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 w14:paraId="32C19611" w14:textId="77777777" w:rsidR="00736FB6" w:rsidRDefault="00736FB6" w:rsidP="009F19BE">
            <w:r>
              <w:rPr>
                <w:sz w:val="16"/>
                <w:szCs w:val="16"/>
              </w:rPr>
              <w:t>A.6.5.3.1.2.</w:t>
            </w:r>
          </w:p>
        </w:tc>
        <w:tc>
          <w:tcPr>
            <w:tcW w:w="998" w:type="dxa"/>
          </w:tcPr>
          <w:p w14:paraId="47A6D0D5" w14:textId="77777777" w:rsidR="00736FB6" w:rsidRDefault="00736FB6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</w:tbl>
    <w:p w14:paraId="06E23471" w14:textId="77777777" w:rsidR="006E3D30" w:rsidRDefault="006E3D30" w:rsidP="006E3D30">
      <w:pPr>
        <w:rPr>
          <w:rFonts w:eastAsiaTheme="minorEastAsia"/>
        </w:rPr>
      </w:pPr>
    </w:p>
    <w:p w14:paraId="2F027884" w14:textId="53D4BB6D" w:rsidR="006E3D30" w:rsidRDefault="00877E90" w:rsidP="006E3D30">
      <w:pPr>
        <w:rPr>
          <w:rFonts w:ascii="Arial" w:eastAsiaTheme="minorEastAsia" w:hAnsi="Arial" w:cs="Arial"/>
          <w:b/>
          <w:sz w:val="24"/>
          <w:szCs w:val="24"/>
        </w:rPr>
      </w:pPr>
      <w:r w:rsidRPr="00877E90">
        <w:rPr>
          <w:rFonts w:ascii="Arial" w:eastAsiaTheme="minorEastAsia" w:hAnsi="Arial" w:cs="Arial"/>
          <w:b/>
          <w:sz w:val="24"/>
          <w:szCs w:val="24"/>
        </w:rPr>
        <w:lastRenderedPageBreak/>
        <w:t>RP-253684</w:t>
      </w:r>
      <w:r w:rsidRPr="00877E90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- Batch 18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77E90" w:rsidRPr="004E535C" w14:paraId="469B9137" w14:textId="77777777" w:rsidTr="009F19B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5C7A799" w14:textId="77777777" w:rsidR="00877E90" w:rsidRPr="00BF1EB6" w:rsidRDefault="00877E9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7550A0" w14:textId="77777777" w:rsidR="00877E90" w:rsidRPr="00BF1EB6" w:rsidRDefault="00877E9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AA3053B" w14:textId="77777777" w:rsidR="00877E90" w:rsidRPr="00BF1EB6" w:rsidRDefault="00877E9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B0C930F" w14:textId="77777777" w:rsidR="00877E90" w:rsidRPr="00BF1EB6" w:rsidRDefault="00877E90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7C726C21" w14:textId="77777777" w:rsidR="00877E90" w:rsidRPr="00BF1EB6" w:rsidRDefault="00877E9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CAB2B58" w14:textId="77777777" w:rsidR="00877E90" w:rsidRPr="00BF1EB6" w:rsidRDefault="00877E9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DAAA476" w14:textId="77777777" w:rsidR="00877E90" w:rsidRPr="00BF1EB6" w:rsidRDefault="00877E90" w:rsidP="009F19BE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7674265E" w14:textId="77777777" w:rsidR="00877E90" w:rsidRPr="00BF1EB6" w:rsidRDefault="00877E9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0F0ECBE" w14:textId="77777777" w:rsidR="00877E90" w:rsidRPr="00BF1EB6" w:rsidRDefault="00877E9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5B713F6" w14:textId="77777777" w:rsidR="00877E90" w:rsidRPr="00BF1EB6" w:rsidRDefault="00877E9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B857D2A" w14:textId="77777777" w:rsidR="00877E90" w:rsidRPr="00BF1EB6" w:rsidRDefault="00877E9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B1F81F6" w14:textId="77777777" w:rsidR="00877E90" w:rsidRPr="00BF1EB6" w:rsidRDefault="00877E9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2C97BB4" w14:textId="77777777" w:rsidR="00877E90" w:rsidRPr="00BF1EB6" w:rsidRDefault="00877E90" w:rsidP="009F19B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77E90" w14:paraId="389F56AC" w14:textId="77777777" w:rsidTr="009F19BE">
        <w:tc>
          <w:tcPr>
            <w:tcW w:w="879" w:type="dxa"/>
          </w:tcPr>
          <w:p w14:paraId="591EC93D" w14:textId="77777777" w:rsidR="00877E90" w:rsidRDefault="00877E90" w:rsidP="009F19BE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0D1B1656" w14:textId="77777777" w:rsidR="00877E90" w:rsidRDefault="00877E90" w:rsidP="009F19BE">
            <w:r>
              <w:rPr>
                <w:sz w:val="16"/>
                <w:szCs w:val="16"/>
              </w:rPr>
              <w:t>7398</w:t>
            </w:r>
          </w:p>
        </w:tc>
        <w:tc>
          <w:tcPr>
            <w:tcW w:w="517" w:type="dxa"/>
          </w:tcPr>
          <w:p w14:paraId="6334874E" w14:textId="77777777" w:rsidR="00877E90" w:rsidRDefault="00877E90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379FAA" w14:textId="77777777" w:rsidR="00877E90" w:rsidRDefault="00877E90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DF51EE9" w14:textId="77777777" w:rsidR="00877E90" w:rsidRDefault="00877E90" w:rsidP="009F19BE">
            <w:r>
              <w:rPr>
                <w:sz w:val="16"/>
                <w:szCs w:val="16"/>
              </w:rPr>
              <w:t xml:space="preserve">(TEI18) Updates related to NB-IoT </w:t>
            </w:r>
            <w:proofErr w:type="spellStart"/>
            <w:r>
              <w:rPr>
                <w:sz w:val="16"/>
                <w:szCs w:val="16"/>
              </w:rPr>
              <w:t>inband</w:t>
            </w:r>
            <w:proofErr w:type="spellEnd"/>
            <w:r>
              <w:rPr>
                <w:sz w:val="16"/>
                <w:szCs w:val="16"/>
              </w:rPr>
              <w:t xml:space="preserve"> operation in NTN NR [</w:t>
            </w:r>
            <w:proofErr w:type="spellStart"/>
            <w:r>
              <w:rPr>
                <w:sz w:val="16"/>
                <w:szCs w:val="16"/>
              </w:rPr>
              <w:t>NTNNBIoT_inbandNTNNR</w:t>
            </w:r>
            <w:proofErr w:type="spellEnd"/>
            <w:r>
              <w:rPr>
                <w:sz w:val="16"/>
                <w:szCs w:val="16"/>
              </w:rPr>
              <w:t>]</w:t>
            </w:r>
          </w:p>
        </w:tc>
        <w:tc>
          <w:tcPr>
            <w:tcW w:w="517" w:type="dxa"/>
          </w:tcPr>
          <w:p w14:paraId="3FAFCF0D" w14:textId="77777777" w:rsidR="00877E90" w:rsidRDefault="00877E90" w:rsidP="009F19B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6A6E9AE" w14:textId="77777777" w:rsidR="00877E90" w:rsidRDefault="00877E90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5C5FAEBF" w14:textId="77777777" w:rsidR="00877E90" w:rsidRDefault="00877E90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DBFBCDC" w14:textId="77777777" w:rsidR="00877E90" w:rsidRDefault="00877E90" w:rsidP="009F19BE">
            <w:r>
              <w:rPr>
                <w:sz w:val="16"/>
                <w:szCs w:val="16"/>
              </w:rPr>
              <w:t>R4-2520777</w:t>
            </w:r>
          </w:p>
        </w:tc>
        <w:tc>
          <w:tcPr>
            <w:tcW w:w="1597" w:type="dxa"/>
          </w:tcPr>
          <w:p w14:paraId="1FBD3E35" w14:textId="77777777" w:rsidR="00877E90" w:rsidRDefault="00877E90" w:rsidP="009F19BE">
            <w:r>
              <w:rPr>
                <w:sz w:val="16"/>
                <w:szCs w:val="16"/>
              </w:rPr>
              <w:t xml:space="preserve">Viasat, Thales, Huawei, </w:t>
            </w:r>
            <w:proofErr w:type="spellStart"/>
            <w:r>
              <w:rPr>
                <w:sz w:val="16"/>
                <w:szCs w:val="16"/>
              </w:rPr>
              <w:t>Mediatek</w:t>
            </w:r>
            <w:proofErr w:type="spellEnd"/>
            <w:r>
              <w:rPr>
                <w:sz w:val="16"/>
                <w:szCs w:val="16"/>
              </w:rPr>
              <w:t>, Qualcomm</w:t>
            </w:r>
          </w:p>
        </w:tc>
        <w:tc>
          <w:tcPr>
            <w:tcW w:w="1122" w:type="dxa"/>
          </w:tcPr>
          <w:p w14:paraId="3A083B84" w14:textId="77777777" w:rsidR="00877E90" w:rsidRDefault="00877E90" w:rsidP="009F19BE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68DFFCA2" w14:textId="77777777" w:rsidR="00877E90" w:rsidRDefault="00877E90" w:rsidP="009F19BE">
            <w:r>
              <w:rPr>
                <w:sz w:val="16"/>
                <w:szCs w:val="16"/>
              </w:rPr>
              <w:t>3.1, new clause 3.6.7, 9.1.22A.1, 9.1.22A.2, new clause A.3.2.3.9, new clause A.13.1.1.7, new clause A.13.1.1.8, new clause A.13.4.3.9, new clause A.13.5.4, new clause A.13.5.5</w:t>
            </w:r>
          </w:p>
        </w:tc>
        <w:tc>
          <w:tcPr>
            <w:tcW w:w="998" w:type="dxa"/>
          </w:tcPr>
          <w:p w14:paraId="73EBD034" w14:textId="77777777" w:rsidR="00877E90" w:rsidRDefault="00877E90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36.533; TS/TR ... CR ... </w:t>
            </w:r>
          </w:p>
        </w:tc>
      </w:tr>
      <w:tr w:rsidR="00877E90" w14:paraId="13325B16" w14:textId="77777777" w:rsidTr="009F19BE">
        <w:tc>
          <w:tcPr>
            <w:tcW w:w="879" w:type="dxa"/>
          </w:tcPr>
          <w:p w14:paraId="53CCE105" w14:textId="77777777" w:rsidR="00877E90" w:rsidRDefault="00877E90" w:rsidP="009F19BE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75E1632A" w14:textId="77777777" w:rsidR="00877E90" w:rsidRDefault="00877E90" w:rsidP="009F19BE">
            <w:r>
              <w:rPr>
                <w:sz w:val="16"/>
                <w:szCs w:val="16"/>
              </w:rPr>
              <w:t>7399</w:t>
            </w:r>
          </w:p>
        </w:tc>
        <w:tc>
          <w:tcPr>
            <w:tcW w:w="517" w:type="dxa"/>
          </w:tcPr>
          <w:p w14:paraId="62A6471B" w14:textId="77777777" w:rsidR="00877E90" w:rsidRDefault="00877E90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02B299" w14:textId="77777777" w:rsidR="00877E90" w:rsidRDefault="00877E90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28A5E9E" w14:textId="77777777" w:rsidR="00877E90" w:rsidRDefault="00877E90" w:rsidP="009F19BE">
            <w:r>
              <w:rPr>
                <w:sz w:val="16"/>
                <w:szCs w:val="16"/>
              </w:rPr>
              <w:t xml:space="preserve">(TEI18) Updates related to NB-IoT </w:t>
            </w:r>
            <w:proofErr w:type="spellStart"/>
            <w:r>
              <w:rPr>
                <w:sz w:val="16"/>
                <w:szCs w:val="16"/>
              </w:rPr>
              <w:t>inband</w:t>
            </w:r>
            <w:proofErr w:type="spellEnd"/>
            <w:r>
              <w:rPr>
                <w:sz w:val="16"/>
                <w:szCs w:val="16"/>
              </w:rPr>
              <w:t xml:space="preserve"> operation in NTN NR [</w:t>
            </w:r>
            <w:proofErr w:type="spellStart"/>
            <w:r>
              <w:rPr>
                <w:sz w:val="16"/>
                <w:szCs w:val="16"/>
              </w:rPr>
              <w:t>NTNNBIoT_inbandNTNNR</w:t>
            </w:r>
            <w:proofErr w:type="spellEnd"/>
            <w:r>
              <w:rPr>
                <w:sz w:val="16"/>
                <w:szCs w:val="16"/>
              </w:rPr>
              <w:t>]</w:t>
            </w:r>
          </w:p>
        </w:tc>
        <w:tc>
          <w:tcPr>
            <w:tcW w:w="517" w:type="dxa"/>
          </w:tcPr>
          <w:p w14:paraId="315C8E5E" w14:textId="77777777" w:rsidR="00877E90" w:rsidRDefault="00877E90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6CE841D" w14:textId="77777777" w:rsidR="00877E90" w:rsidRDefault="00877E90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7BAF2FD0" w14:textId="77777777" w:rsidR="00877E90" w:rsidRDefault="00877E90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ACA3241" w14:textId="77777777" w:rsidR="00877E90" w:rsidRDefault="00877E90" w:rsidP="009F19BE">
            <w:r>
              <w:rPr>
                <w:sz w:val="16"/>
                <w:szCs w:val="16"/>
              </w:rPr>
              <w:t>R4-2520778</w:t>
            </w:r>
          </w:p>
        </w:tc>
        <w:tc>
          <w:tcPr>
            <w:tcW w:w="1597" w:type="dxa"/>
          </w:tcPr>
          <w:p w14:paraId="09F6AC7A" w14:textId="77777777" w:rsidR="00877E90" w:rsidRDefault="00877E90" w:rsidP="009F19BE">
            <w:r>
              <w:rPr>
                <w:sz w:val="16"/>
                <w:szCs w:val="16"/>
              </w:rPr>
              <w:t xml:space="preserve">Viasat, Thales, Huawei, </w:t>
            </w:r>
            <w:proofErr w:type="spellStart"/>
            <w:r>
              <w:rPr>
                <w:sz w:val="16"/>
                <w:szCs w:val="16"/>
              </w:rPr>
              <w:t>Mediatek</w:t>
            </w:r>
            <w:proofErr w:type="spellEnd"/>
            <w:r>
              <w:rPr>
                <w:sz w:val="16"/>
                <w:szCs w:val="16"/>
              </w:rPr>
              <w:t>, Qualcomm</w:t>
            </w:r>
          </w:p>
        </w:tc>
        <w:tc>
          <w:tcPr>
            <w:tcW w:w="1122" w:type="dxa"/>
          </w:tcPr>
          <w:p w14:paraId="57437506" w14:textId="77777777" w:rsidR="00877E90" w:rsidRDefault="00877E90" w:rsidP="009F19BE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51ED4391" w14:textId="77777777" w:rsidR="00877E90" w:rsidRDefault="00877E90" w:rsidP="009F19BE">
            <w:r>
              <w:rPr>
                <w:sz w:val="16"/>
                <w:szCs w:val="16"/>
              </w:rPr>
              <w:t>3.1, new clause 3.6.7, 9.1.22A.1, 9.1.22A.2, new clause A.3.2.3.9, new clause A.13.1.1.7, new clause A.13.1.1.8, new clause A.13.4.3.9, new clause A.13.5.4, new clause A.13.5.5</w:t>
            </w:r>
          </w:p>
        </w:tc>
        <w:tc>
          <w:tcPr>
            <w:tcW w:w="998" w:type="dxa"/>
          </w:tcPr>
          <w:p w14:paraId="1645EA18" w14:textId="77777777" w:rsidR="00877E90" w:rsidRDefault="00877E90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36.533; TS/TR ... CR ... </w:t>
            </w:r>
          </w:p>
        </w:tc>
      </w:tr>
      <w:tr w:rsidR="00877E90" w14:paraId="10E50B0A" w14:textId="77777777" w:rsidTr="009F19BE">
        <w:tc>
          <w:tcPr>
            <w:tcW w:w="879" w:type="dxa"/>
          </w:tcPr>
          <w:p w14:paraId="0DDD0F98" w14:textId="77777777" w:rsidR="00877E90" w:rsidRDefault="00877E90" w:rsidP="009F19BE">
            <w:r>
              <w:rPr>
                <w:sz w:val="16"/>
                <w:szCs w:val="16"/>
              </w:rPr>
              <w:t>37.113</w:t>
            </w:r>
          </w:p>
        </w:tc>
        <w:tc>
          <w:tcPr>
            <w:tcW w:w="637" w:type="dxa"/>
          </w:tcPr>
          <w:p w14:paraId="74AC0153" w14:textId="77777777" w:rsidR="00877E90" w:rsidRDefault="00877E90" w:rsidP="009F19BE">
            <w:r>
              <w:rPr>
                <w:sz w:val="16"/>
                <w:szCs w:val="16"/>
              </w:rPr>
              <w:t>0144</w:t>
            </w:r>
          </w:p>
        </w:tc>
        <w:tc>
          <w:tcPr>
            <w:tcW w:w="517" w:type="dxa"/>
          </w:tcPr>
          <w:p w14:paraId="05BBB575" w14:textId="77777777" w:rsidR="00877E90" w:rsidRDefault="00877E90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2CF6FD" w14:textId="77777777" w:rsidR="00877E90" w:rsidRDefault="00877E90" w:rsidP="009F19B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10C0534" w14:textId="77777777" w:rsidR="00877E90" w:rsidRDefault="00877E90" w:rsidP="009F19BE">
            <w:r>
              <w:rPr>
                <w:sz w:val="16"/>
                <w:szCs w:val="16"/>
              </w:rPr>
              <w:t>(TEI16-BDaT_FRC_thp) CR to TS 37.113: Correction of the description of maximum throughput for an FRC</w:t>
            </w:r>
          </w:p>
        </w:tc>
        <w:tc>
          <w:tcPr>
            <w:tcW w:w="517" w:type="dxa"/>
          </w:tcPr>
          <w:p w14:paraId="153065B3" w14:textId="77777777" w:rsidR="00877E90" w:rsidRDefault="00877E90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BA3447" w14:textId="77777777" w:rsidR="00877E90" w:rsidRDefault="00877E90" w:rsidP="009F19BE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0E748719" w14:textId="77777777" w:rsidR="00877E90" w:rsidRDefault="00877E90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276F94F0" w14:textId="77777777" w:rsidR="00877E90" w:rsidRDefault="00877E90" w:rsidP="009F19BE">
            <w:r>
              <w:rPr>
                <w:sz w:val="16"/>
                <w:szCs w:val="16"/>
              </w:rPr>
              <w:t>R4-2522190</w:t>
            </w:r>
          </w:p>
        </w:tc>
        <w:tc>
          <w:tcPr>
            <w:tcW w:w="1597" w:type="dxa"/>
          </w:tcPr>
          <w:p w14:paraId="7EB18045" w14:textId="77777777" w:rsidR="00877E90" w:rsidRDefault="00877E90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7A92C309" w14:textId="77777777" w:rsidR="00877E90" w:rsidRDefault="00877E90" w:rsidP="009F19BE">
            <w:r>
              <w:rPr>
                <w:sz w:val="16"/>
                <w:szCs w:val="16"/>
              </w:rPr>
              <w:t>RInImp9-RFmulti, TEI16</w:t>
            </w:r>
          </w:p>
        </w:tc>
        <w:tc>
          <w:tcPr>
            <w:tcW w:w="2323" w:type="dxa"/>
          </w:tcPr>
          <w:p w14:paraId="6B5126BB" w14:textId="77777777" w:rsidR="00877E90" w:rsidRDefault="00877E90" w:rsidP="009F19BE">
            <w:r>
              <w:rPr>
                <w:sz w:val="16"/>
                <w:szCs w:val="16"/>
              </w:rPr>
              <w:t>6.1.4</w:t>
            </w:r>
          </w:p>
        </w:tc>
        <w:tc>
          <w:tcPr>
            <w:tcW w:w="998" w:type="dxa"/>
          </w:tcPr>
          <w:p w14:paraId="2347B485" w14:textId="77777777" w:rsidR="00877E90" w:rsidRDefault="00877E90" w:rsidP="009F19BE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877E90" w14:paraId="5CBB0265" w14:textId="77777777" w:rsidTr="009F19BE">
        <w:tc>
          <w:tcPr>
            <w:tcW w:w="879" w:type="dxa"/>
          </w:tcPr>
          <w:p w14:paraId="3DE5455E" w14:textId="77777777" w:rsidR="00877E90" w:rsidRDefault="00877E90" w:rsidP="009F19BE">
            <w:r>
              <w:rPr>
                <w:sz w:val="16"/>
                <w:szCs w:val="16"/>
              </w:rPr>
              <w:t>37.113</w:t>
            </w:r>
          </w:p>
        </w:tc>
        <w:tc>
          <w:tcPr>
            <w:tcW w:w="637" w:type="dxa"/>
          </w:tcPr>
          <w:p w14:paraId="1FA2EC9C" w14:textId="77777777" w:rsidR="00877E90" w:rsidRDefault="00877E90" w:rsidP="009F19BE">
            <w:r>
              <w:rPr>
                <w:sz w:val="16"/>
                <w:szCs w:val="16"/>
              </w:rPr>
              <w:t>0145</w:t>
            </w:r>
          </w:p>
        </w:tc>
        <w:tc>
          <w:tcPr>
            <w:tcW w:w="517" w:type="dxa"/>
          </w:tcPr>
          <w:p w14:paraId="485BDEC2" w14:textId="77777777" w:rsidR="00877E90" w:rsidRDefault="00877E90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7D9A43" w14:textId="77777777" w:rsidR="00877E90" w:rsidRDefault="00877E90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893B163" w14:textId="77777777" w:rsidR="00877E90" w:rsidRDefault="00877E90" w:rsidP="009F19BE">
            <w:r>
              <w:rPr>
                <w:sz w:val="16"/>
                <w:szCs w:val="16"/>
              </w:rPr>
              <w:t>(TEI16-BDaT_FRC_thp) CR to TS 37.113: Correction of the description of maximum throughput for an FRC</w:t>
            </w:r>
          </w:p>
        </w:tc>
        <w:tc>
          <w:tcPr>
            <w:tcW w:w="517" w:type="dxa"/>
          </w:tcPr>
          <w:p w14:paraId="550913E1" w14:textId="77777777" w:rsidR="00877E90" w:rsidRDefault="00877E90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84C94C0" w14:textId="77777777" w:rsidR="00877E90" w:rsidRDefault="00877E90" w:rsidP="009F19B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CF366D0" w14:textId="77777777" w:rsidR="00877E90" w:rsidRDefault="00877E90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70BC03F7" w14:textId="77777777" w:rsidR="00877E90" w:rsidRDefault="00877E90" w:rsidP="009F19BE">
            <w:r>
              <w:rPr>
                <w:sz w:val="16"/>
                <w:szCs w:val="16"/>
              </w:rPr>
              <w:t>R4-2522191</w:t>
            </w:r>
          </w:p>
        </w:tc>
        <w:tc>
          <w:tcPr>
            <w:tcW w:w="1597" w:type="dxa"/>
          </w:tcPr>
          <w:p w14:paraId="77F102BA" w14:textId="77777777" w:rsidR="00877E90" w:rsidRDefault="00877E90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74029E44" w14:textId="77777777" w:rsidR="00877E90" w:rsidRDefault="00877E90" w:rsidP="009F19BE">
            <w:r>
              <w:rPr>
                <w:sz w:val="16"/>
                <w:szCs w:val="16"/>
              </w:rPr>
              <w:t>RInImp9-RFmulti, TEI16</w:t>
            </w:r>
          </w:p>
        </w:tc>
        <w:tc>
          <w:tcPr>
            <w:tcW w:w="2323" w:type="dxa"/>
          </w:tcPr>
          <w:p w14:paraId="237E8AEB" w14:textId="77777777" w:rsidR="00877E90" w:rsidRDefault="00877E90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A428B8" w14:textId="77777777" w:rsidR="00877E90" w:rsidRDefault="00877E90" w:rsidP="009F19BE">
            <w:pPr>
              <w:rPr>
                <w:sz w:val="16"/>
                <w:szCs w:val="16"/>
              </w:rPr>
            </w:pPr>
          </w:p>
        </w:tc>
      </w:tr>
      <w:tr w:rsidR="00877E90" w14:paraId="1ADB155D" w14:textId="77777777" w:rsidTr="009F19BE">
        <w:tc>
          <w:tcPr>
            <w:tcW w:w="879" w:type="dxa"/>
          </w:tcPr>
          <w:p w14:paraId="0D57B795" w14:textId="77777777" w:rsidR="00877E90" w:rsidRDefault="00877E90" w:rsidP="009F19BE">
            <w:r>
              <w:rPr>
                <w:sz w:val="16"/>
                <w:szCs w:val="16"/>
              </w:rPr>
              <w:t>37.113</w:t>
            </w:r>
          </w:p>
        </w:tc>
        <w:tc>
          <w:tcPr>
            <w:tcW w:w="637" w:type="dxa"/>
          </w:tcPr>
          <w:p w14:paraId="792A8F44" w14:textId="77777777" w:rsidR="00877E90" w:rsidRDefault="00877E90" w:rsidP="009F19BE">
            <w:r>
              <w:rPr>
                <w:sz w:val="16"/>
                <w:szCs w:val="16"/>
              </w:rPr>
              <w:t>0146</w:t>
            </w:r>
          </w:p>
        </w:tc>
        <w:tc>
          <w:tcPr>
            <w:tcW w:w="517" w:type="dxa"/>
          </w:tcPr>
          <w:p w14:paraId="70C7101F" w14:textId="77777777" w:rsidR="00877E90" w:rsidRDefault="00877E90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C26F2C" w14:textId="77777777" w:rsidR="00877E90" w:rsidRDefault="00877E90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12FB2D8" w14:textId="77777777" w:rsidR="00877E90" w:rsidRDefault="00877E90" w:rsidP="009F19BE">
            <w:r>
              <w:rPr>
                <w:sz w:val="16"/>
                <w:szCs w:val="16"/>
              </w:rPr>
              <w:t>(TEI16-BDaT_FRC_thp) CR to TS 37.113: Correction of the description of maximum throughput for an FRC</w:t>
            </w:r>
          </w:p>
        </w:tc>
        <w:tc>
          <w:tcPr>
            <w:tcW w:w="517" w:type="dxa"/>
          </w:tcPr>
          <w:p w14:paraId="1DECC35D" w14:textId="77777777" w:rsidR="00877E90" w:rsidRDefault="00877E90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F0F97C9" w14:textId="77777777" w:rsidR="00877E90" w:rsidRDefault="00877E90" w:rsidP="009F19BE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43EC68F" w14:textId="77777777" w:rsidR="00877E90" w:rsidRDefault="00877E90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6754378C" w14:textId="77777777" w:rsidR="00877E90" w:rsidRDefault="00877E90" w:rsidP="009F19BE">
            <w:r>
              <w:rPr>
                <w:sz w:val="16"/>
                <w:szCs w:val="16"/>
              </w:rPr>
              <w:t>R4-2522192</w:t>
            </w:r>
          </w:p>
        </w:tc>
        <w:tc>
          <w:tcPr>
            <w:tcW w:w="1597" w:type="dxa"/>
          </w:tcPr>
          <w:p w14:paraId="24E3E504" w14:textId="77777777" w:rsidR="00877E90" w:rsidRDefault="00877E90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55D5A2DE" w14:textId="77777777" w:rsidR="00877E90" w:rsidRDefault="00877E90" w:rsidP="009F19BE">
            <w:r>
              <w:rPr>
                <w:sz w:val="16"/>
                <w:szCs w:val="16"/>
              </w:rPr>
              <w:t>RInImp9-RFmulti, TEI16</w:t>
            </w:r>
          </w:p>
        </w:tc>
        <w:tc>
          <w:tcPr>
            <w:tcW w:w="2323" w:type="dxa"/>
          </w:tcPr>
          <w:p w14:paraId="7FD6055F" w14:textId="77777777" w:rsidR="00877E90" w:rsidRDefault="00877E90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990ED6" w14:textId="77777777" w:rsidR="00877E90" w:rsidRDefault="00877E90" w:rsidP="009F19BE">
            <w:pPr>
              <w:rPr>
                <w:sz w:val="16"/>
                <w:szCs w:val="16"/>
              </w:rPr>
            </w:pPr>
          </w:p>
        </w:tc>
      </w:tr>
      <w:tr w:rsidR="00877E90" w14:paraId="2F5B9651" w14:textId="77777777" w:rsidTr="009F19BE">
        <w:tc>
          <w:tcPr>
            <w:tcW w:w="879" w:type="dxa"/>
          </w:tcPr>
          <w:p w14:paraId="61CF60A8" w14:textId="77777777" w:rsidR="00877E90" w:rsidRDefault="00877E90" w:rsidP="009F19BE">
            <w:r>
              <w:rPr>
                <w:sz w:val="16"/>
                <w:szCs w:val="16"/>
              </w:rPr>
              <w:t>37.113</w:t>
            </w:r>
          </w:p>
        </w:tc>
        <w:tc>
          <w:tcPr>
            <w:tcW w:w="637" w:type="dxa"/>
          </w:tcPr>
          <w:p w14:paraId="6BBBFEFF" w14:textId="77777777" w:rsidR="00877E90" w:rsidRDefault="00877E90" w:rsidP="009F19BE">
            <w:r>
              <w:rPr>
                <w:sz w:val="16"/>
                <w:szCs w:val="16"/>
              </w:rPr>
              <w:t>0147</w:t>
            </w:r>
          </w:p>
        </w:tc>
        <w:tc>
          <w:tcPr>
            <w:tcW w:w="517" w:type="dxa"/>
          </w:tcPr>
          <w:p w14:paraId="2632610B" w14:textId="77777777" w:rsidR="00877E90" w:rsidRDefault="00877E90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C1A5C1" w14:textId="77777777" w:rsidR="00877E90" w:rsidRDefault="00877E90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100D740" w14:textId="77777777" w:rsidR="00877E90" w:rsidRDefault="00877E90" w:rsidP="009F19BE">
            <w:r>
              <w:rPr>
                <w:sz w:val="16"/>
                <w:szCs w:val="16"/>
              </w:rPr>
              <w:t>(TEI16-BDaT_FRC_thp) CR to TS 37.113: Correction of the description of maximum throughput for an FRC</w:t>
            </w:r>
          </w:p>
        </w:tc>
        <w:tc>
          <w:tcPr>
            <w:tcW w:w="517" w:type="dxa"/>
          </w:tcPr>
          <w:p w14:paraId="384E68B9" w14:textId="77777777" w:rsidR="00877E90" w:rsidRDefault="00877E90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3145D12" w14:textId="77777777" w:rsidR="00877E90" w:rsidRDefault="00877E90" w:rsidP="009F19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2F43498A" w14:textId="77777777" w:rsidR="00877E90" w:rsidRDefault="00877E90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43691058" w14:textId="77777777" w:rsidR="00877E90" w:rsidRDefault="00877E90" w:rsidP="009F19BE">
            <w:r>
              <w:rPr>
                <w:sz w:val="16"/>
                <w:szCs w:val="16"/>
              </w:rPr>
              <w:t>R4-2522193</w:t>
            </w:r>
          </w:p>
        </w:tc>
        <w:tc>
          <w:tcPr>
            <w:tcW w:w="1597" w:type="dxa"/>
          </w:tcPr>
          <w:p w14:paraId="30A4D84F" w14:textId="77777777" w:rsidR="00877E90" w:rsidRDefault="00877E90" w:rsidP="009F19BE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3F0B2E75" w14:textId="77777777" w:rsidR="00877E90" w:rsidRDefault="00877E90" w:rsidP="009F19BE">
            <w:r>
              <w:rPr>
                <w:sz w:val="16"/>
                <w:szCs w:val="16"/>
              </w:rPr>
              <w:t>RInImp9-RFmulti, TEI16</w:t>
            </w:r>
          </w:p>
        </w:tc>
        <w:tc>
          <w:tcPr>
            <w:tcW w:w="2323" w:type="dxa"/>
          </w:tcPr>
          <w:p w14:paraId="2B021D97" w14:textId="77777777" w:rsidR="00877E90" w:rsidRDefault="00877E90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35F097" w14:textId="77777777" w:rsidR="00877E90" w:rsidRDefault="00877E90" w:rsidP="009F19BE">
            <w:pPr>
              <w:rPr>
                <w:sz w:val="16"/>
                <w:szCs w:val="16"/>
              </w:rPr>
            </w:pPr>
          </w:p>
        </w:tc>
      </w:tr>
      <w:tr w:rsidR="00877E90" w14:paraId="34649368" w14:textId="77777777" w:rsidTr="009F19BE">
        <w:tc>
          <w:tcPr>
            <w:tcW w:w="879" w:type="dxa"/>
          </w:tcPr>
          <w:p w14:paraId="67A26383" w14:textId="77777777" w:rsidR="00877E90" w:rsidRDefault="00877E90" w:rsidP="009F19BE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5BD07A5F" w14:textId="77777777" w:rsidR="00877E90" w:rsidRDefault="00877E90" w:rsidP="009F19BE">
            <w:r>
              <w:rPr>
                <w:sz w:val="16"/>
                <w:szCs w:val="16"/>
              </w:rPr>
              <w:t>0746</w:t>
            </w:r>
          </w:p>
        </w:tc>
        <w:tc>
          <w:tcPr>
            <w:tcW w:w="517" w:type="dxa"/>
          </w:tcPr>
          <w:p w14:paraId="67F369EC" w14:textId="77777777" w:rsidR="00877E90" w:rsidRDefault="00877E90" w:rsidP="009F1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03373A8" w14:textId="77777777" w:rsidR="00877E90" w:rsidRDefault="00877E90" w:rsidP="009F1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0E89D3E" w14:textId="77777777" w:rsidR="00877E90" w:rsidRDefault="00877E90" w:rsidP="009F19BE">
            <w:r>
              <w:rPr>
                <w:sz w:val="16"/>
                <w:szCs w:val="16"/>
              </w:rPr>
              <w:t>(TEI17) Correction of Operating band unwanted emissions for multi-band connector</w:t>
            </w:r>
          </w:p>
        </w:tc>
        <w:tc>
          <w:tcPr>
            <w:tcW w:w="517" w:type="dxa"/>
          </w:tcPr>
          <w:p w14:paraId="06E5299F" w14:textId="77777777" w:rsidR="00877E90" w:rsidRDefault="00877E90" w:rsidP="009F1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7A6F50" w14:textId="77777777" w:rsidR="00877E90" w:rsidRDefault="00877E90" w:rsidP="009F19BE"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 w14:paraId="140D0C88" w14:textId="77777777" w:rsidR="00877E90" w:rsidRDefault="00877E90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53A68749" w14:textId="77777777" w:rsidR="00877E90" w:rsidRDefault="00877E90" w:rsidP="009F19BE">
            <w:r>
              <w:rPr>
                <w:sz w:val="16"/>
                <w:szCs w:val="16"/>
              </w:rPr>
              <w:t>R4-2522310</w:t>
            </w:r>
          </w:p>
        </w:tc>
        <w:tc>
          <w:tcPr>
            <w:tcW w:w="1597" w:type="dxa"/>
          </w:tcPr>
          <w:p w14:paraId="36A0D91B" w14:textId="77777777" w:rsidR="00877E90" w:rsidRDefault="00877E90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3B5B5A0" w14:textId="77777777" w:rsidR="00877E90" w:rsidRDefault="00877E90" w:rsidP="009F19BE"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-Core, TEI17</w:t>
            </w:r>
          </w:p>
        </w:tc>
        <w:tc>
          <w:tcPr>
            <w:tcW w:w="2323" w:type="dxa"/>
          </w:tcPr>
          <w:p w14:paraId="7D05ACA3" w14:textId="77777777" w:rsidR="00877E90" w:rsidRDefault="00877E90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BCF089" w14:textId="77777777" w:rsidR="00877E90" w:rsidRDefault="00877E90" w:rsidP="009F19BE">
            <w:pPr>
              <w:rPr>
                <w:sz w:val="16"/>
                <w:szCs w:val="16"/>
              </w:rPr>
            </w:pPr>
          </w:p>
        </w:tc>
      </w:tr>
      <w:tr w:rsidR="00877E90" w14:paraId="492522E7" w14:textId="77777777" w:rsidTr="009F19BE">
        <w:tc>
          <w:tcPr>
            <w:tcW w:w="879" w:type="dxa"/>
          </w:tcPr>
          <w:p w14:paraId="1177DC3E" w14:textId="77777777" w:rsidR="00877E90" w:rsidRDefault="00877E90" w:rsidP="009F19BE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3E48F9BC" w14:textId="77777777" w:rsidR="00877E90" w:rsidRDefault="00877E90" w:rsidP="009F19BE">
            <w:r>
              <w:rPr>
                <w:sz w:val="16"/>
                <w:szCs w:val="16"/>
              </w:rPr>
              <w:t>0747</w:t>
            </w:r>
          </w:p>
        </w:tc>
        <w:tc>
          <w:tcPr>
            <w:tcW w:w="517" w:type="dxa"/>
          </w:tcPr>
          <w:p w14:paraId="10A17884" w14:textId="77777777" w:rsidR="00877E90" w:rsidRDefault="00877E90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9923EA" w14:textId="77777777" w:rsidR="00877E90" w:rsidRDefault="00877E90" w:rsidP="009F19B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703982F" w14:textId="77777777" w:rsidR="00877E90" w:rsidRDefault="00877E90" w:rsidP="009F19BE">
            <w:r>
              <w:rPr>
                <w:sz w:val="16"/>
                <w:szCs w:val="16"/>
              </w:rPr>
              <w:t>(TEI17) Correction of Operating band unwanted emissions for multi-band connector</w:t>
            </w:r>
          </w:p>
        </w:tc>
        <w:tc>
          <w:tcPr>
            <w:tcW w:w="517" w:type="dxa"/>
          </w:tcPr>
          <w:p w14:paraId="7FF2042F" w14:textId="77777777" w:rsidR="00877E90" w:rsidRDefault="00877E90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297795C" w14:textId="77777777" w:rsidR="00877E90" w:rsidRDefault="00877E90" w:rsidP="009F19B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081782AF" w14:textId="77777777" w:rsidR="00877E90" w:rsidRDefault="00877E90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08FD3943" w14:textId="77777777" w:rsidR="00877E90" w:rsidRDefault="00877E90" w:rsidP="009F19BE">
            <w:r>
              <w:rPr>
                <w:sz w:val="16"/>
                <w:szCs w:val="16"/>
              </w:rPr>
              <w:t>R4-2521200</w:t>
            </w:r>
          </w:p>
        </w:tc>
        <w:tc>
          <w:tcPr>
            <w:tcW w:w="1597" w:type="dxa"/>
          </w:tcPr>
          <w:p w14:paraId="758A86F6" w14:textId="77777777" w:rsidR="00877E90" w:rsidRDefault="00877E90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E686ED3" w14:textId="77777777" w:rsidR="00877E90" w:rsidRDefault="00877E90" w:rsidP="009F19BE"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-Core, TEI17</w:t>
            </w:r>
          </w:p>
        </w:tc>
        <w:tc>
          <w:tcPr>
            <w:tcW w:w="2323" w:type="dxa"/>
          </w:tcPr>
          <w:p w14:paraId="67707755" w14:textId="77777777" w:rsidR="00877E90" w:rsidRDefault="00877E90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09EDA2F" w14:textId="77777777" w:rsidR="00877E90" w:rsidRDefault="00877E90" w:rsidP="009F19BE">
            <w:pPr>
              <w:rPr>
                <w:sz w:val="16"/>
                <w:szCs w:val="16"/>
              </w:rPr>
            </w:pPr>
          </w:p>
        </w:tc>
      </w:tr>
      <w:tr w:rsidR="00877E90" w14:paraId="2C47C0B1" w14:textId="77777777" w:rsidTr="009F19BE">
        <w:tc>
          <w:tcPr>
            <w:tcW w:w="879" w:type="dxa"/>
          </w:tcPr>
          <w:p w14:paraId="30B8CBFD" w14:textId="77777777" w:rsidR="00877E90" w:rsidRDefault="00877E90" w:rsidP="009F19BE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3C767B1B" w14:textId="77777777" w:rsidR="00877E90" w:rsidRDefault="00877E90" w:rsidP="009F19BE">
            <w:r>
              <w:rPr>
                <w:sz w:val="16"/>
                <w:szCs w:val="16"/>
              </w:rPr>
              <w:t>0748</w:t>
            </w:r>
          </w:p>
        </w:tc>
        <w:tc>
          <w:tcPr>
            <w:tcW w:w="517" w:type="dxa"/>
          </w:tcPr>
          <w:p w14:paraId="285D9E9D" w14:textId="77777777" w:rsidR="00877E90" w:rsidRDefault="00877E90" w:rsidP="009F1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9AC4C7" w14:textId="77777777" w:rsidR="00877E90" w:rsidRDefault="00877E90" w:rsidP="009F19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E7BD4AC" w14:textId="77777777" w:rsidR="00877E90" w:rsidRDefault="00877E90" w:rsidP="009F19BE">
            <w:r>
              <w:rPr>
                <w:sz w:val="16"/>
                <w:szCs w:val="16"/>
              </w:rPr>
              <w:t>(TEI17) Correction of Operating band unwanted emissions for multi-band connector</w:t>
            </w:r>
          </w:p>
        </w:tc>
        <w:tc>
          <w:tcPr>
            <w:tcW w:w="517" w:type="dxa"/>
          </w:tcPr>
          <w:p w14:paraId="3F9A7DD0" w14:textId="77777777" w:rsidR="00877E90" w:rsidRDefault="00877E90" w:rsidP="009F19B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4D9584D" w14:textId="77777777" w:rsidR="00877E90" w:rsidRDefault="00877E90" w:rsidP="009F19B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411D3D3E" w14:textId="77777777" w:rsidR="00877E90" w:rsidRDefault="00877E90" w:rsidP="009F19BE"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 w14:paraId="19C34100" w14:textId="77777777" w:rsidR="00877E90" w:rsidRDefault="00877E90" w:rsidP="009F19BE">
            <w:r>
              <w:rPr>
                <w:sz w:val="16"/>
                <w:szCs w:val="16"/>
              </w:rPr>
              <w:t>R4-2521201</w:t>
            </w:r>
          </w:p>
        </w:tc>
        <w:tc>
          <w:tcPr>
            <w:tcW w:w="1597" w:type="dxa"/>
          </w:tcPr>
          <w:p w14:paraId="72A16FCB" w14:textId="77777777" w:rsidR="00877E90" w:rsidRDefault="00877E90" w:rsidP="009F19B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364AB3EF" w14:textId="77777777" w:rsidR="00877E90" w:rsidRDefault="00877E90" w:rsidP="009F19BE">
            <w:proofErr w:type="spellStart"/>
            <w:r>
              <w:rPr>
                <w:sz w:val="16"/>
                <w:szCs w:val="16"/>
              </w:rPr>
              <w:t>NR_newRAT</w:t>
            </w:r>
            <w:proofErr w:type="spellEnd"/>
            <w:r>
              <w:rPr>
                <w:sz w:val="16"/>
                <w:szCs w:val="16"/>
              </w:rPr>
              <w:t>-Core, TEI17</w:t>
            </w:r>
          </w:p>
        </w:tc>
        <w:tc>
          <w:tcPr>
            <w:tcW w:w="2323" w:type="dxa"/>
          </w:tcPr>
          <w:p w14:paraId="6AE5B4F5" w14:textId="77777777" w:rsidR="00877E90" w:rsidRDefault="00877E90" w:rsidP="009F1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5C12BE" w14:textId="77777777" w:rsidR="00877E90" w:rsidRDefault="00877E90" w:rsidP="009F19BE">
            <w:pPr>
              <w:rPr>
                <w:sz w:val="16"/>
                <w:szCs w:val="16"/>
              </w:rPr>
            </w:pPr>
          </w:p>
        </w:tc>
      </w:tr>
    </w:tbl>
    <w:p w14:paraId="4167FF88" w14:textId="77777777" w:rsidR="00BC2437" w:rsidRPr="005746B8" w:rsidRDefault="00BC2437" w:rsidP="00252A52">
      <w:pPr>
        <w:rPr>
          <w:rFonts w:eastAsiaTheme="minorEastAsia"/>
        </w:rPr>
      </w:pPr>
    </w:p>
    <w:sectPr w:rsidR="00BC2437" w:rsidRPr="005746B8" w:rsidSect="00F47C7A">
      <w:footerReference w:type="default" r:id="rId7"/>
      <w:pgSz w:w="16838" w:h="11906" w:orient="landscape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1575E" w14:textId="77777777" w:rsidR="00995A70" w:rsidRDefault="00995A70">
      <w:r>
        <w:separator/>
      </w:r>
    </w:p>
  </w:endnote>
  <w:endnote w:type="continuationSeparator" w:id="0">
    <w:p w14:paraId="2435E5DC" w14:textId="77777777" w:rsidR="00995A70" w:rsidRDefault="00995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4F09B" w14:textId="77777777" w:rsidR="005F50F0" w:rsidRDefault="005F50F0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032F6">
      <w:rPr>
        <w:rStyle w:val="PageNumber"/>
      </w:rPr>
      <w:t>28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032F6">
      <w:rPr>
        <w:rStyle w:val="PageNumber"/>
      </w:rPr>
      <w:t>42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A8AC2" w14:textId="77777777" w:rsidR="00995A70" w:rsidRDefault="00995A70">
      <w:r>
        <w:separator/>
      </w:r>
    </w:p>
  </w:footnote>
  <w:footnote w:type="continuationSeparator" w:id="0">
    <w:p w14:paraId="32D3991F" w14:textId="77777777" w:rsidR="00995A70" w:rsidRDefault="00995A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0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1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37310998">
    <w:abstractNumId w:val="2"/>
  </w:num>
  <w:num w:numId="2" w16cid:durableId="1116170632">
    <w:abstractNumId w:val="2"/>
  </w:num>
  <w:num w:numId="3" w16cid:durableId="1541437182">
    <w:abstractNumId w:val="13"/>
  </w:num>
  <w:num w:numId="4" w16cid:durableId="1152527166">
    <w:abstractNumId w:val="4"/>
  </w:num>
  <w:num w:numId="5" w16cid:durableId="525484961">
    <w:abstractNumId w:val="9"/>
  </w:num>
  <w:num w:numId="6" w16cid:durableId="695621924">
    <w:abstractNumId w:val="3"/>
  </w:num>
  <w:num w:numId="7" w16cid:durableId="212354039">
    <w:abstractNumId w:val="10"/>
  </w:num>
  <w:num w:numId="8" w16cid:durableId="330524178">
    <w:abstractNumId w:val="12"/>
  </w:num>
  <w:num w:numId="9" w16cid:durableId="2067606512">
    <w:abstractNumId w:val="14"/>
  </w:num>
  <w:num w:numId="10" w16cid:durableId="1435246399">
    <w:abstractNumId w:val="8"/>
  </w:num>
  <w:num w:numId="11" w16cid:durableId="1595631740">
    <w:abstractNumId w:val="5"/>
  </w:num>
  <w:num w:numId="12" w16cid:durableId="768743676">
    <w:abstractNumId w:val="0"/>
  </w:num>
  <w:num w:numId="13" w16cid:durableId="534002904">
    <w:abstractNumId w:val="1"/>
  </w:num>
  <w:num w:numId="14" w16cid:durableId="1762264217">
    <w:abstractNumId w:val="11"/>
  </w:num>
  <w:num w:numId="15" w16cid:durableId="449935046">
    <w:abstractNumId w:val="7"/>
  </w:num>
  <w:num w:numId="16" w16cid:durableId="14417963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C6D"/>
    <w:rsid w:val="0000238A"/>
    <w:rsid w:val="00003053"/>
    <w:rsid w:val="000034AB"/>
    <w:rsid w:val="000036E5"/>
    <w:rsid w:val="00003B2B"/>
    <w:rsid w:val="00003DD9"/>
    <w:rsid w:val="00004348"/>
    <w:rsid w:val="000043BF"/>
    <w:rsid w:val="00004C21"/>
    <w:rsid w:val="00005493"/>
    <w:rsid w:val="000070C4"/>
    <w:rsid w:val="00010178"/>
    <w:rsid w:val="000103EC"/>
    <w:rsid w:val="00010D3D"/>
    <w:rsid w:val="0001181D"/>
    <w:rsid w:val="00011DFC"/>
    <w:rsid w:val="00012A65"/>
    <w:rsid w:val="00014FE9"/>
    <w:rsid w:val="000153B1"/>
    <w:rsid w:val="00015E67"/>
    <w:rsid w:val="0001660E"/>
    <w:rsid w:val="000169B9"/>
    <w:rsid w:val="00016C9C"/>
    <w:rsid w:val="00017416"/>
    <w:rsid w:val="0002010B"/>
    <w:rsid w:val="00020708"/>
    <w:rsid w:val="00020C1B"/>
    <w:rsid w:val="0002209B"/>
    <w:rsid w:val="000244DF"/>
    <w:rsid w:val="00025356"/>
    <w:rsid w:val="00025CD5"/>
    <w:rsid w:val="00025FDA"/>
    <w:rsid w:val="0002696B"/>
    <w:rsid w:val="00026AE7"/>
    <w:rsid w:val="00026E22"/>
    <w:rsid w:val="00027038"/>
    <w:rsid w:val="000278B2"/>
    <w:rsid w:val="0003005C"/>
    <w:rsid w:val="00030FFB"/>
    <w:rsid w:val="00032911"/>
    <w:rsid w:val="00032D86"/>
    <w:rsid w:val="00033583"/>
    <w:rsid w:val="0003500C"/>
    <w:rsid w:val="00035241"/>
    <w:rsid w:val="00035433"/>
    <w:rsid w:val="0003554B"/>
    <w:rsid w:val="0003560E"/>
    <w:rsid w:val="00035959"/>
    <w:rsid w:val="00035B1D"/>
    <w:rsid w:val="00036046"/>
    <w:rsid w:val="0003609B"/>
    <w:rsid w:val="00037653"/>
    <w:rsid w:val="0003777E"/>
    <w:rsid w:val="00037F43"/>
    <w:rsid w:val="000400EA"/>
    <w:rsid w:val="00040D62"/>
    <w:rsid w:val="00042163"/>
    <w:rsid w:val="000436CB"/>
    <w:rsid w:val="00043A47"/>
    <w:rsid w:val="000445CC"/>
    <w:rsid w:val="00044A28"/>
    <w:rsid w:val="00044DAF"/>
    <w:rsid w:val="000450CA"/>
    <w:rsid w:val="0004642F"/>
    <w:rsid w:val="000465D3"/>
    <w:rsid w:val="000468CD"/>
    <w:rsid w:val="00046E2C"/>
    <w:rsid w:val="00047B94"/>
    <w:rsid w:val="00050795"/>
    <w:rsid w:val="00050A16"/>
    <w:rsid w:val="00050B58"/>
    <w:rsid w:val="00051776"/>
    <w:rsid w:val="00051B46"/>
    <w:rsid w:val="0005285F"/>
    <w:rsid w:val="00052AE7"/>
    <w:rsid w:val="00054EC9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2E06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138E"/>
    <w:rsid w:val="00072C76"/>
    <w:rsid w:val="00073079"/>
    <w:rsid w:val="00073A49"/>
    <w:rsid w:val="00074371"/>
    <w:rsid w:val="00074A22"/>
    <w:rsid w:val="00075259"/>
    <w:rsid w:val="00075305"/>
    <w:rsid w:val="00075339"/>
    <w:rsid w:val="000761C7"/>
    <w:rsid w:val="000771BE"/>
    <w:rsid w:val="00077886"/>
    <w:rsid w:val="0008038F"/>
    <w:rsid w:val="00080DB5"/>
    <w:rsid w:val="00080E9D"/>
    <w:rsid w:val="00081B5F"/>
    <w:rsid w:val="00081CA1"/>
    <w:rsid w:val="00082B71"/>
    <w:rsid w:val="00082CCF"/>
    <w:rsid w:val="000831AA"/>
    <w:rsid w:val="000833D1"/>
    <w:rsid w:val="00083FE1"/>
    <w:rsid w:val="0008533C"/>
    <w:rsid w:val="00085A2C"/>
    <w:rsid w:val="000875ED"/>
    <w:rsid w:val="00087C15"/>
    <w:rsid w:val="00091AAD"/>
    <w:rsid w:val="00092102"/>
    <w:rsid w:val="000931FF"/>
    <w:rsid w:val="000937FD"/>
    <w:rsid w:val="00094948"/>
    <w:rsid w:val="000956D2"/>
    <w:rsid w:val="00095A03"/>
    <w:rsid w:val="000960E7"/>
    <w:rsid w:val="00096228"/>
    <w:rsid w:val="00096928"/>
    <w:rsid w:val="00097207"/>
    <w:rsid w:val="0009738D"/>
    <w:rsid w:val="0009758A"/>
    <w:rsid w:val="00097833"/>
    <w:rsid w:val="000A00AD"/>
    <w:rsid w:val="000A0820"/>
    <w:rsid w:val="000A2B71"/>
    <w:rsid w:val="000A2D67"/>
    <w:rsid w:val="000A4353"/>
    <w:rsid w:val="000A56D6"/>
    <w:rsid w:val="000A5961"/>
    <w:rsid w:val="000A61B4"/>
    <w:rsid w:val="000A6B18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331D"/>
    <w:rsid w:val="000B4022"/>
    <w:rsid w:val="000B490D"/>
    <w:rsid w:val="000B4A7B"/>
    <w:rsid w:val="000B5006"/>
    <w:rsid w:val="000B55F8"/>
    <w:rsid w:val="000B5812"/>
    <w:rsid w:val="000B5E32"/>
    <w:rsid w:val="000B65A6"/>
    <w:rsid w:val="000B662B"/>
    <w:rsid w:val="000B79F3"/>
    <w:rsid w:val="000B7E76"/>
    <w:rsid w:val="000C1415"/>
    <w:rsid w:val="000C148E"/>
    <w:rsid w:val="000C18B8"/>
    <w:rsid w:val="000C1C43"/>
    <w:rsid w:val="000C39BB"/>
    <w:rsid w:val="000C4476"/>
    <w:rsid w:val="000C4502"/>
    <w:rsid w:val="000C4D0A"/>
    <w:rsid w:val="000C5491"/>
    <w:rsid w:val="000C5773"/>
    <w:rsid w:val="000C5872"/>
    <w:rsid w:val="000C5F28"/>
    <w:rsid w:val="000C639A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13B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1EED"/>
    <w:rsid w:val="000E2200"/>
    <w:rsid w:val="000E2CCA"/>
    <w:rsid w:val="000E4CC8"/>
    <w:rsid w:val="000E5068"/>
    <w:rsid w:val="000E59B2"/>
    <w:rsid w:val="000E5E31"/>
    <w:rsid w:val="000E678C"/>
    <w:rsid w:val="000E67E3"/>
    <w:rsid w:val="000E7EF1"/>
    <w:rsid w:val="000F0EA8"/>
    <w:rsid w:val="000F1992"/>
    <w:rsid w:val="000F1D03"/>
    <w:rsid w:val="000F2D35"/>
    <w:rsid w:val="000F3FD7"/>
    <w:rsid w:val="000F5285"/>
    <w:rsid w:val="000F5509"/>
    <w:rsid w:val="000F63E8"/>
    <w:rsid w:val="000F6C14"/>
    <w:rsid w:val="000F7FA7"/>
    <w:rsid w:val="00100084"/>
    <w:rsid w:val="00101232"/>
    <w:rsid w:val="00101DAE"/>
    <w:rsid w:val="001020E8"/>
    <w:rsid w:val="00102144"/>
    <w:rsid w:val="0010216F"/>
    <w:rsid w:val="0010286A"/>
    <w:rsid w:val="00103164"/>
    <w:rsid w:val="001032F6"/>
    <w:rsid w:val="001038EF"/>
    <w:rsid w:val="001048E8"/>
    <w:rsid w:val="00104B87"/>
    <w:rsid w:val="00104E4C"/>
    <w:rsid w:val="001051B8"/>
    <w:rsid w:val="001054F7"/>
    <w:rsid w:val="00105C84"/>
    <w:rsid w:val="00106C70"/>
    <w:rsid w:val="00106EAA"/>
    <w:rsid w:val="0010757A"/>
    <w:rsid w:val="00107BFC"/>
    <w:rsid w:val="00110CAD"/>
    <w:rsid w:val="00111161"/>
    <w:rsid w:val="001112AF"/>
    <w:rsid w:val="001117C8"/>
    <w:rsid w:val="00111A3E"/>
    <w:rsid w:val="00111FB8"/>
    <w:rsid w:val="00112900"/>
    <w:rsid w:val="00112D06"/>
    <w:rsid w:val="00112DFE"/>
    <w:rsid w:val="00113047"/>
    <w:rsid w:val="00113291"/>
    <w:rsid w:val="00113C9A"/>
    <w:rsid w:val="00113D7B"/>
    <w:rsid w:val="0011464B"/>
    <w:rsid w:val="001172D5"/>
    <w:rsid w:val="001173E1"/>
    <w:rsid w:val="00117653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B8A"/>
    <w:rsid w:val="00130F73"/>
    <w:rsid w:val="00131D4F"/>
    <w:rsid w:val="0013220E"/>
    <w:rsid w:val="00132C5E"/>
    <w:rsid w:val="00132F7C"/>
    <w:rsid w:val="00133104"/>
    <w:rsid w:val="00133C85"/>
    <w:rsid w:val="00134777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640"/>
    <w:rsid w:val="00143DC8"/>
    <w:rsid w:val="00146000"/>
    <w:rsid w:val="00146024"/>
    <w:rsid w:val="001465BA"/>
    <w:rsid w:val="00146906"/>
    <w:rsid w:val="00146A13"/>
    <w:rsid w:val="00146C3D"/>
    <w:rsid w:val="00147143"/>
    <w:rsid w:val="00147438"/>
    <w:rsid w:val="00147E3E"/>
    <w:rsid w:val="001508B3"/>
    <w:rsid w:val="0015100F"/>
    <w:rsid w:val="00151A42"/>
    <w:rsid w:val="00152024"/>
    <w:rsid w:val="001521C5"/>
    <w:rsid w:val="0015239C"/>
    <w:rsid w:val="0015322E"/>
    <w:rsid w:val="00153451"/>
    <w:rsid w:val="00153CC4"/>
    <w:rsid w:val="00154EAA"/>
    <w:rsid w:val="00155421"/>
    <w:rsid w:val="00155742"/>
    <w:rsid w:val="001560F9"/>
    <w:rsid w:val="001569C5"/>
    <w:rsid w:val="001576D5"/>
    <w:rsid w:val="001603E8"/>
    <w:rsid w:val="00160D86"/>
    <w:rsid w:val="001613C8"/>
    <w:rsid w:val="00161427"/>
    <w:rsid w:val="001614D6"/>
    <w:rsid w:val="001619B6"/>
    <w:rsid w:val="00161C4E"/>
    <w:rsid w:val="001620B8"/>
    <w:rsid w:val="00162B6B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1580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77DDB"/>
    <w:rsid w:val="001807DE"/>
    <w:rsid w:val="00180A47"/>
    <w:rsid w:val="00180F3D"/>
    <w:rsid w:val="0018184F"/>
    <w:rsid w:val="00182214"/>
    <w:rsid w:val="001822E3"/>
    <w:rsid w:val="00183653"/>
    <w:rsid w:val="0018410C"/>
    <w:rsid w:val="001849CC"/>
    <w:rsid w:val="0018538D"/>
    <w:rsid w:val="00186E4B"/>
    <w:rsid w:val="00187BD8"/>
    <w:rsid w:val="00187C3A"/>
    <w:rsid w:val="001903E9"/>
    <w:rsid w:val="001913EE"/>
    <w:rsid w:val="0019371F"/>
    <w:rsid w:val="00194A58"/>
    <w:rsid w:val="00197CF2"/>
    <w:rsid w:val="001A0A48"/>
    <w:rsid w:val="001A0E54"/>
    <w:rsid w:val="001A1513"/>
    <w:rsid w:val="001A1A85"/>
    <w:rsid w:val="001A21F0"/>
    <w:rsid w:val="001A2841"/>
    <w:rsid w:val="001A3D26"/>
    <w:rsid w:val="001A42BA"/>
    <w:rsid w:val="001A4B5D"/>
    <w:rsid w:val="001A4BAA"/>
    <w:rsid w:val="001A5051"/>
    <w:rsid w:val="001A6598"/>
    <w:rsid w:val="001A6DD8"/>
    <w:rsid w:val="001A6EFA"/>
    <w:rsid w:val="001A749A"/>
    <w:rsid w:val="001A7A28"/>
    <w:rsid w:val="001B08ED"/>
    <w:rsid w:val="001B140D"/>
    <w:rsid w:val="001B2679"/>
    <w:rsid w:val="001B36B4"/>
    <w:rsid w:val="001B3806"/>
    <w:rsid w:val="001B3B1B"/>
    <w:rsid w:val="001B5520"/>
    <w:rsid w:val="001B59B6"/>
    <w:rsid w:val="001B59BA"/>
    <w:rsid w:val="001B5EDA"/>
    <w:rsid w:val="001B745B"/>
    <w:rsid w:val="001C023C"/>
    <w:rsid w:val="001C057C"/>
    <w:rsid w:val="001C0A2D"/>
    <w:rsid w:val="001C0B66"/>
    <w:rsid w:val="001C0BD4"/>
    <w:rsid w:val="001C0FE0"/>
    <w:rsid w:val="001C18EB"/>
    <w:rsid w:val="001C194E"/>
    <w:rsid w:val="001C1DB1"/>
    <w:rsid w:val="001C213E"/>
    <w:rsid w:val="001C2666"/>
    <w:rsid w:val="001C2887"/>
    <w:rsid w:val="001C2995"/>
    <w:rsid w:val="001C4855"/>
    <w:rsid w:val="001C52F6"/>
    <w:rsid w:val="001C5A71"/>
    <w:rsid w:val="001C5C1A"/>
    <w:rsid w:val="001C600D"/>
    <w:rsid w:val="001C692F"/>
    <w:rsid w:val="001C6A56"/>
    <w:rsid w:val="001C6B70"/>
    <w:rsid w:val="001C6F5D"/>
    <w:rsid w:val="001C6FC4"/>
    <w:rsid w:val="001C77CF"/>
    <w:rsid w:val="001C79A2"/>
    <w:rsid w:val="001D0164"/>
    <w:rsid w:val="001D0923"/>
    <w:rsid w:val="001D16B2"/>
    <w:rsid w:val="001D2F35"/>
    <w:rsid w:val="001D3B4A"/>
    <w:rsid w:val="001D4075"/>
    <w:rsid w:val="001D41EE"/>
    <w:rsid w:val="001D4421"/>
    <w:rsid w:val="001D48BB"/>
    <w:rsid w:val="001D57AC"/>
    <w:rsid w:val="001D5F9B"/>
    <w:rsid w:val="001D641D"/>
    <w:rsid w:val="001D72DC"/>
    <w:rsid w:val="001D797D"/>
    <w:rsid w:val="001E02AA"/>
    <w:rsid w:val="001E11D7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718A"/>
    <w:rsid w:val="001F0A8A"/>
    <w:rsid w:val="001F1F1B"/>
    <w:rsid w:val="001F2050"/>
    <w:rsid w:val="001F28AB"/>
    <w:rsid w:val="001F2D7C"/>
    <w:rsid w:val="001F3C2C"/>
    <w:rsid w:val="001F4166"/>
    <w:rsid w:val="001F4A5D"/>
    <w:rsid w:val="001F4C5F"/>
    <w:rsid w:val="001F54FB"/>
    <w:rsid w:val="001F609C"/>
    <w:rsid w:val="001F6D5A"/>
    <w:rsid w:val="001F7726"/>
    <w:rsid w:val="00200165"/>
    <w:rsid w:val="0020075B"/>
    <w:rsid w:val="00200D76"/>
    <w:rsid w:val="0020114C"/>
    <w:rsid w:val="00202451"/>
    <w:rsid w:val="002024ED"/>
    <w:rsid w:val="00202CF4"/>
    <w:rsid w:val="00203462"/>
    <w:rsid w:val="00203DD3"/>
    <w:rsid w:val="0020425F"/>
    <w:rsid w:val="00205819"/>
    <w:rsid w:val="00205935"/>
    <w:rsid w:val="00205C02"/>
    <w:rsid w:val="00210062"/>
    <w:rsid w:val="00210292"/>
    <w:rsid w:val="002112C3"/>
    <w:rsid w:val="002114D7"/>
    <w:rsid w:val="0021170D"/>
    <w:rsid w:val="002119CF"/>
    <w:rsid w:val="00211ACF"/>
    <w:rsid w:val="00211D57"/>
    <w:rsid w:val="00213BDD"/>
    <w:rsid w:val="00213D83"/>
    <w:rsid w:val="00213F32"/>
    <w:rsid w:val="00214177"/>
    <w:rsid w:val="00214783"/>
    <w:rsid w:val="00214C61"/>
    <w:rsid w:val="00214D4A"/>
    <w:rsid w:val="00214D66"/>
    <w:rsid w:val="00214D86"/>
    <w:rsid w:val="00215186"/>
    <w:rsid w:val="002152C7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9E"/>
    <w:rsid w:val="00221BA7"/>
    <w:rsid w:val="00221D88"/>
    <w:rsid w:val="00222473"/>
    <w:rsid w:val="00222640"/>
    <w:rsid w:val="00223C9A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2AC4"/>
    <w:rsid w:val="0023342E"/>
    <w:rsid w:val="002334E3"/>
    <w:rsid w:val="00233894"/>
    <w:rsid w:val="00233AE9"/>
    <w:rsid w:val="00235367"/>
    <w:rsid w:val="002355DE"/>
    <w:rsid w:val="00235706"/>
    <w:rsid w:val="00235E9F"/>
    <w:rsid w:val="00235F30"/>
    <w:rsid w:val="00236354"/>
    <w:rsid w:val="002365F4"/>
    <w:rsid w:val="0023717B"/>
    <w:rsid w:val="00237808"/>
    <w:rsid w:val="00240369"/>
    <w:rsid w:val="002408A7"/>
    <w:rsid w:val="00241078"/>
    <w:rsid w:val="002419F1"/>
    <w:rsid w:val="00241D4C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A52"/>
    <w:rsid w:val="00252CC4"/>
    <w:rsid w:val="00252F26"/>
    <w:rsid w:val="00254147"/>
    <w:rsid w:val="00255CAE"/>
    <w:rsid w:val="002565EE"/>
    <w:rsid w:val="00260410"/>
    <w:rsid w:val="00260B99"/>
    <w:rsid w:val="00261545"/>
    <w:rsid w:val="00261F0D"/>
    <w:rsid w:val="0026220A"/>
    <w:rsid w:val="002624CB"/>
    <w:rsid w:val="00262717"/>
    <w:rsid w:val="00263F24"/>
    <w:rsid w:val="00264EA7"/>
    <w:rsid w:val="00264F49"/>
    <w:rsid w:val="002654E3"/>
    <w:rsid w:val="00265EAF"/>
    <w:rsid w:val="0026667B"/>
    <w:rsid w:val="002667CE"/>
    <w:rsid w:val="00266F43"/>
    <w:rsid w:val="002672F5"/>
    <w:rsid w:val="002677B9"/>
    <w:rsid w:val="00270064"/>
    <w:rsid w:val="0027031F"/>
    <w:rsid w:val="002703DA"/>
    <w:rsid w:val="00270451"/>
    <w:rsid w:val="00270E15"/>
    <w:rsid w:val="00271844"/>
    <w:rsid w:val="0027260E"/>
    <w:rsid w:val="00272BCC"/>
    <w:rsid w:val="002733EF"/>
    <w:rsid w:val="0027383F"/>
    <w:rsid w:val="00273CEA"/>
    <w:rsid w:val="00274892"/>
    <w:rsid w:val="00275560"/>
    <w:rsid w:val="00276312"/>
    <w:rsid w:val="00276468"/>
    <w:rsid w:val="00276DB8"/>
    <w:rsid w:val="002772A8"/>
    <w:rsid w:val="00277371"/>
    <w:rsid w:val="002773C6"/>
    <w:rsid w:val="00277A7A"/>
    <w:rsid w:val="00277F56"/>
    <w:rsid w:val="002801CE"/>
    <w:rsid w:val="00281303"/>
    <w:rsid w:val="00282F1A"/>
    <w:rsid w:val="0028312B"/>
    <w:rsid w:val="002831FF"/>
    <w:rsid w:val="00283E63"/>
    <w:rsid w:val="002857EB"/>
    <w:rsid w:val="00285B49"/>
    <w:rsid w:val="0028650A"/>
    <w:rsid w:val="00286903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682"/>
    <w:rsid w:val="00294B1A"/>
    <w:rsid w:val="002959AD"/>
    <w:rsid w:val="00295F37"/>
    <w:rsid w:val="0029666D"/>
    <w:rsid w:val="00296984"/>
    <w:rsid w:val="00296D15"/>
    <w:rsid w:val="0029704A"/>
    <w:rsid w:val="00297575"/>
    <w:rsid w:val="00297A29"/>
    <w:rsid w:val="002A00F3"/>
    <w:rsid w:val="002A0DBF"/>
    <w:rsid w:val="002A139F"/>
    <w:rsid w:val="002A142A"/>
    <w:rsid w:val="002A167C"/>
    <w:rsid w:val="002A18AB"/>
    <w:rsid w:val="002A1FBF"/>
    <w:rsid w:val="002A20A2"/>
    <w:rsid w:val="002A3C85"/>
    <w:rsid w:val="002A4268"/>
    <w:rsid w:val="002A4C64"/>
    <w:rsid w:val="002A4D81"/>
    <w:rsid w:val="002A4FA6"/>
    <w:rsid w:val="002A5089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5A3B"/>
    <w:rsid w:val="002B66F9"/>
    <w:rsid w:val="002B698D"/>
    <w:rsid w:val="002B739C"/>
    <w:rsid w:val="002B7918"/>
    <w:rsid w:val="002B7B0B"/>
    <w:rsid w:val="002C0167"/>
    <w:rsid w:val="002C0256"/>
    <w:rsid w:val="002C05DD"/>
    <w:rsid w:val="002C0DBE"/>
    <w:rsid w:val="002C1334"/>
    <w:rsid w:val="002C18C0"/>
    <w:rsid w:val="002C1B6C"/>
    <w:rsid w:val="002C266A"/>
    <w:rsid w:val="002C2A26"/>
    <w:rsid w:val="002C2FA3"/>
    <w:rsid w:val="002C5170"/>
    <w:rsid w:val="002C5DA9"/>
    <w:rsid w:val="002C607A"/>
    <w:rsid w:val="002C66CC"/>
    <w:rsid w:val="002C6C46"/>
    <w:rsid w:val="002C6E0F"/>
    <w:rsid w:val="002D121D"/>
    <w:rsid w:val="002D266C"/>
    <w:rsid w:val="002D2E18"/>
    <w:rsid w:val="002D38BC"/>
    <w:rsid w:val="002D3B1D"/>
    <w:rsid w:val="002D3D7B"/>
    <w:rsid w:val="002D4069"/>
    <w:rsid w:val="002D43AC"/>
    <w:rsid w:val="002D4773"/>
    <w:rsid w:val="002D5A98"/>
    <w:rsid w:val="002D5ED9"/>
    <w:rsid w:val="002D66D8"/>
    <w:rsid w:val="002D685E"/>
    <w:rsid w:val="002D6B90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2FEB"/>
    <w:rsid w:val="002E4DE3"/>
    <w:rsid w:val="002E51CE"/>
    <w:rsid w:val="002E58EE"/>
    <w:rsid w:val="002E6A2B"/>
    <w:rsid w:val="002E6AE0"/>
    <w:rsid w:val="002E7779"/>
    <w:rsid w:val="002F0053"/>
    <w:rsid w:val="002F09A8"/>
    <w:rsid w:val="002F12ED"/>
    <w:rsid w:val="002F1D70"/>
    <w:rsid w:val="002F260A"/>
    <w:rsid w:val="002F2613"/>
    <w:rsid w:val="002F4939"/>
    <w:rsid w:val="002F4D6B"/>
    <w:rsid w:val="002F653F"/>
    <w:rsid w:val="002F6EE8"/>
    <w:rsid w:val="002F757F"/>
    <w:rsid w:val="002F7E84"/>
    <w:rsid w:val="003000C0"/>
    <w:rsid w:val="00300254"/>
    <w:rsid w:val="00300891"/>
    <w:rsid w:val="00300CD0"/>
    <w:rsid w:val="00301147"/>
    <w:rsid w:val="0030265A"/>
    <w:rsid w:val="00302CD4"/>
    <w:rsid w:val="00302FEE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451B"/>
    <w:rsid w:val="00314E75"/>
    <w:rsid w:val="003151EE"/>
    <w:rsid w:val="0031588E"/>
    <w:rsid w:val="003158D4"/>
    <w:rsid w:val="00315BF8"/>
    <w:rsid w:val="00315D81"/>
    <w:rsid w:val="003172B3"/>
    <w:rsid w:val="0031796C"/>
    <w:rsid w:val="00317D02"/>
    <w:rsid w:val="00320201"/>
    <w:rsid w:val="00320A6E"/>
    <w:rsid w:val="00321E3B"/>
    <w:rsid w:val="0032275C"/>
    <w:rsid w:val="00322C49"/>
    <w:rsid w:val="00322E71"/>
    <w:rsid w:val="00323C63"/>
    <w:rsid w:val="003245CA"/>
    <w:rsid w:val="00324AF4"/>
    <w:rsid w:val="00324B94"/>
    <w:rsid w:val="00324C3B"/>
    <w:rsid w:val="003251EA"/>
    <w:rsid w:val="00325B47"/>
    <w:rsid w:val="00326099"/>
    <w:rsid w:val="00326777"/>
    <w:rsid w:val="003270DD"/>
    <w:rsid w:val="00327B7A"/>
    <w:rsid w:val="0033003A"/>
    <w:rsid w:val="003307AE"/>
    <w:rsid w:val="00331241"/>
    <w:rsid w:val="0033333F"/>
    <w:rsid w:val="00333E2A"/>
    <w:rsid w:val="00334461"/>
    <w:rsid w:val="0033448C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272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2BFD"/>
    <w:rsid w:val="00353003"/>
    <w:rsid w:val="00353CF6"/>
    <w:rsid w:val="00354CB2"/>
    <w:rsid w:val="00354CC5"/>
    <w:rsid w:val="00355AD7"/>
    <w:rsid w:val="00356767"/>
    <w:rsid w:val="003567C1"/>
    <w:rsid w:val="0036117C"/>
    <w:rsid w:val="003612A1"/>
    <w:rsid w:val="00362324"/>
    <w:rsid w:val="00362A99"/>
    <w:rsid w:val="003630DE"/>
    <w:rsid w:val="003631DD"/>
    <w:rsid w:val="003632F2"/>
    <w:rsid w:val="00365545"/>
    <w:rsid w:val="00366364"/>
    <w:rsid w:val="003663ED"/>
    <w:rsid w:val="0036726C"/>
    <w:rsid w:val="003675AA"/>
    <w:rsid w:val="003679C3"/>
    <w:rsid w:val="00367EEA"/>
    <w:rsid w:val="00370A8E"/>
    <w:rsid w:val="003712E9"/>
    <w:rsid w:val="003719BB"/>
    <w:rsid w:val="00372BFC"/>
    <w:rsid w:val="00372DDC"/>
    <w:rsid w:val="003736DC"/>
    <w:rsid w:val="003738D6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15F9"/>
    <w:rsid w:val="003827A3"/>
    <w:rsid w:val="0038338C"/>
    <w:rsid w:val="00383838"/>
    <w:rsid w:val="00383E1A"/>
    <w:rsid w:val="00384A0F"/>
    <w:rsid w:val="00385125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C88"/>
    <w:rsid w:val="00395D58"/>
    <w:rsid w:val="00396457"/>
    <w:rsid w:val="00396EA6"/>
    <w:rsid w:val="00397279"/>
    <w:rsid w:val="00397C3E"/>
    <w:rsid w:val="00397D3C"/>
    <w:rsid w:val="003A03EC"/>
    <w:rsid w:val="003A0602"/>
    <w:rsid w:val="003A12F8"/>
    <w:rsid w:val="003A1569"/>
    <w:rsid w:val="003A16CA"/>
    <w:rsid w:val="003A1BC0"/>
    <w:rsid w:val="003A372E"/>
    <w:rsid w:val="003A39B1"/>
    <w:rsid w:val="003A4D0C"/>
    <w:rsid w:val="003A5076"/>
    <w:rsid w:val="003A5234"/>
    <w:rsid w:val="003A530D"/>
    <w:rsid w:val="003A53BF"/>
    <w:rsid w:val="003A5DA4"/>
    <w:rsid w:val="003A7CBD"/>
    <w:rsid w:val="003A7DFF"/>
    <w:rsid w:val="003B016E"/>
    <w:rsid w:val="003B10B3"/>
    <w:rsid w:val="003B11C9"/>
    <w:rsid w:val="003B1780"/>
    <w:rsid w:val="003B18EA"/>
    <w:rsid w:val="003B1BC7"/>
    <w:rsid w:val="003B2363"/>
    <w:rsid w:val="003B287C"/>
    <w:rsid w:val="003B29F0"/>
    <w:rsid w:val="003B2EA1"/>
    <w:rsid w:val="003B3225"/>
    <w:rsid w:val="003B3AD9"/>
    <w:rsid w:val="003B45E4"/>
    <w:rsid w:val="003B45F5"/>
    <w:rsid w:val="003B47E8"/>
    <w:rsid w:val="003B4A57"/>
    <w:rsid w:val="003B4D2A"/>
    <w:rsid w:val="003B4D3E"/>
    <w:rsid w:val="003B54AD"/>
    <w:rsid w:val="003B5526"/>
    <w:rsid w:val="003B5654"/>
    <w:rsid w:val="003B686D"/>
    <w:rsid w:val="003B699B"/>
    <w:rsid w:val="003B7121"/>
    <w:rsid w:val="003B712A"/>
    <w:rsid w:val="003B7752"/>
    <w:rsid w:val="003B78F4"/>
    <w:rsid w:val="003C01D4"/>
    <w:rsid w:val="003C0386"/>
    <w:rsid w:val="003C082E"/>
    <w:rsid w:val="003C0CA1"/>
    <w:rsid w:val="003C1905"/>
    <w:rsid w:val="003C1A9C"/>
    <w:rsid w:val="003C22D8"/>
    <w:rsid w:val="003C2541"/>
    <w:rsid w:val="003C2EFD"/>
    <w:rsid w:val="003C31B8"/>
    <w:rsid w:val="003C37DE"/>
    <w:rsid w:val="003C3A1E"/>
    <w:rsid w:val="003C4F5D"/>
    <w:rsid w:val="003C557B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3372"/>
    <w:rsid w:val="003D3EC7"/>
    <w:rsid w:val="003D3F0E"/>
    <w:rsid w:val="003D3F79"/>
    <w:rsid w:val="003D5AC4"/>
    <w:rsid w:val="003D622D"/>
    <w:rsid w:val="003D7610"/>
    <w:rsid w:val="003E064D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E7D74"/>
    <w:rsid w:val="003F0EA1"/>
    <w:rsid w:val="003F195C"/>
    <w:rsid w:val="003F22CC"/>
    <w:rsid w:val="003F2431"/>
    <w:rsid w:val="003F26DD"/>
    <w:rsid w:val="003F403B"/>
    <w:rsid w:val="003F43B1"/>
    <w:rsid w:val="003F6636"/>
    <w:rsid w:val="003F73E7"/>
    <w:rsid w:val="003F7B71"/>
    <w:rsid w:val="00400121"/>
    <w:rsid w:val="0040160E"/>
    <w:rsid w:val="00401622"/>
    <w:rsid w:val="00401643"/>
    <w:rsid w:val="00401C68"/>
    <w:rsid w:val="0040219E"/>
    <w:rsid w:val="00402654"/>
    <w:rsid w:val="00402EEA"/>
    <w:rsid w:val="00403050"/>
    <w:rsid w:val="0040349B"/>
    <w:rsid w:val="00404B1D"/>
    <w:rsid w:val="00404E4D"/>
    <w:rsid w:val="00405372"/>
    <w:rsid w:val="00405EDC"/>
    <w:rsid w:val="00406346"/>
    <w:rsid w:val="00406881"/>
    <w:rsid w:val="004069B0"/>
    <w:rsid w:val="004072EB"/>
    <w:rsid w:val="004073EB"/>
    <w:rsid w:val="00407CA9"/>
    <w:rsid w:val="004100B9"/>
    <w:rsid w:val="004105FE"/>
    <w:rsid w:val="004116E3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292"/>
    <w:rsid w:val="004173CA"/>
    <w:rsid w:val="00420406"/>
    <w:rsid w:val="004219F8"/>
    <w:rsid w:val="004220EF"/>
    <w:rsid w:val="00422E23"/>
    <w:rsid w:val="0042324D"/>
    <w:rsid w:val="0042447B"/>
    <w:rsid w:val="00425499"/>
    <w:rsid w:val="00425A95"/>
    <w:rsid w:val="00425E55"/>
    <w:rsid w:val="004278C2"/>
    <w:rsid w:val="004300E5"/>
    <w:rsid w:val="00430C09"/>
    <w:rsid w:val="00431042"/>
    <w:rsid w:val="0043107A"/>
    <w:rsid w:val="004310A3"/>
    <w:rsid w:val="00431AC9"/>
    <w:rsid w:val="00432ADB"/>
    <w:rsid w:val="00432EBF"/>
    <w:rsid w:val="00432EF9"/>
    <w:rsid w:val="0043352A"/>
    <w:rsid w:val="00433E49"/>
    <w:rsid w:val="004345A1"/>
    <w:rsid w:val="00434621"/>
    <w:rsid w:val="00434E00"/>
    <w:rsid w:val="00435018"/>
    <w:rsid w:val="004350CD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34F4"/>
    <w:rsid w:val="004435F7"/>
    <w:rsid w:val="004445C7"/>
    <w:rsid w:val="00444752"/>
    <w:rsid w:val="00444C2E"/>
    <w:rsid w:val="004459D0"/>
    <w:rsid w:val="00445B59"/>
    <w:rsid w:val="00445DC9"/>
    <w:rsid w:val="00446043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518C"/>
    <w:rsid w:val="00455DB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6AE8"/>
    <w:rsid w:val="00467258"/>
    <w:rsid w:val="00467D98"/>
    <w:rsid w:val="00467EC2"/>
    <w:rsid w:val="004701EC"/>
    <w:rsid w:val="004708E8"/>
    <w:rsid w:val="00471058"/>
    <w:rsid w:val="00471DD1"/>
    <w:rsid w:val="00471F1F"/>
    <w:rsid w:val="00472C94"/>
    <w:rsid w:val="00472DD5"/>
    <w:rsid w:val="004731ED"/>
    <w:rsid w:val="0047371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3ACC"/>
    <w:rsid w:val="004843AB"/>
    <w:rsid w:val="004850C8"/>
    <w:rsid w:val="00485A1A"/>
    <w:rsid w:val="00485A7A"/>
    <w:rsid w:val="0048659D"/>
    <w:rsid w:val="00486786"/>
    <w:rsid w:val="00486C67"/>
    <w:rsid w:val="0048738F"/>
    <w:rsid w:val="004901C6"/>
    <w:rsid w:val="00490331"/>
    <w:rsid w:val="0049048A"/>
    <w:rsid w:val="004916B5"/>
    <w:rsid w:val="004916F9"/>
    <w:rsid w:val="0049229A"/>
    <w:rsid w:val="0049303E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4B1"/>
    <w:rsid w:val="004A12FC"/>
    <w:rsid w:val="004A1B9B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A7904"/>
    <w:rsid w:val="004B046A"/>
    <w:rsid w:val="004B10AA"/>
    <w:rsid w:val="004B1476"/>
    <w:rsid w:val="004B1B0B"/>
    <w:rsid w:val="004B1FCF"/>
    <w:rsid w:val="004B291F"/>
    <w:rsid w:val="004B2B02"/>
    <w:rsid w:val="004B2FA4"/>
    <w:rsid w:val="004B3636"/>
    <w:rsid w:val="004B3CFE"/>
    <w:rsid w:val="004B4312"/>
    <w:rsid w:val="004B5001"/>
    <w:rsid w:val="004B535E"/>
    <w:rsid w:val="004B5624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4B40"/>
    <w:rsid w:val="004C574C"/>
    <w:rsid w:val="004C5D58"/>
    <w:rsid w:val="004C5FCF"/>
    <w:rsid w:val="004C625B"/>
    <w:rsid w:val="004C6C7F"/>
    <w:rsid w:val="004C74EA"/>
    <w:rsid w:val="004D024A"/>
    <w:rsid w:val="004D098A"/>
    <w:rsid w:val="004D0CF8"/>
    <w:rsid w:val="004D0E01"/>
    <w:rsid w:val="004D0E71"/>
    <w:rsid w:val="004D1063"/>
    <w:rsid w:val="004D16F3"/>
    <w:rsid w:val="004D24E5"/>
    <w:rsid w:val="004D25D5"/>
    <w:rsid w:val="004D274D"/>
    <w:rsid w:val="004D33CD"/>
    <w:rsid w:val="004D351B"/>
    <w:rsid w:val="004D405F"/>
    <w:rsid w:val="004D414E"/>
    <w:rsid w:val="004D43C9"/>
    <w:rsid w:val="004D4557"/>
    <w:rsid w:val="004D4931"/>
    <w:rsid w:val="004D4B57"/>
    <w:rsid w:val="004D5778"/>
    <w:rsid w:val="004D5EF2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5EEE"/>
    <w:rsid w:val="004E6657"/>
    <w:rsid w:val="004E74C6"/>
    <w:rsid w:val="004E7CDD"/>
    <w:rsid w:val="004E7D22"/>
    <w:rsid w:val="004F0C38"/>
    <w:rsid w:val="004F0EDE"/>
    <w:rsid w:val="004F1043"/>
    <w:rsid w:val="004F1D33"/>
    <w:rsid w:val="004F208F"/>
    <w:rsid w:val="004F2C0F"/>
    <w:rsid w:val="004F35AF"/>
    <w:rsid w:val="004F38AE"/>
    <w:rsid w:val="004F3AF9"/>
    <w:rsid w:val="004F3D43"/>
    <w:rsid w:val="004F523D"/>
    <w:rsid w:val="004F53AD"/>
    <w:rsid w:val="004F5813"/>
    <w:rsid w:val="004F58FE"/>
    <w:rsid w:val="004F6211"/>
    <w:rsid w:val="004F6823"/>
    <w:rsid w:val="004F721E"/>
    <w:rsid w:val="004F7FE5"/>
    <w:rsid w:val="005010E8"/>
    <w:rsid w:val="00501738"/>
    <w:rsid w:val="0050213E"/>
    <w:rsid w:val="00502294"/>
    <w:rsid w:val="00502422"/>
    <w:rsid w:val="005026EC"/>
    <w:rsid w:val="00502BC6"/>
    <w:rsid w:val="0050362C"/>
    <w:rsid w:val="00504772"/>
    <w:rsid w:val="00505AC0"/>
    <w:rsid w:val="005069FF"/>
    <w:rsid w:val="00507AE5"/>
    <w:rsid w:val="00507CAD"/>
    <w:rsid w:val="00510068"/>
    <w:rsid w:val="00511140"/>
    <w:rsid w:val="0051132F"/>
    <w:rsid w:val="0051147A"/>
    <w:rsid w:val="005152D7"/>
    <w:rsid w:val="00515BC4"/>
    <w:rsid w:val="0051601C"/>
    <w:rsid w:val="005164E5"/>
    <w:rsid w:val="00517B1C"/>
    <w:rsid w:val="00517B3F"/>
    <w:rsid w:val="00517EAE"/>
    <w:rsid w:val="00517F98"/>
    <w:rsid w:val="0052074E"/>
    <w:rsid w:val="00522411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13C5"/>
    <w:rsid w:val="0053147C"/>
    <w:rsid w:val="00531D24"/>
    <w:rsid w:val="00533921"/>
    <w:rsid w:val="00534281"/>
    <w:rsid w:val="005342A9"/>
    <w:rsid w:val="00535005"/>
    <w:rsid w:val="0053506F"/>
    <w:rsid w:val="0053581D"/>
    <w:rsid w:val="005362A6"/>
    <w:rsid w:val="0053658B"/>
    <w:rsid w:val="00536595"/>
    <w:rsid w:val="00537C22"/>
    <w:rsid w:val="0054045D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53A8"/>
    <w:rsid w:val="00545B85"/>
    <w:rsid w:val="00545FAC"/>
    <w:rsid w:val="005462BE"/>
    <w:rsid w:val="0054708E"/>
    <w:rsid w:val="00547170"/>
    <w:rsid w:val="00547BF8"/>
    <w:rsid w:val="005502E1"/>
    <w:rsid w:val="00550530"/>
    <w:rsid w:val="0055085B"/>
    <w:rsid w:val="00550B11"/>
    <w:rsid w:val="005511E5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B8"/>
    <w:rsid w:val="0056261C"/>
    <w:rsid w:val="0056287E"/>
    <w:rsid w:val="00566658"/>
    <w:rsid w:val="00567784"/>
    <w:rsid w:val="00570402"/>
    <w:rsid w:val="005710B8"/>
    <w:rsid w:val="00571D7C"/>
    <w:rsid w:val="005728B1"/>
    <w:rsid w:val="00573042"/>
    <w:rsid w:val="005746B8"/>
    <w:rsid w:val="0057483F"/>
    <w:rsid w:val="0057557B"/>
    <w:rsid w:val="00575AE2"/>
    <w:rsid w:val="00575FC7"/>
    <w:rsid w:val="00576179"/>
    <w:rsid w:val="00576D3A"/>
    <w:rsid w:val="00576E76"/>
    <w:rsid w:val="00577A74"/>
    <w:rsid w:val="00577DAA"/>
    <w:rsid w:val="00577E15"/>
    <w:rsid w:val="00581BF0"/>
    <w:rsid w:val="00583102"/>
    <w:rsid w:val="00583AC7"/>
    <w:rsid w:val="00583BFD"/>
    <w:rsid w:val="00584078"/>
    <w:rsid w:val="0058415D"/>
    <w:rsid w:val="005846A0"/>
    <w:rsid w:val="00584CED"/>
    <w:rsid w:val="00584D31"/>
    <w:rsid w:val="00584EBD"/>
    <w:rsid w:val="00584ED7"/>
    <w:rsid w:val="00584F20"/>
    <w:rsid w:val="00586153"/>
    <w:rsid w:val="005908BB"/>
    <w:rsid w:val="005916EC"/>
    <w:rsid w:val="00591B5A"/>
    <w:rsid w:val="00591DB3"/>
    <w:rsid w:val="005922A9"/>
    <w:rsid w:val="00592E0A"/>
    <w:rsid w:val="00593149"/>
    <w:rsid w:val="005937BF"/>
    <w:rsid w:val="00593B27"/>
    <w:rsid w:val="00594D90"/>
    <w:rsid w:val="00595286"/>
    <w:rsid w:val="00595287"/>
    <w:rsid w:val="00596015"/>
    <w:rsid w:val="00597242"/>
    <w:rsid w:val="005A0309"/>
    <w:rsid w:val="005A0516"/>
    <w:rsid w:val="005A05FA"/>
    <w:rsid w:val="005A080F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43B"/>
    <w:rsid w:val="005A798C"/>
    <w:rsid w:val="005A7D32"/>
    <w:rsid w:val="005B05A6"/>
    <w:rsid w:val="005B0EC4"/>
    <w:rsid w:val="005B13E4"/>
    <w:rsid w:val="005B1457"/>
    <w:rsid w:val="005B2698"/>
    <w:rsid w:val="005B2EEA"/>
    <w:rsid w:val="005B428F"/>
    <w:rsid w:val="005B4E55"/>
    <w:rsid w:val="005B54A3"/>
    <w:rsid w:val="005B5CDA"/>
    <w:rsid w:val="005B614F"/>
    <w:rsid w:val="005B6497"/>
    <w:rsid w:val="005B69C8"/>
    <w:rsid w:val="005B725C"/>
    <w:rsid w:val="005B76F7"/>
    <w:rsid w:val="005B7BB8"/>
    <w:rsid w:val="005B7BBF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C7AC8"/>
    <w:rsid w:val="005D006D"/>
    <w:rsid w:val="005D00A3"/>
    <w:rsid w:val="005D05CF"/>
    <w:rsid w:val="005D178E"/>
    <w:rsid w:val="005D1AAD"/>
    <w:rsid w:val="005D1CF8"/>
    <w:rsid w:val="005D1F0F"/>
    <w:rsid w:val="005D1FFA"/>
    <w:rsid w:val="005D226D"/>
    <w:rsid w:val="005D2EAB"/>
    <w:rsid w:val="005D3920"/>
    <w:rsid w:val="005D3C3D"/>
    <w:rsid w:val="005D48ED"/>
    <w:rsid w:val="005D4A84"/>
    <w:rsid w:val="005D4C3E"/>
    <w:rsid w:val="005D5196"/>
    <w:rsid w:val="005D54E1"/>
    <w:rsid w:val="005D6AD3"/>
    <w:rsid w:val="005D6BB2"/>
    <w:rsid w:val="005D7C73"/>
    <w:rsid w:val="005E07A2"/>
    <w:rsid w:val="005E164C"/>
    <w:rsid w:val="005E1724"/>
    <w:rsid w:val="005E1897"/>
    <w:rsid w:val="005E1B4D"/>
    <w:rsid w:val="005E2477"/>
    <w:rsid w:val="005E35DD"/>
    <w:rsid w:val="005E4078"/>
    <w:rsid w:val="005E415D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0EBA"/>
    <w:rsid w:val="005F1312"/>
    <w:rsid w:val="005F18F1"/>
    <w:rsid w:val="005F1DEF"/>
    <w:rsid w:val="005F207D"/>
    <w:rsid w:val="005F2B17"/>
    <w:rsid w:val="005F344B"/>
    <w:rsid w:val="005F3860"/>
    <w:rsid w:val="005F3FA4"/>
    <w:rsid w:val="005F50F0"/>
    <w:rsid w:val="005F5593"/>
    <w:rsid w:val="005F5DEF"/>
    <w:rsid w:val="005F61DC"/>
    <w:rsid w:val="005F65D2"/>
    <w:rsid w:val="005F6918"/>
    <w:rsid w:val="005F6C4F"/>
    <w:rsid w:val="005F6D93"/>
    <w:rsid w:val="005F7FE9"/>
    <w:rsid w:val="00600E8C"/>
    <w:rsid w:val="0060138E"/>
    <w:rsid w:val="00601BE8"/>
    <w:rsid w:val="00602212"/>
    <w:rsid w:val="0060347E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2AC2"/>
    <w:rsid w:val="00612D47"/>
    <w:rsid w:val="00613B91"/>
    <w:rsid w:val="00613FA1"/>
    <w:rsid w:val="0061498D"/>
    <w:rsid w:val="00614C47"/>
    <w:rsid w:val="00615178"/>
    <w:rsid w:val="00616AF1"/>
    <w:rsid w:val="00616D83"/>
    <w:rsid w:val="00617AE4"/>
    <w:rsid w:val="00620A7D"/>
    <w:rsid w:val="00620F86"/>
    <w:rsid w:val="00621C10"/>
    <w:rsid w:val="006222CC"/>
    <w:rsid w:val="006222DC"/>
    <w:rsid w:val="0062236E"/>
    <w:rsid w:val="00622754"/>
    <w:rsid w:val="006227AD"/>
    <w:rsid w:val="00622F51"/>
    <w:rsid w:val="006235FD"/>
    <w:rsid w:val="00623F3F"/>
    <w:rsid w:val="0062414A"/>
    <w:rsid w:val="00624B03"/>
    <w:rsid w:val="006263EC"/>
    <w:rsid w:val="006269E9"/>
    <w:rsid w:val="0062748A"/>
    <w:rsid w:val="00627D06"/>
    <w:rsid w:val="0063071E"/>
    <w:rsid w:val="00630D9F"/>
    <w:rsid w:val="00630DD6"/>
    <w:rsid w:val="0063109A"/>
    <w:rsid w:val="006316C5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41B"/>
    <w:rsid w:val="00635F76"/>
    <w:rsid w:val="00636605"/>
    <w:rsid w:val="00636963"/>
    <w:rsid w:val="00637724"/>
    <w:rsid w:val="006377CF"/>
    <w:rsid w:val="00640620"/>
    <w:rsid w:val="00641667"/>
    <w:rsid w:val="00641CD7"/>
    <w:rsid w:val="00642C50"/>
    <w:rsid w:val="0064339B"/>
    <w:rsid w:val="006436D9"/>
    <w:rsid w:val="00644165"/>
    <w:rsid w:val="00644826"/>
    <w:rsid w:val="00644BBB"/>
    <w:rsid w:val="0064511A"/>
    <w:rsid w:val="00645123"/>
    <w:rsid w:val="00645295"/>
    <w:rsid w:val="0064534C"/>
    <w:rsid w:val="0064538C"/>
    <w:rsid w:val="00645FE7"/>
    <w:rsid w:val="006469DA"/>
    <w:rsid w:val="00646B8E"/>
    <w:rsid w:val="006471AF"/>
    <w:rsid w:val="00647472"/>
    <w:rsid w:val="0064754C"/>
    <w:rsid w:val="006479F8"/>
    <w:rsid w:val="006501AD"/>
    <w:rsid w:val="00650784"/>
    <w:rsid w:val="00650E72"/>
    <w:rsid w:val="006510B4"/>
    <w:rsid w:val="00651721"/>
    <w:rsid w:val="0065191A"/>
    <w:rsid w:val="00652258"/>
    <w:rsid w:val="0065265C"/>
    <w:rsid w:val="00653629"/>
    <w:rsid w:val="00653A4C"/>
    <w:rsid w:val="006546AC"/>
    <w:rsid w:val="0065483A"/>
    <w:rsid w:val="00654856"/>
    <w:rsid w:val="00654A7F"/>
    <w:rsid w:val="00654CE2"/>
    <w:rsid w:val="0065636B"/>
    <w:rsid w:val="00657834"/>
    <w:rsid w:val="006578AB"/>
    <w:rsid w:val="00657C38"/>
    <w:rsid w:val="00657EEC"/>
    <w:rsid w:val="00657F79"/>
    <w:rsid w:val="0066058A"/>
    <w:rsid w:val="00660702"/>
    <w:rsid w:val="006628B4"/>
    <w:rsid w:val="006628D6"/>
    <w:rsid w:val="006629F3"/>
    <w:rsid w:val="00663089"/>
    <w:rsid w:val="00663201"/>
    <w:rsid w:val="00664067"/>
    <w:rsid w:val="0066464C"/>
    <w:rsid w:val="0066489B"/>
    <w:rsid w:val="006648CF"/>
    <w:rsid w:val="006650F3"/>
    <w:rsid w:val="00665815"/>
    <w:rsid w:val="00665BB5"/>
    <w:rsid w:val="00665CBB"/>
    <w:rsid w:val="006662C4"/>
    <w:rsid w:val="006665D8"/>
    <w:rsid w:val="00667656"/>
    <w:rsid w:val="00667A27"/>
    <w:rsid w:val="00670C87"/>
    <w:rsid w:val="006711D0"/>
    <w:rsid w:val="00671B7C"/>
    <w:rsid w:val="00672E0E"/>
    <w:rsid w:val="00672FFD"/>
    <w:rsid w:val="0067398C"/>
    <w:rsid w:val="00673C84"/>
    <w:rsid w:val="00674372"/>
    <w:rsid w:val="00674F10"/>
    <w:rsid w:val="00677004"/>
    <w:rsid w:val="00680BB4"/>
    <w:rsid w:val="0068284B"/>
    <w:rsid w:val="00682CCD"/>
    <w:rsid w:val="00683738"/>
    <w:rsid w:val="00684312"/>
    <w:rsid w:val="006846EA"/>
    <w:rsid w:val="00685527"/>
    <w:rsid w:val="0068616A"/>
    <w:rsid w:val="006864DF"/>
    <w:rsid w:val="006868B4"/>
    <w:rsid w:val="00686C46"/>
    <w:rsid w:val="00686E82"/>
    <w:rsid w:val="00686F06"/>
    <w:rsid w:val="00687056"/>
    <w:rsid w:val="0068751F"/>
    <w:rsid w:val="00687522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71D"/>
    <w:rsid w:val="00695A38"/>
    <w:rsid w:val="0069609F"/>
    <w:rsid w:val="00697165"/>
    <w:rsid w:val="006A0A28"/>
    <w:rsid w:val="006A117C"/>
    <w:rsid w:val="006A1549"/>
    <w:rsid w:val="006A1B7D"/>
    <w:rsid w:val="006A236F"/>
    <w:rsid w:val="006A2A04"/>
    <w:rsid w:val="006A2A94"/>
    <w:rsid w:val="006A2E48"/>
    <w:rsid w:val="006A3184"/>
    <w:rsid w:val="006A3214"/>
    <w:rsid w:val="006A35E2"/>
    <w:rsid w:val="006A37BB"/>
    <w:rsid w:val="006A38F7"/>
    <w:rsid w:val="006A4461"/>
    <w:rsid w:val="006A4CD8"/>
    <w:rsid w:val="006A4FFE"/>
    <w:rsid w:val="006A6383"/>
    <w:rsid w:val="006A694A"/>
    <w:rsid w:val="006A6FC7"/>
    <w:rsid w:val="006A7917"/>
    <w:rsid w:val="006A7BD3"/>
    <w:rsid w:val="006A7EAF"/>
    <w:rsid w:val="006B05FB"/>
    <w:rsid w:val="006B0A5E"/>
    <w:rsid w:val="006B14B6"/>
    <w:rsid w:val="006B2262"/>
    <w:rsid w:val="006B2CDC"/>
    <w:rsid w:val="006B2E5B"/>
    <w:rsid w:val="006B3137"/>
    <w:rsid w:val="006B47B3"/>
    <w:rsid w:val="006B51FA"/>
    <w:rsid w:val="006B58BA"/>
    <w:rsid w:val="006B76F0"/>
    <w:rsid w:val="006C0193"/>
    <w:rsid w:val="006C0C71"/>
    <w:rsid w:val="006C2AB5"/>
    <w:rsid w:val="006C41B0"/>
    <w:rsid w:val="006C440F"/>
    <w:rsid w:val="006C4504"/>
    <w:rsid w:val="006C4E3C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5C6B"/>
    <w:rsid w:val="006D69A3"/>
    <w:rsid w:val="006D7000"/>
    <w:rsid w:val="006D72F9"/>
    <w:rsid w:val="006D7D23"/>
    <w:rsid w:val="006E007F"/>
    <w:rsid w:val="006E0498"/>
    <w:rsid w:val="006E0CFD"/>
    <w:rsid w:val="006E0E93"/>
    <w:rsid w:val="006E1510"/>
    <w:rsid w:val="006E20D9"/>
    <w:rsid w:val="006E233B"/>
    <w:rsid w:val="006E3849"/>
    <w:rsid w:val="006E3D30"/>
    <w:rsid w:val="006E4C9A"/>
    <w:rsid w:val="006E4CC9"/>
    <w:rsid w:val="006E5132"/>
    <w:rsid w:val="006E51CF"/>
    <w:rsid w:val="006E5D69"/>
    <w:rsid w:val="006E657A"/>
    <w:rsid w:val="006E6699"/>
    <w:rsid w:val="006E6766"/>
    <w:rsid w:val="006E6BF9"/>
    <w:rsid w:val="006E6C3F"/>
    <w:rsid w:val="006E6E27"/>
    <w:rsid w:val="006E7435"/>
    <w:rsid w:val="006E765B"/>
    <w:rsid w:val="006E7C2E"/>
    <w:rsid w:val="006F06C7"/>
    <w:rsid w:val="006F098A"/>
    <w:rsid w:val="006F10EC"/>
    <w:rsid w:val="006F1749"/>
    <w:rsid w:val="006F21D3"/>
    <w:rsid w:val="006F2BED"/>
    <w:rsid w:val="006F3E3F"/>
    <w:rsid w:val="006F44DE"/>
    <w:rsid w:val="006F5D98"/>
    <w:rsid w:val="006F6578"/>
    <w:rsid w:val="006F7376"/>
    <w:rsid w:val="006F7BF8"/>
    <w:rsid w:val="006F7C6B"/>
    <w:rsid w:val="007007D3"/>
    <w:rsid w:val="00700F6A"/>
    <w:rsid w:val="0070113B"/>
    <w:rsid w:val="007014B9"/>
    <w:rsid w:val="007015C4"/>
    <w:rsid w:val="0070160F"/>
    <w:rsid w:val="007017EA"/>
    <w:rsid w:val="0070257B"/>
    <w:rsid w:val="00702C8A"/>
    <w:rsid w:val="00703611"/>
    <w:rsid w:val="00703A61"/>
    <w:rsid w:val="00704C8D"/>
    <w:rsid w:val="007058B5"/>
    <w:rsid w:val="00705BC2"/>
    <w:rsid w:val="00705C4A"/>
    <w:rsid w:val="00707668"/>
    <w:rsid w:val="007109E9"/>
    <w:rsid w:val="00710AF1"/>
    <w:rsid w:val="00711839"/>
    <w:rsid w:val="00712020"/>
    <w:rsid w:val="00712540"/>
    <w:rsid w:val="0071419C"/>
    <w:rsid w:val="00714FA2"/>
    <w:rsid w:val="00715699"/>
    <w:rsid w:val="0071626E"/>
    <w:rsid w:val="0071639B"/>
    <w:rsid w:val="00716882"/>
    <w:rsid w:val="00716CF1"/>
    <w:rsid w:val="00717F62"/>
    <w:rsid w:val="00721D75"/>
    <w:rsid w:val="00721EBF"/>
    <w:rsid w:val="007220FD"/>
    <w:rsid w:val="007228A7"/>
    <w:rsid w:val="00722D5C"/>
    <w:rsid w:val="00723AD4"/>
    <w:rsid w:val="00724982"/>
    <w:rsid w:val="007255AD"/>
    <w:rsid w:val="007258CD"/>
    <w:rsid w:val="007258E6"/>
    <w:rsid w:val="0072628A"/>
    <w:rsid w:val="007263D9"/>
    <w:rsid w:val="007275F7"/>
    <w:rsid w:val="00727B4C"/>
    <w:rsid w:val="007304F6"/>
    <w:rsid w:val="007306C2"/>
    <w:rsid w:val="00731121"/>
    <w:rsid w:val="00731354"/>
    <w:rsid w:val="0073163B"/>
    <w:rsid w:val="00731E50"/>
    <w:rsid w:val="00731EA4"/>
    <w:rsid w:val="007327FF"/>
    <w:rsid w:val="007334F8"/>
    <w:rsid w:val="00733BF5"/>
    <w:rsid w:val="00734609"/>
    <w:rsid w:val="00734EEF"/>
    <w:rsid w:val="00735659"/>
    <w:rsid w:val="00735892"/>
    <w:rsid w:val="00735AEA"/>
    <w:rsid w:val="00736FB6"/>
    <w:rsid w:val="007374F6"/>
    <w:rsid w:val="00742474"/>
    <w:rsid w:val="007425DA"/>
    <w:rsid w:val="00742C7A"/>
    <w:rsid w:val="00742C7C"/>
    <w:rsid w:val="00743451"/>
    <w:rsid w:val="00743739"/>
    <w:rsid w:val="007448B4"/>
    <w:rsid w:val="007453E8"/>
    <w:rsid w:val="007465E8"/>
    <w:rsid w:val="00747547"/>
    <w:rsid w:val="00747D2E"/>
    <w:rsid w:val="00750338"/>
    <w:rsid w:val="00750524"/>
    <w:rsid w:val="00751050"/>
    <w:rsid w:val="00751414"/>
    <w:rsid w:val="007516E5"/>
    <w:rsid w:val="007546F4"/>
    <w:rsid w:val="0075512C"/>
    <w:rsid w:val="00755272"/>
    <w:rsid w:val="007558C5"/>
    <w:rsid w:val="00757013"/>
    <w:rsid w:val="00757A50"/>
    <w:rsid w:val="00757C20"/>
    <w:rsid w:val="00757EA5"/>
    <w:rsid w:val="0076011A"/>
    <w:rsid w:val="0076047F"/>
    <w:rsid w:val="00760697"/>
    <w:rsid w:val="0076080A"/>
    <w:rsid w:val="00760A64"/>
    <w:rsid w:val="00761D0E"/>
    <w:rsid w:val="00762B45"/>
    <w:rsid w:val="00762BBD"/>
    <w:rsid w:val="007633E0"/>
    <w:rsid w:val="00763831"/>
    <w:rsid w:val="00764293"/>
    <w:rsid w:val="00764741"/>
    <w:rsid w:val="00764A27"/>
    <w:rsid w:val="00764EC6"/>
    <w:rsid w:val="0076652B"/>
    <w:rsid w:val="00766D70"/>
    <w:rsid w:val="0076701D"/>
    <w:rsid w:val="00767146"/>
    <w:rsid w:val="00767DC6"/>
    <w:rsid w:val="00767DEB"/>
    <w:rsid w:val="00767E23"/>
    <w:rsid w:val="00770AB9"/>
    <w:rsid w:val="00770C2A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6D8"/>
    <w:rsid w:val="00787C00"/>
    <w:rsid w:val="00791310"/>
    <w:rsid w:val="007930BD"/>
    <w:rsid w:val="00793431"/>
    <w:rsid w:val="00794A46"/>
    <w:rsid w:val="00794BFA"/>
    <w:rsid w:val="00795477"/>
    <w:rsid w:val="00795873"/>
    <w:rsid w:val="00796678"/>
    <w:rsid w:val="007966FD"/>
    <w:rsid w:val="00796741"/>
    <w:rsid w:val="007969DA"/>
    <w:rsid w:val="00796D3B"/>
    <w:rsid w:val="007970D0"/>
    <w:rsid w:val="00797D39"/>
    <w:rsid w:val="00797F95"/>
    <w:rsid w:val="007A0982"/>
    <w:rsid w:val="007A1578"/>
    <w:rsid w:val="007A2CC6"/>
    <w:rsid w:val="007A2EB6"/>
    <w:rsid w:val="007A33C1"/>
    <w:rsid w:val="007A34CD"/>
    <w:rsid w:val="007A3B07"/>
    <w:rsid w:val="007A4980"/>
    <w:rsid w:val="007A4FC3"/>
    <w:rsid w:val="007A689C"/>
    <w:rsid w:val="007A6D3D"/>
    <w:rsid w:val="007A6F60"/>
    <w:rsid w:val="007A7679"/>
    <w:rsid w:val="007A7732"/>
    <w:rsid w:val="007B010A"/>
    <w:rsid w:val="007B01E6"/>
    <w:rsid w:val="007B0282"/>
    <w:rsid w:val="007B0691"/>
    <w:rsid w:val="007B0C5D"/>
    <w:rsid w:val="007B156E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5FC"/>
    <w:rsid w:val="007C3C3A"/>
    <w:rsid w:val="007C46CD"/>
    <w:rsid w:val="007C48DC"/>
    <w:rsid w:val="007C5058"/>
    <w:rsid w:val="007C6086"/>
    <w:rsid w:val="007C626A"/>
    <w:rsid w:val="007C62A5"/>
    <w:rsid w:val="007C657A"/>
    <w:rsid w:val="007C6789"/>
    <w:rsid w:val="007C748D"/>
    <w:rsid w:val="007C7647"/>
    <w:rsid w:val="007D0164"/>
    <w:rsid w:val="007D037A"/>
    <w:rsid w:val="007D15E3"/>
    <w:rsid w:val="007D1B3B"/>
    <w:rsid w:val="007D2FDA"/>
    <w:rsid w:val="007D3C32"/>
    <w:rsid w:val="007D3E14"/>
    <w:rsid w:val="007D6B86"/>
    <w:rsid w:val="007D6C41"/>
    <w:rsid w:val="007D6D8E"/>
    <w:rsid w:val="007D73E8"/>
    <w:rsid w:val="007E004C"/>
    <w:rsid w:val="007E0548"/>
    <w:rsid w:val="007E0A6F"/>
    <w:rsid w:val="007E0B10"/>
    <w:rsid w:val="007E154F"/>
    <w:rsid w:val="007E1708"/>
    <w:rsid w:val="007E27DD"/>
    <w:rsid w:val="007E309B"/>
    <w:rsid w:val="007E3EC8"/>
    <w:rsid w:val="007E407D"/>
    <w:rsid w:val="007E65D1"/>
    <w:rsid w:val="007E6638"/>
    <w:rsid w:val="007E6884"/>
    <w:rsid w:val="007E7107"/>
    <w:rsid w:val="007E7316"/>
    <w:rsid w:val="007E7DE6"/>
    <w:rsid w:val="007F017D"/>
    <w:rsid w:val="007F0728"/>
    <w:rsid w:val="007F0A63"/>
    <w:rsid w:val="007F0F2A"/>
    <w:rsid w:val="007F1928"/>
    <w:rsid w:val="007F22B6"/>
    <w:rsid w:val="007F2B19"/>
    <w:rsid w:val="007F2B89"/>
    <w:rsid w:val="007F2D86"/>
    <w:rsid w:val="007F2ED0"/>
    <w:rsid w:val="007F38E1"/>
    <w:rsid w:val="007F405B"/>
    <w:rsid w:val="007F4469"/>
    <w:rsid w:val="007F5180"/>
    <w:rsid w:val="007F5AF2"/>
    <w:rsid w:val="007F67E0"/>
    <w:rsid w:val="007F69C3"/>
    <w:rsid w:val="007F6E4A"/>
    <w:rsid w:val="007F7381"/>
    <w:rsid w:val="007F787F"/>
    <w:rsid w:val="007F7BDE"/>
    <w:rsid w:val="007F7F44"/>
    <w:rsid w:val="0080035A"/>
    <w:rsid w:val="0080044C"/>
    <w:rsid w:val="00800A1D"/>
    <w:rsid w:val="00800D45"/>
    <w:rsid w:val="00801113"/>
    <w:rsid w:val="008018A0"/>
    <w:rsid w:val="00801C47"/>
    <w:rsid w:val="00802FE5"/>
    <w:rsid w:val="00803748"/>
    <w:rsid w:val="00804C11"/>
    <w:rsid w:val="00804D83"/>
    <w:rsid w:val="00805228"/>
    <w:rsid w:val="00805452"/>
    <w:rsid w:val="008054FC"/>
    <w:rsid w:val="00806179"/>
    <w:rsid w:val="0080635E"/>
    <w:rsid w:val="00806F68"/>
    <w:rsid w:val="008077E3"/>
    <w:rsid w:val="00810A97"/>
    <w:rsid w:val="00810C41"/>
    <w:rsid w:val="00810DCD"/>
    <w:rsid w:val="00811CDA"/>
    <w:rsid w:val="00811E03"/>
    <w:rsid w:val="0081216E"/>
    <w:rsid w:val="0081317C"/>
    <w:rsid w:val="00815776"/>
    <w:rsid w:val="00815B07"/>
    <w:rsid w:val="00815DA0"/>
    <w:rsid w:val="00815E31"/>
    <w:rsid w:val="00816C69"/>
    <w:rsid w:val="008176E6"/>
    <w:rsid w:val="00817919"/>
    <w:rsid w:val="00817FF7"/>
    <w:rsid w:val="0082004B"/>
    <w:rsid w:val="008204BC"/>
    <w:rsid w:val="00820594"/>
    <w:rsid w:val="00820788"/>
    <w:rsid w:val="008208A4"/>
    <w:rsid w:val="00820D50"/>
    <w:rsid w:val="00820EB2"/>
    <w:rsid w:val="00821278"/>
    <w:rsid w:val="00822EF3"/>
    <w:rsid w:val="00823351"/>
    <w:rsid w:val="008236DD"/>
    <w:rsid w:val="00823CDE"/>
    <w:rsid w:val="00824BFD"/>
    <w:rsid w:val="0082733A"/>
    <w:rsid w:val="008276D6"/>
    <w:rsid w:val="00827B09"/>
    <w:rsid w:val="00827F99"/>
    <w:rsid w:val="008312DB"/>
    <w:rsid w:val="00832230"/>
    <w:rsid w:val="00833010"/>
    <w:rsid w:val="00834B8A"/>
    <w:rsid w:val="00836601"/>
    <w:rsid w:val="008377A9"/>
    <w:rsid w:val="00837844"/>
    <w:rsid w:val="008378F3"/>
    <w:rsid w:val="00837C2C"/>
    <w:rsid w:val="0084003A"/>
    <w:rsid w:val="00840653"/>
    <w:rsid w:val="00840D97"/>
    <w:rsid w:val="00840E2F"/>
    <w:rsid w:val="00842EAC"/>
    <w:rsid w:val="008437F0"/>
    <w:rsid w:val="00844D0B"/>
    <w:rsid w:val="00844FDA"/>
    <w:rsid w:val="0084515A"/>
    <w:rsid w:val="0084534E"/>
    <w:rsid w:val="00845646"/>
    <w:rsid w:val="00846125"/>
    <w:rsid w:val="0084653C"/>
    <w:rsid w:val="00846A71"/>
    <w:rsid w:val="00846D42"/>
    <w:rsid w:val="0085115C"/>
    <w:rsid w:val="008514BB"/>
    <w:rsid w:val="008518A0"/>
    <w:rsid w:val="00851CC6"/>
    <w:rsid w:val="00851FF5"/>
    <w:rsid w:val="00853245"/>
    <w:rsid w:val="008535E7"/>
    <w:rsid w:val="0085387C"/>
    <w:rsid w:val="0086034A"/>
    <w:rsid w:val="00861AEC"/>
    <w:rsid w:val="00862C5C"/>
    <w:rsid w:val="0086314B"/>
    <w:rsid w:val="0086319F"/>
    <w:rsid w:val="008631E1"/>
    <w:rsid w:val="0086388F"/>
    <w:rsid w:val="00863E1D"/>
    <w:rsid w:val="00864845"/>
    <w:rsid w:val="00866311"/>
    <w:rsid w:val="008668AA"/>
    <w:rsid w:val="008672D0"/>
    <w:rsid w:val="008674EA"/>
    <w:rsid w:val="00867789"/>
    <w:rsid w:val="00867A74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CB3"/>
    <w:rsid w:val="00874E7A"/>
    <w:rsid w:val="00874FB4"/>
    <w:rsid w:val="008756BC"/>
    <w:rsid w:val="00875E8A"/>
    <w:rsid w:val="00876967"/>
    <w:rsid w:val="00877103"/>
    <w:rsid w:val="008778C3"/>
    <w:rsid w:val="00877DD9"/>
    <w:rsid w:val="00877E90"/>
    <w:rsid w:val="00880541"/>
    <w:rsid w:val="008815AF"/>
    <w:rsid w:val="008819D4"/>
    <w:rsid w:val="00881DC0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6E74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6BEC"/>
    <w:rsid w:val="00897267"/>
    <w:rsid w:val="0089728D"/>
    <w:rsid w:val="00897586"/>
    <w:rsid w:val="00897752"/>
    <w:rsid w:val="00897818"/>
    <w:rsid w:val="008978FB"/>
    <w:rsid w:val="00897B01"/>
    <w:rsid w:val="008A053F"/>
    <w:rsid w:val="008A07FB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2AA8"/>
    <w:rsid w:val="008B3C45"/>
    <w:rsid w:val="008B46FF"/>
    <w:rsid w:val="008B4CFE"/>
    <w:rsid w:val="008B5ED8"/>
    <w:rsid w:val="008B75CD"/>
    <w:rsid w:val="008B78DD"/>
    <w:rsid w:val="008C0761"/>
    <w:rsid w:val="008C0762"/>
    <w:rsid w:val="008C1D73"/>
    <w:rsid w:val="008C25E9"/>
    <w:rsid w:val="008C2B29"/>
    <w:rsid w:val="008C3617"/>
    <w:rsid w:val="008C495D"/>
    <w:rsid w:val="008C518D"/>
    <w:rsid w:val="008C6134"/>
    <w:rsid w:val="008C671F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5CC2"/>
    <w:rsid w:val="008D6541"/>
    <w:rsid w:val="008D65FC"/>
    <w:rsid w:val="008D6C8F"/>
    <w:rsid w:val="008D7138"/>
    <w:rsid w:val="008D7298"/>
    <w:rsid w:val="008D7BC9"/>
    <w:rsid w:val="008E0426"/>
    <w:rsid w:val="008E09A8"/>
    <w:rsid w:val="008E1126"/>
    <w:rsid w:val="008E13AE"/>
    <w:rsid w:val="008E208A"/>
    <w:rsid w:val="008E2219"/>
    <w:rsid w:val="008E2567"/>
    <w:rsid w:val="008E269B"/>
    <w:rsid w:val="008E2FBB"/>
    <w:rsid w:val="008E30ED"/>
    <w:rsid w:val="008E345F"/>
    <w:rsid w:val="008E3486"/>
    <w:rsid w:val="008E376E"/>
    <w:rsid w:val="008E389E"/>
    <w:rsid w:val="008E4026"/>
    <w:rsid w:val="008E44C1"/>
    <w:rsid w:val="008E4DD7"/>
    <w:rsid w:val="008E5114"/>
    <w:rsid w:val="008E5979"/>
    <w:rsid w:val="008E6D0F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2EC"/>
    <w:rsid w:val="008F52F4"/>
    <w:rsid w:val="008F663E"/>
    <w:rsid w:val="008F6F40"/>
    <w:rsid w:val="008F720E"/>
    <w:rsid w:val="008F76FD"/>
    <w:rsid w:val="008F7E49"/>
    <w:rsid w:val="008F7F38"/>
    <w:rsid w:val="00900089"/>
    <w:rsid w:val="00900807"/>
    <w:rsid w:val="00900B68"/>
    <w:rsid w:val="00901656"/>
    <w:rsid w:val="009024C0"/>
    <w:rsid w:val="009030EF"/>
    <w:rsid w:val="00903764"/>
    <w:rsid w:val="00903B76"/>
    <w:rsid w:val="00903FA6"/>
    <w:rsid w:val="009047E0"/>
    <w:rsid w:val="009048D1"/>
    <w:rsid w:val="00905169"/>
    <w:rsid w:val="00906F16"/>
    <w:rsid w:val="00907932"/>
    <w:rsid w:val="0091075F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4D"/>
    <w:rsid w:val="009163B6"/>
    <w:rsid w:val="0091654F"/>
    <w:rsid w:val="00916A04"/>
    <w:rsid w:val="009178B7"/>
    <w:rsid w:val="00917E7A"/>
    <w:rsid w:val="00920CE5"/>
    <w:rsid w:val="00921455"/>
    <w:rsid w:val="0092223C"/>
    <w:rsid w:val="00922467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05B"/>
    <w:rsid w:val="00932664"/>
    <w:rsid w:val="00932C8D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520B"/>
    <w:rsid w:val="00936795"/>
    <w:rsid w:val="00936C33"/>
    <w:rsid w:val="00936E45"/>
    <w:rsid w:val="00937494"/>
    <w:rsid w:val="00937908"/>
    <w:rsid w:val="009401EF"/>
    <w:rsid w:val="009404BC"/>
    <w:rsid w:val="0094203B"/>
    <w:rsid w:val="009422C4"/>
    <w:rsid w:val="00942A08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47CDA"/>
    <w:rsid w:val="00950151"/>
    <w:rsid w:val="00952C0D"/>
    <w:rsid w:val="00952E73"/>
    <w:rsid w:val="00952F5B"/>
    <w:rsid w:val="00953054"/>
    <w:rsid w:val="00953C38"/>
    <w:rsid w:val="00953C90"/>
    <w:rsid w:val="00954B95"/>
    <w:rsid w:val="00955DC6"/>
    <w:rsid w:val="00956C01"/>
    <w:rsid w:val="00956FF4"/>
    <w:rsid w:val="00957218"/>
    <w:rsid w:val="009600AF"/>
    <w:rsid w:val="0096047E"/>
    <w:rsid w:val="009607D2"/>
    <w:rsid w:val="00960BE4"/>
    <w:rsid w:val="00961D18"/>
    <w:rsid w:val="00961DDC"/>
    <w:rsid w:val="00962535"/>
    <w:rsid w:val="009634D8"/>
    <w:rsid w:val="009635FE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5CE5"/>
    <w:rsid w:val="00976231"/>
    <w:rsid w:val="009771CF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90372"/>
    <w:rsid w:val="00991274"/>
    <w:rsid w:val="009912BD"/>
    <w:rsid w:val="00992A58"/>
    <w:rsid w:val="00992BF9"/>
    <w:rsid w:val="00992CEF"/>
    <w:rsid w:val="00993823"/>
    <w:rsid w:val="00993B16"/>
    <w:rsid w:val="00994118"/>
    <w:rsid w:val="00994129"/>
    <w:rsid w:val="009941DF"/>
    <w:rsid w:val="00994984"/>
    <w:rsid w:val="00994AF2"/>
    <w:rsid w:val="00995A70"/>
    <w:rsid w:val="00995F22"/>
    <w:rsid w:val="0099666B"/>
    <w:rsid w:val="00996A4E"/>
    <w:rsid w:val="00997FB1"/>
    <w:rsid w:val="009A03EF"/>
    <w:rsid w:val="009A1D4D"/>
    <w:rsid w:val="009A1E91"/>
    <w:rsid w:val="009A1F7C"/>
    <w:rsid w:val="009A1FE0"/>
    <w:rsid w:val="009A21CA"/>
    <w:rsid w:val="009A3780"/>
    <w:rsid w:val="009A4584"/>
    <w:rsid w:val="009A4CE1"/>
    <w:rsid w:val="009A5002"/>
    <w:rsid w:val="009A519E"/>
    <w:rsid w:val="009A59BF"/>
    <w:rsid w:val="009A5E2D"/>
    <w:rsid w:val="009A7801"/>
    <w:rsid w:val="009A7A14"/>
    <w:rsid w:val="009B02A9"/>
    <w:rsid w:val="009B0EF4"/>
    <w:rsid w:val="009B1120"/>
    <w:rsid w:val="009B1149"/>
    <w:rsid w:val="009B17BC"/>
    <w:rsid w:val="009B1DD5"/>
    <w:rsid w:val="009B404E"/>
    <w:rsid w:val="009B480A"/>
    <w:rsid w:val="009B5A04"/>
    <w:rsid w:val="009B626A"/>
    <w:rsid w:val="009B62CD"/>
    <w:rsid w:val="009B6642"/>
    <w:rsid w:val="009B69C5"/>
    <w:rsid w:val="009B6E22"/>
    <w:rsid w:val="009B735D"/>
    <w:rsid w:val="009B7872"/>
    <w:rsid w:val="009C0C65"/>
    <w:rsid w:val="009C1041"/>
    <w:rsid w:val="009C1184"/>
    <w:rsid w:val="009C1550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40E3"/>
    <w:rsid w:val="009D50CC"/>
    <w:rsid w:val="009D5E0A"/>
    <w:rsid w:val="009D6140"/>
    <w:rsid w:val="009D66EC"/>
    <w:rsid w:val="009D6F34"/>
    <w:rsid w:val="009D74FC"/>
    <w:rsid w:val="009E0259"/>
    <w:rsid w:val="009E19C4"/>
    <w:rsid w:val="009E23DC"/>
    <w:rsid w:val="009E302D"/>
    <w:rsid w:val="009E3143"/>
    <w:rsid w:val="009E3253"/>
    <w:rsid w:val="009E35DD"/>
    <w:rsid w:val="009E371C"/>
    <w:rsid w:val="009E3A09"/>
    <w:rsid w:val="009E3B77"/>
    <w:rsid w:val="009E3E16"/>
    <w:rsid w:val="009E40E9"/>
    <w:rsid w:val="009E4412"/>
    <w:rsid w:val="009E56E2"/>
    <w:rsid w:val="009E7446"/>
    <w:rsid w:val="009F0512"/>
    <w:rsid w:val="009F0A2F"/>
    <w:rsid w:val="009F0D23"/>
    <w:rsid w:val="009F16B3"/>
    <w:rsid w:val="009F1A53"/>
    <w:rsid w:val="009F1F0B"/>
    <w:rsid w:val="009F2081"/>
    <w:rsid w:val="009F25C6"/>
    <w:rsid w:val="009F3AB4"/>
    <w:rsid w:val="009F3EA0"/>
    <w:rsid w:val="009F4A7B"/>
    <w:rsid w:val="009F51D6"/>
    <w:rsid w:val="009F5346"/>
    <w:rsid w:val="009F5418"/>
    <w:rsid w:val="009F5631"/>
    <w:rsid w:val="009F5E94"/>
    <w:rsid w:val="009F60D8"/>
    <w:rsid w:val="009F6AEA"/>
    <w:rsid w:val="009F6F5F"/>
    <w:rsid w:val="009F7081"/>
    <w:rsid w:val="009F7086"/>
    <w:rsid w:val="009F7B49"/>
    <w:rsid w:val="009F7BBB"/>
    <w:rsid w:val="00A010CF"/>
    <w:rsid w:val="00A0218A"/>
    <w:rsid w:val="00A023D1"/>
    <w:rsid w:val="00A03174"/>
    <w:rsid w:val="00A03858"/>
    <w:rsid w:val="00A0487D"/>
    <w:rsid w:val="00A0488C"/>
    <w:rsid w:val="00A0526E"/>
    <w:rsid w:val="00A055CA"/>
    <w:rsid w:val="00A05A8E"/>
    <w:rsid w:val="00A06D4D"/>
    <w:rsid w:val="00A0757E"/>
    <w:rsid w:val="00A0770E"/>
    <w:rsid w:val="00A079D3"/>
    <w:rsid w:val="00A07AC6"/>
    <w:rsid w:val="00A10268"/>
    <w:rsid w:val="00A10362"/>
    <w:rsid w:val="00A104F4"/>
    <w:rsid w:val="00A10F60"/>
    <w:rsid w:val="00A11DC1"/>
    <w:rsid w:val="00A11FD0"/>
    <w:rsid w:val="00A120AD"/>
    <w:rsid w:val="00A12BEC"/>
    <w:rsid w:val="00A12C16"/>
    <w:rsid w:val="00A12EFF"/>
    <w:rsid w:val="00A13080"/>
    <w:rsid w:val="00A134DE"/>
    <w:rsid w:val="00A13D6B"/>
    <w:rsid w:val="00A14FC3"/>
    <w:rsid w:val="00A159B6"/>
    <w:rsid w:val="00A15D64"/>
    <w:rsid w:val="00A16287"/>
    <w:rsid w:val="00A20DB2"/>
    <w:rsid w:val="00A22500"/>
    <w:rsid w:val="00A23A07"/>
    <w:rsid w:val="00A23C37"/>
    <w:rsid w:val="00A2420D"/>
    <w:rsid w:val="00A24956"/>
    <w:rsid w:val="00A25084"/>
    <w:rsid w:val="00A25D49"/>
    <w:rsid w:val="00A2654C"/>
    <w:rsid w:val="00A26864"/>
    <w:rsid w:val="00A27F26"/>
    <w:rsid w:val="00A30AB2"/>
    <w:rsid w:val="00A30CEF"/>
    <w:rsid w:val="00A31090"/>
    <w:rsid w:val="00A311C0"/>
    <w:rsid w:val="00A31F09"/>
    <w:rsid w:val="00A3224A"/>
    <w:rsid w:val="00A3238B"/>
    <w:rsid w:val="00A32C5C"/>
    <w:rsid w:val="00A33799"/>
    <w:rsid w:val="00A33EAA"/>
    <w:rsid w:val="00A34B42"/>
    <w:rsid w:val="00A36437"/>
    <w:rsid w:val="00A36479"/>
    <w:rsid w:val="00A36975"/>
    <w:rsid w:val="00A36C0C"/>
    <w:rsid w:val="00A37D23"/>
    <w:rsid w:val="00A40F1B"/>
    <w:rsid w:val="00A422D9"/>
    <w:rsid w:val="00A42C96"/>
    <w:rsid w:val="00A43CD0"/>
    <w:rsid w:val="00A43E39"/>
    <w:rsid w:val="00A43F85"/>
    <w:rsid w:val="00A44AE0"/>
    <w:rsid w:val="00A44AF0"/>
    <w:rsid w:val="00A44E73"/>
    <w:rsid w:val="00A455D6"/>
    <w:rsid w:val="00A45A6F"/>
    <w:rsid w:val="00A45EB6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7B4"/>
    <w:rsid w:val="00A52CB7"/>
    <w:rsid w:val="00A5332C"/>
    <w:rsid w:val="00A55B7E"/>
    <w:rsid w:val="00A55DAD"/>
    <w:rsid w:val="00A56BC1"/>
    <w:rsid w:val="00A5720F"/>
    <w:rsid w:val="00A5777E"/>
    <w:rsid w:val="00A57C55"/>
    <w:rsid w:val="00A57DB7"/>
    <w:rsid w:val="00A60C2F"/>
    <w:rsid w:val="00A60D5F"/>
    <w:rsid w:val="00A621D0"/>
    <w:rsid w:val="00A63FB8"/>
    <w:rsid w:val="00A641EA"/>
    <w:rsid w:val="00A64B36"/>
    <w:rsid w:val="00A64ED2"/>
    <w:rsid w:val="00A65202"/>
    <w:rsid w:val="00A66E5D"/>
    <w:rsid w:val="00A67415"/>
    <w:rsid w:val="00A67875"/>
    <w:rsid w:val="00A702A6"/>
    <w:rsid w:val="00A702EF"/>
    <w:rsid w:val="00A70B7B"/>
    <w:rsid w:val="00A70C34"/>
    <w:rsid w:val="00A71BF4"/>
    <w:rsid w:val="00A72272"/>
    <w:rsid w:val="00A722E8"/>
    <w:rsid w:val="00A723F2"/>
    <w:rsid w:val="00A724A7"/>
    <w:rsid w:val="00A7270B"/>
    <w:rsid w:val="00A727F9"/>
    <w:rsid w:val="00A739F8"/>
    <w:rsid w:val="00A73A65"/>
    <w:rsid w:val="00A74908"/>
    <w:rsid w:val="00A74AF5"/>
    <w:rsid w:val="00A7541C"/>
    <w:rsid w:val="00A756C7"/>
    <w:rsid w:val="00A7665A"/>
    <w:rsid w:val="00A767DC"/>
    <w:rsid w:val="00A76E62"/>
    <w:rsid w:val="00A771A9"/>
    <w:rsid w:val="00A77241"/>
    <w:rsid w:val="00A7760F"/>
    <w:rsid w:val="00A8007B"/>
    <w:rsid w:val="00A806B3"/>
    <w:rsid w:val="00A80774"/>
    <w:rsid w:val="00A80941"/>
    <w:rsid w:val="00A80AC1"/>
    <w:rsid w:val="00A80D36"/>
    <w:rsid w:val="00A80D41"/>
    <w:rsid w:val="00A80EE5"/>
    <w:rsid w:val="00A81CA4"/>
    <w:rsid w:val="00A81E4B"/>
    <w:rsid w:val="00A82331"/>
    <w:rsid w:val="00A8277C"/>
    <w:rsid w:val="00A83728"/>
    <w:rsid w:val="00A838C3"/>
    <w:rsid w:val="00A83D98"/>
    <w:rsid w:val="00A8422D"/>
    <w:rsid w:val="00A84BB1"/>
    <w:rsid w:val="00A84C21"/>
    <w:rsid w:val="00A84D63"/>
    <w:rsid w:val="00A856E4"/>
    <w:rsid w:val="00A87333"/>
    <w:rsid w:val="00A874E3"/>
    <w:rsid w:val="00A87970"/>
    <w:rsid w:val="00A87D70"/>
    <w:rsid w:val="00A90707"/>
    <w:rsid w:val="00A90F5C"/>
    <w:rsid w:val="00A91041"/>
    <w:rsid w:val="00A919BA"/>
    <w:rsid w:val="00A9224D"/>
    <w:rsid w:val="00A93A39"/>
    <w:rsid w:val="00A94E43"/>
    <w:rsid w:val="00A951D4"/>
    <w:rsid w:val="00A9575D"/>
    <w:rsid w:val="00A9591F"/>
    <w:rsid w:val="00A95A02"/>
    <w:rsid w:val="00A95EF8"/>
    <w:rsid w:val="00A963BC"/>
    <w:rsid w:val="00A96510"/>
    <w:rsid w:val="00A96624"/>
    <w:rsid w:val="00A9735C"/>
    <w:rsid w:val="00A978F3"/>
    <w:rsid w:val="00A97EB2"/>
    <w:rsid w:val="00AA0315"/>
    <w:rsid w:val="00AA038E"/>
    <w:rsid w:val="00AA06BD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588"/>
    <w:rsid w:val="00AB1A5B"/>
    <w:rsid w:val="00AB211C"/>
    <w:rsid w:val="00AB2475"/>
    <w:rsid w:val="00AB34A3"/>
    <w:rsid w:val="00AB360D"/>
    <w:rsid w:val="00AB3C1A"/>
    <w:rsid w:val="00AB451C"/>
    <w:rsid w:val="00AB5128"/>
    <w:rsid w:val="00AB533C"/>
    <w:rsid w:val="00AB58F3"/>
    <w:rsid w:val="00AB5A77"/>
    <w:rsid w:val="00AB5D93"/>
    <w:rsid w:val="00AB5E52"/>
    <w:rsid w:val="00AB6260"/>
    <w:rsid w:val="00AB6A79"/>
    <w:rsid w:val="00AB6F90"/>
    <w:rsid w:val="00AB7B1A"/>
    <w:rsid w:val="00AC0AF4"/>
    <w:rsid w:val="00AC0FAB"/>
    <w:rsid w:val="00AC1FBE"/>
    <w:rsid w:val="00AC200C"/>
    <w:rsid w:val="00AC2833"/>
    <w:rsid w:val="00AC3BDA"/>
    <w:rsid w:val="00AC3C80"/>
    <w:rsid w:val="00AC4E0D"/>
    <w:rsid w:val="00AC56E0"/>
    <w:rsid w:val="00AC5CD0"/>
    <w:rsid w:val="00AC6385"/>
    <w:rsid w:val="00AC6434"/>
    <w:rsid w:val="00AC7F6D"/>
    <w:rsid w:val="00AD02DA"/>
    <w:rsid w:val="00AD0793"/>
    <w:rsid w:val="00AD0A60"/>
    <w:rsid w:val="00AD0D51"/>
    <w:rsid w:val="00AD0FB6"/>
    <w:rsid w:val="00AD20C7"/>
    <w:rsid w:val="00AD2285"/>
    <w:rsid w:val="00AD2821"/>
    <w:rsid w:val="00AD3A04"/>
    <w:rsid w:val="00AD3F3F"/>
    <w:rsid w:val="00AD42AF"/>
    <w:rsid w:val="00AD530A"/>
    <w:rsid w:val="00AD6604"/>
    <w:rsid w:val="00AD6701"/>
    <w:rsid w:val="00AD6C29"/>
    <w:rsid w:val="00AD6C3C"/>
    <w:rsid w:val="00AD6F57"/>
    <w:rsid w:val="00AD73D8"/>
    <w:rsid w:val="00AD7449"/>
    <w:rsid w:val="00AD7A50"/>
    <w:rsid w:val="00AE0F17"/>
    <w:rsid w:val="00AE1219"/>
    <w:rsid w:val="00AE15DC"/>
    <w:rsid w:val="00AE17FC"/>
    <w:rsid w:val="00AE2C46"/>
    <w:rsid w:val="00AE3F13"/>
    <w:rsid w:val="00AE3F62"/>
    <w:rsid w:val="00AE4C4A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2A37"/>
    <w:rsid w:val="00AF3F33"/>
    <w:rsid w:val="00AF42F8"/>
    <w:rsid w:val="00AF4667"/>
    <w:rsid w:val="00AF49D2"/>
    <w:rsid w:val="00AF4BD3"/>
    <w:rsid w:val="00AF53DD"/>
    <w:rsid w:val="00AF5878"/>
    <w:rsid w:val="00AF59F8"/>
    <w:rsid w:val="00AF5C48"/>
    <w:rsid w:val="00AF63D0"/>
    <w:rsid w:val="00AF63EA"/>
    <w:rsid w:val="00AF74F0"/>
    <w:rsid w:val="00B000CD"/>
    <w:rsid w:val="00B00850"/>
    <w:rsid w:val="00B00CAB"/>
    <w:rsid w:val="00B00E51"/>
    <w:rsid w:val="00B00FFB"/>
    <w:rsid w:val="00B01A58"/>
    <w:rsid w:val="00B0284F"/>
    <w:rsid w:val="00B02EF2"/>
    <w:rsid w:val="00B0440A"/>
    <w:rsid w:val="00B04E47"/>
    <w:rsid w:val="00B06FD7"/>
    <w:rsid w:val="00B07D27"/>
    <w:rsid w:val="00B10C0B"/>
    <w:rsid w:val="00B117B0"/>
    <w:rsid w:val="00B118F6"/>
    <w:rsid w:val="00B11A06"/>
    <w:rsid w:val="00B11FA4"/>
    <w:rsid w:val="00B120BB"/>
    <w:rsid w:val="00B13227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879"/>
    <w:rsid w:val="00B23C12"/>
    <w:rsid w:val="00B24070"/>
    <w:rsid w:val="00B241E3"/>
    <w:rsid w:val="00B242C8"/>
    <w:rsid w:val="00B24B0A"/>
    <w:rsid w:val="00B2566E"/>
    <w:rsid w:val="00B25CCD"/>
    <w:rsid w:val="00B26C83"/>
    <w:rsid w:val="00B26ED0"/>
    <w:rsid w:val="00B27008"/>
    <w:rsid w:val="00B270B0"/>
    <w:rsid w:val="00B27955"/>
    <w:rsid w:val="00B30012"/>
    <w:rsid w:val="00B30A31"/>
    <w:rsid w:val="00B30D98"/>
    <w:rsid w:val="00B31748"/>
    <w:rsid w:val="00B31A5C"/>
    <w:rsid w:val="00B31A64"/>
    <w:rsid w:val="00B330FB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2763"/>
    <w:rsid w:val="00B437DB"/>
    <w:rsid w:val="00B44569"/>
    <w:rsid w:val="00B44AF0"/>
    <w:rsid w:val="00B4514D"/>
    <w:rsid w:val="00B45A51"/>
    <w:rsid w:val="00B45F96"/>
    <w:rsid w:val="00B4708F"/>
    <w:rsid w:val="00B473AA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4D6B"/>
    <w:rsid w:val="00B55817"/>
    <w:rsid w:val="00B565AE"/>
    <w:rsid w:val="00B57504"/>
    <w:rsid w:val="00B57B25"/>
    <w:rsid w:val="00B57FCD"/>
    <w:rsid w:val="00B57FD1"/>
    <w:rsid w:val="00B60BD7"/>
    <w:rsid w:val="00B60D9E"/>
    <w:rsid w:val="00B61447"/>
    <w:rsid w:val="00B615F0"/>
    <w:rsid w:val="00B61928"/>
    <w:rsid w:val="00B6243A"/>
    <w:rsid w:val="00B62740"/>
    <w:rsid w:val="00B6311C"/>
    <w:rsid w:val="00B635BB"/>
    <w:rsid w:val="00B63793"/>
    <w:rsid w:val="00B64204"/>
    <w:rsid w:val="00B647FB"/>
    <w:rsid w:val="00B64C8E"/>
    <w:rsid w:val="00B650AD"/>
    <w:rsid w:val="00B658C6"/>
    <w:rsid w:val="00B65C28"/>
    <w:rsid w:val="00B66813"/>
    <w:rsid w:val="00B70E9E"/>
    <w:rsid w:val="00B71501"/>
    <w:rsid w:val="00B717CA"/>
    <w:rsid w:val="00B72354"/>
    <w:rsid w:val="00B731EA"/>
    <w:rsid w:val="00B732E8"/>
    <w:rsid w:val="00B7375C"/>
    <w:rsid w:val="00B7380B"/>
    <w:rsid w:val="00B745E7"/>
    <w:rsid w:val="00B749FA"/>
    <w:rsid w:val="00B74A10"/>
    <w:rsid w:val="00B75632"/>
    <w:rsid w:val="00B75F7D"/>
    <w:rsid w:val="00B7689A"/>
    <w:rsid w:val="00B773F7"/>
    <w:rsid w:val="00B774C5"/>
    <w:rsid w:val="00B77A36"/>
    <w:rsid w:val="00B77D92"/>
    <w:rsid w:val="00B77F94"/>
    <w:rsid w:val="00B807B3"/>
    <w:rsid w:val="00B816CF"/>
    <w:rsid w:val="00B81A4A"/>
    <w:rsid w:val="00B81D46"/>
    <w:rsid w:val="00B827B7"/>
    <w:rsid w:val="00B82A00"/>
    <w:rsid w:val="00B82CFC"/>
    <w:rsid w:val="00B836C0"/>
    <w:rsid w:val="00B838C9"/>
    <w:rsid w:val="00B846E9"/>
    <w:rsid w:val="00B84FAB"/>
    <w:rsid w:val="00B85ED2"/>
    <w:rsid w:val="00B860DB"/>
    <w:rsid w:val="00B87418"/>
    <w:rsid w:val="00B87D05"/>
    <w:rsid w:val="00B911A5"/>
    <w:rsid w:val="00B911E7"/>
    <w:rsid w:val="00B9201A"/>
    <w:rsid w:val="00B9254A"/>
    <w:rsid w:val="00B92B2E"/>
    <w:rsid w:val="00B931CC"/>
    <w:rsid w:val="00B941FC"/>
    <w:rsid w:val="00B9442E"/>
    <w:rsid w:val="00B94E6D"/>
    <w:rsid w:val="00B958BC"/>
    <w:rsid w:val="00B95EC0"/>
    <w:rsid w:val="00B96676"/>
    <w:rsid w:val="00B96800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2C20"/>
    <w:rsid w:val="00BA33C6"/>
    <w:rsid w:val="00BA3630"/>
    <w:rsid w:val="00BA3AEA"/>
    <w:rsid w:val="00BA46A4"/>
    <w:rsid w:val="00BA4A89"/>
    <w:rsid w:val="00BA5BFE"/>
    <w:rsid w:val="00BA5D1C"/>
    <w:rsid w:val="00BB06AE"/>
    <w:rsid w:val="00BB2564"/>
    <w:rsid w:val="00BB269C"/>
    <w:rsid w:val="00BB2DE0"/>
    <w:rsid w:val="00BB4542"/>
    <w:rsid w:val="00BB4BC4"/>
    <w:rsid w:val="00BB4BEF"/>
    <w:rsid w:val="00BB4EDF"/>
    <w:rsid w:val="00BB62E9"/>
    <w:rsid w:val="00BB6C16"/>
    <w:rsid w:val="00BB71B0"/>
    <w:rsid w:val="00BC0507"/>
    <w:rsid w:val="00BC0C75"/>
    <w:rsid w:val="00BC17BB"/>
    <w:rsid w:val="00BC1ADE"/>
    <w:rsid w:val="00BC22F9"/>
    <w:rsid w:val="00BC2437"/>
    <w:rsid w:val="00BC2BBC"/>
    <w:rsid w:val="00BC3CF0"/>
    <w:rsid w:val="00BC43DE"/>
    <w:rsid w:val="00BC45FB"/>
    <w:rsid w:val="00BC5140"/>
    <w:rsid w:val="00BC51DC"/>
    <w:rsid w:val="00BC57A6"/>
    <w:rsid w:val="00BC5B06"/>
    <w:rsid w:val="00BC5F3B"/>
    <w:rsid w:val="00BC6959"/>
    <w:rsid w:val="00BC6A2F"/>
    <w:rsid w:val="00BC6F63"/>
    <w:rsid w:val="00BC7AF6"/>
    <w:rsid w:val="00BD06C9"/>
    <w:rsid w:val="00BD0D11"/>
    <w:rsid w:val="00BD188E"/>
    <w:rsid w:val="00BD25EB"/>
    <w:rsid w:val="00BD3954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E075B"/>
    <w:rsid w:val="00BE11C4"/>
    <w:rsid w:val="00BE1E99"/>
    <w:rsid w:val="00BE22FC"/>
    <w:rsid w:val="00BE2709"/>
    <w:rsid w:val="00BE290C"/>
    <w:rsid w:val="00BE31B1"/>
    <w:rsid w:val="00BE4843"/>
    <w:rsid w:val="00BE4A16"/>
    <w:rsid w:val="00BE4A46"/>
    <w:rsid w:val="00BE4C21"/>
    <w:rsid w:val="00BE6642"/>
    <w:rsid w:val="00BE6785"/>
    <w:rsid w:val="00BE7852"/>
    <w:rsid w:val="00BE7BA6"/>
    <w:rsid w:val="00BE7F63"/>
    <w:rsid w:val="00BF0050"/>
    <w:rsid w:val="00BF101C"/>
    <w:rsid w:val="00BF1282"/>
    <w:rsid w:val="00BF1478"/>
    <w:rsid w:val="00BF366D"/>
    <w:rsid w:val="00BF3BE7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FA3"/>
    <w:rsid w:val="00C04FA6"/>
    <w:rsid w:val="00C0507E"/>
    <w:rsid w:val="00C06345"/>
    <w:rsid w:val="00C07241"/>
    <w:rsid w:val="00C076B6"/>
    <w:rsid w:val="00C109E4"/>
    <w:rsid w:val="00C10CAD"/>
    <w:rsid w:val="00C1167E"/>
    <w:rsid w:val="00C11CAF"/>
    <w:rsid w:val="00C12D7B"/>
    <w:rsid w:val="00C13CFD"/>
    <w:rsid w:val="00C143CC"/>
    <w:rsid w:val="00C14405"/>
    <w:rsid w:val="00C15C49"/>
    <w:rsid w:val="00C15E88"/>
    <w:rsid w:val="00C1642D"/>
    <w:rsid w:val="00C16780"/>
    <w:rsid w:val="00C16FF3"/>
    <w:rsid w:val="00C1720B"/>
    <w:rsid w:val="00C17D01"/>
    <w:rsid w:val="00C211B3"/>
    <w:rsid w:val="00C21CF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810"/>
    <w:rsid w:val="00C25A17"/>
    <w:rsid w:val="00C260DD"/>
    <w:rsid w:val="00C26EFC"/>
    <w:rsid w:val="00C273DA"/>
    <w:rsid w:val="00C27A85"/>
    <w:rsid w:val="00C27F1A"/>
    <w:rsid w:val="00C3002B"/>
    <w:rsid w:val="00C32AB4"/>
    <w:rsid w:val="00C32B7C"/>
    <w:rsid w:val="00C340B3"/>
    <w:rsid w:val="00C3771F"/>
    <w:rsid w:val="00C3775C"/>
    <w:rsid w:val="00C37F46"/>
    <w:rsid w:val="00C408A1"/>
    <w:rsid w:val="00C40DB1"/>
    <w:rsid w:val="00C4107B"/>
    <w:rsid w:val="00C41086"/>
    <w:rsid w:val="00C41EF2"/>
    <w:rsid w:val="00C42073"/>
    <w:rsid w:val="00C42217"/>
    <w:rsid w:val="00C424EF"/>
    <w:rsid w:val="00C4259B"/>
    <w:rsid w:val="00C43270"/>
    <w:rsid w:val="00C43AB1"/>
    <w:rsid w:val="00C44576"/>
    <w:rsid w:val="00C4466C"/>
    <w:rsid w:val="00C447D1"/>
    <w:rsid w:val="00C44A51"/>
    <w:rsid w:val="00C44D49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4784C"/>
    <w:rsid w:val="00C47E54"/>
    <w:rsid w:val="00C503B6"/>
    <w:rsid w:val="00C50AA0"/>
    <w:rsid w:val="00C513AE"/>
    <w:rsid w:val="00C51831"/>
    <w:rsid w:val="00C526C1"/>
    <w:rsid w:val="00C5271B"/>
    <w:rsid w:val="00C52BD5"/>
    <w:rsid w:val="00C52D2C"/>
    <w:rsid w:val="00C5354F"/>
    <w:rsid w:val="00C5396D"/>
    <w:rsid w:val="00C539C7"/>
    <w:rsid w:val="00C54098"/>
    <w:rsid w:val="00C540FF"/>
    <w:rsid w:val="00C55AB6"/>
    <w:rsid w:val="00C57965"/>
    <w:rsid w:val="00C57DBB"/>
    <w:rsid w:val="00C6056E"/>
    <w:rsid w:val="00C613DE"/>
    <w:rsid w:val="00C61852"/>
    <w:rsid w:val="00C6416E"/>
    <w:rsid w:val="00C6437E"/>
    <w:rsid w:val="00C64DC3"/>
    <w:rsid w:val="00C65820"/>
    <w:rsid w:val="00C67761"/>
    <w:rsid w:val="00C67A74"/>
    <w:rsid w:val="00C70DCD"/>
    <w:rsid w:val="00C711B7"/>
    <w:rsid w:val="00C71C1D"/>
    <w:rsid w:val="00C71E17"/>
    <w:rsid w:val="00C720FD"/>
    <w:rsid w:val="00C72394"/>
    <w:rsid w:val="00C724B5"/>
    <w:rsid w:val="00C7263A"/>
    <w:rsid w:val="00C72936"/>
    <w:rsid w:val="00C734CD"/>
    <w:rsid w:val="00C73E15"/>
    <w:rsid w:val="00C74191"/>
    <w:rsid w:val="00C7443C"/>
    <w:rsid w:val="00C744C0"/>
    <w:rsid w:val="00C745EC"/>
    <w:rsid w:val="00C74652"/>
    <w:rsid w:val="00C75315"/>
    <w:rsid w:val="00C7569E"/>
    <w:rsid w:val="00C76637"/>
    <w:rsid w:val="00C77076"/>
    <w:rsid w:val="00C7749D"/>
    <w:rsid w:val="00C778E1"/>
    <w:rsid w:val="00C83374"/>
    <w:rsid w:val="00C833A9"/>
    <w:rsid w:val="00C85369"/>
    <w:rsid w:val="00C85CD7"/>
    <w:rsid w:val="00C85FA8"/>
    <w:rsid w:val="00C86BB8"/>
    <w:rsid w:val="00C86E80"/>
    <w:rsid w:val="00C87ABB"/>
    <w:rsid w:val="00C87D9F"/>
    <w:rsid w:val="00C903C1"/>
    <w:rsid w:val="00C90432"/>
    <w:rsid w:val="00C904D0"/>
    <w:rsid w:val="00C91623"/>
    <w:rsid w:val="00C91B00"/>
    <w:rsid w:val="00C91D63"/>
    <w:rsid w:val="00C9277A"/>
    <w:rsid w:val="00C940E9"/>
    <w:rsid w:val="00C945AE"/>
    <w:rsid w:val="00C95493"/>
    <w:rsid w:val="00C956ED"/>
    <w:rsid w:val="00C967CC"/>
    <w:rsid w:val="00C973B8"/>
    <w:rsid w:val="00C9797D"/>
    <w:rsid w:val="00CA0FA7"/>
    <w:rsid w:val="00CA1416"/>
    <w:rsid w:val="00CA325D"/>
    <w:rsid w:val="00CA51A6"/>
    <w:rsid w:val="00CA53EB"/>
    <w:rsid w:val="00CA5694"/>
    <w:rsid w:val="00CA5A12"/>
    <w:rsid w:val="00CA5CEE"/>
    <w:rsid w:val="00CA6D7D"/>
    <w:rsid w:val="00CA746F"/>
    <w:rsid w:val="00CA7B52"/>
    <w:rsid w:val="00CB03F0"/>
    <w:rsid w:val="00CB0A5D"/>
    <w:rsid w:val="00CB1B03"/>
    <w:rsid w:val="00CB29D4"/>
    <w:rsid w:val="00CB2AA3"/>
    <w:rsid w:val="00CB3245"/>
    <w:rsid w:val="00CB386C"/>
    <w:rsid w:val="00CB3D90"/>
    <w:rsid w:val="00CB40E6"/>
    <w:rsid w:val="00CB5AF2"/>
    <w:rsid w:val="00CB5C80"/>
    <w:rsid w:val="00CB5E01"/>
    <w:rsid w:val="00CB6C71"/>
    <w:rsid w:val="00CB706B"/>
    <w:rsid w:val="00CC0196"/>
    <w:rsid w:val="00CC0AC5"/>
    <w:rsid w:val="00CC0B16"/>
    <w:rsid w:val="00CC14EA"/>
    <w:rsid w:val="00CC15DC"/>
    <w:rsid w:val="00CC1985"/>
    <w:rsid w:val="00CC2BBD"/>
    <w:rsid w:val="00CC2D0B"/>
    <w:rsid w:val="00CC2FF9"/>
    <w:rsid w:val="00CC3831"/>
    <w:rsid w:val="00CC47EC"/>
    <w:rsid w:val="00CC4991"/>
    <w:rsid w:val="00CC4B36"/>
    <w:rsid w:val="00CC614B"/>
    <w:rsid w:val="00CC6A84"/>
    <w:rsid w:val="00CC7A7A"/>
    <w:rsid w:val="00CD034B"/>
    <w:rsid w:val="00CD0979"/>
    <w:rsid w:val="00CD09FF"/>
    <w:rsid w:val="00CD0BE6"/>
    <w:rsid w:val="00CD0CD1"/>
    <w:rsid w:val="00CD1688"/>
    <w:rsid w:val="00CD16E1"/>
    <w:rsid w:val="00CD186A"/>
    <w:rsid w:val="00CD195E"/>
    <w:rsid w:val="00CD25B5"/>
    <w:rsid w:val="00CD2727"/>
    <w:rsid w:val="00CD296A"/>
    <w:rsid w:val="00CD2A43"/>
    <w:rsid w:val="00CD3D81"/>
    <w:rsid w:val="00CD42A6"/>
    <w:rsid w:val="00CD4B4F"/>
    <w:rsid w:val="00CD4EEE"/>
    <w:rsid w:val="00CD5C13"/>
    <w:rsid w:val="00CD7573"/>
    <w:rsid w:val="00CD766A"/>
    <w:rsid w:val="00CD7E32"/>
    <w:rsid w:val="00CE0661"/>
    <w:rsid w:val="00CE0A2B"/>
    <w:rsid w:val="00CE115C"/>
    <w:rsid w:val="00CE14FD"/>
    <w:rsid w:val="00CE17FA"/>
    <w:rsid w:val="00CE331D"/>
    <w:rsid w:val="00CE3338"/>
    <w:rsid w:val="00CE3353"/>
    <w:rsid w:val="00CE3A6F"/>
    <w:rsid w:val="00CE3BB7"/>
    <w:rsid w:val="00CE3D09"/>
    <w:rsid w:val="00CE3DC6"/>
    <w:rsid w:val="00CE42B5"/>
    <w:rsid w:val="00CE48AA"/>
    <w:rsid w:val="00CE4ED0"/>
    <w:rsid w:val="00CE5798"/>
    <w:rsid w:val="00CE5DBA"/>
    <w:rsid w:val="00CE607C"/>
    <w:rsid w:val="00CE6687"/>
    <w:rsid w:val="00CE6790"/>
    <w:rsid w:val="00CE6A4C"/>
    <w:rsid w:val="00CE6B92"/>
    <w:rsid w:val="00CE73E3"/>
    <w:rsid w:val="00CE79EF"/>
    <w:rsid w:val="00CE7FC0"/>
    <w:rsid w:val="00CF0174"/>
    <w:rsid w:val="00CF0699"/>
    <w:rsid w:val="00CF0C0F"/>
    <w:rsid w:val="00CF0DB5"/>
    <w:rsid w:val="00CF21C3"/>
    <w:rsid w:val="00CF30C5"/>
    <w:rsid w:val="00CF3FB1"/>
    <w:rsid w:val="00CF4383"/>
    <w:rsid w:val="00CF44AB"/>
    <w:rsid w:val="00CF4861"/>
    <w:rsid w:val="00CF4B13"/>
    <w:rsid w:val="00CF4CB5"/>
    <w:rsid w:val="00CF4D9C"/>
    <w:rsid w:val="00CF58EB"/>
    <w:rsid w:val="00CF5B39"/>
    <w:rsid w:val="00CF6BBC"/>
    <w:rsid w:val="00CF6CD0"/>
    <w:rsid w:val="00CF713C"/>
    <w:rsid w:val="00D00504"/>
    <w:rsid w:val="00D01D3D"/>
    <w:rsid w:val="00D03A01"/>
    <w:rsid w:val="00D03AE5"/>
    <w:rsid w:val="00D03BA5"/>
    <w:rsid w:val="00D0406C"/>
    <w:rsid w:val="00D0446D"/>
    <w:rsid w:val="00D04EE8"/>
    <w:rsid w:val="00D06223"/>
    <w:rsid w:val="00D06EE4"/>
    <w:rsid w:val="00D0796B"/>
    <w:rsid w:val="00D07FB2"/>
    <w:rsid w:val="00D10529"/>
    <w:rsid w:val="00D119D9"/>
    <w:rsid w:val="00D125C3"/>
    <w:rsid w:val="00D12A52"/>
    <w:rsid w:val="00D12C6D"/>
    <w:rsid w:val="00D12E17"/>
    <w:rsid w:val="00D13290"/>
    <w:rsid w:val="00D1374B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1C5"/>
    <w:rsid w:val="00D23EA9"/>
    <w:rsid w:val="00D24B4A"/>
    <w:rsid w:val="00D24FA2"/>
    <w:rsid w:val="00D25A91"/>
    <w:rsid w:val="00D25DEF"/>
    <w:rsid w:val="00D262CD"/>
    <w:rsid w:val="00D26D85"/>
    <w:rsid w:val="00D275A5"/>
    <w:rsid w:val="00D27747"/>
    <w:rsid w:val="00D27F24"/>
    <w:rsid w:val="00D3027A"/>
    <w:rsid w:val="00D30A31"/>
    <w:rsid w:val="00D30BAD"/>
    <w:rsid w:val="00D3172D"/>
    <w:rsid w:val="00D3241B"/>
    <w:rsid w:val="00D32510"/>
    <w:rsid w:val="00D327D9"/>
    <w:rsid w:val="00D33277"/>
    <w:rsid w:val="00D332DF"/>
    <w:rsid w:val="00D35BE6"/>
    <w:rsid w:val="00D366F5"/>
    <w:rsid w:val="00D37241"/>
    <w:rsid w:val="00D37873"/>
    <w:rsid w:val="00D40639"/>
    <w:rsid w:val="00D40A37"/>
    <w:rsid w:val="00D41607"/>
    <w:rsid w:val="00D41B1C"/>
    <w:rsid w:val="00D42429"/>
    <w:rsid w:val="00D4364A"/>
    <w:rsid w:val="00D44A5D"/>
    <w:rsid w:val="00D4780E"/>
    <w:rsid w:val="00D52061"/>
    <w:rsid w:val="00D5216B"/>
    <w:rsid w:val="00D52662"/>
    <w:rsid w:val="00D5291E"/>
    <w:rsid w:val="00D530BB"/>
    <w:rsid w:val="00D532B2"/>
    <w:rsid w:val="00D539DB"/>
    <w:rsid w:val="00D53C22"/>
    <w:rsid w:val="00D540C0"/>
    <w:rsid w:val="00D54B44"/>
    <w:rsid w:val="00D557CE"/>
    <w:rsid w:val="00D55863"/>
    <w:rsid w:val="00D5635F"/>
    <w:rsid w:val="00D565D4"/>
    <w:rsid w:val="00D569A0"/>
    <w:rsid w:val="00D601EB"/>
    <w:rsid w:val="00D609E8"/>
    <w:rsid w:val="00D611AC"/>
    <w:rsid w:val="00D6194F"/>
    <w:rsid w:val="00D63619"/>
    <w:rsid w:val="00D63B39"/>
    <w:rsid w:val="00D63C0F"/>
    <w:rsid w:val="00D63D6C"/>
    <w:rsid w:val="00D64141"/>
    <w:rsid w:val="00D64E37"/>
    <w:rsid w:val="00D65825"/>
    <w:rsid w:val="00D65A5D"/>
    <w:rsid w:val="00D66133"/>
    <w:rsid w:val="00D668A0"/>
    <w:rsid w:val="00D67043"/>
    <w:rsid w:val="00D67078"/>
    <w:rsid w:val="00D7008E"/>
    <w:rsid w:val="00D717AB"/>
    <w:rsid w:val="00D73353"/>
    <w:rsid w:val="00D73506"/>
    <w:rsid w:val="00D752A4"/>
    <w:rsid w:val="00D75B5A"/>
    <w:rsid w:val="00D75FBB"/>
    <w:rsid w:val="00D76CA5"/>
    <w:rsid w:val="00D80454"/>
    <w:rsid w:val="00D81E05"/>
    <w:rsid w:val="00D81FFB"/>
    <w:rsid w:val="00D8296E"/>
    <w:rsid w:val="00D8342D"/>
    <w:rsid w:val="00D8355E"/>
    <w:rsid w:val="00D83F23"/>
    <w:rsid w:val="00D844CB"/>
    <w:rsid w:val="00D8479A"/>
    <w:rsid w:val="00D84AC2"/>
    <w:rsid w:val="00D8525F"/>
    <w:rsid w:val="00D85434"/>
    <w:rsid w:val="00D85DE4"/>
    <w:rsid w:val="00D8614D"/>
    <w:rsid w:val="00D867C8"/>
    <w:rsid w:val="00D86902"/>
    <w:rsid w:val="00D86CDE"/>
    <w:rsid w:val="00D8767B"/>
    <w:rsid w:val="00D90106"/>
    <w:rsid w:val="00D92744"/>
    <w:rsid w:val="00D9277D"/>
    <w:rsid w:val="00D92B9F"/>
    <w:rsid w:val="00D92CEC"/>
    <w:rsid w:val="00D94BF7"/>
    <w:rsid w:val="00D9576E"/>
    <w:rsid w:val="00D96360"/>
    <w:rsid w:val="00D96373"/>
    <w:rsid w:val="00D963F0"/>
    <w:rsid w:val="00D9692B"/>
    <w:rsid w:val="00D96963"/>
    <w:rsid w:val="00D969B6"/>
    <w:rsid w:val="00D972A9"/>
    <w:rsid w:val="00D9761D"/>
    <w:rsid w:val="00D977A3"/>
    <w:rsid w:val="00D978EA"/>
    <w:rsid w:val="00DA0B4B"/>
    <w:rsid w:val="00DA18E9"/>
    <w:rsid w:val="00DA1E33"/>
    <w:rsid w:val="00DA1FA2"/>
    <w:rsid w:val="00DA1FB2"/>
    <w:rsid w:val="00DA4159"/>
    <w:rsid w:val="00DA4A0D"/>
    <w:rsid w:val="00DA651B"/>
    <w:rsid w:val="00DA664E"/>
    <w:rsid w:val="00DA6DAA"/>
    <w:rsid w:val="00DA7136"/>
    <w:rsid w:val="00DA739A"/>
    <w:rsid w:val="00DB07FB"/>
    <w:rsid w:val="00DB1161"/>
    <w:rsid w:val="00DB18C0"/>
    <w:rsid w:val="00DB1E18"/>
    <w:rsid w:val="00DB2C23"/>
    <w:rsid w:val="00DB2D2C"/>
    <w:rsid w:val="00DB2DB8"/>
    <w:rsid w:val="00DB3CAA"/>
    <w:rsid w:val="00DB403E"/>
    <w:rsid w:val="00DB44AC"/>
    <w:rsid w:val="00DB4DA0"/>
    <w:rsid w:val="00DB585E"/>
    <w:rsid w:val="00DB6E93"/>
    <w:rsid w:val="00DC06E2"/>
    <w:rsid w:val="00DC0970"/>
    <w:rsid w:val="00DC20D4"/>
    <w:rsid w:val="00DC2500"/>
    <w:rsid w:val="00DC25CF"/>
    <w:rsid w:val="00DC2A63"/>
    <w:rsid w:val="00DC30B6"/>
    <w:rsid w:val="00DC4820"/>
    <w:rsid w:val="00DC4B03"/>
    <w:rsid w:val="00DC5A9A"/>
    <w:rsid w:val="00DC63BA"/>
    <w:rsid w:val="00DC6F55"/>
    <w:rsid w:val="00DC7312"/>
    <w:rsid w:val="00DC762C"/>
    <w:rsid w:val="00DC7C02"/>
    <w:rsid w:val="00DC7C64"/>
    <w:rsid w:val="00DC7C88"/>
    <w:rsid w:val="00DC7DB8"/>
    <w:rsid w:val="00DC7DF0"/>
    <w:rsid w:val="00DD003E"/>
    <w:rsid w:val="00DD07D9"/>
    <w:rsid w:val="00DD0B81"/>
    <w:rsid w:val="00DD0FBB"/>
    <w:rsid w:val="00DD13D1"/>
    <w:rsid w:val="00DD1B89"/>
    <w:rsid w:val="00DD20C1"/>
    <w:rsid w:val="00DD2E3B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93C"/>
    <w:rsid w:val="00DD6B3C"/>
    <w:rsid w:val="00DD6E55"/>
    <w:rsid w:val="00DD773F"/>
    <w:rsid w:val="00DD7DA2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C74"/>
    <w:rsid w:val="00DE4FEE"/>
    <w:rsid w:val="00DE524A"/>
    <w:rsid w:val="00DE532B"/>
    <w:rsid w:val="00DE5E9D"/>
    <w:rsid w:val="00DE643B"/>
    <w:rsid w:val="00DE6C3B"/>
    <w:rsid w:val="00DE6F37"/>
    <w:rsid w:val="00DF06FD"/>
    <w:rsid w:val="00DF0A93"/>
    <w:rsid w:val="00DF1FA1"/>
    <w:rsid w:val="00DF276A"/>
    <w:rsid w:val="00DF2918"/>
    <w:rsid w:val="00DF2E20"/>
    <w:rsid w:val="00DF2E91"/>
    <w:rsid w:val="00DF370E"/>
    <w:rsid w:val="00DF39A9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18B7"/>
    <w:rsid w:val="00E0194E"/>
    <w:rsid w:val="00E0333C"/>
    <w:rsid w:val="00E034A4"/>
    <w:rsid w:val="00E0389F"/>
    <w:rsid w:val="00E03C0D"/>
    <w:rsid w:val="00E03F1F"/>
    <w:rsid w:val="00E04076"/>
    <w:rsid w:val="00E0474E"/>
    <w:rsid w:val="00E06310"/>
    <w:rsid w:val="00E103ED"/>
    <w:rsid w:val="00E103FF"/>
    <w:rsid w:val="00E10654"/>
    <w:rsid w:val="00E10A07"/>
    <w:rsid w:val="00E10E13"/>
    <w:rsid w:val="00E1133A"/>
    <w:rsid w:val="00E11FB2"/>
    <w:rsid w:val="00E1212F"/>
    <w:rsid w:val="00E12409"/>
    <w:rsid w:val="00E12F50"/>
    <w:rsid w:val="00E1312F"/>
    <w:rsid w:val="00E13185"/>
    <w:rsid w:val="00E143BF"/>
    <w:rsid w:val="00E14484"/>
    <w:rsid w:val="00E14577"/>
    <w:rsid w:val="00E145B4"/>
    <w:rsid w:val="00E156B4"/>
    <w:rsid w:val="00E15745"/>
    <w:rsid w:val="00E15F74"/>
    <w:rsid w:val="00E16182"/>
    <w:rsid w:val="00E173DF"/>
    <w:rsid w:val="00E20B9F"/>
    <w:rsid w:val="00E21222"/>
    <w:rsid w:val="00E2162C"/>
    <w:rsid w:val="00E22BFF"/>
    <w:rsid w:val="00E230D2"/>
    <w:rsid w:val="00E234EA"/>
    <w:rsid w:val="00E237F4"/>
    <w:rsid w:val="00E25F15"/>
    <w:rsid w:val="00E2628C"/>
    <w:rsid w:val="00E26859"/>
    <w:rsid w:val="00E269A5"/>
    <w:rsid w:val="00E26DAE"/>
    <w:rsid w:val="00E26F06"/>
    <w:rsid w:val="00E27A50"/>
    <w:rsid w:val="00E30469"/>
    <w:rsid w:val="00E30539"/>
    <w:rsid w:val="00E31066"/>
    <w:rsid w:val="00E31D61"/>
    <w:rsid w:val="00E33286"/>
    <w:rsid w:val="00E33854"/>
    <w:rsid w:val="00E34812"/>
    <w:rsid w:val="00E35933"/>
    <w:rsid w:val="00E35E1C"/>
    <w:rsid w:val="00E365F7"/>
    <w:rsid w:val="00E375A7"/>
    <w:rsid w:val="00E37691"/>
    <w:rsid w:val="00E377DA"/>
    <w:rsid w:val="00E3798E"/>
    <w:rsid w:val="00E37FCD"/>
    <w:rsid w:val="00E401A3"/>
    <w:rsid w:val="00E42598"/>
    <w:rsid w:val="00E42820"/>
    <w:rsid w:val="00E4317B"/>
    <w:rsid w:val="00E432E2"/>
    <w:rsid w:val="00E43DF4"/>
    <w:rsid w:val="00E4450C"/>
    <w:rsid w:val="00E450E2"/>
    <w:rsid w:val="00E45739"/>
    <w:rsid w:val="00E45E52"/>
    <w:rsid w:val="00E4756E"/>
    <w:rsid w:val="00E502C5"/>
    <w:rsid w:val="00E50457"/>
    <w:rsid w:val="00E5056F"/>
    <w:rsid w:val="00E50B80"/>
    <w:rsid w:val="00E50CC7"/>
    <w:rsid w:val="00E51A41"/>
    <w:rsid w:val="00E542DE"/>
    <w:rsid w:val="00E55463"/>
    <w:rsid w:val="00E5598D"/>
    <w:rsid w:val="00E559AA"/>
    <w:rsid w:val="00E55A9C"/>
    <w:rsid w:val="00E5648E"/>
    <w:rsid w:val="00E57726"/>
    <w:rsid w:val="00E577B4"/>
    <w:rsid w:val="00E6097C"/>
    <w:rsid w:val="00E614F3"/>
    <w:rsid w:val="00E616B0"/>
    <w:rsid w:val="00E61DE5"/>
    <w:rsid w:val="00E6220E"/>
    <w:rsid w:val="00E62425"/>
    <w:rsid w:val="00E640C5"/>
    <w:rsid w:val="00E648D9"/>
    <w:rsid w:val="00E65089"/>
    <w:rsid w:val="00E65791"/>
    <w:rsid w:val="00E65AD6"/>
    <w:rsid w:val="00E65F94"/>
    <w:rsid w:val="00E66302"/>
    <w:rsid w:val="00E6752F"/>
    <w:rsid w:val="00E67F9B"/>
    <w:rsid w:val="00E70CA8"/>
    <w:rsid w:val="00E7166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5D08"/>
    <w:rsid w:val="00E76187"/>
    <w:rsid w:val="00E7669F"/>
    <w:rsid w:val="00E766A5"/>
    <w:rsid w:val="00E766F4"/>
    <w:rsid w:val="00E76EBD"/>
    <w:rsid w:val="00E77AFF"/>
    <w:rsid w:val="00E801DE"/>
    <w:rsid w:val="00E80826"/>
    <w:rsid w:val="00E80E56"/>
    <w:rsid w:val="00E80F1B"/>
    <w:rsid w:val="00E81ABC"/>
    <w:rsid w:val="00E81B33"/>
    <w:rsid w:val="00E81B60"/>
    <w:rsid w:val="00E81CA9"/>
    <w:rsid w:val="00E81CBF"/>
    <w:rsid w:val="00E82759"/>
    <w:rsid w:val="00E82911"/>
    <w:rsid w:val="00E8318C"/>
    <w:rsid w:val="00E83D4F"/>
    <w:rsid w:val="00E84378"/>
    <w:rsid w:val="00E84DA2"/>
    <w:rsid w:val="00E84E69"/>
    <w:rsid w:val="00E84EAB"/>
    <w:rsid w:val="00E85100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A0A5C"/>
    <w:rsid w:val="00EA144B"/>
    <w:rsid w:val="00EA166C"/>
    <w:rsid w:val="00EA1674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672"/>
    <w:rsid w:val="00EA6C98"/>
    <w:rsid w:val="00EA7600"/>
    <w:rsid w:val="00EB045D"/>
    <w:rsid w:val="00EB0944"/>
    <w:rsid w:val="00EB0D09"/>
    <w:rsid w:val="00EB11CC"/>
    <w:rsid w:val="00EB143E"/>
    <w:rsid w:val="00EB1697"/>
    <w:rsid w:val="00EB20AC"/>
    <w:rsid w:val="00EB221D"/>
    <w:rsid w:val="00EB2979"/>
    <w:rsid w:val="00EB2E8C"/>
    <w:rsid w:val="00EB3416"/>
    <w:rsid w:val="00EB36E3"/>
    <w:rsid w:val="00EB4B4F"/>
    <w:rsid w:val="00EB4E56"/>
    <w:rsid w:val="00EB515D"/>
    <w:rsid w:val="00EB5539"/>
    <w:rsid w:val="00EB5E54"/>
    <w:rsid w:val="00EB7621"/>
    <w:rsid w:val="00EB7779"/>
    <w:rsid w:val="00EB79A7"/>
    <w:rsid w:val="00EC1A50"/>
    <w:rsid w:val="00EC2289"/>
    <w:rsid w:val="00EC2651"/>
    <w:rsid w:val="00EC2D29"/>
    <w:rsid w:val="00EC2D84"/>
    <w:rsid w:val="00EC3261"/>
    <w:rsid w:val="00EC3F0C"/>
    <w:rsid w:val="00EC5022"/>
    <w:rsid w:val="00EC5065"/>
    <w:rsid w:val="00EC5545"/>
    <w:rsid w:val="00EC5BD4"/>
    <w:rsid w:val="00EC665E"/>
    <w:rsid w:val="00EC66ED"/>
    <w:rsid w:val="00EC6DBB"/>
    <w:rsid w:val="00EC73A9"/>
    <w:rsid w:val="00EC73B0"/>
    <w:rsid w:val="00EC7415"/>
    <w:rsid w:val="00EC7422"/>
    <w:rsid w:val="00ED026B"/>
    <w:rsid w:val="00ED0BA9"/>
    <w:rsid w:val="00ED0D0B"/>
    <w:rsid w:val="00ED135A"/>
    <w:rsid w:val="00ED1C45"/>
    <w:rsid w:val="00ED23C1"/>
    <w:rsid w:val="00ED297B"/>
    <w:rsid w:val="00ED3169"/>
    <w:rsid w:val="00ED3862"/>
    <w:rsid w:val="00ED3D63"/>
    <w:rsid w:val="00ED4D8C"/>
    <w:rsid w:val="00ED506F"/>
    <w:rsid w:val="00ED508C"/>
    <w:rsid w:val="00ED526B"/>
    <w:rsid w:val="00ED54B4"/>
    <w:rsid w:val="00ED5B23"/>
    <w:rsid w:val="00ED6B73"/>
    <w:rsid w:val="00ED792F"/>
    <w:rsid w:val="00ED7A29"/>
    <w:rsid w:val="00EE043B"/>
    <w:rsid w:val="00EE089E"/>
    <w:rsid w:val="00EE0DC3"/>
    <w:rsid w:val="00EE1884"/>
    <w:rsid w:val="00EE22CD"/>
    <w:rsid w:val="00EE2F6F"/>
    <w:rsid w:val="00EE3173"/>
    <w:rsid w:val="00EE33A8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6D20"/>
    <w:rsid w:val="00EE7812"/>
    <w:rsid w:val="00EF0605"/>
    <w:rsid w:val="00EF083C"/>
    <w:rsid w:val="00EF096A"/>
    <w:rsid w:val="00EF318A"/>
    <w:rsid w:val="00EF31CA"/>
    <w:rsid w:val="00EF3546"/>
    <w:rsid w:val="00EF430F"/>
    <w:rsid w:val="00EF46C4"/>
    <w:rsid w:val="00EF492F"/>
    <w:rsid w:val="00EF5B39"/>
    <w:rsid w:val="00EF62A2"/>
    <w:rsid w:val="00EF6918"/>
    <w:rsid w:val="00EF77ED"/>
    <w:rsid w:val="00EF791E"/>
    <w:rsid w:val="00F00537"/>
    <w:rsid w:val="00F0054C"/>
    <w:rsid w:val="00F01820"/>
    <w:rsid w:val="00F028AD"/>
    <w:rsid w:val="00F02CDD"/>
    <w:rsid w:val="00F03544"/>
    <w:rsid w:val="00F0366C"/>
    <w:rsid w:val="00F04061"/>
    <w:rsid w:val="00F042B9"/>
    <w:rsid w:val="00F042C8"/>
    <w:rsid w:val="00F046D3"/>
    <w:rsid w:val="00F047ED"/>
    <w:rsid w:val="00F053C9"/>
    <w:rsid w:val="00F06431"/>
    <w:rsid w:val="00F07190"/>
    <w:rsid w:val="00F10B13"/>
    <w:rsid w:val="00F10E0B"/>
    <w:rsid w:val="00F110ED"/>
    <w:rsid w:val="00F11816"/>
    <w:rsid w:val="00F12859"/>
    <w:rsid w:val="00F13F7A"/>
    <w:rsid w:val="00F14189"/>
    <w:rsid w:val="00F14C89"/>
    <w:rsid w:val="00F15357"/>
    <w:rsid w:val="00F156C5"/>
    <w:rsid w:val="00F15FFA"/>
    <w:rsid w:val="00F165FC"/>
    <w:rsid w:val="00F17801"/>
    <w:rsid w:val="00F2056F"/>
    <w:rsid w:val="00F22217"/>
    <w:rsid w:val="00F22376"/>
    <w:rsid w:val="00F22422"/>
    <w:rsid w:val="00F23B33"/>
    <w:rsid w:val="00F24BDA"/>
    <w:rsid w:val="00F25978"/>
    <w:rsid w:val="00F267D7"/>
    <w:rsid w:val="00F268D7"/>
    <w:rsid w:val="00F273D3"/>
    <w:rsid w:val="00F27B69"/>
    <w:rsid w:val="00F306A3"/>
    <w:rsid w:val="00F306B2"/>
    <w:rsid w:val="00F323D9"/>
    <w:rsid w:val="00F333B7"/>
    <w:rsid w:val="00F33F5F"/>
    <w:rsid w:val="00F33F6E"/>
    <w:rsid w:val="00F34194"/>
    <w:rsid w:val="00F34243"/>
    <w:rsid w:val="00F343FF"/>
    <w:rsid w:val="00F34466"/>
    <w:rsid w:val="00F348AA"/>
    <w:rsid w:val="00F34FC8"/>
    <w:rsid w:val="00F35990"/>
    <w:rsid w:val="00F35B92"/>
    <w:rsid w:val="00F36075"/>
    <w:rsid w:val="00F3674F"/>
    <w:rsid w:val="00F368CE"/>
    <w:rsid w:val="00F36C86"/>
    <w:rsid w:val="00F379A6"/>
    <w:rsid w:val="00F409E1"/>
    <w:rsid w:val="00F410B5"/>
    <w:rsid w:val="00F41539"/>
    <w:rsid w:val="00F418E8"/>
    <w:rsid w:val="00F41CE1"/>
    <w:rsid w:val="00F43E01"/>
    <w:rsid w:val="00F43EFD"/>
    <w:rsid w:val="00F458FF"/>
    <w:rsid w:val="00F464F7"/>
    <w:rsid w:val="00F47C7A"/>
    <w:rsid w:val="00F500F4"/>
    <w:rsid w:val="00F50DBA"/>
    <w:rsid w:val="00F51572"/>
    <w:rsid w:val="00F520F8"/>
    <w:rsid w:val="00F53293"/>
    <w:rsid w:val="00F537E4"/>
    <w:rsid w:val="00F53A12"/>
    <w:rsid w:val="00F5481D"/>
    <w:rsid w:val="00F54BAA"/>
    <w:rsid w:val="00F55210"/>
    <w:rsid w:val="00F56E3E"/>
    <w:rsid w:val="00F578F6"/>
    <w:rsid w:val="00F60E13"/>
    <w:rsid w:val="00F61DF4"/>
    <w:rsid w:val="00F62C5B"/>
    <w:rsid w:val="00F6443A"/>
    <w:rsid w:val="00F64FAA"/>
    <w:rsid w:val="00F653E6"/>
    <w:rsid w:val="00F656DB"/>
    <w:rsid w:val="00F65E06"/>
    <w:rsid w:val="00F67DAD"/>
    <w:rsid w:val="00F67F5F"/>
    <w:rsid w:val="00F70967"/>
    <w:rsid w:val="00F70AB0"/>
    <w:rsid w:val="00F71BF2"/>
    <w:rsid w:val="00F71FD0"/>
    <w:rsid w:val="00F7275C"/>
    <w:rsid w:val="00F7279A"/>
    <w:rsid w:val="00F73011"/>
    <w:rsid w:val="00F73330"/>
    <w:rsid w:val="00F733F9"/>
    <w:rsid w:val="00F7379B"/>
    <w:rsid w:val="00F73D16"/>
    <w:rsid w:val="00F73D39"/>
    <w:rsid w:val="00F75FEB"/>
    <w:rsid w:val="00F7625A"/>
    <w:rsid w:val="00F764FF"/>
    <w:rsid w:val="00F805B3"/>
    <w:rsid w:val="00F805F2"/>
    <w:rsid w:val="00F81602"/>
    <w:rsid w:val="00F82E50"/>
    <w:rsid w:val="00F837B2"/>
    <w:rsid w:val="00F861EF"/>
    <w:rsid w:val="00F86626"/>
    <w:rsid w:val="00F86721"/>
    <w:rsid w:val="00F87367"/>
    <w:rsid w:val="00F87D25"/>
    <w:rsid w:val="00F902F7"/>
    <w:rsid w:val="00F907CA"/>
    <w:rsid w:val="00F90DC5"/>
    <w:rsid w:val="00F913D4"/>
    <w:rsid w:val="00F91752"/>
    <w:rsid w:val="00F919EA"/>
    <w:rsid w:val="00F91E39"/>
    <w:rsid w:val="00F92356"/>
    <w:rsid w:val="00F9245E"/>
    <w:rsid w:val="00F92650"/>
    <w:rsid w:val="00F92E78"/>
    <w:rsid w:val="00F9306D"/>
    <w:rsid w:val="00F940D5"/>
    <w:rsid w:val="00F94AB8"/>
    <w:rsid w:val="00F95C0A"/>
    <w:rsid w:val="00F9697A"/>
    <w:rsid w:val="00F96F81"/>
    <w:rsid w:val="00F9741D"/>
    <w:rsid w:val="00F97515"/>
    <w:rsid w:val="00F979EB"/>
    <w:rsid w:val="00F97EE4"/>
    <w:rsid w:val="00FA11A0"/>
    <w:rsid w:val="00FA18BC"/>
    <w:rsid w:val="00FA1ED7"/>
    <w:rsid w:val="00FA290E"/>
    <w:rsid w:val="00FA3CE5"/>
    <w:rsid w:val="00FA459A"/>
    <w:rsid w:val="00FA69B8"/>
    <w:rsid w:val="00FA70EB"/>
    <w:rsid w:val="00FA7761"/>
    <w:rsid w:val="00FA7C56"/>
    <w:rsid w:val="00FA7DB4"/>
    <w:rsid w:val="00FA7F18"/>
    <w:rsid w:val="00FB0723"/>
    <w:rsid w:val="00FB1108"/>
    <w:rsid w:val="00FB1370"/>
    <w:rsid w:val="00FB19D9"/>
    <w:rsid w:val="00FB1D9B"/>
    <w:rsid w:val="00FB29CA"/>
    <w:rsid w:val="00FB3A0D"/>
    <w:rsid w:val="00FB40BE"/>
    <w:rsid w:val="00FB4997"/>
    <w:rsid w:val="00FB4EF3"/>
    <w:rsid w:val="00FB7348"/>
    <w:rsid w:val="00FB7390"/>
    <w:rsid w:val="00FB754A"/>
    <w:rsid w:val="00FC00C8"/>
    <w:rsid w:val="00FC00D8"/>
    <w:rsid w:val="00FC1334"/>
    <w:rsid w:val="00FC142B"/>
    <w:rsid w:val="00FC2256"/>
    <w:rsid w:val="00FC2D80"/>
    <w:rsid w:val="00FC3060"/>
    <w:rsid w:val="00FC3FC6"/>
    <w:rsid w:val="00FC43C0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262"/>
    <w:rsid w:val="00FD1E69"/>
    <w:rsid w:val="00FD28F9"/>
    <w:rsid w:val="00FD2C59"/>
    <w:rsid w:val="00FD2CC7"/>
    <w:rsid w:val="00FD2EAD"/>
    <w:rsid w:val="00FD38F4"/>
    <w:rsid w:val="00FD3B8C"/>
    <w:rsid w:val="00FD469E"/>
    <w:rsid w:val="00FD4AAC"/>
    <w:rsid w:val="00FD52A0"/>
    <w:rsid w:val="00FD52BE"/>
    <w:rsid w:val="00FD53EB"/>
    <w:rsid w:val="00FD75DD"/>
    <w:rsid w:val="00FD7E28"/>
    <w:rsid w:val="00FE0555"/>
    <w:rsid w:val="00FE0AAC"/>
    <w:rsid w:val="00FE0EA1"/>
    <w:rsid w:val="00FE1092"/>
    <w:rsid w:val="00FE1591"/>
    <w:rsid w:val="00FE1A61"/>
    <w:rsid w:val="00FE1DE1"/>
    <w:rsid w:val="00FE2220"/>
    <w:rsid w:val="00FE2628"/>
    <w:rsid w:val="00FE34B0"/>
    <w:rsid w:val="00FE3551"/>
    <w:rsid w:val="00FE4CD0"/>
    <w:rsid w:val="00FE5144"/>
    <w:rsid w:val="00FE5E8B"/>
    <w:rsid w:val="00FE687C"/>
    <w:rsid w:val="00FE761D"/>
    <w:rsid w:val="00FE7D1D"/>
    <w:rsid w:val="00FE7EEA"/>
    <w:rsid w:val="00FE7FE6"/>
    <w:rsid w:val="00FF011F"/>
    <w:rsid w:val="00FF0AAC"/>
    <w:rsid w:val="00FF0E06"/>
    <w:rsid w:val="00FF1116"/>
    <w:rsid w:val="00FF189F"/>
    <w:rsid w:val="00FF1A27"/>
    <w:rsid w:val="00FF3D8D"/>
    <w:rsid w:val="00FF49F5"/>
    <w:rsid w:val="00FF5046"/>
    <w:rsid w:val="00FF610D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22D70945"/>
  <w15:chartTrackingRefBased/>
  <w15:docId w15:val="{53690CC0-1CD9-402B-8218-5AB7905B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67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NMP Heading 1,H1,h1,h11,h12,h13,h14,h15,h16"/>
    <w:next w:val="Normal"/>
    <w:qFormat/>
    <w:rsid w:val="00BE678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BE67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E678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E678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E678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E6785"/>
    <w:pPr>
      <w:outlineLvl w:val="5"/>
    </w:pPr>
  </w:style>
  <w:style w:type="paragraph" w:styleId="Heading7">
    <w:name w:val="heading 7"/>
    <w:basedOn w:val="H6"/>
    <w:next w:val="Normal"/>
    <w:qFormat/>
    <w:rsid w:val="00BE6785"/>
    <w:pPr>
      <w:outlineLvl w:val="6"/>
    </w:pPr>
  </w:style>
  <w:style w:type="paragraph" w:styleId="Heading8">
    <w:name w:val="heading 8"/>
    <w:basedOn w:val="Heading1"/>
    <w:next w:val="Normal"/>
    <w:qFormat/>
    <w:rsid w:val="00BE678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E6785"/>
    <w:pPr>
      <w:outlineLvl w:val="8"/>
    </w:pPr>
  </w:style>
  <w:style w:type="character" w:default="1" w:styleId="DefaultParagraphFont">
    <w:name w:val="Default Paragraph Font"/>
    <w:semiHidden/>
    <w:rsid w:val="00BE678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E6785"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BE6785"/>
  </w:style>
  <w:style w:type="paragraph" w:styleId="List">
    <w:name w:val="List"/>
    <w:basedOn w:val="Normal"/>
    <w:rsid w:val="00BE6785"/>
    <w:pPr>
      <w:ind w:left="568" w:hanging="284"/>
    </w:pPr>
  </w:style>
  <w:style w:type="paragraph" w:customStyle="1" w:styleId="TAL">
    <w:name w:val="TAL"/>
    <w:basedOn w:val="Normal"/>
    <w:rsid w:val="00BE6785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BE678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BE6785"/>
    <w:pPr>
      <w:jc w:val="center"/>
    </w:pPr>
    <w:rPr>
      <w:i/>
    </w:rPr>
  </w:style>
  <w:style w:type="paragraph" w:styleId="TOC8">
    <w:name w:val="toc 8"/>
    <w:basedOn w:val="TOC1"/>
    <w:semiHidden/>
    <w:rsid w:val="00BE6785"/>
    <w:pPr>
      <w:spacing w:before="180"/>
      <w:ind w:left="2693" w:hanging="2693"/>
    </w:pPr>
    <w:rPr>
      <w:b/>
    </w:rPr>
  </w:style>
  <w:style w:type="paragraph" w:styleId="TOC1">
    <w:name w:val="toc 1"/>
    <w:semiHidden/>
    <w:rsid w:val="00BE678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BE678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BE6785"/>
    <w:pPr>
      <w:ind w:left="1701" w:hanging="1701"/>
    </w:pPr>
  </w:style>
  <w:style w:type="paragraph" w:styleId="TOC4">
    <w:name w:val="toc 4"/>
    <w:basedOn w:val="TOC3"/>
    <w:semiHidden/>
    <w:rsid w:val="00BE6785"/>
    <w:pPr>
      <w:ind w:left="1418" w:hanging="1418"/>
    </w:pPr>
  </w:style>
  <w:style w:type="paragraph" w:styleId="TOC3">
    <w:name w:val="toc 3"/>
    <w:basedOn w:val="TOC2"/>
    <w:semiHidden/>
    <w:rsid w:val="00BE6785"/>
    <w:pPr>
      <w:ind w:left="1134" w:hanging="1134"/>
    </w:pPr>
  </w:style>
  <w:style w:type="paragraph" w:styleId="TOC2">
    <w:name w:val="toc 2"/>
    <w:basedOn w:val="TOC1"/>
    <w:semiHidden/>
    <w:rsid w:val="00BE678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E6785"/>
    <w:pPr>
      <w:ind w:left="284"/>
    </w:pPr>
  </w:style>
  <w:style w:type="paragraph" w:styleId="Index1">
    <w:name w:val="index 1"/>
    <w:basedOn w:val="Normal"/>
    <w:semiHidden/>
    <w:rsid w:val="00BE6785"/>
    <w:pPr>
      <w:keepLines/>
      <w:spacing w:after="0"/>
    </w:pPr>
  </w:style>
  <w:style w:type="paragraph" w:customStyle="1" w:styleId="ZH">
    <w:name w:val="ZH"/>
    <w:rsid w:val="00BE678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E6785"/>
    <w:pPr>
      <w:outlineLvl w:val="9"/>
    </w:pPr>
  </w:style>
  <w:style w:type="paragraph" w:styleId="ListNumber2">
    <w:name w:val="List Number 2"/>
    <w:basedOn w:val="ListNumber"/>
    <w:rsid w:val="00BE6785"/>
    <w:pPr>
      <w:ind w:left="851"/>
    </w:pPr>
  </w:style>
  <w:style w:type="character" w:styleId="FootnoteReference">
    <w:name w:val="footnote reference"/>
    <w:basedOn w:val="DefaultParagraphFont"/>
    <w:semiHidden/>
    <w:rsid w:val="00BE6785"/>
    <w:rPr>
      <w:b/>
      <w:position w:val="6"/>
      <w:sz w:val="16"/>
    </w:rPr>
  </w:style>
  <w:style w:type="paragraph" w:styleId="FootnoteText">
    <w:name w:val="footnote text"/>
    <w:basedOn w:val="Normal"/>
    <w:semiHidden/>
    <w:rsid w:val="00BE678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E6785"/>
    <w:rPr>
      <w:b/>
    </w:rPr>
  </w:style>
  <w:style w:type="paragraph" w:customStyle="1" w:styleId="TAC">
    <w:name w:val="TAC"/>
    <w:basedOn w:val="TAL"/>
    <w:rsid w:val="00BE6785"/>
    <w:pPr>
      <w:jc w:val="center"/>
    </w:pPr>
  </w:style>
  <w:style w:type="paragraph" w:customStyle="1" w:styleId="TF">
    <w:name w:val="TF"/>
    <w:basedOn w:val="TH"/>
    <w:rsid w:val="00BE6785"/>
    <w:pPr>
      <w:keepNext w:val="0"/>
      <w:spacing w:before="0" w:after="240"/>
    </w:pPr>
  </w:style>
  <w:style w:type="paragraph" w:customStyle="1" w:styleId="NO">
    <w:name w:val="NO"/>
    <w:basedOn w:val="Normal"/>
    <w:rsid w:val="00BE6785"/>
    <w:pPr>
      <w:keepLines/>
      <w:ind w:left="1135" w:hanging="851"/>
    </w:pPr>
  </w:style>
  <w:style w:type="paragraph" w:styleId="TOC9">
    <w:name w:val="toc 9"/>
    <w:basedOn w:val="TOC8"/>
    <w:semiHidden/>
    <w:rsid w:val="00BE6785"/>
    <w:pPr>
      <w:ind w:left="1418" w:hanging="1418"/>
    </w:pPr>
  </w:style>
  <w:style w:type="paragraph" w:customStyle="1" w:styleId="EX">
    <w:name w:val="EX"/>
    <w:basedOn w:val="Normal"/>
    <w:rsid w:val="00BE6785"/>
    <w:pPr>
      <w:keepLines/>
      <w:ind w:left="1702" w:hanging="1418"/>
    </w:pPr>
  </w:style>
  <w:style w:type="paragraph" w:customStyle="1" w:styleId="FP">
    <w:name w:val="FP"/>
    <w:basedOn w:val="Normal"/>
    <w:rsid w:val="00BE6785"/>
    <w:pPr>
      <w:spacing w:after="0"/>
    </w:pPr>
  </w:style>
  <w:style w:type="paragraph" w:customStyle="1" w:styleId="LD">
    <w:name w:val="LD"/>
    <w:rsid w:val="00BE678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E6785"/>
    <w:pPr>
      <w:spacing w:after="0"/>
    </w:pPr>
  </w:style>
  <w:style w:type="paragraph" w:customStyle="1" w:styleId="EW">
    <w:name w:val="EW"/>
    <w:basedOn w:val="EX"/>
    <w:rsid w:val="00BE6785"/>
    <w:pPr>
      <w:spacing w:after="0"/>
    </w:pPr>
  </w:style>
  <w:style w:type="paragraph" w:styleId="TOC6">
    <w:name w:val="toc 6"/>
    <w:basedOn w:val="TOC5"/>
    <w:next w:val="Normal"/>
    <w:semiHidden/>
    <w:rsid w:val="00BE6785"/>
    <w:pPr>
      <w:ind w:left="1985" w:hanging="1985"/>
    </w:pPr>
  </w:style>
  <w:style w:type="paragraph" w:styleId="TOC7">
    <w:name w:val="toc 7"/>
    <w:basedOn w:val="TOC6"/>
    <w:next w:val="Normal"/>
    <w:semiHidden/>
    <w:rsid w:val="00BE6785"/>
    <w:pPr>
      <w:ind w:left="2268" w:hanging="2268"/>
    </w:pPr>
  </w:style>
  <w:style w:type="paragraph" w:styleId="ListBullet2">
    <w:name w:val="List Bullet 2"/>
    <w:basedOn w:val="ListBullet"/>
    <w:rsid w:val="00BE6785"/>
    <w:pPr>
      <w:ind w:left="851"/>
    </w:pPr>
  </w:style>
  <w:style w:type="paragraph" w:styleId="ListBullet3">
    <w:name w:val="List Bullet 3"/>
    <w:basedOn w:val="ListBullet2"/>
    <w:rsid w:val="00BE6785"/>
    <w:pPr>
      <w:ind w:left="1135"/>
    </w:pPr>
  </w:style>
  <w:style w:type="paragraph" w:styleId="ListNumber">
    <w:name w:val="List Number"/>
    <w:basedOn w:val="List"/>
    <w:rsid w:val="00BE6785"/>
  </w:style>
  <w:style w:type="paragraph" w:customStyle="1" w:styleId="EQ">
    <w:name w:val="EQ"/>
    <w:basedOn w:val="Normal"/>
    <w:next w:val="Normal"/>
    <w:rsid w:val="00BE678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E67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E67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E67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BE6785"/>
    <w:pPr>
      <w:jc w:val="right"/>
    </w:pPr>
  </w:style>
  <w:style w:type="paragraph" w:customStyle="1" w:styleId="H6">
    <w:name w:val="H6"/>
    <w:basedOn w:val="Heading5"/>
    <w:next w:val="Normal"/>
    <w:rsid w:val="00BE678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E6785"/>
    <w:pPr>
      <w:ind w:left="851" w:hanging="851"/>
    </w:pPr>
  </w:style>
  <w:style w:type="paragraph" w:customStyle="1" w:styleId="ZA">
    <w:name w:val="ZA"/>
    <w:rsid w:val="00BE67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E678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E678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E678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E6785"/>
    <w:pPr>
      <w:framePr w:wrap="notBeside" w:y="16161"/>
    </w:pPr>
  </w:style>
  <w:style w:type="character" w:customStyle="1" w:styleId="ZGSM">
    <w:name w:val="ZGSM"/>
    <w:rsid w:val="00BE6785"/>
  </w:style>
  <w:style w:type="paragraph" w:styleId="List2">
    <w:name w:val="List 2"/>
    <w:basedOn w:val="List"/>
    <w:rsid w:val="00BE6785"/>
    <w:pPr>
      <w:ind w:left="851"/>
    </w:pPr>
  </w:style>
  <w:style w:type="paragraph" w:customStyle="1" w:styleId="ZG">
    <w:name w:val="ZG"/>
    <w:rsid w:val="00BE678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BE6785"/>
    <w:pPr>
      <w:ind w:left="1135"/>
    </w:pPr>
  </w:style>
  <w:style w:type="paragraph" w:styleId="List4">
    <w:name w:val="List 4"/>
    <w:basedOn w:val="List3"/>
    <w:rsid w:val="00BE6785"/>
    <w:pPr>
      <w:ind w:left="1418"/>
    </w:pPr>
  </w:style>
  <w:style w:type="paragraph" w:styleId="List5">
    <w:name w:val="List 5"/>
    <w:basedOn w:val="List4"/>
    <w:rsid w:val="00BE6785"/>
    <w:pPr>
      <w:ind w:left="1702"/>
    </w:pPr>
  </w:style>
  <w:style w:type="paragraph" w:customStyle="1" w:styleId="EditorsNote">
    <w:name w:val="Editor's Note"/>
    <w:basedOn w:val="NO"/>
    <w:rsid w:val="00BE6785"/>
    <w:rPr>
      <w:color w:val="FF0000"/>
    </w:rPr>
  </w:style>
  <w:style w:type="paragraph" w:styleId="ListBullet">
    <w:name w:val="List Bullet"/>
    <w:basedOn w:val="List"/>
    <w:rsid w:val="00BE6785"/>
  </w:style>
  <w:style w:type="paragraph" w:styleId="ListBullet4">
    <w:name w:val="List Bullet 4"/>
    <w:basedOn w:val="ListBullet3"/>
    <w:rsid w:val="00BE6785"/>
    <w:pPr>
      <w:ind w:left="1418"/>
    </w:pPr>
  </w:style>
  <w:style w:type="paragraph" w:styleId="ListBullet5">
    <w:name w:val="List Bullet 5"/>
    <w:basedOn w:val="ListBullet4"/>
    <w:rsid w:val="00BE6785"/>
    <w:pPr>
      <w:ind w:left="1702"/>
    </w:pPr>
  </w:style>
  <w:style w:type="paragraph" w:customStyle="1" w:styleId="B2">
    <w:name w:val="B2"/>
    <w:basedOn w:val="List2"/>
    <w:rsid w:val="00BE6785"/>
  </w:style>
  <w:style w:type="paragraph" w:customStyle="1" w:styleId="B3">
    <w:name w:val="B3"/>
    <w:basedOn w:val="List3"/>
    <w:rsid w:val="00BE6785"/>
  </w:style>
  <w:style w:type="paragraph" w:customStyle="1" w:styleId="B4">
    <w:name w:val="B4"/>
    <w:basedOn w:val="List4"/>
    <w:rsid w:val="00BE6785"/>
  </w:style>
  <w:style w:type="paragraph" w:customStyle="1" w:styleId="B5">
    <w:name w:val="B5"/>
    <w:basedOn w:val="List5"/>
    <w:rsid w:val="00BE6785"/>
  </w:style>
  <w:style w:type="paragraph" w:customStyle="1" w:styleId="ZTD">
    <w:name w:val="ZTD"/>
    <w:basedOn w:val="ZB"/>
    <w:rsid w:val="00BE6785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FollowedHyperlink">
    <w:name w:val="FollowedHyperlink"/>
    <w:rsid w:val="008518A0"/>
    <w:rPr>
      <w:color w:val="800080"/>
      <w:u w:val="single"/>
    </w:rPr>
  </w:style>
  <w:style w:type="paragraph" w:styleId="NoSpacing">
    <w:name w:val="No Spacing"/>
    <w:uiPriority w:val="1"/>
    <w:qFormat/>
    <w:rsid w:val="0080044C"/>
    <w:rPr>
      <w:rFonts w:ascii="Calibri" w:eastAsia="Calibri" w:hAnsi="Calibri"/>
      <w:sz w:val="22"/>
      <w:szCs w:val="22"/>
      <w:lang w:eastAsia="en-US"/>
    </w:rPr>
  </w:style>
  <w:style w:type="character" w:customStyle="1" w:styleId="Heading3Char">
    <w:name w:val="Heading 3 Char"/>
    <w:link w:val="Heading3"/>
    <w:rsid w:val="00B57FD1"/>
    <w:rPr>
      <w:rFonts w:ascii="Arial" w:eastAsia="Times New Roman" w:hAnsi="Arial"/>
      <w:sz w:val="28"/>
    </w:rPr>
  </w:style>
  <w:style w:type="character" w:styleId="UnresolvedMention">
    <w:name w:val="Unresolved Mention"/>
    <w:uiPriority w:val="99"/>
    <w:semiHidden/>
    <w:unhideWhenUsed/>
    <w:rsid w:val="00F62C5B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5D4C3E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4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6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1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78</Pages>
  <Words>18341</Words>
  <Characters>104548</Characters>
  <Application>Microsoft Office Word</Application>
  <DocSecurity>0</DocSecurity>
  <Lines>871</Lines>
  <Paragraphs>245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3GPP TSG RAN meeting</vt:lpstr>
    </vt:vector>
  </TitlesOfParts>
  <Company>ETSI</Company>
  <LinksUpToDate>false</LinksUpToDate>
  <CharactersWithSpaces>122644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3GPP TSG RAN meeting</dc:title>
  <dc:subject/>
  <dc:creator>Balazs Bertanyi/Joern Krause</dc:creator>
  <cp:keywords/>
  <cp:lastModifiedBy>Kyoungseok Oh</cp:lastModifiedBy>
  <cp:revision>58</cp:revision>
  <cp:lastPrinted>2017-08-01T09:36:00Z</cp:lastPrinted>
  <dcterms:created xsi:type="dcterms:W3CDTF">2025-12-03T14:02:00Z</dcterms:created>
  <dcterms:modified xsi:type="dcterms:W3CDTF">2025-12-03T15:09:00Z</dcterms:modified>
</cp:coreProperties>
</file>