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8972E" w14:textId="717B5168" w:rsidR="002E7A03" w:rsidRPr="0061580F" w:rsidRDefault="009B2F0F" w:rsidP="002E7A03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  <w:lang w:val="en-US"/>
        </w:rPr>
      </w:pPr>
      <w:r w:rsidRPr="0061580F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61580F">
        <w:rPr>
          <w:bCs/>
          <w:sz w:val="24"/>
          <w:szCs w:val="24"/>
          <w:lang w:val="en-US"/>
        </w:rPr>
        <w:t xml:space="preserve">SG RAN </w:t>
      </w:r>
      <w:r w:rsidRPr="0061580F">
        <w:rPr>
          <w:sz w:val="24"/>
          <w:szCs w:val="24"/>
          <w:lang w:val="en-US"/>
        </w:rPr>
        <w:t>Meeting #10</w:t>
      </w:r>
      <w:r w:rsidR="002E7A03" w:rsidRPr="0061580F">
        <w:rPr>
          <w:sz w:val="24"/>
          <w:szCs w:val="24"/>
          <w:lang w:val="en-US"/>
        </w:rPr>
        <w:t>8</w:t>
      </w:r>
      <w:r w:rsidRPr="0061580F">
        <w:rPr>
          <w:bCs/>
          <w:sz w:val="24"/>
          <w:szCs w:val="24"/>
          <w:lang w:val="en-US"/>
        </w:rPr>
        <w:tab/>
        <w:t>RP-25</w:t>
      </w:r>
      <w:r w:rsidR="006300F1">
        <w:rPr>
          <w:bCs/>
          <w:sz w:val="24"/>
          <w:szCs w:val="24"/>
          <w:lang w:val="en-US"/>
        </w:rPr>
        <w:t>0887</w:t>
      </w:r>
      <w:r w:rsidR="00134BE5" w:rsidRPr="0061580F">
        <w:rPr>
          <w:bCs/>
          <w:sz w:val="24"/>
          <w:szCs w:val="24"/>
          <w:lang w:val="en-US"/>
        </w:rPr>
        <w:br/>
      </w:r>
      <w:r w:rsidR="002E7A03" w:rsidRPr="0061580F">
        <w:rPr>
          <w:rFonts w:eastAsia="Batang" w:cs="Arial"/>
          <w:color w:val="000000"/>
          <w:sz w:val="24"/>
          <w:szCs w:val="24"/>
          <w:lang w:val="en-US"/>
        </w:rPr>
        <w:t>Prague, Czech Republic, June 9-13, 2025</w:t>
      </w:r>
    </w:p>
    <w:p w14:paraId="77A8EB30" w14:textId="77777777" w:rsidR="009113E8" w:rsidRPr="0061580F" w:rsidRDefault="009113E8" w:rsidP="007B24F2">
      <w:pPr>
        <w:pStyle w:val="Header"/>
        <w:rPr>
          <w:bCs/>
          <w:sz w:val="24"/>
          <w:lang w:val="en-US"/>
        </w:rPr>
      </w:pPr>
    </w:p>
    <w:p w14:paraId="265390CB" w14:textId="77777777" w:rsidR="009113E8" w:rsidRPr="0061580F" w:rsidRDefault="009113E8" w:rsidP="007B24F2">
      <w:pPr>
        <w:pStyle w:val="Header"/>
        <w:rPr>
          <w:bCs/>
          <w:sz w:val="24"/>
          <w:lang w:val="en-US"/>
        </w:rPr>
      </w:pPr>
    </w:p>
    <w:p w14:paraId="6EE67510" w14:textId="5E0638C4" w:rsidR="009113E8" w:rsidRPr="0061580F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1580F">
        <w:rPr>
          <w:rFonts w:cs="Arial"/>
          <w:b/>
          <w:bCs/>
          <w:sz w:val="24"/>
          <w:lang w:val="en-US"/>
        </w:rPr>
        <w:t>Agenda item:</w:t>
      </w:r>
      <w:r w:rsidRPr="0061580F">
        <w:rPr>
          <w:rFonts w:cs="Arial"/>
          <w:b/>
          <w:bCs/>
          <w:sz w:val="24"/>
          <w:lang w:val="en-US"/>
        </w:rPr>
        <w:tab/>
      </w:r>
      <w:r w:rsidR="00C015AB" w:rsidRPr="0061580F">
        <w:rPr>
          <w:rFonts w:cs="Arial"/>
          <w:b/>
          <w:bCs/>
          <w:sz w:val="24"/>
          <w:lang w:val="en-US"/>
        </w:rPr>
        <w:t>16</w:t>
      </w:r>
      <w:r w:rsidR="002E7A03" w:rsidRPr="0061580F">
        <w:rPr>
          <w:rFonts w:cs="Arial"/>
          <w:b/>
          <w:bCs/>
          <w:sz w:val="24"/>
          <w:lang w:val="en-US"/>
        </w:rPr>
        <w:t>.</w:t>
      </w:r>
      <w:r w:rsidR="00BB194C">
        <w:rPr>
          <w:rFonts w:cs="Arial"/>
          <w:b/>
          <w:bCs/>
          <w:sz w:val="24"/>
          <w:lang w:val="en-US"/>
        </w:rPr>
        <w:t>2</w:t>
      </w:r>
      <w:bookmarkStart w:id="1" w:name="_GoBack"/>
      <w:bookmarkEnd w:id="1"/>
    </w:p>
    <w:p w14:paraId="1A25E54B" w14:textId="63124A89" w:rsidR="009113E8" w:rsidRPr="0061580F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Source: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3A6566">
        <w:rPr>
          <w:rFonts w:ascii="Arial" w:hAnsi="Arial" w:cs="Arial"/>
          <w:b/>
          <w:bCs/>
          <w:sz w:val="24"/>
          <w:lang w:val="en-US"/>
        </w:rPr>
        <w:t>IITH</w:t>
      </w:r>
      <w:r w:rsidR="0088606A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88606A">
        <w:rPr>
          <w:rFonts w:ascii="Arial" w:hAnsi="Arial" w:cs="Arial"/>
          <w:b/>
          <w:bCs/>
          <w:sz w:val="24"/>
          <w:lang w:val="en-US"/>
        </w:rPr>
        <w:t>WiSig</w:t>
      </w:r>
      <w:proofErr w:type="spellEnd"/>
      <w:r w:rsidR="0088606A">
        <w:rPr>
          <w:rFonts w:ascii="Arial" w:hAnsi="Arial" w:cs="Arial"/>
          <w:b/>
          <w:bCs/>
          <w:sz w:val="24"/>
          <w:lang w:val="en-US"/>
        </w:rPr>
        <w:t xml:space="preserve"> Networks</w:t>
      </w:r>
    </w:p>
    <w:p w14:paraId="3ADA391A" w14:textId="44863DE7" w:rsidR="009113E8" w:rsidRPr="0061580F" w:rsidRDefault="009113E8" w:rsidP="007B24F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Title: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6300F1" w:rsidRPr="006300F1">
        <w:rPr>
          <w:rFonts w:ascii="Arial" w:hAnsi="Arial" w:cs="Arial"/>
          <w:b/>
          <w:bCs/>
          <w:sz w:val="24"/>
          <w:lang w:val="en-US"/>
        </w:rPr>
        <w:t>Large Scale MIMO considerations for 6G</w:t>
      </w:r>
    </w:p>
    <w:p w14:paraId="60CD5F87" w14:textId="4E5B59BB" w:rsidR="009113E8" w:rsidRPr="0061580F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Document for: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956EA1" w:rsidRPr="0061580F">
        <w:rPr>
          <w:rFonts w:ascii="Arial" w:hAnsi="Arial" w:cs="Arial"/>
          <w:b/>
          <w:bCs/>
          <w:sz w:val="24"/>
          <w:lang w:val="en-US"/>
        </w:rPr>
        <w:t>Discussion</w:t>
      </w:r>
    </w:p>
    <w:p w14:paraId="41D6AA04" w14:textId="26D7841A" w:rsidR="009113E8" w:rsidRPr="0061580F" w:rsidRDefault="009113E8" w:rsidP="007B24F2">
      <w:pPr>
        <w:pStyle w:val="Heading1"/>
        <w:rPr>
          <w:lang w:val="en-US"/>
        </w:rPr>
      </w:pPr>
      <w:r w:rsidRPr="0061580F">
        <w:rPr>
          <w:lang w:val="en-US"/>
        </w:rPr>
        <w:t>1</w:t>
      </w:r>
      <w:r w:rsidRPr="0061580F">
        <w:rPr>
          <w:lang w:val="en-US"/>
        </w:rPr>
        <w:tab/>
        <w:t>Introduction</w:t>
      </w:r>
      <w:r w:rsidR="00BA0224">
        <w:rPr>
          <w:lang w:val="en-US"/>
        </w:rPr>
        <w:t xml:space="preserve"> and Discussion</w:t>
      </w:r>
    </w:p>
    <w:p w14:paraId="1842F285" w14:textId="185C0E88" w:rsidR="00A53366" w:rsidRPr="00A53366" w:rsidRDefault="00A53366" w:rsidP="00A53366">
      <w:pPr>
        <w:spacing w:after="0"/>
        <w:jc w:val="both"/>
      </w:pPr>
    </w:p>
    <w:p w14:paraId="661B7DFA" w14:textId="6FF6762F" w:rsidR="004844A0" w:rsidRDefault="004844A0" w:rsidP="004844A0">
      <w:pPr>
        <w:spacing w:after="0"/>
        <w:jc w:val="both"/>
      </w:pPr>
      <w:r>
        <w:t>Use-case: Single-radio, single-baseband “702.x” type interface</w:t>
      </w:r>
    </w:p>
    <w:p w14:paraId="47BCC007" w14:textId="77777777" w:rsidR="004844A0" w:rsidRDefault="004844A0" w:rsidP="004844A0">
      <w:pPr>
        <w:spacing w:after="0"/>
        <w:jc w:val="both"/>
      </w:pPr>
    </w:p>
    <w:p w14:paraId="2F1FAF13" w14:textId="77777777" w:rsidR="004844A0" w:rsidRDefault="004844A0" w:rsidP="004844A0">
      <w:pPr>
        <w:pStyle w:val="ListParagraph"/>
        <w:numPr>
          <w:ilvl w:val="0"/>
          <w:numId w:val="5"/>
        </w:numPr>
        <w:spacing w:after="0"/>
        <w:jc w:val="both"/>
      </w:pPr>
      <w:r>
        <w:t>Architecture – One radio unit (RU) connected to a single baseband unit (BBU) delivers full 360° azimuth-and-elevation coverage, enabling true multi-sector service with a single protocol stack.</w:t>
      </w:r>
    </w:p>
    <w:p w14:paraId="6D8C4045" w14:textId="77777777" w:rsidR="004844A0" w:rsidRDefault="004844A0" w:rsidP="004844A0">
      <w:pPr>
        <w:spacing w:after="0"/>
        <w:jc w:val="both"/>
      </w:pPr>
    </w:p>
    <w:p w14:paraId="388A8523" w14:textId="0FA3DCB8" w:rsidR="004844A0" w:rsidRDefault="004844A0" w:rsidP="004844A0">
      <w:pPr>
        <w:spacing w:after="0"/>
        <w:jc w:val="both"/>
      </w:pPr>
      <w:r>
        <w:t>702.A type (passive 4 TR / 8 TR) deployments</w:t>
      </w:r>
    </w:p>
    <w:p w14:paraId="0B46E030" w14:textId="77777777" w:rsidR="004844A0" w:rsidRDefault="004844A0" w:rsidP="004844A0">
      <w:pPr>
        <w:spacing w:after="0"/>
        <w:jc w:val="both"/>
      </w:pPr>
    </w:p>
    <w:p w14:paraId="3522631C" w14:textId="77777777" w:rsidR="004844A0" w:rsidRDefault="004844A0" w:rsidP="004844A0">
      <w:pPr>
        <w:pStyle w:val="ListParagraph"/>
        <w:numPr>
          <w:ilvl w:val="0"/>
          <w:numId w:val="5"/>
        </w:numPr>
        <w:spacing w:after="0"/>
        <w:jc w:val="both"/>
      </w:pPr>
      <w:r>
        <w:t>A single BBU can feed multiple fixed antennas oriented toward different sectors.</w:t>
      </w:r>
    </w:p>
    <w:p w14:paraId="03410962" w14:textId="77777777" w:rsidR="004844A0" w:rsidRDefault="004844A0" w:rsidP="004844A0">
      <w:pPr>
        <w:spacing w:after="0"/>
        <w:jc w:val="both"/>
      </w:pPr>
    </w:p>
    <w:p w14:paraId="7111B0C4" w14:textId="53B76257" w:rsidR="004844A0" w:rsidRDefault="004844A0" w:rsidP="004844A0">
      <w:pPr>
        <w:pStyle w:val="ListParagraph"/>
        <w:numPr>
          <w:ilvl w:val="0"/>
          <w:numId w:val="5"/>
        </w:numPr>
        <w:spacing w:after="0"/>
        <w:jc w:val="both"/>
      </w:pPr>
      <w:r>
        <w:t>The 5G NR codebook, however, does not convey sector-dependent amplitude variations in channel-state information (CSI) feedback.</w:t>
      </w:r>
    </w:p>
    <w:p w14:paraId="4EB749F0" w14:textId="77777777" w:rsidR="004844A0" w:rsidRDefault="004844A0" w:rsidP="004844A0">
      <w:pPr>
        <w:spacing w:after="0"/>
        <w:jc w:val="both"/>
      </w:pPr>
    </w:p>
    <w:p w14:paraId="689C5AF8" w14:textId="77777777" w:rsidR="004844A0" w:rsidRDefault="004844A0" w:rsidP="004844A0">
      <w:pPr>
        <w:pStyle w:val="ListParagraph"/>
        <w:numPr>
          <w:ilvl w:val="0"/>
          <w:numId w:val="5"/>
        </w:numPr>
        <w:spacing w:after="0"/>
        <w:jc w:val="both"/>
      </w:pPr>
      <w:r>
        <w:t>Although SRS-based sounding could capture this information, most 4 TR/8 TR 702.A radios lack TDD-reciprocity calibration for SRS.</w:t>
      </w:r>
    </w:p>
    <w:p w14:paraId="515AD3AE" w14:textId="77777777" w:rsidR="004844A0" w:rsidRDefault="004844A0" w:rsidP="004844A0">
      <w:pPr>
        <w:spacing w:after="0"/>
        <w:jc w:val="both"/>
      </w:pPr>
    </w:p>
    <w:p w14:paraId="24779028" w14:textId="3DDC26A7" w:rsidR="004844A0" w:rsidRDefault="004844A0" w:rsidP="004844A0">
      <w:pPr>
        <w:pStyle w:val="ListParagraph"/>
        <w:numPr>
          <w:ilvl w:val="0"/>
          <w:numId w:val="5"/>
        </w:numPr>
        <w:spacing w:after="0"/>
        <w:jc w:val="both"/>
      </w:pPr>
      <w:r>
        <w:t>Consequently, zero-forcing (ZF) precoding across sectors using explicit CSI is not supported today.</w:t>
      </w:r>
    </w:p>
    <w:p w14:paraId="19E20F1F" w14:textId="77777777" w:rsidR="004844A0" w:rsidRDefault="004844A0" w:rsidP="004844A0">
      <w:pPr>
        <w:spacing w:after="0"/>
        <w:jc w:val="both"/>
      </w:pPr>
    </w:p>
    <w:p w14:paraId="106AE1C5" w14:textId="77777777" w:rsidR="004844A0" w:rsidRDefault="004844A0" w:rsidP="004844A0">
      <w:pPr>
        <w:pStyle w:val="ListParagraph"/>
        <w:numPr>
          <w:ilvl w:val="0"/>
          <w:numId w:val="5"/>
        </w:numPr>
        <w:spacing w:after="0"/>
        <w:jc w:val="both"/>
      </w:pPr>
      <w:r>
        <w:t>Gap: the specifications need an explicit CSI feedback mechanism—e.g., a time-domain CSI report—that includes both phase and amplitude, making 702.A multi-sector deployments more efficient.</w:t>
      </w:r>
    </w:p>
    <w:p w14:paraId="6F63FD4F" w14:textId="77777777" w:rsidR="004844A0" w:rsidRDefault="004844A0" w:rsidP="004844A0">
      <w:pPr>
        <w:spacing w:after="0"/>
        <w:jc w:val="both"/>
      </w:pPr>
    </w:p>
    <w:p w14:paraId="69F9A91F" w14:textId="3A099754" w:rsidR="004844A0" w:rsidRDefault="004844A0" w:rsidP="004844A0">
      <w:pPr>
        <w:spacing w:after="0"/>
        <w:jc w:val="both"/>
      </w:pPr>
      <w:r>
        <w:t>702.B type (massive-MIMO) deployments</w:t>
      </w:r>
    </w:p>
    <w:p w14:paraId="29D9F9FB" w14:textId="77777777" w:rsidR="004844A0" w:rsidRDefault="004844A0" w:rsidP="004844A0">
      <w:pPr>
        <w:pStyle w:val="ListParagraph"/>
        <w:numPr>
          <w:ilvl w:val="0"/>
          <w:numId w:val="6"/>
        </w:numPr>
        <w:spacing w:after="0"/>
        <w:jc w:val="both"/>
      </w:pPr>
      <w:r>
        <w:t xml:space="preserve">Typical implementations use two or three </w:t>
      </w:r>
      <w:proofErr w:type="spellStart"/>
      <w:r>
        <w:t>sectorized</w:t>
      </w:r>
      <w:proofErr w:type="spellEnd"/>
      <w:r>
        <w:t xml:space="preserve"> antenna panels to achieve 360° coverage, which creates inter-sector interference.</w:t>
      </w:r>
    </w:p>
    <w:p w14:paraId="2A57E55B" w14:textId="77777777" w:rsidR="004844A0" w:rsidRDefault="004844A0" w:rsidP="004844A0">
      <w:pPr>
        <w:spacing w:after="0"/>
        <w:jc w:val="both"/>
      </w:pPr>
    </w:p>
    <w:p w14:paraId="09069F5D" w14:textId="77777777" w:rsidR="004844A0" w:rsidRDefault="004844A0" w:rsidP="004844A0">
      <w:pPr>
        <w:pStyle w:val="ListParagraph"/>
        <w:numPr>
          <w:ilvl w:val="0"/>
          <w:numId w:val="6"/>
        </w:numPr>
        <w:spacing w:after="0"/>
        <w:jc w:val="both"/>
      </w:pPr>
      <w:r>
        <w:t>This can be avoided by designing a single RU with a continuous 360° antenna array whose ports are fully calibrated for TDD reciprocity, allowing beamforming in any direction.</w:t>
      </w:r>
    </w:p>
    <w:p w14:paraId="5E1C7B50" w14:textId="77777777" w:rsidR="004844A0" w:rsidRDefault="004844A0" w:rsidP="004844A0">
      <w:pPr>
        <w:spacing w:after="0"/>
        <w:jc w:val="both"/>
      </w:pPr>
    </w:p>
    <w:p w14:paraId="1027238E" w14:textId="05B3A5AD" w:rsidR="00A53366" w:rsidRDefault="004844A0" w:rsidP="004844A0">
      <w:pPr>
        <w:pStyle w:val="ListParagraph"/>
        <w:numPr>
          <w:ilvl w:val="0"/>
          <w:numId w:val="6"/>
        </w:numPr>
        <w:spacing w:after="0"/>
        <w:jc w:val="both"/>
      </w:pPr>
      <w:r>
        <w:t>While retrofitting existing sites may be impractical, new (green-field) installations can adopt this integrated, full-circle antenna architecture.</w:t>
      </w:r>
    </w:p>
    <w:p w14:paraId="543D2A26" w14:textId="77777777" w:rsidR="005C2B58" w:rsidRDefault="005C2B58" w:rsidP="005C2B58">
      <w:pPr>
        <w:spacing w:after="0"/>
        <w:jc w:val="both"/>
      </w:pPr>
    </w:p>
    <w:p w14:paraId="641A877E" w14:textId="34F3A99F" w:rsidR="006E56D7" w:rsidRPr="0061580F" w:rsidRDefault="006E56D7" w:rsidP="00BA0224">
      <w:pPr>
        <w:spacing w:after="0"/>
        <w:rPr>
          <w:bCs/>
          <w:lang w:val="en-US"/>
        </w:rPr>
      </w:pPr>
    </w:p>
    <w:p w14:paraId="1EBB552E" w14:textId="77777777" w:rsidR="008068DB" w:rsidRDefault="008068DB" w:rsidP="005372FA">
      <w:pPr>
        <w:pStyle w:val="Heading1"/>
        <w:rPr>
          <w:lang w:val="en-US"/>
        </w:rPr>
      </w:pPr>
    </w:p>
    <w:p w14:paraId="6516085D" w14:textId="75BAEA4C" w:rsidR="005372FA" w:rsidRPr="0061580F" w:rsidRDefault="005372FA" w:rsidP="005372FA">
      <w:pPr>
        <w:pStyle w:val="Heading1"/>
        <w:rPr>
          <w:lang w:val="en-US"/>
        </w:rPr>
      </w:pPr>
      <w:r w:rsidRPr="0061580F">
        <w:rPr>
          <w:lang w:val="en-US"/>
        </w:rPr>
        <w:t>2</w:t>
      </w:r>
      <w:r w:rsidRPr="0061580F">
        <w:rPr>
          <w:lang w:val="en-US"/>
        </w:rPr>
        <w:tab/>
      </w:r>
      <w:r w:rsidR="008068DB">
        <w:rPr>
          <w:lang w:val="en-US"/>
        </w:rPr>
        <w:t>Proposals</w:t>
      </w:r>
    </w:p>
    <w:p w14:paraId="7FC734FB" w14:textId="77777777" w:rsidR="004844A0" w:rsidRPr="004844A0" w:rsidRDefault="004844A0" w:rsidP="004844A0">
      <w:pPr>
        <w:rPr>
          <w:rFonts w:eastAsia="Malgun Gothic"/>
          <w:bCs/>
          <w:lang w:val="en-US" w:eastAsia="ko-KR"/>
        </w:rPr>
      </w:pPr>
      <w:r w:rsidRPr="004844A0">
        <w:rPr>
          <w:rFonts w:eastAsia="Malgun Gothic"/>
          <w:bCs/>
          <w:lang w:val="en-US" w:eastAsia="ko-KR"/>
        </w:rPr>
        <w:t>Proposal 1 – Explicit CSI Feedback</w:t>
      </w:r>
    </w:p>
    <w:p w14:paraId="18487660" w14:textId="77777777" w:rsidR="004844A0" w:rsidRPr="004844A0" w:rsidRDefault="004844A0" w:rsidP="004844A0">
      <w:pPr>
        <w:rPr>
          <w:rFonts w:eastAsia="Malgun Gothic"/>
          <w:bCs/>
          <w:lang w:val="en-US" w:eastAsia="ko-KR"/>
        </w:rPr>
      </w:pPr>
      <w:r w:rsidRPr="004844A0">
        <w:rPr>
          <w:rFonts w:eastAsia="Malgun Gothic"/>
          <w:bCs/>
          <w:lang w:val="en-US" w:eastAsia="ko-KR"/>
        </w:rPr>
        <w:t>Add a UE reporting mode that provides full, time-domain explicit CSI—including both amplitude and phase—for every antenna port/sector.</w:t>
      </w:r>
    </w:p>
    <w:p w14:paraId="2EF1F7A6" w14:textId="77777777" w:rsidR="004844A0" w:rsidRPr="004844A0" w:rsidRDefault="004844A0" w:rsidP="004844A0">
      <w:pPr>
        <w:rPr>
          <w:rFonts w:eastAsia="Malgun Gothic"/>
          <w:bCs/>
          <w:lang w:val="en-US" w:eastAsia="ko-KR"/>
        </w:rPr>
      </w:pPr>
    </w:p>
    <w:p w14:paraId="13B66CAE" w14:textId="77777777" w:rsidR="004844A0" w:rsidRPr="004844A0" w:rsidRDefault="004844A0" w:rsidP="004844A0">
      <w:pPr>
        <w:rPr>
          <w:rFonts w:eastAsia="Malgun Gothic"/>
          <w:bCs/>
          <w:lang w:val="en-US" w:eastAsia="ko-KR"/>
        </w:rPr>
      </w:pPr>
      <w:r w:rsidRPr="004844A0">
        <w:rPr>
          <w:rFonts w:eastAsia="Malgun Gothic"/>
          <w:bCs/>
          <w:lang w:val="en-US" w:eastAsia="ko-KR"/>
        </w:rPr>
        <w:lastRenderedPageBreak/>
        <w:t>Proposal 2 – 360° Single-RU Massive MIMO</w:t>
      </w:r>
    </w:p>
    <w:p w14:paraId="0DF1F70A" w14:textId="58740CBA" w:rsidR="00FB69FD" w:rsidRPr="004844A0" w:rsidRDefault="004844A0" w:rsidP="004844A0">
      <w:pPr>
        <w:rPr>
          <w:rFonts w:eastAsia="Malgun Gothic"/>
          <w:bCs/>
          <w:lang w:val="en-US" w:eastAsia="ko-KR"/>
        </w:rPr>
      </w:pPr>
      <w:r w:rsidRPr="004844A0">
        <w:rPr>
          <w:rFonts w:eastAsia="Malgun Gothic"/>
          <w:bCs/>
          <w:lang w:val="en-US" w:eastAsia="ko-KR"/>
        </w:rPr>
        <w:t>Initiate a study item on a single-RU, single-baseband massive-MIMO architecture capable of calibrated 360-degree coverage, eliminating inter-sector interference.</w:t>
      </w:r>
    </w:p>
    <w:sectPr w:rsidR="00FB69FD" w:rsidRPr="004844A0" w:rsidSect="00571B3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5E501" w14:textId="77777777" w:rsidR="003E47B2" w:rsidRDefault="003E47B2" w:rsidP="000B02AA">
      <w:pPr>
        <w:spacing w:after="0"/>
      </w:pPr>
      <w:r>
        <w:separator/>
      </w:r>
    </w:p>
  </w:endnote>
  <w:endnote w:type="continuationSeparator" w:id="0">
    <w:p w14:paraId="0F82D038" w14:textId="77777777" w:rsidR="003E47B2" w:rsidRDefault="003E47B2" w:rsidP="000B02AA">
      <w:pPr>
        <w:spacing w:after="0"/>
      </w:pPr>
      <w:r>
        <w:continuationSeparator/>
      </w:r>
    </w:p>
  </w:endnote>
  <w:endnote w:type="continuationNotice" w:id="1">
    <w:p w14:paraId="0423395D" w14:textId="77777777" w:rsidR="003E47B2" w:rsidRDefault="003E47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A6C3E" w14:textId="04EEBE24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0130E9" wp14:editId="64266B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019461037" name="Text Box 2" descr="Gener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24860D" w14:textId="0B378009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130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" filled="f" stroked="f">
              <v:textbox style="mso-fit-shape-to-text:t" inset="0,0,0,15pt">
                <w:txbxContent>
                  <w:p w14:paraId="6324860D" w14:textId="0B378009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1D241" w14:textId="5AB2660A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9017C02" wp14:editId="473EBA18">
              <wp:simplePos x="723900" y="103441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705804231" name="Text Box 3" descr="Gener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73A086" w14:textId="26E1FA97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17C0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" filled="f" stroked="f">
              <v:textbox style="mso-fit-shape-to-text:t" inset="0,0,0,15pt">
                <w:txbxContent>
                  <w:p w14:paraId="1873A086" w14:textId="26E1FA97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49399" w14:textId="68927761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5FABBD3" wp14:editId="76FC24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527352052" name="Text Box 1" descr="Gener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6527E" w14:textId="1B776685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ABB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" filled="f" stroked="f">
              <v:textbox style="mso-fit-shape-to-text:t" inset="0,0,0,15pt">
                <w:txbxContent>
                  <w:p w14:paraId="2766527E" w14:textId="1B776685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66229" w14:textId="77777777" w:rsidR="003E47B2" w:rsidRDefault="003E47B2" w:rsidP="000B02AA">
      <w:pPr>
        <w:spacing w:after="0"/>
      </w:pPr>
      <w:r>
        <w:separator/>
      </w:r>
    </w:p>
  </w:footnote>
  <w:footnote w:type="continuationSeparator" w:id="0">
    <w:p w14:paraId="55076AD9" w14:textId="77777777" w:rsidR="003E47B2" w:rsidRDefault="003E47B2" w:rsidP="000B02AA">
      <w:pPr>
        <w:spacing w:after="0"/>
      </w:pPr>
      <w:r>
        <w:continuationSeparator/>
      </w:r>
    </w:p>
  </w:footnote>
  <w:footnote w:type="continuationNotice" w:id="1">
    <w:p w14:paraId="073A08B7" w14:textId="77777777" w:rsidR="003E47B2" w:rsidRDefault="003E47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41F7"/>
    <w:multiLevelType w:val="singleLevel"/>
    <w:tmpl w:val="2E9A357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</w:abstractNum>
  <w:abstractNum w:abstractNumId="1" w15:restartNumberingAfterBreak="0">
    <w:nsid w:val="29D05983"/>
    <w:multiLevelType w:val="hybridMultilevel"/>
    <w:tmpl w:val="9F2285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B23A0"/>
    <w:multiLevelType w:val="hybridMultilevel"/>
    <w:tmpl w:val="EC3EAD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6689B"/>
    <w:multiLevelType w:val="hybridMultilevel"/>
    <w:tmpl w:val="552A9D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C698A"/>
    <w:multiLevelType w:val="hybridMultilevel"/>
    <w:tmpl w:val="38B61D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a-DK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IN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202F"/>
    <w:rsid w:val="000028D9"/>
    <w:rsid w:val="000032DB"/>
    <w:rsid w:val="0000358A"/>
    <w:rsid w:val="000035F0"/>
    <w:rsid w:val="00003615"/>
    <w:rsid w:val="00003E97"/>
    <w:rsid w:val="00003EE3"/>
    <w:rsid w:val="0000479D"/>
    <w:rsid w:val="00004FB6"/>
    <w:rsid w:val="00005182"/>
    <w:rsid w:val="0000529A"/>
    <w:rsid w:val="00005353"/>
    <w:rsid w:val="00005383"/>
    <w:rsid w:val="00005468"/>
    <w:rsid w:val="000057FF"/>
    <w:rsid w:val="00005D49"/>
    <w:rsid w:val="000065F6"/>
    <w:rsid w:val="00006BE5"/>
    <w:rsid w:val="00006DF4"/>
    <w:rsid w:val="0000765F"/>
    <w:rsid w:val="0001004B"/>
    <w:rsid w:val="0001027F"/>
    <w:rsid w:val="0001125B"/>
    <w:rsid w:val="00011479"/>
    <w:rsid w:val="0001217A"/>
    <w:rsid w:val="00012818"/>
    <w:rsid w:val="000129E3"/>
    <w:rsid w:val="00013BA7"/>
    <w:rsid w:val="00013EF8"/>
    <w:rsid w:val="0001417C"/>
    <w:rsid w:val="000147B7"/>
    <w:rsid w:val="00014C44"/>
    <w:rsid w:val="00016035"/>
    <w:rsid w:val="00016237"/>
    <w:rsid w:val="00016798"/>
    <w:rsid w:val="00017114"/>
    <w:rsid w:val="000172E9"/>
    <w:rsid w:val="00017390"/>
    <w:rsid w:val="00017975"/>
    <w:rsid w:val="00017B0A"/>
    <w:rsid w:val="00017CBD"/>
    <w:rsid w:val="00020DD2"/>
    <w:rsid w:val="0002151D"/>
    <w:rsid w:val="00021915"/>
    <w:rsid w:val="00021FC4"/>
    <w:rsid w:val="00022AC4"/>
    <w:rsid w:val="00022F08"/>
    <w:rsid w:val="00023F58"/>
    <w:rsid w:val="00023FCA"/>
    <w:rsid w:val="00025A46"/>
    <w:rsid w:val="00025DCF"/>
    <w:rsid w:val="000264CA"/>
    <w:rsid w:val="000265DF"/>
    <w:rsid w:val="000271D0"/>
    <w:rsid w:val="000276A8"/>
    <w:rsid w:val="000308E1"/>
    <w:rsid w:val="00030ED1"/>
    <w:rsid w:val="000311E6"/>
    <w:rsid w:val="0003142A"/>
    <w:rsid w:val="0003187E"/>
    <w:rsid w:val="000324E2"/>
    <w:rsid w:val="0003264B"/>
    <w:rsid w:val="00032EC4"/>
    <w:rsid w:val="00033397"/>
    <w:rsid w:val="00033B29"/>
    <w:rsid w:val="00034234"/>
    <w:rsid w:val="00034A10"/>
    <w:rsid w:val="00034C9A"/>
    <w:rsid w:val="00034FE8"/>
    <w:rsid w:val="000352A7"/>
    <w:rsid w:val="00036384"/>
    <w:rsid w:val="00036C34"/>
    <w:rsid w:val="00040095"/>
    <w:rsid w:val="00040985"/>
    <w:rsid w:val="00041DD3"/>
    <w:rsid w:val="00042784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1D1"/>
    <w:rsid w:val="0004739E"/>
    <w:rsid w:val="0004794B"/>
    <w:rsid w:val="00047D62"/>
    <w:rsid w:val="00050192"/>
    <w:rsid w:val="00050BE4"/>
    <w:rsid w:val="00050C0C"/>
    <w:rsid w:val="00050E9B"/>
    <w:rsid w:val="00051A6C"/>
    <w:rsid w:val="00051E1E"/>
    <w:rsid w:val="00052DFF"/>
    <w:rsid w:val="000538DD"/>
    <w:rsid w:val="00053B88"/>
    <w:rsid w:val="000551D6"/>
    <w:rsid w:val="000551E6"/>
    <w:rsid w:val="0005651F"/>
    <w:rsid w:val="00056595"/>
    <w:rsid w:val="000569E8"/>
    <w:rsid w:val="00056F76"/>
    <w:rsid w:val="00057363"/>
    <w:rsid w:val="00057B0E"/>
    <w:rsid w:val="000603D8"/>
    <w:rsid w:val="00060999"/>
    <w:rsid w:val="000611B9"/>
    <w:rsid w:val="000612C6"/>
    <w:rsid w:val="000622E5"/>
    <w:rsid w:val="00062B3D"/>
    <w:rsid w:val="00063A13"/>
    <w:rsid w:val="00064098"/>
    <w:rsid w:val="00064200"/>
    <w:rsid w:val="0006456D"/>
    <w:rsid w:val="000647D0"/>
    <w:rsid w:val="000650FD"/>
    <w:rsid w:val="00066ADF"/>
    <w:rsid w:val="00066FFB"/>
    <w:rsid w:val="000672F4"/>
    <w:rsid w:val="00067C02"/>
    <w:rsid w:val="00070560"/>
    <w:rsid w:val="0007088B"/>
    <w:rsid w:val="0007088C"/>
    <w:rsid w:val="000708F0"/>
    <w:rsid w:val="00070C55"/>
    <w:rsid w:val="00070F8B"/>
    <w:rsid w:val="000710C4"/>
    <w:rsid w:val="00071289"/>
    <w:rsid w:val="000712DC"/>
    <w:rsid w:val="00071B0F"/>
    <w:rsid w:val="00071DE5"/>
    <w:rsid w:val="0007266B"/>
    <w:rsid w:val="00073121"/>
    <w:rsid w:val="0007425A"/>
    <w:rsid w:val="0007430C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D73"/>
    <w:rsid w:val="00077F67"/>
    <w:rsid w:val="000803FA"/>
    <w:rsid w:val="00080512"/>
    <w:rsid w:val="00080A2F"/>
    <w:rsid w:val="00080BFE"/>
    <w:rsid w:val="000812A7"/>
    <w:rsid w:val="00081734"/>
    <w:rsid w:val="0008183D"/>
    <w:rsid w:val="00081B90"/>
    <w:rsid w:val="00081EB3"/>
    <w:rsid w:val="00082643"/>
    <w:rsid w:val="000833AD"/>
    <w:rsid w:val="00083701"/>
    <w:rsid w:val="00083827"/>
    <w:rsid w:val="000843A9"/>
    <w:rsid w:val="0008444A"/>
    <w:rsid w:val="00084543"/>
    <w:rsid w:val="0008461E"/>
    <w:rsid w:val="00084F39"/>
    <w:rsid w:val="00085722"/>
    <w:rsid w:val="00086137"/>
    <w:rsid w:val="00086607"/>
    <w:rsid w:val="00086768"/>
    <w:rsid w:val="00086BE0"/>
    <w:rsid w:val="0008734E"/>
    <w:rsid w:val="00087454"/>
    <w:rsid w:val="000879EE"/>
    <w:rsid w:val="00087A87"/>
    <w:rsid w:val="0009004C"/>
    <w:rsid w:val="00090246"/>
    <w:rsid w:val="00090468"/>
    <w:rsid w:val="00090494"/>
    <w:rsid w:val="00090A6A"/>
    <w:rsid w:val="00090E32"/>
    <w:rsid w:val="00092592"/>
    <w:rsid w:val="00092A8E"/>
    <w:rsid w:val="00092CE2"/>
    <w:rsid w:val="00092E65"/>
    <w:rsid w:val="0009319B"/>
    <w:rsid w:val="00093B19"/>
    <w:rsid w:val="00093CCE"/>
    <w:rsid w:val="00093E2D"/>
    <w:rsid w:val="00094534"/>
    <w:rsid w:val="000946D3"/>
    <w:rsid w:val="00094A60"/>
    <w:rsid w:val="00094F69"/>
    <w:rsid w:val="000957AB"/>
    <w:rsid w:val="00095BB2"/>
    <w:rsid w:val="00095D16"/>
    <w:rsid w:val="000960E3"/>
    <w:rsid w:val="000A0C01"/>
    <w:rsid w:val="000A0D45"/>
    <w:rsid w:val="000A163D"/>
    <w:rsid w:val="000A19E0"/>
    <w:rsid w:val="000A1A2E"/>
    <w:rsid w:val="000A1ED7"/>
    <w:rsid w:val="000A2767"/>
    <w:rsid w:val="000A383F"/>
    <w:rsid w:val="000A3D61"/>
    <w:rsid w:val="000A40DC"/>
    <w:rsid w:val="000A44ED"/>
    <w:rsid w:val="000A52CD"/>
    <w:rsid w:val="000A5477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AC3"/>
    <w:rsid w:val="000B4C97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981"/>
    <w:rsid w:val="000C3E8E"/>
    <w:rsid w:val="000C4535"/>
    <w:rsid w:val="000C47C7"/>
    <w:rsid w:val="000C482A"/>
    <w:rsid w:val="000C4E7A"/>
    <w:rsid w:val="000C522B"/>
    <w:rsid w:val="000C5F70"/>
    <w:rsid w:val="000C711C"/>
    <w:rsid w:val="000C76FC"/>
    <w:rsid w:val="000D024F"/>
    <w:rsid w:val="000D1F8F"/>
    <w:rsid w:val="000D2462"/>
    <w:rsid w:val="000D2FA5"/>
    <w:rsid w:val="000D3A80"/>
    <w:rsid w:val="000D3CCE"/>
    <w:rsid w:val="000D3E2B"/>
    <w:rsid w:val="000D41E1"/>
    <w:rsid w:val="000D49F0"/>
    <w:rsid w:val="000D551F"/>
    <w:rsid w:val="000D56C3"/>
    <w:rsid w:val="000D58AB"/>
    <w:rsid w:val="000D5FB7"/>
    <w:rsid w:val="000D70AF"/>
    <w:rsid w:val="000D7323"/>
    <w:rsid w:val="000D75A6"/>
    <w:rsid w:val="000E0D41"/>
    <w:rsid w:val="000E0DFE"/>
    <w:rsid w:val="000E13D1"/>
    <w:rsid w:val="000E22B9"/>
    <w:rsid w:val="000E2CBD"/>
    <w:rsid w:val="000E3990"/>
    <w:rsid w:val="000E3F64"/>
    <w:rsid w:val="000E46D2"/>
    <w:rsid w:val="000E4F52"/>
    <w:rsid w:val="000E63C9"/>
    <w:rsid w:val="000E66E3"/>
    <w:rsid w:val="000E7841"/>
    <w:rsid w:val="000E7886"/>
    <w:rsid w:val="000F03AB"/>
    <w:rsid w:val="000F1E48"/>
    <w:rsid w:val="000F30EE"/>
    <w:rsid w:val="000F3390"/>
    <w:rsid w:val="000F34EC"/>
    <w:rsid w:val="000F3CA0"/>
    <w:rsid w:val="000F4292"/>
    <w:rsid w:val="000F4C5C"/>
    <w:rsid w:val="000F4D45"/>
    <w:rsid w:val="000F4EF9"/>
    <w:rsid w:val="000F5890"/>
    <w:rsid w:val="000F6B66"/>
    <w:rsid w:val="000F7181"/>
    <w:rsid w:val="000F7BCC"/>
    <w:rsid w:val="000F7BE9"/>
    <w:rsid w:val="001007B4"/>
    <w:rsid w:val="001008AF"/>
    <w:rsid w:val="00100FB1"/>
    <w:rsid w:val="001012AF"/>
    <w:rsid w:val="00101C48"/>
    <w:rsid w:val="00101F16"/>
    <w:rsid w:val="00101F66"/>
    <w:rsid w:val="00102A2D"/>
    <w:rsid w:val="00102B38"/>
    <w:rsid w:val="00104072"/>
    <w:rsid w:val="00104606"/>
    <w:rsid w:val="001046CF"/>
    <w:rsid w:val="00104765"/>
    <w:rsid w:val="00104F91"/>
    <w:rsid w:val="001055A0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07F28"/>
    <w:rsid w:val="00110770"/>
    <w:rsid w:val="001110EC"/>
    <w:rsid w:val="001112C8"/>
    <w:rsid w:val="001118B0"/>
    <w:rsid w:val="00112281"/>
    <w:rsid w:val="00112CB9"/>
    <w:rsid w:val="00112D72"/>
    <w:rsid w:val="001133CF"/>
    <w:rsid w:val="00113860"/>
    <w:rsid w:val="001144E0"/>
    <w:rsid w:val="001148F3"/>
    <w:rsid w:val="00114F55"/>
    <w:rsid w:val="0011578D"/>
    <w:rsid w:val="00115C8B"/>
    <w:rsid w:val="00115C95"/>
    <w:rsid w:val="00115D6C"/>
    <w:rsid w:val="00115D93"/>
    <w:rsid w:val="0011607A"/>
    <w:rsid w:val="001160AE"/>
    <w:rsid w:val="00116745"/>
    <w:rsid w:val="00116EBC"/>
    <w:rsid w:val="00116FFE"/>
    <w:rsid w:val="0011703D"/>
    <w:rsid w:val="00117279"/>
    <w:rsid w:val="001178DD"/>
    <w:rsid w:val="00117AD8"/>
    <w:rsid w:val="00117C3C"/>
    <w:rsid w:val="0012144B"/>
    <w:rsid w:val="00121CB1"/>
    <w:rsid w:val="00122105"/>
    <w:rsid w:val="001223B5"/>
    <w:rsid w:val="00122B43"/>
    <w:rsid w:val="00123183"/>
    <w:rsid w:val="00123B41"/>
    <w:rsid w:val="00124633"/>
    <w:rsid w:val="00125238"/>
    <w:rsid w:val="001254F6"/>
    <w:rsid w:val="00125792"/>
    <w:rsid w:val="00125923"/>
    <w:rsid w:val="001264EF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3F0"/>
    <w:rsid w:val="001325F2"/>
    <w:rsid w:val="00132884"/>
    <w:rsid w:val="00133149"/>
    <w:rsid w:val="001339FB"/>
    <w:rsid w:val="00133E70"/>
    <w:rsid w:val="00134BE5"/>
    <w:rsid w:val="00134C6B"/>
    <w:rsid w:val="00135555"/>
    <w:rsid w:val="00136332"/>
    <w:rsid w:val="001371E7"/>
    <w:rsid w:val="001374EA"/>
    <w:rsid w:val="00137543"/>
    <w:rsid w:val="0013773F"/>
    <w:rsid w:val="00137928"/>
    <w:rsid w:val="001379EC"/>
    <w:rsid w:val="00137EA8"/>
    <w:rsid w:val="001401E5"/>
    <w:rsid w:val="001405CE"/>
    <w:rsid w:val="0014064C"/>
    <w:rsid w:val="00140721"/>
    <w:rsid w:val="00140814"/>
    <w:rsid w:val="00140D5D"/>
    <w:rsid w:val="00140E8D"/>
    <w:rsid w:val="00141921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712"/>
    <w:rsid w:val="00146A0D"/>
    <w:rsid w:val="00146C22"/>
    <w:rsid w:val="00146FC2"/>
    <w:rsid w:val="00147C83"/>
    <w:rsid w:val="00147D47"/>
    <w:rsid w:val="00147FF8"/>
    <w:rsid w:val="0015018C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6E8"/>
    <w:rsid w:val="00153E06"/>
    <w:rsid w:val="0015495E"/>
    <w:rsid w:val="001568AE"/>
    <w:rsid w:val="0016030C"/>
    <w:rsid w:val="001612D7"/>
    <w:rsid w:val="00161A00"/>
    <w:rsid w:val="00161DFA"/>
    <w:rsid w:val="001620E9"/>
    <w:rsid w:val="00162C59"/>
    <w:rsid w:val="00162E70"/>
    <w:rsid w:val="00164813"/>
    <w:rsid w:val="00164FCD"/>
    <w:rsid w:val="00165D97"/>
    <w:rsid w:val="00165FFC"/>
    <w:rsid w:val="00166168"/>
    <w:rsid w:val="001662F0"/>
    <w:rsid w:val="0016664F"/>
    <w:rsid w:val="001667D1"/>
    <w:rsid w:val="0016710D"/>
    <w:rsid w:val="001674CC"/>
    <w:rsid w:val="0016770B"/>
    <w:rsid w:val="001678E8"/>
    <w:rsid w:val="00170439"/>
    <w:rsid w:val="0017044D"/>
    <w:rsid w:val="001710F5"/>
    <w:rsid w:val="00171588"/>
    <w:rsid w:val="001721D3"/>
    <w:rsid w:val="001721EC"/>
    <w:rsid w:val="00172FE2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1C5"/>
    <w:rsid w:val="00177776"/>
    <w:rsid w:val="00177F20"/>
    <w:rsid w:val="0018016D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343"/>
    <w:rsid w:val="001859EE"/>
    <w:rsid w:val="00185BBF"/>
    <w:rsid w:val="001865C7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3EAF"/>
    <w:rsid w:val="001945CE"/>
    <w:rsid w:val="001949E3"/>
    <w:rsid w:val="00194CD0"/>
    <w:rsid w:val="00194D46"/>
    <w:rsid w:val="001957E7"/>
    <w:rsid w:val="0019688D"/>
    <w:rsid w:val="001971E7"/>
    <w:rsid w:val="001972FE"/>
    <w:rsid w:val="001A0249"/>
    <w:rsid w:val="001A0468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B83"/>
    <w:rsid w:val="001A4F9A"/>
    <w:rsid w:val="001A54C0"/>
    <w:rsid w:val="001A59D2"/>
    <w:rsid w:val="001A6793"/>
    <w:rsid w:val="001A7571"/>
    <w:rsid w:val="001A799E"/>
    <w:rsid w:val="001A7CAB"/>
    <w:rsid w:val="001B0409"/>
    <w:rsid w:val="001B0890"/>
    <w:rsid w:val="001B1379"/>
    <w:rsid w:val="001B1DAD"/>
    <w:rsid w:val="001B1E45"/>
    <w:rsid w:val="001B1EAC"/>
    <w:rsid w:val="001B1ED6"/>
    <w:rsid w:val="001B2428"/>
    <w:rsid w:val="001B244F"/>
    <w:rsid w:val="001B279B"/>
    <w:rsid w:val="001B2BBF"/>
    <w:rsid w:val="001B3657"/>
    <w:rsid w:val="001B469B"/>
    <w:rsid w:val="001B49C9"/>
    <w:rsid w:val="001B5166"/>
    <w:rsid w:val="001B5581"/>
    <w:rsid w:val="001B590A"/>
    <w:rsid w:val="001B5910"/>
    <w:rsid w:val="001B5AAE"/>
    <w:rsid w:val="001B5B19"/>
    <w:rsid w:val="001B5C2E"/>
    <w:rsid w:val="001B5C9F"/>
    <w:rsid w:val="001B5CD5"/>
    <w:rsid w:val="001B73C5"/>
    <w:rsid w:val="001C029B"/>
    <w:rsid w:val="001C0AA8"/>
    <w:rsid w:val="001C0C01"/>
    <w:rsid w:val="001C203D"/>
    <w:rsid w:val="001C230E"/>
    <w:rsid w:val="001C2399"/>
    <w:rsid w:val="001C248C"/>
    <w:rsid w:val="001C2578"/>
    <w:rsid w:val="001C292F"/>
    <w:rsid w:val="001C430C"/>
    <w:rsid w:val="001C43AA"/>
    <w:rsid w:val="001C43D4"/>
    <w:rsid w:val="001C445F"/>
    <w:rsid w:val="001C52C7"/>
    <w:rsid w:val="001C5B14"/>
    <w:rsid w:val="001C741C"/>
    <w:rsid w:val="001C7A9B"/>
    <w:rsid w:val="001C7BD7"/>
    <w:rsid w:val="001C7C4B"/>
    <w:rsid w:val="001D0702"/>
    <w:rsid w:val="001D0B66"/>
    <w:rsid w:val="001D29FE"/>
    <w:rsid w:val="001D31D6"/>
    <w:rsid w:val="001D3520"/>
    <w:rsid w:val="001D438D"/>
    <w:rsid w:val="001D4BBB"/>
    <w:rsid w:val="001D4F23"/>
    <w:rsid w:val="001D56D3"/>
    <w:rsid w:val="001D6C25"/>
    <w:rsid w:val="001D760B"/>
    <w:rsid w:val="001D7F65"/>
    <w:rsid w:val="001E097A"/>
    <w:rsid w:val="001E09F5"/>
    <w:rsid w:val="001E0D10"/>
    <w:rsid w:val="001E0FD3"/>
    <w:rsid w:val="001E29FE"/>
    <w:rsid w:val="001E2A79"/>
    <w:rsid w:val="001E3180"/>
    <w:rsid w:val="001E3C0F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865"/>
    <w:rsid w:val="001F2C81"/>
    <w:rsid w:val="001F3172"/>
    <w:rsid w:val="001F3331"/>
    <w:rsid w:val="001F35CF"/>
    <w:rsid w:val="001F403B"/>
    <w:rsid w:val="001F40CC"/>
    <w:rsid w:val="001F4C0D"/>
    <w:rsid w:val="001F5B97"/>
    <w:rsid w:val="001F5CC1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8AC"/>
    <w:rsid w:val="00202F23"/>
    <w:rsid w:val="002031B8"/>
    <w:rsid w:val="00204045"/>
    <w:rsid w:val="0020488B"/>
    <w:rsid w:val="00205B5D"/>
    <w:rsid w:val="00206767"/>
    <w:rsid w:val="00206B6B"/>
    <w:rsid w:val="00206B9F"/>
    <w:rsid w:val="00206E5E"/>
    <w:rsid w:val="002072CC"/>
    <w:rsid w:val="00207B3D"/>
    <w:rsid w:val="00210858"/>
    <w:rsid w:val="00210EA9"/>
    <w:rsid w:val="002118AF"/>
    <w:rsid w:val="0021215E"/>
    <w:rsid w:val="002128CC"/>
    <w:rsid w:val="0021399B"/>
    <w:rsid w:val="00213C24"/>
    <w:rsid w:val="00213D46"/>
    <w:rsid w:val="00213E0C"/>
    <w:rsid w:val="00214A1B"/>
    <w:rsid w:val="00214C3F"/>
    <w:rsid w:val="00215C17"/>
    <w:rsid w:val="002160C0"/>
    <w:rsid w:val="00220C31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4C28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916"/>
    <w:rsid w:val="00231D81"/>
    <w:rsid w:val="00232461"/>
    <w:rsid w:val="002338BA"/>
    <w:rsid w:val="0023436B"/>
    <w:rsid w:val="00235955"/>
    <w:rsid w:val="00235D53"/>
    <w:rsid w:val="00235EEB"/>
    <w:rsid w:val="00236209"/>
    <w:rsid w:val="002365A5"/>
    <w:rsid w:val="00237098"/>
    <w:rsid w:val="002376EB"/>
    <w:rsid w:val="00240892"/>
    <w:rsid w:val="00240B3B"/>
    <w:rsid w:val="00241641"/>
    <w:rsid w:val="002419D9"/>
    <w:rsid w:val="00241A04"/>
    <w:rsid w:val="0024207F"/>
    <w:rsid w:val="002426EA"/>
    <w:rsid w:val="00243816"/>
    <w:rsid w:val="00243D46"/>
    <w:rsid w:val="00243E5C"/>
    <w:rsid w:val="0024583E"/>
    <w:rsid w:val="00246142"/>
    <w:rsid w:val="00246357"/>
    <w:rsid w:val="00246857"/>
    <w:rsid w:val="0024777E"/>
    <w:rsid w:val="00247836"/>
    <w:rsid w:val="00247934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318"/>
    <w:rsid w:val="002557B4"/>
    <w:rsid w:val="00255AA1"/>
    <w:rsid w:val="00255B91"/>
    <w:rsid w:val="00256081"/>
    <w:rsid w:val="002567AF"/>
    <w:rsid w:val="00257040"/>
    <w:rsid w:val="002605AE"/>
    <w:rsid w:val="00260943"/>
    <w:rsid w:val="002613B4"/>
    <w:rsid w:val="00261B7F"/>
    <w:rsid w:val="00261BAF"/>
    <w:rsid w:val="00262ED1"/>
    <w:rsid w:val="00263AAB"/>
    <w:rsid w:val="00264382"/>
    <w:rsid w:val="002644C4"/>
    <w:rsid w:val="002644FF"/>
    <w:rsid w:val="00264A78"/>
    <w:rsid w:val="0026591C"/>
    <w:rsid w:val="00265E79"/>
    <w:rsid w:val="0026621E"/>
    <w:rsid w:val="0026673E"/>
    <w:rsid w:val="0026675C"/>
    <w:rsid w:val="00266A7C"/>
    <w:rsid w:val="00266BF3"/>
    <w:rsid w:val="00266C27"/>
    <w:rsid w:val="00267210"/>
    <w:rsid w:val="00267272"/>
    <w:rsid w:val="00267351"/>
    <w:rsid w:val="00267574"/>
    <w:rsid w:val="00267CB8"/>
    <w:rsid w:val="00267D35"/>
    <w:rsid w:val="002700F5"/>
    <w:rsid w:val="00270F59"/>
    <w:rsid w:val="002710D2"/>
    <w:rsid w:val="00271325"/>
    <w:rsid w:val="0027138D"/>
    <w:rsid w:val="0027153B"/>
    <w:rsid w:val="00271840"/>
    <w:rsid w:val="00271B9C"/>
    <w:rsid w:val="00271F28"/>
    <w:rsid w:val="00272449"/>
    <w:rsid w:val="002724C6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A58"/>
    <w:rsid w:val="00275D5D"/>
    <w:rsid w:val="00276C43"/>
    <w:rsid w:val="00277256"/>
    <w:rsid w:val="0027743A"/>
    <w:rsid w:val="0027745C"/>
    <w:rsid w:val="002774FA"/>
    <w:rsid w:val="0027754D"/>
    <w:rsid w:val="00277BDD"/>
    <w:rsid w:val="00277CB6"/>
    <w:rsid w:val="002805CB"/>
    <w:rsid w:val="002805E9"/>
    <w:rsid w:val="00280BE7"/>
    <w:rsid w:val="00280E25"/>
    <w:rsid w:val="002811B9"/>
    <w:rsid w:val="0028187F"/>
    <w:rsid w:val="00281B51"/>
    <w:rsid w:val="00281E00"/>
    <w:rsid w:val="002820BD"/>
    <w:rsid w:val="002826EE"/>
    <w:rsid w:val="00282A00"/>
    <w:rsid w:val="00282BD6"/>
    <w:rsid w:val="00282E00"/>
    <w:rsid w:val="00283130"/>
    <w:rsid w:val="00283990"/>
    <w:rsid w:val="002855BF"/>
    <w:rsid w:val="002859C1"/>
    <w:rsid w:val="00286643"/>
    <w:rsid w:val="00286B13"/>
    <w:rsid w:val="00286BF9"/>
    <w:rsid w:val="0028712E"/>
    <w:rsid w:val="00287A4E"/>
    <w:rsid w:val="00287A80"/>
    <w:rsid w:val="002913F1"/>
    <w:rsid w:val="002914B5"/>
    <w:rsid w:val="00291969"/>
    <w:rsid w:val="00291B03"/>
    <w:rsid w:val="00291C97"/>
    <w:rsid w:val="00292B91"/>
    <w:rsid w:val="0029305F"/>
    <w:rsid w:val="00293AC2"/>
    <w:rsid w:val="0029407D"/>
    <w:rsid w:val="00294475"/>
    <w:rsid w:val="002946B8"/>
    <w:rsid w:val="00295297"/>
    <w:rsid w:val="0029572D"/>
    <w:rsid w:val="00295A4D"/>
    <w:rsid w:val="00295BA9"/>
    <w:rsid w:val="00295CD2"/>
    <w:rsid w:val="00295D51"/>
    <w:rsid w:val="00295FA6"/>
    <w:rsid w:val="002961FE"/>
    <w:rsid w:val="00296689"/>
    <w:rsid w:val="002967BD"/>
    <w:rsid w:val="00296FF4"/>
    <w:rsid w:val="00297284"/>
    <w:rsid w:val="00297755"/>
    <w:rsid w:val="002A0C08"/>
    <w:rsid w:val="002A0D58"/>
    <w:rsid w:val="002A1B9E"/>
    <w:rsid w:val="002A1CA0"/>
    <w:rsid w:val="002A1F6B"/>
    <w:rsid w:val="002A25A1"/>
    <w:rsid w:val="002A2C0D"/>
    <w:rsid w:val="002A444A"/>
    <w:rsid w:val="002A4559"/>
    <w:rsid w:val="002A50A1"/>
    <w:rsid w:val="002A58D7"/>
    <w:rsid w:val="002A5B39"/>
    <w:rsid w:val="002A7176"/>
    <w:rsid w:val="002A7216"/>
    <w:rsid w:val="002A7579"/>
    <w:rsid w:val="002B085E"/>
    <w:rsid w:val="002B08FC"/>
    <w:rsid w:val="002B14C8"/>
    <w:rsid w:val="002B271A"/>
    <w:rsid w:val="002B2935"/>
    <w:rsid w:val="002B3830"/>
    <w:rsid w:val="002B5AAC"/>
    <w:rsid w:val="002B5B8A"/>
    <w:rsid w:val="002B5E5F"/>
    <w:rsid w:val="002B60BA"/>
    <w:rsid w:val="002B6101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2C83"/>
    <w:rsid w:val="002C3637"/>
    <w:rsid w:val="002C38D1"/>
    <w:rsid w:val="002C3D0D"/>
    <w:rsid w:val="002C407B"/>
    <w:rsid w:val="002C4246"/>
    <w:rsid w:val="002C4D42"/>
    <w:rsid w:val="002C4F8C"/>
    <w:rsid w:val="002C5BD0"/>
    <w:rsid w:val="002C6AD5"/>
    <w:rsid w:val="002C6D17"/>
    <w:rsid w:val="002C6D41"/>
    <w:rsid w:val="002C7356"/>
    <w:rsid w:val="002C7CE3"/>
    <w:rsid w:val="002C7DE0"/>
    <w:rsid w:val="002D0488"/>
    <w:rsid w:val="002D1A40"/>
    <w:rsid w:val="002D1D10"/>
    <w:rsid w:val="002D210F"/>
    <w:rsid w:val="002D2403"/>
    <w:rsid w:val="002D246E"/>
    <w:rsid w:val="002D266C"/>
    <w:rsid w:val="002D281A"/>
    <w:rsid w:val="002D3263"/>
    <w:rsid w:val="002D3AA4"/>
    <w:rsid w:val="002D3B8F"/>
    <w:rsid w:val="002D3F37"/>
    <w:rsid w:val="002D3F7A"/>
    <w:rsid w:val="002D4B78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1B47"/>
    <w:rsid w:val="002E21A7"/>
    <w:rsid w:val="002E2914"/>
    <w:rsid w:val="002E385E"/>
    <w:rsid w:val="002E3DE6"/>
    <w:rsid w:val="002E3F6C"/>
    <w:rsid w:val="002E4508"/>
    <w:rsid w:val="002E497A"/>
    <w:rsid w:val="002E5329"/>
    <w:rsid w:val="002E5708"/>
    <w:rsid w:val="002E5A8D"/>
    <w:rsid w:val="002E629D"/>
    <w:rsid w:val="002E66DD"/>
    <w:rsid w:val="002E6AB1"/>
    <w:rsid w:val="002E7A03"/>
    <w:rsid w:val="002F021A"/>
    <w:rsid w:val="002F0531"/>
    <w:rsid w:val="002F0868"/>
    <w:rsid w:val="002F0A30"/>
    <w:rsid w:val="002F0D22"/>
    <w:rsid w:val="002F1024"/>
    <w:rsid w:val="002F1184"/>
    <w:rsid w:val="002F1213"/>
    <w:rsid w:val="002F1455"/>
    <w:rsid w:val="002F1637"/>
    <w:rsid w:val="002F16A0"/>
    <w:rsid w:val="002F225E"/>
    <w:rsid w:val="002F27AE"/>
    <w:rsid w:val="002F3282"/>
    <w:rsid w:val="002F32AC"/>
    <w:rsid w:val="002F39FE"/>
    <w:rsid w:val="002F4310"/>
    <w:rsid w:val="002F4CB5"/>
    <w:rsid w:val="002F4D01"/>
    <w:rsid w:val="002F5976"/>
    <w:rsid w:val="002F67E2"/>
    <w:rsid w:val="002F7AFB"/>
    <w:rsid w:val="002F7C79"/>
    <w:rsid w:val="0030068A"/>
    <w:rsid w:val="003011B2"/>
    <w:rsid w:val="0030158F"/>
    <w:rsid w:val="00301864"/>
    <w:rsid w:val="00301E42"/>
    <w:rsid w:val="0030237C"/>
    <w:rsid w:val="00302A1F"/>
    <w:rsid w:val="0030371D"/>
    <w:rsid w:val="00303EDF"/>
    <w:rsid w:val="0030506D"/>
    <w:rsid w:val="00305DEB"/>
    <w:rsid w:val="00306991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498"/>
    <w:rsid w:val="003158F6"/>
    <w:rsid w:val="00315964"/>
    <w:rsid w:val="00316632"/>
    <w:rsid w:val="00316BDB"/>
    <w:rsid w:val="00316DF2"/>
    <w:rsid w:val="00316F89"/>
    <w:rsid w:val="003171EB"/>
    <w:rsid w:val="003172DC"/>
    <w:rsid w:val="00317FB1"/>
    <w:rsid w:val="00320E29"/>
    <w:rsid w:val="00321910"/>
    <w:rsid w:val="00321EA2"/>
    <w:rsid w:val="003223A2"/>
    <w:rsid w:val="003225A1"/>
    <w:rsid w:val="003227AE"/>
    <w:rsid w:val="003230CC"/>
    <w:rsid w:val="00323696"/>
    <w:rsid w:val="003245E8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B57"/>
    <w:rsid w:val="00333CB8"/>
    <w:rsid w:val="00333E58"/>
    <w:rsid w:val="00334097"/>
    <w:rsid w:val="00334786"/>
    <w:rsid w:val="003347E7"/>
    <w:rsid w:val="0033494A"/>
    <w:rsid w:val="003350FF"/>
    <w:rsid w:val="0033558E"/>
    <w:rsid w:val="00335793"/>
    <w:rsid w:val="00336086"/>
    <w:rsid w:val="00336139"/>
    <w:rsid w:val="00336C96"/>
    <w:rsid w:val="003372F6"/>
    <w:rsid w:val="00337304"/>
    <w:rsid w:val="0034167D"/>
    <w:rsid w:val="0034171E"/>
    <w:rsid w:val="00343005"/>
    <w:rsid w:val="00343839"/>
    <w:rsid w:val="00345698"/>
    <w:rsid w:val="00345EE6"/>
    <w:rsid w:val="003465A3"/>
    <w:rsid w:val="003468DF"/>
    <w:rsid w:val="00347363"/>
    <w:rsid w:val="00347F22"/>
    <w:rsid w:val="003501F3"/>
    <w:rsid w:val="003502BF"/>
    <w:rsid w:val="003503E3"/>
    <w:rsid w:val="00350A42"/>
    <w:rsid w:val="00350C07"/>
    <w:rsid w:val="00350EA7"/>
    <w:rsid w:val="00350F04"/>
    <w:rsid w:val="003518E7"/>
    <w:rsid w:val="00351B90"/>
    <w:rsid w:val="00351C20"/>
    <w:rsid w:val="00352377"/>
    <w:rsid w:val="003535DC"/>
    <w:rsid w:val="00353AAA"/>
    <w:rsid w:val="0035419F"/>
    <w:rsid w:val="0035462D"/>
    <w:rsid w:val="003549AD"/>
    <w:rsid w:val="00354C32"/>
    <w:rsid w:val="00354E6B"/>
    <w:rsid w:val="003550D2"/>
    <w:rsid w:val="003558DB"/>
    <w:rsid w:val="00355959"/>
    <w:rsid w:val="00356F5F"/>
    <w:rsid w:val="0035703D"/>
    <w:rsid w:val="00357350"/>
    <w:rsid w:val="0036003A"/>
    <w:rsid w:val="00360520"/>
    <w:rsid w:val="00360DD5"/>
    <w:rsid w:val="00360E93"/>
    <w:rsid w:val="00361436"/>
    <w:rsid w:val="003618AA"/>
    <w:rsid w:val="00361A70"/>
    <w:rsid w:val="00361E7B"/>
    <w:rsid w:val="003627E8"/>
    <w:rsid w:val="00362876"/>
    <w:rsid w:val="003631FB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5BF1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486"/>
    <w:rsid w:val="0038350A"/>
    <w:rsid w:val="003842CD"/>
    <w:rsid w:val="00384F65"/>
    <w:rsid w:val="00385093"/>
    <w:rsid w:val="003857DF"/>
    <w:rsid w:val="00386152"/>
    <w:rsid w:val="00386AFF"/>
    <w:rsid w:val="00387804"/>
    <w:rsid w:val="00390131"/>
    <w:rsid w:val="0039045C"/>
    <w:rsid w:val="003906BA"/>
    <w:rsid w:val="00390B65"/>
    <w:rsid w:val="0039160B"/>
    <w:rsid w:val="00391A9B"/>
    <w:rsid w:val="00391ACA"/>
    <w:rsid w:val="00391DA5"/>
    <w:rsid w:val="003921EE"/>
    <w:rsid w:val="003932F5"/>
    <w:rsid w:val="00393A9C"/>
    <w:rsid w:val="00393D94"/>
    <w:rsid w:val="003946BB"/>
    <w:rsid w:val="00394E4E"/>
    <w:rsid w:val="00395D4D"/>
    <w:rsid w:val="00395E59"/>
    <w:rsid w:val="00396AD1"/>
    <w:rsid w:val="00396F3E"/>
    <w:rsid w:val="00396FE0"/>
    <w:rsid w:val="0039744A"/>
    <w:rsid w:val="00397849"/>
    <w:rsid w:val="00397FBE"/>
    <w:rsid w:val="003A1931"/>
    <w:rsid w:val="003A23B2"/>
    <w:rsid w:val="003A28D7"/>
    <w:rsid w:val="003A2D2D"/>
    <w:rsid w:val="003A2DA3"/>
    <w:rsid w:val="003A2DD3"/>
    <w:rsid w:val="003A313B"/>
    <w:rsid w:val="003A4A0F"/>
    <w:rsid w:val="003A4B44"/>
    <w:rsid w:val="003A5BB2"/>
    <w:rsid w:val="003A5FB2"/>
    <w:rsid w:val="003A6411"/>
    <w:rsid w:val="003A6566"/>
    <w:rsid w:val="003A76A2"/>
    <w:rsid w:val="003A7B57"/>
    <w:rsid w:val="003B0966"/>
    <w:rsid w:val="003B098B"/>
    <w:rsid w:val="003B1A76"/>
    <w:rsid w:val="003B2530"/>
    <w:rsid w:val="003B27BD"/>
    <w:rsid w:val="003B2E96"/>
    <w:rsid w:val="003B3255"/>
    <w:rsid w:val="003B3D64"/>
    <w:rsid w:val="003B3FFD"/>
    <w:rsid w:val="003B4DD4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11D"/>
    <w:rsid w:val="003D32AB"/>
    <w:rsid w:val="003D3E83"/>
    <w:rsid w:val="003D4079"/>
    <w:rsid w:val="003D4949"/>
    <w:rsid w:val="003D4ADC"/>
    <w:rsid w:val="003D5615"/>
    <w:rsid w:val="003D59F6"/>
    <w:rsid w:val="003D5D54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47B2"/>
    <w:rsid w:val="003E4E49"/>
    <w:rsid w:val="003E56CA"/>
    <w:rsid w:val="003E5CA4"/>
    <w:rsid w:val="003E6219"/>
    <w:rsid w:val="003E68F9"/>
    <w:rsid w:val="003E7482"/>
    <w:rsid w:val="003E7BDC"/>
    <w:rsid w:val="003F02A8"/>
    <w:rsid w:val="003F06E7"/>
    <w:rsid w:val="003F10E0"/>
    <w:rsid w:val="003F11ED"/>
    <w:rsid w:val="003F1397"/>
    <w:rsid w:val="003F26D4"/>
    <w:rsid w:val="003F29B0"/>
    <w:rsid w:val="003F29FA"/>
    <w:rsid w:val="003F2B05"/>
    <w:rsid w:val="003F2D3C"/>
    <w:rsid w:val="003F2EF9"/>
    <w:rsid w:val="003F2FF2"/>
    <w:rsid w:val="003F362C"/>
    <w:rsid w:val="003F4B0F"/>
    <w:rsid w:val="003F5E15"/>
    <w:rsid w:val="003F64E6"/>
    <w:rsid w:val="003F6DF5"/>
    <w:rsid w:val="003F72CC"/>
    <w:rsid w:val="0040015C"/>
    <w:rsid w:val="0040020B"/>
    <w:rsid w:val="00400CBA"/>
    <w:rsid w:val="00400E7A"/>
    <w:rsid w:val="00401394"/>
    <w:rsid w:val="00401855"/>
    <w:rsid w:val="004023DB"/>
    <w:rsid w:val="0040257C"/>
    <w:rsid w:val="00402D77"/>
    <w:rsid w:val="00403817"/>
    <w:rsid w:val="00403B4F"/>
    <w:rsid w:val="004043C7"/>
    <w:rsid w:val="00404C4A"/>
    <w:rsid w:val="004053AC"/>
    <w:rsid w:val="00405791"/>
    <w:rsid w:val="00405DCA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2DE1"/>
    <w:rsid w:val="00413952"/>
    <w:rsid w:val="004145E7"/>
    <w:rsid w:val="0041465D"/>
    <w:rsid w:val="00414983"/>
    <w:rsid w:val="00414DD2"/>
    <w:rsid w:val="004151F9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44A"/>
    <w:rsid w:val="00421504"/>
    <w:rsid w:val="00421EEF"/>
    <w:rsid w:val="0042246F"/>
    <w:rsid w:val="00422948"/>
    <w:rsid w:val="004230D1"/>
    <w:rsid w:val="00423B05"/>
    <w:rsid w:val="00424280"/>
    <w:rsid w:val="004244B0"/>
    <w:rsid w:val="00424AE0"/>
    <w:rsid w:val="00424B1A"/>
    <w:rsid w:val="00425ECE"/>
    <w:rsid w:val="004261B0"/>
    <w:rsid w:val="004264A5"/>
    <w:rsid w:val="00427622"/>
    <w:rsid w:val="004303CA"/>
    <w:rsid w:val="0043041A"/>
    <w:rsid w:val="00430971"/>
    <w:rsid w:val="00430AE5"/>
    <w:rsid w:val="00431685"/>
    <w:rsid w:val="00431D33"/>
    <w:rsid w:val="00432839"/>
    <w:rsid w:val="00432CC0"/>
    <w:rsid w:val="00432DAD"/>
    <w:rsid w:val="00433B32"/>
    <w:rsid w:val="0043457E"/>
    <w:rsid w:val="00434BA1"/>
    <w:rsid w:val="004354D5"/>
    <w:rsid w:val="004359C8"/>
    <w:rsid w:val="00435BA2"/>
    <w:rsid w:val="00435E81"/>
    <w:rsid w:val="0043613E"/>
    <w:rsid w:val="00436792"/>
    <w:rsid w:val="004375E2"/>
    <w:rsid w:val="004376D1"/>
    <w:rsid w:val="00437A0E"/>
    <w:rsid w:val="004400C9"/>
    <w:rsid w:val="00440460"/>
    <w:rsid w:val="0044059F"/>
    <w:rsid w:val="0044065D"/>
    <w:rsid w:val="004407D8"/>
    <w:rsid w:val="00440A26"/>
    <w:rsid w:val="004412DE"/>
    <w:rsid w:val="00441D58"/>
    <w:rsid w:val="00442163"/>
    <w:rsid w:val="0044260D"/>
    <w:rsid w:val="00443101"/>
    <w:rsid w:val="004434B5"/>
    <w:rsid w:val="00444CA1"/>
    <w:rsid w:val="00445BF7"/>
    <w:rsid w:val="0044666A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53CE"/>
    <w:rsid w:val="004562E4"/>
    <w:rsid w:val="00456758"/>
    <w:rsid w:val="00456985"/>
    <w:rsid w:val="00457309"/>
    <w:rsid w:val="00457634"/>
    <w:rsid w:val="00457732"/>
    <w:rsid w:val="00457B59"/>
    <w:rsid w:val="004602CE"/>
    <w:rsid w:val="00460414"/>
    <w:rsid w:val="00461170"/>
    <w:rsid w:val="004617F9"/>
    <w:rsid w:val="00461B81"/>
    <w:rsid w:val="0046353E"/>
    <w:rsid w:val="00463710"/>
    <w:rsid w:val="00463BC7"/>
    <w:rsid w:val="00463BDB"/>
    <w:rsid w:val="00464091"/>
    <w:rsid w:val="00464725"/>
    <w:rsid w:val="00464AFD"/>
    <w:rsid w:val="0046542D"/>
    <w:rsid w:val="00465752"/>
    <w:rsid w:val="0046616F"/>
    <w:rsid w:val="00466E3A"/>
    <w:rsid w:val="00466EE5"/>
    <w:rsid w:val="00467193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060A"/>
    <w:rsid w:val="004822E9"/>
    <w:rsid w:val="004822ED"/>
    <w:rsid w:val="00482870"/>
    <w:rsid w:val="004829DF"/>
    <w:rsid w:val="00482A5E"/>
    <w:rsid w:val="00483F84"/>
    <w:rsid w:val="00483FCE"/>
    <w:rsid w:val="004844A0"/>
    <w:rsid w:val="0048478F"/>
    <w:rsid w:val="0048479A"/>
    <w:rsid w:val="00485602"/>
    <w:rsid w:val="00485699"/>
    <w:rsid w:val="004868DF"/>
    <w:rsid w:val="004869EE"/>
    <w:rsid w:val="00487542"/>
    <w:rsid w:val="0048761A"/>
    <w:rsid w:val="00487FB8"/>
    <w:rsid w:val="00490A0D"/>
    <w:rsid w:val="0049169C"/>
    <w:rsid w:val="00491C3C"/>
    <w:rsid w:val="00492B4E"/>
    <w:rsid w:val="00492E13"/>
    <w:rsid w:val="00493278"/>
    <w:rsid w:val="00493545"/>
    <w:rsid w:val="00494A1A"/>
    <w:rsid w:val="00494AE7"/>
    <w:rsid w:val="00495070"/>
    <w:rsid w:val="004954AE"/>
    <w:rsid w:val="00495709"/>
    <w:rsid w:val="00497AE9"/>
    <w:rsid w:val="00497F81"/>
    <w:rsid w:val="004A0CCA"/>
    <w:rsid w:val="004A2946"/>
    <w:rsid w:val="004A3140"/>
    <w:rsid w:val="004A3BCC"/>
    <w:rsid w:val="004A444D"/>
    <w:rsid w:val="004A48A7"/>
    <w:rsid w:val="004A4AD1"/>
    <w:rsid w:val="004A515C"/>
    <w:rsid w:val="004A5F74"/>
    <w:rsid w:val="004A64AA"/>
    <w:rsid w:val="004A6D5B"/>
    <w:rsid w:val="004A7502"/>
    <w:rsid w:val="004A7A4F"/>
    <w:rsid w:val="004A7CCA"/>
    <w:rsid w:val="004A7D19"/>
    <w:rsid w:val="004B0368"/>
    <w:rsid w:val="004B098F"/>
    <w:rsid w:val="004B0A19"/>
    <w:rsid w:val="004B0BD3"/>
    <w:rsid w:val="004B13F8"/>
    <w:rsid w:val="004B1C44"/>
    <w:rsid w:val="004B2088"/>
    <w:rsid w:val="004B2AAA"/>
    <w:rsid w:val="004B2E44"/>
    <w:rsid w:val="004B2E8D"/>
    <w:rsid w:val="004B31D3"/>
    <w:rsid w:val="004B3953"/>
    <w:rsid w:val="004B3B5B"/>
    <w:rsid w:val="004B40EC"/>
    <w:rsid w:val="004B53A4"/>
    <w:rsid w:val="004B554C"/>
    <w:rsid w:val="004B554D"/>
    <w:rsid w:val="004B57D6"/>
    <w:rsid w:val="004B5ADF"/>
    <w:rsid w:val="004B5CC1"/>
    <w:rsid w:val="004B60D2"/>
    <w:rsid w:val="004B6535"/>
    <w:rsid w:val="004B68FF"/>
    <w:rsid w:val="004B724F"/>
    <w:rsid w:val="004B733B"/>
    <w:rsid w:val="004C0C8F"/>
    <w:rsid w:val="004C102B"/>
    <w:rsid w:val="004C13C1"/>
    <w:rsid w:val="004C2CF7"/>
    <w:rsid w:val="004C301C"/>
    <w:rsid w:val="004C3CCC"/>
    <w:rsid w:val="004C4187"/>
    <w:rsid w:val="004C4256"/>
    <w:rsid w:val="004C5459"/>
    <w:rsid w:val="004C68FE"/>
    <w:rsid w:val="004C69B9"/>
    <w:rsid w:val="004C6B6C"/>
    <w:rsid w:val="004C7D4E"/>
    <w:rsid w:val="004C7E5B"/>
    <w:rsid w:val="004C7F70"/>
    <w:rsid w:val="004D0CD7"/>
    <w:rsid w:val="004D16BF"/>
    <w:rsid w:val="004D19AB"/>
    <w:rsid w:val="004D1EF3"/>
    <w:rsid w:val="004D2894"/>
    <w:rsid w:val="004D2CBE"/>
    <w:rsid w:val="004D2D3D"/>
    <w:rsid w:val="004D3015"/>
    <w:rsid w:val="004D3578"/>
    <w:rsid w:val="004D37B1"/>
    <w:rsid w:val="004D380D"/>
    <w:rsid w:val="004D38F0"/>
    <w:rsid w:val="004D3F89"/>
    <w:rsid w:val="004D4097"/>
    <w:rsid w:val="004D5123"/>
    <w:rsid w:val="004D5458"/>
    <w:rsid w:val="004D6A0A"/>
    <w:rsid w:val="004D6A4F"/>
    <w:rsid w:val="004D6DD2"/>
    <w:rsid w:val="004D7002"/>
    <w:rsid w:val="004D75B6"/>
    <w:rsid w:val="004D7D55"/>
    <w:rsid w:val="004E0529"/>
    <w:rsid w:val="004E053F"/>
    <w:rsid w:val="004E09C3"/>
    <w:rsid w:val="004E0F3E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0A0"/>
    <w:rsid w:val="004F01BB"/>
    <w:rsid w:val="004F041A"/>
    <w:rsid w:val="004F10D6"/>
    <w:rsid w:val="004F2408"/>
    <w:rsid w:val="004F2CC8"/>
    <w:rsid w:val="004F2D6E"/>
    <w:rsid w:val="004F2D75"/>
    <w:rsid w:val="004F2F1F"/>
    <w:rsid w:val="004F30A2"/>
    <w:rsid w:val="004F35B9"/>
    <w:rsid w:val="004F443A"/>
    <w:rsid w:val="004F4B72"/>
    <w:rsid w:val="004F4F41"/>
    <w:rsid w:val="004F507B"/>
    <w:rsid w:val="004F543C"/>
    <w:rsid w:val="004F55AB"/>
    <w:rsid w:val="004F5EDC"/>
    <w:rsid w:val="004F662B"/>
    <w:rsid w:val="004F682C"/>
    <w:rsid w:val="004F731C"/>
    <w:rsid w:val="004F7625"/>
    <w:rsid w:val="004F76E3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3BBB"/>
    <w:rsid w:val="0050458A"/>
    <w:rsid w:val="0050469C"/>
    <w:rsid w:val="00504A16"/>
    <w:rsid w:val="00505283"/>
    <w:rsid w:val="005054AF"/>
    <w:rsid w:val="0050550D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4E68"/>
    <w:rsid w:val="0051513F"/>
    <w:rsid w:val="00515297"/>
    <w:rsid w:val="00516B09"/>
    <w:rsid w:val="00517129"/>
    <w:rsid w:val="00517356"/>
    <w:rsid w:val="00520055"/>
    <w:rsid w:val="00520E9C"/>
    <w:rsid w:val="0052173B"/>
    <w:rsid w:val="005233DF"/>
    <w:rsid w:val="005236D1"/>
    <w:rsid w:val="00523EAF"/>
    <w:rsid w:val="005250A2"/>
    <w:rsid w:val="00525125"/>
    <w:rsid w:val="00525DDC"/>
    <w:rsid w:val="00526AD6"/>
    <w:rsid w:val="00526CC0"/>
    <w:rsid w:val="00526EEC"/>
    <w:rsid w:val="005274A8"/>
    <w:rsid w:val="005278E9"/>
    <w:rsid w:val="005279F6"/>
    <w:rsid w:val="00527A33"/>
    <w:rsid w:val="00527D7F"/>
    <w:rsid w:val="00527F52"/>
    <w:rsid w:val="005302BA"/>
    <w:rsid w:val="00530340"/>
    <w:rsid w:val="005316EC"/>
    <w:rsid w:val="00531939"/>
    <w:rsid w:val="005321E5"/>
    <w:rsid w:val="005327C2"/>
    <w:rsid w:val="005333E6"/>
    <w:rsid w:val="0053387A"/>
    <w:rsid w:val="005346A7"/>
    <w:rsid w:val="00534C73"/>
    <w:rsid w:val="00534DA0"/>
    <w:rsid w:val="005358A1"/>
    <w:rsid w:val="0053655A"/>
    <w:rsid w:val="00536D15"/>
    <w:rsid w:val="0053724A"/>
    <w:rsid w:val="005372FA"/>
    <w:rsid w:val="005400F0"/>
    <w:rsid w:val="00540B87"/>
    <w:rsid w:val="0054117C"/>
    <w:rsid w:val="00541D6B"/>
    <w:rsid w:val="00542F9F"/>
    <w:rsid w:val="0054317E"/>
    <w:rsid w:val="00543195"/>
    <w:rsid w:val="00543E6C"/>
    <w:rsid w:val="0054494E"/>
    <w:rsid w:val="005456F8"/>
    <w:rsid w:val="00546581"/>
    <w:rsid w:val="005470FF"/>
    <w:rsid w:val="0054727C"/>
    <w:rsid w:val="00547884"/>
    <w:rsid w:val="00547933"/>
    <w:rsid w:val="00547A33"/>
    <w:rsid w:val="00547D54"/>
    <w:rsid w:val="00550229"/>
    <w:rsid w:val="00550945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54D3"/>
    <w:rsid w:val="00556C2B"/>
    <w:rsid w:val="00556D08"/>
    <w:rsid w:val="0055720F"/>
    <w:rsid w:val="00557693"/>
    <w:rsid w:val="005578DE"/>
    <w:rsid w:val="00557B6B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43C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4EDC"/>
    <w:rsid w:val="005767E3"/>
    <w:rsid w:val="00576B51"/>
    <w:rsid w:val="00576FD7"/>
    <w:rsid w:val="00577C89"/>
    <w:rsid w:val="005804EE"/>
    <w:rsid w:val="00580B30"/>
    <w:rsid w:val="00580B41"/>
    <w:rsid w:val="005811C3"/>
    <w:rsid w:val="00581964"/>
    <w:rsid w:val="00581A82"/>
    <w:rsid w:val="00582B8C"/>
    <w:rsid w:val="00582CBF"/>
    <w:rsid w:val="005833A2"/>
    <w:rsid w:val="00583D7A"/>
    <w:rsid w:val="00585B7F"/>
    <w:rsid w:val="00585C66"/>
    <w:rsid w:val="00586365"/>
    <w:rsid w:val="00587E01"/>
    <w:rsid w:val="005903EC"/>
    <w:rsid w:val="00590B7D"/>
    <w:rsid w:val="00591F5F"/>
    <w:rsid w:val="00593F5A"/>
    <w:rsid w:val="0059507F"/>
    <w:rsid w:val="00595612"/>
    <w:rsid w:val="005959CC"/>
    <w:rsid w:val="00597168"/>
    <w:rsid w:val="005972E1"/>
    <w:rsid w:val="00597520"/>
    <w:rsid w:val="00597868"/>
    <w:rsid w:val="00597AF9"/>
    <w:rsid w:val="00597CA3"/>
    <w:rsid w:val="00597D29"/>
    <w:rsid w:val="005A007E"/>
    <w:rsid w:val="005A01D6"/>
    <w:rsid w:val="005A10B2"/>
    <w:rsid w:val="005A296B"/>
    <w:rsid w:val="005A2F12"/>
    <w:rsid w:val="005A2FB8"/>
    <w:rsid w:val="005A3702"/>
    <w:rsid w:val="005A386E"/>
    <w:rsid w:val="005A3B09"/>
    <w:rsid w:val="005A4BD5"/>
    <w:rsid w:val="005A4E4C"/>
    <w:rsid w:val="005A50D0"/>
    <w:rsid w:val="005A51CF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AF9"/>
    <w:rsid w:val="005B2D96"/>
    <w:rsid w:val="005B3080"/>
    <w:rsid w:val="005B3290"/>
    <w:rsid w:val="005B39C4"/>
    <w:rsid w:val="005B3AD7"/>
    <w:rsid w:val="005B3BFB"/>
    <w:rsid w:val="005B4152"/>
    <w:rsid w:val="005B42F8"/>
    <w:rsid w:val="005B446D"/>
    <w:rsid w:val="005B4512"/>
    <w:rsid w:val="005B53C1"/>
    <w:rsid w:val="005B57C1"/>
    <w:rsid w:val="005B5963"/>
    <w:rsid w:val="005B5FD4"/>
    <w:rsid w:val="005B65B1"/>
    <w:rsid w:val="005B6955"/>
    <w:rsid w:val="005B7935"/>
    <w:rsid w:val="005B79D8"/>
    <w:rsid w:val="005C04AE"/>
    <w:rsid w:val="005C1F30"/>
    <w:rsid w:val="005C2003"/>
    <w:rsid w:val="005C2768"/>
    <w:rsid w:val="005C2B58"/>
    <w:rsid w:val="005C2D28"/>
    <w:rsid w:val="005C3451"/>
    <w:rsid w:val="005C4BB4"/>
    <w:rsid w:val="005C5644"/>
    <w:rsid w:val="005C6585"/>
    <w:rsid w:val="005C6943"/>
    <w:rsid w:val="005C6BFE"/>
    <w:rsid w:val="005C75D0"/>
    <w:rsid w:val="005C7E92"/>
    <w:rsid w:val="005D08A4"/>
    <w:rsid w:val="005D1BD4"/>
    <w:rsid w:val="005D2B0C"/>
    <w:rsid w:val="005D2CB0"/>
    <w:rsid w:val="005D2FCF"/>
    <w:rsid w:val="005D3903"/>
    <w:rsid w:val="005D56F9"/>
    <w:rsid w:val="005D63C8"/>
    <w:rsid w:val="005D63DE"/>
    <w:rsid w:val="005D6E58"/>
    <w:rsid w:val="005D6E92"/>
    <w:rsid w:val="005D718A"/>
    <w:rsid w:val="005D7952"/>
    <w:rsid w:val="005D7CA3"/>
    <w:rsid w:val="005E0F4F"/>
    <w:rsid w:val="005E0FBC"/>
    <w:rsid w:val="005E0FFB"/>
    <w:rsid w:val="005E153E"/>
    <w:rsid w:val="005E17B7"/>
    <w:rsid w:val="005E18C6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678"/>
    <w:rsid w:val="005F096B"/>
    <w:rsid w:val="005F0E63"/>
    <w:rsid w:val="005F1228"/>
    <w:rsid w:val="005F1B07"/>
    <w:rsid w:val="005F1DA0"/>
    <w:rsid w:val="005F22A6"/>
    <w:rsid w:val="005F3116"/>
    <w:rsid w:val="005F3218"/>
    <w:rsid w:val="005F3AFE"/>
    <w:rsid w:val="005F45AB"/>
    <w:rsid w:val="005F4935"/>
    <w:rsid w:val="005F4DF3"/>
    <w:rsid w:val="005F541B"/>
    <w:rsid w:val="005F5671"/>
    <w:rsid w:val="005F5AF6"/>
    <w:rsid w:val="005F5C07"/>
    <w:rsid w:val="005F5F5B"/>
    <w:rsid w:val="005F5FCD"/>
    <w:rsid w:val="005F6221"/>
    <w:rsid w:val="005F638D"/>
    <w:rsid w:val="005F672E"/>
    <w:rsid w:val="005F7D1E"/>
    <w:rsid w:val="0060088D"/>
    <w:rsid w:val="00600890"/>
    <w:rsid w:val="00601977"/>
    <w:rsid w:val="00601FB0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2FB"/>
    <w:rsid w:val="00606479"/>
    <w:rsid w:val="006064C2"/>
    <w:rsid w:val="006066BD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2BF7"/>
    <w:rsid w:val="00613156"/>
    <w:rsid w:val="00613288"/>
    <w:rsid w:val="00613C63"/>
    <w:rsid w:val="006144E8"/>
    <w:rsid w:val="00614900"/>
    <w:rsid w:val="00614914"/>
    <w:rsid w:val="006152D6"/>
    <w:rsid w:val="0061580F"/>
    <w:rsid w:val="00615FEA"/>
    <w:rsid w:val="0061614F"/>
    <w:rsid w:val="00616796"/>
    <w:rsid w:val="006167DB"/>
    <w:rsid w:val="006169D4"/>
    <w:rsid w:val="00617267"/>
    <w:rsid w:val="00617528"/>
    <w:rsid w:val="00620902"/>
    <w:rsid w:val="00620C71"/>
    <w:rsid w:val="00621274"/>
    <w:rsid w:val="006212B9"/>
    <w:rsid w:val="00621DDB"/>
    <w:rsid w:val="00622586"/>
    <w:rsid w:val="00622654"/>
    <w:rsid w:val="006229CB"/>
    <w:rsid w:val="00622F2A"/>
    <w:rsid w:val="00623204"/>
    <w:rsid w:val="00623702"/>
    <w:rsid w:val="0062455C"/>
    <w:rsid w:val="00624F25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2D8"/>
    <w:rsid w:val="00627E3C"/>
    <w:rsid w:val="006300F1"/>
    <w:rsid w:val="006301FB"/>
    <w:rsid w:val="0063027F"/>
    <w:rsid w:val="00631848"/>
    <w:rsid w:val="00631865"/>
    <w:rsid w:val="0063211C"/>
    <w:rsid w:val="00633456"/>
    <w:rsid w:val="0063374E"/>
    <w:rsid w:val="00633E8A"/>
    <w:rsid w:val="00634568"/>
    <w:rsid w:val="00634969"/>
    <w:rsid w:val="00634BD7"/>
    <w:rsid w:val="00635800"/>
    <w:rsid w:val="00635910"/>
    <w:rsid w:val="00636149"/>
    <w:rsid w:val="00636353"/>
    <w:rsid w:val="00636588"/>
    <w:rsid w:val="00636795"/>
    <w:rsid w:val="00636B1D"/>
    <w:rsid w:val="00636E75"/>
    <w:rsid w:val="00637586"/>
    <w:rsid w:val="00637A6F"/>
    <w:rsid w:val="00637BA0"/>
    <w:rsid w:val="00641925"/>
    <w:rsid w:val="00641B3D"/>
    <w:rsid w:val="00642A34"/>
    <w:rsid w:val="00642E38"/>
    <w:rsid w:val="006438A7"/>
    <w:rsid w:val="006438C1"/>
    <w:rsid w:val="00643D84"/>
    <w:rsid w:val="00644D6C"/>
    <w:rsid w:val="006466E8"/>
    <w:rsid w:val="00646D99"/>
    <w:rsid w:val="00647EC2"/>
    <w:rsid w:val="00651558"/>
    <w:rsid w:val="006518C5"/>
    <w:rsid w:val="006519B1"/>
    <w:rsid w:val="00652373"/>
    <w:rsid w:val="00652538"/>
    <w:rsid w:val="00652E1C"/>
    <w:rsid w:val="0065334F"/>
    <w:rsid w:val="00653CFC"/>
    <w:rsid w:val="006540C3"/>
    <w:rsid w:val="0065441A"/>
    <w:rsid w:val="00654B36"/>
    <w:rsid w:val="00654B4B"/>
    <w:rsid w:val="00654E39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0E29"/>
    <w:rsid w:val="0066146A"/>
    <w:rsid w:val="006618CC"/>
    <w:rsid w:val="00661F89"/>
    <w:rsid w:val="00663EE4"/>
    <w:rsid w:val="0066443C"/>
    <w:rsid w:val="00664C6F"/>
    <w:rsid w:val="00665665"/>
    <w:rsid w:val="006658BE"/>
    <w:rsid w:val="00665E0D"/>
    <w:rsid w:val="00665FD4"/>
    <w:rsid w:val="00666666"/>
    <w:rsid w:val="006666DF"/>
    <w:rsid w:val="00666968"/>
    <w:rsid w:val="00666D02"/>
    <w:rsid w:val="00666D63"/>
    <w:rsid w:val="0066700B"/>
    <w:rsid w:val="006672E2"/>
    <w:rsid w:val="00667DF4"/>
    <w:rsid w:val="0067031D"/>
    <w:rsid w:val="006703E7"/>
    <w:rsid w:val="00670508"/>
    <w:rsid w:val="0067091A"/>
    <w:rsid w:val="006709D3"/>
    <w:rsid w:val="00670A73"/>
    <w:rsid w:val="006710D8"/>
    <w:rsid w:val="00671635"/>
    <w:rsid w:val="0067190A"/>
    <w:rsid w:val="00671B90"/>
    <w:rsid w:val="0067215C"/>
    <w:rsid w:val="00673641"/>
    <w:rsid w:val="0067383F"/>
    <w:rsid w:val="006738AB"/>
    <w:rsid w:val="00673A69"/>
    <w:rsid w:val="00673F28"/>
    <w:rsid w:val="0067482F"/>
    <w:rsid w:val="006750AA"/>
    <w:rsid w:val="0067646B"/>
    <w:rsid w:val="0067678F"/>
    <w:rsid w:val="00676C31"/>
    <w:rsid w:val="00676FE4"/>
    <w:rsid w:val="00677310"/>
    <w:rsid w:val="00677B3D"/>
    <w:rsid w:val="0068000A"/>
    <w:rsid w:val="006800CE"/>
    <w:rsid w:val="00681088"/>
    <w:rsid w:val="00681429"/>
    <w:rsid w:val="00681471"/>
    <w:rsid w:val="00681C2F"/>
    <w:rsid w:val="00681E2C"/>
    <w:rsid w:val="00682482"/>
    <w:rsid w:val="00683655"/>
    <w:rsid w:val="00683BFE"/>
    <w:rsid w:val="006844F4"/>
    <w:rsid w:val="00685716"/>
    <w:rsid w:val="006860D6"/>
    <w:rsid w:val="006869AE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2F94"/>
    <w:rsid w:val="0069313E"/>
    <w:rsid w:val="00693B72"/>
    <w:rsid w:val="0069434A"/>
    <w:rsid w:val="00694A58"/>
    <w:rsid w:val="00694C6C"/>
    <w:rsid w:val="006951C1"/>
    <w:rsid w:val="00695431"/>
    <w:rsid w:val="00695CE3"/>
    <w:rsid w:val="0069614D"/>
    <w:rsid w:val="00696FB7"/>
    <w:rsid w:val="00697BE1"/>
    <w:rsid w:val="00697C16"/>
    <w:rsid w:val="006A0AEA"/>
    <w:rsid w:val="006A1052"/>
    <w:rsid w:val="006A1181"/>
    <w:rsid w:val="006A23F5"/>
    <w:rsid w:val="006A24E4"/>
    <w:rsid w:val="006A2827"/>
    <w:rsid w:val="006A2A69"/>
    <w:rsid w:val="006A2CEE"/>
    <w:rsid w:val="006A36DF"/>
    <w:rsid w:val="006A42F3"/>
    <w:rsid w:val="006A45BF"/>
    <w:rsid w:val="006A4C0C"/>
    <w:rsid w:val="006A5561"/>
    <w:rsid w:val="006A7170"/>
    <w:rsid w:val="006A776F"/>
    <w:rsid w:val="006A78AA"/>
    <w:rsid w:val="006A78FC"/>
    <w:rsid w:val="006A7A39"/>
    <w:rsid w:val="006B006A"/>
    <w:rsid w:val="006B03AF"/>
    <w:rsid w:val="006B12FD"/>
    <w:rsid w:val="006B19B2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5DDE"/>
    <w:rsid w:val="006B68A1"/>
    <w:rsid w:val="006B6D0E"/>
    <w:rsid w:val="006B6D5C"/>
    <w:rsid w:val="006B73F4"/>
    <w:rsid w:val="006B781F"/>
    <w:rsid w:val="006B784B"/>
    <w:rsid w:val="006C00EB"/>
    <w:rsid w:val="006C0668"/>
    <w:rsid w:val="006C06F5"/>
    <w:rsid w:val="006C10CA"/>
    <w:rsid w:val="006C199D"/>
    <w:rsid w:val="006C1CF4"/>
    <w:rsid w:val="006C2CA2"/>
    <w:rsid w:val="006C3090"/>
    <w:rsid w:val="006C3500"/>
    <w:rsid w:val="006C3F9D"/>
    <w:rsid w:val="006C4FBA"/>
    <w:rsid w:val="006C58F8"/>
    <w:rsid w:val="006C5A0D"/>
    <w:rsid w:val="006C5CE3"/>
    <w:rsid w:val="006C5D22"/>
    <w:rsid w:val="006C601A"/>
    <w:rsid w:val="006C6380"/>
    <w:rsid w:val="006C66D8"/>
    <w:rsid w:val="006C67A1"/>
    <w:rsid w:val="006C6807"/>
    <w:rsid w:val="006C6D4D"/>
    <w:rsid w:val="006C6E6D"/>
    <w:rsid w:val="006C6FCB"/>
    <w:rsid w:val="006C7B23"/>
    <w:rsid w:val="006C7E6B"/>
    <w:rsid w:val="006D042F"/>
    <w:rsid w:val="006D043E"/>
    <w:rsid w:val="006D08DB"/>
    <w:rsid w:val="006D0CCD"/>
    <w:rsid w:val="006D14A7"/>
    <w:rsid w:val="006D15BA"/>
    <w:rsid w:val="006D1E24"/>
    <w:rsid w:val="006D2412"/>
    <w:rsid w:val="006D29BE"/>
    <w:rsid w:val="006D29CA"/>
    <w:rsid w:val="006D2ACA"/>
    <w:rsid w:val="006D391C"/>
    <w:rsid w:val="006D40E2"/>
    <w:rsid w:val="006D426D"/>
    <w:rsid w:val="006D540C"/>
    <w:rsid w:val="006D5FC8"/>
    <w:rsid w:val="006D60B3"/>
    <w:rsid w:val="006D784B"/>
    <w:rsid w:val="006D7EE9"/>
    <w:rsid w:val="006D7FF2"/>
    <w:rsid w:val="006E098B"/>
    <w:rsid w:val="006E37B6"/>
    <w:rsid w:val="006E3A77"/>
    <w:rsid w:val="006E3C93"/>
    <w:rsid w:val="006E4558"/>
    <w:rsid w:val="006E4BE2"/>
    <w:rsid w:val="006E56AC"/>
    <w:rsid w:val="006E56D7"/>
    <w:rsid w:val="006E5EB7"/>
    <w:rsid w:val="006E6A9E"/>
    <w:rsid w:val="006E7194"/>
    <w:rsid w:val="006F0B82"/>
    <w:rsid w:val="006F1B50"/>
    <w:rsid w:val="006F1DE4"/>
    <w:rsid w:val="006F210F"/>
    <w:rsid w:val="006F26E5"/>
    <w:rsid w:val="006F2B39"/>
    <w:rsid w:val="006F2D96"/>
    <w:rsid w:val="006F306E"/>
    <w:rsid w:val="006F3319"/>
    <w:rsid w:val="006F43E4"/>
    <w:rsid w:val="006F4CB4"/>
    <w:rsid w:val="006F507E"/>
    <w:rsid w:val="006F5A4D"/>
    <w:rsid w:val="006F5A6D"/>
    <w:rsid w:val="006F6A2C"/>
    <w:rsid w:val="006F6A95"/>
    <w:rsid w:val="006F6C93"/>
    <w:rsid w:val="006F6EE8"/>
    <w:rsid w:val="006F7056"/>
    <w:rsid w:val="006F70E3"/>
    <w:rsid w:val="006F73F3"/>
    <w:rsid w:val="006F765F"/>
    <w:rsid w:val="00700375"/>
    <w:rsid w:val="0070039C"/>
    <w:rsid w:val="00701766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266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035"/>
    <w:rsid w:val="00715126"/>
    <w:rsid w:val="007152A6"/>
    <w:rsid w:val="00715D50"/>
    <w:rsid w:val="007163F8"/>
    <w:rsid w:val="00716771"/>
    <w:rsid w:val="007202AB"/>
    <w:rsid w:val="007204E2"/>
    <w:rsid w:val="00720E4F"/>
    <w:rsid w:val="00721322"/>
    <w:rsid w:val="00721368"/>
    <w:rsid w:val="00721D4C"/>
    <w:rsid w:val="00722348"/>
    <w:rsid w:val="00722EF5"/>
    <w:rsid w:val="00723681"/>
    <w:rsid w:val="00723A86"/>
    <w:rsid w:val="00723A87"/>
    <w:rsid w:val="00723BAD"/>
    <w:rsid w:val="00724661"/>
    <w:rsid w:val="00724979"/>
    <w:rsid w:val="00725140"/>
    <w:rsid w:val="007259AD"/>
    <w:rsid w:val="00725BA4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CF0"/>
    <w:rsid w:val="00732D85"/>
    <w:rsid w:val="007332DF"/>
    <w:rsid w:val="00733A0B"/>
    <w:rsid w:val="00733E22"/>
    <w:rsid w:val="007346DE"/>
    <w:rsid w:val="0073477A"/>
    <w:rsid w:val="00734A5B"/>
    <w:rsid w:val="007351B9"/>
    <w:rsid w:val="0073526F"/>
    <w:rsid w:val="00735A82"/>
    <w:rsid w:val="00735E42"/>
    <w:rsid w:val="00736E60"/>
    <w:rsid w:val="0073730A"/>
    <w:rsid w:val="0073743D"/>
    <w:rsid w:val="007404CB"/>
    <w:rsid w:val="00740517"/>
    <w:rsid w:val="00740549"/>
    <w:rsid w:val="00740A12"/>
    <w:rsid w:val="00740D3D"/>
    <w:rsid w:val="0074101A"/>
    <w:rsid w:val="00741300"/>
    <w:rsid w:val="00741541"/>
    <w:rsid w:val="00741661"/>
    <w:rsid w:val="00741D03"/>
    <w:rsid w:val="007423B0"/>
    <w:rsid w:val="00742791"/>
    <w:rsid w:val="00742E81"/>
    <w:rsid w:val="00742FDB"/>
    <w:rsid w:val="00743228"/>
    <w:rsid w:val="0074368B"/>
    <w:rsid w:val="00743DD9"/>
    <w:rsid w:val="007448B6"/>
    <w:rsid w:val="00744ACD"/>
    <w:rsid w:val="00744E76"/>
    <w:rsid w:val="00745547"/>
    <w:rsid w:val="00746102"/>
    <w:rsid w:val="00746B2C"/>
    <w:rsid w:val="00747690"/>
    <w:rsid w:val="00747E58"/>
    <w:rsid w:val="00747F26"/>
    <w:rsid w:val="007501C1"/>
    <w:rsid w:val="00750386"/>
    <w:rsid w:val="00750783"/>
    <w:rsid w:val="007508E3"/>
    <w:rsid w:val="00750938"/>
    <w:rsid w:val="00750DAC"/>
    <w:rsid w:val="007512D2"/>
    <w:rsid w:val="0075223C"/>
    <w:rsid w:val="0075255D"/>
    <w:rsid w:val="007530E2"/>
    <w:rsid w:val="00753B04"/>
    <w:rsid w:val="00753BE9"/>
    <w:rsid w:val="00754884"/>
    <w:rsid w:val="007550D4"/>
    <w:rsid w:val="00755304"/>
    <w:rsid w:val="00755352"/>
    <w:rsid w:val="00757207"/>
    <w:rsid w:val="00757917"/>
    <w:rsid w:val="00757D40"/>
    <w:rsid w:val="00757DBF"/>
    <w:rsid w:val="00760755"/>
    <w:rsid w:val="00760F33"/>
    <w:rsid w:val="00760F5E"/>
    <w:rsid w:val="0076158F"/>
    <w:rsid w:val="00761A52"/>
    <w:rsid w:val="00761CC0"/>
    <w:rsid w:val="00761EE7"/>
    <w:rsid w:val="00762559"/>
    <w:rsid w:val="007632D1"/>
    <w:rsid w:val="00763735"/>
    <w:rsid w:val="00763AFA"/>
    <w:rsid w:val="007640DA"/>
    <w:rsid w:val="00764EB0"/>
    <w:rsid w:val="00765EA6"/>
    <w:rsid w:val="00765EF5"/>
    <w:rsid w:val="00766CF3"/>
    <w:rsid w:val="00766F4C"/>
    <w:rsid w:val="00767413"/>
    <w:rsid w:val="007677AD"/>
    <w:rsid w:val="00767C63"/>
    <w:rsid w:val="00770960"/>
    <w:rsid w:val="007714FD"/>
    <w:rsid w:val="0077262A"/>
    <w:rsid w:val="00772A4B"/>
    <w:rsid w:val="00772BBF"/>
    <w:rsid w:val="00772F39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5F7"/>
    <w:rsid w:val="00781C38"/>
    <w:rsid w:val="00781D12"/>
    <w:rsid w:val="00781F0F"/>
    <w:rsid w:val="007828D3"/>
    <w:rsid w:val="00782B82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74D"/>
    <w:rsid w:val="00787AB5"/>
    <w:rsid w:val="00790782"/>
    <w:rsid w:val="00791718"/>
    <w:rsid w:val="00791A91"/>
    <w:rsid w:val="00791BE8"/>
    <w:rsid w:val="0079213D"/>
    <w:rsid w:val="00792E13"/>
    <w:rsid w:val="00793B67"/>
    <w:rsid w:val="0079428D"/>
    <w:rsid w:val="007950F6"/>
    <w:rsid w:val="007961F9"/>
    <w:rsid w:val="007964F3"/>
    <w:rsid w:val="00796BCB"/>
    <w:rsid w:val="00796D47"/>
    <w:rsid w:val="00797E07"/>
    <w:rsid w:val="007A0894"/>
    <w:rsid w:val="007A2156"/>
    <w:rsid w:val="007A2212"/>
    <w:rsid w:val="007A24DD"/>
    <w:rsid w:val="007A2E7B"/>
    <w:rsid w:val="007A3329"/>
    <w:rsid w:val="007A3868"/>
    <w:rsid w:val="007A4648"/>
    <w:rsid w:val="007A4FB8"/>
    <w:rsid w:val="007A61B5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0A"/>
    <w:rsid w:val="007B2B97"/>
    <w:rsid w:val="007B3499"/>
    <w:rsid w:val="007B3A8A"/>
    <w:rsid w:val="007B3BDE"/>
    <w:rsid w:val="007B3D86"/>
    <w:rsid w:val="007B4095"/>
    <w:rsid w:val="007B4854"/>
    <w:rsid w:val="007B4ED3"/>
    <w:rsid w:val="007B58DC"/>
    <w:rsid w:val="007B5D33"/>
    <w:rsid w:val="007B5E53"/>
    <w:rsid w:val="007B60C5"/>
    <w:rsid w:val="007B61AE"/>
    <w:rsid w:val="007B6576"/>
    <w:rsid w:val="007B6B60"/>
    <w:rsid w:val="007B7734"/>
    <w:rsid w:val="007B78C6"/>
    <w:rsid w:val="007B7E62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2E05"/>
    <w:rsid w:val="007C31BD"/>
    <w:rsid w:val="007C3B86"/>
    <w:rsid w:val="007C4086"/>
    <w:rsid w:val="007C42DE"/>
    <w:rsid w:val="007C5C6C"/>
    <w:rsid w:val="007C65C5"/>
    <w:rsid w:val="007C6E49"/>
    <w:rsid w:val="007C793A"/>
    <w:rsid w:val="007C79B0"/>
    <w:rsid w:val="007C7F57"/>
    <w:rsid w:val="007D014C"/>
    <w:rsid w:val="007D01F5"/>
    <w:rsid w:val="007D132D"/>
    <w:rsid w:val="007D136D"/>
    <w:rsid w:val="007D1396"/>
    <w:rsid w:val="007D157B"/>
    <w:rsid w:val="007D19E8"/>
    <w:rsid w:val="007D1E7D"/>
    <w:rsid w:val="007D2075"/>
    <w:rsid w:val="007D3548"/>
    <w:rsid w:val="007D3948"/>
    <w:rsid w:val="007D4662"/>
    <w:rsid w:val="007D4BB5"/>
    <w:rsid w:val="007D4F1D"/>
    <w:rsid w:val="007D5590"/>
    <w:rsid w:val="007D57AC"/>
    <w:rsid w:val="007D61FF"/>
    <w:rsid w:val="007D6D57"/>
    <w:rsid w:val="007D78CB"/>
    <w:rsid w:val="007D7CB8"/>
    <w:rsid w:val="007E030C"/>
    <w:rsid w:val="007E0375"/>
    <w:rsid w:val="007E1743"/>
    <w:rsid w:val="007E1CA9"/>
    <w:rsid w:val="007E2334"/>
    <w:rsid w:val="007E28FA"/>
    <w:rsid w:val="007E2FB0"/>
    <w:rsid w:val="007E3671"/>
    <w:rsid w:val="007E36AE"/>
    <w:rsid w:val="007E3AB2"/>
    <w:rsid w:val="007E58F1"/>
    <w:rsid w:val="007E5C5F"/>
    <w:rsid w:val="007E5D9A"/>
    <w:rsid w:val="007E5ED6"/>
    <w:rsid w:val="007E611E"/>
    <w:rsid w:val="007E72BF"/>
    <w:rsid w:val="007E75E1"/>
    <w:rsid w:val="007E7B83"/>
    <w:rsid w:val="007F0089"/>
    <w:rsid w:val="007F01BB"/>
    <w:rsid w:val="007F1792"/>
    <w:rsid w:val="007F1E2A"/>
    <w:rsid w:val="007F1E88"/>
    <w:rsid w:val="007F2175"/>
    <w:rsid w:val="007F23CD"/>
    <w:rsid w:val="007F2619"/>
    <w:rsid w:val="007F357D"/>
    <w:rsid w:val="007F3A04"/>
    <w:rsid w:val="007F431D"/>
    <w:rsid w:val="007F498D"/>
    <w:rsid w:val="007F4B4B"/>
    <w:rsid w:val="007F50AF"/>
    <w:rsid w:val="007F52F7"/>
    <w:rsid w:val="007F5702"/>
    <w:rsid w:val="007F59DB"/>
    <w:rsid w:val="007F5FEB"/>
    <w:rsid w:val="007F6ADC"/>
    <w:rsid w:val="007F6E54"/>
    <w:rsid w:val="007F6ECB"/>
    <w:rsid w:val="007F79EB"/>
    <w:rsid w:val="007F7F16"/>
    <w:rsid w:val="00800388"/>
    <w:rsid w:val="008004B5"/>
    <w:rsid w:val="00801B64"/>
    <w:rsid w:val="00802310"/>
    <w:rsid w:val="00802331"/>
    <w:rsid w:val="008023D9"/>
    <w:rsid w:val="0080244D"/>
    <w:rsid w:val="00802510"/>
    <w:rsid w:val="00802794"/>
    <w:rsid w:val="00802830"/>
    <w:rsid w:val="008028A4"/>
    <w:rsid w:val="008039E6"/>
    <w:rsid w:val="00803C05"/>
    <w:rsid w:val="00803D33"/>
    <w:rsid w:val="0080412F"/>
    <w:rsid w:val="00804715"/>
    <w:rsid w:val="00804C78"/>
    <w:rsid w:val="00804E10"/>
    <w:rsid w:val="00805081"/>
    <w:rsid w:val="00806615"/>
    <w:rsid w:val="008068DB"/>
    <w:rsid w:val="00806BC0"/>
    <w:rsid w:val="00807891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1EDF"/>
    <w:rsid w:val="008125E2"/>
    <w:rsid w:val="00813EBE"/>
    <w:rsid w:val="00814223"/>
    <w:rsid w:val="00814328"/>
    <w:rsid w:val="008147F1"/>
    <w:rsid w:val="00814CC5"/>
    <w:rsid w:val="00814DA0"/>
    <w:rsid w:val="008154D2"/>
    <w:rsid w:val="00815F87"/>
    <w:rsid w:val="00816D03"/>
    <w:rsid w:val="00817319"/>
    <w:rsid w:val="00817746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24D"/>
    <w:rsid w:val="00824542"/>
    <w:rsid w:val="00824819"/>
    <w:rsid w:val="008251C5"/>
    <w:rsid w:val="00825439"/>
    <w:rsid w:val="00826031"/>
    <w:rsid w:val="00826F87"/>
    <w:rsid w:val="00827029"/>
    <w:rsid w:val="008278D7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37C63"/>
    <w:rsid w:val="00840639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7B0"/>
    <w:rsid w:val="00844B11"/>
    <w:rsid w:val="00844B74"/>
    <w:rsid w:val="00844CF7"/>
    <w:rsid w:val="0084529C"/>
    <w:rsid w:val="00845957"/>
    <w:rsid w:val="00845D8E"/>
    <w:rsid w:val="008465E2"/>
    <w:rsid w:val="00846670"/>
    <w:rsid w:val="00846BC8"/>
    <w:rsid w:val="00846CAC"/>
    <w:rsid w:val="00846E17"/>
    <w:rsid w:val="00847527"/>
    <w:rsid w:val="00847D93"/>
    <w:rsid w:val="00847F10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4C5"/>
    <w:rsid w:val="00856BCF"/>
    <w:rsid w:val="00856F02"/>
    <w:rsid w:val="00856FDE"/>
    <w:rsid w:val="00857BF1"/>
    <w:rsid w:val="008607FF"/>
    <w:rsid w:val="00860884"/>
    <w:rsid w:val="00860DF2"/>
    <w:rsid w:val="00860F07"/>
    <w:rsid w:val="008612F4"/>
    <w:rsid w:val="00861BB1"/>
    <w:rsid w:val="00861E16"/>
    <w:rsid w:val="00862674"/>
    <w:rsid w:val="008626A7"/>
    <w:rsid w:val="008632EB"/>
    <w:rsid w:val="00863406"/>
    <w:rsid w:val="00863924"/>
    <w:rsid w:val="00864B0E"/>
    <w:rsid w:val="00864C99"/>
    <w:rsid w:val="0086508C"/>
    <w:rsid w:val="00865734"/>
    <w:rsid w:val="00866920"/>
    <w:rsid w:val="00866C58"/>
    <w:rsid w:val="008672F3"/>
    <w:rsid w:val="0086779F"/>
    <w:rsid w:val="00870964"/>
    <w:rsid w:val="00871F7B"/>
    <w:rsid w:val="0087256B"/>
    <w:rsid w:val="008725FB"/>
    <w:rsid w:val="00873135"/>
    <w:rsid w:val="008735CC"/>
    <w:rsid w:val="008737E5"/>
    <w:rsid w:val="00873A66"/>
    <w:rsid w:val="00873F39"/>
    <w:rsid w:val="00874761"/>
    <w:rsid w:val="00875C97"/>
    <w:rsid w:val="00875D34"/>
    <w:rsid w:val="00875D74"/>
    <w:rsid w:val="008768CA"/>
    <w:rsid w:val="0087798E"/>
    <w:rsid w:val="00877C19"/>
    <w:rsid w:val="00877E1B"/>
    <w:rsid w:val="008800FD"/>
    <w:rsid w:val="00880559"/>
    <w:rsid w:val="00881314"/>
    <w:rsid w:val="00881513"/>
    <w:rsid w:val="0088155A"/>
    <w:rsid w:val="00882501"/>
    <w:rsid w:val="008826EE"/>
    <w:rsid w:val="00883A48"/>
    <w:rsid w:val="00883C6E"/>
    <w:rsid w:val="00884E88"/>
    <w:rsid w:val="008858FE"/>
    <w:rsid w:val="00885B8B"/>
    <w:rsid w:val="0088606A"/>
    <w:rsid w:val="008877C9"/>
    <w:rsid w:val="00887A0C"/>
    <w:rsid w:val="00887DA8"/>
    <w:rsid w:val="00890EBE"/>
    <w:rsid w:val="00891000"/>
    <w:rsid w:val="00893496"/>
    <w:rsid w:val="00894056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42A"/>
    <w:rsid w:val="008A1A94"/>
    <w:rsid w:val="008A1E3D"/>
    <w:rsid w:val="008A279B"/>
    <w:rsid w:val="008A3775"/>
    <w:rsid w:val="008A3B55"/>
    <w:rsid w:val="008A3F8B"/>
    <w:rsid w:val="008A48E0"/>
    <w:rsid w:val="008A4CE1"/>
    <w:rsid w:val="008A4EF1"/>
    <w:rsid w:val="008A5140"/>
    <w:rsid w:val="008A56D2"/>
    <w:rsid w:val="008A5838"/>
    <w:rsid w:val="008A5965"/>
    <w:rsid w:val="008A5A02"/>
    <w:rsid w:val="008A5F98"/>
    <w:rsid w:val="008A60C6"/>
    <w:rsid w:val="008A6B57"/>
    <w:rsid w:val="008A7536"/>
    <w:rsid w:val="008A7640"/>
    <w:rsid w:val="008B005D"/>
    <w:rsid w:val="008B09E1"/>
    <w:rsid w:val="008B0CE4"/>
    <w:rsid w:val="008B1445"/>
    <w:rsid w:val="008B247B"/>
    <w:rsid w:val="008B48A6"/>
    <w:rsid w:val="008B564B"/>
    <w:rsid w:val="008B7D96"/>
    <w:rsid w:val="008C019C"/>
    <w:rsid w:val="008C02FC"/>
    <w:rsid w:val="008C134D"/>
    <w:rsid w:val="008C15FE"/>
    <w:rsid w:val="008C18E7"/>
    <w:rsid w:val="008C1B2A"/>
    <w:rsid w:val="008C26F3"/>
    <w:rsid w:val="008C285C"/>
    <w:rsid w:val="008C2B8D"/>
    <w:rsid w:val="008C2E5F"/>
    <w:rsid w:val="008C2F1D"/>
    <w:rsid w:val="008C37FF"/>
    <w:rsid w:val="008C5880"/>
    <w:rsid w:val="008C5973"/>
    <w:rsid w:val="008C5F96"/>
    <w:rsid w:val="008C6B4D"/>
    <w:rsid w:val="008D06DD"/>
    <w:rsid w:val="008D0C24"/>
    <w:rsid w:val="008D0E8C"/>
    <w:rsid w:val="008D1070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1E7"/>
    <w:rsid w:val="008D6486"/>
    <w:rsid w:val="008D6CF4"/>
    <w:rsid w:val="008D72D9"/>
    <w:rsid w:val="008E0098"/>
    <w:rsid w:val="008E11B6"/>
    <w:rsid w:val="008E1343"/>
    <w:rsid w:val="008E2417"/>
    <w:rsid w:val="008E3162"/>
    <w:rsid w:val="008E39F0"/>
    <w:rsid w:val="008E4076"/>
    <w:rsid w:val="008E48AB"/>
    <w:rsid w:val="008E4988"/>
    <w:rsid w:val="008E4A4B"/>
    <w:rsid w:val="008E4ADB"/>
    <w:rsid w:val="008E50C6"/>
    <w:rsid w:val="008E634D"/>
    <w:rsid w:val="008E7275"/>
    <w:rsid w:val="008E74A1"/>
    <w:rsid w:val="008E7798"/>
    <w:rsid w:val="008E7B33"/>
    <w:rsid w:val="008E7CEC"/>
    <w:rsid w:val="008F0525"/>
    <w:rsid w:val="008F109E"/>
    <w:rsid w:val="008F1652"/>
    <w:rsid w:val="008F26C6"/>
    <w:rsid w:val="008F358D"/>
    <w:rsid w:val="008F37D0"/>
    <w:rsid w:val="008F3FE8"/>
    <w:rsid w:val="008F48AE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A85"/>
    <w:rsid w:val="008F7D43"/>
    <w:rsid w:val="008F7D7C"/>
    <w:rsid w:val="00900315"/>
    <w:rsid w:val="009004A3"/>
    <w:rsid w:val="00900B19"/>
    <w:rsid w:val="00900BAB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3DB0"/>
    <w:rsid w:val="009048DD"/>
    <w:rsid w:val="00905096"/>
    <w:rsid w:val="009050E7"/>
    <w:rsid w:val="00906085"/>
    <w:rsid w:val="009065A1"/>
    <w:rsid w:val="0090699A"/>
    <w:rsid w:val="009078B3"/>
    <w:rsid w:val="009103BD"/>
    <w:rsid w:val="00910517"/>
    <w:rsid w:val="00910FDD"/>
    <w:rsid w:val="00911089"/>
    <w:rsid w:val="00911134"/>
    <w:rsid w:val="009113E8"/>
    <w:rsid w:val="0091169E"/>
    <w:rsid w:val="009120F1"/>
    <w:rsid w:val="0091298E"/>
    <w:rsid w:val="00912CE7"/>
    <w:rsid w:val="0091339C"/>
    <w:rsid w:val="009133F2"/>
    <w:rsid w:val="00914681"/>
    <w:rsid w:val="00914E3F"/>
    <w:rsid w:val="009150D6"/>
    <w:rsid w:val="009152A8"/>
    <w:rsid w:val="00915934"/>
    <w:rsid w:val="00916937"/>
    <w:rsid w:val="00916FFC"/>
    <w:rsid w:val="0091792B"/>
    <w:rsid w:val="009179C7"/>
    <w:rsid w:val="00917BC6"/>
    <w:rsid w:val="00920264"/>
    <w:rsid w:val="00920A0B"/>
    <w:rsid w:val="009211CE"/>
    <w:rsid w:val="009214E3"/>
    <w:rsid w:val="00921B1F"/>
    <w:rsid w:val="00923C07"/>
    <w:rsid w:val="0092452C"/>
    <w:rsid w:val="009246B4"/>
    <w:rsid w:val="00924D13"/>
    <w:rsid w:val="009253FF"/>
    <w:rsid w:val="00925859"/>
    <w:rsid w:val="009263B0"/>
    <w:rsid w:val="00926C8F"/>
    <w:rsid w:val="00930210"/>
    <w:rsid w:val="00930967"/>
    <w:rsid w:val="00930A06"/>
    <w:rsid w:val="00930F8C"/>
    <w:rsid w:val="0093192B"/>
    <w:rsid w:val="00931D21"/>
    <w:rsid w:val="00932D94"/>
    <w:rsid w:val="0093362B"/>
    <w:rsid w:val="00933ABD"/>
    <w:rsid w:val="00934D4A"/>
    <w:rsid w:val="00936D97"/>
    <w:rsid w:val="00937018"/>
    <w:rsid w:val="00937020"/>
    <w:rsid w:val="00937654"/>
    <w:rsid w:val="0093765C"/>
    <w:rsid w:val="00942130"/>
    <w:rsid w:val="00942C34"/>
    <w:rsid w:val="00942EC2"/>
    <w:rsid w:val="00943150"/>
    <w:rsid w:val="00943ACC"/>
    <w:rsid w:val="00944517"/>
    <w:rsid w:val="00944787"/>
    <w:rsid w:val="00944A3D"/>
    <w:rsid w:val="009455E8"/>
    <w:rsid w:val="00946705"/>
    <w:rsid w:val="00950455"/>
    <w:rsid w:val="00950699"/>
    <w:rsid w:val="009511F3"/>
    <w:rsid w:val="00951932"/>
    <w:rsid w:val="0095256D"/>
    <w:rsid w:val="00952C59"/>
    <w:rsid w:val="00954944"/>
    <w:rsid w:val="00954A08"/>
    <w:rsid w:val="009553B3"/>
    <w:rsid w:val="009557D1"/>
    <w:rsid w:val="00955A98"/>
    <w:rsid w:val="00955D6D"/>
    <w:rsid w:val="00956EA1"/>
    <w:rsid w:val="00957888"/>
    <w:rsid w:val="0095796A"/>
    <w:rsid w:val="00957BD4"/>
    <w:rsid w:val="00960A33"/>
    <w:rsid w:val="00960FAE"/>
    <w:rsid w:val="00961B32"/>
    <w:rsid w:val="00963026"/>
    <w:rsid w:val="009639F1"/>
    <w:rsid w:val="00963E63"/>
    <w:rsid w:val="00963EC7"/>
    <w:rsid w:val="0096499A"/>
    <w:rsid w:val="009649A2"/>
    <w:rsid w:val="009653EA"/>
    <w:rsid w:val="0096580B"/>
    <w:rsid w:val="00965844"/>
    <w:rsid w:val="009665B9"/>
    <w:rsid w:val="00967202"/>
    <w:rsid w:val="00970175"/>
    <w:rsid w:val="00970B8E"/>
    <w:rsid w:val="00970D14"/>
    <w:rsid w:val="0097181D"/>
    <w:rsid w:val="00971990"/>
    <w:rsid w:val="00971DF1"/>
    <w:rsid w:val="00971FB9"/>
    <w:rsid w:val="00972DFB"/>
    <w:rsid w:val="0097319D"/>
    <w:rsid w:val="00974BB0"/>
    <w:rsid w:val="00975090"/>
    <w:rsid w:val="00975530"/>
    <w:rsid w:val="00976939"/>
    <w:rsid w:val="00977383"/>
    <w:rsid w:val="00980232"/>
    <w:rsid w:val="00980767"/>
    <w:rsid w:val="00980EF0"/>
    <w:rsid w:val="009810F8"/>
    <w:rsid w:val="009825F9"/>
    <w:rsid w:val="0098274E"/>
    <w:rsid w:val="00983027"/>
    <w:rsid w:val="00983239"/>
    <w:rsid w:val="00983250"/>
    <w:rsid w:val="0098333C"/>
    <w:rsid w:val="0098343C"/>
    <w:rsid w:val="00983FC0"/>
    <w:rsid w:val="009843AA"/>
    <w:rsid w:val="00984942"/>
    <w:rsid w:val="00984C55"/>
    <w:rsid w:val="00985469"/>
    <w:rsid w:val="00986051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304"/>
    <w:rsid w:val="00994CD6"/>
    <w:rsid w:val="00995099"/>
    <w:rsid w:val="00995229"/>
    <w:rsid w:val="00995634"/>
    <w:rsid w:val="00995BC1"/>
    <w:rsid w:val="00996EA4"/>
    <w:rsid w:val="00997174"/>
    <w:rsid w:val="0099720F"/>
    <w:rsid w:val="009974FC"/>
    <w:rsid w:val="00997946"/>
    <w:rsid w:val="009A0522"/>
    <w:rsid w:val="009A150C"/>
    <w:rsid w:val="009A18DD"/>
    <w:rsid w:val="009A2661"/>
    <w:rsid w:val="009A299A"/>
    <w:rsid w:val="009A3837"/>
    <w:rsid w:val="009A4231"/>
    <w:rsid w:val="009A51B6"/>
    <w:rsid w:val="009A5436"/>
    <w:rsid w:val="009A5488"/>
    <w:rsid w:val="009A6A95"/>
    <w:rsid w:val="009A6DA4"/>
    <w:rsid w:val="009A75FB"/>
    <w:rsid w:val="009A7B12"/>
    <w:rsid w:val="009B0527"/>
    <w:rsid w:val="009B07CD"/>
    <w:rsid w:val="009B089D"/>
    <w:rsid w:val="009B1DE9"/>
    <w:rsid w:val="009B2733"/>
    <w:rsid w:val="009B291B"/>
    <w:rsid w:val="009B2F0F"/>
    <w:rsid w:val="009B353D"/>
    <w:rsid w:val="009B3A40"/>
    <w:rsid w:val="009B3AFA"/>
    <w:rsid w:val="009B3DA2"/>
    <w:rsid w:val="009B54D4"/>
    <w:rsid w:val="009B567F"/>
    <w:rsid w:val="009B58B4"/>
    <w:rsid w:val="009B58D1"/>
    <w:rsid w:val="009B5A3D"/>
    <w:rsid w:val="009B5C3D"/>
    <w:rsid w:val="009B62C1"/>
    <w:rsid w:val="009B6657"/>
    <w:rsid w:val="009B6971"/>
    <w:rsid w:val="009B6C88"/>
    <w:rsid w:val="009B6E42"/>
    <w:rsid w:val="009B6E59"/>
    <w:rsid w:val="009B70C3"/>
    <w:rsid w:val="009B70E6"/>
    <w:rsid w:val="009B7283"/>
    <w:rsid w:val="009B74A8"/>
    <w:rsid w:val="009B7814"/>
    <w:rsid w:val="009B7A25"/>
    <w:rsid w:val="009B7C77"/>
    <w:rsid w:val="009C0621"/>
    <w:rsid w:val="009C11D0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139"/>
    <w:rsid w:val="009C695A"/>
    <w:rsid w:val="009C6C70"/>
    <w:rsid w:val="009C7244"/>
    <w:rsid w:val="009C776C"/>
    <w:rsid w:val="009C7871"/>
    <w:rsid w:val="009C7E34"/>
    <w:rsid w:val="009C7E72"/>
    <w:rsid w:val="009D036E"/>
    <w:rsid w:val="009D0426"/>
    <w:rsid w:val="009D0928"/>
    <w:rsid w:val="009D0B9B"/>
    <w:rsid w:val="009D1BD2"/>
    <w:rsid w:val="009D36EF"/>
    <w:rsid w:val="009D37FD"/>
    <w:rsid w:val="009D3F00"/>
    <w:rsid w:val="009D464A"/>
    <w:rsid w:val="009D5D36"/>
    <w:rsid w:val="009D5EFC"/>
    <w:rsid w:val="009D6655"/>
    <w:rsid w:val="009D6EF6"/>
    <w:rsid w:val="009D715E"/>
    <w:rsid w:val="009D73F4"/>
    <w:rsid w:val="009D759D"/>
    <w:rsid w:val="009D7C1F"/>
    <w:rsid w:val="009D7EFD"/>
    <w:rsid w:val="009E0645"/>
    <w:rsid w:val="009E0F80"/>
    <w:rsid w:val="009E13FC"/>
    <w:rsid w:val="009E16D4"/>
    <w:rsid w:val="009E229B"/>
    <w:rsid w:val="009E3272"/>
    <w:rsid w:val="009E35A7"/>
    <w:rsid w:val="009E3B84"/>
    <w:rsid w:val="009E4B8D"/>
    <w:rsid w:val="009E4E10"/>
    <w:rsid w:val="009E4FBC"/>
    <w:rsid w:val="009E5724"/>
    <w:rsid w:val="009E654E"/>
    <w:rsid w:val="009E68E4"/>
    <w:rsid w:val="009E75E5"/>
    <w:rsid w:val="009E7A15"/>
    <w:rsid w:val="009E7DDB"/>
    <w:rsid w:val="009F0055"/>
    <w:rsid w:val="009F0F42"/>
    <w:rsid w:val="009F0F58"/>
    <w:rsid w:val="009F0F91"/>
    <w:rsid w:val="009F179B"/>
    <w:rsid w:val="009F21E0"/>
    <w:rsid w:val="009F25CD"/>
    <w:rsid w:val="009F27A3"/>
    <w:rsid w:val="009F28E8"/>
    <w:rsid w:val="009F322D"/>
    <w:rsid w:val="009F35BE"/>
    <w:rsid w:val="009F3B33"/>
    <w:rsid w:val="009F4433"/>
    <w:rsid w:val="009F4F2C"/>
    <w:rsid w:val="009F50E1"/>
    <w:rsid w:val="009F540E"/>
    <w:rsid w:val="009F5862"/>
    <w:rsid w:val="009F58B7"/>
    <w:rsid w:val="009F5D6B"/>
    <w:rsid w:val="009F6C3C"/>
    <w:rsid w:val="009F700F"/>
    <w:rsid w:val="009F7D56"/>
    <w:rsid w:val="00A00214"/>
    <w:rsid w:val="00A00EC0"/>
    <w:rsid w:val="00A0106E"/>
    <w:rsid w:val="00A016C2"/>
    <w:rsid w:val="00A01D45"/>
    <w:rsid w:val="00A01EE5"/>
    <w:rsid w:val="00A02169"/>
    <w:rsid w:val="00A024A0"/>
    <w:rsid w:val="00A025B3"/>
    <w:rsid w:val="00A02946"/>
    <w:rsid w:val="00A02D68"/>
    <w:rsid w:val="00A03040"/>
    <w:rsid w:val="00A0378C"/>
    <w:rsid w:val="00A03E7C"/>
    <w:rsid w:val="00A05C04"/>
    <w:rsid w:val="00A07FA1"/>
    <w:rsid w:val="00A10F02"/>
    <w:rsid w:val="00A110AD"/>
    <w:rsid w:val="00A111A6"/>
    <w:rsid w:val="00A119F0"/>
    <w:rsid w:val="00A12166"/>
    <w:rsid w:val="00A1266B"/>
    <w:rsid w:val="00A12730"/>
    <w:rsid w:val="00A13593"/>
    <w:rsid w:val="00A1426E"/>
    <w:rsid w:val="00A146ED"/>
    <w:rsid w:val="00A155C9"/>
    <w:rsid w:val="00A15B3B"/>
    <w:rsid w:val="00A15E83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1C8"/>
    <w:rsid w:val="00A21D31"/>
    <w:rsid w:val="00A22294"/>
    <w:rsid w:val="00A2521F"/>
    <w:rsid w:val="00A25C12"/>
    <w:rsid w:val="00A26122"/>
    <w:rsid w:val="00A266A9"/>
    <w:rsid w:val="00A26C57"/>
    <w:rsid w:val="00A26DE5"/>
    <w:rsid w:val="00A27024"/>
    <w:rsid w:val="00A27C5E"/>
    <w:rsid w:val="00A304CE"/>
    <w:rsid w:val="00A30675"/>
    <w:rsid w:val="00A314DD"/>
    <w:rsid w:val="00A316A8"/>
    <w:rsid w:val="00A32446"/>
    <w:rsid w:val="00A335F3"/>
    <w:rsid w:val="00A336BB"/>
    <w:rsid w:val="00A33738"/>
    <w:rsid w:val="00A33AE6"/>
    <w:rsid w:val="00A34433"/>
    <w:rsid w:val="00A3513D"/>
    <w:rsid w:val="00A35951"/>
    <w:rsid w:val="00A35AEB"/>
    <w:rsid w:val="00A36573"/>
    <w:rsid w:val="00A37B63"/>
    <w:rsid w:val="00A37F21"/>
    <w:rsid w:val="00A40E3B"/>
    <w:rsid w:val="00A41DF9"/>
    <w:rsid w:val="00A42A35"/>
    <w:rsid w:val="00A43589"/>
    <w:rsid w:val="00A43B21"/>
    <w:rsid w:val="00A43E12"/>
    <w:rsid w:val="00A44A3A"/>
    <w:rsid w:val="00A44D41"/>
    <w:rsid w:val="00A44D54"/>
    <w:rsid w:val="00A454D0"/>
    <w:rsid w:val="00A45EDA"/>
    <w:rsid w:val="00A4655E"/>
    <w:rsid w:val="00A4701A"/>
    <w:rsid w:val="00A47170"/>
    <w:rsid w:val="00A47175"/>
    <w:rsid w:val="00A47D14"/>
    <w:rsid w:val="00A47D76"/>
    <w:rsid w:val="00A50247"/>
    <w:rsid w:val="00A5246B"/>
    <w:rsid w:val="00A53366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6EAE"/>
    <w:rsid w:val="00A57585"/>
    <w:rsid w:val="00A577E1"/>
    <w:rsid w:val="00A60ED5"/>
    <w:rsid w:val="00A611E5"/>
    <w:rsid w:val="00A62226"/>
    <w:rsid w:val="00A62320"/>
    <w:rsid w:val="00A630EB"/>
    <w:rsid w:val="00A63D42"/>
    <w:rsid w:val="00A64195"/>
    <w:rsid w:val="00A648BC"/>
    <w:rsid w:val="00A64DB5"/>
    <w:rsid w:val="00A65691"/>
    <w:rsid w:val="00A659CD"/>
    <w:rsid w:val="00A65B37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861"/>
    <w:rsid w:val="00A71E42"/>
    <w:rsid w:val="00A71F9E"/>
    <w:rsid w:val="00A72382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AA7"/>
    <w:rsid w:val="00A76FE6"/>
    <w:rsid w:val="00A77261"/>
    <w:rsid w:val="00A775A3"/>
    <w:rsid w:val="00A7761E"/>
    <w:rsid w:val="00A77838"/>
    <w:rsid w:val="00A77971"/>
    <w:rsid w:val="00A77A87"/>
    <w:rsid w:val="00A77D85"/>
    <w:rsid w:val="00A77F9B"/>
    <w:rsid w:val="00A8136E"/>
    <w:rsid w:val="00A81D4A"/>
    <w:rsid w:val="00A81E00"/>
    <w:rsid w:val="00A8223F"/>
    <w:rsid w:val="00A822C0"/>
    <w:rsid w:val="00A822F8"/>
    <w:rsid w:val="00A82346"/>
    <w:rsid w:val="00A82844"/>
    <w:rsid w:val="00A83066"/>
    <w:rsid w:val="00A833F3"/>
    <w:rsid w:val="00A83659"/>
    <w:rsid w:val="00A838CE"/>
    <w:rsid w:val="00A83996"/>
    <w:rsid w:val="00A83F11"/>
    <w:rsid w:val="00A8479F"/>
    <w:rsid w:val="00A84972"/>
    <w:rsid w:val="00A84CDF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182"/>
    <w:rsid w:val="00A914D4"/>
    <w:rsid w:val="00A916CD"/>
    <w:rsid w:val="00A924DD"/>
    <w:rsid w:val="00A925AE"/>
    <w:rsid w:val="00A92D48"/>
    <w:rsid w:val="00A94282"/>
    <w:rsid w:val="00A948AD"/>
    <w:rsid w:val="00A95DBF"/>
    <w:rsid w:val="00A95E8D"/>
    <w:rsid w:val="00A9671C"/>
    <w:rsid w:val="00A96AAA"/>
    <w:rsid w:val="00A96F54"/>
    <w:rsid w:val="00A97691"/>
    <w:rsid w:val="00AA0789"/>
    <w:rsid w:val="00AA07CC"/>
    <w:rsid w:val="00AA07F8"/>
    <w:rsid w:val="00AA0DAE"/>
    <w:rsid w:val="00AA10A4"/>
    <w:rsid w:val="00AA125D"/>
    <w:rsid w:val="00AA3055"/>
    <w:rsid w:val="00AA3153"/>
    <w:rsid w:val="00AA34C0"/>
    <w:rsid w:val="00AA3CA7"/>
    <w:rsid w:val="00AA3D06"/>
    <w:rsid w:val="00AA4170"/>
    <w:rsid w:val="00AA41D7"/>
    <w:rsid w:val="00AA41F9"/>
    <w:rsid w:val="00AA493A"/>
    <w:rsid w:val="00AA536A"/>
    <w:rsid w:val="00AA5640"/>
    <w:rsid w:val="00AA5B6A"/>
    <w:rsid w:val="00AA5F77"/>
    <w:rsid w:val="00AA633E"/>
    <w:rsid w:val="00AA65A2"/>
    <w:rsid w:val="00AA6642"/>
    <w:rsid w:val="00AA6E8C"/>
    <w:rsid w:val="00AA72AD"/>
    <w:rsid w:val="00AA735F"/>
    <w:rsid w:val="00AA7B93"/>
    <w:rsid w:val="00AB0201"/>
    <w:rsid w:val="00AB0D32"/>
    <w:rsid w:val="00AB1351"/>
    <w:rsid w:val="00AB13C8"/>
    <w:rsid w:val="00AB1411"/>
    <w:rsid w:val="00AB1440"/>
    <w:rsid w:val="00AB2830"/>
    <w:rsid w:val="00AB299A"/>
    <w:rsid w:val="00AB307A"/>
    <w:rsid w:val="00AB33AC"/>
    <w:rsid w:val="00AB3453"/>
    <w:rsid w:val="00AB36C3"/>
    <w:rsid w:val="00AB3A5C"/>
    <w:rsid w:val="00AB3A60"/>
    <w:rsid w:val="00AB4050"/>
    <w:rsid w:val="00AB5AC7"/>
    <w:rsid w:val="00AB633F"/>
    <w:rsid w:val="00AB698C"/>
    <w:rsid w:val="00AB6E3E"/>
    <w:rsid w:val="00AB7613"/>
    <w:rsid w:val="00AC0739"/>
    <w:rsid w:val="00AC0D5B"/>
    <w:rsid w:val="00AC1168"/>
    <w:rsid w:val="00AC1283"/>
    <w:rsid w:val="00AC136E"/>
    <w:rsid w:val="00AC13FE"/>
    <w:rsid w:val="00AC17D5"/>
    <w:rsid w:val="00AC1D6E"/>
    <w:rsid w:val="00AC23D6"/>
    <w:rsid w:val="00AC28FE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4C95"/>
    <w:rsid w:val="00AC50FD"/>
    <w:rsid w:val="00AC60B3"/>
    <w:rsid w:val="00AC6F58"/>
    <w:rsid w:val="00AC710A"/>
    <w:rsid w:val="00AC797C"/>
    <w:rsid w:val="00AC7FDF"/>
    <w:rsid w:val="00AD00FB"/>
    <w:rsid w:val="00AD0458"/>
    <w:rsid w:val="00AD0735"/>
    <w:rsid w:val="00AD0951"/>
    <w:rsid w:val="00AD0E91"/>
    <w:rsid w:val="00AD0EE5"/>
    <w:rsid w:val="00AD1B75"/>
    <w:rsid w:val="00AD1C1D"/>
    <w:rsid w:val="00AD1E7E"/>
    <w:rsid w:val="00AD22B9"/>
    <w:rsid w:val="00AD35E2"/>
    <w:rsid w:val="00AD3C36"/>
    <w:rsid w:val="00AD3CDE"/>
    <w:rsid w:val="00AD3FD4"/>
    <w:rsid w:val="00AD45D1"/>
    <w:rsid w:val="00AD5C48"/>
    <w:rsid w:val="00AD67F3"/>
    <w:rsid w:val="00AD6E1F"/>
    <w:rsid w:val="00AD75C7"/>
    <w:rsid w:val="00AD7E76"/>
    <w:rsid w:val="00AE0402"/>
    <w:rsid w:val="00AE05BC"/>
    <w:rsid w:val="00AE0DBA"/>
    <w:rsid w:val="00AE0F44"/>
    <w:rsid w:val="00AE1D35"/>
    <w:rsid w:val="00AE1F2E"/>
    <w:rsid w:val="00AE2AD4"/>
    <w:rsid w:val="00AE2EE1"/>
    <w:rsid w:val="00AE314D"/>
    <w:rsid w:val="00AE351A"/>
    <w:rsid w:val="00AE37CE"/>
    <w:rsid w:val="00AE3A99"/>
    <w:rsid w:val="00AE3EFA"/>
    <w:rsid w:val="00AE574C"/>
    <w:rsid w:val="00AE59BA"/>
    <w:rsid w:val="00AE616A"/>
    <w:rsid w:val="00AE618F"/>
    <w:rsid w:val="00AE6805"/>
    <w:rsid w:val="00AE6936"/>
    <w:rsid w:val="00AE6D9A"/>
    <w:rsid w:val="00AE710C"/>
    <w:rsid w:val="00AE7C52"/>
    <w:rsid w:val="00AE7C64"/>
    <w:rsid w:val="00AF0E2D"/>
    <w:rsid w:val="00AF0F11"/>
    <w:rsid w:val="00AF13C1"/>
    <w:rsid w:val="00AF13FB"/>
    <w:rsid w:val="00AF160F"/>
    <w:rsid w:val="00AF166C"/>
    <w:rsid w:val="00AF178C"/>
    <w:rsid w:val="00AF19E5"/>
    <w:rsid w:val="00AF26CD"/>
    <w:rsid w:val="00AF2875"/>
    <w:rsid w:val="00AF2AA3"/>
    <w:rsid w:val="00AF407F"/>
    <w:rsid w:val="00AF4CEF"/>
    <w:rsid w:val="00AF4DF4"/>
    <w:rsid w:val="00AF5030"/>
    <w:rsid w:val="00AF5038"/>
    <w:rsid w:val="00AF53A1"/>
    <w:rsid w:val="00AF5627"/>
    <w:rsid w:val="00AF5CAD"/>
    <w:rsid w:val="00AF684D"/>
    <w:rsid w:val="00AF6EB8"/>
    <w:rsid w:val="00B00B23"/>
    <w:rsid w:val="00B0128C"/>
    <w:rsid w:val="00B01988"/>
    <w:rsid w:val="00B01BBB"/>
    <w:rsid w:val="00B023BA"/>
    <w:rsid w:val="00B02587"/>
    <w:rsid w:val="00B025C7"/>
    <w:rsid w:val="00B029BE"/>
    <w:rsid w:val="00B02D85"/>
    <w:rsid w:val="00B032D1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541"/>
    <w:rsid w:val="00B07BA2"/>
    <w:rsid w:val="00B10AD1"/>
    <w:rsid w:val="00B10F83"/>
    <w:rsid w:val="00B1135A"/>
    <w:rsid w:val="00B11762"/>
    <w:rsid w:val="00B12860"/>
    <w:rsid w:val="00B12EF0"/>
    <w:rsid w:val="00B13205"/>
    <w:rsid w:val="00B14062"/>
    <w:rsid w:val="00B1415B"/>
    <w:rsid w:val="00B14427"/>
    <w:rsid w:val="00B15449"/>
    <w:rsid w:val="00B1544A"/>
    <w:rsid w:val="00B15DF0"/>
    <w:rsid w:val="00B15FB5"/>
    <w:rsid w:val="00B165F2"/>
    <w:rsid w:val="00B16C46"/>
    <w:rsid w:val="00B16E18"/>
    <w:rsid w:val="00B17332"/>
    <w:rsid w:val="00B1754C"/>
    <w:rsid w:val="00B17BEA"/>
    <w:rsid w:val="00B17CBA"/>
    <w:rsid w:val="00B17FA7"/>
    <w:rsid w:val="00B20CC4"/>
    <w:rsid w:val="00B21089"/>
    <w:rsid w:val="00B223ED"/>
    <w:rsid w:val="00B224BF"/>
    <w:rsid w:val="00B22CB2"/>
    <w:rsid w:val="00B22E61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D6F"/>
    <w:rsid w:val="00B25EFF"/>
    <w:rsid w:val="00B264B3"/>
    <w:rsid w:val="00B26C53"/>
    <w:rsid w:val="00B26D02"/>
    <w:rsid w:val="00B2709D"/>
    <w:rsid w:val="00B279BA"/>
    <w:rsid w:val="00B3013D"/>
    <w:rsid w:val="00B3015A"/>
    <w:rsid w:val="00B3089D"/>
    <w:rsid w:val="00B3174E"/>
    <w:rsid w:val="00B31C60"/>
    <w:rsid w:val="00B32172"/>
    <w:rsid w:val="00B322CB"/>
    <w:rsid w:val="00B32C62"/>
    <w:rsid w:val="00B32E3E"/>
    <w:rsid w:val="00B32E97"/>
    <w:rsid w:val="00B32FD8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37D09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537E"/>
    <w:rsid w:val="00B454C7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4D7C"/>
    <w:rsid w:val="00B55ED0"/>
    <w:rsid w:val="00B56463"/>
    <w:rsid w:val="00B56812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448E"/>
    <w:rsid w:val="00B65162"/>
    <w:rsid w:val="00B65DAC"/>
    <w:rsid w:val="00B65E54"/>
    <w:rsid w:val="00B66105"/>
    <w:rsid w:val="00B66AB3"/>
    <w:rsid w:val="00B672F2"/>
    <w:rsid w:val="00B67C01"/>
    <w:rsid w:val="00B7278D"/>
    <w:rsid w:val="00B72907"/>
    <w:rsid w:val="00B731F2"/>
    <w:rsid w:val="00B73DD4"/>
    <w:rsid w:val="00B7451C"/>
    <w:rsid w:val="00B7464D"/>
    <w:rsid w:val="00B74C60"/>
    <w:rsid w:val="00B754D8"/>
    <w:rsid w:val="00B756A9"/>
    <w:rsid w:val="00B7590F"/>
    <w:rsid w:val="00B777F1"/>
    <w:rsid w:val="00B778FD"/>
    <w:rsid w:val="00B779D0"/>
    <w:rsid w:val="00B80494"/>
    <w:rsid w:val="00B80826"/>
    <w:rsid w:val="00B817A9"/>
    <w:rsid w:val="00B8359D"/>
    <w:rsid w:val="00B83E6B"/>
    <w:rsid w:val="00B84A71"/>
    <w:rsid w:val="00B850C1"/>
    <w:rsid w:val="00B8584E"/>
    <w:rsid w:val="00B863C2"/>
    <w:rsid w:val="00B86507"/>
    <w:rsid w:val="00B86E45"/>
    <w:rsid w:val="00B87683"/>
    <w:rsid w:val="00B90A10"/>
    <w:rsid w:val="00B90ADC"/>
    <w:rsid w:val="00B910CA"/>
    <w:rsid w:val="00B918B3"/>
    <w:rsid w:val="00B91A90"/>
    <w:rsid w:val="00B91CA7"/>
    <w:rsid w:val="00B91E98"/>
    <w:rsid w:val="00B93017"/>
    <w:rsid w:val="00B936F3"/>
    <w:rsid w:val="00B93CB3"/>
    <w:rsid w:val="00B94080"/>
    <w:rsid w:val="00B94580"/>
    <w:rsid w:val="00B94D15"/>
    <w:rsid w:val="00B9504F"/>
    <w:rsid w:val="00B95339"/>
    <w:rsid w:val="00B95641"/>
    <w:rsid w:val="00B95808"/>
    <w:rsid w:val="00B95CC2"/>
    <w:rsid w:val="00B96121"/>
    <w:rsid w:val="00B96FC2"/>
    <w:rsid w:val="00B97334"/>
    <w:rsid w:val="00B97437"/>
    <w:rsid w:val="00B9745D"/>
    <w:rsid w:val="00B97517"/>
    <w:rsid w:val="00BA0224"/>
    <w:rsid w:val="00BA0729"/>
    <w:rsid w:val="00BA0D04"/>
    <w:rsid w:val="00BA0F48"/>
    <w:rsid w:val="00BA1260"/>
    <w:rsid w:val="00BA22F1"/>
    <w:rsid w:val="00BA2C59"/>
    <w:rsid w:val="00BA2D37"/>
    <w:rsid w:val="00BA2D9E"/>
    <w:rsid w:val="00BA3E92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94C"/>
    <w:rsid w:val="00BB1AD8"/>
    <w:rsid w:val="00BB1ADD"/>
    <w:rsid w:val="00BB2D68"/>
    <w:rsid w:val="00BB33E8"/>
    <w:rsid w:val="00BB3958"/>
    <w:rsid w:val="00BB494F"/>
    <w:rsid w:val="00BB4D07"/>
    <w:rsid w:val="00BB7AE3"/>
    <w:rsid w:val="00BB7B99"/>
    <w:rsid w:val="00BB7EF6"/>
    <w:rsid w:val="00BC0512"/>
    <w:rsid w:val="00BC0AD7"/>
    <w:rsid w:val="00BC2D1B"/>
    <w:rsid w:val="00BC2F8D"/>
    <w:rsid w:val="00BC34BD"/>
    <w:rsid w:val="00BC35F7"/>
    <w:rsid w:val="00BC3658"/>
    <w:rsid w:val="00BC3A85"/>
    <w:rsid w:val="00BC3FCC"/>
    <w:rsid w:val="00BC4310"/>
    <w:rsid w:val="00BC67CE"/>
    <w:rsid w:val="00BC6997"/>
    <w:rsid w:val="00BC7CC5"/>
    <w:rsid w:val="00BC7DD3"/>
    <w:rsid w:val="00BC7EC7"/>
    <w:rsid w:val="00BD0650"/>
    <w:rsid w:val="00BD14C7"/>
    <w:rsid w:val="00BD1709"/>
    <w:rsid w:val="00BD2120"/>
    <w:rsid w:val="00BD2326"/>
    <w:rsid w:val="00BD25A9"/>
    <w:rsid w:val="00BD3107"/>
    <w:rsid w:val="00BD3E49"/>
    <w:rsid w:val="00BD5851"/>
    <w:rsid w:val="00BD5933"/>
    <w:rsid w:val="00BD5A36"/>
    <w:rsid w:val="00BD76CB"/>
    <w:rsid w:val="00BD7E95"/>
    <w:rsid w:val="00BE037E"/>
    <w:rsid w:val="00BE044F"/>
    <w:rsid w:val="00BE1AC1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1B7"/>
    <w:rsid w:val="00BE6611"/>
    <w:rsid w:val="00BE66AE"/>
    <w:rsid w:val="00BE66B1"/>
    <w:rsid w:val="00BE71F1"/>
    <w:rsid w:val="00BE723C"/>
    <w:rsid w:val="00BE731C"/>
    <w:rsid w:val="00BE756F"/>
    <w:rsid w:val="00BE7743"/>
    <w:rsid w:val="00BF0B21"/>
    <w:rsid w:val="00BF16EF"/>
    <w:rsid w:val="00BF1748"/>
    <w:rsid w:val="00BF1D2E"/>
    <w:rsid w:val="00BF24CD"/>
    <w:rsid w:val="00BF2559"/>
    <w:rsid w:val="00BF432D"/>
    <w:rsid w:val="00BF44EF"/>
    <w:rsid w:val="00BF4795"/>
    <w:rsid w:val="00BF4EA6"/>
    <w:rsid w:val="00BF5C50"/>
    <w:rsid w:val="00BF6519"/>
    <w:rsid w:val="00BF6584"/>
    <w:rsid w:val="00BF671F"/>
    <w:rsid w:val="00BF6CFA"/>
    <w:rsid w:val="00BF6D5C"/>
    <w:rsid w:val="00BF6F8E"/>
    <w:rsid w:val="00BF7324"/>
    <w:rsid w:val="00BF7ACF"/>
    <w:rsid w:val="00BF7F74"/>
    <w:rsid w:val="00C00A3F"/>
    <w:rsid w:val="00C015AB"/>
    <w:rsid w:val="00C01ADE"/>
    <w:rsid w:val="00C01D48"/>
    <w:rsid w:val="00C03039"/>
    <w:rsid w:val="00C03945"/>
    <w:rsid w:val="00C05771"/>
    <w:rsid w:val="00C05E48"/>
    <w:rsid w:val="00C0602E"/>
    <w:rsid w:val="00C0604A"/>
    <w:rsid w:val="00C062DC"/>
    <w:rsid w:val="00C06585"/>
    <w:rsid w:val="00C07431"/>
    <w:rsid w:val="00C10B7F"/>
    <w:rsid w:val="00C10C27"/>
    <w:rsid w:val="00C11059"/>
    <w:rsid w:val="00C1172F"/>
    <w:rsid w:val="00C11AFB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E4"/>
    <w:rsid w:val="00C167FB"/>
    <w:rsid w:val="00C170F4"/>
    <w:rsid w:val="00C17E61"/>
    <w:rsid w:val="00C20241"/>
    <w:rsid w:val="00C20551"/>
    <w:rsid w:val="00C20B4E"/>
    <w:rsid w:val="00C212ED"/>
    <w:rsid w:val="00C21A7D"/>
    <w:rsid w:val="00C21FFD"/>
    <w:rsid w:val="00C22026"/>
    <w:rsid w:val="00C22962"/>
    <w:rsid w:val="00C22F1A"/>
    <w:rsid w:val="00C23190"/>
    <w:rsid w:val="00C2329D"/>
    <w:rsid w:val="00C23F6F"/>
    <w:rsid w:val="00C2458B"/>
    <w:rsid w:val="00C25653"/>
    <w:rsid w:val="00C25E38"/>
    <w:rsid w:val="00C2714D"/>
    <w:rsid w:val="00C27548"/>
    <w:rsid w:val="00C27A77"/>
    <w:rsid w:val="00C27E75"/>
    <w:rsid w:val="00C30F1A"/>
    <w:rsid w:val="00C31003"/>
    <w:rsid w:val="00C3180D"/>
    <w:rsid w:val="00C31EDF"/>
    <w:rsid w:val="00C326FF"/>
    <w:rsid w:val="00C32CB8"/>
    <w:rsid w:val="00C32F91"/>
    <w:rsid w:val="00C33079"/>
    <w:rsid w:val="00C3326E"/>
    <w:rsid w:val="00C3377F"/>
    <w:rsid w:val="00C350BA"/>
    <w:rsid w:val="00C351AA"/>
    <w:rsid w:val="00C35241"/>
    <w:rsid w:val="00C364F2"/>
    <w:rsid w:val="00C375FD"/>
    <w:rsid w:val="00C376D8"/>
    <w:rsid w:val="00C37B25"/>
    <w:rsid w:val="00C400A4"/>
    <w:rsid w:val="00C405ED"/>
    <w:rsid w:val="00C407AE"/>
    <w:rsid w:val="00C41698"/>
    <w:rsid w:val="00C41790"/>
    <w:rsid w:val="00C4187F"/>
    <w:rsid w:val="00C422B0"/>
    <w:rsid w:val="00C42401"/>
    <w:rsid w:val="00C42C8A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5FE"/>
    <w:rsid w:val="00C4594C"/>
    <w:rsid w:val="00C460A9"/>
    <w:rsid w:val="00C465DF"/>
    <w:rsid w:val="00C465F0"/>
    <w:rsid w:val="00C47123"/>
    <w:rsid w:val="00C47188"/>
    <w:rsid w:val="00C47975"/>
    <w:rsid w:val="00C479A8"/>
    <w:rsid w:val="00C47F19"/>
    <w:rsid w:val="00C504CF"/>
    <w:rsid w:val="00C5064D"/>
    <w:rsid w:val="00C50D95"/>
    <w:rsid w:val="00C51599"/>
    <w:rsid w:val="00C51729"/>
    <w:rsid w:val="00C51C90"/>
    <w:rsid w:val="00C52030"/>
    <w:rsid w:val="00C525B8"/>
    <w:rsid w:val="00C52F25"/>
    <w:rsid w:val="00C543D2"/>
    <w:rsid w:val="00C54E41"/>
    <w:rsid w:val="00C552C1"/>
    <w:rsid w:val="00C5532D"/>
    <w:rsid w:val="00C55FA4"/>
    <w:rsid w:val="00C560A2"/>
    <w:rsid w:val="00C56444"/>
    <w:rsid w:val="00C56DD3"/>
    <w:rsid w:val="00C57015"/>
    <w:rsid w:val="00C57CD5"/>
    <w:rsid w:val="00C57E77"/>
    <w:rsid w:val="00C612F0"/>
    <w:rsid w:val="00C61AC6"/>
    <w:rsid w:val="00C62427"/>
    <w:rsid w:val="00C62A70"/>
    <w:rsid w:val="00C62C91"/>
    <w:rsid w:val="00C62CDF"/>
    <w:rsid w:val="00C63A02"/>
    <w:rsid w:val="00C63E70"/>
    <w:rsid w:val="00C64AF4"/>
    <w:rsid w:val="00C65C6C"/>
    <w:rsid w:val="00C65F25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1A3"/>
    <w:rsid w:val="00C72D40"/>
    <w:rsid w:val="00C73BBB"/>
    <w:rsid w:val="00C73CBA"/>
    <w:rsid w:val="00C74AB1"/>
    <w:rsid w:val="00C755D2"/>
    <w:rsid w:val="00C75A84"/>
    <w:rsid w:val="00C75FEE"/>
    <w:rsid w:val="00C7627B"/>
    <w:rsid w:val="00C76AEB"/>
    <w:rsid w:val="00C7722F"/>
    <w:rsid w:val="00C77389"/>
    <w:rsid w:val="00C77630"/>
    <w:rsid w:val="00C77CFE"/>
    <w:rsid w:val="00C77FA2"/>
    <w:rsid w:val="00C80357"/>
    <w:rsid w:val="00C806A7"/>
    <w:rsid w:val="00C813A8"/>
    <w:rsid w:val="00C82999"/>
    <w:rsid w:val="00C82AA5"/>
    <w:rsid w:val="00C82F75"/>
    <w:rsid w:val="00C8300B"/>
    <w:rsid w:val="00C83486"/>
    <w:rsid w:val="00C8395A"/>
    <w:rsid w:val="00C83A13"/>
    <w:rsid w:val="00C85412"/>
    <w:rsid w:val="00C8547C"/>
    <w:rsid w:val="00C85699"/>
    <w:rsid w:val="00C85773"/>
    <w:rsid w:val="00C85925"/>
    <w:rsid w:val="00C85B90"/>
    <w:rsid w:val="00C868C0"/>
    <w:rsid w:val="00C86A32"/>
    <w:rsid w:val="00C86B07"/>
    <w:rsid w:val="00C86EED"/>
    <w:rsid w:val="00C87295"/>
    <w:rsid w:val="00C87A50"/>
    <w:rsid w:val="00C87F77"/>
    <w:rsid w:val="00C91256"/>
    <w:rsid w:val="00C91631"/>
    <w:rsid w:val="00C91DDB"/>
    <w:rsid w:val="00C9224D"/>
    <w:rsid w:val="00C927BF"/>
    <w:rsid w:val="00C928FA"/>
    <w:rsid w:val="00C937E3"/>
    <w:rsid w:val="00C93887"/>
    <w:rsid w:val="00C938CA"/>
    <w:rsid w:val="00C942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3F33"/>
    <w:rsid w:val="00CA4C0E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06CB"/>
    <w:rsid w:val="00CB126C"/>
    <w:rsid w:val="00CB1504"/>
    <w:rsid w:val="00CB1934"/>
    <w:rsid w:val="00CB23A9"/>
    <w:rsid w:val="00CB284D"/>
    <w:rsid w:val="00CB28D2"/>
    <w:rsid w:val="00CB4409"/>
    <w:rsid w:val="00CB5F7B"/>
    <w:rsid w:val="00CB66BA"/>
    <w:rsid w:val="00CB69A3"/>
    <w:rsid w:val="00CB6B7B"/>
    <w:rsid w:val="00CB6C2A"/>
    <w:rsid w:val="00CB6D3E"/>
    <w:rsid w:val="00CB7192"/>
    <w:rsid w:val="00CB7D1B"/>
    <w:rsid w:val="00CC0801"/>
    <w:rsid w:val="00CC1097"/>
    <w:rsid w:val="00CC1B1C"/>
    <w:rsid w:val="00CC227D"/>
    <w:rsid w:val="00CC2D52"/>
    <w:rsid w:val="00CC390B"/>
    <w:rsid w:val="00CC5102"/>
    <w:rsid w:val="00CC51B8"/>
    <w:rsid w:val="00CC5529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2F22"/>
    <w:rsid w:val="00CD37BC"/>
    <w:rsid w:val="00CD4C7B"/>
    <w:rsid w:val="00CD521C"/>
    <w:rsid w:val="00CD5394"/>
    <w:rsid w:val="00CD5648"/>
    <w:rsid w:val="00CD6834"/>
    <w:rsid w:val="00CD6BA6"/>
    <w:rsid w:val="00CD6CA3"/>
    <w:rsid w:val="00CE0CCF"/>
    <w:rsid w:val="00CE1610"/>
    <w:rsid w:val="00CE168D"/>
    <w:rsid w:val="00CE16DB"/>
    <w:rsid w:val="00CE1C09"/>
    <w:rsid w:val="00CE1D02"/>
    <w:rsid w:val="00CE1E20"/>
    <w:rsid w:val="00CE28CE"/>
    <w:rsid w:val="00CE2D2C"/>
    <w:rsid w:val="00CE2E39"/>
    <w:rsid w:val="00CE37F4"/>
    <w:rsid w:val="00CE382C"/>
    <w:rsid w:val="00CE3E11"/>
    <w:rsid w:val="00CE3F85"/>
    <w:rsid w:val="00CE409C"/>
    <w:rsid w:val="00CE411E"/>
    <w:rsid w:val="00CE4812"/>
    <w:rsid w:val="00CE5023"/>
    <w:rsid w:val="00CE61E5"/>
    <w:rsid w:val="00CE6D6E"/>
    <w:rsid w:val="00CE6EBC"/>
    <w:rsid w:val="00CE6EF7"/>
    <w:rsid w:val="00CE7377"/>
    <w:rsid w:val="00CE756F"/>
    <w:rsid w:val="00CF0526"/>
    <w:rsid w:val="00CF195E"/>
    <w:rsid w:val="00CF2843"/>
    <w:rsid w:val="00CF29B2"/>
    <w:rsid w:val="00CF32AF"/>
    <w:rsid w:val="00CF331E"/>
    <w:rsid w:val="00CF347C"/>
    <w:rsid w:val="00CF3CE5"/>
    <w:rsid w:val="00CF3D4F"/>
    <w:rsid w:val="00CF4629"/>
    <w:rsid w:val="00CF69E0"/>
    <w:rsid w:val="00CF6D2C"/>
    <w:rsid w:val="00CF77AD"/>
    <w:rsid w:val="00CF7A08"/>
    <w:rsid w:val="00CF7DAE"/>
    <w:rsid w:val="00D000BA"/>
    <w:rsid w:val="00D00C1E"/>
    <w:rsid w:val="00D01A37"/>
    <w:rsid w:val="00D01A6C"/>
    <w:rsid w:val="00D020C4"/>
    <w:rsid w:val="00D02190"/>
    <w:rsid w:val="00D0221D"/>
    <w:rsid w:val="00D031CB"/>
    <w:rsid w:val="00D03A57"/>
    <w:rsid w:val="00D03F14"/>
    <w:rsid w:val="00D049D9"/>
    <w:rsid w:val="00D04A8F"/>
    <w:rsid w:val="00D04AB6"/>
    <w:rsid w:val="00D04BF6"/>
    <w:rsid w:val="00D050BF"/>
    <w:rsid w:val="00D059FC"/>
    <w:rsid w:val="00D05A86"/>
    <w:rsid w:val="00D06090"/>
    <w:rsid w:val="00D066F7"/>
    <w:rsid w:val="00D067AB"/>
    <w:rsid w:val="00D06DED"/>
    <w:rsid w:val="00D075B1"/>
    <w:rsid w:val="00D0799D"/>
    <w:rsid w:val="00D07BF2"/>
    <w:rsid w:val="00D07DF1"/>
    <w:rsid w:val="00D101AC"/>
    <w:rsid w:val="00D10235"/>
    <w:rsid w:val="00D10551"/>
    <w:rsid w:val="00D10AD4"/>
    <w:rsid w:val="00D10FC1"/>
    <w:rsid w:val="00D12D15"/>
    <w:rsid w:val="00D12D52"/>
    <w:rsid w:val="00D13455"/>
    <w:rsid w:val="00D135B9"/>
    <w:rsid w:val="00D135E0"/>
    <w:rsid w:val="00D13AC8"/>
    <w:rsid w:val="00D148B4"/>
    <w:rsid w:val="00D14C10"/>
    <w:rsid w:val="00D14F5D"/>
    <w:rsid w:val="00D153C2"/>
    <w:rsid w:val="00D155D8"/>
    <w:rsid w:val="00D16295"/>
    <w:rsid w:val="00D16381"/>
    <w:rsid w:val="00D1714C"/>
    <w:rsid w:val="00D171EA"/>
    <w:rsid w:val="00D174D7"/>
    <w:rsid w:val="00D1756D"/>
    <w:rsid w:val="00D17754"/>
    <w:rsid w:val="00D17E65"/>
    <w:rsid w:val="00D208EF"/>
    <w:rsid w:val="00D20D25"/>
    <w:rsid w:val="00D2114A"/>
    <w:rsid w:val="00D21EB8"/>
    <w:rsid w:val="00D2404F"/>
    <w:rsid w:val="00D24BC0"/>
    <w:rsid w:val="00D24CE4"/>
    <w:rsid w:val="00D24F81"/>
    <w:rsid w:val="00D25074"/>
    <w:rsid w:val="00D25464"/>
    <w:rsid w:val="00D25E96"/>
    <w:rsid w:val="00D27706"/>
    <w:rsid w:val="00D2793E"/>
    <w:rsid w:val="00D303BF"/>
    <w:rsid w:val="00D303DE"/>
    <w:rsid w:val="00D306C6"/>
    <w:rsid w:val="00D30729"/>
    <w:rsid w:val="00D3072D"/>
    <w:rsid w:val="00D30BEC"/>
    <w:rsid w:val="00D31219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361"/>
    <w:rsid w:val="00D33408"/>
    <w:rsid w:val="00D3362C"/>
    <w:rsid w:val="00D338BF"/>
    <w:rsid w:val="00D3436A"/>
    <w:rsid w:val="00D352EF"/>
    <w:rsid w:val="00D353E3"/>
    <w:rsid w:val="00D3559F"/>
    <w:rsid w:val="00D36636"/>
    <w:rsid w:val="00D36939"/>
    <w:rsid w:val="00D37635"/>
    <w:rsid w:val="00D3774C"/>
    <w:rsid w:val="00D405EB"/>
    <w:rsid w:val="00D40608"/>
    <w:rsid w:val="00D40992"/>
    <w:rsid w:val="00D409E8"/>
    <w:rsid w:val="00D40C24"/>
    <w:rsid w:val="00D40C46"/>
    <w:rsid w:val="00D413EF"/>
    <w:rsid w:val="00D417B8"/>
    <w:rsid w:val="00D41A3F"/>
    <w:rsid w:val="00D429E2"/>
    <w:rsid w:val="00D42AD2"/>
    <w:rsid w:val="00D42FB1"/>
    <w:rsid w:val="00D43BAF"/>
    <w:rsid w:val="00D4533A"/>
    <w:rsid w:val="00D45A26"/>
    <w:rsid w:val="00D462AD"/>
    <w:rsid w:val="00D46614"/>
    <w:rsid w:val="00D47E7D"/>
    <w:rsid w:val="00D502C4"/>
    <w:rsid w:val="00D50718"/>
    <w:rsid w:val="00D5129F"/>
    <w:rsid w:val="00D51481"/>
    <w:rsid w:val="00D5287F"/>
    <w:rsid w:val="00D53831"/>
    <w:rsid w:val="00D54625"/>
    <w:rsid w:val="00D549EB"/>
    <w:rsid w:val="00D5543A"/>
    <w:rsid w:val="00D5578B"/>
    <w:rsid w:val="00D55B2D"/>
    <w:rsid w:val="00D55F51"/>
    <w:rsid w:val="00D56769"/>
    <w:rsid w:val="00D567F6"/>
    <w:rsid w:val="00D568E3"/>
    <w:rsid w:val="00D56A1B"/>
    <w:rsid w:val="00D56D0B"/>
    <w:rsid w:val="00D57F09"/>
    <w:rsid w:val="00D60E44"/>
    <w:rsid w:val="00D613C6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A24"/>
    <w:rsid w:val="00D65E59"/>
    <w:rsid w:val="00D66618"/>
    <w:rsid w:val="00D66DE6"/>
    <w:rsid w:val="00D66F58"/>
    <w:rsid w:val="00D7058A"/>
    <w:rsid w:val="00D70761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1BF"/>
    <w:rsid w:val="00D8252B"/>
    <w:rsid w:val="00D82800"/>
    <w:rsid w:val="00D82A0C"/>
    <w:rsid w:val="00D831E5"/>
    <w:rsid w:val="00D8361F"/>
    <w:rsid w:val="00D839D4"/>
    <w:rsid w:val="00D83CCB"/>
    <w:rsid w:val="00D8421E"/>
    <w:rsid w:val="00D84570"/>
    <w:rsid w:val="00D8467F"/>
    <w:rsid w:val="00D84DA6"/>
    <w:rsid w:val="00D85012"/>
    <w:rsid w:val="00D85143"/>
    <w:rsid w:val="00D851F3"/>
    <w:rsid w:val="00D858BA"/>
    <w:rsid w:val="00D85F8F"/>
    <w:rsid w:val="00D875D1"/>
    <w:rsid w:val="00D87863"/>
    <w:rsid w:val="00D87BD0"/>
    <w:rsid w:val="00D87E00"/>
    <w:rsid w:val="00D87F97"/>
    <w:rsid w:val="00D9023E"/>
    <w:rsid w:val="00D909F6"/>
    <w:rsid w:val="00D90A0F"/>
    <w:rsid w:val="00D90ACE"/>
    <w:rsid w:val="00D9134D"/>
    <w:rsid w:val="00D919A4"/>
    <w:rsid w:val="00D91F0E"/>
    <w:rsid w:val="00D9272A"/>
    <w:rsid w:val="00D92E0B"/>
    <w:rsid w:val="00D932C6"/>
    <w:rsid w:val="00D936E3"/>
    <w:rsid w:val="00D93BF4"/>
    <w:rsid w:val="00D93DA1"/>
    <w:rsid w:val="00D948AB"/>
    <w:rsid w:val="00D950FD"/>
    <w:rsid w:val="00D95277"/>
    <w:rsid w:val="00D9603D"/>
    <w:rsid w:val="00D9629D"/>
    <w:rsid w:val="00D96A58"/>
    <w:rsid w:val="00D96D11"/>
    <w:rsid w:val="00D9758B"/>
    <w:rsid w:val="00D9767F"/>
    <w:rsid w:val="00DA0105"/>
    <w:rsid w:val="00DA088E"/>
    <w:rsid w:val="00DA1914"/>
    <w:rsid w:val="00DA20D9"/>
    <w:rsid w:val="00DA2673"/>
    <w:rsid w:val="00DA26C9"/>
    <w:rsid w:val="00DA2FCB"/>
    <w:rsid w:val="00DA3BA3"/>
    <w:rsid w:val="00DA3F00"/>
    <w:rsid w:val="00DA493E"/>
    <w:rsid w:val="00DA51A5"/>
    <w:rsid w:val="00DA57E0"/>
    <w:rsid w:val="00DA59E4"/>
    <w:rsid w:val="00DA5A05"/>
    <w:rsid w:val="00DA5FB8"/>
    <w:rsid w:val="00DA61DA"/>
    <w:rsid w:val="00DA6358"/>
    <w:rsid w:val="00DA7768"/>
    <w:rsid w:val="00DA7880"/>
    <w:rsid w:val="00DA78CC"/>
    <w:rsid w:val="00DA7A03"/>
    <w:rsid w:val="00DB009E"/>
    <w:rsid w:val="00DB0823"/>
    <w:rsid w:val="00DB089C"/>
    <w:rsid w:val="00DB0EAB"/>
    <w:rsid w:val="00DB1818"/>
    <w:rsid w:val="00DB2180"/>
    <w:rsid w:val="00DB28AB"/>
    <w:rsid w:val="00DB2C1A"/>
    <w:rsid w:val="00DB2C7B"/>
    <w:rsid w:val="00DB3020"/>
    <w:rsid w:val="00DB42C1"/>
    <w:rsid w:val="00DB5B45"/>
    <w:rsid w:val="00DB5EA1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2A"/>
    <w:rsid w:val="00DC4CBF"/>
    <w:rsid w:val="00DC4DA2"/>
    <w:rsid w:val="00DC4FF1"/>
    <w:rsid w:val="00DC526E"/>
    <w:rsid w:val="00DC5389"/>
    <w:rsid w:val="00DC5647"/>
    <w:rsid w:val="00DC5C4B"/>
    <w:rsid w:val="00DC5D15"/>
    <w:rsid w:val="00DC6A65"/>
    <w:rsid w:val="00DC7212"/>
    <w:rsid w:val="00DC728C"/>
    <w:rsid w:val="00DC7A4B"/>
    <w:rsid w:val="00DD0116"/>
    <w:rsid w:val="00DD0339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61D"/>
    <w:rsid w:val="00DD47BE"/>
    <w:rsid w:val="00DD4981"/>
    <w:rsid w:val="00DD58F4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0870"/>
    <w:rsid w:val="00DE106F"/>
    <w:rsid w:val="00DE214C"/>
    <w:rsid w:val="00DE29B1"/>
    <w:rsid w:val="00DE29BE"/>
    <w:rsid w:val="00DE3132"/>
    <w:rsid w:val="00DE40E2"/>
    <w:rsid w:val="00DE41D3"/>
    <w:rsid w:val="00DE620F"/>
    <w:rsid w:val="00DE66EE"/>
    <w:rsid w:val="00DE6B4E"/>
    <w:rsid w:val="00DF06C9"/>
    <w:rsid w:val="00DF1369"/>
    <w:rsid w:val="00DF1454"/>
    <w:rsid w:val="00DF162E"/>
    <w:rsid w:val="00DF2A0E"/>
    <w:rsid w:val="00DF2B6A"/>
    <w:rsid w:val="00DF2D41"/>
    <w:rsid w:val="00DF2FBF"/>
    <w:rsid w:val="00DF37DE"/>
    <w:rsid w:val="00DF4042"/>
    <w:rsid w:val="00DF4537"/>
    <w:rsid w:val="00DF4DBA"/>
    <w:rsid w:val="00DF5F0A"/>
    <w:rsid w:val="00DF5F19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2E05"/>
    <w:rsid w:val="00E0301D"/>
    <w:rsid w:val="00E037EE"/>
    <w:rsid w:val="00E03AFA"/>
    <w:rsid w:val="00E04C12"/>
    <w:rsid w:val="00E05378"/>
    <w:rsid w:val="00E055C9"/>
    <w:rsid w:val="00E055FC"/>
    <w:rsid w:val="00E05E7F"/>
    <w:rsid w:val="00E06FFD"/>
    <w:rsid w:val="00E079DE"/>
    <w:rsid w:val="00E07DCA"/>
    <w:rsid w:val="00E103C4"/>
    <w:rsid w:val="00E104F3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37"/>
    <w:rsid w:val="00E1437C"/>
    <w:rsid w:val="00E149EB"/>
    <w:rsid w:val="00E14D9A"/>
    <w:rsid w:val="00E15875"/>
    <w:rsid w:val="00E15965"/>
    <w:rsid w:val="00E15F47"/>
    <w:rsid w:val="00E16249"/>
    <w:rsid w:val="00E16A77"/>
    <w:rsid w:val="00E179DD"/>
    <w:rsid w:val="00E17D41"/>
    <w:rsid w:val="00E2036A"/>
    <w:rsid w:val="00E20A32"/>
    <w:rsid w:val="00E21482"/>
    <w:rsid w:val="00E21859"/>
    <w:rsid w:val="00E22E24"/>
    <w:rsid w:val="00E23273"/>
    <w:rsid w:val="00E2371C"/>
    <w:rsid w:val="00E23810"/>
    <w:rsid w:val="00E23AA4"/>
    <w:rsid w:val="00E23C9E"/>
    <w:rsid w:val="00E24B18"/>
    <w:rsid w:val="00E25E8E"/>
    <w:rsid w:val="00E2653A"/>
    <w:rsid w:val="00E266B5"/>
    <w:rsid w:val="00E269ED"/>
    <w:rsid w:val="00E26B34"/>
    <w:rsid w:val="00E26B3A"/>
    <w:rsid w:val="00E26CE3"/>
    <w:rsid w:val="00E272F7"/>
    <w:rsid w:val="00E275A0"/>
    <w:rsid w:val="00E275D4"/>
    <w:rsid w:val="00E30F66"/>
    <w:rsid w:val="00E31985"/>
    <w:rsid w:val="00E31D38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21F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3030"/>
    <w:rsid w:val="00E43664"/>
    <w:rsid w:val="00E4434B"/>
    <w:rsid w:val="00E44F97"/>
    <w:rsid w:val="00E45256"/>
    <w:rsid w:val="00E462A7"/>
    <w:rsid w:val="00E469DF"/>
    <w:rsid w:val="00E4714D"/>
    <w:rsid w:val="00E47786"/>
    <w:rsid w:val="00E500C9"/>
    <w:rsid w:val="00E53106"/>
    <w:rsid w:val="00E5324F"/>
    <w:rsid w:val="00E53643"/>
    <w:rsid w:val="00E541BD"/>
    <w:rsid w:val="00E549B2"/>
    <w:rsid w:val="00E54DE7"/>
    <w:rsid w:val="00E559F4"/>
    <w:rsid w:val="00E565BF"/>
    <w:rsid w:val="00E56673"/>
    <w:rsid w:val="00E56A33"/>
    <w:rsid w:val="00E576B8"/>
    <w:rsid w:val="00E605A4"/>
    <w:rsid w:val="00E606D0"/>
    <w:rsid w:val="00E60735"/>
    <w:rsid w:val="00E60D7B"/>
    <w:rsid w:val="00E60DEB"/>
    <w:rsid w:val="00E60E7F"/>
    <w:rsid w:val="00E610B7"/>
    <w:rsid w:val="00E611A4"/>
    <w:rsid w:val="00E61955"/>
    <w:rsid w:val="00E62451"/>
    <w:rsid w:val="00E626B1"/>
    <w:rsid w:val="00E62835"/>
    <w:rsid w:val="00E628C1"/>
    <w:rsid w:val="00E6347E"/>
    <w:rsid w:val="00E64DE9"/>
    <w:rsid w:val="00E651F0"/>
    <w:rsid w:val="00E658CF"/>
    <w:rsid w:val="00E659A5"/>
    <w:rsid w:val="00E65D05"/>
    <w:rsid w:val="00E66672"/>
    <w:rsid w:val="00E66999"/>
    <w:rsid w:val="00E66D33"/>
    <w:rsid w:val="00E6743D"/>
    <w:rsid w:val="00E674EF"/>
    <w:rsid w:val="00E67836"/>
    <w:rsid w:val="00E67854"/>
    <w:rsid w:val="00E67A66"/>
    <w:rsid w:val="00E67B2E"/>
    <w:rsid w:val="00E70A68"/>
    <w:rsid w:val="00E70AAB"/>
    <w:rsid w:val="00E712AD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5F88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0A2D"/>
    <w:rsid w:val="00E91F17"/>
    <w:rsid w:val="00E924BA"/>
    <w:rsid w:val="00E928D3"/>
    <w:rsid w:val="00E92E18"/>
    <w:rsid w:val="00E94558"/>
    <w:rsid w:val="00E9491D"/>
    <w:rsid w:val="00E94CDE"/>
    <w:rsid w:val="00E953DD"/>
    <w:rsid w:val="00E95AC6"/>
    <w:rsid w:val="00E95E41"/>
    <w:rsid w:val="00E967EC"/>
    <w:rsid w:val="00E96BBE"/>
    <w:rsid w:val="00E97361"/>
    <w:rsid w:val="00E97376"/>
    <w:rsid w:val="00E97731"/>
    <w:rsid w:val="00E977CC"/>
    <w:rsid w:val="00E97EC4"/>
    <w:rsid w:val="00EA0470"/>
    <w:rsid w:val="00EA0982"/>
    <w:rsid w:val="00EA09F0"/>
    <w:rsid w:val="00EA0B4E"/>
    <w:rsid w:val="00EA1F26"/>
    <w:rsid w:val="00EA1FFD"/>
    <w:rsid w:val="00EA2576"/>
    <w:rsid w:val="00EA25C5"/>
    <w:rsid w:val="00EA3417"/>
    <w:rsid w:val="00EA3F11"/>
    <w:rsid w:val="00EA48D2"/>
    <w:rsid w:val="00EA5A37"/>
    <w:rsid w:val="00EA679A"/>
    <w:rsid w:val="00EA6A86"/>
    <w:rsid w:val="00EA6F94"/>
    <w:rsid w:val="00EA7250"/>
    <w:rsid w:val="00EA75AA"/>
    <w:rsid w:val="00EB0266"/>
    <w:rsid w:val="00EB0313"/>
    <w:rsid w:val="00EB04F4"/>
    <w:rsid w:val="00EB099E"/>
    <w:rsid w:val="00EB10F4"/>
    <w:rsid w:val="00EB3266"/>
    <w:rsid w:val="00EB3492"/>
    <w:rsid w:val="00EB4F74"/>
    <w:rsid w:val="00EB5A72"/>
    <w:rsid w:val="00EB6298"/>
    <w:rsid w:val="00EB639C"/>
    <w:rsid w:val="00EB6476"/>
    <w:rsid w:val="00EB6709"/>
    <w:rsid w:val="00EB7A39"/>
    <w:rsid w:val="00EB7FF1"/>
    <w:rsid w:val="00EC05C7"/>
    <w:rsid w:val="00EC0A73"/>
    <w:rsid w:val="00EC0EA5"/>
    <w:rsid w:val="00EC139C"/>
    <w:rsid w:val="00EC1AD8"/>
    <w:rsid w:val="00EC1C66"/>
    <w:rsid w:val="00EC1D26"/>
    <w:rsid w:val="00EC2747"/>
    <w:rsid w:val="00EC3330"/>
    <w:rsid w:val="00EC348A"/>
    <w:rsid w:val="00EC36AA"/>
    <w:rsid w:val="00EC3A01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174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41E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082F"/>
    <w:rsid w:val="00EE11CE"/>
    <w:rsid w:val="00EE2AD9"/>
    <w:rsid w:val="00EE2C80"/>
    <w:rsid w:val="00EE2CEC"/>
    <w:rsid w:val="00EE2DC6"/>
    <w:rsid w:val="00EE2F29"/>
    <w:rsid w:val="00EE30EF"/>
    <w:rsid w:val="00EE34E0"/>
    <w:rsid w:val="00EE3CB3"/>
    <w:rsid w:val="00EE3D53"/>
    <w:rsid w:val="00EE4CDF"/>
    <w:rsid w:val="00EE51C5"/>
    <w:rsid w:val="00EE52C2"/>
    <w:rsid w:val="00EE58FB"/>
    <w:rsid w:val="00EE5972"/>
    <w:rsid w:val="00EE5CBF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219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2FDB"/>
    <w:rsid w:val="00F135E9"/>
    <w:rsid w:val="00F13D38"/>
    <w:rsid w:val="00F13DEF"/>
    <w:rsid w:val="00F14072"/>
    <w:rsid w:val="00F1409D"/>
    <w:rsid w:val="00F157A7"/>
    <w:rsid w:val="00F1674D"/>
    <w:rsid w:val="00F168CE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3DC1"/>
    <w:rsid w:val="00F24708"/>
    <w:rsid w:val="00F24B00"/>
    <w:rsid w:val="00F24CA8"/>
    <w:rsid w:val="00F24FCE"/>
    <w:rsid w:val="00F25624"/>
    <w:rsid w:val="00F2586C"/>
    <w:rsid w:val="00F268F7"/>
    <w:rsid w:val="00F26A1D"/>
    <w:rsid w:val="00F2744A"/>
    <w:rsid w:val="00F27972"/>
    <w:rsid w:val="00F27C55"/>
    <w:rsid w:val="00F30BE4"/>
    <w:rsid w:val="00F33334"/>
    <w:rsid w:val="00F334B7"/>
    <w:rsid w:val="00F3420B"/>
    <w:rsid w:val="00F34C2F"/>
    <w:rsid w:val="00F3581E"/>
    <w:rsid w:val="00F358BC"/>
    <w:rsid w:val="00F358E8"/>
    <w:rsid w:val="00F35AFE"/>
    <w:rsid w:val="00F35E64"/>
    <w:rsid w:val="00F3679B"/>
    <w:rsid w:val="00F3684C"/>
    <w:rsid w:val="00F37093"/>
    <w:rsid w:val="00F371F6"/>
    <w:rsid w:val="00F3752F"/>
    <w:rsid w:val="00F37681"/>
    <w:rsid w:val="00F37743"/>
    <w:rsid w:val="00F37850"/>
    <w:rsid w:val="00F37884"/>
    <w:rsid w:val="00F400E5"/>
    <w:rsid w:val="00F4076B"/>
    <w:rsid w:val="00F41555"/>
    <w:rsid w:val="00F42C3C"/>
    <w:rsid w:val="00F42E1F"/>
    <w:rsid w:val="00F42EDE"/>
    <w:rsid w:val="00F43417"/>
    <w:rsid w:val="00F4396F"/>
    <w:rsid w:val="00F44081"/>
    <w:rsid w:val="00F4455F"/>
    <w:rsid w:val="00F449B4"/>
    <w:rsid w:val="00F45432"/>
    <w:rsid w:val="00F457EF"/>
    <w:rsid w:val="00F45EE0"/>
    <w:rsid w:val="00F46212"/>
    <w:rsid w:val="00F46257"/>
    <w:rsid w:val="00F46A4C"/>
    <w:rsid w:val="00F506CD"/>
    <w:rsid w:val="00F51887"/>
    <w:rsid w:val="00F52C17"/>
    <w:rsid w:val="00F52D25"/>
    <w:rsid w:val="00F5432B"/>
    <w:rsid w:val="00F547D4"/>
    <w:rsid w:val="00F54A3D"/>
    <w:rsid w:val="00F5506E"/>
    <w:rsid w:val="00F555F9"/>
    <w:rsid w:val="00F57F28"/>
    <w:rsid w:val="00F605C2"/>
    <w:rsid w:val="00F607D1"/>
    <w:rsid w:val="00F60BBE"/>
    <w:rsid w:val="00F615FC"/>
    <w:rsid w:val="00F63807"/>
    <w:rsid w:val="00F6430C"/>
    <w:rsid w:val="00F64DA8"/>
    <w:rsid w:val="00F653B8"/>
    <w:rsid w:val="00F654BA"/>
    <w:rsid w:val="00F659E2"/>
    <w:rsid w:val="00F667E6"/>
    <w:rsid w:val="00F66B2C"/>
    <w:rsid w:val="00F66BB1"/>
    <w:rsid w:val="00F66BFE"/>
    <w:rsid w:val="00F671EA"/>
    <w:rsid w:val="00F677B9"/>
    <w:rsid w:val="00F67919"/>
    <w:rsid w:val="00F679FD"/>
    <w:rsid w:val="00F67F2E"/>
    <w:rsid w:val="00F701D4"/>
    <w:rsid w:val="00F702D9"/>
    <w:rsid w:val="00F70DC7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AEB"/>
    <w:rsid w:val="00F75C4B"/>
    <w:rsid w:val="00F76DF5"/>
    <w:rsid w:val="00F76F8F"/>
    <w:rsid w:val="00F775E2"/>
    <w:rsid w:val="00F77928"/>
    <w:rsid w:val="00F801FD"/>
    <w:rsid w:val="00F8057A"/>
    <w:rsid w:val="00F80FF4"/>
    <w:rsid w:val="00F81044"/>
    <w:rsid w:val="00F810D4"/>
    <w:rsid w:val="00F817D3"/>
    <w:rsid w:val="00F81848"/>
    <w:rsid w:val="00F81B23"/>
    <w:rsid w:val="00F81B94"/>
    <w:rsid w:val="00F82D0E"/>
    <w:rsid w:val="00F8499D"/>
    <w:rsid w:val="00F84D7B"/>
    <w:rsid w:val="00F864BB"/>
    <w:rsid w:val="00F877DB"/>
    <w:rsid w:val="00F877F7"/>
    <w:rsid w:val="00F90408"/>
    <w:rsid w:val="00F90CF7"/>
    <w:rsid w:val="00F91312"/>
    <w:rsid w:val="00F914DF"/>
    <w:rsid w:val="00F91559"/>
    <w:rsid w:val="00F92024"/>
    <w:rsid w:val="00F92126"/>
    <w:rsid w:val="00F92207"/>
    <w:rsid w:val="00F92557"/>
    <w:rsid w:val="00F9316F"/>
    <w:rsid w:val="00F93232"/>
    <w:rsid w:val="00F93416"/>
    <w:rsid w:val="00F93A72"/>
    <w:rsid w:val="00F94E3C"/>
    <w:rsid w:val="00F95600"/>
    <w:rsid w:val="00F966D0"/>
    <w:rsid w:val="00F96BDC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CA0"/>
    <w:rsid w:val="00FA3F5F"/>
    <w:rsid w:val="00FA48ED"/>
    <w:rsid w:val="00FA4C16"/>
    <w:rsid w:val="00FA61E0"/>
    <w:rsid w:val="00FA6D7F"/>
    <w:rsid w:val="00FA75BC"/>
    <w:rsid w:val="00FA798C"/>
    <w:rsid w:val="00FA799A"/>
    <w:rsid w:val="00FB04CE"/>
    <w:rsid w:val="00FB1065"/>
    <w:rsid w:val="00FB2380"/>
    <w:rsid w:val="00FB29DA"/>
    <w:rsid w:val="00FB3F1F"/>
    <w:rsid w:val="00FB5AFC"/>
    <w:rsid w:val="00FB6285"/>
    <w:rsid w:val="00FB69FD"/>
    <w:rsid w:val="00FB69FF"/>
    <w:rsid w:val="00FB6D69"/>
    <w:rsid w:val="00FB6ED7"/>
    <w:rsid w:val="00FB6F7C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999"/>
    <w:rsid w:val="00FC2CF4"/>
    <w:rsid w:val="00FC314E"/>
    <w:rsid w:val="00FC346E"/>
    <w:rsid w:val="00FC3517"/>
    <w:rsid w:val="00FC36D2"/>
    <w:rsid w:val="00FC3782"/>
    <w:rsid w:val="00FC3D0D"/>
    <w:rsid w:val="00FC4447"/>
    <w:rsid w:val="00FC4496"/>
    <w:rsid w:val="00FC451A"/>
    <w:rsid w:val="00FC47C7"/>
    <w:rsid w:val="00FC4EC6"/>
    <w:rsid w:val="00FC50AA"/>
    <w:rsid w:val="00FC64D8"/>
    <w:rsid w:val="00FC6723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1B4"/>
    <w:rsid w:val="00FD6922"/>
    <w:rsid w:val="00FD6CCD"/>
    <w:rsid w:val="00FD708E"/>
    <w:rsid w:val="00FD7214"/>
    <w:rsid w:val="00FD751D"/>
    <w:rsid w:val="00FD7799"/>
    <w:rsid w:val="00FE0030"/>
    <w:rsid w:val="00FE0269"/>
    <w:rsid w:val="00FE0881"/>
    <w:rsid w:val="00FE0A63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6C0A"/>
    <w:rsid w:val="00FE72A8"/>
    <w:rsid w:val="00FF0485"/>
    <w:rsid w:val="00FF05D1"/>
    <w:rsid w:val="00FF0ACF"/>
    <w:rsid w:val="00FF1A76"/>
    <w:rsid w:val="00FF2031"/>
    <w:rsid w:val="00FF30DF"/>
    <w:rsid w:val="00FF3179"/>
    <w:rsid w:val="00FF3411"/>
    <w:rsid w:val="00FF350E"/>
    <w:rsid w:val="00FF3673"/>
    <w:rsid w:val="00FF388E"/>
    <w:rsid w:val="00FF433C"/>
    <w:rsid w:val="00FF45F2"/>
    <w:rsid w:val="00FF4921"/>
    <w:rsid w:val="00FF498A"/>
    <w:rsid w:val="00FF4999"/>
    <w:rsid w:val="00FF4B1D"/>
    <w:rsid w:val="00FF4C2F"/>
    <w:rsid w:val="00FF4EA0"/>
    <w:rsid w:val="00FF4F3B"/>
    <w:rsid w:val="00FF5235"/>
    <w:rsid w:val="00FF547B"/>
    <w:rsid w:val="00FF55A4"/>
    <w:rsid w:val="00FF59B2"/>
    <w:rsid w:val="00FF5AA9"/>
    <w:rsid w:val="00FF61EE"/>
    <w:rsid w:val="00FF6A07"/>
    <w:rsid w:val="00FF6BD2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67A511F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B869D96"/>
    <w:rsid w:val="3C211E8D"/>
    <w:rsid w:val="3C759F90"/>
    <w:rsid w:val="403B3C59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629670D-6B60-4453-B2CE-0B4316592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059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05A86"/>
    <w:rPr>
      <w:color w:val="605E5C"/>
      <w:shd w:val="clear" w:color="auto" w:fill="E1DFDD"/>
    </w:rPr>
  </w:style>
  <w:style w:type="paragraph" w:customStyle="1" w:styleId="p1">
    <w:name w:val="p1"/>
    <w:basedOn w:val="Normal"/>
    <w:rsid w:val="0061580F"/>
    <w:pPr>
      <w:spacing w:after="0"/>
    </w:pPr>
    <w:rPr>
      <w:rFonts w:ascii="Helvetica" w:eastAsia="Times New Roman" w:hAnsi="Helvetica"/>
      <w:color w:val="000000"/>
      <w:sz w:val="18"/>
      <w:szCs w:val="18"/>
      <w:lang w:val="en-US" w:bidi="he-IL"/>
    </w:rPr>
  </w:style>
  <w:style w:type="character" w:customStyle="1" w:styleId="s1">
    <w:name w:val="s1"/>
    <w:basedOn w:val="DefaultParagraphFont"/>
    <w:rsid w:val="0061580F"/>
    <w:rPr>
      <w:rFonts w:ascii="Helvetica" w:hAnsi="Helvetica" w:hint="defaul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2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5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1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719035f-929a-4913-8682-fe9a0f0b8cb8">AAUSH-1886852294-8266</_dlc_DocId>
    <_dlc_DocIdUrl xmlns="f719035f-929a-4913-8682-fe9a0f0b8cb8">
      <Url>https://teamtelstra.sharepoint.com/sites/3GPPForum2/_layouts/15/DocIdRedir.aspx?ID=AAUSH-1886852294-8266</Url>
      <Description>AAUSH-1886852294-8266</Description>
    </_dlc_DocIdUrl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f719035f-929a-4913-8682-fe9a0f0b8cb8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B8BC98-9BF7-4B59-8450-4DB1553CB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D83AE5-F26B-4CF1-86E7-1503C8BF63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Telstra views on new RAN WG SI on 6G</vt:lpstr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Telstra views on new RAN WG SI on 6G</dc:title>
  <dc:subject/>
  <dc:creator>Bladenis, Alex</dc:creator>
  <cp:keywords/>
  <cp:lastModifiedBy>Prof Kiran Kuchi</cp:lastModifiedBy>
  <cp:revision>5</cp:revision>
  <cp:lastPrinted>2017-09-24T01:18:00Z</cp:lastPrinted>
  <dcterms:created xsi:type="dcterms:W3CDTF">2025-06-02T15:33:00Z</dcterms:created>
  <dcterms:modified xsi:type="dcterms:W3CDTF">2025-06-02T16:01:00Z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0x010100FD7D1CD3845EC3439F3CD1DA248EA4A7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883b93de-a624-4512-b5c0-a8bc327311ac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  <property fmtid="{D5CDD505-2E9C-101B-9397-08002B2CF9AE}" pid="19" name="ClassificationContentMarkingFooterShapeIds">
    <vt:lpwstr>1f6ec0f4,3cc3bdad,2a11b7c7</vt:lpwstr>
  </property>
  <property fmtid="{D5CDD505-2E9C-101B-9397-08002B2CF9AE}" pid="20" name="ClassificationContentMarkingFooterFontProps">
    <vt:lpwstr>#000000,10,Calibri</vt:lpwstr>
  </property>
  <property fmtid="{D5CDD505-2E9C-101B-9397-08002B2CF9AE}" pid="21" name="ClassificationContentMarkingFooterText">
    <vt:lpwstr>General</vt:lpwstr>
  </property>
</Properties>
</file>