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53909" w14:textId="012DFEBF" w:rsidR="0093735F" w:rsidRDefault="0093735F" w:rsidP="0093735F">
      <w:pPr>
        <w:pStyle w:val="Header"/>
        <w:tabs>
          <w:tab w:val="right" w:pos="9356"/>
          <w:tab w:val="right" w:pos="10206"/>
        </w:tabs>
        <w:rPr>
          <w:rFonts w:cs="Arial"/>
          <w:i/>
          <w:sz w:val="24"/>
        </w:rPr>
      </w:pPr>
      <w:bookmarkStart w:id="0" w:name="_Toc491868096"/>
      <w:r w:rsidRPr="00083895">
        <w:rPr>
          <w:rFonts w:cs="Arial"/>
          <w:sz w:val="24"/>
        </w:rPr>
        <w:t>3GPP TSG Meeting #10</w:t>
      </w:r>
      <w:r>
        <w:rPr>
          <w:rFonts w:cs="Arial"/>
          <w:sz w:val="24"/>
        </w:rPr>
        <w:t>8</w:t>
      </w:r>
      <w:r>
        <w:rPr>
          <w:rFonts w:cs="Arial"/>
          <w:i/>
          <w:sz w:val="24"/>
        </w:rPr>
        <w:tab/>
      </w:r>
      <w:r w:rsidRPr="003D6843">
        <w:rPr>
          <w:rFonts w:cs="Arial"/>
          <w:iCs/>
          <w:sz w:val="24"/>
        </w:rPr>
        <w:t>RP-</w:t>
      </w:r>
      <w:r w:rsidR="007E191B" w:rsidRPr="003D6843">
        <w:rPr>
          <w:rFonts w:cs="Arial"/>
          <w:iCs/>
          <w:sz w:val="24"/>
        </w:rPr>
        <w:t>251</w:t>
      </w:r>
      <w:r w:rsidR="00B346D0" w:rsidRPr="003D6843">
        <w:rPr>
          <w:rFonts w:cs="Arial"/>
          <w:iCs/>
          <w:sz w:val="24"/>
        </w:rPr>
        <w:t>285</w:t>
      </w:r>
    </w:p>
    <w:p w14:paraId="1D59C81E" w14:textId="77777777" w:rsidR="0093735F" w:rsidRDefault="0093735F" w:rsidP="0093735F">
      <w:pPr>
        <w:pStyle w:val="Header"/>
        <w:tabs>
          <w:tab w:val="right" w:pos="10206"/>
        </w:tabs>
        <w:spacing w:after="120"/>
        <w:rPr>
          <w:rFonts w:cs="Arial"/>
          <w:sz w:val="24"/>
        </w:rPr>
      </w:pPr>
      <w:r>
        <w:rPr>
          <w:rFonts w:cs="Arial"/>
          <w:sz w:val="24"/>
        </w:rPr>
        <w:t>Prague, EU, 9</w:t>
      </w:r>
      <w:r w:rsidRPr="00F465E8">
        <w:rPr>
          <w:rFonts w:cs="Arial"/>
          <w:sz w:val="24"/>
          <w:vertAlign w:val="superscript"/>
        </w:rPr>
        <w:t>th</w:t>
      </w:r>
      <w:r>
        <w:rPr>
          <w:rFonts w:cs="Arial"/>
          <w:sz w:val="24"/>
        </w:rPr>
        <w:t xml:space="preserve"> to 13</w:t>
      </w:r>
      <w:r w:rsidRPr="001768D8">
        <w:rPr>
          <w:rFonts w:cs="Arial"/>
          <w:sz w:val="24"/>
          <w:vertAlign w:val="superscript"/>
        </w:rPr>
        <w:t>th</w:t>
      </w:r>
      <w:r>
        <w:rPr>
          <w:rFonts w:cs="Arial"/>
          <w:sz w:val="24"/>
        </w:rPr>
        <w:t xml:space="preserve"> June 2025</w:t>
      </w:r>
      <w:r>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B57F0B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07947">
        <w:rPr>
          <w:rFonts w:ascii="Arial" w:hAnsi="Arial" w:cs="Arial"/>
          <w:bCs/>
        </w:rPr>
        <w:t>Discussion on UE RF and BS RF</w:t>
      </w:r>
      <w:r w:rsidR="00555557">
        <w:rPr>
          <w:rFonts w:ascii="Arial" w:hAnsi="Arial" w:cs="Arial"/>
          <w:bCs/>
        </w:rPr>
        <w:t xml:space="preserve"> proposals for </w:t>
      </w:r>
      <w:r w:rsidR="00C069E3">
        <w:rPr>
          <w:rFonts w:ascii="Arial" w:hAnsi="Arial" w:cs="Arial"/>
          <w:bCs/>
        </w:rPr>
        <w:t xml:space="preserve">Rel-20 </w:t>
      </w:r>
      <w:r w:rsidR="00555557">
        <w:rPr>
          <w:rFonts w:ascii="Arial" w:hAnsi="Arial" w:cs="Arial"/>
          <w:bCs/>
        </w:rPr>
        <w:t xml:space="preserve">5G-Advanced </w:t>
      </w:r>
      <w:r w:rsidR="00000643" w:rsidRPr="00000643" w:rsidDel="00000643">
        <w:rPr>
          <w:rFonts w:ascii="Arial" w:hAnsi="Arial" w:cs="Arial"/>
          <w:b/>
        </w:rPr>
        <w:t xml:space="preserve"> </w:t>
      </w:r>
    </w:p>
    <w:p w14:paraId="72798C4E" w14:textId="46E1948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7D4309">
        <w:rPr>
          <w:rFonts w:ascii="Arial" w:hAnsi="Arial" w:cs="Arial"/>
          <w:bCs/>
          <w:lang w:val="en-US"/>
        </w:rPr>
        <w:t>15.4.2</w:t>
      </w:r>
    </w:p>
    <w:p w14:paraId="3C088A4A" w14:textId="735DD13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3D6843">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D90E62D" w14:textId="14D61FE1" w:rsidR="00667C70" w:rsidRDefault="003F4959" w:rsidP="003F4959">
      <w:pPr>
        <w:pStyle w:val="BodyText"/>
      </w:pPr>
      <w:r>
        <w:t>At the last RAN</w:t>
      </w:r>
      <w:r w:rsidR="001B3069">
        <w:t xml:space="preserve"> plenary</w:t>
      </w:r>
      <w:r>
        <w:t xml:space="preserve"> meeting</w:t>
      </w:r>
      <w:r w:rsidR="001B3069">
        <w:t xml:space="preserve"> (RAN#107</w:t>
      </w:r>
      <w:r>
        <w:t xml:space="preserve"> in Incheon</w:t>
      </w:r>
      <w:r w:rsidR="001B3069">
        <w:t>)</w:t>
      </w:r>
      <w:r>
        <w:t xml:space="preserve"> the discussion about RAN4 Rel-20 5G-Advanced work packages started. All the input proposals were collected and categorized into different groups with the aim to further describe justification and objectives at coming meetings, with the intention to define relevant Rel-20 RAN4 work items at </w:t>
      </w:r>
      <w:r w:rsidR="001B3069">
        <w:t>the September plenary meeting (</w:t>
      </w:r>
      <w:r>
        <w:t>RAN#109</w:t>
      </w:r>
      <w:r w:rsidR="00004639">
        <w:t xml:space="preserve"> </w:t>
      </w:r>
      <w:r>
        <w:t>in China</w:t>
      </w:r>
      <w:r w:rsidR="001B3069">
        <w:t>)</w:t>
      </w:r>
      <w:r>
        <w:t xml:space="preserve">. </w:t>
      </w:r>
    </w:p>
    <w:p w14:paraId="19E6213E" w14:textId="167ABC27" w:rsidR="003F4959" w:rsidRDefault="003F4959" w:rsidP="003F4959">
      <w:pPr>
        <w:pStyle w:val="BodyText"/>
      </w:pPr>
      <w:r>
        <w:t xml:space="preserve">The following work package categorizes have been identified by RAN: </w:t>
      </w:r>
    </w:p>
    <w:p w14:paraId="2C961693" w14:textId="77777777" w:rsidR="003F4959" w:rsidRPr="000725CE" w:rsidRDefault="003F4959" w:rsidP="003F4959">
      <w:pPr>
        <w:pStyle w:val="BodyText"/>
        <w:numPr>
          <w:ilvl w:val="0"/>
          <w:numId w:val="8"/>
        </w:numPr>
        <w:rPr>
          <w:b/>
          <w:bCs/>
        </w:rPr>
      </w:pPr>
      <w:r w:rsidRPr="000725CE">
        <w:rPr>
          <w:b/>
          <w:bCs/>
        </w:rPr>
        <w:t>UE RF centric evolution</w:t>
      </w:r>
    </w:p>
    <w:p w14:paraId="14ECD115" w14:textId="77777777" w:rsidR="003F4959" w:rsidRPr="0020786E" w:rsidRDefault="003F4959" w:rsidP="003F4959">
      <w:pPr>
        <w:pStyle w:val="BodyText"/>
        <w:numPr>
          <w:ilvl w:val="0"/>
          <w:numId w:val="8"/>
        </w:numPr>
        <w:rPr>
          <w:b/>
          <w:bCs/>
        </w:rPr>
      </w:pPr>
      <w:r w:rsidRPr="0020786E">
        <w:rPr>
          <w:b/>
          <w:bCs/>
        </w:rPr>
        <w:t>BS RF centric evolution</w:t>
      </w:r>
    </w:p>
    <w:p w14:paraId="5C1DD7A3" w14:textId="77777777" w:rsidR="003F4959" w:rsidRDefault="003F4959" w:rsidP="003F4959">
      <w:pPr>
        <w:pStyle w:val="BodyText"/>
        <w:numPr>
          <w:ilvl w:val="0"/>
          <w:numId w:val="8"/>
        </w:numPr>
      </w:pPr>
      <w:r>
        <w:t>UE OTA enhancement</w:t>
      </w:r>
    </w:p>
    <w:p w14:paraId="7FE66D37" w14:textId="77777777" w:rsidR="003F4959" w:rsidRDefault="003F4959" w:rsidP="003F4959">
      <w:pPr>
        <w:pStyle w:val="BodyText"/>
        <w:numPr>
          <w:ilvl w:val="0"/>
          <w:numId w:val="8"/>
        </w:numPr>
      </w:pPr>
      <w:r>
        <w:t>RRM enhancement</w:t>
      </w:r>
    </w:p>
    <w:p w14:paraId="45F8D17D" w14:textId="77777777" w:rsidR="003F4959" w:rsidRDefault="003F4959" w:rsidP="003F4959">
      <w:pPr>
        <w:pStyle w:val="BodyText"/>
        <w:numPr>
          <w:ilvl w:val="0"/>
          <w:numId w:val="8"/>
        </w:numPr>
      </w:pPr>
      <w:r>
        <w:t>Demodulation performance evolution</w:t>
      </w:r>
    </w:p>
    <w:p w14:paraId="758981A6" w14:textId="77777777" w:rsidR="003F4959" w:rsidRDefault="003F4959" w:rsidP="003F4959">
      <w:pPr>
        <w:pStyle w:val="BodyText"/>
        <w:numPr>
          <w:ilvl w:val="0"/>
          <w:numId w:val="8"/>
        </w:numPr>
      </w:pPr>
      <w:r>
        <w:t>NTN enhancements</w:t>
      </w:r>
    </w:p>
    <w:p w14:paraId="373FA3F5" w14:textId="77777777" w:rsidR="003F4959" w:rsidRDefault="003F4959" w:rsidP="003F4959">
      <w:pPr>
        <w:pStyle w:val="BodyText"/>
        <w:numPr>
          <w:ilvl w:val="0"/>
          <w:numId w:val="8"/>
        </w:numPr>
      </w:pPr>
      <w:r>
        <w:t>Cross RF and baseband topics</w:t>
      </w:r>
    </w:p>
    <w:p w14:paraId="03DB8339" w14:textId="59A679E5" w:rsidR="009E07F3" w:rsidRDefault="003F4959" w:rsidP="0062745C">
      <w:pPr>
        <w:pStyle w:val="BodyText"/>
      </w:pPr>
      <w:r>
        <w:t xml:space="preserve">In this contribution we </w:t>
      </w:r>
      <w:r w:rsidR="000814A3">
        <w:t xml:space="preserve">provide proposals for </w:t>
      </w:r>
      <w:r w:rsidR="00B13853">
        <w:t xml:space="preserve">work packages to be included in Rel-20 5G-Advanced </w:t>
      </w:r>
      <w:r w:rsidR="00F7454D">
        <w:t>for</w:t>
      </w:r>
      <w:r>
        <w:t xml:space="preserve"> </w:t>
      </w:r>
      <w:r w:rsidR="00BF4EE1">
        <w:t xml:space="preserve">UE RF centric evolution and </w:t>
      </w:r>
      <w:r>
        <w:t>BS RF centric evolution</w:t>
      </w:r>
      <w:r w:rsidR="00F7454D">
        <w:t xml:space="preserve">. </w:t>
      </w:r>
      <w:r w:rsidR="00FE4457">
        <w:t xml:space="preserve">In addition to proposals, also </w:t>
      </w:r>
      <w:r w:rsidR="0016022B">
        <w:t xml:space="preserve">additional information is </w:t>
      </w:r>
      <w:r w:rsidR="00D830BB">
        <w:t>provided</w:t>
      </w:r>
      <w:r w:rsidR="0016022B">
        <w:t xml:space="preserve"> to further stimulate the discussion to establish clear objectives for each work package</w:t>
      </w:r>
      <w:r>
        <w:t xml:space="preserve"> </w:t>
      </w:r>
      <w:r w:rsidR="00405577">
        <w:t>with</w:t>
      </w:r>
      <w:r>
        <w:t xml:space="preserve">in Rel-20 </w:t>
      </w:r>
      <w:r w:rsidR="00405577">
        <w:t>timeframe</w:t>
      </w:r>
      <w:r>
        <w:t xml:space="preserve">. It is essential to find relevant scope of each work package to be able to fit it within RAN4 Rel-20 Time Unit (TU) budget. </w:t>
      </w:r>
    </w:p>
    <w:p w14:paraId="5AA27D43" w14:textId="77777777" w:rsidR="00196D76" w:rsidRPr="007D610C" w:rsidRDefault="00196D76" w:rsidP="00196D76">
      <w:pPr>
        <w:pStyle w:val="BodyText"/>
      </w:pPr>
    </w:p>
    <w:p w14:paraId="26AC5E31" w14:textId="77777777" w:rsidR="00196D76" w:rsidRDefault="00196D76" w:rsidP="00196D76">
      <w:pPr>
        <w:pBdr>
          <w:bottom w:val="single" w:sz="4" w:space="1" w:color="auto"/>
        </w:pBdr>
        <w:rPr>
          <w:rFonts w:ascii="Arial" w:hAnsi="Arial" w:cs="Arial"/>
        </w:rPr>
      </w:pPr>
    </w:p>
    <w:p w14:paraId="3DA63207" w14:textId="3DD86ED5" w:rsidR="00196D76" w:rsidRDefault="00196D76" w:rsidP="00196D76">
      <w:pPr>
        <w:pStyle w:val="Heading1"/>
        <w:keepLines w:val="0"/>
        <w:numPr>
          <w:ilvl w:val="0"/>
          <w:numId w:val="5"/>
        </w:numPr>
        <w:pBdr>
          <w:top w:val="none" w:sz="0" w:space="0" w:color="auto"/>
        </w:pBdr>
        <w:spacing w:before="0" w:after="240"/>
        <w:ind w:right="284" w:hanging="720"/>
      </w:pPr>
      <w:r>
        <w:t>UE RF centric evolution</w:t>
      </w:r>
    </w:p>
    <w:p w14:paraId="425ADB21" w14:textId="57445A3A" w:rsidR="00196D76" w:rsidRDefault="000075C0" w:rsidP="0062745C">
      <w:pPr>
        <w:pStyle w:val="BodyText"/>
      </w:pPr>
      <w:r w:rsidRPr="000075C0">
        <w:t xml:space="preserve">During RAN#107, the following list of topics </w:t>
      </w:r>
      <w:r w:rsidR="00967B25">
        <w:t xml:space="preserve">captured in [1] </w:t>
      </w:r>
      <w:r w:rsidRPr="000075C0">
        <w:t>was discussed for UE RF</w:t>
      </w:r>
      <w:r w:rsidR="005957C1">
        <w:t>:</w:t>
      </w:r>
    </w:p>
    <w:p w14:paraId="2A4ED0FF" w14:textId="6D940A3E" w:rsidR="00BD53E0" w:rsidRDefault="003E2EAB" w:rsidP="003E2EAB">
      <w:pPr>
        <w:pStyle w:val="BodyText"/>
        <w:numPr>
          <w:ilvl w:val="0"/>
          <w:numId w:val="19"/>
        </w:numPr>
      </w:pPr>
      <w:r>
        <w:t>FR1 HPUE enhancement (PC2/PC1.5/PC1) for single carrier and EN-DC/NR-CA</w:t>
      </w:r>
      <w:r w:rsidR="00BC2E75">
        <w:t>.</w:t>
      </w:r>
    </w:p>
    <w:p w14:paraId="0C80E30B" w14:textId="74464108" w:rsidR="00F2266A" w:rsidRDefault="003E2EAB" w:rsidP="000725CE">
      <w:pPr>
        <w:pStyle w:val="BodyText"/>
        <w:numPr>
          <w:ilvl w:val="1"/>
          <w:numId w:val="20"/>
        </w:numPr>
        <w:ind w:left="1418" w:hanging="567"/>
      </w:pPr>
      <w:r>
        <w:t xml:space="preserve">This item receives common </w:t>
      </w:r>
      <w:r w:rsidR="00D830BB">
        <w:t>interest but</w:t>
      </w:r>
      <w:r>
        <w:t xml:space="preserve"> needs discussion on the feasibility of some use cases and also need down-selection.</w:t>
      </w:r>
    </w:p>
    <w:p w14:paraId="45961E81" w14:textId="2E63980D" w:rsidR="00BD53E0" w:rsidRDefault="003E2EAB" w:rsidP="003E2EAB">
      <w:pPr>
        <w:pStyle w:val="BodyText"/>
        <w:numPr>
          <w:ilvl w:val="0"/>
          <w:numId w:val="19"/>
        </w:numPr>
      </w:pPr>
      <w:r>
        <w:t>Power enhancement with relaxed UE T</w:t>
      </w:r>
      <w:r w:rsidR="00541BBD">
        <w:t>X</w:t>
      </w:r>
      <w:r>
        <w:t xml:space="preserve"> EVM and/or uplink throughput improvement with advanced BS receiver (AI based receiver is not precluded as the starting point)</w:t>
      </w:r>
      <w:r w:rsidR="00891F97">
        <w:t>.</w:t>
      </w:r>
    </w:p>
    <w:p w14:paraId="432504E5" w14:textId="699B6EE4" w:rsidR="00DE2991" w:rsidRDefault="003E2EAB" w:rsidP="00DE2991">
      <w:pPr>
        <w:pStyle w:val="BodyText"/>
        <w:numPr>
          <w:ilvl w:val="1"/>
          <w:numId w:val="21"/>
        </w:numPr>
        <w:ind w:left="1418" w:hanging="567"/>
      </w:pPr>
      <w:r>
        <w:t>TBD on objectives should include T</w:t>
      </w:r>
      <w:r w:rsidR="00541BBD">
        <w:t>X</w:t>
      </w:r>
      <w:r>
        <w:t xml:space="preserve"> EVM relaxation, uplink throughput improvement, or both.</w:t>
      </w:r>
    </w:p>
    <w:p w14:paraId="00A0D6DA" w14:textId="0984856C" w:rsidR="00DE2991" w:rsidRDefault="003E2EAB" w:rsidP="00DE2991">
      <w:pPr>
        <w:pStyle w:val="BodyText"/>
        <w:numPr>
          <w:ilvl w:val="1"/>
          <w:numId w:val="21"/>
        </w:numPr>
        <w:ind w:left="1418" w:hanging="567"/>
      </w:pPr>
      <w:r>
        <w:t xml:space="preserve">Study phase is needed if it is considered and FFS whether to treat it in UE RF or </w:t>
      </w:r>
      <w:r w:rsidR="00C665B6">
        <w:t xml:space="preserve">Demod </w:t>
      </w:r>
      <w:r>
        <w:t>package</w:t>
      </w:r>
      <w:r w:rsidR="002B3942">
        <w:t>.</w:t>
      </w:r>
    </w:p>
    <w:p w14:paraId="2C9D4496" w14:textId="6FCB98C2" w:rsidR="00891F97" w:rsidRDefault="003E2EAB" w:rsidP="000725CE">
      <w:pPr>
        <w:pStyle w:val="BodyText"/>
        <w:numPr>
          <w:ilvl w:val="1"/>
          <w:numId w:val="21"/>
        </w:numPr>
        <w:ind w:left="1418" w:hanging="567"/>
      </w:pPr>
      <w:r>
        <w:t>There are still concern on whether T</w:t>
      </w:r>
      <w:r w:rsidR="00541BBD">
        <w:t>X</w:t>
      </w:r>
      <w:r>
        <w:t xml:space="preserve"> EVM should be part of Rel-20 package for 5G-A</w:t>
      </w:r>
      <w:r w:rsidR="00DC1A4C">
        <w:t>dvanced</w:t>
      </w:r>
      <w:r>
        <w:t>.</w:t>
      </w:r>
    </w:p>
    <w:p w14:paraId="4DA9C796" w14:textId="77777777" w:rsidR="00F226CD" w:rsidRDefault="003E2EAB" w:rsidP="00F226CD">
      <w:pPr>
        <w:pStyle w:val="BodyText"/>
        <w:numPr>
          <w:ilvl w:val="0"/>
          <w:numId w:val="19"/>
        </w:numPr>
      </w:pPr>
      <w:r>
        <w:t>Band/band combination requirements simplification and MSD simplification/optimization</w:t>
      </w:r>
      <w:r w:rsidR="00891F97">
        <w:t>.</w:t>
      </w:r>
    </w:p>
    <w:p w14:paraId="432B0152" w14:textId="6780A794" w:rsidR="00891F97" w:rsidRDefault="003E2EAB" w:rsidP="000725CE">
      <w:pPr>
        <w:pStyle w:val="BodyText"/>
        <w:numPr>
          <w:ilvl w:val="1"/>
          <w:numId w:val="19"/>
        </w:numPr>
        <w:ind w:left="1418" w:hanging="567"/>
      </w:pPr>
      <w:r>
        <w:t>TBD on whether MSD work is for PC3 and/or HPUE as Rel-19 leftover work.</w:t>
      </w:r>
    </w:p>
    <w:p w14:paraId="1D6140E4" w14:textId="3056A2A0" w:rsidR="00EE2C56" w:rsidRDefault="003E2EAB" w:rsidP="003E2EAB">
      <w:pPr>
        <w:pStyle w:val="BodyText"/>
        <w:numPr>
          <w:ilvl w:val="0"/>
          <w:numId w:val="19"/>
        </w:numPr>
      </w:pPr>
      <w:r>
        <w:t>T</w:t>
      </w:r>
      <w:r w:rsidR="00BD53E0">
        <w:t>X</w:t>
      </w:r>
      <w:r>
        <w:t xml:space="preserve"> requirements enhancement for U6G</w:t>
      </w:r>
      <w:r w:rsidR="00EE2C56">
        <w:t>.</w:t>
      </w:r>
    </w:p>
    <w:p w14:paraId="3D0440E9" w14:textId="77777777" w:rsidR="00EE2C56" w:rsidRDefault="003E2EAB" w:rsidP="003E2EAB">
      <w:pPr>
        <w:pStyle w:val="BodyText"/>
        <w:numPr>
          <w:ilvl w:val="0"/>
          <w:numId w:val="19"/>
        </w:numPr>
      </w:pPr>
      <w:r>
        <w:t>Power classes framework</w:t>
      </w:r>
    </w:p>
    <w:p w14:paraId="0B77BC1D" w14:textId="77777777" w:rsidR="00EE2C56" w:rsidRDefault="003E2EAB" w:rsidP="003E2EAB">
      <w:pPr>
        <w:pStyle w:val="BodyText"/>
        <w:numPr>
          <w:ilvl w:val="0"/>
          <w:numId w:val="19"/>
        </w:numPr>
      </w:pPr>
      <w:r>
        <w:lastRenderedPageBreak/>
        <w:t>Optimize MPR/A-MPR</w:t>
      </w:r>
    </w:p>
    <w:p w14:paraId="5FEE14C2" w14:textId="77777777" w:rsidR="00EE2C56" w:rsidRDefault="003E2EAB" w:rsidP="003E2EAB">
      <w:pPr>
        <w:pStyle w:val="BodyText"/>
        <w:numPr>
          <w:ilvl w:val="0"/>
          <w:numId w:val="19"/>
        </w:numPr>
      </w:pPr>
      <w:r>
        <w:t>Requirement enhancement to support coherent UL MIMO</w:t>
      </w:r>
    </w:p>
    <w:p w14:paraId="20C98452" w14:textId="6BA22F28" w:rsidR="00EE2C56" w:rsidRDefault="003E2EAB" w:rsidP="003E2EAB">
      <w:pPr>
        <w:pStyle w:val="BodyText"/>
        <w:numPr>
          <w:ilvl w:val="0"/>
          <w:numId w:val="19"/>
        </w:numPr>
      </w:pPr>
      <w:r>
        <w:t>UL T</w:t>
      </w:r>
      <w:r w:rsidR="00BD53E0">
        <w:t>X</w:t>
      </w:r>
      <w:r>
        <w:t xml:space="preserve"> switching enhancement</w:t>
      </w:r>
    </w:p>
    <w:p w14:paraId="0D5183A9" w14:textId="77777777" w:rsidR="00EE2C56" w:rsidRDefault="003E2EAB" w:rsidP="003E2EAB">
      <w:pPr>
        <w:pStyle w:val="BodyText"/>
        <w:numPr>
          <w:ilvl w:val="0"/>
          <w:numId w:val="19"/>
        </w:numPr>
      </w:pPr>
      <w:r>
        <w:t>256QAM evolution</w:t>
      </w:r>
    </w:p>
    <w:p w14:paraId="29D61DF0" w14:textId="77777777" w:rsidR="00EE2C56" w:rsidRDefault="003E2EAB" w:rsidP="003E2EAB">
      <w:pPr>
        <w:pStyle w:val="BodyText"/>
        <w:numPr>
          <w:ilvl w:val="0"/>
          <w:numId w:val="19"/>
        </w:numPr>
      </w:pPr>
      <w:r>
        <w:t>SRS enhancement</w:t>
      </w:r>
    </w:p>
    <w:p w14:paraId="6B5EC021" w14:textId="77777777" w:rsidR="00EE2C56" w:rsidRDefault="003E2EAB" w:rsidP="003E2EAB">
      <w:pPr>
        <w:pStyle w:val="BodyText"/>
        <w:numPr>
          <w:ilvl w:val="0"/>
          <w:numId w:val="19"/>
        </w:numPr>
      </w:pPr>
      <w:r>
        <w:t>SL-U enhancement</w:t>
      </w:r>
    </w:p>
    <w:p w14:paraId="1BDC31F9" w14:textId="49EEDB45" w:rsidR="003E2EAB" w:rsidRDefault="003E2EAB" w:rsidP="000725CE">
      <w:pPr>
        <w:pStyle w:val="BodyText"/>
        <w:numPr>
          <w:ilvl w:val="0"/>
          <w:numId w:val="19"/>
        </w:numPr>
      </w:pPr>
      <w:r>
        <w:t>MPR reduction by leveraging asymmetric ACLR</w:t>
      </w:r>
    </w:p>
    <w:p w14:paraId="7A3615A0" w14:textId="77777777" w:rsidR="003E2EAB" w:rsidRDefault="003E2EAB" w:rsidP="0062745C">
      <w:pPr>
        <w:pStyle w:val="BodyText"/>
      </w:pPr>
    </w:p>
    <w:p w14:paraId="5C87BBA6" w14:textId="7D361EF3" w:rsidR="003D6843" w:rsidRDefault="003D6843" w:rsidP="003D6843">
      <w:pPr>
        <w:pStyle w:val="BodyText"/>
        <w:numPr>
          <w:ilvl w:val="1"/>
          <w:numId w:val="5"/>
        </w:numPr>
        <w:ind w:hanging="720"/>
        <w:rPr>
          <w:rFonts w:ascii="Arial" w:hAnsi="Arial" w:cs="Arial"/>
          <w:sz w:val="28"/>
          <w:szCs w:val="28"/>
        </w:rPr>
      </w:pPr>
      <w:r>
        <w:rPr>
          <w:rFonts w:ascii="Arial" w:hAnsi="Arial" w:cs="Arial"/>
          <w:sz w:val="28"/>
          <w:szCs w:val="28"/>
        </w:rPr>
        <w:t>High Power UE</w:t>
      </w:r>
    </w:p>
    <w:p w14:paraId="72A96402" w14:textId="27D36E3E" w:rsidR="000A1CC6" w:rsidRDefault="000A1CC6" w:rsidP="000A1CC6">
      <w:pPr>
        <w:pStyle w:val="BodyText"/>
      </w:pPr>
      <w:r>
        <w:t xml:space="preserve">During the RAN meeting, in particular the potential objectives on </w:t>
      </w:r>
      <w:r w:rsidR="00A0550E">
        <w:t>High Power UE (</w:t>
      </w:r>
      <w:r>
        <w:t>HPUE</w:t>
      </w:r>
      <w:r w:rsidR="00A0550E">
        <w:t>)</w:t>
      </w:r>
      <w:r>
        <w:t xml:space="preserve"> enhancement, power domain enhancement and </w:t>
      </w:r>
      <w:r w:rsidR="00164F41" w:rsidRPr="00164F41">
        <w:t>Maximum Sensitivity Degradation</w:t>
      </w:r>
      <w:r w:rsidR="00855965">
        <w:t xml:space="preserve"> (</w:t>
      </w:r>
      <w:r>
        <w:t>MSD</w:t>
      </w:r>
      <w:r w:rsidR="00855965">
        <w:t>)</w:t>
      </w:r>
      <w:r>
        <w:t xml:space="preserve"> simplification were discussed.</w:t>
      </w:r>
    </w:p>
    <w:p w14:paraId="444AB01E" w14:textId="118AA815" w:rsidR="007B68C5" w:rsidRDefault="000A1CC6" w:rsidP="007B68C5">
      <w:pPr>
        <w:pStyle w:val="BodyText"/>
      </w:pPr>
      <w:r>
        <w:t>Considering the need to focus tightly for 5G-A</w:t>
      </w:r>
      <w:r w:rsidR="002B0C80">
        <w:t>dvanced</w:t>
      </w:r>
      <w:r>
        <w:t>, as discussed in the introduction, it is important to focus on a single or at most a couple of well scoped and defined enhancements that are clear to bring benefit, be implemented and be of relevance in 5G networks. It is important to take into account that there can also be impacts from “cross area” topics.</w:t>
      </w:r>
    </w:p>
    <w:p w14:paraId="6670544E" w14:textId="44607A90" w:rsidR="007B68C5" w:rsidRDefault="007B68C5" w:rsidP="007B68C5">
      <w:pPr>
        <w:pStyle w:val="BodyText"/>
      </w:pPr>
      <w:r>
        <w:t>Regarding the HPUE enhancements, what remains is to identify UE architectures that are relevant for 5G, likely to be implemented within the 5G timescale and are relevant for operator use cases. HPUE scenarios discussed thus far include:</w:t>
      </w:r>
    </w:p>
    <w:p w14:paraId="6F25B8F1" w14:textId="34FCE036" w:rsidR="006A77A5" w:rsidRDefault="007B68C5" w:rsidP="007B68C5">
      <w:pPr>
        <w:pStyle w:val="BodyText"/>
        <w:numPr>
          <w:ilvl w:val="0"/>
          <w:numId w:val="15"/>
        </w:numPr>
      </w:pPr>
      <w:r>
        <w:t xml:space="preserve">Non-Handheld </w:t>
      </w:r>
      <w:r w:rsidR="002D3989">
        <w:t xml:space="preserve">Fixed Wireless Access </w:t>
      </w:r>
      <w:r>
        <w:t>(FWA)</w:t>
      </w:r>
      <w:r w:rsidR="00B66B31">
        <w:t xml:space="preserve"> UE</w:t>
      </w:r>
    </w:p>
    <w:p w14:paraId="3F04DF6C" w14:textId="247A3619" w:rsidR="007E1DC1" w:rsidRDefault="007B68C5" w:rsidP="002D44A6">
      <w:pPr>
        <w:pStyle w:val="BodyText"/>
        <w:numPr>
          <w:ilvl w:val="1"/>
          <w:numId w:val="15"/>
        </w:numPr>
        <w:ind w:hanging="447"/>
      </w:pPr>
      <w:r>
        <w:t>4</w:t>
      </w:r>
      <w:r w:rsidR="000A391A">
        <w:t>x</w:t>
      </w:r>
      <w:r>
        <w:t>26</w:t>
      </w:r>
      <w:r w:rsidR="007E1DC1">
        <w:t xml:space="preserve"> </w:t>
      </w:r>
      <w:r>
        <w:t>dBm. This architecture would be capable of achieving a power somewhat above PC1 and co</w:t>
      </w:r>
      <w:r w:rsidR="007A7DBF">
        <w:t>uld</w:t>
      </w:r>
      <w:r>
        <w:t xml:space="preserve"> be relevant for FWA. One potential drawback with this architecture could be the </w:t>
      </w:r>
      <w:r w:rsidR="00FA25B5" w:rsidRPr="00FA25B5">
        <w:t>Maximum Power Reduction</w:t>
      </w:r>
      <w:r w:rsidR="00FA25B5">
        <w:t xml:space="preserve"> (</w:t>
      </w:r>
      <w:r>
        <w:t>MPR/A-MPR</w:t>
      </w:r>
      <w:r w:rsidR="00FA25B5">
        <w:t>)</w:t>
      </w:r>
      <w:r>
        <w:t xml:space="preserve"> that could need to be applied for the 26</w:t>
      </w:r>
      <w:r w:rsidR="007E1DC1">
        <w:t xml:space="preserve"> </w:t>
      </w:r>
      <w:r>
        <w:t>dBm PAs.</w:t>
      </w:r>
    </w:p>
    <w:p w14:paraId="045A24D9" w14:textId="14BD8A49" w:rsidR="007B68C5" w:rsidRDefault="007B68C5" w:rsidP="000725CE">
      <w:pPr>
        <w:pStyle w:val="BodyText"/>
        <w:numPr>
          <w:ilvl w:val="1"/>
          <w:numId w:val="15"/>
        </w:numPr>
        <w:ind w:hanging="447"/>
      </w:pPr>
      <w:r>
        <w:t>2</w:t>
      </w:r>
      <w:r w:rsidR="007E1DC1">
        <w:t>x</w:t>
      </w:r>
      <w:r>
        <w:t>29</w:t>
      </w:r>
      <w:r w:rsidR="007E1DC1">
        <w:t xml:space="preserve"> </w:t>
      </w:r>
      <w:r>
        <w:t xml:space="preserve">dBm. Again, this architecture would be capable of achieving a power somewhat above PC1. Less power back-off may be needed. </w:t>
      </w:r>
    </w:p>
    <w:p w14:paraId="1144542E" w14:textId="20046122" w:rsidR="007B68C5" w:rsidRDefault="007B68C5" w:rsidP="000725CE">
      <w:pPr>
        <w:pStyle w:val="BodyText"/>
        <w:numPr>
          <w:ilvl w:val="0"/>
          <w:numId w:val="15"/>
        </w:numPr>
      </w:pPr>
      <w:r>
        <w:t>Handheld</w:t>
      </w:r>
      <w:r w:rsidR="00B66B31">
        <w:t xml:space="preserve"> UE</w:t>
      </w:r>
    </w:p>
    <w:p w14:paraId="055E16CC" w14:textId="5BE3AD01" w:rsidR="007B68C5" w:rsidRDefault="007B68C5" w:rsidP="000725CE">
      <w:pPr>
        <w:pStyle w:val="BodyText"/>
        <w:numPr>
          <w:ilvl w:val="0"/>
          <w:numId w:val="16"/>
        </w:numPr>
        <w:ind w:left="1418" w:hanging="425"/>
      </w:pPr>
      <w:r>
        <w:t>PC1.5 for FDD has been proposed in both TN and NTN discussions. There does not seem to be a fundamental technical issue, although it should be checked that it is likely to be implemented within the 5G timescale.</w:t>
      </w:r>
    </w:p>
    <w:p w14:paraId="29AABCF3" w14:textId="26DBA33F" w:rsidR="006D5E1C" w:rsidRDefault="006D5E1C" w:rsidP="000725CE">
      <w:pPr>
        <w:pStyle w:val="BodyText"/>
        <w:numPr>
          <w:ilvl w:val="0"/>
          <w:numId w:val="16"/>
        </w:numPr>
        <w:ind w:left="1418" w:hanging="425"/>
      </w:pPr>
      <w:r>
        <w:t>1</w:t>
      </w:r>
      <w:r w:rsidR="0061451E">
        <w:t>x</w:t>
      </w:r>
      <w:r>
        <w:t>29</w:t>
      </w:r>
      <w:r w:rsidR="0061451E">
        <w:t xml:space="preserve"> </w:t>
      </w:r>
      <w:r>
        <w:t>dBm. This may be feasible at least for TDD.</w:t>
      </w:r>
    </w:p>
    <w:p w14:paraId="216FE66D" w14:textId="059D386D" w:rsidR="000A1CC6" w:rsidRDefault="007B68C5" w:rsidP="007B68C5">
      <w:pPr>
        <w:pStyle w:val="BodyText"/>
      </w:pPr>
      <w:r>
        <w:t>In general, if there is a commercial usefulness for these architectures and confirmation that they are realistic to be implemented then it makes sense for the primary focus on the UE RF work to be on completing the HPUE specifications with these architectures.</w:t>
      </w:r>
    </w:p>
    <w:p w14:paraId="203E90D6" w14:textId="1AD63DAA" w:rsidR="00C03B53" w:rsidRDefault="00B96C72" w:rsidP="00C03B53">
      <w:pPr>
        <w:pStyle w:val="BodyText"/>
      </w:pPr>
      <w:r w:rsidRPr="000725CE">
        <w:rPr>
          <w:b/>
          <w:bCs/>
          <w:u w:val="single"/>
        </w:rPr>
        <w:t xml:space="preserve">Proposal </w:t>
      </w:r>
      <w:r w:rsidR="00185958">
        <w:rPr>
          <w:b/>
          <w:bCs/>
          <w:u w:val="single"/>
        </w:rPr>
        <w:t>1</w:t>
      </w:r>
      <w:r w:rsidRPr="000725CE">
        <w:rPr>
          <w:b/>
          <w:bCs/>
          <w:u w:val="single"/>
        </w:rPr>
        <w:t>:</w:t>
      </w:r>
      <w:r>
        <w:t xml:space="preserve"> </w:t>
      </w:r>
      <w:r w:rsidR="00604040">
        <w:t>For UE RF</w:t>
      </w:r>
      <w:r w:rsidR="00185958">
        <w:t>, c</w:t>
      </w:r>
      <w:r w:rsidR="00C03B53">
        <w:t xml:space="preserve">onsider HPUE </w:t>
      </w:r>
      <w:r w:rsidR="00F8517A">
        <w:t xml:space="preserve">as UE RF </w:t>
      </w:r>
      <w:r w:rsidR="00C03B53">
        <w:t>Rel-20</w:t>
      </w:r>
      <w:r w:rsidR="00924CD8">
        <w:t xml:space="preserve"> 5G-Advanced</w:t>
      </w:r>
      <w:r w:rsidR="00F8517A">
        <w:t xml:space="preserve"> work package</w:t>
      </w:r>
      <w:r w:rsidR="00C03B53">
        <w:t>. Consider the following candidates; further reduce if possible:</w:t>
      </w:r>
    </w:p>
    <w:p w14:paraId="2D348E75" w14:textId="77777777" w:rsidR="00C03B53" w:rsidRDefault="00C03B53" w:rsidP="00C03B53">
      <w:pPr>
        <w:pStyle w:val="BodyText"/>
        <w:numPr>
          <w:ilvl w:val="1"/>
          <w:numId w:val="15"/>
        </w:numPr>
      </w:pPr>
      <w:r>
        <w:t>4x26 dBm (FWA)</w:t>
      </w:r>
    </w:p>
    <w:p w14:paraId="19E697BD" w14:textId="77777777" w:rsidR="00C03B53" w:rsidRDefault="00C03B53" w:rsidP="00C03B53">
      <w:pPr>
        <w:pStyle w:val="BodyText"/>
        <w:numPr>
          <w:ilvl w:val="1"/>
          <w:numId w:val="15"/>
        </w:numPr>
      </w:pPr>
      <w:r>
        <w:t>2x29 dBm (FWA)</w:t>
      </w:r>
    </w:p>
    <w:p w14:paraId="2656FD36" w14:textId="419881C7" w:rsidR="00D10864" w:rsidRDefault="00C03B53" w:rsidP="00B7254E">
      <w:pPr>
        <w:pStyle w:val="BodyText"/>
        <w:numPr>
          <w:ilvl w:val="1"/>
          <w:numId w:val="15"/>
        </w:numPr>
      </w:pPr>
      <w:r>
        <w:t>PC1.5 FDD (Handheld)</w:t>
      </w:r>
    </w:p>
    <w:p w14:paraId="082F2825" w14:textId="53125CA3" w:rsidR="00DD316C" w:rsidRDefault="00DD316C" w:rsidP="00B7254E">
      <w:pPr>
        <w:pStyle w:val="BodyText"/>
        <w:numPr>
          <w:ilvl w:val="1"/>
          <w:numId w:val="15"/>
        </w:numPr>
      </w:pPr>
      <w:r>
        <w:t>1</w:t>
      </w:r>
      <w:r w:rsidR="00AD5789">
        <w:t>x</w:t>
      </w:r>
      <w:r>
        <w:t>29 dBm (Handheld)</w:t>
      </w:r>
    </w:p>
    <w:p w14:paraId="62E72D92" w14:textId="6AC1FA08" w:rsidR="00DD316C" w:rsidRDefault="00DD316C" w:rsidP="00781022">
      <w:pPr>
        <w:pStyle w:val="BodyText"/>
        <w:numPr>
          <w:ilvl w:val="2"/>
          <w:numId w:val="15"/>
        </w:numPr>
      </w:pPr>
      <w:r>
        <w:t>Potentially restrict to TDD</w:t>
      </w:r>
    </w:p>
    <w:p w14:paraId="736FD563" w14:textId="77777777" w:rsidR="00496931" w:rsidRDefault="00496931" w:rsidP="00496931">
      <w:r>
        <w:t>As a starting point for WID preparation drafts for justification and objective are provided below:</w:t>
      </w:r>
    </w:p>
    <w:p w14:paraId="245A2B8E" w14:textId="4990C81D" w:rsidR="00496931" w:rsidRPr="00F823A3" w:rsidRDefault="00496931" w:rsidP="00496931">
      <w:r w:rsidRPr="00F823A3">
        <w:rPr>
          <w:b/>
          <w:bCs/>
          <w:u w:val="single"/>
        </w:rPr>
        <w:t>Justification:</w:t>
      </w:r>
      <w:r w:rsidRPr="00F823A3">
        <w:t xml:space="preserve"> </w:t>
      </w:r>
      <w:r w:rsidR="007D7C83" w:rsidRPr="00781022">
        <w:t>Extend support for H</w:t>
      </w:r>
      <w:r w:rsidR="00FA5F79" w:rsidRPr="00781022">
        <w:t>P</w:t>
      </w:r>
      <w:r w:rsidR="007D7C83" w:rsidRPr="00781022">
        <w:t>UE to improve UL coverage.</w:t>
      </w:r>
    </w:p>
    <w:p w14:paraId="3245B257" w14:textId="5AF8FACE" w:rsidR="00496931" w:rsidRDefault="00496931" w:rsidP="00496931">
      <w:r w:rsidRPr="00F823A3">
        <w:rPr>
          <w:b/>
          <w:bCs/>
          <w:u w:val="single"/>
        </w:rPr>
        <w:t>Objective:</w:t>
      </w:r>
      <w:r w:rsidRPr="00F823A3">
        <w:t xml:space="preserve"> </w:t>
      </w:r>
      <w:r w:rsidR="00A53AEA" w:rsidRPr="00781022">
        <w:t xml:space="preserve">Extend the support in the UE BS RF specification to support </w:t>
      </w:r>
      <w:r w:rsidR="000D6A6B" w:rsidRPr="00781022">
        <w:t>HPUE 4x26 dBm and 2x29 dBm for FWA</w:t>
      </w:r>
      <w:r w:rsidR="00D00CF1" w:rsidRPr="00781022">
        <w:t xml:space="preserve"> UE</w:t>
      </w:r>
      <w:r w:rsidR="000D6A6B" w:rsidRPr="00781022">
        <w:t xml:space="preserve"> and PC1.5</w:t>
      </w:r>
      <w:r w:rsidR="008123DE" w:rsidRPr="00781022">
        <w:t xml:space="preserve"> (based on 2TX)</w:t>
      </w:r>
      <w:r w:rsidR="00D00CF1" w:rsidRPr="00781022">
        <w:t xml:space="preserve"> for FDD bands</w:t>
      </w:r>
      <w:r w:rsidR="008123DE" w:rsidRPr="00781022">
        <w:t xml:space="preserve"> and 29dBm for TDD bands</w:t>
      </w:r>
      <w:r w:rsidR="00D00CF1" w:rsidRPr="00781022">
        <w:t xml:space="preserve"> for handheld UE.</w:t>
      </w:r>
    </w:p>
    <w:p w14:paraId="7872E2C4" w14:textId="77777777" w:rsidR="00496931" w:rsidRDefault="00496931" w:rsidP="00BB3B7E">
      <w:pPr>
        <w:pStyle w:val="BodyText"/>
      </w:pPr>
    </w:p>
    <w:p w14:paraId="739FBDE9" w14:textId="77777777" w:rsidR="00496931" w:rsidRDefault="00496931" w:rsidP="00BB3B7E">
      <w:pPr>
        <w:pStyle w:val="BodyText"/>
      </w:pPr>
    </w:p>
    <w:p w14:paraId="2724F50B" w14:textId="425380C9" w:rsidR="00D10864" w:rsidRDefault="00D10864" w:rsidP="00D10864">
      <w:pPr>
        <w:pStyle w:val="BodyText"/>
        <w:numPr>
          <w:ilvl w:val="1"/>
          <w:numId w:val="5"/>
        </w:numPr>
        <w:ind w:hanging="720"/>
        <w:rPr>
          <w:rFonts w:ascii="Arial" w:hAnsi="Arial" w:cs="Arial"/>
          <w:sz w:val="28"/>
          <w:szCs w:val="28"/>
        </w:rPr>
      </w:pPr>
      <w:r>
        <w:rPr>
          <w:rFonts w:ascii="Arial" w:hAnsi="Arial" w:cs="Arial"/>
          <w:sz w:val="28"/>
          <w:szCs w:val="28"/>
        </w:rPr>
        <w:lastRenderedPageBreak/>
        <w:t>Power domain enhancements</w:t>
      </w:r>
    </w:p>
    <w:p w14:paraId="1F920F22" w14:textId="280859C2" w:rsidR="00BB3B7E" w:rsidRDefault="00036C13" w:rsidP="00BB3B7E">
      <w:pPr>
        <w:pStyle w:val="BodyText"/>
      </w:pPr>
      <w:r>
        <w:t>Regarding</w:t>
      </w:r>
      <w:r w:rsidR="00BB3B7E">
        <w:t xml:space="preserve"> power domain enhancements, the proposal is to enable a relaxation of UE EVM by taking into account the possibility of BS compensation of UE transmitter self-interference. This is clearly a technically interesting area to consider within 3GPP. In our view, however, this needs a study phase, considering the following aspects:</w:t>
      </w:r>
    </w:p>
    <w:p w14:paraId="18F1BDA5" w14:textId="4639B835" w:rsidR="006845DD" w:rsidRDefault="00BB3B7E" w:rsidP="00BB3B7E">
      <w:pPr>
        <w:pStyle w:val="BodyText"/>
        <w:numPr>
          <w:ilvl w:val="0"/>
          <w:numId w:val="17"/>
        </w:numPr>
      </w:pPr>
      <w:r>
        <w:t xml:space="preserve">Real UE RF </w:t>
      </w:r>
      <w:r w:rsidR="005957C1">
        <w:t>behaviour</w:t>
      </w:r>
      <w:r>
        <w:t xml:space="preserve"> when the EVM is relaxed. It is one thing to model an algorithm or AI model based on a simple PA model, but it is important to be clear how self-interference is really manifested and the amount of relaxation that is feasible.</w:t>
      </w:r>
    </w:p>
    <w:p w14:paraId="7C0FEB0B" w14:textId="77777777" w:rsidR="009669C5" w:rsidRDefault="00BB3B7E" w:rsidP="00BB3B7E">
      <w:pPr>
        <w:pStyle w:val="BodyText"/>
        <w:numPr>
          <w:ilvl w:val="0"/>
          <w:numId w:val="17"/>
        </w:numPr>
      </w:pPr>
      <w:r>
        <w:t xml:space="preserve">The variation of RF </w:t>
      </w:r>
      <w:r w:rsidR="009669C5">
        <w:t>behaviour</w:t>
      </w:r>
      <w:r>
        <w:t xml:space="preserve"> across UEs; would an algorithm or model work well across different chipsets and UEs?</w:t>
      </w:r>
    </w:p>
    <w:p w14:paraId="69662098" w14:textId="77777777" w:rsidR="00BA40F8" w:rsidRDefault="00BB3B7E" w:rsidP="00BB3B7E">
      <w:pPr>
        <w:pStyle w:val="BodyText"/>
        <w:numPr>
          <w:ilvl w:val="0"/>
          <w:numId w:val="17"/>
        </w:numPr>
      </w:pPr>
      <w:r>
        <w:t xml:space="preserve">Whether there is variation of RF </w:t>
      </w:r>
      <w:r w:rsidR="009669C5">
        <w:t>behaviour</w:t>
      </w:r>
      <w:r>
        <w:t xml:space="preserve"> across RBs and depending on RB allocation</w:t>
      </w:r>
      <w:r w:rsidR="009669C5">
        <w:t>.</w:t>
      </w:r>
    </w:p>
    <w:p w14:paraId="3C2226E4" w14:textId="6BC09AF9" w:rsidR="00BA40F8" w:rsidRDefault="00BB3B7E" w:rsidP="00BB3B7E">
      <w:pPr>
        <w:pStyle w:val="BodyText"/>
        <w:numPr>
          <w:ilvl w:val="0"/>
          <w:numId w:val="17"/>
        </w:numPr>
      </w:pPr>
      <w:r>
        <w:t xml:space="preserve">The variation of RF </w:t>
      </w:r>
      <w:r w:rsidR="00BA40F8">
        <w:t>behaviour</w:t>
      </w:r>
      <w:r>
        <w:t xml:space="preserve"> across different PAs/power classes</w:t>
      </w:r>
      <w:r w:rsidR="00BA40F8">
        <w:t>.</w:t>
      </w:r>
    </w:p>
    <w:p w14:paraId="3F507FB5" w14:textId="77777777" w:rsidR="00BA40F8" w:rsidRDefault="00BB3B7E" w:rsidP="00BB3B7E">
      <w:pPr>
        <w:pStyle w:val="BodyText"/>
        <w:numPr>
          <w:ilvl w:val="0"/>
          <w:numId w:val="17"/>
        </w:numPr>
      </w:pPr>
      <w:r>
        <w:t>Impact of MIMO, multiple TX</w:t>
      </w:r>
      <w:r w:rsidR="00BA40F8">
        <w:t>.</w:t>
      </w:r>
    </w:p>
    <w:p w14:paraId="70ECC304" w14:textId="51EE5570" w:rsidR="00BB3B7E" w:rsidRDefault="00BB3B7E" w:rsidP="000725CE">
      <w:pPr>
        <w:pStyle w:val="BodyText"/>
        <w:numPr>
          <w:ilvl w:val="0"/>
          <w:numId w:val="17"/>
        </w:numPr>
      </w:pPr>
      <w:r>
        <w:t>Impact of contiguous CA</w:t>
      </w:r>
      <w:r w:rsidR="00BA40F8">
        <w:t>.</w:t>
      </w:r>
    </w:p>
    <w:p w14:paraId="460272FA" w14:textId="2F5C9D1A" w:rsidR="00BB3B7E" w:rsidRDefault="00BB3B7E" w:rsidP="00BB3B7E">
      <w:pPr>
        <w:pStyle w:val="BodyText"/>
      </w:pPr>
      <w:r>
        <w:t xml:space="preserve">Taking these into account, modelling of the BS algorithm or model is needed, which means that in practice, the study is not only </w:t>
      </w:r>
      <w:r w:rsidR="005957C1">
        <w:t>RF but</w:t>
      </w:r>
      <w:r>
        <w:t xml:space="preserve"> also considers algorithmic modelling and/or AI.</w:t>
      </w:r>
    </w:p>
    <w:p w14:paraId="6701CAD7" w14:textId="77777777" w:rsidR="00BB3B7E" w:rsidRDefault="00BB3B7E" w:rsidP="00BB3B7E">
      <w:pPr>
        <w:pStyle w:val="BodyText"/>
      </w:pPr>
      <w:r>
        <w:t>Furthermore, the achievable MPR/A-MPR reduction should be considered in the context of real current UE performance, since MPR/A-MPR modelling is currently over-estimating the needed MPR in general.</w:t>
      </w:r>
    </w:p>
    <w:p w14:paraId="500B5E9C" w14:textId="70908D35" w:rsidR="00C03B53" w:rsidRDefault="00BB3B7E" w:rsidP="00BB3B7E">
      <w:pPr>
        <w:pStyle w:val="BodyText"/>
      </w:pPr>
      <w:r>
        <w:t>In our view, a study is needed and is difficult to consider within the scope of 5G-A</w:t>
      </w:r>
      <w:r w:rsidR="00B73115">
        <w:t>dvanced</w:t>
      </w:r>
      <w:r>
        <w:t>. However, this kind of approach is interesting and is a candidate for 6G study.</w:t>
      </w:r>
    </w:p>
    <w:p w14:paraId="6D4C33AA" w14:textId="33D6BB20" w:rsidR="00C03B53" w:rsidRDefault="00414130" w:rsidP="00C03B53">
      <w:pPr>
        <w:pStyle w:val="BodyText"/>
      </w:pPr>
      <w:r w:rsidRPr="000725CE">
        <w:rPr>
          <w:b/>
          <w:bCs/>
          <w:u w:val="single"/>
        </w:rPr>
        <w:t xml:space="preserve">Observation </w:t>
      </w:r>
      <w:r w:rsidR="00185958">
        <w:rPr>
          <w:b/>
          <w:bCs/>
          <w:u w:val="single"/>
        </w:rPr>
        <w:t>1</w:t>
      </w:r>
      <w:r w:rsidRPr="000725CE">
        <w:rPr>
          <w:b/>
          <w:bCs/>
          <w:u w:val="single"/>
        </w:rPr>
        <w:t>:</w:t>
      </w:r>
      <w:r>
        <w:t xml:space="preserve"> </w:t>
      </w:r>
      <w:r w:rsidRPr="00414130">
        <w:t xml:space="preserve">A significant amount of study is needed for the </w:t>
      </w:r>
      <w:r w:rsidR="00C335E1">
        <w:t xml:space="preserve">UE </w:t>
      </w:r>
      <w:r w:rsidRPr="00414130">
        <w:t>power domain enhancements proposal.</w:t>
      </w:r>
    </w:p>
    <w:p w14:paraId="53AF344F" w14:textId="526948C2" w:rsidR="00C03B53" w:rsidRDefault="00FA4FB1" w:rsidP="00C03B53">
      <w:pPr>
        <w:pStyle w:val="BodyText"/>
      </w:pPr>
      <w:r w:rsidRPr="000725CE">
        <w:rPr>
          <w:b/>
          <w:bCs/>
          <w:u w:val="single"/>
        </w:rPr>
        <w:t xml:space="preserve">Proposal </w:t>
      </w:r>
      <w:r w:rsidR="00185958">
        <w:rPr>
          <w:b/>
          <w:bCs/>
          <w:u w:val="single"/>
        </w:rPr>
        <w:t>2</w:t>
      </w:r>
      <w:r w:rsidRPr="000725CE">
        <w:rPr>
          <w:b/>
          <w:bCs/>
          <w:u w:val="single"/>
        </w:rPr>
        <w:t>:</w:t>
      </w:r>
      <w:r>
        <w:t xml:space="preserve"> </w:t>
      </w:r>
      <w:r w:rsidR="00185958">
        <w:t>For UE RF</w:t>
      </w:r>
      <w:r w:rsidR="00C335E1">
        <w:t>,</w:t>
      </w:r>
      <w:r w:rsidRPr="00FA4FB1">
        <w:t xml:space="preserve"> not consider power domain enhancements for 5G-A</w:t>
      </w:r>
      <w:r w:rsidR="00B73115">
        <w:t>dvanced</w:t>
      </w:r>
      <w:r>
        <w:t>.</w:t>
      </w:r>
    </w:p>
    <w:p w14:paraId="4B45CF6D" w14:textId="77777777" w:rsidR="00D10864" w:rsidRDefault="00D10864" w:rsidP="00C03B53">
      <w:pPr>
        <w:pStyle w:val="BodyText"/>
      </w:pPr>
    </w:p>
    <w:p w14:paraId="2446CC56" w14:textId="20D86A9F" w:rsidR="007D56CC" w:rsidRDefault="007D56CC" w:rsidP="007D56CC">
      <w:pPr>
        <w:pStyle w:val="BodyText"/>
        <w:numPr>
          <w:ilvl w:val="1"/>
          <w:numId w:val="5"/>
        </w:numPr>
        <w:ind w:hanging="720"/>
        <w:rPr>
          <w:rFonts w:ascii="Arial" w:hAnsi="Arial" w:cs="Arial"/>
          <w:sz w:val="28"/>
          <w:szCs w:val="28"/>
        </w:rPr>
      </w:pPr>
      <w:r>
        <w:rPr>
          <w:rFonts w:ascii="Arial" w:hAnsi="Arial" w:cs="Arial"/>
          <w:sz w:val="28"/>
          <w:szCs w:val="28"/>
        </w:rPr>
        <w:t xml:space="preserve">Band </w:t>
      </w:r>
      <w:r w:rsidR="00451BFD">
        <w:rPr>
          <w:rFonts w:ascii="Arial" w:hAnsi="Arial" w:cs="Arial"/>
          <w:sz w:val="28"/>
          <w:szCs w:val="28"/>
        </w:rPr>
        <w:t>combination</w:t>
      </w:r>
      <w:r>
        <w:rPr>
          <w:rFonts w:ascii="Arial" w:hAnsi="Arial" w:cs="Arial"/>
          <w:sz w:val="28"/>
          <w:szCs w:val="28"/>
        </w:rPr>
        <w:t xml:space="preserve"> simplification and MSD opti</w:t>
      </w:r>
      <w:r w:rsidR="00451BFD">
        <w:rPr>
          <w:rFonts w:ascii="Arial" w:hAnsi="Arial" w:cs="Arial"/>
          <w:sz w:val="28"/>
          <w:szCs w:val="28"/>
        </w:rPr>
        <w:t>mization</w:t>
      </w:r>
    </w:p>
    <w:p w14:paraId="33E4338E" w14:textId="77777777" w:rsidR="006543D0" w:rsidRDefault="006543D0" w:rsidP="006543D0">
      <w:pPr>
        <w:pStyle w:val="BodyText"/>
      </w:pPr>
      <w:r>
        <w:t>Regarding band combination simplification and MSD optimization, considering the considerable work involved in developing band combinations it is important to further optimize the workflow. The MSD simplification for HPUE in Rel-19 has simplified introduction of HPUE band combinations. Further simplifications of MSD are possible, also for PC3 and may be achieved by, for example grouping similar requirements and applying a generic MSD or similar.</w:t>
      </w:r>
    </w:p>
    <w:p w14:paraId="549AA02F" w14:textId="2A5A4204" w:rsidR="006543D0" w:rsidRDefault="006543D0" w:rsidP="006543D0">
      <w:pPr>
        <w:pStyle w:val="BodyText"/>
      </w:pPr>
      <w:r>
        <w:t>The main question with band combination simplification is whether to perform the work as part of 5G or the 6G study. Within 6G, there is a need to consider how to bring in the already specified 5G combinations, what is needed to fit within the 6G framework and how to optimize. It would be preferable to avoid duplicating work in 5G-A</w:t>
      </w:r>
      <w:r w:rsidR="00B73115">
        <w:t>dvanced</w:t>
      </w:r>
      <w:r>
        <w:t xml:space="preserve"> and a 6G study.</w:t>
      </w:r>
    </w:p>
    <w:p w14:paraId="4AFFFD7F" w14:textId="77777777" w:rsidR="006543D0" w:rsidRDefault="006543D0" w:rsidP="006543D0">
      <w:pPr>
        <w:pStyle w:val="BodyText"/>
      </w:pPr>
      <w:r>
        <w:t>A potential WF is as follows:</w:t>
      </w:r>
    </w:p>
    <w:p w14:paraId="11C61AA1" w14:textId="503A19F7" w:rsidR="00A4135B" w:rsidRDefault="006543D0" w:rsidP="006543D0">
      <w:pPr>
        <w:pStyle w:val="BodyText"/>
        <w:numPr>
          <w:ilvl w:val="0"/>
          <w:numId w:val="18"/>
        </w:numPr>
      </w:pPr>
      <w:r>
        <w:t>Keep the structure of the band combination WI and the process for 5G-A</w:t>
      </w:r>
      <w:r w:rsidR="001B3BCF">
        <w:t>dvanced</w:t>
      </w:r>
      <w:r>
        <w:t xml:space="preserve"> into Rel-20</w:t>
      </w:r>
      <w:r w:rsidR="00A4135B">
        <w:t>.</w:t>
      </w:r>
    </w:p>
    <w:p w14:paraId="275EA00F" w14:textId="77777777" w:rsidR="00A4135B" w:rsidRDefault="006543D0" w:rsidP="006543D0">
      <w:pPr>
        <w:pStyle w:val="BodyText"/>
        <w:numPr>
          <w:ilvl w:val="0"/>
          <w:numId w:val="18"/>
        </w:numPr>
      </w:pPr>
      <w:r>
        <w:t>Study band combination simplification, including MSD optimization within the 6G concept in order to achieve a unified study on band combinations.</w:t>
      </w:r>
    </w:p>
    <w:p w14:paraId="39AA01A5" w14:textId="493D41E8" w:rsidR="00D95B0A" w:rsidRDefault="006543D0" w:rsidP="00B7254E">
      <w:pPr>
        <w:pStyle w:val="BodyText"/>
        <w:numPr>
          <w:ilvl w:val="0"/>
          <w:numId w:val="18"/>
        </w:numPr>
      </w:pPr>
      <w:r>
        <w:t>In case optimizations (e.g. for MSD) are identified for 6G that could be introduced for 5G-A with low effort, then consider introducing those for 5G-A</w:t>
      </w:r>
      <w:r w:rsidR="001B3BCF">
        <w:t>dvanced</w:t>
      </w:r>
      <w:r>
        <w:t>.</w:t>
      </w:r>
    </w:p>
    <w:p w14:paraId="06444FEE" w14:textId="70E05D79" w:rsidR="00DC1A4C" w:rsidRDefault="00D95B0A" w:rsidP="00D95B0A">
      <w:pPr>
        <w:pStyle w:val="BodyText"/>
      </w:pPr>
      <w:r w:rsidRPr="000725CE">
        <w:rPr>
          <w:b/>
          <w:bCs/>
          <w:u w:val="single"/>
        </w:rPr>
        <w:t xml:space="preserve">Proposal </w:t>
      </w:r>
      <w:r w:rsidR="004C6216">
        <w:rPr>
          <w:b/>
          <w:bCs/>
          <w:u w:val="single"/>
        </w:rPr>
        <w:t>3</w:t>
      </w:r>
      <w:r w:rsidRPr="000725CE">
        <w:rPr>
          <w:b/>
          <w:bCs/>
          <w:u w:val="single"/>
        </w:rPr>
        <w:t>:</w:t>
      </w:r>
      <w:r>
        <w:t xml:space="preserve"> </w:t>
      </w:r>
      <w:r w:rsidR="004C6216">
        <w:t>For UE RF f</w:t>
      </w:r>
      <w:r w:rsidR="00926510" w:rsidRPr="00926510">
        <w:t>urther study band combination optimization, in particular MSD optimization as part of the 6G SI. If measures are identified that are straightforward for 5G, consider introducing those for 5G.</w:t>
      </w:r>
    </w:p>
    <w:p w14:paraId="3A3316A2" w14:textId="10AF7B5E" w:rsidR="00D95B0A" w:rsidRDefault="00036C13" w:rsidP="00D95B0A">
      <w:pPr>
        <w:pStyle w:val="BodyText"/>
      </w:pPr>
      <w:r w:rsidRPr="008A415D">
        <w:t>Regarding</w:t>
      </w:r>
      <w:r w:rsidR="008A415D" w:rsidRPr="008A415D">
        <w:t xml:space="preserve"> the framework for power classes, the current structure has grown organically during 5G, and in general the structure of power classes considering CA, MIMO and different form factors should be revised. However, to do so this late in 5G may not be possible with reasonable effort. On the other hand, a better means of handling the variation of UE output power, architecture, CA and MIMO configuration </w:t>
      </w:r>
      <w:r w:rsidR="001B3BCF" w:rsidRPr="008A415D">
        <w:t>behaviours</w:t>
      </w:r>
      <w:r w:rsidR="008A415D" w:rsidRPr="008A415D">
        <w:t xml:space="preserve"> etc. should be high priority for study in 6G, starting as soon as the 6G SI starts.</w:t>
      </w:r>
    </w:p>
    <w:p w14:paraId="7EE60E9F" w14:textId="6AB3C86A" w:rsidR="008A415D" w:rsidRDefault="008A415D" w:rsidP="00D95B0A">
      <w:pPr>
        <w:pStyle w:val="BodyText"/>
      </w:pPr>
      <w:r w:rsidRPr="000725CE">
        <w:rPr>
          <w:b/>
          <w:bCs/>
          <w:u w:val="single"/>
        </w:rPr>
        <w:t xml:space="preserve">Proposal </w:t>
      </w:r>
      <w:r w:rsidR="004C6216">
        <w:rPr>
          <w:b/>
          <w:bCs/>
          <w:u w:val="single"/>
        </w:rPr>
        <w:t>4</w:t>
      </w:r>
      <w:r w:rsidRPr="000725CE">
        <w:rPr>
          <w:b/>
          <w:bCs/>
          <w:u w:val="single"/>
        </w:rPr>
        <w:t>:</w:t>
      </w:r>
      <w:r w:rsidR="009D4D34">
        <w:t xml:space="preserve"> </w:t>
      </w:r>
      <w:r w:rsidR="004C6216">
        <w:t>For UE RF</w:t>
      </w:r>
      <w:r w:rsidR="00C335E1">
        <w:t>,</w:t>
      </w:r>
      <w:r w:rsidR="00EA4376" w:rsidRPr="00EA4376">
        <w:t xml:space="preserve"> not consider power class optimization for 5G-A</w:t>
      </w:r>
      <w:r w:rsidR="001B3BCF">
        <w:t>dvanced</w:t>
      </w:r>
      <w:r w:rsidR="00EA4376" w:rsidRPr="00EA4376">
        <w:t>.</w:t>
      </w:r>
    </w:p>
    <w:p w14:paraId="5ED23190" w14:textId="00529A52" w:rsidR="00353E76" w:rsidRDefault="00036C13" w:rsidP="00353E76">
      <w:pPr>
        <w:pStyle w:val="BodyText"/>
      </w:pPr>
      <w:r>
        <w:t>Regarding</w:t>
      </w:r>
      <w:r w:rsidR="00353E76">
        <w:t xml:space="preserve"> MPR/A-MPR optimization, the motivation behind this proposal is that the assumptions typically used for deciding MPR and A-MPR are outdated; in </w:t>
      </w:r>
      <w:r w:rsidR="001B3BCF">
        <w:t>fact,</w:t>
      </w:r>
      <w:r w:rsidR="00353E76">
        <w:t xml:space="preserve"> UEs have to exceed some of the requirements to meet e.g. EVM requirements for 64QAM. This has serious real-world consequences, since it means for example that certain </w:t>
      </w:r>
      <w:r w:rsidR="00353E76">
        <w:lastRenderedPageBreak/>
        <w:t>combinations cannot be configured by the network because the specification allows for a very large backoff. It would make sense to revise these assumptions to match what UEs are capable of, at least for meeting other requirements.</w:t>
      </w:r>
    </w:p>
    <w:p w14:paraId="0886A5F5" w14:textId="2EA1FFDE" w:rsidR="00EA4376" w:rsidRDefault="00353E76" w:rsidP="00353E76">
      <w:pPr>
        <w:pStyle w:val="BodyText"/>
      </w:pPr>
      <w:r>
        <w:t xml:space="preserve">For 5G, it is too late in the lifecycle to revisit MPR and A-MPR requirements. For 6G, it would be useful to study and decide on suitable assumptions in order that the new specifications can have appropriate values. For 5G, however, it could be useful to consider revising A-MPR requirements for a limited number of identified combinations. </w:t>
      </w:r>
    </w:p>
    <w:p w14:paraId="6DFA31AB" w14:textId="48E5BFCF" w:rsidR="00736CC4" w:rsidRDefault="00736CC4" w:rsidP="00353E76">
      <w:pPr>
        <w:pStyle w:val="BodyText"/>
      </w:pPr>
      <w:r w:rsidRPr="000725CE">
        <w:rPr>
          <w:b/>
          <w:bCs/>
          <w:u w:val="single"/>
        </w:rPr>
        <w:t>P</w:t>
      </w:r>
      <w:r w:rsidR="00093501" w:rsidRPr="000725CE">
        <w:rPr>
          <w:b/>
          <w:bCs/>
          <w:u w:val="single"/>
        </w:rPr>
        <w:t xml:space="preserve">roposal </w:t>
      </w:r>
      <w:r w:rsidR="004C6216">
        <w:rPr>
          <w:b/>
          <w:bCs/>
          <w:u w:val="single"/>
        </w:rPr>
        <w:t>5</w:t>
      </w:r>
      <w:r w:rsidR="00093501" w:rsidRPr="000725CE">
        <w:rPr>
          <w:b/>
          <w:bCs/>
          <w:u w:val="single"/>
        </w:rPr>
        <w:t>:</w:t>
      </w:r>
      <w:r w:rsidR="00093501">
        <w:t xml:space="preserve"> </w:t>
      </w:r>
      <w:r w:rsidR="007B2E65">
        <w:t>For UE RF and</w:t>
      </w:r>
      <w:r w:rsidR="005D67C4" w:rsidRPr="005D67C4">
        <w:t xml:space="preserve"> MPR/A-MPR, in 5G-A</w:t>
      </w:r>
      <w:r w:rsidR="00661D35">
        <w:t>dvanced</w:t>
      </w:r>
      <w:r w:rsidR="005D67C4" w:rsidRPr="005D67C4">
        <w:t xml:space="preserve"> consider whether there are certain cases where a specific optimization of A-MP</w:t>
      </w:r>
      <w:r w:rsidR="00661D35">
        <w:t>R</w:t>
      </w:r>
      <w:r w:rsidR="005D67C4" w:rsidRPr="005D67C4">
        <w:t xml:space="preserve"> could make </w:t>
      </w:r>
      <w:r w:rsidR="005957C1" w:rsidRPr="005D67C4">
        <w:t>sense</w:t>
      </w:r>
      <w:r w:rsidR="005D67C4" w:rsidRPr="005D67C4">
        <w:t>.</w:t>
      </w:r>
    </w:p>
    <w:p w14:paraId="2BDA9F3E" w14:textId="1B788528" w:rsidR="005D67C4" w:rsidRDefault="00670519" w:rsidP="00353E76">
      <w:pPr>
        <w:pStyle w:val="BodyText"/>
      </w:pPr>
      <w:r w:rsidRPr="00670519">
        <w:t>Regarding the proposal for requirement enhancements to support coherent UL MIMO; this would achieve gains and make technical sense. If there would be time available, this could be included, but it is difficult to see a means to prioritize this with the available time units.</w:t>
      </w:r>
    </w:p>
    <w:p w14:paraId="7BE74B13" w14:textId="2D8EEF1B" w:rsidR="00D95B0A" w:rsidRPr="007D610C" w:rsidRDefault="00D95B0A" w:rsidP="00D95B0A">
      <w:pPr>
        <w:pStyle w:val="BodyText"/>
      </w:pPr>
    </w:p>
    <w:p w14:paraId="52829FFE" w14:textId="77777777" w:rsidR="003B61A8" w:rsidRDefault="003B61A8" w:rsidP="003B61A8">
      <w:pPr>
        <w:pBdr>
          <w:bottom w:val="single" w:sz="4" w:space="1" w:color="auto"/>
        </w:pBdr>
        <w:rPr>
          <w:rFonts w:ascii="Arial" w:hAnsi="Arial" w:cs="Arial"/>
        </w:rPr>
      </w:pPr>
    </w:p>
    <w:p w14:paraId="7840C72F" w14:textId="3C2DC71E" w:rsidR="003B61A8" w:rsidRDefault="00196D76" w:rsidP="003B61A8">
      <w:pPr>
        <w:pStyle w:val="Heading1"/>
        <w:keepLines w:val="0"/>
        <w:numPr>
          <w:ilvl w:val="0"/>
          <w:numId w:val="5"/>
        </w:numPr>
        <w:pBdr>
          <w:top w:val="none" w:sz="0" w:space="0" w:color="auto"/>
        </w:pBdr>
        <w:spacing w:before="0" w:after="240"/>
        <w:ind w:right="284" w:hanging="720"/>
      </w:pPr>
      <w:r>
        <w:t>BS RF centric evolution</w:t>
      </w:r>
    </w:p>
    <w:p w14:paraId="0F5CBAD4" w14:textId="69BBC322" w:rsidR="00D810D3" w:rsidRDefault="00D810D3" w:rsidP="00D810D3">
      <w:pPr>
        <w:pStyle w:val="BodyText"/>
      </w:pPr>
      <w:r>
        <w:t>From the moderator summary [1], the work packages related to BS RF evolution was collected in a list without priority of high-level candidate objectives for BS RF centric evolution and/or enhancement in Rel-20</w:t>
      </w:r>
      <w:r w:rsidR="00A15F75">
        <w:t xml:space="preserve">. </w:t>
      </w:r>
      <w:r w:rsidR="0062643B">
        <w:t xml:space="preserve">The </w:t>
      </w:r>
      <w:r w:rsidR="00A0303F">
        <w:t xml:space="preserve">list identified in moderator summary is cleaned up with the intention to be </w:t>
      </w:r>
      <w:r w:rsidR="00A831FA">
        <w:t>clearer</w:t>
      </w:r>
      <w:r w:rsidR="001E0802">
        <w:t xml:space="preserve"> to progress the work to establish justification and </w:t>
      </w:r>
      <w:r w:rsidR="00A831FA">
        <w:t>complete description of objective. The BS RF centric list can be summarized</w:t>
      </w:r>
      <w:r>
        <w:t xml:space="preserve"> as:</w:t>
      </w:r>
    </w:p>
    <w:p w14:paraId="73781CB2" w14:textId="62EF64F4" w:rsidR="00D810D3" w:rsidRDefault="00A15F75" w:rsidP="00D810D3">
      <w:pPr>
        <w:pStyle w:val="BodyText"/>
        <w:numPr>
          <w:ilvl w:val="0"/>
          <w:numId w:val="9"/>
        </w:numPr>
      </w:pPr>
      <w:r>
        <w:t xml:space="preserve">Improvements of </w:t>
      </w:r>
      <w:r w:rsidR="005D5D5F">
        <w:t>requirement concept for</w:t>
      </w:r>
      <w:r w:rsidR="00D810D3">
        <w:t xml:space="preserve"> co-location requirements and </w:t>
      </w:r>
      <w:r w:rsidR="00CE1810">
        <w:t xml:space="preserve">corresponding </w:t>
      </w:r>
      <w:r w:rsidR="00D810D3">
        <w:t>test solutions for</w:t>
      </w:r>
      <w:r w:rsidR="00CE1810">
        <w:t xml:space="preserve"> bands in the upper region of FR1.</w:t>
      </w:r>
      <w:r w:rsidR="00D810D3">
        <w:t xml:space="preserve"> </w:t>
      </w:r>
    </w:p>
    <w:p w14:paraId="61F1D604" w14:textId="7BAE7FA8" w:rsidR="00D810D3" w:rsidRDefault="0002494B" w:rsidP="00D810D3">
      <w:pPr>
        <w:pStyle w:val="BodyText"/>
        <w:numPr>
          <w:ilvl w:val="0"/>
          <w:numId w:val="9"/>
        </w:numPr>
      </w:pPr>
      <w:r>
        <w:t xml:space="preserve">For AAS BS </w:t>
      </w:r>
      <w:r w:rsidR="004C64A3">
        <w:t xml:space="preserve">operating in the upper region of FR1 </w:t>
      </w:r>
      <w:r>
        <w:t>d</w:t>
      </w:r>
      <w:r w:rsidR="00395BDF">
        <w:t>efine</w:t>
      </w:r>
      <w:r w:rsidR="00D810D3">
        <w:t xml:space="preserve"> </w:t>
      </w:r>
      <w:r>
        <w:t>a</w:t>
      </w:r>
      <w:r w:rsidR="005E046F">
        <w:t>n</w:t>
      </w:r>
      <w:r w:rsidR="00D810D3">
        <w:t xml:space="preserve"> additional NR BS type </w:t>
      </w:r>
      <w:r w:rsidR="009531AD">
        <w:t xml:space="preserve">with </w:t>
      </w:r>
      <w:r w:rsidR="0067537F">
        <w:t xml:space="preserve">requirement applicability including </w:t>
      </w:r>
      <w:r w:rsidR="009531AD">
        <w:t xml:space="preserve">more OTA requirements </w:t>
      </w:r>
      <w:r w:rsidR="00861341">
        <w:t>than BS type 1-H</w:t>
      </w:r>
      <w:r w:rsidR="000B058A">
        <w:t xml:space="preserve">. </w:t>
      </w:r>
    </w:p>
    <w:p w14:paraId="42306A3E" w14:textId="6616338F" w:rsidR="00850D6D" w:rsidRDefault="00D810D3" w:rsidP="0067537F">
      <w:pPr>
        <w:pStyle w:val="BodyText"/>
        <w:numPr>
          <w:ilvl w:val="0"/>
          <w:numId w:val="9"/>
        </w:numPr>
      </w:pPr>
      <w:r>
        <w:t>Re-evaluate and validate receiver in-band blocking requirement levels for bands</w:t>
      </w:r>
      <w:r w:rsidR="00C75E5A">
        <w:t xml:space="preserve"> in the upper region of FR1</w:t>
      </w:r>
      <w:r>
        <w:t>.</w:t>
      </w:r>
      <w:r w:rsidR="00CD4D34">
        <w:t xml:space="preserve"> </w:t>
      </w:r>
    </w:p>
    <w:p w14:paraId="0F04E135" w14:textId="77777777" w:rsidR="00D810D3" w:rsidRDefault="00D810D3" w:rsidP="00D810D3">
      <w:pPr>
        <w:pStyle w:val="BodyText"/>
        <w:numPr>
          <w:ilvl w:val="0"/>
          <w:numId w:val="9"/>
        </w:numPr>
      </w:pPr>
      <w:r>
        <w:t>Add support for NB-IoT in AAS BS specifications.</w:t>
      </w:r>
    </w:p>
    <w:p w14:paraId="49406A1F" w14:textId="77777777" w:rsidR="00D810D3" w:rsidRDefault="00D810D3" w:rsidP="00D810D3">
      <w:pPr>
        <w:pStyle w:val="BodyText"/>
        <w:numPr>
          <w:ilvl w:val="0"/>
          <w:numId w:val="9"/>
        </w:numPr>
      </w:pPr>
      <w:r>
        <w:t>Add support for LP-WUS in TN MSR specifications.</w:t>
      </w:r>
    </w:p>
    <w:p w14:paraId="4734061F" w14:textId="5AABAF4F" w:rsidR="00D810D3" w:rsidRDefault="00D810D3" w:rsidP="00D810D3">
      <w:pPr>
        <w:pStyle w:val="BodyText"/>
        <w:numPr>
          <w:ilvl w:val="0"/>
          <w:numId w:val="9"/>
        </w:numPr>
      </w:pPr>
      <w:r>
        <w:t xml:space="preserve">Specification structure simplifications for OBUE requirements. </w:t>
      </w:r>
    </w:p>
    <w:p w14:paraId="31DBAB74" w14:textId="77777777" w:rsidR="00D810D3" w:rsidRDefault="00D810D3" w:rsidP="00D810D3">
      <w:pPr>
        <w:pStyle w:val="BodyText"/>
      </w:pPr>
      <w:r>
        <w:t>The intention is to use the list of candidate objectives as the starting point for 5G-Advanced BS RF centric evolution and/or enhancement in Rel-20, considering the TU splitting between 5G and 6G in RAN4.</w:t>
      </w:r>
    </w:p>
    <w:p w14:paraId="36EE0886" w14:textId="433C9221" w:rsidR="216831C7" w:rsidRDefault="216831C7" w:rsidP="4D35BA9C">
      <w:pPr>
        <w:pStyle w:val="BodyText"/>
      </w:pPr>
      <w:r>
        <w:t>It should be noted that all relevant improvements of 5G-</w:t>
      </w:r>
      <w:r w:rsidR="002B4933">
        <w:t>A</w:t>
      </w:r>
      <w:r>
        <w:t xml:space="preserve">dvanced need to be prioritized </w:t>
      </w:r>
      <w:r w:rsidR="13974D0A">
        <w:t xml:space="preserve">within Rel-20 </w:t>
      </w:r>
      <w:r>
        <w:t xml:space="preserve">to ensure that </w:t>
      </w:r>
      <w:r w:rsidR="7B6DE385">
        <w:t>the</w:t>
      </w:r>
      <w:r w:rsidR="4224C56E">
        <w:t xml:space="preserve"> transition to 6G will benefit from these improvements in day one.</w:t>
      </w:r>
    </w:p>
    <w:p w14:paraId="1D1541E2" w14:textId="669FEAFE" w:rsidR="00A84EEE" w:rsidRDefault="00D810D3" w:rsidP="0062745C">
      <w:pPr>
        <w:pStyle w:val="BodyText"/>
      </w:pPr>
      <w:r>
        <w:t xml:space="preserve">In following sections specific details related to identified topics are presented. Some objectives are linked together, while other is independent. </w:t>
      </w:r>
    </w:p>
    <w:p w14:paraId="390806A1" w14:textId="77777777" w:rsidR="004B251D" w:rsidRDefault="004B251D" w:rsidP="0062745C">
      <w:pPr>
        <w:pStyle w:val="BodyText"/>
      </w:pPr>
    </w:p>
    <w:p w14:paraId="305D977D" w14:textId="045F8A3E" w:rsidR="00DB6763" w:rsidRDefault="00A15F75" w:rsidP="00482E58">
      <w:pPr>
        <w:pStyle w:val="BodyText"/>
        <w:numPr>
          <w:ilvl w:val="1"/>
          <w:numId w:val="5"/>
        </w:numPr>
        <w:ind w:hanging="720"/>
        <w:rPr>
          <w:rFonts w:ascii="Arial" w:hAnsi="Arial" w:cs="Arial"/>
          <w:sz w:val="28"/>
          <w:szCs w:val="28"/>
        </w:rPr>
      </w:pPr>
      <w:r>
        <w:rPr>
          <w:rFonts w:ascii="Arial" w:hAnsi="Arial" w:cs="Arial"/>
          <w:sz w:val="28"/>
          <w:szCs w:val="28"/>
        </w:rPr>
        <w:t>Improvements of</w:t>
      </w:r>
      <w:r w:rsidR="00BB14EF" w:rsidRPr="00482E58">
        <w:rPr>
          <w:rFonts w:ascii="Arial" w:hAnsi="Arial" w:cs="Arial"/>
          <w:sz w:val="28"/>
          <w:szCs w:val="28"/>
        </w:rPr>
        <w:t xml:space="preserve"> </w:t>
      </w:r>
      <w:r w:rsidR="00A84EEE" w:rsidRPr="00482E58">
        <w:rPr>
          <w:rFonts w:ascii="Arial" w:hAnsi="Arial" w:cs="Arial"/>
          <w:sz w:val="28"/>
          <w:szCs w:val="28"/>
        </w:rPr>
        <w:t xml:space="preserve">co-location requirement concept </w:t>
      </w:r>
    </w:p>
    <w:p w14:paraId="2BAADC56" w14:textId="05B370F7" w:rsidR="00A37DE0" w:rsidRPr="00482E58" w:rsidRDefault="00A831FA" w:rsidP="007D70DD">
      <w:r>
        <w:t xml:space="preserve">In Rel-19 BS RF evolution work started to </w:t>
      </w:r>
      <w:r w:rsidR="00663337">
        <w:t xml:space="preserve">study possibilities to evolve the co-location concept originally introduced in specification during Rel-15. </w:t>
      </w:r>
      <w:r w:rsidR="00C321FE">
        <w:t>Now i</w:t>
      </w:r>
      <w:r w:rsidR="00323EE3">
        <w:t xml:space="preserve">t is clear </w:t>
      </w:r>
      <w:r w:rsidR="00361EA7">
        <w:t xml:space="preserve">that </w:t>
      </w:r>
      <w:r w:rsidR="00323EE3">
        <w:t>the Rel-15 concept</w:t>
      </w:r>
      <w:r w:rsidR="00146DA2">
        <w:t xml:space="preserve"> i</w:t>
      </w:r>
      <w:r w:rsidR="00323EE3">
        <w:t xml:space="preserve">s suitable for </w:t>
      </w:r>
      <w:r w:rsidR="004C65F3">
        <w:t xml:space="preserve">NR </w:t>
      </w:r>
      <w:r w:rsidR="00323EE3">
        <w:t xml:space="preserve">BS type 1-O AAS BS </w:t>
      </w:r>
      <w:r w:rsidR="004C65F3">
        <w:t xml:space="preserve">(and corresponding MSR AAS BS) </w:t>
      </w:r>
      <w:r w:rsidR="00323EE3">
        <w:t>operating below 3 GHz</w:t>
      </w:r>
      <w:r w:rsidR="00B63D8D">
        <w:t xml:space="preserve"> where </w:t>
      </w:r>
      <w:r w:rsidR="00401DD8">
        <w:t xml:space="preserve">the </w:t>
      </w:r>
      <w:r w:rsidR="00651A82">
        <w:t>Co-Location Test Antenna (</w:t>
      </w:r>
      <w:r w:rsidR="00B63D8D">
        <w:t>CLTA</w:t>
      </w:r>
      <w:r w:rsidR="00651A82">
        <w:t>)</w:t>
      </w:r>
      <w:r w:rsidR="00B63D8D">
        <w:t xml:space="preserve"> </w:t>
      </w:r>
      <w:r w:rsidR="00401DD8">
        <w:t xml:space="preserve">is selected </w:t>
      </w:r>
      <w:r w:rsidR="00B63D8D">
        <w:t>according to the descript</w:t>
      </w:r>
      <w:r w:rsidR="008A5D03">
        <w:t xml:space="preserve">ion in the </w:t>
      </w:r>
      <w:r w:rsidR="00AA798D">
        <w:t xml:space="preserve">conformance test </w:t>
      </w:r>
      <w:r w:rsidR="008A5D03">
        <w:t>specification</w:t>
      </w:r>
      <w:r w:rsidR="00481B94">
        <w:t>.</w:t>
      </w:r>
      <w:r w:rsidR="008A5D03">
        <w:t xml:space="preserve"> </w:t>
      </w:r>
      <w:r w:rsidR="000E38DD">
        <w:t xml:space="preserve">The concept was derived the idea was that the CLTA is </w:t>
      </w:r>
      <w:r w:rsidR="00BD569A">
        <w:t>selected as</w:t>
      </w:r>
      <w:r w:rsidR="008A5D03">
        <w:t xml:space="preserve"> commercially available</w:t>
      </w:r>
      <w:r w:rsidR="00BD569A">
        <w:t xml:space="preserve"> single column passive BS antenna</w:t>
      </w:r>
      <w:r w:rsidR="008A5D03">
        <w:t xml:space="preserve">. </w:t>
      </w:r>
      <w:r w:rsidR="00490701">
        <w:t>Now with support of bands up to 7125 MHz</w:t>
      </w:r>
      <w:r w:rsidR="004F5FC2">
        <w:t xml:space="preserve"> and AAS BS are using much larger antenna arrays the requirement concept needs to be</w:t>
      </w:r>
      <w:r w:rsidR="007D70DD">
        <w:t xml:space="preserve"> improved</w:t>
      </w:r>
      <w:r w:rsidR="004F5FC2">
        <w:t xml:space="preserve"> ac</w:t>
      </w:r>
      <w:r w:rsidR="007D70DD">
        <w:t>cordingly</w:t>
      </w:r>
      <w:r w:rsidR="00A37DE0">
        <w:t xml:space="preserve"> to guarantee </w:t>
      </w:r>
      <w:r w:rsidR="00E970A3">
        <w:t xml:space="preserve">site </w:t>
      </w:r>
      <w:r w:rsidR="00A37DE0">
        <w:t xml:space="preserve">multi-vendor BS co-location and </w:t>
      </w:r>
      <w:r w:rsidR="00E970A3">
        <w:t xml:space="preserve">test </w:t>
      </w:r>
      <w:r w:rsidR="00A37DE0">
        <w:t>repeatability.</w:t>
      </w:r>
    </w:p>
    <w:p w14:paraId="4E134487" w14:textId="4795703D" w:rsidR="00881290" w:rsidRDefault="003C1CB5" w:rsidP="00DB6763">
      <w:r>
        <w:t xml:space="preserve">In a previous contribution </w:t>
      </w:r>
      <w:r w:rsidR="004A368C">
        <w:t>[</w:t>
      </w:r>
      <w:r w:rsidR="0013241A">
        <w:t>4</w:t>
      </w:r>
      <w:r w:rsidR="004A368C">
        <w:t xml:space="preserve">] </w:t>
      </w:r>
      <w:r>
        <w:t xml:space="preserve">submitted to RAN4#114-bis </w:t>
      </w:r>
      <w:r w:rsidR="004A368C">
        <w:t xml:space="preserve">technical issues related to the current requirement concept for co-location requirements was listed. </w:t>
      </w:r>
      <w:r w:rsidR="00B8783E">
        <w:t xml:space="preserve">Based on the </w:t>
      </w:r>
      <w:r w:rsidR="00881290">
        <w:t>identified</w:t>
      </w:r>
      <w:r w:rsidR="00B8783E">
        <w:t xml:space="preserve"> technical issues with current concept</w:t>
      </w:r>
      <w:r w:rsidR="00DB22CB">
        <w:t xml:space="preserve"> work have been initiated in Rel-19 BS RF evolution WI with the intension to initiate work to evolve the </w:t>
      </w:r>
      <w:r w:rsidR="00881290">
        <w:t xml:space="preserve">co-location requirements. </w:t>
      </w:r>
    </w:p>
    <w:p w14:paraId="23428416" w14:textId="082A48D6" w:rsidR="008408DD" w:rsidRDefault="008408DD" w:rsidP="008408DD">
      <w:r w:rsidRPr="00670952">
        <w:rPr>
          <w:b/>
          <w:bCs/>
          <w:u w:val="single"/>
        </w:rPr>
        <w:t xml:space="preserve">Observation </w:t>
      </w:r>
      <w:r>
        <w:rPr>
          <w:b/>
          <w:bCs/>
          <w:u w:val="single"/>
        </w:rPr>
        <w:t>2</w:t>
      </w:r>
      <w:r w:rsidRPr="00670952">
        <w:rPr>
          <w:b/>
          <w:bCs/>
          <w:u w:val="single"/>
        </w:rPr>
        <w:t>:</w:t>
      </w:r>
      <w:r>
        <w:t xml:space="preserve"> </w:t>
      </w:r>
      <w:r w:rsidRPr="00BA7780">
        <w:t xml:space="preserve">The current concept used for BS type 1-O co-location requirements captured in TS 38.104, </w:t>
      </w:r>
      <w:r>
        <w:t>clause</w:t>
      </w:r>
      <w:r w:rsidRPr="00BA7780">
        <w:t xml:space="preserve"> 4.9 is not practical for conformance testing of product operating above 3.5 GHz.</w:t>
      </w:r>
      <w:r>
        <w:t xml:space="preserve"> Hence, BS type 1-O is not a feasible option for AAS BS implementations above 3.5 GHz. </w:t>
      </w:r>
    </w:p>
    <w:p w14:paraId="1185DA11" w14:textId="6E9D94D0" w:rsidR="00FC1975" w:rsidRDefault="00EB7B96" w:rsidP="00DB6763">
      <w:r>
        <w:lastRenderedPageBreak/>
        <w:t>It can also be noticed that when BS with large frequency offset is considered</w:t>
      </w:r>
      <w:r w:rsidR="004119FF">
        <w:t>, like for the case where a 900 MHz passive antenna is co-located with a 3.5 GHz AAS BS</w:t>
      </w:r>
      <w:r w:rsidR="00FC1975">
        <w:t xml:space="preserve"> as showed in Figure </w:t>
      </w:r>
      <w:r w:rsidR="003D6843">
        <w:t>3</w:t>
      </w:r>
      <w:r w:rsidR="00FC1975">
        <w:t xml:space="preserve">.1-1, </w:t>
      </w:r>
      <w:r w:rsidR="006A4660" w:rsidRPr="006A4660">
        <w:t xml:space="preserve">there will be a significant different is antenna aperture </w:t>
      </w:r>
      <w:r w:rsidR="006A4660">
        <w:t>length.</w:t>
      </w:r>
    </w:p>
    <w:p w14:paraId="55492E22" w14:textId="1B4734FD" w:rsidR="00FC1975" w:rsidRDefault="006F7258" w:rsidP="00670952">
      <w:pPr>
        <w:jc w:val="center"/>
      </w:pPr>
      <w:r w:rsidRPr="006F7258">
        <w:rPr>
          <w:noProof/>
        </w:rPr>
        <w:drawing>
          <wp:inline distT="0" distB="0" distL="0" distR="0" wp14:anchorId="330788E8" wp14:editId="66144C76">
            <wp:extent cx="1902460" cy="2538060"/>
            <wp:effectExtent l="0" t="0" r="2540" b="0"/>
            <wp:docPr id="1232849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849577" name="Picture 123284957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10079" cy="2548224"/>
                    </a:xfrm>
                    <a:prstGeom prst="rect">
                      <a:avLst/>
                    </a:prstGeom>
                  </pic:spPr>
                </pic:pic>
              </a:graphicData>
            </a:graphic>
          </wp:inline>
        </w:drawing>
      </w:r>
      <w:r w:rsidRPr="00BC482B">
        <w:t xml:space="preserve"> </w:t>
      </w:r>
      <w:r>
        <w:t xml:space="preserve">           </w:t>
      </w:r>
      <w:r w:rsidRPr="00BC482B">
        <w:t xml:space="preserve">   </w:t>
      </w:r>
      <w:r w:rsidRPr="006F7258">
        <w:rPr>
          <w:noProof/>
        </w:rPr>
        <w:drawing>
          <wp:inline distT="0" distB="0" distL="0" distR="0" wp14:anchorId="0B8AE933" wp14:editId="5EF4880D">
            <wp:extent cx="1908810" cy="2546532"/>
            <wp:effectExtent l="0" t="0" r="0" b="6350"/>
            <wp:docPr id="9177708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770878" name="Picture 91777087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23776" cy="2566497"/>
                    </a:xfrm>
                    <a:prstGeom prst="rect">
                      <a:avLst/>
                    </a:prstGeom>
                  </pic:spPr>
                </pic:pic>
              </a:graphicData>
            </a:graphic>
          </wp:inline>
        </w:drawing>
      </w:r>
    </w:p>
    <w:p w14:paraId="5EB87B47" w14:textId="201177F1" w:rsidR="00FC1975" w:rsidRDefault="00FC1975" w:rsidP="00FC1975">
      <w:pPr>
        <w:keepLines/>
        <w:spacing w:after="240"/>
        <w:jc w:val="center"/>
        <w:outlineLvl w:val="0"/>
        <w:rPr>
          <w:rFonts w:ascii="Arial" w:hAnsi="Arial"/>
          <w:b/>
          <w:lang w:eastAsia="x-none"/>
        </w:rPr>
      </w:pPr>
      <w:r>
        <w:rPr>
          <w:rFonts w:ascii="Arial" w:hAnsi="Arial"/>
          <w:b/>
          <w:lang w:eastAsia="x-none"/>
        </w:rPr>
        <w:t xml:space="preserve">Figure </w:t>
      </w:r>
      <w:r w:rsidR="003D6843">
        <w:rPr>
          <w:rFonts w:ascii="Arial" w:hAnsi="Arial"/>
          <w:b/>
          <w:lang w:eastAsia="x-none"/>
        </w:rPr>
        <w:t>3</w:t>
      </w:r>
      <w:r>
        <w:rPr>
          <w:rFonts w:ascii="Arial" w:hAnsi="Arial"/>
          <w:b/>
          <w:lang w:eastAsia="x-none"/>
        </w:rPr>
        <w:t>.</w:t>
      </w:r>
      <w:r w:rsidR="003D6843">
        <w:rPr>
          <w:rFonts w:ascii="Arial" w:hAnsi="Arial"/>
          <w:b/>
          <w:lang w:eastAsia="x-none"/>
        </w:rPr>
        <w:t>1</w:t>
      </w:r>
      <w:r w:rsidRPr="009D1119">
        <w:rPr>
          <w:rFonts w:ascii="Arial" w:hAnsi="Arial"/>
          <w:b/>
          <w:lang w:eastAsia="x-none"/>
        </w:rPr>
        <w:t>-1:</w:t>
      </w:r>
      <w:r>
        <w:rPr>
          <w:rFonts w:ascii="Arial" w:hAnsi="Arial"/>
          <w:b/>
          <w:lang w:eastAsia="x-none"/>
        </w:rPr>
        <w:t xml:space="preserve"> Example situation</w:t>
      </w:r>
      <w:r w:rsidR="00CA7113">
        <w:rPr>
          <w:rFonts w:ascii="Arial" w:hAnsi="Arial"/>
          <w:b/>
          <w:lang w:eastAsia="x-none"/>
        </w:rPr>
        <w:t>s</w:t>
      </w:r>
      <w:r>
        <w:rPr>
          <w:rFonts w:ascii="Arial" w:hAnsi="Arial"/>
          <w:b/>
          <w:lang w:eastAsia="x-none"/>
        </w:rPr>
        <w:t>, co-location between low-band</w:t>
      </w:r>
      <w:r w:rsidR="00CA7113">
        <w:rPr>
          <w:rFonts w:ascii="Arial" w:hAnsi="Arial"/>
          <w:b/>
          <w:lang w:eastAsia="x-none"/>
        </w:rPr>
        <w:t xml:space="preserve"> (non-AAS)</w:t>
      </w:r>
      <w:r>
        <w:rPr>
          <w:rFonts w:ascii="Arial" w:hAnsi="Arial"/>
          <w:b/>
          <w:lang w:eastAsia="x-none"/>
        </w:rPr>
        <w:t xml:space="preserve"> and mid-band</w:t>
      </w:r>
      <w:r w:rsidR="00CA7113">
        <w:rPr>
          <w:rFonts w:ascii="Arial" w:hAnsi="Arial"/>
          <w:b/>
          <w:lang w:eastAsia="x-none"/>
        </w:rPr>
        <w:t xml:space="preserve"> (AAS)</w:t>
      </w:r>
    </w:p>
    <w:p w14:paraId="044053F0" w14:textId="329F6B07" w:rsidR="00EB7B96" w:rsidRDefault="006A4660" w:rsidP="00DB6763">
      <w:r w:rsidRPr="00670952">
        <w:rPr>
          <w:b/>
          <w:bCs/>
          <w:u w:val="single"/>
        </w:rPr>
        <w:t xml:space="preserve">Observation </w:t>
      </w:r>
      <w:r w:rsidR="00C66F3B">
        <w:rPr>
          <w:b/>
          <w:bCs/>
          <w:u w:val="single"/>
        </w:rPr>
        <w:t>3</w:t>
      </w:r>
      <w:r w:rsidRPr="00670952">
        <w:rPr>
          <w:b/>
          <w:bCs/>
          <w:u w:val="single"/>
        </w:rPr>
        <w:t>:</w:t>
      </w:r>
      <w:r>
        <w:t xml:space="preserve"> The </w:t>
      </w:r>
      <w:r w:rsidR="008408DD">
        <w:t xml:space="preserve">height </w:t>
      </w:r>
      <w:r w:rsidR="004E6AFC">
        <w:t>difference between to co-located base</w:t>
      </w:r>
      <w:r w:rsidR="00EB5848">
        <w:t xml:space="preserve"> stations at different bands</w:t>
      </w:r>
      <w:r w:rsidR="004E6AFC">
        <w:t xml:space="preserve"> </w:t>
      </w:r>
      <w:r w:rsidR="00EB5848">
        <w:t>(</w:t>
      </w:r>
      <w:r w:rsidR="004E6AFC">
        <w:t>900 MHz and 3.5 GHz</w:t>
      </w:r>
      <w:r w:rsidR="00EB5848">
        <w:t>)</w:t>
      </w:r>
      <w:r>
        <w:t xml:space="preserve"> is far larger than what is captured </w:t>
      </w:r>
      <w:r w:rsidR="004E6AFC">
        <w:t xml:space="preserve">in </w:t>
      </w:r>
      <w:r w:rsidR="00595287">
        <w:t xml:space="preserve">the CTLA description in </w:t>
      </w:r>
      <w:r w:rsidR="004E6AFC">
        <w:t>current specification.</w:t>
      </w:r>
    </w:p>
    <w:p w14:paraId="25F784C4" w14:textId="278BCEF5" w:rsidR="00DB6763" w:rsidRDefault="00881290" w:rsidP="00DB6763">
      <w:r>
        <w:t xml:space="preserve">In addition to previous issues additional technical issues related to </w:t>
      </w:r>
      <w:r w:rsidR="000369F3">
        <w:t xml:space="preserve">the relevance of current requirement concept have been </w:t>
      </w:r>
      <w:r w:rsidR="00CC7038">
        <w:t>identified</w:t>
      </w:r>
      <w:r w:rsidR="000369F3">
        <w:t xml:space="preserve">. These issues </w:t>
      </w:r>
      <w:r w:rsidR="00CC7038">
        <w:t>come</w:t>
      </w:r>
      <w:r w:rsidR="000369F3">
        <w:t xml:space="preserve"> with the background that </w:t>
      </w:r>
      <w:r w:rsidR="00A17BDB">
        <w:t xml:space="preserve">during last meeting a discussion emerged on the option to let </w:t>
      </w:r>
      <w:r w:rsidR="000369F3">
        <w:t xml:space="preserve">each BS manufacturer design </w:t>
      </w:r>
      <w:r w:rsidR="00CC7038">
        <w:t>its own set of CLTA(s) per product</w:t>
      </w:r>
      <w:r w:rsidR="006444A3">
        <w:t xml:space="preserve">, </w:t>
      </w:r>
      <w:r w:rsidR="00360C83">
        <w:t>to resolve the issue that</w:t>
      </w:r>
      <w:r w:rsidR="006444A3">
        <w:t xml:space="preserve"> CLTA</w:t>
      </w:r>
      <w:r w:rsidR="00360C83">
        <w:t>(s)</w:t>
      </w:r>
      <w:r w:rsidR="006444A3">
        <w:t xml:space="preserve"> according to the specification are not commercially available. </w:t>
      </w:r>
      <w:r w:rsidR="00CC7038">
        <w:t xml:space="preserve"> </w:t>
      </w:r>
      <w:r w:rsidR="004A368C">
        <w:t xml:space="preserve"> </w:t>
      </w:r>
    </w:p>
    <w:p w14:paraId="42D13107" w14:textId="59331996" w:rsidR="00EB3C4F" w:rsidRDefault="00EB3C4F" w:rsidP="00DB6763">
      <w:r>
        <w:t xml:space="preserve">Today the guidance for </w:t>
      </w:r>
      <w:r w:rsidR="000117FE">
        <w:t>selection</w:t>
      </w:r>
      <w:r>
        <w:t xml:space="preserve"> of CLTA is </w:t>
      </w:r>
      <w:r w:rsidR="000117FE">
        <w:t>described</w:t>
      </w:r>
      <w:r>
        <w:t xml:space="preserve"> in the </w:t>
      </w:r>
      <w:r w:rsidR="00EB7B96">
        <w:t xml:space="preserve">conformance test </w:t>
      </w:r>
      <w:r w:rsidR="000117FE">
        <w:t xml:space="preserve">specification as listed in Table </w:t>
      </w:r>
      <w:r w:rsidR="003D6843">
        <w:t>3</w:t>
      </w:r>
      <w:r w:rsidR="000117FE">
        <w:t>.1-</w:t>
      </w:r>
      <w:r w:rsidR="00814DF0">
        <w:t>1</w:t>
      </w:r>
      <w:r w:rsidR="00157B58">
        <w:t xml:space="preserve">. If now that information is used to design a CLTA some additional technical issues will </w:t>
      </w:r>
      <w:r w:rsidR="000117FE">
        <w:t xml:space="preserve">emerge. </w:t>
      </w:r>
    </w:p>
    <w:p w14:paraId="10D925EA" w14:textId="67731A3F" w:rsidR="00817CF6" w:rsidRPr="00817CF6" w:rsidRDefault="00817CF6" w:rsidP="00817CF6">
      <w:pPr>
        <w:keepNext/>
        <w:keepLines/>
        <w:overflowPunct w:val="0"/>
        <w:autoSpaceDE w:val="0"/>
        <w:autoSpaceDN w:val="0"/>
        <w:adjustRightInd w:val="0"/>
        <w:spacing w:before="60"/>
        <w:jc w:val="center"/>
        <w:rPr>
          <w:rFonts w:ascii="Arial" w:hAnsi="Arial" w:cs="Arial"/>
          <w:b/>
        </w:rPr>
      </w:pPr>
      <w:r w:rsidRPr="00817CF6">
        <w:rPr>
          <w:rFonts w:ascii="Arial" w:hAnsi="Arial" w:cs="Arial"/>
          <w:b/>
          <w:lang w:val="sv-SE"/>
        </w:rPr>
        <w:t xml:space="preserve">Table </w:t>
      </w:r>
      <w:r w:rsidR="003D6843">
        <w:rPr>
          <w:rFonts w:ascii="Arial" w:hAnsi="Arial" w:cs="Arial"/>
          <w:b/>
          <w:lang w:val="sv-SE"/>
        </w:rPr>
        <w:t>3</w:t>
      </w:r>
      <w:r w:rsidRPr="00817CF6">
        <w:rPr>
          <w:rFonts w:ascii="Arial" w:hAnsi="Arial" w:cs="Arial"/>
          <w:b/>
          <w:lang w:val="sv-SE"/>
        </w:rPr>
        <w:t>.1-</w:t>
      </w:r>
      <w:r w:rsidR="00814DF0">
        <w:rPr>
          <w:rFonts w:ascii="Arial" w:hAnsi="Arial" w:cs="Arial"/>
          <w:b/>
          <w:lang w:val="sv-SE"/>
        </w:rPr>
        <w:t>1</w:t>
      </w:r>
      <w:r w:rsidRPr="00817CF6">
        <w:rPr>
          <w:rFonts w:ascii="Arial" w:hAnsi="Arial" w:cs="Arial"/>
          <w:b/>
          <w:lang w:val="sv-SE"/>
        </w:rPr>
        <w:t>: CLTA characteristics</w:t>
      </w:r>
      <w:r w:rsidR="00972E77">
        <w:rPr>
          <w:rFonts w:ascii="Arial" w:hAnsi="Arial" w:cs="Arial"/>
          <w:b/>
          <w:lang w:val="sv-SE"/>
        </w:rPr>
        <w:t xml:space="preserve"> (TS 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672"/>
        <w:gridCol w:w="2861"/>
      </w:tblGrid>
      <w:tr w:rsidR="00817CF6" w:rsidRPr="00817CF6" w14:paraId="10CE5570" w14:textId="77777777" w:rsidTr="00673AD1">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0291E" w14:textId="77777777" w:rsidR="00817CF6" w:rsidRPr="00972E77" w:rsidRDefault="00817CF6" w:rsidP="00817CF6">
            <w:pPr>
              <w:keepNext/>
              <w:keepLines/>
              <w:overflowPunct w:val="0"/>
              <w:autoSpaceDE w:val="0"/>
              <w:autoSpaceDN w:val="0"/>
              <w:adjustRightInd w:val="0"/>
              <w:spacing w:after="0"/>
              <w:jc w:val="center"/>
              <w:rPr>
                <w:rFonts w:ascii="Arial" w:hAnsi="Arial" w:cs="Arial"/>
                <w:b/>
                <w:i/>
                <w:iCs/>
                <w:sz w:val="18"/>
                <w:lang w:val="sv-SE"/>
              </w:rPr>
            </w:pPr>
            <w:r w:rsidRPr="00972E77">
              <w:rPr>
                <w:rFonts w:ascii="Arial" w:hAnsi="Arial" w:cs="Arial"/>
                <w:b/>
                <w:i/>
                <w:iCs/>
                <w:sz w:val="18"/>
                <w:lang w:val="sv-SE"/>
              </w:rPr>
              <w:t>Parameter</w:t>
            </w:r>
          </w:p>
        </w:tc>
        <w:tc>
          <w:tcPr>
            <w:tcW w:w="2672" w:type="dxa"/>
            <w:tcBorders>
              <w:top w:val="single" w:sz="4" w:space="0" w:color="auto"/>
              <w:left w:val="single" w:sz="4" w:space="0" w:color="auto"/>
              <w:bottom w:val="single" w:sz="4" w:space="0" w:color="auto"/>
              <w:right w:val="single" w:sz="4" w:space="0" w:color="auto"/>
            </w:tcBorders>
            <w:noWrap/>
            <w:hideMark/>
          </w:tcPr>
          <w:p w14:paraId="36865D0F" w14:textId="77777777" w:rsidR="00817CF6" w:rsidRPr="00972E77" w:rsidRDefault="00817CF6" w:rsidP="00817CF6">
            <w:pPr>
              <w:keepNext/>
              <w:keepLines/>
              <w:overflowPunct w:val="0"/>
              <w:autoSpaceDE w:val="0"/>
              <w:autoSpaceDN w:val="0"/>
              <w:adjustRightInd w:val="0"/>
              <w:spacing w:after="0"/>
              <w:jc w:val="center"/>
              <w:rPr>
                <w:rFonts w:ascii="Arial" w:hAnsi="Arial" w:cs="Arial"/>
                <w:b/>
                <w:i/>
                <w:iCs/>
                <w:sz w:val="18"/>
                <w:lang w:val="sv-SE"/>
              </w:rPr>
            </w:pPr>
            <w:r w:rsidRPr="00972E77">
              <w:rPr>
                <w:rFonts w:ascii="Arial" w:hAnsi="Arial" w:cs="Arial"/>
                <w:b/>
                <w:i/>
                <w:iCs/>
                <w:sz w:val="18"/>
                <w:lang w:val="sv-SE"/>
              </w:rPr>
              <w:t>In-band CLTA</w:t>
            </w:r>
          </w:p>
        </w:tc>
        <w:tc>
          <w:tcPr>
            <w:tcW w:w="2861" w:type="dxa"/>
            <w:tcBorders>
              <w:top w:val="single" w:sz="4" w:space="0" w:color="auto"/>
              <w:left w:val="single" w:sz="4" w:space="0" w:color="auto"/>
              <w:bottom w:val="single" w:sz="4" w:space="0" w:color="auto"/>
              <w:right w:val="single" w:sz="4" w:space="0" w:color="auto"/>
            </w:tcBorders>
            <w:noWrap/>
            <w:hideMark/>
          </w:tcPr>
          <w:p w14:paraId="5BACD759" w14:textId="77777777" w:rsidR="00817CF6" w:rsidRPr="00972E77" w:rsidRDefault="00817CF6" w:rsidP="00817CF6">
            <w:pPr>
              <w:keepNext/>
              <w:keepLines/>
              <w:overflowPunct w:val="0"/>
              <w:autoSpaceDE w:val="0"/>
              <w:autoSpaceDN w:val="0"/>
              <w:adjustRightInd w:val="0"/>
              <w:spacing w:after="0"/>
              <w:jc w:val="center"/>
              <w:rPr>
                <w:rFonts w:ascii="Arial" w:hAnsi="Arial" w:cs="Arial"/>
                <w:b/>
                <w:i/>
                <w:iCs/>
                <w:sz w:val="18"/>
                <w:lang w:val="sv-SE"/>
              </w:rPr>
            </w:pPr>
            <w:r w:rsidRPr="00972E77">
              <w:rPr>
                <w:rFonts w:ascii="Arial" w:hAnsi="Arial" w:cs="Arial"/>
                <w:b/>
                <w:i/>
                <w:iCs/>
                <w:sz w:val="18"/>
                <w:lang w:val="sv-SE"/>
              </w:rPr>
              <w:t>Out-of-band CLTA</w:t>
            </w:r>
          </w:p>
        </w:tc>
      </w:tr>
      <w:tr w:rsidR="00817CF6" w:rsidRPr="00817CF6" w14:paraId="6E2DAAEB" w14:textId="77777777" w:rsidTr="00673AD1">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076F0" w14:textId="77777777" w:rsidR="00817CF6" w:rsidRPr="00972E77" w:rsidRDefault="00817CF6" w:rsidP="00817CF6">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Vertical radiating dimension (h)</w:t>
            </w:r>
          </w:p>
        </w:tc>
        <w:tc>
          <w:tcPr>
            <w:tcW w:w="2672" w:type="dxa"/>
            <w:tcBorders>
              <w:top w:val="single" w:sz="4" w:space="0" w:color="auto"/>
              <w:left w:val="single" w:sz="4" w:space="0" w:color="auto"/>
              <w:bottom w:val="single" w:sz="4" w:space="0" w:color="auto"/>
              <w:right w:val="single" w:sz="4" w:space="0" w:color="auto"/>
            </w:tcBorders>
            <w:noWrap/>
            <w:hideMark/>
          </w:tcPr>
          <w:p w14:paraId="4ACFB971"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en-US"/>
              </w:rPr>
            </w:pPr>
            <w:r w:rsidRPr="00972E77">
              <w:rPr>
                <w:rFonts w:ascii="Arial" w:hAnsi="Arial" w:cs="Arial"/>
                <w:i/>
                <w:iCs/>
                <w:sz w:val="18"/>
                <w:lang w:val="en-US"/>
              </w:rPr>
              <w:t>Test object vertical radiating length ±30%</w:t>
            </w:r>
          </w:p>
        </w:tc>
        <w:tc>
          <w:tcPr>
            <w:tcW w:w="2861" w:type="dxa"/>
            <w:tcBorders>
              <w:top w:val="single" w:sz="4" w:space="0" w:color="auto"/>
              <w:left w:val="single" w:sz="4" w:space="0" w:color="auto"/>
              <w:bottom w:val="single" w:sz="4" w:space="0" w:color="auto"/>
              <w:right w:val="single" w:sz="4" w:space="0" w:color="auto"/>
            </w:tcBorders>
            <w:noWrap/>
            <w:hideMark/>
          </w:tcPr>
          <w:p w14:paraId="1E09FF3E"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en-US"/>
              </w:rPr>
            </w:pPr>
            <w:r w:rsidRPr="00972E77">
              <w:rPr>
                <w:rFonts w:ascii="Arial" w:hAnsi="Arial" w:cs="Arial"/>
                <w:i/>
                <w:iCs/>
                <w:sz w:val="18"/>
                <w:lang w:val="en-US"/>
              </w:rPr>
              <w:t>Test object vertical radiating length ±30%</w:t>
            </w:r>
          </w:p>
          <w:p w14:paraId="0091A32D"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 xml:space="preserve">(Note </w:t>
            </w:r>
            <w:r w:rsidRPr="00972E77">
              <w:rPr>
                <w:rFonts w:ascii="Arial" w:hAnsi="Arial" w:cs="Arial"/>
                <w:i/>
                <w:iCs/>
                <w:sz w:val="18"/>
                <w:lang w:val="sv-SE" w:eastAsia="zh-CN"/>
              </w:rPr>
              <w:t>2</w:t>
            </w:r>
            <w:r w:rsidRPr="00972E77">
              <w:rPr>
                <w:rFonts w:ascii="Arial" w:hAnsi="Arial" w:cs="Arial"/>
                <w:i/>
                <w:iCs/>
                <w:sz w:val="18"/>
                <w:lang w:val="sv-SE"/>
              </w:rPr>
              <w:t>)</w:t>
            </w:r>
          </w:p>
        </w:tc>
      </w:tr>
      <w:tr w:rsidR="00817CF6" w:rsidRPr="00817CF6" w14:paraId="4E5B4974" w14:textId="77777777" w:rsidTr="00673AD1">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2F4B4" w14:textId="77777777" w:rsidR="00817CF6" w:rsidRPr="00972E77" w:rsidRDefault="00817CF6" w:rsidP="00817CF6">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Horizontal beam width</w:t>
            </w:r>
          </w:p>
        </w:tc>
        <w:tc>
          <w:tcPr>
            <w:tcW w:w="2672" w:type="dxa"/>
            <w:tcBorders>
              <w:top w:val="single" w:sz="4" w:space="0" w:color="auto"/>
              <w:left w:val="single" w:sz="4" w:space="0" w:color="auto"/>
              <w:bottom w:val="single" w:sz="4" w:space="0" w:color="auto"/>
              <w:right w:val="single" w:sz="4" w:space="0" w:color="auto"/>
            </w:tcBorders>
            <w:noWrap/>
            <w:hideMark/>
          </w:tcPr>
          <w:p w14:paraId="31728205"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65° ± 10°</w:t>
            </w:r>
          </w:p>
        </w:tc>
        <w:tc>
          <w:tcPr>
            <w:tcW w:w="2861" w:type="dxa"/>
            <w:tcBorders>
              <w:top w:val="single" w:sz="4" w:space="0" w:color="auto"/>
              <w:left w:val="single" w:sz="4" w:space="0" w:color="auto"/>
              <w:bottom w:val="single" w:sz="4" w:space="0" w:color="auto"/>
              <w:right w:val="single" w:sz="4" w:space="0" w:color="auto"/>
            </w:tcBorders>
            <w:noWrap/>
            <w:hideMark/>
          </w:tcPr>
          <w:p w14:paraId="10F2D17C"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65° ± 10°</w:t>
            </w:r>
          </w:p>
        </w:tc>
      </w:tr>
      <w:tr w:rsidR="00817CF6" w:rsidRPr="00817CF6" w14:paraId="04706F40" w14:textId="77777777" w:rsidTr="00673AD1">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DC4F4" w14:textId="77777777" w:rsidR="00817CF6" w:rsidRPr="00972E77" w:rsidRDefault="00817CF6" w:rsidP="00817CF6">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Vertical beam width</w:t>
            </w:r>
          </w:p>
        </w:tc>
        <w:tc>
          <w:tcPr>
            <w:tcW w:w="2672" w:type="dxa"/>
            <w:tcBorders>
              <w:top w:val="single" w:sz="4" w:space="0" w:color="auto"/>
              <w:left w:val="single" w:sz="4" w:space="0" w:color="auto"/>
              <w:bottom w:val="single" w:sz="4" w:space="0" w:color="auto"/>
              <w:right w:val="single" w:sz="4" w:space="0" w:color="auto"/>
            </w:tcBorders>
            <w:noWrap/>
            <w:hideMark/>
          </w:tcPr>
          <w:p w14:paraId="54198800"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N/A</w:t>
            </w:r>
          </w:p>
        </w:tc>
        <w:tc>
          <w:tcPr>
            <w:tcW w:w="2861" w:type="dxa"/>
            <w:tcBorders>
              <w:top w:val="single" w:sz="4" w:space="0" w:color="auto"/>
              <w:left w:val="single" w:sz="4" w:space="0" w:color="auto"/>
              <w:bottom w:val="single" w:sz="4" w:space="0" w:color="auto"/>
              <w:right w:val="single" w:sz="4" w:space="0" w:color="auto"/>
            </w:tcBorders>
            <w:noWrap/>
            <w:hideMark/>
          </w:tcPr>
          <w:p w14:paraId="72834D27"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en-US"/>
              </w:rPr>
            </w:pPr>
            <w:r w:rsidRPr="00972E77">
              <w:rPr>
                <w:rFonts w:ascii="Arial" w:hAnsi="Arial" w:cs="Arial"/>
                <w:i/>
                <w:iCs/>
                <w:sz w:val="18"/>
                <w:lang w:val="en-US"/>
              </w:rPr>
              <w:t>The half-power vertical beam width of the CLTA equals the narrowest declared (D.3) vertical beamwidth ±3°</w:t>
            </w:r>
          </w:p>
          <w:p w14:paraId="3233B340"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eastAsia="zh-CN"/>
              </w:rPr>
              <w:t>(Note 2)</w:t>
            </w:r>
          </w:p>
        </w:tc>
      </w:tr>
      <w:tr w:rsidR="00817CF6" w:rsidRPr="00817CF6" w14:paraId="28B454EF" w14:textId="77777777" w:rsidTr="00673AD1">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8AB49" w14:textId="77777777" w:rsidR="00817CF6" w:rsidRPr="00972E77" w:rsidRDefault="00817CF6" w:rsidP="00817CF6">
            <w:pPr>
              <w:keepNext/>
              <w:keepLines/>
              <w:overflowPunct w:val="0"/>
              <w:autoSpaceDE w:val="0"/>
              <w:autoSpaceDN w:val="0"/>
              <w:adjustRightInd w:val="0"/>
              <w:spacing w:after="0"/>
              <w:rPr>
                <w:rFonts w:ascii="Arial" w:hAnsi="Arial" w:cs="Arial"/>
                <w:i/>
                <w:iCs/>
                <w:sz w:val="18"/>
                <w:lang w:val="sv-SE"/>
              </w:rPr>
            </w:pPr>
            <w:r w:rsidRPr="00972E77">
              <w:rPr>
                <w:rFonts w:ascii="Arial" w:eastAsia="Malgun Gothic" w:hAnsi="Arial" w:cs="Arial"/>
                <w:i/>
                <w:iCs/>
                <w:sz w:val="18"/>
                <w:lang w:val="sv-SE"/>
              </w:rPr>
              <w:t>Polarization</w:t>
            </w:r>
            <w:r w:rsidRPr="00972E77">
              <w:rPr>
                <w:rFonts w:ascii="Arial" w:hAnsi="Arial" w:cs="Arial"/>
                <w:i/>
                <w:iCs/>
                <w:sz w:val="18"/>
                <w:lang w:val="sv-SE"/>
              </w:rPr>
              <w:t xml:space="preserve"> (Note 3)</w:t>
            </w:r>
          </w:p>
        </w:tc>
        <w:tc>
          <w:tcPr>
            <w:tcW w:w="2672" w:type="dxa"/>
            <w:tcBorders>
              <w:top w:val="single" w:sz="4" w:space="0" w:color="auto"/>
              <w:left w:val="single" w:sz="4" w:space="0" w:color="auto"/>
              <w:bottom w:val="single" w:sz="4" w:space="0" w:color="auto"/>
              <w:right w:val="single" w:sz="4" w:space="0" w:color="auto"/>
            </w:tcBorders>
            <w:noWrap/>
            <w:hideMark/>
          </w:tcPr>
          <w:p w14:paraId="128002D6"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sv-SE"/>
              </w:rPr>
            </w:pPr>
            <w:r w:rsidRPr="00972E77">
              <w:rPr>
                <w:rFonts w:ascii="Arial" w:eastAsia="Malgun Gothic" w:hAnsi="Arial" w:cs="Arial"/>
                <w:i/>
                <w:iCs/>
                <w:sz w:val="18"/>
                <w:lang w:val="sv-SE"/>
              </w:rPr>
              <w:t>Match</w:t>
            </w:r>
            <w:r w:rsidRPr="00972E77">
              <w:rPr>
                <w:rFonts w:ascii="Arial" w:hAnsi="Arial" w:cs="Arial"/>
                <w:i/>
                <w:iCs/>
                <w:sz w:val="18"/>
                <w:lang w:val="sv-SE"/>
              </w:rPr>
              <w:t xml:space="preserve"> (Note 4)</w:t>
            </w:r>
          </w:p>
        </w:tc>
        <w:tc>
          <w:tcPr>
            <w:tcW w:w="2861" w:type="dxa"/>
            <w:tcBorders>
              <w:top w:val="single" w:sz="4" w:space="0" w:color="auto"/>
              <w:left w:val="single" w:sz="4" w:space="0" w:color="auto"/>
              <w:bottom w:val="single" w:sz="4" w:space="0" w:color="auto"/>
              <w:right w:val="single" w:sz="4" w:space="0" w:color="auto"/>
            </w:tcBorders>
            <w:noWrap/>
            <w:hideMark/>
          </w:tcPr>
          <w:p w14:paraId="53F9941F"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en-US"/>
              </w:rPr>
            </w:pPr>
            <w:r w:rsidRPr="00972E77">
              <w:rPr>
                <w:rFonts w:ascii="Arial" w:eastAsia="Malgun Gothic" w:hAnsi="Arial" w:cs="Arial"/>
                <w:i/>
                <w:iCs/>
                <w:sz w:val="18"/>
                <w:lang w:val="en-US"/>
              </w:rPr>
              <w:t>Match to in-band</w:t>
            </w:r>
            <w:r w:rsidRPr="00972E77">
              <w:rPr>
                <w:rFonts w:ascii="Arial" w:hAnsi="Arial" w:cs="Arial"/>
                <w:i/>
                <w:iCs/>
                <w:sz w:val="18"/>
                <w:lang w:val="en-US"/>
              </w:rPr>
              <w:t xml:space="preserve"> (Note 4)</w:t>
            </w:r>
          </w:p>
        </w:tc>
      </w:tr>
      <w:tr w:rsidR="00817CF6" w:rsidRPr="00817CF6" w14:paraId="6C46C6E5" w14:textId="77777777" w:rsidTr="00673AD1">
        <w:trPr>
          <w:cantSplit/>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B2F57" w14:textId="77777777" w:rsidR="00817CF6" w:rsidRPr="00972E77" w:rsidRDefault="00817CF6" w:rsidP="00817CF6">
            <w:pPr>
              <w:keepNext/>
              <w:keepLines/>
              <w:overflowPunct w:val="0"/>
              <w:autoSpaceDE w:val="0"/>
              <w:autoSpaceDN w:val="0"/>
              <w:adjustRightInd w:val="0"/>
              <w:spacing w:after="0"/>
              <w:rPr>
                <w:rFonts w:ascii="Arial" w:hAnsi="Arial" w:cs="Arial"/>
                <w:i/>
                <w:iCs/>
                <w:sz w:val="18"/>
                <w:lang w:val="sv-SE"/>
              </w:rPr>
            </w:pPr>
            <w:r w:rsidRPr="00972E77">
              <w:rPr>
                <w:rFonts w:ascii="Arial" w:hAnsi="Arial" w:cs="Arial"/>
                <w:i/>
                <w:iCs/>
                <w:sz w:val="18"/>
                <w:lang w:val="sv-SE"/>
              </w:rPr>
              <w:t>Conducted interface return loss</w:t>
            </w:r>
          </w:p>
        </w:tc>
        <w:tc>
          <w:tcPr>
            <w:tcW w:w="2672" w:type="dxa"/>
            <w:tcBorders>
              <w:top w:val="single" w:sz="4" w:space="0" w:color="auto"/>
              <w:left w:val="single" w:sz="4" w:space="0" w:color="auto"/>
              <w:bottom w:val="single" w:sz="4" w:space="0" w:color="auto"/>
              <w:right w:val="single" w:sz="4" w:space="0" w:color="auto"/>
            </w:tcBorders>
            <w:noWrap/>
            <w:hideMark/>
          </w:tcPr>
          <w:p w14:paraId="78C3E043"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&gt; 10 dB</w:t>
            </w:r>
          </w:p>
        </w:tc>
        <w:tc>
          <w:tcPr>
            <w:tcW w:w="2861" w:type="dxa"/>
            <w:tcBorders>
              <w:top w:val="single" w:sz="4" w:space="0" w:color="auto"/>
              <w:left w:val="single" w:sz="4" w:space="0" w:color="auto"/>
              <w:bottom w:val="single" w:sz="4" w:space="0" w:color="auto"/>
              <w:right w:val="single" w:sz="4" w:space="0" w:color="auto"/>
            </w:tcBorders>
            <w:noWrap/>
            <w:hideMark/>
          </w:tcPr>
          <w:p w14:paraId="0D7F6B5F" w14:textId="77777777" w:rsidR="00817CF6" w:rsidRPr="00972E77" w:rsidRDefault="00817CF6" w:rsidP="00817CF6">
            <w:pPr>
              <w:keepNext/>
              <w:keepLines/>
              <w:overflowPunct w:val="0"/>
              <w:autoSpaceDE w:val="0"/>
              <w:autoSpaceDN w:val="0"/>
              <w:adjustRightInd w:val="0"/>
              <w:spacing w:after="0"/>
              <w:jc w:val="center"/>
              <w:rPr>
                <w:rFonts w:ascii="Arial" w:hAnsi="Arial" w:cs="Arial"/>
                <w:i/>
                <w:iCs/>
                <w:sz w:val="18"/>
                <w:lang w:val="sv-SE"/>
              </w:rPr>
            </w:pPr>
            <w:r w:rsidRPr="00972E77">
              <w:rPr>
                <w:rFonts w:ascii="Arial" w:hAnsi="Arial" w:cs="Arial"/>
                <w:i/>
                <w:iCs/>
                <w:sz w:val="18"/>
                <w:lang w:val="sv-SE"/>
              </w:rPr>
              <w:t>&gt; 10 dB</w:t>
            </w:r>
          </w:p>
        </w:tc>
      </w:tr>
      <w:tr w:rsidR="00817CF6" w:rsidRPr="00817CF6" w14:paraId="719F117F" w14:textId="77777777" w:rsidTr="00673AD1">
        <w:trPr>
          <w:cantSplit/>
          <w:jc w:val="center"/>
        </w:trPr>
        <w:tc>
          <w:tcPr>
            <w:tcW w:w="8930" w:type="dxa"/>
            <w:gridSpan w:val="3"/>
            <w:tcBorders>
              <w:top w:val="single" w:sz="4" w:space="0" w:color="auto"/>
              <w:left w:val="single" w:sz="4" w:space="0" w:color="auto"/>
              <w:bottom w:val="single" w:sz="4" w:space="0" w:color="auto"/>
              <w:right w:val="single" w:sz="4" w:space="0" w:color="auto"/>
            </w:tcBorders>
            <w:noWrap/>
            <w:hideMark/>
          </w:tcPr>
          <w:p w14:paraId="72491F8C" w14:textId="77777777" w:rsidR="00817CF6" w:rsidRPr="00972E77" w:rsidRDefault="00817CF6" w:rsidP="00817CF6">
            <w:pPr>
              <w:keepNext/>
              <w:keepLines/>
              <w:overflowPunct w:val="0"/>
              <w:autoSpaceDE w:val="0"/>
              <w:autoSpaceDN w:val="0"/>
              <w:adjustRightInd w:val="0"/>
              <w:spacing w:after="0"/>
              <w:ind w:left="851" w:hanging="851"/>
              <w:rPr>
                <w:rFonts w:ascii="Arial" w:hAnsi="Arial" w:cs="Arial"/>
                <w:i/>
                <w:iCs/>
                <w:sz w:val="18"/>
                <w:lang w:val="en-US"/>
              </w:rPr>
            </w:pPr>
            <w:r w:rsidRPr="00972E77">
              <w:rPr>
                <w:rFonts w:ascii="Arial" w:hAnsi="Arial" w:cs="Arial"/>
                <w:i/>
                <w:iCs/>
                <w:sz w:val="18"/>
                <w:lang w:val="en-US"/>
              </w:rPr>
              <w:t>Note 1:</w:t>
            </w:r>
            <w:r w:rsidRPr="00972E77">
              <w:rPr>
                <w:rFonts w:ascii="Arial" w:hAnsi="Arial" w:cs="Arial"/>
                <w:i/>
                <w:iCs/>
                <w:sz w:val="18"/>
                <w:szCs w:val="18"/>
                <w:lang w:val="en-US"/>
              </w:rPr>
              <w:tab/>
            </w:r>
            <w:r w:rsidRPr="00972E77">
              <w:rPr>
                <w:rFonts w:ascii="Arial" w:hAnsi="Arial" w:cs="Arial"/>
                <w:i/>
                <w:iCs/>
                <w:sz w:val="18"/>
                <w:lang w:val="en-US"/>
              </w:rPr>
              <w:t>If a multi-column or multi-band antenna is used the column closest to the NR BS shall be selected while other columns are terminated during testing.</w:t>
            </w:r>
          </w:p>
          <w:p w14:paraId="7A4C2E79" w14:textId="77777777" w:rsidR="00817CF6" w:rsidRPr="00972E77" w:rsidRDefault="00817CF6" w:rsidP="00817CF6">
            <w:pPr>
              <w:keepNext/>
              <w:keepLines/>
              <w:overflowPunct w:val="0"/>
              <w:autoSpaceDE w:val="0"/>
              <w:autoSpaceDN w:val="0"/>
              <w:adjustRightInd w:val="0"/>
              <w:spacing w:after="0"/>
              <w:ind w:left="851" w:hanging="851"/>
              <w:rPr>
                <w:rFonts w:ascii="Arial" w:hAnsi="Arial" w:cs="Arial"/>
                <w:i/>
                <w:iCs/>
                <w:sz w:val="18"/>
                <w:lang w:val="en-US"/>
              </w:rPr>
            </w:pPr>
            <w:r w:rsidRPr="00972E77">
              <w:rPr>
                <w:rFonts w:ascii="Arial" w:eastAsia="Malgun Gothic" w:hAnsi="Arial" w:cs="Arial"/>
                <w:i/>
                <w:iCs/>
                <w:sz w:val="18"/>
                <w:lang w:val="en-US"/>
              </w:rPr>
              <w:t xml:space="preserve">Note </w:t>
            </w:r>
            <w:r w:rsidRPr="00972E77">
              <w:rPr>
                <w:rFonts w:ascii="Arial" w:hAnsi="Arial" w:cs="Arial"/>
                <w:i/>
                <w:iCs/>
                <w:sz w:val="18"/>
                <w:lang w:val="en-US" w:eastAsia="zh-CN"/>
              </w:rPr>
              <w:t>2</w:t>
            </w:r>
            <w:r w:rsidRPr="00972E77">
              <w:rPr>
                <w:rFonts w:ascii="Arial" w:eastAsia="Malgun Gothic" w:hAnsi="Arial" w:cs="Arial"/>
                <w:i/>
                <w:iCs/>
                <w:sz w:val="18"/>
                <w:lang w:val="en-US"/>
              </w:rPr>
              <w:t>:</w:t>
            </w:r>
            <w:r w:rsidRPr="00972E77">
              <w:rPr>
                <w:rFonts w:ascii="Arial" w:hAnsi="Arial" w:cs="Arial"/>
                <w:i/>
                <w:iCs/>
                <w:sz w:val="18"/>
                <w:lang w:val="en-US"/>
              </w:rPr>
              <w:tab/>
              <w:t xml:space="preserve">The vertical radiating dimension definition </w:t>
            </w:r>
            <w:r w:rsidRPr="00972E77">
              <w:rPr>
                <w:rFonts w:ascii="Arial" w:hAnsi="Arial" w:cs="Arial"/>
                <w:i/>
                <w:iCs/>
                <w:sz w:val="18"/>
                <w:lang w:val="en-US" w:eastAsia="zh-CN"/>
              </w:rPr>
              <w:t>shall be used</w:t>
            </w:r>
            <w:r w:rsidRPr="00972E77">
              <w:rPr>
                <w:rFonts w:ascii="Arial" w:hAnsi="Arial" w:cs="Arial"/>
                <w:i/>
                <w:iCs/>
                <w:sz w:val="18"/>
                <w:lang w:val="en-US"/>
              </w:rPr>
              <w:t xml:space="preserve"> instead of the vertical beam width definition when the test chamber dimensions limit the use of vertical beam width definition. Otherwise, the vertical beam width definition shall be used.</w:t>
            </w:r>
          </w:p>
          <w:p w14:paraId="579FD875" w14:textId="77777777" w:rsidR="00817CF6" w:rsidRPr="00972E77" w:rsidRDefault="00817CF6" w:rsidP="00817CF6">
            <w:pPr>
              <w:keepNext/>
              <w:keepLines/>
              <w:overflowPunct w:val="0"/>
              <w:autoSpaceDE w:val="0"/>
              <w:autoSpaceDN w:val="0"/>
              <w:adjustRightInd w:val="0"/>
              <w:spacing w:after="0"/>
              <w:ind w:left="851" w:hanging="851"/>
              <w:rPr>
                <w:rFonts w:ascii="Arial" w:hAnsi="Arial" w:cs="Arial"/>
                <w:i/>
                <w:iCs/>
                <w:sz w:val="18"/>
                <w:lang w:val="en-US"/>
              </w:rPr>
            </w:pPr>
            <w:r w:rsidRPr="00972E77">
              <w:rPr>
                <w:rFonts w:ascii="Arial" w:hAnsi="Arial" w:cs="Arial"/>
                <w:i/>
                <w:iCs/>
                <w:sz w:val="18"/>
                <w:lang w:val="en-US"/>
              </w:rPr>
              <w:t>Note 3:</w:t>
            </w:r>
            <w:r w:rsidRPr="00972E77">
              <w:rPr>
                <w:rFonts w:ascii="Arial" w:hAnsi="Arial" w:cs="Arial"/>
                <w:i/>
                <w:iCs/>
                <w:sz w:val="18"/>
                <w:szCs w:val="18"/>
                <w:lang w:val="en-US"/>
              </w:rPr>
              <w:tab/>
            </w:r>
            <w:r w:rsidRPr="00972E77">
              <w:rPr>
                <w:rFonts w:ascii="Arial" w:hAnsi="Arial" w:cs="Arial"/>
                <w:i/>
                <w:iCs/>
                <w:sz w:val="18"/>
                <w:lang w:val="en-US"/>
              </w:rPr>
              <w:t>For BS type 1-O with dual polarization the CLTA has two conducted interfaces each representing one polarization.</w:t>
            </w:r>
          </w:p>
          <w:p w14:paraId="2A3FEE20" w14:textId="77777777" w:rsidR="00817CF6" w:rsidRPr="00972E77" w:rsidRDefault="00817CF6" w:rsidP="00817CF6">
            <w:pPr>
              <w:keepNext/>
              <w:keepLines/>
              <w:overflowPunct w:val="0"/>
              <w:autoSpaceDE w:val="0"/>
              <w:autoSpaceDN w:val="0"/>
              <w:adjustRightInd w:val="0"/>
              <w:spacing w:after="0"/>
              <w:ind w:left="851" w:hanging="851"/>
              <w:rPr>
                <w:rFonts w:ascii="Calibri" w:hAnsi="Calibri" w:cs="Arial"/>
                <w:i/>
                <w:iCs/>
                <w:sz w:val="22"/>
                <w:szCs w:val="22"/>
                <w:lang w:val="en-US"/>
              </w:rPr>
            </w:pPr>
            <w:r w:rsidRPr="00972E77">
              <w:rPr>
                <w:rFonts w:ascii="Arial" w:hAnsi="Arial" w:cs="Arial"/>
                <w:i/>
                <w:iCs/>
                <w:sz w:val="18"/>
                <w:lang w:val="en-US"/>
              </w:rPr>
              <w:t>Note 4:</w:t>
            </w:r>
            <w:r w:rsidRPr="00972E77">
              <w:rPr>
                <w:rFonts w:ascii="Arial" w:hAnsi="Arial" w:cs="Arial"/>
                <w:i/>
                <w:iCs/>
                <w:sz w:val="18"/>
                <w:szCs w:val="18"/>
                <w:lang w:val="en-US"/>
              </w:rPr>
              <w:tab/>
            </w:r>
            <w:r w:rsidRPr="00972E77">
              <w:rPr>
                <w:rFonts w:ascii="Arial" w:hAnsi="Arial" w:cs="Arial"/>
                <w:i/>
                <w:iCs/>
                <w:sz w:val="18"/>
                <w:lang w:val="en-US"/>
              </w:rPr>
              <w:t>Matched to the polarization of EUT antenna.</w:t>
            </w:r>
          </w:p>
        </w:tc>
      </w:tr>
    </w:tbl>
    <w:p w14:paraId="37FF2B38" w14:textId="0517044C" w:rsidR="00136A9B" w:rsidRDefault="00136A9B" w:rsidP="00DB6763"/>
    <w:p w14:paraId="1ECFCFDB" w14:textId="7E96F242" w:rsidR="00595287" w:rsidRDefault="00595287" w:rsidP="00595287">
      <w:r w:rsidRPr="00212C1D">
        <w:rPr>
          <w:b/>
          <w:bCs/>
          <w:u w:val="single"/>
        </w:rPr>
        <w:t xml:space="preserve">Observation </w:t>
      </w:r>
      <w:r w:rsidR="00C66F3B">
        <w:rPr>
          <w:b/>
          <w:bCs/>
          <w:u w:val="single"/>
        </w:rPr>
        <w:t>4</w:t>
      </w:r>
      <w:r>
        <w:t xml:space="preserve">: It can be noticed that information provided to describe the CLTA in the specification is overlapping and contradicting. The description provides information on both vertical radiating dimension and vertical beamwidth for the out-of-band case. Both conditions cannot be met at the same time. </w:t>
      </w:r>
    </w:p>
    <w:p w14:paraId="2F075C34" w14:textId="7FD8CF60" w:rsidR="006B28FF" w:rsidRDefault="00A32EB3" w:rsidP="00DB6763">
      <w:r w:rsidRPr="00212C1D">
        <w:rPr>
          <w:b/>
          <w:bCs/>
          <w:u w:val="single"/>
        </w:rPr>
        <w:lastRenderedPageBreak/>
        <w:t xml:space="preserve">Observation </w:t>
      </w:r>
      <w:r w:rsidR="00C66F3B">
        <w:rPr>
          <w:b/>
          <w:bCs/>
          <w:u w:val="single"/>
        </w:rPr>
        <w:t>5</w:t>
      </w:r>
      <w:r w:rsidRPr="00212C1D">
        <w:rPr>
          <w:b/>
          <w:bCs/>
          <w:u w:val="single"/>
        </w:rPr>
        <w:t>:</w:t>
      </w:r>
      <w:r>
        <w:t xml:space="preserve"> The CLTA</w:t>
      </w:r>
      <w:r w:rsidR="00274FF3">
        <w:t xml:space="preserve"> antenna gain is indirectly specified via the horizontal beam width</w:t>
      </w:r>
      <w:r w:rsidR="00591612">
        <w:t xml:space="preserve"> and the vertical radiating dimension</w:t>
      </w:r>
      <w:r w:rsidR="00974D53">
        <w:t xml:space="preserve">, while the antenna efficiency is not </w:t>
      </w:r>
      <w:r w:rsidR="00B04240">
        <w:t>specified. This means that large isolation between the test object and CLTA can be created by having a CLTA with poor antenna efficiency.</w:t>
      </w:r>
      <w:r w:rsidR="00480E88">
        <w:t xml:space="preserve"> </w:t>
      </w:r>
    </w:p>
    <w:p w14:paraId="3F0B5E0E" w14:textId="3B988A64" w:rsidR="002A0229" w:rsidRDefault="002A0229" w:rsidP="00DB6763">
      <w:r>
        <w:t xml:space="preserve">In the case where the CLTA following the description in TS 38.141-2, </w:t>
      </w:r>
      <w:r w:rsidRPr="00603C5E">
        <w:t xml:space="preserve">clause </w:t>
      </w:r>
      <w:r w:rsidR="00603C5E" w:rsidRPr="00603C5E">
        <w:t>4.12</w:t>
      </w:r>
      <w:r w:rsidR="00F14390">
        <w:t xml:space="preserve"> </w:t>
      </w:r>
      <w:r w:rsidR="009446E6">
        <w:t>is not</w:t>
      </w:r>
      <w:r w:rsidR="00F14390">
        <w:t xml:space="preserve"> commercially </w:t>
      </w:r>
      <w:r w:rsidR="009446E6">
        <w:t>available</w:t>
      </w:r>
      <w:r w:rsidR="00F14390">
        <w:t xml:space="preserve"> </w:t>
      </w:r>
      <w:r w:rsidR="00374B93">
        <w:t xml:space="preserve">the remaining way-forward is to let the BS manufacturer to build a CLTA antenna according to the </w:t>
      </w:r>
      <w:r w:rsidR="007C1E78">
        <w:t>technical specification</w:t>
      </w:r>
      <w:r w:rsidR="00374B93">
        <w:t>.</w:t>
      </w:r>
      <w:r w:rsidR="0050178E">
        <w:t xml:space="preserve"> </w:t>
      </w:r>
      <w:r w:rsidR="004C0837">
        <w:t>For th</w:t>
      </w:r>
      <w:r w:rsidR="00670952">
        <w:t>is</w:t>
      </w:r>
      <w:r w:rsidR="004C0837">
        <w:t xml:space="preserve"> situation where the CLTA needs to be designed </w:t>
      </w:r>
      <w:r w:rsidR="00824BD2">
        <w:t>we have observed following issues:</w:t>
      </w:r>
    </w:p>
    <w:p w14:paraId="00AEEA9E" w14:textId="6A9D8525" w:rsidR="00AA75D0" w:rsidRDefault="00824BD2" w:rsidP="00640C04">
      <w:pPr>
        <w:pStyle w:val="ListParagraph"/>
        <w:numPr>
          <w:ilvl w:val="0"/>
          <w:numId w:val="12"/>
        </w:numPr>
      </w:pPr>
      <w:r>
        <w:t xml:space="preserve">The technical description of the CLTA provides information on </w:t>
      </w:r>
      <w:r w:rsidR="00944395">
        <w:t xml:space="preserve">how the beamforming characteristics (3-sector coverage in azimuth and </w:t>
      </w:r>
      <w:r w:rsidR="007A3EEC">
        <w:t xml:space="preserve">height similar as test object gives beamwidth </w:t>
      </w:r>
      <w:r w:rsidR="00640C04">
        <w:t>along vertical axis). However, there is no guidance on the antenna efficiency</w:t>
      </w:r>
      <w:r w:rsidR="00114212">
        <w:t>. Hence the isolation created between the test antenna and CLTA can be created by poor antenna efficiency.</w:t>
      </w:r>
      <w:r w:rsidR="00AA75D0">
        <w:br/>
      </w:r>
    </w:p>
    <w:p w14:paraId="25C08137" w14:textId="63315348" w:rsidR="00801569" w:rsidRDefault="00EB1703" w:rsidP="00AA75D0">
      <w:pPr>
        <w:pStyle w:val="ListParagraph"/>
        <w:numPr>
          <w:ilvl w:val="0"/>
          <w:numId w:val="12"/>
        </w:numPr>
      </w:pPr>
      <w:r>
        <w:t xml:space="preserve">If the BS manufacturer </w:t>
      </w:r>
      <w:r w:rsidR="00CB598A">
        <w:t>is</w:t>
      </w:r>
      <w:r>
        <w:t xml:space="preserve"> responsible to design the CLTA, special means </w:t>
      </w:r>
      <w:r w:rsidR="00036319">
        <w:t xml:space="preserve">to increase the isolation can be used. There will differ among different </w:t>
      </w:r>
      <w:r w:rsidR="00266D15">
        <w:t xml:space="preserve">BS </w:t>
      </w:r>
      <w:r w:rsidR="00CB598A">
        <w:t>manufacturers</w:t>
      </w:r>
      <w:r w:rsidR="00266D15">
        <w:t xml:space="preserve">. This means that there is no guarantee that different BS manufacturer will use </w:t>
      </w:r>
      <w:r w:rsidR="00CB598A">
        <w:t>the same CLTA for conformance testing. As a result, the co-location requirement will not guarantee co-location of multiple BS from different vendors at the same site</w:t>
      </w:r>
      <w:r w:rsidR="1620990B">
        <w:t xml:space="preserve"> as the co-location performance will be arbitrary and not repeatable,</w:t>
      </w:r>
      <w:r w:rsidR="00DA7423">
        <w:t xml:space="preserve"> </w:t>
      </w:r>
      <w:r w:rsidR="5F17B70D">
        <w:t>w</w:t>
      </w:r>
      <w:r w:rsidR="00CB598A">
        <w:t>hich was the original intention with the co-location requirements.</w:t>
      </w:r>
    </w:p>
    <w:p w14:paraId="3D8DF5D8" w14:textId="6601E32F" w:rsidR="001217E1" w:rsidRDefault="0056577F" w:rsidP="00DB6763">
      <w:r w:rsidRPr="00801569">
        <w:rPr>
          <w:b/>
          <w:bCs/>
          <w:u w:val="single"/>
        </w:rPr>
        <w:t xml:space="preserve">Observation </w:t>
      </w:r>
      <w:r w:rsidR="00C66F3B">
        <w:rPr>
          <w:b/>
          <w:bCs/>
          <w:u w:val="single"/>
        </w:rPr>
        <w:t>6</w:t>
      </w:r>
      <w:r w:rsidRPr="00801569">
        <w:rPr>
          <w:b/>
          <w:bCs/>
          <w:u w:val="single"/>
        </w:rPr>
        <w:t>:</w:t>
      </w:r>
      <w:r>
        <w:t xml:space="preserve"> </w:t>
      </w:r>
      <w:r w:rsidR="00967612">
        <w:t xml:space="preserve">The CLTA antenna </w:t>
      </w:r>
      <w:r w:rsidR="004D49DB">
        <w:t>efficiency</w:t>
      </w:r>
      <w:r w:rsidR="00967612">
        <w:t xml:space="preserve"> is not captured by the description</w:t>
      </w:r>
      <w:r w:rsidR="00595287">
        <w:t xml:space="preserve"> in current specification</w:t>
      </w:r>
      <w:r w:rsidR="00967612">
        <w:t>.</w:t>
      </w:r>
    </w:p>
    <w:p w14:paraId="440559DB" w14:textId="71757F80" w:rsidR="00090385" w:rsidRDefault="00967612" w:rsidP="00482E58">
      <w:r w:rsidRPr="00801569">
        <w:rPr>
          <w:b/>
          <w:bCs/>
          <w:u w:val="single"/>
        </w:rPr>
        <w:t xml:space="preserve">Observation </w:t>
      </w:r>
      <w:r w:rsidR="00C66F3B">
        <w:rPr>
          <w:b/>
          <w:bCs/>
          <w:u w:val="single"/>
        </w:rPr>
        <w:t>7</w:t>
      </w:r>
      <w:r w:rsidRPr="00801569">
        <w:rPr>
          <w:b/>
          <w:bCs/>
          <w:u w:val="single"/>
        </w:rPr>
        <w:t>:</w:t>
      </w:r>
      <w:r>
        <w:t xml:space="preserve"> </w:t>
      </w:r>
      <w:r w:rsidR="00A32D91">
        <w:t xml:space="preserve">Different types of CLTA from different vendors </w:t>
      </w:r>
      <w:r w:rsidR="000A6038">
        <w:t xml:space="preserve">with very different </w:t>
      </w:r>
      <w:r w:rsidR="004D49DB">
        <w:t>characteristics</w:t>
      </w:r>
      <w:r w:rsidR="000A6038">
        <w:t xml:space="preserve"> would risk making the co-location </w:t>
      </w:r>
      <w:r w:rsidR="004D49DB">
        <w:t>requirements</w:t>
      </w:r>
      <w:r w:rsidR="000A6038">
        <w:t xml:space="preserve"> use-less</w:t>
      </w:r>
      <w:r w:rsidR="004D49DB">
        <w:t xml:space="preserve">. To guarantee co-location, the CLTA used should be </w:t>
      </w:r>
      <w:r w:rsidR="005A0A51">
        <w:t xml:space="preserve">of </w:t>
      </w:r>
      <w:r w:rsidR="004D49DB">
        <w:t>similar</w:t>
      </w:r>
      <w:r w:rsidR="005A0A51">
        <w:t xml:space="preserve"> type and have the same characteristics</w:t>
      </w:r>
      <w:r w:rsidR="004D49DB">
        <w:t xml:space="preserve">. </w:t>
      </w:r>
    </w:p>
    <w:p w14:paraId="06257F7D" w14:textId="5211F3BD" w:rsidR="0002654F" w:rsidRDefault="0002654F" w:rsidP="00482E58">
      <w:r w:rsidRPr="00B03724">
        <w:rPr>
          <w:b/>
          <w:bCs/>
          <w:u w:val="single"/>
        </w:rPr>
        <w:t xml:space="preserve">Proposal </w:t>
      </w:r>
      <w:r w:rsidR="00C66F3B">
        <w:rPr>
          <w:b/>
          <w:bCs/>
          <w:u w:val="single"/>
        </w:rPr>
        <w:t>6</w:t>
      </w:r>
      <w:r w:rsidRPr="00B03724">
        <w:rPr>
          <w:b/>
          <w:bCs/>
          <w:u w:val="single"/>
        </w:rPr>
        <w:t>:</w:t>
      </w:r>
      <w:r>
        <w:t xml:space="preserve"> </w:t>
      </w:r>
      <w:r w:rsidR="005D7D8A">
        <w:t>For BS RF i</w:t>
      </w:r>
      <w:r w:rsidR="00B03724">
        <w:t>n Rel-20 define a work package with clear goal to resolve open issues identified for BS type 1-O co-location requirements for bands in upper region of FR1.</w:t>
      </w:r>
    </w:p>
    <w:p w14:paraId="50ABFB13" w14:textId="78CD8434" w:rsidR="006A0BDF" w:rsidRDefault="006D4B7C" w:rsidP="00482E58">
      <w:r>
        <w:t xml:space="preserve">As a starting point for WID preparation </w:t>
      </w:r>
      <w:r w:rsidR="00811862">
        <w:t>draft</w:t>
      </w:r>
      <w:r w:rsidR="000E284B">
        <w:t>s</w:t>
      </w:r>
      <w:r w:rsidR="00811862">
        <w:t xml:space="preserve"> for </w:t>
      </w:r>
      <w:r>
        <w:t>justification and objective</w:t>
      </w:r>
      <w:r w:rsidR="00512F1F">
        <w:t xml:space="preserve"> </w:t>
      </w:r>
      <w:r w:rsidR="000E284B">
        <w:t>are</w:t>
      </w:r>
      <w:r w:rsidR="00512F1F">
        <w:t xml:space="preserve"> </w:t>
      </w:r>
      <w:r w:rsidR="00811862">
        <w:t>provided</w:t>
      </w:r>
      <w:r w:rsidR="00512F1F">
        <w:t xml:space="preserve"> below:</w:t>
      </w:r>
    </w:p>
    <w:p w14:paraId="4830BB0D" w14:textId="33F98976" w:rsidR="00235D79" w:rsidRDefault="000313C6" w:rsidP="00482E58">
      <w:r w:rsidRPr="00512F1F">
        <w:rPr>
          <w:b/>
          <w:bCs/>
          <w:u w:val="single"/>
        </w:rPr>
        <w:t>Justification:</w:t>
      </w:r>
      <w:r>
        <w:t xml:space="preserve"> To make BS type 1-O relevant for AAS BS operating in the upper region of FR1, RAN4 need to evolve and improve the requirement concept </w:t>
      </w:r>
      <w:r w:rsidR="00DD634C">
        <w:t xml:space="preserve">for which the co-location requirements are based. </w:t>
      </w:r>
      <w:r w:rsidR="00E82430">
        <w:t xml:space="preserve">The requirements should be defined in such </w:t>
      </w:r>
      <w:r w:rsidR="00235D79">
        <w:t>a way</w:t>
      </w:r>
      <w:r w:rsidR="00E82430">
        <w:t xml:space="preserve"> that mul</w:t>
      </w:r>
      <w:r w:rsidR="00235D79">
        <w:t>ti</w:t>
      </w:r>
      <w:r w:rsidR="00E82430">
        <w:t>-vendor BS co</w:t>
      </w:r>
      <w:r w:rsidR="003B7E53">
        <w:t>-</w:t>
      </w:r>
      <w:r w:rsidR="00E82430">
        <w:t xml:space="preserve">location </w:t>
      </w:r>
      <w:r w:rsidR="00666D01">
        <w:t xml:space="preserve">and tower sharing </w:t>
      </w:r>
      <w:r w:rsidR="00E82430">
        <w:t xml:space="preserve">at </w:t>
      </w:r>
      <w:r w:rsidR="00666D01">
        <w:t xml:space="preserve">a common </w:t>
      </w:r>
      <w:r w:rsidR="00E82430">
        <w:t xml:space="preserve">site can be </w:t>
      </w:r>
      <w:r w:rsidR="00235D79">
        <w:t>guaranteed,</w:t>
      </w:r>
      <w:r w:rsidR="00E82430">
        <w:t xml:space="preserve"> and conformance tests can be reproduced</w:t>
      </w:r>
      <w:r w:rsidR="00235D79">
        <w:t>.</w:t>
      </w:r>
    </w:p>
    <w:p w14:paraId="46D61280" w14:textId="114B1668" w:rsidR="00C031A6" w:rsidRDefault="00AF383F" w:rsidP="00482E58">
      <w:r w:rsidRPr="00512F1F">
        <w:rPr>
          <w:b/>
          <w:bCs/>
          <w:u w:val="single"/>
        </w:rPr>
        <w:t>Objective:</w:t>
      </w:r>
      <w:r>
        <w:t xml:space="preserve"> Evolve the co-location requirement for BS type 1-O for bands in the upper region of FR1 to be based on OTA parameters</w:t>
      </w:r>
      <w:r w:rsidR="006A0BDF">
        <w:t xml:space="preserve"> (such as field strength or power density) instead of a customized test antenna. </w:t>
      </w:r>
      <w:r w:rsidR="00E82430">
        <w:t xml:space="preserve"> </w:t>
      </w:r>
    </w:p>
    <w:p w14:paraId="471CACAC" w14:textId="77777777" w:rsidR="00EE55F3" w:rsidRDefault="00EE55F3" w:rsidP="00482E58"/>
    <w:p w14:paraId="0334187E" w14:textId="230E5622" w:rsidR="00D810D3" w:rsidRPr="00482E58" w:rsidRDefault="00D810D3" w:rsidP="00482E58">
      <w:pPr>
        <w:pStyle w:val="BodyText"/>
        <w:numPr>
          <w:ilvl w:val="1"/>
          <w:numId w:val="5"/>
        </w:numPr>
        <w:ind w:hanging="720"/>
        <w:rPr>
          <w:rFonts w:ascii="Arial" w:hAnsi="Arial" w:cs="Arial"/>
          <w:sz w:val="28"/>
          <w:szCs w:val="28"/>
        </w:rPr>
      </w:pPr>
      <w:r w:rsidRPr="00482E58">
        <w:rPr>
          <w:rFonts w:ascii="Arial" w:hAnsi="Arial" w:cs="Arial"/>
          <w:sz w:val="28"/>
          <w:szCs w:val="28"/>
        </w:rPr>
        <w:t>Introduction of new AAS BS type</w:t>
      </w:r>
    </w:p>
    <w:p w14:paraId="527E6F80" w14:textId="4AD64B95" w:rsidR="00395BDF" w:rsidRDefault="00395BDF" w:rsidP="000B6C0E">
      <w:r>
        <w:t>This BS type is intended for AAS BS with a large array antenna required to provide coverage operating within bands in the upper region of FR1.</w:t>
      </w:r>
      <w:r w:rsidR="00811862">
        <w:t xml:space="preserve"> The new BS type will include more OTA requirements </w:t>
      </w:r>
      <w:r w:rsidR="00FD55B8">
        <w:t>than BS type 1-H, which would allow for a smooth transition to full OTA and BS type 1-O.</w:t>
      </w:r>
    </w:p>
    <w:p w14:paraId="155E9878" w14:textId="22CC0795" w:rsidR="000B6C0E" w:rsidDel="008809CE" w:rsidRDefault="000B6C0E" w:rsidP="000B6C0E">
      <w:r>
        <w:t xml:space="preserve">In Rel-15, the concept of NR BS types was established to allow the specification to support different types of base stations for FR1 (non-AAS and AAS) and FR2 (AAS). The requirement applicability for the different base station types is different since requirements are defined at different requirement interfaces referred to as TAB and RIB. The interfaces are visualised in Figure </w:t>
      </w:r>
      <w:r w:rsidR="003D6843">
        <w:t>3</w:t>
      </w:r>
      <w:r>
        <w:t>.2-1.</w:t>
      </w:r>
    </w:p>
    <w:p w14:paraId="690BDFB9" w14:textId="77777777" w:rsidR="000B6C0E" w:rsidRDefault="000B6C0E" w:rsidP="000B6C0E">
      <w:pPr>
        <w:keepLines/>
        <w:spacing w:after="240"/>
        <w:jc w:val="center"/>
        <w:outlineLvl w:val="0"/>
        <w:rPr>
          <w:rFonts w:ascii="Arial" w:hAnsi="Arial"/>
          <w:b/>
          <w:lang w:eastAsia="x-none"/>
        </w:rPr>
      </w:pPr>
      <w:r w:rsidRPr="00CF5799">
        <w:rPr>
          <w:noProof/>
        </w:rPr>
        <w:lastRenderedPageBreak/>
        <w:drawing>
          <wp:inline distT="0" distB="0" distL="0" distR="0" wp14:anchorId="5FE7617A" wp14:editId="3D4D2E96">
            <wp:extent cx="3772260" cy="2051834"/>
            <wp:effectExtent l="0" t="0" r="0" b="5715"/>
            <wp:docPr id="2439565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5830" cy="2059215"/>
                    </a:xfrm>
                    <a:prstGeom prst="rect">
                      <a:avLst/>
                    </a:prstGeom>
                    <a:noFill/>
                    <a:ln>
                      <a:noFill/>
                    </a:ln>
                  </pic:spPr>
                </pic:pic>
              </a:graphicData>
            </a:graphic>
          </wp:inline>
        </w:drawing>
      </w:r>
    </w:p>
    <w:p w14:paraId="0792BBE3" w14:textId="084BA471" w:rsidR="000B6C0E" w:rsidRDefault="000B6C0E" w:rsidP="000B6C0E">
      <w:pPr>
        <w:keepLines/>
        <w:spacing w:after="240"/>
        <w:jc w:val="center"/>
        <w:outlineLvl w:val="0"/>
        <w:rPr>
          <w:rFonts w:ascii="Arial" w:hAnsi="Arial"/>
          <w:b/>
          <w:lang w:eastAsia="x-none"/>
        </w:rPr>
      </w:pPr>
      <w:r>
        <w:rPr>
          <w:rFonts w:ascii="Arial" w:hAnsi="Arial"/>
          <w:b/>
          <w:lang w:eastAsia="x-none"/>
        </w:rPr>
        <w:t xml:space="preserve">Figure </w:t>
      </w:r>
      <w:r w:rsidR="003D6843">
        <w:rPr>
          <w:rFonts w:ascii="Arial" w:hAnsi="Arial"/>
          <w:b/>
          <w:lang w:eastAsia="x-none"/>
        </w:rPr>
        <w:t>3</w:t>
      </w:r>
      <w:r>
        <w:rPr>
          <w:rFonts w:ascii="Arial" w:hAnsi="Arial"/>
          <w:b/>
          <w:lang w:eastAsia="x-none"/>
        </w:rPr>
        <w:t>.2</w:t>
      </w:r>
      <w:r w:rsidRPr="009D1119">
        <w:rPr>
          <w:rFonts w:ascii="Arial" w:hAnsi="Arial"/>
          <w:b/>
          <w:lang w:eastAsia="x-none"/>
        </w:rPr>
        <w:t>-1:</w:t>
      </w:r>
      <w:r>
        <w:rPr>
          <w:rFonts w:ascii="Arial" w:hAnsi="Arial"/>
          <w:b/>
          <w:lang w:eastAsia="x-none"/>
        </w:rPr>
        <w:t xml:space="preserve"> </w:t>
      </w:r>
      <w:r w:rsidR="007E71E9">
        <w:rPr>
          <w:rFonts w:ascii="Arial" w:hAnsi="Arial"/>
          <w:b/>
          <w:lang w:eastAsia="x-none"/>
        </w:rPr>
        <w:t xml:space="preserve">AAS </w:t>
      </w:r>
      <w:r>
        <w:rPr>
          <w:rFonts w:ascii="Arial" w:hAnsi="Arial"/>
          <w:b/>
          <w:lang w:eastAsia="x-none"/>
        </w:rPr>
        <w:t xml:space="preserve">BS architecture </w:t>
      </w:r>
    </w:p>
    <w:p w14:paraId="233EBAB9" w14:textId="58F03733" w:rsidR="000B6C0E" w:rsidRDefault="000B6C0E" w:rsidP="000B6C0E">
      <w:r>
        <w:t xml:space="preserve">The currently supported BS types and a potential new additional BS type (here referred to BS type 1-H-enh) are listed in Table </w:t>
      </w:r>
      <w:r w:rsidR="003D6843">
        <w:t>3</w:t>
      </w:r>
      <w:r>
        <w:t>.2-1.</w:t>
      </w:r>
    </w:p>
    <w:p w14:paraId="388E1B15" w14:textId="1282898E" w:rsidR="000B6C0E" w:rsidRPr="003C0B2F" w:rsidRDefault="000B6C0E" w:rsidP="000B6C0E">
      <w:pPr>
        <w:keepNext/>
        <w:keepLines/>
        <w:spacing w:after="0"/>
        <w:jc w:val="center"/>
        <w:rPr>
          <w:rFonts w:ascii="Arial" w:eastAsia="SimSun" w:hAnsi="Arial"/>
          <w:b/>
        </w:rPr>
      </w:pPr>
      <w:r w:rsidRPr="003C0B2F">
        <w:rPr>
          <w:rFonts w:ascii="Arial" w:eastAsia="SimSun" w:hAnsi="Arial"/>
          <w:b/>
        </w:rPr>
        <w:t xml:space="preserve">Table </w:t>
      </w:r>
      <w:r w:rsidR="003D6843">
        <w:rPr>
          <w:rFonts w:ascii="Arial" w:eastAsia="SimSun" w:hAnsi="Arial"/>
          <w:b/>
        </w:rPr>
        <w:t>3</w:t>
      </w:r>
      <w:r>
        <w:rPr>
          <w:rFonts w:ascii="Arial" w:eastAsia="SimSun" w:hAnsi="Arial"/>
          <w:b/>
        </w:rPr>
        <w:t>.2</w:t>
      </w:r>
      <w:r w:rsidRPr="003C0B2F">
        <w:rPr>
          <w:rFonts w:ascii="Arial" w:eastAsia="SimSun" w:hAnsi="Arial"/>
          <w:b/>
        </w:rPr>
        <w:t xml:space="preserve">-1: </w:t>
      </w:r>
      <w:r>
        <w:rPr>
          <w:rFonts w:ascii="Arial" w:eastAsia="SimSun" w:hAnsi="Arial"/>
          <w:b/>
        </w:rPr>
        <w:t>BS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2137"/>
        <w:gridCol w:w="5148"/>
      </w:tblGrid>
      <w:tr w:rsidR="000B6C0E" w:rsidRPr="000C0827" w14:paraId="53387D6B" w14:textId="77777777" w:rsidTr="005E1D84">
        <w:trPr>
          <w:tblHeader/>
          <w:jc w:val="center"/>
        </w:trPr>
        <w:tc>
          <w:tcPr>
            <w:tcW w:w="0" w:type="auto"/>
          </w:tcPr>
          <w:p w14:paraId="3EB1C03B" w14:textId="77777777" w:rsidR="000B6C0E" w:rsidRDefault="000B6C0E" w:rsidP="00274FD0">
            <w:pPr>
              <w:keepNext/>
              <w:keepLines/>
              <w:spacing w:after="0"/>
              <w:jc w:val="center"/>
              <w:rPr>
                <w:rFonts w:ascii="Arial" w:hAnsi="Arial"/>
                <w:b/>
                <w:sz w:val="18"/>
              </w:rPr>
            </w:pPr>
            <w:r>
              <w:rPr>
                <w:rFonts w:ascii="Arial" w:hAnsi="Arial"/>
                <w:b/>
                <w:sz w:val="18"/>
              </w:rPr>
              <w:t>BS type</w:t>
            </w:r>
          </w:p>
        </w:tc>
        <w:tc>
          <w:tcPr>
            <w:tcW w:w="0" w:type="auto"/>
            <w:shd w:val="clear" w:color="auto" w:fill="auto"/>
          </w:tcPr>
          <w:p w14:paraId="44287BD6" w14:textId="77777777" w:rsidR="000B6C0E" w:rsidRPr="000C0827" w:rsidRDefault="000B6C0E" w:rsidP="00274FD0">
            <w:pPr>
              <w:keepNext/>
              <w:keepLines/>
              <w:spacing w:after="0"/>
              <w:jc w:val="center"/>
              <w:rPr>
                <w:rFonts w:ascii="Arial" w:hAnsi="Arial"/>
                <w:b/>
                <w:sz w:val="18"/>
              </w:rPr>
            </w:pPr>
            <w:r>
              <w:rPr>
                <w:rFonts w:ascii="Arial" w:hAnsi="Arial"/>
                <w:b/>
                <w:sz w:val="18"/>
              </w:rPr>
              <w:t>Requirement interfaces</w:t>
            </w:r>
          </w:p>
        </w:tc>
        <w:tc>
          <w:tcPr>
            <w:tcW w:w="0" w:type="auto"/>
          </w:tcPr>
          <w:p w14:paraId="6023A9DD" w14:textId="77777777" w:rsidR="000B6C0E" w:rsidRDefault="000B6C0E" w:rsidP="00274FD0">
            <w:pPr>
              <w:keepNext/>
              <w:keepLines/>
              <w:spacing w:after="0"/>
              <w:jc w:val="center"/>
              <w:rPr>
                <w:rFonts w:ascii="Arial" w:hAnsi="Arial"/>
                <w:b/>
                <w:sz w:val="18"/>
              </w:rPr>
            </w:pPr>
            <w:r>
              <w:rPr>
                <w:rFonts w:ascii="Arial" w:hAnsi="Arial"/>
                <w:b/>
                <w:sz w:val="18"/>
              </w:rPr>
              <w:t>Note</w:t>
            </w:r>
          </w:p>
        </w:tc>
      </w:tr>
      <w:tr w:rsidR="000B6C0E" w:rsidRPr="000C0827" w14:paraId="1B9ACDDD" w14:textId="77777777" w:rsidTr="005E1D84">
        <w:trPr>
          <w:jc w:val="center"/>
        </w:trPr>
        <w:tc>
          <w:tcPr>
            <w:tcW w:w="0" w:type="auto"/>
          </w:tcPr>
          <w:p w14:paraId="39304E8F" w14:textId="77777777" w:rsidR="000B6C0E" w:rsidRPr="00873343" w:rsidRDefault="000B6C0E" w:rsidP="00274FD0">
            <w:pPr>
              <w:keepNext/>
              <w:keepLines/>
              <w:spacing w:after="0"/>
              <w:jc w:val="center"/>
              <w:rPr>
                <w:rFonts w:ascii="Arial" w:hAnsi="Arial"/>
                <w:color w:val="A6A6A6" w:themeColor="background1" w:themeShade="A6"/>
                <w:sz w:val="18"/>
                <w:szCs w:val="18"/>
                <w:lang w:eastAsia="zh-CN"/>
              </w:rPr>
            </w:pPr>
            <w:r w:rsidRPr="00873343">
              <w:rPr>
                <w:rFonts w:ascii="Arial" w:hAnsi="Arial"/>
                <w:color w:val="A6A6A6" w:themeColor="background1" w:themeShade="A6"/>
                <w:sz w:val="18"/>
                <w:szCs w:val="18"/>
                <w:lang w:eastAsia="zh-CN"/>
              </w:rPr>
              <w:t>1-C</w:t>
            </w:r>
          </w:p>
        </w:tc>
        <w:tc>
          <w:tcPr>
            <w:tcW w:w="0" w:type="auto"/>
            <w:shd w:val="clear" w:color="auto" w:fill="auto"/>
          </w:tcPr>
          <w:p w14:paraId="0D4291E1" w14:textId="77777777" w:rsidR="000B6C0E" w:rsidRPr="00873343" w:rsidRDefault="000B6C0E" w:rsidP="00274FD0">
            <w:pPr>
              <w:keepNext/>
              <w:keepLines/>
              <w:spacing w:after="0"/>
              <w:jc w:val="center"/>
              <w:rPr>
                <w:rFonts w:ascii="Arial" w:hAnsi="Arial"/>
                <w:color w:val="A6A6A6" w:themeColor="background1" w:themeShade="A6"/>
                <w:sz w:val="18"/>
                <w:szCs w:val="18"/>
                <w:lang w:eastAsia="zh-CN"/>
              </w:rPr>
            </w:pPr>
            <w:r w:rsidRPr="00873343">
              <w:rPr>
                <w:rFonts w:ascii="Arial" w:hAnsi="Arial"/>
                <w:color w:val="A6A6A6" w:themeColor="background1" w:themeShade="A6"/>
                <w:sz w:val="18"/>
                <w:szCs w:val="18"/>
                <w:lang w:eastAsia="zh-CN"/>
              </w:rPr>
              <w:t>TAB</w:t>
            </w:r>
          </w:p>
        </w:tc>
        <w:tc>
          <w:tcPr>
            <w:tcW w:w="0" w:type="auto"/>
          </w:tcPr>
          <w:p w14:paraId="4DE3149E" w14:textId="77777777" w:rsidR="000B6C0E" w:rsidRPr="00873343" w:rsidRDefault="000B6C0E" w:rsidP="00274FD0">
            <w:pPr>
              <w:keepNext/>
              <w:keepLines/>
              <w:spacing w:after="0"/>
              <w:jc w:val="center"/>
              <w:rPr>
                <w:rFonts w:ascii="Arial" w:hAnsi="Arial"/>
                <w:color w:val="A6A6A6" w:themeColor="background1" w:themeShade="A6"/>
                <w:sz w:val="18"/>
                <w:szCs w:val="18"/>
                <w:lang w:eastAsia="zh-CN"/>
              </w:rPr>
            </w:pPr>
            <w:r w:rsidRPr="00873343">
              <w:rPr>
                <w:rFonts w:ascii="Arial" w:hAnsi="Arial"/>
                <w:color w:val="A6A6A6" w:themeColor="background1" w:themeShade="A6"/>
                <w:sz w:val="18"/>
                <w:szCs w:val="18"/>
                <w:lang w:eastAsia="zh-CN"/>
              </w:rPr>
              <w:t>FR1 non-AAS BS with few RF ports and passive antenna</w:t>
            </w:r>
          </w:p>
        </w:tc>
      </w:tr>
      <w:tr w:rsidR="000B6C0E" w:rsidRPr="000C0827" w14:paraId="1797386B" w14:textId="77777777" w:rsidTr="005E1D84">
        <w:trPr>
          <w:jc w:val="center"/>
        </w:trPr>
        <w:tc>
          <w:tcPr>
            <w:tcW w:w="0" w:type="auto"/>
          </w:tcPr>
          <w:p w14:paraId="1CD8504F" w14:textId="77777777" w:rsidR="000B6C0E" w:rsidRDefault="000B6C0E" w:rsidP="00274FD0">
            <w:pPr>
              <w:keepNext/>
              <w:keepLines/>
              <w:spacing w:after="0"/>
              <w:jc w:val="center"/>
              <w:rPr>
                <w:rFonts w:ascii="Arial" w:hAnsi="Arial"/>
                <w:sz w:val="18"/>
                <w:lang w:eastAsia="x-none"/>
              </w:rPr>
            </w:pPr>
            <w:r>
              <w:rPr>
                <w:rFonts w:ascii="Arial" w:hAnsi="Arial"/>
                <w:sz w:val="18"/>
                <w:lang w:eastAsia="x-none"/>
              </w:rPr>
              <w:t>1-H</w:t>
            </w:r>
          </w:p>
        </w:tc>
        <w:tc>
          <w:tcPr>
            <w:tcW w:w="0" w:type="auto"/>
            <w:shd w:val="clear" w:color="auto" w:fill="auto"/>
          </w:tcPr>
          <w:p w14:paraId="318DA2F1" w14:textId="77777777" w:rsidR="000B6C0E" w:rsidRPr="000C0827" w:rsidRDefault="000B6C0E" w:rsidP="00274FD0">
            <w:pPr>
              <w:keepNext/>
              <w:keepLines/>
              <w:spacing w:after="0"/>
              <w:jc w:val="center"/>
              <w:rPr>
                <w:rFonts w:ascii="Arial" w:hAnsi="Arial"/>
                <w:sz w:val="18"/>
                <w:lang w:eastAsia="x-none"/>
              </w:rPr>
            </w:pPr>
            <w:r>
              <w:rPr>
                <w:rFonts w:ascii="Arial" w:hAnsi="Arial"/>
                <w:sz w:val="18"/>
                <w:lang w:eastAsia="x-none"/>
              </w:rPr>
              <w:t>TAB, RIB</w:t>
            </w:r>
          </w:p>
        </w:tc>
        <w:tc>
          <w:tcPr>
            <w:tcW w:w="0" w:type="auto"/>
          </w:tcPr>
          <w:p w14:paraId="21B0D2E4" w14:textId="77777777" w:rsidR="000B6C0E" w:rsidRDefault="000B6C0E" w:rsidP="00274FD0">
            <w:pPr>
              <w:keepNext/>
              <w:keepLines/>
              <w:spacing w:after="0"/>
              <w:jc w:val="center"/>
              <w:rPr>
                <w:rFonts w:ascii="Arial" w:hAnsi="Arial"/>
                <w:sz w:val="18"/>
                <w:lang w:eastAsia="x-none"/>
              </w:rPr>
            </w:pPr>
            <w:r>
              <w:rPr>
                <w:rFonts w:ascii="Arial" w:hAnsi="Arial"/>
                <w:sz w:val="18"/>
                <w:lang w:eastAsia="x-none"/>
              </w:rPr>
              <w:t>FR1 AAS BS with access to RF ports at TAB</w:t>
            </w:r>
          </w:p>
        </w:tc>
      </w:tr>
      <w:tr w:rsidR="000B6C0E" w:rsidRPr="000C0827" w14:paraId="45C878B6" w14:textId="77777777" w:rsidTr="005E1D84">
        <w:trPr>
          <w:jc w:val="center"/>
        </w:trPr>
        <w:tc>
          <w:tcPr>
            <w:tcW w:w="0" w:type="auto"/>
          </w:tcPr>
          <w:p w14:paraId="1F5C0E34" w14:textId="77777777" w:rsidR="000B6C0E" w:rsidRPr="001104BD" w:rsidRDefault="000B6C0E" w:rsidP="00274FD0">
            <w:pPr>
              <w:keepNext/>
              <w:keepLines/>
              <w:spacing w:after="0"/>
              <w:jc w:val="center"/>
              <w:rPr>
                <w:rFonts w:ascii="Arial" w:hAnsi="Arial"/>
                <w:color w:val="C00000"/>
                <w:sz w:val="18"/>
                <w:lang w:eastAsia="x-none"/>
              </w:rPr>
            </w:pPr>
            <w:r w:rsidRPr="001104BD">
              <w:rPr>
                <w:rFonts w:ascii="Arial" w:hAnsi="Arial"/>
                <w:color w:val="C00000"/>
                <w:sz w:val="18"/>
                <w:lang w:eastAsia="x-none"/>
              </w:rPr>
              <w:t>1-H-enh</w:t>
            </w:r>
          </w:p>
        </w:tc>
        <w:tc>
          <w:tcPr>
            <w:tcW w:w="0" w:type="auto"/>
            <w:shd w:val="clear" w:color="auto" w:fill="auto"/>
          </w:tcPr>
          <w:p w14:paraId="2999B69C" w14:textId="77777777" w:rsidR="000B6C0E" w:rsidRPr="001104BD" w:rsidRDefault="000B6C0E" w:rsidP="00274FD0">
            <w:pPr>
              <w:keepNext/>
              <w:keepLines/>
              <w:spacing w:after="0"/>
              <w:jc w:val="center"/>
              <w:rPr>
                <w:rFonts w:ascii="Arial" w:hAnsi="Arial"/>
                <w:color w:val="C00000"/>
                <w:sz w:val="18"/>
                <w:lang w:eastAsia="x-none"/>
              </w:rPr>
            </w:pPr>
            <w:r w:rsidRPr="001104BD">
              <w:rPr>
                <w:rFonts w:ascii="Arial" w:hAnsi="Arial"/>
                <w:color w:val="C00000"/>
                <w:sz w:val="18"/>
                <w:lang w:eastAsia="x-none"/>
              </w:rPr>
              <w:t>TAB2, RIB</w:t>
            </w:r>
          </w:p>
        </w:tc>
        <w:tc>
          <w:tcPr>
            <w:tcW w:w="0" w:type="auto"/>
          </w:tcPr>
          <w:p w14:paraId="08FF50B9" w14:textId="77777777" w:rsidR="000B6C0E" w:rsidRPr="001104BD" w:rsidRDefault="000B6C0E" w:rsidP="00274FD0">
            <w:pPr>
              <w:keepNext/>
              <w:keepLines/>
              <w:spacing w:after="0"/>
              <w:jc w:val="center"/>
              <w:rPr>
                <w:rFonts w:ascii="Arial" w:hAnsi="Arial"/>
                <w:color w:val="C00000"/>
                <w:sz w:val="18"/>
                <w:lang w:eastAsia="x-none"/>
              </w:rPr>
            </w:pPr>
            <w:r w:rsidRPr="001104BD">
              <w:rPr>
                <w:rFonts w:ascii="Arial" w:hAnsi="Arial"/>
                <w:color w:val="C00000"/>
                <w:sz w:val="18"/>
                <w:lang w:eastAsia="x-none"/>
              </w:rPr>
              <w:t>New BS type for FR1 AAS BS with access to RF ports at TAB2</w:t>
            </w:r>
          </w:p>
        </w:tc>
      </w:tr>
      <w:tr w:rsidR="000B6C0E" w:rsidRPr="000C0827" w14:paraId="393FEC03" w14:textId="77777777" w:rsidTr="005E1D84">
        <w:trPr>
          <w:jc w:val="center"/>
        </w:trPr>
        <w:tc>
          <w:tcPr>
            <w:tcW w:w="0" w:type="auto"/>
          </w:tcPr>
          <w:p w14:paraId="36CBBE1A" w14:textId="77777777" w:rsidR="000B6C0E" w:rsidRDefault="000B6C0E" w:rsidP="00274FD0">
            <w:pPr>
              <w:keepNext/>
              <w:keepLines/>
              <w:spacing w:after="0"/>
              <w:jc w:val="center"/>
              <w:rPr>
                <w:rFonts w:ascii="Arial" w:hAnsi="Arial"/>
                <w:sz w:val="18"/>
                <w:lang w:eastAsia="x-none"/>
              </w:rPr>
            </w:pPr>
            <w:r>
              <w:rPr>
                <w:rFonts w:ascii="Arial" w:hAnsi="Arial"/>
                <w:sz w:val="18"/>
                <w:lang w:eastAsia="x-none"/>
              </w:rPr>
              <w:t>1-O</w:t>
            </w:r>
          </w:p>
        </w:tc>
        <w:tc>
          <w:tcPr>
            <w:tcW w:w="0" w:type="auto"/>
            <w:shd w:val="clear" w:color="auto" w:fill="auto"/>
          </w:tcPr>
          <w:p w14:paraId="4148B912" w14:textId="77777777" w:rsidR="000B6C0E" w:rsidRDefault="000B6C0E" w:rsidP="00274FD0">
            <w:pPr>
              <w:keepNext/>
              <w:keepLines/>
              <w:spacing w:after="0"/>
              <w:jc w:val="center"/>
              <w:rPr>
                <w:rFonts w:ascii="Arial" w:hAnsi="Arial"/>
                <w:sz w:val="18"/>
                <w:lang w:eastAsia="x-none"/>
              </w:rPr>
            </w:pPr>
            <w:r>
              <w:rPr>
                <w:rFonts w:ascii="Arial" w:hAnsi="Arial"/>
                <w:sz w:val="18"/>
                <w:lang w:eastAsia="x-none"/>
              </w:rPr>
              <w:t>RIB</w:t>
            </w:r>
          </w:p>
        </w:tc>
        <w:tc>
          <w:tcPr>
            <w:tcW w:w="0" w:type="auto"/>
          </w:tcPr>
          <w:p w14:paraId="1DF0C846" w14:textId="77777777" w:rsidR="000B6C0E" w:rsidRDefault="000B6C0E" w:rsidP="00274FD0">
            <w:pPr>
              <w:keepNext/>
              <w:keepLines/>
              <w:spacing w:after="0"/>
              <w:jc w:val="center"/>
              <w:rPr>
                <w:rFonts w:ascii="Arial" w:hAnsi="Arial"/>
                <w:sz w:val="18"/>
                <w:lang w:eastAsia="x-none"/>
              </w:rPr>
            </w:pPr>
            <w:r>
              <w:rPr>
                <w:rFonts w:ascii="Arial" w:hAnsi="Arial"/>
                <w:sz w:val="18"/>
                <w:lang w:eastAsia="x-none"/>
              </w:rPr>
              <w:t>FR1 AAS BS without access to RF ports</w:t>
            </w:r>
          </w:p>
        </w:tc>
      </w:tr>
      <w:tr w:rsidR="000B6C0E" w:rsidRPr="000C0827" w14:paraId="78F04332" w14:textId="77777777" w:rsidTr="005E1D84">
        <w:trPr>
          <w:jc w:val="center"/>
        </w:trPr>
        <w:tc>
          <w:tcPr>
            <w:tcW w:w="0" w:type="auto"/>
          </w:tcPr>
          <w:p w14:paraId="644E0CF9" w14:textId="77777777" w:rsidR="000B6C0E" w:rsidRPr="00873343" w:rsidRDefault="000B6C0E" w:rsidP="00274FD0">
            <w:pPr>
              <w:keepNext/>
              <w:keepLines/>
              <w:spacing w:after="0"/>
              <w:jc w:val="center"/>
              <w:rPr>
                <w:rFonts w:ascii="Arial" w:hAnsi="Arial"/>
                <w:color w:val="A6A6A6" w:themeColor="background1" w:themeShade="A6"/>
                <w:sz w:val="18"/>
                <w:lang w:eastAsia="x-none"/>
              </w:rPr>
            </w:pPr>
            <w:r w:rsidRPr="00873343">
              <w:rPr>
                <w:rFonts w:ascii="Arial" w:hAnsi="Arial"/>
                <w:color w:val="A6A6A6" w:themeColor="background1" w:themeShade="A6"/>
                <w:sz w:val="18"/>
                <w:lang w:eastAsia="x-none"/>
              </w:rPr>
              <w:t>2-O</w:t>
            </w:r>
          </w:p>
        </w:tc>
        <w:tc>
          <w:tcPr>
            <w:tcW w:w="0" w:type="auto"/>
            <w:shd w:val="clear" w:color="auto" w:fill="auto"/>
          </w:tcPr>
          <w:p w14:paraId="21549D27" w14:textId="77777777" w:rsidR="000B6C0E" w:rsidRPr="00873343" w:rsidRDefault="000B6C0E" w:rsidP="00274FD0">
            <w:pPr>
              <w:keepNext/>
              <w:keepLines/>
              <w:spacing w:after="0"/>
              <w:jc w:val="center"/>
              <w:rPr>
                <w:rFonts w:ascii="Arial" w:hAnsi="Arial"/>
                <w:color w:val="A6A6A6" w:themeColor="background1" w:themeShade="A6"/>
                <w:sz w:val="18"/>
                <w:lang w:eastAsia="x-none"/>
              </w:rPr>
            </w:pPr>
            <w:r w:rsidRPr="00873343">
              <w:rPr>
                <w:rFonts w:ascii="Arial" w:hAnsi="Arial"/>
                <w:color w:val="A6A6A6" w:themeColor="background1" w:themeShade="A6"/>
                <w:sz w:val="18"/>
                <w:lang w:eastAsia="x-none"/>
              </w:rPr>
              <w:t>RIB</w:t>
            </w:r>
          </w:p>
        </w:tc>
        <w:tc>
          <w:tcPr>
            <w:tcW w:w="0" w:type="auto"/>
          </w:tcPr>
          <w:p w14:paraId="461D9BD6" w14:textId="77777777" w:rsidR="000B6C0E" w:rsidRPr="00873343" w:rsidRDefault="000B6C0E" w:rsidP="00274FD0">
            <w:pPr>
              <w:keepNext/>
              <w:keepLines/>
              <w:spacing w:after="0"/>
              <w:jc w:val="center"/>
              <w:rPr>
                <w:rFonts w:ascii="Arial" w:hAnsi="Arial"/>
                <w:color w:val="A6A6A6" w:themeColor="background1" w:themeShade="A6"/>
                <w:sz w:val="18"/>
                <w:lang w:eastAsia="x-none"/>
              </w:rPr>
            </w:pPr>
            <w:r w:rsidRPr="00873343">
              <w:rPr>
                <w:rFonts w:ascii="Arial" w:hAnsi="Arial"/>
                <w:color w:val="A6A6A6" w:themeColor="background1" w:themeShade="A6"/>
                <w:sz w:val="18"/>
                <w:lang w:eastAsia="x-none"/>
              </w:rPr>
              <w:t>FR2 AAS BS without access to RF ports</w:t>
            </w:r>
          </w:p>
        </w:tc>
      </w:tr>
    </w:tbl>
    <w:p w14:paraId="344EC8EE" w14:textId="77777777" w:rsidR="000B6C0E" w:rsidRDefault="000B6C0E" w:rsidP="000B6C0E"/>
    <w:p w14:paraId="4D7F1E5D" w14:textId="08A75712" w:rsidR="000B6C0E" w:rsidRDefault="000B6C0E" w:rsidP="000B6C0E">
      <w:r>
        <w:t>Considering the coverage capability for AA</w:t>
      </w:r>
      <w:r w:rsidR="00724273">
        <w:t>S</w:t>
      </w:r>
      <w:r>
        <w:t xml:space="preserve"> BS to be the same for bands in the upper region of FR1 </w:t>
      </w:r>
      <w:r w:rsidR="005A0C31">
        <w:t>as for</w:t>
      </w:r>
      <w:r>
        <w:t xml:space="preserve"> mid </w:t>
      </w:r>
      <w:r w:rsidR="005A0C31">
        <w:t xml:space="preserve">FR1 </w:t>
      </w:r>
      <w:r>
        <w:t xml:space="preserve">bands would lead to larger number of antenna elements needed for AAS BS products in the upper region of FR1 compared with mid </w:t>
      </w:r>
      <w:r w:rsidR="00EE1271">
        <w:t xml:space="preserve">FR1 </w:t>
      </w:r>
      <w:r>
        <w:t>bands. Since the number of antenna elements needed will be significantly larger than the supported number of layer 1 logical ports</w:t>
      </w:r>
      <w:r w:rsidR="0037497C">
        <w:t xml:space="preserve"> (also referred to as baseband ports or CSI-RS ports)</w:t>
      </w:r>
      <w:r>
        <w:t>, different types of port expansion techniques will be required to map signal</w:t>
      </w:r>
      <w:r w:rsidR="00EE1271">
        <w:t>s</w:t>
      </w:r>
      <w:r>
        <w:t xml:space="preserve"> from logical ports to physical antenna elements. Traditionally the port expansion is done by combining elements as vertical sub-arrays. This combination is done using passive combination networks in the Radio Distribution Network (RDN) and </w:t>
      </w:r>
      <w:r w:rsidR="005B3698">
        <w:t>often in conjunction with</w:t>
      </w:r>
      <w:r>
        <w:t xml:space="preserve"> digital port expansion between baseband and radio. For large arrays, the vertical sub-array tends be very large which would restrict the vertical steering range. Therefore, hybrid beamforming schemes are often considered to add steering capabilities in the RDN by adding </w:t>
      </w:r>
      <w:r w:rsidR="00981BB1">
        <w:t>analogue</w:t>
      </w:r>
      <w:r>
        <w:t xml:space="preserve"> </w:t>
      </w:r>
      <w:r w:rsidR="005B3698">
        <w:t xml:space="preserve">RF </w:t>
      </w:r>
      <w:r>
        <w:t xml:space="preserve">components, such as phase shifters, switched delay lines, etc. </w:t>
      </w:r>
    </w:p>
    <w:p w14:paraId="20BCAFB4" w14:textId="790E809F" w:rsidR="000B6C0E" w:rsidRDefault="000B6C0E" w:rsidP="000B6C0E">
      <w:r>
        <w:t xml:space="preserve">The current BS architecture described in TS 38.104, clause 4.3 do not explicitly describe type of beamforming schemes supported. However, for electrically large arrays it is essential to define the requirement interface such that all emission generated by the electronics is captured. In the case of having active </w:t>
      </w:r>
      <w:r w:rsidR="00981BB1">
        <w:t>analogue</w:t>
      </w:r>
      <w:r w:rsidR="00081E70">
        <w:t xml:space="preserve"> </w:t>
      </w:r>
      <w:r>
        <w:t xml:space="preserve">components in the RDN, a requirement interface should be defined after the RDN. With this interface TAB2 all emission generated by the radio electronics will be captured at TAB2 see Figure </w:t>
      </w:r>
      <w:r w:rsidR="003D6843">
        <w:t>3</w:t>
      </w:r>
      <w:r>
        <w:t>.2-1.</w:t>
      </w:r>
    </w:p>
    <w:p w14:paraId="01AD3EAC" w14:textId="47764478" w:rsidR="000B6C0E" w:rsidRDefault="000B6C0E" w:rsidP="000B6C0E">
      <w:r>
        <w:t>Another aspect to consider is that with very many</w:t>
      </w:r>
      <w:r w:rsidR="00832CA4">
        <w:t xml:space="preserve"> AAS BS</w:t>
      </w:r>
      <w:r>
        <w:t xml:space="preserve"> transceiver branches it is essential to define </w:t>
      </w:r>
      <w:r w:rsidR="00081E70">
        <w:t xml:space="preserve">a </w:t>
      </w:r>
      <w:r>
        <w:t xml:space="preserve">relevant requirement level per branch. For BS type 1-H, the legacy requirement for the receiver is re-used with the consequence that the receiver for a </w:t>
      </w:r>
      <w:r w:rsidR="007551BF">
        <w:t xml:space="preserve">AAS </w:t>
      </w:r>
      <w:r>
        <w:t xml:space="preserve">BS with a large </w:t>
      </w:r>
      <w:r w:rsidR="007551BF">
        <w:t xml:space="preserve">array </w:t>
      </w:r>
      <w:r>
        <w:t xml:space="preserve">antenna </w:t>
      </w:r>
      <w:r w:rsidR="007551BF">
        <w:t xml:space="preserve">the </w:t>
      </w:r>
      <w:r w:rsidR="001C33D3">
        <w:t xml:space="preserve">system </w:t>
      </w:r>
      <w:r>
        <w:t xml:space="preserve">will be over specified, </w:t>
      </w:r>
      <w:r w:rsidR="001C33D3">
        <w:t xml:space="preserve">which would increase </w:t>
      </w:r>
      <w:r>
        <w:t xml:space="preserve">cost and power </w:t>
      </w:r>
      <w:r w:rsidR="001C33D3">
        <w:t>consumption</w:t>
      </w:r>
      <w:r w:rsidR="00596943">
        <w:t xml:space="preserve"> without providing benefit for the operator.</w:t>
      </w:r>
      <w:r>
        <w:t xml:space="preserve"> Therefore, it would be natural to move </w:t>
      </w:r>
      <w:r w:rsidR="006C362E">
        <w:t xml:space="preserve">requirements </w:t>
      </w:r>
      <w:r>
        <w:t xml:space="preserve">to the OTA domain for in-band receiver requirements and in-band transmitter requirements. </w:t>
      </w:r>
      <w:r w:rsidRPr="00F42689">
        <w:t>Similar to the transmitter, additional considerations might be needed to ensure that receiver requirements are properly defined, and relevant test framework is in place as we move towards large electrically antennas including the architecture which cover such receiver beam forming and corresponding requirement interface.</w:t>
      </w:r>
    </w:p>
    <w:p w14:paraId="6E49FB63" w14:textId="67E1EB29" w:rsidR="000B6C0E" w:rsidRDefault="000B6C0E" w:rsidP="000B6C0E">
      <w:r>
        <w:t xml:space="preserve">In addition, the OTA test lab capabilities in the industry are not mature for AAS </w:t>
      </w:r>
      <w:r w:rsidR="00C60F1F">
        <w:t xml:space="preserve">BS type </w:t>
      </w:r>
      <w:r w:rsidR="00711CD0">
        <w:t>1-O</w:t>
      </w:r>
      <w:r w:rsidR="00C60F1F">
        <w:t xml:space="preserve"> </w:t>
      </w:r>
      <w:r>
        <w:t xml:space="preserve">all OTA conformance testing. Therefore, we suggest introducing a new BS type with a requirement set consisting of in-band requirements to be specified as OTA requirement while out of band requirements are defined as conducted requirements.    </w:t>
      </w:r>
    </w:p>
    <w:p w14:paraId="273DF9EF" w14:textId="77777777" w:rsidR="000B6C0E" w:rsidRDefault="000B6C0E" w:rsidP="000B6C0E">
      <w:r>
        <w:t>The general principles for establishing a complete requirement set for the new BS type are listed below:</w:t>
      </w:r>
    </w:p>
    <w:p w14:paraId="1D44A4FE" w14:textId="7B1B00E6" w:rsidR="00F14F25" w:rsidRDefault="00F14F25" w:rsidP="000B6C0E">
      <w:pPr>
        <w:pStyle w:val="ListParagraph"/>
        <w:numPr>
          <w:ilvl w:val="0"/>
          <w:numId w:val="11"/>
        </w:numPr>
      </w:pPr>
      <w:r>
        <w:t>All carrier centric</w:t>
      </w:r>
      <w:r w:rsidR="00CC46E8">
        <w:t xml:space="preserve"> transmitter requirements are defined OTA at RIB.</w:t>
      </w:r>
    </w:p>
    <w:p w14:paraId="0FA9FEB3" w14:textId="508D3221" w:rsidR="000B6C0E" w:rsidRDefault="000B6C0E" w:rsidP="000B6C0E">
      <w:pPr>
        <w:pStyle w:val="ListParagraph"/>
        <w:numPr>
          <w:ilvl w:val="0"/>
          <w:numId w:val="11"/>
        </w:numPr>
      </w:pPr>
      <w:r>
        <w:t xml:space="preserve">All </w:t>
      </w:r>
      <w:r w:rsidR="00CC46E8">
        <w:t>receiver</w:t>
      </w:r>
      <w:r w:rsidR="00FC3E2A">
        <w:t xml:space="preserve"> </w:t>
      </w:r>
      <w:r>
        <w:t xml:space="preserve">requirements are </w:t>
      </w:r>
      <w:r w:rsidR="00CC46E8">
        <w:t xml:space="preserve">defined </w:t>
      </w:r>
      <w:r>
        <w:t>OTA at RIB</w:t>
      </w:r>
      <w:r w:rsidR="00A07DDA">
        <w:t>.</w:t>
      </w:r>
    </w:p>
    <w:p w14:paraId="079CC756" w14:textId="53C9038A" w:rsidR="000B6C0E" w:rsidRDefault="000B6C0E" w:rsidP="000B6C0E">
      <w:pPr>
        <w:pStyle w:val="ListParagraph"/>
        <w:numPr>
          <w:ilvl w:val="0"/>
          <w:numId w:val="11"/>
        </w:numPr>
      </w:pPr>
      <w:r>
        <w:lastRenderedPageBreak/>
        <w:t xml:space="preserve">All </w:t>
      </w:r>
      <w:r w:rsidR="7EF96522">
        <w:t xml:space="preserve">out-of-band </w:t>
      </w:r>
      <w:r w:rsidR="00AF40E2">
        <w:t>transm</w:t>
      </w:r>
      <w:r w:rsidR="00FB4B49">
        <w:t xml:space="preserve">itter </w:t>
      </w:r>
      <w:r>
        <w:t xml:space="preserve">unwanted emission requirements </w:t>
      </w:r>
      <w:r w:rsidR="00FB4B49">
        <w:t xml:space="preserve">and receiver spurious emission requirements </w:t>
      </w:r>
      <w:r>
        <w:t xml:space="preserve">are </w:t>
      </w:r>
      <w:r w:rsidR="00AF40E2">
        <w:t xml:space="preserve">defined </w:t>
      </w:r>
      <w:r>
        <w:t>conducted at TAB2</w:t>
      </w:r>
      <w:r w:rsidR="00A07DDA">
        <w:t>.</w:t>
      </w:r>
    </w:p>
    <w:p w14:paraId="7330D0B3" w14:textId="437D60B9" w:rsidR="000B6C0E" w:rsidRDefault="00AE3359" w:rsidP="000B6C0E">
      <w:pPr>
        <w:pStyle w:val="ListParagraph"/>
        <w:numPr>
          <w:ilvl w:val="0"/>
          <w:numId w:val="11"/>
        </w:numPr>
      </w:pPr>
      <w:r>
        <w:t>TDD ON/OFF power is defined conducted at TAB2.</w:t>
      </w:r>
    </w:p>
    <w:p w14:paraId="3713C857" w14:textId="206B9610" w:rsidR="001B2D83" w:rsidRDefault="0056421E" w:rsidP="000B6C0E">
      <w:r>
        <w:t xml:space="preserve">Based on the general </w:t>
      </w:r>
      <w:r w:rsidR="008D7F23">
        <w:t>principles</w:t>
      </w:r>
      <w:r>
        <w:t xml:space="preserve"> above, </w:t>
      </w:r>
      <w:r w:rsidR="008D7F23">
        <w:t xml:space="preserve">a complete requirement set </w:t>
      </w:r>
      <w:r w:rsidR="00946C69">
        <w:t>for TS 38</w:t>
      </w:r>
      <w:r w:rsidR="00642C39">
        <w:t xml:space="preserve">.104 </w:t>
      </w:r>
      <w:r w:rsidR="008D7F23">
        <w:t xml:space="preserve">have been created in Table </w:t>
      </w:r>
      <w:r w:rsidR="003D6843">
        <w:t>3</w:t>
      </w:r>
      <w:r w:rsidR="008D7F23">
        <w:t xml:space="preserve">.2-2. </w:t>
      </w:r>
    </w:p>
    <w:p w14:paraId="7861859A" w14:textId="5A68B63B" w:rsidR="000350B8" w:rsidRPr="003C0B2F" w:rsidRDefault="000350B8" w:rsidP="000350B8">
      <w:pPr>
        <w:keepNext/>
        <w:keepLines/>
        <w:spacing w:after="0"/>
        <w:jc w:val="center"/>
        <w:rPr>
          <w:rFonts w:ascii="Arial" w:eastAsia="SimSun" w:hAnsi="Arial"/>
          <w:b/>
        </w:rPr>
      </w:pPr>
      <w:r w:rsidRPr="003C0B2F">
        <w:rPr>
          <w:rFonts w:ascii="Arial" w:eastAsia="SimSun" w:hAnsi="Arial"/>
          <w:b/>
        </w:rPr>
        <w:t xml:space="preserve">Table </w:t>
      </w:r>
      <w:r w:rsidR="003D6843">
        <w:rPr>
          <w:rFonts w:ascii="Arial" w:eastAsia="SimSun" w:hAnsi="Arial"/>
          <w:b/>
        </w:rPr>
        <w:t>3</w:t>
      </w:r>
      <w:r>
        <w:rPr>
          <w:rFonts w:ascii="Arial" w:eastAsia="SimSun" w:hAnsi="Arial"/>
          <w:b/>
        </w:rPr>
        <w:t>.2</w:t>
      </w:r>
      <w:r w:rsidRPr="003C0B2F">
        <w:rPr>
          <w:rFonts w:ascii="Arial" w:eastAsia="SimSun" w:hAnsi="Arial"/>
          <w:b/>
        </w:rPr>
        <w:t>-</w:t>
      </w:r>
      <w:r w:rsidR="007C331A">
        <w:rPr>
          <w:rFonts w:ascii="Arial" w:eastAsia="SimSun" w:hAnsi="Arial"/>
          <w:b/>
        </w:rPr>
        <w:t>2</w:t>
      </w:r>
      <w:r w:rsidRPr="003C0B2F">
        <w:rPr>
          <w:rFonts w:ascii="Arial" w:eastAsia="SimSun" w:hAnsi="Arial"/>
          <w:b/>
        </w:rPr>
        <w:t>:</w:t>
      </w:r>
      <w:r>
        <w:rPr>
          <w:rFonts w:ascii="Arial" w:eastAsia="SimSun" w:hAnsi="Arial"/>
          <w:b/>
        </w:rPr>
        <w:t xml:space="preserve"> New BS type</w:t>
      </w:r>
      <w:r w:rsidR="007C331A">
        <w:rPr>
          <w:rFonts w:ascii="Arial" w:eastAsia="SimSun" w:hAnsi="Arial"/>
          <w:b/>
        </w:rPr>
        <w:t xml:space="preserve"> requirement applicability</w:t>
      </w:r>
      <w:r w:rsidR="00FA24F8">
        <w:rPr>
          <w:rFonts w:ascii="Arial" w:eastAsia="SimSun" w:hAnsi="Arial"/>
          <w:b/>
        </w:rPr>
        <w:t xml:space="preserve"> mapping</w:t>
      </w:r>
    </w:p>
    <w:tbl>
      <w:tblPr>
        <w:tblpPr w:leftFromText="141" w:rightFromText="141" w:vertAnchor="text" w:horzAnchor="margin" w:tblpXSpec="center" w:tblpY="91"/>
        <w:tblW w:w="0" w:type="auto"/>
        <w:tblCellMar>
          <w:left w:w="0" w:type="dxa"/>
          <w:right w:w="0" w:type="dxa"/>
        </w:tblCellMar>
        <w:tblLook w:val="04A0" w:firstRow="1" w:lastRow="0" w:firstColumn="1" w:lastColumn="0" w:noHBand="0" w:noVBand="1"/>
      </w:tblPr>
      <w:tblGrid>
        <w:gridCol w:w="2764"/>
        <w:gridCol w:w="476"/>
        <w:gridCol w:w="476"/>
        <w:gridCol w:w="686"/>
        <w:gridCol w:w="550"/>
        <w:gridCol w:w="736"/>
      </w:tblGrid>
      <w:tr w:rsidR="007C331A" w:rsidRPr="007C331A" w14:paraId="0C9BD160" w14:textId="77777777" w:rsidTr="00882385">
        <w:trPr>
          <w:trHeight w:val="112"/>
        </w:trPr>
        <w:tc>
          <w:tcPr>
            <w:tcW w:w="0" w:type="auto"/>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7C3A6656" w14:textId="77777777" w:rsidR="007C331A" w:rsidRPr="007C331A" w:rsidRDefault="007C331A" w:rsidP="007C331A">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Requirement</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74F304" w14:textId="77777777" w:rsidR="007C331A" w:rsidRPr="007C331A" w:rsidRDefault="007C331A" w:rsidP="007C331A">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BS type</w:t>
            </w:r>
          </w:p>
        </w:tc>
      </w:tr>
      <w:tr w:rsidR="00957E90" w:rsidRPr="007C331A" w14:paraId="6CFF608A" w14:textId="77777777" w:rsidTr="00882385">
        <w:trPr>
          <w:trHeight w:val="58"/>
        </w:trPr>
        <w:tc>
          <w:tcPr>
            <w:tcW w:w="0" w:type="auto"/>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0BBF916" w14:textId="77777777" w:rsidR="007C331A" w:rsidRPr="007C331A" w:rsidRDefault="007C331A" w:rsidP="007C331A">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64F9715" w14:textId="77777777" w:rsidR="007C331A" w:rsidRPr="007C331A" w:rsidRDefault="007C331A" w:rsidP="007C331A">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1-C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63F584" w14:textId="0BB36C0F" w:rsidR="007C331A" w:rsidRPr="007C331A" w:rsidRDefault="007C331A" w:rsidP="007C331A">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1-H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3CEB095" w14:textId="335CB458" w:rsidR="007C331A" w:rsidRPr="000725CE" w:rsidRDefault="007C331A" w:rsidP="007C331A">
            <w:pPr>
              <w:spacing w:after="0"/>
              <w:jc w:val="center"/>
              <w:rPr>
                <w:rFonts w:ascii="Arial" w:hAnsi="Arial" w:cs="Arial"/>
                <w:color w:val="C00000"/>
                <w:sz w:val="36"/>
                <w:szCs w:val="36"/>
                <w:lang w:val="sv-SE" w:eastAsia="sv-SE"/>
              </w:rPr>
            </w:pPr>
            <w:r w:rsidRPr="000725CE">
              <w:rPr>
                <w:rFonts w:ascii="Arial" w:hAnsi="Arial"/>
                <w:b/>
                <w:bCs/>
                <w:color w:val="C00000"/>
                <w:kern w:val="24"/>
                <w:sz w:val="14"/>
                <w:szCs w:val="14"/>
                <w:lang w:eastAsia="sv-SE"/>
              </w:rPr>
              <w:t>1-H-</w:t>
            </w:r>
            <w:r w:rsidR="00957E90" w:rsidRPr="000725CE">
              <w:rPr>
                <w:rFonts w:ascii="Arial" w:hAnsi="Arial"/>
                <w:b/>
                <w:bCs/>
                <w:color w:val="C00000"/>
                <w:kern w:val="24"/>
                <w:sz w:val="14"/>
                <w:szCs w:val="14"/>
                <w:lang w:eastAsia="sv-SE"/>
              </w:rPr>
              <w:t>enh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B58FFA0" w14:textId="77777777" w:rsidR="007C331A" w:rsidRPr="007C331A" w:rsidRDefault="007C331A" w:rsidP="007C331A">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1-O</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0535925" w14:textId="77777777" w:rsidR="007C331A" w:rsidRPr="007C331A" w:rsidRDefault="007C331A" w:rsidP="007C331A">
            <w:pPr>
              <w:spacing w:after="0"/>
              <w:jc w:val="center"/>
              <w:rPr>
                <w:rFonts w:ascii="Arial" w:hAnsi="Arial" w:cs="Arial"/>
                <w:sz w:val="36"/>
                <w:szCs w:val="36"/>
                <w:lang w:val="sv-SE" w:eastAsia="sv-SE"/>
              </w:rPr>
            </w:pPr>
            <w:r w:rsidRPr="007C331A">
              <w:rPr>
                <w:rFonts w:ascii="Arial" w:hAnsi="Arial"/>
                <w:b/>
                <w:bCs/>
                <w:color w:val="000000" w:themeColor="text1"/>
                <w:kern w:val="24"/>
                <w:sz w:val="14"/>
                <w:szCs w:val="14"/>
                <w:lang w:eastAsia="sv-SE"/>
              </w:rPr>
              <w:t>2-O</w:t>
            </w:r>
          </w:p>
        </w:tc>
      </w:tr>
      <w:tr w:rsidR="00957E90" w:rsidRPr="007C331A" w14:paraId="672E5A14" w14:textId="77777777" w:rsidTr="00882385">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A01AF5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BS output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DAFD5B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DA6FA7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9E476E9"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5CB298E4" w14:textId="77777777" w:rsidR="007C331A" w:rsidRPr="00882385"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4AA05146" w14:textId="77777777" w:rsidR="007C331A" w:rsidRPr="00882385"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10C620D0" w14:textId="77777777" w:rsidTr="00882385">
        <w:trPr>
          <w:trHeight w:val="9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AA72E11" w14:textId="77777777" w:rsidR="007C331A" w:rsidRPr="00882385"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Output power dynamics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A9F2AB4" w14:textId="77777777" w:rsidR="007C331A" w:rsidRPr="00882385"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735FDC8"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D559296"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6E54F6C"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624AE4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36EC091E" w14:textId="77777777" w:rsidTr="00882385">
        <w:trPr>
          <w:trHeight w:val="3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61722E8"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Transmit ON/OFF power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0A31AA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C42B35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5E5EFE2"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6.4</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130998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007F980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36E53DB2" w14:textId="77777777" w:rsidTr="00882385">
        <w:trPr>
          <w:trHeight w:val="12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C7051D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Transmitted signal quality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C00CCD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5C0551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E8D112B"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64D8993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647A4006"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0C7BEE41" w14:textId="77777777" w:rsidTr="00882385">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0AAE8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Occupied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7D5C54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EFE585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E90AF45"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FA0A87C"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16C5C4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6BEB1D6A" w14:textId="77777777" w:rsidTr="00882385">
        <w:trPr>
          <w:trHeight w:val="11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E7BA4E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ACLR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872AE3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291CAD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E1FA505"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6.6.3</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1F0AA7E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76D72E5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369C146F" w14:textId="77777777" w:rsidTr="00882385">
        <w:trPr>
          <w:trHeight w:val="10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AB5C9D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Operating band unwanted</w:t>
            </w:r>
            <w:r w:rsidRPr="00BA74F7">
              <w:rPr>
                <w:rFonts w:ascii="Arial" w:hAnsi="Arial" w:cs="Arial"/>
                <w:color w:val="000000" w:themeColor="text1"/>
                <w:kern w:val="24"/>
                <w:sz w:val="14"/>
                <w:szCs w:val="14"/>
                <w:lang w:val="sv-SE" w:eastAsia="sv-SE"/>
              </w:rPr>
              <w:t xml:space="preserve"> </w:t>
            </w:r>
            <w:r w:rsidRPr="00BA74F7">
              <w:rPr>
                <w:rFonts w:ascii="Arial" w:hAnsi="Arial" w:cs="Arial"/>
                <w:color w:val="000000" w:themeColor="text1"/>
                <w:kern w:val="24"/>
                <w:sz w:val="14"/>
                <w:szCs w:val="14"/>
                <w:lang w:eastAsia="sv-SE"/>
              </w:rPr>
              <w:t>emissions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B0D83F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08C776C"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CE11CB"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6.6.4</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378D955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DA77A3B"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3D2BE476" w14:textId="77777777" w:rsidTr="00882385">
        <w:trPr>
          <w:trHeight w:val="5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FAF708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Transmitter spurious emissions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87BE09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3634DD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ADA377"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6.6.5</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67650A2F"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A4493F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22E1F834" w14:textId="77777777" w:rsidTr="00882385">
        <w:trPr>
          <w:trHeight w:val="14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BAF359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Transmitter intermodulation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A7317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820FBF0"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6.7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46E2D5C"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6.7</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31CEEFF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6AD8FD38"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r>
      <w:tr w:rsidR="00957E90" w:rsidRPr="007C331A" w14:paraId="75967A4F" w14:textId="77777777" w:rsidTr="00882385">
        <w:trPr>
          <w:trHeight w:val="8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6A21FB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Reference sensitivity level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4A81DC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08A4045"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2D051A9"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1CD99BE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633E0A16"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6ED5D2DC" w14:textId="77777777" w:rsidTr="00882385">
        <w:trPr>
          <w:trHeight w:val="32"/>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044C8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Dynamic range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AF7CED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FC645F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4765831"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1B220C45"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043D7CF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208D2FE1" w14:textId="77777777" w:rsidTr="00882385">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3B15C53"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xml:space="preserve">In-band selectivity and blocking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2F80F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7727E8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E6C1CB6"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4966A0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596D73D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0AE8A5E1" w14:textId="77777777" w:rsidTr="00882385">
        <w:trPr>
          <w:trHeight w:val="6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9ECC0B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Out-of-band blocking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AA93FAF"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FD004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01811B"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6C2E1D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1D5DF64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6427EC7C" w14:textId="77777777" w:rsidTr="00882385">
        <w:trPr>
          <w:trHeight w:val="15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1277716"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Receiver spurious emissions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2104BE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63DA12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55B6D9D"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7.6</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7F891F2F"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A7E57A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4956ED9C" w14:textId="77777777" w:rsidTr="00882385">
        <w:trPr>
          <w:trHeight w:val="1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52521F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Receiver intermodulation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C94647B"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DFB088"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840FFA"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706590A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036A742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16A21323" w14:textId="77777777" w:rsidTr="00882385">
        <w:trPr>
          <w:trHeight w:val="45"/>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529BAF"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In-channel selectivity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32B8A46"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864897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3FA01CE"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69240D95"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729ED7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41CF1927" w14:textId="77777777" w:rsidTr="00882385">
        <w:trPr>
          <w:trHeight w:val="1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A35FA15"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Performance requirements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3C7C015"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120D845"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415A59B"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 </w:t>
            </w:r>
          </w:p>
        </w:tc>
        <w:tc>
          <w:tcPr>
            <w:tcW w:w="550" w:type="dxa"/>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D7F23A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736" w:type="dxa"/>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1873FF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r>
      <w:tr w:rsidR="00957E90" w:rsidRPr="007C331A" w14:paraId="405DE178" w14:textId="77777777" w:rsidTr="00882385">
        <w:trPr>
          <w:trHeight w:val="1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6E33B86"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Radiated transmit power</w:t>
            </w:r>
          </w:p>
        </w:tc>
        <w:tc>
          <w:tcPr>
            <w:tcW w:w="0" w:type="auto"/>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766F3E3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4B1FF0C"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B924500"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9.2</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56E027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9.2</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60830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9.2</w:t>
            </w:r>
          </w:p>
        </w:tc>
      </w:tr>
      <w:tr w:rsidR="00957E90" w:rsidRPr="007C331A" w14:paraId="023EB466" w14:textId="77777777" w:rsidTr="00882385">
        <w:trPr>
          <w:trHeight w:val="15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2E679AC"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OTA base station output power</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6ED68A75"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378A9594"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A9917F8"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9.3</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E3970B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9.3</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CA509D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9.3</w:t>
            </w:r>
          </w:p>
        </w:tc>
      </w:tr>
      <w:tr w:rsidR="00957E90" w:rsidRPr="007C331A" w14:paraId="74DEAF71" w14:textId="77777777" w:rsidTr="00882385">
        <w:trPr>
          <w:trHeight w:val="10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01A0E5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output power dynamics</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62A45B45"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564E4D1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4F06232"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9.4</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4F3CEC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9.4</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850DED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9.4</w:t>
            </w:r>
          </w:p>
        </w:tc>
      </w:tr>
      <w:tr w:rsidR="00957E90" w:rsidRPr="007C331A" w14:paraId="3F954812" w14:textId="77777777" w:rsidTr="00882385">
        <w:trPr>
          <w:trHeight w:val="4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8B97E65"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OTA transmit ON/OFF power</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5F32C0F5"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39214FCB"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FF01F3"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AFAB3FF"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9.5</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D82CFC"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9.5</w:t>
            </w:r>
          </w:p>
        </w:tc>
      </w:tr>
      <w:tr w:rsidR="00957E90" w:rsidRPr="007C331A" w14:paraId="30126BD6" w14:textId="77777777" w:rsidTr="00882385">
        <w:trPr>
          <w:trHeight w:val="134"/>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DCAC44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transmitted signal quality</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36D8EB2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3AC3023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6384B19"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9.6</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8A5DF7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9.6</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7B9D58"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9.6</w:t>
            </w:r>
          </w:p>
        </w:tc>
      </w:tr>
      <w:tr w:rsidR="00957E90" w:rsidRPr="007C331A" w14:paraId="16DE6468" w14:textId="77777777" w:rsidTr="00882385">
        <w:trPr>
          <w:trHeight w:val="8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6BA77B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occupied bandwidth</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A8E82A4"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3836900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040ADE5"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9.7.2</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C5BF0FF"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9.7.2</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E39596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9.7.2</w:t>
            </w:r>
          </w:p>
        </w:tc>
      </w:tr>
      <w:tr w:rsidR="00957E90" w:rsidRPr="007C331A" w14:paraId="44F49D55" w14:textId="77777777" w:rsidTr="00882385">
        <w:trPr>
          <w:trHeight w:val="26"/>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3FFFC4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ACLR</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E7D218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317B2E2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DA745CB" w14:textId="0FF79276" w:rsidR="007C331A" w:rsidRPr="000725CE" w:rsidRDefault="00B07FB1"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52D679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9.7.3</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EC0CC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9.7.3</w:t>
            </w:r>
          </w:p>
        </w:tc>
      </w:tr>
      <w:tr w:rsidR="00957E90" w:rsidRPr="007C331A" w14:paraId="73D21E7A" w14:textId="77777777" w:rsidTr="00882385">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E051A6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val="sv-SE" w:eastAsia="sv-SE"/>
              </w:rPr>
              <w:t xml:space="preserve">OTA </w:t>
            </w:r>
            <w:r w:rsidRPr="00BA74F7">
              <w:rPr>
                <w:rFonts w:ascii="Arial" w:hAnsi="Arial" w:cs="Arial"/>
                <w:color w:val="000000" w:themeColor="text1"/>
                <w:kern w:val="24"/>
                <w:sz w:val="14"/>
                <w:szCs w:val="14"/>
                <w:lang w:eastAsia="sv-SE"/>
              </w:rPr>
              <w:t>Operating band unwanted</w:t>
            </w:r>
            <w:r w:rsidRPr="00BA74F7">
              <w:rPr>
                <w:rFonts w:ascii="Arial" w:hAnsi="Arial" w:cs="Arial"/>
                <w:color w:val="000000" w:themeColor="text1"/>
                <w:kern w:val="24"/>
                <w:sz w:val="14"/>
                <w:szCs w:val="14"/>
                <w:lang w:val="sv-SE" w:eastAsia="sv-SE"/>
              </w:rPr>
              <w:t xml:space="preserve"> </w:t>
            </w:r>
            <w:r w:rsidRPr="00BA74F7">
              <w:rPr>
                <w:rFonts w:ascii="Arial" w:hAnsi="Arial" w:cs="Arial"/>
                <w:color w:val="000000" w:themeColor="text1"/>
                <w:kern w:val="24"/>
                <w:sz w:val="14"/>
                <w:szCs w:val="14"/>
                <w:lang w:eastAsia="sv-SE"/>
              </w:rPr>
              <w:t>emissions</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04D3BBD1" w14:textId="77777777" w:rsidR="007C331A" w:rsidRPr="000725CE" w:rsidRDefault="007C331A" w:rsidP="007C331A">
            <w:pPr>
              <w:spacing w:after="0"/>
              <w:rPr>
                <w:rFonts w:ascii="Arial" w:hAnsi="Arial" w:cs="Arial"/>
                <w:sz w:val="14"/>
                <w:szCs w:val="14"/>
                <w:lang w:val="sv-SE" w:eastAsia="sv-SE"/>
              </w:rPr>
            </w:pP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9D8E9D6" w14:textId="77777777" w:rsidR="007C331A" w:rsidRPr="000725CE" w:rsidRDefault="007C331A" w:rsidP="007C331A">
            <w:pPr>
              <w:spacing w:after="0"/>
              <w:rPr>
                <w:rFonts w:ascii="Arial" w:hAnsi="Arial" w:cs="Arial"/>
                <w:sz w:val="14"/>
                <w:szCs w:val="14"/>
                <w:lang w:val="sv-SE" w:eastAsia="sv-SE"/>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18F9754" w14:textId="39CB894E" w:rsidR="007C331A" w:rsidRPr="000725CE" w:rsidRDefault="0066343D"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val="sv-SE" w:eastAsia="sv-SE"/>
              </w:rPr>
              <w:t>NA</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CAD2A2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val="sv-SE" w:eastAsia="sv-SE"/>
              </w:rPr>
              <w:t>9.7.4</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A374D06"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val="sv-SE" w:eastAsia="sv-SE"/>
              </w:rPr>
              <w:t>9.7.4</w:t>
            </w:r>
          </w:p>
        </w:tc>
      </w:tr>
      <w:tr w:rsidR="00957E90" w:rsidRPr="007C331A" w14:paraId="5EBCC55F" w14:textId="77777777" w:rsidTr="00882385">
        <w:trPr>
          <w:trHeight w:val="6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D8A48B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OTA transmitter spurious emission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1D156AD5"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59B01DA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46DA8CA"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DF13E8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9.7.5</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F87F28"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9.7.5</w:t>
            </w:r>
          </w:p>
        </w:tc>
      </w:tr>
      <w:tr w:rsidR="00957E90" w:rsidRPr="007C331A" w14:paraId="3978A3DF" w14:textId="77777777" w:rsidTr="00882385">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437F6C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OTA transmitter intermodulation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7202E6F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46468A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B109CEC"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760EF1C"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9.8</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CC1FC2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r>
      <w:tr w:rsidR="00FF3014" w:rsidRPr="007C331A" w14:paraId="4A63C18B" w14:textId="77777777" w:rsidTr="00882385">
        <w:trPr>
          <w:trHeight w:val="9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5A161773" w14:textId="6F7B24B8" w:rsidR="00FF3014" w:rsidRPr="00BA74F7" w:rsidRDefault="00400529" w:rsidP="007C331A">
            <w:pPr>
              <w:spacing w:after="0"/>
              <w:jc w:val="center"/>
              <w:rPr>
                <w:rFonts w:ascii="Arial" w:hAnsi="Arial" w:cs="Arial"/>
                <w:color w:val="000000" w:themeColor="text1"/>
                <w:kern w:val="24"/>
                <w:sz w:val="14"/>
                <w:szCs w:val="14"/>
                <w:lang w:eastAsia="sv-SE"/>
              </w:rPr>
            </w:pPr>
            <w:r w:rsidRPr="00BA74F7">
              <w:rPr>
                <w:rFonts w:ascii="Arial" w:hAnsi="Arial" w:cs="Arial"/>
                <w:color w:val="000000" w:themeColor="text1"/>
                <w:kern w:val="24"/>
                <w:sz w:val="14"/>
                <w:szCs w:val="14"/>
                <w:lang w:eastAsia="sv-SE"/>
              </w:rPr>
              <w:t>OTA spatial emission</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tcPr>
          <w:p w14:paraId="1C8E82D4" w14:textId="77777777" w:rsidR="00FF3014" w:rsidRPr="00BA74F7" w:rsidRDefault="00FF3014" w:rsidP="007C331A">
            <w:pPr>
              <w:spacing w:after="0"/>
              <w:jc w:val="center"/>
              <w:rPr>
                <w:rFonts w:ascii="Arial" w:hAnsi="Arial" w:cs="Arial"/>
                <w:color w:val="000000" w:themeColor="text1"/>
                <w:kern w:val="24"/>
                <w:sz w:val="14"/>
                <w:szCs w:val="14"/>
                <w:lang w:eastAsia="sv-SE"/>
              </w:rPr>
            </w:pPr>
          </w:p>
        </w:tc>
        <w:tc>
          <w:tcPr>
            <w:tcW w:w="0" w:type="auto"/>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223DAFA5" w14:textId="5C13B8FA" w:rsidR="00FF3014" w:rsidRPr="00BA74F7" w:rsidRDefault="004A7AD6" w:rsidP="007C331A">
            <w:pPr>
              <w:spacing w:after="0"/>
              <w:jc w:val="center"/>
              <w:rPr>
                <w:rFonts w:ascii="Arial" w:hAnsi="Arial" w:cs="Arial"/>
                <w:color w:val="000000" w:themeColor="text1"/>
                <w:kern w:val="24"/>
                <w:sz w:val="14"/>
                <w:szCs w:val="14"/>
                <w:lang w:eastAsia="sv-SE"/>
              </w:rPr>
            </w:pPr>
            <w:r w:rsidRPr="00BA74F7">
              <w:rPr>
                <w:rFonts w:ascii="Arial" w:hAnsi="Arial" w:cs="Arial"/>
                <w:color w:val="000000" w:themeColor="text1"/>
                <w:kern w:val="24"/>
                <w:sz w:val="14"/>
                <w:szCs w:val="14"/>
                <w:lang w:eastAsia="sv-SE"/>
              </w:rPr>
              <w:t>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3388225C" w14:textId="15AE8DE5" w:rsidR="00FF3014" w:rsidRPr="000725CE" w:rsidRDefault="00606533" w:rsidP="007C331A">
            <w:pPr>
              <w:spacing w:after="0"/>
              <w:jc w:val="center"/>
              <w:rPr>
                <w:rFonts w:ascii="Arial" w:hAnsi="Arial" w:cs="Arial"/>
                <w:color w:val="C00000"/>
                <w:kern w:val="24"/>
                <w:sz w:val="14"/>
                <w:szCs w:val="14"/>
                <w:lang w:eastAsia="sv-SE"/>
              </w:rPr>
            </w:pPr>
            <w:r w:rsidRPr="000725CE">
              <w:rPr>
                <w:rFonts w:ascii="Arial" w:hAnsi="Arial" w:cs="Arial"/>
                <w:color w:val="C00000"/>
                <w:kern w:val="24"/>
                <w:sz w:val="14"/>
                <w:szCs w:val="14"/>
                <w:lang w:eastAsia="sv-SE"/>
              </w:rPr>
              <w:t>9.9</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089AFFF6" w14:textId="1802A9F0" w:rsidR="00FF3014" w:rsidRPr="00BA74F7" w:rsidRDefault="00400529" w:rsidP="007C331A">
            <w:pPr>
              <w:spacing w:after="0"/>
              <w:jc w:val="center"/>
              <w:rPr>
                <w:rFonts w:ascii="Arial" w:hAnsi="Arial" w:cs="Arial"/>
                <w:color w:val="000000" w:themeColor="text1"/>
                <w:kern w:val="24"/>
                <w:sz w:val="14"/>
                <w:szCs w:val="14"/>
                <w:lang w:eastAsia="sv-SE"/>
              </w:rPr>
            </w:pPr>
            <w:r w:rsidRPr="00BA74F7">
              <w:rPr>
                <w:rFonts w:ascii="Arial" w:hAnsi="Arial" w:cs="Arial"/>
                <w:color w:val="000000" w:themeColor="text1"/>
                <w:kern w:val="24"/>
                <w:sz w:val="14"/>
                <w:szCs w:val="14"/>
                <w:lang w:eastAsia="sv-SE"/>
              </w:rPr>
              <w:t>9.9</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3D5A405B" w14:textId="77FA112C" w:rsidR="00FF3014" w:rsidRPr="00BA74F7" w:rsidRDefault="00606533" w:rsidP="007C331A">
            <w:pPr>
              <w:spacing w:after="0"/>
              <w:jc w:val="center"/>
              <w:rPr>
                <w:rFonts w:ascii="Arial" w:hAnsi="Arial" w:cs="Arial"/>
                <w:color w:val="000000" w:themeColor="text1"/>
                <w:kern w:val="24"/>
                <w:sz w:val="14"/>
                <w:szCs w:val="14"/>
                <w:lang w:eastAsia="sv-SE"/>
              </w:rPr>
            </w:pPr>
            <w:r w:rsidRPr="00BA74F7">
              <w:rPr>
                <w:rFonts w:ascii="Arial" w:hAnsi="Arial" w:cs="Arial"/>
                <w:color w:val="000000" w:themeColor="text1"/>
                <w:kern w:val="24"/>
                <w:sz w:val="14"/>
                <w:szCs w:val="14"/>
                <w:lang w:eastAsia="sv-SE"/>
              </w:rPr>
              <w:t>NA</w:t>
            </w:r>
          </w:p>
        </w:tc>
      </w:tr>
      <w:tr w:rsidR="00957E90" w:rsidRPr="007C331A" w14:paraId="75F68F6A" w14:textId="77777777" w:rsidTr="00882385">
        <w:trPr>
          <w:trHeight w:val="39"/>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EEDC4B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sensitivity</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729FCDAF"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A2976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3981D52"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10.2</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DA99BD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10.2</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ECC8B2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r>
      <w:tr w:rsidR="00957E90" w:rsidRPr="007C331A" w14:paraId="38047E78" w14:textId="77777777" w:rsidTr="00882385">
        <w:trPr>
          <w:trHeight w:val="12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B4DF510"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reference sensitivity level</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78BF664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c>
          <w:tcPr>
            <w:tcW w:w="0" w:type="auto"/>
            <w:tcBorders>
              <w:top w:val="single" w:sz="8" w:space="0" w:color="000000"/>
              <w:left w:val="single" w:sz="8" w:space="0" w:color="000000"/>
              <w:bottom w:val="nil"/>
              <w:right w:val="single" w:sz="8" w:space="0" w:color="000000"/>
            </w:tcBorders>
            <w:shd w:val="clear" w:color="auto" w:fill="auto"/>
            <w:tcMar>
              <w:top w:w="15" w:type="dxa"/>
              <w:left w:w="82" w:type="dxa"/>
              <w:bottom w:w="0" w:type="dxa"/>
              <w:right w:w="82" w:type="dxa"/>
            </w:tcMar>
            <w:hideMark/>
          </w:tcPr>
          <w:p w14:paraId="61C3177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469200E"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10.3</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FFF866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10.3</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8D4555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10.3</w:t>
            </w:r>
          </w:p>
        </w:tc>
      </w:tr>
      <w:tr w:rsidR="00957E90" w:rsidRPr="007C331A" w14:paraId="306AC9FA" w14:textId="77777777" w:rsidTr="00882385">
        <w:trPr>
          <w:trHeight w:val="7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F82F05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dynamic range</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D4C1EA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7C4040E8"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807017C"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10.4</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FD0DFF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10.4</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2CF27B"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r>
      <w:tr w:rsidR="00957E90" w:rsidRPr="007C331A" w14:paraId="20E5862E" w14:textId="77777777" w:rsidTr="00882385">
        <w:trPr>
          <w:trHeight w:val="16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8878560"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OTA in-band selectivity and blocking</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72148EE9"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19BB7516"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7878AF5"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10.5</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5EABB2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10.5</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91AEBC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10.5</w:t>
            </w:r>
          </w:p>
        </w:tc>
      </w:tr>
      <w:tr w:rsidR="00957E90" w:rsidRPr="007C331A" w14:paraId="54FDB501" w14:textId="77777777" w:rsidTr="00882385">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59A4054"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OTA out-of-band blocking</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79A29AFF" w14:textId="77777777" w:rsidR="007C331A" w:rsidRPr="00781022" w:rsidRDefault="007C331A" w:rsidP="007C331A">
            <w:pPr>
              <w:spacing w:after="0"/>
              <w:jc w:val="center"/>
              <w:rPr>
                <w:rFonts w:ascii="Arial" w:hAnsi="Arial" w:cs="Arial"/>
                <w:sz w:val="14"/>
                <w:szCs w:val="14"/>
                <w:lang w:val="en-US"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6E212996"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NA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9455090"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10.6</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3305B8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10.6</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1346B9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10.6</w:t>
            </w:r>
          </w:p>
        </w:tc>
      </w:tr>
      <w:tr w:rsidR="00957E90" w:rsidRPr="007C331A" w14:paraId="1EE30332" w14:textId="77777777" w:rsidTr="00882385">
        <w:trPr>
          <w:trHeight w:val="5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31A6CAF"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xml:space="preserve">OTA receiver spurious emission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07C85111"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2ADAA456"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0DF42B2"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NA</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00E7D2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10.7</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6E34C5B"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10.7</w:t>
            </w:r>
          </w:p>
        </w:tc>
      </w:tr>
      <w:tr w:rsidR="00957E90" w:rsidRPr="007C331A" w14:paraId="7B646AC3" w14:textId="77777777" w:rsidTr="00882385">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CC36CF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receiver intermodulation</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70394368"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5FDBE5C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20B5DB6"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10.8</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916D519"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10.8</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BFA12F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10.8</w:t>
            </w:r>
          </w:p>
        </w:tc>
      </w:tr>
      <w:tr w:rsidR="00957E90" w:rsidRPr="007C331A" w14:paraId="1472E0AD" w14:textId="77777777" w:rsidTr="00882385">
        <w:trPr>
          <w:trHeight w:val="87"/>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D8F2AA8"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OTA in-channel selectivity</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86420EF"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nil"/>
              <w:right w:val="single" w:sz="8" w:space="0" w:color="000000"/>
            </w:tcBorders>
            <w:shd w:val="clear" w:color="auto" w:fill="auto"/>
            <w:tcMar>
              <w:top w:w="15" w:type="dxa"/>
              <w:left w:w="82" w:type="dxa"/>
              <w:bottom w:w="0" w:type="dxa"/>
              <w:right w:w="82" w:type="dxa"/>
            </w:tcMar>
            <w:hideMark/>
          </w:tcPr>
          <w:p w14:paraId="4450499D"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724EF3D"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10.9</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EFAE3E2"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10.9</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A051E15"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10.9</w:t>
            </w:r>
          </w:p>
        </w:tc>
      </w:tr>
      <w:tr w:rsidR="00957E90" w:rsidRPr="007C331A" w14:paraId="6FE3D5AD" w14:textId="77777777" w:rsidTr="00882385">
        <w:trPr>
          <w:trHeight w:val="25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67A43B3"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Radiated performance requirements</w:t>
            </w:r>
          </w:p>
        </w:tc>
        <w:tc>
          <w:tcPr>
            <w:tcW w:w="0" w:type="auto"/>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B83F0B0"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nil"/>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FB54E6E"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98E982B" w14:textId="77777777" w:rsidR="007C331A" w:rsidRPr="000725CE" w:rsidRDefault="007C331A" w:rsidP="007C331A">
            <w:pPr>
              <w:spacing w:after="0"/>
              <w:jc w:val="center"/>
              <w:rPr>
                <w:rFonts w:ascii="Arial" w:hAnsi="Arial" w:cs="Arial"/>
                <w:color w:val="C00000"/>
                <w:sz w:val="14"/>
                <w:szCs w:val="14"/>
                <w:lang w:val="sv-SE" w:eastAsia="sv-SE"/>
              </w:rPr>
            </w:pPr>
            <w:r w:rsidRPr="000725CE">
              <w:rPr>
                <w:rFonts w:ascii="Arial" w:hAnsi="Arial" w:cs="Arial"/>
                <w:color w:val="C00000"/>
                <w:kern w:val="24"/>
                <w:sz w:val="14"/>
                <w:szCs w:val="14"/>
                <w:lang w:eastAsia="sv-SE"/>
              </w:rPr>
              <w:t>11</w:t>
            </w:r>
          </w:p>
        </w:tc>
        <w:tc>
          <w:tcPr>
            <w:tcW w:w="550"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E708B07"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11</w:t>
            </w:r>
          </w:p>
        </w:tc>
        <w:tc>
          <w:tcPr>
            <w:tcW w:w="736"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E926A7A" w14:textId="77777777" w:rsidR="007C331A" w:rsidRPr="000725CE" w:rsidRDefault="007C331A" w:rsidP="007C331A">
            <w:pPr>
              <w:spacing w:after="0"/>
              <w:jc w:val="center"/>
              <w:rPr>
                <w:rFonts w:ascii="Arial" w:hAnsi="Arial" w:cs="Arial"/>
                <w:sz w:val="14"/>
                <w:szCs w:val="14"/>
                <w:lang w:val="sv-SE" w:eastAsia="sv-SE"/>
              </w:rPr>
            </w:pPr>
            <w:r w:rsidRPr="00BA74F7">
              <w:rPr>
                <w:rFonts w:ascii="Arial" w:hAnsi="Arial" w:cs="Arial"/>
                <w:color w:val="000000" w:themeColor="text1"/>
                <w:kern w:val="24"/>
                <w:sz w:val="14"/>
                <w:szCs w:val="14"/>
                <w:lang w:eastAsia="sv-SE"/>
              </w:rPr>
              <w:t>11</w:t>
            </w:r>
          </w:p>
        </w:tc>
      </w:tr>
    </w:tbl>
    <w:p w14:paraId="5681D6F9" w14:textId="77777777" w:rsidR="001B2D83" w:rsidRDefault="001B2D83" w:rsidP="000B6C0E"/>
    <w:p w14:paraId="19E3C236" w14:textId="77777777" w:rsidR="001B2D83" w:rsidRDefault="001B2D83" w:rsidP="000B6C0E"/>
    <w:p w14:paraId="3C81E377" w14:textId="77777777" w:rsidR="001B2D83" w:rsidRDefault="001B2D83" w:rsidP="000B6C0E"/>
    <w:p w14:paraId="551ECAE1" w14:textId="77777777" w:rsidR="00E06B00" w:rsidRDefault="00E06B00" w:rsidP="000B6C0E"/>
    <w:p w14:paraId="0E0FF662" w14:textId="77777777" w:rsidR="00E06B00" w:rsidRDefault="00E06B00" w:rsidP="000B6C0E"/>
    <w:p w14:paraId="112A35B2" w14:textId="77777777" w:rsidR="00E06B00" w:rsidRDefault="00E06B00" w:rsidP="000B6C0E"/>
    <w:p w14:paraId="74AE6D27" w14:textId="77777777" w:rsidR="00E06B00" w:rsidRDefault="00E06B00" w:rsidP="000B6C0E"/>
    <w:p w14:paraId="7E6B2641" w14:textId="77777777" w:rsidR="00E06B00" w:rsidRDefault="00E06B00" w:rsidP="000B6C0E"/>
    <w:p w14:paraId="7A62C305" w14:textId="77777777" w:rsidR="00E06B00" w:rsidRDefault="00E06B00" w:rsidP="000B6C0E"/>
    <w:p w14:paraId="2074C3B0" w14:textId="77777777" w:rsidR="00E06B00" w:rsidRDefault="00E06B00" w:rsidP="000B6C0E"/>
    <w:p w14:paraId="5D04572C" w14:textId="77777777" w:rsidR="00E06B00" w:rsidRDefault="00E06B00" w:rsidP="000B6C0E"/>
    <w:p w14:paraId="64E194C4" w14:textId="77777777" w:rsidR="00E06B00" w:rsidRDefault="00E06B00" w:rsidP="000B6C0E"/>
    <w:p w14:paraId="4FCC6605" w14:textId="77777777" w:rsidR="00EC3A95" w:rsidRDefault="00EC3A95" w:rsidP="000B6C0E"/>
    <w:p w14:paraId="1008FF69" w14:textId="77777777" w:rsidR="00EC3A95" w:rsidRDefault="00EC3A95" w:rsidP="000B6C0E"/>
    <w:p w14:paraId="39C88909" w14:textId="77777777" w:rsidR="00EC3A95" w:rsidRDefault="00EC3A95" w:rsidP="000B6C0E"/>
    <w:p w14:paraId="65CC8DCA" w14:textId="77777777" w:rsidR="00EC3A95" w:rsidRDefault="00EC3A95" w:rsidP="000B6C0E"/>
    <w:p w14:paraId="0063D25D" w14:textId="77777777" w:rsidR="00EC3A95" w:rsidRDefault="00EC3A95" w:rsidP="000B6C0E"/>
    <w:p w14:paraId="693463AA" w14:textId="77777777" w:rsidR="00EC3A95" w:rsidRDefault="00EC3A95" w:rsidP="000B6C0E"/>
    <w:p w14:paraId="2633809A" w14:textId="77777777" w:rsidR="00EC3A95" w:rsidRDefault="00EC3A95" w:rsidP="000B6C0E"/>
    <w:p w14:paraId="6DFB2CD8" w14:textId="77777777" w:rsidR="00EC3A95" w:rsidRDefault="00EC3A95" w:rsidP="000B6C0E"/>
    <w:p w14:paraId="32C36421" w14:textId="353C865B" w:rsidR="000B6C0E" w:rsidRDefault="000B6C0E" w:rsidP="000B6C0E">
      <w:r>
        <w:t>With the given general principles</w:t>
      </w:r>
      <w:r w:rsidR="00A56831">
        <w:t xml:space="preserve"> and </w:t>
      </w:r>
      <w:r w:rsidR="00364D57">
        <w:t>example requirement set applicability</w:t>
      </w:r>
      <w:r>
        <w:t xml:space="preserve">, further details related to the exact mapping required for the applicability table in TS 38.104, subclause 4.6 can be worked out. </w:t>
      </w:r>
    </w:p>
    <w:p w14:paraId="0CE51EA2" w14:textId="15C0875C" w:rsidR="000B6C0E" w:rsidRDefault="000B6C0E" w:rsidP="000B6C0E">
      <w:r w:rsidRPr="00832CA4">
        <w:rPr>
          <w:b/>
          <w:bCs/>
          <w:u w:val="single"/>
        </w:rPr>
        <w:t xml:space="preserve">Observation </w:t>
      </w:r>
      <w:r w:rsidR="00832CA4" w:rsidRPr="00CD01DD">
        <w:rPr>
          <w:b/>
          <w:bCs/>
          <w:u w:val="single"/>
        </w:rPr>
        <w:t>8</w:t>
      </w:r>
      <w:r w:rsidRPr="00832CA4">
        <w:rPr>
          <w:b/>
          <w:bCs/>
          <w:u w:val="single"/>
        </w:rPr>
        <w:t>:</w:t>
      </w:r>
      <w:r>
        <w:t xml:space="preserve"> Based on high level principles required to define a new BS type for AAS BS there is a direct link to work package related to </w:t>
      </w:r>
      <w:r w:rsidR="00AA652E">
        <w:t xml:space="preserve">improvements </w:t>
      </w:r>
      <w:r>
        <w:t xml:space="preserve">of co-location requirements. For the new BS type to be practically relevant, work to establish relevant and practically feasible co-location requirements will be needed.  </w:t>
      </w:r>
    </w:p>
    <w:p w14:paraId="4CD4DBC2" w14:textId="161584E7" w:rsidR="000B6C0E" w:rsidRDefault="000B6C0E" w:rsidP="000B6C0E">
      <w:r w:rsidRPr="00465D68">
        <w:rPr>
          <w:b/>
          <w:bCs/>
          <w:u w:val="single"/>
        </w:rPr>
        <w:t xml:space="preserve">Observation </w:t>
      </w:r>
      <w:r w:rsidR="00832CA4">
        <w:rPr>
          <w:b/>
          <w:bCs/>
          <w:u w:val="single"/>
        </w:rPr>
        <w:t>9</w:t>
      </w:r>
      <w:r w:rsidRPr="00465D68">
        <w:rPr>
          <w:b/>
          <w:bCs/>
          <w:u w:val="single"/>
        </w:rPr>
        <w:t>:</w:t>
      </w:r>
      <w:r>
        <w:t xml:space="preserve"> The new BS type (BS type 1-H enh) would require a new requirement interface (TAB2 after the RDN) to be defined.  </w:t>
      </w:r>
    </w:p>
    <w:p w14:paraId="1CFF7014" w14:textId="39AA82D5" w:rsidR="000B6C0E" w:rsidRDefault="000B6C0E" w:rsidP="000B6C0E">
      <w:r w:rsidRPr="005C6F5D">
        <w:rPr>
          <w:b/>
          <w:bCs/>
          <w:u w:val="single"/>
        </w:rPr>
        <w:t xml:space="preserve">Proposal </w:t>
      </w:r>
      <w:r w:rsidR="00832CA4">
        <w:rPr>
          <w:b/>
          <w:bCs/>
          <w:u w:val="single"/>
        </w:rPr>
        <w:t>7</w:t>
      </w:r>
      <w:r w:rsidRPr="005C6F5D">
        <w:rPr>
          <w:b/>
          <w:bCs/>
          <w:u w:val="single"/>
        </w:rPr>
        <w:t>:</w:t>
      </w:r>
      <w:r>
        <w:t xml:space="preserve"> </w:t>
      </w:r>
      <w:r w:rsidR="00832CA4">
        <w:t>For BS RF i</w:t>
      </w:r>
      <w:r>
        <w:t xml:space="preserve">n Rel-20, include WI to define new BS type with relevant requirement applicability and corresponding requirement interface relevant for AAS BS with large array antenna. </w:t>
      </w:r>
    </w:p>
    <w:p w14:paraId="0E7B7780" w14:textId="477F193E" w:rsidR="000B6C0E" w:rsidRDefault="000B6C0E" w:rsidP="000B6C0E">
      <w:r>
        <w:t xml:space="preserve">If a new BS type </w:t>
      </w:r>
      <w:r w:rsidR="00B2196F">
        <w:t xml:space="preserve">for FR1 AAS BS </w:t>
      </w:r>
      <w:r>
        <w:t xml:space="preserve">is defined in addition to </w:t>
      </w:r>
      <w:r w:rsidR="00B2196F">
        <w:t xml:space="preserve">BS type </w:t>
      </w:r>
      <w:r>
        <w:t xml:space="preserve">1-H and </w:t>
      </w:r>
      <w:r w:rsidR="00B2196F">
        <w:t xml:space="preserve">BS type </w:t>
      </w:r>
      <w:r>
        <w:t xml:space="preserve">1-O, RAN4 need to work out </w:t>
      </w:r>
      <w:r w:rsidR="00B2196F">
        <w:t>general principles</w:t>
      </w:r>
      <w:r>
        <w:t xml:space="preserve"> on </w:t>
      </w:r>
      <w:r w:rsidR="00B2196F">
        <w:t xml:space="preserve">requirement </w:t>
      </w:r>
      <w:r>
        <w:t xml:space="preserve">applicability </w:t>
      </w:r>
      <w:r w:rsidR="00B2196F">
        <w:t xml:space="preserve">and </w:t>
      </w:r>
      <w:r>
        <w:t>for when different BS types are relevant, e.g. defining caps on BS types based on number of ports, number of transceivers and supported beamforming schemes for each AAS BS type</w:t>
      </w:r>
      <w:r w:rsidR="00B2196F">
        <w:t>, to avoid having a specification with multiple alternatives for a given design.</w:t>
      </w:r>
      <w:r>
        <w:t xml:space="preserve"> </w:t>
      </w:r>
    </w:p>
    <w:p w14:paraId="31A420E0" w14:textId="3C694AAC" w:rsidR="000B6C0E" w:rsidRDefault="000B6C0E" w:rsidP="000B6C0E">
      <w:r>
        <w:t xml:space="preserve">For the OTA receiver requirement for BS type 1-O, declarations related to the element/sub-array is needed to translate requirement levels from legacy conducted requirement levels to OTA requirements levels. With the introduction of more advanced RDN structures with fast </w:t>
      </w:r>
      <w:r w:rsidR="00F60AC6">
        <w:t>analogue</w:t>
      </w:r>
      <w:r>
        <w:t xml:space="preserve"> phase shifters combining several sub-arrays in more complex sub-</w:t>
      </w:r>
      <w:r>
        <w:lastRenderedPageBreak/>
        <w:t xml:space="preserve">array structures it’s not clear how the declaration defined in current specification should be done. More work is needed to clarify interfaces in relating to the RDN and the antenna array and clearly describe what type of functionality is included in the RDN. </w:t>
      </w:r>
    </w:p>
    <w:p w14:paraId="008DEDC5" w14:textId="5D6A0AFB" w:rsidR="000B6C0E" w:rsidRDefault="000B6C0E" w:rsidP="000B6C0E">
      <w:r w:rsidRPr="00BC078F">
        <w:rPr>
          <w:b/>
          <w:bCs/>
          <w:u w:val="single"/>
        </w:rPr>
        <w:t xml:space="preserve">Observation </w:t>
      </w:r>
      <w:r w:rsidR="00832CA4">
        <w:rPr>
          <w:b/>
          <w:bCs/>
          <w:u w:val="single"/>
        </w:rPr>
        <w:t>10</w:t>
      </w:r>
      <w:r w:rsidRPr="00BC078F">
        <w:rPr>
          <w:b/>
          <w:bCs/>
          <w:u w:val="single"/>
        </w:rPr>
        <w:t>:</w:t>
      </w:r>
      <w:r>
        <w:t xml:space="preserve"> OTA receiver requirements rely on declarations of the element/sub-array characteristics. The description of the RDN needs to be enhanced to support more complex beamforming schemes (e.g. hybrid beamforming) to provide guidance for required declarations.  </w:t>
      </w:r>
    </w:p>
    <w:p w14:paraId="0169E4E7" w14:textId="7DDDED74" w:rsidR="00711CD0" w:rsidRDefault="00711CD0" w:rsidP="00711CD0">
      <w:r>
        <w:t>As a starting point for WID preparation draft</w:t>
      </w:r>
      <w:r w:rsidR="000E284B">
        <w:t>s</w:t>
      </w:r>
      <w:r>
        <w:t xml:space="preserve"> for justification and objective </w:t>
      </w:r>
      <w:r w:rsidR="000E284B">
        <w:t>are</w:t>
      </w:r>
      <w:r>
        <w:t xml:space="preserve"> provided below:</w:t>
      </w:r>
    </w:p>
    <w:p w14:paraId="1450DC7A" w14:textId="4796EFAD" w:rsidR="00277246" w:rsidRDefault="00711CD0" w:rsidP="00711CD0">
      <w:r w:rsidRPr="479B2A98">
        <w:rPr>
          <w:b/>
          <w:bCs/>
          <w:u w:val="single"/>
        </w:rPr>
        <w:t>Justification:</w:t>
      </w:r>
      <w:r>
        <w:t xml:space="preserve"> To </w:t>
      </w:r>
      <w:r w:rsidR="20BEC4D4">
        <w:t xml:space="preserve">properly capture new beam-forming schemes and </w:t>
      </w:r>
      <w:r w:rsidR="000E284B">
        <w:t xml:space="preserve">stimulate </w:t>
      </w:r>
      <w:r w:rsidR="00BC0E1D">
        <w:t>the industry to take the step to OTA conformance testing</w:t>
      </w:r>
      <w:r>
        <w:t xml:space="preserve"> for AAS BS operating in the upper region of FR1, RAN4 need to </w:t>
      </w:r>
      <w:r w:rsidR="00DF36CB">
        <w:t>define a new BS type with more OTA requirements than BS type 1-H</w:t>
      </w:r>
      <w:r w:rsidR="003B6DD2">
        <w:t xml:space="preserve">. </w:t>
      </w:r>
    </w:p>
    <w:p w14:paraId="022104FE" w14:textId="2E628C84" w:rsidR="00711CD0" w:rsidRDefault="00711CD0" w:rsidP="000B6C0E">
      <w:r w:rsidRPr="479B2A98">
        <w:rPr>
          <w:b/>
          <w:bCs/>
          <w:u w:val="single"/>
        </w:rPr>
        <w:t>Objective:</w:t>
      </w:r>
      <w:r>
        <w:t xml:space="preserve"> </w:t>
      </w:r>
      <w:r w:rsidR="005E4E08">
        <w:t>Define a new BS type</w:t>
      </w:r>
      <w:r w:rsidR="00EB1114">
        <w:t xml:space="preserve"> with more OTA requirements than BS type 1-H. As a principle it would be reasonable to define all in-band </w:t>
      </w:r>
      <w:r w:rsidR="3A595A15">
        <w:t xml:space="preserve">and receiver </w:t>
      </w:r>
      <w:r w:rsidR="00EB1114">
        <w:t>requirements as OTA requirements.</w:t>
      </w:r>
      <w:r w:rsidR="006E1C86">
        <w:t xml:space="preserve"> If needed, update declarations to support complex beamforming </w:t>
      </w:r>
      <w:r w:rsidR="002C0D76">
        <w:t>schemes</w:t>
      </w:r>
      <w:r w:rsidR="006E1C86">
        <w:t xml:space="preserve"> (e.g. hybrid beamforming</w:t>
      </w:r>
      <w:r w:rsidR="002C0D76">
        <w:t xml:space="preserve"> including </w:t>
      </w:r>
      <w:r w:rsidR="00F60AC6">
        <w:t>analogue</w:t>
      </w:r>
      <w:r w:rsidR="002C0D76">
        <w:t xml:space="preserve"> and digital beamforming).</w:t>
      </w:r>
    </w:p>
    <w:p w14:paraId="5D3A7AA1" w14:textId="77777777" w:rsidR="00090385" w:rsidRDefault="00090385" w:rsidP="00482E58"/>
    <w:p w14:paraId="7FDACE34" w14:textId="04759A24" w:rsidR="00D810D3" w:rsidRPr="00482E58" w:rsidRDefault="00D810D3" w:rsidP="00482E58">
      <w:pPr>
        <w:pStyle w:val="BodyText"/>
        <w:numPr>
          <w:ilvl w:val="1"/>
          <w:numId w:val="5"/>
        </w:numPr>
        <w:ind w:hanging="720"/>
        <w:rPr>
          <w:rFonts w:ascii="Arial" w:hAnsi="Arial" w:cs="Arial"/>
          <w:sz w:val="28"/>
          <w:szCs w:val="28"/>
        </w:rPr>
      </w:pPr>
      <w:r w:rsidRPr="00482E58">
        <w:rPr>
          <w:rFonts w:ascii="Arial" w:hAnsi="Arial" w:cs="Arial"/>
          <w:sz w:val="28"/>
          <w:szCs w:val="28"/>
        </w:rPr>
        <w:t>Re-evaluation of blocking requirement</w:t>
      </w:r>
      <w:r w:rsidR="00B129A2">
        <w:rPr>
          <w:rFonts w:ascii="Arial" w:hAnsi="Arial" w:cs="Arial"/>
          <w:sz w:val="28"/>
          <w:szCs w:val="28"/>
        </w:rPr>
        <w:t xml:space="preserve"> levels</w:t>
      </w:r>
    </w:p>
    <w:p w14:paraId="75F9FB27" w14:textId="3F57AD05" w:rsidR="00597E47" w:rsidRDefault="00E57C0C" w:rsidP="0055620D">
      <w:r>
        <w:t xml:space="preserve">The current requirement level </w:t>
      </w:r>
      <w:r w:rsidR="00C60523">
        <w:t xml:space="preserve">of -43 dBm </w:t>
      </w:r>
      <w:r w:rsidR="00166A16">
        <w:t>for in-band blocking was originally</w:t>
      </w:r>
      <w:r>
        <w:t xml:space="preserve"> derived based on simulation model</w:t>
      </w:r>
      <w:r w:rsidR="00166A16">
        <w:t>s</w:t>
      </w:r>
      <w:r>
        <w:t xml:space="preserve"> and assumptions </w:t>
      </w:r>
      <w:r w:rsidR="00166A16">
        <w:t>originate</w:t>
      </w:r>
      <w:r w:rsidR="00597E47">
        <w:t>s</w:t>
      </w:r>
      <w:r w:rsidR="00166A16">
        <w:t xml:space="preserve"> </w:t>
      </w:r>
      <w:r>
        <w:t>from 1999</w:t>
      </w:r>
      <w:r w:rsidR="00166A16">
        <w:t>.</w:t>
      </w:r>
      <w:r>
        <w:t xml:space="preserve"> </w:t>
      </w:r>
      <w:r w:rsidR="0055620D">
        <w:t xml:space="preserve">The technical background related to the derivation of in-band receiver blocking requirement can be traced back to UTRA and </w:t>
      </w:r>
      <w:r w:rsidR="003A47EE">
        <w:t>is captured in TR 25.942</w:t>
      </w:r>
      <w:r w:rsidR="0055620D">
        <w:t>.</w:t>
      </w:r>
    </w:p>
    <w:p w14:paraId="485B12E4" w14:textId="277567FC" w:rsidR="0055620D" w:rsidRDefault="0055620D" w:rsidP="0055620D">
      <w:r>
        <w:t xml:space="preserve">Now in Rel-20 networks are typically build in different manner as originally assumed for UTRA. For NR, the network grid is denser, UEs are using high output power and </w:t>
      </w:r>
      <w:r w:rsidR="003A47EE">
        <w:t xml:space="preserve">AAS </w:t>
      </w:r>
      <w:r>
        <w:t>BS antennas are significantly larger</w:t>
      </w:r>
      <w:r w:rsidR="00337EDC">
        <w:t xml:space="preserve"> with dynamic beamforming</w:t>
      </w:r>
      <w:r>
        <w:t xml:space="preserve">. It is therefore time to re-evaluate the relevance of the requirement for in-band blocking current stated in 3GPP specification for bands in the higher region of FR1. For this work RAN4 need to establish a new set of simulation assumptions reflecting </w:t>
      </w:r>
      <w:r w:rsidR="008B57D2">
        <w:t xml:space="preserve">for </w:t>
      </w:r>
      <w:r>
        <w:t xml:space="preserve">NR </w:t>
      </w:r>
      <w:r w:rsidR="008B57D2">
        <w:t xml:space="preserve">relevant </w:t>
      </w:r>
      <w:r>
        <w:t>network deployment</w:t>
      </w:r>
      <w:r w:rsidR="008B57D2">
        <w:t xml:space="preserve"> situations</w:t>
      </w:r>
      <w:r>
        <w:t xml:space="preserve">. </w:t>
      </w:r>
    </w:p>
    <w:p w14:paraId="75EA8FF2" w14:textId="3FB6A5D6" w:rsidR="00337EDC" w:rsidRDefault="00217ADA" w:rsidP="0055620D">
      <w:r>
        <w:t>Another difference is also to consider wider bands, where the probability that multiple UE will transmits at the same time is larger than for narrower bands.</w:t>
      </w:r>
      <w:r w:rsidR="001B6C66">
        <w:t xml:space="preserve"> </w:t>
      </w:r>
    </w:p>
    <w:p w14:paraId="62D9F484" w14:textId="607008A2" w:rsidR="00C72017" w:rsidRDefault="00C72017" w:rsidP="0055620D">
      <w:r>
        <w:t xml:space="preserve">As an </w:t>
      </w:r>
      <w:r w:rsidR="00073EEC">
        <w:t>example,</w:t>
      </w:r>
      <w:r>
        <w:t xml:space="preserve"> </w:t>
      </w:r>
      <w:r w:rsidR="00C71FDD">
        <w:t>for the case where the</w:t>
      </w:r>
      <w:r>
        <w:t xml:space="preserve"> in-band blocking power level seen per receiver branch </w:t>
      </w:r>
      <w:r w:rsidR="00C71FDD">
        <w:t>modelled for AAS BS with the same p</w:t>
      </w:r>
      <w:r w:rsidR="000B603C">
        <w:t xml:space="preserve">hysical antenna area for </w:t>
      </w:r>
      <w:r w:rsidR="00B0425C">
        <w:t>2</w:t>
      </w:r>
      <w:r w:rsidR="00A82D99">
        <w:t>.1</w:t>
      </w:r>
      <w:r w:rsidR="000B603C">
        <w:t xml:space="preserve"> GHz, 3.5 GHz and 7 GHz</w:t>
      </w:r>
      <w:r w:rsidR="00977E5E">
        <w:t xml:space="preserve"> </w:t>
      </w:r>
      <w:r w:rsidR="000B603C">
        <w:t xml:space="preserve">(different number of elements) </w:t>
      </w:r>
      <w:r w:rsidR="00977E5E">
        <w:t xml:space="preserve">the statistical outcome is shifted, </w:t>
      </w:r>
      <w:r w:rsidR="00073EEC">
        <w:t xml:space="preserve">as indicated in Figure </w:t>
      </w:r>
      <w:r w:rsidR="00D16CC5">
        <w:t>3</w:t>
      </w:r>
      <w:r w:rsidR="00073EEC">
        <w:t>.3-1.</w:t>
      </w:r>
      <w:r w:rsidR="007A7EF7">
        <w:t xml:space="preserve"> </w:t>
      </w:r>
    </w:p>
    <w:p w14:paraId="7C1A8030" w14:textId="5F77B3C7" w:rsidR="00BE4C1E" w:rsidRDefault="005C70A5" w:rsidP="00073EEC">
      <w:pPr>
        <w:keepLines/>
        <w:spacing w:after="240"/>
        <w:jc w:val="center"/>
        <w:outlineLvl w:val="0"/>
        <w:rPr>
          <w:rFonts w:ascii="Arial" w:hAnsi="Arial"/>
          <w:b/>
          <w:lang w:eastAsia="x-none"/>
        </w:rPr>
      </w:pPr>
      <w:r w:rsidRPr="005C70A5">
        <w:rPr>
          <w:rFonts w:ascii="Arial" w:hAnsi="Arial"/>
          <w:b/>
          <w:noProof/>
          <w:lang w:eastAsia="x-none"/>
        </w:rPr>
        <w:drawing>
          <wp:inline distT="0" distB="0" distL="0" distR="0" wp14:anchorId="27E03FF3" wp14:editId="7E9F24F4">
            <wp:extent cx="3103449" cy="2662037"/>
            <wp:effectExtent l="0" t="0" r="1905" b="5080"/>
            <wp:docPr id="7" name="图片 6" descr="图表&#10;&#10;AI 生成的内容可能不正确。">
              <a:extLst xmlns:a="http://schemas.openxmlformats.org/drawingml/2006/main">
                <a:ext uri="{FF2B5EF4-FFF2-40B4-BE49-F238E27FC236}">
                  <a16:creationId xmlns:a16="http://schemas.microsoft.com/office/drawing/2014/main" id="{CD970D9E-E45A-7B7E-E3D6-F61AC79293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表&#10;&#10;AI 生成的内容可能不正确。">
                      <a:extLst>
                        <a:ext uri="{FF2B5EF4-FFF2-40B4-BE49-F238E27FC236}">
                          <a16:creationId xmlns:a16="http://schemas.microsoft.com/office/drawing/2014/main" id="{CD970D9E-E45A-7B7E-E3D6-F61AC7929345}"/>
                        </a:ext>
                      </a:extLst>
                    </pic:cNvPr>
                    <pic:cNvPicPr>
                      <a:picLocks noChangeAspect="1"/>
                    </pic:cNvPicPr>
                  </pic:nvPicPr>
                  <pic:blipFill>
                    <a:blip r:embed="rId15"/>
                    <a:stretch>
                      <a:fillRect/>
                    </a:stretch>
                  </pic:blipFill>
                  <pic:spPr>
                    <a:xfrm>
                      <a:off x="0" y="0"/>
                      <a:ext cx="3117057" cy="2673709"/>
                    </a:xfrm>
                    <a:prstGeom prst="rect">
                      <a:avLst/>
                    </a:prstGeom>
                  </pic:spPr>
                </pic:pic>
              </a:graphicData>
            </a:graphic>
          </wp:inline>
        </w:drawing>
      </w:r>
    </w:p>
    <w:p w14:paraId="794DCED4" w14:textId="4373CCD2" w:rsidR="00073EEC" w:rsidRDefault="00073EEC" w:rsidP="00073EEC">
      <w:pPr>
        <w:keepLines/>
        <w:spacing w:after="240"/>
        <w:jc w:val="center"/>
        <w:outlineLvl w:val="0"/>
        <w:rPr>
          <w:rFonts w:ascii="Arial" w:hAnsi="Arial"/>
          <w:b/>
          <w:lang w:eastAsia="x-none"/>
        </w:rPr>
      </w:pPr>
      <w:r>
        <w:rPr>
          <w:rFonts w:ascii="Arial" w:hAnsi="Arial"/>
          <w:b/>
          <w:lang w:eastAsia="x-none"/>
        </w:rPr>
        <w:t xml:space="preserve">Figure </w:t>
      </w:r>
      <w:r w:rsidR="00D16CC5">
        <w:rPr>
          <w:rFonts w:ascii="Arial" w:hAnsi="Arial"/>
          <w:b/>
          <w:lang w:eastAsia="x-none"/>
        </w:rPr>
        <w:t>3</w:t>
      </w:r>
      <w:r>
        <w:rPr>
          <w:rFonts w:ascii="Arial" w:hAnsi="Arial"/>
          <w:b/>
          <w:lang w:eastAsia="x-none"/>
        </w:rPr>
        <w:t>.3</w:t>
      </w:r>
      <w:r w:rsidRPr="009D1119">
        <w:rPr>
          <w:rFonts w:ascii="Arial" w:hAnsi="Arial"/>
          <w:b/>
          <w:lang w:eastAsia="x-none"/>
        </w:rPr>
        <w:t>-1:</w:t>
      </w:r>
      <w:r>
        <w:rPr>
          <w:rFonts w:ascii="Arial" w:hAnsi="Arial"/>
          <w:b/>
          <w:lang w:eastAsia="x-none"/>
        </w:rPr>
        <w:t xml:space="preserve"> Indicative simulation results</w:t>
      </w:r>
    </w:p>
    <w:p w14:paraId="64B67E66" w14:textId="1E8C64BF" w:rsidR="003A1454" w:rsidRDefault="003A1454" w:rsidP="008E0FA4">
      <w:r>
        <w:t>The trend</w:t>
      </w:r>
      <w:r w:rsidR="00C528AD">
        <w:t xml:space="preserve"> that the CDFs are shifted </w:t>
      </w:r>
      <w:r w:rsidR="00D45DFC">
        <w:t>as function on AAS BS array size indicates that</w:t>
      </w:r>
      <w:r w:rsidR="00E9472D">
        <w:t xml:space="preserve"> having on requirement level for all bands and AAS BS implementations may not be suitable.</w:t>
      </w:r>
      <w:r w:rsidR="00C528AD">
        <w:t xml:space="preserve"> </w:t>
      </w:r>
      <w:r w:rsidR="007C3A10">
        <w:t xml:space="preserve">For AAS BS, the power received per each receiver branch will depend on the number of resources used for the complete array antenna. The power received by a single element/sub-array is always less than the power received by the complete system. </w:t>
      </w:r>
    </w:p>
    <w:p w14:paraId="050E1DCB" w14:textId="3AF55127" w:rsidR="008E0FA4" w:rsidRDefault="008E0FA4" w:rsidP="007C3A10">
      <w:pPr>
        <w:rPr>
          <w:rFonts w:ascii="Arial" w:hAnsi="Arial"/>
          <w:b/>
          <w:lang w:eastAsia="x-none"/>
        </w:rPr>
      </w:pPr>
      <w:r>
        <w:lastRenderedPageBreak/>
        <w:t>From an OTA requirement perspective, it would also be beneficial to define the requirement based on a statistical analysis in such way that the requirement can be defined based on a EIRL level (or field strength level). Then the requirement would be independent on antenna array configuration</w:t>
      </w:r>
      <w:r w:rsidR="007011A1">
        <w:t xml:space="preserve"> and </w:t>
      </w:r>
      <w:r w:rsidR="001220F1">
        <w:t>manufacturer</w:t>
      </w:r>
      <w:r w:rsidR="007011A1">
        <w:t xml:space="preserve"> declarations of </w:t>
      </w:r>
      <w:r w:rsidR="00650D7C">
        <w:t>sub-array gain</w:t>
      </w:r>
      <w:r>
        <w:t xml:space="preserve">. </w:t>
      </w:r>
    </w:p>
    <w:p w14:paraId="26D2FE2E" w14:textId="483424B6" w:rsidR="00EB56CD" w:rsidRDefault="00EB56CD" w:rsidP="0055620D">
      <w:r w:rsidRPr="00F934CF">
        <w:rPr>
          <w:b/>
          <w:bCs/>
          <w:u w:val="single"/>
        </w:rPr>
        <w:t xml:space="preserve">Observation </w:t>
      </w:r>
      <w:r w:rsidR="009C4520">
        <w:rPr>
          <w:b/>
          <w:bCs/>
          <w:u w:val="single"/>
        </w:rPr>
        <w:t>11</w:t>
      </w:r>
      <w:r w:rsidRPr="00F934CF">
        <w:rPr>
          <w:b/>
          <w:bCs/>
          <w:u w:val="single"/>
        </w:rPr>
        <w:t>:</w:t>
      </w:r>
      <w:r>
        <w:t xml:space="preserve"> </w:t>
      </w:r>
      <w:r w:rsidR="00B743FD">
        <w:t>Comparing</w:t>
      </w:r>
      <w:r>
        <w:t xml:space="preserve"> the reference </w:t>
      </w:r>
      <w:r w:rsidR="00E7022C">
        <w:t xml:space="preserve">used for deriving the original </w:t>
      </w:r>
      <w:r w:rsidR="00CF6619">
        <w:t xml:space="preserve">in-band receiver blocking </w:t>
      </w:r>
      <w:r w:rsidR="00E7022C">
        <w:t>requirement level to a</w:t>
      </w:r>
      <w:r w:rsidR="00B743FD">
        <w:t>n</w:t>
      </w:r>
      <w:r w:rsidR="00E7022C">
        <w:t xml:space="preserve"> AA</w:t>
      </w:r>
      <w:r w:rsidR="00176892">
        <w:t>S</w:t>
      </w:r>
      <w:r w:rsidR="00E7022C">
        <w:t xml:space="preserve"> BS with large </w:t>
      </w:r>
      <w:r w:rsidR="00B743FD">
        <w:t>array</w:t>
      </w:r>
      <w:r w:rsidR="00E7022C">
        <w:t xml:space="preserve"> antenna, the power</w:t>
      </w:r>
      <w:r w:rsidR="00B743FD">
        <w:t xml:space="preserve"> levels</w:t>
      </w:r>
      <w:r w:rsidR="00E7022C">
        <w:t xml:space="preserve"> differ significantly</w:t>
      </w:r>
      <w:r w:rsidR="00B743FD">
        <w:t>. This would indicate that in-band blocking requirement levels needs some further re-evaluation for bands in upper region of FR1.</w:t>
      </w:r>
    </w:p>
    <w:p w14:paraId="45876E55" w14:textId="79982786" w:rsidR="0055620D" w:rsidRDefault="0055620D" w:rsidP="0055620D">
      <w:r w:rsidRPr="005C6F5D">
        <w:rPr>
          <w:b/>
          <w:bCs/>
          <w:u w:val="single"/>
        </w:rPr>
        <w:t xml:space="preserve">Proposal </w:t>
      </w:r>
      <w:r w:rsidR="009C4520">
        <w:rPr>
          <w:b/>
          <w:bCs/>
          <w:u w:val="single"/>
        </w:rPr>
        <w:t>8</w:t>
      </w:r>
      <w:r w:rsidRPr="005C6F5D">
        <w:rPr>
          <w:b/>
          <w:bCs/>
          <w:u w:val="single"/>
        </w:rPr>
        <w:t>:</w:t>
      </w:r>
      <w:r>
        <w:t xml:space="preserve"> </w:t>
      </w:r>
      <w:r w:rsidR="009C4520">
        <w:t>For BS RF i</w:t>
      </w:r>
      <w:r>
        <w:t>n Rel-20, include WI to re-evaluate relevance of current receiver in-band blocking requirement levels for bands in the upper region of FR1.</w:t>
      </w:r>
      <w:r w:rsidR="00CD01DD">
        <w:t xml:space="preserve"> If needed establish relevant background assumptions for requirement derivation. </w:t>
      </w:r>
    </w:p>
    <w:p w14:paraId="1245291C" w14:textId="77777777" w:rsidR="009F10D8" w:rsidRDefault="009F10D8" w:rsidP="009F10D8">
      <w:r>
        <w:t>As a starting point for WID preparation drafts for justification and objective are provided below:</w:t>
      </w:r>
    </w:p>
    <w:p w14:paraId="0246DFA2" w14:textId="1F72617D" w:rsidR="009F10D8" w:rsidRDefault="009F10D8" w:rsidP="009F10D8">
      <w:r w:rsidRPr="00512F1F">
        <w:rPr>
          <w:b/>
          <w:bCs/>
          <w:u w:val="single"/>
        </w:rPr>
        <w:t>Justification:</w:t>
      </w:r>
      <w:r>
        <w:t xml:space="preserve"> </w:t>
      </w:r>
      <w:r w:rsidR="003B3F8E">
        <w:t xml:space="preserve">For bands in the upper region of FR1 it is </w:t>
      </w:r>
      <w:r w:rsidR="00705BB9">
        <w:t>reasonable</w:t>
      </w:r>
      <w:r w:rsidR="003B3F8E">
        <w:t xml:space="preserve"> to assume that AAS BS</w:t>
      </w:r>
      <w:r w:rsidR="00705BB9">
        <w:t xml:space="preserve"> will dominate. Its therefore essential to re-</w:t>
      </w:r>
      <w:r w:rsidR="00523B67">
        <w:t xml:space="preserve">evaluate and validate the in-band blocking requirement level for AAS BS in the upper region of FR1. </w:t>
      </w:r>
      <w:r w:rsidR="00705BB9">
        <w:t xml:space="preserve"> </w:t>
      </w:r>
    </w:p>
    <w:p w14:paraId="188A2D8E" w14:textId="2CE275F6" w:rsidR="00557208" w:rsidRDefault="009F10D8" w:rsidP="00482E58">
      <w:r w:rsidRPr="00512F1F">
        <w:rPr>
          <w:b/>
          <w:bCs/>
          <w:u w:val="single"/>
        </w:rPr>
        <w:t>Objective:</w:t>
      </w:r>
      <w:r>
        <w:t xml:space="preserve"> </w:t>
      </w:r>
      <w:r w:rsidR="00674607">
        <w:t xml:space="preserve">Based on </w:t>
      </w:r>
      <w:r w:rsidR="00672A04">
        <w:t xml:space="preserve">modern models and recent parameter assumption simulate in-band blocking levels for AAS BS to </w:t>
      </w:r>
      <w:r w:rsidR="00557208">
        <w:t>re-evaluate the requirement level. If needed and relevant, consider defining the requirement as an EIRL (or field strength level) to be independent of array configuration</w:t>
      </w:r>
      <w:r w:rsidR="00755BC0">
        <w:t xml:space="preserve"> and manufacturer declarations</w:t>
      </w:r>
      <w:r w:rsidR="00557208">
        <w:t xml:space="preserve">. </w:t>
      </w:r>
    </w:p>
    <w:p w14:paraId="41533B33" w14:textId="3A61E231" w:rsidR="00C321FE" w:rsidRDefault="00C321FE" w:rsidP="00482E58">
      <w:r>
        <w:t xml:space="preserve">Regarding the </w:t>
      </w:r>
      <w:r w:rsidR="00CA1B5A">
        <w:t xml:space="preserve">receiver </w:t>
      </w:r>
      <w:r>
        <w:t>out-of-band blocking requirement, it was derived based</w:t>
      </w:r>
      <w:r w:rsidR="00FE6934">
        <w:t xml:space="preserve"> on a</w:t>
      </w:r>
      <w:r w:rsidR="00E3391B">
        <w:t>n</w:t>
      </w:r>
      <w:r w:rsidR="00FE6934">
        <w:t xml:space="preserve"> interferer signal at -15 dBm which was converted to a fixed field strength level for NR BS type 1-O. </w:t>
      </w:r>
      <w:r w:rsidR="000E26B1">
        <w:t xml:space="preserve">Considering bands in the upper region of FR1 it would be worth to also consider the relevance of the </w:t>
      </w:r>
      <w:r w:rsidR="00E3391B">
        <w:t xml:space="preserve">receiver </w:t>
      </w:r>
      <w:r w:rsidR="000E26B1">
        <w:t>out-of-band blocking</w:t>
      </w:r>
      <w:r w:rsidR="00E3391B">
        <w:t xml:space="preserve"> requirement level. </w:t>
      </w:r>
      <w:r w:rsidR="000E26B1">
        <w:t xml:space="preserve"> </w:t>
      </w:r>
    </w:p>
    <w:p w14:paraId="6692D223" w14:textId="2BA00BFB" w:rsidR="00E3391B" w:rsidRDefault="00E3391B" w:rsidP="00482E58">
      <w:r>
        <w:t xml:space="preserve">If the TU budget </w:t>
      </w:r>
      <w:r w:rsidR="004868E8">
        <w:t>for RAN4 BS RF evolution within</w:t>
      </w:r>
      <w:r>
        <w:t xml:space="preserve"> Rel-20 5G-Advanced</w:t>
      </w:r>
      <w:r w:rsidR="004868E8">
        <w:t xml:space="preserve"> don’t allow for </w:t>
      </w:r>
      <w:r w:rsidR="007E4DE8">
        <w:t xml:space="preserve">evolution of receiver blocking requirements it is essential to include this work package in the RAN4 6G SI. </w:t>
      </w:r>
      <w:r>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414DC58" w14:textId="3F1AA857" w:rsidR="00774A65" w:rsidRDefault="00774A65" w:rsidP="003B61A8">
      <w:pPr>
        <w:pStyle w:val="BodyText"/>
      </w:pPr>
      <w:r>
        <w:t xml:space="preserve">For </w:t>
      </w:r>
      <w:r w:rsidR="00C23320">
        <w:t xml:space="preserve">5G-Advanced </w:t>
      </w:r>
      <w:r>
        <w:t xml:space="preserve">Rel-20 </w:t>
      </w:r>
      <w:r w:rsidR="00C23320">
        <w:t xml:space="preserve">UE RF </w:t>
      </w:r>
      <w:r w:rsidR="00567E2D">
        <w:t xml:space="preserve">focus on </w:t>
      </w:r>
      <w:r w:rsidR="00917788">
        <w:t xml:space="preserve">extending the support for HPUE </w:t>
      </w:r>
      <w:r w:rsidR="00C23320">
        <w:t xml:space="preserve">and </w:t>
      </w:r>
      <w:r w:rsidR="00917788">
        <w:t xml:space="preserve">for </w:t>
      </w:r>
      <w:r>
        <w:t xml:space="preserve">BS RF evolution work packages improving requirement for AAS BS, especially for the bands in the upper </w:t>
      </w:r>
      <w:r w:rsidR="00E0395C">
        <w:t>region</w:t>
      </w:r>
      <w:r>
        <w:t xml:space="preserve"> of FR1</w:t>
      </w:r>
      <w:r w:rsidR="00917788">
        <w:t>.</w:t>
      </w:r>
      <w:r w:rsidR="00E0395C">
        <w:t xml:space="preserve"> With these improvements, 5G will create a solid foundation for 6G.</w:t>
      </w:r>
    </w:p>
    <w:p w14:paraId="60870255" w14:textId="2A944AC7" w:rsidR="00E0395C" w:rsidRDefault="001A64A9" w:rsidP="003B61A8">
      <w:pPr>
        <w:pStyle w:val="BodyText"/>
      </w:pPr>
      <w:r>
        <w:t>Analysing the work packages proposed, we observe following:</w:t>
      </w:r>
    </w:p>
    <w:p w14:paraId="1F544E4E" w14:textId="15B56A3D" w:rsidR="00CD01DD" w:rsidRDefault="00CD01DD" w:rsidP="00CD01DD">
      <w:pPr>
        <w:pStyle w:val="BodyText"/>
      </w:pPr>
      <w:r w:rsidRPr="000725CE">
        <w:rPr>
          <w:b/>
          <w:bCs/>
          <w:u w:val="single"/>
        </w:rPr>
        <w:t xml:space="preserve">Observation </w:t>
      </w:r>
      <w:r>
        <w:rPr>
          <w:b/>
          <w:bCs/>
          <w:u w:val="single"/>
        </w:rPr>
        <w:t>1</w:t>
      </w:r>
      <w:r w:rsidRPr="000725CE">
        <w:rPr>
          <w:b/>
          <w:bCs/>
          <w:u w:val="single"/>
        </w:rPr>
        <w:t>:</w:t>
      </w:r>
      <w:r>
        <w:t xml:space="preserve"> </w:t>
      </w:r>
      <w:r w:rsidRPr="00414130">
        <w:t xml:space="preserve">A significant amount of study is needed for the </w:t>
      </w:r>
      <w:r w:rsidR="00C335E1">
        <w:t xml:space="preserve">UE </w:t>
      </w:r>
      <w:r w:rsidRPr="00414130">
        <w:t>power domain enhancements proposal.</w:t>
      </w:r>
    </w:p>
    <w:p w14:paraId="3AC0BFB4" w14:textId="2975EFA2" w:rsidR="00C335E1" w:rsidRDefault="00C335E1" w:rsidP="00C335E1">
      <w:r w:rsidRPr="00670952">
        <w:rPr>
          <w:b/>
          <w:bCs/>
          <w:u w:val="single"/>
        </w:rPr>
        <w:t xml:space="preserve">Observation </w:t>
      </w:r>
      <w:r>
        <w:rPr>
          <w:b/>
          <w:bCs/>
          <w:u w:val="single"/>
        </w:rPr>
        <w:t>2</w:t>
      </w:r>
      <w:r w:rsidRPr="00670952">
        <w:rPr>
          <w:b/>
          <w:bCs/>
          <w:u w:val="single"/>
        </w:rPr>
        <w:t>:</w:t>
      </w:r>
      <w:r>
        <w:t xml:space="preserve"> </w:t>
      </w:r>
      <w:r w:rsidRPr="00BA7780">
        <w:t xml:space="preserve">The current concept used for BS type 1-O co-location requirements captured in TS 38.104, </w:t>
      </w:r>
      <w:r>
        <w:t>clause</w:t>
      </w:r>
      <w:r w:rsidRPr="00BA7780">
        <w:t xml:space="preserve"> 4.9 is not practical for conformance testing of product operating above 3.5 GHz.</w:t>
      </w:r>
      <w:r>
        <w:t xml:space="preserve"> Hence, BS type 1-O is not a </w:t>
      </w:r>
      <w:r w:rsidR="008408DD">
        <w:t xml:space="preserve">feasible </w:t>
      </w:r>
      <w:r>
        <w:t xml:space="preserve">option </w:t>
      </w:r>
      <w:r w:rsidR="008408DD">
        <w:t xml:space="preserve">for </w:t>
      </w:r>
      <w:r>
        <w:t xml:space="preserve">AAS BS implementations above 3.5 GHz. </w:t>
      </w:r>
    </w:p>
    <w:p w14:paraId="0D0465EA" w14:textId="77777777" w:rsidR="002C35FA" w:rsidRDefault="002C35FA" w:rsidP="002C35FA">
      <w:r w:rsidRPr="00670952">
        <w:rPr>
          <w:b/>
          <w:bCs/>
          <w:u w:val="single"/>
        </w:rPr>
        <w:t xml:space="preserve">Observation </w:t>
      </w:r>
      <w:r>
        <w:rPr>
          <w:b/>
          <w:bCs/>
          <w:u w:val="single"/>
        </w:rPr>
        <w:t>3</w:t>
      </w:r>
      <w:r w:rsidRPr="00670952">
        <w:rPr>
          <w:b/>
          <w:bCs/>
          <w:u w:val="single"/>
        </w:rPr>
        <w:t>:</w:t>
      </w:r>
      <w:r>
        <w:t xml:space="preserve"> The height difference between to co-located base stations at different bands (900 MHz and 3.5 GHz) is far larger than what is captured in the CTLA description in current specification.</w:t>
      </w:r>
    </w:p>
    <w:p w14:paraId="4922345D" w14:textId="77777777" w:rsidR="002C35FA" w:rsidRDefault="002C35FA" w:rsidP="002C35FA">
      <w:r w:rsidRPr="00212C1D">
        <w:rPr>
          <w:b/>
          <w:bCs/>
          <w:u w:val="single"/>
        </w:rPr>
        <w:t xml:space="preserve">Observation </w:t>
      </w:r>
      <w:r>
        <w:rPr>
          <w:b/>
          <w:bCs/>
          <w:u w:val="single"/>
        </w:rPr>
        <w:t>4</w:t>
      </w:r>
      <w:r>
        <w:t xml:space="preserve">: It can be noticed that information provided to describe the CLTA in the specification is overlapping and contradicting. The description provides information on both vertical radiating dimension and vertical beamwidth for the out-of-band case. Both conditions cannot be met at the same time. </w:t>
      </w:r>
    </w:p>
    <w:p w14:paraId="4493E19C" w14:textId="77777777" w:rsidR="002C35FA" w:rsidRDefault="002C35FA" w:rsidP="002C35FA">
      <w:r w:rsidRPr="00212C1D">
        <w:rPr>
          <w:b/>
          <w:bCs/>
          <w:u w:val="single"/>
        </w:rPr>
        <w:t xml:space="preserve">Observation </w:t>
      </w:r>
      <w:r>
        <w:rPr>
          <w:b/>
          <w:bCs/>
          <w:u w:val="single"/>
        </w:rPr>
        <w:t>5</w:t>
      </w:r>
      <w:r w:rsidRPr="00212C1D">
        <w:rPr>
          <w:b/>
          <w:bCs/>
          <w:u w:val="single"/>
        </w:rPr>
        <w:t>:</w:t>
      </w:r>
      <w:r>
        <w:t xml:space="preserve"> The CLTA antenna gain is indirectly specified via the horizontal beam width and the vertical radiating dimension, while the antenna efficiency is not specified. This means that large isolation between the test object and CLTA can be created by having a CLTA with poor antenna efficiency. </w:t>
      </w:r>
    </w:p>
    <w:p w14:paraId="1027B7FD" w14:textId="77777777" w:rsidR="00D03166" w:rsidRDefault="00D03166" w:rsidP="00D03166">
      <w:r w:rsidRPr="00801569">
        <w:rPr>
          <w:b/>
          <w:bCs/>
          <w:u w:val="single"/>
        </w:rPr>
        <w:t xml:space="preserve">Observation </w:t>
      </w:r>
      <w:r>
        <w:rPr>
          <w:b/>
          <w:bCs/>
          <w:u w:val="single"/>
        </w:rPr>
        <w:t>6</w:t>
      </w:r>
      <w:r w:rsidRPr="00801569">
        <w:rPr>
          <w:b/>
          <w:bCs/>
          <w:u w:val="single"/>
        </w:rPr>
        <w:t>:</w:t>
      </w:r>
      <w:r>
        <w:t xml:space="preserve"> The CLTA antenna efficiency is not captured by the description in current specification.</w:t>
      </w:r>
    </w:p>
    <w:p w14:paraId="5ECA245F" w14:textId="77777777" w:rsidR="00D03166" w:rsidRDefault="00D03166" w:rsidP="00D03166">
      <w:r w:rsidRPr="00801569">
        <w:rPr>
          <w:b/>
          <w:bCs/>
          <w:u w:val="single"/>
        </w:rPr>
        <w:t xml:space="preserve">Observation </w:t>
      </w:r>
      <w:r>
        <w:rPr>
          <w:b/>
          <w:bCs/>
          <w:u w:val="single"/>
        </w:rPr>
        <w:t>7</w:t>
      </w:r>
      <w:r w:rsidRPr="00801569">
        <w:rPr>
          <w:b/>
          <w:bCs/>
          <w:u w:val="single"/>
        </w:rPr>
        <w:t>:</w:t>
      </w:r>
      <w:r>
        <w:t xml:space="preserve"> Different types of CLTA from different vendors with very different characteristics would risk making the co-location requirements use-less. To guarantee co-location, the CLTA used should be of similar type and have the same characteristics. </w:t>
      </w:r>
    </w:p>
    <w:p w14:paraId="44A83EFF" w14:textId="77777777" w:rsidR="00880E45" w:rsidRDefault="00880E45" w:rsidP="00880E45">
      <w:r w:rsidRPr="00832CA4">
        <w:rPr>
          <w:b/>
          <w:bCs/>
          <w:u w:val="single"/>
        </w:rPr>
        <w:t xml:space="preserve">Observation </w:t>
      </w:r>
      <w:r w:rsidRPr="00CD01DD">
        <w:rPr>
          <w:b/>
          <w:bCs/>
          <w:u w:val="single"/>
        </w:rPr>
        <w:t>8</w:t>
      </w:r>
      <w:r w:rsidRPr="00832CA4">
        <w:rPr>
          <w:b/>
          <w:bCs/>
          <w:u w:val="single"/>
        </w:rPr>
        <w:t>:</w:t>
      </w:r>
      <w:r>
        <w:t xml:space="preserve"> Based on high level principles required to define a new BS type for AAS BS there is a direct link to work package related to improvements of co-location requirements. For the new BS type to be practically relevant, work to establish relevant and practically feasible co-location requirements will be needed.  </w:t>
      </w:r>
    </w:p>
    <w:p w14:paraId="05859D4C" w14:textId="77777777" w:rsidR="00880E45" w:rsidRDefault="00880E45" w:rsidP="00880E45">
      <w:r w:rsidRPr="00465D68">
        <w:rPr>
          <w:b/>
          <w:bCs/>
          <w:u w:val="single"/>
        </w:rPr>
        <w:lastRenderedPageBreak/>
        <w:t xml:space="preserve">Observation </w:t>
      </w:r>
      <w:r>
        <w:rPr>
          <w:b/>
          <w:bCs/>
          <w:u w:val="single"/>
        </w:rPr>
        <w:t>9</w:t>
      </w:r>
      <w:r w:rsidRPr="00465D68">
        <w:rPr>
          <w:b/>
          <w:bCs/>
          <w:u w:val="single"/>
        </w:rPr>
        <w:t>:</w:t>
      </w:r>
      <w:r>
        <w:t xml:space="preserve"> The new BS type (BS type 1-H enh) would require a new requirement interface (TAB2 after the RDN) to be defined.  </w:t>
      </w:r>
    </w:p>
    <w:p w14:paraId="29C794DC" w14:textId="77777777" w:rsidR="00880E45" w:rsidRDefault="00880E45" w:rsidP="00880E45">
      <w:r w:rsidRPr="00BC078F">
        <w:rPr>
          <w:b/>
          <w:bCs/>
          <w:u w:val="single"/>
        </w:rPr>
        <w:t xml:space="preserve">Observation </w:t>
      </w:r>
      <w:r>
        <w:rPr>
          <w:b/>
          <w:bCs/>
          <w:u w:val="single"/>
        </w:rPr>
        <w:t>10</w:t>
      </w:r>
      <w:r w:rsidRPr="00BC078F">
        <w:rPr>
          <w:b/>
          <w:bCs/>
          <w:u w:val="single"/>
        </w:rPr>
        <w:t>:</w:t>
      </w:r>
      <w:r>
        <w:t xml:space="preserve"> OTA receiver requirements rely on declarations of the element/sub-array characteristics. The description of the RDN needs to be enhanced to support more complex beamforming schemes (e.g. hybrid beamforming) to provide guidance for required declarations.  </w:t>
      </w:r>
    </w:p>
    <w:p w14:paraId="107C74E8" w14:textId="20D44DC8" w:rsidR="00CD01DD" w:rsidRDefault="00880E45" w:rsidP="00B7254E">
      <w:r w:rsidRPr="00F934CF">
        <w:rPr>
          <w:b/>
          <w:bCs/>
          <w:u w:val="single"/>
        </w:rPr>
        <w:t xml:space="preserve">Observation </w:t>
      </w:r>
      <w:r>
        <w:rPr>
          <w:b/>
          <w:bCs/>
          <w:u w:val="single"/>
        </w:rPr>
        <w:t>11</w:t>
      </w:r>
      <w:r w:rsidRPr="00F934CF">
        <w:rPr>
          <w:b/>
          <w:bCs/>
          <w:u w:val="single"/>
        </w:rPr>
        <w:t>:</w:t>
      </w:r>
      <w:r>
        <w:t xml:space="preserve"> Comparing the reference used for deriving the original in-band receiver blocking requirement level to an AAS BS with large array antenna, the power levels differ significantly. This would indicate that in-band blocking requirement levels needs some further re-evaluation for bands in upper region of FR1.</w:t>
      </w:r>
    </w:p>
    <w:p w14:paraId="76DE4A7B" w14:textId="6FA4D50F" w:rsidR="001A64A9" w:rsidRDefault="001A64A9" w:rsidP="003B61A8">
      <w:pPr>
        <w:pStyle w:val="BodyText"/>
      </w:pPr>
      <w:r>
        <w:t>Based on the observations we propose following:</w:t>
      </w:r>
    </w:p>
    <w:p w14:paraId="2408D688" w14:textId="77777777" w:rsidR="00880E45" w:rsidRDefault="00880E45" w:rsidP="00880E45">
      <w:pPr>
        <w:pStyle w:val="BodyText"/>
      </w:pPr>
      <w:r w:rsidRPr="000725CE">
        <w:rPr>
          <w:b/>
          <w:bCs/>
          <w:u w:val="single"/>
        </w:rPr>
        <w:t xml:space="preserve">Proposal </w:t>
      </w:r>
      <w:r>
        <w:rPr>
          <w:b/>
          <w:bCs/>
          <w:u w:val="single"/>
        </w:rPr>
        <w:t>1</w:t>
      </w:r>
      <w:r w:rsidRPr="000725CE">
        <w:rPr>
          <w:b/>
          <w:bCs/>
          <w:u w:val="single"/>
        </w:rPr>
        <w:t>:</w:t>
      </w:r>
      <w:r>
        <w:t xml:space="preserve"> For UE RF, consider HPUE as UE RF Rel-20 5G-Advanced work package. Consider the following candidates; further reduce if possible:</w:t>
      </w:r>
    </w:p>
    <w:p w14:paraId="021AEDDC" w14:textId="77777777" w:rsidR="00880E45" w:rsidRDefault="00880E45" w:rsidP="00880E45">
      <w:pPr>
        <w:pStyle w:val="BodyText"/>
        <w:numPr>
          <w:ilvl w:val="0"/>
          <w:numId w:val="23"/>
        </w:numPr>
      </w:pPr>
      <w:r>
        <w:t>4x26 dBm (FWA)</w:t>
      </w:r>
    </w:p>
    <w:p w14:paraId="5E23CB37" w14:textId="77777777" w:rsidR="00880E45" w:rsidRDefault="00880E45" w:rsidP="00880E45">
      <w:pPr>
        <w:pStyle w:val="BodyText"/>
        <w:numPr>
          <w:ilvl w:val="0"/>
          <w:numId w:val="23"/>
        </w:numPr>
      </w:pPr>
      <w:r>
        <w:t>2x29 dBm (FWA)</w:t>
      </w:r>
    </w:p>
    <w:p w14:paraId="42D69CBB" w14:textId="77777777" w:rsidR="00556E32" w:rsidRDefault="00880E45" w:rsidP="00956C7B">
      <w:pPr>
        <w:pStyle w:val="BodyText"/>
        <w:numPr>
          <w:ilvl w:val="0"/>
          <w:numId w:val="23"/>
        </w:numPr>
        <w:rPr>
          <w:lang w:val="sv-SE"/>
        </w:rPr>
      </w:pPr>
      <w:r w:rsidRPr="00781022">
        <w:rPr>
          <w:lang w:val="sv-SE"/>
        </w:rPr>
        <w:t>PC1.5 FDD (Handheld)</w:t>
      </w:r>
      <w:r w:rsidR="00B12A25" w:rsidRPr="00781022">
        <w:rPr>
          <w:lang w:val="sv-SE"/>
        </w:rPr>
        <w:t xml:space="preserve"> </w:t>
      </w:r>
    </w:p>
    <w:p w14:paraId="473D7EAD" w14:textId="688464DA" w:rsidR="00B12A25" w:rsidRPr="00781022" w:rsidRDefault="00B12A25" w:rsidP="00781022">
      <w:pPr>
        <w:pStyle w:val="BodyText"/>
        <w:numPr>
          <w:ilvl w:val="0"/>
          <w:numId w:val="23"/>
        </w:numPr>
        <w:rPr>
          <w:lang w:val="sv-SE"/>
        </w:rPr>
      </w:pPr>
      <w:r w:rsidRPr="00781022">
        <w:rPr>
          <w:lang w:val="sv-SE"/>
        </w:rPr>
        <w:t>1</w:t>
      </w:r>
      <w:r w:rsidR="00284918">
        <w:rPr>
          <w:lang w:val="sv-SE"/>
        </w:rPr>
        <w:t>x</w:t>
      </w:r>
      <w:r w:rsidRPr="00781022">
        <w:rPr>
          <w:lang w:val="sv-SE"/>
        </w:rPr>
        <w:t>29 dBm (Handheld)</w:t>
      </w:r>
    </w:p>
    <w:p w14:paraId="49ABA27F" w14:textId="5B69CAFA" w:rsidR="001A64A9" w:rsidRPr="007D610C" w:rsidRDefault="00B12A25" w:rsidP="00781022">
      <w:pPr>
        <w:pStyle w:val="BodyText"/>
        <w:numPr>
          <w:ilvl w:val="2"/>
          <w:numId w:val="15"/>
        </w:numPr>
      </w:pPr>
      <w:r>
        <w:t>Potentially restrict to TDD.</w:t>
      </w:r>
    </w:p>
    <w:p w14:paraId="55074FFA" w14:textId="77777777" w:rsidR="00880E45" w:rsidRDefault="00880E45" w:rsidP="00880E45">
      <w:pPr>
        <w:pStyle w:val="BodyText"/>
      </w:pPr>
      <w:r w:rsidRPr="000725CE">
        <w:rPr>
          <w:b/>
          <w:bCs/>
          <w:u w:val="single"/>
        </w:rPr>
        <w:t xml:space="preserve">Proposal </w:t>
      </w:r>
      <w:r>
        <w:rPr>
          <w:b/>
          <w:bCs/>
          <w:u w:val="single"/>
        </w:rPr>
        <w:t>2</w:t>
      </w:r>
      <w:r w:rsidRPr="000725CE">
        <w:rPr>
          <w:b/>
          <w:bCs/>
          <w:u w:val="single"/>
        </w:rPr>
        <w:t>:</w:t>
      </w:r>
      <w:r>
        <w:t xml:space="preserve"> For UE RF,</w:t>
      </w:r>
      <w:r w:rsidRPr="00FA4FB1">
        <w:t xml:space="preserve"> not consider power domain enhancements for 5G-A</w:t>
      </w:r>
      <w:r>
        <w:t>dvanced.</w:t>
      </w:r>
    </w:p>
    <w:p w14:paraId="5B1B9986" w14:textId="77777777" w:rsidR="00880E45" w:rsidRDefault="00880E45" w:rsidP="00880E45">
      <w:pPr>
        <w:pStyle w:val="BodyText"/>
      </w:pPr>
      <w:r w:rsidRPr="000725CE">
        <w:rPr>
          <w:b/>
          <w:bCs/>
          <w:u w:val="single"/>
        </w:rPr>
        <w:t xml:space="preserve">Proposal </w:t>
      </w:r>
      <w:r>
        <w:rPr>
          <w:b/>
          <w:bCs/>
          <w:u w:val="single"/>
        </w:rPr>
        <w:t>3</w:t>
      </w:r>
      <w:r w:rsidRPr="000725CE">
        <w:rPr>
          <w:b/>
          <w:bCs/>
          <w:u w:val="single"/>
        </w:rPr>
        <w:t>:</w:t>
      </w:r>
      <w:r>
        <w:t xml:space="preserve"> For UE RF f</w:t>
      </w:r>
      <w:r w:rsidRPr="00926510">
        <w:t>urther study band combination optimization, in particular MSD optimization as part of the 6G SI. If measures are identified that are straightforward for 5G, consider introducing those for 5G.</w:t>
      </w:r>
    </w:p>
    <w:p w14:paraId="286D4131" w14:textId="77777777" w:rsidR="00880E45" w:rsidRDefault="00880E45" w:rsidP="00880E45">
      <w:pPr>
        <w:pStyle w:val="BodyText"/>
      </w:pPr>
      <w:r w:rsidRPr="000725CE">
        <w:rPr>
          <w:b/>
          <w:bCs/>
          <w:u w:val="single"/>
        </w:rPr>
        <w:t xml:space="preserve">Proposal </w:t>
      </w:r>
      <w:r>
        <w:rPr>
          <w:b/>
          <w:bCs/>
          <w:u w:val="single"/>
        </w:rPr>
        <w:t>4</w:t>
      </w:r>
      <w:r w:rsidRPr="000725CE">
        <w:rPr>
          <w:b/>
          <w:bCs/>
          <w:u w:val="single"/>
        </w:rPr>
        <w:t>:</w:t>
      </w:r>
      <w:r>
        <w:t xml:space="preserve"> For UE RF,</w:t>
      </w:r>
      <w:r w:rsidRPr="00EA4376">
        <w:t xml:space="preserve"> not consider power class optimization for 5G-A</w:t>
      </w:r>
      <w:r>
        <w:t>dvanced</w:t>
      </w:r>
      <w:r w:rsidRPr="00EA4376">
        <w:t>.</w:t>
      </w:r>
    </w:p>
    <w:p w14:paraId="1B8B66C8" w14:textId="18419BF7" w:rsidR="00880E45" w:rsidRDefault="00880E45" w:rsidP="00880E45">
      <w:pPr>
        <w:pStyle w:val="BodyText"/>
      </w:pPr>
      <w:r w:rsidRPr="000725CE">
        <w:rPr>
          <w:b/>
          <w:bCs/>
          <w:u w:val="single"/>
        </w:rPr>
        <w:t xml:space="preserve">Proposal </w:t>
      </w:r>
      <w:r>
        <w:rPr>
          <w:b/>
          <w:bCs/>
          <w:u w:val="single"/>
        </w:rPr>
        <w:t>5</w:t>
      </w:r>
      <w:r w:rsidRPr="000725CE">
        <w:rPr>
          <w:b/>
          <w:bCs/>
          <w:u w:val="single"/>
        </w:rPr>
        <w:t>:</w:t>
      </w:r>
      <w:r>
        <w:t xml:space="preserve"> For UE RF and</w:t>
      </w:r>
      <w:r w:rsidRPr="005D67C4">
        <w:t xml:space="preserve"> MPR/A-MPR, in 5G-A</w:t>
      </w:r>
      <w:r>
        <w:t>dvanced</w:t>
      </w:r>
      <w:r w:rsidRPr="005D67C4">
        <w:t xml:space="preserve"> consider whether there are certain cases where a specific optimization of A-MP</w:t>
      </w:r>
      <w:r>
        <w:t>R</w:t>
      </w:r>
      <w:r w:rsidRPr="005D67C4">
        <w:t xml:space="preserve"> could make sense.</w:t>
      </w:r>
    </w:p>
    <w:p w14:paraId="78BC95D7" w14:textId="77777777" w:rsidR="00880E45" w:rsidRDefault="00880E45" w:rsidP="00880E45">
      <w:r w:rsidRPr="00B03724">
        <w:rPr>
          <w:b/>
          <w:bCs/>
          <w:u w:val="single"/>
        </w:rPr>
        <w:t xml:space="preserve">Proposal </w:t>
      </w:r>
      <w:r>
        <w:rPr>
          <w:b/>
          <w:bCs/>
          <w:u w:val="single"/>
        </w:rPr>
        <w:t>6</w:t>
      </w:r>
      <w:r w:rsidRPr="00B03724">
        <w:rPr>
          <w:b/>
          <w:bCs/>
          <w:u w:val="single"/>
        </w:rPr>
        <w:t>:</w:t>
      </w:r>
      <w:r>
        <w:t xml:space="preserve"> For BS RF in Rel-20 define a work package with clear goal to resolve open issues identified for BS type 1-O co-location requirements for bands in upper region of FR1.</w:t>
      </w:r>
    </w:p>
    <w:p w14:paraId="34B8C933" w14:textId="77777777" w:rsidR="00880E45" w:rsidRDefault="00880E45" w:rsidP="00880E45">
      <w:r w:rsidRPr="005C6F5D">
        <w:rPr>
          <w:b/>
          <w:bCs/>
          <w:u w:val="single"/>
        </w:rPr>
        <w:t xml:space="preserve">Proposal </w:t>
      </w:r>
      <w:r>
        <w:rPr>
          <w:b/>
          <w:bCs/>
          <w:u w:val="single"/>
        </w:rPr>
        <w:t>7</w:t>
      </w:r>
      <w:r w:rsidRPr="005C6F5D">
        <w:rPr>
          <w:b/>
          <w:bCs/>
          <w:u w:val="single"/>
        </w:rPr>
        <w:t>:</w:t>
      </w:r>
      <w:r>
        <w:t xml:space="preserve"> For BS RF in Rel-20, include WI to define new BS type with relevant requirement applicability and corresponding requirement interface relevant for AAS BS with large array antenna. </w:t>
      </w:r>
    </w:p>
    <w:p w14:paraId="150DFC89" w14:textId="5497C853" w:rsidR="003B61A8" w:rsidRPr="00B7254E" w:rsidRDefault="00880E45" w:rsidP="00B7254E">
      <w:r w:rsidRPr="005C6F5D">
        <w:rPr>
          <w:b/>
          <w:bCs/>
          <w:u w:val="single"/>
        </w:rPr>
        <w:t xml:space="preserve">Proposal </w:t>
      </w:r>
      <w:r>
        <w:rPr>
          <w:b/>
          <w:bCs/>
          <w:u w:val="single"/>
        </w:rPr>
        <w:t>8</w:t>
      </w:r>
      <w:r w:rsidRPr="005C6F5D">
        <w:rPr>
          <w:b/>
          <w:bCs/>
          <w:u w:val="single"/>
        </w:rPr>
        <w:t>:</w:t>
      </w:r>
      <w:r>
        <w:t xml:space="preserve"> For BS RF in Rel-20, include WI to re-evaluate relevance of current receiver in-band blocking requirement levels for bands in the upper region of FR1. If needed establish relevant background assumptions for requirement derivation. </w:t>
      </w:r>
    </w:p>
    <w:p w14:paraId="628542E0" w14:textId="77777777" w:rsidR="00880E45" w:rsidRDefault="00880E45"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2E56A315" w14:textId="77777777" w:rsidR="00135239" w:rsidRDefault="00135239" w:rsidP="00135239">
      <w:pPr>
        <w:ind w:left="709" w:hanging="709"/>
      </w:pPr>
      <w:r>
        <w:t>[1]</w:t>
      </w:r>
      <w:r>
        <w:tab/>
      </w:r>
      <w:r w:rsidRPr="0024194D">
        <w:t>RP-250817, “Moderator's summary for RAN4 led REL-20 topics”, RAN4 Chair (Huawei)</w:t>
      </w:r>
    </w:p>
    <w:p w14:paraId="4CBB37F7" w14:textId="77777777" w:rsidR="00135239" w:rsidRDefault="00135239" w:rsidP="00135239">
      <w:pPr>
        <w:ind w:left="709" w:hanging="709"/>
      </w:pPr>
      <w:r>
        <w:t xml:space="preserve">[2] </w:t>
      </w:r>
      <w:r>
        <w:tab/>
        <w:t>R4-2402475, “</w:t>
      </w:r>
      <w:r w:rsidRPr="00F37606">
        <w:t>NR BS RF enhancements in Rel-19</w:t>
      </w:r>
      <w:r>
        <w:t>”, Ericsson</w:t>
      </w:r>
    </w:p>
    <w:p w14:paraId="455EE8AE" w14:textId="77777777" w:rsidR="00135239" w:rsidRDefault="00135239" w:rsidP="00135239">
      <w:pPr>
        <w:ind w:left="709" w:hanging="709"/>
      </w:pPr>
      <w:r>
        <w:t>[3</w:t>
      </w:r>
      <w:r w:rsidRPr="000D64B8">
        <w:t>]</w:t>
      </w:r>
      <w:r w:rsidRPr="000D64B8">
        <w:tab/>
        <w:t>R4-2319398, “Background and technical challenges with BS RF co-location requirements in relation to development of NCR RF co-location requirements”, Ericsson</w:t>
      </w:r>
    </w:p>
    <w:p w14:paraId="3C67D5DD" w14:textId="54488C37" w:rsidR="00135239" w:rsidRDefault="00135239" w:rsidP="00135239">
      <w:pPr>
        <w:ind w:left="709" w:hanging="709"/>
      </w:pPr>
      <w:r>
        <w:t>[4]</w:t>
      </w:r>
      <w:r>
        <w:tab/>
        <w:t>R4-2503725, “</w:t>
      </w:r>
      <w:r w:rsidR="00EA53F9" w:rsidRPr="00EA53F9">
        <w:t>Considerations on Rel-20 BS RF package objectives</w:t>
      </w:r>
      <w:r>
        <w:t>”, Ericsson</w:t>
      </w:r>
    </w:p>
    <w:p w14:paraId="6CF02A49" w14:textId="75D52260" w:rsidR="006B0180" w:rsidRDefault="006B0180" w:rsidP="00135239">
      <w:pPr>
        <w:ind w:left="709" w:hanging="709"/>
      </w:pPr>
      <w:r>
        <w:t>[5]</w:t>
      </w:r>
      <w:r>
        <w:tab/>
        <w:t>R4</w:t>
      </w:r>
      <w:r w:rsidR="00FF6908">
        <w:t>-2507058, “</w:t>
      </w:r>
      <w:r w:rsidR="00A70B46" w:rsidRPr="00A70B46">
        <w:t>Considerations on the Rel-20 5G-A RAN4 package</w:t>
      </w:r>
      <w:r w:rsidR="00FF6908">
        <w:t>”, Ericsson</w:t>
      </w:r>
    </w:p>
    <w:bookmarkEnd w:id="0"/>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7509A" w14:textId="77777777" w:rsidR="00C96AF7" w:rsidRDefault="00C96AF7">
      <w:r>
        <w:separator/>
      </w:r>
    </w:p>
  </w:endnote>
  <w:endnote w:type="continuationSeparator" w:id="0">
    <w:p w14:paraId="38876174" w14:textId="77777777" w:rsidR="00C96AF7" w:rsidRDefault="00C96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1C389" w14:textId="77777777" w:rsidR="00C96AF7" w:rsidRDefault="00C96AF7">
      <w:r>
        <w:separator/>
      </w:r>
    </w:p>
  </w:footnote>
  <w:footnote w:type="continuationSeparator" w:id="0">
    <w:p w14:paraId="434379CA" w14:textId="77777777" w:rsidR="00C96AF7" w:rsidRDefault="00C96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905A70"/>
    <w:multiLevelType w:val="hybridMultilevel"/>
    <w:tmpl w:val="AD2C20EA"/>
    <w:lvl w:ilvl="0" w:tplc="B628CCF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B35E3A"/>
    <w:multiLevelType w:val="hybridMultilevel"/>
    <w:tmpl w:val="5A06FA92"/>
    <w:lvl w:ilvl="0" w:tplc="2000000F">
      <w:start w:val="1"/>
      <w:numFmt w:val="decimal"/>
      <w:lvlText w:val="%1."/>
      <w:lvlJc w:val="left"/>
      <w:pPr>
        <w:ind w:left="1496" w:hanging="360"/>
      </w:p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4" w15:restartNumberingAfterBreak="0">
    <w:nsid w:val="1FE01953"/>
    <w:multiLevelType w:val="hybridMultilevel"/>
    <w:tmpl w:val="2CD2D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1704AE"/>
    <w:multiLevelType w:val="hybridMultilevel"/>
    <w:tmpl w:val="69E6224C"/>
    <w:lvl w:ilvl="0" w:tplc="B628CCF0">
      <w:start w:val="2"/>
      <w:numFmt w:val="bullet"/>
      <w:lvlText w:val="-"/>
      <w:lvlJc w:val="left"/>
      <w:pPr>
        <w:ind w:left="2160" w:hanging="360"/>
      </w:pPr>
      <w:rPr>
        <w:rFonts w:ascii="Times New Roman" w:eastAsia="Times New Roman" w:hAnsi="Times New Roman" w:cs="Times New Roman"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6" w15:restartNumberingAfterBreak="0">
    <w:nsid w:val="22B958A9"/>
    <w:multiLevelType w:val="hybridMultilevel"/>
    <w:tmpl w:val="B100DD28"/>
    <w:lvl w:ilvl="0" w:tplc="FFFFFFFF">
      <w:start w:val="1"/>
      <w:numFmt w:val="decimal"/>
      <w:lvlText w:val="%1."/>
      <w:lvlJc w:val="left"/>
      <w:pPr>
        <w:ind w:left="720" w:hanging="360"/>
      </w:pPr>
    </w:lvl>
    <w:lvl w:ilvl="1" w:tplc="B628CCF0">
      <w:start w:val="2"/>
      <w:numFmt w:val="bullet"/>
      <w:lvlText w:val="-"/>
      <w:lvlJc w:val="left"/>
      <w:pPr>
        <w:ind w:left="720" w:hanging="360"/>
      </w:pPr>
      <w:rPr>
        <w:rFonts w:ascii="Times New Roman" w:eastAsia="Times New Roman" w:hAnsi="Times New Roman" w:cs="Times New Roman"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FC14875"/>
    <w:multiLevelType w:val="hybridMultilevel"/>
    <w:tmpl w:val="D1E832C6"/>
    <w:lvl w:ilvl="0" w:tplc="2000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35914570"/>
    <w:multiLevelType w:val="hybridMultilevel"/>
    <w:tmpl w:val="44D290E0"/>
    <w:lvl w:ilvl="0" w:tplc="B628CCF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B85A79"/>
    <w:multiLevelType w:val="hybridMultilevel"/>
    <w:tmpl w:val="7BA25C2C"/>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353" w:hanging="360"/>
      </w:p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B7A7948"/>
    <w:multiLevelType w:val="hybridMultilevel"/>
    <w:tmpl w:val="31585F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0315518"/>
    <w:multiLevelType w:val="hybridMultilevel"/>
    <w:tmpl w:val="00AAE614"/>
    <w:lvl w:ilvl="0" w:tplc="2000000F">
      <w:start w:val="1"/>
      <w:numFmt w:val="decimal"/>
      <w:lvlText w:val="%1."/>
      <w:lvlJc w:val="left"/>
      <w:pPr>
        <w:ind w:left="720" w:hanging="360"/>
      </w:pPr>
    </w:lvl>
    <w:lvl w:ilvl="1" w:tplc="B628CCF0">
      <w:start w:val="2"/>
      <w:numFmt w:val="bullet"/>
      <w:lvlText w:val="-"/>
      <w:lvlJc w:val="left"/>
      <w:pPr>
        <w:ind w:left="720" w:hanging="360"/>
      </w:pPr>
      <w:rPr>
        <w:rFonts w:ascii="Times New Roman" w:eastAsia="Times New Roman" w:hAnsi="Times New Roman" w:cs="Times New Roman"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8B209C6"/>
    <w:multiLevelType w:val="multilevel"/>
    <w:tmpl w:val="DA6AC68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B078B4"/>
    <w:multiLevelType w:val="hybridMultilevel"/>
    <w:tmpl w:val="BE822BE0"/>
    <w:lvl w:ilvl="0" w:tplc="B628CCF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E35D9D"/>
    <w:multiLevelType w:val="hybridMultilevel"/>
    <w:tmpl w:val="404879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5332314"/>
    <w:multiLevelType w:val="hybridMultilevel"/>
    <w:tmpl w:val="8AAC8E06"/>
    <w:lvl w:ilvl="0" w:tplc="FFFFFFFF">
      <w:start w:val="1"/>
      <w:numFmt w:val="decimal"/>
      <w:lvlText w:val="%1."/>
      <w:lvlJc w:val="left"/>
      <w:pPr>
        <w:ind w:left="720" w:hanging="360"/>
      </w:pPr>
    </w:lvl>
    <w:lvl w:ilvl="1" w:tplc="B628CCF0">
      <w:start w:val="2"/>
      <w:numFmt w:val="bullet"/>
      <w:lvlText w:val="-"/>
      <w:lvlJc w:val="left"/>
      <w:pPr>
        <w:ind w:left="72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05A706E"/>
    <w:multiLevelType w:val="hybridMultilevel"/>
    <w:tmpl w:val="2CD2DF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201582C"/>
    <w:multiLevelType w:val="hybridMultilevel"/>
    <w:tmpl w:val="C86EDFF2"/>
    <w:lvl w:ilvl="0" w:tplc="81F4FDFE">
      <w:start w:val="1"/>
      <w:numFmt w:val="decimal"/>
      <w:lvlText w:val="%1."/>
      <w:lvlJc w:val="left"/>
      <w:pPr>
        <w:ind w:left="144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7"/>
  </w:num>
  <w:num w:numId="5" w16cid:durableId="922879894">
    <w:abstractNumId w:val="13"/>
  </w:num>
  <w:num w:numId="6" w16cid:durableId="1466200772">
    <w:abstractNumId w:val="16"/>
  </w:num>
  <w:num w:numId="7" w16cid:durableId="342705952">
    <w:abstractNumId w:val="21"/>
  </w:num>
  <w:num w:numId="8" w16cid:durableId="1525053930">
    <w:abstractNumId w:val="15"/>
  </w:num>
  <w:num w:numId="9" w16cid:durableId="767314428">
    <w:abstractNumId w:val="19"/>
  </w:num>
  <w:num w:numId="10" w16cid:durableId="1101412263">
    <w:abstractNumId w:val="8"/>
  </w:num>
  <w:num w:numId="11" w16cid:durableId="1119227674">
    <w:abstractNumId w:val="11"/>
  </w:num>
  <w:num w:numId="12" w16cid:durableId="1511791978">
    <w:abstractNumId w:val="17"/>
  </w:num>
  <w:num w:numId="13" w16cid:durableId="1177771423">
    <w:abstractNumId w:val="4"/>
  </w:num>
  <w:num w:numId="14" w16cid:durableId="2017927269">
    <w:abstractNumId w:val="14"/>
  </w:num>
  <w:num w:numId="15" w16cid:durableId="2067800590">
    <w:abstractNumId w:val="10"/>
  </w:num>
  <w:num w:numId="16" w16cid:durableId="1623074678">
    <w:abstractNumId w:val="3"/>
  </w:num>
  <w:num w:numId="17" w16cid:durableId="1460756720">
    <w:abstractNumId w:val="2"/>
  </w:num>
  <w:num w:numId="18" w16cid:durableId="1410997764">
    <w:abstractNumId w:val="9"/>
  </w:num>
  <w:num w:numId="19" w16cid:durableId="489715270">
    <w:abstractNumId w:val="12"/>
  </w:num>
  <w:num w:numId="20" w16cid:durableId="116028872">
    <w:abstractNumId w:val="6"/>
  </w:num>
  <w:num w:numId="21" w16cid:durableId="1599944352">
    <w:abstractNumId w:val="18"/>
  </w:num>
  <w:num w:numId="22" w16cid:durableId="1471285041">
    <w:abstractNumId w:val="5"/>
  </w:num>
  <w:num w:numId="23" w16cid:durableId="8079347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43"/>
    <w:rsid w:val="00004639"/>
    <w:rsid w:val="000075C0"/>
    <w:rsid w:val="00010536"/>
    <w:rsid w:val="00010D97"/>
    <w:rsid w:val="000117FE"/>
    <w:rsid w:val="00011C1E"/>
    <w:rsid w:val="0002494B"/>
    <w:rsid w:val="0002654F"/>
    <w:rsid w:val="00030647"/>
    <w:rsid w:val="000313C6"/>
    <w:rsid w:val="00033397"/>
    <w:rsid w:val="000350B8"/>
    <w:rsid w:val="00036319"/>
    <w:rsid w:val="000369F3"/>
    <w:rsid w:val="00036C13"/>
    <w:rsid w:val="00040095"/>
    <w:rsid w:val="0004254D"/>
    <w:rsid w:val="0004266F"/>
    <w:rsid w:val="000454ED"/>
    <w:rsid w:val="00051834"/>
    <w:rsid w:val="00054A22"/>
    <w:rsid w:val="000560CC"/>
    <w:rsid w:val="000655A6"/>
    <w:rsid w:val="00070795"/>
    <w:rsid w:val="000725CE"/>
    <w:rsid w:val="00073EEC"/>
    <w:rsid w:val="00080512"/>
    <w:rsid w:val="000814A3"/>
    <w:rsid w:val="00081E70"/>
    <w:rsid w:val="00090385"/>
    <w:rsid w:val="00091EA0"/>
    <w:rsid w:val="00092201"/>
    <w:rsid w:val="00093501"/>
    <w:rsid w:val="00094D53"/>
    <w:rsid w:val="00096009"/>
    <w:rsid w:val="00097811"/>
    <w:rsid w:val="000A1CC6"/>
    <w:rsid w:val="000A391A"/>
    <w:rsid w:val="000A6038"/>
    <w:rsid w:val="000B058A"/>
    <w:rsid w:val="000B0CA1"/>
    <w:rsid w:val="000B211A"/>
    <w:rsid w:val="000B603C"/>
    <w:rsid w:val="000B6C0E"/>
    <w:rsid w:val="000B7B3E"/>
    <w:rsid w:val="000C73BC"/>
    <w:rsid w:val="000D3699"/>
    <w:rsid w:val="000D58AB"/>
    <w:rsid w:val="000D59CF"/>
    <w:rsid w:val="000D696C"/>
    <w:rsid w:val="000D6A6B"/>
    <w:rsid w:val="000E1DEA"/>
    <w:rsid w:val="000E26B1"/>
    <w:rsid w:val="000E284B"/>
    <w:rsid w:val="000E38DD"/>
    <w:rsid w:val="000E632F"/>
    <w:rsid w:val="000E6ADA"/>
    <w:rsid w:val="000F0805"/>
    <w:rsid w:val="00106F91"/>
    <w:rsid w:val="001104BD"/>
    <w:rsid w:val="00112919"/>
    <w:rsid w:val="00114212"/>
    <w:rsid w:val="001217E1"/>
    <w:rsid w:val="001220F1"/>
    <w:rsid w:val="00126E2F"/>
    <w:rsid w:val="00130E5B"/>
    <w:rsid w:val="0013241A"/>
    <w:rsid w:val="00133133"/>
    <w:rsid w:val="00135239"/>
    <w:rsid w:val="00136A9B"/>
    <w:rsid w:val="0014073C"/>
    <w:rsid w:val="00146DA2"/>
    <w:rsid w:val="0015093D"/>
    <w:rsid w:val="00152EDD"/>
    <w:rsid w:val="00155B44"/>
    <w:rsid w:val="00157B58"/>
    <w:rsid w:val="0016022B"/>
    <w:rsid w:val="00164F41"/>
    <w:rsid w:val="00166A16"/>
    <w:rsid w:val="00176892"/>
    <w:rsid w:val="001768D8"/>
    <w:rsid w:val="00176C71"/>
    <w:rsid w:val="001771C3"/>
    <w:rsid w:val="00177A6F"/>
    <w:rsid w:val="00185958"/>
    <w:rsid w:val="001862BC"/>
    <w:rsid w:val="00191E6B"/>
    <w:rsid w:val="00196273"/>
    <w:rsid w:val="00196D76"/>
    <w:rsid w:val="001A3828"/>
    <w:rsid w:val="001A64A9"/>
    <w:rsid w:val="001A6BB6"/>
    <w:rsid w:val="001B0597"/>
    <w:rsid w:val="001B2D83"/>
    <w:rsid w:val="001B3069"/>
    <w:rsid w:val="001B3783"/>
    <w:rsid w:val="001B3BCF"/>
    <w:rsid w:val="001B4954"/>
    <w:rsid w:val="001B6C66"/>
    <w:rsid w:val="001C1DF4"/>
    <w:rsid w:val="001C23D1"/>
    <w:rsid w:val="001C33D3"/>
    <w:rsid w:val="001D02C2"/>
    <w:rsid w:val="001E0802"/>
    <w:rsid w:val="001E440B"/>
    <w:rsid w:val="001E62AA"/>
    <w:rsid w:val="001F168B"/>
    <w:rsid w:val="001F33FD"/>
    <w:rsid w:val="001F4A89"/>
    <w:rsid w:val="001F6232"/>
    <w:rsid w:val="001F6868"/>
    <w:rsid w:val="00212C1D"/>
    <w:rsid w:val="00214458"/>
    <w:rsid w:val="00217ADA"/>
    <w:rsid w:val="00231DE5"/>
    <w:rsid w:val="0023254C"/>
    <w:rsid w:val="002347A2"/>
    <w:rsid w:val="00235D79"/>
    <w:rsid w:val="00241D8F"/>
    <w:rsid w:val="00242B8C"/>
    <w:rsid w:val="00243178"/>
    <w:rsid w:val="00243290"/>
    <w:rsid w:val="00247C3D"/>
    <w:rsid w:val="00257188"/>
    <w:rsid w:val="00261338"/>
    <w:rsid w:val="00266D15"/>
    <w:rsid w:val="00273A6B"/>
    <w:rsid w:val="00274FF3"/>
    <w:rsid w:val="002770E8"/>
    <w:rsid w:val="00277246"/>
    <w:rsid w:val="0027787D"/>
    <w:rsid w:val="00280CDB"/>
    <w:rsid w:val="00284918"/>
    <w:rsid w:val="0029132A"/>
    <w:rsid w:val="0029312E"/>
    <w:rsid w:val="00297309"/>
    <w:rsid w:val="002A0229"/>
    <w:rsid w:val="002A0978"/>
    <w:rsid w:val="002A682D"/>
    <w:rsid w:val="002B067D"/>
    <w:rsid w:val="002B0AA9"/>
    <w:rsid w:val="002B0B48"/>
    <w:rsid w:val="002B0C80"/>
    <w:rsid w:val="002B3942"/>
    <w:rsid w:val="002B4933"/>
    <w:rsid w:val="002C029A"/>
    <w:rsid w:val="002C0D76"/>
    <w:rsid w:val="002C354E"/>
    <w:rsid w:val="002C35FA"/>
    <w:rsid w:val="002D3989"/>
    <w:rsid w:val="002D44A6"/>
    <w:rsid w:val="002E2D39"/>
    <w:rsid w:val="002E3687"/>
    <w:rsid w:val="002E6585"/>
    <w:rsid w:val="002F1E03"/>
    <w:rsid w:val="0031517A"/>
    <w:rsid w:val="00316447"/>
    <w:rsid w:val="003172DC"/>
    <w:rsid w:val="00323EE3"/>
    <w:rsid w:val="00332D64"/>
    <w:rsid w:val="003348D7"/>
    <w:rsid w:val="00337EDC"/>
    <w:rsid w:val="00347373"/>
    <w:rsid w:val="00353E76"/>
    <w:rsid w:val="0035462D"/>
    <w:rsid w:val="00360C83"/>
    <w:rsid w:val="00361E87"/>
    <w:rsid w:val="00361EA7"/>
    <w:rsid w:val="00364D57"/>
    <w:rsid w:val="00366C1B"/>
    <w:rsid w:val="00367B5A"/>
    <w:rsid w:val="003736CB"/>
    <w:rsid w:val="003743A7"/>
    <w:rsid w:val="0037497C"/>
    <w:rsid w:val="00374B93"/>
    <w:rsid w:val="003848C4"/>
    <w:rsid w:val="00391E63"/>
    <w:rsid w:val="00395BDF"/>
    <w:rsid w:val="003A1454"/>
    <w:rsid w:val="003A2576"/>
    <w:rsid w:val="003A3F6D"/>
    <w:rsid w:val="003A47EE"/>
    <w:rsid w:val="003A72E1"/>
    <w:rsid w:val="003A753A"/>
    <w:rsid w:val="003B0FCB"/>
    <w:rsid w:val="003B1D4A"/>
    <w:rsid w:val="003B3F8E"/>
    <w:rsid w:val="003B61A8"/>
    <w:rsid w:val="003B6DD2"/>
    <w:rsid w:val="003B7E53"/>
    <w:rsid w:val="003C0B2F"/>
    <w:rsid w:val="003C1CB5"/>
    <w:rsid w:val="003C3971"/>
    <w:rsid w:val="003D107D"/>
    <w:rsid w:val="003D2655"/>
    <w:rsid w:val="003D58C6"/>
    <w:rsid w:val="003D6843"/>
    <w:rsid w:val="003E2EAB"/>
    <w:rsid w:val="003E6D67"/>
    <w:rsid w:val="003F17A2"/>
    <w:rsid w:val="003F299C"/>
    <w:rsid w:val="003F387A"/>
    <w:rsid w:val="003F4959"/>
    <w:rsid w:val="003F7077"/>
    <w:rsid w:val="00400529"/>
    <w:rsid w:val="00401DD8"/>
    <w:rsid w:val="00403E22"/>
    <w:rsid w:val="00405577"/>
    <w:rsid w:val="004119FF"/>
    <w:rsid w:val="00414130"/>
    <w:rsid w:val="00422841"/>
    <w:rsid w:val="00423391"/>
    <w:rsid w:val="004239C7"/>
    <w:rsid w:val="00424BFB"/>
    <w:rsid w:val="0043316C"/>
    <w:rsid w:val="00434143"/>
    <w:rsid w:val="00435A79"/>
    <w:rsid w:val="00436A1A"/>
    <w:rsid w:val="00443ECE"/>
    <w:rsid w:val="0044481D"/>
    <w:rsid w:val="00445137"/>
    <w:rsid w:val="00451BFD"/>
    <w:rsid w:val="00457DAD"/>
    <w:rsid w:val="00460E9A"/>
    <w:rsid w:val="0046696E"/>
    <w:rsid w:val="004676E7"/>
    <w:rsid w:val="00473858"/>
    <w:rsid w:val="00480E88"/>
    <w:rsid w:val="00481B94"/>
    <w:rsid w:val="00482E58"/>
    <w:rsid w:val="004868E8"/>
    <w:rsid w:val="00490701"/>
    <w:rsid w:val="00493C02"/>
    <w:rsid w:val="00496931"/>
    <w:rsid w:val="004970E0"/>
    <w:rsid w:val="004A368C"/>
    <w:rsid w:val="004A4210"/>
    <w:rsid w:val="004A7AD6"/>
    <w:rsid w:val="004B004E"/>
    <w:rsid w:val="004B251D"/>
    <w:rsid w:val="004B372C"/>
    <w:rsid w:val="004B5078"/>
    <w:rsid w:val="004C0837"/>
    <w:rsid w:val="004C31BD"/>
    <w:rsid w:val="004C43A9"/>
    <w:rsid w:val="004C4F3F"/>
    <w:rsid w:val="004C6216"/>
    <w:rsid w:val="004C64A3"/>
    <w:rsid w:val="004C65F3"/>
    <w:rsid w:val="004C7608"/>
    <w:rsid w:val="004D1296"/>
    <w:rsid w:val="004D3578"/>
    <w:rsid w:val="004D49DB"/>
    <w:rsid w:val="004E0C1D"/>
    <w:rsid w:val="004E0C35"/>
    <w:rsid w:val="004E213A"/>
    <w:rsid w:val="004E2673"/>
    <w:rsid w:val="004E29CC"/>
    <w:rsid w:val="004E50B2"/>
    <w:rsid w:val="004E6AFC"/>
    <w:rsid w:val="004F2088"/>
    <w:rsid w:val="004F4B1D"/>
    <w:rsid w:val="004F4D5A"/>
    <w:rsid w:val="004F5FC2"/>
    <w:rsid w:val="005011B2"/>
    <w:rsid w:val="0050178E"/>
    <w:rsid w:val="00512F1F"/>
    <w:rsid w:val="005134E4"/>
    <w:rsid w:val="00514D3D"/>
    <w:rsid w:val="00515BE1"/>
    <w:rsid w:val="00521C28"/>
    <w:rsid w:val="00523B67"/>
    <w:rsid w:val="00527742"/>
    <w:rsid w:val="00541BBD"/>
    <w:rsid w:val="00543E6C"/>
    <w:rsid w:val="00555557"/>
    <w:rsid w:val="0055620D"/>
    <w:rsid w:val="00556322"/>
    <w:rsid w:val="00556E32"/>
    <w:rsid w:val="00557208"/>
    <w:rsid w:val="0056258E"/>
    <w:rsid w:val="00562810"/>
    <w:rsid w:val="00562CB7"/>
    <w:rsid w:val="0056421E"/>
    <w:rsid w:val="00564348"/>
    <w:rsid w:val="00565087"/>
    <w:rsid w:val="0056577F"/>
    <w:rsid w:val="00567D27"/>
    <w:rsid w:val="00567E2D"/>
    <w:rsid w:val="0057246B"/>
    <w:rsid w:val="005772F3"/>
    <w:rsid w:val="00584213"/>
    <w:rsid w:val="005843EF"/>
    <w:rsid w:val="0059067F"/>
    <w:rsid w:val="00591612"/>
    <w:rsid w:val="00592A9D"/>
    <w:rsid w:val="00594E26"/>
    <w:rsid w:val="00595287"/>
    <w:rsid w:val="005957C1"/>
    <w:rsid w:val="00596943"/>
    <w:rsid w:val="00597E47"/>
    <w:rsid w:val="005A0A51"/>
    <w:rsid w:val="005A0C31"/>
    <w:rsid w:val="005A1E8C"/>
    <w:rsid w:val="005B2890"/>
    <w:rsid w:val="005B3698"/>
    <w:rsid w:val="005B3C08"/>
    <w:rsid w:val="005B3C73"/>
    <w:rsid w:val="005B4A0A"/>
    <w:rsid w:val="005C2897"/>
    <w:rsid w:val="005C29B7"/>
    <w:rsid w:val="005C70A5"/>
    <w:rsid w:val="005C7173"/>
    <w:rsid w:val="005D184D"/>
    <w:rsid w:val="005D2E01"/>
    <w:rsid w:val="005D3EE8"/>
    <w:rsid w:val="005D5D5F"/>
    <w:rsid w:val="005D67C4"/>
    <w:rsid w:val="005D7D8A"/>
    <w:rsid w:val="005E046F"/>
    <w:rsid w:val="005E1D84"/>
    <w:rsid w:val="005E4E08"/>
    <w:rsid w:val="005E5728"/>
    <w:rsid w:val="00603C5E"/>
    <w:rsid w:val="00604040"/>
    <w:rsid w:val="00606533"/>
    <w:rsid w:val="00612061"/>
    <w:rsid w:val="0061451E"/>
    <w:rsid w:val="00614FDF"/>
    <w:rsid w:val="0062411B"/>
    <w:rsid w:val="00625621"/>
    <w:rsid w:val="0062643B"/>
    <w:rsid w:val="0062745C"/>
    <w:rsid w:val="00640C04"/>
    <w:rsid w:val="00642C39"/>
    <w:rsid w:val="006437A9"/>
    <w:rsid w:val="006444A3"/>
    <w:rsid w:val="00647309"/>
    <w:rsid w:val="00650D7C"/>
    <w:rsid w:val="00651A82"/>
    <w:rsid w:val="00652641"/>
    <w:rsid w:val="006543D0"/>
    <w:rsid w:val="00661D35"/>
    <w:rsid w:val="00663337"/>
    <w:rsid w:val="0066343D"/>
    <w:rsid w:val="006639DB"/>
    <w:rsid w:val="00663EDF"/>
    <w:rsid w:val="00666D01"/>
    <w:rsid w:val="00667C70"/>
    <w:rsid w:val="00670519"/>
    <w:rsid w:val="00670952"/>
    <w:rsid w:val="00671768"/>
    <w:rsid w:val="00672A04"/>
    <w:rsid w:val="00672ACF"/>
    <w:rsid w:val="00674607"/>
    <w:rsid w:val="00674E7D"/>
    <w:rsid w:val="00674F34"/>
    <w:rsid w:val="0067537F"/>
    <w:rsid w:val="006845DD"/>
    <w:rsid w:val="006A0BDF"/>
    <w:rsid w:val="006A4660"/>
    <w:rsid w:val="006A77A5"/>
    <w:rsid w:val="006B0180"/>
    <w:rsid w:val="006B28FF"/>
    <w:rsid w:val="006B7CC8"/>
    <w:rsid w:val="006C00FA"/>
    <w:rsid w:val="006C362E"/>
    <w:rsid w:val="006C4B64"/>
    <w:rsid w:val="006C791A"/>
    <w:rsid w:val="006D1100"/>
    <w:rsid w:val="006D4B7C"/>
    <w:rsid w:val="006D5E1C"/>
    <w:rsid w:val="006D60B5"/>
    <w:rsid w:val="006D7111"/>
    <w:rsid w:val="006E0184"/>
    <w:rsid w:val="006E1C86"/>
    <w:rsid w:val="006E5C86"/>
    <w:rsid w:val="006F7258"/>
    <w:rsid w:val="007011A1"/>
    <w:rsid w:val="00705BB9"/>
    <w:rsid w:val="00711CD0"/>
    <w:rsid w:val="00712421"/>
    <w:rsid w:val="007148E4"/>
    <w:rsid w:val="007149C3"/>
    <w:rsid w:val="00714AEA"/>
    <w:rsid w:val="007170B2"/>
    <w:rsid w:val="00720E02"/>
    <w:rsid w:val="00724273"/>
    <w:rsid w:val="00730587"/>
    <w:rsid w:val="00734385"/>
    <w:rsid w:val="00734A5B"/>
    <w:rsid w:val="007353F4"/>
    <w:rsid w:val="00736CC4"/>
    <w:rsid w:val="00744E76"/>
    <w:rsid w:val="007529D3"/>
    <w:rsid w:val="00754711"/>
    <w:rsid w:val="007551BF"/>
    <w:rsid w:val="00755BC0"/>
    <w:rsid w:val="007577CB"/>
    <w:rsid w:val="00763249"/>
    <w:rsid w:val="00770431"/>
    <w:rsid w:val="00771315"/>
    <w:rsid w:val="00774A65"/>
    <w:rsid w:val="00780A43"/>
    <w:rsid w:val="00781022"/>
    <w:rsid w:val="007817BC"/>
    <w:rsid w:val="00781F0F"/>
    <w:rsid w:val="00782F10"/>
    <w:rsid w:val="007934E5"/>
    <w:rsid w:val="007A0F21"/>
    <w:rsid w:val="007A1266"/>
    <w:rsid w:val="007A2E78"/>
    <w:rsid w:val="007A3EEC"/>
    <w:rsid w:val="007A7DBF"/>
    <w:rsid w:val="007A7EF7"/>
    <w:rsid w:val="007B2E65"/>
    <w:rsid w:val="007B4A73"/>
    <w:rsid w:val="007B4CA7"/>
    <w:rsid w:val="007B68C5"/>
    <w:rsid w:val="007B6960"/>
    <w:rsid w:val="007C006F"/>
    <w:rsid w:val="007C1E78"/>
    <w:rsid w:val="007C331A"/>
    <w:rsid w:val="007C3A10"/>
    <w:rsid w:val="007C4C45"/>
    <w:rsid w:val="007D0379"/>
    <w:rsid w:val="007D24BB"/>
    <w:rsid w:val="007D4309"/>
    <w:rsid w:val="007D51F3"/>
    <w:rsid w:val="007D56CC"/>
    <w:rsid w:val="007D70DD"/>
    <w:rsid w:val="007D7C83"/>
    <w:rsid w:val="007E129B"/>
    <w:rsid w:val="007E191B"/>
    <w:rsid w:val="007E1DC1"/>
    <w:rsid w:val="007E4DE8"/>
    <w:rsid w:val="007E71E9"/>
    <w:rsid w:val="007F52D4"/>
    <w:rsid w:val="007F6505"/>
    <w:rsid w:val="00801569"/>
    <w:rsid w:val="008028A4"/>
    <w:rsid w:val="00805820"/>
    <w:rsid w:val="00807947"/>
    <w:rsid w:val="00811862"/>
    <w:rsid w:val="008123DE"/>
    <w:rsid w:val="00814DF0"/>
    <w:rsid w:val="00817CF6"/>
    <w:rsid w:val="00824BD2"/>
    <w:rsid w:val="00826F97"/>
    <w:rsid w:val="00832CA4"/>
    <w:rsid w:val="00833AF3"/>
    <w:rsid w:val="008408DD"/>
    <w:rsid w:val="00843454"/>
    <w:rsid w:val="00850D6D"/>
    <w:rsid w:val="00852CEF"/>
    <w:rsid w:val="00855965"/>
    <w:rsid w:val="00861341"/>
    <w:rsid w:val="0086745D"/>
    <w:rsid w:val="00871A9B"/>
    <w:rsid w:val="00872E34"/>
    <w:rsid w:val="00873343"/>
    <w:rsid w:val="008735D2"/>
    <w:rsid w:val="008768CA"/>
    <w:rsid w:val="00877420"/>
    <w:rsid w:val="008774BC"/>
    <w:rsid w:val="00880E45"/>
    <w:rsid w:val="00881290"/>
    <w:rsid w:val="00881EAD"/>
    <w:rsid w:val="00882385"/>
    <w:rsid w:val="008877E6"/>
    <w:rsid w:val="00891C80"/>
    <w:rsid w:val="00891F97"/>
    <w:rsid w:val="008947E2"/>
    <w:rsid w:val="00895629"/>
    <w:rsid w:val="008A1955"/>
    <w:rsid w:val="008A3F5A"/>
    <w:rsid w:val="008A415D"/>
    <w:rsid w:val="008A4D1C"/>
    <w:rsid w:val="008A5D03"/>
    <w:rsid w:val="008A656E"/>
    <w:rsid w:val="008A7C7A"/>
    <w:rsid w:val="008B28EA"/>
    <w:rsid w:val="008B57D2"/>
    <w:rsid w:val="008B735F"/>
    <w:rsid w:val="008C0085"/>
    <w:rsid w:val="008C0DA0"/>
    <w:rsid w:val="008C2529"/>
    <w:rsid w:val="008C307C"/>
    <w:rsid w:val="008C672A"/>
    <w:rsid w:val="008D0A45"/>
    <w:rsid w:val="008D7469"/>
    <w:rsid w:val="008D7F23"/>
    <w:rsid w:val="008E0FA4"/>
    <w:rsid w:val="008F6912"/>
    <w:rsid w:val="009015F6"/>
    <w:rsid w:val="0090271F"/>
    <w:rsid w:val="00902C92"/>
    <w:rsid w:val="00902E23"/>
    <w:rsid w:val="0090598A"/>
    <w:rsid w:val="00907978"/>
    <w:rsid w:val="009127D0"/>
    <w:rsid w:val="0091348E"/>
    <w:rsid w:val="00915913"/>
    <w:rsid w:val="00916A43"/>
    <w:rsid w:val="009170D9"/>
    <w:rsid w:val="00917788"/>
    <w:rsid w:val="00917CCB"/>
    <w:rsid w:val="009225A5"/>
    <w:rsid w:val="009228DF"/>
    <w:rsid w:val="00922929"/>
    <w:rsid w:val="00924CD8"/>
    <w:rsid w:val="00926510"/>
    <w:rsid w:val="0092774C"/>
    <w:rsid w:val="0093735F"/>
    <w:rsid w:val="00937B72"/>
    <w:rsid w:val="00942EC2"/>
    <w:rsid w:val="00944395"/>
    <w:rsid w:val="009446E6"/>
    <w:rsid w:val="00944C13"/>
    <w:rsid w:val="00946C69"/>
    <w:rsid w:val="009531AD"/>
    <w:rsid w:val="00956C7B"/>
    <w:rsid w:val="009574B5"/>
    <w:rsid w:val="0095763C"/>
    <w:rsid w:val="00957E90"/>
    <w:rsid w:val="00960CB1"/>
    <w:rsid w:val="009669C5"/>
    <w:rsid w:val="00967612"/>
    <w:rsid w:val="00967B25"/>
    <w:rsid w:val="00972E77"/>
    <w:rsid w:val="00974355"/>
    <w:rsid w:val="00974D53"/>
    <w:rsid w:val="00977E5E"/>
    <w:rsid w:val="00981BB1"/>
    <w:rsid w:val="00982050"/>
    <w:rsid w:val="00984901"/>
    <w:rsid w:val="00990A27"/>
    <w:rsid w:val="009A0A2A"/>
    <w:rsid w:val="009A2D2D"/>
    <w:rsid w:val="009B13F6"/>
    <w:rsid w:val="009B4CCE"/>
    <w:rsid w:val="009B5100"/>
    <w:rsid w:val="009C4520"/>
    <w:rsid w:val="009C74AC"/>
    <w:rsid w:val="009D25C7"/>
    <w:rsid w:val="009D4D34"/>
    <w:rsid w:val="009E07F3"/>
    <w:rsid w:val="009E34E0"/>
    <w:rsid w:val="009F10D8"/>
    <w:rsid w:val="009F2FCA"/>
    <w:rsid w:val="009F37B7"/>
    <w:rsid w:val="009F3E62"/>
    <w:rsid w:val="00A0267F"/>
    <w:rsid w:val="00A0303F"/>
    <w:rsid w:val="00A0430A"/>
    <w:rsid w:val="00A0550E"/>
    <w:rsid w:val="00A07DDA"/>
    <w:rsid w:val="00A10F02"/>
    <w:rsid w:val="00A132EC"/>
    <w:rsid w:val="00A15F75"/>
    <w:rsid w:val="00A164B4"/>
    <w:rsid w:val="00A17BDB"/>
    <w:rsid w:val="00A23613"/>
    <w:rsid w:val="00A24D8F"/>
    <w:rsid w:val="00A32D91"/>
    <w:rsid w:val="00A32EB3"/>
    <w:rsid w:val="00A360DC"/>
    <w:rsid w:val="00A37DE0"/>
    <w:rsid w:val="00A4135B"/>
    <w:rsid w:val="00A41A05"/>
    <w:rsid w:val="00A45D3B"/>
    <w:rsid w:val="00A52416"/>
    <w:rsid w:val="00A53724"/>
    <w:rsid w:val="00A53AEA"/>
    <w:rsid w:val="00A56831"/>
    <w:rsid w:val="00A6396C"/>
    <w:rsid w:val="00A6421D"/>
    <w:rsid w:val="00A655B0"/>
    <w:rsid w:val="00A67EE5"/>
    <w:rsid w:val="00A70B46"/>
    <w:rsid w:val="00A74A56"/>
    <w:rsid w:val="00A81D3C"/>
    <w:rsid w:val="00A82346"/>
    <w:rsid w:val="00A82D99"/>
    <w:rsid w:val="00A831FA"/>
    <w:rsid w:val="00A84EEE"/>
    <w:rsid w:val="00A933DF"/>
    <w:rsid w:val="00AA3116"/>
    <w:rsid w:val="00AA652E"/>
    <w:rsid w:val="00AA75D0"/>
    <w:rsid w:val="00AA798D"/>
    <w:rsid w:val="00AB0B6C"/>
    <w:rsid w:val="00AB1B7C"/>
    <w:rsid w:val="00AC17A1"/>
    <w:rsid w:val="00AD5789"/>
    <w:rsid w:val="00AE3359"/>
    <w:rsid w:val="00AF09C5"/>
    <w:rsid w:val="00AF383F"/>
    <w:rsid w:val="00AF40E2"/>
    <w:rsid w:val="00B03724"/>
    <w:rsid w:val="00B03988"/>
    <w:rsid w:val="00B04240"/>
    <w:rsid w:val="00B0425C"/>
    <w:rsid w:val="00B06CF4"/>
    <w:rsid w:val="00B07FB1"/>
    <w:rsid w:val="00B129A2"/>
    <w:rsid w:val="00B12A25"/>
    <w:rsid w:val="00B1355D"/>
    <w:rsid w:val="00B13853"/>
    <w:rsid w:val="00B14246"/>
    <w:rsid w:val="00B15449"/>
    <w:rsid w:val="00B20E77"/>
    <w:rsid w:val="00B2196F"/>
    <w:rsid w:val="00B2300F"/>
    <w:rsid w:val="00B346D0"/>
    <w:rsid w:val="00B476B7"/>
    <w:rsid w:val="00B57386"/>
    <w:rsid w:val="00B57A40"/>
    <w:rsid w:val="00B63D8D"/>
    <w:rsid w:val="00B641EF"/>
    <w:rsid w:val="00B66B31"/>
    <w:rsid w:val="00B67296"/>
    <w:rsid w:val="00B67EE2"/>
    <w:rsid w:val="00B7254E"/>
    <w:rsid w:val="00B73115"/>
    <w:rsid w:val="00B743FD"/>
    <w:rsid w:val="00B7524C"/>
    <w:rsid w:val="00B81C39"/>
    <w:rsid w:val="00B836F3"/>
    <w:rsid w:val="00B8783E"/>
    <w:rsid w:val="00B93112"/>
    <w:rsid w:val="00B94F4A"/>
    <w:rsid w:val="00B96C0C"/>
    <w:rsid w:val="00B96C72"/>
    <w:rsid w:val="00BA40F8"/>
    <w:rsid w:val="00BA74F7"/>
    <w:rsid w:val="00BA7780"/>
    <w:rsid w:val="00BB013B"/>
    <w:rsid w:val="00BB14EF"/>
    <w:rsid w:val="00BB3B7E"/>
    <w:rsid w:val="00BB4C20"/>
    <w:rsid w:val="00BC0E1D"/>
    <w:rsid w:val="00BC0F7D"/>
    <w:rsid w:val="00BC12A7"/>
    <w:rsid w:val="00BC2E75"/>
    <w:rsid w:val="00BC42BB"/>
    <w:rsid w:val="00BC482B"/>
    <w:rsid w:val="00BD19E5"/>
    <w:rsid w:val="00BD49EA"/>
    <w:rsid w:val="00BD53E0"/>
    <w:rsid w:val="00BD569A"/>
    <w:rsid w:val="00BD5C61"/>
    <w:rsid w:val="00BE4C1E"/>
    <w:rsid w:val="00BE6E5C"/>
    <w:rsid w:val="00BF06CC"/>
    <w:rsid w:val="00BF1095"/>
    <w:rsid w:val="00BF1C81"/>
    <w:rsid w:val="00BF3FE8"/>
    <w:rsid w:val="00BF4EE1"/>
    <w:rsid w:val="00BF5B06"/>
    <w:rsid w:val="00C031A6"/>
    <w:rsid w:val="00C03B53"/>
    <w:rsid w:val="00C0562A"/>
    <w:rsid w:val="00C0578D"/>
    <w:rsid w:val="00C069E3"/>
    <w:rsid w:val="00C17A60"/>
    <w:rsid w:val="00C23320"/>
    <w:rsid w:val="00C316CA"/>
    <w:rsid w:val="00C321FE"/>
    <w:rsid w:val="00C33079"/>
    <w:rsid w:val="00C335E1"/>
    <w:rsid w:val="00C371B3"/>
    <w:rsid w:val="00C42538"/>
    <w:rsid w:val="00C44B29"/>
    <w:rsid w:val="00C45231"/>
    <w:rsid w:val="00C528AD"/>
    <w:rsid w:val="00C5797E"/>
    <w:rsid w:val="00C6035E"/>
    <w:rsid w:val="00C60523"/>
    <w:rsid w:val="00C60F1F"/>
    <w:rsid w:val="00C628DE"/>
    <w:rsid w:val="00C665B6"/>
    <w:rsid w:val="00C66F3B"/>
    <w:rsid w:val="00C71FDD"/>
    <w:rsid w:val="00C72017"/>
    <w:rsid w:val="00C72833"/>
    <w:rsid w:val="00C745B2"/>
    <w:rsid w:val="00C75E5A"/>
    <w:rsid w:val="00C91B3C"/>
    <w:rsid w:val="00C929FB"/>
    <w:rsid w:val="00C92C8B"/>
    <w:rsid w:val="00C93F40"/>
    <w:rsid w:val="00C96AF7"/>
    <w:rsid w:val="00CA1B5A"/>
    <w:rsid w:val="00CA24F4"/>
    <w:rsid w:val="00CA3B1D"/>
    <w:rsid w:val="00CA3D0C"/>
    <w:rsid w:val="00CA3D41"/>
    <w:rsid w:val="00CA47BF"/>
    <w:rsid w:val="00CA5D91"/>
    <w:rsid w:val="00CA7113"/>
    <w:rsid w:val="00CA7F88"/>
    <w:rsid w:val="00CB380A"/>
    <w:rsid w:val="00CB598A"/>
    <w:rsid w:val="00CB5C64"/>
    <w:rsid w:val="00CC3F7F"/>
    <w:rsid w:val="00CC46E8"/>
    <w:rsid w:val="00CC7038"/>
    <w:rsid w:val="00CD01DD"/>
    <w:rsid w:val="00CD110C"/>
    <w:rsid w:val="00CD2E52"/>
    <w:rsid w:val="00CD4D34"/>
    <w:rsid w:val="00CE1810"/>
    <w:rsid w:val="00CE4DE3"/>
    <w:rsid w:val="00CE5AE6"/>
    <w:rsid w:val="00CF6619"/>
    <w:rsid w:val="00D00CF1"/>
    <w:rsid w:val="00D03166"/>
    <w:rsid w:val="00D10864"/>
    <w:rsid w:val="00D11B3A"/>
    <w:rsid w:val="00D15384"/>
    <w:rsid w:val="00D16CC5"/>
    <w:rsid w:val="00D209A0"/>
    <w:rsid w:val="00D2544C"/>
    <w:rsid w:val="00D3471C"/>
    <w:rsid w:val="00D45DFC"/>
    <w:rsid w:val="00D4682F"/>
    <w:rsid w:val="00D5244C"/>
    <w:rsid w:val="00D53C47"/>
    <w:rsid w:val="00D5567E"/>
    <w:rsid w:val="00D56778"/>
    <w:rsid w:val="00D61BE2"/>
    <w:rsid w:val="00D6450C"/>
    <w:rsid w:val="00D64D13"/>
    <w:rsid w:val="00D67D8F"/>
    <w:rsid w:val="00D738D6"/>
    <w:rsid w:val="00D74F6F"/>
    <w:rsid w:val="00D755EB"/>
    <w:rsid w:val="00D810D3"/>
    <w:rsid w:val="00D81A3E"/>
    <w:rsid w:val="00D830BB"/>
    <w:rsid w:val="00D878CB"/>
    <w:rsid w:val="00D87E00"/>
    <w:rsid w:val="00D9134D"/>
    <w:rsid w:val="00D927D0"/>
    <w:rsid w:val="00D9546E"/>
    <w:rsid w:val="00D95B0A"/>
    <w:rsid w:val="00D96451"/>
    <w:rsid w:val="00DA2DBA"/>
    <w:rsid w:val="00DA7423"/>
    <w:rsid w:val="00DA7A03"/>
    <w:rsid w:val="00DB1713"/>
    <w:rsid w:val="00DB1818"/>
    <w:rsid w:val="00DB22CB"/>
    <w:rsid w:val="00DB6763"/>
    <w:rsid w:val="00DB79C1"/>
    <w:rsid w:val="00DC1A4C"/>
    <w:rsid w:val="00DC309B"/>
    <w:rsid w:val="00DC4DA2"/>
    <w:rsid w:val="00DC53C8"/>
    <w:rsid w:val="00DD0A79"/>
    <w:rsid w:val="00DD316C"/>
    <w:rsid w:val="00DD634C"/>
    <w:rsid w:val="00DE0E4A"/>
    <w:rsid w:val="00DE2991"/>
    <w:rsid w:val="00DF2B1F"/>
    <w:rsid w:val="00DF36CB"/>
    <w:rsid w:val="00DF4AD9"/>
    <w:rsid w:val="00DF62CD"/>
    <w:rsid w:val="00E01242"/>
    <w:rsid w:val="00E02755"/>
    <w:rsid w:val="00E0395C"/>
    <w:rsid w:val="00E06B00"/>
    <w:rsid w:val="00E132B3"/>
    <w:rsid w:val="00E13370"/>
    <w:rsid w:val="00E1339C"/>
    <w:rsid w:val="00E16733"/>
    <w:rsid w:val="00E20B05"/>
    <w:rsid w:val="00E25BCE"/>
    <w:rsid w:val="00E26A7B"/>
    <w:rsid w:val="00E31ED9"/>
    <w:rsid w:val="00E335D1"/>
    <w:rsid w:val="00E3391B"/>
    <w:rsid w:val="00E35C92"/>
    <w:rsid w:val="00E3622A"/>
    <w:rsid w:val="00E41C4A"/>
    <w:rsid w:val="00E434B8"/>
    <w:rsid w:val="00E448DE"/>
    <w:rsid w:val="00E51AF8"/>
    <w:rsid w:val="00E57C0C"/>
    <w:rsid w:val="00E607F5"/>
    <w:rsid w:val="00E7022C"/>
    <w:rsid w:val="00E72121"/>
    <w:rsid w:val="00E73B83"/>
    <w:rsid w:val="00E748DA"/>
    <w:rsid w:val="00E77645"/>
    <w:rsid w:val="00E82430"/>
    <w:rsid w:val="00E8678F"/>
    <w:rsid w:val="00E934C3"/>
    <w:rsid w:val="00E9472D"/>
    <w:rsid w:val="00E95F22"/>
    <w:rsid w:val="00E970A3"/>
    <w:rsid w:val="00E97666"/>
    <w:rsid w:val="00EA0CF3"/>
    <w:rsid w:val="00EA10C6"/>
    <w:rsid w:val="00EA4376"/>
    <w:rsid w:val="00EA53F9"/>
    <w:rsid w:val="00EA75D2"/>
    <w:rsid w:val="00EA7C61"/>
    <w:rsid w:val="00EB1114"/>
    <w:rsid w:val="00EB1703"/>
    <w:rsid w:val="00EB3C4F"/>
    <w:rsid w:val="00EB56CD"/>
    <w:rsid w:val="00EB5848"/>
    <w:rsid w:val="00EB7B96"/>
    <w:rsid w:val="00EC0A28"/>
    <w:rsid w:val="00EC3A95"/>
    <w:rsid w:val="00EC4A25"/>
    <w:rsid w:val="00EE1271"/>
    <w:rsid w:val="00EE2C56"/>
    <w:rsid w:val="00EE55F3"/>
    <w:rsid w:val="00EF1994"/>
    <w:rsid w:val="00EF1FC5"/>
    <w:rsid w:val="00EF696B"/>
    <w:rsid w:val="00F001AE"/>
    <w:rsid w:val="00F025A2"/>
    <w:rsid w:val="00F025F7"/>
    <w:rsid w:val="00F03195"/>
    <w:rsid w:val="00F04712"/>
    <w:rsid w:val="00F053B5"/>
    <w:rsid w:val="00F13E6C"/>
    <w:rsid w:val="00F14390"/>
    <w:rsid w:val="00F14F25"/>
    <w:rsid w:val="00F1647B"/>
    <w:rsid w:val="00F2266A"/>
    <w:rsid w:val="00F226CD"/>
    <w:rsid w:val="00F22EC7"/>
    <w:rsid w:val="00F264EF"/>
    <w:rsid w:val="00F26CEE"/>
    <w:rsid w:val="00F27A4F"/>
    <w:rsid w:val="00F41C33"/>
    <w:rsid w:val="00F450E5"/>
    <w:rsid w:val="00F4623A"/>
    <w:rsid w:val="00F465E8"/>
    <w:rsid w:val="00F4701E"/>
    <w:rsid w:val="00F60AC6"/>
    <w:rsid w:val="00F64F13"/>
    <w:rsid w:val="00F653B8"/>
    <w:rsid w:val="00F70BBA"/>
    <w:rsid w:val="00F73192"/>
    <w:rsid w:val="00F7454D"/>
    <w:rsid w:val="00F75F39"/>
    <w:rsid w:val="00F77552"/>
    <w:rsid w:val="00F823A3"/>
    <w:rsid w:val="00F8517A"/>
    <w:rsid w:val="00F934CF"/>
    <w:rsid w:val="00F9489A"/>
    <w:rsid w:val="00FA1266"/>
    <w:rsid w:val="00FA215D"/>
    <w:rsid w:val="00FA24F8"/>
    <w:rsid w:val="00FA25B5"/>
    <w:rsid w:val="00FA4FB1"/>
    <w:rsid w:val="00FA5947"/>
    <w:rsid w:val="00FA5F79"/>
    <w:rsid w:val="00FB4B49"/>
    <w:rsid w:val="00FB6B36"/>
    <w:rsid w:val="00FC1192"/>
    <w:rsid w:val="00FC1975"/>
    <w:rsid w:val="00FC3E2A"/>
    <w:rsid w:val="00FC5E76"/>
    <w:rsid w:val="00FC64B8"/>
    <w:rsid w:val="00FC6B2C"/>
    <w:rsid w:val="00FD55B8"/>
    <w:rsid w:val="00FE11B9"/>
    <w:rsid w:val="00FE181B"/>
    <w:rsid w:val="00FE232A"/>
    <w:rsid w:val="00FE4457"/>
    <w:rsid w:val="00FE6934"/>
    <w:rsid w:val="00FF1F52"/>
    <w:rsid w:val="00FF3014"/>
    <w:rsid w:val="00FF4464"/>
    <w:rsid w:val="00FF56D6"/>
    <w:rsid w:val="00FF6908"/>
    <w:rsid w:val="00FF74A1"/>
    <w:rsid w:val="11413FA1"/>
    <w:rsid w:val="13974D0A"/>
    <w:rsid w:val="1620990B"/>
    <w:rsid w:val="20AA8959"/>
    <w:rsid w:val="20BEC4D4"/>
    <w:rsid w:val="216831C7"/>
    <w:rsid w:val="3423A4DF"/>
    <w:rsid w:val="3A595A15"/>
    <w:rsid w:val="3AE5B863"/>
    <w:rsid w:val="4224C56E"/>
    <w:rsid w:val="42879FAF"/>
    <w:rsid w:val="479B2A98"/>
    <w:rsid w:val="4D35BA9C"/>
    <w:rsid w:val="5F17B70D"/>
    <w:rsid w:val="638C70B6"/>
    <w:rsid w:val="65072FBF"/>
    <w:rsid w:val="69C9EAFB"/>
    <w:rsid w:val="74CF5587"/>
    <w:rsid w:val="7B6DE385"/>
    <w:rsid w:val="7E8EA114"/>
    <w:rsid w:val="7EF965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CF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5239"/>
    <w:pPr>
      <w:ind w:left="720"/>
      <w:contextualSpacing/>
    </w:pPr>
  </w:style>
  <w:style w:type="character" w:styleId="CommentReference">
    <w:name w:val="annotation reference"/>
    <w:basedOn w:val="DefaultParagraphFont"/>
    <w:rsid w:val="00BB013B"/>
    <w:rPr>
      <w:sz w:val="16"/>
      <w:szCs w:val="16"/>
    </w:rPr>
  </w:style>
  <w:style w:type="paragraph" w:styleId="CommentText">
    <w:name w:val="annotation text"/>
    <w:basedOn w:val="Normal"/>
    <w:link w:val="CommentTextChar"/>
    <w:rsid w:val="00BB013B"/>
  </w:style>
  <w:style w:type="character" w:customStyle="1" w:styleId="CommentTextChar">
    <w:name w:val="Comment Text Char"/>
    <w:basedOn w:val="DefaultParagraphFont"/>
    <w:link w:val="CommentText"/>
    <w:rsid w:val="00BB013B"/>
    <w:rPr>
      <w:lang w:val="en-GB" w:eastAsia="en-US"/>
    </w:rPr>
  </w:style>
  <w:style w:type="paragraph" w:styleId="CommentSubject">
    <w:name w:val="annotation subject"/>
    <w:basedOn w:val="CommentText"/>
    <w:next w:val="CommentText"/>
    <w:link w:val="CommentSubjectChar"/>
    <w:rsid w:val="00BB013B"/>
    <w:rPr>
      <w:b/>
      <w:bCs/>
    </w:rPr>
  </w:style>
  <w:style w:type="character" w:customStyle="1" w:styleId="CommentSubjectChar">
    <w:name w:val="Comment Subject Char"/>
    <w:basedOn w:val="CommentTextChar"/>
    <w:link w:val="CommentSubject"/>
    <w:rsid w:val="00BB013B"/>
    <w:rPr>
      <w:b/>
      <w:bCs/>
      <w:lang w:val="en-GB" w:eastAsia="en-US"/>
    </w:rPr>
  </w:style>
  <w:style w:type="paragraph" w:styleId="NormalWeb">
    <w:name w:val="Normal (Web)"/>
    <w:basedOn w:val="Normal"/>
    <w:uiPriority w:val="99"/>
    <w:unhideWhenUsed/>
    <w:rsid w:val="007C331A"/>
    <w:pPr>
      <w:spacing w:before="100" w:beforeAutospacing="1" w:after="100" w:afterAutospacing="1"/>
    </w:pPr>
    <w:rPr>
      <w:sz w:val="24"/>
      <w:szCs w:val="24"/>
      <w:lang w:val="sv-SE" w:eastAsia="sv-SE"/>
    </w:rPr>
  </w:style>
  <w:style w:type="character" w:styleId="Emphasis">
    <w:name w:val="Emphasis"/>
    <w:basedOn w:val="DefaultParagraphFont"/>
    <w:qFormat/>
    <w:rsid w:val="005843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092629174">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C3493-211D-4510-AE19-F753502FA13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35869DF-57BA-4ED1-8071-DF73C35F0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5F0938-7DC3-4938-8948-5104BE2D112E}">
  <ds:schemaRefs>
    <ds:schemaRef ds:uri="http://schemas.microsoft.com/sharepoint/v3/contenttype/form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5739</Words>
  <Characters>30420</Characters>
  <Application>Microsoft Office Word</Application>
  <DocSecurity>0</DocSecurity>
  <Lines>253</Lines>
  <Paragraphs>72</Paragraphs>
  <ScaleCrop>false</ScaleCrop>
  <Company>ETSI</Company>
  <LinksUpToDate>false</LinksUpToDate>
  <CharactersWithSpaces>36087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cp:lastPrinted>2025-06-02T13:28:00Z</cp:lastPrinted>
  <dcterms:created xsi:type="dcterms:W3CDTF">2025-06-02T14:48:00Z</dcterms:created>
  <dcterms:modified xsi:type="dcterms:W3CDTF">2025-06-02T14:50:00Z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