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08D0D6E7"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5420D0">
        <w:rPr>
          <w:rFonts w:ascii="Arial" w:hAnsi="Arial" w:cs="Arial"/>
          <w:b/>
          <w:sz w:val="28"/>
          <w:szCs w:val="28"/>
        </w:rPr>
        <w:t>7</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420D0">
        <w:rPr>
          <w:rFonts w:ascii="Arial" w:hAnsi="Arial" w:cs="Arial"/>
          <w:b/>
          <w:sz w:val="28"/>
          <w:szCs w:val="28"/>
        </w:rPr>
        <w:t>50002</w:t>
      </w:r>
    </w:p>
    <w:p w14:paraId="512DE6D6" w14:textId="51846217" w:rsidR="001808EE" w:rsidRPr="00D849EE" w:rsidRDefault="005420D0" w:rsidP="001808EE">
      <w:pPr>
        <w:snapToGrid w:val="0"/>
        <w:spacing w:after="0"/>
        <w:rPr>
          <w:rFonts w:ascii="Arial" w:hAnsi="Arial" w:cs="Arial"/>
          <w:b/>
          <w:sz w:val="28"/>
          <w:szCs w:val="28"/>
        </w:rPr>
      </w:pPr>
      <w:r>
        <w:rPr>
          <w:rFonts w:ascii="Arial" w:hAnsi="Arial" w:cs="Arial"/>
          <w:b/>
          <w:sz w:val="28"/>
          <w:szCs w:val="28"/>
        </w:rPr>
        <w:t>Incheon, Korea</w:t>
      </w:r>
      <w:r w:rsidR="004B00D6">
        <w:rPr>
          <w:rFonts w:ascii="Arial" w:hAnsi="Arial" w:cs="Arial"/>
          <w:b/>
          <w:sz w:val="28"/>
          <w:szCs w:val="28"/>
        </w:rPr>
        <w:t xml:space="preserve">, </w:t>
      </w:r>
      <w:r>
        <w:rPr>
          <w:rFonts w:ascii="Arial" w:hAnsi="Arial" w:cs="Arial"/>
          <w:b/>
          <w:sz w:val="28"/>
          <w:szCs w:val="28"/>
        </w:rPr>
        <w:t>March 12</w:t>
      </w:r>
      <w:r w:rsidR="00E15C88">
        <w:rPr>
          <w:rFonts w:ascii="Arial" w:hAnsi="Arial" w:cs="Arial"/>
          <w:b/>
          <w:sz w:val="28"/>
          <w:szCs w:val="28"/>
        </w:rPr>
        <w:t>-</w:t>
      </w:r>
      <w:r w:rsidR="00B04EB5">
        <w:rPr>
          <w:rFonts w:ascii="Arial" w:hAnsi="Arial" w:cs="Arial"/>
          <w:b/>
          <w:sz w:val="28"/>
          <w:szCs w:val="28"/>
        </w:rPr>
        <w:t>1</w:t>
      </w:r>
      <w:r>
        <w:rPr>
          <w:rFonts w:ascii="Arial" w:hAnsi="Arial" w:cs="Arial"/>
          <w:b/>
          <w:sz w:val="28"/>
          <w:szCs w:val="28"/>
        </w:rPr>
        <w:t>4</w:t>
      </w:r>
      <w:r w:rsidR="004B00D6">
        <w:rPr>
          <w:rFonts w:ascii="Arial" w:hAnsi="Arial" w:cs="Arial"/>
          <w:b/>
          <w:sz w:val="28"/>
          <w:szCs w:val="28"/>
        </w:rPr>
        <w:t>, 202</w:t>
      </w:r>
      <w:r>
        <w:rPr>
          <w:rFonts w:ascii="Arial" w:hAnsi="Arial" w:cs="Arial"/>
          <w:b/>
          <w:sz w:val="28"/>
          <w:szCs w:val="28"/>
        </w:rPr>
        <w:t>5</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7CDE11A9"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5420D0" w:rsidRPr="005420D0">
        <w:rPr>
          <w:rFonts w:ascii="Arial" w:hAnsi="Arial" w:cs="Arial"/>
          <w:b/>
          <w:sz w:val="32"/>
          <w:highlight w:val="yellow"/>
        </w:rPr>
        <w:t>DRAFT</w:t>
      </w:r>
      <w:r w:rsidR="005420D0">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5420D0">
        <w:rPr>
          <w:rFonts w:ascii="Arial" w:hAnsi="Arial" w:cs="Arial"/>
          <w:b/>
          <w:sz w:val="32"/>
        </w:rPr>
        <w:t>6</w:t>
      </w:r>
    </w:p>
    <w:p w14:paraId="08317381" w14:textId="19D696F6" w:rsidR="00F07CA1" w:rsidRDefault="005E4957" w:rsidP="00F07CA1">
      <w:pPr>
        <w:jc w:val="center"/>
        <w:rPr>
          <w:rFonts w:ascii="Arial" w:hAnsi="Arial" w:cs="Arial"/>
          <w:b/>
          <w:sz w:val="32"/>
        </w:rPr>
      </w:pPr>
      <w:r>
        <w:rPr>
          <w:rFonts w:ascii="Arial" w:hAnsi="Arial" w:cs="Arial"/>
          <w:b/>
          <w:sz w:val="28"/>
          <w:szCs w:val="28"/>
        </w:rPr>
        <w:t>M</w:t>
      </w:r>
      <w:r w:rsidR="005420D0">
        <w:rPr>
          <w:rFonts w:ascii="Arial" w:hAnsi="Arial" w:cs="Arial"/>
          <w:b/>
          <w:sz w:val="28"/>
          <w:szCs w:val="28"/>
        </w:rPr>
        <w:t>adrid, Spain</w:t>
      </w:r>
      <w:r w:rsidR="00FF5F18">
        <w:rPr>
          <w:rFonts w:ascii="Arial" w:hAnsi="Arial" w:cs="Arial"/>
          <w:b/>
          <w:sz w:val="32"/>
        </w:rPr>
        <w:t xml:space="preserve">, </w:t>
      </w:r>
      <w:r>
        <w:rPr>
          <w:rFonts w:ascii="Arial" w:hAnsi="Arial" w:cs="Arial"/>
          <w:b/>
          <w:sz w:val="32"/>
        </w:rPr>
        <w:t>09</w:t>
      </w:r>
      <w:r w:rsidR="002F5240">
        <w:rPr>
          <w:rFonts w:ascii="Arial" w:hAnsi="Arial" w:cs="Arial"/>
          <w:b/>
          <w:sz w:val="32"/>
        </w:rPr>
        <w:t>/</w:t>
      </w:r>
      <w:r w:rsidR="005420D0">
        <w:rPr>
          <w:rFonts w:ascii="Arial" w:hAnsi="Arial" w:cs="Arial"/>
          <w:b/>
          <w:sz w:val="32"/>
        </w:rPr>
        <w:t>12</w:t>
      </w:r>
      <w:r w:rsidR="002F5240">
        <w:rPr>
          <w:rFonts w:ascii="Arial" w:hAnsi="Arial" w:cs="Arial"/>
          <w:b/>
          <w:sz w:val="32"/>
        </w:rPr>
        <w:t>/202</w:t>
      </w:r>
      <w:r w:rsidR="00866DD8">
        <w:rPr>
          <w:rFonts w:ascii="Arial" w:hAnsi="Arial" w:cs="Arial"/>
          <w:b/>
          <w:sz w:val="32"/>
        </w:rPr>
        <w:t>4</w:t>
      </w:r>
      <w:r w:rsidR="002F5240">
        <w:rPr>
          <w:rFonts w:ascii="Arial" w:hAnsi="Arial" w:cs="Arial"/>
          <w:b/>
          <w:sz w:val="32"/>
        </w:rPr>
        <w:t xml:space="preserve"> to </w:t>
      </w:r>
      <w:r>
        <w:rPr>
          <w:rFonts w:ascii="Arial" w:hAnsi="Arial" w:cs="Arial"/>
          <w:b/>
          <w:sz w:val="32"/>
        </w:rPr>
        <w:t>12</w:t>
      </w:r>
      <w:r w:rsidR="002F5240">
        <w:rPr>
          <w:rFonts w:ascii="Arial" w:hAnsi="Arial" w:cs="Arial"/>
          <w:b/>
          <w:sz w:val="32"/>
        </w:rPr>
        <w:t>/</w:t>
      </w:r>
      <w:r w:rsidR="005420D0">
        <w:rPr>
          <w:rFonts w:ascii="Arial" w:hAnsi="Arial" w:cs="Arial"/>
          <w:b/>
          <w:sz w:val="32"/>
        </w:rPr>
        <w:t>12</w:t>
      </w:r>
      <w:r w:rsidR="002F5240">
        <w:rPr>
          <w:rFonts w:ascii="Arial" w:hAnsi="Arial" w:cs="Arial"/>
          <w:b/>
          <w:sz w:val="32"/>
        </w:rPr>
        <w:t>/202</w:t>
      </w:r>
      <w:r w:rsidR="00866DD8">
        <w:rPr>
          <w:rFonts w:ascii="Arial" w:hAnsi="Arial" w:cs="Arial"/>
          <w:b/>
          <w:sz w:val="32"/>
        </w:rPr>
        <w:t>4</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4413394B" w14:textId="51DC8524" w:rsidR="00215F7A" w:rsidRDefault="00AB0912">
      <w:pPr>
        <w:pStyle w:val="TOC1"/>
        <w:rPr>
          <w:rFonts w:ascii="Calibri" w:hAnsi="Calibri"/>
          <w:kern w:val="2"/>
          <w:sz w:val="24"/>
          <w:szCs w:val="24"/>
        </w:rPr>
      </w:pPr>
      <w:r>
        <w:fldChar w:fldCharType="begin" w:fldLock="1"/>
      </w:r>
      <w:r>
        <w:instrText xml:space="preserve"> TOC \o "1-9" </w:instrText>
      </w:r>
      <w:r>
        <w:fldChar w:fldCharType="separate"/>
      </w:r>
      <w:r w:rsidR="00215F7A">
        <w:t>Meeting Organisation</w:t>
      </w:r>
      <w:r w:rsidR="00215F7A">
        <w:tab/>
      </w:r>
      <w:r w:rsidR="00215F7A">
        <w:fldChar w:fldCharType="begin" w:fldLock="1"/>
      </w:r>
      <w:r w:rsidR="00215F7A">
        <w:instrText xml:space="preserve"> PAGEREF _Toc189421553 \h </w:instrText>
      </w:r>
      <w:r w:rsidR="00215F7A">
        <w:fldChar w:fldCharType="separate"/>
      </w:r>
      <w:r w:rsidR="00215F7A">
        <w:t>7</w:t>
      </w:r>
      <w:r w:rsidR="00215F7A">
        <w:fldChar w:fldCharType="end"/>
      </w:r>
    </w:p>
    <w:p w14:paraId="3089DB5F" w14:textId="7C113535" w:rsidR="00215F7A" w:rsidRDefault="00215F7A">
      <w:pPr>
        <w:pStyle w:val="TOC1"/>
        <w:rPr>
          <w:rFonts w:ascii="Calibri" w:hAnsi="Calibri"/>
          <w:kern w:val="2"/>
          <w:sz w:val="24"/>
          <w:szCs w:val="24"/>
        </w:rPr>
      </w:pPr>
      <w:r>
        <w:t>Executive Summary</w:t>
      </w:r>
      <w:r>
        <w:tab/>
      </w:r>
      <w:r>
        <w:fldChar w:fldCharType="begin" w:fldLock="1"/>
      </w:r>
      <w:r>
        <w:instrText xml:space="preserve"> PAGEREF _Toc189421554 \h </w:instrText>
      </w:r>
      <w:r>
        <w:fldChar w:fldCharType="separate"/>
      </w:r>
      <w:r>
        <w:t>7</w:t>
      </w:r>
      <w:r>
        <w:fldChar w:fldCharType="end"/>
      </w:r>
    </w:p>
    <w:p w14:paraId="33B19F48" w14:textId="02513182" w:rsidR="00215F7A" w:rsidRDefault="00215F7A">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_Toc189421555 \h </w:instrText>
      </w:r>
      <w:r>
        <w:fldChar w:fldCharType="separate"/>
      </w:r>
      <w:r>
        <w:t>12</w:t>
      </w:r>
      <w:r>
        <w:fldChar w:fldCharType="end"/>
      </w:r>
    </w:p>
    <w:p w14:paraId="403869D8" w14:textId="202180C6" w:rsidR="00215F7A" w:rsidRDefault="00215F7A">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_Toc189421556 \h </w:instrText>
      </w:r>
      <w:r>
        <w:fldChar w:fldCharType="separate"/>
      </w:r>
      <w:r>
        <w:t>12</w:t>
      </w:r>
      <w:r>
        <w:fldChar w:fldCharType="end"/>
      </w:r>
    </w:p>
    <w:p w14:paraId="4F415165" w14:textId="53DF1E0E" w:rsidR="00215F7A" w:rsidRDefault="00215F7A">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_Toc189421557 \h </w:instrText>
      </w:r>
      <w:r>
        <w:fldChar w:fldCharType="separate"/>
      </w:r>
      <w:r>
        <w:t>13</w:t>
      </w:r>
      <w:r>
        <w:fldChar w:fldCharType="end"/>
      </w:r>
    </w:p>
    <w:p w14:paraId="17DC65F0" w14:textId="22AF0D7D" w:rsidR="00215F7A" w:rsidRDefault="00215F7A">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_Toc189421558 \h </w:instrText>
      </w:r>
      <w:r>
        <w:fldChar w:fldCharType="separate"/>
      </w:r>
      <w:r>
        <w:t>13</w:t>
      </w:r>
      <w:r>
        <w:fldChar w:fldCharType="end"/>
      </w:r>
    </w:p>
    <w:p w14:paraId="7D3F5E48" w14:textId="48412BB9" w:rsidR="00215F7A" w:rsidRDefault="00215F7A">
      <w:pPr>
        <w:pStyle w:val="TOC2"/>
        <w:rPr>
          <w:rFonts w:ascii="Calibri" w:hAnsi="Calibri"/>
          <w:kern w:val="2"/>
          <w:sz w:val="24"/>
          <w:szCs w:val="24"/>
        </w:rPr>
      </w:pPr>
      <w:r>
        <w:t>4</w:t>
      </w:r>
      <w:r>
        <w:rPr>
          <w:rFonts w:ascii="Calibri" w:hAnsi="Calibri"/>
          <w:kern w:val="2"/>
          <w:sz w:val="24"/>
          <w:szCs w:val="24"/>
        </w:rPr>
        <w:tab/>
      </w:r>
      <w:r>
        <w:t>Approval of the meeting report of TSG RAN #105</w:t>
      </w:r>
      <w:r>
        <w:tab/>
      </w:r>
      <w:r>
        <w:fldChar w:fldCharType="begin" w:fldLock="1"/>
      </w:r>
      <w:r>
        <w:instrText xml:space="preserve"> PAGEREF _Toc189421559 \h </w:instrText>
      </w:r>
      <w:r>
        <w:fldChar w:fldCharType="separate"/>
      </w:r>
      <w:r>
        <w:t>13</w:t>
      </w:r>
      <w:r>
        <w:fldChar w:fldCharType="end"/>
      </w:r>
    </w:p>
    <w:p w14:paraId="0310F5E8" w14:textId="197B984F" w:rsidR="00215F7A" w:rsidRDefault="00215F7A">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_Toc189421560 \h </w:instrText>
      </w:r>
      <w:r>
        <w:fldChar w:fldCharType="separate"/>
      </w:r>
      <w:r>
        <w:t>13</w:t>
      </w:r>
      <w:r>
        <w:fldChar w:fldCharType="end"/>
      </w:r>
    </w:p>
    <w:p w14:paraId="3CB68199" w14:textId="78E76C0D" w:rsidR="00215F7A" w:rsidRDefault="00215F7A">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_Toc189421561 \h </w:instrText>
      </w:r>
      <w:r>
        <w:fldChar w:fldCharType="separate"/>
      </w:r>
      <w:r>
        <w:t>13</w:t>
      </w:r>
      <w:r>
        <w:fldChar w:fldCharType="end"/>
      </w:r>
    </w:p>
    <w:p w14:paraId="4096ACE4" w14:textId="09792CDE" w:rsidR="00215F7A" w:rsidRDefault="00215F7A">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_Toc189421562 \h </w:instrText>
      </w:r>
      <w:r>
        <w:fldChar w:fldCharType="separate"/>
      </w:r>
      <w:r>
        <w:t>14</w:t>
      </w:r>
      <w:r>
        <w:fldChar w:fldCharType="end"/>
      </w:r>
    </w:p>
    <w:p w14:paraId="6F737D4B" w14:textId="4B053528" w:rsidR="00215F7A" w:rsidRDefault="00215F7A">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_Toc189421563 \h </w:instrText>
      </w:r>
      <w:r>
        <w:fldChar w:fldCharType="separate"/>
      </w:r>
      <w:r>
        <w:t>14</w:t>
      </w:r>
      <w:r>
        <w:fldChar w:fldCharType="end"/>
      </w:r>
    </w:p>
    <w:p w14:paraId="3C9A979D" w14:textId="0321C27A" w:rsidR="00215F7A" w:rsidRDefault="00215F7A">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_Toc189421564 \h </w:instrText>
      </w:r>
      <w:r>
        <w:fldChar w:fldCharType="separate"/>
      </w:r>
      <w:r>
        <w:t>14</w:t>
      </w:r>
      <w:r>
        <w:fldChar w:fldCharType="end"/>
      </w:r>
    </w:p>
    <w:p w14:paraId="11B73522" w14:textId="573825D2" w:rsidR="00215F7A" w:rsidRDefault="00215F7A">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_Toc189421565 \h </w:instrText>
      </w:r>
      <w:r>
        <w:fldChar w:fldCharType="separate"/>
      </w:r>
      <w:r>
        <w:t>15</w:t>
      </w:r>
      <w:r>
        <w:fldChar w:fldCharType="end"/>
      </w:r>
    </w:p>
    <w:p w14:paraId="3C7E1DB0" w14:textId="692758E3" w:rsidR="00215F7A" w:rsidRDefault="00215F7A">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_Toc189421566 \h </w:instrText>
      </w:r>
      <w:r>
        <w:fldChar w:fldCharType="separate"/>
      </w:r>
      <w:r>
        <w:t>15</w:t>
      </w:r>
      <w:r>
        <w:fldChar w:fldCharType="end"/>
      </w:r>
    </w:p>
    <w:p w14:paraId="4D45B597" w14:textId="4C82DB8D" w:rsidR="00215F7A" w:rsidRDefault="00215F7A">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_Toc189421567 \h </w:instrText>
      </w:r>
      <w:r>
        <w:fldChar w:fldCharType="separate"/>
      </w:r>
      <w:r>
        <w:t>15</w:t>
      </w:r>
      <w:r>
        <w:fldChar w:fldCharType="end"/>
      </w:r>
    </w:p>
    <w:p w14:paraId="065434BB" w14:textId="3A8F9981" w:rsidR="00215F7A" w:rsidRDefault="00215F7A">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_Toc189421568 \h </w:instrText>
      </w:r>
      <w:r>
        <w:fldChar w:fldCharType="separate"/>
      </w:r>
      <w:r>
        <w:t>15</w:t>
      </w:r>
      <w:r>
        <w:fldChar w:fldCharType="end"/>
      </w:r>
    </w:p>
    <w:p w14:paraId="6777995C" w14:textId="184B627A" w:rsidR="00215F7A" w:rsidRDefault="00215F7A">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_Toc189421569 \h </w:instrText>
      </w:r>
      <w:r>
        <w:fldChar w:fldCharType="separate"/>
      </w:r>
      <w:r>
        <w:t>17</w:t>
      </w:r>
      <w:r>
        <w:fldChar w:fldCharType="end"/>
      </w:r>
    </w:p>
    <w:p w14:paraId="72435DCC" w14:textId="353F4F55" w:rsidR="00215F7A" w:rsidRDefault="00215F7A">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_Toc189421570 \h </w:instrText>
      </w:r>
      <w:r>
        <w:fldChar w:fldCharType="separate"/>
      </w:r>
      <w:r>
        <w:t>17</w:t>
      </w:r>
      <w:r>
        <w:fldChar w:fldCharType="end"/>
      </w:r>
    </w:p>
    <w:p w14:paraId="1D725339" w14:textId="6ABF0FB1" w:rsidR="00215F7A" w:rsidRDefault="00215F7A">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_Toc189421571 \h </w:instrText>
      </w:r>
      <w:r>
        <w:fldChar w:fldCharType="separate"/>
      </w:r>
      <w:r>
        <w:t>19</w:t>
      </w:r>
      <w:r>
        <w:fldChar w:fldCharType="end"/>
      </w:r>
    </w:p>
    <w:p w14:paraId="45EF6BC7" w14:textId="077611EA" w:rsidR="00215F7A" w:rsidRDefault="00215F7A">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_Toc189421572 \h </w:instrText>
      </w:r>
      <w:r>
        <w:fldChar w:fldCharType="separate"/>
      </w:r>
      <w:r>
        <w:t>19</w:t>
      </w:r>
      <w:r>
        <w:fldChar w:fldCharType="end"/>
      </w:r>
    </w:p>
    <w:p w14:paraId="0D06825E" w14:textId="21DC7EEE" w:rsidR="00215F7A" w:rsidRDefault="00215F7A">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_Toc189421573 \h </w:instrText>
      </w:r>
      <w:r>
        <w:fldChar w:fldCharType="separate"/>
      </w:r>
      <w:r>
        <w:t>19</w:t>
      </w:r>
      <w:r>
        <w:fldChar w:fldCharType="end"/>
      </w:r>
    </w:p>
    <w:p w14:paraId="4DC41827" w14:textId="2CA029CA" w:rsidR="00215F7A" w:rsidRDefault="00215F7A">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_Toc189421574 \h </w:instrText>
      </w:r>
      <w:r>
        <w:fldChar w:fldCharType="separate"/>
      </w:r>
      <w:r>
        <w:t>24</w:t>
      </w:r>
      <w:r>
        <w:fldChar w:fldCharType="end"/>
      </w:r>
    </w:p>
    <w:p w14:paraId="76DF7F5C" w14:textId="047150EC" w:rsidR="00215F7A" w:rsidRDefault="00215F7A">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_Toc189421575 \h </w:instrText>
      </w:r>
      <w:r>
        <w:fldChar w:fldCharType="separate"/>
      </w:r>
      <w:r>
        <w:t>24</w:t>
      </w:r>
      <w:r>
        <w:fldChar w:fldCharType="end"/>
      </w:r>
    </w:p>
    <w:p w14:paraId="7725DB8A" w14:textId="0762C8B8" w:rsidR="00215F7A" w:rsidRDefault="00215F7A">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_Toc189421576 \h </w:instrText>
      </w:r>
      <w:r>
        <w:fldChar w:fldCharType="separate"/>
      </w:r>
      <w:r>
        <w:t>27</w:t>
      </w:r>
      <w:r>
        <w:fldChar w:fldCharType="end"/>
      </w:r>
    </w:p>
    <w:p w14:paraId="0264255D" w14:textId="4E132E49" w:rsidR="00215F7A" w:rsidRDefault="00215F7A">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_Toc189421577 \h </w:instrText>
      </w:r>
      <w:r>
        <w:fldChar w:fldCharType="separate"/>
      </w:r>
      <w:r>
        <w:t>27</w:t>
      </w:r>
      <w:r>
        <w:fldChar w:fldCharType="end"/>
      </w:r>
    </w:p>
    <w:p w14:paraId="56FA075F" w14:textId="13CAC93A" w:rsidR="00215F7A" w:rsidRDefault="00215F7A">
      <w:pPr>
        <w:pStyle w:val="TOC3"/>
        <w:rPr>
          <w:rFonts w:ascii="Calibri" w:hAnsi="Calibri"/>
          <w:kern w:val="2"/>
          <w:sz w:val="24"/>
          <w:szCs w:val="24"/>
        </w:rPr>
      </w:pPr>
      <w:r>
        <w:t>9.1</w:t>
      </w:r>
      <w:r>
        <w:rPr>
          <w:rFonts w:ascii="Calibri" w:hAnsi="Calibri"/>
          <w:kern w:val="2"/>
          <w:sz w:val="24"/>
          <w:szCs w:val="24"/>
        </w:rPr>
        <w:tab/>
      </w:r>
      <w:r>
        <w:t>New WI/SI proposals for NR</w:t>
      </w:r>
      <w:r>
        <w:tab/>
      </w:r>
      <w:r>
        <w:fldChar w:fldCharType="begin" w:fldLock="1"/>
      </w:r>
      <w:r>
        <w:instrText xml:space="preserve"> PAGEREF _Toc189421578 \h </w:instrText>
      </w:r>
      <w:r>
        <w:fldChar w:fldCharType="separate"/>
      </w:r>
      <w:r>
        <w:t>27</w:t>
      </w:r>
      <w:r>
        <w:fldChar w:fldCharType="end"/>
      </w:r>
    </w:p>
    <w:p w14:paraId="50F9B642" w14:textId="57808B4B" w:rsidR="00215F7A" w:rsidRDefault="00215F7A">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_Toc189421579 \h </w:instrText>
      </w:r>
      <w:r>
        <w:fldChar w:fldCharType="separate"/>
      </w:r>
      <w:r>
        <w:t>27</w:t>
      </w:r>
      <w:r>
        <w:fldChar w:fldCharType="end"/>
      </w:r>
    </w:p>
    <w:p w14:paraId="16D1DE4B" w14:textId="1B7E1EAF" w:rsidR="00215F7A" w:rsidRDefault="00215F7A">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_Toc189421580 \h </w:instrText>
      </w:r>
      <w:r>
        <w:fldChar w:fldCharType="separate"/>
      </w:r>
      <w:r>
        <w:t>31</w:t>
      </w:r>
      <w:r>
        <w:fldChar w:fldCharType="end"/>
      </w:r>
    </w:p>
    <w:p w14:paraId="0C498E55" w14:textId="580CDC24" w:rsidR="00215F7A" w:rsidRDefault="00215F7A">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_Toc189421581 \h </w:instrText>
      </w:r>
      <w:r>
        <w:fldChar w:fldCharType="separate"/>
      </w:r>
      <w:r>
        <w:t>31</w:t>
      </w:r>
      <w:r>
        <w:fldChar w:fldCharType="end"/>
      </w:r>
    </w:p>
    <w:p w14:paraId="7CE6175C" w14:textId="7C2F4E96" w:rsidR="00215F7A" w:rsidRDefault="00215F7A">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_Toc189421582 \h </w:instrText>
      </w:r>
      <w:r>
        <w:fldChar w:fldCharType="separate"/>
      </w:r>
      <w:r>
        <w:t>31</w:t>
      </w:r>
      <w:r>
        <w:fldChar w:fldCharType="end"/>
      </w:r>
    </w:p>
    <w:p w14:paraId="221B2560" w14:textId="2EB01B47" w:rsidR="00215F7A" w:rsidRDefault="00215F7A">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_Toc189421583 \h </w:instrText>
      </w:r>
      <w:r>
        <w:fldChar w:fldCharType="separate"/>
      </w:r>
      <w:r>
        <w:t>36</w:t>
      </w:r>
      <w:r>
        <w:fldChar w:fldCharType="end"/>
      </w:r>
    </w:p>
    <w:p w14:paraId="06759E95" w14:textId="030510F1" w:rsidR="00215F7A" w:rsidRDefault="00215F7A">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_Toc189421584 \h </w:instrText>
      </w:r>
      <w:r>
        <w:fldChar w:fldCharType="separate"/>
      </w:r>
      <w:r>
        <w:t>38</w:t>
      </w:r>
      <w:r>
        <w:fldChar w:fldCharType="end"/>
      </w:r>
    </w:p>
    <w:p w14:paraId="69517146" w14:textId="6E496AB5" w:rsidR="00215F7A" w:rsidRDefault="00215F7A">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_Toc189421585 \h </w:instrText>
      </w:r>
      <w:r>
        <w:fldChar w:fldCharType="separate"/>
      </w:r>
      <w:r>
        <w:t>38</w:t>
      </w:r>
      <w:r>
        <w:fldChar w:fldCharType="end"/>
      </w:r>
    </w:p>
    <w:p w14:paraId="74737EA4" w14:textId="5D52C00D" w:rsidR="00215F7A" w:rsidRDefault="00215F7A">
      <w:pPr>
        <w:pStyle w:val="TOC4"/>
        <w:rPr>
          <w:rFonts w:ascii="Calibri" w:hAnsi="Calibri"/>
          <w:kern w:val="2"/>
          <w:sz w:val="24"/>
          <w:szCs w:val="24"/>
        </w:rPr>
      </w:pPr>
      <w:r>
        <w:t>9.2.2</w:t>
      </w:r>
      <w:r>
        <w:rPr>
          <w:rFonts w:ascii="Calibri" w:hAnsi="Calibri"/>
          <w:kern w:val="2"/>
          <w:sz w:val="24"/>
          <w:szCs w:val="24"/>
        </w:rPr>
        <w:tab/>
      </w:r>
      <w:r>
        <w:t>Study on solutions for Ambient IoT in NR [RAN1 SI: FS_Ambient_IoT_solutions]</w:t>
      </w:r>
      <w:r>
        <w:tab/>
      </w:r>
      <w:r>
        <w:fldChar w:fldCharType="begin" w:fldLock="1"/>
      </w:r>
      <w:r>
        <w:instrText xml:space="preserve"> PAGEREF _Toc189421586 \h </w:instrText>
      </w:r>
      <w:r>
        <w:fldChar w:fldCharType="separate"/>
      </w:r>
      <w:r>
        <w:t>38</w:t>
      </w:r>
      <w:r>
        <w:fldChar w:fldCharType="end"/>
      </w:r>
    </w:p>
    <w:p w14:paraId="0DCE4F38" w14:textId="7DFC0908" w:rsidR="00215F7A" w:rsidRDefault="00215F7A">
      <w:pPr>
        <w:pStyle w:val="TOC4"/>
        <w:rPr>
          <w:rFonts w:ascii="Calibri" w:hAnsi="Calibri"/>
          <w:kern w:val="2"/>
          <w:sz w:val="24"/>
          <w:szCs w:val="24"/>
        </w:rPr>
      </w:pPr>
      <w:r>
        <w:t>9.2.3</w:t>
      </w:r>
      <w:r>
        <w:rPr>
          <w:rFonts w:ascii="Calibri" w:hAnsi="Calibri"/>
          <w:kern w:val="2"/>
          <w:sz w:val="24"/>
          <w:szCs w:val="24"/>
        </w:rPr>
        <w:tab/>
      </w:r>
      <w:r>
        <w:t>Study on channel modelling for ISAC for NR [RAN1 SI: FS_Sensing_NR]</w:t>
      </w:r>
      <w:r>
        <w:tab/>
      </w:r>
      <w:r>
        <w:fldChar w:fldCharType="begin" w:fldLock="1"/>
      </w:r>
      <w:r>
        <w:instrText xml:space="preserve"> PAGEREF _Toc189421587 \h </w:instrText>
      </w:r>
      <w:r>
        <w:fldChar w:fldCharType="separate"/>
      </w:r>
      <w:r>
        <w:t>41</w:t>
      </w:r>
      <w:r>
        <w:fldChar w:fldCharType="end"/>
      </w:r>
    </w:p>
    <w:p w14:paraId="3EC1D1B7" w14:textId="5A666D04" w:rsidR="00215F7A" w:rsidRDefault="00215F7A">
      <w:pPr>
        <w:pStyle w:val="TOC4"/>
        <w:rPr>
          <w:rFonts w:ascii="Calibri" w:hAnsi="Calibri"/>
          <w:kern w:val="2"/>
          <w:sz w:val="24"/>
          <w:szCs w:val="24"/>
        </w:rPr>
      </w:pPr>
      <w:r>
        <w:t>9.2.4</w:t>
      </w:r>
      <w:r>
        <w:rPr>
          <w:rFonts w:ascii="Calibri" w:hAnsi="Calibri"/>
          <w:kern w:val="2"/>
          <w:sz w:val="24"/>
          <w:szCs w:val="24"/>
        </w:rPr>
        <w:tab/>
      </w:r>
      <w:r>
        <w:t>Study on spatial channel model for demodulation perf. requirements for NR [RAN4 SI: FS_NR_demod_SCM]</w:t>
      </w:r>
      <w:r>
        <w:tab/>
      </w:r>
      <w:r>
        <w:fldChar w:fldCharType="begin" w:fldLock="1"/>
      </w:r>
      <w:r>
        <w:instrText xml:space="preserve"> PAGEREF _Toc189421588 \h </w:instrText>
      </w:r>
      <w:r>
        <w:fldChar w:fldCharType="separate"/>
      </w:r>
      <w:r>
        <w:t>41</w:t>
      </w:r>
      <w:r>
        <w:fldChar w:fldCharType="end"/>
      </w:r>
    </w:p>
    <w:p w14:paraId="2C972010" w14:textId="387E45DF" w:rsidR="00215F7A" w:rsidRDefault="00215F7A">
      <w:pPr>
        <w:pStyle w:val="TOC4"/>
        <w:rPr>
          <w:rFonts w:ascii="Calibri" w:hAnsi="Calibri"/>
          <w:kern w:val="2"/>
          <w:sz w:val="24"/>
          <w:szCs w:val="24"/>
        </w:rPr>
      </w:pPr>
      <w:r>
        <w:t>9.2.5</w:t>
      </w:r>
      <w:r>
        <w:rPr>
          <w:rFonts w:ascii="Calibri" w:hAnsi="Calibri"/>
          <w:kern w:val="2"/>
          <w:sz w:val="24"/>
          <w:szCs w:val="24"/>
        </w:rPr>
        <w:tab/>
      </w:r>
      <w:r>
        <w:t>Study on AI/ML for mobility in NR [RAN2 SI: FS_NR_AIML_Mob]</w:t>
      </w:r>
      <w:r>
        <w:tab/>
      </w:r>
      <w:r>
        <w:fldChar w:fldCharType="begin" w:fldLock="1"/>
      </w:r>
      <w:r>
        <w:instrText xml:space="preserve"> PAGEREF _Toc189421589 \h </w:instrText>
      </w:r>
      <w:r>
        <w:fldChar w:fldCharType="separate"/>
      </w:r>
      <w:r>
        <w:t>42</w:t>
      </w:r>
      <w:r>
        <w:fldChar w:fldCharType="end"/>
      </w:r>
    </w:p>
    <w:p w14:paraId="3CB5E3B3" w14:textId="246B2973" w:rsidR="00215F7A" w:rsidRDefault="00215F7A">
      <w:pPr>
        <w:pStyle w:val="TOC4"/>
        <w:rPr>
          <w:rFonts w:ascii="Calibri" w:hAnsi="Calibri"/>
          <w:kern w:val="2"/>
          <w:sz w:val="24"/>
          <w:szCs w:val="24"/>
        </w:rPr>
      </w:pPr>
      <w:r>
        <w:t>9.2.6</w:t>
      </w:r>
      <w:r>
        <w:rPr>
          <w:rFonts w:ascii="Calibri" w:hAnsi="Calibri"/>
          <w:kern w:val="2"/>
          <w:sz w:val="24"/>
          <w:szCs w:val="24"/>
        </w:rPr>
        <w:tab/>
      </w:r>
      <w:r>
        <w:t>Study on NR FR2 OTA testing Phase 3 [RAN4 SI: FS_NR_FR2_OTA_Ph3]</w:t>
      </w:r>
      <w:r>
        <w:tab/>
      </w:r>
      <w:r>
        <w:fldChar w:fldCharType="begin" w:fldLock="1"/>
      </w:r>
      <w:r>
        <w:instrText xml:space="preserve"> PAGEREF _Toc189421590 \h </w:instrText>
      </w:r>
      <w:r>
        <w:fldChar w:fldCharType="separate"/>
      </w:r>
      <w:r>
        <w:t>42</w:t>
      </w:r>
      <w:r>
        <w:fldChar w:fldCharType="end"/>
      </w:r>
    </w:p>
    <w:p w14:paraId="28ED145C" w14:textId="704D7FFA" w:rsidR="00215F7A" w:rsidRDefault="00215F7A">
      <w:pPr>
        <w:pStyle w:val="TOC4"/>
        <w:rPr>
          <w:rFonts w:ascii="Calibri" w:hAnsi="Calibri"/>
          <w:kern w:val="2"/>
          <w:sz w:val="24"/>
          <w:szCs w:val="24"/>
        </w:rPr>
      </w:pPr>
      <w:r>
        <w:t>9.2.7</w:t>
      </w:r>
      <w:r>
        <w:rPr>
          <w:rFonts w:ascii="Calibri" w:hAnsi="Calibri"/>
          <w:kern w:val="2"/>
          <w:sz w:val="24"/>
          <w:szCs w:val="24"/>
        </w:rPr>
        <w:tab/>
      </w:r>
      <w:r>
        <w:t>Study on IMT parameters for NR for 4400 to 4800 MHz, 7125 to 8400 MHz and 14800 to 15350 MHz [RAN4 SI: FS_NR_IMT_4400_7125_14800MHz]</w:t>
      </w:r>
      <w:r>
        <w:tab/>
      </w:r>
      <w:r>
        <w:fldChar w:fldCharType="begin" w:fldLock="1"/>
      </w:r>
      <w:r>
        <w:instrText xml:space="preserve"> PAGEREF _Toc189421591 \h </w:instrText>
      </w:r>
      <w:r>
        <w:fldChar w:fldCharType="separate"/>
      </w:r>
      <w:r>
        <w:t>43</w:t>
      </w:r>
      <w:r>
        <w:fldChar w:fldCharType="end"/>
      </w:r>
    </w:p>
    <w:p w14:paraId="2A32C818" w14:textId="7ACEC7D8" w:rsidR="00215F7A" w:rsidRDefault="00215F7A">
      <w:pPr>
        <w:pStyle w:val="TOC4"/>
        <w:rPr>
          <w:rFonts w:ascii="Calibri" w:hAnsi="Calibri"/>
          <w:kern w:val="2"/>
          <w:sz w:val="24"/>
          <w:szCs w:val="24"/>
        </w:rPr>
      </w:pPr>
      <w:r>
        <w:t>9.2.8</w:t>
      </w:r>
      <w:r>
        <w:rPr>
          <w:rFonts w:ascii="Calibri" w:hAnsi="Calibri"/>
          <w:kern w:val="2"/>
          <w:sz w:val="24"/>
          <w:szCs w:val="24"/>
        </w:rPr>
        <w:tab/>
      </w:r>
      <w:r>
        <w:t>Study on NR FR1 DL fragmented carriers [RAN4 SI: FS_NR_FR1_DL_Frag_Carrier]</w:t>
      </w:r>
      <w:r>
        <w:tab/>
      </w:r>
      <w:r>
        <w:fldChar w:fldCharType="begin" w:fldLock="1"/>
      </w:r>
      <w:r>
        <w:instrText xml:space="preserve"> PAGEREF _Toc189421592 \h </w:instrText>
      </w:r>
      <w:r>
        <w:fldChar w:fldCharType="separate"/>
      </w:r>
      <w:r>
        <w:t>44</w:t>
      </w:r>
      <w:r>
        <w:fldChar w:fldCharType="end"/>
      </w:r>
    </w:p>
    <w:p w14:paraId="7932FCCF" w14:textId="68C0A314" w:rsidR="00215F7A" w:rsidRDefault="00215F7A">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_Toc189421593 \h </w:instrText>
      </w:r>
      <w:r>
        <w:fldChar w:fldCharType="separate"/>
      </w:r>
      <w:r>
        <w:t>44</w:t>
      </w:r>
      <w:r>
        <w:fldChar w:fldCharType="end"/>
      </w:r>
    </w:p>
    <w:p w14:paraId="341984F7" w14:textId="17038774" w:rsidR="00215F7A" w:rsidRDefault="00215F7A">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_Toc189421594 \h </w:instrText>
      </w:r>
      <w:r>
        <w:fldChar w:fldCharType="separate"/>
      </w:r>
      <w:r>
        <w:t>44</w:t>
      </w:r>
      <w:r>
        <w:fldChar w:fldCharType="end"/>
      </w:r>
    </w:p>
    <w:p w14:paraId="520EC3A2" w14:textId="4B38B1D8" w:rsidR="00215F7A" w:rsidRDefault="00215F7A">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_Toc189421595 \h </w:instrText>
      </w:r>
      <w:r>
        <w:fldChar w:fldCharType="separate"/>
      </w:r>
      <w:r>
        <w:t>44</w:t>
      </w:r>
      <w:r>
        <w:fldChar w:fldCharType="end"/>
      </w:r>
    </w:p>
    <w:p w14:paraId="1B73F7C5" w14:textId="3CA6FBD1" w:rsidR="00215F7A" w:rsidRDefault="00215F7A">
      <w:pPr>
        <w:pStyle w:val="TOC5"/>
        <w:rPr>
          <w:rFonts w:ascii="Calibri" w:hAnsi="Calibri"/>
          <w:kern w:val="2"/>
          <w:sz w:val="24"/>
          <w:szCs w:val="24"/>
        </w:rPr>
      </w:pPr>
      <w:r>
        <w:t>9.3.1.2</w:t>
      </w:r>
      <w:r>
        <w:rPr>
          <w:rFonts w:ascii="Calibri" w:hAnsi="Calibri"/>
          <w:kern w:val="2"/>
          <w:sz w:val="24"/>
          <w:szCs w:val="24"/>
        </w:rPr>
        <w:tab/>
      </w:r>
      <w:r>
        <w:t>Evolution of NR duplex operation: SBFD [RAN1 WI: NR_duplex_evo]</w:t>
      </w:r>
      <w:r>
        <w:tab/>
      </w:r>
      <w:r>
        <w:fldChar w:fldCharType="begin" w:fldLock="1"/>
      </w:r>
      <w:r>
        <w:instrText xml:space="preserve"> PAGEREF _Toc189421596 \h </w:instrText>
      </w:r>
      <w:r>
        <w:fldChar w:fldCharType="separate"/>
      </w:r>
      <w:r>
        <w:t>45</w:t>
      </w:r>
      <w:r>
        <w:fldChar w:fldCharType="end"/>
      </w:r>
    </w:p>
    <w:p w14:paraId="4AF4F2D8" w14:textId="00832C7B" w:rsidR="00215F7A" w:rsidRDefault="00215F7A">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_Toc189421597 \h </w:instrText>
      </w:r>
      <w:r>
        <w:fldChar w:fldCharType="separate"/>
      </w:r>
      <w:r>
        <w:t>46</w:t>
      </w:r>
      <w:r>
        <w:fldChar w:fldCharType="end"/>
      </w:r>
    </w:p>
    <w:p w14:paraId="32151DBD" w14:textId="200CA3F5" w:rsidR="00215F7A" w:rsidRDefault="00215F7A">
      <w:pPr>
        <w:pStyle w:val="TOC5"/>
        <w:rPr>
          <w:rFonts w:ascii="Calibri" w:hAnsi="Calibri"/>
          <w:kern w:val="2"/>
          <w:sz w:val="24"/>
          <w:szCs w:val="24"/>
        </w:rPr>
      </w:pPr>
      <w:r>
        <w:t>9.3.1.4</w:t>
      </w:r>
      <w:r>
        <w:rPr>
          <w:rFonts w:ascii="Calibri" w:hAnsi="Calibri"/>
          <w:kern w:val="2"/>
          <w:sz w:val="24"/>
          <w:szCs w:val="24"/>
        </w:rPr>
        <w:tab/>
      </w:r>
      <w:r>
        <w:t>LP-WUS/WUR for NR [RAN1 WI: NR_LPWUS]</w:t>
      </w:r>
      <w:r>
        <w:tab/>
      </w:r>
      <w:r>
        <w:fldChar w:fldCharType="begin" w:fldLock="1"/>
      </w:r>
      <w:r>
        <w:instrText xml:space="preserve"> PAGEREF _Toc189421598 \h </w:instrText>
      </w:r>
      <w:r>
        <w:fldChar w:fldCharType="separate"/>
      </w:r>
      <w:r>
        <w:t>52</w:t>
      </w:r>
      <w:r>
        <w:fldChar w:fldCharType="end"/>
      </w:r>
    </w:p>
    <w:p w14:paraId="6F22AA42" w14:textId="58AD4036" w:rsidR="00215F7A" w:rsidRDefault="00215F7A">
      <w:pPr>
        <w:pStyle w:val="TOC5"/>
        <w:rPr>
          <w:rFonts w:ascii="Calibri" w:hAnsi="Calibri"/>
          <w:kern w:val="2"/>
          <w:sz w:val="24"/>
          <w:szCs w:val="24"/>
        </w:rPr>
      </w:pPr>
      <w:r>
        <w:t>9.3.1.5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_Toc189421599 \h </w:instrText>
      </w:r>
      <w:r>
        <w:fldChar w:fldCharType="separate"/>
      </w:r>
      <w:r>
        <w:t>53</w:t>
      </w:r>
      <w:r>
        <w:fldChar w:fldCharType="end"/>
      </w:r>
    </w:p>
    <w:p w14:paraId="1FEA9493" w14:textId="6554C74F" w:rsidR="00215F7A" w:rsidRDefault="00215F7A">
      <w:pPr>
        <w:pStyle w:val="TOC5"/>
        <w:rPr>
          <w:rFonts w:ascii="Calibri" w:hAnsi="Calibri"/>
          <w:kern w:val="2"/>
          <w:sz w:val="24"/>
          <w:szCs w:val="24"/>
        </w:rPr>
      </w:pPr>
      <w:r>
        <w:t>9.3.1.6</w:t>
      </w:r>
      <w:r>
        <w:rPr>
          <w:rFonts w:ascii="Calibri" w:hAnsi="Calibri"/>
          <w:kern w:val="2"/>
          <w:sz w:val="24"/>
          <w:szCs w:val="24"/>
        </w:rPr>
        <w:tab/>
      </w:r>
      <w:r>
        <w:t>Core part: Multi-carrier enhancements for NR Phase 2 [New RAN1 WI: NR_MC_enh2-Core]</w:t>
      </w:r>
      <w:r>
        <w:tab/>
      </w:r>
      <w:r>
        <w:fldChar w:fldCharType="begin" w:fldLock="1"/>
      </w:r>
      <w:r>
        <w:instrText xml:space="preserve"> PAGEREF _Toc189421600 \h </w:instrText>
      </w:r>
      <w:r>
        <w:fldChar w:fldCharType="separate"/>
      </w:r>
      <w:r>
        <w:t>55</w:t>
      </w:r>
      <w:r>
        <w:fldChar w:fldCharType="end"/>
      </w:r>
    </w:p>
    <w:p w14:paraId="055282C7" w14:textId="71EF5802" w:rsidR="00215F7A" w:rsidRDefault="00215F7A">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_Toc189421601 \h </w:instrText>
      </w:r>
      <w:r>
        <w:fldChar w:fldCharType="separate"/>
      </w:r>
      <w:r>
        <w:t>56</w:t>
      </w:r>
      <w:r>
        <w:fldChar w:fldCharType="end"/>
      </w:r>
    </w:p>
    <w:p w14:paraId="496FC8AF" w14:textId="66E47683" w:rsidR="00215F7A" w:rsidRDefault="00215F7A">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_Toc189421602 \h </w:instrText>
      </w:r>
      <w:r>
        <w:fldChar w:fldCharType="separate"/>
      </w:r>
      <w:r>
        <w:t>56</w:t>
      </w:r>
      <w:r>
        <w:fldChar w:fldCharType="end"/>
      </w:r>
    </w:p>
    <w:p w14:paraId="6072CAD9" w14:textId="4B74EE7B" w:rsidR="00215F7A" w:rsidRDefault="00215F7A">
      <w:pPr>
        <w:pStyle w:val="TOC5"/>
        <w:rPr>
          <w:rFonts w:ascii="Calibri" w:hAnsi="Calibri"/>
          <w:kern w:val="2"/>
          <w:sz w:val="24"/>
          <w:szCs w:val="24"/>
        </w:rPr>
      </w:pPr>
      <w:r>
        <w:t>9.3.2.2</w:t>
      </w:r>
      <w:r>
        <w:rPr>
          <w:rFonts w:ascii="Calibri" w:hAnsi="Calibri"/>
          <w:kern w:val="2"/>
          <w:sz w:val="24"/>
          <w:szCs w:val="24"/>
        </w:rPr>
        <w:tab/>
      </w:r>
      <w:r>
        <w:t>NTN for NR Phase 3 [RAN2 WI: NR_NTN_Ph3]</w:t>
      </w:r>
      <w:r>
        <w:tab/>
      </w:r>
      <w:r>
        <w:fldChar w:fldCharType="begin" w:fldLock="1"/>
      </w:r>
      <w:r>
        <w:instrText xml:space="preserve"> PAGEREF _Toc189421603 \h </w:instrText>
      </w:r>
      <w:r>
        <w:fldChar w:fldCharType="separate"/>
      </w:r>
      <w:r>
        <w:t>56</w:t>
      </w:r>
      <w:r>
        <w:fldChar w:fldCharType="end"/>
      </w:r>
    </w:p>
    <w:p w14:paraId="2EDCC88A" w14:textId="5DBFD220" w:rsidR="00215F7A" w:rsidRDefault="00215F7A">
      <w:pPr>
        <w:pStyle w:val="TOC5"/>
        <w:rPr>
          <w:rFonts w:ascii="Calibri" w:hAnsi="Calibri"/>
          <w:kern w:val="2"/>
          <w:sz w:val="24"/>
          <w:szCs w:val="24"/>
        </w:rPr>
      </w:pPr>
      <w:r>
        <w:t>9.3.2.3</w:t>
      </w:r>
      <w:r>
        <w:rPr>
          <w:rFonts w:ascii="Calibri" w:hAnsi="Calibri"/>
          <w:kern w:val="2"/>
          <w:sz w:val="24"/>
          <w:szCs w:val="24"/>
        </w:rPr>
        <w:tab/>
      </w:r>
      <w:r>
        <w:t>XR for NR Phase 3 [RAN2 WI: NR_XR_Ph3]</w:t>
      </w:r>
      <w:r>
        <w:tab/>
      </w:r>
      <w:r>
        <w:fldChar w:fldCharType="begin" w:fldLock="1"/>
      </w:r>
      <w:r>
        <w:instrText xml:space="preserve"> PAGEREF _Toc189421604 \h </w:instrText>
      </w:r>
      <w:r>
        <w:fldChar w:fldCharType="separate"/>
      </w:r>
      <w:r>
        <w:t>58</w:t>
      </w:r>
      <w:r>
        <w:fldChar w:fldCharType="end"/>
      </w:r>
    </w:p>
    <w:p w14:paraId="67062A93" w14:textId="1F8A9F80" w:rsidR="00215F7A" w:rsidRDefault="00215F7A">
      <w:pPr>
        <w:pStyle w:val="TOC5"/>
        <w:rPr>
          <w:rFonts w:ascii="Calibri" w:hAnsi="Calibri"/>
          <w:kern w:val="2"/>
          <w:sz w:val="24"/>
          <w:szCs w:val="24"/>
        </w:rPr>
      </w:pPr>
      <w:r>
        <w:t>9.3.2.4</w:t>
      </w:r>
      <w:r>
        <w:rPr>
          <w:rFonts w:ascii="Calibri" w:hAnsi="Calibri"/>
          <w:kern w:val="2"/>
          <w:sz w:val="24"/>
          <w:szCs w:val="24"/>
        </w:rPr>
        <w:tab/>
      </w:r>
      <w:r>
        <w:t>Core part: NR sidelink multi-hop relay [RAN2 WI: NR_SL_relay_multihop-Core]</w:t>
      </w:r>
      <w:r>
        <w:tab/>
      </w:r>
      <w:r>
        <w:fldChar w:fldCharType="begin" w:fldLock="1"/>
      </w:r>
      <w:r>
        <w:instrText xml:space="preserve"> PAGEREF _Toc189421605 \h </w:instrText>
      </w:r>
      <w:r>
        <w:fldChar w:fldCharType="separate"/>
      </w:r>
      <w:r>
        <w:t>61</w:t>
      </w:r>
      <w:r>
        <w:fldChar w:fldCharType="end"/>
      </w:r>
    </w:p>
    <w:p w14:paraId="729C3E70" w14:textId="0C4CF3F3" w:rsidR="00215F7A" w:rsidRDefault="00215F7A">
      <w:pPr>
        <w:pStyle w:val="TOC5"/>
        <w:rPr>
          <w:rFonts w:ascii="Calibri" w:hAnsi="Calibri"/>
          <w:kern w:val="2"/>
          <w:sz w:val="24"/>
          <w:szCs w:val="24"/>
        </w:rPr>
      </w:pPr>
      <w:r>
        <w:lastRenderedPageBreak/>
        <w:t>9.3.2.5</w:t>
      </w:r>
      <w:r>
        <w:rPr>
          <w:rFonts w:ascii="Calibri" w:hAnsi="Calibri"/>
          <w:kern w:val="2"/>
          <w:sz w:val="24"/>
          <w:szCs w:val="24"/>
        </w:rPr>
        <w:tab/>
      </w:r>
      <w:r>
        <w:t>Introduction of BDS B2b Signal in A-GNSS for LTE and NR [New RAN2 WI: LCS_BDS_B2b_LTE_NR]</w:t>
      </w:r>
      <w:r>
        <w:tab/>
      </w:r>
      <w:r>
        <w:fldChar w:fldCharType="begin" w:fldLock="1"/>
      </w:r>
      <w:r>
        <w:instrText xml:space="preserve"> PAGEREF _Toc189421606 \h </w:instrText>
      </w:r>
      <w:r>
        <w:fldChar w:fldCharType="separate"/>
      </w:r>
      <w:r>
        <w:t>61</w:t>
      </w:r>
      <w:r>
        <w:fldChar w:fldCharType="end"/>
      </w:r>
    </w:p>
    <w:p w14:paraId="6F14443F" w14:textId="5F1CF250" w:rsidR="00215F7A" w:rsidRDefault="00215F7A">
      <w:pPr>
        <w:pStyle w:val="TOC5"/>
        <w:rPr>
          <w:rFonts w:ascii="Calibri" w:hAnsi="Calibri"/>
          <w:kern w:val="2"/>
          <w:sz w:val="24"/>
          <w:szCs w:val="24"/>
        </w:rPr>
      </w:pPr>
      <w:r>
        <w:t>9.3.2.6</w:t>
      </w:r>
      <w:r>
        <w:rPr>
          <w:rFonts w:ascii="Calibri" w:hAnsi="Calibri"/>
          <w:kern w:val="2"/>
          <w:sz w:val="24"/>
          <w:szCs w:val="24"/>
        </w:rPr>
        <w:tab/>
      </w:r>
      <w:r>
        <w:t>Introduction of A-GNSS support for NavIC L1 SPS in NR &amp; LTE [New RAN2 WI: LCS_NAVIC_L1_SPS_NR_LTE]</w:t>
      </w:r>
      <w:r>
        <w:tab/>
      </w:r>
      <w:r>
        <w:fldChar w:fldCharType="begin" w:fldLock="1"/>
      </w:r>
      <w:r>
        <w:instrText xml:space="preserve"> PAGEREF _Toc189421607 \h </w:instrText>
      </w:r>
      <w:r>
        <w:fldChar w:fldCharType="separate"/>
      </w:r>
      <w:r>
        <w:t>62</w:t>
      </w:r>
      <w:r>
        <w:fldChar w:fldCharType="end"/>
      </w:r>
    </w:p>
    <w:p w14:paraId="778B24F0" w14:textId="1AB697B2" w:rsidR="00215F7A" w:rsidRDefault="00215F7A">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_Toc189421608 \h </w:instrText>
      </w:r>
      <w:r>
        <w:fldChar w:fldCharType="separate"/>
      </w:r>
      <w:r>
        <w:t>63</w:t>
      </w:r>
      <w:r>
        <w:fldChar w:fldCharType="end"/>
      </w:r>
    </w:p>
    <w:p w14:paraId="3014F55D" w14:textId="4C50C6BB" w:rsidR="00215F7A" w:rsidRDefault="00215F7A">
      <w:pPr>
        <w:pStyle w:val="TOC5"/>
        <w:rPr>
          <w:rFonts w:ascii="Calibri" w:hAnsi="Calibri"/>
          <w:kern w:val="2"/>
          <w:sz w:val="24"/>
          <w:szCs w:val="24"/>
        </w:rPr>
      </w:pPr>
      <w:r>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_Toc189421609 \h </w:instrText>
      </w:r>
      <w:r>
        <w:fldChar w:fldCharType="separate"/>
      </w:r>
      <w:r>
        <w:t>63</w:t>
      </w:r>
      <w:r>
        <w:fldChar w:fldCharType="end"/>
      </w:r>
    </w:p>
    <w:p w14:paraId="2F15B319" w14:textId="17FCE731" w:rsidR="00215F7A" w:rsidRDefault="00215F7A">
      <w:pPr>
        <w:pStyle w:val="TOC5"/>
        <w:rPr>
          <w:rFonts w:ascii="Calibri" w:hAnsi="Calibri"/>
          <w:kern w:val="2"/>
          <w:sz w:val="24"/>
          <w:szCs w:val="24"/>
        </w:rPr>
      </w:pPr>
      <w:r>
        <w:t>9.3.3.2</w:t>
      </w:r>
      <w:r>
        <w:rPr>
          <w:rFonts w:ascii="Calibri" w:hAnsi="Calibri"/>
          <w:kern w:val="2"/>
          <w:sz w:val="24"/>
          <w:szCs w:val="24"/>
        </w:rPr>
        <w:tab/>
      </w:r>
      <w:r>
        <w:t>Core part: Enhancements for AI/ML for NG-RAN [New RAN3 WI: NR_AIML_NGRAN_enh-Core]</w:t>
      </w:r>
      <w:r>
        <w:tab/>
      </w:r>
      <w:r>
        <w:fldChar w:fldCharType="begin" w:fldLock="1"/>
      </w:r>
      <w:r>
        <w:instrText xml:space="preserve"> PAGEREF _Toc189421610 \h </w:instrText>
      </w:r>
      <w:r>
        <w:fldChar w:fldCharType="separate"/>
      </w:r>
      <w:r>
        <w:t>63</w:t>
      </w:r>
      <w:r>
        <w:fldChar w:fldCharType="end"/>
      </w:r>
    </w:p>
    <w:p w14:paraId="6E849667" w14:textId="7D50B3CD" w:rsidR="00215F7A" w:rsidRDefault="00215F7A">
      <w:pPr>
        <w:pStyle w:val="TOC5"/>
        <w:rPr>
          <w:rFonts w:ascii="Calibri" w:hAnsi="Calibri"/>
          <w:kern w:val="2"/>
          <w:sz w:val="24"/>
          <w:szCs w:val="24"/>
        </w:rPr>
      </w:pPr>
      <w:r>
        <w:t>9.3.3.3</w:t>
      </w:r>
      <w:r>
        <w:rPr>
          <w:rFonts w:ascii="Calibri" w:hAnsi="Calibri"/>
          <w:kern w:val="2"/>
          <w:sz w:val="24"/>
          <w:szCs w:val="24"/>
        </w:rPr>
        <w:tab/>
      </w:r>
      <w:r>
        <w:t>Core part: Additional topological enhancements for NR [New RAN3 WI: NR_WAB_5GFemto-Core]</w:t>
      </w:r>
      <w:r>
        <w:tab/>
      </w:r>
      <w:r>
        <w:fldChar w:fldCharType="begin" w:fldLock="1"/>
      </w:r>
      <w:r>
        <w:instrText xml:space="preserve"> PAGEREF _Toc189421611 \h </w:instrText>
      </w:r>
      <w:r>
        <w:fldChar w:fldCharType="separate"/>
      </w:r>
      <w:r>
        <w:t>63</w:t>
      </w:r>
      <w:r>
        <w:fldChar w:fldCharType="end"/>
      </w:r>
    </w:p>
    <w:p w14:paraId="6F8AE2D4" w14:textId="7B180660" w:rsidR="00215F7A" w:rsidRDefault="00215F7A">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_Toc189421612 \h </w:instrText>
      </w:r>
      <w:r>
        <w:fldChar w:fldCharType="separate"/>
      </w:r>
      <w:r>
        <w:t>64</w:t>
      </w:r>
      <w:r>
        <w:fldChar w:fldCharType="end"/>
      </w:r>
    </w:p>
    <w:p w14:paraId="3E2CD122" w14:textId="05475145" w:rsidR="00215F7A" w:rsidRDefault="00215F7A">
      <w:pPr>
        <w:pStyle w:val="TOC5"/>
        <w:rPr>
          <w:rFonts w:ascii="Calibri" w:hAnsi="Calibri"/>
          <w:kern w:val="2"/>
          <w:sz w:val="24"/>
          <w:szCs w:val="24"/>
        </w:rPr>
      </w:pPr>
      <w:r>
        <w:t>9.3.4.1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_Toc189421613 \h </w:instrText>
      </w:r>
      <w:r>
        <w:fldChar w:fldCharType="separate"/>
      </w:r>
      <w:r>
        <w:t>64</w:t>
      </w:r>
      <w:r>
        <w:fldChar w:fldCharType="end"/>
      </w:r>
    </w:p>
    <w:p w14:paraId="585FD167" w14:textId="08097A0C" w:rsidR="00215F7A" w:rsidRDefault="00215F7A">
      <w:pPr>
        <w:pStyle w:val="TOC5"/>
        <w:rPr>
          <w:rFonts w:ascii="Calibri" w:hAnsi="Calibri"/>
          <w:kern w:val="2"/>
          <w:sz w:val="24"/>
          <w:szCs w:val="24"/>
        </w:rPr>
      </w:pPr>
      <w:r>
        <w:t>9.3.4.2</w:t>
      </w:r>
      <w:r>
        <w:rPr>
          <w:rFonts w:ascii="Calibri" w:hAnsi="Calibri"/>
          <w:kern w:val="2"/>
          <w:sz w:val="24"/>
          <w:szCs w:val="24"/>
        </w:rPr>
        <w:tab/>
      </w:r>
      <w:r>
        <w:t>NR base station (BS) RF requirement evolution for FR1/FR2 and testing [RAN4 WI: NR_BS_RF_req_evo]</w:t>
      </w:r>
      <w:r>
        <w:tab/>
      </w:r>
      <w:r>
        <w:fldChar w:fldCharType="begin" w:fldLock="1"/>
      </w:r>
      <w:r>
        <w:instrText xml:space="preserve"> PAGEREF _Toc189421614 \h </w:instrText>
      </w:r>
      <w:r>
        <w:fldChar w:fldCharType="separate"/>
      </w:r>
      <w:r>
        <w:t>65</w:t>
      </w:r>
      <w:r>
        <w:fldChar w:fldCharType="end"/>
      </w:r>
    </w:p>
    <w:p w14:paraId="6EF14444" w14:textId="74E06914" w:rsidR="00215F7A" w:rsidRDefault="00215F7A">
      <w:pPr>
        <w:pStyle w:val="TOC5"/>
        <w:rPr>
          <w:rFonts w:ascii="Calibri" w:hAnsi="Calibri"/>
          <w:kern w:val="2"/>
          <w:sz w:val="24"/>
          <w:szCs w:val="24"/>
        </w:rPr>
      </w:pPr>
      <w:r>
        <w:t>9.3.4.3</w:t>
      </w:r>
      <w:r>
        <w:rPr>
          <w:rFonts w:ascii="Calibri" w:hAnsi="Calibri"/>
          <w:kern w:val="2"/>
          <w:sz w:val="24"/>
          <w:szCs w:val="24"/>
        </w:rPr>
        <w:tab/>
      </w:r>
      <w:r>
        <w:t>NR RRM Phase 5 [RAN4 WI: NR_RRM_Ph5]</w:t>
      </w:r>
      <w:r>
        <w:tab/>
      </w:r>
      <w:r>
        <w:fldChar w:fldCharType="begin" w:fldLock="1"/>
      </w:r>
      <w:r>
        <w:instrText xml:space="preserve"> PAGEREF _Toc189421615 \h </w:instrText>
      </w:r>
      <w:r>
        <w:fldChar w:fldCharType="separate"/>
      </w:r>
      <w:r>
        <w:t>67</w:t>
      </w:r>
      <w:r>
        <w:fldChar w:fldCharType="end"/>
      </w:r>
    </w:p>
    <w:p w14:paraId="38D4DB77" w14:textId="487FB368" w:rsidR="00215F7A" w:rsidRDefault="00215F7A">
      <w:pPr>
        <w:pStyle w:val="TOC5"/>
        <w:rPr>
          <w:rFonts w:ascii="Calibri" w:hAnsi="Calibri"/>
          <w:kern w:val="2"/>
          <w:sz w:val="24"/>
          <w:szCs w:val="24"/>
        </w:rPr>
      </w:pPr>
      <w:r>
        <w:t>9.3.4.4</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_Toc189421616 \h </w:instrText>
      </w:r>
      <w:r>
        <w:fldChar w:fldCharType="separate"/>
      </w:r>
      <w:r>
        <w:t>67</w:t>
      </w:r>
      <w:r>
        <w:fldChar w:fldCharType="end"/>
      </w:r>
    </w:p>
    <w:p w14:paraId="58F43A52" w14:textId="1FFAB34F" w:rsidR="00215F7A" w:rsidRDefault="00215F7A">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_Toc189421617 \h </w:instrText>
      </w:r>
      <w:r>
        <w:fldChar w:fldCharType="separate"/>
      </w:r>
      <w:r>
        <w:t>68</w:t>
      </w:r>
      <w:r>
        <w:fldChar w:fldCharType="end"/>
      </w:r>
    </w:p>
    <w:p w14:paraId="2C6E50AE" w14:textId="7821FA2C" w:rsidR="00215F7A" w:rsidRDefault="00215F7A">
      <w:pPr>
        <w:pStyle w:val="TOC5"/>
        <w:rPr>
          <w:rFonts w:ascii="Calibri" w:hAnsi="Calibri"/>
          <w:kern w:val="2"/>
          <w:sz w:val="24"/>
          <w:szCs w:val="24"/>
        </w:rPr>
      </w:pPr>
      <w:r>
        <w:t>9.3.4.6</w:t>
      </w:r>
      <w:r>
        <w:rPr>
          <w:rFonts w:ascii="Calibri" w:hAnsi="Calibri"/>
          <w:kern w:val="2"/>
          <w:sz w:val="24"/>
          <w:szCs w:val="24"/>
        </w:rPr>
        <w:tab/>
      </w:r>
      <w:r>
        <w:t>Enhancements for Air-to-ground network for NR [RAN4 WI: NR_ATG_enh]</w:t>
      </w:r>
      <w:r>
        <w:tab/>
      </w:r>
      <w:r>
        <w:fldChar w:fldCharType="begin" w:fldLock="1"/>
      </w:r>
      <w:r>
        <w:instrText xml:space="preserve"> PAGEREF _Toc189421618 \h </w:instrText>
      </w:r>
      <w:r>
        <w:fldChar w:fldCharType="separate"/>
      </w:r>
      <w:r>
        <w:t>69</w:t>
      </w:r>
      <w:r>
        <w:fldChar w:fldCharType="end"/>
      </w:r>
    </w:p>
    <w:p w14:paraId="1F19E47A" w14:textId="01CB75F8" w:rsidR="00215F7A" w:rsidRDefault="00215F7A">
      <w:pPr>
        <w:pStyle w:val="TOC5"/>
        <w:rPr>
          <w:rFonts w:ascii="Calibri" w:hAnsi="Calibri"/>
          <w:kern w:val="2"/>
          <w:sz w:val="24"/>
          <w:szCs w:val="24"/>
        </w:rPr>
      </w:pPr>
      <w:r>
        <w:t>9.3.4.7</w:t>
      </w:r>
      <w:r>
        <w:rPr>
          <w:rFonts w:ascii="Calibri" w:hAnsi="Calibri"/>
          <w:kern w:val="2"/>
          <w:sz w:val="24"/>
          <w:szCs w:val="24"/>
        </w:rPr>
        <w:tab/>
      </w:r>
      <w:r>
        <w:t>Core part: NR SL: Intra-band CA in ITS band [RAN4 WI: NR_SL_intraB_CA_ITS-Core]</w:t>
      </w:r>
      <w:r>
        <w:tab/>
      </w:r>
      <w:r>
        <w:fldChar w:fldCharType="begin" w:fldLock="1"/>
      </w:r>
      <w:r>
        <w:instrText xml:space="preserve"> PAGEREF _Toc189421619 \h </w:instrText>
      </w:r>
      <w:r>
        <w:fldChar w:fldCharType="separate"/>
      </w:r>
      <w:r>
        <w:t>69</w:t>
      </w:r>
      <w:r>
        <w:fldChar w:fldCharType="end"/>
      </w:r>
    </w:p>
    <w:p w14:paraId="3F5ED7D0" w14:textId="2B8629EE" w:rsidR="00215F7A" w:rsidRDefault="00215F7A">
      <w:pPr>
        <w:pStyle w:val="TOC5"/>
        <w:rPr>
          <w:rFonts w:ascii="Calibri" w:hAnsi="Calibri"/>
          <w:kern w:val="2"/>
          <w:sz w:val="24"/>
          <w:szCs w:val="24"/>
        </w:rPr>
      </w:pPr>
      <w:r>
        <w:t>9.3.4.8</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_Toc189421620 \h </w:instrText>
      </w:r>
      <w:r>
        <w:fldChar w:fldCharType="separate"/>
      </w:r>
      <w:r>
        <w:t>70</w:t>
      </w:r>
      <w:r>
        <w:fldChar w:fldCharType="end"/>
      </w:r>
    </w:p>
    <w:p w14:paraId="348A28F2" w14:textId="439DCA0F" w:rsidR="00215F7A" w:rsidRDefault="00215F7A">
      <w:pPr>
        <w:pStyle w:val="TOC5"/>
        <w:rPr>
          <w:rFonts w:ascii="Calibri" w:hAnsi="Calibri"/>
          <w:kern w:val="2"/>
          <w:sz w:val="24"/>
          <w:szCs w:val="24"/>
        </w:rPr>
      </w:pPr>
      <w:r>
        <w:t>9.3.4.9</w:t>
      </w:r>
      <w:r>
        <w:rPr>
          <w:rFonts w:ascii="Calibri" w:hAnsi="Calibri"/>
          <w:kern w:val="2"/>
          <w:sz w:val="24"/>
          <w:szCs w:val="24"/>
        </w:rPr>
        <w:tab/>
      </w:r>
      <w:r>
        <w:t>Enh. requirements and conductive test methodology for NR NTN and IoT NTN [RAN4 WI: NR_IoT_NTN_req_test_enh]</w:t>
      </w:r>
      <w:r>
        <w:tab/>
      </w:r>
      <w:r>
        <w:fldChar w:fldCharType="begin" w:fldLock="1"/>
      </w:r>
      <w:r>
        <w:instrText xml:space="preserve"> PAGEREF _Toc189421621 \h </w:instrText>
      </w:r>
      <w:r>
        <w:fldChar w:fldCharType="separate"/>
      </w:r>
      <w:r>
        <w:t>71</w:t>
      </w:r>
      <w:r>
        <w:fldChar w:fldCharType="end"/>
      </w:r>
    </w:p>
    <w:p w14:paraId="33519259" w14:textId="6D11009A" w:rsidR="00215F7A" w:rsidRDefault="00215F7A">
      <w:pPr>
        <w:pStyle w:val="TOC5"/>
        <w:rPr>
          <w:rFonts w:ascii="Calibri" w:hAnsi="Calibri"/>
          <w:kern w:val="2"/>
          <w:sz w:val="24"/>
          <w:szCs w:val="24"/>
        </w:rPr>
      </w:pPr>
      <w:r>
        <w:t>9.3.4.10</w:t>
      </w:r>
      <w:r>
        <w:rPr>
          <w:rFonts w:ascii="Calibri" w:hAnsi="Calibri"/>
          <w:kern w:val="2"/>
          <w:sz w:val="24"/>
          <w:szCs w:val="24"/>
        </w:rPr>
        <w:tab/>
      </w:r>
      <w:r>
        <w:t>Perf. part: NR demodulation perf. Phase 5 [RAN4 WI: NR_demod_Ph5-Perf]</w:t>
      </w:r>
      <w:r>
        <w:tab/>
      </w:r>
      <w:r>
        <w:fldChar w:fldCharType="begin" w:fldLock="1"/>
      </w:r>
      <w:r>
        <w:instrText xml:space="preserve"> PAGEREF _Toc189421622 \h </w:instrText>
      </w:r>
      <w:r>
        <w:fldChar w:fldCharType="separate"/>
      </w:r>
      <w:r>
        <w:t>71</w:t>
      </w:r>
      <w:r>
        <w:fldChar w:fldCharType="end"/>
      </w:r>
    </w:p>
    <w:p w14:paraId="5B683047" w14:textId="1391E88C" w:rsidR="00215F7A" w:rsidRDefault="00215F7A">
      <w:pPr>
        <w:pStyle w:val="TOC3"/>
        <w:rPr>
          <w:rFonts w:ascii="Calibri" w:hAnsi="Calibri"/>
          <w:kern w:val="2"/>
          <w:sz w:val="24"/>
          <w:szCs w:val="24"/>
        </w:rPr>
      </w:pPr>
      <w:r>
        <w:t>9.4</w:t>
      </w:r>
      <w:r>
        <w:rPr>
          <w:rFonts w:ascii="Calibri" w:hAnsi="Calibri"/>
          <w:kern w:val="2"/>
          <w:sz w:val="24"/>
          <w:szCs w:val="24"/>
        </w:rPr>
        <w:tab/>
      </w:r>
      <w:r>
        <w:t>Open REL-19 NR or NR+LTE WIs (spectrum related)</w:t>
      </w:r>
      <w:r>
        <w:tab/>
      </w:r>
      <w:r>
        <w:fldChar w:fldCharType="begin" w:fldLock="1"/>
      </w:r>
      <w:r>
        <w:instrText xml:space="preserve"> PAGEREF _Toc189421623 \h </w:instrText>
      </w:r>
      <w:r>
        <w:fldChar w:fldCharType="separate"/>
      </w:r>
      <w:r>
        <w:t>71</w:t>
      </w:r>
      <w:r>
        <w:fldChar w:fldCharType="end"/>
      </w:r>
    </w:p>
    <w:p w14:paraId="47110CBA" w14:textId="075A3337" w:rsidR="00215F7A" w:rsidRDefault="00215F7A">
      <w:pPr>
        <w:pStyle w:val="TOC4"/>
        <w:rPr>
          <w:rFonts w:ascii="Calibri" w:hAnsi="Calibri"/>
          <w:kern w:val="2"/>
          <w:sz w:val="24"/>
          <w:szCs w:val="24"/>
        </w:rPr>
      </w:pPr>
      <w:r>
        <w:t>9.4.1</w:t>
      </w:r>
      <w:r>
        <w:rPr>
          <w:rFonts w:ascii="Calibri" w:hAnsi="Calibri"/>
          <w:kern w:val="2"/>
          <w:sz w:val="24"/>
          <w:szCs w:val="24"/>
        </w:rPr>
        <w:tab/>
      </w:r>
      <w:r>
        <w:t>Introduction of new bands</w:t>
      </w:r>
      <w:r>
        <w:tab/>
      </w:r>
      <w:r>
        <w:fldChar w:fldCharType="begin" w:fldLock="1"/>
      </w:r>
      <w:r>
        <w:instrText xml:space="preserve"> PAGEREF _Toc189421624 \h </w:instrText>
      </w:r>
      <w:r>
        <w:fldChar w:fldCharType="separate"/>
      </w:r>
      <w:r>
        <w:t>71</w:t>
      </w:r>
      <w:r>
        <w:fldChar w:fldCharType="end"/>
      </w:r>
    </w:p>
    <w:p w14:paraId="74221BDA" w14:textId="4B531EC3" w:rsidR="00215F7A" w:rsidRDefault="00215F7A">
      <w:pPr>
        <w:pStyle w:val="TOC5"/>
        <w:rPr>
          <w:rFonts w:ascii="Calibri" w:hAnsi="Calibri"/>
          <w:kern w:val="2"/>
          <w:sz w:val="24"/>
          <w:szCs w:val="24"/>
        </w:rPr>
      </w:pPr>
      <w:r>
        <w:t>9.4.1.1</w:t>
      </w:r>
      <w:r>
        <w:rPr>
          <w:rFonts w:ascii="Calibri" w:hAnsi="Calibri"/>
          <w:kern w:val="2"/>
          <w:sz w:val="24"/>
          <w:szCs w:val="24"/>
        </w:rPr>
        <w:tab/>
      </w:r>
      <w:r>
        <w:t>Introduction of the NR FDD 1.4 GHz band [RAN4 WI: NR_FDD_1400MHz]</w:t>
      </w:r>
      <w:r>
        <w:tab/>
      </w:r>
      <w:r>
        <w:fldChar w:fldCharType="begin" w:fldLock="1"/>
      </w:r>
      <w:r>
        <w:instrText xml:space="preserve"> PAGEREF _Toc189421625 \h </w:instrText>
      </w:r>
      <w:r>
        <w:fldChar w:fldCharType="separate"/>
      </w:r>
      <w:r>
        <w:t>71</w:t>
      </w:r>
      <w:r>
        <w:fldChar w:fldCharType="end"/>
      </w:r>
    </w:p>
    <w:p w14:paraId="5B9363B1" w14:textId="723E7B4E" w:rsidR="00215F7A" w:rsidRDefault="00215F7A">
      <w:pPr>
        <w:pStyle w:val="TOC5"/>
        <w:rPr>
          <w:rFonts w:ascii="Calibri" w:hAnsi="Calibri"/>
          <w:kern w:val="2"/>
          <w:sz w:val="24"/>
          <w:szCs w:val="24"/>
        </w:rPr>
      </w:pPr>
      <w:r>
        <w:t>9.4.1.2</w:t>
      </w:r>
      <w:r>
        <w:rPr>
          <w:rFonts w:ascii="Calibri" w:hAnsi="Calibri"/>
          <w:kern w:val="2"/>
          <w:sz w:val="24"/>
          <w:szCs w:val="24"/>
        </w:rPr>
        <w:tab/>
      </w:r>
      <w:r>
        <w:t>Introduction of NR bands n87 and n88 [RAN4 WI: NR_bands_n87_n88]</w:t>
      </w:r>
      <w:r>
        <w:tab/>
      </w:r>
      <w:r>
        <w:fldChar w:fldCharType="begin" w:fldLock="1"/>
      </w:r>
      <w:r>
        <w:instrText xml:space="preserve"> PAGEREF _Toc189421626 \h </w:instrText>
      </w:r>
      <w:r>
        <w:fldChar w:fldCharType="separate"/>
      </w:r>
      <w:r>
        <w:t>72</w:t>
      </w:r>
      <w:r>
        <w:fldChar w:fldCharType="end"/>
      </w:r>
    </w:p>
    <w:p w14:paraId="406473EA" w14:textId="1DE7A43F" w:rsidR="00215F7A" w:rsidRDefault="00215F7A">
      <w:pPr>
        <w:pStyle w:val="TOC5"/>
        <w:rPr>
          <w:rFonts w:ascii="Calibri" w:hAnsi="Calibri"/>
          <w:kern w:val="2"/>
          <w:sz w:val="24"/>
          <w:szCs w:val="24"/>
        </w:rPr>
      </w:pPr>
      <w:r>
        <w:t>9.4.1.3</w:t>
      </w:r>
      <w:r>
        <w:rPr>
          <w:rFonts w:ascii="Calibri" w:hAnsi="Calibri"/>
          <w:kern w:val="2"/>
          <w:sz w:val="24"/>
          <w:szCs w:val="24"/>
        </w:rPr>
        <w:tab/>
      </w:r>
      <w:r>
        <w:t>Introduction of NR band n68 [RAN4 WI: NR_band_n68]</w:t>
      </w:r>
      <w:r>
        <w:tab/>
      </w:r>
      <w:r>
        <w:fldChar w:fldCharType="begin" w:fldLock="1"/>
      </w:r>
      <w:r>
        <w:instrText xml:space="preserve"> PAGEREF _Toc189421627 \h </w:instrText>
      </w:r>
      <w:r>
        <w:fldChar w:fldCharType="separate"/>
      </w:r>
      <w:r>
        <w:t>72</w:t>
      </w:r>
      <w:r>
        <w:fldChar w:fldCharType="end"/>
      </w:r>
    </w:p>
    <w:p w14:paraId="68BFA016" w14:textId="14DBD3F0" w:rsidR="00215F7A" w:rsidRDefault="00215F7A">
      <w:pPr>
        <w:pStyle w:val="TOC5"/>
        <w:rPr>
          <w:rFonts w:ascii="Calibri" w:hAnsi="Calibri"/>
          <w:kern w:val="2"/>
          <w:sz w:val="24"/>
          <w:szCs w:val="24"/>
        </w:rPr>
      </w:pPr>
      <w:r>
        <w:t>9.4.1.4</w:t>
      </w:r>
      <w:r>
        <w:rPr>
          <w:rFonts w:ascii="Calibri" w:hAnsi="Calibri"/>
          <w:kern w:val="2"/>
          <w:sz w:val="24"/>
          <w:szCs w:val="24"/>
        </w:rPr>
        <w:tab/>
      </w:r>
      <w:r>
        <w:t>Introduction of another NR NTN S-band (MSS band 2000-2020 MHz UL and 2180-2200 MHz DL) [RAN4 WI: NR_NTN_Sband]</w:t>
      </w:r>
      <w:r>
        <w:tab/>
      </w:r>
      <w:r>
        <w:fldChar w:fldCharType="begin" w:fldLock="1"/>
      </w:r>
      <w:r>
        <w:instrText xml:space="preserve"> PAGEREF _Toc189421628 \h </w:instrText>
      </w:r>
      <w:r>
        <w:fldChar w:fldCharType="separate"/>
      </w:r>
      <w:r>
        <w:t>72</w:t>
      </w:r>
      <w:r>
        <w:fldChar w:fldCharType="end"/>
      </w:r>
    </w:p>
    <w:p w14:paraId="1A6D6228" w14:textId="4087D175" w:rsidR="00215F7A" w:rsidRDefault="00215F7A">
      <w:pPr>
        <w:pStyle w:val="TOC5"/>
        <w:rPr>
          <w:rFonts w:ascii="Calibri" w:hAnsi="Calibri"/>
          <w:kern w:val="2"/>
          <w:sz w:val="24"/>
          <w:szCs w:val="24"/>
        </w:rPr>
      </w:pPr>
      <w:r>
        <w:t>9.4.1.5</w:t>
      </w:r>
      <w:r>
        <w:rPr>
          <w:rFonts w:ascii="Calibri" w:hAnsi="Calibri"/>
          <w:kern w:val="2"/>
          <w:sz w:val="24"/>
          <w:szCs w:val="24"/>
        </w:rPr>
        <w:tab/>
      </w:r>
      <w:r>
        <w:t>Introduction of new NR NTN bands to support the Extended L-band and the combined MSS L-band and Extended L-band ranges [RAN4 WI: NR_NTN_combinedLband]</w:t>
      </w:r>
      <w:r>
        <w:tab/>
      </w:r>
      <w:r>
        <w:fldChar w:fldCharType="begin" w:fldLock="1"/>
      </w:r>
      <w:r>
        <w:instrText xml:space="preserve"> PAGEREF _Toc189421629 \h </w:instrText>
      </w:r>
      <w:r>
        <w:fldChar w:fldCharType="separate"/>
      </w:r>
      <w:r>
        <w:t>72</w:t>
      </w:r>
      <w:r>
        <w:fldChar w:fldCharType="end"/>
      </w:r>
    </w:p>
    <w:p w14:paraId="715B5D2A" w14:textId="38AAB075" w:rsidR="00215F7A" w:rsidRDefault="00215F7A">
      <w:pPr>
        <w:pStyle w:val="TOC5"/>
        <w:rPr>
          <w:rFonts w:ascii="Calibri" w:hAnsi="Calibri"/>
          <w:kern w:val="2"/>
          <w:sz w:val="24"/>
          <w:szCs w:val="24"/>
        </w:rPr>
      </w:pPr>
      <w:r>
        <w:t>9.4.1.6</w:t>
      </w:r>
      <w:r>
        <w:rPr>
          <w:rFonts w:ascii="Calibri" w:hAnsi="Calibri"/>
          <w:kern w:val="2"/>
          <w:sz w:val="24"/>
          <w:szCs w:val="24"/>
        </w:rPr>
        <w:tab/>
      </w:r>
      <w:r>
        <w:t>Introduction of Ku bands for NR NTN [RAN4 WI: NR_NTN_Ku_bands]</w:t>
      </w:r>
      <w:r>
        <w:tab/>
      </w:r>
      <w:r>
        <w:fldChar w:fldCharType="begin" w:fldLock="1"/>
      </w:r>
      <w:r>
        <w:instrText xml:space="preserve"> PAGEREF _Toc189421630 \h </w:instrText>
      </w:r>
      <w:r>
        <w:fldChar w:fldCharType="separate"/>
      </w:r>
      <w:r>
        <w:t>73</w:t>
      </w:r>
      <w:r>
        <w:fldChar w:fldCharType="end"/>
      </w:r>
    </w:p>
    <w:p w14:paraId="5911FCC8" w14:textId="418DC46B" w:rsidR="00215F7A" w:rsidRDefault="00215F7A">
      <w:pPr>
        <w:pStyle w:val="TOC5"/>
        <w:rPr>
          <w:rFonts w:ascii="Calibri" w:hAnsi="Calibri"/>
          <w:kern w:val="2"/>
          <w:sz w:val="24"/>
          <w:szCs w:val="24"/>
        </w:rPr>
      </w:pPr>
      <w:r>
        <w:t>9.4.1.7</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_Toc189421631 \h </w:instrText>
      </w:r>
      <w:r>
        <w:fldChar w:fldCharType="separate"/>
      </w:r>
      <w:r>
        <w:t>75</w:t>
      </w:r>
      <w:r>
        <w:fldChar w:fldCharType="end"/>
      </w:r>
    </w:p>
    <w:p w14:paraId="221B6D7C" w14:textId="709F64FE" w:rsidR="00215F7A" w:rsidRDefault="00215F7A">
      <w:pPr>
        <w:pStyle w:val="TOC5"/>
        <w:rPr>
          <w:rFonts w:ascii="Calibri" w:hAnsi="Calibri"/>
          <w:kern w:val="2"/>
          <w:sz w:val="24"/>
          <w:szCs w:val="24"/>
        </w:rPr>
      </w:pPr>
      <w:r>
        <w:t>9.4.1.8</w:t>
      </w:r>
      <w:r>
        <w:rPr>
          <w:rFonts w:ascii="Calibri" w:hAnsi="Calibri"/>
          <w:kern w:val="2"/>
          <w:sz w:val="24"/>
          <w:szCs w:val="24"/>
        </w:rPr>
        <w:tab/>
      </w:r>
      <w:r>
        <w:t>Introduction of additional operating NR bands for HAPS [New RAN4 WI: NR_HAPS_bands]</w:t>
      </w:r>
      <w:r>
        <w:tab/>
      </w:r>
      <w:r>
        <w:fldChar w:fldCharType="begin" w:fldLock="1"/>
      </w:r>
      <w:r>
        <w:instrText xml:space="preserve"> PAGEREF _Toc189421632 \h </w:instrText>
      </w:r>
      <w:r>
        <w:fldChar w:fldCharType="separate"/>
      </w:r>
      <w:r>
        <w:t>75</w:t>
      </w:r>
      <w:r>
        <w:fldChar w:fldCharType="end"/>
      </w:r>
    </w:p>
    <w:p w14:paraId="1143E5F2" w14:textId="6E2D976F" w:rsidR="00215F7A" w:rsidRDefault="00215F7A">
      <w:pPr>
        <w:pStyle w:val="TOC4"/>
        <w:rPr>
          <w:rFonts w:ascii="Calibri" w:hAnsi="Calibri"/>
          <w:kern w:val="2"/>
          <w:sz w:val="24"/>
          <w:szCs w:val="24"/>
        </w:rPr>
      </w:pPr>
      <w:r>
        <w:t>9.4.2</w:t>
      </w:r>
      <w:r>
        <w:rPr>
          <w:rFonts w:ascii="Calibri" w:hAnsi="Calibri"/>
          <w:kern w:val="2"/>
          <w:sz w:val="24"/>
          <w:szCs w:val="24"/>
        </w:rPr>
        <w:tab/>
      </w:r>
      <w:r>
        <w:t>Carrier Aggregation/Dual Connectivity/SUL related basket WIs for Rel-19</w:t>
      </w:r>
      <w:r>
        <w:tab/>
      </w:r>
      <w:r>
        <w:fldChar w:fldCharType="begin" w:fldLock="1"/>
      </w:r>
      <w:r>
        <w:instrText xml:space="preserve"> PAGEREF _Toc189421633 \h </w:instrText>
      </w:r>
      <w:r>
        <w:fldChar w:fldCharType="separate"/>
      </w:r>
      <w:r>
        <w:t>76</w:t>
      </w:r>
      <w:r>
        <w:fldChar w:fldCharType="end"/>
      </w:r>
    </w:p>
    <w:p w14:paraId="74D93BB8" w14:textId="4421D2F6" w:rsidR="00215F7A" w:rsidRDefault="00215F7A">
      <w:pPr>
        <w:pStyle w:val="TOC5"/>
        <w:rPr>
          <w:rFonts w:ascii="Calibri" w:hAnsi="Calibri"/>
          <w:kern w:val="2"/>
          <w:sz w:val="24"/>
          <w:szCs w:val="24"/>
        </w:rPr>
      </w:pPr>
      <w:r>
        <w:t>9.4.2.1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_Toc189421634 \h </w:instrText>
      </w:r>
      <w:r>
        <w:fldChar w:fldCharType="separate"/>
      </w:r>
      <w:r>
        <w:t>76</w:t>
      </w:r>
      <w:r>
        <w:fldChar w:fldCharType="end"/>
      </w:r>
    </w:p>
    <w:p w14:paraId="4CD4F4A2" w14:textId="2FE0A08B" w:rsidR="00215F7A" w:rsidRDefault="00215F7A">
      <w:pPr>
        <w:pStyle w:val="TOC5"/>
        <w:rPr>
          <w:rFonts w:ascii="Calibri" w:hAnsi="Calibri"/>
          <w:kern w:val="2"/>
          <w:sz w:val="24"/>
          <w:szCs w:val="24"/>
        </w:rPr>
      </w:pPr>
      <w:r>
        <w:t>9.4.2.2</w:t>
      </w:r>
      <w:r>
        <w:rPr>
          <w:rFonts w:ascii="Calibri" w:hAnsi="Calibri"/>
          <w:kern w:val="2"/>
          <w:sz w:val="24"/>
          <w:szCs w:val="24"/>
        </w:rPr>
        <w:tab/>
      </w:r>
      <w:r>
        <w:t>Core part: Rel-19 NR CA/DC for x bands DL with y bands UL (x&lt;7, y&lt;3) and SUL band combos/CA band combos with a single SUL or two SUL cells [RAN4 WI: NR_CADC_SUL_R19-Core]</w:t>
      </w:r>
      <w:r>
        <w:tab/>
      </w:r>
      <w:r>
        <w:fldChar w:fldCharType="begin" w:fldLock="1"/>
      </w:r>
      <w:r>
        <w:instrText xml:space="preserve"> PAGEREF _Toc189421635 \h </w:instrText>
      </w:r>
      <w:r>
        <w:fldChar w:fldCharType="separate"/>
      </w:r>
      <w:r>
        <w:t>77</w:t>
      </w:r>
      <w:r>
        <w:fldChar w:fldCharType="end"/>
      </w:r>
    </w:p>
    <w:p w14:paraId="20B9CF2F" w14:textId="7A45E98B" w:rsidR="00215F7A" w:rsidRDefault="00215F7A">
      <w:pPr>
        <w:pStyle w:val="TOC5"/>
        <w:rPr>
          <w:rFonts w:ascii="Calibri" w:hAnsi="Calibri"/>
          <w:kern w:val="2"/>
          <w:sz w:val="24"/>
          <w:szCs w:val="24"/>
        </w:rPr>
      </w:pPr>
      <w:r>
        <w:t>9.4.2.3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_Toc189421636 \h </w:instrText>
      </w:r>
      <w:r>
        <w:fldChar w:fldCharType="separate"/>
      </w:r>
      <w:r>
        <w:t>78</w:t>
      </w:r>
      <w:r>
        <w:fldChar w:fldCharType="end"/>
      </w:r>
    </w:p>
    <w:p w14:paraId="134DF9DF" w14:textId="4F1AC5E2" w:rsidR="00215F7A" w:rsidRDefault="00215F7A">
      <w:pPr>
        <w:pStyle w:val="TOC5"/>
        <w:rPr>
          <w:rFonts w:ascii="Calibri" w:hAnsi="Calibri"/>
          <w:kern w:val="2"/>
          <w:sz w:val="24"/>
          <w:szCs w:val="24"/>
        </w:rPr>
      </w:pPr>
      <w:r>
        <w:t>9.4.2.4</w:t>
      </w:r>
      <w:r>
        <w:rPr>
          <w:rFonts w:ascii="Calibri" w:hAnsi="Calibri"/>
          <w:kern w:val="2"/>
          <w:sz w:val="24"/>
          <w:szCs w:val="24"/>
        </w:rPr>
        <w:tab/>
      </w:r>
      <w:r>
        <w:t>Core part: Rel-19 DL interruption for NR and EN-DC band combinations at dynamic Tx Switching in UL [RAN4 WI: DL_intrpt_combos_TxSW_R19-Core]</w:t>
      </w:r>
      <w:r>
        <w:tab/>
      </w:r>
      <w:r>
        <w:fldChar w:fldCharType="begin" w:fldLock="1"/>
      </w:r>
      <w:r>
        <w:instrText xml:space="preserve"> PAGEREF _Toc189421637 \h </w:instrText>
      </w:r>
      <w:r>
        <w:fldChar w:fldCharType="separate"/>
      </w:r>
      <w:r>
        <w:t>78</w:t>
      </w:r>
      <w:r>
        <w:fldChar w:fldCharType="end"/>
      </w:r>
    </w:p>
    <w:p w14:paraId="3177918A" w14:textId="153E2588" w:rsidR="00215F7A" w:rsidRDefault="00215F7A">
      <w:pPr>
        <w:pStyle w:val="TOC4"/>
        <w:rPr>
          <w:rFonts w:ascii="Calibri" w:hAnsi="Calibri"/>
          <w:kern w:val="2"/>
          <w:sz w:val="24"/>
          <w:szCs w:val="24"/>
        </w:rPr>
      </w:pPr>
      <w:r>
        <w:t>9.4.3</w:t>
      </w:r>
      <w:r>
        <w:rPr>
          <w:rFonts w:ascii="Calibri" w:hAnsi="Calibri"/>
          <w:kern w:val="2"/>
          <w:sz w:val="24"/>
          <w:szCs w:val="24"/>
        </w:rPr>
        <w:tab/>
      </w:r>
      <w:r>
        <w:t>Power class related WIs</w:t>
      </w:r>
      <w:r>
        <w:tab/>
      </w:r>
      <w:r>
        <w:fldChar w:fldCharType="begin" w:fldLock="1"/>
      </w:r>
      <w:r>
        <w:instrText xml:space="preserve"> PAGEREF _Toc189421638 \h </w:instrText>
      </w:r>
      <w:r>
        <w:fldChar w:fldCharType="separate"/>
      </w:r>
      <w:r>
        <w:t>78</w:t>
      </w:r>
      <w:r>
        <w:fldChar w:fldCharType="end"/>
      </w:r>
    </w:p>
    <w:p w14:paraId="53173772" w14:textId="0B71F879" w:rsidR="00215F7A" w:rsidRDefault="00215F7A">
      <w:pPr>
        <w:pStyle w:val="TOC5"/>
        <w:rPr>
          <w:rFonts w:ascii="Calibri" w:hAnsi="Calibri"/>
          <w:kern w:val="2"/>
          <w:sz w:val="24"/>
          <w:szCs w:val="24"/>
        </w:rPr>
      </w:pPr>
      <w:r>
        <w:t>9.4.3.1</w:t>
      </w:r>
      <w:r>
        <w:rPr>
          <w:rFonts w:ascii="Calibri" w:hAnsi="Calibri"/>
          <w:kern w:val="2"/>
          <w:sz w:val="24"/>
          <w:szCs w:val="24"/>
        </w:rPr>
        <w:tab/>
      </w:r>
      <w:r>
        <w:t>Core part: Rel-19 HPUE (PC1.5 or 2) for DC combinations of LTE band(s) and NR band(s) [RAN4 WI: HPUE_DC_LTE_NR_R19-Core]</w:t>
      </w:r>
      <w:r>
        <w:tab/>
      </w:r>
      <w:r>
        <w:fldChar w:fldCharType="begin" w:fldLock="1"/>
      </w:r>
      <w:r>
        <w:instrText xml:space="preserve"> PAGEREF _Toc189421639 \h </w:instrText>
      </w:r>
      <w:r>
        <w:fldChar w:fldCharType="separate"/>
      </w:r>
      <w:r>
        <w:t>78</w:t>
      </w:r>
      <w:r>
        <w:fldChar w:fldCharType="end"/>
      </w:r>
    </w:p>
    <w:p w14:paraId="3CB6E1DD" w14:textId="3F8C7EAD" w:rsidR="00215F7A" w:rsidRDefault="00215F7A">
      <w:pPr>
        <w:pStyle w:val="TOC5"/>
        <w:rPr>
          <w:rFonts w:ascii="Calibri" w:hAnsi="Calibri"/>
          <w:kern w:val="2"/>
          <w:sz w:val="24"/>
          <w:szCs w:val="24"/>
        </w:rPr>
      </w:pPr>
      <w:r>
        <w:t>9.4.3.2</w:t>
      </w:r>
      <w:r>
        <w:rPr>
          <w:rFonts w:ascii="Calibri" w:hAnsi="Calibri"/>
          <w:kern w:val="2"/>
          <w:sz w:val="24"/>
          <w:szCs w:val="24"/>
        </w:rPr>
        <w:tab/>
      </w:r>
      <w:r>
        <w:t>Core part: Rel-19 HPUE (PC1.5 or 2) for NR intra-band CA or NR inter-band CA/DC band combinations with/without NR SUL [RAN4 WI: HPUE_NR_CADC_SUL_R19-Core]</w:t>
      </w:r>
      <w:r>
        <w:tab/>
      </w:r>
      <w:r>
        <w:fldChar w:fldCharType="begin" w:fldLock="1"/>
      </w:r>
      <w:r>
        <w:instrText xml:space="preserve"> PAGEREF _Toc189421640 \h </w:instrText>
      </w:r>
      <w:r>
        <w:fldChar w:fldCharType="separate"/>
      </w:r>
      <w:r>
        <w:t>79</w:t>
      </w:r>
      <w:r>
        <w:fldChar w:fldCharType="end"/>
      </w:r>
    </w:p>
    <w:p w14:paraId="4F039FC5" w14:textId="0831434F" w:rsidR="00215F7A" w:rsidRDefault="00215F7A">
      <w:pPr>
        <w:pStyle w:val="TOC5"/>
        <w:rPr>
          <w:rFonts w:ascii="Calibri" w:hAnsi="Calibri"/>
          <w:kern w:val="2"/>
          <w:sz w:val="24"/>
          <w:szCs w:val="24"/>
        </w:rPr>
      </w:pPr>
      <w:r>
        <w:t>9.4.3.3</w:t>
      </w:r>
      <w:r>
        <w:rPr>
          <w:rFonts w:ascii="Calibri" w:hAnsi="Calibri"/>
          <w:kern w:val="2"/>
          <w:sz w:val="24"/>
          <w:szCs w:val="24"/>
        </w:rPr>
        <w:tab/>
      </w:r>
      <w:r>
        <w:t>Core part: NR power class 2 RedCap UE in FR1 [RAN4 WI: NR_PC2_RedCap_UE-Core]</w:t>
      </w:r>
      <w:r>
        <w:tab/>
      </w:r>
      <w:r>
        <w:fldChar w:fldCharType="begin" w:fldLock="1"/>
      </w:r>
      <w:r>
        <w:instrText xml:space="preserve"> PAGEREF _Toc189421641 \h </w:instrText>
      </w:r>
      <w:r>
        <w:fldChar w:fldCharType="separate"/>
      </w:r>
      <w:r>
        <w:t>79</w:t>
      </w:r>
      <w:r>
        <w:fldChar w:fldCharType="end"/>
      </w:r>
    </w:p>
    <w:p w14:paraId="59152327" w14:textId="4E617653" w:rsidR="00215F7A" w:rsidRDefault="00215F7A">
      <w:pPr>
        <w:pStyle w:val="TOC5"/>
        <w:rPr>
          <w:rFonts w:ascii="Calibri" w:hAnsi="Calibri"/>
          <w:kern w:val="2"/>
          <w:sz w:val="24"/>
          <w:szCs w:val="24"/>
        </w:rPr>
      </w:pPr>
      <w:r>
        <w:t>9.4.3.4</w:t>
      </w:r>
      <w:r>
        <w:rPr>
          <w:rFonts w:ascii="Calibri" w:hAnsi="Calibri"/>
          <w:kern w:val="2"/>
          <w:sz w:val="24"/>
          <w:szCs w:val="24"/>
        </w:rPr>
        <w:tab/>
      </w:r>
      <w:r>
        <w:t>Core part: Rel-19 HPUE (PC1.5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_Toc189421642 \h </w:instrText>
      </w:r>
      <w:r>
        <w:fldChar w:fldCharType="separate"/>
      </w:r>
      <w:r>
        <w:t>80</w:t>
      </w:r>
      <w:r>
        <w:fldChar w:fldCharType="end"/>
      </w:r>
    </w:p>
    <w:p w14:paraId="1AF2802A" w14:textId="68E260E1" w:rsidR="00215F7A" w:rsidRDefault="00215F7A">
      <w:pPr>
        <w:pStyle w:val="TOC5"/>
        <w:rPr>
          <w:rFonts w:ascii="Calibri" w:hAnsi="Calibri"/>
          <w:kern w:val="2"/>
          <w:sz w:val="24"/>
          <w:szCs w:val="24"/>
        </w:rPr>
      </w:pPr>
      <w:r>
        <w:lastRenderedPageBreak/>
        <w:t>9.4.3.5</w:t>
      </w:r>
      <w:r>
        <w:rPr>
          <w:rFonts w:ascii="Calibri" w:hAnsi="Calibri"/>
          <w:kern w:val="2"/>
          <w:sz w:val="24"/>
          <w:szCs w:val="24"/>
        </w:rPr>
        <w:tab/>
      </w:r>
      <w:r>
        <w:t>Core part: Introduction of PC2 and UE 40MHz ChBW in NR band n28 [RAN4 WI: NR_n28_PC2_40MHz_CBW-Core]</w:t>
      </w:r>
      <w:r>
        <w:tab/>
      </w:r>
      <w:r>
        <w:fldChar w:fldCharType="begin" w:fldLock="1"/>
      </w:r>
      <w:r>
        <w:instrText xml:space="preserve"> PAGEREF _Toc189421643 \h </w:instrText>
      </w:r>
      <w:r>
        <w:fldChar w:fldCharType="separate"/>
      </w:r>
      <w:r>
        <w:t>80</w:t>
      </w:r>
      <w:r>
        <w:fldChar w:fldCharType="end"/>
      </w:r>
    </w:p>
    <w:p w14:paraId="642B7B6F" w14:textId="07C52EEE" w:rsidR="00215F7A" w:rsidRDefault="00215F7A">
      <w:pPr>
        <w:pStyle w:val="TOC4"/>
        <w:rPr>
          <w:rFonts w:ascii="Calibri" w:hAnsi="Calibri"/>
          <w:kern w:val="2"/>
          <w:sz w:val="24"/>
          <w:szCs w:val="24"/>
        </w:rPr>
      </w:pPr>
      <w:r>
        <w:t>9.4.4</w:t>
      </w:r>
      <w:r>
        <w:rPr>
          <w:rFonts w:ascii="Calibri" w:hAnsi="Calibri"/>
          <w:kern w:val="2"/>
          <w:sz w:val="24"/>
          <w:szCs w:val="24"/>
        </w:rPr>
        <w:tab/>
      </w:r>
      <w:r>
        <w:t>Other spectrum related REL-18 WIs</w:t>
      </w:r>
      <w:r>
        <w:tab/>
      </w:r>
      <w:r>
        <w:fldChar w:fldCharType="begin" w:fldLock="1"/>
      </w:r>
      <w:r>
        <w:instrText xml:space="preserve"> PAGEREF _Toc189421644 \h </w:instrText>
      </w:r>
      <w:r>
        <w:fldChar w:fldCharType="separate"/>
      </w:r>
      <w:r>
        <w:t>82</w:t>
      </w:r>
      <w:r>
        <w:fldChar w:fldCharType="end"/>
      </w:r>
    </w:p>
    <w:p w14:paraId="732B49A8" w14:textId="27FAFEAD" w:rsidR="00215F7A" w:rsidRDefault="00215F7A">
      <w:pPr>
        <w:pStyle w:val="TOC5"/>
        <w:rPr>
          <w:rFonts w:ascii="Calibri" w:hAnsi="Calibri"/>
          <w:kern w:val="2"/>
          <w:sz w:val="24"/>
          <w:szCs w:val="24"/>
        </w:rPr>
      </w:pPr>
      <w:r>
        <w:t>9.4.4.1</w:t>
      </w:r>
      <w:r>
        <w:rPr>
          <w:rFonts w:ascii="Calibri" w:hAnsi="Calibri"/>
          <w:kern w:val="2"/>
          <w:sz w:val="24"/>
          <w:szCs w:val="24"/>
        </w:rPr>
        <w:tab/>
      </w:r>
      <w:r>
        <w:t>Core part: Adding ChBW(s) support to existing NR bands and CA/ENDC combinations in REL-19 [RAN4 WI: NR_bands_CA_ENDC_R19_BWs-Core]</w:t>
      </w:r>
      <w:r>
        <w:tab/>
      </w:r>
      <w:r>
        <w:fldChar w:fldCharType="begin" w:fldLock="1"/>
      </w:r>
      <w:r>
        <w:instrText xml:space="preserve"> PAGEREF _Toc189421645 \h </w:instrText>
      </w:r>
      <w:r>
        <w:fldChar w:fldCharType="separate"/>
      </w:r>
      <w:r>
        <w:t>82</w:t>
      </w:r>
      <w:r>
        <w:fldChar w:fldCharType="end"/>
      </w:r>
    </w:p>
    <w:p w14:paraId="5EB5A74B" w14:textId="366097DF" w:rsidR="00215F7A" w:rsidRDefault="00215F7A">
      <w:pPr>
        <w:pStyle w:val="TOC5"/>
        <w:rPr>
          <w:rFonts w:ascii="Calibri" w:hAnsi="Calibri"/>
          <w:kern w:val="2"/>
          <w:sz w:val="24"/>
          <w:szCs w:val="24"/>
        </w:rPr>
      </w:pPr>
      <w:r>
        <w:t>9.4.4.2</w:t>
      </w:r>
      <w:r>
        <w:rPr>
          <w:rFonts w:ascii="Calibri" w:hAnsi="Calibri"/>
          <w:kern w:val="2"/>
          <w:sz w:val="24"/>
          <w:szCs w:val="24"/>
        </w:rPr>
        <w:tab/>
      </w:r>
      <w:r>
        <w:t>mmWave in NR: UE spurious emissions and EESS protection [New RAN4 WI: NR_mmWave_protect]</w:t>
      </w:r>
      <w:r>
        <w:tab/>
      </w:r>
      <w:r>
        <w:fldChar w:fldCharType="begin" w:fldLock="1"/>
      </w:r>
      <w:r>
        <w:instrText xml:space="preserve"> PAGEREF _Toc189421646 \h </w:instrText>
      </w:r>
      <w:r>
        <w:fldChar w:fldCharType="separate"/>
      </w:r>
      <w:r>
        <w:t>82</w:t>
      </w:r>
      <w:r>
        <w:fldChar w:fldCharType="end"/>
      </w:r>
    </w:p>
    <w:p w14:paraId="79DFCC6C" w14:textId="5A2F5BD8" w:rsidR="00215F7A" w:rsidRDefault="00215F7A">
      <w:pPr>
        <w:pStyle w:val="TOC3"/>
        <w:rPr>
          <w:rFonts w:ascii="Calibri" w:hAnsi="Calibri"/>
          <w:kern w:val="2"/>
          <w:sz w:val="24"/>
          <w:szCs w:val="24"/>
        </w:rPr>
      </w:pPr>
      <w:r>
        <w:t>9.5</w:t>
      </w:r>
      <w:r>
        <w:rPr>
          <w:rFonts w:ascii="Calibri" w:hAnsi="Calibri"/>
          <w:kern w:val="2"/>
          <w:sz w:val="24"/>
          <w:szCs w:val="24"/>
        </w:rPr>
        <w:tab/>
      </w:r>
      <w:r>
        <w:t>Open REL-18 NR or NR+LTE WIs (not spectrum related)</w:t>
      </w:r>
      <w:r>
        <w:tab/>
      </w:r>
      <w:r>
        <w:fldChar w:fldCharType="begin" w:fldLock="1"/>
      </w:r>
      <w:r>
        <w:instrText xml:space="preserve"> PAGEREF _Toc189421647 \h </w:instrText>
      </w:r>
      <w:r>
        <w:fldChar w:fldCharType="separate"/>
      </w:r>
      <w:r>
        <w:t>82</w:t>
      </w:r>
      <w:r>
        <w:fldChar w:fldCharType="end"/>
      </w:r>
    </w:p>
    <w:p w14:paraId="19B245D2" w14:textId="420F6221" w:rsidR="00215F7A" w:rsidRDefault="00215F7A">
      <w:pPr>
        <w:pStyle w:val="TOC4"/>
        <w:rPr>
          <w:rFonts w:ascii="Calibri" w:hAnsi="Calibri"/>
          <w:kern w:val="2"/>
          <w:sz w:val="24"/>
          <w:szCs w:val="24"/>
        </w:rPr>
      </w:pPr>
      <w:r>
        <w:t>9.5.1</w:t>
      </w:r>
      <w:r>
        <w:rPr>
          <w:rFonts w:ascii="Calibri" w:hAnsi="Calibri"/>
          <w:kern w:val="2"/>
          <w:sz w:val="24"/>
          <w:szCs w:val="24"/>
        </w:rPr>
        <w:tab/>
      </w:r>
      <w:r>
        <w:t>Perf. part: Expanded and improved NR positioning [Perf. part of RAN1 WI: NR_pos_enh2-Perf]</w:t>
      </w:r>
      <w:r>
        <w:tab/>
      </w:r>
      <w:r>
        <w:fldChar w:fldCharType="begin" w:fldLock="1"/>
      </w:r>
      <w:r>
        <w:instrText xml:space="preserve"> PAGEREF _Toc189421648 \h </w:instrText>
      </w:r>
      <w:r>
        <w:fldChar w:fldCharType="separate"/>
      </w:r>
      <w:r>
        <w:t>82</w:t>
      </w:r>
      <w:r>
        <w:fldChar w:fldCharType="end"/>
      </w:r>
    </w:p>
    <w:p w14:paraId="672D430F" w14:textId="218E0EC2" w:rsidR="00215F7A" w:rsidRDefault="00215F7A">
      <w:pPr>
        <w:pStyle w:val="TOC3"/>
        <w:rPr>
          <w:rFonts w:ascii="Calibri" w:hAnsi="Calibri"/>
          <w:kern w:val="2"/>
          <w:sz w:val="24"/>
          <w:szCs w:val="24"/>
        </w:rPr>
      </w:pPr>
      <w:r>
        <w:t>9.6</w:t>
      </w:r>
      <w:r>
        <w:rPr>
          <w:rFonts w:ascii="Calibri" w:hAnsi="Calibri"/>
          <w:kern w:val="2"/>
          <w:sz w:val="24"/>
          <w:szCs w:val="24"/>
        </w:rPr>
        <w:tab/>
      </w:r>
      <w:r>
        <w:t>Small Technical Enhancements and Improvements for REL-19 [TEI19]</w:t>
      </w:r>
      <w:r>
        <w:tab/>
      </w:r>
      <w:r>
        <w:fldChar w:fldCharType="begin" w:fldLock="1"/>
      </w:r>
      <w:r>
        <w:instrText xml:space="preserve"> PAGEREF _Toc189421649 \h </w:instrText>
      </w:r>
      <w:r>
        <w:fldChar w:fldCharType="separate"/>
      </w:r>
      <w:r>
        <w:t>83</w:t>
      </w:r>
      <w:r>
        <w:fldChar w:fldCharType="end"/>
      </w:r>
    </w:p>
    <w:p w14:paraId="4E727203" w14:textId="593EB286" w:rsidR="00215F7A" w:rsidRDefault="00215F7A">
      <w:pPr>
        <w:pStyle w:val="TOC3"/>
        <w:rPr>
          <w:rFonts w:ascii="Calibri" w:hAnsi="Calibri"/>
          <w:kern w:val="2"/>
          <w:sz w:val="24"/>
          <w:szCs w:val="24"/>
        </w:rPr>
      </w:pPr>
      <w:r>
        <w:t>9.7</w:t>
      </w:r>
      <w:r>
        <w:rPr>
          <w:rFonts w:ascii="Calibri" w:hAnsi="Calibri"/>
          <w:kern w:val="2"/>
          <w:sz w:val="24"/>
          <w:szCs w:val="24"/>
        </w:rPr>
        <w:tab/>
      </w:r>
      <w:r>
        <w:t>Closed REL-19 NR or NR+LTE SIs</w:t>
      </w:r>
      <w:r>
        <w:tab/>
      </w:r>
      <w:r>
        <w:fldChar w:fldCharType="begin" w:fldLock="1"/>
      </w:r>
      <w:r>
        <w:instrText xml:space="preserve"> PAGEREF _Toc189421650 \h </w:instrText>
      </w:r>
      <w:r>
        <w:fldChar w:fldCharType="separate"/>
      </w:r>
      <w:r>
        <w:t>83</w:t>
      </w:r>
      <w:r>
        <w:fldChar w:fldCharType="end"/>
      </w:r>
    </w:p>
    <w:p w14:paraId="178CB595" w14:textId="23925C91" w:rsidR="00215F7A" w:rsidRDefault="00215F7A">
      <w:pPr>
        <w:pStyle w:val="TOC3"/>
        <w:rPr>
          <w:rFonts w:ascii="Calibri" w:hAnsi="Calibri"/>
          <w:kern w:val="2"/>
          <w:sz w:val="24"/>
          <w:szCs w:val="24"/>
        </w:rPr>
      </w:pPr>
      <w:r>
        <w:t>9.8</w:t>
      </w:r>
      <w:r>
        <w:rPr>
          <w:rFonts w:ascii="Calibri" w:hAnsi="Calibri"/>
          <w:kern w:val="2"/>
          <w:sz w:val="24"/>
          <w:szCs w:val="24"/>
        </w:rPr>
        <w:tab/>
      </w:r>
      <w:r>
        <w:t>Closed REL-19 NR or NR+LTE WIs</w:t>
      </w:r>
      <w:r>
        <w:tab/>
      </w:r>
      <w:r>
        <w:fldChar w:fldCharType="begin" w:fldLock="1"/>
      </w:r>
      <w:r>
        <w:instrText xml:space="preserve"> PAGEREF _Toc189421651 \h </w:instrText>
      </w:r>
      <w:r>
        <w:fldChar w:fldCharType="separate"/>
      </w:r>
      <w:r>
        <w:t>84</w:t>
      </w:r>
      <w:r>
        <w:fldChar w:fldCharType="end"/>
      </w:r>
    </w:p>
    <w:p w14:paraId="0C1EDC77" w14:textId="2B061B15" w:rsidR="00215F7A" w:rsidRDefault="00215F7A">
      <w:pPr>
        <w:pStyle w:val="TOC3"/>
        <w:rPr>
          <w:rFonts w:ascii="Calibri" w:hAnsi="Calibri"/>
          <w:kern w:val="2"/>
          <w:sz w:val="24"/>
          <w:szCs w:val="24"/>
        </w:rPr>
      </w:pPr>
      <w:r>
        <w:t>9.9</w:t>
      </w:r>
      <w:r>
        <w:rPr>
          <w:rFonts w:ascii="Calibri" w:hAnsi="Calibri"/>
          <w:kern w:val="2"/>
          <w:sz w:val="24"/>
          <w:szCs w:val="24"/>
        </w:rPr>
        <w:tab/>
      </w:r>
      <w:r>
        <w:t>NR UE capabilities</w:t>
      </w:r>
      <w:r>
        <w:tab/>
      </w:r>
      <w:r>
        <w:fldChar w:fldCharType="begin" w:fldLock="1"/>
      </w:r>
      <w:r>
        <w:instrText xml:space="preserve"> PAGEREF _Toc189421652 \h </w:instrText>
      </w:r>
      <w:r>
        <w:fldChar w:fldCharType="separate"/>
      </w:r>
      <w:r>
        <w:t>84</w:t>
      </w:r>
      <w:r>
        <w:fldChar w:fldCharType="end"/>
      </w:r>
    </w:p>
    <w:p w14:paraId="16FC71B6" w14:textId="7E462C3B" w:rsidR="00215F7A" w:rsidRDefault="00215F7A">
      <w:pPr>
        <w:pStyle w:val="TOC3"/>
        <w:rPr>
          <w:rFonts w:ascii="Calibri" w:hAnsi="Calibri"/>
          <w:kern w:val="2"/>
          <w:sz w:val="24"/>
          <w:szCs w:val="24"/>
        </w:rPr>
      </w:pPr>
      <w:r>
        <w:t>9.10</w:t>
      </w:r>
      <w:r>
        <w:rPr>
          <w:rFonts w:ascii="Calibri" w:hAnsi="Calibri"/>
          <w:kern w:val="2"/>
          <w:sz w:val="24"/>
          <w:szCs w:val="24"/>
        </w:rPr>
        <w:tab/>
      </w:r>
      <w:r>
        <w:t>Other NR documents</w:t>
      </w:r>
      <w:r>
        <w:tab/>
      </w:r>
      <w:r>
        <w:fldChar w:fldCharType="begin" w:fldLock="1"/>
      </w:r>
      <w:r>
        <w:instrText xml:space="preserve"> PAGEREF _Toc189421653 \h </w:instrText>
      </w:r>
      <w:r>
        <w:fldChar w:fldCharType="separate"/>
      </w:r>
      <w:r>
        <w:t>84</w:t>
      </w:r>
      <w:r>
        <w:fldChar w:fldCharType="end"/>
      </w:r>
    </w:p>
    <w:p w14:paraId="6DA31A99" w14:textId="37E46956" w:rsidR="00215F7A" w:rsidRDefault="00215F7A">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_Toc189421654 \h </w:instrText>
      </w:r>
      <w:r>
        <w:fldChar w:fldCharType="separate"/>
      </w:r>
      <w:r>
        <w:t>86</w:t>
      </w:r>
      <w:r>
        <w:fldChar w:fldCharType="end"/>
      </w:r>
    </w:p>
    <w:p w14:paraId="2540445D" w14:textId="2E4804CB" w:rsidR="00215F7A" w:rsidRDefault="00215F7A">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_Toc189421655 \h </w:instrText>
      </w:r>
      <w:r>
        <w:fldChar w:fldCharType="separate"/>
      </w:r>
      <w:r>
        <w:t>86</w:t>
      </w:r>
      <w:r>
        <w:fldChar w:fldCharType="end"/>
      </w:r>
    </w:p>
    <w:p w14:paraId="2D8B631A" w14:textId="4413BAC6" w:rsidR="00215F7A" w:rsidRDefault="00215F7A">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_Toc189421656 \h </w:instrText>
      </w:r>
      <w:r>
        <w:fldChar w:fldCharType="separate"/>
      </w:r>
      <w:r>
        <w:t>86</w:t>
      </w:r>
      <w:r>
        <w:fldChar w:fldCharType="end"/>
      </w:r>
    </w:p>
    <w:p w14:paraId="5765A294" w14:textId="65974832" w:rsidR="00215F7A" w:rsidRDefault="00215F7A">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_Toc189421657 \h </w:instrText>
      </w:r>
      <w:r>
        <w:fldChar w:fldCharType="separate"/>
      </w:r>
      <w:r>
        <w:t>88</w:t>
      </w:r>
      <w:r>
        <w:fldChar w:fldCharType="end"/>
      </w:r>
    </w:p>
    <w:p w14:paraId="711AE234" w14:textId="654128F8" w:rsidR="00215F7A" w:rsidRDefault="00215F7A">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_Toc189421658 \h </w:instrText>
      </w:r>
      <w:r>
        <w:fldChar w:fldCharType="separate"/>
      </w:r>
      <w:r>
        <w:t>88</w:t>
      </w:r>
      <w:r>
        <w:fldChar w:fldCharType="end"/>
      </w:r>
    </w:p>
    <w:p w14:paraId="2F64C7F2" w14:textId="476F107E" w:rsidR="00215F7A" w:rsidRDefault="00215F7A">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_Toc189421659 \h </w:instrText>
      </w:r>
      <w:r>
        <w:fldChar w:fldCharType="separate"/>
      </w:r>
      <w:r>
        <w:t>88</w:t>
      </w:r>
      <w:r>
        <w:fldChar w:fldCharType="end"/>
      </w:r>
    </w:p>
    <w:p w14:paraId="48576DD9" w14:textId="19E698DB" w:rsidR="00215F7A" w:rsidRDefault="00215F7A">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_Toc189421660 \h </w:instrText>
      </w:r>
      <w:r>
        <w:fldChar w:fldCharType="separate"/>
      </w:r>
      <w:r>
        <w:t>88</w:t>
      </w:r>
      <w:r>
        <w:fldChar w:fldCharType="end"/>
      </w:r>
    </w:p>
    <w:p w14:paraId="5D1DFCFD" w14:textId="45CB707F" w:rsidR="00215F7A" w:rsidRDefault="00215F7A">
      <w:pPr>
        <w:pStyle w:val="TOC3"/>
        <w:rPr>
          <w:rFonts w:ascii="Calibri" w:hAnsi="Calibri"/>
          <w:kern w:val="2"/>
          <w:sz w:val="24"/>
          <w:szCs w:val="24"/>
        </w:rPr>
      </w:pPr>
      <w:r>
        <w:t>10.2</w:t>
      </w:r>
      <w:r>
        <w:rPr>
          <w:rFonts w:ascii="Calibri" w:hAnsi="Calibri"/>
          <w:kern w:val="2"/>
          <w:sz w:val="24"/>
          <w:szCs w:val="24"/>
        </w:rPr>
        <w:tab/>
      </w:r>
      <w:r>
        <w:t>Open REL-19 LTE SIs</w:t>
      </w:r>
      <w:r>
        <w:tab/>
      </w:r>
      <w:r>
        <w:fldChar w:fldCharType="begin" w:fldLock="1"/>
      </w:r>
      <w:r>
        <w:instrText xml:space="preserve"> PAGEREF _Toc189421661 \h </w:instrText>
      </w:r>
      <w:r>
        <w:fldChar w:fldCharType="separate"/>
      </w:r>
      <w:r>
        <w:t>89</w:t>
      </w:r>
      <w:r>
        <w:fldChar w:fldCharType="end"/>
      </w:r>
    </w:p>
    <w:p w14:paraId="627F69F9" w14:textId="00992BDC" w:rsidR="00215F7A" w:rsidRDefault="00215F7A">
      <w:pPr>
        <w:pStyle w:val="TOC3"/>
        <w:rPr>
          <w:rFonts w:ascii="Calibri" w:hAnsi="Calibri"/>
          <w:kern w:val="2"/>
          <w:sz w:val="24"/>
          <w:szCs w:val="24"/>
        </w:rPr>
      </w:pPr>
      <w:r>
        <w:t>10.3</w:t>
      </w:r>
      <w:r>
        <w:rPr>
          <w:rFonts w:ascii="Calibri" w:hAnsi="Calibri"/>
          <w:kern w:val="2"/>
          <w:sz w:val="24"/>
          <w:szCs w:val="24"/>
        </w:rPr>
        <w:tab/>
      </w:r>
      <w:r>
        <w:t>Open REL-19 LTE WIs (not spectrum related)</w:t>
      </w:r>
      <w:r>
        <w:tab/>
      </w:r>
      <w:r>
        <w:fldChar w:fldCharType="begin" w:fldLock="1"/>
      </w:r>
      <w:r>
        <w:instrText xml:space="preserve"> PAGEREF _Toc189421662 \h </w:instrText>
      </w:r>
      <w:r>
        <w:fldChar w:fldCharType="separate"/>
      </w:r>
      <w:r>
        <w:t>89</w:t>
      </w:r>
      <w:r>
        <w:fldChar w:fldCharType="end"/>
      </w:r>
    </w:p>
    <w:p w14:paraId="4D115D28" w14:textId="3FF999D7" w:rsidR="00215F7A" w:rsidRDefault="00215F7A">
      <w:pPr>
        <w:pStyle w:val="TOC4"/>
        <w:rPr>
          <w:rFonts w:ascii="Calibri" w:hAnsi="Calibri"/>
          <w:kern w:val="2"/>
          <w:sz w:val="24"/>
          <w:szCs w:val="24"/>
        </w:rPr>
      </w:pPr>
      <w:r>
        <w:t>10.3.1</w:t>
      </w:r>
      <w:r>
        <w:rPr>
          <w:rFonts w:ascii="Calibri" w:hAnsi="Calibri"/>
          <w:kern w:val="2"/>
          <w:sz w:val="24"/>
          <w:szCs w:val="24"/>
        </w:rPr>
        <w:tab/>
      </w:r>
      <w:r>
        <w:t>NTN for IoT Phase 3 [RAN2 WI: IoT_NTN_Ph3]</w:t>
      </w:r>
      <w:r>
        <w:tab/>
      </w:r>
      <w:r>
        <w:fldChar w:fldCharType="begin" w:fldLock="1"/>
      </w:r>
      <w:r>
        <w:instrText xml:space="preserve"> PAGEREF _Toc189421663 \h </w:instrText>
      </w:r>
      <w:r>
        <w:fldChar w:fldCharType="separate"/>
      </w:r>
      <w:r>
        <w:t>89</w:t>
      </w:r>
      <w:r>
        <w:fldChar w:fldCharType="end"/>
      </w:r>
    </w:p>
    <w:p w14:paraId="2E2FB05B" w14:textId="27359D78" w:rsidR="00215F7A" w:rsidRDefault="00215F7A">
      <w:pPr>
        <w:pStyle w:val="TOC4"/>
        <w:rPr>
          <w:rFonts w:ascii="Calibri" w:hAnsi="Calibri"/>
          <w:kern w:val="2"/>
          <w:sz w:val="24"/>
          <w:szCs w:val="24"/>
        </w:rPr>
      </w:pPr>
      <w:r>
        <w:t>10.3.2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_Toc189421664 \h </w:instrText>
      </w:r>
      <w:r>
        <w:fldChar w:fldCharType="separate"/>
      </w:r>
      <w:r>
        <w:t>90</w:t>
      </w:r>
      <w:r>
        <w:fldChar w:fldCharType="end"/>
      </w:r>
    </w:p>
    <w:p w14:paraId="768D7151" w14:textId="2CC214DA" w:rsidR="00215F7A" w:rsidRDefault="00215F7A">
      <w:pPr>
        <w:pStyle w:val="TOC3"/>
        <w:rPr>
          <w:rFonts w:ascii="Calibri" w:hAnsi="Calibri"/>
          <w:kern w:val="2"/>
          <w:sz w:val="24"/>
          <w:szCs w:val="24"/>
        </w:rPr>
      </w:pPr>
      <w:r>
        <w:t>10.4</w:t>
      </w:r>
      <w:r>
        <w:rPr>
          <w:rFonts w:ascii="Calibri" w:hAnsi="Calibri"/>
          <w:kern w:val="2"/>
          <w:sz w:val="24"/>
          <w:szCs w:val="24"/>
        </w:rPr>
        <w:tab/>
      </w:r>
      <w:r>
        <w:t>Open REL-19 LTE WIs (spectrum related)</w:t>
      </w:r>
      <w:r>
        <w:tab/>
      </w:r>
      <w:r>
        <w:fldChar w:fldCharType="begin" w:fldLock="1"/>
      </w:r>
      <w:r>
        <w:instrText xml:space="preserve"> PAGEREF _Toc189421665 \h </w:instrText>
      </w:r>
      <w:r>
        <w:fldChar w:fldCharType="separate"/>
      </w:r>
      <w:r>
        <w:t>91</w:t>
      </w:r>
      <w:r>
        <w:fldChar w:fldCharType="end"/>
      </w:r>
    </w:p>
    <w:p w14:paraId="2B411D99" w14:textId="458B841D" w:rsidR="00215F7A" w:rsidRDefault="00215F7A">
      <w:pPr>
        <w:pStyle w:val="TOC4"/>
        <w:rPr>
          <w:rFonts w:ascii="Calibri" w:hAnsi="Calibri"/>
          <w:kern w:val="2"/>
          <w:sz w:val="24"/>
          <w:szCs w:val="24"/>
        </w:rPr>
      </w:pPr>
      <w:r>
        <w:t>10.4.1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_Toc189421666 \h </w:instrText>
      </w:r>
      <w:r>
        <w:fldChar w:fldCharType="separate"/>
      </w:r>
      <w:r>
        <w:t>91</w:t>
      </w:r>
      <w:r>
        <w:fldChar w:fldCharType="end"/>
      </w:r>
    </w:p>
    <w:p w14:paraId="7C194315" w14:textId="027FD411" w:rsidR="00215F7A" w:rsidRDefault="00215F7A">
      <w:pPr>
        <w:pStyle w:val="TOC4"/>
        <w:rPr>
          <w:rFonts w:ascii="Calibri" w:hAnsi="Calibri"/>
          <w:kern w:val="2"/>
          <w:sz w:val="24"/>
          <w:szCs w:val="24"/>
        </w:rPr>
      </w:pPr>
      <w:r>
        <w:t>10.4.2</w:t>
      </w:r>
      <w:r>
        <w:rPr>
          <w:rFonts w:ascii="Calibri" w:hAnsi="Calibri"/>
          <w:kern w:val="2"/>
          <w:sz w:val="24"/>
          <w:szCs w:val="24"/>
        </w:rPr>
        <w:tab/>
      </w:r>
      <w:r>
        <w:t>Introduction of another IoT-NTN S-band (MSS band 2000-2020 MHz UL and 2180-2200 MHz DL) [RAN4 WI: IoT_NTN_FDD_S_band]</w:t>
      </w:r>
      <w:r>
        <w:tab/>
      </w:r>
      <w:r>
        <w:fldChar w:fldCharType="begin" w:fldLock="1"/>
      </w:r>
      <w:r>
        <w:instrText xml:space="preserve"> PAGEREF _Toc189421667 \h </w:instrText>
      </w:r>
      <w:r>
        <w:fldChar w:fldCharType="separate"/>
      </w:r>
      <w:r>
        <w:t>91</w:t>
      </w:r>
      <w:r>
        <w:fldChar w:fldCharType="end"/>
      </w:r>
    </w:p>
    <w:p w14:paraId="702F67EC" w14:textId="0C634D04" w:rsidR="00215F7A" w:rsidRDefault="00215F7A">
      <w:pPr>
        <w:pStyle w:val="TOC4"/>
        <w:rPr>
          <w:rFonts w:ascii="Calibri" w:hAnsi="Calibri"/>
          <w:kern w:val="2"/>
          <w:sz w:val="24"/>
          <w:szCs w:val="24"/>
        </w:rPr>
      </w:pPr>
      <w:r>
        <w:t>10.4.3</w:t>
      </w:r>
      <w:r>
        <w:rPr>
          <w:rFonts w:ascii="Calibri" w:hAnsi="Calibri"/>
          <w:kern w:val="2"/>
          <w:sz w:val="24"/>
          <w:szCs w:val="24"/>
        </w:rPr>
        <w:tab/>
      </w:r>
      <w:r>
        <w:t>Core part: Rel-19 HPUE (PC2) and high power operation (PC1) for fixed-wireless/vehicle-mounted use cases in a single LTE band [RAN4 WI: HPUE_LTE_bands_R19-Core]</w:t>
      </w:r>
      <w:r>
        <w:tab/>
      </w:r>
      <w:r>
        <w:fldChar w:fldCharType="begin" w:fldLock="1"/>
      </w:r>
      <w:r>
        <w:instrText xml:space="preserve"> PAGEREF _Toc189421668 \h </w:instrText>
      </w:r>
      <w:r>
        <w:fldChar w:fldCharType="separate"/>
      </w:r>
      <w:r>
        <w:t>92</w:t>
      </w:r>
      <w:r>
        <w:fldChar w:fldCharType="end"/>
      </w:r>
    </w:p>
    <w:p w14:paraId="65B2CD21" w14:textId="6D020901" w:rsidR="00215F7A" w:rsidRDefault="00215F7A">
      <w:pPr>
        <w:pStyle w:val="TOC4"/>
        <w:rPr>
          <w:rFonts w:ascii="Calibri" w:hAnsi="Calibri"/>
          <w:kern w:val="2"/>
          <w:sz w:val="24"/>
          <w:szCs w:val="24"/>
        </w:rPr>
      </w:pPr>
      <w:r>
        <w:t>10.4.4</w:t>
      </w:r>
      <w:r>
        <w:rPr>
          <w:rFonts w:ascii="Calibri" w:hAnsi="Calibri"/>
          <w:kern w:val="2"/>
          <w:sz w:val="24"/>
          <w:szCs w:val="24"/>
        </w:rPr>
        <w:tab/>
      </w:r>
      <w:r>
        <w:t>Core part: Rel-19 LTE-Advanced CA for x bands (1&lt;=x&lt;= 6) DL with y bands (y=1, 2) UL [RAN4 WI: LTE_CA_R19_xBDL_yBUL-Core]</w:t>
      </w:r>
      <w:r>
        <w:tab/>
      </w:r>
      <w:r>
        <w:fldChar w:fldCharType="begin" w:fldLock="1"/>
      </w:r>
      <w:r>
        <w:instrText xml:space="preserve"> PAGEREF _Toc189421669 \h </w:instrText>
      </w:r>
      <w:r>
        <w:fldChar w:fldCharType="separate"/>
      </w:r>
      <w:r>
        <w:t>92</w:t>
      </w:r>
      <w:r>
        <w:fldChar w:fldCharType="end"/>
      </w:r>
    </w:p>
    <w:p w14:paraId="177469B2" w14:textId="42A028DD" w:rsidR="00215F7A" w:rsidRDefault="00215F7A">
      <w:pPr>
        <w:pStyle w:val="TOC4"/>
        <w:rPr>
          <w:rFonts w:ascii="Calibri" w:hAnsi="Calibri"/>
          <w:kern w:val="2"/>
          <w:sz w:val="24"/>
          <w:szCs w:val="24"/>
        </w:rPr>
      </w:pPr>
      <w:r>
        <w:t>10.4.5</w:t>
      </w:r>
      <w:r>
        <w:rPr>
          <w:rFonts w:ascii="Calibri" w:hAnsi="Calibri"/>
          <w:kern w:val="2"/>
          <w:sz w:val="24"/>
          <w:szCs w:val="24"/>
        </w:rPr>
        <w:tab/>
      </w:r>
      <w:r>
        <w:t>Introduction of IoT-NTN TDD mode [New RAN1 WI: IoT_NTN_TDD]</w:t>
      </w:r>
      <w:r>
        <w:tab/>
      </w:r>
      <w:r>
        <w:fldChar w:fldCharType="begin" w:fldLock="1"/>
      </w:r>
      <w:r>
        <w:instrText xml:space="preserve"> PAGEREF _Toc189421670 \h </w:instrText>
      </w:r>
      <w:r>
        <w:fldChar w:fldCharType="separate"/>
      </w:r>
      <w:r>
        <w:t>93</w:t>
      </w:r>
      <w:r>
        <w:fldChar w:fldCharType="end"/>
      </w:r>
    </w:p>
    <w:p w14:paraId="68078B0F" w14:textId="5B2E60CA" w:rsidR="00215F7A" w:rsidRDefault="00215F7A">
      <w:pPr>
        <w:pStyle w:val="TOC3"/>
        <w:rPr>
          <w:rFonts w:ascii="Calibri" w:hAnsi="Calibri"/>
          <w:kern w:val="2"/>
          <w:sz w:val="24"/>
          <w:szCs w:val="24"/>
        </w:rPr>
      </w:pPr>
      <w:r>
        <w:t>10.5</w:t>
      </w:r>
      <w:r>
        <w:rPr>
          <w:rFonts w:ascii="Calibri" w:hAnsi="Calibri"/>
          <w:kern w:val="2"/>
          <w:sz w:val="24"/>
          <w:szCs w:val="24"/>
        </w:rPr>
        <w:tab/>
      </w:r>
      <w:r>
        <w:t>Small Technical Enhancements and Improvements for REL-19 [TEI19]</w:t>
      </w:r>
      <w:r>
        <w:tab/>
      </w:r>
      <w:r>
        <w:fldChar w:fldCharType="begin" w:fldLock="1"/>
      </w:r>
      <w:r>
        <w:instrText xml:space="preserve"> PAGEREF _Toc189421671 \h </w:instrText>
      </w:r>
      <w:r>
        <w:fldChar w:fldCharType="separate"/>
      </w:r>
      <w:r>
        <w:t>95</w:t>
      </w:r>
      <w:r>
        <w:fldChar w:fldCharType="end"/>
      </w:r>
    </w:p>
    <w:p w14:paraId="046E9D8A" w14:textId="62497E93" w:rsidR="00215F7A" w:rsidRDefault="00215F7A">
      <w:pPr>
        <w:pStyle w:val="TOC3"/>
        <w:rPr>
          <w:rFonts w:ascii="Calibri" w:hAnsi="Calibri"/>
          <w:kern w:val="2"/>
          <w:sz w:val="24"/>
          <w:szCs w:val="24"/>
        </w:rPr>
      </w:pPr>
      <w:r>
        <w:t>10.6</w:t>
      </w:r>
      <w:r>
        <w:rPr>
          <w:rFonts w:ascii="Calibri" w:hAnsi="Calibri"/>
          <w:kern w:val="2"/>
          <w:sz w:val="24"/>
          <w:szCs w:val="24"/>
        </w:rPr>
        <w:tab/>
      </w:r>
      <w:r>
        <w:t>Closed REL-19 LTE SIs</w:t>
      </w:r>
      <w:r>
        <w:tab/>
      </w:r>
      <w:r>
        <w:fldChar w:fldCharType="begin" w:fldLock="1"/>
      </w:r>
      <w:r>
        <w:instrText xml:space="preserve"> PAGEREF _Toc189421672 \h </w:instrText>
      </w:r>
      <w:r>
        <w:fldChar w:fldCharType="separate"/>
      </w:r>
      <w:r>
        <w:t>95</w:t>
      </w:r>
      <w:r>
        <w:fldChar w:fldCharType="end"/>
      </w:r>
    </w:p>
    <w:p w14:paraId="229E5781" w14:textId="27ED5235" w:rsidR="00215F7A" w:rsidRDefault="00215F7A">
      <w:pPr>
        <w:pStyle w:val="TOC3"/>
        <w:rPr>
          <w:rFonts w:ascii="Calibri" w:hAnsi="Calibri"/>
          <w:kern w:val="2"/>
          <w:sz w:val="24"/>
          <w:szCs w:val="24"/>
        </w:rPr>
      </w:pPr>
      <w:r>
        <w:t>10.7</w:t>
      </w:r>
      <w:r>
        <w:rPr>
          <w:rFonts w:ascii="Calibri" w:hAnsi="Calibri"/>
          <w:kern w:val="2"/>
          <w:sz w:val="24"/>
          <w:szCs w:val="24"/>
        </w:rPr>
        <w:tab/>
      </w:r>
      <w:r>
        <w:t>Closed REL-19 LTE WIs</w:t>
      </w:r>
      <w:r>
        <w:tab/>
      </w:r>
      <w:r>
        <w:fldChar w:fldCharType="begin" w:fldLock="1"/>
      </w:r>
      <w:r>
        <w:instrText xml:space="preserve"> PAGEREF _Toc189421673 \h </w:instrText>
      </w:r>
      <w:r>
        <w:fldChar w:fldCharType="separate"/>
      </w:r>
      <w:r>
        <w:t>95</w:t>
      </w:r>
      <w:r>
        <w:fldChar w:fldCharType="end"/>
      </w:r>
    </w:p>
    <w:p w14:paraId="2F8FB553" w14:textId="5E064DDB" w:rsidR="00215F7A" w:rsidRDefault="00215F7A">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_Toc189421674 \h </w:instrText>
      </w:r>
      <w:r>
        <w:fldChar w:fldCharType="separate"/>
      </w:r>
      <w:r>
        <w:t>95</w:t>
      </w:r>
      <w:r>
        <w:fldChar w:fldCharType="end"/>
      </w:r>
    </w:p>
    <w:p w14:paraId="372BF33D" w14:textId="37BB97B2" w:rsidR="00215F7A" w:rsidRDefault="00215F7A">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_Toc189421675 \h </w:instrText>
      </w:r>
      <w:r>
        <w:fldChar w:fldCharType="separate"/>
      </w:r>
      <w:r>
        <w:t>95</w:t>
      </w:r>
      <w:r>
        <w:fldChar w:fldCharType="end"/>
      </w:r>
    </w:p>
    <w:p w14:paraId="2C1F4CF1" w14:textId="320786C6" w:rsidR="00215F7A" w:rsidRDefault="00215F7A">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_Toc189421676 \h </w:instrText>
      </w:r>
      <w:r>
        <w:fldChar w:fldCharType="separate"/>
      </w:r>
      <w:r>
        <w:t>95</w:t>
      </w:r>
      <w:r>
        <w:fldChar w:fldCharType="end"/>
      </w:r>
    </w:p>
    <w:p w14:paraId="47D794F7" w14:textId="5390C7A0" w:rsidR="00215F7A" w:rsidRDefault="00215F7A">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_Toc189421677 \h </w:instrText>
      </w:r>
      <w:r>
        <w:fldChar w:fldCharType="separate"/>
      </w:r>
      <w:r>
        <w:t>95</w:t>
      </w:r>
      <w:r>
        <w:fldChar w:fldCharType="end"/>
      </w:r>
    </w:p>
    <w:p w14:paraId="347A9249" w14:textId="6CE19729" w:rsidR="00215F7A" w:rsidRDefault="00215F7A">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_Toc189421678 \h </w:instrText>
      </w:r>
      <w:r>
        <w:fldChar w:fldCharType="separate"/>
      </w:r>
      <w:r>
        <w:t>95</w:t>
      </w:r>
      <w:r>
        <w:fldChar w:fldCharType="end"/>
      </w:r>
    </w:p>
    <w:p w14:paraId="5D4ACA18" w14:textId="19813CE7" w:rsidR="00215F7A" w:rsidRDefault="00215F7A">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_Toc189421679 \h </w:instrText>
      </w:r>
      <w:r>
        <w:fldChar w:fldCharType="separate"/>
      </w:r>
      <w:r>
        <w:t>96</w:t>
      </w:r>
      <w:r>
        <w:fldChar w:fldCharType="end"/>
      </w:r>
    </w:p>
    <w:p w14:paraId="1937D0D0" w14:textId="16A65751" w:rsidR="00215F7A" w:rsidRDefault="00215F7A">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_Toc189421680 \h </w:instrText>
      </w:r>
      <w:r>
        <w:fldChar w:fldCharType="separate"/>
      </w:r>
      <w:r>
        <w:t>96</w:t>
      </w:r>
      <w:r>
        <w:fldChar w:fldCharType="end"/>
      </w:r>
    </w:p>
    <w:p w14:paraId="0D528A17" w14:textId="468BCAD5" w:rsidR="00215F7A" w:rsidRDefault="00215F7A">
      <w:pPr>
        <w:pStyle w:val="TOC4"/>
        <w:rPr>
          <w:rFonts w:ascii="Calibri" w:hAnsi="Calibri"/>
          <w:kern w:val="2"/>
          <w:sz w:val="24"/>
          <w:szCs w:val="24"/>
        </w:rPr>
      </w:pPr>
      <w:r>
        <w:t>13.2.2</w:t>
      </w:r>
      <w:r>
        <w:rPr>
          <w:rFonts w:ascii="Calibri" w:hAnsi="Calibri"/>
          <w:kern w:val="2"/>
          <w:sz w:val="24"/>
          <w:szCs w:val="24"/>
        </w:rPr>
        <w:tab/>
      </w:r>
      <w:r>
        <w:t>UE Conf. Test Aspects - 5G V2X with NR SL [RAN5 WI: 5G_V2X_NRSL_eV2XARC-UEConTest]</w:t>
      </w:r>
      <w:r>
        <w:tab/>
      </w:r>
      <w:r>
        <w:fldChar w:fldCharType="begin" w:fldLock="1"/>
      </w:r>
      <w:r>
        <w:instrText xml:space="preserve"> PAGEREF _Toc189421681 \h </w:instrText>
      </w:r>
      <w:r>
        <w:fldChar w:fldCharType="separate"/>
      </w:r>
      <w:r>
        <w:t>97</w:t>
      </w:r>
      <w:r>
        <w:fldChar w:fldCharType="end"/>
      </w:r>
    </w:p>
    <w:p w14:paraId="3288559F" w14:textId="0C9159B2" w:rsidR="00215F7A" w:rsidRDefault="00215F7A">
      <w:pPr>
        <w:pStyle w:val="TOC4"/>
        <w:rPr>
          <w:rFonts w:ascii="Calibri" w:hAnsi="Calibri"/>
          <w:kern w:val="2"/>
          <w:sz w:val="24"/>
          <w:szCs w:val="24"/>
        </w:rPr>
      </w:pPr>
      <w:r>
        <w:t>13.2.3</w:t>
      </w:r>
      <w:r>
        <w:rPr>
          <w:rFonts w:ascii="Calibri" w:hAnsi="Calibri"/>
          <w:kern w:val="2"/>
          <w:sz w:val="24"/>
          <w:szCs w:val="24"/>
        </w:rPr>
        <w:tab/>
      </w:r>
      <w:r>
        <w:t>UE Conf. Test Aspects - NR-based access to unlicensed spectrum [RAN5 WI: NR_unlic-UEConTest]</w:t>
      </w:r>
      <w:r>
        <w:tab/>
      </w:r>
      <w:r>
        <w:fldChar w:fldCharType="begin" w:fldLock="1"/>
      </w:r>
      <w:r>
        <w:instrText xml:space="preserve"> PAGEREF _Toc189421682 \h </w:instrText>
      </w:r>
      <w:r>
        <w:fldChar w:fldCharType="separate"/>
      </w:r>
      <w:r>
        <w:t>97</w:t>
      </w:r>
      <w:r>
        <w:fldChar w:fldCharType="end"/>
      </w:r>
    </w:p>
    <w:p w14:paraId="33497042" w14:textId="75103035" w:rsidR="00215F7A" w:rsidRDefault="00215F7A">
      <w:pPr>
        <w:pStyle w:val="TOC4"/>
        <w:rPr>
          <w:rFonts w:ascii="Calibri" w:hAnsi="Calibri"/>
          <w:kern w:val="2"/>
          <w:sz w:val="24"/>
          <w:szCs w:val="24"/>
        </w:rPr>
      </w:pPr>
      <w:r>
        <w:t>13.2.4</w:t>
      </w:r>
      <w:r>
        <w:rPr>
          <w:rFonts w:ascii="Calibri" w:hAnsi="Calibri"/>
          <w:kern w:val="2"/>
          <w:sz w:val="24"/>
          <w:szCs w:val="24"/>
        </w:rPr>
        <w:tab/>
      </w:r>
      <w:r>
        <w:t>UE Conf. Test Aspects - NR RRM enhancements [RAN5 WI: NR_RRM_enh-UEConTest]</w:t>
      </w:r>
      <w:r>
        <w:tab/>
      </w:r>
      <w:r>
        <w:fldChar w:fldCharType="begin" w:fldLock="1"/>
      </w:r>
      <w:r>
        <w:instrText xml:space="preserve"> PAGEREF _Toc189421683 \h </w:instrText>
      </w:r>
      <w:r>
        <w:fldChar w:fldCharType="separate"/>
      </w:r>
      <w:r>
        <w:t>98</w:t>
      </w:r>
      <w:r>
        <w:fldChar w:fldCharType="end"/>
      </w:r>
    </w:p>
    <w:p w14:paraId="23644FFF" w14:textId="58E6F3FD" w:rsidR="00215F7A" w:rsidRDefault="00215F7A">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_Toc189421684 \h </w:instrText>
      </w:r>
      <w:r>
        <w:fldChar w:fldCharType="separate"/>
      </w:r>
      <w:r>
        <w:t>98</w:t>
      </w:r>
      <w:r>
        <w:fldChar w:fldCharType="end"/>
      </w:r>
    </w:p>
    <w:p w14:paraId="5A5DB011" w14:textId="21C446E9" w:rsidR="00215F7A" w:rsidRDefault="00215F7A">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_Toc189421685 \h </w:instrText>
      </w:r>
      <w:r>
        <w:fldChar w:fldCharType="separate"/>
      </w:r>
      <w:r>
        <w:t>98</w:t>
      </w:r>
      <w:r>
        <w:fldChar w:fldCharType="end"/>
      </w:r>
    </w:p>
    <w:p w14:paraId="5738727D" w14:textId="69BF8596" w:rsidR="00215F7A" w:rsidRDefault="00215F7A">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 with x (6&gt;=x&gt;2) bands DL and y (y=1, 2) bands UL [RAN5 WI: NR_UE_PC2_R17_CADC_SUL_xBDL_yBUL-UEConTest]</w:t>
      </w:r>
      <w:r>
        <w:tab/>
      </w:r>
      <w:r>
        <w:fldChar w:fldCharType="begin" w:fldLock="1"/>
      </w:r>
      <w:r>
        <w:instrText xml:space="preserve"> PAGEREF _Toc189421686 \h </w:instrText>
      </w:r>
      <w:r>
        <w:fldChar w:fldCharType="separate"/>
      </w:r>
      <w:r>
        <w:t>99</w:t>
      </w:r>
      <w:r>
        <w:fldChar w:fldCharType="end"/>
      </w:r>
    </w:p>
    <w:p w14:paraId="2B8CF7FC" w14:textId="77EF7BDE" w:rsidR="00215F7A" w:rsidRDefault="00215F7A">
      <w:pPr>
        <w:pStyle w:val="TOC4"/>
        <w:rPr>
          <w:rFonts w:ascii="Calibri" w:hAnsi="Calibri"/>
          <w:kern w:val="2"/>
          <w:sz w:val="24"/>
          <w:szCs w:val="24"/>
        </w:rPr>
      </w:pPr>
      <w:r>
        <w:t>13.3.3</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_Toc189421687 \h </w:instrText>
      </w:r>
      <w:r>
        <w:fldChar w:fldCharType="separate"/>
      </w:r>
      <w:r>
        <w:t>99</w:t>
      </w:r>
      <w:r>
        <w:fldChar w:fldCharType="end"/>
      </w:r>
    </w:p>
    <w:p w14:paraId="5A123877" w14:textId="2E13CEAD" w:rsidR="00215F7A" w:rsidRDefault="00215F7A">
      <w:pPr>
        <w:pStyle w:val="TOC4"/>
        <w:rPr>
          <w:rFonts w:ascii="Calibri" w:hAnsi="Calibri"/>
          <w:kern w:val="2"/>
          <w:sz w:val="24"/>
          <w:szCs w:val="24"/>
        </w:rPr>
      </w:pPr>
      <w:r>
        <w:t>13.3.4</w:t>
      </w:r>
      <w:r>
        <w:rPr>
          <w:rFonts w:ascii="Calibri" w:hAnsi="Calibri"/>
          <w:kern w:val="2"/>
          <w:sz w:val="24"/>
          <w:szCs w:val="24"/>
        </w:rPr>
        <w:tab/>
      </w:r>
      <w:r>
        <w:t>UE Conf. - NR small data transmissions in INACTIVE state [RAN5 WI: NR_SmallData_INACTIVE-UEConTest]</w:t>
      </w:r>
      <w:r>
        <w:tab/>
      </w:r>
      <w:r>
        <w:fldChar w:fldCharType="begin" w:fldLock="1"/>
      </w:r>
      <w:r>
        <w:instrText xml:space="preserve"> PAGEREF _Toc189421688 \h </w:instrText>
      </w:r>
      <w:r>
        <w:fldChar w:fldCharType="separate"/>
      </w:r>
      <w:r>
        <w:t>100</w:t>
      </w:r>
      <w:r>
        <w:fldChar w:fldCharType="end"/>
      </w:r>
    </w:p>
    <w:p w14:paraId="080D16BC" w14:textId="68216E34" w:rsidR="00215F7A" w:rsidRDefault="00215F7A">
      <w:pPr>
        <w:pStyle w:val="TOC4"/>
        <w:rPr>
          <w:rFonts w:ascii="Calibri" w:hAnsi="Calibri"/>
          <w:kern w:val="2"/>
          <w:sz w:val="24"/>
          <w:szCs w:val="24"/>
        </w:rPr>
      </w:pPr>
      <w:r>
        <w:lastRenderedPageBreak/>
        <w:t>13.3.5</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_Toc189421689 \h </w:instrText>
      </w:r>
      <w:r>
        <w:fldChar w:fldCharType="separate"/>
      </w:r>
      <w:r>
        <w:t>100</w:t>
      </w:r>
      <w:r>
        <w:fldChar w:fldCharType="end"/>
      </w:r>
    </w:p>
    <w:p w14:paraId="792DD42E" w14:textId="1418B370" w:rsidR="00215F7A" w:rsidRDefault="00215F7A">
      <w:pPr>
        <w:pStyle w:val="TOC4"/>
        <w:rPr>
          <w:rFonts w:ascii="Calibri" w:hAnsi="Calibri"/>
          <w:kern w:val="2"/>
          <w:sz w:val="24"/>
          <w:szCs w:val="24"/>
        </w:rPr>
      </w:pPr>
      <w:r>
        <w:t>13.3.6</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_Toc189421690 \h </w:instrText>
      </w:r>
      <w:r>
        <w:fldChar w:fldCharType="separate"/>
      </w:r>
      <w:r>
        <w:t>100</w:t>
      </w:r>
      <w:r>
        <w:fldChar w:fldCharType="end"/>
      </w:r>
    </w:p>
    <w:p w14:paraId="6E31D727" w14:textId="2654737E" w:rsidR="00215F7A" w:rsidRDefault="00215F7A">
      <w:pPr>
        <w:pStyle w:val="TOC4"/>
        <w:rPr>
          <w:rFonts w:ascii="Calibri" w:hAnsi="Calibri"/>
          <w:kern w:val="2"/>
          <w:sz w:val="24"/>
          <w:szCs w:val="24"/>
        </w:rPr>
      </w:pPr>
      <w:r>
        <w:t>13.3.7</w:t>
      </w:r>
      <w:r>
        <w:rPr>
          <w:rFonts w:ascii="Calibri" w:hAnsi="Calibri"/>
          <w:kern w:val="2"/>
          <w:sz w:val="24"/>
          <w:szCs w:val="24"/>
        </w:rPr>
        <w:tab/>
      </w:r>
      <w:r>
        <w:t>UE Conf. - NR SL enhancement [RAN5 WI: NR_SL_enh-UEConTest]</w:t>
      </w:r>
      <w:r>
        <w:tab/>
      </w:r>
      <w:r>
        <w:fldChar w:fldCharType="begin" w:fldLock="1"/>
      </w:r>
      <w:r>
        <w:instrText xml:space="preserve"> PAGEREF _Toc189421691 \h </w:instrText>
      </w:r>
      <w:r>
        <w:fldChar w:fldCharType="separate"/>
      </w:r>
      <w:r>
        <w:t>101</w:t>
      </w:r>
      <w:r>
        <w:fldChar w:fldCharType="end"/>
      </w:r>
    </w:p>
    <w:p w14:paraId="0917E97C" w14:textId="040A5136" w:rsidR="00215F7A" w:rsidRDefault="00215F7A">
      <w:pPr>
        <w:pStyle w:val="TOC4"/>
        <w:rPr>
          <w:rFonts w:ascii="Calibri" w:hAnsi="Calibri"/>
          <w:kern w:val="2"/>
          <w:sz w:val="24"/>
          <w:szCs w:val="24"/>
        </w:rPr>
      </w:pPr>
      <w:r>
        <w:t>13.3.8</w:t>
      </w:r>
      <w:r>
        <w:rPr>
          <w:rFonts w:ascii="Calibri" w:hAnsi="Calibri"/>
          <w:kern w:val="2"/>
          <w:sz w:val="24"/>
          <w:szCs w:val="24"/>
        </w:rPr>
        <w:tab/>
      </w:r>
      <w:r>
        <w:t>UE Conf. - NR SL Relay [RAN5 WI: NR_SL_relay-UEConTest]</w:t>
      </w:r>
      <w:r>
        <w:tab/>
      </w:r>
      <w:r>
        <w:fldChar w:fldCharType="begin" w:fldLock="1"/>
      </w:r>
      <w:r>
        <w:instrText xml:space="preserve"> PAGEREF _Toc189421692 \h </w:instrText>
      </w:r>
      <w:r>
        <w:fldChar w:fldCharType="separate"/>
      </w:r>
      <w:r>
        <w:t>101</w:t>
      </w:r>
      <w:r>
        <w:fldChar w:fldCharType="end"/>
      </w:r>
    </w:p>
    <w:p w14:paraId="7564E654" w14:textId="4AEDD90E" w:rsidR="00215F7A" w:rsidRDefault="00215F7A">
      <w:pPr>
        <w:pStyle w:val="TOC4"/>
        <w:rPr>
          <w:rFonts w:ascii="Calibri" w:hAnsi="Calibri"/>
          <w:kern w:val="2"/>
          <w:sz w:val="24"/>
          <w:szCs w:val="24"/>
        </w:rPr>
      </w:pPr>
      <w:r>
        <w:t>13.3.9</w:t>
      </w:r>
      <w:r>
        <w:rPr>
          <w:rFonts w:ascii="Calibri" w:hAnsi="Calibri"/>
          <w:kern w:val="2"/>
          <w:sz w:val="24"/>
          <w:szCs w:val="24"/>
        </w:rPr>
        <w:tab/>
      </w:r>
      <w:r>
        <w:t>UE Conf. - NR Positioning Enhancements [RAN5 WI: NR_pos_enh-UEConTest]</w:t>
      </w:r>
      <w:r>
        <w:tab/>
      </w:r>
      <w:r>
        <w:fldChar w:fldCharType="begin" w:fldLock="1"/>
      </w:r>
      <w:r>
        <w:instrText xml:space="preserve"> PAGEREF _Toc189421693 \h </w:instrText>
      </w:r>
      <w:r>
        <w:fldChar w:fldCharType="separate"/>
      </w:r>
      <w:r>
        <w:t>101</w:t>
      </w:r>
      <w:r>
        <w:fldChar w:fldCharType="end"/>
      </w:r>
    </w:p>
    <w:p w14:paraId="3AE50BC4" w14:textId="3227A0A4" w:rsidR="00215F7A" w:rsidRDefault="00215F7A">
      <w:pPr>
        <w:pStyle w:val="TOC4"/>
        <w:rPr>
          <w:rFonts w:ascii="Calibri" w:hAnsi="Calibri"/>
          <w:kern w:val="2"/>
          <w:sz w:val="24"/>
          <w:szCs w:val="24"/>
        </w:rPr>
      </w:pPr>
      <w:r>
        <w:t>13.3.10</w:t>
      </w:r>
      <w:r>
        <w:rPr>
          <w:rFonts w:ascii="Calibri" w:hAnsi="Calibri"/>
          <w:kern w:val="2"/>
          <w:sz w:val="24"/>
          <w:szCs w:val="24"/>
        </w:rPr>
        <w:tab/>
      </w:r>
      <w:r>
        <w:t>UE Conf. - Rel-17 LTE CA Configurations [RAN5 WI: LTE_CA_R17-UEConTest]</w:t>
      </w:r>
      <w:r>
        <w:tab/>
      </w:r>
      <w:r>
        <w:fldChar w:fldCharType="begin" w:fldLock="1"/>
      </w:r>
      <w:r>
        <w:instrText xml:space="preserve"> PAGEREF _Toc189421694 \h </w:instrText>
      </w:r>
      <w:r>
        <w:fldChar w:fldCharType="separate"/>
      </w:r>
      <w:r>
        <w:t>102</w:t>
      </w:r>
      <w:r>
        <w:fldChar w:fldCharType="end"/>
      </w:r>
    </w:p>
    <w:p w14:paraId="000143BC" w14:textId="3CAEC82F" w:rsidR="00215F7A" w:rsidRDefault="00215F7A">
      <w:pPr>
        <w:pStyle w:val="TOC4"/>
        <w:rPr>
          <w:rFonts w:ascii="Calibri" w:hAnsi="Calibri"/>
          <w:kern w:val="2"/>
          <w:sz w:val="24"/>
          <w:szCs w:val="24"/>
        </w:rPr>
      </w:pPr>
      <w:r>
        <w:t>13.3.11</w:t>
      </w:r>
      <w:r>
        <w:rPr>
          <w:rFonts w:ascii="Calibri" w:hAnsi="Calibri"/>
          <w:kern w:val="2"/>
          <w:sz w:val="24"/>
          <w:szCs w:val="24"/>
        </w:rPr>
        <w:tab/>
      </w:r>
      <w:r>
        <w:t>UE Conf. - Protocol enhancements for MCS (MCPTT, MCVideo, MCData) for Rel-17 [New RAN5 WI: MCProtoc17_enh3MCPTT_eMCData3_ MCOver5GS-UEConTest]</w:t>
      </w:r>
      <w:r>
        <w:tab/>
      </w:r>
      <w:r>
        <w:fldChar w:fldCharType="begin" w:fldLock="1"/>
      </w:r>
      <w:r>
        <w:instrText xml:space="preserve"> PAGEREF _Toc189421695 \h </w:instrText>
      </w:r>
      <w:r>
        <w:fldChar w:fldCharType="separate"/>
      </w:r>
      <w:r>
        <w:t>103</w:t>
      </w:r>
      <w:r>
        <w:fldChar w:fldCharType="end"/>
      </w:r>
    </w:p>
    <w:p w14:paraId="4B903B7E" w14:textId="3EC5F61D" w:rsidR="00215F7A" w:rsidRDefault="00215F7A">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_Toc189421696 \h </w:instrText>
      </w:r>
      <w:r>
        <w:fldChar w:fldCharType="separate"/>
      </w:r>
      <w:r>
        <w:t>105</w:t>
      </w:r>
      <w:r>
        <w:fldChar w:fldCharType="end"/>
      </w:r>
    </w:p>
    <w:p w14:paraId="77473374" w14:textId="48BF84C7" w:rsidR="00215F7A" w:rsidRDefault="00215F7A">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_Toc189421697 \h </w:instrText>
      </w:r>
      <w:r>
        <w:fldChar w:fldCharType="separate"/>
      </w:r>
      <w:r>
        <w:t>105</w:t>
      </w:r>
      <w:r>
        <w:fldChar w:fldCharType="end"/>
      </w:r>
    </w:p>
    <w:p w14:paraId="018DD950" w14:textId="50D92538" w:rsidR="00215F7A" w:rsidRDefault="00215F7A">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_Toc189421698 \h </w:instrText>
      </w:r>
      <w:r>
        <w:fldChar w:fldCharType="separate"/>
      </w:r>
      <w:r>
        <w:t>105</w:t>
      </w:r>
      <w:r>
        <w:fldChar w:fldCharType="end"/>
      </w:r>
    </w:p>
    <w:p w14:paraId="39D68264" w14:textId="3F266FE2" w:rsidR="00215F7A" w:rsidRDefault="00215F7A">
      <w:pPr>
        <w:pStyle w:val="TOC4"/>
        <w:rPr>
          <w:rFonts w:ascii="Calibri" w:hAnsi="Calibri"/>
          <w:kern w:val="2"/>
          <w:sz w:val="24"/>
          <w:szCs w:val="24"/>
        </w:rPr>
      </w:pPr>
      <w:r>
        <w:t>13.4.3</w:t>
      </w:r>
      <w:r>
        <w:rPr>
          <w:rFonts w:ascii="Calibri" w:hAnsi="Calibri"/>
          <w:kern w:val="2"/>
          <w:sz w:val="24"/>
          <w:szCs w:val="24"/>
        </w:rPr>
        <w:tab/>
      </w:r>
      <w:r>
        <w:t>UE Conf. - New Rel-18 NR licensed bands and extension of existing NR bands [RAN5 WI: NR_lic_bands_BW_R18-UEConTest]</w:t>
      </w:r>
      <w:r>
        <w:tab/>
      </w:r>
      <w:r>
        <w:fldChar w:fldCharType="begin" w:fldLock="1"/>
      </w:r>
      <w:r>
        <w:instrText xml:space="preserve"> PAGEREF _Toc189421699 \h </w:instrText>
      </w:r>
      <w:r>
        <w:fldChar w:fldCharType="separate"/>
      </w:r>
      <w:r>
        <w:t>106</w:t>
      </w:r>
      <w:r>
        <w:fldChar w:fldCharType="end"/>
      </w:r>
    </w:p>
    <w:p w14:paraId="7555163C" w14:textId="4D5FF096" w:rsidR="00215F7A" w:rsidRDefault="00215F7A">
      <w:pPr>
        <w:pStyle w:val="TOC4"/>
        <w:rPr>
          <w:rFonts w:ascii="Calibri" w:hAnsi="Calibri"/>
          <w:kern w:val="2"/>
          <w:sz w:val="24"/>
          <w:szCs w:val="24"/>
        </w:rPr>
      </w:pPr>
      <w:r>
        <w:t>13.4.4</w:t>
      </w:r>
      <w:r>
        <w:rPr>
          <w:rFonts w:ascii="Calibri" w:hAnsi="Calibri"/>
          <w:kern w:val="2"/>
          <w:sz w:val="24"/>
          <w:szCs w:val="24"/>
        </w:rPr>
        <w:tab/>
      </w:r>
      <w:r>
        <w:t>UE Conf. - HPUE (PC2) for NR FR1 FDD single band [RAN5 WI: HPUE_NR_FR1_FDD_R18-UEConTest]</w:t>
      </w:r>
      <w:r>
        <w:tab/>
      </w:r>
      <w:r>
        <w:fldChar w:fldCharType="begin" w:fldLock="1"/>
      </w:r>
      <w:r>
        <w:instrText xml:space="preserve"> PAGEREF _Toc189421700 \h </w:instrText>
      </w:r>
      <w:r>
        <w:fldChar w:fldCharType="separate"/>
      </w:r>
      <w:r>
        <w:t>107</w:t>
      </w:r>
      <w:r>
        <w:fldChar w:fldCharType="end"/>
      </w:r>
    </w:p>
    <w:p w14:paraId="5C42F448" w14:textId="2A64CD24" w:rsidR="00215F7A" w:rsidRDefault="00215F7A">
      <w:pPr>
        <w:pStyle w:val="TOC4"/>
        <w:rPr>
          <w:rFonts w:ascii="Calibri" w:hAnsi="Calibri"/>
          <w:kern w:val="2"/>
          <w:sz w:val="24"/>
          <w:szCs w:val="24"/>
        </w:rPr>
      </w:pPr>
      <w:r>
        <w:t>13.4.5</w:t>
      </w:r>
      <w:r>
        <w:rPr>
          <w:rFonts w:ascii="Calibri" w:hAnsi="Calibri"/>
          <w:kern w:val="2"/>
          <w:sz w:val="24"/>
          <w:szCs w:val="24"/>
        </w:rPr>
        <w:tab/>
      </w:r>
      <w:r>
        <w:t>UE Conf. - Rel-18 High Power UE for NR CA and DC; and NR and LTE DC Configurations [RAN5 WI: HPUE_NR_CADC_NR_LTE_DC_R18-UEConTest]</w:t>
      </w:r>
      <w:r>
        <w:tab/>
      </w:r>
      <w:r>
        <w:fldChar w:fldCharType="begin" w:fldLock="1"/>
      </w:r>
      <w:r>
        <w:instrText xml:space="preserve"> PAGEREF _Toc189421701 \h </w:instrText>
      </w:r>
      <w:r>
        <w:fldChar w:fldCharType="separate"/>
      </w:r>
      <w:r>
        <w:t>107</w:t>
      </w:r>
      <w:r>
        <w:fldChar w:fldCharType="end"/>
      </w:r>
    </w:p>
    <w:p w14:paraId="0FA24AFF" w14:textId="5ADEC87E" w:rsidR="00215F7A" w:rsidRDefault="00215F7A">
      <w:pPr>
        <w:pStyle w:val="TOC4"/>
        <w:rPr>
          <w:rFonts w:ascii="Calibri" w:hAnsi="Calibri"/>
          <w:kern w:val="2"/>
          <w:sz w:val="24"/>
          <w:szCs w:val="24"/>
        </w:rPr>
      </w:pPr>
      <w:r>
        <w:t>13.4.6</w:t>
      </w:r>
      <w:r>
        <w:rPr>
          <w:rFonts w:ascii="Calibri" w:hAnsi="Calibri"/>
          <w:kern w:val="2"/>
          <w:sz w:val="24"/>
          <w:szCs w:val="24"/>
        </w:rPr>
        <w:tab/>
      </w:r>
      <w:r>
        <w:t>UE Conf. - HPUE operation for fixed-wireless/vehicle-mounted use cases in LTE bands and NR bands in Rel-18 [RAN5 WI: LTE_NR_HPUE_FWVM_R18-UEConTest]</w:t>
      </w:r>
      <w:r>
        <w:tab/>
      </w:r>
      <w:r>
        <w:fldChar w:fldCharType="begin" w:fldLock="1"/>
      </w:r>
      <w:r>
        <w:instrText xml:space="preserve"> PAGEREF _Toc189421702 \h </w:instrText>
      </w:r>
      <w:r>
        <w:fldChar w:fldCharType="separate"/>
      </w:r>
      <w:r>
        <w:t>107</w:t>
      </w:r>
      <w:r>
        <w:fldChar w:fldCharType="end"/>
      </w:r>
    </w:p>
    <w:p w14:paraId="6023CE22" w14:textId="5A47D02A" w:rsidR="00215F7A" w:rsidRDefault="00215F7A">
      <w:pPr>
        <w:pStyle w:val="TOC4"/>
        <w:rPr>
          <w:rFonts w:ascii="Calibri" w:hAnsi="Calibri"/>
          <w:kern w:val="2"/>
          <w:sz w:val="24"/>
          <w:szCs w:val="24"/>
        </w:rPr>
      </w:pPr>
      <w:r>
        <w:t>13.4.7</w:t>
      </w:r>
      <w:r>
        <w:rPr>
          <w:rFonts w:ascii="Calibri" w:hAnsi="Calibri"/>
          <w:kern w:val="2"/>
          <w:sz w:val="24"/>
          <w:szCs w:val="24"/>
        </w:rPr>
        <w:tab/>
      </w:r>
      <w:r>
        <w:t>UE Conf. - Air-to-ground network for NR [RAN5 WI: NR_ATG-UEConTest]</w:t>
      </w:r>
      <w:r>
        <w:tab/>
      </w:r>
      <w:r>
        <w:fldChar w:fldCharType="begin" w:fldLock="1"/>
      </w:r>
      <w:r>
        <w:instrText xml:space="preserve"> PAGEREF _Toc189421703 \h </w:instrText>
      </w:r>
      <w:r>
        <w:fldChar w:fldCharType="separate"/>
      </w:r>
      <w:r>
        <w:t>108</w:t>
      </w:r>
      <w:r>
        <w:fldChar w:fldCharType="end"/>
      </w:r>
    </w:p>
    <w:p w14:paraId="58A7E2B7" w14:textId="4BC6018C" w:rsidR="00215F7A" w:rsidRDefault="00215F7A">
      <w:pPr>
        <w:pStyle w:val="TOC4"/>
        <w:rPr>
          <w:rFonts w:ascii="Calibri" w:hAnsi="Calibri"/>
          <w:kern w:val="2"/>
          <w:sz w:val="24"/>
          <w:szCs w:val="24"/>
        </w:rPr>
      </w:pPr>
      <w:r>
        <w:t>13.4.8</w:t>
      </w:r>
      <w:r>
        <w:rPr>
          <w:rFonts w:ascii="Calibri" w:hAnsi="Calibri"/>
          <w:kern w:val="2"/>
          <w:sz w:val="24"/>
          <w:szCs w:val="24"/>
        </w:rPr>
        <w:tab/>
      </w:r>
      <w:r>
        <w:t>UE Conf. - 4Rx handheld UE for low NR bands (&lt;1GHz) and/or 3Tx for NR inter-band UL CA and EN-DC [RAN5 WI: 4Rx_low_NR_band_handheld_3Tx_NR_CA_ENDC-UEConTest]</w:t>
      </w:r>
      <w:r>
        <w:tab/>
      </w:r>
      <w:r>
        <w:fldChar w:fldCharType="begin" w:fldLock="1"/>
      </w:r>
      <w:r>
        <w:instrText xml:space="preserve"> PAGEREF _Toc189421704 \h </w:instrText>
      </w:r>
      <w:r>
        <w:fldChar w:fldCharType="separate"/>
      </w:r>
      <w:r>
        <w:t>108</w:t>
      </w:r>
      <w:r>
        <w:fldChar w:fldCharType="end"/>
      </w:r>
    </w:p>
    <w:p w14:paraId="3BB163B1" w14:textId="5E594F86" w:rsidR="00215F7A" w:rsidRDefault="00215F7A">
      <w:pPr>
        <w:pStyle w:val="TOC4"/>
        <w:rPr>
          <w:rFonts w:ascii="Calibri" w:hAnsi="Calibri"/>
          <w:kern w:val="2"/>
          <w:sz w:val="24"/>
          <w:szCs w:val="24"/>
        </w:rPr>
      </w:pPr>
      <w:r>
        <w:t>13.4.9</w:t>
      </w:r>
      <w:r>
        <w:rPr>
          <w:rFonts w:ascii="Calibri" w:hAnsi="Calibri"/>
          <w:kern w:val="2"/>
          <w:sz w:val="24"/>
          <w:szCs w:val="24"/>
        </w:rPr>
        <w:tab/>
      </w:r>
      <w:r>
        <w:t>UE Conf. - 4Rx for NR bands for FWA UEs (&lt;2.6GHz) and handheld UEs (1GHz to 2.6GHz) [RAN5 WI: 4Rx_NR_bands_R18-UEConTest]</w:t>
      </w:r>
      <w:r>
        <w:tab/>
      </w:r>
      <w:r>
        <w:fldChar w:fldCharType="begin" w:fldLock="1"/>
      </w:r>
      <w:r>
        <w:instrText xml:space="preserve"> PAGEREF _Toc189421705 \h </w:instrText>
      </w:r>
      <w:r>
        <w:fldChar w:fldCharType="separate"/>
      </w:r>
      <w:r>
        <w:t>108</w:t>
      </w:r>
      <w:r>
        <w:fldChar w:fldCharType="end"/>
      </w:r>
    </w:p>
    <w:p w14:paraId="1F4A55A5" w14:textId="5C4B28D0" w:rsidR="00215F7A" w:rsidRDefault="00215F7A">
      <w:pPr>
        <w:pStyle w:val="TOC4"/>
        <w:rPr>
          <w:rFonts w:ascii="Calibri" w:hAnsi="Calibri"/>
          <w:kern w:val="2"/>
          <w:sz w:val="24"/>
          <w:szCs w:val="24"/>
        </w:rPr>
      </w:pPr>
      <w:r>
        <w:t>13.4.10</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_Toc189421706 \h </w:instrText>
      </w:r>
      <w:r>
        <w:fldChar w:fldCharType="separate"/>
      </w:r>
      <w:r>
        <w:t>109</w:t>
      </w:r>
      <w:r>
        <w:fldChar w:fldCharType="end"/>
      </w:r>
    </w:p>
    <w:p w14:paraId="01C45457" w14:textId="6BED2833" w:rsidR="00215F7A" w:rsidRDefault="00215F7A">
      <w:pPr>
        <w:pStyle w:val="TOC4"/>
        <w:rPr>
          <w:rFonts w:ascii="Calibri" w:hAnsi="Calibri"/>
          <w:kern w:val="2"/>
          <w:sz w:val="24"/>
          <w:szCs w:val="24"/>
        </w:rPr>
      </w:pPr>
      <w:r>
        <w:t>13.4.11</w:t>
      </w:r>
      <w:r>
        <w:rPr>
          <w:rFonts w:ascii="Calibri" w:hAnsi="Calibri"/>
          <w:kern w:val="2"/>
          <w:sz w:val="24"/>
          <w:szCs w:val="24"/>
        </w:rPr>
        <w:tab/>
      </w:r>
      <w:r>
        <w:t>UE Conf. - Dual Tx/Rx Multi-SIM for NR [RAN5 WI: NR_DualTxRx_MUSIM-UEConTest]</w:t>
      </w:r>
      <w:r>
        <w:tab/>
      </w:r>
      <w:r>
        <w:fldChar w:fldCharType="begin" w:fldLock="1"/>
      </w:r>
      <w:r>
        <w:instrText xml:space="preserve"> PAGEREF _Toc189421707 \h </w:instrText>
      </w:r>
      <w:r>
        <w:fldChar w:fldCharType="separate"/>
      </w:r>
      <w:r>
        <w:t>109</w:t>
      </w:r>
      <w:r>
        <w:fldChar w:fldCharType="end"/>
      </w:r>
    </w:p>
    <w:p w14:paraId="63E44653" w14:textId="0B8069C7" w:rsidR="00215F7A" w:rsidRDefault="00215F7A">
      <w:pPr>
        <w:pStyle w:val="TOC4"/>
        <w:rPr>
          <w:rFonts w:ascii="Calibri" w:hAnsi="Calibri"/>
          <w:kern w:val="2"/>
          <w:sz w:val="24"/>
          <w:szCs w:val="24"/>
        </w:rPr>
      </w:pPr>
      <w:r>
        <w:t>13.4.12</w:t>
      </w:r>
      <w:r>
        <w:rPr>
          <w:rFonts w:ascii="Calibri" w:hAnsi="Calibri"/>
          <w:kern w:val="2"/>
          <w:sz w:val="24"/>
          <w:szCs w:val="24"/>
        </w:rPr>
        <w:tab/>
      </w:r>
      <w:r>
        <w:t>UE Conf. - Enhanced support of reduced capability NR devices plus CT1 aspects [RAN5 WI: NR_redcap_enh_plus_CT1-UEConTest]</w:t>
      </w:r>
      <w:r>
        <w:tab/>
      </w:r>
      <w:r>
        <w:fldChar w:fldCharType="begin" w:fldLock="1"/>
      </w:r>
      <w:r>
        <w:instrText xml:space="preserve"> PAGEREF _Toc189421708 \h </w:instrText>
      </w:r>
      <w:r>
        <w:fldChar w:fldCharType="separate"/>
      </w:r>
      <w:r>
        <w:t>109</w:t>
      </w:r>
      <w:r>
        <w:fldChar w:fldCharType="end"/>
      </w:r>
    </w:p>
    <w:p w14:paraId="476ACB40" w14:textId="033561A0" w:rsidR="00215F7A" w:rsidRDefault="00215F7A">
      <w:pPr>
        <w:pStyle w:val="TOC4"/>
        <w:rPr>
          <w:rFonts w:ascii="Calibri" w:hAnsi="Calibri"/>
          <w:kern w:val="2"/>
          <w:sz w:val="24"/>
          <w:szCs w:val="24"/>
        </w:rPr>
      </w:pPr>
      <w:r>
        <w:t>13.4.13</w:t>
      </w:r>
      <w:r>
        <w:rPr>
          <w:rFonts w:ascii="Calibri" w:hAnsi="Calibri"/>
          <w:kern w:val="2"/>
          <w:sz w:val="24"/>
          <w:szCs w:val="24"/>
        </w:rPr>
        <w:tab/>
      </w:r>
      <w:r>
        <w:t>UE Conf. - XR enhancements for NR plus CT1 aspects [RAN5 WI: NR_XR_enh_plus_CT1-UEConTest]</w:t>
      </w:r>
      <w:r>
        <w:tab/>
      </w:r>
      <w:r>
        <w:fldChar w:fldCharType="begin" w:fldLock="1"/>
      </w:r>
      <w:r>
        <w:instrText xml:space="preserve"> PAGEREF _Toc189421709 \h </w:instrText>
      </w:r>
      <w:r>
        <w:fldChar w:fldCharType="separate"/>
      </w:r>
      <w:r>
        <w:t>110</w:t>
      </w:r>
      <w:r>
        <w:fldChar w:fldCharType="end"/>
      </w:r>
    </w:p>
    <w:p w14:paraId="670432B6" w14:textId="1A10D0F3" w:rsidR="00215F7A" w:rsidRDefault="00215F7A">
      <w:pPr>
        <w:pStyle w:val="TOC4"/>
        <w:rPr>
          <w:rFonts w:ascii="Calibri" w:hAnsi="Calibri"/>
          <w:kern w:val="2"/>
          <w:sz w:val="24"/>
          <w:szCs w:val="24"/>
        </w:rPr>
      </w:pPr>
      <w:r>
        <w:t>13.4.14</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_Toc189421710 \h </w:instrText>
      </w:r>
      <w:r>
        <w:fldChar w:fldCharType="separate"/>
      </w:r>
      <w:r>
        <w:t>110</w:t>
      </w:r>
      <w:r>
        <w:fldChar w:fldCharType="end"/>
      </w:r>
    </w:p>
    <w:p w14:paraId="271A4F81" w14:textId="4FD67D61" w:rsidR="00215F7A" w:rsidRDefault="00215F7A">
      <w:pPr>
        <w:pStyle w:val="TOC4"/>
        <w:rPr>
          <w:rFonts w:ascii="Calibri" w:hAnsi="Calibri"/>
          <w:kern w:val="2"/>
          <w:sz w:val="24"/>
          <w:szCs w:val="24"/>
        </w:rPr>
      </w:pPr>
      <w:r>
        <w:t>13.4.15</w:t>
      </w:r>
      <w:r>
        <w:rPr>
          <w:rFonts w:ascii="Calibri" w:hAnsi="Calibri"/>
          <w:kern w:val="2"/>
          <w:sz w:val="24"/>
          <w:szCs w:val="24"/>
        </w:rPr>
        <w:tab/>
      </w:r>
      <w:r>
        <w:t>UE Conf. - NR RF requirements enhancement for FR2, Phase 3 [RAN5 WI: NR_RF_FR2_req_Ph3-UEConTest]</w:t>
      </w:r>
      <w:r>
        <w:tab/>
      </w:r>
      <w:r>
        <w:fldChar w:fldCharType="begin" w:fldLock="1"/>
      </w:r>
      <w:r>
        <w:instrText xml:space="preserve"> PAGEREF _Toc189421711 \h </w:instrText>
      </w:r>
      <w:r>
        <w:fldChar w:fldCharType="separate"/>
      </w:r>
      <w:r>
        <w:t>111</w:t>
      </w:r>
      <w:r>
        <w:fldChar w:fldCharType="end"/>
      </w:r>
    </w:p>
    <w:p w14:paraId="3768C41B" w14:textId="1CE09274" w:rsidR="00215F7A" w:rsidRDefault="00215F7A">
      <w:pPr>
        <w:pStyle w:val="TOC4"/>
        <w:rPr>
          <w:rFonts w:ascii="Calibri" w:hAnsi="Calibri"/>
          <w:kern w:val="2"/>
          <w:sz w:val="24"/>
          <w:szCs w:val="24"/>
        </w:rPr>
      </w:pPr>
      <w:r>
        <w:t>13.4.16</w:t>
      </w:r>
      <w:r>
        <w:rPr>
          <w:rFonts w:ascii="Calibri" w:hAnsi="Calibri"/>
          <w:kern w:val="2"/>
          <w:sz w:val="24"/>
          <w:szCs w:val="24"/>
        </w:rPr>
        <w:tab/>
      </w:r>
      <w:r>
        <w:t>UE Conf. - Further RF requirements enhancement for NR and EN-DC in FR1 [RAN5 WI: NR_ENDC_RF_FR1_enh2-UEConTest]</w:t>
      </w:r>
      <w:r>
        <w:tab/>
      </w:r>
      <w:r>
        <w:fldChar w:fldCharType="begin" w:fldLock="1"/>
      </w:r>
      <w:r>
        <w:instrText xml:space="preserve"> PAGEREF _Toc189421712 \h </w:instrText>
      </w:r>
      <w:r>
        <w:fldChar w:fldCharType="separate"/>
      </w:r>
      <w:r>
        <w:t>111</w:t>
      </w:r>
      <w:r>
        <w:fldChar w:fldCharType="end"/>
      </w:r>
    </w:p>
    <w:p w14:paraId="49381B25" w14:textId="39D57DC8" w:rsidR="00215F7A" w:rsidRDefault="00215F7A">
      <w:pPr>
        <w:pStyle w:val="TOC4"/>
        <w:rPr>
          <w:rFonts w:ascii="Calibri" w:hAnsi="Calibri"/>
          <w:kern w:val="2"/>
          <w:sz w:val="24"/>
          <w:szCs w:val="24"/>
        </w:rPr>
      </w:pPr>
      <w:r>
        <w:t>13.4.17</w:t>
      </w:r>
      <w:r>
        <w:rPr>
          <w:rFonts w:ascii="Calibri" w:hAnsi="Calibri"/>
          <w:kern w:val="2"/>
          <w:sz w:val="24"/>
          <w:szCs w:val="24"/>
        </w:rPr>
        <w:tab/>
      </w:r>
      <w:r>
        <w:t>UE Conf. - Network energy savings for NR [RAN5 WI: Netw_Energy_NR-UEConTest]</w:t>
      </w:r>
      <w:r>
        <w:tab/>
      </w:r>
      <w:r>
        <w:fldChar w:fldCharType="begin" w:fldLock="1"/>
      </w:r>
      <w:r>
        <w:instrText xml:space="preserve"> PAGEREF _Toc189421713 \h </w:instrText>
      </w:r>
      <w:r>
        <w:fldChar w:fldCharType="separate"/>
      </w:r>
      <w:r>
        <w:t>111</w:t>
      </w:r>
      <w:r>
        <w:fldChar w:fldCharType="end"/>
      </w:r>
    </w:p>
    <w:p w14:paraId="08764465" w14:textId="0A5C6033" w:rsidR="00215F7A" w:rsidRDefault="00215F7A">
      <w:pPr>
        <w:pStyle w:val="TOC4"/>
        <w:rPr>
          <w:rFonts w:ascii="Calibri" w:hAnsi="Calibri"/>
          <w:kern w:val="2"/>
          <w:sz w:val="24"/>
          <w:szCs w:val="24"/>
        </w:rPr>
      </w:pPr>
      <w:r>
        <w:t>13.4.18</w:t>
      </w:r>
      <w:r>
        <w:rPr>
          <w:rFonts w:ascii="Calibri" w:hAnsi="Calibri"/>
          <w:kern w:val="2"/>
          <w:sz w:val="24"/>
          <w:szCs w:val="24"/>
        </w:rPr>
        <w:tab/>
      </w:r>
      <w:r>
        <w:t>UE Conf. - Further NR coverage enhancements [RAN5 WI: NR_cov_enh2-UEConTest]</w:t>
      </w:r>
      <w:r>
        <w:tab/>
      </w:r>
      <w:r>
        <w:fldChar w:fldCharType="begin" w:fldLock="1"/>
      </w:r>
      <w:r>
        <w:instrText xml:space="preserve"> PAGEREF _Toc189421714 \h </w:instrText>
      </w:r>
      <w:r>
        <w:fldChar w:fldCharType="separate"/>
      </w:r>
      <w:r>
        <w:t>112</w:t>
      </w:r>
      <w:r>
        <w:fldChar w:fldCharType="end"/>
      </w:r>
    </w:p>
    <w:p w14:paraId="3C2A8406" w14:textId="7F22ADAA" w:rsidR="00215F7A" w:rsidRDefault="00215F7A">
      <w:pPr>
        <w:pStyle w:val="TOC4"/>
        <w:rPr>
          <w:rFonts w:ascii="Calibri" w:hAnsi="Calibri"/>
          <w:kern w:val="2"/>
          <w:sz w:val="24"/>
          <w:szCs w:val="24"/>
        </w:rPr>
      </w:pPr>
      <w:r>
        <w:t>13.4.19</w:t>
      </w:r>
      <w:r>
        <w:rPr>
          <w:rFonts w:ascii="Calibri" w:hAnsi="Calibri"/>
          <w:kern w:val="2"/>
          <w:sz w:val="24"/>
          <w:szCs w:val="24"/>
        </w:rPr>
        <w:tab/>
      </w:r>
      <w:r>
        <w:t>UE Conf. - Multi-carrier enhancements for NR [RAN5 WI: NR_MC_enh-UEConTest]</w:t>
      </w:r>
      <w:r>
        <w:tab/>
      </w:r>
      <w:r>
        <w:fldChar w:fldCharType="begin" w:fldLock="1"/>
      </w:r>
      <w:r>
        <w:instrText xml:space="preserve"> PAGEREF _Toc189421715 \h </w:instrText>
      </w:r>
      <w:r>
        <w:fldChar w:fldCharType="separate"/>
      </w:r>
      <w:r>
        <w:t>112</w:t>
      </w:r>
      <w:r>
        <w:fldChar w:fldCharType="end"/>
      </w:r>
    </w:p>
    <w:p w14:paraId="4617AFE6" w14:textId="1D8101CE" w:rsidR="00215F7A" w:rsidRDefault="00215F7A">
      <w:pPr>
        <w:pStyle w:val="TOC4"/>
        <w:rPr>
          <w:rFonts w:ascii="Calibri" w:hAnsi="Calibri"/>
          <w:kern w:val="2"/>
          <w:sz w:val="24"/>
          <w:szCs w:val="24"/>
        </w:rPr>
      </w:pPr>
      <w:r>
        <w:t>13.4.20</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_Toc189421716 \h </w:instrText>
      </w:r>
      <w:r>
        <w:fldChar w:fldCharType="separate"/>
      </w:r>
      <w:r>
        <w:t>113</w:t>
      </w:r>
      <w:r>
        <w:fldChar w:fldCharType="end"/>
      </w:r>
    </w:p>
    <w:p w14:paraId="15C3DC9B" w14:textId="778A98C9" w:rsidR="00215F7A" w:rsidRDefault="00215F7A">
      <w:pPr>
        <w:pStyle w:val="TOC4"/>
        <w:rPr>
          <w:rFonts w:ascii="Calibri" w:hAnsi="Calibri"/>
          <w:kern w:val="2"/>
          <w:sz w:val="24"/>
          <w:szCs w:val="24"/>
        </w:rPr>
      </w:pPr>
      <w:r>
        <w:t>13.4.21</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_Toc189421717 \h </w:instrText>
      </w:r>
      <w:r>
        <w:fldChar w:fldCharType="separate"/>
      </w:r>
      <w:r>
        <w:t>113</w:t>
      </w:r>
      <w:r>
        <w:fldChar w:fldCharType="end"/>
      </w:r>
    </w:p>
    <w:p w14:paraId="15F2D5D1" w14:textId="0CAC4E3C" w:rsidR="00215F7A" w:rsidRDefault="00215F7A">
      <w:pPr>
        <w:pStyle w:val="TOC4"/>
        <w:rPr>
          <w:rFonts w:ascii="Calibri" w:hAnsi="Calibri"/>
          <w:kern w:val="2"/>
          <w:sz w:val="24"/>
          <w:szCs w:val="24"/>
        </w:rPr>
      </w:pPr>
      <w:r>
        <w:t>13.4.22</w:t>
      </w:r>
      <w:r>
        <w:rPr>
          <w:rFonts w:ascii="Calibri" w:hAnsi="Calibri"/>
          <w:kern w:val="2"/>
          <w:sz w:val="24"/>
          <w:szCs w:val="24"/>
        </w:rPr>
        <w:tab/>
      </w:r>
      <w:r>
        <w:t>UE Conf. - Enhancement of MIMO OTA test methodology and requirements for NR UEs [RAN5 WI: NR_MIMO_OTA_enh-UEConTest]</w:t>
      </w:r>
      <w:r>
        <w:tab/>
      </w:r>
      <w:r>
        <w:fldChar w:fldCharType="begin" w:fldLock="1"/>
      </w:r>
      <w:r>
        <w:instrText xml:space="preserve"> PAGEREF _Toc189421718 \h </w:instrText>
      </w:r>
      <w:r>
        <w:fldChar w:fldCharType="separate"/>
      </w:r>
      <w:r>
        <w:t>113</w:t>
      </w:r>
      <w:r>
        <w:fldChar w:fldCharType="end"/>
      </w:r>
    </w:p>
    <w:p w14:paraId="20016C8C" w14:textId="55915BE5" w:rsidR="00215F7A" w:rsidRDefault="00215F7A">
      <w:pPr>
        <w:pStyle w:val="TOC4"/>
        <w:rPr>
          <w:rFonts w:ascii="Calibri" w:hAnsi="Calibri"/>
          <w:kern w:val="2"/>
          <w:sz w:val="24"/>
          <w:szCs w:val="24"/>
        </w:rPr>
      </w:pPr>
      <w:r>
        <w:t>13.4.23</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_Toc189421719 \h </w:instrText>
      </w:r>
      <w:r>
        <w:fldChar w:fldCharType="separate"/>
      </w:r>
      <w:r>
        <w:t>113</w:t>
      </w:r>
      <w:r>
        <w:fldChar w:fldCharType="end"/>
      </w:r>
    </w:p>
    <w:p w14:paraId="71AE047B" w14:textId="7938C76D" w:rsidR="00215F7A" w:rsidRDefault="00215F7A">
      <w:pPr>
        <w:pStyle w:val="TOC4"/>
        <w:rPr>
          <w:rFonts w:ascii="Calibri" w:hAnsi="Calibri"/>
          <w:kern w:val="2"/>
          <w:sz w:val="24"/>
          <w:szCs w:val="24"/>
        </w:rPr>
      </w:pPr>
      <w:r>
        <w:t>13.4.24</w:t>
      </w:r>
      <w:r>
        <w:rPr>
          <w:rFonts w:ascii="Calibri" w:hAnsi="Calibri"/>
          <w:kern w:val="2"/>
          <w:sz w:val="24"/>
          <w:szCs w:val="24"/>
        </w:rPr>
        <w:tab/>
      </w:r>
      <w:r>
        <w:t>UE Conf. - MT-SDT for NR [RAN5 WI: NR_MT_SDT-UEConTest]</w:t>
      </w:r>
      <w:r>
        <w:tab/>
      </w:r>
      <w:r>
        <w:fldChar w:fldCharType="begin" w:fldLock="1"/>
      </w:r>
      <w:r>
        <w:instrText xml:space="preserve"> PAGEREF _Toc189421720 \h </w:instrText>
      </w:r>
      <w:r>
        <w:fldChar w:fldCharType="separate"/>
      </w:r>
      <w:r>
        <w:t>114</w:t>
      </w:r>
      <w:r>
        <w:fldChar w:fldCharType="end"/>
      </w:r>
    </w:p>
    <w:p w14:paraId="3BEEE9C8" w14:textId="0DE424FC" w:rsidR="00215F7A" w:rsidRDefault="00215F7A">
      <w:pPr>
        <w:pStyle w:val="TOC4"/>
        <w:rPr>
          <w:rFonts w:ascii="Calibri" w:hAnsi="Calibri"/>
          <w:kern w:val="2"/>
          <w:sz w:val="24"/>
          <w:szCs w:val="24"/>
        </w:rPr>
      </w:pPr>
      <w:r>
        <w:t>13.4.25</w:t>
      </w:r>
      <w:r>
        <w:rPr>
          <w:rFonts w:ascii="Calibri" w:hAnsi="Calibri"/>
          <w:kern w:val="2"/>
          <w:sz w:val="24"/>
          <w:szCs w:val="24"/>
        </w:rPr>
        <w:tab/>
      </w:r>
      <w:r>
        <w:t>UE Conf. - IDC enhancements for NR and MR-DC [RAN5 WI: NR_IDC_enh-UEConTest]</w:t>
      </w:r>
      <w:r>
        <w:tab/>
      </w:r>
      <w:r>
        <w:fldChar w:fldCharType="begin" w:fldLock="1"/>
      </w:r>
      <w:r>
        <w:instrText xml:space="preserve"> PAGEREF _Toc189421721 \h </w:instrText>
      </w:r>
      <w:r>
        <w:fldChar w:fldCharType="separate"/>
      </w:r>
      <w:r>
        <w:t>114</w:t>
      </w:r>
      <w:r>
        <w:fldChar w:fldCharType="end"/>
      </w:r>
    </w:p>
    <w:p w14:paraId="578B6450" w14:textId="2D2CA4F4" w:rsidR="00215F7A" w:rsidRDefault="00215F7A">
      <w:pPr>
        <w:pStyle w:val="TOC4"/>
        <w:rPr>
          <w:rFonts w:ascii="Calibri" w:hAnsi="Calibri"/>
          <w:kern w:val="2"/>
          <w:sz w:val="24"/>
          <w:szCs w:val="24"/>
        </w:rPr>
      </w:pPr>
      <w:r>
        <w:t>13.4.26</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_Toc189421722 \h </w:instrText>
      </w:r>
      <w:r>
        <w:fldChar w:fldCharType="separate"/>
      </w:r>
      <w:r>
        <w:t>114</w:t>
      </w:r>
      <w:r>
        <w:fldChar w:fldCharType="end"/>
      </w:r>
    </w:p>
    <w:p w14:paraId="199435EB" w14:textId="6FFC2946" w:rsidR="00215F7A" w:rsidRDefault="00215F7A">
      <w:pPr>
        <w:pStyle w:val="TOC4"/>
        <w:rPr>
          <w:rFonts w:ascii="Calibri" w:hAnsi="Calibri"/>
          <w:kern w:val="2"/>
          <w:sz w:val="24"/>
          <w:szCs w:val="24"/>
        </w:rPr>
      </w:pPr>
      <w:r>
        <w:t>13.4.27</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_Toc189421723 \h </w:instrText>
      </w:r>
      <w:r>
        <w:fldChar w:fldCharType="separate"/>
      </w:r>
      <w:r>
        <w:t>115</w:t>
      </w:r>
      <w:r>
        <w:fldChar w:fldCharType="end"/>
      </w:r>
    </w:p>
    <w:p w14:paraId="65E53E94" w14:textId="051C5509" w:rsidR="00215F7A" w:rsidRDefault="00215F7A">
      <w:pPr>
        <w:pStyle w:val="TOC4"/>
        <w:rPr>
          <w:rFonts w:ascii="Calibri" w:hAnsi="Calibri"/>
          <w:kern w:val="2"/>
          <w:sz w:val="24"/>
          <w:szCs w:val="24"/>
        </w:rPr>
      </w:pPr>
      <w:r>
        <w:t>13.4.28</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_Toc189421724 \h </w:instrText>
      </w:r>
      <w:r>
        <w:fldChar w:fldCharType="separate"/>
      </w:r>
      <w:r>
        <w:t>115</w:t>
      </w:r>
      <w:r>
        <w:fldChar w:fldCharType="end"/>
      </w:r>
    </w:p>
    <w:p w14:paraId="269E952D" w14:textId="090C774A" w:rsidR="00215F7A" w:rsidRDefault="00215F7A">
      <w:pPr>
        <w:pStyle w:val="TOC4"/>
        <w:rPr>
          <w:rFonts w:ascii="Calibri" w:hAnsi="Calibri"/>
          <w:kern w:val="2"/>
          <w:sz w:val="24"/>
          <w:szCs w:val="24"/>
        </w:rPr>
      </w:pPr>
      <w:r>
        <w:t>13.4.29</w:t>
      </w:r>
      <w:r>
        <w:rPr>
          <w:rFonts w:ascii="Calibri" w:hAnsi="Calibri"/>
          <w:kern w:val="2"/>
          <w:sz w:val="24"/>
          <w:szCs w:val="24"/>
        </w:rPr>
        <w:tab/>
      </w:r>
      <w:r>
        <w:t>UE Conf. - Further NR mobility enhancements [RAN5 WI: NR_Mob_enh2-UEConTest]</w:t>
      </w:r>
      <w:r>
        <w:tab/>
      </w:r>
      <w:r>
        <w:fldChar w:fldCharType="begin" w:fldLock="1"/>
      </w:r>
      <w:r>
        <w:instrText xml:space="preserve"> PAGEREF _Toc189421725 \h </w:instrText>
      </w:r>
      <w:r>
        <w:fldChar w:fldCharType="separate"/>
      </w:r>
      <w:r>
        <w:t>115</w:t>
      </w:r>
      <w:r>
        <w:fldChar w:fldCharType="end"/>
      </w:r>
    </w:p>
    <w:p w14:paraId="2CCD97EC" w14:textId="560A2F40" w:rsidR="00215F7A" w:rsidRDefault="00215F7A">
      <w:pPr>
        <w:pStyle w:val="TOC4"/>
        <w:rPr>
          <w:rFonts w:ascii="Calibri" w:hAnsi="Calibri"/>
          <w:kern w:val="2"/>
          <w:sz w:val="24"/>
          <w:szCs w:val="24"/>
        </w:rPr>
      </w:pPr>
      <w:r>
        <w:t>13.4.30</w:t>
      </w:r>
      <w:r>
        <w:rPr>
          <w:rFonts w:ascii="Calibri" w:hAnsi="Calibri"/>
          <w:kern w:val="2"/>
          <w:sz w:val="24"/>
          <w:szCs w:val="24"/>
        </w:rPr>
        <w:tab/>
      </w:r>
      <w:r>
        <w:t>UE Conf. - Introduction of FDD LTE band (L+S band) for IoT NTN operation [RAN5 WI: IoT_NTN_FDD_LS_band-UEConTest]</w:t>
      </w:r>
      <w:r>
        <w:tab/>
      </w:r>
      <w:r>
        <w:fldChar w:fldCharType="begin" w:fldLock="1"/>
      </w:r>
      <w:r>
        <w:instrText xml:space="preserve"> PAGEREF _Toc189421726 \h </w:instrText>
      </w:r>
      <w:r>
        <w:fldChar w:fldCharType="separate"/>
      </w:r>
      <w:r>
        <w:t>116</w:t>
      </w:r>
      <w:r>
        <w:fldChar w:fldCharType="end"/>
      </w:r>
    </w:p>
    <w:p w14:paraId="6649F187" w14:textId="0FC8A69A" w:rsidR="00215F7A" w:rsidRDefault="00215F7A">
      <w:pPr>
        <w:pStyle w:val="TOC4"/>
        <w:rPr>
          <w:rFonts w:ascii="Calibri" w:hAnsi="Calibri"/>
          <w:kern w:val="2"/>
          <w:sz w:val="24"/>
          <w:szCs w:val="24"/>
        </w:rPr>
      </w:pPr>
      <w:r>
        <w:lastRenderedPageBreak/>
        <w:t>13.4.31</w:t>
      </w:r>
      <w:r>
        <w:rPr>
          <w:rFonts w:ascii="Calibri" w:hAnsi="Calibri"/>
          <w:kern w:val="2"/>
          <w:sz w:val="24"/>
          <w:szCs w:val="24"/>
        </w:rPr>
        <w:tab/>
      </w:r>
      <w:r>
        <w:t>UE Conf. - Introduction of the Extended L-band (UL 1668-1675MHz, DL 1518-1525MHz) for IoT NTN [RAN5 WI: IoT_NTN_extLband-UEConTest]</w:t>
      </w:r>
      <w:r>
        <w:tab/>
      </w:r>
      <w:r>
        <w:fldChar w:fldCharType="begin" w:fldLock="1"/>
      </w:r>
      <w:r>
        <w:instrText xml:space="preserve"> PAGEREF _Toc189421727 \h </w:instrText>
      </w:r>
      <w:r>
        <w:fldChar w:fldCharType="separate"/>
      </w:r>
      <w:r>
        <w:t>116</w:t>
      </w:r>
      <w:r>
        <w:fldChar w:fldCharType="end"/>
      </w:r>
    </w:p>
    <w:p w14:paraId="3DC3BC1B" w14:textId="5B23E2CC" w:rsidR="00215F7A" w:rsidRDefault="00215F7A">
      <w:pPr>
        <w:pStyle w:val="TOC4"/>
        <w:rPr>
          <w:rFonts w:ascii="Calibri" w:hAnsi="Calibri"/>
          <w:kern w:val="2"/>
          <w:sz w:val="24"/>
          <w:szCs w:val="24"/>
        </w:rPr>
      </w:pPr>
      <w:r>
        <w:t>13.4.32</w:t>
      </w:r>
      <w:r>
        <w:rPr>
          <w:rFonts w:ascii="Calibri" w:hAnsi="Calibri"/>
          <w:kern w:val="2"/>
          <w:sz w:val="24"/>
          <w:szCs w:val="24"/>
        </w:rPr>
        <w:tab/>
      </w:r>
      <w:r>
        <w:t>UE Conf. - Enhancement of UE TRP and TRS requirements and test methodologies for FR1 (NR SA and EN-DC) [RAN5 WI: NR_FR1_TRP_TRS_enh-UEConTest]</w:t>
      </w:r>
      <w:r>
        <w:tab/>
      </w:r>
      <w:r>
        <w:fldChar w:fldCharType="begin" w:fldLock="1"/>
      </w:r>
      <w:r>
        <w:instrText xml:space="preserve"> PAGEREF _Toc189421728 \h </w:instrText>
      </w:r>
      <w:r>
        <w:fldChar w:fldCharType="separate"/>
      </w:r>
      <w:r>
        <w:t>117</w:t>
      </w:r>
      <w:r>
        <w:fldChar w:fldCharType="end"/>
      </w:r>
    </w:p>
    <w:p w14:paraId="19143F83" w14:textId="6791EB40" w:rsidR="00215F7A" w:rsidRDefault="00215F7A">
      <w:pPr>
        <w:pStyle w:val="TOC4"/>
        <w:rPr>
          <w:rFonts w:ascii="Calibri" w:hAnsi="Calibri"/>
          <w:kern w:val="2"/>
          <w:sz w:val="24"/>
          <w:szCs w:val="24"/>
        </w:rPr>
      </w:pPr>
      <w:r>
        <w:t>13.4.33</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_Toc189421729 \h </w:instrText>
      </w:r>
      <w:r>
        <w:fldChar w:fldCharType="separate"/>
      </w:r>
      <w:r>
        <w:t>117</w:t>
      </w:r>
      <w:r>
        <w:fldChar w:fldCharType="end"/>
      </w:r>
    </w:p>
    <w:p w14:paraId="38D5470D" w14:textId="6C03FECA" w:rsidR="00215F7A" w:rsidRDefault="00215F7A">
      <w:pPr>
        <w:pStyle w:val="TOC4"/>
        <w:rPr>
          <w:rFonts w:ascii="Calibri" w:hAnsi="Calibri"/>
          <w:kern w:val="2"/>
          <w:sz w:val="24"/>
          <w:szCs w:val="24"/>
        </w:rPr>
      </w:pPr>
      <w:r>
        <w:t>13.4.34</w:t>
      </w:r>
      <w:r>
        <w:rPr>
          <w:rFonts w:ascii="Calibri" w:hAnsi="Calibri"/>
          <w:kern w:val="2"/>
          <w:sz w:val="24"/>
          <w:szCs w:val="24"/>
        </w:rPr>
        <w:tab/>
      </w:r>
      <w:r>
        <w:t>UE Conf. - Rel-18 DL interruption for NR and EN-DC band combinations at dynamic Tx Switching in UL [New RAN5 WI: DL_intrpt_combos_TxSW_R18-UEConTest]</w:t>
      </w:r>
      <w:r>
        <w:tab/>
      </w:r>
      <w:r>
        <w:fldChar w:fldCharType="begin" w:fldLock="1"/>
      </w:r>
      <w:r>
        <w:instrText xml:space="preserve"> PAGEREF _Toc189421730 \h </w:instrText>
      </w:r>
      <w:r>
        <w:fldChar w:fldCharType="separate"/>
      </w:r>
      <w:r>
        <w:t>118</w:t>
      </w:r>
      <w:r>
        <w:fldChar w:fldCharType="end"/>
      </w:r>
    </w:p>
    <w:p w14:paraId="69139BFB" w14:textId="2308CE9F" w:rsidR="00215F7A" w:rsidRDefault="00215F7A">
      <w:pPr>
        <w:pStyle w:val="TOC4"/>
        <w:rPr>
          <w:rFonts w:ascii="Calibri" w:hAnsi="Calibri"/>
          <w:kern w:val="2"/>
          <w:sz w:val="24"/>
          <w:szCs w:val="24"/>
        </w:rPr>
      </w:pPr>
      <w:r>
        <w:t>13.4.35</w:t>
      </w:r>
      <w:r>
        <w:rPr>
          <w:rFonts w:ascii="Calibri" w:hAnsi="Calibri"/>
          <w:kern w:val="2"/>
          <w:sz w:val="24"/>
          <w:szCs w:val="24"/>
        </w:rPr>
        <w:tab/>
      </w:r>
      <w:r>
        <w:t>UE Conf. - NR NTN enhancements plus CT aspects [New RAN5 WI: NR_NTN_enh_plus_CT-UEConTest]</w:t>
      </w:r>
      <w:r>
        <w:tab/>
      </w:r>
      <w:r>
        <w:fldChar w:fldCharType="begin" w:fldLock="1"/>
      </w:r>
      <w:r>
        <w:instrText xml:space="preserve"> PAGEREF _Toc189421731 \h </w:instrText>
      </w:r>
      <w:r>
        <w:fldChar w:fldCharType="separate"/>
      </w:r>
      <w:r>
        <w:t>118</w:t>
      </w:r>
      <w:r>
        <w:fldChar w:fldCharType="end"/>
      </w:r>
    </w:p>
    <w:p w14:paraId="3053D95B" w14:textId="31D16574" w:rsidR="00215F7A" w:rsidRDefault="00215F7A">
      <w:pPr>
        <w:pStyle w:val="TOC4"/>
        <w:rPr>
          <w:rFonts w:ascii="Calibri" w:hAnsi="Calibri"/>
          <w:kern w:val="2"/>
          <w:sz w:val="24"/>
          <w:szCs w:val="24"/>
        </w:rPr>
      </w:pPr>
      <w:r>
        <w:t>13.4.36</w:t>
      </w:r>
      <w:r>
        <w:rPr>
          <w:rFonts w:ascii="Calibri" w:hAnsi="Calibri"/>
          <w:kern w:val="2"/>
          <w:sz w:val="24"/>
          <w:szCs w:val="24"/>
        </w:rPr>
        <w:tab/>
      </w:r>
      <w:r>
        <w:t>UE Conf. - New bands and bandwidth allocation for LTE based 5G terrestrial broadcast [New RAN5 WI: LTE_terr_bcast_bands_part2-UEConTest]</w:t>
      </w:r>
      <w:r>
        <w:tab/>
      </w:r>
      <w:r>
        <w:fldChar w:fldCharType="begin" w:fldLock="1"/>
      </w:r>
      <w:r>
        <w:instrText xml:space="preserve"> PAGEREF _Toc189421732 \h </w:instrText>
      </w:r>
      <w:r>
        <w:fldChar w:fldCharType="separate"/>
      </w:r>
      <w:r>
        <w:t>119</w:t>
      </w:r>
      <w:r>
        <w:fldChar w:fldCharType="end"/>
      </w:r>
    </w:p>
    <w:p w14:paraId="1BC6447D" w14:textId="2C367D42" w:rsidR="00215F7A" w:rsidRDefault="00215F7A">
      <w:pPr>
        <w:pStyle w:val="TOC4"/>
        <w:rPr>
          <w:rFonts w:ascii="Calibri" w:hAnsi="Calibri"/>
          <w:kern w:val="2"/>
          <w:sz w:val="24"/>
          <w:szCs w:val="24"/>
        </w:rPr>
      </w:pPr>
      <w:r>
        <w:t>13.4.37</w:t>
      </w:r>
      <w:r>
        <w:rPr>
          <w:rFonts w:ascii="Calibri" w:hAnsi="Calibri"/>
          <w:kern w:val="2"/>
          <w:sz w:val="24"/>
          <w:szCs w:val="24"/>
        </w:rPr>
        <w:tab/>
      </w:r>
      <w:r>
        <w:t>UE Conf. - Further enhancements on NR and MR-DC measurement gaps and measurements without gaps [New RAN5 WI: NR_MG_enh2-UEConTest]</w:t>
      </w:r>
      <w:r>
        <w:tab/>
      </w:r>
      <w:r>
        <w:fldChar w:fldCharType="begin" w:fldLock="1"/>
      </w:r>
      <w:r>
        <w:instrText xml:space="preserve"> PAGEREF _Toc189421733 \h </w:instrText>
      </w:r>
      <w:r>
        <w:fldChar w:fldCharType="separate"/>
      </w:r>
      <w:r>
        <w:t>119</w:t>
      </w:r>
      <w:r>
        <w:fldChar w:fldCharType="end"/>
      </w:r>
    </w:p>
    <w:p w14:paraId="203E2D61" w14:textId="27E00CAD" w:rsidR="00215F7A" w:rsidRDefault="00215F7A">
      <w:pPr>
        <w:pStyle w:val="TOC4"/>
        <w:rPr>
          <w:rFonts w:ascii="Calibri" w:hAnsi="Calibri"/>
          <w:kern w:val="2"/>
          <w:sz w:val="24"/>
          <w:szCs w:val="24"/>
        </w:rPr>
      </w:pPr>
      <w:r>
        <w:t>13.4.38</w:t>
      </w:r>
      <w:r>
        <w:rPr>
          <w:rFonts w:ascii="Calibri" w:hAnsi="Calibri"/>
          <w:kern w:val="2"/>
          <w:sz w:val="24"/>
          <w:szCs w:val="24"/>
        </w:rPr>
        <w:tab/>
      </w:r>
      <w:r>
        <w:t>UE Conf. - IMS Data Channel for NG RTC [New RAN5 WI: NG_RTC_IMS_dataCH-UEConTest]</w:t>
      </w:r>
      <w:r>
        <w:tab/>
      </w:r>
      <w:r>
        <w:fldChar w:fldCharType="begin" w:fldLock="1"/>
      </w:r>
      <w:r>
        <w:instrText xml:space="preserve"> PAGEREF _Toc189421734 \h </w:instrText>
      </w:r>
      <w:r>
        <w:fldChar w:fldCharType="separate"/>
      </w:r>
      <w:r>
        <w:t>119</w:t>
      </w:r>
      <w:r>
        <w:fldChar w:fldCharType="end"/>
      </w:r>
    </w:p>
    <w:p w14:paraId="0C5F9E09" w14:textId="7BA6A8E2" w:rsidR="00215F7A" w:rsidRDefault="00215F7A">
      <w:pPr>
        <w:pStyle w:val="TOC3"/>
        <w:rPr>
          <w:rFonts w:ascii="Calibri" w:hAnsi="Calibri"/>
          <w:kern w:val="2"/>
          <w:sz w:val="24"/>
          <w:szCs w:val="24"/>
        </w:rPr>
      </w:pPr>
      <w:r>
        <w:t>13.5</w:t>
      </w:r>
      <w:r>
        <w:rPr>
          <w:rFonts w:ascii="Calibri" w:hAnsi="Calibri"/>
          <w:kern w:val="2"/>
          <w:sz w:val="24"/>
          <w:szCs w:val="24"/>
        </w:rPr>
        <w:tab/>
      </w:r>
      <w:r>
        <w:t>Test - (Small) Technical Enhancements and Improvements for Rel-19 [TEI19_Test]</w:t>
      </w:r>
      <w:r>
        <w:tab/>
      </w:r>
      <w:r>
        <w:fldChar w:fldCharType="begin" w:fldLock="1"/>
      </w:r>
      <w:r>
        <w:instrText xml:space="preserve"> PAGEREF _Toc189421735 \h </w:instrText>
      </w:r>
      <w:r>
        <w:fldChar w:fldCharType="separate"/>
      </w:r>
      <w:r>
        <w:t>120</w:t>
      </w:r>
      <w:r>
        <w:fldChar w:fldCharType="end"/>
      </w:r>
    </w:p>
    <w:p w14:paraId="4B3E70CC" w14:textId="531A3008" w:rsidR="00215F7A" w:rsidRDefault="00215F7A">
      <w:pPr>
        <w:pStyle w:val="TOC3"/>
        <w:rPr>
          <w:rFonts w:ascii="Calibri" w:hAnsi="Calibri"/>
          <w:kern w:val="2"/>
          <w:sz w:val="24"/>
          <w:szCs w:val="24"/>
        </w:rPr>
      </w:pPr>
      <w:r>
        <w:t>13.6</w:t>
      </w:r>
      <w:r>
        <w:rPr>
          <w:rFonts w:ascii="Calibri" w:hAnsi="Calibri"/>
          <w:kern w:val="2"/>
          <w:sz w:val="24"/>
          <w:szCs w:val="24"/>
        </w:rPr>
        <w:tab/>
      </w:r>
      <w:r>
        <w:t>R5s CRs from RAN5 electronic meeting ‘#2024-TTCN email’</w:t>
      </w:r>
      <w:r>
        <w:tab/>
      </w:r>
      <w:r>
        <w:fldChar w:fldCharType="begin" w:fldLock="1"/>
      </w:r>
      <w:r>
        <w:instrText xml:space="preserve"> PAGEREF _Toc189421736 \h </w:instrText>
      </w:r>
      <w:r>
        <w:fldChar w:fldCharType="separate"/>
      </w:r>
      <w:r>
        <w:t>120</w:t>
      </w:r>
      <w:r>
        <w:fldChar w:fldCharType="end"/>
      </w:r>
    </w:p>
    <w:p w14:paraId="357A1E6C" w14:textId="110847AF" w:rsidR="00215F7A" w:rsidRDefault="00215F7A">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_Toc189421737 \h </w:instrText>
      </w:r>
      <w:r>
        <w:fldChar w:fldCharType="separate"/>
      </w:r>
      <w:r>
        <w:t>120</w:t>
      </w:r>
      <w:r>
        <w:fldChar w:fldCharType="end"/>
      </w:r>
    </w:p>
    <w:p w14:paraId="28EDE6AF" w14:textId="44273040" w:rsidR="00215F7A" w:rsidRDefault="00215F7A">
      <w:pPr>
        <w:pStyle w:val="TOC2"/>
        <w:rPr>
          <w:rFonts w:ascii="Calibri" w:hAnsi="Calibri"/>
          <w:kern w:val="2"/>
          <w:sz w:val="24"/>
          <w:szCs w:val="24"/>
        </w:rPr>
      </w:pPr>
      <w:r>
        <w:t>15</w:t>
      </w:r>
      <w:r>
        <w:rPr>
          <w:rFonts w:ascii="Calibri" w:hAnsi="Calibri"/>
          <w:kern w:val="2"/>
          <w:sz w:val="24"/>
          <w:szCs w:val="24"/>
        </w:rPr>
        <w:tab/>
      </w:r>
      <w:r>
        <w:t>5G-Advanced in Rel-20: RAN1/2/3-led</w:t>
      </w:r>
      <w:r>
        <w:tab/>
      </w:r>
      <w:r>
        <w:fldChar w:fldCharType="begin" w:fldLock="1"/>
      </w:r>
      <w:r>
        <w:instrText xml:space="preserve"> PAGEREF _Toc189421738 \h </w:instrText>
      </w:r>
      <w:r>
        <w:fldChar w:fldCharType="separate"/>
      </w:r>
      <w:r>
        <w:t>135</w:t>
      </w:r>
      <w:r>
        <w:fldChar w:fldCharType="end"/>
      </w:r>
    </w:p>
    <w:p w14:paraId="49B78C0F" w14:textId="7BA996BD" w:rsidR="00215F7A" w:rsidRDefault="00215F7A">
      <w:pPr>
        <w:pStyle w:val="TOC3"/>
        <w:rPr>
          <w:rFonts w:ascii="Calibri" w:hAnsi="Calibri"/>
          <w:kern w:val="2"/>
          <w:sz w:val="24"/>
          <w:szCs w:val="24"/>
        </w:rPr>
      </w:pPr>
      <w:r>
        <w:t>15.1</w:t>
      </w:r>
      <w:r>
        <w:rPr>
          <w:rFonts w:ascii="Calibri" w:hAnsi="Calibri"/>
          <w:kern w:val="2"/>
          <w:sz w:val="24"/>
          <w:szCs w:val="24"/>
        </w:rPr>
        <w:tab/>
      </w:r>
      <w:r>
        <w:t>High-level overview proposals for Rel-20</w:t>
      </w:r>
      <w:r>
        <w:tab/>
      </w:r>
      <w:r>
        <w:fldChar w:fldCharType="begin" w:fldLock="1"/>
      </w:r>
      <w:r>
        <w:instrText xml:space="preserve"> PAGEREF _Toc189421739 \h </w:instrText>
      </w:r>
      <w:r>
        <w:fldChar w:fldCharType="separate"/>
      </w:r>
      <w:r>
        <w:t>137</w:t>
      </w:r>
      <w:r>
        <w:fldChar w:fldCharType="end"/>
      </w:r>
    </w:p>
    <w:p w14:paraId="2184F60A" w14:textId="04810168" w:rsidR="00215F7A" w:rsidRDefault="00215F7A">
      <w:pPr>
        <w:pStyle w:val="TOC3"/>
        <w:rPr>
          <w:rFonts w:ascii="Calibri" w:hAnsi="Calibri"/>
          <w:kern w:val="2"/>
          <w:sz w:val="24"/>
          <w:szCs w:val="24"/>
        </w:rPr>
      </w:pPr>
      <w:r>
        <w:t>15.2</w:t>
      </w:r>
      <w:r>
        <w:rPr>
          <w:rFonts w:ascii="Calibri" w:hAnsi="Calibri"/>
          <w:kern w:val="2"/>
          <w:sz w:val="24"/>
          <w:szCs w:val="24"/>
        </w:rPr>
        <w:tab/>
      </w:r>
      <w:r>
        <w:t>Specific RAN1/2/3-led Rel-20 topics</w:t>
      </w:r>
      <w:r>
        <w:tab/>
      </w:r>
      <w:r>
        <w:fldChar w:fldCharType="begin" w:fldLock="1"/>
      </w:r>
      <w:r>
        <w:instrText xml:space="preserve"> PAGEREF _Toc189421740 \h </w:instrText>
      </w:r>
      <w:r>
        <w:fldChar w:fldCharType="separate"/>
      </w:r>
      <w:r>
        <w:t>143</w:t>
      </w:r>
      <w:r>
        <w:fldChar w:fldCharType="end"/>
      </w:r>
    </w:p>
    <w:p w14:paraId="04DFA844" w14:textId="5503C9B9" w:rsidR="00215F7A" w:rsidRDefault="00215F7A">
      <w:pPr>
        <w:pStyle w:val="TOC2"/>
        <w:rPr>
          <w:rFonts w:ascii="Calibri" w:hAnsi="Calibri"/>
          <w:kern w:val="2"/>
          <w:sz w:val="24"/>
          <w:szCs w:val="24"/>
        </w:rPr>
      </w:pPr>
      <w:r>
        <w:t>16</w:t>
      </w:r>
      <w:r>
        <w:rPr>
          <w:rFonts w:ascii="Calibri" w:hAnsi="Calibri"/>
          <w:kern w:val="2"/>
          <w:sz w:val="24"/>
          <w:szCs w:val="24"/>
        </w:rPr>
        <w:tab/>
      </w:r>
      <w:r>
        <w:t>6G aspects</w:t>
      </w:r>
      <w:r>
        <w:tab/>
      </w:r>
      <w:r>
        <w:fldChar w:fldCharType="begin" w:fldLock="1"/>
      </w:r>
      <w:r>
        <w:instrText xml:space="preserve"> PAGEREF _Toc189421741 \h </w:instrText>
      </w:r>
      <w:r>
        <w:fldChar w:fldCharType="separate"/>
      </w:r>
      <w:r>
        <w:t>163</w:t>
      </w:r>
      <w:r>
        <w:fldChar w:fldCharType="end"/>
      </w:r>
    </w:p>
    <w:p w14:paraId="1346E8E3" w14:textId="0D3D526A" w:rsidR="00215F7A" w:rsidRDefault="00215F7A">
      <w:pPr>
        <w:pStyle w:val="TOC2"/>
        <w:rPr>
          <w:rFonts w:ascii="Calibri" w:hAnsi="Calibri"/>
          <w:kern w:val="2"/>
          <w:sz w:val="24"/>
          <w:szCs w:val="24"/>
        </w:rPr>
      </w:pPr>
      <w:r>
        <w:t>17</w:t>
      </w:r>
      <w:r>
        <w:rPr>
          <w:rFonts w:ascii="Calibri" w:hAnsi="Calibri"/>
          <w:kern w:val="2"/>
          <w:sz w:val="24"/>
          <w:szCs w:val="24"/>
        </w:rPr>
        <w:tab/>
      </w:r>
      <w:r>
        <w:t>Any other business</w:t>
      </w:r>
      <w:r>
        <w:tab/>
      </w:r>
      <w:r>
        <w:fldChar w:fldCharType="begin" w:fldLock="1"/>
      </w:r>
      <w:r>
        <w:instrText xml:space="preserve"> PAGEREF _Toc189421742 \h </w:instrText>
      </w:r>
      <w:r>
        <w:fldChar w:fldCharType="separate"/>
      </w:r>
      <w:r>
        <w:t>171</w:t>
      </w:r>
      <w:r>
        <w:fldChar w:fldCharType="end"/>
      </w:r>
    </w:p>
    <w:p w14:paraId="2260F813" w14:textId="07ECD58D" w:rsidR="00215F7A" w:rsidRDefault="00215F7A">
      <w:pPr>
        <w:pStyle w:val="TOC2"/>
        <w:rPr>
          <w:rFonts w:ascii="Calibri" w:hAnsi="Calibri"/>
          <w:kern w:val="2"/>
          <w:sz w:val="24"/>
          <w:szCs w:val="24"/>
        </w:rPr>
      </w:pPr>
      <w:r>
        <w:t>18</w:t>
      </w:r>
      <w:r>
        <w:rPr>
          <w:rFonts w:ascii="Calibri" w:hAnsi="Calibri"/>
          <w:kern w:val="2"/>
          <w:sz w:val="24"/>
          <w:szCs w:val="24"/>
        </w:rPr>
        <w:tab/>
      </w:r>
      <w:r>
        <w:t>Closing of the meeting</w:t>
      </w:r>
      <w:r>
        <w:tab/>
      </w:r>
      <w:r>
        <w:fldChar w:fldCharType="begin" w:fldLock="1"/>
      </w:r>
      <w:r>
        <w:instrText xml:space="preserve"> PAGEREF _Toc189421743 \h </w:instrText>
      </w:r>
      <w:r>
        <w:fldChar w:fldCharType="separate"/>
      </w:r>
      <w:r>
        <w:t>171</w:t>
      </w:r>
      <w:r>
        <w:fldChar w:fldCharType="end"/>
      </w:r>
    </w:p>
    <w:p w14:paraId="7D19BFCC" w14:textId="1F22AFAB" w:rsidR="00215F7A" w:rsidRDefault="00215F7A">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_Toc189421744 \h </w:instrText>
      </w:r>
      <w:r>
        <w:fldChar w:fldCharType="separate"/>
      </w:r>
      <w:r>
        <w:t>172</w:t>
      </w:r>
      <w:r>
        <w:fldChar w:fldCharType="end"/>
      </w:r>
    </w:p>
    <w:p w14:paraId="5FDFFF93" w14:textId="654C6612" w:rsidR="00215F7A" w:rsidRDefault="00215F7A">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_Toc189421745 \h </w:instrText>
      </w:r>
      <w:r>
        <w:fldChar w:fldCharType="separate"/>
      </w:r>
      <w:r>
        <w:t>173</w:t>
      </w:r>
      <w:r>
        <w:fldChar w:fldCharType="end"/>
      </w:r>
    </w:p>
    <w:p w14:paraId="2F5C9E05" w14:textId="554FA94E" w:rsidR="00215F7A" w:rsidRDefault="00215F7A">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_Toc189421746 \h </w:instrText>
      </w:r>
      <w:r>
        <w:fldChar w:fldCharType="separate"/>
      </w:r>
      <w:r>
        <w:t>174</w:t>
      </w:r>
      <w:r>
        <w:fldChar w:fldCharType="end"/>
      </w:r>
    </w:p>
    <w:p w14:paraId="0F26E3B6" w14:textId="1B3A197E" w:rsidR="00215F7A" w:rsidRDefault="00215F7A">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_Toc189421747 \h </w:instrText>
      </w:r>
      <w:r>
        <w:fldChar w:fldCharType="separate"/>
      </w:r>
      <w:r>
        <w:t>175</w:t>
      </w:r>
      <w:r>
        <w:fldChar w:fldCharType="end"/>
      </w:r>
    </w:p>
    <w:p w14:paraId="61FA71F1" w14:textId="50A67463" w:rsidR="00215F7A" w:rsidRDefault="00215F7A">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_Toc189421748 \h </w:instrText>
      </w:r>
      <w:r>
        <w:fldChar w:fldCharType="separate"/>
      </w:r>
      <w:r>
        <w:t>177</w:t>
      </w:r>
      <w:r>
        <w:fldChar w:fldCharType="end"/>
      </w:r>
    </w:p>
    <w:p w14:paraId="5FF20690" w14:textId="3CE862D2" w:rsidR="00215F7A" w:rsidRDefault="00215F7A">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_Toc189421749 \h </w:instrText>
      </w:r>
      <w:r>
        <w:fldChar w:fldCharType="separate"/>
      </w:r>
      <w:r>
        <w:t>178</w:t>
      </w:r>
      <w:r>
        <w:fldChar w:fldCharType="end"/>
      </w:r>
    </w:p>
    <w:p w14:paraId="62F29E3F" w14:textId="5D3972BE" w:rsidR="00215F7A" w:rsidRDefault="00215F7A">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_Toc189421750 \h </w:instrText>
      </w:r>
      <w:r>
        <w:fldChar w:fldCharType="separate"/>
      </w:r>
      <w:r>
        <w:t>184</w:t>
      </w:r>
      <w:r>
        <w:fldChar w:fldCharType="end"/>
      </w:r>
    </w:p>
    <w:p w14:paraId="10ADD239" w14:textId="0D90E948" w:rsidR="00215F7A" w:rsidRDefault="00215F7A">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_Toc189421751 \h </w:instrText>
      </w:r>
      <w:r>
        <w:fldChar w:fldCharType="separate"/>
      </w:r>
      <w:r>
        <w:t>185</w:t>
      </w:r>
      <w:r>
        <w:fldChar w:fldCharType="end"/>
      </w:r>
    </w:p>
    <w:p w14:paraId="7766876E" w14:textId="6B6EEBD6" w:rsidR="00215F7A" w:rsidRDefault="00215F7A">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_Toc189421752 \h </w:instrText>
      </w:r>
      <w:r>
        <w:fldChar w:fldCharType="separate"/>
      </w:r>
      <w:r>
        <w:t>190</w:t>
      </w:r>
      <w:r>
        <w:fldChar w:fldCharType="end"/>
      </w:r>
    </w:p>
    <w:p w14:paraId="3366860A" w14:textId="74B8C284" w:rsidR="00215F7A" w:rsidRDefault="00215F7A">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_Toc189421753 \h </w:instrText>
      </w:r>
      <w:r>
        <w:fldChar w:fldCharType="separate"/>
      </w:r>
      <w:r>
        <w:t>192</w:t>
      </w:r>
      <w:r>
        <w:fldChar w:fldCharType="end"/>
      </w:r>
    </w:p>
    <w:p w14:paraId="7F3109DE" w14:textId="75901E18" w:rsidR="00215F7A" w:rsidRDefault="00215F7A">
      <w:pPr>
        <w:pStyle w:val="TOC2"/>
        <w:rPr>
          <w:rFonts w:ascii="Calibri" w:hAnsi="Calibri"/>
          <w:kern w:val="2"/>
          <w:sz w:val="24"/>
          <w:szCs w:val="24"/>
        </w:rPr>
      </w:pPr>
      <w:r>
        <w:t>Annex I:</w:t>
      </w:r>
      <w:r>
        <w:rPr>
          <w:rFonts w:ascii="Calibri" w:hAnsi="Calibri"/>
          <w:kern w:val="2"/>
          <w:sz w:val="24"/>
          <w:szCs w:val="24"/>
        </w:rPr>
        <w:tab/>
      </w:r>
      <w:r>
        <w:t>List of email discussions after RAN #106</w:t>
      </w:r>
      <w:r>
        <w:tab/>
      </w:r>
      <w:r>
        <w:fldChar w:fldCharType="begin" w:fldLock="1"/>
      </w:r>
      <w:r>
        <w:instrText xml:space="preserve"> PAGEREF _Toc189421754 \h </w:instrText>
      </w:r>
      <w:r>
        <w:fldChar w:fldCharType="separate"/>
      </w:r>
      <w:r>
        <w:t>193</w:t>
      </w:r>
      <w:r>
        <w:fldChar w:fldCharType="end"/>
      </w:r>
    </w:p>
    <w:p w14:paraId="17547A7E" w14:textId="3BBDAA16" w:rsidR="00215F7A" w:rsidRDefault="00215F7A">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_Toc189421755 \h </w:instrText>
      </w:r>
      <w:r>
        <w:fldChar w:fldCharType="separate"/>
      </w:r>
      <w:r>
        <w:t>193</w:t>
      </w:r>
      <w:r>
        <w:fldChar w:fldCharType="end"/>
      </w:r>
    </w:p>
    <w:p w14:paraId="1EEBFC88" w14:textId="71AB6DE2" w:rsidR="00215F7A" w:rsidRDefault="00215F7A">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_Toc189421756 \h </w:instrText>
      </w:r>
      <w:r>
        <w:fldChar w:fldCharType="separate"/>
      </w:r>
      <w:r>
        <w:t>194</w:t>
      </w:r>
      <w:r>
        <w:fldChar w:fldCharType="end"/>
      </w:r>
    </w:p>
    <w:p w14:paraId="3A7FA5B4" w14:textId="5E43AF31"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89421553"/>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2A256081" w:rsidR="00FE7C9A" w:rsidRDefault="00FE7C9A" w:rsidP="00FE7C9A">
      <w:pPr>
        <w:snapToGrid w:val="0"/>
      </w:pPr>
      <w:r>
        <w:t>Meeting:</w:t>
      </w:r>
      <w:r>
        <w:tab/>
      </w:r>
      <w:r>
        <w:tab/>
      </w:r>
      <w:r>
        <w:tab/>
      </w:r>
      <w:r>
        <w:tab/>
      </w:r>
      <w:r>
        <w:tab/>
      </w:r>
      <w:r>
        <w:tab/>
        <w:t>3GPP TSG RAN #</w:t>
      </w:r>
      <w:r w:rsidR="00B256C6">
        <w:t>10</w:t>
      </w:r>
      <w:r w:rsidR="005420D0">
        <w:t>6</w:t>
      </w:r>
    </w:p>
    <w:p w14:paraId="4ACB4783" w14:textId="36F55570" w:rsidR="00AC5636" w:rsidRDefault="00FE7C9A" w:rsidP="00FE7C9A">
      <w:pPr>
        <w:snapToGrid w:val="0"/>
      </w:pPr>
      <w:r>
        <w:t>Meeting location:</w:t>
      </w:r>
      <w:r>
        <w:tab/>
      </w:r>
      <w:r>
        <w:tab/>
      </w:r>
      <w:r>
        <w:tab/>
      </w:r>
      <w:r>
        <w:tab/>
      </w:r>
      <w:r w:rsidR="005E4957">
        <w:t>M</w:t>
      </w:r>
      <w:r w:rsidR="005420D0">
        <w:t>adrid, Spain</w:t>
      </w:r>
      <w:r w:rsidR="00AC5636">
        <w:t>,</w:t>
      </w:r>
      <w:r w:rsidR="00AC5636">
        <w:br/>
      </w:r>
      <w:r w:rsidR="00AC5636">
        <w:tab/>
      </w:r>
      <w:r w:rsidR="00AC5636">
        <w:tab/>
      </w:r>
      <w:r w:rsidR="00AC5636">
        <w:tab/>
      </w:r>
      <w:r w:rsidR="00AC5636">
        <w:tab/>
      </w:r>
      <w:r w:rsidR="00AC5636">
        <w:tab/>
      </w:r>
      <w:r w:rsidR="00AC5636">
        <w:tab/>
      </w:r>
      <w:r w:rsidR="00AC5636">
        <w:tab/>
      </w:r>
      <w:r w:rsidR="00AC5636">
        <w:tab/>
      </w:r>
      <w:r w:rsidR="005420D0" w:rsidRPr="005420D0">
        <w:t>Hotel Riu Plaza Espana</w:t>
      </w:r>
      <w:r w:rsidR="005E4957">
        <w:t xml:space="preserve">, </w:t>
      </w:r>
      <w:r w:rsidR="005420D0">
        <w:t>Madrid 3+4</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5420D0" w:rsidRPr="005420D0">
        <w:t>Neptuno- Puerto de Alcala</w:t>
      </w:r>
      <w:r w:rsidR="00971037">
        <w:t>)</w:t>
      </w:r>
    </w:p>
    <w:p w14:paraId="2F817339" w14:textId="7FBF2306" w:rsidR="00FE7C9A" w:rsidRDefault="00FE7C9A" w:rsidP="00FE7C9A">
      <w:pPr>
        <w:snapToGrid w:val="0"/>
      </w:pPr>
      <w:r>
        <w:t>Scheduled:</w:t>
      </w:r>
      <w:r>
        <w:tab/>
      </w:r>
      <w:r>
        <w:tab/>
      </w:r>
      <w:r>
        <w:tab/>
      </w:r>
      <w:r>
        <w:tab/>
      </w:r>
      <w:r>
        <w:tab/>
      </w:r>
      <w:r w:rsidR="002F5240">
        <w:t xml:space="preserve">Monday </w:t>
      </w:r>
      <w:r w:rsidR="005E4957">
        <w:t>09</w:t>
      </w:r>
      <w:r>
        <w:t>.</w:t>
      </w:r>
      <w:r w:rsidR="005420D0">
        <w:t>12</w:t>
      </w:r>
      <w:r>
        <w:t>.202</w:t>
      </w:r>
      <w:r w:rsidR="0090266F">
        <w:t>4</w:t>
      </w:r>
      <w:r>
        <w:t xml:space="preserve"> </w:t>
      </w:r>
      <w:r w:rsidR="005E4957">
        <w:t xml:space="preserve">9am </w:t>
      </w:r>
      <w:r>
        <w:t>(</w:t>
      </w:r>
      <w:r w:rsidR="005420D0">
        <w:t>8am</w:t>
      </w:r>
      <w:r w:rsidR="002F5240">
        <w:t xml:space="preserve"> UTC</w:t>
      </w:r>
      <w:r>
        <w:t xml:space="preserve">) - </w:t>
      </w:r>
      <w:r w:rsidR="0090266F">
        <w:t>Thursday</w:t>
      </w:r>
      <w:r w:rsidR="00680AC2">
        <w:t xml:space="preserve"> </w:t>
      </w:r>
      <w:r w:rsidR="005E4957">
        <w:t>12</w:t>
      </w:r>
      <w:r w:rsidR="00F3435E">
        <w:t>.</w:t>
      </w:r>
      <w:r w:rsidR="005420D0">
        <w:t>12</w:t>
      </w:r>
      <w:r>
        <w:t>.202</w:t>
      </w:r>
      <w:r w:rsidR="0090266F">
        <w:t>4</w:t>
      </w:r>
      <w:r>
        <w:t xml:space="preserve"> </w:t>
      </w:r>
      <w:r w:rsidR="005420D0">
        <w:t>6</w:t>
      </w:r>
      <w:r w:rsidR="005E4957">
        <w:t xml:space="preserve">pm </w:t>
      </w:r>
      <w:r>
        <w:t>(</w:t>
      </w:r>
      <w:r w:rsidR="005420D0">
        <w:t>5pm</w:t>
      </w:r>
      <w:r w:rsidR="003015BA">
        <w:t xml:space="preserve"> </w:t>
      </w:r>
      <w:r w:rsidR="004572A6">
        <w:t>UTC</w:t>
      </w:r>
      <w:r>
        <w:t>)</w:t>
      </w:r>
    </w:p>
    <w:p w14:paraId="142E2674" w14:textId="2739CBEB" w:rsidR="00FE7C9A" w:rsidRPr="006B5BDB" w:rsidRDefault="00FE7C9A" w:rsidP="00FE7C9A">
      <w:pPr>
        <w:snapToGrid w:val="0"/>
      </w:pPr>
      <w:r>
        <w:t>Host:</w:t>
      </w:r>
      <w:r>
        <w:tab/>
      </w:r>
      <w:r>
        <w:tab/>
      </w:r>
      <w:r>
        <w:tab/>
      </w:r>
      <w:r>
        <w:tab/>
      </w:r>
      <w:r>
        <w:tab/>
      </w:r>
      <w:r>
        <w:tab/>
      </w:r>
      <w:r>
        <w:tab/>
      </w:r>
      <w:r w:rsidR="005420D0">
        <w:t>ETSI, E3MAG (</w:t>
      </w:r>
      <w:r w:rsidR="005420D0" w:rsidRPr="005420D0">
        <w:t>European 3GPP Meeting Hosting Advisory Group</w:t>
      </w:r>
      <w:r w:rsidR="005420D0">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06A1A3B6"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5420D0">
        <w:t>6</w:t>
      </w:r>
      <w:r w:rsidR="00E15C88">
        <w:t>)</w:t>
      </w:r>
    </w:p>
    <w:p w14:paraId="03000520" w14:textId="20BF8EC2" w:rsidR="00FE7C9A" w:rsidRDefault="00FE7C9A" w:rsidP="00FE7C9A">
      <w:pPr>
        <w:snapToGrid w:val="0"/>
      </w:pPr>
      <w:r>
        <w:t>Technical documents:</w:t>
      </w:r>
      <w:r>
        <w:tab/>
      </w:r>
      <w:r>
        <w:tab/>
      </w:r>
      <w:hyperlink r:id="rId19" w:history="1">
        <w:r w:rsidR="005E4957" w:rsidRPr="00844FD7">
          <w:rPr>
            <w:rStyle w:val="Hyperlink"/>
          </w:rPr>
          <w:t>ftp://ftp.3gpp.org/tsg_ran/TSGR_10</w:t>
        </w:r>
        <w:r w:rsidR="008E1E59">
          <w:rPr>
            <w:rStyle w:val="Hyperlink"/>
          </w:rPr>
          <w:t>6</w:t>
        </w:r>
        <w:r w:rsidR="005E4957" w:rsidRPr="00844FD7">
          <w:rPr>
            <w:rStyle w:val="Hyperlink"/>
          </w:rPr>
          <w:t>/Docs</w:t>
        </w:r>
      </w:hyperlink>
    </w:p>
    <w:p w14:paraId="1C7109F3" w14:textId="37DD6576" w:rsidR="00E42D62" w:rsidRDefault="00FE7C9A" w:rsidP="0050368A">
      <w:pPr>
        <w:snapToGrid w:val="0"/>
        <w:spacing w:after="0"/>
      </w:pPr>
      <w:r>
        <w:t>next meetings:</w:t>
      </w:r>
      <w:r w:rsidR="000F44D3">
        <w:tab/>
      </w:r>
      <w:r w:rsidR="000F44D3">
        <w:tab/>
      </w:r>
      <w:r w:rsidR="00820501">
        <w:tab/>
      </w:r>
      <w:r w:rsidR="00820501">
        <w:tab/>
      </w:r>
      <w:r w:rsidR="00E42D62">
        <w:t>6G workshop</w:t>
      </w:r>
      <w:r w:rsidR="00E42D62">
        <w:tab/>
      </w:r>
      <w:r w:rsidR="00E42D62">
        <w:tab/>
      </w:r>
      <w:r w:rsidR="00E42D62">
        <w:tab/>
        <w:t>10.03. - 11.03.2024</w:t>
      </w:r>
      <w:r w:rsidR="00E42D62">
        <w:tab/>
        <w:t>Incheon, Korea</w:t>
      </w:r>
      <w:r w:rsidR="00E42D62">
        <w:tab/>
      </w:r>
      <w:r w:rsidR="00E42D62">
        <w:tab/>
        <w:t>host: TTA</w:t>
      </w:r>
    </w:p>
    <w:p w14:paraId="6B462787" w14:textId="7D42480B" w:rsidR="00B04EB5" w:rsidRDefault="00B04EB5" w:rsidP="0050368A">
      <w:pPr>
        <w:snapToGrid w:val="0"/>
        <w:spacing w:after="0"/>
      </w:pPr>
      <w:r>
        <w:tab/>
      </w:r>
      <w:r>
        <w:tab/>
      </w:r>
      <w:r>
        <w:tab/>
      </w:r>
      <w:r>
        <w:tab/>
      </w:r>
      <w:r>
        <w:tab/>
      </w:r>
      <w:r>
        <w:tab/>
      </w:r>
      <w:r>
        <w:tab/>
      </w:r>
      <w:r>
        <w:tab/>
        <w:t>TSG RAN #10</w:t>
      </w:r>
      <w:r w:rsidR="005E4957">
        <w:t>7</w:t>
      </w:r>
      <w:r>
        <w:tab/>
      </w:r>
      <w:r>
        <w:tab/>
      </w:r>
      <w:r w:rsidR="00E42D62">
        <w:t>12</w:t>
      </w:r>
      <w:r>
        <w:t>.</w:t>
      </w:r>
      <w:r w:rsidR="005E4957">
        <w:t>03</w:t>
      </w:r>
      <w:r>
        <w:t xml:space="preserve">. - </w:t>
      </w:r>
      <w:r w:rsidR="00E42D62">
        <w:t>14</w:t>
      </w:r>
      <w:r>
        <w:t>.</w:t>
      </w:r>
      <w:r w:rsidR="005E4957">
        <w:t>03</w:t>
      </w:r>
      <w:r>
        <w:t>.202</w:t>
      </w:r>
      <w:r w:rsidR="005E4957">
        <w:t>5</w:t>
      </w:r>
      <w:r>
        <w:tab/>
      </w:r>
      <w:r w:rsidR="005E4957">
        <w:t>Incheon, Korea</w:t>
      </w:r>
      <w:r>
        <w:tab/>
      </w:r>
      <w:r>
        <w:tab/>
        <w:t xml:space="preserve">host: </w:t>
      </w:r>
      <w:r w:rsidR="005E4957">
        <w:t>TTA</w:t>
      </w:r>
    </w:p>
    <w:p w14:paraId="63739BB2" w14:textId="7025447C" w:rsidR="005420D0" w:rsidRDefault="005420D0" w:rsidP="005420D0">
      <w:pPr>
        <w:snapToGrid w:val="0"/>
        <w:spacing w:after="0"/>
      </w:pPr>
      <w:r>
        <w:tab/>
      </w:r>
      <w:r>
        <w:tab/>
      </w:r>
      <w:r>
        <w:tab/>
      </w:r>
      <w:r>
        <w:tab/>
      </w:r>
      <w:r>
        <w:tab/>
      </w:r>
      <w:r>
        <w:tab/>
      </w:r>
      <w:r>
        <w:tab/>
      </w:r>
      <w:r>
        <w:tab/>
        <w:t>TSG RAN #108</w:t>
      </w:r>
      <w:r>
        <w:tab/>
      </w:r>
      <w:r>
        <w:tab/>
      </w:r>
      <w:r w:rsidR="008E1E59">
        <w:t>09</w:t>
      </w:r>
      <w:r>
        <w:t xml:space="preserve">.06. - </w:t>
      </w:r>
      <w:r w:rsidR="008E1E59">
        <w:t>13</w:t>
      </w:r>
      <w:r>
        <w:t>.06.2025</w:t>
      </w:r>
      <w:r>
        <w:tab/>
        <w:t>Prague, Czech Rep.</w:t>
      </w:r>
      <w:r>
        <w:tab/>
        <w:t>host: ETSI, E3MAG</w:t>
      </w:r>
    </w:p>
    <w:p w14:paraId="6E8E482B" w14:textId="77777777" w:rsidR="005420D0" w:rsidRDefault="005420D0" w:rsidP="0050368A">
      <w:pPr>
        <w:snapToGrid w:val="0"/>
        <w:spacing w:after="0"/>
      </w:pP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89421554"/>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4201D9EB" w:rsidR="005E4BD5" w:rsidRDefault="005E4BD5" w:rsidP="005E4BD5">
      <w:pPr>
        <w:snapToGrid w:val="0"/>
      </w:pPr>
      <w:r w:rsidRPr="007E7786">
        <w:t>3GPP TSG RAN meeting #</w:t>
      </w:r>
      <w:r w:rsidR="00D71A01">
        <w:t>10</w:t>
      </w:r>
      <w:r w:rsidR="008E1E59">
        <w:t>6</w:t>
      </w:r>
      <w:r>
        <w:t xml:space="preserve"> </w:t>
      </w:r>
      <w:r w:rsidRPr="007E7786">
        <w:t xml:space="preserve">was held </w:t>
      </w:r>
      <w:r w:rsidR="008E1E59">
        <w:t>Dec</w:t>
      </w:r>
      <w:r w:rsidR="00246C53">
        <w:t>ember</w:t>
      </w:r>
      <w:r w:rsidR="003B4987">
        <w:t xml:space="preserve"> </w:t>
      </w:r>
      <w:r w:rsidR="00246C53">
        <w:t>9</w:t>
      </w:r>
      <w:r w:rsidR="00007B49">
        <w:t>-</w:t>
      </w:r>
      <w:r w:rsidR="00246C53">
        <w:t>12</w:t>
      </w:r>
      <w:r>
        <w:t>, 202</w:t>
      </w:r>
      <w:r w:rsidR="00007B49">
        <w:t>4</w:t>
      </w:r>
      <w:r>
        <w:t xml:space="preserve"> as </w:t>
      </w:r>
      <w:r w:rsidR="00FC7371">
        <w:t>face-to-face</w:t>
      </w:r>
      <w:r>
        <w:t xml:space="preserve"> meeting </w:t>
      </w:r>
      <w:r w:rsidR="00FC7371">
        <w:t xml:space="preserve">in </w:t>
      </w:r>
      <w:r w:rsidR="00246C53">
        <w:t>M</w:t>
      </w:r>
      <w:r w:rsidR="008E1E59">
        <w:t>adrid, Spain</w:t>
      </w:r>
      <w:r w:rsidR="002D3137">
        <w:t xml:space="preserve"> </w:t>
      </w:r>
      <w:r w:rsidR="00FC7371">
        <w:t>hosted by</w:t>
      </w:r>
      <w:r w:rsidR="00D71A01">
        <w:t xml:space="preserve"> </w:t>
      </w:r>
      <w:r w:rsidR="008E1E59">
        <w:t>ETSI, E3MAG</w:t>
      </w:r>
      <w:r w:rsidR="002D3137">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8E1E59">
        <w:t>450</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8E1E59">
        <w:t>912</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3CDA28FA"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6B0B24">
        <w:t>09</w:t>
      </w:r>
      <w:r w:rsidR="00007B49" w:rsidRPr="00007B49">
        <w:t>.</w:t>
      </w:r>
      <w:r w:rsidR="008E1E59">
        <w:t>12</w:t>
      </w:r>
      <w:r w:rsidR="00007B49" w:rsidRPr="00007B49">
        <w:t>.2024</w:t>
      </w:r>
      <w:r w:rsidR="008554F9" w:rsidRPr="00FD1163">
        <w:t xml:space="preserve"> 21:00 UTC) got their expected status in order to focus afterwards on the inputs that may require more discussion.</w:t>
      </w:r>
    </w:p>
    <w:p w14:paraId="3B4A8C08" w14:textId="760A583E"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8E1E59">
        <w:t>6</w:t>
      </w:r>
      <w:r w:rsidR="001A2787" w:rsidRPr="00FD1163">
        <w:t xml:space="preserve"> assessed the modified time budget requests in WI/SI status reports for already approved WIs/SIs relative to the time budget status endorsed by RAN #</w:t>
      </w:r>
      <w:r w:rsidR="00FD1163">
        <w:t>10</w:t>
      </w:r>
      <w:r w:rsidR="008E1E59">
        <w:t>5</w:t>
      </w:r>
      <w:r w:rsidR="001A2787" w:rsidRPr="00FD1163">
        <w:t xml:space="preserve"> in </w:t>
      </w:r>
      <w:r w:rsidR="006B0B24" w:rsidRPr="00FD1163">
        <w:t>RP-2</w:t>
      </w:r>
      <w:r w:rsidR="006B0B24">
        <w:t>4</w:t>
      </w:r>
      <w:r w:rsidR="008E1E59">
        <w:t>1729</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8E1E59">
        <w:t>6</w:t>
      </w:r>
      <w:r w:rsidR="001A2787" w:rsidRPr="00FD1163">
        <w:t xml:space="preserve"> were endorsed by email in </w:t>
      </w:r>
      <w:r w:rsidR="00FC3CC5" w:rsidRPr="00FD1163">
        <w:t>RP-2</w:t>
      </w:r>
      <w:r w:rsidR="00007B49">
        <w:t>4</w:t>
      </w:r>
      <w:r w:rsidR="008E1E59">
        <w:t>2955</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658F565A" w:rsidR="007C06AE" w:rsidRDefault="007C06AE" w:rsidP="007C06AE">
      <w:pPr>
        <w:pStyle w:val="B2"/>
        <w:spacing w:after="0"/>
      </w:pPr>
      <w:r>
        <w:t>-</w:t>
      </w:r>
      <w:r>
        <w:tab/>
        <w:t>RAN1:</w:t>
      </w:r>
      <w:r w:rsidR="002649EE">
        <w:t xml:space="preserve"> </w:t>
      </w:r>
      <w:r w:rsidR="002649EE" w:rsidRPr="002649EE">
        <w:t>RP-24</w:t>
      </w:r>
      <w:r w:rsidR="008E1E59">
        <w:t>2418</w:t>
      </w:r>
    </w:p>
    <w:p w14:paraId="144161C3" w14:textId="1E7550D1" w:rsidR="007C06AE" w:rsidRDefault="007C06AE" w:rsidP="007C06AE">
      <w:pPr>
        <w:pStyle w:val="B2"/>
        <w:spacing w:after="0"/>
      </w:pPr>
      <w:r>
        <w:t>-</w:t>
      </w:r>
      <w:r>
        <w:tab/>
        <w:t>RAN2:</w:t>
      </w:r>
      <w:r w:rsidR="002649EE">
        <w:t xml:space="preserve"> </w:t>
      </w:r>
      <w:r w:rsidR="002649EE" w:rsidRPr="002649EE">
        <w:t>RP-24</w:t>
      </w:r>
      <w:r w:rsidR="006B0B24">
        <w:t>2</w:t>
      </w:r>
      <w:r w:rsidR="008E1E59">
        <w:t>420</w:t>
      </w:r>
    </w:p>
    <w:p w14:paraId="4F97EAAF" w14:textId="53DFA9B4" w:rsidR="007C06AE" w:rsidRDefault="007C06AE" w:rsidP="002649EE">
      <w:pPr>
        <w:pStyle w:val="B2"/>
        <w:spacing w:after="0"/>
      </w:pPr>
      <w:r>
        <w:t>-</w:t>
      </w:r>
      <w:r>
        <w:tab/>
        <w:t>RAN3:</w:t>
      </w:r>
      <w:r w:rsidR="002649EE">
        <w:t xml:space="preserve"> RP-24</w:t>
      </w:r>
      <w:r w:rsidR="008E1E59">
        <w:t>2422</w:t>
      </w:r>
    </w:p>
    <w:p w14:paraId="6DD8414C" w14:textId="35A5DFD6" w:rsidR="007C06AE" w:rsidRDefault="007C06AE" w:rsidP="007C06AE">
      <w:pPr>
        <w:pStyle w:val="B2"/>
        <w:spacing w:after="0"/>
      </w:pPr>
      <w:r>
        <w:t>-</w:t>
      </w:r>
      <w:r>
        <w:tab/>
        <w:t>RAN4:</w:t>
      </w:r>
      <w:r w:rsidR="002649EE">
        <w:t xml:space="preserve"> </w:t>
      </w:r>
      <w:r w:rsidR="002649EE" w:rsidRPr="002649EE">
        <w:t>RP-24</w:t>
      </w:r>
      <w:r w:rsidR="008E1E59">
        <w:t>2424</w:t>
      </w:r>
    </w:p>
    <w:p w14:paraId="7CDA8D63" w14:textId="1DE89518" w:rsidR="007C06AE" w:rsidRDefault="007C06AE" w:rsidP="007C06AE">
      <w:pPr>
        <w:pStyle w:val="B2"/>
        <w:spacing w:after="0"/>
      </w:pPr>
      <w:r>
        <w:t>-</w:t>
      </w:r>
      <w:r>
        <w:tab/>
        <w:t>RAN5:</w:t>
      </w:r>
      <w:r w:rsidR="002649EE">
        <w:t xml:space="preserve"> </w:t>
      </w:r>
      <w:r w:rsidR="002649EE" w:rsidRPr="002649EE">
        <w:t>RP-24</w:t>
      </w:r>
      <w:r w:rsidR="008E1E59">
        <w:t>2426</w:t>
      </w:r>
    </w:p>
    <w:p w14:paraId="1D64305F" w14:textId="7FC305DE" w:rsidR="007C06AE" w:rsidRDefault="007C06AE" w:rsidP="007C06AE">
      <w:pPr>
        <w:pStyle w:val="B2"/>
        <w:spacing w:after="0"/>
      </w:pPr>
      <w:r>
        <w:t>-</w:t>
      </w:r>
      <w:r>
        <w:tab/>
        <w:t>TF160:</w:t>
      </w:r>
      <w:r w:rsidR="002649EE">
        <w:t xml:space="preserve"> </w:t>
      </w:r>
      <w:r w:rsidR="002649EE" w:rsidRPr="002649EE">
        <w:t>RP-24</w:t>
      </w:r>
      <w:r w:rsidR="008E1E59">
        <w:t>2428</w:t>
      </w:r>
      <w:r>
        <w:t xml:space="preserve">, MCC: </w:t>
      </w:r>
      <w:r w:rsidR="002649EE" w:rsidRPr="002649EE">
        <w:t>RP-24</w:t>
      </w:r>
      <w:r w:rsidR="008E1E59">
        <w:t>3286</w:t>
      </w:r>
    </w:p>
    <w:p w14:paraId="52A7EA06" w14:textId="75730A51" w:rsidR="007C06AE" w:rsidRPr="00FD1163" w:rsidRDefault="007C06AE" w:rsidP="003428E9">
      <w:pPr>
        <w:pStyle w:val="B2"/>
        <w:spacing w:after="120"/>
      </w:pPr>
      <w:r>
        <w:t>-</w:t>
      </w:r>
      <w:r>
        <w:tab/>
        <w:t>3GPP ITU-R AH:</w:t>
      </w:r>
      <w:r w:rsidR="002649EE">
        <w:t xml:space="preserve"> </w:t>
      </w:r>
      <w:r w:rsidR="002649EE" w:rsidRPr="002649EE">
        <w:t>RP-24</w:t>
      </w:r>
      <w:r w:rsidR="008E1E59">
        <w:t>2430</w:t>
      </w:r>
    </w:p>
    <w:p w14:paraId="0FC88A32" w14:textId="08739E37" w:rsidR="009C1C01" w:rsidRPr="00D42018" w:rsidRDefault="00EC5D70" w:rsidP="00911A46">
      <w:pPr>
        <w:pStyle w:val="B1"/>
        <w:snapToGrid w:val="0"/>
      </w:pPr>
      <w:r w:rsidRPr="00C55BEE">
        <w:lastRenderedPageBreak/>
        <w:t>-</w:t>
      </w:r>
      <w:r w:rsidRPr="00C55BEE">
        <w:tab/>
      </w:r>
      <w:r w:rsidR="00FE7C9A" w:rsidRPr="00D42018">
        <w:rPr>
          <w:b/>
        </w:rPr>
        <w:t>REL-16</w:t>
      </w:r>
      <w:r w:rsidR="006318D7" w:rsidRPr="00D42018">
        <w:t xml:space="preserve"> (stage 3 and ASN.1 were frozen </w:t>
      </w:r>
      <w:r w:rsidR="008079E6" w:rsidRPr="00D42018">
        <w:t xml:space="preserve">at RAN #88e </w:t>
      </w:r>
      <w:r w:rsidR="006318D7" w:rsidRPr="00D42018">
        <w:t>in June 20):</w:t>
      </w:r>
      <w:r w:rsidR="00E82B21" w:rsidRPr="00D42018">
        <w:br/>
        <w:t xml:space="preserve">No more open </w:t>
      </w:r>
      <w:r w:rsidR="00604955" w:rsidRPr="00D42018">
        <w:t>REL-16 Core/Perf. part work items/study items</w:t>
      </w:r>
      <w:r w:rsidR="00D177B0" w:rsidRPr="00D42018">
        <w:t xml:space="preserve"> but after RAN #</w:t>
      </w:r>
      <w:r w:rsidR="00AB2ED6" w:rsidRPr="00D42018">
        <w:t>10</w:t>
      </w:r>
      <w:r w:rsidR="00D42018" w:rsidRPr="00D42018">
        <w:t>6</w:t>
      </w:r>
      <w:r w:rsidR="00D177B0" w:rsidRPr="00D42018">
        <w:t xml:space="preserve"> </w:t>
      </w:r>
      <w:r w:rsidR="001B70E3" w:rsidRPr="000E4AD9">
        <w:rPr>
          <w:u w:val="single"/>
        </w:rPr>
        <w:t>4</w:t>
      </w:r>
      <w:r w:rsidR="00D177B0" w:rsidRPr="000E4AD9">
        <w:rPr>
          <w:u w:val="single"/>
        </w:rPr>
        <w:t xml:space="preserve"> REL-16 RAN5 testing </w:t>
      </w:r>
      <w:r w:rsidR="00604955" w:rsidRPr="000E4AD9">
        <w:rPr>
          <w:u w:val="single"/>
        </w:rPr>
        <w:t>work items</w:t>
      </w:r>
      <w:r w:rsidR="00D177B0" w:rsidRPr="000E4AD9">
        <w:rPr>
          <w:u w:val="single"/>
        </w:rPr>
        <w:t xml:space="preserve"> are </w:t>
      </w:r>
      <w:r w:rsidR="00911A46" w:rsidRPr="000E4AD9">
        <w:rPr>
          <w:u w:val="single"/>
        </w:rPr>
        <w:t xml:space="preserve">still </w:t>
      </w:r>
      <w:r w:rsidR="00D177B0" w:rsidRPr="000E4AD9">
        <w:rPr>
          <w:u w:val="single"/>
        </w:rPr>
        <w:t>ongoing</w:t>
      </w:r>
      <w:r w:rsidR="008406C9" w:rsidRPr="000E4AD9">
        <w:rPr>
          <w:u w:val="single"/>
        </w:rPr>
        <w:t>/open</w:t>
      </w:r>
      <w:r w:rsidR="00911A46" w:rsidRPr="00D42018">
        <w:t xml:space="preserve"> (NR_CADC_NR_LTE_DC_R16-UEConTest, 5G_V2X_NRSL_eV2XARC-UEConTest, NR_unlic-UEConTest, NR_RRM_enh-UEConTest).</w:t>
      </w:r>
    </w:p>
    <w:p w14:paraId="17274589" w14:textId="65A7DC53" w:rsidR="007B5299" w:rsidRDefault="00FE7C9A" w:rsidP="007B5299">
      <w:pPr>
        <w:pStyle w:val="B1"/>
        <w:spacing w:after="120"/>
        <w:rPr>
          <w:highlight w:val="yellow"/>
        </w:rPr>
      </w:pPr>
      <w:r w:rsidRPr="001C500D">
        <w:t>-</w:t>
      </w:r>
      <w:r w:rsidRPr="001C500D">
        <w:tab/>
      </w:r>
      <w:r w:rsidRPr="001C500D">
        <w:rPr>
          <w:b/>
        </w:rPr>
        <w:t>REL-17</w:t>
      </w:r>
      <w:r w:rsidR="00E70EA9" w:rsidRPr="001C500D">
        <w:rPr>
          <w:b/>
        </w:rPr>
        <w:t xml:space="preserve"> </w:t>
      </w:r>
      <w:r w:rsidR="00E70EA9" w:rsidRPr="001C500D">
        <w:rPr>
          <w:bCs/>
        </w:rPr>
        <w:t xml:space="preserve">(stage 3 </w:t>
      </w:r>
      <w:r w:rsidR="002A5ED2" w:rsidRPr="001C500D">
        <w:rPr>
          <w:bCs/>
        </w:rPr>
        <w:t xml:space="preserve">was frozen in March 22 at RAN #95; </w:t>
      </w:r>
      <w:r w:rsidR="00E70EA9" w:rsidRPr="001C500D">
        <w:rPr>
          <w:bCs/>
        </w:rPr>
        <w:t xml:space="preserve">ASN.1 </w:t>
      </w:r>
      <w:r w:rsidR="002A5ED2" w:rsidRPr="001C500D">
        <w:rPr>
          <w:bCs/>
        </w:rPr>
        <w:t xml:space="preserve">was </w:t>
      </w:r>
      <w:r w:rsidR="00E70EA9" w:rsidRPr="001C500D">
        <w:rPr>
          <w:bCs/>
        </w:rPr>
        <w:t>fr</w:t>
      </w:r>
      <w:r w:rsidR="002A5ED2" w:rsidRPr="001C500D">
        <w:rPr>
          <w:bCs/>
        </w:rPr>
        <w:t>ozen at RAN #96 in June 22</w:t>
      </w:r>
      <w:r w:rsidR="00E70EA9" w:rsidRPr="001C500D">
        <w:rPr>
          <w:bCs/>
        </w:rPr>
        <w:t>)</w:t>
      </w:r>
      <w:r w:rsidRPr="001C500D">
        <w:t>:</w:t>
      </w:r>
      <w:r w:rsidR="003D6CC6" w:rsidRPr="001C500D">
        <w:br/>
      </w:r>
      <w:r w:rsidR="00E1132A" w:rsidRPr="001C500D">
        <w:t>N</w:t>
      </w:r>
      <w:r w:rsidR="00792DF0" w:rsidRPr="001C500D">
        <w:t>o</w:t>
      </w:r>
      <w:r w:rsidR="003D6CC6" w:rsidRPr="001C500D">
        <w:t xml:space="preserve"> </w:t>
      </w:r>
      <w:r w:rsidR="00604955" w:rsidRPr="001C500D">
        <w:t xml:space="preserve">more </w:t>
      </w:r>
      <w:r w:rsidR="00E1132A" w:rsidRPr="001C500D">
        <w:t xml:space="preserve">open </w:t>
      </w:r>
      <w:r w:rsidR="00604955" w:rsidRPr="001C500D">
        <w:t xml:space="preserve">REL-17 </w:t>
      </w:r>
      <w:r w:rsidR="003D6CC6" w:rsidRPr="001C500D">
        <w:t>Core</w:t>
      </w:r>
      <w:r w:rsidR="00517B94" w:rsidRPr="001C500D">
        <w:t>/Perf.</w:t>
      </w:r>
      <w:r w:rsidR="003D6CC6" w:rsidRPr="001C500D">
        <w:t xml:space="preserve"> part work items</w:t>
      </w:r>
      <w:r w:rsidR="00517B94" w:rsidRPr="001C500D">
        <w:t>/study items</w:t>
      </w:r>
      <w:r w:rsidR="0096452E" w:rsidRPr="001C500D">
        <w:t>.</w:t>
      </w:r>
      <w:r w:rsidR="00227029" w:rsidRPr="001C500D">
        <w:br/>
      </w:r>
      <w:r w:rsidR="0096452E" w:rsidRPr="001C500D">
        <w:t>B</w:t>
      </w:r>
      <w:r w:rsidR="00FB1902" w:rsidRPr="001C500D">
        <w:t>ut</w:t>
      </w:r>
      <w:r w:rsidR="00E1132A" w:rsidRPr="001C500D">
        <w:t xml:space="preserve"> </w:t>
      </w:r>
      <w:r w:rsidR="00604955" w:rsidRPr="001C500D">
        <w:t>after RAN #10</w:t>
      </w:r>
      <w:r w:rsidR="001C500D">
        <w:t>6</w:t>
      </w:r>
      <w:r w:rsidR="00604955" w:rsidRPr="001C500D">
        <w:t xml:space="preserve"> </w:t>
      </w:r>
      <w:r w:rsidR="001C500D" w:rsidRPr="000E4AD9">
        <w:rPr>
          <w:u w:val="single"/>
        </w:rPr>
        <w:t>8</w:t>
      </w:r>
      <w:r w:rsidR="003D6CC6" w:rsidRPr="000E4AD9">
        <w:rPr>
          <w:u w:val="single"/>
        </w:rPr>
        <w:t xml:space="preserve"> </w:t>
      </w:r>
      <w:r w:rsidR="00604955" w:rsidRPr="000E4AD9">
        <w:rPr>
          <w:u w:val="single"/>
        </w:rPr>
        <w:t>REL-17 RAN5 t</w:t>
      </w:r>
      <w:r w:rsidR="003D6CC6" w:rsidRPr="000E4AD9">
        <w:rPr>
          <w:u w:val="single"/>
        </w:rPr>
        <w:t xml:space="preserve">esting </w:t>
      </w:r>
      <w:r w:rsidR="00604955" w:rsidRPr="000E4AD9">
        <w:rPr>
          <w:u w:val="single"/>
        </w:rPr>
        <w:t>wo</w:t>
      </w:r>
      <w:r w:rsidR="003D6CC6" w:rsidRPr="000E4AD9">
        <w:rPr>
          <w:u w:val="single"/>
        </w:rPr>
        <w:t xml:space="preserve">rk items are </w:t>
      </w:r>
      <w:r w:rsidR="00604955" w:rsidRPr="000E4AD9">
        <w:rPr>
          <w:u w:val="single"/>
        </w:rPr>
        <w:t xml:space="preserve">still </w:t>
      </w:r>
      <w:r w:rsidR="003D6CC6" w:rsidRPr="000E4AD9">
        <w:rPr>
          <w:u w:val="single"/>
        </w:rPr>
        <w:t>ongoing</w:t>
      </w:r>
      <w:r w:rsidR="00C36F29" w:rsidRPr="000E4AD9">
        <w:rPr>
          <w:u w:val="single"/>
        </w:rPr>
        <w:t>/open</w:t>
      </w:r>
      <w:r w:rsidR="0096452E" w:rsidRPr="001C500D">
        <w:t xml:space="preserve"> </w:t>
      </w:r>
      <w:r w:rsidR="0096452E" w:rsidRPr="00543488">
        <w:t>(NR_CADC_NR_LTE_DC_R17-UEConTest, NR_UE_PC2_R17_CADC_SUL_xBDL_yBUL-UEConTest, NR_FR2_FWA_Bn257_Bn258-UEConTest, NR_NTN_solutions_plus_CT-UEConTest, NR_HST_FR2-UEConTest, NR_SL_enh-UEConTest, NR_SL_relay-UEConTest, MCProtoc17_enh3MCPTT_eMCData3_ MCOver5GS-UEConTest)</w:t>
      </w:r>
      <w:r w:rsidR="00172E50" w:rsidRPr="00543488">
        <w:t>.</w:t>
      </w:r>
      <w:r w:rsidR="00227029" w:rsidRPr="00543488">
        <w:br/>
      </w:r>
      <w:r w:rsidR="007B5299" w:rsidRPr="00543488">
        <w:t>3</w:t>
      </w:r>
      <w:r w:rsidR="00227029" w:rsidRPr="00543488">
        <w:t xml:space="preserve"> WIs </w:t>
      </w:r>
      <w:r w:rsidR="00803E59" w:rsidRPr="00543488">
        <w:t>were completed at RAN #10</w:t>
      </w:r>
      <w:r w:rsidR="007B5299" w:rsidRPr="00543488">
        <w:t>6</w:t>
      </w:r>
      <w:r w:rsidR="00803E59" w:rsidRPr="00543488">
        <w:t xml:space="preserve"> </w:t>
      </w:r>
      <w:r w:rsidR="00227029" w:rsidRPr="00543488">
        <w:t>(</w:t>
      </w:r>
      <w:r w:rsidR="007B5299" w:rsidRPr="00543488">
        <w:t>NR</w:t>
      </w:r>
      <w:r w:rsidR="007B5299">
        <w:t>_pos_enh-UEConTest, NR_SmallData_INACTIVE-UEConTest, LTE_CA_R17-UEConTest)</w:t>
      </w:r>
    </w:p>
    <w:p w14:paraId="14F42D42" w14:textId="1E3E2C17" w:rsidR="00DB5776" w:rsidRPr="00DB5776" w:rsidRDefault="007E11D8" w:rsidP="005B46AC">
      <w:pPr>
        <w:pStyle w:val="B2"/>
      </w:pPr>
      <w:r w:rsidRPr="00DB5776">
        <w:t>-</w:t>
      </w:r>
      <w:r w:rsidRPr="00DB5776">
        <w:tab/>
      </w:r>
      <w:r w:rsidRPr="00DB5776">
        <w:rPr>
          <w:b/>
          <w:bCs/>
        </w:rPr>
        <w:t xml:space="preserve">non-backward compatible </w:t>
      </w:r>
      <w:r w:rsidR="0062029E" w:rsidRPr="00DB5776">
        <w:rPr>
          <w:b/>
          <w:bCs/>
        </w:rPr>
        <w:t xml:space="preserve">(NBC) </w:t>
      </w:r>
      <w:r w:rsidRPr="00DB5776">
        <w:rPr>
          <w:b/>
          <w:bCs/>
        </w:rPr>
        <w:t>REL-17 CRs:</w:t>
      </w:r>
      <w:r w:rsidR="004017E5" w:rsidRPr="00DB5776">
        <w:rPr>
          <w:b/>
          <w:bCs/>
        </w:rPr>
        <w:br/>
      </w:r>
      <w:r w:rsidR="00DB5776" w:rsidRPr="00DB5776">
        <w:t xml:space="preserve">RAN2 reported </w:t>
      </w:r>
      <w:r w:rsidR="00DB5776">
        <w:t>o</w:t>
      </w:r>
      <w:r w:rsidR="00DB5776" w:rsidRPr="00DB5776">
        <w:t xml:space="preserve">n RP-242420 slide 8 </w:t>
      </w:r>
      <w:r w:rsidR="00DB5776">
        <w:t>1</w:t>
      </w:r>
      <w:r w:rsidR="00DB5776" w:rsidRPr="00DB5776">
        <w:t xml:space="preserve"> </w:t>
      </w:r>
      <w:r w:rsidR="00DB5776">
        <w:t xml:space="preserve">REL-17 </w:t>
      </w:r>
      <w:r w:rsidR="00DB5776" w:rsidRPr="00DB5776">
        <w:t>CR R2-2411118</w:t>
      </w:r>
      <w:r w:rsidR="00DB5776">
        <w:t xml:space="preserve"> for </w:t>
      </w:r>
      <w:r w:rsidR="00DB5776" w:rsidRPr="00DB5776">
        <w:t>NR_NTN_solutions-Core</w:t>
      </w:r>
      <w:r w:rsidR="00DB5776">
        <w:t xml:space="preserve"> (cat.A CR R2-241119).</w:t>
      </w:r>
      <w:r w:rsidR="00433957">
        <w:t xml:space="preserve"> RAN3 reported on RP-242422 slide 7 1 REL-17 CR </w:t>
      </w:r>
      <w:r w:rsidR="00433957" w:rsidRPr="00433957">
        <w:t>R3-247080</w:t>
      </w:r>
      <w:r w:rsidR="00433957">
        <w:t xml:space="preserve"> for </w:t>
      </w:r>
      <w:r w:rsidR="00433957" w:rsidRPr="00433957">
        <w:t>NR_newRAT-Core, TEI17</w:t>
      </w:r>
      <w:r w:rsidR="00433957">
        <w:t xml:space="preserve"> (cat.A CR </w:t>
      </w:r>
      <w:r w:rsidR="00433957" w:rsidRPr="00433957">
        <w:t>R3-247081</w:t>
      </w:r>
      <w:r w:rsidR="00433957">
        <w:t>).</w:t>
      </w:r>
    </w:p>
    <w:p w14:paraId="614DD5C9" w14:textId="79DAB239" w:rsidR="005C1D90" w:rsidRDefault="00AE3B16" w:rsidP="005C1D90">
      <w:pPr>
        <w:pStyle w:val="B1"/>
      </w:pPr>
      <w:r w:rsidRPr="00AD384C">
        <w:rPr>
          <w:b/>
          <w:bCs/>
        </w:rPr>
        <w:t>-</w:t>
      </w:r>
      <w:r w:rsidRPr="00AD384C">
        <w:rPr>
          <w:b/>
          <w:bCs/>
        </w:rPr>
        <w:tab/>
        <w:t>REL-18</w:t>
      </w:r>
      <w:r w:rsidR="00F4601D" w:rsidRPr="00AD384C">
        <w:rPr>
          <w:b/>
          <w:bCs/>
        </w:rPr>
        <w:t xml:space="preserve"> </w:t>
      </w:r>
      <w:r w:rsidR="00F4601D" w:rsidRPr="00AD384C">
        <w:t xml:space="preserve">(stage3 </w:t>
      </w:r>
      <w:r w:rsidR="008079E6" w:rsidRPr="00AD384C">
        <w:t xml:space="preserve">was frozen </w:t>
      </w:r>
      <w:r w:rsidR="007D74AC" w:rsidRPr="00AD384C">
        <w:t>in</w:t>
      </w:r>
      <w:r w:rsidR="00F4601D" w:rsidRPr="00AD384C">
        <w:t xml:space="preserve"> Dec.23</w:t>
      </w:r>
      <w:r w:rsidR="008079E6" w:rsidRPr="00AD384C">
        <w:t xml:space="preserve">; </w:t>
      </w:r>
      <w:r w:rsidR="00F4601D" w:rsidRPr="00AD384C">
        <w:t xml:space="preserve">ASN.1 </w:t>
      </w:r>
      <w:r w:rsidR="008079E6" w:rsidRPr="00AD384C">
        <w:t xml:space="preserve">was frozen at RAN #104 in </w:t>
      </w:r>
      <w:r w:rsidR="009447A5" w:rsidRPr="00AD384C">
        <w:t>June 24</w:t>
      </w:r>
      <w:r w:rsidR="00F4601D" w:rsidRPr="00AD384C">
        <w:t>)</w:t>
      </w:r>
      <w:r w:rsidRPr="00AD384C">
        <w:t>:</w:t>
      </w:r>
      <w:r w:rsidR="00323AF9" w:rsidRPr="00AD384C">
        <w:br/>
        <w:t>After RAN #</w:t>
      </w:r>
      <w:r w:rsidR="00B71B1C" w:rsidRPr="00AD384C">
        <w:t>10</w:t>
      </w:r>
      <w:r w:rsidR="00AD384C" w:rsidRPr="00AD384C">
        <w:t>6</w:t>
      </w:r>
      <w:r w:rsidR="00323AF9" w:rsidRPr="00AD384C">
        <w:t xml:space="preserve">, </w:t>
      </w:r>
      <w:r w:rsidR="00643FB0" w:rsidRPr="00AD384C">
        <w:t>no REL-18 SIs</w:t>
      </w:r>
      <w:r w:rsidR="00172E50" w:rsidRPr="00AD384C">
        <w:t xml:space="preserve">, </w:t>
      </w:r>
      <w:r w:rsidR="00323AF9" w:rsidRPr="00AD384C">
        <w:t>Core part WIs</w:t>
      </w:r>
      <w:r w:rsidR="00AD384C" w:rsidRPr="00AD384C">
        <w:t xml:space="preserve"> or Perf. part WIs are open anymore.</w:t>
      </w:r>
      <w:r w:rsidR="00AD384C" w:rsidRPr="00AD384C">
        <w:br/>
        <w:t xml:space="preserve">The last </w:t>
      </w:r>
      <w:r w:rsidR="00323AF9" w:rsidRPr="00AD384C">
        <w:t>Perf. part WI</w:t>
      </w:r>
      <w:r w:rsidR="00227029" w:rsidRPr="00AD384C">
        <w:t xml:space="preserve"> (</w:t>
      </w:r>
      <w:r w:rsidR="00CE6299" w:rsidRPr="00AD384C">
        <w:t>NR_pos_enh2-Perf</w:t>
      </w:r>
      <w:r w:rsidR="00227029" w:rsidRPr="00AD384C">
        <w:t>)</w:t>
      </w:r>
      <w:r w:rsidR="00643FB0" w:rsidRPr="00AD384C">
        <w:t xml:space="preserve"> </w:t>
      </w:r>
      <w:r w:rsidR="00AD384C" w:rsidRPr="00AD384C">
        <w:t>was completed at RAN #106.</w:t>
      </w:r>
      <w:r w:rsidR="00AD384C" w:rsidRPr="00AD384C">
        <w:br/>
      </w:r>
      <w:r w:rsidR="000E4AD9" w:rsidRPr="001C500D">
        <w:t>But after RAN #10</w:t>
      </w:r>
      <w:r w:rsidR="000E4AD9">
        <w:t xml:space="preserve">6 </w:t>
      </w:r>
      <w:r w:rsidR="00172E50" w:rsidRPr="000E4AD9">
        <w:rPr>
          <w:u w:val="single"/>
        </w:rPr>
        <w:t>3</w:t>
      </w:r>
      <w:r w:rsidR="005C1D90" w:rsidRPr="000E4AD9">
        <w:rPr>
          <w:u w:val="single"/>
        </w:rPr>
        <w:t>7</w:t>
      </w:r>
      <w:r w:rsidR="00CF7A69" w:rsidRPr="000E4AD9">
        <w:rPr>
          <w:u w:val="single"/>
        </w:rPr>
        <w:t xml:space="preserve"> </w:t>
      </w:r>
      <w:r w:rsidR="000E4AD9" w:rsidRPr="000E4AD9">
        <w:rPr>
          <w:u w:val="single"/>
        </w:rPr>
        <w:t>RAN5 t</w:t>
      </w:r>
      <w:r w:rsidR="00CF7A69" w:rsidRPr="000E4AD9">
        <w:rPr>
          <w:u w:val="single"/>
        </w:rPr>
        <w:t>esting WI</w:t>
      </w:r>
      <w:r w:rsidR="00A4333E" w:rsidRPr="000E4AD9">
        <w:rPr>
          <w:u w:val="single"/>
        </w:rPr>
        <w:t>s</w:t>
      </w:r>
      <w:r w:rsidR="00CF7A69" w:rsidRPr="000E4AD9">
        <w:rPr>
          <w:u w:val="single"/>
        </w:rPr>
        <w:t xml:space="preserve"> </w:t>
      </w:r>
      <w:r w:rsidR="00323AF9" w:rsidRPr="000E4AD9">
        <w:rPr>
          <w:u w:val="single"/>
        </w:rPr>
        <w:t xml:space="preserve">are </w:t>
      </w:r>
      <w:r w:rsidR="00AD384C" w:rsidRPr="000E4AD9">
        <w:rPr>
          <w:u w:val="single"/>
        </w:rPr>
        <w:t xml:space="preserve">still </w:t>
      </w:r>
      <w:r w:rsidR="00323AF9" w:rsidRPr="000E4AD9">
        <w:rPr>
          <w:u w:val="single"/>
        </w:rPr>
        <w:t>open/ongoing</w:t>
      </w:r>
      <w:r w:rsidR="005C1D90">
        <w:t xml:space="preserve"> (incl. 2 new WIs)</w:t>
      </w:r>
      <w:r w:rsidR="00323AF9" w:rsidRPr="00AD384C">
        <w:t>.</w:t>
      </w:r>
    </w:p>
    <w:p w14:paraId="712BB04A" w14:textId="77777777" w:rsidR="00FB0543" w:rsidRDefault="0060133E" w:rsidP="005C1D90">
      <w:pPr>
        <w:pStyle w:val="B3"/>
      </w:pPr>
      <w:r w:rsidRPr="00C51FFC">
        <w:t>-</w:t>
      </w:r>
      <w:r w:rsidRPr="00C51FFC">
        <w:tab/>
      </w:r>
      <w:r w:rsidRPr="00C51FFC">
        <w:rPr>
          <w:b/>
          <w:bCs/>
        </w:rPr>
        <w:t>non-backward compatible (NBC) REL-18 CRs:</w:t>
      </w:r>
      <w:r w:rsidRPr="00C51FFC">
        <w:rPr>
          <w:b/>
          <w:bCs/>
        </w:rPr>
        <w:br/>
      </w:r>
      <w:r w:rsidR="00C51FFC" w:rsidRPr="00DB5776">
        <w:t xml:space="preserve">RAN2 reported </w:t>
      </w:r>
      <w:r w:rsidR="00C51FFC">
        <w:t>o</w:t>
      </w:r>
      <w:r w:rsidR="00C51FFC" w:rsidRPr="00DB5776">
        <w:t xml:space="preserve">n RP-242420 slide 8 </w:t>
      </w:r>
      <w:r w:rsidR="00C51FFC">
        <w:t>2</w:t>
      </w:r>
      <w:r w:rsidR="00C51FFC" w:rsidRPr="00DB5776">
        <w:t xml:space="preserve"> </w:t>
      </w:r>
      <w:r w:rsidR="00C51FFC">
        <w:t xml:space="preserve">REL-18 </w:t>
      </w:r>
      <w:r w:rsidR="00C51FFC" w:rsidRPr="00DB5776">
        <w:t>CR</w:t>
      </w:r>
      <w:r w:rsidR="00C51FFC">
        <w:t xml:space="preserve">s: </w:t>
      </w:r>
      <w:r w:rsidR="00C51FFC" w:rsidRPr="00C51FFC">
        <w:t>R2-2411080</w:t>
      </w:r>
      <w:r w:rsidR="00C51FFC">
        <w:t xml:space="preserve"> for </w:t>
      </w:r>
      <w:r w:rsidR="00C51FFC" w:rsidRPr="00C51FFC">
        <w:t>NR_IDC_enh-Core</w:t>
      </w:r>
      <w:r w:rsidR="00C51FFC">
        <w:t xml:space="preserve"> and </w:t>
      </w:r>
      <w:r w:rsidR="00C51FFC" w:rsidRPr="00C51FFC">
        <w:t>R2-2411189</w:t>
      </w:r>
      <w:r w:rsidR="00C51FFC">
        <w:t xml:space="preserve"> for </w:t>
      </w:r>
      <w:r w:rsidR="00C51FFC" w:rsidRPr="00C51FFC">
        <w:t>NR_pos_enh2</w:t>
      </w:r>
      <w:r w:rsidR="00C51FFC">
        <w:t>-Core.</w:t>
      </w:r>
      <w:r w:rsidR="00C51FFC">
        <w:br/>
        <w:t xml:space="preserve">RAN3 reported on RP-242422 slide 7 </w:t>
      </w:r>
      <w:r w:rsidR="00FB0543">
        <w:t>4</w:t>
      </w:r>
      <w:r w:rsidR="00C51FFC">
        <w:t xml:space="preserve"> CRs</w:t>
      </w:r>
      <w:r w:rsidR="00FB0543">
        <w:t xml:space="preserve"> for </w:t>
      </w:r>
      <w:r w:rsidR="00FB0543" w:rsidRPr="00FB0543">
        <w:t>NR_pos_enh2-Core</w:t>
      </w:r>
      <w:r w:rsidR="00FB0543">
        <w:t xml:space="preserve"> (</w:t>
      </w:r>
      <w:r w:rsidR="00FB0543" w:rsidRPr="00C51FFC">
        <w:t>R3-247069</w:t>
      </w:r>
      <w:r w:rsidR="00FB0543">
        <w:t xml:space="preserve">, </w:t>
      </w:r>
      <w:r w:rsidR="00FB0543" w:rsidRPr="00C51FFC">
        <w:t>R3-247070</w:t>
      </w:r>
      <w:r w:rsidR="00FB0543">
        <w:t xml:space="preserve">, </w:t>
      </w:r>
      <w:r w:rsidR="00FB0543" w:rsidRPr="00C51FFC">
        <w:t>R3-247777, R3-247778</w:t>
      </w:r>
      <w:r w:rsidR="00FB0543">
        <w:t xml:space="preserve">) and 1 CR for </w:t>
      </w:r>
      <w:r w:rsidR="00FB0543" w:rsidRPr="00FB0543">
        <w:t>NR_SL_relay_enh-Core</w:t>
      </w:r>
      <w:r w:rsidR="00FB0543">
        <w:t xml:space="preserve"> (R</w:t>
      </w:r>
      <w:r w:rsidR="00C51FFC" w:rsidRPr="00C51FFC">
        <w:t>3-247044</w:t>
      </w:r>
      <w:r w:rsidR="00FB0543">
        <w:t>).</w:t>
      </w:r>
    </w:p>
    <w:p w14:paraId="42F4B382" w14:textId="40467E9A" w:rsidR="00FE4D09" w:rsidRPr="00EB0553" w:rsidRDefault="00FE4D09" w:rsidP="003428E9">
      <w:pPr>
        <w:pStyle w:val="B1"/>
        <w:spacing w:after="120"/>
      </w:pPr>
      <w:r w:rsidRPr="00EB0553">
        <w:rPr>
          <w:b/>
          <w:bCs/>
        </w:rPr>
        <w:t>-</w:t>
      </w:r>
      <w:r w:rsidRPr="00EB0553">
        <w:rPr>
          <w:b/>
          <w:bCs/>
        </w:rPr>
        <w:tab/>
        <w:t xml:space="preserve">REL-19 </w:t>
      </w:r>
      <w:r w:rsidRPr="00EB0553">
        <w:t>(REL-19 stage3 freeze is planned for Sep.25 and REL-19 ASN.1 freeze is planned for Dec.25):</w:t>
      </w:r>
      <w:r w:rsidR="00642B0A" w:rsidRPr="00EB0553">
        <w:br/>
        <w:t>After RAN #10</w:t>
      </w:r>
      <w:r w:rsidR="00EB0553" w:rsidRPr="00EB0553">
        <w:t>6</w:t>
      </w:r>
      <w:r w:rsidR="00642B0A" w:rsidRPr="00EB0553">
        <w:t xml:space="preserve">, </w:t>
      </w:r>
      <w:r w:rsidR="00EB0553">
        <w:t>9</w:t>
      </w:r>
      <w:r w:rsidR="00642B0A" w:rsidRPr="00EB0553">
        <w:t xml:space="preserve"> REL-19 SIs</w:t>
      </w:r>
      <w:r w:rsidR="00913396" w:rsidRPr="00EB0553">
        <w:t xml:space="preserve"> (3xRAN1 led, 1xRAN2 led, 4xRAN4 led</w:t>
      </w:r>
      <w:r w:rsidR="00EB0553" w:rsidRPr="00EB0553">
        <w:t>, 1xRAN led</w:t>
      </w:r>
      <w:r w:rsidR="00913396" w:rsidRPr="00EB0553">
        <w:t>)</w:t>
      </w:r>
      <w:r w:rsidR="00642B0A" w:rsidRPr="00EB0553">
        <w:t xml:space="preserve">, </w:t>
      </w:r>
      <w:r w:rsidR="00B47358" w:rsidRPr="00EB0553">
        <w:br/>
        <w:t>5</w:t>
      </w:r>
      <w:r w:rsidR="00EB0553">
        <w:t>5</w:t>
      </w:r>
      <w:r w:rsidR="00642B0A" w:rsidRPr="00EB0553">
        <w:t xml:space="preserve"> REL-19 Core part WIs</w:t>
      </w:r>
      <w:r w:rsidR="00913396" w:rsidRPr="00EB0553">
        <w:t xml:space="preserve"> (</w:t>
      </w:r>
      <w:r w:rsidR="00314BE8">
        <w:t>9</w:t>
      </w:r>
      <w:r w:rsidR="00913396" w:rsidRPr="00EB0553">
        <w:t xml:space="preserve">xRAN1 led, </w:t>
      </w:r>
      <w:r w:rsidR="00B47358" w:rsidRPr="00EB0553">
        <w:t>8</w:t>
      </w:r>
      <w:r w:rsidR="00913396" w:rsidRPr="00EB0553">
        <w:t xml:space="preserve">xRAN2 led, </w:t>
      </w:r>
      <w:r w:rsidR="00B47358" w:rsidRPr="00EB0553">
        <w:t>3</w:t>
      </w:r>
      <w:r w:rsidR="00913396" w:rsidRPr="00EB0553">
        <w:t xml:space="preserve">xRAN3 led, </w:t>
      </w:r>
      <w:r w:rsidR="00B47358" w:rsidRPr="00EB0553">
        <w:t>3</w:t>
      </w:r>
      <w:r w:rsidR="00314BE8">
        <w:t>5</w:t>
      </w:r>
      <w:r w:rsidR="00913396" w:rsidRPr="00EB0553">
        <w:t>xRAN4 led)</w:t>
      </w:r>
      <w:r w:rsidR="00642B0A" w:rsidRPr="00EB0553">
        <w:t>,</w:t>
      </w:r>
      <w:r w:rsidR="00B47358" w:rsidRPr="00EB0553">
        <w:br/>
      </w:r>
      <w:r w:rsidR="007C11A6" w:rsidRPr="00EB0553">
        <w:t>3</w:t>
      </w:r>
      <w:r w:rsidR="00314BE8">
        <w:t>4</w:t>
      </w:r>
      <w:r w:rsidR="00642B0A" w:rsidRPr="00EB0553">
        <w:t xml:space="preserve"> </w:t>
      </w:r>
      <w:r w:rsidR="007C11A6" w:rsidRPr="00EB0553">
        <w:t xml:space="preserve">RAN4 </w:t>
      </w:r>
      <w:r w:rsidR="00642B0A" w:rsidRPr="00EB0553">
        <w:t xml:space="preserve">Perf. part WIs </w:t>
      </w:r>
      <w:r w:rsidR="00314BE8">
        <w:t xml:space="preserve">and 1 RAN5 Testing WI </w:t>
      </w:r>
      <w:r w:rsidR="00642B0A" w:rsidRPr="00EB0553">
        <w:t>are open/ongoing.</w:t>
      </w:r>
    </w:p>
    <w:p w14:paraId="21421576" w14:textId="4A80585E" w:rsidR="00F60B47" w:rsidRDefault="00F60B47" w:rsidP="00A3252B">
      <w:pPr>
        <w:pStyle w:val="B2"/>
        <w:spacing w:after="0"/>
      </w:pPr>
      <w:r w:rsidRPr="00F60B47">
        <w:t>-</w:t>
      </w:r>
      <w:r w:rsidRPr="00F60B47">
        <w:tab/>
      </w:r>
      <w:r w:rsidRPr="00F60B47">
        <w:rPr>
          <w:b/>
          <w:bCs/>
        </w:rPr>
        <w:t>Ambient IoT</w:t>
      </w:r>
      <w:r w:rsidR="00857606">
        <w:rPr>
          <w:b/>
          <w:bCs/>
        </w:rPr>
        <w:t xml:space="preserve"> (Internet of Things)</w:t>
      </w:r>
      <w:r w:rsidRPr="00F60B47">
        <w:t>: REL-19 SI FS_Ambient_IoT_solutions (AI 9.2.2)</w:t>
      </w:r>
      <w:r>
        <w:t xml:space="preserve"> was declared completed and SI TR 38.769 was approved (see RP-243319). Following a discussion and endorsed way forward RP-243280 a follow-up REL-19 RAN1 led WI RP-243326 was approved (note: RAN1 will have only 6 months to complete its work by June 25, corresponding SA2/SA3 work is tbd).</w:t>
      </w:r>
    </w:p>
    <w:p w14:paraId="0978B41A" w14:textId="5AB4C1CE" w:rsidR="00CE15F9" w:rsidRPr="00F60B47" w:rsidRDefault="00CE15F9" w:rsidP="00A3252B">
      <w:pPr>
        <w:pStyle w:val="B2"/>
        <w:spacing w:after="0"/>
      </w:pPr>
      <w:r>
        <w:t>-</w:t>
      </w:r>
      <w:r>
        <w:tab/>
      </w:r>
      <w:r w:rsidRPr="00CE15F9">
        <w:rPr>
          <w:b/>
          <w:bCs/>
        </w:rPr>
        <w:t>AIML</w:t>
      </w:r>
      <w:r w:rsidR="00857606">
        <w:rPr>
          <w:b/>
          <w:bCs/>
        </w:rPr>
        <w:t xml:space="preserve"> (Artificial Intelligence/Machine Learning)</w:t>
      </w:r>
      <w:r>
        <w:t xml:space="preserve">: Via the approved revised WID RP-243244 the study aspects were removed from the existing REL-19 WI </w:t>
      </w:r>
      <w:r w:rsidRPr="00CE15F9">
        <w:t>NR_AIML_air</w:t>
      </w:r>
      <w:r>
        <w:t xml:space="preserve"> (AI 9.3.1.3) and transferred into a real new and parallel REL-19 SI which was approved in RP-243245. Note: It is planned that the REL-19 SI will modify the REL-18 SI TR 38.843 (REL-18 SI </w:t>
      </w:r>
      <w:r w:rsidRPr="00CE15F9">
        <w:t>FS_NR_AIML_air</w:t>
      </w:r>
      <w:r>
        <w:t>) via REL-19 CRs.</w:t>
      </w:r>
      <w:r w:rsidR="00857606">
        <w:t xml:space="preserve"> A way forward on </w:t>
      </w:r>
      <w:r w:rsidR="00857606" w:rsidRPr="00857606">
        <w:t>AIML UE sided data collection</w:t>
      </w:r>
      <w:r w:rsidR="00857606">
        <w:t xml:space="preserve"> was endorsed in RP-243307</w:t>
      </w:r>
      <w:r w:rsidR="00E726AC">
        <w:t xml:space="preserve"> and an LSout was approved in RP-243316 (to: SA, SA2, SA5; cc: RAN2, SA3) and a checkpoint is planned for Q2/2025.</w:t>
      </w:r>
    </w:p>
    <w:p w14:paraId="792BA67E" w14:textId="775BEC3A" w:rsidR="00E82553" w:rsidRPr="00E82553" w:rsidRDefault="00E82553" w:rsidP="00A3252B">
      <w:pPr>
        <w:pStyle w:val="B2"/>
        <w:spacing w:after="0"/>
      </w:pPr>
      <w:r w:rsidRPr="00E82553">
        <w:t>-</w:t>
      </w:r>
      <w:r w:rsidRPr="00E82553">
        <w:tab/>
      </w:r>
      <w:r w:rsidRPr="00E82553">
        <w:rPr>
          <w:b/>
          <w:bCs/>
        </w:rPr>
        <w:t>LTE-based 5G Broadcast</w:t>
      </w:r>
      <w:r>
        <w:t xml:space="preserve">: A new </w:t>
      </w:r>
      <w:r w:rsidR="00AA3793">
        <w:t xml:space="preserve">RAN1 led </w:t>
      </w:r>
      <w:r>
        <w:t>REL-19 Phase 2 WI was approved in RP-243290</w:t>
      </w:r>
      <w:r w:rsidR="00AA3793">
        <w:t xml:space="preserve"> (after REL-16 WI </w:t>
      </w:r>
      <w:r w:rsidR="00AA3793" w:rsidRPr="00AA3793">
        <w:t>LTE_terr_bcast</w:t>
      </w:r>
      <w:r w:rsidR="00AA3793">
        <w:t>). A concrete work plan for this WI was provided in RP-243306.</w:t>
      </w:r>
      <w:r w:rsidR="000D4D99">
        <w:br/>
        <w:t>Another REL-19 RAN4 WI on "</w:t>
      </w:r>
      <w:r w:rsidR="000D4D99" w:rsidRPr="000D4D99">
        <w:t>New bands for LTE based 5G terrestrial broadcast for early deployments</w:t>
      </w:r>
      <w:r w:rsidR="000D4D99">
        <w:t>" was approved in RP-243268.</w:t>
      </w:r>
    </w:p>
    <w:p w14:paraId="0B3D9883" w14:textId="362D8682" w:rsidR="00E82553" w:rsidRDefault="000347C5" w:rsidP="00A3252B">
      <w:pPr>
        <w:pStyle w:val="B2"/>
        <w:spacing w:after="0"/>
      </w:pPr>
      <w:r>
        <w:t>-</w:t>
      </w:r>
      <w:r>
        <w:tab/>
      </w:r>
      <w:r w:rsidRPr="000347C5">
        <w:rPr>
          <w:b/>
          <w:bCs/>
        </w:rPr>
        <w:t>Ku bands for NR NTN</w:t>
      </w:r>
      <w:r w:rsidRPr="000347C5">
        <w:t xml:space="preserve"> (AI 9.4.1.6):</w:t>
      </w:r>
      <w:r>
        <w:t xml:space="preserve"> A way forward about the Ku band numerology was endorsed in RP-243301 and as a consequence the WID for REL-19 WI </w:t>
      </w:r>
      <w:r w:rsidRPr="000347C5">
        <w:t>NR_NTN_Ku_bands</w:t>
      </w:r>
      <w:r>
        <w:t xml:space="preserve"> was revised in RP-243314 and approved.</w:t>
      </w:r>
    </w:p>
    <w:p w14:paraId="0C9A69C3" w14:textId="3A9B490E" w:rsidR="00961426" w:rsidRDefault="00961426" w:rsidP="00A3252B">
      <w:pPr>
        <w:pStyle w:val="B2"/>
        <w:spacing w:after="0"/>
      </w:pPr>
      <w:r>
        <w:t>-</w:t>
      </w:r>
      <w:r>
        <w:tab/>
      </w:r>
      <w:r w:rsidR="00145041">
        <w:rPr>
          <w:b/>
          <w:bCs/>
        </w:rPr>
        <w:t>I</w:t>
      </w:r>
      <w:r w:rsidRPr="00DE4203">
        <w:rPr>
          <w:b/>
          <w:bCs/>
        </w:rPr>
        <w:t>rregular channel bandwidths</w:t>
      </w:r>
      <w:r>
        <w:t xml:space="preserve">: </w:t>
      </w:r>
      <w:r w:rsidR="00DE4203">
        <w:t>A w</w:t>
      </w:r>
      <w:r>
        <w:t>ay forward RP-243322 was endorsed</w:t>
      </w:r>
      <w:r w:rsidR="00DE4203">
        <w:t xml:space="preserve"> and a new REL-19 </w:t>
      </w:r>
      <w:r w:rsidR="00A06E61">
        <w:t xml:space="preserve">RAN4 </w:t>
      </w:r>
      <w:r w:rsidR="00DE4203">
        <w:t>WI was approved in RP-243323 "</w:t>
      </w:r>
      <w:r w:rsidR="00DE4203" w:rsidRPr="00DE4203">
        <w:t>7MHz Channel Bandwidth for n26 and n5</w:t>
      </w:r>
      <w:r w:rsidR="00DE4203">
        <w:t>".</w:t>
      </w:r>
    </w:p>
    <w:p w14:paraId="2175866E" w14:textId="7F092DD4" w:rsidR="00A06E61" w:rsidRPr="00E82553" w:rsidRDefault="00A06E61" w:rsidP="00A3252B">
      <w:pPr>
        <w:pStyle w:val="B2"/>
        <w:spacing w:after="0"/>
      </w:pPr>
      <w:r>
        <w:t>-</w:t>
      </w:r>
      <w:r>
        <w:tab/>
      </w:r>
      <w:r w:rsidR="00145041" w:rsidRPr="00145041">
        <w:rPr>
          <w:b/>
          <w:bCs/>
        </w:rPr>
        <w:t>L</w:t>
      </w:r>
      <w:r w:rsidRPr="00145041">
        <w:rPr>
          <w:b/>
          <w:bCs/>
        </w:rPr>
        <w:t xml:space="preserve">ow band CA </w:t>
      </w:r>
      <w:r w:rsidR="00145041" w:rsidRPr="00145041">
        <w:rPr>
          <w:b/>
          <w:bCs/>
        </w:rPr>
        <w:t>via switching</w:t>
      </w:r>
      <w:r w:rsidR="00145041">
        <w:t xml:space="preserve">: </w:t>
      </w:r>
      <w:r>
        <w:t>A new REL-19 RAN4 WI was approved in RP-243317</w:t>
      </w:r>
      <w:r w:rsidR="00145041">
        <w:t>.</w:t>
      </w:r>
    </w:p>
    <w:p w14:paraId="7A19F327" w14:textId="43AE4ADE" w:rsidR="00E82553" w:rsidRDefault="0042472D" w:rsidP="00A3252B">
      <w:pPr>
        <w:pStyle w:val="B2"/>
        <w:spacing w:after="0"/>
      </w:pPr>
      <w:r>
        <w:t>-</w:t>
      </w:r>
      <w:r>
        <w:tab/>
      </w:r>
      <w:r w:rsidRPr="0042472D">
        <w:rPr>
          <w:b/>
          <w:bCs/>
        </w:rPr>
        <w:t>Network energy savings (NES) for NR</w:t>
      </w:r>
      <w:r w:rsidR="006471C8" w:rsidRPr="006471C8">
        <w:t xml:space="preserve"> (9.3.1.5)</w:t>
      </w:r>
      <w:r>
        <w:t xml:space="preserve">: </w:t>
      </w:r>
      <w:r w:rsidR="000A76F1">
        <w:t xml:space="preserve">A way forward </w:t>
      </w:r>
      <w:r w:rsidR="006471C8">
        <w:t xml:space="preserve">regarding REL-19 WI </w:t>
      </w:r>
      <w:r w:rsidR="006471C8" w:rsidRPr="006471C8">
        <w:t>Netw_Energy_NR_enh</w:t>
      </w:r>
      <w:r w:rsidR="006471C8">
        <w:t xml:space="preserve"> </w:t>
      </w:r>
      <w:r w:rsidR="000A76F1">
        <w:t xml:space="preserve">was endorsed in </w:t>
      </w:r>
      <w:r w:rsidR="006471C8">
        <w:t>RP-243297.</w:t>
      </w:r>
    </w:p>
    <w:p w14:paraId="0ED1B1EF" w14:textId="0F542143" w:rsidR="009F1B0F" w:rsidRPr="00E82553" w:rsidRDefault="009F1B0F" w:rsidP="00A3252B">
      <w:pPr>
        <w:pStyle w:val="B2"/>
        <w:spacing w:after="0"/>
      </w:pPr>
      <w:r>
        <w:t>-</w:t>
      </w:r>
      <w:r>
        <w:tab/>
      </w:r>
      <w:r w:rsidRPr="009F1B0F">
        <w:rPr>
          <w:b/>
          <w:bCs/>
        </w:rPr>
        <w:t>Low-power wake-up signal (LP-WUS)</w:t>
      </w:r>
      <w:r>
        <w:t xml:space="preserve">: </w:t>
      </w:r>
      <w:r w:rsidR="001C1559">
        <w:t xml:space="preserve">A way forward regarding </w:t>
      </w:r>
      <w:r>
        <w:t xml:space="preserve">REL-19 WI </w:t>
      </w:r>
      <w:r w:rsidRPr="009F1B0F">
        <w:t>NR_LPWUS</w:t>
      </w:r>
      <w:r w:rsidR="001C1559">
        <w:t xml:space="preserve"> was endorsed in RP-243266.</w:t>
      </w:r>
    </w:p>
    <w:p w14:paraId="0CFEBCF9" w14:textId="7744E609" w:rsidR="00E82553" w:rsidRDefault="00843189" w:rsidP="00A3252B">
      <w:pPr>
        <w:pStyle w:val="B2"/>
        <w:spacing w:after="0"/>
      </w:pPr>
      <w:r>
        <w:t>-</w:t>
      </w:r>
      <w:r>
        <w:tab/>
      </w:r>
      <w:r w:rsidRPr="00843189">
        <w:rPr>
          <w:b/>
          <w:bCs/>
        </w:rPr>
        <w:t>MIMO</w:t>
      </w:r>
      <w:r>
        <w:t xml:space="preserve">: A way forward for REL-19 WI </w:t>
      </w:r>
      <w:r w:rsidRPr="00843189">
        <w:t>NR_MIMO_Ph5</w:t>
      </w:r>
      <w:r>
        <w:t xml:space="preserve"> regarding </w:t>
      </w:r>
      <w:r w:rsidRPr="00843189">
        <w:t>3T3R antenna switching</w:t>
      </w:r>
      <w:r>
        <w:t xml:space="preserve"> was endorsed in RP-243265.</w:t>
      </w:r>
    </w:p>
    <w:p w14:paraId="0FFE59BD" w14:textId="418A2E59" w:rsidR="00644C7E" w:rsidRDefault="00644C7E" w:rsidP="00A3252B">
      <w:pPr>
        <w:pStyle w:val="B2"/>
        <w:spacing w:after="0"/>
      </w:pPr>
      <w:r>
        <w:lastRenderedPageBreak/>
        <w:t>-</w:t>
      </w:r>
      <w:r>
        <w:tab/>
      </w:r>
      <w:r w:rsidRPr="00644C7E">
        <w:rPr>
          <w:b/>
          <w:bCs/>
        </w:rPr>
        <w:t>HPUE with 1UL and DL CA</w:t>
      </w:r>
      <w:r>
        <w:t>: After discussion of RP-242788, finally LSout RP-243308 "</w:t>
      </w:r>
      <w:r w:rsidRPr="00644C7E">
        <w:t xml:space="preserve">LS on HPUE MSD </w:t>
      </w:r>
      <w:r>
        <w:t>(</w:t>
      </w:r>
      <w:r w:rsidRPr="00644C7E">
        <w:t>Maximum Sensitivity Degradation</w:t>
      </w:r>
      <w:r>
        <w:t xml:space="preserve">) </w:t>
      </w:r>
      <w:r w:rsidRPr="00644C7E">
        <w:t>application for DL CA with 1UL CC</w:t>
      </w:r>
      <w:r>
        <w:t>" was approved and sent to: RAN5 (cc: RAN4)</w:t>
      </w:r>
      <w:r w:rsidR="000E4AD9">
        <w:t xml:space="preserve"> guiding RAN5 when </w:t>
      </w:r>
      <w:r w:rsidR="000E4AD9" w:rsidRPr="000E4AD9">
        <w:t>developing HPUE conformance test specifications</w:t>
      </w:r>
      <w:r w:rsidR="000E4AD9">
        <w:t>.</w:t>
      </w:r>
    </w:p>
    <w:p w14:paraId="2B0D9A54" w14:textId="42E2C7B5" w:rsidR="00843189" w:rsidRDefault="00843189" w:rsidP="00A3252B">
      <w:pPr>
        <w:pStyle w:val="B2"/>
        <w:spacing w:after="0"/>
      </w:pPr>
      <w:r>
        <w:t>-</w:t>
      </w:r>
      <w:r>
        <w:tab/>
      </w:r>
      <w:r w:rsidRPr="00843189">
        <w:rPr>
          <w:b/>
          <w:bCs/>
        </w:rPr>
        <w:t>XR</w:t>
      </w:r>
      <w:r>
        <w:t xml:space="preserve"> (AI 9.3.2.3): Slide 2 and 3 of way forward RP-243305 were endorsed and regarding LSin RP-243313 from SA on </w:t>
      </w:r>
      <w:r w:rsidRPr="00843189">
        <w:t>multi-modality awareness</w:t>
      </w:r>
      <w:r>
        <w:t xml:space="preserve"> the decision is postponed to RAN #107 (see also revised WID RP-243318).</w:t>
      </w:r>
    </w:p>
    <w:p w14:paraId="2236C2C4" w14:textId="151DF9E6" w:rsidR="00D652A8" w:rsidRPr="00E82553" w:rsidRDefault="00D652A8" w:rsidP="000E4AD9">
      <w:pPr>
        <w:pStyle w:val="B2"/>
        <w:spacing w:after="120"/>
      </w:pPr>
      <w:r>
        <w:t>-</w:t>
      </w:r>
      <w:r>
        <w:tab/>
      </w:r>
      <w:r w:rsidRPr="00D652A8">
        <w:rPr>
          <w:b/>
          <w:bCs/>
        </w:rPr>
        <w:t>TX spurious emissions</w:t>
      </w:r>
      <w:r>
        <w:t xml:space="preserve">: Regarding LS exchange between ETSI TC TFES (LSin RP-242432) and RAN4 (LSin RP-242447) both proposals of RP-243288 were endorsed related to REL-19 WI </w:t>
      </w:r>
      <w:r w:rsidRPr="00D652A8">
        <w:t>NR_BS_RF_req_evo</w:t>
      </w:r>
      <w:r>
        <w:t>.</w:t>
      </w:r>
    </w:p>
    <w:p w14:paraId="00D37A39" w14:textId="2C599643" w:rsidR="006F6326" w:rsidRPr="00314BE8" w:rsidRDefault="006F6326" w:rsidP="00FB5E55">
      <w:pPr>
        <w:pStyle w:val="B1"/>
        <w:spacing w:after="120"/>
      </w:pPr>
      <w:r w:rsidRPr="00314BE8">
        <w:t>-</w:t>
      </w:r>
      <w:r w:rsidRPr="00314BE8">
        <w:tab/>
      </w:r>
      <w:r w:rsidRPr="00314BE8">
        <w:rPr>
          <w:b/>
          <w:bCs/>
        </w:rPr>
        <w:t>T</w:t>
      </w:r>
      <w:r w:rsidR="00AA7C13" w:rsidRPr="00314BE8">
        <w:rPr>
          <w:b/>
          <w:bCs/>
        </w:rPr>
        <w:t>TCN</w:t>
      </w:r>
      <w:r w:rsidRPr="00314BE8">
        <w:t xml:space="preserve">: </w:t>
      </w:r>
      <w:r w:rsidR="00EB1DC6" w:rsidRPr="00314BE8">
        <w:t xml:space="preserve">RAN approved the Status Report MCC TF160 in </w:t>
      </w:r>
      <w:r w:rsidR="006F2B75" w:rsidRPr="00314BE8">
        <w:t>RP-24</w:t>
      </w:r>
      <w:r w:rsidR="00314BE8" w:rsidRPr="00314BE8">
        <w:t>2428</w:t>
      </w:r>
      <w:r w:rsidR="00314BE8">
        <w:t xml:space="preserve"> and the new </w:t>
      </w:r>
      <w:r w:rsidR="00314BE8" w:rsidRPr="00314BE8">
        <w:t xml:space="preserve">Terms of Reference </w:t>
      </w:r>
      <w:r w:rsidR="00314BE8">
        <w:t>in RP-242477.</w:t>
      </w:r>
    </w:p>
    <w:p w14:paraId="15096EAF" w14:textId="2B7FB172" w:rsidR="00B237CC" w:rsidRPr="00F60B47" w:rsidRDefault="00B237CC" w:rsidP="00FB5E55">
      <w:pPr>
        <w:pStyle w:val="B1"/>
        <w:spacing w:after="120"/>
      </w:pPr>
      <w:r w:rsidRPr="00F60B47">
        <w:t>-</w:t>
      </w:r>
      <w:r w:rsidRPr="00F60B47">
        <w:tab/>
      </w:r>
      <w:r w:rsidRPr="00F60B47">
        <w:rPr>
          <w:b/>
          <w:bCs/>
        </w:rPr>
        <w:t>New Carrier Aggregation framework</w:t>
      </w:r>
      <w:r w:rsidRPr="00F60B47">
        <w:t>: An update of the plans was provided in RP-24</w:t>
      </w:r>
      <w:r w:rsidR="00F60B47" w:rsidRPr="00F60B47">
        <w:t>2483</w:t>
      </w:r>
      <w:r w:rsidRPr="00F60B47">
        <w:t>.</w:t>
      </w:r>
    </w:p>
    <w:p w14:paraId="28CFF402" w14:textId="06C4FDB1" w:rsidR="00170B94" w:rsidRDefault="00170B94" w:rsidP="00FB5E55">
      <w:pPr>
        <w:pStyle w:val="B1"/>
        <w:spacing w:after="120"/>
      </w:pPr>
      <w:r>
        <w:t>-</w:t>
      </w:r>
      <w:r>
        <w:tab/>
      </w:r>
      <w:r w:rsidRPr="00170B94">
        <w:rPr>
          <w:b/>
          <w:bCs/>
        </w:rPr>
        <w:t>5G Advanced in REL-20</w:t>
      </w:r>
      <w:r>
        <w:rPr>
          <w:b/>
          <w:bCs/>
        </w:rPr>
        <w:t xml:space="preserve"> </w:t>
      </w:r>
      <w:r w:rsidRPr="00170B94">
        <w:t>(see AI 15)</w:t>
      </w:r>
      <w:r>
        <w:t xml:space="preserve">: </w:t>
      </w:r>
      <w:r w:rsidRPr="00170B94">
        <w:t>During RAN #106 a 1-day workshop on 5G-Advanced in REL-20 was carried out (on Tue afternoon and Wed morning) for RAN1/2/3 led topics.</w:t>
      </w:r>
      <w:r>
        <w:t xml:space="preserve"> This was grouped into a part with high level overview proposals (see AI 15.1) and specific </w:t>
      </w:r>
      <w:r w:rsidRPr="00170B94">
        <w:t>RAN1/2/3-led Rel-20 topics</w:t>
      </w:r>
      <w:r>
        <w:t xml:space="preserve"> (see AI 15.2) where due to the large number of inputs only a limited number could be presented. Based on all inputs the RAN chair drafted a summary that was endorsed in RP-243292 including a c</w:t>
      </w:r>
      <w:r w:rsidRPr="00170B94">
        <w:t>ategorization of topics</w:t>
      </w:r>
      <w:r>
        <w:t>.</w:t>
      </w:r>
    </w:p>
    <w:p w14:paraId="4FAFFAA3" w14:textId="4908E6D5" w:rsidR="003675FA" w:rsidRDefault="003675FA" w:rsidP="00FB5E55">
      <w:pPr>
        <w:pStyle w:val="B1"/>
        <w:spacing w:after="120"/>
      </w:pPr>
      <w:r>
        <w:t>-</w:t>
      </w:r>
      <w:r>
        <w:tab/>
      </w:r>
      <w:r w:rsidRPr="003675FA">
        <w:rPr>
          <w:b/>
          <w:bCs/>
        </w:rPr>
        <w:t>6G</w:t>
      </w:r>
      <w:r w:rsidR="00F60B47">
        <w:rPr>
          <w:b/>
          <w:bCs/>
        </w:rPr>
        <w:t>/IMT-2030</w:t>
      </w:r>
      <w:r w:rsidR="00170B94">
        <w:rPr>
          <w:b/>
          <w:bCs/>
        </w:rPr>
        <w:t xml:space="preserve"> </w:t>
      </w:r>
      <w:r w:rsidR="00170B94" w:rsidRPr="00170B94">
        <w:t>(see AI 16)</w:t>
      </w:r>
      <w:r>
        <w:t xml:space="preserve">: Following agreements from former meetings (RAN #102: high level timeline endorsed in RP-233985; RAN #103: timeline endorsed in RP-240823; RAN #104: more details about the 6G workshop endorsed RP-241647), RAN #106 endorsed RP-242437 </w:t>
      </w:r>
      <w:r w:rsidR="00354142">
        <w:t xml:space="preserve">with the </w:t>
      </w:r>
      <w:r w:rsidR="000511FF">
        <w:t xml:space="preserve">6G </w:t>
      </w:r>
      <w:r w:rsidR="00354142">
        <w:t xml:space="preserve">workshop agenda and more details </w:t>
      </w:r>
      <w:r>
        <w:t xml:space="preserve">(also seen in SA as SP-241737 and CT as </w:t>
      </w:r>
      <w:r w:rsidR="00354142" w:rsidRPr="00354142">
        <w:t>CP-243296</w:t>
      </w:r>
      <w:r>
        <w:t>).</w:t>
      </w:r>
      <w:r w:rsidR="00354142">
        <w:br/>
        <w:t>Based on the endorsed RAN chair's guidance RP-243276</w:t>
      </w:r>
      <w:r w:rsidR="00F60B47">
        <w:t xml:space="preserve"> and</w:t>
      </w:r>
      <w:r w:rsidR="00354142">
        <w:t xml:space="preserve"> </w:t>
      </w:r>
      <w:r w:rsidR="00F60B47">
        <w:t xml:space="preserve">starting from a first draft in </w:t>
      </w:r>
      <w:r w:rsidR="00F60B47" w:rsidRPr="000511FF">
        <w:t>RP-243324</w:t>
      </w:r>
      <w:r w:rsidR="00F60B47">
        <w:t xml:space="preserve">, </w:t>
      </w:r>
      <w:r w:rsidR="00354142">
        <w:t>RAN</w:t>
      </w:r>
      <w:r w:rsidR="00F60B47">
        <w:t xml:space="preserve"> #106</w:t>
      </w:r>
      <w:r w:rsidR="00354142">
        <w:t xml:space="preserve"> </w:t>
      </w:r>
      <w:r w:rsidR="000511FF">
        <w:t xml:space="preserve">developed and </w:t>
      </w:r>
      <w:r w:rsidR="00354142">
        <w:t>approved a new SI RP-243327 "</w:t>
      </w:r>
      <w:r w:rsidR="00354142" w:rsidRPr="00354142">
        <w:t>Study on 6G scenarios/use cases and requirements</w:t>
      </w:r>
      <w:r w:rsidR="00354142">
        <w:t>" with a part 1 (</w:t>
      </w:r>
      <w:r w:rsidR="00354142" w:rsidRPr="00354142">
        <w:t>ITU-focused study should be based on the Recommendation ITU-R M.2160</w:t>
      </w:r>
      <w:r w:rsidR="00F60B47">
        <w:t xml:space="preserve">; </w:t>
      </w:r>
      <w:r w:rsidR="00F60B47" w:rsidRPr="00F60B47">
        <w:t>see also LSin RP-231518</w:t>
      </w:r>
      <w:r w:rsidR="00354142">
        <w:t>). A part 2 (more general 6G study</w:t>
      </w:r>
      <w:r w:rsidR="000511FF">
        <w:t>) is planned to be added at RAN #107 in March 25.</w:t>
      </w:r>
      <w:r w:rsidR="00354142">
        <w:t xml:space="preserve"> </w:t>
      </w:r>
      <w:r w:rsidR="000511FF">
        <w:t>Note: The target date of the SI is RAN #112 (June 26) and goes beyond the REL-19 freeze date (Sep.25).</w:t>
      </w:r>
    </w:p>
    <w:p w14:paraId="1AC50997" w14:textId="3FD07A07" w:rsidR="00293F2B" w:rsidRPr="00293F2B" w:rsidRDefault="00293F2B" w:rsidP="00FB5E55">
      <w:pPr>
        <w:pStyle w:val="B1"/>
        <w:spacing w:after="120"/>
      </w:pPr>
      <w:r w:rsidRPr="00293F2B">
        <w:t>-</w:t>
      </w:r>
      <w:r w:rsidRPr="00293F2B">
        <w:tab/>
      </w:r>
      <w:r w:rsidRPr="00293F2B">
        <w:rPr>
          <w:b/>
          <w:bCs/>
        </w:rPr>
        <w:t>O-RAN</w:t>
      </w:r>
      <w:r w:rsidR="00170B94" w:rsidRPr="00170B94">
        <w:t xml:space="preserve"> (see AI 16)</w:t>
      </w:r>
      <w:r w:rsidRPr="00293F2B">
        <w:t xml:space="preserve">: LSin RP-242441 </w:t>
      </w:r>
      <w:r>
        <w:t xml:space="preserve">from O-RAN requested RAN/SA to organize a joint workshop related to 6G in Q2/25. </w:t>
      </w:r>
      <w:r w:rsidR="00ED0F6F">
        <w:t xml:space="preserve">Having such a workshop was endorsed in connection with RAN chair's input RP-242436. </w:t>
      </w:r>
      <w:r>
        <w:t xml:space="preserve">RAN </w:t>
      </w:r>
      <w:r w:rsidR="00ED0F6F">
        <w:t xml:space="preserve">also </w:t>
      </w:r>
      <w:r>
        <w:t xml:space="preserve">approved LSout RP-243296 to SA suggesting a </w:t>
      </w:r>
      <w:r w:rsidR="00A10A7F">
        <w:t xml:space="preserve">3GPP-O-RAN </w:t>
      </w:r>
      <w:r>
        <w:t xml:space="preserve">workshop on April 24-25, 2025 in Sophia Antipolis. </w:t>
      </w:r>
      <w:r w:rsidR="00A10A7F">
        <w:t>The f</w:t>
      </w:r>
      <w:r>
        <w:t>inal LSout to O-RAN will be sent from SA.</w:t>
      </w:r>
    </w:p>
    <w:p w14:paraId="2541FECA" w14:textId="6ACF2D05" w:rsidR="00FE7C9A" w:rsidRPr="00314BE8" w:rsidRDefault="00FE7C9A" w:rsidP="000869F2">
      <w:pPr>
        <w:pStyle w:val="B1"/>
        <w:rPr>
          <w:b/>
        </w:rPr>
      </w:pPr>
      <w:r w:rsidRPr="00314BE8">
        <w:t>-</w:t>
      </w:r>
      <w:r w:rsidRPr="00314BE8">
        <w:rPr>
          <w:b/>
        </w:rPr>
        <w:tab/>
        <w:t>ITU-R/ITU-T</w:t>
      </w:r>
      <w:r w:rsidRPr="00314BE8">
        <w:t xml:space="preserve"> (see AI 8)</w:t>
      </w:r>
      <w:r w:rsidRPr="00314BE8">
        <w:rPr>
          <w:b/>
        </w:rPr>
        <w:t>:</w:t>
      </w:r>
    </w:p>
    <w:p w14:paraId="133DAA6A" w14:textId="74A3E7D2" w:rsidR="00B65C8F" w:rsidRDefault="00041451" w:rsidP="00B65C8F">
      <w:pPr>
        <w:pStyle w:val="B2"/>
        <w:spacing w:after="0"/>
        <w:rPr>
          <w:rFonts w:eastAsia="SimSun"/>
          <w:lang w:eastAsia="ja-JP"/>
        </w:rPr>
      </w:pPr>
      <w:r w:rsidRPr="00C62115">
        <w:rPr>
          <w:rFonts w:eastAsia="SimSun"/>
          <w:lang w:eastAsia="ja-JP"/>
        </w:rPr>
        <w:t>-</w:t>
      </w:r>
      <w:r w:rsidRPr="00C62115">
        <w:rPr>
          <w:rFonts w:eastAsia="SimSun"/>
          <w:lang w:eastAsia="ja-JP"/>
        </w:rPr>
        <w:tab/>
      </w:r>
      <w:r w:rsidRPr="00C62115">
        <w:rPr>
          <w:rFonts w:eastAsia="SimSun"/>
          <w:b/>
          <w:bCs/>
          <w:lang w:eastAsia="ja-JP"/>
        </w:rPr>
        <w:t>ITU-R M.2012 to revision 7 (IMT-Advanced)</w:t>
      </w:r>
      <w:r w:rsidRPr="00C62115">
        <w:rPr>
          <w:rFonts w:eastAsia="SimSun"/>
          <w:lang w:eastAsia="ja-JP"/>
        </w:rPr>
        <w:t xml:space="preserve">: </w:t>
      </w:r>
      <w:r w:rsidR="00B65C8F" w:rsidRPr="00C62115">
        <w:rPr>
          <w:rFonts w:eastAsia="SimSun"/>
          <w:lang w:eastAsia="ja-JP"/>
        </w:rPr>
        <w:t xml:space="preserve">In reply to LSin </w:t>
      </w:r>
      <w:r w:rsidR="00B65C8F">
        <w:rPr>
          <w:rFonts w:eastAsia="SimSun"/>
          <w:lang w:eastAsia="ja-JP"/>
        </w:rPr>
        <w:t xml:space="preserve">RP-243204 LSout </w:t>
      </w:r>
      <w:r w:rsidR="00B65C8F" w:rsidRPr="00C62115">
        <w:rPr>
          <w:rFonts w:eastAsia="SimSun"/>
          <w:lang w:eastAsia="ja-JP"/>
        </w:rPr>
        <w:t>RP-2432</w:t>
      </w:r>
      <w:r w:rsidR="00B65C8F">
        <w:rPr>
          <w:rFonts w:eastAsia="SimSun"/>
          <w:lang w:eastAsia="ja-JP"/>
        </w:rPr>
        <w:t xml:space="preserve">41 was agreed (including a compliance template and Annex 1-1 and 1-2 including the list of the Sep.24 REL-18 LTE Advanced specs to be transposed). The LSout was provided to SA for review and PCG for review and approval before </w:t>
      </w:r>
      <w:r w:rsidR="00A56B75">
        <w:rPr>
          <w:rFonts w:eastAsia="SimSun"/>
          <w:lang w:eastAsia="ja-JP"/>
        </w:rPr>
        <w:t xml:space="preserve">sending </w:t>
      </w:r>
      <w:r w:rsidR="00B65C8F">
        <w:rPr>
          <w:rFonts w:eastAsia="SimSun"/>
          <w:lang w:eastAsia="ja-JP"/>
        </w:rPr>
        <w:t>it back to ITU-R WP5D.</w:t>
      </w:r>
    </w:p>
    <w:p w14:paraId="022F9C49" w14:textId="77777777" w:rsidR="00903B2C" w:rsidRDefault="00041451" w:rsidP="00010CAE">
      <w:pPr>
        <w:pStyle w:val="B2"/>
        <w:spacing w:after="0"/>
        <w:rPr>
          <w:rFonts w:eastAsia="SimSun"/>
          <w:lang w:eastAsia="ja-JP"/>
        </w:rPr>
      </w:pPr>
      <w:r w:rsidRPr="00C62115">
        <w:rPr>
          <w:rFonts w:eastAsia="SimSun"/>
          <w:lang w:eastAsia="ja-JP"/>
        </w:rPr>
        <w:t>-</w:t>
      </w:r>
      <w:r w:rsidRPr="00C62115">
        <w:rPr>
          <w:rFonts w:eastAsia="SimSun"/>
          <w:lang w:eastAsia="ja-JP"/>
        </w:rPr>
        <w:tab/>
      </w:r>
      <w:r w:rsidRPr="00C62115">
        <w:rPr>
          <w:rFonts w:eastAsia="SimSun"/>
          <w:b/>
          <w:bCs/>
          <w:lang w:eastAsia="ja-JP"/>
        </w:rPr>
        <w:t>ITU-R M.2150 to revision 3</w:t>
      </w:r>
      <w:r w:rsidR="002F194A" w:rsidRPr="00C62115">
        <w:rPr>
          <w:rFonts w:eastAsia="SimSun"/>
          <w:b/>
          <w:bCs/>
          <w:lang w:eastAsia="ja-JP"/>
        </w:rPr>
        <w:t xml:space="preserve"> (</w:t>
      </w:r>
      <w:r w:rsidR="00A0698A" w:rsidRPr="00C62115">
        <w:rPr>
          <w:rFonts w:eastAsia="SimSun"/>
          <w:b/>
          <w:bCs/>
          <w:lang w:eastAsia="ja-JP"/>
        </w:rPr>
        <w:t>IMT-2020</w:t>
      </w:r>
      <w:r w:rsidR="002F194A" w:rsidRPr="00C62115">
        <w:rPr>
          <w:rFonts w:eastAsia="SimSun"/>
          <w:b/>
          <w:bCs/>
          <w:lang w:eastAsia="ja-JP"/>
        </w:rPr>
        <w:t>)</w:t>
      </w:r>
      <w:r w:rsidRPr="00C62115">
        <w:rPr>
          <w:rFonts w:eastAsia="SimSun"/>
          <w:lang w:eastAsia="ja-JP"/>
        </w:rPr>
        <w:t xml:space="preserve">: </w:t>
      </w:r>
      <w:r w:rsidR="00C62115" w:rsidRPr="00C62115">
        <w:rPr>
          <w:rFonts w:eastAsia="SimSun"/>
          <w:lang w:eastAsia="ja-JP"/>
        </w:rPr>
        <w:t xml:space="preserve">In reply to LSin </w:t>
      </w:r>
      <w:r w:rsidR="00C62115">
        <w:rPr>
          <w:rFonts w:eastAsia="SimSun"/>
          <w:lang w:eastAsia="ja-JP"/>
        </w:rPr>
        <w:t xml:space="preserve">RP-243204 </w:t>
      </w:r>
      <w:r w:rsidR="00B65C8F">
        <w:rPr>
          <w:rFonts w:eastAsia="SimSun"/>
          <w:lang w:eastAsia="ja-JP"/>
        </w:rPr>
        <w:t xml:space="preserve">2 </w:t>
      </w:r>
      <w:r w:rsidR="00C62115">
        <w:rPr>
          <w:rFonts w:eastAsia="SimSun"/>
          <w:lang w:eastAsia="ja-JP"/>
        </w:rPr>
        <w:t xml:space="preserve">LSout </w:t>
      </w:r>
      <w:r w:rsidR="00B65C8F">
        <w:rPr>
          <w:rFonts w:eastAsia="SimSun"/>
          <w:lang w:eastAsia="ja-JP"/>
        </w:rPr>
        <w:t>were agreed:</w:t>
      </w:r>
      <w:r w:rsidR="00B65C8F">
        <w:rPr>
          <w:rFonts w:eastAsia="SimSun"/>
          <w:lang w:eastAsia="ja-JP"/>
        </w:rPr>
        <w:br/>
        <w:t xml:space="preserve">- </w:t>
      </w:r>
      <w:r w:rsidR="00B65C8F" w:rsidRPr="00C62115">
        <w:rPr>
          <w:rFonts w:eastAsia="SimSun"/>
          <w:lang w:eastAsia="ja-JP"/>
        </w:rPr>
        <w:t>RP-243274</w:t>
      </w:r>
      <w:r w:rsidR="00B65C8F">
        <w:rPr>
          <w:rFonts w:eastAsia="SimSun"/>
          <w:lang w:eastAsia="ja-JP"/>
        </w:rPr>
        <w:t xml:space="preserve"> (including a compliance template and Annex 1-1 and 1-2 including the list of the Sep.24 REL-18 5G SRIT specs to be transposed)</w:t>
      </w:r>
      <w:r w:rsidR="00A56B75">
        <w:rPr>
          <w:rFonts w:eastAsia="SimSun"/>
          <w:lang w:eastAsia="ja-JP"/>
        </w:rPr>
        <w:t>.</w:t>
      </w:r>
      <w:r w:rsidR="00A56B75">
        <w:rPr>
          <w:rFonts w:eastAsia="SimSun"/>
          <w:lang w:eastAsia="ja-JP"/>
        </w:rPr>
        <w:br/>
      </w:r>
      <w:r w:rsidR="00B65C8F">
        <w:rPr>
          <w:rFonts w:eastAsia="SimSun"/>
          <w:lang w:eastAsia="ja-JP"/>
        </w:rPr>
        <w:t xml:space="preserve">- </w:t>
      </w:r>
      <w:r w:rsidR="00E93987" w:rsidRPr="00E93987">
        <w:rPr>
          <w:rFonts w:eastAsia="SimSun"/>
          <w:lang w:eastAsia="ja-JP"/>
        </w:rPr>
        <w:t>RP-243240</w:t>
      </w:r>
      <w:r w:rsidR="00E93987">
        <w:rPr>
          <w:rFonts w:eastAsia="SimSun"/>
          <w:lang w:eastAsia="ja-JP"/>
        </w:rPr>
        <w:t xml:space="preserve"> (including a compliance template and Annex 2-1 and 2-2 including the list of the Sep.24 REL-18 </w:t>
      </w:r>
      <w:r w:rsidR="00A56B75">
        <w:rPr>
          <w:rFonts w:eastAsia="SimSun"/>
          <w:lang w:eastAsia="ja-JP"/>
        </w:rPr>
        <w:t>5G NR RIT</w:t>
      </w:r>
      <w:r w:rsidR="00E93987">
        <w:rPr>
          <w:rFonts w:eastAsia="SimSun"/>
          <w:lang w:eastAsia="ja-JP"/>
        </w:rPr>
        <w:t xml:space="preserve"> specs to be transposed).</w:t>
      </w:r>
      <w:r w:rsidR="00A56B75">
        <w:rPr>
          <w:rFonts w:eastAsia="SimSun"/>
          <w:lang w:eastAsia="ja-JP"/>
        </w:rPr>
        <w:br/>
        <w:t>Both LSout were provided to SA for review and PCG for review and approval before sending them back to ITU-R WP5D.</w:t>
      </w:r>
    </w:p>
    <w:p w14:paraId="16EF88E4" w14:textId="787ACE59" w:rsidR="00E30F52" w:rsidRDefault="00A94B67" w:rsidP="00E30F52">
      <w:pPr>
        <w:pStyle w:val="B2"/>
        <w:spacing w:after="0"/>
        <w:rPr>
          <w:rFonts w:eastAsia="SimSun"/>
          <w:lang w:eastAsia="ja-JP"/>
        </w:rPr>
      </w:pPr>
      <w:r>
        <w:rPr>
          <w:rFonts w:eastAsia="SimSun"/>
          <w:lang w:eastAsia="ja-JP"/>
        </w:rPr>
        <w:t>-</w:t>
      </w:r>
      <w:r>
        <w:rPr>
          <w:rFonts w:eastAsia="SimSun"/>
          <w:lang w:eastAsia="ja-JP"/>
        </w:rPr>
        <w:tab/>
      </w:r>
      <w:r w:rsidRPr="00A94B67">
        <w:rPr>
          <w:rFonts w:eastAsia="SimSun"/>
          <w:b/>
          <w:bCs/>
          <w:lang w:eastAsia="ja-JP"/>
        </w:rPr>
        <w:t>IMT-2020 satellite component:</w:t>
      </w:r>
      <w:r>
        <w:rPr>
          <w:rFonts w:eastAsia="SimSun"/>
          <w:lang w:eastAsia="ja-JP"/>
        </w:rPr>
        <w:t xml:space="preserve"> LSin RP-243201 </w:t>
      </w:r>
      <w:r w:rsidR="00571BB1">
        <w:rPr>
          <w:rFonts w:eastAsia="SimSun"/>
          <w:lang w:eastAsia="ja-JP"/>
        </w:rPr>
        <w:t>was replied in 2 LSout:</w:t>
      </w:r>
      <w:r w:rsidR="00571BB1">
        <w:rPr>
          <w:rFonts w:eastAsia="SimSun"/>
          <w:lang w:eastAsia="ja-JP"/>
        </w:rPr>
        <w:br/>
        <w:t xml:space="preserve">- </w:t>
      </w:r>
      <w:r w:rsidR="00637C8D">
        <w:rPr>
          <w:rFonts w:eastAsia="SimSun"/>
          <w:lang w:eastAsia="ja-JP"/>
        </w:rPr>
        <w:t>LSout RP-243281 "</w:t>
      </w:r>
      <w:r w:rsidR="00637C8D" w:rsidRPr="00637C8D">
        <w:rPr>
          <w:rFonts w:eastAsia="SimSun"/>
          <w:lang w:eastAsia="ja-JP"/>
        </w:rPr>
        <w:t xml:space="preserve">5G-NTN </w:t>
      </w:r>
      <w:r w:rsidR="00637C8D">
        <w:rPr>
          <w:rFonts w:eastAsia="SimSun"/>
          <w:lang w:eastAsia="ja-JP"/>
        </w:rPr>
        <w:t>-</w:t>
      </w:r>
      <w:r w:rsidR="00637C8D" w:rsidRPr="00637C8D">
        <w:rPr>
          <w:rFonts w:eastAsia="SimSun"/>
          <w:lang w:eastAsia="ja-JP"/>
        </w:rPr>
        <w:t xml:space="preserve"> submission 1</w:t>
      </w:r>
      <w:r w:rsidR="00637C8D">
        <w:rPr>
          <w:rFonts w:eastAsia="SimSun"/>
          <w:lang w:eastAsia="ja-JP"/>
        </w:rPr>
        <w:t>:</w:t>
      </w:r>
      <w:r w:rsidR="00637C8D" w:rsidRPr="00637C8D">
        <w:rPr>
          <w:rFonts w:eastAsia="SimSun"/>
          <w:lang w:eastAsia="ja-JP"/>
        </w:rPr>
        <w:t xml:space="preserve"> SRIT</w:t>
      </w:r>
      <w:r w:rsidR="00637C8D">
        <w:rPr>
          <w:rFonts w:eastAsia="SimSun"/>
          <w:lang w:eastAsia="ja-JP"/>
        </w:rPr>
        <w:t>" with attachment 1 (</w:t>
      </w:r>
      <w:r w:rsidR="00637C8D" w:rsidRPr="00637C8D">
        <w:rPr>
          <w:rFonts w:eastAsia="SimSun"/>
          <w:lang w:eastAsia="ja-JP"/>
        </w:rPr>
        <w:t>overview of the radio characteristics of the radio access technology</w:t>
      </w:r>
      <w:r w:rsidR="00637C8D">
        <w:rPr>
          <w:rFonts w:eastAsia="SimSun"/>
          <w:lang w:eastAsia="ja-JP"/>
        </w:rPr>
        <w:t>) and a</w:t>
      </w:r>
      <w:r w:rsidR="00637C8D" w:rsidRPr="00637C8D">
        <w:rPr>
          <w:rFonts w:eastAsia="SimSun"/>
          <w:lang w:eastAsia="ja-JP"/>
        </w:rPr>
        <w:t xml:space="preserve">ttachment 2 </w:t>
      </w:r>
      <w:r w:rsidR="00637C8D">
        <w:rPr>
          <w:rFonts w:eastAsia="SimSun"/>
          <w:lang w:eastAsia="ja-JP"/>
        </w:rPr>
        <w:t>(</w:t>
      </w:r>
      <w:r w:rsidR="00637C8D" w:rsidRPr="00637C8D">
        <w:rPr>
          <w:rFonts w:eastAsia="SimSun"/>
          <w:lang w:eastAsia="ja-JP"/>
        </w:rPr>
        <w:t xml:space="preserve">contains the list of 3GPP 5G </w:t>
      </w:r>
      <w:r w:rsidR="00637C8D">
        <w:rPr>
          <w:rFonts w:eastAsia="SimSun"/>
          <w:lang w:eastAsia="ja-JP"/>
        </w:rPr>
        <w:t>GCS</w:t>
      </w:r>
      <w:r w:rsidR="00637C8D" w:rsidRPr="00637C8D">
        <w:rPr>
          <w:rFonts w:eastAsia="SimSun"/>
          <w:lang w:eastAsia="ja-JP"/>
        </w:rPr>
        <w:t xml:space="preserve"> whose R</w:t>
      </w:r>
      <w:r w:rsidR="00637C8D">
        <w:rPr>
          <w:rFonts w:eastAsia="SimSun"/>
          <w:lang w:eastAsia="ja-JP"/>
        </w:rPr>
        <w:t>EL-17</w:t>
      </w:r>
      <w:r w:rsidR="00637C8D" w:rsidRPr="00637C8D">
        <w:rPr>
          <w:rFonts w:eastAsia="SimSun"/>
          <w:lang w:eastAsia="ja-JP"/>
        </w:rPr>
        <w:t xml:space="preserve"> and R</w:t>
      </w:r>
      <w:r w:rsidR="00637C8D">
        <w:rPr>
          <w:rFonts w:eastAsia="SimSun"/>
          <w:lang w:eastAsia="ja-JP"/>
        </w:rPr>
        <w:t>EL-</w:t>
      </w:r>
      <w:r w:rsidR="00637C8D" w:rsidRPr="00637C8D">
        <w:rPr>
          <w:rFonts w:eastAsia="SimSun"/>
          <w:lang w:eastAsia="ja-JP"/>
        </w:rPr>
        <w:t xml:space="preserve">18 versions </w:t>
      </w:r>
      <w:r w:rsidR="00637C8D">
        <w:rPr>
          <w:rFonts w:eastAsia="SimSun"/>
          <w:lang w:eastAsia="ja-JP"/>
        </w:rPr>
        <w:t xml:space="preserve">of Sep.24 </w:t>
      </w:r>
      <w:r w:rsidR="00637C8D" w:rsidRPr="00637C8D">
        <w:rPr>
          <w:rFonts w:eastAsia="SimSun"/>
          <w:lang w:eastAsia="ja-JP"/>
        </w:rPr>
        <w:t>have to be transposed by 3GPP OPs</w:t>
      </w:r>
      <w:r w:rsidR="00637C8D">
        <w:rPr>
          <w:rFonts w:eastAsia="SimSun"/>
          <w:lang w:eastAsia="ja-JP"/>
        </w:rPr>
        <w:t>)</w:t>
      </w:r>
      <w:r w:rsidR="00637C8D" w:rsidRPr="00637C8D">
        <w:rPr>
          <w:rFonts w:eastAsia="SimSun"/>
          <w:lang w:eastAsia="ja-JP"/>
        </w:rPr>
        <w:t>.</w:t>
      </w:r>
      <w:r w:rsidR="00571BB1">
        <w:rPr>
          <w:rFonts w:eastAsia="SimSun"/>
          <w:lang w:eastAsia="ja-JP"/>
        </w:rPr>
        <w:br/>
        <w:t xml:space="preserve">- </w:t>
      </w:r>
      <w:r w:rsidR="00637C8D">
        <w:rPr>
          <w:rFonts w:eastAsia="SimSun"/>
          <w:lang w:eastAsia="ja-JP"/>
        </w:rPr>
        <w:t>LSout RP-243282 "</w:t>
      </w:r>
      <w:r w:rsidR="00637C8D" w:rsidRPr="00637C8D">
        <w:rPr>
          <w:rFonts w:eastAsia="SimSun"/>
          <w:lang w:eastAsia="ja-JP"/>
        </w:rPr>
        <w:t>5G-NTN</w:t>
      </w:r>
      <w:r w:rsidR="00637C8D">
        <w:rPr>
          <w:rFonts w:eastAsia="SimSun"/>
          <w:lang w:eastAsia="ja-JP"/>
        </w:rPr>
        <w:t xml:space="preserve"> -</w:t>
      </w:r>
      <w:r w:rsidR="00637C8D" w:rsidRPr="00637C8D">
        <w:rPr>
          <w:rFonts w:eastAsia="SimSun"/>
          <w:lang w:eastAsia="ja-JP"/>
        </w:rPr>
        <w:t xml:space="preserve"> submission 2</w:t>
      </w:r>
      <w:r w:rsidR="00637C8D">
        <w:rPr>
          <w:rFonts w:eastAsia="SimSun"/>
          <w:lang w:eastAsia="ja-JP"/>
        </w:rPr>
        <w:t>:</w:t>
      </w:r>
      <w:r w:rsidR="00637C8D" w:rsidRPr="00637C8D">
        <w:rPr>
          <w:rFonts w:eastAsia="SimSun"/>
          <w:lang w:eastAsia="ja-JP"/>
        </w:rPr>
        <w:t xml:space="preserve"> RIT</w:t>
      </w:r>
      <w:r w:rsidR="00637C8D">
        <w:rPr>
          <w:rFonts w:eastAsia="SimSun"/>
          <w:lang w:eastAsia="ja-JP"/>
        </w:rPr>
        <w:t>" with attachment 1 (</w:t>
      </w:r>
      <w:r w:rsidR="00637C8D" w:rsidRPr="00637C8D">
        <w:rPr>
          <w:rFonts w:eastAsia="SimSun"/>
          <w:lang w:eastAsia="ja-JP"/>
        </w:rPr>
        <w:t>overview of the radio characteristics of the radio access technology</w:t>
      </w:r>
      <w:r w:rsidR="00637C8D">
        <w:rPr>
          <w:rFonts w:eastAsia="SimSun"/>
          <w:lang w:eastAsia="ja-JP"/>
        </w:rPr>
        <w:t>) and a</w:t>
      </w:r>
      <w:r w:rsidR="00637C8D" w:rsidRPr="00637C8D">
        <w:rPr>
          <w:rFonts w:eastAsia="SimSun"/>
          <w:lang w:eastAsia="ja-JP"/>
        </w:rPr>
        <w:t xml:space="preserve">ttachment 2 </w:t>
      </w:r>
      <w:r w:rsidR="00637C8D">
        <w:rPr>
          <w:rFonts w:eastAsia="SimSun"/>
          <w:lang w:eastAsia="ja-JP"/>
        </w:rPr>
        <w:t>(</w:t>
      </w:r>
      <w:r w:rsidR="00637C8D" w:rsidRPr="00637C8D">
        <w:rPr>
          <w:rFonts w:eastAsia="SimSun"/>
          <w:lang w:eastAsia="ja-JP"/>
        </w:rPr>
        <w:t xml:space="preserve">contains the list of 3GPP 5G </w:t>
      </w:r>
      <w:r w:rsidR="00637C8D">
        <w:rPr>
          <w:rFonts w:eastAsia="SimSun"/>
          <w:lang w:eastAsia="ja-JP"/>
        </w:rPr>
        <w:t>GCS</w:t>
      </w:r>
      <w:r w:rsidR="00637C8D" w:rsidRPr="00637C8D">
        <w:rPr>
          <w:rFonts w:eastAsia="SimSun"/>
          <w:lang w:eastAsia="ja-JP"/>
        </w:rPr>
        <w:t xml:space="preserve"> whose R</w:t>
      </w:r>
      <w:r w:rsidR="00637C8D">
        <w:rPr>
          <w:rFonts w:eastAsia="SimSun"/>
          <w:lang w:eastAsia="ja-JP"/>
        </w:rPr>
        <w:t>EL-17</w:t>
      </w:r>
      <w:r w:rsidR="00637C8D" w:rsidRPr="00637C8D">
        <w:rPr>
          <w:rFonts w:eastAsia="SimSun"/>
          <w:lang w:eastAsia="ja-JP"/>
        </w:rPr>
        <w:t xml:space="preserve"> and R</w:t>
      </w:r>
      <w:r w:rsidR="00637C8D">
        <w:rPr>
          <w:rFonts w:eastAsia="SimSun"/>
          <w:lang w:eastAsia="ja-JP"/>
        </w:rPr>
        <w:t>EL-</w:t>
      </w:r>
      <w:r w:rsidR="00637C8D" w:rsidRPr="00637C8D">
        <w:rPr>
          <w:rFonts w:eastAsia="SimSun"/>
          <w:lang w:eastAsia="ja-JP"/>
        </w:rPr>
        <w:t xml:space="preserve">18 versions </w:t>
      </w:r>
      <w:r w:rsidR="00637C8D">
        <w:rPr>
          <w:rFonts w:eastAsia="SimSun"/>
          <w:lang w:eastAsia="ja-JP"/>
        </w:rPr>
        <w:t xml:space="preserve">of Sep.24 </w:t>
      </w:r>
      <w:r w:rsidR="00637C8D" w:rsidRPr="00637C8D">
        <w:rPr>
          <w:rFonts w:eastAsia="SimSun"/>
          <w:lang w:eastAsia="ja-JP"/>
        </w:rPr>
        <w:t>have to be transposed by 3GPP OPs</w:t>
      </w:r>
      <w:r w:rsidR="00637C8D">
        <w:rPr>
          <w:rFonts w:eastAsia="SimSun"/>
          <w:lang w:eastAsia="ja-JP"/>
        </w:rPr>
        <w:t>)</w:t>
      </w:r>
      <w:r w:rsidR="00637C8D" w:rsidRPr="00637C8D">
        <w:rPr>
          <w:rFonts w:eastAsia="SimSun"/>
          <w:lang w:eastAsia="ja-JP"/>
        </w:rPr>
        <w:t>.</w:t>
      </w:r>
      <w:r w:rsidR="00E30F52">
        <w:rPr>
          <w:rFonts w:eastAsia="SimSun"/>
          <w:lang w:eastAsia="ja-JP"/>
        </w:rPr>
        <w:br/>
        <w:t xml:space="preserve">Both LSout were provided to SA for review and PCG for review and approval before sending it back to ITU-R WP4B (cc: </w:t>
      </w:r>
      <w:r w:rsidR="00E30F52" w:rsidRPr="00E30F52">
        <w:rPr>
          <w:rFonts w:eastAsia="SimSun"/>
          <w:lang w:eastAsia="ja-JP"/>
        </w:rPr>
        <w:t>ITU-R WP5D</w:t>
      </w:r>
      <w:r w:rsidR="00E30F52">
        <w:rPr>
          <w:rFonts w:eastAsia="SimSun"/>
          <w:lang w:eastAsia="ja-JP"/>
        </w:rPr>
        <w:t>).</w:t>
      </w:r>
    </w:p>
    <w:p w14:paraId="04C69093" w14:textId="091CC32C" w:rsidR="00E93987" w:rsidRDefault="00BF3171" w:rsidP="00010CAE">
      <w:pPr>
        <w:pStyle w:val="B2"/>
        <w:spacing w:after="0"/>
        <w:rPr>
          <w:rFonts w:eastAsia="SimSun"/>
          <w:highlight w:val="yellow"/>
          <w:lang w:eastAsia="ja-JP"/>
        </w:rPr>
      </w:pPr>
      <w:r w:rsidRPr="00BF3171">
        <w:rPr>
          <w:rFonts w:eastAsia="SimSun"/>
          <w:lang w:eastAsia="ja-JP"/>
        </w:rPr>
        <w:t>-</w:t>
      </w:r>
      <w:r w:rsidRPr="00BF3171">
        <w:rPr>
          <w:rFonts w:eastAsia="SimSun"/>
          <w:lang w:eastAsia="ja-JP"/>
        </w:rPr>
        <w:tab/>
      </w:r>
      <w:r w:rsidRPr="00BF3171">
        <w:rPr>
          <w:rFonts w:eastAsia="SimSun"/>
          <w:b/>
          <w:bCs/>
          <w:lang w:eastAsia="ja-JP"/>
        </w:rPr>
        <w:t>IMT-2030</w:t>
      </w:r>
      <w:r w:rsidRPr="00BF3171">
        <w:rPr>
          <w:rFonts w:eastAsia="SimSun"/>
          <w:lang w:eastAsia="ja-JP"/>
        </w:rPr>
        <w:t>: LSin RP-243203 on "Invitation for submission of proposals for candidate radio interface technologies for the terrestrial components of the radio interface(s) for IMT-2030 and invitation to participate in their subsequent evaluation</w:t>
      </w:r>
      <w:r>
        <w:rPr>
          <w:rFonts w:eastAsia="SimSun"/>
          <w:lang w:eastAsia="ja-JP"/>
        </w:rPr>
        <w:t>" was noted.</w:t>
      </w:r>
      <w:r w:rsidR="002424FB">
        <w:rPr>
          <w:rFonts w:eastAsia="SimSun"/>
          <w:lang w:eastAsia="ja-JP"/>
        </w:rPr>
        <w:br/>
        <w:t>LSin RP-243202 regarding "</w:t>
      </w:r>
      <w:r w:rsidR="002424FB" w:rsidRPr="002424FB">
        <w:rPr>
          <w:rFonts w:eastAsia="SimSun"/>
          <w:lang w:eastAsia="ja-JP"/>
        </w:rPr>
        <w:t>Minimum requirements related to technical performance for IMT-2030 radio interface(s)</w:t>
      </w:r>
      <w:r w:rsidR="002424FB">
        <w:rPr>
          <w:rFonts w:eastAsia="SimSun"/>
          <w:lang w:eastAsia="ja-JP"/>
        </w:rPr>
        <w:t>" was answered in LSout RP-243325</w:t>
      </w:r>
      <w:r w:rsidR="000133C0">
        <w:rPr>
          <w:rFonts w:eastAsia="SimSun"/>
          <w:lang w:eastAsia="ja-JP"/>
        </w:rPr>
        <w:t xml:space="preserve"> (see also approved 6G SI in </w:t>
      </w:r>
      <w:r w:rsidR="00675A3D" w:rsidRPr="00675A3D">
        <w:rPr>
          <w:rFonts w:eastAsia="SimSun"/>
          <w:lang w:eastAsia="ja-JP"/>
        </w:rPr>
        <w:t>RP-243327</w:t>
      </w:r>
      <w:r w:rsidR="000133C0">
        <w:rPr>
          <w:rFonts w:eastAsia="SimSun"/>
          <w:lang w:eastAsia="ja-JP"/>
        </w:rPr>
        <w:t>)</w:t>
      </w:r>
      <w:r w:rsidR="00903B2C">
        <w:rPr>
          <w:rFonts w:eastAsia="SimSun"/>
          <w:lang w:eastAsia="ja-JP"/>
        </w:rPr>
        <w:t>. This LSout was provided to SA for review and PCG for review and approval before sending it back to ITU-R WP5D.</w:t>
      </w:r>
    </w:p>
    <w:p w14:paraId="244D640B" w14:textId="77777777" w:rsidR="00C62115" w:rsidRDefault="00C62115" w:rsidP="00010CAE">
      <w:pPr>
        <w:pStyle w:val="B2"/>
        <w:spacing w:after="0"/>
        <w:rPr>
          <w:rFonts w:eastAsia="SimSun"/>
          <w:highlight w:val="yellow"/>
          <w:lang w:eastAsia="ja-JP"/>
        </w:rPr>
      </w:pPr>
    </w:p>
    <w:p w14:paraId="374472F4" w14:textId="7CE4694E" w:rsidR="00FE7C9A" w:rsidRPr="00BE52FD" w:rsidRDefault="00FE7C9A" w:rsidP="00FE7C9A">
      <w:pPr>
        <w:pStyle w:val="B1"/>
        <w:snapToGrid w:val="0"/>
      </w:pPr>
      <w:r w:rsidRPr="00BE52FD">
        <w:t>-</w:t>
      </w:r>
      <w:r w:rsidRPr="00BE52FD">
        <w:tab/>
      </w:r>
      <w:r w:rsidRPr="00BE52FD">
        <w:rPr>
          <w:b/>
        </w:rPr>
        <w:t>Liaison statements</w:t>
      </w:r>
      <w:r w:rsidRPr="00BE52FD">
        <w:t xml:space="preserve">/Letters to ITU: incoming: </w:t>
      </w:r>
      <w:r w:rsidR="008E1E59">
        <w:t>38</w:t>
      </w:r>
      <w:r w:rsidRPr="00BE52FD">
        <w:t>, outgoing</w:t>
      </w:r>
      <w:r w:rsidR="00BD57A3" w:rsidRPr="00BE52FD">
        <w:t xml:space="preserve"> </w:t>
      </w:r>
      <w:r w:rsidR="008E1E59">
        <w:t>9</w:t>
      </w:r>
      <w:r w:rsidRPr="00BE52FD">
        <w:t xml:space="preserve"> (see Annex C)</w:t>
      </w:r>
    </w:p>
    <w:p w14:paraId="0F67CCF1" w14:textId="61A8D8C2" w:rsidR="00BD57A3" w:rsidRPr="00BE52FD" w:rsidRDefault="00FE7C9A" w:rsidP="00AF2CB0">
      <w:pPr>
        <w:pStyle w:val="B1"/>
        <w:spacing w:after="0"/>
      </w:pPr>
      <w:r w:rsidRPr="00BE52FD">
        <w:lastRenderedPageBreak/>
        <w:t>-</w:t>
      </w:r>
      <w:r w:rsidRPr="00BE52FD">
        <w:tab/>
      </w:r>
      <w:r w:rsidRPr="00BE52FD">
        <w:rPr>
          <w:b/>
        </w:rPr>
        <w:t>WI summar</w:t>
      </w:r>
      <w:r w:rsidR="00BD57A3" w:rsidRPr="00BE52FD">
        <w:rPr>
          <w:b/>
        </w:rPr>
        <w:t>ies</w:t>
      </w:r>
      <w:r w:rsidRPr="00BE52FD">
        <w:t>:</w:t>
      </w:r>
      <w:r w:rsidR="002C1353" w:rsidRPr="00BE52FD">
        <w:t xml:space="preserve"> </w:t>
      </w:r>
      <w:r w:rsidR="00BE52FD" w:rsidRPr="00BE52FD">
        <w:t>No</w:t>
      </w:r>
      <w:r w:rsidR="0071166C" w:rsidRPr="00BE52FD">
        <w:t xml:space="preserve"> WI summar</w:t>
      </w:r>
      <w:r w:rsidR="00AB64A4" w:rsidRPr="00BE52FD">
        <w:t>y</w:t>
      </w:r>
      <w:r w:rsidR="0071166C" w:rsidRPr="00BE52FD">
        <w:t xml:space="preserve"> w</w:t>
      </w:r>
      <w:r w:rsidR="00172E50" w:rsidRPr="00BE52FD">
        <w:t>as</w:t>
      </w:r>
      <w:r w:rsidR="0071166C" w:rsidRPr="00BE52FD">
        <w:t xml:space="preserve"> approved</w:t>
      </w:r>
      <w:r w:rsidR="00AB64A4" w:rsidRPr="00BE52FD">
        <w:t>:</w:t>
      </w:r>
    </w:p>
    <w:p w14:paraId="6EDD7F01" w14:textId="57E7D53A" w:rsidR="00AF2CB0" w:rsidRPr="00BE52FD" w:rsidRDefault="00FE7C9A" w:rsidP="00AE7696">
      <w:pPr>
        <w:pStyle w:val="B2"/>
        <w:spacing w:after="0"/>
      </w:pPr>
      <w:r w:rsidRPr="00BE52FD">
        <w:t>Note:</w:t>
      </w:r>
      <w:r w:rsidR="004637EB" w:rsidRPr="00BE52FD">
        <w:tab/>
      </w:r>
      <w:r w:rsidRPr="00BE52FD">
        <w:t xml:space="preserve">The rapporteur has to provide a WI summary to the RAN meeting at which a Core part WI is declared </w:t>
      </w:r>
      <w:r w:rsidR="004637EB" w:rsidRPr="00BE52FD">
        <w:tab/>
      </w:r>
      <w:r w:rsidR="004637EB" w:rsidRPr="00BE52FD">
        <w:tab/>
      </w:r>
      <w:r w:rsidR="004637EB" w:rsidRPr="00BE52FD">
        <w:tab/>
      </w:r>
      <w:r w:rsidRPr="00BE52FD">
        <w:t>to be 100% complete; this WI summary has to be reviewed by the leading WG of the WI before</w:t>
      </w:r>
      <w:r w:rsidR="009D2C87" w:rsidRPr="00BE52FD">
        <w:t xml:space="preserve"> </w:t>
      </w:r>
      <w:r w:rsidR="004637EB" w:rsidRPr="00BE52FD">
        <w:tab/>
      </w:r>
      <w:r w:rsidR="004637EB" w:rsidRPr="00BE52FD">
        <w:tab/>
      </w:r>
      <w:r w:rsidR="004637EB" w:rsidRPr="00BE52FD">
        <w:tab/>
      </w:r>
      <w:r w:rsidR="004637EB" w:rsidRPr="00BE52FD">
        <w:tab/>
      </w:r>
      <w:r w:rsidR="009D2C87" w:rsidRPr="00BE52FD">
        <w:t>submission to RAN</w:t>
      </w:r>
      <w:r w:rsidRPr="00BE52FD">
        <w:t xml:space="preserve"> to check the technical correctness. Spectrum related Core part WI</w:t>
      </w:r>
      <w:r w:rsidR="009D2C87" w:rsidRPr="00BE52FD">
        <w:t>s</w:t>
      </w:r>
      <w:r w:rsidRPr="00BE52FD">
        <w:t xml:space="preserve"> are excluded </w:t>
      </w:r>
      <w:r w:rsidR="004637EB" w:rsidRPr="00BE52FD">
        <w:tab/>
      </w:r>
      <w:r w:rsidR="004637EB" w:rsidRPr="00BE52FD">
        <w:tab/>
      </w:r>
      <w:r w:rsidR="004637EB" w:rsidRPr="00BE52FD">
        <w:tab/>
      </w:r>
      <w:r w:rsidRPr="00BE52FD">
        <w:t>from this activity.</w:t>
      </w:r>
    </w:p>
    <w:p w14:paraId="51385CDA" w14:textId="09BB66D9" w:rsidR="00701611" w:rsidRPr="00C54BAC" w:rsidRDefault="00FE7C9A" w:rsidP="00ED2130">
      <w:pPr>
        <w:pStyle w:val="B1"/>
        <w:snapToGrid w:val="0"/>
        <w:spacing w:before="120" w:after="120"/>
      </w:pPr>
      <w:r w:rsidRPr="00C54BAC">
        <w:t>-</w:t>
      </w:r>
      <w:r w:rsidRPr="00C54BAC">
        <w:tab/>
      </w:r>
      <w:r w:rsidR="00C54BAC" w:rsidRPr="00C54BAC">
        <w:t>7</w:t>
      </w:r>
      <w:r w:rsidR="00077F96" w:rsidRPr="00C54BAC">
        <w:t xml:space="preserve"> </w:t>
      </w:r>
      <w:r w:rsidRPr="00C54BAC">
        <w:rPr>
          <w:b/>
          <w:bCs/>
          <w:u w:val="single"/>
        </w:rPr>
        <w:t>closed work items</w:t>
      </w:r>
      <w:r w:rsidRPr="00C54BAC">
        <w:t xml:space="preserve"> (WI) (</w:t>
      </w:r>
      <w:r w:rsidR="00CC5CDC" w:rsidRPr="00C54BAC">
        <w:t>0</w:t>
      </w:r>
      <w:r w:rsidRPr="00C54BAC">
        <w:t xml:space="preserve"> Core, </w:t>
      </w:r>
      <w:r w:rsidR="00C54BAC" w:rsidRPr="00C54BAC">
        <w:t>2</w:t>
      </w:r>
      <w:r w:rsidRPr="00C54BAC">
        <w:t xml:space="preserve"> Perf., </w:t>
      </w:r>
      <w:r w:rsidR="00C54BAC" w:rsidRPr="00C54BAC">
        <w:t>5</w:t>
      </w:r>
      <w:r w:rsidRPr="00C54BAC">
        <w:t xml:space="preserve"> Testing):</w:t>
      </w:r>
    </w:p>
    <w:p w14:paraId="3680632E" w14:textId="2419D3EF" w:rsidR="005B6FDE" w:rsidRPr="00C54BAC" w:rsidRDefault="005B6FDE" w:rsidP="005B6FDE">
      <w:pPr>
        <w:pStyle w:val="B2"/>
        <w:spacing w:after="0"/>
      </w:pPr>
      <w:r w:rsidRPr="00C54BAC">
        <w:t>-</w:t>
      </w:r>
      <w:r w:rsidRPr="00C54BAC">
        <w:tab/>
      </w:r>
      <w:r w:rsidR="00C54BAC">
        <w:t>2</w:t>
      </w:r>
      <w:r w:rsidRPr="00C54BAC">
        <w:t xml:space="preserve"> RAN4 led Perf. part WIs for:</w:t>
      </w:r>
    </w:p>
    <w:p w14:paraId="63143A4B" w14:textId="78C1875A" w:rsidR="00CC5CDC" w:rsidRDefault="00CC5CDC" w:rsidP="00750D24">
      <w:pPr>
        <w:pStyle w:val="B3"/>
        <w:spacing w:after="0"/>
      </w:pPr>
      <w:r w:rsidRPr="00C54BAC">
        <w:t>-</w:t>
      </w:r>
      <w:r w:rsidRPr="00C54BAC">
        <w:tab/>
      </w:r>
      <w:r w:rsidRPr="00C54BAC">
        <w:tab/>
      </w:r>
      <w:r w:rsidR="00C54BAC">
        <w:t xml:space="preserve">REL-18, </w:t>
      </w:r>
      <w:r w:rsidR="00C54BAC" w:rsidRPr="00C54BAC">
        <w:t>Expanded and improved NR positioning (981238, NR_pos_enh2-Perf)</w:t>
      </w:r>
    </w:p>
    <w:p w14:paraId="3B138CAE" w14:textId="53C164FC" w:rsidR="00C54BAC" w:rsidRPr="008E1E59" w:rsidRDefault="00C54BAC" w:rsidP="00750D24">
      <w:pPr>
        <w:pStyle w:val="B3"/>
        <w:spacing w:after="0"/>
        <w:rPr>
          <w:highlight w:val="yellow"/>
        </w:rPr>
      </w:pPr>
      <w:r>
        <w:t>-</w:t>
      </w:r>
      <w:r>
        <w:tab/>
        <w:t xml:space="preserve">REL-19, </w:t>
      </w:r>
      <w:r w:rsidRPr="00C54BAC">
        <w:t>Introduction of additional operating NR bands for HAPS (High Altitude Platform Station)</w:t>
      </w:r>
      <w:r>
        <w:t xml:space="preserve"> (</w:t>
      </w:r>
      <w:r w:rsidRPr="00C54BAC">
        <w:t>1052127</w:t>
      </w:r>
      <w:r>
        <w:t xml:space="preserve">, </w:t>
      </w:r>
      <w:r w:rsidRPr="00C54BAC">
        <w:t>NR_HAPS_bands-Perf</w:t>
      </w:r>
      <w:r>
        <w:t>); note: This WI was actually stopped as not needed.</w:t>
      </w:r>
    </w:p>
    <w:p w14:paraId="2BE27300" w14:textId="7FF337C1" w:rsidR="00FE7C9A" w:rsidRPr="00EB055E" w:rsidRDefault="00FE7C9A" w:rsidP="00FE7C9A">
      <w:pPr>
        <w:pStyle w:val="B1"/>
        <w:snapToGrid w:val="0"/>
        <w:spacing w:after="0"/>
        <w:ind w:left="851"/>
      </w:pPr>
      <w:r w:rsidRPr="00EB055E">
        <w:t>-</w:t>
      </w:r>
      <w:r w:rsidRPr="00EB055E">
        <w:tab/>
      </w:r>
      <w:r w:rsidR="00EB055E" w:rsidRPr="00EB055E">
        <w:t>5</w:t>
      </w:r>
      <w:r w:rsidRPr="00EB055E">
        <w:t xml:space="preserve"> RAN5 led WI</w:t>
      </w:r>
      <w:r w:rsidR="009E3128" w:rsidRPr="00EB055E">
        <w:t>s</w:t>
      </w:r>
      <w:r w:rsidRPr="00EB055E">
        <w:t>:</w:t>
      </w:r>
    </w:p>
    <w:p w14:paraId="70A7E7AA" w14:textId="1757CFCD" w:rsidR="000C20D2" w:rsidRDefault="00EB055E" w:rsidP="000C20D2">
      <w:pPr>
        <w:pStyle w:val="B3"/>
        <w:spacing w:after="0"/>
      </w:pPr>
      <w:r>
        <w:t>-</w:t>
      </w:r>
      <w:r>
        <w:tab/>
      </w:r>
      <w:r w:rsidR="000C20D2">
        <w:t>REL-17, UE Conformance - NR Positioning Enhancements (970075, NR_pos_enh-UEConTest)</w:t>
      </w:r>
    </w:p>
    <w:p w14:paraId="746F53B9" w14:textId="017AF30E" w:rsidR="000C20D2" w:rsidRDefault="000C20D2" w:rsidP="000C20D2">
      <w:pPr>
        <w:pStyle w:val="B3"/>
        <w:spacing w:after="0"/>
      </w:pPr>
      <w:r>
        <w:t>-</w:t>
      </w:r>
      <w:r>
        <w:tab/>
        <w:t>REL-17, UE Conformance - NR small data transmissions in INACTIVE state</w:t>
      </w:r>
      <w:r>
        <w:br/>
        <w:t>(960072, NR_SmallData_INACTIVE-UEConTest)</w:t>
      </w:r>
    </w:p>
    <w:p w14:paraId="6DEBE0DB" w14:textId="6BEB177C" w:rsidR="000C20D2" w:rsidRDefault="000C20D2" w:rsidP="000C20D2">
      <w:pPr>
        <w:pStyle w:val="B3"/>
        <w:spacing w:after="0"/>
      </w:pPr>
      <w:r>
        <w:t>-</w:t>
      </w:r>
      <w:r>
        <w:tab/>
        <w:t>REL-17, UE Conformance - Rel-17 LTE CA Configurations (1010051, LTE_CA_R17-UEConTest)</w:t>
      </w:r>
    </w:p>
    <w:p w14:paraId="0D1E2D1E" w14:textId="6DC2F9FD" w:rsidR="000C20D2" w:rsidRDefault="000C20D2" w:rsidP="000C20D2">
      <w:pPr>
        <w:pStyle w:val="B3"/>
        <w:spacing w:after="0"/>
      </w:pPr>
      <w:r>
        <w:t>-</w:t>
      </w:r>
      <w:r>
        <w:tab/>
        <w:t>REL-18, UE Conformance - New Rel-18 NR licensed bands and extension of existing NR bands</w:t>
      </w:r>
      <w:r>
        <w:br/>
        <w:t>(1000058, NR_lic_bands_BW_R18-UEConTest)</w:t>
      </w:r>
    </w:p>
    <w:p w14:paraId="179DCEAE" w14:textId="32C88BE7" w:rsidR="000C20D2" w:rsidRDefault="000C20D2" w:rsidP="000C20D2">
      <w:pPr>
        <w:pStyle w:val="B3"/>
        <w:spacing w:after="120"/>
      </w:pPr>
      <w:r>
        <w:t>-</w:t>
      </w:r>
      <w:r>
        <w:tab/>
        <w:t>REL-18, UE Conformance - High-power UE operation for fixed-wireless/vehicle-mounted use cases in LTE bands and NR bands in Rel-18 (1000059, LTE_NR_HPUE_FWVM_R18-UEConTest)</w:t>
      </w:r>
    </w:p>
    <w:p w14:paraId="180CF422" w14:textId="757F8EC3" w:rsidR="00FE7C9A" w:rsidRPr="00E458F2" w:rsidRDefault="00FE7C9A" w:rsidP="00A07CEB">
      <w:pPr>
        <w:pStyle w:val="B1"/>
        <w:snapToGrid w:val="0"/>
        <w:spacing w:after="120"/>
      </w:pPr>
      <w:r w:rsidRPr="00E458F2">
        <w:t>-</w:t>
      </w:r>
      <w:r w:rsidRPr="00E458F2">
        <w:tab/>
      </w:r>
      <w:r w:rsidR="00E458F2" w:rsidRPr="00E458F2">
        <w:t>1</w:t>
      </w:r>
      <w:r w:rsidRPr="00E458F2">
        <w:t xml:space="preserve"> </w:t>
      </w:r>
      <w:r w:rsidRPr="00E458F2">
        <w:rPr>
          <w:b/>
          <w:bCs/>
          <w:u w:val="single"/>
        </w:rPr>
        <w:t xml:space="preserve">closed </w:t>
      </w:r>
      <w:r w:rsidR="0006343F" w:rsidRPr="00E458F2">
        <w:rPr>
          <w:b/>
          <w:bCs/>
          <w:u w:val="single"/>
        </w:rPr>
        <w:t>REL-1</w:t>
      </w:r>
      <w:r w:rsidR="003D5CB1" w:rsidRPr="00E458F2">
        <w:rPr>
          <w:b/>
          <w:bCs/>
          <w:u w:val="single"/>
        </w:rPr>
        <w:t>9</w:t>
      </w:r>
      <w:r w:rsidR="0006343F" w:rsidRPr="00E458F2">
        <w:rPr>
          <w:b/>
          <w:bCs/>
          <w:u w:val="single"/>
        </w:rPr>
        <w:t xml:space="preserve"> </w:t>
      </w:r>
      <w:r w:rsidRPr="00E458F2">
        <w:rPr>
          <w:b/>
          <w:bCs/>
          <w:u w:val="single"/>
        </w:rPr>
        <w:t>study item</w:t>
      </w:r>
      <w:r w:rsidR="00B47308" w:rsidRPr="00E458F2">
        <w:rPr>
          <w:u w:val="single"/>
        </w:rPr>
        <w:t>s</w:t>
      </w:r>
      <w:r w:rsidRPr="00E458F2">
        <w:t xml:space="preserve"> (SI)</w:t>
      </w:r>
      <w:r w:rsidR="003D5CB1" w:rsidRPr="00E458F2">
        <w:t>:</w:t>
      </w:r>
    </w:p>
    <w:p w14:paraId="4AB2E1DE" w14:textId="012AF25A" w:rsidR="003D5CB1" w:rsidRPr="00E458F2" w:rsidRDefault="003D5CB1" w:rsidP="00090A8D">
      <w:pPr>
        <w:pStyle w:val="B3"/>
        <w:spacing w:after="120"/>
      </w:pPr>
      <w:r w:rsidRPr="00E458F2">
        <w:t>-</w:t>
      </w:r>
      <w:r w:rsidRPr="00E458F2">
        <w:tab/>
        <w:t>RAN</w:t>
      </w:r>
      <w:r w:rsidR="00E458F2" w:rsidRPr="00E458F2">
        <w:t>1</w:t>
      </w:r>
      <w:r w:rsidRPr="00E458F2">
        <w:t xml:space="preserve">, </w:t>
      </w:r>
      <w:r w:rsidR="00E458F2" w:rsidRPr="00E458F2">
        <w:t>Study on solutions for Ambient IoT (Internet of Things) in NR</w:t>
      </w:r>
      <w:r w:rsidR="00E458F2">
        <w:br/>
      </w:r>
      <w:r w:rsidRPr="00E458F2">
        <w:t>(</w:t>
      </w:r>
      <w:r w:rsidR="00E458F2" w:rsidRPr="00E458F2">
        <w:t>1020085</w:t>
      </w:r>
      <w:r w:rsidR="00E458F2">
        <w:t xml:space="preserve">, </w:t>
      </w:r>
      <w:r w:rsidR="00E458F2" w:rsidRPr="00E458F2">
        <w:t>FS_Ambient_IoT_solutions</w:t>
      </w:r>
      <w:r w:rsidRPr="00E458F2">
        <w:t>)</w:t>
      </w:r>
    </w:p>
    <w:p w14:paraId="24570622" w14:textId="51BF8AB9" w:rsidR="002313C6" w:rsidRPr="00B24A18" w:rsidRDefault="002313C6" w:rsidP="002313C6">
      <w:pPr>
        <w:pStyle w:val="B1"/>
        <w:snapToGrid w:val="0"/>
        <w:spacing w:after="120"/>
      </w:pPr>
      <w:r w:rsidRPr="00B24A18">
        <w:t>-</w:t>
      </w:r>
      <w:r w:rsidRPr="00B24A18">
        <w:tab/>
      </w:r>
      <w:r w:rsidR="002830D3">
        <w:t>12</w:t>
      </w:r>
      <w:r w:rsidRPr="00B24A18">
        <w:t xml:space="preserve"> </w:t>
      </w:r>
      <w:r w:rsidRPr="00B24A18">
        <w:rPr>
          <w:b/>
          <w:bCs/>
          <w:u w:val="single"/>
        </w:rPr>
        <w:t>new approved work items</w:t>
      </w:r>
      <w:r w:rsidRPr="00B24A18">
        <w:t xml:space="preserve"> (WI) (</w:t>
      </w:r>
      <w:r w:rsidR="002830D3">
        <w:t>5</w:t>
      </w:r>
      <w:r w:rsidRPr="00B24A18">
        <w:t xml:space="preserve"> Core, </w:t>
      </w:r>
      <w:r w:rsidR="002830D3">
        <w:t>4</w:t>
      </w:r>
      <w:r w:rsidRPr="00B24A18">
        <w:t xml:space="preserve"> Perf., </w:t>
      </w:r>
      <w:r w:rsidR="00B24A18" w:rsidRPr="00B24A18">
        <w:t>3</w:t>
      </w:r>
      <w:r w:rsidRPr="00B24A18">
        <w:t xml:space="preserve"> Testing):</w:t>
      </w:r>
    </w:p>
    <w:p w14:paraId="3ADDF763" w14:textId="77292C5E" w:rsidR="004A6D3D" w:rsidRPr="00E06618" w:rsidRDefault="004A6D3D" w:rsidP="004A6D3D">
      <w:pPr>
        <w:pStyle w:val="B2"/>
        <w:spacing w:after="0"/>
      </w:pPr>
      <w:r w:rsidRPr="00E06618">
        <w:t>-</w:t>
      </w:r>
      <w:r w:rsidRPr="00E06618">
        <w:tab/>
      </w:r>
      <w:r w:rsidR="00E06618" w:rsidRPr="00E06618">
        <w:t>2</w:t>
      </w:r>
      <w:r w:rsidRPr="00E06618">
        <w:t xml:space="preserve"> RAN1 led REL-19 WID with Core part (X=1) and Perf. part (X=2) WI:</w:t>
      </w:r>
    </w:p>
    <w:p w14:paraId="3F52F77B" w14:textId="13BE8DAC" w:rsidR="00E06618" w:rsidRPr="00E06618" w:rsidRDefault="00E06618" w:rsidP="00E06618">
      <w:pPr>
        <w:pStyle w:val="B3"/>
        <w:spacing w:after="0"/>
      </w:pPr>
      <w:r w:rsidRPr="00E06618">
        <w:t>-</w:t>
      </w:r>
      <w:r w:rsidRPr="00E06618">
        <w:tab/>
        <w:t>LTE-based 5G Broadcast Phase 2 (106X081, LTE_terr_bcast_Ph2-Core/Perf)</w:t>
      </w:r>
      <w:r w:rsidRPr="00E06618">
        <w:tab/>
      </w:r>
      <w:r w:rsidRPr="00E06618">
        <w:tab/>
      </w:r>
      <w:r w:rsidRPr="00E06618">
        <w:tab/>
      </w:r>
      <w:r w:rsidRPr="00E06618">
        <w:tab/>
      </w:r>
      <w:r w:rsidRPr="00E06618">
        <w:tab/>
        <w:t>RP-243290</w:t>
      </w:r>
    </w:p>
    <w:p w14:paraId="13D6AB01" w14:textId="6BE6AF1A" w:rsidR="00E06618" w:rsidRDefault="00E06618" w:rsidP="00A31A96">
      <w:pPr>
        <w:pStyle w:val="B3"/>
        <w:spacing w:after="120"/>
        <w:rPr>
          <w:highlight w:val="yellow"/>
        </w:rPr>
      </w:pPr>
      <w:r w:rsidRPr="00E06618">
        <w:t>-</w:t>
      </w:r>
      <w:r w:rsidRPr="00E06618">
        <w:tab/>
        <w:t>Solutions for Ambient IoT (Internet of Things) in NR</w:t>
      </w:r>
      <w:r>
        <w:br/>
        <w:t>(</w:t>
      </w:r>
      <w:r w:rsidRPr="00E06618">
        <w:t>106</w:t>
      </w:r>
      <w:r>
        <w:t>X</w:t>
      </w:r>
      <w:r w:rsidRPr="00E06618">
        <w:t>084</w:t>
      </w:r>
      <w:r>
        <w:t xml:space="preserve">, </w:t>
      </w:r>
      <w:r w:rsidRPr="00E06618">
        <w:t>Ambient_IoT_Solutions-Core</w:t>
      </w:r>
      <w:r>
        <w:t>/Perf)</w:t>
      </w:r>
      <w:r>
        <w:tab/>
      </w:r>
      <w:r>
        <w:tab/>
      </w:r>
      <w:r>
        <w:tab/>
      </w:r>
      <w:r>
        <w:tab/>
      </w:r>
      <w:r>
        <w:tab/>
      </w:r>
      <w:r>
        <w:tab/>
      </w:r>
      <w:r>
        <w:tab/>
      </w:r>
      <w:r>
        <w:tab/>
      </w:r>
      <w:r>
        <w:tab/>
      </w:r>
      <w:r>
        <w:tab/>
      </w:r>
      <w:r>
        <w:tab/>
      </w:r>
      <w:r>
        <w:tab/>
      </w:r>
      <w:r>
        <w:tab/>
      </w:r>
      <w:r w:rsidRPr="00E06618">
        <w:t>RP-243326</w:t>
      </w:r>
    </w:p>
    <w:p w14:paraId="682E9358" w14:textId="64BF6F03" w:rsidR="00EA66A3" w:rsidRPr="002830D3" w:rsidRDefault="002830D3" w:rsidP="00D52DF4">
      <w:pPr>
        <w:pStyle w:val="B2"/>
        <w:spacing w:after="0"/>
      </w:pPr>
      <w:r w:rsidRPr="002830D3">
        <w:t>-</w:t>
      </w:r>
      <w:r w:rsidRPr="002830D3">
        <w:tab/>
        <w:t>1 RAN4 led Core part WI (without Perf. part):</w:t>
      </w:r>
    </w:p>
    <w:p w14:paraId="3176542D" w14:textId="14E5E5C4" w:rsidR="00EA66A3" w:rsidRDefault="002830D3" w:rsidP="002830D3">
      <w:pPr>
        <w:pStyle w:val="B3"/>
        <w:spacing w:after="0"/>
      </w:pPr>
      <w:r>
        <w:t>-</w:t>
      </w:r>
      <w:r>
        <w:tab/>
      </w:r>
      <w:r w:rsidR="00EA66A3" w:rsidRPr="00EA66A3">
        <w:t>New bands for LTE based 5G terrestrial broadcast for early deployments</w:t>
      </w:r>
      <w:r w:rsidR="00EA66A3">
        <w:br/>
        <w:t>(</w:t>
      </w:r>
      <w:r w:rsidR="00EA66A3" w:rsidRPr="00EA66A3">
        <w:t>1061080</w:t>
      </w:r>
      <w:r w:rsidR="00EA66A3">
        <w:t xml:space="preserve">, </w:t>
      </w:r>
      <w:r w:rsidR="00EA66A3" w:rsidRPr="00EA66A3">
        <w:t>LTE_terr_bcast_bands_sub_108-Core</w:t>
      </w:r>
      <w:r w:rsidR="00EA66A3">
        <w:t>)</w:t>
      </w:r>
      <w:r w:rsidR="00EA66A3">
        <w:tab/>
      </w:r>
      <w:r>
        <w:tab/>
      </w:r>
      <w:r>
        <w:tab/>
      </w:r>
      <w:r>
        <w:tab/>
      </w:r>
      <w:r>
        <w:tab/>
      </w:r>
      <w:r>
        <w:tab/>
      </w:r>
      <w:r>
        <w:tab/>
      </w:r>
      <w:r>
        <w:tab/>
      </w:r>
      <w:r>
        <w:tab/>
      </w:r>
      <w:r>
        <w:tab/>
      </w:r>
      <w:r>
        <w:tab/>
      </w:r>
      <w:r w:rsidR="00EA66A3">
        <w:tab/>
      </w:r>
      <w:r w:rsidR="00EA66A3" w:rsidRPr="00EA66A3">
        <w:t>RP-243268</w:t>
      </w:r>
    </w:p>
    <w:p w14:paraId="52403BA1" w14:textId="77777777" w:rsidR="00CB32DC" w:rsidRPr="00CB32DC" w:rsidRDefault="00CB32DC" w:rsidP="00CB32DC">
      <w:pPr>
        <w:pStyle w:val="B2"/>
        <w:spacing w:after="0"/>
      </w:pPr>
      <w:r w:rsidRPr="00CB32DC">
        <w:t>-</w:t>
      </w:r>
      <w:r w:rsidRPr="00CB32DC">
        <w:tab/>
        <w:t>2 RAN4 led REL-19 WIDs with Core part (X=1) and Perf. part (X=2) WI:</w:t>
      </w:r>
    </w:p>
    <w:p w14:paraId="33370040" w14:textId="24D77FD6" w:rsidR="00CB32DC" w:rsidRDefault="00CB32DC" w:rsidP="00CB32DC">
      <w:pPr>
        <w:pStyle w:val="B3"/>
        <w:spacing w:after="0"/>
      </w:pPr>
      <w:r>
        <w:t>-</w:t>
      </w:r>
      <w:r>
        <w:tab/>
      </w:r>
      <w:r w:rsidRPr="00CB32DC">
        <w:t>Low band carrier aggregation via switching</w:t>
      </w:r>
      <w:r>
        <w:t xml:space="preserve"> (</w:t>
      </w:r>
      <w:r w:rsidRPr="00CB32DC">
        <w:t>106</w:t>
      </w:r>
      <w:r>
        <w:t>X</w:t>
      </w:r>
      <w:r w:rsidRPr="00CB32DC">
        <w:t>082</w:t>
      </w:r>
      <w:r>
        <w:t xml:space="preserve">, </w:t>
      </w:r>
      <w:r w:rsidRPr="00CB32DC">
        <w:t>NR_LBCA_Sw-Core</w:t>
      </w:r>
      <w:r>
        <w:t>-Perf)</w:t>
      </w:r>
      <w:r>
        <w:tab/>
      </w:r>
      <w:r>
        <w:tab/>
      </w:r>
      <w:r>
        <w:tab/>
      </w:r>
      <w:r w:rsidRPr="00CB32DC">
        <w:t>RP-243317</w:t>
      </w:r>
    </w:p>
    <w:p w14:paraId="69A401E8" w14:textId="776153A0" w:rsidR="00CB32DC" w:rsidRDefault="00CB32DC" w:rsidP="00CB32DC">
      <w:pPr>
        <w:pStyle w:val="B3"/>
        <w:rPr>
          <w:highlight w:val="yellow"/>
        </w:rPr>
      </w:pPr>
      <w:r>
        <w:t>-</w:t>
      </w:r>
      <w:r>
        <w:tab/>
      </w:r>
      <w:r w:rsidRPr="00CB32DC">
        <w:t>7MHz Channel Bandwidth for n26 and n5</w:t>
      </w:r>
      <w:r>
        <w:t xml:space="preserve"> (</w:t>
      </w:r>
      <w:r w:rsidRPr="00CB32DC">
        <w:t>106</w:t>
      </w:r>
      <w:r>
        <w:t>X</w:t>
      </w:r>
      <w:r w:rsidRPr="00CB32DC">
        <w:t>083</w:t>
      </w:r>
      <w:r>
        <w:t xml:space="preserve">, </w:t>
      </w:r>
      <w:r w:rsidRPr="00CB32DC">
        <w:t>NR_FR1_7MHz_BW-Core</w:t>
      </w:r>
      <w:r>
        <w:t>/Perf)</w:t>
      </w:r>
      <w:r>
        <w:tab/>
      </w:r>
      <w:r>
        <w:tab/>
      </w:r>
      <w:r w:rsidRPr="00CB32DC">
        <w:t>RP-243323</w:t>
      </w:r>
    </w:p>
    <w:p w14:paraId="61624AB9" w14:textId="48D552ED" w:rsidR="002313C6" w:rsidRPr="00B24A18" w:rsidRDefault="002313C6" w:rsidP="002313C6">
      <w:pPr>
        <w:pStyle w:val="B2"/>
        <w:spacing w:after="0"/>
      </w:pPr>
      <w:r w:rsidRPr="00B24A18">
        <w:t>-</w:t>
      </w:r>
      <w:r w:rsidR="00EA70F5" w:rsidRPr="00B24A18">
        <w:tab/>
      </w:r>
      <w:r w:rsidR="00B24A18" w:rsidRPr="00B24A18">
        <w:t>3</w:t>
      </w:r>
      <w:r w:rsidRPr="00B24A18">
        <w:t xml:space="preserve"> RAN5 led</w:t>
      </w:r>
      <w:r w:rsidR="002A2068" w:rsidRPr="00B24A18">
        <w:t xml:space="preserve"> </w:t>
      </w:r>
      <w:r w:rsidRPr="00B24A18">
        <w:t>WIs:</w:t>
      </w:r>
    </w:p>
    <w:p w14:paraId="6B856B7B" w14:textId="4F077D8A" w:rsidR="00B24A18" w:rsidRDefault="00B24A18" w:rsidP="00B24A18">
      <w:pPr>
        <w:pStyle w:val="B3"/>
        <w:spacing w:after="0"/>
      </w:pPr>
      <w:r w:rsidRPr="00B24A18">
        <w:t>-</w:t>
      </w:r>
      <w:r w:rsidRPr="00B24A18">
        <w:tab/>
        <w:t>REL-18 WI UE Conformance - New NR FDD bands for RedCap (Reduced Capability)</w:t>
      </w:r>
      <w:r>
        <w:br/>
      </w:r>
      <w:r w:rsidRPr="00B24A18">
        <w:t>in Rel-18</w:t>
      </w:r>
      <w:r>
        <w:t xml:space="preserve"> </w:t>
      </w:r>
      <w:r w:rsidRPr="00B24A18">
        <w:t>(1060076, NR_FDD_bands_R18_redcap-UEConTest)</w:t>
      </w:r>
      <w:r w:rsidRPr="00B24A18">
        <w:tab/>
      </w:r>
      <w:r w:rsidRPr="00B24A18">
        <w:tab/>
      </w:r>
      <w:r w:rsidRPr="00B24A18">
        <w:tab/>
      </w:r>
      <w:r>
        <w:tab/>
      </w:r>
      <w:r>
        <w:tab/>
      </w:r>
      <w:r>
        <w:tab/>
      </w:r>
      <w:r>
        <w:tab/>
      </w:r>
      <w:r w:rsidRPr="00B24A18">
        <w:tab/>
        <w:t>RP-242648</w:t>
      </w:r>
    </w:p>
    <w:p w14:paraId="1A015F9B" w14:textId="694D8F60" w:rsidR="00B24A18" w:rsidRDefault="00B24A18" w:rsidP="00B24A18">
      <w:pPr>
        <w:pStyle w:val="B3"/>
        <w:spacing w:after="0"/>
      </w:pPr>
      <w:r>
        <w:t>-</w:t>
      </w:r>
      <w:r>
        <w:tab/>
        <w:t>REL-18 WI UE Conformance - Enhancements of NR Multicast and Broadcast Services</w:t>
      </w:r>
      <w:r>
        <w:br/>
        <w:t>including CT aspects (</w:t>
      </w:r>
      <w:r w:rsidRPr="00B24A18">
        <w:t>1060077</w:t>
      </w:r>
      <w:r>
        <w:t xml:space="preserve">, </w:t>
      </w:r>
      <w:r w:rsidRPr="00B24A18">
        <w:t>NR_MBS_enh_5MBS_Ph2-UEConTest</w:t>
      </w:r>
      <w:r>
        <w:t>)</w:t>
      </w:r>
      <w:r>
        <w:tab/>
      </w:r>
      <w:r>
        <w:tab/>
      </w:r>
      <w:r>
        <w:tab/>
      </w:r>
      <w:r>
        <w:tab/>
      </w:r>
      <w:r>
        <w:tab/>
      </w:r>
      <w:r>
        <w:tab/>
      </w:r>
      <w:r w:rsidRPr="00B24A18">
        <w:t>RP-243116</w:t>
      </w:r>
    </w:p>
    <w:p w14:paraId="2183E641" w14:textId="38ACE551" w:rsidR="00721B7E" w:rsidRPr="008E1E59" w:rsidRDefault="00B24A18" w:rsidP="00B24A18">
      <w:pPr>
        <w:pStyle w:val="B3"/>
        <w:spacing w:after="120"/>
        <w:rPr>
          <w:highlight w:val="yellow"/>
        </w:rPr>
      </w:pPr>
      <w:r>
        <w:t>-</w:t>
      </w:r>
      <w:r>
        <w:tab/>
        <w:t xml:space="preserve">REL-19 WI </w:t>
      </w:r>
      <w:r w:rsidRPr="00B24A18">
        <w:t>UE Conformance - Alignment of eCall over IMS with CEN</w:t>
      </w:r>
      <w:r>
        <w:br/>
        <w:t>(</w:t>
      </w:r>
      <w:r w:rsidRPr="00B24A18">
        <w:t>1060075</w:t>
      </w:r>
      <w:r>
        <w:t xml:space="preserve">, </w:t>
      </w:r>
      <w:r w:rsidRPr="00B24A18">
        <w:t>eCallCEN-UEConTest</w:t>
      </w:r>
      <w:r>
        <w:t>)</w:t>
      </w:r>
      <w:r>
        <w:tab/>
      </w:r>
      <w:r>
        <w:tab/>
      </w:r>
      <w:r>
        <w:tab/>
      </w:r>
      <w:r>
        <w:tab/>
      </w:r>
      <w:r>
        <w:tab/>
      </w:r>
      <w:r>
        <w:tab/>
      </w:r>
      <w:r>
        <w:tab/>
      </w:r>
      <w:r>
        <w:tab/>
      </w:r>
      <w:r>
        <w:tab/>
      </w:r>
      <w:r>
        <w:tab/>
      </w:r>
      <w:r>
        <w:tab/>
      </w:r>
      <w:r>
        <w:tab/>
      </w:r>
      <w:r>
        <w:tab/>
      </w:r>
      <w:r>
        <w:tab/>
      </w:r>
      <w:r>
        <w:tab/>
      </w:r>
      <w:r>
        <w:tab/>
      </w:r>
      <w:r>
        <w:tab/>
      </w:r>
      <w:r w:rsidRPr="00B24A18">
        <w:t>RP-242495</w:t>
      </w:r>
    </w:p>
    <w:p w14:paraId="4BCC0781" w14:textId="39E4EB82" w:rsidR="00FE7C9A" w:rsidRDefault="00FE7C9A" w:rsidP="00F038B8">
      <w:pPr>
        <w:pStyle w:val="B1"/>
        <w:snapToGrid w:val="0"/>
        <w:spacing w:after="120"/>
      </w:pPr>
      <w:r w:rsidRPr="00992B26">
        <w:t>-</w:t>
      </w:r>
      <w:r w:rsidRPr="00992B26">
        <w:tab/>
      </w:r>
      <w:r w:rsidR="00992B26" w:rsidRPr="00992B26">
        <w:t>2</w:t>
      </w:r>
      <w:r w:rsidRPr="00992B26">
        <w:t xml:space="preserve"> </w:t>
      </w:r>
      <w:r w:rsidRPr="00992B26">
        <w:rPr>
          <w:b/>
          <w:bCs/>
          <w:u w:val="single"/>
        </w:rPr>
        <w:t>new approved REL-1</w:t>
      </w:r>
      <w:r w:rsidR="00715546" w:rsidRPr="00992B26">
        <w:rPr>
          <w:b/>
          <w:bCs/>
          <w:u w:val="single"/>
        </w:rPr>
        <w:t>9</w:t>
      </w:r>
      <w:r w:rsidRPr="00992B26">
        <w:rPr>
          <w:b/>
          <w:bCs/>
          <w:u w:val="single"/>
        </w:rPr>
        <w:t xml:space="preserve"> study item</w:t>
      </w:r>
      <w:r w:rsidR="003B2CEA" w:rsidRPr="00992B26">
        <w:rPr>
          <w:b/>
          <w:bCs/>
          <w:u w:val="single"/>
        </w:rPr>
        <w:t>s</w:t>
      </w:r>
      <w:r w:rsidRPr="00992B26">
        <w:t xml:space="preserve"> (SI)</w:t>
      </w:r>
    </w:p>
    <w:p w14:paraId="0D01095A" w14:textId="08A66379" w:rsidR="00992B26" w:rsidRDefault="00992B26" w:rsidP="00992B26">
      <w:pPr>
        <w:pStyle w:val="B2"/>
        <w:spacing w:after="0"/>
      </w:pPr>
      <w:r>
        <w:t>-</w:t>
      </w:r>
      <w:r>
        <w:tab/>
        <w:t xml:space="preserve">RAN1 SI </w:t>
      </w:r>
      <w:r w:rsidRPr="00992B26">
        <w:t>Study on Artificial Intelligence (AI)/Machine Learning (ML) for NR air</w:t>
      </w:r>
      <w:r>
        <w:br/>
      </w:r>
      <w:r w:rsidRPr="00992B26">
        <w:t>interface Phase 2</w:t>
      </w:r>
      <w:r>
        <w:t xml:space="preserve"> (</w:t>
      </w:r>
      <w:r w:rsidRPr="00992B26">
        <w:t>1060078</w:t>
      </w:r>
      <w:r>
        <w:t xml:space="preserve">, </w:t>
      </w:r>
      <w:r w:rsidRPr="00992B26">
        <w:t>FS_NR_AIML_air_Ph2</w:t>
      </w:r>
      <w:r>
        <w:t>)</w:t>
      </w:r>
      <w:r>
        <w:tab/>
      </w:r>
      <w:r>
        <w:tab/>
      </w:r>
      <w:r>
        <w:tab/>
      </w:r>
      <w:r>
        <w:tab/>
      </w:r>
      <w:r>
        <w:tab/>
      </w:r>
      <w:r>
        <w:tab/>
      </w:r>
      <w:r>
        <w:tab/>
      </w:r>
      <w:r>
        <w:tab/>
      </w:r>
      <w:r>
        <w:tab/>
      </w:r>
      <w:r>
        <w:tab/>
      </w:r>
      <w:r>
        <w:tab/>
      </w:r>
      <w:r>
        <w:tab/>
      </w:r>
      <w:r w:rsidRPr="00992B26">
        <w:t>RP-243245</w:t>
      </w:r>
    </w:p>
    <w:p w14:paraId="4FA9EAB2" w14:textId="0C5F47C6" w:rsidR="00992B26" w:rsidRPr="00992B26" w:rsidRDefault="00992B26" w:rsidP="00992B26">
      <w:pPr>
        <w:pStyle w:val="B2"/>
      </w:pPr>
      <w:r>
        <w:t>-</w:t>
      </w:r>
      <w:r>
        <w:tab/>
        <w:t xml:space="preserve">RAN SI </w:t>
      </w:r>
      <w:r w:rsidRPr="00992B26">
        <w:t>Study on 6G Scenarios and Requirements</w:t>
      </w:r>
      <w:r>
        <w:t xml:space="preserve"> (</w:t>
      </w:r>
      <w:r w:rsidRPr="00992B26">
        <w:t>1060079</w:t>
      </w:r>
      <w:r>
        <w:t xml:space="preserve">, </w:t>
      </w:r>
      <w:r w:rsidRPr="00992B26">
        <w:t>FS_6G_RAN_Scen_Req</w:t>
      </w:r>
      <w:r>
        <w:t>)</w:t>
      </w:r>
      <w:r>
        <w:tab/>
      </w:r>
      <w:r>
        <w:tab/>
      </w:r>
      <w:r>
        <w:tab/>
      </w:r>
      <w:r w:rsidRPr="00992B26">
        <w:t>RP-243327</w:t>
      </w:r>
      <w:r w:rsidR="000133C0">
        <w:br/>
        <w:t>Note: Although this SI is started in REL-19, it is already clear that it will be transferred to REL-20 as the target date goes beyond the REL-19 freeze date (Sep.25).</w:t>
      </w:r>
    </w:p>
    <w:p w14:paraId="183D14C2" w14:textId="2CCD401D" w:rsidR="00FE7C9A" w:rsidRPr="00D66647" w:rsidRDefault="00FE7C9A" w:rsidP="00FE7C9A">
      <w:pPr>
        <w:pStyle w:val="B1"/>
        <w:snapToGrid w:val="0"/>
        <w:spacing w:after="120"/>
        <w:rPr>
          <w:lang w:val="fr-FR"/>
        </w:rPr>
      </w:pPr>
      <w:r w:rsidRPr="00D66647">
        <w:rPr>
          <w:lang w:val="fr-FR"/>
        </w:rPr>
        <w:t>-</w:t>
      </w:r>
      <w:r w:rsidRPr="00D66647">
        <w:rPr>
          <w:lang w:val="fr-FR"/>
        </w:rPr>
        <w:tab/>
      </w:r>
      <w:r w:rsidR="00C1702E" w:rsidRPr="00D66647">
        <w:rPr>
          <w:lang w:val="fr-FR"/>
        </w:rPr>
        <w:t>2</w:t>
      </w:r>
      <w:r w:rsidR="00E2300E" w:rsidRPr="00D66647">
        <w:rPr>
          <w:lang w:val="fr-FR"/>
        </w:rPr>
        <w:t>0</w:t>
      </w:r>
      <w:r w:rsidR="00D66647" w:rsidRPr="00D66647">
        <w:rPr>
          <w:lang w:val="fr-FR"/>
        </w:rPr>
        <w:t>20</w:t>
      </w:r>
      <w:r w:rsidRPr="00D66647">
        <w:rPr>
          <w:lang w:val="fr-FR"/>
        </w:rPr>
        <w:t xml:space="preserve"> </w:t>
      </w:r>
      <w:r w:rsidRPr="00D66647">
        <w:rPr>
          <w:b/>
          <w:u w:val="single"/>
          <w:lang w:val="fr-FR"/>
        </w:rPr>
        <w:t>CRs</w:t>
      </w:r>
      <w:r w:rsidRPr="00D66647">
        <w:rPr>
          <w:lang w:val="fr-FR"/>
        </w:rPr>
        <w:t xml:space="preserve"> (incl. cat.A CRs and </w:t>
      </w:r>
      <w:r w:rsidR="00D66647" w:rsidRPr="00D66647">
        <w:rPr>
          <w:lang w:val="fr-FR"/>
        </w:rPr>
        <w:t>5</w:t>
      </w:r>
      <w:r w:rsidRPr="00D66647">
        <w:rPr>
          <w:lang w:val="fr-FR"/>
        </w:rPr>
        <w:t xml:space="preserve"> company CR</w:t>
      </w:r>
      <w:r w:rsidR="00AA68A7" w:rsidRPr="00D66647">
        <w:rPr>
          <w:lang w:val="fr-FR"/>
        </w:rPr>
        <w:t>s</w:t>
      </w:r>
      <w:r w:rsidRPr="00D66647">
        <w:rPr>
          <w:lang w:val="fr-FR"/>
        </w:rPr>
        <w:t xml:space="preserve">) were handled and </w:t>
      </w:r>
      <w:r w:rsidR="00D66647" w:rsidRPr="00D66647">
        <w:rPr>
          <w:lang w:val="fr-FR"/>
        </w:rPr>
        <w:t>2015</w:t>
      </w:r>
      <w:r w:rsidRPr="00D66647">
        <w:rPr>
          <w:lang w:val="fr-FR"/>
        </w:rPr>
        <w:t xml:space="preserve"> CRs were approved</w:t>
      </w:r>
      <w:r w:rsidRPr="00D66647">
        <w:rPr>
          <w:lang w:val="fr-FR"/>
        </w:rPr>
        <w:br/>
        <w:t>(see Annex D and attached Tdoc list).</w:t>
      </w:r>
    </w:p>
    <w:p w14:paraId="7A5210D8" w14:textId="77777777" w:rsidR="00FE7C9A" w:rsidRPr="00D66647" w:rsidRDefault="00FE7C9A" w:rsidP="0056263A">
      <w:pPr>
        <w:pStyle w:val="B1"/>
        <w:snapToGrid w:val="0"/>
        <w:spacing w:after="0"/>
        <w:rPr>
          <w:lang w:val="fr-FR"/>
        </w:rPr>
      </w:pPr>
      <w:r w:rsidRPr="00D66647">
        <w:rPr>
          <w:lang w:val="fr-FR"/>
        </w:rPr>
        <w:t>-</w:t>
      </w:r>
      <w:r w:rsidRPr="00D66647">
        <w:rPr>
          <w:lang w:val="fr-FR"/>
        </w:rPr>
        <w:tab/>
        <w:t xml:space="preserve">approved/noted/agreed </w:t>
      </w:r>
      <w:r w:rsidRPr="00D66647">
        <w:rPr>
          <w:b/>
          <w:u w:val="single"/>
          <w:lang w:val="fr-FR"/>
        </w:rPr>
        <w:t>TRs/TSs</w:t>
      </w:r>
      <w:r w:rsidRPr="00D66647">
        <w:rPr>
          <w:lang w:val="fr-FR"/>
        </w:rPr>
        <w:t xml:space="preserve"> (see Annex E):</w:t>
      </w:r>
    </w:p>
    <w:p w14:paraId="66684F64" w14:textId="235A0B38" w:rsidR="002732A5" w:rsidRPr="00D66647" w:rsidRDefault="00FE7C9A" w:rsidP="005325C2">
      <w:pPr>
        <w:pStyle w:val="B2"/>
        <w:spacing w:after="0"/>
      </w:pPr>
      <w:r w:rsidRPr="00D66647">
        <w:t>-</w:t>
      </w:r>
      <w:r w:rsidRPr="00D66647">
        <w:tab/>
      </w:r>
      <w:r w:rsidR="005340E4">
        <w:t>1</w:t>
      </w:r>
      <w:r w:rsidRPr="00D66647">
        <w:t xml:space="preserve"> noted specification</w:t>
      </w:r>
      <w:r w:rsidR="00D7738C" w:rsidRPr="00D66647">
        <w:t>s</w:t>
      </w:r>
      <w:r w:rsidRPr="00D66647">
        <w:t xml:space="preserve"> </w:t>
      </w:r>
      <w:r w:rsidR="00257DED" w:rsidRPr="00D66647">
        <w:t>(</w:t>
      </w:r>
      <w:r w:rsidRPr="00D66647">
        <w:t>for information</w:t>
      </w:r>
      <w:r w:rsidR="00257DED" w:rsidRPr="00D66647">
        <w:t>)</w:t>
      </w:r>
      <w:r w:rsidR="00D83CF0" w:rsidRPr="00D66647">
        <w:t>:</w:t>
      </w:r>
    </w:p>
    <w:p w14:paraId="214E89F2" w14:textId="3C4874F5" w:rsidR="005340E4" w:rsidRDefault="005340E4" w:rsidP="00FB1494">
      <w:pPr>
        <w:pStyle w:val="B3"/>
        <w:spacing w:after="0"/>
      </w:pPr>
      <w:r>
        <w:t>-</w:t>
      </w:r>
      <w:r>
        <w:tab/>
        <w:t xml:space="preserve">REL-19 RAN4 </w:t>
      </w:r>
      <w:r>
        <w:rPr>
          <w:rFonts w:ascii="Arial" w:hAnsi="Arial" w:cs="Arial"/>
          <w:color w:val="000000"/>
          <w:sz w:val="18"/>
          <w:szCs w:val="18"/>
        </w:rPr>
        <w:t>TR 38.922 (</w:t>
      </w:r>
      <w:r w:rsidRPr="005340E4">
        <w:rPr>
          <w:rFonts w:ascii="Arial" w:hAnsi="Arial" w:cs="Arial"/>
          <w:color w:val="000000"/>
          <w:sz w:val="18"/>
          <w:szCs w:val="18"/>
        </w:rPr>
        <w:t>FS_NR_IMT_4400_7125_14800MHz</w:t>
      </w:r>
      <w:r>
        <w:rPr>
          <w:rFonts w:ascii="Arial" w:hAnsi="Arial" w:cs="Arial"/>
          <w:color w:val="000000"/>
          <w:sz w:val="18"/>
          <w:szCs w:val="18"/>
        </w:rPr>
        <w:t>)</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RP-242945</w:t>
      </w:r>
    </w:p>
    <w:p w14:paraId="54663842" w14:textId="20C826A4" w:rsidR="00FB1494" w:rsidRPr="00D66647" w:rsidRDefault="00FB1494" w:rsidP="00FB1494">
      <w:pPr>
        <w:pStyle w:val="B2"/>
        <w:spacing w:after="0"/>
      </w:pPr>
      <w:r w:rsidRPr="00D66647">
        <w:rPr>
          <w:lang w:val="fr-FR"/>
        </w:rPr>
        <w:t>-</w:t>
      </w:r>
      <w:r w:rsidRPr="00D66647">
        <w:tab/>
      </w:r>
      <w:r w:rsidR="005340E4">
        <w:t>7</w:t>
      </w:r>
      <w:r w:rsidRPr="00D66647">
        <w:t xml:space="preserve"> approved specifications which are now under CR control:</w:t>
      </w:r>
    </w:p>
    <w:p w14:paraId="352AE2C1" w14:textId="553BF5B3" w:rsidR="005340E4" w:rsidRDefault="005340E4" w:rsidP="005340E4">
      <w:pPr>
        <w:pStyle w:val="B3"/>
        <w:spacing w:after="0"/>
      </w:pPr>
      <w:r>
        <w:t>-</w:t>
      </w:r>
      <w:r>
        <w:tab/>
        <w:t>Rel-17 RAN5 TS 37.579-1</w:t>
      </w:r>
      <w:r>
        <w:br/>
        <w:t>(MCProtoc17_enh3MCPTT_eMCData3_MCOver5GS-UEConTest)</w:t>
      </w:r>
      <w:r>
        <w:tab/>
      </w:r>
      <w:r>
        <w:tab/>
      </w:r>
      <w:r>
        <w:tab/>
      </w:r>
      <w:r>
        <w:tab/>
      </w:r>
      <w:r>
        <w:tab/>
      </w:r>
      <w:r w:rsidR="005302E6">
        <w:tab/>
      </w:r>
      <w:r>
        <w:tab/>
        <w:t>RP-242643</w:t>
      </w:r>
    </w:p>
    <w:p w14:paraId="4949C893" w14:textId="784DB56F" w:rsidR="005340E4" w:rsidRDefault="005340E4" w:rsidP="005340E4">
      <w:pPr>
        <w:pStyle w:val="B3"/>
        <w:spacing w:after="0"/>
      </w:pPr>
      <w:r>
        <w:lastRenderedPageBreak/>
        <w:t>-</w:t>
      </w:r>
      <w:r>
        <w:tab/>
        <w:t>Rel-17 RAN5 TS 37.579-2</w:t>
      </w:r>
      <w:r>
        <w:br/>
        <w:t>(MCProtoc17_enh3MCPTT_eMCData3_MCOver5GS-UEConTest)</w:t>
      </w:r>
      <w:r>
        <w:tab/>
      </w:r>
      <w:r>
        <w:tab/>
      </w:r>
      <w:r>
        <w:tab/>
      </w:r>
      <w:r>
        <w:tab/>
      </w:r>
      <w:r>
        <w:tab/>
      </w:r>
      <w:r w:rsidR="005302E6">
        <w:tab/>
      </w:r>
      <w:r>
        <w:tab/>
        <w:t>RP-242644</w:t>
      </w:r>
    </w:p>
    <w:p w14:paraId="2EA08DAA" w14:textId="58365943" w:rsidR="005340E4" w:rsidRDefault="005340E4" w:rsidP="005340E4">
      <w:pPr>
        <w:pStyle w:val="B3"/>
        <w:spacing w:after="0"/>
      </w:pPr>
      <w:r>
        <w:t>-</w:t>
      </w:r>
      <w:r>
        <w:tab/>
        <w:t>Rel-17 RAN5 TS 37.579-4</w:t>
      </w:r>
      <w:r>
        <w:br/>
        <w:t>(MCProtoc17_enh3MCPTT_eMCData3_MCOver5GS-UEConTest)</w:t>
      </w:r>
      <w:r>
        <w:tab/>
      </w:r>
      <w:r>
        <w:tab/>
      </w:r>
      <w:r>
        <w:tab/>
      </w:r>
      <w:r>
        <w:tab/>
      </w:r>
      <w:r>
        <w:tab/>
      </w:r>
      <w:r w:rsidR="005302E6">
        <w:tab/>
      </w:r>
      <w:r>
        <w:tab/>
        <w:t>RP-242645</w:t>
      </w:r>
    </w:p>
    <w:p w14:paraId="60677990" w14:textId="380B3595" w:rsidR="005340E4" w:rsidRDefault="005340E4" w:rsidP="005340E4">
      <w:pPr>
        <w:pStyle w:val="B3"/>
        <w:spacing w:after="0"/>
      </w:pPr>
      <w:r>
        <w:t>-</w:t>
      </w:r>
      <w:r>
        <w:tab/>
        <w:t>Rel-17 RAN5 TS 37.579-5</w:t>
      </w:r>
      <w:r>
        <w:br/>
        <w:t>(MCProtoc17_enh3MCPTT_eMCData3_MCOver5GS-UEConTest)</w:t>
      </w:r>
      <w:r>
        <w:tab/>
      </w:r>
      <w:r>
        <w:tab/>
      </w:r>
      <w:r>
        <w:tab/>
      </w:r>
      <w:r>
        <w:tab/>
      </w:r>
      <w:r w:rsidR="005302E6">
        <w:tab/>
      </w:r>
      <w:r>
        <w:tab/>
      </w:r>
      <w:r>
        <w:tab/>
        <w:t>RP-243251</w:t>
      </w:r>
    </w:p>
    <w:p w14:paraId="7CAF7C19" w14:textId="21137198" w:rsidR="005340E4" w:rsidRDefault="005340E4" w:rsidP="005340E4">
      <w:pPr>
        <w:pStyle w:val="B3"/>
        <w:spacing w:after="0"/>
      </w:pPr>
      <w:r>
        <w:t>-</w:t>
      </w:r>
      <w:r>
        <w:tab/>
        <w:t>Rel-17 RAN5 TS 37.579-6</w:t>
      </w:r>
      <w:r>
        <w:br/>
        <w:t>(MCProtoc17_enh3MCPTT_eMCData3_MCOver5GS-UEConTest)</w:t>
      </w:r>
      <w:r>
        <w:tab/>
      </w:r>
      <w:r>
        <w:tab/>
      </w:r>
      <w:r>
        <w:tab/>
      </w:r>
      <w:r>
        <w:tab/>
      </w:r>
      <w:r>
        <w:tab/>
      </w:r>
      <w:r w:rsidR="005302E6">
        <w:tab/>
      </w:r>
      <w:r>
        <w:tab/>
        <w:t>RP-242646</w:t>
      </w:r>
    </w:p>
    <w:p w14:paraId="7338D5C6" w14:textId="01F98D3E" w:rsidR="005340E4" w:rsidRDefault="005340E4" w:rsidP="005340E4">
      <w:pPr>
        <w:pStyle w:val="B3"/>
        <w:spacing w:after="0"/>
      </w:pPr>
      <w:r>
        <w:t>-</w:t>
      </w:r>
      <w:r>
        <w:tab/>
        <w:t>Rel-17 RAN5 TS 37.579-7</w:t>
      </w:r>
      <w:r>
        <w:br/>
        <w:t>(MCProtoc17_enh3MCPTT_eMCData3_MCOver5GS-UEConTest)</w:t>
      </w:r>
      <w:r>
        <w:tab/>
      </w:r>
      <w:r>
        <w:tab/>
      </w:r>
      <w:r>
        <w:tab/>
      </w:r>
      <w:r>
        <w:tab/>
      </w:r>
      <w:r>
        <w:tab/>
      </w:r>
      <w:r w:rsidR="005302E6">
        <w:tab/>
      </w:r>
      <w:r>
        <w:tab/>
        <w:t>RP-242647</w:t>
      </w:r>
    </w:p>
    <w:p w14:paraId="38761354" w14:textId="5DAC3FC4" w:rsidR="005340E4" w:rsidRDefault="005340E4" w:rsidP="005340E4">
      <w:pPr>
        <w:pStyle w:val="B3"/>
        <w:spacing w:after="0"/>
      </w:pPr>
      <w:r>
        <w:t>-</w:t>
      </w:r>
      <w:r>
        <w:tab/>
        <w:t>Rel-19 RAN1 TR 38.769 (FS_Ambient_IoT_solutions)</w:t>
      </w:r>
      <w:r>
        <w:tab/>
      </w:r>
      <w:r>
        <w:tab/>
      </w:r>
      <w:r>
        <w:tab/>
      </w:r>
      <w:r>
        <w:tab/>
      </w:r>
      <w:r>
        <w:tab/>
      </w:r>
      <w:r>
        <w:tab/>
      </w:r>
      <w:r>
        <w:tab/>
      </w:r>
      <w:r>
        <w:tab/>
      </w:r>
      <w:r>
        <w:tab/>
      </w:r>
      <w:r w:rsidR="005302E6">
        <w:tab/>
      </w:r>
      <w:r>
        <w:tab/>
        <w:t>RP-243319</w:t>
      </w:r>
    </w:p>
    <w:p w14:paraId="3B05782F" w14:textId="75D53815" w:rsidR="0082766F" w:rsidRDefault="00FE7C9A" w:rsidP="00FE7C9A">
      <w:pPr>
        <w:pStyle w:val="B2"/>
        <w:spacing w:after="0"/>
      </w:pPr>
      <w:r w:rsidRPr="00D66647">
        <w:t>-</w:t>
      </w:r>
      <w:r w:rsidRPr="00D66647">
        <w:tab/>
      </w:r>
      <w:r w:rsidR="00BF6945" w:rsidRPr="00D66647">
        <w:t>0</w:t>
      </w:r>
      <w:r w:rsidRPr="00D66647">
        <w:t xml:space="preserve"> agreed specification version under RAN leadership</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303CFCB0" w14:textId="77777777" w:rsidR="009F16EF" w:rsidRDefault="009F16EF" w:rsidP="009F16EF">
      <w:pPr>
        <w:pStyle w:val="Heading2"/>
      </w:pPr>
      <w:bookmarkStart w:id="55" w:name="_Toc178621063"/>
      <w:bookmarkStart w:id="56" w:name="_Toc61976831"/>
      <w:bookmarkStart w:id="57" w:name="_Toc62413402"/>
      <w:bookmarkStart w:id="58" w:name="_Toc67153080"/>
      <w:bookmarkStart w:id="59" w:name="_Toc189421555"/>
      <w:r>
        <w:lastRenderedPageBreak/>
        <w:t>1</w:t>
      </w:r>
      <w:r>
        <w:tab/>
        <w:t>Opening of the meeting</w:t>
      </w:r>
      <w:bookmarkEnd w:id="55"/>
      <w:bookmarkEnd w:id="59"/>
    </w:p>
    <w:p w14:paraId="72C70E40" w14:textId="77777777" w:rsidR="00494A59" w:rsidRDefault="00494A59" w:rsidP="00494A59">
      <w:r>
        <w:t>3GPP TSG RAN chairman Dr. Wanshi Chen (Qualcomm) opened the f2f meeting RAN #106 in Madrid, Spain on Monday December 9th, 2024 at 9am.</w:t>
      </w:r>
    </w:p>
    <w:p w14:paraId="597AA2A9" w14:textId="77777777" w:rsidR="00494A59" w:rsidRDefault="00494A59" w:rsidP="00494A59">
      <w:r>
        <w:t>On behalf of the host, Dr. Juan Montojo (Qualcomm) welcomed the participants to Madrid and explained organisational aspects of the meeting.</w:t>
      </w:r>
    </w:p>
    <w:p w14:paraId="50BF1F82" w14:textId="77777777" w:rsidR="00494A59" w:rsidRDefault="00494A59" w:rsidP="00494A59">
      <w:r>
        <w:t>NOTE:</w:t>
      </w:r>
      <w:r>
        <w:tab/>
        <w:t xml:space="preserve">The TSG meetings #106 is carried out in a 1 week TSG set up (see RP-131328, RAN/CT at the beginning </w:t>
      </w:r>
      <w:r>
        <w:tab/>
      </w:r>
      <w:r>
        <w:tab/>
      </w:r>
      <w:r>
        <w:tab/>
        <w:t>and SA at the end of the week).</w:t>
      </w:r>
    </w:p>
    <w:p w14:paraId="42658A23" w14:textId="77777777" w:rsidR="009F16EF" w:rsidRDefault="009F16EF" w:rsidP="009F16EF">
      <w:pPr>
        <w:pStyle w:val="Heading2"/>
      </w:pPr>
      <w:bookmarkStart w:id="60" w:name="_Toc178621064"/>
      <w:bookmarkStart w:id="61" w:name="_Toc189421556"/>
      <w:r>
        <w:t>2</w:t>
      </w:r>
      <w:r>
        <w:tab/>
        <w:t>Reminders for usage of IT resources, IPR declaration and antitrust compliance</w:t>
      </w:r>
      <w:bookmarkEnd w:id="60"/>
      <w:bookmarkEnd w:id="61"/>
    </w:p>
    <w:p w14:paraId="780F56DF" w14:textId="77777777" w:rsidR="0022490B" w:rsidRPr="006D7039" w:rsidRDefault="0022490B" w:rsidP="0022490B">
      <w:pPr>
        <w:rPr>
          <w:b/>
          <w:bCs/>
        </w:rPr>
      </w:pPr>
      <w:r w:rsidRPr="006D7039">
        <w:rPr>
          <w:b/>
          <w:bCs/>
        </w:rPr>
        <w:t>IT resources:</w:t>
      </w:r>
    </w:p>
    <w:p w14:paraId="7F84A22B" w14:textId="77777777" w:rsidR="0022490B" w:rsidRDefault="0022490B" w:rsidP="006531DB">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E4E40E3" w14:textId="77777777" w:rsidR="0022490B" w:rsidRDefault="0022490B" w:rsidP="006531DB">
      <w:pPr>
        <w:spacing w:after="0"/>
      </w:pPr>
      <w:r>
        <w:t>Delegates must respect the law of the hosting country, and should not visit prohibited internet sites.</w:t>
      </w:r>
    </w:p>
    <w:p w14:paraId="3B1C0248" w14:textId="77777777" w:rsidR="0022490B" w:rsidRDefault="0022490B" w:rsidP="006531DB">
      <w:pPr>
        <w:spacing w:after="0"/>
      </w:pPr>
      <w:r>
        <w:t>In cases of persistent abuse of the internet bandwidth, MCC may restrict individual’s use of the service.</w:t>
      </w:r>
    </w:p>
    <w:p w14:paraId="3C905860" w14:textId="77777777" w:rsidR="0022490B" w:rsidRDefault="0022490B" w:rsidP="0022490B">
      <w:r>
        <w:t>In particular, the PCG has laid down the following network usage conditions:</w:t>
      </w:r>
    </w:p>
    <w:p w14:paraId="089B3B03" w14:textId="77777777" w:rsidR="0022490B" w:rsidRDefault="0022490B" w:rsidP="0022490B">
      <w:r>
        <w:t>1. Users shall not use the network to engage in illegal activities. This includes activities such as copyright violation, hacking, espionage or any other activity that may be prohibited by local laws.</w:t>
      </w:r>
    </w:p>
    <w:p w14:paraId="4633974A" w14:textId="77777777" w:rsidR="0022490B" w:rsidRDefault="0022490B" w:rsidP="0022490B">
      <w:r>
        <w:t>2. Users shall not engage in non-work-related activities that consume excessive bandwidth or cause significant degradation of the performance of the network.</w:t>
      </w:r>
    </w:p>
    <w:p w14:paraId="443FCA60" w14:textId="77777777" w:rsidR="0022490B" w:rsidRDefault="0022490B" w:rsidP="0022490B">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E438C35" w14:textId="77777777" w:rsidR="0022490B" w:rsidRDefault="0022490B" w:rsidP="0022490B">
      <w:pPr>
        <w:spacing w:after="0"/>
      </w:pPr>
      <w:r>
        <w:t>1.</w:t>
      </w:r>
      <w:r>
        <w:tab/>
        <w:t>DON’T place your WiFi device in ad-hoc mode</w:t>
      </w:r>
    </w:p>
    <w:p w14:paraId="6066A418" w14:textId="77777777" w:rsidR="0022490B" w:rsidRDefault="0022490B" w:rsidP="0022490B">
      <w:pPr>
        <w:spacing w:after="0"/>
      </w:pPr>
      <w:r>
        <w:t>2.</w:t>
      </w:r>
      <w:r>
        <w:tab/>
        <w:t>DON’T set up a personal hotspot in the meeting room</w:t>
      </w:r>
    </w:p>
    <w:p w14:paraId="5CB21A90" w14:textId="77777777" w:rsidR="0022490B" w:rsidRDefault="0022490B" w:rsidP="0022490B">
      <w:pPr>
        <w:spacing w:after="0"/>
      </w:pPr>
      <w:r>
        <w:t>3.</w:t>
      </w:r>
      <w:r>
        <w:tab/>
        <w:t>DO try 802.11a if your WiFi device supports it</w:t>
      </w:r>
    </w:p>
    <w:p w14:paraId="37B1EB18" w14:textId="77777777" w:rsidR="0022490B" w:rsidRDefault="0022490B" w:rsidP="0022490B">
      <w:pPr>
        <w:spacing w:after="0"/>
      </w:pPr>
      <w:r>
        <w:t>4.</w:t>
      </w:r>
      <w:r>
        <w:tab/>
        <w:t>DON’T manually allocate an IP address</w:t>
      </w:r>
    </w:p>
    <w:p w14:paraId="3F94B6F5" w14:textId="77777777" w:rsidR="0022490B" w:rsidRDefault="0022490B" w:rsidP="0022490B">
      <w:pPr>
        <w:spacing w:after="0"/>
      </w:pPr>
      <w:r>
        <w:t>5.</w:t>
      </w:r>
      <w:r>
        <w:tab/>
        <w:t>DON’T be a bandwidth hog by streaming video, playing online games, or downloading huge files</w:t>
      </w:r>
    </w:p>
    <w:p w14:paraId="473BBA88" w14:textId="77777777" w:rsidR="0022490B" w:rsidRDefault="0022490B" w:rsidP="0022490B">
      <w:r>
        <w:t>6.</w:t>
      </w:r>
      <w:r>
        <w:tab/>
        <w:t>DON’T use packet probing software which clogs the local network (e.g., packet sniffers or port scanners)</w:t>
      </w:r>
    </w:p>
    <w:p w14:paraId="596FD1F7" w14:textId="77777777" w:rsidR="0022490B" w:rsidRDefault="0022490B" w:rsidP="0022490B">
      <w:pPr>
        <w:spacing w:after="0"/>
      </w:pPr>
      <w:r>
        <w:t>Based on the report of the PCG ad hoc group on IT improvements:</w:t>
      </w:r>
    </w:p>
    <w:p w14:paraId="31D6D36A" w14:textId="77777777" w:rsidR="0022490B" w:rsidRDefault="0022490B" w:rsidP="0022490B">
      <w:pPr>
        <w:spacing w:after="0"/>
      </w:pPr>
      <w:hyperlink r:id="rId20" w:history="1">
        <w:r w:rsidRPr="006D7039">
          <w:rPr>
            <w:rStyle w:val="Hyperlink"/>
          </w:rPr>
          <w:t>http://www.3gpp.org/ftp/PCG/PCG_27/DOCS/PCG27_13r1.zip</w:t>
        </w:r>
      </w:hyperlink>
    </w:p>
    <w:p w14:paraId="19794574" w14:textId="77777777" w:rsidR="0022490B" w:rsidRDefault="0022490B" w:rsidP="0022490B">
      <w:pPr>
        <w:spacing w:after="0"/>
      </w:pPr>
      <w:r>
        <w:t xml:space="preserve">see also Responsible behaviour under </w:t>
      </w:r>
      <w:hyperlink r:id="rId21" w:history="1">
        <w:r w:rsidRPr="006D7039">
          <w:rPr>
            <w:rStyle w:val="Hyperlink"/>
          </w:rPr>
          <w:t>https://www.3gpp.org/delegates-corner/faqs</w:t>
        </w:r>
      </w:hyperlink>
    </w:p>
    <w:p w14:paraId="5C6A329A" w14:textId="77777777" w:rsidR="0022490B" w:rsidRDefault="0022490B" w:rsidP="0022490B">
      <w:r>
        <w:t>Note: The IT resources section is not applicable to Electronic meetings.</w:t>
      </w:r>
    </w:p>
    <w:p w14:paraId="71243860" w14:textId="77777777" w:rsidR="0022490B" w:rsidRDefault="0022490B" w:rsidP="0022490B">
      <w:pPr>
        <w:spacing w:after="0"/>
      </w:pPr>
    </w:p>
    <w:p w14:paraId="1593B370" w14:textId="77777777" w:rsidR="0022490B" w:rsidRPr="006D7039" w:rsidRDefault="0022490B" w:rsidP="0022490B">
      <w:pPr>
        <w:rPr>
          <w:b/>
          <w:bCs/>
        </w:rPr>
      </w:pPr>
      <w:r w:rsidRPr="006D7039">
        <w:rPr>
          <w:b/>
          <w:bCs/>
        </w:rPr>
        <w:t>IPR declaration:</w:t>
      </w:r>
    </w:p>
    <w:p w14:paraId="5E578D34" w14:textId="77777777" w:rsidR="0022490B" w:rsidRDefault="0022490B" w:rsidP="0022490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D0E299" w14:textId="77777777" w:rsidR="0022490B" w:rsidRDefault="0022490B" w:rsidP="0022490B">
      <w:pPr>
        <w:spacing w:after="0"/>
      </w:pPr>
      <w:r>
        <w:t>The delegates are asked to take note that they are thereby invited:</w:t>
      </w:r>
    </w:p>
    <w:p w14:paraId="6B91F832" w14:textId="77777777" w:rsidR="0022490B" w:rsidRDefault="0022490B" w:rsidP="0022490B">
      <w:pPr>
        <w:spacing w:after="0"/>
      </w:pPr>
      <w:r>
        <w:t>-</w:t>
      </w:r>
      <w:r>
        <w:tab/>
        <w:t>to investigate whether their organization or any other organization owns IPRs which were, or were likely to become Essential in respect of the work of 3GPP.</w:t>
      </w:r>
    </w:p>
    <w:p w14:paraId="59EB9697" w14:textId="77777777" w:rsidR="0022490B" w:rsidRDefault="0022490B" w:rsidP="0022490B">
      <w:pPr>
        <w:spacing w:after="0"/>
      </w:pPr>
      <w:r>
        <w:lastRenderedPageBreak/>
        <w:t>-</w:t>
      </w:r>
      <w:r>
        <w:tab/>
        <w:t>to notify their respective Organizational Partners of all potential IPRs, e.g., for ETSI, by means of the IPR Information Statement and the Licensing declaration forms</w:t>
      </w:r>
    </w:p>
    <w:p w14:paraId="3DFD0595" w14:textId="77777777" w:rsidR="0022490B" w:rsidRDefault="0022490B" w:rsidP="0022490B">
      <w:r>
        <w:t xml:space="preserve">See also </w:t>
      </w:r>
      <w:hyperlink r:id="rId22" w:history="1">
        <w:r w:rsidRPr="00C70649">
          <w:rPr>
            <w:rStyle w:val="Hyperlink"/>
          </w:rPr>
          <w:t>https://www.3gpp.org/about-us/legal-matters/call-for-ipr</w:t>
        </w:r>
      </w:hyperlink>
    </w:p>
    <w:p w14:paraId="2ECC0018" w14:textId="77777777" w:rsidR="0022490B" w:rsidRDefault="0022490B" w:rsidP="0022490B"/>
    <w:p w14:paraId="632C5FD3" w14:textId="77777777" w:rsidR="0022490B" w:rsidRPr="00C70649" w:rsidRDefault="0022490B" w:rsidP="0022490B">
      <w:pPr>
        <w:rPr>
          <w:b/>
          <w:bCs/>
        </w:rPr>
      </w:pPr>
      <w:r w:rsidRPr="00C70649">
        <w:rPr>
          <w:b/>
          <w:bCs/>
        </w:rPr>
        <w:t>Antitrust compliance:</w:t>
      </w:r>
    </w:p>
    <w:p w14:paraId="386509F4" w14:textId="77777777" w:rsidR="0022490B" w:rsidRDefault="0022490B" w:rsidP="0022490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173BA97D" w14:textId="77777777" w:rsidR="0022490B" w:rsidRDefault="0022490B" w:rsidP="0022490B">
      <w:r>
        <w:tab/>
        <w:t xml:space="preserve">Based on </w:t>
      </w:r>
      <w:hyperlink r:id="rId23" w:history="1">
        <w:r w:rsidRPr="00A64C3C">
          <w:rPr>
            <w:rStyle w:val="Hyperlink"/>
          </w:rPr>
          <w:t>https://www.3gpp.org/about-us/legal-matters/statement-regarding-competition-law</w:t>
        </w:r>
      </w:hyperlink>
    </w:p>
    <w:p w14:paraId="50596281" w14:textId="77777777" w:rsidR="00494A59" w:rsidRDefault="00494A59" w:rsidP="00494A59">
      <w:pPr>
        <w:pStyle w:val="Heading2"/>
      </w:pPr>
      <w:bookmarkStart w:id="62" w:name="_Toc189232841"/>
      <w:bookmarkStart w:id="63" w:name="_Toc189421557"/>
      <w:r>
        <w:t>3</w:t>
      </w:r>
      <w:r>
        <w:tab/>
        <w:t>Approval of the agenda</w:t>
      </w:r>
      <w:bookmarkEnd w:id="62"/>
      <w:bookmarkEnd w:id="63"/>
    </w:p>
    <w:p w14:paraId="1024C569" w14:textId="77777777" w:rsidR="00494A59" w:rsidRDefault="00494A59" w:rsidP="00494A59">
      <w:pPr>
        <w:rPr>
          <w:rFonts w:ascii="Arial" w:hAnsi="Arial" w:cs="Arial"/>
          <w:b/>
          <w:sz w:val="24"/>
        </w:rPr>
      </w:pPr>
      <w:r>
        <w:rPr>
          <w:rFonts w:ascii="Arial" w:hAnsi="Arial" w:cs="Arial"/>
          <w:b/>
          <w:color w:val="0000FF"/>
          <w:sz w:val="24"/>
        </w:rPr>
        <w:t>RP-242416</w:t>
      </w:r>
      <w:r>
        <w:rPr>
          <w:rFonts w:ascii="Arial" w:hAnsi="Arial" w:cs="Arial"/>
          <w:b/>
          <w:color w:val="0000FF"/>
          <w:sz w:val="24"/>
        </w:rPr>
        <w:tab/>
      </w:r>
      <w:r>
        <w:rPr>
          <w:rFonts w:ascii="Arial" w:hAnsi="Arial" w:cs="Arial"/>
          <w:b/>
          <w:sz w:val="24"/>
        </w:rPr>
        <w:t>Agenda for meeting RAN #106 held 09.12.-12.12.2024 in Madrid, Spain</w:t>
      </w:r>
    </w:p>
    <w:p w14:paraId="6DB5F8C0" w14:textId="77777777" w:rsidR="00494A59" w:rsidRDefault="00494A59" w:rsidP="00494A5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914D30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FFE45" w14:textId="77777777" w:rsidR="00494A59" w:rsidRDefault="00494A59" w:rsidP="00494A59">
      <w:pPr>
        <w:pStyle w:val="Heading3"/>
      </w:pPr>
      <w:bookmarkStart w:id="64" w:name="_Toc189232842"/>
      <w:bookmarkStart w:id="65" w:name="_Toc189421558"/>
      <w:r>
        <w:t>3.1</w:t>
      </w:r>
      <w:r>
        <w:tab/>
        <w:t>Elections and technical votings (if any)</w:t>
      </w:r>
      <w:bookmarkEnd w:id="64"/>
      <w:bookmarkEnd w:id="65"/>
    </w:p>
    <w:p w14:paraId="47FA715C" w14:textId="77777777" w:rsidR="00494A59" w:rsidRDefault="00494A59" w:rsidP="00494A59">
      <w:pPr>
        <w:pStyle w:val="Heading2"/>
      </w:pPr>
      <w:bookmarkStart w:id="66" w:name="_Toc189232843"/>
      <w:bookmarkStart w:id="67" w:name="_Toc189421559"/>
      <w:r>
        <w:t>4</w:t>
      </w:r>
      <w:r>
        <w:tab/>
        <w:t>Approval of the meeting report of TSG RAN #105</w:t>
      </w:r>
      <w:bookmarkEnd w:id="66"/>
      <w:bookmarkEnd w:id="67"/>
    </w:p>
    <w:p w14:paraId="6DDBBD85" w14:textId="77777777" w:rsidR="00494A59" w:rsidRDefault="00494A59" w:rsidP="00494A59">
      <w:pPr>
        <w:rPr>
          <w:rFonts w:ascii="Arial" w:hAnsi="Arial" w:cs="Arial"/>
          <w:b/>
          <w:sz w:val="24"/>
        </w:rPr>
      </w:pPr>
      <w:r>
        <w:rPr>
          <w:rFonts w:ascii="Arial" w:hAnsi="Arial" w:cs="Arial"/>
          <w:b/>
          <w:color w:val="0000FF"/>
          <w:sz w:val="24"/>
        </w:rPr>
        <w:t>RP-242417</w:t>
      </w:r>
      <w:r>
        <w:rPr>
          <w:rFonts w:ascii="Arial" w:hAnsi="Arial" w:cs="Arial"/>
          <w:b/>
          <w:color w:val="0000FF"/>
          <w:sz w:val="24"/>
        </w:rPr>
        <w:tab/>
      </w:r>
      <w:r>
        <w:rPr>
          <w:rFonts w:ascii="Arial" w:hAnsi="Arial" w:cs="Arial"/>
          <w:b/>
          <w:sz w:val="24"/>
        </w:rPr>
        <w:t>Draft report of meeting RAN #105 held 09.09.-12.09.2024 in Melbourne, Australia</w:t>
      </w:r>
    </w:p>
    <w:p w14:paraId="22029520"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81F9F3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RP-243259</w:t>
      </w:r>
      <w:r>
        <w:rPr>
          <w:color w:val="993300"/>
          <w:u w:val="single"/>
        </w:rPr>
        <w:t>.</w:t>
      </w:r>
    </w:p>
    <w:p w14:paraId="502B58AB" w14:textId="77777777" w:rsidR="00494A59" w:rsidRDefault="00494A59" w:rsidP="00494A59">
      <w:pPr>
        <w:rPr>
          <w:rFonts w:ascii="Arial" w:hAnsi="Arial" w:cs="Arial"/>
          <w:b/>
          <w:sz w:val="24"/>
        </w:rPr>
      </w:pPr>
      <w:r>
        <w:rPr>
          <w:rFonts w:ascii="Arial" w:hAnsi="Arial" w:cs="Arial"/>
          <w:b/>
          <w:color w:val="0000FF"/>
          <w:sz w:val="24"/>
        </w:rPr>
        <w:t>RP-243259</w:t>
      </w:r>
      <w:r>
        <w:rPr>
          <w:rFonts w:ascii="Arial" w:hAnsi="Arial" w:cs="Arial"/>
          <w:b/>
          <w:color w:val="0000FF"/>
          <w:sz w:val="24"/>
        </w:rPr>
        <w:tab/>
      </w:r>
      <w:r>
        <w:rPr>
          <w:rFonts w:ascii="Arial" w:hAnsi="Arial" w:cs="Arial"/>
          <w:b/>
          <w:sz w:val="24"/>
        </w:rPr>
        <w:t>Report of meeting RAN #105 held 09.09.-12.09.2024 in Melbourne, Australia</w:t>
      </w:r>
    </w:p>
    <w:p w14:paraId="29F57C9A"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9B9E9AD" w14:textId="77777777" w:rsidR="00494A59" w:rsidRDefault="00494A59" w:rsidP="00494A59">
      <w:pPr>
        <w:rPr>
          <w:color w:val="808080"/>
        </w:rPr>
      </w:pPr>
      <w:r>
        <w:rPr>
          <w:color w:val="808080"/>
        </w:rPr>
        <w:t>(Replaces RP-242417)</w:t>
      </w:r>
    </w:p>
    <w:p w14:paraId="7C46617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72233" w14:textId="77777777" w:rsidR="00494A59" w:rsidRDefault="00494A59" w:rsidP="00494A59">
      <w:pPr>
        <w:pStyle w:val="Heading2"/>
      </w:pPr>
      <w:bookmarkStart w:id="68" w:name="_Toc189232844"/>
      <w:bookmarkStart w:id="69" w:name="_Toc189421560"/>
      <w:r>
        <w:t>5</w:t>
      </w:r>
      <w:r>
        <w:tab/>
        <w:t>RAN WG reports/coordination</w:t>
      </w:r>
      <w:bookmarkEnd w:id="68"/>
      <w:bookmarkEnd w:id="69"/>
    </w:p>
    <w:p w14:paraId="1987C915" w14:textId="77777777" w:rsidR="00494A59" w:rsidRDefault="00494A59" w:rsidP="00494A59">
      <w:pPr>
        <w:pStyle w:val="Heading3"/>
      </w:pPr>
      <w:bookmarkStart w:id="70" w:name="_Toc189232845"/>
      <w:bookmarkStart w:id="71" w:name="_Toc189421561"/>
      <w:r>
        <w:t>5.1</w:t>
      </w:r>
      <w:r>
        <w:tab/>
        <w:t>TSG RAN WG1</w:t>
      </w:r>
      <w:bookmarkEnd w:id="70"/>
      <w:bookmarkEnd w:id="71"/>
    </w:p>
    <w:p w14:paraId="0939FA35" w14:textId="77777777" w:rsidR="00494A59" w:rsidRDefault="00494A59" w:rsidP="00494A59">
      <w:pPr>
        <w:rPr>
          <w:rFonts w:ascii="Arial" w:hAnsi="Arial" w:cs="Arial"/>
          <w:b/>
          <w:sz w:val="24"/>
        </w:rPr>
      </w:pPr>
      <w:r>
        <w:rPr>
          <w:rFonts w:ascii="Arial" w:hAnsi="Arial" w:cs="Arial"/>
          <w:b/>
          <w:color w:val="0000FF"/>
          <w:sz w:val="24"/>
        </w:rPr>
        <w:t>RP-242418</w:t>
      </w:r>
      <w:r>
        <w:rPr>
          <w:rFonts w:ascii="Arial" w:hAnsi="Arial" w:cs="Arial"/>
          <w:b/>
          <w:color w:val="0000FF"/>
          <w:sz w:val="24"/>
        </w:rPr>
        <w:tab/>
      </w:r>
      <w:r>
        <w:rPr>
          <w:rFonts w:ascii="Arial" w:hAnsi="Arial" w:cs="Arial"/>
          <w:b/>
          <w:sz w:val="24"/>
        </w:rPr>
        <w:t>Status Report RAN WG1</w:t>
      </w:r>
    </w:p>
    <w:p w14:paraId="104072FD"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1387FC1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E262A" w14:textId="77777777" w:rsidR="00494A59" w:rsidRDefault="00494A59" w:rsidP="00494A59">
      <w:pPr>
        <w:rPr>
          <w:rFonts w:ascii="Arial" w:hAnsi="Arial" w:cs="Arial"/>
          <w:b/>
          <w:sz w:val="24"/>
        </w:rPr>
      </w:pPr>
      <w:r>
        <w:rPr>
          <w:rFonts w:ascii="Arial" w:hAnsi="Arial" w:cs="Arial"/>
          <w:b/>
          <w:color w:val="0000FF"/>
          <w:sz w:val="24"/>
        </w:rPr>
        <w:lastRenderedPageBreak/>
        <w:t>RP-242419</w:t>
      </w:r>
      <w:r>
        <w:rPr>
          <w:rFonts w:ascii="Arial" w:hAnsi="Arial" w:cs="Arial"/>
          <w:b/>
          <w:color w:val="0000FF"/>
          <w:sz w:val="24"/>
        </w:rPr>
        <w:tab/>
      </w:r>
      <w:r>
        <w:rPr>
          <w:rFonts w:ascii="Arial" w:hAnsi="Arial" w:cs="Arial"/>
          <w:b/>
          <w:sz w:val="24"/>
        </w:rPr>
        <w:t>List of CRs from RAN WG1</w:t>
      </w:r>
    </w:p>
    <w:p w14:paraId="7F6AFB1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63069E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C22E1" w14:textId="77777777" w:rsidR="00494A59" w:rsidRDefault="00494A59" w:rsidP="00494A59">
      <w:pPr>
        <w:pStyle w:val="Heading3"/>
      </w:pPr>
      <w:bookmarkStart w:id="72" w:name="_Toc189232846"/>
      <w:bookmarkStart w:id="73" w:name="_Toc189421562"/>
      <w:r>
        <w:t>5.2</w:t>
      </w:r>
      <w:r>
        <w:tab/>
        <w:t>TSG RAN WG2</w:t>
      </w:r>
      <w:bookmarkEnd w:id="72"/>
      <w:bookmarkEnd w:id="73"/>
    </w:p>
    <w:p w14:paraId="4BB2E8A8" w14:textId="77777777" w:rsidR="00494A59" w:rsidRDefault="00494A59" w:rsidP="00494A59">
      <w:pPr>
        <w:rPr>
          <w:rFonts w:ascii="Arial" w:hAnsi="Arial" w:cs="Arial"/>
          <w:b/>
          <w:sz w:val="24"/>
        </w:rPr>
      </w:pPr>
      <w:r>
        <w:rPr>
          <w:rFonts w:ascii="Arial" w:hAnsi="Arial" w:cs="Arial"/>
          <w:b/>
          <w:color w:val="0000FF"/>
          <w:sz w:val="24"/>
        </w:rPr>
        <w:t>RP-242420</w:t>
      </w:r>
      <w:r>
        <w:rPr>
          <w:rFonts w:ascii="Arial" w:hAnsi="Arial" w:cs="Arial"/>
          <w:b/>
          <w:color w:val="0000FF"/>
          <w:sz w:val="24"/>
        </w:rPr>
        <w:tab/>
      </w:r>
      <w:r>
        <w:rPr>
          <w:rFonts w:ascii="Arial" w:hAnsi="Arial" w:cs="Arial"/>
          <w:b/>
          <w:sz w:val="24"/>
        </w:rPr>
        <w:t>Status Report RAN WG2</w:t>
      </w:r>
    </w:p>
    <w:p w14:paraId="2994437C"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37EDA6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33D96" w14:textId="77777777" w:rsidR="00494A59" w:rsidRDefault="00494A59" w:rsidP="00494A59">
      <w:pPr>
        <w:rPr>
          <w:rFonts w:ascii="Arial" w:hAnsi="Arial" w:cs="Arial"/>
          <w:b/>
          <w:sz w:val="24"/>
        </w:rPr>
      </w:pPr>
      <w:r>
        <w:rPr>
          <w:rFonts w:ascii="Arial" w:hAnsi="Arial" w:cs="Arial"/>
          <w:b/>
          <w:color w:val="0000FF"/>
          <w:sz w:val="24"/>
        </w:rPr>
        <w:t>RP-242421</w:t>
      </w:r>
      <w:r>
        <w:rPr>
          <w:rFonts w:ascii="Arial" w:hAnsi="Arial" w:cs="Arial"/>
          <w:b/>
          <w:color w:val="0000FF"/>
          <w:sz w:val="24"/>
        </w:rPr>
        <w:tab/>
      </w:r>
      <w:r>
        <w:rPr>
          <w:rFonts w:ascii="Arial" w:hAnsi="Arial" w:cs="Arial"/>
          <w:b/>
          <w:sz w:val="24"/>
        </w:rPr>
        <w:t>List of CRs from RAN WG2</w:t>
      </w:r>
    </w:p>
    <w:p w14:paraId="042E5F2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2048BA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F03AE" w14:textId="77777777" w:rsidR="00494A59" w:rsidRDefault="00494A59" w:rsidP="00494A59">
      <w:pPr>
        <w:pStyle w:val="Heading3"/>
      </w:pPr>
      <w:bookmarkStart w:id="74" w:name="_Toc189232847"/>
      <w:bookmarkStart w:id="75" w:name="_Toc189421563"/>
      <w:r>
        <w:t>5.3</w:t>
      </w:r>
      <w:r>
        <w:tab/>
        <w:t>TSG RAN WG3</w:t>
      </w:r>
      <w:bookmarkEnd w:id="74"/>
      <w:bookmarkEnd w:id="75"/>
    </w:p>
    <w:p w14:paraId="54ECD48C" w14:textId="77777777" w:rsidR="00494A59" w:rsidRDefault="00494A59" w:rsidP="00494A59">
      <w:pPr>
        <w:rPr>
          <w:rFonts w:ascii="Arial" w:hAnsi="Arial" w:cs="Arial"/>
          <w:b/>
          <w:sz w:val="24"/>
        </w:rPr>
      </w:pPr>
      <w:r>
        <w:rPr>
          <w:rFonts w:ascii="Arial" w:hAnsi="Arial" w:cs="Arial"/>
          <w:b/>
          <w:color w:val="0000FF"/>
          <w:sz w:val="24"/>
        </w:rPr>
        <w:t>RP-242422</w:t>
      </w:r>
      <w:r>
        <w:rPr>
          <w:rFonts w:ascii="Arial" w:hAnsi="Arial" w:cs="Arial"/>
          <w:b/>
          <w:color w:val="0000FF"/>
          <w:sz w:val="24"/>
        </w:rPr>
        <w:tab/>
      </w:r>
      <w:r>
        <w:rPr>
          <w:rFonts w:ascii="Arial" w:hAnsi="Arial" w:cs="Arial"/>
          <w:b/>
          <w:sz w:val="24"/>
        </w:rPr>
        <w:t>Status Report RAN WG3</w:t>
      </w:r>
    </w:p>
    <w:p w14:paraId="1CA2E162"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2FAD31B0" w14:textId="77777777" w:rsidR="00494A59" w:rsidRDefault="00494A59" w:rsidP="00494A59">
      <w:pPr>
        <w:rPr>
          <w:rFonts w:ascii="Arial" w:hAnsi="Arial" w:cs="Arial"/>
          <w:b/>
        </w:rPr>
      </w:pPr>
      <w:r>
        <w:rPr>
          <w:rFonts w:ascii="Arial" w:hAnsi="Arial" w:cs="Arial"/>
          <w:b/>
        </w:rPr>
        <w:t xml:space="preserve">Discussion: </w:t>
      </w:r>
    </w:p>
    <w:p w14:paraId="2257F28C" w14:textId="77777777" w:rsidR="00494A59" w:rsidRDefault="00494A59" w:rsidP="00494A59">
      <w:r>
        <w:t>RAN3 chair (ZTE): error on slide 8: wrong CR is listed there: R3-247056, it should list R3-247810</w:t>
      </w:r>
    </w:p>
    <w:p w14:paraId="2300B4E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81BA3" w14:textId="77777777" w:rsidR="00494A59" w:rsidRDefault="00494A59" w:rsidP="00494A59">
      <w:pPr>
        <w:rPr>
          <w:rFonts w:ascii="Arial" w:hAnsi="Arial" w:cs="Arial"/>
          <w:b/>
          <w:sz w:val="24"/>
        </w:rPr>
      </w:pPr>
      <w:r>
        <w:rPr>
          <w:rFonts w:ascii="Arial" w:hAnsi="Arial" w:cs="Arial"/>
          <w:b/>
          <w:color w:val="0000FF"/>
          <w:sz w:val="24"/>
        </w:rPr>
        <w:t>RP-242423</w:t>
      </w:r>
      <w:r>
        <w:rPr>
          <w:rFonts w:ascii="Arial" w:hAnsi="Arial" w:cs="Arial"/>
          <w:b/>
          <w:color w:val="0000FF"/>
          <w:sz w:val="24"/>
        </w:rPr>
        <w:tab/>
      </w:r>
      <w:r>
        <w:rPr>
          <w:rFonts w:ascii="Arial" w:hAnsi="Arial" w:cs="Arial"/>
          <w:b/>
          <w:sz w:val="24"/>
        </w:rPr>
        <w:t>List of CRs from RAN WG3</w:t>
      </w:r>
    </w:p>
    <w:p w14:paraId="36B93EB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BA8C2A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18E3E" w14:textId="77777777" w:rsidR="00494A59" w:rsidRDefault="00494A59" w:rsidP="00494A59">
      <w:pPr>
        <w:pStyle w:val="Heading3"/>
      </w:pPr>
      <w:bookmarkStart w:id="76" w:name="_Toc189232848"/>
      <w:bookmarkStart w:id="77" w:name="_Toc189421564"/>
      <w:r>
        <w:t>5.4</w:t>
      </w:r>
      <w:r>
        <w:tab/>
        <w:t>TSG RAN WG4</w:t>
      </w:r>
      <w:bookmarkEnd w:id="76"/>
      <w:bookmarkEnd w:id="77"/>
    </w:p>
    <w:p w14:paraId="31FA8BE8" w14:textId="77777777" w:rsidR="00494A59" w:rsidRDefault="00494A59" w:rsidP="00494A59">
      <w:pPr>
        <w:rPr>
          <w:rFonts w:ascii="Arial" w:hAnsi="Arial" w:cs="Arial"/>
          <w:b/>
          <w:sz w:val="24"/>
        </w:rPr>
      </w:pPr>
      <w:r>
        <w:rPr>
          <w:rFonts w:ascii="Arial" w:hAnsi="Arial" w:cs="Arial"/>
          <w:b/>
          <w:color w:val="0000FF"/>
          <w:sz w:val="24"/>
        </w:rPr>
        <w:t>RP-242424</w:t>
      </w:r>
      <w:r>
        <w:rPr>
          <w:rFonts w:ascii="Arial" w:hAnsi="Arial" w:cs="Arial"/>
          <w:b/>
          <w:color w:val="0000FF"/>
          <w:sz w:val="24"/>
        </w:rPr>
        <w:tab/>
      </w:r>
      <w:r>
        <w:rPr>
          <w:rFonts w:ascii="Arial" w:hAnsi="Arial" w:cs="Arial"/>
          <w:b/>
          <w:sz w:val="24"/>
        </w:rPr>
        <w:t>Status Report RAN WG4</w:t>
      </w:r>
    </w:p>
    <w:p w14:paraId="73D623A3"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792214A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049C7" w14:textId="77777777" w:rsidR="00494A59" w:rsidRDefault="00494A59" w:rsidP="00494A59">
      <w:pPr>
        <w:rPr>
          <w:rFonts w:ascii="Arial" w:hAnsi="Arial" w:cs="Arial"/>
          <w:b/>
          <w:sz w:val="24"/>
        </w:rPr>
      </w:pPr>
      <w:r>
        <w:rPr>
          <w:rFonts w:ascii="Arial" w:hAnsi="Arial" w:cs="Arial"/>
          <w:b/>
          <w:color w:val="0000FF"/>
          <w:sz w:val="24"/>
        </w:rPr>
        <w:t>RP-242425</w:t>
      </w:r>
      <w:r>
        <w:rPr>
          <w:rFonts w:ascii="Arial" w:hAnsi="Arial" w:cs="Arial"/>
          <w:b/>
          <w:color w:val="0000FF"/>
          <w:sz w:val="24"/>
        </w:rPr>
        <w:tab/>
      </w:r>
      <w:r>
        <w:rPr>
          <w:rFonts w:ascii="Arial" w:hAnsi="Arial" w:cs="Arial"/>
          <w:b/>
          <w:sz w:val="24"/>
        </w:rPr>
        <w:t>List of CRs from RAN WG4</w:t>
      </w:r>
    </w:p>
    <w:p w14:paraId="739B26C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22C08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D25A9" w14:textId="77777777" w:rsidR="00494A59" w:rsidRDefault="00494A59" w:rsidP="00494A59">
      <w:pPr>
        <w:rPr>
          <w:rFonts w:ascii="Arial" w:hAnsi="Arial" w:cs="Arial"/>
          <w:b/>
          <w:sz w:val="24"/>
        </w:rPr>
      </w:pPr>
      <w:r>
        <w:rPr>
          <w:rFonts w:ascii="Arial" w:hAnsi="Arial" w:cs="Arial"/>
          <w:b/>
          <w:color w:val="0000FF"/>
          <w:sz w:val="24"/>
        </w:rPr>
        <w:t>RP-242483</w:t>
      </w:r>
      <w:r>
        <w:rPr>
          <w:rFonts w:ascii="Arial" w:hAnsi="Arial" w:cs="Arial"/>
          <w:b/>
          <w:color w:val="0000FF"/>
          <w:sz w:val="24"/>
        </w:rPr>
        <w:tab/>
      </w:r>
      <w:r>
        <w:rPr>
          <w:rFonts w:ascii="Arial" w:hAnsi="Arial" w:cs="Arial"/>
          <w:b/>
          <w:sz w:val="24"/>
        </w:rPr>
        <w:t>Progress update and next steps for CA band combination database</w:t>
      </w:r>
    </w:p>
    <w:p w14:paraId="267A8549"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45580089" w14:textId="77777777" w:rsidR="00494A59" w:rsidRDefault="00494A59" w:rsidP="00494A59">
      <w:pPr>
        <w:rPr>
          <w:rFonts w:ascii="Arial" w:hAnsi="Arial" w:cs="Arial"/>
          <w:b/>
        </w:rPr>
      </w:pPr>
      <w:r>
        <w:rPr>
          <w:rFonts w:ascii="Arial" w:hAnsi="Arial" w:cs="Arial"/>
          <w:b/>
        </w:rPr>
        <w:lastRenderedPageBreak/>
        <w:t xml:space="preserve">Discussion: </w:t>
      </w:r>
    </w:p>
    <w:p w14:paraId="5C195864" w14:textId="77777777" w:rsidR="00494A59" w:rsidRDefault="00494A59" w:rsidP="00494A59">
      <w:r>
        <w:t>Nokia: can look at web interface or at Jason text but how to do CRs for this needs still to be discussed</w:t>
      </w:r>
    </w:p>
    <w:p w14:paraId="5360DF40" w14:textId="77777777" w:rsidR="00494A59" w:rsidRDefault="00494A59" w:rsidP="00494A59">
      <w:r>
        <w:t>LG: CA combos for REL-19 targeted, also EN-DC to be involved?</w:t>
      </w:r>
    </w:p>
    <w:p w14:paraId="46617BCE" w14:textId="77777777" w:rsidR="00494A59" w:rsidRDefault="00494A59" w:rsidP="00494A59">
      <w:r>
        <w:t>Nokia: this remains for further study in the future, we need to get the approach working for CA combos first</w:t>
      </w:r>
    </w:p>
    <w:p w14:paraId="24D77AB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B48AB" w14:textId="77777777" w:rsidR="00494A59" w:rsidRDefault="00494A59" w:rsidP="00494A59">
      <w:pPr>
        <w:pStyle w:val="Heading3"/>
      </w:pPr>
      <w:bookmarkStart w:id="78" w:name="_Toc189232849"/>
      <w:bookmarkStart w:id="79" w:name="_Toc189421565"/>
      <w:r>
        <w:t>5.5</w:t>
      </w:r>
      <w:r>
        <w:tab/>
        <w:t>TSG RAN WG5</w:t>
      </w:r>
      <w:bookmarkEnd w:id="78"/>
      <w:bookmarkEnd w:id="79"/>
    </w:p>
    <w:p w14:paraId="6F6FBCEF" w14:textId="77777777" w:rsidR="00494A59" w:rsidRDefault="00494A59" w:rsidP="00494A59">
      <w:pPr>
        <w:rPr>
          <w:rFonts w:ascii="Arial" w:hAnsi="Arial" w:cs="Arial"/>
          <w:b/>
          <w:sz w:val="24"/>
        </w:rPr>
      </w:pPr>
      <w:r>
        <w:rPr>
          <w:rFonts w:ascii="Arial" w:hAnsi="Arial" w:cs="Arial"/>
          <w:b/>
          <w:color w:val="0000FF"/>
          <w:sz w:val="24"/>
        </w:rPr>
        <w:t>RP-242426</w:t>
      </w:r>
      <w:r>
        <w:rPr>
          <w:rFonts w:ascii="Arial" w:hAnsi="Arial" w:cs="Arial"/>
          <w:b/>
          <w:color w:val="0000FF"/>
          <w:sz w:val="24"/>
        </w:rPr>
        <w:tab/>
      </w:r>
      <w:r>
        <w:rPr>
          <w:rFonts w:ascii="Arial" w:hAnsi="Arial" w:cs="Arial"/>
          <w:b/>
          <w:sz w:val="24"/>
        </w:rPr>
        <w:t>Status Report RAN WG5</w:t>
      </w:r>
    </w:p>
    <w:p w14:paraId="2CAFFD8F"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769F1D9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FA829" w14:textId="77777777" w:rsidR="00494A59" w:rsidRDefault="00494A59" w:rsidP="00494A59">
      <w:pPr>
        <w:rPr>
          <w:rFonts w:ascii="Arial" w:hAnsi="Arial" w:cs="Arial"/>
          <w:b/>
          <w:sz w:val="24"/>
        </w:rPr>
      </w:pPr>
      <w:r>
        <w:rPr>
          <w:rFonts w:ascii="Arial" w:hAnsi="Arial" w:cs="Arial"/>
          <w:b/>
          <w:color w:val="0000FF"/>
          <w:sz w:val="24"/>
        </w:rPr>
        <w:t>RP-242428</w:t>
      </w:r>
      <w:r>
        <w:rPr>
          <w:rFonts w:ascii="Arial" w:hAnsi="Arial" w:cs="Arial"/>
          <w:b/>
          <w:color w:val="0000FF"/>
          <w:sz w:val="24"/>
        </w:rPr>
        <w:tab/>
      </w:r>
      <w:r>
        <w:rPr>
          <w:rFonts w:ascii="Arial" w:hAnsi="Arial" w:cs="Arial"/>
          <w:b/>
          <w:sz w:val="24"/>
        </w:rPr>
        <w:t>Status Report MCC TF160 (for approval)</w:t>
      </w:r>
    </w:p>
    <w:p w14:paraId="1223199E"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679A8B60" w14:textId="77777777" w:rsidR="00494A59" w:rsidRDefault="00494A59" w:rsidP="00494A59">
      <w:pPr>
        <w:rPr>
          <w:rFonts w:ascii="Arial" w:hAnsi="Arial" w:cs="Arial"/>
          <w:b/>
        </w:rPr>
      </w:pPr>
      <w:r>
        <w:rPr>
          <w:rFonts w:ascii="Arial" w:hAnsi="Arial" w:cs="Arial"/>
          <w:b/>
        </w:rPr>
        <w:t xml:space="preserve">Discussion: </w:t>
      </w:r>
    </w:p>
    <w:p w14:paraId="2EE1DEEF" w14:textId="77777777" w:rsidR="00494A59" w:rsidRDefault="00494A59" w:rsidP="00494A59">
      <w:r>
        <w:t>conclusion: report is approved together with 2025 TTCN task list</w:t>
      </w:r>
    </w:p>
    <w:p w14:paraId="2A32305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6732B" w14:textId="77777777" w:rsidR="00494A59" w:rsidRDefault="00494A59" w:rsidP="00494A59">
      <w:pPr>
        <w:rPr>
          <w:rFonts w:ascii="Arial" w:hAnsi="Arial" w:cs="Arial"/>
          <w:b/>
          <w:sz w:val="24"/>
        </w:rPr>
      </w:pPr>
      <w:r>
        <w:rPr>
          <w:rFonts w:ascii="Arial" w:hAnsi="Arial" w:cs="Arial"/>
          <w:b/>
          <w:color w:val="0000FF"/>
          <w:sz w:val="24"/>
        </w:rPr>
        <w:t>RP-242427</w:t>
      </w:r>
      <w:r>
        <w:rPr>
          <w:rFonts w:ascii="Arial" w:hAnsi="Arial" w:cs="Arial"/>
          <w:b/>
          <w:color w:val="0000FF"/>
          <w:sz w:val="24"/>
        </w:rPr>
        <w:tab/>
      </w:r>
      <w:r>
        <w:rPr>
          <w:rFonts w:ascii="Arial" w:hAnsi="Arial" w:cs="Arial"/>
          <w:b/>
          <w:sz w:val="24"/>
        </w:rPr>
        <w:t>List of CRs from RAN WG5</w:t>
      </w:r>
    </w:p>
    <w:p w14:paraId="752D1D7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ED0978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1F787" w14:textId="77777777" w:rsidR="00494A59" w:rsidRDefault="00494A59" w:rsidP="00494A59">
      <w:pPr>
        <w:rPr>
          <w:rFonts w:ascii="Arial" w:hAnsi="Arial" w:cs="Arial"/>
          <w:b/>
          <w:sz w:val="24"/>
        </w:rPr>
      </w:pPr>
      <w:r>
        <w:rPr>
          <w:rFonts w:ascii="Arial" w:hAnsi="Arial" w:cs="Arial"/>
          <w:b/>
          <w:color w:val="0000FF"/>
          <w:sz w:val="24"/>
        </w:rPr>
        <w:t>RP-242477</w:t>
      </w:r>
      <w:r>
        <w:rPr>
          <w:rFonts w:ascii="Arial" w:hAnsi="Arial" w:cs="Arial"/>
          <w:b/>
          <w:color w:val="0000FF"/>
          <w:sz w:val="24"/>
        </w:rPr>
        <w:tab/>
      </w:r>
      <w:r>
        <w:rPr>
          <w:rFonts w:ascii="Arial" w:hAnsi="Arial" w:cs="Arial"/>
          <w:b/>
          <w:sz w:val="24"/>
        </w:rPr>
        <w:t>Terms of Reference (2025) of MCC TF160; for approval</w:t>
      </w:r>
    </w:p>
    <w:p w14:paraId="7A91B594" w14:textId="77777777" w:rsidR="00494A59" w:rsidRDefault="00494A59" w:rsidP="00494A59">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42EFF0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D86B4" w14:textId="77777777" w:rsidR="00494A59" w:rsidRDefault="00494A59" w:rsidP="00494A59">
      <w:pPr>
        <w:pStyle w:val="Heading2"/>
      </w:pPr>
      <w:bookmarkStart w:id="80" w:name="_Toc189232850"/>
      <w:bookmarkStart w:id="81" w:name="_Toc189421566"/>
      <w:r>
        <w:t>6</w:t>
      </w:r>
      <w:r>
        <w:tab/>
        <w:t>Other coordination matters</w:t>
      </w:r>
      <w:bookmarkEnd w:id="80"/>
      <w:bookmarkEnd w:id="81"/>
    </w:p>
    <w:p w14:paraId="12855C25" w14:textId="77777777" w:rsidR="00494A59" w:rsidRDefault="00494A59" w:rsidP="00494A59">
      <w:pPr>
        <w:pStyle w:val="Heading3"/>
      </w:pPr>
      <w:bookmarkStart w:id="82" w:name="_Toc189232851"/>
      <w:bookmarkStart w:id="83" w:name="_Toc189421567"/>
      <w:r>
        <w:t>6.1</w:t>
      </w:r>
      <w:r>
        <w:tab/>
        <w:t>TSG SA/CT</w:t>
      </w:r>
      <w:bookmarkEnd w:id="82"/>
      <w:bookmarkEnd w:id="83"/>
    </w:p>
    <w:p w14:paraId="212CA620" w14:textId="77777777" w:rsidR="00494A59" w:rsidRDefault="00494A59" w:rsidP="00494A59">
      <w:pPr>
        <w:pStyle w:val="Heading3"/>
      </w:pPr>
      <w:bookmarkStart w:id="84" w:name="_Toc189232852"/>
      <w:bookmarkStart w:id="85" w:name="_Toc189421568"/>
      <w:r>
        <w:t>6.2</w:t>
      </w:r>
      <w:r>
        <w:tab/>
        <w:t>MCC</w:t>
      </w:r>
      <w:bookmarkEnd w:id="84"/>
      <w:bookmarkEnd w:id="85"/>
    </w:p>
    <w:p w14:paraId="48EDD352" w14:textId="77777777" w:rsidR="00494A59" w:rsidRDefault="00494A59" w:rsidP="00494A59">
      <w:pPr>
        <w:rPr>
          <w:rFonts w:ascii="Arial" w:hAnsi="Arial" w:cs="Arial"/>
          <w:b/>
          <w:sz w:val="24"/>
        </w:rPr>
      </w:pPr>
      <w:r>
        <w:rPr>
          <w:rFonts w:ascii="Arial" w:hAnsi="Arial" w:cs="Arial"/>
          <w:b/>
          <w:color w:val="0000FF"/>
          <w:sz w:val="24"/>
        </w:rPr>
        <w:t>RP-242429</w:t>
      </w:r>
      <w:r>
        <w:rPr>
          <w:rFonts w:ascii="Arial" w:hAnsi="Arial" w:cs="Arial"/>
          <w:b/>
          <w:color w:val="0000FF"/>
          <w:sz w:val="24"/>
        </w:rPr>
        <w:tab/>
      </w:r>
      <w:r>
        <w:rPr>
          <w:rFonts w:ascii="Arial" w:hAnsi="Arial" w:cs="Arial"/>
          <w:b/>
          <w:sz w:val="24"/>
        </w:rPr>
        <w:t>3GPP Support Team Report</w:t>
      </w:r>
    </w:p>
    <w:p w14:paraId="66D0C562"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72311D3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RP-243286</w:t>
      </w:r>
      <w:r>
        <w:rPr>
          <w:color w:val="993300"/>
          <w:u w:val="single"/>
        </w:rPr>
        <w:t>.</w:t>
      </w:r>
    </w:p>
    <w:p w14:paraId="613A8DF0" w14:textId="77777777" w:rsidR="00494A59" w:rsidRDefault="00494A59" w:rsidP="00494A59">
      <w:pPr>
        <w:rPr>
          <w:rFonts w:ascii="Arial" w:hAnsi="Arial" w:cs="Arial"/>
          <w:b/>
          <w:sz w:val="24"/>
        </w:rPr>
      </w:pPr>
      <w:r>
        <w:rPr>
          <w:rFonts w:ascii="Arial" w:hAnsi="Arial" w:cs="Arial"/>
          <w:b/>
          <w:color w:val="0000FF"/>
          <w:sz w:val="24"/>
        </w:rPr>
        <w:t>RP-243286</w:t>
      </w:r>
      <w:r>
        <w:rPr>
          <w:rFonts w:ascii="Arial" w:hAnsi="Arial" w:cs="Arial"/>
          <w:b/>
          <w:color w:val="0000FF"/>
          <w:sz w:val="24"/>
        </w:rPr>
        <w:tab/>
      </w:r>
      <w:r>
        <w:rPr>
          <w:rFonts w:ascii="Arial" w:hAnsi="Arial" w:cs="Arial"/>
          <w:b/>
          <w:sz w:val="24"/>
        </w:rPr>
        <w:t>3GPP Support Team Report</w:t>
      </w:r>
    </w:p>
    <w:p w14:paraId="1E640AA1"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ETSI MCC</w:t>
      </w:r>
    </w:p>
    <w:p w14:paraId="7EF87F2D" w14:textId="77777777" w:rsidR="00494A59" w:rsidRDefault="00494A59" w:rsidP="00494A59">
      <w:pPr>
        <w:rPr>
          <w:color w:val="808080"/>
        </w:rPr>
      </w:pPr>
      <w:r>
        <w:rPr>
          <w:color w:val="808080"/>
        </w:rPr>
        <w:lastRenderedPageBreak/>
        <w:t>(Replaces RP-242429)</w:t>
      </w:r>
    </w:p>
    <w:p w14:paraId="1E33E67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E676F" w14:textId="77777777" w:rsidR="00494A59" w:rsidRDefault="00494A59" w:rsidP="00494A59">
      <w:pPr>
        <w:rPr>
          <w:rFonts w:ascii="Arial" w:hAnsi="Arial" w:cs="Arial"/>
          <w:b/>
          <w:sz w:val="24"/>
        </w:rPr>
      </w:pPr>
      <w:r>
        <w:rPr>
          <w:rFonts w:ascii="Arial" w:hAnsi="Arial" w:cs="Arial"/>
          <w:b/>
          <w:color w:val="0000FF"/>
          <w:sz w:val="24"/>
        </w:rPr>
        <w:t>RP-242431</w:t>
      </w:r>
      <w:r>
        <w:rPr>
          <w:rFonts w:ascii="Arial" w:hAnsi="Arial" w:cs="Arial"/>
          <w:b/>
          <w:color w:val="0000FF"/>
          <w:sz w:val="24"/>
        </w:rPr>
        <w:tab/>
      </w:r>
      <w:r>
        <w:rPr>
          <w:rFonts w:ascii="Arial" w:hAnsi="Arial" w:cs="Arial"/>
          <w:b/>
          <w:sz w:val="24"/>
        </w:rPr>
        <w:t>3GPP Work Plan review at Plenary #106</w:t>
      </w:r>
    </w:p>
    <w:p w14:paraId="5172EA3C" w14:textId="77777777" w:rsidR="00494A59" w:rsidRDefault="00494A59" w:rsidP="00494A5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4090E2A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RP-243291</w:t>
      </w:r>
      <w:r>
        <w:rPr>
          <w:color w:val="993300"/>
          <w:u w:val="single"/>
        </w:rPr>
        <w:t>.</w:t>
      </w:r>
    </w:p>
    <w:p w14:paraId="1153045F" w14:textId="77777777" w:rsidR="00494A59" w:rsidRDefault="00494A59" w:rsidP="00494A59">
      <w:pPr>
        <w:rPr>
          <w:rFonts w:ascii="Arial" w:hAnsi="Arial" w:cs="Arial"/>
          <w:b/>
          <w:sz w:val="24"/>
        </w:rPr>
      </w:pPr>
      <w:r>
        <w:rPr>
          <w:rFonts w:ascii="Arial" w:hAnsi="Arial" w:cs="Arial"/>
          <w:b/>
          <w:color w:val="0000FF"/>
          <w:sz w:val="24"/>
        </w:rPr>
        <w:t>RP-243291</w:t>
      </w:r>
      <w:r>
        <w:rPr>
          <w:rFonts w:ascii="Arial" w:hAnsi="Arial" w:cs="Arial"/>
          <w:b/>
          <w:color w:val="0000FF"/>
          <w:sz w:val="24"/>
        </w:rPr>
        <w:tab/>
      </w:r>
      <w:r>
        <w:rPr>
          <w:rFonts w:ascii="Arial" w:hAnsi="Arial" w:cs="Arial"/>
          <w:b/>
          <w:sz w:val="24"/>
        </w:rPr>
        <w:t>3GPP Work Plan review at Plenary #106</w:t>
      </w:r>
    </w:p>
    <w:p w14:paraId="38DB67BC" w14:textId="77777777" w:rsidR="00494A59" w:rsidRDefault="00494A59" w:rsidP="00494A5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4276C1D" w14:textId="77777777" w:rsidR="00494A59" w:rsidRDefault="00494A59" w:rsidP="00494A59">
      <w:pPr>
        <w:rPr>
          <w:color w:val="808080"/>
        </w:rPr>
      </w:pPr>
      <w:r>
        <w:rPr>
          <w:color w:val="808080"/>
        </w:rPr>
        <w:t>(Replaces RP-242431)</w:t>
      </w:r>
    </w:p>
    <w:p w14:paraId="076B860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281AE" w14:textId="77777777" w:rsidR="00494A59" w:rsidRDefault="00494A59" w:rsidP="00494A59">
      <w:pPr>
        <w:rPr>
          <w:rFonts w:ascii="Arial" w:hAnsi="Arial" w:cs="Arial"/>
          <w:b/>
          <w:sz w:val="24"/>
        </w:rPr>
      </w:pPr>
      <w:r>
        <w:rPr>
          <w:rFonts w:ascii="Arial" w:hAnsi="Arial" w:cs="Arial"/>
          <w:b/>
          <w:color w:val="0000FF"/>
          <w:sz w:val="24"/>
        </w:rPr>
        <w:t>RP-242657</w:t>
      </w:r>
      <w:r>
        <w:rPr>
          <w:rFonts w:ascii="Arial" w:hAnsi="Arial" w:cs="Arial"/>
          <w:b/>
          <w:color w:val="0000FF"/>
          <w:sz w:val="24"/>
        </w:rPr>
        <w:tab/>
      </w:r>
      <w:r>
        <w:rPr>
          <w:rFonts w:ascii="Arial" w:hAnsi="Arial" w:cs="Arial"/>
          <w:b/>
          <w:sz w:val="24"/>
        </w:rPr>
        <w:t>MCC contributions to TSG SA and MCC-owned specifications</w:t>
      </w:r>
    </w:p>
    <w:p w14:paraId="5235CBB3" w14:textId="77777777" w:rsidR="00494A59" w:rsidRDefault="00494A59" w:rsidP="00494A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(Specifications Manager)</w:t>
      </w:r>
    </w:p>
    <w:p w14:paraId="74D4638C" w14:textId="77777777" w:rsidR="00494A59" w:rsidRDefault="00494A59" w:rsidP="00494A59">
      <w:pPr>
        <w:rPr>
          <w:rFonts w:ascii="Arial" w:hAnsi="Arial" w:cs="Arial"/>
          <w:b/>
        </w:rPr>
      </w:pPr>
      <w:r>
        <w:rPr>
          <w:rFonts w:ascii="Arial" w:hAnsi="Arial" w:cs="Arial"/>
          <w:b/>
        </w:rPr>
        <w:t xml:space="preserve">Abstract: </w:t>
      </w:r>
    </w:p>
    <w:p w14:paraId="12FBE3AE" w14:textId="77777777" w:rsidR="00494A59" w:rsidRDefault="00494A59" w:rsidP="00494A59">
      <w:r>
        <w:t>This contribution provides an overview of the MCC contributions to TSG SA and MCC-owned specifications and includes copies of the contributions as attachments.</w:t>
      </w:r>
    </w:p>
    <w:p w14:paraId="645A3A6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7EE04C" w14:textId="77777777" w:rsidR="00494A59" w:rsidRDefault="00494A59" w:rsidP="00494A59">
      <w:pPr>
        <w:rPr>
          <w:rFonts w:ascii="Arial" w:hAnsi="Arial" w:cs="Arial"/>
          <w:b/>
          <w:sz w:val="24"/>
        </w:rPr>
      </w:pPr>
      <w:r>
        <w:rPr>
          <w:rFonts w:ascii="Arial" w:hAnsi="Arial" w:cs="Arial"/>
          <w:b/>
          <w:color w:val="0000FF"/>
          <w:sz w:val="24"/>
        </w:rPr>
        <w:t>RP-242658</w:t>
      </w:r>
      <w:r>
        <w:rPr>
          <w:rFonts w:ascii="Arial" w:hAnsi="Arial" w:cs="Arial"/>
          <w:b/>
          <w:color w:val="0000FF"/>
          <w:sz w:val="24"/>
        </w:rPr>
        <w:tab/>
      </w:r>
      <w:r>
        <w:rPr>
          <w:rFonts w:ascii="Arial" w:hAnsi="Arial" w:cs="Arial"/>
          <w:b/>
          <w:sz w:val="24"/>
        </w:rPr>
        <w:t>Major update to 21.905 based on Release 18 specifications as of ASN.1/OpenAPI freeze (Jun 2024)</w:t>
      </w:r>
    </w:p>
    <w:p w14:paraId="426FB8DF" w14:textId="77777777" w:rsidR="00494A59" w:rsidRDefault="00494A59" w:rsidP="00494A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21.905 v..</w:t>
      </w:r>
      <w:r>
        <w:rPr>
          <w:i/>
        </w:rPr>
        <w:br/>
      </w:r>
      <w:r>
        <w:rPr>
          <w:i/>
        </w:rPr>
        <w:tab/>
      </w:r>
      <w:r>
        <w:rPr>
          <w:i/>
        </w:rPr>
        <w:tab/>
      </w:r>
      <w:r>
        <w:rPr>
          <w:i/>
        </w:rPr>
        <w:tab/>
      </w:r>
      <w:r>
        <w:rPr>
          <w:i/>
        </w:rPr>
        <w:tab/>
      </w:r>
      <w:r>
        <w:rPr>
          <w:i/>
        </w:rPr>
        <w:tab/>
        <w:t>Source: ETSI MCC (Specifications Manager)</w:t>
      </w:r>
    </w:p>
    <w:p w14:paraId="531427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305705" w14:textId="77777777" w:rsidR="00494A59" w:rsidRDefault="00494A59" w:rsidP="00494A59">
      <w:pPr>
        <w:rPr>
          <w:rFonts w:ascii="Arial" w:hAnsi="Arial" w:cs="Arial"/>
          <w:b/>
          <w:sz w:val="24"/>
        </w:rPr>
      </w:pPr>
      <w:r>
        <w:rPr>
          <w:rFonts w:ascii="Arial" w:hAnsi="Arial" w:cs="Arial"/>
          <w:b/>
          <w:color w:val="0000FF"/>
          <w:sz w:val="24"/>
        </w:rPr>
        <w:t>RP-243206</w:t>
      </w:r>
      <w:r>
        <w:rPr>
          <w:rFonts w:ascii="Arial" w:hAnsi="Arial" w:cs="Arial"/>
          <w:b/>
          <w:color w:val="0000FF"/>
          <w:sz w:val="24"/>
        </w:rPr>
        <w:tab/>
      </w:r>
      <w:r>
        <w:rPr>
          <w:rFonts w:ascii="Arial" w:hAnsi="Arial" w:cs="Arial"/>
          <w:b/>
          <w:sz w:val="24"/>
        </w:rPr>
        <w:t>Discussions on possible modifications of</w:t>
      </w:r>
    </w:p>
    <w:p w14:paraId="24873AF4" w14:textId="77777777" w:rsidR="00494A59" w:rsidRDefault="00494A59" w:rsidP="00494A59">
      <w:pPr>
        <w:rPr>
          <w:rFonts w:ascii="Arial" w:hAnsi="Arial" w:cs="Arial"/>
          <w:b/>
          <w:sz w:val="24"/>
        </w:rPr>
      </w:pPr>
      <w:r>
        <w:rPr>
          <w:rFonts w:ascii="Arial" w:hAnsi="Arial" w:cs="Arial"/>
          <w:b/>
          <w:sz w:val="24"/>
        </w:rPr>
        <w:t>the WID names and acronyms guidance</w:t>
      </w:r>
    </w:p>
    <w:p w14:paraId="72ED57D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MCC Work Plan Coordinator</w:t>
      </w:r>
    </w:p>
    <w:p w14:paraId="164FAB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RP-243289</w:t>
      </w:r>
      <w:r>
        <w:rPr>
          <w:color w:val="993300"/>
          <w:u w:val="single"/>
        </w:rPr>
        <w:t>.</w:t>
      </w:r>
    </w:p>
    <w:p w14:paraId="0976D3FE" w14:textId="77777777" w:rsidR="00494A59" w:rsidRDefault="00494A59" w:rsidP="00494A59">
      <w:pPr>
        <w:rPr>
          <w:rFonts w:ascii="Arial" w:hAnsi="Arial" w:cs="Arial"/>
          <w:b/>
          <w:sz w:val="24"/>
        </w:rPr>
      </w:pPr>
      <w:r>
        <w:rPr>
          <w:rFonts w:ascii="Arial" w:hAnsi="Arial" w:cs="Arial"/>
          <w:b/>
          <w:color w:val="0000FF"/>
          <w:sz w:val="24"/>
        </w:rPr>
        <w:t>RP-243289</w:t>
      </w:r>
      <w:r>
        <w:rPr>
          <w:rFonts w:ascii="Arial" w:hAnsi="Arial" w:cs="Arial"/>
          <w:b/>
          <w:color w:val="0000FF"/>
          <w:sz w:val="24"/>
        </w:rPr>
        <w:tab/>
      </w:r>
      <w:r>
        <w:rPr>
          <w:rFonts w:ascii="Arial" w:hAnsi="Arial" w:cs="Arial"/>
          <w:b/>
          <w:sz w:val="24"/>
        </w:rPr>
        <w:t>Discussions on possible modifications of</w:t>
      </w:r>
    </w:p>
    <w:p w14:paraId="2EAF6EB9" w14:textId="77777777" w:rsidR="00494A59" w:rsidRDefault="00494A59" w:rsidP="00494A59">
      <w:pPr>
        <w:rPr>
          <w:rFonts w:ascii="Arial" w:hAnsi="Arial" w:cs="Arial"/>
          <w:b/>
          <w:sz w:val="24"/>
        </w:rPr>
      </w:pPr>
      <w:r>
        <w:rPr>
          <w:rFonts w:ascii="Arial" w:hAnsi="Arial" w:cs="Arial"/>
          <w:b/>
          <w:sz w:val="24"/>
        </w:rPr>
        <w:t>the WID names and acronyms guidance</w:t>
      </w:r>
    </w:p>
    <w:p w14:paraId="1B37729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MCC Work Plan Coordinator</w:t>
      </w:r>
    </w:p>
    <w:p w14:paraId="393309D4" w14:textId="77777777" w:rsidR="00494A59" w:rsidRDefault="00494A59" w:rsidP="00494A59">
      <w:pPr>
        <w:rPr>
          <w:color w:val="808080"/>
        </w:rPr>
      </w:pPr>
      <w:r>
        <w:rPr>
          <w:color w:val="808080"/>
        </w:rPr>
        <w:t>(Replaces RP-243206)</w:t>
      </w:r>
    </w:p>
    <w:p w14:paraId="760CEC18" w14:textId="77777777" w:rsidR="00494A59" w:rsidRDefault="00494A59" w:rsidP="00494A59">
      <w:pPr>
        <w:rPr>
          <w:rFonts w:ascii="Arial" w:hAnsi="Arial" w:cs="Arial"/>
          <w:b/>
        </w:rPr>
      </w:pPr>
      <w:r>
        <w:rPr>
          <w:rFonts w:ascii="Arial" w:hAnsi="Arial" w:cs="Arial"/>
          <w:b/>
        </w:rPr>
        <w:t xml:space="preserve">Discussion: </w:t>
      </w:r>
    </w:p>
    <w:p w14:paraId="68CA4C01" w14:textId="77777777" w:rsidR="00494A59" w:rsidRDefault="00494A59" w:rsidP="00494A59">
      <w:r>
        <w:t>NEC: The way WI codes are defined is clarified in 21.900 and on the 3GPP web page (https://www.3gpp.org/specifications-technologies/3gpp-work-plan/what-is-a-work-item) and RAN is following this approach; what is suggested in the 2 bullets on slide 6 is aligned with what RAN is doing so these 2 bullets are ok for RAN</w:t>
      </w:r>
    </w:p>
    <w:p w14:paraId="33D2A2CC"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C3D2F" w14:textId="77777777" w:rsidR="00494A59" w:rsidRDefault="00494A59" w:rsidP="00494A59">
      <w:pPr>
        <w:rPr>
          <w:rFonts w:ascii="Arial" w:hAnsi="Arial" w:cs="Arial"/>
          <w:b/>
          <w:sz w:val="24"/>
        </w:rPr>
      </w:pPr>
      <w:r>
        <w:rPr>
          <w:rFonts w:ascii="Arial" w:hAnsi="Arial" w:cs="Arial"/>
          <w:b/>
          <w:color w:val="0000FF"/>
          <w:sz w:val="24"/>
        </w:rPr>
        <w:t>RP-243207</w:t>
      </w:r>
      <w:r>
        <w:rPr>
          <w:rFonts w:ascii="Arial" w:hAnsi="Arial" w:cs="Arial"/>
          <w:b/>
          <w:color w:val="0000FF"/>
          <w:sz w:val="24"/>
        </w:rPr>
        <w:tab/>
      </w:r>
      <w:r>
        <w:rPr>
          <w:rFonts w:ascii="Arial" w:hAnsi="Arial" w:cs="Arial"/>
          <w:b/>
          <w:sz w:val="24"/>
        </w:rPr>
        <w:t>3GPP Newcomers quick-start guide source</w:t>
      </w:r>
    </w:p>
    <w:p w14:paraId="7A83FC1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 Chair (Intel), RAN Chair (Qualcomm), CT Chair (Huawei)</w:t>
      </w:r>
    </w:p>
    <w:p w14:paraId="346A7A7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8C99F" w14:textId="77777777" w:rsidR="00494A59" w:rsidRDefault="00494A59" w:rsidP="00494A59">
      <w:pPr>
        <w:pStyle w:val="Heading3"/>
      </w:pPr>
      <w:bookmarkStart w:id="86" w:name="_Toc189232853"/>
      <w:bookmarkStart w:id="87" w:name="_Toc189421569"/>
      <w:r>
        <w:t>6.3</w:t>
      </w:r>
      <w:r>
        <w:tab/>
        <w:t>Other groups/activities</w:t>
      </w:r>
      <w:bookmarkEnd w:id="86"/>
      <w:bookmarkEnd w:id="87"/>
    </w:p>
    <w:p w14:paraId="448BC0E9" w14:textId="77777777" w:rsidR="00494A59" w:rsidRDefault="00494A59" w:rsidP="00494A59">
      <w:pPr>
        <w:pStyle w:val="Heading2"/>
      </w:pPr>
      <w:bookmarkStart w:id="88" w:name="_Toc189232854"/>
      <w:bookmarkStart w:id="89" w:name="_Toc189421570"/>
      <w:r>
        <w:t>7</w:t>
      </w:r>
      <w:r>
        <w:tab/>
        <w:t>Liaison activities of TSG RAN</w:t>
      </w:r>
      <w:bookmarkEnd w:id="88"/>
      <w:bookmarkEnd w:id="89"/>
    </w:p>
    <w:p w14:paraId="40749711" w14:textId="77777777" w:rsidR="00494A59" w:rsidRDefault="00494A59" w:rsidP="00494A59">
      <w:r>
        <w:t>NOTE: This agenda item will only handle LSs not handled elsewhere.</w:t>
      </w:r>
    </w:p>
    <w:p w14:paraId="53D43AA5" w14:textId="77777777" w:rsidR="00494A59" w:rsidRDefault="00494A59" w:rsidP="00494A59">
      <w:pPr>
        <w:rPr>
          <w:rFonts w:ascii="Arial" w:hAnsi="Arial" w:cs="Arial"/>
          <w:b/>
          <w:sz w:val="24"/>
        </w:rPr>
      </w:pPr>
      <w:r>
        <w:rPr>
          <w:rFonts w:ascii="Arial" w:hAnsi="Arial" w:cs="Arial"/>
          <w:b/>
          <w:color w:val="0000FF"/>
          <w:sz w:val="24"/>
        </w:rPr>
        <w:t>RP-242445</w:t>
      </w:r>
      <w:r>
        <w:rPr>
          <w:rFonts w:ascii="Arial" w:hAnsi="Arial" w:cs="Arial"/>
          <w:b/>
          <w:color w:val="0000FF"/>
          <w:sz w:val="24"/>
        </w:rPr>
        <w:tab/>
      </w:r>
      <w:r>
        <w:rPr>
          <w:rFonts w:ascii="Arial" w:hAnsi="Arial" w:cs="Arial"/>
          <w:b/>
          <w:sz w:val="24"/>
        </w:rPr>
        <w:t>LS on UAV regulation (R3-245815; to: SA2; cc: RAN, SA, SA1; contact: CMCC)</w:t>
      </w:r>
    </w:p>
    <w:p w14:paraId="0FDAB31F"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R3-245815, to SA2, cc RAN, SA, SA1</w:t>
      </w:r>
      <w:r>
        <w:rPr>
          <w:i/>
        </w:rPr>
        <w:br/>
      </w:r>
      <w:r>
        <w:rPr>
          <w:i/>
        </w:rPr>
        <w:tab/>
      </w:r>
      <w:r>
        <w:rPr>
          <w:i/>
        </w:rPr>
        <w:tab/>
      </w:r>
      <w:r>
        <w:rPr>
          <w:i/>
        </w:rPr>
        <w:tab/>
      </w:r>
      <w:r>
        <w:rPr>
          <w:i/>
        </w:rPr>
        <w:tab/>
      </w:r>
      <w:r>
        <w:rPr>
          <w:i/>
        </w:rPr>
        <w:tab/>
        <w:t>Source: RAN3</w:t>
      </w:r>
    </w:p>
    <w:p w14:paraId="5416644F" w14:textId="77777777" w:rsidR="00494A59" w:rsidRDefault="00494A59" w:rsidP="00494A59">
      <w:pPr>
        <w:rPr>
          <w:rFonts w:ascii="Arial" w:hAnsi="Arial" w:cs="Arial"/>
          <w:b/>
        </w:rPr>
      </w:pPr>
      <w:r>
        <w:rPr>
          <w:rFonts w:ascii="Arial" w:hAnsi="Arial" w:cs="Arial"/>
          <w:b/>
        </w:rPr>
        <w:t xml:space="preserve">Abstract: </w:t>
      </w:r>
    </w:p>
    <w:p w14:paraId="7A12FF71" w14:textId="77777777" w:rsidR="00494A59" w:rsidRDefault="00494A59" w:rsidP="00494A59">
      <w:r>
        <w:t>no RAN action requested</w:t>
      </w:r>
    </w:p>
    <w:p w14:paraId="45DE7C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EDED0" w14:textId="77777777" w:rsidR="00494A59" w:rsidRDefault="00494A59" w:rsidP="00494A59">
      <w:pPr>
        <w:rPr>
          <w:rFonts w:ascii="Arial" w:hAnsi="Arial" w:cs="Arial"/>
          <w:b/>
          <w:sz w:val="24"/>
        </w:rPr>
      </w:pPr>
      <w:r>
        <w:rPr>
          <w:rFonts w:ascii="Arial" w:hAnsi="Arial" w:cs="Arial"/>
          <w:b/>
          <w:color w:val="0000FF"/>
          <w:sz w:val="24"/>
        </w:rPr>
        <w:t>RP-242952</w:t>
      </w:r>
      <w:r>
        <w:rPr>
          <w:rFonts w:ascii="Arial" w:hAnsi="Arial" w:cs="Arial"/>
          <w:b/>
          <w:color w:val="0000FF"/>
          <w:sz w:val="24"/>
        </w:rPr>
        <w:tab/>
      </w:r>
      <w:r>
        <w:rPr>
          <w:rFonts w:ascii="Arial" w:hAnsi="Arial" w:cs="Arial"/>
          <w:b/>
          <w:sz w:val="24"/>
        </w:rPr>
        <w:t>Reply LS to R3-245815 = RP-242445 on UAV regulation (S1-244759; to: RAN3; cc: RAN, SA, SA2; contact: Huawei)</w:t>
      </w:r>
    </w:p>
    <w:p w14:paraId="6996943F"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S1-244759, to RAN3, cc RAN, SA, SA2</w:t>
      </w:r>
      <w:r>
        <w:rPr>
          <w:i/>
        </w:rPr>
        <w:br/>
      </w:r>
      <w:r>
        <w:rPr>
          <w:i/>
        </w:rPr>
        <w:tab/>
      </w:r>
      <w:r>
        <w:rPr>
          <w:i/>
        </w:rPr>
        <w:tab/>
      </w:r>
      <w:r>
        <w:rPr>
          <w:i/>
        </w:rPr>
        <w:tab/>
      </w:r>
      <w:r>
        <w:rPr>
          <w:i/>
        </w:rPr>
        <w:tab/>
      </w:r>
      <w:r>
        <w:rPr>
          <w:i/>
        </w:rPr>
        <w:tab/>
        <w:t>Source: SA1</w:t>
      </w:r>
    </w:p>
    <w:p w14:paraId="50C2280D" w14:textId="77777777" w:rsidR="00494A59" w:rsidRDefault="00494A59" w:rsidP="00494A59">
      <w:pPr>
        <w:rPr>
          <w:rFonts w:ascii="Arial" w:hAnsi="Arial" w:cs="Arial"/>
          <w:b/>
        </w:rPr>
      </w:pPr>
      <w:r>
        <w:rPr>
          <w:rFonts w:ascii="Arial" w:hAnsi="Arial" w:cs="Arial"/>
          <w:b/>
        </w:rPr>
        <w:t xml:space="preserve">Abstract: </w:t>
      </w:r>
    </w:p>
    <w:p w14:paraId="43875B88" w14:textId="77777777" w:rsidR="00494A59" w:rsidRDefault="00494A59" w:rsidP="00494A59">
      <w:r>
        <w:t>no RAN action requested</w:t>
      </w:r>
    </w:p>
    <w:p w14:paraId="3ACF3DF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8B9C5" w14:textId="77777777" w:rsidR="00494A59" w:rsidRDefault="00494A59" w:rsidP="00494A59">
      <w:pPr>
        <w:rPr>
          <w:rFonts w:ascii="Arial" w:hAnsi="Arial" w:cs="Arial"/>
          <w:b/>
          <w:sz w:val="24"/>
        </w:rPr>
      </w:pPr>
      <w:r>
        <w:rPr>
          <w:rFonts w:ascii="Arial" w:hAnsi="Arial" w:cs="Arial"/>
          <w:b/>
          <w:color w:val="0000FF"/>
          <w:sz w:val="24"/>
        </w:rPr>
        <w:t>RP-243193</w:t>
      </w:r>
      <w:r>
        <w:rPr>
          <w:rFonts w:ascii="Arial" w:hAnsi="Arial" w:cs="Arial"/>
          <w:b/>
          <w:color w:val="0000FF"/>
          <w:sz w:val="24"/>
        </w:rPr>
        <w:tab/>
      </w:r>
      <w:r>
        <w:rPr>
          <w:rFonts w:ascii="Arial" w:hAnsi="Arial" w:cs="Arial"/>
          <w:b/>
          <w:sz w:val="24"/>
        </w:rPr>
        <w:t>Reply LS to R3-245815 = RP-242445 on UAV regulation (S2-2413011; to: RAN3; cc: RAN, SA, SA1; contact: Samsung)</w:t>
      </w:r>
    </w:p>
    <w:p w14:paraId="074B8546"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S2-2413011, to RAN3, cc RAN, SA, SA1</w:t>
      </w:r>
      <w:r>
        <w:rPr>
          <w:i/>
        </w:rPr>
        <w:br/>
      </w:r>
      <w:r>
        <w:rPr>
          <w:i/>
        </w:rPr>
        <w:tab/>
      </w:r>
      <w:r>
        <w:rPr>
          <w:i/>
        </w:rPr>
        <w:tab/>
      </w:r>
      <w:r>
        <w:rPr>
          <w:i/>
        </w:rPr>
        <w:tab/>
      </w:r>
      <w:r>
        <w:rPr>
          <w:i/>
        </w:rPr>
        <w:tab/>
      </w:r>
      <w:r>
        <w:rPr>
          <w:i/>
        </w:rPr>
        <w:tab/>
        <w:t>Source: SA2</w:t>
      </w:r>
    </w:p>
    <w:p w14:paraId="77448593" w14:textId="77777777" w:rsidR="00494A59" w:rsidRDefault="00494A59" w:rsidP="00494A59">
      <w:pPr>
        <w:rPr>
          <w:rFonts w:ascii="Arial" w:hAnsi="Arial" w:cs="Arial"/>
          <w:b/>
        </w:rPr>
      </w:pPr>
      <w:r>
        <w:rPr>
          <w:rFonts w:ascii="Arial" w:hAnsi="Arial" w:cs="Arial"/>
          <w:b/>
        </w:rPr>
        <w:t xml:space="preserve">Abstract: </w:t>
      </w:r>
    </w:p>
    <w:p w14:paraId="1AC54C9E" w14:textId="77777777" w:rsidR="00494A59" w:rsidRDefault="00494A59" w:rsidP="00494A59">
      <w:r>
        <w:t>no RAN action requested</w:t>
      </w:r>
    </w:p>
    <w:p w14:paraId="1E1918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73EF0" w14:textId="77777777" w:rsidR="00494A59" w:rsidRDefault="00494A59" w:rsidP="00494A59">
      <w:pPr>
        <w:rPr>
          <w:rFonts w:ascii="Arial" w:hAnsi="Arial" w:cs="Arial"/>
          <w:b/>
          <w:sz w:val="24"/>
        </w:rPr>
      </w:pPr>
      <w:r>
        <w:rPr>
          <w:rFonts w:ascii="Arial" w:hAnsi="Arial" w:cs="Arial"/>
          <w:b/>
          <w:color w:val="0000FF"/>
          <w:sz w:val="24"/>
        </w:rPr>
        <w:t>RP-242433</w:t>
      </w:r>
      <w:r>
        <w:rPr>
          <w:rFonts w:ascii="Arial" w:hAnsi="Arial" w:cs="Arial"/>
          <w:b/>
          <w:color w:val="0000FF"/>
          <w:sz w:val="24"/>
        </w:rPr>
        <w:tab/>
      </w:r>
      <w:r>
        <w:rPr>
          <w:rFonts w:ascii="Arial" w:hAnsi="Arial" w:cs="Arial"/>
          <w:b/>
          <w:sz w:val="24"/>
        </w:rPr>
        <w:t>LS to 3GPP on LTE TRP/TRS test method for UE over 72mm wide (TFES(24)081028r2; to: RAN4, RAN5; cc: RAN; contact: Ericsson)</w:t>
      </w:r>
    </w:p>
    <w:p w14:paraId="33965814"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TFES(24)081028r2, to RAN4, RAN5, cc RAN</w:t>
      </w:r>
      <w:r>
        <w:rPr>
          <w:i/>
        </w:rPr>
        <w:br/>
      </w:r>
      <w:r>
        <w:rPr>
          <w:i/>
        </w:rPr>
        <w:tab/>
      </w:r>
      <w:r>
        <w:rPr>
          <w:i/>
        </w:rPr>
        <w:tab/>
      </w:r>
      <w:r>
        <w:rPr>
          <w:i/>
        </w:rPr>
        <w:tab/>
      </w:r>
      <w:r>
        <w:rPr>
          <w:i/>
        </w:rPr>
        <w:tab/>
      </w:r>
      <w:r>
        <w:rPr>
          <w:i/>
        </w:rPr>
        <w:tab/>
        <w:t>Source: ETSI TC MSG TFES</w:t>
      </w:r>
    </w:p>
    <w:p w14:paraId="29BDB768" w14:textId="77777777" w:rsidR="00494A59" w:rsidRDefault="00494A59" w:rsidP="00494A59">
      <w:pPr>
        <w:rPr>
          <w:rFonts w:ascii="Arial" w:hAnsi="Arial" w:cs="Arial"/>
          <w:b/>
        </w:rPr>
      </w:pPr>
      <w:r>
        <w:rPr>
          <w:rFonts w:ascii="Arial" w:hAnsi="Arial" w:cs="Arial"/>
          <w:b/>
        </w:rPr>
        <w:t xml:space="preserve">Abstract: </w:t>
      </w:r>
    </w:p>
    <w:p w14:paraId="6E31D6D6" w14:textId="77777777" w:rsidR="00494A59" w:rsidRDefault="00494A59" w:rsidP="00494A59">
      <w:r>
        <w:lastRenderedPageBreak/>
        <w:t>no RAN action requested; EN 301 908-13 is based on 3GPP REL-13 requirements; note: REL-15 WI LTE_UTRA_TRP_TRS-Core (originally started in REL-12) was finally stopped at RAN #78  (unable to achieve consensus on a possible solution) and with this also LTE_U</w:t>
      </w:r>
    </w:p>
    <w:p w14:paraId="090BC9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0F3BB" w14:textId="77777777" w:rsidR="00494A59" w:rsidRDefault="00494A59" w:rsidP="00494A59">
      <w:pPr>
        <w:rPr>
          <w:rFonts w:ascii="Arial" w:hAnsi="Arial" w:cs="Arial"/>
          <w:b/>
          <w:sz w:val="24"/>
        </w:rPr>
      </w:pPr>
      <w:r>
        <w:rPr>
          <w:rFonts w:ascii="Arial" w:hAnsi="Arial" w:cs="Arial"/>
          <w:b/>
          <w:color w:val="0000FF"/>
          <w:sz w:val="24"/>
        </w:rPr>
        <w:t>RP-242448</w:t>
      </w:r>
      <w:r>
        <w:rPr>
          <w:rFonts w:ascii="Arial" w:hAnsi="Arial" w:cs="Arial"/>
          <w:b/>
          <w:color w:val="0000FF"/>
          <w:sz w:val="24"/>
        </w:rPr>
        <w:tab/>
      </w:r>
      <w:r>
        <w:rPr>
          <w:rFonts w:ascii="Arial" w:hAnsi="Arial" w:cs="Arial"/>
          <w:b/>
          <w:sz w:val="24"/>
        </w:rPr>
        <w:t>Reply LS to TFES(24)081028r2 = RP-242433 on 3GPP LTE TRP/TRS test method for UE over 72mm wide (R4-2418206; to: ETSI TC MSG/TFES; cc: RAN5, RAN; contact: vivo)</w:t>
      </w:r>
    </w:p>
    <w:p w14:paraId="6AD312E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R4-2418206, to ETSI TC MSG/TFES, cc RAN5, RAN</w:t>
      </w:r>
      <w:r>
        <w:rPr>
          <w:i/>
        </w:rPr>
        <w:br/>
      </w:r>
      <w:r>
        <w:rPr>
          <w:i/>
        </w:rPr>
        <w:tab/>
      </w:r>
      <w:r>
        <w:rPr>
          <w:i/>
        </w:rPr>
        <w:tab/>
      </w:r>
      <w:r>
        <w:rPr>
          <w:i/>
        </w:rPr>
        <w:tab/>
      </w:r>
      <w:r>
        <w:rPr>
          <w:i/>
        </w:rPr>
        <w:tab/>
      </w:r>
      <w:r>
        <w:rPr>
          <w:i/>
        </w:rPr>
        <w:tab/>
        <w:t>Source: RAN4</w:t>
      </w:r>
    </w:p>
    <w:p w14:paraId="3E898DE0" w14:textId="77777777" w:rsidR="00494A59" w:rsidRDefault="00494A59" w:rsidP="00494A59">
      <w:pPr>
        <w:rPr>
          <w:rFonts w:ascii="Arial" w:hAnsi="Arial" w:cs="Arial"/>
          <w:b/>
        </w:rPr>
      </w:pPr>
      <w:r>
        <w:rPr>
          <w:rFonts w:ascii="Arial" w:hAnsi="Arial" w:cs="Arial"/>
          <w:b/>
        </w:rPr>
        <w:t xml:space="preserve">Abstract: </w:t>
      </w:r>
    </w:p>
    <w:p w14:paraId="3E148F62" w14:textId="77777777" w:rsidR="00494A59" w:rsidRDefault="00494A59" w:rsidP="00494A59">
      <w:r>
        <w:t>no RAN action requested</w:t>
      </w:r>
    </w:p>
    <w:p w14:paraId="35CD879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81974" w14:textId="77777777" w:rsidR="00494A59" w:rsidRDefault="00494A59" w:rsidP="00494A59">
      <w:pPr>
        <w:rPr>
          <w:rFonts w:ascii="Arial" w:hAnsi="Arial" w:cs="Arial"/>
          <w:b/>
          <w:sz w:val="24"/>
        </w:rPr>
      </w:pPr>
      <w:r>
        <w:rPr>
          <w:rFonts w:ascii="Arial" w:hAnsi="Arial" w:cs="Arial"/>
          <w:b/>
          <w:color w:val="0000FF"/>
          <w:sz w:val="24"/>
        </w:rPr>
        <w:t>RP-242432</w:t>
      </w:r>
      <w:r>
        <w:rPr>
          <w:rFonts w:ascii="Arial" w:hAnsi="Arial" w:cs="Arial"/>
          <w:b/>
          <w:color w:val="0000FF"/>
          <w:sz w:val="24"/>
        </w:rPr>
        <w:tab/>
      </w:r>
      <w:r>
        <w:rPr>
          <w:rFonts w:ascii="Arial" w:hAnsi="Arial" w:cs="Arial"/>
          <w:b/>
          <w:sz w:val="24"/>
        </w:rPr>
        <w:t>LS on Transmitter spurious emissions: co-existence requirements limits for high frequency bands (TFES(24)081026r2; to: RAN4; cc: RAN; contact: Ericsson)</w:t>
      </w:r>
    </w:p>
    <w:p w14:paraId="0555504F"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TFES(24)081026r2, to RAN4, cc RAN</w:t>
      </w:r>
      <w:r>
        <w:rPr>
          <w:i/>
        </w:rPr>
        <w:br/>
      </w:r>
      <w:r>
        <w:rPr>
          <w:i/>
        </w:rPr>
        <w:tab/>
      </w:r>
      <w:r>
        <w:rPr>
          <w:i/>
        </w:rPr>
        <w:tab/>
      </w:r>
      <w:r>
        <w:rPr>
          <w:i/>
        </w:rPr>
        <w:tab/>
      </w:r>
      <w:r>
        <w:rPr>
          <w:i/>
        </w:rPr>
        <w:tab/>
      </w:r>
      <w:r>
        <w:rPr>
          <w:i/>
        </w:rPr>
        <w:tab/>
        <w:t>Source: ETSI TC MSG TFES</w:t>
      </w:r>
    </w:p>
    <w:p w14:paraId="34F6A005" w14:textId="77777777" w:rsidR="00494A59" w:rsidRDefault="00494A59" w:rsidP="00494A59">
      <w:pPr>
        <w:rPr>
          <w:rFonts w:ascii="Arial" w:hAnsi="Arial" w:cs="Arial"/>
          <w:b/>
        </w:rPr>
      </w:pPr>
      <w:r>
        <w:rPr>
          <w:rFonts w:ascii="Arial" w:hAnsi="Arial" w:cs="Arial"/>
          <w:b/>
        </w:rPr>
        <w:t xml:space="preserve">Abstract: </w:t>
      </w:r>
    </w:p>
    <w:p w14:paraId="7465B7EE" w14:textId="77777777" w:rsidR="00494A59" w:rsidRDefault="00494A59" w:rsidP="00494A59">
      <w:r>
        <w:t>no RAN action requested</w:t>
      </w:r>
    </w:p>
    <w:p w14:paraId="7D4E16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8D65F" w14:textId="77777777" w:rsidR="00494A59" w:rsidRDefault="00494A59" w:rsidP="00494A59">
      <w:pPr>
        <w:rPr>
          <w:rFonts w:ascii="Arial" w:hAnsi="Arial" w:cs="Arial"/>
          <w:b/>
          <w:sz w:val="24"/>
        </w:rPr>
      </w:pPr>
      <w:r>
        <w:rPr>
          <w:rFonts w:ascii="Arial" w:hAnsi="Arial" w:cs="Arial"/>
          <w:b/>
          <w:color w:val="0000FF"/>
          <w:sz w:val="24"/>
        </w:rPr>
        <w:t>RP-242447</w:t>
      </w:r>
      <w:r>
        <w:rPr>
          <w:rFonts w:ascii="Arial" w:hAnsi="Arial" w:cs="Arial"/>
          <w:b/>
          <w:color w:val="0000FF"/>
          <w:sz w:val="24"/>
        </w:rPr>
        <w:tab/>
      </w:r>
      <w:r>
        <w:rPr>
          <w:rFonts w:ascii="Arial" w:hAnsi="Arial" w:cs="Arial"/>
          <w:b/>
          <w:sz w:val="24"/>
        </w:rPr>
        <w:t>Reply LS to ETSI MSG TFES TFES(24)081026r2 = RP-242432 on Tx spurious emissions: co-existence requirements limits for high frequency bands (R4-2416588; to: ETSI MSG TFES; cc: RAN; contact: Huawei)</w:t>
      </w:r>
    </w:p>
    <w:p w14:paraId="2ED4C72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R4-2416588, to ETSI MSG TFES, cc RAN</w:t>
      </w:r>
      <w:r>
        <w:rPr>
          <w:i/>
        </w:rPr>
        <w:br/>
      </w:r>
      <w:r>
        <w:rPr>
          <w:i/>
        </w:rPr>
        <w:tab/>
      </w:r>
      <w:r>
        <w:rPr>
          <w:i/>
        </w:rPr>
        <w:tab/>
      </w:r>
      <w:r>
        <w:rPr>
          <w:i/>
        </w:rPr>
        <w:tab/>
      </w:r>
      <w:r>
        <w:rPr>
          <w:i/>
        </w:rPr>
        <w:tab/>
      </w:r>
      <w:r>
        <w:rPr>
          <w:i/>
        </w:rPr>
        <w:tab/>
        <w:t>Source: RAN4</w:t>
      </w:r>
    </w:p>
    <w:p w14:paraId="33E96921" w14:textId="77777777" w:rsidR="00494A59" w:rsidRDefault="00494A59" w:rsidP="00494A59">
      <w:pPr>
        <w:rPr>
          <w:rFonts w:ascii="Arial" w:hAnsi="Arial" w:cs="Arial"/>
          <w:b/>
        </w:rPr>
      </w:pPr>
      <w:r>
        <w:rPr>
          <w:rFonts w:ascii="Arial" w:hAnsi="Arial" w:cs="Arial"/>
          <w:b/>
        </w:rPr>
        <w:t xml:space="preserve">Abstract: </w:t>
      </w:r>
    </w:p>
    <w:p w14:paraId="1C72ECC9" w14:textId="77777777" w:rsidR="00494A59" w:rsidRDefault="00494A59" w:rsidP="00494A59">
      <w:r>
        <w:t>no RAN action requested</w:t>
      </w:r>
    </w:p>
    <w:p w14:paraId="7FF28DA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1D13C" w14:textId="77777777" w:rsidR="00494A59" w:rsidRDefault="00494A59" w:rsidP="00494A59">
      <w:pPr>
        <w:rPr>
          <w:rFonts w:ascii="Arial" w:hAnsi="Arial" w:cs="Arial"/>
          <w:b/>
          <w:sz w:val="24"/>
        </w:rPr>
      </w:pPr>
      <w:r>
        <w:rPr>
          <w:rFonts w:ascii="Arial" w:hAnsi="Arial" w:cs="Arial"/>
          <w:b/>
          <w:color w:val="0000FF"/>
          <w:sz w:val="24"/>
        </w:rPr>
        <w:t>RP-242941</w:t>
      </w:r>
      <w:r>
        <w:rPr>
          <w:rFonts w:ascii="Arial" w:hAnsi="Arial" w:cs="Arial"/>
          <w:b/>
          <w:color w:val="0000FF"/>
          <w:sz w:val="24"/>
        </w:rPr>
        <w:tab/>
      </w:r>
      <w:r>
        <w:rPr>
          <w:rFonts w:ascii="Arial" w:hAnsi="Arial" w:cs="Arial"/>
          <w:b/>
          <w:sz w:val="24"/>
        </w:rPr>
        <w:t>On request from ETSI MGS TFES on co-existence requirement limits</w:t>
      </w:r>
    </w:p>
    <w:p w14:paraId="6D34A4D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Ericsson, Nokia, NEC, ZTE</w:t>
      </w:r>
    </w:p>
    <w:p w14:paraId="17A5A9B9" w14:textId="77777777" w:rsidR="00494A59" w:rsidRDefault="00494A59" w:rsidP="00494A59">
      <w:pPr>
        <w:rPr>
          <w:rFonts w:ascii="Arial" w:hAnsi="Arial" w:cs="Arial"/>
          <w:b/>
        </w:rPr>
      </w:pPr>
      <w:r>
        <w:rPr>
          <w:rFonts w:ascii="Arial" w:hAnsi="Arial" w:cs="Arial"/>
          <w:b/>
        </w:rPr>
        <w:t xml:space="preserve">Abstract: </w:t>
      </w:r>
    </w:p>
    <w:p w14:paraId="496CE65D" w14:textId="77777777" w:rsidR="00494A59" w:rsidRDefault="00494A59" w:rsidP="00494A59">
      <w:r>
        <w:t xml:space="preserve">LS from ETSI TC MSG TFES was received in RP-242432 on co-existence TX spurious emission limits for high frequency bands. In this contribution we ask RAN for guidance on handling of this topic in RAN4, suggesting two alternative solutions. </w:t>
      </w:r>
    </w:p>
    <w:p w14:paraId="71CE548D" w14:textId="77777777" w:rsidR="00494A59" w:rsidRDefault="00494A59" w:rsidP="00494A59">
      <w:pPr>
        <w:rPr>
          <w:rFonts w:ascii="Arial" w:hAnsi="Arial" w:cs="Arial"/>
          <w:b/>
        </w:rPr>
      </w:pPr>
      <w:r>
        <w:rPr>
          <w:rFonts w:ascii="Arial" w:hAnsi="Arial" w:cs="Arial"/>
          <w:b/>
        </w:rPr>
        <w:t xml:space="preserve">Discussion: </w:t>
      </w:r>
    </w:p>
    <w:p w14:paraId="138E8C1A" w14:textId="77777777" w:rsidR="00494A59" w:rsidRDefault="00494A59" w:rsidP="00494A59">
      <w:r>
        <w:t>related to LSin TFES(24)081026r2 = RP-242432</w:t>
      </w:r>
    </w:p>
    <w:p w14:paraId="5EA1840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3F948" w14:textId="77777777" w:rsidR="00494A59" w:rsidRDefault="00494A59" w:rsidP="00494A59">
      <w:pPr>
        <w:rPr>
          <w:rFonts w:ascii="Arial" w:hAnsi="Arial" w:cs="Arial"/>
          <w:b/>
          <w:sz w:val="24"/>
        </w:rPr>
      </w:pPr>
      <w:r>
        <w:rPr>
          <w:rFonts w:ascii="Arial" w:hAnsi="Arial" w:cs="Arial"/>
          <w:b/>
          <w:color w:val="0000FF"/>
          <w:sz w:val="24"/>
        </w:rPr>
        <w:lastRenderedPageBreak/>
        <w:t>RP-242434</w:t>
      </w:r>
      <w:r>
        <w:rPr>
          <w:rFonts w:ascii="Arial" w:hAnsi="Arial" w:cs="Arial"/>
          <w:b/>
          <w:color w:val="0000FF"/>
          <w:sz w:val="24"/>
        </w:rPr>
        <w:tab/>
      </w:r>
      <w:r>
        <w:rPr>
          <w:rFonts w:ascii="Arial" w:hAnsi="Arial" w:cs="Arial"/>
          <w:b/>
          <w:sz w:val="24"/>
        </w:rPr>
        <w:t>LS on Request for HIBS band plan information (APT_WG_LS240913; to: RAN, RAN4; cc: -; contact: SoftBank)</w:t>
      </w:r>
    </w:p>
    <w:p w14:paraId="318F2416"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APT_WG_LS240913, to RAN, RAN4, cc -</w:t>
      </w:r>
      <w:r>
        <w:rPr>
          <w:i/>
        </w:rPr>
        <w:br/>
      </w:r>
      <w:r>
        <w:rPr>
          <w:i/>
        </w:rPr>
        <w:tab/>
      </w:r>
      <w:r>
        <w:rPr>
          <w:i/>
        </w:rPr>
        <w:tab/>
      </w:r>
      <w:r>
        <w:rPr>
          <w:i/>
        </w:rPr>
        <w:tab/>
      </w:r>
      <w:r>
        <w:rPr>
          <w:i/>
        </w:rPr>
        <w:tab/>
      </w:r>
      <w:r>
        <w:rPr>
          <w:i/>
        </w:rPr>
        <w:tab/>
        <w:t>Source: APT Wireless Group (AWG)</w:t>
      </w:r>
    </w:p>
    <w:p w14:paraId="5B682D3E" w14:textId="77777777" w:rsidR="00494A59" w:rsidRDefault="00494A59" w:rsidP="00494A59">
      <w:pPr>
        <w:rPr>
          <w:rFonts w:ascii="Arial" w:hAnsi="Arial" w:cs="Arial"/>
          <w:b/>
        </w:rPr>
      </w:pPr>
      <w:r>
        <w:rPr>
          <w:rFonts w:ascii="Arial" w:hAnsi="Arial" w:cs="Arial"/>
          <w:b/>
        </w:rPr>
        <w:t xml:space="preserve">Abstract: </w:t>
      </w:r>
    </w:p>
    <w:p w14:paraId="469C87C7" w14:textId="77777777" w:rsidR="00494A59" w:rsidRDefault="00494A59" w:rsidP="00494A59">
      <w:r>
        <w:t>APT = ASIA-PACIFIC TELECOMMUNITY; HIBS= High Altitude Platform Station as IMT base stations</w:t>
      </w:r>
    </w:p>
    <w:p w14:paraId="7E11B87A" w14:textId="77777777" w:rsidR="00494A59" w:rsidRDefault="00494A59" w:rsidP="00494A59">
      <w:pPr>
        <w:rPr>
          <w:rFonts w:ascii="Arial" w:hAnsi="Arial" w:cs="Arial"/>
          <w:b/>
        </w:rPr>
      </w:pPr>
      <w:r>
        <w:rPr>
          <w:rFonts w:ascii="Arial" w:hAnsi="Arial" w:cs="Arial"/>
          <w:b/>
        </w:rPr>
        <w:t xml:space="preserve">Discussion: </w:t>
      </w:r>
    </w:p>
    <w:p w14:paraId="08DF22B3" w14:textId="77777777" w:rsidR="00494A59" w:rsidRDefault="00494A59" w:rsidP="00494A59">
      <w:r>
        <w:t>Note: RAN4 answered this LSin APT_WG_LS240913 = RP-242434 already in R4-2416557.</w:t>
      </w:r>
    </w:p>
    <w:p w14:paraId="7342E2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C02E9" w14:textId="77777777" w:rsidR="00494A59" w:rsidRDefault="00494A59" w:rsidP="00494A59">
      <w:pPr>
        <w:rPr>
          <w:rFonts w:ascii="Arial" w:hAnsi="Arial" w:cs="Arial"/>
          <w:b/>
          <w:sz w:val="24"/>
        </w:rPr>
      </w:pPr>
      <w:r>
        <w:rPr>
          <w:rFonts w:ascii="Arial" w:hAnsi="Arial" w:cs="Arial"/>
          <w:b/>
          <w:color w:val="0000FF"/>
          <w:sz w:val="24"/>
        </w:rPr>
        <w:t>RP-242435</w:t>
      </w:r>
      <w:r>
        <w:rPr>
          <w:rFonts w:ascii="Arial" w:hAnsi="Arial" w:cs="Arial"/>
          <w:b/>
          <w:color w:val="0000FF"/>
          <w:sz w:val="24"/>
        </w:rPr>
        <w:tab/>
      </w:r>
      <w:r>
        <w:rPr>
          <w:rFonts w:ascii="Arial" w:hAnsi="Arial" w:cs="Arial"/>
          <w:b/>
          <w:sz w:val="24"/>
        </w:rPr>
        <w:t>LS to 3GPP on new NGMN Publication: ‘Automation and Autonomous system Architecture Framework – Phase 2’ (NGMN_LS240924; to: RAN, CT, SA; cc: -; contact: US Cellular)</w:t>
      </w:r>
    </w:p>
    <w:p w14:paraId="4A08A43F"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NGMN_LS240924, to RAN, SA, cc -</w:t>
      </w:r>
      <w:r>
        <w:rPr>
          <w:i/>
        </w:rPr>
        <w:br/>
      </w:r>
      <w:r>
        <w:rPr>
          <w:i/>
        </w:rPr>
        <w:tab/>
      </w:r>
      <w:r>
        <w:rPr>
          <w:i/>
        </w:rPr>
        <w:tab/>
      </w:r>
      <w:r>
        <w:rPr>
          <w:i/>
        </w:rPr>
        <w:tab/>
      </w:r>
      <w:r>
        <w:rPr>
          <w:i/>
        </w:rPr>
        <w:tab/>
      </w:r>
      <w:r>
        <w:rPr>
          <w:i/>
        </w:rPr>
        <w:tab/>
        <w:t>Source: NGMN</w:t>
      </w:r>
    </w:p>
    <w:p w14:paraId="4891EB8A" w14:textId="77777777" w:rsidR="00494A59" w:rsidRDefault="00494A59" w:rsidP="00494A59">
      <w:pPr>
        <w:rPr>
          <w:rFonts w:ascii="Arial" w:hAnsi="Arial" w:cs="Arial"/>
          <w:b/>
        </w:rPr>
      </w:pPr>
      <w:r>
        <w:rPr>
          <w:rFonts w:ascii="Arial" w:hAnsi="Arial" w:cs="Arial"/>
          <w:b/>
        </w:rPr>
        <w:t xml:space="preserve">Abstract: </w:t>
      </w:r>
    </w:p>
    <w:p w14:paraId="2105E121" w14:textId="77777777" w:rsidR="00494A59" w:rsidRDefault="00494A59" w:rsidP="00494A59">
      <w:r>
        <w:t>no explicit RAN action requested</w:t>
      </w:r>
    </w:p>
    <w:p w14:paraId="799A7A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F77E8" w14:textId="77777777" w:rsidR="00494A59" w:rsidRDefault="00494A59" w:rsidP="00494A59">
      <w:pPr>
        <w:pStyle w:val="Heading2"/>
      </w:pPr>
      <w:bookmarkStart w:id="90" w:name="_Toc189232855"/>
      <w:bookmarkStart w:id="91" w:name="_Toc189421571"/>
      <w:r>
        <w:t>8</w:t>
      </w:r>
      <w:r>
        <w:tab/>
        <w:t>ITU-R ad hoc</w:t>
      </w:r>
      <w:bookmarkEnd w:id="90"/>
      <w:bookmarkEnd w:id="91"/>
    </w:p>
    <w:p w14:paraId="21B7D6BA" w14:textId="77777777" w:rsidR="00494A59" w:rsidRDefault="00494A59" w:rsidP="00494A59">
      <w:pPr>
        <w:pStyle w:val="Heading3"/>
      </w:pPr>
      <w:bookmarkStart w:id="92" w:name="_Toc189232856"/>
      <w:bookmarkStart w:id="93" w:name="_Toc189421572"/>
      <w:r>
        <w:t>8.1</w:t>
      </w:r>
      <w:r>
        <w:tab/>
        <w:t>Status report</w:t>
      </w:r>
      <w:bookmarkEnd w:id="92"/>
      <w:bookmarkEnd w:id="93"/>
    </w:p>
    <w:p w14:paraId="24B55013" w14:textId="77777777" w:rsidR="00494A59" w:rsidRDefault="00494A59" w:rsidP="00494A59">
      <w:pPr>
        <w:rPr>
          <w:rFonts w:ascii="Arial" w:hAnsi="Arial" w:cs="Arial"/>
          <w:b/>
          <w:sz w:val="24"/>
        </w:rPr>
      </w:pPr>
      <w:r>
        <w:rPr>
          <w:rFonts w:ascii="Arial" w:hAnsi="Arial" w:cs="Arial"/>
          <w:b/>
          <w:color w:val="0000FF"/>
          <w:sz w:val="24"/>
        </w:rPr>
        <w:t>RP-242430</w:t>
      </w:r>
      <w:r>
        <w:rPr>
          <w:rFonts w:ascii="Arial" w:hAnsi="Arial" w:cs="Arial"/>
          <w:b/>
          <w:color w:val="0000FF"/>
          <w:sz w:val="24"/>
        </w:rPr>
        <w:tab/>
      </w:r>
      <w:r>
        <w:rPr>
          <w:rFonts w:ascii="Arial" w:hAnsi="Arial" w:cs="Arial"/>
          <w:b/>
          <w:sz w:val="24"/>
        </w:rPr>
        <w:t>Status Report ITU-R Ad hoc</w:t>
      </w:r>
    </w:p>
    <w:p w14:paraId="5ACDACB6"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1F67AAB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D1E32" w14:textId="77777777" w:rsidR="00494A59" w:rsidRDefault="00494A59" w:rsidP="00494A59">
      <w:pPr>
        <w:pStyle w:val="Heading3"/>
      </w:pPr>
      <w:bookmarkStart w:id="94" w:name="_Toc189232857"/>
      <w:bookmarkStart w:id="95" w:name="_Toc189421573"/>
      <w:r>
        <w:t>8.2</w:t>
      </w:r>
      <w:r>
        <w:tab/>
        <w:t>Documents from/to ITU-R WP5D</w:t>
      </w:r>
      <w:bookmarkEnd w:id="94"/>
      <w:bookmarkEnd w:id="95"/>
    </w:p>
    <w:p w14:paraId="7D4C5DB2" w14:textId="77777777" w:rsidR="00494A59" w:rsidRDefault="00494A59" w:rsidP="00494A59">
      <w:pPr>
        <w:rPr>
          <w:rFonts w:ascii="Arial" w:hAnsi="Arial" w:cs="Arial"/>
          <w:b/>
          <w:sz w:val="24"/>
        </w:rPr>
      </w:pPr>
      <w:r>
        <w:rPr>
          <w:rFonts w:ascii="Arial" w:hAnsi="Arial" w:cs="Arial"/>
          <w:b/>
          <w:color w:val="0000FF"/>
          <w:sz w:val="24"/>
        </w:rPr>
        <w:t>RP-243204</w:t>
      </w:r>
      <w:r>
        <w:rPr>
          <w:rFonts w:ascii="Arial" w:hAnsi="Arial" w:cs="Arial"/>
          <w:b/>
          <w:color w:val="0000FF"/>
          <w:sz w:val="24"/>
        </w:rPr>
        <w:tab/>
      </w:r>
      <w:r>
        <w:rPr>
          <w:rFonts w:ascii="Arial" w:hAnsi="Arial" w:cs="Arial"/>
          <w:b/>
          <w:sz w:val="24"/>
        </w:rPr>
        <w:t>LS on Process to revise Recommendation ITU-R M.2150-2 and Recommendation ITU-R M.2012-6 (ITU_R_WP5D_TEMP_165rev1; to: RAN, SA, ARIB, ATIS, CCSA, ETSI, TSDSI, TTA, TTC, IEEE, ITRI, WiMAX Forum, DECT Forum, Nufront, Independent Evaluation Groups (IEG) registered for the IMT-2020 evaluation process (Rev.3 to ITU-R M.2150): 5GIF, ARIB and WWRF; contact: Counsellor ITU-R SG 5)</w:t>
      </w:r>
    </w:p>
    <w:p w14:paraId="75B36754"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ITU_R_WP5D_TEMP_165rev1, to RAN, SA, ARIB, ATIS, CCSA, ETSI, TSDSI, TTA, TTC, IEEE, ITRI, WiMAX Forum, DECT Forum, Nufront, IEGs for IMT-2020 evaluation process (Rev.3 to ITU-R M.2150): 5GIF, ARIB and WWRF, cc -</w:t>
      </w:r>
      <w:r>
        <w:rPr>
          <w:i/>
        </w:rPr>
        <w:br/>
      </w:r>
      <w:r>
        <w:rPr>
          <w:i/>
        </w:rPr>
        <w:tab/>
      </w:r>
      <w:r>
        <w:rPr>
          <w:i/>
        </w:rPr>
        <w:tab/>
      </w:r>
      <w:r>
        <w:rPr>
          <w:i/>
        </w:rPr>
        <w:tab/>
      </w:r>
      <w:r>
        <w:rPr>
          <w:i/>
        </w:rPr>
        <w:tab/>
      </w:r>
      <w:r>
        <w:rPr>
          <w:i/>
        </w:rPr>
        <w:tab/>
        <w:t>Source: ITU-R WP5D</w:t>
      </w:r>
    </w:p>
    <w:p w14:paraId="7E8FF07B" w14:textId="77777777" w:rsidR="00494A59" w:rsidRDefault="00494A59" w:rsidP="00494A59">
      <w:pPr>
        <w:rPr>
          <w:rFonts w:ascii="Arial" w:hAnsi="Arial" w:cs="Arial"/>
          <w:b/>
        </w:rPr>
      </w:pPr>
      <w:r>
        <w:rPr>
          <w:rFonts w:ascii="Arial" w:hAnsi="Arial" w:cs="Arial"/>
          <w:b/>
        </w:rPr>
        <w:t xml:space="preserve">Abstract: </w:t>
      </w:r>
    </w:p>
    <w:p w14:paraId="73099F55" w14:textId="77777777" w:rsidR="00494A59" w:rsidRDefault="00494A59" w:rsidP="00494A59">
      <w:r>
        <w:t>no explict RAN action requested</w:t>
      </w:r>
    </w:p>
    <w:p w14:paraId="53327B6F" w14:textId="77777777" w:rsidR="00494A59" w:rsidRDefault="00494A59" w:rsidP="00494A59">
      <w:pPr>
        <w:rPr>
          <w:rFonts w:ascii="Arial" w:hAnsi="Arial" w:cs="Arial"/>
          <w:b/>
        </w:rPr>
      </w:pPr>
      <w:r>
        <w:rPr>
          <w:rFonts w:ascii="Arial" w:hAnsi="Arial" w:cs="Arial"/>
          <w:b/>
        </w:rPr>
        <w:lastRenderedPageBreak/>
        <w:t xml:space="preserve">Discussion: </w:t>
      </w:r>
    </w:p>
    <w:p w14:paraId="52B63F65" w14:textId="77777777" w:rsidR="00494A59" w:rsidRDefault="00494A59" w:rsidP="00494A59">
      <w:r>
        <w:t>moved from AI 7 to AI 8.2</w:t>
      </w:r>
    </w:p>
    <w:p w14:paraId="34AAD90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RP-243240, RP-243241, RP-243274</w:t>
      </w:r>
      <w:r>
        <w:rPr>
          <w:color w:val="993300"/>
          <w:u w:val="single"/>
        </w:rPr>
        <w:t>.</w:t>
      </w:r>
    </w:p>
    <w:p w14:paraId="19542155" w14:textId="77777777" w:rsidR="00494A59" w:rsidRDefault="00494A59" w:rsidP="00494A59">
      <w:pPr>
        <w:rPr>
          <w:rFonts w:ascii="Arial" w:hAnsi="Arial" w:cs="Arial"/>
          <w:b/>
          <w:sz w:val="24"/>
        </w:rPr>
      </w:pPr>
      <w:r>
        <w:rPr>
          <w:rFonts w:ascii="Arial" w:hAnsi="Arial" w:cs="Arial"/>
          <w:b/>
          <w:color w:val="0000FF"/>
          <w:sz w:val="24"/>
        </w:rPr>
        <w:t>RP-242947</w:t>
      </w:r>
      <w:r>
        <w:rPr>
          <w:rFonts w:ascii="Arial" w:hAnsi="Arial" w:cs="Arial"/>
          <w:b/>
          <w:color w:val="0000FF"/>
          <w:sz w:val="24"/>
        </w:rPr>
        <w:tab/>
      </w:r>
      <w:r>
        <w:rPr>
          <w:rFonts w:ascii="Arial" w:hAnsi="Arial" w:cs="Arial"/>
          <w:b/>
          <w:sz w:val="24"/>
        </w:rPr>
        <w:t>DRAFT Reply LS to ITU_R_WP5D_TEMP_165rev1 = RP-243204 to External Organizations on process to revise Recommendation ITU-R M.2150-2 and Recommendation ITU-R M.2012-6 – 5G SRIT (RT-240029; to: RAN; cc: -; contact: Ericsson)</w:t>
      </w:r>
    </w:p>
    <w:p w14:paraId="4B8F7A2B"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RT-240029, to RAN, cc -</w:t>
      </w:r>
      <w:r>
        <w:rPr>
          <w:i/>
        </w:rPr>
        <w:br/>
      </w:r>
      <w:r>
        <w:rPr>
          <w:i/>
        </w:rPr>
        <w:tab/>
      </w:r>
      <w:r>
        <w:rPr>
          <w:i/>
        </w:rPr>
        <w:tab/>
      </w:r>
      <w:r>
        <w:rPr>
          <w:i/>
        </w:rPr>
        <w:tab/>
      </w:r>
      <w:r>
        <w:rPr>
          <w:i/>
        </w:rPr>
        <w:tab/>
      </w:r>
      <w:r>
        <w:rPr>
          <w:i/>
        </w:rPr>
        <w:tab/>
        <w:t>Source: 3GPP RAN ITU-R AH</w:t>
      </w:r>
    </w:p>
    <w:p w14:paraId="5A4E979D" w14:textId="77777777" w:rsidR="00494A59" w:rsidRDefault="00494A59" w:rsidP="00494A59">
      <w:pPr>
        <w:rPr>
          <w:rFonts w:ascii="Arial" w:hAnsi="Arial" w:cs="Arial"/>
          <w:b/>
        </w:rPr>
      </w:pPr>
      <w:r>
        <w:rPr>
          <w:rFonts w:ascii="Arial" w:hAnsi="Arial" w:cs="Arial"/>
          <w:b/>
        </w:rPr>
        <w:t xml:space="preserve">Abstract: </w:t>
      </w:r>
    </w:p>
    <w:p w14:paraId="141B53A1" w14:textId="77777777" w:rsidR="00494A59" w:rsidRDefault="00494A59" w:rsidP="00494A59">
      <w:r>
        <w:t>RAN action requested; preparing an LSout from RAN to SA which after SA review will go to PCG for approval</w:t>
      </w:r>
    </w:p>
    <w:p w14:paraId="7764090C" w14:textId="77777777" w:rsidR="00494A59" w:rsidRDefault="00494A59" w:rsidP="00494A59">
      <w:pPr>
        <w:rPr>
          <w:rFonts w:ascii="Arial" w:hAnsi="Arial" w:cs="Arial"/>
          <w:b/>
        </w:rPr>
      </w:pPr>
      <w:r>
        <w:rPr>
          <w:rFonts w:ascii="Arial" w:hAnsi="Arial" w:cs="Arial"/>
          <w:b/>
        </w:rPr>
        <w:t xml:space="preserve">Discussion: </w:t>
      </w:r>
    </w:p>
    <w:p w14:paraId="53BC0F17" w14:textId="77777777" w:rsidR="00494A59" w:rsidRDefault="00494A59" w:rsidP="00494A59">
      <w:r>
        <w:t>moved from AI 7 to 8.2</w:t>
      </w:r>
    </w:p>
    <w:p w14:paraId="709BB76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7C04A" w14:textId="77777777" w:rsidR="00494A59" w:rsidRDefault="00494A59" w:rsidP="00494A59">
      <w:pPr>
        <w:rPr>
          <w:rFonts w:ascii="Arial" w:hAnsi="Arial" w:cs="Arial"/>
          <w:b/>
          <w:sz w:val="24"/>
        </w:rPr>
      </w:pPr>
      <w:r>
        <w:rPr>
          <w:rFonts w:ascii="Arial" w:hAnsi="Arial" w:cs="Arial"/>
          <w:b/>
          <w:color w:val="0000FF"/>
          <w:sz w:val="24"/>
        </w:rPr>
        <w:t>RP-243239</w:t>
      </w:r>
      <w:r>
        <w:rPr>
          <w:rFonts w:ascii="Arial" w:hAnsi="Arial" w:cs="Arial"/>
          <w:b/>
          <w:color w:val="0000FF"/>
          <w:sz w:val="24"/>
        </w:rPr>
        <w:tab/>
      </w:r>
      <w:r>
        <w:rPr>
          <w:rFonts w:ascii="Arial" w:hAnsi="Arial" w:cs="Arial"/>
          <w:b/>
          <w:sz w:val="24"/>
        </w:rPr>
        <w:t>DRAFT Reply LS to ITU_R_WP5D_TEMP_165rev1 = RP-243204 on process to revise Recommendation ITU-R M.2150-2 and Recommendation ITU-R M.2012-6 – 5G SRIT (to: SA; cc: -; contact: Ericsson)</w:t>
      </w:r>
    </w:p>
    <w:p w14:paraId="0FF890A8"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DD2323B" w14:textId="77777777" w:rsidR="00494A59" w:rsidRDefault="00494A59" w:rsidP="00494A59">
      <w:pPr>
        <w:rPr>
          <w:rFonts w:ascii="Arial" w:hAnsi="Arial" w:cs="Arial"/>
          <w:b/>
        </w:rPr>
      </w:pPr>
      <w:r>
        <w:rPr>
          <w:rFonts w:ascii="Arial" w:hAnsi="Arial" w:cs="Arial"/>
          <w:b/>
        </w:rPr>
        <w:t xml:space="preserve">Abstract: </w:t>
      </w:r>
    </w:p>
    <w:p w14:paraId="13DDD9ED" w14:textId="77777777" w:rsidR="00494A59" w:rsidRDefault="00494A59" w:rsidP="00494A59">
      <w:r>
        <w:t>based on RT-240029 = RP-242947</w:t>
      </w:r>
    </w:p>
    <w:p w14:paraId="40FE206E" w14:textId="77777777" w:rsidR="00494A59" w:rsidRDefault="00494A59" w:rsidP="00494A59">
      <w:pPr>
        <w:rPr>
          <w:rFonts w:ascii="Arial" w:hAnsi="Arial" w:cs="Arial"/>
          <w:b/>
        </w:rPr>
      </w:pPr>
      <w:r>
        <w:rPr>
          <w:rFonts w:ascii="Arial" w:hAnsi="Arial" w:cs="Arial"/>
          <w:b/>
        </w:rPr>
        <w:t xml:space="preserve">Discussion: </w:t>
      </w:r>
    </w:p>
    <w:p w14:paraId="702EF2CD" w14:textId="77777777" w:rsidR="00494A59" w:rsidRDefault="00494A59" w:rsidP="00494A59">
      <w:r>
        <w:t>editorial change</w:t>
      </w:r>
    </w:p>
    <w:p w14:paraId="5425905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RP-243274</w:t>
      </w:r>
      <w:r>
        <w:rPr>
          <w:color w:val="993300"/>
          <w:u w:val="single"/>
        </w:rPr>
        <w:t>.</w:t>
      </w:r>
    </w:p>
    <w:p w14:paraId="401E585B" w14:textId="77777777" w:rsidR="00494A59" w:rsidRDefault="00494A59" w:rsidP="00494A59">
      <w:pPr>
        <w:rPr>
          <w:rFonts w:ascii="Arial" w:hAnsi="Arial" w:cs="Arial"/>
          <w:b/>
          <w:sz w:val="24"/>
        </w:rPr>
      </w:pPr>
      <w:r>
        <w:rPr>
          <w:rFonts w:ascii="Arial" w:hAnsi="Arial" w:cs="Arial"/>
          <w:b/>
          <w:color w:val="0000FF"/>
          <w:sz w:val="24"/>
        </w:rPr>
        <w:t>RP-243274</w:t>
      </w:r>
      <w:r>
        <w:rPr>
          <w:rFonts w:ascii="Arial" w:hAnsi="Arial" w:cs="Arial"/>
          <w:b/>
          <w:color w:val="0000FF"/>
          <w:sz w:val="24"/>
        </w:rPr>
        <w:tab/>
      </w:r>
      <w:r>
        <w:rPr>
          <w:rFonts w:ascii="Arial" w:hAnsi="Arial" w:cs="Arial"/>
          <w:b/>
          <w:sz w:val="24"/>
        </w:rPr>
        <w:t>DRAFT Reply LS to ITU_R_WP5D_TEMP_165rev1 = RP-243204 on process to revise Recommendation ITU-R M.2150-2 and Recommendation ITU-R M.2012-6 – 5G SRIT (to: SA; cc: -; contact: Ericsson)</w:t>
      </w:r>
    </w:p>
    <w:p w14:paraId="6730683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71BA315" w14:textId="77777777" w:rsidR="00494A59" w:rsidRDefault="00494A59" w:rsidP="00494A59">
      <w:pPr>
        <w:rPr>
          <w:color w:val="808080"/>
        </w:rPr>
      </w:pPr>
      <w:r>
        <w:rPr>
          <w:color w:val="808080"/>
        </w:rPr>
        <w:t>(Replaces RP-243239)</w:t>
      </w:r>
    </w:p>
    <w:p w14:paraId="0A4C3BF1" w14:textId="77777777" w:rsidR="00494A59" w:rsidRDefault="00494A59" w:rsidP="00494A59">
      <w:pPr>
        <w:rPr>
          <w:rFonts w:ascii="Arial" w:hAnsi="Arial" w:cs="Arial"/>
          <w:b/>
        </w:rPr>
      </w:pPr>
      <w:r>
        <w:rPr>
          <w:rFonts w:ascii="Arial" w:hAnsi="Arial" w:cs="Arial"/>
          <w:b/>
        </w:rPr>
        <w:t xml:space="preserve">Discussion: </w:t>
      </w:r>
    </w:p>
    <w:p w14:paraId="29A441D4" w14:textId="77777777" w:rsidR="00494A59" w:rsidRDefault="00494A59" w:rsidP="00494A59">
      <w:r>
        <w:t>intention is to send this LSout to SA, review it there, send it from SA to PCG where it is reviewed another time before it is approved and sent to ITU-R WP5D;</w:t>
      </w:r>
    </w:p>
    <w:p w14:paraId="1D7E1B1D" w14:textId="77777777" w:rsidR="00494A59" w:rsidRDefault="00494A59" w:rsidP="00494A59">
      <w:r>
        <w:t>LS was sent out to SA on Tue of RAN #106</w:t>
      </w:r>
    </w:p>
    <w:p w14:paraId="09E2EA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4789A" w14:textId="77777777" w:rsidR="00494A59" w:rsidRDefault="00494A59" w:rsidP="00494A59">
      <w:pPr>
        <w:rPr>
          <w:rFonts w:ascii="Arial" w:hAnsi="Arial" w:cs="Arial"/>
          <w:b/>
          <w:sz w:val="24"/>
        </w:rPr>
      </w:pPr>
      <w:r>
        <w:rPr>
          <w:rFonts w:ascii="Arial" w:hAnsi="Arial" w:cs="Arial"/>
          <w:b/>
          <w:color w:val="0000FF"/>
          <w:sz w:val="24"/>
        </w:rPr>
        <w:t>RP-242948</w:t>
      </w:r>
      <w:r>
        <w:rPr>
          <w:rFonts w:ascii="Arial" w:hAnsi="Arial" w:cs="Arial"/>
          <w:b/>
          <w:color w:val="0000FF"/>
          <w:sz w:val="24"/>
        </w:rPr>
        <w:tab/>
      </w:r>
      <w:r>
        <w:rPr>
          <w:rFonts w:ascii="Arial" w:hAnsi="Arial" w:cs="Arial"/>
          <w:b/>
          <w:sz w:val="24"/>
        </w:rPr>
        <w:t xml:space="preserve">DRAFT Reply LS to ITU_R_WP5D_TEMP_165rev1 = RP-243204 to External Organizations on on process to revise Recommendation ITU-R M.2150-2 </w:t>
      </w:r>
      <w:r>
        <w:rPr>
          <w:rFonts w:ascii="Arial" w:hAnsi="Arial" w:cs="Arial"/>
          <w:b/>
          <w:sz w:val="24"/>
        </w:rPr>
        <w:lastRenderedPageBreak/>
        <w:t>and Recommendation ITU-R M.2012-6 – 5G RIT (RT-240030; to: RAN; cc: -; contact: Ericsson)</w:t>
      </w:r>
    </w:p>
    <w:p w14:paraId="00A39646"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RT-240030, to RAN, cc -</w:t>
      </w:r>
      <w:r>
        <w:rPr>
          <w:i/>
        </w:rPr>
        <w:br/>
      </w:r>
      <w:r>
        <w:rPr>
          <w:i/>
        </w:rPr>
        <w:tab/>
      </w:r>
      <w:r>
        <w:rPr>
          <w:i/>
        </w:rPr>
        <w:tab/>
      </w:r>
      <w:r>
        <w:rPr>
          <w:i/>
        </w:rPr>
        <w:tab/>
      </w:r>
      <w:r>
        <w:rPr>
          <w:i/>
        </w:rPr>
        <w:tab/>
      </w:r>
      <w:r>
        <w:rPr>
          <w:i/>
        </w:rPr>
        <w:tab/>
        <w:t>Source: 3GPP RAN ITU-R AH</w:t>
      </w:r>
    </w:p>
    <w:p w14:paraId="1EC8A53E" w14:textId="77777777" w:rsidR="00494A59" w:rsidRDefault="00494A59" w:rsidP="00494A59">
      <w:pPr>
        <w:rPr>
          <w:rFonts w:ascii="Arial" w:hAnsi="Arial" w:cs="Arial"/>
          <w:b/>
        </w:rPr>
      </w:pPr>
      <w:r>
        <w:rPr>
          <w:rFonts w:ascii="Arial" w:hAnsi="Arial" w:cs="Arial"/>
          <w:b/>
        </w:rPr>
        <w:t xml:space="preserve">Abstract: </w:t>
      </w:r>
    </w:p>
    <w:p w14:paraId="1277FCA4" w14:textId="77777777" w:rsidR="00494A59" w:rsidRDefault="00494A59" w:rsidP="00494A59">
      <w:r>
        <w:t>RAN action requested; preparing an LSout from RAN to SA which after SA review will go to PCG for approval</w:t>
      </w:r>
    </w:p>
    <w:p w14:paraId="2023D8A3" w14:textId="77777777" w:rsidR="00494A59" w:rsidRDefault="00494A59" w:rsidP="00494A59">
      <w:pPr>
        <w:rPr>
          <w:rFonts w:ascii="Arial" w:hAnsi="Arial" w:cs="Arial"/>
          <w:b/>
        </w:rPr>
      </w:pPr>
      <w:r>
        <w:rPr>
          <w:rFonts w:ascii="Arial" w:hAnsi="Arial" w:cs="Arial"/>
          <w:b/>
        </w:rPr>
        <w:t xml:space="preserve">Discussion: </w:t>
      </w:r>
    </w:p>
    <w:p w14:paraId="1A3AB820" w14:textId="77777777" w:rsidR="00494A59" w:rsidRDefault="00494A59" w:rsidP="00494A59">
      <w:r>
        <w:t>moved from AI 7 to 8.2</w:t>
      </w:r>
    </w:p>
    <w:p w14:paraId="59B669B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2A1FB" w14:textId="77777777" w:rsidR="00494A59" w:rsidRDefault="00494A59" w:rsidP="00494A59">
      <w:pPr>
        <w:rPr>
          <w:rFonts w:ascii="Arial" w:hAnsi="Arial" w:cs="Arial"/>
          <w:b/>
          <w:sz w:val="24"/>
        </w:rPr>
      </w:pPr>
      <w:r>
        <w:rPr>
          <w:rFonts w:ascii="Arial" w:hAnsi="Arial" w:cs="Arial"/>
          <w:b/>
          <w:color w:val="0000FF"/>
          <w:sz w:val="24"/>
        </w:rPr>
        <w:t>RP-243240</w:t>
      </w:r>
      <w:r>
        <w:rPr>
          <w:rFonts w:ascii="Arial" w:hAnsi="Arial" w:cs="Arial"/>
          <w:b/>
          <w:color w:val="0000FF"/>
          <w:sz w:val="24"/>
        </w:rPr>
        <w:tab/>
      </w:r>
      <w:r>
        <w:rPr>
          <w:rFonts w:ascii="Arial" w:hAnsi="Arial" w:cs="Arial"/>
          <w:b/>
          <w:sz w:val="24"/>
        </w:rPr>
        <w:t>DRAFT Reply LS to ITU_R_WP5D_TEMP_165rev1 = RP-243204 on process to revise Recommendation ITU-R M.2150-2 and Recommendation ITU-R M.2012-6 – 5G RIT (to: SA; cc: -; contact: Ericsson)</w:t>
      </w:r>
    </w:p>
    <w:p w14:paraId="6E0CEC27"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00CC896F" w14:textId="77777777" w:rsidR="00494A59" w:rsidRDefault="00494A59" w:rsidP="00494A59">
      <w:pPr>
        <w:rPr>
          <w:rFonts w:ascii="Arial" w:hAnsi="Arial" w:cs="Arial"/>
          <w:b/>
        </w:rPr>
      </w:pPr>
      <w:r>
        <w:rPr>
          <w:rFonts w:ascii="Arial" w:hAnsi="Arial" w:cs="Arial"/>
          <w:b/>
        </w:rPr>
        <w:t xml:space="preserve">Abstract: </w:t>
      </w:r>
    </w:p>
    <w:p w14:paraId="41C12524" w14:textId="77777777" w:rsidR="00494A59" w:rsidRDefault="00494A59" w:rsidP="00494A59">
      <w:r>
        <w:t>based on RT-240030 = RP-242948</w:t>
      </w:r>
    </w:p>
    <w:p w14:paraId="29BAAA4D" w14:textId="77777777" w:rsidR="00494A59" w:rsidRDefault="00494A59" w:rsidP="00494A59">
      <w:pPr>
        <w:rPr>
          <w:rFonts w:ascii="Arial" w:hAnsi="Arial" w:cs="Arial"/>
          <w:b/>
        </w:rPr>
      </w:pPr>
      <w:r>
        <w:rPr>
          <w:rFonts w:ascii="Arial" w:hAnsi="Arial" w:cs="Arial"/>
          <w:b/>
        </w:rPr>
        <w:t xml:space="preserve">Discussion: </w:t>
      </w:r>
    </w:p>
    <w:p w14:paraId="79241134" w14:textId="77777777" w:rsidR="00494A59" w:rsidRDefault="00494A59" w:rsidP="00494A59">
      <w:r>
        <w:t>intention is to send this LSout to SA, review it there, send it from SA to PCG where it is reviewed another time before it is approved and sent to ITU-R WP5D;</w:t>
      </w:r>
    </w:p>
    <w:p w14:paraId="77B4F1CC" w14:textId="77777777" w:rsidR="00494A59" w:rsidRDefault="00494A59" w:rsidP="00494A59">
      <w:r>
        <w:t>LS was sent out to SA on Tue of RAN #106</w:t>
      </w:r>
    </w:p>
    <w:p w14:paraId="73AD0D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530D9" w14:textId="77777777" w:rsidR="00494A59" w:rsidRDefault="00494A59" w:rsidP="00494A59">
      <w:pPr>
        <w:rPr>
          <w:rFonts w:ascii="Arial" w:hAnsi="Arial" w:cs="Arial"/>
          <w:b/>
          <w:sz w:val="24"/>
        </w:rPr>
      </w:pPr>
      <w:r>
        <w:rPr>
          <w:rFonts w:ascii="Arial" w:hAnsi="Arial" w:cs="Arial"/>
          <w:b/>
          <w:color w:val="0000FF"/>
          <w:sz w:val="24"/>
        </w:rPr>
        <w:t>RP-242949</w:t>
      </w:r>
      <w:r>
        <w:rPr>
          <w:rFonts w:ascii="Arial" w:hAnsi="Arial" w:cs="Arial"/>
          <w:b/>
          <w:color w:val="0000FF"/>
          <w:sz w:val="24"/>
        </w:rPr>
        <w:tab/>
      </w:r>
      <w:r>
        <w:rPr>
          <w:rFonts w:ascii="Arial" w:hAnsi="Arial" w:cs="Arial"/>
          <w:b/>
          <w:sz w:val="24"/>
        </w:rPr>
        <w:t>DRAFT Reply LS to ITU_R_WP5D_TEMP_165rev1= RP-243204 on process to revise Recommendation ITU-R M.2150-2 and Recommendation ITU-R M.2012-6 – M.2012 (RT-240031; to: RAN; cc: -; contact: Ericsson)</w:t>
      </w:r>
    </w:p>
    <w:p w14:paraId="038FCCE0"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RT-240031, to RAN, cc -</w:t>
      </w:r>
      <w:r>
        <w:rPr>
          <w:i/>
        </w:rPr>
        <w:br/>
      </w:r>
      <w:r>
        <w:rPr>
          <w:i/>
        </w:rPr>
        <w:tab/>
      </w:r>
      <w:r>
        <w:rPr>
          <w:i/>
        </w:rPr>
        <w:tab/>
      </w:r>
      <w:r>
        <w:rPr>
          <w:i/>
        </w:rPr>
        <w:tab/>
      </w:r>
      <w:r>
        <w:rPr>
          <w:i/>
        </w:rPr>
        <w:tab/>
      </w:r>
      <w:r>
        <w:rPr>
          <w:i/>
        </w:rPr>
        <w:tab/>
        <w:t>Source: 3GPP RAN ITU-R AH</w:t>
      </w:r>
    </w:p>
    <w:p w14:paraId="3EB37143" w14:textId="77777777" w:rsidR="00494A59" w:rsidRDefault="00494A59" w:rsidP="00494A59">
      <w:pPr>
        <w:rPr>
          <w:rFonts w:ascii="Arial" w:hAnsi="Arial" w:cs="Arial"/>
          <w:b/>
        </w:rPr>
      </w:pPr>
      <w:r>
        <w:rPr>
          <w:rFonts w:ascii="Arial" w:hAnsi="Arial" w:cs="Arial"/>
          <w:b/>
        </w:rPr>
        <w:t xml:space="preserve">Abstract: </w:t>
      </w:r>
    </w:p>
    <w:p w14:paraId="050CE08C" w14:textId="77777777" w:rsidR="00494A59" w:rsidRDefault="00494A59" w:rsidP="00494A59">
      <w:r>
        <w:t>RAN action requested; preparing an LSout from RAN to SA which after SA review will go to PCG for approval</w:t>
      </w:r>
    </w:p>
    <w:p w14:paraId="5A0F2018" w14:textId="77777777" w:rsidR="00494A59" w:rsidRDefault="00494A59" w:rsidP="00494A59">
      <w:pPr>
        <w:rPr>
          <w:rFonts w:ascii="Arial" w:hAnsi="Arial" w:cs="Arial"/>
          <w:b/>
        </w:rPr>
      </w:pPr>
      <w:r>
        <w:rPr>
          <w:rFonts w:ascii="Arial" w:hAnsi="Arial" w:cs="Arial"/>
          <w:b/>
        </w:rPr>
        <w:t xml:space="preserve">Discussion: </w:t>
      </w:r>
    </w:p>
    <w:p w14:paraId="114F0C44" w14:textId="77777777" w:rsidR="00494A59" w:rsidRDefault="00494A59" w:rsidP="00494A59">
      <w:r>
        <w:t>moved from AI 7 to 8.2</w:t>
      </w:r>
    </w:p>
    <w:p w14:paraId="2096547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3F356" w14:textId="77777777" w:rsidR="00494A59" w:rsidRDefault="00494A59" w:rsidP="00494A59">
      <w:pPr>
        <w:rPr>
          <w:rFonts w:ascii="Arial" w:hAnsi="Arial" w:cs="Arial"/>
          <w:b/>
          <w:sz w:val="24"/>
        </w:rPr>
      </w:pPr>
      <w:r>
        <w:rPr>
          <w:rFonts w:ascii="Arial" w:hAnsi="Arial" w:cs="Arial"/>
          <w:b/>
          <w:color w:val="0000FF"/>
          <w:sz w:val="24"/>
        </w:rPr>
        <w:t>RP-243241</w:t>
      </w:r>
      <w:r>
        <w:rPr>
          <w:rFonts w:ascii="Arial" w:hAnsi="Arial" w:cs="Arial"/>
          <w:b/>
          <w:color w:val="0000FF"/>
          <w:sz w:val="24"/>
        </w:rPr>
        <w:tab/>
      </w:r>
      <w:r>
        <w:rPr>
          <w:rFonts w:ascii="Arial" w:hAnsi="Arial" w:cs="Arial"/>
          <w:b/>
          <w:sz w:val="24"/>
        </w:rPr>
        <w:t>DRAFT Reply LS to ITU_R_WP5D_TEMP_165rev1 = RP-243204 on process to revise Recommendation ITU-R M.2150-2 and Recommendation ITU-R M.2012-6 – M.2012 (to: SA; cc: -; contact: Ericsson)</w:t>
      </w:r>
    </w:p>
    <w:p w14:paraId="5E0AFF5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6F35372" w14:textId="77777777" w:rsidR="00494A59" w:rsidRDefault="00494A59" w:rsidP="00494A59">
      <w:pPr>
        <w:rPr>
          <w:rFonts w:ascii="Arial" w:hAnsi="Arial" w:cs="Arial"/>
          <w:b/>
        </w:rPr>
      </w:pPr>
      <w:r>
        <w:rPr>
          <w:rFonts w:ascii="Arial" w:hAnsi="Arial" w:cs="Arial"/>
          <w:b/>
        </w:rPr>
        <w:t xml:space="preserve">Abstract: </w:t>
      </w:r>
    </w:p>
    <w:p w14:paraId="1FD53341" w14:textId="77777777" w:rsidR="00494A59" w:rsidRDefault="00494A59" w:rsidP="00494A59">
      <w:r>
        <w:lastRenderedPageBreak/>
        <w:t>based on RT-240031 = RP-242949</w:t>
      </w:r>
    </w:p>
    <w:p w14:paraId="511BFB3C" w14:textId="77777777" w:rsidR="00494A59" w:rsidRDefault="00494A59" w:rsidP="00494A59">
      <w:pPr>
        <w:rPr>
          <w:rFonts w:ascii="Arial" w:hAnsi="Arial" w:cs="Arial"/>
          <w:b/>
        </w:rPr>
      </w:pPr>
      <w:r>
        <w:rPr>
          <w:rFonts w:ascii="Arial" w:hAnsi="Arial" w:cs="Arial"/>
          <w:b/>
        </w:rPr>
        <w:t xml:space="preserve">Discussion: </w:t>
      </w:r>
    </w:p>
    <w:p w14:paraId="39821699" w14:textId="77777777" w:rsidR="00494A59" w:rsidRDefault="00494A59" w:rsidP="00494A59">
      <w:r>
        <w:t>intention is to send this LSout to SA, review it there, send it from SA to PCG where it is reviewed another time before it is approved and sent to ITU-R WP5D;</w:t>
      </w:r>
    </w:p>
    <w:p w14:paraId="4EA9B157" w14:textId="77777777" w:rsidR="00494A59" w:rsidRDefault="00494A59" w:rsidP="00494A59">
      <w:r>
        <w:t>LS was sent out to SA on Tue of RAN #106</w:t>
      </w:r>
    </w:p>
    <w:p w14:paraId="5F0534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E6FF9" w14:textId="77777777" w:rsidR="00494A59" w:rsidRDefault="00494A59" w:rsidP="00494A59">
      <w:pPr>
        <w:rPr>
          <w:rFonts w:ascii="Arial" w:hAnsi="Arial" w:cs="Arial"/>
          <w:b/>
          <w:sz w:val="24"/>
        </w:rPr>
      </w:pPr>
      <w:r>
        <w:rPr>
          <w:rFonts w:ascii="Arial" w:hAnsi="Arial" w:cs="Arial"/>
          <w:b/>
          <w:color w:val="0000FF"/>
          <w:sz w:val="24"/>
        </w:rPr>
        <w:t>RP-243203</w:t>
      </w:r>
      <w:r>
        <w:rPr>
          <w:rFonts w:ascii="Arial" w:hAnsi="Arial" w:cs="Arial"/>
          <w:b/>
          <w:color w:val="0000FF"/>
          <w:sz w:val="24"/>
        </w:rPr>
        <w:tab/>
      </w:r>
      <w:r>
        <w:rPr>
          <w:rFonts w:ascii="Arial" w:hAnsi="Arial" w:cs="Arial"/>
          <w:b/>
          <w:sz w:val="24"/>
        </w:rPr>
        <w:t>LS on Invitation for submission of proposals for candidate radio interface technologies for the terrestrial components of the radio interface(s) for IMT-2030 and invitation to participate in their subsequent evaluation (ITUR_WP5D_TEMP_172rev1; to: RAN, SA, 5G Americas, ARIB, ATIS, CCSA, DECT-Forum, EBU, ETSI, GSMA, IEEE, ITRI, NGMN Alliance, Nufront, one6G, TIA, TSDSI, TTA, TTC, Wi-Fi Alliance, WiMax Forum, Wireless Innovation Forum, 6G Smart Networks and Services Industry Association (6G-IA); cc: -; contact: Counsellor ITU-R SG 5)</w:t>
      </w:r>
    </w:p>
    <w:p w14:paraId="55DA805E"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ITUR_WP5D_TEMP_172rev1, to RAN, SA, 5G Americas, ARIB, ATIS, CCSA, DECT-Forum, EBU, ETSI, GSMA, IEEE, ITRI, NGMN Alliance, Nufront, one6G, TIA, TSDSI, TTA, TTC, Wi-Fi Alliance, WiMax Forum, Wireless Innovation Forum, 6G Smart Networks and Services Industry Association (6G-IA), cc -</w:t>
      </w:r>
      <w:r>
        <w:rPr>
          <w:i/>
        </w:rPr>
        <w:br/>
      </w:r>
      <w:r>
        <w:rPr>
          <w:i/>
        </w:rPr>
        <w:tab/>
      </w:r>
      <w:r>
        <w:rPr>
          <w:i/>
        </w:rPr>
        <w:tab/>
      </w:r>
      <w:r>
        <w:rPr>
          <w:i/>
        </w:rPr>
        <w:tab/>
      </w:r>
      <w:r>
        <w:rPr>
          <w:i/>
        </w:rPr>
        <w:tab/>
      </w:r>
      <w:r>
        <w:rPr>
          <w:i/>
        </w:rPr>
        <w:tab/>
        <w:t>Source: ITU-R WP5D</w:t>
      </w:r>
    </w:p>
    <w:p w14:paraId="3A7B78FB" w14:textId="77777777" w:rsidR="00494A59" w:rsidRDefault="00494A59" w:rsidP="00494A59">
      <w:pPr>
        <w:rPr>
          <w:rFonts w:ascii="Arial" w:hAnsi="Arial" w:cs="Arial"/>
          <w:b/>
        </w:rPr>
      </w:pPr>
      <w:r>
        <w:rPr>
          <w:rFonts w:ascii="Arial" w:hAnsi="Arial" w:cs="Arial"/>
          <w:b/>
        </w:rPr>
        <w:t xml:space="preserve">Abstract: </w:t>
      </w:r>
    </w:p>
    <w:p w14:paraId="2DDCFF10" w14:textId="77777777" w:rsidR="00494A59" w:rsidRDefault="00494A59" w:rsidP="00494A59">
      <w:r>
        <w:t>RAN action requested</w:t>
      </w:r>
    </w:p>
    <w:p w14:paraId="1231E667" w14:textId="77777777" w:rsidR="00494A59" w:rsidRDefault="00494A59" w:rsidP="00494A59">
      <w:pPr>
        <w:rPr>
          <w:rFonts w:ascii="Arial" w:hAnsi="Arial" w:cs="Arial"/>
          <w:b/>
        </w:rPr>
      </w:pPr>
      <w:r>
        <w:rPr>
          <w:rFonts w:ascii="Arial" w:hAnsi="Arial" w:cs="Arial"/>
          <w:b/>
        </w:rPr>
        <w:t xml:space="preserve">Discussion: </w:t>
      </w:r>
    </w:p>
    <w:p w14:paraId="1F60ABE0" w14:textId="77777777" w:rsidR="00494A59" w:rsidRDefault="00494A59" w:rsidP="00494A59">
      <w:r>
        <w:t>moved from AI 7 to AI 8.2</w:t>
      </w:r>
    </w:p>
    <w:p w14:paraId="5AAE7B87" w14:textId="77777777" w:rsidR="00494A59" w:rsidRDefault="00494A59" w:rsidP="00494A59">
      <w:r>
        <w:t>AT&amp;T: could have a short reply indicating that 3GPP will contribute if we want</w:t>
      </w:r>
    </w:p>
    <w:p w14:paraId="72C5CAFF" w14:textId="77777777" w:rsidR="00494A59" w:rsidRDefault="00494A59" w:rsidP="00494A59">
      <w:r>
        <w:t>Huawei: simply noting is enough (as we did in the past)</w:t>
      </w:r>
    </w:p>
    <w:p w14:paraId="29099A7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87F01" w14:textId="77777777" w:rsidR="00494A59" w:rsidRDefault="00494A59" w:rsidP="00494A59">
      <w:pPr>
        <w:rPr>
          <w:rFonts w:ascii="Arial" w:hAnsi="Arial" w:cs="Arial"/>
          <w:b/>
          <w:sz w:val="24"/>
        </w:rPr>
      </w:pPr>
      <w:r>
        <w:rPr>
          <w:rFonts w:ascii="Arial" w:hAnsi="Arial" w:cs="Arial"/>
          <w:b/>
          <w:color w:val="0000FF"/>
          <w:sz w:val="24"/>
        </w:rPr>
        <w:t>RP-243202</w:t>
      </w:r>
      <w:r>
        <w:rPr>
          <w:rFonts w:ascii="Arial" w:hAnsi="Arial" w:cs="Arial"/>
          <w:b/>
          <w:color w:val="0000FF"/>
          <w:sz w:val="24"/>
        </w:rPr>
        <w:tab/>
      </w:r>
      <w:r>
        <w:rPr>
          <w:rFonts w:ascii="Arial" w:hAnsi="Arial" w:cs="Arial"/>
          <w:b/>
          <w:sz w:val="24"/>
        </w:rPr>
        <w:t>LS on Minimum requirements related to technical performance for IMT-2030 radio interface(s) (ITUR_WP5D_TEMP_167; to: RAN, SA, 5G Americas, ARIB, ATIS, CCSA, DECT-Forum, EBU, ETSI, GSMA, IEEE, ITRI, NGMN Alliance, Nufront, one6G, TIA, TSDSI, TTA, TTC, Wi-Fi Alliance, WiMax Forum, Wireless Innovation Forum, 6G Smart Networks and Services Industry Association (6G-IA); cc: -; contact: AT&amp;T)</w:t>
      </w:r>
    </w:p>
    <w:p w14:paraId="59AD4225"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ITUR_WP5D_TEMP_167, to RAN, SA, 5G Americas, ARIB, ATIS, CCSA, DECT-Forum, EBU, ETSI, GSMA, IEEE, ITRI, NGMN Alliance, Nufront, one6G, TIA, TSDSI, TTA, TTC, Wi-Fi Alliance, WiMax Forum, Wireless Innovation Forum, 6G Smart Networks and Services Industry Association (6G-IA), cc -</w:t>
      </w:r>
      <w:r>
        <w:rPr>
          <w:i/>
        </w:rPr>
        <w:br/>
      </w:r>
      <w:r>
        <w:rPr>
          <w:i/>
        </w:rPr>
        <w:tab/>
      </w:r>
      <w:r>
        <w:rPr>
          <w:i/>
        </w:rPr>
        <w:tab/>
      </w:r>
      <w:r>
        <w:rPr>
          <w:i/>
        </w:rPr>
        <w:tab/>
      </w:r>
      <w:r>
        <w:rPr>
          <w:i/>
        </w:rPr>
        <w:tab/>
      </w:r>
      <w:r>
        <w:rPr>
          <w:i/>
        </w:rPr>
        <w:tab/>
        <w:t>Source: ITU-R WP5D</w:t>
      </w:r>
    </w:p>
    <w:p w14:paraId="66CF7E26" w14:textId="77777777" w:rsidR="00494A59" w:rsidRDefault="00494A59" w:rsidP="00494A59">
      <w:pPr>
        <w:rPr>
          <w:rFonts w:ascii="Arial" w:hAnsi="Arial" w:cs="Arial"/>
          <w:b/>
        </w:rPr>
      </w:pPr>
      <w:r>
        <w:rPr>
          <w:rFonts w:ascii="Arial" w:hAnsi="Arial" w:cs="Arial"/>
          <w:b/>
        </w:rPr>
        <w:t xml:space="preserve">Abstract: </w:t>
      </w:r>
    </w:p>
    <w:p w14:paraId="4127698C" w14:textId="77777777" w:rsidR="00494A59" w:rsidRDefault="00494A59" w:rsidP="00494A59">
      <w:r>
        <w:t>no explict RAN action requested</w:t>
      </w:r>
    </w:p>
    <w:p w14:paraId="2008EF5C" w14:textId="77777777" w:rsidR="00494A59" w:rsidRDefault="00494A59" w:rsidP="00494A59">
      <w:pPr>
        <w:rPr>
          <w:rFonts w:ascii="Arial" w:hAnsi="Arial" w:cs="Arial"/>
          <w:b/>
        </w:rPr>
      </w:pPr>
      <w:r>
        <w:rPr>
          <w:rFonts w:ascii="Arial" w:hAnsi="Arial" w:cs="Arial"/>
          <w:b/>
        </w:rPr>
        <w:t xml:space="preserve">Discussion: </w:t>
      </w:r>
    </w:p>
    <w:p w14:paraId="11D36B8D" w14:textId="77777777" w:rsidR="00494A59" w:rsidRDefault="00494A59" w:rsidP="00494A59">
      <w:r>
        <w:t>moved from AI 7 to AI 8.2</w:t>
      </w:r>
    </w:p>
    <w:p w14:paraId="76D1AC81" w14:textId="77777777" w:rsidR="00494A59" w:rsidRDefault="00494A59" w:rsidP="00494A59">
      <w:r>
        <w:lastRenderedPageBreak/>
        <w:t>AT&amp;T: up to RAN whether we want to send a short reply</w:t>
      </w:r>
    </w:p>
    <w:p w14:paraId="64D3B81D" w14:textId="3F83EFE5" w:rsidR="00494A59" w:rsidRDefault="00494A59" w:rsidP="00494A59">
      <w:r>
        <w:t>ITU-R AH convenor (Novamint): we could r</w:t>
      </w:r>
      <w:r w:rsidR="00BD2ED4">
        <w:t>e</w:t>
      </w:r>
      <w:r>
        <w:t>ply that we plan to apply a SI for this</w:t>
      </w:r>
    </w:p>
    <w:p w14:paraId="294B1611" w14:textId="77777777" w:rsidR="00494A59" w:rsidRDefault="00494A59" w:rsidP="00494A59">
      <w:r>
        <w:t>Nokia: has a related Tdoc under AI 16 in RP-242530 which gives some idea what we could reply</w:t>
      </w:r>
    </w:p>
    <w:p w14:paraId="409A425F" w14:textId="77777777" w:rsidR="00494A59" w:rsidRDefault="00494A59" w:rsidP="00494A59">
      <w:r>
        <w:t>ZTE: there are ~25 Tdocs related to this LS and we should see first the approval in the SI</w:t>
      </w:r>
    </w:p>
    <w:p w14:paraId="78F11930" w14:textId="77777777" w:rsidR="00494A59" w:rsidRDefault="00494A59" w:rsidP="00494A59">
      <w:r>
        <w:t>Apple: was not so clear which aspect will be handled in ITU-R session and what in main session</w:t>
      </w:r>
    </w:p>
    <w:p w14:paraId="54604F1B" w14:textId="77777777" w:rsidR="00494A59" w:rsidRDefault="00494A59" w:rsidP="00494A59">
      <w:r>
        <w:t>Ericsson: timeline should be discussed in ITU-R session</w:t>
      </w:r>
    </w:p>
    <w:p w14:paraId="0DC7A4A4" w14:textId="77777777" w:rsidR="00494A59" w:rsidRDefault="00494A59" w:rsidP="00494A59">
      <w:r>
        <w:t>Samsung: we had a document RP-240823 so we will need to reply in any case</w:t>
      </w:r>
    </w:p>
    <w:p w14:paraId="3F03D549" w14:textId="77777777" w:rsidR="00494A59" w:rsidRDefault="00494A59" w:rsidP="00494A59">
      <w:r>
        <w:t>MITRE: thinks we need to reply before Feb.25</w:t>
      </w:r>
    </w:p>
    <w:p w14:paraId="111A23B8" w14:textId="77777777" w:rsidR="00494A59" w:rsidRDefault="00494A59" w:rsidP="00494A59">
      <w:r>
        <w:t>ITU-R AH convenor (Novamint): AI 16 will be handled after this session; do we want to send an LS from RAN #106 or from RAN #107 needs to be decided</w:t>
      </w:r>
    </w:p>
    <w:p w14:paraId="32D90749" w14:textId="77777777" w:rsidR="00494A59" w:rsidRDefault="00494A59" w:rsidP="00494A59">
      <w:r>
        <w:t>T-Mobile: suggests to reply from RAN #106 that we will contribute (without concrete performance)</w:t>
      </w:r>
    </w:p>
    <w:p w14:paraId="4AF95343" w14:textId="77777777" w:rsidR="00494A59" w:rsidRDefault="00494A59" w:rsidP="00494A59">
      <w:r>
        <w:t>ITU-R AH convenor (Novamint): so we will draft an LS reply from RAN #106 later this week</w:t>
      </w:r>
    </w:p>
    <w:p w14:paraId="59FBFFB7" w14:textId="77777777" w:rsidR="00494A59" w:rsidRDefault="00494A59" w:rsidP="00494A59">
      <w:r>
        <w:t>AT&amp;T: not sure whether we will need PCG approval</w:t>
      </w:r>
    </w:p>
    <w:p w14:paraId="338DE92C" w14:textId="77777777" w:rsidR="00494A59" w:rsidRDefault="00494A59" w:rsidP="00494A59">
      <w:r>
        <w:t>ITU-R AH convenor (Novamint): let's go via PCG</w:t>
      </w:r>
    </w:p>
    <w:p w14:paraId="663700B8" w14:textId="77777777" w:rsidR="00494A59" w:rsidRDefault="00494A59" w:rsidP="00494A59">
      <w:r>
        <w:t>T-Mobile: did OPs reply to this LS?</w:t>
      </w:r>
    </w:p>
    <w:p w14:paraId="67237479" w14:textId="77777777" w:rsidR="00494A59" w:rsidRDefault="00494A59" w:rsidP="00494A59">
      <w:r>
        <w:t>ITU-R AH convenor (Novamint): not sure</w:t>
      </w:r>
    </w:p>
    <w:p w14:paraId="563839C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RP-243325</w:t>
      </w:r>
      <w:r>
        <w:rPr>
          <w:color w:val="993300"/>
          <w:u w:val="single"/>
        </w:rPr>
        <w:t>.</w:t>
      </w:r>
    </w:p>
    <w:p w14:paraId="460E19E8" w14:textId="77777777" w:rsidR="00494A59" w:rsidRDefault="00494A59" w:rsidP="00494A59">
      <w:pPr>
        <w:rPr>
          <w:rFonts w:ascii="Arial" w:hAnsi="Arial" w:cs="Arial"/>
          <w:b/>
          <w:sz w:val="24"/>
        </w:rPr>
      </w:pPr>
      <w:r>
        <w:rPr>
          <w:rFonts w:ascii="Arial" w:hAnsi="Arial" w:cs="Arial"/>
          <w:b/>
          <w:color w:val="0000FF"/>
          <w:sz w:val="24"/>
        </w:rPr>
        <w:t>RP-243272</w:t>
      </w:r>
      <w:r>
        <w:rPr>
          <w:rFonts w:ascii="Arial" w:hAnsi="Arial" w:cs="Arial"/>
          <w:b/>
          <w:color w:val="0000FF"/>
          <w:sz w:val="24"/>
        </w:rPr>
        <w:tab/>
      </w:r>
      <w:r>
        <w:rPr>
          <w:rFonts w:ascii="Arial" w:hAnsi="Arial" w:cs="Arial"/>
          <w:b/>
          <w:sz w:val="24"/>
        </w:rPr>
        <w:t>Draft Reply to ITUR_WP5D_TEMP_167 = RP-243202 on Minimum requirements related to technical performance for IMT-2030 radio interface(s) (to: SA; cc: -; contact: CMCC)</w:t>
      </w:r>
    </w:p>
    <w:p w14:paraId="2604A81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CMCC</w:t>
      </w:r>
    </w:p>
    <w:p w14:paraId="1BB1F0F2" w14:textId="77777777" w:rsidR="00494A59" w:rsidRDefault="00494A59" w:rsidP="00494A59">
      <w:pPr>
        <w:rPr>
          <w:rFonts w:ascii="Arial" w:hAnsi="Arial" w:cs="Arial"/>
          <w:b/>
        </w:rPr>
      </w:pPr>
      <w:r>
        <w:rPr>
          <w:rFonts w:ascii="Arial" w:hAnsi="Arial" w:cs="Arial"/>
          <w:b/>
        </w:rPr>
        <w:t xml:space="preserve">Discussion: </w:t>
      </w:r>
    </w:p>
    <w:p w14:paraId="1475454A" w14:textId="77777777" w:rsidR="00494A59" w:rsidRDefault="00494A59" w:rsidP="00494A59">
      <w:r>
        <w:t>ZTE: the 3 paragraphs in the LS do not provide TPR items as requested by ITU-R; referring to channel bandwidth is also not appropriate</w:t>
      </w:r>
    </w:p>
    <w:p w14:paraId="71EFE565" w14:textId="77777777" w:rsidR="00494A59" w:rsidRDefault="00494A59" w:rsidP="00494A59">
      <w:r>
        <w:t>RAN chair: no problem to go faster</w:t>
      </w:r>
    </w:p>
    <w:p w14:paraId="1B4058C4" w14:textId="77777777" w:rsidR="00494A59" w:rsidRDefault="00494A59" w:rsidP="00494A59">
      <w:r>
        <w:t>Futurewei: last part sentence is rather 3GPP internal</w:t>
      </w:r>
    </w:p>
    <w:p w14:paraId="0E9A2176" w14:textId="77777777" w:rsidR="00494A59" w:rsidRDefault="00494A59" w:rsidP="00494A59">
      <w:r>
        <w:t>CATT: 200MHz need to be discussed</w:t>
      </w:r>
    </w:p>
    <w:p w14:paraId="4A025F91" w14:textId="77777777" w:rsidR="00494A59" w:rsidRDefault="00494A59" w:rsidP="00494A59">
      <w:r>
        <w:t>DT: drafting the text took a while so the 200MHz should be kept (the note is not needed).</w:t>
      </w:r>
    </w:p>
    <w:p w14:paraId="58192440" w14:textId="77777777" w:rsidR="00494A59" w:rsidRDefault="00494A59" w:rsidP="00494A59">
      <w:r>
        <w:t>Nokia: agrees that wording was carefully crafted to avoid misunderstandings so we should avoid to modify it</w:t>
      </w:r>
    </w:p>
    <w:p w14:paraId="57909EA3" w14:textId="77777777" w:rsidR="00494A59" w:rsidRDefault="00494A59" w:rsidP="00494A59">
      <w:r>
        <w:t>RAN chair: how many companies are happy with the current text? 27 companies;</w:t>
      </w:r>
    </w:p>
    <w:p w14:paraId="6222C8ED" w14:textId="77777777" w:rsidR="00494A59" w:rsidRDefault="00494A59" w:rsidP="00494A59">
      <w:r>
        <w:t>how many companies have strong concerns with the text? 1 company</w:t>
      </w:r>
    </w:p>
    <w:p w14:paraId="6B8313A5" w14:textId="77777777" w:rsidR="00494A59" w:rsidRDefault="00494A59" w:rsidP="00494A59">
      <w:r>
        <w:t>ZTE: aggregated bandwidth should be used not channel bandwidth</w:t>
      </w:r>
    </w:p>
    <w:p w14:paraId="1E95A23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RP-243325</w:t>
      </w:r>
      <w:r>
        <w:rPr>
          <w:color w:val="993300"/>
          <w:u w:val="single"/>
        </w:rPr>
        <w:t>.</w:t>
      </w:r>
    </w:p>
    <w:p w14:paraId="6D7C1860" w14:textId="77777777" w:rsidR="00494A59" w:rsidRDefault="00494A59" w:rsidP="00494A59">
      <w:pPr>
        <w:rPr>
          <w:rFonts w:ascii="Arial" w:hAnsi="Arial" w:cs="Arial"/>
          <w:b/>
          <w:sz w:val="24"/>
        </w:rPr>
      </w:pPr>
      <w:r>
        <w:rPr>
          <w:rFonts w:ascii="Arial" w:hAnsi="Arial" w:cs="Arial"/>
          <w:b/>
          <w:color w:val="0000FF"/>
          <w:sz w:val="24"/>
        </w:rPr>
        <w:t>RP-243325</w:t>
      </w:r>
      <w:r>
        <w:rPr>
          <w:rFonts w:ascii="Arial" w:hAnsi="Arial" w:cs="Arial"/>
          <w:b/>
          <w:color w:val="0000FF"/>
          <w:sz w:val="24"/>
        </w:rPr>
        <w:tab/>
      </w:r>
      <w:r>
        <w:rPr>
          <w:rFonts w:ascii="Arial" w:hAnsi="Arial" w:cs="Arial"/>
          <w:b/>
          <w:sz w:val="24"/>
        </w:rPr>
        <w:t>Draft Reply to ITUR_WP5D_TEMP_167 = RP-243202 on Minimum requirements related to technical performance for IMT-2030 radio interface(s) (to: SA; cc: -; contact: CMCC)</w:t>
      </w:r>
    </w:p>
    <w:p w14:paraId="4CC00E44" w14:textId="77777777" w:rsidR="00494A59" w:rsidRDefault="00494A59" w:rsidP="00494A5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7EF0160C" w14:textId="77777777" w:rsidR="00494A59" w:rsidRDefault="00494A59" w:rsidP="00494A59">
      <w:pPr>
        <w:rPr>
          <w:color w:val="808080"/>
        </w:rPr>
      </w:pPr>
      <w:r>
        <w:rPr>
          <w:color w:val="808080"/>
        </w:rPr>
        <w:t>(Replaces RP-243272)</w:t>
      </w:r>
    </w:p>
    <w:p w14:paraId="5B8AD846" w14:textId="77777777" w:rsidR="00494A59" w:rsidRDefault="00494A59" w:rsidP="00494A59">
      <w:pPr>
        <w:rPr>
          <w:rFonts w:ascii="Arial" w:hAnsi="Arial" w:cs="Arial"/>
          <w:b/>
        </w:rPr>
      </w:pPr>
      <w:r>
        <w:rPr>
          <w:rFonts w:ascii="Arial" w:hAnsi="Arial" w:cs="Arial"/>
          <w:b/>
        </w:rPr>
        <w:t xml:space="preserve">Discussion: </w:t>
      </w:r>
    </w:p>
    <w:p w14:paraId="7897D077" w14:textId="77777777" w:rsidR="00494A59" w:rsidRDefault="00494A59" w:rsidP="00494A59">
      <w:r>
        <w:t>ntention is to send this LSout to SA, review it there, send it from SA to PCG where it is reviewed another time before it is approved and sent to ITU-R WP5D;</w:t>
      </w:r>
    </w:p>
    <w:p w14:paraId="732559AB" w14:textId="77777777" w:rsidR="00494A59" w:rsidRDefault="00494A59" w:rsidP="00494A59">
      <w:r>
        <w:t>LS was provided to SA #106 on Thu of RAN #106</w:t>
      </w:r>
    </w:p>
    <w:p w14:paraId="7AEDD97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BF303" w14:textId="77777777" w:rsidR="00494A59" w:rsidRDefault="00494A59" w:rsidP="00494A59">
      <w:pPr>
        <w:pStyle w:val="Heading3"/>
      </w:pPr>
      <w:bookmarkStart w:id="96" w:name="_Toc189232858"/>
      <w:bookmarkStart w:id="97" w:name="_Toc189421574"/>
      <w:r>
        <w:t>8.3</w:t>
      </w:r>
      <w:r>
        <w:tab/>
        <w:t>Documents from/to ITU-R WP5A</w:t>
      </w:r>
      <w:bookmarkEnd w:id="96"/>
      <w:bookmarkEnd w:id="97"/>
    </w:p>
    <w:p w14:paraId="726672A8" w14:textId="77777777" w:rsidR="00494A59" w:rsidRDefault="00494A59" w:rsidP="00494A59">
      <w:pPr>
        <w:pStyle w:val="Heading3"/>
      </w:pPr>
      <w:bookmarkStart w:id="98" w:name="_Toc189232859"/>
      <w:bookmarkStart w:id="99" w:name="_Toc189421575"/>
      <w:r>
        <w:t>8.4</w:t>
      </w:r>
      <w:r>
        <w:tab/>
        <w:t>Documents from/to ITU-R WP4B</w:t>
      </w:r>
      <w:bookmarkEnd w:id="98"/>
      <w:bookmarkEnd w:id="99"/>
    </w:p>
    <w:p w14:paraId="5F499C8D" w14:textId="77777777" w:rsidR="00494A59" w:rsidRDefault="00494A59" w:rsidP="00494A59">
      <w:pPr>
        <w:rPr>
          <w:rFonts w:ascii="Arial" w:hAnsi="Arial" w:cs="Arial"/>
          <w:b/>
          <w:sz w:val="24"/>
        </w:rPr>
      </w:pPr>
      <w:r>
        <w:rPr>
          <w:rFonts w:ascii="Arial" w:hAnsi="Arial" w:cs="Arial"/>
          <w:b/>
          <w:color w:val="0000FF"/>
          <w:sz w:val="24"/>
        </w:rPr>
        <w:t>RP-243200</w:t>
      </w:r>
      <w:r>
        <w:rPr>
          <w:rFonts w:ascii="Arial" w:hAnsi="Arial" w:cs="Arial"/>
          <w:b/>
          <w:color w:val="0000FF"/>
          <w:sz w:val="24"/>
        </w:rPr>
        <w:tab/>
      </w:r>
      <w:r>
        <w:rPr>
          <w:rFonts w:ascii="Arial" w:hAnsi="Arial" w:cs="Arial"/>
          <w:b/>
          <w:sz w:val="24"/>
        </w:rPr>
        <w:t>LS on Acknowledgement of receipt of the evaluation reports (ITUR_WP4B_TEMP_12; to: ATIS Evaluation Group, ETSI, 5G India Forum (5GIF), SatComForum; cc: RAN, SA; contact: ITU-R Chief Study Groups Department)</w:t>
      </w:r>
    </w:p>
    <w:p w14:paraId="2607C170"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ITUR_WP4B_TEMP_12, to ATIS Evaluation Group, ETSI, 5G India Forum (5GIF), SatComForum, cc RAN, SA</w:t>
      </w:r>
      <w:r>
        <w:rPr>
          <w:i/>
        </w:rPr>
        <w:br/>
      </w:r>
      <w:r>
        <w:rPr>
          <w:i/>
        </w:rPr>
        <w:tab/>
      </w:r>
      <w:r>
        <w:rPr>
          <w:i/>
        </w:rPr>
        <w:tab/>
      </w:r>
      <w:r>
        <w:rPr>
          <w:i/>
        </w:rPr>
        <w:tab/>
      </w:r>
      <w:r>
        <w:rPr>
          <w:i/>
        </w:rPr>
        <w:tab/>
      </w:r>
      <w:r>
        <w:rPr>
          <w:i/>
        </w:rPr>
        <w:tab/>
        <w:t>Source: ITU-R WP4B</w:t>
      </w:r>
    </w:p>
    <w:p w14:paraId="1294B4F7" w14:textId="77777777" w:rsidR="00494A59" w:rsidRDefault="00494A59" w:rsidP="00494A59">
      <w:pPr>
        <w:rPr>
          <w:rFonts w:ascii="Arial" w:hAnsi="Arial" w:cs="Arial"/>
          <w:b/>
        </w:rPr>
      </w:pPr>
      <w:r>
        <w:rPr>
          <w:rFonts w:ascii="Arial" w:hAnsi="Arial" w:cs="Arial"/>
          <w:b/>
        </w:rPr>
        <w:t xml:space="preserve">Abstract: </w:t>
      </w:r>
    </w:p>
    <w:p w14:paraId="6DEF21F3" w14:textId="77777777" w:rsidR="00494A59" w:rsidRDefault="00494A59" w:rsidP="00494A59">
      <w:r>
        <w:t>no RAN action requested</w:t>
      </w:r>
    </w:p>
    <w:p w14:paraId="09F6464A" w14:textId="77777777" w:rsidR="00494A59" w:rsidRDefault="00494A59" w:rsidP="00494A59">
      <w:pPr>
        <w:rPr>
          <w:rFonts w:ascii="Arial" w:hAnsi="Arial" w:cs="Arial"/>
          <w:b/>
        </w:rPr>
      </w:pPr>
      <w:r>
        <w:rPr>
          <w:rFonts w:ascii="Arial" w:hAnsi="Arial" w:cs="Arial"/>
          <w:b/>
        </w:rPr>
        <w:t xml:space="preserve">Discussion: </w:t>
      </w:r>
    </w:p>
    <w:p w14:paraId="47F344A6" w14:textId="77777777" w:rsidR="00494A59" w:rsidRDefault="00494A59" w:rsidP="00494A59">
      <w:r>
        <w:t>moved from AI 7 to AI 8.4</w:t>
      </w:r>
    </w:p>
    <w:p w14:paraId="5A9D5D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78F2D" w14:textId="77777777" w:rsidR="00494A59" w:rsidRDefault="00494A59" w:rsidP="00494A59">
      <w:pPr>
        <w:rPr>
          <w:rFonts w:ascii="Arial" w:hAnsi="Arial" w:cs="Arial"/>
          <w:b/>
          <w:sz w:val="24"/>
        </w:rPr>
      </w:pPr>
      <w:r>
        <w:rPr>
          <w:rFonts w:ascii="Arial" w:hAnsi="Arial" w:cs="Arial"/>
          <w:b/>
          <w:color w:val="0000FF"/>
          <w:sz w:val="24"/>
        </w:rPr>
        <w:t>RP-243201</w:t>
      </w:r>
      <w:r>
        <w:rPr>
          <w:rFonts w:ascii="Arial" w:hAnsi="Arial" w:cs="Arial"/>
          <w:b/>
          <w:color w:val="0000FF"/>
          <w:sz w:val="24"/>
        </w:rPr>
        <w:tab/>
      </w:r>
      <w:r>
        <w:rPr>
          <w:rFonts w:ascii="Arial" w:hAnsi="Arial" w:cs="Arial"/>
          <w:b/>
          <w:sz w:val="24"/>
        </w:rPr>
        <w:t>LS on Update on Working Party 4B activities related to the IMT-2020 satellite component radio interfaces process and information required for its completion (ITUR_WP4B_TEMP_13; to: RAN; cc: -; contact: ITU-R Chief Study Groups Department)</w:t>
      </w:r>
    </w:p>
    <w:p w14:paraId="22AC96A7"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ITUR_WP4B_TEMP_13, to RAN, cc -</w:t>
      </w:r>
      <w:r>
        <w:rPr>
          <w:i/>
        </w:rPr>
        <w:br/>
      </w:r>
      <w:r>
        <w:rPr>
          <w:i/>
        </w:rPr>
        <w:tab/>
      </w:r>
      <w:r>
        <w:rPr>
          <w:i/>
        </w:rPr>
        <w:tab/>
      </w:r>
      <w:r>
        <w:rPr>
          <w:i/>
        </w:rPr>
        <w:tab/>
      </w:r>
      <w:r>
        <w:rPr>
          <w:i/>
        </w:rPr>
        <w:tab/>
      </w:r>
      <w:r>
        <w:rPr>
          <w:i/>
        </w:rPr>
        <w:tab/>
        <w:t>Source: ITU-R WP4B</w:t>
      </w:r>
    </w:p>
    <w:p w14:paraId="521C4E52" w14:textId="77777777" w:rsidR="00494A59" w:rsidRDefault="00494A59" w:rsidP="00494A59">
      <w:pPr>
        <w:rPr>
          <w:rFonts w:ascii="Arial" w:hAnsi="Arial" w:cs="Arial"/>
          <w:b/>
        </w:rPr>
      </w:pPr>
      <w:r>
        <w:rPr>
          <w:rFonts w:ascii="Arial" w:hAnsi="Arial" w:cs="Arial"/>
          <w:b/>
        </w:rPr>
        <w:t xml:space="preserve">Abstract: </w:t>
      </w:r>
    </w:p>
    <w:p w14:paraId="22F58ED6" w14:textId="77777777" w:rsidR="00494A59" w:rsidRDefault="00494A59" w:rsidP="00494A59">
      <w:r>
        <w:t>RAN action requested</w:t>
      </w:r>
    </w:p>
    <w:p w14:paraId="41756290" w14:textId="77777777" w:rsidR="00494A59" w:rsidRDefault="00494A59" w:rsidP="00494A59">
      <w:pPr>
        <w:rPr>
          <w:rFonts w:ascii="Arial" w:hAnsi="Arial" w:cs="Arial"/>
          <w:b/>
        </w:rPr>
      </w:pPr>
      <w:r>
        <w:rPr>
          <w:rFonts w:ascii="Arial" w:hAnsi="Arial" w:cs="Arial"/>
          <w:b/>
        </w:rPr>
        <w:t xml:space="preserve">Discussion: </w:t>
      </w:r>
    </w:p>
    <w:p w14:paraId="4F52F857" w14:textId="77777777" w:rsidR="00494A59" w:rsidRDefault="00494A59" w:rsidP="00494A59">
      <w:r>
        <w:t>moved from AI 7 to AI 8.4</w:t>
      </w:r>
    </w:p>
    <w:p w14:paraId="3D0E0D2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RP-243281, RP-243282</w:t>
      </w:r>
      <w:r>
        <w:rPr>
          <w:color w:val="993300"/>
          <w:u w:val="single"/>
        </w:rPr>
        <w:t>.</w:t>
      </w:r>
    </w:p>
    <w:p w14:paraId="5F1A7790" w14:textId="77777777" w:rsidR="00494A59" w:rsidRDefault="00494A59" w:rsidP="00494A59">
      <w:pPr>
        <w:rPr>
          <w:rFonts w:ascii="Arial" w:hAnsi="Arial" w:cs="Arial"/>
          <w:b/>
          <w:sz w:val="24"/>
        </w:rPr>
      </w:pPr>
      <w:r>
        <w:rPr>
          <w:rFonts w:ascii="Arial" w:hAnsi="Arial" w:cs="Arial"/>
          <w:b/>
          <w:color w:val="0000FF"/>
          <w:sz w:val="24"/>
        </w:rPr>
        <w:t>RP-242950</w:t>
      </w:r>
      <w:r>
        <w:rPr>
          <w:rFonts w:ascii="Arial" w:hAnsi="Arial" w:cs="Arial"/>
          <w:b/>
          <w:color w:val="0000FF"/>
          <w:sz w:val="24"/>
        </w:rPr>
        <w:tab/>
      </w:r>
      <w:r>
        <w:rPr>
          <w:rFonts w:ascii="Arial" w:hAnsi="Arial" w:cs="Arial"/>
          <w:b/>
          <w:sz w:val="24"/>
        </w:rPr>
        <w:t>DRAFT Reply LS to ITUR_WP4B_TEMP_13 = RP-243201 on 3GPP “5G-NTN” material for Recommendation ITU-R M.[IMT 2020 SAT.SPECS] -SRIT (RT-240032; to: RAN; cc: -; contact: Novamint)</w:t>
      </w:r>
    </w:p>
    <w:p w14:paraId="1569C195" w14:textId="77777777" w:rsidR="00494A59" w:rsidRDefault="00494A59" w:rsidP="00494A5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RT-240032, to RAN, cc -</w:t>
      </w:r>
      <w:r>
        <w:rPr>
          <w:i/>
        </w:rPr>
        <w:br/>
      </w:r>
      <w:r>
        <w:rPr>
          <w:i/>
        </w:rPr>
        <w:tab/>
      </w:r>
      <w:r>
        <w:rPr>
          <w:i/>
        </w:rPr>
        <w:tab/>
      </w:r>
      <w:r>
        <w:rPr>
          <w:i/>
        </w:rPr>
        <w:tab/>
      </w:r>
      <w:r>
        <w:rPr>
          <w:i/>
        </w:rPr>
        <w:tab/>
      </w:r>
      <w:r>
        <w:rPr>
          <w:i/>
        </w:rPr>
        <w:tab/>
        <w:t>Source: 3GPP RAN ITU-R AH</w:t>
      </w:r>
    </w:p>
    <w:p w14:paraId="153424AF" w14:textId="77777777" w:rsidR="00494A59" w:rsidRDefault="00494A59" w:rsidP="00494A59">
      <w:pPr>
        <w:rPr>
          <w:rFonts w:ascii="Arial" w:hAnsi="Arial" w:cs="Arial"/>
          <w:b/>
        </w:rPr>
      </w:pPr>
      <w:r>
        <w:rPr>
          <w:rFonts w:ascii="Arial" w:hAnsi="Arial" w:cs="Arial"/>
          <w:b/>
        </w:rPr>
        <w:t xml:space="preserve">Abstract: </w:t>
      </w:r>
    </w:p>
    <w:p w14:paraId="0C6FFFDB" w14:textId="77777777" w:rsidR="00494A59" w:rsidRDefault="00494A59" w:rsidP="00494A59">
      <w:r>
        <w:t>RAN action requested; preparing an LSout from RAN to SA which after SA review will go to PCG for approval</w:t>
      </w:r>
    </w:p>
    <w:p w14:paraId="3FB72377" w14:textId="77777777" w:rsidR="00494A59" w:rsidRDefault="00494A59" w:rsidP="00494A59">
      <w:pPr>
        <w:rPr>
          <w:rFonts w:ascii="Arial" w:hAnsi="Arial" w:cs="Arial"/>
          <w:b/>
        </w:rPr>
      </w:pPr>
      <w:r>
        <w:rPr>
          <w:rFonts w:ascii="Arial" w:hAnsi="Arial" w:cs="Arial"/>
          <w:b/>
        </w:rPr>
        <w:t xml:space="preserve">Discussion: </w:t>
      </w:r>
    </w:p>
    <w:p w14:paraId="6FD85AD4" w14:textId="77777777" w:rsidR="00494A59" w:rsidRDefault="00494A59" w:rsidP="00494A59">
      <w:r>
        <w:t>moved from AI 7 to 8.4</w:t>
      </w:r>
    </w:p>
    <w:p w14:paraId="5A21659C" w14:textId="77777777" w:rsidR="00494A59" w:rsidRDefault="00494A59" w:rsidP="00494A59">
      <w:r>
        <w:t>ITU-R AH convenor (Novamint): there was and ATIS input to PCG about the timeline (included); transposition has to be completed by 28.2.2025; submission will be based on REL-17 and REL-18 spec versions from Sep.24</w:t>
      </w:r>
    </w:p>
    <w:p w14:paraId="4E43EF68" w14:textId="77777777" w:rsidR="00494A59" w:rsidRDefault="00494A59" w:rsidP="00494A59">
      <w:r>
        <w:t>ITU-R AH convenor: after discussion it is proposed to remove some RAN4 terrestrial and some sidelink specs from the IMT-2020 satellite submission</w:t>
      </w:r>
    </w:p>
    <w:p w14:paraId="1F444B8A" w14:textId="77777777" w:rsidR="00494A59" w:rsidRDefault="00494A59" w:rsidP="00494A59">
      <w:r>
        <w:t>ZTE: there was a request from ZTE to remove also 38.460/461/462/463</w:t>
      </w:r>
    </w:p>
    <w:p w14:paraId="1A12B00C" w14:textId="77777777" w:rsidR="00494A59" w:rsidRDefault="00494A59" w:rsidP="00494A59">
      <w:r>
        <w:t>ITU-R AH convenor: ok, will be done</w:t>
      </w:r>
    </w:p>
    <w:p w14:paraId="59F877B4" w14:textId="77777777" w:rsidR="00494A59" w:rsidRDefault="00494A59" w:rsidP="00494A59">
      <w:r>
        <w:t>Telecom Italia: PCG should not overwrite the technical decisions from TSGs; suggests email discussion until mid of Jan.25 about which specs to transpose/reference</w:t>
      </w:r>
    </w:p>
    <w:p w14:paraId="2C1508D6" w14:textId="77777777" w:rsidR="00494A59" w:rsidRDefault="00494A59" w:rsidP="00494A59">
      <w:r>
        <w:t>ITU-R AH convenor (Novamint): not sure whether PCG was overruling a TSG RAN decision, email discussion is difficult as OPs have to transpose the specs by 28.2.2025</w:t>
      </w:r>
    </w:p>
    <w:p w14:paraId="3E00C86B" w14:textId="77777777" w:rsidR="00494A59" w:rsidRDefault="00494A59" w:rsidP="00494A59">
      <w:r>
        <w:t>Thales: removal of some specs that are not related to satellite is ok but the spec discussion is already ongoing for a longer while so delaying it would not be useful</w:t>
      </w:r>
    </w:p>
    <w:p w14:paraId="3F158012" w14:textId="77777777" w:rsidR="00494A59" w:rsidRDefault="00494A59" w:rsidP="00494A59">
      <w:r>
        <w:t>Ericsson: wonders what Telecom Italia would like to change</w:t>
      </w:r>
    </w:p>
    <w:p w14:paraId="36DF0C27" w14:textId="77777777" w:rsidR="00494A59" w:rsidRDefault="00494A59" w:rsidP="00494A59">
      <w:r>
        <w:t>Telecom Italia: some specs have no relation to satellite and should not be listed here; we could add a sentence in the minutes and the LS back to ITU</w:t>
      </w:r>
    </w:p>
    <w:p w14:paraId="25E2174D" w14:textId="77777777" w:rsidR="00494A59" w:rsidRDefault="00494A59" w:rsidP="00494A59">
      <w:r>
        <w:t>ITU-R AH convenor (Novamint): we can not add further tasks to ITU into the LS</w:t>
      </w:r>
    </w:p>
    <w:p w14:paraId="6DA4A45C" w14:textId="77777777" w:rsidR="00494A59" w:rsidRDefault="00494A59" w:rsidP="00494A59">
      <w:r>
        <w:t>Thales: it seems Telecom Italia is concerned that the list could be reused for an ITU-R WP5D submission but this list is for ITU-R WP4B only</w:t>
      </w:r>
    </w:p>
    <w:p w14:paraId="604250E2" w14:textId="77777777" w:rsidR="00494A59" w:rsidRDefault="00494A59" w:rsidP="00494A59">
      <w:r>
        <w:t>Mediatek: could we get some information about which specs should not be listed</w:t>
      </w:r>
    </w:p>
    <w:p w14:paraId="6B25EADB" w14:textId="77777777" w:rsidR="00494A59" w:rsidRDefault="00494A59" w:rsidP="00494A59">
      <w:r>
        <w:t>ITU-R AH convenor (Novamint): we could not wait for email discussion but we need to send an LS to SA; if you have additional specs which need to be removed from this list by the end of Tue of RAN #106 we could remove it</w:t>
      </w:r>
    </w:p>
    <w:p w14:paraId="28AFBDF5" w14:textId="77777777" w:rsidR="00494A59" w:rsidRDefault="00494A59" w:rsidP="00494A59">
      <w:r>
        <w:t>AT&amp;T: we should go forward with this list</w:t>
      </w:r>
    </w:p>
    <w:p w14:paraId="79173724" w14:textId="77777777" w:rsidR="00494A59" w:rsidRDefault="00494A59" w:rsidP="00494A59">
      <w:r>
        <w:t>T-Mobile: if there is an objection we can not run over it</w:t>
      </w:r>
    </w:p>
    <w:p w14:paraId="0AAB69CD" w14:textId="77777777" w:rsidR="00494A59" w:rsidRDefault="00494A59" w:rsidP="00494A59">
      <w:r>
        <w:t>Telecom Italia: would be fine with list but want to add a sentence in the LS (but if it not agreeable in the LS then we have to add the sentence in the minutes as we did not like the change from PCG)</w:t>
      </w:r>
    </w:p>
    <w:p w14:paraId="6D068B8D" w14:textId="77777777" w:rsidR="00494A59" w:rsidRDefault="00494A59" w:rsidP="00494A59">
      <w:r>
        <w:t>ITU-R AH convenor (Novamint): is fine to add a sentence in the minutes</w:t>
      </w:r>
    </w:p>
    <w:p w14:paraId="2F249543" w14:textId="77777777" w:rsidR="00494A59" w:rsidRDefault="00494A59" w:rsidP="00494A59">
      <w:r>
        <w:t>BT: nothing is carved in stone if we detect a problem later we can still send a correction later to ITU</w:t>
      </w:r>
    </w:p>
    <w:p w14:paraId="297EFAB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4197E" w14:textId="77777777" w:rsidR="00494A59" w:rsidRDefault="00494A59" w:rsidP="00494A59">
      <w:pPr>
        <w:rPr>
          <w:rFonts w:ascii="Arial" w:hAnsi="Arial" w:cs="Arial"/>
          <w:b/>
          <w:sz w:val="24"/>
        </w:rPr>
      </w:pPr>
      <w:r>
        <w:rPr>
          <w:rFonts w:ascii="Arial" w:hAnsi="Arial" w:cs="Arial"/>
          <w:b/>
          <w:color w:val="0000FF"/>
          <w:sz w:val="24"/>
        </w:rPr>
        <w:t>RP-243242</w:t>
      </w:r>
      <w:r>
        <w:rPr>
          <w:rFonts w:ascii="Arial" w:hAnsi="Arial" w:cs="Arial"/>
          <w:b/>
          <w:color w:val="0000FF"/>
          <w:sz w:val="24"/>
        </w:rPr>
        <w:tab/>
      </w:r>
      <w:r>
        <w:rPr>
          <w:rFonts w:ascii="Arial" w:hAnsi="Arial" w:cs="Arial"/>
          <w:b/>
          <w:sz w:val="24"/>
        </w:rPr>
        <w:t>DRAFT Reply LS to ITUR_WP4B_TEMP_13 = RP-243201 on 3GPP “5G-NTN” material for Recommendation ITU-R M.[IMT 2020 SAT.SPECS] -SRIT (to: SA; cc: -; contact: Novamint)</w:t>
      </w:r>
    </w:p>
    <w:p w14:paraId="2632AB4D"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 Thales</w:t>
      </w:r>
    </w:p>
    <w:p w14:paraId="00E2691E" w14:textId="77777777" w:rsidR="00494A59" w:rsidRDefault="00494A59" w:rsidP="00494A59">
      <w:pPr>
        <w:rPr>
          <w:rFonts w:ascii="Arial" w:hAnsi="Arial" w:cs="Arial"/>
          <w:b/>
        </w:rPr>
      </w:pPr>
      <w:r>
        <w:rPr>
          <w:rFonts w:ascii="Arial" w:hAnsi="Arial" w:cs="Arial"/>
          <w:b/>
        </w:rPr>
        <w:lastRenderedPageBreak/>
        <w:t xml:space="preserve">Discussion: </w:t>
      </w:r>
    </w:p>
    <w:p w14:paraId="08E74399" w14:textId="77777777" w:rsidR="00494A59" w:rsidRDefault="00494A59" w:rsidP="00494A59">
      <w:r>
        <w:t>ITU-R AH convenor (Novamint): this draft will include an updated list of specs</w:t>
      </w:r>
    </w:p>
    <w:p w14:paraId="2B18F1B1" w14:textId="77777777" w:rsidR="00494A59" w:rsidRDefault="00494A59" w:rsidP="00494A59">
      <w:r>
        <w:t>ITU-R AH convenor (Novamint): Telecom Italia wants now to add ITU-R WP5D in cc: (instead of adding a sentence to the minutes)</w:t>
      </w:r>
    </w:p>
    <w:p w14:paraId="76FCDF9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RP-243281</w:t>
      </w:r>
      <w:r>
        <w:rPr>
          <w:color w:val="993300"/>
          <w:u w:val="single"/>
        </w:rPr>
        <w:t>.</w:t>
      </w:r>
    </w:p>
    <w:p w14:paraId="5E1B7717" w14:textId="77777777" w:rsidR="00494A59" w:rsidRDefault="00494A59" w:rsidP="00494A59">
      <w:pPr>
        <w:rPr>
          <w:rFonts w:ascii="Arial" w:hAnsi="Arial" w:cs="Arial"/>
          <w:b/>
          <w:sz w:val="24"/>
        </w:rPr>
      </w:pPr>
      <w:r>
        <w:rPr>
          <w:rFonts w:ascii="Arial" w:hAnsi="Arial" w:cs="Arial"/>
          <w:b/>
          <w:color w:val="0000FF"/>
          <w:sz w:val="24"/>
        </w:rPr>
        <w:t>RP-243281</w:t>
      </w:r>
      <w:r>
        <w:rPr>
          <w:rFonts w:ascii="Arial" w:hAnsi="Arial" w:cs="Arial"/>
          <w:b/>
          <w:color w:val="0000FF"/>
          <w:sz w:val="24"/>
        </w:rPr>
        <w:tab/>
      </w:r>
      <w:r>
        <w:rPr>
          <w:rFonts w:ascii="Arial" w:hAnsi="Arial" w:cs="Arial"/>
          <w:b/>
          <w:sz w:val="24"/>
        </w:rPr>
        <w:t>DRAFT Reply LS to ITUR_WP4B_TEMP_13 = RP-243201 (cc: ITU-R WP5D) on 3GPP “5G-NTN” material for Recommendation ITU-R M.[IMT 2020 SAT.SPECS] -SRIT (to: SA; cc: -; contact: Novamint)</w:t>
      </w:r>
    </w:p>
    <w:p w14:paraId="5EB4A8E9"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3C0E0A3" w14:textId="77777777" w:rsidR="00494A59" w:rsidRDefault="00494A59" w:rsidP="00494A59">
      <w:pPr>
        <w:rPr>
          <w:color w:val="808080"/>
        </w:rPr>
      </w:pPr>
      <w:r>
        <w:rPr>
          <w:color w:val="808080"/>
        </w:rPr>
        <w:t>(Replaces RP-243242)</w:t>
      </w:r>
    </w:p>
    <w:p w14:paraId="2976BFEF" w14:textId="77777777" w:rsidR="00494A59" w:rsidRDefault="00494A59" w:rsidP="00494A59">
      <w:pPr>
        <w:rPr>
          <w:rFonts w:ascii="Arial" w:hAnsi="Arial" w:cs="Arial"/>
          <w:b/>
        </w:rPr>
      </w:pPr>
      <w:r>
        <w:rPr>
          <w:rFonts w:ascii="Arial" w:hAnsi="Arial" w:cs="Arial"/>
          <w:b/>
        </w:rPr>
        <w:t xml:space="preserve">Discussion: </w:t>
      </w:r>
    </w:p>
    <w:p w14:paraId="4BADEAD2" w14:textId="77777777" w:rsidR="00494A59" w:rsidRDefault="00494A59" w:rsidP="00494A59">
      <w:r>
        <w:t>LS will be sent to SA for review, from there to PCG for review and approval and from there to: ITU-R WP4B cc: ITU-R WP5D;</w:t>
      </w:r>
    </w:p>
    <w:p w14:paraId="6A166090" w14:textId="77777777" w:rsidR="00494A59" w:rsidRDefault="00494A59" w:rsidP="00494A59">
      <w:r>
        <w:t>LS was sent out to SA on Tue of RAN #106</w:t>
      </w:r>
    </w:p>
    <w:p w14:paraId="7783723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0A1A3" w14:textId="77777777" w:rsidR="00494A59" w:rsidRDefault="00494A59" w:rsidP="00494A59">
      <w:pPr>
        <w:rPr>
          <w:rFonts w:ascii="Arial" w:hAnsi="Arial" w:cs="Arial"/>
          <w:b/>
          <w:sz w:val="24"/>
        </w:rPr>
      </w:pPr>
      <w:r>
        <w:rPr>
          <w:rFonts w:ascii="Arial" w:hAnsi="Arial" w:cs="Arial"/>
          <w:b/>
          <w:color w:val="0000FF"/>
          <w:sz w:val="24"/>
        </w:rPr>
        <w:t>RP-242951</w:t>
      </w:r>
      <w:r>
        <w:rPr>
          <w:rFonts w:ascii="Arial" w:hAnsi="Arial" w:cs="Arial"/>
          <w:b/>
          <w:color w:val="0000FF"/>
          <w:sz w:val="24"/>
        </w:rPr>
        <w:tab/>
      </w:r>
      <w:r>
        <w:rPr>
          <w:rFonts w:ascii="Arial" w:hAnsi="Arial" w:cs="Arial"/>
          <w:b/>
          <w:sz w:val="24"/>
        </w:rPr>
        <w:t>DRAFT Reply LS to ITUR_WP4B_TEMP_13 = RP-243201 on 3GPP “5G-NTN” material for Recommendation ITU-R M.[IMT 2020 SAT.SPECS] - RIT (RT-240033; to: RAN; cc: -; contact: Novamint)</w:t>
      </w:r>
    </w:p>
    <w:p w14:paraId="6105A9F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RT-240033, to RAN, cc -</w:t>
      </w:r>
      <w:r>
        <w:rPr>
          <w:i/>
        </w:rPr>
        <w:br/>
      </w:r>
      <w:r>
        <w:rPr>
          <w:i/>
        </w:rPr>
        <w:tab/>
      </w:r>
      <w:r>
        <w:rPr>
          <w:i/>
        </w:rPr>
        <w:tab/>
      </w:r>
      <w:r>
        <w:rPr>
          <w:i/>
        </w:rPr>
        <w:tab/>
      </w:r>
      <w:r>
        <w:rPr>
          <w:i/>
        </w:rPr>
        <w:tab/>
      </w:r>
      <w:r>
        <w:rPr>
          <w:i/>
        </w:rPr>
        <w:tab/>
        <w:t>Source: 3GPP RAN ITU-R AH</w:t>
      </w:r>
    </w:p>
    <w:p w14:paraId="3156CBC4" w14:textId="77777777" w:rsidR="00494A59" w:rsidRDefault="00494A59" w:rsidP="00494A59">
      <w:pPr>
        <w:rPr>
          <w:rFonts w:ascii="Arial" w:hAnsi="Arial" w:cs="Arial"/>
          <w:b/>
        </w:rPr>
      </w:pPr>
      <w:r>
        <w:rPr>
          <w:rFonts w:ascii="Arial" w:hAnsi="Arial" w:cs="Arial"/>
          <w:b/>
        </w:rPr>
        <w:t xml:space="preserve">Abstract: </w:t>
      </w:r>
    </w:p>
    <w:p w14:paraId="69D3DFEA" w14:textId="77777777" w:rsidR="00494A59" w:rsidRDefault="00494A59" w:rsidP="00494A59">
      <w:r>
        <w:t>RAN action requested; preparing an LSout from RAN to SA which after SA review will go to PCG for approval</w:t>
      </w:r>
    </w:p>
    <w:p w14:paraId="0041F951" w14:textId="77777777" w:rsidR="00494A59" w:rsidRDefault="00494A59" w:rsidP="00494A59">
      <w:pPr>
        <w:rPr>
          <w:rFonts w:ascii="Arial" w:hAnsi="Arial" w:cs="Arial"/>
          <w:b/>
        </w:rPr>
      </w:pPr>
      <w:r>
        <w:rPr>
          <w:rFonts w:ascii="Arial" w:hAnsi="Arial" w:cs="Arial"/>
          <w:b/>
        </w:rPr>
        <w:t xml:space="preserve">Discussion: </w:t>
      </w:r>
    </w:p>
    <w:p w14:paraId="7E063BB7" w14:textId="77777777" w:rsidR="00494A59" w:rsidRDefault="00494A59" w:rsidP="00494A59">
      <w:r>
        <w:t>moved from AI 7 to 8.4</w:t>
      </w:r>
    </w:p>
    <w:p w14:paraId="502DCA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F6640" w14:textId="77777777" w:rsidR="00494A59" w:rsidRDefault="00494A59" w:rsidP="00494A59">
      <w:pPr>
        <w:rPr>
          <w:rFonts w:ascii="Arial" w:hAnsi="Arial" w:cs="Arial"/>
          <w:b/>
          <w:sz w:val="24"/>
        </w:rPr>
      </w:pPr>
      <w:r>
        <w:rPr>
          <w:rFonts w:ascii="Arial" w:hAnsi="Arial" w:cs="Arial"/>
          <w:b/>
          <w:color w:val="0000FF"/>
          <w:sz w:val="24"/>
        </w:rPr>
        <w:t>RP-243243</w:t>
      </w:r>
      <w:r>
        <w:rPr>
          <w:rFonts w:ascii="Arial" w:hAnsi="Arial" w:cs="Arial"/>
          <w:b/>
          <w:color w:val="0000FF"/>
          <w:sz w:val="24"/>
        </w:rPr>
        <w:tab/>
      </w:r>
      <w:r>
        <w:rPr>
          <w:rFonts w:ascii="Arial" w:hAnsi="Arial" w:cs="Arial"/>
          <w:b/>
          <w:sz w:val="24"/>
        </w:rPr>
        <w:t>DRAFT Reply LS to ITUR_WP4B_TEMP_13 = RP-243201 on 3GPP “5G-NTN” material for Recommendation ITU-R M.[IMT 2020 SAT.SPECS] - RIT (to: SA; cc: -; contact: Novamint)</w:t>
      </w:r>
    </w:p>
    <w:p w14:paraId="54C26A7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 Thales</w:t>
      </w:r>
    </w:p>
    <w:p w14:paraId="417BEA98" w14:textId="77777777" w:rsidR="00494A59" w:rsidRDefault="00494A59" w:rsidP="00494A59">
      <w:pPr>
        <w:rPr>
          <w:rFonts w:ascii="Arial" w:hAnsi="Arial" w:cs="Arial"/>
          <w:b/>
        </w:rPr>
      </w:pPr>
      <w:r>
        <w:rPr>
          <w:rFonts w:ascii="Arial" w:hAnsi="Arial" w:cs="Arial"/>
          <w:b/>
        </w:rPr>
        <w:t xml:space="preserve">Discussion: </w:t>
      </w:r>
    </w:p>
    <w:p w14:paraId="49E39100" w14:textId="77777777" w:rsidR="00494A59" w:rsidRDefault="00494A59" w:rsidP="00494A59">
      <w:r>
        <w:t>ITU-R AH convenor (Novamint): this draft will include an updated list of specs</w:t>
      </w:r>
    </w:p>
    <w:p w14:paraId="3A3E874A" w14:textId="77777777" w:rsidR="00494A59" w:rsidRDefault="00494A59" w:rsidP="00494A59">
      <w:r>
        <w:t>ITU-R AH convenor (Novamint): Telecom Italia wants now to add ITU-R WP5D in cc: (instead of adding a sentence to the minutes)</w:t>
      </w:r>
    </w:p>
    <w:p w14:paraId="0BD8F70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RP-243282</w:t>
      </w:r>
      <w:r>
        <w:rPr>
          <w:color w:val="993300"/>
          <w:u w:val="single"/>
        </w:rPr>
        <w:t>.</w:t>
      </w:r>
    </w:p>
    <w:p w14:paraId="1D88A207" w14:textId="77777777" w:rsidR="00494A59" w:rsidRDefault="00494A59" w:rsidP="00494A59">
      <w:pPr>
        <w:rPr>
          <w:rFonts w:ascii="Arial" w:hAnsi="Arial" w:cs="Arial"/>
          <w:b/>
          <w:sz w:val="24"/>
        </w:rPr>
      </w:pPr>
      <w:r>
        <w:rPr>
          <w:rFonts w:ascii="Arial" w:hAnsi="Arial" w:cs="Arial"/>
          <w:b/>
          <w:color w:val="0000FF"/>
          <w:sz w:val="24"/>
        </w:rPr>
        <w:lastRenderedPageBreak/>
        <w:t>RP-243282</w:t>
      </w:r>
      <w:r>
        <w:rPr>
          <w:rFonts w:ascii="Arial" w:hAnsi="Arial" w:cs="Arial"/>
          <w:b/>
          <w:color w:val="0000FF"/>
          <w:sz w:val="24"/>
        </w:rPr>
        <w:tab/>
      </w:r>
      <w:r>
        <w:rPr>
          <w:rFonts w:ascii="Arial" w:hAnsi="Arial" w:cs="Arial"/>
          <w:b/>
          <w:sz w:val="24"/>
        </w:rPr>
        <w:t>DRAFT Reply LS to ITUR_WP4B_TEMP_13 = RP-243201 (cc: ITU-R WP5D) on 3GPP “5G-NTN” material for Recommendation ITU-R M.[IMT 2020 SAT.SPECS] - RIT (to: SA; cc: -; contact: Novamint)</w:t>
      </w:r>
    </w:p>
    <w:p w14:paraId="1DBCB705"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BC5F170" w14:textId="77777777" w:rsidR="00494A59" w:rsidRDefault="00494A59" w:rsidP="00494A59">
      <w:pPr>
        <w:rPr>
          <w:color w:val="808080"/>
        </w:rPr>
      </w:pPr>
      <w:r>
        <w:rPr>
          <w:color w:val="808080"/>
        </w:rPr>
        <w:t>(Replaces RP-243243)</w:t>
      </w:r>
    </w:p>
    <w:p w14:paraId="23CC3F7D" w14:textId="77777777" w:rsidR="00494A59" w:rsidRDefault="00494A59" w:rsidP="00494A59">
      <w:pPr>
        <w:rPr>
          <w:rFonts w:ascii="Arial" w:hAnsi="Arial" w:cs="Arial"/>
          <w:b/>
        </w:rPr>
      </w:pPr>
      <w:r>
        <w:rPr>
          <w:rFonts w:ascii="Arial" w:hAnsi="Arial" w:cs="Arial"/>
          <w:b/>
        </w:rPr>
        <w:t xml:space="preserve">Discussion: </w:t>
      </w:r>
    </w:p>
    <w:p w14:paraId="6DAC642A" w14:textId="77777777" w:rsidR="00494A59" w:rsidRDefault="00494A59" w:rsidP="00494A59">
      <w:r>
        <w:t>LS will be sent to SA for review, from there to PCG for review and approval and from there to: ITU-R WP4B cc: ITU-R WP5D;</w:t>
      </w:r>
    </w:p>
    <w:p w14:paraId="098BA396" w14:textId="77777777" w:rsidR="00494A59" w:rsidRDefault="00494A59" w:rsidP="00494A59">
      <w:r>
        <w:t>LS was sent out to SA on Tue of RAN #106</w:t>
      </w:r>
    </w:p>
    <w:p w14:paraId="4D0F5C9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F5E40" w14:textId="77777777" w:rsidR="00494A59" w:rsidRDefault="00494A59" w:rsidP="00494A59">
      <w:pPr>
        <w:pStyle w:val="Heading3"/>
      </w:pPr>
      <w:bookmarkStart w:id="100" w:name="_Toc189232860"/>
      <w:bookmarkStart w:id="101" w:name="_Toc189421576"/>
      <w:r>
        <w:t>8.5</w:t>
      </w:r>
      <w:r>
        <w:tab/>
        <w:t>Documents from/to other ITU groups</w:t>
      </w:r>
      <w:bookmarkEnd w:id="100"/>
      <w:bookmarkEnd w:id="101"/>
    </w:p>
    <w:p w14:paraId="22AF97D7" w14:textId="77777777" w:rsidR="00494A59" w:rsidRDefault="00494A59" w:rsidP="00494A59">
      <w:pPr>
        <w:pStyle w:val="Heading2"/>
      </w:pPr>
      <w:bookmarkStart w:id="102" w:name="_Toc189232861"/>
      <w:bookmarkStart w:id="103" w:name="_Toc189421577"/>
      <w:r>
        <w:t>9</w:t>
      </w:r>
      <w:r>
        <w:tab/>
        <w:t>NR</w:t>
      </w:r>
      <w:bookmarkEnd w:id="102"/>
      <w:bookmarkEnd w:id="103"/>
    </w:p>
    <w:p w14:paraId="4560DDBC" w14:textId="77777777" w:rsidR="00494A59" w:rsidRDefault="00494A59" w:rsidP="00494A59">
      <w:r>
        <w:t>NOTE: This agenda item covers open REL-18 WIs, open/closed REL-19 NR WIs/SIs and new REL-19 NR WIs/SIs. NR UE conformance aspects are covered under AI 13 and maintenance of closed REL-14/15/16/17/18 WIs/SIs is covered under AI 14.</w:t>
      </w:r>
    </w:p>
    <w:p w14:paraId="30274BD7" w14:textId="77777777" w:rsidR="00494A59" w:rsidRDefault="00494A59" w:rsidP="00494A59">
      <w:pPr>
        <w:pStyle w:val="Heading3"/>
      </w:pPr>
      <w:bookmarkStart w:id="104" w:name="_Toc189232862"/>
      <w:bookmarkStart w:id="105" w:name="_Toc189421578"/>
      <w:r>
        <w:t>9.1</w:t>
      </w:r>
      <w:r>
        <w:tab/>
        <w:t>New WI/SI proposals for NR</w:t>
      </w:r>
      <w:bookmarkEnd w:id="104"/>
      <w:bookmarkEnd w:id="105"/>
    </w:p>
    <w:p w14:paraId="6E954913" w14:textId="77777777" w:rsidR="00494A59" w:rsidRDefault="00494A59" w:rsidP="00494A59">
      <w:r>
        <w:t>NOTE: RAN #102 in Dec.23 has frozen REL-18 freeze, i.e. no new REL-18 WIs/SIs anymore please.</w:t>
      </w:r>
    </w:p>
    <w:p w14:paraId="7021532A" w14:textId="77777777" w:rsidR="00494A59" w:rsidRDefault="00494A59" w:rsidP="00494A59">
      <w:r>
        <w:t>RAN #102 has approved the REL-19 package of RAN1/2/3 led SIs and WIs.</w:t>
      </w:r>
    </w:p>
    <w:p w14:paraId="49805670" w14:textId="77777777" w:rsidR="00494A59" w:rsidRDefault="00494A59" w:rsidP="00494A59">
      <w:r>
        <w:t>RAN #103 has approved non-spectrum related REL-19 WIs/SIs led by RAN4.</w:t>
      </w:r>
    </w:p>
    <w:p w14:paraId="5B80DAFB" w14:textId="77777777" w:rsidR="00494A59" w:rsidRDefault="00494A59" w:rsidP="00494A59">
      <w:r>
        <w:t>RAN #104 has approved spectrum related REL-19 WIs/SIs led by RAN4.</w:t>
      </w:r>
    </w:p>
    <w:p w14:paraId="795DB648" w14:textId="77777777" w:rsidR="00494A59" w:rsidRDefault="00494A59" w:rsidP="00494A59">
      <w:r>
        <w:t>RAN #105 has considered some late REL-19 WIs.</w:t>
      </w:r>
    </w:p>
    <w:p w14:paraId="1B26E5F7" w14:textId="77777777" w:rsidR="00494A59" w:rsidRDefault="00494A59" w:rsidP="00494A59">
      <w:r>
        <w:t>Therefore the space, if any, for new WI/SI proposals is very limited.</w:t>
      </w:r>
    </w:p>
    <w:p w14:paraId="3E50E74F" w14:textId="77777777" w:rsidR="00494A59" w:rsidRDefault="00494A59" w:rsidP="00494A59">
      <w:r>
        <w:t>As endorsed in RP-240019, based on commercial needs, and Rel-19 progress, additional new but smaller RAN4-led projects may be further discussed and approved at a later stage of Rel-19, where the earliest time of such opportunity is RAN#106. However, it should be noted that the space, if any, for new RAN4-led Rel-19 WI/SI proposals is very limited</w:t>
      </w:r>
    </w:p>
    <w:p w14:paraId="40C68C7A" w14:textId="77777777" w:rsidR="00494A59" w:rsidRDefault="00494A59" w:rsidP="00494A59">
      <w:pPr>
        <w:pStyle w:val="Heading4"/>
      </w:pPr>
      <w:bookmarkStart w:id="106" w:name="_Toc189232863"/>
      <w:bookmarkStart w:id="107" w:name="_Toc189421579"/>
      <w:r>
        <w:t>9.1.1</w:t>
      </w:r>
      <w:r>
        <w:tab/>
        <w:t>Proposals led by RAN1</w:t>
      </w:r>
      <w:bookmarkEnd w:id="106"/>
      <w:bookmarkEnd w:id="107"/>
    </w:p>
    <w:p w14:paraId="1C0808CD" w14:textId="77777777" w:rsidR="00494A59" w:rsidRDefault="00494A59" w:rsidP="00494A59">
      <w:pPr>
        <w:rPr>
          <w:rFonts w:ascii="Arial" w:hAnsi="Arial" w:cs="Arial"/>
          <w:b/>
          <w:sz w:val="24"/>
        </w:rPr>
      </w:pPr>
      <w:r>
        <w:rPr>
          <w:rFonts w:ascii="Arial" w:hAnsi="Arial" w:cs="Arial"/>
          <w:b/>
          <w:color w:val="0000FF"/>
          <w:sz w:val="24"/>
        </w:rPr>
        <w:t>RP-242458</w:t>
      </w:r>
      <w:r>
        <w:rPr>
          <w:rFonts w:ascii="Arial" w:hAnsi="Arial" w:cs="Arial"/>
          <w:b/>
          <w:color w:val="0000FF"/>
          <w:sz w:val="24"/>
        </w:rPr>
        <w:tab/>
      </w:r>
      <w:r>
        <w:rPr>
          <w:rFonts w:ascii="Arial" w:hAnsi="Arial" w:cs="Arial"/>
          <w:b/>
          <w:sz w:val="24"/>
        </w:rPr>
        <w:t>Ambient IoT scope discussion</w:t>
      </w:r>
    </w:p>
    <w:p w14:paraId="7B466A3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7651C8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4B744" w14:textId="77777777" w:rsidR="00494A59" w:rsidRDefault="00494A59" w:rsidP="00494A59">
      <w:pPr>
        <w:rPr>
          <w:rFonts w:ascii="Arial" w:hAnsi="Arial" w:cs="Arial"/>
          <w:b/>
          <w:sz w:val="24"/>
        </w:rPr>
      </w:pPr>
      <w:r>
        <w:rPr>
          <w:rFonts w:ascii="Arial" w:hAnsi="Arial" w:cs="Arial"/>
          <w:b/>
          <w:color w:val="0000FF"/>
          <w:sz w:val="24"/>
        </w:rPr>
        <w:t>RP-242502</w:t>
      </w:r>
      <w:r>
        <w:rPr>
          <w:rFonts w:ascii="Arial" w:hAnsi="Arial" w:cs="Arial"/>
          <w:b/>
          <w:color w:val="0000FF"/>
          <w:sz w:val="24"/>
        </w:rPr>
        <w:tab/>
      </w:r>
      <w:r>
        <w:rPr>
          <w:rFonts w:ascii="Arial" w:hAnsi="Arial" w:cs="Arial"/>
          <w:b/>
          <w:sz w:val="24"/>
        </w:rPr>
        <w:t>Discussion on normative work of Ambient IoT in Rel19</w:t>
      </w:r>
    </w:p>
    <w:p w14:paraId="18F7A37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6F45E3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81062" w14:textId="77777777" w:rsidR="00494A59" w:rsidRDefault="00494A59" w:rsidP="00494A59">
      <w:pPr>
        <w:rPr>
          <w:rFonts w:ascii="Arial" w:hAnsi="Arial" w:cs="Arial"/>
          <w:b/>
          <w:sz w:val="24"/>
        </w:rPr>
      </w:pPr>
      <w:r>
        <w:rPr>
          <w:rFonts w:ascii="Arial" w:hAnsi="Arial" w:cs="Arial"/>
          <w:b/>
          <w:color w:val="0000FF"/>
          <w:sz w:val="24"/>
        </w:rPr>
        <w:t>RP-242515</w:t>
      </w:r>
      <w:r>
        <w:rPr>
          <w:rFonts w:ascii="Arial" w:hAnsi="Arial" w:cs="Arial"/>
          <w:b/>
          <w:color w:val="0000FF"/>
          <w:sz w:val="24"/>
        </w:rPr>
        <w:tab/>
      </w:r>
      <w:r>
        <w:rPr>
          <w:rFonts w:ascii="Arial" w:hAnsi="Arial" w:cs="Arial"/>
          <w:b/>
          <w:sz w:val="24"/>
        </w:rPr>
        <w:t>Scope discussion on Ambient IoT</w:t>
      </w:r>
    </w:p>
    <w:p w14:paraId="6CD97037"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Panasonic</w:t>
      </w:r>
    </w:p>
    <w:p w14:paraId="6CB2EE6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0F283" w14:textId="77777777" w:rsidR="00494A59" w:rsidRDefault="00494A59" w:rsidP="00494A59">
      <w:pPr>
        <w:rPr>
          <w:rFonts w:ascii="Arial" w:hAnsi="Arial" w:cs="Arial"/>
          <w:b/>
          <w:sz w:val="24"/>
        </w:rPr>
      </w:pPr>
      <w:r>
        <w:rPr>
          <w:rFonts w:ascii="Arial" w:hAnsi="Arial" w:cs="Arial"/>
          <w:b/>
          <w:color w:val="0000FF"/>
          <w:sz w:val="24"/>
        </w:rPr>
        <w:t>RP-242635</w:t>
      </w:r>
      <w:r>
        <w:rPr>
          <w:rFonts w:ascii="Arial" w:hAnsi="Arial" w:cs="Arial"/>
          <w:b/>
          <w:color w:val="0000FF"/>
          <w:sz w:val="24"/>
        </w:rPr>
        <w:tab/>
      </w:r>
      <w:r>
        <w:rPr>
          <w:rFonts w:ascii="Arial" w:hAnsi="Arial" w:cs="Arial"/>
          <w:b/>
          <w:sz w:val="24"/>
        </w:rPr>
        <w:t>Views on normative work for AIoT</w:t>
      </w:r>
    </w:p>
    <w:p w14:paraId="3314404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AF23EC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F3C79" w14:textId="77777777" w:rsidR="00494A59" w:rsidRDefault="00494A59" w:rsidP="00494A59">
      <w:pPr>
        <w:rPr>
          <w:rFonts w:ascii="Arial" w:hAnsi="Arial" w:cs="Arial"/>
          <w:b/>
          <w:sz w:val="24"/>
        </w:rPr>
      </w:pPr>
      <w:r>
        <w:rPr>
          <w:rFonts w:ascii="Arial" w:hAnsi="Arial" w:cs="Arial"/>
          <w:b/>
          <w:color w:val="0000FF"/>
          <w:sz w:val="24"/>
        </w:rPr>
        <w:t>RP-242659</w:t>
      </w:r>
      <w:r>
        <w:rPr>
          <w:rFonts w:ascii="Arial" w:hAnsi="Arial" w:cs="Arial"/>
          <w:b/>
          <w:color w:val="0000FF"/>
          <w:sz w:val="24"/>
        </w:rPr>
        <w:tab/>
      </w:r>
      <w:r>
        <w:rPr>
          <w:rFonts w:ascii="Arial" w:hAnsi="Arial" w:cs="Arial"/>
          <w:b/>
          <w:sz w:val="24"/>
        </w:rPr>
        <w:t>Views on Ambient IoT WI</w:t>
      </w:r>
    </w:p>
    <w:p w14:paraId="229FC22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Wiliot Ltd.</w:t>
      </w:r>
    </w:p>
    <w:p w14:paraId="65E918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D023F" w14:textId="77777777" w:rsidR="00494A59" w:rsidRDefault="00494A59" w:rsidP="00494A59">
      <w:pPr>
        <w:rPr>
          <w:rFonts w:ascii="Arial" w:hAnsi="Arial" w:cs="Arial"/>
          <w:b/>
          <w:sz w:val="24"/>
        </w:rPr>
      </w:pPr>
      <w:r>
        <w:rPr>
          <w:rFonts w:ascii="Arial" w:hAnsi="Arial" w:cs="Arial"/>
          <w:b/>
          <w:color w:val="0000FF"/>
          <w:sz w:val="24"/>
        </w:rPr>
        <w:t>RP-242782</w:t>
      </w:r>
      <w:r>
        <w:rPr>
          <w:rFonts w:ascii="Arial" w:hAnsi="Arial" w:cs="Arial"/>
          <w:b/>
          <w:color w:val="0000FF"/>
          <w:sz w:val="24"/>
        </w:rPr>
        <w:tab/>
      </w:r>
      <w:r>
        <w:rPr>
          <w:rFonts w:ascii="Arial" w:hAnsi="Arial" w:cs="Arial"/>
          <w:b/>
          <w:sz w:val="24"/>
        </w:rPr>
        <w:t>WID scope consideration on Rel-19 Ambient IoT in NR</w:t>
      </w:r>
    </w:p>
    <w:p w14:paraId="1D2C036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3C8A679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422E2" w14:textId="77777777" w:rsidR="00494A59" w:rsidRDefault="00494A59" w:rsidP="00494A59">
      <w:pPr>
        <w:rPr>
          <w:rFonts w:ascii="Arial" w:hAnsi="Arial" w:cs="Arial"/>
          <w:b/>
          <w:sz w:val="24"/>
        </w:rPr>
      </w:pPr>
      <w:r>
        <w:rPr>
          <w:rFonts w:ascii="Arial" w:hAnsi="Arial" w:cs="Arial"/>
          <w:b/>
          <w:color w:val="0000FF"/>
          <w:sz w:val="24"/>
        </w:rPr>
        <w:t>RP-242801</w:t>
      </w:r>
      <w:r>
        <w:rPr>
          <w:rFonts w:ascii="Arial" w:hAnsi="Arial" w:cs="Arial"/>
          <w:b/>
          <w:color w:val="0000FF"/>
          <w:sz w:val="24"/>
        </w:rPr>
        <w:tab/>
      </w:r>
      <w:r>
        <w:rPr>
          <w:rFonts w:ascii="Arial" w:hAnsi="Arial" w:cs="Arial"/>
          <w:b/>
          <w:sz w:val="24"/>
        </w:rPr>
        <w:t>Discussion on Rel-19 Ambient IoT potential work item scope</w:t>
      </w:r>
    </w:p>
    <w:p w14:paraId="2DAAFF9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41BDBE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038E3" w14:textId="77777777" w:rsidR="00494A59" w:rsidRDefault="00494A59" w:rsidP="00494A59">
      <w:pPr>
        <w:rPr>
          <w:rFonts w:ascii="Arial" w:hAnsi="Arial" w:cs="Arial"/>
          <w:b/>
          <w:sz w:val="24"/>
        </w:rPr>
      </w:pPr>
      <w:r>
        <w:rPr>
          <w:rFonts w:ascii="Arial" w:hAnsi="Arial" w:cs="Arial"/>
          <w:b/>
          <w:color w:val="0000FF"/>
          <w:sz w:val="24"/>
        </w:rPr>
        <w:t>RP-242846</w:t>
      </w:r>
      <w:r>
        <w:rPr>
          <w:rFonts w:ascii="Arial" w:hAnsi="Arial" w:cs="Arial"/>
          <w:b/>
          <w:color w:val="0000FF"/>
          <w:sz w:val="24"/>
        </w:rPr>
        <w:tab/>
      </w:r>
      <w:r>
        <w:rPr>
          <w:rFonts w:ascii="Arial" w:hAnsi="Arial" w:cs="Arial"/>
          <w:b/>
          <w:sz w:val="24"/>
        </w:rPr>
        <w:t>Consideration on Rel-19 Ambient IoT work item</w:t>
      </w:r>
    </w:p>
    <w:p w14:paraId="4E231BA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 France</w:t>
      </w:r>
    </w:p>
    <w:p w14:paraId="33E7CE0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8850A" w14:textId="77777777" w:rsidR="00494A59" w:rsidRDefault="00494A59" w:rsidP="00494A59">
      <w:pPr>
        <w:rPr>
          <w:rFonts w:ascii="Arial" w:hAnsi="Arial" w:cs="Arial"/>
          <w:b/>
          <w:sz w:val="24"/>
        </w:rPr>
      </w:pPr>
      <w:r>
        <w:rPr>
          <w:rFonts w:ascii="Arial" w:hAnsi="Arial" w:cs="Arial"/>
          <w:b/>
          <w:color w:val="0000FF"/>
          <w:sz w:val="24"/>
        </w:rPr>
        <w:t>RP-242856</w:t>
      </w:r>
      <w:r>
        <w:rPr>
          <w:rFonts w:ascii="Arial" w:hAnsi="Arial" w:cs="Arial"/>
          <w:b/>
          <w:color w:val="0000FF"/>
          <w:sz w:val="24"/>
        </w:rPr>
        <w:tab/>
      </w:r>
      <w:r>
        <w:rPr>
          <w:rFonts w:ascii="Arial" w:hAnsi="Arial" w:cs="Arial"/>
          <w:b/>
          <w:sz w:val="24"/>
        </w:rPr>
        <w:t>Views on Ambient IoT WI for Rel-19</w:t>
      </w:r>
    </w:p>
    <w:p w14:paraId="3374B2F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01870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57887" w14:textId="77777777" w:rsidR="00494A59" w:rsidRDefault="00494A59" w:rsidP="00494A59">
      <w:pPr>
        <w:rPr>
          <w:rFonts w:ascii="Arial" w:hAnsi="Arial" w:cs="Arial"/>
          <w:b/>
          <w:sz w:val="24"/>
        </w:rPr>
      </w:pPr>
      <w:r>
        <w:rPr>
          <w:rFonts w:ascii="Arial" w:hAnsi="Arial" w:cs="Arial"/>
          <w:b/>
          <w:color w:val="0000FF"/>
          <w:sz w:val="24"/>
        </w:rPr>
        <w:t>RP-243111</w:t>
      </w:r>
      <w:r>
        <w:rPr>
          <w:rFonts w:ascii="Arial" w:hAnsi="Arial" w:cs="Arial"/>
          <w:b/>
          <w:color w:val="0000FF"/>
          <w:sz w:val="24"/>
        </w:rPr>
        <w:tab/>
      </w:r>
      <w:r>
        <w:rPr>
          <w:rFonts w:ascii="Arial" w:hAnsi="Arial" w:cs="Arial"/>
          <w:b/>
          <w:sz w:val="24"/>
        </w:rPr>
        <w:t>Way forward after the completion of Rel-19 study on Ambient IoT</w:t>
      </w:r>
    </w:p>
    <w:p w14:paraId="1F0D7EE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C93B2D" w14:textId="77777777" w:rsidR="00494A59" w:rsidRDefault="00494A59" w:rsidP="00494A59">
      <w:pPr>
        <w:rPr>
          <w:rFonts w:ascii="Arial" w:hAnsi="Arial" w:cs="Arial"/>
          <w:b/>
        </w:rPr>
      </w:pPr>
      <w:r>
        <w:rPr>
          <w:rFonts w:ascii="Arial" w:hAnsi="Arial" w:cs="Arial"/>
          <w:b/>
        </w:rPr>
        <w:t xml:space="preserve">Abstract: </w:t>
      </w:r>
    </w:p>
    <w:p w14:paraId="39F02B74" w14:textId="77777777" w:rsidR="00494A59" w:rsidRDefault="00494A59" w:rsidP="00494A59">
      <w:r>
        <w:t>Disucssion on the scope of potential normative works after the completion of the A-IoT study in Rel-19 and tuture release</w:t>
      </w:r>
    </w:p>
    <w:p w14:paraId="4DBFCF8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8D4A4" w14:textId="77777777" w:rsidR="00494A59" w:rsidRDefault="00494A59" w:rsidP="00494A59">
      <w:pPr>
        <w:rPr>
          <w:rFonts w:ascii="Arial" w:hAnsi="Arial" w:cs="Arial"/>
          <w:b/>
          <w:sz w:val="24"/>
        </w:rPr>
      </w:pPr>
      <w:r>
        <w:rPr>
          <w:rFonts w:ascii="Arial" w:hAnsi="Arial" w:cs="Arial"/>
          <w:b/>
          <w:color w:val="0000FF"/>
          <w:sz w:val="24"/>
        </w:rPr>
        <w:t>RP-243167</w:t>
      </w:r>
      <w:r>
        <w:rPr>
          <w:rFonts w:ascii="Arial" w:hAnsi="Arial" w:cs="Arial"/>
          <w:b/>
          <w:color w:val="0000FF"/>
          <w:sz w:val="24"/>
        </w:rPr>
        <w:tab/>
      </w:r>
      <w:r>
        <w:rPr>
          <w:rFonts w:ascii="Arial" w:hAnsi="Arial" w:cs="Arial"/>
          <w:b/>
          <w:sz w:val="24"/>
        </w:rPr>
        <w:t>Discussion on A-IoT WI scope</w:t>
      </w:r>
    </w:p>
    <w:p w14:paraId="665281A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645AB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05B29" w14:textId="77777777" w:rsidR="00494A59" w:rsidRDefault="00494A59" w:rsidP="00494A59">
      <w:pPr>
        <w:rPr>
          <w:rFonts w:ascii="Arial" w:hAnsi="Arial" w:cs="Arial"/>
          <w:b/>
          <w:sz w:val="24"/>
        </w:rPr>
      </w:pPr>
      <w:r>
        <w:rPr>
          <w:rFonts w:ascii="Arial" w:hAnsi="Arial" w:cs="Arial"/>
          <w:b/>
          <w:color w:val="0000FF"/>
          <w:sz w:val="24"/>
        </w:rPr>
        <w:lastRenderedPageBreak/>
        <w:t>RP-243172</w:t>
      </w:r>
      <w:r>
        <w:rPr>
          <w:rFonts w:ascii="Arial" w:hAnsi="Arial" w:cs="Arial"/>
          <w:b/>
          <w:color w:val="0000FF"/>
          <w:sz w:val="24"/>
        </w:rPr>
        <w:tab/>
      </w:r>
      <w:r>
        <w:rPr>
          <w:rFonts w:ascii="Arial" w:hAnsi="Arial" w:cs="Arial"/>
          <w:b/>
          <w:sz w:val="24"/>
        </w:rPr>
        <w:t>On Rel-19 Ambient IoT WI</w:t>
      </w:r>
    </w:p>
    <w:p w14:paraId="094606B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E7B83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23FC3" w14:textId="77777777" w:rsidR="00494A59" w:rsidRDefault="00494A59" w:rsidP="00494A59">
      <w:pPr>
        <w:rPr>
          <w:rFonts w:ascii="Arial" w:hAnsi="Arial" w:cs="Arial"/>
          <w:b/>
          <w:sz w:val="24"/>
        </w:rPr>
      </w:pPr>
      <w:r>
        <w:rPr>
          <w:rFonts w:ascii="Arial" w:hAnsi="Arial" w:cs="Arial"/>
          <w:b/>
          <w:color w:val="0000FF"/>
          <w:sz w:val="24"/>
        </w:rPr>
        <w:t>RP-243181</w:t>
      </w:r>
      <w:r>
        <w:rPr>
          <w:rFonts w:ascii="Arial" w:hAnsi="Arial" w:cs="Arial"/>
          <w:b/>
          <w:color w:val="0000FF"/>
          <w:sz w:val="24"/>
        </w:rPr>
        <w:tab/>
      </w:r>
      <w:r>
        <w:rPr>
          <w:rFonts w:ascii="Arial" w:hAnsi="Arial" w:cs="Arial"/>
          <w:b/>
          <w:sz w:val="24"/>
        </w:rPr>
        <w:t>Views on normative work for AIoT</w:t>
      </w:r>
    </w:p>
    <w:p w14:paraId="2B34ED3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287D1480" w14:textId="77777777" w:rsidR="00494A59" w:rsidRDefault="00494A59" w:rsidP="00494A59">
      <w:pPr>
        <w:rPr>
          <w:rFonts w:ascii="Arial" w:hAnsi="Arial" w:cs="Arial"/>
          <w:b/>
        </w:rPr>
      </w:pPr>
      <w:r>
        <w:rPr>
          <w:rFonts w:ascii="Arial" w:hAnsi="Arial" w:cs="Arial"/>
          <w:b/>
        </w:rPr>
        <w:t xml:space="preserve">Discussion: </w:t>
      </w:r>
    </w:p>
    <w:p w14:paraId="61882AD8" w14:textId="77777777" w:rsidR="00494A59" w:rsidRDefault="00494A59" w:rsidP="00494A59">
      <w:r>
        <w:t>wrong version was uploaded</w:t>
      </w:r>
    </w:p>
    <w:p w14:paraId="3FE0911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RP-243250</w:t>
      </w:r>
      <w:r>
        <w:rPr>
          <w:color w:val="993300"/>
          <w:u w:val="single"/>
        </w:rPr>
        <w:t>.</w:t>
      </w:r>
    </w:p>
    <w:p w14:paraId="252AD30F" w14:textId="77777777" w:rsidR="00494A59" w:rsidRDefault="00494A59" w:rsidP="00494A59">
      <w:pPr>
        <w:rPr>
          <w:rFonts w:ascii="Arial" w:hAnsi="Arial" w:cs="Arial"/>
          <w:b/>
          <w:sz w:val="24"/>
        </w:rPr>
      </w:pPr>
      <w:r>
        <w:rPr>
          <w:rFonts w:ascii="Arial" w:hAnsi="Arial" w:cs="Arial"/>
          <w:b/>
          <w:color w:val="0000FF"/>
          <w:sz w:val="24"/>
        </w:rPr>
        <w:t>RP-243250</w:t>
      </w:r>
      <w:r>
        <w:rPr>
          <w:rFonts w:ascii="Arial" w:hAnsi="Arial" w:cs="Arial"/>
          <w:b/>
          <w:color w:val="0000FF"/>
          <w:sz w:val="24"/>
        </w:rPr>
        <w:tab/>
      </w:r>
      <w:r>
        <w:rPr>
          <w:rFonts w:ascii="Arial" w:hAnsi="Arial" w:cs="Arial"/>
          <w:b/>
          <w:sz w:val="24"/>
        </w:rPr>
        <w:t>Views on normative work for AIoT</w:t>
      </w:r>
    </w:p>
    <w:p w14:paraId="76EFA6A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62D994C8" w14:textId="77777777" w:rsidR="00494A59" w:rsidRDefault="00494A59" w:rsidP="00494A59">
      <w:pPr>
        <w:rPr>
          <w:color w:val="808080"/>
        </w:rPr>
      </w:pPr>
      <w:r>
        <w:rPr>
          <w:color w:val="808080"/>
        </w:rPr>
        <w:t>(Replaces RP-243181)</w:t>
      </w:r>
    </w:p>
    <w:p w14:paraId="502DB25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0A7B4" w14:textId="77777777" w:rsidR="00494A59" w:rsidRDefault="00494A59" w:rsidP="00494A59">
      <w:pPr>
        <w:rPr>
          <w:rFonts w:ascii="Arial" w:hAnsi="Arial" w:cs="Arial"/>
          <w:b/>
          <w:sz w:val="24"/>
        </w:rPr>
      </w:pPr>
      <w:r>
        <w:rPr>
          <w:rFonts w:ascii="Arial" w:hAnsi="Arial" w:cs="Arial"/>
          <w:b/>
          <w:color w:val="0000FF"/>
          <w:sz w:val="24"/>
        </w:rPr>
        <w:t>RP-243183</w:t>
      </w:r>
      <w:r>
        <w:rPr>
          <w:rFonts w:ascii="Arial" w:hAnsi="Arial" w:cs="Arial"/>
          <w:b/>
          <w:color w:val="0000FF"/>
          <w:sz w:val="24"/>
        </w:rPr>
        <w:tab/>
      </w:r>
      <w:r>
        <w:rPr>
          <w:rFonts w:ascii="Arial" w:hAnsi="Arial" w:cs="Arial"/>
          <w:b/>
          <w:sz w:val="24"/>
        </w:rPr>
        <w:t>New WI Proposals for Ambient IoT in NR</w:t>
      </w:r>
    </w:p>
    <w:p w14:paraId="73CE58E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E35EF8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23AA7" w14:textId="77777777" w:rsidR="00494A59" w:rsidRDefault="00494A59" w:rsidP="00494A59">
      <w:pPr>
        <w:rPr>
          <w:rFonts w:ascii="Arial" w:hAnsi="Arial" w:cs="Arial"/>
          <w:b/>
          <w:sz w:val="24"/>
        </w:rPr>
      </w:pPr>
      <w:r>
        <w:rPr>
          <w:rFonts w:ascii="Arial" w:hAnsi="Arial" w:cs="Arial"/>
          <w:b/>
          <w:color w:val="0000FF"/>
          <w:sz w:val="24"/>
        </w:rPr>
        <w:t>RP-243191</w:t>
      </w:r>
      <w:r>
        <w:rPr>
          <w:rFonts w:ascii="Arial" w:hAnsi="Arial" w:cs="Arial"/>
          <w:b/>
          <w:color w:val="0000FF"/>
          <w:sz w:val="24"/>
        </w:rPr>
        <w:tab/>
      </w:r>
      <w:r>
        <w:rPr>
          <w:rFonts w:ascii="Arial" w:hAnsi="Arial" w:cs="Arial"/>
          <w:b/>
          <w:sz w:val="24"/>
        </w:rPr>
        <w:t>Motivation and scope for Rel-19 WID on Ambient IoT</w:t>
      </w:r>
    </w:p>
    <w:p w14:paraId="5000C5C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8B0241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5FE38" w14:textId="77777777" w:rsidR="00494A59" w:rsidRDefault="00494A59" w:rsidP="00494A59">
      <w:pPr>
        <w:rPr>
          <w:rFonts w:ascii="Arial" w:hAnsi="Arial" w:cs="Arial"/>
          <w:b/>
          <w:sz w:val="24"/>
        </w:rPr>
      </w:pPr>
      <w:r>
        <w:rPr>
          <w:rFonts w:ascii="Arial" w:hAnsi="Arial" w:cs="Arial"/>
          <w:b/>
          <w:color w:val="0000FF"/>
          <w:sz w:val="24"/>
        </w:rPr>
        <w:t>RP-243192</w:t>
      </w:r>
      <w:r>
        <w:rPr>
          <w:rFonts w:ascii="Arial" w:hAnsi="Arial" w:cs="Arial"/>
          <w:b/>
          <w:color w:val="0000FF"/>
          <w:sz w:val="24"/>
        </w:rPr>
        <w:tab/>
      </w:r>
      <w:r>
        <w:rPr>
          <w:rFonts w:ascii="Arial" w:hAnsi="Arial" w:cs="Arial"/>
          <w:b/>
          <w:sz w:val="24"/>
        </w:rPr>
        <w:t>New WID on Rel-19 Ambient IoT</w:t>
      </w:r>
    </w:p>
    <w:p w14:paraId="6BD67F16"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ED6598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RP-243312</w:t>
      </w:r>
      <w:r>
        <w:rPr>
          <w:color w:val="993300"/>
          <w:u w:val="single"/>
        </w:rPr>
        <w:t>.</w:t>
      </w:r>
    </w:p>
    <w:p w14:paraId="2035E85D" w14:textId="77777777" w:rsidR="00494A59" w:rsidRDefault="00494A59" w:rsidP="00494A59">
      <w:pPr>
        <w:rPr>
          <w:rFonts w:ascii="Arial" w:hAnsi="Arial" w:cs="Arial"/>
          <w:b/>
          <w:sz w:val="24"/>
        </w:rPr>
      </w:pPr>
      <w:r>
        <w:rPr>
          <w:rFonts w:ascii="Arial" w:hAnsi="Arial" w:cs="Arial"/>
          <w:b/>
          <w:color w:val="0000FF"/>
          <w:sz w:val="24"/>
        </w:rPr>
        <w:t>RP-243312</w:t>
      </w:r>
      <w:r>
        <w:rPr>
          <w:rFonts w:ascii="Arial" w:hAnsi="Arial" w:cs="Arial"/>
          <w:b/>
          <w:color w:val="0000FF"/>
          <w:sz w:val="24"/>
        </w:rPr>
        <w:tab/>
      </w:r>
      <w:r>
        <w:rPr>
          <w:rFonts w:ascii="Arial" w:hAnsi="Arial" w:cs="Arial"/>
          <w:b/>
          <w:sz w:val="24"/>
        </w:rPr>
        <w:t>New WID on Rel-19 Ambient IoT</w:t>
      </w:r>
    </w:p>
    <w:p w14:paraId="4F1FFA79"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RAN1 Vice-chair (Huawei)</w:t>
      </w:r>
    </w:p>
    <w:p w14:paraId="18D8C0C3" w14:textId="77777777" w:rsidR="00494A59" w:rsidRDefault="00494A59" w:rsidP="00494A59">
      <w:pPr>
        <w:rPr>
          <w:color w:val="808080"/>
        </w:rPr>
      </w:pPr>
      <w:r>
        <w:rPr>
          <w:color w:val="808080"/>
        </w:rPr>
        <w:t>(Replaces RP-243192)</w:t>
      </w:r>
    </w:p>
    <w:p w14:paraId="4E67B349" w14:textId="77777777" w:rsidR="00494A59" w:rsidRDefault="00494A59" w:rsidP="00494A59">
      <w:pPr>
        <w:rPr>
          <w:rFonts w:ascii="Arial" w:hAnsi="Arial" w:cs="Arial"/>
          <w:b/>
        </w:rPr>
      </w:pPr>
      <w:r>
        <w:rPr>
          <w:rFonts w:ascii="Arial" w:hAnsi="Arial" w:cs="Arial"/>
          <w:b/>
        </w:rPr>
        <w:t xml:space="preserve">Discussion: </w:t>
      </w:r>
    </w:p>
    <w:p w14:paraId="7B55C511" w14:textId="77777777" w:rsidR="00494A59" w:rsidRDefault="00494A59" w:rsidP="00494A59">
      <w:r>
        <w:t>Ericsson: has problems with "Temporary identifier is not supported, unless required by SA WGs", this shall not limit SA WG decisions</w:t>
      </w:r>
    </w:p>
    <w:p w14:paraId="24761D4E" w14:textId="77777777" w:rsidR="00494A59" w:rsidRDefault="00494A59" w:rsidP="00494A59">
      <w:r>
        <w:t>RAN chair: agrees, we will minute that this sentence is not limiting SA WGs in any way</w:t>
      </w:r>
    </w:p>
    <w:p w14:paraId="624F0430" w14:textId="77777777" w:rsidR="00494A59" w:rsidRDefault="00494A59" w:rsidP="00494A59">
      <w:r>
        <w:t>DT: would suggest to have a complete different sets of specs and not mix in some WGs and in others they have separate specs</w:t>
      </w:r>
    </w:p>
    <w:p w14:paraId="0C6090E3" w14:textId="77777777" w:rsidR="00494A59" w:rsidRDefault="00494A59" w:rsidP="00494A59">
      <w:r>
        <w:t>RAN chair: we will leave time to WGs until next time to see the spec situation</w:t>
      </w:r>
    </w:p>
    <w:p w14:paraId="6FA31A12" w14:textId="77777777" w:rsidR="00494A59" w:rsidRDefault="00494A59" w:rsidP="00494A59">
      <w:r>
        <w:lastRenderedPageBreak/>
        <w:t>RAN chair: suggests to remove all the yellow parts, RAN1 will discuss this anyway</w:t>
      </w:r>
    </w:p>
    <w:p w14:paraId="5F2C1AED" w14:textId="77777777" w:rsidR="00494A59" w:rsidRDefault="00494A59" w:rsidP="00494A59">
      <w:r>
        <w:t>Huawei: prefers to remove only the yellow highlighting</w:t>
      </w:r>
    </w:p>
    <w:p w14:paraId="3A11CFA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RP-243326</w:t>
      </w:r>
      <w:r>
        <w:rPr>
          <w:color w:val="993300"/>
          <w:u w:val="single"/>
        </w:rPr>
        <w:t>.</w:t>
      </w:r>
    </w:p>
    <w:p w14:paraId="58577C60" w14:textId="77777777" w:rsidR="00494A59" w:rsidRDefault="00494A59" w:rsidP="00494A59">
      <w:pPr>
        <w:rPr>
          <w:rFonts w:ascii="Arial" w:hAnsi="Arial" w:cs="Arial"/>
          <w:b/>
          <w:sz w:val="24"/>
        </w:rPr>
      </w:pPr>
      <w:r>
        <w:rPr>
          <w:rFonts w:ascii="Arial" w:hAnsi="Arial" w:cs="Arial"/>
          <w:b/>
          <w:color w:val="0000FF"/>
          <w:sz w:val="24"/>
        </w:rPr>
        <w:t>RP-243326</w:t>
      </w:r>
      <w:r>
        <w:rPr>
          <w:rFonts w:ascii="Arial" w:hAnsi="Arial" w:cs="Arial"/>
          <w:b/>
          <w:color w:val="0000FF"/>
          <w:sz w:val="24"/>
        </w:rPr>
        <w:tab/>
      </w:r>
      <w:r>
        <w:rPr>
          <w:rFonts w:ascii="Arial" w:hAnsi="Arial" w:cs="Arial"/>
          <w:b/>
          <w:sz w:val="24"/>
        </w:rPr>
        <w:t>New WID on Rel-19 Ambient IoT</w:t>
      </w:r>
    </w:p>
    <w:p w14:paraId="2F4B58C0"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RAN1 Vice-chair (Huawei)</w:t>
      </w:r>
    </w:p>
    <w:p w14:paraId="78988A79" w14:textId="77777777" w:rsidR="00494A59" w:rsidRDefault="00494A59" w:rsidP="00494A59">
      <w:pPr>
        <w:rPr>
          <w:color w:val="808080"/>
        </w:rPr>
      </w:pPr>
      <w:r>
        <w:rPr>
          <w:color w:val="808080"/>
        </w:rPr>
        <w:t>(Replaces RP-243312)</w:t>
      </w:r>
    </w:p>
    <w:p w14:paraId="0F05442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4AAA4" w14:textId="77777777" w:rsidR="00494A59" w:rsidRDefault="00494A59" w:rsidP="00494A59">
      <w:pPr>
        <w:rPr>
          <w:rFonts w:ascii="Arial" w:hAnsi="Arial" w:cs="Arial"/>
          <w:b/>
          <w:sz w:val="24"/>
        </w:rPr>
      </w:pPr>
      <w:r>
        <w:rPr>
          <w:rFonts w:ascii="Arial" w:hAnsi="Arial" w:cs="Arial"/>
          <w:b/>
          <w:color w:val="0000FF"/>
          <w:sz w:val="24"/>
        </w:rPr>
        <w:t>RP-242613</w:t>
      </w:r>
      <w:r>
        <w:rPr>
          <w:rFonts w:ascii="Arial" w:hAnsi="Arial" w:cs="Arial"/>
          <w:b/>
          <w:color w:val="0000FF"/>
          <w:sz w:val="24"/>
        </w:rPr>
        <w:tab/>
      </w:r>
      <w:r>
        <w:rPr>
          <w:rFonts w:ascii="Arial" w:hAnsi="Arial" w:cs="Arial"/>
          <w:b/>
          <w:sz w:val="24"/>
        </w:rPr>
        <w:t>Study on AI/ML NR Air Interface Constellation Shaping</w:t>
      </w:r>
    </w:p>
    <w:p w14:paraId="2BE335F0" w14:textId="77777777" w:rsidR="00494A59" w:rsidRDefault="00494A59" w:rsidP="00494A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DeepSig Inc</w:t>
      </w:r>
    </w:p>
    <w:p w14:paraId="4699024B" w14:textId="77777777" w:rsidR="00494A59" w:rsidRDefault="00494A59" w:rsidP="00494A59">
      <w:pPr>
        <w:rPr>
          <w:rFonts w:ascii="Arial" w:hAnsi="Arial" w:cs="Arial"/>
          <w:b/>
        </w:rPr>
      </w:pPr>
      <w:r>
        <w:rPr>
          <w:rFonts w:ascii="Arial" w:hAnsi="Arial" w:cs="Arial"/>
          <w:b/>
        </w:rPr>
        <w:t xml:space="preserve">Discussion: </w:t>
      </w:r>
    </w:p>
    <w:p w14:paraId="76F9C35F" w14:textId="77777777" w:rsidR="00494A59" w:rsidRDefault="00494A59" w:rsidP="00494A59">
      <w:r>
        <w:t>moved from AI 9.3.1.3 to AI 9.1.1</w:t>
      </w:r>
    </w:p>
    <w:p w14:paraId="66C90254" w14:textId="77777777" w:rsidR="00494A59" w:rsidRDefault="00494A59" w:rsidP="00494A59">
      <w:r>
        <w:t>MCC: TSG RAN is currently not handling REL-20 but REL-19</w:t>
      </w:r>
    </w:p>
    <w:p w14:paraId="486B433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F0BCB" w14:textId="77777777" w:rsidR="00494A59" w:rsidRDefault="00494A59" w:rsidP="00494A59">
      <w:pPr>
        <w:rPr>
          <w:rFonts w:ascii="Arial" w:hAnsi="Arial" w:cs="Arial"/>
          <w:b/>
          <w:sz w:val="24"/>
        </w:rPr>
      </w:pPr>
      <w:r>
        <w:rPr>
          <w:rFonts w:ascii="Arial" w:hAnsi="Arial" w:cs="Arial"/>
          <w:b/>
          <w:color w:val="0000FF"/>
          <w:sz w:val="24"/>
        </w:rPr>
        <w:t>RP-242454</w:t>
      </w:r>
      <w:r>
        <w:rPr>
          <w:rFonts w:ascii="Arial" w:hAnsi="Arial" w:cs="Arial"/>
          <w:b/>
          <w:color w:val="0000FF"/>
          <w:sz w:val="24"/>
        </w:rPr>
        <w:tab/>
      </w:r>
      <w:r>
        <w:rPr>
          <w:rFonts w:ascii="Arial" w:hAnsi="Arial" w:cs="Arial"/>
          <w:b/>
          <w:sz w:val="24"/>
        </w:rPr>
        <w:t>Ambient-IoT Rel-19 WI scope</w:t>
      </w:r>
    </w:p>
    <w:p w14:paraId="3474510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D552AB2" w14:textId="77777777" w:rsidR="00494A59" w:rsidRDefault="00494A59" w:rsidP="00494A59">
      <w:pPr>
        <w:rPr>
          <w:rFonts w:ascii="Arial" w:hAnsi="Arial" w:cs="Arial"/>
          <w:b/>
        </w:rPr>
      </w:pPr>
      <w:r>
        <w:rPr>
          <w:rFonts w:ascii="Arial" w:hAnsi="Arial" w:cs="Arial"/>
          <w:b/>
        </w:rPr>
        <w:t xml:space="preserve">Discussion: </w:t>
      </w:r>
    </w:p>
    <w:p w14:paraId="7753CE7F" w14:textId="77777777" w:rsidR="00494A59" w:rsidRDefault="00494A59" w:rsidP="00494A59">
      <w:r>
        <w:t>moved from AI 9.2.2 to AI 9.1.1</w:t>
      </w:r>
    </w:p>
    <w:p w14:paraId="6525C4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72E5B" w14:textId="77777777" w:rsidR="00494A59" w:rsidRDefault="00494A59" w:rsidP="00494A59">
      <w:pPr>
        <w:rPr>
          <w:rFonts w:ascii="Arial" w:hAnsi="Arial" w:cs="Arial"/>
          <w:b/>
          <w:sz w:val="24"/>
        </w:rPr>
      </w:pPr>
      <w:r>
        <w:rPr>
          <w:rFonts w:ascii="Arial" w:hAnsi="Arial" w:cs="Arial"/>
          <w:b/>
          <w:color w:val="0000FF"/>
          <w:sz w:val="24"/>
        </w:rPr>
        <w:t>RP-242521</w:t>
      </w:r>
      <w:r>
        <w:rPr>
          <w:rFonts w:ascii="Arial" w:hAnsi="Arial" w:cs="Arial"/>
          <w:b/>
          <w:color w:val="0000FF"/>
          <w:sz w:val="24"/>
        </w:rPr>
        <w:tab/>
      </w:r>
      <w:r>
        <w:rPr>
          <w:rFonts w:ascii="Arial" w:hAnsi="Arial" w:cs="Arial"/>
          <w:b/>
          <w:sz w:val="24"/>
        </w:rPr>
        <w:t>Samsung’s Views on Ambient IoT WI</w:t>
      </w:r>
    </w:p>
    <w:p w14:paraId="63EA481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DDCEEC7" w14:textId="77777777" w:rsidR="00494A59" w:rsidRDefault="00494A59" w:rsidP="00494A59">
      <w:pPr>
        <w:rPr>
          <w:rFonts w:ascii="Arial" w:hAnsi="Arial" w:cs="Arial"/>
          <w:b/>
        </w:rPr>
      </w:pPr>
      <w:r>
        <w:rPr>
          <w:rFonts w:ascii="Arial" w:hAnsi="Arial" w:cs="Arial"/>
          <w:b/>
        </w:rPr>
        <w:t xml:space="preserve">Discussion: </w:t>
      </w:r>
    </w:p>
    <w:p w14:paraId="0FC12043" w14:textId="77777777" w:rsidR="00494A59" w:rsidRDefault="00494A59" w:rsidP="00494A59">
      <w:r>
        <w:t>moved from AI 9.2.2 to AI 9.1.1</w:t>
      </w:r>
    </w:p>
    <w:p w14:paraId="7EFF674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91C4E" w14:textId="77777777" w:rsidR="00494A59" w:rsidRDefault="00494A59" w:rsidP="00494A59">
      <w:pPr>
        <w:rPr>
          <w:rFonts w:ascii="Arial" w:hAnsi="Arial" w:cs="Arial"/>
          <w:b/>
          <w:sz w:val="24"/>
        </w:rPr>
      </w:pPr>
      <w:r>
        <w:rPr>
          <w:rFonts w:ascii="Arial" w:hAnsi="Arial" w:cs="Arial"/>
          <w:b/>
          <w:color w:val="0000FF"/>
          <w:sz w:val="24"/>
        </w:rPr>
        <w:t>RP-242560</w:t>
      </w:r>
      <w:r>
        <w:rPr>
          <w:rFonts w:ascii="Arial" w:hAnsi="Arial" w:cs="Arial"/>
          <w:b/>
          <w:color w:val="0000FF"/>
          <w:sz w:val="24"/>
        </w:rPr>
        <w:tab/>
      </w:r>
      <w:r>
        <w:rPr>
          <w:rFonts w:ascii="Arial" w:hAnsi="Arial" w:cs="Arial"/>
          <w:b/>
          <w:sz w:val="24"/>
        </w:rPr>
        <w:t>Views on the Ambient IoT WI Checkpoint</w:t>
      </w:r>
    </w:p>
    <w:p w14:paraId="6F2FA13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Semtech Neuchatel SA</w:t>
      </w:r>
    </w:p>
    <w:p w14:paraId="1147D23C" w14:textId="77777777" w:rsidR="00494A59" w:rsidRDefault="00494A59" w:rsidP="00494A59">
      <w:pPr>
        <w:rPr>
          <w:rFonts w:ascii="Arial" w:hAnsi="Arial" w:cs="Arial"/>
          <w:b/>
        </w:rPr>
      </w:pPr>
      <w:r>
        <w:rPr>
          <w:rFonts w:ascii="Arial" w:hAnsi="Arial" w:cs="Arial"/>
          <w:b/>
        </w:rPr>
        <w:t xml:space="preserve">Discussion: </w:t>
      </w:r>
    </w:p>
    <w:p w14:paraId="0B58FDF9" w14:textId="77777777" w:rsidR="00494A59" w:rsidRDefault="00494A59" w:rsidP="00494A59">
      <w:r>
        <w:t>moved from AI 9.2.2 to AI 9.1.1</w:t>
      </w:r>
    </w:p>
    <w:p w14:paraId="7013F97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568E6" w14:textId="77777777" w:rsidR="00494A59" w:rsidRDefault="00494A59" w:rsidP="00494A59">
      <w:pPr>
        <w:rPr>
          <w:rFonts w:ascii="Arial" w:hAnsi="Arial" w:cs="Arial"/>
          <w:b/>
          <w:sz w:val="24"/>
        </w:rPr>
      </w:pPr>
      <w:r>
        <w:rPr>
          <w:rFonts w:ascii="Arial" w:hAnsi="Arial" w:cs="Arial"/>
          <w:b/>
          <w:color w:val="0000FF"/>
          <w:sz w:val="24"/>
        </w:rPr>
        <w:t>RP-242617</w:t>
      </w:r>
      <w:r>
        <w:rPr>
          <w:rFonts w:ascii="Arial" w:hAnsi="Arial" w:cs="Arial"/>
          <w:b/>
          <w:color w:val="0000FF"/>
          <w:sz w:val="24"/>
        </w:rPr>
        <w:tab/>
      </w:r>
      <w:r>
        <w:rPr>
          <w:rFonts w:ascii="Arial" w:hAnsi="Arial" w:cs="Arial"/>
          <w:b/>
          <w:sz w:val="24"/>
        </w:rPr>
        <w:t>Discussion on normative work for Ambient IoT in Rel-19</w:t>
      </w:r>
    </w:p>
    <w:p w14:paraId="6CA61B5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B73C600" w14:textId="77777777" w:rsidR="00494A59" w:rsidRDefault="00494A59" w:rsidP="00494A59">
      <w:pPr>
        <w:rPr>
          <w:rFonts w:ascii="Arial" w:hAnsi="Arial" w:cs="Arial"/>
          <w:b/>
        </w:rPr>
      </w:pPr>
      <w:r>
        <w:rPr>
          <w:rFonts w:ascii="Arial" w:hAnsi="Arial" w:cs="Arial"/>
          <w:b/>
        </w:rPr>
        <w:t xml:space="preserve">Discussion: </w:t>
      </w:r>
    </w:p>
    <w:p w14:paraId="637FCF54" w14:textId="77777777" w:rsidR="00494A59" w:rsidRDefault="00494A59" w:rsidP="00494A59">
      <w:r>
        <w:lastRenderedPageBreak/>
        <w:t>moved from AI 9.2.2 to AI 9.1.1</w:t>
      </w:r>
    </w:p>
    <w:p w14:paraId="3941C7D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C8CC0" w14:textId="77777777" w:rsidR="00494A59" w:rsidRDefault="00494A59" w:rsidP="00494A59">
      <w:pPr>
        <w:pStyle w:val="Heading4"/>
      </w:pPr>
      <w:bookmarkStart w:id="108" w:name="_Toc189232864"/>
      <w:bookmarkStart w:id="109" w:name="_Toc189421580"/>
      <w:r>
        <w:t>9.1.2</w:t>
      </w:r>
      <w:r>
        <w:tab/>
        <w:t>Proposals led by RAN2</w:t>
      </w:r>
      <w:bookmarkEnd w:id="108"/>
      <w:bookmarkEnd w:id="109"/>
    </w:p>
    <w:p w14:paraId="2FD06F14" w14:textId="77777777" w:rsidR="00494A59" w:rsidRDefault="00494A59" w:rsidP="00494A59">
      <w:pPr>
        <w:rPr>
          <w:rFonts w:ascii="Arial" w:hAnsi="Arial" w:cs="Arial"/>
          <w:b/>
          <w:sz w:val="24"/>
        </w:rPr>
      </w:pPr>
      <w:r>
        <w:rPr>
          <w:rFonts w:ascii="Arial" w:hAnsi="Arial" w:cs="Arial"/>
          <w:b/>
          <w:color w:val="0000FF"/>
          <w:sz w:val="24"/>
        </w:rPr>
        <w:t>RP-243214</w:t>
      </w:r>
      <w:r>
        <w:rPr>
          <w:rFonts w:ascii="Arial" w:hAnsi="Arial" w:cs="Arial"/>
          <w:b/>
          <w:color w:val="0000FF"/>
          <w:sz w:val="24"/>
        </w:rPr>
        <w:tab/>
      </w:r>
      <w:r>
        <w:rPr>
          <w:rFonts w:ascii="Arial" w:hAnsi="Arial" w:cs="Arial"/>
          <w:b/>
          <w:sz w:val="24"/>
        </w:rPr>
        <w:t>Motivation for introduction of support for regional coordinate reference systems</w:t>
      </w:r>
    </w:p>
    <w:p w14:paraId="6A42171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47DFDB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A4BAF" w14:textId="77777777" w:rsidR="00494A59" w:rsidRDefault="00494A59" w:rsidP="00494A59">
      <w:pPr>
        <w:rPr>
          <w:rFonts w:ascii="Arial" w:hAnsi="Arial" w:cs="Arial"/>
          <w:b/>
          <w:sz w:val="24"/>
        </w:rPr>
      </w:pPr>
      <w:r>
        <w:rPr>
          <w:rFonts w:ascii="Arial" w:hAnsi="Arial" w:cs="Arial"/>
          <w:b/>
          <w:color w:val="0000FF"/>
          <w:sz w:val="24"/>
        </w:rPr>
        <w:t>RP-243215</w:t>
      </w:r>
      <w:r>
        <w:rPr>
          <w:rFonts w:ascii="Arial" w:hAnsi="Arial" w:cs="Arial"/>
          <w:b/>
          <w:color w:val="0000FF"/>
          <w:sz w:val="24"/>
        </w:rPr>
        <w:tab/>
      </w:r>
      <w:r>
        <w:rPr>
          <w:rFonts w:ascii="Arial" w:hAnsi="Arial" w:cs="Arial"/>
          <w:b/>
          <w:sz w:val="24"/>
        </w:rPr>
        <w:t>New WID: Introduction of Regional Coordinate Reference Systems</w:t>
      </w:r>
    </w:p>
    <w:p w14:paraId="1EB6775B"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90D9E6C" w14:textId="77777777" w:rsidR="00494A59" w:rsidRDefault="00494A59" w:rsidP="00494A59">
      <w:pPr>
        <w:rPr>
          <w:rFonts w:ascii="Arial" w:hAnsi="Arial" w:cs="Arial"/>
          <w:b/>
        </w:rPr>
      </w:pPr>
      <w:r>
        <w:rPr>
          <w:rFonts w:ascii="Arial" w:hAnsi="Arial" w:cs="Arial"/>
          <w:b/>
        </w:rPr>
        <w:t xml:space="preserve">Discussion: </w:t>
      </w:r>
    </w:p>
    <w:p w14:paraId="7A837032" w14:textId="77777777" w:rsidR="00494A59" w:rsidRDefault="00494A59" w:rsidP="00494A59">
      <w:r>
        <w:t>RAN chair: only 4 companies support the WI</w:t>
      </w:r>
    </w:p>
    <w:p w14:paraId="1F741BA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54FE3A" w14:textId="77777777" w:rsidR="00494A59" w:rsidRDefault="00494A59" w:rsidP="00494A59">
      <w:pPr>
        <w:pStyle w:val="Heading4"/>
      </w:pPr>
      <w:bookmarkStart w:id="110" w:name="_Toc189232865"/>
      <w:bookmarkStart w:id="111" w:name="_Toc189421581"/>
      <w:r>
        <w:t>9.1.3</w:t>
      </w:r>
      <w:r>
        <w:tab/>
        <w:t>Proposals led by RAN3</w:t>
      </w:r>
      <w:bookmarkEnd w:id="110"/>
      <w:bookmarkEnd w:id="111"/>
    </w:p>
    <w:p w14:paraId="0BA9D1E3" w14:textId="77777777" w:rsidR="00494A59" w:rsidRDefault="00494A59" w:rsidP="00494A59">
      <w:pPr>
        <w:pStyle w:val="Heading4"/>
      </w:pPr>
      <w:bookmarkStart w:id="112" w:name="_Toc189232866"/>
      <w:bookmarkStart w:id="113" w:name="_Toc189421582"/>
      <w:r>
        <w:t>9.1.4</w:t>
      </w:r>
      <w:r>
        <w:tab/>
        <w:t>Proposals led by RAN4 (not spectrum related)</w:t>
      </w:r>
      <w:bookmarkEnd w:id="112"/>
      <w:bookmarkEnd w:id="113"/>
    </w:p>
    <w:p w14:paraId="0CE5AAA3" w14:textId="77777777" w:rsidR="00494A59" w:rsidRDefault="00494A59" w:rsidP="00494A59">
      <w:r>
        <w:t>RAN chair: we need strong commercial need for approving any of the non-spectrum RAN4 SIs/WIs (as there is no real space left)</w:t>
      </w:r>
    </w:p>
    <w:p w14:paraId="61CFF964" w14:textId="77777777" w:rsidR="00494A59" w:rsidRDefault="00494A59" w:rsidP="00494A59">
      <w:pPr>
        <w:rPr>
          <w:rFonts w:ascii="Arial" w:hAnsi="Arial" w:cs="Arial"/>
          <w:b/>
          <w:sz w:val="24"/>
        </w:rPr>
      </w:pPr>
      <w:r>
        <w:rPr>
          <w:rFonts w:ascii="Arial" w:hAnsi="Arial" w:cs="Arial"/>
          <w:b/>
          <w:color w:val="0000FF"/>
          <w:sz w:val="24"/>
        </w:rPr>
        <w:t>RP-242755</w:t>
      </w:r>
      <w:r>
        <w:rPr>
          <w:rFonts w:ascii="Arial" w:hAnsi="Arial" w:cs="Arial"/>
          <w:b/>
          <w:color w:val="0000FF"/>
          <w:sz w:val="24"/>
        </w:rPr>
        <w:tab/>
      </w:r>
      <w:r>
        <w:rPr>
          <w:rFonts w:ascii="Arial" w:hAnsi="Arial" w:cs="Arial"/>
          <w:b/>
          <w:sz w:val="24"/>
        </w:rPr>
        <w:t>General view of additional RAN4-led items in Rel-19</w:t>
      </w:r>
    </w:p>
    <w:p w14:paraId="029F6AC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8D08BB8" w14:textId="77777777" w:rsidR="00494A59" w:rsidRDefault="00494A59" w:rsidP="00494A59">
      <w:pPr>
        <w:rPr>
          <w:rFonts w:ascii="Arial" w:hAnsi="Arial" w:cs="Arial"/>
          <w:b/>
        </w:rPr>
      </w:pPr>
      <w:r>
        <w:rPr>
          <w:rFonts w:ascii="Arial" w:hAnsi="Arial" w:cs="Arial"/>
          <w:b/>
        </w:rPr>
        <w:t xml:space="preserve">Abstract: </w:t>
      </w:r>
    </w:p>
    <w:p w14:paraId="338CDE80" w14:textId="77777777" w:rsidR="00494A59" w:rsidRDefault="00494A59" w:rsidP="00494A59">
      <w:r>
        <w:t xml:space="preserve">Time in RAN4 is extremely limited, and the amount of new RAN4 work must be absolutely minimal, especially in RRM. </w:t>
      </w:r>
    </w:p>
    <w:p w14:paraId="3E409803" w14:textId="77777777" w:rsidR="00494A59" w:rsidRDefault="00494A59" w:rsidP="00494A59">
      <w:pPr>
        <w:rPr>
          <w:rFonts w:ascii="Arial" w:hAnsi="Arial" w:cs="Arial"/>
          <w:b/>
        </w:rPr>
      </w:pPr>
      <w:r>
        <w:rPr>
          <w:rFonts w:ascii="Arial" w:hAnsi="Arial" w:cs="Arial"/>
          <w:b/>
        </w:rPr>
        <w:t xml:space="preserve">Discussion: </w:t>
      </w:r>
    </w:p>
    <w:p w14:paraId="4F1477D1" w14:textId="77777777" w:rsidR="00494A59" w:rsidRDefault="00494A59" w:rsidP="00494A59">
      <w:r>
        <w:t xml:space="preserve">Proposal: The amount of new RAN4-impacting work that can be approved at this stage is absolutely minimal. </w:t>
      </w:r>
    </w:p>
    <w:p w14:paraId="5F4566C3" w14:textId="77777777" w:rsidR="00494A59" w:rsidRDefault="00494A59" w:rsidP="00494A59">
      <w:r>
        <w:t xml:space="preserve">No items specific to RRM and Demod should be approved. </w:t>
      </w:r>
    </w:p>
    <w:p w14:paraId="04843EE1" w14:textId="77777777" w:rsidR="00494A59" w:rsidRDefault="00494A59" w:rsidP="00494A59">
      <w:r>
        <w:t xml:space="preserve">Items which might be considered on the RF side are: </w:t>
      </w:r>
    </w:p>
    <w:p w14:paraId="606CF0C3" w14:textId="77777777" w:rsidR="00494A59" w:rsidRDefault="00494A59" w:rsidP="00494A59">
      <w:r>
        <w:t>1.</w:t>
      </w:r>
      <w:r>
        <w:tab/>
        <w:t>BS specification simplification</w:t>
      </w:r>
    </w:p>
    <w:p w14:paraId="4E5D5D6D" w14:textId="77777777" w:rsidR="00494A59" w:rsidRDefault="00494A59" w:rsidP="00494A59">
      <w:r>
        <w:t>2.</w:t>
      </w:r>
      <w:r>
        <w:tab/>
        <w:t>Low-band carrier aggregation via switching</w:t>
      </w:r>
    </w:p>
    <w:p w14:paraId="6ED610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C0876" w14:textId="77777777" w:rsidR="00494A59" w:rsidRDefault="00494A59" w:rsidP="00494A59">
      <w:pPr>
        <w:rPr>
          <w:rFonts w:ascii="Arial" w:hAnsi="Arial" w:cs="Arial"/>
          <w:b/>
          <w:sz w:val="24"/>
        </w:rPr>
      </w:pPr>
      <w:r>
        <w:rPr>
          <w:rFonts w:ascii="Arial" w:hAnsi="Arial" w:cs="Arial"/>
          <w:b/>
          <w:color w:val="0000FF"/>
          <w:sz w:val="24"/>
        </w:rPr>
        <w:t>RP-243149</w:t>
      </w:r>
      <w:r>
        <w:rPr>
          <w:rFonts w:ascii="Arial" w:hAnsi="Arial" w:cs="Arial"/>
          <w:b/>
          <w:color w:val="0000FF"/>
          <w:sz w:val="24"/>
        </w:rPr>
        <w:tab/>
      </w:r>
      <w:r>
        <w:rPr>
          <w:rFonts w:ascii="Arial" w:hAnsi="Arial" w:cs="Arial"/>
          <w:b/>
          <w:sz w:val="24"/>
        </w:rPr>
        <w:t>Views on RAN4 Rel-19 scope extension</w:t>
      </w:r>
    </w:p>
    <w:p w14:paraId="70ED518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B5DD73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6999F" w14:textId="77777777" w:rsidR="00494A59" w:rsidRDefault="00494A59" w:rsidP="00494A59">
      <w:pPr>
        <w:rPr>
          <w:rFonts w:ascii="Arial" w:hAnsi="Arial" w:cs="Arial"/>
          <w:b/>
          <w:sz w:val="24"/>
        </w:rPr>
      </w:pPr>
      <w:r>
        <w:rPr>
          <w:rFonts w:ascii="Arial" w:hAnsi="Arial" w:cs="Arial"/>
          <w:b/>
          <w:color w:val="0000FF"/>
          <w:sz w:val="24"/>
        </w:rPr>
        <w:t>RP-242567</w:t>
      </w:r>
      <w:r>
        <w:rPr>
          <w:rFonts w:ascii="Arial" w:hAnsi="Arial" w:cs="Arial"/>
          <w:b/>
          <w:color w:val="0000FF"/>
          <w:sz w:val="24"/>
        </w:rPr>
        <w:tab/>
      </w:r>
      <w:r>
        <w:rPr>
          <w:rFonts w:ascii="Arial" w:hAnsi="Arial" w:cs="Arial"/>
          <w:b/>
          <w:sz w:val="24"/>
        </w:rPr>
        <w:t>New WID on less than 5 MHz (e)RedCap</w:t>
      </w:r>
    </w:p>
    <w:p w14:paraId="10104287" w14:textId="77777777" w:rsidR="00494A59" w:rsidRDefault="00494A59" w:rsidP="00494A5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5AD4FFBF" w14:textId="77777777" w:rsidR="00494A59" w:rsidRDefault="00494A59" w:rsidP="00494A59">
      <w:pPr>
        <w:rPr>
          <w:rFonts w:ascii="Arial" w:hAnsi="Arial" w:cs="Arial"/>
          <w:b/>
        </w:rPr>
      </w:pPr>
      <w:r>
        <w:rPr>
          <w:rFonts w:ascii="Arial" w:hAnsi="Arial" w:cs="Arial"/>
          <w:b/>
        </w:rPr>
        <w:t xml:space="preserve">Abstract: </w:t>
      </w:r>
    </w:p>
    <w:p w14:paraId="38641FE6" w14:textId="77777777" w:rsidR="00494A59" w:rsidRDefault="00494A59" w:rsidP="00494A59">
      <w:r>
        <w:t>Short new WI to add in support for 3 MHz Redcap</w:t>
      </w:r>
    </w:p>
    <w:p w14:paraId="7428886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05CD0E" w14:textId="77777777" w:rsidR="00494A59" w:rsidRDefault="00494A59" w:rsidP="00494A59">
      <w:pPr>
        <w:rPr>
          <w:rFonts w:ascii="Arial" w:hAnsi="Arial" w:cs="Arial"/>
          <w:b/>
          <w:sz w:val="24"/>
        </w:rPr>
      </w:pPr>
      <w:r>
        <w:rPr>
          <w:rFonts w:ascii="Arial" w:hAnsi="Arial" w:cs="Arial"/>
          <w:b/>
          <w:color w:val="0000FF"/>
          <w:sz w:val="24"/>
        </w:rPr>
        <w:t>RP-242812</w:t>
      </w:r>
      <w:r>
        <w:rPr>
          <w:rFonts w:ascii="Arial" w:hAnsi="Arial" w:cs="Arial"/>
          <w:b/>
          <w:color w:val="0000FF"/>
          <w:sz w:val="24"/>
        </w:rPr>
        <w:tab/>
      </w:r>
      <w:r>
        <w:rPr>
          <w:rFonts w:ascii="Arial" w:hAnsi="Arial" w:cs="Arial"/>
          <w:b/>
          <w:sz w:val="24"/>
        </w:rPr>
        <w:t>Motivation for new WI on less than 5 MHz (e)RedCap Support in Rel-19</w:t>
      </w:r>
    </w:p>
    <w:p w14:paraId="439872D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4A79A8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050E6" w14:textId="77777777" w:rsidR="00494A59" w:rsidRDefault="00494A59" w:rsidP="00494A59">
      <w:pPr>
        <w:rPr>
          <w:rFonts w:ascii="Arial" w:hAnsi="Arial" w:cs="Arial"/>
          <w:b/>
          <w:sz w:val="24"/>
        </w:rPr>
      </w:pPr>
      <w:r>
        <w:rPr>
          <w:rFonts w:ascii="Arial" w:hAnsi="Arial" w:cs="Arial"/>
          <w:b/>
          <w:color w:val="0000FF"/>
          <w:sz w:val="24"/>
        </w:rPr>
        <w:t>RP-243007</w:t>
      </w:r>
      <w:r>
        <w:rPr>
          <w:rFonts w:ascii="Arial" w:hAnsi="Arial" w:cs="Arial"/>
          <w:b/>
          <w:color w:val="0000FF"/>
          <w:sz w:val="24"/>
        </w:rPr>
        <w:tab/>
      </w:r>
      <w:r>
        <w:rPr>
          <w:rFonts w:ascii="Arial" w:hAnsi="Arial" w:cs="Arial"/>
          <w:b/>
          <w:sz w:val="24"/>
        </w:rPr>
        <w:t>Motivation on further complexity reduction for eRedcap devices  enabling single SKU design (SAW-less)</w:t>
      </w:r>
    </w:p>
    <w:p w14:paraId="7C3C51E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 Nordic Semiconductor ASA, Semtech, Sequans Communications, vivo, OPPO, Itron</w:t>
      </w:r>
    </w:p>
    <w:p w14:paraId="311E2C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FF6E1" w14:textId="77777777" w:rsidR="00494A59" w:rsidRDefault="00494A59" w:rsidP="00494A59">
      <w:pPr>
        <w:rPr>
          <w:rFonts w:ascii="Arial" w:hAnsi="Arial" w:cs="Arial"/>
          <w:b/>
          <w:sz w:val="24"/>
        </w:rPr>
      </w:pPr>
      <w:r>
        <w:rPr>
          <w:rFonts w:ascii="Arial" w:hAnsi="Arial" w:cs="Arial"/>
          <w:b/>
          <w:color w:val="0000FF"/>
          <w:sz w:val="24"/>
        </w:rPr>
        <w:t>RP-243008</w:t>
      </w:r>
      <w:r>
        <w:rPr>
          <w:rFonts w:ascii="Arial" w:hAnsi="Arial" w:cs="Arial"/>
          <w:b/>
          <w:color w:val="0000FF"/>
          <w:sz w:val="24"/>
        </w:rPr>
        <w:tab/>
      </w:r>
      <w:r>
        <w:rPr>
          <w:rFonts w:ascii="Arial" w:hAnsi="Arial" w:cs="Arial"/>
          <w:b/>
          <w:sz w:val="24"/>
        </w:rPr>
        <w:t>New WID: Enable SAW-less implementation for eRedcap devices</w:t>
      </w:r>
    </w:p>
    <w:p w14:paraId="46FF1079"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Sony, Nordic Semiconductor ASA, Semtech, Sequans Communications, vivo, OPPO, Itron</w:t>
      </w:r>
    </w:p>
    <w:p w14:paraId="4227B9D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1041D3" w14:textId="77777777" w:rsidR="00494A59" w:rsidRDefault="00494A59" w:rsidP="00494A59">
      <w:pPr>
        <w:rPr>
          <w:rFonts w:ascii="Arial" w:hAnsi="Arial" w:cs="Arial"/>
          <w:b/>
          <w:sz w:val="24"/>
        </w:rPr>
      </w:pPr>
      <w:r>
        <w:rPr>
          <w:rFonts w:ascii="Arial" w:hAnsi="Arial" w:cs="Arial"/>
          <w:b/>
          <w:color w:val="0000FF"/>
          <w:sz w:val="24"/>
        </w:rPr>
        <w:t>RP-242982</w:t>
      </w:r>
      <w:r>
        <w:rPr>
          <w:rFonts w:ascii="Arial" w:hAnsi="Arial" w:cs="Arial"/>
          <w:b/>
          <w:color w:val="0000FF"/>
          <w:sz w:val="24"/>
        </w:rPr>
        <w:tab/>
      </w:r>
      <w:r>
        <w:rPr>
          <w:rFonts w:ascii="Arial" w:hAnsi="Arial" w:cs="Arial"/>
          <w:b/>
          <w:sz w:val="24"/>
        </w:rPr>
        <w:t>Proposal for RRM objective on relaxed RLM/BFD for Redcap</w:t>
      </w:r>
    </w:p>
    <w:p w14:paraId="4FB9E64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India Private Limited</w:t>
      </w:r>
    </w:p>
    <w:p w14:paraId="29C465EC" w14:textId="77777777" w:rsidR="00494A59" w:rsidRDefault="00494A59" w:rsidP="00494A59">
      <w:pPr>
        <w:rPr>
          <w:rFonts w:ascii="Arial" w:hAnsi="Arial" w:cs="Arial"/>
          <w:b/>
        </w:rPr>
      </w:pPr>
      <w:r>
        <w:rPr>
          <w:rFonts w:ascii="Arial" w:hAnsi="Arial" w:cs="Arial"/>
          <w:b/>
        </w:rPr>
        <w:t xml:space="preserve">Abstract: </w:t>
      </w:r>
    </w:p>
    <w:p w14:paraId="6E86DBAF" w14:textId="77777777" w:rsidR="00494A59" w:rsidRDefault="00494A59" w:rsidP="00494A59">
      <w:r>
        <w:t>This contribution provide background and justification to support relaxed RLM/BFD operation for RedCap.</w:t>
      </w:r>
    </w:p>
    <w:p w14:paraId="46A6B751" w14:textId="77777777" w:rsidR="00494A59" w:rsidRDefault="00494A59" w:rsidP="00494A59">
      <w:pPr>
        <w:rPr>
          <w:rFonts w:ascii="Arial" w:hAnsi="Arial" w:cs="Arial"/>
          <w:b/>
        </w:rPr>
      </w:pPr>
      <w:r>
        <w:rPr>
          <w:rFonts w:ascii="Arial" w:hAnsi="Arial" w:cs="Arial"/>
          <w:b/>
        </w:rPr>
        <w:t xml:space="preserve">Discussion: </w:t>
      </w:r>
    </w:p>
    <w:p w14:paraId="04D38A40" w14:textId="77777777" w:rsidR="00494A59" w:rsidRDefault="00494A59" w:rsidP="00494A59">
      <w:r>
        <w:t>wrong Tdoc type corrected from other to discussion</w:t>
      </w:r>
    </w:p>
    <w:p w14:paraId="426B7B5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77406" w14:textId="77777777" w:rsidR="00494A59" w:rsidRDefault="00494A59" w:rsidP="00494A59">
      <w:pPr>
        <w:rPr>
          <w:rFonts w:ascii="Arial" w:hAnsi="Arial" w:cs="Arial"/>
          <w:b/>
          <w:sz w:val="24"/>
        </w:rPr>
      </w:pPr>
      <w:r>
        <w:rPr>
          <w:rFonts w:ascii="Arial" w:hAnsi="Arial" w:cs="Arial"/>
          <w:b/>
          <w:color w:val="0000FF"/>
          <w:sz w:val="24"/>
        </w:rPr>
        <w:t>RP-242983</w:t>
      </w:r>
      <w:r>
        <w:rPr>
          <w:rFonts w:ascii="Arial" w:hAnsi="Arial" w:cs="Arial"/>
          <w:b/>
          <w:color w:val="0000FF"/>
          <w:sz w:val="24"/>
        </w:rPr>
        <w:tab/>
      </w:r>
      <w:r>
        <w:rPr>
          <w:rFonts w:ascii="Arial" w:hAnsi="Arial" w:cs="Arial"/>
          <w:b/>
          <w:sz w:val="24"/>
        </w:rPr>
        <w:t>New WID on power saving operation for RedCap</w:t>
      </w:r>
    </w:p>
    <w:p w14:paraId="0BDAE599"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India Private Limited</w:t>
      </w:r>
    </w:p>
    <w:p w14:paraId="67A6C2C5" w14:textId="77777777" w:rsidR="00494A59" w:rsidRDefault="00494A59" w:rsidP="00494A59">
      <w:pPr>
        <w:rPr>
          <w:rFonts w:ascii="Arial" w:hAnsi="Arial" w:cs="Arial"/>
          <w:b/>
        </w:rPr>
      </w:pPr>
      <w:r>
        <w:rPr>
          <w:rFonts w:ascii="Arial" w:hAnsi="Arial" w:cs="Arial"/>
          <w:b/>
        </w:rPr>
        <w:t xml:space="preserve">Abstract: </w:t>
      </w:r>
    </w:p>
    <w:p w14:paraId="038AF582" w14:textId="77777777" w:rsidR="00494A59" w:rsidRDefault="00494A59" w:rsidP="00494A59">
      <w:r>
        <w:t>A short WID to support relaxed BFD/RLM operation for RedCap.</w:t>
      </w:r>
    </w:p>
    <w:p w14:paraId="04F92BF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82487" w14:textId="77777777" w:rsidR="00494A59" w:rsidRDefault="00494A59" w:rsidP="00494A59">
      <w:pPr>
        <w:rPr>
          <w:rFonts w:ascii="Arial" w:hAnsi="Arial" w:cs="Arial"/>
          <w:b/>
          <w:sz w:val="24"/>
        </w:rPr>
      </w:pPr>
      <w:r>
        <w:rPr>
          <w:rFonts w:ascii="Arial" w:hAnsi="Arial" w:cs="Arial"/>
          <w:b/>
          <w:color w:val="0000FF"/>
          <w:sz w:val="24"/>
        </w:rPr>
        <w:t>RP-242591</w:t>
      </w:r>
      <w:r>
        <w:rPr>
          <w:rFonts w:ascii="Arial" w:hAnsi="Arial" w:cs="Arial"/>
          <w:b/>
          <w:color w:val="0000FF"/>
          <w:sz w:val="24"/>
        </w:rPr>
        <w:tab/>
      </w:r>
      <w:r>
        <w:rPr>
          <w:rFonts w:ascii="Arial" w:hAnsi="Arial" w:cs="Arial"/>
          <w:b/>
          <w:sz w:val="24"/>
        </w:rPr>
        <w:t>Overview on new RAN4 proposal and thinking on LB-LB CA with switching</w:t>
      </w:r>
    </w:p>
    <w:p w14:paraId="473E36A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8C41FF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B9C33" w14:textId="77777777" w:rsidR="00494A59" w:rsidRDefault="00494A59" w:rsidP="00494A59">
      <w:pPr>
        <w:rPr>
          <w:rFonts w:ascii="Arial" w:hAnsi="Arial" w:cs="Arial"/>
          <w:b/>
          <w:sz w:val="24"/>
        </w:rPr>
      </w:pPr>
      <w:r>
        <w:rPr>
          <w:rFonts w:ascii="Arial" w:hAnsi="Arial" w:cs="Arial"/>
          <w:b/>
          <w:color w:val="0000FF"/>
          <w:sz w:val="24"/>
        </w:rPr>
        <w:lastRenderedPageBreak/>
        <w:t>RP-242532</w:t>
      </w:r>
      <w:r>
        <w:rPr>
          <w:rFonts w:ascii="Arial" w:hAnsi="Arial" w:cs="Arial"/>
          <w:b/>
          <w:color w:val="0000FF"/>
          <w:sz w:val="24"/>
        </w:rPr>
        <w:tab/>
      </w:r>
      <w:r>
        <w:rPr>
          <w:rFonts w:ascii="Arial" w:hAnsi="Arial" w:cs="Arial"/>
          <w:b/>
          <w:sz w:val="24"/>
        </w:rPr>
        <w:t>Motivation for a new work item on low band carrier aggregation via switching in Rel-19</w:t>
      </w:r>
    </w:p>
    <w:p w14:paraId="73743D5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Anterix, Apple, Bell Mobility, Boost Mobile Network, BT plc, Ericsson, Google, HiSilicon, Huawei, Murata, Nokia, OPPO, Qorvo, Qualcomm, Samsung, Skyworks Solutions Inc., Sony, Southern Linc, TELUS, vivo, ZTE</w:t>
      </w:r>
    </w:p>
    <w:p w14:paraId="4D61691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9DD18" w14:textId="77777777" w:rsidR="00494A59" w:rsidRDefault="00494A59" w:rsidP="00494A59">
      <w:pPr>
        <w:rPr>
          <w:rFonts w:ascii="Arial" w:hAnsi="Arial" w:cs="Arial"/>
          <w:b/>
          <w:sz w:val="24"/>
        </w:rPr>
      </w:pPr>
      <w:r>
        <w:rPr>
          <w:rFonts w:ascii="Arial" w:hAnsi="Arial" w:cs="Arial"/>
          <w:b/>
          <w:color w:val="0000FF"/>
          <w:sz w:val="24"/>
        </w:rPr>
        <w:t>RP-242478</w:t>
      </w:r>
      <w:r>
        <w:rPr>
          <w:rFonts w:ascii="Arial" w:hAnsi="Arial" w:cs="Arial"/>
          <w:b/>
          <w:color w:val="0000FF"/>
          <w:sz w:val="24"/>
        </w:rPr>
        <w:tab/>
      </w:r>
      <w:r>
        <w:rPr>
          <w:rFonts w:ascii="Arial" w:hAnsi="Arial" w:cs="Arial"/>
          <w:b/>
          <w:sz w:val="24"/>
        </w:rPr>
        <w:t>New WID on low band carrier aggregation via switching</w:t>
      </w:r>
    </w:p>
    <w:p w14:paraId="6E73A29B"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 vivo, OPPO, Qualcomm, Google, Sony, ZTE</w:t>
      </w:r>
    </w:p>
    <w:p w14:paraId="6531F9AF" w14:textId="77777777" w:rsidR="00494A59" w:rsidRDefault="00494A59" w:rsidP="00494A59">
      <w:pPr>
        <w:rPr>
          <w:rFonts w:ascii="Arial" w:hAnsi="Arial" w:cs="Arial"/>
          <w:b/>
        </w:rPr>
      </w:pPr>
      <w:r>
        <w:rPr>
          <w:rFonts w:ascii="Arial" w:hAnsi="Arial" w:cs="Arial"/>
          <w:b/>
        </w:rPr>
        <w:t xml:space="preserve">Abstract: </w:t>
      </w:r>
    </w:p>
    <w:p w14:paraId="4944A5A3" w14:textId="77777777" w:rsidR="00494A59" w:rsidRDefault="00494A59" w:rsidP="00494A59">
      <w:r>
        <w:t>Operator interest for aggregating low band spectrum has always been high during the entire history of the carrier aggregation feature, spanning LTE and NR specifications.  Considering the practicalities of handset RF front end architectures available in t</w:t>
      </w:r>
    </w:p>
    <w:p w14:paraId="699329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RP-243295</w:t>
      </w:r>
      <w:r>
        <w:rPr>
          <w:color w:val="993300"/>
          <w:u w:val="single"/>
        </w:rPr>
        <w:t>.</w:t>
      </w:r>
    </w:p>
    <w:p w14:paraId="4DB53B75" w14:textId="77777777" w:rsidR="00494A59" w:rsidRDefault="00494A59" w:rsidP="00494A59">
      <w:pPr>
        <w:rPr>
          <w:rFonts w:ascii="Arial" w:hAnsi="Arial" w:cs="Arial"/>
          <w:b/>
          <w:sz w:val="24"/>
        </w:rPr>
      </w:pPr>
      <w:r>
        <w:rPr>
          <w:rFonts w:ascii="Arial" w:hAnsi="Arial" w:cs="Arial"/>
          <w:b/>
          <w:color w:val="0000FF"/>
          <w:sz w:val="24"/>
        </w:rPr>
        <w:t>RP-243295</w:t>
      </w:r>
      <w:r>
        <w:rPr>
          <w:rFonts w:ascii="Arial" w:hAnsi="Arial" w:cs="Arial"/>
          <w:b/>
          <w:color w:val="0000FF"/>
          <w:sz w:val="24"/>
        </w:rPr>
        <w:tab/>
      </w:r>
      <w:r>
        <w:rPr>
          <w:rFonts w:ascii="Arial" w:hAnsi="Arial" w:cs="Arial"/>
          <w:b/>
          <w:sz w:val="24"/>
        </w:rPr>
        <w:t>New WID on low band carrier aggregation via switching</w:t>
      </w:r>
    </w:p>
    <w:p w14:paraId="3CB6E4C0"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 vivo, OPPO, Qualcomm, Google, Sony, ZTE</w:t>
      </w:r>
    </w:p>
    <w:p w14:paraId="4F726D25" w14:textId="77777777" w:rsidR="00494A59" w:rsidRDefault="00494A59" w:rsidP="00494A59">
      <w:pPr>
        <w:rPr>
          <w:color w:val="808080"/>
        </w:rPr>
      </w:pPr>
      <w:r>
        <w:rPr>
          <w:color w:val="808080"/>
        </w:rPr>
        <w:t>(Replaces RP-242478)</w:t>
      </w:r>
    </w:p>
    <w:p w14:paraId="73D204A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RP-243315</w:t>
      </w:r>
      <w:r>
        <w:rPr>
          <w:color w:val="993300"/>
          <w:u w:val="single"/>
        </w:rPr>
        <w:t>.</w:t>
      </w:r>
    </w:p>
    <w:p w14:paraId="5B0936D6" w14:textId="77777777" w:rsidR="00494A59" w:rsidRDefault="00494A59" w:rsidP="00494A59">
      <w:pPr>
        <w:rPr>
          <w:rFonts w:ascii="Arial" w:hAnsi="Arial" w:cs="Arial"/>
          <w:b/>
          <w:sz w:val="24"/>
        </w:rPr>
      </w:pPr>
      <w:r>
        <w:rPr>
          <w:rFonts w:ascii="Arial" w:hAnsi="Arial" w:cs="Arial"/>
          <w:b/>
          <w:color w:val="0000FF"/>
          <w:sz w:val="24"/>
        </w:rPr>
        <w:t>RP-243315</w:t>
      </w:r>
      <w:r>
        <w:rPr>
          <w:rFonts w:ascii="Arial" w:hAnsi="Arial" w:cs="Arial"/>
          <w:b/>
          <w:color w:val="0000FF"/>
          <w:sz w:val="24"/>
        </w:rPr>
        <w:tab/>
      </w:r>
      <w:r>
        <w:rPr>
          <w:rFonts w:ascii="Arial" w:hAnsi="Arial" w:cs="Arial"/>
          <w:b/>
          <w:sz w:val="24"/>
        </w:rPr>
        <w:t>New WID on low band carrier aggregation via switching</w:t>
      </w:r>
    </w:p>
    <w:p w14:paraId="0B898431"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 vivo, OPPO, Qualcomm, Google, Sony, ZTE</w:t>
      </w:r>
    </w:p>
    <w:p w14:paraId="35A0F41D" w14:textId="77777777" w:rsidR="00494A59" w:rsidRDefault="00494A59" w:rsidP="00494A59">
      <w:pPr>
        <w:rPr>
          <w:color w:val="808080"/>
        </w:rPr>
      </w:pPr>
      <w:r>
        <w:rPr>
          <w:color w:val="808080"/>
        </w:rPr>
        <w:t>(Replaces RP-243295)</w:t>
      </w:r>
    </w:p>
    <w:p w14:paraId="7AC1CBB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RP-243317</w:t>
      </w:r>
      <w:r>
        <w:rPr>
          <w:color w:val="993300"/>
          <w:u w:val="single"/>
        </w:rPr>
        <w:t>.</w:t>
      </w:r>
    </w:p>
    <w:p w14:paraId="77B1C4E8" w14:textId="77777777" w:rsidR="00494A59" w:rsidRDefault="00494A59" w:rsidP="00494A59">
      <w:pPr>
        <w:rPr>
          <w:rFonts w:ascii="Arial" w:hAnsi="Arial" w:cs="Arial"/>
          <w:b/>
          <w:sz w:val="24"/>
        </w:rPr>
      </w:pPr>
      <w:r>
        <w:rPr>
          <w:rFonts w:ascii="Arial" w:hAnsi="Arial" w:cs="Arial"/>
          <w:b/>
          <w:color w:val="0000FF"/>
          <w:sz w:val="24"/>
        </w:rPr>
        <w:t>RP-243317</w:t>
      </w:r>
      <w:r>
        <w:rPr>
          <w:rFonts w:ascii="Arial" w:hAnsi="Arial" w:cs="Arial"/>
          <w:b/>
          <w:color w:val="0000FF"/>
          <w:sz w:val="24"/>
        </w:rPr>
        <w:tab/>
      </w:r>
      <w:r>
        <w:rPr>
          <w:rFonts w:ascii="Arial" w:hAnsi="Arial" w:cs="Arial"/>
          <w:b/>
          <w:sz w:val="24"/>
        </w:rPr>
        <w:t>New WID on low band carrier aggregation via switching</w:t>
      </w:r>
    </w:p>
    <w:p w14:paraId="79DC01C5"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 vivo, OPPO, Qualcomm, Google, Sony, ZTE</w:t>
      </w:r>
    </w:p>
    <w:p w14:paraId="083CEEC3" w14:textId="77777777" w:rsidR="00494A59" w:rsidRDefault="00494A59" w:rsidP="00494A59">
      <w:pPr>
        <w:rPr>
          <w:color w:val="808080"/>
        </w:rPr>
      </w:pPr>
      <w:r>
        <w:rPr>
          <w:color w:val="808080"/>
        </w:rPr>
        <w:t>(Replaces RP-243315)</w:t>
      </w:r>
    </w:p>
    <w:p w14:paraId="24A05C9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E18ED" w14:textId="77777777" w:rsidR="00494A59" w:rsidRDefault="00494A59" w:rsidP="00494A59">
      <w:pPr>
        <w:rPr>
          <w:rFonts w:ascii="Arial" w:hAnsi="Arial" w:cs="Arial"/>
          <w:b/>
          <w:sz w:val="24"/>
        </w:rPr>
      </w:pPr>
      <w:r>
        <w:rPr>
          <w:rFonts w:ascii="Arial" w:hAnsi="Arial" w:cs="Arial"/>
          <w:b/>
          <w:color w:val="0000FF"/>
          <w:sz w:val="24"/>
        </w:rPr>
        <w:t>RP-242638</w:t>
      </w:r>
      <w:r>
        <w:rPr>
          <w:rFonts w:ascii="Arial" w:hAnsi="Arial" w:cs="Arial"/>
          <w:b/>
          <w:color w:val="0000FF"/>
          <w:sz w:val="24"/>
        </w:rPr>
        <w:tab/>
      </w:r>
      <w:r>
        <w:rPr>
          <w:rFonts w:ascii="Arial" w:hAnsi="Arial" w:cs="Arial"/>
          <w:b/>
          <w:sz w:val="24"/>
        </w:rPr>
        <w:t>Market considerations on Mobile VSAT operating with NGSO/GSO from verticals point view</w:t>
      </w:r>
    </w:p>
    <w:p w14:paraId="32DF1BC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Airbus, Thales, Novamint, FirstNet, Robert Bosch GmbH, SyncTechno Inc. </w:t>
      </w:r>
    </w:p>
    <w:p w14:paraId="34399FC6" w14:textId="77777777" w:rsidR="00494A59" w:rsidRDefault="00494A59" w:rsidP="00494A59">
      <w:pPr>
        <w:rPr>
          <w:rFonts w:ascii="Arial" w:hAnsi="Arial" w:cs="Arial"/>
          <w:b/>
        </w:rPr>
      </w:pPr>
      <w:r>
        <w:rPr>
          <w:rFonts w:ascii="Arial" w:hAnsi="Arial" w:cs="Arial"/>
          <w:b/>
        </w:rPr>
        <w:t xml:space="preserve">Discussion: </w:t>
      </w:r>
    </w:p>
    <w:p w14:paraId="21B339C9" w14:textId="77777777" w:rsidR="00494A59" w:rsidRDefault="00494A59" w:rsidP="00494A59">
      <w:r>
        <w:lastRenderedPageBreak/>
        <w:t>RAN chair: to approve a late REL-19 RAN4 WI at this time there are small criterias: small enough, strong support and no strong concerns; there is strong support but this project does not seem to be small enough</w:t>
      </w:r>
    </w:p>
    <w:p w14:paraId="73BC991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RP-243283</w:t>
      </w:r>
      <w:r>
        <w:rPr>
          <w:color w:val="993300"/>
          <w:u w:val="single"/>
        </w:rPr>
        <w:t>.</w:t>
      </w:r>
    </w:p>
    <w:p w14:paraId="254A666B" w14:textId="77777777" w:rsidR="00494A59" w:rsidRDefault="00494A59" w:rsidP="00494A59">
      <w:pPr>
        <w:rPr>
          <w:rFonts w:ascii="Arial" w:hAnsi="Arial" w:cs="Arial"/>
          <w:b/>
          <w:sz w:val="24"/>
        </w:rPr>
      </w:pPr>
      <w:r>
        <w:rPr>
          <w:rFonts w:ascii="Arial" w:hAnsi="Arial" w:cs="Arial"/>
          <w:b/>
          <w:color w:val="0000FF"/>
          <w:sz w:val="24"/>
        </w:rPr>
        <w:t>RP-243283</w:t>
      </w:r>
      <w:r>
        <w:rPr>
          <w:rFonts w:ascii="Arial" w:hAnsi="Arial" w:cs="Arial"/>
          <w:b/>
          <w:color w:val="0000FF"/>
          <w:sz w:val="24"/>
        </w:rPr>
        <w:tab/>
      </w:r>
      <w:r>
        <w:rPr>
          <w:rFonts w:ascii="Arial" w:hAnsi="Arial" w:cs="Arial"/>
          <w:b/>
          <w:sz w:val="24"/>
        </w:rPr>
        <w:t>Market considerations on Mobile VSAT operating with NGSO/GSO from verticals point view</w:t>
      </w:r>
    </w:p>
    <w:p w14:paraId="3247E6F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Airbus, Thales, Novamint, FirstNet, Robert Bosch GmbH, SyncTechno Inc. </w:t>
      </w:r>
    </w:p>
    <w:p w14:paraId="0B74989B" w14:textId="77777777" w:rsidR="00494A59" w:rsidRDefault="00494A59" w:rsidP="00494A59">
      <w:pPr>
        <w:rPr>
          <w:color w:val="808080"/>
        </w:rPr>
      </w:pPr>
      <w:r>
        <w:rPr>
          <w:color w:val="808080"/>
        </w:rPr>
        <w:t>(Replaces RP-242638)</w:t>
      </w:r>
    </w:p>
    <w:p w14:paraId="130F23F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464CC" w14:textId="77777777" w:rsidR="00494A59" w:rsidRDefault="00494A59" w:rsidP="00494A59">
      <w:pPr>
        <w:rPr>
          <w:rFonts w:ascii="Arial" w:hAnsi="Arial" w:cs="Arial"/>
          <w:b/>
          <w:sz w:val="24"/>
        </w:rPr>
      </w:pPr>
      <w:r>
        <w:rPr>
          <w:rFonts w:ascii="Arial" w:hAnsi="Arial" w:cs="Arial"/>
          <w:b/>
          <w:color w:val="0000FF"/>
          <w:sz w:val="24"/>
        </w:rPr>
        <w:t>RP-242663</w:t>
      </w:r>
      <w:r>
        <w:rPr>
          <w:rFonts w:ascii="Arial" w:hAnsi="Arial" w:cs="Arial"/>
          <w:b/>
          <w:color w:val="0000FF"/>
          <w:sz w:val="24"/>
        </w:rPr>
        <w:tab/>
      </w:r>
      <w:r>
        <w:rPr>
          <w:rFonts w:ascii="Arial" w:hAnsi="Arial" w:cs="Arial"/>
          <w:b/>
          <w:sz w:val="24"/>
        </w:rPr>
        <w:t>New WID on Mobile VSAT with NGSO</w:t>
      </w:r>
    </w:p>
    <w:p w14:paraId="42FBAF51"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 Airbus</w:t>
      </w:r>
    </w:p>
    <w:p w14:paraId="4C817BA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RP-243294</w:t>
      </w:r>
      <w:r>
        <w:rPr>
          <w:color w:val="993300"/>
          <w:u w:val="single"/>
        </w:rPr>
        <w:t>.</w:t>
      </w:r>
    </w:p>
    <w:p w14:paraId="1E71D5F1" w14:textId="77777777" w:rsidR="00494A59" w:rsidRDefault="00494A59" w:rsidP="00494A59">
      <w:pPr>
        <w:rPr>
          <w:rFonts w:ascii="Arial" w:hAnsi="Arial" w:cs="Arial"/>
          <w:b/>
          <w:sz w:val="24"/>
        </w:rPr>
      </w:pPr>
      <w:r>
        <w:rPr>
          <w:rFonts w:ascii="Arial" w:hAnsi="Arial" w:cs="Arial"/>
          <w:b/>
          <w:color w:val="0000FF"/>
          <w:sz w:val="24"/>
        </w:rPr>
        <w:t>RP-243294</w:t>
      </w:r>
      <w:r>
        <w:rPr>
          <w:rFonts w:ascii="Arial" w:hAnsi="Arial" w:cs="Arial"/>
          <w:b/>
          <w:color w:val="0000FF"/>
          <w:sz w:val="24"/>
        </w:rPr>
        <w:tab/>
      </w:r>
      <w:r>
        <w:rPr>
          <w:rFonts w:ascii="Arial" w:hAnsi="Arial" w:cs="Arial"/>
          <w:b/>
          <w:sz w:val="24"/>
        </w:rPr>
        <w:t>New WID on Mobile VSAT with NGSO</w:t>
      </w:r>
    </w:p>
    <w:p w14:paraId="10294656"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 THALES</w:t>
      </w:r>
    </w:p>
    <w:p w14:paraId="1A7C052C" w14:textId="77777777" w:rsidR="00494A59" w:rsidRDefault="00494A59" w:rsidP="00494A59">
      <w:pPr>
        <w:rPr>
          <w:color w:val="808080"/>
        </w:rPr>
      </w:pPr>
      <w:r>
        <w:rPr>
          <w:color w:val="808080"/>
        </w:rPr>
        <w:t>(Replaces RP-242663)</w:t>
      </w:r>
    </w:p>
    <w:p w14:paraId="22DF17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9E94AF" w14:textId="77777777" w:rsidR="00494A59" w:rsidRDefault="00494A59" w:rsidP="00494A59">
      <w:pPr>
        <w:rPr>
          <w:rFonts w:ascii="Arial" w:hAnsi="Arial" w:cs="Arial"/>
          <w:b/>
          <w:sz w:val="24"/>
        </w:rPr>
      </w:pPr>
      <w:r>
        <w:rPr>
          <w:rFonts w:ascii="Arial" w:hAnsi="Arial" w:cs="Arial"/>
          <w:b/>
          <w:color w:val="0000FF"/>
          <w:sz w:val="24"/>
        </w:rPr>
        <w:t>RP-243021</w:t>
      </w:r>
      <w:r>
        <w:rPr>
          <w:rFonts w:ascii="Arial" w:hAnsi="Arial" w:cs="Arial"/>
          <w:b/>
          <w:color w:val="0000FF"/>
          <w:sz w:val="24"/>
        </w:rPr>
        <w:tab/>
      </w:r>
      <w:r>
        <w:rPr>
          <w:rFonts w:ascii="Arial" w:hAnsi="Arial" w:cs="Arial"/>
          <w:b/>
          <w:sz w:val="24"/>
        </w:rPr>
        <w:t>Motivation on introduction of power class 8 for FR2</w:t>
      </w:r>
    </w:p>
    <w:p w14:paraId="55BAF46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03F3D2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904CA" w14:textId="77777777" w:rsidR="00494A59" w:rsidRDefault="00494A59" w:rsidP="00494A59">
      <w:pPr>
        <w:rPr>
          <w:rFonts w:ascii="Arial" w:hAnsi="Arial" w:cs="Arial"/>
          <w:b/>
          <w:sz w:val="24"/>
        </w:rPr>
      </w:pPr>
      <w:r>
        <w:rPr>
          <w:rFonts w:ascii="Arial" w:hAnsi="Arial" w:cs="Arial"/>
          <w:b/>
          <w:color w:val="0000FF"/>
          <w:sz w:val="24"/>
        </w:rPr>
        <w:t>RP-243022</w:t>
      </w:r>
      <w:r>
        <w:rPr>
          <w:rFonts w:ascii="Arial" w:hAnsi="Arial" w:cs="Arial"/>
          <w:b/>
          <w:color w:val="0000FF"/>
          <w:sz w:val="24"/>
        </w:rPr>
        <w:tab/>
      </w:r>
      <w:r>
        <w:rPr>
          <w:rFonts w:ascii="Arial" w:hAnsi="Arial" w:cs="Arial"/>
          <w:b/>
          <w:sz w:val="24"/>
        </w:rPr>
        <w:t>New WID on introduction of power class 8 for FR2</w:t>
      </w:r>
    </w:p>
    <w:p w14:paraId="7BD97F24"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1EF7467" w14:textId="77777777" w:rsidR="00494A59" w:rsidRDefault="00494A59" w:rsidP="00494A59">
      <w:pPr>
        <w:rPr>
          <w:rFonts w:ascii="Arial" w:hAnsi="Arial" w:cs="Arial"/>
          <w:b/>
        </w:rPr>
      </w:pPr>
      <w:r>
        <w:rPr>
          <w:rFonts w:ascii="Arial" w:hAnsi="Arial" w:cs="Arial"/>
          <w:b/>
        </w:rPr>
        <w:t xml:space="preserve">Discussion: </w:t>
      </w:r>
    </w:p>
    <w:p w14:paraId="3A518E3A" w14:textId="77777777" w:rsidR="00494A59" w:rsidRDefault="00494A59" w:rsidP="00494A59">
      <w:r>
        <w:t>compare REL-18 CRs RP-243017, RP-243018, RP-243019 and LSout proposal in RP-243020</w:t>
      </w:r>
    </w:p>
    <w:p w14:paraId="65CA15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B10F97" w14:textId="77777777" w:rsidR="00494A59" w:rsidRDefault="00494A59" w:rsidP="00494A59">
      <w:pPr>
        <w:rPr>
          <w:rFonts w:ascii="Arial" w:hAnsi="Arial" w:cs="Arial"/>
          <w:b/>
          <w:sz w:val="24"/>
        </w:rPr>
      </w:pPr>
      <w:r>
        <w:rPr>
          <w:rFonts w:ascii="Arial" w:hAnsi="Arial" w:cs="Arial"/>
          <w:b/>
          <w:color w:val="0000FF"/>
          <w:sz w:val="24"/>
        </w:rPr>
        <w:t>RP-242662</w:t>
      </w:r>
      <w:r>
        <w:rPr>
          <w:rFonts w:ascii="Arial" w:hAnsi="Arial" w:cs="Arial"/>
          <w:b/>
          <w:color w:val="0000FF"/>
          <w:sz w:val="24"/>
        </w:rPr>
        <w:tab/>
      </w:r>
      <w:r>
        <w:rPr>
          <w:rFonts w:ascii="Arial" w:hAnsi="Arial" w:cs="Arial"/>
          <w:b/>
          <w:sz w:val="24"/>
        </w:rPr>
        <w:t>HPUE for CA/DC in bands n100 and n101</w:t>
      </w:r>
    </w:p>
    <w:p w14:paraId="67AFC71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Union Inter. Chemins de Fer</w:t>
      </w:r>
    </w:p>
    <w:p w14:paraId="5D7639F0" w14:textId="77777777" w:rsidR="00494A59" w:rsidRDefault="00494A59" w:rsidP="00494A59">
      <w:pPr>
        <w:rPr>
          <w:rFonts w:ascii="Arial" w:hAnsi="Arial" w:cs="Arial"/>
          <w:b/>
        </w:rPr>
      </w:pPr>
      <w:r>
        <w:rPr>
          <w:rFonts w:ascii="Arial" w:hAnsi="Arial" w:cs="Arial"/>
          <w:b/>
        </w:rPr>
        <w:t xml:space="preserve">Abstract: </w:t>
      </w:r>
    </w:p>
    <w:p w14:paraId="1B9991F1" w14:textId="77777777" w:rsidR="00494A59" w:rsidRDefault="00494A59" w:rsidP="00494A59">
      <w:r>
        <w:t xml:space="preserve">This contribution discusses enabling the use of 5G NR CA/DC connectivity with HPUE in railway FRMCS networks, using frequency bands n100 and n101. </w:t>
      </w:r>
    </w:p>
    <w:p w14:paraId="6D8097A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6B7FB" w14:textId="77777777" w:rsidR="00494A59" w:rsidRDefault="00494A59" w:rsidP="00494A59">
      <w:pPr>
        <w:rPr>
          <w:rFonts w:ascii="Arial" w:hAnsi="Arial" w:cs="Arial"/>
          <w:b/>
          <w:sz w:val="24"/>
        </w:rPr>
      </w:pPr>
      <w:r>
        <w:rPr>
          <w:rFonts w:ascii="Arial" w:hAnsi="Arial" w:cs="Arial"/>
          <w:b/>
          <w:color w:val="0000FF"/>
          <w:sz w:val="24"/>
        </w:rPr>
        <w:t>RP-242765</w:t>
      </w:r>
      <w:r>
        <w:rPr>
          <w:rFonts w:ascii="Arial" w:hAnsi="Arial" w:cs="Arial"/>
          <w:b/>
          <w:color w:val="0000FF"/>
          <w:sz w:val="24"/>
        </w:rPr>
        <w:tab/>
      </w:r>
      <w:r>
        <w:rPr>
          <w:rFonts w:ascii="Arial" w:hAnsi="Arial" w:cs="Arial"/>
          <w:b/>
          <w:sz w:val="24"/>
        </w:rPr>
        <w:t>New WI Proposal: Intra-SAN Carrier Aggregation (CA) for NR-NTN</w:t>
      </w:r>
    </w:p>
    <w:p w14:paraId="290D21FA"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ViaSat Satellite Holdings Ltd, Inmarsat</w:t>
      </w:r>
    </w:p>
    <w:p w14:paraId="77DD4F28"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329B7C" w14:textId="77777777" w:rsidR="00494A59" w:rsidRDefault="00494A59" w:rsidP="00494A59">
      <w:pPr>
        <w:rPr>
          <w:rFonts w:ascii="Arial" w:hAnsi="Arial" w:cs="Arial"/>
          <w:b/>
          <w:sz w:val="24"/>
        </w:rPr>
      </w:pPr>
      <w:r>
        <w:rPr>
          <w:rFonts w:ascii="Arial" w:hAnsi="Arial" w:cs="Arial"/>
          <w:b/>
          <w:color w:val="0000FF"/>
          <w:sz w:val="24"/>
        </w:rPr>
        <w:t>RP-243003</w:t>
      </w:r>
      <w:r>
        <w:rPr>
          <w:rFonts w:ascii="Arial" w:hAnsi="Arial" w:cs="Arial"/>
          <w:b/>
          <w:color w:val="0000FF"/>
          <w:sz w:val="24"/>
        </w:rPr>
        <w:tab/>
      </w:r>
      <w:r>
        <w:rPr>
          <w:rFonts w:ascii="Arial" w:hAnsi="Arial" w:cs="Arial"/>
          <w:b/>
          <w:sz w:val="24"/>
        </w:rPr>
        <w:t>Tx switching for 3Tx UEs</w:t>
      </w:r>
    </w:p>
    <w:p w14:paraId="3083918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BT Plc., China Telecom, China Unicom, CHTTL, CKH IOD UK LIMITED, ISSDU, OPPO, Softbank, Telecom Italia, Telstra, T-Mobile USA, Verizon, Vodafone</w:t>
      </w:r>
    </w:p>
    <w:p w14:paraId="4272CBB3" w14:textId="77777777" w:rsidR="00494A59" w:rsidRDefault="00494A59" w:rsidP="00494A59">
      <w:pPr>
        <w:rPr>
          <w:rFonts w:ascii="Arial" w:hAnsi="Arial" w:cs="Arial"/>
          <w:b/>
        </w:rPr>
      </w:pPr>
      <w:r>
        <w:rPr>
          <w:rFonts w:ascii="Arial" w:hAnsi="Arial" w:cs="Arial"/>
          <w:b/>
        </w:rPr>
        <w:t xml:space="preserve">Abstract: </w:t>
      </w:r>
    </w:p>
    <w:p w14:paraId="48FD6A38" w14:textId="77777777" w:rsidR="00494A59" w:rsidRDefault="00494A59" w:rsidP="00494A59">
      <w:r>
        <w:t>Revision of RAN#105/RP-242052 incl. draft CRs to 38.214, 38.101-1, 38.133</w:t>
      </w:r>
    </w:p>
    <w:p w14:paraId="3CE0B82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60A96" w14:textId="77777777" w:rsidR="00494A59" w:rsidRDefault="00494A59" w:rsidP="00494A59">
      <w:pPr>
        <w:rPr>
          <w:rFonts w:ascii="Arial" w:hAnsi="Arial" w:cs="Arial"/>
          <w:b/>
          <w:sz w:val="24"/>
        </w:rPr>
      </w:pPr>
      <w:r>
        <w:rPr>
          <w:rFonts w:ascii="Arial" w:hAnsi="Arial" w:cs="Arial"/>
          <w:b/>
          <w:color w:val="0000FF"/>
          <w:sz w:val="24"/>
        </w:rPr>
        <w:t>RP-243112</w:t>
      </w:r>
      <w:r>
        <w:rPr>
          <w:rFonts w:ascii="Arial" w:hAnsi="Arial" w:cs="Arial"/>
          <w:b/>
          <w:color w:val="0000FF"/>
          <w:sz w:val="24"/>
        </w:rPr>
        <w:tab/>
      </w:r>
      <w:r>
        <w:rPr>
          <w:rFonts w:ascii="Arial" w:hAnsi="Arial" w:cs="Arial"/>
          <w:b/>
          <w:sz w:val="24"/>
        </w:rPr>
        <w:t>Views on support of irregular channel bandwidth in Rel-19</w:t>
      </w:r>
    </w:p>
    <w:p w14:paraId="46D0E27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68D2ED2" w14:textId="77777777" w:rsidR="00494A59" w:rsidRDefault="00494A59" w:rsidP="00494A59">
      <w:pPr>
        <w:rPr>
          <w:rFonts w:ascii="Arial" w:hAnsi="Arial" w:cs="Arial"/>
          <w:b/>
        </w:rPr>
      </w:pPr>
      <w:r>
        <w:rPr>
          <w:rFonts w:ascii="Arial" w:hAnsi="Arial" w:cs="Arial"/>
          <w:b/>
        </w:rPr>
        <w:t xml:space="preserve">Abstract: </w:t>
      </w:r>
    </w:p>
    <w:p w14:paraId="014A1997" w14:textId="77777777" w:rsidR="00494A59" w:rsidRDefault="00494A59" w:rsidP="00494A59">
      <w:r>
        <w:t>Presenting our views on the support of irregular channel bandwidth in Rel-19</w:t>
      </w:r>
    </w:p>
    <w:p w14:paraId="12C46D8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AAC50" w14:textId="77777777" w:rsidR="00494A59" w:rsidRDefault="00494A59" w:rsidP="00494A59">
      <w:pPr>
        <w:rPr>
          <w:rFonts w:ascii="Arial" w:hAnsi="Arial" w:cs="Arial"/>
          <w:b/>
          <w:sz w:val="24"/>
        </w:rPr>
      </w:pPr>
      <w:r>
        <w:rPr>
          <w:rFonts w:ascii="Arial" w:hAnsi="Arial" w:cs="Arial"/>
          <w:b/>
          <w:color w:val="0000FF"/>
          <w:sz w:val="24"/>
        </w:rPr>
        <w:t>RP-242872</w:t>
      </w:r>
      <w:r>
        <w:rPr>
          <w:rFonts w:ascii="Arial" w:hAnsi="Arial" w:cs="Arial"/>
          <w:b/>
          <w:color w:val="0000FF"/>
          <w:sz w:val="24"/>
        </w:rPr>
        <w:tab/>
      </w:r>
      <w:r>
        <w:rPr>
          <w:rFonts w:ascii="Arial" w:hAnsi="Arial" w:cs="Arial"/>
          <w:b/>
          <w:sz w:val="24"/>
        </w:rPr>
        <w:t>Motivation for an Irregular Channel Bandwidth Work Item in Rel-19</w:t>
      </w:r>
    </w:p>
    <w:p w14:paraId="72A136F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Telecom, </w:t>
      </w:r>
    </w:p>
    <w:p w14:paraId="2DC779C4" w14:textId="77777777" w:rsidR="00494A59" w:rsidRDefault="00494A59" w:rsidP="00494A59">
      <w:pPr>
        <w:rPr>
          <w:i/>
        </w:rPr>
      </w:pPr>
      <w:r>
        <w:rPr>
          <w:i/>
        </w:rPr>
        <w:t>T-Mobile USA</w:t>
      </w:r>
    </w:p>
    <w:p w14:paraId="58971B02" w14:textId="77777777" w:rsidR="00494A59" w:rsidRDefault="00494A59" w:rsidP="00494A59">
      <w:pPr>
        <w:rPr>
          <w:rFonts w:ascii="Arial" w:hAnsi="Arial" w:cs="Arial"/>
          <w:b/>
        </w:rPr>
      </w:pPr>
      <w:r>
        <w:rPr>
          <w:rFonts w:ascii="Arial" w:hAnsi="Arial" w:cs="Arial"/>
          <w:b/>
        </w:rPr>
        <w:t xml:space="preserve">Discussion: </w:t>
      </w:r>
    </w:p>
    <w:p w14:paraId="37F40E84" w14:textId="77777777" w:rsidR="00494A59" w:rsidRDefault="00494A59" w:rsidP="00494A59">
      <w:r>
        <w:t>moved from AI 9.1.5 to AI 9.1.4</w:t>
      </w:r>
    </w:p>
    <w:p w14:paraId="28DDC249" w14:textId="77777777" w:rsidR="00494A59" w:rsidRDefault="00494A59" w:rsidP="00494A59">
      <w:r>
        <w:t>RAN chair: this is not a spectrum topic</w:t>
      </w:r>
    </w:p>
    <w:p w14:paraId="5E73265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1A2F5" w14:textId="77777777" w:rsidR="00494A59" w:rsidRDefault="00494A59" w:rsidP="00494A59">
      <w:pPr>
        <w:rPr>
          <w:rFonts w:ascii="Arial" w:hAnsi="Arial" w:cs="Arial"/>
          <w:b/>
          <w:sz w:val="24"/>
        </w:rPr>
      </w:pPr>
      <w:r>
        <w:rPr>
          <w:rFonts w:ascii="Arial" w:hAnsi="Arial" w:cs="Arial"/>
          <w:b/>
          <w:color w:val="0000FF"/>
          <w:sz w:val="24"/>
        </w:rPr>
        <w:t>RP-242871</w:t>
      </w:r>
      <w:r>
        <w:rPr>
          <w:rFonts w:ascii="Arial" w:hAnsi="Arial" w:cs="Arial"/>
          <w:b/>
          <w:color w:val="0000FF"/>
          <w:sz w:val="24"/>
        </w:rPr>
        <w:tab/>
      </w:r>
      <w:r>
        <w:rPr>
          <w:rFonts w:ascii="Arial" w:hAnsi="Arial" w:cs="Arial"/>
          <w:b/>
          <w:sz w:val="24"/>
        </w:rPr>
        <w:t>New WID on Efficient utilization of licensed spectrum that is not aligned with existing NR channel bandwidths</w:t>
      </w:r>
    </w:p>
    <w:p w14:paraId="282546F4"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 </w:t>
      </w:r>
    </w:p>
    <w:p w14:paraId="391FD017" w14:textId="77777777" w:rsidR="00494A59" w:rsidRDefault="00494A59" w:rsidP="00494A59">
      <w:pPr>
        <w:rPr>
          <w:i/>
        </w:rPr>
      </w:pPr>
      <w:r>
        <w:rPr>
          <w:i/>
        </w:rPr>
        <w:t>T-Mobile USA</w:t>
      </w:r>
    </w:p>
    <w:p w14:paraId="147EDDD9" w14:textId="77777777" w:rsidR="00494A59" w:rsidRDefault="00494A59" w:rsidP="00494A59">
      <w:pPr>
        <w:rPr>
          <w:rFonts w:ascii="Arial" w:hAnsi="Arial" w:cs="Arial"/>
          <w:b/>
        </w:rPr>
      </w:pPr>
      <w:r>
        <w:rPr>
          <w:rFonts w:ascii="Arial" w:hAnsi="Arial" w:cs="Arial"/>
          <w:b/>
        </w:rPr>
        <w:t xml:space="preserve">Discussion: </w:t>
      </w:r>
    </w:p>
    <w:p w14:paraId="621178FD" w14:textId="77777777" w:rsidR="00494A59" w:rsidRDefault="00494A59" w:rsidP="00494A59">
      <w:r>
        <w:t>moved from AI 9.1.5 to AI 9.1.4</w:t>
      </w:r>
    </w:p>
    <w:p w14:paraId="535B73B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RP-243302</w:t>
      </w:r>
      <w:r>
        <w:rPr>
          <w:color w:val="993300"/>
          <w:u w:val="single"/>
        </w:rPr>
        <w:t>.</w:t>
      </w:r>
    </w:p>
    <w:p w14:paraId="76737D09" w14:textId="77777777" w:rsidR="00494A59" w:rsidRDefault="00494A59" w:rsidP="00494A59">
      <w:pPr>
        <w:rPr>
          <w:rFonts w:ascii="Arial" w:hAnsi="Arial" w:cs="Arial"/>
          <w:b/>
          <w:sz w:val="24"/>
        </w:rPr>
      </w:pPr>
      <w:r>
        <w:rPr>
          <w:rFonts w:ascii="Arial" w:hAnsi="Arial" w:cs="Arial"/>
          <w:b/>
          <w:color w:val="0000FF"/>
          <w:sz w:val="24"/>
        </w:rPr>
        <w:t>RP-243302</w:t>
      </w:r>
      <w:r>
        <w:rPr>
          <w:rFonts w:ascii="Arial" w:hAnsi="Arial" w:cs="Arial"/>
          <w:b/>
          <w:color w:val="0000FF"/>
          <w:sz w:val="24"/>
        </w:rPr>
        <w:tab/>
      </w:r>
      <w:r>
        <w:rPr>
          <w:rFonts w:ascii="Arial" w:hAnsi="Arial" w:cs="Arial"/>
          <w:b/>
          <w:sz w:val="24"/>
        </w:rPr>
        <w:t>New WID on 7 MHz Channel Bandwidth for n26 and n5</w:t>
      </w:r>
    </w:p>
    <w:p w14:paraId="4790B3A3"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China Telecom</w:t>
      </w:r>
    </w:p>
    <w:p w14:paraId="15484750" w14:textId="77777777" w:rsidR="00494A59" w:rsidRDefault="00494A59" w:rsidP="00494A59">
      <w:pPr>
        <w:rPr>
          <w:color w:val="808080"/>
        </w:rPr>
      </w:pPr>
      <w:r>
        <w:rPr>
          <w:color w:val="808080"/>
        </w:rPr>
        <w:t>(Replaces RP-242871)</w:t>
      </w:r>
    </w:p>
    <w:p w14:paraId="10E48C66" w14:textId="77777777" w:rsidR="00494A59" w:rsidRDefault="00494A59" w:rsidP="00494A59">
      <w:pPr>
        <w:rPr>
          <w:rFonts w:ascii="Arial" w:hAnsi="Arial" w:cs="Arial"/>
          <w:b/>
        </w:rPr>
      </w:pPr>
      <w:r>
        <w:rPr>
          <w:rFonts w:ascii="Arial" w:hAnsi="Arial" w:cs="Arial"/>
          <w:b/>
        </w:rPr>
        <w:t xml:space="preserve">Discussion: </w:t>
      </w:r>
    </w:p>
    <w:p w14:paraId="2AEAF1B5" w14:textId="77777777" w:rsidR="00494A59" w:rsidRDefault="00494A59" w:rsidP="00494A59">
      <w:r>
        <w:t>RAN3 chair: no RAN3 TU requested here</w:t>
      </w:r>
    </w:p>
    <w:p w14:paraId="12477FA1" w14:textId="77777777" w:rsidR="00494A59" w:rsidRDefault="00494A59" w:rsidP="00494A59">
      <w:r>
        <w:t>T-Mobile: expects the RAN3 impact will be very small</w:t>
      </w:r>
    </w:p>
    <w:p w14:paraId="5BF7F2EB" w14:textId="77777777" w:rsidR="00494A59" w:rsidRDefault="00494A59" w:rsidP="00494A59">
      <w:r>
        <w:lastRenderedPageBreak/>
        <w:t>CATT: 38.307 will be impacted</w:t>
      </w:r>
    </w:p>
    <w:p w14:paraId="522EFA63" w14:textId="77777777" w:rsidR="00494A59" w:rsidRDefault="00494A59" w:rsidP="00494A59">
      <w:r>
        <w:t>Ericsson: we appear twice in list of supporters</w:t>
      </w:r>
    </w:p>
    <w:p w14:paraId="6F4879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RP-243323</w:t>
      </w:r>
      <w:r>
        <w:rPr>
          <w:color w:val="993300"/>
          <w:u w:val="single"/>
        </w:rPr>
        <w:t>.</w:t>
      </w:r>
    </w:p>
    <w:p w14:paraId="4A721B7A" w14:textId="77777777" w:rsidR="00494A59" w:rsidRDefault="00494A59" w:rsidP="00494A59">
      <w:pPr>
        <w:rPr>
          <w:rFonts w:ascii="Arial" w:hAnsi="Arial" w:cs="Arial"/>
          <w:b/>
          <w:sz w:val="24"/>
        </w:rPr>
      </w:pPr>
      <w:r>
        <w:rPr>
          <w:rFonts w:ascii="Arial" w:hAnsi="Arial" w:cs="Arial"/>
          <w:b/>
          <w:color w:val="0000FF"/>
          <w:sz w:val="24"/>
        </w:rPr>
        <w:t>RP-243323</w:t>
      </w:r>
      <w:r>
        <w:rPr>
          <w:rFonts w:ascii="Arial" w:hAnsi="Arial" w:cs="Arial"/>
          <w:b/>
          <w:color w:val="0000FF"/>
          <w:sz w:val="24"/>
        </w:rPr>
        <w:tab/>
      </w:r>
      <w:r>
        <w:rPr>
          <w:rFonts w:ascii="Arial" w:hAnsi="Arial" w:cs="Arial"/>
          <w:b/>
          <w:sz w:val="24"/>
        </w:rPr>
        <w:t>New WID on 7 MHz Channel Bandwidth for n26 and n5</w:t>
      </w:r>
    </w:p>
    <w:p w14:paraId="1694E194"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China Telecom</w:t>
      </w:r>
    </w:p>
    <w:p w14:paraId="689E9E77" w14:textId="77777777" w:rsidR="00494A59" w:rsidRDefault="00494A59" w:rsidP="00494A59">
      <w:pPr>
        <w:rPr>
          <w:color w:val="808080"/>
        </w:rPr>
      </w:pPr>
      <w:r>
        <w:rPr>
          <w:color w:val="808080"/>
        </w:rPr>
        <w:t>(Replaces RP-243302)</w:t>
      </w:r>
    </w:p>
    <w:p w14:paraId="283221C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7CF3A" w14:textId="77777777" w:rsidR="00494A59" w:rsidRDefault="00494A59" w:rsidP="00494A59">
      <w:pPr>
        <w:rPr>
          <w:rFonts w:ascii="Arial" w:hAnsi="Arial" w:cs="Arial"/>
          <w:b/>
          <w:sz w:val="24"/>
        </w:rPr>
      </w:pPr>
      <w:r>
        <w:rPr>
          <w:rFonts w:ascii="Arial" w:hAnsi="Arial" w:cs="Arial"/>
          <w:b/>
          <w:color w:val="0000FF"/>
          <w:sz w:val="24"/>
        </w:rPr>
        <w:t>RP-243304</w:t>
      </w:r>
      <w:r>
        <w:rPr>
          <w:rFonts w:ascii="Arial" w:hAnsi="Arial" w:cs="Arial"/>
          <w:b/>
          <w:color w:val="0000FF"/>
          <w:sz w:val="24"/>
        </w:rPr>
        <w:tab/>
      </w:r>
      <w:r>
        <w:rPr>
          <w:rFonts w:ascii="Arial" w:hAnsi="Arial" w:cs="Arial"/>
          <w:b/>
          <w:sz w:val="24"/>
        </w:rPr>
        <w:t>Way forward in irregular channel bandwidths</w:t>
      </w:r>
    </w:p>
    <w:p w14:paraId="2BE5B36C" w14:textId="77777777" w:rsidR="00494A59" w:rsidRDefault="00494A59" w:rsidP="00494A5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T-Mobile</w:t>
      </w:r>
    </w:p>
    <w:p w14:paraId="2620F76D" w14:textId="77777777" w:rsidR="00494A59" w:rsidRDefault="00494A59" w:rsidP="00494A59">
      <w:pPr>
        <w:rPr>
          <w:rFonts w:ascii="Arial" w:hAnsi="Arial" w:cs="Arial"/>
          <w:b/>
        </w:rPr>
      </w:pPr>
      <w:r>
        <w:rPr>
          <w:rFonts w:ascii="Arial" w:hAnsi="Arial" w:cs="Arial"/>
          <w:b/>
        </w:rPr>
        <w:t xml:space="preserve">Discussion: </w:t>
      </w:r>
    </w:p>
    <w:p w14:paraId="59C0C51F" w14:textId="77777777" w:rsidR="00494A59" w:rsidRDefault="00494A59" w:rsidP="00494A59">
      <w:r>
        <w:t>RAN chair: there is no automatic "ticket for REL-20" i.e. proposal has to compete with other REL-20 proposals in the future; we could say for "6MHz is deferred to REL-20 for possible consideration"</w:t>
      </w:r>
    </w:p>
    <w:p w14:paraId="53571CC3" w14:textId="77777777" w:rsidR="00494A59" w:rsidRDefault="00494A59" w:rsidP="00494A59">
      <w:r>
        <w:t>Futurewei: last bullet is a bit strange as it disallows irregular channel bandwidths in the future</w:t>
      </w:r>
    </w:p>
    <w:p w14:paraId="4FF75143" w14:textId="77777777" w:rsidR="00494A59" w:rsidRDefault="00494A59" w:rsidP="00494A59">
      <w:r>
        <w:t>Apple: we do not want to see a lot of irregular channel bandwidths in the future but this way forward is a compromise we can live with</w:t>
      </w:r>
    </w:p>
    <w:p w14:paraId="5DF54AC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RP-243322</w:t>
      </w:r>
      <w:r>
        <w:rPr>
          <w:color w:val="993300"/>
          <w:u w:val="single"/>
        </w:rPr>
        <w:t>.</w:t>
      </w:r>
    </w:p>
    <w:p w14:paraId="2643CE61" w14:textId="77777777" w:rsidR="00494A59" w:rsidRDefault="00494A59" w:rsidP="00494A59">
      <w:pPr>
        <w:rPr>
          <w:rFonts w:ascii="Arial" w:hAnsi="Arial" w:cs="Arial"/>
          <w:b/>
          <w:sz w:val="24"/>
        </w:rPr>
      </w:pPr>
      <w:r>
        <w:rPr>
          <w:rFonts w:ascii="Arial" w:hAnsi="Arial" w:cs="Arial"/>
          <w:b/>
          <w:color w:val="0000FF"/>
          <w:sz w:val="24"/>
        </w:rPr>
        <w:t>RP-243322</w:t>
      </w:r>
      <w:r>
        <w:rPr>
          <w:rFonts w:ascii="Arial" w:hAnsi="Arial" w:cs="Arial"/>
          <w:b/>
          <w:color w:val="0000FF"/>
          <w:sz w:val="24"/>
        </w:rPr>
        <w:tab/>
      </w:r>
      <w:r>
        <w:rPr>
          <w:rFonts w:ascii="Arial" w:hAnsi="Arial" w:cs="Arial"/>
          <w:b/>
          <w:sz w:val="24"/>
        </w:rPr>
        <w:t>Way forward in irregular channel bandwidths</w:t>
      </w:r>
    </w:p>
    <w:p w14:paraId="1251174A" w14:textId="77777777" w:rsidR="00494A59" w:rsidRDefault="00494A59" w:rsidP="00494A5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T-Mobile</w:t>
      </w:r>
    </w:p>
    <w:p w14:paraId="4BF72043" w14:textId="77777777" w:rsidR="00494A59" w:rsidRDefault="00494A59" w:rsidP="00494A59">
      <w:pPr>
        <w:rPr>
          <w:color w:val="808080"/>
        </w:rPr>
      </w:pPr>
      <w:r>
        <w:rPr>
          <w:color w:val="808080"/>
        </w:rPr>
        <w:t>(Replaces RP-243304)</w:t>
      </w:r>
    </w:p>
    <w:p w14:paraId="629D94E3" w14:textId="77777777" w:rsidR="00494A59" w:rsidRDefault="00494A59" w:rsidP="00494A59">
      <w:pPr>
        <w:rPr>
          <w:rFonts w:ascii="Arial" w:hAnsi="Arial" w:cs="Arial"/>
          <w:b/>
        </w:rPr>
      </w:pPr>
      <w:r>
        <w:rPr>
          <w:rFonts w:ascii="Arial" w:hAnsi="Arial" w:cs="Arial"/>
          <w:b/>
        </w:rPr>
        <w:t xml:space="preserve">Discussion: </w:t>
      </w:r>
    </w:p>
    <w:p w14:paraId="5265AD8B" w14:textId="77777777" w:rsidR="00494A59" w:rsidRDefault="00494A59" w:rsidP="00494A59">
      <w:r>
        <w:t>for WID see RP-243302</w:t>
      </w:r>
    </w:p>
    <w:p w14:paraId="21BF889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E89DB7" w14:textId="77777777" w:rsidR="00494A59" w:rsidRDefault="00494A59" w:rsidP="00494A59">
      <w:pPr>
        <w:pStyle w:val="Heading4"/>
      </w:pPr>
      <w:bookmarkStart w:id="114" w:name="_Toc189232867"/>
      <w:bookmarkStart w:id="115" w:name="_Toc189421583"/>
      <w:r>
        <w:t>9.1.5</w:t>
      </w:r>
      <w:r>
        <w:tab/>
        <w:t>Proposals led by RAN4 (spectrum related)</w:t>
      </w:r>
      <w:bookmarkEnd w:id="114"/>
      <w:bookmarkEnd w:id="115"/>
    </w:p>
    <w:p w14:paraId="35F7558A" w14:textId="77777777" w:rsidR="00494A59" w:rsidRDefault="00494A59" w:rsidP="00494A59">
      <w:r>
        <w:t>NOTE: The space for new RAN4 led spectrum related proposals is limited.</w:t>
      </w:r>
    </w:p>
    <w:p w14:paraId="6C9963B9" w14:textId="77777777" w:rsidR="00494A59" w:rsidRDefault="00494A59" w:rsidP="00494A59">
      <w:r>
        <w:t>Samsung: LowBandCA is the only new WI we really need</w:t>
      </w:r>
    </w:p>
    <w:p w14:paraId="5393B32E" w14:textId="77777777" w:rsidR="00494A59" w:rsidRDefault="00494A59" w:rsidP="00494A59">
      <w:r>
        <w:t>CATT: LowBandCA switching could be already done via scheduling so why is it needed, new band definition in RAN2 would be needed as well</w:t>
      </w:r>
    </w:p>
    <w:p w14:paraId="644DD908" w14:textId="77777777" w:rsidR="00494A59" w:rsidRDefault="00494A59" w:rsidP="00494A59">
      <w:r>
        <w:t>Huawei: PC8FR2 was discussed in RAN4 for 8 months</w:t>
      </w:r>
    </w:p>
    <w:p w14:paraId="198BE246" w14:textId="77777777" w:rsidR="00494A59" w:rsidRDefault="00494A59" w:rsidP="00494A59">
      <w:r>
        <w:t>T-Mobile: IrregularBS topic was studied in the past and has 14 supporters and it is the highest priority for us</w:t>
      </w:r>
    </w:p>
    <w:p w14:paraId="26744D28" w14:textId="77777777" w:rsidR="00494A59" w:rsidRDefault="00494A59" w:rsidP="00494A59">
      <w:r>
        <w:t>RAN4 chair: would like to continue discussion about PC8FR2 in RAN4</w:t>
      </w:r>
    </w:p>
    <w:p w14:paraId="56C0B412" w14:textId="77777777" w:rsidR="00494A59" w:rsidRDefault="00494A59" w:rsidP="00494A59">
      <w:r>
        <w:t>RAN chair: ok, we can do this</w:t>
      </w:r>
    </w:p>
    <w:p w14:paraId="39C90DC0" w14:textId="77777777" w:rsidR="00494A59" w:rsidRDefault="00494A59" w:rsidP="00494A59">
      <w:r>
        <w:t>Ericsson: LowBandCA is the most important one, we could downscope IrregularBWs a bit and cover this as well</w:t>
      </w:r>
    </w:p>
    <w:p w14:paraId="71215836" w14:textId="77777777" w:rsidR="00494A59" w:rsidRDefault="00494A59" w:rsidP="00494A59">
      <w:r>
        <w:t>Vodafone, Telstra: TxSw3Tx is important for us</w:t>
      </w:r>
    </w:p>
    <w:p w14:paraId="27420B2D" w14:textId="77777777" w:rsidR="00494A59" w:rsidRDefault="00494A59" w:rsidP="00494A59">
      <w:r>
        <w:lastRenderedPageBreak/>
        <w:t>RAN chair: gets the impression from the comments that LowBandCA is the only one to be approved but we need to reduce the scope; it seems this is agreeable to all; tasks RAN4 chair to lead an offline discussion on LowBandCA downscoping on Thu morning</w:t>
      </w:r>
    </w:p>
    <w:p w14:paraId="2BB3850E" w14:textId="77777777" w:rsidR="00494A59" w:rsidRDefault="00494A59" w:rsidP="00494A59">
      <w:r>
        <w:t>T-Mobile: 7MHz was requested in REL-19 first</w:t>
      </w:r>
    </w:p>
    <w:p w14:paraId="21043D69" w14:textId="77777777" w:rsidR="00494A59" w:rsidRDefault="00494A59" w:rsidP="00494A59">
      <w:r>
        <w:t>RAN chair: from the SI we had, we had not an easy way forward on this, it was very controversial; problem with irregularBWs WI proposal is that the options are not clear</w:t>
      </w:r>
    </w:p>
    <w:p w14:paraId="3AB49806" w14:textId="77777777" w:rsidR="00494A59" w:rsidRDefault="00494A59" w:rsidP="00494A59">
      <w:r>
        <w:t>Boost Mobile Network: could we consider 6MHz as well?</w:t>
      </w:r>
    </w:p>
    <w:p w14:paraId="3D38DE78" w14:textId="77777777" w:rsidR="00494A59" w:rsidRDefault="00494A59" w:rsidP="00494A59">
      <w:r>
        <w:t>Apple: danger that we open the door for a lot of other bandwiths</w:t>
      </w:r>
    </w:p>
    <w:p w14:paraId="49BB7597" w14:textId="77777777" w:rsidR="00494A59" w:rsidRDefault="00494A59" w:rsidP="00494A59">
      <w:r>
        <w:t>Qualcomm: we share Apple's concern, if can be done with single SSB it's easier, this is not possible with 7MHz</w:t>
      </w:r>
    </w:p>
    <w:p w14:paraId="379AED16" w14:textId="77777777" w:rsidR="00494A59" w:rsidRDefault="00494A59" w:rsidP="00494A59">
      <w:r>
        <w:t>conclusion: will come back on LowBandCA and the irregularBW topic later this week (i.e. other new SIs/WIs for REL-19 will not be considered)</w:t>
      </w:r>
    </w:p>
    <w:p w14:paraId="4D86268E" w14:textId="77777777" w:rsidR="00494A59" w:rsidRDefault="00494A59" w:rsidP="00494A59">
      <w:pPr>
        <w:rPr>
          <w:rFonts w:ascii="Arial" w:hAnsi="Arial" w:cs="Arial"/>
          <w:b/>
          <w:sz w:val="24"/>
        </w:rPr>
      </w:pPr>
      <w:r>
        <w:rPr>
          <w:rFonts w:ascii="Arial" w:hAnsi="Arial" w:cs="Arial"/>
          <w:b/>
          <w:color w:val="0000FF"/>
          <w:sz w:val="24"/>
        </w:rPr>
        <w:t>RP-242939</w:t>
      </w:r>
      <w:r>
        <w:rPr>
          <w:rFonts w:ascii="Arial" w:hAnsi="Arial" w:cs="Arial"/>
          <w:b/>
          <w:color w:val="0000FF"/>
          <w:sz w:val="24"/>
        </w:rPr>
        <w:tab/>
      </w:r>
      <w:r>
        <w:rPr>
          <w:rFonts w:ascii="Arial" w:hAnsi="Arial" w:cs="Arial"/>
          <w:b/>
          <w:sz w:val="24"/>
        </w:rPr>
        <w:t>Proposal for “Extended C-band” as NTN band to enable new satellite use cases in FR1</w:t>
      </w:r>
    </w:p>
    <w:p w14:paraId="2E81ECF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496C1E8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C5C10" w14:textId="77777777" w:rsidR="00494A59" w:rsidRDefault="00494A59" w:rsidP="00494A59">
      <w:pPr>
        <w:rPr>
          <w:rFonts w:ascii="Arial" w:hAnsi="Arial" w:cs="Arial"/>
          <w:b/>
          <w:sz w:val="24"/>
        </w:rPr>
      </w:pPr>
      <w:r>
        <w:rPr>
          <w:rFonts w:ascii="Arial" w:hAnsi="Arial" w:cs="Arial"/>
          <w:b/>
          <w:color w:val="0000FF"/>
          <w:sz w:val="24"/>
        </w:rPr>
        <w:t>RP-243133</w:t>
      </w:r>
      <w:r>
        <w:rPr>
          <w:rFonts w:ascii="Arial" w:hAnsi="Arial" w:cs="Arial"/>
          <w:b/>
          <w:color w:val="0000FF"/>
          <w:sz w:val="24"/>
        </w:rPr>
        <w:tab/>
      </w:r>
      <w:r>
        <w:rPr>
          <w:rFonts w:ascii="Arial" w:hAnsi="Arial" w:cs="Arial"/>
          <w:b/>
          <w:sz w:val="24"/>
        </w:rPr>
        <w:t>New WI on NR-V2X Sidelink co-channel coexistence in Rel-19</w:t>
      </w:r>
    </w:p>
    <w:p w14:paraId="47C4BA0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 Fraunhofer IIS, BMW AG</w:t>
      </w:r>
    </w:p>
    <w:p w14:paraId="6121DE82" w14:textId="77777777" w:rsidR="00494A59" w:rsidRDefault="00494A59" w:rsidP="00494A59">
      <w:pPr>
        <w:rPr>
          <w:rFonts w:ascii="Arial" w:hAnsi="Arial" w:cs="Arial"/>
          <w:b/>
        </w:rPr>
      </w:pPr>
      <w:r>
        <w:rPr>
          <w:rFonts w:ascii="Arial" w:hAnsi="Arial" w:cs="Arial"/>
          <w:b/>
        </w:rPr>
        <w:t xml:space="preserve">Discussion: </w:t>
      </w:r>
    </w:p>
    <w:p w14:paraId="6B620900" w14:textId="77777777" w:rsidR="00494A59" w:rsidRDefault="00494A59" w:rsidP="00494A59">
      <w:r>
        <w:t>RAN chair: this document is for REL-19?</w:t>
      </w:r>
    </w:p>
    <w:p w14:paraId="2B0034CB" w14:textId="77777777" w:rsidR="00494A59" w:rsidRDefault="00494A59" w:rsidP="00494A59">
      <w:r>
        <w:t>VW: just coincidence that we have similar topic for REL-20, this here is for REL-19</w:t>
      </w:r>
    </w:p>
    <w:p w14:paraId="41F629E3" w14:textId="77777777" w:rsidR="00494A59" w:rsidRDefault="00494A59" w:rsidP="00494A59">
      <w:r>
        <w:t>Samsung: not clear what RAN4 has to do on this</w:t>
      </w:r>
    </w:p>
    <w:p w14:paraId="1BB1B0A6" w14:textId="77777777" w:rsidR="00494A59" w:rsidRDefault="00494A59" w:rsidP="00494A59">
      <w:r>
        <w:t>RAN chair: is this a spectrum related WI?</w:t>
      </w:r>
    </w:p>
    <w:p w14:paraId="0AD299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RP-243287</w:t>
      </w:r>
      <w:r>
        <w:rPr>
          <w:color w:val="993300"/>
          <w:u w:val="single"/>
        </w:rPr>
        <w:t>.</w:t>
      </w:r>
    </w:p>
    <w:p w14:paraId="4C4C7C57" w14:textId="77777777" w:rsidR="00494A59" w:rsidRDefault="00494A59" w:rsidP="00494A59">
      <w:pPr>
        <w:rPr>
          <w:rFonts w:ascii="Arial" w:hAnsi="Arial" w:cs="Arial"/>
          <w:b/>
          <w:sz w:val="24"/>
        </w:rPr>
      </w:pPr>
      <w:r>
        <w:rPr>
          <w:rFonts w:ascii="Arial" w:hAnsi="Arial" w:cs="Arial"/>
          <w:b/>
          <w:color w:val="0000FF"/>
          <w:sz w:val="24"/>
        </w:rPr>
        <w:t>RP-243287</w:t>
      </w:r>
      <w:r>
        <w:rPr>
          <w:rFonts w:ascii="Arial" w:hAnsi="Arial" w:cs="Arial"/>
          <w:b/>
          <w:color w:val="0000FF"/>
          <w:sz w:val="24"/>
        </w:rPr>
        <w:tab/>
      </w:r>
      <w:r>
        <w:rPr>
          <w:rFonts w:ascii="Arial" w:hAnsi="Arial" w:cs="Arial"/>
          <w:b/>
          <w:sz w:val="24"/>
        </w:rPr>
        <w:t>New WI on NR-V2X Sidelink co-channel coexistence in Rel-19</w:t>
      </w:r>
    </w:p>
    <w:p w14:paraId="2D4AF9A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 Fraunhofer IIS, BMW AG</w:t>
      </w:r>
    </w:p>
    <w:p w14:paraId="3057A880" w14:textId="77777777" w:rsidR="00494A59" w:rsidRDefault="00494A59" w:rsidP="00494A59">
      <w:pPr>
        <w:rPr>
          <w:color w:val="808080"/>
        </w:rPr>
      </w:pPr>
      <w:r>
        <w:rPr>
          <w:color w:val="808080"/>
        </w:rPr>
        <w:t>(Replaces RP-243133)</w:t>
      </w:r>
    </w:p>
    <w:p w14:paraId="2DE7F883" w14:textId="77777777" w:rsidR="00494A59" w:rsidRDefault="00494A59" w:rsidP="00494A59">
      <w:pPr>
        <w:rPr>
          <w:rFonts w:ascii="Arial" w:hAnsi="Arial" w:cs="Arial"/>
          <w:b/>
        </w:rPr>
      </w:pPr>
      <w:r>
        <w:rPr>
          <w:rFonts w:ascii="Arial" w:hAnsi="Arial" w:cs="Arial"/>
          <w:b/>
        </w:rPr>
        <w:t xml:space="preserve">Abstract: </w:t>
      </w:r>
    </w:p>
    <w:p w14:paraId="37359467" w14:textId="77777777" w:rsidR="00494A59" w:rsidRDefault="00494A59" w:rsidP="00494A59">
      <w:r>
        <w:t>MCC: usage of wrong - in filename corrected</w:t>
      </w:r>
    </w:p>
    <w:p w14:paraId="1D8B12F4" w14:textId="77777777" w:rsidR="00494A59" w:rsidRDefault="00494A59" w:rsidP="00494A59">
      <w:pPr>
        <w:rPr>
          <w:rFonts w:ascii="Arial" w:hAnsi="Arial" w:cs="Arial"/>
          <w:b/>
        </w:rPr>
      </w:pPr>
      <w:r>
        <w:rPr>
          <w:rFonts w:ascii="Arial" w:hAnsi="Arial" w:cs="Arial"/>
          <w:b/>
        </w:rPr>
        <w:t xml:space="preserve">Discussion: </w:t>
      </w:r>
    </w:p>
    <w:p w14:paraId="7B62E4D1" w14:textId="77777777" w:rsidR="00494A59" w:rsidRDefault="00494A59" w:rsidP="00494A59">
      <w:r>
        <w:t>RAN chair: is it a spectrum related WI?</w:t>
      </w:r>
    </w:p>
    <w:p w14:paraId="1BF11F63" w14:textId="77777777" w:rsidR="00494A59" w:rsidRDefault="00494A59" w:rsidP="00494A59">
      <w:r>
        <w:t>RAN4 chair:  suggests to remove RRM</w:t>
      </w:r>
    </w:p>
    <w:p w14:paraId="0C4DDD61" w14:textId="77777777" w:rsidR="00494A59" w:rsidRDefault="00494A59" w:rsidP="00494A59">
      <w:r>
        <w:t>Qualcomm: we will need a coexistence study, proposal would rather create confusion for the market and is not a spectrum related WI in our view</w:t>
      </w:r>
    </w:p>
    <w:p w14:paraId="22327F7F" w14:textId="77777777" w:rsidR="00494A59" w:rsidRDefault="00494A59" w:rsidP="00494A59">
      <w:r>
        <w:t>OPPO: reevaluation with SL needed</w:t>
      </w:r>
    </w:p>
    <w:p w14:paraId="0651F9E4" w14:textId="77777777" w:rsidR="00494A59" w:rsidRDefault="00494A59" w:rsidP="00494A59">
      <w:r>
        <w:t>BMW: no big issue in degrading SL performance</w:t>
      </w:r>
    </w:p>
    <w:p w14:paraId="11EC4FA3" w14:textId="77777777" w:rsidR="00494A59" w:rsidRDefault="00494A59" w:rsidP="00494A59">
      <w:r>
        <w:lastRenderedPageBreak/>
        <w:t>Samsung: we are listed with [ ] but we should not be listed yet</w:t>
      </w:r>
    </w:p>
    <w:p w14:paraId="31B7CF59" w14:textId="77777777" w:rsidR="00494A59" w:rsidRDefault="00494A59" w:rsidP="00494A59">
      <w:r>
        <w:t>VW: sorry for that was discussed with Samsung RAN4 colleague; getting 3GPP technology into this market is important, we try to add this since REL-16 and now we are asked to do a study</w:t>
      </w:r>
    </w:p>
    <w:p w14:paraId="739A4678" w14:textId="77777777" w:rsidR="00494A59" w:rsidRDefault="00494A59" w:rsidP="00494A59">
      <w:r>
        <w:t>RAN chair: sorry, it seems there is no chance to get it approved here today</w:t>
      </w:r>
    </w:p>
    <w:p w14:paraId="008E72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BF7A5E" w14:textId="77777777" w:rsidR="00494A59" w:rsidRDefault="00494A59" w:rsidP="00494A59">
      <w:pPr>
        <w:pStyle w:val="Heading3"/>
      </w:pPr>
      <w:bookmarkStart w:id="116" w:name="_Toc189232868"/>
      <w:bookmarkStart w:id="117" w:name="_Toc189421584"/>
      <w:r>
        <w:t>9.2</w:t>
      </w:r>
      <w:r>
        <w:tab/>
        <w:t>Open REL-19 NR or NR+LTE SIs</w:t>
      </w:r>
      <w:bookmarkEnd w:id="116"/>
      <w:bookmarkEnd w:id="117"/>
    </w:p>
    <w:p w14:paraId="13C66DAD" w14:textId="77777777" w:rsidR="00494A59" w:rsidRDefault="00494A59" w:rsidP="00494A59">
      <w:r>
        <w:t>NOTE: The space, if any, for scope expansion is very limited.</w:t>
      </w:r>
    </w:p>
    <w:p w14:paraId="3E6A38B9" w14:textId="77777777" w:rsidR="00494A59" w:rsidRDefault="00494A59" w:rsidP="00494A59">
      <w:pPr>
        <w:pStyle w:val="Heading4"/>
      </w:pPr>
      <w:bookmarkStart w:id="118" w:name="_Toc189232869"/>
      <w:bookmarkStart w:id="119" w:name="_Toc189421585"/>
      <w:r>
        <w:t>9.2.1</w:t>
      </w:r>
      <w:r>
        <w:tab/>
        <w:t>Study on channel modelling enhancements for 7-24GHz for NR [RAN1 SI: FS_NR_7_24GHz_CHmod]</w:t>
      </w:r>
      <w:bookmarkEnd w:id="118"/>
      <w:bookmarkEnd w:id="119"/>
    </w:p>
    <w:p w14:paraId="0C0EF7DD" w14:textId="77777777" w:rsidR="00494A59" w:rsidRDefault="00494A59" w:rsidP="00494A59">
      <w:pPr>
        <w:rPr>
          <w:rFonts w:ascii="Arial" w:hAnsi="Arial" w:cs="Arial"/>
          <w:b/>
          <w:sz w:val="24"/>
        </w:rPr>
      </w:pPr>
      <w:r>
        <w:rPr>
          <w:rFonts w:ascii="Arial" w:hAnsi="Arial" w:cs="Arial"/>
          <w:b/>
          <w:color w:val="0000FF"/>
          <w:sz w:val="24"/>
        </w:rPr>
        <w:t>RP-242541</w:t>
      </w:r>
      <w:r>
        <w:rPr>
          <w:rFonts w:ascii="Arial" w:hAnsi="Arial" w:cs="Arial"/>
          <w:b/>
          <w:color w:val="0000FF"/>
          <w:sz w:val="24"/>
        </w:rPr>
        <w:tab/>
      </w:r>
      <w:r>
        <w:rPr>
          <w:rFonts w:ascii="Arial" w:hAnsi="Arial" w:cs="Arial"/>
          <w:b/>
          <w:sz w:val="24"/>
        </w:rPr>
        <w:t>Status Report of Study on channel modelling enhancements for 7-24GHz for NR</w:t>
      </w:r>
    </w:p>
    <w:p w14:paraId="354786E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w:t>
      </w:r>
    </w:p>
    <w:p w14:paraId="140FB09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6C582" w14:textId="77777777" w:rsidR="00494A59" w:rsidRDefault="00494A59" w:rsidP="00494A59">
      <w:pPr>
        <w:rPr>
          <w:rFonts w:ascii="Arial" w:hAnsi="Arial" w:cs="Arial"/>
          <w:b/>
          <w:sz w:val="24"/>
        </w:rPr>
      </w:pPr>
      <w:r>
        <w:rPr>
          <w:rFonts w:ascii="Arial" w:hAnsi="Arial" w:cs="Arial"/>
          <w:b/>
          <w:color w:val="0000FF"/>
          <w:sz w:val="24"/>
        </w:rPr>
        <w:t>RP-242987</w:t>
      </w:r>
      <w:r>
        <w:rPr>
          <w:rFonts w:ascii="Arial" w:hAnsi="Arial" w:cs="Arial"/>
          <w:b/>
          <w:color w:val="0000FF"/>
          <w:sz w:val="24"/>
        </w:rPr>
        <w:tab/>
      </w:r>
      <w:r>
        <w:rPr>
          <w:rFonts w:ascii="Arial" w:hAnsi="Arial" w:cs="Arial"/>
          <w:b/>
          <w:sz w:val="24"/>
        </w:rPr>
        <w:t>Clarification on the scope of 7-24 GHz Channel Modelling Enhancements</w:t>
      </w:r>
    </w:p>
    <w:p w14:paraId="6E03E39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63F101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5A16E7" w14:textId="77777777" w:rsidR="00494A59" w:rsidRDefault="00494A59" w:rsidP="00494A59">
      <w:pPr>
        <w:pStyle w:val="Heading4"/>
      </w:pPr>
      <w:bookmarkStart w:id="120" w:name="_Toc189232870"/>
      <w:bookmarkStart w:id="121" w:name="_Toc189421586"/>
      <w:r>
        <w:t>9.2.2</w:t>
      </w:r>
      <w:r>
        <w:tab/>
        <w:t>Study on solutions for Ambient IoT in NR [RAN1 SI: FS_Ambient_IoT_solutions]</w:t>
      </w:r>
      <w:bookmarkEnd w:id="120"/>
      <w:bookmarkEnd w:id="121"/>
    </w:p>
    <w:p w14:paraId="072D8B1E" w14:textId="77777777" w:rsidR="00494A59" w:rsidRDefault="00494A59" w:rsidP="00494A59">
      <w:pPr>
        <w:rPr>
          <w:rFonts w:ascii="Arial" w:hAnsi="Arial" w:cs="Arial"/>
          <w:b/>
          <w:sz w:val="24"/>
        </w:rPr>
      </w:pPr>
      <w:r>
        <w:rPr>
          <w:rFonts w:ascii="Arial" w:hAnsi="Arial" w:cs="Arial"/>
          <w:b/>
          <w:color w:val="0000FF"/>
          <w:sz w:val="24"/>
        </w:rPr>
        <w:t>RP-242450</w:t>
      </w:r>
      <w:r>
        <w:rPr>
          <w:rFonts w:ascii="Arial" w:hAnsi="Arial" w:cs="Arial"/>
          <w:b/>
          <w:color w:val="0000FF"/>
          <w:sz w:val="24"/>
        </w:rPr>
        <w:tab/>
      </w:r>
      <w:r>
        <w:rPr>
          <w:rFonts w:ascii="Arial" w:hAnsi="Arial" w:cs="Arial"/>
          <w:b/>
          <w:sz w:val="24"/>
        </w:rPr>
        <w:t>LS of RAN4 input on Ambient-IoT to TR 38.769 (R4-2420373; to: RAN1; cc: RAN; contact: CMCC)</w:t>
      </w:r>
    </w:p>
    <w:p w14:paraId="793EA04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R4-2420373, to RAN1, cc RAN</w:t>
      </w:r>
      <w:r>
        <w:rPr>
          <w:i/>
        </w:rPr>
        <w:br/>
      </w:r>
      <w:r>
        <w:rPr>
          <w:i/>
        </w:rPr>
        <w:tab/>
      </w:r>
      <w:r>
        <w:rPr>
          <w:i/>
        </w:rPr>
        <w:tab/>
      </w:r>
      <w:r>
        <w:rPr>
          <w:i/>
        </w:rPr>
        <w:tab/>
      </w:r>
      <w:r>
        <w:rPr>
          <w:i/>
        </w:rPr>
        <w:tab/>
      </w:r>
      <w:r>
        <w:rPr>
          <w:i/>
        </w:rPr>
        <w:tab/>
        <w:t>Source: RAN4</w:t>
      </w:r>
    </w:p>
    <w:p w14:paraId="72981F08" w14:textId="77777777" w:rsidR="00494A59" w:rsidRDefault="00494A59" w:rsidP="00494A59">
      <w:pPr>
        <w:rPr>
          <w:rFonts w:ascii="Arial" w:hAnsi="Arial" w:cs="Arial"/>
          <w:b/>
        </w:rPr>
      </w:pPr>
      <w:r>
        <w:rPr>
          <w:rFonts w:ascii="Arial" w:hAnsi="Arial" w:cs="Arial"/>
          <w:b/>
        </w:rPr>
        <w:t xml:space="preserve">Abstract: </w:t>
      </w:r>
    </w:p>
    <w:p w14:paraId="50EB6254" w14:textId="77777777" w:rsidR="00494A59" w:rsidRDefault="00494A59" w:rsidP="00494A59">
      <w:r>
        <w:t>no RAN action requested</w:t>
      </w:r>
    </w:p>
    <w:p w14:paraId="7128040F" w14:textId="77777777" w:rsidR="00494A59" w:rsidRDefault="00494A59" w:rsidP="00494A59">
      <w:pPr>
        <w:rPr>
          <w:rFonts w:ascii="Arial" w:hAnsi="Arial" w:cs="Arial"/>
          <w:b/>
        </w:rPr>
      </w:pPr>
      <w:r>
        <w:rPr>
          <w:rFonts w:ascii="Arial" w:hAnsi="Arial" w:cs="Arial"/>
          <w:b/>
        </w:rPr>
        <w:t xml:space="preserve">Discussion: </w:t>
      </w:r>
    </w:p>
    <w:p w14:paraId="2730A198" w14:textId="77777777" w:rsidR="00494A59" w:rsidRDefault="00494A59" w:rsidP="00494A59">
      <w:r>
        <w:t>moved from AI 7 to AI 9.2.2</w:t>
      </w:r>
    </w:p>
    <w:p w14:paraId="0FB41EA9" w14:textId="77777777" w:rsidR="00494A59" w:rsidRDefault="00494A59" w:rsidP="00494A59">
      <w:r>
        <w:t>MCC: How is it possible that TR 38.769 is submitted for approval in RP-242466 to RAN #106? Is the RAN4 input not necessary or already included?</w:t>
      </w:r>
    </w:p>
    <w:p w14:paraId="0C08F617" w14:textId="77777777" w:rsidR="00494A59" w:rsidRDefault="00494A59" w:rsidP="00494A59">
      <w:r>
        <w:t>RAN1 chair: RAN4 input is included in RP-242466</w:t>
      </w:r>
    </w:p>
    <w:p w14:paraId="4ED588C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D0B83" w14:textId="77777777" w:rsidR="00494A59" w:rsidRDefault="00494A59" w:rsidP="00494A59">
      <w:pPr>
        <w:rPr>
          <w:rFonts w:ascii="Arial" w:hAnsi="Arial" w:cs="Arial"/>
          <w:b/>
          <w:sz w:val="24"/>
        </w:rPr>
      </w:pPr>
      <w:r>
        <w:rPr>
          <w:rFonts w:ascii="Arial" w:hAnsi="Arial" w:cs="Arial"/>
          <w:b/>
          <w:color w:val="0000FF"/>
          <w:sz w:val="24"/>
        </w:rPr>
        <w:t>RP-243194</w:t>
      </w:r>
      <w:r>
        <w:rPr>
          <w:rFonts w:ascii="Arial" w:hAnsi="Arial" w:cs="Arial"/>
          <w:b/>
          <w:color w:val="0000FF"/>
          <w:sz w:val="24"/>
        </w:rPr>
        <w:tab/>
      </w:r>
      <w:r>
        <w:rPr>
          <w:rFonts w:ascii="Arial" w:hAnsi="Arial" w:cs="Arial"/>
          <w:b/>
          <w:sz w:val="24"/>
        </w:rPr>
        <w:t>Reply LS to R2-2409412 on A-IoT Conclusions in SA WG2 (S2-2413035; to: SA3, SA5, RAN2, RAN3; cc: RAN, SA; contact: Huawei)</w:t>
      </w:r>
    </w:p>
    <w:p w14:paraId="50DF9CE5" w14:textId="77777777" w:rsidR="00494A59" w:rsidRDefault="00494A59" w:rsidP="00494A5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S2-2413035, to SA3, SA5, RAN2, RAN3, cc RAN, SA</w:t>
      </w:r>
      <w:r>
        <w:rPr>
          <w:i/>
        </w:rPr>
        <w:br/>
      </w:r>
      <w:r>
        <w:rPr>
          <w:i/>
        </w:rPr>
        <w:tab/>
      </w:r>
      <w:r>
        <w:rPr>
          <w:i/>
        </w:rPr>
        <w:tab/>
      </w:r>
      <w:r>
        <w:rPr>
          <w:i/>
        </w:rPr>
        <w:tab/>
      </w:r>
      <w:r>
        <w:rPr>
          <w:i/>
        </w:rPr>
        <w:tab/>
      </w:r>
      <w:r>
        <w:rPr>
          <w:i/>
        </w:rPr>
        <w:tab/>
        <w:t>Source: SA2</w:t>
      </w:r>
    </w:p>
    <w:p w14:paraId="2D92E438" w14:textId="77777777" w:rsidR="00494A59" w:rsidRDefault="00494A59" w:rsidP="00494A59">
      <w:pPr>
        <w:rPr>
          <w:rFonts w:ascii="Arial" w:hAnsi="Arial" w:cs="Arial"/>
          <w:b/>
        </w:rPr>
      </w:pPr>
      <w:r>
        <w:rPr>
          <w:rFonts w:ascii="Arial" w:hAnsi="Arial" w:cs="Arial"/>
          <w:b/>
        </w:rPr>
        <w:t xml:space="preserve">Abstract: </w:t>
      </w:r>
    </w:p>
    <w:p w14:paraId="774A08D0" w14:textId="77777777" w:rsidR="00494A59" w:rsidRDefault="00494A59" w:rsidP="00494A59">
      <w:r>
        <w:t>no RAN action requested; R2-2409412 was not sent to/cc RAN</w:t>
      </w:r>
    </w:p>
    <w:p w14:paraId="6E4116E9" w14:textId="77777777" w:rsidR="00494A59" w:rsidRDefault="00494A59" w:rsidP="00494A59">
      <w:pPr>
        <w:rPr>
          <w:rFonts w:ascii="Arial" w:hAnsi="Arial" w:cs="Arial"/>
          <w:b/>
        </w:rPr>
      </w:pPr>
      <w:r>
        <w:rPr>
          <w:rFonts w:ascii="Arial" w:hAnsi="Arial" w:cs="Arial"/>
          <w:b/>
        </w:rPr>
        <w:t xml:space="preserve">Discussion: </w:t>
      </w:r>
    </w:p>
    <w:p w14:paraId="5218D284" w14:textId="77777777" w:rsidR="00494A59" w:rsidRDefault="00494A59" w:rsidP="00494A59">
      <w:r>
        <w:t>moved from AI 7 to AI 9.2.2</w:t>
      </w:r>
    </w:p>
    <w:p w14:paraId="1D51051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E30B5" w14:textId="77777777" w:rsidR="00494A59" w:rsidRDefault="00494A59" w:rsidP="00494A59">
      <w:pPr>
        <w:rPr>
          <w:rFonts w:ascii="Arial" w:hAnsi="Arial" w:cs="Arial"/>
          <w:b/>
          <w:sz w:val="24"/>
        </w:rPr>
      </w:pPr>
      <w:r>
        <w:rPr>
          <w:rFonts w:ascii="Arial" w:hAnsi="Arial" w:cs="Arial"/>
          <w:b/>
          <w:color w:val="0000FF"/>
          <w:sz w:val="24"/>
        </w:rPr>
        <w:t>RP-242965</w:t>
      </w:r>
      <w:r>
        <w:rPr>
          <w:rFonts w:ascii="Arial" w:hAnsi="Arial" w:cs="Arial"/>
          <w:b/>
          <w:color w:val="0000FF"/>
          <w:sz w:val="24"/>
        </w:rPr>
        <w:tab/>
      </w:r>
      <w:r>
        <w:rPr>
          <w:rFonts w:ascii="Arial" w:hAnsi="Arial" w:cs="Arial"/>
          <w:b/>
          <w:sz w:val="24"/>
        </w:rPr>
        <w:t>Status report for Study on solutions for Ambient IoT (Internet of Things) in NR</w:t>
      </w:r>
    </w:p>
    <w:p w14:paraId="14DF5D4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80B5319" w14:textId="77777777" w:rsidR="00494A59" w:rsidRDefault="00494A59" w:rsidP="00494A59">
      <w:pPr>
        <w:rPr>
          <w:rFonts w:ascii="Arial" w:hAnsi="Arial" w:cs="Arial"/>
          <w:b/>
        </w:rPr>
      </w:pPr>
      <w:r>
        <w:rPr>
          <w:rFonts w:ascii="Arial" w:hAnsi="Arial" w:cs="Arial"/>
          <w:b/>
        </w:rPr>
        <w:t xml:space="preserve">Discussion: </w:t>
      </w:r>
    </w:p>
    <w:p w14:paraId="457FD726" w14:textId="77777777" w:rsidR="00494A59" w:rsidRDefault="00494A59" w:rsidP="00494A59">
      <w:r>
        <w:t>MCC: still an FFS and an editor's note in the TR RP-242466?</w:t>
      </w:r>
    </w:p>
    <w:p w14:paraId="546DAA50" w14:textId="77777777" w:rsidR="00494A59" w:rsidRDefault="00494A59" w:rsidP="00494A59">
      <w:r>
        <w:t>conclusion: SI is completed</w:t>
      </w:r>
    </w:p>
    <w:p w14:paraId="0E2BB34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97A11" w14:textId="77777777" w:rsidR="00494A59" w:rsidRDefault="00494A59" w:rsidP="00494A59">
      <w:pPr>
        <w:rPr>
          <w:rFonts w:ascii="Arial" w:hAnsi="Arial" w:cs="Arial"/>
          <w:b/>
          <w:sz w:val="24"/>
        </w:rPr>
      </w:pPr>
      <w:r>
        <w:rPr>
          <w:rFonts w:ascii="Arial" w:hAnsi="Arial" w:cs="Arial"/>
          <w:b/>
          <w:color w:val="0000FF"/>
          <w:sz w:val="24"/>
        </w:rPr>
        <w:t>RP-242476</w:t>
      </w:r>
      <w:r>
        <w:rPr>
          <w:rFonts w:ascii="Arial" w:hAnsi="Arial" w:cs="Arial"/>
          <w:b/>
          <w:color w:val="0000FF"/>
          <w:sz w:val="24"/>
        </w:rPr>
        <w:tab/>
      </w:r>
      <w:r>
        <w:rPr>
          <w:rFonts w:ascii="Arial" w:hAnsi="Arial" w:cs="Arial"/>
          <w:b/>
          <w:sz w:val="24"/>
        </w:rPr>
        <w:t>Rel-19 study on Ambient IoT – way forward</w:t>
      </w:r>
    </w:p>
    <w:p w14:paraId="5E1CBEC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Denmark</w:t>
      </w:r>
    </w:p>
    <w:p w14:paraId="0FCEF77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9362D" w14:textId="77777777" w:rsidR="00494A59" w:rsidRDefault="00494A59" w:rsidP="00494A59">
      <w:pPr>
        <w:rPr>
          <w:rFonts w:ascii="Arial" w:hAnsi="Arial" w:cs="Arial"/>
          <w:b/>
          <w:sz w:val="24"/>
        </w:rPr>
      </w:pPr>
      <w:r>
        <w:rPr>
          <w:rFonts w:ascii="Arial" w:hAnsi="Arial" w:cs="Arial"/>
          <w:b/>
          <w:color w:val="0000FF"/>
          <w:sz w:val="24"/>
        </w:rPr>
        <w:t>RP-242520</w:t>
      </w:r>
      <w:r>
        <w:rPr>
          <w:rFonts w:ascii="Arial" w:hAnsi="Arial" w:cs="Arial"/>
          <w:b/>
          <w:color w:val="0000FF"/>
          <w:sz w:val="24"/>
        </w:rPr>
        <w:tab/>
      </w:r>
      <w:r>
        <w:rPr>
          <w:rFonts w:ascii="Arial" w:hAnsi="Arial" w:cs="Arial"/>
          <w:b/>
          <w:sz w:val="24"/>
        </w:rPr>
        <w:t>Discussion on check point of Release-19 Ambient IoT SI</w:t>
      </w:r>
    </w:p>
    <w:p w14:paraId="20A025E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ADBDD2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0C64A" w14:textId="77777777" w:rsidR="00494A59" w:rsidRDefault="00494A59" w:rsidP="00494A59">
      <w:pPr>
        <w:rPr>
          <w:rFonts w:ascii="Arial" w:hAnsi="Arial" w:cs="Arial"/>
          <w:b/>
          <w:sz w:val="24"/>
        </w:rPr>
      </w:pPr>
      <w:r>
        <w:rPr>
          <w:rFonts w:ascii="Arial" w:hAnsi="Arial" w:cs="Arial"/>
          <w:b/>
          <w:color w:val="0000FF"/>
          <w:sz w:val="24"/>
        </w:rPr>
        <w:t>RP-242552</w:t>
      </w:r>
      <w:r>
        <w:rPr>
          <w:rFonts w:ascii="Arial" w:hAnsi="Arial" w:cs="Arial"/>
          <w:b/>
          <w:color w:val="0000FF"/>
          <w:sz w:val="24"/>
        </w:rPr>
        <w:tab/>
      </w:r>
      <w:r>
        <w:rPr>
          <w:rFonts w:ascii="Arial" w:hAnsi="Arial" w:cs="Arial"/>
          <w:b/>
          <w:sz w:val="24"/>
        </w:rPr>
        <w:t>Views on the Rel-19 checkpoint for Ambient IoT</w:t>
      </w:r>
    </w:p>
    <w:p w14:paraId="4183CE8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8974CC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AA8BE" w14:textId="77777777" w:rsidR="00494A59" w:rsidRDefault="00494A59" w:rsidP="00494A59">
      <w:pPr>
        <w:rPr>
          <w:rFonts w:ascii="Arial" w:hAnsi="Arial" w:cs="Arial"/>
          <w:b/>
          <w:sz w:val="24"/>
        </w:rPr>
      </w:pPr>
      <w:r>
        <w:rPr>
          <w:rFonts w:ascii="Arial" w:hAnsi="Arial" w:cs="Arial"/>
          <w:b/>
          <w:color w:val="0000FF"/>
          <w:sz w:val="24"/>
        </w:rPr>
        <w:t>RP-242577</w:t>
      </w:r>
      <w:r>
        <w:rPr>
          <w:rFonts w:ascii="Arial" w:hAnsi="Arial" w:cs="Arial"/>
          <w:b/>
          <w:color w:val="0000FF"/>
          <w:sz w:val="24"/>
        </w:rPr>
        <w:tab/>
      </w:r>
      <w:r>
        <w:rPr>
          <w:rFonts w:ascii="Arial" w:hAnsi="Arial" w:cs="Arial"/>
          <w:b/>
          <w:sz w:val="24"/>
        </w:rPr>
        <w:t>Views on the check-point for Rel-19 Ambient IoT SI</w:t>
      </w:r>
    </w:p>
    <w:p w14:paraId="19D8717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F86BA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CF861" w14:textId="77777777" w:rsidR="00494A59" w:rsidRDefault="00494A59" w:rsidP="00494A59">
      <w:pPr>
        <w:rPr>
          <w:rFonts w:ascii="Arial" w:hAnsi="Arial" w:cs="Arial"/>
          <w:b/>
          <w:sz w:val="24"/>
        </w:rPr>
      </w:pPr>
      <w:r>
        <w:rPr>
          <w:rFonts w:ascii="Arial" w:hAnsi="Arial" w:cs="Arial"/>
          <w:b/>
          <w:color w:val="0000FF"/>
          <w:sz w:val="24"/>
        </w:rPr>
        <w:t>RP-242815</w:t>
      </w:r>
      <w:r>
        <w:rPr>
          <w:rFonts w:ascii="Arial" w:hAnsi="Arial" w:cs="Arial"/>
          <w:b/>
          <w:color w:val="0000FF"/>
          <w:sz w:val="24"/>
        </w:rPr>
        <w:tab/>
      </w:r>
      <w:r>
        <w:rPr>
          <w:rFonts w:ascii="Arial" w:hAnsi="Arial" w:cs="Arial"/>
          <w:b/>
          <w:sz w:val="24"/>
        </w:rPr>
        <w:t>Views on Ambient IoT in Rel-19</w:t>
      </w:r>
    </w:p>
    <w:p w14:paraId="0291472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A6379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B4D59" w14:textId="77777777" w:rsidR="00494A59" w:rsidRDefault="00494A59" w:rsidP="00494A59">
      <w:pPr>
        <w:rPr>
          <w:rFonts w:ascii="Arial" w:hAnsi="Arial" w:cs="Arial"/>
          <w:b/>
          <w:sz w:val="24"/>
        </w:rPr>
      </w:pPr>
      <w:r>
        <w:rPr>
          <w:rFonts w:ascii="Arial" w:hAnsi="Arial" w:cs="Arial"/>
          <w:b/>
          <w:color w:val="0000FF"/>
          <w:sz w:val="24"/>
        </w:rPr>
        <w:t>RP-242966</w:t>
      </w:r>
      <w:r>
        <w:rPr>
          <w:rFonts w:ascii="Arial" w:hAnsi="Arial" w:cs="Arial"/>
          <w:b/>
          <w:color w:val="0000FF"/>
          <w:sz w:val="24"/>
        </w:rPr>
        <w:tab/>
      </w:r>
      <w:r>
        <w:rPr>
          <w:rFonts w:ascii="Arial" w:hAnsi="Arial" w:cs="Arial"/>
          <w:b/>
          <w:sz w:val="24"/>
        </w:rPr>
        <w:t>Views on Ambient IoT for Rel-19 and onwards</w:t>
      </w:r>
    </w:p>
    <w:p w14:paraId="7F133D79"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02A4BC3" w14:textId="77777777" w:rsidR="00494A59" w:rsidRDefault="00494A59" w:rsidP="00494A59">
      <w:pPr>
        <w:rPr>
          <w:rFonts w:ascii="Arial" w:hAnsi="Arial" w:cs="Arial"/>
          <w:b/>
        </w:rPr>
      </w:pPr>
      <w:r>
        <w:rPr>
          <w:rFonts w:ascii="Arial" w:hAnsi="Arial" w:cs="Arial"/>
          <w:b/>
        </w:rPr>
        <w:t xml:space="preserve">Discussion: </w:t>
      </w:r>
    </w:p>
    <w:p w14:paraId="11A9349C" w14:textId="77777777" w:rsidR="00494A59" w:rsidRDefault="00494A59" w:rsidP="00494A59">
      <w:r>
        <w:t>Qualcomm: for a REL-19 WI we would have to accelerate a lot and scope it down a lot</w:t>
      </w:r>
    </w:p>
    <w:p w14:paraId="23540410" w14:textId="77777777" w:rsidR="00494A59" w:rsidRDefault="00494A59" w:rsidP="00494A59">
      <w:r>
        <w:t>Oppo: RAN1 will need 9 months</w:t>
      </w:r>
    </w:p>
    <w:p w14:paraId="692CA6E9" w14:textId="77777777" w:rsidR="00494A59" w:rsidRDefault="00494A59" w:rsidP="00494A59">
      <w:r>
        <w:t>T-Mobile: SA3 issues are not yet resolved</w:t>
      </w:r>
    </w:p>
    <w:p w14:paraId="710C3553" w14:textId="77777777" w:rsidR="00494A59" w:rsidRDefault="00494A59" w:rsidP="00494A59">
      <w:r>
        <w:t>RAN chair: some companies want to move forward and some companies have concerns, if we move forward, then RAN1 months can get only 6 months as RAN1 REL-19 RAN1 work is supposed to complete by June 25; so if we have a REL-19 WI, then we have to restrict it to the absolute minimum; suggests to have a full picture and think about what would be in REL-19 and what could be in REL-20</w:t>
      </w:r>
    </w:p>
    <w:p w14:paraId="7C669494" w14:textId="77777777" w:rsidR="00494A59" w:rsidRDefault="00494A59" w:rsidP="00494A59">
      <w:r>
        <w:t>RAN chair: any concerns to consider D1T1 only in REL-19? none</w:t>
      </w:r>
    </w:p>
    <w:p w14:paraId="065EF378" w14:textId="77777777" w:rsidR="00494A59" w:rsidRDefault="00494A59" w:rsidP="00494A59">
      <w:r>
        <w:t>MCC: to proposal 4: we have a shortage of spec series so we will not be able to allocate a separate series for A-IOT</w:t>
      </w:r>
    </w:p>
    <w:p w14:paraId="03AF0642" w14:textId="77777777" w:rsidR="00494A59" w:rsidRDefault="00494A59" w:rsidP="00494A59">
      <w:r>
        <w:t>conclusion: RAN1 Vice Chair (Huawei) will lead an offline discussion to come up with a way forward for REL-19 and REL-20 A-IOT based on the assumption that only D1T1 will be considered in REL-19</w:t>
      </w:r>
    </w:p>
    <w:p w14:paraId="6C8FC64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66363" w14:textId="77777777" w:rsidR="00494A59" w:rsidRDefault="00494A59" w:rsidP="00494A59">
      <w:pPr>
        <w:rPr>
          <w:rFonts w:ascii="Arial" w:hAnsi="Arial" w:cs="Arial"/>
          <w:b/>
          <w:sz w:val="24"/>
        </w:rPr>
      </w:pPr>
      <w:r>
        <w:rPr>
          <w:rFonts w:ascii="Arial" w:hAnsi="Arial" w:cs="Arial"/>
          <w:b/>
          <w:color w:val="0000FF"/>
          <w:sz w:val="24"/>
        </w:rPr>
        <w:t>RP-243261</w:t>
      </w:r>
      <w:r>
        <w:rPr>
          <w:rFonts w:ascii="Arial" w:hAnsi="Arial" w:cs="Arial"/>
          <w:b/>
          <w:color w:val="0000FF"/>
          <w:sz w:val="24"/>
        </w:rPr>
        <w:tab/>
      </w:r>
      <w:r>
        <w:rPr>
          <w:rFonts w:ascii="Arial" w:hAnsi="Arial" w:cs="Arial"/>
          <w:b/>
          <w:sz w:val="24"/>
        </w:rPr>
        <w:t>Way forward for Ambient IoT for REL-19 and REL-20</w:t>
      </w:r>
    </w:p>
    <w:p w14:paraId="0A0FC5D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Vice Chair (Huawei)</w:t>
      </w:r>
    </w:p>
    <w:p w14:paraId="1A2508F8" w14:textId="77777777" w:rsidR="00494A59" w:rsidRDefault="00494A59" w:rsidP="00494A59">
      <w:pPr>
        <w:rPr>
          <w:rFonts w:ascii="Arial" w:hAnsi="Arial" w:cs="Arial"/>
          <w:b/>
        </w:rPr>
      </w:pPr>
      <w:r>
        <w:rPr>
          <w:rFonts w:ascii="Arial" w:hAnsi="Arial" w:cs="Arial"/>
          <w:b/>
        </w:rPr>
        <w:t xml:space="preserve">Discussion: </w:t>
      </w:r>
    </w:p>
    <w:p w14:paraId="19D5D95A" w14:textId="77777777" w:rsidR="00494A59" w:rsidRDefault="00494A59" w:rsidP="00494A59">
      <w:r>
        <w:t>AT&amp;T: "details to be discussed at a later RAN plenary meeting" should not be misunderstood as approval of the REL-20 work already, it will be a baseline for further discussions</w:t>
      </w:r>
    </w:p>
    <w:p w14:paraId="3C002192" w14:textId="77777777" w:rsidR="00494A59" w:rsidRDefault="00494A59" w:rsidP="00494A59">
      <w:r>
        <w:t>RAN chair: this is currently just some high level planning</w:t>
      </w:r>
    </w:p>
    <w:p w14:paraId="6C14A9A4" w14:textId="77777777" w:rsidR="00494A59" w:rsidRDefault="00494A59" w:rsidP="00494A59">
      <w:r>
        <w:t>Qualcomm: agrees that we will need a WID but the WID should not contradict this agreement; we would have preferred to see more details for REL-20 already</w:t>
      </w:r>
    </w:p>
    <w:p w14:paraId="6FBCDCFB" w14:textId="77777777" w:rsidR="00494A59" w:rsidRDefault="00494A59" w:rsidP="00494A59">
      <w:r>
        <w:t>RAN chair: which companies would have more details for REL-20 already? 5 companies</w:t>
      </w:r>
    </w:p>
    <w:p w14:paraId="3B76724F" w14:textId="77777777" w:rsidR="00494A59" w:rsidRDefault="00494A59" w:rsidP="00494A59">
      <w:r>
        <w:t>RAN chair: To REL-19 [Mechanism to control CW transmission]: how many companies want to have it? 5 companies, companies who do not see it necessary? 11 companies; so then let's leave it out for REL-19</w:t>
      </w:r>
    </w:p>
    <w:p w14:paraId="4A0C148B" w14:textId="77777777" w:rsidR="00494A59" w:rsidRDefault="00494A59" w:rsidP="00494A59">
      <w:r>
        <w:t>Qualcomm: sees some interoperability problems but can accept this</w:t>
      </w:r>
    </w:p>
    <w:p w14:paraId="4C7CFC26" w14:textId="77777777" w:rsidR="00494A59" w:rsidRDefault="00494A59" w:rsidP="00494A59">
      <w:r>
        <w:t>conclusion: [Mechanism to control CW transmission] will be removed</w:t>
      </w:r>
    </w:p>
    <w:p w14:paraId="71E22DF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RP-243280</w:t>
      </w:r>
      <w:r>
        <w:rPr>
          <w:color w:val="993300"/>
          <w:u w:val="single"/>
        </w:rPr>
        <w:t>.</w:t>
      </w:r>
    </w:p>
    <w:p w14:paraId="0D0A8014" w14:textId="77777777" w:rsidR="00494A59" w:rsidRDefault="00494A59" w:rsidP="00494A59">
      <w:pPr>
        <w:rPr>
          <w:rFonts w:ascii="Arial" w:hAnsi="Arial" w:cs="Arial"/>
          <w:b/>
          <w:sz w:val="24"/>
        </w:rPr>
      </w:pPr>
      <w:r>
        <w:rPr>
          <w:rFonts w:ascii="Arial" w:hAnsi="Arial" w:cs="Arial"/>
          <w:b/>
          <w:color w:val="0000FF"/>
          <w:sz w:val="24"/>
        </w:rPr>
        <w:t>RP-243280</w:t>
      </w:r>
      <w:r>
        <w:rPr>
          <w:rFonts w:ascii="Arial" w:hAnsi="Arial" w:cs="Arial"/>
          <w:b/>
          <w:color w:val="0000FF"/>
          <w:sz w:val="24"/>
        </w:rPr>
        <w:tab/>
      </w:r>
      <w:r>
        <w:rPr>
          <w:rFonts w:ascii="Arial" w:hAnsi="Arial" w:cs="Arial"/>
          <w:b/>
          <w:sz w:val="24"/>
        </w:rPr>
        <w:t>Way forward for Ambient IoT for REL-19 and REL-20</w:t>
      </w:r>
    </w:p>
    <w:p w14:paraId="66E031D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Vice Chair (Huawei)</w:t>
      </w:r>
    </w:p>
    <w:p w14:paraId="41E4F63F" w14:textId="77777777" w:rsidR="00494A59" w:rsidRDefault="00494A59" w:rsidP="00494A59">
      <w:pPr>
        <w:rPr>
          <w:color w:val="808080"/>
        </w:rPr>
      </w:pPr>
      <w:r>
        <w:rPr>
          <w:color w:val="808080"/>
        </w:rPr>
        <w:t>(Replaces RP-243261)</w:t>
      </w:r>
    </w:p>
    <w:p w14:paraId="07C7B35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38E6E2" w14:textId="77777777" w:rsidR="00494A59" w:rsidRDefault="00494A59" w:rsidP="00494A59">
      <w:pPr>
        <w:rPr>
          <w:rFonts w:ascii="Arial" w:hAnsi="Arial" w:cs="Arial"/>
          <w:b/>
          <w:sz w:val="24"/>
        </w:rPr>
      </w:pPr>
      <w:r>
        <w:rPr>
          <w:rFonts w:ascii="Arial" w:hAnsi="Arial" w:cs="Arial"/>
          <w:b/>
          <w:color w:val="0000FF"/>
          <w:sz w:val="24"/>
        </w:rPr>
        <w:t>RP-243000</w:t>
      </w:r>
      <w:r>
        <w:rPr>
          <w:rFonts w:ascii="Arial" w:hAnsi="Arial" w:cs="Arial"/>
          <w:b/>
          <w:color w:val="0000FF"/>
          <w:sz w:val="24"/>
        </w:rPr>
        <w:tab/>
      </w:r>
      <w:r>
        <w:rPr>
          <w:rFonts w:ascii="Arial" w:hAnsi="Arial" w:cs="Arial"/>
          <w:b/>
          <w:sz w:val="24"/>
        </w:rPr>
        <w:t>Ambient IoT: Preferences</w:t>
      </w:r>
    </w:p>
    <w:p w14:paraId="08FE156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6875407" w14:textId="77777777" w:rsidR="00494A59" w:rsidRDefault="00494A59" w:rsidP="00494A59">
      <w:pPr>
        <w:rPr>
          <w:rFonts w:ascii="Arial" w:hAnsi="Arial" w:cs="Arial"/>
          <w:b/>
        </w:rPr>
      </w:pPr>
      <w:r>
        <w:rPr>
          <w:rFonts w:ascii="Arial" w:hAnsi="Arial" w:cs="Arial"/>
          <w:b/>
        </w:rPr>
        <w:t xml:space="preserve">Abstract: </w:t>
      </w:r>
    </w:p>
    <w:p w14:paraId="60AF5AF2" w14:textId="77777777" w:rsidR="00494A59" w:rsidRDefault="00494A59" w:rsidP="00494A59">
      <w:r>
        <w:lastRenderedPageBreak/>
        <w:t>MediaTek Preferences for Ambient IoT in view of the latest progress in misc. WGs</w:t>
      </w:r>
    </w:p>
    <w:p w14:paraId="4240DDE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E3858" w14:textId="77777777" w:rsidR="00494A59" w:rsidRDefault="00494A59" w:rsidP="00494A59">
      <w:pPr>
        <w:rPr>
          <w:rFonts w:ascii="Arial" w:hAnsi="Arial" w:cs="Arial"/>
          <w:b/>
          <w:sz w:val="24"/>
        </w:rPr>
      </w:pPr>
      <w:r>
        <w:rPr>
          <w:rFonts w:ascii="Arial" w:hAnsi="Arial" w:cs="Arial"/>
          <w:b/>
          <w:color w:val="0000FF"/>
          <w:sz w:val="24"/>
        </w:rPr>
        <w:t>RP-243235</w:t>
      </w:r>
      <w:r>
        <w:rPr>
          <w:rFonts w:ascii="Arial" w:hAnsi="Arial" w:cs="Arial"/>
          <w:b/>
          <w:color w:val="0000FF"/>
          <w:sz w:val="24"/>
        </w:rPr>
        <w:tab/>
      </w:r>
      <w:r>
        <w:rPr>
          <w:rFonts w:ascii="Arial" w:hAnsi="Arial" w:cs="Arial"/>
          <w:b/>
          <w:sz w:val="24"/>
        </w:rPr>
        <w:t>Views on the Study on Solutions for Ambient IoT</w:t>
      </w:r>
    </w:p>
    <w:p w14:paraId="641455B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w:t>
      </w:r>
    </w:p>
    <w:p w14:paraId="7B2A48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39302" w14:textId="77777777" w:rsidR="00494A59" w:rsidRDefault="00494A59" w:rsidP="00494A59">
      <w:pPr>
        <w:rPr>
          <w:rFonts w:ascii="Arial" w:hAnsi="Arial" w:cs="Arial"/>
          <w:b/>
          <w:sz w:val="24"/>
        </w:rPr>
      </w:pPr>
      <w:r>
        <w:rPr>
          <w:rFonts w:ascii="Arial" w:hAnsi="Arial" w:cs="Arial"/>
          <w:b/>
          <w:color w:val="0000FF"/>
          <w:sz w:val="24"/>
        </w:rPr>
        <w:t>RP-242466</w:t>
      </w:r>
      <w:r>
        <w:rPr>
          <w:rFonts w:ascii="Arial" w:hAnsi="Arial" w:cs="Arial"/>
          <w:b/>
          <w:color w:val="0000FF"/>
          <w:sz w:val="24"/>
        </w:rPr>
        <w:tab/>
      </w:r>
      <w:r>
        <w:rPr>
          <w:rFonts w:ascii="Arial" w:hAnsi="Arial" w:cs="Arial"/>
          <w:b/>
          <w:sz w:val="24"/>
        </w:rPr>
        <w:t>TR 38.769 v2.0.0 on Study on solutions for Ambient IoT (Internet of Things) in NR; for approval</w:t>
      </w:r>
    </w:p>
    <w:p w14:paraId="759B6BFF" w14:textId="77777777" w:rsidR="00494A59" w:rsidRDefault="00494A59" w:rsidP="00494A5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38.769 v2.0.0</w:t>
      </w:r>
      <w:r>
        <w:rPr>
          <w:i/>
        </w:rPr>
        <w:br/>
      </w:r>
      <w:r>
        <w:rPr>
          <w:i/>
        </w:rPr>
        <w:tab/>
      </w:r>
      <w:r>
        <w:rPr>
          <w:i/>
        </w:rPr>
        <w:tab/>
      </w:r>
      <w:r>
        <w:rPr>
          <w:i/>
        </w:rPr>
        <w:tab/>
      </w:r>
      <w:r>
        <w:rPr>
          <w:i/>
        </w:rPr>
        <w:tab/>
      </w:r>
      <w:r>
        <w:rPr>
          <w:i/>
        </w:rPr>
        <w:tab/>
        <w:t>Source: Huawei</w:t>
      </w:r>
    </w:p>
    <w:p w14:paraId="668AFF49" w14:textId="77777777" w:rsidR="00494A59" w:rsidRDefault="00494A59" w:rsidP="00494A59">
      <w:pPr>
        <w:rPr>
          <w:rFonts w:ascii="Arial" w:hAnsi="Arial" w:cs="Arial"/>
          <w:b/>
        </w:rPr>
      </w:pPr>
      <w:r>
        <w:rPr>
          <w:rFonts w:ascii="Arial" w:hAnsi="Arial" w:cs="Arial"/>
          <w:b/>
        </w:rPr>
        <w:t xml:space="preserve">Abstract: </w:t>
      </w:r>
    </w:p>
    <w:p w14:paraId="7D7071DA" w14:textId="77777777" w:rsidR="00494A59" w:rsidRDefault="00494A59" w:rsidP="00494A59">
      <w:r>
        <w:t>RAN1 TR 38.769 is provided for approval</w:t>
      </w:r>
    </w:p>
    <w:p w14:paraId="5DCCAC55" w14:textId="77777777" w:rsidR="00494A59" w:rsidRDefault="00494A59" w:rsidP="00494A59">
      <w:pPr>
        <w:rPr>
          <w:rFonts w:ascii="Arial" w:hAnsi="Arial" w:cs="Arial"/>
          <w:b/>
        </w:rPr>
      </w:pPr>
      <w:r>
        <w:rPr>
          <w:rFonts w:ascii="Arial" w:hAnsi="Arial" w:cs="Arial"/>
          <w:b/>
        </w:rPr>
        <w:t xml:space="preserve">Discussion: </w:t>
      </w:r>
    </w:p>
    <w:p w14:paraId="0FFC27B3" w14:textId="77777777" w:rsidR="00494A59" w:rsidRDefault="00494A59" w:rsidP="00494A59">
      <w:r>
        <w:t>MCC: still "ffs" in 6.1.2.7.1 and editor's note in 6.5.3.1.2 and attachments should be renamed:</w:t>
      </w:r>
    </w:p>
    <w:p w14:paraId="578BCA4E" w14:textId="77777777" w:rsidR="00494A59" w:rsidRDefault="00494A59" w:rsidP="00494A59">
      <w:r>
        <w:t>- R1-2410875.zip should rather be renamed into Clause7.1_R1-2410875.zip</w:t>
      </w:r>
    </w:p>
    <w:p w14:paraId="28DCE8BB" w14:textId="77777777" w:rsidR="00494A59" w:rsidRDefault="00494A59" w:rsidP="00494A59">
      <w:r>
        <w:t>- R4-2417981.zip should rather be renamed into Clause6.6.4_R4-2417981.zip</w:t>
      </w:r>
    </w:p>
    <w:p w14:paraId="3DD911F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RP-243319</w:t>
      </w:r>
      <w:r>
        <w:rPr>
          <w:color w:val="993300"/>
          <w:u w:val="single"/>
        </w:rPr>
        <w:t>.</w:t>
      </w:r>
    </w:p>
    <w:p w14:paraId="4B932E3C" w14:textId="77777777" w:rsidR="00494A59" w:rsidRDefault="00494A59" w:rsidP="00494A59">
      <w:pPr>
        <w:rPr>
          <w:rFonts w:ascii="Arial" w:hAnsi="Arial" w:cs="Arial"/>
          <w:b/>
          <w:sz w:val="24"/>
        </w:rPr>
      </w:pPr>
      <w:r>
        <w:rPr>
          <w:rFonts w:ascii="Arial" w:hAnsi="Arial" w:cs="Arial"/>
          <w:b/>
          <w:color w:val="0000FF"/>
          <w:sz w:val="24"/>
        </w:rPr>
        <w:t>RP-243319</w:t>
      </w:r>
      <w:r>
        <w:rPr>
          <w:rFonts w:ascii="Arial" w:hAnsi="Arial" w:cs="Arial"/>
          <w:b/>
          <w:color w:val="0000FF"/>
          <w:sz w:val="24"/>
        </w:rPr>
        <w:tab/>
      </w:r>
      <w:r>
        <w:rPr>
          <w:rFonts w:ascii="Arial" w:hAnsi="Arial" w:cs="Arial"/>
          <w:b/>
          <w:sz w:val="24"/>
        </w:rPr>
        <w:t>TR 38.769 v2.0.1 on Study on solutions for Ambient IoT (Internet of Things) in NR; for approval</w:t>
      </w:r>
    </w:p>
    <w:p w14:paraId="68619726" w14:textId="77777777" w:rsidR="00494A59" w:rsidRDefault="00494A59" w:rsidP="00494A5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38.769 v2.0.1</w:t>
      </w:r>
      <w:r>
        <w:rPr>
          <w:i/>
        </w:rPr>
        <w:br/>
      </w:r>
      <w:r>
        <w:rPr>
          <w:i/>
        </w:rPr>
        <w:tab/>
      </w:r>
      <w:r>
        <w:rPr>
          <w:i/>
        </w:rPr>
        <w:tab/>
      </w:r>
      <w:r>
        <w:rPr>
          <w:i/>
        </w:rPr>
        <w:tab/>
      </w:r>
      <w:r>
        <w:rPr>
          <w:i/>
        </w:rPr>
        <w:tab/>
      </w:r>
      <w:r>
        <w:rPr>
          <w:i/>
        </w:rPr>
        <w:tab/>
        <w:t>Source: Huawei</w:t>
      </w:r>
    </w:p>
    <w:p w14:paraId="02F08777" w14:textId="77777777" w:rsidR="00494A59" w:rsidRDefault="00494A59" w:rsidP="00494A59">
      <w:pPr>
        <w:rPr>
          <w:color w:val="808080"/>
        </w:rPr>
      </w:pPr>
      <w:r>
        <w:rPr>
          <w:color w:val="808080"/>
        </w:rPr>
        <w:t>(Replaces RP-242466)</w:t>
      </w:r>
    </w:p>
    <w:p w14:paraId="6089A0F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1218A" w14:textId="77777777" w:rsidR="00494A59" w:rsidRDefault="00494A59" w:rsidP="00494A59">
      <w:pPr>
        <w:pStyle w:val="Heading4"/>
      </w:pPr>
      <w:bookmarkStart w:id="122" w:name="_Toc189232871"/>
      <w:bookmarkStart w:id="123" w:name="_Toc189421587"/>
      <w:r>
        <w:t>9.2.3</w:t>
      </w:r>
      <w:r>
        <w:tab/>
        <w:t>Study on channel modelling for ISAC for NR [RAN1 SI: FS_Sensing_NR]</w:t>
      </w:r>
      <w:bookmarkEnd w:id="122"/>
      <w:bookmarkEnd w:id="123"/>
    </w:p>
    <w:p w14:paraId="2FA074A4" w14:textId="77777777" w:rsidR="00494A59" w:rsidRDefault="00494A59" w:rsidP="00494A59">
      <w:pPr>
        <w:rPr>
          <w:rFonts w:ascii="Arial" w:hAnsi="Arial" w:cs="Arial"/>
          <w:b/>
          <w:sz w:val="24"/>
        </w:rPr>
      </w:pPr>
      <w:r>
        <w:rPr>
          <w:rFonts w:ascii="Arial" w:hAnsi="Arial" w:cs="Arial"/>
          <w:b/>
          <w:color w:val="0000FF"/>
          <w:sz w:val="24"/>
        </w:rPr>
        <w:t>RP-242804</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39A7725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67D99D3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11043" w14:textId="77777777" w:rsidR="00494A59" w:rsidRDefault="00494A59" w:rsidP="00494A59">
      <w:pPr>
        <w:pStyle w:val="Heading4"/>
      </w:pPr>
      <w:bookmarkStart w:id="124" w:name="_Toc189232872"/>
      <w:bookmarkStart w:id="125" w:name="_Toc189421588"/>
      <w:r>
        <w:t>9.2.4</w:t>
      </w:r>
      <w:r>
        <w:tab/>
        <w:t>Study on spatial channel model for demodulation perf. requirements for NR [RAN4 SI: FS_NR_demod_SCM]</w:t>
      </w:r>
      <w:bookmarkEnd w:id="124"/>
      <w:bookmarkEnd w:id="125"/>
    </w:p>
    <w:p w14:paraId="6689A68A" w14:textId="77777777" w:rsidR="00494A59" w:rsidRDefault="00494A59" w:rsidP="00494A59">
      <w:pPr>
        <w:rPr>
          <w:rFonts w:ascii="Arial" w:hAnsi="Arial" w:cs="Arial"/>
          <w:b/>
          <w:sz w:val="24"/>
        </w:rPr>
      </w:pPr>
      <w:r>
        <w:rPr>
          <w:rFonts w:ascii="Arial" w:hAnsi="Arial" w:cs="Arial"/>
          <w:b/>
          <w:color w:val="0000FF"/>
          <w:sz w:val="24"/>
        </w:rPr>
        <w:t>RP-242465</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49C6F1E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03BB2E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AAB98" w14:textId="77777777" w:rsidR="00494A59" w:rsidRDefault="00494A59" w:rsidP="00494A59">
      <w:pPr>
        <w:pStyle w:val="Heading4"/>
      </w:pPr>
      <w:bookmarkStart w:id="126" w:name="_Toc189232873"/>
      <w:bookmarkStart w:id="127" w:name="_Toc189421589"/>
      <w:r>
        <w:lastRenderedPageBreak/>
        <w:t>9.2.5</w:t>
      </w:r>
      <w:r>
        <w:tab/>
        <w:t>Study on AI/ML for mobility in NR [RAN2 SI: FS_NR_AIML_Mob]</w:t>
      </w:r>
      <w:bookmarkEnd w:id="126"/>
      <w:bookmarkEnd w:id="127"/>
    </w:p>
    <w:p w14:paraId="74A5CD3E" w14:textId="77777777" w:rsidR="00494A59" w:rsidRDefault="00494A59" w:rsidP="00494A59">
      <w:pPr>
        <w:rPr>
          <w:rFonts w:ascii="Arial" w:hAnsi="Arial" w:cs="Arial"/>
          <w:b/>
          <w:sz w:val="24"/>
        </w:rPr>
      </w:pPr>
      <w:r>
        <w:rPr>
          <w:rFonts w:ascii="Arial" w:hAnsi="Arial" w:cs="Arial"/>
          <w:b/>
          <w:color w:val="0000FF"/>
          <w:sz w:val="24"/>
        </w:rPr>
        <w:t>RP-242797</w:t>
      </w:r>
      <w:r>
        <w:rPr>
          <w:rFonts w:ascii="Arial" w:hAnsi="Arial" w:cs="Arial"/>
          <w:b/>
          <w:color w:val="0000FF"/>
          <w:sz w:val="24"/>
        </w:rPr>
        <w:tab/>
      </w:r>
      <w:r>
        <w:rPr>
          <w:rFonts w:ascii="Arial" w:hAnsi="Arial" w:cs="Arial"/>
          <w:b/>
          <w:sz w:val="24"/>
        </w:rPr>
        <w:t>Status report for AI mobility in NR</w:t>
      </w:r>
    </w:p>
    <w:p w14:paraId="17BFBA5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315D388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F9752" w14:textId="77777777" w:rsidR="00494A59" w:rsidRDefault="00494A59" w:rsidP="00494A59">
      <w:pPr>
        <w:pStyle w:val="Heading4"/>
      </w:pPr>
      <w:bookmarkStart w:id="128" w:name="_Toc189232874"/>
      <w:bookmarkStart w:id="129" w:name="_Toc189421590"/>
      <w:r>
        <w:t>9.2.6</w:t>
      </w:r>
      <w:r>
        <w:tab/>
        <w:t>Study on NR FR2 OTA testing Phase 3 [RAN4 SI: FS_NR_FR2_OTA_Ph3]</w:t>
      </w:r>
      <w:bookmarkEnd w:id="128"/>
      <w:bookmarkEnd w:id="129"/>
    </w:p>
    <w:p w14:paraId="686D08AB" w14:textId="77777777" w:rsidR="00494A59" w:rsidRDefault="00494A59" w:rsidP="00494A59">
      <w:pPr>
        <w:rPr>
          <w:rFonts w:ascii="Arial" w:hAnsi="Arial" w:cs="Arial"/>
          <w:b/>
          <w:sz w:val="24"/>
        </w:rPr>
      </w:pPr>
      <w:r>
        <w:rPr>
          <w:rFonts w:ascii="Arial" w:hAnsi="Arial" w:cs="Arial"/>
          <w:b/>
          <w:color w:val="0000FF"/>
          <w:sz w:val="24"/>
        </w:rPr>
        <w:t>RP-242832</w:t>
      </w:r>
      <w:r>
        <w:rPr>
          <w:rFonts w:ascii="Arial" w:hAnsi="Arial" w:cs="Arial"/>
          <w:b/>
          <w:color w:val="0000FF"/>
          <w:sz w:val="24"/>
        </w:rPr>
        <w:tab/>
      </w:r>
      <w:r>
        <w:rPr>
          <w:rFonts w:ascii="Arial" w:hAnsi="Arial" w:cs="Arial"/>
          <w:b/>
          <w:sz w:val="24"/>
        </w:rPr>
        <w:t>Status Report for Study on NR frequency range 2 (FR2) OTA (Over the Air) testing Phase 3</w:t>
      </w:r>
    </w:p>
    <w:p w14:paraId="39F266D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5FC3A3" w14:textId="77777777" w:rsidR="00494A59" w:rsidRDefault="00494A59" w:rsidP="00494A59">
      <w:pPr>
        <w:rPr>
          <w:rFonts w:ascii="Arial" w:hAnsi="Arial" w:cs="Arial"/>
          <w:b/>
        </w:rPr>
      </w:pPr>
      <w:r>
        <w:rPr>
          <w:rFonts w:ascii="Arial" w:hAnsi="Arial" w:cs="Arial"/>
          <w:b/>
        </w:rPr>
        <w:t xml:space="preserve">Discussion: </w:t>
      </w:r>
    </w:p>
    <w:p w14:paraId="2BE0F7EB" w14:textId="77777777" w:rsidR="00494A59" w:rsidRDefault="00494A59" w:rsidP="00494A59">
      <w:r>
        <w:t>MCC: revised SID RP-243236 suggests Dec.25 as target is not in line with SR RP-242832 Sep.25</w:t>
      </w:r>
    </w:p>
    <w:p w14:paraId="7093B29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6F184" w14:textId="77777777" w:rsidR="00494A59" w:rsidRDefault="00494A59" w:rsidP="00494A59">
      <w:pPr>
        <w:rPr>
          <w:rFonts w:ascii="Arial" w:hAnsi="Arial" w:cs="Arial"/>
          <w:b/>
          <w:sz w:val="24"/>
        </w:rPr>
      </w:pPr>
      <w:r>
        <w:rPr>
          <w:rFonts w:ascii="Arial" w:hAnsi="Arial" w:cs="Arial"/>
          <w:b/>
          <w:color w:val="0000FF"/>
          <w:sz w:val="24"/>
        </w:rPr>
        <w:t>RP-243237</w:t>
      </w:r>
      <w:r>
        <w:rPr>
          <w:rFonts w:ascii="Arial" w:hAnsi="Arial" w:cs="Arial"/>
          <w:b/>
          <w:color w:val="0000FF"/>
          <w:sz w:val="24"/>
        </w:rPr>
        <w:tab/>
      </w:r>
      <w:r>
        <w:rPr>
          <w:rFonts w:ascii="Arial" w:hAnsi="Arial" w:cs="Arial"/>
          <w:b/>
          <w:sz w:val="24"/>
        </w:rPr>
        <w:t>Motivation to add VSAT testability to FR2 OTA Ph3 SI</w:t>
      </w:r>
    </w:p>
    <w:p w14:paraId="6FDC4AA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71294362" w14:textId="77777777" w:rsidR="00494A59" w:rsidRDefault="00494A59" w:rsidP="00494A59">
      <w:pPr>
        <w:rPr>
          <w:rFonts w:ascii="Arial" w:hAnsi="Arial" w:cs="Arial"/>
          <w:b/>
        </w:rPr>
      </w:pPr>
      <w:r>
        <w:rPr>
          <w:rFonts w:ascii="Arial" w:hAnsi="Arial" w:cs="Arial"/>
          <w:b/>
        </w:rPr>
        <w:t xml:space="preserve">Discussion: </w:t>
      </w:r>
    </w:p>
    <w:p w14:paraId="570AE888" w14:textId="77777777" w:rsidR="00494A59" w:rsidRDefault="00494A59" w:rsidP="00494A59">
      <w:r>
        <w:t>wrong Tdoc type corrected from other to discussion;</w:t>
      </w:r>
    </w:p>
    <w:p w14:paraId="588792D4" w14:textId="77777777" w:rsidR="00494A59" w:rsidRDefault="00494A59" w:rsidP="00494A59">
      <w:r>
        <w:t>moved from AI 9.1.4 to AI 9.2.6</w:t>
      </w:r>
    </w:p>
    <w:p w14:paraId="6418BEA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72599" w14:textId="77777777" w:rsidR="00494A59" w:rsidRDefault="00494A59" w:rsidP="00494A59">
      <w:pPr>
        <w:rPr>
          <w:rFonts w:ascii="Arial" w:hAnsi="Arial" w:cs="Arial"/>
          <w:b/>
          <w:sz w:val="24"/>
        </w:rPr>
      </w:pPr>
      <w:r>
        <w:rPr>
          <w:rFonts w:ascii="Arial" w:hAnsi="Arial" w:cs="Arial"/>
          <w:b/>
          <w:color w:val="0000FF"/>
          <w:sz w:val="24"/>
        </w:rPr>
        <w:t>RP-243236</w:t>
      </w:r>
      <w:r>
        <w:rPr>
          <w:rFonts w:ascii="Arial" w:hAnsi="Arial" w:cs="Arial"/>
          <w:b/>
          <w:color w:val="0000FF"/>
          <w:sz w:val="24"/>
        </w:rPr>
        <w:tab/>
      </w:r>
      <w:r>
        <w:rPr>
          <w:rFonts w:ascii="Arial" w:hAnsi="Arial" w:cs="Arial"/>
          <w:b/>
          <w:sz w:val="24"/>
        </w:rPr>
        <w:t>Revised SID to add VSAT testability</w:t>
      </w:r>
    </w:p>
    <w:p w14:paraId="3E4A2E02" w14:textId="77777777" w:rsidR="00494A59" w:rsidRDefault="00494A59" w:rsidP="00494A5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Eutelsat Group</w:t>
      </w:r>
    </w:p>
    <w:p w14:paraId="3ED3CAE2" w14:textId="77777777" w:rsidR="00494A59" w:rsidRDefault="00494A59" w:rsidP="00494A59">
      <w:pPr>
        <w:rPr>
          <w:rFonts w:ascii="Arial" w:hAnsi="Arial" w:cs="Arial"/>
          <w:b/>
        </w:rPr>
      </w:pPr>
      <w:r>
        <w:rPr>
          <w:rFonts w:ascii="Arial" w:hAnsi="Arial" w:cs="Arial"/>
          <w:b/>
        </w:rPr>
        <w:t xml:space="preserve">Abstract: </w:t>
      </w:r>
    </w:p>
    <w:p w14:paraId="5E1B16DE" w14:textId="77777777" w:rsidR="00494A59" w:rsidRDefault="00494A59" w:rsidP="00494A59">
      <w:r>
        <w:t>This is a motivation paper to add VSAT testability to the FR2 OTA Ph3 SI</w:t>
      </w:r>
    </w:p>
    <w:p w14:paraId="50492986" w14:textId="77777777" w:rsidR="00494A59" w:rsidRDefault="00494A59" w:rsidP="00494A59">
      <w:pPr>
        <w:rPr>
          <w:rFonts w:ascii="Arial" w:hAnsi="Arial" w:cs="Arial"/>
          <w:b/>
        </w:rPr>
      </w:pPr>
      <w:r>
        <w:rPr>
          <w:rFonts w:ascii="Arial" w:hAnsi="Arial" w:cs="Arial"/>
          <w:b/>
        </w:rPr>
        <w:t xml:space="preserve">Discussion: </w:t>
      </w:r>
    </w:p>
    <w:p w14:paraId="21CAE295" w14:textId="77777777" w:rsidR="00494A59" w:rsidRDefault="00494A59" w:rsidP="00494A59">
      <w:r>
        <w:t>moved from AI 9.1.4 to AI 9.2.6;</w:t>
      </w:r>
    </w:p>
    <w:p w14:paraId="7F632CFD" w14:textId="77777777" w:rsidR="00494A59" w:rsidRDefault="00494A59" w:rsidP="00494A59">
      <w:r>
        <w:t>rapporteur of WI FS_NR_FR2_OTA_Ph3 is Qualcomm</w:t>
      </w:r>
    </w:p>
    <w:p w14:paraId="1AC1F553" w14:textId="77777777" w:rsidR="00494A59" w:rsidRDefault="00494A59" w:rsidP="00494A59">
      <w:r>
        <w:t>MCC: shifting the target date to RAN #110 means shifting the SI to REL-20</w:t>
      </w:r>
    </w:p>
    <w:p w14:paraId="1DED3E1B" w14:textId="77777777" w:rsidR="00494A59" w:rsidRDefault="00494A59" w:rsidP="00494A59">
      <w:r>
        <w:t>conclusion: not pursued due to scope extension</w:t>
      </w:r>
    </w:p>
    <w:p w14:paraId="31745A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B4CF1C" w14:textId="77777777" w:rsidR="00494A59" w:rsidRDefault="00494A59" w:rsidP="00494A59">
      <w:pPr>
        <w:rPr>
          <w:rFonts w:ascii="Arial" w:hAnsi="Arial" w:cs="Arial"/>
          <w:b/>
          <w:sz w:val="24"/>
        </w:rPr>
      </w:pPr>
      <w:r>
        <w:rPr>
          <w:rFonts w:ascii="Arial" w:hAnsi="Arial" w:cs="Arial"/>
          <w:b/>
          <w:color w:val="0000FF"/>
          <w:sz w:val="24"/>
        </w:rPr>
        <w:t>RP-242833</w:t>
      </w:r>
      <w:r>
        <w:rPr>
          <w:rFonts w:ascii="Arial" w:hAnsi="Arial" w:cs="Arial"/>
          <w:b/>
          <w:color w:val="0000FF"/>
          <w:sz w:val="24"/>
        </w:rPr>
        <w:tab/>
      </w:r>
      <w:r>
        <w:rPr>
          <w:rFonts w:ascii="Arial" w:hAnsi="Arial" w:cs="Arial"/>
          <w:b/>
          <w:sz w:val="24"/>
        </w:rPr>
        <w:t>Revised SID: Study on NR frequency range 2 (FR2) OTA (Over the Air) testing enhancement Phase 3</w:t>
      </w:r>
    </w:p>
    <w:p w14:paraId="4E7A3FAF" w14:textId="77777777" w:rsidR="00494A59" w:rsidRDefault="00494A59" w:rsidP="00494A5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42EA06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BF63F" w14:textId="77777777" w:rsidR="00494A59" w:rsidRDefault="00494A59" w:rsidP="00494A59">
      <w:pPr>
        <w:pStyle w:val="Heading4"/>
      </w:pPr>
      <w:bookmarkStart w:id="130" w:name="_Toc189232875"/>
      <w:bookmarkStart w:id="131" w:name="_Toc189421591"/>
      <w:r>
        <w:lastRenderedPageBreak/>
        <w:t>9.2.7</w:t>
      </w:r>
      <w:r>
        <w:tab/>
        <w:t>Study on IMT parameters for NR for 4400 to 4800 MHz, 7125 to 8400 MHz and 14800 to 15350 MHz [RAN4 SI: FS_NR_IMT_4400_7125_14800MHz]</w:t>
      </w:r>
      <w:bookmarkEnd w:id="130"/>
      <w:bookmarkEnd w:id="131"/>
    </w:p>
    <w:p w14:paraId="10F2A07D" w14:textId="77777777" w:rsidR="00494A59" w:rsidRDefault="00494A59" w:rsidP="00494A59">
      <w:pPr>
        <w:rPr>
          <w:rFonts w:ascii="Arial" w:hAnsi="Arial" w:cs="Arial"/>
          <w:b/>
          <w:sz w:val="24"/>
        </w:rPr>
      </w:pPr>
      <w:r>
        <w:rPr>
          <w:rFonts w:ascii="Arial" w:hAnsi="Arial" w:cs="Arial"/>
          <w:b/>
          <w:color w:val="0000FF"/>
          <w:sz w:val="24"/>
        </w:rPr>
        <w:t>RP-242938</w:t>
      </w:r>
      <w:r>
        <w:rPr>
          <w:rFonts w:ascii="Arial" w:hAnsi="Arial" w:cs="Arial"/>
          <w:b/>
          <w:color w:val="0000FF"/>
          <w:sz w:val="24"/>
        </w:rPr>
        <w:tab/>
      </w:r>
      <w:r>
        <w:rPr>
          <w:rFonts w:ascii="Arial" w:hAnsi="Arial" w:cs="Arial"/>
          <w:b/>
          <w:sz w:val="24"/>
        </w:rPr>
        <w:t>Reply LS to ITUR_WP5D_TEMP_28rev1 = RP-240024 on Parameters for 14800 to 15350 MHz of terrestrial component of IMT for sharing and compatibility studies in preparation for WRC-27 (R4-2420385; to: ITU-R WP5D; cc: RAN; contact: Ericsson)</w:t>
      </w:r>
    </w:p>
    <w:p w14:paraId="47038778"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R4-2420385, to ITU-R WP5D, cc RAN</w:t>
      </w:r>
      <w:r>
        <w:rPr>
          <w:i/>
        </w:rPr>
        <w:br/>
      </w:r>
      <w:r>
        <w:rPr>
          <w:i/>
        </w:rPr>
        <w:tab/>
      </w:r>
      <w:r>
        <w:rPr>
          <w:i/>
        </w:rPr>
        <w:tab/>
      </w:r>
      <w:r>
        <w:rPr>
          <w:i/>
        </w:rPr>
        <w:tab/>
      </w:r>
      <w:r>
        <w:rPr>
          <w:i/>
        </w:rPr>
        <w:tab/>
      </w:r>
      <w:r>
        <w:rPr>
          <w:i/>
        </w:rPr>
        <w:tab/>
        <w:t>Source: RAN4</w:t>
      </w:r>
    </w:p>
    <w:p w14:paraId="6D70D8F0" w14:textId="77777777" w:rsidR="00494A59" w:rsidRDefault="00494A59" w:rsidP="00494A59">
      <w:pPr>
        <w:rPr>
          <w:rFonts w:ascii="Arial" w:hAnsi="Arial" w:cs="Arial"/>
          <w:b/>
        </w:rPr>
      </w:pPr>
      <w:r>
        <w:rPr>
          <w:rFonts w:ascii="Arial" w:hAnsi="Arial" w:cs="Arial"/>
          <w:b/>
        </w:rPr>
        <w:t xml:space="preserve">Abstract: </w:t>
      </w:r>
    </w:p>
    <w:p w14:paraId="1D3F60EE" w14:textId="77777777" w:rsidR="00494A59" w:rsidRDefault="00494A59" w:rsidP="00494A59">
      <w:r>
        <w:t>no RAN action requested</w:t>
      </w:r>
    </w:p>
    <w:p w14:paraId="23765A1D" w14:textId="77777777" w:rsidR="00494A59" w:rsidRDefault="00494A59" w:rsidP="00494A59">
      <w:pPr>
        <w:rPr>
          <w:rFonts w:ascii="Arial" w:hAnsi="Arial" w:cs="Arial"/>
          <w:b/>
        </w:rPr>
      </w:pPr>
      <w:r>
        <w:rPr>
          <w:rFonts w:ascii="Arial" w:hAnsi="Arial" w:cs="Arial"/>
          <w:b/>
        </w:rPr>
        <w:t xml:space="preserve">Discussion: </w:t>
      </w:r>
    </w:p>
    <w:p w14:paraId="0E6BC13C" w14:textId="77777777" w:rsidR="00494A59" w:rsidRDefault="00494A59" w:rsidP="00494A59">
      <w:r>
        <w:t>moved from AI 7 to AI 9.2.7</w:t>
      </w:r>
    </w:p>
    <w:p w14:paraId="56E0E53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5BD88" w14:textId="77777777" w:rsidR="00494A59" w:rsidRDefault="00494A59" w:rsidP="00494A59">
      <w:pPr>
        <w:rPr>
          <w:rFonts w:ascii="Arial" w:hAnsi="Arial" w:cs="Arial"/>
          <w:b/>
          <w:sz w:val="24"/>
        </w:rPr>
      </w:pPr>
      <w:r>
        <w:rPr>
          <w:rFonts w:ascii="Arial" w:hAnsi="Arial" w:cs="Arial"/>
          <w:b/>
          <w:color w:val="0000FF"/>
          <w:sz w:val="24"/>
        </w:rPr>
        <w:t>RP-242943</w:t>
      </w:r>
      <w:r>
        <w:rPr>
          <w:rFonts w:ascii="Arial" w:hAnsi="Arial" w:cs="Arial"/>
          <w:b/>
          <w:color w:val="0000FF"/>
          <w:sz w:val="24"/>
        </w:rPr>
        <w:tab/>
      </w:r>
      <w:r>
        <w:rPr>
          <w:rFonts w:ascii="Arial" w:hAnsi="Arial" w:cs="Arial"/>
          <w:b/>
          <w:sz w:val="24"/>
        </w:rPr>
        <w:t>Status report for SI Study on IMT parameters for NR for 4400 to 4800 MHz, 7125 to 8400 MHz and 14800 to 15350 MHz</w:t>
      </w:r>
    </w:p>
    <w:p w14:paraId="1904C261"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6A1D103" w14:textId="77777777" w:rsidR="00494A59" w:rsidRDefault="00494A59" w:rsidP="00494A59">
      <w:pPr>
        <w:rPr>
          <w:rFonts w:ascii="Arial" w:hAnsi="Arial" w:cs="Arial"/>
          <w:b/>
        </w:rPr>
      </w:pPr>
      <w:r>
        <w:rPr>
          <w:rFonts w:ascii="Arial" w:hAnsi="Arial" w:cs="Arial"/>
          <w:b/>
        </w:rPr>
        <w:t xml:space="preserve">Abstract: </w:t>
      </w:r>
    </w:p>
    <w:p w14:paraId="68DC4EC2" w14:textId="77777777" w:rsidR="00494A59" w:rsidRDefault="00494A59" w:rsidP="00494A59">
      <w:r>
        <w:t>one quarter extension requested</w:t>
      </w:r>
    </w:p>
    <w:p w14:paraId="66C64D2E" w14:textId="77777777" w:rsidR="00494A59" w:rsidRDefault="00494A59" w:rsidP="00494A59">
      <w:pPr>
        <w:rPr>
          <w:rFonts w:ascii="Arial" w:hAnsi="Arial" w:cs="Arial"/>
          <w:b/>
        </w:rPr>
      </w:pPr>
      <w:r>
        <w:rPr>
          <w:rFonts w:ascii="Arial" w:hAnsi="Arial" w:cs="Arial"/>
          <w:b/>
        </w:rPr>
        <w:t xml:space="preserve">Discussion: </w:t>
      </w:r>
    </w:p>
    <w:p w14:paraId="608BBC58" w14:textId="77777777" w:rsidR="00494A59" w:rsidRDefault="00494A59" w:rsidP="00494A59">
      <w:r>
        <w:t>wrong Tdoc type corrected from other to WI status report</w:t>
      </w:r>
    </w:p>
    <w:p w14:paraId="6BC565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83C96" w14:textId="77777777" w:rsidR="00494A59" w:rsidRDefault="00494A59" w:rsidP="00494A59">
      <w:pPr>
        <w:rPr>
          <w:rFonts w:ascii="Arial" w:hAnsi="Arial" w:cs="Arial"/>
          <w:b/>
          <w:sz w:val="24"/>
        </w:rPr>
      </w:pPr>
      <w:r>
        <w:rPr>
          <w:rFonts w:ascii="Arial" w:hAnsi="Arial" w:cs="Arial"/>
          <w:b/>
          <w:color w:val="0000FF"/>
          <w:sz w:val="24"/>
        </w:rPr>
        <w:t>RP-242945</w:t>
      </w:r>
      <w:r>
        <w:rPr>
          <w:rFonts w:ascii="Arial" w:hAnsi="Arial" w:cs="Arial"/>
          <w:b/>
          <w:color w:val="0000FF"/>
          <w:sz w:val="24"/>
        </w:rPr>
        <w:tab/>
      </w:r>
      <w:r>
        <w:rPr>
          <w:rFonts w:ascii="Arial" w:hAnsi="Arial" w:cs="Arial"/>
          <w:b/>
          <w:sz w:val="24"/>
        </w:rPr>
        <w:t>TR 38.922 v1.0.0: Study on International Mobile Telecommunications (IMT) parameters for 4400 - 4800 MHz, 7125 - 8400 MHz and 14800 - 15350 MHz</w:t>
      </w:r>
    </w:p>
    <w:p w14:paraId="18990669" w14:textId="77777777" w:rsidR="00494A59" w:rsidRDefault="00494A59" w:rsidP="00494A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38.922 v1.0.0</w:t>
      </w:r>
      <w:r>
        <w:rPr>
          <w:i/>
        </w:rPr>
        <w:br/>
      </w:r>
      <w:r>
        <w:rPr>
          <w:i/>
        </w:rPr>
        <w:tab/>
      </w:r>
      <w:r>
        <w:rPr>
          <w:i/>
        </w:rPr>
        <w:tab/>
      </w:r>
      <w:r>
        <w:rPr>
          <w:i/>
        </w:rPr>
        <w:tab/>
      </w:r>
      <w:r>
        <w:rPr>
          <w:i/>
        </w:rPr>
        <w:tab/>
      </w:r>
      <w:r>
        <w:rPr>
          <w:i/>
        </w:rPr>
        <w:tab/>
        <w:t>Source: Ericsson</w:t>
      </w:r>
    </w:p>
    <w:p w14:paraId="41979B4C" w14:textId="77777777" w:rsidR="00494A59" w:rsidRDefault="00494A59" w:rsidP="00494A59">
      <w:pPr>
        <w:rPr>
          <w:rFonts w:ascii="Arial" w:hAnsi="Arial" w:cs="Arial"/>
          <w:b/>
        </w:rPr>
      </w:pPr>
      <w:r>
        <w:rPr>
          <w:rFonts w:ascii="Arial" w:hAnsi="Arial" w:cs="Arial"/>
          <w:b/>
        </w:rPr>
        <w:t xml:space="preserve">Abstract: </w:t>
      </w:r>
    </w:p>
    <w:p w14:paraId="702D9271" w14:textId="77777777" w:rsidR="00494A59" w:rsidRDefault="00494A59" w:rsidP="00494A59">
      <w:r>
        <w:t>RAN4 TR 38.922 is presented for information</w:t>
      </w:r>
    </w:p>
    <w:p w14:paraId="1F57DF1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6D193" w14:textId="77777777" w:rsidR="00494A59" w:rsidRDefault="00494A59" w:rsidP="00494A59">
      <w:pPr>
        <w:rPr>
          <w:rFonts w:ascii="Arial" w:hAnsi="Arial" w:cs="Arial"/>
          <w:b/>
          <w:sz w:val="24"/>
        </w:rPr>
      </w:pPr>
      <w:r>
        <w:rPr>
          <w:rFonts w:ascii="Arial" w:hAnsi="Arial" w:cs="Arial"/>
          <w:b/>
          <w:color w:val="0000FF"/>
          <w:sz w:val="24"/>
        </w:rPr>
        <w:t>RP-242944</w:t>
      </w:r>
      <w:r>
        <w:rPr>
          <w:rFonts w:ascii="Arial" w:hAnsi="Arial" w:cs="Arial"/>
          <w:b/>
          <w:color w:val="0000FF"/>
          <w:sz w:val="24"/>
        </w:rPr>
        <w:tab/>
      </w:r>
      <w:r>
        <w:rPr>
          <w:rFonts w:ascii="Arial" w:hAnsi="Arial" w:cs="Arial"/>
          <w:b/>
          <w:sz w:val="24"/>
        </w:rPr>
        <w:t>Revised SID for Study on IMT parameters for NR for 4400 to 4800 MHz, 7125 to 8400 MHz and 14800 to 15350 MHz</w:t>
      </w:r>
    </w:p>
    <w:p w14:paraId="4B72A1CF" w14:textId="77777777" w:rsidR="00494A59" w:rsidRDefault="00494A59" w:rsidP="00494A5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 xml:space="preserve">Source: Ericsson </w:t>
      </w:r>
    </w:p>
    <w:p w14:paraId="07B65EE4" w14:textId="77777777" w:rsidR="00494A59" w:rsidRDefault="00494A59" w:rsidP="00494A59">
      <w:pPr>
        <w:rPr>
          <w:rFonts w:ascii="Arial" w:hAnsi="Arial" w:cs="Arial"/>
          <w:b/>
        </w:rPr>
      </w:pPr>
      <w:r>
        <w:rPr>
          <w:rFonts w:ascii="Arial" w:hAnsi="Arial" w:cs="Arial"/>
          <w:b/>
        </w:rPr>
        <w:t xml:space="preserve">Abstract: </w:t>
      </w:r>
    </w:p>
    <w:p w14:paraId="7A62F863" w14:textId="77777777" w:rsidR="00494A59" w:rsidRDefault="00494A59" w:rsidP="00494A59">
      <w:r>
        <w:t>Revised SID to capture one quarter extension</w:t>
      </w:r>
    </w:p>
    <w:p w14:paraId="41DFEA9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6BF93" w14:textId="77777777" w:rsidR="00494A59" w:rsidRDefault="00494A59" w:rsidP="00494A59">
      <w:pPr>
        <w:pStyle w:val="Heading4"/>
      </w:pPr>
      <w:bookmarkStart w:id="132" w:name="_Toc189232876"/>
      <w:bookmarkStart w:id="133" w:name="_Toc189421592"/>
      <w:r>
        <w:lastRenderedPageBreak/>
        <w:t>9.2.8</w:t>
      </w:r>
      <w:r>
        <w:tab/>
        <w:t>Study on NR FR1 DL fragmented carriers [RAN4 SI: FS_NR_FR1_DL_Frag_Carrier]</w:t>
      </w:r>
      <w:bookmarkEnd w:id="132"/>
      <w:bookmarkEnd w:id="133"/>
    </w:p>
    <w:p w14:paraId="3D6050C1" w14:textId="77777777" w:rsidR="00494A59" w:rsidRDefault="00494A59" w:rsidP="00494A59">
      <w:pPr>
        <w:rPr>
          <w:rFonts w:ascii="Arial" w:hAnsi="Arial" w:cs="Arial"/>
          <w:b/>
          <w:sz w:val="24"/>
        </w:rPr>
      </w:pPr>
      <w:r>
        <w:rPr>
          <w:rFonts w:ascii="Arial" w:hAnsi="Arial" w:cs="Arial"/>
          <w:b/>
          <w:color w:val="0000FF"/>
          <w:sz w:val="24"/>
        </w:rPr>
        <w:t>RP-243001</w:t>
      </w:r>
      <w:r>
        <w:rPr>
          <w:rFonts w:ascii="Arial" w:hAnsi="Arial" w:cs="Arial"/>
          <w:b/>
          <w:color w:val="0000FF"/>
          <w:sz w:val="24"/>
        </w:rPr>
        <w:tab/>
      </w:r>
      <w:r>
        <w:rPr>
          <w:rFonts w:ascii="Arial" w:hAnsi="Arial" w:cs="Arial"/>
          <w:b/>
          <w:sz w:val="24"/>
        </w:rPr>
        <w:t>Status Report: Study on NR FR1 DL fragmented carriers</w:t>
      </w:r>
    </w:p>
    <w:p w14:paraId="3306DA9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8FCFB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152AD" w14:textId="77777777" w:rsidR="00494A59" w:rsidRDefault="00494A59" w:rsidP="00494A59">
      <w:pPr>
        <w:rPr>
          <w:rFonts w:ascii="Arial" w:hAnsi="Arial" w:cs="Arial"/>
          <w:b/>
          <w:sz w:val="24"/>
        </w:rPr>
      </w:pPr>
      <w:r>
        <w:rPr>
          <w:rFonts w:ascii="Arial" w:hAnsi="Arial" w:cs="Arial"/>
          <w:b/>
          <w:color w:val="0000FF"/>
          <w:sz w:val="24"/>
        </w:rPr>
        <w:t>RP-242570</w:t>
      </w:r>
      <w:r>
        <w:rPr>
          <w:rFonts w:ascii="Arial" w:hAnsi="Arial" w:cs="Arial"/>
          <w:b/>
          <w:color w:val="0000FF"/>
          <w:sz w:val="24"/>
        </w:rPr>
        <w:tab/>
      </w:r>
      <w:r>
        <w:rPr>
          <w:rFonts w:ascii="Arial" w:hAnsi="Arial" w:cs="Arial"/>
          <w:b/>
          <w:sz w:val="24"/>
        </w:rPr>
        <w:t>Motivation on scope change of the SI fragmented carriers</w:t>
      </w:r>
    </w:p>
    <w:p w14:paraId="410D75F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24FC7" w14:textId="77777777" w:rsidR="00494A59" w:rsidRDefault="00494A59" w:rsidP="00494A59">
      <w:pPr>
        <w:rPr>
          <w:rFonts w:ascii="Arial" w:hAnsi="Arial" w:cs="Arial"/>
          <w:b/>
        </w:rPr>
      </w:pPr>
      <w:r>
        <w:rPr>
          <w:rFonts w:ascii="Arial" w:hAnsi="Arial" w:cs="Arial"/>
          <w:b/>
        </w:rPr>
        <w:t xml:space="preserve">Discussion: </w:t>
      </w:r>
    </w:p>
    <w:p w14:paraId="086B6C19" w14:textId="77777777" w:rsidR="00494A59" w:rsidRDefault="00494A59" w:rsidP="00494A59">
      <w:r>
        <w:t>Proposal 1: It is proposed to update the SI scope to include both Case 2 and Case 3. To better organize the RAN4 discussion, it is OK to prioritize Case 1.</w:t>
      </w:r>
    </w:p>
    <w:p w14:paraId="1C1EB6A7" w14:textId="77777777" w:rsidR="00494A59" w:rsidRDefault="00494A59" w:rsidP="00494A59">
      <w:r>
        <w:t>Ericsson: is wondering whether really a separate case is considered here</w:t>
      </w:r>
    </w:p>
    <w:p w14:paraId="6151E7A7" w14:textId="77777777" w:rsidR="00494A59" w:rsidRDefault="00494A59" w:rsidP="00494A59">
      <w:r>
        <w:t>conclusion: we will keep the current WID and focus on case 1</w:t>
      </w:r>
    </w:p>
    <w:p w14:paraId="1E30DA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5324B" w14:textId="77777777" w:rsidR="00494A59" w:rsidRDefault="00494A59" w:rsidP="00494A59">
      <w:pPr>
        <w:rPr>
          <w:rFonts w:ascii="Arial" w:hAnsi="Arial" w:cs="Arial"/>
          <w:b/>
          <w:sz w:val="24"/>
        </w:rPr>
      </w:pPr>
      <w:r>
        <w:rPr>
          <w:rFonts w:ascii="Arial" w:hAnsi="Arial" w:cs="Arial"/>
          <w:b/>
          <w:color w:val="0000FF"/>
          <w:sz w:val="24"/>
        </w:rPr>
        <w:t>RP-242571</w:t>
      </w:r>
      <w:r>
        <w:rPr>
          <w:rFonts w:ascii="Arial" w:hAnsi="Arial" w:cs="Arial"/>
          <w:b/>
          <w:color w:val="0000FF"/>
          <w:sz w:val="24"/>
        </w:rPr>
        <w:tab/>
      </w:r>
      <w:r>
        <w:rPr>
          <w:rFonts w:ascii="Arial" w:hAnsi="Arial" w:cs="Arial"/>
          <w:b/>
          <w:sz w:val="24"/>
        </w:rPr>
        <w:t>Revised SID: Study on NR FR1 DL fragmented carriers</w:t>
      </w:r>
    </w:p>
    <w:p w14:paraId="3AD7364C" w14:textId="77777777" w:rsidR="00494A59" w:rsidRDefault="00494A59" w:rsidP="00494A5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w:t>
      </w:r>
    </w:p>
    <w:p w14:paraId="6D4ACD49" w14:textId="77777777" w:rsidR="00494A59" w:rsidRDefault="00494A59" w:rsidP="00494A59">
      <w:pPr>
        <w:rPr>
          <w:rFonts w:ascii="Arial" w:hAnsi="Arial" w:cs="Arial"/>
          <w:b/>
        </w:rPr>
      </w:pPr>
      <w:r>
        <w:rPr>
          <w:rFonts w:ascii="Arial" w:hAnsi="Arial" w:cs="Arial"/>
          <w:b/>
        </w:rPr>
        <w:t xml:space="preserve">Discussion: </w:t>
      </w:r>
    </w:p>
    <w:p w14:paraId="69B254E4" w14:textId="77777777" w:rsidR="00494A59" w:rsidRDefault="00494A59" w:rsidP="00494A59">
      <w:r>
        <w:t>rapporteur of this SI is Mediatek</w:t>
      </w:r>
    </w:p>
    <w:p w14:paraId="796F93E7" w14:textId="77777777" w:rsidR="00494A59" w:rsidRDefault="00494A59" w:rsidP="00494A59">
      <w:r>
        <w:t>conclusion: not pursued due to scope extension</w:t>
      </w:r>
    </w:p>
    <w:p w14:paraId="488A066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2425BB" w14:textId="77777777" w:rsidR="00494A59" w:rsidRDefault="00494A59" w:rsidP="00494A59">
      <w:pPr>
        <w:rPr>
          <w:rFonts w:ascii="Arial" w:hAnsi="Arial" w:cs="Arial"/>
          <w:b/>
          <w:sz w:val="24"/>
        </w:rPr>
      </w:pPr>
      <w:r>
        <w:rPr>
          <w:rFonts w:ascii="Arial" w:hAnsi="Arial" w:cs="Arial"/>
          <w:b/>
          <w:color w:val="0000FF"/>
          <w:sz w:val="24"/>
        </w:rPr>
        <w:t>RP-243002</w:t>
      </w:r>
      <w:r>
        <w:rPr>
          <w:rFonts w:ascii="Arial" w:hAnsi="Arial" w:cs="Arial"/>
          <w:b/>
          <w:color w:val="0000FF"/>
          <w:sz w:val="24"/>
        </w:rPr>
        <w:tab/>
      </w:r>
      <w:r>
        <w:rPr>
          <w:rFonts w:ascii="Arial" w:hAnsi="Arial" w:cs="Arial"/>
          <w:b/>
          <w:sz w:val="24"/>
        </w:rPr>
        <w:t>Revised SI: Study on NR FR1 DL fragmented carriers</w:t>
      </w:r>
    </w:p>
    <w:p w14:paraId="6FC87D5A" w14:textId="77777777" w:rsidR="00494A59" w:rsidRDefault="00494A59" w:rsidP="00494A5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MediaTek Inc.</w:t>
      </w:r>
    </w:p>
    <w:p w14:paraId="797DE0CD" w14:textId="77777777" w:rsidR="00494A59" w:rsidRDefault="00494A59" w:rsidP="00494A59">
      <w:pPr>
        <w:rPr>
          <w:rFonts w:ascii="Arial" w:hAnsi="Arial" w:cs="Arial"/>
          <w:b/>
        </w:rPr>
      </w:pPr>
      <w:r>
        <w:rPr>
          <w:rFonts w:ascii="Arial" w:hAnsi="Arial" w:cs="Arial"/>
          <w:b/>
        </w:rPr>
        <w:t xml:space="preserve">Abstract: </w:t>
      </w:r>
    </w:p>
    <w:p w14:paraId="6D260318" w14:textId="77777777" w:rsidR="00494A59" w:rsidRDefault="00494A59" w:rsidP="00494A59">
      <w:r>
        <w:t>Align the terminology with RAN4 agreement in WF R4-2417201</w:t>
      </w:r>
    </w:p>
    <w:p w14:paraId="66519B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46523" w14:textId="77777777" w:rsidR="00494A59" w:rsidRDefault="00494A59" w:rsidP="00494A59">
      <w:pPr>
        <w:pStyle w:val="Heading3"/>
      </w:pPr>
      <w:bookmarkStart w:id="134" w:name="_Toc189232877"/>
      <w:bookmarkStart w:id="135" w:name="_Toc189421593"/>
      <w:r>
        <w:t>9.3</w:t>
      </w:r>
      <w:r>
        <w:tab/>
        <w:t>Open REL-19 NR or NR+LTE WIs (not spectrum related)</w:t>
      </w:r>
      <w:bookmarkEnd w:id="134"/>
      <w:bookmarkEnd w:id="135"/>
    </w:p>
    <w:p w14:paraId="6638EE57" w14:textId="77777777" w:rsidR="00494A59" w:rsidRDefault="00494A59" w:rsidP="00494A59">
      <w:r>
        <w:t>NOTE: The space, if any, for scope expansion is very limited.</w:t>
      </w:r>
    </w:p>
    <w:p w14:paraId="311C7EC3" w14:textId="77777777" w:rsidR="00494A59" w:rsidRDefault="00494A59" w:rsidP="00494A59">
      <w:pPr>
        <w:pStyle w:val="Heading4"/>
      </w:pPr>
      <w:bookmarkStart w:id="136" w:name="_Toc189232878"/>
      <w:bookmarkStart w:id="137" w:name="_Toc189421594"/>
      <w:r>
        <w:t>9.3.1</w:t>
      </w:r>
      <w:r>
        <w:tab/>
        <w:t>Related to RAN1 led WIs</w:t>
      </w:r>
      <w:bookmarkEnd w:id="136"/>
      <w:bookmarkEnd w:id="137"/>
    </w:p>
    <w:p w14:paraId="2D37BBAF" w14:textId="77777777" w:rsidR="00494A59" w:rsidRDefault="00494A59" w:rsidP="00494A59">
      <w:pPr>
        <w:pStyle w:val="Heading5"/>
      </w:pPr>
      <w:bookmarkStart w:id="138" w:name="_Toc189232879"/>
      <w:bookmarkStart w:id="139" w:name="_Toc189421595"/>
      <w:r>
        <w:t>9.3.1.1</w:t>
      </w:r>
      <w:r>
        <w:tab/>
        <w:t>NR MIMO Phase 5 [RAN1 WI: NR_MIMO_Ph5]</w:t>
      </w:r>
      <w:bookmarkEnd w:id="138"/>
      <w:bookmarkEnd w:id="139"/>
    </w:p>
    <w:p w14:paraId="4E27EEEE" w14:textId="77777777" w:rsidR="00494A59" w:rsidRDefault="00494A59" w:rsidP="00494A59">
      <w:pPr>
        <w:rPr>
          <w:rFonts w:ascii="Arial" w:hAnsi="Arial" w:cs="Arial"/>
          <w:b/>
          <w:sz w:val="24"/>
        </w:rPr>
      </w:pPr>
      <w:r>
        <w:rPr>
          <w:rFonts w:ascii="Arial" w:hAnsi="Arial" w:cs="Arial"/>
          <w:b/>
          <w:color w:val="0000FF"/>
          <w:sz w:val="24"/>
        </w:rPr>
        <w:t>RP-242522</w:t>
      </w:r>
      <w:r>
        <w:rPr>
          <w:rFonts w:ascii="Arial" w:hAnsi="Arial" w:cs="Arial"/>
          <w:b/>
          <w:color w:val="0000FF"/>
          <w:sz w:val="24"/>
        </w:rPr>
        <w:tab/>
      </w:r>
      <w:r>
        <w:rPr>
          <w:rFonts w:ascii="Arial" w:hAnsi="Arial" w:cs="Arial"/>
          <w:b/>
          <w:sz w:val="24"/>
        </w:rPr>
        <w:t>Status Report to TSG: NR MIMO Phase 5</w:t>
      </w:r>
    </w:p>
    <w:p w14:paraId="6D060FC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1C99288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4A307" w14:textId="77777777" w:rsidR="00494A59" w:rsidRDefault="00494A59" w:rsidP="00494A59">
      <w:pPr>
        <w:rPr>
          <w:rFonts w:ascii="Arial" w:hAnsi="Arial" w:cs="Arial"/>
          <w:b/>
          <w:sz w:val="24"/>
        </w:rPr>
      </w:pPr>
      <w:r>
        <w:rPr>
          <w:rFonts w:ascii="Arial" w:hAnsi="Arial" w:cs="Arial"/>
          <w:b/>
          <w:color w:val="0000FF"/>
          <w:sz w:val="24"/>
        </w:rPr>
        <w:lastRenderedPageBreak/>
        <w:t>RP-242488</w:t>
      </w:r>
      <w:r>
        <w:rPr>
          <w:rFonts w:ascii="Arial" w:hAnsi="Arial" w:cs="Arial"/>
          <w:b/>
          <w:color w:val="0000FF"/>
          <w:sz w:val="24"/>
        </w:rPr>
        <w:tab/>
      </w:r>
      <w:r>
        <w:rPr>
          <w:rFonts w:ascii="Arial" w:hAnsi="Arial" w:cs="Arial"/>
          <w:b/>
          <w:sz w:val="24"/>
        </w:rPr>
        <w:t>On the Scope of Rel-19 NR MIMO Phase 5</w:t>
      </w:r>
    </w:p>
    <w:p w14:paraId="3EDF112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EA27F5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C8CA5" w14:textId="77777777" w:rsidR="00494A59" w:rsidRDefault="00494A59" w:rsidP="00494A59">
      <w:pPr>
        <w:rPr>
          <w:rFonts w:ascii="Arial" w:hAnsi="Arial" w:cs="Arial"/>
          <w:b/>
          <w:sz w:val="24"/>
        </w:rPr>
      </w:pPr>
      <w:r>
        <w:rPr>
          <w:rFonts w:ascii="Arial" w:hAnsi="Arial" w:cs="Arial"/>
          <w:b/>
          <w:color w:val="0000FF"/>
          <w:sz w:val="24"/>
        </w:rPr>
        <w:t>RP-242618</w:t>
      </w:r>
      <w:r>
        <w:rPr>
          <w:rFonts w:ascii="Arial" w:hAnsi="Arial" w:cs="Arial"/>
          <w:b/>
          <w:color w:val="0000FF"/>
          <w:sz w:val="24"/>
        </w:rPr>
        <w:tab/>
      </w:r>
      <w:r>
        <w:rPr>
          <w:rFonts w:ascii="Arial" w:hAnsi="Arial" w:cs="Arial"/>
          <w:b/>
          <w:sz w:val="24"/>
        </w:rPr>
        <w:t>Discussion on 3T3R SRS antenna switching capability in Rel-19 MIMO</w:t>
      </w:r>
    </w:p>
    <w:p w14:paraId="15AC4D7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E2498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D86FC" w14:textId="77777777" w:rsidR="00494A59" w:rsidRDefault="00494A59" w:rsidP="00494A59">
      <w:pPr>
        <w:rPr>
          <w:rFonts w:ascii="Arial" w:hAnsi="Arial" w:cs="Arial"/>
          <w:b/>
          <w:sz w:val="24"/>
        </w:rPr>
      </w:pPr>
      <w:r>
        <w:rPr>
          <w:rFonts w:ascii="Arial" w:hAnsi="Arial" w:cs="Arial"/>
          <w:b/>
          <w:color w:val="0000FF"/>
          <w:sz w:val="24"/>
        </w:rPr>
        <w:t>RP-243265</w:t>
      </w:r>
      <w:r>
        <w:rPr>
          <w:rFonts w:ascii="Arial" w:hAnsi="Arial" w:cs="Arial"/>
          <w:b/>
          <w:color w:val="0000FF"/>
          <w:sz w:val="24"/>
        </w:rPr>
        <w:tab/>
      </w:r>
      <w:r>
        <w:rPr>
          <w:rFonts w:ascii="Arial" w:hAnsi="Arial" w:cs="Arial"/>
          <w:b/>
          <w:sz w:val="24"/>
        </w:rPr>
        <w:t>Way forward on REL-19 MIMO 3T3R</w:t>
      </w:r>
    </w:p>
    <w:p w14:paraId="15302DA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w:t>
      </w:r>
    </w:p>
    <w:p w14:paraId="7453B9FA" w14:textId="77777777" w:rsidR="00494A59" w:rsidRDefault="00494A59" w:rsidP="00494A59">
      <w:pPr>
        <w:rPr>
          <w:rFonts w:ascii="Arial" w:hAnsi="Arial" w:cs="Arial"/>
          <w:b/>
        </w:rPr>
      </w:pPr>
      <w:r>
        <w:rPr>
          <w:rFonts w:ascii="Arial" w:hAnsi="Arial" w:cs="Arial"/>
          <w:b/>
        </w:rPr>
        <w:t xml:space="preserve">Discussion: </w:t>
      </w:r>
    </w:p>
    <w:p w14:paraId="4B129E03" w14:textId="77777777" w:rsidR="00494A59" w:rsidRDefault="00494A59" w:rsidP="00494A59">
      <w:r>
        <w:t>Huawei: we do not need to introduce 3T3R</w:t>
      </w:r>
    </w:p>
    <w:p w14:paraId="2444AC0A" w14:textId="77777777" w:rsidR="00494A59" w:rsidRDefault="00494A59" w:rsidP="00494A59">
      <w:r>
        <w:t>ZTE: also does not see a need</w:t>
      </w:r>
    </w:p>
    <w:p w14:paraId="7988B207" w14:textId="77777777" w:rsidR="00494A59" w:rsidRDefault="00494A59" w:rsidP="00494A59">
      <w:r>
        <w:t>RAN chair: support the way forward? 16 companies, strong concerns: 1</w:t>
      </w:r>
    </w:p>
    <w:p w14:paraId="0C22B1C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0BD7AC" w14:textId="77777777" w:rsidR="00494A59" w:rsidRDefault="00494A59" w:rsidP="00494A59">
      <w:pPr>
        <w:rPr>
          <w:rFonts w:ascii="Arial" w:hAnsi="Arial" w:cs="Arial"/>
          <w:b/>
          <w:sz w:val="24"/>
        </w:rPr>
      </w:pPr>
      <w:r>
        <w:rPr>
          <w:rFonts w:ascii="Arial" w:hAnsi="Arial" w:cs="Arial"/>
          <w:b/>
          <w:color w:val="0000FF"/>
          <w:sz w:val="24"/>
        </w:rPr>
        <w:t>RP-243173</w:t>
      </w:r>
      <w:r>
        <w:rPr>
          <w:rFonts w:ascii="Arial" w:hAnsi="Arial" w:cs="Arial"/>
          <w:b/>
          <w:color w:val="0000FF"/>
          <w:sz w:val="24"/>
        </w:rPr>
        <w:tab/>
      </w:r>
      <w:r>
        <w:rPr>
          <w:rFonts w:ascii="Arial" w:hAnsi="Arial" w:cs="Arial"/>
          <w:b/>
          <w:sz w:val="24"/>
        </w:rPr>
        <w:t>on Rel-19 MIMO 3T3R</w:t>
      </w:r>
    </w:p>
    <w:p w14:paraId="235D9EE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9A6C1D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7237A" w14:textId="77777777" w:rsidR="00494A59" w:rsidRDefault="00494A59" w:rsidP="00494A59">
      <w:pPr>
        <w:pStyle w:val="Heading5"/>
      </w:pPr>
      <w:bookmarkStart w:id="140" w:name="_Toc189232880"/>
      <w:bookmarkStart w:id="141" w:name="_Toc189421596"/>
      <w:r>
        <w:t>9.3.1.2</w:t>
      </w:r>
      <w:r>
        <w:tab/>
        <w:t>Evolution of NR duplex operation: SBFD [RAN1 WI: NR_duplex_evo]</w:t>
      </w:r>
      <w:bookmarkEnd w:id="140"/>
      <w:bookmarkEnd w:id="141"/>
    </w:p>
    <w:p w14:paraId="28C8FF60" w14:textId="77777777" w:rsidR="00494A59" w:rsidRDefault="00494A59" w:rsidP="00494A59">
      <w:pPr>
        <w:rPr>
          <w:rFonts w:ascii="Arial" w:hAnsi="Arial" w:cs="Arial"/>
          <w:b/>
          <w:sz w:val="24"/>
        </w:rPr>
      </w:pPr>
      <w:r>
        <w:rPr>
          <w:rFonts w:ascii="Arial" w:hAnsi="Arial" w:cs="Arial"/>
          <w:b/>
          <w:color w:val="0000FF"/>
          <w:sz w:val="24"/>
        </w:rPr>
        <w:t>RP-242877</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41F9C9A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6BB272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AB2B3" w14:textId="77777777" w:rsidR="00494A59" w:rsidRDefault="00494A59" w:rsidP="00494A59">
      <w:pPr>
        <w:rPr>
          <w:rFonts w:ascii="Arial" w:hAnsi="Arial" w:cs="Arial"/>
          <w:b/>
          <w:sz w:val="24"/>
        </w:rPr>
      </w:pPr>
      <w:r>
        <w:rPr>
          <w:rFonts w:ascii="Arial" w:hAnsi="Arial" w:cs="Arial"/>
          <w:b/>
          <w:color w:val="0000FF"/>
          <w:sz w:val="24"/>
        </w:rPr>
        <w:t>RP-242771</w:t>
      </w:r>
      <w:r>
        <w:rPr>
          <w:rFonts w:ascii="Arial" w:hAnsi="Arial" w:cs="Arial"/>
          <w:b/>
          <w:color w:val="0000FF"/>
          <w:sz w:val="24"/>
        </w:rPr>
        <w:tab/>
      </w:r>
      <w:r>
        <w:rPr>
          <w:rFonts w:ascii="Arial" w:hAnsi="Arial" w:cs="Arial"/>
          <w:b/>
          <w:sz w:val="24"/>
        </w:rPr>
        <w:t>Enhancements to support Inter-UE CLI across gNBs</w:t>
      </w:r>
    </w:p>
    <w:p w14:paraId="0506769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3FF3DC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15EAB" w14:textId="77777777" w:rsidR="00494A59" w:rsidRDefault="00494A59" w:rsidP="00494A59">
      <w:pPr>
        <w:rPr>
          <w:rFonts w:ascii="Arial" w:hAnsi="Arial" w:cs="Arial"/>
          <w:b/>
          <w:sz w:val="24"/>
        </w:rPr>
      </w:pPr>
      <w:r>
        <w:rPr>
          <w:rFonts w:ascii="Arial" w:hAnsi="Arial" w:cs="Arial"/>
          <w:b/>
          <w:color w:val="0000FF"/>
          <w:sz w:val="24"/>
        </w:rPr>
        <w:t>RP-242772</w:t>
      </w:r>
      <w:r>
        <w:rPr>
          <w:rFonts w:ascii="Arial" w:hAnsi="Arial" w:cs="Arial"/>
          <w:b/>
          <w:color w:val="0000FF"/>
          <w:sz w:val="24"/>
        </w:rPr>
        <w:tab/>
      </w:r>
      <w:r>
        <w:rPr>
          <w:rFonts w:ascii="Arial" w:hAnsi="Arial" w:cs="Arial"/>
          <w:b/>
          <w:sz w:val="24"/>
        </w:rPr>
        <w:t xml:space="preserve">Revised WID for Evolution of NR duplex operation: Sub-band full duplex (SBFD) </w:t>
      </w:r>
    </w:p>
    <w:p w14:paraId="33C9B77D"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C91096E" w14:textId="77777777" w:rsidR="00494A59" w:rsidRDefault="00494A59" w:rsidP="00494A59">
      <w:pPr>
        <w:rPr>
          <w:rFonts w:ascii="Arial" w:hAnsi="Arial" w:cs="Arial"/>
          <w:b/>
        </w:rPr>
      </w:pPr>
      <w:r>
        <w:rPr>
          <w:rFonts w:ascii="Arial" w:hAnsi="Arial" w:cs="Arial"/>
          <w:b/>
        </w:rPr>
        <w:t xml:space="preserve">Discussion: </w:t>
      </w:r>
    </w:p>
    <w:p w14:paraId="4323A4B1" w14:textId="77777777" w:rsidR="00494A59" w:rsidRDefault="00494A59" w:rsidP="00494A59">
      <w:r>
        <w:t>conclusion: not pursued due to scope extension</w:t>
      </w:r>
    </w:p>
    <w:p w14:paraId="4971EB1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540A66" w14:textId="77777777" w:rsidR="00494A59" w:rsidRDefault="00494A59" w:rsidP="00494A59">
      <w:pPr>
        <w:pStyle w:val="Heading5"/>
      </w:pPr>
      <w:bookmarkStart w:id="142" w:name="_Toc189232881"/>
      <w:bookmarkStart w:id="143" w:name="_Toc189421597"/>
      <w:r>
        <w:lastRenderedPageBreak/>
        <w:t>9.3.1.3</w:t>
      </w:r>
      <w:r>
        <w:tab/>
        <w:t>AI/ML for NR air interface [RAN1 WI: NR_AIML_air]</w:t>
      </w:r>
      <w:bookmarkEnd w:id="142"/>
      <w:bookmarkEnd w:id="143"/>
    </w:p>
    <w:p w14:paraId="5D1FC45E" w14:textId="77777777" w:rsidR="00494A59" w:rsidRDefault="00494A59" w:rsidP="00494A59">
      <w:pPr>
        <w:rPr>
          <w:rFonts w:ascii="Arial" w:hAnsi="Arial" w:cs="Arial"/>
          <w:b/>
          <w:sz w:val="24"/>
        </w:rPr>
      </w:pPr>
      <w:r>
        <w:rPr>
          <w:rFonts w:ascii="Arial" w:hAnsi="Arial" w:cs="Arial"/>
          <w:b/>
          <w:color w:val="0000FF"/>
          <w:sz w:val="24"/>
        </w:rPr>
        <w:t>RP-242954</w:t>
      </w:r>
      <w:r>
        <w:rPr>
          <w:rFonts w:ascii="Arial" w:hAnsi="Arial" w:cs="Arial"/>
          <w:b/>
          <w:color w:val="0000FF"/>
          <w:sz w:val="24"/>
        </w:rPr>
        <w:tab/>
      </w:r>
      <w:r>
        <w:rPr>
          <w:rFonts w:ascii="Arial" w:hAnsi="Arial" w:cs="Arial"/>
          <w:b/>
          <w:sz w:val="24"/>
        </w:rPr>
        <w:t>Reply LS to RP-242389 on AIML data collection (S2-2411191; to: RAN2, RAN3; cc: SA, RAN, SA3, SA5; contact: Interdigital)</w:t>
      </w:r>
    </w:p>
    <w:p w14:paraId="26BD37C5"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S2-2411191, to RAN2, RAN3, cc SA, RAN, SA3, SA5</w:t>
      </w:r>
      <w:r>
        <w:rPr>
          <w:i/>
        </w:rPr>
        <w:br/>
      </w:r>
      <w:r>
        <w:rPr>
          <w:i/>
        </w:rPr>
        <w:tab/>
      </w:r>
      <w:r>
        <w:rPr>
          <w:i/>
        </w:rPr>
        <w:tab/>
      </w:r>
      <w:r>
        <w:rPr>
          <w:i/>
        </w:rPr>
        <w:tab/>
      </w:r>
      <w:r>
        <w:rPr>
          <w:i/>
        </w:rPr>
        <w:tab/>
      </w:r>
      <w:r>
        <w:rPr>
          <w:i/>
        </w:rPr>
        <w:tab/>
        <w:t>Source: SA2</w:t>
      </w:r>
    </w:p>
    <w:p w14:paraId="44115071" w14:textId="77777777" w:rsidR="00494A59" w:rsidRDefault="00494A59" w:rsidP="00494A59">
      <w:pPr>
        <w:rPr>
          <w:rFonts w:ascii="Arial" w:hAnsi="Arial" w:cs="Arial"/>
          <w:b/>
        </w:rPr>
      </w:pPr>
      <w:r>
        <w:rPr>
          <w:rFonts w:ascii="Arial" w:hAnsi="Arial" w:cs="Arial"/>
          <w:b/>
        </w:rPr>
        <w:t xml:space="preserve">Abstract: </w:t>
      </w:r>
    </w:p>
    <w:p w14:paraId="6747CAA7" w14:textId="77777777" w:rsidR="00494A59" w:rsidRDefault="00494A59" w:rsidP="00494A59">
      <w:r>
        <w:t>no RAN action requested</w:t>
      </w:r>
    </w:p>
    <w:p w14:paraId="48364D12" w14:textId="77777777" w:rsidR="00494A59" w:rsidRDefault="00494A59" w:rsidP="00494A59">
      <w:pPr>
        <w:rPr>
          <w:rFonts w:ascii="Arial" w:hAnsi="Arial" w:cs="Arial"/>
          <w:b/>
        </w:rPr>
      </w:pPr>
      <w:r>
        <w:rPr>
          <w:rFonts w:ascii="Arial" w:hAnsi="Arial" w:cs="Arial"/>
          <w:b/>
        </w:rPr>
        <w:t xml:space="preserve">Discussion: </w:t>
      </w:r>
    </w:p>
    <w:p w14:paraId="663794A9" w14:textId="77777777" w:rsidR="00494A59" w:rsidRDefault="00494A59" w:rsidP="00494A59">
      <w:r>
        <w:t>moved from AI 7 to AI 9.3.1.3</w:t>
      </w:r>
    </w:p>
    <w:p w14:paraId="7D4F11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044BA" w14:textId="77777777" w:rsidR="00494A59" w:rsidRDefault="00494A59" w:rsidP="00494A59">
      <w:pPr>
        <w:rPr>
          <w:rFonts w:ascii="Arial" w:hAnsi="Arial" w:cs="Arial"/>
          <w:b/>
          <w:sz w:val="24"/>
        </w:rPr>
      </w:pPr>
      <w:r>
        <w:rPr>
          <w:rFonts w:ascii="Arial" w:hAnsi="Arial" w:cs="Arial"/>
          <w:b/>
          <w:color w:val="0000FF"/>
          <w:sz w:val="24"/>
        </w:rPr>
        <w:t>RP-242443</w:t>
      </w:r>
      <w:r>
        <w:rPr>
          <w:rFonts w:ascii="Arial" w:hAnsi="Arial" w:cs="Arial"/>
          <w:b/>
          <w:color w:val="0000FF"/>
          <w:sz w:val="24"/>
        </w:rPr>
        <w:tab/>
      </w:r>
      <w:r>
        <w:rPr>
          <w:rFonts w:ascii="Arial" w:hAnsi="Arial" w:cs="Arial"/>
          <w:b/>
          <w:sz w:val="24"/>
        </w:rPr>
        <w:t>Reply LS to S2-2411191 = RP-242954 on AIML data collection (R2-2411152; to: SA2; cc: RAN, RAN1, RAN3, SA, SA5, SA3; contact: Interdigital)</w:t>
      </w:r>
    </w:p>
    <w:p w14:paraId="513987EF"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R2-2411152, to SA2, cc RAN, RAN1, RAN3, SA, SA5, SA3</w:t>
      </w:r>
      <w:r>
        <w:rPr>
          <w:i/>
        </w:rPr>
        <w:br/>
      </w:r>
      <w:r>
        <w:rPr>
          <w:i/>
        </w:rPr>
        <w:tab/>
      </w:r>
      <w:r>
        <w:rPr>
          <w:i/>
        </w:rPr>
        <w:tab/>
      </w:r>
      <w:r>
        <w:rPr>
          <w:i/>
        </w:rPr>
        <w:tab/>
      </w:r>
      <w:r>
        <w:rPr>
          <w:i/>
        </w:rPr>
        <w:tab/>
      </w:r>
      <w:r>
        <w:rPr>
          <w:i/>
        </w:rPr>
        <w:tab/>
        <w:t>Source: RAN2</w:t>
      </w:r>
    </w:p>
    <w:p w14:paraId="2720B909" w14:textId="77777777" w:rsidR="00494A59" w:rsidRDefault="00494A59" w:rsidP="00494A59">
      <w:pPr>
        <w:rPr>
          <w:rFonts w:ascii="Arial" w:hAnsi="Arial" w:cs="Arial"/>
          <w:b/>
        </w:rPr>
      </w:pPr>
      <w:r>
        <w:rPr>
          <w:rFonts w:ascii="Arial" w:hAnsi="Arial" w:cs="Arial"/>
          <w:b/>
        </w:rPr>
        <w:t xml:space="preserve">Abstract: </w:t>
      </w:r>
    </w:p>
    <w:p w14:paraId="2D67669D" w14:textId="77777777" w:rsidR="00494A59" w:rsidRDefault="00494A59" w:rsidP="00494A59">
      <w:r>
        <w:t>no RAN action requested</w:t>
      </w:r>
    </w:p>
    <w:p w14:paraId="72D84E6D" w14:textId="77777777" w:rsidR="00494A59" w:rsidRDefault="00494A59" w:rsidP="00494A59">
      <w:pPr>
        <w:rPr>
          <w:rFonts w:ascii="Arial" w:hAnsi="Arial" w:cs="Arial"/>
          <w:b/>
        </w:rPr>
      </w:pPr>
      <w:r>
        <w:rPr>
          <w:rFonts w:ascii="Arial" w:hAnsi="Arial" w:cs="Arial"/>
          <w:b/>
        </w:rPr>
        <w:t xml:space="preserve">Discussion: </w:t>
      </w:r>
    </w:p>
    <w:p w14:paraId="6F45B10B" w14:textId="77777777" w:rsidR="00494A59" w:rsidRDefault="00494A59" w:rsidP="00494A59">
      <w:r>
        <w:t>moved from AI 7 to AI 9.3.1.3</w:t>
      </w:r>
    </w:p>
    <w:p w14:paraId="5FA5E02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59E1F" w14:textId="77777777" w:rsidR="00494A59" w:rsidRDefault="00494A59" w:rsidP="00494A59">
      <w:pPr>
        <w:rPr>
          <w:rFonts w:ascii="Arial" w:hAnsi="Arial" w:cs="Arial"/>
          <w:b/>
          <w:sz w:val="24"/>
        </w:rPr>
      </w:pPr>
      <w:r>
        <w:rPr>
          <w:rFonts w:ascii="Arial" w:hAnsi="Arial" w:cs="Arial"/>
          <w:b/>
          <w:color w:val="0000FF"/>
          <w:sz w:val="24"/>
        </w:rPr>
        <w:t>RP-242446</w:t>
      </w:r>
      <w:r>
        <w:rPr>
          <w:rFonts w:ascii="Arial" w:hAnsi="Arial" w:cs="Arial"/>
          <w:b/>
          <w:color w:val="0000FF"/>
          <w:sz w:val="24"/>
        </w:rPr>
        <w:tab/>
      </w:r>
      <w:r>
        <w:rPr>
          <w:rFonts w:ascii="Arial" w:hAnsi="Arial" w:cs="Arial"/>
          <w:b/>
          <w:sz w:val="24"/>
        </w:rPr>
        <w:t>Reply LS to S2-2411191 = RP-242954 on AIML data collection (R3-247801; to: SA2; cc: RAN, RAN2, SA, SA3, SA5; contact: ZTE)</w:t>
      </w:r>
    </w:p>
    <w:p w14:paraId="7BDFF68E"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R3-247801, to SA2, cc RAN, RAN2, SA, SA3, SA5</w:t>
      </w:r>
      <w:r>
        <w:rPr>
          <w:i/>
        </w:rPr>
        <w:br/>
      </w:r>
      <w:r>
        <w:rPr>
          <w:i/>
        </w:rPr>
        <w:tab/>
      </w:r>
      <w:r>
        <w:rPr>
          <w:i/>
        </w:rPr>
        <w:tab/>
      </w:r>
      <w:r>
        <w:rPr>
          <w:i/>
        </w:rPr>
        <w:tab/>
      </w:r>
      <w:r>
        <w:rPr>
          <w:i/>
        </w:rPr>
        <w:tab/>
      </w:r>
      <w:r>
        <w:rPr>
          <w:i/>
        </w:rPr>
        <w:tab/>
        <w:t>Source: RAN3</w:t>
      </w:r>
    </w:p>
    <w:p w14:paraId="5A02A9FC" w14:textId="77777777" w:rsidR="00494A59" w:rsidRDefault="00494A59" w:rsidP="00494A59">
      <w:pPr>
        <w:rPr>
          <w:rFonts w:ascii="Arial" w:hAnsi="Arial" w:cs="Arial"/>
          <w:b/>
        </w:rPr>
      </w:pPr>
      <w:r>
        <w:rPr>
          <w:rFonts w:ascii="Arial" w:hAnsi="Arial" w:cs="Arial"/>
          <w:b/>
        </w:rPr>
        <w:t xml:space="preserve">Abstract: </w:t>
      </w:r>
    </w:p>
    <w:p w14:paraId="334000E3" w14:textId="77777777" w:rsidR="00494A59" w:rsidRDefault="00494A59" w:rsidP="00494A59">
      <w:r>
        <w:t>no RAN action requested</w:t>
      </w:r>
    </w:p>
    <w:p w14:paraId="396EE439" w14:textId="77777777" w:rsidR="00494A59" w:rsidRDefault="00494A59" w:rsidP="00494A59">
      <w:pPr>
        <w:rPr>
          <w:rFonts w:ascii="Arial" w:hAnsi="Arial" w:cs="Arial"/>
          <w:b/>
        </w:rPr>
      </w:pPr>
      <w:r>
        <w:rPr>
          <w:rFonts w:ascii="Arial" w:hAnsi="Arial" w:cs="Arial"/>
          <w:b/>
        </w:rPr>
        <w:t xml:space="preserve">Discussion: </w:t>
      </w:r>
    </w:p>
    <w:p w14:paraId="6E363DCA" w14:textId="77777777" w:rsidR="00494A59" w:rsidRDefault="00494A59" w:rsidP="00494A59">
      <w:r>
        <w:t>moved from AI 7 to AI 9.3.1.3</w:t>
      </w:r>
    </w:p>
    <w:p w14:paraId="31ED5B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B4324" w14:textId="77777777" w:rsidR="00494A59" w:rsidRDefault="00494A59" w:rsidP="00494A59">
      <w:pPr>
        <w:rPr>
          <w:rFonts w:ascii="Arial" w:hAnsi="Arial" w:cs="Arial"/>
          <w:b/>
          <w:sz w:val="24"/>
        </w:rPr>
      </w:pPr>
      <w:r>
        <w:rPr>
          <w:rFonts w:ascii="Arial" w:hAnsi="Arial" w:cs="Arial"/>
          <w:b/>
          <w:color w:val="0000FF"/>
          <w:sz w:val="24"/>
        </w:rPr>
        <w:t>RP-243195</w:t>
      </w:r>
      <w:r>
        <w:rPr>
          <w:rFonts w:ascii="Arial" w:hAnsi="Arial" w:cs="Arial"/>
          <w:b/>
          <w:color w:val="0000FF"/>
          <w:sz w:val="24"/>
        </w:rPr>
        <w:tab/>
      </w:r>
      <w:r>
        <w:rPr>
          <w:rFonts w:ascii="Arial" w:hAnsi="Arial" w:cs="Arial"/>
          <w:b/>
          <w:sz w:val="24"/>
        </w:rPr>
        <w:t>Reply LS to RP-242389 on AIML data collection (S3-245138; to: RAN; cc: RAN2, SA, SA1, SA2, SA5; contact: Samsung)</w:t>
      </w:r>
    </w:p>
    <w:p w14:paraId="6BABA487"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S3-245138, to RAN, cc RAN2, SA, SA1, SA2, SA5</w:t>
      </w:r>
      <w:r>
        <w:rPr>
          <w:i/>
        </w:rPr>
        <w:br/>
      </w:r>
      <w:r>
        <w:rPr>
          <w:i/>
        </w:rPr>
        <w:tab/>
      </w:r>
      <w:r>
        <w:rPr>
          <w:i/>
        </w:rPr>
        <w:tab/>
      </w:r>
      <w:r>
        <w:rPr>
          <w:i/>
        </w:rPr>
        <w:tab/>
      </w:r>
      <w:r>
        <w:rPr>
          <w:i/>
        </w:rPr>
        <w:tab/>
      </w:r>
      <w:r>
        <w:rPr>
          <w:i/>
        </w:rPr>
        <w:tab/>
        <w:t>Source: SA3</w:t>
      </w:r>
    </w:p>
    <w:p w14:paraId="32D3B0FA" w14:textId="77777777" w:rsidR="00494A59" w:rsidRDefault="00494A59" w:rsidP="00494A59">
      <w:pPr>
        <w:rPr>
          <w:rFonts w:ascii="Arial" w:hAnsi="Arial" w:cs="Arial"/>
          <w:b/>
        </w:rPr>
      </w:pPr>
      <w:r>
        <w:rPr>
          <w:rFonts w:ascii="Arial" w:hAnsi="Arial" w:cs="Arial"/>
          <w:b/>
        </w:rPr>
        <w:t xml:space="preserve">Abstract: </w:t>
      </w:r>
    </w:p>
    <w:p w14:paraId="7E3929E1" w14:textId="77777777" w:rsidR="00494A59" w:rsidRDefault="00494A59" w:rsidP="00494A59">
      <w:r>
        <w:t>RAN action requested</w:t>
      </w:r>
    </w:p>
    <w:p w14:paraId="72088C61" w14:textId="77777777" w:rsidR="00494A59" w:rsidRDefault="00494A59" w:rsidP="00494A59">
      <w:pPr>
        <w:rPr>
          <w:rFonts w:ascii="Arial" w:hAnsi="Arial" w:cs="Arial"/>
          <w:b/>
        </w:rPr>
      </w:pPr>
      <w:r>
        <w:rPr>
          <w:rFonts w:ascii="Arial" w:hAnsi="Arial" w:cs="Arial"/>
          <w:b/>
        </w:rPr>
        <w:t xml:space="preserve">Discussion: </w:t>
      </w:r>
    </w:p>
    <w:p w14:paraId="4CFE57F4" w14:textId="77777777" w:rsidR="00494A59" w:rsidRDefault="00494A59" w:rsidP="00494A59">
      <w:r>
        <w:lastRenderedPageBreak/>
        <w:t>moved from AI 7 to AI 9.3.1.3</w:t>
      </w:r>
    </w:p>
    <w:p w14:paraId="5481091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60B25" w14:textId="77777777" w:rsidR="00494A59" w:rsidRDefault="00494A59" w:rsidP="00494A59">
      <w:pPr>
        <w:rPr>
          <w:rFonts w:ascii="Arial" w:hAnsi="Arial" w:cs="Arial"/>
          <w:b/>
          <w:sz w:val="24"/>
        </w:rPr>
      </w:pPr>
      <w:r>
        <w:rPr>
          <w:rFonts w:ascii="Arial" w:hAnsi="Arial" w:cs="Arial"/>
          <w:b/>
          <w:color w:val="0000FF"/>
          <w:sz w:val="24"/>
        </w:rPr>
        <w:t>RP-243197</w:t>
      </w:r>
      <w:r>
        <w:rPr>
          <w:rFonts w:ascii="Arial" w:hAnsi="Arial" w:cs="Arial"/>
          <w:b/>
          <w:color w:val="0000FF"/>
          <w:sz w:val="24"/>
        </w:rPr>
        <w:tab/>
      </w:r>
      <w:r>
        <w:rPr>
          <w:rFonts w:ascii="Arial" w:hAnsi="Arial" w:cs="Arial"/>
          <w:b/>
          <w:sz w:val="24"/>
        </w:rPr>
        <w:t>Reply LS to RP-242389 on AIML Data Collection (S5-246299; to: RAN2; cc: RAN, RAN1, RAN2, RAN3, SA, SA2, SA3; contact: Nokia)</w:t>
      </w:r>
    </w:p>
    <w:p w14:paraId="1B268434"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S5-246299, to RAN2, cc RAN, RAN1, RAN2, RAN3, SA, SA2, SA3</w:t>
      </w:r>
      <w:r>
        <w:rPr>
          <w:i/>
        </w:rPr>
        <w:br/>
      </w:r>
      <w:r>
        <w:rPr>
          <w:i/>
        </w:rPr>
        <w:tab/>
      </w:r>
      <w:r>
        <w:rPr>
          <w:i/>
        </w:rPr>
        <w:tab/>
      </w:r>
      <w:r>
        <w:rPr>
          <w:i/>
        </w:rPr>
        <w:tab/>
      </w:r>
      <w:r>
        <w:rPr>
          <w:i/>
        </w:rPr>
        <w:tab/>
      </w:r>
      <w:r>
        <w:rPr>
          <w:i/>
        </w:rPr>
        <w:tab/>
        <w:t>Source: SA5</w:t>
      </w:r>
    </w:p>
    <w:p w14:paraId="2FAA78D0" w14:textId="77777777" w:rsidR="00494A59" w:rsidRDefault="00494A59" w:rsidP="00494A59">
      <w:pPr>
        <w:rPr>
          <w:rFonts w:ascii="Arial" w:hAnsi="Arial" w:cs="Arial"/>
          <w:b/>
        </w:rPr>
      </w:pPr>
      <w:r>
        <w:rPr>
          <w:rFonts w:ascii="Arial" w:hAnsi="Arial" w:cs="Arial"/>
          <w:b/>
        </w:rPr>
        <w:t xml:space="preserve">Abstract: </w:t>
      </w:r>
    </w:p>
    <w:p w14:paraId="39E986B3" w14:textId="77777777" w:rsidR="00494A59" w:rsidRDefault="00494A59" w:rsidP="00494A59">
      <w:r>
        <w:t>no RAN action requested</w:t>
      </w:r>
    </w:p>
    <w:p w14:paraId="4EE15146" w14:textId="77777777" w:rsidR="00494A59" w:rsidRDefault="00494A59" w:rsidP="00494A59">
      <w:pPr>
        <w:rPr>
          <w:rFonts w:ascii="Arial" w:hAnsi="Arial" w:cs="Arial"/>
          <w:b/>
        </w:rPr>
      </w:pPr>
      <w:r>
        <w:rPr>
          <w:rFonts w:ascii="Arial" w:hAnsi="Arial" w:cs="Arial"/>
          <w:b/>
        </w:rPr>
        <w:t xml:space="preserve">Discussion: </w:t>
      </w:r>
    </w:p>
    <w:p w14:paraId="34F7D8E0" w14:textId="77777777" w:rsidR="00494A59" w:rsidRDefault="00494A59" w:rsidP="00494A59">
      <w:r>
        <w:t>moved from AI 7 to AI 9.3.1.3</w:t>
      </w:r>
    </w:p>
    <w:p w14:paraId="2347D92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357FC" w14:textId="77777777" w:rsidR="00494A59" w:rsidRDefault="00494A59" w:rsidP="00494A59">
      <w:pPr>
        <w:rPr>
          <w:rFonts w:ascii="Arial" w:hAnsi="Arial" w:cs="Arial"/>
          <w:b/>
          <w:sz w:val="24"/>
        </w:rPr>
      </w:pPr>
      <w:r>
        <w:rPr>
          <w:rFonts w:ascii="Arial" w:hAnsi="Arial" w:cs="Arial"/>
          <w:b/>
          <w:color w:val="0000FF"/>
          <w:sz w:val="24"/>
        </w:rPr>
        <w:t>RP-242442</w:t>
      </w:r>
      <w:r>
        <w:rPr>
          <w:rFonts w:ascii="Arial" w:hAnsi="Arial" w:cs="Arial"/>
          <w:b/>
          <w:color w:val="0000FF"/>
          <w:sz w:val="24"/>
        </w:rPr>
        <w:tab/>
      </w:r>
      <w:r>
        <w:rPr>
          <w:rFonts w:ascii="Arial" w:hAnsi="Arial" w:cs="Arial"/>
          <w:b/>
          <w:sz w:val="24"/>
        </w:rPr>
        <w:t>Reply LS to S5-246299 = RP-243197 on AIML data collection (R2-2411114; to: SA5; cc: RAN, RAN1, RAN2, RAN3, SA, SA2, SA3; contact: Nokia)</w:t>
      </w:r>
    </w:p>
    <w:p w14:paraId="7C3320B5"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R2-2411114, to SA5, cc RAN, RAN1, RAN2, RAN3, SA, SA2, SA3</w:t>
      </w:r>
      <w:r>
        <w:rPr>
          <w:i/>
        </w:rPr>
        <w:br/>
      </w:r>
      <w:r>
        <w:rPr>
          <w:i/>
        </w:rPr>
        <w:tab/>
      </w:r>
      <w:r>
        <w:rPr>
          <w:i/>
        </w:rPr>
        <w:tab/>
      </w:r>
      <w:r>
        <w:rPr>
          <w:i/>
        </w:rPr>
        <w:tab/>
      </w:r>
      <w:r>
        <w:rPr>
          <w:i/>
        </w:rPr>
        <w:tab/>
      </w:r>
      <w:r>
        <w:rPr>
          <w:i/>
        </w:rPr>
        <w:tab/>
        <w:t>Source: RAN2</w:t>
      </w:r>
    </w:p>
    <w:p w14:paraId="507AA881" w14:textId="77777777" w:rsidR="00494A59" w:rsidRDefault="00494A59" w:rsidP="00494A59">
      <w:pPr>
        <w:rPr>
          <w:rFonts w:ascii="Arial" w:hAnsi="Arial" w:cs="Arial"/>
          <w:b/>
        </w:rPr>
      </w:pPr>
      <w:r>
        <w:rPr>
          <w:rFonts w:ascii="Arial" w:hAnsi="Arial" w:cs="Arial"/>
          <w:b/>
        </w:rPr>
        <w:t xml:space="preserve">Abstract: </w:t>
      </w:r>
    </w:p>
    <w:p w14:paraId="0C9F344F" w14:textId="77777777" w:rsidR="00494A59" w:rsidRDefault="00494A59" w:rsidP="00494A59">
      <w:r>
        <w:t>no RAN action requested</w:t>
      </w:r>
    </w:p>
    <w:p w14:paraId="52A66D33" w14:textId="77777777" w:rsidR="00494A59" w:rsidRDefault="00494A59" w:rsidP="00494A59">
      <w:pPr>
        <w:rPr>
          <w:rFonts w:ascii="Arial" w:hAnsi="Arial" w:cs="Arial"/>
          <w:b/>
        </w:rPr>
      </w:pPr>
      <w:r>
        <w:rPr>
          <w:rFonts w:ascii="Arial" w:hAnsi="Arial" w:cs="Arial"/>
          <w:b/>
        </w:rPr>
        <w:t xml:space="preserve">Discussion: </w:t>
      </w:r>
    </w:p>
    <w:p w14:paraId="55B827B3" w14:textId="77777777" w:rsidR="00494A59" w:rsidRDefault="00494A59" w:rsidP="00494A59">
      <w:r>
        <w:t>moved from AI 7 to AI 9.3.1.3</w:t>
      </w:r>
    </w:p>
    <w:p w14:paraId="14D7E6A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777D8" w14:textId="77777777" w:rsidR="00494A59" w:rsidRDefault="00494A59" w:rsidP="00494A59">
      <w:pPr>
        <w:rPr>
          <w:rFonts w:ascii="Arial" w:hAnsi="Arial" w:cs="Arial"/>
          <w:b/>
          <w:sz w:val="24"/>
        </w:rPr>
      </w:pPr>
      <w:r>
        <w:rPr>
          <w:rFonts w:ascii="Arial" w:hAnsi="Arial" w:cs="Arial"/>
          <w:b/>
          <w:color w:val="0000FF"/>
          <w:sz w:val="24"/>
        </w:rPr>
        <w:t>RP-243199</w:t>
      </w:r>
      <w:r>
        <w:rPr>
          <w:rFonts w:ascii="Arial" w:hAnsi="Arial" w:cs="Arial"/>
          <w:b/>
          <w:color w:val="0000FF"/>
          <w:sz w:val="24"/>
        </w:rPr>
        <w:tab/>
      </w:r>
      <w:r>
        <w:rPr>
          <w:rFonts w:ascii="Arial" w:hAnsi="Arial" w:cs="Arial"/>
          <w:b/>
          <w:sz w:val="24"/>
        </w:rPr>
        <w:t>Reply LS to R2-2411114 = RP-242442 on AIML Data Collection (S5-247336; to: RAN2; cc: SA, SA2, SA3, RAN1, RAN, RAN3; contact: Samsung)</w:t>
      </w:r>
    </w:p>
    <w:p w14:paraId="4E7D6CA3"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S5-247336, to RAN2, cc SA, SA2, SA3, RAN1, RAN, RAN3</w:t>
      </w:r>
      <w:r>
        <w:rPr>
          <w:i/>
        </w:rPr>
        <w:br/>
      </w:r>
      <w:r>
        <w:rPr>
          <w:i/>
        </w:rPr>
        <w:tab/>
      </w:r>
      <w:r>
        <w:rPr>
          <w:i/>
        </w:rPr>
        <w:tab/>
      </w:r>
      <w:r>
        <w:rPr>
          <w:i/>
        </w:rPr>
        <w:tab/>
      </w:r>
      <w:r>
        <w:rPr>
          <w:i/>
        </w:rPr>
        <w:tab/>
      </w:r>
      <w:r>
        <w:rPr>
          <w:i/>
        </w:rPr>
        <w:tab/>
        <w:t>Source: SA5</w:t>
      </w:r>
    </w:p>
    <w:p w14:paraId="3CBD9AE2" w14:textId="77777777" w:rsidR="00494A59" w:rsidRDefault="00494A59" w:rsidP="00494A59">
      <w:pPr>
        <w:rPr>
          <w:rFonts w:ascii="Arial" w:hAnsi="Arial" w:cs="Arial"/>
          <w:b/>
        </w:rPr>
      </w:pPr>
      <w:r>
        <w:rPr>
          <w:rFonts w:ascii="Arial" w:hAnsi="Arial" w:cs="Arial"/>
          <w:b/>
        </w:rPr>
        <w:t xml:space="preserve">Abstract: </w:t>
      </w:r>
    </w:p>
    <w:p w14:paraId="50EB98A2" w14:textId="77777777" w:rsidR="00494A59" w:rsidRDefault="00494A59" w:rsidP="00494A59">
      <w:r>
        <w:t>no RAN action requested</w:t>
      </w:r>
    </w:p>
    <w:p w14:paraId="794B5218" w14:textId="77777777" w:rsidR="00494A59" w:rsidRDefault="00494A59" w:rsidP="00494A59">
      <w:pPr>
        <w:rPr>
          <w:rFonts w:ascii="Arial" w:hAnsi="Arial" w:cs="Arial"/>
          <w:b/>
        </w:rPr>
      </w:pPr>
      <w:r>
        <w:rPr>
          <w:rFonts w:ascii="Arial" w:hAnsi="Arial" w:cs="Arial"/>
          <w:b/>
        </w:rPr>
        <w:t xml:space="preserve">Discussion: </w:t>
      </w:r>
    </w:p>
    <w:p w14:paraId="59995B5A" w14:textId="77777777" w:rsidR="00494A59" w:rsidRDefault="00494A59" w:rsidP="00494A59">
      <w:r>
        <w:t>moved from AI 7 to AI 9.3.1.3</w:t>
      </w:r>
    </w:p>
    <w:p w14:paraId="6B5276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D6CF4" w14:textId="77777777" w:rsidR="00494A59" w:rsidRDefault="00494A59" w:rsidP="00494A59">
      <w:pPr>
        <w:rPr>
          <w:rFonts w:ascii="Arial" w:hAnsi="Arial" w:cs="Arial"/>
          <w:b/>
          <w:sz w:val="24"/>
        </w:rPr>
      </w:pPr>
      <w:r>
        <w:rPr>
          <w:rFonts w:ascii="Arial" w:hAnsi="Arial" w:cs="Arial"/>
          <w:b/>
          <w:color w:val="0000FF"/>
          <w:sz w:val="24"/>
        </w:rPr>
        <w:t>RP-243198</w:t>
      </w:r>
      <w:r>
        <w:rPr>
          <w:rFonts w:ascii="Arial" w:hAnsi="Arial" w:cs="Arial"/>
          <w:b/>
          <w:color w:val="0000FF"/>
          <w:sz w:val="24"/>
        </w:rPr>
        <w:tab/>
      </w:r>
      <w:r>
        <w:rPr>
          <w:rFonts w:ascii="Arial" w:hAnsi="Arial" w:cs="Arial"/>
          <w:b/>
          <w:sz w:val="24"/>
        </w:rPr>
        <w:t>Reply LS to RP-242389 on AIML Data Collection (S5-247219; to: RAN; cc: SA, SA2, SA3, RAN1, RAN2, RAN3; contact: Nokia)</w:t>
      </w:r>
    </w:p>
    <w:p w14:paraId="1369B9A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S5-247219, to RAN, cc SA, SA2, SA3, RAN1, RAN2, RAN3</w:t>
      </w:r>
      <w:r>
        <w:rPr>
          <w:i/>
        </w:rPr>
        <w:br/>
      </w:r>
      <w:r>
        <w:rPr>
          <w:i/>
        </w:rPr>
        <w:tab/>
      </w:r>
      <w:r>
        <w:rPr>
          <w:i/>
        </w:rPr>
        <w:tab/>
      </w:r>
      <w:r>
        <w:rPr>
          <w:i/>
        </w:rPr>
        <w:tab/>
      </w:r>
      <w:r>
        <w:rPr>
          <w:i/>
        </w:rPr>
        <w:tab/>
      </w:r>
      <w:r>
        <w:rPr>
          <w:i/>
        </w:rPr>
        <w:tab/>
        <w:t>Source: SA5</w:t>
      </w:r>
    </w:p>
    <w:p w14:paraId="5A046D3F" w14:textId="77777777" w:rsidR="00494A59" w:rsidRDefault="00494A59" w:rsidP="00494A59">
      <w:pPr>
        <w:rPr>
          <w:rFonts w:ascii="Arial" w:hAnsi="Arial" w:cs="Arial"/>
          <w:b/>
        </w:rPr>
      </w:pPr>
      <w:r>
        <w:rPr>
          <w:rFonts w:ascii="Arial" w:hAnsi="Arial" w:cs="Arial"/>
          <w:b/>
        </w:rPr>
        <w:t xml:space="preserve">Abstract: </w:t>
      </w:r>
    </w:p>
    <w:p w14:paraId="76DFF674" w14:textId="77777777" w:rsidR="00494A59" w:rsidRDefault="00494A59" w:rsidP="00494A59">
      <w:r>
        <w:t>RAN action requested</w:t>
      </w:r>
    </w:p>
    <w:p w14:paraId="08FEC7EA" w14:textId="77777777" w:rsidR="00494A59" w:rsidRDefault="00494A59" w:rsidP="00494A59">
      <w:pPr>
        <w:rPr>
          <w:rFonts w:ascii="Arial" w:hAnsi="Arial" w:cs="Arial"/>
          <w:b/>
        </w:rPr>
      </w:pPr>
      <w:r>
        <w:rPr>
          <w:rFonts w:ascii="Arial" w:hAnsi="Arial" w:cs="Arial"/>
          <w:b/>
        </w:rPr>
        <w:lastRenderedPageBreak/>
        <w:t xml:space="preserve">Discussion: </w:t>
      </w:r>
    </w:p>
    <w:p w14:paraId="31481494" w14:textId="77777777" w:rsidR="00494A59" w:rsidRDefault="00494A59" w:rsidP="00494A59">
      <w:r>
        <w:t>moved from AI 7 to AI 9.3.1.3</w:t>
      </w:r>
    </w:p>
    <w:p w14:paraId="354A50E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F61CB" w14:textId="77777777" w:rsidR="00494A59" w:rsidRDefault="00494A59" w:rsidP="00494A59">
      <w:pPr>
        <w:rPr>
          <w:rFonts w:ascii="Arial" w:hAnsi="Arial" w:cs="Arial"/>
          <w:b/>
          <w:sz w:val="24"/>
        </w:rPr>
      </w:pPr>
      <w:r>
        <w:rPr>
          <w:rFonts w:ascii="Arial" w:hAnsi="Arial" w:cs="Arial"/>
          <w:b/>
          <w:color w:val="0000FF"/>
          <w:sz w:val="24"/>
        </w:rPr>
        <w:t>RP-242956</w:t>
      </w:r>
      <w:r>
        <w:rPr>
          <w:rFonts w:ascii="Arial" w:hAnsi="Arial" w:cs="Arial"/>
          <w:b/>
          <w:color w:val="0000FF"/>
          <w:sz w:val="24"/>
        </w:rPr>
        <w:tab/>
      </w:r>
      <w:r>
        <w:rPr>
          <w:rFonts w:ascii="Arial" w:hAnsi="Arial" w:cs="Arial"/>
          <w:b/>
          <w:sz w:val="24"/>
        </w:rPr>
        <w:t>Reply LS to RP-242389 on AIML data collection (S2-2412726; to: RAN, SA; cc: RAN1, RAN2, RAN3, SA3, SA5; contact: Interdigital)</w:t>
      </w:r>
    </w:p>
    <w:p w14:paraId="0C27B6D0"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S2-2412726, to RAN, SA, cc RAN1, RAN2, RAN3, SA3, SA5</w:t>
      </w:r>
      <w:r>
        <w:rPr>
          <w:i/>
        </w:rPr>
        <w:br/>
      </w:r>
      <w:r>
        <w:rPr>
          <w:i/>
        </w:rPr>
        <w:tab/>
      </w:r>
      <w:r>
        <w:rPr>
          <w:i/>
        </w:rPr>
        <w:tab/>
      </w:r>
      <w:r>
        <w:rPr>
          <w:i/>
        </w:rPr>
        <w:tab/>
      </w:r>
      <w:r>
        <w:rPr>
          <w:i/>
        </w:rPr>
        <w:tab/>
      </w:r>
      <w:r>
        <w:rPr>
          <w:i/>
        </w:rPr>
        <w:tab/>
        <w:t>Source: SA2</w:t>
      </w:r>
    </w:p>
    <w:p w14:paraId="6A9D0C06" w14:textId="77777777" w:rsidR="00494A59" w:rsidRDefault="00494A59" w:rsidP="00494A59">
      <w:pPr>
        <w:rPr>
          <w:rFonts w:ascii="Arial" w:hAnsi="Arial" w:cs="Arial"/>
          <w:b/>
        </w:rPr>
      </w:pPr>
      <w:r>
        <w:rPr>
          <w:rFonts w:ascii="Arial" w:hAnsi="Arial" w:cs="Arial"/>
          <w:b/>
        </w:rPr>
        <w:t xml:space="preserve">Abstract: </w:t>
      </w:r>
    </w:p>
    <w:p w14:paraId="25E32071" w14:textId="77777777" w:rsidR="00494A59" w:rsidRDefault="00494A59" w:rsidP="00494A59">
      <w:r>
        <w:t>no explicit RAN action requested</w:t>
      </w:r>
    </w:p>
    <w:p w14:paraId="156055DC" w14:textId="77777777" w:rsidR="00494A59" w:rsidRDefault="00494A59" w:rsidP="00494A59">
      <w:pPr>
        <w:rPr>
          <w:rFonts w:ascii="Arial" w:hAnsi="Arial" w:cs="Arial"/>
          <w:b/>
        </w:rPr>
      </w:pPr>
      <w:r>
        <w:rPr>
          <w:rFonts w:ascii="Arial" w:hAnsi="Arial" w:cs="Arial"/>
          <w:b/>
        </w:rPr>
        <w:t xml:space="preserve">Discussion: </w:t>
      </w:r>
    </w:p>
    <w:p w14:paraId="2BCAA55A" w14:textId="77777777" w:rsidR="00494A59" w:rsidRDefault="00494A59" w:rsidP="00494A59">
      <w:r>
        <w:t>moved from AI 7 to AI 9.3.1.3</w:t>
      </w:r>
    </w:p>
    <w:p w14:paraId="18362BA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5D48C" w14:textId="77777777" w:rsidR="00494A59" w:rsidRDefault="00494A59" w:rsidP="00494A59">
      <w:pPr>
        <w:rPr>
          <w:rFonts w:ascii="Arial" w:hAnsi="Arial" w:cs="Arial"/>
          <w:b/>
          <w:sz w:val="24"/>
        </w:rPr>
      </w:pPr>
      <w:r>
        <w:rPr>
          <w:rFonts w:ascii="Arial" w:hAnsi="Arial" w:cs="Arial"/>
          <w:b/>
          <w:color w:val="0000FF"/>
          <w:sz w:val="24"/>
        </w:rPr>
        <w:t>RP-243196</w:t>
      </w:r>
      <w:r>
        <w:rPr>
          <w:rFonts w:ascii="Arial" w:hAnsi="Arial" w:cs="Arial"/>
          <w:b/>
          <w:color w:val="0000FF"/>
          <w:sz w:val="24"/>
        </w:rPr>
        <w:tab/>
      </w:r>
      <w:r>
        <w:rPr>
          <w:rFonts w:ascii="Arial" w:hAnsi="Arial" w:cs="Arial"/>
          <w:b/>
          <w:sz w:val="24"/>
        </w:rPr>
        <w:t>LS on AI/ML Model transfer/delivery to UE (S5-246292; to: RAN2, RAN1; cc: RAN, SA, RAN3; contact: NEC)</w:t>
      </w:r>
    </w:p>
    <w:p w14:paraId="3927FD1D"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S5-246292, to RAN2, RAN1, cc RAN, SA, RAN3</w:t>
      </w:r>
      <w:r>
        <w:rPr>
          <w:i/>
        </w:rPr>
        <w:br/>
      </w:r>
      <w:r>
        <w:rPr>
          <w:i/>
        </w:rPr>
        <w:tab/>
      </w:r>
      <w:r>
        <w:rPr>
          <w:i/>
        </w:rPr>
        <w:tab/>
      </w:r>
      <w:r>
        <w:rPr>
          <w:i/>
        </w:rPr>
        <w:tab/>
      </w:r>
      <w:r>
        <w:rPr>
          <w:i/>
        </w:rPr>
        <w:tab/>
      </w:r>
      <w:r>
        <w:rPr>
          <w:i/>
        </w:rPr>
        <w:tab/>
        <w:t>Source: SA5</w:t>
      </w:r>
    </w:p>
    <w:p w14:paraId="4E261DEC" w14:textId="77777777" w:rsidR="00494A59" w:rsidRDefault="00494A59" w:rsidP="00494A59">
      <w:pPr>
        <w:rPr>
          <w:rFonts w:ascii="Arial" w:hAnsi="Arial" w:cs="Arial"/>
          <w:b/>
        </w:rPr>
      </w:pPr>
      <w:r>
        <w:rPr>
          <w:rFonts w:ascii="Arial" w:hAnsi="Arial" w:cs="Arial"/>
          <w:b/>
        </w:rPr>
        <w:t xml:space="preserve">Abstract: </w:t>
      </w:r>
    </w:p>
    <w:p w14:paraId="2756BF27" w14:textId="77777777" w:rsidR="00494A59" w:rsidRDefault="00494A59" w:rsidP="00494A59">
      <w:r>
        <w:t>no RAN action requested</w:t>
      </w:r>
    </w:p>
    <w:p w14:paraId="45EFFB88" w14:textId="77777777" w:rsidR="00494A59" w:rsidRDefault="00494A59" w:rsidP="00494A59">
      <w:pPr>
        <w:rPr>
          <w:rFonts w:ascii="Arial" w:hAnsi="Arial" w:cs="Arial"/>
          <w:b/>
        </w:rPr>
      </w:pPr>
      <w:r>
        <w:rPr>
          <w:rFonts w:ascii="Arial" w:hAnsi="Arial" w:cs="Arial"/>
          <w:b/>
        </w:rPr>
        <w:t xml:space="preserve">Discussion: </w:t>
      </w:r>
    </w:p>
    <w:p w14:paraId="22916B5F" w14:textId="77777777" w:rsidR="00494A59" w:rsidRDefault="00494A59" w:rsidP="00494A59">
      <w:r>
        <w:t>moved from AI 7 to AI 9.3.1.3</w:t>
      </w:r>
    </w:p>
    <w:p w14:paraId="3FD0E2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2AFB3" w14:textId="77777777" w:rsidR="00494A59" w:rsidRDefault="00494A59" w:rsidP="00494A59">
      <w:pPr>
        <w:rPr>
          <w:rFonts w:ascii="Arial" w:hAnsi="Arial" w:cs="Arial"/>
          <w:b/>
          <w:sz w:val="24"/>
        </w:rPr>
      </w:pPr>
      <w:r>
        <w:rPr>
          <w:rFonts w:ascii="Arial" w:hAnsi="Arial" w:cs="Arial"/>
          <w:b/>
          <w:color w:val="0000FF"/>
          <w:sz w:val="24"/>
        </w:rPr>
        <w:t>RP-242559</w:t>
      </w:r>
      <w:r>
        <w:rPr>
          <w:rFonts w:ascii="Arial" w:hAnsi="Arial" w:cs="Arial"/>
          <w:b/>
          <w:color w:val="0000FF"/>
          <w:sz w:val="24"/>
        </w:rPr>
        <w:tab/>
      </w:r>
      <w:r>
        <w:rPr>
          <w:rFonts w:ascii="Arial" w:hAnsi="Arial" w:cs="Arial"/>
          <w:b/>
          <w:sz w:val="24"/>
        </w:rPr>
        <w:t>Status report for WI on AI/ML for NR air interface</w:t>
      </w:r>
    </w:p>
    <w:p w14:paraId="556B39D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Europe Inc. - Italy</w:t>
      </w:r>
    </w:p>
    <w:p w14:paraId="0D9803AB" w14:textId="77777777" w:rsidR="00494A59" w:rsidRDefault="00494A59" w:rsidP="00494A59">
      <w:pPr>
        <w:rPr>
          <w:rFonts w:ascii="Arial" w:hAnsi="Arial" w:cs="Arial"/>
          <w:b/>
        </w:rPr>
      </w:pPr>
      <w:r>
        <w:rPr>
          <w:rFonts w:ascii="Arial" w:hAnsi="Arial" w:cs="Arial"/>
          <w:b/>
        </w:rPr>
        <w:t xml:space="preserve">Discussion: </w:t>
      </w:r>
    </w:p>
    <w:p w14:paraId="1BD180EE" w14:textId="77777777" w:rsidR="00494A59" w:rsidRDefault="00494A59" w:rsidP="00494A59">
      <w:r>
        <w:t>MCC: this WI will be split into a proper REL-19 SI (RP-243245) affecting the former SI TR 38.843 (of REL-18 SI FS_NR_AIML_air) and a revised REL-19 WI (RP-243244); the revised WID will be kept at 55% while the SI will have 0% after RAN #106 as it is "new"</w:t>
      </w:r>
    </w:p>
    <w:p w14:paraId="4F4BDAB7" w14:textId="77777777" w:rsidR="00494A59" w:rsidRDefault="00494A59" w:rsidP="00494A59">
      <w:r>
        <w:t>Nokia: The Section 2.2.3 ‘Remaining Open issues’ the following states  “Related to the topic of UE-side data collection, whether further discussions are needed in RAN2 depends on RAN#106 discussion/progress.” The WID, however, clearly states that UE-side data collection is important part of the WI and RAN hasn’t had any discussion to stop further work in RAN2. Instead RAN#105 agreed requirements for data collection for UE-side model training in RP-242389. RAN#105 indicated even to SA, SA2 etc. that it will make a final decision in RAN#106 on which UE-side data collection solutions to proceed with.</w:t>
      </w:r>
    </w:p>
    <w:p w14:paraId="2C12776C" w14:textId="77777777" w:rsidR="00494A59" w:rsidRDefault="00494A59" w:rsidP="00494A59">
      <w:r>
        <w:t>We would like to understand why the rapporteurs are considering that further RAN2 discussion may not be needed after RAN#106 although the specification of UE-side data collection is still open item and completing UE-side data collection specifications is necessary for successfully completing the WI.</w:t>
      </w:r>
    </w:p>
    <w:p w14:paraId="5B7C350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A9892" w14:textId="77777777" w:rsidR="00494A59" w:rsidRDefault="00494A59" w:rsidP="00494A59">
      <w:pPr>
        <w:rPr>
          <w:rFonts w:ascii="Arial" w:hAnsi="Arial" w:cs="Arial"/>
          <w:b/>
          <w:sz w:val="24"/>
        </w:rPr>
      </w:pPr>
      <w:r>
        <w:rPr>
          <w:rFonts w:ascii="Arial" w:hAnsi="Arial" w:cs="Arial"/>
          <w:b/>
          <w:color w:val="0000FF"/>
          <w:sz w:val="24"/>
        </w:rPr>
        <w:t>RP-242655</w:t>
      </w:r>
      <w:r>
        <w:rPr>
          <w:rFonts w:ascii="Arial" w:hAnsi="Arial" w:cs="Arial"/>
          <w:b/>
          <w:color w:val="0000FF"/>
          <w:sz w:val="24"/>
        </w:rPr>
        <w:tab/>
      </w:r>
      <w:r>
        <w:rPr>
          <w:rFonts w:ascii="Arial" w:hAnsi="Arial" w:cs="Arial"/>
          <w:b/>
          <w:sz w:val="24"/>
        </w:rPr>
        <w:t>Way Forward on Data Collection for UE-side AI/ML Models</w:t>
      </w:r>
    </w:p>
    <w:p w14:paraId="7C8BE2C4"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Qualcomm</w:t>
      </w:r>
    </w:p>
    <w:p w14:paraId="1D876F3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C26E1D" w14:textId="77777777" w:rsidR="00494A59" w:rsidRDefault="00494A59" w:rsidP="00494A59">
      <w:pPr>
        <w:rPr>
          <w:rFonts w:ascii="Arial" w:hAnsi="Arial" w:cs="Arial"/>
          <w:b/>
          <w:sz w:val="24"/>
        </w:rPr>
      </w:pPr>
      <w:r>
        <w:rPr>
          <w:rFonts w:ascii="Arial" w:hAnsi="Arial" w:cs="Arial"/>
          <w:b/>
          <w:color w:val="0000FF"/>
          <w:sz w:val="24"/>
        </w:rPr>
        <w:t>RP-242798</w:t>
      </w:r>
      <w:r>
        <w:rPr>
          <w:rFonts w:ascii="Arial" w:hAnsi="Arial" w:cs="Arial"/>
          <w:b/>
          <w:color w:val="0000FF"/>
          <w:sz w:val="24"/>
        </w:rPr>
        <w:tab/>
      </w:r>
      <w:r>
        <w:rPr>
          <w:rFonts w:ascii="Arial" w:hAnsi="Arial" w:cs="Arial"/>
          <w:b/>
          <w:sz w:val="24"/>
        </w:rPr>
        <w:t>Discussion on Data Collection for UE Sided Model Training</w:t>
      </w:r>
    </w:p>
    <w:p w14:paraId="1107464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F1FA91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6EA5D" w14:textId="77777777" w:rsidR="00494A59" w:rsidRDefault="00494A59" w:rsidP="00494A59">
      <w:pPr>
        <w:rPr>
          <w:rFonts w:ascii="Arial" w:hAnsi="Arial" w:cs="Arial"/>
          <w:b/>
          <w:sz w:val="24"/>
        </w:rPr>
      </w:pPr>
      <w:r>
        <w:rPr>
          <w:rFonts w:ascii="Arial" w:hAnsi="Arial" w:cs="Arial"/>
          <w:b/>
          <w:color w:val="0000FF"/>
          <w:sz w:val="24"/>
        </w:rPr>
        <w:t>RP-242826</w:t>
      </w:r>
      <w:r>
        <w:rPr>
          <w:rFonts w:ascii="Arial" w:hAnsi="Arial" w:cs="Arial"/>
          <w:b/>
          <w:color w:val="0000FF"/>
          <w:sz w:val="24"/>
        </w:rPr>
        <w:tab/>
      </w:r>
      <w:r>
        <w:rPr>
          <w:rFonts w:ascii="Arial" w:hAnsi="Arial" w:cs="Arial"/>
          <w:b/>
          <w:sz w:val="24"/>
        </w:rPr>
        <w:t>View on Rel-19 AI/ML UE side data collection</w:t>
      </w:r>
    </w:p>
    <w:p w14:paraId="0A79DA2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FB331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6CC4A" w14:textId="77777777" w:rsidR="00494A59" w:rsidRDefault="00494A59" w:rsidP="00494A59">
      <w:pPr>
        <w:rPr>
          <w:rFonts w:ascii="Arial" w:hAnsi="Arial" w:cs="Arial"/>
          <w:b/>
          <w:sz w:val="24"/>
        </w:rPr>
      </w:pPr>
      <w:r>
        <w:rPr>
          <w:rFonts w:ascii="Arial" w:hAnsi="Arial" w:cs="Arial"/>
          <w:b/>
          <w:color w:val="0000FF"/>
          <w:sz w:val="24"/>
        </w:rPr>
        <w:t>RP-242840</w:t>
      </w:r>
      <w:r>
        <w:rPr>
          <w:rFonts w:ascii="Arial" w:hAnsi="Arial" w:cs="Arial"/>
          <w:b/>
          <w:color w:val="0000FF"/>
          <w:sz w:val="24"/>
        </w:rPr>
        <w:tab/>
      </w:r>
      <w:r>
        <w:rPr>
          <w:rFonts w:ascii="Arial" w:hAnsi="Arial" w:cs="Arial"/>
          <w:b/>
          <w:sz w:val="24"/>
        </w:rPr>
        <w:t>On AI/ML UE-sided Data Collection</w:t>
      </w:r>
    </w:p>
    <w:p w14:paraId="0657FD2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Computer Trading Co. Ltd</w:t>
      </w:r>
    </w:p>
    <w:p w14:paraId="789701C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C15DE" w14:textId="77777777" w:rsidR="00494A59" w:rsidRDefault="00494A59" w:rsidP="00494A59">
      <w:pPr>
        <w:rPr>
          <w:rFonts w:ascii="Arial" w:hAnsi="Arial" w:cs="Arial"/>
          <w:b/>
          <w:sz w:val="24"/>
        </w:rPr>
      </w:pPr>
      <w:r>
        <w:rPr>
          <w:rFonts w:ascii="Arial" w:hAnsi="Arial" w:cs="Arial"/>
          <w:b/>
          <w:color w:val="0000FF"/>
          <w:sz w:val="24"/>
        </w:rPr>
        <w:t>RP-242850</w:t>
      </w:r>
      <w:r>
        <w:rPr>
          <w:rFonts w:ascii="Arial" w:hAnsi="Arial" w:cs="Arial"/>
          <w:b/>
          <w:color w:val="0000FF"/>
          <w:sz w:val="24"/>
        </w:rPr>
        <w:tab/>
      </w:r>
      <w:r>
        <w:rPr>
          <w:rFonts w:ascii="Arial" w:hAnsi="Arial" w:cs="Arial"/>
          <w:b/>
          <w:sz w:val="24"/>
        </w:rPr>
        <w:t>Data collection for UE-side model training</w:t>
      </w:r>
    </w:p>
    <w:p w14:paraId="3A4FD91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44903D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5A5A1" w14:textId="77777777" w:rsidR="00494A59" w:rsidRDefault="00494A59" w:rsidP="00494A59">
      <w:pPr>
        <w:rPr>
          <w:rFonts w:ascii="Arial" w:hAnsi="Arial" w:cs="Arial"/>
          <w:b/>
          <w:sz w:val="24"/>
        </w:rPr>
      </w:pPr>
      <w:r>
        <w:rPr>
          <w:rFonts w:ascii="Arial" w:hAnsi="Arial" w:cs="Arial"/>
          <w:b/>
          <w:color w:val="0000FF"/>
          <w:sz w:val="24"/>
        </w:rPr>
        <w:t>RP-243189</w:t>
      </w:r>
      <w:r>
        <w:rPr>
          <w:rFonts w:ascii="Arial" w:hAnsi="Arial" w:cs="Arial"/>
          <w:b/>
          <w:color w:val="0000FF"/>
          <w:sz w:val="24"/>
        </w:rPr>
        <w:tab/>
      </w:r>
      <w:r>
        <w:rPr>
          <w:rFonts w:ascii="Arial" w:hAnsi="Arial" w:cs="Arial"/>
          <w:b/>
          <w:sz w:val="24"/>
        </w:rPr>
        <w:t>Data Collection for UE-side AI/ML Models</w:t>
      </w:r>
    </w:p>
    <w:p w14:paraId="5F4FC66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127AA6F3" w14:textId="77777777" w:rsidR="00494A59" w:rsidRDefault="00494A59" w:rsidP="00494A59">
      <w:pPr>
        <w:rPr>
          <w:rFonts w:ascii="Arial" w:hAnsi="Arial" w:cs="Arial"/>
          <w:b/>
        </w:rPr>
      </w:pPr>
      <w:r>
        <w:rPr>
          <w:rFonts w:ascii="Arial" w:hAnsi="Arial" w:cs="Arial"/>
          <w:b/>
        </w:rPr>
        <w:t xml:space="preserve">Abstract: </w:t>
      </w:r>
    </w:p>
    <w:p w14:paraId="066369BC" w14:textId="77777777" w:rsidR="00494A59" w:rsidRDefault="00494A59" w:rsidP="00494A59">
      <w:r>
        <w:t>After receiving input from SA2, RAN now needs to down select to option 2 and 3</w:t>
      </w:r>
    </w:p>
    <w:p w14:paraId="2EDC0047" w14:textId="77777777" w:rsidR="00494A59" w:rsidRDefault="00494A59" w:rsidP="00494A59">
      <w:pPr>
        <w:rPr>
          <w:rFonts w:ascii="Arial" w:hAnsi="Arial" w:cs="Arial"/>
          <w:b/>
        </w:rPr>
      </w:pPr>
      <w:r>
        <w:rPr>
          <w:rFonts w:ascii="Arial" w:hAnsi="Arial" w:cs="Arial"/>
          <w:b/>
        </w:rPr>
        <w:t xml:space="preserve">Discussion: </w:t>
      </w:r>
    </w:p>
    <w:p w14:paraId="4903795C" w14:textId="77777777" w:rsidR="00494A59" w:rsidRDefault="00494A59" w:rsidP="00494A59">
      <w:r>
        <w:t>Proposal: RAN#106 to decide to down select to Options 2 and 3 (described in RP-242389) for data collection for UE-sided model training</w:t>
      </w:r>
    </w:p>
    <w:p w14:paraId="2553A8E6" w14:textId="77777777" w:rsidR="00494A59" w:rsidRDefault="00494A59" w:rsidP="00494A59">
      <w:r>
        <w:t>Nokia: we should try to solve the problem and not remove the solution from the WI</w:t>
      </w:r>
    </w:p>
    <w:p w14:paraId="1583374E" w14:textId="77777777" w:rsidR="00494A59" w:rsidRDefault="00494A59" w:rsidP="00494A59">
      <w:r>
        <w:t>Xiaomi: option 1a has no spec impact and maybe we could work from this assumption</w:t>
      </w:r>
    </w:p>
    <w:p w14:paraId="65ED6434" w14:textId="77777777" w:rsidR="00494A59" w:rsidRDefault="00494A59" w:rsidP="00494A59">
      <w:r>
        <w:t>Samsung: as SA2 will not be able to study this in REL-19 so we should remove the objective from the REL-19 RAN WI</w:t>
      </w:r>
    </w:p>
    <w:p w14:paraId="5F2A19EC" w14:textId="77777777" w:rsidR="00494A59" w:rsidRDefault="00494A59" w:rsidP="00494A59">
      <w:r>
        <w:t>vivo: agrees that we cannot assume any other option than 1a in REL-19</w:t>
      </w:r>
    </w:p>
    <w:p w14:paraId="6D315650" w14:textId="77777777" w:rsidR="00494A59" w:rsidRDefault="00494A59" w:rsidP="00494A59">
      <w:r>
        <w:t>ZTE: situation is similar to the situation at RAN #105</w:t>
      </w:r>
    </w:p>
    <w:p w14:paraId="18C92444" w14:textId="77777777" w:rsidR="00494A59" w:rsidRDefault="00494A59" w:rsidP="00494A59">
      <w:r>
        <w:t>CATT: take a decision at RAN #106 or remove it from REL-19</w:t>
      </w:r>
    </w:p>
    <w:p w14:paraId="7780F913" w14:textId="77777777" w:rsidR="00494A59" w:rsidRDefault="00494A59" w:rsidP="00494A59">
      <w:r>
        <w:t>Mediatek: supports to remove options that do not fulfill requirements, so supports operators' view</w:t>
      </w:r>
    </w:p>
    <w:p w14:paraId="29E04CD5" w14:textId="77777777" w:rsidR="00494A59" w:rsidRDefault="00494A59" w:rsidP="00494A59">
      <w:r>
        <w:t>Oppo: unless SA2 can make some progress, it will be difficult for RAN2 to progress</w:t>
      </w:r>
    </w:p>
    <w:p w14:paraId="1CF055D5" w14:textId="77777777" w:rsidR="00494A59" w:rsidRDefault="00494A59" w:rsidP="00494A59">
      <w:r>
        <w:t>AT&amp;T: supports the T-Mobile paper</w:t>
      </w:r>
    </w:p>
    <w:p w14:paraId="4B1986AC" w14:textId="77777777" w:rsidR="00494A59" w:rsidRDefault="00494A59" w:rsidP="00494A59">
      <w:r>
        <w:t>Apple: reminds that we are discussing a small subfeature of AIML</w:t>
      </w:r>
    </w:p>
    <w:p w14:paraId="2D505A77" w14:textId="77777777" w:rsidR="00494A59" w:rsidRDefault="00494A59" w:rsidP="00494A59">
      <w:r>
        <w:lastRenderedPageBreak/>
        <w:t>Nokia: is important to continue studying this and to address operator's requirements</w:t>
      </w:r>
    </w:p>
    <w:p w14:paraId="7EAB42DF" w14:textId="77777777" w:rsidR="00494A59" w:rsidRDefault="00494A59" w:rsidP="00494A59">
      <w:r>
        <w:t>Qualcomm: need to indicate to SA2 that eventually we will have a solution</w:t>
      </w:r>
    </w:p>
    <w:p w14:paraId="0B315555" w14:textId="77777777" w:rsidR="00494A59" w:rsidRDefault="00494A59" w:rsidP="00494A59">
      <w:r>
        <w:t>Telecom Italia: important for us is that the solution is network controlled</w:t>
      </w:r>
    </w:p>
    <w:p w14:paraId="7EA35C24" w14:textId="77777777" w:rsidR="00494A59" w:rsidRDefault="00494A59" w:rsidP="00494A59">
      <w:r>
        <w:t>BT: concerned about random amount of data that is sent around the network and who is paying for this; important is that the network knows that it is AIML data and that the network can control it</w:t>
      </w:r>
    </w:p>
    <w:p w14:paraId="5C12CF1B" w14:textId="77777777" w:rsidR="00494A59" w:rsidRDefault="00494A59" w:rsidP="00494A59">
      <w:r>
        <w:t>Orange: we want control and a standardized solution; we are supportive to continue the study in REL-19</w:t>
      </w:r>
    </w:p>
    <w:p w14:paraId="58A02CBA" w14:textId="77777777" w:rsidR="00494A59" w:rsidRDefault="00494A59" w:rsidP="00494A59">
      <w:r>
        <w:t>CMCC: option 1a can be done by anyone as there is no standardization impact, topic is also important for 6G</w:t>
      </w:r>
    </w:p>
    <w:p w14:paraId="13E0C752" w14:textId="77777777" w:rsidR="00494A59" w:rsidRDefault="00494A59" w:rsidP="00494A59">
      <w:r>
        <w:t>KDDI: we are fine to prioritize option 1a but we do not want to see option 2/3 dropped</w:t>
      </w:r>
    </w:p>
    <w:p w14:paraId="314B4FE9" w14:textId="77777777" w:rsidR="00494A59" w:rsidRDefault="00494A59" w:rsidP="00494A59">
      <w:r>
        <w:t>Vodafone: would be good to get this solved before 6G</w:t>
      </w:r>
    </w:p>
    <w:p w14:paraId="31455D2F" w14:textId="77777777" w:rsidR="00494A59" w:rsidRDefault="00494A59" w:rsidP="00494A59">
      <w:r>
        <w:t>RAN2 chair (Interdigital): RAN2 spent a lot of time on this already so we should be able to find a solution</w:t>
      </w:r>
    </w:p>
    <w:p w14:paraId="4D14AF1D" w14:textId="77777777" w:rsidR="00494A59" w:rsidRDefault="00494A59" w:rsidP="00494A59">
      <w:r>
        <w:t>RAN chair: is it necessary to do something besides option 1a or not, this seems to be the question</w:t>
      </w:r>
    </w:p>
    <w:p w14:paraId="2D8EB99D" w14:textId="77777777" w:rsidR="00494A59" w:rsidRDefault="00494A59" w:rsidP="00494A59">
      <w:r>
        <w:t>Nokia: there was a strong wish to standardize (1a is not a standards solution)</w:t>
      </w:r>
    </w:p>
    <w:p w14:paraId="577379DA" w14:textId="77777777" w:rsidR="00494A59" w:rsidRDefault="00494A59" w:rsidP="00494A59">
      <w:r>
        <w:t>Apple: there is also an aspect of user privacy to be considered</w:t>
      </w:r>
    </w:p>
    <w:p w14:paraId="0416746B" w14:textId="77777777" w:rsidR="00494A59" w:rsidRDefault="00494A59" w:rsidP="00494A59">
      <w:r>
        <w:t>Mediatek: we should standardize it now in order to avoid repetition of the discussion for 6G</w:t>
      </w:r>
    </w:p>
    <w:p w14:paraId="6C7CE6A3" w14:textId="77777777" w:rsidR="00494A59" w:rsidRDefault="00494A59" w:rsidP="00494A59">
      <w:r>
        <w:t>DT: no doubt that this needs to be standardized (sees some similarities with MDT)</w:t>
      </w:r>
    </w:p>
    <w:p w14:paraId="0EA8FD25" w14:textId="77777777" w:rsidR="00494A59" w:rsidRDefault="00494A59" w:rsidP="00494A59">
      <w:r>
        <w:t>RAN chair: how many companies want a standardized solution? 33</w:t>
      </w:r>
    </w:p>
    <w:p w14:paraId="040426B9" w14:textId="77777777" w:rsidR="00494A59" w:rsidRDefault="00494A59" w:rsidP="00494A59">
      <w:r>
        <w:t>RAN chair: how many companies think that a standardized solution is not needed? 8</w:t>
      </w:r>
    </w:p>
    <w:p w14:paraId="2E4E361D" w14:textId="77777777" w:rsidR="00494A59" w:rsidRDefault="00494A59" w:rsidP="00494A59">
      <w:r>
        <w:t>RAN chair: so there is a clear majority for a standardized solution; the topic is important for the future (the REL is not that important) so asks the RAN2 chair to lead an offline discussion</w:t>
      </w:r>
    </w:p>
    <w:p w14:paraId="097EC523" w14:textId="77777777" w:rsidR="00494A59" w:rsidRDefault="00494A59" w:rsidP="00494A59">
      <w:r>
        <w:t>Samsung: would not like to conclude on a standardized solution already, we can discuss the topic further without such a decision now (for REL-19 we do not need a standardized solution)</w:t>
      </w:r>
    </w:p>
    <w:p w14:paraId="5F5D97F2" w14:textId="77777777" w:rsidR="00494A59" w:rsidRDefault="00494A59" w:rsidP="00494A59">
      <w:r>
        <w:t>RAN chair: as said the REL is a separate question</w:t>
      </w:r>
    </w:p>
    <w:p w14:paraId="249AFCA7" w14:textId="77777777" w:rsidR="00494A59" w:rsidRDefault="00494A59" w:rsidP="00494A59">
      <w:r>
        <w:t>AT&amp;T: some vendors seem to still ignore the views from the operators</w:t>
      </w:r>
    </w:p>
    <w:p w14:paraId="68DB4F0F" w14:textId="77777777" w:rsidR="00494A59" w:rsidRDefault="00494A59" w:rsidP="00494A59">
      <w:r>
        <w:t>Huawei: we could discuss why it is needed to have a standardized solution</w:t>
      </w:r>
    </w:p>
    <w:p w14:paraId="4074DBB9" w14:textId="77777777" w:rsidR="00494A59" w:rsidRDefault="00494A59" w:rsidP="00494A59">
      <w:r>
        <w:t>Samsung: reply from SA was clear that they will need more time</w:t>
      </w:r>
    </w:p>
    <w:p w14:paraId="5E1E29E9" w14:textId="77777777" w:rsidR="00494A59" w:rsidRDefault="00494A59" w:rsidP="00494A59">
      <w:r>
        <w:t>conclusion: RAN2 chair will lead some offline discussion on AIML data collection on Mon evening</w:t>
      </w:r>
    </w:p>
    <w:p w14:paraId="463ACA7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592D0" w14:textId="77777777" w:rsidR="00494A59" w:rsidRDefault="00494A59" w:rsidP="00494A59">
      <w:pPr>
        <w:rPr>
          <w:rFonts w:ascii="Arial" w:hAnsi="Arial" w:cs="Arial"/>
          <w:b/>
          <w:sz w:val="24"/>
        </w:rPr>
      </w:pPr>
      <w:r>
        <w:rPr>
          <w:rFonts w:ascii="Arial" w:hAnsi="Arial" w:cs="Arial"/>
          <w:b/>
          <w:color w:val="0000FF"/>
          <w:sz w:val="24"/>
        </w:rPr>
        <w:t>RP-242523</w:t>
      </w:r>
      <w:r>
        <w:rPr>
          <w:rFonts w:ascii="Arial" w:hAnsi="Arial" w:cs="Arial"/>
          <w:b/>
          <w:color w:val="0000FF"/>
          <w:sz w:val="24"/>
        </w:rPr>
        <w:tab/>
      </w:r>
      <w:r>
        <w:rPr>
          <w:rFonts w:ascii="Arial" w:hAnsi="Arial" w:cs="Arial"/>
          <w:b/>
          <w:sz w:val="24"/>
        </w:rPr>
        <w:t>View on study objective of AI/ML for air interface</w:t>
      </w:r>
    </w:p>
    <w:p w14:paraId="318E2B2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619443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BBB4B" w14:textId="77777777" w:rsidR="00494A59" w:rsidRDefault="00494A59" w:rsidP="00494A59">
      <w:pPr>
        <w:rPr>
          <w:rFonts w:ascii="Arial" w:hAnsi="Arial" w:cs="Arial"/>
          <w:b/>
          <w:sz w:val="24"/>
        </w:rPr>
      </w:pPr>
      <w:r>
        <w:rPr>
          <w:rFonts w:ascii="Arial" w:hAnsi="Arial" w:cs="Arial"/>
          <w:b/>
          <w:color w:val="0000FF"/>
          <w:sz w:val="24"/>
        </w:rPr>
        <w:t>RP-242779</w:t>
      </w:r>
      <w:r>
        <w:rPr>
          <w:rFonts w:ascii="Arial" w:hAnsi="Arial" w:cs="Arial"/>
          <w:b/>
          <w:color w:val="0000FF"/>
          <w:sz w:val="24"/>
        </w:rPr>
        <w:tab/>
      </w:r>
      <w:r>
        <w:rPr>
          <w:rFonts w:ascii="Arial" w:hAnsi="Arial" w:cs="Arial"/>
          <w:b/>
          <w:sz w:val="24"/>
        </w:rPr>
        <w:t>Update on AI/ML Data Sharing in RAN4</w:t>
      </w:r>
    </w:p>
    <w:p w14:paraId="142CEBA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A589952" w14:textId="77777777" w:rsidR="00494A59" w:rsidRDefault="00494A59" w:rsidP="00494A59">
      <w:pPr>
        <w:rPr>
          <w:rFonts w:ascii="Arial" w:hAnsi="Arial" w:cs="Arial"/>
          <w:b/>
        </w:rPr>
      </w:pPr>
      <w:r>
        <w:rPr>
          <w:rFonts w:ascii="Arial" w:hAnsi="Arial" w:cs="Arial"/>
          <w:b/>
        </w:rPr>
        <w:t xml:space="preserve">Discussion: </w:t>
      </w:r>
    </w:p>
    <w:p w14:paraId="53FEA5BF" w14:textId="77777777" w:rsidR="00494A59" w:rsidRDefault="00494A59" w:rsidP="00494A59">
      <w:r>
        <w:t>wrong Tdoc type corrected from other to discussion</w:t>
      </w:r>
    </w:p>
    <w:p w14:paraId="6B296AB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123D7" w14:textId="77777777" w:rsidR="00494A59" w:rsidRDefault="00494A59" w:rsidP="00494A59">
      <w:pPr>
        <w:rPr>
          <w:rFonts w:ascii="Arial" w:hAnsi="Arial" w:cs="Arial"/>
          <w:b/>
          <w:sz w:val="24"/>
        </w:rPr>
      </w:pPr>
      <w:r>
        <w:rPr>
          <w:rFonts w:ascii="Arial" w:hAnsi="Arial" w:cs="Arial"/>
          <w:b/>
          <w:color w:val="0000FF"/>
          <w:sz w:val="24"/>
        </w:rPr>
        <w:lastRenderedPageBreak/>
        <w:t>RP-242489</w:t>
      </w:r>
      <w:r>
        <w:rPr>
          <w:rFonts w:ascii="Arial" w:hAnsi="Arial" w:cs="Arial"/>
          <w:b/>
          <w:color w:val="0000FF"/>
          <w:sz w:val="24"/>
        </w:rPr>
        <w:tab/>
      </w:r>
      <w:r>
        <w:rPr>
          <w:rFonts w:ascii="Arial" w:hAnsi="Arial" w:cs="Arial"/>
          <w:b/>
          <w:sz w:val="24"/>
        </w:rPr>
        <w:t>On the Scope of Rel-19 AI/ML Positioning</w:t>
      </w:r>
    </w:p>
    <w:p w14:paraId="73F8ABB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5E0B006" w14:textId="77777777" w:rsidR="00494A59" w:rsidRDefault="00494A59" w:rsidP="00494A59">
      <w:pPr>
        <w:rPr>
          <w:rFonts w:ascii="Arial" w:hAnsi="Arial" w:cs="Arial"/>
          <w:b/>
        </w:rPr>
      </w:pPr>
      <w:r>
        <w:rPr>
          <w:rFonts w:ascii="Arial" w:hAnsi="Arial" w:cs="Arial"/>
          <w:b/>
        </w:rPr>
        <w:t xml:space="preserve">Discussion: </w:t>
      </w:r>
    </w:p>
    <w:p w14:paraId="37CDAB86" w14:textId="77777777" w:rsidR="00494A59" w:rsidRDefault="00494A59" w:rsidP="00494A59">
      <w:r>
        <w:t>Proposal 1: No RAN1 discussion on proposals for 2nd priority issues in Q1, 2025 or remove 2nd priority issues from the WID.</w:t>
      </w:r>
    </w:p>
    <w:p w14:paraId="683A093F" w14:textId="77777777" w:rsidR="00494A59" w:rsidRDefault="00494A59" w:rsidP="00494A59">
      <w:r>
        <w:t>RAN chair: will look at this topic next time again, no action so far</w:t>
      </w:r>
    </w:p>
    <w:p w14:paraId="1581A05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1C789" w14:textId="77777777" w:rsidR="00494A59" w:rsidRDefault="00494A59" w:rsidP="00494A59">
      <w:pPr>
        <w:rPr>
          <w:rFonts w:ascii="Arial" w:hAnsi="Arial" w:cs="Arial"/>
          <w:b/>
          <w:sz w:val="24"/>
        </w:rPr>
      </w:pPr>
      <w:r>
        <w:rPr>
          <w:rFonts w:ascii="Arial" w:hAnsi="Arial" w:cs="Arial"/>
          <w:b/>
          <w:color w:val="0000FF"/>
          <w:sz w:val="24"/>
        </w:rPr>
        <w:t>RP-242597</w:t>
      </w:r>
      <w:r>
        <w:rPr>
          <w:rFonts w:ascii="Arial" w:hAnsi="Arial" w:cs="Arial"/>
          <w:b/>
          <w:color w:val="0000FF"/>
          <w:sz w:val="24"/>
        </w:rPr>
        <w:tab/>
      </w:r>
      <w:r>
        <w:rPr>
          <w:rFonts w:ascii="Arial" w:hAnsi="Arial" w:cs="Arial"/>
          <w:b/>
          <w:sz w:val="24"/>
        </w:rPr>
        <w:t xml:space="preserve">Completion of AI/ML positioning </w:t>
      </w:r>
    </w:p>
    <w:p w14:paraId="5E808BA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479E74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93F77" w14:textId="77777777" w:rsidR="00494A59" w:rsidRDefault="00494A59" w:rsidP="00494A59">
      <w:pPr>
        <w:rPr>
          <w:rFonts w:ascii="Arial" w:hAnsi="Arial" w:cs="Arial"/>
          <w:b/>
          <w:sz w:val="24"/>
        </w:rPr>
      </w:pPr>
      <w:r>
        <w:rPr>
          <w:rFonts w:ascii="Arial" w:hAnsi="Arial" w:cs="Arial"/>
          <w:b/>
          <w:color w:val="0000FF"/>
          <w:sz w:val="24"/>
        </w:rPr>
        <w:t>RP-242816</w:t>
      </w:r>
      <w:r>
        <w:rPr>
          <w:rFonts w:ascii="Arial" w:hAnsi="Arial" w:cs="Arial"/>
          <w:b/>
          <w:color w:val="0000FF"/>
          <w:sz w:val="24"/>
        </w:rPr>
        <w:tab/>
      </w:r>
      <w:r>
        <w:rPr>
          <w:rFonts w:ascii="Arial" w:hAnsi="Arial" w:cs="Arial"/>
          <w:b/>
          <w:sz w:val="24"/>
        </w:rPr>
        <w:t>Views on AI/ML for positioning in Rel-19</w:t>
      </w:r>
    </w:p>
    <w:p w14:paraId="1EF4A16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9E1D3B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35297" w14:textId="77777777" w:rsidR="00494A59" w:rsidRDefault="00494A59" w:rsidP="00494A59">
      <w:pPr>
        <w:rPr>
          <w:rFonts w:ascii="Arial" w:hAnsi="Arial" w:cs="Arial"/>
          <w:b/>
          <w:sz w:val="24"/>
        </w:rPr>
      </w:pPr>
      <w:r>
        <w:rPr>
          <w:rFonts w:ascii="Arial" w:hAnsi="Arial" w:cs="Arial"/>
          <w:b/>
          <w:color w:val="0000FF"/>
          <w:sz w:val="24"/>
        </w:rPr>
        <w:t>RP-243244</w:t>
      </w:r>
      <w:r>
        <w:rPr>
          <w:rFonts w:ascii="Arial" w:hAnsi="Arial" w:cs="Arial"/>
          <w:b/>
          <w:color w:val="0000FF"/>
          <w:sz w:val="24"/>
        </w:rPr>
        <w:tab/>
      </w:r>
      <w:r>
        <w:rPr>
          <w:rFonts w:ascii="Arial" w:hAnsi="Arial" w:cs="Arial"/>
          <w:b/>
          <w:sz w:val="24"/>
        </w:rPr>
        <w:t>Revised WID: Artificial Intelligence (AI)/Machine Learning (ML) for NR air interface</w:t>
      </w:r>
    </w:p>
    <w:p w14:paraId="64045F84"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16D1440A" w14:textId="77777777" w:rsidR="00494A59" w:rsidRDefault="00494A59" w:rsidP="00494A59">
      <w:pPr>
        <w:rPr>
          <w:rFonts w:ascii="Arial" w:hAnsi="Arial" w:cs="Arial"/>
          <w:b/>
        </w:rPr>
      </w:pPr>
      <w:r>
        <w:rPr>
          <w:rFonts w:ascii="Arial" w:hAnsi="Arial" w:cs="Arial"/>
          <w:b/>
        </w:rPr>
        <w:t xml:space="preserve">Abstract: </w:t>
      </w:r>
    </w:p>
    <w:p w14:paraId="752BFB7C" w14:textId="77777777" w:rsidR="00494A59" w:rsidRDefault="00494A59" w:rsidP="00494A59">
      <w:r>
        <w:t>late allocation</w:t>
      </w:r>
    </w:p>
    <w:p w14:paraId="335BCBAB" w14:textId="77777777" w:rsidR="00494A59" w:rsidRDefault="00494A59" w:rsidP="00494A59">
      <w:pPr>
        <w:rPr>
          <w:rFonts w:ascii="Arial" w:hAnsi="Arial" w:cs="Arial"/>
          <w:b/>
        </w:rPr>
      </w:pPr>
      <w:r>
        <w:rPr>
          <w:rFonts w:ascii="Arial" w:hAnsi="Arial" w:cs="Arial"/>
          <w:b/>
        </w:rPr>
        <w:t xml:space="preserve">Discussion: </w:t>
      </w:r>
    </w:p>
    <w:p w14:paraId="63A13044" w14:textId="77777777" w:rsidR="00494A59" w:rsidRDefault="00494A59" w:rsidP="00494A59">
      <w:r>
        <w:t>MCC: revised in order to move SI aspects into a separate SI RP-243245 (as SI and WI shall not be mixed in one WID)</w:t>
      </w:r>
    </w:p>
    <w:p w14:paraId="39C5960B" w14:textId="77777777" w:rsidR="00494A59" w:rsidRDefault="00494A59" w:rsidP="00494A59">
      <w:r>
        <w:t>Futurewei: what is the TU split?</w:t>
      </w:r>
    </w:p>
    <w:p w14:paraId="6C19E8B4" w14:textId="77777777" w:rsidR="00494A59" w:rsidRDefault="00494A59" w:rsidP="00494A59">
      <w:r>
        <w:t>Qualcomm: small amount kept for the SI (in order to conclude), RAN3 no TUs for the SI</w:t>
      </w:r>
    </w:p>
    <w:p w14:paraId="390130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D32BA" w14:textId="77777777" w:rsidR="00494A59" w:rsidRDefault="00494A59" w:rsidP="00494A59">
      <w:pPr>
        <w:rPr>
          <w:rFonts w:ascii="Arial" w:hAnsi="Arial" w:cs="Arial"/>
          <w:b/>
          <w:sz w:val="24"/>
        </w:rPr>
      </w:pPr>
      <w:r>
        <w:rPr>
          <w:rFonts w:ascii="Arial" w:hAnsi="Arial" w:cs="Arial"/>
          <w:b/>
          <w:color w:val="0000FF"/>
          <w:sz w:val="24"/>
        </w:rPr>
        <w:t>RP-243245</w:t>
      </w:r>
      <w:r>
        <w:rPr>
          <w:rFonts w:ascii="Arial" w:hAnsi="Arial" w:cs="Arial"/>
          <w:b/>
          <w:color w:val="0000FF"/>
          <w:sz w:val="24"/>
        </w:rPr>
        <w:tab/>
      </w:r>
      <w:r>
        <w:rPr>
          <w:rFonts w:ascii="Arial" w:hAnsi="Arial" w:cs="Arial"/>
          <w:b/>
          <w:sz w:val="24"/>
        </w:rPr>
        <w:t>New SID: Study on Artificial Intelligence (AI)/Machine Learning (ML) for NR air interface part 2</w:t>
      </w:r>
    </w:p>
    <w:p w14:paraId="5E500799" w14:textId="77777777" w:rsidR="00494A59" w:rsidRDefault="00494A59" w:rsidP="00494A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w:t>
      </w:r>
    </w:p>
    <w:p w14:paraId="3F406681" w14:textId="77777777" w:rsidR="00494A59" w:rsidRDefault="00494A59" w:rsidP="00494A59">
      <w:pPr>
        <w:rPr>
          <w:rFonts w:ascii="Arial" w:hAnsi="Arial" w:cs="Arial"/>
          <w:b/>
        </w:rPr>
      </w:pPr>
      <w:r>
        <w:rPr>
          <w:rFonts w:ascii="Arial" w:hAnsi="Arial" w:cs="Arial"/>
          <w:b/>
        </w:rPr>
        <w:t xml:space="preserve">Abstract: </w:t>
      </w:r>
    </w:p>
    <w:p w14:paraId="24A92840" w14:textId="77777777" w:rsidR="00494A59" w:rsidRDefault="00494A59" w:rsidP="00494A59">
      <w:r>
        <w:t>late allocation</w:t>
      </w:r>
    </w:p>
    <w:p w14:paraId="0879DA5F" w14:textId="77777777" w:rsidR="00494A59" w:rsidRDefault="00494A59" w:rsidP="00494A59">
      <w:pPr>
        <w:rPr>
          <w:rFonts w:ascii="Arial" w:hAnsi="Arial" w:cs="Arial"/>
          <w:b/>
        </w:rPr>
      </w:pPr>
      <w:r>
        <w:rPr>
          <w:rFonts w:ascii="Arial" w:hAnsi="Arial" w:cs="Arial"/>
          <w:b/>
        </w:rPr>
        <w:t xml:space="preserve">Discussion: </w:t>
      </w:r>
    </w:p>
    <w:p w14:paraId="45BB2E0D" w14:textId="77777777" w:rsidR="00494A59" w:rsidRDefault="00494A59" w:rsidP="00494A59">
      <w:r>
        <w:t>MCC: this is actually not a really new SI but it is covering the study aspects that were included in the REL-19 NR_AIML_air WI (last approved at RAN #105 in RP-242399)</w:t>
      </w:r>
    </w:p>
    <w:p w14:paraId="38E283C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59DEA" w14:textId="77777777" w:rsidR="00494A59" w:rsidRDefault="00494A59" w:rsidP="00494A59">
      <w:pPr>
        <w:rPr>
          <w:rFonts w:ascii="Arial" w:hAnsi="Arial" w:cs="Arial"/>
          <w:b/>
          <w:sz w:val="24"/>
        </w:rPr>
      </w:pPr>
      <w:r>
        <w:rPr>
          <w:rFonts w:ascii="Arial" w:hAnsi="Arial" w:cs="Arial"/>
          <w:b/>
          <w:color w:val="0000FF"/>
          <w:sz w:val="24"/>
        </w:rPr>
        <w:t>RP-243298</w:t>
      </w:r>
      <w:r>
        <w:rPr>
          <w:rFonts w:ascii="Arial" w:hAnsi="Arial" w:cs="Arial"/>
          <w:b/>
          <w:color w:val="0000FF"/>
          <w:sz w:val="24"/>
        </w:rPr>
        <w:tab/>
      </w:r>
      <w:r>
        <w:rPr>
          <w:rFonts w:ascii="Arial" w:hAnsi="Arial" w:cs="Arial"/>
          <w:b/>
          <w:sz w:val="24"/>
        </w:rPr>
        <w:t>Way forward on AIML UE sided data collection</w:t>
      </w:r>
    </w:p>
    <w:p w14:paraId="57E7FE30"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w:t>
      </w:r>
    </w:p>
    <w:p w14:paraId="7A0F4BA7" w14:textId="77777777" w:rsidR="00494A59" w:rsidRDefault="00494A59" w:rsidP="00494A59">
      <w:pPr>
        <w:rPr>
          <w:rFonts w:ascii="Arial" w:hAnsi="Arial" w:cs="Arial"/>
          <w:b/>
        </w:rPr>
      </w:pPr>
      <w:r>
        <w:rPr>
          <w:rFonts w:ascii="Arial" w:hAnsi="Arial" w:cs="Arial"/>
          <w:b/>
        </w:rPr>
        <w:t xml:space="preserve">Discussion: </w:t>
      </w:r>
    </w:p>
    <w:p w14:paraId="37D64C2A" w14:textId="77777777" w:rsidR="00494A59" w:rsidRDefault="00494A59" w:rsidP="00494A59">
      <w:r>
        <w:t>RAN chair: add also SA5</w:t>
      </w:r>
    </w:p>
    <w:p w14:paraId="3334C2E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RP-243307</w:t>
      </w:r>
      <w:r>
        <w:rPr>
          <w:color w:val="993300"/>
          <w:u w:val="single"/>
        </w:rPr>
        <w:t>.</w:t>
      </w:r>
    </w:p>
    <w:p w14:paraId="0A25AAA7" w14:textId="77777777" w:rsidR="00494A59" w:rsidRDefault="00494A59" w:rsidP="00494A59">
      <w:pPr>
        <w:rPr>
          <w:rFonts w:ascii="Arial" w:hAnsi="Arial" w:cs="Arial"/>
          <w:b/>
          <w:sz w:val="24"/>
        </w:rPr>
      </w:pPr>
      <w:r>
        <w:rPr>
          <w:rFonts w:ascii="Arial" w:hAnsi="Arial" w:cs="Arial"/>
          <w:b/>
          <w:color w:val="0000FF"/>
          <w:sz w:val="24"/>
        </w:rPr>
        <w:t>RP-243307</w:t>
      </w:r>
      <w:r>
        <w:rPr>
          <w:rFonts w:ascii="Arial" w:hAnsi="Arial" w:cs="Arial"/>
          <w:b/>
          <w:color w:val="0000FF"/>
          <w:sz w:val="24"/>
        </w:rPr>
        <w:tab/>
      </w:r>
      <w:r>
        <w:rPr>
          <w:rFonts w:ascii="Arial" w:hAnsi="Arial" w:cs="Arial"/>
          <w:b/>
          <w:sz w:val="24"/>
        </w:rPr>
        <w:t>Way forward on AIML UE sided data collection</w:t>
      </w:r>
    </w:p>
    <w:p w14:paraId="62108BE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w:t>
      </w:r>
    </w:p>
    <w:p w14:paraId="2FD30DF5" w14:textId="77777777" w:rsidR="00494A59" w:rsidRDefault="00494A59" w:rsidP="00494A59">
      <w:pPr>
        <w:rPr>
          <w:color w:val="808080"/>
        </w:rPr>
      </w:pPr>
      <w:r>
        <w:rPr>
          <w:color w:val="808080"/>
        </w:rPr>
        <w:t>(Replaces RP-243298)</w:t>
      </w:r>
    </w:p>
    <w:p w14:paraId="4ECB33F7" w14:textId="77777777" w:rsidR="00494A59" w:rsidRDefault="00494A59" w:rsidP="00494A59">
      <w:pPr>
        <w:rPr>
          <w:rFonts w:ascii="Arial" w:hAnsi="Arial" w:cs="Arial"/>
          <w:b/>
        </w:rPr>
      </w:pPr>
      <w:r>
        <w:rPr>
          <w:rFonts w:ascii="Arial" w:hAnsi="Arial" w:cs="Arial"/>
          <w:b/>
        </w:rPr>
        <w:t xml:space="preserve">Discussion: </w:t>
      </w:r>
    </w:p>
    <w:p w14:paraId="64955AE7" w14:textId="77777777" w:rsidR="00494A59" w:rsidRDefault="00494A59" w:rsidP="00494A59">
      <w:r>
        <w:t>conclusion: way forward is endorsed</w:t>
      </w:r>
    </w:p>
    <w:p w14:paraId="50CD376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2F19C" w14:textId="77777777" w:rsidR="00494A59" w:rsidRDefault="00494A59" w:rsidP="00494A59">
      <w:pPr>
        <w:rPr>
          <w:rFonts w:ascii="Arial" w:hAnsi="Arial" w:cs="Arial"/>
          <w:b/>
          <w:sz w:val="24"/>
        </w:rPr>
      </w:pPr>
      <w:r>
        <w:rPr>
          <w:rFonts w:ascii="Arial" w:hAnsi="Arial" w:cs="Arial"/>
          <w:b/>
          <w:color w:val="0000FF"/>
          <w:sz w:val="24"/>
        </w:rPr>
        <w:t>RP-243299</w:t>
      </w:r>
      <w:r>
        <w:rPr>
          <w:rFonts w:ascii="Arial" w:hAnsi="Arial" w:cs="Arial"/>
          <w:b/>
          <w:color w:val="0000FF"/>
          <w:sz w:val="24"/>
        </w:rPr>
        <w:tab/>
      </w:r>
      <w:r>
        <w:rPr>
          <w:rFonts w:ascii="Arial" w:hAnsi="Arial" w:cs="Arial"/>
          <w:b/>
          <w:sz w:val="24"/>
        </w:rPr>
        <w:t>Draft LS on AIML UE sided data collection (to: SA, SA2, SA5; cc: -; contact: Interdigital)</w:t>
      </w:r>
    </w:p>
    <w:p w14:paraId="168BD84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SA2, SA5, cc RAN2</w:t>
      </w:r>
      <w:r>
        <w:rPr>
          <w:i/>
        </w:rPr>
        <w:br/>
      </w:r>
      <w:r>
        <w:rPr>
          <w:i/>
        </w:rPr>
        <w:tab/>
      </w:r>
      <w:r>
        <w:rPr>
          <w:i/>
        </w:rPr>
        <w:tab/>
      </w:r>
      <w:r>
        <w:rPr>
          <w:i/>
        </w:rPr>
        <w:tab/>
      </w:r>
      <w:r>
        <w:rPr>
          <w:i/>
        </w:rPr>
        <w:tab/>
      </w:r>
      <w:r>
        <w:rPr>
          <w:i/>
        </w:rPr>
        <w:tab/>
        <w:t>Source: RAN2 chair (Interdigital)</w:t>
      </w:r>
    </w:p>
    <w:p w14:paraId="0DF5A15F" w14:textId="77777777" w:rsidR="00494A59" w:rsidRDefault="00494A59" w:rsidP="00494A59">
      <w:pPr>
        <w:rPr>
          <w:rFonts w:ascii="Arial" w:hAnsi="Arial" w:cs="Arial"/>
          <w:b/>
        </w:rPr>
      </w:pPr>
      <w:r>
        <w:rPr>
          <w:rFonts w:ascii="Arial" w:hAnsi="Arial" w:cs="Arial"/>
          <w:b/>
        </w:rPr>
        <w:t xml:space="preserve">Discussion: </w:t>
      </w:r>
    </w:p>
    <w:p w14:paraId="233C711C" w14:textId="77777777" w:rsidR="00494A59" w:rsidRDefault="00494A59" w:rsidP="00494A59">
      <w:r>
        <w:t>RAN chair: let's send the LS also cc: SA3</w:t>
      </w:r>
    </w:p>
    <w:p w14:paraId="60CC1078" w14:textId="77777777" w:rsidR="00494A59" w:rsidRDefault="00494A59" w:rsidP="00494A59">
      <w:r>
        <w:t>Futurewei: some reference to previous LSs would be good</w:t>
      </w:r>
    </w:p>
    <w:p w14:paraId="0FA0A882" w14:textId="77777777" w:rsidR="00494A59" w:rsidRDefault="00494A59" w:rsidP="00494A59">
      <w:r>
        <w:t>RAN2 chair: is no reply anymore</w:t>
      </w:r>
    </w:p>
    <w:p w14:paraId="216D3FB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RP-243316</w:t>
      </w:r>
      <w:r>
        <w:rPr>
          <w:color w:val="993300"/>
          <w:u w:val="single"/>
        </w:rPr>
        <w:t>.</w:t>
      </w:r>
    </w:p>
    <w:p w14:paraId="7731598A" w14:textId="77777777" w:rsidR="00494A59" w:rsidRDefault="00494A59" w:rsidP="00494A59">
      <w:pPr>
        <w:rPr>
          <w:rFonts w:ascii="Arial" w:hAnsi="Arial" w:cs="Arial"/>
          <w:b/>
          <w:sz w:val="24"/>
        </w:rPr>
      </w:pPr>
      <w:r>
        <w:rPr>
          <w:rFonts w:ascii="Arial" w:hAnsi="Arial" w:cs="Arial"/>
          <w:b/>
          <w:color w:val="0000FF"/>
          <w:sz w:val="24"/>
        </w:rPr>
        <w:t>RP-243316</w:t>
      </w:r>
      <w:r>
        <w:rPr>
          <w:rFonts w:ascii="Arial" w:hAnsi="Arial" w:cs="Arial"/>
          <w:b/>
          <w:color w:val="0000FF"/>
          <w:sz w:val="24"/>
        </w:rPr>
        <w:tab/>
      </w:r>
      <w:r>
        <w:rPr>
          <w:rFonts w:ascii="Arial" w:hAnsi="Arial" w:cs="Arial"/>
          <w:b/>
          <w:sz w:val="24"/>
        </w:rPr>
        <w:t>LS on AIML UE sided data collection (to: SA, SA2, SA5; cc: RAN2, SA3; contact: Interdigital)</w:t>
      </w:r>
    </w:p>
    <w:p w14:paraId="3B450715"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SA5, cc RAN2, SA3</w:t>
      </w:r>
      <w:r>
        <w:rPr>
          <w:i/>
        </w:rPr>
        <w:br/>
      </w:r>
      <w:r>
        <w:rPr>
          <w:i/>
        </w:rPr>
        <w:tab/>
      </w:r>
      <w:r>
        <w:rPr>
          <w:i/>
        </w:rPr>
        <w:tab/>
      </w:r>
      <w:r>
        <w:rPr>
          <w:i/>
        </w:rPr>
        <w:tab/>
      </w:r>
      <w:r>
        <w:rPr>
          <w:i/>
        </w:rPr>
        <w:tab/>
      </w:r>
      <w:r>
        <w:rPr>
          <w:i/>
        </w:rPr>
        <w:tab/>
        <w:t>Source: RAN</w:t>
      </w:r>
    </w:p>
    <w:p w14:paraId="622D8585" w14:textId="77777777" w:rsidR="00494A59" w:rsidRDefault="00494A59" w:rsidP="00494A59">
      <w:pPr>
        <w:rPr>
          <w:color w:val="808080"/>
        </w:rPr>
      </w:pPr>
      <w:r>
        <w:rPr>
          <w:color w:val="808080"/>
        </w:rPr>
        <w:t>(Replaces RP-243299)</w:t>
      </w:r>
    </w:p>
    <w:p w14:paraId="076837CE" w14:textId="77777777" w:rsidR="00494A59" w:rsidRDefault="00494A59" w:rsidP="00494A59">
      <w:pPr>
        <w:rPr>
          <w:rFonts w:ascii="Arial" w:hAnsi="Arial" w:cs="Arial"/>
          <w:b/>
        </w:rPr>
      </w:pPr>
      <w:r>
        <w:rPr>
          <w:rFonts w:ascii="Arial" w:hAnsi="Arial" w:cs="Arial"/>
          <w:b/>
        </w:rPr>
        <w:t xml:space="preserve">Discussion: </w:t>
      </w:r>
    </w:p>
    <w:p w14:paraId="4431904F" w14:textId="77777777" w:rsidR="00494A59" w:rsidRDefault="00494A59" w:rsidP="00494A59">
      <w:r>
        <w:t>LS was provided to SA #106 on Thu morning of RAN #106</w:t>
      </w:r>
    </w:p>
    <w:p w14:paraId="3C7A02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11C50" w14:textId="77777777" w:rsidR="00494A59" w:rsidRDefault="00494A59" w:rsidP="00494A59">
      <w:pPr>
        <w:pStyle w:val="Heading5"/>
      </w:pPr>
      <w:bookmarkStart w:id="144" w:name="_Toc189232882"/>
      <w:bookmarkStart w:id="145" w:name="_Toc189421598"/>
      <w:r>
        <w:t>9.3.1.4</w:t>
      </w:r>
      <w:r>
        <w:tab/>
        <w:t>LP-WUS/WUR for NR [RAN1 WI: NR_LPWUS]</w:t>
      </w:r>
      <w:bookmarkEnd w:id="144"/>
      <w:bookmarkEnd w:id="145"/>
    </w:p>
    <w:p w14:paraId="1E680647" w14:textId="77777777" w:rsidR="00494A59" w:rsidRDefault="00494A59" w:rsidP="00494A59">
      <w:pPr>
        <w:rPr>
          <w:rFonts w:ascii="Arial" w:hAnsi="Arial" w:cs="Arial"/>
          <w:b/>
          <w:sz w:val="24"/>
        </w:rPr>
      </w:pPr>
      <w:r>
        <w:rPr>
          <w:rFonts w:ascii="Arial" w:hAnsi="Arial" w:cs="Arial"/>
          <w:b/>
          <w:color w:val="0000FF"/>
          <w:sz w:val="24"/>
        </w:rPr>
        <w:t>RP-242619</w:t>
      </w:r>
      <w:r>
        <w:rPr>
          <w:rFonts w:ascii="Arial" w:hAnsi="Arial" w:cs="Arial"/>
          <w:b/>
          <w:color w:val="0000FF"/>
          <w:sz w:val="24"/>
        </w:rPr>
        <w:tab/>
      </w:r>
      <w:r>
        <w:rPr>
          <w:rFonts w:ascii="Arial" w:hAnsi="Arial" w:cs="Arial"/>
          <w:b/>
          <w:sz w:val="24"/>
        </w:rPr>
        <w:t>Status report for WI: Low-power wake-up signal and receiver for NR (LP-WUS/WUR); rapporteurs: vivo, DOCOMO</w:t>
      </w:r>
    </w:p>
    <w:p w14:paraId="17C583C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0F5CFC5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8DB3C" w14:textId="77777777" w:rsidR="00494A59" w:rsidRDefault="00494A59" w:rsidP="00494A59">
      <w:pPr>
        <w:rPr>
          <w:rFonts w:ascii="Arial" w:hAnsi="Arial" w:cs="Arial"/>
          <w:b/>
          <w:sz w:val="24"/>
        </w:rPr>
      </w:pPr>
      <w:r>
        <w:rPr>
          <w:rFonts w:ascii="Arial" w:hAnsi="Arial" w:cs="Arial"/>
          <w:b/>
          <w:color w:val="0000FF"/>
          <w:sz w:val="24"/>
        </w:rPr>
        <w:t>RP-242656</w:t>
      </w:r>
      <w:r>
        <w:rPr>
          <w:rFonts w:ascii="Arial" w:hAnsi="Arial" w:cs="Arial"/>
          <w:b/>
          <w:color w:val="0000FF"/>
          <w:sz w:val="24"/>
        </w:rPr>
        <w:tab/>
      </w:r>
      <w:r>
        <w:rPr>
          <w:rFonts w:ascii="Arial" w:hAnsi="Arial" w:cs="Arial"/>
          <w:b/>
          <w:sz w:val="24"/>
        </w:rPr>
        <w:t>On LR and MR operating in different bands in Release 19</w:t>
      </w:r>
    </w:p>
    <w:p w14:paraId="6F0F79E4"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Vodafone,Vivo,Huawei,HiSilicon</w:t>
      </w:r>
    </w:p>
    <w:p w14:paraId="3FC40BA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FC7D4" w14:textId="77777777" w:rsidR="00494A59" w:rsidRDefault="00494A59" w:rsidP="00494A59">
      <w:pPr>
        <w:rPr>
          <w:rFonts w:ascii="Arial" w:hAnsi="Arial" w:cs="Arial"/>
          <w:b/>
          <w:sz w:val="24"/>
        </w:rPr>
      </w:pPr>
      <w:r>
        <w:rPr>
          <w:rFonts w:ascii="Arial" w:hAnsi="Arial" w:cs="Arial"/>
          <w:b/>
          <w:color w:val="0000FF"/>
          <w:sz w:val="24"/>
        </w:rPr>
        <w:t>RP-243168</w:t>
      </w:r>
      <w:r>
        <w:rPr>
          <w:rFonts w:ascii="Arial" w:hAnsi="Arial" w:cs="Arial"/>
          <w:b/>
          <w:color w:val="0000FF"/>
          <w:sz w:val="24"/>
        </w:rPr>
        <w:tab/>
      </w:r>
      <w:r>
        <w:rPr>
          <w:rFonts w:ascii="Arial" w:hAnsi="Arial" w:cs="Arial"/>
          <w:b/>
          <w:sz w:val="24"/>
        </w:rPr>
        <w:t>Discussion on Rel-19 LP-WUS separate band issues</w:t>
      </w:r>
    </w:p>
    <w:p w14:paraId="15A1F8C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1D14E80" w14:textId="77777777" w:rsidR="00494A59" w:rsidRDefault="00494A59" w:rsidP="00494A59">
      <w:pPr>
        <w:rPr>
          <w:rFonts w:ascii="Arial" w:hAnsi="Arial" w:cs="Arial"/>
          <w:b/>
        </w:rPr>
      </w:pPr>
      <w:r>
        <w:rPr>
          <w:rFonts w:ascii="Arial" w:hAnsi="Arial" w:cs="Arial"/>
          <w:b/>
        </w:rPr>
        <w:t xml:space="preserve">Discussion: </w:t>
      </w:r>
    </w:p>
    <w:p w14:paraId="55BD2910" w14:textId="77777777" w:rsidR="00494A59" w:rsidRDefault="00494A59" w:rsidP="00494A59">
      <w:r>
        <w:t>RAN chair: will have some offline discussion led by RAN2 chair</w:t>
      </w:r>
    </w:p>
    <w:p w14:paraId="54DD3D3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2D8ED" w14:textId="77777777" w:rsidR="00494A59" w:rsidRDefault="00494A59" w:rsidP="00494A59">
      <w:pPr>
        <w:rPr>
          <w:rFonts w:ascii="Arial" w:hAnsi="Arial" w:cs="Arial"/>
          <w:b/>
          <w:sz w:val="24"/>
        </w:rPr>
      </w:pPr>
      <w:r>
        <w:rPr>
          <w:rFonts w:ascii="Arial" w:hAnsi="Arial" w:cs="Arial"/>
          <w:b/>
          <w:color w:val="0000FF"/>
          <w:sz w:val="24"/>
        </w:rPr>
        <w:t>RP-243266</w:t>
      </w:r>
      <w:r>
        <w:rPr>
          <w:rFonts w:ascii="Arial" w:hAnsi="Arial" w:cs="Arial"/>
          <w:b/>
          <w:color w:val="0000FF"/>
          <w:sz w:val="24"/>
        </w:rPr>
        <w:tab/>
      </w:r>
      <w:r>
        <w:rPr>
          <w:rFonts w:ascii="Arial" w:hAnsi="Arial" w:cs="Arial"/>
          <w:b/>
          <w:sz w:val="24"/>
        </w:rPr>
        <w:t>Way forward on Rel-19 LP-WUS separate band issues</w:t>
      </w:r>
    </w:p>
    <w:p w14:paraId="24C8C36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w:t>
      </w:r>
    </w:p>
    <w:p w14:paraId="44FE29CE" w14:textId="77777777" w:rsidR="00494A59" w:rsidRDefault="00494A59" w:rsidP="00494A59">
      <w:pPr>
        <w:rPr>
          <w:rFonts w:ascii="Arial" w:hAnsi="Arial" w:cs="Arial"/>
          <w:b/>
        </w:rPr>
      </w:pPr>
      <w:r>
        <w:rPr>
          <w:rFonts w:ascii="Arial" w:hAnsi="Arial" w:cs="Arial"/>
          <w:b/>
        </w:rPr>
        <w:t xml:space="preserve">Discussion: </w:t>
      </w:r>
    </w:p>
    <w:p w14:paraId="65968B51" w14:textId="77777777" w:rsidR="00494A59" w:rsidRDefault="00494A59" w:rsidP="00494A59">
      <w:r>
        <w:t>Futurewei: what do you expect from RAN1 now?</w:t>
      </w:r>
    </w:p>
    <w:p w14:paraId="5B6B8734" w14:textId="77777777" w:rsidR="00494A59" w:rsidRDefault="00494A59" w:rsidP="00494A59">
      <w:r>
        <w:t>RAN2 chair: nothing</w:t>
      </w:r>
    </w:p>
    <w:p w14:paraId="472EBB7E" w14:textId="77777777" w:rsidR="00494A59" w:rsidRDefault="00494A59" w:rsidP="00494A59">
      <w:r>
        <w:t>Mediatek: what is the impact on RAN4?</w:t>
      </w:r>
    </w:p>
    <w:p w14:paraId="66DBB64D" w14:textId="77777777" w:rsidR="00494A59" w:rsidRDefault="00494A59" w:rsidP="00494A59">
      <w:r>
        <w:t>RAN2 chair: RAN2 will not decide on behalf of RAN4</w:t>
      </w:r>
    </w:p>
    <w:p w14:paraId="15ED8689" w14:textId="77777777" w:rsidR="00494A59" w:rsidRDefault="00494A59" w:rsidP="00494A59">
      <w:r>
        <w:t>vivo: currently RAN2 discussion only, if impacts on RAN1/RAN4, we will inform RAN1/RAN4</w:t>
      </w:r>
    </w:p>
    <w:p w14:paraId="544EF216" w14:textId="77777777" w:rsidR="00494A59" w:rsidRDefault="00494A59" w:rsidP="00494A59">
      <w:r>
        <w:t>Mediatek: timing of this may be tight</w:t>
      </w:r>
    </w:p>
    <w:p w14:paraId="73AA18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3016F" w14:textId="77777777" w:rsidR="00494A59" w:rsidRDefault="00494A59" w:rsidP="00494A59">
      <w:pPr>
        <w:pStyle w:val="Heading5"/>
      </w:pPr>
      <w:bookmarkStart w:id="146" w:name="_Toc189232883"/>
      <w:bookmarkStart w:id="147" w:name="_Toc189421599"/>
      <w:r>
        <w:t>9.3.1.5</w:t>
      </w:r>
      <w:r>
        <w:tab/>
        <w:t>Enhancements of Network energy savings for NR [RAN1 WI: Netw_Energy_NR_enh]</w:t>
      </w:r>
      <w:bookmarkEnd w:id="146"/>
      <w:bookmarkEnd w:id="147"/>
    </w:p>
    <w:p w14:paraId="5A0AF9D5" w14:textId="77777777" w:rsidR="00494A59" w:rsidRDefault="00494A59" w:rsidP="00494A59">
      <w:pPr>
        <w:rPr>
          <w:rFonts w:ascii="Arial" w:hAnsi="Arial" w:cs="Arial"/>
          <w:b/>
          <w:sz w:val="24"/>
        </w:rPr>
      </w:pPr>
      <w:r>
        <w:rPr>
          <w:rFonts w:ascii="Arial" w:hAnsi="Arial" w:cs="Arial"/>
          <w:b/>
          <w:color w:val="0000FF"/>
          <w:sz w:val="24"/>
        </w:rPr>
        <w:t>RP-242498</w:t>
      </w:r>
      <w:r>
        <w:rPr>
          <w:rFonts w:ascii="Arial" w:hAnsi="Arial" w:cs="Arial"/>
          <w:b/>
          <w:color w:val="0000FF"/>
          <w:sz w:val="24"/>
        </w:rPr>
        <w:tab/>
      </w:r>
      <w:r>
        <w:rPr>
          <w:rFonts w:ascii="Arial" w:hAnsi="Arial" w:cs="Arial"/>
          <w:b/>
          <w:sz w:val="24"/>
        </w:rPr>
        <w:t>Status report for WI: Enhancements of network energy savings for NR</w:t>
      </w:r>
    </w:p>
    <w:p w14:paraId="721F398A"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32EF692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2E1E7" w14:textId="77777777" w:rsidR="00494A59" w:rsidRDefault="00494A59" w:rsidP="00494A59">
      <w:pPr>
        <w:rPr>
          <w:rFonts w:ascii="Arial" w:hAnsi="Arial" w:cs="Arial"/>
          <w:b/>
          <w:sz w:val="24"/>
        </w:rPr>
      </w:pPr>
      <w:r>
        <w:rPr>
          <w:rFonts w:ascii="Arial" w:hAnsi="Arial" w:cs="Arial"/>
          <w:b/>
          <w:color w:val="0000FF"/>
          <w:sz w:val="24"/>
        </w:rPr>
        <w:t>RP-242620</w:t>
      </w:r>
      <w:r>
        <w:rPr>
          <w:rFonts w:ascii="Arial" w:hAnsi="Arial" w:cs="Arial"/>
          <w:b/>
          <w:color w:val="0000FF"/>
          <w:sz w:val="24"/>
        </w:rPr>
        <w:tab/>
      </w:r>
      <w:r>
        <w:rPr>
          <w:rFonts w:ascii="Arial" w:hAnsi="Arial" w:cs="Arial"/>
          <w:b/>
          <w:sz w:val="24"/>
        </w:rPr>
        <w:t>Discussion on OD-SIB1 impact on connected UEs in Rel-19 NES</w:t>
      </w:r>
    </w:p>
    <w:p w14:paraId="74C12CB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1DE35F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9F0F8" w14:textId="77777777" w:rsidR="00494A59" w:rsidRDefault="00494A59" w:rsidP="00494A59">
      <w:pPr>
        <w:rPr>
          <w:rFonts w:ascii="Arial" w:hAnsi="Arial" w:cs="Arial"/>
          <w:b/>
          <w:sz w:val="24"/>
        </w:rPr>
      </w:pPr>
      <w:r>
        <w:rPr>
          <w:rFonts w:ascii="Arial" w:hAnsi="Arial" w:cs="Arial"/>
          <w:b/>
          <w:color w:val="0000FF"/>
          <w:sz w:val="24"/>
        </w:rPr>
        <w:t>RP-242653</w:t>
      </w:r>
      <w:r>
        <w:rPr>
          <w:rFonts w:ascii="Arial" w:hAnsi="Arial" w:cs="Arial"/>
          <w:b/>
          <w:color w:val="0000FF"/>
          <w:sz w:val="24"/>
        </w:rPr>
        <w:tab/>
      </w:r>
      <w:r>
        <w:rPr>
          <w:rFonts w:ascii="Arial" w:hAnsi="Arial" w:cs="Arial"/>
          <w:b/>
          <w:sz w:val="24"/>
        </w:rPr>
        <w:t>On-demand SIB1 for CONNECTED mode UEs</w:t>
      </w:r>
    </w:p>
    <w:p w14:paraId="422E2D9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096D47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29DD2" w14:textId="77777777" w:rsidR="00494A59" w:rsidRDefault="00494A59" w:rsidP="00494A59">
      <w:pPr>
        <w:rPr>
          <w:rFonts w:ascii="Arial" w:hAnsi="Arial" w:cs="Arial"/>
          <w:b/>
          <w:sz w:val="24"/>
        </w:rPr>
      </w:pPr>
      <w:r>
        <w:rPr>
          <w:rFonts w:ascii="Arial" w:hAnsi="Arial" w:cs="Arial"/>
          <w:b/>
          <w:color w:val="0000FF"/>
          <w:sz w:val="24"/>
        </w:rPr>
        <w:t>RP-242802</w:t>
      </w:r>
      <w:r>
        <w:rPr>
          <w:rFonts w:ascii="Arial" w:hAnsi="Arial" w:cs="Arial"/>
          <w:b/>
          <w:color w:val="0000FF"/>
          <w:sz w:val="24"/>
        </w:rPr>
        <w:tab/>
      </w:r>
      <w:r>
        <w:rPr>
          <w:rFonts w:ascii="Arial" w:hAnsi="Arial" w:cs="Arial"/>
          <w:b/>
          <w:sz w:val="24"/>
        </w:rPr>
        <w:t>Discussion on WID Scope for R19 network energy saving enhancement</w:t>
      </w:r>
    </w:p>
    <w:p w14:paraId="234D560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8EA66EB"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2270" w14:textId="77777777" w:rsidR="00494A59" w:rsidRDefault="00494A59" w:rsidP="00494A59">
      <w:pPr>
        <w:rPr>
          <w:rFonts w:ascii="Arial" w:hAnsi="Arial" w:cs="Arial"/>
          <w:b/>
          <w:sz w:val="24"/>
        </w:rPr>
      </w:pPr>
      <w:r>
        <w:rPr>
          <w:rFonts w:ascii="Arial" w:hAnsi="Arial" w:cs="Arial"/>
          <w:b/>
          <w:color w:val="0000FF"/>
          <w:sz w:val="24"/>
        </w:rPr>
        <w:t>RP-242806</w:t>
      </w:r>
      <w:r>
        <w:rPr>
          <w:rFonts w:ascii="Arial" w:hAnsi="Arial" w:cs="Arial"/>
          <w:b/>
          <w:color w:val="0000FF"/>
          <w:sz w:val="24"/>
        </w:rPr>
        <w:tab/>
      </w:r>
      <w:r>
        <w:rPr>
          <w:rFonts w:ascii="Arial" w:hAnsi="Arial" w:cs="Arial"/>
          <w:b/>
          <w:sz w:val="24"/>
        </w:rPr>
        <w:t>View on open issues of OD-SIB1 for NES</w:t>
      </w:r>
    </w:p>
    <w:p w14:paraId="25E4C6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4A8B592" w14:textId="77777777" w:rsidR="00494A59" w:rsidRDefault="00494A59" w:rsidP="00494A59">
      <w:pPr>
        <w:rPr>
          <w:rFonts w:ascii="Arial" w:hAnsi="Arial" w:cs="Arial"/>
          <w:b/>
        </w:rPr>
      </w:pPr>
      <w:r>
        <w:rPr>
          <w:rFonts w:ascii="Arial" w:hAnsi="Arial" w:cs="Arial"/>
          <w:b/>
        </w:rPr>
        <w:t xml:space="preserve">Discussion: </w:t>
      </w:r>
    </w:p>
    <w:p w14:paraId="674A805F" w14:textId="77777777" w:rsidR="00494A59" w:rsidRDefault="00494A59" w:rsidP="00494A59">
      <w:r>
        <w:t>Proposal 1: On whether Cell A can transmit its own UL WUS config, no need to update WID if below clarifications can be agreed:</w:t>
      </w:r>
    </w:p>
    <w:p w14:paraId="302BB0A7" w14:textId="77777777" w:rsidR="00494A59" w:rsidRDefault="00494A59" w:rsidP="00494A59">
      <w:r>
        <w:t>1)</w:t>
      </w:r>
      <w:r>
        <w:tab/>
        <w:t xml:space="preserve">It is not case 1 (standalone) because Cell A and NES cell can’t be the same Node at the same time. </w:t>
      </w:r>
    </w:p>
    <w:p w14:paraId="1724BEFA" w14:textId="77777777" w:rsidR="00494A59" w:rsidRDefault="00494A59" w:rsidP="00494A59">
      <w:r>
        <w:t>2)</w:t>
      </w:r>
      <w:r>
        <w:tab/>
        <w:t>As RAN2#127b has agreed that NES cell can include its own and neighbor cells’ UL WUS config, no further specification work is required because the role switching between Cell A and NES cell is NW implementation and specification will not specify cell A or NES cell.</w:t>
      </w:r>
    </w:p>
    <w:p w14:paraId="77BF3B28" w14:textId="77777777" w:rsidR="00494A59" w:rsidRDefault="00494A59" w:rsidP="00494A59">
      <w:r>
        <w:t xml:space="preserve">   </w:t>
      </w:r>
    </w:p>
    <w:p w14:paraId="7E4D7287" w14:textId="77777777" w:rsidR="00494A59" w:rsidRDefault="00494A59" w:rsidP="00494A59">
      <w:r>
        <w:t>Proposal 2: Keep the current WID scope of OD-SIB1 for UEs in idle/inactive mode.</w:t>
      </w:r>
    </w:p>
    <w:p w14:paraId="7C2F8EC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4DA6E" w14:textId="77777777" w:rsidR="00494A59" w:rsidRDefault="00494A59" w:rsidP="00494A59">
      <w:pPr>
        <w:rPr>
          <w:rFonts w:ascii="Arial" w:hAnsi="Arial" w:cs="Arial"/>
          <w:b/>
          <w:sz w:val="24"/>
        </w:rPr>
      </w:pPr>
      <w:r>
        <w:rPr>
          <w:rFonts w:ascii="Arial" w:hAnsi="Arial" w:cs="Arial"/>
          <w:b/>
          <w:color w:val="0000FF"/>
          <w:sz w:val="24"/>
        </w:rPr>
        <w:t>RP-242844</w:t>
      </w:r>
      <w:r>
        <w:rPr>
          <w:rFonts w:ascii="Arial" w:hAnsi="Arial" w:cs="Arial"/>
          <w:b/>
          <w:color w:val="0000FF"/>
          <w:sz w:val="24"/>
        </w:rPr>
        <w:tab/>
      </w:r>
      <w:r>
        <w:rPr>
          <w:rFonts w:ascii="Arial" w:hAnsi="Arial" w:cs="Arial"/>
          <w:b/>
          <w:sz w:val="24"/>
        </w:rPr>
        <w:t>Scope extension of on-demand SIB1</w:t>
      </w:r>
    </w:p>
    <w:p w14:paraId="4EBC971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 France</w:t>
      </w:r>
    </w:p>
    <w:p w14:paraId="33FCFAC3" w14:textId="77777777" w:rsidR="00494A59" w:rsidRDefault="00494A59" w:rsidP="00494A59">
      <w:pPr>
        <w:rPr>
          <w:rFonts w:ascii="Arial" w:hAnsi="Arial" w:cs="Arial"/>
          <w:b/>
        </w:rPr>
      </w:pPr>
      <w:r>
        <w:rPr>
          <w:rFonts w:ascii="Arial" w:hAnsi="Arial" w:cs="Arial"/>
          <w:b/>
        </w:rPr>
        <w:t xml:space="preserve">Discussion: </w:t>
      </w:r>
    </w:p>
    <w:p w14:paraId="0B2CE788" w14:textId="77777777" w:rsidR="00494A59" w:rsidRDefault="00494A59" w:rsidP="00494A59">
      <w:r>
        <w:t>Proposal</w:t>
      </w:r>
    </w:p>
    <w:p w14:paraId="54BAF3F8" w14:textId="77777777" w:rsidR="00494A59" w:rsidRDefault="00494A59" w:rsidP="00494A59">
      <w:r>
        <w:t>Update WID of Rel 19 network energy saving to support on demand SIB 1 for</w:t>
      </w:r>
    </w:p>
    <w:p w14:paraId="232E4757" w14:textId="77777777" w:rsidR="00494A59" w:rsidRDefault="00494A59" w:rsidP="00494A59">
      <w:r>
        <w:t>RRC_CONNECTED UEs</w:t>
      </w:r>
    </w:p>
    <w:p w14:paraId="41738A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CFAC7" w14:textId="77777777" w:rsidR="00494A59" w:rsidRDefault="00494A59" w:rsidP="00494A59">
      <w:pPr>
        <w:rPr>
          <w:rFonts w:ascii="Arial" w:hAnsi="Arial" w:cs="Arial"/>
          <w:b/>
          <w:sz w:val="24"/>
        </w:rPr>
      </w:pPr>
      <w:r>
        <w:rPr>
          <w:rFonts w:ascii="Arial" w:hAnsi="Arial" w:cs="Arial"/>
          <w:b/>
          <w:color w:val="0000FF"/>
          <w:sz w:val="24"/>
        </w:rPr>
        <w:t>RP-243139</w:t>
      </w:r>
      <w:r>
        <w:rPr>
          <w:rFonts w:ascii="Arial" w:hAnsi="Arial" w:cs="Arial"/>
          <w:b/>
          <w:color w:val="0000FF"/>
          <w:sz w:val="24"/>
        </w:rPr>
        <w:tab/>
      </w:r>
      <w:r>
        <w:rPr>
          <w:rFonts w:ascii="Arial" w:hAnsi="Arial" w:cs="Arial"/>
          <w:b/>
          <w:sz w:val="24"/>
        </w:rPr>
        <w:t>Cell A to NES cell switch for OD-SIB1 procedure</w:t>
      </w:r>
    </w:p>
    <w:p w14:paraId="094D608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Fraunhofer IIS</w:t>
      </w:r>
    </w:p>
    <w:p w14:paraId="787D431B" w14:textId="77777777" w:rsidR="00494A59" w:rsidRDefault="00494A59" w:rsidP="00494A59">
      <w:pPr>
        <w:rPr>
          <w:rFonts w:ascii="Arial" w:hAnsi="Arial" w:cs="Arial"/>
          <w:b/>
        </w:rPr>
      </w:pPr>
      <w:r>
        <w:rPr>
          <w:rFonts w:ascii="Arial" w:hAnsi="Arial" w:cs="Arial"/>
          <w:b/>
        </w:rPr>
        <w:t xml:space="preserve">Discussion: </w:t>
      </w:r>
    </w:p>
    <w:p w14:paraId="78844CC1" w14:textId="77777777" w:rsidR="00494A59" w:rsidRDefault="00494A59" w:rsidP="00494A59">
      <w:r>
        <w:t>Proposal 1: Agree on the updated WID as proposed in RP-243140.</w:t>
      </w:r>
    </w:p>
    <w:p w14:paraId="06818253" w14:textId="77777777" w:rsidR="00494A59" w:rsidRDefault="00494A59" w:rsidP="00494A59">
      <w:r>
        <w:t>RAN chair: we should not do any scope extension, has the same understanding as Apple</w:t>
      </w:r>
    </w:p>
    <w:p w14:paraId="31716785" w14:textId="77777777" w:rsidR="00494A59" w:rsidRDefault="00494A59" w:rsidP="00494A59">
      <w:r>
        <w:t>DT: "cell A can provided its own WUS configuration" needs to be clarified</w:t>
      </w:r>
    </w:p>
    <w:p w14:paraId="669D2A16" w14:textId="77777777" w:rsidR="00494A59" w:rsidRDefault="00494A59" w:rsidP="00494A59">
      <w:r>
        <w:t>Vodafone: this topic consumes a lot of time in RAN2 so guidance from RAN is needed</w:t>
      </w:r>
    </w:p>
    <w:p w14:paraId="366486DA" w14:textId="77777777" w:rsidR="00494A59" w:rsidRDefault="00494A59" w:rsidP="00494A59">
      <w:r>
        <w:t>RAN chair: case 1 is not supported</w:t>
      </w:r>
    </w:p>
    <w:p w14:paraId="49963282" w14:textId="77777777" w:rsidR="00494A59" w:rsidRDefault="00494A59" w:rsidP="00494A59">
      <w:r>
        <w:t>DT: this is not about case 1, this is a clarification to case 2</w:t>
      </w:r>
    </w:p>
    <w:p w14:paraId="221C92D9" w14:textId="77777777" w:rsidR="00494A59" w:rsidRDefault="00494A59" w:rsidP="00494A59">
      <w:r>
        <w:t>RAN chair: if RAN2 defines one case, it is clear that other cases are not supported</w:t>
      </w:r>
    </w:p>
    <w:p w14:paraId="3D3A5EB5" w14:textId="77777777" w:rsidR="00494A59" w:rsidRDefault="00494A59" w:rsidP="00494A59">
      <w:r>
        <w:t>RAN2 chair: a quick offline discussion would be useful as the issue may be easy to fix</w:t>
      </w:r>
    </w:p>
    <w:p w14:paraId="0350115C" w14:textId="77777777" w:rsidR="00494A59" w:rsidRDefault="00494A59" w:rsidP="00494A59">
      <w:r>
        <w:t>RAN chair: ok, RAN2 chair will lead the offline discussion</w:t>
      </w:r>
    </w:p>
    <w:p w14:paraId="31B6B47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5FBFE" w14:textId="77777777" w:rsidR="00494A59" w:rsidRDefault="00494A59" w:rsidP="00494A59">
      <w:pPr>
        <w:rPr>
          <w:rFonts w:ascii="Arial" w:hAnsi="Arial" w:cs="Arial"/>
          <w:b/>
          <w:sz w:val="24"/>
        </w:rPr>
      </w:pPr>
      <w:r>
        <w:rPr>
          <w:rFonts w:ascii="Arial" w:hAnsi="Arial" w:cs="Arial"/>
          <w:b/>
          <w:color w:val="0000FF"/>
          <w:sz w:val="24"/>
        </w:rPr>
        <w:t>RP-243010</w:t>
      </w:r>
      <w:r>
        <w:rPr>
          <w:rFonts w:ascii="Arial" w:hAnsi="Arial" w:cs="Arial"/>
          <w:b/>
          <w:color w:val="0000FF"/>
          <w:sz w:val="24"/>
        </w:rPr>
        <w:tab/>
      </w:r>
      <w:r>
        <w:rPr>
          <w:rFonts w:ascii="Arial" w:hAnsi="Arial" w:cs="Arial"/>
          <w:b/>
          <w:sz w:val="24"/>
        </w:rPr>
        <w:t>OD-SIB1 feature discussion</w:t>
      </w:r>
    </w:p>
    <w:p w14:paraId="37112A0C"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2886E1F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828EF" w14:textId="77777777" w:rsidR="00494A59" w:rsidRDefault="00494A59" w:rsidP="00494A59">
      <w:pPr>
        <w:rPr>
          <w:rFonts w:ascii="Arial" w:hAnsi="Arial" w:cs="Arial"/>
          <w:b/>
          <w:sz w:val="24"/>
        </w:rPr>
      </w:pPr>
      <w:r>
        <w:rPr>
          <w:rFonts w:ascii="Arial" w:hAnsi="Arial" w:cs="Arial"/>
          <w:b/>
          <w:color w:val="0000FF"/>
          <w:sz w:val="24"/>
        </w:rPr>
        <w:t>RP-243140</w:t>
      </w:r>
      <w:r>
        <w:rPr>
          <w:rFonts w:ascii="Arial" w:hAnsi="Arial" w:cs="Arial"/>
          <w:b/>
          <w:color w:val="0000FF"/>
          <w:sz w:val="24"/>
        </w:rPr>
        <w:tab/>
      </w:r>
      <w:r>
        <w:rPr>
          <w:rFonts w:ascii="Arial" w:hAnsi="Arial" w:cs="Arial"/>
          <w:b/>
          <w:sz w:val="24"/>
        </w:rPr>
        <w:t>Revised WID: Enhancements of network energy savings for NR</w:t>
      </w:r>
    </w:p>
    <w:p w14:paraId="3D672EF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Deutsche Telekom, Vodafone, Orange, Fraunhofer IIS </w:t>
      </w:r>
    </w:p>
    <w:p w14:paraId="3A829BC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9E91B5" w14:textId="77777777" w:rsidR="00494A59" w:rsidRDefault="00494A59" w:rsidP="00494A59">
      <w:pPr>
        <w:rPr>
          <w:rFonts w:ascii="Arial" w:hAnsi="Arial" w:cs="Arial"/>
          <w:b/>
          <w:sz w:val="24"/>
        </w:rPr>
      </w:pPr>
      <w:r>
        <w:rPr>
          <w:rFonts w:ascii="Arial" w:hAnsi="Arial" w:cs="Arial"/>
          <w:b/>
          <w:color w:val="0000FF"/>
          <w:sz w:val="24"/>
        </w:rPr>
        <w:t>RP-243297</w:t>
      </w:r>
      <w:r>
        <w:rPr>
          <w:rFonts w:ascii="Arial" w:hAnsi="Arial" w:cs="Arial"/>
          <w:b/>
          <w:color w:val="0000FF"/>
          <w:sz w:val="24"/>
        </w:rPr>
        <w:tab/>
      </w:r>
      <w:r>
        <w:rPr>
          <w:rFonts w:ascii="Arial" w:hAnsi="Arial" w:cs="Arial"/>
          <w:b/>
          <w:sz w:val="24"/>
        </w:rPr>
        <w:t>Way forward on NES</w:t>
      </w:r>
    </w:p>
    <w:p w14:paraId="4148AEF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 (Interdigital)</w:t>
      </w:r>
    </w:p>
    <w:p w14:paraId="1C6DD869" w14:textId="77777777" w:rsidR="00494A59" w:rsidRDefault="00494A59" w:rsidP="00494A59">
      <w:pPr>
        <w:rPr>
          <w:rFonts w:ascii="Arial" w:hAnsi="Arial" w:cs="Arial"/>
          <w:b/>
        </w:rPr>
      </w:pPr>
      <w:r>
        <w:rPr>
          <w:rFonts w:ascii="Arial" w:hAnsi="Arial" w:cs="Arial"/>
          <w:b/>
        </w:rPr>
        <w:t xml:space="preserve">Discussion: </w:t>
      </w:r>
    </w:p>
    <w:p w14:paraId="3D13E5F9" w14:textId="77777777" w:rsidR="00494A59" w:rsidRDefault="00494A59" w:rsidP="00494A59">
      <w:r>
        <w:t>vivo: looks like an upscoping of the WI</w:t>
      </w:r>
    </w:p>
    <w:p w14:paraId="3F6A5347" w14:textId="77777777" w:rsidR="00494A59" w:rsidRDefault="00494A59" w:rsidP="00494A59">
      <w:r>
        <w:t>Nokia: thinks only vivo had the misunderstanding that it is an upscoping as no new procedure is defined</w:t>
      </w:r>
    </w:p>
    <w:p w14:paraId="6D09B21E" w14:textId="77777777" w:rsidR="00494A59" w:rsidRDefault="00494A59" w:rsidP="00494A59">
      <w:r>
        <w:t>Qualcomm: fine with the problem, we still have cell A to rely on?</w:t>
      </w:r>
    </w:p>
    <w:p w14:paraId="2803153F" w14:textId="77777777" w:rsidR="00494A59" w:rsidRDefault="00494A59" w:rsidP="00494A59">
      <w:r>
        <w:t>RAN2 chair: yes, it is covered by "careful deployment" so operators will have to take care of this</w:t>
      </w:r>
    </w:p>
    <w:p w14:paraId="1952DE8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302702" w14:textId="77777777" w:rsidR="00494A59" w:rsidRDefault="00494A59" w:rsidP="00494A59">
      <w:pPr>
        <w:pStyle w:val="Heading5"/>
      </w:pPr>
      <w:bookmarkStart w:id="148" w:name="_Toc189232884"/>
      <w:bookmarkStart w:id="149" w:name="_Toc189421600"/>
      <w:r>
        <w:t>9.3.1.6</w:t>
      </w:r>
      <w:r>
        <w:tab/>
        <w:t>Core part: Multi-carrier enhancements for NR Phase 2 [New RAN1 WI: NR_MC_enh2-Core]</w:t>
      </w:r>
      <w:bookmarkEnd w:id="148"/>
      <w:bookmarkEnd w:id="149"/>
    </w:p>
    <w:p w14:paraId="21552729" w14:textId="77777777" w:rsidR="00494A59" w:rsidRDefault="00494A59" w:rsidP="00494A59">
      <w:pPr>
        <w:rPr>
          <w:rFonts w:ascii="Arial" w:hAnsi="Arial" w:cs="Arial"/>
          <w:b/>
          <w:sz w:val="24"/>
        </w:rPr>
      </w:pPr>
      <w:r>
        <w:rPr>
          <w:rFonts w:ascii="Arial" w:hAnsi="Arial" w:cs="Arial"/>
          <w:b/>
          <w:color w:val="0000FF"/>
          <w:sz w:val="24"/>
        </w:rPr>
        <w:t>RP-242903</w:t>
      </w:r>
      <w:r>
        <w:rPr>
          <w:rFonts w:ascii="Arial" w:hAnsi="Arial" w:cs="Arial"/>
          <w:b/>
          <w:color w:val="0000FF"/>
          <w:sz w:val="24"/>
        </w:rPr>
        <w:tab/>
      </w:r>
      <w:r>
        <w:rPr>
          <w:rFonts w:ascii="Arial" w:hAnsi="Arial" w:cs="Arial"/>
          <w:b/>
          <w:sz w:val="24"/>
        </w:rPr>
        <w:t>Status report for Rel-19 Multi-carrier enhancements</w:t>
      </w:r>
    </w:p>
    <w:p w14:paraId="5ACC028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Lenovo (Rapporteur)</w:t>
      </w:r>
    </w:p>
    <w:p w14:paraId="5F8A869B" w14:textId="77777777" w:rsidR="00494A59" w:rsidRDefault="00494A59" w:rsidP="00494A59">
      <w:pPr>
        <w:rPr>
          <w:rFonts w:ascii="Arial" w:hAnsi="Arial" w:cs="Arial"/>
          <w:b/>
        </w:rPr>
      </w:pPr>
      <w:r>
        <w:rPr>
          <w:rFonts w:ascii="Arial" w:hAnsi="Arial" w:cs="Arial"/>
          <w:b/>
        </w:rPr>
        <w:t xml:space="preserve">Discussion: </w:t>
      </w:r>
    </w:p>
    <w:p w14:paraId="605AC8AA" w14:textId="77777777" w:rsidR="00494A59" w:rsidRDefault="00494A59" w:rsidP="00494A59">
      <w:r>
        <w:t>MCC: NR_MC_enh2-Core target date change from Sep.25 (after RAN #105 in RP-242408) to June 25 not indicated; June 25 in contradiction to revised WID RP-242904 (Sep.25 = RAN #109)</w:t>
      </w:r>
    </w:p>
    <w:p w14:paraId="15D1123A" w14:textId="77777777" w:rsidR="00494A59" w:rsidRDefault="00494A59" w:rsidP="00494A59">
      <w:r>
        <w:t>Lenovo: target date is Sep.25</w:t>
      </w:r>
    </w:p>
    <w:p w14:paraId="10B5073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RP-243310</w:t>
      </w:r>
      <w:r>
        <w:rPr>
          <w:color w:val="993300"/>
          <w:u w:val="single"/>
        </w:rPr>
        <w:t>.</w:t>
      </w:r>
    </w:p>
    <w:p w14:paraId="0BE1F7FD" w14:textId="77777777" w:rsidR="00494A59" w:rsidRDefault="00494A59" w:rsidP="00494A59">
      <w:pPr>
        <w:rPr>
          <w:rFonts w:ascii="Arial" w:hAnsi="Arial" w:cs="Arial"/>
          <w:b/>
          <w:sz w:val="24"/>
        </w:rPr>
      </w:pPr>
      <w:r>
        <w:rPr>
          <w:rFonts w:ascii="Arial" w:hAnsi="Arial" w:cs="Arial"/>
          <w:b/>
          <w:color w:val="0000FF"/>
          <w:sz w:val="24"/>
        </w:rPr>
        <w:t>RP-243310</w:t>
      </w:r>
      <w:r>
        <w:rPr>
          <w:rFonts w:ascii="Arial" w:hAnsi="Arial" w:cs="Arial"/>
          <w:b/>
          <w:color w:val="0000FF"/>
          <w:sz w:val="24"/>
        </w:rPr>
        <w:tab/>
      </w:r>
      <w:r>
        <w:rPr>
          <w:rFonts w:ascii="Arial" w:hAnsi="Arial" w:cs="Arial"/>
          <w:b/>
          <w:sz w:val="24"/>
        </w:rPr>
        <w:t>Status report for Rel-19 Multi-carrier enhancements</w:t>
      </w:r>
    </w:p>
    <w:p w14:paraId="76F34AD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Lenovo (Rapporteur)</w:t>
      </w:r>
    </w:p>
    <w:p w14:paraId="6E8A570B" w14:textId="77777777" w:rsidR="00494A59" w:rsidRDefault="00494A59" w:rsidP="00494A59">
      <w:pPr>
        <w:rPr>
          <w:color w:val="808080"/>
        </w:rPr>
      </w:pPr>
      <w:r>
        <w:rPr>
          <w:color w:val="808080"/>
        </w:rPr>
        <w:t>(Replaces RP-242903)</w:t>
      </w:r>
    </w:p>
    <w:p w14:paraId="4C3A2B7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278C7" w14:textId="77777777" w:rsidR="00494A59" w:rsidRDefault="00494A59" w:rsidP="00494A59">
      <w:pPr>
        <w:rPr>
          <w:rFonts w:ascii="Arial" w:hAnsi="Arial" w:cs="Arial"/>
          <w:b/>
          <w:sz w:val="24"/>
        </w:rPr>
      </w:pPr>
      <w:r>
        <w:rPr>
          <w:rFonts w:ascii="Arial" w:hAnsi="Arial" w:cs="Arial"/>
          <w:b/>
          <w:color w:val="0000FF"/>
          <w:sz w:val="24"/>
        </w:rPr>
        <w:t>RP-242904</w:t>
      </w:r>
      <w:r>
        <w:rPr>
          <w:rFonts w:ascii="Arial" w:hAnsi="Arial" w:cs="Arial"/>
          <w:b/>
          <w:color w:val="0000FF"/>
          <w:sz w:val="24"/>
        </w:rPr>
        <w:tab/>
      </w:r>
      <w:r>
        <w:rPr>
          <w:rFonts w:ascii="Arial" w:hAnsi="Arial" w:cs="Arial"/>
          <w:b/>
          <w:sz w:val="24"/>
        </w:rPr>
        <w:t>Revised WID: Multi-carrier enhancements for NR Phase 3</w:t>
      </w:r>
    </w:p>
    <w:p w14:paraId="6A00507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Lenovo (Rapporteur)</w:t>
      </w:r>
    </w:p>
    <w:p w14:paraId="291CE8B0" w14:textId="77777777" w:rsidR="00494A59" w:rsidRDefault="00494A59" w:rsidP="00494A59">
      <w:pPr>
        <w:rPr>
          <w:color w:val="808080"/>
        </w:rPr>
      </w:pPr>
      <w:r>
        <w:rPr>
          <w:color w:val="808080"/>
        </w:rPr>
        <w:t>(Replaces RP-242408)</w:t>
      </w:r>
    </w:p>
    <w:p w14:paraId="55176587" w14:textId="77777777" w:rsidR="00494A59" w:rsidRDefault="00494A59" w:rsidP="00494A59">
      <w:pPr>
        <w:rPr>
          <w:rFonts w:ascii="Arial" w:hAnsi="Arial" w:cs="Arial"/>
          <w:b/>
        </w:rPr>
      </w:pPr>
      <w:r>
        <w:rPr>
          <w:rFonts w:ascii="Arial" w:hAnsi="Arial" w:cs="Arial"/>
          <w:b/>
        </w:rPr>
        <w:t xml:space="preserve">Discussion: </w:t>
      </w:r>
    </w:p>
    <w:p w14:paraId="7D9ED1B8" w14:textId="77777777" w:rsidR="00494A59" w:rsidRDefault="00494A59" w:rsidP="00494A59">
      <w:r>
        <w:t>MCC: contraditing status report RP-242903 which claims target dated would be June 25</w:t>
      </w:r>
    </w:p>
    <w:p w14:paraId="50E06C57"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9200B" w14:textId="77777777" w:rsidR="00494A59" w:rsidRDefault="00494A59" w:rsidP="00494A59">
      <w:pPr>
        <w:pStyle w:val="Heading4"/>
      </w:pPr>
      <w:bookmarkStart w:id="150" w:name="_Toc189232885"/>
      <w:bookmarkStart w:id="151" w:name="_Toc189421601"/>
      <w:r>
        <w:t>9.3.2</w:t>
      </w:r>
      <w:r>
        <w:tab/>
        <w:t>Related to RAN2 led WIs</w:t>
      </w:r>
      <w:bookmarkEnd w:id="150"/>
      <w:bookmarkEnd w:id="151"/>
    </w:p>
    <w:p w14:paraId="0F3F290E" w14:textId="77777777" w:rsidR="00494A59" w:rsidRDefault="00494A59" w:rsidP="00494A59">
      <w:pPr>
        <w:pStyle w:val="Heading5"/>
      </w:pPr>
      <w:bookmarkStart w:id="152" w:name="_Toc189232886"/>
      <w:bookmarkStart w:id="153" w:name="_Toc189421602"/>
      <w:r>
        <w:t>9.3.2.1</w:t>
      </w:r>
      <w:r>
        <w:tab/>
        <w:t>NR mobility enhancements Phase 4 [RAN2 WI: NR_Mob_Ph4]</w:t>
      </w:r>
      <w:bookmarkEnd w:id="152"/>
      <w:bookmarkEnd w:id="153"/>
    </w:p>
    <w:p w14:paraId="0516B683" w14:textId="77777777" w:rsidR="00494A59" w:rsidRDefault="00494A59" w:rsidP="00494A59">
      <w:pPr>
        <w:rPr>
          <w:rFonts w:ascii="Arial" w:hAnsi="Arial" w:cs="Arial"/>
          <w:b/>
          <w:sz w:val="24"/>
        </w:rPr>
      </w:pPr>
      <w:r>
        <w:rPr>
          <w:rFonts w:ascii="Arial" w:hAnsi="Arial" w:cs="Arial"/>
          <w:b/>
          <w:color w:val="0000FF"/>
          <w:sz w:val="24"/>
        </w:rPr>
        <w:t>RP-242790</w:t>
      </w:r>
      <w:r>
        <w:rPr>
          <w:rFonts w:ascii="Arial" w:hAnsi="Arial" w:cs="Arial"/>
          <w:b/>
          <w:color w:val="0000FF"/>
          <w:sz w:val="24"/>
        </w:rPr>
        <w:tab/>
      </w:r>
      <w:r>
        <w:rPr>
          <w:rFonts w:ascii="Arial" w:hAnsi="Arial" w:cs="Arial"/>
          <w:b/>
          <w:sz w:val="24"/>
        </w:rPr>
        <w:t>Status Report for Work Item: NR mobility enhancements Phase 4 (rapporteur: Apple)</w:t>
      </w:r>
    </w:p>
    <w:p w14:paraId="53646A7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E5493B8" w14:textId="77777777" w:rsidR="00494A59" w:rsidRDefault="00494A59" w:rsidP="00494A59">
      <w:pPr>
        <w:rPr>
          <w:rFonts w:ascii="Arial" w:hAnsi="Arial" w:cs="Arial"/>
          <w:b/>
        </w:rPr>
      </w:pPr>
      <w:r>
        <w:rPr>
          <w:rFonts w:ascii="Arial" w:hAnsi="Arial" w:cs="Arial"/>
          <w:b/>
        </w:rPr>
        <w:t xml:space="preserve">Abstract: </w:t>
      </w:r>
    </w:p>
    <w:p w14:paraId="1DB3E0CC" w14:textId="77777777" w:rsidR="00494A59" w:rsidRDefault="00494A59" w:rsidP="00494A59">
      <w:r>
        <w:t>Core 50%; Perf 0%</w:t>
      </w:r>
    </w:p>
    <w:p w14:paraId="18C3BB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15725" w14:textId="77777777" w:rsidR="00494A59" w:rsidRDefault="00494A59" w:rsidP="00494A59">
      <w:pPr>
        <w:pStyle w:val="Heading5"/>
      </w:pPr>
      <w:bookmarkStart w:id="154" w:name="_Toc189232887"/>
      <w:bookmarkStart w:id="155" w:name="_Toc189421603"/>
      <w:r>
        <w:t>9.3.2.2</w:t>
      </w:r>
      <w:r>
        <w:tab/>
        <w:t>NTN for NR Phase 3 [RAN2 WI: NR_NTN_Ph3]</w:t>
      </w:r>
      <w:bookmarkEnd w:id="154"/>
      <w:bookmarkEnd w:id="155"/>
    </w:p>
    <w:p w14:paraId="5678E980" w14:textId="77777777" w:rsidR="00494A59" w:rsidRDefault="00494A59" w:rsidP="00494A59">
      <w:pPr>
        <w:rPr>
          <w:rFonts w:ascii="Arial" w:hAnsi="Arial" w:cs="Arial"/>
          <w:b/>
          <w:sz w:val="24"/>
        </w:rPr>
      </w:pPr>
      <w:r>
        <w:rPr>
          <w:rFonts w:ascii="Arial" w:hAnsi="Arial" w:cs="Arial"/>
          <w:b/>
          <w:color w:val="0000FF"/>
          <w:sz w:val="24"/>
        </w:rPr>
        <w:t>RP-242953</w:t>
      </w:r>
      <w:r>
        <w:rPr>
          <w:rFonts w:ascii="Arial" w:hAnsi="Arial" w:cs="Arial"/>
          <w:b/>
          <w:color w:val="0000FF"/>
          <w:sz w:val="24"/>
        </w:rPr>
        <w:tab/>
      </w:r>
      <w:r>
        <w:rPr>
          <w:rFonts w:ascii="Arial" w:hAnsi="Arial" w:cs="Arial"/>
          <w:b/>
          <w:sz w:val="24"/>
        </w:rPr>
        <w:t>Reply LS to R3-243954 on Support of Regenerative-based Satellite Access (S2-2410918; to: RAN3, RAN; cc: RAN2; contact: Qualcomm)</w:t>
      </w:r>
    </w:p>
    <w:p w14:paraId="77A2C324"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S2-2410918, to RAN3, RAN, cc RAN2</w:t>
      </w:r>
      <w:r>
        <w:rPr>
          <w:i/>
        </w:rPr>
        <w:br/>
      </w:r>
      <w:r>
        <w:rPr>
          <w:i/>
        </w:rPr>
        <w:tab/>
      </w:r>
      <w:r>
        <w:rPr>
          <w:i/>
        </w:rPr>
        <w:tab/>
      </w:r>
      <w:r>
        <w:rPr>
          <w:i/>
        </w:rPr>
        <w:tab/>
      </w:r>
      <w:r>
        <w:rPr>
          <w:i/>
        </w:rPr>
        <w:tab/>
      </w:r>
      <w:r>
        <w:rPr>
          <w:i/>
        </w:rPr>
        <w:tab/>
        <w:t>Source: SA2</w:t>
      </w:r>
    </w:p>
    <w:p w14:paraId="3A252EA5" w14:textId="77777777" w:rsidR="00494A59" w:rsidRDefault="00494A59" w:rsidP="00494A59">
      <w:pPr>
        <w:rPr>
          <w:rFonts w:ascii="Arial" w:hAnsi="Arial" w:cs="Arial"/>
          <w:b/>
        </w:rPr>
      </w:pPr>
      <w:r>
        <w:rPr>
          <w:rFonts w:ascii="Arial" w:hAnsi="Arial" w:cs="Arial"/>
          <w:b/>
        </w:rPr>
        <w:t xml:space="preserve">Abstract: </w:t>
      </w:r>
    </w:p>
    <w:p w14:paraId="3F7B3F71" w14:textId="77777777" w:rsidR="00494A59" w:rsidRDefault="00494A59" w:rsidP="00494A59">
      <w:r>
        <w:t>no explicit RAN action requested; R3-243954 was not sent to/cc RAN</w:t>
      </w:r>
    </w:p>
    <w:p w14:paraId="763DA12C" w14:textId="77777777" w:rsidR="00494A59" w:rsidRDefault="00494A59" w:rsidP="00494A59">
      <w:pPr>
        <w:rPr>
          <w:rFonts w:ascii="Arial" w:hAnsi="Arial" w:cs="Arial"/>
          <w:b/>
        </w:rPr>
      </w:pPr>
      <w:r>
        <w:rPr>
          <w:rFonts w:ascii="Arial" w:hAnsi="Arial" w:cs="Arial"/>
          <w:b/>
        </w:rPr>
        <w:t xml:space="preserve">Discussion: </w:t>
      </w:r>
    </w:p>
    <w:p w14:paraId="355D0DFF" w14:textId="77777777" w:rsidR="00494A59" w:rsidRDefault="00494A59" w:rsidP="00494A59">
      <w:r>
        <w:t>moved from AI 7 to AI 9.3.2.2</w:t>
      </w:r>
    </w:p>
    <w:p w14:paraId="4DEEB099" w14:textId="77777777" w:rsidR="00494A59" w:rsidRDefault="00494A59" w:rsidP="00494A59">
      <w:r>
        <w:t>Vodafone: need to make sure that RAN3 is informed</w:t>
      </w:r>
    </w:p>
    <w:p w14:paraId="58F9C9ED" w14:textId="77777777" w:rsidR="00494A59" w:rsidRDefault="00494A59" w:rsidP="00494A59">
      <w:r>
        <w:t>RAN chair: they will receive the LS as well</w:t>
      </w:r>
    </w:p>
    <w:p w14:paraId="01C47BF8" w14:textId="77777777" w:rsidR="00494A59" w:rsidRDefault="00494A59" w:rsidP="00494A59">
      <w:r>
        <w:t>Ericsson: is just a clarification of how to interpret the WID</w:t>
      </w:r>
    </w:p>
    <w:p w14:paraId="69D477A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F92CC" w14:textId="77777777" w:rsidR="00494A59" w:rsidRDefault="00494A59" w:rsidP="00494A59">
      <w:pPr>
        <w:rPr>
          <w:rFonts w:ascii="Arial" w:hAnsi="Arial" w:cs="Arial"/>
          <w:b/>
          <w:sz w:val="24"/>
        </w:rPr>
      </w:pPr>
      <w:r>
        <w:rPr>
          <w:rFonts w:ascii="Arial" w:hAnsi="Arial" w:cs="Arial"/>
          <w:b/>
          <w:color w:val="0000FF"/>
          <w:sz w:val="24"/>
        </w:rPr>
        <w:t>RP-242462</w:t>
      </w:r>
      <w:r>
        <w:rPr>
          <w:rFonts w:ascii="Arial" w:hAnsi="Arial" w:cs="Arial"/>
          <w:b/>
          <w:color w:val="0000FF"/>
          <w:sz w:val="24"/>
        </w:rPr>
        <w:tab/>
      </w:r>
      <w:r>
        <w:rPr>
          <w:rFonts w:ascii="Arial" w:hAnsi="Arial" w:cs="Arial"/>
          <w:b/>
          <w:sz w:val="24"/>
        </w:rPr>
        <w:t>Status report for WID: Non-Terrestrial Networks (NTN) for NR Phase 3</w:t>
      </w:r>
    </w:p>
    <w:p w14:paraId="65AF650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14C31A2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01461" w14:textId="77777777" w:rsidR="00494A59" w:rsidRDefault="00494A59" w:rsidP="00494A59">
      <w:pPr>
        <w:rPr>
          <w:rFonts w:ascii="Arial" w:hAnsi="Arial" w:cs="Arial"/>
          <w:b/>
          <w:sz w:val="24"/>
        </w:rPr>
      </w:pPr>
      <w:r>
        <w:rPr>
          <w:rFonts w:ascii="Arial" w:hAnsi="Arial" w:cs="Arial"/>
          <w:b/>
          <w:color w:val="0000FF"/>
          <w:sz w:val="24"/>
        </w:rPr>
        <w:t>RP-242800</w:t>
      </w:r>
      <w:r>
        <w:rPr>
          <w:rFonts w:ascii="Arial" w:hAnsi="Arial" w:cs="Arial"/>
          <w:b/>
          <w:color w:val="0000FF"/>
          <w:sz w:val="24"/>
        </w:rPr>
        <w:tab/>
      </w:r>
      <w:r>
        <w:rPr>
          <w:rFonts w:ascii="Arial" w:hAnsi="Arial" w:cs="Arial"/>
          <w:b/>
          <w:sz w:val="24"/>
        </w:rPr>
        <w:t>Discussion on WID scope for NR NTN</w:t>
      </w:r>
    </w:p>
    <w:p w14:paraId="18AA938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2EA3DB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D8A1D" w14:textId="77777777" w:rsidR="00494A59" w:rsidRDefault="00494A59" w:rsidP="00494A59">
      <w:pPr>
        <w:rPr>
          <w:rFonts w:ascii="Arial" w:hAnsi="Arial" w:cs="Arial"/>
          <w:b/>
          <w:sz w:val="24"/>
        </w:rPr>
      </w:pPr>
      <w:r>
        <w:rPr>
          <w:rFonts w:ascii="Arial" w:hAnsi="Arial" w:cs="Arial"/>
          <w:b/>
          <w:color w:val="0000FF"/>
          <w:sz w:val="24"/>
        </w:rPr>
        <w:t>RP-242807</w:t>
      </w:r>
      <w:r>
        <w:rPr>
          <w:rFonts w:ascii="Arial" w:hAnsi="Arial" w:cs="Arial"/>
          <w:b/>
          <w:color w:val="0000FF"/>
          <w:sz w:val="24"/>
        </w:rPr>
        <w:tab/>
      </w:r>
      <w:r>
        <w:rPr>
          <w:rFonts w:ascii="Arial" w:hAnsi="Arial" w:cs="Arial"/>
          <w:b/>
          <w:sz w:val="24"/>
        </w:rPr>
        <w:t>Discussion on NTN for NR Phase 3 in Rel-19</w:t>
      </w:r>
    </w:p>
    <w:p w14:paraId="6CB85A1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7642EB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11C16" w14:textId="77777777" w:rsidR="00494A59" w:rsidRDefault="00494A59" w:rsidP="00494A59">
      <w:pPr>
        <w:rPr>
          <w:rFonts w:ascii="Arial" w:hAnsi="Arial" w:cs="Arial"/>
          <w:b/>
          <w:sz w:val="24"/>
        </w:rPr>
      </w:pPr>
      <w:r>
        <w:rPr>
          <w:rFonts w:ascii="Arial" w:hAnsi="Arial" w:cs="Arial"/>
          <w:b/>
          <w:color w:val="0000FF"/>
          <w:sz w:val="24"/>
        </w:rPr>
        <w:lastRenderedPageBreak/>
        <w:t>RP-242817</w:t>
      </w:r>
      <w:r>
        <w:rPr>
          <w:rFonts w:ascii="Arial" w:hAnsi="Arial" w:cs="Arial"/>
          <w:b/>
          <w:color w:val="0000FF"/>
          <w:sz w:val="24"/>
        </w:rPr>
        <w:tab/>
      </w:r>
      <w:r>
        <w:rPr>
          <w:rFonts w:ascii="Arial" w:hAnsi="Arial" w:cs="Arial"/>
          <w:b/>
          <w:sz w:val="24"/>
        </w:rPr>
        <w:t>Discussion on NR NTN for Rel-19</w:t>
      </w:r>
    </w:p>
    <w:p w14:paraId="7D7F70B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D1374C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37938" w14:textId="77777777" w:rsidR="00494A59" w:rsidRDefault="00494A59" w:rsidP="00494A59">
      <w:pPr>
        <w:rPr>
          <w:rFonts w:ascii="Arial" w:hAnsi="Arial" w:cs="Arial"/>
          <w:b/>
          <w:sz w:val="24"/>
        </w:rPr>
      </w:pPr>
      <w:r>
        <w:rPr>
          <w:rFonts w:ascii="Arial" w:hAnsi="Arial" w:cs="Arial"/>
          <w:b/>
          <w:color w:val="0000FF"/>
          <w:sz w:val="24"/>
        </w:rPr>
        <w:t>RP-242964</w:t>
      </w:r>
      <w:r>
        <w:rPr>
          <w:rFonts w:ascii="Arial" w:hAnsi="Arial" w:cs="Arial"/>
          <w:b/>
          <w:color w:val="0000FF"/>
          <w:sz w:val="24"/>
        </w:rPr>
        <w:tab/>
      </w:r>
      <w:r>
        <w:rPr>
          <w:rFonts w:ascii="Arial" w:hAnsi="Arial" w:cs="Arial"/>
          <w:b/>
          <w:sz w:val="24"/>
        </w:rPr>
        <w:t>Discussion on the check point of Rel-19 Non-Terrestrial Networks (NTN) for NR Phase 3</w:t>
      </w:r>
    </w:p>
    <w:p w14:paraId="7EFE100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3BA406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7121" w14:textId="77777777" w:rsidR="00494A59" w:rsidRDefault="00494A59" w:rsidP="00494A59">
      <w:pPr>
        <w:rPr>
          <w:rFonts w:ascii="Arial" w:hAnsi="Arial" w:cs="Arial"/>
          <w:b/>
          <w:sz w:val="24"/>
        </w:rPr>
      </w:pPr>
      <w:r>
        <w:rPr>
          <w:rFonts w:ascii="Arial" w:hAnsi="Arial" w:cs="Arial"/>
          <w:b/>
          <w:color w:val="0000FF"/>
          <w:sz w:val="24"/>
        </w:rPr>
        <w:t>RP-243169</w:t>
      </w:r>
      <w:r>
        <w:rPr>
          <w:rFonts w:ascii="Arial" w:hAnsi="Arial" w:cs="Arial"/>
          <w:b/>
          <w:color w:val="0000FF"/>
          <w:sz w:val="24"/>
        </w:rPr>
        <w:tab/>
      </w:r>
      <w:r>
        <w:rPr>
          <w:rFonts w:ascii="Arial" w:hAnsi="Arial" w:cs="Arial"/>
          <w:b/>
          <w:sz w:val="24"/>
        </w:rPr>
        <w:t>Discussion on the scope of NR-NTN</w:t>
      </w:r>
    </w:p>
    <w:p w14:paraId="4211E45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372BAC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4027E" w14:textId="77777777" w:rsidR="00494A59" w:rsidRDefault="00494A59" w:rsidP="00494A59">
      <w:pPr>
        <w:rPr>
          <w:rFonts w:ascii="Arial" w:hAnsi="Arial" w:cs="Arial"/>
          <w:b/>
          <w:sz w:val="24"/>
        </w:rPr>
      </w:pPr>
      <w:r>
        <w:rPr>
          <w:rFonts w:ascii="Arial" w:hAnsi="Arial" w:cs="Arial"/>
          <w:b/>
          <w:color w:val="0000FF"/>
          <w:sz w:val="24"/>
        </w:rPr>
        <w:t>RP-243174</w:t>
      </w:r>
      <w:r>
        <w:rPr>
          <w:rFonts w:ascii="Arial" w:hAnsi="Arial" w:cs="Arial"/>
          <w:b/>
          <w:color w:val="0000FF"/>
          <w:sz w:val="24"/>
        </w:rPr>
        <w:tab/>
      </w:r>
      <w:r>
        <w:rPr>
          <w:rFonts w:ascii="Arial" w:hAnsi="Arial" w:cs="Arial"/>
          <w:b/>
          <w:sz w:val="24"/>
        </w:rPr>
        <w:t>On Rel-19 NR NTN</w:t>
      </w:r>
    </w:p>
    <w:p w14:paraId="349056F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0652E9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9A0DC" w14:textId="77777777" w:rsidR="00494A59" w:rsidRDefault="00494A59" w:rsidP="00494A59">
      <w:pPr>
        <w:rPr>
          <w:rFonts w:ascii="Arial" w:hAnsi="Arial" w:cs="Arial"/>
          <w:b/>
          <w:sz w:val="24"/>
        </w:rPr>
      </w:pPr>
      <w:r>
        <w:rPr>
          <w:rFonts w:ascii="Arial" w:hAnsi="Arial" w:cs="Arial"/>
          <w:b/>
          <w:color w:val="0000FF"/>
          <w:sz w:val="24"/>
        </w:rPr>
        <w:t>RP-242554</w:t>
      </w:r>
      <w:r>
        <w:rPr>
          <w:rFonts w:ascii="Arial" w:hAnsi="Arial" w:cs="Arial"/>
          <w:b/>
          <w:color w:val="0000FF"/>
          <w:sz w:val="24"/>
        </w:rPr>
        <w:tab/>
      </w:r>
      <w:r>
        <w:rPr>
          <w:rFonts w:ascii="Arial" w:hAnsi="Arial" w:cs="Arial"/>
          <w:b/>
          <w:sz w:val="24"/>
        </w:rPr>
        <w:t>On NTN DL Coverage Enhancements</w:t>
      </w:r>
    </w:p>
    <w:p w14:paraId="405D0CB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CBE68F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D3E9E" w14:textId="77777777" w:rsidR="00494A59" w:rsidRDefault="00494A59" w:rsidP="00494A59">
      <w:pPr>
        <w:rPr>
          <w:rFonts w:ascii="Arial" w:hAnsi="Arial" w:cs="Arial"/>
          <w:b/>
          <w:sz w:val="24"/>
        </w:rPr>
      </w:pPr>
      <w:r>
        <w:rPr>
          <w:rFonts w:ascii="Arial" w:hAnsi="Arial" w:cs="Arial"/>
          <w:b/>
          <w:color w:val="0000FF"/>
          <w:sz w:val="24"/>
        </w:rPr>
        <w:t>RP-242889</w:t>
      </w:r>
      <w:r>
        <w:rPr>
          <w:rFonts w:ascii="Arial" w:hAnsi="Arial" w:cs="Arial"/>
          <w:b/>
          <w:color w:val="0000FF"/>
          <w:sz w:val="24"/>
        </w:rPr>
        <w:tab/>
      </w:r>
      <w:r>
        <w:rPr>
          <w:rFonts w:ascii="Arial" w:hAnsi="Arial" w:cs="Arial"/>
          <w:b/>
          <w:sz w:val="24"/>
        </w:rPr>
        <w:t>Checkpoint on Rel-19 NR NTN downlink coverage enhancements</w:t>
      </w:r>
    </w:p>
    <w:p w14:paraId="3FE8156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58A00B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B10D9" w14:textId="77777777" w:rsidR="00494A59" w:rsidRDefault="00494A59" w:rsidP="00494A59">
      <w:pPr>
        <w:rPr>
          <w:rFonts w:ascii="Arial" w:hAnsi="Arial" w:cs="Arial"/>
          <w:b/>
          <w:sz w:val="24"/>
        </w:rPr>
      </w:pPr>
      <w:r>
        <w:rPr>
          <w:rFonts w:ascii="Arial" w:hAnsi="Arial" w:cs="Arial"/>
          <w:b/>
          <w:color w:val="0000FF"/>
          <w:sz w:val="24"/>
        </w:rPr>
        <w:t>RP-243113</w:t>
      </w:r>
      <w:r>
        <w:rPr>
          <w:rFonts w:ascii="Arial" w:hAnsi="Arial" w:cs="Arial"/>
          <w:b/>
          <w:color w:val="0000FF"/>
          <w:sz w:val="24"/>
        </w:rPr>
        <w:tab/>
      </w:r>
      <w:r>
        <w:rPr>
          <w:rFonts w:ascii="Arial" w:hAnsi="Arial" w:cs="Arial"/>
          <w:b/>
          <w:sz w:val="24"/>
        </w:rPr>
        <w:t>SSB periodicity extension on R19 NR NTN</w:t>
      </w:r>
    </w:p>
    <w:p w14:paraId="0CD24BE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 CAICT, Baicells, HONOR, Lenovo, OPPO, Spreadtrum, TCL, xiaomi</w:t>
      </w:r>
    </w:p>
    <w:p w14:paraId="7AB65BB7" w14:textId="77777777" w:rsidR="00494A59" w:rsidRDefault="00494A59" w:rsidP="00494A59">
      <w:pPr>
        <w:rPr>
          <w:rFonts w:ascii="Arial" w:hAnsi="Arial" w:cs="Arial"/>
          <w:b/>
        </w:rPr>
      </w:pPr>
      <w:r>
        <w:rPr>
          <w:rFonts w:ascii="Arial" w:hAnsi="Arial" w:cs="Arial"/>
          <w:b/>
        </w:rPr>
        <w:t xml:space="preserve">Abstract: </w:t>
      </w:r>
    </w:p>
    <w:p w14:paraId="40E97F48" w14:textId="77777777" w:rsidR="00494A59" w:rsidRDefault="00494A59" w:rsidP="00494A59">
      <w:r>
        <w:t>Provide our views on Rel-19 NTN SSB periodicity extension</w:t>
      </w:r>
    </w:p>
    <w:p w14:paraId="58C4B41D" w14:textId="77777777" w:rsidR="00494A59" w:rsidRDefault="00494A59" w:rsidP="00494A59">
      <w:pPr>
        <w:rPr>
          <w:rFonts w:ascii="Arial" w:hAnsi="Arial" w:cs="Arial"/>
          <w:b/>
        </w:rPr>
      </w:pPr>
      <w:r>
        <w:rPr>
          <w:rFonts w:ascii="Arial" w:hAnsi="Arial" w:cs="Arial"/>
          <w:b/>
        </w:rPr>
        <w:t xml:space="preserve">Discussion: </w:t>
      </w:r>
    </w:p>
    <w:p w14:paraId="0D3E96E7" w14:textId="77777777" w:rsidR="00494A59" w:rsidRDefault="00494A59" w:rsidP="00494A59">
      <w:r>
        <w:t>RAN chair: who wants to discuss proposal 1 here in RAN? 7 companies</w:t>
      </w:r>
    </w:p>
    <w:p w14:paraId="352FD1A4" w14:textId="77777777" w:rsidR="00494A59" w:rsidRDefault="00494A59" w:rsidP="00494A59">
      <w:r>
        <w:t>RAN chair: who wants to discuss proposal 1 in RAN1? 14 companies</w:t>
      </w:r>
    </w:p>
    <w:p w14:paraId="068A637D" w14:textId="77777777" w:rsidR="00494A59" w:rsidRDefault="00494A59" w:rsidP="00494A59">
      <w:r>
        <w:t>RAN chair: so discuss proposal 1 in RAN1 and you can discuss how to revise the WID, result will be in RP-243262</w:t>
      </w:r>
    </w:p>
    <w:p w14:paraId="06175C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396A8" w14:textId="77777777" w:rsidR="00494A59" w:rsidRDefault="00494A59" w:rsidP="00494A59">
      <w:pPr>
        <w:rPr>
          <w:rFonts w:ascii="Arial" w:hAnsi="Arial" w:cs="Arial"/>
          <w:b/>
          <w:sz w:val="24"/>
        </w:rPr>
      </w:pPr>
      <w:r>
        <w:rPr>
          <w:rFonts w:ascii="Arial" w:hAnsi="Arial" w:cs="Arial"/>
          <w:b/>
          <w:color w:val="0000FF"/>
          <w:sz w:val="24"/>
        </w:rPr>
        <w:t>RP-242464</w:t>
      </w:r>
      <w:r>
        <w:rPr>
          <w:rFonts w:ascii="Arial" w:hAnsi="Arial" w:cs="Arial"/>
          <w:b/>
          <w:color w:val="0000FF"/>
          <w:sz w:val="24"/>
        </w:rPr>
        <w:tab/>
      </w:r>
      <w:r>
        <w:rPr>
          <w:rFonts w:ascii="Arial" w:hAnsi="Arial" w:cs="Arial"/>
          <w:b/>
          <w:sz w:val="24"/>
        </w:rPr>
        <w:t>Revised WID: Non-Terrestrial Networks (NTN) for NR Phase 3</w:t>
      </w:r>
    </w:p>
    <w:p w14:paraId="26C7803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4E8EF8B4"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RP-243262</w:t>
      </w:r>
      <w:r>
        <w:rPr>
          <w:color w:val="993300"/>
          <w:u w:val="single"/>
        </w:rPr>
        <w:t>.</w:t>
      </w:r>
    </w:p>
    <w:p w14:paraId="5DE7DDBE" w14:textId="77777777" w:rsidR="00494A59" w:rsidRDefault="00494A59" w:rsidP="00494A59">
      <w:pPr>
        <w:rPr>
          <w:rFonts w:ascii="Arial" w:hAnsi="Arial" w:cs="Arial"/>
          <w:b/>
          <w:sz w:val="24"/>
        </w:rPr>
      </w:pPr>
      <w:r>
        <w:rPr>
          <w:rFonts w:ascii="Arial" w:hAnsi="Arial" w:cs="Arial"/>
          <w:b/>
          <w:color w:val="0000FF"/>
          <w:sz w:val="24"/>
        </w:rPr>
        <w:t>RP-243262</w:t>
      </w:r>
      <w:r>
        <w:rPr>
          <w:rFonts w:ascii="Arial" w:hAnsi="Arial" w:cs="Arial"/>
          <w:b/>
          <w:color w:val="0000FF"/>
          <w:sz w:val="24"/>
        </w:rPr>
        <w:tab/>
      </w:r>
      <w:r>
        <w:rPr>
          <w:rFonts w:ascii="Arial" w:hAnsi="Arial" w:cs="Arial"/>
          <w:b/>
          <w:sz w:val="24"/>
        </w:rPr>
        <w:t>Revised WID: Non-Terrestrial Networks (NTN) for NR Phase 3</w:t>
      </w:r>
    </w:p>
    <w:p w14:paraId="23329F6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681958E0" w14:textId="77777777" w:rsidR="00494A59" w:rsidRDefault="00494A59" w:rsidP="00494A59">
      <w:pPr>
        <w:rPr>
          <w:color w:val="808080"/>
        </w:rPr>
      </w:pPr>
      <w:r>
        <w:rPr>
          <w:color w:val="808080"/>
        </w:rPr>
        <w:t>(Replaces RP-242464)</w:t>
      </w:r>
    </w:p>
    <w:p w14:paraId="2F738742" w14:textId="77777777" w:rsidR="00494A59" w:rsidRDefault="00494A59" w:rsidP="00494A59">
      <w:pPr>
        <w:rPr>
          <w:rFonts w:ascii="Arial" w:hAnsi="Arial" w:cs="Arial"/>
          <w:b/>
        </w:rPr>
      </w:pPr>
      <w:r>
        <w:rPr>
          <w:rFonts w:ascii="Arial" w:hAnsi="Arial" w:cs="Arial"/>
          <w:b/>
        </w:rPr>
        <w:t xml:space="preserve">Discussion: </w:t>
      </w:r>
    </w:p>
    <w:p w14:paraId="7E18A871" w14:textId="77777777" w:rsidR="00494A59" w:rsidRDefault="00494A59" w:rsidP="00494A59">
      <w:r>
        <w:t>Nokia: addressing legacy not addressed by the bullet</w:t>
      </w:r>
    </w:p>
    <w:p w14:paraId="13030378" w14:textId="77777777" w:rsidR="00494A59" w:rsidRDefault="00494A59" w:rsidP="00494A59">
      <w:r>
        <w:t>RAN chair: we need to be careful (to not overload REL-19), if you could not agree on the details, then we need to restrict it</w:t>
      </w:r>
    </w:p>
    <w:p w14:paraId="75A8D55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RP-243300</w:t>
      </w:r>
      <w:r>
        <w:rPr>
          <w:color w:val="993300"/>
          <w:u w:val="single"/>
        </w:rPr>
        <w:t>.</w:t>
      </w:r>
    </w:p>
    <w:p w14:paraId="690DD7D4" w14:textId="77777777" w:rsidR="00494A59" w:rsidRDefault="00494A59" w:rsidP="00494A59">
      <w:pPr>
        <w:rPr>
          <w:rFonts w:ascii="Arial" w:hAnsi="Arial" w:cs="Arial"/>
          <w:b/>
          <w:sz w:val="24"/>
        </w:rPr>
      </w:pPr>
      <w:r>
        <w:rPr>
          <w:rFonts w:ascii="Arial" w:hAnsi="Arial" w:cs="Arial"/>
          <w:b/>
          <w:color w:val="0000FF"/>
          <w:sz w:val="24"/>
        </w:rPr>
        <w:t>RP-243300</w:t>
      </w:r>
      <w:r>
        <w:rPr>
          <w:rFonts w:ascii="Arial" w:hAnsi="Arial" w:cs="Arial"/>
          <w:b/>
          <w:color w:val="0000FF"/>
          <w:sz w:val="24"/>
        </w:rPr>
        <w:tab/>
      </w:r>
      <w:r>
        <w:rPr>
          <w:rFonts w:ascii="Arial" w:hAnsi="Arial" w:cs="Arial"/>
          <w:b/>
          <w:sz w:val="24"/>
        </w:rPr>
        <w:t>Revised WID: Non-Terrestrial Networks (NTN) for NR Phase 3</w:t>
      </w:r>
    </w:p>
    <w:p w14:paraId="531DBCD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36E2D30F" w14:textId="77777777" w:rsidR="00494A59" w:rsidRDefault="00494A59" w:rsidP="00494A59">
      <w:pPr>
        <w:rPr>
          <w:color w:val="808080"/>
        </w:rPr>
      </w:pPr>
      <w:r>
        <w:rPr>
          <w:color w:val="808080"/>
        </w:rPr>
        <w:t>(Replaces RP-243262)</w:t>
      </w:r>
    </w:p>
    <w:p w14:paraId="36C7B47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27CFD" w14:textId="77777777" w:rsidR="00494A59" w:rsidRDefault="00494A59" w:rsidP="00494A59">
      <w:pPr>
        <w:pStyle w:val="Heading5"/>
      </w:pPr>
      <w:bookmarkStart w:id="156" w:name="_Toc189232888"/>
      <w:bookmarkStart w:id="157" w:name="_Toc189421604"/>
      <w:r>
        <w:t>9.3.2.3</w:t>
      </w:r>
      <w:r>
        <w:tab/>
        <w:t>XR for NR Phase 3 [RAN2 WI: NR_XR_Ph3]</w:t>
      </w:r>
      <w:bookmarkEnd w:id="156"/>
      <w:bookmarkEnd w:id="157"/>
    </w:p>
    <w:p w14:paraId="2B61CE41" w14:textId="77777777" w:rsidR="00494A59" w:rsidRDefault="00494A59" w:rsidP="00494A59">
      <w:pPr>
        <w:rPr>
          <w:rFonts w:ascii="Arial" w:hAnsi="Arial" w:cs="Arial"/>
          <w:b/>
          <w:sz w:val="24"/>
        </w:rPr>
      </w:pPr>
      <w:r>
        <w:rPr>
          <w:rFonts w:ascii="Arial" w:hAnsi="Arial" w:cs="Arial"/>
          <w:b/>
          <w:color w:val="0000FF"/>
          <w:sz w:val="24"/>
        </w:rPr>
        <w:t>RP-242444</w:t>
      </w:r>
      <w:r>
        <w:rPr>
          <w:rFonts w:ascii="Arial" w:hAnsi="Arial" w:cs="Arial"/>
          <w:b/>
          <w:color w:val="0000FF"/>
          <w:sz w:val="24"/>
        </w:rPr>
        <w:tab/>
      </w:r>
      <w:r>
        <w:rPr>
          <w:rFonts w:ascii="Arial" w:hAnsi="Arial" w:cs="Arial"/>
          <w:b/>
          <w:sz w:val="24"/>
        </w:rPr>
        <w:t>Reply LS to S2-2409444 = RP-241720 on multi-modality awareness at RAN (R3-245682; to: SA2; cc: RAN, RAN2, SA4; contact: Nokia)</w:t>
      </w:r>
    </w:p>
    <w:p w14:paraId="62324D02"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R3-245682, to SA2, cc RAN, RAN2, SA4</w:t>
      </w:r>
      <w:r>
        <w:rPr>
          <w:i/>
        </w:rPr>
        <w:br/>
      </w:r>
      <w:r>
        <w:rPr>
          <w:i/>
        </w:rPr>
        <w:tab/>
      </w:r>
      <w:r>
        <w:rPr>
          <w:i/>
        </w:rPr>
        <w:tab/>
      </w:r>
      <w:r>
        <w:rPr>
          <w:i/>
        </w:rPr>
        <w:tab/>
      </w:r>
      <w:r>
        <w:rPr>
          <w:i/>
        </w:rPr>
        <w:tab/>
      </w:r>
      <w:r>
        <w:rPr>
          <w:i/>
        </w:rPr>
        <w:tab/>
        <w:t>Source: RAN3</w:t>
      </w:r>
    </w:p>
    <w:p w14:paraId="3EC124D0" w14:textId="77777777" w:rsidR="00494A59" w:rsidRDefault="00494A59" w:rsidP="00494A59">
      <w:pPr>
        <w:rPr>
          <w:rFonts w:ascii="Arial" w:hAnsi="Arial" w:cs="Arial"/>
          <w:b/>
        </w:rPr>
      </w:pPr>
      <w:r>
        <w:rPr>
          <w:rFonts w:ascii="Arial" w:hAnsi="Arial" w:cs="Arial"/>
          <w:b/>
        </w:rPr>
        <w:t xml:space="preserve">Abstract: </w:t>
      </w:r>
    </w:p>
    <w:p w14:paraId="12AE064C" w14:textId="77777777" w:rsidR="00494A59" w:rsidRDefault="00494A59" w:rsidP="00494A59">
      <w:r>
        <w:t>no RAN action requested</w:t>
      </w:r>
    </w:p>
    <w:p w14:paraId="39345712" w14:textId="77777777" w:rsidR="00494A59" w:rsidRDefault="00494A59" w:rsidP="00494A59">
      <w:pPr>
        <w:rPr>
          <w:rFonts w:ascii="Arial" w:hAnsi="Arial" w:cs="Arial"/>
          <w:b/>
        </w:rPr>
      </w:pPr>
      <w:r>
        <w:rPr>
          <w:rFonts w:ascii="Arial" w:hAnsi="Arial" w:cs="Arial"/>
          <w:b/>
        </w:rPr>
        <w:t xml:space="preserve">Discussion: </w:t>
      </w:r>
    </w:p>
    <w:p w14:paraId="27FD0FA1" w14:textId="77777777" w:rsidR="00494A59" w:rsidRDefault="00494A59" w:rsidP="00494A59">
      <w:r>
        <w:t>moved from AI 7 to AI 9.3.2.3</w:t>
      </w:r>
    </w:p>
    <w:p w14:paraId="324D4E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F5B1" w14:textId="77777777" w:rsidR="00494A59" w:rsidRDefault="00494A59" w:rsidP="00494A59">
      <w:pPr>
        <w:rPr>
          <w:rFonts w:ascii="Arial" w:hAnsi="Arial" w:cs="Arial"/>
          <w:b/>
          <w:sz w:val="24"/>
        </w:rPr>
      </w:pPr>
      <w:r>
        <w:rPr>
          <w:rFonts w:ascii="Arial" w:hAnsi="Arial" w:cs="Arial"/>
          <w:b/>
          <w:color w:val="0000FF"/>
          <w:sz w:val="24"/>
        </w:rPr>
        <w:t>RP-243313</w:t>
      </w:r>
      <w:r>
        <w:rPr>
          <w:rFonts w:ascii="Arial" w:hAnsi="Arial" w:cs="Arial"/>
          <w:b/>
          <w:color w:val="0000FF"/>
          <w:sz w:val="24"/>
        </w:rPr>
        <w:tab/>
      </w:r>
      <w:r>
        <w:rPr>
          <w:rFonts w:ascii="Arial" w:hAnsi="Arial" w:cs="Arial"/>
          <w:b/>
          <w:sz w:val="24"/>
        </w:rPr>
        <w:t>LS related to S2-2409444 = RP-241720, R2-2409272, R3-245682 = RP-242444, S4-242223 on multi-modality awareness (SP-241921; to: RAN, RAN2, RAN3, SA2; cc: SA4; contact: CMCC)</w:t>
      </w:r>
    </w:p>
    <w:p w14:paraId="50567838"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SP-241921, to RAN, RAN2, RAN3, SA2, cc SA4</w:t>
      </w:r>
      <w:r>
        <w:rPr>
          <w:i/>
        </w:rPr>
        <w:br/>
      </w:r>
      <w:r>
        <w:rPr>
          <w:i/>
        </w:rPr>
        <w:tab/>
      </w:r>
      <w:r>
        <w:rPr>
          <w:i/>
        </w:rPr>
        <w:tab/>
      </w:r>
      <w:r>
        <w:rPr>
          <w:i/>
        </w:rPr>
        <w:tab/>
      </w:r>
      <w:r>
        <w:rPr>
          <w:i/>
        </w:rPr>
        <w:tab/>
      </w:r>
      <w:r>
        <w:rPr>
          <w:i/>
        </w:rPr>
        <w:tab/>
        <w:t>Source: SA</w:t>
      </w:r>
    </w:p>
    <w:p w14:paraId="204ECBEB" w14:textId="77777777" w:rsidR="00494A59" w:rsidRDefault="00494A59" w:rsidP="00494A59">
      <w:pPr>
        <w:rPr>
          <w:rFonts w:ascii="Arial" w:hAnsi="Arial" w:cs="Arial"/>
          <w:b/>
        </w:rPr>
      </w:pPr>
      <w:r>
        <w:rPr>
          <w:rFonts w:ascii="Arial" w:hAnsi="Arial" w:cs="Arial"/>
          <w:b/>
        </w:rPr>
        <w:t xml:space="preserve">Abstract: </w:t>
      </w:r>
    </w:p>
    <w:p w14:paraId="09F1CC78" w14:textId="77777777" w:rsidR="00494A59" w:rsidRDefault="00494A59" w:rsidP="00494A59">
      <w:r>
        <w:t>LSin SP-241921 is related to LSout S2-2409444 = RP-241720 and R2-2409272* (never sent to/cc RAN), R3-245682* = RP-242444 and S4-242223 (never sent to/cc RAN); * answered S2-2409444 = RP-241720</w:t>
      </w:r>
    </w:p>
    <w:p w14:paraId="1C3DBFC2" w14:textId="77777777" w:rsidR="00494A59" w:rsidRDefault="00494A59" w:rsidP="00494A59">
      <w:pPr>
        <w:rPr>
          <w:rFonts w:ascii="Arial" w:hAnsi="Arial" w:cs="Arial"/>
          <w:b/>
        </w:rPr>
      </w:pPr>
      <w:r>
        <w:rPr>
          <w:rFonts w:ascii="Arial" w:hAnsi="Arial" w:cs="Arial"/>
          <w:b/>
        </w:rPr>
        <w:t xml:space="preserve">Discussion: </w:t>
      </w:r>
    </w:p>
    <w:p w14:paraId="07F236BE" w14:textId="77777777" w:rsidR="00494A59" w:rsidRDefault="00494A59" w:rsidP="00494A59">
      <w:r>
        <w:t>LS was received on Wed evening of RAN #106</w:t>
      </w:r>
    </w:p>
    <w:p w14:paraId="722AD28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AF455" w14:textId="77777777" w:rsidR="00494A59" w:rsidRDefault="00494A59" w:rsidP="00494A59">
      <w:pPr>
        <w:rPr>
          <w:rFonts w:ascii="Arial" w:hAnsi="Arial" w:cs="Arial"/>
          <w:b/>
          <w:sz w:val="24"/>
        </w:rPr>
      </w:pPr>
      <w:r>
        <w:rPr>
          <w:rFonts w:ascii="Arial" w:hAnsi="Arial" w:cs="Arial"/>
          <w:b/>
          <w:color w:val="0000FF"/>
          <w:sz w:val="24"/>
        </w:rPr>
        <w:lastRenderedPageBreak/>
        <w:t>RP-242517</w:t>
      </w:r>
      <w:r>
        <w:rPr>
          <w:rFonts w:ascii="Arial" w:hAnsi="Arial" w:cs="Arial"/>
          <w:b/>
          <w:color w:val="0000FF"/>
          <w:sz w:val="24"/>
        </w:rPr>
        <w:tab/>
      </w:r>
      <w:r>
        <w:rPr>
          <w:rFonts w:ascii="Arial" w:hAnsi="Arial" w:cs="Arial"/>
          <w:b/>
          <w:sz w:val="24"/>
        </w:rPr>
        <w:t>Status report for WI XR (eXtended Reality) for NR Phase 3</w:t>
      </w:r>
    </w:p>
    <w:p w14:paraId="3DDC4DC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79F95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06F71" w14:textId="77777777" w:rsidR="00494A59" w:rsidRDefault="00494A59" w:rsidP="00494A59">
      <w:pPr>
        <w:rPr>
          <w:rFonts w:ascii="Arial" w:hAnsi="Arial" w:cs="Arial"/>
          <w:b/>
          <w:sz w:val="24"/>
        </w:rPr>
      </w:pPr>
      <w:r>
        <w:rPr>
          <w:rFonts w:ascii="Arial" w:hAnsi="Arial" w:cs="Arial"/>
          <w:b/>
          <w:color w:val="0000FF"/>
          <w:sz w:val="24"/>
        </w:rPr>
        <w:t>RP-242568</w:t>
      </w:r>
      <w:r>
        <w:rPr>
          <w:rFonts w:ascii="Arial" w:hAnsi="Arial" w:cs="Arial"/>
          <w:b/>
          <w:color w:val="0000FF"/>
          <w:sz w:val="24"/>
        </w:rPr>
        <w:tab/>
      </w:r>
      <w:r>
        <w:rPr>
          <w:rFonts w:ascii="Arial" w:hAnsi="Arial" w:cs="Arial"/>
          <w:b/>
          <w:sz w:val="24"/>
        </w:rPr>
        <w:t xml:space="preserve">Views on XR for NR Phase 3 WI </w:t>
      </w:r>
    </w:p>
    <w:p w14:paraId="53001E9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A246D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4AAF4" w14:textId="77777777" w:rsidR="00494A59" w:rsidRDefault="00494A59" w:rsidP="00494A59">
      <w:pPr>
        <w:rPr>
          <w:rFonts w:ascii="Arial" w:hAnsi="Arial" w:cs="Arial"/>
          <w:b/>
          <w:sz w:val="24"/>
        </w:rPr>
      </w:pPr>
      <w:r>
        <w:rPr>
          <w:rFonts w:ascii="Arial" w:hAnsi="Arial" w:cs="Arial"/>
          <w:b/>
          <w:color w:val="0000FF"/>
          <w:sz w:val="24"/>
        </w:rPr>
        <w:t>RP-242587</w:t>
      </w:r>
      <w:r>
        <w:rPr>
          <w:rFonts w:ascii="Arial" w:hAnsi="Arial" w:cs="Arial"/>
          <w:b/>
          <w:color w:val="0000FF"/>
          <w:sz w:val="24"/>
        </w:rPr>
        <w:tab/>
      </w:r>
      <w:r>
        <w:rPr>
          <w:rFonts w:ascii="Arial" w:hAnsi="Arial" w:cs="Arial"/>
          <w:b/>
          <w:sz w:val="24"/>
        </w:rPr>
        <w:t>Views on XR for NR Phase 3</w:t>
      </w:r>
    </w:p>
    <w:p w14:paraId="2E9F2E5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BC219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A9FB7" w14:textId="77777777" w:rsidR="00494A59" w:rsidRDefault="00494A59" w:rsidP="00494A59">
      <w:pPr>
        <w:rPr>
          <w:rFonts w:ascii="Arial" w:hAnsi="Arial" w:cs="Arial"/>
          <w:b/>
          <w:sz w:val="24"/>
        </w:rPr>
      </w:pPr>
      <w:r>
        <w:rPr>
          <w:rFonts w:ascii="Arial" w:hAnsi="Arial" w:cs="Arial"/>
          <w:b/>
          <w:color w:val="0000FF"/>
          <w:sz w:val="24"/>
        </w:rPr>
        <w:t>RP-242621</w:t>
      </w:r>
      <w:r>
        <w:rPr>
          <w:rFonts w:ascii="Arial" w:hAnsi="Arial" w:cs="Arial"/>
          <w:b/>
          <w:color w:val="0000FF"/>
          <w:sz w:val="24"/>
        </w:rPr>
        <w:tab/>
      </w:r>
      <w:r>
        <w:rPr>
          <w:rFonts w:ascii="Arial" w:hAnsi="Arial" w:cs="Arial"/>
          <w:b/>
          <w:sz w:val="24"/>
        </w:rPr>
        <w:t>Discussion on Rel-19 XR WID</w:t>
      </w:r>
    </w:p>
    <w:p w14:paraId="59DE071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5C2245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8FF89" w14:textId="77777777" w:rsidR="00494A59" w:rsidRDefault="00494A59" w:rsidP="00494A59">
      <w:pPr>
        <w:rPr>
          <w:rFonts w:ascii="Arial" w:hAnsi="Arial" w:cs="Arial"/>
          <w:b/>
          <w:sz w:val="24"/>
        </w:rPr>
      </w:pPr>
      <w:r>
        <w:rPr>
          <w:rFonts w:ascii="Arial" w:hAnsi="Arial" w:cs="Arial"/>
          <w:b/>
          <w:color w:val="0000FF"/>
          <w:sz w:val="24"/>
        </w:rPr>
        <w:t>RP-243208</w:t>
      </w:r>
      <w:r>
        <w:rPr>
          <w:rFonts w:ascii="Arial" w:hAnsi="Arial" w:cs="Arial"/>
          <w:b/>
          <w:color w:val="0000FF"/>
          <w:sz w:val="24"/>
        </w:rPr>
        <w:tab/>
      </w:r>
      <w:r>
        <w:rPr>
          <w:rFonts w:ascii="Arial" w:hAnsi="Arial" w:cs="Arial"/>
          <w:b/>
          <w:sz w:val="24"/>
        </w:rPr>
        <w:t>Discussion on Rel-19 XR</w:t>
      </w:r>
    </w:p>
    <w:p w14:paraId="3270141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10C0ABB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8B677" w14:textId="77777777" w:rsidR="00494A59" w:rsidRDefault="00494A59" w:rsidP="00494A59">
      <w:pPr>
        <w:rPr>
          <w:rFonts w:ascii="Arial" w:hAnsi="Arial" w:cs="Arial"/>
          <w:b/>
          <w:sz w:val="24"/>
        </w:rPr>
      </w:pPr>
      <w:r>
        <w:rPr>
          <w:rFonts w:ascii="Arial" w:hAnsi="Arial" w:cs="Arial"/>
          <w:b/>
          <w:color w:val="0000FF"/>
          <w:sz w:val="24"/>
        </w:rPr>
        <w:t>RP-242566</w:t>
      </w:r>
      <w:r>
        <w:rPr>
          <w:rFonts w:ascii="Arial" w:hAnsi="Arial" w:cs="Arial"/>
          <w:b/>
          <w:color w:val="0000FF"/>
          <w:sz w:val="24"/>
        </w:rPr>
        <w:tab/>
      </w:r>
      <w:r>
        <w:rPr>
          <w:rFonts w:ascii="Arial" w:hAnsi="Arial" w:cs="Arial"/>
          <w:b/>
          <w:sz w:val="24"/>
        </w:rPr>
        <w:t>Discussion on checkpoints for Rel-19 XR</w:t>
      </w:r>
    </w:p>
    <w:p w14:paraId="79CCE06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3C99BD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C91CD" w14:textId="77777777" w:rsidR="00494A59" w:rsidRDefault="00494A59" w:rsidP="00494A59">
      <w:pPr>
        <w:rPr>
          <w:rFonts w:ascii="Arial" w:hAnsi="Arial" w:cs="Arial"/>
          <w:b/>
          <w:sz w:val="24"/>
        </w:rPr>
      </w:pPr>
      <w:r>
        <w:rPr>
          <w:rFonts w:ascii="Arial" w:hAnsi="Arial" w:cs="Arial"/>
          <w:b/>
          <w:color w:val="0000FF"/>
          <w:sz w:val="24"/>
        </w:rPr>
        <w:t>RP-242963</w:t>
      </w:r>
      <w:r>
        <w:rPr>
          <w:rFonts w:ascii="Arial" w:hAnsi="Arial" w:cs="Arial"/>
          <w:b/>
          <w:color w:val="0000FF"/>
          <w:sz w:val="24"/>
        </w:rPr>
        <w:tab/>
      </w:r>
      <w:r>
        <w:rPr>
          <w:rFonts w:ascii="Arial" w:hAnsi="Arial" w:cs="Arial"/>
          <w:b/>
          <w:sz w:val="24"/>
        </w:rPr>
        <w:t>Consideration on the check point of modal-modality in XR for NR Phase 3</w:t>
      </w:r>
    </w:p>
    <w:p w14:paraId="6822214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06305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A7487" w14:textId="77777777" w:rsidR="00494A59" w:rsidRDefault="00494A59" w:rsidP="00494A59">
      <w:pPr>
        <w:rPr>
          <w:rFonts w:ascii="Arial" w:hAnsi="Arial" w:cs="Arial"/>
          <w:b/>
          <w:sz w:val="24"/>
        </w:rPr>
      </w:pPr>
      <w:r>
        <w:rPr>
          <w:rFonts w:ascii="Arial" w:hAnsi="Arial" w:cs="Arial"/>
          <w:b/>
          <w:color w:val="0000FF"/>
          <w:sz w:val="24"/>
        </w:rPr>
        <w:t>RP-243166</w:t>
      </w:r>
      <w:r>
        <w:rPr>
          <w:rFonts w:ascii="Arial" w:hAnsi="Arial" w:cs="Arial"/>
          <w:b/>
          <w:color w:val="0000FF"/>
          <w:sz w:val="24"/>
        </w:rPr>
        <w:tab/>
      </w:r>
      <w:r>
        <w:rPr>
          <w:rFonts w:ascii="Arial" w:hAnsi="Arial" w:cs="Arial"/>
          <w:b/>
          <w:sz w:val="24"/>
        </w:rPr>
        <w:t>Discussion on XR enhancements</w:t>
      </w:r>
    </w:p>
    <w:p w14:paraId="64B556D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BD1E282" w14:textId="77777777" w:rsidR="00494A59" w:rsidRDefault="00494A59" w:rsidP="00494A59">
      <w:pPr>
        <w:rPr>
          <w:rFonts w:ascii="Arial" w:hAnsi="Arial" w:cs="Arial"/>
          <w:b/>
        </w:rPr>
      </w:pPr>
      <w:r>
        <w:rPr>
          <w:rFonts w:ascii="Arial" w:hAnsi="Arial" w:cs="Arial"/>
          <w:b/>
        </w:rPr>
        <w:t xml:space="preserve">Discussion: </w:t>
      </w:r>
    </w:p>
    <w:p w14:paraId="5DEB4B9F" w14:textId="77777777" w:rsidR="00494A59" w:rsidRDefault="00494A59" w:rsidP="00494A59">
      <w:r>
        <w:t>RAN chair: we will not consider further scope extensions of the WI; WI is not RAN2 only</w:t>
      </w:r>
    </w:p>
    <w:p w14:paraId="26C10E05" w14:textId="77777777" w:rsidR="00494A59" w:rsidRDefault="00494A59" w:rsidP="00494A59">
      <w:r>
        <w:t>RAN2 chair: multi-modality: let's give SA2 one quarter to respond</w:t>
      </w:r>
    </w:p>
    <w:p w14:paraId="5743A7F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E7F06" w14:textId="77777777" w:rsidR="00494A59" w:rsidRDefault="00494A59" w:rsidP="00494A59">
      <w:pPr>
        <w:rPr>
          <w:rFonts w:ascii="Arial" w:hAnsi="Arial" w:cs="Arial"/>
          <w:b/>
          <w:sz w:val="24"/>
        </w:rPr>
      </w:pPr>
      <w:r>
        <w:rPr>
          <w:rFonts w:ascii="Arial" w:hAnsi="Arial" w:cs="Arial"/>
          <w:b/>
          <w:color w:val="0000FF"/>
          <w:sz w:val="24"/>
        </w:rPr>
        <w:t>RP-243305</w:t>
      </w:r>
      <w:r>
        <w:rPr>
          <w:rFonts w:ascii="Arial" w:hAnsi="Arial" w:cs="Arial"/>
          <w:b/>
          <w:color w:val="0000FF"/>
          <w:sz w:val="24"/>
        </w:rPr>
        <w:tab/>
      </w:r>
      <w:r>
        <w:rPr>
          <w:rFonts w:ascii="Arial" w:hAnsi="Arial" w:cs="Arial"/>
          <w:b/>
          <w:sz w:val="24"/>
        </w:rPr>
        <w:t>Way forward on REL-19 XR WID updates</w:t>
      </w:r>
    </w:p>
    <w:p w14:paraId="4AABE50B"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14:paraId="3F7EA4FF" w14:textId="77777777" w:rsidR="00494A59" w:rsidRDefault="00494A59" w:rsidP="00494A59">
      <w:pPr>
        <w:rPr>
          <w:rFonts w:ascii="Arial" w:hAnsi="Arial" w:cs="Arial"/>
          <w:b/>
        </w:rPr>
      </w:pPr>
      <w:r>
        <w:rPr>
          <w:rFonts w:ascii="Arial" w:hAnsi="Arial" w:cs="Arial"/>
          <w:b/>
        </w:rPr>
        <w:t xml:space="preserve">Abstract: </w:t>
      </w:r>
    </w:p>
    <w:p w14:paraId="788CA7D8" w14:textId="77777777" w:rsidR="00494A59" w:rsidRDefault="00494A59" w:rsidP="00494A59">
      <w:r>
        <w:t>related to RP-243208</w:t>
      </w:r>
    </w:p>
    <w:p w14:paraId="4710082C" w14:textId="77777777" w:rsidR="00494A59" w:rsidRDefault="00494A59" w:rsidP="00494A59">
      <w:pPr>
        <w:rPr>
          <w:rFonts w:ascii="Arial" w:hAnsi="Arial" w:cs="Arial"/>
          <w:b/>
        </w:rPr>
      </w:pPr>
      <w:r>
        <w:rPr>
          <w:rFonts w:ascii="Arial" w:hAnsi="Arial" w:cs="Arial"/>
          <w:b/>
        </w:rPr>
        <w:t xml:space="preserve">Discussion: </w:t>
      </w:r>
    </w:p>
    <w:p w14:paraId="4D165FD1" w14:textId="77777777" w:rsidR="00494A59" w:rsidRDefault="00494A59" w:rsidP="00494A59">
      <w:r>
        <w:t>Meta: should update the RAN WID</w:t>
      </w:r>
    </w:p>
    <w:p w14:paraId="6E66BAFA" w14:textId="77777777" w:rsidR="00494A59" w:rsidRDefault="00494A59" w:rsidP="00494A59">
      <w:r>
        <w:t>ZTE: what is happening if SA2 does not confirm</w:t>
      </w:r>
    </w:p>
    <w:p w14:paraId="761FF1CB" w14:textId="77777777" w:rsidR="00494A59" w:rsidRDefault="00494A59" w:rsidP="00494A59">
      <w:r>
        <w:t>RAN chair: we could wait a quarter and see the reply from SA2</w:t>
      </w:r>
    </w:p>
    <w:p w14:paraId="428BE505" w14:textId="77777777" w:rsidR="00494A59" w:rsidRDefault="00494A59" w:rsidP="00494A59">
      <w:r>
        <w:t>Nokia: SA confirmed already</w:t>
      </w:r>
    </w:p>
    <w:p w14:paraId="0BDDB66E" w14:textId="77777777" w:rsidR="00494A59" w:rsidRDefault="00494A59" w:rsidP="00494A59">
      <w:r>
        <w:t>RAN chair: companies who have strong concerns about slide 4: 7 companies, who supports slide 4: 9 companies; so let's not update the WID</w:t>
      </w:r>
    </w:p>
    <w:p w14:paraId="53AC439F" w14:textId="77777777" w:rsidR="00494A59" w:rsidRDefault="00494A59" w:rsidP="00494A59">
      <w:r>
        <w:t>RAN chair: suggests to endorse slides 2 and 3 and wait with slide 4 until RAN #107</w:t>
      </w:r>
    </w:p>
    <w:p w14:paraId="12AB044E" w14:textId="77777777" w:rsidR="00494A59" w:rsidRDefault="00494A59" w:rsidP="00494A59">
      <w:r>
        <w:t>conclusion: slide 2 and slide 3 are endorsed</w:t>
      </w:r>
    </w:p>
    <w:p w14:paraId="45D0DA2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D3439" w14:textId="77777777" w:rsidR="00494A59" w:rsidRDefault="00494A59" w:rsidP="00494A59">
      <w:pPr>
        <w:rPr>
          <w:rFonts w:ascii="Arial" w:hAnsi="Arial" w:cs="Arial"/>
          <w:b/>
          <w:sz w:val="24"/>
        </w:rPr>
      </w:pPr>
      <w:r>
        <w:rPr>
          <w:rFonts w:ascii="Arial" w:hAnsi="Arial" w:cs="Arial"/>
          <w:b/>
          <w:color w:val="0000FF"/>
          <w:sz w:val="24"/>
        </w:rPr>
        <w:t>RP-242791</w:t>
      </w:r>
      <w:r>
        <w:rPr>
          <w:rFonts w:ascii="Arial" w:hAnsi="Arial" w:cs="Arial"/>
          <w:b/>
          <w:color w:val="0000FF"/>
          <w:sz w:val="24"/>
        </w:rPr>
        <w:tab/>
      </w:r>
      <w:r>
        <w:rPr>
          <w:rFonts w:ascii="Arial" w:hAnsi="Arial" w:cs="Arial"/>
          <w:b/>
          <w:sz w:val="24"/>
        </w:rPr>
        <w:t>Views on Multi-Modality in Rel-19 XR</w:t>
      </w:r>
    </w:p>
    <w:p w14:paraId="44D961C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289A8F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343F3" w14:textId="77777777" w:rsidR="00494A59" w:rsidRDefault="00494A59" w:rsidP="00494A59">
      <w:pPr>
        <w:rPr>
          <w:rFonts w:ascii="Arial" w:hAnsi="Arial" w:cs="Arial"/>
          <w:b/>
          <w:sz w:val="24"/>
        </w:rPr>
      </w:pPr>
      <w:r>
        <w:rPr>
          <w:rFonts w:ascii="Arial" w:hAnsi="Arial" w:cs="Arial"/>
          <w:b/>
          <w:color w:val="0000FF"/>
          <w:sz w:val="24"/>
        </w:rPr>
        <w:t>RP-243095</w:t>
      </w:r>
      <w:r>
        <w:rPr>
          <w:rFonts w:ascii="Arial" w:hAnsi="Arial" w:cs="Arial"/>
          <w:b/>
          <w:color w:val="0000FF"/>
          <w:sz w:val="24"/>
        </w:rPr>
        <w:tab/>
      </w:r>
      <w:r>
        <w:rPr>
          <w:rFonts w:ascii="Arial" w:hAnsi="Arial" w:cs="Arial"/>
          <w:b/>
          <w:sz w:val="24"/>
        </w:rPr>
        <w:t>Checkpoint on XR support for multimodality across TSGs</w:t>
      </w:r>
    </w:p>
    <w:p w14:paraId="21F29AA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32460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10215" w14:textId="77777777" w:rsidR="00494A59" w:rsidRDefault="00494A59" w:rsidP="00494A59">
      <w:pPr>
        <w:rPr>
          <w:rFonts w:ascii="Arial" w:hAnsi="Arial" w:cs="Arial"/>
          <w:b/>
          <w:sz w:val="24"/>
        </w:rPr>
      </w:pPr>
      <w:r>
        <w:rPr>
          <w:rFonts w:ascii="Arial" w:hAnsi="Arial" w:cs="Arial"/>
          <w:b/>
          <w:color w:val="0000FF"/>
          <w:sz w:val="24"/>
        </w:rPr>
        <w:t>RP-242827</w:t>
      </w:r>
      <w:r>
        <w:rPr>
          <w:rFonts w:ascii="Arial" w:hAnsi="Arial" w:cs="Arial"/>
          <w:b/>
          <w:color w:val="0000FF"/>
          <w:sz w:val="24"/>
        </w:rPr>
        <w:tab/>
      </w:r>
      <w:r>
        <w:rPr>
          <w:rFonts w:ascii="Arial" w:hAnsi="Arial" w:cs="Arial"/>
          <w:b/>
          <w:sz w:val="24"/>
        </w:rPr>
        <w:t>Extension of XR WID scope for rate control</w:t>
      </w:r>
    </w:p>
    <w:p w14:paraId="3709D20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Qualcomm Incorporated, Sony, ZTE Corporation</w:t>
      </w:r>
    </w:p>
    <w:p w14:paraId="0ECBD7D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4703B" w14:textId="77777777" w:rsidR="00494A59" w:rsidRDefault="00494A59" w:rsidP="00494A59">
      <w:pPr>
        <w:rPr>
          <w:rFonts w:ascii="Arial" w:hAnsi="Arial" w:cs="Arial"/>
          <w:b/>
          <w:sz w:val="24"/>
        </w:rPr>
      </w:pPr>
      <w:r>
        <w:rPr>
          <w:rFonts w:ascii="Arial" w:hAnsi="Arial" w:cs="Arial"/>
          <w:b/>
          <w:color w:val="0000FF"/>
          <w:sz w:val="24"/>
        </w:rPr>
        <w:t>RP-243209</w:t>
      </w:r>
      <w:r>
        <w:rPr>
          <w:rFonts w:ascii="Arial" w:hAnsi="Arial" w:cs="Arial"/>
          <w:b/>
          <w:color w:val="0000FF"/>
          <w:sz w:val="24"/>
        </w:rPr>
        <w:tab/>
      </w:r>
      <w:r>
        <w:rPr>
          <w:rFonts w:ascii="Arial" w:hAnsi="Arial" w:cs="Arial"/>
          <w:b/>
          <w:sz w:val="24"/>
        </w:rPr>
        <w:t>Support of 2Rx for Wristwear XR Devices</w:t>
      </w:r>
    </w:p>
    <w:p w14:paraId="39F25D7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Apple, Verizon, China Unicom</w:t>
      </w:r>
    </w:p>
    <w:p w14:paraId="21F7F2B3" w14:textId="77777777" w:rsidR="00494A59" w:rsidRDefault="00494A59" w:rsidP="00494A59">
      <w:pPr>
        <w:rPr>
          <w:rFonts w:ascii="Arial" w:hAnsi="Arial" w:cs="Arial"/>
          <w:b/>
        </w:rPr>
      </w:pPr>
      <w:r>
        <w:rPr>
          <w:rFonts w:ascii="Arial" w:hAnsi="Arial" w:cs="Arial"/>
          <w:b/>
        </w:rPr>
        <w:t xml:space="preserve">Discussion: </w:t>
      </w:r>
    </w:p>
    <w:p w14:paraId="40268269" w14:textId="77777777" w:rsidR="00494A59" w:rsidRDefault="00494A59" w:rsidP="00494A59">
      <w:r>
        <w:t>Telecom Italia: we are still concerns about a device that can have bigger impacts on the network</w:t>
      </w:r>
    </w:p>
    <w:p w14:paraId="2065D7A1" w14:textId="77777777" w:rsidR="00494A59" w:rsidRDefault="00494A59" w:rsidP="00494A59">
      <w:r>
        <w:t>NTT DOCOMO: we do not agree with the proposal</w:t>
      </w:r>
    </w:p>
    <w:p w14:paraId="7E0DFB06" w14:textId="77777777" w:rsidR="00494A59" w:rsidRDefault="00494A59" w:rsidP="00494A59">
      <w:r>
        <w:t>AT&amp;T: agrees with concerns from other operators</w:t>
      </w:r>
    </w:p>
    <w:p w14:paraId="79641694" w14:textId="77777777" w:rsidR="00494A59" w:rsidRDefault="00494A59" w:rsidP="00494A59">
      <w:r>
        <w:t>T-Mobile: we had this discussion before and we still do not agree</w:t>
      </w:r>
    </w:p>
    <w:p w14:paraId="0FC32048" w14:textId="77777777" w:rsidR="00494A59" w:rsidRDefault="00494A59" w:rsidP="00494A59">
      <w:r>
        <w:t>Orange: same concerns as before</w:t>
      </w:r>
    </w:p>
    <w:p w14:paraId="4BBA2F0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A8385" w14:textId="77777777" w:rsidR="00494A59" w:rsidRDefault="00494A59" w:rsidP="00494A59">
      <w:pPr>
        <w:rPr>
          <w:rFonts w:ascii="Arial" w:hAnsi="Arial" w:cs="Arial"/>
          <w:b/>
          <w:sz w:val="24"/>
        </w:rPr>
      </w:pPr>
      <w:r>
        <w:rPr>
          <w:rFonts w:ascii="Arial" w:hAnsi="Arial" w:cs="Arial"/>
          <w:b/>
          <w:color w:val="0000FF"/>
          <w:sz w:val="24"/>
        </w:rPr>
        <w:t>RP-242516</w:t>
      </w:r>
      <w:r>
        <w:rPr>
          <w:rFonts w:ascii="Arial" w:hAnsi="Arial" w:cs="Arial"/>
          <w:b/>
          <w:color w:val="0000FF"/>
          <w:sz w:val="24"/>
        </w:rPr>
        <w:tab/>
      </w:r>
      <w:r>
        <w:rPr>
          <w:rFonts w:ascii="Arial" w:hAnsi="Arial" w:cs="Arial"/>
          <w:b/>
          <w:sz w:val="24"/>
        </w:rPr>
        <w:t>Revised WID: XR (eXtended Reality) for NR Phase 3</w:t>
      </w:r>
    </w:p>
    <w:p w14:paraId="688461B3" w14:textId="77777777" w:rsidR="00494A59" w:rsidRDefault="00494A59" w:rsidP="00494A5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 (Rapporteurs)</w:t>
      </w:r>
    </w:p>
    <w:p w14:paraId="39A50ECF" w14:textId="77777777" w:rsidR="00494A59" w:rsidRDefault="00494A59" w:rsidP="00494A59">
      <w:pPr>
        <w:rPr>
          <w:color w:val="808080"/>
        </w:rPr>
      </w:pPr>
      <w:r>
        <w:rPr>
          <w:color w:val="808080"/>
        </w:rPr>
        <w:t>(Replaces RP-241771)</w:t>
      </w:r>
    </w:p>
    <w:p w14:paraId="0C35DB91" w14:textId="77777777" w:rsidR="00494A59" w:rsidRDefault="00494A59" w:rsidP="00494A59">
      <w:pPr>
        <w:rPr>
          <w:rFonts w:ascii="Arial" w:hAnsi="Arial" w:cs="Arial"/>
          <w:b/>
        </w:rPr>
      </w:pPr>
      <w:r>
        <w:rPr>
          <w:rFonts w:ascii="Arial" w:hAnsi="Arial" w:cs="Arial"/>
          <w:b/>
        </w:rPr>
        <w:t xml:space="preserve">Discussion: </w:t>
      </w:r>
    </w:p>
    <w:p w14:paraId="0934FE47" w14:textId="77777777" w:rsidR="00494A59" w:rsidRDefault="00494A59" w:rsidP="00494A59">
      <w:r>
        <w:t>revised after discussion of RP-243305</w:t>
      </w:r>
    </w:p>
    <w:p w14:paraId="510BB0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RP-243318</w:t>
      </w:r>
      <w:r>
        <w:rPr>
          <w:color w:val="993300"/>
          <w:u w:val="single"/>
        </w:rPr>
        <w:t>.</w:t>
      </w:r>
    </w:p>
    <w:p w14:paraId="488E4FDB" w14:textId="77777777" w:rsidR="00494A59" w:rsidRDefault="00494A59" w:rsidP="00494A59">
      <w:pPr>
        <w:rPr>
          <w:rFonts w:ascii="Arial" w:hAnsi="Arial" w:cs="Arial"/>
          <w:b/>
          <w:sz w:val="24"/>
        </w:rPr>
      </w:pPr>
      <w:r>
        <w:rPr>
          <w:rFonts w:ascii="Arial" w:hAnsi="Arial" w:cs="Arial"/>
          <w:b/>
          <w:color w:val="0000FF"/>
          <w:sz w:val="24"/>
        </w:rPr>
        <w:t>RP-243318</w:t>
      </w:r>
      <w:r>
        <w:rPr>
          <w:rFonts w:ascii="Arial" w:hAnsi="Arial" w:cs="Arial"/>
          <w:b/>
          <w:color w:val="0000FF"/>
          <w:sz w:val="24"/>
        </w:rPr>
        <w:tab/>
      </w:r>
      <w:r>
        <w:rPr>
          <w:rFonts w:ascii="Arial" w:hAnsi="Arial" w:cs="Arial"/>
          <w:b/>
          <w:sz w:val="24"/>
        </w:rPr>
        <w:t>Revised WID: XR (eXtended Reality) for NR Phase 3</w:t>
      </w:r>
    </w:p>
    <w:p w14:paraId="169A5868"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 (Rapporteurs)</w:t>
      </w:r>
    </w:p>
    <w:p w14:paraId="3A3E4B13" w14:textId="77777777" w:rsidR="00494A59" w:rsidRDefault="00494A59" w:rsidP="00494A59">
      <w:pPr>
        <w:rPr>
          <w:color w:val="808080"/>
        </w:rPr>
      </w:pPr>
      <w:r>
        <w:rPr>
          <w:color w:val="808080"/>
        </w:rPr>
        <w:t>(Replaces RP-242516)</w:t>
      </w:r>
    </w:p>
    <w:p w14:paraId="02D2E1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9B35E" w14:textId="77777777" w:rsidR="00494A59" w:rsidRDefault="00494A59" w:rsidP="00494A59">
      <w:pPr>
        <w:pStyle w:val="Heading5"/>
      </w:pPr>
      <w:bookmarkStart w:id="158" w:name="_Toc189232889"/>
      <w:bookmarkStart w:id="159" w:name="_Toc189421605"/>
      <w:r>
        <w:t>9.3.2.4</w:t>
      </w:r>
      <w:r>
        <w:tab/>
        <w:t>Core part: NR sidelink multi-hop relay [RAN2 WI: NR_SL_relay_multihop-Core]</w:t>
      </w:r>
      <w:bookmarkEnd w:id="158"/>
      <w:bookmarkEnd w:id="159"/>
    </w:p>
    <w:p w14:paraId="2DD31C75" w14:textId="77777777" w:rsidR="00494A59" w:rsidRDefault="00494A59" w:rsidP="00494A59">
      <w:pPr>
        <w:rPr>
          <w:rFonts w:ascii="Arial" w:hAnsi="Arial" w:cs="Arial"/>
          <w:b/>
          <w:sz w:val="24"/>
        </w:rPr>
      </w:pPr>
      <w:r>
        <w:rPr>
          <w:rFonts w:ascii="Arial" w:hAnsi="Arial" w:cs="Arial"/>
          <w:b/>
          <w:color w:val="0000FF"/>
          <w:sz w:val="24"/>
        </w:rPr>
        <w:t>RP-242529</w:t>
      </w:r>
      <w:r>
        <w:rPr>
          <w:rFonts w:ascii="Arial" w:hAnsi="Arial" w:cs="Arial"/>
          <w:b/>
          <w:color w:val="0000FF"/>
          <w:sz w:val="24"/>
        </w:rPr>
        <w:tab/>
      </w:r>
      <w:r>
        <w:rPr>
          <w:rFonts w:ascii="Arial" w:hAnsi="Arial" w:cs="Arial"/>
          <w:b/>
          <w:sz w:val="24"/>
        </w:rPr>
        <w:t>Status report for WI Core part: NR sidelink multi-hop relay</w:t>
      </w:r>
    </w:p>
    <w:p w14:paraId="16F76FE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2D8D8C2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6585C" w14:textId="77777777" w:rsidR="00494A59" w:rsidRDefault="00494A59" w:rsidP="00494A59">
      <w:pPr>
        <w:rPr>
          <w:rFonts w:ascii="Arial" w:hAnsi="Arial" w:cs="Arial"/>
          <w:b/>
          <w:sz w:val="24"/>
        </w:rPr>
      </w:pPr>
      <w:r>
        <w:rPr>
          <w:rFonts w:ascii="Arial" w:hAnsi="Arial" w:cs="Arial"/>
          <w:b/>
          <w:color w:val="0000FF"/>
          <w:sz w:val="24"/>
        </w:rPr>
        <w:t>RP-242614</w:t>
      </w:r>
      <w:r>
        <w:rPr>
          <w:rFonts w:ascii="Arial" w:hAnsi="Arial" w:cs="Arial"/>
          <w:b/>
          <w:color w:val="0000FF"/>
          <w:sz w:val="24"/>
        </w:rPr>
        <w:tab/>
      </w:r>
      <w:r>
        <w:rPr>
          <w:rFonts w:ascii="Arial" w:hAnsi="Arial" w:cs="Arial"/>
          <w:b/>
          <w:sz w:val="24"/>
        </w:rPr>
        <w:t>RRC Connection Establishment for Multihop-Parallel Relay</w:t>
      </w:r>
    </w:p>
    <w:p w14:paraId="67B890F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IIT, Kharagpur</w:t>
      </w:r>
    </w:p>
    <w:p w14:paraId="2E9F5CBB" w14:textId="77777777" w:rsidR="00494A59" w:rsidRDefault="00494A59" w:rsidP="00494A59">
      <w:pPr>
        <w:rPr>
          <w:rFonts w:ascii="Arial" w:hAnsi="Arial" w:cs="Arial"/>
          <w:b/>
        </w:rPr>
      </w:pPr>
      <w:r>
        <w:rPr>
          <w:rFonts w:ascii="Arial" w:hAnsi="Arial" w:cs="Arial"/>
          <w:b/>
        </w:rPr>
        <w:t xml:space="preserve">Abstract: </w:t>
      </w:r>
    </w:p>
    <w:p w14:paraId="32B54076" w14:textId="77777777" w:rsidR="00494A59" w:rsidRDefault="00494A59" w:rsidP="00494A59">
      <w:r>
        <w:t>In this document the topology of Multi-hop parallel relay has been proposed and corresponding RRC connection establishment has been discussed.</w:t>
      </w:r>
    </w:p>
    <w:p w14:paraId="6E76B02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FC3D8" w14:textId="77777777" w:rsidR="00494A59" w:rsidRDefault="00494A59" w:rsidP="00494A59">
      <w:pPr>
        <w:rPr>
          <w:rFonts w:ascii="Arial" w:hAnsi="Arial" w:cs="Arial"/>
          <w:b/>
          <w:sz w:val="24"/>
        </w:rPr>
      </w:pPr>
      <w:r>
        <w:rPr>
          <w:rFonts w:ascii="Arial" w:hAnsi="Arial" w:cs="Arial"/>
          <w:b/>
          <w:color w:val="0000FF"/>
          <w:sz w:val="24"/>
        </w:rPr>
        <w:t>RP-242616</w:t>
      </w:r>
      <w:r>
        <w:rPr>
          <w:rFonts w:ascii="Arial" w:hAnsi="Arial" w:cs="Arial"/>
          <w:b/>
          <w:color w:val="0000FF"/>
          <w:sz w:val="24"/>
        </w:rPr>
        <w:tab/>
      </w:r>
      <w:r>
        <w:rPr>
          <w:rFonts w:ascii="Arial" w:hAnsi="Arial" w:cs="Arial"/>
          <w:b/>
          <w:sz w:val="24"/>
        </w:rPr>
        <w:t>Data distribution and HARQ management for multihop-parallel relay topology in  5G NR</w:t>
      </w:r>
    </w:p>
    <w:p w14:paraId="4119180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IIT, Kharagpur</w:t>
      </w:r>
    </w:p>
    <w:p w14:paraId="7ABA8C5E" w14:textId="77777777" w:rsidR="00494A59" w:rsidRDefault="00494A59" w:rsidP="00494A59">
      <w:pPr>
        <w:rPr>
          <w:rFonts w:ascii="Arial" w:hAnsi="Arial" w:cs="Arial"/>
          <w:b/>
        </w:rPr>
      </w:pPr>
      <w:r>
        <w:rPr>
          <w:rFonts w:ascii="Arial" w:hAnsi="Arial" w:cs="Arial"/>
          <w:b/>
        </w:rPr>
        <w:t xml:space="preserve">Abstract: </w:t>
      </w:r>
    </w:p>
    <w:p w14:paraId="61A7E037" w14:textId="77777777" w:rsidR="00494A59" w:rsidRDefault="00494A59" w:rsidP="00494A59">
      <w:r>
        <w:t xml:space="preserve">In this work we have discussed about data distribution and HARQ management for Multi-Hop parallel relay architecture.  </w:t>
      </w:r>
    </w:p>
    <w:p w14:paraId="005197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70DDE" w14:textId="77777777" w:rsidR="00494A59" w:rsidRDefault="00494A59" w:rsidP="00494A59">
      <w:pPr>
        <w:pStyle w:val="Heading5"/>
      </w:pPr>
      <w:bookmarkStart w:id="160" w:name="_Toc189232890"/>
      <w:bookmarkStart w:id="161" w:name="_Toc189421606"/>
      <w:r>
        <w:t>9.3.2.5</w:t>
      </w:r>
      <w:r>
        <w:tab/>
        <w:t>Introduction of BDS B2b Signal in A-GNSS for LTE and NR [New RAN2 WI: LCS_BDS_B2b_LTE_NR]</w:t>
      </w:r>
      <w:bookmarkEnd w:id="160"/>
      <w:bookmarkEnd w:id="161"/>
    </w:p>
    <w:p w14:paraId="3C1BE02E" w14:textId="77777777" w:rsidR="00494A59" w:rsidRDefault="00494A59" w:rsidP="00494A59">
      <w:pPr>
        <w:rPr>
          <w:rFonts w:ascii="Arial" w:hAnsi="Arial" w:cs="Arial"/>
          <w:b/>
          <w:sz w:val="24"/>
        </w:rPr>
      </w:pPr>
      <w:r>
        <w:rPr>
          <w:rFonts w:ascii="Arial" w:hAnsi="Arial" w:cs="Arial"/>
          <w:b/>
          <w:color w:val="0000FF"/>
          <w:sz w:val="24"/>
        </w:rPr>
        <w:t>RP-242580</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1474277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471AE981" w14:textId="77777777" w:rsidR="00494A59" w:rsidRDefault="00494A59" w:rsidP="00494A59">
      <w:pPr>
        <w:rPr>
          <w:rFonts w:ascii="Arial" w:hAnsi="Arial" w:cs="Arial"/>
          <w:b/>
        </w:rPr>
      </w:pPr>
      <w:r>
        <w:rPr>
          <w:rFonts w:ascii="Arial" w:hAnsi="Arial" w:cs="Arial"/>
          <w:b/>
        </w:rPr>
        <w:t xml:space="preserve">Discussion: </w:t>
      </w:r>
    </w:p>
    <w:p w14:paraId="6E7CDB91" w14:textId="77777777" w:rsidR="00494A59" w:rsidRDefault="00494A59" w:rsidP="00494A59">
      <w:r>
        <w:lastRenderedPageBreak/>
        <w:t>CAICT: revised to update the colour of the progress</w:t>
      </w:r>
    </w:p>
    <w:p w14:paraId="4700447C" w14:textId="77777777" w:rsidR="00494A59" w:rsidRDefault="00494A59" w:rsidP="00494A59">
      <w:r>
        <w:t>MCC: LCS_BDS_B2b_LTE_NR-Core target was June 25 after RAN #105, is now Sep.25 in status report RP-242580 but still June 25 in revised WID RP-242459 so what is correct?</w:t>
      </w:r>
    </w:p>
    <w:p w14:paraId="705017CB" w14:textId="77777777" w:rsidR="00494A59" w:rsidRDefault="00494A59" w:rsidP="00494A59">
      <w:r>
        <w:t>CAICT: June 25</w:t>
      </w:r>
    </w:p>
    <w:p w14:paraId="4BADC34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RP-243254</w:t>
      </w:r>
      <w:r>
        <w:rPr>
          <w:color w:val="993300"/>
          <w:u w:val="single"/>
        </w:rPr>
        <w:t>.</w:t>
      </w:r>
    </w:p>
    <w:p w14:paraId="6429506F" w14:textId="77777777" w:rsidR="00494A59" w:rsidRDefault="00494A59" w:rsidP="00494A59">
      <w:pPr>
        <w:rPr>
          <w:rFonts w:ascii="Arial" w:hAnsi="Arial" w:cs="Arial"/>
          <w:b/>
          <w:sz w:val="24"/>
        </w:rPr>
      </w:pPr>
      <w:r>
        <w:rPr>
          <w:rFonts w:ascii="Arial" w:hAnsi="Arial" w:cs="Arial"/>
          <w:b/>
          <w:color w:val="0000FF"/>
          <w:sz w:val="24"/>
        </w:rPr>
        <w:t>RP-243254</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1FFFA3C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2D3A7032" w14:textId="77777777" w:rsidR="00494A59" w:rsidRDefault="00494A59" w:rsidP="00494A59">
      <w:pPr>
        <w:rPr>
          <w:color w:val="808080"/>
        </w:rPr>
      </w:pPr>
      <w:r>
        <w:rPr>
          <w:color w:val="808080"/>
        </w:rPr>
        <w:t>(Replaces RP-242580)</w:t>
      </w:r>
    </w:p>
    <w:p w14:paraId="35EEE769" w14:textId="77777777" w:rsidR="00494A59" w:rsidRDefault="00494A59" w:rsidP="00494A59">
      <w:pPr>
        <w:rPr>
          <w:rFonts w:ascii="Arial" w:hAnsi="Arial" w:cs="Arial"/>
          <w:b/>
        </w:rPr>
      </w:pPr>
      <w:r>
        <w:rPr>
          <w:rFonts w:ascii="Arial" w:hAnsi="Arial" w:cs="Arial"/>
          <w:b/>
        </w:rPr>
        <w:t xml:space="preserve">Discussion: </w:t>
      </w:r>
    </w:p>
    <w:p w14:paraId="2930784B" w14:textId="77777777" w:rsidR="00494A59" w:rsidRDefault="00494A59" w:rsidP="00494A59">
      <w:r>
        <w:t xml:space="preserve">MCC: late submission; </w:t>
      </w:r>
    </w:p>
    <w:p w14:paraId="4383A438" w14:textId="77777777" w:rsidR="00494A59" w:rsidRDefault="00494A59" w:rsidP="00494A59">
      <w:r>
        <w:t>wrong WI title</w:t>
      </w:r>
    </w:p>
    <w:p w14:paraId="2C3FE3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RP-243284</w:t>
      </w:r>
      <w:r>
        <w:rPr>
          <w:color w:val="993300"/>
          <w:u w:val="single"/>
        </w:rPr>
        <w:t>.</w:t>
      </w:r>
    </w:p>
    <w:p w14:paraId="2A044901" w14:textId="77777777" w:rsidR="00494A59" w:rsidRDefault="00494A59" w:rsidP="00494A59">
      <w:pPr>
        <w:rPr>
          <w:rFonts w:ascii="Arial" w:hAnsi="Arial" w:cs="Arial"/>
          <w:b/>
          <w:sz w:val="24"/>
        </w:rPr>
      </w:pPr>
      <w:r>
        <w:rPr>
          <w:rFonts w:ascii="Arial" w:hAnsi="Arial" w:cs="Arial"/>
          <w:b/>
          <w:color w:val="0000FF"/>
          <w:sz w:val="24"/>
        </w:rPr>
        <w:t>RP-243284</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017169A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CAICT,CATT</w:t>
      </w:r>
    </w:p>
    <w:p w14:paraId="76EE1D27" w14:textId="77777777" w:rsidR="00494A59" w:rsidRDefault="00494A59" w:rsidP="00494A59">
      <w:pPr>
        <w:rPr>
          <w:color w:val="808080"/>
        </w:rPr>
      </w:pPr>
      <w:r>
        <w:rPr>
          <w:color w:val="808080"/>
        </w:rPr>
        <w:t>(Replaces RP-243254)</w:t>
      </w:r>
    </w:p>
    <w:p w14:paraId="27E14EF1" w14:textId="77777777" w:rsidR="00494A59" w:rsidRDefault="00494A59" w:rsidP="00494A59">
      <w:pPr>
        <w:rPr>
          <w:rFonts w:ascii="Arial" w:hAnsi="Arial" w:cs="Arial"/>
          <w:b/>
        </w:rPr>
      </w:pPr>
      <w:r>
        <w:rPr>
          <w:rFonts w:ascii="Arial" w:hAnsi="Arial" w:cs="Arial"/>
          <w:b/>
        </w:rPr>
        <w:t xml:space="preserve">Discussion: </w:t>
      </w:r>
    </w:p>
    <w:p w14:paraId="099E369E" w14:textId="77777777" w:rsidR="00494A59" w:rsidRDefault="00494A59" w:rsidP="00494A59">
      <w:r>
        <w:t>MCC: late submission</w:t>
      </w:r>
    </w:p>
    <w:p w14:paraId="15A1EE5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065A2" w14:textId="77777777" w:rsidR="00494A59" w:rsidRDefault="00494A59" w:rsidP="00494A59">
      <w:pPr>
        <w:rPr>
          <w:rFonts w:ascii="Arial" w:hAnsi="Arial" w:cs="Arial"/>
          <w:b/>
          <w:sz w:val="24"/>
        </w:rPr>
      </w:pPr>
      <w:r>
        <w:rPr>
          <w:rFonts w:ascii="Arial" w:hAnsi="Arial" w:cs="Arial"/>
          <w:b/>
          <w:color w:val="0000FF"/>
          <w:sz w:val="24"/>
        </w:rPr>
        <w:t>RP-242459</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4187A0E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CAICT,CATT</w:t>
      </w:r>
    </w:p>
    <w:p w14:paraId="0B34F9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7A56A" w14:textId="77777777" w:rsidR="00494A59" w:rsidRDefault="00494A59" w:rsidP="00494A59">
      <w:pPr>
        <w:pStyle w:val="Heading5"/>
      </w:pPr>
      <w:bookmarkStart w:id="162" w:name="_Toc189232891"/>
      <w:bookmarkStart w:id="163" w:name="_Toc189421607"/>
      <w:r>
        <w:t>9.3.2.6</w:t>
      </w:r>
      <w:r>
        <w:tab/>
        <w:t>Introduction of A-GNSS support for NavIC L1 SPS in NR &amp; LTE [New RAN2 WI: LCS_NAVIC_L1_SPS_NR_LTE]</w:t>
      </w:r>
      <w:bookmarkEnd w:id="162"/>
      <w:bookmarkEnd w:id="163"/>
    </w:p>
    <w:p w14:paraId="79A18F39" w14:textId="77777777" w:rsidR="00494A59" w:rsidRDefault="00494A59" w:rsidP="00494A59">
      <w:pPr>
        <w:rPr>
          <w:rFonts w:ascii="Arial" w:hAnsi="Arial" w:cs="Arial"/>
          <w:b/>
          <w:sz w:val="24"/>
        </w:rPr>
      </w:pPr>
      <w:r>
        <w:rPr>
          <w:rFonts w:ascii="Arial" w:hAnsi="Arial" w:cs="Arial"/>
          <w:b/>
          <w:color w:val="0000FF"/>
          <w:sz w:val="24"/>
        </w:rPr>
        <w:t>RP-243246</w:t>
      </w:r>
      <w:r>
        <w:rPr>
          <w:rFonts w:ascii="Arial" w:hAnsi="Arial" w:cs="Arial"/>
          <w:b/>
          <w:color w:val="0000FF"/>
          <w:sz w:val="24"/>
        </w:rPr>
        <w:tab/>
      </w:r>
      <w:r>
        <w:rPr>
          <w:rFonts w:ascii="Arial" w:hAnsi="Arial" w:cs="Arial"/>
          <w:b/>
          <w:sz w:val="24"/>
        </w:rPr>
        <w:t>Status report for WI Introduction of A-GNSS support for NavIC (Navigation with Indian Constellation) L1 SPS (Standard Positioning Service) in NR &amp; LTE</w:t>
      </w:r>
    </w:p>
    <w:p w14:paraId="460074FE"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Reliance Jio</w:t>
      </w:r>
    </w:p>
    <w:p w14:paraId="1A9514B5" w14:textId="77777777" w:rsidR="00494A59" w:rsidRDefault="00494A59" w:rsidP="00494A59">
      <w:pPr>
        <w:rPr>
          <w:rFonts w:ascii="Arial" w:hAnsi="Arial" w:cs="Arial"/>
          <w:b/>
        </w:rPr>
      </w:pPr>
      <w:r>
        <w:rPr>
          <w:rFonts w:ascii="Arial" w:hAnsi="Arial" w:cs="Arial"/>
          <w:b/>
        </w:rPr>
        <w:t xml:space="preserve">Discussion: </w:t>
      </w:r>
    </w:p>
    <w:p w14:paraId="644834D3" w14:textId="77777777" w:rsidR="00494A59" w:rsidRDefault="00494A59" w:rsidP="00494A59">
      <w:r>
        <w:t>MCC: late Tdoc request</w:t>
      </w:r>
    </w:p>
    <w:p w14:paraId="411F710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FBC02" w14:textId="77777777" w:rsidR="00494A59" w:rsidRDefault="00494A59" w:rsidP="00494A59">
      <w:pPr>
        <w:rPr>
          <w:rFonts w:ascii="Arial" w:hAnsi="Arial" w:cs="Arial"/>
          <w:b/>
          <w:sz w:val="24"/>
        </w:rPr>
      </w:pPr>
      <w:r>
        <w:rPr>
          <w:rFonts w:ascii="Arial" w:hAnsi="Arial" w:cs="Arial"/>
          <w:b/>
          <w:color w:val="0000FF"/>
          <w:sz w:val="24"/>
        </w:rPr>
        <w:lastRenderedPageBreak/>
        <w:t>RP-243247</w:t>
      </w:r>
      <w:r>
        <w:rPr>
          <w:rFonts w:ascii="Arial" w:hAnsi="Arial" w:cs="Arial"/>
          <w:b/>
          <w:color w:val="0000FF"/>
          <w:sz w:val="24"/>
        </w:rPr>
        <w:tab/>
      </w:r>
      <w:r>
        <w:rPr>
          <w:rFonts w:ascii="Arial" w:hAnsi="Arial" w:cs="Arial"/>
          <w:b/>
          <w:sz w:val="24"/>
        </w:rPr>
        <w:t>Revised WID: Introduction of A-GNSS support for NavIC (Navigation with Indian Constellation) L1 SPS (Standard Positioning Service) in NR &amp; LTE</w:t>
      </w:r>
    </w:p>
    <w:p w14:paraId="1E1C87D9"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14:paraId="479451B2" w14:textId="77777777" w:rsidR="00494A59" w:rsidRDefault="00494A59" w:rsidP="00494A59">
      <w:pPr>
        <w:rPr>
          <w:rFonts w:ascii="Arial" w:hAnsi="Arial" w:cs="Arial"/>
          <w:b/>
        </w:rPr>
      </w:pPr>
      <w:r>
        <w:rPr>
          <w:rFonts w:ascii="Arial" w:hAnsi="Arial" w:cs="Arial"/>
          <w:b/>
        </w:rPr>
        <w:t xml:space="preserve">Abstract: </w:t>
      </w:r>
    </w:p>
    <w:p w14:paraId="200EE68B" w14:textId="77777777" w:rsidR="00494A59" w:rsidRDefault="00494A59" w:rsidP="00494A59">
      <w:r>
        <w:t>late Tdoc request; last approved WID: RP-242414</w:t>
      </w:r>
    </w:p>
    <w:p w14:paraId="76AF23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16B13" w14:textId="77777777" w:rsidR="00494A59" w:rsidRDefault="00494A59" w:rsidP="00494A59">
      <w:pPr>
        <w:pStyle w:val="Heading4"/>
      </w:pPr>
      <w:bookmarkStart w:id="164" w:name="_Toc189232892"/>
      <w:bookmarkStart w:id="165" w:name="_Toc189421608"/>
      <w:r>
        <w:t>9.3.3</w:t>
      </w:r>
      <w:r>
        <w:tab/>
        <w:t>Related to RAN3 led WIs</w:t>
      </w:r>
      <w:bookmarkEnd w:id="164"/>
      <w:bookmarkEnd w:id="165"/>
    </w:p>
    <w:p w14:paraId="2975920B" w14:textId="77777777" w:rsidR="00494A59" w:rsidRDefault="00494A59" w:rsidP="00494A59">
      <w:pPr>
        <w:pStyle w:val="Heading5"/>
      </w:pPr>
      <w:bookmarkStart w:id="166" w:name="_Toc189232893"/>
      <w:bookmarkStart w:id="167" w:name="_Toc189421609"/>
      <w:r>
        <w:t>9.3.3.1</w:t>
      </w:r>
      <w:r>
        <w:tab/>
        <w:t>Core part: Data collection for SON/MDT in NR standalone and MR-DC Phase 4 [RAN3 WI: NR_ENDC_SON_MDT_Ph4-Core]</w:t>
      </w:r>
      <w:bookmarkEnd w:id="166"/>
      <w:bookmarkEnd w:id="167"/>
    </w:p>
    <w:p w14:paraId="1E70772E" w14:textId="77777777" w:rsidR="00494A59" w:rsidRDefault="00494A59" w:rsidP="00494A59">
      <w:pPr>
        <w:rPr>
          <w:rFonts w:ascii="Arial" w:hAnsi="Arial" w:cs="Arial"/>
          <w:b/>
          <w:sz w:val="24"/>
        </w:rPr>
      </w:pPr>
      <w:r>
        <w:rPr>
          <w:rFonts w:ascii="Arial" w:hAnsi="Arial" w:cs="Arial"/>
          <w:b/>
          <w:color w:val="0000FF"/>
          <w:sz w:val="24"/>
        </w:rPr>
        <w:t>RP-242835</w:t>
      </w:r>
      <w:r>
        <w:rPr>
          <w:rFonts w:ascii="Arial" w:hAnsi="Arial" w:cs="Arial"/>
          <w:b/>
          <w:color w:val="0000FF"/>
          <w:sz w:val="24"/>
        </w:rPr>
        <w:tab/>
      </w:r>
      <w:r>
        <w:rPr>
          <w:rFonts w:ascii="Arial" w:hAnsi="Arial" w:cs="Arial"/>
          <w:b/>
          <w:sz w:val="24"/>
        </w:rPr>
        <w:t>Status Report for Data collection for SON (Self-Organising Networks)/MDT (Minimization of Drive Tests) in NR standalone and MR-DC (Multi-Radio Dual Connectivity) Phase 4</w:t>
      </w:r>
    </w:p>
    <w:p w14:paraId="5B98E89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420C5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71A4A" w14:textId="77777777" w:rsidR="00494A59" w:rsidRDefault="00494A59" w:rsidP="00494A59">
      <w:pPr>
        <w:pStyle w:val="Heading5"/>
      </w:pPr>
      <w:bookmarkStart w:id="168" w:name="_Toc189232894"/>
      <w:bookmarkStart w:id="169" w:name="_Toc189421610"/>
      <w:r>
        <w:t>9.3.3.2</w:t>
      </w:r>
      <w:r>
        <w:tab/>
        <w:t>Core part: Enhancements for AI/ML for NG-RAN [New RAN3 WI: NR_AIML_NGRAN_enh-Core]</w:t>
      </w:r>
      <w:bookmarkEnd w:id="168"/>
      <w:bookmarkEnd w:id="169"/>
    </w:p>
    <w:p w14:paraId="04F87588" w14:textId="77777777" w:rsidR="00494A59" w:rsidRDefault="00494A59" w:rsidP="00494A59">
      <w:pPr>
        <w:rPr>
          <w:rFonts w:ascii="Arial" w:hAnsi="Arial" w:cs="Arial"/>
          <w:b/>
          <w:sz w:val="24"/>
        </w:rPr>
      </w:pPr>
      <w:r>
        <w:rPr>
          <w:rFonts w:ascii="Arial" w:hAnsi="Arial" w:cs="Arial"/>
          <w:b/>
          <w:color w:val="0000FF"/>
          <w:sz w:val="24"/>
        </w:rPr>
        <w:t>RP-242503</w:t>
      </w:r>
      <w:r>
        <w:rPr>
          <w:rFonts w:ascii="Arial" w:hAnsi="Arial" w:cs="Arial"/>
          <w:b/>
          <w:color w:val="0000FF"/>
          <w:sz w:val="24"/>
        </w:rPr>
        <w:tab/>
      </w:r>
      <w:r>
        <w:rPr>
          <w:rFonts w:ascii="Arial" w:hAnsi="Arial" w:cs="Arial"/>
          <w:b/>
          <w:sz w:val="24"/>
        </w:rPr>
        <w:t>Status Report: Enhancements for Artificial Intelligence (AI)/Machine Learning (ML) for NG-RAN</w:t>
      </w:r>
    </w:p>
    <w:p w14:paraId="4AC1A46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NEC</w:t>
      </w:r>
    </w:p>
    <w:p w14:paraId="01CD77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5541C" w14:textId="77777777" w:rsidR="00494A59" w:rsidRDefault="00494A59" w:rsidP="00494A59">
      <w:pPr>
        <w:pStyle w:val="Heading5"/>
      </w:pPr>
      <w:bookmarkStart w:id="170" w:name="_Toc189232895"/>
      <w:bookmarkStart w:id="171" w:name="_Toc189421611"/>
      <w:r>
        <w:t>9.3.3.3</w:t>
      </w:r>
      <w:r>
        <w:tab/>
        <w:t>Core part: Additional topological enhancements for NR [New RAN3 WI: NR_WAB_5GFemto-Core]</w:t>
      </w:r>
      <w:bookmarkEnd w:id="170"/>
      <w:bookmarkEnd w:id="171"/>
    </w:p>
    <w:p w14:paraId="2A28805B" w14:textId="77777777" w:rsidR="00494A59" w:rsidRDefault="00494A59" w:rsidP="00494A59">
      <w:pPr>
        <w:rPr>
          <w:rFonts w:ascii="Arial" w:hAnsi="Arial" w:cs="Arial"/>
          <w:b/>
          <w:sz w:val="24"/>
        </w:rPr>
      </w:pPr>
      <w:r>
        <w:rPr>
          <w:rFonts w:ascii="Arial" w:hAnsi="Arial" w:cs="Arial"/>
          <w:b/>
          <w:color w:val="0000FF"/>
          <w:sz w:val="24"/>
        </w:rPr>
        <w:t>RP-243006</w:t>
      </w:r>
      <w:r>
        <w:rPr>
          <w:rFonts w:ascii="Arial" w:hAnsi="Arial" w:cs="Arial"/>
          <w:b/>
          <w:color w:val="0000FF"/>
          <w:sz w:val="24"/>
        </w:rPr>
        <w:tab/>
      </w:r>
      <w:r>
        <w:rPr>
          <w:rFonts w:ascii="Arial" w:hAnsi="Arial" w:cs="Arial"/>
          <w:b/>
          <w:sz w:val="24"/>
        </w:rPr>
        <w:t>Status report for WI Additional topological enhancements for NR</w:t>
      </w:r>
    </w:p>
    <w:p w14:paraId="6ED0E6C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 AT&amp;T</w:t>
      </w:r>
    </w:p>
    <w:p w14:paraId="5F32DB6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6E5CA" w14:textId="77777777" w:rsidR="00494A59" w:rsidRDefault="00494A59" w:rsidP="00494A59">
      <w:pPr>
        <w:rPr>
          <w:rFonts w:ascii="Arial" w:hAnsi="Arial" w:cs="Arial"/>
          <w:b/>
          <w:sz w:val="24"/>
        </w:rPr>
      </w:pPr>
      <w:r>
        <w:rPr>
          <w:rFonts w:ascii="Arial" w:hAnsi="Arial" w:cs="Arial"/>
          <w:b/>
          <w:color w:val="0000FF"/>
          <w:sz w:val="24"/>
        </w:rPr>
        <w:t>RP-243009</w:t>
      </w:r>
      <w:r>
        <w:rPr>
          <w:rFonts w:ascii="Arial" w:hAnsi="Arial" w:cs="Arial"/>
          <w:b/>
          <w:color w:val="0000FF"/>
          <w:sz w:val="24"/>
        </w:rPr>
        <w:tab/>
      </w:r>
      <w:r>
        <w:rPr>
          <w:rFonts w:ascii="Arial" w:hAnsi="Arial" w:cs="Arial"/>
          <w:b/>
          <w:sz w:val="24"/>
        </w:rPr>
        <w:t>Revised WID on additional topological enhancements for NR</w:t>
      </w:r>
    </w:p>
    <w:p w14:paraId="327A5026"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 AT&amp;T</w:t>
      </w:r>
    </w:p>
    <w:p w14:paraId="19618C83" w14:textId="77777777" w:rsidR="00494A59" w:rsidRDefault="00494A59" w:rsidP="00494A59">
      <w:pPr>
        <w:rPr>
          <w:rFonts w:ascii="Arial" w:hAnsi="Arial" w:cs="Arial"/>
          <w:b/>
        </w:rPr>
      </w:pPr>
      <w:r>
        <w:rPr>
          <w:rFonts w:ascii="Arial" w:hAnsi="Arial" w:cs="Arial"/>
          <w:b/>
        </w:rPr>
        <w:t xml:space="preserve">Discussion: </w:t>
      </w:r>
    </w:p>
    <w:p w14:paraId="4E5834BD" w14:textId="77777777" w:rsidR="00494A59" w:rsidRDefault="00494A59" w:rsidP="00494A59">
      <w:r>
        <w:t>MCC: RAN2 to be added as 2nd resp. WG?</w:t>
      </w:r>
    </w:p>
    <w:p w14:paraId="28EC0483" w14:textId="77777777" w:rsidR="00494A59" w:rsidRDefault="00494A59" w:rsidP="00494A59">
      <w:r>
        <w:t>NTT DOCOMO: RAN2 spec inputs come only from RAN3</w:t>
      </w:r>
    </w:p>
    <w:p w14:paraId="0175E4D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9D2DF" w14:textId="77777777" w:rsidR="00494A59" w:rsidRDefault="00494A59" w:rsidP="00494A59">
      <w:pPr>
        <w:pStyle w:val="Heading4"/>
      </w:pPr>
      <w:bookmarkStart w:id="172" w:name="_Toc189232896"/>
      <w:bookmarkStart w:id="173" w:name="_Toc189421612"/>
      <w:r>
        <w:lastRenderedPageBreak/>
        <w:t>9.3.4</w:t>
      </w:r>
      <w:r>
        <w:tab/>
        <w:t>Related to RAN4 led WIs</w:t>
      </w:r>
      <w:bookmarkEnd w:id="172"/>
      <w:bookmarkEnd w:id="173"/>
    </w:p>
    <w:p w14:paraId="197B6DA9" w14:textId="77777777" w:rsidR="00494A59" w:rsidRDefault="00494A59" w:rsidP="00494A59">
      <w:pPr>
        <w:pStyle w:val="Heading5"/>
      </w:pPr>
      <w:bookmarkStart w:id="174" w:name="_Toc189232897"/>
      <w:bookmarkStart w:id="175" w:name="_Toc189421613"/>
      <w:r>
        <w:t>9.3.4.1</w:t>
      </w:r>
      <w:r>
        <w:tab/>
        <w:t>UE RF enhancements for NR FR1/FR2 and EN-DC, Phase 4 [RAN4 WI: NR_ENDC_RF_Ph4]</w:t>
      </w:r>
      <w:bookmarkEnd w:id="174"/>
      <w:bookmarkEnd w:id="175"/>
    </w:p>
    <w:p w14:paraId="2F2AB7A9" w14:textId="77777777" w:rsidR="00494A59" w:rsidRDefault="00494A59" w:rsidP="00494A59">
      <w:pPr>
        <w:rPr>
          <w:rFonts w:ascii="Arial" w:hAnsi="Arial" w:cs="Arial"/>
          <w:b/>
          <w:sz w:val="24"/>
        </w:rPr>
      </w:pPr>
      <w:r>
        <w:rPr>
          <w:rFonts w:ascii="Arial" w:hAnsi="Arial" w:cs="Arial"/>
          <w:b/>
          <w:color w:val="0000FF"/>
          <w:sz w:val="24"/>
        </w:rPr>
        <w:t>RP-243011</w:t>
      </w:r>
      <w:r>
        <w:rPr>
          <w:rFonts w:ascii="Arial" w:hAnsi="Arial" w:cs="Arial"/>
          <w:b/>
          <w:color w:val="0000FF"/>
          <w:sz w:val="24"/>
        </w:rPr>
        <w:tab/>
      </w:r>
      <w:r>
        <w:rPr>
          <w:rFonts w:ascii="Arial" w:hAnsi="Arial" w:cs="Arial"/>
          <w:b/>
          <w:sz w:val="24"/>
        </w:rPr>
        <w:t>Status report for WI: UE RF enhancements for NR FR1/FR2 and EN-DC, Phase 4; rapporteur: Huawei</w:t>
      </w:r>
    </w:p>
    <w:p w14:paraId="14D4A6A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090A4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B0B56" w14:textId="77777777" w:rsidR="00494A59" w:rsidRDefault="00494A59" w:rsidP="00494A59">
      <w:pPr>
        <w:rPr>
          <w:rFonts w:ascii="Arial" w:hAnsi="Arial" w:cs="Arial"/>
          <w:b/>
          <w:sz w:val="24"/>
        </w:rPr>
      </w:pPr>
      <w:r>
        <w:rPr>
          <w:rFonts w:ascii="Arial" w:hAnsi="Arial" w:cs="Arial"/>
          <w:b/>
          <w:color w:val="0000FF"/>
          <w:sz w:val="24"/>
        </w:rPr>
        <w:t>RP-242762</w:t>
      </w:r>
      <w:r>
        <w:rPr>
          <w:rFonts w:ascii="Arial" w:hAnsi="Arial" w:cs="Arial"/>
          <w:b/>
          <w:color w:val="0000FF"/>
          <w:sz w:val="24"/>
        </w:rPr>
        <w:tab/>
      </w:r>
      <w:r>
        <w:rPr>
          <w:rFonts w:ascii="Arial" w:hAnsi="Arial" w:cs="Arial"/>
          <w:b/>
          <w:sz w:val="24"/>
        </w:rPr>
        <w:t>Confirmation of Feasibility Definition and progress of 6Rx</w:t>
      </w:r>
    </w:p>
    <w:p w14:paraId="544EA86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689E4550" w14:textId="77777777" w:rsidR="00494A59" w:rsidRDefault="00494A59" w:rsidP="00494A59">
      <w:pPr>
        <w:rPr>
          <w:rFonts w:ascii="Arial" w:hAnsi="Arial" w:cs="Arial"/>
          <w:b/>
        </w:rPr>
      </w:pPr>
      <w:r>
        <w:rPr>
          <w:rFonts w:ascii="Arial" w:hAnsi="Arial" w:cs="Arial"/>
          <w:b/>
        </w:rPr>
        <w:t xml:space="preserve">Discussion: </w:t>
      </w:r>
    </w:p>
    <w:p w14:paraId="1AD5F11F" w14:textId="77777777" w:rsidR="00494A59" w:rsidRDefault="00494A59" w:rsidP="00494A59">
      <w:r>
        <w:t>proposal: RAN Plenary to give guidance to RAN4 that demonstration of feasibility by multiple companies in appropriate scenarios can be considered to confirm feasibility, so that RAN4 can conclude that 6 layers are feasible and move forward with the objective of the WI</w:t>
      </w:r>
    </w:p>
    <w:p w14:paraId="1C8FEAA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B0CCC" w14:textId="77777777" w:rsidR="00494A59" w:rsidRDefault="00494A59" w:rsidP="00494A59">
      <w:pPr>
        <w:rPr>
          <w:rFonts w:ascii="Arial" w:hAnsi="Arial" w:cs="Arial"/>
          <w:b/>
          <w:sz w:val="24"/>
        </w:rPr>
      </w:pPr>
      <w:r>
        <w:rPr>
          <w:rFonts w:ascii="Arial" w:hAnsi="Arial" w:cs="Arial"/>
          <w:b/>
          <w:color w:val="0000FF"/>
          <w:sz w:val="24"/>
        </w:rPr>
        <w:t>RP-243080</w:t>
      </w:r>
      <w:r>
        <w:rPr>
          <w:rFonts w:ascii="Arial" w:hAnsi="Arial" w:cs="Arial"/>
          <w:b/>
          <w:color w:val="0000FF"/>
          <w:sz w:val="24"/>
        </w:rPr>
        <w:tab/>
      </w:r>
      <w:r>
        <w:rPr>
          <w:rFonts w:ascii="Arial" w:hAnsi="Arial" w:cs="Arial"/>
          <w:b/>
          <w:sz w:val="24"/>
        </w:rPr>
        <w:t>6-Layer MIMO for 6Rx</w:t>
      </w:r>
    </w:p>
    <w:p w14:paraId="0696C40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EC0DAC" w14:textId="77777777" w:rsidR="00494A59" w:rsidRDefault="00494A59" w:rsidP="00494A59">
      <w:pPr>
        <w:rPr>
          <w:rFonts w:ascii="Arial" w:hAnsi="Arial" w:cs="Arial"/>
          <w:b/>
        </w:rPr>
      </w:pPr>
      <w:r>
        <w:rPr>
          <w:rFonts w:ascii="Arial" w:hAnsi="Arial" w:cs="Arial"/>
          <w:b/>
        </w:rPr>
        <w:t xml:space="preserve">Discussion: </w:t>
      </w:r>
    </w:p>
    <w:p w14:paraId="5AD56F5A" w14:textId="77777777" w:rsidR="00494A59" w:rsidRDefault="00494A59" w:rsidP="00494A59">
      <w:r>
        <w:t>Proposal: RAN4 to finalise the study phase on support of 6 layer MIMO as planned</w:t>
      </w:r>
    </w:p>
    <w:p w14:paraId="491DB0C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491E6" w14:textId="77777777" w:rsidR="00494A59" w:rsidRDefault="00494A59" w:rsidP="00494A59">
      <w:pPr>
        <w:rPr>
          <w:rFonts w:ascii="Arial" w:hAnsi="Arial" w:cs="Arial"/>
          <w:b/>
          <w:sz w:val="24"/>
        </w:rPr>
      </w:pPr>
      <w:r>
        <w:rPr>
          <w:rFonts w:ascii="Arial" w:hAnsi="Arial" w:cs="Arial"/>
          <w:b/>
          <w:color w:val="0000FF"/>
          <w:sz w:val="24"/>
        </w:rPr>
        <w:t>RP-243234</w:t>
      </w:r>
      <w:r>
        <w:rPr>
          <w:rFonts w:ascii="Arial" w:hAnsi="Arial" w:cs="Arial"/>
          <w:b/>
          <w:color w:val="0000FF"/>
          <w:sz w:val="24"/>
        </w:rPr>
        <w:tab/>
      </w:r>
      <w:r>
        <w:rPr>
          <w:rFonts w:ascii="Arial" w:hAnsi="Arial" w:cs="Arial"/>
          <w:b/>
          <w:sz w:val="24"/>
        </w:rPr>
        <w:t>Six Layer Support for Devices with 6Rx in Rel-19</w:t>
      </w:r>
    </w:p>
    <w:p w14:paraId="172DEDD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Verizon, CMCC, BT plc, China Telecom, SK Telecom, Deutsche Telekom, Boost Mobile Network, NTT Docomo, Telecom Italia, AT&amp;T</w:t>
      </w:r>
    </w:p>
    <w:p w14:paraId="5809F6F1" w14:textId="77777777" w:rsidR="00494A59" w:rsidRDefault="00494A59" w:rsidP="00494A59">
      <w:pPr>
        <w:rPr>
          <w:rFonts w:ascii="Arial" w:hAnsi="Arial" w:cs="Arial"/>
          <w:b/>
        </w:rPr>
      </w:pPr>
      <w:r>
        <w:rPr>
          <w:rFonts w:ascii="Arial" w:hAnsi="Arial" w:cs="Arial"/>
          <w:b/>
        </w:rPr>
        <w:t xml:space="preserve">Discussion: </w:t>
      </w:r>
    </w:p>
    <w:p w14:paraId="11537157" w14:textId="77777777" w:rsidR="00494A59" w:rsidRDefault="00494A59" w:rsidP="00494A59">
      <w:r>
        <w:t>Proposal 1: Introduce six layers for FWA devices as an optional feature in Rel-19.</w:t>
      </w:r>
    </w:p>
    <w:p w14:paraId="492FDEC3" w14:textId="77777777" w:rsidR="00494A59" w:rsidRDefault="00494A59" w:rsidP="00494A59">
      <w:r>
        <w:t>Proposal 2: Introduce six layers for handset devices as an optional feature in Rel-19.</w:t>
      </w:r>
    </w:p>
    <w:p w14:paraId="4C81B59B" w14:textId="77777777" w:rsidR="00494A59" w:rsidRDefault="00494A59" w:rsidP="00494A59">
      <w:r>
        <w:t>Samsung: 6 layers affects only RAN4 Perf. requirements</w:t>
      </w:r>
    </w:p>
    <w:p w14:paraId="2720E230" w14:textId="77777777" w:rsidR="00494A59" w:rsidRDefault="00494A59" w:rsidP="00494A59">
      <w:r>
        <w:t>Qualcomm: some companies do not agree with the scenarios under which gains are shown</w:t>
      </w:r>
    </w:p>
    <w:p w14:paraId="33920DFA" w14:textId="77777777" w:rsidR="00494A59" w:rsidRDefault="00494A59" w:rsidP="00494A59">
      <w:r>
        <w:t>Spreadtrum: supports Mediatek to do a feasibility study</w:t>
      </w:r>
    </w:p>
    <w:p w14:paraId="052EEEB0" w14:textId="77777777" w:rsidR="00494A59" w:rsidRDefault="00494A59" w:rsidP="00494A59">
      <w:r>
        <w:t>Apple: no urgency to jump at conclusions at RAN #106</w:t>
      </w:r>
    </w:p>
    <w:p w14:paraId="7487989F" w14:textId="77777777" w:rsidR="00494A59" w:rsidRDefault="00494A59" w:rsidP="00494A59">
      <w:r>
        <w:t>Huawei: prefers more discussion in RAN4</w:t>
      </w:r>
    </w:p>
    <w:p w14:paraId="10F6FEEE" w14:textId="77777777" w:rsidR="00494A59" w:rsidRDefault="00494A59" w:rsidP="00494A59">
      <w:r>
        <w:t>RAN4 Chair: companies have different views on simulation assumptions so that the gains could look different</w:t>
      </w:r>
    </w:p>
    <w:p w14:paraId="6E9EAAFA" w14:textId="77777777" w:rsidR="00494A59" w:rsidRDefault="00494A59" w:rsidP="00494A59">
      <w:r>
        <w:t>RAN Chair: let's follow RAN4 Chair's guidance to discuss this in RAN4 and see the situation at RAN #107</w:t>
      </w:r>
    </w:p>
    <w:p w14:paraId="581233B4" w14:textId="77777777" w:rsidR="00494A59" w:rsidRDefault="00494A59" w:rsidP="00494A59">
      <w:r>
        <w:t>Qualcomm: we would lose another quarter, there is willingness to do it, if you do not want to do, you are not forced to do it (therefore people shall not block others)</w:t>
      </w:r>
    </w:p>
    <w:p w14:paraId="4D565608" w14:textId="77777777" w:rsidR="00494A59" w:rsidRDefault="00494A59" w:rsidP="00494A59">
      <w:r>
        <w:lastRenderedPageBreak/>
        <w:t>Nokia: WID is clear: "if feasible", we do it</w:t>
      </w:r>
    </w:p>
    <w:p w14:paraId="042F625A" w14:textId="77777777" w:rsidR="00494A59" w:rsidRDefault="00494A59" w:rsidP="00494A59">
      <w:r>
        <w:t>RAN Chair: will give RAN4 another quarter to solve this and recommends that people get more constructive</w:t>
      </w:r>
    </w:p>
    <w:p w14:paraId="28DCCA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A8B66" w14:textId="77777777" w:rsidR="00494A59" w:rsidRDefault="00494A59" w:rsidP="00494A59">
      <w:pPr>
        <w:rPr>
          <w:rFonts w:ascii="Arial" w:hAnsi="Arial" w:cs="Arial"/>
          <w:b/>
          <w:sz w:val="24"/>
        </w:rPr>
      </w:pPr>
      <w:r>
        <w:rPr>
          <w:rFonts w:ascii="Arial" w:hAnsi="Arial" w:cs="Arial"/>
          <w:b/>
          <w:color w:val="0000FF"/>
          <w:sz w:val="24"/>
        </w:rPr>
        <w:t>RP-242780</w:t>
      </w:r>
      <w:r>
        <w:rPr>
          <w:rFonts w:ascii="Arial" w:hAnsi="Arial" w:cs="Arial"/>
          <w:b/>
          <w:color w:val="0000FF"/>
          <w:sz w:val="24"/>
        </w:rPr>
        <w:tab/>
      </w:r>
      <w:r>
        <w:rPr>
          <w:rFonts w:ascii="Arial" w:hAnsi="Arial" w:cs="Arial"/>
          <w:b/>
          <w:sz w:val="24"/>
        </w:rPr>
        <w:t>Support of 6 MIMO Layers for 6Rx</w:t>
      </w:r>
    </w:p>
    <w:p w14:paraId="7BD2993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94C2EDD" w14:textId="77777777" w:rsidR="00494A59" w:rsidRDefault="00494A59" w:rsidP="00494A59">
      <w:pPr>
        <w:rPr>
          <w:rFonts w:ascii="Arial" w:hAnsi="Arial" w:cs="Arial"/>
          <w:b/>
        </w:rPr>
      </w:pPr>
      <w:r>
        <w:rPr>
          <w:rFonts w:ascii="Arial" w:hAnsi="Arial" w:cs="Arial"/>
          <w:b/>
        </w:rPr>
        <w:t xml:space="preserve">Discussion: </w:t>
      </w:r>
    </w:p>
    <w:p w14:paraId="5AAEBF82" w14:textId="77777777" w:rsidR="00494A59" w:rsidRDefault="00494A59" w:rsidP="00494A59">
      <w:r>
        <w:t>MCC: Tdoc type corrected from other to discussion</w:t>
      </w:r>
    </w:p>
    <w:p w14:paraId="7CF5B54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8DAA1" w14:textId="77777777" w:rsidR="00494A59" w:rsidRDefault="00494A59" w:rsidP="00494A59">
      <w:pPr>
        <w:rPr>
          <w:rFonts w:ascii="Arial" w:hAnsi="Arial" w:cs="Arial"/>
          <w:b/>
          <w:sz w:val="24"/>
        </w:rPr>
      </w:pPr>
      <w:r>
        <w:rPr>
          <w:rFonts w:ascii="Arial" w:hAnsi="Arial" w:cs="Arial"/>
          <w:b/>
          <w:color w:val="0000FF"/>
          <w:sz w:val="24"/>
        </w:rPr>
        <w:t>RP-242834</w:t>
      </w:r>
      <w:r>
        <w:rPr>
          <w:rFonts w:ascii="Arial" w:hAnsi="Arial" w:cs="Arial"/>
          <w:b/>
          <w:color w:val="0000FF"/>
          <w:sz w:val="24"/>
        </w:rPr>
        <w:tab/>
      </w:r>
      <w:r>
        <w:rPr>
          <w:rFonts w:ascii="Arial" w:hAnsi="Arial" w:cs="Arial"/>
          <w:b/>
          <w:sz w:val="24"/>
        </w:rPr>
        <w:t>6 Layer MIMO for 6Rx</w:t>
      </w:r>
    </w:p>
    <w:p w14:paraId="1528515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6C5646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894B0" w14:textId="77777777" w:rsidR="00494A59" w:rsidRDefault="00494A59" w:rsidP="00494A59">
      <w:pPr>
        <w:rPr>
          <w:rFonts w:ascii="Arial" w:hAnsi="Arial" w:cs="Arial"/>
          <w:b/>
          <w:sz w:val="24"/>
        </w:rPr>
      </w:pPr>
      <w:r>
        <w:rPr>
          <w:rFonts w:ascii="Arial" w:hAnsi="Arial" w:cs="Arial"/>
          <w:b/>
          <w:color w:val="0000FF"/>
          <w:sz w:val="24"/>
        </w:rPr>
        <w:t>RP-242942</w:t>
      </w:r>
      <w:r>
        <w:rPr>
          <w:rFonts w:ascii="Arial" w:hAnsi="Arial" w:cs="Arial"/>
          <w:b/>
          <w:color w:val="0000FF"/>
          <w:sz w:val="24"/>
        </w:rPr>
        <w:tab/>
      </w:r>
      <w:r>
        <w:rPr>
          <w:rFonts w:ascii="Arial" w:hAnsi="Arial" w:cs="Arial"/>
          <w:b/>
          <w:sz w:val="24"/>
        </w:rPr>
        <w:t>RAN4 feasibility study status for 6 layer under 6Rx objective</w:t>
      </w:r>
    </w:p>
    <w:p w14:paraId="675CE74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2233C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8A1EC" w14:textId="77777777" w:rsidR="00494A59" w:rsidRDefault="00494A59" w:rsidP="00494A59">
      <w:pPr>
        <w:rPr>
          <w:rFonts w:ascii="Arial" w:hAnsi="Arial" w:cs="Arial"/>
          <w:b/>
          <w:sz w:val="24"/>
        </w:rPr>
      </w:pPr>
      <w:r>
        <w:rPr>
          <w:rFonts w:ascii="Arial" w:hAnsi="Arial" w:cs="Arial"/>
          <w:b/>
          <w:color w:val="0000FF"/>
          <w:sz w:val="24"/>
        </w:rPr>
        <w:t>RP-243012</w:t>
      </w:r>
      <w:r>
        <w:rPr>
          <w:rFonts w:ascii="Arial" w:hAnsi="Arial" w:cs="Arial"/>
          <w:b/>
          <w:color w:val="0000FF"/>
          <w:sz w:val="24"/>
        </w:rPr>
        <w:tab/>
      </w:r>
      <w:r>
        <w:rPr>
          <w:rFonts w:ascii="Arial" w:hAnsi="Arial" w:cs="Arial"/>
          <w:b/>
          <w:sz w:val="24"/>
        </w:rPr>
        <w:t>Discussion on the scope of 6Rx</w:t>
      </w:r>
    </w:p>
    <w:p w14:paraId="22D8ABB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D410C55" w14:textId="77777777" w:rsidR="00494A59" w:rsidRDefault="00494A59" w:rsidP="00494A59">
      <w:pPr>
        <w:rPr>
          <w:rFonts w:ascii="Arial" w:hAnsi="Arial" w:cs="Arial"/>
          <w:b/>
        </w:rPr>
      </w:pPr>
      <w:r>
        <w:rPr>
          <w:rFonts w:ascii="Arial" w:hAnsi="Arial" w:cs="Arial"/>
          <w:b/>
        </w:rPr>
        <w:t xml:space="preserve">Discussion: </w:t>
      </w:r>
    </w:p>
    <w:p w14:paraId="73830C31" w14:textId="77777777" w:rsidR="00494A59" w:rsidRDefault="00494A59" w:rsidP="00494A59">
      <w:r>
        <w:t xml:space="preserve">Proposal: To discuss whether the support of 6Rx can be extended to FDD bands, e.g. n1 and n3. </w:t>
      </w:r>
    </w:p>
    <w:p w14:paraId="0577A2A0" w14:textId="77777777" w:rsidR="00494A59" w:rsidRDefault="00494A59" w:rsidP="00494A59">
      <w:r>
        <w:t>OPPO, Qualcomm: support the proposal</w:t>
      </w:r>
    </w:p>
    <w:p w14:paraId="59A67A1D" w14:textId="77777777" w:rsidR="00494A59" w:rsidRDefault="00494A59" w:rsidP="00494A59">
      <w:r>
        <w:t>RAN chair: how many companies support the proposal? 12 companies</w:t>
      </w:r>
    </w:p>
    <w:p w14:paraId="62A787E5" w14:textId="77777777" w:rsidR="00494A59" w:rsidRDefault="00494A59" w:rsidP="00494A59">
      <w:r>
        <w:t>RAN chair: how many companies have strong concerns with the proposal? 4 companies</w:t>
      </w:r>
    </w:p>
    <w:p w14:paraId="50154278" w14:textId="77777777" w:rsidR="00494A59" w:rsidRDefault="00494A59" w:rsidP="00494A59">
      <w:r>
        <w:t>RAN chair: for RAN1/2/3 I would not consider it but for RAN4 let's give people some time for offline discussion whether people can find an agreement</w:t>
      </w:r>
    </w:p>
    <w:p w14:paraId="5AA3CD1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08B01" w14:textId="77777777" w:rsidR="00494A59" w:rsidRDefault="00494A59" w:rsidP="00494A59">
      <w:pPr>
        <w:rPr>
          <w:rFonts w:ascii="Arial" w:hAnsi="Arial" w:cs="Arial"/>
          <w:b/>
          <w:sz w:val="24"/>
        </w:rPr>
      </w:pPr>
      <w:r>
        <w:rPr>
          <w:rFonts w:ascii="Arial" w:hAnsi="Arial" w:cs="Arial"/>
          <w:b/>
          <w:color w:val="0000FF"/>
          <w:sz w:val="24"/>
        </w:rPr>
        <w:t>RP-243145</w:t>
      </w:r>
      <w:r>
        <w:rPr>
          <w:rFonts w:ascii="Arial" w:hAnsi="Arial" w:cs="Arial"/>
          <w:b/>
          <w:color w:val="0000FF"/>
          <w:sz w:val="24"/>
        </w:rPr>
        <w:tab/>
      </w:r>
      <w:r>
        <w:rPr>
          <w:rFonts w:ascii="Arial" w:hAnsi="Arial" w:cs="Arial"/>
          <w:b/>
          <w:sz w:val="24"/>
        </w:rPr>
        <w:t>Discussion on 6 layers feasibility for 6Rx</w:t>
      </w:r>
    </w:p>
    <w:p w14:paraId="04E18B6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BAE4A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C3CE1" w14:textId="77777777" w:rsidR="00494A59" w:rsidRDefault="00494A59" w:rsidP="00494A59">
      <w:pPr>
        <w:pStyle w:val="Heading5"/>
      </w:pPr>
      <w:bookmarkStart w:id="176" w:name="_Toc189232898"/>
      <w:bookmarkStart w:id="177" w:name="_Toc189421614"/>
      <w:r>
        <w:t>9.3.4.2</w:t>
      </w:r>
      <w:r>
        <w:tab/>
        <w:t>NR base station (BS) RF requirement evolution for FR1/FR2 and testing [RAN4 WI: NR_BS_RF_req_evo]</w:t>
      </w:r>
      <w:bookmarkEnd w:id="176"/>
      <w:bookmarkEnd w:id="177"/>
    </w:p>
    <w:p w14:paraId="7B6868AA" w14:textId="77777777" w:rsidR="00494A59" w:rsidRDefault="00494A59" w:rsidP="00494A59">
      <w:pPr>
        <w:rPr>
          <w:rFonts w:ascii="Arial" w:hAnsi="Arial" w:cs="Arial"/>
          <w:b/>
          <w:sz w:val="24"/>
        </w:rPr>
      </w:pPr>
      <w:r>
        <w:rPr>
          <w:rFonts w:ascii="Arial" w:hAnsi="Arial" w:cs="Arial"/>
          <w:b/>
          <w:color w:val="0000FF"/>
          <w:sz w:val="24"/>
        </w:rPr>
        <w:t>RP-242831</w:t>
      </w:r>
      <w:r>
        <w:rPr>
          <w:rFonts w:ascii="Arial" w:hAnsi="Arial" w:cs="Arial"/>
          <w:b/>
          <w:color w:val="0000FF"/>
          <w:sz w:val="24"/>
        </w:rPr>
        <w:tab/>
      </w:r>
      <w:r>
        <w:rPr>
          <w:rFonts w:ascii="Arial" w:hAnsi="Arial" w:cs="Arial"/>
          <w:b/>
          <w:sz w:val="24"/>
        </w:rPr>
        <w:t>Status report for NR base station (BS) RF requirement evolution for FR1/FR2 and testing</w:t>
      </w:r>
    </w:p>
    <w:p w14:paraId="6F84354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3DFD820C"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2CD51" w14:textId="77777777" w:rsidR="00494A59" w:rsidRDefault="00494A59" w:rsidP="00494A59">
      <w:pPr>
        <w:rPr>
          <w:rFonts w:ascii="Arial" w:hAnsi="Arial" w:cs="Arial"/>
          <w:b/>
          <w:sz w:val="24"/>
        </w:rPr>
      </w:pPr>
      <w:r>
        <w:rPr>
          <w:rFonts w:ascii="Arial" w:hAnsi="Arial" w:cs="Arial"/>
          <w:b/>
          <w:color w:val="0000FF"/>
          <w:sz w:val="24"/>
        </w:rPr>
        <w:t>RP-242767</w:t>
      </w:r>
      <w:r>
        <w:rPr>
          <w:rFonts w:ascii="Arial" w:hAnsi="Arial" w:cs="Arial"/>
          <w:b/>
          <w:color w:val="0000FF"/>
          <w:sz w:val="24"/>
        </w:rPr>
        <w:tab/>
      </w:r>
      <w:r>
        <w:rPr>
          <w:rFonts w:ascii="Arial" w:hAnsi="Arial" w:cs="Arial"/>
          <w:b/>
          <w:sz w:val="24"/>
        </w:rPr>
        <w:t>On new objective under NR_BS_RF_req_evo</w:t>
      </w:r>
    </w:p>
    <w:p w14:paraId="6C3B76C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Ericsson, ZTE, Huawei, HiSilicon</w:t>
      </w:r>
    </w:p>
    <w:p w14:paraId="4048FF78" w14:textId="77777777" w:rsidR="00494A59" w:rsidRDefault="00494A59" w:rsidP="00494A59">
      <w:pPr>
        <w:rPr>
          <w:rFonts w:ascii="Arial" w:hAnsi="Arial" w:cs="Arial"/>
          <w:b/>
        </w:rPr>
      </w:pPr>
      <w:r>
        <w:rPr>
          <w:rFonts w:ascii="Arial" w:hAnsi="Arial" w:cs="Arial"/>
          <w:b/>
        </w:rPr>
        <w:t xml:space="preserve">Discussion: </w:t>
      </w:r>
    </w:p>
    <w:p w14:paraId="4B7D8193" w14:textId="77777777" w:rsidR="00494A59" w:rsidRDefault="00494A59" w:rsidP="00494A59">
      <w:r>
        <w:t>moved from AI 9.1.4 to AI 9.3.4.2</w:t>
      </w:r>
    </w:p>
    <w:p w14:paraId="28E0BC38" w14:textId="77777777" w:rsidR="00494A59" w:rsidRDefault="00494A59" w:rsidP="00494A59">
      <w:r>
        <w:t>proposal: to add a new objective under NR_BS_RF_req_evo WI, to address challenges when introducing new frequency bands in RAN4 specifications:</w:t>
      </w:r>
    </w:p>
    <w:p w14:paraId="50A185B0" w14:textId="77777777" w:rsidR="00494A59" w:rsidRDefault="00494A59" w:rsidP="00494A59">
      <w:r>
        <w:t>•</w:t>
      </w:r>
      <w:r>
        <w:tab/>
        <w:t>Framework simplification for co-location / co-existence requirements: optimize co-location and co-existence requirements structure in network-nodes specifications, to limit number of CRs needed for new operating bands. Exact solution to be selected during the WI; work starts during RAN4#114bis</w:t>
      </w:r>
    </w:p>
    <w:p w14:paraId="5F92868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EED57" w14:textId="77777777" w:rsidR="00494A59" w:rsidRDefault="00494A59" w:rsidP="00494A59">
      <w:pPr>
        <w:rPr>
          <w:rFonts w:ascii="Arial" w:hAnsi="Arial" w:cs="Arial"/>
          <w:b/>
          <w:sz w:val="24"/>
        </w:rPr>
      </w:pPr>
      <w:r>
        <w:rPr>
          <w:rFonts w:ascii="Arial" w:hAnsi="Arial" w:cs="Arial"/>
          <w:b/>
          <w:color w:val="0000FF"/>
          <w:sz w:val="24"/>
        </w:rPr>
        <w:t>RP-242989</w:t>
      </w:r>
      <w:r>
        <w:rPr>
          <w:rFonts w:ascii="Arial" w:hAnsi="Arial" w:cs="Arial"/>
          <w:b/>
          <w:color w:val="0000FF"/>
          <w:sz w:val="24"/>
        </w:rPr>
        <w:tab/>
      </w:r>
      <w:r>
        <w:rPr>
          <w:rFonts w:ascii="Arial" w:hAnsi="Arial" w:cs="Arial"/>
          <w:b/>
          <w:sz w:val="24"/>
        </w:rPr>
        <w:t>Motivation for new revision of BS RF evolution WID</w:t>
      </w:r>
    </w:p>
    <w:p w14:paraId="7023DA5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Hungary Ltd</w:t>
      </w:r>
    </w:p>
    <w:p w14:paraId="2A7C8DEE" w14:textId="77777777" w:rsidR="00494A59" w:rsidRDefault="00494A59" w:rsidP="00494A59">
      <w:pPr>
        <w:rPr>
          <w:rFonts w:ascii="Arial" w:hAnsi="Arial" w:cs="Arial"/>
          <w:b/>
        </w:rPr>
      </w:pPr>
      <w:r>
        <w:rPr>
          <w:rFonts w:ascii="Arial" w:hAnsi="Arial" w:cs="Arial"/>
          <w:b/>
        </w:rPr>
        <w:t xml:space="preserve">Abstract: </w:t>
      </w:r>
    </w:p>
    <w:p w14:paraId="075DB835" w14:textId="77777777" w:rsidR="00494A59" w:rsidRDefault="00494A59" w:rsidP="00494A59">
      <w:r>
        <w:t xml:space="preserve">In this contribution we provide a high-level summary and status for objectives in current WID [5] and information related to revised objectives to be included in a revised version of the WID. </w:t>
      </w:r>
    </w:p>
    <w:p w14:paraId="31708D7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EE6C4" w14:textId="77777777" w:rsidR="00494A59" w:rsidRDefault="00494A59" w:rsidP="00494A59">
      <w:pPr>
        <w:rPr>
          <w:rFonts w:ascii="Arial" w:hAnsi="Arial" w:cs="Arial"/>
          <w:b/>
          <w:sz w:val="24"/>
        </w:rPr>
      </w:pPr>
      <w:r>
        <w:rPr>
          <w:rFonts w:ascii="Arial" w:hAnsi="Arial" w:cs="Arial"/>
          <w:b/>
          <w:color w:val="0000FF"/>
          <w:sz w:val="24"/>
        </w:rPr>
        <w:t>RP-242830</w:t>
      </w:r>
      <w:r>
        <w:rPr>
          <w:rFonts w:ascii="Arial" w:hAnsi="Arial" w:cs="Arial"/>
          <w:b/>
          <w:color w:val="0000FF"/>
          <w:sz w:val="24"/>
        </w:rPr>
        <w:tab/>
      </w:r>
      <w:r>
        <w:rPr>
          <w:rFonts w:ascii="Arial" w:hAnsi="Arial" w:cs="Arial"/>
          <w:b/>
          <w:sz w:val="24"/>
        </w:rPr>
        <w:t>Revised WID: NR base station (BS) RF requirement evolution for FR1/FR2 and testing</w:t>
      </w:r>
    </w:p>
    <w:p w14:paraId="7917C850"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Corporation,HiSilicon, Huawei, Ericsson,Nokia</w:t>
      </w:r>
    </w:p>
    <w:p w14:paraId="206CA07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RP-243270</w:t>
      </w:r>
      <w:r>
        <w:rPr>
          <w:color w:val="993300"/>
          <w:u w:val="single"/>
        </w:rPr>
        <w:t>.</w:t>
      </w:r>
    </w:p>
    <w:p w14:paraId="0254FBBB" w14:textId="77777777" w:rsidR="00494A59" w:rsidRDefault="00494A59" w:rsidP="00494A59">
      <w:pPr>
        <w:rPr>
          <w:rFonts w:ascii="Arial" w:hAnsi="Arial" w:cs="Arial"/>
          <w:b/>
          <w:sz w:val="24"/>
        </w:rPr>
      </w:pPr>
      <w:r>
        <w:rPr>
          <w:rFonts w:ascii="Arial" w:hAnsi="Arial" w:cs="Arial"/>
          <w:b/>
          <w:color w:val="0000FF"/>
          <w:sz w:val="24"/>
        </w:rPr>
        <w:t>RP-243270</w:t>
      </w:r>
      <w:r>
        <w:rPr>
          <w:rFonts w:ascii="Arial" w:hAnsi="Arial" w:cs="Arial"/>
          <w:b/>
          <w:color w:val="0000FF"/>
          <w:sz w:val="24"/>
        </w:rPr>
        <w:tab/>
      </w:r>
      <w:r>
        <w:rPr>
          <w:rFonts w:ascii="Arial" w:hAnsi="Arial" w:cs="Arial"/>
          <w:b/>
          <w:sz w:val="24"/>
        </w:rPr>
        <w:t>Revised WID: NR base station (BS) RF requirement evolution for FR1/FR2 and testing</w:t>
      </w:r>
    </w:p>
    <w:p w14:paraId="1149EA2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Corporation,HiSilicon, Huawei, Ericsson,Nokia</w:t>
      </w:r>
    </w:p>
    <w:p w14:paraId="5BA7F2D8" w14:textId="77777777" w:rsidR="00494A59" w:rsidRDefault="00494A59" w:rsidP="00494A59">
      <w:pPr>
        <w:rPr>
          <w:color w:val="808080"/>
        </w:rPr>
      </w:pPr>
      <w:r>
        <w:rPr>
          <w:color w:val="808080"/>
        </w:rPr>
        <w:t>(Replaces RP-242830)</w:t>
      </w:r>
    </w:p>
    <w:p w14:paraId="551C26C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97A9D" w14:textId="77777777" w:rsidR="00494A59" w:rsidRDefault="00494A59" w:rsidP="00494A59">
      <w:pPr>
        <w:rPr>
          <w:rFonts w:ascii="Arial" w:hAnsi="Arial" w:cs="Arial"/>
          <w:b/>
          <w:sz w:val="24"/>
        </w:rPr>
      </w:pPr>
      <w:r>
        <w:rPr>
          <w:rFonts w:ascii="Arial" w:hAnsi="Arial" w:cs="Arial"/>
          <w:b/>
          <w:color w:val="0000FF"/>
          <w:sz w:val="24"/>
        </w:rPr>
        <w:t>RP-243288</w:t>
      </w:r>
      <w:r>
        <w:rPr>
          <w:rFonts w:ascii="Arial" w:hAnsi="Arial" w:cs="Arial"/>
          <w:b/>
          <w:color w:val="0000FF"/>
          <w:sz w:val="24"/>
        </w:rPr>
        <w:tab/>
      </w:r>
      <w:r>
        <w:rPr>
          <w:rFonts w:ascii="Arial" w:hAnsi="Arial" w:cs="Arial"/>
          <w:b/>
          <w:sz w:val="24"/>
        </w:rPr>
        <w:t>Moderator's summary of discussion about R19-RAN4-BSRF</w:t>
      </w:r>
    </w:p>
    <w:p w14:paraId="6AB1A157"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3B876B4F" w14:textId="77777777" w:rsidR="00494A59" w:rsidRDefault="00494A59" w:rsidP="00494A59">
      <w:pPr>
        <w:rPr>
          <w:rFonts w:ascii="Arial" w:hAnsi="Arial" w:cs="Arial"/>
          <w:b/>
        </w:rPr>
      </w:pPr>
      <w:r>
        <w:rPr>
          <w:rFonts w:ascii="Arial" w:hAnsi="Arial" w:cs="Arial"/>
          <w:b/>
        </w:rPr>
        <w:t xml:space="preserve">Discussion: </w:t>
      </w:r>
    </w:p>
    <w:p w14:paraId="552C9455" w14:textId="77777777" w:rsidR="00494A59" w:rsidRDefault="00494A59" w:rsidP="00494A59">
      <w:r>
        <w:t>Proposal 1: Add the new objective of co-existence transmitter spurious emission limits according to the request from ETSI/TFES</w:t>
      </w:r>
    </w:p>
    <w:p w14:paraId="2A436A88" w14:textId="77777777" w:rsidR="00494A59" w:rsidRDefault="00494A59" w:rsidP="00494A59">
      <w:r>
        <w:t>- Start the work after March 2025 after EERIP work is finished.</w:t>
      </w:r>
    </w:p>
    <w:p w14:paraId="775A9B3A" w14:textId="77777777" w:rsidR="00494A59" w:rsidRDefault="00494A59" w:rsidP="00494A59">
      <w:r>
        <w:t>- Prioritize above 5.9 GHz</w:t>
      </w:r>
    </w:p>
    <w:p w14:paraId="6A01E645" w14:textId="77777777" w:rsidR="00494A59" w:rsidRDefault="00494A59" w:rsidP="00494A59">
      <w:r>
        <w:t>Proposal 2: Task RAN4 to work on framework simplification for co-location/co-existence requirements under a dedicated agenda in Q1 and Q2 2025 to come up with the concrete solution, and come back in RAN#108 if necessary.</w:t>
      </w:r>
    </w:p>
    <w:p w14:paraId="65EBDBFA"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62E9C7" w14:textId="77777777" w:rsidR="00494A59" w:rsidRDefault="00494A59" w:rsidP="00494A59">
      <w:pPr>
        <w:pStyle w:val="Heading5"/>
      </w:pPr>
      <w:bookmarkStart w:id="178" w:name="_Toc189232899"/>
      <w:bookmarkStart w:id="179" w:name="_Toc189421615"/>
      <w:r>
        <w:t>9.3.4.3</w:t>
      </w:r>
      <w:r>
        <w:tab/>
        <w:t>NR RRM Phase 5 [RAN4 WI: NR_RRM_Ph5]</w:t>
      </w:r>
      <w:bookmarkEnd w:id="178"/>
      <w:bookmarkEnd w:id="179"/>
    </w:p>
    <w:p w14:paraId="01AF369D" w14:textId="77777777" w:rsidR="00494A59" w:rsidRDefault="00494A59" w:rsidP="00494A59">
      <w:pPr>
        <w:rPr>
          <w:rFonts w:ascii="Arial" w:hAnsi="Arial" w:cs="Arial"/>
          <w:b/>
          <w:sz w:val="24"/>
        </w:rPr>
      </w:pPr>
      <w:r>
        <w:rPr>
          <w:rFonts w:ascii="Arial" w:hAnsi="Arial" w:cs="Arial"/>
          <w:b/>
          <w:color w:val="0000FF"/>
          <w:sz w:val="24"/>
        </w:rPr>
        <w:t>RP-242569</w:t>
      </w:r>
      <w:r>
        <w:rPr>
          <w:rFonts w:ascii="Arial" w:hAnsi="Arial" w:cs="Arial"/>
          <w:b/>
          <w:color w:val="0000FF"/>
          <w:sz w:val="24"/>
        </w:rPr>
        <w:tab/>
      </w:r>
      <w:r>
        <w:rPr>
          <w:rFonts w:ascii="Arial" w:hAnsi="Arial" w:cs="Arial"/>
          <w:b/>
          <w:sz w:val="24"/>
        </w:rPr>
        <w:t>Status report of NR Radio Resource Management (RRM) Phase 5; rapporteur: Apple, CATT</w:t>
      </w:r>
    </w:p>
    <w:p w14:paraId="39CEC4CE"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60ED47" w14:textId="77777777" w:rsidR="00494A59" w:rsidRDefault="00494A59" w:rsidP="00494A59">
      <w:pPr>
        <w:rPr>
          <w:rFonts w:ascii="Arial" w:hAnsi="Arial" w:cs="Arial"/>
          <w:b/>
        </w:rPr>
      </w:pPr>
      <w:r>
        <w:rPr>
          <w:rFonts w:ascii="Arial" w:hAnsi="Arial" w:cs="Arial"/>
          <w:b/>
        </w:rPr>
        <w:t xml:space="preserve">Abstract: </w:t>
      </w:r>
    </w:p>
    <w:p w14:paraId="3D7B907D" w14:textId="77777777" w:rsidR="00494A59" w:rsidRDefault="00494A59" w:rsidP="00494A59">
      <w:r>
        <w:t>The completion ratio for core part is 60%. The core part of objective "Fast SCell activation for UE supporting Rel-18 EMR" is completed</w:t>
      </w:r>
    </w:p>
    <w:p w14:paraId="4862E12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3810A" w14:textId="77777777" w:rsidR="00494A59" w:rsidRDefault="00494A59" w:rsidP="00494A59">
      <w:pPr>
        <w:rPr>
          <w:rFonts w:ascii="Arial" w:hAnsi="Arial" w:cs="Arial"/>
          <w:b/>
          <w:sz w:val="24"/>
        </w:rPr>
      </w:pPr>
      <w:r>
        <w:rPr>
          <w:rFonts w:ascii="Arial" w:hAnsi="Arial" w:cs="Arial"/>
          <w:b/>
          <w:color w:val="0000FF"/>
          <w:sz w:val="24"/>
        </w:rPr>
        <w:t>RP-242622</w:t>
      </w:r>
      <w:r>
        <w:rPr>
          <w:rFonts w:ascii="Arial" w:hAnsi="Arial" w:cs="Arial"/>
          <w:b/>
          <w:color w:val="0000FF"/>
          <w:sz w:val="24"/>
        </w:rPr>
        <w:tab/>
      </w:r>
      <w:r>
        <w:rPr>
          <w:rFonts w:ascii="Arial" w:hAnsi="Arial" w:cs="Arial"/>
          <w:b/>
          <w:sz w:val="24"/>
        </w:rPr>
        <w:t>Discussions on Rel-19 RRM phase 5 scope</w:t>
      </w:r>
    </w:p>
    <w:p w14:paraId="485A0C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1907AB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F2A7" w14:textId="77777777" w:rsidR="00494A59" w:rsidRDefault="00494A59" w:rsidP="00494A59">
      <w:pPr>
        <w:rPr>
          <w:rFonts w:ascii="Arial" w:hAnsi="Arial" w:cs="Arial"/>
          <w:b/>
          <w:sz w:val="24"/>
        </w:rPr>
      </w:pPr>
      <w:r>
        <w:rPr>
          <w:rFonts w:ascii="Arial" w:hAnsi="Arial" w:cs="Arial"/>
          <w:b/>
          <w:color w:val="0000FF"/>
          <w:sz w:val="24"/>
        </w:rPr>
        <w:t>RP-243016</w:t>
      </w:r>
      <w:r>
        <w:rPr>
          <w:rFonts w:ascii="Arial" w:hAnsi="Arial" w:cs="Arial"/>
          <w:b/>
          <w:color w:val="0000FF"/>
          <w:sz w:val="24"/>
        </w:rPr>
        <w:tab/>
      </w:r>
      <w:r>
        <w:rPr>
          <w:rFonts w:ascii="Arial" w:hAnsi="Arial" w:cs="Arial"/>
          <w:b/>
          <w:sz w:val="24"/>
        </w:rPr>
        <w:t>Overview of additional RRM enhancement topics for Rel-19</w:t>
      </w:r>
    </w:p>
    <w:p w14:paraId="04CCD16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8A230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D94E3" w14:textId="77777777" w:rsidR="00494A59" w:rsidRDefault="00494A59" w:rsidP="00494A59">
      <w:pPr>
        <w:rPr>
          <w:rFonts w:ascii="Arial" w:hAnsi="Arial" w:cs="Arial"/>
          <w:b/>
          <w:sz w:val="24"/>
        </w:rPr>
      </w:pPr>
      <w:r>
        <w:rPr>
          <w:rFonts w:ascii="Arial" w:hAnsi="Arial" w:cs="Arial"/>
          <w:b/>
          <w:color w:val="0000FF"/>
          <w:sz w:val="24"/>
        </w:rPr>
        <w:t>RP-243170</w:t>
      </w:r>
      <w:r>
        <w:rPr>
          <w:rFonts w:ascii="Arial" w:hAnsi="Arial" w:cs="Arial"/>
          <w:b/>
          <w:color w:val="0000FF"/>
          <w:sz w:val="24"/>
        </w:rPr>
        <w:tab/>
      </w:r>
      <w:r>
        <w:rPr>
          <w:rFonts w:ascii="Arial" w:hAnsi="Arial" w:cs="Arial"/>
          <w:b/>
          <w:sz w:val="24"/>
        </w:rPr>
        <w:t>New proposal for Rel-19 RRM enhancement</w:t>
      </w:r>
    </w:p>
    <w:p w14:paraId="1CF592C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40D56C8" w14:textId="77777777" w:rsidR="00494A59" w:rsidRDefault="00494A59" w:rsidP="00494A59">
      <w:pPr>
        <w:rPr>
          <w:rFonts w:ascii="Arial" w:hAnsi="Arial" w:cs="Arial"/>
          <w:b/>
        </w:rPr>
      </w:pPr>
      <w:r>
        <w:rPr>
          <w:rFonts w:ascii="Arial" w:hAnsi="Arial" w:cs="Arial"/>
          <w:b/>
        </w:rPr>
        <w:t xml:space="preserve">Discussion: </w:t>
      </w:r>
    </w:p>
    <w:p w14:paraId="5EC6F2BF" w14:textId="77777777" w:rsidR="00494A59" w:rsidRDefault="00494A59" w:rsidP="00494A59">
      <w:r>
        <w:t>Apple: worried about upscoping of this WI; is rather something for REL-20</w:t>
      </w:r>
    </w:p>
    <w:p w14:paraId="115B7D2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D0CFE" w14:textId="77777777" w:rsidR="00494A59" w:rsidRDefault="00494A59" w:rsidP="00494A59">
      <w:pPr>
        <w:pStyle w:val="Heading5"/>
      </w:pPr>
      <w:bookmarkStart w:id="180" w:name="_Toc189232900"/>
      <w:bookmarkStart w:id="181" w:name="_Toc189421616"/>
      <w:r>
        <w:t>9.3.4.4</w:t>
      </w:r>
      <w:r>
        <w:tab/>
        <w:t>NR channel BW less than 5MHz for FR1 Phase 2 [RAN4 WI: NR_FR1_lessthan_5MHz_BW_Ph2]</w:t>
      </w:r>
      <w:bookmarkEnd w:id="180"/>
      <w:bookmarkEnd w:id="181"/>
    </w:p>
    <w:p w14:paraId="24486596" w14:textId="77777777" w:rsidR="00494A59" w:rsidRDefault="00494A59" w:rsidP="00494A59">
      <w:pPr>
        <w:rPr>
          <w:rFonts w:ascii="Arial" w:hAnsi="Arial" w:cs="Arial"/>
          <w:b/>
          <w:sz w:val="24"/>
        </w:rPr>
      </w:pPr>
      <w:r>
        <w:rPr>
          <w:rFonts w:ascii="Arial" w:hAnsi="Arial" w:cs="Arial"/>
          <w:b/>
          <w:color w:val="0000FF"/>
          <w:sz w:val="24"/>
        </w:rPr>
        <w:t>RP-243146</w:t>
      </w:r>
      <w:r>
        <w:rPr>
          <w:rFonts w:ascii="Arial" w:hAnsi="Arial" w:cs="Arial"/>
          <w:b/>
          <w:color w:val="0000FF"/>
          <w:sz w:val="24"/>
        </w:rPr>
        <w:tab/>
      </w:r>
      <w:r>
        <w:rPr>
          <w:rFonts w:ascii="Arial" w:hAnsi="Arial" w:cs="Arial"/>
          <w:b/>
          <w:sz w:val="24"/>
        </w:rPr>
        <w:t>Status Report for NR channel BW less than 5MHz for FR1 Phase 2; rapporteur: Intel Corporation</w:t>
      </w:r>
    </w:p>
    <w:p w14:paraId="086DE1F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829C97" w14:textId="77777777" w:rsidR="00494A59" w:rsidRDefault="00494A59" w:rsidP="00494A59">
      <w:pPr>
        <w:rPr>
          <w:rFonts w:ascii="Arial" w:hAnsi="Arial" w:cs="Arial"/>
          <w:b/>
        </w:rPr>
      </w:pPr>
      <w:r>
        <w:rPr>
          <w:rFonts w:ascii="Arial" w:hAnsi="Arial" w:cs="Arial"/>
          <w:b/>
        </w:rPr>
        <w:t xml:space="preserve">Abstract: </w:t>
      </w:r>
    </w:p>
    <w:p w14:paraId="7FBE4137" w14:textId="77777777" w:rsidR="00494A59" w:rsidRDefault="00494A59" w:rsidP="00494A59">
      <w:r>
        <w:t>Core: 99%</w:t>
      </w:r>
    </w:p>
    <w:p w14:paraId="40D8DEA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1A5DF" w14:textId="77777777" w:rsidR="00494A59" w:rsidRDefault="00494A59" w:rsidP="00494A59">
      <w:pPr>
        <w:rPr>
          <w:rFonts w:ascii="Arial" w:hAnsi="Arial" w:cs="Arial"/>
          <w:b/>
          <w:sz w:val="24"/>
        </w:rPr>
      </w:pPr>
      <w:r>
        <w:rPr>
          <w:rFonts w:ascii="Arial" w:hAnsi="Arial" w:cs="Arial"/>
          <w:b/>
          <w:color w:val="0000FF"/>
          <w:sz w:val="24"/>
        </w:rPr>
        <w:t>RP-243148</w:t>
      </w:r>
      <w:r>
        <w:rPr>
          <w:rFonts w:ascii="Arial" w:hAnsi="Arial" w:cs="Arial"/>
          <w:b/>
          <w:color w:val="0000FF"/>
          <w:sz w:val="24"/>
        </w:rPr>
        <w:tab/>
      </w:r>
      <w:r>
        <w:rPr>
          <w:rFonts w:ascii="Arial" w:hAnsi="Arial" w:cs="Arial"/>
          <w:b/>
          <w:sz w:val="24"/>
        </w:rPr>
        <w:t>On NR channel BW less than 5MHz for FR1 Phase 2</w:t>
      </w:r>
    </w:p>
    <w:p w14:paraId="1DA53E9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7600EBC" w14:textId="77777777" w:rsidR="00494A59" w:rsidRDefault="00494A59" w:rsidP="00494A59">
      <w:pPr>
        <w:rPr>
          <w:rFonts w:ascii="Arial" w:hAnsi="Arial" w:cs="Arial"/>
          <w:b/>
        </w:rPr>
      </w:pPr>
      <w:r>
        <w:rPr>
          <w:rFonts w:ascii="Arial" w:hAnsi="Arial" w:cs="Arial"/>
          <w:b/>
        </w:rPr>
        <w:t xml:space="preserve">Discussion: </w:t>
      </w:r>
    </w:p>
    <w:p w14:paraId="6B222C3E" w14:textId="77777777" w:rsidR="00494A59" w:rsidRDefault="00494A59" w:rsidP="00494A59">
      <w:r>
        <w:t>RAN4 chair: almost no further work to be done on this</w:t>
      </w:r>
    </w:p>
    <w:p w14:paraId="19084096"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269EB" w14:textId="77777777" w:rsidR="00494A59" w:rsidRDefault="00494A59" w:rsidP="00494A59">
      <w:pPr>
        <w:rPr>
          <w:rFonts w:ascii="Arial" w:hAnsi="Arial" w:cs="Arial"/>
          <w:b/>
          <w:sz w:val="24"/>
        </w:rPr>
      </w:pPr>
      <w:r>
        <w:rPr>
          <w:rFonts w:ascii="Arial" w:hAnsi="Arial" w:cs="Arial"/>
          <w:b/>
          <w:color w:val="0000FF"/>
          <w:sz w:val="24"/>
        </w:rPr>
        <w:t>RP-243147</w:t>
      </w:r>
      <w:r>
        <w:rPr>
          <w:rFonts w:ascii="Arial" w:hAnsi="Arial" w:cs="Arial"/>
          <w:b/>
          <w:color w:val="0000FF"/>
          <w:sz w:val="24"/>
        </w:rPr>
        <w:tab/>
      </w:r>
      <w:r>
        <w:rPr>
          <w:rFonts w:ascii="Arial" w:hAnsi="Arial" w:cs="Arial"/>
          <w:b/>
          <w:sz w:val="24"/>
        </w:rPr>
        <w:t>Revised WID: NR channel BW less than 5MHz for FR1 Phase 2</w:t>
      </w:r>
    </w:p>
    <w:p w14:paraId="2DC65BC0"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2DBAA680" w14:textId="77777777" w:rsidR="00494A59" w:rsidRDefault="00494A59" w:rsidP="00494A59">
      <w:pPr>
        <w:rPr>
          <w:rFonts w:ascii="Arial" w:hAnsi="Arial" w:cs="Arial"/>
          <w:b/>
        </w:rPr>
      </w:pPr>
      <w:r>
        <w:rPr>
          <w:rFonts w:ascii="Arial" w:hAnsi="Arial" w:cs="Arial"/>
          <w:b/>
        </w:rPr>
        <w:t xml:space="preserve">Abstract: </w:t>
      </w:r>
    </w:p>
    <w:p w14:paraId="6C92367E" w14:textId="77777777" w:rsidR="00494A59" w:rsidRDefault="00494A59" w:rsidP="00494A59">
      <w:r>
        <w:t>last approved WID: RP-241622.</w:t>
      </w:r>
    </w:p>
    <w:p w14:paraId="4041703E" w14:textId="77777777" w:rsidR="00494A59" w:rsidRDefault="00494A59" w:rsidP="00494A59">
      <w:r>
        <w:t>Update WI completion. Add 5MHz CBW for band n100.</w:t>
      </w:r>
    </w:p>
    <w:p w14:paraId="297BC6BA" w14:textId="77777777" w:rsidR="00494A59" w:rsidRDefault="00494A59" w:rsidP="00494A59">
      <w:pPr>
        <w:rPr>
          <w:rFonts w:ascii="Arial" w:hAnsi="Arial" w:cs="Arial"/>
          <w:b/>
        </w:rPr>
      </w:pPr>
      <w:r>
        <w:rPr>
          <w:rFonts w:ascii="Arial" w:hAnsi="Arial" w:cs="Arial"/>
          <w:b/>
        </w:rPr>
        <w:t xml:space="preserve">Discussion: </w:t>
      </w:r>
    </w:p>
    <w:p w14:paraId="0C839CFF" w14:textId="77777777" w:rsidR="00494A59" w:rsidRDefault="00494A59" w:rsidP="00494A59">
      <w:r>
        <w:t>Huawei: clear that it is only for band 100?</w:t>
      </w:r>
    </w:p>
    <w:p w14:paraId="302AAA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RP-243309</w:t>
      </w:r>
      <w:r>
        <w:rPr>
          <w:color w:val="993300"/>
          <w:u w:val="single"/>
        </w:rPr>
        <w:t>.</w:t>
      </w:r>
    </w:p>
    <w:p w14:paraId="6FE70483" w14:textId="77777777" w:rsidR="00494A59" w:rsidRDefault="00494A59" w:rsidP="00494A59">
      <w:pPr>
        <w:rPr>
          <w:rFonts w:ascii="Arial" w:hAnsi="Arial" w:cs="Arial"/>
          <w:b/>
          <w:sz w:val="24"/>
        </w:rPr>
      </w:pPr>
      <w:r>
        <w:rPr>
          <w:rFonts w:ascii="Arial" w:hAnsi="Arial" w:cs="Arial"/>
          <w:b/>
          <w:color w:val="0000FF"/>
          <w:sz w:val="24"/>
        </w:rPr>
        <w:t>RP-243309</w:t>
      </w:r>
      <w:r>
        <w:rPr>
          <w:rFonts w:ascii="Arial" w:hAnsi="Arial" w:cs="Arial"/>
          <w:b/>
          <w:color w:val="0000FF"/>
          <w:sz w:val="24"/>
        </w:rPr>
        <w:tab/>
      </w:r>
      <w:r>
        <w:rPr>
          <w:rFonts w:ascii="Arial" w:hAnsi="Arial" w:cs="Arial"/>
          <w:b/>
          <w:sz w:val="24"/>
        </w:rPr>
        <w:t>Revised WID: NR channel BW less than 5MHz for FR1 Phase 2</w:t>
      </w:r>
    </w:p>
    <w:p w14:paraId="0CA4FC78"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30764A35" w14:textId="77777777" w:rsidR="00494A59" w:rsidRDefault="00494A59" w:rsidP="00494A59">
      <w:pPr>
        <w:rPr>
          <w:color w:val="808080"/>
        </w:rPr>
      </w:pPr>
      <w:r>
        <w:rPr>
          <w:color w:val="808080"/>
        </w:rPr>
        <w:t>(Replaces RP-243147)</w:t>
      </w:r>
    </w:p>
    <w:p w14:paraId="4509991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42C5EC" w14:textId="77777777" w:rsidR="00494A59" w:rsidRDefault="00494A59" w:rsidP="00494A59">
      <w:pPr>
        <w:pStyle w:val="Heading5"/>
      </w:pPr>
      <w:bookmarkStart w:id="182" w:name="_Toc189232901"/>
      <w:bookmarkStart w:id="183" w:name="_Toc189421617"/>
      <w:r>
        <w:t>9.3.4.5</w:t>
      </w:r>
      <w:r>
        <w:tab/>
        <w:t>Support of intra-band non-collocated EN-DC/NR-CA deployment Phase2: new receiver type(s) [RAN4 WI: NonCol_intraB_ENDC_NR_CA_Ph2]</w:t>
      </w:r>
      <w:bookmarkEnd w:id="182"/>
      <w:bookmarkEnd w:id="183"/>
    </w:p>
    <w:p w14:paraId="48AFBBE9" w14:textId="77777777" w:rsidR="00494A59" w:rsidRDefault="00494A59" w:rsidP="00494A59">
      <w:pPr>
        <w:rPr>
          <w:rFonts w:ascii="Arial" w:hAnsi="Arial" w:cs="Arial"/>
          <w:b/>
          <w:sz w:val="24"/>
        </w:rPr>
      </w:pPr>
      <w:r>
        <w:rPr>
          <w:rFonts w:ascii="Arial" w:hAnsi="Arial" w:cs="Arial"/>
          <w:b/>
          <w:color w:val="0000FF"/>
          <w:sz w:val="24"/>
        </w:rPr>
        <w:t>RP-242842</w:t>
      </w:r>
      <w:r>
        <w:rPr>
          <w:rFonts w:ascii="Arial" w:hAnsi="Arial" w:cs="Arial"/>
          <w:b/>
          <w:color w:val="0000FF"/>
          <w:sz w:val="24"/>
        </w:rPr>
        <w:tab/>
      </w:r>
      <w:r>
        <w:rPr>
          <w:rFonts w:ascii="Arial" w:hAnsi="Arial" w:cs="Arial"/>
          <w:b/>
          <w:sz w:val="24"/>
        </w:rPr>
        <w:t>Status Report on Support of intra-band non-collocated EN-DC/NR-CA deployment Phase2: new receiver type(s)</w:t>
      </w:r>
    </w:p>
    <w:p w14:paraId="18C8B6E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671EA7C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70C35" w14:textId="77777777" w:rsidR="00494A59" w:rsidRDefault="00494A59" w:rsidP="00494A59">
      <w:pPr>
        <w:rPr>
          <w:rFonts w:ascii="Arial" w:hAnsi="Arial" w:cs="Arial"/>
          <w:b/>
          <w:sz w:val="24"/>
        </w:rPr>
      </w:pPr>
      <w:r>
        <w:rPr>
          <w:rFonts w:ascii="Arial" w:hAnsi="Arial" w:cs="Arial"/>
          <w:b/>
          <w:color w:val="0000FF"/>
          <w:sz w:val="24"/>
        </w:rPr>
        <w:t>RP-242781</w:t>
      </w:r>
      <w:r>
        <w:rPr>
          <w:rFonts w:ascii="Arial" w:hAnsi="Arial" w:cs="Arial"/>
          <w:b/>
          <w:color w:val="0000FF"/>
          <w:sz w:val="24"/>
        </w:rPr>
        <w:tab/>
      </w:r>
      <w:r>
        <w:rPr>
          <w:rFonts w:ascii="Arial" w:hAnsi="Arial" w:cs="Arial"/>
          <w:b/>
          <w:sz w:val="24"/>
        </w:rPr>
        <w:t>Way forward on intra-band non-collocated EN-DC</w:t>
      </w:r>
    </w:p>
    <w:p w14:paraId="753C065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ACC6DE9" w14:textId="77777777" w:rsidR="00494A59" w:rsidRDefault="00494A59" w:rsidP="00494A59">
      <w:pPr>
        <w:rPr>
          <w:rFonts w:ascii="Arial" w:hAnsi="Arial" w:cs="Arial"/>
          <w:b/>
        </w:rPr>
      </w:pPr>
      <w:r>
        <w:rPr>
          <w:rFonts w:ascii="Arial" w:hAnsi="Arial" w:cs="Arial"/>
          <w:b/>
        </w:rPr>
        <w:t xml:space="preserve">Abstract: </w:t>
      </w:r>
    </w:p>
    <w:p w14:paraId="2FA13493" w14:textId="77777777" w:rsidR="00494A59" w:rsidRDefault="00494A59" w:rsidP="00494A59">
      <w:r>
        <w:t>This contribution discusses check point for this plenary agreed in RAN#103.</w:t>
      </w:r>
    </w:p>
    <w:p w14:paraId="566AB65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1A6EE" w14:textId="77777777" w:rsidR="00494A59" w:rsidRDefault="00494A59" w:rsidP="00494A59">
      <w:pPr>
        <w:rPr>
          <w:rFonts w:ascii="Arial" w:hAnsi="Arial" w:cs="Arial"/>
          <w:b/>
          <w:sz w:val="24"/>
        </w:rPr>
      </w:pPr>
      <w:r>
        <w:rPr>
          <w:rFonts w:ascii="Arial" w:hAnsi="Arial" w:cs="Arial"/>
          <w:b/>
          <w:color w:val="0000FF"/>
          <w:sz w:val="24"/>
        </w:rPr>
        <w:t>RP-242845</w:t>
      </w:r>
      <w:r>
        <w:rPr>
          <w:rFonts w:ascii="Arial" w:hAnsi="Arial" w:cs="Arial"/>
          <w:b/>
          <w:color w:val="0000FF"/>
          <w:sz w:val="24"/>
        </w:rPr>
        <w:tab/>
      </w:r>
      <w:r>
        <w:rPr>
          <w:rFonts w:ascii="Arial" w:hAnsi="Arial" w:cs="Arial"/>
          <w:b/>
          <w:sz w:val="24"/>
        </w:rPr>
        <w:t>Support of intra-band non-collocated EN-DC/NR-CA deployment: Type 3</w:t>
      </w:r>
    </w:p>
    <w:p w14:paraId="29CDE05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5A232D76" w14:textId="77777777" w:rsidR="00494A59" w:rsidRDefault="00494A59" w:rsidP="00494A59">
      <w:pPr>
        <w:rPr>
          <w:rFonts w:ascii="Arial" w:hAnsi="Arial" w:cs="Arial"/>
          <w:b/>
        </w:rPr>
      </w:pPr>
      <w:r>
        <w:rPr>
          <w:rFonts w:ascii="Arial" w:hAnsi="Arial" w:cs="Arial"/>
          <w:b/>
        </w:rPr>
        <w:t xml:space="preserve">Discussion: </w:t>
      </w:r>
    </w:p>
    <w:p w14:paraId="1293DDE3" w14:textId="77777777" w:rsidR="00494A59" w:rsidRDefault="00494A59" w:rsidP="00494A59">
      <w:r>
        <w:t>Proposal 1) Specify Type 3 requirements assuming MRTD&lt;CP and power imbalance &lt; X dB for handheld UE in Rel-19. Without intended impacts on the network side</w:t>
      </w:r>
    </w:p>
    <w:p w14:paraId="4DB41505" w14:textId="77777777" w:rsidR="00494A59" w:rsidRDefault="00494A59" w:rsidP="00494A59">
      <w:r>
        <w:t>Proposal 2) Remove the following description from WID based on RAN4’s agreement.</w:t>
      </w:r>
    </w:p>
    <w:p w14:paraId="10974C91" w14:textId="77777777" w:rsidR="00494A59" w:rsidRDefault="00494A59" w:rsidP="00494A59">
      <w:r>
        <w:t>Note: UE types are defined in R4-2217734 (WF on NonCol_intraB_ENDC_NR_CA for New Type UE).</w:t>
      </w:r>
    </w:p>
    <w:p w14:paraId="176111CC" w14:textId="77777777" w:rsidR="00494A59" w:rsidRDefault="00494A59" w:rsidP="00494A59">
      <w:r>
        <w:t>Apple: is an upscoping proposal, RAN4 discussed it in the past and did not conclude</w:t>
      </w:r>
    </w:p>
    <w:p w14:paraId="01F47EA7" w14:textId="77777777" w:rsidR="00494A59" w:rsidRDefault="00494A59" w:rsidP="00494A59">
      <w:r>
        <w:lastRenderedPageBreak/>
        <w:t>Ericsson: is an optimization</w:t>
      </w:r>
    </w:p>
    <w:p w14:paraId="1BAB8158" w14:textId="77777777" w:rsidR="00494A59" w:rsidRDefault="00494A59" w:rsidP="00494A59">
      <w:r>
        <w:t>conclusion: proposal 1 and 2 are not agreed</w:t>
      </w:r>
    </w:p>
    <w:p w14:paraId="1D8DDB0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9302D" w14:textId="77777777" w:rsidR="00494A59" w:rsidRDefault="00494A59" w:rsidP="00494A59">
      <w:pPr>
        <w:rPr>
          <w:rFonts w:ascii="Arial" w:hAnsi="Arial" w:cs="Arial"/>
          <w:b/>
          <w:sz w:val="24"/>
        </w:rPr>
      </w:pPr>
      <w:r>
        <w:rPr>
          <w:rFonts w:ascii="Arial" w:hAnsi="Arial" w:cs="Arial"/>
          <w:b/>
          <w:color w:val="0000FF"/>
          <w:sz w:val="24"/>
        </w:rPr>
        <w:t>RP-242843</w:t>
      </w:r>
      <w:r>
        <w:rPr>
          <w:rFonts w:ascii="Arial" w:hAnsi="Arial" w:cs="Arial"/>
          <w:b/>
          <w:color w:val="0000FF"/>
          <w:sz w:val="24"/>
        </w:rPr>
        <w:tab/>
      </w:r>
      <w:r>
        <w:rPr>
          <w:rFonts w:ascii="Arial" w:hAnsi="Arial" w:cs="Arial"/>
          <w:b/>
          <w:sz w:val="24"/>
        </w:rPr>
        <w:t>Revised WID on Support of intra-band non-collocated EN-DC/NR-CA deployment Phase2: new receiver type(s)</w:t>
      </w:r>
    </w:p>
    <w:p w14:paraId="6F5A1FDD"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6F85423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4B2029" w14:textId="77777777" w:rsidR="00494A59" w:rsidRDefault="00494A59" w:rsidP="00494A59">
      <w:pPr>
        <w:pStyle w:val="Heading5"/>
      </w:pPr>
      <w:bookmarkStart w:id="184" w:name="_Toc189232902"/>
      <w:bookmarkStart w:id="185" w:name="_Toc189421618"/>
      <w:r>
        <w:t>9.3.4.6</w:t>
      </w:r>
      <w:r>
        <w:tab/>
        <w:t>Enhancements for Air-to-ground network for NR [RAN4 WI: NR_ATG_enh]</w:t>
      </w:r>
      <w:bookmarkEnd w:id="184"/>
      <w:bookmarkEnd w:id="185"/>
    </w:p>
    <w:p w14:paraId="6B1DA46D" w14:textId="77777777" w:rsidR="00494A59" w:rsidRDefault="00494A59" w:rsidP="00494A59">
      <w:pPr>
        <w:rPr>
          <w:rFonts w:ascii="Arial" w:hAnsi="Arial" w:cs="Arial"/>
          <w:b/>
          <w:sz w:val="24"/>
        </w:rPr>
      </w:pPr>
      <w:r>
        <w:rPr>
          <w:rFonts w:ascii="Arial" w:hAnsi="Arial" w:cs="Arial"/>
          <w:b/>
          <w:color w:val="0000FF"/>
          <w:sz w:val="24"/>
        </w:rPr>
        <w:t>RP-242960</w:t>
      </w:r>
      <w:r>
        <w:rPr>
          <w:rFonts w:ascii="Arial" w:hAnsi="Arial" w:cs="Arial"/>
          <w:b/>
          <w:color w:val="0000FF"/>
          <w:sz w:val="24"/>
        </w:rPr>
        <w:tab/>
      </w:r>
      <w:r>
        <w:rPr>
          <w:rFonts w:ascii="Arial" w:hAnsi="Arial" w:cs="Arial"/>
          <w:b/>
          <w:sz w:val="24"/>
        </w:rPr>
        <w:t>Status report for Enhancements for Air-to-ground network for NR</w:t>
      </w:r>
    </w:p>
    <w:p w14:paraId="6B39DA2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5726A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5C480" w14:textId="77777777" w:rsidR="00494A59" w:rsidRDefault="00494A59" w:rsidP="00494A59">
      <w:pPr>
        <w:rPr>
          <w:rFonts w:ascii="Arial" w:hAnsi="Arial" w:cs="Arial"/>
          <w:b/>
          <w:sz w:val="24"/>
        </w:rPr>
      </w:pPr>
      <w:r>
        <w:rPr>
          <w:rFonts w:ascii="Arial" w:hAnsi="Arial" w:cs="Arial"/>
          <w:b/>
          <w:color w:val="0000FF"/>
          <w:sz w:val="24"/>
        </w:rPr>
        <w:t>RP-242962</w:t>
      </w:r>
      <w:r>
        <w:rPr>
          <w:rFonts w:ascii="Arial" w:hAnsi="Arial" w:cs="Arial"/>
          <w:b/>
          <w:color w:val="0000FF"/>
          <w:sz w:val="24"/>
        </w:rPr>
        <w:tab/>
      </w:r>
      <w:r>
        <w:rPr>
          <w:rFonts w:ascii="Arial" w:hAnsi="Arial" w:cs="Arial"/>
          <w:b/>
          <w:sz w:val="24"/>
        </w:rPr>
        <w:t>Views on scope of R19 ATG enhancement</w:t>
      </w:r>
    </w:p>
    <w:p w14:paraId="28302DE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CATT, Huawei, HiSilicon</w:t>
      </w:r>
    </w:p>
    <w:p w14:paraId="5B5CE03C" w14:textId="77777777" w:rsidR="00494A59" w:rsidRDefault="00494A59" w:rsidP="00494A59">
      <w:pPr>
        <w:rPr>
          <w:rFonts w:ascii="Arial" w:hAnsi="Arial" w:cs="Arial"/>
          <w:b/>
        </w:rPr>
      </w:pPr>
      <w:r>
        <w:rPr>
          <w:rFonts w:ascii="Arial" w:hAnsi="Arial" w:cs="Arial"/>
          <w:b/>
        </w:rPr>
        <w:t xml:space="preserve">Discussion: </w:t>
      </w:r>
    </w:p>
    <w:p w14:paraId="1513534A" w14:textId="77777777" w:rsidR="00494A59" w:rsidRDefault="00494A59" w:rsidP="00494A59">
      <w:r>
        <w:t>RAN chair: is a clear upscoping</w:t>
      </w:r>
    </w:p>
    <w:p w14:paraId="216EEA2B" w14:textId="77777777" w:rsidR="00494A59" w:rsidRDefault="00494A59" w:rsidP="00494A59">
      <w:r>
        <w:t>RAN4 chair: work for Core part should be small</w:t>
      </w:r>
    </w:p>
    <w:p w14:paraId="371A3483" w14:textId="77777777" w:rsidR="00494A59" w:rsidRDefault="00494A59" w:rsidP="00494A59">
      <w:r>
        <w:t>RAN chair: we will come back to this</w:t>
      </w:r>
    </w:p>
    <w:p w14:paraId="035D449C" w14:textId="77777777" w:rsidR="00494A59" w:rsidRDefault="00494A59" w:rsidP="00494A59">
      <w:r>
        <w:t>CMCC: will be discussed together with other new WIs?</w:t>
      </w:r>
    </w:p>
    <w:p w14:paraId="2C1DBEEF" w14:textId="77777777" w:rsidR="00494A59" w:rsidRDefault="00494A59" w:rsidP="00494A59">
      <w:r>
        <w:t>RAN chair: yes</w:t>
      </w:r>
    </w:p>
    <w:p w14:paraId="0C329B6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FE029" w14:textId="77777777" w:rsidR="00494A59" w:rsidRDefault="00494A59" w:rsidP="00494A59">
      <w:pPr>
        <w:rPr>
          <w:rFonts w:ascii="Arial" w:hAnsi="Arial" w:cs="Arial"/>
          <w:b/>
          <w:sz w:val="24"/>
        </w:rPr>
      </w:pPr>
      <w:r>
        <w:rPr>
          <w:rFonts w:ascii="Arial" w:hAnsi="Arial" w:cs="Arial"/>
          <w:b/>
          <w:color w:val="0000FF"/>
          <w:sz w:val="24"/>
        </w:rPr>
        <w:t>RP-242961</w:t>
      </w:r>
      <w:r>
        <w:rPr>
          <w:rFonts w:ascii="Arial" w:hAnsi="Arial" w:cs="Arial"/>
          <w:b/>
          <w:color w:val="0000FF"/>
          <w:sz w:val="24"/>
        </w:rPr>
        <w:tab/>
      </w:r>
      <w:r>
        <w:rPr>
          <w:rFonts w:ascii="Arial" w:hAnsi="Arial" w:cs="Arial"/>
          <w:b/>
          <w:sz w:val="24"/>
        </w:rPr>
        <w:t>Revised WID on Enhancements for Air-to-ground network for NR</w:t>
      </w:r>
    </w:p>
    <w:p w14:paraId="20C74B67"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ZTE Corporation, CATT, Huawei, HiSilicon</w:t>
      </w:r>
    </w:p>
    <w:p w14:paraId="18A4855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RP-243285</w:t>
      </w:r>
      <w:r>
        <w:rPr>
          <w:color w:val="993300"/>
          <w:u w:val="single"/>
        </w:rPr>
        <w:t>.</w:t>
      </w:r>
    </w:p>
    <w:p w14:paraId="7A9C02B0" w14:textId="77777777" w:rsidR="00494A59" w:rsidRDefault="00494A59" w:rsidP="00494A59">
      <w:pPr>
        <w:rPr>
          <w:rFonts w:ascii="Arial" w:hAnsi="Arial" w:cs="Arial"/>
          <w:b/>
          <w:sz w:val="24"/>
        </w:rPr>
      </w:pPr>
      <w:r>
        <w:rPr>
          <w:rFonts w:ascii="Arial" w:hAnsi="Arial" w:cs="Arial"/>
          <w:b/>
          <w:color w:val="0000FF"/>
          <w:sz w:val="24"/>
        </w:rPr>
        <w:t>RP-243285</w:t>
      </w:r>
      <w:r>
        <w:rPr>
          <w:rFonts w:ascii="Arial" w:hAnsi="Arial" w:cs="Arial"/>
          <w:b/>
          <w:color w:val="0000FF"/>
          <w:sz w:val="24"/>
        </w:rPr>
        <w:tab/>
      </w:r>
      <w:r>
        <w:rPr>
          <w:rFonts w:ascii="Arial" w:hAnsi="Arial" w:cs="Arial"/>
          <w:b/>
          <w:sz w:val="24"/>
        </w:rPr>
        <w:t>Revised WID on Enhancements for Air-to-ground network for NR</w:t>
      </w:r>
    </w:p>
    <w:p w14:paraId="4E2020F5"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ZTE Corporation, CATT, Huawei, HiSilicon</w:t>
      </w:r>
    </w:p>
    <w:p w14:paraId="419D3D22" w14:textId="77777777" w:rsidR="00494A59" w:rsidRDefault="00494A59" w:rsidP="00494A59">
      <w:pPr>
        <w:rPr>
          <w:color w:val="808080"/>
        </w:rPr>
      </w:pPr>
      <w:r>
        <w:rPr>
          <w:color w:val="808080"/>
        </w:rPr>
        <w:t>(Replaces RP-242961)</w:t>
      </w:r>
    </w:p>
    <w:p w14:paraId="483F0AE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3348A" w14:textId="77777777" w:rsidR="00494A59" w:rsidRDefault="00494A59" w:rsidP="00494A59">
      <w:pPr>
        <w:pStyle w:val="Heading5"/>
      </w:pPr>
      <w:bookmarkStart w:id="186" w:name="_Toc189232903"/>
      <w:bookmarkStart w:id="187" w:name="_Toc189421619"/>
      <w:r>
        <w:t>9.3.4.7</w:t>
      </w:r>
      <w:r>
        <w:tab/>
        <w:t>Core part: NR SL: Intra-band CA in ITS band [RAN4 WI: NR_SL_intraB_CA_ITS-Core]</w:t>
      </w:r>
      <w:bookmarkEnd w:id="186"/>
      <w:bookmarkEnd w:id="187"/>
    </w:p>
    <w:p w14:paraId="6B535112" w14:textId="77777777" w:rsidR="00494A59" w:rsidRDefault="00494A59" w:rsidP="00494A59">
      <w:pPr>
        <w:rPr>
          <w:rFonts w:ascii="Arial" w:hAnsi="Arial" w:cs="Arial"/>
          <w:b/>
          <w:sz w:val="24"/>
        </w:rPr>
      </w:pPr>
      <w:r>
        <w:rPr>
          <w:rFonts w:ascii="Arial" w:hAnsi="Arial" w:cs="Arial"/>
          <w:b/>
          <w:color w:val="0000FF"/>
          <w:sz w:val="24"/>
        </w:rPr>
        <w:t>RP-242789</w:t>
      </w:r>
      <w:r>
        <w:rPr>
          <w:rFonts w:ascii="Arial" w:hAnsi="Arial" w:cs="Arial"/>
          <w:b/>
          <w:color w:val="0000FF"/>
          <w:sz w:val="24"/>
        </w:rPr>
        <w:tab/>
      </w:r>
      <w:r>
        <w:rPr>
          <w:rFonts w:ascii="Arial" w:hAnsi="Arial" w:cs="Arial"/>
          <w:b/>
          <w:sz w:val="24"/>
        </w:rPr>
        <w:t>Status report for WI NR Sidelink Intra-band Carrier Aggregation in ITS band</w:t>
      </w:r>
    </w:p>
    <w:p w14:paraId="765A0F8E"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7813A9B4" w14:textId="77777777" w:rsidR="00494A59" w:rsidRDefault="00494A59" w:rsidP="00494A59">
      <w:pPr>
        <w:rPr>
          <w:rFonts w:ascii="Arial" w:hAnsi="Arial" w:cs="Arial"/>
          <w:b/>
        </w:rPr>
      </w:pPr>
      <w:r>
        <w:rPr>
          <w:rFonts w:ascii="Arial" w:hAnsi="Arial" w:cs="Arial"/>
          <w:b/>
        </w:rPr>
        <w:t xml:space="preserve">Discussion: </w:t>
      </w:r>
    </w:p>
    <w:p w14:paraId="2562469E" w14:textId="77777777" w:rsidR="00494A59" w:rsidRDefault="00494A59" w:rsidP="00494A59">
      <w:r>
        <w:t>MCC: late submission</w:t>
      </w:r>
    </w:p>
    <w:p w14:paraId="463BE85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D8D14" w14:textId="77777777" w:rsidR="00494A59" w:rsidRDefault="00494A59" w:rsidP="00494A59">
      <w:pPr>
        <w:pStyle w:val="Heading5"/>
      </w:pPr>
      <w:bookmarkStart w:id="188" w:name="_Toc189232904"/>
      <w:bookmarkStart w:id="189" w:name="_Toc189421620"/>
      <w:r>
        <w:t>9.3.4.8</w:t>
      </w:r>
      <w:r>
        <w:tab/>
        <w:t>TRP, TRS and MIMO OTA testing enhancement Phase 3 [RAN4 WI: TRP_TRS_MIMO_OTA_Ph3]</w:t>
      </w:r>
      <w:bookmarkEnd w:id="188"/>
      <w:bookmarkEnd w:id="189"/>
    </w:p>
    <w:p w14:paraId="5129FD93" w14:textId="77777777" w:rsidR="00494A59" w:rsidRDefault="00494A59" w:rsidP="00494A59">
      <w:pPr>
        <w:rPr>
          <w:rFonts w:ascii="Arial" w:hAnsi="Arial" w:cs="Arial"/>
          <w:b/>
          <w:sz w:val="24"/>
        </w:rPr>
      </w:pPr>
      <w:r>
        <w:rPr>
          <w:rFonts w:ascii="Arial" w:hAnsi="Arial" w:cs="Arial"/>
          <w:b/>
          <w:color w:val="0000FF"/>
          <w:sz w:val="24"/>
        </w:rPr>
        <w:t>RP-242623</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 vivo, CAICT</w:t>
      </w:r>
    </w:p>
    <w:p w14:paraId="52F1CAE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2102740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A4EDD" w14:textId="77777777" w:rsidR="00494A59" w:rsidRDefault="00494A59" w:rsidP="00494A59">
      <w:pPr>
        <w:rPr>
          <w:rFonts w:ascii="Arial" w:hAnsi="Arial" w:cs="Arial"/>
          <w:b/>
          <w:sz w:val="24"/>
        </w:rPr>
      </w:pPr>
      <w:r>
        <w:rPr>
          <w:rFonts w:ascii="Arial" w:hAnsi="Arial" w:cs="Arial"/>
          <w:b/>
          <w:color w:val="0000FF"/>
          <w:sz w:val="24"/>
        </w:rPr>
        <w:t>RP-242625</w:t>
      </w:r>
      <w:r>
        <w:rPr>
          <w:rFonts w:ascii="Arial" w:hAnsi="Arial" w:cs="Arial"/>
          <w:b/>
          <w:color w:val="0000FF"/>
          <w:sz w:val="24"/>
        </w:rPr>
        <w:tab/>
      </w:r>
      <w:r>
        <w:rPr>
          <w:rFonts w:ascii="Arial" w:hAnsi="Arial" w:cs="Arial"/>
          <w:b/>
          <w:sz w:val="24"/>
        </w:rPr>
        <w:t>Discussions on Rel-19 OTA WI</w:t>
      </w:r>
    </w:p>
    <w:p w14:paraId="50206D1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CAICT</w:t>
      </w:r>
    </w:p>
    <w:p w14:paraId="07051DE4" w14:textId="77777777" w:rsidR="00494A59" w:rsidRDefault="00494A59" w:rsidP="00494A59">
      <w:pPr>
        <w:rPr>
          <w:rFonts w:ascii="Arial" w:hAnsi="Arial" w:cs="Arial"/>
          <w:b/>
        </w:rPr>
      </w:pPr>
      <w:r>
        <w:rPr>
          <w:rFonts w:ascii="Arial" w:hAnsi="Arial" w:cs="Arial"/>
          <w:b/>
        </w:rPr>
        <w:t xml:space="preserve">Discussion: </w:t>
      </w:r>
    </w:p>
    <w:p w14:paraId="6A5858D7" w14:textId="77777777" w:rsidR="00494A59" w:rsidRDefault="00494A59" w:rsidP="00494A59">
      <w:r>
        <w:t>Apple: would prefer to not have a hard decision from RAN and leave some flexibility to RAN4</w:t>
      </w:r>
    </w:p>
    <w:p w14:paraId="5A5525F7" w14:textId="77777777" w:rsidR="00494A59" w:rsidRDefault="00494A59" w:rsidP="00494A59">
      <w:r>
        <w:t>RAN4 chair: proposed WID update is suggesting to have some bands as 2nd priority so it is a sort of downscoping but would be happy if some more downscoping could be done</w:t>
      </w:r>
    </w:p>
    <w:p w14:paraId="0F9E6A39" w14:textId="77777777" w:rsidR="00494A59" w:rsidRDefault="00494A59" w:rsidP="00494A59">
      <w:r>
        <w:t>vivo: will discuss this offline and revise the WID</w:t>
      </w:r>
    </w:p>
    <w:p w14:paraId="4B5DB8FD" w14:textId="77777777" w:rsidR="00494A59" w:rsidRDefault="00494A59" w:rsidP="00494A59">
      <w:r>
        <w:t>RAN chair: revised WID can be provided in RP-243277</w:t>
      </w:r>
    </w:p>
    <w:p w14:paraId="658EA92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C6F46" w14:textId="77777777" w:rsidR="00494A59" w:rsidRDefault="00494A59" w:rsidP="00494A59">
      <w:pPr>
        <w:rPr>
          <w:rFonts w:ascii="Arial" w:hAnsi="Arial" w:cs="Arial"/>
          <w:b/>
          <w:sz w:val="24"/>
        </w:rPr>
      </w:pPr>
      <w:r>
        <w:rPr>
          <w:rFonts w:ascii="Arial" w:hAnsi="Arial" w:cs="Arial"/>
          <w:b/>
          <w:color w:val="0000FF"/>
          <w:sz w:val="24"/>
        </w:rPr>
        <w:t>RP-242624</w:t>
      </w:r>
      <w:r>
        <w:rPr>
          <w:rFonts w:ascii="Arial" w:hAnsi="Arial" w:cs="Arial"/>
          <w:b/>
          <w:color w:val="0000FF"/>
          <w:sz w:val="24"/>
        </w:rPr>
        <w:tab/>
      </w:r>
      <w:r>
        <w:rPr>
          <w:rFonts w:ascii="Arial" w:hAnsi="Arial" w:cs="Arial"/>
          <w:b/>
          <w:sz w:val="24"/>
        </w:rPr>
        <w:t>Revised WID: TRP (Total Radiated Power), TRS (Total Radiated Sensitivity) and MIMO OTA (Over the Air) testing enhancement Phase 3; rapporteur: vivo, CAICT</w:t>
      </w:r>
    </w:p>
    <w:p w14:paraId="6B45A10D"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69405AA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RP-243277</w:t>
      </w:r>
      <w:r>
        <w:rPr>
          <w:color w:val="993300"/>
          <w:u w:val="single"/>
        </w:rPr>
        <w:t>.</w:t>
      </w:r>
    </w:p>
    <w:p w14:paraId="64E24D92" w14:textId="77777777" w:rsidR="00494A59" w:rsidRDefault="00494A59" w:rsidP="00494A59">
      <w:pPr>
        <w:rPr>
          <w:rFonts w:ascii="Arial" w:hAnsi="Arial" w:cs="Arial"/>
          <w:b/>
          <w:sz w:val="24"/>
        </w:rPr>
      </w:pPr>
      <w:r>
        <w:rPr>
          <w:rFonts w:ascii="Arial" w:hAnsi="Arial" w:cs="Arial"/>
          <w:b/>
          <w:color w:val="0000FF"/>
          <w:sz w:val="24"/>
        </w:rPr>
        <w:t>RP-243277</w:t>
      </w:r>
      <w:r>
        <w:rPr>
          <w:rFonts w:ascii="Arial" w:hAnsi="Arial" w:cs="Arial"/>
          <w:b/>
          <w:color w:val="0000FF"/>
          <w:sz w:val="24"/>
        </w:rPr>
        <w:tab/>
      </w:r>
      <w:r>
        <w:rPr>
          <w:rFonts w:ascii="Arial" w:hAnsi="Arial" w:cs="Arial"/>
          <w:b/>
          <w:sz w:val="24"/>
        </w:rPr>
        <w:t>Revised WID: TRP (Total Radiated Power), TRS (Total Radiated Sensitivity) and MIMO OTA (Over the Air) testing enhancement Phase 3; rapporteur: vivo, CAICT</w:t>
      </w:r>
    </w:p>
    <w:p w14:paraId="58C6CDE1"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5DD50388" w14:textId="77777777" w:rsidR="00494A59" w:rsidRDefault="00494A59" w:rsidP="00494A59">
      <w:pPr>
        <w:rPr>
          <w:color w:val="808080"/>
        </w:rPr>
      </w:pPr>
      <w:r>
        <w:rPr>
          <w:color w:val="808080"/>
        </w:rPr>
        <w:t>(Replaces RP-242624)</w:t>
      </w:r>
    </w:p>
    <w:p w14:paraId="4FF56D98" w14:textId="77777777" w:rsidR="00494A59" w:rsidRDefault="00494A59" w:rsidP="00494A59">
      <w:pPr>
        <w:rPr>
          <w:rFonts w:ascii="Arial" w:hAnsi="Arial" w:cs="Arial"/>
          <w:b/>
        </w:rPr>
      </w:pPr>
      <w:r>
        <w:rPr>
          <w:rFonts w:ascii="Arial" w:hAnsi="Arial" w:cs="Arial"/>
          <w:b/>
        </w:rPr>
        <w:t xml:space="preserve">Discussion: </w:t>
      </w:r>
    </w:p>
    <w:p w14:paraId="157A3D5C" w14:textId="77777777" w:rsidR="00494A59" w:rsidRDefault="00494A59" w:rsidP="00494A59">
      <w:r>
        <w:t>was originally intended to be revised in RP-243311</w:t>
      </w:r>
    </w:p>
    <w:p w14:paraId="0D909D6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468D6" w14:textId="77777777" w:rsidR="00494A59" w:rsidRDefault="00494A59" w:rsidP="00494A59">
      <w:pPr>
        <w:rPr>
          <w:rFonts w:ascii="Arial" w:hAnsi="Arial" w:cs="Arial"/>
          <w:b/>
          <w:sz w:val="24"/>
        </w:rPr>
      </w:pPr>
      <w:r>
        <w:rPr>
          <w:rFonts w:ascii="Arial" w:hAnsi="Arial" w:cs="Arial"/>
          <w:b/>
          <w:color w:val="0000FF"/>
          <w:sz w:val="24"/>
        </w:rPr>
        <w:lastRenderedPageBreak/>
        <w:t>RP-243311</w:t>
      </w:r>
      <w:r>
        <w:rPr>
          <w:rFonts w:ascii="Arial" w:hAnsi="Arial" w:cs="Arial"/>
          <w:b/>
          <w:color w:val="0000FF"/>
          <w:sz w:val="24"/>
        </w:rPr>
        <w:tab/>
      </w:r>
      <w:r>
        <w:rPr>
          <w:rFonts w:ascii="Arial" w:hAnsi="Arial" w:cs="Arial"/>
          <w:b/>
          <w:sz w:val="24"/>
        </w:rPr>
        <w:t>Revised WID: TRP (Total Radiated Power), TRS (Total Radiated Sensitivity) and MIMO OTA (Over the Air) testing enhancement Phase 3; rapporteur: vivo, CAICT</w:t>
      </w:r>
    </w:p>
    <w:p w14:paraId="5E66DED0"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2B7EC22E" w14:textId="77777777" w:rsidR="00494A59" w:rsidRDefault="00494A59" w:rsidP="00494A59">
      <w:pPr>
        <w:rPr>
          <w:rFonts w:ascii="Arial" w:hAnsi="Arial" w:cs="Arial"/>
          <w:b/>
        </w:rPr>
      </w:pPr>
      <w:r>
        <w:rPr>
          <w:rFonts w:ascii="Arial" w:hAnsi="Arial" w:cs="Arial"/>
          <w:b/>
        </w:rPr>
        <w:t xml:space="preserve">Discussion: </w:t>
      </w:r>
    </w:p>
    <w:p w14:paraId="38EC38C7" w14:textId="77777777" w:rsidR="00494A59" w:rsidRDefault="00494A59" w:rsidP="00494A59">
      <w:r>
        <w:t>vivo: will go for previous version RP-243277</w:t>
      </w:r>
    </w:p>
    <w:p w14:paraId="594AEA8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34A41" w14:textId="77777777" w:rsidR="00494A59" w:rsidRDefault="00494A59" w:rsidP="00494A59">
      <w:pPr>
        <w:pStyle w:val="Heading5"/>
      </w:pPr>
      <w:bookmarkStart w:id="190" w:name="_Toc189232905"/>
      <w:bookmarkStart w:id="191" w:name="_Toc189421621"/>
      <w:r>
        <w:t>9.3.4.9</w:t>
      </w:r>
      <w:r>
        <w:tab/>
        <w:t>Enh. requirements and conductive test methodology for NR NTN and IoT NTN [RAN4 WI: NR_IoT_NTN_req_test_enh]</w:t>
      </w:r>
      <w:bookmarkEnd w:id="190"/>
      <w:bookmarkEnd w:id="191"/>
    </w:p>
    <w:p w14:paraId="41146EF6" w14:textId="77777777" w:rsidR="00494A59" w:rsidRDefault="00494A59" w:rsidP="00494A59">
      <w:pPr>
        <w:rPr>
          <w:rFonts w:ascii="Arial" w:hAnsi="Arial" w:cs="Arial"/>
          <w:b/>
          <w:sz w:val="24"/>
        </w:rPr>
      </w:pPr>
      <w:r>
        <w:rPr>
          <w:rFonts w:ascii="Arial" w:hAnsi="Arial" w:cs="Arial"/>
          <w:b/>
          <w:color w:val="0000FF"/>
          <w:sz w:val="24"/>
        </w:rPr>
        <w:t>RP-242592</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47F1BAE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Xiaomi</w:t>
      </w:r>
    </w:p>
    <w:p w14:paraId="1F9CA4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65E7A" w14:textId="77777777" w:rsidR="00494A59" w:rsidRDefault="00494A59" w:rsidP="00494A59">
      <w:pPr>
        <w:rPr>
          <w:rFonts w:ascii="Arial" w:hAnsi="Arial" w:cs="Arial"/>
          <w:b/>
          <w:sz w:val="24"/>
        </w:rPr>
      </w:pPr>
      <w:r>
        <w:rPr>
          <w:rFonts w:ascii="Arial" w:hAnsi="Arial" w:cs="Arial"/>
          <w:b/>
          <w:color w:val="0000FF"/>
          <w:sz w:val="24"/>
        </w:rPr>
        <w:t>RP-242901</w:t>
      </w:r>
      <w:r>
        <w:rPr>
          <w:rFonts w:ascii="Arial" w:hAnsi="Arial" w:cs="Arial"/>
          <w:b/>
          <w:color w:val="0000FF"/>
          <w:sz w:val="24"/>
        </w:rPr>
        <w:tab/>
      </w:r>
      <w:r>
        <w:rPr>
          <w:rFonts w:ascii="Arial" w:hAnsi="Arial" w:cs="Arial"/>
          <w:b/>
          <w:sz w:val="24"/>
        </w:rPr>
        <w:t>Revised WID on Enhanced requirements and conductive test methodology for NR NTN and IoT NTN</w:t>
      </w:r>
    </w:p>
    <w:p w14:paraId="27735AB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Thales, Inmarsat, Viasat, Globalstar</w:t>
      </w:r>
    </w:p>
    <w:p w14:paraId="0F6CFE7F" w14:textId="77777777" w:rsidR="00494A59" w:rsidRDefault="00494A59" w:rsidP="00494A59">
      <w:pPr>
        <w:rPr>
          <w:rFonts w:ascii="Arial" w:hAnsi="Arial" w:cs="Arial"/>
          <w:b/>
        </w:rPr>
      </w:pPr>
      <w:r>
        <w:rPr>
          <w:rFonts w:ascii="Arial" w:hAnsi="Arial" w:cs="Arial"/>
          <w:b/>
        </w:rPr>
        <w:t xml:space="preserve">Abstract: </w:t>
      </w:r>
    </w:p>
    <w:p w14:paraId="636C0EF3" w14:textId="77777777" w:rsidR="00494A59" w:rsidRDefault="00494A59" w:rsidP="00494A59">
      <w:r>
        <w:t>WID revision adds several NTN related TRs to the list of impacted specifications</w:t>
      </w:r>
    </w:p>
    <w:p w14:paraId="43865E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B5AAF" w14:textId="77777777" w:rsidR="00494A59" w:rsidRDefault="00494A59" w:rsidP="00494A59">
      <w:pPr>
        <w:pStyle w:val="Heading5"/>
      </w:pPr>
      <w:bookmarkStart w:id="192" w:name="_Toc189232906"/>
      <w:bookmarkStart w:id="193" w:name="_Toc189421622"/>
      <w:r>
        <w:t>9.3.4.10</w:t>
      </w:r>
      <w:r>
        <w:tab/>
        <w:t>Perf. part: NR demodulation perf. Phase 5 [RAN4 WI: NR_demod_Ph5-Perf]</w:t>
      </w:r>
      <w:bookmarkEnd w:id="192"/>
      <w:bookmarkEnd w:id="193"/>
    </w:p>
    <w:p w14:paraId="2402AFC3" w14:textId="77777777" w:rsidR="00494A59" w:rsidRDefault="00494A59" w:rsidP="00494A59">
      <w:pPr>
        <w:rPr>
          <w:rFonts w:ascii="Arial" w:hAnsi="Arial" w:cs="Arial"/>
          <w:b/>
          <w:sz w:val="24"/>
        </w:rPr>
      </w:pPr>
      <w:r>
        <w:rPr>
          <w:rFonts w:ascii="Arial" w:hAnsi="Arial" w:cs="Arial"/>
          <w:b/>
          <w:color w:val="0000FF"/>
          <w:sz w:val="24"/>
        </w:rPr>
        <w:t>RP-242855</w:t>
      </w:r>
      <w:r>
        <w:rPr>
          <w:rFonts w:ascii="Arial" w:hAnsi="Arial" w:cs="Arial"/>
          <w:b/>
          <w:color w:val="0000FF"/>
          <w:sz w:val="24"/>
        </w:rPr>
        <w:tab/>
      </w:r>
      <w:r>
        <w:rPr>
          <w:rFonts w:ascii="Arial" w:hAnsi="Arial" w:cs="Arial"/>
          <w:b/>
          <w:sz w:val="24"/>
        </w:rPr>
        <w:t>Status report for NR demodulation performance: Phase 5; rapporteur; China Telecom, NTT DOCOMO</w:t>
      </w:r>
    </w:p>
    <w:p w14:paraId="161D8A8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5944B4" w14:textId="77777777" w:rsidR="00494A59" w:rsidRDefault="00494A59" w:rsidP="00494A59">
      <w:pPr>
        <w:rPr>
          <w:rFonts w:ascii="Arial" w:hAnsi="Arial" w:cs="Arial"/>
          <w:b/>
        </w:rPr>
      </w:pPr>
      <w:r>
        <w:rPr>
          <w:rFonts w:ascii="Arial" w:hAnsi="Arial" w:cs="Arial"/>
          <w:b/>
        </w:rPr>
        <w:t xml:space="preserve">Abstract: </w:t>
      </w:r>
    </w:p>
    <w:p w14:paraId="29AD5C13" w14:textId="77777777" w:rsidR="00494A59" w:rsidRDefault="00494A59" w:rsidP="00494A59">
      <w:r>
        <w:t>WI 43%</w:t>
      </w:r>
    </w:p>
    <w:p w14:paraId="7AB1FE9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1082E" w14:textId="77777777" w:rsidR="00494A59" w:rsidRDefault="00494A59" w:rsidP="00494A59">
      <w:pPr>
        <w:pStyle w:val="Heading3"/>
      </w:pPr>
      <w:bookmarkStart w:id="194" w:name="_Toc189232907"/>
      <w:bookmarkStart w:id="195" w:name="_Toc189421623"/>
      <w:r>
        <w:t>9.4</w:t>
      </w:r>
      <w:r>
        <w:tab/>
        <w:t>Open REL-19 NR or NR+LTE WIs (spectrum related)</w:t>
      </w:r>
      <w:bookmarkEnd w:id="194"/>
      <w:bookmarkEnd w:id="195"/>
    </w:p>
    <w:p w14:paraId="0623830A" w14:textId="77777777" w:rsidR="00494A59" w:rsidRDefault="00494A59" w:rsidP="00494A59">
      <w:pPr>
        <w:pStyle w:val="Heading4"/>
      </w:pPr>
      <w:bookmarkStart w:id="196" w:name="_Toc189232908"/>
      <w:bookmarkStart w:id="197" w:name="_Toc189421624"/>
      <w:r>
        <w:t>9.4.1</w:t>
      </w:r>
      <w:r>
        <w:tab/>
        <w:t>Introduction of new bands</w:t>
      </w:r>
      <w:bookmarkEnd w:id="196"/>
      <w:bookmarkEnd w:id="197"/>
    </w:p>
    <w:p w14:paraId="1B66BE33" w14:textId="77777777" w:rsidR="00494A59" w:rsidRDefault="00494A59" w:rsidP="00494A59">
      <w:pPr>
        <w:pStyle w:val="Heading5"/>
      </w:pPr>
      <w:bookmarkStart w:id="198" w:name="_Toc189232909"/>
      <w:bookmarkStart w:id="199" w:name="_Toc189421625"/>
      <w:r>
        <w:t>9.4.1.1</w:t>
      </w:r>
      <w:r>
        <w:tab/>
        <w:t>Introduction of the NR FDD 1.4 GHz band [RAN4 WI: NR_FDD_1400MHz]</w:t>
      </w:r>
      <w:bookmarkEnd w:id="198"/>
      <w:bookmarkEnd w:id="199"/>
    </w:p>
    <w:p w14:paraId="4F9B5A68" w14:textId="77777777" w:rsidR="00494A59" w:rsidRDefault="00494A59" w:rsidP="00494A59">
      <w:pPr>
        <w:rPr>
          <w:rFonts w:ascii="Arial" w:hAnsi="Arial" w:cs="Arial"/>
          <w:b/>
          <w:sz w:val="24"/>
        </w:rPr>
      </w:pPr>
      <w:r>
        <w:rPr>
          <w:rFonts w:ascii="Arial" w:hAnsi="Arial" w:cs="Arial"/>
          <w:b/>
          <w:color w:val="0000FF"/>
          <w:sz w:val="24"/>
        </w:rPr>
        <w:t>RP-242494</w:t>
      </w:r>
      <w:r>
        <w:rPr>
          <w:rFonts w:ascii="Arial" w:hAnsi="Arial" w:cs="Arial"/>
          <w:b/>
          <w:color w:val="0000FF"/>
          <w:sz w:val="24"/>
        </w:rPr>
        <w:tab/>
      </w:r>
      <w:r>
        <w:rPr>
          <w:rFonts w:ascii="Arial" w:hAnsi="Arial" w:cs="Arial"/>
          <w:b/>
          <w:sz w:val="24"/>
        </w:rPr>
        <w:t>Status Report for WI: Introduction of the NR FDD 1.4 GHz Band</w:t>
      </w:r>
    </w:p>
    <w:p w14:paraId="15E8243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MidWave Wireless</w:t>
      </w:r>
    </w:p>
    <w:p w14:paraId="05C33DE9"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ACFE3" w14:textId="77777777" w:rsidR="00494A59" w:rsidRDefault="00494A59" w:rsidP="00494A59">
      <w:pPr>
        <w:pStyle w:val="Heading5"/>
      </w:pPr>
      <w:bookmarkStart w:id="200" w:name="_Toc189232910"/>
      <w:bookmarkStart w:id="201" w:name="_Toc189421626"/>
      <w:r>
        <w:t>9.4.1.2</w:t>
      </w:r>
      <w:r>
        <w:tab/>
        <w:t>Introduction of NR bands n87 and n88 [RAN4 WI: NR_bands_n87_n88]</w:t>
      </w:r>
      <w:bookmarkEnd w:id="200"/>
      <w:bookmarkEnd w:id="201"/>
    </w:p>
    <w:p w14:paraId="3B7612CE" w14:textId="77777777" w:rsidR="00494A59" w:rsidRDefault="00494A59" w:rsidP="00494A59">
      <w:pPr>
        <w:rPr>
          <w:rFonts w:ascii="Arial" w:hAnsi="Arial" w:cs="Arial"/>
          <w:b/>
          <w:sz w:val="24"/>
        </w:rPr>
      </w:pPr>
      <w:r>
        <w:rPr>
          <w:rFonts w:ascii="Arial" w:hAnsi="Arial" w:cs="Arial"/>
          <w:b/>
          <w:color w:val="0000FF"/>
          <w:sz w:val="24"/>
        </w:rPr>
        <w:t>RP-242500</w:t>
      </w:r>
      <w:r>
        <w:rPr>
          <w:rFonts w:ascii="Arial" w:hAnsi="Arial" w:cs="Arial"/>
          <w:b/>
          <w:color w:val="0000FF"/>
          <w:sz w:val="24"/>
        </w:rPr>
        <w:tab/>
      </w:r>
      <w:r>
        <w:rPr>
          <w:rFonts w:ascii="Arial" w:hAnsi="Arial" w:cs="Arial"/>
          <w:b/>
          <w:sz w:val="24"/>
        </w:rPr>
        <w:t>Status report of NR_bands_n87_n88</w:t>
      </w:r>
    </w:p>
    <w:p w14:paraId="3BBC2C6C"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D00FEEE" w14:textId="77777777" w:rsidR="00494A59" w:rsidRDefault="00494A59" w:rsidP="00494A59">
      <w:pPr>
        <w:rPr>
          <w:rFonts w:ascii="Arial" w:hAnsi="Arial" w:cs="Arial"/>
          <w:b/>
        </w:rPr>
      </w:pPr>
      <w:r>
        <w:rPr>
          <w:rFonts w:ascii="Arial" w:hAnsi="Arial" w:cs="Arial"/>
          <w:b/>
        </w:rPr>
        <w:t xml:space="preserve">Abstract: </w:t>
      </w:r>
    </w:p>
    <w:p w14:paraId="6A40C62D" w14:textId="77777777" w:rsidR="00494A59" w:rsidRDefault="00494A59" w:rsidP="00494A59">
      <w:r>
        <w:t>Proposed completion level 66%.</w:t>
      </w:r>
    </w:p>
    <w:p w14:paraId="51FFA4C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07C58" w14:textId="77777777" w:rsidR="00494A59" w:rsidRDefault="00494A59" w:rsidP="00494A59">
      <w:pPr>
        <w:rPr>
          <w:rFonts w:ascii="Arial" w:hAnsi="Arial" w:cs="Arial"/>
          <w:b/>
          <w:sz w:val="24"/>
        </w:rPr>
      </w:pPr>
      <w:r>
        <w:rPr>
          <w:rFonts w:ascii="Arial" w:hAnsi="Arial" w:cs="Arial"/>
          <w:b/>
          <w:color w:val="0000FF"/>
          <w:sz w:val="24"/>
        </w:rPr>
        <w:t>RP-242501</w:t>
      </w:r>
      <w:r>
        <w:rPr>
          <w:rFonts w:ascii="Arial" w:hAnsi="Arial" w:cs="Arial"/>
          <w:b/>
          <w:color w:val="0000FF"/>
          <w:sz w:val="24"/>
        </w:rPr>
        <w:tab/>
      </w:r>
      <w:r>
        <w:rPr>
          <w:rFonts w:ascii="Arial" w:hAnsi="Arial" w:cs="Arial"/>
          <w:b/>
          <w:sz w:val="24"/>
        </w:rPr>
        <w:t>Revised WID on introduction of NR bands n87 and n88</w:t>
      </w:r>
    </w:p>
    <w:p w14:paraId="2B8F1BF4"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C302D45" w14:textId="77777777" w:rsidR="00494A59" w:rsidRDefault="00494A59" w:rsidP="00494A59">
      <w:pPr>
        <w:rPr>
          <w:color w:val="808080"/>
        </w:rPr>
      </w:pPr>
      <w:r>
        <w:rPr>
          <w:color w:val="808080"/>
        </w:rPr>
        <w:t>(Replaces RP-242338)</w:t>
      </w:r>
    </w:p>
    <w:p w14:paraId="4F456A6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11145" w14:textId="77777777" w:rsidR="00494A59" w:rsidRDefault="00494A59" w:rsidP="00494A59">
      <w:pPr>
        <w:pStyle w:val="Heading5"/>
      </w:pPr>
      <w:bookmarkStart w:id="202" w:name="_Toc189232911"/>
      <w:bookmarkStart w:id="203" w:name="_Toc189421627"/>
      <w:r>
        <w:t>9.4.1.3</w:t>
      </w:r>
      <w:r>
        <w:tab/>
        <w:t>Introduction of NR band n68 [RAN4 WI: NR_band_n68]</w:t>
      </w:r>
      <w:bookmarkEnd w:id="202"/>
      <w:bookmarkEnd w:id="203"/>
    </w:p>
    <w:p w14:paraId="6AD061F3" w14:textId="77777777" w:rsidR="00494A59" w:rsidRDefault="00494A59" w:rsidP="00494A59">
      <w:pPr>
        <w:rPr>
          <w:rFonts w:ascii="Arial" w:hAnsi="Arial" w:cs="Arial"/>
          <w:b/>
          <w:sz w:val="24"/>
        </w:rPr>
      </w:pPr>
      <w:r>
        <w:rPr>
          <w:rFonts w:ascii="Arial" w:hAnsi="Arial" w:cs="Arial"/>
          <w:b/>
          <w:color w:val="0000FF"/>
          <w:sz w:val="24"/>
        </w:rPr>
        <w:t>RP-242605</w:t>
      </w:r>
      <w:r>
        <w:rPr>
          <w:rFonts w:ascii="Arial" w:hAnsi="Arial" w:cs="Arial"/>
          <w:b/>
          <w:color w:val="0000FF"/>
          <w:sz w:val="24"/>
        </w:rPr>
        <w:tab/>
      </w:r>
      <w:r>
        <w:rPr>
          <w:rFonts w:ascii="Arial" w:hAnsi="Arial" w:cs="Arial"/>
          <w:b/>
          <w:sz w:val="24"/>
        </w:rPr>
        <w:t>Status report for WI Introduction of NR band n68</w:t>
      </w:r>
    </w:p>
    <w:p w14:paraId="574A97F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3B4E6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D3C15" w14:textId="77777777" w:rsidR="00494A59" w:rsidRDefault="00494A59" w:rsidP="00494A59">
      <w:pPr>
        <w:rPr>
          <w:rFonts w:ascii="Arial" w:hAnsi="Arial" w:cs="Arial"/>
          <w:b/>
          <w:sz w:val="24"/>
        </w:rPr>
      </w:pPr>
      <w:r>
        <w:rPr>
          <w:rFonts w:ascii="Arial" w:hAnsi="Arial" w:cs="Arial"/>
          <w:b/>
          <w:color w:val="0000FF"/>
          <w:sz w:val="24"/>
        </w:rPr>
        <w:t>RP-242606</w:t>
      </w:r>
      <w:r>
        <w:rPr>
          <w:rFonts w:ascii="Arial" w:hAnsi="Arial" w:cs="Arial"/>
          <w:b/>
          <w:color w:val="0000FF"/>
          <w:sz w:val="24"/>
        </w:rPr>
        <w:tab/>
      </w:r>
      <w:r>
        <w:rPr>
          <w:rFonts w:ascii="Arial" w:hAnsi="Arial" w:cs="Arial"/>
          <w:b/>
          <w:sz w:val="24"/>
        </w:rPr>
        <w:t>Revised WID introduction of NR band n68</w:t>
      </w:r>
    </w:p>
    <w:p w14:paraId="0126BF09"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67B61BC" w14:textId="77777777" w:rsidR="00494A59" w:rsidRDefault="00494A59" w:rsidP="00494A59">
      <w:pPr>
        <w:rPr>
          <w:color w:val="808080"/>
        </w:rPr>
      </w:pPr>
      <w:r>
        <w:rPr>
          <w:color w:val="808080"/>
        </w:rPr>
        <w:t>(Replaces RP-241664)</w:t>
      </w:r>
    </w:p>
    <w:p w14:paraId="06613C3F" w14:textId="77777777" w:rsidR="00494A59" w:rsidRDefault="00494A59" w:rsidP="00494A59">
      <w:pPr>
        <w:rPr>
          <w:rFonts w:ascii="Arial" w:hAnsi="Arial" w:cs="Arial"/>
          <w:b/>
        </w:rPr>
      </w:pPr>
      <w:r>
        <w:rPr>
          <w:rFonts w:ascii="Arial" w:hAnsi="Arial" w:cs="Arial"/>
          <w:b/>
        </w:rPr>
        <w:t xml:space="preserve">Abstract: </w:t>
      </w:r>
    </w:p>
    <w:p w14:paraId="5B50FEBF" w14:textId="77777777" w:rsidR="00494A59" w:rsidRDefault="00494A59" w:rsidP="00494A59">
      <w:r>
        <w:t>Revised WI on the introduction of NR band n68</w:t>
      </w:r>
    </w:p>
    <w:p w14:paraId="4D49D8A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859E7" w14:textId="77777777" w:rsidR="00494A59" w:rsidRDefault="00494A59" w:rsidP="00494A59">
      <w:pPr>
        <w:pStyle w:val="Heading5"/>
      </w:pPr>
      <w:bookmarkStart w:id="204" w:name="_Toc189232912"/>
      <w:bookmarkStart w:id="205" w:name="_Toc189421628"/>
      <w:r>
        <w:t>9.4.1.4</w:t>
      </w:r>
      <w:r>
        <w:tab/>
        <w:t>Introduction of another NR NTN S-band (MSS band 2000-2020 MHz UL and 2180-2200 MHz DL) [RAN4 WI: NR_NTN_Sband]</w:t>
      </w:r>
      <w:bookmarkEnd w:id="204"/>
      <w:bookmarkEnd w:id="205"/>
    </w:p>
    <w:p w14:paraId="4C6DBC59" w14:textId="77777777" w:rsidR="00494A59" w:rsidRDefault="00494A59" w:rsidP="00494A59">
      <w:pPr>
        <w:rPr>
          <w:rFonts w:ascii="Arial" w:hAnsi="Arial" w:cs="Arial"/>
          <w:b/>
          <w:sz w:val="24"/>
        </w:rPr>
      </w:pPr>
      <w:r>
        <w:rPr>
          <w:rFonts w:ascii="Arial" w:hAnsi="Arial" w:cs="Arial"/>
          <w:b/>
          <w:color w:val="0000FF"/>
          <w:sz w:val="24"/>
        </w:rPr>
        <w:t>RP-242615</w:t>
      </w:r>
      <w:r>
        <w:rPr>
          <w:rFonts w:ascii="Arial" w:hAnsi="Arial" w:cs="Arial"/>
          <w:b/>
          <w:color w:val="0000FF"/>
          <w:sz w:val="24"/>
        </w:rPr>
        <w:tab/>
      </w:r>
      <w:r>
        <w:rPr>
          <w:rFonts w:ascii="Arial" w:hAnsi="Arial" w:cs="Arial"/>
          <w:b/>
          <w:sz w:val="24"/>
        </w:rPr>
        <w:t>Status report for NR_NTN_Sband; Rapporteur: Qualcomm Incorporated</w:t>
      </w:r>
    </w:p>
    <w:p w14:paraId="28DF7C7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B6F52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72EFC" w14:textId="77777777" w:rsidR="00494A59" w:rsidRDefault="00494A59" w:rsidP="00494A59">
      <w:pPr>
        <w:pStyle w:val="Heading5"/>
      </w:pPr>
      <w:bookmarkStart w:id="206" w:name="_Toc189232913"/>
      <w:bookmarkStart w:id="207" w:name="_Toc189421629"/>
      <w:r>
        <w:t>9.4.1.5</w:t>
      </w:r>
      <w:r>
        <w:tab/>
        <w:t>Introduction of new NR NTN bands to support the Extended L-band and the combined MSS L-band and Extended L-band ranges [RAN4 WI: NR_NTN_combinedLband]</w:t>
      </w:r>
      <w:bookmarkEnd w:id="206"/>
      <w:bookmarkEnd w:id="207"/>
    </w:p>
    <w:p w14:paraId="31024946" w14:textId="77777777" w:rsidR="00494A59" w:rsidRDefault="00494A59" w:rsidP="00494A59">
      <w:pPr>
        <w:rPr>
          <w:rFonts w:ascii="Arial" w:hAnsi="Arial" w:cs="Arial"/>
          <w:b/>
          <w:sz w:val="24"/>
        </w:rPr>
      </w:pPr>
      <w:r>
        <w:rPr>
          <w:rFonts w:ascii="Arial" w:hAnsi="Arial" w:cs="Arial"/>
          <w:b/>
          <w:color w:val="0000FF"/>
          <w:sz w:val="24"/>
        </w:rPr>
        <w:t>RP-242601</w:t>
      </w:r>
      <w:r>
        <w:rPr>
          <w:rFonts w:ascii="Arial" w:hAnsi="Arial" w:cs="Arial"/>
          <w:b/>
          <w:color w:val="0000FF"/>
          <w:sz w:val="24"/>
        </w:rPr>
        <w:tab/>
      </w:r>
      <w:r>
        <w:rPr>
          <w:rFonts w:ascii="Arial" w:hAnsi="Arial" w:cs="Arial"/>
          <w:b/>
          <w:sz w:val="24"/>
        </w:rPr>
        <w:t>Status report for WI Introduction of new NR NTN bands to support the Extended L-band (UL 1668-1675MHz, DL 1518-1525MHz) and the combined MSS L-</w:t>
      </w:r>
      <w:r>
        <w:rPr>
          <w:rFonts w:ascii="Arial" w:hAnsi="Arial" w:cs="Arial"/>
          <w:b/>
          <w:sz w:val="24"/>
        </w:rPr>
        <w:lastRenderedPageBreak/>
        <w:t>band and Extended L-band ranges (UL 1626.5-1660.5 MHz and 1668-1675 MHz, DL 1518-1559 MHz)</w:t>
      </w:r>
    </w:p>
    <w:p w14:paraId="3FC1C01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 Viasat</w:t>
      </w:r>
    </w:p>
    <w:p w14:paraId="06F3455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8E929" w14:textId="77777777" w:rsidR="00494A59" w:rsidRDefault="00494A59" w:rsidP="00494A59">
      <w:pPr>
        <w:pStyle w:val="Heading5"/>
      </w:pPr>
      <w:bookmarkStart w:id="208" w:name="_Toc189232914"/>
      <w:bookmarkStart w:id="209" w:name="_Toc189421630"/>
      <w:r>
        <w:t>9.4.1.6</w:t>
      </w:r>
      <w:r>
        <w:tab/>
        <w:t>Introduction of Ku bands for NR NTN [RAN4 WI: NR_NTN_Ku_bands]</w:t>
      </w:r>
      <w:bookmarkEnd w:id="208"/>
      <w:bookmarkEnd w:id="209"/>
    </w:p>
    <w:p w14:paraId="79D5A4B4" w14:textId="77777777" w:rsidR="00494A59" w:rsidRDefault="00494A59" w:rsidP="00494A59">
      <w:pPr>
        <w:rPr>
          <w:rFonts w:ascii="Arial" w:hAnsi="Arial" w:cs="Arial"/>
          <w:b/>
          <w:sz w:val="24"/>
        </w:rPr>
      </w:pPr>
      <w:r>
        <w:rPr>
          <w:rFonts w:ascii="Arial" w:hAnsi="Arial" w:cs="Arial"/>
          <w:b/>
          <w:color w:val="0000FF"/>
          <w:sz w:val="24"/>
        </w:rPr>
        <w:t>RP-242449</w:t>
      </w:r>
      <w:r>
        <w:rPr>
          <w:rFonts w:ascii="Arial" w:hAnsi="Arial" w:cs="Arial"/>
          <w:b/>
          <w:color w:val="0000FF"/>
          <w:sz w:val="24"/>
        </w:rPr>
        <w:tab/>
      </w:r>
      <w:r>
        <w:rPr>
          <w:rFonts w:ascii="Arial" w:hAnsi="Arial" w:cs="Arial"/>
          <w:b/>
          <w:sz w:val="24"/>
        </w:rPr>
        <w:t>LS on Ku band numerology (R4-2419902; to: RAN1, RAN2; cc: RAN; contact: Eutelsat)</w:t>
      </w:r>
    </w:p>
    <w:p w14:paraId="141C934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R4-2419902, to RAN1, RAN2, cc RAN</w:t>
      </w:r>
      <w:r>
        <w:rPr>
          <w:i/>
        </w:rPr>
        <w:br/>
      </w:r>
      <w:r>
        <w:rPr>
          <w:i/>
        </w:rPr>
        <w:tab/>
      </w:r>
      <w:r>
        <w:rPr>
          <w:i/>
        </w:rPr>
        <w:tab/>
      </w:r>
      <w:r>
        <w:rPr>
          <w:i/>
        </w:rPr>
        <w:tab/>
      </w:r>
      <w:r>
        <w:rPr>
          <w:i/>
        </w:rPr>
        <w:tab/>
      </w:r>
      <w:r>
        <w:rPr>
          <w:i/>
        </w:rPr>
        <w:tab/>
        <w:t>Source: RAN4</w:t>
      </w:r>
    </w:p>
    <w:p w14:paraId="274B4823" w14:textId="77777777" w:rsidR="00494A59" w:rsidRDefault="00494A59" w:rsidP="00494A59">
      <w:pPr>
        <w:rPr>
          <w:rFonts w:ascii="Arial" w:hAnsi="Arial" w:cs="Arial"/>
          <w:b/>
        </w:rPr>
      </w:pPr>
      <w:r>
        <w:rPr>
          <w:rFonts w:ascii="Arial" w:hAnsi="Arial" w:cs="Arial"/>
          <w:b/>
        </w:rPr>
        <w:t xml:space="preserve">Abstract: </w:t>
      </w:r>
    </w:p>
    <w:p w14:paraId="0E1B40C8" w14:textId="77777777" w:rsidR="00494A59" w:rsidRDefault="00494A59" w:rsidP="00494A59">
      <w:r>
        <w:t>no RAN action requested</w:t>
      </w:r>
    </w:p>
    <w:p w14:paraId="4690F8DF" w14:textId="77777777" w:rsidR="00494A59" w:rsidRDefault="00494A59" w:rsidP="00494A59">
      <w:pPr>
        <w:rPr>
          <w:rFonts w:ascii="Arial" w:hAnsi="Arial" w:cs="Arial"/>
          <w:b/>
        </w:rPr>
      </w:pPr>
      <w:r>
        <w:rPr>
          <w:rFonts w:ascii="Arial" w:hAnsi="Arial" w:cs="Arial"/>
          <w:b/>
        </w:rPr>
        <w:t xml:space="preserve">Discussion: </w:t>
      </w:r>
    </w:p>
    <w:p w14:paraId="42A8500A" w14:textId="77777777" w:rsidR="00494A59" w:rsidRDefault="00494A59" w:rsidP="00494A59">
      <w:r>
        <w:t>moved from AI 7 to AI 9.4.1.6</w:t>
      </w:r>
    </w:p>
    <w:p w14:paraId="4E135EFB" w14:textId="77777777" w:rsidR="00494A59" w:rsidRDefault="00494A59" w:rsidP="00494A59">
      <w:r>
        <w:t>Nokia: we should minimizing the number of options in 3GPP but there were no real objections</w:t>
      </w:r>
    </w:p>
    <w:p w14:paraId="582FAABC" w14:textId="77777777" w:rsidR="00494A59" w:rsidRDefault="00494A59" w:rsidP="00494A59">
      <w:r>
        <w:t>RAN chair: got an action from PCG to limit the number of options</w:t>
      </w:r>
    </w:p>
    <w:p w14:paraId="37B5C930" w14:textId="77777777" w:rsidR="00494A59" w:rsidRDefault="00494A59" w:rsidP="00494A59">
      <w:r>
        <w:t>Ericsson: concerns to have 2 bands that are overlapping, we defined FR1 and FR2 to separate this so we have some concerns with the approach</w:t>
      </w:r>
    </w:p>
    <w:p w14:paraId="53F3F693" w14:textId="77777777" w:rsidR="00494A59" w:rsidRDefault="00494A59" w:rsidP="00494A59">
      <w:r>
        <w:t>CATT: we should chose one out of two options, it will also promote fragmentation; the precedence case would also complicate the specifications for the future</w:t>
      </w:r>
    </w:p>
    <w:p w14:paraId="514751D3" w14:textId="77777777" w:rsidR="00494A59" w:rsidRDefault="00494A59" w:rsidP="00494A59">
      <w:r>
        <w:t>Thales: there are 2 commercial targets so in order to avoid performance degradations we strongly support the way forward</w:t>
      </w:r>
    </w:p>
    <w:p w14:paraId="381ADF20" w14:textId="77777777" w:rsidR="00494A59" w:rsidRDefault="00494A59" w:rsidP="00494A59">
      <w:r>
        <w:t>RAN chair: going for 2 options if we cannot agree on one solution is not a proper way forward</w:t>
      </w:r>
    </w:p>
    <w:p w14:paraId="79EE8F6F" w14:textId="77777777" w:rsidR="00494A59" w:rsidRDefault="00494A59" w:rsidP="00494A59">
      <w:r>
        <w:t>RAN4 Chair: 2 bands will have less impact on RAN1/RAN2</w:t>
      </w:r>
    </w:p>
    <w:p w14:paraId="50019A1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85D3" w14:textId="77777777" w:rsidR="00494A59" w:rsidRDefault="00494A59" w:rsidP="00494A59">
      <w:pPr>
        <w:rPr>
          <w:rFonts w:ascii="Arial" w:hAnsi="Arial" w:cs="Arial"/>
          <w:b/>
          <w:sz w:val="24"/>
        </w:rPr>
      </w:pPr>
      <w:r>
        <w:rPr>
          <w:rFonts w:ascii="Arial" w:hAnsi="Arial" w:cs="Arial"/>
          <w:b/>
          <w:color w:val="0000FF"/>
          <w:sz w:val="24"/>
        </w:rPr>
        <w:t>RP-242946</w:t>
      </w:r>
      <w:r>
        <w:rPr>
          <w:rFonts w:ascii="Arial" w:hAnsi="Arial" w:cs="Arial"/>
          <w:b/>
          <w:color w:val="0000FF"/>
          <w:sz w:val="24"/>
        </w:rPr>
        <w:tab/>
      </w:r>
      <w:r>
        <w:rPr>
          <w:rFonts w:ascii="Arial" w:hAnsi="Arial" w:cs="Arial"/>
          <w:b/>
          <w:sz w:val="24"/>
        </w:rPr>
        <w:t>Status report for WI Introduction of Ku bands for NR NTN; rapporteur: Intelsat</w:t>
      </w:r>
    </w:p>
    <w:p w14:paraId="4BF7DA3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Intelsat</w:t>
      </w:r>
    </w:p>
    <w:p w14:paraId="7E7ABB9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C046C" w14:textId="77777777" w:rsidR="00494A59" w:rsidRDefault="00494A59" w:rsidP="00494A59">
      <w:pPr>
        <w:rPr>
          <w:rFonts w:ascii="Arial" w:hAnsi="Arial" w:cs="Arial"/>
          <w:b/>
          <w:sz w:val="24"/>
        </w:rPr>
      </w:pPr>
      <w:r>
        <w:rPr>
          <w:rFonts w:ascii="Arial" w:hAnsi="Arial" w:cs="Arial"/>
          <w:b/>
          <w:color w:val="0000FF"/>
          <w:sz w:val="24"/>
        </w:rPr>
        <w:t>RP-242588</w:t>
      </w:r>
      <w:r>
        <w:rPr>
          <w:rFonts w:ascii="Arial" w:hAnsi="Arial" w:cs="Arial"/>
          <w:b/>
          <w:color w:val="0000FF"/>
          <w:sz w:val="24"/>
        </w:rPr>
        <w:tab/>
      </w:r>
      <w:r>
        <w:rPr>
          <w:rFonts w:ascii="Arial" w:hAnsi="Arial" w:cs="Arial"/>
          <w:b/>
          <w:sz w:val="24"/>
        </w:rPr>
        <w:t>Ku band NTN proposed way forward</w:t>
      </w:r>
    </w:p>
    <w:p w14:paraId="41C2784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C8D1BD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24ECA" w14:textId="77777777" w:rsidR="00494A59" w:rsidRDefault="00494A59" w:rsidP="00494A59">
      <w:pPr>
        <w:rPr>
          <w:rFonts w:ascii="Arial" w:hAnsi="Arial" w:cs="Arial"/>
          <w:b/>
          <w:sz w:val="24"/>
        </w:rPr>
      </w:pPr>
      <w:r>
        <w:rPr>
          <w:rFonts w:ascii="Arial" w:hAnsi="Arial" w:cs="Arial"/>
          <w:b/>
          <w:color w:val="0000FF"/>
          <w:sz w:val="24"/>
        </w:rPr>
        <w:t>RP-242593</w:t>
      </w:r>
      <w:r>
        <w:rPr>
          <w:rFonts w:ascii="Arial" w:hAnsi="Arial" w:cs="Arial"/>
          <w:b/>
          <w:color w:val="0000FF"/>
          <w:sz w:val="24"/>
        </w:rPr>
        <w:tab/>
      </w:r>
      <w:r>
        <w:rPr>
          <w:rFonts w:ascii="Arial" w:hAnsi="Arial" w:cs="Arial"/>
          <w:b/>
          <w:sz w:val="24"/>
        </w:rPr>
        <w:t>View for NTN Ku band numerology down-selection</w:t>
      </w:r>
    </w:p>
    <w:p w14:paraId="384577F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C19389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CF995" w14:textId="77777777" w:rsidR="00494A59" w:rsidRDefault="00494A59" w:rsidP="00494A59">
      <w:pPr>
        <w:rPr>
          <w:rFonts w:ascii="Arial" w:hAnsi="Arial" w:cs="Arial"/>
          <w:b/>
          <w:sz w:val="24"/>
        </w:rPr>
      </w:pPr>
      <w:r>
        <w:rPr>
          <w:rFonts w:ascii="Arial" w:hAnsi="Arial" w:cs="Arial"/>
          <w:b/>
          <w:color w:val="0000FF"/>
          <w:sz w:val="24"/>
        </w:rPr>
        <w:lastRenderedPageBreak/>
        <w:t>RP-242940</w:t>
      </w:r>
      <w:r>
        <w:rPr>
          <w:rFonts w:ascii="Arial" w:hAnsi="Arial" w:cs="Arial"/>
          <w:b/>
          <w:color w:val="0000FF"/>
          <w:sz w:val="24"/>
        </w:rPr>
        <w:tab/>
      </w:r>
      <w:r>
        <w:rPr>
          <w:rFonts w:ascii="Arial" w:hAnsi="Arial" w:cs="Arial"/>
          <w:b/>
          <w:sz w:val="24"/>
        </w:rPr>
        <w:t>Ku band numerology demonstration</w:t>
      </w:r>
    </w:p>
    <w:p w14:paraId="771FA53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141211E4" w14:textId="77777777" w:rsidR="00494A59" w:rsidRDefault="00494A59" w:rsidP="00494A59">
      <w:pPr>
        <w:rPr>
          <w:rFonts w:ascii="Arial" w:hAnsi="Arial" w:cs="Arial"/>
          <w:b/>
        </w:rPr>
      </w:pPr>
      <w:r>
        <w:rPr>
          <w:rFonts w:ascii="Arial" w:hAnsi="Arial" w:cs="Arial"/>
          <w:b/>
        </w:rPr>
        <w:t xml:space="preserve">Discussion: </w:t>
      </w:r>
    </w:p>
    <w:p w14:paraId="14450251" w14:textId="77777777" w:rsidR="00494A59" w:rsidRDefault="00494A59" w:rsidP="00494A59">
      <w:r>
        <w:t>wrong Tdoc type corrected from other to discussion</w:t>
      </w:r>
    </w:p>
    <w:p w14:paraId="36769087" w14:textId="77777777" w:rsidR="00494A59" w:rsidRDefault="00494A59" w:rsidP="00494A59">
      <w:r>
        <w:t>RAN chair: way forward needed with strong justification why 2 bands are needed</w:t>
      </w:r>
    </w:p>
    <w:p w14:paraId="7D93603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FCBCB" w14:textId="77777777" w:rsidR="00494A59" w:rsidRDefault="00494A59" w:rsidP="00494A59">
      <w:pPr>
        <w:rPr>
          <w:rFonts w:ascii="Arial" w:hAnsi="Arial" w:cs="Arial"/>
          <w:b/>
          <w:sz w:val="24"/>
        </w:rPr>
      </w:pPr>
      <w:r>
        <w:rPr>
          <w:rFonts w:ascii="Arial" w:hAnsi="Arial" w:cs="Arial"/>
          <w:b/>
          <w:color w:val="0000FF"/>
          <w:sz w:val="24"/>
        </w:rPr>
        <w:t>RP-243263</w:t>
      </w:r>
      <w:r>
        <w:rPr>
          <w:rFonts w:ascii="Arial" w:hAnsi="Arial" w:cs="Arial"/>
          <w:b/>
          <w:color w:val="0000FF"/>
          <w:sz w:val="24"/>
        </w:rPr>
        <w:tab/>
      </w:r>
      <w:r>
        <w:rPr>
          <w:rFonts w:ascii="Arial" w:hAnsi="Arial" w:cs="Arial"/>
          <w:b/>
          <w:sz w:val="24"/>
        </w:rPr>
        <w:t>Way forward on Ku band numerology</w:t>
      </w:r>
    </w:p>
    <w:p w14:paraId="3999F71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w:t>
      </w:r>
    </w:p>
    <w:p w14:paraId="62A95771" w14:textId="77777777" w:rsidR="00494A59" w:rsidRDefault="00494A59" w:rsidP="00494A59">
      <w:pPr>
        <w:rPr>
          <w:rFonts w:ascii="Arial" w:hAnsi="Arial" w:cs="Arial"/>
          <w:b/>
        </w:rPr>
      </w:pPr>
      <w:r>
        <w:rPr>
          <w:rFonts w:ascii="Arial" w:hAnsi="Arial" w:cs="Arial"/>
          <w:b/>
        </w:rPr>
        <w:t xml:space="preserve">Discussion: </w:t>
      </w:r>
    </w:p>
    <w:p w14:paraId="158C7055" w14:textId="77777777" w:rsidR="00494A59" w:rsidRDefault="00494A59" w:rsidP="00494A59">
      <w:r>
        <w:t>Ericsson: does not consider that there is a downscoping, this FR1/FR2 is rather a large upscoping</w:t>
      </w:r>
    </w:p>
    <w:p w14:paraId="47BE1E08" w14:textId="77777777" w:rsidR="00494A59" w:rsidRDefault="00494A59" w:rsidP="00494A59">
      <w:r>
        <w:t>Qualcomm: one common numerology would still be better</w:t>
      </w:r>
    </w:p>
    <w:p w14:paraId="6392F8BD" w14:textId="77777777" w:rsidR="00494A59" w:rsidRDefault="00494A59" w:rsidP="00494A59">
      <w:r>
        <w:t>CATT: extending FR2 numerology to cover both would be better to not touch FR1 numerology</w:t>
      </w:r>
    </w:p>
    <w:p w14:paraId="185D50B7" w14:textId="77777777" w:rsidR="00494A59" w:rsidRDefault="00494A59" w:rsidP="00494A59">
      <w:r>
        <w:t>RAN chair: it seems proponents need to discuss the proposal further</w:t>
      </w:r>
    </w:p>
    <w:p w14:paraId="4EEE3F1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RP-243301</w:t>
      </w:r>
      <w:r>
        <w:rPr>
          <w:color w:val="993300"/>
          <w:u w:val="single"/>
        </w:rPr>
        <w:t>.</w:t>
      </w:r>
    </w:p>
    <w:p w14:paraId="24F7418E" w14:textId="77777777" w:rsidR="00494A59" w:rsidRDefault="00494A59" w:rsidP="00494A59">
      <w:pPr>
        <w:rPr>
          <w:rFonts w:ascii="Arial" w:hAnsi="Arial" w:cs="Arial"/>
          <w:b/>
          <w:sz w:val="24"/>
        </w:rPr>
      </w:pPr>
      <w:r>
        <w:rPr>
          <w:rFonts w:ascii="Arial" w:hAnsi="Arial" w:cs="Arial"/>
          <w:b/>
          <w:color w:val="0000FF"/>
          <w:sz w:val="24"/>
        </w:rPr>
        <w:t>RP-243301</w:t>
      </w:r>
      <w:r>
        <w:rPr>
          <w:rFonts w:ascii="Arial" w:hAnsi="Arial" w:cs="Arial"/>
          <w:b/>
          <w:color w:val="0000FF"/>
          <w:sz w:val="24"/>
        </w:rPr>
        <w:tab/>
      </w:r>
      <w:r>
        <w:rPr>
          <w:rFonts w:ascii="Arial" w:hAnsi="Arial" w:cs="Arial"/>
          <w:b/>
          <w:sz w:val="24"/>
        </w:rPr>
        <w:t>Way forward on Ku band numerology</w:t>
      </w:r>
    </w:p>
    <w:p w14:paraId="3C9AA32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w:t>
      </w:r>
    </w:p>
    <w:p w14:paraId="1371DC59" w14:textId="77777777" w:rsidR="00494A59" w:rsidRDefault="00494A59" w:rsidP="00494A59">
      <w:pPr>
        <w:rPr>
          <w:color w:val="808080"/>
        </w:rPr>
      </w:pPr>
      <w:r>
        <w:rPr>
          <w:color w:val="808080"/>
        </w:rPr>
        <w:t>(Replaces RP-243263)</w:t>
      </w:r>
    </w:p>
    <w:p w14:paraId="121EF942" w14:textId="77777777" w:rsidR="00494A59" w:rsidRDefault="00494A59" w:rsidP="00494A59">
      <w:pPr>
        <w:rPr>
          <w:rFonts w:ascii="Arial" w:hAnsi="Arial" w:cs="Arial"/>
          <w:b/>
        </w:rPr>
      </w:pPr>
      <w:r>
        <w:rPr>
          <w:rFonts w:ascii="Arial" w:hAnsi="Arial" w:cs="Arial"/>
          <w:b/>
        </w:rPr>
        <w:t xml:space="preserve">Discussion: </w:t>
      </w:r>
    </w:p>
    <w:p w14:paraId="494D11EC" w14:textId="77777777" w:rsidR="00494A59" w:rsidRDefault="00494A59" w:rsidP="00494A59">
      <w:r>
        <w:t>RAN chair: is actually an upscoping; needs to have some simplification on the numerology</w:t>
      </w:r>
    </w:p>
    <w:p w14:paraId="2CB56660" w14:textId="77777777" w:rsidR="00494A59" w:rsidRDefault="00494A59" w:rsidP="00494A59">
      <w:r>
        <w:t>Samsung: applies to cell access node and terminal?</w:t>
      </w:r>
    </w:p>
    <w:p w14:paraId="462529F8" w14:textId="77777777" w:rsidR="00494A59" w:rsidRDefault="00494A59" w:rsidP="00494A59">
      <w:r>
        <w:t>Eutelsat: could do the mobile VSAT as TEI19</w:t>
      </w:r>
    </w:p>
    <w:p w14:paraId="1AC7F8AC" w14:textId="77777777" w:rsidR="00494A59" w:rsidRDefault="00494A59" w:rsidP="00494A59">
      <w:r>
        <w:t>RAN4 chair: TEI19 has to be completed in 1 quarter and avoid inter-TSG work</w:t>
      </w:r>
    </w:p>
    <w:p w14:paraId="049B8F57" w14:textId="77777777" w:rsidR="00494A59" w:rsidRDefault="00494A59" w:rsidP="00494A59">
      <w:r>
        <w:t>RAN chair: anyone else who has strong concerns about this?</w:t>
      </w:r>
    </w:p>
    <w:p w14:paraId="5ED6C090" w14:textId="77777777" w:rsidR="00494A59" w:rsidRDefault="00494A59" w:rsidP="00494A59">
      <w:r>
        <w:t>Eutelsat: will bring the mobile VSAT part in Q2/25 in RAN4 as TEI19</w:t>
      </w:r>
    </w:p>
    <w:p w14:paraId="6FA64AD9" w14:textId="77777777" w:rsidR="00494A59" w:rsidRDefault="00494A59" w:rsidP="00494A59">
      <w:r>
        <w:t>RAN chair: how many companies support the way forward? 24 companies; then let's endorse the way forward as it is</w:t>
      </w:r>
    </w:p>
    <w:p w14:paraId="59924E4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D300B1" w14:textId="77777777" w:rsidR="00494A59" w:rsidRDefault="00494A59" w:rsidP="00494A59">
      <w:pPr>
        <w:rPr>
          <w:rFonts w:ascii="Arial" w:hAnsi="Arial" w:cs="Arial"/>
          <w:b/>
          <w:sz w:val="24"/>
        </w:rPr>
      </w:pPr>
      <w:r>
        <w:rPr>
          <w:rFonts w:ascii="Arial" w:hAnsi="Arial" w:cs="Arial"/>
          <w:b/>
          <w:color w:val="0000FF"/>
          <w:sz w:val="24"/>
        </w:rPr>
        <w:t>RP-242985</w:t>
      </w:r>
      <w:r>
        <w:rPr>
          <w:rFonts w:ascii="Arial" w:hAnsi="Arial" w:cs="Arial"/>
          <w:b/>
          <w:color w:val="0000FF"/>
          <w:sz w:val="24"/>
        </w:rPr>
        <w:tab/>
      </w:r>
      <w:r>
        <w:rPr>
          <w:rFonts w:ascii="Arial" w:hAnsi="Arial" w:cs="Arial"/>
          <w:b/>
          <w:sz w:val="24"/>
        </w:rPr>
        <w:t>Mobile VSAT Motivation and Market Growth</w:t>
      </w:r>
    </w:p>
    <w:p w14:paraId="25CE77E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7CDA4D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5BC7A" w14:textId="77777777" w:rsidR="00494A59" w:rsidRDefault="00494A59" w:rsidP="00494A59">
      <w:pPr>
        <w:rPr>
          <w:rFonts w:ascii="Arial" w:hAnsi="Arial" w:cs="Arial"/>
          <w:b/>
          <w:sz w:val="24"/>
        </w:rPr>
      </w:pPr>
      <w:r>
        <w:rPr>
          <w:rFonts w:ascii="Arial" w:hAnsi="Arial" w:cs="Arial"/>
          <w:b/>
          <w:color w:val="0000FF"/>
          <w:sz w:val="24"/>
        </w:rPr>
        <w:t>RP-242986</w:t>
      </w:r>
      <w:r>
        <w:rPr>
          <w:rFonts w:ascii="Arial" w:hAnsi="Arial" w:cs="Arial"/>
          <w:b/>
          <w:color w:val="0000FF"/>
          <w:sz w:val="24"/>
        </w:rPr>
        <w:tab/>
      </w:r>
      <w:r>
        <w:rPr>
          <w:rFonts w:ascii="Arial" w:hAnsi="Arial" w:cs="Arial"/>
          <w:b/>
          <w:sz w:val="24"/>
        </w:rPr>
        <w:t>Technical aspects for specifying Mobile VSAT served by NGSO</w:t>
      </w:r>
    </w:p>
    <w:p w14:paraId="517C8C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322FB7CD" w14:textId="77777777" w:rsidR="00494A59" w:rsidRDefault="00494A59" w:rsidP="00494A59">
      <w:pPr>
        <w:rPr>
          <w:rFonts w:ascii="Arial" w:hAnsi="Arial" w:cs="Arial"/>
          <w:b/>
        </w:rPr>
      </w:pPr>
      <w:r>
        <w:rPr>
          <w:rFonts w:ascii="Arial" w:hAnsi="Arial" w:cs="Arial"/>
          <w:b/>
        </w:rPr>
        <w:lastRenderedPageBreak/>
        <w:t xml:space="preserve">Discussion: </w:t>
      </w:r>
    </w:p>
    <w:p w14:paraId="6BAB1374" w14:textId="77777777" w:rsidR="00494A59" w:rsidRDefault="00494A59" w:rsidP="00494A59">
      <w:r>
        <w:t>wrong Tdoc type corrected from other to discussion</w:t>
      </w:r>
    </w:p>
    <w:p w14:paraId="1D163D2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3FBB8" w14:textId="77777777" w:rsidR="00494A59" w:rsidRDefault="00494A59" w:rsidP="00494A59">
      <w:pPr>
        <w:rPr>
          <w:rFonts w:ascii="Arial" w:hAnsi="Arial" w:cs="Arial"/>
          <w:b/>
          <w:sz w:val="24"/>
        </w:rPr>
      </w:pPr>
      <w:r>
        <w:rPr>
          <w:rFonts w:ascii="Arial" w:hAnsi="Arial" w:cs="Arial"/>
          <w:b/>
          <w:color w:val="0000FF"/>
          <w:sz w:val="24"/>
        </w:rPr>
        <w:t>RP-242981</w:t>
      </w:r>
      <w:r>
        <w:rPr>
          <w:rFonts w:ascii="Arial" w:hAnsi="Arial" w:cs="Arial"/>
          <w:b/>
          <w:color w:val="0000FF"/>
          <w:sz w:val="24"/>
        </w:rPr>
        <w:tab/>
      </w:r>
      <w:r>
        <w:rPr>
          <w:rFonts w:ascii="Arial" w:hAnsi="Arial" w:cs="Arial"/>
          <w:b/>
          <w:sz w:val="24"/>
        </w:rPr>
        <w:t>Revised WID: Introduction of Ku bands for NR NTN</w:t>
      </w:r>
    </w:p>
    <w:p w14:paraId="5A4CAEC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4ADA59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RP-243314</w:t>
      </w:r>
      <w:r>
        <w:rPr>
          <w:color w:val="993300"/>
          <w:u w:val="single"/>
        </w:rPr>
        <w:t>.</w:t>
      </w:r>
    </w:p>
    <w:p w14:paraId="35A53623" w14:textId="77777777" w:rsidR="00494A59" w:rsidRDefault="00494A59" w:rsidP="00494A59">
      <w:pPr>
        <w:rPr>
          <w:rFonts w:ascii="Arial" w:hAnsi="Arial" w:cs="Arial"/>
          <w:b/>
          <w:sz w:val="24"/>
        </w:rPr>
      </w:pPr>
      <w:r>
        <w:rPr>
          <w:rFonts w:ascii="Arial" w:hAnsi="Arial" w:cs="Arial"/>
          <w:b/>
          <w:color w:val="0000FF"/>
          <w:sz w:val="24"/>
        </w:rPr>
        <w:t>RP-243314</w:t>
      </w:r>
      <w:r>
        <w:rPr>
          <w:rFonts w:ascii="Arial" w:hAnsi="Arial" w:cs="Arial"/>
          <w:b/>
          <w:color w:val="0000FF"/>
          <w:sz w:val="24"/>
        </w:rPr>
        <w:tab/>
      </w:r>
      <w:r>
        <w:rPr>
          <w:rFonts w:ascii="Arial" w:hAnsi="Arial" w:cs="Arial"/>
          <w:b/>
          <w:sz w:val="24"/>
        </w:rPr>
        <w:t>Revised WID: Introduction of Ku bands for NR NTN</w:t>
      </w:r>
    </w:p>
    <w:p w14:paraId="1E1AB582"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01B1F913" w14:textId="77777777" w:rsidR="00494A59" w:rsidRDefault="00494A59" w:rsidP="00494A59">
      <w:pPr>
        <w:rPr>
          <w:color w:val="808080"/>
        </w:rPr>
      </w:pPr>
      <w:r>
        <w:rPr>
          <w:color w:val="808080"/>
        </w:rPr>
        <w:t>(Replaces RP-242981)</w:t>
      </w:r>
    </w:p>
    <w:p w14:paraId="23ACED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F598A" w14:textId="77777777" w:rsidR="00494A59" w:rsidRDefault="00494A59" w:rsidP="00494A59">
      <w:pPr>
        <w:pStyle w:val="Heading5"/>
      </w:pPr>
      <w:bookmarkStart w:id="210" w:name="_Toc189232915"/>
      <w:bookmarkStart w:id="211" w:name="_Toc189421631"/>
      <w:r>
        <w:t>9.4.1.7</w:t>
      </w:r>
      <w:r>
        <w:tab/>
        <w:t>Core part: Additional NR bands for NR features in Rel-19 [RAN4 WI: NR_bands_xFeature_R19-Core]</w:t>
      </w:r>
      <w:bookmarkEnd w:id="210"/>
      <w:bookmarkEnd w:id="211"/>
    </w:p>
    <w:p w14:paraId="7F8ACA76" w14:textId="77777777" w:rsidR="00494A59" w:rsidRDefault="00494A59" w:rsidP="00494A59">
      <w:pPr>
        <w:rPr>
          <w:rFonts w:ascii="Arial" w:hAnsi="Arial" w:cs="Arial"/>
          <w:b/>
          <w:sz w:val="24"/>
        </w:rPr>
      </w:pPr>
      <w:r>
        <w:rPr>
          <w:rFonts w:ascii="Arial" w:hAnsi="Arial" w:cs="Arial"/>
          <w:b/>
          <w:color w:val="0000FF"/>
          <w:sz w:val="24"/>
        </w:rPr>
        <w:t>RP-242573</w:t>
      </w:r>
      <w:r>
        <w:rPr>
          <w:rFonts w:ascii="Arial" w:hAnsi="Arial" w:cs="Arial"/>
          <w:b/>
          <w:color w:val="0000FF"/>
          <w:sz w:val="24"/>
        </w:rPr>
        <w:tab/>
      </w:r>
      <w:r>
        <w:rPr>
          <w:rFonts w:ascii="Arial" w:hAnsi="Arial" w:cs="Arial"/>
          <w:b/>
          <w:sz w:val="24"/>
        </w:rPr>
        <w:t>Status report for WID: Additional NR bands for NR features in Rel-19  Rapporteur; ZTE Corporation,Huawei</w:t>
      </w:r>
    </w:p>
    <w:p w14:paraId="0A860E1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D6B67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29240" w14:textId="77777777" w:rsidR="00494A59" w:rsidRDefault="00494A59" w:rsidP="00494A59">
      <w:pPr>
        <w:rPr>
          <w:rFonts w:ascii="Arial" w:hAnsi="Arial" w:cs="Arial"/>
          <w:b/>
          <w:sz w:val="24"/>
        </w:rPr>
      </w:pPr>
      <w:r>
        <w:rPr>
          <w:rFonts w:ascii="Arial" w:hAnsi="Arial" w:cs="Arial"/>
          <w:b/>
          <w:color w:val="0000FF"/>
          <w:sz w:val="24"/>
        </w:rPr>
        <w:t>RP-242572</w:t>
      </w:r>
      <w:r>
        <w:rPr>
          <w:rFonts w:ascii="Arial" w:hAnsi="Arial" w:cs="Arial"/>
          <w:b/>
          <w:color w:val="0000FF"/>
          <w:sz w:val="24"/>
        </w:rPr>
        <w:tab/>
      </w:r>
      <w:r>
        <w:rPr>
          <w:rFonts w:ascii="Arial" w:hAnsi="Arial" w:cs="Arial"/>
          <w:b/>
          <w:sz w:val="24"/>
        </w:rPr>
        <w:t>Revised WID: Additional NR bands for NR features in Rel-19</w:t>
      </w:r>
    </w:p>
    <w:p w14:paraId="1C5182BC"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w:t>
      </w:r>
    </w:p>
    <w:p w14:paraId="7E1125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83DA6" w14:textId="77777777" w:rsidR="00494A59" w:rsidRDefault="00494A59" w:rsidP="00494A59">
      <w:pPr>
        <w:pStyle w:val="Heading5"/>
      </w:pPr>
      <w:bookmarkStart w:id="212" w:name="_Toc189232916"/>
      <w:bookmarkStart w:id="213" w:name="_Toc189421632"/>
      <w:r>
        <w:t>9.4.1.8</w:t>
      </w:r>
      <w:r>
        <w:tab/>
        <w:t>Introduction of additional operating NR bands for HAPS [New RAN4 WI: NR_HAPS_bands]</w:t>
      </w:r>
      <w:bookmarkEnd w:id="212"/>
      <w:bookmarkEnd w:id="213"/>
    </w:p>
    <w:p w14:paraId="5291F99F" w14:textId="77777777" w:rsidR="00494A59" w:rsidRDefault="00494A59" w:rsidP="00494A59">
      <w:pPr>
        <w:rPr>
          <w:rFonts w:ascii="Arial" w:hAnsi="Arial" w:cs="Arial"/>
          <w:b/>
          <w:sz w:val="24"/>
        </w:rPr>
      </w:pPr>
      <w:r>
        <w:rPr>
          <w:rFonts w:ascii="Arial" w:hAnsi="Arial" w:cs="Arial"/>
          <w:b/>
          <w:color w:val="0000FF"/>
          <w:sz w:val="24"/>
        </w:rPr>
        <w:t>RP-242890</w:t>
      </w:r>
      <w:r>
        <w:rPr>
          <w:rFonts w:ascii="Arial" w:hAnsi="Arial" w:cs="Arial"/>
          <w:b/>
          <w:color w:val="0000FF"/>
          <w:sz w:val="24"/>
        </w:rPr>
        <w:tab/>
      </w:r>
      <w:r>
        <w:rPr>
          <w:rFonts w:ascii="Arial" w:hAnsi="Arial" w:cs="Arial"/>
          <w:b/>
          <w:sz w:val="24"/>
        </w:rPr>
        <w:t>Status report for WI Introduction of additional operating NR bands for HAPS (High Altitude Platform Station)</w:t>
      </w:r>
    </w:p>
    <w:p w14:paraId="45222D64"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SoftBank Corp.</w:t>
      </w:r>
    </w:p>
    <w:p w14:paraId="4B342CFE" w14:textId="77777777" w:rsidR="00494A59" w:rsidRDefault="00494A59" w:rsidP="00494A59">
      <w:pPr>
        <w:rPr>
          <w:rFonts w:ascii="Arial" w:hAnsi="Arial" w:cs="Arial"/>
          <w:b/>
        </w:rPr>
      </w:pPr>
      <w:r>
        <w:rPr>
          <w:rFonts w:ascii="Arial" w:hAnsi="Arial" w:cs="Arial"/>
          <w:b/>
        </w:rPr>
        <w:t xml:space="preserve">Discussion: </w:t>
      </w:r>
    </w:p>
    <w:p w14:paraId="2BAEFA0C" w14:textId="77777777" w:rsidR="00494A59" w:rsidRDefault="00494A59" w:rsidP="00494A59">
      <w:r>
        <w:t>MCC: missing report about NR_HAPS_bands-Perf</w:t>
      </w:r>
    </w:p>
    <w:p w14:paraId="72BB55C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RP-243253</w:t>
      </w:r>
      <w:r>
        <w:rPr>
          <w:color w:val="993300"/>
          <w:u w:val="single"/>
        </w:rPr>
        <w:t>.</w:t>
      </w:r>
    </w:p>
    <w:p w14:paraId="17D7A990" w14:textId="77777777" w:rsidR="00494A59" w:rsidRDefault="00494A59" w:rsidP="00494A59">
      <w:pPr>
        <w:rPr>
          <w:rFonts w:ascii="Arial" w:hAnsi="Arial" w:cs="Arial"/>
          <w:b/>
          <w:sz w:val="24"/>
        </w:rPr>
      </w:pPr>
      <w:r>
        <w:rPr>
          <w:rFonts w:ascii="Arial" w:hAnsi="Arial" w:cs="Arial"/>
          <w:b/>
          <w:color w:val="0000FF"/>
          <w:sz w:val="24"/>
        </w:rPr>
        <w:t>RP-243253</w:t>
      </w:r>
      <w:r>
        <w:rPr>
          <w:rFonts w:ascii="Arial" w:hAnsi="Arial" w:cs="Arial"/>
          <w:b/>
          <w:color w:val="0000FF"/>
          <w:sz w:val="24"/>
        </w:rPr>
        <w:tab/>
      </w:r>
      <w:r>
        <w:rPr>
          <w:rFonts w:ascii="Arial" w:hAnsi="Arial" w:cs="Arial"/>
          <w:b/>
          <w:sz w:val="24"/>
        </w:rPr>
        <w:t>Status report for WI Introduction of additional operating NR bands for HAPS (High Altitude Platform Station)</w:t>
      </w:r>
    </w:p>
    <w:p w14:paraId="4790B82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SoftBank Corp.</w:t>
      </w:r>
    </w:p>
    <w:p w14:paraId="15F67F66" w14:textId="77777777" w:rsidR="00494A59" w:rsidRDefault="00494A59" w:rsidP="00494A59">
      <w:pPr>
        <w:rPr>
          <w:color w:val="808080"/>
        </w:rPr>
      </w:pPr>
      <w:r>
        <w:rPr>
          <w:color w:val="808080"/>
        </w:rPr>
        <w:t>(Replaces RP-242890)</w:t>
      </w:r>
    </w:p>
    <w:p w14:paraId="2C8238DC" w14:textId="77777777" w:rsidR="00494A59" w:rsidRDefault="00494A59" w:rsidP="00494A59">
      <w:pPr>
        <w:rPr>
          <w:rFonts w:ascii="Arial" w:hAnsi="Arial" w:cs="Arial"/>
          <w:b/>
        </w:rPr>
      </w:pPr>
      <w:r>
        <w:rPr>
          <w:rFonts w:ascii="Arial" w:hAnsi="Arial" w:cs="Arial"/>
          <w:b/>
        </w:rPr>
        <w:t xml:space="preserve">Discussion: </w:t>
      </w:r>
    </w:p>
    <w:p w14:paraId="1ACC0A5E" w14:textId="77777777" w:rsidR="00494A59" w:rsidRDefault="00494A59" w:rsidP="00494A59">
      <w:r>
        <w:lastRenderedPageBreak/>
        <w:t>MCC: late submission</w:t>
      </w:r>
    </w:p>
    <w:p w14:paraId="20B685B4" w14:textId="77777777" w:rsidR="00494A59" w:rsidRDefault="00494A59" w:rsidP="00494A59">
      <w:r>
        <w:t>conclusion: NR_HAPS_bands-Perf is stopped</w:t>
      </w:r>
    </w:p>
    <w:p w14:paraId="1533FD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1F74" w14:textId="77777777" w:rsidR="00494A59" w:rsidRDefault="00494A59" w:rsidP="00494A59">
      <w:pPr>
        <w:rPr>
          <w:rFonts w:ascii="Arial" w:hAnsi="Arial" w:cs="Arial"/>
          <w:b/>
          <w:sz w:val="24"/>
        </w:rPr>
      </w:pPr>
      <w:r>
        <w:rPr>
          <w:rFonts w:ascii="Arial" w:hAnsi="Arial" w:cs="Arial"/>
          <w:b/>
          <w:color w:val="0000FF"/>
          <w:sz w:val="24"/>
        </w:rPr>
        <w:t>RP-242891</w:t>
      </w:r>
      <w:r>
        <w:rPr>
          <w:rFonts w:ascii="Arial" w:hAnsi="Arial" w:cs="Arial"/>
          <w:b/>
          <w:color w:val="0000FF"/>
          <w:sz w:val="24"/>
        </w:rPr>
        <w:tab/>
      </w:r>
      <w:r>
        <w:rPr>
          <w:rFonts w:ascii="Arial" w:hAnsi="Arial" w:cs="Arial"/>
          <w:b/>
          <w:sz w:val="24"/>
        </w:rPr>
        <w:t>Revised WID: Introduction of additional operating NR bands for HAPS (High Altitude Platform Station)</w:t>
      </w:r>
    </w:p>
    <w:p w14:paraId="2E6F5C4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SoftBank Corp., Deutsche Telekom, NTT DOCOMO, KDDI</w:t>
      </w:r>
    </w:p>
    <w:p w14:paraId="013450BD" w14:textId="77777777" w:rsidR="00494A59" w:rsidRDefault="00494A59" w:rsidP="00494A59">
      <w:pPr>
        <w:rPr>
          <w:color w:val="808080"/>
        </w:rPr>
      </w:pPr>
      <w:r>
        <w:rPr>
          <w:color w:val="808080"/>
        </w:rPr>
        <w:t>(Replaces RP-242373)</w:t>
      </w:r>
    </w:p>
    <w:p w14:paraId="4F0A0B9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AC09F" w14:textId="77777777" w:rsidR="00494A59" w:rsidRDefault="00494A59" w:rsidP="00494A59">
      <w:pPr>
        <w:pStyle w:val="Heading4"/>
      </w:pPr>
      <w:bookmarkStart w:id="214" w:name="_Toc189232917"/>
      <w:bookmarkStart w:id="215" w:name="_Toc189421633"/>
      <w:r>
        <w:t>9.4.2</w:t>
      </w:r>
      <w:r>
        <w:tab/>
        <w:t>Carrier Aggregation/Dual Connectivity/SUL related basket WIs for Rel-19</w:t>
      </w:r>
      <w:bookmarkEnd w:id="214"/>
      <w:bookmarkEnd w:id="215"/>
    </w:p>
    <w:p w14:paraId="4D6C7E3C" w14:textId="77777777" w:rsidR="00494A59" w:rsidRDefault="00494A59" w:rsidP="00494A59">
      <w:pPr>
        <w:pStyle w:val="Heading5"/>
      </w:pPr>
      <w:bookmarkStart w:id="216" w:name="_Toc189232918"/>
      <w:bookmarkStart w:id="217" w:name="_Toc189421634"/>
      <w:r>
        <w:t>9.4.2.1</w:t>
      </w:r>
      <w:r>
        <w:tab/>
        <w:t>Core part: Rel-19 DC of x LTE band(s), y NR band(s) (1&lt;=x&lt;6, 1&lt;=y&lt;6, x+y&lt;=6) and single or two NR SUL bands [RAN4 WI: DC_R19_xBLTE_yBNR-Core]</w:t>
      </w:r>
      <w:bookmarkEnd w:id="216"/>
      <w:bookmarkEnd w:id="217"/>
    </w:p>
    <w:p w14:paraId="5633A1E8" w14:textId="77777777" w:rsidR="00494A59" w:rsidRDefault="00494A59" w:rsidP="00494A59">
      <w:pPr>
        <w:rPr>
          <w:rFonts w:ascii="Arial" w:hAnsi="Arial" w:cs="Arial"/>
          <w:b/>
          <w:sz w:val="24"/>
        </w:rPr>
      </w:pPr>
      <w:r>
        <w:rPr>
          <w:rFonts w:ascii="Arial" w:hAnsi="Arial" w:cs="Arial"/>
          <w:b/>
          <w:color w:val="0000FF"/>
          <w:sz w:val="24"/>
        </w:rPr>
        <w:t>RP-242535</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15D7208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073C9E" w14:textId="77777777" w:rsidR="00494A59" w:rsidRDefault="00494A59" w:rsidP="00494A59">
      <w:pPr>
        <w:rPr>
          <w:rFonts w:ascii="Arial" w:hAnsi="Arial" w:cs="Arial"/>
          <w:b/>
        </w:rPr>
      </w:pPr>
      <w:r>
        <w:rPr>
          <w:rFonts w:ascii="Arial" w:hAnsi="Arial" w:cs="Arial"/>
          <w:b/>
        </w:rPr>
        <w:t xml:space="preserve">Discussion: </w:t>
      </w:r>
    </w:p>
    <w:p w14:paraId="25AD8358" w14:textId="77777777" w:rsidR="00494A59" w:rsidRDefault="00494A59" w:rsidP="00494A59">
      <w:r>
        <w:t>MCC: Excel list missing</w:t>
      </w:r>
    </w:p>
    <w:p w14:paraId="0C9489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RP-243258</w:t>
      </w:r>
      <w:r>
        <w:rPr>
          <w:color w:val="993300"/>
          <w:u w:val="single"/>
        </w:rPr>
        <w:t>.</w:t>
      </w:r>
    </w:p>
    <w:p w14:paraId="397A5E72" w14:textId="77777777" w:rsidR="00494A59" w:rsidRDefault="00494A59" w:rsidP="00494A59">
      <w:pPr>
        <w:rPr>
          <w:rFonts w:ascii="Arial" w:hAnsi="Arial" w:cs="Arial"/>
          <w:b/>
          <w:sz w:val="24"/>
        </w:rPr>
      </w:pPr>
      <w:r>
        <w:rPr>
          <w:rFonts w:ascii="Arial" w:hAnsi="Arial" w:cs="Arial"/>
          <w:b/>
          <w:color w:val="0000FF"/>
          <w:sz w:val="24"/>
        </w:rPr>
        <w:t>RP-243258</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26860FDC"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01B399A" w14:textId="77777777" w:rsidR="00494A59" w:rsidRDefault="00494A59" w:rsidP="00494A59">
      <w:pPr>
        <w:rPr>
          <w:color w:val="808080"/>
        </w:rPr>
      </w:pPr>
      <w:r>
        <w:rPr>
          <w:color w:val="808080"/>
        </w:rPr>
        <w:t>(Replaces RP-242535)</w:t>
      </w:r>
    </w:p>
    <w:p w14:paraId="2F7D71C8" w14:textId="77777777" w:rsidR="00494A59" w:rsidRDefault="00494A59" w:rsidP="00494A59">
      <w:pPr>
        <w:rPr>
          <w:rFonts w:ascii="Arial" w:hAnsi="Arial" w:cs="Arial"/>
          <w:b/>
        </w:rPr>
      </w:pPr>
      <w:r>
        <w:rPr>
          <w:rFonts w:ascii="Arial" w:hAnsi="Arial" w:cs="Arial"/>
          <w:b/>
        </w:rPr>
        <w:t xml:space="preserve">Discussion: </w:t>
      </w:r>
    </w:p>
    <w:p w14:paraId="7A82DF45" w14:textId="77777777" w:rsidR="00494A59" w:rsidRDefault="00494A59" w:rsidP="00494A59">
      <w:r>
        <w:t>MCC: lates submission</w:t>
      </w:r>
    </w:p>
    <w:p w14:paraId="09BC4B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C742A" w14:textId="77777777" w:rsidR="00494A59" w:rsidRDefault="00494A59" w:rsidP="00494A59">
      <w:pPr>
        <w:rPr>
          <w:rFonts w:ascii="Arial" w:hAnsi="Arial" w:cs="Arial"/>
          <w:b/>
          <w:sz w:val="24"/>
        </w:rPr>
      </w:pPr>
      <w:r>
        <w:rPr>
          <w:rFonts w:ascii="Arial" w:hAnsi="Arial" w:cs="Arial"/>
          <w:b/>
          <w:color w:val="0000FF"/>
          <w:sz w:val="24"/>
        </w:rPr>
        <w:t>RP-243071</w:t>
      </w:r>
      <w:r>
        <w:rPr>
          <w:rFonts w:ascii="Arial" w:hAnsi="Arial" w:cs="Arial"/>
          <w:b/>
          <w:color w:val="0000FF"/>
          <w:sz w:val="24"/>
        </w:rPr>
        <w:tab/>
      </w:r>
      <w:r>
        <w:rPr>
          <w:rFonts w:ascii="Arial" w:hAnsi="Arial" w:cs="Arial"/>
          <w:b/>
          <w:sz w:val="24"/>
        </w:rPr>
        <w:t>RAN4 CRs to Rel-19 DC of x LTE band(s), y NR band(s) and single or two NR SUL bands</w:t>
      </w:r>
    </w:p>
    <w:p w14:paraId="4DF12B5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18E91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32FE9" w14:textId="77777777" w:rsidR="00494A59" w:rsidRDefault="00494A59" w:rsidP="00494A59">
      <w:pPr>
        <w:rPr>
          <w:rFonts w:ascii="Arial" w:hAnsi="Arial" w:cs="Arial"/>
          <w:b/>
          <w:sz w:val="24"/>
        </w:rPr>
      </w:pPr>
      <w:r>
        <w:rPr>
          <w:rFonts w:ascii="Arial" w:hAnsi="Arial" w:cs="Arial"/>
          <w:b/>
          <w:color w:val="0000FF"/>
          <w:sz w:val="24"/>
        </w:rPr>
        <w:t>RP-242536</w:t>
      </w:r>
      <w:r>
        <w:rPr>
          <w:rFonts w:ascii="Arial" w:hAnsi="Arial" w:cs="Arial"/>
          <w:b/>
          <w:color w:val="0000FF"/>
          <w:sz w:val="24"/>
        </w:rPr>
        <w:tab/>
      </w:r>
      <w:r>
        <w:rPr>
          <w:rFonts w:ascii="Arial" w:hAnsi="Arial" w:cs="Arial"/>
          <w:b/>
          <w:sz w:val="24"/>
        </w:rPr>
        <w:t>Revised WID for for Rel-19 Dual connectivity (DC) of x LTE band(s), y NR band(s) (1&lt;=x&lt;6, 1&lt;=y&lt;6, x+y&lt;=6) and single or two NR Supplementary Uplink (SUL) bands</w:t>
      </w:r>
    </w:p>
    <w:p w14:paraId="2B41D097"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6EC0D9F" w14:textId="77777777" w:rsidR="00494A59" w:rsidRDefault="00494A59" w:rsidP="00494A59">
      <w:pPr>
        <w:rPr>
          <w:rFonts w:ascii="Arial" w:hAnsi="Arial" w:cs="Arial"/>
          <w:b/>
        </w:rPr>
      </w:pPr>
      <w:r>
        <w:rPr>
          <w:rFonts w:ascii="Arial" w:hAnsi="Arial" w:cs="Arial"/>
          <w:b/>
        </w:rPr>
        <w:lastRenderedPageBreak/>
        <w:t xml:space="preserve">Discussion: </w:t>
      </w:r>
    </w:p>
    <w:p w14:paraId="78D33B4A" w14:textId="77777777" w:rsidR="00494A59" w:rsidRDefault="00494A59" w:rsidP="00494A59">
      <w:r>
        <w:t>MCC: revised WID has no rev marks, no Excel table included</w:t>
      </w:r>
    </w:p>
    <w:p w14:paraId="5A967E5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RP-243257</w:t>
      </w:r>
      <w:r>
        <w:rPr>
          <w:color w:val="993300"/>
          <w:u w:val="single"/>
        </w:rPr>
        <w:t>.</w:t>
      </w:r>
    </w:p>
    <w:p w14:paraId="5A7AB8FC" w14:textId="77777777" w:rsidR="00494A59" w:rsidRDefault="00494A59" w:rsidP="00494A59">
      <w:pPr>
        <w:rPr>
          <w:rFonts w:ascii="Arial" w:hAnsi="Arial" w:cs="Arial"/>
          <w:b/>
          <w:sz w:val="24"/>
        </w:rPr>
      </w:pPr>
      <w:r>
        <w:rPr>
          <w:rFonts w:ascii="Arial" w:hAnsi="Arial" w:cs="Arial"/>
          <w:b/>
          <w:color w:val="0000FF"/>
          <w:sz w:val="24"/>
        </w:rPr>
        <w:t>RP-243257</w:t>
      </w:r>
      <w:r>
        <w:rPr>
          <w:rFonts w:ascii="Arial" w:hAnsi="Arial" w:cs="Arial"/>
          <w:b/>
          <w:color w:val="0000FF"/>
          <w:sz w:val="24"/>
        </w:rPr>
        <w:tab/>
      </w:r>
      <w:r>
        <w:rPr>
          <w:rFonts w:ascii="Arial" w:hAnsi="Arial" w:cs="Arial"/>
          <w:b/>
          <w:sz w:val="24"/>
        </w:rPr>
        <w:t>Revised WID for for Rel-19 Dual connectivity (DC) of x LTE band(s), y NR band(s) (1&lt;=x&lt;6, 1&lt;=y&lt;6, x+y&lt;=6) and single or two NR Supplementary Uplink (SUL) bands</w:t>
      </w:r>
    </w:p>
    <w:p w14:paraId="31177769"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6C4CC524" w14:textId="77777777" w:rsidR="00494A59" w:rsidRDefault="00494A59" w:rsidP="00494A59">
      <w:pPr>
        <w:rPr>
          <w:color w:val="808080"/>
        </w:rPr>
      </w:pPr>
      <w:r>
        <w:rPr>
          <w:color w:val="808080"/>
        </w:rPr>
        <w:t>(Replaces RP-242536)</w:t>
      </w:r>
    </w:p>
    <w:p w14:paraId="5833F9A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D5402" w14:textId="77777777" w:rsidR="00494A59" w:rsidRDefault="00494A59" w:rsidP="00494A59">
      <w:pPr>
        <w:pStyle w:val="Heading5"/>
      </w:pPr>
      <w:bookmarkStart w:id="218" w:name="_Toc189232919"/>
      <w:bookmarkStart w:id="219" w:name="_Toc189421635"/>
      <w:r>
        <w:t>9.4.2.2</w:t>
      </w:r>
      <w:r>
        <w:tab/>
        <w:t>Core part: Rel-19 NR CA/DC for x bands DL with y bands UL (x&lt;7, y&lt;3) and SUL band combos/CA band combos with a single SUL or two SUL cells [RAN4 WI: NR_CADC_SUL_R19-Core]</w:t>
      </w:r>
      <w:bookmarkEnd w:id="218"/>
      <w:bookmarkEnd w:id="219"/>
    </w:p>
    <w:p w14:paraId="7D8CB07B" w14:textId="77777777" w:rsidR="00494A59" w:rsidRDefault="00494A59" w:rsidP="00494A59">
      <w:pPr>
        <w:rPr>
          <w:rFonts w:ascii="Arial" w:hAnsi="Arial" w:cs="Arial"/>
          <w:b/>
          <w:sz w:val="24"/>
        </w:rPr>
      </w:pPr>
      <w:r>
        <w:rPr>
          <w:rFonts w:ascii="Arial" w:hAnsi="Arial" w:cs="Arial"/>
          <w:b/>
          <w:color w:val="0000FF"/>
          <w:sz w:val="24"/>
        </w:rPr>
        <w:t>RP-242753</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w:t>
      </w:r>
    </w:p>
    <w:p w14:paraId="195B642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1D3328" w14:textId="77777777" w:rsidR="00494A59" w:rsidRDefault="00494A59" w:rsidP="00494A59">
      <w:pPr>
        <w:rPr>
          <w:rFonts w:ascii="Arial" w:hAnsi="Arial" w:cs="Arial"/>
          <w:b/>
        </w:rPr>
      </w:pPr>
      <w:r>
        <w:rPr>
          <w:rFonts w:ascii="Arial" w:hAnsi="Arial" w:cs="Arial"/>
          <w:b/>
        </w:rPr>
        <w:t xml:space="preserve">Abstract: </w:t>
      </w:r>
    </w:p>
    <w:p w14:paraId="15407853" w14:textId="77777777" w:rsidR="00494A59" w:rsidRDefault="00494A59" w:rsidP="00494A59">
      <w:r>
        <w:t>rapporteur: Ericsson</w:t>
      </w:r>
    </w:p>
    <w:p w14:paraId="6554C61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4F0F" w14:textId="77777777" w:rsidR="00494A59" w:rsidRDefault="00494A59" w:rsidP="00494A59">
      <w:pPr>
        <w:rPr>
          <w:rFonts w:ascii="Arial" w:hAnsi="Arial" w:cs="Arial"/>
          <w:b/>
          <w:sz w:val="24"/>
        </w:rPr>
      </w:pPr>
      <w:r>
        <w:rPr>
          <w:rFonts w:ascii="Arial" w:hAnsi="Arial" w:cs="Arial"/>
          <w:b/>
          <w:color w:val="0000FF"/>
          <w:sz w:val="24"/>
        </w:rPr>
        <w:t>RP-243072</w:t>
      </w:r>
      <w:r>
        <w:rPr>
          <w:rFonts w:ascii="Arial" w:hAnsi="Arial" w:cs="Arial"/>
          <w:b/>
          <w:color w:val="0000FF"/>
          <w:sz w:val="24"/>
        </w:rPr>
        <w:tab/>
      </w:r>
      <w:r>
        <w:rPr>
          <w:rFonts w:ascii="Arial" w:hAnsi="Arial" w:cs="Arial"/>
          <w:b/>
          <w:sz w:val="24"/>
        </w:rPr>
        <w:t>RAN4 CRs to Rel-19 NR CADC for x bands DL with y bands UL and SUL band combo</w:t>
      </w:r>
    </w:p>
    <w:p w14:paraId="6482A3F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D98A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51A2F" w14:textId="77777777" w:rsidR="00494A59" w:rsidRDefault="00494A59" w:rsidP="00494A59">
      <w:pPr>
        <w:rPr>
          <w:rFonts w:ascii="Arial" w:hAnsi="Arial" w:cs="Arial"/>
          <w:b/>
          <w:sz w:val="24"/>
        </w:rPr>
      </w:pPr>
      <w:r>
        <w:rPr>
          <w:rFonts w:ascii="Arial" w:hAnsi="Arial" w:cs="Arial"/>
          <w:b/>
          <w:color w:val="0000FF"/>
          <w:sz w:val="24"/>
        </w:rPr>
        <w:t>RP-242754</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691A6320"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459C2AE" w14:textId="77777777" w:rsidR="00494A59" w:rsidRDefault="00494A59" w:rsidP="00494A59">
      <w:pPr>
        <w:rPr>
          <w:rFonts w:ascii="Arial" w:hAnsi="Arial" w:cs="Arial"/>
          <w:b/>
        </w:rPr>
      </w:pPr>
      <w:r>
        <w:rPr>
          <w:rFonts w:ascii="Arial" w:hAnsi="Arial" w:cs="Arial"/>
          <w:b/>
        </w:rPr>
        <w:t xml:space="preserve">Abstract: </w:t>
      </w:r>
    </w:p>
    <w:p w14:paraId="728E50F1" w14:textId="77777777" w:rsidR="00494A59" w:rsidRDefault="00494A59" w:rsidP="00494A59">
      <w:r>
        <w:t>Revised WID: NR_CADC_SUL_R19; Last approved WID: RP-241833</w:t>
      </w:r>
    </w:p>
    <w:p w14:paraId="58C4358B" w14:textId="77777777" w:rsidR="00494A59" w:rsidRDefault="00494A59" w:rsidP="00494A59">
      <w:pPr>
        <w:rPr>
          <w:rFonts w:ascii="Arial" w:hAnsi="Arial" w:cs="Arial"/>
          <w:b/>
        </w:rPr>
      </w:pPr>
      <w:r>
        <w:rPr>
          <w:rFonts w:ascii="Arial" w:hAnsi="Arial" w:cs="Arial"/>
          <w:b/>
        </w:rPr>
        <w:t xml:space="preserve">Discussion: </w:t>
      </w:r>
    </w:p>
    <w:p w14:paraId="7A470968" w14:textId="77777777" w:rsidR="00494A59" w:rsidRDefault="00494A59" w:rsidP="00494A59">
      <w:r>
        <w:t>MCC: no revision marks are shown in this revised WID? Only Excel table changed</w:t>
      </w:r>
    </w:p>
    <w:p w14:paraId="1240DAE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AE77F" w14:textId="77777777" w:rsidR="00494A59" w:rsidRDefault="00494A59" w:rsidP="00494A59">
      <w:pPr>
        <w:pStyle w:val="Heading5"/>
      </w:pPr>
      <w:bookmarkStart w:id="220" w:name="_Toc189232920"/>
      <w:bookmarkStart w:id="221" w:name="_Toc189421636"/>
      <w:r>
        <w:lastRenderedPageBreak/>
        <w:t>9.4.2.3</w:t>
      </w:r>
      <w:r>
        <w:tab/>
        <w:t>Core part: Simultaneous Rx/Tx band combinations for NR CA/DC, NR SUL and LTE/NR DC in Rel-19 [RAN4 WI: LTE_NR_R19_Simult_RxTx-Core]</w:t>
      </w:r>
      <w:bookmarkEnd w:id="220"/>
      <w:bookmarkEnd w:id="221"/>
    </w:p>
    <w:p w14:paraId="6C2FDE95" w14:textId="77777777" w:rsidR="00494A59" w:rsidRDefault="00494A59" w:rsidP="00494A59">
      <w:pPr>
        <w:rPr>
          <w:rFonts w:ascii="Arial" w:hAnsi="Arial" w:cs="Arial"/>
          <w:b/>
          <w:sz w:val="24"/>
        </w:rPr>
      </w:pPr>
      <w:r>
        <w:rPr>
          <w:rFonts w:ascii="Arial" w:hAnsi="Arial" w:cs="Arial"/>
          <w:b/>
          <w:color w:val="0000FF"/>
          <w:sz w:val="24"/>
        </w:rPr>
        <w:t>RP-243015</w:t>
      </w:r>
      <w:r>
        <w:rPr>
          <w:rFonts w:ascii="Arial" w:hAnsi="Arial" w:cs="Arial"/>
          <w:b/>
          <w:color w:val="0000FF"/>
          <w:sz w:val="24"/>
        </w:rPr>
        <w:tab/>
      </w:r>
      <w:r>
        <w:rPr>
          <w:rFonts w:ascii="Arial" w:hAnsi="Arial" w:cs="Arial"/>
          <w:b/>
          <w:sz w:val="24"/>
        </w:rPr>
        <w:t>Status report for WI: Simultaneous Rx/Tx band combinations for NR CA/DC, NR SUL and LTE/NR DC in Rel-19; rapporteur: Huawei</w:t>
      </w:r>
    </w:p>
    <w:p w14:paraId="037AE61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DA438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E0C00" w14:textId="77777777" w:rsidR="00494A59" w:rsidRDefault="00494A59" w:rsidP="00494A59">
      <w:pPr>
        <w:pStyle w:val="Heading5"/>
      </w:pPr>
      <w:bookmarkStart w:id="222" w:name="_Toc189232921"/>
      <w:bookmarkStart w:id="223" w:name="_Toc189421637"/>
      <w:r>
        <w:t>9.4.2.4</w:t>
      </w:r>
      <w:r>
        <w:tab/>
        <w:t>Core part: Rel-19 DL interruption for NR and EN-DC band combinations at dynamic Tx Switching in UL [RAN4 WI: DL_intrpt_combos_TxSW_R19-Core]</w:t>
      </w:r>
      <w:bookmarkEnd w:id="222"/>
      <w:bookmarkEnd w:id="223"/>
    </w:p>
    <w:p w14:paraId="3EFF5A68" w14:textId="77777777" w:rsidR="00494A59" w:rsidRDefault="00494A59" w:rsidP="00494A59">
      <w:pPr>
        <w:rPr>
          <w:rFonts w:ascii="Arial" w:hAnsi="Arial" w:cs="Arial"/>
          <w:b/>
          <w:sz w:val="24"/>
        </w:rPr>
      </w:pPr>
      <w:r>
        <w:rPr>
          <w:rFonts w:ascii="Arial" w:hAnsi="Arial" w:cs="Arial"/>
          <w:b/>
          <w:color w:val="0000FF"/>
          <w:sz w:val="24"/>
        </w:rPr>
        <w:t>RP-242860</w:t>
      </w:r>
      <w:r>
        <w:rPr>
          <w:rFonts w:ascii="Arial" w:hAnsi="Arial" w:cs="Arial"/>
          <w:b/>
          <w:color w:val="0000FF"/>
          <w:sz w:val="24"/>
        </w:rPr>
        <w:tab/>
      </w:r>
      <w:r>
        <w:rPr>
          <w:rFonts w:ascii="Arial" w:hAnsi="Arial" w:cs="Arial"/>
          <w:b/>
          <w:sz w:val="24"/>
        </w:rPr>
        <w:t>Status report of WI: Rel-19 downlink interruption for NR and EN-DC band combinations at dynamic Tx Switching in Uplink; rapporteur: China Telecom</w:t>
      </w:r>
    </w:p>
    <w:p w14:paraId="653C0BB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B9B4832" w14:textId="77777777" w:rsidR="00494A59" w:rsidRDefault="00494A59" w:rsidP="00494A59">
      <w:pPr>
        <w:rPr>
          <w:rFonts w:ascii="Arial" w:hAnsi="Arial" w:cs="Arial"/>
          <w:b/>
        </w:rPr>
      </w:pPr>
      <w:r>
        <w:rPr>
          <w:rFonts w:ascii="Arial" w:hAnsi="Arial" w:cs="Arial"/>
          <w:b/>
        </w:rPr>
        <w:t xml:space="preserve">Abstract: </w:t>
      </w:r>
    </w:p>
    <w:p w14:paraId="1F2D8DA4" w14:textId="77777777" w:rsidR="00494A59" w:rsidRDefault="00494A59" w:rsidP="00494A59">
      <w:r>
        <w:t>Core 20%</w:t>
      </w:r>
    </w:p>
    <w:p w14:paraId="319FA08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D12C2" w14:textId="77777777" w:rsidR="00494A59" w:rsidRDefault="00494A59" w:rsidP="00494A59">
      <w:pPr>
        <w:pStyle w:val="Heading4"/>
      </w:pPr>
      <w:bookmarkStart w:id="224" w:name="_Toc189232922"/>
      <w:bookmarkStart w:id="225" w:name="_Toc189421638"/>
      <w:r>
        <w:t>9.4.3</w:t>
      </w:r>
      <w:r>
        <w:tab/>
        <w:t>Power class related WIs</w:t>
      </w:r>
      <w:bookmarkEnd w:id="224"/>
      <w:bookmarkEnd w:id="225"/>
    </w:p>
    <w:p w14:paraId="63258885" w14:textId="77777777" w:rsidR="00494A59" w:rsidRDefault="00494A59" w:rsidP="00494A59">
      <w:pPr>
        <w:pStyle w:val="Heading5"/>
      </w:pPr>
      <w:bookmarkStart w:id="226" w:name="_Toc189232923"/>
      <w:bookmarkStart w:id="227" w:name="_Toc189421639"/>
      <w:r>
        <w:t>9.4.3.1</w:t>
      </w:r>
      <w:r>
        <w:tab/>
        <w:t>Core part: Rel-19 HPUE (PC1.5 or 2) for DC combinations of LTE band(s) and NR band(s) [RAN4 WI: HPUE_DC_LTE_NR_R19-Core]</w:t>
      </w:r>
      <w:bookmarkEnd w:id="226"/>
      <w:bookmarkEnd w:id="227"/>
    </w:p>
    <w:p w14:paraId="31F353AC" w14:textId="77777777" w:rsidR="00494A59" w:rsidRDefault="00494A59" w:rsidP="00494A59">
      <w:pPr>
        <w:rPr>
          <w:rFonts w:ascii="Arial" w:hAnsi="Arial" w:cs="Arial"/>
          <w:b/>
          <w:sz w:val="24"/>
        </w:rPr>
      </w:pPr>
      <w:r>
        <w:rPr>
          <w:rFonts w:ascii="Arial" w:hAnsi="Arial" w:cs="Arial"/>
          <w:b/>
          <w:color w:val="0000FF"/>
          <w:sz w:val="24"/>
        </w:rPr>
        <w:t>RP-242610</w:t>
      </w:r>
      <w:r>
        <w:rPr>
          <w:rFonts w:ascii="Arial" w:hAnsi="Arial" w:cs="Arial"/>
          <w:b/>
          <w:color w:val="0000FF"/>
          <w:sz w:val="24"/>
        </w:rPr>
        <w:tab/>
      </w:r>
      <w:r>
        <w:rPr>
          <w:rFonts w:ascii="Arial" w:hAnsi="Arial" w:cs="Arial"/>
          <w:b/>
          <w:sz w:val="24"/>
        </w:rPr>
        <w:t>Status Report for HPUE_DC_LTE_NR_R19-Core for RAN-106</w:t>
      </w:r>
    </w:p>
    <w:p w14:paraId="5EDDC2E7"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Ericsson</w:t>
      </w:r>
    </w:p>
    <w:p w14:paraId="7C8AF47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0EC7D" w14:textId="77777777" w:rsidR="00494A59" w:rsidRDefault="00494A59" w:rsidP="00494A59">
      <w:pPr>
        <w:rPr>
          <w:rFonts w:ascii="Arial" w:hAnsi="Arial" w:cs="Arial"/>
          <w:b/>
          <w:sz w:val="24"/>
        </w:rPr>
      </w:pPr>
      <w:r>
        <w:rPr>
          <w:rFonts w:ascii="Arial" w:hAnsi="Arial" w:cs="Arial"/>
          <w:b/>
          <w:color w:val="0000FF"/>
          <w:sz w:val="24"/>
        </w:rPr>
        <w:t>RP-243073</w:t>
      </w:r>
      <w:r>
        <w:rPr>
          <w:rFonts w:ascii="Arial" w:hAnsi="Arial" w:cs="Arial"/>
          <w:b/>
          <w:color w:val="0000FF"/>
          <w:sz w:val="24"/>
        </w:rPr>
        <w:tab/>
      </w:r>
      <w:r>
        <w:rPr>
          <w:rFonts w:ascii="Arial" w:hAnsi="Arial" w:cs="Arial"/>
          <w:b/>
          <w:sz w:val="24"/>
        </w:rPr>
        <w:t>RAN4 CRs to Rel-19 HPUE PC1.5 or 2 for DC combo of LTE band(s) and NR band(s)</w:t>
      </w:r>
    </w:p>
    <w:p w14:paraId="5F0D7C6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6A8B8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6B904" w14:textId="77777777" w:rsidR="00494A59" w:rsidRDefault="00494A59" w:rsidP="00494A59">
      <w:pPr>
        <w:rPr>
          <w:rFonts w:ascii="Arial" w:hAnsi="Arial" w:cs="Arial"/>
          <w:b/>
          <w:sz w:val="24"/>
        </w:rPr>
      </w:pPr>
      <w:r>
        <w:rPr>
          <w:rFonts w:ascii="Arial" w:hAnsi="Arial" w:cs="Arial"/>
          <w:b/>
          <w:color w:val="0000FF"/>
          <w:sz w:val="24"/>
        </w:rPr>
        <w:t>RP-242609</w:t>
      </w:r>
      <w:r>
        <w:rPr>
          <w:rFonts w:ascii="Arial" w:hAnsi="Arial" w:cs="Arial"/>
          <w:b/>
          <w:color w:val="0000FF"/>
          <w:sz w:val="24"/>
        </w:rPr>
        <w:tab/>
      </w:r>
      <w:r>
        <w:rPr>
          <w:rFonts w:ascii="Arial" w:hAnsi="Arial" w:cs="Arial"/>
          <w:b/>
          <w:sz w:val="24"/>
        </w:rPr>
        <w:t>Revised WID on Rel-19 HPUE (power class 1.5 or 2) for Dual Connectivity (DC) combinations of LTE band(s) and NR band(s)</w:t>
      </w:r>
    </w:p>
    <w:p w14:paraId="6AA4B088"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w:t>
      </w:r>
    </w:p>
    <w:p w14:paraId="4B1548B1" w14:textId="77777777" w:rsidR="00494A59" w:rsidRDefault="00494A59" w:rsidP="00494A59">
      <w:pPr>
        <w:rPr>
          <w:rFonts w:ascii="Arial" w:hAnsi="Arial" w:cs="Arial"/>
          <w:b/>
        </w:rPr>
      </w:pPr>
      <w:r>
        <w:rPr>
          <w:rFonts w:ascii="Arial" w:hAnsi="Arial" w:cs="Arial"/>
          <w:b/>
        </w:rPr>
        <w:t xml:space="preserve">Discussion: </w:t>
      </w:r>
    </w:p>
    <w:p w14:paraId="0A928EBD" w14:textId="77777777" w:rsidR="00494A59" w:rsidRDefault="00494A59" w:rsidP="00494A59">
      <w:r>
        <w:t>MCC: no changes included (no rev marks), are the changes only in the Excel table?</w:t>
      </w:r>
    </w:p>
    <w:p w14:paraId="337A935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46B86" w14:textId="77777777" w:rsidR="00494A59" w:rsidRDefault="00494A59" w:rsidP="00494A59">
      <w:pPr>
        <w:pStyle w:val="Heading5"/>
      </w:pPr>
      <w:bookmarkStart w:id="228" w:name="_Toc189232924"/>
      <w:bookmarkStart w:id="229" w:name="_Toc189421640"/>
      <w:r>
        <w:lastRenderedPageBreak/>
        <w:t>9.4.3.2</w:t>
      </w:r>
      <w:r>
        <w:tab/>
        <w:t>Core part: Rel-19 HPUE (PC1.5 or 2) for NR intra-band CA or NR inter-band CA/DC band combinations with/without NR SUL [RAN4 WI: HPUE_NR_CADC_SUL_R19-Core]</w:t>
      </w:r>
      <w:bookmarkEnd w:id="228"/>
      <w:bookmarkEnd w:id="229"/>
    </w:p>
    <w:p w14:paraId="0D4D9626" w14:textId="77777777" w:rsidR="00494A59" w:rsidRDefault="00494A59" w:rsidP="00494A59">
      <w:pPr>
        <w:rPr>
          <w:rFonts w:ascii="Arial" w:hAnsi="Arial" w:cs="Arial"/>
          <w:b/>
          <w:sz w:val="24"/>
        </w:rPr>
      </w:pPr>
      <w:r>
        <w:rPr>
          <w:rFonts w:ascii="Arial" w:hAnsi="Arial" w:cs="Arial"/>
          <w:b/>
          <w:color w:val="0000FF"/>
          <w:sz w:val="24"/>
        </w:rPr>
        <w:t>RP-242866</w:t>
      </w:r>
      <w:r>
        <w:rPr>
          <w:rFonts w:ascii="Arial" w:hAnsi="Arial" w:cs="Arial"/>
          <w:b/>
          <w:color w:val="0000FF"/>
          <w:sz w:val="24"/>
        </w:rPr>
        <w:tab/>
      </w:r>
      <w:r>
        <w:rPr>
          <w:rFonts w:ascii="Arial" w:hAnsi="Arial" w:cs="Arial"/>
          <w:b/>
          <w:sz w:val="24"/>
        </w:rPr>
        <w:t>Status report of WI: Rel-19 High power UE (power class 1.5 or 2) for NR intra-band Carrier Aggregation (CA) or NR inter-band CA/Dual connectivity (DC) band combinations with/without NR Supplementary uplink (SUL)</w:t>
      </w:r>
    </w:p>
    <w:p w14:paraId="7485F88F" w14:textId="77777777" w:rsidR="00494A59" w:rsidRDefault="00494A59" w:rsidP="00494A59">
      <w:pPr>
        <w:rPr>
          <w:rFonts w:ascii="Arial" w:hAnsi="Arial" w:cs="Arial"/>
          <w:b/>
          <w:sz w:val="24"/>
        </w:rPr>
      </w:pPr>
      <w:r>
        <w:rPr>
          <w:rFonts w:ascii="Arial" w:hAnsi="Arial" w:cs="Arial"/>
          <w:b/>
          <w:sz w:val="24"/>
        </w:rPr>
        <w:t>rapporteur: China Telecom, China Unicom</w:t>
      </w:r>
    </w:p>
    <w:p w14:paraId="529D799A"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4EDD8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5D3BF" w14:textId="77777777" w:rsidR="00494A59" w:rsidRDefault="00494A59" w:rsidP="00494A59">
      <w:pPr>
        <w:rPr>
          <w:rFonts w:ascii="Arial" w:hAnsi="Arial" w:cs="Arial"/>
          <w:b/>
          <w:sz w:val="24"/>
        </w:rPr>
      </w:pPr>
      <w:r>
        <w:rPr>
          <w:rFonts w:ascii="Arial" w:hAnsi="Arial" w:cs="Arial"/>
          <w:b/>
          <w:color w:val="0000FF"/>
          <w:sz w:val="24"/>
        </w:rPr>
        <w:t>RP-243074</w:t>
      </w:r>
      <w:r>
        <w:rPr>
          <w:rFonts w:ascii="Arial" w:hAnsi="Arial" w:cs="Arial"/>
          <w:b/>
          <w:color w:val="0000FF"/>
          <w:sz w:val="24"/>
        </w:rPr>
        <w:tab/>
      </w:r>
      <w:r>
        <w:rPr>
          <w:rFonts w:ascii="Arial" w:hAnsi="Arial" w:cs="Arial"/>
          <w:b/>
          <w:sz w:val="24"/>
        </w:rPr>
        <w:t>RAN4 CRs to Rel-19 HPUE PC1.5 or 2 for NR intra-band CA or NR inter-band CA/DC band combo with/without NR SUL</w:t>
      </w:r>
    </w:p>
    <w:p w14:paraId="38E90D5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B1C35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9F6FF7" w14:textId="77777777" w:rsidR="00494A59" w:rsidRDefault="00494A59" w:rsidP="00494A59">
      <w:pPr>
        <w:rPr>
          <w:rFonts w:ascii="Arial" w:hAnsi="Arial" w:cs="Arial"/>
          <w:b/>
          <w:sz w:val="24"/>
        </w:rPr>
      </w:pPr>
      <w:r>
        <w:rPr>
          <w:rFonts w:ascii="Arial" w:hAnsi="Arial" w:cs="Arial"/>
          <w:b/>
          <w:color w:val="0000FF"/>
          <w:sz w:val="24"/>
        </w:rPr>
        <w:t>RP-242865</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1C9739A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708AF30F" w14:textId="77777777" w:rsidR="00494A59" w:rsidRDefault="00494A59" w:rsidP="00494A59">
      <w:pPr>
        <w:rPr>
          <w:i/>
        </w:rPr>
      </w:pPr>
      <w:r>
        <w:rPr>
          <w:i/>
        </w:rPr>
        <w:t>China Unicom</w:t>
      </w:r>
    </w:p>
    <w:p w14:paraId="1D9B8648" w14:textId="77777777" w:rsidR="00494A59" w:rsidRDefault="00494A59" w:rsidP="00494A59">
      <w:pPr>
        <w:rPr>
          <w:color w:val="808080"/>
        </w:rPr>
      </w:pPr>
      <w:r>
        <w:rPr>
          <w:color w:val="808080"/>
        </w:rPr>
        <w:t>(Replaces RP-242003)</w:t>
      </w:r>
    </w:p>
    <w:p w14:paraId="727B2722" w14:textId="77777777" w:rsidR="00494A59" w:rsidRDefault="00494A59" w:rsidP="00494A59">
      <w:pPr>
        <w:rPr>
          <w:rFonts w:ascii="Arial" w:hAnsi="Arial" w:cs="Arial"/>
          <w:b/>
        </w:rPr>
      </w:pPr>
      <w:r>
        <w:rPr>
          <w:rFonts w:ascii="Arial" w:hAnsi="Arial" w:cs="Arial"/>
          <w:b/>
        </w:rPr>
        <w:t xml:space="preserve">Discussion: </w:t>
      </w:r>
    </w:p>
    <w:p w14:paraId="79993F48" w14:textId="77777777" w:rsidR="00494A59" w:rsidRDefault="00494A59" w:rsidP="00494A59">
      <w:r>
        <w:t>MCC: no changes included (no rev marks), are the changes only in the Excel table?</w:t>
      </w:r>
    </w:p>
    <w:p w14:paraId="071D97C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4996B" w14:textId="77777777" w:rsidR="00494A59" w:rsidRDefault="00494A59" w:rsidP="00494A59">
      <w:pPr>
        <w:pStyle w:val="Heading5"/>
      </w:pPr>
      <w:bookmarkStart w:id="230" w:name="_Toc189232925"/>
      <w:bookmarkStart w:id="231" w:name="_Toc189421641"/>
      <w:r>
        <w:t>9.4.3.3</w:t>
      </w:r>
      <w:r>
        <w:tab/>
        <w:t>Core part: NR power class 2 RedCap UE in FR1 [RAN4 WI: NR_PC2_RedCap_UE-Core]</w:t>
      </w:r>
      <w:bookmarkEnd w:id="230"/>
      <w:bookmarkEnd w:id="231"/>
    </w:p>
    <w:p w14:paraId="698E5577" w14:textId="77777777" w:rsidR="00494A59" w:rsidRDefault="00494A59" w:rsidP="00494A59">
      <w:pPr>
        <w:rPr>
          <w:rFonts w:ascii="Arial" w:hAnsi="Arial" w:cs="Arial"/>
          <w:b/>
          <w:sz w:val="24"/>
        </w:rPr>
      </w:pPr>
      <w:r>
        <w:rPr>
          <w:rFonts w:ascii="Arial" w:hAnsi="Arial" w:cs="Arial"/>
          <w:b/>
          <w:color w:val="0000FF"/>
          <w:sz w:val="24"/>
        </w:rPr>
        <w:t>RP-242859</w:t>
      </w:r>
      <w:r>
        <w:rPr>
          <w:rFonts w:ascii="Arial" w:hAnsi="Arial" w:cs="Arial"/>
          <w:b/>
          <w:color w:val="0000FF"/>
          <w:sz w:val="24"/>
        </w:rPr>
        <w:tab/>
      </w:r>
      <w:r>
        <w:rPr>
          <w:rFonts w:ascii="Arial" w:hAnsi="Arial" w:cs="Arial"/>
          <w:b/>
          <w:sz w:val="24"/>
        </w:rPr>
        <w:t>Status report of WI: NR power class 2 RedCap (Reduced Capability) UE in FR1; rapporteur: China Telecom, MediaTek</w:t>
      </w:r>
    </w:p>
    <w:p w14:paraId="1471ADE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28E0BD" w14:textId="77777777" w:rsidR="00494A59" w:rsidRDefault="00494A59" w:rsidP="00494A59">
      <w:pPr>
        <w:rPr>
          <w:rFonts w:ascii="Arial" w:hAnsi="Arial" w:cs="Arial"/>
          <w:b/>
        </w:rPr>
      </w:pPr>
      <w:r>
        <w:rPr>
          <w:rFonts w:ascii="Arial" w:hAnsi="Arial" w:cs="Arial"/>
          <w:b/>
        </w:rPr>
        <w:t xml:space="preserve">Abstract: </w:t>
      </w:r>
    </w:p>
    <w:p w14:paraId="0342957F" w14:textId="77777777" w:rsidR="00494A59" w:rsidRDefault="00494A59" w:rsidP="00494A59">
      <w:r>
        <w:t>Core 50%</w:t>
      </w:r>
    </w:p>
    <w:p w14:paraId="2C6DCCA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10042" w14:textId="77777777" w:rsidR="00494A59" w:rsidRDefault="00494A59" w:rsidP="00494A59">
      <w:pPr>
        <w:rPr>
          <w:rFonts w:ascii="Arial" w:hAnsi="Arial" w:cs="Arial"/>
          <w:b/>
          <w:sz w:val="24"/>
        </w:rPr>
      </w:pPr>
      <w:r>
        <w:rPr>
          <w:rFonts w:ascii="Arial" w:hAnsi="Arial" w:cs="Arial"/>
          <w:b/>
          <w:color w:val="0000FF"/>
          <w:sz w:val="24"/>
        </w:rPr>
        <w:t>RP-242858</w:t>
      </w:r>
      <w:r>
        <w:rPr>
          <w:rFonts w:ascii="Arial" w:hAnsi="Arial" w:cs="Arial"/>
          <w:b/>
          <w:color w:val="0000FF"/>
          <w:sz w:val="24"/>
        </w:rPr>
        <w:tab/>
      </w:r>
      <w:r>
        <w:rPr>
          <w:rFonts w:ascii="Arial" w:hAnsi="Arial" w:cs="Arial"/>
          <w:b/>
          <w:sz w:val="24"/>
        </w:rPr>
        <w:t>Motivation for introducing power class 2 RedCap for FDD bands</w:t>
      </w:r>
    </w:p>
    <w:p w14:paraId="3D83A97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07EFC5" w14:textId="77777777" w:rsidR="00494A59" w:rsidRDefault="00494A59" w:rsidP="00494A59">
      <w:pPr>
        <w:rPr>
          <w:rFonts w:ascii="Arial" w:hAnsi="Arial" w:cs="Arial"/>
          <w:b/>
        </w:rPr>
      </w:pPr>
      <w:r>
        <w:rPr>
          <w:rFonts w:ascii="Arial" w:hAnsi="Arial" w:cs="Arial"/>
          <w:b/>
        </w:rPr>
        <w:t xml:space="preserve">Discussion: </w:t>
      </w:r>
    </w:p>
    <w:p w14:paraId="6E8660B5" w14:textId="77777777" w:rsidR="00494A59" w:rsidRDefault="00494A59" w:rsidP="00494A59">
      <w:r>
        <w:t>RAN chair: any other operator see a strong need from this except CMCC and China Telecom? China Unicom, T-Mobile</w:t>
      </w:r>
    </w:p>
    <w:p w14:paraId="3439019B"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F68E9" w14:textId="77777777" w:rsidR="00494A59" w:rsidRDefault="00494A59" w:rsidP="00494A59">
      <w:pPr>
        <w:rPr>
          <w:rFonts w:ascii="Arial" w:hAnsi="Arial" w:cs="Arial"/>
          <w:b/>
          <w:sz w:val="24"/>
        </w:rPr>
      </w:pPr>
      <w:r>
        <w:rPr>
          <w:rFonts w:ascii="Arial" w:hAnsi="Arial" w:cs="Arial"/>
          <w:b/>
          <w:color w:val="0000FF"/>
          <w:sz w:val="24"/>
        </w:rPr>
        <w:t>RP-242857</w:t>
      </w:r>
      <w:r>
        <w:rPr>
          <w:rFonts w:ascii="Arial" w:hAnsi="Arial" w:cs="Arial"/>
          <w:b/>
          <w:color w:val="0000FF"/>
          <w:sz w:val="24"/>
        </w:rPr>
        <w:tab/>
      </w:r>
      <w:r>
        <w:rPr>
          <w:rFonts w:ascii="Arial" w:hAnsi="Arial" w:cs="Arial"/>
          <w:b/>
          <w:sz w:val="24"/>
        </w:rPr>
        <w:t>Revised WID on NR power class 2 RedCap (Reduced Capability) UE in FR1</w:t>
      </w:r>
    </w:p>
    <w:p w14:paraId="26685EB4"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D05F1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RP-243267</w:t>
      </w:r>
      <w:r>
        <w:rPr>
          <w:color w:val="993300"/>
          <w:u w:val="single"/>
        </w:rPr>
        <w:t>.</w:t>
      </w:r>
    </w:p>
    <w:p w14:paraId="3817AB0A" w14:textId="77777777" w:rsidR="00494A59" w:rsidRDefault="00494A59" w:rsidP="00494A59">
      <w:pPr>
        <w:rPr>
          <w:rFonts w:ascii="Arial" w:hAnsi="Arial" w:cs="Arial"/>
          <w:b/>
          <w:sz w:val="24"/>
        </w:rPr>
      </w:pPr>
      <w:r>
        <w:rPr>
          <w:rFonts w:ascii="Arial" w:hAnsi="Arial" w:cs="Arial"/>
          <w:b/>
          <w:color w:val="0000FF"/>
          <w:sz w:val="24"/>
        </w:rPr>
        <w:t>RP-243267</w:t>
      </w:r>
      <w:r>
        <w:rPr>
          <w:rFonts w:ascii="Arial" w:hAnsi="Arial" w:cs="Arial"/>
          <w:b/>
          <w:color w:val="0000FF"/>
          <w:sz w:val="24"/>
        </w:rPr>
        <w:tab/>
      </w:r>
      <w:r>
        <w:rPr>
          <w:rFonts w:ascii="Arial" w:hAnsi="Arial" w:cs="Arial"/>
          <w:b/>
          <w:sz w:val="24"/>
        </w:rPr>
        <w:t>Revised WID on NR power class 2 RedCap (Reduced Capability) UE in FR1</w:t>
      </w:r>
    </w:p>
    <w:p w14:paraId="7F096E21"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7D2DD7A" w14:textId="77777777" w:rsidR="00494A59" w:rsidRDefault="00494A59" w:rsidP="00494A59">
      <w:pPr>
        <w:rPr>
          <w:color w:val="808080"/>
        </w:rPr>
      </w:pPr>
      <w:r>
        <w:rPr>
          <w:color w:val="808080"/>
        </w:rPr>
        <w:t>(Replaces RP-242857)</w:t>
      </w:r>
    </w:p>
    <w:p w14:paraId="5F8763F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2E1FB" w14:textId="77777777" w:rsidR="00494A59" w:rsidRDefault="00494A59" w:rsidP="00494A59">
      <w:pPr>
        <w:pStyle w:val="Heading5"/>
      </w:pPr>
      <w:bookmarkStart w:id="232" w:name="_Toc189232926"/>
      <w:bookmarkStart w:id="233" w:name="_Toc189421642"/>
      <w:r>
        <w:t>9.4.3.4</w:t>
      </w:r>
      <w:r>
        <w:tab/>
        <w:t>Core part: Rel-19 HPUE (PC1.5 and 2) for NR FR1 TDD/FDD single band for handheld/FWA UEs, and HPUE operation (PC1) for fixed-wireless/vehicle-mounted use cases in a single NR band [RAN4 WI: HPUE_NR_FR1_bands_R19-Core]</w:t>
      </w:r>
      <w:bookmarkEnd w:id="232"/>
      <w:bookmarkEnd w:id="233"/>
    </w:p>
    <w:p w14:paraId="37743F90" w14:textId="77777777" w:rsidR="00494A59" w:rsidRDefault="00494A59" w:rsidP="00494A59">
      <w:pPr>
        <w:rPr>
          <w:rFonts w:ascii="Arial" w:hAnsi="Arial" w:cs="Arial"/>
          <w:b/>
          <w:sz w:val="24"/>
        </w:rPr>
      </w:pPr>
      <w:r>
        <w:rPr>
          <w:rFonts w:ascii="Arial" w:hAnsi="Arial" w:cs="Arial"/>
          <w:b/>
          <w:color w:val="0000FF"/>
          <w:sz w:val="24"/>
        </w:rPr>
        <w:t>RP-242959</w:t>
      </w:r>
      <w:r>
        <w:rPr>
          <w:rFonts w:ascii="Arial" w:hAnsi="Arial" w:cs="Arial"/>
          <w:b/>
          <w:color w:val="0000FF"/>
          <w:sz w:val="24"/>
        </w:rPr>
        <w:tab/>
      </w:r>
      <w:r>
        <w:rPr>
          <w:rFonts w:ascii="Arial" w:hAnsi="Arial" w:cs="Arial"/>
          <w:b/>
          <w:sz w:val="24"/>
        </w:rPr>
        <w:t>Status report for Rel-19 High power UE (power class 1.5 and 2) for NR FR1 TDD/FDD single band for handheld/FWA UEs, and high power UE operation (power class 1) for FWVM (fixed-wireless/vehicle-mounted) use cases in a single NR band</w:t>
      </w:r>
    </w:p>
    <w:p w14:paraId="01B747F1"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F4F86B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12EF2" w14:textId="77777777" w:rsidR="00494A59" w:rsidRDefault="00494A59" w:rsidP="00494A59">
      <w:pPr>
        <w:rPr>
          <w:rFonts w:ascii="Arial" w:hAnsi="Arial" w:cs="Arial"/>
          <w:b/>
          <w:sz w:val="24"/>
        </w:rPr>
      </w:pPr>
      <w:r>
        <w:rPr>
          <w:rFonts w:ascii="Arial" w:hAnsi="Arial" w:cs="Arial"/>
          <w:b/>
          <w:color w:val="0000FF"/>
          <w:sz w:val="24"/>
        </w:rPr>
        <w:t>RP-243075</w:t>
      </w:r>
      <w:r>
        <w:rPr>
          <w:rFonts w:ascii="Arial" w:hAnsi="Arial" w:cs="Arial"/>
          <w:b/>
          <w:color w:val="0000FF"/>
          <w:sz w:val="24"/>
        </w:rPr>
        <w:tab/>
      </w:r>
      <w:r>
        <w:rPr>
          <w:rFonts w:ascii="Arial" w:hAnsi="Arial" w:cs="Arial"/>
          <w:b/>
          <w:sz w:val="24"/>
        </w:rPr>
        <w:t>RAN4 CRs to Rel-19 HPUE PC1.5 and 2 for NR FR1 TDD/FDD single band for handheld/FWA UEs, and HPUE PC1</w:t>
      </w:r>
    </w:p>
    <w:p w14:paraId="37A2D78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321E5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1FAF2" w14:textId="77777777" w:rsidR="00494A59" w:rsidRDefault="00494A59" w:rsidP="00494A59">
      <w:pPr>
        <w:pStyle w:val="Heading5"/>
      </w:pPr>
      <w:bookmarkStart w:id="234" w:name="_Toc189232927"/>
      <w:bookmarkStart w:id="235" w:name="_Toc189421643"/>
      <w:r>
        <w:t>9.4.3.5</w:t>
      </w:r>
      <w:r>
        <w:tab/>
        <w:t>Core part: Introduction of PC2 and UE 40MHz ChBW in NR band n28 [RAN4 WI: NR_n28_PC2_40MHz_CBW-Core]</w:t>
      </w:r>
      <w:bookmarkEnd w:id="234"/>
      <w:bookmarkEnd w:id="235"/>
    </w:p>
    <w:p w14:paraId="5AC4D095" w14:textId="77777777" w:rsidR="00494A59" w:rsidRDefault="00494A59" w:rsidP="00494A59">
      <w:pPr>
        <w:rPr>
          <w:rFonts w:ascii="Arial" w:hAnsi="Arial" w:cs="Arial"/>
          <w:b/>
          <w:sz w:val="24"/>
        </w:rPr>
      </w:pPr>
      <w:r>
        <w:rPr>
          <w:rFonts w:ascii="Arial" w:hAnsi="Arial" w:cs="Arial"/>
          <w:b/>
          <w:color w:val="0000FF"/>
          <w:sz w:val="24"/>
        </w:rPr>
        <w:t>RP-242957</w:t>
      </w:r>
      <w:r>
        <w:rPr>
          <w:rFonts w:ascii="Arial" w:hAnsi="Arial" w:cs="Arial"/>
          <w:b/>
          <w:color w:val="0000FF"/>
          <w:sz w:val="24"/>
        </w:rPr>
        <w:tab/>
      </w:r>
      <w:r>
        <w:rPr>
          <w:rFonts w:ascii="Arial" w:hAnsi="Arial" w:cs="Arial"/>
          <w:b/>
          <w:sz w:val="24"/>
        </w:rPr>
        <w:t>Status report for Introduction of Power Class 2 and UE 40MHz Channel Bandwidth in NR band n28</w:t>
      </w:r>
    </w:p>
    <w:p w14:paraId="4B82C69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30935E4" w14:textId="77777777" w:rsidR="00494A59" w:rsidRDefault="00494A59" w:rsidP="00494A59">
      <w:pPr>
        <w:rPr>
          <w:rFonts w:ascii="Arial" w:hAnsi="Arial" w:cs="Arial"/>
          <w:b/>
        </w:rPr>
      </w:pPr>
      <w:r>
        <w:rPr>
          <w:rFonts w:ascii="Arial" w:hAnsi="Arial" w:cs="Arial"/>
          <w:b/>
        </w:rPr>
        <w:t xml:space="preserve">Discussion: </w:t>
      </w:r>
    </w:p>
    <w:p w14:paraId="43655E05" w14:textId="77777777" w:rsidR="00494A59" w:rsidRDefault="00494A59" w:rsidP="00494A59">
      <w:r>
        <w:t>c</w:t>
      </w:r>
    </w:p>
    <w:p w14:paraId="22D4B8C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RP-243320</w:t>
      </w:r>
      <w:r>
        <w:rPr>
          <w:color w:val="993300"/>
          <w:u w:val="single"/>
        </w:rPr>
        <w:t>.</w:t>
      </w:r>
    </w:p>
    <w:p w14:paraId="55C0ED9A" w14:textId="77777777" w:rsidR="00494A59" w:rsidRDefault="00494A59" w:rsidP="00494A59">
      <w:pPr>
        <w:rPr>
          <w:rFonts w:ascii="Arial" w:hAnsi="Arial" w:cs="Arial"/>
          <w:b/>
          <w:sz w:val="24"/>
        </w:rPr>
      </w:pPr>
      <w:r>
        <w:rPr>
          <w:rFonts w:ascii="Arial" w:hAnsi="Arial" w:cs="Arial"/>
          <w:b/>
          <w:color w:val="0000FF"/>
          <w:sz w:val="24"/>
        </w:rPr>
        <w:t>RP-243320</w:t>
      </w:r>
      <w:r>
        <w:rPr>
          <w:rFonts w:ascii="Arial" w:hAnsi="Arial" w:cs="Arial"/>
          <w:b/>
          <w:color w:val="0000FF"/>
          <w:sz w:val="24"/>
        </w:rPr>
        <w:tab/>
      </w:r>
      <w:r>
        <w:rPr>
          <w:rFonts w:ascii="Arial" w:hAnsi="Arial" w:cs="Arial"/>
          <w:b/>
          <w:sz w:val="24"/>
        </w:rPr>
        <w:t>Status report for Introduction of Power Class 2 and UE 40MHz Channel Bandwidth in NR band n28</w:t>
      </w:r>
    </w:p>
    <w:p w14:paraId="656801D6"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621B673A" w14:textId="77777777" w:rsidR="00494A59" w:rsidRDefault="00494A59" w:rsidP="00494A59">
      <w:pPr>
        <w:rPr>
          <w:color w:val="808080"/>
        </w:rPr>
      </w:pPr>
      <w:r>
        <w:rPr>
          <w:color w:val="808080"/>
        </w:rPr>
        <w:t>(Replaces RP-242957)</w:t>
      </w:r>
    </w:p>
    <w:p w14:paraId="5053F8E8" w14:textId="77777777" w:rsidR="00494A59" w:rsidRDefault="00494A59" w:rsidP="00494A59">
      <w:pPr>
        <w:rPr>
          <w:rFonts w:ascii="Arial" w:hAnsi="Arial" w:cs="Arial"/>
          <w:b/>
        </w:rPr>
      </w:pPr>
      <w:r>
        <w:rPr>
          <w:rFonts w:ascii="Arial" w:hAnsi="Arial" w:cs="Arial"/>
          <w:b/>
        </w:rPr>
        <w:t xml:space="preserve">Discussion: </w:t>
      </w:r>
    </w:p>
    <w:p w14:paraId="4080B825" w14:textId="77777777" w:rsidR="00494A59" w:rsidRDefault="00494A59" w:rsidP="00494A59">
      <w:r>
        <w:t>conclusion: Core part: 99%, March 25, 38.307 CR is provided in March 25</w:t>
      </w:r>
    </w:p>
    <w:p w14:paraId="2525317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69944" w14:textId="77777777" w:rsidR="00494A59" w:rsidRDefault="00494A59" w:rsidP="00494A59">
      <w:pPr>
        <w:rPr>
          <w:rFonts w:ascii="Arial" w:hAnsi="Arial" w:cs="Arial"/>
          <w:b/>
          <w:sz w:val="24"/>
        </w:rPr>
      </w:pPr>
      <w:r>
        <w:rPr>
          <w:rFonts w:ascii="Arial" w:hAnsi="Arial" w:cs="Arial"/>
          <w:b/>
          <w:color w:val="0000FF"/>
          <w:sz w:val="24"/>
        </w:rPr>
        <w:t>RP-243076</w:t>
      </w:r>
      <w:r>
        <w:rPr>
          <w:rFonts w:ascii="Arial" w:hAnsi="Arial" w:cs="Arial"/>
          <w:b/>
          <w:color w:val="0000FF"/>
          <w:sz w:val="24"/>
        </w:rPr>
        <w:tab/>
      </w:r>
      <w:r>
        <w:rPr>
          <w:rFonts w:ascii="Arial" w:hAnsi="Arial" w:cs="Arial"/>
          <w:b/>
          <w:sz w:val="24"/>
        </w:rPr>
        <w:t>RAN4 CRs to introduction of PC2 and UE 40MHz Channel Bandwidth in NR band n28</w:t>
      </w:r>
    </w:p>
    <w:p w14:paraId="0F9277A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062DF9" w14:textId="77777777" w:rsidR="00494A59" w:rsidRDefault="00494A59" w:rsidP="00494A59">
      <w:pPr>
        <w:rPr>
          <w:rFonts w:ascii="Arial" w:hAnsi="Arial" w:cs="Arial"/>
          <w:b/>
        </w:rPr>
      </w:pPr>
      <w:r>
        <w:rPr>
          <w:rFonts w:ascii="Arial" w:hAnsi="Arial" w:cs="Arial"/>
          <w:b/>
        </w:rPr>
        <w:t xml:space="preserve">Discussion: </w:t>
      </w:r>
    </w:p>
    <w:p w14:paraId="651E622D" w14:textId="77777777" w:rsidR="00494A59" w:rsidRDefault="00494A59" w:rsidP="00494A59">
      <w:r>
        <w:t>MCC: company CR in RP-243079 to replace R4-2420354 of RP-243076</w:t>
      </w:r>
    </w:p>
    <w:p w14:paraId="59A94571" w14:textId="77777777" w:rsidR="00494A59" w:rsidRDefault="00494A59" w:rsidP="00494A59">
      <w:r>
        <w:t>conclusion: As the CRpack includes only 1 CR R4-2420354, the CR and with this the CRpack is revised</w:t>
      </w:r>
    </w:p>
    <w:p w14:paraId="4DD9F75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DF27EAD" w14:textId="77777777" w:rsidR="00494A59" w:rsidRDefault="00494A59" w:rsidP="00494A59">
      <w:pPr>
        <w:rPr>
          <w:rFonts w:ascii="Arial" w:hAnsi="Arial" w:cs="Arial"/>
          <w:b/>
          <w:sz w:val="24"/>
        </w:rPr>
      </w:pPr>
      <w:r>
        <w:rPr>
          <w:rFonts w:ascii="Arial" w:hAnsi="Arial" w:cs="Arial"/>
          <w:b/>
          <w:color w:val="0000FF"/>
          <w:sz w:val="24"/>
        </w:rPr>
        <w:t>RP-243079</w:t>
      </w:r>
      <w:r>
        <w:rPr>
          <w:rFonts w:ascii="Arial" w:hAnsi="Arial" w:cs="Arial"/>
          <w:b/>
          <w:color w:val="0000FF"/>
          <w:sz w:val="24"/>
        </w:rPr>
        <w:tab/>
      </w:r>
      <w:r>
        <w:rPr>
          <w:rFonts w:ascii="Arial" w:hAnsi="Arial" w:cs="Arial"/>
          <w:b/>
          <w:sz w:val="24"/>
        </w:rPr>
        <w:t>CR on introduction of PC2 and 40MHz for n28</w:t>
      </w:r>
    </w:p>
    <w:p w14:paraId="1AF283EC" w14:textId="77777777" w:rsidR="00494A59" w:rsidRDefault="00494A59" w:rsidP="00494A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v18.7.0</w:t>
      </w:r>
      <w:r>
        <w:rPr>
          <w:i/>
        </w:rPr>
        <w:tab/>
        <w:t xml:space="preserve">  CR-2562  rev 2 Cat: B (Rel-19)</w:t>
      </w:r>
      <w:r>
        <w:rPr>
          <w:i/>
        </w:rPr>
        <w:br/>
      </w:r>
      <w:r>
        <w:rPr>
          <w:i/>
        </w:rPr>
        <w:br/>
      </w:r>
      <w:r>
        <w:rPr>
          <w:i/>
        </w:rPr>
        <w:tab/>
      </w:r>
      <w:r>
        <w:rPr>
          <w:i/>
        </w:rPr>
        <w:tab/>
      </w:r>
      <w:r>
        <w:rPr>
          <w:i/>
        </w:rPr>
        <w:tab/>
      </w:r>
      <w:r>
        <w:rPr>
          <w:i/>
        </w:rPr>
        <w:tab/>
      </w:r>
      <w:r>
        <w:rPr>
          <w:i/>
        </w:rPr>
        <w:tab/>
        <w:t>Source: CMCC, CBN, China Broadnet, Huawei, HiSilicon, ZTE, OPPO, Qualcomm, skyworks, vivo</w:t>
      </w:r>
    </w:p>
    <w:p w14:paraId="64BBBCBD" w14:textId="77777777" w:rsidR="00494A59" w:rsidRDefault="00494A59" w:rsidP="00494A59">
      <w:pPr>
        <w:rPr>
          <w:rFonts w:ascii="Arial" w:hAnsi="Arial" w:cs="Arial"/>
          <w:b/>
        </w:rPr>
      </w:pPr>
      <w:r>
        <w:rPr>
          <w:rFonts w:ascii="Arial" w:hAnsi="Arial" w:cs="Arial"/>
          <w:b/>
        </w:rPr>
        <w:t xml:space="preserve">Abstract: </w:t>
      </w:r>
    </w:p>
    <w:p w14:paraId="11448DDB" w14:textId="77777777" w:rsidR="00494A59" w:rsidRDefault="00494A59" w:rsidP="00494A59">
      <w:r>
        <w:t>company CR; revision of RAN4 agreed CR R4-2420354 in RP-243076 (CR2562 rev 1 to TS 38.101-1 ) in order to do one additional update on power class table which was missed in the RAN4 CR; submitted to RAN #106 as the REL-19 WI is planned to be completed at RAN #106</w:t>
      </w:r>
    </w:p>
    <w:p w14:paraId="0E02D351" w14:textId="77777777" w:rsidR="00494A59" w:rsidRDefault="00494A59" w:rsidP="00494A59">
      <w:pPr>
        <w:rPr>
          <w:rFonts w:ascii="Arial" w:hAnsi="Arial" w:cs="Arial"/>
          <w:b/>
        </w:rPr>
      </w:pPr>
      <w:r>
        <w:rPr>
          <w:rFonts w:ascii="Arial" w:hAnsi="Arial" w:cs="Arial"/>
          <w:b/>
        </w:rPr>
        <w:t xml:space="preserve">Discussion: </w:t>
      </w:r>
    </w:p>
    <w:p w14:paraId="1D718C37" w14:textId="77777777" w:rsidR="00494A59" w:rsidRDefault="00494A59" w:rsidP="00494A59">
      <w:r>
        <w:t>CMCC: addition is in 6.2.1</w:t>
      </w:r>
    </w:p>
    <w:p w14:paraId="281CDFE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5F35C" w14:textId="77777777" w:rsidR="00494A59" w:rsidRDefault="00494A59" w:rsidP="00494A59">
      <w:pPr>
        <w:rPr>
          <w:rFonts w:ascii="Arial" w:hAnsi="Arial" w:cs="Arial"/>
          <w:b/>
          <w:sz w:val="24"/>
        </w:rPr>
      </w:pPr>
      <w:r>
        <w:rPr>
          <w:rFonts w:ascii="Arial" w:hAnsi="Arial" w:cs="Arial"/>
          <w:b/>
          <w:color w:val="0000FF"/>
          <w:sz w:val="24"/>
        </w:rPr>
        <w:t>RP-242958</w:t>
      </w:r>
      <w:r>
        <w:rPr>
          <w:rFonts w:ascii="Arial" w:hAnsi="Arial" w:cs="Arial"/>
          <w:b/>
          <w:color w:val="0000FF"/>
          <w:sz w:val="24"/>
        </w:rPr>
        <w:tab/>
      </w:r>
      <w:r>
        <w:rPr>
          <w:rFonts w:ascii="Arial" w:hAnsi="Arial" w:cs="Arial"/>
          <w:b/>
          <w:sz w:val="24"/>
        </w:rPr>
        <w:t>Revised WID on Introduction of Power Class 2 and UE 40MHz Channel Bandwidth in NR band n28</w:t>
      </w:r>
    </w:p>
    <w:p w14:paraId="2315FFD8"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CBN</w:t>
      </w:r>
    </w:p>
    <w:p w14:paraId="1E04B8D8" w14:textId="77777777" w:rsidR="00494A59" w:rsidRDefault="00494A59" w:rsidP="00494A59">
      <w:pPr>
        <w:rPr>
          <w:rFonts w:ascii="Arial" w:hAnsi="Arial" w:cs="Arial"/>
          <w:b/>
        </w:rPr>
      </w:pPr>
      <w:r>
        <w:rPr>
          <w:rFonts w:ascii="Arial" w:hAnsi="Arial" w:cs="Arial"/>
          <w:b/>
        </w:rPr>
        <w:t xml:space="preserve">Discussion: </w:t>
      </w:r>
    </w:p>
    <w:p w14:paraId="3633F2DD" w14:textId="77777777" w:rsidR="00494A59" w:rsidRDefault="00494A59" w:rsidP="00494A59">
      <w:r>
        <w:t>MCC: 38.307 CR still missing or already covered via a generic statement in 38.307? (in the latter case, was the REL-independence from REL-15 in the WID a mistake?)</w:t>
      </w:r>
    </w:p>
    <w:p w14:paraId="01F8CB33" w14:textId="77777777" w:rsidR="00494A59" w:rsidRDefault="00494A59" w:rsidP="00494A59">
      <w:r>
        <w:t>conclusion: 38.307 target is changed to RAN #107</w:t>
      </w:r>
    </w:p>
    <w:p w14:paraId="40981E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RP-243321</w:t>
      </w:r>
      <w:r>
        <w:rPr>
          <w:color w:val="993300"/>
          <w:u w:val="single"/>
        </w:rPr>
        <w:t>.</w:t>
      </w:r>
    </w:p>
    <w:p w14:paraId="26E52576" w14:textId="77777777" w:rsidR="00494A59" w:rsidRDefault="00494A59" w:rsidP="00494A59">
      <w:pPr>
        <w:rPr>
          <w:rFonts w:ascii="Arial" w:hAnsi="Arial" w:cs="Arial"/>
          <w:b/>
          <w:sz w:val="24"/>
        </w:rPr>
      </w:pPr>
      <w:r>
        <w:rPr>
          <w:rFonts w:ascii="Arial" w:hAnsi="Arial" w:cs="Arial"/>
          <w:b/>
          <w:color w:val="0000FF"/>
          <w:sz w:val="24"/>
        </w:rPr>
        <w:t>RP-243321</w:t>
      </w:r>
      <w:r>
        <w:rPr>
          <w:rFonts w:ascii="Arial" w:hAnsi="Arial" w:cs="Arial"/>
          <w:b/>
          <w:color w:val="0000FF"/>
          <w:sz w:val="24"/>
        </w:rPr>
        <w:tab/>
      </w:r>
      <w:r>
        <w:rPr>
          <w:rFonts w:ascii="Arial" w:hAnsi="Arial" w:cs="Arial"/>
          <w:b/>
          <w:sz w:val="24"/>
        </w:rPr>
        <w:t>Revised WID on Introduction of Power Class 2 and UE 40MHz Channel Bandwidth in NR band n28</w:t>
      </w:r>
    </w:p>
    <w:p w14:paraId="3FDADF2F"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CBN</w:t>
      </w:r>
    </w:p>
    <w:p w14:paraId="4AB0D435" w14:textId="77777777" w:rsidR="00494A59" w:rsidRDefault="00494A59" w:rsidP="00494A59">
      <w:pPr>
        <w:rPr>
          <w:color w:val="808080"/>
        </w:rPr>
      </w:pPr>
      <w:r>
        <w:rPr>
          <w:color w:val="808080"/>
        </w:rPr>
        <w:t>(Replaces RP-242958)</w:t>
      </w:r>
    </w:p>
    <w:p w14:paraId="7CC9CFB0"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19C5B" w14:textId="77777777" w:rsidR="00494A59" w:rsidRDefault="00494A59" w:rsidP="00494A59">
      <w:pPr>
        <w:pStyle w:val="Heading4"/>
      </w:pPr>
      <w:bookmarkStart w:id="236" w:name="_Toc189232928"/>
      <w:bookmarkStart w:id="237" w:name="_Toc189421644"/>
      <w:r>
        <w:t>9.4.4</w:t>
      </w:r>
      <w:r>
        <w:tab/>
        <w:t>Other spectrum related REL-18 WIs</w:t>
      </w:r>
      <w:bookmarkEnd w:id="236"/>
      <w:bookmarkEnd w:id="237"/>
    </w:p>
    <w:p w14:paraId="3B482DFE" w14:textId="77777777" w:rsidR="00494A59" w:rsidRDefault="00494A59" w:rsidP="00494A59">
      <w:pPr>
        <w:pStyle w:val="Heading5"/>
      </w:pPr>
      <w:bookmarkStart w:id="238" w:name="_Toc189232929"/>
      <w:bookmarkStart w:id="239" w:name="_Toc189421645"/>
      <w:r>
        <w:t>9.4.4.1</w:t>
      </w:r>
      <w:r>
        <w:tab/>
        <w:t>Core part: Adding ChBW(s) support to existing NR bands and CA/ENDC combinations in REL-19 [RAN4 WI: NR_bands_CA_ENDC_R19_BWs-Core]</w:t>
      </w:r>
      <w:bookmarkEnd w:id="238"/>
      <w:bookmarkEnd w:id="239"/>
    </w:p>
    <w:p w14:paraId="5B19486E" w14:textId="77777777" w:rsidR="00494A59" w:rsidRDefault="00494A59" w:rsidP="00494A59">
      <w:pPr>
        <w:rPr>
          <w:rFonts w:ascii="Arial" w:hAnsi="Arial" w:cs="Arial"/>
          <w:b/>
          <w:sz w:val="24"/>
        </w:rPr>
      </w:pPr>
      <w:r>
        <w:rPr>
          <w:rFonts w:ascii="Arial" w:hAnsi="Arial" w:cs="Arial"/>
          <w:b/>
          <w:color w:val="0000FF"/>
          <w:sz w:val="24"/>
        </w:rPr>
        <w:t>RP-242603</w:t>
      </w:r>
      <w:r>
        <w:rPr>
          <w:rFonts w:ascii="Arial" w:hAnsi="Arial" w:cs="Arial"/>
          <w:b/>
          <w:color w:val="0000FF"/>
          <w:sz w:val="24"/>
        </w:rPr>
        <w:tab/>
      </w:r>
      <w:r>
        <w:rPr>
          <w:rFonts w:ascii="Arial" w:hAnsi="Arial" w:cs="Arial"/>
          <w:b/>
          <w:sz w:val="24"/>
        </w:rPr>
        <w:t>Status report for WI Adding channel bandwidths support to existing NR bands and CA/ENDC combinations in REL-19</w:t>
      </w:r>
    </w:p>
    <w:p w14:paraId="73FC980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3C6105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B718F" w14:textId="77777777" w:rsidR="00494A59" w:rsidRDefault="00494A59" w:rsidP="00494A59">
      <w:pPr>
        <w:rPr>
          <w:rFonts w:ascii="Arial" w:hAnsi="Arial" w:cs="Arial"/>
          <w:b/>
          <w:sz w:val="24"/>
        </w:rPr>
      </w:pPr>
      <w:r>
        <w:rPr>
          <w:rFonts w:ascii="Arial" w:hAnsi="Arial" w:cs="Arial"/>
          <w:b/>
          <w:color w:val="0000FF"/>
          <w:sz w:val="24"/>
        </w:rPr>
        <w:t>RP-242604</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2AB07F9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01AF15C" w14:textId="77777777" w:rsidR="00494A59" w:rsidRDefault="00494A59" w:rsidP="00494A59">
      <w:pPr>
        <w:rPr>
          <w:color w:val="808080"/>
        </w:rPr>
      </w:pPr>
      <w:r>
        <w:rPr>
          <w:color w:val="808080"/>
        </w:rPr>
        <w:t>(Replaces RP-242402)</w:t>
      </w:r>
    </w:p>
    <w:p w14:paraId="34AA30C9" w14:textId="77777777" w:rsidR="00494A59" w:rsidRDefault="00494A59" w:rsidP="00494A59">
      <w:pPr>
        <w:rPr>
          <w:rFonts w:ascii="Arial" w:hAnsi="Arial" w:cs="Arial"/>
          <w:b/>
        </w:rPr>
      </w:pPr>
      <w:r>
        <w:rPr>
          <w:rFonts w:ascii="Arial" w:hAnsi="Arial" w:cs="Arial"/>
          <w:b/>
        </w:rPr>
        <w:t xml:space="preserve">Abstract: </w:t>
      </w:r>
    </w:p>
    <w:p w14:paraId="001E6B1C" w14:textId="77777777" w:rsidR="00494A59" w:rsidRDefault="00494A59" w:rsidP="00494A59">
      <w:r>
        <w:t>Revised Basket WID Adding channel bandwidth(s) support to existing NR bands and CA/ENDC combinations in REL-19 - Updated to fix the WI title.</w:t>
      </w:r>
    </w:p>
    <w:p w14:paraId="29FFCDB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3B654" w14:textId="77777777" w:rsidR="00494A59" w:rsidRDefault="00494A59" w:rsidP="00494A59">
      <w:pPr>
        <w:pStyle w:val="Heading5"/>
      </w:pPr>
      <w:bookmarkStart w:id="240" w:name="_Toc189232930"/>
      <w:bookmarkStart w:id="241" w:name="_Toc189421646"/>
      <w:r>
        <w:t>9.4.4.2</w:t>
      </w:r>
      <w:r>
        <w:tab/>
        <w:t>mmWave in NR: UE spurious emissions and EESS protection [New RAN4 WI: NR_mmWave_protect]</w:t>
      </w:r>
      <w:bookmarkEnd w:id="240"/>
      <w:bookmarkEnd w:id="241"/>
    </w:p>
    <w:p w14:paraId="38F69C5E" w14:textId="77777777" w:rsidR="00494A59" w:rsidRDefault="00494A59" w:rsidP="00494A59">
      <w:pPr>
        <w:rPr>
          <w:rFonts w:ascii="Arial" w:hAnsi="Arial" w:cs="Arial"/>
          <w:b/>
          <w:sz w:val="24"/>
        </w:rPr>
      </w:pPr>
      <w:r>
        <w:rPr>
          <w:rFonts w:ascii="Arial" w:hAnsi="Arial" w:cs="Arial"/>
          <w:b/>
          <w:color w:val="0000FF"/>
          <w:sz w:val="24"/>
        </w:rPr>
        <w:t>RP-242612</w:t>
      </w:r>
      <w:r>
        <w:rPr>
          <w:rFonts w:ascii="Arial" w:hAnsi="Arial" w:cs="Arial"/>
          <w:b/>
          <w:color w:val="0000FF"/>
          <w:sz w:val="24"/>
        </w:rPr>
        <w:tab/>
      </w:r>
      <w:r>
        <w:rPr>
          <w:rFonts w:ascii="Arial" w:hAnsi="Arial" w:cs="Arial"/>
          <w:b/>
          <w:sz w:val="24"/>
        </w:rPr>
        <w:t>Status Report for WI mmWave in NR: UE spurious emissions and EESS (Earth Exploration Satellite Service) protection</w:t>
      </w:r>
    </w:p>
    <w:p w14:paraId="67D9928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20D7DAE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4B14C" w14:textId="77777777" w:rsidR="00494A59" w:rsidRDefault="00494A59" w:rsidP="00494A59">
      <w:pPr>
        <w:rPr>
          <w:rFonts w:ascii="Arial" w:hAnsi="Arial" w:cs="Arial"/>
          <w:b/>
          <w:sz w:val="24"/>
        </w:rPr>
      </w:pPr>
      <w:r>
        <w:rPr>
          <w:rFonts w:ascii="Arial" w:hAnsi="Arial" w:cs="Arial"/>
          <w:b/>
          <w:color w:val="0000FF"/>
          <w:sz w:val="24"/>
        </w:rPr>
        <w:t>RP-242611</w:t>
      </w:r>
      <w:r>
        <w:rPr>
          <w:rFonts w:ascii="Arial" w:hAnsi="Arial" w:cs="Arial"/>
          <w:b/>
          <w:color w:val="0000FF"/>
          <w:sz w:val="24"/>
        </w:rPr>
        <w:tab/>
      </w:r>
      <w:r>
        <w:rPr>
          <w:rFonts w:ascii="Arial" w:hAnsi="Arial" w:cs="Arial"/>
          <w:b/>
          <w:sz w:val="24"/>
        </w:rPr>
        <w:t>Revised WID on mmWave in NR: UE spurious emissions and EESS protection</w:t>
      </w:r>
    </w:p>
    <w:p w14:paraId="2D4275FF"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9B572C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03C03" w14:textId="77777777" w:rsidR="00494A59" w:rsidRDefault="00494A59" w:rsidP="00494A59">
      <w:pPr>
        <w:pStyle w:val="Heading3"/>
      </w:pPr>
      <w:bookmarkStart w:id="242" w:name="_Toc189232931"/>
      <w:bookmarkStart w:id="243" w:name="_Toc189421647"/>
      <w:r>
        <w:t>9.5</w:t>
      </w:r>
      <w:r>
        <w:tab/>
        <w:t>Open REL-18 NR or NR+LTE WIs (not spectrum related)</w:t>
      </w:r>
      <w:bookmarkEnd w:id="242"/>
      <w:bookmarkEnd w:id="243"/>
    </w:p>
    <w:p w14:paraId="310B407E" w14:textId="77777777" w:rsidR="00494A59" w:rsidRDefault="00494A59" w:rsidP="00494A59">
      <w:pPr>
        <w:pStyle w:val="Heading4"/>
      </w:pPr>
      <w:bookmarkStart w:id="244" w:name="_Toc189232932"/>
      <w:bookmarkStart w:id="245" w:name="_Toc189421648"/>
      <w:r>
        <w:t>9.5.1</w:t>
      </w:r>
      <w:r>
        <w:tab/>
        <w:t>Perf. part: Expanded and improved NR positioning [Perf. part of RAN1 WI: NR_pos_enh2-Perf]</w:t>
      </w:r>
      <w:bookmarkEnd w:id="244"/>
      <w:bookmarkEnd w:id="245"/>
    </w:p>
    <w:p w14:paraId="17B5EFED" w14:textId="77777777" w:rsidR="00494A59" w:rsidRDefault="00494A59" w:rsidP="00494A59">
      <w:r>
        <w:t>NOTE: NR_pos_enh2-Core was completed in March 24. Perf. part WIs have to be completed max. 6 months after the Core part WI.</w:t>
      </w:r>
    </w:p>
    <w:p w14:paraId="39C21BE2" w14:textId="77777777" w:rsidR="00494A59" w:rsidRDefault="00494A59" w:rsidP="00494A59">
      <w:pPr>
        <w:rPr>
          <w:rFonts w:ascii="Arial" w:hAnsi="Arial" w:cs="Arial"/>
          <w:b/>
          <w:sz w:val="24"/>
        </w:rPr>
      </w:pPr>
      <w:r>
        <w:rPr>
          <w:rFonts w:ascii="Arial" w:hAnsi="Arial" w:cs="Arial"/>
          <w:b/>
          <w:color w:val="0000FF"/>
          <w:sz w:val="24"/>
        </w:rPr>
        <w:t>RP-242766</w:t>
      </w:r>
      <w:r>
        <w:rPr>
          <w:rFonts w:ascii="Arial" w:hAnsi="Arial" w:cs="Arial"/>
          <w:b/>
          <w:color w:val="0000FF"/>
          <w:sz w:val="24"/>
        </w:rPr>
        <w:tab/>
      </w:r>
      <w:r>
        <w:rPr>
          <w:rFonts w:ascii="Arial" w:hAnsi="Arial" w:cs="Arial"/>
          <w:b/>
          <w:sz w:val="24"/>
        </w:rPr>
        <w:t>Status Report for expanded and improved NR positioning</w:t>
      </w:r>
    </w:p>
    <w:p w14:paraId="66B47D3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CATT, Ericsson</w:t>
      </w:r>
    </w:p>
    <w:p w14:paraId="3533EE09" w14:textId="77777777" w:rsidR="00494A59" w:rsidRDefault="00494A59" w:rsidP="00494A59">
      <w:pPr>
        <w:rPr>
          <w:rFonts w:ascii="Arial" w:hAnsi="Arial" w:cs="Arial"/>
          <w:b/>
        </w:rPr>
      </w:pPr>
      <w:r>
        <w:rPr>
          <w:rFonts w:ascii="Arial" w:hAnsi="Arial" w:cs="Arial"/>
          <w:b/>
        </w:rPr>
        <w:lastRenderedPageBreak/>
        <w:t xml:space="preserve">Discussion: </w:t>
      </w:r>
    </w:p>
    <w:p w14:paraId="243FA750" w14:textId="77777777" w:rsidR="00494A59" w:rsidRDefault="00494A59" w:rsidP="00494A59">
      <w:r>
        <w:t>conclusion: REL-18 Perf. part WI is completed</w:t>
      </w:r>
    </w:p>
    <w:p w14:paraId="39026BF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4127C" w14:textId="77777777" w:rsidR="00494A59" w:rsidRDefault="00494A59" w:rsidP="00494A59">
      <w:pPr>
        <w:rPr>
          <w:rFonts w:ascii="Arial" w:hAnsi="Arial" w:cs="Arial"/>
          <w:b/>
          <w:sz w:val="24"/>
        </w:rPr>
      </w:pPr>
      <w:r>
        <w:rPr>
          <w:rFonts w:ascii="Arial" w:hAnsi="Arial" w:cs="Arial"/>
          <w:b/>
          <w:color w:val="0000FF"/>
          <w:sz w:val="24"/>
        </w:rPr>
        <w:t>RP-243069</w:t>
      </w:r>
      <w:r>
        <w:rPr>
          <w:rFonts w:ascii="Arial" w:hAnsi="Arial" w:cs="Arial"/>
          <w:b/>
          <w:color w:val="0000FF"/>
          <w:sz w:val="24"/>
        </w:rPr>
        <w:tab/>
      </w:r>
      <w:r>
        <w:rPr>
          <w:rFonts w:ascii="Arial" w:hAnsi="Arial" w:cs="Arial"/>
          <w:b/>
          <w:sz w:val="24"/>
        </w:rPr>
        <w:t>RAN4 CRs to Open REL-18 NR or NR+LTE WIs  – Batch 1</w:t>
      </w:r>
    </w:p>
    <w:p w14:paraId="2A75E44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C371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DCE2B" w14:textId="77777777" w:rsidR="00494A59" w:rsidRDefault="00494A59" w:rsidP="00494A59">
      <w:pPr>
        <w:pStyle w:val="Heading3"/>
      </w:pPr>
      <w:bookmarkStart w:id="246" w:name="_Toc189232933"/>
      <w:bookmarkStart w:id="247" w:name="_Toc189421649"/>
      <w:r>
        <w:t>9.6</w:t>
      </w:r>
      <w:r>
        <w:tab/>
        <w:t>Small Technical Enhancements and Improvements for REL-19 [TEI19]</w:t>
      </w:r>
      <w:bookmarkEnd w:id="246"/>
      <w:bookmarkEnd w:id="247"/>
    </w:p>
    <w:p w14:paraId="110B4847" w14:textId="77777777" w:rsidR="00494A59" w:rsidRDefault="00494A59" w:rsidP="00494A59">
      <w:pPr>
        <w:rPr>
          <w:rFonts w:ascii="Arial" w:hAnsi="Arial" w:cs="Arial"/>
          <w:b/>
          <w:sz w:val="24"/>
        </w:rPr>
      </w:pPr>
      <w:r>
        <w:rPr>
          <w:rFonts w:ascii="Arial" w:hAnsi="Arial" w:cs="Arial"/>
          <w:b/>
          <w:color w:val="0000FF"/>
          <w:sz w:val="24"/>
        </w:rPr>
        <w:t>RP-243132</w:t>
      </w:r>
      <w:r>
        <w:rPr>
          <w:rFonts w:ascii="Arial" w:hAnsi="Arial" w:cs="Arial"/>
          <w:b/>
          <w:color w:val="0000FF"/>
          <w:sz w:val="24"/>
        </w:rPr>
        <w:tab/>
      </w:r>
      <w:r>
        <w:rPr>
          <w:rFonts w:ascii="Arial" w:hAnsi="Arial" w:cs="Arial"/>
          <w:b/>
          <w:sz w:val="24"/>
        </w:rPr>
        <w:t>Acknowledging and referencing the Fronthaul Interface in 3GPP</w:t>
      </w:r>
    </w:p>
    <w:p w14:paraId="78E07A9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Qualcomm, AT&amp;T, Orange, Telefónica, JIO, Deutsche Telekom, NTT Docomo, KDDI, Intel Corporation, Bell Mobility, Telia Company,  Vodafone, T-Mobile, SK Telecom, Samsung, Telstra, LG Uplus, BT, Nokia, NEC, Rakuten, Telenor</w:t>
      </w:r>
    </w:p>
    <w:p w14:paraId="56CD13C1" w14:textId="77777777" w:rsidR="00494A59" w:rsidRDefault="00494A59" w:rsidP="00494A59">
      <w:pPr>
        <w:rPr>
          <w:rFonts w:ascii="Arial" w:hAnsi="Arial" w:cs="Arial"/>
          <w:b/>
        </w:rPr>
      </w:pPr>
      <w:r>
        <w:rPr>
          <w:rFonts w:ascii="Arial" w:hAnsi="Arial" w:cs="Arial"/>
          <w:b/>
        </w:rPr>
        <w:t xml:space="preserve">Abstract: </w:t>
      </w:r>
    </w:p>
    <w:p w14:paraId="147BC5D5" w14:textId="77777777" w:rsidR="00494A59" w:rsidRDefault="00494A59" w:rsidP="00494A59">
      <w:r>
        <w:t>RAN to discuss and agree to acknowledge the existence of a fronthaul interface for NG-RAN architectures, and to refer to the relevant ETSI Fronthaul Interface specifications in 3GPP specifications.</w:t>
      </w:r>
    </w:p>
    <w:p w14:paraId="6B613360" w14:textId="77777777" w:rsidR="00494A59" w:rsidRDefault="00494A59" w:rsidP="00494A59">
      <w:pPr>
        <w:rPr>
          <w:rFonts w:ascii="Arial" w:hAnsi="Arial" w:cs="Arial"/>
          <w:b/>
        </w:rPr>
      </w:pPr>
      <w:r>
        <w:rPr>
          <w:rFonts w:ascii="Arial" w:hAnsi="Arial" w:cs="Arial"/>
          <w:b/>
        </w:rPr>
        <w:t xml:space="preserve">Discussion: </w:t>
      </w:r>
    </w:p>
    <w:p w14:paraId="0AFCD028" w14:textId="77777777" w:rsidR="00494A59" w:rsidRDefault="00494A59" w:rsidP="00494A59">
      <w:r>
        <w:t>Ericsson: also Verizon and Boost Mobile Network support this document; 25 companies co-source the document</w:t>
      </w:r>
    </w:p>
    <w:p w14:paraId="1FCA3FC3" w14:textId="77777777" w:rsidR="00494A59" w:rsidRDefault="00494A59" w:rsidP="00494A59">
      <w:r>
        <w:t>Boost Mobile Network: we are strong supporters of this document</w:t>
      </w:r>
    </w:p>
    <w:p w14:paraId="2CFCDC48" w14:textId="77777777" w:rsidR="00494A59" w:rsidRDefault="00494A59" w:rsidP="00494A59">
      <w:r>
        <w:t>Proposal 1: RAN to discuss and agree to acknowledge the existence of a fronthaul interface for NG-RAN architectures, and to refer to the relevant ETSI Fronthaul Interface specifications in 3GPP specifications.</w:t>
      </w:r>
    </w:p>
    <w:p w14:paraId="7B9B71B9" w14:textId="77777777" w:rsidR="00494A59" w:rsidRDefault="00494A59" w:rsidP="00494A59">
      <w:r>
        <w:t>Huawei: we do not acknowledge this proposal, we have not the same view, we discussed fronthaul and lower layer split in 3GPP already</w:t>
      </w:r>
    </w:p>
    <w:p w14:paraId="1566AF8F" w14:textId="77777777" w:rsidR="00494A59" w:rsidRDefault="00494A59" w:rsidP="00494A59">
      <w:r>
        <w:t>RAN3 chair: do not want to repeat the whole RAN3 discussion again here, we anyway have an O-RAN workshop and will see what is discussed there</w:t>
      </w:r>
    </w:p>
    <w:p w14:paraId="1F69C36A" w14:textId="77777777" w:rsidR="00494A59" w:rsidRDefault="00494A59" w:rsidP="00494A59">
      <w:r>
        <w:t>RAN chair: agrees</w:t>
      </w:r>
    </w:p>
    <w:p w14:paraId="377A7168" w14:textId="77777777" w:rsidR="00494A59" w:rsidRDefault="00494A59" w:rsidP="00494A59">
      <w:r>
        <w:t>Ericsson: RAN guidance would help</w:t>
      </w:r>
    </w:p>
    <w:p w14:paraId="6F5D6996" w14:textId="77777777" w:rsidR="00494A59" w:rsidRDefault="00494A59" w:rsidP="00494A59">
      <w:r>
        <w:t>RAN chair: aim for a successful workshop with O-RAN and we could come back to the topic after the workshop in April 25 (the workshop will not take any decision)</w:t>
      </w:r>
    </w:p>
    <w:p w14:paraId="6DA89248" w14:textId="77777777" w:rsidR="00494A59" w:rsidRDefault="00494A59" w:rsidP="00494A59">
      <w:r>
        <w:t>KT: referencing something that was in the end not done in 3GPP would create a bad precedence case for others to do the same (doing things outside of 3GPP and then bring it back via a reference)</w:t>
      </w:r>
    </w:p>
    <w:p w14:paraId="7700B87B" w14:textId="77777777" w:rsidR="00494A59" w:rsidRDefault="00494A59" w:rsidP="00494A59">
      <w:r>
        <w:t>RAN chair: let's see the workshop with O-RAN first</w:t>
      </w:r>
    </w:p>
    <w:p w14:paraId="71B24F4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835BA" w14:textId="77777777" w:rsidR="00494A59" w:rsidRDefault="00494A59" w:rsidP="00494A59">
      <w:pPr>
        <w:pStyle w:val="Heading3"/>
      </w:pPr>
      <w:bookmarkStart w:id="248" w:name="_Toc189232934"/>
      <w:bookmarkStart w:id="249" w:name="_Toc189421650"/>
      <w:r>
        <w:t>9.7</w:t>
      </w:r>
      <w:r>
        <w:tab/>
        <w:t>Closed REL-19 NR or NR+LTE SIs</w:t>
      </w:r>
      <w:bookmarkEnd w:id="248"/>
      <w:bookmarkEnd w:id="249"/>
    </w:p>
    <w:p w14:paraId="4A51FFCE" w14:textId="77777777" w:rsidR="00494A59" w:rsidRDefault="00494A59" w:rsidP="00494A59">
      <w:pPr>
        <w:rPr>
          <w:rFonts w:ascii="Arial" w:hAnsi="Arial" w:cs="Arial"/>
          <w:b/>
          <w:sz w:val="24"/>
        </w:rPr>
      </w:pPr>
      <w:r>
        <w:rPr>
          <w:rFonts w:ascii="Arial" w:hAnsi="Arial" w:cs="Arial"/>
          <w:b/>
          <w:color w:val="0000FF"/>
          <w:sz w:val="24"/>
        </w:rPr>
        <w:t>RP-242902</w:t>
      </w:r>
      <w:r>
        <w:rPr>
          <w:rFonts w:ascii="Arial" w:hAnsi="Arial" w:cs="Arial"/>
          <w:b/>
          <w:color w:val="0000FF"/>
          <w:sz w:val="24"/>
        </w:rPr>
        <w:tab/>
      </w:r>
      <w:r>
        <w:rPr>
          <w:rFonts w:ascii="Arial" w:hAnsi="Arial" w:cs="Arial"/>
          <w:b/>
          <w:sz w:val="24"/>
        </w:rPr>
        <w:t>Update of the 6GHz VLP mode regulations in US and Canada</w:t>
      </w:r>
    </w:p>
    <w:p w14:paraId="46CF5681" w14:textId="77777777" w:rsidR="00494A59" w:rsidRDefault="00494A59" w:rsidP="00494A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37.890 v19.0.0</w:t>
      </w:r>
      <w:r>
        <w:rPr>
          <w:i/>
        </w:rPr>
        <w:tab/>
        <w:t xml:space="preserve">  CR-0002  Cat: F (Rel-19)</w:t>
      </w:r>
      <w:r>
        <w:rPr>
          <w:i/>
        </w:rPr>
        <w:br/>
      </w:r>
      <w:r>
        <w:rPr>
          <w:i/>
        </w:rPr>
        <w:lastRenderedPageBreak/>
        <w:br/>
      </w:r>
      <w:r>
        <w:rPr>
          <w:i/>
        </w:rPr>
        <w:tab/>
      </w:r>
      <w:r>
        <w:rPr>
          <w:i/>
        </w:rPr>
        <w:tab/>
      </w:r>
      <w:r>
        <w:rPr>
          <w:i/>
        </w:rPr>
        <w:tab/>
      </w:r>
      <w:r>
        <w:rPr>
          <w:i/>
        </w:rPr>
        <w:tab/>
      </w:r>
      <w:r>
        <w:rPr>
          <w:i/>
        </w:rPr>
        <w:tab/>
        <w:t>Source: Apple, Charter Communications</w:t>
      </w:r>
    </w:p>
    <w:p w14:paraId="1B367672" w14:textId="77777777" w:rsidR="00494A59" w:rsidRDefault="00494A59" w:rsidP="00494A59">
      <w:pPr>
        <w:rPr>
          <w:rFonts w:ascii="Arial" w:hAnsi="Arial" w:cs="Arial"/>
          <w:b/>
        </w:rPr>
      </w:pPr>
      <w:r>
        <w:rPr>
          <w:rFonts w:ascii="Arial" w:hAnsi="Arial" w:cs="Arial"/>
          <w:b/>
        </w:rPr>
        <w:t xml:space="preserve">Abstract: </w:t>
      </w:r>
    </w:p>
    <w:p w14:paraId="136AB641" w14:textId="77777777" w:rsidR="00494A59" w:rsidRDefault="00494A59" w:rsidP="00494A59">
      <w:r>
        <w:t>company CR; update of the US and Canada regulations for the 6GHz VLP mode in the RAN-led SI TR (SI was completed in March 24)</w:t>
      </w:r>
    </w:p>
    <w:p w14:paraId="7FDE8FF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6B57A" w14:textId="77777777" w:rsidR="00494A59" w:rsidRDefault="00494A59" w:rsidP="00494A59">
      <w:pPr>
        <w:pStyle w:val="Heading3"/>
      </w:pPr>
      <w:bookmarkStart w:id="250" w:name="_Toc189232935"/>
      <w:bookmarkStart w:id="251" w:name="_Toc189421651"/>
      <w:r>
        <w:t>9.8</w:t>
      </w:r>
      <w:r>
        <w:tab/>
        <w:t>Closed REL-19 NR or NR+LTE WIs</w:t>
      </w:r>
      <w:bookmarkEnd w:id="250"/>
      <w:bookmarkEnd w:id="251"/>
    </w:p>
    <w:p w14:paraId="6BACD7C5" w14:textId="77777777" w:rsidR="00494A59" w:rsidRDefault="00494A59" w:rsidP="00494A59">
      <w:pPr>
        <w:pStyle w:val="Heading3"/>
      </w:pPr>
      <w:bookmarkStart w:id="252" w:name="_Toc189232936"/>
      <w:bookmarkStart w:id="253" w:name="_Toc189421652"/>
      <w:r>
        <w:t>9.9</w:t>
      </w:r>
      <w:r>
        <w:tab/>
        <w:t>NR UE capabilities</w:t>
      </w:r>
      <w:bookmarkEnd w:id="252"/>
      <w:bookmarkEnd w:id="253"/>
    </w:p>
    <w:p w14:paraId="60DE8139" w14:textId="77777777" w:rsidR="00494A59" w:rsidRDefault="00494A59" w:rsidP="00494A59">
      <w:pPr>
        <w:rPr>
          <w:rFonts w:ascii="Arial" w:hAnsi="Arial" w:cs="Arial"/>
          <w:b/>
          <w:sz w:val="24"/>
        </w:rPr>
      </w:pPr>
      <w:r>
        <w:rPr>
          <w:rFonts w:ascii="Arial" w:hAnsi="Arial" w:cs="Arial"/>
          <w:b/>
          <w:color w:val="0000FF"/>
          <w:sz w:val="24"/>
        </w:rPr>
        <w:t>RP-243216</w:t>
      </w:r>
      <w:r>
        <w:rPr>
          <w:rFonts w:ascii="Arial" w:hAnsi="Arial" w:cs="Arial"/>
          <w:b/>
          <w:color w:val="0000FF"/>
          <w:sz w:val="24"/>
        </w:rPr>
        <w:tab/>
      </w:r>
      <w:r>
        <w:rPr>
          <w:rFonts w:ascii="Arial" w:hAnsi="Arial" w:cs="Arial"/>
          <w:b/>
          <w:sz w:val="24"/>
        </w:rPr>
        <w:t>NR UE capabilities, set 1</w:t>
      </w:r>
    </w:p>
    <w:p w14:paraId="53104DD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86D4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C35DD" w14:textId="77777777" w:rsidR="00494A59" w:rsidRDefault="00494A59" w:rsidP="00494A59">
      <w:pPr>
        <w:rPr>
          <w:rFonts w:ascii="Arial" w:hAnsi="Arial" w:cs="Arial"/>
          <w:b/>
          <w:sz w:val="24"/>
        </w:rPr>
      </w:pPr>
      <w:r>
        <w:rPr>
          <w:rFonts w:ascii="Arial" w:hAnsi="Arial" w:cs="Arial"/>
          <w:b/>
          <w:color w:val="0000FF"/>
          <w:sz w:val="24"/>
        </w:rPr>
        <w:t>RP-243217</w:t>
      </w:r>
      <w:r>
        <w:rPr>
          <w:rFonts w:ascii="Arial" w:hAnsi="Arial" w:cs="Arial"/>
          <w:b/>
          <w:color w:val="0000FF"/>
          <w:sz w:val="24"/>
        </w:rPr>
        <w:tab/>
      </w:r>
      <w:r>
        <w:rPr>
          <w:rFonts w:ascii="Arial" w:hAnsi="Arial" w:cs="Arial"/>
          <w:b/>
          <w:sz w:val="24"/>
        </w:rPr>
        <w:t>NR UE capabilities, set 2</w:t>
      </w:r>
    </w:p>
    <w:p w14:paraId="5BFB449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1831E8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65046" w14:textId="77777777" w:rsidR="00494A59" w:rsidRDefault="00494A59" w:rsidP="00494A59">
      <w:pPr>
        <w:rPr>
          <w:rFonts w:ascii="Arial" w:hAnsi="Arial" w:cs="Arial"/>
          <w:b/>
          <w:sz w:val="24"/>
        </w:rPr>
      </w:pPr>
      <w:r>
        <w:rPr>
          <w:rFonts w:ascii="Arial" w:hAnsi="Arial" w:cs="Arial"/>
          <w:b/>
          <w:color w:val="0000FF"/>
          <w:sz w:val="24"/>
        </w:rPr>
        <w:t>RP-243218</w:t>
      </w:r>
      <w:r>
        <w:rPr>
          <w:rFonts w:ascii="Arial" w:hAnsi="Arial" w:cs="Arial"/>
          <w:b/>
          <w:color w:val="0000FF"/>
          <w:sz w:val="24"/>
        </w:rPr>
        <w:tab/>
      </w:r>
      <w:r>
        <w:rPr>
          <w:rFonts w:ascii="Arial" w:hAnsi="Arial" w:cs="Arial"/>
          <w:b/>
          <w:sz w:val="24"/>
        </w:rPr>
        <w:t>NR UE capabilities, set 3</w:t>
      </w:r>
    </w:p>
    <w:p w14:paraId="74B2483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8A894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15451" w14:textId="77777777" w:rsidR="00494A59" w:rsidRDefault="00494A59" w:rsidP="00494A59">
      <w:pPr>
        <w:rPr>
          <w:rFonts w:ascii="Arial" w:hAnsi="Arial" w:cs="Arial"/>
          <w:b/>
          <w:sz w:val="24"/>
        </w:rPr>
      </w:pPr>
      <w:r>
        <w:rPr>
          <w:rFonts w:ascii="Arial" w:hAnsi="Arial" w:cs="Arial"/>
          <w:b/>
          <w:color w:val="0000FF"/>
          <w:sz w:val="24"/>
        </w:rPr>
        <w:t>RP-243219</w:t>
      </w:r>
      <w:r>
        <w:rPr>
          <w:rFonts w:ascii="Arial" w:hAnsi="Arial" w:cs="Arial"/>
          <w:b/>
          <w:color w:val="0000FF"/>
          <w:sz w:val="24"/>
        </w:rPr>
        <w:tab/>
      </w:r>
      <w:r>
        <w:rPr>
          <w:rFonts w:ascii="Arial" w:hAnsi="Arial" w:cs="Arial"/>
          <w:b/>
          <w:sz w:val="24"/>
        </w:rPr>
        <w:t>NR UE capabilities, set 4</w:t>
      </w:r>
    </w:p>
    <w:p w14:paraId="02CC741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88DF62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87282" w14:textId="77777777" w:rsidR="00494A59" w:rsidRDefault="00494A59" w:rsidP="00494A59">
      <w:pPr>
        <w:pStyle w:val="Heading3"/>
      </w:pPr>
      <w:bookmarkStart w:id="254" w:name="_Toc189232937"/>
      <w:bookmarkStart w:id="255" w:name="_Toc189421653"/>
      <w:r>
        <w:t>9.10</w:t>
      </w:r>
      <w:r>
        <w:tab/>
        <w:t>Other NR documents</w:t>
      </w:r>
      <w:bookmarkEnd w:id="254"/>
      <w:bookmarkEnd w:id="255"/>
    </w:p>
    <w:p w14:paraId="1FBDD53F" w14:textId="77777777" w:rsidR="00494A59" w:rsidRDefault="00494A59" w:rsidP="00494A59">
      <w:pPr>
        <w:rPr>
          <w:rFonts w:ascii="Arial" w:hAnsi="Arial" w:cs="Arial"/>
          <w:b/>
          <w:sz w:val="24"/>
        </w:rPr>
      </w:pPr>
      <w:r>
        <w:rPr>
          <w:rFonts w:ascii="Arial" w:hAnsi="Arial" w:cs="Arial"/>
          <w:b/>
          <w:color w:val="0000FF"/>
          <w:sz w:val="24"/>
        </w:rPr>
        <w:t>RP-242829</w:t>
      </w:r>
      <w:r>
        <w:rPr>
          <w:rFonts w:ascii="Arial" w:hAnsi="Arial" w:cs="Arial"/>
          <w:b/>
          <w:color w:val="0000FF"/>
          <w:sz w:val="24"/>
        </w:rPr>
        <w:tab/>
      </w:r>
      <w:r>
        <w:rPr>
          <w:rFonts w:ascii="Arial" w:hAnsi="Arial" w:cs="Arial"/>
          <w:b/>
          <w:sz w:val="24"/>
        </w:rPr>
        <w:t>Observation on UE simulation assumption for MPR, A-MPR</w:t>
      </w:r>
    </w:p>
    <w:p w14:paraId="50AA9AA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3BFB6DB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D64D8" w14:textId="77777777" w:rsidR="00494A59" w:rsidRDefault="00494A59" w:rsidP="00494A59">
      <w:pPr>
        <w:rPr>
          <w:rFonts w:ascii="Arial" w:hAnsi="Arial" w:cs="Arial"/>
          <w:b/>
          <w:sz w:val="24"/>
        </w:rPr>
      </w:pPr>
      <w:r>
        <w:rPr>
          <w:rFonts w:ascii="Arial" w:hAnsi="Arial" w:cs="Arial"/>
          <w:b/>
          <w:color w:val="0000FF"/>
          <w:sz w:val="24"/>
        </w:rPr>
        <w:t>RP-243017</w:t>
      </w:r>
      <w:r>
        <w:rPr>
          <w:rFonts w:ascii="Arial" w:hAnsi="Arial" w:cs="Arial"/>
          <w:b/>
          <w:color w:val="0000FF"/>
          <w:sz w:val="24"/>
        </w:rPr>
        <w:tab/>
      </w:r>
      <w:r>
        <w:rPr>
          <w:rFonts w:ascii="Arial" w:hAnsi="Arial" w:cs="Arial"/>
          <w:b/>
          <w:sz w:val="24"/>
        </w:rPr>
        <w:t>CR on introduction of RF requirements for FR2 power class 8 [FR2_PC8]</w:t>
      </w:r>
    </w:p>
    <w:p w14:paraId="12027801" w14:textId="77777777" w:rsidR="00494A59" w:rsidRDefault="00494A59" w:rsidP="00494A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v18.7.0</w:t>
      </w:r>
      <w:r>
        <w:rPr>
          <w:i/>
        </w:rPr>
        <w:tab/>
        <w:t xml:space="preserve">  CR-0765  rev 2 Cat: B (Rel-18)</w:t>
      </w:r>
      <w:r>
        <w:rPr>
          <w:i/>
        </w:rPr>
        <w:br/>
      </w:r>
      <w:r>
        <w:rPr>
          <w:i/>
        </w:rPr>
        <w:br/>
      </w:r>
      <w:r>
        <w:rPr>
          <w:i/>
        </w:rPr>
        <w:tab/>
      </w:r>
      <w:r>
        <w:rPr>
          <w:i/>
        </w:rPr>
        <w:tab/>
      </w:r>
      <w:r>
        <w:rPr>
          <w:i/>
        </w:rPr>
        <w:tab/>
      </w:r>
      <w:r>
        <w:rPr>
          <w:i/>
        </w:rPr>
        <w:tab/>
      </w:r>
      <w:r>
        <w:rPr>
          <w:i/>
        </w:rPr>
        <w:tab/>
        <w:t>Source: Huawei, HiSilicon</w:t>
      </w:r>
    </w:p>
    <w:p w14:paraId="03C2876C" w14:textId="77777777" w:rsidR="00494A59" w:rsidRDefault="00494A59" w:rsidP="00494A59">
      <w:pPr>
        <w:rPr>
          <w:color w:val="808080"/>
        </w:rPr>
      </w:pPr>
      <w:r>
        <w:rPr>
          <w:color w:val="808080"/>
        </w:rPr>
        <w:t>(Replaces R4-2420506)</w:t>
      </w:r>
    </w:p>
    <w:p w14:paraId="58D1F188" w14:textId="77777777" w:rsidR="00494A59" w:rsidRDefault="00494A59" w:rsidP="00494A59">
      <w:pPr>
        <w:rPr>
          <w:rFonts w:ascii="Arial" w:hAnsi="Arial" w:cs="Arial"/>
          <w:b/>
        </w:rPr>
      </w:pPr>
      <w:r>
        <w:rPr>
          <w:rFonts w:ascii="Arial" w:hAnsi="Arial" w:cs="Arial"/>
          <w:b/>
        </w:rPr>
        <w:t xml:space="preserve">Abstract: </w:t>
      </w:r>
    </w:p>
    <w:p w14:paraId="092BCA32" w14:textId="77777777" w:rsidR="00494A59" w:rsidRDefault="00494A59" w:rsidP="00494A59">
      <w:r>
        <w:lastRenderedPageBreak/>
        <w:t>company CR; revision of CR R4-2420506 which was not pursued in RAN4; is a late TEI18 cat.B CR</w:t>
      </w:r>
    </w:p>
    <w:p w14:paraId="6FF8A73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330A7F" w14:textId="77777777" w:rsidR="00494A59" w:rsidRDefault="00494A59" w:rsidP="00494A59">
      <w:pPr>
        <w:rPr>
          <w:rFonts w:ascii="Arial" w:hAnsi="Arial" w:cs="Arial"/>
          <w:b/>
          <w:sz w:val="24"/>
        </w:rPr>
      </w:pPr>
      <w:r>
        <w:rPr>
          <w:rFonts w:ascii="Arial" w:hAnsi="Arial" w:cs="Arial"/>
          <w:b/>
          <w:color w:val="0000FF"/>
          <w:sz w:val="24"/>
        </w:rPr>
        <w:t>RP-243018</w:t>
      </w:r>
      <w:r>
        <w:rPr>
          <w:rFonts w:ascii="Arial" w:hAnsi="Arial" w:cs="Arial"/>
          <w:b/>
          <w:color w:val="0000FF"/>
          <w:sz w:val="24"/>
        </w:rPr>
        <w:tab/>
      </w:r>
      <w:r>
        <w:rPr>
          <w:rFonts w:ascii="Arial" w:hAnsi="Arial" w:cs="Arial"/>
          <w:b/>
          <w:sz w:val="24"/>
        </w:rPr>
        <w:t>CR on introduction of RRM requirements for FR2 power class 8 [FR2_PC8]</w:t>
      </w:r>
    </w:p>
    <w:p w14:paraId="0E26822E" w14:textId="77777777" w:rsidR="00494A59" w:rsidRDefault="00494A59" w:rsidP="00494A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CR-5200  rev 2 Cat: B (Rel-18)</w:t>
      </w:r>
      <w:r>
        <w:rPr>
          <w:i/>
        </w:rPr>
        <w:br/>
      </w:r>
      <w:r>
        <w:rPr>
          <w:i/>
        </w:rPr>
        <w:br/>
      </w:r>
      <w:r>
        <w:rPr>
          <w:i/>
        </w:rPr>
        <w:tab/>
      </w:r>
      <w:r>
        <w:rPr>
          <w:i/>
        </w:rPr>
        <w:tab/>
      </w:r>
      <w:r>
        <w:rPr>
          <w:i/>
        </w:rPr>
        <w:tab/>
      </w:r>
      <w:r>
        <w:rPr>
          <w:i/>
        </w:rPr>
        <w:tab/>
      </w:r>
      <w:r>
        <w:rPr>
          <w:i/>
        </w:rPr>
        <w:tab/>
        <w:t>Source: Huawei, HiSilicon</w:t>
      </w:r>
    </w:p>
    <w:p w14:paraId="765CE298" w14:textId="77777777" w:rsidR="00494A59" w:rsidRDefault="00494A59" w:rsidP="00494A59">
      <w:pPr>
        <w:rPr>
          <w:color w:val="808080"/>
        </w:rPr>
      </w:pPr>
      <w:r>
        <w:rPr>
          <w:color w:val="808080"/>
        </w:rPr>
        <w:t>(Replaces R4-2420189)</w:t>
      </w:r>
    </w:p>
    <w:p w14:paraId="646DD0C9" w14:textId="77777777" w:rsidR="00494A59" w:rsidRDefault="00494A59" w:rsidP="00494A59">
      <w:pPr>
        <w:rPr>
          <w:rFonts w:ascii="Arial" w:hAnsi="Arial" w:cs="Arial"/>
          <w:b/>
        </w:rPr>
      </w:pPr>
      <w:r>
        <w:rPr>
          <w:rFonts w:ascii="Arial" w:hAnsi="Arial" w:cs="Arial"/>
          <w:b/>
        </w:rPr>
        <w:t xml:space="preserve">Abstract: </w:t>
      </w:r>
    </w:p>
    <w:p w14:paraId="63EF9AB1" w14:textId="77777777" w:rsidR="00494A59" w:rsidRDefault="00494A59" w:rsidP="00494A59">
      <w:r>
        <w:t>company CR; revision of CR R4-2420189 which was not pursued in RAN4; is a late TEI18 cat.B CR</w:t>
      </w:r>
    </w:p>
    <w:p w14:paraId="7A0E52D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8BDF97" w14:textId="77777777" w:rsidR="00494A59" w:rsidRDefault="00494A59" w:rsidP="00494A59">
      <w:pPr>
        <w:rPr>
          <w:rFonts w:ascii="Arial" w:hAnsi="Arial" w:cs="Arial"/>
          <w:b/>
          <w:sz w:val="24"/>
        </w:rPr>
      </w:pPr>
      <w:r>
        <w:rPr>
          <w:rFonts w:ascii="Arial" w:hAnsi="Arial" w:cs="Arial"/>
          <w:b/>
          <w:color w:val="0000FF"/>
          <w:sz w:val="24"/>
        </w:rPr>
        <w:t>RP-243019</w:t>
      </w:r>
      <w:r>
        <w:rPr>
          <w:rFonts w:ascii="Arial" w:hAnsi="Arial" w:cs="Arial"/>
          <w:b/>
          <w:color w:val="0000FF"/>
          <w:sz w:val="24"/>
        </w:rPr>
        <w:tab/>
      </w:r>
      <w:r>
        <w:rPr>
          <w:rFonts w:ascii="Arial" w:hAnsi="Arial" w:cs="Arial"/>
          <w:b/>
          <w:sz w:val="24"/>
        </w:rPr>
        <w:t>CR on release independence for FR2 power class 8 [FR2_PC8]</w:t>
      </w:r>
    </w:p>
    <w:p w14:paraId="1B0D583C" w14:textId="77777777" w:rsidR="00494A59" w:rsidRDefault="00494A59" w:rsidP="00494A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38.307 v18.2.0</w:t>
      </w:r>
      <w:r>
        <w:rPr>
          <w:i/>
        </w:rPr>
        <w:tab/>
        <w:t xml:space="preserve">  CR-0173  rev 2 Cat: B (Rel-18)</w:t>
      </w:r>
      <w:r>
        <w:rPr>
          <w:i/>
        </w:rPr>
        <w:br/>
      </w:r>
      <w:r>
        <w:rPr>
          <w:i/>
        </w:rPr>
        <w:br/>
      </w:r>
      <w:r>
        <w:rPr>
          <w:i/>
        </w:rPr>
        <w:tab/>
      </w:r>
      <w:r>
        <w:rPr>
          <w:i/>
        </w:rPr>
        <w:tab/>
      </w:r>
      <w:r>
        <w:rPr>
          <w:i/>
        </w:rPr>
        <w:tab/>
      </w:r>
      <w:r>
        <w:rPr>
          <w:i/>
        </w:rPr>
        <w:tab/>
      </w:r>
      <w:r>
        <w:rPr>
          <w:i/>
        </w:rPr>
        <w:tab/>
        <w:t>Source: Huawei, HiSilicon</w:t>
      </w:r>
    </w:p>
    <w:p w14:paraId="69FEA7FF" w14:textId="77777777" w:rsidR="00494A59" w:rsidRDefault="00494A59" w:rsidP="00494A59">
      <w:pPr>
        <w:rPr>
          <w:color w:val="808080"/>
        </w:rPr>
      </w:pPr>
      <w:r>
        <w:rPr>
          <w:color w:val="808080"/>
        </w:rPr>
        <w:t>(Replaces R4-2420507)</w:t>
      </w:r>
    </w:p>
    <w:p w14:paraId="697FD64C" w14:textId="77777777" w:rsidR="00494A59" w:rsidRDefault="00494A59" w:rsidP="00494A59">
      <w:pPr>
        <w:rPr>
          <w:rFonts w:ascii="Arial" w:hAnsi="Arial" w:cs="Arial"/>
          <w:b/>
        </w:rPr>
      </w:pPr>
      <w:r>
        <w:rPr>
          <w:rFonts w:ascii="Arial" w:hAnsi="Arial" w:cs="Arial"/>
          <w:b/>
        </w:rPr>
        <w:t xml:space="preserve">Abstract: </w:t>
      </w:r>
    </w:p>
    <w:p w14:paraId="684D1AB1" w14:textId="77777777" w:rsidR="00494A59" w:rsidRDefault="00494A59" w:rsidP="00494A59">
      <w:r>
        <w:t>company CR; revision of CR R4-2420507 which was not pursued in RAN4; is a late TEI18 cat.B CR</w:t>
      </w:r>
    </w:p>
    <w:p w14:paraId="7105E68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695D94" w14:textId="77777777" w:rsidR="00494A59" w:rsidRDefault="00494A59" w:rsidP="00494A59">
      <w:pPr>
        <w:rPr>
          <w:rFonts w:ascii="Arial" w:hAnsi="Arial" w:cs="Arial"/>
          <w:b/>
          <w:sz w:val="24"/>
        </w:rPr>
      </w:pPr>
      <w:r>
        <w:rPr>
          <w:rFonts w:ascii="Arial" w:hAnsi="Arial" w:cs="Arial"/>
          <w:b/>
          <w:color w:val="0000FF"/>
          <w:sz w:val="24"/>
        </w:rPr>
        <w:t>RP-243020</w:t>
      </w:r>
      <w:r>
        <w:rPr>
          <w:rFonts w:ascii="Arial" w:hAnsi="Arial" w:cs="Arial"/>
          <w:b/>
          <w:color w:val="0000FF"/>
          <w:sz w:val="24"/>
        </w:rPr>
        <w:tab/>
      </w:r>
      <w:r>
        <w:rPr>
          <w:rFonts w:ascii="Arial" w:hAnsi="Arial" w:cs="Arial"/>
          <w:b/>
          <w:sz w:val="24"/>
        </w:rPr>
        <w:t>Draft LS to RAN2 on introduction of FR2 power class 8</w:t>
      </w:r>
    </w:p>
    <w:p w14:paraId="0737A18E"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C3D6D32" w14:textId="77777777" w:rsidR="00494A59" w:rsidRDefault="00494A59" w:rsidP="00494A59">
      <w:pPr>
        <w:rPr>
          <w:rFonts w:ascii="Arial" w:hAnsi="Arial" w:cs="Arial"/>
          <w:b/>
        </w:rPr>
      </w:pPr>
      <w:r>
        <w:rPr>
          <w:rFonts w:ascii="Arial" w:hAnsi="Arial" w:cs="Arial"/>
          <w:b/>
        </w:rPr>
        <w:t xml:space="preserve">Discussion: </w:t>
      </w:r>
    </w:p>
    <w:p w14:paraId="5B93023C" w14:textId="77777777" w:rsidR="00494A59" w:rsidRDefault="00494A59" w:rsidP="00494A59">
      <w:r>
        <w:t>see REL-18 TEI18 CRs RP-243017, RP-243018, RP-243019 and also new REL-19 WI proposal RP-243021, RP-243022 (AI 9.1.4)</w:t>
      </w:r>
    </w:p>
    <w:p w14:paraId="31C9A75E" w14:textId="77777777" w:rsidR="00494A59" w:rsidRDefault="00494A59" w:rsidP="00494A59">
      <w:r>
        <w:t>NEC: why does this LSout from RAN have source: RAN4?</w:t>
      </w:r>
    </w:p>
    <w:p w14:paraId="2026866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E3127" w14:textId="77777777" w:rsidR="00494A59" w:rsidRDefault="00494A59" w:rsidP="00494A59">
      <w:pPr>
        <w:rPr>
          <w:rFonts w:ascii="Arial" w:hAnsi="Arial" w:cs="Arial"/>
          <w:b/>
          <w:sz w:val="24"/>
        </w:rPr>
      </w:pPr>
      <w:r>
        <w:rPr>
          <w:rFonts w:ascii="Arial" w:hAnsi="Arial" w:cs="Arial"/>
          <w:b/>
          <w:color w:val="0000FF"/>
          <w:sz w:val="24"/>
        </w:rPr>
        <w:t>RP-243179</w:t>
      </w:r>
      <w:r>
        <w:rPr>
          <w:rFonts w:ascii="Arial" w:hAnsi="Arial" w:cs="Arial"/>
          <w:b/>
          <w:color w:val="0000FF"/>
          <w:sz w:val="24"/>
        </w:rPr>
        <w:tab/>
      </w:r>
      <w:r>
        <w:rPr>
          <w:rFonts w:ascii="Arial" w:hAnsi="Arial" w:cs="Arial"/>
          <w:b/>
          <w:sz w:val="24"/>
        </w:rPr>
        <w:t xml:space="preserve">Concerns on the proposed UE power class PC8 for FR2 </w:t>
      </w:r>
    </w:p>
    <w:p w14:paraId="32B0469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Rogers, Vodafone, US Cellular, T-Mobile USA</w:t>
      </w:r>
    </w:p>
    <w:p w14:paraId="2F90C2C9" w14:textId="77777777" w:rsidR="00494A59" w:rsidRDefault="00494A59" w:rsidP="00494A59">
      <w:pPr>
        <w:rPr>
          <w:rFonts w:ascii="Arial" w:hAnsi="Arial" w:cs="Arial"/>
          <w:b/>
        </w:rPr>
      </w:pPr>
      <w:r>
        <w:rPr>
          <w:rFonts w:ascii="Arial" w:hAnsi="Arial" w:cs="Arial"/>
          <w:b/>
        </w:rPr>
        <w:t xml:space="preserve">Abstract: </w:t>
      </w:r>
    </w:p>
    <w:p w14:paraId="5F8D5346" w14:textId="77777777" w:rsidR="00494A59" w:rsidRDefault="00494A59" w:rsidP="00494A59">
      <w:r>
        <w:t>Brief description of document concerns on PC8 for FR2 and proposal for a way forward</w:t>
      </w:r>
    </w:p>
    <w:p w14:paraId="4BC09A1B" w14:textId="77777777" w:rsidR="00494A59" w:rsidRDefault="00494A59" w:rsidP="00494A59">
      <w:pPr>
        <w:rPr>
          <w:rFonts w:ascii="Arial" w:hAnsi="Arial" w:cs="Arial"/>
          <w:b/>
        </w:rPr>
      </w:pPr>
      <w:r>
        <w:rPr>
          <w:rFonts w:ascii="Arial" w:hAnsi="Arial" w:cs="Arial"/>
          <w:b/>
        </w:rPr>
        <w:t xml:space="preserve">Discussion: </w:t>
      </w:r>
    </w:p>
    <w:p w14:paraId="36E4CEBB" w14:textId="77777777" w:rsidR="00494A59" w:rsidRDefault="00494A59" w:rsidP="00494A59">
      <w:r>
        <w:t>Ericsson: also Telecom Italia supports RP-243179</w:t>
      </w:r>
    </w:p>
    <w:p w14:paraId="02DBBC5F" w14:textId="77777777" w:rsidR="00494A59" w:rsidRDefault="00494A59" w:rsidP="00494A59">
      <w:r>
        <w:t>Ericsson: has serious concerns about the CRs RP-243017, RP-243018, RP-243019</w:t>
      </w:r>
    </w:p>
    <w:p w14:paraId="42D6333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7D9B8" w14:textId="77777777" w:rsidR="00494A59" w:rsidRDefault="00494A59" w:rsidP="00494A59">
      <w:pPr>
        <w:rPr>
          <w:rFonts w:ascii="Arial" w:hAnsi="Arial" w:cs="Arial"/>
          <w:b/>
          <w:sz w:val="24"/>
        </w:rPr>
      </w:pPr>
      <w:r>
        <w:rPr>
          <w:rFonts w:ascii="Arial" w:hAnsi="Arial" w:cs="Arial"/>
          <w:b/>
          <w:color w:val="0000FF"/>
          <w:sz w:val="24"/>
        </w:rPr>
        <w:lastRenderedPageBreak/>
        <w:t>RP-243180</w:t>
      </w:r>
      <w:r>
        <w:rPr>
          <w:rFonts w:ascii="Arial" w:hAnsi="Arial" w:cs="Arial"/>
          <w:b/>
          <w:color w:val="0000FF"/>
          <w:sz w:val="24"/>
        </w:rPr>
        <w:tab/>
      </w:r>
      <w:r>
        <w:rPr>
          <w:rFonts w:ascii="Arial" w:hAnsi="Arial" w:cs="Arial"/>
          <w:b/>
          <w:sz w:val="24"/>
        </w:rPr>
        <w:t>Technical analysis relating to PC8 FR2</w:t>
      </w:r>
    </w:p>
    <w:p w14:paraId="46E8215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Rodgers, US Cellular</w:t>
      </w:r>
    </w:p>
    <w:p w14:paraId="5252E01D" w14:textId="77777777" w:rsidR="00494A59" w:rsidRDefault="00494A59" w:rsidP="00494A59">
      <w:pPr>
        <w:rPr>
          <w:rFonts w:ascii="Arial" w:hAnsi="Arial" w:cs="Arial"/>
          <w:b/>
        </w:rPr>
      </w:pPr>
      <w:r>
        <w:rPr>
          <w:rFonts w:ascii="Arial" w:hAnsi="Arial" w:cs="Arial"/>
          <w:b/>
        </w:rPr>
        <w:t xml:space="preserve">Abstract: </w:t>
      </w:r>
    </w:p>
    <w:p w14:paraId="506CA182" w14:textId="77777777" w:rsidR="00494A59" w:rsidRDefault="00494A59" w:rsidP="00494A59">
      <w:r>
        <w:t>Technical analysis of FR2 PC8</w:t>
      </w:r>
    </w:p>
    <w:p w14:paraId="727CE46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3E82A" w14:textId="77777777" w:rsidR="00494A59" w:rsidRDefault="00494A59" w:rsidP="00494A59">
      <w:pPr>
        <w:pStyle w:val="Heading2"/>
      </w:pPr>
      <w:bookmarkStart w:id="256" w:name="_Toc189232938"/>
      <w:bookmarkStart w:id="257" w:name="_Toc189421654"/>
      <w:r>
        <w:t>10</w:t>
      </w:r>
      <w:r>
        <w:tab/>
        <w:t>LTE</w:t>
      </w:r>
      <w:bookmarkEnd w:id="256"/>
      <w:bookmarkEnd w:id="257"/>
    </w:p>
    <w:p w14:paraId="79FE6081" w14:textId="77777777" w:rsidR="00494A59" w:rsidRDefault="00494A59" w:rsidP="00494A59">
      <w:r>
        <w:t>NOTE: This agenda item covers open/closed REL-19 LTE WIs/SIs and new REL-19 LTE WIs/SIs.</w:t>
      </w:r>
    </w:p>
    <w:p w14:paraId="2EC93F7B" w14:textId="77777777" w:rsidR="00494A59" w:rsidRDefault="00494A59" w:rsidP="00494A59">
      <w:r>
        <w:t>LTE UE conformance aspects are covered under AI 13 and maintenance of closed REL-8 to REL-18 WIs/SIs is covered under AI 14. Open/new WIs/SIs that affect LTE and NR are covered under AI 9.</w:t>
      </w:r>
    </w:p>
    <w:p w14:paraId="79952D05" w14:textId="77777777" w:rsidR="00494A59" w:rsidRDefault="00494A59" w:rsidP="00494A59">
      <w:pPr>
        <w:pStyle w:val="Heading3"/>
      </w:pPr>
      <w:bookmarkStart w:id="258" w:name="_Toc189232939"/>
      <w:bookmarkStart w:id="259" w:name="_Toc189421655"/>
      <w:r>
        <w:t>10.1</w:t>
      </w:r>
      <w:r>
        <w:tab/>
        <w:t>New WI/SI proposals for LTE for REL-19</w:t>
      </w:r>
      <w:bookmarkEnd w:id="258"/>
      <w:bookmarkEnd w:id="259"/>
    </w:p>
    <w:p w14:paraId="6AED02C3" w14:textId="77777777" w:rsidR="00494A59" w:rsidRDefault="00494A59" w:rsidP="00494A59">
      <w:r>
        <w:t>NOTE: RAN #102 in Dec.23 has frozen REL-18 freeze, i.e. no new REL-18 WIs/SIs anymore please.</w:t>
      </w:r>
    </w:p>
    <w:p w14:paraId="218FED0D" w14:textId="77777777" w:rsidR="00494A59" w:rsidRDefault="00494A59" w:rsidP="00494A59">
      <w:r>
        <w:t>RAN #102 has approved the REL-19 package of RAN1/2/3 led SIs and WIs.</w:t>
      </w:r>
    </w:p>
    <w:p w14:paraId="2985C917" w14:textId="77777777" w:rsidR="00494A59" w:rsidRDefault="00494A59" w:rsidP="00494A59">
      <w:r>
        <w:t>RAN #103 has approved non-spectrum related REL-19 WIs/SIs led by RAN4.</w:t>
      </w:r>
    </w:p>
    <w:p w14:paraId="0C804822" w14:textId="77777777" w:rsidR="00494A59" w:rsidRDefault="00494A59" w:rsidP="00494A59">
      <w:r>
        <w:t>RAN #104 has approved spectrum related REL-19 WIs/SIs led by RAN4.</w:t>
      </w:r>
    </w:p>
    <w:p w14:paraId="305BEC7C" w14:textId="77777777" w:rsidR="00494A59" w:rsidRDefault="00494A59" w:rsidP="00494A59">
      <w:r>
        <w:t>RAN #105 has considered some late REL-19 WIs.</w:t>
      </w:r>
    </w:p>
    <w:p w14:paraId="518C2A5C" w14:textId="77777777" w:rsidR="00494A59" w:rsidRDefault="00494A59" w:rsidP="00494A59">
      <w:r>
        <w:t>Therefore the space, if any, for new WI/SI proposals is very limited.</w:t>
      </w:r>
    </w:p>
    <w:p w14:paraId="0941F90C" w14:textId="77777777" w:rsidR="00494A59" w:rsidRDefault="00494A59" w:rsidP="00494A59">
      <w:r>
        <w:t>As endorsed in RP-240019, based on commercial needs, and Rel-19 progress, additional new but smaller RAN4-led projects may be further discussed and approved at a later stage of Rel-19, where the earliest time of such opportunity is RAN#106. However, it should be noted that the space, if any, for new RAN4-led Rel-19 WI/SI proposals is very limited</w:t>
      </w:r>
    </w:p>
    <w:p w14:paraId="42FBEADF" w14:textId="77777777" w:rsidR="00494A59" w:rsidRDefault="00494A59" w:rsidP="00494A59">
      <w:pPr>
        <w:pStyle w:val="Heading4"/>
      </w:pPr>
      <w:bookmarkStart w:id="260" w:name="_Toc189232940"/>
      <w:bookmarkStart w:id="261" w:name="_Toc189421656"/>
      <w:r>
        <w:t>10.1.1</w:t>
      </w:r>
      <w:r>
        <w:tab/>
        <w:t>Proposals led by RAN1</w:t>
      </w:r>
      <w:bookmarkEnd w:id="260"/>
      <w:bookmarkEnd w:id="261"/>
    </w:p>
    <w:p w14:paraId="556E389D" w14:textId="77777777" w:rsidR="00494A59" w:rsidRDefault="00494A59" w:rsidP="00494A59">
      <w:pPr>
        <w:rPr>
          <w:rFonts w:ascii="Arial" w:hAnsi="Arial" w:cs="Arial"/>
          <w:b/>
          <w:sz w:val="24"/>
        </w:rPr>
      </w:pPr>
      <w:r>
        <w:rPr>
          <w:rFonts w:ascii="Arial" w:hAnsi="Arial" w:cs="Arial"/>
          <w:b/>
          <w:color w:val="0000FF"/>
          <w:sz w:val="24"/>
        </w:rPr>
        <w:t>RP-242534</w:t>
      </w:r>
      <w:r>
        <w:rPr>
          <w:rFonts w:ascii="Arial" w:hAnsi="Arial" w:cs="Arial"/>
          <w:b/>
          <w:color w:val="0000FF"/>
          <w:sz w:val="24"/>
        </w:rPr>
        <w:tab/>
      </w:r>
      <w:r>
        <w:rPr>
          <w:rFonts w:ascii="Arial" w:hAnsi="Arial" w:cs="Arial"/>
          <w:b/>
          <w:sz w:val="24"/>
        </w:rPr>
        <w:t>Motivation for TFI in 5GBC</w:t>
      </w:r>
    </w:p>
    <w:p w14:paraId="007EC37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EBU</w:t>
      </w:r>
    </w:p>
    <w:p w14:paraId="1A1C88D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96755" w14:textId="77777777" w:rsidR="00494A59" w:rsidRDefault="00494A59" w:rsidP="00494A59">
      <w:pPr>
        <w:rPr>
          <w:rFonts w:ascii="Arial" w:hAnsi="Arial" w:cs="Arial"/>
          <w:b/>
          <w:sz w:val="24"/>
        </w:rPr>
      </w:pPr>
      <w:r>
        <w:rPr>
          <w:rFonts w:ascii="Arial" w:hAnsi="Arial" w:cs="Arial"/>
          <w:b/>
          <w:color w:val="0000FF"/>
          <w:sz w:val="24"/>
        </w:rPr>
        <w:t>RP-242533</w:t>
      </w:r>
      <w:r>
        <w:rPr>
          <w:rFonts w:ascii="Arial" w:hAnsi="Arial" w:cs="Arial"/>
          <w:b/>
          <w:color w:val="0000FF"/>
          <w:sz w:val="24"/>
        </w:rPr>
        <w:tab/>
      </w:r>
      <w:r>
        <w:rPr>
          <w:rFonts w:ascii="Arial" w:hAnsi="Arial" w:cs="Arial"/>
          <w:b/>
          <w:sz w:val="24"/>
        </w:rPr>
        <w:t>New WID on LTE-based 5G Broadcast Phase 2</w:t>
      </w:r>
    </w:p>
    <w:p w14:paraId="0ABE1012"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387B38C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RP-243269</w:t>
      </w:r>
      <w:r>
        <w:rPr>
          <w:color w:val="993300"/>
          <w:u w:val="single"/>
        </w:rPr>
        <w:t>.</w:t>
      </w:r>
    </w:p>
    <w:p w14:paraId="6A3E6456" w14:textId="77777777" w:rsidR="00494A59" w:rsidRDefault="00494A59" w:rsidP="00494A59">
      <w:pPr>
        <w:rPr>
          <w:rFonts w:ascii="Arial" w:hAnsi="Arial" w:cs="Arial"/>
          <w:b/>
          <w:sz w:val="24"/>
        </w:rPr>
      </w:pPr>
      <w:r>
        <w:rPr>
          <w:rFonts w:ascii="Arial" w:hAnsi="Arial" w:cs="Arial"/>
          <w:b/>
          <w:color w:val="0000FF"/>
          <w:sz w:val="24"/>
        </w:rPr>
        <w:t>RP-243269</w:t>
      </w:r>
      <w:r>
        <w:rPr>
          <w:rFonts w:ascii="Arial" w:hAnsi="Arial" w:cs="Arial"/>
          <w:b/>
          <w:color w:val="0000FF"/>
          <w:sz w:val="24"/>
        </w:rPr>
        <w:tab/>
      </w:r>
      <w:r>
        <w:rPr>
          <w:rFonts w:ascii="Arial" w:hAnsi="Arial" w:cs="Arial"/>
          <w:b/>
          <w:sz w:val="24"/>
        </w:rPr>
        <w:t>New WID on LTE-based 5G Broadcast Phase 2</w:t>
      </w:r>
    </w:p>
    <w:p w14:paraId="769C37F7"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621C012E" w14:textId="77777777" w:rsidR="00494A59" w:rsidRDefault="00494A59" w:rsidP="00494A59">
      <w:pPr>
        <w:rPr>
          <w:color w:val="808080"/>
        </w:rPr>
      </w:pPr>
      <w:r>
        <w:rPr>
          <w:color w:val="808080"/>
        </w:rPr>
        <w:t>(Replaces RP-242533)</w:t>
      </w:r>
    </w:p>
    <w:p w14:paraId="676624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RP-243275</w:t>
      </w:r>
      <w:r>
        <w:rPr>
          <w:color w:val="993300"/>
          <w:u w:val="single"/>
        </w:rPr>
        <w:t>.</w:t>
      </w:r>
    </w:p>
    <w:p w14:paraId="549A721E" w14:textId="77777777" w:rsidR="00494A59" w:rsidRDefault="00494A59" w:rsidP="00494A59">
      <w:pPr>
        <w:rPr>
          <w:rFonts w:ascii="Arial" w:hAnsi="Arial" w:cs="Arial"/>
          <w:b/>
          <w:sz w:val="24"/>
        </w:rPr>
      </w:pPr>
      <w:r>
        <w:rPr>
          <w:rFonts w:ascii="Arial" w:hAnsi="Arial" w:cs="Arial"/>
          <w:b/>
          <w:color w:val="0000FF"/>
          <w:sz w:val="24"/>
        </w:rPr>
        <w:t>RP-243275</w:t>
      </w:r>
      <w:r>
        <w:rPr>
          <w:rFonts w:ascii="Arial" w:hAnsi="Arial" w:cs="Arial"/>
          <w:b/>
          <w:color w:val="0000FF"/>
          <w:sz w:val="24"/>
        </w:rPr>
        <w:tab/>
      </w:r>
      <w:r>
        <w:rPr>
          <w:rFonts w:ascii="Arial" w:hAnsi="Arial" w:cs="Arial"/>
          <w:b/>
          <w:sz w:val="24"/>
        </w:rPr>
        <w:t>New WID on LTE-based 5G Broadcast Phase 2</w:t>
      </w:r>
    </w:p>
    <w:p w14:paraId="4418BE3E" w14:textId="77777777" w:rsidR="00494A59" w:rsidRDefault="00494A59" w:rsidP="00494A5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04472618" w14:textId="77777777" w:rsidR="00494A59" w:rsidRDefault="00494A59" w:rsidP="00494A59">
      <w:pPr>
        <w:rPr>
          <w:color w:val="808080"/>
        </w:rPr>
      </w:pPr>
      <w:r>
        <w:rPr>
          <w:color w:val="808080"/>
        </w:rPr>
        <w:t>(Replaces RP-243269)</w:t>
      </w:r>
    </w:p>
    <w:p w14:paraId="388D2AD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RP-243290</w:t>
      </w:r>
      <w:r>
        <w:rPr>
          <w:color w:val="993300"/>
          <w:u w:val="single"/>
        </w:rPr>
        <w:t>.</w:t>
      </w:r>
    </w:p>
    <w:p w14:paraId="1AB0E521" w14:textId="77777777" w:rsidR="00494A59" w:rsidRDefault="00494A59" w:rsidP="00494A59">
      <w:pPr>
        <w:rPr>
          <w:rFonts w:ascii="Arial" w:hAnsi="Arial" w:cs="Arial"/>
          <w:b/>
          <w:sz w:val="24"/>
        </w:rPr>
      </w:pPr>
      <w:r>
        <w:rPr>
          <w:rFonts w:ascii="Arial" w:hAnsi="Arial" w:cs="Arial"/>
          <w:b/>
          <w:color w:val="0000FF"/>
          <w:sz w:val="24"/>
        </w:rPr>
        <w:t>RP-243290</w:t>
      </w:r>
      <w:r>
        <w:rPr>
          <w:rFonts w:ascii="Arial" w:hAnsi="Arial" w:cs="Arial"/>
          <w:b/>
          <w:color w:val="0000FF"/>
          <w:sz w:val="24"/>
        </w:rPr>
        <w:tab/>
      </w:r>
      <w:r>
        <w:rPr>
          <w:rFonts w:ascii="Arial" w:hAnsi="Arial" w:cs="Arial"/>
          <w:b/>
          <w:sz w:val="24"/>
        </w:rPr>
        <w:t>New WID on LTE-based 5G Broadcast Phase 2</w:t>
      </w:r>
    </w:p>
    <w:p w14:paraId="0F52DBDD"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78C95B96" w14:textId="77777777" w:rsidR="00494A59" w:rsidRDefault="00494A59" w:rsidP="00494A59">
      <w:pPr>
        <w:rPr>
          <w:color w:val="808080"/>
        </w:rPr>
      </w:pPr>
      <w:r>
        <w:rPr>
          <w:color w:val="808080"/>
        </w:rPr>
        <w:t>(Replaces RP-243275)</w:t>
      </w:r>
    </w:p>
    <w:p w14:paraId="5FCB936F" w14:textId="77777777" w:rsidR="00494A59" w:rsidRDefault="00494A59" w:rsidP="00494A59">
      <w:pPr>
        <w:rPr>
          <w:rFonts w:ascii="Arial" w:hAnsi="Arial" w:cs="Arial"/>
          <w:b/>
        </w:rPr>
      </w:pPr>
      <w:r>
        <w:rPr>
          <w:rFonts w:ascii="Arial" w:hAnsi="Arial" w:cs="Arial"/>
          <w:b/>
        </w:rPr>
        <w:t xml:space="preserve">Discussion: </w:t>
      </w:r>
    </w:p>
    <w:p w14:paraId="1FE3F29A" w14:textId="77777777" w:rsidR="00494A59" w:rsidRDefault="00494A59" w:rsidP="00494A59">
      <w:r>
        <w:t>Futurewei: expected impacts to 36.212?</w:t>
      </w:r>
    </w:p>
    <w:p w14:paraId="06DEB94B" w14:textId="77777777" w:rsidR="00494A59" w:rsidRDefault="00494A59" w:rsidP="00494A59">
      <w:r>
        <w:t>EBU: is explained in RP-243306</w:t>
      </w:r>
    </w:p>
    <w:p w14:paraId="29772054" w14:textId="77777777" w:rsidR="00494A59" w:rsidRDefault="00494A59" w:rsidP="00494A59">
      <w:r>
        <w:t>RAN chair: any views from RAN1/RAN2/RAN3 chairs</w:t>
      </w:r>
    </w:p>
    <w:p w14:paraId="5A200530" w14:textId="77777777" w:rsidR="00494A59" w:rsidRDefault="00494A59" w:rsidP="00494A59">
      <w:r>
        <w:t>RAN1 chair: detailed objectives help and 0.5TU is ok</w:t>
      </w:r>
    </w:p>
    <w:p w14:paraId="1973F801" w14:textId="77777777" w:rsidR="00494A59" w:rsidRDefault="00494A59" w:rsidP="00494A59">
      <w:r>
        <w:t>RAN2 chair: is a small signalling issue so can be done</w:t>
      </w:r>
    </w:p>
    <w:p w14:paraId="10FDF19E" w14:textId="77777777" w:rsidR="00494A59" w:rsidRDefault="00494A59" w:rsidP="00494A59">
      <w:r>
        <w:t>RAN3 chair: RAN3 will have a slow start</w:t>
      </w:r>
    </w:p>
    <w:p w14:paraId="792AF72A" w14:textId="77777777" w:rsidR="00494A59" w:rsidRDefault="00494A59" w:rsidP="00494A59">
      <w:r>
        <w:t>RAN4 chair: only modulation part is impacted and small</w:t>
      </w:r>
    </w:p>
    <w:p w14:paraId="0058EC04" w14:textId="77777777" w:rsidR="00494A59" w:rsidRDefault="00494A59" w:rsidP="00494A59">
      <w:r>
        <w:t>RAN3 chair: there is an issue with the TUs (should use 0.5TUs)</w:t>
      </w:r>
    </w:p>
    <w:p w14:paraId="6E62FC57" w14:textId="77777777" w:rsidR="00494A59" w:rsidRDefault="00494A59" w:rsidP="00494A59">
      <w:r>
        <w:t>RAN chair: can fix this in the email review of the TUs by WG chairs</w:t>
      </w:r>
    </w:p>
    <w:p w14:paraId="667779D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AD680" w14:textId="77777777" w:rsidR="00494A59" w:rsidRDefault="00494A59" w:rsidP="00494A59">
      <w:pPr>
        <w:rPr>
          <w:rFonts w:ascii="Arial" w:hAnsi="Arial" w:cs="Arial"/>
          <w:b/>
          <w:sz w:val="24"/>
        </w:rPr>
      </w:pPr>
      <w:r>
        <w:rPr>
          <w:rFonts w:ascii="Arial" w:hAnsi="Arial" w:cs="Arial"/>
          <w:b/>
          <w:color w:val="0000FF"/>
          <w:sz w:val="24"/>
        </w:rPr>
        <w:t>RP-243271</w:t>
      </w:r>
      <w:r>
        <w:rPr>
          <w:rFonts w:ascii="Arial" w:hAnsi="Arial" w:cs="Arial"/>
          <w:b/>
          <w:color w:val="0000FF"/>
          <w:sz w:val="24"/>
        </w:rPr>
        <w:tab/>
      </w:r>
      <w:r>
        <w:rPr>
          <w:rFonts w:ascii="Arial" w:hAnsi="Arial" w:cs="Arial"/>
          <w:b/>
          <w:sz w:val="24"/>
        </w:rPr>
        <w:t>Objectives and work plan for 5G Broadcast Phase 2</w:t>
      </w:r>
    </w:p>
    <w:p w14:paraId="39539D5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EBU</w:t>
      </w:r>
    </w:p>
    <w:p w14:paraId="57C8700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RP-243306</w:t>
      </w:r>
      <w:r>
        <w:rPr>
          <w:color w:val="993300"/>
          <w:u w:val="single"/>
        </w:rPr>
        <w:t>.</w:t>
      </w:r>
    </w:p>
    <w:p w14:paraId="3F7E3FFD" w14:textId="77777777" w:rsidR="00494A59" w:rsidRDefault="00494A59" w:rsidP="00494A59">
      <w:pPr>
        <w:rPr>
          <w:rFonts w:ascii="Arial" w:hAnsi="Arial" w:cs="Arial"/>
          <w:b/>
          <w:sz w:val="24"/>
        </w:rPr>
      </w:pPr>
      <w:r>
        <w:rPr>
          <w:rFonts w:ascii="Arial" w:hAnsi="Arial" w:cs="Arial"/>
          <w:b/>
          <w:color w:val="0000FF"/>
          <w:sz w:val="24"/>
        </w:rPr>
        <w:t>RP-243306</w:t>
      </w:r>
      <w:r>
        <w:rPr>
          <w:rFonts w:ascii="Arial" w:hAnsi="Arial" w:cs="Arial"/>
          <w:b/>
          <w:color w:val="0000FF"/>
          <w:sz w:val="24"/>
        </w:rPr>
        <w:tab/>
      </w:r>
      <w:r>
        <w:rPr>
          <w:rFonts w:ascii="Arial" w:hAnsi="Arial" w:cs="Arial"/>
          <w:b/>
          <w:sz w:val="24"/>
        </w:rPr>
        <w:t>Objectives and work plan for 5G Broadcast Phase 2</w:t>
      </w:r>
    </w:p>
    <w:p w14:paraId="6969B46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EBU</w:t>
      </w:r>
    </w:p>
    <w:p w14:paraId="173A0DE3" w14:textId="77777777" w:rsidR="00494A59" w:rsidRDefault="00494A59" w:rsidP="00494A59">
      <w:pPr>
        <w:rPr>
          <w:color w:val="808080"/>
        </w:rPr>
      </w:pPr>
      <w:r>
        <w:rPr>
          <w:color w:val="808080"/>
        </w:rPr>
        <w:t>(Replaces RP-243271)</w:t>
      </w:r>
    </w:p>
    <w:p w14:paraId="293381B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48241" w14:textId="77777777" w:rsidR="00494A59" w:rsidRDefault="00494A59" w:rsidP="00494A59">
      <w:pPr>
        <w:rPr>
          <w:rFonts w:ascii="Arial" w:hAnsi="Arial" w:cs="Arial"/>
          <w:b/>
          <w:sz w:val="24"/>
        </w:rPr>
      </w:pPr>
      <w:r>
        <w:rPr>
          <w:rFonts w:ascii="Arial" w:hAnsi="Arial" w:cs="Arial"/>
          <w:b/>
          <w:color w:val="0000FF"/>
          <w:sz w:val="24"/>
        </w:rPr>
        <w:t>RP-242452</w:t>
      </w:r>
      <w:r>
        <w:rPr>
          <w:rFonts w:ascii="Arial" w:hAnsi="Arial" w:cs="Arial"/>
          <w:b/>
          <w:color w:val="0000FF"/>
          <w:sz w:val="24"/>
        </w:rPr>
        <w:tab/>
      </w:r>
      <w:r>
        <w:rPr>
          <w:rFonts w:ascii="Arial" w:hAnsi="Arial" w:cs="Arial"/>
          <w:b/>
          <w:sz w:val="24"/>
        </w:rPr>
        <w:t>Time and Frequency Interleaving for  LTE-based 5G Terrestrial Broadcast</w:t>
      </w:r>
    </w:p>
    <w:p w14:paraId="2005CE9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ABS</w:t>
      </w:r>
    </w:p>
    <w:p w14:paraId="19D3E5BB" w14:textId="77777777" w:rsidR="00494A59" w:rsidRDefault="00494A59" w:rsidP="00494A59">
      <w:pPr>
        <w:rPr>
          <w:rFonts w:ascii="Arial" w:hAnsi="Arial" w:cs="Arial"/>
          <w:b/>
        </w:rPr>
      </w:pPr>
      <w:r>
        <w:rPr>
          <w:rFonts w:ascii="Arial" w:hAnsi="Arial" w:cs="Arial"/>
          <w:b/>
        </w:rPr>
        <w:t xml:space="preserve">Discussion: </w:t>
      </w:r>
    </w:p>
    <w:p w14:paraId="7120ED1B" w14:textId="77777777" w:rsidR="00494A59" w:rsidRDefault="00494A59" w:rsidP="00494A59">
      <w:r>
        <w:t>wrong Tdoc type corrected from other to discussion</w:t>
      </w:r>
    </w:p>
    <w:p w14:paraId="17350B2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A0287" w14:textId="77777777" w:rsidR="00494A59" w:rsidRDefault="00494A59" w:rsidP="00494A59">
      <w:pPr>
        <w:rPr>
          <w:rFonts w:ascii="Arial" w:hAnsi="Arial" w:cs="Arial"/>
          <w:b/>
          <w:sz w:val="24"/>
        </w:rPr>
      </w:pPr>
      <w:r>
        <w:rPr>
          <w:rFonts w:ascii="Arial" w:hAnsi="Arial" w:cs="Arial"/>
          <w:b/>
          <w:color w:val="0000FF"/>
          <w:sz w:val="24"/>
        </w:rPr>
        <w:t>RP-242828</w:t>
      </w:r>
      <w:r>
        <w:rPr>
          <w:rFonts w:ascii="Arial" w:hAnsi="Arial" w:cs="Arial"/>
          <w:b/>
          <w:color w:val="0000FF"/>
          <w:sz w:val="24"/>
        </w:rPr>
        <w:tab/>
      </w:r>
      <w:r>
        <w:rPr>
          <w:rFonts w:ascii="Arial" w:hAnsi="Arial" w:cs="Arial"/>
          <w:b/>
          <w:sz w:val="24"/>
        </w:rPr>
        <w:t>Time Frequency Interleaver for LTE-based 5G Broadcast</w:t>
      </w:r>
    </w:p>
    <w:p w14:paraId="5A3FDEB1"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Shanghai Jiao Tong University</w:t>
      </w:r>
    </w:p>
    <w:p w14:paraId="5F4F0A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21D3F" w14:textId="77777777" w:rsidR="00494A59" w:rsidRDefault="00494A59" w:rsidP="00494A59">
      <w:pPr>
        <w:pStyle w:val="Heading4"/>
      </w:pPr>
      <w:bookmarkStart w:id="262" w:name="_Toc189232941"/>
      <w:bookmarkStart w:id="263" w:name="_Toc189421657"/>
      <w:r>
        <w:t>10.1.2</w:t>
      </w:r>
      <w:r>
        <w:tab/>
        <w:t>Proposals led by RAN2</w:t>
      </w:r>
      <w:bookmarkEnd w:id="262"/>
      <w:bookmarkEnd w:id="263"/>
    </w:p>
    <w:p w14:paraId="4738F0CC" w14:textId="77777777" w:rsidR="00494A59" w:rsidRDefault="00494A59" w:rsidP="00494A59">
      <w:pPr>
        <w:pStyle w:val="Heading4"/>
      </w:pPr>
      <w:bookmarkStart w:id="264" w:name="_Toc189232942"/>
      <w:bookmarkStart w:id="265" w:name="_Toc189421658"/>
      <w:r>
        <w:t>10.1.3</w:t>
      </w:r>
      <w:r>
        <w:tab/>
        <w:t>Proposals led by RAN3</w:t>
      </w:r>
      <w:bookmarkEnd w:id="264"/>
      <w:bookmarkEnd w:id="265"/>
    </w:p>
    <w:p w14:paraId="6E7AA623" w14:textId="77777777" w:rsidR="00494A59" w:rsidRDefault="00494A59" w:rsidP="00494A59">
      <w:pPr>
        <w:pStyle w:val="Heading4"/>
      </w:pPr>
      <w:bookmarkStart w:id="266" w:name="_Toc189232943"/>
      <w:bookmarkStart w:id="267" w:name="_Toc189421659"/>
      <w:r>
        <w:t>10.1.4</w:t>
      </w:r>
      <w:r>
        <w:tab/>
        <w:t>Proposals led by RAN4 (not spectrum related)</w:t>
      </w:r>
      <w:bookmarkEnd w:id="266"/>
      <w:bookmarkEnd w:id="267"/>
    </w:p>
    <w:p w14:paraId="7244795C" w14:textId="77777777" w:rsidR="00494A59" w:rsidRDefault="00494A59" w:rsidP="00494A59">
      <w:pPr>
        <w:rPr>
          <w:rFonts w:ascii="Arial" w:hAnsi="Arial" w:cs="Arial"/>
          <w:b/>
          <w:sz w:val="24"/>
        </w:rPr>
      </w:pPr>
      <w:r>
        <w:rPr>
          <w:rFonts w:ascii="Arial" w:hAnsi="Arial" w:cs="Arial"/>
          <w:b/>
          <w:color w:val="0000FF"/>
          <w:sz w:val="24"/>
        </w:rPr>
        <w:t>RP-242776</w:t>
      </w:r>
      <w:r>
        <w:rPr>
          <w:rFonts w:ascii="Arial" w:hAnsi="Arial" w:cs="Arial"/>
          <w:b/>
          <w:color w:val="0000FF"/>
          <w:sz w:val="24"/>
        </w:rPr>
        <w:tab/>
      </w:r>
      <w:r>
        <w:rPr>
          <w:rFonts w:ascii="Arial" w:hAnsi="Arial" w:cs="Arial"/>
          <w:b/>
          <w:sz w:val="24"/>
        </w:rPr>
        <w:t>Views on RAN4-led Proposals for Rel-19</w:t>
      </w:r>
    </w:p>
    <w:p w14:paraId="47F0A6F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417ABC" w14:textId="77777777" w:rsidR="00494A59" w:rsidRDefault="00494A59" w:rsidP="00494A59">
      <w:pPr>
        <w:rPr>
          <w:rFonts w:ascii="Arial" w:hAnsi="Arial" w:cs="Arial"/>
          <w:b/>
        </w:rPr>
      </w:pPr>
      <w:r>
        <w:rPr>
          <w:rFonts w:ascii="Arial" w:hAnsi="Arial" w:cs="Arial"/>
          <w:b/>
        </w:rPr>
        <w:t xml:space="preserve">Discussion: </w:t>
      </w:r>
    </w:p>
    <w:p w14:paraId="490E82EB" w14:textId="77777777" w:rsidR="00494A59" w:rsidRDefault="00494A59" w:rsidP="00494A59">
      <w:r>
        <w:t>RAN chair: will come back to new non-spectrum related WIs/SIs of Wed</w:t>
      </w:r>
    </w:p>
    <w:p w14:paraId="4CC15EB1" w14:textId="77777777" w:rsidR="00494A59" w:rsidRDefault="00494A59" w:rsidP="00494A59">
      <w:r>
        <w:t>Futurewei: would prefer to have technical discussion on those</w:t>
      </w:r>
    </w:p>
    <w:p w14:paraId="315A86AA" w14:textId="77777777" w:rsidR="00494A59" w:rsidRDefault="00494A59" w:rsidP="00494A59">
      <w:r>
        <w:t>RAN chair: yes, we will start with technical discussion but may end up with a show of hands; each proponents have to explain why their proposal is important; we may end up with 1 WI or in worst case non</w:t>
      </w:r>
    </w:p>
    <w:p w14:paraId="78ED03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95860" w14:textId="77777777" w:rsidR="00494A59" w:rsidRDefault="00494A59" w:rsidP="00494A59">
      <w:pPr>
        <w:rPr>
          <w:rFonts w:ascii="Arial" w:hAnsi="Arial" w:cs="Arial"/>
          <w:b/>
          <w:sz w:val="24"/>
        </w:rPr>
      </w:pPr>
      <w:r>
        <w:rPr>
          <w:rFonts w:ascii="Arial" w:hAnsi="Arial" w:cs="Arial"/>
          <w:b/>
          <w:color w:val="0000FF"/>
          <w:sz w:val="24"/>
        </w:rPr>
        <w:t>RP-242777</w:t>
      </w:r>
      <w:r>
        <w:rPr>
          <w:rFonts w:ascii="Arial" w:hAnsi="Arial" w:cs="Arial"/>
          <w:b/>
          <w:color w:val="0000FF"/>
          <w:sz w:val="24"/>
        </w:rPr>
        <w:tab/>
      </w:r>
      <w:r>
        <w:rPr>
          <w:rFonts w:ascii="Arial" w:hAnsi="Arial" w:cs="Arial"/>
          <w:b/>
          <w:sz w:val="24"/>
        </w:rPr>
        <w:t xml:space="preserve">Low Band - Low Band CA with Swicthing </w:t>
      </w:r>
    </w:p>
    <w:p w14:paraId="5C802BB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1A31A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068AD" w14:textId="77777777" w:rsidR="00494A59" w:rsidRDefault="00494A59" w:rsidP="00494A59">
      <w:pPr>
        <w:pStyle w:val="Heading4"/>
      </w:pPr>
      <w:bookmarkStart w:id="268" w:name="_Toc189232944"/>
      <w:bookmarkStart w:id="269" w:name="_Toc189421660"/>
      <w:r>
        <w:t>10.1.5</w:t>
      </w:r>
      <w:r>
        <w:tab/>
        <w:t>Proposals led by RAN4 (spectrum related)</w:t>
      </w:r>
      <w:bookmarkEnd w:id="268"/>
      <w:bookmarkEnd w:id="269"/>
    </w:p>
    <w:p w14:paraId="48ECA2D8" w14:textId="77777777" w:rsidR="00494A59" w:rsidRDefault="00494A59" w:rsidP="00494A59">
      <w:r>
        <w:t>NOTE: The space for new RAN4 led spectrum related proposals is limited.</w:t>
      </w:r>
    </w:p>
    <w:p w14:paraId="393004D2" w14:textId="77777777" w:rsidR="00494A59" w:rsidRDefault="00494A59" w:rsidP="00494A59">
      <w:pPr>
        <w:rPr>
          <w:rFonts w:ascii="Arial" w:hAnsi="Arial" w:cs="Arial"/>
          <w:b/>
          <w:sz w:val="24"/>
        </w:rPr>
      </w:pPr>
      <w:r>
        <w:rPr>
          <w:rFonts w:ascii="Arial" w:hAnsi="Arial" w:cs="Arial"/>
          <w:b/>
          <w:color w:val="0000FF"/>
          <w:sz w:val="24"/>
        </w:rPr>
        <w:t>RP-242538</w:t>
      </w:r>
      <w:r>
        <w:rPr>
          <w:rFonts w:ascii="Arial" w:hAnsi="Arial" w:cs="Arial"/>
          <w:b/>
          <w:color w:val="0000FF"/>
          <w:sz w:val="24"/>
        </w:rPr>
        <w:tab/>
      </w:r>
      <w:r>
        <w:rPr>
          <w:rFonts w:ascii="Arial" w:hAnsi="Arial" w:cs="Arial"/>
          <w:b/>
          <w:sz w:val="24"/>
        </w:rPr>
        <w:t>Motivation for new bands for LTE based 5G terrestrial broadcast for early deployments</w:t>
      </w:r>
    </w:p>
    <w:p w14:paraId="0235C9A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EBU, BNE</w:t>
      </w:r>
    </w:p>
    <w:p w14:paraId="6485CB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FEAA5" w14:textId="77777777" w:rsidR="00494A59" w:rsidRDefault="00494A59" w:rsidP="00494A59">
      <w:pPr>
        <w:rPr>
          <w:rFonts w:ascii="Arial" w:hAnsi="Arial" w:cs="Arial"/>
          <w:b/>
          <w:sz w:val="24"/>
        </w:rPr>
      </w:pPr>
      <w:r>
        <w:rPr>
          <w:rFonts w:ascii="Arial" w:hAnsi="Arial" w:cs="Arial"/>
          <w:b/>
          <w:color w:val="0000FF"/>
          <w:sz w:val="24"/>
        </w:rPr>
        <w:t>RP-242537</w:t>
      </w:r>
      <w:r>
        <w:rPr>
          <w:rFonts w:ascii="Arial" w:hAnsi="Arial" w:cs="Arial"/>
          <w:b/>
          <w:color w:val="0000FF"/>
          <w:sz w:val="24"/>
        </w:rPr>
        <w:tab/>
      </w:r>
      <w:r>
        <w:rPr>
          <w:rFonts w:ascii="Arial" w:hAnsi="Arial" w:cs="Arial"/>
          <w:b/>
          <w:sz w:val="24"/>
        </w:rPr>
        <w:t>New bands for LTE based 5G terrestrial broadcast for early deployments</w:t>
      </w:r>
    </w:p>
    <w:p w14:paraId="5839B2C7"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 BNE</w:t>
      </w:r>
    </w:p>
    <w:p w14:paraId="388C596E" w14:textId="77777777" w:rsidR="00494A59" w:rsidRDefault="00494A59" w:rsidP="00494A59">
      <w:pPr>
        <w:rPr>
          <w:rFonts w:ascii="Arial" w:hAnsi="Arial" w:cs="Arial"/>
          <w:b/>
        </w:rPr>
      </w:pPr>
      <w:r>
        <w:rPr>
          <w:rFonts w:ascii="Arial" w:hAnsi="Arial" w:cs="Arial"/>
          <w:b/>
        </w:rPr>
        <w:t xml:space="preserve">Discussion: </w:t>
      </w:r>
    </w:p>
    <w:p w14:paraId="7B4FA254" w14:textId="77777777" w:rsidR="00494A59" w:rsidRDefault="00494A59" w:rsidP="00494A59">
      <w:r>
        <w:t>CATT: 6/7/8MHz bandwidths was not specified in the past</w:t>
      </w:r>
    </w:p>
    <w:p w14:paraId="39137AC2" w14:textId="77777777" w:rsidR="00494A59" w:rsidRDefault="00494A59" w:rsidP="00494A59">
      <w:r>
        <w:t>Apple: agrees that wording needs to be improved</w:t>
      </w:r>
    </w:p>
    <w:p w14:paraId="3B594343" w14:textId="77777777" w:rsidR="00494A59" w:rsidRDefault="00494A59" w:rsidP="00494A59">
      <w:r>
        <w:t>EBU: text was copied from another WI</w:t>
      </w:r>
    </w:p>
    <w:p w14:paraId="6A76328F" w14:textId="77777777" w:rsidR="00494A59" w:rsidRDefault="00494A59" w:rsidP="00494A59">
      <w:r>
        <w:t>Huawei: some study on UE feasibility of the proposed two bands is needed. Otherwise, we may have more new bands later if the bands definition is not feasible or not practical</w:t>
      </w:r>
    </w:p>
    <w:p w14:paraId="537E9441" w14:textId="77777777" w:rsidR="00494A59" w:rsidRDefault="00494A59" w:rsidP="00494A59">
      <w:r>
        <w:lastRenderedPageBreak/>
        <w:t>EBU: if the whole band works, sees no need why subband would require a study</w:t>
      </w:r>
    </w:p>
    <w:p w14:paraId="3A0A689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RP-243268</w:t>
      </w:r>
      <w:r>
        <w:rPr>
          <w:color w:val="993300"/>
          <w:u w:val="single"/>
        </w:rPr>
        <w:t>.</w:t>
      </w:r>
    </w:p>
    <w:p w14:paraId="3C5A4C2E" w14:textId="77777777" w:rsidR="00494A59" w:rsidRDefault="00494A59" w:rsidP="00494A59">
      <w:pPr>
        <w:rPr>
          <w:rFonts w:ascii="Arial" w:hAnsi="Arial" w:cs="Arial"/>
          <w:b/>
          <w:sz w:val="24"/>
        </w:rPr>
      </w:pPr>
      <w:r>
        <w:rPr>
          <w:rFonts w:ascii="Arial" w:hAnsi="Arial" w:cs="Arial"/>
          <w:b/>
          <w:color w:val="0000FF"/>
          <w:sz w:val="24"/>
        </w:rPr>
        <w:t>RP-243268</w:t>
      </w:r>
      <w:r>
        <w:rPr>
          <w:rFonts w:ascii="Arial" w:hAnsi="Arial" w:cs="Arial"/>
          <w:b/>
          <w:color w:val="0000FF"/>
          <w:sz w:val="24"/>
        </w:rPr>
        <w:tab/>
      </w:r>
      <w:r>
        <w:rPr>
          <w:rFonts w:ascii="Arial" w:hAnsi="Arial" w:cs="Arial"/>
          <w:b/>
          <w:sz w:val="24"/>
        </w:rPr>
        <w:t>New bands for LTE based 5G terrestrial broadcast for early deployments</w:t>
      </w:r>
    </w:p>
    <w:p w14:paraId="6F2961D1"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 BNE</w:t>
      </w:r>
    </w:p>
    <w:p w14:paraId="219A785A" w14:textId="77777777" w:rsidR="00494A59" w:rsidRDefault="00494A59" w:rsidP="00494A59">
      <w:pPr>
        <w:rPr>
          <w:color w:val="808080"/>
        </w:rPr>
      </w:pPr>
      <w:r>
        <w:rPr>
          <w:color w:val="808080"/>
        </w:rPr>
        <w:t>(Replaces RP-242537)</w:t>
      </w:r>
    </w:p>
    <w:p w14:paraId="3E07DE0D" w14:textId="77777777" w:rsidR="00494A59" w:rsidRDefault="00494A59" w:rsidP="00494A59">
      <w:pPr>
        <w:rPr>
          <w:rFonts w:ascii="Arial" w:hAnsi="Arial" w:cs="Arial"/>
          <w:b/>
        </w:rPr>
      </w:pPr>
      <w:r>
        <w:rPr>
          <w:rFonts w:ascii="Arial" w:hAnsi="Arial" w:cs="Arial"/>
          <w:b/>
        </w:rPr>
        <w:t xml:space="preserve">Discussion: </w:t>
      </w:r>
    </w:p>
    <w:p w14:paraId="4EDE6BE4" w14:textId="77777777" w:rsidR="00494A59" w:rsidRDefault="00494A59" w:rsidP="00494A59">
      <w:r>
        <w:t>BNE: Potential concerns raised during the discussion can be addressed in the corresponding WG</w:t>
      </w:r>
    </w:p>
    <w:p w14:paraId="45DDFB7F" w14:textId="77777777" w:rsidR="00494A59" w:rsidRDefault="00494A59" w:rsidP="00494A59">
      <w:r>
        <w:t>Huawei: will discuss our concerns in the WG</w:t>
      </w:r>
    </w:p>
    <w:p w14:paraId="7005FFA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E165E" w14:textId="77777777" w:rsidR="00494A59" w:rsidRDefault="00494A59" w:rsidP="00494A59">
      <w:pPr>
        <w:pStyle w:val="Heading3"/>
      </w:pPr>
      <w:bookmarkStart w:id="270" w:name="_Toc189232945"/>
      <w:bookmarkStart w:id="271" w:name="_Toc189421661"/>
      <w:r>
        <w:t>10.2</w:t>
      </w:r>
      <w:r>
        <w:tab/>
        <w:t>Open REL-19 LTE SIs</w:t>
      </w:r>
      <w:bookmarkEnd w:id="270"/>
      <w:bookmarkEnd w:id="271"/>
    </w:p>
    <w:p w14:paraId="501CE67E" w14:textId="77777777" w:rsidR="00494A59" w:rsidRDefault="00494A59" w:rsidP="00494A59">
      <w:pPr>
        <w:pStyle w:val="Heading3"/>
      </w:pPr>
      <w:bookmarkStart w:id="272" w:name="_Toc189232946"/>
      <w:bookmarkStart w:id="273" w:name="_Toc189421662"/>
      <w:r>
        <w:t>10.3</w:t>
      </w:r>
      <w:r>
        <w:tab/>
        <w:t>Open REL-19 LTE WIs (not spectrum related)</w:t>
      </w:r>
      <w:bookmarkEnd w:id="272"/>
      <w:bookmarkEnd w:id="273"/>
    </w:p>
    <w:p w14:paraId="7FC36183" w14:textId="77777777" w:rsidR="00494A59" w:rsidRDefault="00494A59" w:rsidP="00494A59">
      <w:r>
        <w:t>NOTE: The space, if any, for scope expansion is very limited.</w:t>
      </w:r>
    </w:p>
    <w:p w14:paraId="0580D475" w14:textId="77777777" w:rsidR="00494A59" w:rsidRDefault="00494A59" w:rsidP="00494A59">
      <w:pPr>
        <w:pStyle w:val="Heading4"/>
      </w:pPr>
      <w:bookmarkStart w:id="274" w:name="_Toc189232947"/>
      <w:bookmarkStart w:id="275" w:name="_Toc189421663"/>
      <w:r>
        <w:t>10.3.1</w:t>
      </w:r>
      <w:r>
        <w:tab/>
        <w:t>NTN for IoT Phase 3 [RAN2 WI: IoT_NTN_Ph3]</w:t>
      </w:r>
      <w:bookmarkEnd w:id="274"/>
      <w:bookmarkEnd w:id="275"/>
    </w:p>
    <w:p w14:paraId="3A633557" w14:textId="77777777" w:rsidR="00494A59" w:rsidRDefault="00494A59" w:rsidP="00494A59">
      <w:r>
        <w:t>NOTE: RAN #103 introduced the REL-19 Perf. part.</w:t>
      </w:r>
    </w:p>
    <w:p w14:paraId="0B022439" w14:textId="77777777" w:rsidR="00494A59" w:rsidRDefault="00494A59" w:rsidP="00494A59">
      <w:pPr>
        <w:rPr>
          <w:rFonts w:ascii="Arial" w:hAnsi="Arial" w:cs="Arial"/>
          <w:b/>
          <w:sz w:val="24"/>
        </w:rPr>
      </w:pPr>
      <w:r>
        <w:rPr>
          <w:rFonts w:ascii="Arial" w:hAnsi="Arial" w:cs="Arial"/>
          <w:b/>
          <w:color w:val="0000FF"/>
          <w:sz w:val="24"/>
        </w:rPr>
        <w:t>RP-242996</w:t>
      </w:r>
      <w:r>
        <w:rPr>
          <w:rFonts w:ascii="Arial" w:hAnsi="Arial" w:cs="Arial"/>
          <w:b/>
          <w:color w:val="0000FF"/>
          <w:sz w:val="24"/>
        </w:rPr>
        <w:tab/>
      </w:r>
      <w:r>
        <w:rPr>
          <w:rFonts w:ascii="Arial" w:hAnsi="Arial" w:cs="Arial"/>
          <w:b/>
          <w:sz w:val="24"/>
        </w:rPr>
        <w:t>Status Report: Non-Terrestrial Networks (NTN) for Internet of Things (IoT) Phase 3</w:t>
      </w:r>
    </w:p>
    <w:p w14:paraId="6C345B7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2FA616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115F" w14:textId="77777777" w:rsidR="00494A59" w:rsidRDefault="00494A59" w:rsidP="00494A59">
      <w:pPr>
        <w:rPr>
          <w:rFonts w:ascii="Arial" w:hAnsi="Arial" w:cs="Arial"/>
          <w:b/>
          <w:sz w:val="24"/>
        </w:rPr>
      </w:pPr>
      <w:r>
        <w:rPr>
          <w:rFonts w:ascii="Arial" w:hAnsi="Arial" w:cs="Arial"/>
          <w:b/>
          <w:color w:val="0000FF"/>
          <w:sz w:val="24"/>
        </w:rPr>
        <w:t>RP-242813</w:t>
      </w:r>
      <w:r>
        <w:rPr>
          <w:rFonts w:ascii="Arial" w:hAnsi="Arial" w:cs="Arial"/>
          <w:b/>
          <w:color w:val="0000FF"/>
          <w:sz w:val="24"/>
        </w:rPr>
        <w:tab/>
      </w:r>
      <w:r>
        <w:rPr>
          <w:rFonts w:ascii="Arial" w:hAnsi="Arial" w:cs="Arial"/>
          <w:b/>
          <w:sz w:val="24"/>
        </w:rPr>
        <w:t xml:space="preserve">Discussion to support regenerative payload without S&amp;F operation </w:t>
      </w:r>
    </w:p>
    <w:p w14:paraId="5D21276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F1759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99752" w14:textId="77777777" w:rsidR="00494A59" w:rsidRDefault="00494A59" w:rsidP="00494A59">
      <w:pPr>
        <w:rPr>
          <w:rFonts w:ascii="Arial" w:hAnsi="Arial" w:cs="Arial"/>
          <w:b/>
          <w:sz w:val="24"/>
        </w:rPr>
      </w:pPr>
      <w:r>
        <w:rPr>
          <w:rFonts w:ascii="Arial" w:hAnsi="Arial" w:cs="Arial"/>
          <w:b/>
          <w:color w:val="0000FF"/>
          <w:sz w:val="24"/>
        </w:rPr>
        <w:t>RP-242773</w:t>
      </w:r>
      <w:r>
        <w:rPr>
          <w:rFonts w:ascii="Arial" w:hAnsi="Arial" w:cs="Arial"/>
          <w:b/>
          <w:color w:val="0000FF"/>
          <w:sz w:val="24"/>
        </w:rPr>
        <w:tab/>
      </w:r>
      <w:r>
        <w:rPr>
          <w:rFonts w:ascii="Arial" w:hAnsi="Arial" w:cs="Arial"/>
          <w:b/>
          <w:sz w:val="24"/>
        </w:rPr>
        <w:t>Revised WID on Non-Terrestrial Networks (NTN) for Internet of Things (IoT) Phase 3</w:t>
      </w:r>
    </w:p>
    <w:p w14:paraId="116F00BB"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A7BB489" w14:textId="77777777" w:rsidR="00494A59" w:rsidRDefault="00494A59" w:rsidP="00494A59">
      <w:pPr>
        <w:rPr>
          <w:rFonts w:ascii="Arial" w:hAnsi="Arial" w:cs="Arial"/>
          <w:b/>
        </w:rPr>
      </w:pPr>
      <w:r>
        <w:rPr>
          <w:rFonts w:ascii="Arial" w:hAnsi="Arial" w:cs="Arial"/>
          <w:b/>
        </w:rPr>
        <w:t xml:space="preserve">Discussion: </w:t>
      </w:r>
    </w:p>
    <w:p w14:paraId="26C9EB39" w14:textId="77777777" w:rsidR="00494A59" w:rsidRDefault="00494A59" w:rsidP="00494A59">
      <w:r>
        <w:t>rapporteur of REL-19 WI IoT_NTN_Ph3 is Mediatek, compare RP-242998</w:t>
      </w:r>
    </w:p>
    <w:p w14:paraId="2B51C26C" w14:textId="77777777" w:rsidR="00494A59" w:rsidRDefault="00494A59" w:rsidP="00494A59">
      <w:r>
        <w:t>conclusion: merged into RP-243278</w:t>
      </w:r>
    </w:p>
    <w:p w14:paraId="7A9C857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B93D6F" w14:textId="77777777" w:rsidR="00494A59" w:rsidRDefault="00494A59" w:rsidP="00494A59">
      <w:pPr>
        <w:rPr>
          <w:rFonts w:ascii="Arial" w:hAnsi="Arial" w:cs="Arial"/>
          <w:b/>
          <w:sz w:val="24"/>
        </w:rPr>
      </w:pPr>
      <w:r>
        <w:rPr>
          <w:rFonts w:ascii="Arial" w:hAnsi="Arial" w:cs="Arial"/>
          <w:b/>
          <w:color w:val="0000FF"/>
          <w:sz w:val="24"/>
        </w:rPr>
        <w:t>RP-242997</w:t>
      </w:r>
      <w:r>
        <w:rPr>
          <w:rFonts w:ascii="Arial" w:hAnsi="Arial" w:cs="Arial"/>
          <w:b/>
          <w:color w:val="0000FF"/>
          <w:sz w:val="24"/>
        </w:rPr>
        <w:tab/>
      </w:r>
      <w:r>
        <w:rPr>
          <w:rFonts w:ascii="Arial" w:hAnsi="Arial" w:cs="Arial"/>
          <w:b/>
          <w:sz w:val="24"/>
        </w:rPr>
        <w:t>Motivation paper for Revised WI: Non-Terrestrial Networks (NTN) for Internet of Things (IoT) Phase 3</w:t>
      </w:r>
    </w:p>
    <w:p w14:paraId="1A76BA72"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Rapporteur (MediaTek Inc.), CATT, Sateliot, Thales, ZTE</w:t>
      </w:r>
    </w:p>
    <w:p w14:paraId="57DB6933" w14:textId="77777777" w:rsidR="00494A59" w:rsidRDefault="00494A59" w:rsidP="00494A59">
      <w:pPr>
        <w:rPr>
          <w:rFonts w:ascii="Arial" w:hAnsi="Arial" w:cs="Arial"/>
          <w:b/>
        </w:rPr>
      </w:pPr>
      <w:r>
        <w:rPr>
          <w:rFonts w:ascii="Arial" w:hAnsi="Arial" w:cs="Arial"/>
          <w:b/>
        </w:rPr>
        <w:t xml:space="preserve">Abstract: </w:t>
      </w:r>
    </w:p>
    <w:p w14:paraId="175FB5CD" w14:textId="77777777" w:rsidR="00494A59" w:rsidRDefault="00494A59" w:rsidP="00494A59">
      <w:r>
        <w:t>Align the RAN3 work with SA2 assumptions in KI#1 for regenerative payload which also applies to EPS (see LS out S2-2410918) i.e. Independent of S&amp;F</w:t>
      </w:r>
    </w:p>
    <w:p w14:paraId="4DCE3F01" w14:textId="77777777" w:rsidR="00494A59" w:rsidRDefault="00494A59" w:rsidP="00494A59">
      <w:pPr>
        <w:rPr>
          <w:rFonts w:ascii="Arial" w:hAnsi="Arial" w:cs="Arial"/>
          <w:b/>
        </w:rPr>
      </w:pPr>
      <w:r>
        <w:rPr>
          <w:rFonts w:ascii="Arial" w:hAnsi="Arial" w:cs="Arial"/>
          <w:b/>
        </w:rPr>
        <w:t xml:space="preserve">Discussion: </w:t>
      </w:r>
    </w:p>
    <w:p w14:paraId="7C53F8C7" w14:textId="77777777" w:rsidR="00494A59" w:rsidRDefault="00494A59" w:rsidP="00494A59">
      <w:r>
        <w:t>proposal:</w:t>
      </w:r>
    </w:p>
    <w:p w14:paraId="3C7BEE51" w14:textId="77777777" w:rsidR="00494A59" w:rsidRDefault="00494A59" w:rsidP="00494A59">
      <w:r>
        <w:t>Clarify in the WID objective that full eNB as regenerative payload is supported without S&amp;F</w:t>
      </w:r>
    </w:p>
    <w:p w14:paraId="7972755C" w14:textId="77777777" w:rsidR="00494A59" w:rsidRDefault="00494A59" w:rsidP="00494A59">
      <w:r>
        <w:t>KT: removing the RAN4 part or what is intended?</w:t>
      </w:r>
    </w:p>
    <w:p w14:paraId="370D45C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9D65B" w14:textId="77777777" w:rsidR="00494A59" w:rsidRDefault="00494A59" w:rsidP="00494A59">
      <w:pPr>
        <w:rPr>
          <w:rFonts w:ascii="Arial" w:hAnsi="Arial" w:cs="Arial"/>
          <w:b/>
          <w:sz w:val="24"/>
        </w:rPr>
      </w:pPr>
      <w:r>
        <w:rPr>
          <w:rFonts w:ascii="Arial" w:hAnsi="Arial" w:cs="Arial"/>
          <w:b/>
          <w:color w:val="0000FF"/>
          <w:sz w:val="24"/>
        </w:rPr>
        <w:t>RP-242998</w:t>
      </w:r>
      <w:r>
        <w:rPr>
          <w:rFonts w:ascii="Arial" w:hAnsi="Arial" w:cs="Arial"/>
          <w:b/>
          <w:color w:val="0000FF"/>
          <w:sz w:val="24"/>
        </w:rPr>
        <w:tab/>
      </w:r>
      <w:r>
        <w:rPr>
          <w:rFonts w:ascii="Arial" w:hAnsi="Arial" w:cs="Arial"/>
          <w:b/>
          <w:sz w:val="24"/>
        </w:rPr>
        <w:t>Revised WI: Non-Terrestrial Networks (NTN) for Internet of Things (IoT) Phase 3</w:t>
      </w:r>
    </w:p>
    <w:p w14:paraId="2CE12159"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3C92753" w14:textId="77777777" w:rsidR="00494A59" w:rsidRDefault="00494A59" w:rsidP="00494A59">
      <w:pPr>
        <w:rPr>
          <w:rFonts w:ascii="Arial" w:hAnsi="Arial" w:cs="Arial"/>
          <w:b/>
        </w:rPr>
      </w:pPr>
      <w:r>
        <w:rPr>
          <w:rFonts w:ascii="Arial" w:hAnsi="Arial" w:cs="Arial"/>
          <w:b/>
        </w:rPr>
        <w:t xml:space="preserve">Abstract: </w:t>
      </w:r>
    </w:p>
    <w:p w14:paraId="66F68CBE" w14:textId="77777777" w:rsidR="00494A59" w:rsidRDefault="00494A59" w:rsidP="00494A59">
      <w:r>
        <w:t>Align the RAN3 work with SA2 assumptions in KI#1 for regenerative payload which also applies to EPS (see LS out S2-2410918) i.e. Independent of S&amp;F</w:t>
      </w:r>
    </w:p>
    <w:p w14:paraId="1B823CF4" w14:textId="77777777" w:rsidR="00494A59" w:rsidRDefault="00494A59" w:rsidP="00494A59">
      <w:pPr>
        <w:rPr>
          <w:rFonts w:ascii="Arial" w:hAnsi="Arial" w:cs="Arial"/>
          <w:b/>
        </w:rPr>
      </w:pPr>
      <w:r>
        <w:rPr>
          <w:rFonts w:ascii="Arial" w:hAnsi="Arial" w:cs="Arial"/>
          <w:b/>
        </w:rPr>
        <w:t xml:space="preserve">Discussion: </w:t>
      </w:r>
    </w:p>
    <w:p w14:paraId="6E690DA4" w14:textId="77777777" w:rsidR="00494A59" w:rsidRDefault="00494A59" w:rsidP="00494A59">
      <w:r>
        <w:t>Ericsson: prefers the original "with"</w:t>
      </w:r>
    </w:p>
    <w:p w14:paraId="4F3D44D6" w14:textId="77777777" w:rsidR="00494A59" w:rsidRDefault="00494A59" w:rsidP="00494A59">
      <w:r>
        <w:t>RAN chair: it seems people are ok with this</w:t>
      </w:r>
    </w:p>
    <w:p w14:paraId="7C86B41C" w14:textId="77777777" w:rsidR="00494A59" w:rsidRDefault="00494A59" w:rsidP="00494A59">
      <w:r>
        <w:t>Ericsson: it is common understanding that eNB on board the satellite is visible as a logical node when S&amp;F is switched off</w:t>
      </w:r>
    </w:p>
    <w:p w14:paraId="56B8855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RP-243278</w:t>
      </w:r>
      <w:r>
        <w:rPr>
          <w:color w:val="993300"/>
          <w:u w:val="single"/>
        </w:rPr>
        <w:t>.</w:t>
      </w:r>
    </w:p>
    <w:p w14:paraId="7FE12FE6" w14:textId="77777777" w:rsidR="00494A59" w:rsidRDefault="00494A59" w:rsidP="00494A59">
      <w:pPr>
        <w:rPr>
          <w:rFonts w:ascii="Arial" w:hAnsi="Arial" w:cs="Arial"/>
          <w:b/>
          <w:sz w:val="24"/>
        </w:rPr>
      </w:pPr>
      <w:r>
        <w:rPr>
          <w:rFonts w:ascii="Arial" w:hAnsi="Arial" w:cs="Arial"/>
          <w:b/>
          <w:color w:val="0000FF"/>
          <w:sz w:val="24"/>
        </w:rPr>
        <w:t>RP-243278</w:t>
      </w:r>
      <w:r>
        <w:rPr>
          <w:rFonts w:ascii="Arial" w:hAnsi="Arial" w:cs="Arial"/>
          <w:b/>
          <w:color w:val="0000FF"/>
          <w:sz w:val="24"/>
        </w:rPr>
        <w:tab/>
      </w:r>
      <w:r>
        <w:rPr>
          <w:rFonts w:ascii="Arial" w:hAnsi="Arial" w:cs="Arial"/>
          <w:b/>
          <w:sz w:val="24"/>
        </w:rPr>
        <w:t>Revised WI: Non-Terrestrial Networks (NTN) for Internet of Things (IoT) Phase 3</w:t>
      </w:r>
    </w:p>
    <w:p w14:paraId="7CF79911"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Qualcomm</w:t>
      </w:r>
    </w:p>
    <w:p w14:paraId="41B80D99" w14:textId="77777777" w:rsidR="00494A59" w:rsidRDefault="00494A59" w:rsidP="00494A59">
      <w:pPr>
        <w:rPr>
          <w:color w:val="808080"/>
        </w:rPr>
      </w:pPr>
      <w:r>
        <w:rPr>
          <w:color w:val="808080"/>
        </w:rPr>
        <w:t>(Replaces RP-242998)</w:t>
      </w:r>
    </w:p>
    <w:p w14:paraId="4CEE7A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00BC4" w14:textId="77777777" w:rsidR="00494A59" w:rsidRDefault="00494A59" w:rsidP="00494A59">
      <w:pPr>
        <w:pStyle w:val="Heading4"/>
      </w:pPr>
      <w:bookmarkStart w:id="276" w:name="_Toc189232948"/>
      <w:bookmarkStart w:id="277" w:name="_Toc189421664"/>
      <w:r>
        <w:t>10.3.2</w:t>
      </w:r>
      <w:r>
        <w:tab/>
        <w:t>Core part: Inter-RAT mode mobility support from E-UTRAN TN to NR NTN [RAN2 WI: LTE_TN_NR_NTN_mob-Core]</w:t>
      </w:r>
      <w:bookmarkEnd w:id="276"/>
      <w:bookmarkEnd w:id="277"/>
    </w:p>
    <w:p w14:paraId="0F605EDC" w14:textId="77777777" w:rsidR="00494A59" w:rsidRDefault="00494A59" w:rsidP="00494A59">
      <w:pPr>
        <w:rPr>
          <w:rFonts w:ascii="Arial" w:hAnsi="Arial" w:cs="Arial"/>
          <w:b/>
          <w:sz w:val="24"/>
        </w:rPr>
      </w:pPr>
      <w:r>
        <w:rPr>
          <w:rFonts w:ascii="Arial" w:hAnsi="Arial" w:cs="Arial"/>
          <w:b/>
          <w:color w:val="0000FF"/>
          <w:sz w:val="24"/>
        </w:rPr>
        <w:t>RP-242463</w:t>
      </w:r>
      <w:r>
        <w:rPr>
          <w:rFonts w:ascii="Arial" w:hAnsi="Arial" w:cs="Arial"/>
          <w:b/>
          <w:color w:val="0000FF"/>
          <w:sz w:val="24"/>
        </w:rPr>
        <w:tab/>
      </w:r>
      <w:r>
        <w:rPr>
          <w:rFonts w:ascii="Arial" w:hAnsi="Arial" w:cs="Arial"/>
          <w:b/>
          <w:sz w:val="24"/>
        </w:rPr>
        <w:t>Status report for WID: Inter RAT mobility support from E-UTRAN TN to NR-NTN</w:t>
      </w:r>
    </w:p>
    <w:p w14:paraId="7F23CCC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1B72CFB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89EBE" w14:textId="77777777" w:rsidR="00494A59" w:rsidRDefault="00494A59" w:rsidP="00494A59">
      <w:pPr>
        <w:rPr>
          <w:rFonts w:ascii="Arial" w:hAnsi="Arial" w:cs="Arial"/>
          <w:b/>
          <w:sz w:val="24"/>
        </w:rPr>
      </w:pPr>
      <w:r>
        <w:rPr>
          <w:rFonts w:ascii="Arial" w:hAnsi="Arial" w:cs="Arial"/>
          <w:b/>
          <w:color w:val="0000FF"/>
          <w:sz w:val="24"/>
        </w:rPr>
        <w:t>RP-243114</w:t>
      </w:r>
      <w:r>
        <w:rPr>
          <w:rFonts w:ascii="Arial" w:hAnsi="Arial" w:cs="Arial"/>
          <w:b/>
          <w:color w:val="0000FF"/>
          <w:sz w:val="24"/>
        </w:rPr>
        <w:tab/>
      </w:r>
      <w:r>
        <w:rPr>
          <w:rFonts w:ascii="Arial" w:hAnsi="Arial" w:cs="Arial"/>
          <w:b/>
          <w:sz w:val="24"/>
        </w:rPr>
        <w:t>Support of “E-UTRA TN to NR NTN” connected mode mobility</w:t>
      </w:r>
    </w:p>
    <w:p w14:paraId="600E9605"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Thales, Deutsche Telekom, Inmarsat, Viasat, SK Telecom, ETRI, Fraunhofer IIS, Fraunhofer HHI, BMW, CBN, vivo</w:t>
      </w:r>
    </w:p>
    <w:p w14:paraId="2A9E2418" w14:textId="77777777" w:rsidR="00494A59" w:rsidRDefault="00494A59" w:rsidP="00494A59">
      <w:pPr>
        <w:rPr>
          <w:rFonts w:ascii="Arial" w:hAnsi="Arial" w:cs="Arial"/>
          <w:b/>
        </w:rPr>
      </w:pPr>
      <w:r>
        <w:rPr>
          <w:rFonts w:ascii="Arial" w:hAnsi="Arial" w:cs="Arial"/>
          <w:b/>
        </w:rPr>
        <w:t xml:space="preserve">Abstract: </w:t>
      </w:r>
    </w:p>
    <w:p w14:paraId="0FDB843D" w14:textId="77777777" w:rsidR="00494A59" w:rsidRDefault="00494A59" w:rsidP="00494A59">
      <w:r>
        <w:t>Motivation paper to introduce necessary Uu change to support LTE TN to NR NTN handover.</w:t>
      </w:r>
    </w:p>
    <w:p w14:paraId="736CD1A1" w14:textId="77777777" w:rsidR="00494A59" w:rsidRDefault="00494A59" w:rsidP="00494A59">
      <w:pPr>
        <w:rPr>
          <w:rFonts w:ascii="Arial" w:hAnsi="Arial" w:cs="Arial"/>
          <w:b/>
        </w:rPr>
      </w:pPr>
      <w:r>
        <w:rPr>
          <w:rFonts w:ascii="Arial" w:hAnsi="Arial" w:cs="Arial"/>
          <w:b/>
        </w:rPr>
        <w:t xml:space="preserve">Discussion: </w:t>
      </w:r>
    </w:p>
    <w:p w14:paraId="30B2F38B" w14:textId="77777777" w:rsidR="00494A59" w:rsidRDefault="00494A59" w:rsidP="00494A59">
      <w:r>
        <w:t>RAN chair: suggests to try this in REL-20</w:t>
      </w:r>
    </w:p>
    <w:p w14:paraId="5C35DE4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C5DC0" w14:textId="77777777" w:rsidR="00494A59" w:rsidRDefault="00494A59" w:rsidP="00494A59">
      <w:pPr>
        <w:rPr>
          <w:rFonts w:ascii="Arial" w:hAnsi="Arial" w:cs="Arial"/>
          <w:b/>
          <w:sz w:val="24"/>
        </w:rPr>
      </w:pPr>
      <w:r>
        <w:rPr>
          <w:rFonts w:ascii="Arial" w:hAnsi="Arial" w:cs="Arial"/>
          <w:b/>
          <w:color w:val="0000FF"/>
          <w:sz w:val="24"/>
        </w:rPr>
        <w:t>RP-243115</w:t>
      </w:r>
      <w:r>
        <w:rPr>
          <w:rFonts w:ascii="Arial" w:hAnsi="Arial" w:cs="Arial"/>
          <w:b/>
          <w:color w:val="0000FF"/>
          <w:sz w:val="24"/>
        </w:rPr>
        <w:tab/>
      </w:r>
      <w:r>
        <w:rPr>
          <w:rFonts w:ascii="Arial" w:hAnsi="Arial" w:cs="Arial"/>
          <w:b/>
          <w:sz w:val="24"/>
        </w:rPr>
        <w:t>Revised WID - R19 E-UTRAN to NR-NTN mob enh</w:t>
      </w:r>
    </w:p>
    <w:p w14:paraId="1EC5451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Thales, Inmarsat, Viasat</w:t>
      </w:r>
    </w:p>
    <w:p w14:paraId="10F7B7D5" w14:textId="77777777" w:rsidR="00494A59" w:rsidRDefault="00494A59" w:rsidP="00494A59">
      <w:pPr>
        <w:rPr>
          <w:rFonts w:ascii="Arial" w:hAnsi="Arial" w:cs="Arial"/>
          <w:b/>
        </w:rPr>
      </w:pPr>
      <w:r>
        <w:rPr>
          <w:rFonts w:ascii="Arial" w:hAnsi="Arial" w:cs="Arial"/>
          <w:b/>
        </w:rPr>
        <w:t xml:space="preserve">Abstract: </w:t>
      </w:r>
    </w:p>
    <w:p w14:paraId="0A541643" w14:textId="77777777" w:rsidR="00494A59" w:rsidRDefault="00494A59" w:rsidP="00494A59">
      <w:r>
        <w:t>Revised WID to introduce LTE TN to NR NTN handover</w:t>
      </w:r>
    </w:p>
    <w:p w14:paraId="56E6BE7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24AE12" w14:textId="77777777" w:rsidR="00494A59" w:rsidRDefault="00494A59" w:rsidP="00494A59">
      <w:pPr>
        <w:pStyle w:val="Heading3"/>
      </w:pPr>
      <w:bookmarkStart w:id="278" w:name="_Toc189232949"/>
      <w:bookmarkStart w:id="279" w:name="_Toc189421665"/>
      <w:r>
        <w:t>10.4</w:t>
      </w:r>
      <w:r>
        <w:tab/>
        <w:t>Open REL-19 LTE WIs (spectrum related)</w:t>
      </w:r>
      <w:bookmarkEnd w:id="278"/>
      <w:bookmarkEnd w:id="279"/>
    </w:p>
    <w:p w14:paraId="3336CB25" w14:textId="77777777" w:rsidR="00494A59" w:rsidRDefault="00494A59" w:rsidP="00494A59">
      <w:pPr>
        <w:pStyle w:val="Heading4"/>
      </w:pPr>
      <w:bookmarkStart w:id="280" w:name="_Toc189232950"/>
      <w:bookmarkStart w:id="281" w:name="_Toc189421666"/>
      <w:r>
        <w:t>10.4.1</w:t>
      </w:r>
      <w:r>
        <w:tab/>
        <w:t>Introduction of LTE FDD band in 1800–1830 MHz for Canada [RAN4 WI: LTE_FDD_1800_1830MHz_CAN]</w:t>
      </w:r>
      <w:bookmarkEnd w:id="280"/>
      <w:bookmarkEnd w:id="281"/>
    </w:p>
    <w:p w14:paraId="581C25C7" w14:textId="77777777" w:rsidR="00494A59" w:rsidRDefault="00494A59" w:rsidP="00494A59">
      <w:pPr>
        <w:rPr>
          <w:rFonts w:ascii="Arial" w:hAnsi="Arial" w:cs="Arial"/>
          <w:b/>
          <w:sz w:val="24"/>
        </w:rPr>
      </w:pPr>
      <w:r>
        <w:rPr>
          <w:rFonts w:ascii="Arial" w:hAnsi="Arial" w:cs="Arial"/>
          <w:b/>
          <w:color w:val="0000FF"/>
          <w:sz w:val="24"/>
        </w:rPr>
        <w:t>RP-242460</w:t>
      </w:r>
      <w:r>
        <w:rPr>
          <w:rFonts w:ascii="Arial" w:hAnsi="Arial" w:cs="Arial"/>
          <w:b/>
          <w:color w:val="0000FF"/>
          <w:sz w:val="24"/>
        </w:rPr>
        <w:tab/>
      </w:r>
      <w:r>
        <w:rPr>
          <w:rFonts w:ascii="Arial" w:hAnsi="Arial" w:cs="Arial"/>
          <w:b/>
          <w:sz w:val="24"/>
        </w:rPr>
        <w:t>Status report for WI Introduction of LTE FDD band in 1800–1830 MHz for Canada</w:t>
      </w:r>
    </w:p>
    <w:p w14:paraId="4AE22D3E"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EE77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07511" w14:textId="77777777" w:rsidR="00494A59" w:rsidRDefault="00494A59" w:rsidP="00494A59">
      <w:pPr>
        <w:rPr>
          <w:rFonts w:ascii="Arial" w:hAnsi="Arial" w:cs="Arial"/>
          <w:b/>
          <w:sz w:val="24"/>
        </w:rPr>
      </w:pPr>
      <w:r>
        <w:rPr>
          <w:rFonts w:ascii="Arial" w:hAnsi="Arial" w:cs="Arial"/>
          <w:b/>
          <w:color w:val="0000FF"/>
          <w:sz w:val="24"/>
        </w:rPr>
        <w:t>RP-242461</w:t>
      </w:r>
      <w:r>
        <w:rPr>
          <w:rFonts w:ascii="Arial" w:hAnsi="Arial" w:cs="Arial"/>
          <w:b/>
          <w:color w:val="0000FF"/>
          <w:sz w:val="24"/>
        </w:rPr>
        <w:tab/>
      </w:r>
      <w:r>
        <w:rPr>
          <w:rFonts w:ascii="Arial" w:hAnsi="Arial" w:cs="Arial"/>
          <w:b/>
          <w:sz w:val="24"/>
        </w:rPr>
        <w:t>Revised WID on Introduction of LTE FDD band in 1800 – 1830 MHz for Canada</w:t>
      </w:r>
    </w:p>
    <w:p w14:paraId="5377B8DC"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NOVAMINT</w:t>
      </w:r>
    </w:p>
    <w:p w14:paraId="32FBA5C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4165D" w14:textId="77777777" w:rsidR="00494A59" w:rsidRDefault="00494A59" w:rsidP="00494A59">
      <w:pPr>
        <w:pStyle w:val="Heading4"/>
      </w:pPr>
      <w:bookmarkStart w:id="282" w:name="_Toc189232951"/>
      <w:bookmarkStart w:id="283" w:name="_Toc189421667"/>
      <w:r>
        <w:t>10.4.2</w:t>
      </w:r>
      <w:r>
        <w:tab/>
        <w:t>Introduction of another IoT-NTN S-band (MSS band 2000-2020 MHz UL and 2180-2200 MHz DL) [RAN4 WI: IoT_NTN_FDD_S_band]</w:t>
      </w:r>
      <w:bookmarkEnd w:id="282"/>
      <w:bookmarkEnd w:id="283"/>
    </w:p>
    <w:p w14:paraId="4CAAE1C6" w14:textId="77777777" w:rsidR="00494A59" w:rsidRDefault="00494A59" w:rsidP="00494A59">
      <w:pPr>
        <w:rPr>
          <w:rFonts w:ascii="Arial" w:hAnsi="Arial" w:cs="Arial"/>
          <w:b/>
          <w:sz w:val="24"/>
        </w:rPr>
      </w:pPr>
      <w:r>
        <w:rPr>
          <w:rFonts w:ascii="Arial" w:hAnsi="Arial" w:cs="Arial"/>
          <w:b/>
          <w:color w:val="0000FF"/>
          <w:sz w:val="24"/>
        </w:rPr>
        <w:t>RP-242999</w:t>
      </w:r>
      <w:r>
        <w:rPr>
          <w:rFonts w:ascii="Arial" w:hAnsi="Arial" w:cs="Arial"/>
          <w:b/>
          <w:color w:val="0000FF"/>
          <w:sz w:val="24"/>
        </w:rPr>
        <w:tab/>
      </w:r>
      <w:r>
        <w:rPr>
          <w:rFonts w:ascii="Arial" w:hAnsi="Arial" w:cs="Arial"/>
          <w:b/>
          <w:sz w:val="24"/>
        </w:rPr>
        <w:t>Status Report: Introduction of another IoT-NTN S-band (MSS band 2000-2020 MHz UL and 2180-2200 MHz DL)</w:t>
      </w:r>
    </w:p>
    <w:p w14:paraId="52A449A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03AAC558" w14:textId="77777777" w:rsidR="00494A59" w:rsidRDefault="00494A59" w:rsidP="00494A59">
      <w:pPr>
        <w:rPr>
          <w:rFonts w:ascii="Arial" w:hAnsi="Arial" w:cs="Arial"/>
          <w:b/>
        </w:rPr>
      </w:pPr>
      <w:r>
        <w:rPr>
          <w:rFonts w:ascii="Arial" w:hAnsi="Arial" w:cs="Arial"/>
          <w:b/>
        </w:rPr>
        <w:t xml:space="preserve">Discussion: </w:t>
      </w:r>
    </w:p>
    <w:p w14:paraId="4961787E" w14:textId="77777777" w:rsidR="00494A59" w:rsidRDefault="00494A59" w:rsidP="00494A59">
      <w:r>
        <w:t>Mediatek: some dates of meetings to be corrected</w:t>
      </w:r>
    </w:p>
    <w:p w14:paraId="3B58441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RP-243273</w:t>
      </w:r>
      <w:r>
        <w:rPr>
          <w:color w:val="993300"/>
          <w:u w:val="single"/>
        </w:rPr>
        <w:t>.</w:t>
      </w:r>
    </w:p>
    <w:p w14:paraId="44397A7A" w14:textId="77777777" w:rsidR="00494A59" w:rsidRDefault="00494A59" w:rsidP="00494A59">
      <w:pPr>
        <w:rPr>
          <w:rFonts w:ascii="Arial" w:hAnsi="Arial" w:cs="Arial"/>
          <w:b/>
          <w:sz w:val="24"/>
        </w:rPr>
      </w:pPr>
      <w:r>
        <w:rPr>
          <w:rFonts w:ascii="Arial" w:hAnsi="Arial" w:cs="Arial"/>
          <w:b/>
          <w:color w:val="0000FF"/>
          <w:sz w:val="24"/>
        </w:rPr>
        <w:lastRenderedPageBreak/>
        <w:t>RP-243273</w:t>
      </w:r>
      <w:r>
        <w:rPr>
          <w:rFonts w:ascii="Arial" w:hAnsi="Arial" w:cs="Arial"/>
          <w:b/>
          <w:color w:val="0000FF"/>
          <w:sz w:val="24"/>
        </w:rPr>
        <w:tab/>
      </w:r>
      <w:r>
        <w:rPr>
          <w:rFonts w:ascii="Arial" w:hAnsi="Arial" w:cs="Arial"/>
          <w:b/>
          <w:sz w:val="24"/>
        </w:rPr>
        <w:t>Status Report: Introduction of another IoT-NTN S-band (MSS band 2000-2020 MHz UL and 2180-2200 MHz DL)</w:t>
      </w:r>
    </w:p>
    <w:p w14:paraId="6C1C7CC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MediaTek Inc.</w:t>
      </w:r>
    </w:p>
    <w:p w14:paraId="1BEBABB2" w14:textId="77777777" w:rsidR="00494A59" w:rsidRDefault="00494A59" w:rsidP="00494A59">
      <w:pPr>
        <w:rPr>
          <w:color w:val="808080"/>
        </w:rPr>
      </w:pPr>
      <w:r>
        <w:rPr>
          <w:color w:val="808080"/>
        </w:rPr>
        <w:t>(Replaces RP-242999)</w:t>
      </w:r>
    </w:p>
    <w:p w14:paraId="3B269791" w14:textId="77777777" w:rsidR="00494A59" w:rsidRDefault="00494A59" w:rsidP="00494A59">
      <w:pPr>
        <w:rPr>
          <w:rFonts w:ascii="Arial" w:hAnsi="Arial" w:cs="Arial"/>
          <w:b/>
        </w:rPr>
      </w:pPr>
      <w:r>
        <w:rPr>
          <w:rFonts w:ascii="Arial" w:hAnsi="Arial" w:cs="Arial"/>
          <w:b/>
        </w:rPr>
        <w:t xml:space="preserve">Discussion: </w:t>
      </w:r>
    </w:p>
    <w:p w14:paraId="52916F97" w14:textId="77777777" w:rsidR="00494A59" w:rsidRDefault="00494A59" w:rsidP="00494A59">
      <w:r>
        <w:t>MCC: late submission</w:t>
      </w:r>
    </w:p>
    <w:p w14:paraId="3072CC7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BF968" w14:textId="77777777" w:rsidR="00494A59" w:rsidRDefault="00494A59" w:rsidP="00494A59">
      <w:pPr>
        <w:pStyle w:val="Heading4"/>
      </w:pPr>
      <w:bookmarkStart w:id="284" w:name="_Toc189232952"/>
      <w:bookmarkStart w:id="285" w:name="_Toc189421668"/>
      <w:r>
        <w:t>10.4.3</w:t>
      </w:r>
      <w:r>
        <w:tab/>
        <w:t>Core part: Rel-19 HPUE (PC2) and high power operation (PC1) for fixed-wireless/vehicle-mounted use cases in a single LTE band [RAN4 WI: HPUE_LTE_bands_R19-Core]</w:t>
      </w:r>
      <w:bookmarkEnd w:id="284"/>
      <w:bookmarkEnd w:id="285"/>
    </w:p>
    <w:p w14:paraId="2F3BD962" w14:textId="77777777" w:rsidR="00494A59" w:rsidRDefault="00494A59" w:rsidP="00494A59">
      <w:pPr>
        <w:rPr>
          <w:rFonts w:ascii="Arial" w:hAnsi="Arial" w:cs="Arial"/>
          <w:b/>
          <w:sz w:val="24"/>
        </w:rPr>
      </w:pPr>
      <w:r>
        <w:rPr>
          <w:rFonts w:ascii="Arial" w:hAnsi="Arial" w:cs="Arial"/>
          <w:b/>
          <w:color w:val="0000FF"/>
          <w:sz w:val="24"/>
        </w:rPr>
        <w:t>RP-242499</w:t>
      </w:r>
      <w:r>
        <w:rPr>
          <w:rFonts w:ascii="Arial" w:hAnsi="Arial" w:cs="Arial"/>
          <w:b/>
          <w:color w:val="0000FF"/>
          <w:sz w:val="24"/>
        </w:rPr>
        <w:tab/>
      </w:r>
      <w:r>
        <w:rPr>
          <w:rFonts w:ascii="Arial" w:hAnsi="Arial" w:cs="Arial"/>
          <w:b/>
          <w:sz w:val="24"/>
        </w:rPr>
        <w:t>Status report of WI Core part: Rel-19 High power UE (power class 2) and high power operation (power class 1) for fixed-wireless/vehicle-mounted use cases in a single LTE band</w:t>
      </w:r>
    </w:p>
    <w:p w14:paraId="260F4CD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403651E" w14:textId="77777777" w:rsidR="00494A59" w:rsidRDefault="00494A59" w:rsidP="00494A59">
      <w:pPr>
        <w:rPr>
          <w:rFonts w:ascii="Arial" w:hAnsi="Arial" w:cs="Arial"/>
          <w:b/>
        </w:rPr>
      </w:pPr>
      <w:r>
        <w:rPr>
          <w:rFonts w:ascii="Arial" w:hAnsi="Arial" w:cs="Arial"/>
          <w:b/>
        </w:rPr>
        <w:t xml:space="preserve">Abstract: </w:t>
      </w:r>
    </w:p>
    <w:p w14:paraId="014AEC4B" w14:textId="77777777" w:rsidR="00494A59" w:rsidRDefault="00494A59" w:rsidP="00494A59">
      <w:r>
        <w:t>Proposed completion level of 10%.</w:t>
      </w:r>
    </w:p>
    <w:p w14:paraId="3257BC29" w14:textId="77777777" w:rsidR="00494A59" w:rsidRDefault="00494A59" w:rsidP="00494A59">
      <w:pPr>
        <w:rPr>
          <w:rFonts w:ascii="Arial" w:hAnsi="Arial" w:cs="Arial"/>
          <w:b/>
        </w:rPr>
      </w:pPr>
      <w:r>
        <w:rPr>
          <w:rFonts w:ascii="Arial" w:hAnsi="Arial" w:cs="Arial"/>
          <w:b/>
        </w:rPr>
        <w:t xml:space="preserve">Discussion: </w:t>
      </w:r>
    </w:p>
    <w:p w14:paraId="6ADA2C3D" w14:textId="77777777" w:rsidR="00494A59" w:rsidRDefault="00494A59" w:rsidP="00494A59">
      <w:r>
        <w:t>MCC: no progress</w:t>
      </w:r>
    </w:p>
    <w:p w14:paraId="4EE0001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0E940" w14:textId="77777777" w:rsidR="00494A59" w:rsidRDefault="00494A59" w:rsidP="00494A59">
      <w:pPr>
        <w:rPr>
          <w:rFonts w:ascii="Arial" w:hAnsi="Arial" w:cs="Arial"/>
          <w:b/>
          <w:sz w:val="24"/>
        </w:rPr>
      </w:pPr>
      <w:r>
        <w:rPr>
          <w:rFonts w:ascii="Arial" w:hAnsi="Arial" w:cs="Arial"/>
          <w:b/>
          <w:color w:val="0000FF"/>
          <w:sz w:val="24"/>
        </w:rPr>
        <w:t>RP-243077</w:t>
      </w:r>
      <w:r>
        <w:rPr>
          <w:rFonts w:ascii="Arial" w:hAnsi="Arial" w:cs="Arial"/>
          <w:b/>
          <w:color w:val="0000FF"/>
          <w:sz w:val="24"/>
        </w:rPr>
        <w:tab/>
      </w:r>
      <w:r>
        <w:rPr>
          <w:rFonts w:ascii="Arial" w:hAnsi="Arial" w:cs="Arial"/>
          <w:b/>
          <w:sz w:val="24"/>
        </w:rPr>
        <w:t>RAN4 CRs to Rel-19 HPUE for fixed-wireless/vehicle-mounted use cases in a single LTE band</w:t>
      </w:r>
    </w:p>
    <w:p w14:paraId="40B0DCC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1244F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EC8894" w14:textId="77777777" w:rsidR="00494A59" w:rsidRDefault="00494A59" w:rsidP="00494A59">
      <w:pPr>
        <w:pStyle w:val="Heading4"/>
      </w:pPr>
      <w:bookmarkStart w:id="286" w:name="_Toc189232953"/>
      <w:bookmarkStart w:id="287" w:name="_Toc189421669"/>
      <w:r>
        <w:t>10.4.4</w:t>
      </w:r>
      <w:r>
        <w:tab/>
        <w:t>Core part: Rel-19 LTE-Advanced CA for x bands (1&lt;=x&lt;= 6) DL with y bands (y=1, 2) UL [RAN4 WI: LTE_CA_R19_xBDL_yBUL-Core]</w:t>
      </w:r>
      <w:bookmarkEnd w:id="286"/>
      <w:bookmarkEnd w:id="287"/>
    </w:p>
    <w:p w14:paraId="64406F3A" w14:textId="77777777" w:rsidR="00494A59" w:rsidRDefault="00494A59" w:rsidP="00494A59">
      <w:pPr>
        <w:rPr>
          <w:rFonts w:ascii="Arial" w:hAnsi="Arial" w:cs="Arial"/>
          <w:b/>
          <w:sz w:val="24"/>
        </w:rPr>
      </w:pPr>
      <w:r>
        <w:rPr>
          <w:rFonts w:ascii="Arial" w:hAnsi="Arial" w:cs="Arial"/>
          <w:b/>
          <w:color w:val="0000FF"/>
          <w:sz w:val="24"/>
        </w:rPr>
        <w:t>RP-243013</w:t>
      </w:r>
      <w:r>
        <w:rPr>
          <w:rFonts w:ascii="Arial" w:hAnsi="Arial" w:cs="Arial"/>
          <w:b/>
          <w:color w:val="0000FF"/>
          <w:sz w:val="24"/>
        </w:rPr>
        <w:tab/>
      </w:r>
      <w:r>
        <w:rPr>
          <w:rFonts w:ascii="Arial" w:hAnsi="Arial" w:cs="Arial"/>
          <w:b/>
          <w:sz w:val="24"/>
        </w:rPr>
        <w:t>Status report for WI: Rel-19 LTE-Advanced Carrier Aggregation for x bands (2&lt;=x&lt;= 6) DL with y bands (y=1, 2) UL; rapporteur: Huawei</w:t>
      </w:r>
    </w:p>
    <w:p w14:paraId="16F7FFA1"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168B1F" w14:textId="77777777" w:rsidR="00494A59" w:rsidRDefault="00494A59" w:rsidP="00494A59">
      <w:pPr>
        <w:rPr>
          <w:rFonts w:ascii="Arial" w:hAnsi="Arial" w:cs="Arial"/>
          <w:b/>
        </w:rPr>
      </w:pPr>
      <w:r>
        <w:rPr>
          <w:rFonts w:ascii="Arial" w:hAnsi="Arial" w:cs="Arial"/>
          <w:b/>
        </w:rPr>
        <w:t xml:space="preserve">Discussion: </w:t>
      </w:r>
    </w:p>
    <w:p w14:paraId="52E3F09D" w14:textId="77777777" w:rsidR="00494A59" w:rsidRDefault="00494A59" w:rsidP="00494A59">
      <w:r>
        <w:t>MCC: why is there an Excel list included in the status report if there is no plan to modify the TUs?</w:t>
      </w:r>
    </w:p>
    <w:p w14:paraId="0D929466" w14:textId="77777777" w:rsidR="00494A59" w:rsidRDefault="00494A59" w:rsidP="00494A59">
      <w:r>
        <w:t>RAN4 chair: no TU update is the band combo list</w:t>
      </w:r>
    </w:p>
    <w:p w14:paraId="4B53CCF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B1D9C" w14:textId="77777777" w:rsidR="00494A59" w:rsidRDefault="00494A59" w:rsidP="00494A59">
      <w:pPr>
        <w:rPr>
          <w:rFonts w:ascii="Arial" w:hAnsi="Arial" w:cs="Arial"/>
          <w:b/>
          <w:sz w:val="24"/>
        </w:rPr>
      </w:pPr>
      <w:r>
        <w:rPr>
          <w:rFonts w:ascii="Arial" w:hAnsi="Arial" w:cs="Arial"/>
          <w:b/>
          <w:color w:val="0000FF"/>
          <w:sz w:val="24"/>
        </w:rPr>
        <w:t>RP-243078</w:t>
      </w:r>
      <w:r>
        <w:rPr>
          <w:rFonts w:ascii="Arial" w:hAnsi="Arial" w:cs="Arial"/>
          <w:b/>
          <w:color w:val="0000FF"/>
          <w:sz w:val="24"/>
        </w:rPr>
        <w:tab/>
      </w:r>
      <w:r>
        <w:rPr>
          <w:rFonts w:ascii="Arial" w:hAnsi="Arial" w:cs="Arial"/>
          <w:b/>
          <w:sz w:val="24"/>
        </w:rPr>
        <w:t>RAN4 CRs to Rel-19 LTE-Advanced CA for x bands DL with y bands</w:t>
      </w:r>
    </w:p>
    <w:p w14:paraId="1EDBC982" w14:textId="77777777" w:rsidR="00494A59" w:rsidRDefault="00494A59" w:rsidP="00494A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CE3FE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6DCFC" w14:textId="77777777" w:rsidR="00494A59" w:rsidRDefault="00494A59" w:rsidP="00494A59">
      <w:pPr>
        <w:rPr>
          <w:rFonts w:ascii="Arial" w:hAnsi="Arial" w:cs="Arial"/>
          <w:b/>
          <w:sz w:val="24"/>
        </w:rPr>
      </w:pPr>
      <w:r>
        <w:rPr>
          <w:rFonts w:ascii="Arial" w:hAnsi="Arial" w:cs="Arial"/>
          <w:b/>
          <w:color w:val="0000FF"/>
          <w:sz w:val="24"/>
        </w:rPr>
        <w:t>RP-243014</w:t>
      </w:r>
      <w:r>
        <w:rPr>
          <w:rFonts w:ascii="Arial" w:hAnsi="Arial" w:cs="Arial"/>
          <w:b/>
          <w:color w:val="0000FF"/>
          <w:sz w:val="24"/>
        </w:rPr>
        <w:tab/>
      </w:r>
      <w:r>
        <w:rPr>
          <w:rFonts w:ascii="Arial" w:hAnsi="Arial" w:cs="Arial"/>
          <w:b/>
          <w:sz w:val="24"/>
        </w:rPr>
        <w:t>Revised WI: Rel-19 LTE-Advanced Carrier Aggregation for x bands (2&lt;=x&lt;= 6) DL with y bands (y=1, 2) UL</w:t>
      </w:r>
    </w:p>
    <w:p w14:paraId="72087574"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8ECF09" w14:textId="77777777" w:rsidR="00494A59" w:rsidRDefault="00494A59" w:rsidP="00494A59">
      <w:pPr>
        <w:rPr>
          <w:rFonts w:ascii="Arial" w:hAnsi="Arial" w:cs="Arial"/>
          <w:b/>
        </w:rPr>
      </w:pPr>
      <w:r>
        <w:rPr>
          <w:rFonts w:ascii="Arial" w:hAnsi="Arial" w:cs="Arial"/>
          <w:b/>
        </w:rPr>
        <w:t xml:space="preserve">Discussion: </w:t>
      </w:r>
    </w:p>
    <w:p w14:paraId="06A97BB1" w14:textId="77777777" w:rsidR="00494A59" w:rsidRDefault="00494A59" w:rsidP="00494A59">
      <w:r>
        <w:t>MCC: no revision marks, changes are only in the Excel list?</w:t>
      </w:r>
    </w:p>
    <w:p w14:paraId="2EFAEC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3855E" w14:textId="77777777" w:rsidR="00494A59" w:rsidRDefault="00494A59" w:rsidP="00494A59">
      <w:pPr>
        <w:pStyle w:val="Heading4"/>
      </w:pPr>
      <w:bookmarkStart w:id="288" w:name="_Toc189232954"/>
      <w:bookmarkStart w:id="289" w:name="_Toc189421670"/>
      <w:r>
        <w:t>10.4.5</w:t>
      </w:r>
      <w:r>
        <w:tab/>
        <w:t>Introduction of IoT-NTN TDD mode [New RAN1 WI: IoT_NTN_TDD]</w:t>
      </w:r>
      <w:bookmarkEnd w:id="288"/>
      <w:bookmarkEnd w:id="289"/>
    </w:p>
    <w:p w14:paraId="7E30548A" w14:textId="77777777" w:rsidR="00494A59" w:rsidRDefault="00494A59" w:rsidP="00494A59">
      <w:pPr>
        <w:rPr>
          <w:rFonts w:ascii="Arial" w:hAnsi="Arial" w:cs="Arial"/>
          <w:b/>
          <w:sz w:val="24"/>
        </w:rPr>
      </w:pPr>
      <w:r>
        <w:rPr>
          <w:rFonts w:ascii="Arial" w:hAnsi="Arial" w:cs="Arial"/>
          <w:b/>
          <w:color w:val="0000FF"/>
          <w:sz w:val="24"/>
        </w:rPr>
        <w:t>RP-242652</w:t>
      </w:r>
      <w:r>
        <w:rPr>
          <w:rFonts w:ascii="Arial" w:hAnsi="Arial" w:cs="Arial"/>
          <w:b/>
          <w:color w:val="0000FF"/>
          <w:sz w:val="24"/>
        </w:rPr>
        <w:tab/>
      </w:r>
      <w:r>
        <w:rPr>
          <w:rFonts w:ascii="Arial" w:hAnsi="Arial" w:cs="Arial"/>
          <w:b/>
          <w:sz w:val="24"/>
        </w:rPr>
        <w:t>Status Report - WID on introduction of IoT-NTN TDD mode</w:t>
      </w:r>
    </w:p>
    <w:p w14:paraId="1F2839D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653F520E" w14:textId="77777777" w:rsidR="00494A59" w:rsidRDefault="00494A59" w:rsidP="00494A59">
      <w:pPr>
        <w:rPr>
          <w:rFonts w:ascii="Arial" w:hAnsi="Arial" w:cs="Arial"/>
          <w:b/>
        </w:rPr>
      </w:pPr>
      <w:r>
        <w:rPr>
          <w:rFonts w:ascii="Arial" w:hAnsi="Arial" w:cs="Arial"/>
          <w:b/>
        </w:rPr>
        <w:t xml:space="preserve">Abstract: </w:t>
      </w:r>
    </w:p>
    <w:p w14:paraId="493BCD56" w14:textId="77777777" w:rsidR="00494A59" w:rsidRDefault="00494A59" w:rsidP="00494A59">
      <w:r>
        <w:t>Status Report on progress so far; the checkpoint is this Plenary (RAN106).</w:t>
      </w:r>
    </w:p>
    <w:p w14:paraId="16412573" w14:textId="77777777" w:rsidR="00494A59" w:rsidRDefault="00494A59" w:rsidP="00494A59">
      <w:pPr>
        <w:rPr>
          <w:rFonts w:ascii="Arial" w:hAnsi="Arial" w:cs="Arial"/>
          <w:b/>
        </w:rPr>
      </w:pPr>
      <w:r>
        <w:rPr>
          <w:rFonts w:ascii="Arial" w:hAnsi="Arial" w:cs="Arial"/>
          <w:b/>
        </w:rPr>
        <w:t xml:space="preserve">Discussion: </w:t>
      </w:r>
    </w:p>
    <w:p w14:paraId="5C467202" w14:textId="77777777" w:rsidR="00494A59" w:rsidRDefault="00494A59" w:rsidP="00494A59">
      <w:r>
        <w:t>moved from AI 10 to AI 10.4.5</w:t>
      </w:r>
    </w:p>
    <w:p w14:paraId="1590B0A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524FE" w14:textId="77777777" w:rsidR="00494A59" w:rsidRDefault="00494A59" w:rsidP="00494A59">
      <w:pPr>
        <w:rPr>
          <w:rFonts w:ascii="Arial" w:hAnsi="Arial" w:cs="Arial"/>
          <w:b/>
          <w:sz w:val="24"/>
        </w:rPr>
      </w:pPr>
      <w:r>
        <w:rPr>
          <w:rFonts w:ascii="Arial" w:hAnsi="Arial" w:cs="Arial"/>
          <w:b/>
          <w:color w:val="0000FF"/>
          <w:sz w:val="24"/>
        </w:rPr>
        <w:t>RP-242555</w:t>
      </w:r>
      <w:r>
        <w:rPr>
          <w:rFonts w:ascii="Arial" w:hAnsi="Arial" w:cs="Arial"/>
          <w:b/>
          <w:color w:val="0000FF"/>
          <w:sz w:val="24"/>
        </w:rPr>
        <w:tab/>
      </w:r>
      <w:r>
        <w:rPr>
          <w:rFonts w:ascii="Arial" w:hAnsi="Arial" w:cs="Arial"/>
          <w:b/>
          <w:sz w:val="24"/>
        </w:rPr>
        <w:t>Scope for IOT NTN TDD</w:t>
      </w:r>
    </w:p>
    <w:p w14:paraId="0DF924E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A0A6D4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F9DE0" w14:textId="77777777" w:rsidR="00494A59" w:rsidRDefault="00494A59" w:rsidP="00494A59">
      <w:pPr>
        <w:rPr>
          <w:rFonts w:ascii="Arial" w:hAnsi="Arial" w:cs="Arial"/>
          <w:b/>
          <w:sz w:val="24"/>
        </w:rPr>
      </w:pPr>
      <w:r>
        <w:rPr>
          <w:rFonts w:ascii="Arial" w:hAnsi="Arial" w:cs="Arial"/>
          <w:b/>
          <w:color w:val="0000FF"/>
          <w:sz w:val="24"/>
        </w:rPr>
        <w:t>RP-242590</w:t>
      </w:r>
      <w:r>
        <w:rPr>
          <w:rFonts w:ascii="Arial" w:hAnsi="Arial" w:cs="Arial"/>
          <w:b/>
          <w:color w:val="0000FF"/>
          <w:sz w:val="24"/>
        </w:rPr>
        <w:tab/>
      </w:r>
      <w:r>
        <w:rPr>
          <w:rFonts w:ascii="Arial" w:hAnsi="Arial" w:cs="Arial"/>
          <w:b/>
          <w:sz w:val="24"/>
        </w:rPr>
        <w:t>Proposed way forward on the introduction of IoT-NTN TDD mode</w:t>
      </w:r>
    </w:p>
    <w:p w14:paraId="0B288D1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DB988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19AA1" w14:textId="77777777" w:rsidR="00494A59" w:rsidRDefault="00494A59" w:rsidP="00494A59">
      <w:pPr>
        <w:rPr>
          <w:rFonts w:ascii="Arial" w:hAnsi="Arial" w:cs="Arial"/>
          <w:b/>
          <w:sz w:val="24"/>
        </w:rPr>
      </w:pPr>
      <w:r>
        <w:rPr>
          <w:rFonts w:ascii="Arial" w:hAnsi="Arial" w:cs="Arial"/>
          <w:b/>
          <w:color w:val="0000FF"/>
          <w:sz w:val="24"/>
        </w:rPr>
        <w:t>RP-242654</w:t>
      </w:r>
      <w:r>
        <w:rPr>
          <w:rFonts w:ascii="Arial" w:hAnsi="Arial" w:cs="Arial"/>
          <w:b/>
          <w:color w:val="0000FF"/>
          <w:sz w:val="24"/>
        </w:rPr>
        <w:tab/>
      </w:r>
      <w:r>
        <w:rPr>
          <w:rFonts w:ascii="Arial" w:hAnsi="Arial" w:cs="Arial"/>
          <w:b/>
          <w:sz w:val="24"/>
        </w:rPr>
        <w:t>Justification for WID revision: Introduction of IoT-NTN TDD mode</w:t>
      </w:r>
    </w:p>
    <w:p w14:paraId="3B55E5E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6960EF4F" w14:textId="77777777" w:rsidR="00494A59" w:rsidRDefault="00494A59" w:rsidP="00494A59">
      <w:pPr>
        <w:rPr>
          <w:rFonts w:ascii="Arial" w:hAnsi="Arial" w:cs="Arial"/>
          <w:b/>
        </w:rPr>
      </w:pPr>
      <w:r>
        <w:rPr>
          <w:rFonts w:ascii="Arial" w:hAnsi="Arial" w:cs="Arial"/>
          <w:b/>
        </w:rPr>
        <w:t xml:space="preserve">Abstract: </w:t>
      </w:r>
    </w:p>
    <w:p w14:paraId="46C98C3B" w14:textId="77777777" w:rsidR="00494A59" w:rsidRDefault="00494A59" w:rsidP="00494A59">
      <w:r>
        <w:t>A paper describing motivation and need to revise new WID on Introduction of  IoT-NTN TDD mode, and listing the proposed changes.</w:t>
      </w:r>
    </w:p>
    <w:p w14:paraId="3D1587CE" w14:textId="77777777" w:rsidR="00494A59" w:rsidRDefault="00494A59" w:rsidP="00494A59">
      <w:pPr>
        <w:rPr>
          <w:rFonts w:ascii="Arial" w:hAnsi="Arial" w:cs="Arial"/>
          <w:b/>
        </w:rPr>
      </w:pPr>
      <w:r>
        <w:rPr>
          <w:rFonts w:ascii="Arial" w:hAnsi="Arial" w:cs="Arial"/>
          <w:b/>
        </w:rPr>
        <w:t xml:space="preserve">Discussion: </w:t>
      </w:r>
    </w:p>
    <w:p w14:paraId="7E07B18A" w14:textId="77777777" w:rsidR="00494A59" w:rsidRDefault="00494A59" w:rsidP="00494A59">
      <w:r>
        <w:t>wrong Tdoc type corrected from other to discussion</w:t>
      </w:r>
    </w:p>
    <w:p w14:paraId="0832F4D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6CF2B" w14:textId="77777777" w:rsidR="00494A59" w:rsidRDefault="00494A59" w:rsidP="00494A59">
      <w:pPr>
        <w:rPr>
          <w:rFonts w:ascii="Arial" w:hAnsi="Arial" w:cs="Arial"/>
          <w:b/>
          <w:sz w:val="24"/>
        </w:rPr>
      </w:pPr>
      <w:r>
        <w:rPr>
          <w:rFonts w:ascii="Arial" w:hAnsi="Arial" w:cs="Arial"/>
          <w:b/>
          <w:color w:val="0000FF"/>
          <w:sz w:val="24"/>
        </w:rPr>
        <w:t>RP-242799</w:t>
      </w:r>
      <w:r>
        <w:rPr>
          <w:rFonts w:ascii="Arial" w:hAnsi="Arial" w:cs="Arial"/>
          <w:b/>
          <w:color w:val="0000FF"/>
          <w:sz w:val="24"/>
        </w:rPr>
        <w:tab/>
      </w:r>
      <w:r>
        <w:rPr>
          <w:rFonts w:ascii="Arial" w:hAnsi="Arial" w:cs="Arial"/>
          <w:b/>
          <w:sz w:val="24"/>
        </w:rPr>
        <w:t>Discussion on WID scope for IoT-NTN TDD mode</w:t>
      </w:r>
    </w:p>
    <w:p w14:paraId="22A664E9"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47A12A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9E8CF" w14:textId="77777777" w:rsidR="00494A59" w:rsidRDefault="00494A59" w:rsidP="00494A59">
      <w:pPr>
        <w:rPr>
          <w:rFonts w:ascii="Arial" w:hAnsi="Arial" w:cs="Arial"/>
          <w:b/>
          <w:sz w:val="24"/>
        </w:rPr>
      </w:pPr>
      <w:r>
        <w:rPr>
          <w:rFonts w:ascii="Arial" w:hAnsi="Arial" w:cs="Arial"/>
          <w:b/>
          <w:color w:val="0000FF"/>
          <w:sz w:val="24"/>
        </w:rPr>
        <w:t>RP-242808</w:t>
      </w:r>
      <w:r>
        <w:rPr>
          <w:rFonts w:ascii="Arial" w:hAnsi="Arial" w:cs="Arial"/>
          <w:b/>
          <w:color w:val="0000FF"/>
          <w:sz w:val="24"/>
        </w:rPr>
        <w:tab/>
      </w:r>
      <w:r>
        <w:rPr>
          <w:rFonts w:ascii="Arial" w:hAnsi="Arial" w:cs="Arial"/>
          <w:b/>
          <w:sz w:val="24"/>
        </w:rPr>
        <w:t>Discussion on IoT-NTN TDD mode in Rel-19</w:t>
      </w:r>
    </w:p>
    <w:p w14:paraId="74D50EC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2CA42635" w14:textId="77777777" w:rsidR="00494A59" w:rsidRDefault="00494A59" w:rsidP="00494A59">
      <w:pPr>
        <w:rPr>
          <w:rFonts w:ascii="Arial" w:hAnsi="Arial" w:cs="Arial"/>
          <w:b/>
        </w:rPr>
      </w:pPr>
      <w:r>
        <w:rPr>
          <w:rFonts w:ascii="Arial" w:hAnsi="Arial" w:cs="Arial"/>
          <w:b/>
        </w:rPr>
        <w:t xml:space="preserve">Discussion: </w:t>
      </w:r>
    </w:p>
    <w:p w14:paraId="305A914D" w14:textId="77777777" w:rsidR="00494A59" w:rsidRDefault="00494A59" w:rsidP="00494A59">
      <w:r>
        <w:t>Proposal: RAN1 starts the normative work of specifying the IoT-NTN TDD mode based on the outcome of the study.</w:t>
      </w:r>
    </w:p>
    <w:p w14:paraId="1D850CD8" w14:textId="77777777" w:rsidR="00494A59" w:rsidRDefault="00494A59" w:rsidP="00494A59">
      <w:r>
        <w:t>RAN Chair: it was a late WI that we approved under the assumption that it is small; so if it gets too big we may have to drop it</w:t>
      </w:r>
    </w:p>
    <w:p w14:paraId="144A741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463FC" w14:textId="77777777" w:rsidR="00494A59" w:rsidRDefault="00494A59" w:rsidP="00494A59">
      <w:pPr>
        <w:rPr>
          <w:rFonts w:ascii="Arial" w:hAnsi="Arial" w:cs="Arial"/>
          <w:b/>
          <w:sz w:val="24"/>
        </w:rPr>
      </w:pPr>
      <w:r>
        <w:rPr>
          <w:rFonts w:ascii="Arial" w:hAnsi="Arial" w:cs="Arial"/>
          <w:b/>
          <w:color w:val="0000FF"/>
          <w:sz w:val="24"/>
        </w:rPr>
        <w:t>RP-242650</w:t>
      </w:r>
      <w:r>
        <w:rPr>
          <w:rFonts w:ascii="Arial" w:hAnsi="Arial" w:cs="Arial"/>
          <w:b/>
          <w:color w:val="0000FF"/>
          <w:sz w:val="24"/>
        </w:rPr>
        <w:tab/>
      </w:r>
      <w:r>
        <w:rPr>
          <w:rFonts w:ascii="Arial" w:hAnsi="Arial" w:cs="Arial"/>
          <w:b/>
          <w:sz w:val="24"/>
        </w:rPr>
        <w:t>Revised WID for introduction of IoT-NTN TDD mode</w:t>
      </w:r>
    </w:p>
    <w:p w14:paraId="4B8C74E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666E21F4" w14:textId="77777777" w:rsidR="00494A59" w:rsidRDefault="00494A59" w:rsidP="00494A59">
      <w:pPr>
        <w:rPr>
          <w:color w:val="808080"/>
        </w:rPr>
      </w:pPr>
      <w:r>
        <w:rPr>
          <w:color w:val="808080"/>
        </w:rPr>
        <w:t>(Replaces RP-242415)</w:t>
      </w:r>
    </w:p>
    <w:p w14:paraId="2A196B87" w14:textId="77777777" w:rsidR="00494A59" w:rsidRDefault="00494A59" w:rsidP="00494A59">
      <w:pPr>
        <w:rPr>
          <w:rFonts w:ascii="Arial" w:hAnsi="Arial" w:cs="Arial"/>
          <w:b/>
        </w:rPr>
      </w:pPr>
      <w:r>
        <w:rPr>
          <w:rFonts w:ascii="Arial" w:hAnsi="Arial" w:cs="Arial"/>
          <w:b/>
        </w:rPr>
        <w:t xml:space="preserve">Abstract: </w:t>
      </w:r>
    </w:p>
    <w:p w14:paraId="2C3EE460" w14:textId="77777777" w:rsidR="00494A59" w:rsidRDefault="00494A59" w:rsidP="00494A59">
      <w:r>
        <w:t xml:space="preserve">Clarifications of the WID text in several paragraphs; Adjustments of Objectives, upon competition of Study Phase. </w:t>
      </w:r>
    </w:p>
    <w:p w14:paraId="03CBF18C" w14:textId="77777777" w:rsidR="00494A59" w:rsidRDefault="00494A59" w:rsidP="00494A59">
      <w:pPr>
        <w:rPr>
          <w:rFonts w:ascii="Arial" w:hAnsi="Arial" w:cs="Arial"/>
          <w:b/>
        </w:rPr>
      </w:pPr>
      <w:r>
        <w:rPr>
          <w:rFonts w:ascii="Arial" w:hAnsi="Arial" w:cs="Arial"/>
          <w:b/>
        </w:rPr>
        <w:t xml:space="preserve">Discussion: </w:t>
      </w:r>
    </w:p>
    <w:p w14:paraId="41FE43F4" w14:textId="77777777" w:rsidR="00494A59" w:rsidRDefault="00494A59" w:rsidP="00494A59">
      <w:r>
        <w:t>MCC: revised WID without revision marks?</w:t>
      </w:r>
    </w:p>
    <w:p w14:paraId="5281B50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RP-243252</w:t>
      </w:r>
      <w:r>
        <w:rPr>
          <w:color w:val="993300"/>
          <w:u w:val="single"/>
        </w:rPr>
        <w:t>.</w:t>
      </w:r>
    </w:p>
    <w:p w14:paraId="550B32D3" w14:textId="77777777" w:rsidR="00494A59" w:rsidRDefault="00494A59" w:rsidP="00494A59">
      <w:pPr>
        <w:rPr>
          <w:rFonts w:ascii="Arial" w:hAnsi="Arial" w:cs="Arial"/>
          <w:b/>
          <w:sz w:val="24"/>
        </w:rPr>
      </w:pPr>
      <w:r>
        <w:rPr>
          <w:rFonts w:ascii="Arial" w:hAnsi="Arial" w:cs="Arial"/>
          <w:b/>
          <w:color w:val="0000FF"/>
          <w:sz w:val="24"/>
        </w:rPr>
        <w:t>RP-243252</w:t>
      </w:r>
      <w:r>
        <w:rPr>
          <w:rFonts w:ascii="Arial" w:hAnsi="Arial" w:cs="Arial"/>
          <w:b/>
          <w:color w:val="0000FF"/>
          <w:sz w:val="24"/>
        </w:rPr>
        <w:tab/>
      </w:r>
      <w:r>
        <w:rPr>
          <w:rFonts w:ascii="Arial" w:hAnsi="Arial" w:cs="Arial"/>
          <w:b/>
          <w:sz w:val="24"/>
        </w:rPr>
        <w:t>Revised WID for introduction of IoT-NTN TDD mode</w:t>
      </w:r>
    </w:p>
    <w:p w14:paraId="29A99B9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6AC31957" w14:textId="77777777" w:rsidR="00494A59" w:rsidRDefault="00494A59" w:rsidP="00494A59">
      <w:pPr>
        <w:rPr>
          <w:color w:val="808080"/>
        </w:rPr>
      </w:pPr>
      <w:r>
        <w:rPr>
          <w:color w:val="808080"/>
        </w:rPr>
        <w:t>(Replaces RP-242650)</w:t>
      </w:r>
    </w:p>
    <w:p w14:paraId="59B019D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RP-243264</w:t>
      </w:r>
      <w:r>
        <w:rPr>
          <w:color w:val="993300"/>
          <w:u w:val="single"/>
        </w:rPr>
        <w:t>.</w:t>
      </w:r>
    </w:p>
    <w:p w14:paraId="53DD0568" w14:textId="77777777" w:rsidR="00494A59" w:rsidRDefault="00494A59" w:rsidP="00494A59">
      <w:pPr>
        <w:rPr>
          <w:rFonts w:ascii="Arial" w:hAnsi="Arial" w:cs="Arial"/>
          <w:b/>
          <w:sz w:val="24"/>
        </w:rPr>
      </w:pPr>
      <w:r>
        <w:rPr>
          <w:rFonts w:ascii="Arial" w:hAnsi="Arial" w:cs="Arial"/>
          <w:b/>
          <w:color w:val="0000FF"/>
          <w:sz w:val="24"/>
        </w:rPr>
        <w:t>RP-243264</w:t>
      </w:r>
      <w:r>
        <w:rPr>
          <w:rFonts w:ascii="Arial" w:hAnsi="Arial" w:cs="Arial"/>
          <w:b/>
          <w:color w:val="0000FF"/>
          <w:sz w:val="24"/>
        </w:rPr>
        <w:tab/>
      </w:r>
      <w:r>
        <w:rPr>
          <w:rFonts w:ascii="Arial" w:hAnsi="Arial" w:cs="Arial"/>
          <w:b/>
          <w:sz w:val="24"/>
        </w:rPr>
        <w:t>Revised WID for introduction of IoT-NTN TDD mode</w:t>
      </w:r>
    </w:p>
    <w:p w14:paraId="6125439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6D9FE042" w14:textId="77777777" w:rsidR="00494A59" w:rsidRDefault="00494A59" w:rsidP="00494A59">
      <w:pPr>
        <w:rPr>
          <w:color w:val="808080"/>
        </w:rPr>
      </w:pPr>
      <w:r>
        <w:rPr>
          <w:color w:val="808080"/>
        </w:rPr>
        <w:t>(Replaces RP-243252)</w:t>
      </w:r>
    </w:p>
    <w:p w14:paraId="296B38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RP-243293</w:t>
      </w:r>
      <w:r>
        <w:rPr>
          <w:color w:val="993300"/>
          <w:u w:val="single"/>
        </w:rPr>
        <w:t>.</w:t>
      </w:r>
    </w:p>
    <w:p w14:paraId="115D3EE5" w14:textId="77777777" w:rsidR="00494A59" w:rsidRDefault="00494A59" w:rsidP="00494A59">
      <w:pPr>
        <w:rPr>
          <w:rFonts w:ascii="Arial" w:hAnsi="Arial" w:cs="Arial"/>
          <w:b/>
          <w:sz w:val="24"/>
        </w:rPr>
      </w:pPr>
      <w:r>
        <w:rPr>
          <w:rFonts w:ascii="Arial" w:hAnsi="Arial" w:cs="Arial"/>
          <w:b/>
          <w:color w:val="0000FF"/>
          <w:sz w:val="24"/>
        </w:rPr>
        <w:t>RP-243293</w:t>
      </w:r>
      <w:r>
        <w:rPr>
          <w:rFonts w:ascii="Arial" w:hAnsi="Arial" w:cs="Arial"/>
          <w:b/>
          <w:color w:val="0000FF"/>
          <w:sz w:val="24"/>
        </w:rPr>
        <w:tab/>
      </w:r>
      <w:r>
        <w:rPr>
          <w:rFonts w:ascii="Arial" w:hAnsi="Arial" w:cs="Arial"/>
          <w:b/>
          <w:sz w:val="24"/>
        </w:rPr>
        <w:t>Revised WID for introduction of IoT-NTN TDD mode</w:t>
      </w:r>
    </w:p>
    <w:p w14:paraId="4142902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31A06A5A" w14:textId="77777777" w:rsidR="00494A59" w:rsidRDefault="00494A59" w:rsidP="00494A59">
      <w:pPr>
        <w:rPr>
          <w:color w:val="808080"/>
        </w:rPr>
      </w:pPr>
      <w:r>
        <w:rPr>
          <w:color w:val="808080"/>
        </w:rPr>
        <w:t>(Replaces RP-243264)</w:t>
      </w:r>
    </w:p>
    <w:p w14:paraId="721CDE2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367BE" w14:textId="77777777" w:rsidR="00494A59" w:rsidRDefault="00494A59" w:rsidP="00494A59">
      <w:pPr>
        <w:pStyle w:val="Heading3"/>
      </w:pPr>
      <w:bookmarkStart w:id="290" w:name="_Toc189232955"/>
      <w:bookmarkStart w:id="291" w:name="_Toc189421671"/>
      <w:r>
        <w:lastRenderedPageBreak/>
        <w:t>10.5</w:t>
      </w:r>
      <w:r>
        <w:tab/>
        <w:t>Small Technical Enhancements and Improvements for REL-19 [TEI19]</w:t>
      </w:r>
      <w:bookmarkEnd w:id="290"/>
      <w:bookmarkEnd w:id="291"/>
    </w:p>
    <w:p w14:paraId="442FBB51" w14:textId="77777777" w:rsidR="00494A59" w:rsidRDefault="00494A59" w:rsidP="00494A59">
      <w:pPr>
        <w:pStyle w:val="Heading3"/>
      </w:pPr>
      <w:bookmarkStart w:id="292" w:name="_Toc189232956"/>
      <w:bookmarkStart w:id="293" w:name="_Toc189421672"/>
      <w:r>
        <w:t>10.6</w:t>
      </w:r>
      <w:r>
        <w:tab/>
        <w:t>Closed REL-19 LTE SIs</w:t>
      </w:r>
      <w:bookmarkEnd w:id="292"/>
      <w:bookmarkEnd w:id="293"/>
    </w:p>
    <w:p w14:paraId="7631DD5A" w14:textId="77777777" w:rsidR="00494A59" w:rsidRDefault="00494A59" w:rsidP="00494A59">
      <w:pPr>
        <w:pStyle w:val="Heading3"/>
      </w:pPr>
      <w:bookmarkStart w:id="294" w:name="_Toc189232957"/>
      <w:bookmarkStart w:id="295" w:name="_Toc189421673"/>
      <w:r>
        <w:t>10.7</w:t>
      </w:r>
      <w:r>
        <w:tab/>
        <w:t>Closed REL-19 LTE WIs</w:t>
      </w:r>
      <w:bookmarkEnd w:id="294"/>
      <w:bookmarkEnd w:id="295"/>
    </w:p>
    <w:p w14:paraId="7205B81C" w14:textId="77777777" w:rsidR="00494A59" w:rsidRDefault="00494A59" w:rsidP="00494A59">
      <w:pPr>
        <w:pStyle w:val="Heading3"/>
      </w:pPr>
      <w:bookmarkStart w:id="296" w:name="_Toc189232958"/>
      <w:bookmarkStart w:id="297" w:name="_Toc189421674"/>
      <w:r>
        <w:t>10.8</w:t>
      </w:r>
      <w:r>
        <w:tab/>
        <w:t>LTE UE capabilities/UE categories</w:t>
      </w:r>
      <w:bookmarkEnd w:id="296"/>
      <w:bookmarkEnd w:id="297"/>
    </w:p>
    <w:p w14:paraId="6074F219" w14:textId="77777777" w:rsidR="00494A59" w:rsidRDefault="00494A59" w:rsidP="00494A59">
      <w:pPr>
        <w:rPr>
          <w:rFonts w:ascii="Arial" w:hAnsi="Arial" w:cs="Arial"/>
          <w:b/>
          <w:sz w:val="24"/>
        </w:rPr>
      </w:pPr>
      <w:r>
        <w:rPr>
          <w:rFonts w:ascii="Arial" w:hAnsi="Arial" w:cs="Arial"/>
          <w:b/>
          <w:color w:val="0000FF"/>
          <w:sz w:val="24"/>
        </w:rPr>
        <w:t>RP-243220</w:t>
      </w:r>
      <w:r>
        <w:rPr>
          <w:rFonts w:ascii="Arial" w:hAnsi="Arial" w:cs="Arial"/>
          <w:b/>
          <w:color w:val="0000FF"/>
          <w:sz w:val="24"/>
        </w:rPr>
        <w:tab/>
      </w:r>
      <w:r>
        <w:rPr>
          <w:rFonts w:ascii="Arial" w:hAnsi="Arial" w:cs="Arial"/>
          <w:b/>
          <w:sz w:val="24"/>
        </w:rPr>
        <w:t>LTE UE capabilities</w:t>
      </w:r>
    </w:p>
    <w:p w14:paraId="0178808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E76D8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257AB" w14:textId="77777777" w:rsidR="00494A59" w:rsidRDefault="00494A59" w:rsidP="00494A59">
      <w:pPr>
        <w:pStyle w:val="Heading2"/>
      </w:pPr>
      <w:bookmarkStart w:id="298" w:name="_Toc189232959"/>
      <w:bookmarkStart w:id="299" w:name="_Toc189421675"/>
      <w:r>
        <w:t>11</w:t>
      </w:r>
      <w:r>
        <w:tab/>
        <w:t>UMTS</w:t>
      </w:r>
      <w:bookmarkEnd w:id="298"/>
      <w:bookmarkEnd w:id="299"/>
    </w:p>
    <w:p w14:paraId="12CA2F3A" w14:textId="77777777" w:rsidR="00494A59" w:rsidRDefault="00494A59" w:rsidP="00494A59">
      <w:r>
        <w:t>NOTE: This agenda item covers UMTS topics of all releases except UMTS UE conformance aspects which are covered under AI13. Topics affecting UMTS and LTE are covered under AI 10.</w:t>
      </w:r>
    </w:p>
    <w:p w14:paraId="718275BF" w14:textId="77777777" w:rsidR="00494A59" w:rsidRDefault="00494A59" w:rsidP="00494A59">
      <w:pPr>
        <w:pStyle w:val="Heading2"/>
      </w:pPr>
      <w:bookmarkStart w:id="300" w:name="_Toc189232960"/>
      <w:bookmarkStart w:id="301" w:name="_Toc189421676"/>
      <w:r>
        <w:t>12</w:t>
      </w:r>
      <w:r>
        <w:tab/>
        <w:t>GERAN</w:t>
      </w:r>
      <w:bookmarkEnd w:id="300"/>
      <w:bookmarkEnd w:id="301"/>
    </w:p>
    <w:p w14:paraId="34EC0AA3" w14:textId="77777777" w:rsidR="00494A59" w:rsidRDefault="00494A59" w:rsidP="00494A59">
      <w:r>
        <w:t>NOTE: This agenda item covers GERAN topics of all releases except GERAN MS conformance aspects which are covered under AI13. Topics affecting GERAN and UMTS are covered under AI 11.</w:t>
      </w:r>
    </w:p>
    <w:p w14:paraId="5E60D891" w14:textId="77777777" w:rsidR="00494A59" w:rsidRDefault="00494A59" w:rsidP="00494A59">
      <w:pPr>
        <w:pStyle w:val="Heading2"/>
      </w:pPr>
      <w:bookmarkStart w:id="302" w:name="_Toc189232961"/>
      <w:bookmarkStart w:id="303" w:name="_Toc189421677"/>
      <w:r>
        <w:t>13</w:t>
      </w:r>
      <w:r>
        <w:tab/>
        <w:t>New, open, closed RAN5 UE Conformance testing WIs and SIs</w:t>
      </w:r>
      <w:bookmarkEnd w:id="302"/>
      <w:bookmarkEnd w:id="303"/>
    </w:p>
    <w:p w14:paraId="44612C36" w14:textId="77777777" w:rsidR="00494A59" w:rsidRDefault="00494A59" w:rsidP="00494A59">
      <w:r>
        <w:t>NOTE: For closed WIs/SIs of REL-x and before and for TEIx_Test with x&lt;=18 see agenda item 14.</w:t>
      </w:r>
    </w:p>
    <w:p w14:paraId="5EE9DEEB" w14:textId="77777777" w:rsidR="00494A59" w:rsidRDefault="00494A59" w:rsidP="00494A59">
      <w:pPr>
        <w:pStyle w:val="Heading3"/>
      </w:pPr>
      <w:bookmarkStart w:id="304" w:name="_Toc189232962"/>
      <w:bookmarkStart w:id="305" w:name="_Toc189421678"/>
      <w:r>
        <w:t>13.1</w:t>
      </w:r>
      <w:r>
        <w:tab/>
        <w:t>New WI/SI proposals for UE conformance testing (led by RAN5)</w:t>
      </w:r>
      <w:bookmarkEnd w:id="304"/>
      <w:bookmarkEnd w:id="305"/>
    </w:p>
    <w:p w14:paraId="4D19CC44" w14:textId="77777777" w:rsidR="00494A59" w:rsidRDefault="00494A59" w:rsidP="00494A59">
      <w:pPr>
        <w:rPr>
          <w:rFonts w:ascii="Arial" w:hAnsi="Arial" w:cs="Arial"/>
          <w:b/>
          <w:sz w:val="24"/>
        </w:rPr>
      </w:pPr>
      <w:r>
        <w:rPr>
          <w:rFonts w:ascii="Arial" w:hAnsi="Arial" w:cs="Arial"/>
          <w:b/>
          <w:color w:val="0000FF"/>
          <w:sz w:val="24"/>
        </w:rPr>
        <w:t>RP-242495</w:t>
      </w:r>
      <w:r>
        <w:rPr>
          <w:rFonts w:ascii="Arial" w:hAnsi="Arial" w:cs="Arial"/>
          <w:b/>
          <w:color w:val="0000FF"/>
          <w:sz w:val="24"/>
        </w:rPr>
        <w:tab/>
      </w:r>
      <w:r>
        <w:rPr>
          <w:rFonts w:ascii="Arial" w:hAnsi="Arial" w:cs="Arial"/>
          <w:b/>
          <w:sz w:val="24"/>
        </w:rPr>
        <w:t>New WID on UE Conformance - Alignment of eCall over IMS with CEN</w:t>
      </w:r>
    </w:p>
    <w:p w14:paraId="71BE1FF2"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Technologies Int</w:t>
      </w:r>
    </w:p>
    <w:p w14:paraId="25DC7F8D" w14:textId="77777777" w:rsidR="00494A59" w:rsidRDefault="00494A59" w:rsidP="00494A59">
      <w:pPr>
        <w:rPr>
          <w:rFonts w:ascii="Arial" w:hAnsi="Arial" w:cs="Arial"/>
          <w:b/>
        </w:rPr>
      </w:pPr>
      <w:r>
        <w:rPr>
          <w:rFonts w:ascii="Arial" w:hAnsi="Arial" w:cs="Arial"/>
          <w:b/>
        </w:rPr>
        <w:t xml:space="preserve">Abstract: </w:t>
      </w:r>
    </w:p>
    <w:p w14:paraId="171608C9" w14:textId="77777777" w:rsidR="00494A59" w:rsidRDefault="00494A59" w:rsidP="00494A59">
      <w:r>
        <w:t>tested: CT1 REL-19 WI eCallCEN</w:t>
      </w:r>
    </w:p>
    <w:p w14:paraId="435BC2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67E7D" w14:textId="77777777" w:rsidR="00494A59" w:rsidRDefault="00494A59" w:rsidP="00494A59">
      <w:pPr>
        <w:rPr>
          <w:rFonts w:ascii="Arial" w:hAnsi="Arial" w:cs="Arial"/>
          <w:b/>
          <w:sz w:val="24"/>
        </w:rPr>
      </w:pPr>
      <w:r>
        <w:rPr>
          <w:rFonts w:ascii="Arial" w:hAnsi="Arial" w:cs="Arial"/>
          <w:b/>
          <w:color w:val="0000FF"/>
          <w:sz w:val="24"/>
        </w:rPr>
        <w:t>RP-242648</w:t>
      </w:r>
      <w:r>
        <w:rPr>
          <w:rFonts w:ascii="Arial" w:hAnsi="Arial" w:cs="Arial"/>
          <w:b/>
          <w:color w:val="0000FF"/>
          <w:sz w:val="24"/>
        </w:rPr>
        <w:tab/>
      </w:r>
      <w:r>
        <w:rPr>
          <w:rFonts w:ascii="Arial" w:hAnsi="Arial" w:cs="Arial"/>
          <w:b/>
          <w:sz w:val="24"/>
        </w:rPr>
        <w:t>New WID on UE Conformance – New NR FDD bands for RedCap (Reduced Capability)</w:t>
      </w:r>
    </w:p>
    <w:p w14:paraId="6F9F5853"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F0C5CF7" w14:textId="77777777" w:rsidR="00494A59" w:rsidRDefault="00494A59" w:rsidP="00494A59">
      <w:pPr>
        <w:rPr>
          <w:rFonts w:ascii="Arial" w:hAnsi="Arial" w:cs="Arial"/>
          <w:b/>
        </w:rPr>
      </w:pPr>
      <w:r>
        <w:rPr>
          <w:rFonts w:ascii="Arial" w:hAnsi="Arial" w:cs="Arial"/>
          <w:b/>
        </w:rPr>
        <w:t xml:space="preserve">Abstract: </w:t>
      </w:r>
    </w:p>
    <w:p w14:paraId="28575077" w14:textId="77777777" w:rsidR="00494A59" w:rsidRDefault="00494A59" w:rsidP="00494A59">
      <w:r>
        <w:t>tested: Rel-18 RAN4 WI: NR_FDD_bands_R18_redcap-Core (completed in Dec.23)</w:t>
      </w:r>
    </w:p>
    <w:p w14:paraId="38B6ABD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A2872" w14:textId="77777777" w:rsidR="00494A59" w:rsidRDefault="00494A59" w:rsidP="00494A59">
      <w:pPr>
        <w:rPr>
          <w:rFonts w:ascii="Arial" w:hAnsi="Arial" w:cs="Arial"/>
          <w:b/>
          <w:sz w:val="24"/>
        </w:rPr>
      </w:pPr>
      <w:r>
        <w:rPr>
          <w:rFonts w:ascii="Arial" w:hAnsi="Arial" w:cs="Arial"/>
          <w:b/>
          <w:color w:val="0000FF"/>
          <w:sz w:val="24"/>
        </w:rPr>
        <w:lastRenderedPageBreak/>
        <w:t>RP-243094</w:t>
      </w:r>
      <w:r>
        <w:rPr>
          <w:rFonts w:ascii="Arial" w:hAnsi="Arial" w:cs="Arial"/>
          <w:b/>
          <w:color w:val="0000FF"/>
          <w:sz w:val="24"/>
        </w:rPr>
        <w:tab/>
      </w:r>
      <w:r>
        <w:rPr>
          <w:rFonts w:ascii="Arial" w:hAnsi="Arial" w:cs="Arial"/>
          <w:b/>
          <w:sz w:val="24"/>
        </w:rPr>
        <w:t>New WID on UE Conformance - New Rel-19 NR licensed bands and extension of existing NR bands</w:t>
      </w:r>
    </w:p>
    <w:p w14:paraId="7C1E8E1A"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3B3E82D7" w14:textId="77777777" w:rsidR="00494A59" w:rsidRDefault="00494A59" w:rsidP="00494A59">
      <w:pPr>
        <w:rPr>
          <w:rFonts w:ascii="Arial" w:hAnsi="Arial" w:cs="Arial"/>
          <w:b/>
        </w:rPr>
      </w:pPr>
      <w:r>
        <w:rPr>
          <w:rFonts w:ascii="Arial" w:hAnsi="Arial" w:cs="Arial"/>
          <w:b/>
        </w:rPr>
        <w:t xml:space="preserve">Abstract: </w:t>
      </w:r>
    </w:p>
    <w:p w14:paraId="682E54A2" w14:textId="77777777" w:rsidR="00494A59" w:rsidRDefault="00494A59" w:rsidP="00494A59">
      <w:r>
        <w:t>tested:</w:t>
      </w:r>
    </w:p>
    <w:p w14:paraId="5471C595" w14:textId="77777777" w:rsidR="00494A59" w:rsidRDefault="00494A59" w:rsidP="00494A59">
      <w:pPr>
        <w:rPr>
          <w:rFonts w:ascii="Arial" w:hAnsi="Arial" w:cs="Arial"/>
          <w:b/>
        </w:rPr>
      </w:pPr>
      <w:r>
        <w:rPr>
          <w:rFonts w:ascii="Arial" w:hAnsi="Arial" w:cs="Arial"/>
          <w:b/>
        </w:rPr>
        <w:t xml:space="preserve">Discussion: </w:t>
      </w:r>
    </w:p>
    <w:p w14:paraId="2BB5D333" w14:textId="77777777" w:rsidR="00494A59" w:rsidRDefault="00494A59" w:rsidP="00494A59">
      <w:r>
        <w:t>MCC: unclear which REL-19 WI(s) are tested here; approach similar as for existing testing WI NR_lic_bands_BW_R18-UEConTest (AI 13.4.3)?</w:t>
      </w:r>
    </w:p>
    <w:p w14:paraId="79741ED8" w14:textId="77777777" w:rsidR="00494A59" w:rsidRDefault="00494A59" w:rsidP="00494A59">
      <w:r>
        <w:t xml:space="preserve">RAN5 chair: there are no REL-19 WIs to be tested yet and therefore this WID (R5-247520) was not agreed (yet) to be submitted to RAN; but </w:t>
      </w:r>
      <w:r>
        <w:tab/>
        <w:t>R5-247519 was not submitted</w:t>
      </w:r>
    </w:p>
    <w:p w14:paraId="76D04412" w14:textId="77777777" w:rsidR="00494A59" w:rsidRDefault="00494A59" w:rsidP="00494A59">
      <w:r>
        <w:t xml:space="preserve">Huawei: will come back to </w:t>
      </w:r>
      <w:r>
        <w:tab/>
        <w:t>R5-247519 at RAN #107</w:t>
      </w:r>
    </w:p>
    <w:p w14:paraId="2ED04D4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104BF" w14:textId="77777777" w:rsidR="00494A59" w:rsidRDefault="00494A59" w:rsidP="00494A59">
      <w:pPr>
        <w:rPr>
          <w:rFonts w:ascii="Arial" w:hAnsi="Arial" w:cs="Arial"/>
          <w:b/>
          <w:sz w:val="24"/>
        </w:rPr>
      </w:pPr>
      <w:r>
        <w:rPr>
          <w:rFonts w:ascii="Arial" w:hAnsi="Arial" w:cs="Arial"/>
          <w:b/>
          <w:color w:val="0000FF"/>
          <w:sz w:val="24"/>
        </w:rPr>
        <w:t>RP-243116</w:t>
      </w:r>
      <w:r>
        <w:rPr>
          <w:rFonts w:ascii="Arial" w:hAnsi="Arial" w:cs="Arial"/>
          <w:b/>
          <w:color w:val="0000FF"/>
          <w:sz w:val="24"/>
        </w:rPr>
        <w:tab/>
      </w:r>
      <w:r>
        <w:rPr>
          <w:rFonts w:ascii="Arial" w:hAnsi="Arial" w:cs="Arial"/>
          <w:b/>
          <w:sz w:val="24"/>
        </w:rPr>
        <w:t>New WID on UE Conformance - Enhancements of NR Multicast and Broadcast Services including CT aspects</w:t>
      </w:r>
    </w:p>
    <w:p w14:paraId="5B8FBB19"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4099243" w14:textId="77777777" w:rsidR="00494A59" w:rsidRDefault="00494A59" w:rsidP="00494A59">
      <w:pPr>
        <w:rPr>
          <w:rFonts w:ascii="Arial" w:hAnsi="Arial" w:cs="Arial"/>
          <w:b/>
        </w:rPr>
      </w:pPr>
      <w:r>
        <w:rPr>
          <w:rFonts w:ascii="Arial" w:hAnsi="Arial" w:cs="Arial"/>
          <w:b/>
        </w:rPr>
        <w:t xml:space="preserve">Abstract: </w:t>
      </w:r>
    </w:p>
    <w:p w14:paraId="6E3CE88F" w14:textId="77777777" w:rsidR="00494A59" w:rsidRDefault="00494A59" w:rsidP="00494A59">
      <w:r>
        <w:t>tested: REL-18 WI NR_MBS_enh-Core (completed in Dec.23)</w:t>
      </w:r>
    </w:p>
    <w:p w14:paraId="31B2961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47F45" w14:textId="77777777" w:rsidR="00494A59" w:rsidRDefault="00494A59" w:rsidP="00494A59">
      <w:pPr>
        <w:pStyle w:val="Heading3"/>
      </w:pPr>
      <w:bookmarkStart w:id="306" w:name="_Toc189232963"/>
      <w:bookmarkStart w:id="307" w:name="_Toc189421679"/>
      <w:r>
        <w:t>13.2</w:t>
      </w:r>
      <w:r>
        <w:tab/>
        <w:t>Open Rel-16 WIs</w:t>
      </w:r>
      <w:bookmarkEnd w:id="306"/>
      <w:bookmarkEnd w:id="307"/>
    </w:p>
    <w:p w14:paraId="1803332A" w14:textId="77777777" w:rsidR="00494A59" w:rsidRDefault="00494A59" w:rsidP="00494A59">
      <w:pPr>
        <w:pStyle w:val="Heading4"/>
      </w:pPr>
      <w:bookmarkStart w:id="308" w:name="_Toc189232964"/>
      <w:bookmarkStart w:id="309" w:name="_Toc189421680"/>
      <w:r>
        <w:t>13.2.1</w:t>
      </w:r>
      <w:r>
        <w:tab/>
        <w:t>UE Conf. Test Aspects - Rel-16 NR CA and DC; and NR and LTE DC Configurations [NR_CADC_NR_LTE_DC_R16-UEConTest]</w:t>
      </w:r>
      <w:bookmarkEnd w:id="308"/>
      <w:bookmarkEnd w:id="309"/>
    </w:p>
    <w:p w14:paraId="4DCE9578" w14:textId="77777777" w:rsidR="00494A59" w:rsidRDefault="00494A59" w:rsidP="00494A59">
      <w:pPr>
        <w:rPr>
          <w:rFonts w:ascii="Arial" w:hAnsi="Arial" w:cs="Arial"/>
          <w:b/>
          <w:sz w:val="24"/>
        </w:rPr>
      </w:pPr>
      <w:r>
        <w:rPr>
          <w:rFonts w:ascii="Arial" w:hAnsi="Arial" w:cs="Arial"/>
          <w:b/>
          <w:color w:val="0000FF"/>
          <w:sz w:val="24"/>
        </w:rPr>
        <w:t>RP-242980</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0948F3D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EBE36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E82DA" w14:textId="77777777" w:rsidR="00494A59" w:rsidRDefault="00494A59" w:rsidP="00494A59">
      <w:pPr>
        <w:rPr>
          <w:rFonts w:ascii="Arial" w:hAnsi="Arial" w:cs="Arial"/>
          <w:b/>
          <w:sz w:val="24"/>
        </w:rPr>
      </w:pPr>
      <w:r>
        <w:rPr>
          <w:rFonts w:ascii="Arial" w:hAnsi="Arial" w:cs="Arial"/>
          <w:b/>
          <w:color w:val="0000FF"/>
          <w:sz w:val="24"/>
        </w:rPr>
        <w:t>RP-242665</w:t>
      </w:r>
      <w:r>
        <w:rPr>
          <w:rFonts w:ascii="Arial" w:hAnsi="Arial" w:cs="Arial"/>
          <w:b/>
          <w:color w:val="0000FF"/>
          <w:sz w:val="24"/>
        </w:rPr>
        <w:tab/>
      </w:r>
      <w:r>
        <w:rPr>
          <w:rFonts w:ascii="Arial" w:hAnsi="Arial" w:cs="Arial"/>
          <w:b/>
          <w:sz w:val="24"/>
        </w:rPr>
        <w:t>CR Pack on NR_CADC_NR_LTE_DC_R16-UEConTest - Pack 1/2</w:t>
      </w:r>
    </w:p>
    <w:p w14:paraId="632ECCA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6EB6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B57E9" w14:textId="77777777" w:rsidR="00494A59" w:rsidRDefault="00494A59" w:rsidP="00494A59">
      <w:pPr>
        <w:rPr>
          <w:rFonts w:ascii="Arial" w:hAnsi="Arial" w:cs="Arial"/>
          <w:b/>
          <w:sz w:val="24"/>
        </w:rPr>
      </w:pPr>
      <w:r>
        <w:rPr>
          <w:rFonts w:ascii="Arial" w:hAnsi="Arial" w:cs="Arial"/>
          <w:b/>
          <w:color w:val="0000FF"/>
          <w:sz w:val="24"/>
        </w:rPr>
        <w:t>RP-242666</w:t>
      </w:r>
      <w:r>
        <w:rPr>
          <w:rFonts w:ascii="Arial" w:hAnsi="Arial" w:cs="Arial"/>
          <w:b/>
          <w:color w:val="0000FF"/>
          <w:sz w:val="24"/>
        </w:rPr>
        <w:tab/>
      </w:r>
      <w:r>
        <w:rPr>
          <w:rFonts w:ascii="Arial" w:hAnsi="Arial" w:cs="Arial"/>
          <w:b/>
          <w:sz w:val="24"/>
        </w:rPr>
        <w:t>CR Pack on NR_CADC_NR_LTE_DC_R16-UEConTest - Pack 2/2</w:t>
      </w:r>
    </w:p>
    <w:p w14:paraId="72486D9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A0516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FD4D4" w14:textId="77777777" w:rsidR="00494A59" w:rsidRDefault="00494A59" w:rsidP="00494A59">
      <w:pPr>
        <w:pStyle w:val="Heading4"/>
      </w:pPr>
      <w:bookmarkStart w:id="310" w:name="_Toc189232965"/>
      <w:bookmarkStart w:id="311" w:name="_Toc189421681"/>
      <w:r>
        <w:lastRenderedPageBreak/>
        <w:t>13.2.2</w:t>
      </w:r>
      <w:r>
        <w:tab/>
        <w:t>UE Conf. Test Aspects - 5G V2X with NR SL [RAN5 WI: 5G_V2X_NRSL_eV2XARC-UEConTest]</w:t>
      </w:r>
      <w:bookmarkEnd w:id="310"/>
      <w:bookmarkEnd w:id="311"/>
    </w:p>
    <w:p w14:paraId="0B749EE3" w14:textId="77777777" w:rsidR="00494A59" w:rsidRDefault="00494A59" w:rsidP="00494A59">
      <w:pPr>
        <w:rPr>
          <w:rFonts w:ascii="Arial" w:hAnsi="Arial" w:cs="Arial"/>
          <w:b/>
          <w:sz w:val="24"/>
        </w:rPr>
      </w:pPr>
      <w:r>
        <w:rPr>
          <w:rFonts w:ascii="Arial" w:hAnsi="Arial" w:cs="Arial"/>
          <w:b/>
          <w:color w:val="0000FF"/>
          <w:sz w:val="24"/>
        </w:rPr>
        <w:t>RP-243083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1400241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752D9E" w14:textId="77777777" w:rsidR="00494A59" w:rsidRDefault="00494A59" w:rsidP="00494A59">
      <w:pPr>
        <w:rPr>
          <w:rFonts w:ascii="Arial" w:hAnsi="Arial" w:cs="Arial"/>
          <w:b/>
        </w:rPr>
      </w:pPr>
      <w:r>
        <w:rPr>
          <w:rFonts w:ascii="Arial" w:hAnsi="Arial" w:cs="Arial"/>
          <w:b/>
        </w:rPr>
        <w:t xml:space="preserve">Abstract: </w:t>
      </w:r>
    </w:p>
    <w:p w14:paraId="7E63E721" w14:textId="77777777" w:rsidR="00494A59" w:rsidRDefault="00494A59" w:rsidP="00494A59">
      <w:r>
        <w:t>Completion: 85% (+12%); Target: Jun 2025(+6 months)</w:t>
      </w:r>
    </w:p>
    <w:p w14:paraId="59A6C9E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DB3DB" w14:textId="77777777" w:rsidR="00494A59" w:rsidRDefault="00494A59" w:rsidP="00494A59">
      <w:pPr>
        <w:rPr>
          <w:rFonts w:ascii="Arial" w:hAnsi="Arial" w:cs="Arial"/>
          <w:b/>
          <w:sz w:val="24"/>
        </w:rPr>
      </w:pPr>
      <w:r>
        <w:rPr>
          <w:rFonts w:ascii="Arial" w:hAnsi="Arial" w:cs="Arial"/>
          <w:b/>
          <w:color w:val="0000FF"/>
          <w:sz w:val="24"/>
        </w:rPr>
        <w:t>RP-242667</w:t>
      </w:r>
      <w:r>
        <w:rPr>
          <w:rFonts w:ascii="Arial" w:hAnsi="Arial" w:cs="Arial"/>
          <w:b/>
          <w:color w:val="0000FF"/>
          <w:sz w:val="24"/>
        </w:rPr>
        <w:tab/>
      </w:r>
      <w:r>
        <w:rPr>
          <w:rFonts w:ascii="Arial" w:hAnsi="Arial" w:cs="Arial"/>
          <w:b/>
          <w:sz w:val="24"/>
        </w:rPr>
        <w:t>CR Pack on 5G_V2X_NRSL_eV2XARC-UEConTest - Pack 1/3</w:t>
      </w:r>
    </w:p>
    <w:p w14:paraId="3309D73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9125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3C505" w14:textId="77777777" w:rsidR="00494A59" w:rsidRDefault="00494A59" w:rsidP="00494A59">
      <w:pPr>
        <w:rPr>
          <w:rFonts w:ascii="Arial" w:hAnsi="Arial" w:cs="Arial"/>
          <w:b/>
          <w:sz w:val="24"/>
        </w:rPr>
      </w:pPr>
      <w:r>
        <w:rPr>
          <w:rFonts w:ascii="Arial" w:hAnsi="Arial" w:cs="Arial"/>
          <w:b/>
          <w:color w:val="0000FF"/>
          <w:sz w:val="24"/>
        </w:rPr>
        <w:t>RP-242668</w:t>
      </w:r>
      <w:r>
        <w:rPr>
          <w:rFonts w:ascii="Arial" w:hAnsi="Arial" w:cs="Arial"/>
          <w:b/>
          <w:color w:val="0000FF"/>
          <w:sz w:val="24"/>
        </w:rPr>
        <w:tab/>
      </w:r>
      <w:r>
        <w:rPr>
          <w:rFonts w:ascii="Arial" w:hAnsi="Arial" w:cs="Arial"/>
          <w:b/>
          <w:sz w:val="24"/>
        </w:rPr>
        <w:t>CR Pack on 5G_V2X_NRSL_eV2XARC-UEConTest - Pack 2/3</w:t>
      </w:r>
    </w:p>
    <w:p w14:paraId="6ABA0EE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DBB08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1073C" w14:textId="77777777" w:rsidR="00494A59" w:rsidRDefault="00494A59" w:rsidP="00494A59">
      <w:pPr>
        <w:rPr>
          <w:rFonts w:ascii="Arial" w:hAnsi="Arial" w:cs="Arial"/>
          <w:b/>
          <w:sz w:val="24"/>
        </w:rPr>
      </w:pPr>
      <w:r>
        <w:rPr>
          <w:rFonts w:ascii="Arial" w:hAnsi="Arial" w:cs="Arial"/>
          <w:b/>
          <w:color w:val="0000FF"/>
          <w:sz w:val="24"/>
        </w:rPr>
        <w:t>RP-242669</w:t>
      </w:r>
      <w:r>
        <w:rPr>
          <w:rFonts w:ascii="Arial" w:hAnsi="Arial" w:cs="Arial"/>
          <w:b/>
          <w:color w:val="0000FF"/>
          <w:sz w:val="24"/>
        </w:rPr>
        <w:tab/>
      </w:r>
      <w:r>
        <w:rPr>
          <w:rFonts w:ascii="Arial" w:hAnsi="Arial" w:cs="Arial"/>
          <w:b/>
          <w:sz w:val="24"/>
        </w:rPr>
        <w:t>CR Pack on 5G_V2X_NRSL_eV2XARC-UEConTest - Pack 3/3</w:t>
      </w:r>
    </w:p>
    <w:p w14:paraId="214F65E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0653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2890B" w14:textId="77777777" w:rsidR="00494A59" w:rsidRDefault="00494A59" w:rsidP="00494A59">
      <w:pPr>
        <w:pStyle w:val="Heading4"/>
      </w:pPr>
      <w:bookmarkStart w:id="312" w:name="_Toc189232966"/>
      <w:bookmarkStart w:id="313" w:name="_Toc189421682"/>
      <w:r>
        <w:t>13.2.3</w:t>
      </w:r>
      <w:r>
        <w:tab/>
        <w:t>UE Conf. Test Aspects - NR-based access to unlicensed spectrum [RAN5 WI: NR_unlic-UEConTest]</w:t>
      </w:r>
      <w:bookmarkEnd w:id="312"/>
      <w:bookmarkEnd w:id="313"/>
    </w:p>
    <w:p w14:paraId="034049C9" w14:textId="77777777" w:rsidR="00494A59" w:rsidRDefault="00494A59" w:rsidP="00494A59">
      <w:pPr>
        <w:rPr>
          <w:rFonts w:ascii="Arial" w:hAnsi="Arial" w:cs="Arial"/>
          <w:b/>
          <w:sz w:val="24"/>
        </w:rPr>
      </w:pPr>
      <w:r>
        <w:rPr>
          <w:rFonts w:ascii="Arial" w:hAnsi="Arial" w:cs="Arial"/>
          <w:b/>
          <w:color w:val="0000FF"/>
          <w:sz w:val="24"/>
        </w:rPr>
        <w:t>RP-242896</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545B4EE1"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4DEDE3AF" w14:textId="77777777" w:rsidR="00494A59" w:rsidRDefault="00494A59" w:rsidP="00494A59">
      <w:pPr>
        <w:rPr>
          <w:rFonts w:ascii="Arial" w:hAnsi="Arial" w:cs="Arial"/>
          <w:b/>
        </w:rPr>
      </w:pPr>
      <w:r>
        <w:rPr>
          <w:rFonts w:ascii="Arial" w:hAnsi="Arial" w:cs="Arial"/>
          <w:b/>
        </w:rPr>
        <w:t xml:space="preserve">Abstract: </w:t>
      </w:r>
    </w:p>
    <w:p w14:paraId="3A44882B" w14:textId="77777777" w:rsidR="00494A59" w:rsidRDefault="00494A59" w:rsidP="00494A59">
      <w:r>
        <w:t xml:space="preserve">Overall 94% </w:t>
      </w:r>
    </w:p>
    <w:p w14:paraId="72289A0F" w14:textId="77777777" w:rsidR="00494A59" w:rsidRDefault="00494A59" w:rsidP="00494A59">
      <w:r>
        <w:t>Target completion: Mar 2025 (+3 months)</w:t>
      </w:r>
    </w:p>
    <w:p w14:paraId="1AAB136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359AA" w14:textId="77777777" w:rsidR="00494A59" w:rsidRDefault="00494A59" w:rsidP="00494A59">
      <w:pPr>
        <w:rPr>
          <w:rFonts w:ascii="Arial" w:hAnsi="Arial" w:cs="Arial"/>
          <w:b/>
          <w:sz w:val="24"/>
        </w:rPr>
      </w:pPr>
      <w:r>
        <w:rPr>
          <w:rFonts w:ascii="Arial" w:hAnsi="Arial" w:cs="Arial"/>
          <w:b/>
          <w:color w:val="0000FF"/>
          <w:sz w:val="24"/>
        </w:rPr>
        <w:t>RP-242670</w:t>
      </w:r>
      <w:r>
        <w:rPr>
          <w:rFonts w:ascii="Arial" w:hAnsi="Arial" w:cs="Arial"/>
          <w:b/>
          <w:color w:val="0000FF"/>
          <w:sz w:val="24"/>
        </w:rPr>
        <w:tab/>
      </w:r>
      <w:r>
        <w:rPr>
          <w:rFonts w:ascii="Arial" w:hAnsi="Arial" w:cs="Arial"/>
          <w:b/>
          <w:sz w:val="24"/>
        </w:rPr>
        <w:t>CR Pack on NR_unlic-UEConTest - Pack 1/5</w:t>
      </w:r>
    </w:p>
    <w:p w14:paraId="7163980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C83D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A783F" w14:textId="77777777" w:rsidR="00494A59" w:rsidRDefault="00494A59" w:rsidP="00494A59">
      <w:pPr>
        <w:rPr>
          <w:rFonts w:ascii="Arial" w:hAnsi="Arial" w:cs="Arial"/>
          <w:b/>
          <w:sz w:val="24"/>
        </w:rPr>
      </w:pPr>
      <w:r>
        <w:rPr>
          <w:rFonts w:ascii="Arial" w:hAnsi="Arial" w:cs="Arial"/>
          <w:b/>
          <w:color w:val="0000FF"/>
          <w:sz w:val="24"/>
        </w:rPr>
        <w:t>RP-242671</w:t>
      </w:r>
      <w:r>
        <w:rPr>
          <w:rFonts w:ascii="Arial" w:hAnsi="Arial" w:cs="Arial"/>
          <w:b/>
          <w:color w:val="0000FF"/>
          <w:sz w:val="24"/>
        </w:rPr>
        <w:tab/>
      </w:r>
      <w:r>
        <w:rPr>
          <w:rFonts w:ascii="Arial" w:hAnsi="Arial" w:cs="Arial"/>
          <w:b/>
          <w:sz w:val="24"/>
        </w:rPr>
        <w:t>CR Pack on NR_unlic-UEConTest - Pack 2/5</w:t>
      </w:r>
    </w:p>
    <w:p w14:paraId="3213B1A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92FFF4"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1F486" w14:textId="77777777" w:rsidR="00494A59" w:rsidRDefault="00494A59" w:rsidP="00494A59">
      <w:pPr>
        <w:rPr>
          <w:rFonts w:ascii="Arial" w:hAnsi="Arial" w:cs="Arial"/>
          <w:b/>
          <w:sz w:val="24"/>
        </w:rPr>
      </w:pPr>
      <w:r>
        <w:rPr>
          <w:rFonts w:ascii="Arial" w:hAnsi="Arial" w:cs="Arial"/>
          <w:b/>
          <w:color w:val="0000FF"/>
          <w:sz w:val="24"/>
        </w:rPr>
        <w:t>RP-242672</w:t>
      </w:r>
      <w:r>
        <w:rPr>
          <w:rFonts w:ascii="Arial" w:hAnsi="Arial" w:cs="Arial"/>
          <w:b/>
          <w:color w:val="0000FF"/>
          <w:sz w:val="24"/>
        </w:rPr>
        <w:tab/>
      </w:r>
      <w:r>
        <w:rPr>
          <w:rFonts w:ascii="Arial" w:hAnsi="Arial" w:cs="Arial"/>
          <w:b/>
          <w:sz w:val="24"/>
        </w:rPr>
        <w:t>CR Pack on NR_unlic-UEConTest - Pack 3/5</w:t>
      </w:r>
    </w:p>
    <w:p w14:paraId="00BEC46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8233E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F235A" w14:textId="77777777" w:rsidR="00494A59" w:rsidRDefault="00494A59" w:rsidP="00494A59">
      <w:pPr>
        <w:rPr>
          <w:rFonts w:ascii="Arial" w:hAnsi="Arial" w:cs="Arial"/>
          <w:b/>
          <w:sz w:val="24"/>
        </w:rPr>
      </w:pPr>
      <w:r>
        <w:rPr>
          <w:rFonts w:ascii="Arial" w:hAnsi="Arial" w:cs="Arial"/>
          <w:b/>
          <w:color w:val="0000FF"/>
          <w:sz w:val="24"/>
        </w:rPr>
        <w:t>RP-242673</w:t>
      </w:r>
      <w:r>
        <w:rPr>
          <w:rFonts w:ascii="Arial" w:hAnsi="Arial" w:cs="Arial"/>
          <w:b/>
          <w:color w:val="0000FF"/>
          <w:sz w:val="24"/>
        </w:rPr>
        <w:tab/>
      </w:r>
      <w:r>
        <w:rPr>
          <w:rFonts w:ascii="Arial" w:hAnsi="Arial" w:cs="Arial"/>
          <w:b/>
          <w:sz w:val="24"/>
        </w:rPr>
        <w:t>CR Pack on NR_unlic-UEConTest - Pack 4/5</w:t>
      </w:r>
    </w:p>
    <w:p w14:paraId="3ECC1CA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73487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0FB37" w14:textId="77777777" w:rsidR="00494A59" w:rsidRDefault="00494A59" w:rsidP="00494A59">
      <w:pPr>
        <w:rPr>
          <w:rFonts w:ascii="Arial" w:hAnsi="Arial" w:cs="Arial"/>
          <w:b/>
          <w:sz w:val="24"/>
        </w:rPr>
      </w:pPr>
      <w:r>
        <w:rPr>
          <w:rFonts w:ascii="Arial" w:hAnsi="Arial" w:cs="Arial"/>
          <w:b/>
          <w:color w:val="0000FF"/>
          <w:sz w:val="24"/>
        </w:rPr>
        <w:t>RP-242674</w:t>
      </w:r>
      <w:r>
        <w:rPr>
          <w:rFonts w:ascii="Arial" w:hAnsi="Arial" w:cs="Arial"/>
          <w:b/>
          <w:color w:val="0000FF"/>
          <w:sz w:val="24"/>
        </w:rPr>
        <w:tab/>
      </w:r>
      <w:r>
        <w:rPr>
          <w:rFonts w:ascii="Arial" w:hAnsi="Arial" w:cs="Arial"/>
          <w:b/>
          <w:sz w:val="24"/>
        </w:rPr>
        <w:t>CR Pack on NR_unlic-UEConTest - Pack 5/5</w:t>
      </w:r>
    </w:p>
    <w:p w14:paraId="0CA246F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8977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20589" w14:textId="77777777" w:rsidR="00494A59" w:rsidRDefault="00494A59" w:rsidP="00494A59">
      <w:pPr>
        <w:pStyle w:val="Heading4"/>
      </w:pPr>
      <w:bookmarkStart w:id="314" w:name="_Toc189232967"/>
      <w:bookmarkStart w:id="315" w:name="_Toc189421683"/>
      <w:r>
        <w:t>13.2.4</w:t>
      </w:r>
      <w:r>
        <w:tab/>
        <w:t>UE Conf. Test Aspects - NR RRM enhancements [RAN5 WI: NR_RRM_enh-UEConTest]</w:t>
      </w:r>
      <w:bookmarkEnd w:id="314"/>
      <w:bookmarkEnd w:id="315"/>
    </w:p>
    <w:p w14:paraId="1A5B4E1C" w14:textId="77777777" w:rsidR="00494A59" w:rsidRDefault="00494A59" w:rsidP="00494A59">
      <w:pPr>
        <w:rPr>
          <w:rFonts w:ascii="Arial" w:hAnsi="Arial" w:cs="Arial"/>
          <w:b/>
          <w:sz w:val="24"/>
        </w:rPr>
      </w:pPr>
      <w:r>
        <w:rPr>
          <w:rFonts w:ascii="Arial" w:hAnsi="Arial" w:cs="Arial"/>
          <w:b/>
          <w:color w:val="0000FF"/>
          <w:sz w:val="24"/>
        </w:rPr>
        <w:t>RP-242769</w:t>
      </w:r>
      <w:r>
        <w:rPr>
          <w:rFonts w:ascii="Arial" w:hAnsi="Arial" w:cs="Arial"/>
          <w:b/>
          <w:color w:val="0000FF"/>
          <w:sz w:val="24"/>
        </w:rPr>
        <w:tab/>
      </w:r>
      <w:r>
        <w:rPr>
          <w:rFonts w:ascii="Arial" w:hAnsi="Arial" w:cs="Arial"/>
          <w:b/>
          <w:sz w:val="24"/>
        </w:rPr>
        <w:t>Status Report - UE Conformance Test Aspects - NR RRM enhancements</w:t>
      </w:r>
    </w:p>
    <w:p w14:paraId="3BD04CE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4122433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A1310" w14:textId="77777777" w:rsidR="00494A59" w:rsidRDefault="00494A59" w:rsidP="00494A59">
      <w:pPr>
        <w:rPr>
          <w:rFonts w:ascii="Arial" w:hAnsi="Arial" w:cs="Arial"/>
          <w:b/>
          <w:sz w:val="24"/>
        </w:rPr>
      </w:pPr>
      <w:r>
        <w:rPr>
          <w:rFonts w:ascii="Arial" w:hAnsi="Arial" w:cs="Arial"/>
          <w:b/>
          <w:color w:val="0000FF"/>
          <w:sz w:val="24"/>
        </w:rPr>
        <w:t>RP-242675</w:t>
      </w:r>
      <w:r>
        <w:rPr>
          <w:rFonts w:ascii="Arial" w:hAnsi="Arial" w:cs="Arial"/>
          <w:b/>
          <w:color w:val="0000FF"/>
          <w:sz w:val="24"/>
        </w:rPr>
        <w:tab/>
      </w:r>
      <w:r>
        <w:rPr>
          <w:rFonts w:ascii="Arial" w:hAnsi="Arial" w:cs="Arial"/>
          <w:b/>
          <w:sz w:val="24"/>
        </w:rPr>
        <w:t>CR Pack on NR_RRM_enh-UEConTest</w:t>
      </w:r>
    </w:p>
    <w:p w14:paraId="183A247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964A1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5322A" w14:textId="77777777" w:rsidR="00494A59" w:rsidRDefault="00494A59" w:rsidP="00494A59">
      <w:pPr>
        <w:rPr>
          <w:rFonts w:ascii="Arial" w:hAnsi="Arial" w:cs="Arial"/>
          <w:b/>
          <w:sz w:val="24"/>
        </w:rPr>
      </w:pPr>
      <w:r>
        <w:rPr>
          <w:rFonts w:ascii="Arial" w:hAnsi="Arial" w:cs="Arial"/>
          <w:b/>
          <w:color w:val="0000FF"/>
          <w:sz w:val="24"/>
        </w:rPr>
        <w:t>RP-242770</w:t>
      </w:r>
      <w:r>
        <w:rPr>
          <w:rFonts w:ascii="Arial" w:hAnsi="Arial" w:cs="Arial"/>
          <w:b/>
          <w:color w:val="0000FF"/>
          <w:sz w:val="24"/>
        </w:rPr>
        <w:tab/>
      </w:r>
      <w:r>
        <w:rPr>
          <w:rFonts w:ascii="Arial" w:hAnsi="Arial" w:cs="Arial"/>
          <w:b/>
          <w:sz w:val="24"/>
        </w:rPr>
        <w:t>Revised WID on UE Conformance Test Aspects – NR RRM enhancements</w:t>
      </w:r>
    </w:p>
    <w:p w14:paraId="0D825EFC"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5D82A856" w14:textId="77777777" w:rsidR="00494A59" w:rsidRDefault="00494A59" w:rsidP="00494A59">
      <w:pPr>
        <w:rPr>
          <w:rFonts w:ascii="Arial" w:hAnsi="Arial" w:cs="Arial"/>
          <w:b/>
        </w:rPr>
      </w:pPr>
      <w:r>
        <w:rPr>
          <w:rFonts w:ascii="Arial" w:hAnsi="Arial" w:cs="Arial"/>
          <w:b/>
        </w:rPr>
        <w:t xml:space="preserve">Discussion: </w:t>
      </w:r>
    </w:p>
    <w:p w14:paraId="7880CD52" w14:textId="77777777" w:rsidR="00494A59" w:rsidRDefault="00494A59" w:rsidP="00494A59">
      <w:r>
        <w:t>MCC: target date changed to June 25 (RAN #108)</w:t>
      </w:r>
    </w:p>
    <w:p w14:paraId="0051BA1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C4B55" w14:textId="77777777" w:rsidR="00494A59" w:rsidRDefault="00494A59" w:rsidP="00494A59">
      <w:pPr>
        <w:pStyle w:val="Heading3"/>
      </w:pPr>
      <w:bookmarkStart w:id="316" w:name="_Toc189232968"/>
      <w:bookmarkStart w:id="317" w:name="_Toc189421684"/>
      <w:r>
        <w:t>13.3</w:t>
      </w:r>
      <w:r>
        <w:tab/>
        <w:t>Open Rel-17 WIs</w:t>
      </w:r>
      <w:bookmarkEnd w:id="316"/>
      <w:bookmarkEnd w:id="317"/>
    </w:p>
    <w:p w14:paraId="21C2F351" w14:textId="77777777" w:rsidR="00494A59" w:rsidRDefault="00494A59" w:rsidP="00494A59">
      <w:pPr>
        <w:pStyle w:val="Heading4"/>
      </w:pPr>
      <w:bookmarkStart w:id="318" w:name="_Toc189232969"/>
      <w:bookmarkStart w:id="319" w:name="_Toc189421685"/>
      <w:r>
        <w:t>13.3.1</w:t>
      </w:r>
      <w:r>
        <w:tab/>
        <w:t>UE Conf. - Rel-17 NR CA and DC; and NR and LTE DC Configurations [RAN5 WI: NR_CADC_NR_LTE_DC_R17-UEConTest]</w:t>
      </w:r>
      <w:bookmarkEnd w:id="318"/>
      <w:bookmarkEnd w:id="319"/>
    </w:p>
    <w:p w14:paraId="4EFD40D1" w14:textId="77777777" w:rsidR="00494A59" w:rsidRDefault="00494A59" w:rsidP="00494A59">
      <w:pPr>
        <w:rPr>
          <w:rFonts w:ascii="Arial" w:hAnsi="Arial" w:cs="Arial"/>
          <w:b/>
          <w:sz w:val="24"/>
        </w:rPr>
      </w:pPr>
      <w:r>
        <w:rPr>
          <w:rFonts w:ascii="Arial" w:hAnsi="Arial" w:cs="Arial"/>
          <w:b/>
          <w:color w:val="0000FF"/>
          <w:sz w:val="24"/>
        </w:rPr>
        <w:t>RP-243084</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64AC7C5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2A534B" w14:textId="77777777" w:rsidR="00494A59" w:rsidRDefault="00494A59" w:rsidP="00494A59">
      <w:pPr>
        <w:rPr>
          <w:rFonts w:ascii="Arial" w:hAnsi="Arial" w:cs="Arial"/>
          <w:b/>
        </w:rPr>
      </w:pPr>
      <w:r>
        <w:rPr>
          <w:rFonts w:ascii="Arial" w:hAnsi="Arial" w:cs="Arial"/>
          <w:b/>
        </w:rPr>
        <w:lastRenderedPageBreak/>
        <w:t xml:space="preserve">Abstract: </w:t>
      </w:r>
    </w:p>
    <w:p w14:paraId="1ACA479B" w14:textId="77777777" w:rsidR="00494A59" w:rsidRDefault="00494A59" w:rsidP="00494A59">
      <w:r>
        <w:t>Completion: 11%; Target: Dec 2025 (+12 months)</w:t>
      </w:r>
    </w:p>
    <w:p w14:paraId="5D29B33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E1243" w14:textId="77777777" w:rsidR="00494A59" w:rsidRDefault="00494A59" w:rsidP="00494A59">
      <w:pPr>
        <w:rPr>
          <w:rFonts w:ascii="Arial" w:hAnsi="Arial" w:cs="Arial"/>
          <w:b/>
          <w:sz w:val="24"/>
        </w:rPr>
      </w:pPr>
      <w:r>
        <w:rPr>
          <w:rFonts w:ascii="Arial" w:hAnsi="Arial" w:cs="Arial"/>
          <w:b/>
          <w:color w:val="0000FF"/>
          <w:sz w:val="24"/>
        </w:rPr>
        <w:t>RP-242676</w:t>
      </w:r>
      <w:r>
        <w:rPr>
          <w:rFonts w:ascii="Arial" w:hAnsi="Arial" w:cs="Arial"/>
          <w:b/>
          <w:color w:val="0000FF"/>
          <w:sz w:val="24"/>
        </w:rPr>
        <w:tab/>
      </w:r>
      <w:r>
        <w:rPr>
          <w:rFonts w:ascii="Arial" w:hAnsi="Arial" w:cs="Arial"/>
          <w:b/>
          <w:sz w:val="24"/>
        </w:rPr>
        <w:t>CR Pack on NR_CADC_NR_LTE_DC_R17-UEConTest - Pack 1/2</w:t>
      </w:r>
    </w:p>
    <w:p w14:paraId="339F6BC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F6B0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EC87D" w14:textId="77777777" w:rsidR="00494A59" w:rsidRDefault="00494A59" w:rsidP="00494A59">
      <w:pPr>
        <w:rPr>
          <w:rFonts w:ascii="Arial" w:hAnsi="Arial" w:cs="Arial"/>
          <w:b/>
          <w:sz w:val="24"/>
        </w:rPr>
      </w:pPr>
      <w:r>
        <w:rPr>
          <w:rFonts w:ascii="Arial" w:hAnsi="Arial" w:cs="Arial"/>
          <w:b/>
          <w:color w:val="0000FF"/>
          <w:sz w:val="24"/>
        </w:rPr>
        <w:t>RP-242677</w:t>
      </w:r>
      <w:r>
        <w:rPr>
          <w:rFonts w:ascii="Arial" w:hAnsi="Arial" w:cs="Arial"/>
          <w:b/>
          <w:color w:val="0000FF"/>
          <w:sz w:val="24"/>
        </w:rPr>
        <w:tab/>
      </w:r>
      <w:r>
        <w:rPr>
          <w:rFonts w:ascii="Arial" w:hAnsi="Arial" w:cs="Arial"/>
          <w:b/>
          <w:sz w:val="24"/>
        </w:rPr>
        <w:t>CR Pack on NR_CADC_NR_LTE_DC_R17-UEConTest - Pack 2/2</w:t>
      </w:r>
    </w:p>
    <w:p w14:paraId="74BE4C0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76D87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A60A9" w14:textId="77777777" w:rsidR="00494A59" w:rsidRDefault="00494A59" w:rsidP="00494A59">
      <w:pPr>
        <w:pStyle w:val="Heading4"/>
      </w:pPr>
      <w:bookmarkStart w:id="320" w:name="_Toc189232970"/>
      <w:bookmarkStart w:id="321" w:name="_Toc189421686"/>
      <w:r>
        <w:t>13.3.2</w:t>
      </w:r>
      <w:r>
        <w:tab/>
        <w:t>UE Conf. - Rel-17 PC2 UE for NR inter-band CA/DC with or without SUL config. with x (6&gt;=x&gt;2) bands DL and y (y=1, 2) bands UL [RAN5 WI: NR_UE_PC2_R17_CADC_SUL_xBDL_yBUL-UEConTest]</w:t>
      </w:r>
      <w:bookmarkEnd w:id="320"/>
      <w:bookmarkEnd w:id="321"/>
    </w:p>
    <w:p w14:paraId="433B05AA" w14:textId="77777777" w:rsidR="00494A59" w:rsidRDefault="00494A59" w:rsidP="00494A59">
      <w:pPr>
        <w:rPr>
          <w:rFonts w:ascii="Arial" w:hAnsi="Arial" w:cs="Arial"/>
          <w:b/>
          <w:sz w:val="24"/>
        </w:rPr>
      </w:pPr>
      <w:r>
        <w:rPr>
          <w:rFonts w:ascii="Arial" w:hAnsi="Arial" w:cs="Arial"/>
          <w:b/>
          <w:color w:val="0000FF"/>
          <w:sz w:val="24"/>
        </w:rPr>
        <w:t>RP-243085</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4A55358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F37607" w14:textId="77777777" w:rsidR="00494A59" w:rsidRDefault="00494A59" w:rsidP="00494A59">
      <w:pPr>
        <w:rPr>
          <w:rFonts w:ascii="Arial" w:hAnsi="Arial" w:cs="Arial"/>
          <w:b/>
        </w:rPr>
      </w:pPr>
      <w:r>
        <w:rPr>
          <w:rFonts w:ascii="Arial" w:hAnsi="Arial" w:cs="Arial"/>
          <w:b/>
        </w:rPr>
        <w:t xml:space="preserve">Abstract: </w:t>
      </w:r>
    </w:p>
    <w:p w14:paraId="3403B94B" w14:textId="77777777" w:rsidR="00494A59" w:rsidRDefault="00494A59" w:rsidP="00494A59">
      <w:r>
        <w:t>Completion: 9%; Target: Jun 2025</w:t>
      </w:r>
    </w:p>
    <w:p w14:paraId="0DE848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EE001" w14:textId="77777777" w:rsidR="00494A59" w:rsidRDefault="00494A59" w:rsidP="00494A59">
      <w:pPr>
        <w:pStyle w:val="Heading4"/>
      </w:pPr>
      <w:bookmarkStart w:id="322" w:name="_Toc189232971"/>
      <w:bookmarkStart w:id="323" w:name="_Toc189421687"/>
      <w:r>
        <w:t>13.3.3</w:t>
      </w:r>
      <w:r>
        <w:tab/>
        <w:t>UE Conf. - Introduction of FR2 FWA UE with maximum TRP of 23dBm for band n257 and n258 [RAN5 WI: NR_FR2_FWA_Bn257_Bn258-UEConTest]</w:t>
      </w:r>
      <w:bookmarkEnd w:id="322"/>
      <w:bookmarkEnd w:id="323"/>
    </w:p>
    <w:p w14:paraId="58544381" w14:textId="77777777" w:rsidR="00494A59" w:rsidRDefault="00494A59" w:rsidP="00494A59">
      <w:pPr>
        <w:rPr>
          <w:rFonts w:ascii="Arial" w:hAnsi="Arial" w:cs="Arial"/>
          <w:b/>
          <w:sz w:val="24"/>
        </w:rPr>
      </w:pPr>
      <w:r>
        <w:rPr>
          <w:rFonts w:ascii="Arial" w:hAnsi="Arial" w:cs="Arial"/>
          <w:b/>
          <w:color w:val="0000FF"/>
          <w:sz w:val="24"/>
        </w:rPr>
        <w:t>RP-243086</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33AE8E1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8E0D94" w14:textId="77777777" w:rsidR="00494A59" w:rsidRDefault="00494A59" w:rsidP="00494A59">
      <w:pPr>
        <w:rPr>
          <w:rFonts w:ascii="Arial" w:hAnsi="Arial" w:cs="Arial"/>
          <w:b/>
        </w:rPr>
      </w:pPr>
      <w:r>
        <w:rPr>
          <w:rFonts w:ascii="Arial" w:hAnsi="Arial" w:cs="Arial"/>
          <w:b/>
        </w:rPr>
        <w:t xml:space="preserve">Abstract: </w:t>
      </w:r>
    </w:p>
    <w:p w14:paraId="46ABBEF5" w14:textId="77777777" w:rsidR="00494A59" w:rsidRDefault="00494A59" w:rsidP="00494A59">
      <w:r>
        <w:t>Completion: 63% (+12%); Target: Dec 2025 (+12 months)</w:t>
      </w:r>
    </w:p>
    <w:p w14:paraId="45C98ED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91BFA" w14:textId="77777777" w:rsidR="00494A59" w:rsidRDefault="00494A59" w:rsidP="00494A59">
      <w:pPr>
        <w:rPr>
          <w:rFonts w:ascii="Arial" w:hAnsi="Arial" w:cs="Arial"/>
          <w:b/>
          <w:sz w:val="24"/>
        </w:rPr>
      </w:pPr>
      <w:r>
        <w:rPr>
          <w:rFonts w:ascii="Arial" w:hAnsi="Arial" w:cs="Arial"/>
          <w:b/>
          <w:color w:val="0000FF"/>
          <w:sz w:val="24"/>
        </w:rPr>
        <w:t>RP-242678</w:t>
      </w:r>
      <w:r>
        <w:rPr>
          <w:rFonts w:ascii="Arial" w:hAnsi="Arial" w:cs="Arial"/>
          <w:b/>
          <w:color w:val="0000FF"/>
          <w:sz w:val="24"/>
        </w:rPr>
        <w:tab/>
      </w:r>
      <w:r>
        <w:rPr>
          <w:rFonts w:ascii="Arial" w:hAnsi="Arial" w:cs="Arial"/>
          <w:b/>
          <w:sz w:val="24"/>
        </w:rPr>
        <w:t>CR Pack on NR_FR2_FWA_Bn257_Bn258-UEConTest</w:t>
      </w:r>
    </w:p>
    <w:p w14:paraId="2133322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18681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F588E" w14:textId="77777777" w:rsidR="00494A59" w:rsidRDefault="00494A59" w:rsidP="00494A59">
      <w:pPr>
        <w:pStyle w:val="Heading4"/>
      </w:pPr>
      <w:bookmarkStart w:id="324" w:name="_Toc189232972"/>
      <w:bookmarkStart w:id="325" w:name="_Toc189421688"/>
      <w:r>
        <w:lastRenderedPageBreak/>
        <w:t>13.3.4</w:t>
      </w:r>
      <w:r>
        <w:tab/>
        <w:t>UE Conf. - NR small data transmissions in INACTIVE state [RAN5 WI: NR_SmallData_INACTIVE-UEConTest]</w:t>
      </w:r>
      <w:bookmarkEnd w:id="324"/>
      <w:bookmarkEnd w:id="325"/>
    </w:p>
    <w:p w14:paraId="1FD543FD" w14:textId="77777777" w:rsidR="00494A59" w:rsidRDefault="00494A59" w:rsidP="00494A59">
      <w:pPr>
        <w:rPr>
          <w:rFonts w:ascii="Arial" w:hAnsi="Arial" w:cs="Arial"/>
          <w:b/>
          <w:sz w:val="24"/>
        </w:rPr>
      </w:pPr>
      <w:r>
        <w:rPr>
          <w:rFonts w:ascii="Arial" w:hAnsi="Arial" w:cs="Arial"/>
          <w:b/>
          <w:color w:val="0000FF"/>
          <w:sz w:val="24"/>
        </w:rPr>
        <w:t>RP-242497</w:t>
      </w:r>
      <w:r>
        <w:rPr>
          <w:rFonts w:ascii="Arial" w:hAnsi="Arial" w:cs="Arial"/>
          <w:b/>
          <w:color w:val="0000FF"/>
          <w:sz w:val="24"/>
        </w:rPr>
        <w:tab/>
      </w:r>
      <w:r>
        <w:rPr>
          <w:rFonts w:ascii="Arial" w:hAnsi="Arial" w:cs="Arial"/>
          <w:b/>
          <w:sz w:val="24"/>
        </w:rPr>
        <w:t>Status report for WI UE Conformance Test Aspects - Rel-17 NR small data transmissions in INACTIVE state</w:t>
      </w:r>
    </w:p>
    <w:p w14:paraId="539DF2E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6D7BCE39" w14:textId="77777777" w:rsidR="00494A59" w:rsidRDefault="00494A59" w:rsidP="00494A59">
      <w:pPr>
        <w:rPr>
          <w:rFonts w:ascii="Arial" w:hAnsi="Arial" w:cs="Arial"/>
          <w:b/>
        </w:rPr>
      </w:pPr>
      <w:r>
        <w:rPr>
          <w:rFonts w:ascii="Arial" w:hAnsi="Arial" w:cs="Arial"/>
          <w:b/>
        </w:rPr>
        <w:t xml:space="preserve">Abstract: </w:t>
      </w:r>
    </w:p>
    <w:p w14:paraId="41A33FCB" w14:textId="77777777" w:rsidR="00494A59" w:rsidRDefault="00494A59" w:rsidP="00494A59">
      <w:r>
        <w:t>WI Completed (100%)</w:t>
      </w:r>
    </w:p>
    <w:p w14:paraId="2ED3158E" w14:textId="77777777" w:rsidR="00494A59" w:rsidRDefault="00494A59" w:rsidP="00494A59">
      <w:pPr>
        <w:rPr>
          <w:rFonts w:ascii="Arial" w:hAnsi="Arial" w:cs="Arial"/>
          <w:b/>
        </w:rPr>
      </w:pPr>
      <w:r>
        <w:rPr>
          <w:rFonts w:ascii="Arial" w:hAnsi="Arial" w:cs="Arial"/>
          <w:b/>
        </w:rPr>
        <w:t xml:space="preserve">Discussion: </w:t>
      </w:r>
    </w:p>
    <w:p w14:paraId="72EEB503" w14:textId="77777777" w:rsidR="00494A59" w:rsidRDefault="00494A59" w:rsidP="00494A59">
      <w:r>
        <w:t>conclusion: WI is completed</w:t>
      </w:r>
    </w:p>
    <w:p w14:paraId="4AA318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CA319" w14:textId="77777777" w:rsidR="00494A59" w:rsidRDefault="00494A59" w:rsidP="00494A59">
      <w:pPr>
        <w:rPr>
          <w:rFonts w:ascii="Arial" w:hAnsi="Arial" w:cs="Arial"/>
          <w:b/>
          <w:sz w:val="24"/>
        </w:rPr>
      </w:pPr>
      <w:r>
        <w:rPr>
          <w:rFonts w:ascii="Arial" w:hAnsi="Arial" w:cs="Arial"/>
          <w:b/>
          <w:color w:val="0000FF"/>
          <w:sz w:val="24"/>
        </w:rPr>
        <w:t>RP-242679</w:t>
      </w:r>
      <w:r>
        <w:rPr>
          <w:rFonts w:ascii="Arial" w:hAnsi="Arial" w:cs="Arial"/>
          <w:b/>
          <w:color w:val="0000FF"/>
          <w:sz w:val="24"/>
        </w:rPr>
        <w:tab/>
      </w:r>
      <w:r>
        <w:rPr>
          <w:rFonts w:ascii="Arial" w:hAnsi="Arial" w:cs="Arial"/>
          <w:b/>
          <w:sz w:val="24"/>
        </w:rPr>
        <w:t>CR Pack on NR_SmallData_INACTIVE-UEConTest</w:t>
      </w:r>
    </w:p>
    <w:p w14:paraId="2A39FB4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6AB7A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5479B" w14:textId="77777777" w:rsidR="00494A59" w:rsidRDefault="00494A59" w:rsidP="00494A59">
      <w:pPr>
        <w:pStyle w:val="Heading4"/>
      </w:pPr>
      <w:bookmarkStart w:id="326" w:name="_Toc189232973"/>
      <w:bookmarkStart w:id="327" w:name="_Toc189421689"/>
      <w:r>
        <w:t>13.3.5</w:t>
      </w:r>
      <w:r>
        <w:tab/>
        <w:t>UE Conf. - Solutions for NR to support NTN plus CT aspects [RAN5 WI: NR_NTN_solutions_plus_CT-UEConTest]</w:t>
      </w:r>
      <w:bookmarkEnd w:id="326"/>
      <w:bookmarkEnd w:id="327"/>
    </w:p>
    <w:p w14:paraId="1568E465" w14:textId="77777777" w:rsidR="00494A59" w:rsidRDefault="00494A59" w:rsidP="00494A59">
      <w:pPr>
        <w:rPr>
          <w:rFonts w:ascii="Arial" w:hAnsi="Arial" w:cs="Arial"/>
          <w:b/>
          <w:sz w:val="24"/>
        </w:rPr>
      </w:pPr>
      <w:r>
        <w:rPr>
          <w:rFonts w:ascii="Arial" w:hAnsi="Arial" w:cs="Arial"/>
          <w:b/>
          <w:color w:val="0000FF"/>
          <w:sz w:val="24"/>
        </w:rPr>
        <w:t>RP-242897</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740EBD6C"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485C40E" w14:textId="77777777" w:rsidR="00494A59" w:rsidRDefault="00494A59" w:rsidP="00494A59">
      <w:pPr>
        <w:rPr>
          <w:rFonts w:ascii="Arial" w:hAnsi="Arial" w:cs="Arial"/>
          <w:b/>
        </w:rPr>
      </w:pPr>
      <w:r>
        <w:rPr>
          <w:rFonts w:ascii="Arial" w:hAnsi="Arial" w:cs="Arial"/>
          <w:b/>
        </w:rPr>
        <w:t xml:space="preserve">Abstract: </w:t>
      </w:r>
    </w:p>
    <w:p w14:paraId="4ABF359C" w14:textId="77777777" w:rsidR="00494A59" w:rsidRDefault="00494A59" w:rsidP="00494A59">
      <w:r>
        <w:t>Overall 86%</w:t>
      </w:r>
    </w:p>
    <w:p w14:paraId="24788A80" w14:textId="77777777" w:rsidR="00494A59" w:rsidRDefault="00494A59" w:rsidP="00494A59">
      <w:r>
        <w:t>Target completion:  June 2025 (+6 months)</w:t>
      </w:r>
    </w:p>
    <w:p w14:paraId="3F66086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CF7DD" w14:textId="77777777" w:rsidR="00494A59" w:rsidRDefault="00494A59" w:rsidP="00494A59">
      <w:pPr>
        <w:rPr>
          <w:rFonts w:ascii="Arial" w:hAnsi="Arial" w:cs="Arial"/>
          <w:b/>
          <w:sz w:val="24"/>
        </w:rPr>
      </w:pPr>
      <w:r>
        <w:rPr>
          <w:rFonts w:ascii="Arial" w:hAnsi="Arial" w:cs="Arial"/>
          <w:b/>
          <w:color w:val="0000FF"/>
          <w:sz w:val="24"/>
        </w:rPr>
        <w:t>RP-242680</w:t>
      </w:r>
      <w:r>
        <w:rPr>
          <w:rFonts w:ascii="Arial" w:hAnsi="Arial" w:cs="Arial"/>
          <w:b/>
          <w:color w:val="0000FF"/>
          <w:sz w:val="24"/>
        </w:rPr>
        <w:tab/>
      </w:r>
      <w:r>
        <w:rPr>
          <w:rFonts w:ascii="Arial" w:hAnsi="Arial" w:cs="Arial"/>
          <w:b/>
          <w:sz w:val="24"/>
        </w:rPr>
        <w:t>CR Pack on NR_NTN_solutions_plus_CT-UEConTest - Pack 1/2</w:t>
      </w:r>
    </w:p>
    <w:p w14:paraId="319DA5B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EB1B7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8C692" w14:textId="77777777" w:rsidR="00494A59" w:rsidRDefault="00494A59" w:rsidP="00494A59">
      <w:pPr>
        <w:rPr>
          <w:rFonts w:ascii="Arial" w:hAnsi="Arial" w:cs="Arial"/>
          <w:b/>
          <w:sz w:val="24"/>
        </w:rPr>
      </w:pPr>
      <w:r>
        <w:rPr>
          <w:rFonts w:ascii="Arial" w:hAnsi="Arial" w:cs="Arial"/>
          <w:b/>
          <w:color w:val="0000FF"/>
          <w:sz w:val="24"/>
        </w:rPr>
        <w:t>RP-242681</w:t>
      </w:r>
      <w:r>
        <w:rPr>
          <w:rFonts w:ascii="Arial" w:hAnsi="Arial" w:cs="Arial"/>
          <w:b/>
          <w:color w:val="0000FF"/>
          <w:sz w:val="24"/>
        </w:rPr>
        <w:tab/>
      </w:r>
      <w:r>
        <w:rPr>
          <w:rFonts w:ascii="Arial" w:hAnsi="Arial" w:cs="Arial"/>
          <w:b/>
          <w:sz w:val="24"/>
        </w:rPr>
        <w:t>CR Pack on NR_NTN_solutions_plus_CT-UEConTest - Pack 2/2</w:t>
      </w:r>
    </w:p>
    <w:p w14:paraId="5736A6E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AED4C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58160" w14:textId="77777777" w:rsidR="00494A59" w:rsidRDefault="00494A59" w:rsidP="00494A59">
      <w:pPr>
        <w:pStyle w:val="Heading4"/>
      </w:pPr>
      <w:bookmarkStart w:id="328" w:name="_Toc189232974"/>
      <w:bookmarkStart w:id="329" w:name="_Toc189421690"/>
      <w:r>
        <w:t>13.3.6</w:t>
      </w:r>
      <w:r>
        <w:tab/>
        <w:t>UE Conf. - NR support for high speed train scenario in FR2 [RAN5 WI: NR_HST_FR2-UEConTest]</w:t>
      </w:r>
      <w:bookmarkEnd w:id="328"/>
      <w:bookmarkEnd w:id="329"/>
    </w:p>
    <w:p w14:paraId="25E12ABA" w14:textId="77777777" w:rsidR="00494A59" w:rsidRDefault="00494A59" w:rsidP="00494A59">
      <w:pPr>
        <w:rPr>
          <w:rFonts w:ascii="Arial" w:hAnsi="Arial" w:cs="Arial"/>
          <w:b/>
          <w:sz w:val="24"/>
        </w:rPr>
      </w:pPr>
      <w:r>
        <w:rPr>
          <w:rFonts w:ascii="Arial" w:hAnsi="Arial" w:cs="Arial"/>
          <w:b/>
          <w:color w:val="0000FF"/>
          <w:sz w:val="24"/>
        </w:rPr>
        <w:t>RP-242594</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4A30D5CC"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E86BDB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9D234" w14:textId="77777777" w:rsidR="00494A59" w:rsidRDefault="00494A59" w:rsidP="00494A59">
      <w:pPr>
        <w:rPr>
          <w:rFonts w:ascii="Arial" w:hAnsi="Arial" w:cs="Arial"/>
          <w:b/>
          <w:sz w:val="24"/>
        </w:rPr>
      </w:pPr>
      <w:r>
        <w:rPr>
          <w:rFonts w:ascii="Arial" w:hAnsi="Arial" w:cs="Arial"/>
          <w:b/>
          <w:color w:val="0000FF"/>
          <w:sz w:val="24"/>
        </w:rPr>
        <w:t>RP-242682</w:t>
      </w:r>
      <w:r>
        <w:rPr>
          <w:rFonts w:ascii="Arial" w:hAnsi="Arial" w:cs="Arial"/>
          <w:b/>
          <w:color w:val="0000FF"/>
          <w:sz w:val="24"/>
        </w:rPr>
        <w:tab/>
      </w:r>
      <w:r>
        <w:rPr>
          <w:rFonts w:ascii="Arial" w:hAnsi="Arial" w:cs="Arial"/>
          <w:b/>
          <w:sz w:val="24"/>
        </w:rPr>
        <w:t>CR Pack on NR_HST_FR2-UEConTest</w:t>
      </w:r>
    </w:p>
    <w:p w14:paraId="3971E6D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B27B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C9E2E" w14:textId="77777777" w:rsidR="00494A59" w:rsidRDefault="00494A59" w:rsidP="00494A59">
      <w:pPr>
        <w:pStyle w:val="Heading4"/>
      </w:pPr>
      <w:bookmarkStart w:id="330" w:name="_Toc189232975"/>
      <w:bookmarkStart w:id="331" w:name="_Toc189421691"/>
      <w:r>
        <w:t>13.3.7</w:t>
      </w:r>
      <w:r>
        <w:tab/>
        <w:t>UE Conf. - NR SL enhancement [RAN5 WI: NR_SL_enh-UEConTest]</w:t>
      </w:r>
      <w:bookmarkEnd w:id="330"/>
      <w:bookmarkEnd w:id="331"/>
    </w:p>
    <w:p w14:paraId="25BD17F7" w14:textId="77777777" w:rsidR="00494A59" w:rsidRDefault="00494A59" w:rsidP="00494A59">
      <w:pPr>
        <w:rPr>
          <w:rFonts w:ascii="Arial" w:hAnsi="Arial" w:cs="Arial"/>
          <w:b/>
          <w:sz w:val="24"/>
        </w:rPr>
      </w:pPr>
      <w:r>
        <w:rPr>
          <w:rFonts w:ascii="Arial" w:hAnsi="Arial" w:cs="Arial"/>
          <w:b/>
          <w:color w:val="0000FF"/>
          <w:sz w:val="24"/>
        </w:rPr>
        <w:t>RP-243117</w:t>
      </w:r>
      <w:r>
        <w:rPr>
          <w:rFonts w:ascii="Arial" w:hAnsi="Arial" w:cs="Arial"/>
          <w:b/>
          <w:color w:val="0000FF"/>
          <w:sz w:val="24"/>
        </w:rPr>
        <w:tab/>
      </w:r>
      <w:r>
        <w:rPr>
          <w:rFonts w:ascii="Arial" w:hAnsi="Arial" w:cs="Arial"/>
          <w:b/>
          <w:sz w:val="24"/>
        </w:rPr>
        <w:t>Status report for WI UE Conformance - NR sidelink enhancement</w:t>
      </w:r>
    </w:p>
    <w:p w14:paraId="624D1C9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434FDAF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F7849" w14:textId="77777777" w:rsidR="00494A59" w:rsidRDefault="00494A59" w:rsidP="00494A59">
      <w:pPr>
        <w:rPr>
          <w:rFonts w:ascii="Arial" w:hAnsi="Arial" w:cs="Arial"/>
          <w:b/>
          <w:sz w:val="24"/>
        </w:rPr>
      </w:pPr>
      <w:r>
        <w:rPr>
          <w:rFonts w:ascii="Arial" w:hAnsi="Arial" w:cs="Arial"/>
          <w:b/>
          <w:color w:val="0000FF"/>
          <w:sz w:val="24"/>
        </w:rPr>
        <w:t>RP-242683</w:t>
      </w:r>
      <w:r>
        <w:rPr>
          <w:rFonts w:ascii="Arial" w:hAnsi="Arial" w:cs="Arial"/>
          <w:b/>
          <w:color w:val="0000FF"/>
          <w:sz w:val="24"/>
        </w:rPr>
        <w:tab/>
      </w:r>
      <w:r>
        <w:rPr>
          <w:rFonts w:ascii="Arial" w:hAnsi="Arial" w:cs="Arial"/>
          <w:b/>
          <w:sz w:val="24"/>
        </w:rPr>
        <w:t>CR Pack on NR_SL_enh-UEConTest</w:t>
      </w:r>
    </w:p>
    <w:p w14:paraId="40068AD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086F4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11012" w14:textId="77777777" w:rsidR="00494A59" w:rsidRDefault="00494A59" w:rsidP="00494A59">
      <w:pPr>
        <w:pStyle w:val="Heading4"/>
      </w:pPr>
      <w:bookmarkStart w:id="332" w:name="_Toc189232976"/>
      <w:bookmarkStart w:id="333" w:name="_Toc189421692"/>
      <w:r>
        <w:t>13.3.8</w:t>
      </w:r>
      <w:r>
        <w:tab/>
        <w:t>UE Conf. - NR SL Relay [RAN5 WI: NR_SL_relay-UEConTest]</w:t>
      </w:r>
      <w:bookmarkEnd w:id="332"/>
      <w:bookmarkEnd w:id="333"/>
    </w:p>
    <w:p w14:paraId="69F234E3" w14:textId="77777777" w:rsidR="00494A59" w:rsidRDefault="00494A59" w:rsidP="00494A59">
      <w:pPr>
        <w:rPr>
          <w:rFonts w:ascii="Arial" w:hAnsi="Arial" w:cs="Arial"/>
          <w:b/>
          <w:sz w:val="24"/>
        </w:rPr>
      </w:pPr>
      <w:r>
        <w:rPr>
          <w:rFonts w:ascii="Arial" w:hAnsi="Arial" w:cs="Arial"/>
          <w:b/>
          <w:color w:val="0000FF"/>
          <w:sz w:val="24"/>
        </w:rPr>
        <w:t>RP-243118</w:t>
      </w:r>
      <w:r>
        <w:rPr>
          <w:rFonts w:ascii="Arial" w:hAnsi="Arial" w:cs="Arial"/>
          <w:b/>
          <w:color w:val="0000FF"/>
          <w:sz w:val="24"/>
        </w:rPr>
        <w:tab/>
      </w:r>
      <w:r>
        <w:rPr>
          <w:rFonts w:ascii="Arial" w:hAnsi="Arial" w:cs="Arial"/>
          <w:b/>
          <w:sz w:val="24"/>
        </w:rPr>
        <w:t>Status report for WI UE Conformance - NR Sidelink Relay</w:t>
      </w:r>
    </w:p>
    <w:p w14:paraId="0BE3EB11"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41BDB5A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EB6A4" w14:textId="77777777" w:rsidR="00494A59" w:rsidRDefault="00494A59" w:rsidP="00494A59">
      <w:pPr>
        <w:rPr>
          <w:rFonts w:ascii="Arial" w:hAnsi="Arial" w:cs="Arial"/>
          <w:b/>
          <w:sz w:val="24"/>
        </w:rPr>
      </w:pPr>
      <w:r>
        <w:rPr>
          <w:rFonts w:ascii="Arial" w:hAnsi="Arial" w:cs="Arial"/>
          <w:b/>
          <w:color w:val="0000FF"/>
          <w:sz w:val="24"/>
        </w:rPr>
        <w:t>RP-242684</w:t>
      </w:r>
      <w:r>
        <w:rPr>
          <w:rFonts w:ascii="Arial" w:hAnsi="Arial" w:cs="Arial"/>
          <w:b/>
          <w:color w:val="0000FF"/>
          <w:sz w:val="24"/>
        </w:rPr>
        <w:tab/>
      </w:r>
      <w:r>
        <w:rPr>
          <w:rFonts w:ascii="Arial" w:hAnsi="Arial" w:cs="Arial"/>
          <w:b/>
          <w:sz w:val="24"/>
        </w:rPr>
        <w:t>CR Pack on NR_SL_relay-UEConTest</w:t>
      </w:r>
    </w:p>
    <w:p w14:paraId="51E1656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FCFB1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A4C51" w14:textId="77777777" w:rsidR="00494A59" w:rsidRDefault="00494A59" w:rsidP="00494A59">
      <w:pPr>
        <w:pStyle w:val="Heading4"/>
      </w:pPr>
      <w:bookmarkStart w:id="334" w:name="_Toc189232977"/>
      <w:bookmarkStart w:id="335" w:name="_Toc189421693"/>
      <w:r>
        <w:t>13.3.9</w:t>
      </w:r>
      <w:r>
        <w:tab/>
        <w:t>UE Conf. - NR Positioning Enhancements [RAN5 WI: NR_pos_enh-UEConTest]</w:t>
      </w:r>
      <w:bookmarkEnd w:id="334"/>
      <w:bookmarkEnd w:id="335"/>
    </w:p>
    <w:p w14:paraId="098EB5E4" w14:textId="77777777" w:rsidR="00494A59" w:rsidRDefault="00494A59" w:rsidP="00494A59">
      <w:pPr>
        <w:rPr>
          <w:rFonts w:ascii="Arial" w:hAnsi="Arial" w:cs="Arial"/>
          <w:b/>
          <w:sz w:val="24"/>
        </w:rPr>
      </w:pPr>
      <w:r>
        <w:rPr>
          <w:rFonts w:ascii="Arial" w:hAnsi="Arial" w:cs="Arial"/>
          <w:b/>
          <w:color w:val="0000FF"/>
          <w:sz w:val="24"/>
        </w:rPr>
        <w:t>RP-243119</w:t>
      </w:r>
      <w:r>
        <w:rPr>
          <w:rFonts w:ascii="Arial" w:hAnsi="Arial" w:cs="Arial"/>
          <w:b/>
          <w:color w:val="0000FF"/>
          <w:sz w:val="24"/>
        </w:rPr>
        <w:tab/>
      </w:r>
      <w:r>
        <w:rPr>
          <w:rFonts w:ascii="Arial" w:hAnsi="Arial" w:cs="Arial"/>
          <w:b/>
          <w:sz w:val="24"/>
        </w:rPr>
        <w:t>Status report for WI UE Conformance Test Aspects - NR Positioning Enhancement</w:t>
      </w:r>
    </w:p>
    <w:p w14:paraId="42E4A5F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8C0197F" w14:textId="77777777" w:rsidR="00494A59" w:rsidRDefault="00494A59" w:rsidP="00494A59">
      <w:pPr>
        <w:rPr>
          <w:rFonts w:ascii="Arial" w:hAnsi="Arial" w:cs="Arial"/>
          <w:b/>
        </w:rPr>
      </w:pPr>
      <w:r>
        <w:rPr>
          <w:rFonts w:ascii="Arial" w:hAnsi="Arial" w:cs="Arial"/>
          <w:b/>
        </w:rPr>
        <w:t xml:space="preserve">Discussion: </w:t>
      </w:r>
    </w:p>
    <w:p w14:paraId="5C9F0762" w14:textId="77777777" w:rsidR="00494A59" w:rsidRDefault="00494A59" w:rsidP="00494A59">
      <w:r>
        <w:t>conclusion: WI is completed</w:t>
      </w:r>
    </w:p>
    <w:p w14:paraId="5BEB2A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D9F37" w14:textId="77777777" w:rsidR="00494A59" w:rsidRDefault="00494A59" w:rsidP="00494A59">
      <w:pPr>
        <w:rPr>
          <w:rFonts w:ascii="Arial" w:hAnsi="Arial" w:cs="Arial"/>
          <w:b/>
          <w:sz w:val="24"/>
        </w:rPr>
      </w:pPr>
      <w:r>
        <w:rPr>
          <w:rFonts w:ascii="Arial" w:hAnsi="Arial" w:cs="Arial"/>
          <w:b/>
          <w:color w:val="0000FF"/>
          <w:sz w:val="24"/>
        </w:rPr>
        <w:t>RP-242685</w:t>
      </w:r>
      <w:r>
        <w:rPr>
          <w:rFonts w:ascii="Arial" w:hAnsi="Arial" w:cs="Arial"/>
          <w:b/>
          <w:color w:val="0000FF"/>
          <w:sz w:val="24"/>
        </w:rPr>
        <w:tab/>
      </w:r>
      <w:r>
        <w:rPr>
          <w:rFonts w:ascii="Arial" w:hAnsi="Arial" w:cs="Arial"/>
          <w:b/>
          <w:sz w:val="24"/>
        </w:rPr>
        <w:t>CR Pack on NR_pos_enh-UEConTest - Pack 1/2</w:t>
      </w:r>
    </w:p>
    <w:p w14:paraId="7091FAE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52C49C"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D6F1D" w14:textId="77777777" w:rsidR="00494A59" w:rsidRDefault="00494A59" w:rsidP="00494A59">
      <w:pPr>
        <w:rPr>
          <w:rFonts w:ascii="Arial" w:hAnsi="Arial" w:cs="Arial"/>
          <w:b/>
          <w:sz w:val="24"/>
        </w:rPr>
      </w:pPr>
      <w:r>
        <w:rPr>
          <w:rFonts w:ascii="Arial" w:hAnsi="Arial" w:cs="Arial"/>
          <w:b/>
          <w:color w:val="0000FF"/>
          <w:sz w:val="24"/>
        </w:rPr>
        <w:t>RP-242686</w:t>
      </w:r>
      <w:r>
        <w:rPr>
          <w:rFonts w:ascii="Arial" w:hAnsi="Arial" w:cs="Arial"/>
          <w:b/>
          <w:color w:val="0000FF"/>
          <w:sz w:val="24"/>
        </w:rPr>
        <w:tab/>
      </w:r>
      <w:r>
        <w:rPr>
          <w:rFonts w:ascii="Arial" w:hAnsi="Arial" w:cs="Arial"/>
          <w:b/>
          <w:sz w:val="24"/>
        </w:rPr>
        <w:t>CR Pack on NR_pos_enh-UEConTest - Pack 2/2</w:t>
      </w:r>
    </w:p>
    <w:p w14:paraId="32AC683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2757D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23DC8" w14:textId="77777777" w:rsidR="00494A59" w:rsidRDefault="00494A59" w:rsidP="00494A59">
      <w:pPr>
        <w:rPr>
          <w:rFonts w:ascii="Arial" w:hAnsi="Arial" w:cs="Arial"/>
          <w:b/>
          <w:sz w:val="24"/>
        </w:rPr>
      </w:pPr>
      <w:r>
        <w:rPr>
          <w:rFonts w:ascii="Arial" w:hAnsi="Arial" w:cs="Arial"/>
          <w:b/>
          <w:color w:val="0000FF"/>
          <w:sz w:val="24"/>
        </w:rPr>
        <w:t>RP-243120</w:t>
      </w:r>
      <w:r>
        <w:rPr>
          <w:rFonts w:ascii="Arial" w:hAnsi="Arial" w:cs="Arial"/>
          <w:b/>
          <w:color w:val="0000FF"/>
          <w:sz w:val="24"/>
        </w:rPr>
        <w:tab/>
      </w:r>
      <w:r>
        <w:rPr>
          <w:rFonts w:ascii="Arial" w:hAnsi="Arial" w:cs="Arial"/>
          <w:b/>
          <w:sz w:val="24"/>
        </w:rPr>
        <w:t>Revised WID on UE Conformance Test Aspects - NR positioning enhancements</w:t>
      </w:r>
    </w:p>
    <w:p w14:paraId="06E8F79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CAICT</w:t>
      </w:r>
    </w:p>
    <w:p w14:paraId="326F8F89" w14:textId="77777777" w:rsidR="00494A59" w:rsidRDefault="00494A59" w:rsidP="00494A59">
      <w:pPr>
        <w:rPr>
          <w:rFonts w:ascii="Arial" w:hAnsi="Arial" w:cs="Arial"/>
          <w:b/>
        </w:rPr>
      </w:pPr>
      <w:r>
        <w:rPr>
          <w:rFonts w:ascii="Arial" w:hAnsi="Arial" w:cs="Arial"/>
          <w:b/>
        </w:rPr>
        <w:t xml:space="preserve">Discussion: </w:t>
      </w:r>
    </w:p>
    <w:p w14:paraId="7CE24445" w14:textId="77777777" w:rsidR="00494A59" w:rsidRDefault="00494A59" w:rsidP="00494A59">
      <w:r>
        <w:t>MCC: cleaning up the WID at completion time</w:t>
      </w:r>
    </w:p>
    <w:p w14:paraId="0F62128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DFB32" w14:textId="77777777" w:rsidR="00494A59" w:rsidRDefault="00494A59" w:rsidP="00494A59">
      <w:pPr>
        <w:pStyle w:val="Heading4"/>
      </w:pPr>
      <w:bookmarkStart w:id="336" w:name="_Toc189232978"/>
      <w:bookmarkStart w:id="337" w:name="_Toc189421694"/>
      <w:r>
        <w:t>13.3.10</w:t>
      </w:r>
      <w:r>
        <w:tab/>
        <w:t>UE Conf. - Rel-17 LTE CA Configurations [RAN5 WI: LTE_CA_R17-UEConTest]</w:t>
      </w:r>
      <w:bookmarkEnd w:id="336"/>
      <w:bookmarkEnd w:id="337"/>
    </w:p>
    <w:p w14:paraId="564A7671" w14:textId="77777777" w:rsidR="00494A59" w:rsidRDefault="00494A59" w:rsidP="00494A59">
      <w:pPr>
        <w:rPr>
          <w:rFonts w:ascii="Arial" w:hAnsi="Arial" w:cs="Arial"/>
          <w:b/>
          <w:sz w:val="24"/>
        </w:rPr>
      </w:pPr>
      <w:r>
        <w:rPr>
          <w:rFonts w:ascii="Arial" w:hAnsi="Arial" w:cs="Arial"/>
          <w:b/>
          <w:color w:val="0000FF"/>
          <w:sz w:val="24"/>
        </w:rPr>
        <w:t>RP-242868</w:t>
      </w:r>
      <w:r>
        <w:rPr>
          <w:rFonts w:ascii="Arial" w:hAnsi="Arial" w:cs="Arial"/>
          <w:b/>
          <w:color w:val="0000FF"/>
          <w:sz w:val="24"/>
        </w:rPr>
        <w:tab/>
      </w:r>
      <w:r>
        <w:rPr>
          <w:rFonts w:ascii="Arial" w:hAnsi="Arial" w:cs="Arial"/>
          <w:b/>
          <w:sz w:val="24"/>
        </w:rPr>
        <w:t>Status report of WI: UE Conformance -  Rel-17 LTE CA Configurations;</w:t>
      </w:r>
    </w:p>
    <w:p w14:paraId="01AEBF9F" w14:textId="77777777" w:rsidR="00494A59" w:rsidRDefault="00494A59" w:rsidP="00494A59">
      <w:pPr>
        <w:rPr>
          <w:rFonts w:ascii="Arial" w:hAnsi="Arial" w:cs="Arial"/>
          <w:b/>
          <w:sz w:val="24"/>
        </w:rPr>
      </w:pPr>
      <w:r>
        <w:rPr>
          <w:rFonts w:ascii="Arial" w:hAnsi="Arial" w:cs="Arial"/>
          <w:b/>
          <w:sz w:val="24"/>
        </w:rPr>
        <w:t>rapporteur: China Telecom, ZTE</w:t>
      </w:r>
    </w:p>
    <w:p w14:paraId="27F9DFD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80C69D0" w14:textId="77777777" w:rsidR="00494A59" w:rsidRDefault="00494A59" w:rsidP="00494A59">
      <w:pPr>
        <w:rPr>
          <w:rFonts w:ascii="Arial" w:hAnsi="Arial" w:cs="Arial"/>
          <w:b/>
        </w:rPr>
      </w:pPr>
      <w:r>
        <w:rPr>
          <w:rFonts w:ascii="Arial" w:hAnsi="Arial" w:cs="Arial"/>
          <w:b/>
        </w:rPr>
        <w:t xml:space="preserve">Discussion: </w:t>
      </w:r>
    </w:p>
    <w:p w14:paraId="4F4417F8" w14:textId="77777777" w:rsidR="00494A59" w:rsidRDefault="00494A59" w:rsidP="00494A59">
      <w:r>
        <w:t>conclusion: WI is completed</w:t>
      </w:r>
    </w:p>
    <w:p w14:paraId="025862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721A5" w14:textId="77777777" w:rsidR="00494A59" w:rsidRDefault="00494A59" w:rsidP="00494A59">
      <w:pPr>
        <w:rPr>
          <w:rFonts w:ascii="Arial" w:hAnsi="Arial" w:cs="Arial"/>
          <w:b/>
          <w:sz w:val="24"/>
        </w:rPr>
      </w:pPr>
      <w:r>
        <w:rPr>
          <w:rFonts w:ascii="Arial" w:hAnsi="Arial" w:cs="Arial"/>
          <w:b/>
          <w:color w:val="0000FF"/>
          <w:sz w:val="24"/>
        </w:rPr>
        <w:t>RP-242687</w:t>
      </w:r>
      <w:r>
        <w:rPr>
          <w:rFonts w:ascii="Arial" w:hAnsi="Arial" w:cs="Arial"/>
          <w:b/>
          <w:color w:val="0000FF"/>
          <w:sz w:val="24"/>
        </w:rPr>
        <w:tab/>
      </w:r>
      <w:r>
        <w:rPr>
          <w:rFonts w:ascii="Arial" w:hAnsi="Arial" w:cs="Arial"/>
          <w:b/>
          <w:sz w:val="24"/>
        </w:rPr>
        <w:t>CR Pack on LTE_CA_R17-UEConTest</w:t>
      </w:r>
    </w:p>
    <w:p w14:paraId="3F3275B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DB800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B07AC" w14:textId="77777777" w:rsidR="00494A59" w:rsidRDefault="00494A59" w:rsidP="00494A59">
      <w:pPr>
        <w:rPr>
          <w:rFonts w:ascii="Arial" w:hAnsi="Arial" w:cs="Arial"/>
          <w:b/>
          <w:sz w:val="24"/>
        </w:rPr>
      </w:pPr>
      <w:r>
        <w:rPr>
          <w:rFonts w:ascii="Arial" w:hAnsi="Arial" w:cs="Arial"/>
          <w:b/>
          <w:color w:val="0000FF"/>
          <w:sz w:val="24"/>
        </w:rPr>
        <w:t>RP-242869</w:t>
      </w:r>
      <w:r>
        <w:rPr>
          <w:rFonts w:ascii="Arial" w:hAnsi="Arial" w:cs="Arial"/>
          <w:b/>
          <w:color w:val="0000FF"/>
          <w:sz w:val="24"/>
        </w:rPr>
        <w:tab/>
      </w:r>
      <w:r>
        <w:rPr>
          <w:rFonts w:ascii="Arial" w:hAnsi="Arial" w:cs="Arial"/>
          <w:b/>
          <w:sz w:val="24"/>
        </w:rPr>
        <w:t>Revised WID on UE Conformance – Rel-17 LTE CA Configurations</w:t>
      </w:r>
    </w:p>
    <w:p w14:paraId="5FF232BD"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69917405" w14:textId="77777777" w:rsidR="00494A59" w:rsidRDefault="00494A59" w:rsidP="00494A59">
      <w:pPr>
        <w:rPr>
          <w:i/>
        </w:rPr>
      </w:pPr>
      <w:r>
        <w:rPr>
          <w:i/>
        </w:rPr>
        <w:t>ZTE</w:t>
      </w:r>
    </w:p>
    <w:p w14:paraId="0C1CCB39" w14:textId="77777777" w:rsidR="00494A59" w:rsidRDefault="00494A59" w:rsidP="00494A59">
      <w:pPr>
        <w:rPr>
          <w:color w:val="808080"/>
        </w:rPr>
      </w:pPr>
      <w:r>
        <w:rPr>
          <w:color w:val="808080"/>
        </w:rPr>
        <w:t>(Replaces RP-232260)</w:t>
      </w:r>
    </w:p>
    <w:p w14:paraId="47ACF04C" w14:textId="77777777" w:rsidR="00494A59" w:rsidRDefault="00494A59" w:rsidP="00494A59">
      <w:pPr>
        <w:rPr>
          <w:rFonts w:ascii="Arial" w:hAnsi="Arial" w:cs="Arial"/>
          <w:b/>
        </w:rPr>
      </w:pPr>
      <w:r>
        <w:rPr>
          <w:rFonts w:ascii="Arial" w:hAnsi="Arial" w:cs="Arial"/>
          <w:b/>
        </w:rPr>
        <w:t xml:space="preserve">Discussion: </w:t>
      </w:r>
    </w:p>
    <w:p w14:paraId="508B5BFD" w14:textId="77777777" w:rsidR="00494A59" w:rsidRDefault="00494A59" w:rsidP="00494A59">
      <w:r>
        <w:t>MCC: removal of a number of not affected specs</w:t>
      </w:r>
    </w:p>
    <w:p w14:paraId="0D54E4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D202A5" w14:textId="77777777" w:rsidR="00494A59" w:rsidRDefault="00494A59" w:rsidP="00494A59">
      <w:pPr>
        <w:pStyle w:val="Heading4"/>
      </w:pPr>
      <w:bookmarkStart w:id="338" w:name="_Toc189232979"/>
      <w:bookmarkStart w:id="339" w:name="_Toc189421695"/>
      <w:r>
        <w:lastRenderedPageBreak/>
        <w:t>13.3.11</w:t>
      </w:r>
      <w:r>
        <w:tab/>
        <w:t>UE Conf. - Protocol enhancements for MCS (MCPTT, MCVideo, MCData) for Rel-17 [New RAN5 WI: MCProtoc17_enh3MCPTT_eMCData3_ MCOver5GS-UEConTest]</w:t>
      </w:r>
      <w:bookmarkEnd w:id="338"/>
      <w:bookmarkEnd w:id="339"/>
    </w:p>
    <w:p w14:paraId="6FBC3799" w14:textId="77777777" w:rsidR="00494A59" w:rsidRDefault="00494A59" w:rsidP="00494A59">
      <w:pPr>
        <w:rPr>
          <w:rFonts w:ascii="Arial" w:hAnsi="Arial" w:cs="Arial"/>
          <w:b/>
          <w:sz w:val="24"/>
        </w:rPr>
      </w:pPr>
      <w:r>
        <w:rPr>
          <w:rFonts w:ascii="Arial" w:hAnsi="Arial" w:cs="Arial"/>
          <w:b/>
          <w:color w:val="0000FF"/>
          <w:sz w:val="24"/>
        </w:rPr>
        <w:t>RP-242642</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22ADE99C"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4E7D76C" w14:textId="77777777" w:rsidR="00494A59" w:rsidRDefault="00494A59" w:rsidP="00494A59">
      <w:pPr>
        <w:rPr>
          <w:rFonts w:ascii="Arial" w:hAnsi="Arial" w:cs="Arial"/>
          <w:b/>
        </w:rPr>
      </w:pPr>
      <w:r>
        <w:rPr>
          <w:rFonts w:ascii="Arial" w:hAnsi="Arial" w:cs="Arial"/>
          <w:b/>
        </w:rPr>
        <w:t xml:space="preserve">Abstract: </w:t>
      </w:r>
    </w:p>
    <w:p w14:paraId="4D40043A" w14:textId="77777777" w:rsidR="00494A59" w:rsidRDefault="00494A59" w:rsidP="00494A59">
      <w:r>
        <w:t>Test: 16%, Dec-25</w:t>
      </w:r>
    </w:p>
    <w:p w14:paraId="2BEF158A" w14:textId="77777777" w:rsidR="00494A59" w:rsidRDefault="00494A59" w:rsidP="00494A59">
      <w:pPr>
        <w:rPr>
          <w:rFonts w:ascii="Arial" w:hAnsi="Arial" w:cs="Arial"/>
          <w:b/>
        </w:rPr>
      </w:pPr>
      <w:r>
        <w:rPr>
          <w:rFonts w:ascii="Arial" w:hAnsi="Arial" w:cs="Arial"/>
          <w:b/>
        </w:rPr>
        <w:t xml:space="preserve">Discussion: </w:t>
      </w:r>
    </w:p>
    <w:p w14:paraId="0E1A1B43" w14:textId="77777777" w:rsidR="00494A59" w:rsidRDefault="00494A59" w:rsidP="00494A59">
      <w:r>
        <w:t>MCC: 6 new spec parts 37.579-x are submitted for approval to RAN #106 trasnferring LTE contents from 36.579-x parts into 37-series as the REL-17 WI will address LTE and NR (while former releases addressed only LTE); note: The new 37.579-x part include nothing about NR yet (this will be developed until the end of the WI in Dec.24 via CRs), however it was found useful to exceptionally approved these specs already at RAN #106 (and not at the end of the WI as 3GPP rules request) for 2 reasons:</w:t>
      </w:r>
    </w:p>
    <w:p w14:paraId="1A94A1CC" w14:textId="77777777" w:rsidR="00494A59" w:rsidRDefault="00494A59" w:rsidP="00494A59">
      <w:r>
        <w:t>a. it is expected that some work on LTE test cases can be reused easily for NR and those NR tests may be used already by the industry before the WI completes in Dec.24</w:t>
      </w:r>
    </w:p>
    <w:p w14:paraId="530FDB63" w14:textId="77777777" w:rsidR="00494A59" w:rsidRDefault="00494A59" w:rsidP="00494A59">
      <w:r>
        <w:t>b. there are still some corrections expected for 36.579-x specs which would require parallel alignment of 36.579-x and 37.579-x; however with the early approval of the 37.579-x versions those LTE corrections will only be done fo 37.579-x specs in the future (the 36.579-x versions will be turned into pointers to their 37.579-x parts in March 25)</w:t>
      </w:r>
    </w:p>
    <w:p w14:paraId="22603B5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1FC75" w14:textId="77777777" w:rsidR="00494A59" w:rsidRDefault="00494A59" w:rsidP="00494A59">
      <w:pPr>
        <w:rPr>
          <w:rFonts w:ascii="Arial" w:hAnsi="Arial" w:cs="Arial"/>
          <w:b/>
          <w:sz w:val="24"/>
        </w:rPr>
      </w:pPr>
      <w:r>
        <w:rPr>
          <w:rFonts w:ascii="Arial" w:hAnsi="Arial" w:cs="Arial"/>
          <w:b/>
          <w:color w:val="0000FF"/>
          <w:sz w:val="24"/>
        </w:rPr>
        <w:t>RP-242643</w:t>
      </w:r>
      <w:r>
        <w:rPr>
          <w:rFonts w:ascii="Arial" w:hAnsi="Arial" w:cs="Arial"/>
          <w:b/>
          <w:color w:val="0000FF"/>
          <w:sz w:val="24"/>
        </w:rPr>
        <w:tab/>
      </w:r>
      <w:r>
        <w:rPr>
          <w:rFonts w:ascii="Arial" w:hAnsi="Arial" w:cs="Arial"/>
          <w:b/>
          <w:sz w:val="24"/>
        </w:rPr>
        <w:t>TS 37.579-1 v1.0.0 on Mission Critical (MC) services; Part 1: Common test environment</w:t>
      </w:r>
    </w:p>
    <w:p w14:paraId="72CEEBA5"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37.579-1 v1.0.0</w:t>
      </w:r>
      <w:r>
        <w:rPr>
          <w:i/>
        </w:rPr>
        <w:br/>
      </w:r>
      <w:r>
        <w:rPr>
          <w:i/>
        </w:rPr>
        <w:tab/>
      </w:r>
      <w:r>
        <w:rPr>
          <w:i/>
        </w:rPr>
        <w:tab/>
      </w:r>
      <w:r>
        <w:rPr>
          <w:i/>
        </w:rPr>
        <w:tab/>
      </w:r>
      <w:r>
        <w:rPr>
          <w:i/>
        </w:rPr>
        <w:tab/>
      </w:r>
      <w:r>
        <w:rPr>
          <w:i/>
        </w:rPr>
        <w:tab/>
        <w:t>Source: Ericsson</w:t>
      </w:r>
    </w:p>
    <w:p w14:paraId="0732FC4D" w14:textId="77777777" w:rsidR="00494A59" w:rsidRDefault="00494A59" w:rsidP="00494A59">
      <w:pPr>
        <w:rPr>
          <w:rFonts w:ascii="Arial" w:hAnsi="Arial" w:cs="Arial"/>
          <w:b/>
        </w:rPr>
      </w:pPr>
      <w:r>
        <w:rPr>
          <w:rFonts w:ascii="Arial" w:hAnsi="Arial" w:cs="Arial"/>
          <w:b/>
        </w:rPr>
        <w:t xml:space="preserve">Abstract: </w:t>
      </w:r>
    </w:p>
    <w:p w14:paraId="4A05C40E" w14:textId="77777777" w:rsidR="00494A59" w:rsidRDefault="00494A59" w:rsidP="00494A59">
      <w:r>
        <w:t>RAN5 TS 37.579-1 is provided for 1-step approval; The initial contents of this specification is transferred from TS 36.579-1.</w:t>
      </w:r>
    </w:p>
    <w:p w14:paraId="5A3F1BC2" w14:textId="77777777" w:rsidR="00494A59" w:rsidRDefault="00494A59" w:rsidP="00494A59">
      <w:pPr>
        <w:rPr>
          <w:rFonts w:ascii="Arial" w:hAnsi="Arial" w:cs="Arial"/>
          <w:b/>
        </w:rPr>
      </w:pPr>
      <w:r>
        <w:rPr>
          <w:rFonts w:ascii="Arial" w:hAnsi="Arial" w:cs="Arial"/>
          <w:b/>
        </w:rPr>
        <w:t xml:space="preserve">Discussion: </w:t>
      </w:r>
    </w:p>
    <w:p w14:paraId="4218D70A" w14:textId="77777777" w:rsidR="00494A59" w:rsidRDefault="00494A59" w:rsidP="00494A59">
      <w:r>
        <w:t>MCC: v0.1.0 of Tdoc request corrected to v1.0.0</w:t>
      </w:r>
    </w:p>
    <w:p w14:paraId="4DFE743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E7805" w14:textId="77777777" w:rsidR="00494A59" w:rsidRDefault="00494A59" w:rsidP="00494A59">
      <w:pPr>
        <w:rPr>
          <w:rFonts w:ascii="Arial" w:hAnsi="Arial" w:cs="Arial"/>
          <w:b/>
          <w:sz w:val="24"/>
        </w:rPr>
      </w:pPr>
      <w:r>
        <w:rPr>
          <w:rFonts w:ascii="Arial" w:hAnsi="Arial" w:cs="Arial"/>
          <w:b/>
          <w:color w:val="0000FF"/>
          <w:sz w:val="24"/>
        </w:rPr>
        <w:t>RP-242644</w:t>
      </w:r>
      <w:r>
        <w:rPr>
          <w:rFonts w:ascii="Arial" w:hAnsi="Arial" w:cs="Arial"/>
          <w:b/>
          <w:color w:val="0000FF"/>
          <w:sz w:val="24"/>
        </w:rPr>
        <w:tab/>
      </w:r>
      <w:r>
        <w:rPr>
          <w:rFonts w:ascii="Arial" w:hAnsi="Arial" w:cs="Arial"/>
          <w:b/>
          <w:sz w:val="24"/>
        </w:rPr>
        <w:t xml:space="preserve">TS 37.579-2 v1.0.0 on </w:t>
      </w:r>
      <w:r>
        <w:rPr>
          <w:rFonts w:ascii="Arial" w:hAnsi="Arial" w:cs="Arial"/>
          <w:b/>
          <w:sz w:val="24"/>
        </w:rPr>
        <w:tab/>
        <w:t>Mission Critical (MC) services; Part 2: Mission Critical Push To Talk (MCPTT) User Equipment (UE) Protocol conformance specification</w:t>
      </w:r>
    </w:p>
    <w:p w14:paraId="670F1734"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37.579-2 v1.0.0</w:t>
      </w:r>
      <w:r>
        <w:rPr>
          <w:i/>
        </w:rPr>
        <w:br/>
      </w:r>
      <w:r>
        <w:rPr>
          <w:i/>
        </w:rPr>
        <w:tab/>
      </w:r>
      <w:r>
        <w:rPr>
          <w:i/>
        </w:rPr>
        <w:tab/>
      </w:r>
      <w:r>
        <w:rPr>
          <w:i/>
        </w:rPr>
        <w:tab/>
      </w:r>
      <w:r>
        <w:rPr>
          <w:i/>
        </w:rPr>
        <w:tab/>
      </w:r>
      <w:r>
        <w:rPr>
          <w:i/>
        </w:rPr>
        <w:tab/>
        <w:t>Source: Ericsson</w:t>
      </w:r>
    </w:p>
    <w:p w14:paraId="48FA195B" w14:textId="77777777" w:rsidR="00494A59" w:rsidRDefault="00494A59" w:rsidP="00494A59">
      <w:pPr>
        <w:rPr>
          <w:rFonts w:ascii="Arial" w:hAnsi="Arial" w:cs="Arial"/>
          <w:b/>
        </w:rPr>
      </w:pPr>
      <w:r>
        <w:rPr>
          <w:rFonts w:ascii="Arial" w:hAnsi="Arial" w:cs="Arial"/>
          <w:b/>
        </w:rPr>
        <w:t xml:space="preserve">Abstract: </w:t>
      </w:r>
    </w:p>
    <w:p w14:paraId="3DAB8E60" w14:textId="77777777" w:rsidR="00494A59" w:rsidRDefault="00494A59" w:rsidP="00494A59">
      <w:r>
        <w:t>RAN5 TS 37.579-2 is provided for 1-step approval; The initial contents of this specification is transferred from TS 36.579-2.</w:t>
      </w:r>
    </w:p>
    <w:p w14:paraId="7981DC4D" w14:textId="77777777" w:rsidR="00494A59" w:rsidRDefault="00494A59" w:rsidP="00494A59">
      <w:pPr>
        <w:rPr>
          <w:rFonts w:ascii="Arial" w:hAnsi="Arial" w:cs="Arial"/>
          <w:b/>
        </w:rPr>
      </w:pPr>
      <w:r>
        <w:rPr>
          <w:rFonts w:ascii="Arial" w:hAnsi="Arial" w:cs="Arial"/>
          <w:b/>
        </w:rPr>
        <w:t xml:space="preserve">Discussion: </w:t>
      </w:r>
    </w:p>
    <w:p w14:paraId="05ED779A" w14:textId="77777777" w:rsidR="00494A59" w:rsidRDefault="00494A59" w:rsidP="00494A59">
      <w:r>
        <w:lastRenderedPageBreak/>
        <w:t>MCC: v0.1.0 of Tdoc request corrected to v1.0.0</w:t>
      </w:r>
    </w:p>
    <w:p w14:paraId="02120BB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82AE0" w14:textId="77777777" w:rsidR="00494A59" w:rsidRDefault="00494A59" w:rsidP="00494A59">
      <w:pPr>
        <w:rPr>
          <w:rFonts w:ascii="Arial" w:hAnsi="Arial" w:cs="Arial"/>
          <w:b/>
          <w:sz w:val="24"/>
        </w:rPr>
      </w:pPr>
      <w:r>
        <w:rPr>
          <w:rFonts w:ascii="Arial" w:hAnsi="Arial" w:cs="Arial"/>
          <w:b/>
          <w:color w:val="0000FF"/>
          <w:sz w:val="24"/>
        </w:rPr>
        <w:t>RP-242645</w:t>
      </w:r>
      <w:r>
        <w:rPr>
          <w:rFonts w:ascii="Arial" w:hAnsi="Arial" w:cs="Arial"/>
          <w:b/>
          <w:color w:val="0000FF"/>
          <w:sz w:val="24"/>
        </w:rPr>
        <w:tab/>
      </w:r>
      <w:r>
        <w:rPr>
          <w:rFonts w:ascii="Arial" w:hAnsi="Arial" w:cs="Arial"/>
          <w:b/>
          <w:sz w:val="24"/>
        </w:rPr>
        <w:t>TS 37.579-4 v1.0.0 on Mission Critical (MC) services; Part 4: Test Applicability and Implementation Conformance Statement (ICS) proforma specification</w:t>
      </w:r>
    </w:p>
    <w:p w14:paraId="16717A1E"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37.579-4 v1.0.0</w:t>
      </w:r>
      <w:r>
        <w:rPr>
          <w:i/>
        </w:rPr>
        <w:br/>
      </w:r>
      <w:r>
        <w:rPr>
          <w:i/>
        </w:rPr>
        <w:tab/>
      </w:r>
      <w:r>
        <w:rPr>
          <w:i/>
        </w:rPr>
        <w:tab/>
      </w:r>
      <w:r>
        <w:rPr>
          <w:i/>
        </w:rPr>
        <w:tab/>
      </w:r>
      <w:r>
        <w:rPr>
          <w:i/>
        </w:rPr>
        <w:tab/>
      </w:r>
      <w:r>
        <w:rPr>
          <w:i/>
        </w:rPr>
        <w:tab/>
        <w:t>Source: Ericsson</w:t>
      </w:r>
    </w:p>
    <w:p w14:paraId="1A6697D9" w14:textId="77777777" w:rsidR="00494A59" w:rsidRDefault="00494A59" w:rsidP="00494A59">
      <w:pPr>
        <w:rPr>
          <w:rFonts w:ascii="Arial" w:hAnsi="Arial" w:cs="Arial"/>
          <w:b/>
        </w:rPr>
      </w:pPr>
      <w:r>
        <w:rPr>
          <w:rFonts w:ascii="Arial" w:hAnsi="Arial" w:cs="Arial"/>
          <w:b/>
        </w:rPr>
        <w:t xml:space="preserve">Abstract: </w:t>
      </w:r>
    </w:p>
    <w:p w14:paraId="6CDC2AF2" w14:textId="77777777" w:rsidR="00494A59" w:rsidRDefault="00494A59" w:rsidP="00494A59">
      <w:r>
        <w:t>RAN5 TS 37.579-4 is provided for 1-step approval; The initial contents of this specification is transferred from TS 36.579-4.</w:t>
      </w:r>
    </w:p>
    <w:p w14:paraId="55687691" w14:textId="77777777" w:rsidR="00494A59" w:rsidRDefault="00494A59" w:rsidP="00494A59">
      <w:pPr>
        <w:rPr>
          <w:rFonts w:ascii="Arial" w:hAnsi="Arial" w:cs="Arial"/>
          <w:b/>
        </w:rPr>
      </w:pPr>
      <w:r>
        <w:rPr>
          <w:rFonts w:ascii="Arial" w:hAnsi="Arial" w:cs="Arial"/>
          <w:b/>
        </w:rPr>
        <w:t xml:space="preserve">Discussion: </w:t>
      </w:r>
    </w:p>
    <w:p w14:paraId="23998972" w14:textId="77777777" w:rsidR="00494A59" w:rsidRDefault="00494A59" w:rsidP="00494A59">
      <w:r>
        <w:t>MCC: v0.1.0 of Tdoc request corrected to v1.0.0</w:t>
      </w:r>
    </w:p>
    <w:p w14:paraId="543A9C0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17D0E" w14:textId="77777777" w:rsidR="00494A59" w:rsidRDefault="00494A59" w:rsidP="00494A59">
      <w:pPr>
        <w:rPr>
          <w:rFonts w:ascii="Arial" w:hAnsi="Arial" w:cs="Arial"/>
          <w:b/>
          <w:sz w:val="24"/>
        </w:rPr>
      </w:pPr>
      <w:r>
        <w:rPr>
          <w:rFonts w:ascii="Arial" w:hAnsi="Arial" w:cs="Arial"/>
          <w:b/>
          <w:color w:val="0000FF"/>
          <w:sz w:val="24"/>
        </w:rPr>
        <w:t>RP-242531</w:t>
      </w:r>
      <w:r>
        <w:rPr>
          <w:rFonts w:ascii="Arial" w:hAnsi="Arial" w:cs="Arial"/>
          <w:b/>
          <w:color w:val="0000FF"/>
          <w:sz w:val="24"/>
        </w:rPr>
        <w:tab/>
      </w:r>
      <w:r>
        <w:rPr>
          <w:rFonts w:ascii="Arial" w:hAnsi="Arial" w:cs="Arial"/>
          <w:b/>
          <w:sz w:val="24"/>
        </w:rPr>
        <w:t>TS 37.579-5 v1.0.0 on Mission Critical (MC) services; Part 5: Abstract test suite (ATS)</w:t>
      </w:r>
    </w:p>
    <w:p w14:paraId="6DA77639"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37.579-5 v1.0.0</w:t>
      </w:r>
      <w:r>
        <w:rPr>
          <w:i/>
        </w:rPr>
        <w:br/>
      </w:r>
      <w:r>
        <w:rPr>
          <w:i/>
        </w:rPr>
        <w:tab/>
      </w:r>
      <w:r>
        <w:rPr>
          <w:i/>
        </w:rPr>
        <w:tab/>
      </w:r>
      <w:r>
        <w:rPr>
          <w:i/>
        </w:rPr>
        <w:tab/>
      </w:r>
      <w:r>
        <w:rPr>
          <w:i/>
        </w:rPr>
        <w:tab/>
      </w:r>
      <w:r>
        <w:rPr>
          <w:i/>
        </w:rPr>
        <w:tab/>
        <w:t>Source: MCC TF160</w:t>
      </w:r>
    </w:p>
    <w:p w14:paraId="4C6F5760" w14:textId="77777777" w:rsidR="00494A59" w:rsidRDefault="00494A59" w:rsidP="00494A59">
      <w:pPr>
        <w:rPr>
          <w:rFonts w:ascii="Arial" w:hAnsi="Arial" w:cs="Arial"/>
          <w:b/>
        </w:rPr>
      </w:pPr>
      <w:r>
        <w:rPr>
          <w:rFonts w:ascii="Arial" w:hAnsi="Arial" w:cs="Arial"/>
          <w:b/>
        </w:rPr>
        <w:t xml:space="preserve">Abstract: </w:t>
      </w:r>
    </w:p>
    <w:p w14:paraId="6677E2A7" w14:textId="77777777" w:rsidR="00494A59" w:rsidRDefault="00494A59" w:rsidP="00494A59">
      <w:r>
        <w:t>RAN5 TS 37.579-5 is provided for 1-step approval</w:t>
      </w:r>
    </w:p>
    <w:p w14:paraId="203F0646" w14:textId="77777777" w:rsidR="00494A59" w:rsidRDefault="00494A59" w:rsidP="00494A59">
      <w:pPr>
        <w:rPr>
          <w:rFonts w:ascii="Arial" w:hAnsi="Arial" w:cs="Arial"/>
          <w:b/>
        </w:rPr>
      </w:pPr>
      <w:r>
        <w:rPr>
          <w:rFonts w:ascii="Arial" w:hAnsi="Arial" w:cs="Arial"/>
          <w:b/>
        </w:rPr>
        <w:t xml:space="preserve">Discussion: </w:t>
      </w:r>
    </w:p>
    <w:p w14:paraId="2CE06A99" w14:textId="77777777" w:rsidR="00494A59" w:rsidRDefault="00494A59" w:rsidP="00494A59">
      <w:r>
        <w:t>MCC: v0.1.0 of Tdoc request corrected to v1.0.0; revised as attachment was missing</w:t>
      </w:r>
    </w:p>
    <w:p w14:paraId="386627C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RP-243251</w:t>
      </w:r>
      <w:r>
        <w:rPr>
          <w:color w:val="993300"/>
          <w:u w:val="single"/>
        </w:rPr>
        <w:t>.</w:t>
      </w:r>
    </w:p>
    <w:p w14:paraId="4210DFF9" w14:textId="77777777" w:rsidR="00494A59" w:rsidRDefault="00494A59" w:rsidP="00494A59">
      <w:pPr>
        <w:rPr>
          <w:rFonts w:ascii="Arial" w:hAnsi="Arial" w:cs="Arial"/>
          <w:b/>
          <w:sz w:val="24"/>
        </w:rPr>
      </w:pPr>
      <w:r>
        <w:rPr>
          <w:rFonts w:ascii="Arial" w:hAnsi="Arial" w:cs="Arial"/>
          <w:b/>
          <w:color w:val="0000FF"/>
          <w:sz w:val="24"/>
        </w:rPr>
        <w:t>RP-243251</w:t>
      </w:r>
      <w:r>
        <w:rPr>
          <w:rFonts w:ascii="Arial" w:hAnsi="Arial" w:cs="Arial"/>
          <w:b/>
          <w:color w:val="0000FF"/>
          <w:sz w:val="24"/>
        </w:rPr>
        <w:tab/>
      </w:r>
      <w:r>
        <w:rPr>
          <w:rFonts w:ascii="Arial" w:hAnsi="Arial" w:cs="Arial"/>
          <w:b/>
          <w:sz w:val="24"/>
        </w:rPr>
        <w:t>TS 37.579-5 v1.0.1 on Mission Critical (MC) services; Part 5: Abstract test suite (ATS)</w:t>
      </w:r>
    </w:p>
    <w:p w14:paraId="1C6D35C4"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37.579-5 v1.0.1</w:t>
      </w:r>
      <w:r>
        <w:rPr>
          <w:i/>
        </w:rPr>
        <w:br/>
      </w:r>
      <w:r>
        <w:rPr>
          <w:i/>
        </w:rPr>
        <w:tab/>
      </w:r>
      <w:r>
        <w:rPr>
          <w:i/>
        </w:rPr>
        <w:tab/>
      </w:r>
      <w:r>
        <w:rPr>
          <w:i/>
        </w:rPr>
        <w:tab/>
      </w:r>
      <w:r>
        <w:rPr>
          <w:i/>
        </w:rPr>
        <w:tab/>
      </w:r>
      <w:r>
        <w:rPr>
          <w:i/>
        </w:rPr>
        <w:tab/>
        <w:t>Source: MCC TF160</w:t>
      </w:r>
    </w:p>
    <w:p w14:paraId="24B45FAB" w14:textId="77777777" w:rsidR="00494A59" w:rsidRDefault="00494A59" w:rsidP="00494A59">
      <w:pPr>
        <w:rPr>
          <w:color w:val="808080"/>
        </w:rPr>
      </w:pPr>
      <w:r>
        <w:rPr>
          <w:color w:val="808080"/>
        </w:rPr>
        <w:t>(Replaces RP-242531)</w:t>
      </w:r>
    </w:p>
    <w:p w14:paraId="36C6F7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5E500" w14:textId="77777777" w:rsidR="00494A59" w:rsidRDefault="00494A59" w:rsidP="00494A59">
      <w:pPr>
        <w:rPr>
          <w:rFonts w:ascii="Arial" w:hAnsi="Arial" w:cs="Arial"/>
          <w:b/>
          <w:sz w:val="24"/>
        </w:rPr>
      </w:pPr>
      <w:r>
        <w:rPr>
          <w:rFonts w:ascii="Arial" w:hAnsi="Arial" w:cs="Arial"/>
          <w:b/>
          <w:color w:val="0000FF"/>
          <w:sz w:val="24"/>
        </w:rPr>
        <w:t>RP-242646</w:t>
      </w:r>
      <w:r>
        <w:rPr>
          <w:rFonts w:ascii="Arial" w:hAnsi="Arial" w:cs="Arial"/>
          <w:b/>
          <w:color w:val="0000FF"/>
          <w:sz w:val="24"/>
        </w:rPr>
        <w:tab/>
      </w:r>
      <w:r>
        <w:rPr>
          <w:rFonts w:ascii="Arial" w:hAnsi="Arial" w:cs="Arial"/>
          <w:b/>
          <w:sz w:val="24"/>
        </w:rPr>
        <w:t>TS 37.579-6 v1.0.0 on Mission Critical (MC) services; Part 6: Mission Critical Video (MCVideo) User Equipment (UE) Protocol conformance specification</w:t>
      </w:r>
    </w:p>
    <w:p w14:paraId="1F2EEE72"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37.579-6 v1.0.0</w:t>
      </w:r>
      <w:r>
        <w:rPr>
          <w:i/>
        </w:rPr>
        <w:br/>
      </w:r>
      <w:r>
        <w:rPr>
          <w:i/>
        </w:rPr>
        <w:tab/>
      </w:r>
      <w:r>
        <w:rPr>
          <w:i/>
        </w:rPr>
        <w:tab/>
      </w:r>
      <w:r>
        <w:rPr>
          <w:i/>
        </w:rPr>
        <w:tab/>
      </w:r>
      <w:r>
        <w:rPr>
          <w:i/>
        </w:rPr>
        <w:tab/>
      </w:r>
      <w:r>
        <w:rPr>
          <w:i/>
        </w:rPr>
        <w:tab/>
        <w:t>Source: Ericsson</w:t>
      </w:r>
    </w:p>
    <w:p w14:paraId="667E3CCA" w14:textId="77777777" w:rsidR="00494A59" w:rsidRDefault="00494A59" w:rsidP="00494A59">
      <w:pPr>
        <w:rPr>
          <w:rFonts w:ascii="Arial" w:hAnsi="Arial" w:cs="Arial"/>
          <w:b/>
        </w:rPr>
      </w:pPr>
      <w:r>
        <w:rPr>
          <w:rFonts w:ascii="Arial" w:hAnsi="Arial" w:cs="Arial"/>
          <w:b/>
        </w:rPr>
        <w:t xml:space="preserve">Abstract: </w:t>
      </w:r>
    </w:p>
    <w:p w14:paraId="13EF0620" w14:textId="77777777" w:rsidR="00494A59" w:rsidRDefault="00494A59" w:rsidP="00494A59">
      <w:r>
        <w:t>RAN5 TS 37.579-6 is provided for 1-step approval; The initial contents of this specification is transferred from TS 36.579-6.</w:t>
      </w:r>
    </w:p>
    <w:p w14:paraId="53CAACF3" w14:textId="77777777" w:rsidR="00494A59" w:rsidRDefault="00494A59" w:rsidP="00494A59">
      <w:pPr>
        <w:rPr>
          <w:rFonts w:ascii="Arial" w:hAnsi="Arial" w:cs="Arial"/>
          <w:b/>
        </w:rPr>
      </w:pPr>
      <w:r>
        <w:rPr>
          <w:rFonts w:ascii="Arial" w:hAnsi="Arial" w:cs="Arial"/>
          <w:b/>
        </w:rPr>
        <w:t xml:space="preserve">Discussion: </w:t>
      </w:r>
    </w:p>
    <w:p w14:paraId="2159D061" w14:textId="77777777" w:rsidR="00494A59" w:rsidRDefault="00494A59" w:rsidP="00494A59">
      <w:r>
        <w:lastRenderedPageBreak/>
        <w:t>MCC: v0.1.0 of Tdoc request corrected to v1.0.0</w:t>
      </w:r>
    </w:p>
    <w:p w14:paraId="0D9BD48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44CB4" w14:textId="77777777" w:rsidR="00494A59" w:rsidRDefault="00494A59" w:rsidP="00494A59">
      <w:pPr>
        <w:rPr>
          <w:rFonts w:ascii="Arial" w:hAnsi="Arial" w:cs="Arial"/>
          <w:b/>
          <w:sz w:val="24"/>
        </w:rPr>
      </w:pPr>
      <w:r>
        <w:rPr>
          <w:rFonts w:ascii="Arial" w:hAnsi="Arial" w:cs="Arial"/>
          <w:b/>
          <w:color w:val="0000FF"/>
          <w:sz w:val="24"/>
        </w:rPr>
        <w:t>RP-242647</w:t>
      </w:r>
      <w:r>
        <w:rPr>
          <w:rFonts w:ascii="Arial" w:hAnsi="Arial" w:cs="Arial"/>
          <w:b/>
          <w:color w:val="0000FF"/>
          <w:sz w:val="24"/>
        </w:rPr>
        <w:tab/>
      </w:r>
      <w:r>
        <w:rPr>
          <w:rFonts w:ascii="Arial" w:hAnsi="Arial" w:cs="Arial"/>
          <w:b/>
          <w:sz w:val="24"/>
        </w:rPr>
        <w:t>TS 37.579-7 v1.0.0 on Mission Critical (MC) services; Part 7: Mission Critical Data (MCData) User Equipment (UE) Protocol conformance specification</w:t>
      </w:r>
    </w:p>
    <w:p w14:paraId="276F6830"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37.579-7 v1.0.0</w:t>
      </w:r>
      <w:r>
        <w:rPr>
          <w:i/>
        </w:rPr>
        <w:br/>
      </w:r>
      <w:r>
        <w:rPr>
          <w:i/>
        </w:rPr>
        <w:tab/>
      </w:r>
      <w:r>
        <w:rPr>
          <w:i/>
        </w:rPr>
        <w:tab/>
      </w:r>
      <w:r>
        <w:rPr>
          <w:i/>
        </w:rPr>
        <w:tab/>
      </w:r>
      <w:r>
        <w:rPr>
          <w:i/>
        </w:rPr>
        <w:tab/>
      </w:r>
      <w:r>
        <w:rPr>
          <w:i/>
        </w:rPr>
        <w:tab/>
        <w:t>Source: Ericsson</w:t>
      </w:r>
    </w:p>
    <w:p w14:paraId="77FCC842" w14:textId="77777777" w:rsidR="00494A59" w:rsidRDefault="00494A59" w:rsidP="00494A59">
      <w:pPr>
        <w:rPr>
          <w:rFonts w:ascii="Arial" w:hAnsi="Arial" w:cs="Arial"/>
          <w:b/>
        </w:rPr>
      </w:pPr>
      <w:r>
        <w:rPr>
          <w:rFonts w:ascii="Arial" w:hAnsi="Arial" w:cs="Arial"/>
          <w:b/>
        </w:rPr>
        <w:t xml:space="preserve">Abstract: </w:t>
      </w:r>
    </w:p>
    <w:p w14:paraId="379B8F7A" w14:textId="77777777" w:rsidR="00494A59" w:rsidRDefault="00494A59" w:rsidP="00494A59">
      <w:r>
        <w:t>RAN5 TS 37.579-7 is provided for 1-step approval; The initial contents of this specification is transferred from TS 36.579-7.</w:t>
      </w:r>
    </w:p>
    <w:p w14:paraId="65DC0CC4" w14:textId="77777777" w:rsidR="00494A59" w:rsidRDefault="00494A59" w:rsidP="00494A59">
      <w:pPr>
        <w:rPr>
          <w:rFonts w:ascii="Arial" w:hAnsi="Arial" w:cs="Arial"/>
          <w:b/>
        </w:rPr>
      </w:pPr>
      <w:r>
        <w:rPr>
          <w:rFonts w:ascii="Arial" w:hAnsi="Arial" w:cs="Arial"/>
          <w:b/>
        </w:rPr>
        <w:t xml:space="preserve">Discussion: </w:t>
      </w:r>
    </w:p>
    <w:p w14:paraId="45E2A60D" w14:textId="77777777" w:rsidR="00494A59" w:rsidRDefault="00494A59" w:rsidP="00494A59">
      <w:r>
        <w:t>MCC: v0.1.0 of Tdoc request corrected to v1.0.0</w:t>
      </w:r>
    </w:p>
    <w:p w14:paraId="23091B5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996B1" w14:textId="77777777" w:rsidR="00494A59" w:rsidRDefault="00494A59" w:rsidP="00494A59">
      <w:pPr>
        <w:rPr>
          <w:rFonts w:ascii="Arial" w:hAnsi="Arial" w:cs="Arial"/>
          <w:b/>
          <w:sz w:val="24"/>
        </w:rPr>
      </w:pPr>
      <w:r>
        <w:rPr>
          <w:rFonts w:ascii="Arial" w:hAnsi="Arial" w:cs="Arial"/>
          <w:b/>
          <w:color w:val="0000FF"/>
          <w:sz w:val="24"/>
        </w:rPr>
        <w:t>RP-242768</w:t>
      </w:r>
      <w:r>
        <w:rPr>
          <w:rFonts w:ascii="Arial" w:hAnsi="Arial" w:cs="Arial"/>
          <w:b/>
          <w:color w:val="0000FF"/>
          <w:sz w:val="24"/>
        </w:rPr>
        <w:tab/>
      </w:r>
      <w:r>
        <w:rPr>
          <w:rFonts w:ascii="Arial" w:hAnsi="Arial" w:cs="Arial"/>
          <w:b/>
          <w:sz w:val="24"/>
        </w:rPr>
        <w:t>Revised WID on UE Conformance - Protocol enhancements for Mission Critical Services (MCPTT, MCVideo, MCData) for Rel-17</w:t>
      </w:r>
    </w:p>
    <w:p w14:paraId="00C6DAD9"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7C66270" w14:textId="77777777" w:rsidR="00494A59" w:rsidRDefault="00494A59" w:rsidP="00494A59">
      <w:pPr>
        <w:rPr>
          <w:rFonts w:ascii="Arial" w:hAnsi="Arial" w:cs="Arial"/>
          <w:b/>
        </w:rPr>
      </w:pPr>
      <w:r>
        <w:rPr>
          <w:rFonts w:ascii="Arial" w:hAnsi="Arial" w:cs="Arial"/>
          <w:b/>
        </w:rPr>
        <w:t xml:space="preserve">Abstract: </w:t>
      </w:r>
    </w:p>
    <w:p w14:paraId="40BB57F4" w14:textId="77777777" w:rsidR="00494A59" w:rsidRDefault="00494A59" w:rsidP="00494A59">
      <w:r>
        <w:t>Last approved WID: RP-241755, New specifications information updated, UID added and Acronym corrected.</w:t>
      </w:r>
    </w:p>
    <w:p w14:paraId="6E29F4D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2EE11" w14:textId="77777777" w:rsidR="00494A59" w:rsidRDefault="00494A59" w:rsidP="00494A59">
      <w:pPr>
        <w:pStyle w:val="Heading3"/>
      </w:pPr>
      <w:bookmarkStart w:id="340" w:name="_Toc189232980"/>
      <w:bookmarkStart w:id="341" w:name="_Toc189421696"/>
      <w:r>
        <w:t>13.4</w:t>
      </w:r>
      <w:r>
        <w:tab/>
        <w:t>Open Rel-18 WIs</w:t>
      </w:r>
      <w:bookmarkEnd w:id="340"/>
      <w:bookmarkEnd w:id="341"/>
    </w:p>
    <w:p w14:paraId="3793D5B9" w14:textId="77777777" w:rsidR="00494A59" w:rsidRDefault="00494A59" w:rsidP="00494A59">
      <w:pPr>
        <w:pStyle w:val="Heading4"/>
      </w:pPr>
      <w:bookmarkStart w:id="342" w:name="_Toc189232981"/>
      <w:bookmarkStart w:id="343" w:name="_Toc189421697"/>
      <w:r>
        <w:t>13.4.1</w:t>
      </w:r>
      <w:r>
        <w:tab/>
        <w:t>UE Conf. - Additional NR bands for UL-MIMO in Rel-18 [RAN5 WI: NR_bands_UL_MIMO_R18-UEConTest]</w:t>
      </w:r>
      <w:bookmarkEnd w:id="342"/>
      <w:bookmarkEnd w:id="343"/>
    </w:p>
    <w:p w14:paraId="3D7AE1FD" w14:textId="77777777" w:rsidR="00494A59" w:rsidRDefault="00494A59" w:rsidP="00494A59">
      <w:pPr>
        <w:rPr>
          <w:rFonts w:ascii="Arial" w:hAnsi="Arial" w:cs="Arial"/>
          <w:b/>
          <w:sz w:val="24"/>
        </w:rPr>
      </w:pPr>
      <w:r>
        <w:rPr>
          <w:rFonts w:ascii="Arial" w:hAnsi="Arial" w:cs="Arial"/>
          <w:b/>
          <w:color w:val="0000FF"/>
          <w:sz w:val="24"/>
        </w:rPr>
        <w:t>RP-242485</w:t>
      </w:r>
      <w:r>
        <w:rPr>
          <w:rFonts w:ascii="Arial" w:hAnsi="Arial" w:cs="Arial"/>
          <w:b/>
          <w:color w:val="0000FF"/>
          <w:sz w:val="24"/>
        </w:rPr>
        <w:tab/>
      </w:r>
      <w:r>
        <w:rPr>
          <w:rFonts w:ascii="Arial" w:hAnsi="Arial" w:cs="Arial"/>
          <w:b/>
          <w:sz w:val="24"/>
        </w:rPr>
        <w:t>Status report for WI UE Conformance - Additional NR bands for UL-MIMO in Rel-18</w:t>
      </w:r>
    </w:p>
    <w:p w14:paraId="2E3C813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23556A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9DEF8" w14:textId="77777777" w:rsidR="00494A59" w:rsidRDefault="00494A59" w:rsidP="00494A59">
      <w:pPr>
        <w:rPr>
          <w:rFonts w:ascii="Arial" w:hAnsi="Arial" w:cs="Arial"/>
          <w:b/>
          <w:sz w:val="24"/>
        </w:rPr>
      </w:pPr>
      <w:r>
        <w:rPr>
          <w:rFonts w:ascii="Arial" w:hAnsi="Arial" w:cs="Arial"/>
          <w:b/>
          <w:color w:val="0000FF"/>
          <w:sz w:val="24"/>
        </w:rPr>
        <w:t>RP-242688</w:t>
      </w:r>
      <w:r>
        <w:rPr>
          <w:rFonts w:ascii="Arial" w:hAnsi="Arial" w:cs="Arial"/>
          <w:b/>
          <w:color w:val="0000FF"/>
          <w:sz w:val="24"/>
        </w:rPr>
        <w:tab/>
      </w:r>
      <w:r>
        <w:rPr>
          <w:rFonts w:ascii="Arial" w:hAnsi="Arial" w:cs="Arial"/>
          <w:b/>
          <w:sz w:val="24"/>
        </w:rPr>
        <w:t>CR Pack on NR_bands_UL_MIMO_R18-UEConTest</w:t>
      </w:r>
    </w:p>
    <w:p w14:paraId="33FBA09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4BB7A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1B832" w14:textId="77777777" w:rsidR="00494A59" w:rsidRDefault="00494A59" w:rsidP="00494A59">
      <w:pPr>
        <w:pStyle w:val="Heading4"/>
      </w:pPr>
      <w:bookmarkStart w:id="344" w:name="_Toc189232982"/>
      <w:bookmarkStart w:id="345" w:name="_Toc189421698"/>
      <w:r>
        <w:t>13.4.2</w:t>
      </w:r>
      <w:r>
        <w:tab/>
        <w:t>UE Conf. - Rel-18 NR CA and DC; and NR and LTE DC Configurations [RAN5 WI: NR_CADC_NR_LTE_DC_R18-UEConTest]</w:t>
      </w:r>
      <w:bookmarkEnd w:id="344"/>
      <w:bookmarkEnd w:id="345"/>
    </w:p>
    <w:p w14:paraId="1E941BED" w14:textId="77777777" w:rsidR="00494A59" w:rsidRDefault="00494A59" w:rsidP="00494A59">
      <w:pPr>
        <w:rPr>
          <w:rFonts w:ascii="Arial" w:hAnsi="Arial" w:cs="Arial"/>
          <w:b/>
          <w:sz w:val="24"/>
        </w:rPr>
      </w:pPr>
      <w:r>
        <w:rPr>
          <w:rFonts w:ascii="Arial" w:hAnsi="Arial" w:cs="Arial"/>
          <w:b/>
          <w:color w:val="0000FF"/>
          <w:sz w:val="24"/>
        </w:rPr>
        <w:t>RP-243087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33000AB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A71FF7" w14:textId="77777777" w:rsidR="00494A59" w:rsidRDefault="00494A59" w:rsidP="00494A59">
      <w:pPr>
        <w:rPr>
          <w:rFonts w:ascii="Arial" w:hAnsi="Arial" w:cs="Arial"/>
          <w:b/>
        </w:rPr>
      </w:pPr>
      <w:r>
        <w:rPr>
          <w:rFonts w:ascii="Arial" w:hAnsi="Arial" w:cs="Arial"/>
          <w:b/>
        </w:rPr>
        <w:lastRenderedPageBreak/>
        <w:t xml:space="preserve">Abstract: </w:t>
      </w:r>
    </w:p>
    <w:p w14:paraId="5D81FD47" w14:textId="77777777" w:rsidR="00494A59" w:rsidRDefault="00494A59" w:rsidP="00494A59">
      <w:r>
        <w:t>Completion: 76%; Target: Jun 2025</w:t>
      </w:r>
    </w:p>
    <w:p w14:paraId="5EDE6F9F" w14:textId="77777777" w:rsidR="00494A59" w:rsidRDefault="00494A59" w:rsidP="00494A59">
      <w:pPr>
        <w:rPr>
          <w:rFonts w:ascii="Arial" w:hAnsi="Arial" w:cs="Arial"/>
          <w:b/>
        </w:rPr>
      </w:pPr>
      <w:r>
        <w:rPr>
          <w:rFonts w:ascii="Arial" w:hAnsi="Arial" w:cs="Arial"/>
          <w:b/>
        </w:rPr>
        <w:t xml:space="preserve">Discussion: </w:t>
      </w:r>
    </w:p>
    <w:p w14:paraId="166D1702" w14:textId="77777777" w:rsidR="00494A59" w:rsidRDefault="00494A59" w:rsidP="00494A59">
      <w:r>
        <w:t>MCC: no progress?</w:t>
      </w:r>
    </w:p>
    <w:p w14:paraId="72185EF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F6519" w14:textId="77777777" w:rsidR="00494A59" w:rsidRDefault="00494A59" w:rsidP="00494A59">
      <w:pPr>
        <w:rPr>
          <w:rFonts w:ascii="Arial" w:hAnsi="Arial" w:cs="Arial"/>
          <w:b/>
          <w:sz w:val="24"/>
        </w:rPr>
      </w:pPr>
      <w:r>
        <w:rPr>
          <w:rFonts w:ascii="Arial" w:hAnsi="Arial" w:cs="Arial"/>
          <w:b/>
          <w:color w:val="0000FF"/>
          <w:sz w:val="24"/>
        </w:rPr>
        <w:t>RP-242689</w:t>
      </w:r>
      <w:r>
        <w:rPr>
          <w:rFonts w:ascii="Arial" w:hAnsi="Arial" w:cs="Arial"/>
          <w:b/>
          <w:color w:val="0000FF"/>
          <w:sz w:val="24"/>
        </w:rPr>
        <w:tab/>
      </w:r>
      <w:r>
        <w:rPr>
          <w:rFonts w:ascii="Arial" w:hAnsi="Arial" w:cs="Arial"/>
          <w:b/>
          <w:sz w:val="24"/>
        </w:rPr>
        <w:t>CR Pack on NR_CADC_NR_LTE_DC_R18-UEConTest</w:t>
      </w:r>
    </w:p>
    <w:p w14:paraId="7FD63B3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AB4DC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2C0C0" w14:textId="77777777" w:rsidR="00494A59" w:rsidRDefault="00494A59" w:rsidP="00494A59">
      <w:pPr>
        <w:pStyle w:val="Heading4"/>
      </w:pPr>
      <w:bookmarkStart w:id="346" w:name="_Toc189232983"/>
      <w:bookmarkStart w:id="347" w:name="_Toc189421699"/>
      <w:r>
        <w:t>13.4.3</w:t>
      </w:r>
      <w:r>
        <w:tab/>
        <w:t>UE Conf. - New Rel-18 NR licensed bands and extension of existing NR bands [RAN5 WI: NR_lic_bands_BW_R18-UEConTest]</w:t>
      </w:r>
      <w:bookmarkEnd w:id="346"/>
      <w:bookmarkEnd w:id="347"/>
    </w:p>
    <w:p w14:paraId="36396536" w14:textId="77777777" w:rsidR="00494A59" w:rsidRDefault="00494A59" w:rsidP="00494A59">
      <w:pPr>
        <w:rPr>
          <w:rFonts w:ascii="Arial" w:hAnsi="Arial" w:cs="Arial"/>
          <w:b/>
          <w:sz w:val="24"/>
        </w:rPr>
      </w:pPr>
      <w:r>
        <w:rPr>
          <w:rFonts w:ascii="Arial" w:hAnsi="Arial" w:cs="Arial"/>
          <w:b/>
          <w:color w:val="0000FF"/>
          <w:sz w:val="24"/>
        </w:rPr>
        <w:t>RP-243088</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52EC8BD4"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BD1B3B" w14:textId="77777777" w:rsidR="00494A59" w:rsidRDefault="00494A59" w:rsidP="00494A59">
      <w:pPr>
        <w:rPr>
          <w:rFonts w:ascii="Arial" w:hAnsi="Arial" w:cs="Arial"/>
          <w:b/>
        </w:rPr>
      </w:pPr>
      <w:r>
        <w:rPr>
          <w:rFonts w:ascii="Arial" w:hAnsi="Arial" w:cs="Arial"/>
          <w:b/>
        </w:rPr>
        <w:t xml:space="preserve">Abstract: </w:t>
      </w:r>
    </w:p>
    <w:p w14:paraId="0CCA90C3" w14:textId="77777777" w:rsidR="00494A59" w:rsidRDefault="00494A59" w:rsidP="00494A59">
      <w:r>
        <w:t>Completion: 100% (+73%); Target: Dec 2024 (-6 months)</w:t>
      </w:r>
    </w:p>
    <w:p w14:paraId="522032A6" w14:textId="77777777" w:rsidR="00494A59" w:rsidRDefault="00494A59" w:rsidP="00494A59">
      <w:pPr>
        <w:rPr>
          <w:rFonts w:ascii="Arial" w:hAnsi="Arial" w:cs="Arial"/>
          <w:b/>
        </w:rPr>
      </w:pPr>
      <w:r>
        <w:rPr>
          <w:rFonts w:ascii="Arial" w:hAnsi="Arial" w:cs="Arial"/>
          <w:b/>
        </w:rPr>
        <w:t xml:space="preserve">Discussion: </w:t>
      </w:r>
    </w:p>
    <w:p w14:paraId="3843F1C8" w14:textId="77777777" w:rsidR="00494A59" w:rsidRDefault="00494A59" w:rsidP="00494A59">
      <w:r>
        <w:t>conclusion: WI is completed (6 months earlier than expected)</w:t>
      </w:r>
    </w:p>
    <w:p w14:paraId="219F59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C4706" w14:textId="77777777" w:rsidR="00494A59" w:rsidRDefault="00494A59" w:rsidP="00494A59">
      <w:pPr>
        <w:rPr>
          <w:rFonts w:ascii="Arial" w:hAnsi="Arial" w:cs="Arial"/>
          <w:b/>
          <w:sz w:val="24"/>
        </w:rPr>
      </w:pPr>
      <w:r>
        <w:rPr>
          <w:rFonts w:ascii="Arial" w:hAnsi="Arial" w:cs="Arial"/>
          <w:b/>
          <w:color w:val="0000FF"/>
          <w:sz w:val="24"/>
        </w:rPr>
        <w:t>RP-242690</w:t>
      </w:r>
      <w:r>
        <w:rPr>
          <w:rFonts w:ascii="Arial" w:hAnsi="Arial" w:cs="Arial"/>
          <w:b/>
          <w:color w:val="0000FF"/>
          <w:sz w:val="24"/>
        </w:rPr>
        <w:tab/>
      </w:r>
      <w:r>
        <w:rPr>
          <w:rFonts w:ascii="Arial" w:hAnsi="Arial" w:cs="Arial"/>
          <w:b/>
          <w:sz w:val="24"/>
        </w:rPr>
        <w:t>CR Pack on NR_lic_bands_BW_R18-UEConTest - Pack 1/2</w:t>
      </w:r>
    </w:p>
    <w:p w14:paraId="187D9D3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0591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0A7F9" w14:textId="77777777" w:rsidR="00494A59" w:rsidRDefault="00494A59" w:rsidP="00494A59">
      <w:pPr>
        <w:rPr>
          <w:rFonts w:ascii="Arial" w:hAnsi="Arial" w:cs="Arial"/>
          <w:b/>
          <w:sz w:val="24"/>
        </w:rPr>
      </w:pPr>
      <w:r>
        <w:rPr>
          <w:rFonts w:ascii="Arial" w:hAnsi="Arial" w:cs="Arial"/>
          <w:b/>
          <w:color w:val="0000FF"/>
          <w:sz w:val="24"/>
        </w:rPr>
        <w:t>RP-242691</w:t>
      </w:r>
      <w:r>
        <w:rPr>
          <w:rFonts w:ascii="Arial" w:hAnsi="Arial" w:cs="Arial"/>
          <w:b/>
          <w:color w:val="0000FF"/>
          <w:sz w:val="24"/>
        </w:rPr>
        <w:tab/>
      </w:r>
      <w:r>
        <w:rPr>
          <w:rFonts w:ascii="Arial" w:hAnsi="Arial" w:cs="Arial"/>
          <w:b/>
          <w:sz w:val="24"/>
        </w:rPr>
        <w:t>CR Pack on NR_lic_bands_BW_R18-UEConTest - Pack 2/2</w:t>
      </w:r>
    </w:p>
    <w:p w14:paraId="3458CFC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26DFD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685A3" w14:textId="77777777" w:rsidR="00494A59" w:rsidRDefault="00494A59" w:rsidP="00494A59">
      <w:pPr>
        <w:rPr>
          <w:rFonts w:ascii="Arial" w:hAnsi="Arial" w:cs="Arial"/>
          <w:b/>
          <w:sz w:val="24"/>
        </w:rPr>
      </w:pPr>
      <w:r>
        <w:rPr>
          <w:rFonts w:ascii="Arial" w:hAnsi="Arial" w:cs="Arial"/>
          <w:b/>
          <w:color w:val="0000FF"/>
          <w:sz w:val="24"/>
        </w:rPr>
        <w:t>RP-243089</w:t>
      </w:r>
      <w:r>
        <w:rPr>
          <w:rFonts w:ascii="Arial" w:hAnsi="Arial" w:cs="Arial"/>
          <w:b/>
          <w:color w:val="0000FF"/>
          <w:sz w:val="24"/>
        </w:rPr>
        <w:tab/>
      </w:r>
      <w:r>
        <w:rPr>
          <w:rFonts w:ascii="Arial" w:hAnsi="Arial" w:cs="Arial"/>
          <w:b/>
          <w:sz w:val="24"/>
        </w:rPr>
        <w:t>Revised WID for WI: UE Conformance - New Rel-18 NR licensed bands and extension of existing NR bands; rapporteur: Huawei</w:t>
      </w:r>
    </w:p>
    <w:p w14:paraId="2C219715"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1FADC471" w14:textId="77777777" w:rsidR="00494A59" w:rsidRDefault="00494A59" w:rsidP="00494A59">
      <w:pPr>
        <w:rPr>
          <w:rFonts w:ascii="Arial" w:hAnsi="Arial" w:cs="Arial"/>
          <w:b/>
        </w:rPr>
      </w:pPr>
      <w:r>
        <w:rPr>
          <w:rFonts w:ascii="Arial" w:hAnsi="Arial" w:cs="Arial"/>
          <w:b/>
        </w:rPr>
        <w:t xml:space="preserve">Abstract: </w:t>
      </w:r>
    </w:p>
    <w:p w14:paraId="6855E549" w14:textId="77777777" w:rsidR="00494A59" w:rsidRDefault="00494A59" w:rsidP="00494A59">
      <w:r>
        <w:t>Completing the WI</w:t>
      </w:r>
    </w:p>
    <w:p w14:paraId="424A113D" w14:textId="77777777" w:rsidR="00494A59" w:rsidRDefault="00494A59" w:rsidP="00494A59">
      <w:pPr>
        <w:rPr>
          <w:rFonts w:ascii="Arial" w:hAnsi="Arial" w:cs="Arial"/>
          <w:b/>
        </w:rPr>
      </w:pPr>
      <w:r>
        <w:rPr>
          <w:rFonts w:ascii="Arial" w:hAnsi="Arial" w:cs="Arial"/>
          <w:b/>
        </w:rPr>
        <w:t xml:space="preserve">Discussion: </w:t>
      </w:r>
    </w:p>
    <w:p w14:paraId="2E842455" w14:textId="77777777" w:rsidR="00494A59" w:rsidRDefault="00494A59" w:rsidP="00494A59">
      <w:r>
        <w:t>MCC: WID cleanup at WI completion (WI is completed 6 months earlier)</w:t>
      </w:r>
    </w:p>
    <w:p w14:paraId="1E729C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E7F9B" w14:textId="77777777" w:rsidR="00494A59" w:rsidRDefault="00494A59" w:rsidP="00494A59">
      <w:pPr>
        <w:pStyle w:val="Heading4"/>
      </w:pPr>
      <w:bookmarkStart w:id="348" w:name="_Toc189232984"/>
      <w:bookmarkStart w:id="349" w:name="_Toc189421700"/>
      <w:r>
        <w:lastRenderedPageBreak/>
        <w:t>13.4.4</w:t>
      </w:r>
      <w:r>
        <w:tab/>
        <w:t>UE Conf. - HPUE (PC2) for NR FR1 FDD single band [RAN5 WI: HPUE_NR_FR1_FDD_R18-UEConTest]</w:t>
      </w:r>
      <w:bookmarkEnd w:id="348"/>
      <w:bookmarkEnd w:id="349"/>
    </w:p>
    <w:p w14:paraId="4BD2308E" w14:textId="77777777" w:rsidR="00494A59" w:rsidRDefault="00494A59" w:rsidP="00494A59">
      <w:pPr>
        <w:rPr>
          <w:rFonts w:ascii="Arial" w:hAnsi="Arial" w:cs="Arial"/>
          <w:b/>
          <w:sz w:val="24"/>
        </w:rPr>
      </w:pPr>
      <w:r>
        <w:rPr>
          <w:rFonts w:ascii="Arial" w:hAnsi="Arial" w:cs="Arial"/>
          <w:b/>
          <w:color w:val="0000FF"/>
          <w:sz w:val="24"/>
        </w:rPr>
        <w:t>RP-242484</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599D89D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BBE815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6D80" w14:textId="77777777" w:rsidR="00494A59" w:rsidRDefault="00494A59" w:rsidP="00494A59">
      <w:pPr>
        <w:rPr>
          <w:rFonts w:ascii="Arial" w:hAnsi="Arial" w:cs="Arial"/>
          <w:b/>
          <w:sz w:val="24"/>
        </w:rPr>
      </w:pPr>
      <w:r>
        <w:rPr>
          <w:rFonts w:ascii="Arial" w:hAnsi="Arial" w:cs="Arial"/>
          <w:b/>
          <w:color w:val="0000FF"/>
          <w:sz w:val="24"/>
        </w:rPr>
        <w:t>RP-242692</w:t>
      </w:r>
      <w:r>
        <w:rPr>
          <w:rFonts w:ascii="Arial" w:hAnsi="Arial" w:cs="Arial"/>
          <w:b/>
          <w:color w:val="0000FF"/>
          <w:sz w:val="24"/>
        </w:rPr>
        <w:tab/>
      </w:r>
      <w:r>
        <w:rPr>
          <w:rFonts w:ascii="Arial" w:hAnsi="Arial" w:cs="Arial"/>
          <w:b/>
          <w:sz w:val="24"/>
        </w:rPr>
        <w:t>CR Pack on HPUE_NR_FR1_FDD_R18-UEConTest</w:t>
      </w:r>
    </w:p>
    <w:p w14:paraId="5B99964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25EB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53D5C" w14:textId="77777777" w:rsidR="00494A59" w:rsidRDefault="00494A59" w:rsidP="00494A59">
      <w:pPr>
        <w:pStyle w:val="Heading4"/>
      </w:pPr>
      <w:bookmarkStart w:id="350" w:name="_Toc189232985"/>
      <w:bookmarkStart w:id="351" w:name="_Toc189421701"/>
      <w:r>
        <w:t>13.4.5</w:t>
      </w:r>
      <w:r>
        <w:tab/>
        <w:t>UE Conf. - Rel-18 High Power UE for NR CA and DC; and NR and LTE DC Configurations [RAN5 WI: HPUE_NR_CADC_NR_LTE_DC_R18-UEConTest]</w:t>
      </w:r>
      <w:bookmarkEnd w:id="350"/>
      <w:bookmarkEnd w:id="351"/>
    </w:p>
    <w:p w14:paraId="4CCFFC4A" w14:textId="77777777" w:rsidR="00494A59" w:rsidRDefault="00494A59" w:rsidP="00494A59">
      <w:pPr>
        <w:rPr>
          <w:rFonts w:ascii="Arial" w:hAnsi="Arial" w:cs="Arial"/>
          <w:b/>
          <w:sz w:val="24"/>
        </w:rPr>
      </w:pPr>
      <w:r>
        <w:rPr>
          <w:rFonts w:ascii="Arial" w:hAnsi="Arial" w:cs="Arial"/>
          <w:b/>
          <w:color w:val="0000FF"/>
          <w:sz w:val="24"/>
        </w:rPr>
        <w:t>RP-242867</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620E851D" w14:textId="77777777" w:rsidR="00494A59" w:rsidRDefault="00494A59" w:rsidP="00494A59">
      <w:pPr>
        <w:rPr>
          <w:rFonts w:ascii="Arial" w:hAnsi="Arial" w:cs="Arial"/>
          <w:b/>
          <w:sz w:val="24"/>
        </w:rPr>
      </w:pPr>
      <w:r>
        <w:rPr>
          <w:rFonts w:ascii="Arial" w:hAnsi="Arial" w:cs="Arial"/>
          <w:b/>
          <w:sz w:val="24"/>
        </w:rPr>
        <w:t>rapporteur: China Telecom, Huawei</w:t>
      </w:r>
    </w:p>
    <w:p w14:paraId="6215886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F1E62E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449EC" w14:textId="77777777" w:rsidR="00494A59" w:rsidRDefault="00494A59" w:rsidP="00494A59">
      <w:pPr>
        <w:rPr>
          <w:rFonts w:ascii="Arial" w:hAnsi="Arial" w:cs="Arial"/>
          <w:b/>
          <w:sz w:val="24"/>
        </w:rPr>
      </w:pPr>
      <w:r>
        <w:rPr>
          <w:rFonts w:ascii="Arial" w:hAnsi="Arial" w:cs="Arial"/>
          <w:b/>
          <w:color w:val="0000FF"/>
          <w:sz w:val="24"/>
        </w:rPr>
        <w:t>RP-242693</w:t>
      </w:r>
      <w:r>
        <w:rPr>
          <w:rFonts w:ascii="Arial" w:hAnsi="Arial" w:cs="Arial"/>
          <w:b/>
          <w:color w:val="0000FF"/>
          <w:sz w:val="24"/>
        </w:rPr>
        <w:tab/>
      </w:r>
      <w:r>
        <w:rPr>
          <w:rFonts w:ascii="Arial" w:hAnsi="Arial" w:cs="Arial"/>
          <w:b/>
          <w:sz w:val="24"/>
        </w:rPr>
        <w:t>CR Pack on HPUE_NR_CADC_NR_LTE_DC_R18-UEConTest</w:t>
      </w:r>
    </w:p>
    <w:p w14:paraId="3454CA1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D88D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7777C" w14:textId="77777777" w:rsidR="00494A59" w:rsidRDefault="00494A59" w:rsidP="00494A59">
      <w:pPr>
        <w:pStyle w:val="Heading4"/>
      </w:pPr>
      <w:bookmarkStart w:id="352" w:name="_Toc189232986"/>
      <w:bookmarkStart w:id="353" w:name="_Toc189421702"/>
      <w:r>
        <w:t>13.4.6</w:t>
      </w:r>
      <w:r>
        <w:tab/>
        <w:t>UE Conf. - HPUE operation for fixed-wireless/vehicle-mounted use cases in LTE bands and NR bands in Rel-18 [RAN5 WI: LTE_NR_HPUE_FWVM_R18-UEConTest]</w:t>
      </w:r>
      <w:bookmarkEnd w:id="352"/>
      <w:bookmarkEnd w:id="353"/>
    </w:p>
    <w:p w14:paraId="203F90DD" w14:textId="77777777" w:rsidR="00494A59" w:rsidRDefault="00494A59" w:rsidP="00494A59">
      <w:pPr>
        <w:rPr>
          <w:rFonts w:ascii="Arial" w:hAnsi="Arial" w:cs="Arial"/>
          <w:b/>
          <w:sz w:val="24"/>
        </w:rPr>
      </w:pPr>
      <w:r>
        <w:rPr>
          <w:rFonts w:ascii="Arial" w:hAnsi="Arial" w:cs="Arial"/>
          <w:b/>
          <w:color w:val="0000FF"/>
          <w:sz w:val="24"/>
        </w:rPr>
        <w:t>RP-242836</w:t>
      </w:r>
      <w:r>
        <w:rPr>
          <w:rFonts w:ascii="Arial" w:hAnsi="Arial" w:cs="Arial"/>
          <w:b/>
          <w:color w:val="0000FF"/>
          <w:sz w:val="24"/>
        </w:rPr>
        <w:tab/>
      </w:r>
      <w:r>
        <w:rPr>
          <w:rFonts w:ascii="Arial" w:hAnsi="Arial" w:cs="Arial"/>
          <w:b/>
          <w:sz w:val="24"/>
        </w:rPr>
        <w:t>Status report for UE Conformance - High-power UE operation for fixed-wireless/vehicle-mounted use cases in LTE bands and NR bands in Rel-18</w:t>
      </w:r>
    </w:p>
    <w:p w14:paraId="41A5265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7BC5F9F" w14:textId="77777777" w:rsidR="00494A59" w:rsidRDefault="00494A59" w:rsidP="00494A59">
      <w:pPr>
        <w:rPr>
          <w:rFonts w:ascii="Arial" w:hAnsi="Arial" w:cs="Arial"/>
          <w:b/>
        </w:rPr>
      </w:pPr>
      <w:r>
        <w:rPr>
          <w:rFonts w:ascii="Arial" w:hAnsi="Arial" w:cs="Arial"/>
          <w:b/>
        </w:rPr>
        <w:t xml:space="preserve">Discussion: </w:t>
      </w:r>
    </w:p>
    <w:p w14:paraId="10AD4150" w14:textId="77777777" w:rsidR="00494A59" w:rsidRDefault="00494A59" w:rsidP="00494A59">
      <w:r>
        <w:t>conclusion: WI is completed</w:t>
      </w:r>
    </w:p>
    <w:p w14:paraId="61AF58E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36526" w14:textId="77777777" w:rsidR="00494A59" w:rsidRDefault="00494A59" w:rsidP="00494A59">
      <w:pPr>
        <w:rPr>
          <w:rFonts w:ascii="Arial" w:hAnsi="Arial" w:cs="Arial"/>
          <w:b/>
          <w:sz w:val="24"/>
        </w:rPr>
      </w:pPr>
      <w:r>
        <w:rPr>
          <w:rFonts w:ascii="Arial" w:hAnsi="Arial" w:cs="Arial"/>
          <w:b/>
          <w:color w:val="0000FF"/>
          <w:sz w:val="24"/>
        </w:rPr>
        <w:t>RP-242694</w:t>
      </w:r>
      <w:r>
        <w:rPr>
          <w:rFonts w:ascii="Arial" w:hAnsi="Arial" w:cs="Arial"/>
          <w:b/>
          <w:color w:val="0000FF"/>
          <w:sz w:val="24"/>
        </w:rPr>
        <w:tab/>
      </w:r>
      <w:r>
        <w:rPr>
          <w:rFonts w:ascii="Arial" w:hAnsi="Arial" w:cs="Arial"/>
          <w:b/>
          <w:sz w:val="24"/>
        </w:rPr>
        <w:t>CR Pack on LTE_NR_HPUE_FWVM_R18-UEConTest</w:t>
      </w:r>
    </w:p>
    <w:p w14:paraId="7A7C2F9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3B2E1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50273" w14:textId="77777777" w:rsidR="00494A59" w:rsidRDefault="00494A59" w:rsidP="00494A59">
      <w:pPr>
        <w:rPr>
          <w:rFonts w:ascii="Arial" w:hAnsi="Arial" w:cs="Arial"/>
          <w:b/>
          <w:sz w:val="24"/>
        </w:rPr>
      </w:pPr>
      <w:r>
        <w:rPr>
          <w:rFonts w:ascii="Arial" w:hAnsi="Arial" w:cs="Arial"/>
          <w:b/>
          <w:color w:val="0000FF"/>
          <w:sz w:val="24"/>
        </w:rPr>
        <w:lastRenderedPageBreak/>
        <w:t>RP-242837</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441BCF8B"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9F5D232" w14:textId="77777777" w:rsidR="00494A59" w:rsidRDefault="00494A59" w:rsidP="00494A59">
      <w:pPr>
        <w:rPr>
          <w:rFonts w:ascii="Arial" w:hAnsi="Arial" w:cs="Arial"/>
          <w:b/>
        </w:rPr>
      </w:pPr>
      <w:r>
        <w:rPr>
          <w:rFonts w:ascii="Arial" w:hAnsi="Arial" w:cs="Arial"/>
          <w:b/>
        </w:rPr>
        <w:t xml:space="preserve">Discussion: </w:t>
      </w:r>
    </w:p>
    <w:p w14:paraId="668DCC09" w14:textId="77777777" w:rsidR="00494A59" w:rsidRDefault="00494A59" w:rsidP="00494A59">
      <w:r>
        <w:t>MCC: cleanup of the WID at WI completion</w:t>
      </w:r>
    </w:p>
    <w:p w14:paraId="68D969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08951" w14:textId="77777777" w:rsidR="00494A59" w:rsidRDefault="00494A59" w:rsidP="00494A59">
      <w:pPr>
        <w:pStyle w:val="Heading4"/>
      </w:pPr>
      <w:bookmarkStart w:id="354" w:name="_Toc189232987"/>
      <w:bookmarkStart w:id="355" w:name="_Toc189421703"/>
      <w:r>
        <w:t>13.4.7</w:t>
      </w:r>
      <w:r>
        <w:tab/>
        <w:t>UE Conf. - Air-to-ground network for NR [RAN5 WI: NR_ATG-UEConTest]</w:t>
      </w:r>
      <w:bookmarkEnd w:id="354"/>
      <w:bookmarkEnd w:id="355"/>
    </w:p>
    <w:p w14:paraId="4A90EF5F" w14:textId="77777777" w:rsidR="00494A59" w:rsidRDefault="00494A59" w:rsidP="00494A59">
      <w:pPr>
        <w:rPr>
          <w:rFonts w:ascii="Arial" w:hAnsi="Arial" w:cs="Arial"/>
          <w:b/>
          <w:sz w:val="24"/>
        </w:rPr>
      </w:pPr>
      <w:r>
        <w:rPr>
          <w:rFonts w:ascii="Arial" w:hAnsi="Arial" w:cs="Arial"/>
          <w:b/>
          <w:color w:val="0000FF"/>
          <w:sz w:val="24"/>
        </w:rPr>
        <w:t>RP-242977</w:t>
      </w:r>
      <w:r>
        <w:rPr>
          <w:rFonts w:ascii="Arial" w:hAnsi="Arial" w:cs="Arial"/>
          <w:b/>
          <w:color w:val="0000FF"/>
          <w:sz w:val="24"/>
        </w:rPr>
        <w:tab/>
      </w:r>
      <w:r>
        <w:rPr>
          <w:rFonts w:ascii="Arial" w:hAnsi="Arial" w:cs="Arial"/>
          <w:b/>
          <w:sz w:val="24"/>
        </w:rPr>
        <w:t>Status report for UE Conformance Test Aspects - Rel-18 ATG for NR; rapporteur CMCC</w:t>
      </w:r>
    </w:p>
    <w:p w14:paraId="353BEE9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73D2A5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D2AE2" w14:textId="77777777" w:rsidR="00494A59" w:rsidRDefault="00494A59" w:rsidP="00494A59">
      <w:pPr>
        <w:rPr>
          <w:rFonts w:ascii="Arial" w:hAnsi="Arial" w:cs="Arial"/>
          <w:b/>
          <w:sz w:val="24"/>
        </w:rPr>
      </w:pPr>
      <w:r>
        <w:rPr>
          <w:rFonts w:ascii="Arial" w:hAnsi="Arial" w:cs="Arial"/>
          <w:b/>
          <w:color w:val="0000FF"/>
          <w:sz w:val="24"/>
        </w:rPr>
        <w:t>RP-242695</w:t>
      </w:r>
      <w:r>
        <w:rPr>
          <w:rFonts w:ascii="Arial" w:hAnsi="Arial" w:cs="Arial"/>
          <w:b/>
          <w:color w:val="0000FF"/>
          <w:sz w:val="24"/>
        </w:rPr>
        <w:tab/>
      </w:r>
      <w:r>
        <w:rPr>
          <w:rFonts w:ascii="Arial" w:hAnsi="Arial" w:cs="Arial"/>
          <w:b/>
          <w:sz w:val="24"/>
        </w:rPr>
        <w:t>CR Pack on NR_ATG-UEConTest</w:t>
      </w:r>
    </w:p>
    <w:p w14:paraId="22B3088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5BEB0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360C6" w14:textId="77777777" w:rsidR="00494A59" w:rsidRDefault="00494A59" w:rsidP="00494A59">
      <w:pPr>
        <w:pStyle w:val="Heading4"/>
      </w:pPr>
      <w:bookmarkStart w:id="356" w:name="_Toc189232988"/>
      <w:bookmarkStart w:id="357" w:name="_Toc189421704"/>
      <w:r>
        <w:t>13.4.8</w:t>
      </w:r>
      <w:r>
        <w:tab/>
        <w:t>UE Conf. - 4Rx handheld UE for low NR bands (&lt;1GHz) and/or 3Tx for NR inter-band UL CA and EN-DC [RAN5 WI: 4Rx_low_NR_band_handheld_3Tx_NR_CA_ENDC-UEConTest]</w:t>
      </w:r>
      <w:bookmarkEnd w:id="356"/>
      <w:bookmarkEnd w:id="357"/>
    </w:p>
    <w:p w14:paraId="27B47CD9" w14:textId="77777777" w:rsidR="00494A59" w:rsidRDefault="00494A59" w:rsidP="00494A59">
      <w:pPr>
        <w:rPr>
          <w:rFonts w:ascii="Arial" w:hAnsi="Arial" w:cs="Arial"/>
          <w:b/>
          <w:sz w:val="24"/>
        </w:rPr>
      </w:pPr>
      <w:r>
        <w:rPr>
          <w:rFonts w:ascii="Arial" w:hAnsi="Arial" w:cs="Arial"/>
          <w:b/>
          <w:color w:val="0000FF"/>
          <w:sz w:val="24"/>
        </w:rPr>
        <w:t>RP-243090</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5226606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4D4BE0" w14:textId="77777777" w:rsidR="00494A59" w:rsidRDefault="00494A59" w:rsidP="00494A59">
      <w:pPr>
        <w:rPr>
          <w:rFonts w:ascii="Arial" w:hAnsi="Arial" w:cs="Arial"/>
          <w:b/>
        </w:rPr>
      </w:pPr>
      <w:r>
        <w:rPr>
          <w:rFonts w:ascii="Arial" w:hAnsi="Arial" w:cs="Arial"/>
          <w:b/>
        </w:rPr>
        <w:t xml:space="preserve">Abstract: </w:t>
      </w:r>
    </w:p>
    <w:p w14:paraId="21649EE7" w14:textId="77777777" w:rsidR="00494A59" w:rsidRDefault="00494A59" w:rsidP="00494A59">
      <w:r>
        <w:t>Completion: 77% (+32%); Target: June 2025</w:t>
      </w:r>
    </w:p>
    <w:p w14:paraId="2C30C5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95791" w14:textId="77777777" w:rsidR="00494A59" w:rsidRDefault="00494A59" w:rsidP="00494A59">
      <w:pPr>
        <w:rPr>
          <w:rFonts w:ascii="Arial" w:hAnsi="Arial" w:cs="Arial"/>
          <w:b/>
          <w:sz w:val="24"/>
        </w:rPr>
      </w:pPr>
      <w:r>
        <w:rPr>
          <w:rFonts w:ascii="Arial" w:hAnsi="Arial" w:cs="Arial"/>
          <w:b/>
          <w:color w:val="0000FF"/>
          <w:sz w:val="24"/>
        </w:rPr>
        <w:t>RP-242696</w:t>
      </w:r>
      <w:r>
        <w:rPr>
          <w:rFonts w:ascii="Arial" w:hAnsi="Arial" w:cs="Arial"/>
          <w:b/>
          <w:color w:val="0000FF"/>
          <w:sz w:val="24"/>
        </w:rPr>
        <w:tab/>
      </w:r>
      <w:r>
        <w:rPr>
          <w:rFonts w:ascii="Arial" w:hAnsi="Arial" w:cs="Arial"/>
          <w:b/>
          <w:sz w:val="24"/>
        </w:rPr>
        <w:t>CR Pack on 4Rx_low_NR_band_handheld_3Tx_NR_CA_ENDC-UEConTest</w:t>
      </w:r>
    </w:p>
    <w:p w14:paraId="0F71380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805DE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E770D" w14:textId="77777777" w:rsidR="00494A59" w:rsidRDefault="00494A59" w:rsidP="00494A59">
      <w:pPr>
        <w:pStyle w:val="Heading4"/>
      </w:pPr>
      <w:bookmarkStart w:id="358" w:name="_Toc189232989"/>
      <w:bookmarkStart w:id="359" w:name="_Toc189421705"/>
      <w:r>
        <w:t>13.4.9</w:t>
      </w:r>
      <w:r>
        <w:tab/>
        <w:t>UE Conf. - 4Rx for NR bands for FWA UEs (&lt;2.6GHz) and handheld UEs (1GHz to 2.6GHz) [RAN5 WI: 4Rx_NR_bands_R18-UEConTest]</w:t>
      </w:r>
      <w:bookmarkEnd w:id="358"/>
      <w:bookmarkEnd w:id="359"/>
    </w:p>
    <w:p w14:paraId="624A004B" w14:textId="77777777" w:rsidR="00494A59" w:rsidRDefault="00494A59" w:rsidP="00494A59">
      <w:pPr>
        <w:rPr>
          <w:rFonts w:ascii="Arial" w:hAnsi="Arial" w:cs="Arial"/>
          <w:b/>
          <w:sz w:val="24"/>
        </w:rPr>
      </w:pPr>
      <w:r>
        <w:rPr>
          <w:rFonts w:ascii="Arial" w:hAnsi="Arial" w:cs="Arial"/>
          <w:b/>
          <w:color w:val="0000FF"/>
          <w:sz w:val="24"/>
        </w:rPr>
        <w:t>RP-242810</w:t>
      </w:r>
      <w:r>
        <w:rPr>
          <w:rFonts w:ascii="Arial" w:hAnsi="Arial" w:cs="Arial"/>
          <w:b/>
          <w:color w:val="0000FF"/>
          <w:sz w:val="24"/>
        </w:rPr>
        <w:tab/>
      </w:r>
      <w:r>
        <w:rPr>
          <w:rFonts w:ascii="Arial" w:hAnsi="Arial" w:cs="Arial"/>
          <w:b/>
          <w:sz w:val="24"/>
        </w:rPr>
        <w:t>Status report for WI UE Conformance Test Aspects - Rel-18 4Rx for NR bands for FWA UEs (up to 2.6GHz) and handheld UEs (1GHz to 2.6GHz); rapporteur: ZTE, China Telecom</w:t>
      </w:r>
    </w:p>
    <w:p w14:paraId="4BFA1D87"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China Telecom</w:t>
      </w:r>
    </w:p>
    <w:p w14:paraId="554BAD8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D7DBE" w14:textId="77777777" w:rsidR="00494A59" w:rsidRDefault="00494A59" w:rsidP="00494A59">
      <w:pPr>
        <w:rPr>
          <w:rFonts w:ascii="Arial" w:hAnsi="Arial" w:cs="Arial"/>
          <w:b/>
          <w:sz w:val="24"/>
        </w:rPr>
      </w:pPr>
      <w:r>
        <w:rPr>
          <w:rFonts w:ascii="Arial" w:hAnsi="Arial" w:cs="Arial"/>
          <w:b/>
          <w:color w:val="0000FF"/>
          <w:sz w:val="24"/>
        </w:rPr>
        <w:t>RP-242697</w:t>
      </w:r>
      <w:r>
        <w:rPr>
          <w:rFonts w:ascii="Arial" w:hAnsi="Arial" w:cs="Arial"/>
          <w:b/>
          <w:color w:val="0000FF"/>
          <w:sz w:val="24"/>
        </w:rPr>
        <w:tab/>
      </w:r>
      <w:r>
        <w:rPr>
          <w:rFonts w:ascii="Arial" w:hAnsi="Arial" w:cs="Arial"/>
          <w:b/>
          <w:sz w:val="24"/>
        </w:rPr>
        <w:t>CR Pack on 4Rx_NR_bands_R18-UEConTest</w:t>
      </w:r>
    </w:p>
    <w:p w14:paraId="5EDDD07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935B6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5F653" w14:textId="77777777" w:rsidR="00494A59" w:rsidRDefault="00494A59" w:rsidP="00494A59">
      <w:pPr>
        <w:rPr>
          <w:rFonts w:ascii="Arial" w:hAnsi="Arial" w:cs="Arial"/>
          <w:b/>
          <w:sz w:val="24"/>
        </w:rPr>
      </w:pPr>
      <w:r>
        <w:rPr>
          <w:rFonts w:ascii="Arial" w:hAnsi="Arial" w:cs="Arial"/>
          <w:b/>
          <w:color w:val="0000FF"/>
          <w:sz w:val="24"/>
        </w:rPr>
        <w:t>RP-242811</w:t>
      </w:r>
      <w:r>
        <w:rPr>
          <w:rFonts w:ascii="Arial" w:hAnsi="Arial" w:cs="Arial"/>
          <w:b/>
          <w:color w:val="0000FF"/>
          <w:sz w:val="24"/>
        </w:rPr>
        <w:tab/>
      </w:r>
      <w:r>
        <w:rPr>
          <w:rFonts w:ascii="Arial" w:hAnsi="Arial" w:cs="Arial"/>
          <w:b/>
          <w:sz w:val="24"/>
        </w:rPr>
        <w:t>Revised WID on UE Conformance  4Rx for NR bands for FWA UEs (up to 2.6GHz) and handheld UEs (1GHz to 2.6GHz)</w:t>
      </w:r>
    </w:p>
    <w:p w14:paraId="2967B6A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China Telecom</w:t>
      </w:r>
    </w:p>
    <w:p w14:paraId="0AD7F3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BEBBF" w14:textId="77777777" w:rsidR="00494A59" w:rsidRDefault="00494A59" w:rsidP="00494A59">
      <w:pPr>
        <w:pStyle w:val="Heading4"/>
      </w:pPr>
      <w:bookmarkStart w:id="360" w:name="_Toc189232990"/>
      <w:bookmarkStart w:id="361" w:name="_Toc189421706"/>
      <w:r>
        <w:t>13.4.10</w:t>
      </w:r>
      <w:r>
        <w:tab/>
        <w:t>UE Conf. - NR support for dedicated spectrum less than 5MHz for FR1 [RAN5 WI: NR_FR1_lessthan_5MHz_BW-UEConTest]</w:t>
      </w:r>
      <w:bookmarkEnd w:id="360"/>
      <w:bookmarkEnd w:id="361"/>
    </w:p>
    <w:p w14:paraId="737FC531" w14:textId="77777777" w:rsidR="00494A59" w:rsidRDefault="00494A59" w:rsidP="00494A59">
      <w:pPr>
        <w:rPr>
          <w:rFonts w:ascii="Arial" w:hAnsi="Arial" w:cs="Arial"/>
          <w:b/>
          <w:sz w:val="24"/>
        </w:rPr>
      </w:pPr>
      <w:r>
        <w:rPr>
          <w:rFonts w:ascii="Arial" w:hAnsi="Arial" w:cs="Arial"/>
          <w:b/>
          <w:color w:val="0000FF"/>
          <w:sz w:val="24"/>
        </w:rPr>
        <w:t>RP-242457</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07BCDB9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34114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0313B" w14:textId="77777777" w:rsidR="00494A59" w:rsidRDefault="00494A59" w:rsidP="00494A59">
      <w:pPr>
        <w:rPr>
          <w:rFonts w:ascii="Arial" w:hAnsi="Arial" w:cs="Arial"/>
          <w:b/>
          <w:sz w:val="24"/>
        </w:rPr>
      </w:pPr>
      <w:r>
        <w:rPr>
          <w:rFonts w:ascii="Arial" w:hAnsi="Arial" w:cs="Arial"/>
          <w:b/>
          <w:color w:val="0000FF"/>
          <w:sz w:val="24"/>
        </w:rPr>
        <w:t>RP-242698</w:t>
      </w:r>
      <w:r>
        <w:rPr>
          <w:rFonts w:ascii="Arial" w:hAnsi="Arial" w:cs="Arial"/>
          <w:b/>
          <w:color w:val="0000FF"/>
          <w:sz w:val="24"/>
        </w:rPr>
        <w:tab/>
      </w:r>
      <w:r>
        <w:rPr>
          <w:rFonts w:ascii="Arial" w:hAnsi="Arial" w:cs="Arial"/>
          <w:b/>
          <w:sz w:val="24"/>
        </w:rPr>
        <w:t>CR Pack on NR_FR1_lessthan_5MHz_BW-UEConTest</w:t>
      </w:r>
    </w:p>
    <w:p w14:paraId="5C5D7C7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7D183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67276" w14:textId="77777777" w:rsidR="00494A59" w:rsidRDefault="00494A59" w:rsidP="00494A59">
      <w:pPr>
        <w:pStyle w:val="Heading4"/>
      </w:pPr>
      <w:bookmarkStart w:id="362" w:name="_Toc189232991"/>
      <w:bookmarkStart w:id="363" w:name="_Toc189421707"/>
      <w:r>
        <w:t>13.4.11</w:t>
      </w:r>
      <w:r>
        <w:tab/>
        <w:t>UE Conf. - Dual Tx/Rx Multi-SIM for NR [RAN5 WI: NR_DualTxRx_MUSIM-UEConTest]</w:t>
      </w:r>
      <w:bookmarkEnd w:id="362"/>
      <w:bookmarkEnd w:id="363"/>
    </w:p>
    <w:p w14:paraId="3B31DE1A" w14:textId="77777777" w:rsidR="00494A59" w:rsidRDefault="00494A59" w:rsidP="00494A59">
      <w:pPr>
        <w:rPr>
          <w:rFonts w:ascii="Arial" w:hAnsi="Arial" w:cs="Arial"/>
          <w:b/>
          <w:sz w:val="24"/>
        </w:rPr>
      </w:pPr>
      <w:r>
        <w:rPr>
          <w:rFonts w:ascii="Arial" w:hAnsi="Arial" w:cs="Arial"/>
          <w:b/>
          <w:color w:val="0000FF"/>
          <w:sz w:val="24"/>
        </w:rPr>
        <w:t>RP-242471</w:t>
      </w:r>
      <w:r>
        <w:rPr>
          <w:rFonts w:ascii="Arial" w:hAnsi="Arial" w:cs="Arial"/>
          <w:b/>
          <w:color w:val="0000FF"/>
          <w:sz w:val="24"/>
        </w:rPr>
        <w:tab/>
      </w:r>
      <w:r>
        <w:rPr>
          <w:rFonts w:ascii="Arial" w:hAnsi="Arial" w:cs="Arial"/>
          <w:b/>
          <w:sz w:val="24"/>
        </w:rPr>
        <w:t>Status report for UE Conformance - Dual Transmission/Reception (Tx/Rx) Multi-SIM for NR</w:t>
      </w:r>
    </w:p>
    <w:p w14:paraId="03225EF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58A2FE0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93960" w14:textId="77777777" w:rsidR="00494A59" w:rsidRDefault="00494A59" w:rsidP="00494A59">
      <w:pPr>
        <w:rPr>
          <w:rFonts w:ascii="Arial" w:hAnsi="Arial" w:cs="Arial"/>
          <w:b/>
          <w:sz w:val="24"/>
        </w:rPr>
      </w:pPr>
      <w:r>
        <w:rPr>
          <w:rFonts w:ascii="Arial" w:hAnsi="Arial" w:cs="Arial"/>
          <w:b/>
          <w:color w:val="0000FF"/>
          <w:sz w:val="24"/>
        </w:rPr>
        <w:t>RP-242699</w:t>
      </w:r>
      <w:r>
        <w:rPr>
          <w:rFonts w:ascii="Arial" w:hAnsi="Arial" w:cs="Arial"/>
          <w:b/>
          <w:color w:val="0000FF"/>
          <w:sz w:val="24"/>
        </w:rPr>
        <w:tab/>
      </w:r>
      <w:r>
        <w:rPr>
          <w:rFonts w:ascii="Arial" w:hAnsi="Arial" w:cs="Arial"/>
          <w:b/>
          <w:sz w:val="24"/>
        </w:rPr>
        <w:t>CR Pack on NR_DualTxRx_MUSIM-UEConTest</w:t>
      </w:r>
    </w:p>
    <w:p w14:paraId="171B040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2752B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93DBF" w14:textId="77777777" w:rsidR="00494A59" w:rsidRDefault="00494A59" w:rsidP="00494A59">
      <w:pPr>
        <w:pStyle w:val="Heading4"/>
      </w:pPr>
      <w:bookmarkStart w:id="364" w:name="_Toc189232992"/>
      <w:bookmarkStart w:id="365" w:name="_Toc189421708"/>
      <w:r>
        <w:t>13.4.12</w:t>
      </w:r>
      <w:r>
        <w:tab/>
        <w:t>UE Conf. - Enhanced support of reduced capability NR devices plus CT1 aspects [RAN5 WI: NR_redcap_enh_plus_CT1-UEConTest]</w:t>
      </w:r>
      <w:bookmarkEnd w:id="364"/>
      <w:bookmarkEnd w:id="365"/>
    </w:p>
    <w:p w14:paraId="3762C78B" w14:textId="77777777" w:rsidR="00494A59" w:rsidRDefault="00494A59" w:rsidP="00494A59">
      <w:pPr>
        <w:rPr>
          <w:rFonts w:ascii="Arial" w:hAnsi="Arial" w:cs="Arial"/>
          <w:b/>
          <w:sz w:val="24"/>
        </w:rPr>
      </w:pPr>
      <w:r>
        <w:rPr>
          <w:rFonts w:ascii="Arial" w:hAnsi="Arial" w:cs="Arial"/>
          <w:b/>
          <w:color w:val="0000FF"/>
          <w:sz w:val="24"/>
        </w:rPr>
        <w:t>RP-242486</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638DF357"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57BD344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AB826" w14:textId="77777777" w:rsidR="00494A59" w:rsidRDefault="00494A59" w:rsidP="00494A59">
      <w:pPr>
        <w:rPr>
          <w:rFonts w:ascii="Arial" w:hAnsi="Arial" w:cs="Arial"/>
          <w:b/>
          <w:sz w:val="24"/>
        </w:rPr>
      </w:pPr>
      <w:r>
        <w:rPr>
          <w:rFonts w:ascii="Arial" w:hAnsi="Arial" w:cs="Arial"/>
          <w:b/>
          <w:color w:val="0000FF"/>
          <w:sz w:val="24"/>
        </w:rPr>
        <w:t>RP-242700</w:t>
      </w:r>
      <w:r>
        <w:rPr>
          <w:rFonts w:ascii="Arial" w:hAnsi="Arial" w:cs="Arial"/>
          <w:b/>
          <w:color w:val="0000FF"/>
          <w:sz w:val="24"/>
        </w:rPr>
        <w:tab/>
      </w:r>
      <w:r>
        <w:rPr>
          <w:rFonts w:ascii="Arial" w:hAnsi="Arial" w:cs="Arial"/>
          <w:b/>
          <w:sz w:val="24"/>
        </w:rPr>
        <w:t>CR Pack on NR_redcap_enh_plus_CT1-UEConTest - Pack 1/2</w:t>
      </w:r>
    </w:p>
    <w:p w14:paraId="34C73A0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0B2A6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6091A" w14:textId="77777777" w:rsidR="00494A59" w:rsidRDefault="00494A59" w:rsidP="00494A59">
      <w:pPr>
        <w:rPr>
          <w:rFonts w:ascii="Arial" w:hAnsi="Arial" w:cs="Arial"/>
          <w:b/>
          <w:sz w:val="24"/>
        </w:rPr>
      </w:pPr>
      <w:r>
        <w:rPr>
          <w:rFonts w:ascii="Arial" w:hAnsi="Arial" w:cs="Arial"/>
          <w:b/>
          <w:color w:val="0000FF"/>
          <w:sz w:val="24"/>
        </w:rPr>
        <w:t>RP-242701</w:t>
      </w:r>
      <w:r>
        <w:rPr>
          <w:rFonts w:ascii="Arial" w:hAnsi="Arial" w:cs="Arial"/>
          <w:b/>
          <w:color w:val="0000FF"/>
          <w:sz w:val="24"/>
        </w:rPr>
        <w:tab/>
      </w:r>
      <w:r>
        <w:rPr>
          <w:rFonts w:ascii="Arial" w:hAnsi="Arial" w:cs="Arial"/>
          <w:b/>
          <w:sz w:val="24"/>
        </w:rPr>
        <w:t>CR Pack on NR_redcap_enh_plus_CT1-UEConTest - Pack 2/2</w:t>
      </w:r>
    </w:p>
    <w:p w14:paraId="5A78354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A121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6338E" w14:textId="77777777" w:rsidR="00494A59" w:rsidRDefault="00494A59" w:rsidP="00494A59">
      <w:pPr>
        <w:rPr>
          <w:rFonts w:ascii="Arial" w:hAnsi="Arial" w:cs="Arial"/>
          <w:b/>
          <w:sz w:val="24"/>
        </w:rPr>
      </w:pPr>
      <w:r>
        <w:rPr>
          <w:rFonts w:ascii="Arial" w:hAnsi="Arial" w:cs="Arial"/>
          <w:b/>
          <w:color w:val="0000FF"/>
          <w:sz w:val="24"/>
        </w:rPr>
        <w:t>RP-242487</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2D44A787"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 Huawei, Hisilicon</w:t>
      </w:r>
    </w:p>
    <w:p w14:paraId="3DDBB0D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B4CC5" w14:textId="77777777" w:rsidR="00494A59" w:rsidRDefault="00494A59" w:rsidP="00494A59">
      <w:pPr>
        <w:pStyle w:val="Heading4"/>
      </w:pPr>
      <w:bookmarkStart w:id="366" w:name="_Toc189232993"/>
      <w:bookmarkStart w:id="367" w:name="_Toc189421709"/>
      <w:r>
        <w:t>13.4.13</w:t>
      </w:r>
      <w:r>
        <w:tab/>
        <w:t>UE Conf. - XR enhancements for NR plus CT1 aspects [RAN5 WI: NR_XR_enh_plus_CT1-UEConTest]</w:t>
      </w:r>
      <w:bookmarkEnd w:id="366"/>
      <w:bookmarkEnd w:id="367"/>
    </w:p>
    <w:p w14:paraId="225CEB4C" w14:textId="77777777" w:rsidR="00494A59" w:rsidRDefault="00494A59" w:rsidP="00494A59">
      <w:pPr>
        <w:rPr>
          <w:rFonts w:ascii="Arial" w:hAnsi="Arial" w:cs="Arial"/>
          <w:b/>
          <w:sz w:val="24"/>
        </w:rPr>
      </w:pPr>
      <w:r>
        <w:rPr>
          <w:rFonts w:ascii="Arial" w:hAnsi="Arial" w:cs="Arial"/>
          <w:b/>
          <w:color w:val="0000FF"/>
          <w:sz w:val="24"/>
        </w:rPr>
        <w:t>RP-242607</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61BB924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3E6CB0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80909" w14:textId="77777777" w:rsidR="00494A59" w:rsidRDefault="00494A59" w:rsidP="00494A59">
      <w:pPr>
        <w:rPr>
          <w:rFonts w:ascii="Arial" w:hAnsi="Arial" w:cs="Arial"/>
          <w:b/>
          <w:sz w:val="24"/>
        </w:rPr>
      </w:pPr>
      <w:r>
        <w:rPr>
          <w:rFonts w:ascii="Arial" w:hAnsi="Arial" w:cs="Arial"/>
          <w:b/>
          <w:color w:val="0000FF"/>
          <w:sz w:val="24"/>
        </w:rPr>
        <w:t>RP-242702</w:t>
      </w:r>
      <w:r>
        <w:rPr>
          <w:rFonts w:ascii="Arial" w:hAnsi="Arial" w:cs="Arial"/>
          <w:b/>
          <w:color w:val="0000FF"/>
          <w:sz w:val="24"/>
        </w:rPr>
        <w:tab/>
      </w:r>
      <w:r>
        <w:rPr>
          <w:rFonts w:ascii="Arial" w:hAnsi="Arial" w:cs="Arial"/>
          <w:b/>
          <w:sz w:val="24"/>
        </w:rPr>
        <w:t>CR Pack on NR_XR_enh_plus_CT1-UEConTest</w:t>
      </w:r>
    </w:p>
    <w:p w14:paraId="674F865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E1C3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FFDF5" w14:textId="77777777" w:rsidR="00494A59" w:rsidRDefault="00494A59" w:rsidP="00494A59">
      <w:pPr>
        <w:rPr>
          <w:rFonts w:ascii="Arial" w:hAnsi="Arial" w:cs="Arial"/>
          <w:b/>
          <w:sz w:val="24"/>
        </w:rPr>
      </w:pPr>
      <w:r>
        <w:rPr>
          <w:rFonts w:ascii="Arial" w:hAnsi="Arial" w:cs="Arial"/>
          <w:b/>
          <w:color w:val="0000FF"/>
          <w:sz w:val="24"/>
        </w:rPr>
        <w:t>RP-242608</w:t>
      </w:r>
      <w:r>
        <w:rPr>
          <w:rFonts w:ascii="Arial" w:hAnsi="Arial" w:cs="Arial"/>
          <w:b/>
          <w:color w:val="0000FF"/>
          <w:sz w:val="24"/>
        </w:rPr>
        <w:tab/>
      </w:r>
      <w:r>
        <w:rPr>
          <w:rFonts w:ascii="Arial" w:hAnsi="Arial" w:cs="Arial"/>
          <w:b/>
          <w:sz w:val="24"/>
        </w:rPr>
        <w:t>Revised WID on UE Conformance - XR (eXtended Reality) enhancements for NR plus CT1 aspects</w:t>
      </w:r>
    </w:p>
    <w:p w14:paraId="208E6491"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1B4C9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13685" w14:textId="77777777" w:rsidR="00494A59" w:rsidRDefault="00494A59" w:rsidP="00494A59">
      <w:pPr>
        <w:pStyle w:val="Heading4"/>
      </w:pPr>
      <w:bookmarkStart w:id="368" w:name="_Toc189232994"/>
      <w:bookmarkStart w:id="369" w:name="_Toc189421710"/>
      <w:r>
        <w:t>13.4.14</w:t>
      </w:r>
      <w:r>
        <w:tab/>
        <w:t>UE Conf. - Introduction of 900 MHz LTE band in the US [RAN5 WI: LTE_900MHz_US-UEConTest]</w:t>
      </w:r>
      <w:bookmarkEnd w:id="368"/>
      <w:bookmarkEnd w:id="369"/>
    </w:p>
    <w:p w14:paraId="2C85633C" w14:textId="77777777" w:rsidR="00494A59" w:rsidRDefault="00494A59" w:rsidP="00494A59">
      <w:pPr>
        <w:rPr>
          <w:rFonts w:ascii="Arial" w:hAnsi="Arial" w:cs="Arial"/>
          <w:b/>
          <w:sz w:val="24"/>
        </w:rPr>
      </w:pPr>
      <w:r>
        <w:rPr>
          <w:rFonts w:ascii="Arial" w:hAnsi="Arial" w:cs="Arial"/>
          <w:b/>
          <w:color w:val="0000FF"/>
          <w:sz w:val="24"/>
        </w:rPr>
        <w:t>RP-242838</w:t>
      </w:r>
      <w:r>
        <w:rPr>
          <w:rFonts w:ascii="Arial" w:hAnsi="Arial" w:cs="Arial"/>
          <w:b/>
          <w:color w:val="0000FF"/>
          <w:sz w:val="24"/>
        </w:rPr>
        <w:tab/>
      </w:r>
      <w:r>
        <w:rPr>
          <w:rFonts w:ascii="Arial" w:hAnsi="Arial" w:cs="Arial"/>
          <w:b/>
          <w:sz w:val="24"/>
        </w:rPr>
        <w:t>Status report for UE Conformance – Introduction of 900 MHz LTE band in the US</w:t>
      </w:r>
    </w:p>
    <w:p w14:paraId="143CC34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A1B288A" w14:textId="77777777" w:rsidR="00494A59" w:rsidRDefault="00494A59" w:rsidP="00494A59">
      <w:pPr>
        <w:rPr>
          <w:rFonts w:ascii="Arial" w:hAnsi="Arial" w:cs="Arial"/>
          <w:b/>
        </w:rPr>
      </w:pPr>
      <w:r>
        <w:rPr>
          <w:rFonts w:ascii="Arial" w:hAnsi="Arial" w:cs="Arial"/>
          <w:b/>
        </w:rPr>
        <w:t xml:space="preserve">Discussion: </w:t>
      </w:r>
    </w:p>
    <w:p w14:paraId="7EEF4278" w14:textId="77777777" w:rsidR="00494A59" w:rsidRDefault="00494A59" w:rsidP="00494A59">
      <w:r>
        <w:lastRenderedPageBreak/>
        <w:t>MCC: no progress</w:t>
      </w:r>
    </w:p>
    <w:p w14:paraId="3BD5FE0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F96A2" w14:textId="77777777" w:rsidR="00494A59" w:rsidRDefault="00494A59" w:rsidP="00494A59">
      <w:pPr>
        <w:pStyle w:val="Heading4"/>
      </w:pPr>
      <w:bookmarkStart w:id="370" w:name="_Toc189232995"/>
      <w:bookmarkStart w:id="371" w:name="_Toc189421711"/>
      <w:r>
        <w:t>13.4.15</w:t>
      </w:r>
      <w:r>
        <w:tab/>
        <w:t>UE Conf. - NR RF requirements enhancement for FR2, Phase 3 [RAN5 WI: NR_RF_FR2_req_Ph3-UEConTest]</w:t>
      </w:r>
      <w:bookmarkEnd w:id="370"/>
      <w:bookmarkEnd w:id="371"/>
    </w:p>
    <w:p w14:paraId="08C285E5" w14:textId="77777777" w:rsidR="00494A59" w:rsidRDefault="00494A59" w:rsidP="00494A59">
      <w:pPr>
        <w:rPr>
          <w:rFonts w:ascii="Arial" w:hAnsi="Arial" w:cs="Arial"/>
          <w:b/>
          <w:sz w:val="24"/>
        </w:rPr>
      </w:pPr>
      <w:r>
        <w:rPr>
          <w:rFonts w:ascii="Arial" w:hAnsi="Arial" w:cs="Arial"/>
          <w:b/>
          <w:color w:val="0000FF"/>
          <w:sz w:val="24"/>
        </w:rPr>
        <w:t>RP-242600</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299748C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CFE90A" w14:textId="77777777" w:rsidR="00494A59" w:rsidRDefault="00494A59" w:rsidP="00494A59">
      <w:pPr>
        <w:rPr>
          <w:rFonts w:ascii="Arial" w:hAnsi="Arial" w:cs="Arial"/>
          <w:b/>
        </w:rPr>
      </w:pPr>
      <w:r>
        <w:rPr>
          <w:rFonts w:ascii="Arial" w:hAnsi="Arial" w:cs="Arial"/>
          <w:b/>
        </w:rPr>
        <w:t xml:space="preserve">Abstract: </w:t>
      </w:r>
    </w:p>
    <w:p w14:paraId="622BE9F1" w14:textId="77777777" w:rsidR="00494A59" w:rsidRDefault="00494A59" w:rsidP="00494A59">
      <w:r>
        <w:t>End - 03/2025</w:t>
      </w:r>
    </w:p>
    <w:p w14:paraId="49BA9D10" w14:textId="77777777" w:rsidR="00494A59" w:rsidRDefault="00494A59" w:rsidP="00494A59">
      <w:r>
        <w:t>Completion - 40%</w:t>
      </w:r>
    </w:p>
    <w:p w14:paraId="172858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E469" w14:textId="77777777" w:rsidR="00494A59" w:rsidRDefault="00494A59" w:rsidP="00494A59">
      <w:pPr>
        <w:rPr>
          <w:rFonts w:ascii="Arial" w:hAnsi="Arial" w:cs="Arial"/>
          <w:b/>
          <w:sz w:val="24"/>
        </w:rPr>
      </w:pPr>
      <w:r>
        <w:rPr>
          <w:rFonts w:ascii="Arial" w:hAnsi="Arial" w:cs="Arial"/>
          <w:b/>
          <w:color w:val="0000FF"/>
          <w:sz w:val="24"/>
        </w:rPr>
        <w:t>RP-242703</w:t>
      </w:r>
      <w:r>
        <w:rPr>
          <w:rFonts w:ascii="Arial" w:hAnsi="Arial" w:cs="Arial"/>
          <w:b/>
          <w:color w:val="0000FF"/>
          <w:sz w:val="24"/>
        </w:rPr>
        <w:tab/>
      </w:r>
      <w:r>
        <w:rPr>
          <w:rFonts w:ascii="Arial" w:hAnsi="Arial" w:cs="Arial"/>
          <w:b/>
          <w:sz w:val="24"/>
        </w:rPr>
        <w:t>CR Pack on NR_RF_FR2_req_Ph3-UEConTest</w:t>
      </w:r>
    </w:p>
    <w:p w14:paraId="451B3B6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C1CAA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89EBE" w14:textId="77777777" w:rsidR="00494A59" w:rsidRDefault="00494A59" w:rsidP="00494A59">
      <w:pPr>
        <w:pStyle w:val="Heading4"/>
      </w:pPr>
      <w:bookmarkStart w:id="372" w:name="_Toc189232996"/>
      <w:bookmarkStart w:id="373" w:name="_Toc189421712"/>
      <w:r>
        <w:t>13.4.16</w:t>
      </w:r>
      <w:r>
        <w:tab/>
        <w:t>UE Conf. - Further RF requirements enhancement for NR and EN-DC in FR1 [RAN5 WI: NR_ENDC_RF_FR1_enh2-UEConTest]</w:t>
      </w:r>
      <w:bookmarkEnd w:id="372"/>
      <w:bookmarkEnd w:id="373"/>
    </w:p>
    <w:p w14:paraId="453EC7B3" w14:textId="77777777" w:rsidR="00494A59" w:rsidRDefault="00494A59" w:rsidP="00494A59">
      <w:pPr>
        <w:rPr>
          <w:rFonts w:ascii="Arial" w:hAnsi="Arial" w:cs="Arial"/>
          <w:b/>
          <w:sz w:val="24"/>
        </w:rPr>
      </w:pPr>
      <w:r>
        <w:rPr>
          <w:rFonts w:ascii="Arial" w:hAnsi="Arial" w:cs="Arial"/>
          <w:b/>
          <w:color w:val="0000FF"/>
          <w:sz w:val="24"/>
        </w:rPr>
        <w:t>RP-243091</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147FEE5A"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E7C1C0" w14:textId="77777777" w:rsidR="00494A59" w:rsidRDefault="00494A59" w:rsidP="00494A59">
      <w:pPr>
        <w:rPr>
          <w:rFonts w:ascii="Arial" w:hAnsi="Arial" w:cs="Arial"/>
          <w:b/>
        </w:rPr>
      </w:pPr>
      <w:r>
        <w:rPr>
          <w:rFonts w:ascii="Arial" w:hAnsi="Arial" w:cs="Arial"/>
          <w:b/>
        </w:rPr>
        <w:t xml:space="preserve">Abstract: </w:t>
      </w:r>
    </w:p>
    <w:p w14:paraId="78008810" w14:textId="77777777" w:rsidR="00494A59" w:rsidRDefault="00494A59" w:rsidP="00494A59">
      <w:r>
        <w:t>Completion: 34% (+22%); Target: Jun 2025</w:t>
      </w:r>
    </w:p>
    <w:p w14:paraId="4770B9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D2527" w14:textId="77777777" w:rsidR="00494A59" w:rsidRDefault="00494A59" w:rsidP="00494A59">
      <w:pPr>
        <w:rPr>
          <w:rFonts w:ascii="Arial" w:hAnsi="Arial" w:cs="Arial"/>
          <w:b/>
          <w:sz w:val="24"/>
        </w:rPr>
      </w:pPr>
      <w:r>
        <w:rPr>
          <w:rFonts w:ascii="Arial" w:hAnsi="Arial" w:cs="Arial"/>
          <w:b/>
          <w:color w:val="0000FF"/>
          <w:sz w:val="24"/>
        </w:rPr>
        <w:t>RP-242704</w:t>
      </w:r>
      <w:r>
        <w:rPr>
          <w:rFonts w:ascii="Arial" w:hAnsi="Arial" w:cs="Arial"/>
          <w:b/>
          <w:color w:val="0000FF"/>
          <w:sz w:val="24"/>
        </w:rPr>
        <w:tab/>
      </w:r>
      <w:r>
        <w:rPr>
          <w:rFonts w:ascii="Arial" w:hAnsi="Arial" w:cs="Arial"/>
          <w:b/>
          <w:sz w:val="24"/>
        </w:rPr>
        <w:t>CR Pack on NR_ENDC_RF_FR1_enh2-UEConTest</w:t>
      </w:r>
    </w:p>
    <w:p w14:paraId="3E07244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07B33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28B96" w14:textId="77777777" w:rsidR="00494A59" w:rsidRDefault="00494A59" w:rsidP="00494A59">
      <w:pPr>
        <w:pStyle w:val="Heading4"/>
      </w:pPr>
      <w:bookmarkStart w:id="374" w:name="_Toc189232997"/>
      <w:bookmarkStart w:id="375" w:name="_Toc189421713"/>
      <w:r>
        <w:t>13.4.17</w:t>
      </w:r>
      <w:r>
        <w:tab/>
        <w:t>UE Conf. - Network energy savings for NR [RAN5 WI: Netw_Energy_NR-UEConTest]</w:t>
      </w:r>
      <w:bookmarkEnd w:id="374"/>
      <w:bookmarkEnd w:id="375"/>
    </w:p>
    <w:p w14:paraId="4A61CE16" w14:textId="77777777" w:rsidR="00494A59" w:rsidRDefault="00494A59" w:rsidP="00494A59">
      <w:pPr>
        <w:rPr>
          <w:rFonts w:ascii="Arial" w:hAnsi="Arial" w:cs="Arial"/>
          <w:b/>
          <w:sz w:val="24"/>
        </w:rPr>
      </w:pPr>
      <w:r>
        <w:rPr>
          <w:rFonts w:ascii="Arial" w:hAnsi="Arial" w:cs="Arial"/>
          <w:b/>
          <w:color w:val="0000FF"/>
          <w:sz w:val="24"/>
        </w:rPr>
        <w:t>RP-243092</w:t>
      </w:r>
      <w:r>
        <w:rPr>
          <w:rFonts w:ascii="Arial" w:hAnsi="Arial" w:cs="Arial"/>
          <w:b/>
          <w:color w:val="0000FF"/>
          <w:sz w:val="24"/>
        </w:rPr>
        <w:tab/>
      </w:r>
      <w:r>
        <w:rPr>
          <w:rFonts w:ascii="Arial" w:hAnsi="Arial" w:cs="Arial"/>
          <w:b/>
          <w:sz w:val="24"/>
        </w:rPr>
        <w:t>Status report for WI: UE Conformance - Network energy savings for NR; rapporteur: Huawei</w:t>
      </w:r>
    </w:p>
    <w:p w14:paraId="252BFE9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D34745" w14:textId="77777777" w:rsidR="00494A59" w:rsidRDefault="00494A59" w:rsidP="00494A59">
      <w:pPr>
        <w:rPr>
          <w:rFonts w:ascii="Arial" w:hAnsi="Arial" w:cs="Arial"/>
          <w:b/>
        </w:rPr>
      </w:pPr>
      <w:r>
        <w:rPr>
          <w:rFonts w:ascii="Arial" w:hAnsi="Arial" w:cs="Arial"/>
          <w:b/>
        </w:rPr>
        <w:t xml:space="preserve">Abstract: </w:t>
      </w:r>
    </w:p>
    <w:p w14:paraId="7B61D610" w14:textId="77777777" w:rsidR="00494A59" w:rsidRDefault="00494A59" w:rsidP="00494A59">
      <w:r>
        <w:t>Completion: 54% (+30%); Target: Dec 2025</w:t>
      </w:r>
    </w:p>
    <w:p w14:paraId="735E2643"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EBB51" w14:textId="77777777" w:rsidR="00494A59" w:rsidRDefault="00494A59" w:rsidP="00494A59">
      <w:pPr>
        <w:rPr>
          <w:rFonts w:ascii="Arial" w:hAnsi="Arial" w:cs="Arial"/>
          <w:b/>
          <w:sz w:val="24"/>
        </w:rPr>
      </w:pPr>
      <w:r>
        <w:rPr>
          <w:rFonts w:ascii="Arial" w:hAnsi="Arial" w:cs="Arial"/>
          <w:b/>
          <w:color w:val="0000FF"/>
          <w:sz w:val="24"/>
        </w:rPr>
        <w:t>RP-242705</w:t>
      </w:r>
      <w:r>
        <w:rPr>
          <w:rFonts w:ascii="Arial" w:hAnsi="Arial" w:cs="Arial"/>
          <w:b/>
          <w:color w:val="0000FF"/>
          <w:sz w:val="24"/>
        </w:rPr>
        <w:tab/>
      </w:r>
      <w:r>
        <w:rPr>
          <w:rFonts w:ascii="Arial" w:hAnsi="Arial" w:cs="Arial"/>
          <w:b/>
          <w:sz w:val="24"/>
        </w:rPr>
        <w:t>CR Pack on Netw_Energy_NR-UEConTest - Pack 1/2</w:t>
      </w:r>
    </w:p>
    <w:p w14:paraId="4A9510A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ADBF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C28FF" w14:textId="77777777" w:rsidR="00494A59" w:rsidRDefault="00494A59" w:rsidP="00494A59">
      <w:pPr>
        <w:rPr>
          <w:rFonts w:ascii="Arial" w:hAnsi="Arial" w:cs="Arial"/>
          <w:b/>
          <w:sz w:val="24"/>
        </w:rPr>
      </w:pPr>
      <w:r>
        <w:rPr>
          <w:rFonts w:ascii="Arial" w:hAnsi="Arial" w:cs="Arial"/>
          <w:b/>
          <w:color w:val="0000FF"/>
          <w:sz w:val="24"/>
        </w:rPr>
        <w:t>RP-242706</w:t>
      </w:r>
      <w:r>
        <w:rPr>
          <w:rFonts w:ascii="Arial" w:hAnsi="Arial" w:cs="Arial"/>
          <w:b/>
          <w:color w:val="0000FF"/>
          <w:sz w:val="24"/>
        </w:rPr>
        <w:tab/>
      </w:r>
      <w:r>
        <w:rPr>
          <w:rFonts w:ascii="Arial" w:hAnsi="Arial" w:cs="Arial"/>
          <w:b/>
          <w:sz w:val="24"/>
        </w:rPr>
        <w:t>CR Pack on Netw_Energy_NR-UEConTest - Pack 2/2</w:t>
      </w:r>
    </w:p>
    <w:p w14:paraId="40DDA55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21DBB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87BDC" w14:textId="77777777" w:rsidR="00494A59" w:rsidRDefault="00494A59" w:rsidP="00494A59">
      <w:pPr>
        <w:pStyle w:val="Heading4"/>
      </w:pPr>
      <w:bookmarkStart w:id="376" w:name="_Toc189232998"/>
      <w:bookmarkStart w:id="377" w:name="_Toc189421714"/>
      <w:r>
        <w:t>13.4.18</w:t>
      </w:r>
      <w:r>
        <w:tab/>
        <w:t>UE Conf. - Further NR coverage enhancements [RAN5 WI: NR_cov_enh2-UEConTest]</w:t>
      </w:r>
      <w:bookmarkEnd w:id="376"/>
      <w:bookmarkEnd w:id="377"/>
    </w:p>
    <w:p w14:paraId="557468DC" w14:textId="77777777" w:rsidR="00494A59" w:rsidRDefault="00494A59" w:rsidP="00494A59">
      <w:pPr>
        <w:rPr>
          <w:rFonts w:ascii="Arial" w:hAnsi="Arial" w:cs="Arial"/>
          <w:b/>
          <w:sz w:val="24"/>
        </w:rPr>
      </w:pPr>
      <w:r>
        <w:rPr>
          <w:rFonts w:ascii="Arial" w:hAnsi="Arial" w:cs="Arial"/>
          <w:b/>
          <w:color w:val="0000FF"/>
          <w:sz w:val="24"/>
        </w:rPr>
        <w:t>RP-242851</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6DE793C4"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1CA9DB" w14:textId="77777777" w:rsidR="00494A59" w:rsidRDefault="00494A59" w:rsidP="00494A59">
      <w:pPr>
        <w:rPr>
          <w:rFonts w:ascii="Arial" w:hAnsi="Arial" w:cs="Arial"/>
          <w:b/>
        </w:rPr>
      </w:pPr>
      <w:r>
        <w:rPr>
          <w:rFonts w:ascii="Arial" w:hAnsi="Arial" w:cs="Arial"/>
          <w:b/>
        </w:rPr>
        <w:t xml:space="preserve">Abstract: </w:t>
      </w:r>
    </w:p>
    <w:p w14:paraId="2EAD26E1" w14:textId="77777777" w:rsidR="00494A59" w:rsidRDefault="00494A59" w:rsidP="00494A59">
      <w:r>
        <w:t>WI 29%</w:t>
      </w:r>
    </w:p>
    <w:p w14:paraId="43B943E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FD229" w14:textId="77777777" w:rsidR="00494A59" w:rsidRDefault="00494A59" w:rsidP="00494A59">
      <w:pPr>
        <w:rPr>
          <w:rFonts w:ascii="Arial" w:hAnsi="Arial" w:cs="Arial"/>
          <w:b/>
          <w:sz w:val="24"/>
        </w:rPr>
      </w:pPr>
      <w:r>
        <w:rPr>
          <w:rFonts w:ascii="Arial" w:hAnsi="Arial" w:cs="Arial"/>
          <w:b/>
          <w:color w:val="0000FF"/>
          <w:sz w:val="24"/>
        </w:rPr>
        <w:t>RP-242707</w:t>
      </w:r>
      <w:r>
        <w:rPr>
          <w:rFonts w:ascii="Arial" w:hAnsi="Arial" w:cs="Arial"/>
          <w:b/>
          <w:color w:val="0000FF"/>
          <w:sz w:val="24"/>
        </w:rPr>
        <w:tab/>
      </w:r>
      <w:r>
        <w:rPr>
          <w:rFonts w:ascii="Arial" w:hAnsi="Arial" w:cs="Arial"/>
          <w:b/>
          <w:sz w:val="24"/>
        </w:rPr>
        <w:t>CR Pack on NR_cov_enh2-UEConTest</w:t>
      </w:r>
    </w:p>
    <w:p w14:paraId="1DDE3A6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741EA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9735F" w14:textId="77777777" w:rsidR="00494A59" w:rsidRDefault="00494A59" w:rsidP="00494A59">
      <w:pPr>
        <w:pStyle w:val="Heading4"/>
      </w:pPr>
      <w:bookmarkStart w:id="378" w:name="_Toc189232999"/>
      <w:bookmarkStart w:id="379" w:name="_Toc189421715"/>
      <w:r>
        <w:t>13.4.19</w:t>
      </w:r>
      <w:r>
        <w:tab/>
        <w:t>UE Conf. - Multi-carrier enhancements for NR [RAN5 WI: NR_MC_enh-UEConTest]</w:t>
      </w:r>
      <w:bookmarkEnd w:id="378"/>
      <w:bookmarkEnd w:id="379"/>
    </w:p>
    <w:p w14:paraId="615BB0B1" w14:textId="77777777" w:rsidR="00494A59" w:rsidRDefault="00494A59" w:rsidP="00494A59">
      <w:pPr>
        <w:rPr>
          <w:rFonts w:ascii="Arial" w:hAnsi="Arial" w:cs="Arial"/>
          <w:b/>
          <w:sz w:val="24"/>
        </w:rPr>
      </w:pPr>
      <w:r>
        <w:rPr>
          <w:rFonts w:ascii="Arial" w:hAnsi="Arial" w:cs="Arial"/>
          <w:b/>
          <w:color w:val="0000FF"/>
          <w:sz w:val="24"/>
        </w:rPr>
        <w:t>RP-242852</w:t>
      </w:r>
      <w:r>
        <w:rPr>
          <w:rFonts w:ascii="Arial" w:hAnsi="Arial" w:cs="Arial"/>
          <w:b/>
          <w:color w:val="0000FF"/>
          <w:sz w:val="24"/>
        </w:rPr>
        <w:tab/>
      </w:r>
      <w:r>
        <w:rPr>
          <w:rFonts w:ascii="Arial" w:hAnsi="Arial" w:cs="Arial"/>
          <w:b/>
          <w:sz w:val="24"/>
        </w:rPr>
        <w:t>Status report for UE Conformance – Multi-carrier enhancements for NR; rapporteur: China Telecom, Huawei, Hisilicon</w:t>
      </w:r>
    </w:p>
    <w:p w14:paraId="1596647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9843B4" w14:textId="77777777" w:rsidR="00494A59" w:rsidRDefault="00494A59" w:rsidP="00494A59">
      <w:pPr>
        <w:rPr>
          <w:rFonts w:ascii="Arial" w:hAnsi="Arial" w:cs="Arial"/>
          <w:b/>
        </w:rPr>
      </w:pPr>
      <w:r>
        <w:rPr>
          <w:rFonts w:ascii="Arial" w:hAnsi="Arial" w:cs="Arial"/>
          <w:b/>
        </w:rPr>
        <w:t xml:space="preserve">Abstract: </w:t>
      </w:r>
    </w:p>
    <w:p w14:paraId="7D6A2581" w14:textId="77777777" w:rsidR="00494A59" w:rsidRDefault="00494A59" w:rsidP="00494A59">
      <w:r>
        <w:t>WI 87%</w:t>
      </w:r>
    </w:p>
    <w:p w14:paraId="6C2DD34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E352A" w14:textId="77777777" w:rsidR="00494A59" w:rsidRDefault="00494A59" w:rsidP="00494A59">
      <w:pPr>
        <w:rPr>
          <w:rFonts w:ascii="Arial" w:hAnsi="Arial" w:cs="Arial"/>
          <w:b/>
          <w:sz w:val="24"/>
        </w:rPr>
      </w:pPr>
      <w:r>
        <w:rPr>
          <w:rFonts w:ascii="Arial" w:hAnsi="Arial" w:cs="Arial"/>
          <w:b/>
          <w:color w:val="0000FF"/>
          <w:sz w:val="24"/>
        </w:rPr>
        <w:t>RP-242708</w:t>
      </w:r>
      <w:r>
        <w:rPr>
          <w:rFonts w:ascii="Arial" w:hAnsi="Arial" w:cs="Arial"/>
          <w:b/>
          <w:color w:val="0000FF"/>
          <w:sz w:val="24"/>
        </w:rPr>
        <w:tab/>
      </w:r>
      <w:r>
        <w:rPr>
          <w:rFonts w:ascii="Arial" w:hAnsi="Arial" w:cs="Arial"/>
          <w:b/>
          <w:sz w:val="24"/>
        </w:rPr>
        <w:t>CR Pack on NR_MC_enh-UEConTest</w:t>
      </w:r>
    </w:p>
    <w:p w14:paraId="7D1A49E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92CF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AA4C3" w14:textId="77777777" w:rsidR="00494A59" w:rsidRDefault="00494A59" w:rsidP="00494A59">
      <w:pPr>
        <w:pStyle w:val="Heading4"/>
      </w:pPr>
      <w:bookmarkStart w:id="380" w:name="_Toc189233000"/>
      <w:bookmarkStart w:id="381" w:name="_Toc189421716"/>
      <w:r>
        <w:lastRenderedPageBreak/>
        <w:t>13.4.20</w:t>
      </w:r>
      <w:r>
        <w:tab/>
        <w:t>UE Conf. - Enhanced NR support for high speed train scenario in FR2 [RAN5 WI: NR_HST_FR2_enh-UEConTest]</w:t>
      </w:r>
      <w:bookmarkEnd w:id="380"/>
      <w:bookmarkEnd w:id="381"/>
    </w:p>
    <w:p w14:paraId="61FFB5AA" w14:textId="77777777" w:rsidR="00494A59" w:rsidRDefault="00494A59" w:rsidP="00494A59">
      <w:pPr>
        <w:rPr>
          <w:rFonts w:ascii="Arial" w:hAnsi="Arial" w:cs="Arial"/>
          <w:b/>
          <w:sz w:val="24"/>
        </w:rPr>
      </w:pPr>
      <w:r>
        <w:rPr>
          <w:rFonts w:ascii="Arial" w:hAnsi="Arial" w:cs="Arial"/>
          <w:b/>
          <w:color w:val="0000FF"/>
          <w:sz w:val="24"/>
        </w:rPr>
        <w:t>RP-242595</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29E9190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E719B9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C158E" w14:textId="77777777" w:rsidR="00494A59" w:rsidRDefault="00494A59" w:rsidP="00494A59">
      <w:pPr>
        <w:rPr>
          <w:rFonts w:ascii="Arial" w:hAnsi="Arial" w:cs="Arial"/>
          <w:b/>
          <w:sz w:val="24"/>
        </w:rPr>
      </w:pPr>
      <w:r>
        <w:rPr>
          <w:rFonts w:ascii="Arial" w:hAnsi="Arial" w:cs="Arial"/>
          <w:b/>
          <w:color w:val="0000FF"/>
          <w:sz w:val="24"/>
        </w:rPr>
        <w:t>RP-242709</w:t>
      </w:r>
      <w:r>
        <w:rPr>
          <w:rFonts w:ascii="Arial" w:hAnsi="Arial" w:cs="Arial"/>
          <w:b/>
          <w:color w:val="0000FF"/>
          <w:sz w:val="24"/>
        </w:rPr>
        <w:tab/>
      </w:r>
      <w:r>
        <w:rPr>
          <w:rFonts w:ascii="Arial" w:hAnsi="Arial" w:cs="Arial"/>
          <w:b/>
          <w:sz w:val="24"/>
        </w:rPr>
        <w:t>CR Pack on NR_HST_FR2_enh-UEConTest</w:t>
      </w:r>
    </w:p>
    <w:p w14:paraId="2883A68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9951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3CE21" w14:textId="77777777" w:rsidR="00494A59" w:rsidRDefault="00494A59" w:rsidP="00494A59">
      <w:pPr>
        <w:pStyle w:val="Heading4"/>
      </w:pPr>
      <w:bookmarkStart w:id="382" w:name="_Toc189233001"/>
      <w:bookmarkStart w:id="383" w:name="_Toc189421717"/>
      <w:r>
        <w:t>13.4.21</w:t>
      </w:r>
      <w:r>
        <w:tab/>
        <w:t>UE Conf. - NR MIMO evolution for DL and UL [RAN5 WI: NR_MIMO_evo_DL_UL-UEConTest]</w:t>
      </w:r>
      <w:bookmarkEnd w:id="382"/>
      <w:bookmarkEnd w:id="383"/>
    </w:p>
    <w:p w14:paraId="2197A44D" w14:textId="77777777" w:rsidR="00494A59" w:rsidRDefault="00494A59" w:rsidP="00494A59">
      <w:pPr>
        <w:rPr>
          <w:rFonts w:ascii="Arial" w:hAnsi="Arial" w:cs="Arial"/>
          <w:b/>
          <w:sz w:val="24"/>
        </w:rPr>
      </w:pPr>
      <w:r>
        <w:rPr>
          <w:rFonts w:ascii="Arial" w:hAnsi="Arial" w:cs="Arial"/>
          <w:b/>
          <w:color w:val="0000FF"/>
          <w:sz w:val="24"/>
        </w:rPr>
        <w:t>RP-242596</w:t>
      </w:r>
      <w:r>
        <w:rPr>
          <w:rFonts w:ascii="Arial" w:hAnsi="Arial" w:cs="Arial"/>
          <w:b/>
          <w:color w:val="0000FF"/>
          <w:sz w:val="24"/>
        </w:rPr>
        <w:tab/>
      </w:r>
      <w:r>
        <w:rPr>
          <w:rFonts w:ascii="Arial" w:hAnsi="Arial" w:cs="Arial"/>
          <w:b/>
          <w:sz w:val="24"/>
        </w:rPr>
        <w:t>Status report for WI UE Conformance - NR MIMO evolution for downlink and uplink</w:t>
      </w:r>
    </w:p>
    <w:p w14:paraId="5186EF6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Huawei, Hisilicon, China Telecom</w:t>
      </w:r>
    </w:p>
    <w:p w14:paraId="409BC6B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35B6F" w14:textId="77777777" w:rsidR="00494A59" w:rsidRDefault="00494A59" w:rsidP="00494A59">
      <w:pPr>
        <w:rPr>
          <w:rFonts w:ascii="Arial" w:hAnsi="Arial" w:cs="Arial"/>
          <w:b/>
          <w:sz w:val="24"/>
        </w:rPr>
      </w:pPr>
      <w:r>
        <w:rPr>
          <w:rFonts w:ascii="Arial" w:hAnsi="Arial" w:cs="Arial"/>
          <w:b/>
          <w:color w:val="0000FF"/>
          <w:sz w:val="24"/>
        </w:rPr>
        <w:t>RP-242710</w:t>
      </w:r>
      <w:r>
        <w:rPr>
          <w:rFonts w:ascii="Arial" w:hAnsi="Arial" w:cs="Arial"/>
          <w:b/>
          <w:color w:val="0000FF"/>
          <w:sz w:val="24"/>
        </w:rPr>
        <w:tab/>
      </w:r>
      <w:r>
        <w:rPr>
          <w:rFonts w:ascii="Arial" w:hAnsi="Arial" w:cs="Arial"/>
          <w:b/>
          <w:sz w:val="24"/>
        </w:rPr>
        <w:t>CR Pack on NR_MIMO_evo_DL_UL-UEConTest</w:t>
      </w:r>
    </w:p>
    <w:p w14:paraId="6E777BF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DB162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EDB20" w14:textId="77777777" w:rsidR="00494A59" w:rsidRDefault="00494A59" w:rsidP="00494A59">
      <w:pPr>
        <w:pStyle w:val="Heading4"/>
      </w:pPr>
      <w:bookmarkStart w:id="384" w:name="_Toc189233002"/>
      <w:bookmarkStart w:id="385" w:name="_Toc189421718"/>
      <w:r>
        <w:t>13.4.22</w:t>
      </w:r>
      <w:r>
        <w:tab/>
        <w:t>UE Conf. - Enhancement of MIMO OTA test methodology and requirements for NR UEs [RAN5 WI: NR_MIMO_OTA_enh-UEConTest]</w:t>
      </w:r>
      <w:bookmarkEnd w:id="384"/>
      <w:bookmarkEnd w:id="385"/>
    </w:p>
    <w:p w14:paraId="71590A34" w14:textId="77777777" w:rsidR="00494A59" w:rsidRDefault="00494A59" w:rsidP="00494A59">
      <w:pPr>
        <w:rPr>
          <w:rFonts w:ascii="Arial" w:hAnsi="Arial" w:cs="Arial"/>
          <w:b/>
          <w:sz w:val="24"/>
        </w:rPr>
      </w:pPr>
      <w:r>
        <w:rPr>
          <w:rFonts w:ascii="Arial" w:hAnsi="Arial" w:cs="Arial"/>
          <w:b/>
          <w:color w:val="0000FF"/>
          <w:sz w:val="24"/>
        </w:rPr>
        <w:t>RP-242479</w:t>
      </w:r>
      <w:r>
        <w:rPr>
          <w:rFonts w:ascii="Arial" w:hAnsi="Arial" w:cs="Arial"/>
          <w:b/>
          <w:color w:val="0000FF"/>
          <w:sz w:val="24"/>
        </w:rPr>
        <w:tab/>
      </w:r>
      <w:r>
        <w:rPr>
          <w:rFonts w:ascii="Arial" w:hAnsi="Arial" w:cs="Arial"/>
          <w:b/>
          <w:sz w:val="24"/>
        </w:rPr>
        <w:t>Status report for WI UE Conformance - Enhancement of Multiple Input Multiple Output (MIMO) Over-the-Air (OTA) test methodology and requirements for NR Ues</w:t>
      </w:r>
    </w:p>
    <w:p w14:paraId="7FE953D7"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35424F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4761" w14:textId="77777777" w:rsidR="00494A59" w:rsidRDefault="00494A59" w:rsidP="00494A59">
      <w:pPr>
        <w:rPr>
          <w:rFonts w:ascii="Arial" w:hAnsi="Arial" w:cs="Arial"/>
          <w:b/>
          <w:sz w:val="24"/>
        </w:rPr>
      </w:pPr>
      <w:r>
        <w:rPr>
          <w:rFonts w:ascii="Arial" w:hAnsi="Arial" w:cs="Arial"/>
          <w:b/>
          <w:color w:val="0000FF"/>
          <w:sz w:val="24"/>
        </w:rPr>
        <w:t>RP-242711</w:t>
      </w:r>
      <w:r>
        <w:rPr>
          <w:rFonts w:ascii="Arial" w:hAnsi="Arial" w:cs="Arial"/>
          <w:b/>
          <w:color w:val="0000FF"/>
          <w:sz w:val="24"/>
        </w:rPr>
        <w:tab/>
      </w:r>
      <w:r>
        <w:rPr>
          <w:rFonts w:ascii="Arial" w:hAnsi="Arial" w:cs="Arial"/>
          <w:b/>
          <w:sz w:val="24"/>
        </w:rPr>
        <w:t>CR Pack on NR_MIMO_OTA_enh-UEConTest</w:t>
      </w:r>
    </w:p>
    <w:p w14:paraId="42D93C6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EE8E3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37FB2" w14:textId="77777777" w:rsidR="00494A59" w:rsidRDefault="00494A59" w:rsidP="00494A59">
      <w:pPr>
        <w:pStyle w:val="Heading4"/>
      </w:pPr>
      <w:bookmarkStart w:id="386" w:name="_Toc189233003"/>
      <w:bookmarkStart w:id="387" w:name="_Toc189421719"/>
      <w:r>
        <w:t>13.4.23</w:t>
      </w:r>
      <w:r>
        <w:tab/>
        <w:t>UE Conf. - IoT NTN enhancements plus CT1 aspects [RAN5 WI: IoT_NTN_enh_plus_CT1-UEConTest]</w:t>
      </w:r>
      <w:bookmarkEnd w:id="386"/>
      <w:bookmarkEnd w:id="387"/>
    </w:p>
    <w:p w14:paraId="30D698B8" w14:textId="77777777" w:rsidR="00494A59" w:rsidRDefault="00494A59" w:rsidP="00494A59">
      <w:pPr>
        <w:rPr>
          <w:rFonts w:ascii="Arial" w:hAnsi="Arial" w:cs="Arial"/>
          <w:b/>
          <w:sz w:val="24"/>
        </w:rPr>
      </w:pPr>
      <w:r>
        <w:rPr>
          <w:rFonts w:ascii="Arial" w:hAnsi="Arial" w:cs="Arial"/>
          <w:b/>
          <w:color w:val="0000FF"/>
          <w:sz w:val="24"/>
        </w:rPr>
        <w:t>RP-242979</w:t>
      </w:r>
      <w:r>
        <w:rPr>
          <w:rFonts w:ascii="Arial" w:hAnsi="Arial" w:cs="Arial"/>
          <w:b/>
          <w:color w:val="0000FF"/>
          <w:sz w:val="24"/>
        </w:rPr>
        <w:tab/>
      </w:r>
      <w:r>
        <w:rPr>
          <w:rFonts w:ascii="Arial" w:hAnsi="Arial" w:cs="Arial"/>
          <w:b/>
          <w:sz w:val="24"/>
        </w:rPr>
        <w:t>Status report for UE Conformance Test Aspects - IoT NTN enhancements plus CT1 aspects; rapporteur CMCC</w:t>
      </w:r>
    </w:p>
    <w:p w14:paraId="33ADA881"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82638A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825B3" w14:textId="77777777" w:rsidR="00494A59" w:rsidRDefault="00494A59" w:rsidP="00494A59">
      <w:pPr>
        <w:rPr>
          <w:rFonts w:ascii="Arial" w:hAnsi="Arial" w:cs="Arial"/>
          <w:b/>
          <w:sz w:val="24"/>
        </w:rPr>
      </w:pPr>
      <w:r>
        <w:rPr>
          <w:rFonts w:ascii="Arial" w:hAnsi="Arial" w:cs="Arial"/>
          <w:b/>
          <w:color w:val="0000FF"/>
          <w:sz w:val="24"/>
        </w:rPr>
        <w:t>RP-242712</w:t>
      </w:r>
      <w:r>
        <w:rPr>
          <w:rFonts w:ascii="Arial" w:hAnsi="Arial" w:cs="Arial"/>
          <w:b/>
          <w:color w:val="0000FF"/>
          <w:sz w:val="24"/>
        </w:rPr>
        <w:tab/>
      </w:r>
      <w:r>
        <w:rPr>
          <w:rFonts w:ascii="Arial" w:hAnsi="Arial" w:cs="Arial"/>
          <w:b/>
          <w:sz w:val="24"/>
        </w:rPr>
        <w:t>CR Pack on IoT_NTN_enh_plus_CT1-UEConTest</w:t>
      </w:r>
    </w:p>
    <w:p w14:paraId="19AB255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C5126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F4340" w14:textId="77777777" w:rsidR="00494A59" w:rsidRDefault="00494A59" w:rsidP="00494A59">
      <w:pPr>
        <w:pStyle w:val="Heading4"/>
      </w:pPr>
      <w:bookmarkStart w:id="388" w:name="_Toc189233004"/>
      <w:bookmarkStart w:id="389" w:name="_Toc189421720"/>
      <w:r>
        <w:t>13.4.24</w:t>
      </w:r>
      <w:r>
        <w:tab/>
        <w:t>UE Conf. - MT-SDT for NR [RAN5 WI: NR_MT_SDT-UEConTest]</w:t>
      </w:r>
      <w:bookmarkEnd w:id="388"/>
      <w:bookmarkEnd w:id="389"/>
    </w:p>
    <w:p w14:paraId="55A39536" w14:textId="77777777" w:rsidR="00494A59" w:rsidRDefault="00494A59" w:rsidP="00494A59">
      <w:pPr>
        <w:rPr>
          <w:rFonts w:ascii="Arial" w:hAnsi="Arial" w:cs="Arial"/>
          <w:b/>
          <w:sz w:val="24"/>
        </w:rPr>
      </w:pPr>
      <w:r>
        <w:rPr>
          <w:rFonts w:ascii="Arial" w:hAnsi="Arial" w:cs="Arial"/>
          <w:b/>
          <w:color w:val="0000FF"/>
          <w:sz w:val="24"/>
        </w:rPr>
        <w:t>RP-242496</w:t>
      </w:r>
      <w:r>
        <w:rPr>
          <w:rFonts w:ascii="Arial" w:hAnsi="Arial" w:cs="Arial"/>
          <w:b/>
          <w:color w:val="0000FF"/>
          <w:sz w:val="24"/>
        </w:rPr>
        <w:tab/>
      </w:r>
      <w:r>
        <w:rPr>
          <w:rFonts w:ascii="Arial" w:hAnsi="Arial" w:cs="Arial"/>
          <w:b/>
          <w:sz w:val="24"/>
        </w:rPr>
        <w:t>Status report for WI UE Conformance - Mobile Terminated - Small Data Transmission (MT-SDT) for NR</w:t>
      </w:r>
    </w:p>
    <w:p w14:paraId="7FA023D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3D8BC62C" w14:textId="77777777" w:rsidR="00494A59" w:rsidRDefault="00494A59" w:rsidP="00494A59">
      <w:pPr>
        <w:rPr>
          <w:rFonts w:ascii="Arial" w:hAnsi="Arial" w:cs="Arial"/>
          <w:b/>
        </w:rPr>
      </w:pPr>
      <w:r>
        <w:rPr>
          <w:rFonts w:ascii="Arial" w:hAnsi="Arial" w:cs="Arial"/>
          <w:b/>
        </w:rPr>
        <w:t xml:space="preserve">Abstract: </w:t>
      </w:r>
    </w:p>
    <w:p w14:paraId="363E6286" w14:textId="77777777" w:rsidR="00494A59" w:rsidRDefault="00494A59" w:rsidP="00494A59">
      <w:r>
        <w:t>Completion - 40%</w:t>
      </w:r>
    </w:p>
    <w:p w14:paraId="12566EAC" w14:textId="77777777" w:rsidR="00494A59" w:rsidRDefault="00494A59" w:rsidP="00494A59">
      <w:r>
        <w:t>Target - December 2025</w:t>
      </w:r>
    </w:p>
    <w:p w14:paraId="18E0749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63A05" w14:textId="77777777" w:rsidR="00494A59" w:rsidRDefault="00494A59" w:rsidP="00494A59">
      <w:pPr>
        <w:rPr>
          <w:rFonts w:ascii="Arial" w:hAnsi="Arial" w:cs="Arial"/>
          <w:b/>
          <w:sz w:val="24"/>
        </w:rPr>
      </w:pPr>
      <w:r>
        <w:rPr>
          <w:rFonts w:ascii="Arial" w:hAnsi="Arial" w:cs="Arial"/>
          <w:b/>
          <w:color w:val="0000FF"/>
          <w:sz w:val="24"/>
        </w:rPr>
        <w:t>RP-242713</w:t>
      </w:r>
      <w:r>
        <w:rPr>
          <w:rFonts w:ascii="Arial" w:hAnsi="Arial" w:cs="Arial"/>
          <w:b/>
          <w:color w:val="0000FF"/>
          <w:sz w:val="24"/>
        </w:rPr>
        <w:tab/>
      </w:r>
      <w:r>
        <w:rPr>
          <w:rFonts w:ascii="Arial" w:hAnsi="Arial" w:cs="Arial"/>
          <w:b/>
          <w:sz w:val="24"/>
        </w:rPr>
        <w:t>CR Pack on NR_MT_SDT-UEConTest</w:t>
      </w:r>
    </w:p>
    <w:p w14:paraId="1C4CB83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45080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2B948" w14:textId="77777777" w:rsidR="00494A59" w:rsidRDefault="00494A59" w:rsidP="00494A59">
      <w:pPr>
        <w:pStyle w:val="Heading4"/>
      </w:pPr>
      <w:bookmarkStart w:id="390" w:name="_Toc189233005"/>
      <w:bookmarkStart w:id="391" w:name="_Toc189421721"/>
      <w:r>
        <w:t>13.4.25</w:t>
      </w:r>
      <w:r>
        <w:tab/>
        <w:t>UE Conf. - IDC enhancements for NR and MR-DC [RAN5 WI: NR_IDC_enh-UEConTest]</w:t>
      </w:r>
      <w:bookmarkEnd w:id="390"/>
      <w:bookmarkEnd w:id="391"/>
    </w:p>
    <w:p w14:paraId="3D9AE1D6" w14:textId="77777777" w:rsidR="00494A59" w:rsidRDefault="00494A59" w:rsidP="00494A59">
      <w:pPr>
        <w:rPr>
          <w:rFonts w:ascii="Arial" w:hAnsi="Arial" w:cs="Arial"/>
          <w:b/>
          <w:sz w:val="24"/>
        </w:rPr>
      </w:pPr>
      <w:r>
        <w:rPr>
          <w:rFonts w:ascii="Arial" w:hAnsi="Arial" w:cs="Arial"/>
          <w:b/>
          <w:color w:val="0000FF"/>
          <w:sz w:val="24"/>
        </w:rPr>
        <w:t>RP-242978</w:t>
      </w:r>
      <w:r>
        <w:rPr>
          <w:rFonts w:ascii="Arial" w:hAnsi="Arial" w:cs="Arial"/>
          <w:b/>
          <w:color w:val="0000FF"/>
          <w:sz w:val="24"/>
        </w:rPr>
        <w:tab/>
      </w:r>
      <w:r>
        <w:rPr>
          <w:rFonts w:ascii="Arial" w:hAnsi="Arial" w:cs="Arial"/>
          <w:b/>
          <w:sz w:val="24"/>
        </w:rPr>
        <w:t>Status report for UE Conformance Test Aspects - In-Device Co-existence (IDC) enhancements for NR and MR-DC; rapporteur CMCC</w:t>
      </w:r>
    </w:p>
    <w:p w14:paraId="79D6B10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C52FF3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4A895" w14:textId="77777777" w:rsidR="00494A59" w:rsidRDefault="00494A59" w:rsidP="00494A59">
      <w:pPr>
        <w:rPr>
          <w:rFonts w:ascii="Arial" w:hAnsi="Arial" w:cs="Arial"/>
          <w:b/>
          <w:sz w:val="24"/>
        </w:rPr>
      </w:pPr>
      <w:r>
        <w:rPr>
          <w:rFonts w:ascii="Arial" w:hAnsi="Arial" w:cs="Arial"/>
          <w:b/>
          <w:color w:val="0000FF"/>
          <w:sz w:val="24"/>
        </w:rPr>
        <w:t>RP-242714</w:t>
      </w:r>
      <w:r>
        <w:rPr>
          <w:rFonts w:ascii="Arial" w:hAnsi="Arial" w:cs="Arial"/>
          <w:b/>
          <w:color w:val="0000FF"/>
          <w:sz w:val="24"/>
        </w:rPr>
        <w:tab/>
      </w:r>
      <w:r>
        <w:rPr>
          <w:rFonts w:ascii="Arial" w:hAnsi="Arial" w:cs="Arial"/>
          <w:b/>
          <w:sz w:val="24"/>
        </w:rPr>
        <w:t>CR Pack on NR_IDC_enh-UEConTest</w:t>
      </w:r>
    </w:p>
    <w:p w14:paraId="4E94354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CD5DE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94B94" w14:textId="77777777" w:rsidR="00494A59" w:rsidRDefault="00494A59" w:rsidP="00494A59">
      <w:pPr>
        <w:pStyle w:val="Heading4"/>
      </w:pPr>
      <w:bookmarkStart w:id="392" w:name="_Toc189233006"/>
      <w:bookmarkStart w:id="393" w:name="_Toc189421722"/>
      <w:r>
        <w:t>13.4.26</w:t>
      </w:r>
      <w:r>
        <w:tab/>
        <w:t>UE Conf. - NR demodulation performance evolution [RAN5 WI: NR_demod_enh3-UEConTest]</w:t>
      </w:r>
      <w:bookmarkEnd w:id="392"/>
      <w:bookmarkEnd w:id="393"/>
    </w:p>
    <w:p w14:paraId="26F5379F" w14:textId="77777777" w:rsidR="00494A59" w:rsidRDefault="00494A59" w:rsidP="00494A59">
      <w:pPr>
        <w:rPr>
          <w:rFonts w:ascii="Arial" w:hAnsi="Arial" w:cs="Arial"/>
          <w:b/>
          <w:sz w:val="24"/>
        </w:rPr>
      </w:pPr>
      <w:r>
        <w:rPr>
          <w:rFonts w:ascii="Arial" w:hAnsi="Arial" w:cs="Arial"/>
          <w:b/>
          <w:color w:val="0000FF"/>
          <w:sz w:val="24"/>
        </w:rPr>
        <w:t>RP-242854</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286393D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2BB172" w14:textId="77777777" w:rsidR="00494A59" w:rsidRDefault="00494A59" w:rsidP="00494A59">
      <w:pPr>
        <w:rPr>
          <w:rFonts w:ascii="Arial" w:hAnsi="Arial" w:cs="Arial"/>
          <w:b/>
        </w:rPr>
      </w:pPr>
      <w:r>
        <w:rPr>
          <w:rFonts w:ascii="Arial" w:hAnsi="Arial" w:cs="Arial"/>
          <w:b/>
        </w:rPr>
        <w:t xml:space="preserve">Abstract: </w:t>
      </w:r>
    </w:p>
    <w:p w14:paraId="1A430C14" w14:textId="77777777" w:rsidR="00494A59" w:rsidRDefault="00494A59" w:rsidP="00494A59">
      <w:r>
        <w:lastRenderedPageBreak/>
        <w:t>WI 41%</w:t>
      </w:r>
    </w:p>
    <w:p w14:paraId="19330E7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DE136" w14:textId="77777777" w:rsidR="00494A59" w:rsidRDefault="00494A59" w:rsidP="00494A59">
      <w:pPr>
        <w:rPr>
          <w:rFonts w:ascii="Arial" w:hAnsi="Arial" w:cs="Arial"/>
          <w:b/>
          <w:sz w:val="24"/>
        </w:rPr>
      </w:pPr>
      <w:r>
        <w:rPr>
          <w:rFonts w:ascii="Arial" w:hAnsi="Arial" w:cs="Arial"/>
          <w:b/>
          <w:color w:val="0000FF"/>
          <w:sz w:val="24"/>
        </w:rPr>
        <w:t>RP-242715</w:t>
      </w:r>
      <w:r>
        <w:rPr>
          <w:rFonts w:ascii="Arial" w:hAnsi="Arial" w:cs="Arial"/>
          <w:b/>
          <w:color w:val="0000FF"/>
          <w:sz w:val="24"/>
        </w:rPr>
        <w:tab/>
      </w:r>
      <w:r>
        <w:rPr>
          <w:rFonts w:ascii="Arial" w:hAnsi="Arial" w:cs="Arial"/>
          <w:b/>
          <w:sz w:val="24"/>
        </w:rPr>
        <w:t>CR Pack on NR_demod_enh3-UEConTest</w:t>
      </w:r>
    </w:p>
    <w:p w14:paraId="4D75BE7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19B48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E6C57" w14:textId="77777777" w:rsidR="00494A59" w:rsidRDefault="00494A59" w:rsidP="00494A59">
      <w:pPr>
        <w:pStyle w:val="Heading4"/>
      </w:pPr>
      <w:bookmarkStart w:id="394" w:name="_Toc189233007"/>
      <w:bookmarkStart w:id="395" w:name="_Toc189421723"/>
      <w:r>
        <w:t>13.4.27</w:t>
      </w:r>
      <w:r>
        <w:tab/>
        <w:t>UE Conf. - Non-Public Networks Phase 2: NG-RAN aspects plus CT1 aspects [RAN5 WI: eNPN_Ph2-NGRAN_plus_CT1-UEConTest]</w:t>
      </w:r>
      <w:bookmarkEnd w:id="394"/>
      <w:bookmarkEnd w:id="395"/>
    </w:p>
    <w:p w14:paraId="51FF1747" w14:textId="77777777" w:rsidR="00494A59" w:rsidRDefault="00494A59" w:rsidP="00494A59">
      <w:pPr>
        <w:rPr>
          <w:rFonts w:ascii="Arial" w:hAnsi="Arial" w:cs="Arial"/>
          <w:b/>
          <w:sz w:val="24"/>
        </w:rPr>
      </w:pPr>
      <w:r>
        <w:rPr>
          <w:rFonts w:ascii="Arial" w:hAnsi="Arial" w:cs="Arial"/>
          <w:b/>
          <w:color w:val="0000FF"/>
          <w:sz w:val="24"/>
        </w:rPr>
        <w:t>RP-242870</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422CD82F" w14:textId="77777777" w:rsidR="00494A59" w:rsidRDefault="00494A59" w:rsidP="00494A59">
      <w:pPr>
        <w:rPr>
          <w:rFonts w:ascii="Arial" w:hAnsi="Arial" w:cs="Arial"/>
          <w:b/>
          <w:sz w:val="24"/>
        </w:rPr>
      </w:pPr>
      <w:r>
        <w:rPr>
          <w:rFonts w:ascii="Arial" w:hAnsi="Arial" w:cs="Arial"/>
          <w:b/>
          <w:sz w:val="24"/>
        </w:rPr>
        <w:t>rapporteur: China Telecom,Qualcomm, ZTE</w:t>
      </w:r>
    </w:p>
    <w:p w14:paraId="4D6E514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C31C2BA" w14:textId="77777777" w:rsidR="00494A59" w:rsidRDefault="00494A59" w:rsidP="00494A59">
      <w:pPr>
        <w:rPr>
          <w:rFonts w:ascii="Arial" w:hAnsi="Arial" w:cs="Arial"/>
          <w:b/>
        </w:rPr>
      </w:pPr>
      <w:r>
        <w:rPr>
          <w:rFonts w:ascii="Arial" w:hAnsi="Arial" w:cs="Arial"/>
          <w:b/>
        </w:rPr>
        <w:t xml:space="preserve">Discussion: </w:t>
      </w:r>
    </w:p>
    <w:p w14:paraId="3C08258C" w14:textId="77777777" w:rsidR="00494A59" w:rsidRDefault="00494A59" w:rsidP="00494A59">
      <w:r>
        <w:t>MCC: no progress</w:t>
      </w:r>
    </w:p>
    <w:p w14:paraId="1F954C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DE98B" w14:textId="77777777" w:rsidR="00494A59" w:rsidRDefault="00494A59" w:rsidP="00494A59">
      <w:pPr>
        <w:pStyle w:val="Heading4"/>
      </w:pPr>
      <w:bookmarkStart w:id="396" w:name="_Toc189233008"/>
      <w:bookmarkStart w:id="397" w:name="_Toc189421724"/>
      <w:r>
        <w:t>13.4.28</w:t>
      </w:r>
      <w:r>
        <w:tab/>
        <w:t>UE Conf. - Expanded and improved NR positioning [RAN5 WI: NR_pos_enh2-UEConTest]</w:t>
      </w:r>
      <w:bookmarkEnd w:id="396"/>
      <w:bookmarkEnd w:id="397"/>
    </w:p>
    <w:p w14:paraId="53E54F23" w14:textId="77777777" w:rsidR="00494A59" w:rsidRDefault="00494A59" w:rsidP="00494A59">
      <w:pPr>
        <w:rPr>
          <w:rFonts w:ascii="Arial" w:hAnsi="Arial" w:cs="Arial"/>
          <w:b/>
          <w:sz w:val="24"/>
        </w:rPr>
      </w:pPr>
      <w:r>
        <w:rPr>
          <w:rFonts w:ascii="Arial" w:hAnsi="Arial" w:cs="Arial"/>
          <w:b/>
          <w:color w:val="0000FF"/>
          <w:sz w:val="24"/>
        </w:rPr>
        <w:t>RP-243121</w:t>
      </w:r>
      <w:r>
        <w:rPr>
          <w:rFonts w:ascii="Arial" w:hAnsi="Arial" w:cs="Arial"/>
          <w:b/>
          <w:color w:val="0000FF"/>
          <w:sz w:val="24"/>
        </w:rPr>
        <w:tab/>
      </w:r>
      <w:r>
        <w:rPr>
          <w:rFonts w:ascii="Arial" w:hAnsi="Arial" w:cs="Arial"/>
          <w:b/>
          <w:sz w:val="24"/>
        </w:rPr>
        <w:t>Status report for WI UE Conformance Test Aspects - Expanded and improved NR positioning</w:t>
      </w:r>
    </w:p>
    <w:p w14:paraId="1F19E32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3F2C4F8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380ED" w14:textId="77777777" w:rsidR="00494A59" w:rsidRDefault="00494A59" w:rsidP="00494A59">
      <w:pPr>
        <w:rPr>
          <w:rFonts w:ascii="Arial" w:hAnsi="Arial" w:cs="Arial"/>
          <w:b/>
          <w:sz w:val="24"/>
        </w:rPr>
      </w:pPr>
      <w:r>
        <w:rPr>
          <w:rFonts w:ascii="Arial" w:hAnsi="Arial" w:cs="Arial"/>
          <w:b/>
          <w:color w:val="0000FF"/>
          <w:sz w:val="24"/>
        </w:rPr>
        <w:t>RP-242716</w:t>
      </w:r>
      <w:r>
        <w:rPr>
          <w:rFonts w:ascii="Arial" w:hAnsi="Arial" w:cs="Arial"/>
          <w:b/>
          <w:color w:val="0000FF"/>
          <w:sz w:val="24"/>
        </w:rPr>
        <w:tab/>
      </w:r>
      <w:r>
        <w:rPr>
          <w:rFonts w:ascii="Arial" w:hAnsi="Arial" w:cs="Arial"/>
          <w:b/>
          <w:sz w:val="24"/>
        </w:rPr>
        <w:t>CR Pack on NR_pos_enh2-UEConTest</w:t>
      </w:r>
    </w:p>
    <w:p w14:paraId="15A5D53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F2A0D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202FF" w14:textId="77777777" w:rsidR="00494A59" w:rsidRDefault="00494A59" w:rsidP="00494A59">
      <w:pPr>
        <w:pStyle w:val="Heading4"/>
      </w:pPr>
      <w:bookmarkStart w:id="398" w:name="_Toc189233009"/>
      <w:bookmarkStart w:id="399" w:name="_Toc189421725"/>
      <w:r>
        <w:t>13.4.29</w:t>
      </w:r>
      <w:r>
        <w:tab/>
        <w:t>UE Conf. - Further NR mobility enhancements [RAN5 WI: NR_Mob_enh2-UEConTest]</w:t>
      </w:r>
      <w:bookmarkEnd w:id="398"/>
      <w:bookmarkEnd w:id="399"/>
    </w:p>
    <w:p w14:paraId="0609B9C5" w14:textId="77777777" w:rsidR="00494A59" w:rsidRDefault="00494A59" w:rsidP="00494A59">
      <w:pPr>
        <w:rPr>
          <w:rFonts w:ascii="Arial" w:hAnsi="Arial" w:cs="Arial"/>
          <w:b/>
          <w:sz w:val="24"/>
        </w:rPr>
      </w:pPr>
      <w:r>
        <w:rPr>
          <w:rFonts w:ascii="Arial" w:hAnsi="Arial" w:cs="Arial"/>
          <w:b/>
          <w:color w:val="0000FF"/>
          <w:sz w:val="24"/>
        </w:rPr>
        <w:t>RP-242990</w:t>
      </w:r>
      <w:r>
        <w:rPr>
          <w:rFonts w:ascii="Arial" w:hAnsi="Arial" w:cs="Arial"/>
          <w:b/>
          <w:color w:val="0000FF"/>
          <w:sz w:val="24"/>
        </w:rPr>
        <w:tab/>
      </w:r>
      <w:r>
        <w:rPr>
          <w:rFonts w:ascii="Arial" w:hAnsi="Arial" w:cs="Arial"/>
          <w:b/>
          <w:sz w:val="24"/>
        </w:rPr>
        <w:t>Status Report: UE Conformance - Further NR mobility enhancements</w:t>
      </w:r>
    </w:p>
    <w:p w14:paraId="3E2878D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 Apple, China Telecom</w:t>
      </w:r>
    </w:p>
    <w:p w14:paraId="31B05B0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1A2C4" w14:textId="77777777" w:rsidR="00494A59" w:rsidRDefault="00494A59" w:rsidP="00494A59">
      <w:pPr>
        <w:rPr>
          <w:rFonts w:ascii="Arial" w:hAnsi="Arial" w:cs="Arial"/>
          <w:b/>
          <w:sz w:val="24"/>
        </w:rPr>
      </w:pPr>
      <w:r>
        <w:rPr>
          <w:rFonts w:ascii="Arial" w:hAnsi="Arial" w:cs="Arial"/>
          <w:b/>
          <w:color w:val="0000FF"/>
          <w:sz w:val="24"/>
        </w:rPr>
        <w:t>RP-242717</w:t>
      </w:r>
      <w:r>
        <w:rPr>
          <w:rFonts w:ascii="Arial" w:hAnsi="Arial" w:cs="Arial"/>
          <w:b/>
          <w:color w:val="0000FF"/>
          <w:sz w:val="24"/>
        </w:rPr>
        <w:tab/>
      </w:r>
      <w:r>
        <w:rPr>
          <w:rFonts w:ascii="Arial" w:hAnsi="Arial" w:cs="Arial"/>
          <w:b/>
          <w:sz w:val="24"/>
        </w:rPr>
        <w:t>CR Pack on NR_Mob_enh2-UEConTest - Pack 1/3</w:t>
      </w:r>
    </w:p>
    <w:p w14:paraId="34EE170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F5B7D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98BB7" w14:textId="77777777" w:rsidR="00494A59" w:rsidRDefault="00494A59" w:rsidP="00494A59">
      <w:pPr>
        <w:rPr>
          <w:rFonts w:ascii="Arial" w:hAnsi="Arial" w:cs="Arial"/>
          <w:b/>
          <w:sz w:val="24"/>
        </w:rPr>
      </w:pPr>
      <w:r>
        <w:rPr>
          <w:rFonts w:ascii="Arial" w:hAnsi="Arial" w:cs="Arial"/>
          <w:b/>
          <w:color w:val="0000FF"/>
          <w:sz w:val="24"/>
        </w:rPr>
        <w:lastRenderedPageBreak/>
        <w:t>RP-242718</w:t>
      </w:r>
      <w:r>
        <w:rPr>
          <w:rFonts w:ascii="Arial" w:hAnsi="Arial" w:cs="Arial"/>
          <w:b/>
          <w:color w:val="0000FF"/>
          <w:sz w:val="24"/>
        </w:rPr>
        <w:tab/>
      </w:r>
      <w:r>
        <w:rPr>
          <w:rFonts w:ascii="Arial" w:hAnsi="Arial" w:cs="Arial"/>
          <w:b/>
          <w:sz w:val="24"/>
        </w:rPr>
        <w:t>CR Pack on NR_Mob_enh2-UEConTest - Pack 2/3</w:t>
      </w:r>
    </w:p>
    <w:p w14:paraId="4291CD9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87DE3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5843A" w14:textId="77777777" w:rsidR="00494A59" w:rsidRDefault="00494A59" w:rsidP="00494A59">
      <w:pPr>
        <w:rPr>
          <w:rFonts w:ascii="Arial" w:hAnsi="Arial" w:cs="Arial"/>
          <w:b/>
          <w:sz w:val="24"/>
        </w:rPr>
      </w:pPr>
      <w:r>
        <w:rPr>
          <w:rFonts w:ascii="Arial" w:hAnsi="Arial" w:cs="Arial"/>
          <w:b/>
          <w:color w:val="0000FF"/>
          <w:sz w:val="24"/>
        </w:rPr>
        <w:t>RP-242719</w:t>
      </w:r>
      <w:r>
        <w:rPr>
          <w:rFonts w:ascii="Arial" w:hAnsi="Arial" w:cs="Arial"/>
          <w:b/>
          <w:color w:val="0000FF"/>
          <w:sz w:val="24"/>
        </w:rPr>
        <w:tab/>
      </w:r>
      <w:r>
        <w:rPr>
          <w:rFonts w:ascii="Arial" w:hAnsi="Arial" w:cs="Arial"/>
          <w:b/>
          <w:sz w:val="24"/>
        </w:rPr>
        <w:t>CR Pack on NR_Mob_enh2-UEConTest - Pack 3/3</w:t>
      </w:r>
    </w:p>
    <w:p w14:paraId="6A8E9C9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19CF2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DE364" w14:textId="77777777" w:rsidR="00494A59" w:rsidRDefault="00494A59" w:rsidP="00494A59">
      <w:pPr>
        <w:pStyle w:val="Heading4"/>
      </w:pPr>
      <w:bookmarkStart w:id="400" w:name="_Toc189233010"/>
      <w:bookmarkStart w:id="401" w:name="_Toc189421726"/>
      <w:r>
        <w:t>13.4.30</w:t>
      </w:r>
      <w:r>
        <w:tab/>
        <w:t>UE Conf. - Introduction of FDD LTE band (L+S band) for IoT NTN operation [RAN5 WI: IoT_NTN_FDD_LS_band-UEConTest]</w:t>
      </w:r>
      <w:bookmarkEnd w:id="400"/>
      <w:bookmarkEnd w:id="401"/>
    </w:p>
    <w:p w14:paraId="4C79387D" w14:textId="77777777" w:rsidR="00494A59" w:rsidRDefault="00494A59" w:rsidP="00494A59">
      <w:pPr>
        <w:rPr>
          <w:rFonts w:ascii="Arial" w:hAnsi="Arial" w:cs="Arial"/>
          <w:b/>
          <w:sz w:val="24"/>
        </w:rPr>
      </w:pPr>
      <w:r>
        <w:rPr>
          <w:rFonts w:ascii="Arial" w:hAnsi="Arial" w:cs="Arial"/>
          <w:b/>
          <w:color w:val="0000FF"/>
          <w:sz w:val="24"/>
        </w:rPr>
        <w:t>RP-242991</w:t>
      </w:r>
      <w:r>
        <w:rPr>
          <w:rFonts w:ascii="Arial" w:hAnsi="Arial" w:cs="Arial"/>
          <w:b/>
          <w:color w:val="0000FF"/>
          <w:sz w:val="24"/>
        </w:rPr>
        <w:tab/>
      </w:r>
      <w:r>
        <w:rPr>
          <w:rFonts w:ascii="Arial" w:hAnsi="Arial" w:cs="Arial"/>
          <w:b/>
          <w:sz w:val="24"/>
        </w:rPr>
        <w:t>Status Report: UE Conformance - Introduction of FDD LTE band (L+S band) for IoT NTN operation</w:t>
      </w:r>
    </w:p>
    <w:p w14:paraId="6178DFFC"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 China Telecom</w:t>
      </w:r>
    </w:p>
    <w:p w14:paraId="7535B8CF" w14:textId="77777777" w:rsidR="00494A59" w:rsidRDefault="00494A59" w:rsidP="00494A59">
      <w:pPr>
        <w:rPr>
          <w:rFonts w:ascii="Arial" w:hAnsi="Arial" w:cs="Arial"/>
          <w:b/>
        </w:rPr>
      </w:pPr>
      <w:r>
        <w:rPr>
          <w:rFonts w:ascii="Arial" w:hAnsi="Arial" w:cs="Arial"/>
          <w:b/>
        </w:rPr>
        <w:t xml:space="preserve">Discussion: </w:t>
      </w:r>
    </w:p>
    <w:p w14:paraId="28FFDD7A" w14:textId="77777777" w:rsidR="00494A59" w:rsidRDefault="00494A59" w:rsidP="00494A59">
      <w:r>
        <w:t>MCC: how can this WI be completed without CRs?</w:t>
      </w:r>
    </w:p>
    <w:p w14:paraId="7AE069F5" w14:textId="77777777" w:rsidR="00494A59" w:rsidRDefault="00494A59" w:rsidP="00494A59">
      <w:r>
        <w:t>RAN5 chair: was actually completed at RAN #105</w:t>
      </w:r>
    </w:p>
    <w:p w14:paraId="0E4DD7A4" w14:textId="77777777" w:rsidR="00494A59" w:rsidRDefault="00494A59" w:rsidP="00494A59">
      <w:r>
        <w:t>Mediatek: there is a little bit (AMPR value still tbd) missing in RAN4 (due to missing feedback from ETSI) so corresponding RAN5 bit will be done later but all other CRs were done in the past so it is proposed to declare the WI completed</w:t>
      </w:r>
    </w:p>
    <w:p w14:paraId="5B5656F7" w14:textId="77777777" w:rsidR="00494A59" w:rsidRDefault="00494A59" w:rsidP="00494A59">
      <w:r>
        <w:t>conclusion: WI is completed</w:t>
      </w:r>
    </w:p>
    <w:p w14:paraId="1A5317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8A80D" w14:textId="77777777" w:rsidR="00494A59" w:rsidRDefault="00494A59" w:rsidP="00494A59">
      <w:pPr>
        <w:rPr>
          <w:rFonts w:ascii="Arial" w:hAnsi="Arial" w:cs="Arial"/>
          <w:b/>
          <w:sz w:val="24"/>
        </w:rPr>
      </w:pPr>
      <w:r>
        <w:rPr>
          <w:rFonts w:ascii="Arial" w:hAnsi="Arial" w:cs="Arial"/>
          <w:b/>
          <w:color w:val="0000FF"/>
          <w:sz w:val="24"/>
        </w:rPr>
        <w:t>RP-242992</w:t>
      </w:r>
      <w:r>
        <w:rPr>
          <w:rFonts w:ascii="Arial" w:hAnsi="Arial" w:cs="Arial"/>
          <w:b/>
          <w:color w:val="0000FF"/>
          <w:sz w:val="24"/>
        </w:rPr>
        <w:tab/>
      </w:r>
      <w:r>
        <w:rPr>
          <w:rFonts w:ascii="Arial" w:hAnsi="Arial" w:cs="Arial"/>
          <w:b/>
          <w:sz w:val="24"/>
        </w:rPr>
        <w:t>Revised WI: UE Conformance - Introduction of FDD LTE band (L+S band) for IoT NTN operation</w:t>
      </w:r>
    </w:p>
    <w:p w14:paraId="2CE3B7D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China Telecom</w:t>
      </w:r>
    </w:p>
    <w:p w14:paraId="37117B85" w14:textId="77777777" w:rsidR="00494A59" w:rsidRDefault="00494A59" w:rsidP="00494A59">
      <w:pPr>
        <w:rPr>
          <w:rFonts w:ascii="Arial" w:hAnsi="Arial" w:cs="Arial"/>
          <w:b/>
        </w:rPr>
      </w:pPr>
      <w:r>
        <w:rPr>
          <w:rFonts w:ascii="Arial" w:hAnsi="Arial" w:cs="Arial"/>
          <w:b/>
        </w:rPr>
        <w:t xml:space="preserve">Abstract: </w:t>
      </w:r>
    </w:p>
    <w:p w14:paraId="34BC6151" w14:textId="77777777" w:rsidR="00494A59" w:rsidRDefault="00494A59" w:rsidP="00494A59">
      <w:r>
        <w:t>Pulling the completion date by 3 months</w:t>
      </w:r>
    </w:p>
    <w:p w14:paraId="39EE20DD" w14:textId="77777777" w:rsidR="00494A59" w:rsidRDefault="00494A59" w:rsidP="00494A59">
      <w:pPr>
        <w:rPr>
          <w:rFonts w:ascii="Arial" w:hAnsi="Arial" w:cs="Arial"/>
          <w:b/>
        </w:rPr>
      </w:pPr>
      <w:r>
        <w:rPr>
          <w:rFonts w:ascii="Arial" w:hAnsi="Arial" w:cs="Arial"/>
          <w:b/>
        </w:rPr>
        <w:t xml:space="preserve">Discussion: </w:t>
      </w:r>
    </w:p>
    <w:p w14:paraId="7F6FA036" w14:textId="77777777" w:rsidR="00494A59" w:rsidRDefault="00494A59" w:rsidP="00494A59">
      <w:r>
        <w:t>MCC: WI cleanup at WI completion but where are the CRs for TS 36.508, TS 36.521-2, TS 36.521-3, TS 36.521-4, TS 36.523-1, TS 36.523-2?</w:t>
      </w:r>
    </w:p>
    <w:p w14:paraId="78624754" w14:textId="77777777" w:rsidR="00494A59" w:rsidRDefault="00494A59" w:rsidP="00494A59">
      <w:r>
        <w:t>RAN5 chair: CRs were approved in the past (WI was 95% complete after RAN #105)</w:t>
      </w:r>
    </w:p>
    <w:p w14:paraId="6D574A56" w14:textId="77777777" w:rsidR="00494A59" w:rsidRDefault="00494A59" w:rsidP="00494A59">
      <w:r>
        <w:t>MCC: UID of this WI is missing on the WID (is 1040109)</w:t>
      </w:r>
    </w:p>
    <w:p w14:paraId="48CBC9F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EF067" w14:textId="77777777" w:rsidR="00494A59" w:rsidRDefault="00494A59" w:rsidP="00494A59">
      <w:pPr>
        <w:pStyle w:val="Heading4"/>
      </w:pPr>
      <w:bookmarkStart w:id="402" w:name="_Toc189233011"/>
      <w:bookmarkStart w:id="403" w:name="_Toc189421727"/>
      <w:r>
        <w:t>13.4.31</w:t>
      </w:r>
      <w:r>
        <w:tab/>
        <w:t>UE Conf. - Introduction of the Extended L-band (UL 1668-1675MHz, DL 1518-1525MHz) for IoT NTN [RAN5 WI: IoT_NTN_extLband-UEConTest]</w:t>
      </w:r>
      <w:bookmarkEnd w:id="402"/>
      <w:bookmarkEnd w:id="403"/>
    </w:p>
    <w:p w14:paraId="51296EB1" w14:textId="77777777" w:rsidR="00494A59" w:rsidRDefault="00494A59" w:rsidP="00494A59">
      <w:pPr>
        <w:rPr>
          <w:rFonts w:ascii="Arial" w:hAnsi="Arial" w:cs="Arial"/>
          <w:b/>
          <w:sz w:val="24"/>
        </w:rPr>
      </w:pPr>
      <w:r>
        <w:rPr>
          <w:rFonts w:ascii="Arial" w:hAnsi="Arial" w:cs="Arial"/>
          <w:b/>
          <w:color w:val="0000FF"/>
          <w:sz w:val="24"/>
        </w:rPr>
        <w:t>RP-242993</w:t>
      </w:r>
      <w:r>
        <w:rPr>
          <w:rFonts w:ascii="Arial" w:hAnsi="Arial" w:cs="Arial"/>
          <w:b/>
          <w:color w:val="0000FF"/>
          <w:sz w:val="24"/>
        </w:rPr>
        <w:tab/>
      </w:r>
      <w:r>
        <w:rPr>
          <w:rFonts w:ascii="Arial" w:hAnsi="Arial" w:cs="Arial"/>
          <w:b/>
          <w:sz w:val="24"/>
        </w:rPr>
        <w:t>Status Report: UE Conformance - Introduction of the Extended L-band (UL 1668-1675MHz, DL 1518-1525MHz) for IoT NTN</w:t>
      </w:r>
    </w:p>
    <w:p w14:paraId="3D885CE2"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 Inmarsat</w:t>
      </w:r>
    </w:p>
    <w:p w14:paraId="3360291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5FD4D" w14:textId="77777777" w:rsidR="00494A59" w:rsidRDefault="00494A59" w:rsidP="00494A59">
      <w:pPr>
        <w:rPr>
          <w:rFonts w:ascii="Arial" w:hAnsi="Arial" w:cs="Arial"/>
          <w:b/>
          <w:sz w:val="24"/>
        </w:rPr>
      </w:pPr>
      <w:r>
        <w:rPr>
          <w:rFonts w:ascii="Arial" w:hAnsi="Arial" w:cs="Arial"/>
          <w:b/>
          <w:color w:val="0000FF"/>
          <w:sz w:val="24"/>
        </w:rPr>
        <w:t>RP-242720</w:t>
      </w:r>
      <w:r>
        <w:rPr>
          <w:rFonts w:ascii="Arial" w:hAnsi="Arial" w:cs="Arial"/>
          <w:b/>
          <w:color w:val="0000FF"/>
          <w:sz w:val="24"/>
        </w:rPr>
        <w:tab/>
      </w:r>
      <w:r>
        <w:rPr>
          <w:rFonts w:ascii="Arial" w:hAnsi="Arial" w:cs="Arial"/>
          <w:b/>
          <w:sz w:val="24"/>
        </w:rPr>
        <w:t>CR Pack on IoT_NTN_extLband-UEConTest</w:t>
      </w:r>
    </w:p>
    <w:p w14:paraId="65A33C8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56D5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1A9EA" w14:textId="77777777" w:rsidR="00494A59" w:rsidRDefault="00494A59" w:rsidP="00494A59">
      <w:pPr>
        <w:pStyle w:val="Heading4"/>
      </w:pPr>
      <w:bookmarkStart w:id="404" w:name="_Toc189233012"/>
      <w:bookmarkStart w:id="405" w:name="_Toc189421728"/>
      <w:r>
        <w:t>13.4.32</w:t>
      </w:r>
      <w:r>
        <w:tab/>
        <w:t>UE Conf. - Enhancement of UE TRP and TRS requirements and test methodologies for FR1 (NR SA and EN-DC) [RAN5 WI: NR_FR1_TRP_TRS_enh-UEConTest]</w:t>
      </w:r>
      <w:bookmarkEnd w:id="404"/>
      <w:bookmarkEnd w:id="405"/>
    </w:p>
    <w:p w14:paraId="2A203FAA" w14:textId="77777777" w:rsidR="00494A59" w:rsidRDefault="00494A59" w:rsidP="00494A59">
      <w:pPr>
        <w:rPr>
          <w:rFonts w:ascii="Arial" w:hAnsi="Arial" w:cs="Arial"/>
          <w:b/>
          <w:sz w:val="24"/>
        </w:rPr>
      </w:pPr>
      <w:r>
        <w:rPr>
          <w:rFonts w:ascii="Arial" w:hAnsi="Arial" w:cs="Arial"/>
          <w:b/>
          <w:color w:val="0000FF"/>
          <w:sz w:val="24"/>
        </w:rPr>
        <w:t>RP-242480</w:t>
      </w:r>
      <w:r>
        <w:rPr>
          <w:rFonts w:ascii="Arial" w:hAnsi="Arial" w:cs="Arial"/>
          <w:b/>
          <w:color w:val="0000FF"/>
          <w:sz w:val="24"/>
        </w:rPr>
        <w:tab/>
      </w:r>
      <w:r>
        <w:rPr>
          <w:rFonts w:ascii="Arial" w:hAnsi="Arial" w:cs="Arial"/>
          <w:b/>
          <w:sz w:val="24"/>
        </w:rPr>
        <w:t>Status report for WI UE Conformance - Enhancement of UE TRP (Total Radiated Power) and TRS (Total Radiated Sensitivity) requirements and test methodologies for FR1 (NR SA and EN-DC)</w:t>
      </w:r>
    </w:p>
    <w:p w14:paraId="32372570" w14:textId="77777777" w:rsidR="00494A59" w:rsidRDefault="00494A59" w:rsidP="00494A59">
      <w:pPr>
        <w:rPr>
          <w:rFonts w:ascii="Arial" w:hAnsi="Arial" w:cs="Arial"/>
          <w:b/>
          <w:sz w:val="24"/>
        </w:rPr>
      </w:pPr>
      <w:r>
        <w:rPr>
          <w:rFonts w:ascii="Arial" w:hAnsi="Arial" w:cs="Arial"/>
          <w:b/>
          <w:sz w:val="24"/>
        </w:rPr>
        <w:t>Rapporteur: Apple</w:t>
      </w:r>
    </w:p>
    <w:p w14:paraId="08A41AE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A7A70B" w14:textId="77777777" w:rsidR="00494A59" w:rsidRDefault="00494A59" w:rsidP="00494A59">
      <w:pPr>
        <w:rPr>
          <w:rFonts w:ascii="Arial" w:hAnsi="Arial" w:cs="Arial"/>
          <w:b/>
        </w:rPr>
      </w:pPr>
      <w:r>
        <w:rPr>
          <w:rFonts w:ascii="Arial" w:hAnsi="Arial" w:cs="Arial"/>
          <w:b/>
        </w:rPr>
        <w:t xml:space="preserve">Abstract: </w:t>
      </w:r>
    </w:p>
    <w:p w14:paraId="2CC01628" w14:textId="77777777" w:rsidR="00494A59" w:rsidRDefault="00494A59" w:rsidP="00494A59">
      <w:r>
        <w:t>End - 06/2025</w:t>
      </w:r>
    </w:p>
    <w:p w14:paraId="601EC91B" w14:textId="77777777" w:rsidR="00494A59" w:rsidRDefault="00494A59" w:rsidP="00494A59">
      <w:r>
        <w:t>Completion - 30%</w:t>
      </w:r>
    </w:p>
    <w:p w14:paraId="1816031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0C9D2" w14:textId="77777777" w:rsidR="00494A59" w:rsidRDefault="00494A59" w:rsidP="00494A59">
      <w:pPr>
        <w:rPr>
          <w:rFonts w:ascii="Arial" w:hAnsi="Arial" w:cs="Arial"/>
          <w:b/>
          <w:sz w:val="24"/>
        </w:rPr>
      </w:pPr>
      <w:r>
        <w:rPr>
          <w:rFonts w:ascii="Arial" w:hAnsi="Arial" w:cs="Arial"/>
          <w:b/>
          <w:color w:val="0000FF"/>
          <w:sz w:val="24"/>
        </w:rPr>
        <w:t>RP-242721</w:t>
      </w:r>
      <w:r>
        <w:rPr>
          <w:rFonts w:ascii="Arial" w:hAnsi="Arial" w:cs="Arial"/>
          <w:b/>
          <w:color w:val="0000FF"/>
          <w:sz w:val="24"/>
        </w:rPr>
        <w:tab/>
      </w:r>
      <w:r>
        <w:rPr>
          <w:rFonts w:ascii="Arial" w:hAnsi="Arial" w:cs="Arial"/>
          <w:b/>
          <w:sz w:val="24"/>
        </w:rPr>
        <w:t>CR Pack on NR_FR1_TRP_TRS_enh-UEConTest</w:t>
      </w:r>
    </w:p>
    <w:p w14:paraId="2ACB2F9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ECA2F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3EC84" w14:textId="77777777" w:rsidR="00494A59" w:rsidRDefault="00494A59" w:rsidP="00494A59">
      <w:pPr>
        <w:rPr>
          <w:rFonts w:ascii="Arial" w:hAnsi="Arial" w:cs="Arial"/>
          <w:b/>
          <w:sz w:val="24"/>
        </w:rPr>
      </w:pPr>
      <w:r>
        <w:rPr>
          <w:rFonts w:ascii="Arial" w:hAnsi="Arial" w:cs="Arial"/>
          <w:b/>
          <w:color w:val="0000FF"/>
          <w:sz w:val="24"/>
        </w:rPr>
        <w:t>RP-242602</w:t>
      </w:r>
      <w:r>
        <w:rPr>
          <w:rFonts w:ascii="Arial" w:hAnsi="Arial" w:cs="Arial"/>
          <w:b/>
          <w:color w:val="0000FF"/>
          <w:sz w:val="24"/>
        </w:rPr>
        <w:tab/>
      </w:r>
      <w:r>
        <w:rPr>
          <w:rFonts w:ascii="Arial" w:hAnsi="Arial" w:cs="Arial"/>
          <w:b/>
          <w:sz w:val="24"/>
        </w:rPr>
        <w:t>Revised WID for UE Conformance: Enhancement of UE TRP (Total Radiated Power) and TRS (Total Radiated Sensitivity) requirements and test methodologies for FR1 (NR SA and EN-DC)</w:t>
      </w:r>
    </w:p>
    <w:p w14:paraId="17054C30"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Benelux B.V., Rohde&amp;Schwarz, Vivo</w:t>
      </w:r>
    </w:p>
    <w:p w14:paraId="414884CF" w14:textId="77777777" w:rsidR="00494A59" w:rsidRDefault="00494A59" w:rsidP="00494A59">
      <w:pPr>
        <w:rPr>
          <w:rFonts w:ascii="Arial" w:hAnsi="Arial" w:cs="Arial"/>
          <w:b/>
        </w:rPr>
      </w:pPr>
      <w:r>
        <w:rPr>
          <w:rFonts w:ascii="Arial" w:hAnsi="Arial" w:cs="Arial"/>
          <w:b/>
        </w:rPr>
        <w:t xml:space="preserve">Abstract: </w:t>
      </w:r>
    </w:p>
    <w:p w14:paraId="161BDBF5" w14:textId="77777777" w:rsidR="00494A59" w:rsidRDefault="00494A59" w:rsidP="00494A59">
      <w:r>
        <w:t>To align with revised RAN4 WID approved in RP-242327 at RAN#105</w:t>
      </w:r>
    </w:p>
    <w:p w14:paraId="45D208EA" w14:textId="77777777" w:rsidR="00494A59" w:rsidRDefault="00494A59" w:rsidP="00494A59">
      <w:pPr>
        <w:rPr>
          <w:rFonts w:ascii="Arial" w:hAnsi="Arial" w:cs="Arial"/>
          <w:b/>
        </w:rPr>
      </w:pPr>
      <w:r>
        <w:rPr>
          <w:rFonts w:ascii="Arial" w:hAnsi="Arial" w:cs="Arial"/>
          <w:b/>
        </w:rPr>
        <w:t xml:space="preserve">Discussion: </w:t>
      </w:r>
    </w:p>
    <w:p w14:paraId="25ACDAB7" w14:textId="77777777" w:rsidR="00494A59" w:rsidRDefault="00494A59" w:rsidP="00494A59">
      <w:r>
        <w:t>MCC: bigger modification of justification and objectives</w:t>
      </w:r>
    </w:p>
    <w:p w14:paraId="734F72E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8BCC6" w14:textId="77777777" w:rsidR="00494A59" w:rsidRDefault="00494A59" w:rsidP="00494A59">
      <w:pPr>
        <w:pStyle w:val="Heading4"/>
      </w:pPr>
      <w:bookmarkStart w:id="406" w:name="_Toc189233013"/>
      <w:bookmarkStart w:id="407" w:name="_Toc189421729"/>
      <w:r>
        <w:t>13.4.33</w:t>
      </w:r>
      <w:r>
        <w:tab/>
        <w:t>UE Conf. - Requirement for NR FR2 multi-Rx chain DL reception [RAN5 WI: NR_FR2_multiRX_DL-UEConTest]</w:t>
      </w:r>
      <w:bookmarkEnd w:id="406"/>
      <w:bookmarkEnd w:id="407"/>
    </w:p>
    <w:p w14:paraId="666EC747" w14:textId="77777777" w:rsidR="00494A59" w:rsidRDefault="00494A59" w:rsidP="00494A59">
      <w:pPr>
        <w:rPr>
          <w:rFonts w:ascii="Arial" w:hAnsi="Arial" w:cs="Arial"/>
          <w:b/>
          <w:sz w:val="24"/>
        </w:rPr>
      </w:pPr>
      <w:r>
        <w:rPr>
          <w:rFonts w:ascii="Arial" w:hAnsi="Arial" w:cs="Arial"/>
          <w:b/>
          <w:color w:val="0000FF"/>
          <w:sz w:val="24"/>
        </w:rPr>
        <w:t>RP-242898</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42DFD658"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02EC8DC" w14:textId="77777777" w:rsidR="00494A59" w:rsidRDefault="00494A59" w:rsidP="00494A59">
      <w:pPr>
        <w:rPr>
          <w:rFonts w:ascii="Arial" w:hAnsi="Arial" w:cs="Arial"/>
          <w:b/>
        </w:rPr>
      </w:pPr>
      <w:r>
        <w:rPr>
          <w:rFonts w:ascii="Arial" w:hAnsi="Arial" w:cs="Arial"/>
          <w:b/>
        </w:rPr>
        <w:t xml:space="preserve">Abstract: </w:t>
      </w:r>
    </w:p>
    <w:p w14:paraId="3DDC6010" w14:textId="77777777" w:rsidR="00494A59" w:rsidRDefault="00494A59" w:rsidP="00494A59">
      <w:r>
        <w:t>Overall 9%</w:t>
      </w:r>
    </w:p>
    <w:p w14:paraId="4A5E0BDF" w14:textId="77777777" w:rsidR="00494A59" w:rsidRDefault="00494A59" w:rsidP="00494A59">
      <w:r>
        <w:t>Target completion:  Dec 2025</w:t>
      </w:r>
    </w:p>
    <w:p w14:paraId="14FA3D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57EDC" w14:textId="77777777" w:rsidR="00494A59" w:rsidRDefault="00494A59" w:rsidP="00494A59">
      <w:pPr>
        <w:rPr>
          <w:rFonts w:ascii="Arial" w:hAnsi="Arial" w:cs="Arial"/>
          <w:b/>
          <w:sz w:val="24"/>
        </w:rPr>
      </w:pPr>
      <w:r>
        <w:rPr>
          <w:rFonts w:ascii="Arial" w:hAnsi="Arial" w:cs="Arial"/>
          <w:b/>
          <w:color w:val="0000FF"/>
          <w:sz w:val="24"/>
        </w:rPr>
        <w:t>RP-242722</w:t>
      </w:r>
      <w:r>
        <w:rPr>
          <w:rFonts w:ascii="Arial" w:hAnsi="Arial" w:cs="Arial"/>
          <w:b/>
          <w:color w:val="0000FF"/>
          <w:sz w:val="24"/>
        </w:rPr>
        <w:tab/>
      </w:r>
      <w:r>
        <w:rPr>
          <w:rFonts w:ascii="Arial" w:hAnsi="Arial" w:cs="Arial"/>
          <w:b/>
          <w:sz w:val="24"/>
        </w:rPr>
        <w:t>CR Pack on NR_FR2_multiRX_DL-UEConTest</w:t>
      </w:r>
    </w:p>
    <w:p w14:paraId="56B09C5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6A3D9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AE750" w14:textId="77777777" w:rsidR="00494A59" w:rsidRDefault="00494A59" w:rsidP="00494A59">
      <w:pPr>
        <w:pStyle w:val="Heading4"/>
      </w:pPr>
      <w:bookmarkStart w:id="408" w:name="_Toc189233014"/>
      <w:bookmarkStart w:id="409" w:name="_Toc189421730"/>
      <w:r>
        <w:t>13.4.34</w:t>
      </w:r>
      <w:r>
        <w:tab/>
        <w:t>UE Conf. - Rel-18 DL interruption for NR and EN-DC band combinations at dynamic Tx Switching in UL [New RAN5 WI: DL_intrpt_combos_TxSW_R18-UEConTest]</w:t>
      </w:r>
      <w:bookmarkEnd w:id="408"/>
      <w:bookmarkEnd w:id="409"/>
    </w:p>
    <w:p w14:paraId="0118A6C8" w14:textId="77777777" w:rsidR="00494A59" w:rsidRDefault="00494A59" w:rsidP="00494A59">
      <w:pPr>
        <w:rPr>
          <w:rFonts w:ascii="Arial" w:hAnsi="Arial" w:cs="Arial"/>
          <w:b/>
          <w:sz w:val="24"/>
        </w:rPr>
      </w:pPr>
      <w:r>
        <w:rPr>
          <w:rFonts w:ascii="Arial" w:hAnsi="Arial" w:cs="Arial"/>
          <w:b/>
          <w:color w:val="0000FF"/>
          <w:sz w:val="24"/>
        </w:rPr>
        <w:t>RP-242853</w:t>
      </w:r>
      <w:r>
        <w:rPr>
          <w:rFonts w:ascii="Arial" w:hAnsi="Arial" w:cs="Arial"/>
          <w:b/>
          <w:color w:val="0000FF"/>
          <w:sz w:val="24"/>
        </w:rPr>
        <w:tab/>
      </w:r>
      <w:r>
        <w:rPr>
          <w:rFonts w:ascii="Arial" w:hAnsi="Arial" w:cs="Arial"/>
          <w:b/>
          <w:sz w:val="24"/>
        </w:rPr>
        <w:t>Status report for UE Conformance – Rel-18 downlink interruption for NR and EN-DC band combinations at dynamic Tx Switching in Uplink; rapporteur: China Telecom, ZTE</w:t>
      </w:r>
    </w:p>
    <w:p w14:paraId="29C2FB6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83399D4" w14:textId="77777777" w:rsidR="00494A59" w:rsidRDefault="00494A59" w:rsidP="00494A59">
      <w:pPr>
        <w:rPr>
          <w:rFonts w:ascii="Arial" w:hAnsi="Arial" w:cs="Arial"/>
          <w:b/>
        </w:rPr>
      </w:pPr>
      <w:r>
        <w:rPr>
          <w:rFonts w:ascii="Arial" w:hAnsi="Arial" w:cs="Arial"/>
          <w:b/>
        </w:rPr>
        <w:t xml:space="preserve">Abstract: </w:t>
      </w:r>
    </w:p>
    <w:p w14:paraId="2EA11F37" w14:textId="77777777" w:rsidR="00494A59" w:rsidRDefault="00494A59" w:rsidP="00494A59">
      <w:r>
        <w:t>WI 67%</w:t>
      </w:r>
    </w:p>
    <w:p w14:paraId="76373DD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B8E03" w14:textId="77777777" w:rsidR="00494A59" w:rsidRDefault="00494A59" w:rsidP="00494A59">
      <w:pPr>
        <w:rPr>
          <w:rFonts w:ascii="Arial" w:hAnsi="Arial" w:cs="Arial"/>
          <w:b/>
          <w:sz w:val="24"/>
        </w:rPr>
      </w:pPr>
      <w:r>
        <w:rPr>
          <w:rFonts w:ascii="Arial" w:hAnsi="Arial" w:cs="Arial"/>
          <w:b/>
          <w:color w:val="0000FF"/>
          <w:sz w:val="24"/>
        </w:rPr>
        <w:t>RP-242723</w:t>
      </w:r>
      <w:r>
        <w:rPr>
          <w:rFonts w:ascii="Arial" w:hAnsi="Arial" w:cs="Arial"/>
          <w:b/>
          <w:color w:val="0000FF"/>
          <w:sz w:val="24"/>
        </w:rPr>
        <w:tab/>
      </w:r>
      <w:r>
        <w:rPr>
          <w:rFonts w:ascii="Arial" w:hAnsi="Arial" w:cs="Arial"/>
          <w:b/>
          <w:sz w:val="24"/>
        </w:rPr>
        <w:t>CR Pack on DL_intrpt_combos_TxSW_R18-UEConTest</w:t>
      </w:r>
    </w:p>
    <w:p w14:paraId="2D93D22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F1B31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0C83C" w14:textId="77777777" w:rsidR="00494A59" w:rsidRDefault="00494A59" w:rsidP="00494A59">
      <w:pPr>
        <w:pStyle w:val="Heading4"/>
      </w:pPr>
      <w:bookmarkStart w:id="410" w:name="_Toc189233015"/>
      <w:bookmarkStart w:id="411" w:name="_Toc189421731"/>
      <w:r>
        <w:t>13.4.35</w:t>
      </w:r>
      <w:r>
        <w:tab/>
        <w:t>UE Conf. - NR NTN enhancements plus CT aspects [New RAN5 WI: NR_NTN_enh_plus_CT-UEConTest]</w:t>
      </w:r>
      <w:bookmarkEnd w:id="410"/>
      <w:bookmarkEnd w:id="411"/>
    </w:p>
    <w:p w14:paraId="12BE6CD5" w14:textId="77777777" w:rsidR="00494A59" w:rsidRDefault="00494A59" w:rsidP="00494A59">
      <w:pPr>
        <w:rPr>
          <w:rFonts w:ascii="Arial" w:hAnsi="Arial" w:cs="Arial"/>
          <w:b/>
          <w:sz w:val="24"/>
        </w:rPr>
      </w:pPr>
      <w:r>
        <w:rPr>
          <w:rFonts w:ascii="Arial" w:hAnsi="Arial" w:cs="Arial"/>
          <w:b/>
          <w:color w:val="0000FF"/>
          <w:sz w:val="24"/>
        </w:rPr>
        <w:t>RP-242899</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2E61E25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C35484B" w14:textId="77777777" w:rsidR="00494A59" w:rsidRDefault="00494A59" w:rsidP="00494A59">
      <w:pPr>
        <w:rPr>
          <w:rFonts w:ascii="Arial" w:hAnsi="Arial" w:cs="Arial"/>
          <w:b/>
        </w:rPr>
      </w:pPr>
      <w:r>
        <w:rPr>
          <w:rFonts w:ascii="Arial" w:hAnsi="Arial" w:cs="Arial"/>
          <w:b/>
        </w:rPr>
        <w:t xml:space="preserve">Abstract: </w:t>
      </w:r>
    </w:p>
    <w:p w14:paraId="23236EE4" w14:textId="77777777" w:rsidR="00494A59" w:rsidRDefault="00494A59" w:rsidP="00494A59">
      <w:r>
        <w:t>Overall 6%</w:t>
      </w:r>
    </w:p>
    <w:p w14:paraId="2161EE3B" w14:textId="77777777" w:rsidR="00494A59" w:rsidRDefault="00494A59" w:rsidP="00494A59">
      <w:r>
        <w:t>Target completion:  Dec 2025</w:t>
      </w:r>
    </w:p>
    <w:p w14:paraId="44FD19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EF249" w14:textId="77777777" w:rsidR="00494A59" w:rsidRDefault="00494A59" w:rsidP="00494A59">
      <w:pPr>
        <w:rPr>
          <w:rFonts w:ascii="Arial" w:hAnsi="Arial" w:cs="Arial"/>
          <w:b/>
          <w:sz w:val="24"/>
        </w:rPr>
      </w:pPr>
      <w:r>
        <w:rPr>
          <w:rFonts w:ascii="Arial" w:hAnsi="Arial" w:cs="Arial"/>
          <w:b/>
          <w:color w:val="0000FF"/>
          <w:sz w:val="24"/>
        </w:rPr>
        <w:t>RP-242724</w:t>
      </w:r>
      <w:r>
        <w:rPr>
          <w:rFonts w:ascii="Arial" w:hAnsi="Arial" w:cs="Arial"/>
          <w:b/>
          <w:color w:val="0000FF"/>
          <w:sz w:val="24"/>
        </w:rPr>
        <w:tab/>
      </w:r>
      <w:r>
        <w:rPr>
          <w:rFonts w:ascii="Arial" w:hAnsi="Arial" w:cs="Arial"/>
          <w:b/>
          <w:sz w:val="24"/>
        </w:rPr>
        <w:t>CR Pack on NR_NTN_enh_plus_CT-UEConTest</w:t>
      </w:r>
    </w:p>
    <w:p w14:paraId="0461B74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C11A0D"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136D9" w14:textId="77777777" w:rsidR="00494A59" w:rsidRDefault="00494A59" w:rsidP="00494A59">
      <w:pPr>
        <w:pStyle w:val="Heading4"/>
      </w:pPr>
      <w:bookmarkStart w:id="412" w:name="_Toc189233016"/>
      <w:bookmarkStart w:id="413" w:name="_Toc189421732"/>
      <w:r>
        <w:t>13.4.36</w:t>
      </w:r>
      <w:r>
        <w:tab/>
        <w:t>UE Conf. - New bands and bandwidth allocation for LTE based 5G terrestrial broadcast [New RAN5 WI: LTE_terr_bcast_bands_part2-UEConTest]</w:t>
      </w:r>
      <w:bookmarkEnd w:id="412"/>
      <w:bookmarkEnd w:id="413"/>
    </w:p>
    <w:p w14:paraId="3971D94E" w14:textId="77777777" w:rsidR="00494A59" w:rsidRDefault="00494A59" w:rsidP="00494A59">
      <w:pPr>
        <w:rPr>
          <w:rFonts w:ascii="Arial" w:hAnsi="Arial" w:cs="Arial"/>
          <w:b/>
          <w:sz w:val="24"/>
        </w:rPr>
      </w:pPr>
      <w:r>
        <w:rPr>
          <w:rFonts w:ascii="Arial" w:hAnsi="Arial" w:cs="Arial"/>
          <w:b/>
          <w:color w:val="0000FF"/>
          <w:sz w:val="24"/>
        </w:rPr>
        <w:t>RP-242900</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5FAA613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65FAF88" w14:textId="77777777" w:rsidR="00494A59" w:rsidRDefault="00494A59" w:rsidP="00494A59">
      <w:pPr>
        <w:rPr>
          <w:rFonts w:ascii="Arial" w:hAnsi="Arial" w:cs="Arial"/>
          <w:b/>
        </w:rPr>
      </w:pPr>
      <w:r>
        <w:rPr>
          <w:rFonts w:ascii="Arial" w:hAnsi="Arial" w:cs="Arial"/>
          <w:b/>
        </w:rPr>
        <w:t xml:space="preserve">Abstract: </w:t>
      </w:r>
    </w:p>
    <w:p w14:paraId="3FDDAB41" w14:textId="77777777" w:rsidR="00494A59" w:rsidRDefault="00494A59" w:rsidP="00494A59">
      <w:r>
        <w:t>Overall 5%</w:t>
      </w:r>
    </w:p>
    <w:p w14:paraId="35FFB4F4" w14:textId="77777777" w:rsidR="00494A59" w:rsidRDefault="00494A59" w:rsidP="00494A59">
      <w:r>
        <w:t>Target completion:  Dec 2025</w:t>
      </w:r>
    </w:p>
    <w:p w14:paraId="2DCDD46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A2C23" w14:textId="77777777" w:rsidR="00494A59" w:rsidRDefault="00494A59" w:rsidP="00494A59">
      <w:pPr>
        <w:pStyle w:val="Heading4"/>
      </w:pPr>
      <w:bookmarkStart w:id="414" w:name="_Toc189233017"/>
      <w:bookmarkStart w:id="415" w:name="_Toc189421733"/>
      <w:r>
        <w:t>13.4.37</w:t>
      </w:r>
      <w:r>
        <w:tab/>
        <w:t>UE Conf. - Further enhancements on NR and MR-DC measurement gaps and measurements without gaps [New RAN5 WI: NR_MG_enh2-UEConTest]</w:t>
      </w:r>
      <w:bookmarkEnd w:id="414"/>
      <w:bookmarkEnd w:id="415"/>
    </w:p>
    <w:p w14:paraId="3A5C27D0" w14:textId="77777777" w:rsidR="00494A59" w:rsidRDefault="00494A59" w:rsidP="00494A59">
      <w:pPr>
        <w:rPr>
          <w:rFonts w:ascii="Arial" w:hAnsi="Arial" w:cs="Arial"/>
          <w:b/>
          <w:sz w:val="24"/>
        </w:rPr>
      </w:pPr>
      <w:r>
        <w:rPr>
          <w:rFonts w:ascii="Arial" w:hAnsi="Arial" w:cs="Arial"/>
          <w:b/>
          <w:color w:val="0000FF"/>
          <w:sz w:val="24"/>
        </w:rPr>
        <w:t>RP-242994</w:t>
      </w:r>
      <w:r>
        <w:rPr>
          <w:rFonts w:ascii="Arial" w:hAnsi="Arial" w:cs="Arial"/>
          <w:b/>
          <w:color w:val="0000FF"/>
          <w:sz w:val="24"/>
        </w:rPr>
        <w:tab/>
      </w:r>
      <w:r>
        <w:rPr>
          <w:rFonts w:ascii="Arial" w:hAnsi="Arial" w:cs="Arial"/>
          <w:b/>
          <w:sz w:val="24"/>
        </w:rPr>
        <w:t>Status Report: UE Conformance -  Further enhancements on NR and MR-DC measurement gaps and measurements without gaps</w:t>
      </w:r>
    </w:p>
    <w:p w14:paraId="7C701C0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 Huawei</w:t>
      </w:r>
    </w:p>
    <w:p w14:paraId="73EFD4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F16A2" w14:textId="77777777" w:rsidR="00494A59" w:rsidRDefault="00494A59" w:rsidP="00494A59">
      <w:pPr>
        <w:rPr>
          <w:rFonts w:ascii="Arial" w:hAnsi="Arial" w:cs="Arial"/>
          <w:b/>
          <w:sz w:val="24"/>
        </w:rPr>
      </w:pPr>
      <w:r>
        <w:rPr>
          <w:rFonts w:ascii="Arial" w:hAnsi="Arial" w:cs="Arial"/>
          <w:b/>
          <w:color w:val="0000FF"/>
          <w:sz w:val="24"/>
        </w:rPr>
        <w:t>RP-242725</w:t>
      </w:r>
      <w:r>
        <w:rPr>
          <w:rFonts w:ascii="Arial" w:hAnsi="Arial" w:cs="Arial"/>
          <w:b/>
          <w:color w:val="0000FF"/>
          <w:sz w:val="24"/>
        </w:rPr>
        <w:tab/>
      </w:r>
      <w:r>
        <w:rPr>
          <w:rFonts w:ascii="Arial" w:hAnsi="Arial" w:cs="Arial"/>
          <w:b/>
          <w:sz w:val="24"/>
        </w:rPr>
        <w:t>CR Pack on NR_MG_enh2-UEConTest</w:t>
      </w:r>
    </w:p>
    <w:p w14:paraId="22042E4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70231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E5C1C" w14:textId="77777777" w:rsidR="00494A59" w:rsidRDefault="00494A59" w:rsidP="00494A59">
      <w:pPr>
        <w:rPr>
          <w:rFonts w:ascii="Arial" w:hAnsi="Arial" w:cs="Arial"/>
          <w:b/>
          <w:sz w:val="24"/>
        </w:rPr>
      </w:pPr>
      <w:r>
        <w:rPr>
          <w:rFonts w:ascii="Arial" w:hAnsi="Arial" w:cs="Arial"/>
          <w:b/>
          <w:color w:val="0000FF"/>
          <w:sz w:val="24"/>
        </w:rPr>
        <w:t>RP-242995</w:t>
      </w:r>
      <w:r>
        <w:rPr>
          <w:rFonts w:ascii="Arial" w:hAnsi="Arial" w:cs="Arial"/>
          <w:b/>
          <w:color w:val="0000FF"/>
          <w:sz w:val="24"/>
        </w:rPr>
        <w:tab/>
      </w:r>
      <w:r>
        <w:rPr>
          <w:rFonts w:ascii="Arial" w:hAnsi="Arial" w:cs="Arial"/>
          <w:b/>
          <w:sz w:val="24"/>
        </w:rPr>
        <w:t>Revised WI: UE Conformance -  Further enhancements on NR and MR-DC measurement gaps and measurements without gaps</w:t>
      </w:r>
    </w:p>
    <w:p w14:paraId="7E20473B"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Huawei</w:t>
      </w:r>
    </w:p>
    <w:p w14:paraId="375990F4" w14:textId="77777777" w:rsidR="00494A59" w:rsidRDefault="00494A59" w:rsidP="00494A59">
      <w:pPr>
        <w:rPr>
          <w:rFonts w:ascii="Arial" w:hAnsi="Arial" w:cs="Arial"/>
          <w:b/>
        </w:rPr>
      </w:pPr>
      <w:r>
        <w:rPr>
          <w:rFonts w:ascii="Arial" w:hAnsi="Arial" w:cs="Arial"/>
          <w:b/>
        </w:rPr>
        <w:t xml:space="preserve">Abstract: </w:t>
      </w:r>
    </w:p>
    <w:p w14:paraId="021AB77D" w14:textId="77777777" w:rsidR="00494A59" w:rsidRDefault="00494A59" w:rsidP="00494A59">
      <w:r>
        <w:t>Updated list of affected specs</w:t>
      </w:r>
    </w:p>
    <w:p w14:paraId="55FDD787" w14:textId="77777777" w:rsidR="00494A59" w:rsidRDefault="00494A59" w:rsidP="00494A59">
      <w:pPr>
        <w:rPr>
          <w:rFonts w:ascii="Arial" w:hAnsi="Arial" w:cs="Arial"/>
          <w:b/>
        </w:rPr>
      </w:pPr>
      <w:r>
        <w:rPr>
          <w:rFonts w:ascii="Arial" w:hAnsi="Arial" w:cs="Arial"/>
          <w:b/>
        </w:rPr>
        <w:t xml:space="preserve">Discussion: </w:t>
      </w:r>
    </w:p>
    <w:p w14:paraId="06423AD4" w14:textId="77777777" w:rsidR="00494A59" w:rsidRDefault="00494A59" w:rsidP="00494A59">
      <w:r>
        <w:t>MCC: addition of 2 affected specs</w:t>
      </w:r>
    </w:p>
    <w:p w14:paraId="35D786E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EDBA8" w14:textId="77777777" w:rsidR="00494A59" w:rsidRDefault="00494A59" w:rsidP="00494A59">
      <w:pPr>
        <w:pStyle w:val="Heading4"/>
      </w:pPr>
      <w:bookmarkStart w:id="416" w:name="_Toc189233018"/>
      <w:bookmarkStart w:id="417" w:name="_Toc189421734"/>
      <w:r>
        <w:t>13.4.38</w:t>
      </w:r>
      <w:r>
        <w:tab/>
        <w:t>UE Conf. - IMS Data Channel for NG RTC [New RAN5 WI: NG_RTC_IMS_dataCH-UEConTest]</w:t>
      </w:r>
      <w:bookmarkEnd w:id="416"/>
      <w:bookmarkEnd w:id="417"/>
    </w:p>
    <w:p w14:paraId="5A1D750D" w14:textId="77777777" w:rsidR="00494A59" w:rsidRDefault="00494A59" w:rsidP="00494A59">
      <w:pPr>
        <w:rPr>
          <w:rFonts w:ascii="Arial" w:hAnsi="Arial" w:cs="Arial"/>
          <w:b/>
          <w:sz w:val="24"/>
        </w:rPr>
      </w:pPr>
      <w:r>
        <w:rPr>
          <w:rFonts w:ascii="Arial" w:hAnsi="Arial" w:cs="Arial"/>
          <w:b/>
          <w:color w:val="0000FF"/>
          <w:sz w:val="24"/>
        </w:rPr>
        <w:t>RP-243093</w:t>
      </w:r>
      <w:r>
        <w:rPr>
          <w:rFonts w:ascii="Arial" w:hAnsi="Arial" w:cs="Arial"/>
          <w:b/>
          <w:color w:val="0000FF"/>
          <w:sz w:val="24"/>
        </w:rPr>
        <w:tab/>
      </w:r>
      <w:r>
        <w:rPr>
          <w:rFonts w:ascii="Arial" w:hAnsi="Arial" w:cs="Arial"/>
          <w:b/>
          <w:sz w:val="24"/>
        </w:rPr>
        <w:t>Status report for WI: UE Conformance - IMS Data Channel for NG RTC (Real Time Communication)</w:t>
      </w:r>
    </w:p>
    <w:p w14:paraId="37205654"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6E9CAFDA" w14:textId="77777777" w:rsidR="00494A59" w:rsidRDefault="00494A59" w:rsidP="00494A59">
      <w:pPr>
        <w:rPr>
          <w:rFonts w:ascii="Arial" w:hAnsi="Arial" w:cs="Arial"/>
          <w:b/>
        </w:rPr>
      </w:pPr>
      <w:r>
        <w:rPr>
          <w:rFonts w:ascii="Arial" w:hAnsi="Arial" w:cs="Arial"/>
          <w:b/>
        </w:rPr>
        <w:lastRenderedPageBreak/>
        <w:t xml:space="preserve">Abstract: </w:t>
      </w:r>
    </w:p>
    <w:p w14:paraId="0C132826" w14:textId="77777777" w:rsidR="00494A59" w:rsidRDefault="00494A59" w:rsidP="00494A59">
      <w:r>
        <w:t>Completion: 5% (+5%); Target: Dec 2025</w:t>
      </w:r>
    </w:p>
    <w:p w14:paraId="55F7E74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0BF2D" w14:textId="77777777" w:rsidR="00494A59" w:rsidRDefault="00494A59" w:rsidP="00494A59">
      <w:pPr>
        <w:pStyle w:val="Heading3"/>
      </w:pPr>
      <w:bookmarkStart w:id="418" w:name="_Toc189233019"/>
      <w:bookmarkStart w:id="419" w:name="_Toc189421735"/>
      <w:r>
        <w:t>13.5</w:t>
      </w:r>
      <w:r>
        <w:tab/>
        <w:t>Test - (Small) Technical Enhancements and Improvements for Rel-19 [TEI19_Test]</w:t>
      </w:r>
      <w:bookmarkEnd w:id="418"/>
      <w:bookmarkEnd w:id="419"/>
    </w:p>
    <w:p w14:paraId="5A62EB27" w14:textId="77777777" w:rsidR="00494A59" w:rsidRDefault="00494A59" w:rsidP="00494A59">
      <w:pPr>
        <w:pStyle w:val="Heading3"/>
      </w:pPr>
      <w:bookmarkStart w:id="420" w:name="_Toc189233020"/>
      <w:bookmarkStart w:id="421" w:name="_Toc189421736"/>
      <w:r>
        <w:t>13.6</w:t>
      </w:r>
      <w:r>
        <w:tab/>
        <w:t>R5s CRs from RAN5 electronic meeting ‘#2024-TTCN email’</w:t>
      </w:r>
      <w:bookmarkEnd w:id="420"/>
      <w:bookmarkEnd w:id="421"/>
    </w:p>
    <w:p w14:paraId="1FE40DCA" w14:textId="77777777" w:rsidR="00494A59" w:rsidRDefault="00494A59" w:rsidP="00494A59">
      <w:pPr>
        <w:rPr>
          <w:rFonts w:ascii="Arial" w:hAnsi="Arial" w:cs="Arial"/>
          <w:b/>
          <w:sz w:val="24"/>
        </w:rPr>
      </w:pPr>
      <w:r>
        <w:rPr>
          <w:rFonts w:ascii="Arial" w:hAnsi="Arial" w:cs="Arial"/>
          <w:b/>
          <w:color w:val="0000FF"/>
          <w:sz w:val="24"/>
        </w:rPr>
        <w:t>RP-242750</w:t>
      </w:r>
      <w:r>
        <w:rPr>
          <w:rFonts w:ascii="Arial" w:hAnsi="Arial" w:cs="Arial"/>
          <w:b/>
          <w:color w:val="0000FF"/>
          <w:sz w:val="24"/>
        </w:rPr>
        <w:tab/>
      </w:r>
      <w:r>
        <w:rPr>
          <w:rFonts w:ascii="Arial" w:hAnsi="Arial" w:cs="Arial"/>
          <w:b/>
          <w:sz w:val="24"/>
        </w:rPr>
        <w:t>R5s CRs from RAN5 electronic meeting ‘#2024-TTCN email’ (batch 1)</w:t>
      </w:r>
    </w:p>
    <w:p w14:paraId="0AF1B0F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1E982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FA7EC" w14:textId="77777777" w:rsidR="00494A59" w:rsidRDefault="00494A59" w:rsidP="00494A59">
      <w:pPr>
        <w:rPr>
          <w:rFonts w:ascii="Arial" w:hAnsi="Arial" w:cs="Arial"/>
          <w:b/>
          <w:sz w:val="24"/>
        </w:rPr>
      </w:pPr>
      <w:r>
        <w:rPr>
          <w:rFonts w:ascii="Arial" w:hAnsi="Arial" w:cs="Arial"/>
          <w:b/>
          <w:color w:val="0000FF"/>
          <w:sz w:val="24"/>
        </w:rPr>
        <w:t>RP-242751</w:t>
      </w:r>
      <w:r>
        <w:rPr>
          <w:rFonts w:ascii="Arial" w:hAnsi="Arial" w:cs="Arial"/>
          <w:b/>
          <w:color w:val="0000FF"/>
          <w:sz w:val="24"/>
        </w:rPr>
        <w:tab/>
      </w:r>
      <w:r>
        <w:rPr>
          <w:rFonts w:ascii="Arial" w:hAnsi="Arial" w:cs="Arial"/>
          <w:b/>
          <w:sz w:val="24"/>
        </w:rPr>
        <w:t>R5s CRs from RAN5 electronic meeting ‘#2024-TTCN email’ (batch 2)</w:t>
      </w:r>
    </w:p>
    <w:p w14:paraId="2099D28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2ECE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E74B1" w14:textId="77777777" w:rsidR="00494A59" w:rsidRDefault="00494A59" w:rsidP="00494A59">
      <w:pPr>
        <w:rPr>
          <w:rFonts w:ascii="Arial" w:hAnsi="Arial" w:cs="Arial"/>
          <w:b/>
          <w:sz w:val="24"/>
        </w:rPr>
      </w:pPr>
      <w:r>
        <w:rPr>
          <w:rFonts w:ascii="Arial" w:hAnsi="Arial" w:cs="Arial"/>
          <w:b/>
          <w:color w:val="0000FF"/>
          <w:sz w:val="24"/>
        </w:rPr>
        <w:t>RP-242752</w:t>
      </w:r>
      <w:r>
        <w:rPr>
          <w:rFonts w:ascii="Arial" w:hAnsi="Arial" w:cs="Arial"/>
          <w:b/>
          <w:color w:val="0000FF"/>
          <w:sz w:val="24"/>
        </w:rPr>
        <w:tab/>
      </w:r>
      <w:r>
        <w:rPr>
          <w:rFonts w:ascii="Arial" w:hAnsi="Arial" w:cs="Arial"/>
          <w:b/>
          <w:sz w:val="24"/>
        </w:rPr>
        <w:t>R5s CRs from RAN5 electronic meeting ‘#2024-TTCN email’ (batch 3)</w:t>
      </w:r>
    </w:p>
    <w:p w14:paraId="138F751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8B64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4BD1D" w14:textId="77777777" w:rsidR="00494A59" w:rsidRDefault="00494A59" w:rsidP="00494A59">
      <w:pPr>
        <w:pStyle w:val="Heading2"/>
      </w:pPr>
      <w:bookmarkStart w:id="422" w:name="_Toc189233021"/>
      <w:bookmarkStart w:id="423" w:name="_Toc189421737"/>
      <w:r>
        <w:t>14</w:t>
      </w:r>
      <w:r>
        <w:tab/>
        <w:t>Maintenance for closed WIs/SIs of REL-18 and earlier</w:t>
      </w:r>
      <w:bookmarkEnd w:id="422"/>
      <w:bookmarkEnd w:id="423"/>
    </w:p>
    <w:p w14:paraId="59F7F78C" w14:textId="77777777" w:rsidR="00494A59" w:rsidRDefault="00494A59" w:rsidP="00494A59">
      <w:r>
        <w:t>NOTE:</w:t>
      </w:r>
      <w:r>
        <w:tab/>
        <w:t>REL-4, REL-5, REL-6 and REL-7 were closed after RAN #65, i.e. no CRs to specifications of these releases will be considered anymore.</w:t>
      </w:r>
    </w:p>
    <w:p w14:paraId="18E09E63" w14:textId="77777777" w:rsidR="00494A59" w:rsidRDefault="00494A59" w:rsidP="00494A59">
      <w:pPr>
        <w:rPr>
          <w:rFonts w:ascii="Arial" w:hAnsi="Arial" w:cs="Arial"/>
          <w:b/>
          <w:sz w:val="24"/>
        </w:rPr>
      </w:pPr>
      <w:r>
        <w:rPr>
          <w:rFonts w:ascii="Arial" w:hAnsi="Arial" w:cs="Arial"/>
          <w:b/>
          <w:color w:val="0000FF"/>
          <w:sz w:val="24"/>
        </w:rPr>
        <w:t>RP-242924</w:t>
      </w:r>
      <w:r>
        <w:rPr>
          <w:rFonts w:ascii="Arial" w:hAnsi="Arial" w:cs="Arial"/>
          <w:b/>
          <w:color w:val="0000FF"/>
          <w:sz w:val="24"/>
        </w:rPr>
        <w:tab/>
      </w:r>
      <w:r>
        <w:rPr>
          <w:rFonts w:ascii="Arial" w:hAnsi="Arial" w:cs="Arial"/>
          <w:b/>
          <w:sz w:val="24"/>
        </w:rPr>
        <w:t>Rel-17 editorial corrections to RAN1 NR specifications</w:t>
      </w:r>
    </w:p>
    <w:p w14:paraId="7C28FE5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BB299F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A49EA" w14:textId="77777777" w:rsidR="00494A59" w:rsidRDefault="00494A59" w:rsidP="00494A59">
      <w:pPr>
        <w:rPr>
          <w:rFonts w:ascii="Arial" w:hAnsi="Arial" w:cs="Arial"/>
          <w:b/>
          <w:sz w:val="24"/>
        </w:rPr>
      </w:pPr>
      <w:r>
        <w:rPr>
          <w:rFonts w:ascii="Arial" w:hAnsi="Arial" w:cs="Arial"/>
          <w:b/>
          <w:color w:val="0000FF"/>
          <w:sz w:val="24"/>
        </w:rPr>
        <w:t>RP-242925</w:t>
      </w:r>
      <w:r>
        <w:rPr>
          <w:rFonts w:ascii="Arial" w:hAnsi="Arial" w:cs="Arial"/>
          <w:b/>
          <w:color w:val="0000FF"/>
          <w:sz w:val="24"/>
        </w:rPr>
        <w:tab/>
      </w:r>
      <w:r>
        <w:rPr>
          <w:rFonts w:ascii="Arial" w:hAnsi="Arial" w:cs="Arial"/>
          <w:b/>
          <w:sz w:val="24"/>
        </w:rPr>
        <w:t>Rel-18 editorial corrections to RAN1 NR specifications</w:t>
      </w:r>
    </w:p>
    <w:p w14:paraId="7482690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A04154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0EF48" w14:textId="77777777" w:rsidR="00494A59" w:rsidRDefault="00494A59" w:rsidP="00494A59">
      <w:pPr>
        <w:rPr>
          <w:rFonts w:ascii="Arial" w:hAnsi="Arial" w:cs="Arial"/>
          <w:b/>
          <w:sz w:val="24"/>
        </w:rPr>
      </w:pPr>
      <w:r>
        <w:rPr>
          <w:rFonts w:ascii="Arial" w:hAnsi="Arial" w:cs="Arial"/>
          <w:b/>
          <w:color w:val="0000FF"/>
          <w:sz w:val="24"/>
        </w:rPr>
        <w:t>RP-242926</w:t>
      </w:r>
      <w:r>
        <w:rPr>
          <w:rFonts w:ascii="Arial" w:hAnsi="Arial" w:cs="Arial"/>
          <w:b/>
          <w:color w:val="0000FF"/>
          <w:sz w:val="24"/>
        </w:rPr>
        <w:tab/>
      </w:r>
      <w:r>
        <w:rPr>
          <w:rFonts w:ascii="Arial" w:hAnsi="Arial" w:cs="Arial"/>
          <w:b/>
          <w:sz w:val="24"/>
        </w:rPr>
        <w:t>Corrections to Rel-18 - Expanded and improved NR positioning</w:t>
      </w:r>
    </w:p>
    <w:p w14:paraId="33D8504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8BC92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1649D" w14:textId="77777777" w:rsidR="00494A59" w:rsidRDefault="00494A59" w:rsidP="00494A59">
      <w:pPr>
        <w:rPr>
          <w:rFonts w:ascii="Arial" w:hAnsi="Arial" w:cs="Arial"/>
          <w:b/>
          <w:sz w:val="24"/>
        </w:rPr>
      </w:pPr>
      <w:r>
        <w:rPr>
          <w:rFonts w:ascii="Arial" w:hAnsi="Arial" w:cs="Arial"/>
          <w:b/>
          <w:color w:val="0000FF"/>
          <w:sz w:val="24"/>
        </w:rPr>
        <w:t>RP-242927</w:t>
      </w:r>
      <w:r>
        <w:rPr>
          <w:rFonts w:ascii="Arial" w:hAnsi="Arial" w:cs="Arial"/>
          <w:b/>
          <w:color w:val="0000FF"/>
          <w:sz w:val="24"/>
        </w:rPr>
        <w:tab/>
      </w:r>
      <w:r>
        <w:rPr>
          <w:rFonts w:ascii="Arial" w:hAnsi="Arial" w:cs="Arial"/>
          <w:b/>
          <w:sz w:val="24"/>
        </w:rPr>
        <w:t>Corrections to Rel-17 - Further enhancements on MIMO for NR</w:t>
      </w:r>
    </w:p>
    <w:p w14:paraId="556DCDC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07B1C1C"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24473" w14:textId="77777777" w:rsidR="00494A59" w:rsidRDefault="00494A59" w:rsidP="00494A59">
      <w:pPr>
        <w:rPr>
          <w:rFonts w:ascii="Arial" w:hAnsi="Arial" w:cs="Arial"/>
          <w:b/>
          <w:sz w:val="24"/>
        </w:rPr>
      </w:pPr>
      <w:r>
        <w:rPr>
          <w:rFonts w:ascii="Arial" w:hAnsi="Arial" w:cs="Arial"/>
          <w:b/>
          <w:color w:val="0000FF"/>
          <w:sz w:val="24"/>
        </w:rPr>
        <w:t>RP-242928</w:t>
      </w:r>
      <w:r>
        <w:rPr>
          <w:rFonts w:ascii="Arial" w:hAnsi="Arial" w:cs="Arial"/>
          <w:b/>
          <w:color w:val="0000FF"/>
          <w:sz w:val="24"/>
        </w:rPr>
        <w:tab/>
      </w:r>
      <w:r>
        <w:rPr>
          <w:rFonts w:ascii="Arial" w:hAnsi="Arial" w:cs="Arial"/>
          <w:b/>
          <w:sz w:val="24"/>
        </w:rPr>
        <w:t>Corrections to Rel-18 - MIMO Evolution for Downlink and Uplink</w:t>
      </w:r>
    </w:p>
    <w:p w14:paraId="1238C75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74547F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61736" w14:textId="77777777" w:rsidR="00494A59" w:rsidRDefault="00494A59" w:rsidP="00494A59">
      <w:pPr>
        <w:rPr>
          <w:rFonts w:ascii="Arial" w:hAnsi="Arial" w:cs="Arial"/>
          <w:b/>
          <w:sz w:val="24"/>
        </w:rPr>
      </w:pPr>
      <w:r>
        <w:rPr>
          <w:rFonts w:ascii="Arial" w:hAnsi="Arial" w:cs="Arial"/>
          <w:b/>
          <w:color w:val="0000FF"/>
          <w:sz w:val="24"/>
        </w:rPr>
        <w:t>RP-242929</w:t>
      </w:r>
      <w:r>
        <w:rPr>
          <w:rFonts w:ascii="Arial" w:hAnsi="Arial" w:cs="Arial"/>
          <w:b/>
          <w:color w:val="0000FF"/>
          <w:sz w:val="24"/>
        </w:rPr>
        <w:tab/>
      </w:r>
      <w:r>
        <w:rPr>
          <w:rFonts w:ascii="Arial" w:hAnsi="Arial" w:cs="Arial"/>
          <w:b/>
          <w:sz w:val="24"/>
        </w:rPr>
        <w:t>Corrections to Rel-18 - Further NR mobility enhancements</w:t>
      </w:r>
    </w:p>
    <w:p w14:paraId="4115359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B63D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6CD16" w14:textId="77777777" w:rsidR="00494A59" w:rsidRDefault="00494A59" w:rsidP="00494A59">
      <w:pPr>
        <w:rPr>
          <w:rFonts w:ascii="Arial" w:hAnsi="Arial" w:cs="Arial"/>
          <w:b/>
          <w:sz w:val="24"/>
        </w:rPr>
      </w:pPr>
      <w:r>
        <w:rPr>
          <w:rFonts w:ascii="Arial" w:hAnsi="Arial" w:cs="Arial"/>
          <w:b/>
          <w:color w:val="0000FF"/>
          <w:sz w:val="24"/>
        </w:rPr>
        <w:t>RP-242930</w:t>
      </w:r>
      <w:r>
        <w:rPr>
          <w:rFonts w:ascii="Arial" w:hAnsi="Arial" w:cs="Arial"/>
          <w:b/>
          <w:color w:val="0000FF"/>
          <w:sz w:val="24"/>
        </w:rPr>
        <w:tab/>
      </w:r>
      <w:r>
        <w:rPr>
          <w:rFonts w:ascii="Arial" w:hAnsi="Arial" w:cs="Arial"/>
          <w:b/>
          <w:sz w:val="24"/>
        </w:rPr>
        <w:t>Corrections to Rel-18 - NR NTN (Non-Terrestrial Networks) enhancements</w:t>
      </w:r>
    </w:p>
    <w:p w14:paraId="51D6940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FA35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9F2DC" w14:textId="77777777" w:rsidR="00494A59" w:rsidRDefault="00494A59" w:rsidP="00494A59">
      <w:pPr>
        <w:rPr>
          <w:rFonts w:ascii="Arial" w:hAnsi="Arial" w:cs="Arial"/>
          <w:b/>
          <w:sz w:val="24"/>
        </w:rPr>
      </w:pPr>
      <w:r>
        <w:rPr>
          <w:rFonts w:ascii="Arial" w:hAnsi="Arial" w:cs="Arial"/>
          <w:b/>
          <w:color w:val="0000FF"/>
          <w:sz w:val="24"/>
        </w:rPr>
        <w:t>RP-242931</w:t>
      </w:r>
      <w:r>
        <w:rPr>
          <w:rFonts w:ascii="Arial" w:hAnsi="Arial" w:cs="Arial"/>
          <w:b/>
          <w:color w:val="0000FF"/>
          <w:sz w:val="24"/>
        </w:rPr>
        <w:tab/>
      </w:r>
      <w:r>
        <w:rPr>
          <w:rFonts w:ascii="Arial" w:hAnsi="Arial" w:cs="Arial"/>
          <w:b/>
          <w:sz w:val="24"/>
        </w:rPr>
        <w:t>Corrections to Rel-18 - NR sidelink evolution</w:t>
      </w:r>
    </w:p>
    <w:p w14:paraId="2616A09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D1A887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1C9AC" w14:textId="77777777" w:rsidR="00494A59" w:rsidRDefault="00494A59" w:rsidP="00494A59">
      <w:pPr>
        <w:rPr>
          <w:rFonts w:ascii="Arial" w:hAnsi="Arial" w:cs="Arial"/>
          <w:b/>
          <w:sz w:val="24"/>
        </w:rPr>
      </w:pPr>
      <w:r>
        <w:rPr>
          <w:rFonts w:ascii="Arial" w:hAnsi="Arial" w:cs="Arial"/>
          <w:b/>
          <w:color w:val="0000FF"/>
          <w:sz w:val="24"/>
        </w:rPr>
        <w:t>RP-242932</w:t>
      </w:r>
      <w:r>
        <w:rPr>
          <w:rFonts w:ascii="Arial" w:hAnsi="Arial" w:cs="Arial"/>
          <w:b/>
          <w:color w:val="0000FF"/>
          <w:sz w:val="24"/>
        </w:rPr>
        <w:tab/>
      </w:r>
      <w:r>
        <w:rPr>
          <w:rFonts w:ascii="Arial" w:hAnsi="Arial" w:cs="Arial"/>
          <w:b/>
          <w:sz w:val="24"/>
        </w:rPr>
        <w:t>Corrections on PTRS-DMRS Association/PUCCH transmission cancellation due to aperiodic SRS</w:t>
      </w:r>
    </w:p>
    <w:p w14:paraId="0FD284C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3DAAF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41D7E" w14:textId="77777777" w:rsidR="00494A59" w:rsidRDefault="00494A59" w:rsidP="00494A59">
      <w:pPr>
        <w:rPr>
          <w:rFonts w:ascii="Arial" w:hAnsi="Arial" w:cs="Arial"/>
          <w:b/>
          <w:sz w:val="24"/>
        </w:rPr>
      </w:pPr>
      <w:r>
        <w:rPr>
          <w:rFonts w:ascii="Arial" w:hAnsi="Arial" w:cs="Arial"/>
          <w:b/>
          <w:color w:val="0000FF"/>
          <w:sz w:val="24"/>
        </w:rPr>
        <w:t>RP-242933</w:t>
      </w:r>
      <w:r>
        <w:rPr>
          <w:rFonts w:ascii="Arial" w:hAnsi="Arial" w:cs="Arial"/>
          <w:b/>
          <w:color w:val="0000FF"/>
          <w:sz w:val="24"/>
        </w:rPr>
        <w:tab/>
      </w:r>
      <w:r>
        <w:rPr>
          <w:rFonts w:ascii="Arial" w:hAnsi="Arial" w:cs="Arial"/>
          <w:b/>
          <w:sz w:val="24"/>
        </w:rPr>
        <w:t>CR for TR 38.858 on regulatory aspects for deploying SBFD in TDD unpaired spectrum</w:t>
      </w:r>
    </w:p>
    <w:p w14:paraId="467C563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B048E5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48972" w14:textId="77777777" w:rsidR="00494A59" w:rsidRDefault="00494A59" w:rsidP="00494A59">
      <w:pPr>
        <w:rPr>
          <w:rFonts w:ascii="Arial" w:hAnsi="Arial" w:cs="Arial"/>
          <w:b/>
          <w:sz w:val="24"/>
        </w:rPr>
      </w:pPr>
      <w:r>
        <w:rPr>
          <w:rFonts w:ascii="Arial" w:hAnsi="Arial" w:cs="Arial"/>
          <w:b/>
          <w:color w:val="0000FF"/>
          <w:sz w:val="24"/>
        </w:rPr>
        <w:t>RP-242934</w:t>
      </w:r>
      <w:r>
        <w:rPr>
          <w:rFonts w:ascii="Arial" w:hAnsi="Arial" w:cs="Arial"/>
          <w:b/>
          <w:color w:val="0000FF"/>
          <w:sz w:val="24"/>
        </w:rPr>
        <w:tab/>
      </w:r>
      <w:r>
        <w:rPr>
          <w:rFonts w:ascii="Arial" w:hAnsi="Arial" w:cs="Arial"/>
          <w:b/>
          <w:sz w:val="24"/>
        </w:rPr>
        <w:t>Corrections to higher-layers parameters for IoT (Internet of Things) NTN (non-terrestrial network) enhancements</w:t>
      </w:r>
    </w:p>
    <w:p w14:paraId="3CA9DA5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B2931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0315D" w14:textId="77777777" w:rsidR="00494A59" w:rsidRDefault="00494A59" w:rsidP="00494A59">
      <w:pPr>
        <w:rPr>
          <w:rFonts w:ascii="Arial" w:hAnsi="Arial" w:cs="Arial"/>
          <w:b/>
          <w:sz w:val="24"/>
        </w:rPr>
      </w:pPr>
      <w:r>
        <w:rPr>
          <w:rFonts w:ascii="Arial" w:hAnsi="Arial" w:cs="Arial"/>
          <w:b/>
          <w:color w:val="0000FF"/>
          <w:sz w:val="24"/>
        </w:rPr>
        <w:t>RP-242935</w:t>
      </w:r>
      <w:r>
        <w:rPr>
          <w:rFonts w:ascii="Arial" w:hAnsi="Arial" w:cs="Arial"/>
          <w:b/>
          <w:color w:val="0000FF"/>
          <w:sz w:val="24"/>
        </w:rPr>
        <w:tab/>
      </w:r>
      <w:r>
        <w:rPr>
          <w:rFonts w:ascii="Arial" w:hAnsi="Arial" w:cs="Arial"/>
          <w:b/>
          <w:sz w:val="24"/>
        </w:rPr>
        <w:t>Corrections to higher-layers parameters for Additional MTC Enhancements for LTE and Additional enhancements for NB-IoT</w:t>
      </w:r>
    </w:p>
    <w:p w14:paraId="4352AFE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31FE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255A7" w14:textId="77777777" w:rsidR="00494A59" w:rsidRDefault="00494A59" w:rsidP="00494A59">
      <w:pPr>
        <w:rPr>
          <w:rFonts w:ascii="Arial" w:hAnsi="Arial" w:cs="Arial"/>
          <w:b/>
          <w:sz w:val="24"/>
        </w:rPr>
      </w:pPr>
      <w:r>
        <w:rPr>
          <w:rFonts w:ascii="Arial" w:hAnsi="Arial" w:cs="Arial"/>
          <w:b/>
          <w:color w:val="0000FF"/>
          <w:sz w:val="24"/>
        </w:rPr>
        <w:lastRenderedPageBreak/>
        <w:t>RP-242936</w:t>
      </w:r>
      <w:r>
        <w:rPr>
          <w:rFonts w:ascii="Arial" w:hAnsi="Arial" w:cs="Arial"/>
          <w:b/>
          <w:color w:val="0000FF"/>
          <w:sz w:val="24"/>
        </w:rPr>
        <w:tab/>
      </w:r>
      <w:r>
        <w:rPr>
          <w:rFonts w:ascii="Arial" w:hAnsi="Arial" w:cs="Arial"/>
          <w:b/>
          <w:sz w:val="24"/>
        </w:rPr>
        <w:t>CR on CSI processing criteria of CSI-ReportConfig containing a list of L sub-configurations</w:t>
      </w:r>
    </w:p>
    <w:p w14:paraId="29CCC10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172A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CFA9A" w14:textId="77777777" w:rsidR="00494A59" w:rsidRDefault="00494A59" w:rsidP="00494A59">
      <w:pPr>
        <w:rPr>
          <w:rFonts w:ascii="Arial" w:hAnsi="Arial" w:cs="Arial"/>
          <w:b/>
          <w:sz w:val="24"/>
        </w:rPr>
      </w:pPr>
      <w:r>
        <w:rPr>
          <w:rFonts w:ascii="Arial" w:hAnsi="Arial" w:cs="Arial"/>
          <w:b/>
          <w:color w:val="0000FF"/>
          <w:sz w:val="24"/>
        </w:rPr>
        <w:t>RP-242937</w:t>
      </w:r>
      <w:r>
        <w:rPr>
          <w:rFonts w:ascii="Arial" w:hAnsi="Arial" w:cs="Arial"/>
          <w:b/>
          <w:color w:val="0000FF"/>
          <w:sz w:val="24"/>
        </w:rPr>
        <w:tab/>
      </w:r>
      <w:r>
        <w:rPr>
          <w:rFonts w:ascii="Arial" w:hAnsi="Arial" w:cs="Arial"/>
          <w:b/>
          <w:sz w:val="24"/>
        </w:rPr>
        <w:t>CR on active semi-persistent SRS resource configuration</w:t>
      </w:r>
    </w:p>
    <w:p w14:paraId="20B6B1E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D48B9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D00EB" w14:textId="77777777" w:rsidR="00494A59" w:rsidRDefault="00494A59" w:rsidP="00494A59">
      <w:pPr>
        <w:rPr>
          <w:rFonts w:ascii="Arial" w:hAnsi="Arial" w:cs="Arial"/>
          <w:b/>
          <w:sz w:val="24"/>
        </w:rPr>
      </w:pPr>
      <w:r>
        <w:rPr>
          <w:rFonts w:ascii="Arial" w:hAnsi="Arial" w:cs="Arial"/>
          <w:b/>
          <w:color w:val="0000FF"/>
          <w:sz w:val="24"/>
        </w:rPr>
        <w:t>RP-243221</w:t>
      </w:r>
      <w:r>
        <w:rPr>
          <w:rFonts w:ascii="Arial" w:hAnsi="Arial" w:cs="Arial"/>
          <w:b/>
          <w:color w:val="0000FF"/>
          <w:sz w:val="24"/>
        </w:rPr>
        <w:tab/>
      </w:r>
      <w:r>
        <w:rPr>
          <w:rFonts w:ascii="Arial" w:hAnsi="Arial" w:cs="Arial"/>
          <w:b/>
          <w:sz w:val="24"/>
        </w:rPr>
        <w:t>Maintenance for closed WIs/SIs of REL-18 and earlier, set 1</w:t>
      </w:r>
    </w:p>
    <w:p w14:paraId="5C190D0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8151D8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AC465" w14:textId="77777777" w:rsidR="00494A59" w:rsidRDefault="00494A59" w:rsidP="00494A59">
      <w:pPr>
        <w:rPr>
          <w:rFonts w:ascii="Arial" w:hAnsi="Arial" w:cs="Arial"/>
          <w:b/>
          <w:sz w:val="24"/>
        </w:rPr>
      </w:pPr>
      <w:r>
        <w:rPr>
          <w:rFonts w:ascii="Arial" w:hAnsi="Arial" w:cs="Arial"/>
          <w:b/>
          <w:color w:val="0000FF"/>
          <w:sz w:val="24"/>
        </w:rPr>
        <w:t>RP-243222</w:t>
      </w:r>
      <w:r>
        <w:rPr>
          <w:rFonts w:ascii="Arial" w:hAnsi="Arial" w:cs="Arial"/>
          <w:b/>
          <w:color w:val="0000FF"/>
          <w:sz w:val="24"/>
        </w:rPr>
        <w:tab/>
      </w:r>
      <w:r>
        <w:rPr>
          <w:rFonts w:ascii="Arial" w:hAnsi="Arial" w:cs="Arial"/>
          <w:b/>
          <w:sz w:val="24"/>
        </w:rPr>
        <w:t>Maintenance for closed WIs/SIs of REL-18 and earlier, set 2</w:t>
      </w:r>
    </w:p>
    <w:p w14:paraId="36ED364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48F91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9E93D" w14:textId="77777777" w:rsidR="00494A59" w:rsidRDefault="00494A59" w:rsidP="00494A59">
      <w:pPr>
        <w:rPr>
          <w:rFonts w:ascii="Arial" w:hAnsi="Arial" w:cs="Arial"/>
          <w:b/>
          <w:sz w:val="24"/>
        </w:rPr>
      </w:pPr>
      <w:r>
        <w:rPr>
          <w:rFonts w:ascii="Arial" w:hAnsi="Arial" w:cs="Arial"/>
          <w:b/>
          <w:color w:val="0000FF"/>
          <w:sz w:val="24"/>
        </w:rPr>
        <w:t>RP-243223</w:t>
      </w:r>
      <w:r>
        <w:rPr>
          <w:rFonts w:ascii="Arial" w:hAnsi="Arial" w:cs="Arial"/>
          <w:b/>
          <w:color w:val="0000FF"/>
          <w:sz w:val="24"/>
        </w:rPr>
        <w:tab/>
      </w:r>
      <w:r>
        <w:rPr>
          <w:rFonts w:ascii="Arial" w:hAnsi="Arial" w:cs="Arial"/>
          <w:b/>
          <w:sz w:val="24"/>
        </w:rPr>
        <w:t>Maintenance for closed WIs/SIs of REL-18 and earlier, set 3</w:t>
      </w:r>
    </w:p>
    <w:p w14:paraId="14C58DD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9E06D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7E2B5" w14:textId="77777777" w:rsidR="00494A59" w:rsidRDefault="00494A59" w:rsidP="00494A59">
      <w:pPr>
        <w:rPr>
          <w:rFonts w:ascii="Arial" w:hAnsi="Arial" w:cs="Arial"/>
          <w:b/>
          <w:sz w:val="24"/>
        </w:rPr>
      </w:pPr>
      <w:r>
        <w:rPr>
          <w:rFonts w:ascii="Arial" w:hAnsi="Arial" w:cs="Arial"/>
          <w:b/>
          <w:color w:val="0000FF"/>
          <w:sz w:val="24"/>
        </w:rPr>
        <w:t>RP-243224</w:t>
      </w:r>
      <w:r>
        <w:rPr>
          <w:rFonts w:ascii="Arial" w:hAnsi="Arial" w:cs="Arial"/>
          <w:b/>
          <w:color w:val="0000FF"/>
          <w:sz w:val="24"/>
        </w:rPr>
        <w:tab/>
      </w:r>
      <w:r>
        <w:rPr>
          <w:rFonts w:ascii="Arial" w:hAnsi="Arial" w:cs="Arial"/>
          <w:b/>
          <w:sz w:val="24"/>
        </w:rPr>
        <w:t>Maintenance for closed WIs/SIs of REL-18 and earlier, set 4</w:t>
      </w:r>
    </w:p>
    <w:p w14:paraId="5C51117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D19038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89248" w14:textId="77777777" w:rsidR="00494A59" w:rsidRDefault="00494A59" w:rsidP="00494A59">
      <w:pPr>
        <w:rPr>
          <w:rFonts w:ascii="Arial" w:hAnsi="Arial" w:cs="Arial"/>
          <w:b/>
          <w:sz w:val="24"/>
        </w:rPr>
      </w:pPr>
      <w:r>
        <w:rPr>
          <w:rFonts w:ascii="Arial" w:hAnsi="Arial" w:cs="Arial"/>
          <w:b/>
          <w:color w:val="0000FF"/>
          <w:sz w:val="24"/>
        </w:rPr>
        <w:t>RP-243225</w:t>
      </w:r>
      <w:r>
        <w:rPr>
          <w:rFonts w:ascii="Arial" w:hAnsi="Arial" w:cs="Arial"/>
          <w:b/>
          <w:color w:val="0000FF"/>
          <w:sz w:val="24"/>
        </w:rPr>
        <w:tab/>
      </w:r>
      <w:r>
        <w:rPr>
          <w:rFonts w:ascii="Arial" w:hAnsi="Arial" w:cs="Arial"/>
          <w:b/>
          <w:sz w:val="24"/>
        </w:rPr>
        <w:t>Maintenance for closed WIs/SIs of REL-18 and earlier, set 5</w:t>
      </w:r>
    </w:p>
    <w:p w14:paraId="650097E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2CFE77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F6757" w14:textId="77777777" w:rsidR="00494A59" w:rsidRDefault="00494A59" w:rsidP="00494A59">
      <w:pPr>
        <w:rPr>
          <w:rFonts w:ascii="Arial" w:hAnsi="Arial" w:cs="Arial"/>
          <w:b/>
          <w:sz w:val="24"/>
        </w:rPr>
      </w:pPr>
      <w:r>
        <w:rPr>
          <w:rFonts w:ascii="Arial" w:hAnsi="Arial" w:cs="Arial"/>
          <w:b/>
          <w:color w:val="0000FF"/>
          <w:sz w:val="24"/>
        </w:rPr>
        <w:t>RP-243226</w:t>
      </w:r>
      <w:r>
        <w:rPr>
          <w:rFonts w:ascii="Arial" w:hAnsi="Arial" w:cs="Arial"/>
          <w:b/>
          <w:color w:val="0000FF"/>
          <w:sz w:val="24"/>
        </w:rPr>
        <w:tab/>
      </w:r>
      <w:r>
        <w:rPr>
          <w:rFonts w:ascii="Arial" w:hAnsi="Arial" w:cs="Arial"/>
          <w:b/>
          <w:sz w:val="24"/>
        </w:rPr>
        <w:t>Maintenance for closed WIs/SIs of REL-18 and earlier, set 6</w:t>
      </w:r>
    </w:p>
    <w:p w14:paraId="675C6DC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FEBC70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F34AD" w14:textId="77777777" w:rsidR="00494A59" w:rsidRDefault="00494A59" w:rsidP="00494A59">
      <w:pPr>
        <w:rPr>
          <w:rFonts w:ascii="Arial" w:hAnsi="Arial" w:cs="Arial"/>
          <w:b/>
          <w:sz w:val="24"/>
        </w:rPr>
      </w:pPr>
      <w:r>
        <w:rPr>
          <w:rFonts w:ascii="Arial" w:hAnsi="Arial" w:cs="Arial"/>
          <w:b/>
          <w:color w:val="0000FF"/>
          <w:sz w:val="24"/>
        </w:rPr>
        <w:t>RP-243227</w:t>
      </w:r>
      <w:r>
        <w:rPr>
          <w:rFonts w:ascii="Arial" w:hAnsi="Arial" w:cs="Arial"/>
          <w:b/>
          <w:color w:val="0000FF"/>
          <w:sz w:val="24"/>
        </w:rPr>
        <w:tab/>
      </w:r>
      <w:r>
        <w:rPr>
          <w:rFonts w:ascii="Arial" w:hAnsi="Arial" w:cs="Arial"/>
          <w:b/>
          <w:sz w:val="24"/>
        </w:rPr>
        <w:t>Maintenance for closed WIs/SIs of REL-18 and earlier, set 7</w:t>
      </w:r>
    </w:p>
    <w:p w14:paraId="5AD4C89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1FE02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74B2D" w14:textId="77777777" w:rsidR="00494A59" w:rsidRDefault="00494A59" w:rsidP="00494A59">
      <w:pPr>
        <w:rPr>
          <w:rFonts w:ascii="Arial" w:hAnsi="Arial" w:cs="Arial"/>
          <w:b/>
          <w:sz w:val="24"/>
        </w:rPr>
      </w:pPr>
      <w:r>
        <w:rPr>
          <w:rFonts w:ascii="Arial" w:hAnsi="Arial" w:cs="Arial"/>
          <w:b/>
          <w:color w:val="0000FF"/>
          <w:sz w:val="24"/>
        </w:rPr>
        <w:t>RP-243228</w:t>
      </w:r>
      <w:r>
        <w:rPr>
          <w:rFonts w:ascii="Arial" w:hAnsi="Arial" w:cs="Arial"/>
          <w:b/>
          <w:color w:val="0000FF"/>
          <w:sz w:val="24"/>
        </w:rPr>
        <w:tab/>
      </w:r>
      <w:r>
        <w:rPr>
          <w:rFonts w:ascii="Arial" w:hAnsi="Arial" w:cs="Arial"/>
          <w:b/>
          <w:sz w:val="24"/>
        </w:rPr>
        <w:t>Maintenance for closed WIs/SIs of REL-18 and earlier, set 8</w:t>
      </w:r>
    </w:p>
    <w:p w14:paraId="313BE5B9" w14:textId="77777777" w:rsidR="00494A59" w:rsidRDefault="00494A59" w:rsidP="00494A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1E8C50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B305A" w14:textId="77777777" w:rsidR="00494A59" w:rsidRDefault="00494A59" w:rsidP="00494A59">
      <w:pPr>
        <w:rPr>
          <w:rFonts w:ascii="Arial" w:hAnsi="Arial" w:cs="Arial"/>
          <w:b/>
          <w:sz w:val="24"/>
        </w:rPr>
      </w:pPr>
      <w:r>
        <w:rPr>
          <w:rFonts w:ascii="Arial" w:hAnsi="Arial" w:cs="Arial"/>
          <w:b/>
          <w:color w:val="0000FF"/>
          <w:sz w:val="24"/>
        </w:rPr>
        <w:t>RP-243229</w:t>
      </w:r>
      <w:r>
        <w:rPr>
          <w:rFonts w:ascii="Arial" w:hAnsi="Arial" w:cs="Arial"/>
          <w:b/>
          <w:color w:val="0000FF"/>
          <w:sz w:val="24"/>
        </w:rPr>
        <w:tab/>
      </w:r>
      <w:r>
        <w:rPr>
          <w:rFonts w:ascii="Arial" w:hAnsi="Arial" w:cs="Arial"/>
          <w:b/>
          <w:sz w:val="24"/>
        </w:rPr>
        <w:t>Maintenance for closed WIs/SIs of REL-18 and earlier, set 9</w:t>
      </w:r>
    </w:p>
    <w:p w14:paraId="28DAB6E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9A6827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8204B" w14:textId="77777777" w:rsidR="00494A59" w:rsidRDefault="00494A59" w:rsidP="00494A59">
      <w:pPr>
        <w:rPr>
          <w:rFonts w:ascii="Arial" w:hAnsi="Arial" w:cs="Arial"/>
          <w:b/>
          <w:sz w:val="24"/>
        </w:rPr>
      </w:pPr>
      <w:r>
        <w:rPr>
          <w:rFonts w:ascii="Arial" w:hAnsi="Arial" w:cs="Arial"/>
          <w:b/>
          <w:color w:val="0000FF"/>
          <w:sz w:val="24"/>
        </w:rPr>
        <w:t>RP-243230</w:t>
      </w:r>
      <w:r>
        <w:rPr>
          <w:rFonts w:ascii="Arial" w:hAnsi="Arial" w:cs="Arial"/>
          <w:b/>
          <w:color w:val="0000FF"/>
          <w:sz w:val="24"/>
        </w:rPr>
        <w:tab/>
      </w:r>
      <w:r>
        <w:rPr>
          <w:rFonts w:ascii="Arial" w:hAnsi="Arial" w:cs="Arial"/>
          <w:b/>
          <w:sz w:val="24"/>
        </w:rPr>
        <w:t>Maintenance for closed WIs/SIs of REL-18 and earlier, set 10</w:t>
      </w:r>
    </w:p>
    <w:p w14:paraId="6B2BA9E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521AF6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3BE8A" w14:textId="77777777" w:rsidR="00494A59" w:rsidRDefault="00494A59" w:rsidP="00494A59">
      <w:pPr>
        <w:rPr>
          <w:rFonts w:ascii="Arial" w:hAnsi="Arial" w:cs="Arial"/>
          <w:b/>
          <w:sz w:val="24"/>
        </w:rPr>
      </w:pPr>
      <w:r>
        <w:rPr>
          <w:rFonts w:ascii="Arial" w:hAnsi="Arial" w:cs="Arial"/>
          <w:b/>
          <w:color w:val="0000FF"/>
          <w:sz w:val="24"/>
        </w:rPr>
        <w:t>RP-243231</w:t>
      </w:r>
      <w:r>
        <w:rPr>
          <w:rFonts w:ascii="Arial" w:hAnsi="Arial" w:cs="Arial"/>
          <w:b/>
          <w:color w:val="0000FF"/>
          <w:sz w:val="24"/>
        </w:rPr>
        <w:tab/>
      </w:r>
      <w:r>
        <w:rPr>
          <w:rFonts w:ascii="Arial" w:hAnsi="Arial" w:cs="Arial"/>
          <w:b/>
          <w:sz w:val="24"/>
        </w:rPr>
        <w:t>Maintenance for closed WIs/SIs of REL-18 and earlier, set 11</w:t>
      </w:r>
    </w:p>
    <w:p w14:paraId="3FC19B1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16764A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8CFCFB" w14:textId="77777777" w:rsidR="00494A59" w:rsidRDefault="00494A59" w:rsidP="00494A59">
      <w:pPr>
        <w:rPr>
          <w:rFonts w:ascii="Arial" w:hAnsi="Arial" w:cs="Arial"/>
          <w:b/>
          <w:sz w:val="24"/>
        </w:rPr>
      </w:pPr>
      <w:r>
        <w:rPr>
          <w:rFonts w:ascii="Arial" w:hAnsi="Arial" w:cs="Arial"/>
          <w:b/>
          <w:color w:val="0000FF"/>
          <w:sz w:val="24"/>
        </w:rPr>
        <w:t>RP-243232</w:t>
      </w:r>
      <w:r>
        <w:rPr>
          <w:rFonts w:ascii="Arial" w:hAnsi="Arial" w:cs="Arial"/>
          <w:b/>
          <w:color w:val="0000FF"/>
          <w:sz w:val="24"/>
        </w:rPr>
        <w:tab/>
      </w:r>
      <w:r>
        <w:rPr>
          <w:rFonts w:ascii="Arial" w:hAnsi="Arial" w:cs="Arial"/>
          <w:b/>
          <w:sz w:val="24"/>
        </w:rPr>
        <w:t>Maintenance for closed WIs/SIs of REL-18 and earlier, set 12</w:t>
      </w:r>
    </w:p>
    <w:p w14:paraId="19D230B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FA44B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437D8" w14:textId="77777777" w:rsidR="00494A59" w:rsidRDefault="00494A59" w:rsidP="00494A59">
      <w:pPr>
        <w:rPr>
          <w:rFonts w:ascii="Arial" w:hAnsi="Arial" w:cs="Arial"/>
          <w:b/>
          <w:sz w:val="24"/>
        </w:rPr>
      </w:pPr>
      <w:r>
        <w:rPr>
          <w:rFonts w:ascii="Arial" w:hAnsi="Arial" w:cs="Arial"/>
          <w:b/>
          <w:color w:val="0000FF"/>
          <w:sz w:val="24"/>
        </w:rPr>
        <w:t>RP-243233</w:t>
      </w:r>
      <w:r>
        <w:rPr>
          <w:rFonts w:ascii="Arial" w:hAnsi="Arial" w:cs="Arial"/>
          <w:b/>
          <w:color w:val="0000FF"/>
          <w:sz w:val="24"/>
        </w:rPr>
        <w:tab/>
      </w:r>
      <w:r>
        <w:rPr>
          <w:rFonts w:ascii="Arial" w:hAnsi="Arial" w:cs="Arial"/>
          <w:b/>
          <w:sz w:val="24"/>
        </w:rPr>
        <w:t>Maintenance for closed WIs/SIs of REL-18 and earlier, set 13</w:t>
      </w:r>
    </w:p>
    <w:p w14:paraId="500F337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35EF1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2FCAF" w14:textId="77777777" w:rsidR="00494A59" w:rsidRDefault="00494A59" w:rsidP="00494A59">
      <w:pPr>
        <w:rPr>
          <w:rFonts w:ascii="Arial" w:hAnsi="Arial" w:cs="Arial"/>
          <w:b/>
          <w:sz w:val="24"/>
        </w:rPr>
      </w:pPr>
      <w:r>
        <w:rPr>
          <w:rFonts w:ascii="Arial" w:hAnsi="Arial" w:cs="Arial"/>
          <w:b/>
          <w:color w:val="0000FF"/>
          <w:sz w:val="24"/>
        </w:rPr>
        <w:t>RP-243256</w:t>
      </w:r>
      <w:r>
        <w:rPr>
          <w:rFonts w:ascii="Arial" w:hAnsi="Arial" w:cs="Arial"/>
          <w:b/>
          <w:color w:val="0000FF"/>
          <w:sz w:val="24"/>
        </w:rPr>
        <w:tab/>
      </w:r>
      <w:r>
        <w:rPr>
          <w:rFonts w:ascii="Arial" w:hAnsi="Arial" w:cs="Arial"/>
          <w:b/>
          <w:sz w:val="24"/>
        </w:rPr>
        <w:t>Maintenance for closed WIs/SIs of REL-18 and earlier, set 14</w:t>
      </w:r>
    </w:p>
    <w:p w14:paraId="4B4494A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RAN2</w:t>
      </w:r>
    </w:p>
    <w:p w14:paraId="210689CE" w14:textId="77777777" w:rsidR="00494A59" w:rsidRDefault="00494A59" w:rsidP="00494A59">
      <w:pPr>
        <w:rPr>
          <w:rFonts w:ascii="Arial" w:hAnsi="Arial" w:cs="Arial"/>
          <w:b/>
        </w:rPr>
      </w:pPr>
      <w:r>
        <w:rPr>
          <w:rFonts w:ascii="Arial" w:hAnsi="Arial" w:cs="Arial"/>
          <w:b/>
        </w:rPr>
        <w:t xml:space="preserve">Discussion: </w:t>
      </w:r>
    </w:p>
    <w:p w14:paraId="12E168D9" w14:textId="77777777" w:rsidR="00494A59" w:rsidRDefault="00494A59" w:rsidP="00494A59">
      <w:r>
        <w:t>MCC: late submission</w:t>
      </w:r>
    </w:p>
    <w:p w14:paraId="6C800B7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4F51B" w14:textId="77777777" w:rsidR="00494A59" w:rsidRDefault="00494A59" w:rsidP="00494A59">
      <w:pPr>
        <w:rPr>
          <w:rFonts w:ascii="Arial" w:hAnsi="Arial" w:cs="Arial"/>
          <w:b/>
          <w:sz w:val="24"/>
        </w:rPr>
      </w:pPr>
      <w:r>
        <w:rPr>
          <w:rFonts w:ascii="Arial" w:hAnsi="Arial" w:cs="Arial"/>
          <w:b/>
          <w:color w:val="0000FF"/>
          <w:sz w:val="24"/>
        </w:rPr>
        <w:t>RP-243096</w:t>
      </w:r>
      <w:r>
        <w:rPr>
          <w:rFonts w:ascii="Arial" w:hAnsi="Arial" w:cs="Arial"/>
          <w:b/>
          <w:color w:val="0000FF"/>
          <w:sz w:val="24"/>
        </w:rPr>
        <w:tab/>
      </w:r>
      <w:r>
        <w:rPr>
          <w:rFonts w:ascii="Arial" w:hAnsi="Arial" w:cs="Arial"/>
          <w:b/>
          <w:sz w:val="24"/>
        </w:rPr>
        <w:t>Introduction of AUN3 device access</w:t>
      </w:r>
    </w:p>
    <w:p w14:paraId="7B7BBFA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575833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81C38" w14:textId="77777777" w:rsidR="00494A59" w:rsidRDefault="00494A59" w:rsidP="00494A59">
      <w:pPr>
        <w:rPr>
          <w:rFonts w:ascii="Arial" w:hAnsi="Arial" w:cs="Arial"/>
          <w:b/>
          <w:sz w:val="24"/>
        </w:rPr>
      </w:pPr>
      <w:r>
        <w:rPr>
          <w:rFonts w:ascii="Arial" w:hAnsi="Arial" w:cs="Arial"/>
          <w:b/>
          <w:color w:val="0000FF"/>
          <w:sz w:val="24"/>
        </w:rPr>
        <w:t>RP-243097</w:t>
      </w:r>
      <w:r>
        <w:rPr>
          <w:rFonts w:ascii="Arial" w:hAnsi="Arial" w:cs="Arial"/>
          <w:b/>
          <w:color w:val="0000FF"/>
          <w:sz w:val="24"/>
        </w:rPr>
        <w:tab/>
      </w:r>
      <w:r>
        <w:rPr>
          <w:rFonts w:ascii="Arial" w:hAnsi="Arial" w:cs="Arial"/>
          <w:b/>
          <w:sz w:val="24"/>
        </w:rPr>
        <w:t>Correction on IoT NTN enhancement and LTE-interfaces</w:t>
      </w:r>
    </w:p>
    <w:p w14:paraId="3B9F432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DFC21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71DBE" w14:textId="77777777" w:rsidR="00494A59" w:rsidRDefault="00494A59" w:rsidP="00494A59">
      <w:pPr>
        <w:rPr>
          <w:rFonts w:ascii="Arial" w:hAnsi="Arial" w:cs="Arial"/>
          <w:b/>
          <w:sz w:val="24"/>
        </w:rPr>
      </w:pPr>
      <w:r>
        <w:rPr>
          <w:rFonts w:ascii="Arial" w:hAnsi="Arial" w:cs="Arial"/>
          <w:b/>
          <w:color w:val="0000FF"/>
          <w:sz w:val="24"/>
        </w:rPr>
        <w:lastRenderedPageBreak/>
        <w:t>RP-243098</w:t>
      </w:r>
      <w:r>
        <w:rPr>
          <w:rFonts w:ascii="Arial" w:hAnsi="Arial" w:cs="Arial"/>
          <w:b/>
          <w:color w:val="0000FF"/>
          <w:sz w:val="24"/>
        </w:rPr>
        <w:tab/>
      </w:r>
      <w:r>
        <w:rPr>
          <w:rFonts w:ascii="Arial" w:hAnsi="Arial" w:cs="Arial"/>
          <w:b/>
          <w:sz w:val="24"/>
        </w:rPr>
        <w:t>Correction on CIoT optimization with 5GC and AMF CP Relocation Indication</w:t>
      </w:r>
    </w:p>
    <w:p w14:paraId="0DACCCE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93C98D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F9C42" w14:textId="77777777" w:rsidR="00494A59" w:rsidRDefault="00494A59" w:rsidP="00494A59">
      <w:pPr>
        <w:rPr>
          <w:rFonts w:ascii="Arial" w:hAnsi="Arial" w:cs="Arial"/>
          <w:b/>
          <w:sz w:val="24"/>
        </w:rPr>
      </w:pPr>
      <w:r>
        <w:rPr>
          <w:rFonts w:ascii="Arial" w:hAnsi="Arial" w:cs="Arial"/>
          <w:b/>
          <w:color w:val="0000FF"/>
          <w:sz w:val="24"/>
        </w:rPr>
        <w:t>RP-243099</w:t>
      </w:r>
      <w:r>
        <w:rPr>
          <w:rFonts w:ascii="Arial" w:hAnsi="Arial" w:cs="Arial"/>
          <w:b/>
          <w:color w:val="0000FF"/>
          <w:sz w:val="24"/>
        </w:rPr>
        <w:tab/>
      </w:r>
      <w:r>
        <w:rPr>
          <w:rFonts w:ascii="Arial" w:hAnsi="Arial" w:cs="Arial"/>
          <w:b/>
          <w:sz w:val="24"/>
        </w:rPr>
        <w:t>Correction on NR SON MDT</w:t>
      </w:r>
    </w:p>
    <w:p w14:paraId="25DA865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6177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B8750" w14:textId="77777777" w:rsidR="00494A59" w:rsidRDefault="00494A59" w:rsidP="00494A59">
      <w:pPr>
        <w:rPr>
          <w:rFonts w:ascii="Arial" w:hAnsi="Arial" w:cs="Arial"/>
          <w:b/>
          <w:sz w:val="24"/>
        </w:rPr>
      </w:pPr>
      <w:r>
        <w:rPr>
          <w:rFonts w:ascii="Arial" w:hAnsi="Arial" w:cs="Arial"/>
          <w:b/>
          <w:color w:val="0000FF"/>
          <w:sz w:val="24"/>
        </w:rPr>
        <w:t>RP-243100</w:t>
      </w:r>
      <w:r>
        <w:rPr>
          <w:rFonts w:ascii="Arial" w:hAnsi="Arial" w:cs="Arial"/>
          <w:b/>
          <w:color w:val="0000FF"/>
          <w:sz w:val="24"/>
        </w:rPr>
        <w:tab/>
      </w:r>
      <w:r>
        <w:rPr>
          <w:rFonts w:ascii="Arial" w:hAnsi="Arial" w:cs="Arial"/>
          <w:b/>
          <w:sz w:val="24"/>
        </w:rPr>
        <w:t>Correction on the semantics description, BAP mapping and Resource Coordination</w:t>
      </w:r>
    </w:p>
    <w:p w14:paraId="21F2F1F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03850F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7DAB9" w14:textId="77777777" w:rsidR="00494A59" w:rsidRDefault="00494A59" w:rsidP="00494A59">
      <w:pPr>
        <w:rPr>
          <w:rFonts w:ascii="Arial" w:hAnsi="Arial" w:cs="Arial"/>
          <w:b/>
          <w:sz w:val="24"/>
        </w:rPr>
      </w:pPr>
      <w:r>
        <w:rPr>
          <w:rFonts w:ascii="Arial" w:hAnsi="Arial" w:cs="Arial"/>
          <w:b/>
          <w:color w:val="0000FF"/>
          <w:sz w:val="24"/>
        </w:rPr>
        <w:t>RP-243101</w:t>
      </w:r>
      <w:r>
        <w:rPr>
          <w:rFonts w:ascii="Arial" w:hAnsi="Arial" w:cs="Arial"/>
          <w:b/>
          <w:color w:val="0000FF"/>
          <w:sz w:val="24"/>
        </w:rPr>
        <w:tab/>
      </w:r>
      <w:r>
        <w:rPr>
          <w:rFonts w:ascii="Arial" w:hAnsi="Arial" w:cs="Arial"/>
          <w:b/>
          <w:sz w:val="24"/>
        </w:rPr>
        <w:t>Correction on MBS Service Area and Configuration update</w:t>
      </w:r>
    </w:p>
    <w:p w14:paraId="75DE926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6A314D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30C83" w14:textId="77777777" w:rsidR="00494A59" w:rsidRDefault="00494A59" w:rsidP="00494A59">
      <w:pPr>
        <w:rPr>
          <w:rFonts w:ascii="Arial" w:hAnsi="Arial" w:cs="Arial"/>
          <w:b/>
          <w:sz w:val="24"/>
        </w:rPr>
      </w:pPr>
      <w:r>
        <w:rPr>
          <w:rFonts w:ascii="Arial" w:hAnsi="Arial" w:cs="Arial"/>
          <w:b/>
          <w:color w:val="0000FF"/>
          <w:sz w:val="24"/>
        </w:rPr>
        <w:t>RP-243102</w:t>
      </w:r>
      <w:r>
        <w:rPr>
          <w:rFonts w:ascii="Arial" w:hAnsi="Arial" w:cs="Arial"/>
          <w:b/>
          <w:color w:val="0000FF"/>
          <w:sz w:val="24"/>
        </w:rPr>
        <w:tab/>
      </w:r>
      <w:r>
        <w:rPr>
          <w:rFonts w:ascii="Arial" w:hAnsi="Arial" w:cs="Arial"/>
          <w:b/>
          <w:sz w:val="24"/>
        </w:rPr>
        <w:t>Correction on NR Mobility enhancements</w:t>
      </w:r>
    </w:p>
    <w:p w14:paraId="17E3F56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F4A34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C5C81" w14:textId="77777777" w:rsidR="00494A59" w:rsidRDefault="00494A59" w:rsidP="00494A59">
      <w:pPr>
        <w:rPr>
          <w:rFonts w:ascii="Arial" w:hAnsi="Arial" w:cs="Arial"/>
          <w:b/>
          <w:sz w:val="24"/>
        </w:rPr>
      </w:pPr>
      <w:r>
        <w:rPr>
          <w:rFonts w:ascii="Arial" w:hAnsi="Arial" w:cs="Arial"/>
          <w:b/>
          <w:color w:val="0000FF"/>
          <w:sz w:val="24"/>
        </w:rPr>
        <w:t>RP-243103</w:t>
      </w:r>
      <w:r>
        <w:rPr>
          <w:rFonts w:ascii="Arial" w:hAnsi="Arial" w:cs="Arial"/>
          <w:b/>
          <w:color w:val="0000FF"/>
          <w:sz w:val="24"/>
        </w:rPr>
        <w:tab/>
      </w:r>
      <w:r>
        <w:rPr>
          <w:rFonts w:ascii="Arial" w:hAnsi="Arial" w:cs="Arial"/>
          <w:b/>
          <w:sz w:val="24"/>
        </w:rPr>
        <w:t>Correction on Retrieve UE Context Confirm, N3IWF, neighbour and UE history information</w:t>
      </w:r>
    </w:p>
    <w:p w14:paraId="2CD5B1D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D14F51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BB86B" w14:textId="77777777" w:rsidR="00494A59" w:rsidRDefault="00494A59" w:rsidP="00494A59">
      <w:pPr>
        <w:rPr>
          <w:rFonts w:ascii="Arial" w:hAnsi="Arial" w:cs="Arial"/>
          <w:b/>
          <w:sz w:val="24"/>
        </w:rPr>
      </w:pPr>
      <w:r>
        <w:rPr>
          <w:rFonts w:ascii="Arial" w:hAnsi="Arial" w:cs="Arial"/>
          <w:b/>
          <w:color w:val="0000FF"/>
          <w:sz w:val="24"/>
        </w:rPr>
        <w:t>RP-243104</w:t>
      </w:r>
      <w:r>
        <w:rPr>
          <w:rFonts w:ascii="Arial" w:hAnsi="Arial" w:cs="Arial"/>
          <w:b/>
          <w:color w:val="0000FF"/>
          <w:sz w:val="24"/>
        </w:rPr>
        <w:tab/>
      </w:r>
      <w:r>
        <w:rPr>
          <w:rFonts w:ascii="Arial" w:hAnsi="Arial" w:cs="Arial"/>
          <w:b/>
          <w:sz w:val="24"/>
        </w:rPr>
        <w:t>Correction on Positioning Enhancements</w:t>
      </w:r>
    </w:p>
    <w:p w14:paraId="04AEAFC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C99FCA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F1FBB" w14:textId="77777777" w:rsidR="00494A59" w:rsidRDefault="00494A59" w:rsidP="00494A59">
      <w:pPr>
        <w:rPr>
          <w:rFonts w:ascii="Arial" w:hAnsi="Arial" w:cs="Arial"/>
          <w:b/>
          <w:sz w:val="24"/>
        </w:rPr>
      </w:pPr>
      <w:r>
        <w:rPr>
          <w:rFonts w:ascii="Arial" w:hAnsi="Arial" w:cs="Arial"/>
          <w:b/>
          <w:color w:val="0000FF"/>
          <w:sz w:val="24"/>
        </w:rPr>
        <w:t>RP-243105</w:t>
      </w:r>
      <w:r>
        <w:rPr>
          <w:rFonts w:ascii="Arial" w:hAnsi="Arial" w:cs="Arial"/>
          <w:b/>
          <w:color w:val="0000FF"/>
          <w:sz w:val="24"/>
        </w:rPr>
        <w:tab/>
      </w:r>
      <w:r>
        <w:rPr>
          <w:rFonts w:ascii="Arial" w:hAnsi="Arial" w:cs="Arial"/>
          <w:b/>
          <w:sz w:val="24"/>
        </w:rPr>
        <w:t>Corrections on MP relay based PDCP duplication and SL relay procedure</w:t>
      </w:r>
    </w:p>
    <w:p w14:paraId="79F1538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1F23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40EF9" w14:textId="77777777" w:rsidR="00494A59" w:rsidRDefault="00494A59" w:rsidP="00494A59">
      <w:pPr>
        <w:rPr>
          <w:rFonts w:ascii="Arial" w:hAnsi="Arial" w:cs="Arial"/>
          <w:b/>
          <w:sz w:val="24"/>
        </w:rPr>
      </w:pPr>
      <w:r>
        <w:rPr>
          <w:rFonts w:ascii="Arial" w:hAnsi="Arial" w:cs="Arial"/>
          <w:b/>
          <w:color w:val="0000FF"/>
          <w:sz w:val="24"/>
        </w:rPr>
        <w:t>RP-243106</w:t>
      </w:r>
      <w:r>
        <w:rPr>
          <w:rFonts w:ascii="Arial" w:hAnsi="Arial" w:cs="Arial"/>
          <w:b/>
          <w:color w:val="0000FF"/>
          <w:sz w:val="24"/>
        </w:rPr>
        <w:tab/>
      </w:r>
      <w:r>
        <w:rPr>
          <w:rFonts w:ascii="Arial" w:hAnsi="Arial" w:cs="Arial"/>
          <w:b/>
          <w:sz w:val="24"/>
        </w:rPr>
        <w:t>Support positioning of L2 UE-to-network remote UE [PosL2RemoteUE]</w:t>
      </w:r>
    </w:p>
    <w:p w14:paraId="4BDF411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ED213DC"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0B157" w14:textId="77777777" w:rsidR="00494A59" w:rsidRDefault="00494A59" w:rsidP="00494A59">
      <w:pPr>
        <w:rPr>
          <w:rFonts w:ascii="Arial" w:hAnsi="Arial" w:cs="Arial"/>
          <w:b/>
          <w:sz w:val="24"/>
        </w:rPr>
      </w:pPr>
      <w:r>
        <w:rPr>
          <w:rFonts w:ascii="Arial" w:hAnsi="Arial" w:cs="Arial"/>
          <w:b/>
          <w:color w:val="0000FF"/>
          <w:sz w:val="24"/>
        </w:rPr>
        <w:t>RP-243107</w:t>
      </w:r>
      <w:r>
        <w:rPr>
          <w:rFonts w:ascii="Arial" w:hAnsi="Arial" w:cs="Arial"/>
          <w:b/>
          <w:color w:val="0000FF"/>
          <w:sz w:val="24"/>
        </w:rPr>
        <w:tab/>
      </w:r>
      <w:r>
        <w:rPr>
          <w:rFonts w:ascii="Arial" w:hAnsi="Arial" w:cs="Arial"/>
          <w:b/>
          <w:sz w:val="24"/>
        </w:rPr>
        <w:t>Correction on broadcast reception for eRedCap UE [RedcapMBS]</w:t>
      </w:r>
    </w:p>
    <w:p w14:paraId="6EB04F5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CDFA1E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20B48" w14:textId="77777777" w:rsidR="00494A59" w:rsidRDefault="00494A59" w:rsidP="00494A59">
      <w:pPr>
        <w:rPr>
          <w:rFonts w:ascii="Arial" w:hAnsi="Arial" w:cs="Arial"/>
          <w:b/>
          <w:sz w:val="24"/>
        </w:rPr>
      </w:pPr>
      <w:r>
        <w:rPr>
          <w:rFonts w:ascii="Arial" w:hAnsi="Arial" w:cs="Arial"/>
          <w:b/>
          <w:color w:val="0000FF"/>
          <w:sz w:val="24"/>
        </w:rPr>
        <w:t>RP-243108</w:t>
      </w:r>
      <w:r>
        <w:rPr>
          <w:rFonts w:ascii="Arial" w:hAnsi="Arial" w:cs="Arial"/>
          <w:b/>
          <w:color w:val="0000FF"/>
          <w:sz w:val="24"/>
        </w:rPr>
        <w:tab/>
      </w:r>
      <w:r>
        <w:rPr>
          <w:rFonts w:ascii="Arial" w:hAnsi="Arial" w:cs="Arial"/>
          <w:b/>
          <w:sz w:val="24"/>
        </w:rPr>
        <w:t>Correction of TRP Geographical coordinates [PosLocalCoords]</w:t>
      </w:r>
    </w:p>
    <w:p w14:paraId="28879B3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59EFC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FC576" w14:textId="77777777" w:rsidR="00494A59" w:rsidRDefault="00494A59" w:rsidP="00494A59">
      <w:pPr>
        <w:rPr>
          <w:rFonts w:ascii="Arial" w:hAnsi="Arial" w:cs="Arial"/>
          <w:b/>
          <w:sz w:val="24"/>
        </w:rPr>
      </w:pPr>
      <w:r>
        <w:rPr>
          <w:rFonts w:ascii="Arial" w:hAnsi="Arial" w:cs="Arial"/>
          <w:b/>
          <w:color w:val="0000FF"/>
          <w:sz w:val="24"/>
        </w:rPr>
        <w:t>RP-243109</w:t>
      </w:r>
      <w:r>
        <w:rPr>
          <w:rFonts w:ascii="Arial" w:hAnsi="Arial" w:cs="Arial"/>
          <w:b/>
          <w:color w:val="0000FF"/>
          <w:sz w:val="24"/>
        </w:rPr>
        <w:tab/>
      </w:r>
      <w:r>
        <w:rPr>
          <w:rFonts w:ascii="Arial" w:hAnsi="Arial" w:cs="Arial"/>
          <w:b/>
          <w:sz w:val="24"/>
        </w:rPr>
        <w:t>Introduction of 2Rx XR devices support [2Rx_XR_Device]</w:t>
      </w:r>
    </w:p>
    <w:p w14:paraId="0D570D9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B05B6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E5AB4" w14:textId="77777777" w:rsidR="00494A59" w:rsidRDefault="00494A59" w:rsidP="00494A59">
      <w:pPr>
        <w:rPr>
          <w:rFonts w:ascii="Arial" w:hAnsi="Arial" w:cs="Arial"/>
          <w:b/>
          <w:sz w:val="24"/>
        </w:rPr>
      </w:pPr>
      <w:r>
        <w:rPr>
          <w:rFonts w:ascii="Arial" w:hAnsi="Arial" w:cs="Arial"/>
          <w:b/>
          <w:color w:val="0000FF"/>
          <w:sz w:val="24"/>
        </w:rPr>
        <w:t>RP-243024</w:t>
      </w:r>
      <w:r>
        <w:rPr>
          <w:rFonts w:ascii="Arial" w:hAnsi="Arial" w:cs="Arial"/>
          <w:b/>
          <w:color w:val="0000FF"/>
          <w:sz w:val="24"/>
        </w:rPr>
        <w:tab/>
      </w:r>
      <w:r>
        <w:rPr>
          <w:rFonts w:ascii="Arial" w:hAnsi="Arial" w:cs="Arial"/>
          <w:b/>
          <w:sz w:val="24"/>
        </w:rPr>
        <w:t>RAN4 CRs to Maintenance for Closed WIs/SIs for REL-18 and earlier - Batch 2</w:t>
      </w:r>
    </w:p>
    <w:p w14:paraId="3ADA634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1FD4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F56BA" w14:textId="77777777" w:rsidR="00494A59" w:rsidRDefault="00494A59" w:rsidP="00494A59">
      <w:pPr>
        <w:rPr>
          <w:rFonts w:ascii="Arial" w:hAnsi="Arial" w:cs="Arial"/>
          <w:b/>
          <w:sz w:val="24"/>
        </w:rPr>
      </w:pPr>
      <w:r>
        <w:rPr>
          <w:rFonts w:ascii="Arial" w:hAnsi="Arial" w:cs="Arial"/>
          <w:b/>
          <w:color w:val="0000FF"/>
          <w:sz w:val="24"/>
        </w:rPr>
        <w:t>RP-243025</w:t>
      </w:r>
      <w:r>
        <w:rPr>
          <w:rFonts w:ascii="Arial" w:hAnsi="Arial" w:cs="Arial"/>
          <w:b/>
          <w:color w:val="0000FF"/>
          <w:sz w:val="24"/>
        </w:rPr>
        <w:tab/>
      </w:r>
      <w:r>
        <w:rPr>
          <w:rFonts w:ascii="Arial" w:hAnsi="Arial" w:cs="Arial"/>
          <w:b/>
          <w:sz w:val="24"/>
        </w:rPr>
        <w:t>RAN4 CRs to Maintenance for Closed WIs/SIs for REL-18 and earlier - Batch 3</w:t>
      </w:r>
    </w:p>
    <w:p w14:paraId="721F01E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98B6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63C29" w14:textId="77777777" w:rsidR="00494A59" w:rsidRDefault="00494A59" w:rsidP="00494A59">
      <w:pPr>
        <w:rPr>
          <w:rFonts w:ascii="Arial" w:hAnsi="Arial" w:cs="Arial"/>
          <w:b/>
          <w:sz w:val="24"/>
        </w:rPr>
      </w:pPr>
      <w:r>
        <w:rPr>
          <w:rFonts w:ascii="Arial" w:hAnsi="Arial" w:cs="Arial"/>
          <w:b/>
          <w:color w:val="0000FF"/>
          <w:sz w:val="24"/>
        </w:rPr>
        <w:t>RP-243026</w:t>
      </w:r>
      <w:r>
        <w:rPr>
          <w:rFonts w:ascii="Arial" w:hAnsi="Arial" w:cs="Arial"/>
          <w:b/>
          <w:color w:val="0000FF"/>
          <w:sz w:val="24"/>
        </w:rPr>
        <w:tab/>
      </w:r>
      <w:r>
        <w:rPr>
          <w:rFonts w:ascii="Arial" w:hAnsi="Arial" w:cs="Arial"/>
          <w:b/>
          <w:sz w:val="24"/>
        </w:rPr>
        <w:t>RAN4 CRs to Maintenance for Closed WIs/SIs for REL-18 and earlier - Batch 4</w:t>
      </w:r>
    </w:p>
    <w:p w14:paraId="675EB4C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4A25D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B5485" w14:textId="77777777" w:rsidR="00494A59" w:rsidRDefault="00494A59" w:rsidP="00494A59">
      <w:pPr>
        <w:rPr>
          <w:rFonts w:ascii="Arial" w:hAnsi="Arial" w:cs="Arial"/>
          <w:b/>
          <w:sz w:val="24"/>
        </w:rPr>
      </w:pPr>
      <w:r>
        <w:rPr>
          <w:rFonts w:ascii="Arial" w:hAnsi="Arial" w:cs="Arial"/>
          <w:b/>
          <w:color w:val="0000FF"/>
          <w:sz w:val="24"/>
        </w:rPr>
        <w:t>RP-243027</w:t>
      </w:r>
      <w:r>
        <w:rPr>
          <w:rFonts w:ascii="Arial" w:hAnsi="Arial" w:cs="Arial"/>
          <w:b/>
          <w:color w:val="0000FF"/>
          <w:sz w:val="24"/>
        </w:rPr>
        <w:tab/>
      </w:r>
      <w:r>
        <w:rPr>
          <w:rFonts w:ascii="Arial" w:hAnsi="Arial" w:cs="Arial"/>
          <w:b/>
          <w:sz w:val="24"/>
        </w:rPr>
        <w:t>RAN4 CRs to Maintenance for Closed WIs/SIs for REL-18 and earlier - Batch 5</w:t>
      </w:r>
    </w:p>
    <w:p w14:paraId="0C0645D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B2F71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D2177" w14:textId="77777777" w:rsidR="00494A59" w:rsidRDefault="00494A59" w:rsidP="00494A59">
      <w:pPr>
        <w:rPr>
          <w:rFonts w:ascii="Arial" w:hAnsi="Arial" w:cs="Arial"/>
          <w:b/>
          <w:sz w:val="24"/>
        </w:rPr>
      </w:pPr>
      <w:r>
        <w:rPr>
          <w:rFonts w:ascii="Arial" w:hAnsi="Arial" w:cs="Arial"/>
          <w:b/>
          <w:color w:val="0000FF"/>
          <w:sz w:val="24"/>
        </w:rPr>
        <w:t>RP-243028</w:t>
      </w:r>
      <w:r>
        <w:rPr>
          <w:rFonts w:ascii="Arial" w:hAnsi="Arial" w:cs="Arial"/>
          <w:b/>
          <w:color w:val="0000FF"/>
          <w:sz w:val="24"/>
        </w:rPr>
        <w:tab/>
      </w:r>
      <w:r>
        <w:rPr>
          <w:rFonts w:ascii="Arial" w:hAnsi="Arial" w:cs="Arial"/>
          <w:b/>
          <w:sz w:val="24"/>
        </w:rPr>
        <w:t>RAN4 CRs to Maintenance for Closed WIs/SIs for REL-18 and earlier - Batch 6</w:t>
      </w:r>
    </w:p>
    <w:p w14:paraId="0DB9A75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55E85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FE1E5" w14:textId="77777777" w:rsidR="00494A59" w:rsidRDefault="00494A59" w:rsidP="00494A59">
      <w:pPr>
        <w:rPr>
          <w:rFonts w:ascii="Arial" w:hAnsi="Arial" w:cs="Arial"/>
          <w:b/>
          <w:sz w:val="24"/>
        </w:rPr>
      </w:pPr>
      <w:r>
        <w:rPr>
          <w:rFonts w:ascii="Arial" w:hAnsi="Arial" w:cs="Arial"/>
          <w:b/>
          <w:color w:val="0000FF"/>
          <w:sz w:val="24"/>
        </w:rPr>
        <w:lastRenderedPageBreak/>
        <w:t>RP-243029</w:t>
      </w:r>
      <w:r>
        <w:rPr>
          <w:rFonts w:ascii="Arial" w:hAnsi="Arial" w:cs="Arial"/>
          <w:b/>
          <w:color w:val="0000FF"/>
          <w:sz w:val="24"/>
        </w:rPr>
        <w:tab/>
      </w:r>
      <w:r>
        <w:rPr>
          <w:rFonts w:ascii="Arial" w:hAnsi="Arial" w:cs="Arial"/>
          <w:b/>
          <w:sz w:val="24"/>
        </w:rPr>
        <w:t>RAN4 CRs to Maintenance for Closed WIs/SIs for REL-18 and earlier - Batch 7</w:t>
      </w:r>
    </w:p>
    <w:p w14:paraId="0449EB2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D0072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F0291" w14:textId="77777777" w:rsidR="00494A59" w:rsidRDefault="00494A59" w:rsidP="00494A59">
      <w:pPr>
        <w:rPr>
          <w:rFonts w:ascii="Arial" w:hAnsi="Arial" w:cs="Arial"/>
          <w:b/>
          <w:sz w:val="24"/>
        </w:rPr>
      </w:pPr>
      <w:r>
        <w:rPr>
          <w:rFonts w:ascii="Arial" w:hAnsi="Arial" w:cs="Arial"/>
          <w:b/>
          <w:color w:val="0000FF"/>
          <w:sz w:val="24"/>
        </w:rPr>
        <w:t>RP-243030</w:t>
      </w:r>
      <w:r>
        <w:rPr>
          <w:rFonts w:ascii="Arial" w:hAnsi="Arial" w:cs="Arial"/>
          <w:b/>
          <w:color w:val="0000FF"/>
          <w:sz w:val="24"/>
        </w:rPr>
        <w:tab/>
      </w:r>
      <w:r>
        <w:rPr>
          <w:rFonts w:ascii="Arial" w:hAnsi="Arial" w:cs="Arial"/>
          <w:b/>
          <w:sz w:val="24"/>
        </w:rPr>
        <w:t>RAN4 CRs to Maintenance for Closed WIs/SIs for REL-18 and earlier - Batch 8</w:t>
      </w:r>
    </w:p>
    <w:p w14:paraId="52022C4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694AB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49E7B" w14:textId="77777777" w:rsidR="00494A59" w:rsidRDefault="00494A59" w:rsidP="00494A59">
      <w:pPr>
        <w:rPr>
          <w:rFonts w:ascii="Arial" w:hAnsi="Arial" w:cs="Arial"/>
          <w:b/>
          <w:sz w:val="24"/>
        </w:rPr>
      </w:pPr>
      <w:r>
        <w:rPr>
          <w:rFonts w:ascii="Arial" w:hAnsi="Arial" w:cs="Arial"/>
          <w:b/>
          <w:color w:val="0000FF"/>
          <w:sz w:val="24"/>
        </w:rPr>
        <w:t>RP-243031</w:t>
      </w:r>
      <w:r>
        <w:rPr>
          <w:rFonts w:ascii="Arial" w:hAnsi="Arial" w:cs="Arial"/>
          <w:b/>
          <w:color w:val="0000FF"/>
          <w:sz w:val="24"/>
        </w:rPr>
        <w:tab/>
      </w:r>
      <w:r>
        <w:rPr>
          <w:rFonts w:ascii="Arial" w:hAnsi="Arial" w:cs="Arial"/>
          <w:b/>
          <w:sz w:val="24"/>
        </w:rPr>
        <w:t>RAN4 CRs to Maintenance for Closed WIs/SIs for REL-18 and earlier - Batch 9</w:t>
      </w:r>
    </w:p>
    <w:p w14:paraId="4120B78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2D0CD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224F7" w14:textId="77777777" w:rsidR="00494A59" w:rsidRDefault="00494A59" w:rsidP="00494A59">
      <w:pPr>
        <w:rPr>
          <w:rFonts w:ascii="Arial" w:hAnsi="Arial" w:cs="Arial"/>
          <w:b/>
          <w:sz w:val="24"/>
        </w:rPr>
      </w:pPr>
      <w:r>
        <w:rPr>
          <w:rFonts w:ascii="Arial" w:hAnsi="Arial" w:cs="Arial"/>
          <w:b/>
          <w:color w:val="0000FF"/>
          <w:sz w:val="24"/>
        </w:rPr>
        <w:t>RP-243032</w:t>
      </w:r>
      <w:r>
        <w:rPr>
          <w:rFonts w:ascii="Arial" w:hAnsi="Arial" w:cs="Arial"/>
          <w:b/>
          <w:color w:val="0000FF"/>
          <w:sz w:val="24"/>
        </w:rPr>
        <w:tab/>
      </w:r>
      <w:r>
        <w:rPr>
          <w:rFonts w:ascii="Arial" w:hAnsi="Arial" w:cs="Arial"/>
          <w:b/>
          <w:sz w:val="24"/>
        </w:rPr>
        <w:t>RAN4 CRs to Maintenance for Closed WIs/SIs for REL-18 and earlier - Batch 10</w:t>
      </w:r>
    </w:p>
    <w:p w14:paraId="5060EC8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5FA8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B4BD5" w14:textId="77777777" w:rsidR="00494A59" w:rsidRDefault="00494A59" w:rsidP="00494A59">
      <w:pPr>
        <w:rPr>
          <w:rFonts w:ascii="Arial" w:hAnsi="Arial" w:cs="Arial"/>
          <w:b/>
          <w:sz w:val="24"/>
        </w:rPr>
      </w:pPr>
      <w:r>
        <w:rPr>
          <w:rFonts w:ascii="Arial" w:hAnsi="Arial" w:cs="Arial"/>
          <w:b/>
          <w:color w:val="0000FF"/>
          <w:sz w:val="24"/>
        </w:rPr>
        <w:t>RP-243033</w:t>
      </w:r>
      <w:r>
        <w:rPr>
          <w:rFonts w:ascii="Arial" w:hAnsi="Arial" w:cs="Arial"/>
          <w:b/>
          <w:color w:val="0000FF"/>
          <w:sz w:val="24"/>
        </w:rPr>
        <w:tab/>
      </w:r>
      <w:r>
        <w:rPr>
          <w:rFonts w:ascii="Arial" w:hAnsi="Arial" w:cs="Arial"/>
          <w:b/>
          <w:sz w:val="24"/>
        </w:rPr>
        <w:t>RAN4 CRs to Maintenance for Closed WIs/SIs for REL-18 and earlier - Batch 11</w:t>
      </w:r>
    </w:p>
    <w:p w14:paraId="3B2905D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D2E72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B4E70" w14:textId="77777777" w:rsidR="00494A59" w:rsidRDefault="00494A59" w:rsidP="00494A59">
      <w:pPr>
        <w:rPr>
          <w:rFonts w:ascii="Arial" w:hAnsi="Arial" w:cs="Arial"/>
          <w:b/>
          <w:sz w:val="24"/>
        </w:rPr>
      </w:pPr>
      <w:r>
        <w:rPr>
          <w:rFonts w:ascii="Arial" w:hAnsi="Arial" w:cs="Arial"/>
          <w:b/>
          <w:color w:val="0000FF"/>
          <w:sz w:val="24"/>
        </w:rPr>
        <w:t>RP-243034</w:t>
      </w:r>
      <w:r>
        <w:rPr>
          <w:rFonts w:ascii="Arial" w:hAnsi="Arial" w:cs="Arial"/>
          <w:b/>
          <w:color w:val="0000FF"/>
          <w:sz w:val="24"/>
        </w:rPr>
        <w:tab/>
      </w:r>
      <w:r>
        <w:rPr>
          <w:rFonts w:ascii="Arial" w:hAnsi="Arial" w:cs="Arial"/>
          <w:b/>
          <w:sz w:val="24"/>
        </w:rPr>
        <w:t>RAN4 CRs to Maintenance for Closed WIs/SIs for REL-18 and earlier - Batch 12</w:t>
      </w:r>
    </w:p>
    <w:p w14:paraId="6BFCF52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55CA8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7BCDE" w14:textId="77777777" w:rsidR="00494A59" w:rsidRDefault="00494A59" w:rsidP="00494A59">
      <w:pPr>
        <w:rPr>
          <w:rFonts w:ascii="Arial" w:hAnsi="Arial" w:cs="Arial"/>
          <w:b/>
          <w:sz w:val="24"/>
        </w:rPr>
      </w:pPr>
      <w:r>
        <w:rPr>
          <w:rFonts w:ascii="Arial" w:hAnsi="Arial" w:cs="Arial"/>
          <w:b/>
          <w:color w:val="0000FF"/>
          <w:sz w:val="24"/>
        </w:rPr>
        <w:t>RP-243035</w:t>
      </w:r>
      <w:r>
        <w:rPr>
          <w:rFonts w:ascii="Arial" w:hAnsi="Arial" w:cs="Arial"/>
          <w:b/>
          <w:color w:val="0000FF"/>
          <w:sz w:val="24"/>
        </w:rPr>
        <w:tab/>
      </w:r>
      <w:r>
        <w:rPr>
          <w:rFonts w:ascii="Arial" w:hAnsi="Arial" w:cs="Arial"/>
          <w:b/>
          <w:sz w:val="24"/>
        </w:rPr>
        <w:t>RAN4 CRs to Maintenance for Closed WIs/SIs for REL-18 and earlier - Batch 13</w:t>
      </w:r>
    </w:p>
    <w:p w14:paraId="2B2554F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3A143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5BB67" w14:textId="77777777" w:rsidR="00494A59" w:rsidRDefault="00494A59" w:rsidP="00494A59">
      <w:pPr>
        <w:rPr>
          <w:rFonts w:ascii="Arial" w:hAnsi="Arial" w:cs="Arial"/>
          <w:b/>
          <w:sz w:val="24"/>
        </w:rPr>
      </w:pPr>
      <w:r>
        <w:rPr>
          <w:rFonts w:ascii="Arial" w:hAnsi="Arial" w:cs="Arial"/>
          <w:b/>
          <w:color w:val="0000FF"/>
          <w:sz w:val="24"/>
        </w:rPr>
        <w:t>RP-243036</w:t>
      </w:r>
      <w:r>
        <w:rPr>
          <w:rFonts w:ascii="Arial" w:hAnsi="Arial" w:cs="Arial"/>
          <w:b/>
          <w:color w:val="0000FF"/>
          <w:sz w:val="24"/>
        </w:rPr>
        <w:tab/>
      </w:r>
      <w:r>
        <w:rPr>
          <w:rFonts w:ascii="Arial" w:hAnsi="Arial" w:cs="Arial"/>
          <w:b/>
          <w:sz w:val="24"/>
        </w:rPr>
        <w:t>RAN4 CRs to Maintenance for Closed WIs/SIs for REL-18 and earlier - Batch 14</w:t>
      </w:r>
    </w:p>
    <w:p w14:paraId="57930DD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8716D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45494" w14:textId="77777777" w:rsidR="00494A59" w:rsidRDefault="00494A59" w:rsidP="00494A59">
      <w:pPr>
        <w:rPr>
          <w:rFonts w:ascii="Arial" w:hAnsi="Arial" w:cs="Arial"/>
          <w:b/>
          <w:sz w:val="24"/>
        </w:rPr>
      </w:pPr>
      <w:r>
        <w:rPr>
          <w:rFonts w:ascii="Arial" w:hAnsi="Arial" w:cs="Arial"/>
          <w:b/>
          <w:color w:val="0000FF"/>
          <w:sz w:val="24"/>
        </w:rPr>
        <w:lastRenderedPageBreak/>
        <w:t>RP-243037</w:t>
      </w:r>
      <w:r>
        <w:rPr>
          <w:rFonts w:ascii="Arial" w:hAnsi="Arial" w:cs="Arial"/>
          <w:b/>
          <w:color w:val="0000FF"/>
          <w:sz w:val="24"/>
        </w:rPr>
        <w:tab/>
      </w:r>
      <w:r>
        <w:rPr>
          <w:rFonts w:ascii="Arial" w:hAnsi="Arial" w:cs="Arial"/>
          <w:b/>
          <w:sz w:val="24"/>
        </w:rPr>
        <w:t>RAN4 CRs to Maintenance for Closed WIs/SIs for REL-18 and earlier - Batch 15</w:t>
      </w:r>
    </w:p>
    <w:p w14:paraId="3BAD922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CB9FB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B950F" w14:textId="77777777" w:rsidR="00494A59" w:rsidRDefault="00494A59" w:rsidP="00494A59">
      <w:pPr>
        <w:rPr>
          <w:rFonts w:ascii="Arial" w:hAnsi="Arial" w:cs="Arial"/>
          <w:b/>
          <w:sz w:val="24"/>
        </w:rPr>
      </w:pPr>
      <w:r>
        <w:rPr>
          <w:rFonts w:ascii="Arial" w:hAnsi="Arial" w:cs="Arial"/>
          <w:b/>
          <w:color w:val="0000FF"/>
          <w:sz w:val="24"/>
        </w:rPr>
        <w:t>RP-243038</w:t>
      </w:r>
      <w:r>
        <w:rPr>
          <w:rFonts w:ascii="Arial" w:hAnsi="Arial" w:cs="Arial"/>
          <w:b/>
          <w:color w:val="0000FF"/>
          <w:sz w:val="24"/>
        </w:rPr>
        <w:tab/>
      </w:r>
      <w:r>
        <w:rPr>
          <w:rFonts w:ascii="Arial" w:hAnsi="Arial" w:cs="Arial"/>
          <w:b/>
          <w:sz w:val="24"/>
        </w:rPr>
        <w:t>RAN4 CRs to Maintenance for Closed WIs/SIs for REL-18 and earlier - Batch 16</w:t>
      </w:r>
    </w:p>
    <w:p w14:paraId="09524F4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B7D6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9A43B" w14:textId="77777777" w:rsidR="00494A59" w:rsidRDefault="00494A59" w:rsidP="00494A59">
      <w:pPr>
        <w:rPr>
          <w:rFonts w:ascii="Arial" w:hAnsi="Arial" w:cs="Arial"/>
          <w:b/>
          <w:sz w:val="24"/>
        </w:rPr>
      </w:pPr>
      <w:r>
        <w:rPr>
          <w:rFonts w:ascii="Arial" w:hAnsi="Arial" w:cs="Arial"/>
          <w:b/>
          <w:color w:val="0000FF"/>
          <w:sz w:val="24"/>
        </w:rPr>
        <w:t>RP-243039</w:t>
      </w:r>
      <w:r>
        <w:rPr>
          <w:rFonts w:ascii="Arial" w:hAnsi="Arial" w:cs="Arial"/>
          <w:b/>
          <w:color w:val="0000FF"/>
          <w:sz w:val="24"/>
        </w:rPr>
        <w:tab/>
      </w:r>
      <w:r>
        <w:rPr>
          <w:rFonts w:ascii="Arial" w:hAnsi="Arial" w:cs="Arial"/>
          <w:b/>
          <w:sz w:val="24"/>
        </w:rPr>
        <w:t>RAN4 CRs to Maintenance for Closed WIs/SIs for REL-18 and earlier - Batch 17</w:t>
      </w:r>
    </w:p>
    <w:p w14:paraId="4F0E51B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618AA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048B0" w14:textId="77777777" w:rsidR="00494A59" w:rsidRDefault="00494A59" w:rsidP="00494A59">
      <w:pPr>
        <w:rPr>
          <w:rFonts w:ascii="Arial" w:hAnsi="Arial" w:cs="Arial"/>
          <w:b/>
          <w:sz w:val="24"/>
        </w:rPr>
      </w:pPr>
      <w:r>
        <w:rPr>
          <w:rFonts w:ascii="Arial" w:hAnsi="Arial" w:cs="Arial"/>
          <w:b/>
          <w:color w:val="0000FF"/>
          <w:sz w:val="24"/>
        </w:rPr>
        <w:t>RP-243040</w:t>
      </w:r>
      <w:r>
        <w:rPr>
          <w:rFonts w:ascii="Arial" w:hAnsi="Arial" w:cs="Arial"/>
          <w:b/>
          <w:color w:val="0000FF"/>
          <w:sz w:val="24"/>
        </w:rPr>
        <w:tab/>
      </w:r>
      <w:r>
        <w:rPr>
          <w:rFonts w:ascii="Arial" w:hAnsi="Arial" w:cs="Arial"/>
          <w:b/>
          <w:sz w:val="24"/>
        </w:rPr>
        <w:t>RAN4 CRs to Maintenance for Closed WIs/SIs for REL-18 and earlier - Batch 18</w:t>
      </w:r>
    </w:p>
    <w:p w14:paraId="0BC147B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E88DF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B58D3" w14:textId="77777777" w:rsidR="00494A59" w:rsidRDefault="00494A59" w:rsidP="00494A59">
      <w:pPr>
        <w:rPr>
          <w:rFonts w:ascii="Arial" w:hAnsi="Arial" w:cs="Arial"/>
          <w:b/>
          <w:sz w:val="24"/>
        </w:rPr>
      </w:pPr>
      <w:r>
        <w:rPr>
          <w:rFonts w:ascii="Arial" w:hAnsi="Arial" w:cs="Arial"/>
          <w:b/>
          <w:color w:val="0000FF"/>
          <w:sz w:val="24"/>
        </w:rPr>
        <w:t>RP-243041</w:t>
      </w:r>
      <w:r>
        <w:rPr>
          <w:rFonts w:ascii="Arial" w:hAnsi="Arial" w:cs="Arial"/>
          <w:b/>
          <w:color w:val="0000FF"/>
          <w:sz w:val="24"/>
        </w:rPr>
        <w:tab/>
      </w:r>
      <w:r>
        <w:rPr>
          <w:rFonts w:ascii="Arial" w:hAnsi="Arial" w:cs="Arial"/>
          <w:b/>
          <w:sz w:val="24"/>
        </w:rPr>
        <w:t>RAN4 CRs to Maintenance for Closed WIs/SIs for REL-18 and earlier - Batch 19</w:t>
      </w:r>
    </w:p>
    <w:p w14:paraId="16AB765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E8514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40BC8" w14:textId="77777777" w:rsidR="00494A59" w:rsidRDefault="00494A59" w:rsidP="00494A59">
      <w:pPr>
        <w:rPr>
          <w:rFonts w:ascii="Arial" w:hAnsi="Arial" w:cs="Arial"/>
          <w:b/>
          <w:sz w:val="24"/>
        </w:rPr>
      </w:pPr>
      <w:r>
        <w:rPr>
          <w:rFonts w:ascii="Arial" w:hAnsi="Arial" w:cs="Arial"/>
          <w:b/>
          <w:color w:val="0000FF"/>
          <w:sz w:val="24"/>
        </w:rPr>
        <w:t>RP-243042</w:t>
      </w:r>
      <w:r>
        <w:rPr>
          <w:rFonts w:ascii="Arial" w:hAnsi="Arial" w:cs="Arial"/>
          <w:b/>
          <w:color w:val="0000FF"/>
          <w:sz w:val="24"/>
        </w:rPr>
        <w:tab/>
      </w:r>
      <w:r>
        <w:rPr>
          <w:rFonts w:ascii="Arial" w:hAnsi="Arial" w:cs="Arial"/>
          <w:b/>
          <w:sz w:val="24"/>
        </w:rPr>
        <w:t>RAN4 CRs to Maintenance for Closed WIs/SIs for REL-18 and earlier - Batch 20</w:t>
      </w:r>
    </w:p>
    <w:p w14:paraId="5DC4C77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2498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D5F3D" w14:textId="77777777" w:rsidR="00494A59" w:rsidRDefault="00494A59" w:rsidP="00494A59">
      <w:pPr>
        <w:rPr>
          <w:rFonts w:ascii="Arial" w:hAnsi="Arial" w:cs="Arial"/>
          <w:b/>
          <w:sz w:val="24"/>
        </w:rPr>
      </w:pPr>
      <w:r>
        <w:rPr>
          <w:rFonts w:ascii="Arial" w:hAnsi="Arial" w:cs="Arial"/>
          <w:b/>
          <w:color w:val="0000FF"/>
          <w:sz w:val="24"/>
        </w:rPr>
        <w:t>RP-243043</w:t>
      </w:r>
      <w:r>
        <w:rPr>
          <w:rFonts w:ascii="Arial" w:hAnsi="Arial" w:cs="Arial"/>
          <w:b/>
          <w:color w:val="0000FF"/>
          <w:sz w:val="24"/>
        </w:rPr>
        <w:tab/>
      </w:r>
      <w:r>
        <w:rPr>
          <w:rFonts w:ascii="Arial" w:hAnsi="Arial" w:cs="Arial"/>
          <w:b/>
          <w:sz w:val="24"/>
        </w:rPr>
        <w:t>RAN4 CRs to Maintenance for Closed WIs/SIs for REL-18 and earlier - Batch 21</w:t>
      </w:r>
    </w:p>
    <w:p w14:paraId="546B8FE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7CB4F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6261D" w14:textId="77777777" w:rsidR="00494A59" w:rsidRDefault="00494A59" w:rsidP="00494A59">
      <w:pPr>
        <w:rPr>
          <w:rFonts w:ascii="Arial" w:hAnsi="Arial" w:cs="Arial"/>
          <w:b/>
          <w:sz w:val="24"/>
        </w:rPr>
      </w:pPr>
      <w:r>
        <w:rPr>
          <w:rFonts w:ascii="Arial" w:hAnsi="Arial" w:cs="Arial"/>
          <w:b/>
          <w:color w:val="0000FF"/>
          <w:sz w:val="24"/>
        </w:rPr>
        <w:t>RP-243044</w:t>
      </w:r>
      <w:r>
        <w:rPr>
          <w:rFonts w:ascii="Arial" w:hAnsi="Arial" w:cs="Arial"/>
          <w:b/>
          <w:color w:val="0000FF"/>
          <w:sz w:val="24"/>
        </w:rPr>
        <w:tab/>
      </w:r>
      <w:r>
        <w:rPr>
          <w:rFonts w:ascii="Arial" w:hAnsi="Arial" w:cs="Arial"/>
          <w:b/>
          <w:sz w:val="24"/>
        </w:rPr>
        <w:t>RAN4 CRs to Maintenance for Closed WIs/SIs for REL-18 and earlier - Batch 22</w:t>
      </w:r>
    </w:p>
    <w:p w14:paraId="5C6118F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070A3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F4441" w14:textId="77777777" w:rsidR="00494A59" w:rsidRDefault="00494A59" w:rsidP="00494A59">
      <w:pPr>
        <w:rPr>
          <w:rFonts w:ascii="Arial" w:hAnsi="Arial" w:cs="Arial"/>
          <w:b/>
          <w:sz w:val="24"/>
        </w:rPr>
      </w:pPr>
      <w:r>
        <w:rPr>
          <w:rFonts w:ascii="Arial" w:hAnsi="Arial" w:cs="Arial"/>
          <w:b/>
          <w:color w:val="0000FF"/>
          <w:sz w:val="24"/>
        </w:rPr>
        <w:lastRenderedPageBreak/>
        <w:t>RP-243045</w:t>
      </w:r>
      <w:r>
        <w:rPr>
          <w:rFonts w:ascii="Arial" w:hAnsi="Arial" w:cs="Arial"/>
          <w:b/>
          <w:color w:val="0000FF"/>
          <w:sz w:val="24"/>
        </w:rPr>
        <w:tab/>
      </w:r>
      <w:r>
        <w:rPr>
          <w:rFonts w:ascii="Arial" w:hAnsi="Arial" w:cs="Arial"/>
          <w:b/>
          <w:sz w:val="24"/>
        </w:rPr>
        <w:t>RAN4 CRs to Maintenance for Closed WIs/SIs for REL-18 and earlier - Batch 23</w:t>
      </w:r>
    </w:p>
    <w:p w14:paraId="638A69D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0C7E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93E6F" w14:textId="77777777" w:rsidR="00494A59" w:rsidRDefault="00494A59" w:rsidP="00494A59">
      <w:pPr>
        <w:rPr>
          <w:rFonts w:ascii="Arial" w:hAnsi="Arial" w:cs="Arial"/>
          <w:b/>
          <w:sz w:val="24"/>
        </w:rPr>
      </w:pPr>
      <w:r>
        <w:rPr>
          <w:rFonts w:ascii="Arial" w:hAnsi="Arial" w:cs="Arial"/>
          <w:b/>
          <w:color w:val="0000FF"/>
          <w:sz w:val="24"/>
        </w:rPr>
        <w:t>RP-243046</w:t>
      </w:r>
      <w:r>
        <w:rPr>
          <w:rFonts w:ascii="Arial" w:hAnsi="Arial" w:cs="Arial"/>
          <w:b/>
          <w:color w:val="0000FF"/>
          <w:sz w:val="24"/>
        </w:rPr>
        <w:tab/>
      </w:r>
      <w:r>
        <w:rPr>
          <w:rFonts w:ascii="Arial" w:hAnsi="Arial" w:cs="Arial"/>
          <w:b/>
          <w:sz w:val="24"/>
        </w:rPr>
        <w:t>RAN4 CRs to Maintenance for Closed WIs/SIs for REL-18 and earlier - Batch 24</w:t>
      </w:r>
    </w:p>
    <w:p w14:paraId="1CBCF11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7974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3F2C8" w14:textId="77777777" w:rsidR="00494A59" w:rsidRDefault="00494A59" w:rsidP="00494A59">
      <w:pPr>
        <w:rPr>
          <w:rFonts w:ascii="Arial" w:hAnsi="Arial" w:cs="Arial"/>
          <w:b/>
          <w:sz w:val="24"/>
        </w:rPr>
      </w:pPr>
      <w:r>
        <w:rPr>
          <w:rFonts w:ascii="Arial" w:hAnsi="Arial" w:cs="Arial"/>
          <w:b/>
          <w:color w:val="0000FF"/>
          <w:sz w:val="24"/>
        </w:rPr>
        <w:t>RP-243047</w:t>
      </w:r>
      <w:r>
        <w:rPr>
          <w:rFonts w:ascii="Arial" w:hAnsi="Arial" w:cs="Arial"/>
          <w:b/>
          <w:color w:val="0000FF"/>
          <w:sz w:val="24"/>
        </w:rPr>
        <w:tab/>
      </w:r>
      <w:r>
        <w:rPr>
          <w:rFonts w:ascii="Arial" w:hAnsi="Arial" w:cs="Arial"/>
          <w:b/>
          <w:sz w:val="24"/>
        </w:rPr>
        <w:t>RAN4 CRs to Maintenance for Closed WIs/SIs for REL-18 and earlier - Batch 25</w:t>
      </w:r>
    </w:p>
    <w:p w14:paraId="6035A83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8228D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63737" w14:textId="77777777" w:rsidR="00494A59" w:rsidRDefault="00494A59" w:rsidP="00494A59">
      <w:pPr>
        <w:rPr>
          <w:rFonts w:ascii="Arial" w:hAnsi="Arial" w:cs="Arial"/>
          <w:b/>
          <w:sz w:val="24"/>
        </w:rPr>
      </w:pPr>
      <w:r>
        <w:rPr>
          <w:rFonts w:ascii="Arial" w:hAnsi="Arial" w:cs="Arial"/>
          <w:b/>
          <w:color w:val="0000FF"/>
          <w:sz w:val="24"/>
        </w:rPr>
        <w:t>RP-243048</w:t>
      </w:r>
      <w:r>
        <w:rPr>
          <w:rFonts w:ascii="Arial" w:hAnsi="Arial" w:cs="Arial"/>
          <w:b/>
          <w:color w:val="0000FF"/>
          <w:sz w:val="24"/>
        </w:rPr>
        <w:tab/>
      </w:r>
      <w:r>
        <w:rPr>
          <w:rFonts w:ascii="Arial" w:hAnsi="Arial" w:cs="Arial"/>
          <w:b/>
          <w:sz w:val="24"/>
        </w:rPr>
        <w:t>RAN4 CRs to Maintenance for Closed WIs/SIs for REL-18 and earlier - Batch 26</w:t>
      </w:r>
    </w:p>
    <w:p w14:paraId="05613B2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264E7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CC6CE" w14:textId="77777777" w:rsidR="00494A59" w:rsidRDefault="00494A59" w:rsidP="00494A59">
      <w:pPr>
        <w:rPr>
          <w:rFonts w:ascii="Arial" w:hAnsi="Arial" w:cs="Arial"/>
          <w:b/>
          <w:sz w:val="24"/>
        </w:rPr>
      </w:pPr>
      <w:r>
        <w:rPr>
          <w:rFonts w:ascii="Arial" w:hAnsi="Arial" w:cs="Arial"/>
          <w:b/>
          <w:color w:val="0000FF"/>
          <w:sz w:val="24"/>
        </w:rPr>
        <w:t>RP-243049</w:t>
      </w:r>
      <w:r>
        <w:rPr>
          <w:rFonts w:ascii="Arial" w:hAnsi="Arial" w:cs="Arial"/>
          <w:b/>
          <w:color w:val="0000FF"/>
          <w:sz w:val="24"/>
        </w:rPr>
        <w:tab/>
      </w:r>
      <w:r>
        <w:rPr>
          <w:rFonts w:ascii="Arial" w:hAnsi="Arial" w:cs="Arial"/>
          <w:b/>
          <w:sz w:val="24"/>
        </w:rPr>
        <w:t>RAN4 CRs to Maintenance for Closed WIs/SIs for REL-18 and earlier - Batch 27</w:t>
      </w:r>
    </w:p>
    <w:p w14:paraId="7F83A0A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B816D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20C9A" w14:textId="77777777" w:rsidR="00494A59" w:rsidRDefault="00494A59" w:rsidP="00494A59">
      <w:pPr>
        <w:rPr>
          <w:rFonts w:ascii="Arial" w:hAnsi="Arial" w:cs="Arial"/>
          <w:b/>
          <w:sz w:val="24"/>
        </w:rPr>
      </w:pPr>
      <w:r>
        <w:rPr>
          <w:rFonts w:ascii="Arial" w:hAnsi="Arial" w:cs="Arial"/>
          <w:b/>
          <w:color w:val="0000FF"/>
          <w:sz w:val="24"/>
        </w:rPr>
        <w:t>RP-243050</w:t>
      </w:r>
      <w:r>
        <w:rPr>
          <w:rFonts w:ascii="Arial" w:hAnsi="Arial" w:cs="Arial"/>
          <w:b/>
          <w:color w:val="0000FF"/>
          <w:sz w:val="24"/>
        </w:rPr>
        <w:tab/>
      </w:r>
      <w:r>
        <w:rPr>
          <w:rFonts w:ascii="Arial" w:hAnsi="Arial" w:cs="Arial"/>
          <w:b/>
          <w:sz w:val="24"/>
        </w:rPr>
        <w:t>RAN4 CRs to Maintenance for Closed WIs/SIs for REL-18 and earlier - Batch 28</w:t>
      </w:r>
    </w:p>
    <w:p w14:paraId="22BA549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4B632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750D2" w14:textId="77777777" w:rsidR="00494A59" w:rsidRDefault="00494A59" w:rsidP="00494A59">
      <w:pPr>
        <w:rPr>
          <w:rFonts w:ascii="Arial" w:hAnsi="Arial" w:cs="Arial"/>
          <w:b/>
          <w:sz w:val="24"/>
        </w:rPr>
      </w:pPr>
      <w:r>
        <w:rPr>
          <w:rFonts w:ascii="Arial" w:hAnsi="Arial" w:cs="Arial"/>
          <w:b/>
          <w:color w:val="0000FF"/>
          <w:sz w:val="24"/>
        </w:rPr>
        <w:t>RP-243051</w:t>
      </w:r>
      <w:r>
        <w:rPr>
          <w:rFonts w:ascii="Arial" w:hAnsi="Arial" w:cs="Arial"/>
          <w:b/>
          <w:color w:val="0000FF"/>
          <w:sz w:val="24"/>
        </w:rPr>
        <w:tab/>
      </w:r>
      <w:r>
        <w:rPr>
          <w:rFonts w:ascii="Arial" w:hAnsi="Arial" w:cs="Arial"/>
          <w:b/>
          <w:sz w:val="24"/>
        </w:rPr>
        <w:t>RAN4 CRs to Maintenance for Closed WIs/SIs for REL-18 and earlier - Batch 29</w:t>
      </w:r>
    </w:p>
    <w:p w14:paraId="13543B9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7FE0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659FC" w14:textId="77777777" w:rsidR="00494A59" w:rsidRDefault="00494A59" w:rsidP="00494A59">
      <w:pPr>
        <w:rPr>
          <w:rFonts w:ascii="Arial" w:hAnsi="Arial" w:cs="Arial"/>
          <w:b/>
          <w:sz w:val="24"/>
        </w:rPr>
      </w:pPr>
      <w:r>
        <w:rPr>
          <w:rFonts w:ascii="Arial" w:hAnsi="Arial" w:cs="Arial"/>
          <w:b/>
          <w:color w:val="0000FF"/>
          <w:sz w:val="24"/>
        </w:rPr>
        <w:t>RP-243052</w:t>
      </w:r>
      <w:r>
        <w:rPr>
          <w:rFonts w:ascii="Arial" w:hAnsi="Arial" w:cs="Arial"/>
          <w:b/>
          <w:color w:val="0000FF"/>
          <w:sz w:val="24"/>
        </w:rPr>
        <w:tab/>
      </w:r>
      <w:r>
        <w:rPr>
          <w:rFonts w:ascii="Arial" w:hAnsi="Arial" w:cs="Arial"/>
          <w:b/>
          <w:sz w:val="24"/>
        </w:rPr>
        <w:t>RAN4 CRs to Maintenance for Closed WIs/SIs for REL-18 and earlier - Batch 30</w:t>
      </w:r>
    </w:p>
    <w:p w14:paraId="7176E60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6346F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6B3B8" w14:textId="77777777" w:rsidR="00494A59" w:rsidRDefault="00494A59" w:rsidP="00494A59">
      <w:pPr>
        <w:rPr>
          <w:rFonts w:ascii="Arial" w:hAnsi="Arial" w:cs="Arial"/>
          <w:b/>
          <w:sz w:val="24"/>
        </w:rPr>
      </w:pPr>
      <w:r>
        <w:rPr>
          <w:rFonts w:ascii="Arial" w:hAnsi="Arial" w:cs="Arial"/>
          <w:b/>
          <w:color w:val="0000FF"/>
          <w:sz w:val="24"/>
        </w:rPr>
        <w:lastRenderedPageBreak/>
        <w:t>RP-243053</w:t>
      </w:r>
      <w:r>
        <w:rPr>
          <w:rFonts w:ascii="Arial" w:hAnsi="Arial" w:cs="Arial"/>
          <w:b/>
          <w:color w:val="0000FF"/>
          <w:sz w:val="24"/>
        </w:rPr>
        <w:tab/>
      </w:r>
      <w:r>
        <w:rPr>
          <w:rFonts w:ascii="Arial" w:hAnsi="Arial" w:cs="Arial"/>
          <w:b/>
          <w:sz w:val="24"/>
        </w:rPr>
        <w:t>RAN4 CRs to Maintenance for Closed WIs/SIs for REL-18 and earlier - Batch 31</w:t>
      </w:r>
    </w:p>
    <w:p w14:paraId="46497E0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74807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1890E" w14:textId="77777777" w:rsidR="00494A59" w:rsidRDefault="00494A59" w:rsidP="00494A59">
      <w:pPr>
        <w:rPr>
          <w:rFonts w:ascii="Arial" w:hAnsi="Arial" w:cs="Arial"/>
          <w:b/>
          <w:sz w:val="24"/>
        </w:rPr>
      </w:pPr>
      <w:r>
        <w:rPr>
          <w:rFonts w:ascii="Arial" w:hAnsi="Arial" w:cs="Arial"/>
          <w:b/>
          <w:color w:val="0000FF"/>
          <w:sz w:val="24"/>
        </w:rPr>
        <w:t>RP-243054</w:t>
      </w:r>
      <w:r>
        <w:rPr>
          <w:rFonts w:ascii="Arial" w:hAnsi="Arial" w:cs="Arial"/>
          <w:b/>
          <w:color w:val="0000FF"/>
          <w:sz w:val="24"/>
        </w:rPr>
        <w:tab/>
      </w:r>
      <w:r>
        <w:rPr>
          <w:rFonts w:ascii="Arial" w:hAnsi="Arial" w:cs="Arial"/>
          <w:b/>
          <w:sz w:val="24"/>
        </w:rPr>
        <w:t>RAN4 CRs to Maintenance for Closed WIs/SIs for REL-18 and earlier - Batch 32</w:t>
      </w:r>
    </w:p>
    <w:p w14:paraId="5AA3DBE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3792C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65A57" w14:textId="77777777" w:rsidR="00494A59" w:rsidRDefault="00494A59" w:rsidP="00494A59">
      <w:pPr>
        <w:rPr>
          <w:rFonts w:ascii="Arial" w:hAnsi="Arial" w:cs="Arial"/>
          <w:b/>
          <w:sz w:val="24"/>
        </w:rPr>
      </w:pPr>
      <w:r>
        <w:rPr>
          <w:rFonts w:ascii="Arial" w:hAnsi="Arial" w:cs="Arial"/>
          <w:b/>
          <w:color w:val="0000FF"/>
          <w:sz w:val="24"/>
        </w:rPr>
        <w:t>RP-243055</w:t>
      </w:r>
      <w:r>
        <w:rPr>
          <w:rFonts w:ascii="Arial" w:hAnsi="Arial" w:cs="Arial"/>
          <w:b/>
          <w:color w:val="0000FF"/>
          <w:sz w:val="24"/>
        </w:rPr>
        <w:tab/>
      </w:r>
      <w:r>
        <w:rPr>
          <w:rFonts w:ascii="Arial" w:hAnsi="Arial" w:cs="Arial"/>
          <w:b/>
          <w:sz w:val="24"/>
        </w:rPr>
        <w:t>RAN4 CRs to Maintenance for Closed WIs/SIs for REL-18 and earlier - Batch 33</w:t>
      </w:r>
    </w:p>
    <w:p w14:paraId="54C4C67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FDF3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671BE" w14:textId="77777777" w:rsidR="00494A59" w:rsidRDefault="00494A59" w:rsidP="00494A59">
      <w:pPr>
        <w:rPr>
          <w:rFonts w:ascii="Arial" w:hAnsi="Arial" w:cs="Arial"/>
          <w:b/>
          <w:sz w:val="24"/>
        </w:rPr>
      </w:pPr>
      <w:r>
        <w:rPr>
          <w:rFonts w:ascii="Arial" w:hAnsi="Arial" w:cs="Arial"/>
          <w:b/>
          <w:color w:val="0000FF"/>
          <w:sz w:val="24"/>
        </w:rPr>
        <w:t>RP-243056</w:t>
      </w:r>
      <w:r>
        <w:rPr>
          <w:rFonts w:ascii="Arial" w:hAnsi="Arial" w:cs="Arial"/>
          <w:b/>
          <w:color w:val="0000FF"/>
          <w:sz w:val="24"/>
        </w:rPr>
        <w:tab/>
      </w:r>
      <w:r>
        <w:rPr>
          <w:rFonts w:ascii="Arial" w:hAnsi="Arial" w:cs="Arial"/>
          <w:b/>
          <w:sz w:val="24"/>
        </w:rPr>
        <w:t>RAN4 CRs to Maintenance for Closed WIs/SIs for REL-18 and earlier - Batch 34</w:t>
      </w:r>
    </w:p>
    <w:p w14:paraId="72F6855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65B25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8ABAC" w14:textId="77777777" w:rsidR="00494A59" w:rsidRDefault="00494A59" w:rsidP="00494A59">
      <w:pPr>
        <w:rPr>
          <w:rFonts w:ascii="Arial" w:hAnsi="Arial" w:cs="Arial"/>
          <w:b/>
          <w:sz w:val="24"/>
        </w:rPr>
      </w:pPr>
      <w:r>
        <w:rPr>
          <w:rFonts w:ascii="Arial" w:hAnsi="Arial" w:cs="Arial"/>
          <w:b/>
          <w:color w:val="0000FF"/>
          <w:sz w:val="24"/>
        </w:rPr>
        <w:t>RP-243057</w:t>
      </w:r>
      <w:r>
        <w:rPr>
          <w:rFonts w:ascii="Arial" w:hAnsi="Arial" w:cs="Arial"/>
          <w:b/>
          <w:color w:val="0000FF"/>
          <w:sz w:val="24"/>
        </w:rPr>
        <w:tab/>
      </w:r>
      <w:r>
        <w:rPr>
          <w:rFonts w:ascii="Arial" w:hAnsi="Arial" w:cs="Arial"/>
          <w:b/>
          <w:sz w:val="24"/>
        </w:rPr>
        <w:t>RAN4 CRs to Maintenance for Closed WIs/SIs for REL-18 and earlier - Batch 35</w:t>
      </w:r>
    </w:p>
    <w:p w14:paraId="4E5EB22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E4BB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D3F49" w14:textId="77777777" w:rsidR="00494A59" w:rsidRDefault="00494A59" w:rsidP="00494A59">
      <w:pPr>
        <w:rPr>
          <w:rFonts w:ascii="Arial" w:hAnsi="Arial" w:cs="Arial"/>
          <w:b/>
          <w:sz w:val="24"/>
        </w:rPr>
      </w:pPr>
      <w:r>
        <w:rPr>
          <w:rFonts w:ascii="Arial" w:hAnsi="Arial" w:cs="Arial"/>
          <w:b/>
          <w:color w:val="0000FF"/>
          <w:sz w:val="24"/>
        </w:rPr>
        <w:t>RP-243058</w:t>
      </w:r>
      <w:r>
        <w:rPr>
          <w:rFonts w:ascii="Arial" w:hAnsi="Arial" w:cs="Arial"/>
          <w:b/>
          <w:color w:val="0000FF"/>
          <w:sz w:val="24"/>
        </w:rPr>
        <w:tab/>
      </w:r>
      <w:r>
        <w:rPr>
          <w:rFonts w:ascii="Arial" w:hAnsi="Arial" w:cs="Arial"/>
          <w:b/>
          <w:sz w:val="24"/>
        </w:rPr>
        <w:t>RAN4 CRs to Maintenance for Closed WIs/SIs for REL-18 and earlier - Batch 36</w:t>
      </w:r>
    </w:p>
    <w:p w14:paraId="3471AC8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F4D58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0094F" w14:textId="77777777" w:rsidR="00494A59" w:rsidRDefault="00494A59" w:rsidP="00494A59">
      <w:pPr>
        <w:rPr>
          <w:rFonts w:ascii="Arial" w:hAnsi="Arial" w:cs="Arial"/>
          <w:b/>
          <w:sz w:val="24"/>
        </w:rPr>
      </w:pPr>
      <w:r>
        <w:rPr>
          <w:rFonts w:ascii="Arial" w:hAnsi="Arial" w:cs="Arial"/>
          <w:b/>
          <w:color w:val="0000FF"/>
          <w:sz w:val="24"/>
        </w:rPr>
        <w:t>RP-243059</w:t>
      </w:r>
      <w:r>
        <w:rPr>
          <w:rFonts w:ascii="Arial" w:hAnsi="Arial" w:cs="Arial"/>
          <w:b/>
          <w:color w:val="0000FF"/>
          <w:sz w:val="24"/>
        </w:rPr>
        <w:tab/>
      </w:r>
      <w:r>
        <w:rPr>
          <w:rFonts w:ascii="Arial" w:hAnsi="Arial" w:cs="Arial"/>
          <w:b/>
          <w:sz w:val="24"/>
        </w:rPr>
        <w:t>RAN4 CRs to Maintenance for Closed WIs/SIs for REL-18 and earlier - Batch 37</w:t>
      </w:r>
    </w:p>
    <w:p w14:paraId="3A620C2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7999B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C2334" w14:textId="77777777" w:rsidR="00494A59" w:rsidRDefault="00494A59" w:rsidP="00494A59">
      <w:pPr>
        <w:rPr>
          <w:rFonts w:ascii="Arial" w:hAnsi="Arial" w:cs="Arial"/>
          <w:b/>
          <w:sz w:val="24"/>
        </w:rPr>
      </w:pPr>
      <w:r>
        <w:rPr>
          <w:rFonts w:ascii="Arial" w:hAnsi="Arial" w:cs="Arial"/>
          <w:b/>
          <w:color w:val="0000FF"/>
          <w:sz w:val="24"/>
        </w:rPr>
        <w:t>RP-243060</w:t>
      </w:r>
      <w:r>
        <w:rPr>
          <w:rFonts w:ascii="Arial" w:hAnsi="Arial" w:cs="Arial"/>
          <w:b/>
          <w:color w:val="0000FF"/>
          <w:sz w:val="24"/>
        </w:rPr>
        <w:tab/>
      </w:r>
      <w:r>
        <w:rPr>
          <w:rFonts w:ascii="Arial" w:hAnsi="Arial" w:cs="Arial"/>
          <w:b/>
          <w:sz w:val="24"/>
        </w:rPr>
        <w:t>RAN4 CRs to Maintenance for Closed WIs/SIs for REL-18 and earlier - Batch 38</w:t>
      </w:r>
    </w:p>
    <w:p w14:paraId="3EAF748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165BF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24B40" w14:textId="77777777" w:rsidR="00494A59" w:rsidRDefault="00494A59" w:rsidP="00494A59">
      <w:pPr>
        <w:rPr>
          <w:rFonts w:ascii="Arial" w:hAnsi="Arial" w:cs="Arial"/>
          <w:b/>
          <w:sz w:val="24"/>
        </w:rPr>
      </w:pPr>
      <w:r>
        <w:rPr>
          <w:rFonts w:ascii="Arial" w:hAnsi="Arial" w:cs="Arial"/>
          <w:b/>
          <w:color w:val="0000FF"/>
          <w:sz w:val="24"/>
        </w:rPr>
        <w:lastRenderedPageBreak/>
        <w:t>RP-243061</w:t>
      </w:r>
      <w:r>
        <w:rPr>
          <w:rFonts w:ascii="Arial" w:hAnsi="Arial" w:cs="Arial"/>
          <w:b/>
          <w:color w:val="0000FF"/>
          <w:sz w:val="24"/>
        </w:rPr>
        <w:tab/>
      </w:r>
      <w:r>
        <w:rPr>
          <w:rFonts w:ascii="Arial" w:hAnsi="Arial" w:cs="Arial"/>
          <w:b/>
          <w:sz w:val="24"/>
        </w:rPr>
        <w:t>RAN4 CRs to Maintenance for Closed WIs/SIs for REL-18 and earlier - Batch 39</w:t>
      </w:r>
    </w:p>
    <w:p w14:paraId="0E9DA54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DB46A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239AE" w14:textId="77777777" w:rsidR="00494A59" w:rsidRDefault="00494A59" w:rsidP="00494A59">
      <w:pPr>
        <w:rPr>
          <w:rFonts w:ascii="Arial" w:hAnsi="Arial" w:cs="Arial"/>
          <w:b/>
          <w:sz w:val="24"/>
        </w:rPr>
      </w:pPr>
      <w:r>
        <w:rPr>
          <w:rFonts w:ascii="Arial" w:hAnsi="Arial" w:cs="Arial"/>
          <w:b/>
          <w:color w:val="0000FF"/>
          <w:sz w:val="24"/>
        </w:rPr>
        <w:t>RP-243062</w:t>
      </w:r>
      <w:r>
        <w:rPr>
          <w:rFonts w:ascii="Arial" w:hAnsi="Arial" w:cs="Arial"/>
          <w:b/>
          <w:color w:val="0000FF"/>
          <w:sz w:val="24"/>
        </w:rPr>
        <w:tab/>
      </w:r>
      <w:r>
        <w:rPr>
          <w:rFonts w:ascii="Arial" w:hAnsi="Arial" w:cs="Arial"/>
          <w:b/>
          <w:sz w:val="24"/>
        </w:rPr>
        <w:t>RAN4 CRs to Maintenance for Closed WIs/SIs for REL-18 and earlier - Batch 40</w:t>
      </w:r>
    </w:p>
    <w:p w14:paraId="2CDB86D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CD12D5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53BC4" w14:textId="77777777" w:rsidR="00494A59" w:rsidRDefault="00494A59" w:rsidP="00494A59">
      <w:pPr>
        <w:rPr>
          <w:rFonts w:ascii="Arial" w:hAnsi="Arial" w:cs="Arial"/>
          <w:b/>
          <w:sz w:val="24"/>
        </w:rPr>
      </w:pPr>
      <w:r>
        <w:rPr>
          <w:rFonts w:ascii="Arial" w:hAnsi="Arial" w:cs="Arial"/>
          <w:b/>
          <w:color w:val="0000FF"/>
          <w:sz w:val="24"/>
        </w:rPr>
        <w:t>RP-243063</w:t>
      </w:r>
      <w:r>
        <w:rPr>
          <w:rFonts w:ascii="Arial" w:hAnsi="Arial" w:cs="Arial"/>
          <w:b/>
          <w:color w:val="0000FF"/>
          <w:sz w:val="24"/>
        </w:rPr>
        <w:tab/>
      </w:r>
      <w:r>
        <w:rPr>
          <w:rFonts w:ascii="Arial" w:hAnsi="Arial" w:cs="Arial"/>
          <w:b/>
          <w:sz w:val="24"/>
        </w:rPr>
        <w:t>RAN4 CRs to Maintenance for Closed WIs/SIs for REL-18 and earlier - Batch 41</w:t>
      </w:r>
    </w:p>
    <w:p w14:paraId="4C92D46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EB33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75BA7" w14:textId="77777777" w:rsidR="00494A59" w:rsidRDefault="00494A59" w:rsidP="00494A59">
      <w:pPr>
        <w:rPr>
          <w:rFonts w:ascii="Arial" w:hAnsi="Arial" w:cs="Arial"/>
          <w:b/>
          <w:sz w:val="24"/>
        </w:rPr>
      </w:pPr>
      <w:r>
        <w:rPr>
          <w:rFonts w:ascii="Arial" w:hAnsi="Arial" w:cs="Arial"/>
          <w:b/>
          <w:color w:val="0000FF"/>
          <w:sz w:val="24"/>
        </w:rPr>
        <w:t>RP-243064</w:t>
      </w:r>
      <w:r>
        <w:rPr>
          <w:rFonts w:ascii="Arial" w:hAnsi="Arial" w:cs="Arial"/>
          <w:b/>
          <w:color w:val="0000FF"/>
          <w:sz w:val="24"/>
        </w:rPr>
        <w:tab/>
      </w:r>
      <w:r>
        <w:rPr>
          <w:rFonts w:ascii="Arial" w:hAnsi="Arial" w:cs="Arial"/>
          <w:b/>
          <w:sz w:val="24"/>
        </w:rPr>
        <w:t>RAN4 CRs to Maintenance for Closed WIs/SIs for REL-18 and earlier - Batch 42</w:t>
      </w:r>
    </w:p>
    <w:p w14:paraId="7C23FDB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CA475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F2B2B" w14:textId="77777777" w:rsidR="00494A59" w:rsidRDefault="00494A59" w:rsidP="00494A59">
      <w:pPr>
        <w:rPr>
          <w:rFonts w:ascii="Arial" w:hAnsi="Arial" w:cs="Arial"/>
          <w:b/>
          <w:sz w:val="24"/>
        </w:rPr>
      </w:pPr>
      <w:r>
        <w:rPr>
          <w:rFonts w:ascii="Arial" w:hAnsi="Arial" w:cs="Arial"/>
          <w:b/>
          <w:color w:val="0000FF"/>
          <w:sz w:val="24"/>
        </w:rPr>
        <w:t>RP-243065</w:t>
      </w:r>
      <w:r>
        <w:rPr>
          <w:rFonts w:ascii="Arial" w:hAnsi="Arial" w:cs="Arial"/>
          <w:b/>
          <w:color w:val="0000FF"/>
          <w:sz w:val="24"/>
        </w:rPr>
        <w:tab/>
      </w:r>
      <w:r>
        <w:rPr>
          <w:rFonts w:ascii="Arial" w:hAnsi="Arial" w:cs="Arial"/>
          <w:b/>
          <w:sz w:val="24"/>
        </w:rPr>
        <w:t>RAN4 CRs to Maintenance for Closed WIs/SIs for REL-18 and earlier - Batch 43</w:t>
      </w:r>
    </w:p>
    <w:p w14:paraId="48C7FFA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A7FDF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5D095" w14:textId="77777777" w:rsidR="00494A59" w:rsidRDefault="00494A59" w:rsidP="00494A59">
      <w:pPr>
        <w:rPr>
          <w:rFonts w:ascii="Arial" w:hAnsi="Arial" w:cs="Arial"/>
          <w:b/>
          <w:sz w:val="24"/>
        </w:rPr>
      </w:pPr>
      <w:r>
        <w:rPr>
          <w:rFonts w:ascii="Arial" w:hAnsi="Arial" w:cs="Arial"/>
          <w:b/>
          <w:color w:val="0000FF"/>
          <w:sz w:val="24"/>
        </w:rPr>
        <w:t>RP-243066</w:t>
      </w:r>
      <w:r>
        <w:rPr>
          <w:rFonts w:ascii="Arial" w:hAnsi="Arial" w:cs="Arial"/>
          <w:b/>
          <w:color w:val="0000FF"/>
          <w:sz w:val="24"/>
        </w:rPr>
        <w:tab/>
      </w:r>
      <w:r>
        <w:rPr>
          <w:rFonts w:ascii="Arial" w:hAnsi="Arial" w:cs="Arial"/>
          <w:b/>
          <w:sz w:val="24"/>
        </w:rPr>
        <w:t>RAN4 CRs to Maintenance for Closed WIs/SIs for REL-18 and earlier - Batch 44</w:t>
      </w:r>
    </w:p>
    <w:p w14:paraId="5DDFA94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6E487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EA2C4" w14:textId="77777777" w:rsidR="00494A59" w:rsidRDefault="00494A59" w:rsidP="00494A59">
      <w:pPr>
        <w:rPr>
          <w:rFonts w:ascii="Arial" w:hAnsi="Arial" w:cs="Arial"/>
          <w:b/>
          <w:sz w:val="24"/>
        </w:rPr>
      </w:pPr>
      <w:r>
        <w:rPr>
          <w:rFonts w:ascii="Arial" w:hAnsi="Arial" w:cs="Arial"/>
          <w:b/>
          <w:color w:val="0000FF"/>
          <w:sz w:val="24"/>
        </w:rPr>
        <w:t>RP-243067</w:t>
      </w:r>
      <w:r>
        <w:rPr>
          <w:rFonts w:ascii="Arial" w:hAnsi="Arial" w:cs="Arial"/>
          <w:b/>
          <w:color w:val="0000FF"/>
          <w:sz w:val="24"/>
        </w:rPr>
        <w:tab/>
      </w:r>
      <w:r>
        <w:rPr>
          <w:rFonts w:ascii="Arial" w:hAnsi="Arial" w:cs="Arial"/>
          <w:b/>
          <w:sz w:val="24"/>
        </w:rPr>
        <w:t>RAN4 CRs to NR+LTE TEI17 – Batch 1</w:t>
      </w:r>
    </w:p>
    <w:p w14:paraId="1D17397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04FC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0D16C" w14:textId="77777777" w:rsidR="00494A59" w:rsidRDefault="00494A59" w:rsidP="00494A59">
      <w:pPr>
        <w:rPr>
          <w:rFonts w:ascii="Arial" w:hAnsi="Arial" w:cs="Arial"/>
          <w:b/>
          <w:sz w:val="24"/>
        </w:rPr>
      </w:pPr>
      <w:r>
        <w:rPr>
          <w:rFonts w:ascii="Arial" w:hAnsi="Arial" w:cs="Arial"/>
          <w:b/>
          <w:color w:val="0000FF"/>
          <w:sz w:val="24"/>
        </w:rPr>
        <w:t>RP-243068</w:t>
      </w:r>
      <w:r>
        <w:rPr>
          <w:rFonts w:ascii="Arial" w:hAnsi="Arial" w:cs="Arial"/>
          <w:b/>
          <w:color w:val="0000FF"/>
          <w:sz w:val="24"/>
        </w:rPr>
        <w:tab/>
      </w:r>
      <w:r>
        <w:rPr>
          <w:rFonts w:ascii="Arial" w:hAnsi="Arial" w:cs="Arial"/>
          <w:b/>
          <w:sz w:val="24"/>
        </w:rPr>
        <w:t>RAN4 CRs to NR+LTE TEI18 – Batch 2</w:t>
      </w:r>
    </w:p>
    <w:p w14:paraId="407EEAD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03DBF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ABD32" w14:textId="77777777" w:rsidR="00494A59" w:rsidRDefault="00494A59" w:rsidP="00494A59">
      <w:pPr>
        <w:rPr>
          <w:rFonts w:ascii="Arial" w:hAnsi="Arial" w:cs="Arial"/>
          <w:b/>
          <w:sz w:val="24"/>
        </w:rPr>
      </w:pPr>
      <w:r>
        <w:rPr>
          <w:rFonts w:ascii="Arial" w:hAnsi="Arial" w:cs="Arial"/>
          <w:b/>
          <w:color w:val="0000FF"/>
          <w:sz w:val="24"/>
        </w:rPr>
        <w:t>RP-243070</w:t>
      </w:r>
      <w:r>
        <w:rPr>
          <w:rFonts w:ascii="Arial" w:hAnsi="Arial" w:cs="Arial"/>
          <w:b/>
          <w:color w:val="0000FF"/>
          <w:sz w:val="24"/>
        </w:rPr>
        <w:tab/>
      </w:r>
      <w:r>
        <w:rPr>
          <w:rFonts w:ascii="Arial" w:hAnsi="Arial" w:cs="Arial"/>
          <w:b/>
          <w:sz w:val="24"/>
        </w:rPr>
        <w:t>RAN4 CRs to Maintenance for Closed WIs/SIs for REL-18 and earlier - Batch 45</w:t>
      </w:r>
    </w:p>
    <w:p w14:paraId="0FD8E38F" w14:textId="77777777" w:rsidR="00494A59" w:rsidRDefault="00494A59" w:rsidP="00494A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9EA7D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A84A0" w14:textId="77777777" w:rsidR="00494A59" w:rsidRDefault="00494A59" w:rsidP="00494A59">
      <w:pPr>
        <w:rPr>
          <w:rFonts w:ascii="Arial" w:hAnsi="Arial" w:cs="Arial"/>
          <w:b/>
          <w:sz w:val="24"/>
        </w:rPr>
      </w:pPr>
      <w:r>
        <w:rPr>
          <w:rFonts w:ascii="Arial" w:hAnsi="Arial" w:cs="Arial"/>
          <w:b/>
          <w:color w:val="0000FF"/>
          <w:sz w:val="24"/>
        </w:rPr>
        <w:t>RP-243023</w:t>
      </w:r>
      <w:r>
        <w:rPr>
          <w:rFonts w:ascii="Arial" w:hAnsi="Arial" w:cs="Arial"/>
          <w:b/>
          <w:color w:val="0000FF"/>
          <w:sz w:val="24"/>
        </w:rPr>
        <w:tab/>
      </w:r>
      <w:r>
        <w:rPr>
          <w:rFonts w:ascii="Arial" w:hAnsi="Arial" w:cs="Arial"/>
          <w:b/>
          <w:sz w:val="24"/>
        </w:rPr>
        <w:t>RAN4 CRs to Maintenance for Closed WIs/SIs for REL-18 and earlier - Batch 1</w:t>
      </w:r>
    </w:p>
    <w:p w14:paraId="7DDEE8E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9AE792" w14:textId="77777777" w:rsidR="00494A59" w:rsidRDefault="00494A59" w:rsidP="00494A59">
      <w:pPr>
        <w:rPr>
          <w:rFonts w:ascii="Arial" w:hAnsi="Arial" w:cs="Arial"/>
          <w:b/>
        </w:rPr>
      </w:pPr>
      <w:r>
        <w:rPr>
          <w:rFonts w:ascii="Arial" w:hAnsi="Arial" w:cs="Arial"/>
          <w:b/>
        </w:rPr>
        <w:t xml:space="preserve">Discussion: </w:t>
      </w:r>
    </w:p>
    <w:p w14:paraId="30B2C8A5" w14:textId="77777777" w:rsidR="00494A59" w:rsidRDefault="00494A59" w:rsidP="00494A59">
      <w:r>
        <w:t>OPPO: to R4-2420520 and R4-2420524:</w:t>
      </w:r>
    </w:p>
    <w:p w14:paraId="55C83E7A" w14:textId="77777777" w:rsidR="00494A59" w:rsidRDefault="00494A59" w:rsidP="00494A59">
      <w:r>
        <w:t>It was agreed in RAN4 WF (R4-2420525 WF on solution to enable HPUE max transmit power in DL CA) that the solutions for enabling HPUE with DL CA and UL 1CC need to consider the UE implementation impacts which are as below. Meanwhile there are still several open issues need to be further discussed in RAN4 like the signaling impacts, the corresponding requirements, update of the Pcmax, and update of clauses in clause 5.5A, etc. All these things needs to be agreed in a package and it is premature to only agree part of the CR but keep others open.</w:t>
      </w:r>
    </w:p>
    <w:p w14:paraId="7E11B4AB" w14:textId="77777777" w:rsidR="00494A59" w:rsidRDefault="00494A59" w:rsidP="00494A59">
      <w:r>
        <w:t>- UEs already on the market shall not be retested after the HPUE MSD is defined.</w:t>
      </w:r>
    </w:p>
    <w:p w14:paraId="084D08F9" w14:textId="77777777" w:rsidR="00494A59" w:rsidRDefault="00494A59" w:rsidP="00494A59">
      <w:r>
        <w:t xml:space="preserve">- </w:t>
      </w:r>
      <w:r>
        <w:tab/>
        <w:t>UEs already under design shall not be required to meet the HPUE MSD, i.e. a 6 month transition period shall be applied to the newly introduced requirements</w:t>
      </w:r>
    </w:p>
    <w:p w14:paraId="0E5DEDE2" w14:textId="77777777" w:rsidR="00494A59" w:rsidRDefault="00494A59" w:rsidP="00494A59">
      <w:r>
        <w:t>Therefore, we would like to flag these two CRs and further discuss them in a package.</w:t>
      </w:r>
    </w:p>
    <w:p w14:paraId="447BBE22" w14:textId="77777777" w:rsidR="00494A59" w:rsidRDefault="00494A59" w:rsidP="00494A59">
      <w:r>
        <w:t>RAN4 chair: CRs are ok now with approving LSout RP-243308</w:t>
      </w:r>
    </w:p>
    <w:p w14:paraId="5A39FFA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2B489" w14:textId="77777777" w:rsidR="00494A59" w:rsidRDefault="00494A59" w:rsidP="00494A59">
      <w:pPr>
        <w:rPr>
          <w:rFonts w:ascii="Arial" w:hAnsi="Arial" w:cs="Arial"/>
          <w:b/>
          <w:sz w:val="24"/>
        </w:rPr>
      </w:pPr>
      <w:r>
        <w:rPr>
          <w:rFonts w:ascii="Arial" w:hAnsi="Arial" w:cs="Arial"/>
          <w:b/>
          <w:color w:val="0000FF"/>
          <w:sz w:val="24"/>
        </w:rPr>
        <w:t>RP-242788</w:t>
      </w:r>
      <w:r>
        <w:rPr>
          <w:rFonts w:ascii="Arial" w:hAnsi="Arial" w:cs="Arial"/>
          <w:b/>
          <w:color w:val="0000FF"/>
          <w:sz w:val="24"/>
        </w:rPr>
        <w:tab/>
      </w:r>
      <w:r>
        <w:rPr>
          <w:rFonts w:ascii="Arial" w:hAnsi="Arial" w:cs="Arial"/>
          <w:b/>
          <w:sz w:val="24"/>
        </w:rPr>
        <w:t>RAN task on HPUE with 1UL and DL CA and draft LS to RAN5</w:t>
      </w:r>
    </w:p>
    <w:p w14:paraId="2EA4F56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 Huawei</w:t>
      </w:r>
    </w:p>
    <w:p w14:paraId="0967B0EA" w14:textId="77777777" w:rsidR="00494A59" w:rsidRDefault="00494A59" w:rsidP="00494A59">
      <w:pPr>
        <w:rPr>
          <w:rFonts w:ascii="Arial" w:hAnsi="Arial" w:cs="Arial"/>
          <w:b/>
        </w:rPr>
      </w:pPr>
      <w:r>
        <w:rPr>
          <w:rFonts w:ascii="Arial" w:hAnsi="Arial" w:cs="Arial"/>
          <w:b/>
        </w:rPr>
        <w:t xml:space="preserve">Discussion: </w:t>
      </w:r>
    </w:p>
    <w:p w14:paraId="69FAA678" w14:textId="77777777" w:rsidR="00494A59" w:rsidRDefault="00494A59" w:rsidP="00494A59">
      <w:r>
        <w:t>MCC: LSout must be requested in a separate RAN Tdocs</w:t>
      </w:r>
    </w:p>
    <w:p w14:paraId="4FD142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074AE" w14:textId="77777777" w:rsidR="00494A59" w:rsidRDefault="00494A59" w:rsidP="00494A59">
      <w:pPr>
        <w:rPr>
          <w:rFonts w:ascii="Arial" w:hAnsi="Arial" w:cs="Arial"/>
          <w:b/>
          <w:sz w:val="24"/>
        </w:rPr>
      </w:pPr>
      <w:r>
        <w:rPr>
          <w:rFonts w:ascii="Arial" w:hAnsi="Arial" w:cs="Arial"/>
          <w:b/>
          <w:color w:val="0000FF"/>
          <w:sz w:val="24"/>
        </w:rPr>
        <w:t>RP-243248</w:t>
      </w:r>
      <w:r>
        <w:rPr>
          <w:rFonts w:ascii="Arial" w:hAnsi="Arial" w:cs="Arial"/>
          <w:b/>
          <w:color w:val="0000FF"/>
          <w:sz w:val="24"/>
        </w:rPr>
        <w:tab/>
      </w:r>
      <w:r>
        <w:rPr>
          <w:rFonts w:ascii="Arial" w:hAnsi="Arial" w:cs="Arial"/>
          <w:b/>
          <w:sz w:val="24"/>
        </w:rPr>
        <w:t>Draft LS on HPUE MSD application for DL CA with 1UL CC (to: RAN5; cc: RAN4; contact: Oppo)</w:t>
      </w:r>
    </w:p>
    <w:p w14:paraId="6E890C1A"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RAN4</w:t>
      </w:r>
      <w:r>
        <w:rPr>
          <w:i/>
        </w:rPr>
        <w:br/>
      </w:r>
      <w:r>
        <w:rPr>
          <w:i/>
        </w:rPr>
        <w:tab/>
      </w:r>
      <w:r>
        <w:rPr>
          <w:i/>
        </w:rPr>
        <w:tab/>
      </w:r>
      <w:r>
        <w:rPr>
          <w:i/>
        </w:rPr>
        <w:tab/>
      </w:r>
      <w:r>
        <w:rPr>
          <w:i/>
        </w:rPr>
        <w:tab/>
      </w:r>
      <w:r>
        <w:rPr>
          <w:i/>
        </w:rPr>
        <w:tab/>
        <w:t>Source: OPPO, Huawei</w:t>
      </w:r>
    </w:p>
    <w:p w14:paraId="1AA239EF" w14:textId="77777777" w:rsidR="00494A59" w:rsidRDefault="00494A59" w:rsidP="00494A59">
      <w:pPr>
        <w:rPr>
          <w:rFonts w:ascii="Arial" w:hAnsi="Arial" w:cs="Arial"/>
          <w:b/>
        </w:rPr>
      </w:pPr>
      <w:r>
        <w:rPr>
          <w:rFonts w:ascii="Arial" w:hAnsi="Arial" w:cs="Arial"/>
          <w:b/>
        </w:rPr>
        <w:t xml:space="preserve">Abstract: </w:t>
      </w:r>
    </w:p>
    <w:p w14:paraId="5C953C4C" w14:textId="77777777" w:rsidR="00494A59" w:rsidRDefault="00494A59" w:rsidP="00494A59">
      <w:r>
        <w:t>related to RP-242788; late Tdoc allocation</w:t>
      </w:r>
    </w:p>
    <w:p w14:paraId="64370B78" w14:textId="77777777" w:rsidR="00494A59" w:rsidRDefault="00494A59" w:rsidP="00494A59">
      <w:pPr>
        <w:rPr>
          <w:rFonts w:ascii="Arial" w:hAnsi="Arial" w:cs="Arial"/>
          <w:b/>
        </w:rPr>
      </w:pPr>
      <w:r>
        <w:rPr>
          <w:rFonts w:ascii="Arial" w:hAnsi="Arial" w:cs="Arial"/>
          <w:b/>
        </w:rPr>
        <w:t xml:space="preserve">Discussion: </w:t>
      </w:r>
    </w:p>
    <w:p w14:paraId="2EBFEEF5" w14:textId="77777777" w:rsidR="00494A59" w:rsidRDefault="00494A59" w:rsidP="00494A59">
      <w:r>
        <w:t>RAN4 chair: there is still an ffs for this RAN task</w:t>
      </w:r>
    </w:p>
    <w:p w14:paraId="143F0A38" w14:textId="77777777" w:rsidR="00494A59" w:rsidRDefault="00494A59" w:rsidP="00494A59">
      <w:r>
        <w:t>OPPO: we flagged 2 RAN4 CRs in RP-243023 which are related to this</w:t>
      </w:r>
    </w:p>
    <w:p w14:paraId="5177B852" w14:textId="77777777" w:rsidR="00494A59" w:rsidRDefault="00494A59" w:rsidP="00494A59">
      <w:r>
        <w:t>MCC: Power_Limit_CA_DC-UEConTest was a REL-17 WI was already completed in Sep.23 so unclear about which WI you are talking here</w:t>
      </w:r>
    </w:p>
    <w:p w14:paraId="78E7018B" w14:textId="77777777" w:rsidR="00494A59" w:rsidRDefault="00494A59" w:rsidP="00494A59">
      <w:r>
        <w:t>OPPO: is actually new functionality that we would add based on the RAN task</w:t>
      </w:r>
    </w:p>
    <w:p w14:paraId="513336F1" w14:textId="77777777" w:rsidR="00494A59" w:rsidRDefault="00494A59" w:rsidP="00494A59">
      <w:r>
        <w:t>RAN chair: suggests to clarify the situation offline and come back</w:t>
      </w:r>
    </w:p>
    <w:p w14:paraId="34CFA8B9"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RP-243303</w:t>
      </w:r>
      <w:r>
        <w:rPr>
          <w:color w:val="993300"/>
          <w:u w:val="single"/>
        </w:rPr>
        <w:t>.</w:t>
      </w:r>
    </w:p>
    <w:p w14:paraId="1D888DA3" w14:textId="77777777" w:rsidR="00494A59" w:rsidRDefault="00494A59" w:rsidP="00494A59">
      <w:pPr>
        <w:rPr>
          <w:rFonts w:ascii="Arial" w:hAnsi="Arial" w:cs="Arial"/>
          <w:b/>
          <w:sz w:val="24"/>
        </w:rPr>
      </w:pPr>
      <w:r>
        <w:rPr>
          <w:rFonts w:ascii="Arial" w:hAnsi="Arial" w:cs="Arial"/>
          <w:b/>
          <w:color w:val="0000FF"/>
          <w:sz w:val="24"/>
        </w:rPr>
        <w:t>RP-243303</w:t>
      </w:r>
      <w:r>
        <w:rPr>
          <w:rFonts w:ascii="Arial" w:hAnsi="Arial" w:cs="Arial"/>
          <w:b/>
          <w:color w:val="0000FF"/>
          <w:sz w:val="24"/>
        </w:rPr>
        <w:tab/>
      </w:r>
      <w:r>
        <w:rPr>
          <w:rFonts w:ascii="Arial" w:hAnsi="Arial" w:cs="Arial"/>
          <w:b/>
          <w:sz w:val="24"/>
        </w:rPr>
        <w:t>Draft LS on HPUE MSD application for DL CA with 1UL CC (to: RAN5; cc: RAN4; contact: Oppo)</w:t>
      </w:r>
    </w:p>
    <w:p w14:paraId="1AAE642F"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RAN4</w:t>
      </w:r>
      <w:r>
        <w:rPr>
          <w:i/>
        </w:rPr>
        <w:br/>
      </w:r>
      <w:r>
        <w:rPr>
          <w:i/>
        </w:rPr>
        <w:tab/>
      </w:r>
      <w:r>
        <w:rPr>
          <w:i/>
        </w:rPr>
        <w:tab/>
      </w:r>
      <w:r>
        <w:rPr>
          <w:i/>
        </w:rPr>
        <w:tab/>
      </w:r>
      <w:r>
        <w:rPr>
          <w:i/>
        </w:rPr>
        <w:tab/>
      </w:r>
      <w:r>
        <w:rPr>
          <w:i/>
        </w:rPr>
        <w:tab/>
        <w:t>Source: OPPO, Huawei</w:t>
      </w:r>
    </w:p>
    <w:p w14:paraId="2F461ADE" w14:textId="77777777" w:rsidR="00494A59" w:rsidRDefault="00494A59" w:rsidP="00494A59">
      <w:pPr>
        <w:rPr>
          <w:color w:val="808080"/>
        </w:rPr>
      </w:pPr>
      <w:r>
        <w:rPr>
          <w:color w:val="808080"/>
        </w:rPr>
        <w:t>(Replaces RP-243248)</w:t>
      </w:r>
    </w:p>
    <w:p w14:paraId="2F818E8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RP-243308</w:t>
      </w:r>
      <w:r>
        <w:rPr>
          <w:color w:val="993300"/>
          <w:u w:val="single"/>
        </w:rPr>
        <w:t>.</w:t>
      </w:r>
    </w:p>
    <w:p w14:paraId="18462072" w14:textId="77777777" w:rsidR="00494A59" w:rsidRDefault="00494A59" w:rsidP="00494A59">
      <w:pPr>
        <w:rPr>
          <w:rFonts w:ascii="Arial" w:hAnsi="Arial" w:cs="Arial"/>
          <w:b/>
          <w:sz w:val="24"/>
        </w:rPr>
      </w:pPr>
      <w:r>
        <w:rPr>
          <w:rFonts w:ascii="Arial" w:hAnsi="Arial" w:cs="Arial"/>
          <w:b/>
          <w:color w:val="0000FF"/>
          <w:sz w:val="24"/>
        </w:rPr>
        <w:t>RP-243308</w:t>
      </w:r>
      <w:r>
        <w:rPr>
          <w:rFonts w:ascii="Arial" w:hAnsi="Arial" w:cs="Arial"/>
          <w:b/>
          <w:color w:val="0000FF"/>
          <w:sz w:val="24"/>
        </w:rPr>
        <w:tab/>
      </w:r>
      <w:r>
        <w:rPr>
          <w:rFonts w:ascii="Arial" w:hAnsi="Arial" w:cs="Arial"/>
          <w:b/>
          <w:sz w:val="24"/>
        </w:rPr>
        <w:t>LS on HPUE MSD application for DL CA with 1UL CC (to: RAN5; cc: RAN4; contact: Oppo)</w:t>
      </w:r>
    </w:p>
    <w:p w14:paraId="555786D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RAN4</w:t>
      </w:r>
      <w:r>
        <w:rPr>
          <w:i/>
        </w:rPr>
        <w:br/>
      </w:r>
      <w:r>
        <w:rPr>
          <w:i/>
        </w:rPr>
        <w:tab/>
      </w:r>
      <w:r>
        <w:rPr>
          <w:i/>
        </w:rPr>
        <w:tab/>
      </w:r>
      <w:r>
        <w:rPr>
          <w:i/>
        </w:rPr>
        <w:tab/>
      </w:r>
      <w:r>
        <w:rPr>
          <w:i/>
        </w:rPr>
        <w:tab/>
      </w:r>
      <w:r>
        <w:rPr>
          <w:i/>
        </w:rPr>
        <w:tab/>
        <w:t>Source: RAN</w:t>
      </w:r>
    </w:p>
    <w:p w14:paraId="19DD90C6" w14:textId="77777777" w:rsidR="00494A59" w:rsidRDefault="00494A59" w:rsidP="00494A59">
      <w:pPr>
        <w:rPr>
          <w:color w:val="808080"/>
        </w:rPr>
      </w:pPr>
      <w:r>
        <w:rPr>
          <w:color w:val="808080"/>
        </w:rPr>
        <w:t>(Replaces RP-243303)</w:t>
      </w:r>
    </w:p>
    <w:p w14:paraId="6407B02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DB92A" w14:textId="77777777" w:rsidR="00494A59" w:rsidRDefault="00494A59" w:rsidP="00494A59">
      <w:pPr>
        <w:rPr>
          <w:rFonts w:ascii="Arial" w:hAnsi="Arial" w:cs="Arial"/>
          <w:b/>
          <w:sz w:val="24"/>
        </w:rPr>
      </w:pPr>
      <w:r>
        <w:rPr>
          <w:rFonts w:ascii="Arial" w:hAnsi="Arial" w:cs="Arial"/>
          <w:b/>
          <w:color w:val="0000FF"/>
          <w:sz w:val="24"/>
        </w:rPr>
        <w:t>RP-242726</w:t>
      </w:r>
      <w:r>
        <w:rPr>
          <w:rFonts w:ascii="Arial" w:hAnsi="Arial" w:cs="Arial"/>
          <w:b/>
          <w:color w:val="0000FF"/>
          <w:sz w:val="24"/>
        </w:rPr>
        <w:tab/>
      </w:r>
      <w:r>
        <w:rPr>
          <w:rFonts w:ascii="Arial" w:hAnsi="Arial" w:cs="Arial"/>
          <w:b/>
          <w:sz w:val="24"/>
        </w:rPr>
        <w:t>CR Pack on TEI8_Test</w:t>
      </w:r>
    </w:p>
    <w:p w14:paraId="41B5307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100AA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5C44C" w14:textId="77777777" w:rsidR="00494A59" w:rsidRDefault="00494A59" w:rsidP="00494A59">
      <w:pPr>
        <w:rPr>
          <w:rFonts w:ascii="Arial" w:hAnsi="Arial" w:cs="Arial"/>
          <w:b/>
          <w:sz w:val="24"/>
        </w:rPr>
      </w:pPr>
      <w:r>
        <w:rPr>
          <w:rFonts w:ascii="Arial" w:hAnsi="Arial" w:cs="Arial"/>
          <w:b/>
          <w:color w:val="0000FF"/>
          <w:sz w:val="24"/>
        </w:rPr>
        <w:t>RP-242727</w:t>
      </w:r>
      <w:r>
        <w:rPr>
          <w:rFonts w:ascii="Arial" w:hAnsi="Arial" w:cs="Arial"/>
          <w:b/>
          <w:color w:val="0000FF"/>
          <w:sz w:val="24"/>
        </w:rPr>
        <w:tab/>
      </w:r>
      <w:r>
        <w:rPr>
          <w:rFonts w:ascii="Arial" w:hAnsi="Arial" w:cs="Arial"/>
          <w:b/>
          <w:sz w:val="24"/>
        </w:rPr>
        <w:t>CR Pack on TEI9_Test</w:t>
      </w:r>
    </w:p>
    <w:p w14:paraId="11F8555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EF2AF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F6A2B" w14:textId="77777777" w:rsidR="00494A59" w:rsidRDefault="00494A59" w:rsidP="00494A59">
      <w:pPr>
        <w:rPr>
          <w:rFonts w:ascii="Arial" w:hAnsi="Arial" w:cs="Arial"/>
          <w:b/>
          <w:sz w:val="24"/>
        </w:rPr>
      </w:pPr>
      <w:r>
        <w:rPr>
          <w:rFonts w:ascii="Arial" w:hAnsi="Arial" w:cs="Arial"/>
          <w:b/>
          <w:color w:val="0000FF"/>
          <w:sz w:val="24"/>
        </w:rPr>
        <w:t>RP-242728</w:t>
      </w:r>
      <w:r>
        <w:rPr>
          <w:rFonts w:ascii="Arial" w:hAnsi="Arial" w:cs="Arial"/>
          <w:b/>
          <w:color w:val="0000FF"/>
          <w:sz w:val="24"/>
        </w:rPr>
        <w:tab/>
      </w:r>
      <w:r>
        <w:rPr>
          <w:rFonts w:ascii="Arial" w:hAnsi="Arial" w:cs="Arial"/>
          <w:b/>
          <w:sz w:val="24"/>
        </w:rPr>
        <w:t>CR Pack on TEI10_Test</w:t>
      </w:r>
    </w:p>
    <w:p w14:paraId="59A8CEF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1876F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84257" w14:textId="77777777" w:rsidR="00494A59" w:rsidRDefault="00494A59" w:rsidP="00494A59">
      <w:pPr>
        <w:rPr>
          <w:rFonts w:ascii="Arial" w:hAnsi="Arial" w:cs="Arial"/>
          <w:b/>
          <w:sz w:val="24"/>
        </w:rPr>
      </w:pPr>
      <w:r>
        <w:rPr>
          <w:rFonts w:ascii="Arial" w:hAnsi="Arial" w:cs="Arial"/>
          <w:b/>
          <w:color w:val="0000FF"/>
          <w:sz w:val="24"/>
        </w:rPr>
        <w:t>RP-242729</w:t>
      </w:r>
      <w:r>
        <w:rPr>
          <w:rFonts w:ascii="Arial" w:hAnsi="Arial" w:cs="Arial"/>
          <w:b/>
          <w:color w:val="0000FF"/>
          <w:sz w:val="24"/>
        </w:rPr>
        <w:tab/>
      </w:r>
      <w:r>
        <w:rPr>
          <w:rFonts w:ascii="Arial" w:hAnsi="Arial" w:cs="Arial"/>
          <w:b/>
          <w:sz w:val="24"/>
        </w:rPr>
        <w:t>CR Pack on TEI12_Test</w:t>
      </w:r>
    </w:p>
    <w:p w14:paraId="1935B2F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1F596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60D61" w14:textId="77777777" w:rsidR="00494A59" w:rsidRDefault="00494A59" w:rsidP="00494A59">
      <w:pPr>
        <w:rPr>
          <w:rFonts w:ascii="Arial" w:hAnsi="Arial" w:cs="Arial"/>
          <w:b/>
          <w:sz w:val="24"/>
        </w:rPr>
      </w:pPr>
      <w:r>
        <w:rPr>
          <w:rFonts w:ascii="Arial" w:hAnsi="Arial" w:cs="Arial"/>
          <w:b/>
          <w:color w:val="0000FF"/>
          <w:sz w:val="24"/>
        </w:rPr>
        <w:t>RP-242730</w:t>
      </w:r>
      <w:r>
        <w:rPr>
          <w:rFonts w:ascii="Arial" w:hAnsi="Arial" w:cs="Arial"/>
          <w:b/>
          <w:color w:val="0000FF"/>
          <w:sz w:val="24"/>
        </w:rPr>
        <w:tab/>
      </w:r>
      <w:r>
        <w:rPr>
          <w:rFonts w:ascii="Arial" w:hAnsi="Arial" w:cs="Arial"/>
          <w:b/>
          <w:sz w:val="24"/>
        </w:rPr>
        <w:t>CR Pack on TEI13_Test</w:t>
      </w:r>
    </w:p>
    <w:p w14:paraId="782BFBD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69F48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77F97" w14:textId="77777777" w:rsidR="00494A59" w:rsidRDefault="00494A59" w:rsidP="00494A59">
      <w:pPr>
        <w:rPr>
          <w:rFonts w:ascii="Arial" w:hAnsi="Arial" w:cs="Arial"/>
          <w:b/>
          <w:sz w:val="24"/>
        </w:rPr>
      </w:pPr>
      <w:r>
        <w:rPr>
          <w:rFonts w:ascii="Arial" w:hAnsi="Arial" w:cs="Arial"/>
          <w:b/>
          <w:color w:val="0000FF"/>
          <w:sz w:val="24"/>
        </w:rPr>
        <w:t>RP-242731</w:t>
      </w:r>
      <w:r>
        <w:rPr>
          <w:rFonts w:ascii="Arial" w:hAnsi="Arial" w:cs="Arial"/>
          <w:b/>
          <w:color w:val="0000FF"/>
          <w:sz w:val="24"/>
        </w:rPr>
        <w:tab/>
      </w:r>
      <w:r>
        <w:rPr>
          <w:rFonts w:ascii="Arial" w:hAnsi="Arial" w:cs="Arial"/>
          <w:b/>
          <w:sz w:val="24"/>
        </w:rPr>
        <w:t>CR Pack on TEI14_Test</w:t>
      </w:r>
    </w:p>
    <w:p w14:paraId="2F46B0C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F9865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441C1" w14:textId="77777777" w:rsidR="00494A59" w:rsidRDefault="00494A59" w:rsidP="00494A59">
      <w:pPr>
        <w:rPr>
          <w:rFonts w:ascii="Arial" w:hAnsi="Arial" w:cs="Arial"/>
          <w:b/>
          <w:sz w:val="24"/>
        </w:rPr>
      </w:pPr>
      <w:r>
        <w:rPr>
          <w:rFonts w:ascii="Arial" w:hAnsi="Arial" w:cs="Arial"/>
          <w:b/>
          <w:color w:val="0000FF"/>
          <w:sz w:val="24"/>
        </w:rPr>
        <w:lastRenderedPageBreak/>
        <w:t>RP-242732</w:t>
      </w:r>
      <w:r>
        <w:rPr>
          <w:rFonts w:ascii="Arial" w:hAnsi="Arial" w:cs="Arial"/>
          <w:b/>
          <w:color w:val="0000FF"/>
          <w:sz w:val="24"/>
        </w:rPr>
        <w:tab/>
      </w:r>
      <w:r>
        <w:rPr>
          <w:rFonts w:ascii="Arial" w:hAnsi="Arial" w:cs="Arial"/>
          <w:b/>
          <w:sz w:val="24"/>
        </w:rPr>
        <w:t>CR Pack on TEI15_Test - Pack 1/7</w:t>
      </w:r>
    </w:p>
    <w:p w14:paraId="087B43C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E4321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34FEF" w14:textId="77777777" w:rsidR="00494A59" w:rsidRDefault="00494A59" w:rsidP="00494A59">
      <w:pPr>
        <w:rPr>
          <w:rFonts w:ascii="Arial" w:hAnsi="Arial" w:cs="Arial"/>
          <w:b/>
          <w:sz w:val="24"/>
        </w:rPr>
      </w:pPr>
      <w:r>
        <w:rPr>
          <w:rFonts w:ascii="Arial" w:hAnsi="Arial" w:cs="Arial"/>
          <w:b/>
          <w:color w:val="0000FF"/>
          <w:sz w:val="24"/>
        </w:rPr>
        <w:t>RP-242733</w:t>
      </w:r>
      <w:r>
        <w:rPr>
          <w:rFonts w:ascii="Arial" w:hAnsi="Arial" w:cs="Arial"/>
          <w:b/>
          <w:color w:val="0000FF"/>
          <w:sz w:val="24"/>
        </w:rPr>
        <w:tab/>
      </w:r>
      <w:r>
        <w:rPr>
          <w:rFonts w:ascii="Arial" w:hAnsi="Arial" w:cs="Arial"/>
          <w:b/>
          <w:sz w:val="24"/>
        </w:rPr>
        <w:t>CR Pack on TEI15_Test - Pack 2/7</w:t>
      </w:r>
    </w:p>
    <w:p w14:paraId="08FE761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052A5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65194" w14:textId="77777777" w:rsidR="00494A59" w:rsidRDefault="00494A59" w:rsidP="00494A59">
      <w:pPr>
        <w:rPr>
          <w:rFonts w:ascii="Arial" w:hAnsi="Arial" w:cs="Arial"/>
          <w:b/>
          <w:sz w:val="24"/>
        </w:rPr>
      </w:pPr>
      <w:r>
        <w:rPr>
          <w:rFonts w:ascii="Arial" w:hAnsi="Arial" w:cs="Arial"/>
          <w:b/>
          <w:color w:val="0000FF"/>
          <w:sz w:val="24"/>
        </w:rPr>
        <w:t>RP-242734</w:t>
      </w:r>
      <w:r>
        <w:rPr>
          <w:rFonts w:ascii="Arial" w:hAnsi="Arial" w:cs="Arial"/>
          <w:b/>
          <w:color w:val="0000FF"/>
          <w:sz w:val="24"/>
        </w:rPr>
        <w:tab/>
      </w:r>
      <w:r>
        <w:rPr>
          <w:rFonts w:ascii="Arial" w:hAnsi="Arial" w:cs="Arial"/>
          <w:b/>
          <w:sz w:val="24"/>
        </w:rPr>
        <w:t>CR Pack on TEI15_Test - Pack 3/7</w:t>
      </w:r>
    </w:p>
    <w:p w14:paraId="08E46BE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0CBEF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78E42" w14:textId="77777777" w:rsidR="00494A59" w:rsidRDefault="00494A59" w:rsidP="00494A59">
      <w:pPr>
        <w:rPr>
          <w:rFonts w:ascii="Arial" w:hAnsi="Arial" w:cs="Arial"/>
          <w:b/>
          <w:sz w:val="24"/>
        </w:rPr>
      </w:pPr>
      <w:r>
        <w:rPr>
          <w:rFonts w:ascii="Arial" w:hAnsi="Arial" w:cs="Arial"/>
          <w:b/>
          <w:color w:val="0000FF"/>
          <w:sz w:val="24"/>
        </w:rPr>
        <w:t>RP-242735</w:t>
      </w:r>
      <w:r>
        <w:rPr>
          <w:rFonts w:ascii="Arial" w:hAnsi="Arial" w:cs="Arial"/>
          <w:b/>
          <w:color w:val="0000FF"/>
          <w:sz w:val="24"/>
        </w:rPr>
        <w:tab/>
      </w:r>
      <w:r>
        <w:rPr>
          <w:rFonts w:ascii="Arial" w:hAnsi="Arial" w:cs="Arial"/>
          <w:b/>
          <w:sz w:val="24"/>
        </w:rPr>
        <w:t>CR Pack on TEI15_Test - Pack 4/7</w:t>
      </w:r>
    </w:p>
    <w:p w14:paraId="5EE9431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C0477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16B5B" w14:textId="77777777" w:rsidR="00494A59" w:rsidRDefault="00494A59" w:rsidP="00494A59">
      <w:pPr>
        <w:rPr>
          <w:rFonts w:ascii="Arial" w:hAnsi="Arial" w:cs="Arial"/>
          <w:b/>
          <w:sz w:val="24"/>
        </w:rPr>
      </w:pPr>
      <w:r>
        <w:rPr>
          <w:rFonts w:ascii="Arial" w:hAnsi="Arial" w:cs="Arial"/>
          <w:b/>
          <w:color w:val="0000FF"/>
          <w:sz w:val="24"/>
        </w:rPr>
        <w:t>RP-242736</w:t>
      </w:r>
      <w:r>
        <w:rPr>
          <w:rFonts w:ascii="Arial" w:hAnsi="Arial" w:cs="Arial"/>
          <w:b/>
          <w:color w:val="0000FF"/>
          <w:sz w:val="24"/>
        </w:rPr>
        <w:tab/>
      </w:r>
      <w:r>
        <w:rPr>
          <w:rFonts w:ascii="Arial" w:hAnsi="Arial" w:cs="Arial"/>
          <w:b/>
          <w:sz w:val="24"/>
        </w:rPr>
        <w:t>CR Pack on TEI15_Test - Pack 5/7</w:t>
      </w:r>
    </w:p>
    <w:p w14:paraId="7C00497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0F380B" w14:textId="77777777" w:rsidR="00494A59" w:rsidRDefault="00494A59" w:rsidP="00494A59">
      <w:pPr>
        <w:rPr>
          <w:rFonts w:ascii="Arial" w:hAnsi="Arial" w:cs="Arial"/>
          <w:b/>
        </w:rPr>
      </w:pPr>
      <w:r>
        <w:rPr>
          <w:rFonts w:ascii="Arial" w:hAnsi="Arial" w:cs="Arial"/>
          <w:b/>
        </w:rPr>
        <w:t xml:space="preserve">Discussion: </w:t>
      </w:r>
    </w:p>
    <w:p w14:paraId="0CE5C15C" w14:textId="77777777" w:rsidR="00494A59" w:rsidRDefault="00494A59" w:rsidP="00494A59">
      <w:r>
        <w:t>RAN5 chair (Motorola Mobility): TF160 identified a critical error in RAN5#105 agreed CR R5-247556 during the TTCN implementation phase late last week. CR owner (MediaTek) accepted TF160 findings and agreed to not to seek approval of R5-247556 in an email posted on RAN5 reflector today (9 Dec Mon). RAN5 made the decision to formally request RAN not to approve RAN5#105 Agreed CR R5-247556 included in CR Pack RP-242736</w:t>
      </w:r>
    </w:p>
    <w:p w14:paraId="6537A536" w14:textId="77777777" w:rsidR="00494A59" w:rsidRDefault="00494A59" w:rsidP="00494A59">
      <w:r>
        <w:t>conclusion: all CRs of RP-242736 are approved except</w:t>
      </w:r>
    </w:p>
    <w:p w14:paraId="22C9EAB3" w14:textId="77777777" w:rsidR="00494A59" w:rsidRDefault="00494A59" w:rsidP="00494A59">
      <w:r>
        <w:t>R5-247556 which is not pursued</w:t>
      </w:r>
    </w:p>
    <w:p w14:paraId="373DA5F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3143BB6" w14:textId="77777777" w:rsidR="00494A59" w:rsidRDefault="00494A59" w:rsidP="00494A59">
      <w:pPr>
        <w:rPr>
          <w:rFonts w:ascii="Arial" w:hAnsi="Arial" w:cs="Arial"/>
          <w:b/>
          <w:sz w:val="24"/>
        </w:rPr>
      </w:pPr>
      <w:r>
        <w:rPr>
          <w:rFonts w:ascii="Arial" w:hAnsi="Arial" w:cs="Arial"/>
          <w:b/>
          <w:color w:val="0000FF"/>
          <w:sz w:val="24"/>
        </w:rPr>
        <w:t>RP-242737</w:t>
      </w:r>
      <w:r>
        <w:rPr>
          <w:rFonts w:ascii="Arial" w:hAnsi="Arial" w:cs="Arial"/>
          <w:b/>
          <w:color w:val="0000FF"/>
          <w:sz w:val="24"/>
        </w:rPr>
        <w:tab/>
      </w:r>
      <w:r>
        <w:rPr>
          <w:rFonts w:ascii="Arial" w:hAnsi="Arial" w:cs="Arial"/>
          <w:b/>
          <w:sz w:val="24"/>
        </w:rPr>
        <w:t>CR Pack on TEI15_Test - Pack 6/7</w:t>
      </w:r>
    </w:p>
    <w:p w14:paraId="4A43863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7FCDC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74708" w14:textId="77777777" w:rsidR="00494A59" w:rsidRDefault="00494A59" w:rsidP="00494A59">
      <w:pPr>
        <w:rPr>
          <w:rFonts w:ascii="Arial" w:hAnsi="Arial" w:cs="Arial"/>
          <w:b/>
          <w:sz w:val="24"/>
        </w:rPr>
      </w:pPr>
      <w:r>
        <w:rPr>
          <w:rFonts w:ascii="Arial" w:hAnsi="Arial" w:cs="Arial"/>
          <w:b/>
          <w:color w:val="0000FF"/>
          <w:sz w:val="24"/>
        </w:rPr>
        <w:t>RP-242738</w:t>
      </w:r>
      <w:r>
        <w:rPr>
          <w:rFonts w:ascii="Arial" w:hAnsi="Arial" w:cs="Arial"/>
          <w:b/>
          <w:color w:val="0000FF"/>
          <w:sz w:val="24"/>
        </w:rPr>
        <w:tab/>
      </w:r>
      <w:r>
        <w:rPr>
          <w:rFonts w:ascii="Arial" w:hAnsi="Arial" w:cs="Arial"/>
          <w:b/>
          <w:sz w:val="24"/>
        </w:rPr>
        <w:t>CR Pack on TEI15_Test - Pack 7/7</w:t>
      </w:r>
    </w:p>
    <w:p w14:paraId="5F3CC6A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9E298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CA5C5" w14:textId="77777777" w:rsidR="00494A59" w:rsidRDefault="00494A59" w:rsidP="00494A59">
      <w:pPr>
        <w:rPr>
          <w:rFonts w:ascii="Arial" w:hAnsi="Arial" w:cs="Arial"/>
          <w:b/>
          <w:sz w:val="24"/>
        </w:rPr>
      </w:pPr>
      <w:r>
        <w:rPr>
          <w:rFonts w:ascii="Arial" w:hAnsi="Arial" w:cs="Arial"/>
          <w:b/>
          <w:color w:val="0000FF"/>
          <w:sz w:val="24"/>
        </w:rPr>
        <w:t>RP-242739</w:t>
      </w:r>
      <w:r>
        <w:rPr>
          <w:rFonts w:ascii="Arial" w:hAnsi="Arial" w:cs="Arial"/>
          <w:b/>
          <w:color w:val="0000FF"/>
          <w:sz w:val="24"/>
        </w:rPr>
        <w:tab/>
      </w:r>
      <w:r>
        <w:rPr>
          <w:rFonts w:ascii="Arial" w:hAnsi="Arial" w:cs="Arial"/>
          <w:b/>
          <w:sz w:val="24"/>
        </w:rPr>
        <w:t>CR Pack on TEI16_Test - Pack 1/3</w:t>
      </w:r>
    </w:p>
    <w:p w14:paraId="11603C1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EE7A8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E5E29" w14:textId="77777777" w:rsidR="00494A59" w:rsidRDefault="00494A59" w:rsidP="00494A59">
      <w:pPr>
        <w:rPr>
          <w:rFonts w:ascii="Arial" w:hAnsi="Arial" w:cs="Arial"/>
          <w:b/>
          <w:sz w:val="24"/>
        </w:rPr>
      </w:pPr>
      <w:r>
        <w:rPr>
          <w:rFonts w:ascii="Arial" w:hAnsi="Arial" w:cs="Arial"/>
          <w:b/>
          <w:color w:val="0000FF"/>
          <w:sz w:val="24"/>
        </w:rPr>
        <w:lastRenderedPageBreak/>
        <w:t>RP-242740</w:t>
      </w:r>
      <w:r>
        <w:rPr>
          <w:rFonts w:ascii="Arial" w:hAnsi="Arial" w:cs="Arial"/>
          <w:b/>
          <w:color w:val="0000FF"/>
          <w:sz w:val="24"/>
        </w:rPr>
        <w:tab/>
      </w:r>
      <w:r>
        <w:rPr>
          <w:rFonts w:ascii="Arial" w:hAnsi="Arial" w:cs="Arial"/>
          <w:b/>
          <w:sz w:val="24"/>
        </w:rPr>
        <w:t>CR Pack on TEI16_Test - Pack 2/3</w:t>
      </w:r>
    </w:p>
    <w:p w14:paraId="13CF26A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0BCE9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1F1A5" w14:textId="77777777" w:rsidR="00494A59" w:rsidRDefault="00494A59" w:rsidP="00494A59">
      <w:pPr>
        <w:rPr>
          <w:rFonts w:ascii="Arial" w:hAnsi="Arial" w:cs="Arial"/>
          <w:b/>
          <w:sz w:val="24"/>
        </w:rPr>
      </w:pPr>
      <w:r>
        <w:rPr>
          <w:rFonts w:ascii="Arial" w:hAnsi="Arial" w:cs="Arial"/>
          <w:b/>
          <w:color w:val="0000FF"/>
          <w:sz w:val="24"/>
        </w:rPr>
        <w:t>RP-242741</w:t>
      </w:r>
      <w:r>
        <w:rPr>
          <w:rFonts w:ascii="Arial" w:hAnsi="Arial" w:cs="Arial"/>
          <w:b/>
          <w:color w:val="0000FF"/>
          <w:sz w:val="24"/>
        </w:rPr>
        <w:tab/>
      </w:r>
      <w:r>
        <w:rPr>
          <w:rFonts w:ascii="Arial" w:hAnsi="Arial" w:cs="Arial"/>
          <w:b/>
          <w:sz w:val="24"/>
        </w:rPr>
        <w:t>CR Pack on TEI16_Test - Pack 3/3</w:t>
      </w:r>
    </w:p>
    <w:p w14:paraId="7A9FF88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0ECFC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5D2B1" w14:textId="77777777" w:rsidR="00494A59" w:rsidRDefault="00494A59" w:rsidP="00494A59">
      <w:pPr>
        <w:rPr>
          <w:rFonts w:ascii="Arial" w:hAnsi="Arial" w:cs="Arial"/>
          <w:b/>
          <w:sz w:val="24"/>
        </w:rPr>
      </w:pPr>
      <w:r>
        <w:rPr>
          <w:rFonts w:ascii="Arial" w:hAnsi="Arial" w:cs="Arial"/>
          <w:b/>
          <w:color w:val="0000FF"/>
          <w:sz w:val="24"/>
        </w:rPr>
        <w:t>RP-242742</w:t>
      </w:r>
      <w:r>
        <w:rPr>
          <w:rFonts w:ascii="Arial" w:hAnsi="Arial" w:cs="Arial"/>
          <w:b/>
          <w:color w:val="0000FF"/>
          <w:sz w:val="24"/>
        </w:rPr>
        <w:tab/>
      </w:r>
      <w:r>
        <w:rPr>
          <w:rFonts w:ascii="Arial" w:hAnsi="Arial" w:cs="Arial"/>
          <w:b/>
          <w:sz w:val="24"/>
        </w:rPr>
        <w:t>CR Pack on TEI17_Test - Pack 1/6</w:t>
      </w:r>
    </w:p>
    <w:p w14:paraId="4EB0C27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222EB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7259B" w14:textId="77777777" w:rsidR="00494A59" w:rsidRDefault="00494A59" w:rsidP="00494A59">
      <w:pPr>
        <w:rPr>
          <w:rFonts w:ascii="Arial" w:hAnsi="Arial" w:cs="Arial"/>
          <w:b/>
          <w:sz w:val="24"/>
        </w:rPr>
      </w:pPr>
      <w:r>
        <w:rPr>
          <w:rFonts w:ascii="Arial" w:hAnsi="Arial" w:cs="Arial"/>
          <w:b/>
          <w:color w:val="0000FF"/>
          <w:sz w:val="24"/>
        </w:rPr>
        <w:t>RP-242743</w:t>
      </w:r>
      <w:r>
        <w:rPr>
          <w:rFonts w:ascii="Arial" w:hAnsi="Arial" w:cs="Arial"/>
          <w:b/>
          <w:color w:val="0000FF"/>
          <w:sz w:val="24"/>
        </w:rPr>
        <w:tab/>
      </w:r>
      <w:r>
        <w:rPr>
          <w:rFonts w:ascii="Arial" w:hAnsi="Arial" w:cs="Arial"/>
          <w:b/>
          <w:sz w:val="24"/>
        </w:rPr>
        <w:t>CR Pack on TEI17_Test - Pack 2/6</w:t>
      </w:r>
    </w:p>
    <w:p w14:paraId="001A805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BADCC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3ACB6" w14:textId="77777777" w:rsidR="00494A59" w:rsidRDefault="00494A59" w:rsidP="00494A59">
      <w:pPr>
        <w:rPr>
          <w:rFonts w:ascii="Arial" w:hAnsi="Arial" w:cs="Arial"/>
          <w:b/>
          <w:sz w:val="24"/>
        </w:rPr>
      </w:pPr>
      <w:r>
        <w:rPr>
          <w:rFonts w:ascii="Arial" w:hAnsi="Arial" w:cs="Arial"/>
          <w:b/>
          <w:color w:val="0000FF"/>
          <w:sz w:val="24"/>
        </w:rPr>
        <w:t>RP-242744</w:t>
      </w:r>
      <w:r>
        <w:rPr>
          <w:rFonts w:ascii="Arial" w:hAnsi="Arial" w:cs="Arial"/>
          <w:b/>
          <w:color w:val="0000FF"/>
          <w:sz w:val="24"/>
        </w:rPr>
        <w:tab/>
      </w:r>
      <w:r>
        <w:rPr>
          <w:rFonts w:ascii="Arial" w:hAnsi="Arial" w:cs="Arial"/>
          <w:b/>
          <w:sz w:val="24"/>
        </w:rPr>
        <w:t>CR Pack on TEI17_Test - Pack 3/6</w:t>
      </w:r>
    </w:p>
    <w:p w14:paraId="41F586B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3EA45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24EBB" w14:textId="77777777" w:rsidR="00494A59" w:rsidRDefault="00494A59" w:rsidP="00494A59">
      <w:pPr>
        <w:rPr>
          <w:rFonts w:ascii="Arial" w:hAnsi="Arial" w:cs="Arial"/>
          <w:b/>
          <w:sz w:val="24"/>
        </w:rPr>
      </w:pPr>
      <w:r>
        <w:rPr>
          <w:rFonts w:ascii="Arial" w:hAnsi="Arial" w:cs="Arial"/>
          <w:b/>
          <w:color w:val="0000FF"/>
          <w:sz w:val="24"/>
        </w:rPr>
        <w:t>RP-242745</w:t>
      </w:r>
      <w:r>
        <w:rPr>
          <w:rFonts w:ascii="Arial" w:hAnsi="Arial" w:cs="Arial"/>
          <w:b/>
          <w:color w:val="0000FF"/>
          <w:sz w:val="24"/>
        </w:rPr>
        <w:tab/>
      </w:r>
      <w:r>
        <w:rPr>
          <w:rFonts w:ascii="Arial" w:hAnsi="Arial" w:cs="Arial"/>
          <w:b/>
          <w:sz w:val="24"/>
        </w:rPr>
        <w:t>CR Pack on TEI17_Test - Pack 4/6</w:t>
      </w:r>
    </w:p>
    <w:p w14:paraId="4603223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44975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F762B" w14:textId="77777777" w:rsidR="00494A59" w:rsidRDefault="00494A59" w:rsidP="00494A59">
      <w:pPr>
        <w:rPr>
          <w:rFonts w:ascii="Arial" w:hAnsi="Arial" w:cs="Arial"/>
          <w:b/>
          <w:sz w:val="24"/>
        </w:rPr>
      </w:pPr>
      <w:r>
        <w:rPr>
          <w:rFonts w:ascii="Arial" w:hAnsi="Arial" w:cs="Arial"/>
          <w:b/>
          <w:color w:val="0000FF"/>
          <w:sz w:val="24"/>
        </w:rPr>
        <w:t>RP-242746</w:t>
      </w:r>
      <w:r>
        <w:rPr>
          <w:rFonts w:ascii="Arial" w:hAnsi="Arial" w:cs="Arial"/>
          <w:b/>
          <w:color w:val="0000FF"/>
          <w:sz w:val="24"/>
        </w:rPr>
        <w:tab/>
      </w:r>
      <w:r>
        <w:rPr>
          <w:rFonts w:ascii="Arial" w:hAnsi="Arial" w:cs="Arial"/>
          <w:b/>
          <w:sz w:val="24"/>
        </w:rPr>
        <w:t>CR Pack on TEI17_Test - Pack 5/6</w:t>
      </w:r>
    </w:p>
    <w:p w14:paraId="32152FF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DE85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E013A" w14:textId="77777777" w:rsidR="00494A59" w:rsidRDefault="00494A59" w:rsidP="00494A59">
      <w:pPr>
        <w:rPr>
          <w:rFonts w:ascii="Arial" w:hAnsi="Arial" w:cs="Arial"/>
          <w:b/>
          <w:sz w:val="24"/>
        </w:rPr>
      </w:pPr>
      <w:r>
        <w:rPr>
          <w:rFonts w:ascii="Arial" w:hAnsi="Arial" w:cs="Arial"/>
          <w:b/>
          <w:color w:val="0000FF"/>
          <w:sz w:val="24"/>
        </w:rPr>
        <w:t>RP-242747</w:t>
      </w:r>
      <w:r>
        <w:rPr>
          <w:rFonts w:ascii="Arial" w:hAnsi="Arial" w:cs="Arial"/>
          <w:b/>
          <w:color w:val="0000FF"/>
          <w:sz w:val="24"/>
        </w:rPr>
        <w:tab/>
      </w:r>
      <w:r>
        <w:rPr>
          <w:rFonts w:ascii="Arial" w:hAnsi="Arial" w:cs="Arial"/>
          <w:b/>
          <w:sz w:val="24"/>
        </w:rPr>
        <w:t>CR Pack on TEI17_Test - Pack 6/6</w:t>
      </w:r>
    </w:p>
    <w:p w14:paraId="1441C5E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A51A20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1E8F4" w14:textId="77777777" w:rsidR="00494A59" w:rsidRDefault="00494A59" w:rsidP="00494A59">
      <w:pPr>
        <w:rPr>
          <w:rFonts w:ascii="Arial" w:hAnsi="Arial" w:cs="Arial"/>
          <w:b/>
          <w:sz w:val="24"/>
        </w:rPr>
      </w:pPr>
      <w:r>
        <w:rPr>
          <w:rFonts w:ascii="Arial" w:hAnsi="Arial" w:cs="Arial"/>
          <w:b/>
          <w:color w:val="0000FF"/>
          <w:sz w:val="24"/>
        </w:rPr>
        <w:t>RP-242748</w:t>
      </w:r>
      <w:r>
        <w:rPr>
          <w:rFonts w:ascii="Arial" w:hAnsi="Arial" w:cs="Arial"/>
          <w:b/>
          <w:color w:val="0000FF"/>
          <w:sz w:val="24"/>
        </w:rPr>
        <w:tab/>
      </w:r>
      <w:r>
        <w:rPr>
          <w:rFonts w:ascii="Arial" w:hAnsi="Arial" w:cs="Arial"/>
          <w:b/>
          <w:sz w:val="24"/>
        </w:rPr>
        <w:t>CR Pack on TEI18_Test - Pack 1/2</w:t>
      </w:r>
    </w:p>
    <w:p w14:paraId="7212CB4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0D5F8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76855" w14:textId="77777777" w:rsidR="00494A59" w:rsidRDefault="00494A59" w:rsidP="00494A59">
      <w:pPr>
        <w:rPr>
          <w:rFonts w:ascii="Arial" w:hAnsi="Arial" w:cs="Arial"/>
          <w:b/>
          <w:sz w:val="24"/>
        </w:rPr>
      </w:pPr>
      <w:r>
        <w:rPr>
          <w:rFonts w:ascii="Arial" w:hAnsi="Arial" w:cs="Arial"/>
          <w:b/>
          <w:color w:val="0000FF"/>
          <w:sz w:val="24"/>
        </w:rPr>
        <w:t>RP-242749</w:t>
      </w:r>
      <w:r>
        <w:rPr>
          <w:rFonts w:ascii="Arial" w:hAnsi="Arial" w:cs="Arial"/>
          <w:b/>
          <w:color w:val="0000FF"/>
          <w:sz w:val="24"/>
        </w:rPr>
        <w:tab/>
      </w:r>
      <w:r>
        <w:rPr>
          <w:rFonts w:ascii="Arial" w:hAnsi="Arial" w:cs="Arial"/>
          <w:b/>
          <w:sz w:val="24"/>
        </w:rPr>
        <w:t>CR Pack on TEI18_Test - Pack 2/2</w:t>
      </w:r>
    </w:p>
    <w:p w14:paraId="4F0A62FD" w14:textId="77777777" w:rsidR="00494A59" w:rsidRDefault="00494A59" w:rsidP="00494A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84632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C571C" w14:textId="77777777" w:rsidR="00494A59" w:rsidRDefault="00494A59" w:rsidP="00494A59">
      <w:pPr>
        <w:pStyle w:val="Heading2"/>
      </w:pPr>
      <w:bookmarkStart w:id="424" w:name="_Toc189233022"/>
      <w:bookmarkStart w:id="425" w:name="_Toc189421738"/>
      <w:r>
        <w:t>15</w:t>
      </w:r>
      <w:r>
        <w:tab/>
        <w:t>5G-Advanced in Rel-20: RAN1/2/3-led</w:t>
      </w:r>
      <w:bookmarkEnd w:id="424"/>
      <w:bookmarkEnd w:id="425"/>
    </w:p>
    <w:p w14:paraId="6906B0C0" w14:textId="77777777" w:rsidR="00494A59" w:rsidRDefault="00494A59" w:rsidP="00494A59">
      <w:r>
        <w:t>During RAN #106 a 1-day workshop on 5G-Advanced in REL-20 was carried out (on Tue afternoon and Wed morning) for RAN1/2/3 led topics.</w:t>
      </w:r>
    </w:p>
    <w:p w14:paraId="40B79EF3" w14:textId="77777777" w:rsidR="00494A59" w:rsidRDefault="00494A59" w:rsidP="00494A59">
      <w:pPr>
        <w:rPr>
          <w:rFonts w:ascii="Arial" w:hAnsi="Arial" w:cs="Arial"/>
          <w:b/>
          <w:sz w:val="24"/>
        </w:rPr>
      </w:pPr>
      <w:r>
        <w:rPr>
          <w:rFonts w:ascii="Arial" w:hAnsi="Arial" w:cs="Arial"/>
          <w:b/>
          <w:color w:val="0000FF"/>
          <w:sz w:val="24"/>
        </w:rPr>
        <w:t>RP-242438</w:t>
      </w:r>
      <w:r>
        <w:rPr>
          <w:rFonts w:ascii="Arial" w:hAnsi="Arial" w:cs="Arial"/>
          <w:b/>
          <w:color w:val="0000FF"/>
          <w:sz w:val="24"/>
        </w:rPr>
        <w:tab/>
      </w:r>
      <w:r>
        <w:rPr>
          <w:rFonts w:ascii="Arial" w:hAnsi="Arial" w:cs="Arial"/>
          <w:b/>
          <w:sz w:val="24"/>
        </w:rPr>
        <w:t>RAN Chair’s Summary of 5G-Advanced in Rel-20</w:t>
      </w:r>
    </w:p>
    <w:p w14:paraId="5F59AB04"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Chair (Qualcomm)</w:t>
      </w:r>
    </w:p>
    <w:p w14:paraId="0E029106" w14:textId="77777777" w:rsidR="00494A59" w:rsidRDefault="00494A59" w:rsidP="00494A59">
      <w:pPr>
        <w:rPr>
          <w:rFonts w:ascii="Arial" w:hAnsi="Arial" w:cs="Arial"/>
          <w:b/>
        </w:rPr>
      </w:pPr>
      <w:r>
        <w:rPr>
          <w:rFonts w:ascii="Arial" w:hAnsi="Arial" w:cs="Arial"/>
          <w:b/>
        </w:rPr>
        <w:t xml:space="preserve">Discussion: </w:t>
      </w:r>
    </w:p>
    <w:p w14:paraId="13823B1F" w14:textId="77777777" w:rsidR="00494A59" w:rsidRDefault="00494A59" w:rsidP="00494A59">
      <w:r>
        <w:t>Spreadtrum: page 4 last bullet: avoid duplicated scope is good but we also need to time domain (e.g. first part 5G MIMO and 2nd part 6G MIMO)</w:t>
      </w:r>
    </w:p>
    <w:p w14:paraId="0622C0A0" w14:textId="77777777" w:rsidR="00494A59" w:rsidRDefault="00494A59" w:rsidP="00494A59">
      <w:r>
        <w:t>RAN chair: avoiding time overlap could be considered on a case by case base but a general requirement would be too restrictive</w:t>
      </w:r>
    </w:p>
    <w:p w14:paraId="7E445B9D" w14:textId="77777777" w:rsidR="00494A59" w:rsidRDefault="00494A59" w:rsidP="00494A59">
      <w:r>
        <w:t>CATT: will the % for 5G also include 5G maintenance?</w:t>
      </w:r>
    </w:p>
    <w:p w14:paraId="1F7B9DA8" w14:textId="77777777" w:rsidR="00494A59" w:rsidRDefault="00494A59" w:rsidP="00494A59">
      <w:r>
        <w:t>RAN chair: maintenance is always be reserved separately</w:t>
      </w:r>
    </w:p>
    <w:p w14:paraId="645C072D" w14:textId="77777777" w:rsidR="00494A59" w:rsidRDefault="00494A59" w:rsidP="00494A59">
      <w:r>
        <w:t>Bosch: some clarifications of the columns on slide 7: left column higher priority?</w:t>
      </w:r>
    </w:p>
    <w:p w14:paraId="398C3EB0" w14:textId="77777777" w:rsidR="00494A59" w:rsidRDefault="00494A59" w:rsidP="00494A59">
      <w:r>
        <w:t>RAN chair: no priority implied here, we will discuss this in March 25</w:t>
      </w:r>
    </w:p>
    <w:p w14:paraId="544DAAA5" w14:textId="77777777" w:rsidR="00494A59" w:rsidRDefault="00494A59" w:rsidP="00494A59">
      <w:r>
        <w:t>Futurewei: is missing Redcap, detailed TU split for 5G and 6G planned?</w:t>
      </w:r>
    </w:p>
    <w:p w14:paraId="42986B6F" w14:textId="77777777" w:rsidR="00494A59" w:rsidRDefault="00494A59" w:rsidP="00494A59">
      <w:r>
        <w:t>RAN chair: not mentioned on slide 7 does not mean excluded already; TU split have to be further considered for March 25 and in the future</w:t>
      </w:r>
    </w:p>
    <w:p w14:paraId="6C5E65F3" w14:textId="77777777" w:rsidR="00494A59" w:rsidRDefault="00494A59" w:rsidP="00494A59">
      <w:r>
        <w:t>ZTE: agrees that TU split also depends on the scope</w:t>
      </w:r>
    </w:p>
    <w:p w14:paraId="7C7A194E" w14:textId="77777777" w:rsidR="00494A59" w:rsidRDefault="00494A59" w:rsidP="00494A59">
      <w:r>
        <w:t>Fujitsu: what is the plan for the future?</w:t>
      </w:r>
    </w:p>
    <w:p w14:paraId="7329B341" w14:textId="77777777" w:rsidR="00494A59" w:rsidRDefault="00494A59" w:rsidP="00494A59">
      <w:r>
        <w:t>RAN chair: 6G RAN SI will be updated in March 25, 6G RAN WG SI is planned to be approved in June 25</w:t>
      </w:r>
    </w:p>
    <w:p w14:paraId="21CEB070" w14:textId="77777777" w:rsidR="00494A59" w:rsidRDefault="00494A59" w:rsidP="00494A59">
      <w:r>
        <w:t>LG: which WG should lead the ISAC work ? (here it says RAN3 but RAN1 may be more appropriate)</w:t>
      </w:r>
    </w:p>
    <w:p w14:paraId="11537ADA" w14:textId="77777777" w:rsidR="00494A59" w:rsidRDefault="00494A59" w:rsidP="00494A59">
      <w:r>
        <w:t>RAN chair: RAN3 is tentative so far</w:t>
      </w:r>
    </w:p>
    <w:p w14:paraId="4A9CBF95" w14:textId="77777777" w:rsidR="00494A59" w:rsidRDefault="00494A59" w:rsidP="00494A59">
      <w:r>
        <w:t>Nokia: MIMO should not be as big as we had it in REL-19, commercial relevance on L1 mobility to be checked</w:t>
      </w:r>
    </w:p>
    <w:p w14:paraId="7A6E8E6B" w14:textId="77777777" w:rsidR="00494A59" w:rsidRDefault="00494A59" w:rsidP="00494A59">
      <w:r>
        <w:t>Charter: endorse slides 7 to 17?</w:t>
      </w:r>
    </w:p>
    <w:p w14:paraId="7E5A9029" w14:textId="77777777" w:rsidR="00494A59" w:rsidRDefault="00494A59" w:rsidP="00494A59">
      <w:r>
        <w:t>RAN chair: may need to add some more slides into the endorsement</w:t>
      </w:r>
    </w:p>
    <w:p w14:paraId="7359674F" w14:textId="77777777" w:rsidR="00494A59" w:rsidRDefault="00494A59" w:rsidP="00494A59">
      <w:r>
        <w:t>Lenovo: upper bound for other topics on slide 7? still possible to add more other topics?</w:t>
      </w:r>
    </w:p>
    <w:p w14:paraId="47DD29A0" w14:textId="77777777" w:rsidR="00494A59" w:rsidRDefault="00494A59" w:rsidP="00494A59">
      <w:r>
        <w:t>RAN chair: no upper bound yet, you still have a chance to add more other comments but you have to demonstrate the relevance of your topic</w:t>
      </w:r>
    </w:p>
    <w:p w14:paraId="0A92B692" w14:textId="77777777" w:rsidR="00494A59" w:rsidRDefault="00494A59" w:rsidP="00494A59">
      <w:r>
        <w:t>Mediatek: 200MHz is rather for 6G</w:t>
      </w:r>
    </w:p>
    <w:p w14:paraId="3972B18B" w14:textId="77777777" w:rsidR="00494A59" w:rsidRDefault="00494A59" w:rsidP="00494A59">
      <w:r>
        <w:t>RAN chair: this topic needs more discussion</w:t>
      </w:r>
    </w:p>
    <w:p w14:paraId="0011E54F" w14:textId="77777777" w:rsidR="00494A59" w:rsidRDefault="00494A59" w:rsidP="00494A59">
      <w:r>
        <w:t>CMCC: RAN3 led sensing is not enough looking at the commercial interest</w:t>
      </w:r>
    </w:p>
    <w:p w14:paraId="4996C9F0" w14:textId="77777777" w:rsidR="00494A59" w:rsidRDefault="00494A59" w:rsidP="00494A59">
      <w:r>
        <w:t>OPPO: SA/CT aspects also to be considered in RAN TU split; should we bring SIDs/WIDs to next meeting?</w:t>
      </w:r>
    </w:p>
    <w:p w14:paraId="38CDC58B" w14:textId="77777777" w:rsidR="00494A59" w:rsidRDefault="00494A59" w:rsidP="00494A59">
      <w:r>
        <w:t>RAN chair: not needed, discussion documents are enough so far</w:t>
      </w:r>
    </w:p>
    <w:p w14:paraId="4920464E" w14:textId="77777777" w:rsidR="00494A59" w:rsidRDefault="00494A59" w:rsidP="00494A59">
      <w:r>
        <w:lastRenderedPageBreak/>
        <w:t>Ericsson: as also indicated by CMCC the commercial need of the proposals need to be taken into account; mobility is important for us</w:t>
      </w:r>
    </w:p>
    <w:p w14:paraId="7635EBE2" w14:textId="77777777" w:rsidR="00494A59" w:rsidRDefault="00494A59" w:rsidP="00494A59">
      <w:r>
        <w:t>Samsung: with current studies on ISAC not sure that normative work can happen in REL-20</w:t>
      </w:r>
    </w:p>
    <w:p w14:paraId="0DA73D3B" w14:textId="77777777" w:rsidR="00494A59" w:rsidRDefault="00494A59" w:rsidP="00494A59">
      <w:r>
        <w:t>vivo: some topics have just question marks so doubts the commercial needs</w:t>
      </w:r>
    </w:p>
    <w:p w14:paraId="63E4CB49" w14:textId="77777777" w:rsidR="00494A59" w:rsidRDefault="00494A59" w:rsidP="00494A59">
      <w:r>
        <w:t>RAN chair: intention is to trigger proponents to think about these questions</w:t>
      </w:r>
    </w:p>
    <w:p w14:paraId="5B579AF7" w14:textId="77777777" w:rsidR="00494A59" w:rsidRDefault="00494A59" w:rsidP="00494A59">
      <w:r>
        <w:t>vivo: what about RAN4?</w:t>
      </w:r>
    </w:p>
    <w:p w14:paraId="4AE0E1B4" w14:textId="77777777" w:rsidR="00494A59" w:rsidRDefault="00494A59" w:rsidP="00494A59">
      <w:r>
        <w:t>RAN chair: to be considered in the future</w:t>
      </w:r>
    </w:p>
    <w:p w14:paraId="303F866A" w14:textId="77777777" w:rsidR="00494A59" w:rsidRDefault="00494A59" w:rsidP="00494A59">
      <w:r>
        <w:t>Intel: we should endorse more slides than just 7-17; prioritization should not happen just based on TU split</w:t>
      </w:r>
    </w:p>
    <w:p w14:paraId="10146A0D" w14:textId="77777777" w:rsidR="00494A59" w:rsidRDefault="00494A59" w:rsidP="00494A59">
      <w:r>
        <w:t>DT: if we do everything of slide 7, we would need 200-300% of the TUs, in our view the right most column of slide 7 could be excluded; NR NTN and network energy savings is important; "6G is around the corner" is not a good argument to add pre-6G aspects into 5G, commercial relevance has to be shown for 5G</w:t>
      </w:r>
    </w:p>
    <w:p w14:paraId="7A352A85" w14:textId="77777777" w:rsidR="00494A59" w:rsidRDefault="00494A59" w:rsidP="00494A59">
      <w:r>
        <w:t>NEC: slide 4: more 5G Adv at the beginning of REL-20 and more 6G at the end would be our preference; we limit the scope more</w:t>
      </w:r>
    </w:p>
    <w:p w14:paraId="64AD1A30" w14:textId="77777777" w:rsidR="00494A59" w:rsidRDefault="00494A59" w:rsidP="00494A59">
      <w:r>
        <w:t>AT&amp;T: slide 4: first bullet is strongly supported; NES is important for operators but we also need to see impacts on user experience; for ISAC some RAN1 may be needed as well; we have not discussed any RAN4 impacts from these proposals; suggests to endorse slide 3-17</w:t>
      </w:r>
    </w:p>
    <w:p w14:paraId="5FD2969A" w14:textId="77777777" w:rsidR="00494A59" w:rsidRDefault="00494A59" w:rsidP="00494A59">
      <w:r>
        <w:t>RAN chair: plans now to endorse slide 2-17</w:t>
      </w:r>
    </w:p>
    <w:p w14:paraId="2CE872C1" w14:textId="77777777" w:rsidR="00494A59" w:rsidRDefault="00494A59" w:rsidP="00494A59">
      <w:r>
        <w:t>Huawei: 6G has to do it better than 5G Adv; overall we support this summary</w:t>
      </w:r>
    </w:p>
    <w:p w14:paraId="6C8723A9" w14:textId="77777777" w:rsidR="00494A59" w:rsidRDefault="00494A59" w:rsidP="00494A59">
      <w:r>
        <w:t>Sony: would like to see more Redcap in REL-20</w:t>
      </w:r>
    </w:p>
    <w:p w14:paraId="17700A86" w14:textId="77777777" w:rsidR="00494A59" w:rsidRDefault="00494A59" w:rsidP="00494A59">
      <w:r>
        <w:t>Panasonic: would be interesting to know how many companies prefer which TU split</w:t>
      </w:r>
    </w:p>
    <w:p w14:paraId="40508189" w14:textId="77777777" w:rsidR="00494A59" w:rsidRDefault="00494A59" w:rsidP="00494A59">
      <w:r>
        <w:t>Qualcomm: relation between 5GAdv and 6G: 6G RAN WG SI and 5GAdv WI approvals in June 25 at the same time will be challenging esp. for topics that could have WIs on the same topic in both RATs</w:t>
      </w:r>
    </w:p>
    <w:p w14:paraId="6B8629DA" w14:textId="77777777" w:rsidR="00494A59" w:rsidRDefault="00494A59" w:rsidP="00494A59">
      <w:r>
        <w:t>Vodafone: as AT&amp;T also indicated, we need to avoid too many parallel and permanent offline sessions in order to not overload smaller delegations; commercial relevance of high frequencies is still smaller</w:t>
      </w:r>
    </w:p>
    <w:p w14:paraId="15007C2C" w14:textId="77777777" w:rsidR="00494A59" w:rsidRDefault="00494A59" w:rsidP="00494A59">
      <w:r>
        <w:t>VW: sending the signal to verticals that 5GAdv is "old stuff" is not a good idea, so the focus should still be on 5GAdv</w:t>
      </w:r>
    </w:p>
    <w:p w14:paraId="4EA84DB8" w14:textId="77777777" w:rsidR="00494A59" w:rsidRDefault="00494A59" w:rsidP="00494A59">
      <w:r>
        <w:t>Nokia: TU split seems to be a controversial item</w:t>
      </w:r>
    </w:p>
    <w:p w14:paraId="29BA6C5A" w14:textId="77777777" w:rsidR="00494A59" w:rsidRDefault="00494A59" w:rsidP="00494A59">
      <w:r>
        <w:t>RAN chair: may have some first order TU estimate in March 25</w:t>
      </w:r>
    </w:p>
    <w:p w14:paraId="6FDB90BC" w14:textId="77777777" w:rsidR="00494A59" w:rsidRDefault="00494A59" w:rsidP="00494A59">
      <w:r>
        <w:t>Samsung: 5GAdv needs to continue but cannot put everything on 5GAdv</w:t>
      </w:r>
    </w:p>
    <w:p w14:paraId="554C668B" w14:textId="77777777" w:rsidR="00494A59" w:rsidRDefault="00494A59" w:rsidP="00494A59">
      <w:r>
        <w:t>BMW: we are deploying 5G technology and without VSAT terminals we would not have NTN</w:t>
      </w:r>
    </w:p>
    <w:p w14:paraId="6F06D236" w14:textId="77777777" w:rsidR="00494A59" w:rsidRDefault="00494A59" w:rsidP="00494A59">
      <w:r>
        <w:t>vivo: for some topics like MIMO, you may see work on 5GAdv and 6G at the same time, would they be handled together?</w:t>
      </w:r>
    </w:p>
    <w:p w14:paraId="73BB5B26" w14:textId="77777777" w:rsidR="00494A59" w:rsidRDefault="00494A59" w:rsidP="00494A59">
      <w:r>
        <w:t>RAN chair: would not make this assumption</w:t>
      </w:r>
    </w:p>
    <w:p w14:paraId="75A4B2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RP-243292</w:t>
      </w:r>
      <w:r>
        <w:rPr>
          <w:color w:val="993300"/>
          <w:u w:val="single"/>
        </w:rPr>
        <w:t>.</w:t>
      </w:r>
    </w:p>
    <w:p w14:paraId="4A65544E" w14:textId="77777777" w:rsidR="00494A59" w:rsidRDefault="00494A59" w:rsidP="00494A59">
      <w:pPr>
        <w:rPr>
          <w:rFonts w:ascii="Arial" w:hAnsi="Arial" w:cs="Arial"/>
          <w:b/>
          <w:sz w:val="24"/>
        </w:rPr>
      </w:pPr>
      <w:r>
        <w:rPr>
          <w:rFonts w:ascii="Arial" w:hAnsi="Arial" w:cs="Arial"/>
          <w:b/>
          <w:color w:val="0000FF"/>
          <w:sz w:val="24"/>
        </w:rPr>
        <w:t>RP-243292</w:t>
      </w:r>
      <w:r>
        <w:rPr>
          <w:rFonts w:ascii="Arial" w:hAnsi="Arial" w:cs="Arial"/>
          <w:b/>
          <w:color w:val="0000FF"/>
          <w:sz w:val="24"/>
        </w:rPr>
        <w:tab/>
      </w:r>
      <w:r>
        <w:rPr>
          <w:rFonts w:ascii="Arial" w:hAnsi="Arial" w:cs="Arial"/>
          <w:b/>
          <w:sz w:val="24"/>
        </w:rPr>
        <w:t>RAN Chair’s Summary of 5G-Advanced in Rel-20</w:t>
      </w:r>
    </w:p>
    <w:p w14:paraId="2C600662"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Chair (Qualcomm)</w:t>
      </w:r>
    </w:p>
    <w:p w14:paraId="7AE1B377" w14:textId="77777777" w:rsidR="00494A59" w:rsidRDefault="00494A59" w:rsidP="00494A59">
      <w:pPr>
        <w:rPr>
          <w:color w:val="808080"/>
        </w:rPr>
      </w:pPr>
      <w:r>
        <w:rPr>
          <w:color w:val="808080"/>
        </w:rPr>
        <w:t>(Replaces RP-242438)</w:t>
      </w:r>
    </w:p>
    <w:p w14:paraId="3FAEE2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71578" w14:textId="77777777" w:rsidR="00494A59" w:rsidRDefault="00494A59" w:rsidP="00494A59">
      <w:pPr>
        <w:pStyle w:val="Heading3"/>
      </w:pPr>
      <w:bookmarkStart w:id="426" w:name="_Toc189233023"/>
      <w:bookmarkStart w:id="427" w:name="_Toc189421739"/>
      <w:r>
        <w:lastRenderedPageBreak/>
        <w:t>15.1</w:t>
      </w:r>
      <w:r>
        <w:tab/>
        <w:t>High-level overview proposals for Rel-20</w:t>
      </w:r>
      <w:bookmarkEnd w:id="426"/>
      <w:bookmarkEnd w:id="427"/>
    </w:p>
    <w:p w14:paraId="633F5DEE" w14:textId="77777777" w:rsidR="00494A59" w:rsidRDefault="00494A59" w:rsidP="00494A59">
      <w:r>
        <w:t>NOTE:</w:t>
      </w:r>
      <w:r>
        <w:tab/>
        <w:t xml:space="preserve"> Limit of maximum one contribution led per company.</w:t>
      </w:r>
    </w:p>
    <w:p w14:paraId="11035C4A" w14:textId="77777777" w:rsidR="00494A59" w:rsidRDefault="00494A59" w:rsidP="00494A59">
      <w:pPr>
        <w:rPr>
          <w:rFonts w:ascii="Arial" w:hAnsi="Arial" w:cs="Arial"/>
          <w:b/>
          <w:sz w:val="24"/>
        </w:rPr>
      </w:pPr>
      <w:r>
        <w:rPr>
          <w:rFonts w:ascii="Arial" w:hAnsi="Arial" w:cs="Arial"/>
          <w:b/>
          <w:color w:val="0000FF"/>
          <w:sz w:val="24"/>
        </w:rPr>
        <w:t>RP-242451</w:t>
      </w:r>
      <w:r>
        <w:rPr>
          <w:rFonts w:ascii="Arial" w:hAnsi="Arial" w:cs="Arial"/>
          <w:b/>
          <w:color w:val="0000FF"/>
          <w:sz w:val="24"/>
        </w:rPr>
        <w:tab/>
      </w:r>
      <w:r>
        <w:rPr>
          <w:rFonts w:ascii="Arial" w:hAnsi="Arial" w:cs="Arial"/>
          <w:b/>
          <w:sz w:val="24"/>
        </w:rPr>
        <w:t>5G-Advanced Release 20 Nokia views</w:t>
      </w:r>
    </w:p>
    <w:p w14:paraId="48F83AC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F3D176" w14:textId="77777777" w:rsidR="00494A59" w:rsidRDefault="00494A59" w:rsidP="00494A59">
      <w:pPr>
        <w:rPr>
          <w:rFonts w:ascii="Arial" w:hAnsi="Arial" w:cs="Arial"/>
          <w:b/>
        </w:rPr>
      </w:pPr>
      <w:r>
        <w:rPr>
          <w:rFonts w:ascii="Arial" w:hAnsi="Arial" w:cs="Arial"/>
          <w:b/>
        </w:rPr>
        <w:t xml:space="preserve">Abstract: </w:t>
      </w:r>
    </w:p>
    <w:p w14:paraId="25B78EA9" w14:textId="77777777" w:rsidR="00494A59" w:rsidRDefault="00494A59" w:rsidP="00494A59">
      <w:r>
        <w:t xml:space="preserve">This document presents Nokia views for 5G-Advanced Release 20 </w:t>
      </w:r>
    </w:p>
    <w:p w14:paraId="0DE8A75D" w14:textId="77777777" w:rsidR="00494A59" w:rsidRDefault="00494A59" w:rsidP="00494A59">
      <w:pPr>
        <w:rPr>
          <w:rFonts w:ascii="Arial" w:hAnsi="Arial" w:cs="Arial"/>
          <w:b/>
        </w:rPr>
      </w:pPr>
      <w:r>
        <w:rPr>
          <w:rFonts w:ascii="Arial" w:hAnsi="Arial" w:cs="Arial"/>
          <w:b/>
        </w:rPr>
        <w:t xml:space="preserve">Discussion: </w:t>
      </w:r>
    </w:p>
    <w:p w14:paraId="31695694" w14:textId="77777777" w:rsidR="00494A59" w:rsidRDefault="00494A59" w:rsidP="00494A59">
      <w:r>
        <w:t>Bosch: Sensing could be kept in 6G only</w:t>
      </w:r>
    </w:p>
    <w:p w14:paraId="312B43A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F6057" w14:textId="77777777" w:rsidR="00494A59" w:rsidRDefault="00494A59" w:rsidP="00494A59">
      <w:pPr>
        <w:rPr>
          <w:rFonts w:ascii="Arial" w:hAnsi="Arial" w:cs="Arial"/>
          <w:b/>
          <w:sz w:val="24"/>
        </w:rPr>
      </w:pPr>
      <w:r>
        <w:rPr>
          <w:rFonts w:ascii="Arial" w:hAnsi="Arial" w:cs="Arial"/>
          <w:b/>
          <w:color w:val="0000FF"/>
          <w:sz w:val="24"/>
        </w:rPr>
        <w:t>RP-242539</w:t>
      </w:r>
      <w:r>
        <w:rPr>
          <w:rFonts w:ascii="Arial" w:hAnsi="Arial" w:cs="Arial"/>
          <w:b/>
          <w:color w:val="0000FF"/>
          <w:sz w:val="24"/>
        </w:rPr>
        <w:tab/>
      </w:r>
      <w:r>
        <w:rPr>
          <w:rFonts w:ascii="Arial" w:hAnsi="Arial" w:cs="Arial"/>
          <w:b/>
          <w:sz w:val="24"/>
        </w:rPr>
        <w:t>Overview of release 20 Scope</w:t>
      </w:r>
    </w:p>
    <w:p w14:paraId="25AFE16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Romania S.A.</w:t>
      </w:r>
    </w:p>
    <w:p w14:paraId="67678A5A" w14:textId="77777777" w:rsidR="00494A59" w:rsidRDefault="00494A59" w:rsidP="00494A59">
      <w:pPr>
        <w:rPr>
          <w:rFonts w:ascii="Arial" w:hAnsi="Arial" w:cs="Arial"/>
          <w:b/>
        </w:rPr>
      </w:pPr>
      <w:r>
        <w:rPr>
          <w:rFonts w:ascii="Arial" w:hAnsi="Arial" w:cs="Arial"/>
          <w:b/>
        </w:rPr>
        <w:t xml:space="preserve">Discussion: </w:t>
      </w:r>
    </w:p>
    <w:p w14:paraId="0A339FA7" w14:textId="77777777" w:rsidR="00494A59" w:rsidRDefault="00494A59" w:rsidP="00494A59">
      <w:r>
        <w:t>RAN chair: what is for new bands is also for existing bands?</w:t>
      </w:r>
    </w:p>
    <w:p w14:paraId="79806DE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6405E" w14:textId="77777777" w:rsidR="00494A59" w:rsidRDefault="00494A59" w:rsidP="00494A59">
      <w:pPr>
        <w:rPr>
          <w:rFonts w:ascii="Arial" w:hAnsi="Arial" w:cs="Arial"/>
          <w:b/>
          <w:sz w:val="24"/>
        </w:rPr>
      </w:pPr>
      <w:r>
        <w:rPr>
          <w:rFonts w:ascii="Arial" w:hAnsi="Arial" w:cs="Arial"/>
          <w:b/>
          <w:color w:val="0000FF"/>
          <w:sz w:val="24"/>
        </w:rPr>
        <w:t>RP-242542</w:t>
      </w:r>
      <w:r>
        <w:rPr>
          <w:rFonts w:ascii="Arial" w:hAnsi="Arial" w:cs="Arial"/>
          <w:b/>
          <w:color w:val="0000FF"/>
          <w:sz w:val="24"/>
        </w:rPr>
        <w:tab/>
      </w:r>
      <w:r>
        <w:rPr>
          <w:rFonts w:ascii="Arial" w:hAnsi="Arial" w:cs="Arial"/>
          <w:b/>
          <w:sz w:val="24"/>
        </w:rPr>
        <w:t>Views on Rel-20 5G-Adv</w:t>
      </w:r>
    </w:p>
    <w:p w14:paraId="3DE0283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B72DC08" w14:textId="77777777" w:rsidR="00494A59" w:rsidRDefault="00494A59" w:rsidP="00494A59">
      <w:pPr>
        <w:rPr>
          <w:rFonts w:ascii="Arial" w:hAnsi="Arial" w:cs="Arial"/>
          <w:b/>
        </w:rPr>
      </w:pPr>
      <w:r>
        <w:rPr>
          <w:rFonts w:ascii="Arial" w:hAnsi="Arial" w:cs="Arial"/>
          <w:b/>
        </w:rPr>
        <w:t xml:space="preserve">Discussion: </w:t>
      </w:r>
    </w:p>
    <w:p w14:paraId="606FFEE3" w14:textId="77777777" w:rsidR="00494A59" w:rsidRDefault="00494A59" w:rsidP="00494A59">
      <w:r>
        <w:t>vivo: urgency for Type-II CSI unclear (due to missing deployment)</w:t>
      </w:r>
    </w:p>
    <w:p w14:paraId="43923E74" w14:textId="77777777" w:rsidR="00494A59" w:rsidRDefault="00494A59" w:rsidP="00494A59">
      <w:r>
        <w:t>Nokia: agrees that we had quite a number of CSI enhancements so the market need (as requested by the RAN chair for REL-19 WIs on Monday) is lacking here a bit</w:t>
      </w:r>
    </w:p>
    <w:p w14:paraId="5C72C8DF" w14:textId="77777777" w:rsidR="00494A59" w:rsidRDefault="00494A59" w:rsidP="00494A59">
      <w:r>
        <w:t>Ericsson: sees 2 competing proposals are supported</w:t>
      </w:r>
    </w:p>
    <w:p w14:paraId="3A90FFF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837E3" w14:textId="77777777" w:rsidR="00494A59" w:rsidRDefault="00494A59" w:rsidP="00494A59">
      <w:pPr>
        <w:rPr>
          <w:rFonts w:ascii="Arial" w:hAnsi="Arial" w:cs="Arial"/>
          <w:b/>
          <w:sz w:val="24"/>
        </w:rPr>
      </w:pPr>
      <w:r>
        <w:rPr>
          <w:rFonts w:ascii="Arial" w:hAnsi="Arial" w:cs="Arial"/>
          <w:b/>
          <w:color w:val="0000FF"/>
          <w:sz w:val="24"/>
        </w:rPr>
        <w:t>RP-242578</w:t>
      </w:r>
      <w:r>
        <w:rPr>
          <w:rFonts w:ascii="Arial" w:hAnsi="Arial" w:cs="Arial"/>
          <w:b/>
          <w:color w:val="0000FF"/>
          <w:sz w:val="24"/>
        </w:rPr>
        <w:tab/>
      </w:r>
      <w:r>
        <w:rPr>
          <w:rFonts w:ascii="Arial" w:hAnsi="Arial" w:cs="Arial"/>
          <w:b/>
          <w:sz w:val="24"/>
        </w:rPr>
        <w:t>SK telecom's view on Rel-20 5G-Advanced</w:t>
      </w:r>
    </w:p>
    <w:p w14:paraId="2144F02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6CBE0F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7E9C4" w14:textId="77777777" w:rsidR="00494A59" w:rsidRDefault="00494A59" w:rsidP="00494A59">
      <w:pPr>
        <w:rPr>
          <w:rFonts w:ascii="Arial" w:hAnsi="Arial" w:cs="Arial"/>
          <w:b/>
          <w:sz w:val="24"/>
        </w:rPr>
      </w:pPr>
      <w:r>
        <w:rPr>
          <w:rFonts w:ascii="Arial" w:hAnsi="Arial" w:cs="Arial"/>
          <w:b/>
          <w:color w:val="0000FF"/>
          <w:sz w:val="24"/>
        </w:rPr>
        <w:t>RP-242818</w:t>
      </w:r>
      <w:r>
        <w:rPr>
          <w:rFonts w:ascii="Arial" w:hAnsi="Arial" w:cs="Arial"/>
          <w:b/>
          <w:color w:val="0000FF"/>
          <w:sz w:val="24"/>
        </w:rPr>
        <w:tab/>
      </w:r>
      <w:r>
        <w:rPr>
          <w:rFonts w:ascii="Arial" w:hAnsi="Arial" w:cs="Arial"/>
          <w:b/>
          <w:sz w:val="24"/>
        </w:rPr>
        <w:t>Overview on Rel-20 5G-A</w:t>
      </w:r>
    </w:p>
    <w:p w14:paraId="777FF81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35E70AB" w14:textId="77777777" w:rsidR="00494A59" w:rsidRDefault="00494A59" w:rsidP="00494A59">
      <w:pPr>
        <w:rPr>
          <w:rFonts w:ascii="Arial" w:hAnsi="Arial" w:cs="Arial"/>
          <w:b/>
        </w:rPr>
      </w:pPr>
      <w:r>
        <w:rPr>
          <w:rFonts w:ascii="Arial" w:hAnsi="Arial" w:cs="Arial"/>
          <w:b/>
        </w:rPr>
        <w:t xml:space="preserve">Discussion: </w:t>
      </w:r>
    </w:p>
    <w:p w14:paraId="5914F49C" w14:textId="77777777" w:rsidR="00494A59" w:rsidRDefault="00494A59" w:rsidP="00494A59">
      <w:r>
        <w:t>Huawei: to coverage/MIMO enhancement: plan to improve cell edge performance?</w:t>
      </w:r>
    </w:p>
    <w:p w14:paraId="13F8F01F" w14:textId="77777777" w:rsidR="00494A59" w:rsidRDefault="00494A59" w:rsidP="00494A59">
      <w:r>
        <w:t>CATT: commercialization of positiioning is not so high</w:t>
      </w:r>
    </w:p>
    <w:p w14:paraId="50209A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22D0A" w14:textId="77777777" w:rsidR="00494A59" w:rsidRDefault="00494A59" w:rsidP="00494A59">
      <w:pPr>
        <w:rPr>
          <w:rFonts w:ascii="Arial" w:hAnsi="Arial" w:cs="Arial"/>
          <w:b/>
          <w:sz w:val="24"/>
        </w:rPr>
      </w:pPr>
      <w:r>
        <w:rPr>
          <w:rFonts w:ascii="Arial" w:hAnsi="Arial" w:cs="Arial"/>
          <w:b/>
          <w:color w:val="0000FF"/>
          <w:sz w:val="24"/>
        </w:rPr>
        <w:t>RP-242967</w:t>
      </w:r>
      <w:r>
        <w:rPr>
          <w:rFonts w:ascii="Arial" w:hAnsi="Arial" w:cs="Arial"/>
          <w:b/>
          <w:color w:val="0000FF"/>
          <w:sz w:val="24"/>
        </w:rPr>
        <w:tab/>
      </w:r>
      <w:r>
        <w:rPr>
          <w:rFonts w:ascii="Arial" w:hAnsi="Arial" w:cs="Arial"/>
          <w:b/>
          <w:sz w:val="24"/>
        </w:rPr>
        <w:t>Views on Rel-20 5G-Advanced</w:t>
      </w:r>
    </w:p>
    <w:p w14:paraId="38E68BCF"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8E605C" w14:textId="77777777" w:rsidR="00494A59" w:rsidRDefault="00494A59" w:rsidP="00494A59">
      <w:pPr>
        <w:rPr>
          <w:rFonts w:ascii="Arial" w:hAnsi="Arial" w:cs="Arial"/>
          <w:b/>
        </w:rPr>
      </w:pPr>
      <w:r>
        <w:rPr>
          <w:rFonts w:ascii="Arial" w:hAnsi="Arial" w:cs="Arial"/>
          <w:b/>
        </w:rPr>
        <w:t xml:space="preserve">Discussion: </w:t>
      </w:r>
    </w:p>
    <w:p w14:paraId="1413934C" w14:textId="77777777" w:rsidR="00494A59" w:rsidRDefault="00494A59" w:rsidP="00494A59">
      <w:r>
        <w:t>wrong Tdoc type corrected from other to discussion</w:t>
      </w:r>
    </w:p>
    <w:p w14:paraId="4E069769" w14:textId="77777777" w:rsidR="00494A59" w:rsidRDefault="00494A59" w:rsidP="00494A59">
      <w:r>
        <w:t>Ericsson: need for normative work on CSI compression?</w:t>
      </w:r>
    </w:p>
    <w:p w14:paraId="6DEB77F3" w14:textId="77777777" w:rsidR="00494A59" w:rsidRDefault="00494A59" w:rsidP="00494A59">
      <w:r>
        <w:t>CMCC: no</w:t>
      </w:r>
    </w:p>
    <w:p w14:paraId="7D65993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2C6A4" w14:textId="77777777" w:rsidR="00494A59" w:rsidRDefault="00494A59" w:rsidP="00494A59">
      <w:pPr>
        <w:rPr>
          <w:rFonts w:ascii="Arial" w:hAnsi="Arial" w:cs="Arial"/>
          <w:b/>
          <w:sz w:val="24"/>
        </w:rPr>
      </w:pPr>
      <w:r>
        <w:rPr>
          <w:rFonts w:ascii="Arial" w:hAnsi="Arial" w:cs="Arial"/>
          <w:b/>
          <w:color w:val="0000FF"/>
          <w:sz w:val="24"/>
        </w:rPr>
        <w:t>RP-243004</w:t>
      </w:r>
      <w:r>
        <w:rPr>
          <w:rFonts w:ascii="Arial" w:hAnsi="Arial" w:cs="Arial"/>
          <w:b/>
          <w:color w:val="0000FF"/>
          <w:sz w:val="24"/>
        </w:rPr>
        <w:tab/>
      </w:r>
      <w:r>
        <w:rPr>
          <w:rFonts w:ascii="Arial" w:hAnsi="Arial" w:cs="Arial"/>
          <w:b/>
          <w:sz w:val="24"/>
        </w:rPr>
        <w:t>MediaTek Views on 5G-Adv Rel-20</w:t>
      </w:r>
    </w:p>
    <w:p w14:paraId="0E7B535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C387783" w14:textId="77777777" w:rsidR="00494A59" w:rsidRDefault="00494A59" w:rsidP="00494A59">
      <w:pPr>
        <w:rPr>
          <w:rFonts w:ascii="Arial" w:hAnsi="Arial" w:cs="Arial"/>
          <w:b/>
        </w:rPr>
      </w:pPr>
      <w:r>
        <w:rPr>
          <w:rFonts w:ascii="Arial" w:hAnsi="Arial" w:cs="Arial"/>
          <w:b/>
        </w:rPr>
        <w:t xml:space="preserve">Abstract: </w:t>
      </w:r>
    </w:p>
    <w:p w14:paraId="0D4DA6B3" w14:textId="77777777" w:rsidR="00494A59" w:rsidRDefault="00494A59" w:rsidP="00494A59">
      <w:r>
        <w:t>Overview</w:t>
      </w:r>
    </w:p>
    <w:p w14:paraId="7700C6CA" w14:textId="77777777" w:rsidR="00494A59" w:rsidRDefault="00494A59" w:rsidP="00494A59">
      <w:pPr>
        <w:rPr>
          <w:rFonts w:ascii="Arial" w:hAnsi="Arial" w:cs="Arial"/>
          <w:b/>
        </w:rPr>
      </w:pPr>
      <w:r>
        <w:rPr>
          <w:rFonts w:ascii="Arial" w:hAnsi="Arial" w:cs="Arial"/>
          <w:b/>
        </w:rPr>
        <w:t xml:space="preserve">Discussion: </w:t>
      </w:r>
    </w:p>
    <w:p w14:paraId="73D72233" w14:textId="77777777" w:rsidR="00494A59" w:rsidRDefault="00494A59" w:rsidP="00494A59">
      <w:r>
        <w:t>Telecom Italia: 50%-50% split would be more appropriate</w:t>
      </w:r>
    </w:p>
    <w:p w14:paraId="1F47F13F" w14:textId="77777777" w:rsidR="00494A59" w:rsidRDefault="00494A59" w:rsidP="00494A59">
      <w:r>
        <w:t>Mediatek: sees Sensing as pure 6G technology</w:t>
      </w:r>
    </w:p>
    <w:p w14:paraId="25FEB4F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10840" w14:textId="77777777" w:rsidR="00494A59" w:rsidRDefault="00494A59" w:rsidP="00494A59">
      <w:pPr>
        <w:rPr>
          <w:rFonts w:ascii="Arial" w:hAnsi="Arial" w:cs="Arial"/>
          <w:b/>
          <w:sz w:val="24"/>
        </w:rPr>
      </w:pPr>
      <w:r>
        <w:rPr>
          <w:rFonts w:ascii="Arial" w:hAnsi="Arial" w:cs="Arial"/>
          <w:b/>
          <w:color w:val="0000FF"/>
          <w:sz w:val="24"/>
        </w:rPr>
        <w:t>RP-243188</w:t>
      </w:r>
      <w:r>
        <w:rPr>
          <w:rFonts w:ascii="Arial" w:hAnsi="Arial" w:cs="Arial"/>
          <w:b/>
          <w:color w:val="0000FF"/>
          <w:sz w:val="24"/>
        </w:rPr>
        <w:tab/>
      </w:r>
      <w:r>
        <w:rPr>
          <w:rFonts w:ascii="Arial" w:hAnsi="Arial" w:cs="Arial"/>
          <w:b/>
          <w:sz w:val="24"/>
        </w:rPr>
        <w:t>Operator views on priority topics for Rel 20 5GAdvanced</w:t>
      </w:r>
    </w:p>
    <w:p w14:paraId="065652A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 Inmarsat</w:t>
      </w:r>
    </w:p>
    <w:p w14:paraId="38AD6426" w14:textId="77777777" w:rsidR="00494A59" w:rsidRDefault="00494A59" w:rsidP="00494A59">
      <w:pPr>
        <w:rPr>
          <w:rFonts w:ascii="Arial" w:hAnsi="Arial" w:cs="Arial"/>
          <w:b/>
        </w:rPr>
      </w:pPr>
      <w:r>
        <w:rPr>
          <w:rFonts w:ascii="Arial" w:hAnsi="Arial" w:cs="Arial"/>
          <w:b/>
        </w:rPr>
        <w:t xml:space="preserve">Discussion: </w:t>
      </w:r>
    </w:p>
    <w:p w14:paraId="6EE7E855" w14:textId="77777777" w:rsidR="00494A59" w:rsidRDefault="00494A59" w:rsidP="00494A59">
      <w:r>
        <w:t>Vodafone: how many voice calls could you handle on a GEO cell (cell may be big)?</w:t>
      </w:r>
    </w:p>
    <w:p w14:paraId="51C8FF9C" w14:textId="77777777" w:rsidR="00494A59" w:rsidRDefault="00494A59" w:rsidP="00494A59">
      <w:r>
        <w:t>T-Mobile: wondering why you would like to use NB-IoT for IMS Voice over GEO</w:t>
      </w:r>
    </w:p>
    <w:p w14:paraId="2702F1E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69916" w14:textId="77777777" w:rsidR="00494A59" w:rsidRDefault="00494A59" w:rsidP="00494A59">
      <w:pPr>
        <w:rPr>
          <w:rFonts w:ascii="Arial" w:hAnsi="Arial" w:cs="Arial"/>
          <w:b/>
          <w:sz w:val="24"/>
        </w:rPr>
      </w:pPr>
      <w:r>
        <w:rPr>
          <w:rFonts w:ascii="Arial" w:hAnsi="Arial" w:cs="Arial"/>
          <w:b/>
          <w:color w:val="0000FF"/>
          <w:sz w:val="24"/>
        </w:rPr>
        <w:t>RP-243190</w:t>
      </w:r>
      <w:r>
        <w:rPr>
          <w:rFonts w:ascii="Arial" w:hAnsi="Arial" w:cs="Arial"/>
          <w:b/>
          <w:color w:val="0000FF"/>
          <w:sz w:val="24"/>
        </w:rPr>
        <w:tab/>
      </w:r>
      <w:r>
        <w:rPr>
          <w:rFonts w:ascii="Arial" w:hAnsi="Arial" w:cs="Arial"/>
          <w:b/>
          <w:sz w:val="24"/>
        </w:rPr>
        <w:t>Views and Priorities for 5G-Advanced Rel-20</w:t>
      </w:r>
    </w:p>
    <w:p w14:paraId="132BB1F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E581E51" w14:textId="77777777" w:rsidR="00494A59" w:rsidRDefault="00494A59" w:rsidP="00494A59">
      <w:pPr>
        <w:rPr>
          <w:rFonts w:ascii="Arial" w:hAnsi="Arial" w:cs="Arial"/>
          <w:b/>
        </w:rPr>
      </w:pPr>
      <w:r>
        <w:rPr>
          <w:rFonts w:ascii="Arial" w:hAnsi="Arial" w:cs="Arial"/>
          <w:b/>
        </w:rPr>
        <w:t xml:space="preserve">Discussion: </w:t>
      </w:r>
    </w:p>
    <w:p w14:paraId="658FB003" w14:textId="77777777" w:rsidR="00494A59" w:rsidRDefault="00494A59" w:rsidP="00494A59">
      <w:r>
        <w:t>Ericsson: urgent need for CSI header compression?</w:t>
      </w:r>
    </w:p>
    <w:p w14:paraId="546051D5" w14:textId="77777777" w:rsidR="00494A59" w:rsidRDefault="00494A59" w:rsidP="00494A59">
      <w:r>
        <w:t>AT&amp;T: yes</w:t>
      </w:r>
    </w:p>
    <w:p w14:paraId="0E30440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F813C" w14:textId="77777777" w:rsidR="00494A59" w:rsidRDefault="00494A59" w:rsidP="00494A59">
      <w:pPr>
        <w:rPr>
          <w:rFonts w:ascii="Arial" w:hAnsi="Arial" w:cs="Arial"/>
          <w:b/>
          <w:sz w:val="24"/>
        </w:rPr>
      </w:pPr>
      <w:r>
        <w:rPr>
          <w:rFonts w:ascii="Arial" w:hAnsi="Arial" w:cs="Arial"/>
          <w:b/>
          <w:color w:val="0000FF"/>
          <w:sz w:val="24"/>
        </w:rPr>
        <w:t>RP-242524</w:t>
      </w:r>
      <w:r>
        <w:rPr>
          <w:rFonts w:ascii="Arial" w:hAnsi="Arial" w:cs="Arial"/>
          <w:b/>
          <w:color w:val="0000FF"/>
          <w:sz w:val="24"/>
        </w:rPr>
        <w:tab/>
      </w:r>
      <w:r>
        <w:rPr>
          <w:rFonts w:ascii="Arial" w:hAnsi="Arial" w:cs="Arial"/>
          <w:b/>
          <w:sz w:val="24"/>
        </w:rPr>
        <w:t>Overview on Rel-20 5G-Advanced</w:t>
      </w:r>
    </w:p>
    <w:p w14:paraId="23FDC4D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974870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CF01B" w14:textId="77777777" w:rsidR="00494A59" w:rsidRDefault="00494A59" w:rsidP="00494A59">
      <w:pPr>
        <w:rPr>
          <w:rFonts w:ascii="Arial" w:hAnsi="Arial" w:cs="Arial"/>
          <w:b/>
          <w:sz w:val="24"/>
        </w:rPr>
      </w:pPr>
      <w:r>
        <w:rPr>
          <w:rFonts w:ascii="Arial" w:hAnsi="Arial" w:cs="Arial"/>
          <w:b/>
          <w:color w:val="0000FF"/>
          <w:sz w:val="24"/>
        </w:rPr>
        <w:t>RP-242467</w:t>
      </w:r>
      <w:r>
        <w:rPr>
          <w:rFonts w:ascii="Arial" w:hAnsi="Arial" w:cs="Arial"/>
          <w:b/>
          <w:color w:val="0000FF"/>
          <w:sz w:val="24"/>
        </w:rPr>
        <w:tab/>
      </w:r>
      <w:r>
        <w:rPr>
          <w:rFonts w:ascii="Arial" w:hAnsi="Arial" w:cs="Arial"/>
          <w:b/>
          <w:sz w:val="24"/>
        </w:rPr>
        <w:t>High-level view on Release 20 5G-Advacned</w:t>
      </w:r>
    </w:p>
    <w:p w14:paraId="7C44307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F0464AD"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72F11" w14:textId="77777777" w:rsidR="00494A59" w:rsidRDefault="00494A59" w:rsidP="00494A59">
      <w:pPr>
        <w:rPr>
          <w:rFonts w:ascii="Arial" w:hAnsi="Arial" w:cs="Arial"/>
          <w:b/>
          <w:sz w:val="24"/>
        </w:rPr>
      </w:pPr>
      <w:r>
        <w:rPr>
          <w:rFonts w:ascii="Arial" w:hAnsi="Arial" w:cs="Arial"/>
          <w:b/>
          <w:color w:val="0000FF"/>
          <w:sz w:val="24"/>
        </w:rPr>
        <w:t>RP-242475</w:t>
      </w:r>
      <w:r>
        <w:rPr>
          <w:rFonts w:ascii="Arial" w:hAnsi="Arial" w:cs="Arial"/>
          <w:b/>
          <w:color w:val="0000FF"/>
          <w:sz w:val="24"/>
        </w:rPr>
        <w:tab/>
      </w:r>
      <w:r>
        <w:rPr>
          <w:rFonts w:ascii="Arial" w:hAnsi="Arial" w:cs="Arial"/>
          <w:b/>
          <w:sz w:val="24"/>
        </w:rPr>
        <w:t>Orange high-level views on Rel-20 for 5G-Advanced</w:t>
      </w:r>
    </w:p>
    <w:p w14:paraId="30F5806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554CF352" w14:textId="77777777" w:rsidR="00494A59" w:rsidRDefault="00494A59" w:rsidP="00494A59">
      <w:pPr>
        <w:rPr>
          <w:rFonts w:ascii="Arial" w:hAnsi="Arial" w:cs="Arial"/>
          <w:b/>
        </w:rPr>
      </w:pPr>
      <w:r>
        <w:rPr>
          <w:rFonts w:ascii="Arial" w:hAnsi="Arial" w:cs="Arial"/>
          <w:b/>
        </w:rPr>
        <w:t xml:space="preserve">Abstract: </w:t>
      </w:r>
    </w:p>
    <w:p w14:paraId="041F7832" w14:textId="77777777" w:rsidR="00494A59" w:rsidRDefault="00494A59" w:rsidP="00494A59">
      <w:r>
        <w:t>High-level views from Orange on Rel-20 for 5G-Advanced in RAN</w:t>
      </w:r>
    </w:p>
    <w:p w14:paraId="4652BCC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0007E" w14:textId="77777777" w:rsidR="00494A59" w:rsidRDefault="00494A59" w:rsidP="00494A59">
      <w:pPr>
        <w:rPr>
          <w:rFonts w:ascii="Arial" w:hAnsi="Arial" w:cs="Arial"/>
          <w:b/>
          <w:sz w:val="24"/>
        </w:rPr>
      </w:pPr>
      <w:r>
        <w:rPr>
          <w:rFonts w:ascii="Arial" w:hAnsi="Arial" w:cs="Arial"/>
          <w:b/>
          <w:color w:val="0000FF"/>
          <w:sz w:val="24"/>
        </w:rPr>
        <w:t>RP-242518</w:t>
      </w:r>
      <w:r>
        <w:rPr>
          <w:rFonts w:ascii="Arial" w:hAnsi="Arial" w:cs="Arial"/>
          <w:b/>
          <w:color w:val="0000FF"/>
          <w:sz w:val="24"/>
        </w:rPr>
        <w:tab/>
      </w:r>
      <w:r>
        <w:rPr>
          <w:rFonts w:ascii="Arial" w:hAnsi="Arial" w:cs="Arial"/>
          <w:b/>
          <w:sz w:val="24"/>
        </w:rPr>
        <w:t>KT's view on Release-20 5G-Advanced new WI/SIs</w:t>
      </w:r>
    </w:p>
    <w:p w14:paraId="39BFCD7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0E396901" w14:textId="77777777" w:rsidR="00494A59" w:rsidRDefault="00494A59" w:rsidP="00494A59">
      <w:pPr>
        <w:rPr>
          <w:rFonts w:ascii="Arial" w:hAnsi="Arial" w:cs="Arial"/>
          <w:b/>
        </w:rPr>
      </w:pPr>
      <w:r>
        <w:rPr>
          <w:rFonts w:ascii="Arial" w:hAnsi="Arial" w:cs="Arial"/>
          <w:b/>
        </w:rPr>
        <w:t xml:space="preserve">Abstract: </w:t>
      </w:r>
    </w:p>
    <w:p w14:paraId="4B7E15FE" w14:textId="77777777" w:rsidR="00494A59" w:rsidRDefault="00494A59" w:rsidP="00494A59">
      <w:r>
        <w:t>This contribution provides overview of 5G-Advanced Release-20 new work items and study items including considerations on workload between 5G-Advanced and 6G.</w:t>
      </w:r>
    </w:p>
    <w:p w14:paraId="3F1E87D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D2EE7" w14:textId="77777777" w:rsidR="00494A59" w:rsidRDefault="00494A59" w:rsidP="00494A59">
      <w:pPr>
        <w:rPr>
          <w:rFonts w:ascii="Arial" w:hAnsi="Arial" w:cs="Arial"/>
          <w:b/>
          <w:sz w:val="24"/>
        </w:rPr>
      </w:pPr>
      <w:r>
        <w:rPr>
          <w:rFonts w:ascii="Arial" w:hAnsi="Arial" w:cs="Arial"/>
          <w:b/>
          <w:color w:val="0000FF"/>
          <w:sz w:val="24"/>
        </w:rPr>
        <w:t>RP-242809</w:t>
      </w:r>
      <w:r>
        <w:rPr>
          <w:rFonts w:ascii="Arial" w:hAnsi="Arial" w:cs="Arial"/>
          <w:b/>
          <w:color w:val="0000FF"/>
          <w:sz w:val="24"/>
        </w:rPr>
        <w:tab/>
      </w:r>
      <w:r>
        <w:rPr>
          <w:rFonts w:ascii="Arial" w:hAnsi="Arial" w:cs="Arial"/>
          <w:b/>
          <w:sz w:val="24"/>
        </w:rPr>
        <w:t>High-level overview for Rel-20 5G-Advanced</w:t>
      </w:r>
    </w:p>
    <w:p w14:paraId="590CFC7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Telstra Limited</w:t>
      </w:r>
    </w:p>
    <w:p w14:paraId="623DD23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78822" w14:textId="77777777" w:rsidR="00494A59" w:rsidRDefault="00494A59" w:rsidP="00494A59">
      <w:pPr>
        <w:rPr>
          <w:rFonts w:ascii="Arial" w:hAnsi="Arial" w:cs="Arial"/>
          <w:b/>
          <w:sz w:val="24"/>
        </w:rPr>
      </w:pPr>
      <w:r>
        <w:rPr>
          <w:rFonts w:ascii="Arial" w:hAnsi="Arial" w:cs="Arial"/>
          <w:b/>
          <w:color w:val="0000FF"/>
          <w:sz w:val="24"/>
        </w:rPr>
        <w:t>RP-242861</w:t>
      </w:r>
      <w:r>
        <w:rPr>
          <w:rFonts w:ascii="Arial" w:hAnsi="Arial" w:cs="Arial"/>
          <w:b/>
          <w:color w:val="0000FF"/>
          <w:sz w:val="24"/>
        </w:rPr>
        <w:tab/>
      </w:r>
      <w:r>
        <w:rPr>
          <w:rFonts w:ascii="Arial" w:hAnsi="Arial" w:cs="Arial"/>
          <w:b/>
          <w:sz w:val="24"/>
        </w:rPr>
        <w:t>Views on 5G-A Rel-20</w:t>
      </w:r>
    </w:p>
    <w:p w14:paraId="33EE8AF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156276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390E9" w14:textId="77777777" w:rsidR="00494A59" w:rsidRDefault="00494A59" w:rsidP="00494A59">
      <w:pPr>
        <w:rPr>
          <w:rFonts w:ascii="Arial" w:hAnsi="Arial" w:cs="Arial"/>
          <w:b/>
          <w:sz w:val="24"/>
        </w:rPr>
      </w:pPr>
      <w:r>
        <w:rPr>
          <w:rFonts w:ascii="Arial" w:hAnsi="Arial" w:cs="Arial"/>
          <w:b/>
          <w:color w:val="0000FF"/>
          <w:sz w:val="24"/>
        </w:rPr>
        <w:t>RP-242984</w:t>
      </w:r>
      <w:r>
        <w:rPr>
          <w:rFonts w:ascii="Arial" w:hAnsi="Arial" w:cs="Arial"/>
          <w:b/>
          <w:color w:val="0000FF"/>
          <w:sz w:val="24"/>
        </w:rPr>
        <w:tab/>
      </w:r>
      <w:r>
        <w:rPr>
          <w:rFonts w:ascii="Arial" w:hAnsi="Arial" w:cs="Arial"/>
          <w:b/>
          <w:sz w:val="24"/>
        </w:rPr>
        <w:t xml:space="preserve">High-level proposal for Rel-20  </w:t>
      </w:r>
    </w:p>
    <w:p w14:paraId="724B0E5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471F5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D4332" w14:textId="77777777" w:rsidR="00494A59" w:rsidRDefault="00494A59" w:rsidP="00494A59">
      <w:pPr>
        <w:rPr>
          <w:rFonts w:ascii="Arial" w:hAnsi="Arial" w:cs="Arial"/>
          <w:b/>
          <w:sz w:val="24"/>
        </w:rPr>
      </w:pPr>
      <w:r>
        <w:rPr>
          <w:rFonts w:ascii="Arial" w:hAnsi="Arial" w:cs="Arial"/>
          <w:b/>
          <w:color w:val="0000FF"/>
          <w:sz w:val="24"/>
        </w:rPr>
        <w:t>RP-243141</w:t>
      </w:r>
      <w:r>
        <w:rPr>
          <w:rFonts w:ascii="Arial" w:hAnsi="Arial" w:cs="Arial"/>
          <w:b/>
          <w:color w:val="0000FF"/>
          <w:sz w:val="24"/>
        </w:rPr>
        <w:tab/>
      </w:r>
      <w:r>
        <w:rPr>
          <w:rFonts w:ascii="Arial" w:hAnsi="Arial" w:cs="Arial"/>
          <w:b/>
          <w:sz w:val="24"/>
        </w:rPr>
        <w:t>Our proposals for 5G-Advanced in Rel-20</w:t>
      </w:r>
    </w:p>
    <w:p w14:paraId="5D67D16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72D8EFA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F8D7A" w14:textId="77777777" w:rsidR="00494A59" w:rsidRDefault="00494A59" w:rsidP="00494A59">
      <w:pPr>
        <w:rPr>
          <w:rFonts w:ascii="Arial" w:hAnsi="Arial" w:cs="Arial"/>
          <w:b/>
          <w:sz w:val="24"/>
        </w:rPr>
      </w:pPr>
      <w:r>
        <w:rPr>
          <w:rFonts w:ascii="Arial" w:hAnsi="Arial" w:cs="Arial"/>
          <w:b/>
          <w:color w:val="0000FF"/>
          <w:sz w:val="24"/>
        </w:rPr>
        <w:t>RP-242814</w:t>
      </w:r>
      <w:r>
        <w:rPr>
          <w:rFonts w:ascii="Arial" w:hAnsi="Arial" w:cs="Arial"/>
          <w:b/>
          <w:color w:val="0000FF"/>
          <w:sz w:val="24"/>
        </w:rPr>
        <w:tab/>
      </w:r>
      <w:r>
        <w:rPr>
          <w:rFonts w:ascii="Arial" w:hAnsi="Arial" w:cs="Arial"/>
          <w:b/>
          <w:sz w:val="24"/>
        </w:rPr>
        <w:t>LG Uplus's View on Rel-20 5G-Advanced</w:t>
      </w:r>
    </w:p>
    <w:p w14:paraId="5D933BB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14:paraId="7465BBE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AAFC" w14:textId="77777777" w:rsidR="00494A59" w:rsidRDefault="00494A59" w:rsidP="00494A59">
      <w:pPr>
        <w:rPr>
          <w:rFonts w:ascii="Arial" w:hAnsi="Arial" w:cs="Arial"/>
          <w:b/>
          <w:sz w:val="24"/>
        </w:rPr>
      </w:pPr>
      <w:r>
        <w:rPr>
          <w:rFonts w:ascii="Arial" w:hAnsi="Arial" w:cs="Arial"/>
          <w:b/>
          <w:color w:val="0000FF"/>
          <w:sz w:val="24"/>
        </w:rPr>
        <w:t>RP-242504</w:t>
      </w:r>
      <w:r>
        <w:rPr>
          <w:rFonts w:ascii="Arial" w:hAnsi="Arial" w:cs="Arial"/>
          <w:b/>
          <w:color w:val="0000FF"/>
          <w:sz w:val="24"/>
        </w:rPr>
        <w:tab/>
      </w:r>
      <w:r>
        <w:rPr>
          <w:rFonts w:ascii="Arial" w:hAnsi="Arial" w:cs="Arial"/>
          <w:b/>
          <w:sz w:val="24"/>
        </w:rPr>
        <w:t>Views on Rel-20 5G-Advanced</w:t>
      </w:r>
    </w:p>
    <w:p w14:paraId="6EDD765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110C3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AFB18" w14:textId="77777777" w:rsidR="00494A59" w:rsidRDefault="00494A59" w:rsidP="00494A59">
      <w:pPr>
        <w:rPr>
          <w:rFonts w:ascii="Arial" w:hAnsi="Arial" w:cs="Arial"/>
          <w:b/>
          <w:sz w:val="24"/>
        </w:rPr>
      </w:pPr>
      <w:r>
        <w:rPr>
          <w:rFonts w:ascii="Arial" w:hAnsi="Arial" w:cs="Arial"/>
          <w:b/>
          <w:color w:val="0000FF"/>
          <w:sz w:val="24"/>
        </w:rPr>
        <w:lastRenderedPageBreak/>
        <w:t>RP-242640</w:t>
      </w:r>
      <w:r>
        <w:rPr>
          <w:rFonts w:ascii="Arial" w:hAnsi="Arial" w:cs="Arial"/>
          <w:b/>
          <w:color w:val="0000FF"/>
          <w:sz w:val="24"/>
        </w:rPr>
        <w:tab/>
      </w:r>
      <w:r>
        <w:rPr>
          <w:rFonts w:ascii="Arial" w:hAnsi="Arial" w:cs="Arial"/>
          <w:b/>
          <w:sz w:val="24"/>
        </w:rPr>
        <w:t>On 5G Adv in Rel-20</w:t>
      </w:r>
    </w:p>
    <w:p w14:paraId="151F985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8242C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D189A" w14:textId="77777777" w:rsidR="00494A59" w:rsidRDefault="00494A59" w:rsidP="00494A59">
      <w:pPr>
        <w:rPr>
          <w:rFonts w:ascii="Arial" w:hAnsi="Arial" w:cs="Arial"/>
          <w:b/>
          <w:sz w:val="24"/>
        </w:rPr>
      </w:pPr>
      <w:r>
        <w:rPr>
          <w:rFonts w:ascii="Arial" w:hAnsi="Arial" w:cs="Arial"/>
          <w:b/>
          <w:color w:val="0000FF"/>
          <w:sz w:val="24"/>
        </w:rPr>
        <w:t>RP-242878</w:t>
      </w:r>
      <w:r>
        <w:rPr>
          <w:rFonts w:ascii="Arial" w:hAnsi="Arial" w:cs="Arial"/>
          <w:b/>
          <w:color w:val="0000FF"/>
          <w:sz w:val="24"/>
        </w:rPr>
        <w:tab/>
      </w:r>
      <w:r>
        <w:rPr>
          <w:rFonts w:ascii="Arial" w:hAnsi="Arial" w:cs="Arial"/>
          <w:b/>
          <w:sz w:val="24"/>
        </w:rPr>
        <w:t>Scope and motivation for 5G-Advanced work in Rel-20</w:t>
      </w:r>
    </w:p>
    <w:p w14:paraId="3D35929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B4602C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638AE" w14:textId="77777777" w:rsidR="00494A59" w:rsidRDefault="00494A59" w:rsidP="00494A59">
      <w:pPr>
        <w:rPr>
          <w:rFonts w:ascii="Arial" w:hAnsi="Arial" w:cs="Arial"/>
          <w:b/>
          <w:sz w:val="24"/>
        </w:rPr>
      </w:pPr>
      <w:r>
        <w:rPr>
          <w:rFonts w:ascii="Arial" w:hAnsi="Arial" w:cs="Arial"/>
          <w:b/>
          <w:color w:val="0000FF"/>
          <w:sz w:val="24"/>
        </w:rPr>
        <w:t>RP-243122</w:t>
      </w:r>
      <w:r>
        <w:rPr>
          <w:rFonts w:ascii="Arial" w:hAnsi="Arial" w:cs="Arial"/>
          <w:b/>
          <w:color w:val="0000FF"/>
          <w:sz w:val="24"/>
        </w:rPr>
        <w:tab/>
      </w:r>
      <w:r>
        <w:rPr>
          <w:rFonts w:ascii="Arial" w:hAnsi="Arial" w:cs="Arial"/>
          <w:b/>
          <w:sz w:val="24"/>
        </w:rPr>
        <w:t>Views on 5G-A Rel-20</w:t>
      </w:r>
    </w:p>
    <w:p w14:paraId="36194C9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9D2856" w14:textId="77777777" w:rsidR="00494A59" w:rsidRDefault="00494A59" w:rsidP="00494A59">
      <w:pPr>
        <w:rPr>
          <w:rFonts w:ascii="Arial" w:hAnsi="Arial" w:cs="Arial"/>
          <w:b/>
        </w:rPr>
      </w:pPr>
      <w:r>
        <w:rPr>
          <w:rFonts w:ascii="Arial" w:hAnsi="Arial" w:cs="Arial"/>
          <w:b/>
        </w:rPr>
        <w:t xml:space="preserve">Abstract: </w:t>
      </w:r>
    </w:p>
    <w:p w14:paraId="3F21240A" w14:textId="77777777" w:rsidR="00494A59" w:rsidRDefault="00494A59" w:rsidP="00494A59">
      <w:r>
        <w:t>Provide general views on potential enhancements for 5G-A R20</w:t>
      </w:r>
    </w:p>
    <w:p w14:paraId="7570615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2E194" w14:textId="77777777" w:rsidR="00494A59" w:rsidRDefault="00494A59" w:rsidP="00494A59">
      <w:pPr>
        <w:rPr>
          <w:rFonts w:ascii="Arial" w:hAnsi="Arial" w:cs="Arial"/>
          <w:b/>
          <w:sz w:val="24"/>
        </w:rPr>
      </w:pPr>
      <w:r>
        <w:rPr>
          <w:rFonts w:ascii="Arial" w:hAnsi="Arial" w:cs="Arial"/>
          <w:b/>
          <w:color w:val="0000FF"/>
          <w:sz w:val="24"/>
        </w:rPr>
        <w:t>RP-243150</w:t>
      </w:r>
      <w:r>
        <w:rPr>
          <w:rFonts w:ascii="Arial" w:hAnsi="Arial" w:cs="Arial"/>
          <w:b/>
          <w:color w:val="0000FF"/>
          <w:sz w:val="24"/>
        </w:rPr>
        <w:tab/>
      </w:r>
      <w:r>
        <w:rPr>
          <w:rFonts w:ascii="Arial" w:hAnsi="Arial" w:cs="Arial"/>
          <w:b/>
          <w:sz w:val="24"/>
        </w:rPr>
        <w:t>Overview of Release 20 Scope for 5G-Advanced</w:t>
      </w:r>
    </w:p>
    <w:p w14:paraId="4DA4D39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75626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3F393" w14:textId="77777777" w:rsidR="00494A59" w:rsidRDefault="00494A59" w:rsidP="00494A59">
      <w:pPr>
        <w:rPr>
          <w:rFonts w:ascii="Arial" w:hAnsi="Arial" w:cs="Arial"/>
          <w:b/>
          <w:sz w:val="24"/>
        </w:rPr>
      </w:pPr>
      <w:r>
        <w:rPr>
          <w:rFonts w:ascii="Arial" w:hAnsi="Arial" w:cs="Arial"/>
          <w:b/>
          <w:color w:val="0000FF"/>
          <w:sz w:val="24"/>
        </w:rPr>
        <w:t>RP-242472</w:t>
      </w:r>
      <w:r>
        <w:rPr>
          <w:rFonts w:ascii="Arial" w:hAnsi="Arial" w:cs="Arial"/>
          <w:b/>
          <w:color w:val="0000FF"/>
          <w:sz w:val="24"/>
        </w:rPr>
        <w:tab/>
      </w:r>
      <w:r>
        <w:rPr>
          <w:rFonts w:ascii="Arial" w:hAnsi="Arial" w:cs="Arial"/>
          <w:b/>
          <w:sz w:val="24"/>
        </w:rPr>
        <w:t>Overview of LGE’s Proposals on Rel-20 5G-Advanced</w:t>
      </w:r>
    </w:p>
    <w:p w14:paraId="65A43D1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68C7C03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6E928" w14:textId="77777777" w:rsidR="00494A59" w:rsidRDefault="00494A59" w:rsidP="00494A59">
      <w:pPr>
        <w:rPr>
          <w:rFonts w:ascii="Arial" w:hAnsi="Arial" w:cs="Arial"/>
          <w:b/>
          <w:sz w:val="24"/>
        </w:rPr>
      </w:pPr>
      <w:r>
        <w:rPr>
          <w:rFonts w:ascii="Arial" w:hAnsi="Arial" w:cs="Arial"/>
          <w:b/>
          <w:color w:val="0000FF"/>
          <w:sz w:val="24"/>
        </w:rPr>
        <w:t>RP-242565</w:t>
      </w:r>
      <w:r>
        <w:rPr>
          <w:rFonts w:ascii="Arial" w:hAnsi="Arial" w:cs="Arial"/>
          <w:b/>
          <w:color w:val="0000FF"/>
          <w:sz w:val="24"/>
        </w:rPr>
        <w:tab/>
      </w:r>
      <w:r>
        <w:rPr>
          <w:rFonts w:ascii="Arial" w:hAnsi="Arial" w:cs="Arial"/>
          <w:b/>
          <w:sz w:val="24"/>
        </w:rPr>
        <w:t>Overview on RAN Rel-20 5G-Advanced</w:t>
      </w:r>
    </w:p>
    <w:p w14:paraId="39CB8D2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0F3FBE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36665" w14:textId="77777777" w:rsidR="00494A59" w:rsidRDefault="00494A59" w:rsidP="00494A59">
      <w:pPr>
        <w:rPr>
          <w:rFonts w:ascii="Arial" w:hAnsi="Arial" w:cs="Arial"/>
          <w:b/>
          <w:sz w:val="24"/>
        </w:rPr>
      </w:pPr>
      <w:r>
        <w:rPr>
          <w:rFonts w:ascii="Arial" w:hAnsi="Arial" w:cs="Arial"/>
          <w:b/>
          <w:color w:val="0000FF"/>
          <w:sz w:val="24"/>
        </w:rPr>
        <w:t>RP-242598</w:t>
      </w:r>
      <w:r>
        <w:rPr>
          <w:rFonts w:ascii="Arial" w:hAnsi="Arial" w:cs="Arial"/>
          <w:b/>
          <w:color w:val="0000FF"/>
          <w:sz w:val="24"/>
        </w:rPr>
        <w:tab/>
      </w:r>
      <w:r>
        <w:rPr>
          <w:rFonts w:ascii="Arial" w:hAnsi="Arial" w:cs="Arial"/>
          <w:b/>
          <w:sz w:val="24"/>
        </w:rPr>
        <w:t>Views on 5G-A Rel-20</w:t>
      </w:r>
    </w:p>
    <w:p w14:paraId="724C013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Europe B.V.</w:t>
      </w:r>
    </w:p>
    <w:p w14:paraId="68D8651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BEF5D" w14:textId="77777777" w:rsidR="00494A59" w:rsidRDefault="00494A59" w:rsidP="00494A59">
      <w:pPr>
        <w:rPr>
          <w:rFonts w:ascii="Arial" w:hAnsi="Arial" w:cs="Arial"/>
          <w:b/>
          <w:sz w:val="24"/>
        </w:rPr>
      </w:pPr>
      <w:r>
        <w:rPr>
          <w:rFonts w:ascii="Arial" w:hAnsi="Arial" w:cs="Arial"/>
          <w:b/>
          <w:color w:val="0000FF"/>
          <w:sz w:val="24"/>
        </w:rPr>
        <w:t>RP-242626</w:t>
      </w:r>
      <w:r>
        <w:rPr>
          <w:rFonts w:ascii="Arial" w:hAnsi="Arial" w:cs="Arial"/>
          <w:b/>
          <w:color w:val="0000FF"/>
          <w:sz w:val="24"/>
        </w:rPr>
        <w:tab/>
      </w:r>
      <w:r>
        <w:rPr>
          <w:rFonts w:ascii="Arial" w:hAnsi="Arial" w:cs="Arial"/>
          <w:b/>
          <w:sz w:val="24"/>
        </w:rPr>
        <w:t>High level overview of 5G-A Rel-20 proposals</w:t>
      </w:r>
    </w:p>
    <w:p w14:paraId="6F0A96D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44A21C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DCCFF" w14:textId="77777777" w:rsidR="00494A59" w:rsidRDefault="00494A59" w:rsidP="00494A59">
      <w:pPr>
        <w:rPr>
          <w:rFonts w:ascii="Arial" w:hAnsi="Arial" w:cs="Arial"/>
          <w:b/>
          <w:sz w:val="24"/>
        </w:rPr>
      </w:pPr>
      <w:r>
        <w:rPr>
          <w:rFonts w:ascii="Arial" w:hAnsi="Arial" w:cs="Arial"/>
          <w:b/>
          <w:color w:val="0000FF"/>
          <w:sz w:val="24"/>
        </w:rPr>
        <w:t>RP-242795</w:t>
      </w:r>
      <w:r>
        <w:rPr>
          <w:rFonts w:ascii="Arial" w:hAnsi="Arial" w:cs="Arial"/>
          <w:b/>
          <w:color w:val="0000FF"/>
          <w:sz w:val="24"/>
        </w:rPr>
        <w:tab/>
      </w:r>
      <w:r>
        <w:rPr>
          <w:rFonts w:ascii="Arial" w:hAnsi="Arial" w:cs="Arial"/>
          <w:b/>
          <w:sz w:val="24"/>
        </w:rPr>
        <w:t>Discussion on  5G-A items in R20</w:t>
      </w:r>
    </w:p>
    <w:p w14:paraId="65AE0AF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0E82FC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RP-243255</w:t>
      </w:r>
      <w:r>
        <w:rPr>
          <w:color w:val="993300"/>
          <w:u w:val="single"/>
        </w:rPr>
        <w:t>.</w:t>
      </w:r>
    </w:p>
    <w:p w14:paraId="467EA589" w14:textId="77777777" w:rsidR="00494A59" w:rsidRDefault="00494A59" w:rsidP="00494A59">
      <w:pPr>
        <w:rPr>
          <w:rFonts w:ascii="Arial" w:hAnsi="Arial" w:cs="Arial"/>
          <w:b/>
          <w:sz w:val="24"/>
        </w:rPr>
      </w:pPr>
      <w:r>
        <w:rPr>
          <w:rFonts w:ascii="Arial" w:hAnsi="Arial" w:cs="Arial"/>
          <w:b/>
          <w:color w:val="0000FF"/>
          <w:sz w:val="24"/>
        </w:rPr>
        <w:lastRenderedPageBreak/>
        <w:t>RP-243255</w:t>
      </w:r>
      <w:r>
        <w:rPr>
          <w:rFonts w:ascii="Arial" w:hAnsi="Arial" w:cs="Arial"/>
          <w:b/>
          <w:color w:val="0000FF"/>
          <w:sz w:val="24"/>
        </w:rPr>
        <w:tab/>
      </w:r>
      <w:r>
        <w:rPr>
          <w:rFonts w:ascii="Arial" w:hAnsi="Arial" w:cs="Arial"/>
          <w:b/>
          <w:sz w:val="24"/>
        </w:rPr>
        <w:t>Discussion on  5G-A items in R20</w:t>
      </w:r>
    </w:p>
    <w:p w14:paraId="03A15F5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OPPO</w:t>
      </w:r>
    </w:p>
    <w:p w14:paraId="60D3A65B" w14:textId="77777777" w:rsidR="00494A59" w:rsidRDefault="00494A59" w:rsidP="00494A59">
      <w:pPr>
        <w:rPr>
          <w:color w:val="808080"/>
        </w:rPr>
      </w:pPr>
      <w:r>
        <w:rPr>
          <w:color w:val="808080"/>
        </w:rPr>
        <w:t>(Replaces RP-242795)</w:t>
      </w:r>
    </w:p>
    <w:p w14:paraId="32A1E6C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EFB1F" w14:textId="77777777" w:rsidR="00494A59" w:rsidRDefault="00494A59" w:rsidP="00494A59">
      <w:pPr>
        <w:rPr>
          <w:rFonts w:ascii="Arial" w:hAnsi="Arial" w:cs="Arial"/>
          <w:b/>
          <w:sz w:val="24"/>
        </w:rPr>
      </w:pPr>
      <w:r>
        <w:rPr>
          <w:rFonts w:ascii="Arial" w:hAnsi="Arial" w:cs="Arial"/>
          <w:b/>
          <w:color w:val="0000FF"/>
          <w:sz w:val="24"/>
        </w:rPr>
        <w:t>RP-242892</w:t>
      </w:r>
      <w:r>
        <w:rPr>
          <w:rFonts w:ascii="Arial" w:hAnsi="Arial" w:cs="Arial"/>
          <w:b/>
          <w:color w:val="0000FF"/>
          <w:sz w:val="24"/>
        </w:rPr>
        <w:tab/>
      </w:r>
      <w:r>
        <w:rPr>
          <w:rFonts w:ascii="Arial" w:hAnsi="Arial" w:cs="Arial"/>
          <w:b/>
          <w:sz w:val="24"/>
        </w:rPr>
        <w:t>Views on 5G-Advanced in Rel-20</w:t>
      </w:r>
    </w:p>
    <w:p w14:paraId="279488C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8506D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673BE" w14:textId="77777777" w:rsidR="00494A59" w:rsidRDefault="00494A59" w:rsidP="00494A59">
      <w:pPr>
        <w:rPr>
          <w:rFonts w:ascii="Arial" w:hAnsi="Arial" w:cs="Arial"/>
          <w:b/>
          <w:sz w:val="24"/>
        </w:rPr>
      </w:pPr>
      <w:r>
        <w:rPr>
          <w:rFonts w:ascii="Arial" w:hAnsi="Arial" w:cs="Arial"/>
          <w:b/>
          <w:color w:val="0000FF"/>
          <w:sz w:val="24"/>
        </w:rPr>
        <w:t>RP-242453</w:t>
      </w:r>
      <w:r>
        <w:rPr>
          <w:rFonts w:ascii="Arial" w:hAnsi="Arial" w:cs="Arial"/>
          <w:b/>
          <w:color w:val="0000FF"/>
          <w:sz w:val="24"/>
        </w:rPr>
        <w:tab/>
      </w:r>
      <w:r>
        <w:rPr>
          <w:rFonts w:ascii="Arial" w:hAnsi="Arial" w:cs="Arial"/>
          <w:b/>
          <w:sz w:val="24"/>
        </w:rPr>
        <w:t>Overview of 5G-Advanced features for Rel-20</w:t>
      </w:r>
    </w:p>
    <w:p w14:paraId="1112ED2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E1FF2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A13AB" w14:textId="77777777" w:rsidR="00494A59" w:rsidRDefault="00494A59" w:rsidP="00494A59">
      <w:pPr>
        <w:rPr>
          <w:rFonts w:ascii="Arial" w:hAnsi="Arial" w:cs="Arial"/>
          <w:b/>
          <w:sz w:val="24"/>
        </w:rPr>
      </w:pPr>
      <w:r>
        <w:rPr>
          <w:rFonts w:ascii="Arial" w:hAnsi="Arial" w:cs="Arial"/>
          <w:b/>
          <w:color w:val="0000FF"/>
          <w:sz w:val="24"/>
        </w:rPr>
        <w:t>RP-242556</w:t>
      </w:r>
      <w:r>
        <w:rPr>
          <w:rFonts w:ascii="Arial" w:hAnsi="Arial" w:cs="Arial"/>
          <w:b/>
          <w:color w:val="0000FF"/>
          <w:sz w:val="24"/>
        </w:rPr>
        <w:tab/>
      </w:r>
      <w:r>
        <w:rPr>
          <w:rFonts w:ascii="Arial" w:hAnsi="Arial" w:cs="Arial"/>
          <w:b/>
          <w:sz w:val="24"/>
        </w:rPr>
        <w:t>High level views on Rel-20 5G-Advanced</w:t>
      </w:r>
    </w:p>
    <w:p w14:paraId="13F15BD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2D5E17D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52B76" w14:textId="77777777" w:rsidR="00494A59" w:rsidRDefault="00494A59" w:rsidP="00494A59">
      <w:pPr>
        <w:rPr>
          <w:rFonts w:ascii="Arial" w:hAnsi="Arial" w:cs="Arial"/>
          <w:b/>
          <w:sz w:val="24"/>
        </w:rPr>
      </w:pPr>
      <w:r>
        <w:rPr>
          <w:rFonts w:ascii="Arial" w:hAnsi="Arial" w:cs="Arial"/>
          <w:b/>
          <w:color w:val="0000FF"/>
          <w:sz w:val="24"/>
        </w:rPr>
        <w:t>RP-242756</w:t>
      </w:r>
      <w:r>
        <w:rPr>
          <w:rFonts w:ascii="Arial" w:hAnsi="Arial" w:cs="Arial"/>
          <w:b/>
          <w:color w:val="0000FF"/>
          <w:sz w:val="24"/>
        </w:rPr>
        <w:tab/>
      </w:r>
      <w:r>
        <w:rPr>
          <w:rFonts w:ascii="Arial" w:hAnsi="Arial" w:cs="Arial"/>
          <w:b/>
          <w:sz w:val="24"/>
        </w:rPr>
        <w:t>General views on 5G-Advanced in Release 20</w:t>
      </w:r>
      <w:r>
        <w:rPr>
          <w:rFonts w:ascii="Arial" w:hAnsi="Arial" w:cs="Arial"/>
          <w:b/>
          <w:sz w:val="24"/>
        </w:rPr>
        <w:br/>
      </w:r>
    </w:p>
    <w:p w14:paraId="6021029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6D6E3C7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19B1C" w14:textId="77777777" w:rsidR="00494A59" w:rsidRDefault="00494A59" w:rsidP="00494A59">
      <w:pPr>
        <w:rPr>
          <w:rFonts w:ascii="Arial" w:hAnsi="Arial" w:cs="Arial"/>
          <w:b/>
          <w:sz w:val="24"/>
        </w:rPr>
      </w:pPr>
      <w:r>
        <w:rPr>
          <w:rFonts w:ascii="Arial" w:hAnsi="Arial" w:cs="Arial"/>
          <w:b/>
          <w:color w:val="0000FF"/>
          <w:sz w:val="24"/>
        </w:rPr>
        <w:t>RP-242481</w:t>
      </w:r>
      <w:r>
        <w:rPr>
          <w:rFonts w:ascii="Arial" w:hAnsi="Arial" w:cs="Arial"/>
          <w:b/>
          <w:color w:val="0000FF"/>
          <w:sz w:val="24"/>
        </w:rPr>
        <w:tab/>
      </w:r>
      <w:r>
        <w:rPr>
          <w:rFonts w:ascii="Arial" w:hAnsi="Arial" w:cs="Arial"/>
          <w:b/>
          <w:sz w:val="24"/>
        </w:rPr>
        <w:t>Key Automotive Topics for Rel-20 5G-Advanced</w:t>
      </w:r>
    </w:p>
    <w:p w14:paraId="737855E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w:t>
      </w:r>
    </w:p>
    <w:p w14:paraId="6A84DC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E18D1" w14:textId="77777777" w:rsidR="00494A59" w:rsidRDefault="00494A59" w:rsidP="00494A59">
      <w:pPr>
        <w:rPr>
          <w:rFonts w:ascii="Arial" w:hAnsi="Arial" w:cs="Arial"/>
          <w:b/>
          <w:sz w:val="24"/>
        </w:rPr>
      </w:pPr>
      <w:r>
        <w:rPr>
          <w:rFonts w:ascii="Arial" w:hAnsi="Arial" w:cs="Arial"/>
          <w:b/>
          <w:color w:val="0000FF"/>
          <w:sz w:val="24"/>
        </w:rPr>
        <w:t>RP-243110</w:t>
      </w:r>
      <w:r>
        <w:rPr>
          <w:rFonts w:ascii="Arial" w:hAnsi="Arial" w:cs="Arial"/>
          <w:b/>
          <w:color w:val="0000FF"/>
          <w:sz w:val="24"/>
        </w:rPr>
        <w:tab/>
      </w:r>
      <w:r>
        <w:rPr>
          <w:rFonts w:ascii="Arial" w:hAnsi="Arial" w:cs="Arial"/>
          <w:b/>
          <w:sz w:val="24"/>
        </w:rPr>
        <w:t>Considerations on 5G-Advanced Evolution from Verticals' Perspective</w:t>
      </w:r>
    </w:p>
    <w:p w14:paraId="65DACC9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15E86F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7458D" w14:textId="77777777" w:rsidR="00494A59" w:rsidRDefault="00494A59" w:rsidP="00494A59">
      <w:pPr>
        <w:rPr>
          <w:rFonts w:ascii="Arial" w:hAnsi="Arial" w:cs="Arial"/>
          <w:b/>
          <w:sz w:val="24"/>
        </w:rPr>
      </w:pPr>
      <w:r>
        <w:rPr>
          <w:rFonts w:ascii="Arial" w:hAnsi="Arial" w:cs="Arial"/>
          <w:b/>
          <w:color w:val="0000FF"/>
          <w:sz w:val="24"/>
        </w:rPr>
        <w:t>RP-242763</w:t>
      </w:r>
      <w:r>
        <w:rPr>
          <w:rFonts w:ascii="Arial" w:hAnsi="Arial" w:cs="Arial"/>
          <w:b/>
          <w:color w:val="0000FF"/>
          <w:sz w:val="24"/>
        </w:rPr>
        <w:tab/>
      </w:r>
      <w:r>
        <w:rPr>
          <w:rFonts w:ascii="Arial" w:hAnsi="Arial" w:cs="Arial"/>
          <w:b/>
          <w:sz w:val="24"/>
        </w:rPr>
        <w:t>Views on Rel-20 Enhancements for 5G-Advanced</w:t>
      </w:r>
    </w:p>
    <w:p w14:paraId="44D3FFC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40828B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DFF5F" w14:textId="77777777" w:rsidR="00494A59" w:rsidRDefault="00494A59" w:rsidP="00494A59">
      <w:pPr>
        <w:rPr>
          <w:rFonts w:ascii="Arial" w:hAnsi="Arial" w:cs="Arial"/>
          <w:b/>
          <w:sz w:val="24"/>
        </w:rPr>
      </w:pPr>
      <w:r>
        <w:rPr>
          <w:rFonts w:ascii="Arial" w:hAnsi="Arial" w:cs="Arial"/>
          <w:b/>
          <w:color w:val="0000FF"/>
          <w:sz w:val="24"/>
        </w:rPr>
        <w:t>RP-242774</w:t>
      </w:r>
      <w:r>
        <w:rPr>
          <w:rFonts w:ascii="Arial" w:hAnsi="Arial" w:cs="Arial"/>
          <w:b/>
          <w:color w:val="0000FF"/>
          <w:sz w:val="24"/>
        </w:rPr>
        <w:tab/>
      </w:r>
      <w:r>
        <w:rPr>
          <w:rFonts w:ascii="Arial" w:hAnsi="Arial" w:cs="Arial"/>
          <w:b/>
          <w:sz w:val="24"/>
        </w:rPr>
        <w:t>ETRI’s views on Rel-20 5G-Advanced</w:t>
      </w:r>
    </w:p>
    <w:p w14:paraId="6C0A96A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6D429F3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4033D" w14:textId="77777777" w:rsidR="00494A59" w:rsidRDefault="00494A59" w:rsidP="00494A59">
      <w:pPr>
        <w:rPr>
          <w:rFonts w:ascii="Arial" w:hAnsi="Arial" w:cs="Arial"/>
          <w:b/>
          <w:sz w:val="24"/>
        </w:rPr>
      </w:pPr>
      <w:r>
        <w:rPr>
          <w:rFonts w:ascii="Arial" w:hAnsi="Arial" w:cs="Arial"/>
          <w:b/>
          <w:color w:val="0000FF"/>
          <w:sz w:val="24"/>
        </w:rPr>
        <w:lastRenderedPageBreak/>
        <w:t>RP-242455</w:t>
      </w:r>
      <w:r>
        <w:rPr>
          <w:rFonts w:ascii="Arial" w:hAnsi="Arial" w:cs="Arial"/>
          <w:b/>
          <w:color w:val="0000FF"/>
          <w:sz w:val="24"/>
        </w:rPr>
        <w:tab/>
      </w:r>
      <w:r>
        <w:rPr>
          <w:rFonts w:ascii="Arial" w:hAnsi="Arial" w:cs="Arial"/>
          <w:b/>
          <w:sz w:val="24"/>
        </w:rPr>
        <w:t>High Level view on Rel-20 5G-A</w:t>
      </w:r>
    </w:p>
    <w:p w14:paraId="595CFC6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5F4C9D1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35DBD" w14:textId="77777777" w:rsidR="00494A59" w:rsidRDefault="00494A59" w:rsidP="00494A59">
      <w:pPr>
        <w:rPr>
          <w:rFonts w:ascii="Arial" w:hAnsi="Arial" w:cs="Arial"/>
          <w:b/>
          <w:sz w:val="24"/>
        </w:rPr>
      </w:pPr>
      <w:r>
        <w:rPr>
          <w:rFonts w:ascii="Arial" w:hAnsi="Arial" w:cs="Arial"/>
          <w:b/>
          <w:color w:val="0000FF"/>
          <w:sz w:val="24"/>
        </w:rPr>
        <w:t>RP-242490</w:t>
      </w:r>
      <w:r>
        <w:rPr>
          <w:rFonts w:ascii="Arial" w:hAnsi="Arial" w:cs="Arial"/>
          <w:b/>
          <w:color w:val="0000FF"/>
          <w:sz w:val="24"/>
        </w:rPr>
        <w:tab/>
      </w:r>
      <w:r>
        <w:rPr>
          <w:rFonts w:ascii="Arial" w:hAnsi="Arial" w:cs="Arial"/>
          <w:b/>
          <w:sz w:val="24"/>
        </w:rPr>
        <w:t>Overview of Rel-20 scope for 5G-Advanced</w:t>
      </w:r>
    </w:p>
    <w:p w14:paraId="629FE21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AB182A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ACB0" w14:textId="77777777" w:rsidR="00494A59" w:rsidRDefault="00494A59" w:rsidP="00494A59">
      <w:pPr>
        <w:rPr>
          <w:rFonts w:ascii="Arial" w:hAnsi="Arial" w:cs="Arial"/>
          <w:b/>
          <w:sz w:val="24"/>
        </w:rPr>
      </w:pPr>
      <w:r>
        <w:rPr>
          <w:rFonts w:ascii="Arial" w:hAnsi="Arial" w:cs="Arial"/>
          <w:b/>
          <w:color w:val="0000FF"/>
          <w:sz w:val="24"/>
        </w:rPr>
        <w:t>RP-242549</w:t>
      </w:r>
      <w:r>
        <w:rPr>
          <w:rFonts w:ascii="Arial" w:hAnsi="Arial" w:cs="Arial"/>
          <w:b/>
          <w:color w:val="0000FF"/>
          <w:sz w:val="24"/>
        </w:rPr>
        <w:tab/>
      </w:r>
      <w:r>
        <w:rPr>
          <w:rFonts w:ascii="Arial" w:hAnsi="Arial" w:cs="Arial"/>
          <w:b/>
          <w:sz w:val="24"/>
        </w:rPr>
        <w:t>High level view on 5G-Advanced Rel-20 features from Lenovo</w:t>
      </w:r>
    </w:p>
    <w:p w14:paraId="3D63E29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BF857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96B9B" w14:textId="77777777" w:rsidR="00494A59" w:rsidRDefault="00494A59" w:rsidP="00494A59">
      <w:pPr>
        <w:rPr>
          <w:rFonts w:ascii="Arial" w:hAnsi="Arial" w:cs="Arial"/>
          <w:b/>
          <w:sz w:val="24"/>
        </w:rPr>
      </w:pPr>
      <w:r>
        <w:rPr>
          <w:rFonts w:ascii="Arial" w:hAnsi="Arial" w:cs="Arial"/>
          <w:b/>
          <w:color w:val="0000FF"/>
          <w:sz w:val="24"/>
        </w:rPr>
        <w:t>RP-242641</w:t>
      </w:r>
      <w:r>
        <w:rPr>
          <w:rFonts w:ascii="Arial" w:hAnsi="Arial" w:cs="Arial"/>
          <w:b/>
          <w:color w:val="0000FF"/>
          <w:sz w:val="24"/>
        </w:rPr>
        <w:tab/>
      </w:r>
      <w:r>
        <w:rPr>
          <w:rFonts w:ascii="Arial" w:hAnsi="Arial" w:cs="Arial"/>
          <w:b/>
          <w:sz w:val="24"/>
        </w:rPr>
        <w:t>Views on Rel-20 5G-Advanced Items</w:t>
      </w:r>
    </w:p>
    <w:p w14:paraId="38B203A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20422E0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C83A8" w14:textId="77777777" w:rsidR="00494A59" w:rsidRDefault="00494A59" w:rsidP="00494A59">
      <w:pPr>
        <w:rPr>
          <w:rFonts w:ascii="Arial" w:hAnsi="Arial" w:cs="Arial"/>
          <w:b/>
          <w:sz w:val="24"/>
        </w:rPr>
      </w:pPr>
      <w:r>
        <w:rPr>
          <w:rFonts w:ascii="Arial" w:hAnsi="Arial" w:cs="Arial"/>
          <w:b/>
          <w:color w:val="0000FF"/>
          <w:sz w:val="24"/>
        </w:rPr>
        <w:t>RP-242651</w:t>
      </w:r>
      <w:r>
        <w:rPr>
          <w:rFonts w:ascii="Arial" w:hAnsi="Arial" w:cs="Arial"/>
          <w:b/>
          <w:color w:val="0000FF"/>
          <w:sz w:val="24"/>
        </w:rPr>
        <w:tab/>
      </w:r>
      <w:r>
        <w:rPr>
          <w:rFonts w:ascii="Arial" w:hAnsi="Arial" w:cs="Arial"/>
          <w:b/>
          <w:sz w:val="24"/>
        </w:rPr>
        <w:t>Views on 5G-A WIs&amp;SIs in Rel-20</w:t>
      </w:r>
    </w:p>
    <w:p w14:paraId="7D8397F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3C692F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F76AE" w14:textId="77777777" w:rsidR="00494A59" w:rsidRDefault="00494A59" w:rsidP="00494A59">
      <w:pPr>
        <w:rPr>
          <w:rFonts w:ascii="Arial" w:hAnsi="Arial" w:cs="Arial"/>
          <w:b/>
          <w:sz w:val="24"/>
        </w:rPr>
      </w:pPr>
      <w:r>
        <w:rPr>
          <w:rFonts w:ascii="Arial" w:hAnsi="Arial" w:cs="Arial"/>
          <w:b/>
          <w:color w:val="0000FF"/>
          <w:sz w:val="24"/>
        </w:rPr>
        <w:t>RP-242783</w:t>
      </w:r>
      <w:r>
        <w:rPr>
          <w:rFonts w:ascii="Arial" w:hAnsi="Arial" w:cs="Arial"/>
          <w:b/>
          <w:color w:val="0000FF"/>
          <w:sz w:val="24"/>
        </w:rPr>
        <w:tab/>
      </w:r>
      <w:r>
        <w:rPr>
          <w:rFonts w:ascii="Arial" w:hAnsi="Arial" w:cs="Arial"/>
          <w:b/>
          <w:sz w:val="24"/>
        </w:rPr>
        <w:t>Overview on Rel-20 5G-Advanced</w:t>
      </w:r>
    </w:p>
    <w:p w14:paraId="2B58A8C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350DE8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48B0C" w14:textId="77777777" w:rsidR="00494A59" w:rsidRDefault="00494A59" w:rsidP="00494A59">
      <w:pPr>
        <w:rPr>
          <w:rFonts w:ascii="Arial" w:hAnsi="Arial" w:cs="Arial"/>
          <w:b/>
          <w:sz w:val="24"/>
        </w:rPr>
      </w:pPr>
      <w:r>
        <w:rPr>
          <w:rFonts w:ascii="Arial" w:hAnsi="Arial" w:cs="Arial"/>
          <w:b/>
          <w:color w:val="0000FF"/>
          <w:sz w:val="24"/>
        </w:rPr>
        <w:t>RP-242805</w:t>
      </w:r>
      <w:r>
        <w:rPr>
          <w:rFonts w:ascii="Arial" w:hAnsi="Arial" w:cs="Arial"/>
          <w:b/>
          <w:color w:val="0000FF"/>
          <w:sz w:val="24"/>
        </w:rPr>
        <w:tab/>
      </w:r>
      <w:r>
        <w:rPr>
          <w:rFonts w:ascii="Arial" w:hAnsi="Arial" w:cs="Arial"/>
          <w:b/>
          <w:sz w:val="24"/>
        </w:rPr>
        <w:t xml:space="preserve">Views on 5G-Advanced evolution in Rel-20 </w:t>
      </w:r>
    </w:p>
    <w:p w14:paraId="22072E3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0883EE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88418" w14:textId="77777777" w:rsidR="00494A59" w:rsidRDefault="00494A59" w:rsidP="00494A59">
      <w:pPr>
        <w:rPr>
          <w:rFonts w:ascii="Arial" w:hAnsi="Arial" w:cs="Arial"/>
          <w:b/>
          <w:sz w:val="24"/>
        </w:rPr>
      </w:pPr>
      <w:r>
        <w:rPr>
          <w:rFonts w:ascii="Arial" w:hAnsi="Arial" w:cs="Arial"/>
          <w:b/>
          <w:color w:val="0000FF"/>
          <w:sz w:val="24"/>
        </w:rPr>
        <w:t>RP-242875</w:t>
      </w:r>
      <w:r>
        <w:rPr>
          <w:rFonts w:ascii="Arial" w:hAnsi="Arial" w:cs="Arial"/>
          <w:b/>
          <w:color w:val="0000FF"/>
          <w:sz w:val="24"/>
        </w:rPr>
        <w:tab/>
      </w:r>
      <w:r>
        <w:rPr>
          <w:rFonts w:ascii="Arial" w:hAnsi="Arial" w:cs="Arial"/>
          <w:b/>
          <w:sz w:val="24"/>
        </w:rPr>
        <w:t>General Views on 5G-A R20</w:t>
      </w:r>
    </w:p>
    <w:p w14:paraId="6CA0625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5FEA54DD" w14:textId="77777777" w:rsidR="00494A59" w:rsidRDefault="00494A59" w:rsidP="00494A59">
      <w:pPr>
        <w:rPr>
          <w:rFonts w:ascii="Arial" w:hAnsi="Arial" w:cs="Arial"/>
          <w:b/>
        </w:rPr>
      </w:pPr>
      <w:r>
        <w:rPr>
          <w:rFonts w:ascii="Arial" w:hAnsi="Arial" w:cs="Arial"/>
          <w:b/>
        </w:rPr>
        <w:t xml:space="preserve">Abstract: </w:t>
      </w:r>
    </w:p>
    <w:p w14:paraId="3BC67C6D" w14:textId="77777777" w:rsidR="00494A59" w:rsidRDefault="00494A59" w:rsidP="00494A59">
      <w:r>
        <w:t>General views on 5G-A R20 from CAICT</w:t>
      </w:r>
    </w:p>
    <w:p w14:paraId="48A028C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94990" w14:textId="77777777" w:rsidR="00494A59" w:rsidRDefault="00494A59" w:rsidP="00494A59">
      <w:pPr>
        <w:rPr>
          <w:rFonts w:ascii="Arial" w:hAnsi="Arial" w:cs="Arial"/>
          <w:b/>
          <w:sz w:val="24"/>
        </w:rPr>
      </w:pPr>
      <w:r>
        <w:rPr>
          <w:rFonts w:ascii="Arial" w:hAnsi="Arial" w:cs="Arial"/>
          <w:b/>
          <w:color w:val="0000FF"/>
          <w:sz w:val="24"/>
        </w:rPr>
        <w:t>RP-243184</w:t>
      </w:r>
      <w:r>
        <w:rPr>
          <w:rFonts w:ascii="Arial" w:hAnsi="Arial" w:cs="Arial"/>
          <w:b/>
          <w:color w:val="0000FF"/>
          <w:sz w:val="24"/>
        </w:rPr>
        <w:tab/>
      </w:r>
      <w:r>
        <w:rPr>
          <w:rFonts w:ascii="Arial" w:hAnsi="Arial" w:cs="Arial"/>
          <w:b/>
          <w:sz w:val="24"/>
        </w:rPr>
        <w:t>Discussion on 5GA WI Proposals</w:t>
      </w:r>
    </w:p>
    <w:p w14:paraId="6D97E90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77D3E2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D6A55" w14:textId="77777777" w:rsidR="00494A59" w:rsidRDefault="00494A59" w:rsidP="00494A59">
      <w:pPr>
        <w:rPr>
          <w:rFonts w:ascii="Arial" w:hAnsi="Arial" w:cs="Arial"/>
          <w:b/>
          <w:sz w:val="24"/>
        </w:rPr>
      </w:pPr>
      <w:r>
        <w:rPr>
          <w:rFonts w:ascii="Arial" w:hAnsi="Arial" w:cs="Arial"/>
          <w:b/>
          <w:color w:val="0000FF"/>
          <w:sz w:val="24"/>
        </w:rPr>
        <w:lastRenderedPageBreak/>
        <w:t>RP-242905</w:t>
      </w:r>
      <w:r>
        <w:rPr>
          <w:rFonts w:ascii="Arial" w:hAnsi="Arial" w:cs="Arial"/>
          <w:b/>
          <w:color w:val="0000FF"/>
          <w:sz w:val="24"/>
        </w:rPr>
        <w:tab/>
      </w:r>
      <w:r>
        <w:rPr>
          <w:rFonts w:ascii="Arial" w:hAnsi="Arial" w:cs="Arial"/>
          <w:b/>
          <w:sz w:val="24"/>
        </w:rPr>
        <w:t>Overview on Rel-20 5G-Advanced</w:t>
      </w:r>
    </w:p>
    <w:p w14:paraId="300507E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C0E39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025D5" w14:textId="77777777" w:rsidR="00494A59" w:rsidRDefault="00494A59" w:rsidP="00494A59">
      <w:pPr>
        <w:rPr>
          <w:rFonts w:ascii="Arial" w:hAnsi="Arial" w:cs="Arial"/>
          <w:b/>
          <w:sz w:val="24"/>
        </w:rPr>
      </w:pPr>
      <w:r>
        <w:rPr>
          <w:rFonts w:ascii="Arial" w:hAnsi="Arial" w:cs="Arial"/>
          <w:b/>
          <w:color w:val="0000FF"/>
          <w:sz w:val="24"/>
        </w:rPr>
        <w:t>RP-242918</w:t>
      </w:r>
      <w:r>
        <w:rPr>
          <w:rFonts w:ascii="Arial" w:hAnsi="Arial" w:cs="Arial"/>
          <w:b/>
          <w:color w:val="0000FF"/>
          <w:sz w:val="24"/>
        </w:rPr>
        <w:tab/>
      </w:r>
      <w:r>
        <w:rPr>
          <w:rFonts w:ascii="Arial" w:hAnsi="Arial" w:cs="Arial"/>
          <w:b/>
          <w:sz w:val="24"/>
        </w:rPr>
        <w:t>General views on Rel-20 5G-A topics</w:t>
      </w:r>
    </w:p>
    <w:p w14:paraId="5E7849C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7B31243" w14:textId="77777777" w:rsidR="00494A59" w:rsidRDefault="00494A59" w:rsidP="00494A59">
      <w:pPr>
        <w:rPr>
          <w:rFonts w:ascii="Arial" w:hAnsi="Arial" w:cs="Arial"/>
          <w:b/>
        </w:rPr>
      </w:pPr>
      <w:r>
        <w:rPr>
          <w:rFonts w:ascii="Arial" w:hAnsi="Arial" w:cs="Arial"/>
          <w:b/>
        </w:rPr>
        <w:t xml:space="preserve">Discussion: </w:t>
      </w:r>
    </w:p>
    <w:p w14:paraId="3BD06C4E" w14:textId="77777777" w:rsidR="00494A59" w:rsidRDefault="00494A59" w:rsidP="00494A59">
      <w:r>
        <w:t>moved from AI 15 to AI 15.1</w:t>
      </w:r>
    </w:p>
    <w:p w14:paraId="45D7CF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4ADBA" w14:textId="77777777" w:rsidR="00494A59" w:rsidRDefault="00494A59" w:rsidP="00494A59">
      <w:pPr>
        <w:pStyle w:val="Heading3"/>
      </w:pPr>
      <w:bookmarkStart w:id="428" w:name="_Toc189233024"/>
      <w:bookmarkStart w:id="429" w:name="_Toc189421740"/>
      <w:r>
        <w:t>15.2</w:t>
      </w:r>
      <w:r>
        <w:tab/>
        <w:t>Specific RAN1/2/3-led Rel-20 topics</w:t>
      </w:r>
      <w:bookmarkEnd w:id="428"/>
      <w:bookmarkEnd w:id="429"/>
    </w:p>
    <w:p w14:paraId="7CC97D6D" w14:textId="77777777" w:rsidR="00494A59" w:rsidRDefault="00494A59" w:rsidP="00494A59">
      <w:r>
        <w:t>NOTE: Multiple contributions per company are allowed; each contribution is expected to cover one specific topic only. No inputs in WI/SI description format please.</w:t>
      </w:r>
    </w:p>
    <w:p w14:paraId="58DDBC07" w14:textId="77777777" w:rsidR="00494A59" w:rsidRDefault="00494A59" w:rsidP="00494A59">
      <w:pPr>
        <w:rPr>
          <w:rFonts w:ascii="Arial" w:hAnsi="Arial" w:cs="Arial"/>
          <w:b/>
          <w:sz w:val="24"/>
        </w:rPr>
      </w:pPr>
      <w:r>
        <w:rPr>
          <w:rFonts w:ascii="Arial" w:hAnsi="Arial" w:cs="Arial"/>
          <w:b/>
          <w:color w:val="0000FF"/>
          <w:sz w:val="24"/>
        </w:rPr>
        <w:t>RP-242492</w:t>
      </w:r>
      <w:r>
        <w:rPr>
          <w:rFonts w:ascii="Arial" w:hAnsi="Arial" w:cs="Arial"/>
          <w:b/>
          <w:color w:val="0000FF"/>
          <w:sz w:val="24"/>
        </w:rPr>
        <w:tab/>
      </w:r>
      <w:r>
        <w:rPr>
          <w:rFonts w:ascii="Arial" w:hAnsi="Arial" w:cs="Arial"/>
          <w:b/>
          <w:sz w:val="24"/>
        </w:rPr>
        <w:t>Scope for Rel-20 AI/ML for 5G-Advanced</w:t>
      </w:r>
    </w:p>
    <w:p w14:paraId="4D834C0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107BF0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8EC6D" w14:textId="77777777" w:rsidR="00494A59" w:rsidRDefault="00494A59" w:rsidP="00494A59">
      <w:pPr>
        <w:rPr>
          <w:rFonts w:ascii="Arial" w:hAnsi="Arial" w:cs="Arial"/>
          <w:b/>
          <w:sz w:val="24"/>
        </w:rPr>
      </w:pPr>
      <w:r>
        <w:rPr>
          <w:rFonts w:ascii="Arial" w:hAnsi="Arial" w:cs="Arial"/>
          <w:b/>
          <w:color w:val="0000FF"/>
          <w:sz w:val="24"/>
        </w:rPr>
        <w:t>RP-242505</w:t>
      </w:r>
      <w:r>
        <w:rPr>
          <w:rFonts w:ascii="Arial" w:hAnsi="Arial" w:cs="Arial"/>
          <w:b/>
          <w:color w:val="0000FF"/>
          <w:sz w:val="24"/>
        </w:rPr>
        <w:tab/>
      </w:r>
      <w:r>
        <w:rPr>
          <w:rFonts w:ascii="Arial" w:hAnsi="Arial" w:cs="Arial"/>
          <w:b/>
          <w:sz w:val="24"/>
        </w:rPr>
        <w:t>AIML for air interface Phase 2</w:t>
      </w:r>
    </w:p>
    <w:p w14:paraId="5FD2ECD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9D596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AF3BC" w14:textId="77777777" w:rsidR="00494A59" w:rsidRDefault="00494A59" w:rsidP="00494A59">
      <w:pPr>
        <w:rPr>
          <w:rFonts w:ascii="Arial" w:hAnsi="Arial" w:cs="Arial"/>
          <w:b/>
          <w:sz w:val="24"/>
        </w:rPr>
      </w:pPr>
      <w:r>
        <w:rPr>
          <w:rFonts w:ascii="Arial" w:hAnsi="Arial" w:cs="Arial"/>
          <w:b/>
          <w:color w:val="0000FF"/>
          <w:sz w:val="24"/>
        </w:rPr>
        <w:t>RP-242557</w:t>
      </w:r>
      <w:r>
        <w:rPr>
          <w:rFonts w:ascii="Arial" w:hAnsi="Arial" w:cs="Arial"/>
          <w:b/>
          <w:color w:val="0000FF"/>
          <w:sz w:val="24"/>
        </w:rPr>
        <w:tab/>
      </w:r>
      <w:r>
        <w:rPr>
          <w:rFonts w:ascii="Arial" w:hAnsi="Arial" w:cs="Arial"/>
          <w:b/>
          <w:sz w:val="24"/>
        </w:rPr>
        <w:t>Views on AI/ML for Air Interface WI in Rel-20</w:t>
      </w:r>
    </w:p>
    <w:p w14:paraId="093548A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5C30912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D22EA" w14:textId="77777777" w:rsidR="00494A59" w:rsidRDefault="00494A59" w:rsidP="00494A59">
      <w:pPr>
        <w:rPr>
          <w:rFonts w:ascii="Arial" w:hAnsi="Arial" w:cs="Arial"/>
          <w:b/>
          <w:sz w:val="24"/>
        </w:rPr>
      </w:pPr>
      <w:r>
        <w:rPr>
          <w:rFonts w:ascii="Arial" w:hAnsi="Arial" w:cs="Arial"/>
          <w:b/>
          <w:color w:val="0000FF"/>
          <w:sz w:val="24"/>
        </w:rPr>
        <w:t>RP-242563</w:t>
      </w:r>
      <w:r>
        <w:rPr>
          <w:rFonts w:ascii="Arial" w:hAnsi="Arial" w:cs="Arial"/>
          <w:b/>
          <w:color w:val="0000FF"/>
          <w:sz w:val="24"/>
        </w:rPr>
        <w:tab/>
      </w:r>
      <w:r>
        <w:rPr>
          <w:rFonts w:ascii="Arial" w:hAnsi="Arial" w:cs="Arial"/>
          <w:b/>
          <w:sz w:val="24"/>
        </w:rPr>
        <w:t>Views on Rel-20 AI/ML Enhancement</w:t>
      </w:r>
    </w:p>
    <w:p w14:paraId="1A71491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070EE3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C6405" w14:textId="77777777" w:rsidR="00494A59" w:rsidRDefault="00494A59" w:rsidP="00494A59">
      <w:pPr>
        <w:rPr>
          <w:rFonts w:ascii="Arial" w:hAnsi="Arial" w:cs="Arial"/>
          <w:b/>
          <w:sz w:val="24"/>
        </w:rPr>
      </w:pPr>
      <w:r>
        <w:rPr>
          <w:rFonts w:ascii="Arial" w:hAnsi="Arial" w:cs="Arial"/>
          <w:b/>
          <w:color w:val="0000FF"/>
          <w:sz w:val="24"/>
        </w:rPr>
        <w:t>RP-242579</w:t>
      </w:r>
      <w:r>
        <w:rPr>
          <w:rFonts w:ascii="Arial" w:hAnsi="Arial" w:cs="Arial"/>
          <w:b/>
          <w:color w:val="0000FF"/>
          <w:sz w:val="24"/>
        </w:rPr>
        <w:tab/>
      </w:r>
      <w:r>
        <w:rPr>
          <w:rFonts w:ascii="Arial" w:hAnsi="Arial" w:cs="Arial"/>
          <w:b/>
          <w:sz w:val="24"/>
        </w:rPr>
        <w:t>AI based CSI prediction enhancement for Rel-20 5G-Advanced</w:t>
      </w:r>
    </w:p>
    <w:p w14:paraId="7F05F76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22F0C6E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AF392" w14:textId="77777777" w:rsidR="00494A59" w:rsidRDefault="00494A59" w:rsidP="00494A59">
      <w:pPr>
        <w:rPr>
          <w:rFonts w:ascii="Arial" w:hAnsi="Arial" w:cs="Arial"/>
          <w:b/>
          <w:sz w:val="24"/>
        </w:rPr>
      </w:pPr>
      <w:r>
        <w:rPr>
          <w:rFonts w:ascii="Arial" w:hAnsi="Arial" w:cs="Arial"/>
          <w:b/>
          <w:color w:val="0000FF"/>
          <w:sz w:val="24"/>
        </w:rPr>
        <w:t>RP-242628</w:t>
      </w:r>
      <w:r>
        <w:rPr>
          <w:rFonts w:ascii="Arial" w:hAnsi="Arial" w:cs="Arial"/>
          <w:b/>
          <w:color w:val="0000FF"/>
          <w:sz w:val="24"/>
        </w:rPr>
        <w:tab/>
      </w:r>
      <w:r>
        <w:rPr>
          <w:rFonts w:ascii="Arial" w:hAnsi="Arial" w:cs="Arial"/>
          <w:b/>
          <w:sz w:val="24"/>
        </w:rPr>
        <w:t>Views on AI/ML based physical layer enhancements in 5G-A Rel-20</w:t>
      </w:r>
    </w:p>
    <w:p w14:paraId="612EDA3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774AD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E5360" w14:textId="77777777" w:rsidR="00494A59" w:rsidRDefault="00494A59" w:rsidP="00494A59">
      <w:pPr>
        <w:rPr>
          <w:rFonts w:ascii="Arial" w:hAnsi="Arial" w:cs="Arial"/>
          <w:b/>
          <w:sz w:val="24"/>
        </w:rPr>
      </w:pPr>
      <w:r>
        <w:rPr>
          <w:rFonts w:ascii="Arial" w:hAnsi="Arial" w:cs="Arial"/>
          <w:b/>
          <w:color w:val="0000FF"/>
          <w:sz w:val="24"/>
        </w:rPr>
        <w:lastRenderedPageBreak/>
        <w:t>RP-242758</w:t>
      </w:r>
      <w:r>
        <w:rPr>
          <w:rFonts w:ascii="Arial" w:hAnsi="Arial" w:cs="Arial"/>
          <w:b/>
          <w:color w:val="0000FF"/>
          <w:sz w:val="24"/>
        </w:rPr>
        <w:tab/>
      </w:r>
      <w:r>
        <w:rPr>
          <w:rFonts w:ascii="Arial" w:hAnsi="Arial" w:cs="Arial"/>
          <w:b/>
          <w:sz w:val="24"/>
        </w:rPr>
        <w:t>AI and ML for RAN architecture in Rel-20 5G-Advanced</w:t>
      </w:r>
    </w:p>
    <w:p w14:paraId="3D5151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3B9543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FACCD" w14:textId="77777777" w:rsidR="00494A59" w:rsidRDefault="00494A59" w:rsidP="00494A59">
      <w:pPr>
        <w:rPr>
          <w:rFonts w:ascii="Arial" w:hAnsi="Arial" w:cs="Arial"/>
          <w:b/>
          <w:sz w:val="24"/>
        </w:rPr>
      </w:pPr>
      <w:r>
        <w:rPr>
          <w:rFonts w:ascii="Arial" w:hAnsi="Arial" w:cs="Arial"/>
          <w:b/>
          <w:color w:val="0000FF"/>
          <w:sz w:val="24"/>
        </w:rPr>
        <w:t>RP-242759</w:t>
      </w:r>
      <w:r>
        <w:rPr>
          <w:rFonts w:ascii="Arial" w:hAnsi="Arial" w:cs="Arial"/>
          <w:b/>
          <w:color w:val="0000FF"/>
          <w:sz w:val="24"/>
        </w:rPr>
        <w:tab/>
      </w:r>
      <w:r>
        <w:rPr>
          <w:rFonts w:ascii="Arial" w:hAnsi="Arial" w:cs="Arial"/>
          <w:b/>
          <w:sz w:val="24"/>
        </w:rPr>
        <w:t>AI and ML for NR air interface in Rel-20 5G-Advanced</w:t>
      </w:r>
    </w:p>
    <w:p w14:paraId="4AF4F59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27E4F6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959C5" w14:textId="77777777" w:rsidR="00494A59" w:rsidRDefault="00494A59" w:rsidP="00494A59">
      <w:pPr>
        <w:rPr>
          <w:rFonts w:ascii="Arial" w:hAnsi="Arial" w:cs="Arial"/>
          <w:b/>
          <w:sz w:val="24"/>
        </w:rPr>
      </w:pPr>
      <w:r>
        <w:rPr>
          <w:rFonts w:ascii="Arial" w:hAnsi="Arial" w:cs="Arial"/>
          <w:b/>
          <w:color w:val="0000FF"/>
          <w:sz w:val="24"/>
        </w:rPr>
        <w:t>RP-242823</w:t>
      </w:r>
      <w:r>
        <w:rPr>
          <w:rFonts w:ascii="Arial" w:hAnsi="Arial" w:cs="Arial"/>
          <w:b/>
          <w:color w:val="0000FF"/>
          <w:sz w:val="24"/>
        </w:rPr>
        <w:tab/>
      </w:r>
      <w:r>
        <w:rPr>
          <w:rFonts w:ascii="Arial" w:hAnsi="Arial" w:cs="Arial"/>
          <w:b/>
          <w:sz w:val="24"/>
        </w:rPr>
        <w:t>Views on Rel-20 5G-A AI/ML for air interface enhancements</w:t>
      </w:r>
    </w:p>
    <w:p w14:paraId="0BB5A04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1D18E3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AB5F0" w14:textId="77777777" w:rsidR="00494A59" w:rsidRDefault="00494A59" w:rsidP="00494A59">
      <w:pPr>
        <w:rPr>
          <w:rFonts w:ascii="Arial" w:hAnsi="Arial" w:cs="Arial"/>
          <w:b/>
          <w:sz w:val="24"/>
        </w:rPr>
      </w:pPr>
      <w:r>
        <w:rPr>
          <w:rFonts w:ascii="Arial" w:hAnsi="Arial" w:cs="Arial"/>
          <w:b/>
          <w:color w:val="0000FF"/>
          <w:sz w:val="24"/>
        </w:rPr>
        <w:t>RP-242884</w:t>
      </w:r>
      <w:r>
        <w:rPr>
          <w:rFonts w:ascii="Arial" w:hAnsi="Arial" w:cs="Arial"/>
          <w:b/>
          <w:color w:val="0000FF"/>
          <w:sz w:val="24"/>
        </w:rPr>
        <w:tab/>
      </w:r>
      <w:r>
        <w:rPr>
          <w:rFonts w:ascii="Arial" w:hAnsi="Arial" w:cs="Arial"/>
          <w:b/>
          <w:sz w:val="24"/>
        </w:rPr>
        <w:t>Rel-20 AI/ML for NR Air Interface</w:t>
      </w:r>
    </w:p>
    <w:p w14:paraId="2032BB1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4021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EEB54" w14:textId="77777777" w:rsidR="00494A59" w:rsidRDefault="00494A59" w:rsidP="00494A59">
      <w:pPr>
        <w:rPr>
          <w:rFonts w:ascii="Arial" w:hAnsi="Arial" w:cs="Arial"/>
          <w:b/>
          <w:sz w:val="24"/>
        </w:rPr>
      </w:pPr>
      <w:r>
        <w:rPr>
          <w:rFonts w:ascii="Arial" w:hAnsi="Arial" w:cs="Arial"/>
          <w:b/>
          <w:color w:val="0000FF"/>
          <w:sz w:val="24"/>
        </w:rPr>
        <w:t>RP-242910</w:t>
      </w:r>
      <w:r>
        <w:rPr>
          <w:rFonts w:ascii="Arial" w:hAnsi="Arial" w:cs="Arial"/>
          <w:b/>
          <w:color w:val="0000FF"/>
          <w:sz w:val="24"/>
        </w:rPr>
        <w:tab/>
      </w:r>
      <w:r>
        <w:rPr>
          <w:rFonts w:ascii="Arial" w:hAnsi="Arial" w:cs="Arial"/>
          <w:b/>
          <w:sz w:val="24"/>
        </w:rPr>
        <w:t>Views on AI/ML for NR Air Interface in Rel-20</w:t>
      </w:r>
    </w:p>
    <w:p w14:paraId="26A6A6B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257ADD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45995" w14:textId="77777777" w:rsidR="00494A59" w:rsidRDefault="00494A59" w:rsidP="00494A59">
      <w:pPr>
        <w:rPr>
          <w:rFonts w:ascii="Arial" w:hAnsi="Arial" w:cs="Arial"/>
          <w:b/>
          <w:sz w:val="24"/>
        </w:rPr>
      </w:pPr>
      <w:r>
        <w:rPr>
          <w:rFonts w:ascii="Arial" w:hAnsi="Arial" w:cs="Arial"/>
          <w:b/>
          <w:color w:val="0000FF"/>
          <w:sz w:val="24"/>
        </w:rPr>
        <w:t>RP-242919</w:t>
      </w:r>
      <w:r>
        <w:rPr>
          <w:rFonts w:ascii="Arial" w:hAnsi="Arial" w:cs="Arial"/>
          <w:b/>
          <w:color w:val="0000FF"/>
          <w:sz w:val="24"/>
        </w:rPr>
        <w:tab/>
      </w:r>
      <w:r>
        <w:rPr>
          <w:rFonts w:ascii="Arial" w:hAnsi="Arial" w:cs="Arial"/>
          <w:b/>
          <w:sz w:val="24"/>
        </w:rPr>
        <w:t>Potential work scope for AIML in Rel-20</w:t>
      </w:r>
    </w:p>
    <w:p w14:paraId="19DD927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4493AF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918F5" w14:textId="77777777" w:rsidR="00494A59" w:rsidRDefault="00494A59" w:rsidP="00494A59">
      <w:pPr>
        <w:rPr>
          <w:rFonts w:ascii="Arial" w:hAnsi="Arial" w:cs="Arial"/>
          <w:b/>
          <w:sz w:val="24"/>
        </w:rPr>
      </w:pPr>
      <w:r>
        <w:rPr>
          <w:rFonts w:ascii="Arial" w:hAnsi="Arial" w:cs="Arial"/>
          <w:b/>
          <w:color w:val="0000FF"/>
          <w:sz w:val="24"/>
        </w:rPr>
        <w:t>RP-242971</w:t>
      </w:r>
      <w:r>
        <w:rPr>
          <w:rFonts w:ascii="Arial" w:hAnsi="Arial" w:cs="Arial"/>
          <w:b/>
          <w:color w:val="0000FF"/>
          <w:sz w:val="24"/>
        </w:rPr>
        <w:tab/>
      </w:r>
      <w:r>
        <w:rPr>
          <w:rFonts w:ascii="Arial" w:hAnsi="Arial" w:cs="Arial"/>
          <w:b/>
          <w:sz w:val="24"/>
        </w:rPr>
        <w:t>Views on AI/ML in Rel-20</w:t>
      </w:r>
    </w:p>
    <w:p w14:paraId="22EF646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EC288C" w14:textId="77777777" w:rsidR="00494A59" w:rsidRDefault="00494A59" w:rsidP="00494A59">
      <w:pPr>
        <w:rPr>
          <w:rFonts w:ascii="Arial" w:hAnsi="Arial" w:cs="Arial"/>
          <w:b/>
        </w:rPr>
      </w:pPr>
      <w:r>
        <w:rPr>
          <w:rFonts w:ascii="Arial" w:hAnsi="Arial" w:cs="Arial"/>
          <w:b/>
        </w:rPr>
        <w:t xml:space="preserve">Discussion: </w:t>
      </w:r>
    </w:p>
    <w:p w14:paraId="02DC6E3C" w14:textId="77777777" w:rsidR="00494A59" w:rsidRDefault="00494A59" w:rsidP="00494A59">
      <w:r>
        <w:t>wrong Tdoc type corrected from other to discussion</w:t>
      </w:r>
    </w:p>
    <w:p w14:paraId="5D7DB26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346D6" w14:textId="77777777" w:rsidR="00494A59" w:rsidRDefault="00494A59" w:rsidP="00494A59">
      <w:pPr>
        <w:rPr>
          <w:rFonts w:ascii="Arial" w:hAnsi="Arial" w:cs="Arial"/>
          <w:b/>
          <w:sz w:val="24"/>
        </w:rPr>
      </w:pPr>
      <w:r>
        <w:rPr>
          <w:rFonts w:ascii="Arial" w:hAnsi="Arial" w:cs="Arial"/>
          <w:b/>
          <w:color w:val="0000FF"/>
          <w:sz w:val="24"/>
        </w:rPr>
        <w:t>RP-242972</w:t>
      </w:r>
      <w:r>
        <w:rPr>
          <w:rFonts w:ascii="Arial" w:hAnsi="Arial" w:cs="Arial"/>
          <w:b/>
          <w:color w:val="0000FF"/>
          <w:sz w:val="24"/>
        </w:rPr>
        <w:tab/>
      </w:r>
      <w:r>
        <w:rPr>
          <w:rFonts w:ascii="Arial" w:hAnsi="Arial" w:cs="Arial"/>
          <w:b/>
          <w:sz w:val="24"/>
        </w:rPr>
        <w:t>Field channel information collection for AI/ML</w:t>
      </w:r>
    </w:p>
    <w:p w14:paraId="5C31498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DF5679" w14:textId="77777777" w:rsidR="00494A59" w:rsidRDefault="00494A59" w:rsidP="00494A59">
      <w:pPr>
        <w:rPr>
          <w:rFonts w:ascii="Arial" w:hAnsi="Arial" w:cs="Arial"/>
          <w:b/>
        </w:rPr>
      </w:pPr>
      <w:r>
        <w:rPr>
          <w:rFonts w:ascii="Arial" w:hAnsi="Arial" w:cs="Arial"/>
          <w:b/>
        </w:rPr>
        <w:t xml:space="preserve">Discussion: </w:t>
      </w:r>
    </w:p>
    <w:p w14:paraId="38055F43" w14:textId="77777777" w:rsidR="00494A59" w:rsidRDefault="00494A59" w:rsidP="00494A59">
      <w:r>
        <w:t>wrong Tdoc type corrected from other to discussion</w:t>
      </w:r>
    </w:p>
    <w:p w14:paraId="4124581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55B61" w14:textId="77777777" w:rsidR="00494A59" w:rsidRDefault="00494A59" w:rsidP="00494A59">
      <w:pPr>
        <w:rPr>
          <w:rFonts w:ascii="Arial" w:hAnsi="Arial" w:cs="Arial"/>
          <w:b/>
          <w:sz w:val="24"/>
        </w:rPr>
      </w:pPr>
      <w:r>
        <w:rPr>
          <w:rFonts w:ascii="Arial" w:hAnsi="Arial" w:cs="Arial"/>
          <w:b/>
          <w:color w:val="0000FF"/>
          <w:sz w:val="24"/>
        </w:rPr>
        <w:t>RP-243124</w:t>
      </w:r>
      <w:r>
        <w:rPr>
          <w:rFonts w:ascii="Arial" w:hAnsi="Arial" w:cs="Arial"/>
          <w:b/>
          <w:color w:val="0000FF"/>
          <w:sz w:val="24"/>
        </w:rPr>
        <w:tab/>
      </w:r>
      <w:r>
        <w:rPr>
          <w:rFonts w:ascii="Arial" w:hAnsi="Arial" w:cs="Arial"/>
          <w:b/>
          <w:sz w:val="24"/>
        </w:rPr>
        <w:t>Consideration on AI/ML topics in 5G-A Rel-20</w:t>
      </w:r>
    </w:p>
    <w:p w14:paraId="279F61F8"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7E36BF" w14:textId="77777777" w:rsidR="00494A59" w:rsidRDefault="00494A59" w:rsidP="00494A59">
      <w:pPr>
        <w:rPr>
          <w:rFonts w:ascii="Arial" w:hAnsi="Arial" w:cs="Arial"/>
          <w:b/>
        </w:rPr>
      </w:pPr>
      <w:r>
        <w:rPr>
          <w:rFonts w:ascii="Arial" w:hAnsi="Arial" w:cs="Arial"/>
          <w:b/>
        </w:rPr>
        <w:t xml:space="preserve">Abstract: </w:t>
      </w:r>
    </w:p>
    <w:p w14:paraId="0D06F416" w14:textId="77777777" w:rsidR="00494A59" w:rsidRDefault="00494A59" w:rsidP="00494A59">
      <w:r>
        <w:t>Provide our views on AI/ML topics in 5G-A Rel-20, including AI/ML in air interface, AI/ML based mobility and AI for NG-RAN.</w:t>
      </w:r>
    </w:p>
    <w:p w14:paraId="5ECEBA6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19CB1" w14:textId="77777777" w:rsidR="00494A59" w:rsidRDefault="00494A59" w:rsidP="00494A59">
      <w:pPr>
        <w:rPr>
          <w:rFonts w:ascii="Arial" w:hAnsi="Arial" w:cs="Arial"/>
          <w:b/>
          <w:sz w:val="24"/>
        </w:rPr>
      </w:pPr>
      <w:r>
        <w:rPr>
          <w:rFonts w:ascii="Arial" w:hAnsi="Arial" w:cs="Arial"/>
          <w:b/>
          <w:color w:val="0000FF"/>
          <w:sz w:val="24"/>
        </w:rPr>
        <w:t>RP-243152</w:t>
      </w:r>
      <w:r>
        <w:rPr>
          <w:rFonts w:ascii="Arial" w:hAnsi="Arial" w:cs="Arial"/>
          <w:b/>
          <w:color w:val="0000FF"/>
          <w:sz w:val="24"/>
        </w:rPr>
        <w:tab/>
      </w:r>
      <w:r>
        <w:rPr>
          <w:rFonts w:ascii="Arial" w:hAnsi="Arial" w:cs="Arial"/>
          <w:b/>
          <w:sz w:val="24"/>
        </w:rPr>
        <w:t>Views on AI for Air Interface in 5G-A Rel-20</w:t>
      </w:r>
    </w:p>
    <w:p w14:paraId="737510A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D0C0AF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E7ABC" w14:textId="77777777" w:rsidR="00494A59" w:rsidRDefault="00494A59" w:rsidP="00494A59">
      <w:pPr>
        <w:rPr>
          <w:rFonts w:ascii="Arial" w:hAnsi="Arial" w:cs="Arial"/>
          <w:b/>
          <w:sz w:val="24"/>
        </w:rPr>
      </w:pPr>
      <w:r>
        <w:rPr>
          <w:rFonts w:ascii="Arial" w:hAnsi="Arial" w:cs="Arial"/>
          <w:b/>
          <w:color w:val="0000FF"/>
          <w:sz w:val="24"/>
        </w:rPr>
        <w:t>RP-243176</w:t>
      </w:r>
      <w:r>
        <w:rPr>
          <w:rFonts w:ascii="Arial" w:hAnsi="Arial" w:cs="Arial"/>
          <w:b/>
          <w:color w:val="0000FF"/>
          <w:sz w:val="24"/>
        </w:rPr>
        <w:tab/>
      </w:r>
      <w:r>
        <w:rPr>
          <w:rFonts w:ascii="Arial" w:hAnsi="Arial" w:cs="Arial"/>
          <w:b/>
          <w:sz w:val="24"/>
        </w:rPr>
        <w:t>on Rel-20 5G-Advanced AI/ML for air interface</w:t>
      </w:r>
    </w:p>
    <w:p w14:paraId="0087244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B87E1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17204" w14:textId="77777777" w:rsidR="00494A59" w:rsidRDefault="00494A59" w:rsidP="00494A59">
      <w:pPr>
        <w:rPr>
          <w:rFonts w:ascii="Arial" w:hAnsi="Arial" w:cs="Arial"/>
          <w:b/>
          <w:sz w:val="24"/>
        </w:rPr>
      </w:pPr>
      <w:r>
        <w:rPr>
          <w:rFonts w:ascii="Arial" w:hAnsi="Arial" w:cs="Arial"/>
          <w:b/>
          <w:color w:val="0000FF"/>
          <w:sz w:val="24"/>
        </w:rPr>
        <w:t>RP-243211</w:t>
      </w:r>
      <w:r>
        <w:rPr>
          <w:rFonts w:ascii="Arial" w:hAnsi="Arial" w:cs="Arial"/>
          <w:b/>
          <w:color w:val="0000FF"/>
          <w:sz w:val="24"/>
        </w:rPr>
        <w:tab/>
      </w:r>
      <w:r>
        <w:rPr>
          <w:rFonts w:ascii="Arial" w:hAnsi="Arial" w:cs="Arial"/>
          <w:b/>
          <w:sz w:val="24"/>
        </w:rPr>
        <w:t>Views on Rel-20 AI/ML</w:t>
      </w:r>
    </w:p>
    <w:p w14:paraId="77AFBEC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C376C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C5255" w14:textId="77777777" w:rsidR="00494A59" w:rsidRDefault="00494A59" w:rsidP="00494A59">
      <w:pPr>
        <w:rPr>
          <w:rFonts w:ascii="Arial" w:hAnsi="Arial" w:cs="Arial"/>
          <w:b/>
          <w:sz w:val="24"/>
        </w:rPr>
      </w:pPr>
      <w:r>
        <w:rPr>
          <w:rFonts w:ascii="Arial" w:hAnsi="Arial" w:cs="Arial"/>
          <w:b/>
          <w:color w:val="0000FF"/>
          <w:sz w:val="24"/>
        </w:rPr>
        <w:t>RP-242474</w:t>
      </w:r>
      <w:r>
        <w:rPr>
          <w:rFonts w:ascii="Arial" w:hAnsi="Arial" w:cs="Arial"/>
          <w:b/>
          <w:color w:val="0000FF"/>
          <w:sz w:val="24"/>
        </w:rPr>
        <w:tab/>
      </w:r>
      <w:r>
        <w:rPr>
          <w:rFonts w:ascii="Arial" w:hAnsi="Arial" w:cs="Arial"/>
          <w:b/>
          <w:sz w:val="24"/>
        </w:rPr>
        <w:t>Views on Rel-20 Ambient IoT</w:t>
      </w:r>
    </w:p>
    <w:p w14:paraId="3BFF836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46128A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0D8B9" w14:textId="77777777" w:rsidR="00494A59" w:rsidRDefault="00494A59" w:rsidP="00494A59">
      <w:pPr>
        <w:rPr>
          <w:rFonts w:ascii="Arial" w:hAnsi="Arial" w:cs="Arial"/>
          <w:b/>
          <w:sz w:val="24"/>
        </w:rPr>
      </w:pPr>
      <w:r>
        <w:rPr>
          <w:rFonts w:ascii="Arial" w:hAnsi="Arial" w:cs="Arial"/>
          <w:b/>
          <w:color w:val="0000FF"/>
          <w:sz w:val="24"/>
        </w:rPr>
        <w:t>RP-242553</w:t>
      </w:r>
      <w:r>
        <w:rPr>
          <w:rFonts w:ascii="Arial" w:hAnsi="Arial" w:cs="Arial"/>
          <w:b/>
          <w:color w:val="0000FF"/>
          <w:sz w:val="24"/>
        </w:rPr>
        <w:tab/>
      </w:r>
      <w:r>
        <w:rPr>
          <w:rFonts w:ascii="Arial" w:hAnsi="Arial" w:cs="Arial"/>
          <w:b/>
          <w:sz w:val="24"/>
        </w:rPr>
        <w:t>Views on Ambient IoT</w:t>
      </w:r>
    </w:p>
    <w:p w14:paraId="5466ED1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BA1D0C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2A107" w14:textId="77777777" w:rsidR="00494A59" w:rsidRDefault="00494A59" w:rsidP="00494A59">
      <w:pPr>
        <w:rPr>
          <w:rFonts w:ascii="Arial" w:hAnsi="Arial" w:cs="Arial"/>
          <w:b/>
          <w:sz w:val="24"/>
        </w:rPr>
      </w:pPr>
      <w:r>
        <w:rPr>
          <w:rFonts w:ascii="Arial" w:hAnsi="Arial" w:cs="Arial"/>
          <w:b/>
          <w:color w:val="0000FF"/>
          <w:sz w:val="24"/>
        </w:rPr>
        <w:t>RP-242574</w:t>
      </w:r>
      <w:r>
        <w:rPr>
          <w:rFonts w:ascii="Arial" w:hAnsi="Arial" w:cs="Arial"/>
          <w:b/>
          <w:color w:val="0000FF"/>
          <w:sz w:val="24"/>
        </w:rPr>
        <w:tab/>
      </w:r>
      <w:r>
        <w:rPr>
          <w:rFonts w:ascii="Arial" w:hAnsi="Arial" w:cs="Arial"/>
          <w:b/>
          <w:sz w:val="24"/>
        </w:rPr>
        <w:t>Views on Ambient IoT WI in Rel-20</w:t>
      </w:r>
    </w:p>
    <w:p w14:paraId="007881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A15A3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D748B" w14:textId="77777777" w:rsidR="00494A59" w:rsidRDefault="00494A59" w:rsidP="00494A59">
      <w:pPr>
        <w:rPr>
          <w:rFonts w:ascii="Arial" w:hAnsi="Arial" w:cs="Arial"/>
          <w:b/>
          <w:sz w:val="24"/>
        </w:rPr>
      </w:pPr>
      <w:r>
        <w:rPr>
          <w:rFonts w:ascii="Arial" w:hAnsi="Arial" w:cs="Arial"/>
          <w:b/>
          <w:color w:val="0000FF"/>
          <w:sz w:val="24"/>
        </w:rPr>
        <w:t>RP-242631</w:t>
      </w:r>
      <w:r>
        <w:rPr>
          <w:rFonts w:ascii="Arial" w:hAnsi="Arial" w:cs="Arial"/>
          <w:b/>
          <w:color w:val="0000FF"/>
          <w:sz w:val="24"/>
        </w:rPr>
        <w:tab/>
      </w:r>
      <w:r>
        <w:rPr>
          <w:rFonts w:ascii="Arial" w:hAnsi="Arial" w:cs="Arial"/>
          <w:b/>
          <w:sz w:val="24"/>
        </w:rPr>
        <w:t>Views on Ambient IoT in 5G-A Rel-20</w:t>
      </w:r>
    </w:p>
    <w:p w14:paraId="1FACAA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E07D4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8460E" w14:textId="77777777" w:rsidR="00494A59" w:rsidRDefault="00494A59" w:rsidP="00494A59">
      <w:pPr>
        <w:rPr>
          <w:rFonts w:ascii="Arial" w:hAnsi="Arial" w:cs="Arial"/>
          <w:b/>
          <w:sz w:val="24"/>
        </w:rPr>
      </w:pPr>
      <w:r>
        <w:rPr>
          <w:rFonts w:ascii="Arial" w:hAnsi="Arial" w:cs="Arial"/>
          <w:b/>
          <w:color w:val="0000FF"/>
          <w:sz w:val="24"/>
        </w:rPr>
        <w:t>RP-242660</w:t>
      </w:r>
      <w:r>
        <w:rPr>
          <w:rFonts w:ascii="Arial" w:hAnsi="Arial" w:cs="Arial"/>
          <w:b/>
          <w:color w:val="0000FF"/>
          <w:sz w:val="24"/>
        </w:rPr>
        <w:tab/>
      </w:r>
      <w:r>
        <w:rPr>
          <w:rFonts w:ascii="Arial" w:hAnsi="Arial" w:cs="Arial"/>
          <w:b/>
          <w:sz w:val="24"/>
        </w:rPr>
        <w:t>Views on Rel-20 Ambient IoT</w:t>
      </w:r>
    </w:p>
    <w:p w14:paraId="3454728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Wiliot Ltd.</w:t>
      </w:r>
    </w:p>
    <w:p w14:paraId="26BAB7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9D443" w14:textId="77777777" w:rsidR="00494A59" w:rsidRDefault="00494A59" w:rsidP="00494A59">
      <w:pPr>
        <w:rPr>
          <w:rFonts w:ascii="Arial" w:hAnsi="Arial" w:cs="Arial"/>
          <w:b/>
          <w:sz w:val="24"/>
        </w:rPr>
      </w:pPr>
      <w:r>
        <w:rPr>
          <w:rFonts w:ascii="Arial" w:hAnsi="Arial" w:cs="Arial"/>
          <w:b/>
          <w:color w:val="0000FF"/>
          <w:sz w:val="24"/>
        </w:rPr>
        <w:lastRenderedPageBreak/>
        <w:t>RP-242661</w:t>
      </w:r>
      <w:r>
        <w:rPr>
          <w:rFonts w:ascii="Arial" w:hAnsi="Arial" w:cs="Arial"/>
          <w:b/>
          <w:color w:val="0000FF"/>
          <w:sz w:val="24"/>
        </w:rPr>
        <w:tab/>
      </w:r>
      <w:r>
        <w:rPr>
          <w:rFonts w:ascii="Arial" w:hAnsi="Arial" w:cs="Arial"/>
          <w:b/>
          <w:sz w:val="24"/>
        </w:rPr>
        <w:t>Views on Rel-20 AIoT</w:t>
      </w:r>
    </w:p>
    <w:p w14:paraId="4DF0E7E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2DFC7E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D276E" w14:textId="77777777" w:rsidR="00494A59" w:rsidRDefault="00494A59" w:rsidP="00494A59">
      <w:pPr>
        <w:rPr>
          <w:rFonts w:ascii="Arial" w:hAnsi="Arial" w:cs="Arial"/>
          <w:b/>
          <w:sz w:val="24"/>
        </w:rPr>
      </w:pPr>
      <w:r>
        <w:rPr>
          <w:rFonts w:ascii="Arial" w:hAnsi="Arial" w:cs="Arial"/>
          <w:b/>
          <w:color w:val="0000FF"/>
          <w:sz w:val="24"/>
        </w:rPr>
        <w:t>RP-242784</w:t>
      </w:r>
      <w:r>
        <w:rPr>
          <w:rFonts w:ascii="Arial" w:hAnsi="Arial" w:cs="Arial"/>
          <w:b/>
          <w:color w:val="0000FF"/>
          <w:sz w:val="24"/>
        </w:rPr>
        <w:tab/>
      </w:r>
      <w:r>
        <w:rPr>
          <w:rFonts w:ascii="Arial" w:hAnsi="Arial" w:cs="Arial"/>
          <w:b/>
          <w:sz w:val="24"/>
        </w:rPr>
        <w:t>Views on Rel-20 Ambient IoT in NR</w:t>
      </w:r>
    </w:p>
    <w:p w14:paraId="09FE73B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1A900C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FA3F7" w14:textId="77777777" w:rsidR="00494A59" w:rsidRDefault="00494A59" w:rsidP="00494A59">
      <w:pPr>
        <w:rPr>
          <w:rFonts w:ascii="Arial" w:hAnsi="Arial" w:cs="Arial"/>
          <w:b/>
          <w:sz w:val="24"/>
        </w:rPr>
      </w:pPr>
      <w:r>
        <w:rPr>
          <w:rFonts w:ascii="Arial" w:hAnsi="Arial" w:cs="Arial"/>
          <w:b/>
          <w:color w:val="0000FF"/>
          <w:sz w:val="24"/>
        </w:rPr>
        <w:t>RP-242794</w:t>
      </w:r>
      <w:r>
        <w:rPr>
          <w:rFonts w:ascii="Arial" w:hAnsi="Arial" w:cs="Arial"/>
          <w:b/>
          <w:color w:val="0000FF"/>
          <w:sz w:val="24"/>
        </w:rPr>
        <w:tab/>
      </w:r>
      <w:r>
        <w:rPr>
          <w:rFonts w:ascii="Arial" w:hAnsi="Arial" w:cs="Arial"/>
          <w:b/>
          <w:sz w:val="24"/>
        </w:rPr>
        <w:t>Potential work scope for Ambient IoT in Rel-20</w:t>
      </w:r>
    </w:p>
    <w:p w14:paraId="6092141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F1AC2F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5CE61" w14:textId="77777777" w:rsidR="00494A59" w:rsidRDefault="00494A59" w:rsidP="00494A59">
      <w:pPr>
        <w:rPr>
          <w:rFonts w:ascii="Arial" w:hAnsi="Arial" w:cs="Arial"/>
          <w:b/>
          <w:sz w:val="24"/>
        </w:rPr>
      </w:pPr>
      <w:r>
        <w:rPr>
          <w:rFonts w:ascii="Arial" w:hAnsi="Arial" w:cs="Arial"/>
          <w:b/>
          <w:color w:val="0000FF"/>
          <w:sz w:val="24"/>
        </w:rPr>
        <w:t>RP-242847</w:t>
      </w:r>
      <w:r>
        <w:rPr>
          <w:rFonts w:ascii="Arial" w:hAnsi="Arial" w:cs="Arial"/>
          <w:b/>
          <w:color w:val="0000FF"/>
          <w:sz w:val="24"/>
        </w:rPr>
        <w:tab/>
      </w:r>
      <w:r>
        <w:rPr>
          <w:rFonts w:ascii="Arial" w:hAnsi="Arial" w:cs="Arial"/>
          <w:b/>
          <w:sz w:val="24"/>
        </w:rPr>
        <w:t>Consideration on Rel-20 Ambient IoT</w:t>
      </w:r>
    </w:p>
    <w:p w14:paraId="79BB1A8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 France</w:t>
      </w:r>
    </w:p>
    <w:p w14:paraId="19F4BAB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B5E56" w14:textId="77777777" w:rsidR="00494A59" w:rsidRDefault="00494A59" w:rsidP="00494A59">
      <w:pPr>
        <w:rPr>
          <w:rFonts w:ascii="Arial" w:hAnsi="Arial" w:cs="Arial"/>
          <w:b/>
          <w:sz w:val="24"/>
        </w:rPr>
      </w:pPr>
      <w:r>
        <w:rPr>
          <w:rFonts w:ascii="Arial" w:hAnsi="Arial" w:cs="Arial"/>
          <w:b/>
          <w:color w:val="0000FF"/>
          <w:sz w:val="24"/>
        </w:rPr>
        <w:t>RP-242879</w:t>
      </w:r>
      <w:r>
        <w:rPr>
          <w:rFonts w:ascii="Arial" w:hAnsi="Arial" w:cs="Arial"/>
          <w:b/>
          <w:color w:val="0000FF"/>
          <w:sz w:val="24"/>
        </w:rPr>
        <w:tab/>
      </w:r>
      <w:r>
        <w:rPr>
          <w:rFonts w:ascii="Arial" w:hAnsi="Arial" w:cs="Arial"/>
          <w:b/>
          <w:sz w:val="24"/>
        </w:rPr>
        <w:t>Rel-20 Ambient IoT scope</w:t>
      </w:r>
    </w:p>
    <w:p w14:paraId="354EE60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DA894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07B1A" w14:textId="77777777" w:rsidR="00494A59" w:rsidRDefault="00494A59" w:rsidP="00494A59">
      <w:pPr>
        <w:rPr>
          <w:rFonts w:ascii="Arial" w:hAnsi="Arial" w:cs="Arial"/>
          <w:b/>
          <w:sz w:val="24"/>
        </w:rPr>
      </w:pPr>
      <w:r>
        <w:rPr>
          <w:rFonts w:ascii="Arial" w:hAnsi="Arial" w:cs="Arial"/>
          <w:b/>
          <w:color w:val="0000FF"/>
          <w:sz w:val="24"/>
        </w:rPr>
        <w:t>RP-242917</w:t>
      </w:r>
      <w:r>
        <w:rPr>
          <w:rFonts w:ascii="Arial" w:hAnsi="Arial" w:cs="Arial"/>
          <w:b/>
          <w:color w:val="0000FF"/>
          <w:sz w:val="24"/>
        </w:rPr>
        <w:tab/>
      </w:r>
      <w:r>
        <w:rPr>
          <w:rFonts w:ascii="Arial" w:hAnsi="Arial" w:cs="Arial"/>
          <w:b/>
          <w:sz w:val="24"/>
        </w:rPr>
        <w:t>Views on Rel-20 5G-A Ambient IoT</w:t>
      </w:r>
    </w:p>
    <w:p w14:paraId="290F4AE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AB9F53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1CCCC" w14:textId="77777777" w:rsidR="00494A59" w:rsidRDefault="00494A59" w:rsidP="00494A59">
      <w:pPr>
        <w:rPr>
          <w:rFonts w:ascii="Arial" w:hAnsi="Arial" w:cs="Arial"/>
          <w:b/>
          <w:sz w:val="24"/>
        </w:rPr>
      </w:pPr>
      <w:r>
        <w:rPr>
          <w:rFonts w:ascii="Arial" w:hAnsi="Arial" w:cs="Arial"/>
          <w:b/>
          <w:color w:val="0000FF"/>
          <w:sz w:val="24"/>
        </w:rPr>
        <w:t>RP-242969</w:t>
      </w:r>
      <w:r>
        <w:rPr>
          <w:rFonts w:ascii="Arial" w:hAnsi="Arial" w:cs="Arial"/>
          <w:b/>
          <w:color w:val="0000FF"/>
          <w:sz w:val="24"/>
        </w:rPr>
        <w:tab/>
      </w:r>
      <w:r>
        <w:rPr>
          <w:rFonts w:ascii="Arial" w:hAnsi="Arial" w:cs="Arial"/>
          <w:b/>
          <w:sz w:val="24"/>
        </w:rPr>
        <w:t>Views on Ambient IoT for Rel-20</w:t>
      </w:r>
    </w:p>
    <w:p w14:paraId="6F1A8B5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5FA121" w14:textId="77777777" w:rsidR="00494A59" w:rsidRDefault="00494A59" w:rsidP="00494A59">
      <w:pPr>
        <w:rPr>
          <w:rFonts w:ascii="Arial" w:hAnsi="Arial" w:cs="Arial"/>
          <w:b/>
        </w:rPr>
      </w:pPr>
      <w:r>
        <w:rPr>
          <w:rFonts w:ascii="Arial" w:hAnsi="Arial" w:cs="Arial"/>
          <w:b/>
        </w:rPr>
        <w:t xml:space="preserve">Discussion: </w:t>
      </w:r>
    </w:p>
    <w:p w14:paraId="37B54ED3" w14:textId="77777777" w:rsidR="00494A59" w:rsidRDefault="00494A59" w:rsidP="00494A59">
      <w:r>
        <w:t>wrong Tdoc type corrected from other to discussion</w:t>
      </w:r>
    </w:p>
    <w:p w14:paraId="419DB45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C5694" w14:textId="77777777" w:rsidR="00494A59" w:rsidRDefault="00494A59" w:rsidP="00494A59">
      <w:pPr>
        <w:rPr>
          <w:rFonts w:ascii="Arial" w:hAnsi="Arial" w:cs="Arial"/>
          <w:b/>
          <w:sz w:val="24"/>
        </w:rPr>
      </w:pPr>
      <w:r>
        <w:rPr>
          <w:rFonts w:ascii="Arial" w:hAnsi="Arial" w:cs="Arial"/>
          <w:b/>
          <w:color w:val="0000FF"/>
          <w:sz w:val="24"/>
        </w:rPr>
        <w:t>RP-243128</w:t>
      </w:r>
      <w:r>
        <w:rPr>
          <w:rFonts w:ascii="Arial" w:hAnsi="Arial" w:cs="Arial"/>
          <w:b/>
          <w:color w:val="0000FF"/>
          <w:sz w:val="24"/>
        </w:rPr>
        <w:tab/>
      </w:r>
      <w:r>
        <w:rPr>
          <w:rFonts w:ascii="Arial" w:hAnsi="Arial" w:cs="Arial"/>
          <w:b/>
          <w:sz w:val="24"/>
        </w:rPr>
        <w:t>Views on Ambient IoT work in 5G-A Rel-20</w:t>
      </w:r>
    </w:p>
    <w:p w14:paraId="0C3257F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2655D4D" w14:textId="77777777" w:rsidR="00494A59" w:rsidRDefault="00494A59" w:rsidP="00494A59">
      <w:pPr>
        <w:rPr>
          <w:rFonts w:ascii="Arial" w:hAnsi="Arial" w:cs="Arial"/>
          <w:b/>
        </w:rPr>
      </w:pPr>
      <w:r>
        <w:rPr>
          <w:rFonts w:ascii="Arial" w:hAnsi="Arial" w:cs="Arial"/>
          <w:b/>
        </w:rPr>
        <w:t xml:space="preserve">Abstract: </w:t>
      </w:r>
    </w:p>
    <w:p w14:paraId="05B8F9CA" w14:textId="77777777" w:rsidR="00494A59" w:rsidRDefault="00494A59" w:rsidP="00494A59">
      <w:r>
        <w:t>CATT views on the scope of the Ambient IoT normative works in Rel-20</w:t>
      </w:r>
    </w:p>
    <w:p w14:paraId="2453714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EB3A4" w14:textId="77777777" w:rsidR="00494A59" w:rsidRDefault="00494A59" w:rsidP="00494A59">
      <w:pPr>
        <w:rPr>
          <w:rFonts w:ascii="Arial" w:hAnsi="Arial" w:cs="Arial"/>
          <w:b/>
          <w:sz w:val="24"/>
        </w:rPr>
      </w:pPr>
      <w:r>
        <w:rPr>
          <w:rFonts w:ascii="Arial" w:hAnsi="Arial" w:cs="Arial"/>
          <w:b/>
          <w:color w:val="0000FF"/>
          <w:sz w:val="24"/>
        </w:rPr>
        <w:t>RP-243155</w:t>
      </w:r>
      <w:r>
        <w:rPr>
          <w:rFonts w:ascii="Arial" w:hAnsi="Arial" w:cs="Arial"/>
          <w:b/>
          <w:color w:val="0000FF"/>
          <w:sz w:val="24"/>
        </w:rPr>
        <w:tab/>
      </w:r>
      <w:r>
        <w:rPr>
          <w:rFonts w:ascii="Arial" w:hAnsi="Arial" w:cs="Arial"/>
          <w:b/>
          <w:sz w:val="24"/>
        </w:rPr>
        <w:t>Views on Ambient IOT enhancement in 5G-A Rel-20</w:t>
      </w:r>
    </w:p>
    <w:p w14:paraId="0AAE5DE8"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E55356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EA7BF" w14:textId="77777777" w:rsidR="00494A59" w:rsidRDefault="00494A59" w:rsidP="00494A59">
      <w:pPr>
        <w:rPr>
          <w:rFonts w:ascii="Arial" w:hAnsi="Arial" w:cs="Arial"/>
          <w:b/>
          <w:sz w:val="24"/>
        </w:rPr>
      </w:pPr>
      <w:r>
        <w:rPr>
          <w:rFonts w:ascii="Arial" w:hAnsi="Arial" w:cs="Arial"/>
          <w:b/>
          <w:color w:val="0000FF"/>
          <w:sz w:val="24"/>
        </w:rPr>
        <w:t>RP-243178</w:t>
      </w:r>
      <w:r>
        <w:rPr>
          <w:rFonts w:ascii="Arial" w:hAnsi="Arial" w:cs="Arial"/>
          <w:b/>
          <w:color w:val="0000FF"/>
          <w:sz w:val="24"/>
        </w:rPr>
        <w:tab/>
      </w:r>
      <w:r>
        <w:rPr>
          <w:rFonts w:ascii="Arial" w:hAnsi="Arial" w:cs="Arial"/>
          <w:b/>
          <w:sz w:val="24"/>
        </w:rPr>
        <w:t>On Rel-20 Ambient IoT</w:t>
      </w:r>
    </w:p>
    <w:p w14:paraId="2FA5F4C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CAD089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FFB9F" w14:textId="77777777" w:rsidR="00494A59" w:rsidRDefault="00494A59" w:rsidP="00494A59">
      <w:pPr>
        <w:rPr>
          <w:rFonts w:ascii="Arial" w:hAnsi="Arial" w:cs="Arial"/>
          <w:b/>
          <w:sz w:val="24"/>
        </w:rPr>
      </w:pPr>
      <w:r>
        <w:rPr>
          <w:rFonts w:ascii="Arial" w:hAnsi="Arial" w:cs="Arial"/>
          <w:b/>
          <w:color w:val="0000FF"/>
          <w:sz w:val="24"/>
        </w:rPr>
        <w:t>RP-243182</w:t>
      </w:r>
      <w:r>
        <w:rPr>
          <w:rFonts w:ascii="Arial" w:hAnsi="Arial" w:cs="Arial"/>
          <w:b/>
          <w:color w:val="0000FF"/>
          <w:sz w:val="24"/>
        </w:rPr>
        <w:tab/>
      </w:r>
      <w:r>
        <w:rPr>
          <w:rFonts w:ascii="Arial" w:hAnsi="Arial" w:cs="Arial"/>
          <w:b/>
          <w:sz w:val="24"/>
        </w:rPr>
        <w:t>Views on Rel-20 Ambient IoT</w:t>
      </w:r>
    </w:p>
    <w:p w14:paraId="7CD4F06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1016AF7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6A712" w14:textId="77777777" w:rsidR="00494A59" w:rsidRDefault="00494A59" w:rsidP="00494A59">
      <w:pPr>
        <w:rPr>
          <w:rFonts w:ascii="Arial" w:hAnsi="Arial" w:cs="Arial"/>
          <w:b/>
          <w:sz w:val="24"/>
        </w:rPr>
      </w:pPr>
      <w:r>
        <w:rPr>
          <w:rFonts w:ascii="Arial" w:hAnsi="Arial" w:cs="Arial"/>
          <w:b/>
          <w:color w:val="0000FF"/>
          <w:sz w:val="24"/>
        </w:rPr>
        <w:t>RP-242491</w:t>
      </w:r>
      <w:r>
        <w:rPr>
          <w:rFonts w:ascii="Arial" w:hAnsi="Arial" w:cs="Arial"/>
          <w:b/>
          <w:color w:val="0000FF"/>
          <w:sz w:val="24"/>
        </w:rPr>
        <w:tab/>
      </w:r>
      <w:r>
        <w:rPr>
          <w:rFonts w:ascii="Arial" w:hAnsi="Arial" w:cs="Arial"/>
          <w:b/>
          <w:sz w:val="24"/>
        </w:rPr>
        <w:t>Scope for Rel-20 MIMO for 5G-Advanced</w:t>
      </w:r>
    </w:p>
    <w:p w14:paraId="04544FE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1894B9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6E747" w14:textId="77777777" w:rsidR="00494A59" w:rsidRDefault="00494A59" w:rsidP="00494A59">
      <w:pPr>
        <w:rPr>
          <w:rFonts w:ascii="Arial" w:hAnsi="Arial" w:cs="Arial"/>
          <w:b/>
          <w:sz w:val="24"/>
        </w:rPr>
      </w:pPr>
      <w:r>
        <w:rPr>
          <w:rFonts w:ascii="Arial" w:hAnsi="Arial" w:cs="Arial"/>
          <w:b/>
          <w:color w:val="0000FF"/>
          <w:sz w:val="24"/>
        </w:rPr>
        <w:t>RP-242509</w:t>
      </w:r>
      <w:r>
        <w:rPr>
          <w:rFonts w:ascii="Arial" w:hAnsi="Arial" w:cs="Arial"/>
          <w:b/>
          <w:color w:val="0000FF"/>
          <w:sz w:val="24"/>
        </w:rPr>
        <w:tab/>
      </w:r>
      <w:r>
        <w:rPr>
          <w:rFonts w:ascii="Arial" w:hAnsi="Arial" w:cs="Arial"/>
          <w:b/>
          <w:sz w:val="24"/>
        </w:rPr>
        <w:t>NR MIMO Phase 6</w:t>
      </w:r>
    </w:p>
    <w:p w14:paraId="1E838AC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770A5A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ECC14" w14:textId="77777777" w:rsidR="00494A59" w:rsidRDefault="00494A59" w:rsidP="00494A59">
      <w:pPr>
        <w:rPr>
          <w:rFonts w:ascii="Arial" w:hAnsi="Arial" w:cs="Arial"/>
          <w:b/>
          <w:sz w:val="24"/>
        </w:rPr>
      </w:pPr>
      <w:r>
        <w:rPr>
          <w:rFonts w:ascii="Arial" w:hAnsi="Arial" w:cs="Arial"/>
          <w:b/>
          <w:color w:val="0000FF"/>
          <w:sz w:val="24"/>
        </w:rPr>
        <w:t>RP-242526</w:t>
      </w:r>
      <w:r>
        <w:rPr>
          <w:rFonts w:ascii="Arial" w:hAnsi="Arial" w:cs="Arial"/>
          <w:b/>
          <w:color w:val="0000FF"/>
          <w:sz w:val="24"/>
        </w:rPr>
        <w:tab/>
      </w:r>
      <w:r>
        <w:rPr>
          <w:rFonts w:ascii="Arial" w:hAnsi="Arial" w:cs="Arial"/>
          <w:b/>
          <w:sz w:val="24"/>
        </w:rPr>
        <w:t>View on Rel-20 MIMO Enhancements</w:t>
      </w:r>
    </w:p>
    <w:p w14:paraId="3C381D1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FC1D97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1AF8E" w14:textId="77777777" w:rsidR="00494A59" w:rsidRDefault="00494A59" w:rsidP="00494A59">
      <w:pPr>
        <w:rPr>
          <w:rFonts w:ascii="Arial" w:hAnsi="Arial" w:cs="Arial"/>
          <w:b/>
          <w:sz w:val="24"/>
        </w:rPr>
      </w:pPr>
      <w:r>
        <w:rPr>
          <w:rFonts w:ascii="Arial" w:hAnsi="Arial" w:cs="Arial"/>
          <w:b/>
          <w:color w:val="0000FF"/>
          <w:sz w:val="24"/>
        </w:rPr>
        <w:t>RP-242547</w:t>
      </w:r>
      <w:r>
        <w:rPr>
          <w:rFonts w:ascii="Arial" w:hAnsi="Arial" w:cs="Arial"/>
          <w:b/>
          <w:color w:val="0000FF"/>
          <w:sz w:val="24"/>
        </w:rPr>
        <w:tab/>
      </w:r>
      <w:r>
        <w:rPr>
          <w:rFonts w:ascii="Arial" w:hAnsi="Arial" w:cs="Arial"/>
          <w:b/>
          <w:sz w:val="24"/>
        </w:rPr>
        <w:t>Support of additional MIMO enhancements</w:t>
      </w:r>
    </w:p>
    <w:p w14:paraId="5378D34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5D4ED5F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41A69" w14:textId="77777777" w:rsidR="00494A59" w:rsidRDefault="00494A59" w:rsidP="00494A59">
      <w:pPr>
        <w:rPr>
          <w:rFonts w:ascii="Arial" w:hAnsi="Arial" w:cs="Arial"/>
          <w:b/>
          <w:sz w:val="24"/>
        </w:rPr>
      </w:pPr>
      <w:r>
        <w:rPr>
          <w:rFonts w:ascii="Arial" w:hAnsi="Arial" w:cs="Arial"/>
          <w:b/>
          <w:color w:val="0000FF"/>
          <w:sz w:val="24"/>
        </w:rPr>
        <w:t>RP-242561</w:t>
      </w:r>
      <w:r>
        <w:rPr>
          <w:rFonts w:ascii="Arial" w:hAnsi="Arial" w:cs="Arial"/>
          <w:b/>
          <w:color w:val="0000FF"/>
          <w:sz w:val="24"/>
        </w:rPr>
        <w:tab/>
      </w:r>
      <w:r>
        <w:rPr>
          <w:rFonts w:ascii="Arial" w:hAnsi="Arial" w:cs="Arial"/>
          <w:b/>
          <w:sz w:val="24"/>
        </w:rPr>
        <w:t>Proposal for Release 20 5G-Advacned MIMO</w:t>
      </w:r>
    </w:p>
    <w:p w14:paraId="6525FD4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D7212B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4B75F" w14:textId="77777777" w:rsidR="00494A59" w:rsidRDefault="00494A59" w:rsidP="00494A59">
      <w:pPr>
        <w:rPr>
          <w:rFonts w:ascii="Arial" w:hAnsi="Arial" w:cs="Arial"/>
          <w:b/>
          <w:sz w:val="24"/>
        </w:rPr>
      </w:pPr>
      <w:r>
        <w:rPr>
          <w:rFonts w:ascii="Arial" w:hAnsi="Arial" w:cs="Arial"/>
          <w:b/>
          <w:color w:val="0000FF"/>
          <w:sz w:val="24"/>
        </w:rPr>
        <w:t>RP-242564</w:t>
      </w:r>
      <w:r>
        <w:rPr>
          <w:rFonts w:ascii="Arial" w:hAnsi="Arial" w:cs="Arial"/>
          <w:b/>
          <w:color w:val="0000FF"/>
          <w:sz w:val="24"/>
        </w:rPr>
        <w:tab/>
      </w:r>
      <w:r>
        <w:rPr>
          <w:rFonts w:ascii="Arial" w:hAnsi="Arial" w:cs="Arial"/>
          <w:b/>
          <w:sz w:val="24"/>
        </w:rPr>
        <w:t>Views on Rel-20 MIMO Enhancement</w:t>
      </w:r>
    </w:p>
    <w:p w14:paraId="133B76A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6B44A96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3DD76" w14:textId="77777777" w:rsidR="00494A59" w:rsidRDefault="00494A59" w:rsidP="00494A59">
      <w:pPr>
        <w:rPr>
          <w:rFonts w:ascii="Arial" w:hAnsi="Arial" w:cs="Arial"/>
          <w:b/>
          <w:sz w:val="24"/>
        </w:rPr>
      </w:pPr>
      <w:r>
        <w:rPr>
          <w:rFonts w:ascii="Arial" w:hAnsi="Arial" w:cs="Arial"/>
          <w:b/>
          <w:color w:val="0000FF"/>
          <w:sz w:val="24"/>
        </w:rPr>
        <w:t>RP-242575</w:t>
      </w:r>
      <w:r>
        <w:rPr>
          <w:rFonts w:ascii="Arial" w:hAnsi="Arial" w:cs="Arial"/>
          <w:b/>
          <w:color w:val="0000FF"/>
          <w:sz w:val="24"/>
        </w:rPr>
        <w:tab/>
      </w:r>
      <w:r>
        <w:rPr>
          <w:rFonts w:ascii="Arial" w:hAnsi="Arial" w:cs="Arial"/>
          <w:b/>
          <w:sz w:val="24"/>
        </w:rPr>
        <w:t>Views on MIMO Phase 6 WI for Rel-20</w:t>
      </w:r>
    </w:p>
    <w:p w14:paraId="2EF3DA4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C088FAE"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CFC86" w14:textId="77777777" w:rsidR="00494A59" w:rsidRDefault="00494A59" w:rsidP="00494A59">
      <w:pPr>
        <w:rPr>
          <w:rFonts w:ascii="Arial" w:hAnsi="Arial" w:cs="Arial"/>
          <w:b/>
          <w:sz w:val="24"/>
        </w:rPr>
      </w:pPr>
      <w:r>
        <w:rPr>
          <w:rFonts w:ascii="Arial" w:hAnsi="Arial" w:cs="Arial"/>
          <w:b/>
          <w:color w:val="0000FF"/>
          <w:sz w:val="24"/>
        </w:rPr>
        <w:t>RP-242599</w:t>
      </w:r>
      <w:r>
        <w:rPr>
          <w:rFonts w:ascii="Arial" w:hAnsi="Arial" w:cs="Arial"/>
          <w:b/>
          <w:color w:val="0000FF"/>
          <w:sz w:val="24"/>
        </w:rPr>
        <w:tab/>
      </w:r>
      <w:r>
        <w:rPr>
          <w:rFonts w:ascii="Arial" w:hAnsi="Arial" w:cs="Arial"/>
          <w:b/>
          <w:sz w:val="24"/>
        </w:rPr>
        <w:t>On MIMO Phase 6 in Rel.20</w:t>
      </w:r>
    </w:p>
    <w:p w14:paraId="08F0734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823E8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5D0E8" w14:textId="77777777" w:rsidR="00494A59" w:rsidRDefault="00494A59" w:rsidP="00494A59">
      <w:pPr>
        <w:rPr>
          <w:rFonts w:ascii="Arial" w:hAnsi="Arial" w:cs="Arial"/>
          <w:b/>
          <w:sz w:val="24"/>
        </w:rPr>
      </w:pPr>
      <w:r>
        <w:rPr>
          <w:rFonts w:ascii="Arial" w:hAnsi="Arial" w:cs="Arial"/>
          <w:b/>
          <w:color w:val="0000FF"/>
          <w:sz w:val="24"/>
        </w:rPr>
        <w:t>RP-242630</w:t>
      </w:r>
      <w:r>
        <w:rPr>
          <w:rFonts w:ascii="Arial" w:hAnsi="Arial" w:cs="Arial"/>
          <w:b/>
          <w:color w:val="0000FF"/>
          <w:sz w:val="24"/>
        </w:rPr>
        <w:tab/>
      </w:r>
      <w:r>
        <w:rPr>
          <w:rFonts w:ascii="Arial" w:hAnsi="Arial" w:cs="Arial"/>
          <w:b/>
          <w:sz w:val="24"/>
        </w:rPr>
        <w:t>Views on MIMO phase 6 in 5G-A Rel-20</w:t>
      </w:r>
    </w:p>
    <w:p w14:paraId="5A4C248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6223D7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DB435" w14:textId="77777777" w:rsidR="00494A59" w:rsidRDefault="00494A59" w:rsidP="00494A59">
      <w:pPr>
        <w:rPr>
          <w:rFonts w:ascii="Arial" w:hAnsi="Arial" w:cs="Arial"/>
          <w:b/>
          <w:sz w:val="24"/>
        </w:rPr>
      </w:pPr>
      <w:r>
        <w:rPr>
          <w:rFonts w:ascii="Arial" w:hAnsi="Arial" w:cs="Arial"/>
          <w:b/>
          <w:color w:val="0000FF"/>
          <w:sz w:val="24"/>
        </w:rPr>
        <w:t>RP-242820</w:t>
      </w:r>
      <w:r>
        <w:rPr>
          <w:rFonts w:ascii="Arial" w:hAnsi="Arial" w:cs="Arial"/>
          <w:b/>
          <w:color w:val="0000FF"/>
          <w:sz w:val="24"/>
        </w:rPr>
        <w:tab/>
      </w:r>
      <w:r>
        <w:rPr>
          <w:rFonts w:ascii="Arial" w:hAnsi="Arial" w:cs="Arial"/>
          <w:b/>
          <w:sz w:val="24"/>
        </w:rPr>
        <w:t>Views on Rel-20 5G-A MIMO Enhancements</w:t>
      </w:r>
    </w:p>
    <w:p w14:paraId="6F17404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A08BFC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1F7C1" w14:textId="77777777" w:rsidR="00494A59" w:rsidRDefault="00494A59" w:rsidP="00494A59">
      <w:pPr>
        <w:rPr>
          <w:rFonts w:ascii="Arial" w:hAnsi="Arial" w:cs="Arial"/>
          <w:b/>
          <w:sz w:val="24"/>
        </w:rPr>
      </w:pPr>
      <w:r>
        <w:rPr>
          <w:rFonts w:ascii="Arial" w:hAnsi="Arial" w:cs="Arial"/>
          <w:b/>
          <w:color w:val="0000FF"/>
          <w:sz w:val="24"/>
        </w:rPr>
        <w:t>RP-242880</w:t>
      </w:r>
      <w:r>
        <w:rPr>
          <w:rFonts w:ascii="Arial" w:hAnsi="Arial" w:cs="Arial"/>
          <w:b/>
          <w:color w:val="0000FF"/>
          <w:sz w:val="24"/>
        </w:rPr>
        <w:tab/>
      </w:r>
      <w:r>
        <w:rPr>
          <w:rFonts w:ascii="Arial" w:hAnsi="Arial" w:cs="Arial"/>
          <w:b/>
          <w:sz w:val="24"/>
        </w:rPr>
        <w:t>Rel-20 MIMO scope</w:t>
      </w:r>
    </w:p>
    <w:p w14:paraId="027A856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15B7AD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417BF" w14:textId="77777777" w:rsidR="00494A59" w:rsidRDefault="00494A59" w:rsidP="00494A59">
      <w:pPr>
        <w:rPr>
          <w:rFonts w:ascii="Arial" w:hAnsi="Arial" w:cs="Arial"/>
          <w:b/>
          <w:sz w:val="24"/>
        </w:rPr>
      </w:pPr>
      <w:r>
        <w:rPr>
          <w:rFonts w:ascii="Arial" w:hAnsi="Arial" w:cs="Arial"/>
          <w:b/>
          <w:color w:val="0000FF"/>
          <w:sz w:val="24"/>
        </w:rPr>
        <w:t>RP-242909</w:t>
      </w:r>
      <w:r>
        <w:rPr>
          <w:rFonts w:ascii="Arial" w:hAnsi="Arial" w:cs="Arial"/>
          <w:b/>
          <w:color w:val="0000FF"/>
          <w:sz w:val="24"/>
        </w:rPr>
        <w:tab/>
      </w:r>
      <w:r>
        <w:rPr>
          <w:rFonts w:ascii="Arial" w:hAnsi="Arial" w:cs="Arial"/>
          <w:b/>
          <w:sz w:val="24"/>
        </w:rPr>
        <w:t>Views on Rel-20 NR MIMO Phase 6</w:t>
      </w:r>
    </w:p>
    <w:p w14:paraId="6F8FC71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9D67D5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49D9F" w14:textId="77777777" w:rsidR="00494A59" w:rsidRDefault="00494A59" w:rsidP="00494A59">
      <w:pPr>
        <w:rPr>
          <w:rFonts w:ascii="Arial" w:hAnsi="Arial" w:cs="Arial"/>
          <w:b/>
          <w:sz w:val="24"/>
        </w:rPr>
      </w:pPr>
      <w:r>
        <w:rPr>
          <w:rFonts w:ascii="Arial" w:hAnsi="Arial" w:cs="Arial"/>
          <w:b/>
          <w:color w:val="0000FF"/>
          <w:sz w:val="24"/>
        </w:rPr>
        <w:t>RP-242975</w:t>
      </w:r>
      <w:r>
        <w:rPr>
          <w:rFonts w:ascii="Arial" w:hAnsi="Arial" w:cs="Arial"/>
          <w:b/>
          <w:color w:val="0000FF"/>
          <w:sz w:val="24"/>
        </w:rPr>
        <w:tab/>
      </w:r>
      <w:r>
        <w:rPr>
          <w:rFonts w:ascii="Arial" w:hAnsi="Arial" w:cs="Arial"/>
          <w:b/>
          <w:sz w:val="24"/>
        </w:rPr>
        <w:t>Views on MIMO for Rel-20</w:t>
      </w:r>
    </w:p>
    <w:p w14:paraId="446FBD3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B9F83D" w14:textId="77777777" w:rsidR="00494A59" w:rsidRDefault="00494A59" w:rsidP="00494A59">
      <w:pPr>
        <w:rPr>
          <w:rFonts w:ascii="Arial" w:hAnsi="Arial" w:cs="Arial"/>
          <w:b/>
        </w:rPr>
      </w:pPr>
      <w:r>
        <w:rPr>
          <w:rFonts w:ascii="Arial" w:hAnsi="Arial" w:cs="Arial"/>
          <w:b/>
        </w:rPr>
        <w:t xml:space="preserve">Discussion: </w:t>
      </w:r>
    </w:p>
    <w:p w14:paraId="3275042B" w14:textId="77777777" w:rsidR="00494A59" w:rsidRDefault="00494A59" w:rsidP="00494A59">
      <w:r>
        <w:t>wrong Tdoc type corrected from other to discussion</w:t>
      </w:r>
    </w:p>
    <w:p w14:paraId="4E2DAE7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A60E5" w14:textId="77777777" w:rsidR="00494A59" w:rsidRDefault="00494A59" w:rsidP="00494A59">
      <w:pPr>
        <w:rPr>
          <w:rFonts w:ascii="Arial" w:hAnsi="Arial" w:cs="Arial"/>
          <w:b/>
          <w:sz w:val="24"/>
        </w:rPr>
      </w:pPr>
      <w:r>
        <w:rPr>
          <w:rFonts w:ascii="Arial" w:hAnsi="Arial" w:cs="Arial"/>
          <w:b/>
          <w:color w:val="0000FF"/>
          <w:sz w:val="24"/>
        </w:rPr>
        <w:t>RP-243154</w:t>
      </w:r>
      <w:r>
        <w:rPr>
          <w:rFonts w:ascii="Arial" w:hAnsi="Arial" w:cs="Arial"/>
          <w:b/>
          <w:color w:val="0000FF"/>
          <w:sz w:val="24"/>
        </w:rPr>
        <w:tab/>
      </w:r>
      <w:r>
        <w:rPr>
          <w:rFonts w:ascii="Arial" w:hAnsi="Arial" w:cs="Arial"/>
          <w:b/>
          <w:sz w:val="24"/>
        </w:rPr>
        <w:t>Views on MIMO evolution for 5G-A in Rel-20</w:t>
      </w:r>
    </w:p>
    <w:p w14:paraId="5CB4195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43D0AE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71F46" w14:textId="77777777" w:rsidR="00494A59" w:rsidRDefault="00494A59" w:rsidP="00494A59">
      <w:pPr>
        <w:rPr>
          <w:rFonts w:ascii="Arial" w:hAnsi="Arial" w:cs="Arial"/>
          <w:b/>
          <w:sz w:val="24"/>
        </w:rPr>
      </w:pPr>
      <w:r>
        <w:rPr>
          <w:rFonts w:ascii="Arial" w:hAnsi="Arial" w:cs="Arial"/>
          <w:b/>
          <w:color w:val="0000FF"/>
          <w:sz w:val="24"/>
        </w:rPr>
        <w:t>RP-243175</w:t>
      </w:r>
      <w:r>
        <w:rPr>
          <w:rFonts w:ascii="Arial" w:hAnsi="Arial" w:cs="Arial"/>
          <w:b/>
          <w:color w:val="0000FF"/>
          <w:sz w:val="24"/>
        </w:rPr>
        <w:tab/>
      </w:r>
      <w:r>
        <w:rPr>
          <w:rFonts w:ascii="Arial" w:hAnsi="Arial" w:cs="Arial"/>
          <w:b/>
          <w:sz w:val="24"/>
        </w:rPr>
        <w:t>on Rel-20 5G-Advanced MIMO</w:t>
      </w:r>
    </w:p>
    <w:p w14:paraId="3BD7897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6C237B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FF68A" w14:textId="77777777" w:rsidR="00494A59" w:rsidRDefault="00494A59" w:rsidP="00494A59">
      <w:pPr>
        <w:rPr>
          <w:rFonts w:ascii="Arial" w:hAnsi="Arial" w:cs="Arial"/>
          <w:b/>
          <w:sz w:val="24"/>
        </w:rPr>
      </w:pPr>
      <w:r>
        <w:rPr>
          <w:rFonts w:ascii="Arial" w:hAnsi="Arial" w:cs="Arial"/>
          <w:b/>
          <w:color w:val="0000FF"/>
          <w:sz w:val="24"/>
        </w:rPr>
        <w:t>RP-242469</w:t>
      </w:r>
      <w:r>
        <w:rPr>
          <w:rFonts w:ascii="Arial" w:hAnsi="Arial" w:cs="Arial"/>
          <w:b/>
          <w:color w:val="0000FF"/>
          <w:sz w:val="24"/>
        </w:rPr>
        <w:tab/>
      </w:r>
      <w:r>
        <w:rPr>
          <w:rFonts w:ascii="Arial" w:hAnsi="Arial" w:cs="Arial"/>
          <w:b/>
          <w:sz w:val="24"/>
        </w:rPr>
        <w:t>Views on Rel-20 AIML mobility</w:t>
      </w:r>
    </w:p>
    <w:p w14:paraId="7201F98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0CE9160"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BE7EB" w14:textId="77777777" w:rsidR="00494A59" w:rsidRDefault="00494A59" w:rsidP="00494A59">
      <w:pPr>
        <w:rPr>
          <w:rFonts w:ascii="Arial" w:hAnsi="Arial" w:cs="Arial"/>
          <w:b/>
          <w:sz w:val="24"/>
        </w:rPr>
      </w:pPr>
      <w:r>
        <w:rPr>
          <w:rFonts w:ascii="Arial" w:hAnsi="Arial" w:cs="Arial"/>
          <w:b/>
          <w:color w:val="0000FF"/>
          <w:sz w:val="24"/>
        </w:rPr>
        <w:t>RP-242506</w:t>
      </w:r>
      <w:r>
        <w:rPr>
          <w:rFonts w:ascii="Arial" w:hAnsi="Arial" w:cs="Arial"/>
          <w:b/>
          <w:color w:val="0000FF"/>
          <w:sz w:val="24"/>
        </w:rPr>
        <w:tab/>
      </w:r>
      <w:r>
        <w:rPr>
          <w:rFonts w:ascii="Arial" w:hAnsi="Arial" w:cs="Arial"/>
          <w:b/>
          <w:sz w:val="24"/>
        </w:rPr>
        <w:t>AIML for mobility</w:t>
      </w:r>
    </w:p>
    <w:p w14:paraId="20ECE64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B4A3B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D3F4F" w14:textId="77777777" w:rsidR="00494A59" w:rsidRDefault="00494A59" w:rsidP="00494A59">
      <w:pPr>
        <w:rPr>
          <w:rFonts w:ascii="Arial" w:hAnsi="Arial" w:cs="Arial"/>
          <w:b/>
          <w:sz w:val="24"/>
        </w:rPr>
      </w:pPr>
      <w:r>
        <w:rPr>
          <w:rFonts w:ascii="Arial" w:hAnsi="Arial" w:cs="Arial"/>
          <w:b/>
          <w:color w:val="0000FF"/>
          <w:sz w:val="24"/>
        </w:rPr>
        <w:t>RP-242583</w:t>
      </w:r>
      <w:r>
        <w:rPr>
          <w:rFonts w:ascii="Arial" w:hAnsi="Arial" w:cs="Arial"/>
          <w:b/>
          <w:color w:val="0000FF"/>
          <w:sz w:val="24"/>
        </w:rPr>
        <w:tab/>
      </w:r>
      <w:r>
        <w:rPr>
          <w:rFonts w:ascii="Arial" w:hAnsi="Arial" w:cs="Arial"/>
          <w:b/>
          <w:sz w:val="24"/>
        </w:rPr>
        <w:t>Views on AI/ML Mobility WI in Rel-20</w:t>
      </w:r>
    </w:p>
    <w:p w14:paraId="42028D3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6F171A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28769" w14:textId="77777777" w:rsidR="00494A59" w:rsidRDefault="00494A59" w:rsidP="00494A59">
      <w:pPr>
        <w:rPr>
          <w:rFonts w:ascii="Arial" w:hAnsi="Arial" w:cs="Arial"/>
          <w:b/>
          <w:sz w:val="24"/>
        </w:rPr>
      </w:pPr>
      <w:r>
        <w:rPr>
          <w:rFonts w:ascii="Arial" w:hAnsi="Arial" w:cs="Arial"/>
          <w:b/>
          <w:color w:val="0000FF"/>
          <w:sz w:val="24"/>
        </w:rPr>
        <w:t>RP-242629</w:t>
      </w:r>
      <w:r>
        <w:rPr>
          <w:rFonts w:ascii="Arial" w:hAnsi="Arial" w:cs="Arial"/>
          <w:b/>
          <w:color w:val="0000FF"/>
          <w:sz w:val="24"/>
        </w:rPr>
        <w:tab/>
      </w:r>
      <w:r>
        <w:rPr>
          <w:rFonts w:ascii="Arial" w:hAnsi="Arial" w:cs="Arial"/>
          <w:b/>
          <w:sz w:val="24"/>
        </w:rPr>
        <w:t>Views on normative work for AI/ML based mobility enhancements in 5G-A Rel-20</w:t>
      </w:r>
    </w:p>
    <w:p w14:paraId="21319C5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7477D3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C5983" w14:textId="77777777" w:rsidR="00494A59" w:rsidRDefault="00494A59" w:rsidP="00494A59">
      <w:pPr>
        <w:rPr>
          <w:rFonts w:ascii="Arial" w:hAnsi="Arial" w:cs="Arial"/>
          <w:b/>
          <w:sz w:val="24"/>
        </w:rPr>
      </w:pPr>
      <w:r>
        <w:rPr>
          <w:rFonts w:ascii="Arial" w:hAnsi="Arial" w:cs="Arial"/>
          <w:b/>
          <w:color w:val="0000FF"/>
          <w:sz w:val="24"/>
        </w:rPr>
        <w:t>RP-242760</w:t>
      </w:r>
      <w:r>
        <w:rPr>
          <w:rFonts w:ascii="Arial" w:hAnsi="Arial" w:cs="Arial"/>
          <w:b/>
          <w:color w:val="0000FF"/>
          <w:sz w:val="24"/>
        </w:rPr>
        <w:tab/>
      </w:r>
      <w:r>
        <w:rPr>
          <w:rFonts w:ascii="Arial" w:hAnsi="Arial" w:cs="Arial"/>
          <w:b/>
          <w:sz w:val="24"/>
        </w:rPr>
        <w:t>AI and ML for mobility in Rel-20 5G-Advanced</w:t>
      </w:r>
    </w:p>
    <w:p w14:paraId="7522D3F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5429F7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DA2D" w14:textId="77777777" w:rsidR="00494A59" w:rsidRDefault="00494A59" w:rsidP="00494A59">
      <w:pPr>
        <w:rPr>
          <w:rFonts w:ascii="Arial" w:hAnsi="Arial" w:cs="Arial"/>
          <w:b/>
          <w:sz w:val="24"/>
        </w:rPr>
      </w:pPr>
      <w:r>
        <w:rPr>
          <w:rFonts w:ascii="Arial" w:hAnsi="Arial" w:cs="Arial"/>
          <w:b/>
          <w:color w:val="0000FF"/>
          <w:sz w:val="24"/>
        </w:rPr>
        <w:t>RP-242785</w:t>
      </w:r>
      <w:r>
        <w:rPr>
          <w:rFonts w:ascii="Arial" w:hAnsi="Arial" w:cs="Arial"/>
          <w:b/>
          <w:color w:val="0000FF"/>
          <w:sz w:val="24"/>
        </w:rPr>
        <w:tab/>
      </w:r>
      <w:r>
        <w:rPr>
          <w:rFonts w:ascii="Arial" w:hAnsi="Arial" w:cs="Arial"/>
          <w:b/>
          <w:sz w:val="24"/>
        </w:rPr>
        <w:t>Views on Rel-20 AIML for mobility in NR</w:t>
      </w:r>
    </w:p>
    <w:p w14:paraId="6060D72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E2AAEB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E4BA5" w14:textId="77777777" w:rsidR="00494A59" w:rsidRDefault="00494A59" w:rsidP="00494A59">
      <w:pPr>
        <w:rPr>
          <w:rFonts w:ascii="Arial" w:hAnsi="Arial" w:cs="Arial"/>
          <w:b/>
          <w:sz w:val="24"/>
        </w:rPr>
      </w:pPr>
      <w:r>
        <w:rPr>
          <w:rFonts w:ascii="Arial" w:hAnsi="Arial" w:cs="Arial"/>
          <w:b/>
          <w:color w:val="0000FF"/>
          <w:sz w:val="24"/>
        </w:rPr>
        <w:t>RP-242787</w:t>
      </w:r>
      <w:r>
        <w:rPr>
          <w:rFonts w:ascii="Arial" w:hAnsi="Arial" w:cs="Arial"/>
          <w:b/>
          <w:color w:val="0000FF"/>
          <w:sz w:val="24"/>
        </w:rPr>
        <w:tab/>
      </w:r>
      <w:r>
        <w:rPr>
          <w:rFonts w:ascii="Arial" w:hAnsi="Arial" w:cs="Arial"/>
          <w:b/>
          <w:sz w:val="24"/>
        </w:rPr>
        <w:t>Views on R20 AI/ML for Mobility</w:t>
      </w:r>
    </w:p>
    <w:p w14:paraId="7628E1C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969FA7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A6E31" w14:textId="77777777" w:rsidR="00494A59" w:rsidRDefault="00494A59" w:rsidP="00494A59">
      <w:pPr>
        <w:rPr>
          <w:rFonts w:ascii="Arial" w:hAnsi="Arial" w:cs="Arial"/>
          <w:b/>
          <w:sz w:val="24"/>
        </w:rPr>
      </w:pPr>
      <w:r>
        <w:rPr>
          <w:rFonts w:ascii="Arial" w:hAnsi="Arial" w:cs="Arial"/>
          <w:b/>
          <w:color w:val="0000FF"/>
          <w:sz w:val="24"/>
        </w:rPr>
        <w:t>RP-242793</w:t>
      </w:r>
      <w:r>
        <w:rPr>
          <w:rFonts w:ascii="Arial" w:hAnsi="Arial" w:cs="Arial"/>
          <w:b/>
          <w:color w:val="0000FF"/>
          <w:sz w:val="24"/>
        </w:rPr>
        <w:tab/>
      </w:r>
      <w:r>
        <w:rPr>
          <w:rFonts w:ascii="Arial" w:hAnsi="Arial" w:cs="Arial"/>
          <w:b/>
          <w:sz w:val="24"/>
        </w:rPr>
        <w:t>Discussion on movitation of AI mobility normative work</w:t>
      </w:r>
    </w:p>
    <w:p w14:paraId="382201C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 CAICT, China Unicom, China Telecom, Interdigital</w:t>
      </w:r>
    </w:p>
    <w:p w14:paraId="0BABF1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EDDDA" w14:textId="77777777" w:rsidR="00494A59" w:rsidRDefault="00494A59" w:rsidP="00494A59">
      <w:pPr>
        <w:rPr>
          <w:rFonts w:ascii="Arial" w:hAnsi="Arial" w:cs="Arial"/>
          <w:b/>
          <w:sz w:val="24"/>
        </w:rPr>
      </w:pPr>
      <w:r>
        <w:rPr>
          <w:rFonts w:ascii="Arial" w:hAnsi="Arial" w:cs="Arial"/>
          <w:b/>
          <w:color w:val="0000FF"/>
          <w:sz w:val="24"/>
        </w:rPr>
        <w:t>RP-242824</w:t>
      </w:r>
      <w:r>
        <w:rPr>
          <w:rFonts w:ascii="Arial" w:hAnsi="Arial" w:cs="Arial"/>
          <w:b/>
          <w:color w:val="0000FF"/>
          <w:sz w:val="24"/>
        </w:rPr>
        <w:tab/>
      </w:r>
      <w:r>
        <w:rPr>
          <w:rFonts w:ascii="Arial" w:hAnsi="Arial" w:cs="Arial"/>
          <w:b/>
          <w:sz w:val="24"/>
        </w:rPr>
        <w:t>Views on AI/ML for mobility in Rel-20 5G-A</w:t>
      </w:r>
    </w:p>
    <w:p w14:paraId="7871EB6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560CE3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51C3B" w14:textId="77777777" w:rsidR="00494A59" w:rsidRDefault="00494A59" w:rsidP="00494A59">
      <w:pPr>
        <w:rPr>
          <w:rFonts w:ascii="Arial" w:hAnsi="Arial" w:cs="Arial"/>
          <w:b/>
          <w:sz w:val="24"/>
        </w:rPr>
      </w:pPr>
      <w:r>
        <w:rPr>
          <w:rFonts w:ascii="Arial" w:hAnsi="Arial" w:cs="Arial"/>
          <w:b/>
          <w:color w:val="0000FF"/>
          <w:sz w:val="24"/>
        </w:rPr>
        <w:t>RP-242841</w:t>
      </w:r>
      <w:r>
        <w:rPr>
          <w:rFonts w:ascii="Arial" w:hAnsi="Arial" w:cs="Arial"/>
          <w:b/>
          <w:color w:val="0000FF"/>
          <w:sz w:val="24"/>
        </w:rPr>
        <w:tab/>
      </w:r>
      <w:r>
        <w:rPr>
          <w:rFonts w:ascii="Arial" w:hAnsi="Arial" w:cs="Arial"/>
          <w:b/>
          <w:sz w:val="24"/>
        </w:rPr>
        <w:t xml:space="preserve">On Rel-20 AI/ML mobility </w:t>
      </w:r>
    </w:p>
    <w:p w14:paraId="63A8D90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Computer Trading Co. Ltd</w:t>
      </w:r>
    </w:p>
    <w:p w14:paraId="5F99BF7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36312" w14:textId="77777777" w:rsidR="00494A59" w:rsidRDefault="00494A59" w:rsidP="00494A59">
      <w:pPr>
        <w:rPr>
          <w:rFonts w:ascii="Arial" w:hAnsi="Arial" w:cs="Arial"/>
          <w:b/>
          <w:sz w:val="24"/>
        </w:rPr>
      </w:pPr>
      <w:r>
        <w:rPr>
          <w:rFonts w:ascii="Arial" w:hAnsi="Arial" w:cs="Arial"/>
          <w:b/>
          <w:color w:val="0000FF"/>
          <w:sz w:val="24"/>
        </w:rPr>
        <w:lastRenderedPageBreak/>
        <w:t>RP-242849</w:t>
      </w:r>
      <w:r>
        <w:rPr>
          <w:rFonts w:ascii="Arial" w:hAnsi="Arial" w:cs="Arial"/>
          <w:b/>
          <w:color w:val="0000FF"/>
          <w:sz w:val="24"/>
        </w:rPr>
        <w:tab/>
      </w:r>
      <w:r>
        <w:rPr>
          <w:rFonts w:ascii="Arial" w:hAnsi="Arial" w:cs="Arial"/>
          <w:b/>
          <w:sz w:val="24"/>
        </w:rPr>
        <w:t>Rel-20 AI/ML for Mobility</w:t>
      </w:r>
    </w:p>
    <w:p w14:paraId="220C626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0282AD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F5125" w14:textId="77777777" w:rsidR="00494A59" w:rsidRDefault="00494A59" w:rsidP="00494A59">
      <w:pPr>
        <w:rPr>
          <w:rFonts w:ascii="Arial" w:hAnsi="Arial" w:cs="Arial"/>
          <w:b/>
          <w:sz w:val="24"/>
        </w:rPr>
      </w:pPr>
      <w:r>
        <w:rPr>
          <w:rFonts w:ascii="Arial" w:hAnsi="Arial" w:cs="Arial"/>
          <w:b/>
          <w:color w:val="0000FF"/>
          <w:sz w:val="24"/>
        </w:rPr>
        <w:t>RP-242916</w:t>
      </w:r>
      <w:r>
        <w:rPr>
          <w:rFonts w:ascii="Arial" w:hAnsi="Arial" w:cs="Arial"/>
          <w:b/>
          <w:color w:val="0000FF"/>
          <w:sz w:val="24"/>
        </w:rPr>
        <w:tab/>
      </w:r>
      <w:r>
        <w:rPr>
          <w:rFonts w:ascii="Arial" w:hAnsi="Arial" w:cs="Arial"/>
          <w:b/>
          <w:sz w:val="24"/>
        </w:rPr>
        <w:t>Views on Rel-20 AI for mobility</w:t>
      </w:r>
    </w:p>
    <w:p w14:paraId="70D8BB4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5956D8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7D30D" w14:textId="77777777" w:rsidR="00494A59" w:rsidRDefault="00494A59" w:rsidP="00494A59">
      <w:pPr>
        <w:rPr>
          <w:rFonts w:ascii="Arial" w:hAnsi="Arial" w:cs="Arial"/>
          <w:b/>
          <w:sz w:val="24"/>
        </w:rPr>
      </w:pPr>
      <w:r>
        <w:rPr>
          <w:rFonts w:ascii="Arial" w:hAnsi="Arial" w:cs="Arial"/>
          <w:b/>
          <w:color w:val="0000FF"/>
          <w:sz w:val="24"/>
        </w:rPr>
        <w:t>RP-242922</w:t>
      </w:r>
      <w:r>
        <w:rPr>
          <w:rFonts w:ascii="Arial" w:hAnsi="Arial" w:cs="Arial"/>
          <w:b/>
          <w:color w:val="0000FF"/>
          <w:sz w:val="24"/>
        </w:rPr>
        <w:tab/>
      </w:r>
      <w:r>
        <w:rPr>
          <w:rFonts w:ascii="Arial" w:hAnsi="Arial" w:cs="Arial"/>
          <w:b/>
          <w:sz w:val="24"/>
        </w:rPr>
        <w:t>Views on Rel-20 AI for Mobility</w:t>
      </w:r>
    </w:p>
    <w:p w14:paraId="2B8848A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657171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D9595" w14:textId="77777777" w:rsidR="00494A59" w:rsidRDefault="00494A59" w:rsidP="00494A59">
      <w:pPr>
        <w:rPr>
          <w:rFonts w:ascii="Arial" w:hAnsi="Arial" w:cs="Arial"/>
          <w:b/>
          <w:sz w:val="24"/>
        </w:rPr>
      </w:pPr>
      <w:r>
        <w:rPr>
          <w:rFonts w:ascii="Arial" w:hAnsi="Arial" w:cs="Arial"/>
          <w:b/>
          <w:color w:val="0000FF"/>
          <w:sz w:val="24"/>
        </w:rPr>
        <w:t>RP-243163</w:t>
      </w:r>
      <w:r>
        <w:rPr>
          <w:rFonts w:ascii="Arial" w:hAnsi="Arial" w:cs="Arial"/>
          <w:b/>
          <w:color w:val="0000FF"/>
          <w:sz w:val="24"/>
        </w:rPr>
        <w:tab/>
      </w:r>
      <w:r>
        <w:rPr>
          <w:rFonts w:ascii="Arial" w:hAnsi="Arial" w:cs="Arial"/>
          <w:b/>
          <w:sz w:val="24"/>
        </w:rPr>
        <w:t>Views on AI-mobility in 5G-A Rel-20</w:t>
      </w:r>
    </w:p>
    <w:p w14:paraId="6800793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53788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BCFCB" w14:textId="77777777" w:rsidR="00494A59" w:rsidRDefault="00494A59" w:rsidP="00494A59">
      <w:pPr>
        <w:rPr>
          <w:rFonts w:ascii="Arial" w:hAnsi="Arial" w:cs="Arial"/>
          <w:b/>
          <w:sz w:val="24"/>
        </w:rPr>
      </w:pPr>
      <w:r>
        <w:rPr>
          <w:rFonts w:ascii="Arial" w:hAnsi="Arial" w:cs="Arial"/>
          <w:b/>
          <w:color w:val="0000FF"/>
          <w:sz w:val="24"/>
        </w:rPr>
        <w:t>RP-242482</w:t>
      </w:r>
      <w:r>
        <w:rPr>
          <w:rFonts w:ascii="Arial" w:hAnsi="Arial" w:cs="Arial"/>
          <w:b/>
          <w:color w:val="0000FF"/>
          <w:sz w:val="24"/>
        </w:rPr>
        <w:tab/>
      </w:r>
      <w:r>
        <w:rPr>
          <w:rFonts w:ascii="Arial" w:hAnsi="Arial" w:cs="Arial"/>
          <w:b/>
          <w:sz w:val="24"/>
        </w:rPr>
        <w:t>NTN in 5G Advanced Remaining Topics BMW</w:t>
      </w:r>
    </w:p>
    <w:p w14:paraId="04AFA2D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w:t>
      </w:r>
    </w:p>
    <w:p w14:paraId="61071B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F22DA" w14:textId="77777777" w:rsidR="00494A59" w:rsidRDefault="00494A59" w:rsidP="00494A59">
      <w:pPr>
        <w:rPr>
          <w:rFonts w:ascii="Arial" w:hAnsi="Arial" w:cs="Arial"/>
          <w:b/>
          <w:sz w:val="24"/>
        </w:rPr>
      </w:pPr>
      <w:r>
        <w:rPr>
          <w:rFonts w:ascii="Arial" w:hAnsi="Arial" w:cs="Arial"/>
          <w:b/>
          <w:color w:val="0000FF"/>
          <w:sz w:val="24"/>
        </w:rPr>
        <w:t>RP-242493</w:t>
      </w:r>
      <w:r>
        <w:rPr>
          <w:rFonts w:ascii="Arial" w:hAnsi="Arial" w:cs="Arial"/>
          <w:b/>
          <w:color w:val="0000FF"/>
          <w:sz w:val="24"/>
        </w:rPr>
        <w:tab/>
      </w:r>
      <w:r>
        <w:rPr>
          <w:rFonts w:ascii="Arial" w:hAnsi="Arial" w:cs="Arial"/>
          <w:b/>
          <w:sz w:val="24"/>
        </w:rPr>
        <w:t>Scope for Rel-20 NTN for 5G-Advanced</w:t>
      </w:r>
    </w:p>
    <w:p w14:paraId="21D8E2C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880E77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CFE7A" w14:textId="77777777" w:rsidR="00494A59" w:rsidRDefault="00494A59" w:rsidP="00494A59">
      <w:pPr>
        <w:rPr>
          <w:rFonts w:ascii="Arial" w:hAnsi="Arial" w:cs="Arial"/>
          <w:b/>
          <w:sz w:val="24"/>
        </w:rPr>
      </w:pPr>
      <w:r>
        <w:rPr>
          <w:rFonts w:ascii="Arial" w:hAnsi="Arial" w:cs="Arial"/>
          <w:b/>
          <w:color w:val="0000FF"/>
          <w:sz w:val="24"/>
        </w:rPr>
        <w:t>RP-242514</w:t>
      </w:r>
      <w:r>
        <w:rPr>
          <w:rFonts w:ascii="Arial" w:hAnsi="Arial" w:cs="Arial"/>
          <w:b/>
          <w:color w:val="0000FF"/>
          <w:sz w:val="24"/>
        </w:rPr>
        <w:tab/>
      </w:r>
      <w:r>
        <w:rPr>
          <w:rFonts w:ascii="Arial" w:hAnsi="Arial" w:cs="Arial"/>
          <w:b/>
          <w:sz w:val="24"/>
        </w:rPr>
        <w:t>NTN enhancements Phase 4</w:t>
      </w:r>
    </w:p>
    <w:p w14:paraId="52FB48E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0D29148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41DA8" w14:textId="77777777" w:rsidR="00494A59" w:rsidRDefault="00494A59" w:rsidP="00494A59">
      <w:pPr>
        <w:rPr>
          <w:rFonts w:ascii="Arial" w:hAnsi="Arial" w:cs="Arial"/>
          <w:b/>
          <w:sz w:val="24"/>
        </w:rPr>
      </w:pPr>
      <w:r>
        <w:rPr>
          <w:rFonts w:ascii="Arial" w:hAnsi="Arial" w:cs="Arial"/>
          <w:b/>
          <w:color w:val="0000FF"/>
          <w:sz w:val="24"/>
        </w:rPr>
        <w:t>RP-242551</w:t>
      </w:r>
      <w:r>
        <w:rPr>
          <w:rFonts w:ascii="Arial" w:hAnsi="Arial" w:cs="Arial"/>
          <w:b/>
          <w:color w:val="0000FF"/>
          <w:sz w:val="24"/>
        </w:rPr>
        <w:tab/>
      </w:r>
      <w:r>
        <w:rPr>
          <w:rFonts w:ascii="Arial" w:hAnsi="Arial" w:cs="Arial"/>
          <w:b/>
          <w:sz w:val="24"/>
        </w:rPr>
        <w:t>Views on NR NTN Phase 4 WI for Rel-20</w:t>
      </w:r>
    </w:p>
    <w:p w14:paraId="44F2A7D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C1E066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762D9" w14:textId="77777777" w:rsidR="00494A59" w:rsidRDefault="00494A59" w:rsidP="00494A59">
      <w:pPr>
        <w:rPr>
          <w:rFonts w:ascii="Arial" w:hAnsi="Arial" w:cs="Arial"/>
          <w:b/>
          <w:sz w:val="24"/>
        </w:rPr>
      </w:pPr>
      <w:r>
        <w:rPr>
          <w:rFonts w:ascii="Arial" w:hAnsi="Arial" w:cs="Arial"/>
          <w:b/>
          <w:color w:val="0000FF"/>
          <w:sz w:val="24"/>
        </w:rPr>
        <w:t>RP-242649</w:t>
      </w:r>
      <w:r>
        <w:rPr>
          <w:rFonts w:ascii="Arial" w:hAnsi="Arial" w:cs="Arial"/>
          <w:b/>
          <w:color w:val="0000FF"/>
          <w:sz w:val="24"/>
        </w:rPr>
        <w:tab/>
      </w:r>
      <w:r>
        <w:rPr>
          <w:rFonts w:ascii="Arial" w:hAnsi="Arial" w:cs="Arial"/>
          <w:b/>
          <w:sz w:val="24"/>
        </w:rPr>
        <w:t>RAN123 NTN topics for Rel-20 5G Advanced - description</w:t>
      </w:r>
    </w:p>
    <w:p w14:paraId="45C7ED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1F8030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9963E2" w14:textId="77777777" w:rsidR="00494A59" w:rsidRDefault="00494A59" w:rsidP="00494A59">
      <w:pPr>
        <w:rPr>
          <w:rFonts w:ascii="Arial" w:hAnsi="Arial" w:cs="Arial"/>
          <w:b/>
          <w:sz w:val="24"/>
        </w:rPr>
      </w:pPr>
      <w:r>
        <w:rPr>
          <w:rFonts w:ascii="Arial" w:hAnsi="Arial" w:cs="Arial"/>
          <w:b/>
          <w:color w:val="0000FF"/>
          <w:sz w:val="24"/>
        </w:rPr>
        <w:t>RP-242664</w:t>
      </w:r>
      <w:r>
        <w:rPr>
          <w:rFonts w:ascii="Arial" w:hAnsi="Arial" w:cs="Arial"/>
          <w:b/>
          <w:color w:val="0000FF"/>
          <w:sz w:val="24"/>
        </w:rPr>
        <w:tab/>
      </w:r>
      <w:r>
        <w:rPr>
          <w:rFonts w:ascii="Arial" w:hAnsi="Arial" w:cs="Arial"/>
          <w:b/>
          <w:sz w:val="24"/>
        </w:rPr>
        <w:t>RAN123 NTN topics for Rel-20 5G Advanced - Overview</w:t>
      </w:r>
    </w:p>
    <w:p w14:paraId="1199B95C"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168B33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153E6" w14:textId="77777777" w:rsidR="00494A59" w:rsidRDefault="00494A59" w:rsidP="00494A59">
      <w:pPr>
        <w:rPr>
          <w:rFonts w:ascii="Arial" w:hAnsi="Arial" w:cs="Arial"/>
          <w:b/>
          <w:sz w:val="24"/>
        </w:rPr>
      </w:pPr>
      <w:r>
        <w:rPr>
          <w:rFonts w:ascii="Arial" w:hAnsi="Arial" w:cs="Arial"/>
          <w:b/>
          <w:color w:val="0000FF"/>
          <w:sz w:val="24"/>
        </w:rPr>
        <w:t>RP-242775</w:t>
      </w:r>
      <w:r>
        <w:rPr>
          <w:rFonts w:ascii="Arial" w:hAnsi="Arial" w:cs="Arial"/>
          <w:b/>
          <w:color w:val="0000FF"/>
          <w:sz w:val="24"/>
        </w:rPr>
        <w:tab/>
      </w:r>
      <w:r>
        <w:rPr>
          <w:rFonts w:ascii="Arial" w:hAnsi="Arial" w:cs="Arial"/>
          <w:b/>
          <w:sz w:val="24"/>
        </w:rPr>
        <w:t>ETRI’s views on Rel-20 NTN</w:t>
      </w:r>
    </w:p>
    <w:p w14:paraId="05EC7A7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5C2408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03A1C" w14:textId="77777777" w:rsidR="00494A59" w:rsidRDefault="00494A59" w:rsidP="00494A59">
      <w:pPr>
        <w:rPr>
          <w:rFonts w:ascii="Arial" w:hAnsi="Arial" w:cs="Arial"/>
          <w:b/>
          <w:sz w:val="24"/>
        </w:rPr>
      </w:pPr>
      <w:r>
        <w:rPr>
          <w:rFonts w:ascii="Arial" w:hAnsi="Arial" w:cs="Arial"/>
          <w:b/>
          <w:color w:val="0000FF"/>
          <w:sz w:val="24"/>
        </w:rPr>
        <w:t>RP-242839</w:t>
      </w:r>
      <w:r>
        <w:rPr>
          <w:rFonts w:ascii="Arial" w:hAnsi="Arial" w:cs="Arial"/>
          <w:b/>
          <w:color w:val="0000FF"/>
          <w:sz w:val="24"/>
        </w:rPr>
        <w:tab/>
      </w:r>
      <w:r>
        <w:rPr>
          <w:rFonts w:ascii="Arial" w:hAnsi="Arial" w:cs="Arial"/>
          <w:b/>
          <w:sz w:val="24"/>
        </w:rPr>
        <w:t>Views on Rel-20 5G-Advanced NTN</w:t>
      </w:r>
    </w:p>
    <w:p w14:paraId="0572434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0B8ACA7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6E7E3" w14:textId="77777777" w:rsidR="00494A59" w:rsidRDefault="00494A59" w:rsidP="00494A59">
      <w:pPr>
        <w:rPr>
          <w:rFonts w:ascii="Arial" w:hAnsi="Arial" w:cs="Arial"/>
          <w:b/>
          <w:sz w:val="24"/>
        </w:rPr>
      </w:pPr>
      <w:r>
        <w:rPr>
          <w:rFonts w:ascii="Arial" w:hAnsi="Arial" w:cs="Arial"/>
          <w:b/>
          <w:color w:val="0000FF"/>
          <w:sz w:val="24"/>
        </w:rPr>
        <w:t>RP-242876</w:t>
      </w:r>
      <w:r>
        <w:rPr>
          <w:rFonts w:ascii="Arial" w:hAnsi="Arial" w:cs="Arial"/>
          <w:b/>
          <w:color w:val="0000FF"/>
          <w:sz w:val="24"/>
        </w:rPr>
        <w:tab/>
      </w:r>
      <w:r>
        <w:rPr>
          <w:rFonts w:ascii="Arial" w:hAnsi="Arial" w:cs="Arial"/>
          <w:b/>
          <w:sz w:val="24"/>
        </w:rPr>
        <w:t>Views on Rel-20 NTN Evolution</w:t>
      </w:r>
    </w:p>
    <w:p w14:paraId="607ADE6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4B4228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DD648" w14:textId="77777777" w:rsidR="00494A59" w:rsidRDefault="00494A59" w:rsidP="00494A59">
      <w:pPr>
        <w:rPr>
          <w:rFonts w:ascii="Arial" w:hAnsi="Arial" w:cs="Arial"/>
          <w:b/>
          <w:sz w:val="24"/>
        </w:rPr>
      </w:pPr>
      <w:r>
        <w:rPr>
          <w:rFonts w:ascii="Arial" w:hAnsi="Arial" w:cs="Arial"/>
          <w:b/>
          <w:color w:val="0000FF"/>
          <w:sz w:val="24"/>
        </w:rPr>
        <w:t>RP-242968</w:t>
      </w:r>
      <w:r>
        <w:rPr>
          <w:rFonts w:ascii="Arial" w:hAnsi="Arial" w:cs="Arial"/>
          <w:b/>
          <w:color w:val="0000FF"/>
          <w:sz w:val="24"/>
        </w:rPr>
        <w:tab/>
      </w:r>
      <w:r>
        <w:rPr>
          <w:rFonts w:ascii="Arial" w:hAnsi="Arial" w:cs="Arial"/>
          <w:b/>
          <w:sz w:val="24"/>
        </w:rPr>
        <w:t>Support of GEO satellite voice call</w:t>
      </w:r>
    </w:p>
    <w:p w14:paraId="5B32734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7E4796" w14:textId="77777777" w:rsidR="00494A59" w:rsidRDefault="00494A59" w:rsidP="00494A59">
      <w:pPr>
        <w:rPr>
          <w:rFonts w:ascii="Arial" w:hAnsi="Arial" w:cs="Arial"/>
          <w:b/>
        </w:rPr>
      </w:pPr>
      <w:r>
        <w:rPr>
          <w:rFonts w:ascii="Arial" w:hAnsi="Arial" w:cs="Arial"/>
          <w:b/>
        </w:rPr>
        <w:t xml:space="preserve">Discussion: </w:t>
      </w:r>
    </w:p>
    <w:p w14:paraId="3C8D0D93" w14:textId="77777777" w:rsidR="00494A59" w:rsidRDefault="00494A59" w:rsidP="00494A59">
      <w:r>
        <w:t>wrong Tdoc type corrected from other to discussion</w:t>
      </w:r>
    </w:p>
    <w:p w14:paraId="0A4E903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EDF87" w14:textId="77777777" w:rsidR="00494A59" w:rsidRDefault="00494A59" w:rsidP="00494A59">
      <w:pPr>
        <w:rPr>
          <w:rFonts w:ascii="Arial" w:hAnsi="Arial" w:cs="Arial"/>
          <w:b/>
          <w:sz w:val="24"/>
        </w:rPr>
      </w:pPr>
      <w:r>
        <w:rPr>
          <w:rFonts w:ascii="Arial" w:hAnsi="Arial" w:cs="Arial"/>
          <w:b/>
          <w:color w:val="0000FF"/>
          <w:sz w:val="24"/>
        </w:rPr>
        <w:t>RP-243127</w:t>
      </w:r>
      <w:r>
        <w:rPr>
          <w:rFonts w:ascii="Arial" w:hAnsi="Arial" w:cs="Arial"/>
          <w:b/>
          <w:color w:val="0000FF"/>
          <w:sz w:val="24"/>
        </w:rPr>
        <w:tab/>
      </w:r>
      <w:r>
        <w:rPr>
          <w:rFonts w:ascii="Arial" w:hAnsi="Arial" w:cs="Arial"/>
          <w:b/>
          <w:sz w:val="24"/>
        </w:rPr>
        <w:t>Consideration on NTN in 5G-A Rel-20</w:t>
      </w:r>
    </w:p>
    <w:p w14:paraId="06D2003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5EB3A5" w14:textId="77777777" w:rsidR="00494A59" w:rsidRDefault="00494A59" w:rsidP="00494A59">
      <w:pPr>
        <w:rPr>
          <w:rFonts w:ascii="Arial" w:hAnsi="Arial" w:cs="Arial"/>
          <w:b/>
        </w:rPr>
      </w:pPr>
      <w:r>
        <w:rPr>
          <w:rFonts w:ascii="Arial" w:hAnsi="Arial" w:cs="Arial"/>
          <w:b/>
        </w:rPr>
        <w:t xml:space="preserve">Abstract: </w:t>
      </w:r>
    </w:p>
    <w:p w14:paraId="691E88DC" w14:textId="77777777" w:rsidR="00494A59" w:rsidRDefault="00494A59" w:rsidP="00494A59">
      <w:r>
        <w:t>Provide our views on NTN Rel-20</w:t>
      </w:r>
    </w:p>
    <w:p w14:paraId="53755F3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2FED9" w14:textId="77777777" w:rsidR="00494A59" w:rsidRDefault="00494A59" w:rsidP="00494A59">
      <w:pPr>
        <w:rPr>
          <w:rFonts w:ascii="Arial" w:hAnsi="Arial" w:cs="Arial"/>
          <w:b/>
          <w:sz w:val="24"/>
        </w:rPr>
      </w:pPr>
      <w:r>
        <w:rPr>
          <w:rFonts w:ascii="Arial" w:hAnsi="Arial" w:cs="Arial"/>
          <w:b/>
          <w:color w:val="0000FF"/>
          <w:sz w:val="24"/>
        </w:rPr>
        <w:t>RP-243185</w:t>
      </w:r>
      <w:r>
        <w:rPr>
          <w:rFonts w:ascii="Arial" w:hAnsi="Arial" w:cs="Arial"/>
          <w:b/>
          <w:color w:val="0000FF"/>
          <w:sz w:val="24"/>
        </w:rPr>
        <w:tab/>
      </w:r>
      <w:r>
        <w:rPr>
          <w:rFonts w:ascii="Arial" w:hAnsi="Arial" w:cs="Arial"/>
          <w:b/>
          <w:sz w:val="24"/>
        </w:rPr>
        <w:t>Proposals on NTN enhancements for Rel 20 5G-A</w:t>
      </w:r>
    </w:p>
    <w:p w14:paraId="3187AF5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3D5D59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A9065" w14:textId="77777777" w:rsidR="00494A59" w:rsidRDefault="00494A59" w:rsidP="00494A59">
      <w:pPr>
        <w:rPr>
          <w:rFonts w:ascii="Arial" w:hAnsi="Arial" w:cs="Arial"/>
          <w:b/>
          <w:sz w:val="24"/>
        </w:rPr>
      </w:pPr>
      <w:r>
        <w:rPr>
          <w:rFonts w:ascii="Arial" w:hAnsi="Arial" w:cs="Arial"/>
          <w:b/>
          <w:color w:val="0000FF"/>
          <w:sz w:val="24"/>
        </w:rPr>
        <w:t>RP-242508</w:t>
      </w:r>
      <w:r>
        <w:rPr>
          <w:rFonts w:ascii="Arial" w:hAnsi="Arial" w:cs="Arial"/>
          <w:b/>
          <w:color w:val="0000FF"/>
          <w:sz w:val="24"/>
        </w:rPr>
        <w:tab/>
      </w:r>
      <w:r>
        <w:rPr>
          <w:rFonts w:ascii="Arial" w:hAnsi="Arial" w:cs="Arial"/>
          <w:b/>
          <w:sz w:val="24"/>
        </w:rPr>
        <w:t>Study on ISAC framework</w:t>
      </w:r>
    </w:p>
    <w:p w14:paraId="64924FC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C0A698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ED4F5" w14:textId="77777777" w:rsidR="00494A59" w:rsidRDefault="00494A59" w:rsidP="00494A59">
      <w:pPr>
        <w:rPr>
          <w:rFonts w:ascii="Arial" w:hAnsi="Arial" w:cs="Arial"/>
          <w:b/>
          <w:sz w:val="24"/>
        </w:rPr>
      </w:pPr>
      <w:r>
        <w:rPr>
          <w:rFonts w:ascii="Arial" w:hAnsi="Arial" w:cs="Arial"/>
          <w:b/>
          <w:color w:val="0000FF"/>
          <w:sz w:val="24"/>
        </w:rPr>
        <w:t>RP-242527</w:t>
      </w:r>
      <w:r>
        <w:rPr>
          <w:rFonts w:ascii="Arial" w:hAnsi="Arial" w:cs="Arial"/>
          <w:b/>
          <w:color w:val="0000FF"/>
          <w:sz w:val="24"/>
        </w:rPr>
        <w:tab/>
      </w:r>
      <w:r>
        <w:rPr>
          <w:rFonts w:ascii="Arial" w:hAnsi="Arial" w:cs="Arial"/>
          <w:b/>
          <w:sz w:val="24"/>
        </w:rPr>
        <w:t>View on Rel-20 ISAC study on evaluation</w:t>
      </w:r>
    </w:p>
    <w:p w14:paraId="1ABC72F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A93AE98"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DEBE4" w14:textId="77777777" w:rsidR="00494A59" w:rsidRDefault="00494A59" w:rsidP="00494A59">
      <w:pPr>
        <w:rPr>
          <w:rFonts w:ascii="Arial" w:hAnsi="Arial" w:cs="Arial"/>
          <w:b/>
          <w:sz w:val="24"/>
        </w:rPr>
      </w:pPr>
      <w:r>
        <w:rPr>
          <w:rFonts w:ascii="Arial" w:hAnsi="Arial" w:cs="Arial"/>
          <w:b/>
          <w:color w:val="0000FF"/>
          <w:sz w:val="24"/>
        </w:rPr>
        <w:t>RP-242546</w:t>
      </w:r>
      <w:r>
        <w:rPr>
          <w:rFonts w:ascii="Arial" w:hAnsi="Arial" w:cs="Arial"/>
          <w:b/>
          <w:color w:val="0000FF"/>
          <w:sz w:val="24"/>
        </w:rPr>
        <w:tab/>
      </w:r>
      <w:r>
        <w:rPr>
          <w:rFonts w:ascii="Arial" w:hAnsi="Arial" w:cs="Arial"/>
          <w:b/>
          <w:sz w:val="24"/>
        </w:rPr>
        <w:t>Support of sensing/radar operation</w:t>
      </w:r>
    </w:p>
    <w:p w14:paraId="2B6F482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6730784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23F43" w14:textId="77777777" w:rsidR="00494A59" w:rsidRDefault="00494A59" w:rsidP="00494A59">
      <w:pPr>
        <w:rPr>
          <w:rFonts w:ascii="Arial" w:hAnsi="Arial" w:cs="Arial"/>
          <w:b/>
          <w:sz w:val="24"/>
        </w:rPr>
      </w:pPr>
      <w:r>
        <w:rPr>
          <w:rFonts w:ascii="Arial" w:hAnsi="Arial" w:cs="Arial"/>
          <w:b/>
          <w:color w:val="0000FF"/>
          <w:sz w:val="24"/>
        </w:rPr>
        <w:t>RP-242803</w:t>
      </w:r>
      <w:r>
        <w:rPr>
          <w:rFonts w:ascii="Arial" w:hAnsi="Arial" w:cs="Arial"/>
          <w:b/>
          <w:color w:val="0000FF"/>
          <w:sz w:val="24"/>
        </w:rPr>
        <w:tab/>
      </w:r>
      <w:r>
        <w:rPr>
          <w:rFonts w:ascii="Arial" w:hAnsi="Arial" w:cs="Arial"/>
          <w:b/>
          <w:sz w:val="24"/>
        </w:rPr>
        <w:t>Views on ISAC in 5GA Rel-20</w:t>
      </w:r>
    </w:p>
    <w:p w14:paraId="24C1CB8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9A9B9E2" w14:textId="77777777" w:rsidR="00494A59" w:rsidRDefault="00494A59" w:rsidP="00494A59">
      <w:pPr>
        <w:rPr>
          <w:rFonts w:ascii="Arial" w:hAnsi="Arial" w:cs="Arial"/>
          <w:b/>
        </w:rPr>
      </w:pPr>
      <w:r>
        <w:rPr>
          <w:rFonts w:ascii="Arial" w:hAnsi="Arial" w:cs="Arial"/>
          <w:b/>
        </w:rPr>
        <w:t xml:space="preserve">Discussion: </w:t>
      </w:r>
    </w:p>
    <w:p w14:paraId="3F4CE3A6" w14:textId="77777777" w:rsidR="00494A59" w:rsidRDefault="00494A59" w:rsidP="00494A59">
      <w:r>
        <w:t>Qualcomm: prefers to see this for 6G</w:t>
      </w:r>
    </w:p>
    <w:p w14:paraId="03C63B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C38A7" w14:textId="77777777" w:rsidR="00494A59" w:rsidRDefault="00494A59" w:rsidP="00494A59">
      <w:pPr>
        <w:rPr>
          <w:rFonts w:ascii="Arial" w:hAnsi="Arial" w:cs="Arial"/>
          <w:b/>
          <w:sz w:val="24"/>
        </w:rPr>
      </w:pPr>
      <w:r>
        <w:rPr>
          <w:rFonts w:ascii="Arial" w:hAnsi="Arial" w:cs="Arial"/>
          <w:b/>
          <w:color w:val="0000FF"/>
          <w:sz w:val="24"/>
        </w:rPr>
        <w:t>RP-242863</w:t>
      </w:r>
      <w:r>
        <w:rPr>
          <w:rFonts w:ascii="Arial" w:hAnsi="Arial" w:cs="Arial"/>
          <w:b/>
          <w:color w:val="0000FF"/>
          <w:sz w:val="24"/>
        </w:rPr>
        <w:tab/>
      </w:r>
      <w:r>
        <w:rPr>
          <w:rFonts w:ascii="Arial" w:hAnsi="Arial" w:cs="Arial"/>
          <w:b/>
          <w:sz w:val="24"/>
        </w:rPr>
        <w:t>Motivation on Integrated Sensing and Communication for 5G-A Rel-20</w:t>
      </w:r>
    </w:p>
    <w:p w14:paraId="29764B2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A2E64B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9E3B9" w14:textId="77777777" w:rsidR="00494A59" w:rsidRDefault="00494A59" w:rsidP="00494A59">
      <w:pPr>
        <w:rPr>
          <w:rFonts w:ascii="Arial" w:hAnsi="Arial" w:cs="Arial"/>
          <w:b/>
          <w:sz w:val="24"/>
        </w:rPr>
      </w:pPr>
      <w:r>
        <w:rPr>
          <w:rFonts w:ascii="Arial" w:hAnsi="Arial" w:cs="Arial"/>
          <w:b/>
          <w:color w:val="0000FF"/>
          <w:sz w:val="24"/>
        </w:rPr>
        <w:t>RP-242882</w:t>
      </w:r>
      <w:r>
        <w:rPr>
          <w:rFonts w:ascii="Arial" w:hAnsi="Arial" w:cs="Arial"/>
          <w:b/>
          <w:color w:val="0000FF"/>
          <w:sz w:val="24"/>
        </w:rPr>
        <w:tab/>
      </w:r>
      <w:r>
        <w:rPr>
          <w:rFonts w:ascii="Arial" w:hAnsi="Arial" w:cs="Arial"/>
          <w:b/>
          <w:sz w:val="24"/>
        </w:rPr>
        <w:t>Rel-20 ISAC scope</w:t>
      </w:r>
    </w:p>
    <w:p w14:paraId="6201E8A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E4639B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0D10F" w14:textId="77777777" w:rsidR="00494A59" w:rsidRDefault="00494A59" w:rsidP="00494A59">
      <w:pPr>
        <w:rPr>
          <w:rFonts w:ascii="Arial" w:hAnsi="Arial" w:cs="Arial"/>
          <w:b/>
          <w:sz w:val="24"/>
        </w:rPr>
      </w:pPr>
      <w:r>
        <w:rPr>
          <w:rFonts w:ascii="Arial" w:hAnsi="Arial" w:cs="Arial"/>
          <w:b/>
          <w:color w:val="0000FF"/>
          <w:sz w:val="24"/>
        </w:rPr>
        <w:t>RP-242907</w:t>
      </w:r>
      <w:r>
        <w:rPr>
          <w:rFonts w:ascii="Arial" w:hAnsi="Arial" w:cs="Arial"/>
          <w:b/>
          <w:color w:val="0000FF"/>
          <w:sz w:val="24"/>
        </w:rPr>
        <w:tab/>
      </w:r>
      <w:r>
        <w:rPr>
          <w:rFonts w:ascii="Arial" w:hAnsi="Arial" w:cs="Arial"/>
          <w:b/>
          <w:sz w:val="24"/>
        </w:rPr>
        <w:t>Views on ISAC study in 5G-A Rel-20</w:t>
      </w:r>
    </w:p>
    <w:p w14:paraId="7101137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154FF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5EBE2" w14:textId="77777777" w:rsidR="00494A59" w:rsidRDefault="00494A59" w:rsidP="00494A59">
      <w:pPr>
        <w:rPr>
          <w:rFonts w:ascii="Arial" w:hAnsi="Arial" w:cs="Arial"/>
          <w:b/>
          <w:sz w:val="24"/>
        </w:rPr>
      </w:pPr>
      <w:r>
        <w:rPr>
          <w:rFonts w:ascii="Arial" w:hAnsi="Arial" w:cs="Arial"/>
          <w:b/>
          <w:color w:val="0000FF"/>
          <w:sz w:val="24"/>
        </w:rPr>
        <w:t>RP-242911</w:t>
      </w:r>
      <w:r>
        <w:rPr>
          <w:rFonts w:ascii="Arial" w:hAnsi="Arial" w:cs="Arial"/>
          <w:b/>
          <w:color w:val="0000FF"/>
          <w:sz w:val="24"/>
        </w:rPr>
        <w:tab/>
      </w:r>
      <w:r>
        <w:rPr>
          <w:rFonts w:ascii="Arial" w:hAnsi="Arial" w:cs="Arial"/>
          <w:b/>
          <w:sz w:val="24"/>
        </w:rPr>
        <w:t>Views on Rel-20 5G-A ISAC</w:t>
      </w:r>
    </w:p>
    <w:p w14:paraId="43970E7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5131B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FBF74" w14:textId="77777777" w:rsidR="00494A59" w:rsidRDefault="00494A59" w:rsidP="00494A59">
      <w:pPr>
        <w:rPr>
          <w:rFonts w:ascii="Arial" w:hAnsi="Arial" w:cs="Arial"/>
          <w:b/>
          <w:sz w:val="24"/>
        </w:rPr>
      </w:pPr>
      <w:r>
        <w:rPr>
          <w:rFonts w:ascii="Arial" w:hAnsi="Arial" w:cs="Arial"/>
          <w:b/>
          <w:color w:val="0000FF"/>
          <w:sz w:val="24"/>
        </w:rPr>
        <w:t>RP-242974</w:t>
      </w:r>
      <w:r>
        <w:rPr>
          <w:rFonts w:ascii="Arial" w:hAnsi="Arial" w:cs="Arial"/>
          <w:b/>
          <w:color w:val="0000FF"/>
          <w:sz w:val="24"/>
        </w:rPr>
        <w:tab/>
      </w:r>
      <w:r>
        <w:rPr>
          <w:rFonts w:ascii="Arial" w:hAnsi="Arial" w:cs="Arial"/>
          <w:b/>
          <w:sz w:val="24"/>
        </w:rPr>
        <w:t>Views on ISAC for Rel-20</w:t>
      </w:r>
    </w:p>
    <w:p w14:paraId="72008F6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89EFC2" w14:textId="77777777" w:rsidR="00494A59" w:rsidRDefault="00494A59" w:rsidP="00494A59">
      <w:pPr>
        <w:rPr>
          <w:rFonts w:ascii="Arial" w:hAnsi="Arial" w:cs="Arial"/>
          <w:b/>
        </w:rPr>
      </w:pPr>
      <w:r>
        <w:rPr>
          <w:rFonts w:ascii="Arial" w:hAnsi="Arial" w:cs="Arial"/>
          <w:b/>
        </w:rPr>
        <w:t xml:space="preserve">Discussion: </w:t>
      </w:r>
    </w:p>
    <w:p w14:paraId="38BFA5D7" w14:textId="77777777" w:rsidR="00494A59" w:rsidRDefault="00494A59" w:rsidP="00494A59">
      <w:r>
        <w:t>wrong Tdoc type corrected from other to discussion</w:t>
      </w:r>
    </w:p>
    <w:p w14:paraId="2B4A041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AEDA5" w14:textId="77777777" w:rsidR="00494A59" w:rsidRDefault="00494A59" w:rsidP="00494A59">
      <w:pPr>
        <w:rPr>
          <w:rFonts w:ascii="Arial" w:hAnsi="Arial" w:cs="Arial"/>
          <w:b/>
          <w:sz w:val="24"/>
        </w:rPr>
      </w:pPr>
      <w:r>
        <w:rPr>
          <w:rFonts w:ascii="Arial" w:hAnsi="Arial" w:cs="Arial"/>
          <w:b/>
          <w:color w:val="0000FF"/>
          <w:sz w:val="24"/>
        </w:rPr>
        <w:t>RP-243123</w:t>
      </w:r>
      <w:r>
        <w:rPr>
          <w:rFonts w:ascii="Arial" w:hAnsi="Arial" w:cs="Arial"/>
          <w:b/>
          <w:color w:val="0000FF"/>
          <w:sz w:val="24"/>
        </w:rPr>
        <w:tab/>
      </w:r>
      <w:r>
        <w:rPr>
          <w:rFonts w:ascii="Arial" w:hAnsi="Arial" w:cs="Arial"/>
          <w:b/>
          <w:sz w:val="24"/>
        </w:rPr>
        <w:t>Consideration on ISAC in 5G-A Rel-20</w:t>
      </w:r>
    </w:p>
    <w:p w14:paraId="59CBBB3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DB0D5D" w14:textId="77777777" w:rsidR="00494A59" w:rsidRDefault="00494A59" w:rsidP="00494A59">
      <w:pPr>
        <w:rPr>
          <w:rFonts w:ascii="Arial" w:hAnsi="Arial" w:cs="Arial"/>
          <w:b/>
        </w:rPr>
      </w:pPr>
      <w:r>
        <w:rPr>
          <w:rFonts w:ascii="Arial" w:hAnsi="Arial" w:cs="Arial"/>
          <w:b/>
        </w:rPr>
        <w:t xml:space="preserve">Abstract: </w:t>
      </w:r>
    </w:p>
    <w:p w14:paraId="299CB2CE" w14:textId="77777777" w:rsidR="00494A59" w:rsidRDefault="00494A59" w:rsidP="00494A59">
      <w:r>
        <w:lastRenderedPageBreak/>
        <w:t>Provide our views on ISAC in 5G-A Rel-20, including higher layer and physical layer aspects</w:t>
      </w:r>
    </w:p>
    <w:p w14:paraId="7B8452C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8F3F0" w14:textId="77777777" w:rsidR="00494A59" w:rsidRDefault="00494A59" w:rsidP="00494A59">
      <w:pPr>
        <w:rPr>
          <w:rFonts w:ascii="Arial" w:hAnsi="Arial" w:cs="Arial"/>
          <w:b/>
          <w:sz w:val="24"/>
        </w:rPr>
      </w:pPr>
      <w:r>
        <w:rPr>
          <w:rFonts w:ascii="Arial" w:hAnsi="Arial" w:cs="Arial"/>
          <w:b/>
          <w:color w:val="0000FF"/>
          <w:sz w:val="24"/>
        </w:rPr>
        <w:t>RP-243151</w:t>
      </w:r>
      <w:r>
        <w:rPr>
          <w:rFonts w:ascii="Arial" w:hAnsi="Arial" w:cs="Arial"/>
          <w:b/>
          <w:color w:val="0000FF"/>
          <w:sz w:val="24"/>
        </w:rPr>
        <w:tab/>
      </w:r>
      <w:r>
        <w:rPr>
          <w:rFonts w:ascii="Arial" w:hAnsi="Arial" w:cs="Arial"/>
          <w:b/>
          <w:sz w:val="24"/>
        </w:rPr>
        <w:t>Support of ISAC in 5G-A Rel-20</w:t>
      </w:r>
    </w:p>
    <w:p w14:paraId="3B630F0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244A5B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6F27D" w14:textId="77777777" w:rsidR="00494A59" w:rsidRDefault="00494A59" w:rsidP="00494A59">
      <w:pPr>
        <w:rPr>
          <w:rFonts w:ascii="Arial" w:hAnsi="Arial" w:cs="Arial"/>
          <w:b/>
          <w:sz w:val="24"/>
        </w:rPr>
      </w:pPr>
      <w:r>
        <w:rPr>
          <w:rFonts w:ascii="Arial" w:hAnsi="Arial" w:cs="Arial"/>
          <w:b/>
          <w:color w:val="0000FF"/>
          <w:sz w:val="24"/>
        </w:rPr>
        <w:t>RP-242468</w:t>
      </w:r>
      <w:r>
        <w:rPr>
          <w:rFonts w:ascii="Arial" w:hAnsi="Arial" w:cs="Arial"/>
          <w:b/>
          <w:color w:val="0000FF"/>
          <w:sz w:val="24"/>
        </w:rPr>
        <w:tab/>
      </w:r>
      <w:r>
        <w:rPr>
          <w:rFonts w:ascii="Arial" w:hAnsi="Arial" w:cs="Arial"/>
          <w:b/>
          <w:sz w:val="24"/>
        </w:rPr>
        <w:t>Views on Rel-20 mobility enhancement (Ph5)</w:t>
      </w:r>
    </w:p>
    <w:p w14:paraId="7FE1936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BE0C9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0FAC9" w14:textId="77777777" w:rsidR="00494A59" w:rsidRDefault="00494A59" w:rsidP="00494A59">
      <w:pPr>
        <w:rPr>
          <w:rFonts w:ascii="Arial" w:hAnsi="Arial" w:cs="Arial"/>
          <w:b/>
          <w:sz w:val="24"/>
        </w:rPr>
      </w:pPr>
      <w:r>
        <w:rPr>
          <w:rFonts w:ascii="Arial" w:hAnsi="Arial" w:cs="Arial"/>
          <w:b/>
          <w:color w:val="0000FF"/>
          <w:sz w:val="24"/>
        </w:rPr>
        <w:t>RP-242525</w:t>
      </w:r>
      <w:r>
        <w:rPr>
          <w:rFonts w:ascii="Arial" w:hAnsi="Arial" w:cs="Arial"/>
          <w:b/>
          <w:color w:val="0000FF"/>
          <w:sz w:val="24"/>
        </w:rPr>
        <w:tab/>
      </w:r>
      <w:r>
        <w:rPr>
          <w:rFonts w:ascii="Arial" w:hAnsi="Arial" w:cs="Arial"/>
          <w:b/>
          <w:sz w:val="24"/>
        </w:rPr>
        <w:t>Scope of Mobility Enhancements in Rel-20</w:t>
      </w:r>
    </w:p>
    <w:p w14:paraId="59F1DE4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EE8AA1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2614B" w14:textId="77777777" w:rsidR="00494A59" w:rsidRDefault="00494A59" w:rsidP="00494A59">
      <w:pPr>
        <w:rPr>
          <w:rFonts w:ascii="Arial" w:hAnsi="Arial" w:cs="Arial"/>
          <w:b/>
          <w:sz w:val="24"/>
        </w:rPr>
      </w:pPr>
      <w:r>
        <w:rPr>
          <w:rFonts w:ascii="Arial" w:hAnsi="Arial" w:cs="Arial"/>
          <w:b/>
          <w:color w:val="0000FF"/>
          <w:sz w:val="24"/>
        </w:rPr>
        <w:t>RP-242584</w:t>
      </w:r>
      <w:r>
        <w:rPr>
          <w:rFonts w:ascii="Arial" w:hAnsi="Arial" w:cs="Arial"/>
          <w:b/>
          <w:color w:val="0000FF"/>
          <w:sz w:val="24"/>
        </w:rPr>
        <w:tab/>
      </w:r>
      <w:r>
        <w:rPr>
          <w:rFonts w:ascii="Arial" w:hAnsi="Arial" w:cs="Arial"/>
          <w:b/>
          <w:sz w:val="24"/>
        </w:rPr>
        <w:t>Views on Mobility enhancements phase 5 WI for Rel-20</w:t>
      </w:r>
    </w:p>
    <w:p w14:paraId="57EB366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59354E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C0372" w14:textId="77777777" w:rsidR="00494A59" w:rsidRDefault="00494A59" w:rsidP="00494A59">
      <w:pPr>
        <w:rPr>
          <w:rFonts w:ascii="Arial" w:hAnsi="Arial" w:cs="Arial"/>
          <w:b/>
          <w:sz w:val="24"/>
        </w:rPr>
      </w:pPr>
      <w:r>
        <w:rPr>
          <w:rFonts w:ascii="Arial" w:hAnsi="Arial" w:cs="Arial"/>
          <w:b/>
          <w:color w:val="0000FF"/>
          <w:sz w:val="24"/>
        </w:rPr>
        <w:t>RP-242792</w:t>
      </w:r>
      <w:r>
        <w:rPr>
          <w:rFonts w:ascii="Arial" w:hAnsi="Arial" w:cs="Arial"/>
          <w:b/>
          <w:color w:val="0000FF"/>
          <w:sz w:val="24"/>
        </w:rPr>
        <w:tab/>
      </w:r>
      <w:r>
        <w:rPr>
          <w:rFonts w:ascii="Arial" w:hAnsi="Arial" w:cs="Arial"/>
          <w:b/>
          <w:sz w:val="24"/>
        </w:rPr>
        <w:t>Mobility Enhancements for Rel-20</w:t>
      </w:r>
    </w:p>
    <w:p w14:paraId="238CFFD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33E8868" w14:textId="77777777" w:rsidR="00494A59" w:rsidRDefault="00494A59" w:rsidP="00494A59">
      <w:pPr>
        <w:rPr>
          <w:rFonts w:ascii="Arial" w:hAnsi="Arial" w:cs="Arial"/>
          <w:b/>
        </w:rPr>
      </w:pPr>
      <w:r>
        <w:rPr>
          <w:rFonts w:ascii="Arial" w:hAnsi="Arial" w:cs="Arial"/>
          <w:b/>
        </w:rPr>
        <w:t xml:space="preserve">Discussion: </w:t>
      </w:r>
    </w:p>
    <w:p w14:paraId="4103E050" w14:textId="77777777" w:rsidR="00494A59" w:rsidRDefault="00494A59" w:rsidP="00494A59">
      <w:r>
        <w:t>LTM=L1/L2 triggered mobility</w:t>
      </w:r>
    </w:p>
    <w:p w14:paraId="4CC1318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516E7" w14:textId="77777777" w:rsidR="00494A59" w:rsidRDefault="00494A59" w:rsidP="00494A59">
      <w:pPr>
        <w:rPr>
          <w:rFonts w:ascii="Arial" w:hAnsi="Arial" w:cs="Arial"/>
          <w:b/>
          <w:sz w:val="24"/>
        </w:rPr>
      </w:pPr>
      <w:r>
        <w:rPr>
          <w:rFonts w:ascii="Arial" w:hAnsi="Arial" w:cs="Arial"/>
          <w:b/>
          <w:color w:val="0000FF"/>
          <w:sz w:val="24"/>
        </w:rPr>
        <w:t>RP-242822</w:t>
      </w:r>
      <w:r>
        <w:rPr>
          <w:rFonts w:ascii="Arial" w:hAnsi="Arial" w:cs="Arial"/>
          <w:b/>
          <w:color w:val="0000FF"/>
          <w:sz w:val="24"/>
        </w:rPr>
        <w:tab/>
      </w:r>
      <w:r>
        <w:rPr>
          <w:rFonts w:ascii="Arial" w:hAnsi="Arial" w:cs="Arial"/>
          <w:b/>
          <w:sz w:val="24"/>
        </w:rPr>
        <w:t>Views on Rel-20 5G-A Mobility Enhancements</w:t>
      </w:r>
    </w:p>
    <w:p w14:paraId="349C6B1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FC6378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C7FB9" w14:textId="77777777" w:rsidR="00494A59" w:rsidRDefault="00494A59" w:rsidP="00494A59">
      <w:pPr>
        <w:rPr>
          <w:rFonts w:ascii="Arial" w:hAnsi="Arial" w:cs="Arial"/>
          <w:b/>
          <w:sz w:val="24"/>
        </w:rPr>
      </w:pPr>
      <w:r>
        <w:rPr>
          <w:rFonts w:ascii="Arial" w:hAnsi="Arial" w:cs="Arial"/>
          <w:b/>
          <w:color w:val="0000FF"/>
          <w:sz w:val="24"/>
        </w:rPr>
        <w:t>RP-242848</w:t>
      </w:r>
      <w:r>
        <w:rPr>
          <w:rFonts w:ascii="Arial" w:hAnsi="Arial" w:cs="Arial"/>
          <w:b/>
          <w:color w:val="0000FF"/>
          <w:sz w:val="24"/>
        </w:rPr>
        <w:tab/>
      </w:r>
      <w:r>
        <w:rPr>
          <w:rFonts w:ascii="Arial" w:hAnsi="Arial" w:cs="Arial"/>
          <w:b/>
          <w:sz w:val="24"/>
        </w:rPr>
        <w:t>Rel-20 Mobility enhancements</w:t>
      </w:r>
    </w:p>
    <w:p w14:paraId="6BCC9BA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7CE9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8BEF0" w14:textId="77777777" w:rsidR="00494A59" w:rsidRDefault="00494A59" w:rsidP="00494A59">
      <w:pPr>
        <w:rPr>
          <w:rFonts w:ascii="Arial" w:hAnsi="Arial" w:cs="Arial"/>
          <w:b/>
          <w:sz w:val="24"/>
        </w:rPr>
      </w:pPr>
      <w:r>
        <w:rPr>
          <w:rFonts w:ascii="Arial" w:hAnsi="Arial" w:cs="Arial"/>
          <w:b/>
          <w:color w:val="0000FF"/>
          <w:sz w:val="24"/>
        </w:rPr>
        <w:t>RP-242862</w:t>
      </w:r>
      <w:r>
        <w:rPr>
          <w:rFonts w:ascii="Arial" w:hAnsi="Arial" w:cs="Arial"/>
          <w:b/>
          <w:color w:val="0000FF"/>
          <w:sz w:val="24"/>
        </w:rPr>
        <w:tab/>
      </w:r>
      <w:r>
        <w:rPr>
          <w:rFonts w:ascii="Arial" w:hAnsi="Arial" w:cs="Arial"/>
          <w:b/>
          <w:sz w:val="24"/>
        </w:rPr>
        <w:t>Views on further NR mobility enhancements in Rel-20</w:t>
      </w:r>
    </w:p>
    <w:p w14:paraId="7261A23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698746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5EF87" w14:textId="77777777" w:rsidR="00494A59" w:rsidRDefault="00494A59" w:rsidP="00494A59">
      <w:pPr>
        <w:rPr>
          <w:rFonts w:ascii="Arial" w:hAnsi="Arial" w:cs="Arial"/>
          <w:b/>
          <w:sz w:val="24"/>
        </w:rPr>
      </w:pPr>
      <w:r>
        <w:rPr>
          <w:rFonts w:ascii="Arial" w:hAnsi="Arial" w:cs="Arial"/>
          <w:b/>
          <w:color w:val="0000FF"/>
          <w:sz w:val="24"/>
        </w:rPr>
        <w:t>RP-242923</w:t>
      </w:r>
      <w:r>
        <w:rPr>
          <w:rFonts w:ascii="Arial" w:hAnsi="Arial" w:cs="Arial"/>
          <w:b/>
          <w:color w:val="0000FF"/>
          <w:sz w:val="24"/>
        </w:rPr>
        <w:tab/>
      </w:r>
      <w:r>
        <w:rPr>
          <w:rFonts w:ascii="Arial" w:hAnsi="Arial" w:cs="Arial"/>
          <w:b/>
          <w:sz w:val="24"/>
        </w:rPr>
        <w:t>Views on Rel-20 Mobility Enhancement</w:t>
      </w:r>
    </w:p>
    <w:p w14:paraId="7BB2E7A7"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96DFB2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939B9" w14:textId="77777777" w:rsidR="00494A59" w:rsidRDefault="00494A59" w:rsidP="00494A59">
      <w:pPr>
        <w:rPr>
          <w:rFonts w:ascii="Arial" w:hAnsi="Arial" w:cs="Arial"/>
          <w:b/>
          <w:sz w:val="24"/>
        </w:rPr>
      </w:pPr>
      <w:r>
        <w:rPr>
          <w:rFonts w:ascii="Arial" w:hAnsi="Arial" w:cs="Arial"/>
          <w:b/>
          <w:color w:val="0000FF"/>
          <w:sz w:val="24"/>
        </w:rPr>
        <w:t>RP-243162</w:t>
      </w:r>
      <w:r>
        <w:rPr>
          <w:rFonts w:ascii="Arial" w:hAnsi="Arial" w:cs="Arial"/>
          <w:b/>
          <w:color w:val="0000FF"/>
          <w:sz w:val="24"/>
        </w:rPr>
        <w:tab/>
      </w:r>
      <w:r>
        <w:rPr>
          <w:rFonts w:ascii="Arial" w:hAnsi="Arial" w:cs="Arial"/>
          <w:b/>
          <w:sz w:val="24"/>
        </w:rPr>
        <w:t>Views on further mobility enhancement in 5G-A Rel-20</w:t>
      </w:r>
    </w:p>
    <w:p w14:paraId="3338424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0536FF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C20B6" w14:textId="77777777" w:rsidR="00494A59" w:rsidRDefault="00494A59" w:rsidP="00494A59">
      <w:pPr>
        <w:rPr>
          <w:rFonts w:ascii="Arial" w:hAnsi="Arial" w:cs="Arial"/>
          <w:b/>
          <w:sz w:val="24"/>
        </w:rPr>
      </w:pPr>
      <w:r>
        <w:rPr>
          <w:rFonts w:ascii="Arial" w:hAnsi="Arial" w:cs="Arial"/>
          <w:b/>
          <w:color w:val="0000FF"/>
          <w:sz w:val="24"/>
        </w:rPr>
        <w:t>RP-243212</w:t>
      </w:r>
      <w:r>
        <w:rPr>
          <w:rFonts w:ascii="Arial" w:hAnsi="Arial" w:cs="Arial"/>
          <w:b/>
          <w:color w:val="0000FF"/>
          <w:sz w:val="24"/>
        </w:rPr>
        <w:tab/>
      </w:r>
      <w:r>
        <w:rPr>
          <w:rFonts w:ascii="Arial" w:hAnsi="Arial" w:cs="Arial"/>
          <w:b/>
          <w:sz w:val="24"/>
        </w:rPr>
        <w:t>Views on Rel-20 Mobility Enhancements</w:t>
      </w:r>
    </w:p>
    <w:p w14:paraId="427FE43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3F632D2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83830" w14:textId="77777777" w:rsidR="00494A59" w:rsidRDefault="00494A59" w:rsidP="00494A59">
      <w:pPr>
        <w:rPr>
          <w:rFonts w:ascii="Arial" w:hAnsi="Arial" w:cs="Arial"/>
          <w:b/>
          <w:sz w:val="24"/>
        </w:rPr>
      </w:pPr>
      <w:r>
        <w:rPr>
          <w:rFonts w:ascii="Arial" w:hAnsi="Arial" w:cs="Arial"/>
          <w:b/>
          <w:color w:val="0000FF"/>
          <w:sz w:val="24"/>
        </w:rPr>
        <w:t>RP-242512</w:t>
      </w:r>
      <w:r>
        <w:rPr>
          <w:rFonts w:ascii="Arial" w:hAnsi="Arial" w:cs="Arial"/>
          <w:b/>
          <w:color w:val="0000FF"/>
          <w:sz w:val="24"/>
        </w:rPr>
        <w:tab/>
      </w:r>
      <w:r>
        <w:rPr>
          <w:rFonts w:ascii="Arial" w:hAnsi="Arial" w:cs="Arial"/>
          <w:b/>
          <w:sz w:val="24"/>
        </w:rPr>
        <w:t>NR Network Energy Saving Phase 3</w:t>
      </w:r>
    </w:p>
    <w:p w14:paraId="4E206F6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D5F178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ECE8" w14:textId="77777777" w:rsidR="00494A59" w:rsidRDefault="00494A59" w:rsidP="00494A59">
      <w:pPr>
        <w:rPr>
          <w:rFonts w:ascii="Arial" w:hAnsi="Arial" w:cs="Arial"/>
          <w:b/>
          <w:sz w:val="24"/>
        </w:rPr>
      </w:pPr>
      <w:r>
        <w:rPr>
          <w:rFonts w:ascii="Arial" w:hAnsi="Arial" w:cs="Arial"/>
          <w:b/>
          <w:color w:val="0000FF"/>
          <w:sz w:val="24"/>
        </w:rPr>
        <w:t>RP-242636</w:t>
      </w:r>
      <w:r>
        <w:rPr>
          <w:rFonts w:ascii="Arial" w:hAnsi="Arial" w:cs="Arial"/>
          <w:b/>
          <w:color w:val="0000FF"/>
          <w:sz w:val="24"/>
        </w:rPr>
        <w:tab/>
      </w:r>
      <w:r>
        <w:rPr>
          <w:rFonts w:ascii="Arial" w:hAnsi="Arial" w:cs="Arial"/>
          <w:b/>
          <w:sz w:val="24"/>
        </w:rPr>
        <w:t xml:space="preserve"> Support of Network Energy savings by high/medium load in the Network</w:t>
      </w:r>
    </w:p>
    <w:p w14:paraId="682E64D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56DF367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85894" w14:textId="77777777" w:rsidR="00494A59" w:rsidRDefault="00494A59" w:rsidP="00494A59">
      <w:pPr>
        <w:rPr>
          <w:rFonts w:ascii="Arial" w:hAnsi="Arial" w:cs="Arial"/>
          <w:b/>
          <w:sz w:val="24"/>
        </w:rPr>
      </w:pPr>
      <w:r>
        <w:rPr>
          <w:rFonts w:ascii="Arial" w:hAnsi="Arial" w:cs="Arial"/>
          <w:b/>
          <w:color w:val="0000FF"/>
          <w:sz w:val="24"/>
        </w:rPr>
        <w:t>RP-242885</w:t>
      </w:r>
      <w:r>
        <w:rPr>
          <w:rFonts w:ascii="Arial" w:hAnsi="Arial" w:cs="Arial"/>
          <w:b/>
          <w:color w:val="0000FF"/>
          <w:sz w:val="24"/>
        </w:rPr>
        <w:tab/>
      </w:r>
      <w:r>
        <w:rPr>
          <w:rFonts w:ascii="Arial" w:hAnsi="Arial" w:cs="Arial"/>
          <w:b/>
          <w:sz w:val="24"/>
        </w:rPr>
        <w:t>Views on Rel-20 energy saving enhancements</w:t>
      </w:r>
    </w:p>
    <w:p w14:paraId="28AB033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3A6A8C6" w14:textId="77777777" w:rsidR="00494A59" w:rsidRDefault="00494A59" w:rsidP="00494A59">
      <w:pPr>
        <w:rPr>
          <w:rFonts w:ascii="Arial" w:hAnsi="Arial" w:cs="Arial"/>
          <w:b/>
        </w:rPr>
      </w:pPr>
      <w:r>
        <w:rPr>
          <w:rFonts w:ascii="Arial" w:hAnsi="Arial" w:cs="Arial"/>
          <w:b/>
        </w:rPr>
        <w:t xml:space="preserve">Discussion: </w:t>
      </w:r>
    </w:p>
    <w:p w14:paraId="6BA58753" w14:textId="77777777" w:rsidR="00494A59" w:rsidRDefault="00494A59" w:rsidP="00494A59">
      <w:r>
        <w:t>Mediatek: we need to be very careful with changing initial access for energy saving, besser leave this for 6G</w:t>
      </w:r>
    </w:p>
    <w:p w14:paraId="48455B5C" w14:textId="77777777" w:rsidR="00494A59" w:rsidRDefault="00494A59" w:rsidP="00494A59">
      <w:r>
        <w:t>Qualcomm: frequency scan is more important to address than initial access</w:t>
      </w:r>
    </w:p>
    <w:p w14:paraId="27CEBAF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6F703" w14:textId="77777777" w:rsidR="00494A59" w:rsidRDefault="00494A59" w:rsidP="00494A59">
      <w:pPr>
        <w:rPr>
          <w:rFonts w:ascii="Arial" w:hAnsi="Arial" w:cs="Arial"/>
          <w:b/>
          <w:sz w:val="24"/>
        </w:rPr>
      </w:pPr>
      <w:r>
        <w:rPr>
          <w:rFonts w:ascii="Arial" w:hAnsi="Arial" w:cs="Arial"/>
          <w:b/>
          <w:color w:val="0000FF"/>
          <w:sz w:val="24"/>
        </w:rPr>
        <w:t>RP-242908</w:t>
      </w:r>
      <w:r>
        <w:rPr>
          <w:rFonts w:ascii="Arial" w:hAnsi="Arial" w:cs="Arial"/>
          <w:b/>
          <w:color w:val="0000FF"/>
          <w:sz w:val="24"/>
        </w:rPr>
        <w:tab/>
      </w:r>
      <w:r>
        <w:rPr>
          <w:rFonts w:ascii="Arial" w:hAnsi="Arial" w:cs="Arial"/>
          <w:b/>
          <w:sz w:val="24"/>
        </w:rPr>
        <w:t>Views on NES enhancement in 5G-A Rel-20</w:t>
      </w:r>
    </w:p>
    <w:p w14:paraId="779EF5C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848666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E6332" w14:textId="77777777" w:rsidR="00494A59" w:rsidRDefault="00494A59" w:rsidP="00494A59">
      <w:pPr>
        <w:rPr>
          <w:rFonts w:ascii="Arial" w:hAnsi="Arial" w:cs="Arial"/>
          <w:b/>
          <w:sz w:val="24"/>
        </w:rPr>
      </w:pPr>
      <w:r>
        <w:rPr>
          <w:rFonts w:ascii="Arial" w:hAnsi="Arial" w:cs="Arial"/>
          <w:b/>
          <w:color w:val="0000FF"/>
          <w:sz w:val="24"/>
        </w:rPr>
        <w:t>RP-242970</w:t>
      </w:r>
      <w:r>
        <w:rPr>
          <w:rFonts w:ascii="Arial" w:hAnsi="Arial" w:cs="Arial"/>
          <w:b/>
          <w:color w:val="0000FF"/>
          <w:sz w:val="24"/>
        </w:rPr>
        <w:tab/>
      </w:r>
      <w:r>
        <w:rPr>
          <w:rFonts w:ascii="Arial" w:hAnsi="Arial" w:cs="Arial"/>
          <w:b/>
          <w:sz w:val="24"/>
        </w:rPr>
        <w:t>Considerations on Rel-20 NES</w:t>
      </w:r>
    </w:p>
    <w:p w14:paraId="7D80822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0EF2DB" w14:textId="77777777" w:rsidR="00494A59" w:rsidRDefault="00494A59" w:rsidP="00494A59">
      <w:pPr>
        <w:rPr>
          <w:rFonts w:ascii="Arial" w:hAnsi="Arial" w:cs="Arial"/>
          <w:b/>
        </w:rPr>
      </w:pPr>
      <w:r>
        <w:rPr>
          <w:rFonts w:ascii="Arial" w:hAnsi="Arial" w:cs="Arial"/>
          <w:b/>
        </w:rPr>
        <w:t xml:space="preserve">Discussion: </w:t>
      </w:r>
    </w:p>
    <w:p w14:paraId="468794CC" w14:textId="77777777" w:rsidR="00494A59" w:rsidRDefault="00494A59" w:rsidP="00494A59">
      <w:r>
        <w:t>wrong Tdoc type corrected from other to discussion</w:t>
      </w:r>
    </w:p>
    <w:p w14:paraId="5A643CC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BD8D5" w14:textId="77777777" w:rsidR="00494A59" w:rsidRDefault="00494A59" w:rsidP="00494A59">
      <w:pPr>
        <w:rPr>
          <w:rFonts w:ascii="Arial" w:hAnsi="Arial" w:cs="Arial"/>
          <w:b/>
          <w:sz w:val="24"/>
        </w:rPr>
      </w:pPr>
      <w:r>
        <w:rPr>
          <w:rFonts w:ascii="Arial" w:hAnsi="Arial" w:cs="Arial"/>
          <w:b/>
          <w:color w:val="0000FF"/>
          <w:sz w:val="24"/>
        </w:rPr>
        <w:t>RP-243156</w:t>
      </w:r>
      <w:r>
        <w:rPr>
          <w:rFonts w:ascii="Arial" w:hAnsi="Arial" w:cs="Arial"/>
          <w:b/>
          <w:color w:val="0000FF"/>
          <w:sz w:val="24"/>
        </w:rPr>
        <w:tab/>
      </w:r>
      <w:r>
        <w:rPr>
          <w:rFonts w:ascii="Arial" w:hAnsi="Arial" w:cs="Arial"/>
          <w:b/>
          <w:sz w:val="24"/>
        </w:rPr>
        <w:t>Views on further network energy saving enhancement in 5G-A Rel-20</w:t>
      </w:r>
    </w:p>
    <w:p w14:paraId="743A54F8"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CDA960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A1541" w14:textId="77777777" w:rsidR="00494A59" w:rsidRDefault="00494A59" w:rsidP="00494A59">
      <w:pPr>
        <w:rPr>
          <w:rFonts w:ascii="Arial" w:hAnsi="Arial" w:cs="Arial"/>
          <w:b/>
          <w:sz w:val="24"/>
        </w:rPr>
      </w:pPr>
      <w:r>
        <w:rPr>
          <w:rFonts w:ascii="Arial" w:hAnsi="Arial" w:cs="Arial"/>
          <w:b/>
          <w:color w:val="0000FF"/>
          <w:sz w:val="24"/>
        </w:rPr>
        <w:t>RP-243186</w:t>
      </w:r>
      <w:r>
        <w:rPr>
          <w:rFonts w:ascii="Arial" w:hAnsi="Arial" w:cs="Arial"/>
          <w:b/>
          <w:color w:val="0000FF"/>
          <w:sz w:val="24"/>
        </w:rPr>
        <w:tab/>
      </w:r>
      <w:r>
        <w:rPr>
          <w:rFonts w:ascii="Arial" w:hAnsi="Arial" w:cs="Arial"/>
          <w:b/>
          <w:sz w:val="24"/>
        </w:rPr>
        <w:t>Techniques for Network Energy Saving in 5G-A</w:t>
      </w:r>
    </w:p>
    <w:p w14:paraId="45CE5DE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18F5CB2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F5549" w14:textId="77777777" w:rsidR="00494A59" w:rsidRDefault="00494A59" w:rsidP="00494A59">
      <w:pPr>
        <w:rPr>
          <w:rFonts w:ascii="Arial" w:hAnsi="Arial" w:cs="Arial"/>
          <w:b/>
          <w:sz w:val="24"/>
        </w:rPr>
      </w:pPr>
      <w:r>
        <w:rPr>
          <w:rFonts w:ascii="Arial" w:hAnsi="Arial" w:cs="Arial"/>
          <w:b/>
          <w:color w:val="0000FF"/>
          <w:sz w:val="24"/>
        </w:rPr>
        <w:t>RP-242582</w:t>
      </w:r>
      <w:r>
        <w:rPr>
          <w:rFonts w:ascii="Arial" w:hAnsi="Arial" w:cs="Arial"/>
          <w:b/>
          <w:color w:val="0000FF"/>
          <w:sz w:val="24"/>
        </w:rPr>
        <w:tab/>
      </w:r>
      <w:r>
        <w:rPr>
          <w:rFonts w:ascii="Arial" w:hAnsi="Arial" w:cs="Arial"/>
          <w:b/>
          <w:sz w:val="24"/>
        </w:rPr>
        <w:t>View on Rel-20 SON/MDT Enhancements</w:t>
      </w:r>
    </w:p>
    <w:p w14:paraId="37F79B4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10BB5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E159E" w14:textId="77777777" w:rsidR="00494A59" w:rsidRDefault="00494A59" w:rsidP="00494A59">
      <w:pPr>
        <w:rPr>
          <w:rFonts w:ascii="Arial" w:hAnsi="Arial" w:cs="Arial"/>
          <w:b/>
          <w:sz w:val="24"/>
        </w:rPr>
      </w:pPr>
      <w:r>
        <w:rPr>
          <w:rFonts w:ascii="Arial" w:hAnsi="Arial" w:cs="Arial"/>
          <w:b/>
          <w:color w:val="0000FF"/>
          <w:sz w:val="24"/>
        </w:rPr>
        <w:t>RP-242586</w:t>
      </w:r>
      <w:r>
        <w:rPr>
          <w:rFonts w:ascii="Arial" w:hAnsi="Arial" w:cs="Arial"/>
          <w:b/>
          <w:color w:val="0000FF"/>
          <w:sz w:val="24"/>
        </w:rPr>
        <w:tab/>
      </w:r>
      <w:r>
        <w:rPr>
          <w:rFonts w:ascii="Arial" w:hAnsi="Arial" w:cs="Arial"/>
          <w:b/>
          <w:sz w:val="24"/>
        </w:rPr>
        <w:t>Views on SON/MDT Phase 5 WI for Rel-20</w:t>
      </w:r>
    </w:p>
    <w:p w14:paraId="33A018C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FE4587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2F84B" w14:textId="77777777" w:rsidR="00494A59" w:rsidRDefault="00494A59" w:rsidP="00494A59">
      <w:pPr>
        <w:rPr>
          <w:rFonts w:ascii="Arial" w:hAnsi="Arial" w:cs="Arial"/>
          <w:b/>
          <w:sz w:val="24"/>
        </w:rPr>
      </w:pPr>
      <w:r>
        <w:rPr>
          <w:rFonts w:ascii="Arial" w:hAnsi="Arial" w:cs="Arial"/>
          <w:b/>
          <w:color w:val="0000FF"/>
          <w:sz w:val="24"/>
        </w:rPr>
        <w:t>RP-242895</w:t>
      </w:r>
      <w:r>
        <w:rPr>
          <w:rFonts w:ascii="Arial" w:hAnsi="Arial" w:cs="Arial"/>
          <w:b/>
          <w:color w:val="0000FF"/>
          <w:sz w:val="24"/>
        </w:rPr>
        <w:tab/>
      </w:r>
      <w:r>
        <w:rPr>
          <w:rFonts w:ascii="Arial" w:hAnsi="Arial" w:cs="Arial"/>
          <w:b/>
          <w:sz w:val="24"/>
        </w:rPr>
        <w:t>Views on Rel-20 SON/MDT</w:t>
      </w:r>
    </w:p>
    <w:p w14:paraId="569C230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3EF865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A2AC0" w14:textId="77777777" w:rsidR="00494A59" w:rsidRDefault="00494A59" w:rsidP="00494A59">
      <w:pPr>
        <w:rPr>
          <w:rFonts w:ascii="Arial" w:hAnsi="Arial" w:cs="Arial"/>
          <w:b/>
          <w:sz w:val="24"/>
        </w:rPr>
      </w:pPr>
      <w:r>
        <w:rPr>
          <w:rFonts w:ascii="Arial" w:hAnsi="Arial" w:cs="Arial"/>
          <w:b/>
          <w:color w:val="0000FF"/>
          <w:sz w:val="24"/>
        </w:rPr>
        <w:t>RP-242913</w:t>
      </w:r>
      <w:r>
        <w:rPr>
          <w:rFonts w:ascii="Arial" w:hAnsi="Arial" w:cs="Arial"/>
          <w:b/>
          <w:color w:val="0000FF"/>
          <w:sz w:val="24"/>
        </w:rPr>
        <w:tab/>
      </w:r>
      <w:r>
        <w:rPr>
          <w:rFonts w:ascii="Arial" w:hAnsi="Arial" w:cs="Arial"/>
          <w:b/>
          <w:sz w:val="24"/>
        </w:rPr>
        <w:t>Views on Rel-20 5G-A SON MDT enhancement</w:t>
      </w:r>
    </w:p>
    <w:p w14:paraId="5026E66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F61273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BA06F" w14:textId="77777777" w:rsidR="00494A59" w:rsidRDefault="00494A59" w:rsidP="00494A59">
      <w:pPr>
        <w:rPr>
          <w:rFonts w:ascii="Arial" w:hAnsi="Arial" w:cs="Arial"/>
          <w:b/>
          <w:sz w:val="24"/>
        </w:rPr>
      </w:pPr>
      <w:r>
        <w:rPr>
          <w:rFonts w:ascii="Arial" w:hAnsi="Arial" w:cs="Arial"/>
          <w:b/>
          <w:color w:val="0000FF"/>
          <w:sz w:val="24"/>
        </w:rPr>
        <w:t>RP-243130</w:t>
      </w:r>
      <w:r>
        <w:rPr>
          <w:rFonts w:ascii="Arial" w:hAnsi="Arial" w:cs="Arial"/>
          <w:b/>
          <w:color w:val="0000FF"/>
          <w:sz w:val="24"/>
        </w:rPr>
        <w:tab/>
      </w:r>
      <w:r>
        <w:rPr>
          <w:rFonts w:ascii="Arial" w:hAnsi="Arial" w:cs="Arial"/>
          <w:b/>
          <w:sz w:val="24"/>
        </w:rPr>
        <w:t>Consideration on SON/MDT in 5G-A Rel-20</w:t>
      </w:r>
    </w:p>
    <w:p w14:paraId="1DB6A89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6EF377" w14:textId="77777777" w:rsidR="00494A59" w:rsidRDefault="00494A59" w:rsidP="00494A59">
      <w:pPr>
        <w:rPr>
          <w:rFonts w:ascii="Arial" w:hAnsi="Arial" w:cs="Arial"/>
          <w:b/>
        </w:rPr>
      </w:pPr>
      <w:r>
        <w:rPr>
          <w:rFonts w:ascii="Arial" w:hAnsi="Arial" w:cs="Arial"/>
          <w:b/>
        </w:rPr>
        <w:t xml:space="preserve">Abstract: </w:t>
      </w:r>
    </w:p>
    <w:p w14:paraId="527ED5B3" w14:textId="77777777" w:rsidR="00494A59" w:rsidRDefault="00494A59" w:rsidP="00494A59">
      <w:r>
        <w:t>Provide CATT's views on SON/MDT for 5G-A Rel-20</w:t>
      </w:r>
    </w:p>
    <w:p w14:paraId="66D91A1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A5A3E" w14:textId="77777777" w:rsidR="00494A59" w:rsidRDefault="00494A59" w:rsidP="00494A59">
      <w:pPr>
        <w:rPr>
          <w:rFonts w:ascii="Arial" w:hAnsi="Arial" w:cs="Arial"/>
          <w:b/>
          <w:sz w:val="24"/>
        </w:rPr>
      </w:pPr>
      <w:r>
        <w:rPr>
          <w:rFonts w:ascii="Arial" w:hAnsi="Arial" w:cs="Arial"/>
          <w:b/>
          <w:color w:val="0000FF"/>
          <w:sz w:val="24"/>
        </w:rPr>
        <w:t>RP-243137</w:t>
      </w:r>
      <w:r>
        <w:rPr>
          <w:rFonts w:ascii="Arial" w:hAnsi="Arial" w:cs="Arial"/>
          <w:b/>
          <w:color w:val="0000FF"/>
          <w:sz w:val="24"/>
        </w:rPr>
        <w:tab/>
      </w:r>
      <w:r>
        <w:rPr>
          <w:rFonts w:ascii="Arial" w:hAnsi="Arial" w:cs="Arial"/>
          <w:b/>
          <w:sz w:val="24"/>
        </w:rPr>
        <w:t>Discussion on Rel-20 Data Collection for SON/MDT</w:t>
      </w:r>
    </w:p>
    <w:p w14:paraId="3AF4C25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AD101F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61417" w14:textId="77777777" w:rsidR="00494A59" w:rsidRDefault="00494A59" w:rsidP="00494A59">
      <w:pPr>
        <w:rPr>
          <w:rFonts w:ascii="Arial" w:hAnsi="Arial" w:cs="Arial"/>
          <w:b/>
          <w:sz w:val="24"/>
        </w:rPr>
      </w:pPr>
      <w:r>
        <w:rPr>
          <w:rFonts w:ascii="Arial" w:hAnsi="Arial" w:cs="Arial"/>
          <w:b/>
          <w:color w:val="0000FF"/>
          <w:sz w:val="24"/>
        </w:rPr>
        <w:t>RP-243165</w:t>
      </w:r>
      <w:r>
        <w:rPr>
          <w:rFonts w:ascii="Arial" w:hAnsi="Arial" w:cs="Arial"/>
          <w:b/>
          <w:color w:val="0000FF"/>
          <w:sz w:val="24"/>
        </w:rPr>
        <w:tab/>
      </w:r>
      <w:r>
        <w:rPr>
          <w:rFonts w:ascii="Arial" w:hAnsi="Arial" w:cs="Arial"/>
          <w:b/>
          <w:sz w:val="24"/>
        </w:rPr>
        <w:t>Views on SON/MDT in 5G-A Rel-20</w:t>
      </w:r>
    </w:p>
    <w:p w14:paraId="5E7D6D4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CD61C1B" w14:textId="77777777" w:rsidR="00494A59" w:rsidRDefault="00494A59" w:rsidP="00494A59">
      <w:pPr>
        <w:rPr>
          <w:rFonts w:ascii="Arial" w:hAnsi="Arial" w:cs="Arial"/>
          <w:b/>
        </w:rPr>
      </w:pPr>
      <w:r>
        <w:rPr>
          <w:rFonts w:ascii="Arial" w:hAnsi="Arial" w:cs="Arial"/>
          <w:b/>
        </w:rPr>
        <w:t xml:space="preserve">Discussion: </w:t>
      </w:r>
    </w:p>
    <w:p w14:paraId="0D00ED16" w14:textId="77777777" w:rsidR="00494A59" w:rsidRDefault="00494A59" w:rsidP="00494A59">
      <w:r>
        <w:t>Apple: as SON/MDT is not deployed it is a candidate for downscoping</w:t>
      </w:r>
    </w:p>
    <w:p w14:paraId="77941E16"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31B92" w14:textId="77777777" w:rsidR="00494A59" w:rsidRDefault="00494A59" w:rsidP="00494A59">
      <w:pPr>
        <w:rPr>
          <w:rFonts w:ascii="Arial" w:hAnsi="Arial" w:cs="Arial"/>
          <w:b/>
          <w:sz w:val="24"/>
        </w:rPr>
      </w:pPr>
      <w:r>
        <w:rPr>
          <w:rFonts w:ascii="Arial" w:hAnsi="Arial" w:cs="Arial"/>
          <w:b/>
          <w:color w:val="0000FF"/>
          <w:sz w:val="24"/>
        </w:rPr>
        <w:t>RP-242510</w:t>
      </w:r>
      <w:r>
        <w:rPr>
          <w:rFonts w:ascii="Arial" w:hAnsi="Arial" w:cs="Arial"/>
          <w:b/>
          <w:color w:val="0000FF"/>
          <w:sz w:val="24"/>
        </w:rPr>
        <w:tab/>
      </w:r>
      <w:r>
        <w:rPr>
          <w:rFonts w:ascii="Arial" w:hAnsi="Arial" w:cs="Arial"/>
          <w:b/>
          <w:sz w:val="24"/>
        </w:rPr>
        <w:t>NR Coverage Enhancement Phase 3</w:t>
      </w:r>
    </w:p>
    <w:p w14:paraId="775560F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175D50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A133B" w14:textId="77777777" w:rsidR="00494A59" w:rsidRDefault="00494A59" w:rsidP="00494A59">
      <w:pPr>
        <w:rPr>
          <w:rFonts w:ascii="Arial" w:hAnsi="Arial" w:cs="Arial"/>
          <w:b/>
          <w:sz w:val="24"/>
        </w:rPr>
      </w:pPr>
      <w:r>
        <w:rPr>
          <w:rFonts w:ascii="Arial" w:hAnsi="Arial" w:cs="Arial"/>
          <w:b/>
          <w:color w:val="0000FF"/>
          <w:sz w:val="24"/>
        </w:rPr>
        <w:t>RP-242819</w:t>
      </w:r>
      <w:r>
        <w:rPr>
          <w:rFonts w:ascii="Arial" w:hAnsi="Arial" w:cs="Arial"/>
          <w:b/>
          <w:color w:val="0000FF"/>
          <w:sz w:val="24"/>
        </w:rPr>
        <w:tab/>
      </w:r>
      <w:r>
        <w:rPr>
          <w:rFonts w:ascii="Arial" w:hAnsi="Arial" w:cs="Arial"/>
          <w:b/>
          <w:sz w:val="24"/>
        </w:rPr>
        <w:t>Views on UL Coverage Enhancements in Rel-20 5G-A</w:t>
      </w:r>
    </w:p>
    <w:p w14:paraId="2640A64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9380EE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12364" w14:textId="77777777" w:rsidR="00494A59" w:rsidRDefault="00494A59" w:rsidP="00494A59">
      <w:pPr>
        <w:rPr>
          <w:rFonts w:ascii="Arial" w:hAnsi="Arial" w:cs="Arial"/>
          <w:b/>
          <w:sz w:val="24"/>
        </w:rPr>
      </w:pPr>
      <w:r>
        <w:rPr>
          <w:rFonts w:ascii="Arial" w:hAnsi="Arial" w:cs="Arial"/>
          <w:b/>
          <w:color w:val="0000FF"/>
          <w:sz w:val="24"/>
        </w:rPr>
        <w:t>RP-242864</w:t>
      </w:r>
      <w:r>
        <w:rPr>
          <w:rFonts w:ascii="Arial" w:hAnsi="Arial" w:cs="Arial"/>
          <w:b/>
          <w:color w:val="0000FF"/>
          <w:sz w:val="24"/>
        </w:rPr>
        <w:tab/>
      </w:r>
      <w:r>
        <w:rPr>
          <w:rFonts w:ascii="Arial" w:hAnsi="Arial" w:cs="Arial"/>
          <w:b/>
          <w:sz w:val="24"/>
        </w:rPr>
        <w:t>NR coverage enhancements for Rel-20</w:t>
      </w:r>
    </w:p>
    <w:p w14:paraId="3ED77AE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921BD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33550" w14:textId="77777777" w:rsidR="00494A59" w:rsidRDefault="00494A59" w:rsidP="00494A59">
      <w:pPr>
        <w:rPr>
          <w:rFonts w:ascii="Arial" w:hAnsi="Arial" w:cs="Arial"/>
          <w:b/>
          <w:sz w:val="24"/>
        </w:rPr>
      </w:pPr>
      <w:r>
        <w:rPr>
          <w:rFonts w:ascii="Arial" w:hAnsi="Arial" w:cs="Arial"/>
          <w:b/>
          <w:color w:val="0000FF"/>
          <w:sz w:val="24"/>
        </w:rPr>
        <w:t>RP-242881</w:t>
      </w:r>
      <w:r>
        <w:rPr>
          <w:rFonts w:ascii="Arial" w:hAnsi="Arial" w:cs="Arial"/>
          <w:b/>
          <w:color w:val="0000FF"/>
          <w:sz w:val="24"/>
        </w:rPr>
        <w:tab/>
      </w:r>
      <w:r>
        <w:rPr>
          <w:rFonts w:ascii="Arial" w:hAnsi="Arial" w:cs="Arial"/>
          <w:b/>
          <w:sz w:val="24"/>
        </w:rPr>
        <w:t>Rel-20 coverage enhancement scope</w:t>
      </w:r>
    </w:p>
    <w:p w14:paraId="3061240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9B075A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DDE89" w14:textId="77777777" w:rsidR="00494A59" w:rsidRDefault="00494A59" w:rsidP="00494A59">
      <w:pPr>
        <w:rPr>
          <w:rFonts w:ascii="Arial" w:hAnsi="Arial" w:cs="Arial"/>
          <w:b/>
          <w:sz w:val="24"/>
        </w:rPr>
      </w:pPr>
      <w:r>
        <w:rPr>
          <w:rFonts w:ascii="Arial" w:hAnsi="Arial" w:cs="Arial"/>
          <w:b/>
          <w:color w:val="0000FF"/>
          <w:sz w:val="24"/>
        </w:rPr>
        <w:t>RP-243177</w:t>
      </w:r>
      <w:r>
        <w:rPr>
          <w:rFonts w:ascii="Arial" w:hAnsi="Arial" w:cs="Arial"/>
          <w:b/>
          <w:color w:val="0000FF"/>
          <w:sz w:val="24"/>
        </w:rPr>
        <w:tab/>
      </w:r>
      <w:r>
        <w:rPr>
          <w:rFonts w:ascii="Arial" w:hAnsi="Arial" w:cs="Arial"/>
          <w:b/>
          <w:sz w:val="24"/>
        </w:rPr>
        <w:t>on Rel-20 5G-Advanced Coverage Enhancement</w:t>
      </w:r>
    </w:p>
    <w:p w14:paraId="406EEBF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5F0D1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510B4" w14:textId="77777777" w:rsidR="00494A59" w:rsidRDefault="00494A59" w:rsidP="00494A59">
      <w:pPr>
        <w:rPr>
          <w:rFonts w:ascii="Arial" w:hAnsi="Arial" w:cs="Arial"/>
          <w:b/>
          <w:sz w:val="24"/>
        </w:rPr>
      </w:pPr>
      <w:r>
        <w:rPr>
          <w:rFonts w:ascii="Arial" w:hAnsi="Arial" w:cs="Arial"/>
          <w:b/>
          <w:color w:val="0000FF"/>
          <w:sz w:val="24"/>
        </w:rPr>
        <w:t>RP-243238</w:t>
      </w:r>
      <w:r>
        <w:rPr>
          <w:rFonts w:ascii="Arial" w:hAnsi="Arial" w:cs="Arial"/>
          <w:b/>
          <w:color w:val="0000FF"/>
          <w:sz w:val="24"/>
        </w:rPr>
        <w:tab/>
      </w:r>
      <w:r>
        <w:rPr>
          <w:rFonts w:ascii="Arial" w:hAnsi="Arial" w:cs="Arial"/>
          <w:b/>
          <w:sz w:val="24"/>
        </w:rPr>
        <w:t>Views on UL coverage enhancements for 5G-A in Rel-20</w:t>
      </w:r>
    </w:p>
    <w:p w14:paraId="2ADEA6D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Sanechips</w:t>
      </w:r>
    </w:p>
    <w:p w14:paraId="3AB2D9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E1FF2" w14:textId="77777777" w:rsidR="00494A59" w:rsidRDefault="00494A59" w:rsidP="00494A59">
      <w:pPr>
        <w:rPr>
          <w:rFonts w:ascii="Arial" w:hAnsi="Arial" w:cs="Arial"/>
          <w:b/>
          <w:sz w:val="24"/>
        </w:rPr>
      </w:pPr>
      <w:r>
        <w:rPr>
          <w:rFonts w:ascii="Arial" w:hAnsi="Arial" w:cs="Arial"/>
          <w:b/>
          <w:color w:val="0000FF"/>
          <w:sz w:val="24"/>
        </w:rPr>
        <w:t>RP-242507</w:t>
      </w:r>
      <w:r>
        <w:rPr>
          <w:rFonts w:ascii="Arial" w:hAnsi="Arial" w:cs="Arial"/>
          <w:b/>
          <w:color w:val="0000FF"/>
          <w:sz w:val="24"/>
        </w:rPr>
        <w:tab/>
      </w:r>
      <w:r>
        <w:rPr>
          <w:rFonts w:ascii="Arial" w:hAnsi="Arial" w:cs="Arial"/>
          <w:b/>
          <w:sz w:val="24"/>
        </w:rPr>
        <w:t>AIML for NG-RAN Phase 3</w:t>
      </w:r>
    </w:p>
    <w:p w14:paraId="07FC8D7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ECCB093" w14:textId="77777777" w:rsidR="00494A59" w:rsidRDefault="00494A59" w:rsidP="00494A59">
      <w:pPr>
        <w:rPr>
          <w:rFonts w:ascii="Arial" w:hAnsi="Arial" w:cs="Arial"/>
          <w:b/>
        </w:rPr>
      </w:pPr>
      <w:r>
        <w:rPr>
          <w:rFonts w:ascii="Arial" w:hAnsi="Arial" w:cs="Arial"/>
          <w:b/>
        </w:rPr>
        <w:t xml:space="preserve">Discussion: </w:t>
      </w:r>
    </w:p>
    <w:p w14:paraId="0D9EF223" w14:textId="77777777" w:rsidR="00494A59" w:rsidRDefault="00494A59" w:rsidP="00494A59">
      <w:r>
        <w:t>Huawei: missing use cases for RAN-CN/OAM collaboration to support AI/ML functionality</w:t>
      </w:r>
    </w:p>
    <w:p w14:paraId="25BBF09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8F24C" w14:textId="77777777" w:rsidR="00494A59" w:rsidRDefault="00494A59" w:rsidP="00494A59">
      <w:pPr>
        <w:rPr>
          <w:rFonts w:ascii="Arial" w:hAnsi="Arial" w:cs="Arial"/>
          <w:b/>
          <w:sz w:val="24"/>
        </w:rPr>
      </w:pPr>
      <w:r>
        <w:rPr>
          <w:rFonts w:ascii="Arial" w:hAnsi="Arial" w:cs="Arial"/>
          <w:b/>
          <w:color w:val="0000FF"/>
          <w:sz w:val="24"/>
        </w:rPr>
        <w:t>RP-242581</w:t>
      </w:r>
      <w:r>
        <w:rPr>
          <w:rFonts w:ascii="Arial" w:hAnsi="Arial" w:cs="Arial"/>
          <w:b/>
          <w:color w:val="0000FF"/>
          <w:sz w:val="24"/>
        </w:rPr>
        <w:tab/>
      </w:r>
      <w:r>
        <w:rPr>
          <w:rFonts w:ascii="Arial" w:hAnsi="Arial" w:cs="Arial"/>
          <w:b/>
          <w:sz w:val="24"/>
        </w:rPr>
        <w:t>View on Rel-20 AI/ML for NG-RAN Enhancements</w:t>
      </w:r>
    </w:p>
    <w:p w14:paraId="10441E9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05707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F9E12" w14:textId="77777777" w:rsidR="00494A59" w:rsidRDefault="00494A59" w:rsidP="00494A59">
      <w:pPr>
        <w:rPr>
          <w:rFonts w:ascii="Arial" w:hAnsi="Arial" w:cs="Arial"/>
          <w:b/>
          <w:sz w:val="24"/>
        </w:rPr>
      </w:pPr>
      <w:r>
        <w:rPr>
          <w:rFonts w:ascii="Arial" w:hAnsi="Arial" w:cs="Arial"/>
          <w:b/>
          <w:color w:val="0000FF"/>
          <w:sz w:val="24"/>
        </w:rPr>
        <w:t>RP-242585</w:t>
      </w:r>
      <w:r>
        <w:rPr>
          <w:rFonts w:ascii="Arial" w:hAnsi="Arial" w:cs="Arial"/>
          <w:b/>
          <w:color w:val="0000FF"/>
          <w:sz w:val="24"/>
        </w:rPr>
        <w:tab/>
      </w:r>
      <w:r>
        <w:rPr>
          <w:rFonts w:ascii="Arial" w:hAnsi="Arial" w:cs="Arial"/>
          <w:b/>
          <w:sz w:val="24"/>
        </w:rPr>
        <w:t>Views for AI/ML for NG-RAN Phase 3 WI for Rel-20</w:t>
      </w:r>
    </w:p>
    <w:p w14:paraId="48EFE0E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594830B"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41783" w14:textId="77777777" w:rsidR="00494A59" w:rsidRDefault="00494A59" w:rsidP="00494A59">
      <w:pPr>
        <w:rPr>
          <w:rFonts w:ascii="Arial" w:hAnsi="Arial" w:cs="Arial"/>
          <w:b/>
          <w:sz w:val="24"/>
        </w:rPr>
      </w:pPr>
      <w:r>
        <w:rPr>
          <w:rFonts w:ascii="Arial" w:hAnsi="Arial" w:cs="Arial"/>
          <w:b/>
          <w:color w:val="0000FF"/>
          <w:sz w:val="24"/>
        </w:rPr>
        <w:t>RP-242894</w:t>
      </w:r>
      <w:r>
        <w:rPr>
          <w:rFonts w:ascii="Arial" w:hAnsi="Arial" w:cs="Arial"/>
          <w:b/>
          <w:color w:val="0000FF"/>
          <w:sz w:val="24"/>
        </w:rPr>
        <w:tab/>
      </w:r>
      <w:r>
        <w:rPr>
          <w:rFonts w:ascii="Arial" w:hAnsi="Arial" w:cs="Arial"/>
          <w:b/>
          <w:sz w:val="24"/>
        </w:rPr>
        <w:t>Views on Rel-20 AI for NG-RAN</w:t>
      </w:r>
    </w:p>
    <w:p w14:paraId="09B6C04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42FA31E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9AF9C" w14:textId="77777777" w:rsidR="00494A59" w:rsidRDefault="00494A59" w:rsidP="00494A59">
      <w:pPr>
        <w:rPr>
          <w:rFonts w:ascii="Arial" w:hAnsi="Arial" w:cs="Arial"/>
          <w:b/>
          <w:sz w:val="24"/>
        </w:rPr>
      </w:pPr>
      <w:r>
        <w:rPr>
          <w:rFonts w:ascii="Arial" w:hAnsi="Arial" w:cs="Arial"/>
          <w:b/>
          <w:color w:val="0000FF"/>
          <w:sz w:val="24"/>
        </w:rPr>
        <w:t>RP-243164</w:t>
      </w:r>
      <w:r>
        <w:rPr>
          <w:rFonts w:ascii="Arial" w:hAnsi="Arial" w:cs="Arial"/>
          <w:b/>
          <w:color w:val="0000FF"/>
          <w:sz w:val="24"/>
        </w:rPr>
        <w:tab/>
      </w:r>
      <w:r>
        <w:rPr>
          <w:rFonts w:ascii="Arial" w:hAnsi="Arial" w:cs="Arial"/>
          <w:b/>
          <w:sz w:val="24"/>
        </w:rPr>
        <w:t>Views on AI for NG-RAN in 5G-A Rel-20</w:t>
      </w:r>
    </w:p>
    <w:p w14:paraId="72B29FB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9A69B4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FE49D" w14:textId="77777777" w:rsidR="00494A59" w:rsidRDefault="00494A59" w:rsidP="00494A59">
      <w:pPr>
        <w:rPr>
          <w:rFonts w:ascii="Arial" w:hAnsi="Arial" w:cs="Arial"/>
          <w:b/>
          <w:sz w:val="24"/>
        </w:rPr>
      </w:pPr>
      <w:r>
        <w:rPr>
          <w:rFonts w:ascii="Arial" w:hAnsi="Arial" w:cs="Arial"/>
          <w:b/>
          <w:color w:val="0000FF"/>
          <w:sz w:val="24"/>
        </w:rPr>
        <w:t>RP-242511</w:t>
      </w:r>
      <w:r>
        <w:rPr>
          <w:rFonts w:ascii="Arial" w:hAnsi="Arial" w:cs="Arial"/>
          <w:b/>
          <w:color w:val="0000FF"/>
          <w:sz w:val="24"/>
        </w:rPr>
        <w:tab/>
      </w:r>
      <w:r>
        <w:rPr>
          <w:rFonts w:ascii="Arial" w:hAnsi="Arial" w:cs="Arial"/>
          <w:b/>
          <w:sz w:val="24"/>
        </w:rPr>
        <w:t>Evolution of NR duplex operation Phase 2</w:t>
      </w:r>
    </w:p>
    <w:p w14:paraId="6C120B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0B422F1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50BBA" w14:textId="77777777" w:rsidR="00494A59" w:rsidRDefault="00494A59" w:rsidP="00494A59">
      <w:pPr>
        <w:rPr>
          <w:rFonts w:ascii="Arial" w:hAnsi="Arial" w:cs="Arial"/>
          <w:b/>
          <w:sz w:val="24"/>
        </w:rPr>
      </w:pPr>
      <w:r>
        <w:rPr>
          <w:rFonts w:ascii="Arial" w:hAnsi="Arial" w:cs="Arial"/>
          <w:b/>
          <w:color w:val="0000FF"/>
          <w:sz w:val="24"/>
        </w:rPr>
        <w:t>RP-242519</w:t>
      </w:r>
      <w:r>
        <w:rPr>
          <w:rFonts w:ascii="Arial" w:hAnsi="Arial" w:cs="Arial"/>
          <w:b/>
          <w:color w:val="0000FF"/>
          <w:sz w:val="24"/>
        </w:rPr>
        <w:tab/>
      </w:r>
      <w:r>
        <w:rPr>
          <w:rFonts w:ascii="Arial" w:hAnsi="Arial" w:cs="Arial"/>
          <w:b/>
          <w:sz w:val="24"/>
        </w:rPr>
        <w:t>Motivation for duplex evolution phase 2</w:t>
      </w:r>
    </w:p>
    <w:p w14:paraId="136FA2E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CC96AEF" w14:textId="77777777" w:rsidR="00494A59" w:rsidRDefault="00494A59" w:rsidP="00494A59">
      <w:pPr>
        <w:rPr>
          <w:rFonts w:ascii="Arial" w:hAnsi="Arial" w:cs="Arial"/>
          <w:b/>
        </w:rPr>
      </w:pPr>
      <w:r>
        <w:rPr>
          <w:rFonts w:ascii="Arial" w:hAnsi="Arial" w:cs="Arial"/>
          <w:b/>
        </w:rPr>
        <w:t xml:space="preserve">Abstract: </w:t>
      </w:r>
    </w:p>
    <w:p w14:paraId="161825B3" w14:textId="77777777" w:rsidR="00494A59" w:rsidRDefault="00494A59" w:rsidP="00494A59">
      <w:r>
        <w:t>This contribution provides motivation for RAN1-led NR duplex evoltion phase 2 new work item.</w:t>
      </w:r>
    </w:p>
    <w:p w14:paraId="376AF37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AA885" w14:textId="77777777" w:rsidR="00494A59" w:rsidRDefault="00494A59" w:rsidP="00494A59">
      <w:pPr>
        <w:rPr>
          <w:rFonts w:ascii="Arial" w:hAnsi="Arial" w:cs="Arial"/>
          <w:b/>
          <w:sz w:val="24"/>
        </w:rPr>
      </w:pPr>
      <w:r>
        <w:rPr>
          <w:rFonts w:ascii="Arial" w:hAnsi="Arial" w:cs="Arial"/>
          <w:b/>
          <w:color w:val="0000FF"/>
          <w:sz w:val="24"/>
        </w:rPr>
        <w:t>RP-243126</w:t>
      </w:r>
      <w:r>
        <w:rPr>
          <w:rFonts w:ascii="Arial" w:hAnsi="Arial" w:cs="Arial"/>
          <w:b/>
          <w:color w:val="0000FF"/>
          <w:sz w:val="24"/>
        </w:rPr>
        <w:tab/>
      </w:r>
      <w:r>
        <w:rPr>
          <w:rFonts w:ascii="Arial" w:hAnsi="Arial" w:cs="Arial"/>
          <w:b/>
          <w:sz w:val="24"/>
        </w:rPr>
        <w:t>Duplex evolution in 5G-A Rel-20</w:t>
      </w:r>
    </w:p>
    <w:p w14:paraId="3CEFC81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5DAEE2B" w14:textId="77777777" w:rsidR="00494A59" w:rsidRDefault="00494A59" w:rsidP="00494A59">
      <w:pPr>
        <w:rPr>
          <w:rFonts w:ascii="Arial" w:hAnsi="Arial" w:cs="Arial"/>
          <w:b/>
        </w:rPr>
      </w:pPr>
      <w:r>
        <w:rPr>
          <w:rFonts w:ascii="Arial" w:hAnsi="Arial" w:cs="Arial"/>
          <w:b/>
        </w:rPr>
        <w:t xml:space="preserve">Abstract: </w:t>
      </w:r>
    </w:p>
    <w:p w14:paraId="4AEFD817" w14:textId="77777777" w:rsidR="00494A59" w:rsidRDefault="00494A59" w:rsidP="00494A59">
      <w:r>
        <w:t>Provide our views on duplex evolution for 5G-A Rel-20</w:t>
      </w:r>
    </w:p>
    <w:p w14:paraId="6E41B6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27B80" w14:textId="77777777" w:rsidR="00494A59" w:rsidRDefault="00494A59" w:rsidP="00494A59">
      <w:pPr>
        <w:rPr>
          <w:rFonts w:ascii="Arial" w:hAnsi="Arial" w:cs="Arial"/>
          <w:b/>
          <w:sz w:val="24"/>
        </w:rPr>
      </w:pPr>
      <w:r>
        <w:rPr>
          <w:rFonts w:ascii="Arial" w:hAnsi="Arial" w:cs="Arial"/>
          <w:b/>
          <w:color w:val="0000FF"/>
          <w:sz w:val="24"/>
        </w:rPr>
        <w:t>RP-243136</w:t>
      </w:r>
      <w:r>
        <w:rPr>
          <w:rFonts w:ascii="Arial" w:hAnsi="Arial" w:cs="Arial"/>
          <w:b/>
          <w:color w:val="0000FF"/>
          <w:sz w:val="24"/>
        </w:rPr>
        <w:tab/>
      </w:r>
      <w:r>
        <w:rPr>
          <w:rFonts w:ascii="Arial" w:hAnsi="Arial" w:cs="Arial"/>
          <w:b/>
          <w:sz w:val="24"/>
        </w:rPr>
        <w:t xml:space="preserve">Evolution of NR Duplex Operation - Phase 2   </w:t>
      </w:r>
    </w:p>
    <w:p w14:paraId="7C48D03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068AB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20F09" w14:textId="77777777" w:rsidR="00494A59" w:rsidRDefault="00494A59" w:rsidP="00494A59">
      <w:pPr>
        <w:rPr>
          <w:rFonts w:ascii="Arial" w:hAnsi="Arial" w:cs="Arial"/>
          <w:b/>
          <w:sz w:val="24"/>
        </w:rPr>
      </w:pPr>
      <w:r>
        <w:rPr>
          <w:rFonts w:ascii="Arial" w:hAnsi="Arial" w:cs="Arial"/>
          <w:b/>
          <w:color w:val="0000FF"/>
          <w:sz w:val="24"/>
        </w:rPr>
        <w:t>RP-242550</w:t>
      </w:r>
      <w:r>
        <w:rPr>
          <w:rFonts w:ascii="Arial" w:hAnsi="Arial" w:cs="Arial"/>
          <w:b/>
          <w:color w:val="0000FF"/>
          <w:sz w:val="24"/>
        </w:rPr>
        <w:tab/>
      </w:r>
      <w:r>
        <w:rPr>
          <w:rFonts w:ascii="Arial" w:hAnsi="Arial" w:cs="Arial"/>
          <w:b/>
          <w:sz w:val="24"/>
        </w:rPr>
        <w:t>Views on NTN for IOT WI in Rel-20</w:t>
      </w:r>
    </w:p>
    <w:p w14:paraId="0A878B5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CFA200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AF9E4" w14:textId="77777777" w:rsidR="00494A59" w:rsidRDefault="00494A59" w:rsidP="00494A59">
      <w:pPr>
        <w:rPr>
          <w:rFonts w:ascii="Arial" w:hAnsi="Arial" w:cs="Arial"/>
          <w:b/>
          <w:sz w:val="24"/>
        </w:rPr>
      </w:pPr>
      <w:r>
        <w:rPr>
          <w:rFonts w:ascii="Arial" w:hAnsi="Arial" w:cs="Arial"/>
          <w:b/>
          <w:color w:val="0000FF"/>
          <w:sz w:val="24"/>
        </w:rPr>
        <w:t>RP-242627</w:t>
      </w:r>
      <w:r>
        <w:rPr>
          <w:rFonts w:ascii="Arial" w:hAnsi="Arial" w:cs="Arial"/>
          <w:b/>
          <w:color w:val="0000FF"/>
          <w:sz w:val="24"/>
        </w:rPr>
        <w:tab/>
      </w:r>
      <w:r>
        <w:rPr>
          <w:rFonts w:ascii="Arial" w:hAnsi="Arial" w:cs="Arial"/>
          <w:b/>
          <w:sz w:val="24"/>
        </w:rPr>
        <w:t>Support of voice call over GEO satellite based on NB-IOT in 5G-A Rel-20</w:t>
      </w:r>
    </w:p>
    <w:p w14:paraId="244181C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KT Corp., Spreadtrum, Viasat, Inmarsat, Verizon, NTT Docomo</w:t>
      </w:r>
    </w:p>
    <w:p w14:paraId="001BD8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CDF33" w14:textId="77777777" w:rsidR="00494A59" w:rsidRDefault="00494A59" w:rsidP="00494A59">
      <w:pPr>
        <w:rPr>
          <w:rFonts w:ascii="Arial" w:hAnsi="Arial" w:cs="Arial"/>
          <w:b/>
          <w:sz w:val="24"/>
        </w:rPr>
      </w:pPr>
      <w:r>
        <w:rPr>
          <w:rFonts w:ascii="Arial" w:hAnsi="Arial" w:cs="Arial"/>
          <w:b/>
          <w:color w:val="0000FF"/>
          <w:sz w:val="24"/>
        </w:rPr>
        <w:lastRenderedPageBreak/>
        <w:t>RP-242893</w:t>
      </w:r>
      <w:r>
        <w:rPr>
          <w:rFonts w:ascii="Arial" w:hAnsi="Arial" w:cs="Arial"/>
          <w:b/>
          <w:color w:val="0000FF"/>
          <w:sz w:val="24"/>
        </w:rPr>
        <w:tab/>
      </w:r>
      <w:r>
        <w:rPr>
          <w:rFonts w:ascii="Arial" w:hAnsi="Arial" w:cs="Arial"/>
          <w:b/>
          <w:sz w:val="24"/>
        </w:rPr>
        <w:t>IMS voice support over GEO IoT NTN</w:t>
      </w:r>
    </w:p>
    <w:p w14:paraId="50EB73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3C3AA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A24C0" w14:textId="77777777" w:rsidR="00494A59" w:rsidRDefault="00494A59" w:rsidP="00494A59">
      <w:pPr>
        <w:rPr>
          <w:rFonts w:ascii="Arial" w:hAnsi="Arial" w:cs="Arial"/>
          <w:b/>
          <w:sz w:val="24"/>
        </w:rPr>
      </w:pPr>
      <w:r>
        <w:rPr>
          <w:rFonts w:ascii="Arial" w:hAnsi="Arial" w:cs="Arial"/>
          <w:b/>
          <w:color w:val="0000FF"/>
          <w:sz w:val="24"/>
        </w:rPr>
        <w:t>RP-243161</w:t>
      </w:r>
      <w:r>
        <w:rPr>
          <w:rFonts w:ascii="Arial" w:hAnsi="Arial" w:cs="Arial"/>
          <w:b/>
          <w:color w:val="0000FF"/>
          <w:sz w:val="24"/>
        </w:rPr>
        <w:tab/>
      </w:r>
      <w:r>
        <w:rPr>
          <w:rFonts w:ascii="Arial" w:hAnsi="Arial" w:cs="Arial"/>
          <w:b/>
          <w:sz w:val="24"/>
        </w:rPr>
        <w:t>Views on NR and IoT-NTN in 5G-A Rel-20</w:t>
      </w:r>
    </w:p>
    <w:p w14:paraId="4CE0989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F4BA81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C20CA" w14:textId="77777777" w:rsidR="00494A59" w:rsidRDefault="00494A59" w:rsidP="00494A59">
      <w:pPr>
        <w:rPr>
          <w:rFonts w:ascii="Arial" w:hAnsi="Arial" w:cs="Arial"/>
          <w:b/>
          <w:sz w:val="24"/>
        </w:rPr>
      </w:pPr>
      <w:r>
        <w:rPr>
          <w:rFonts w:ascii="Arial" w:hAnsi="Arial" w:cs="Arial"/>
          <w:b/>
          <w:color w:val="0000FF"/>
          <w:sz w:val="24"/>
        </w:rPr>
        <w:t>RP-242888</w:t>
      </w:r>
      <w:r>
        <w:rPr>
          <w:rFonts w:ascii="Arial" w:hAnsi="Arial" w:cs="Arial"/>
          <w:b/>
          <w:color w:val="0000FF"/>
          <w:sz w:val="24"/>
        </w:rPr>
        <w:tab/>
      </w:r>
      <w:r>
        <w:rPr>
          <w:rFonts w:ascii="Arial" w:hAnsi="Arial" w:cs="Arial"/>
          <w:b/>
          <w:sz w:val="24"/>
        </w:rPr>
        <w:t>Multi-carrier enhancements for low UE DL complexity</w:t>
      </w:r>
    </w:p>
    <w:p w14:paraId="5902EC8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039D1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9057B" w14:textId="77777777" w:rsidR="00494A59" w:rsidRDefault="00494A59" w:rsidP="00494A59">
      <w:pPr>
        <w:rPr>
          <w:rFonts w:ascii="Arial" w:hAnsi="Arial" w:cs="Arial"/>
          <w:b/>
          <w:sz w:val="24"/>
        </w:rPr>
      </w:pPr>
      <w:r>
        <w:rPr>
          <w:rFonts w:ascii="Arial" w:hAnsi="Arial" w:cs="Arial"/>
          <w:b/>
          <w:color w:val="0000FF"/>
          <w:sz w:val="24"/>
        </w:rPr>
        <w:t>RP-242906</w:t>
      </w:r>
      <w:r>
        <w:rPr>
          <w:rFonts w:ascii="Arial" w:hAnsi="Arial" w:cs="Arial"/>
          <w:b/>
          <w:color w:val="0000FF"/>
          <w:sz w:val="24"/>
        </w:rPr>
        <w:tab/>
      </w:r>
      <w:r>
        <w:rPr>
          <w:rFonts w:ascii="Arial" w:hAnsi="Arial" w:cs="Arial"/>
          <w:b/>
          <w:sz w:val="24"/>
        </w:rPr>
        <w:t>Views on Rel-20 Multi-carrier enhancements</w:t>
      </w:r>
    </w:p>
    <w:p w14:paraId="4BF40A6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C3F557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EF72B" w14:textId="77777777" w:rsidR="00494A59" w:rsidRDefault="00494A59" w:rsidP="00494A59">
      <w:pPr>
        <w:rPr>
          <w:rFonts w:ascii="Arial" w:hAnsi="Arial" w:cs="Arial"/>
          <w:b/>
          <w:sz w:val="24"/>
        </w:rPr>
      </w:pPr>
      <w:r>
        <w:rPr>
          <w:rFonts w:ascii="Arial" w:hAnsi="Arial" w:cs="Arial"/>
          <w:b/>
          <w:color w:val="0000FF"/>
          <w:sz w:val="24"/>
        </w:rPr>
        <w:t>RP-242914</w:t>
      </w:r>
      <w:r>
        <w:rPr>
          <w:rFonts w:ascii="Arial" w:hAnsi="Arial" w:cs="Arial"/>
          <w:b/>
          <w:color w:val="0000FF"/>
          <w:sz w:val="24"/>
        </w:rPr>
        <w:tab/>
      </w:r>
      <w:r>
        <w:rPr>
          <w:rFonts w:ascii="Arial" w:hAnsi="Arial" w:cs="Arial"/>
          <w:b/>
          <w:sz w:val="24"/>
        </w:rPr>
        <w:t>Views on Rel-20 5G-A Multi-Carrier enhancement</w:t>
      </w:r>
    </w:p>
    <w:p w14:paraId="3D1D225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1BAFE6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F9CDA" w14:textId="77777777" w:rsidR="00494A59" w:rsidRDefault="00494A59" w:rsidP="00494A59">
      <w:pPr>
        <w:rPr>
          <w:rFonts w:ascii="Arial" w:hAnsi="Arial" w:cs="Arial"/>
          <w:b/>
          <w:sz w:val="24"/>
        </w:rPr>
      </w:pPr>
      <w:r>
        <w:rPr>
          <w:rFonts w:ascii="Arial" w:hAnsi="Arial" w:cs="Arial"/>
          <w:b/>
          <w:color w:val="0000FF"/>
          <w:sz w:val="24"/>
        </w:rPr>
        <w:t>RP-243158</w:t>
      </w:r>
      <w:r>
        <w:rPr>
          <w:rFonts w:ascii="Arial" w:hAnsi="Arial" w:cs="Arial"/>
          <w:b/>
          <w:color w:val="0000FF"/>
          <w:sz w:val="24"/>
        </w:rPr>
        <w:tab/>
      </w:r>
      <w:r>
        <w:rPr>
          <w:rFonts w:ascii="Arial" w:hAnsi="Arial" w:cs="Arial"/>
          <w:b/>
          <w:sz w:val="24"/>
        </w:rPr>
        <w:t>Views on multi-carrier enhancements for 5G-A in Rel-20</w:t>
      </w:r>
    </w:p>
    <w:p w14:paraId="5AF1175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E1904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6D171" w14:textId="77777777" w:rsidR="00494A59" w:rsidRDefault="00494A59" w:rsidP="00494A59">
      <w:pPr>
        <w:rPr>
          <w:rFonts w:ascii="Arial" w:hAnsi="Arial" w:cs="Arial"/>
          <w:b/>
          <w:sz w:val="24"/>
        </w:rPr>
      </w:pPr>
      <w:r>
        <w:rPr>
          <w:rFonts w:ascii="Arial" w:hAnsi="Arial" w:cs="Arial"/>
          <w:b/>
          <w:color w:val="0000FF"/>
          <w:sz w:val="24"/>
        </w:rPr>
        <w:t>RP-242470</w:t>
      </w:r>
      <w:r>
        <w:rPr>
          <w:rFonts w:ascii="Arial" w:hAnsi="Arial" w:cs="Arial"/>
          <w:b/>
          <w:color w:val="0000FF"/>
          <w:sz w:val="24"/>
        </w:rPr>
        <w:tab/>
      </w:r>
      <w:r>
        <w:rPr>
          <w:rFonts w:ascii="Arial" w:hAnsi="Arial" w:cs="Arial"/>
          <w:b/>
          <w:sz w:val="24"/>
        </w:rPr>
        <w:t>Views on Rel-20 Enhancements for UAM</w:t>
      </w:r>
    </w:p>
    <w:p w14:paraId="765DC36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61D263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0255C" w14:textId="77777777" w:rsidR="00494A59" w:rsidRDefault="00494A59" w:rsidP="00494A59">
      <w:pPr>
        <w:rPr>
          <w:rFonts w:ascii="Arial" w:hAnsi="Arial" w:cs="Arial"/>
          <w:b/>
          <w:sz w:val="24"/>
        </w:rPr>
      </w:pPr>
      <w:r>
        <w:rPr>
          <w:rFonts w:ascii="Arial" w:hAnsi="Arial" w:cs="Arial"/>
          <w:b/>
          <w:color w:val="0000FF"/>
          <w:sz w:val="24"/>
        </w:rPr>
        <w:t>RP-242513</w:t>
      </w:r>
      <w:r>
        <w:rPr>
          <w:rFonts w:ascii="Arial" w:hAnsi="Arial" w:cs="Arial"/>
          <w:b/>
          <w:color w:val="0000FF"/>
          <w:sz w:val="24"/>
        </w:rPr>
        <w:tab/>
      </w:r>
      <w:r>
        <w:rPr>
          <w:rFonts w:ascii="Arial" w:hAnsi="Arial" w:cs="Arial"/>
          <w:b/>
          <w:sz w:val="24"/>
        </w:rPr>
        <w:t>UAV enhancement for NR</w:t>
      </w:r>
    </w:p>
    <w:p w14:paraId="48B60D4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0B28CC0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874A6" w14:textId="77777777" w:rsidR="00494A59" w:rsidRDefault="00494A59" w:rsidP="00494A59">
      <w:pPr>
        <w:rPr>
          <w:rFonts w:ascii="Arial" w:hAnsi="Arial" w:cs="Arial"/>
          <w:b/>
          <w:sz w:val="24"/>
        </w:rPr>
      </w:pPr>
      <w:r>
        <w:rPr>
          <w:rFonts w:ascii="Arial" w:hAnsi="Arial" w:cs="Arial"/>
          <w:b/>
          <w:color w:val="0000FF"/>
          <w:sz w:val="24"/>
        </w:rPr>
        <w:t>RP-243125</w:t>
      </w:r>
      <w:r>
        <w:rPr>
          <w:rFonts w:ascii="Arial" w:hAnsi="Arial" w:cs="Arial"/>
          <w:b/>
          <w:color w:val="0000FF"/>
          <w:sz w:val="24"/>
        </w:rPr>
        <w:tab/>
      </w:r>
      <w:r>
        <w:rPr>
          <w:rFonts w:ascii="Arial" w:hAnsi="Arial" w:cs="Arial"/>
          <w:b/>
          <w:sz w:val="24"/>
        </w:rPr>
        <w:t>Consideration on UAV in 5G-A Rel-20</w:t>
      </w:r>
    </w:p>
    <w:p w14:paraId="260FD60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939115" w14:textId="77777777" w:rsidR="00494A59" w:rsidRDefault="00494A59" w:rsidP="00494A59">
      <w:pPr>
        <w:rPr>
          <w:rFonts w:ascii="Arial" w:hAnsi="Arial" w:cs="Arial"/>
          <w:b/>
        </w:rPr>
      </w:pPr>
      <w:r>
        <w:rPr>
          <w:rFonts w:ascii="Arial" w:hAnsi="Arial" w:cs="Arial"/>
          <w:b/>
        </w:rPr>
        <w:t xml:space="preserve">Abstract: </w:t>
      </w:r>
    </w:p>
    <w:p w14:paraId="60319CBB" w14:textId="77777777" w:rsidR="00494A59" w:rsidRDefault="00494A59" w:rsidP="00494A59">
      <w:r>
        <w:t>CATT's views on potential UAV WI for Rel-20 5G-A</w:t>
      </w:r>
    </w:p>
    <w:p w14:paraId="6A56A46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EB20E" w14:textId="77777777" w:rsidR="00494A59" w:rsidRDefault="00494A59" w:rsidP="00494A59">
      <w:pPr>
        <w:rPr>
          <w:rFonts w:ascii="Arial" w:hAnsi="Arial" w:cs="Arial"/>
          <w:b/>
          <w:sz w:val="24"/>
        </w:rPr>
      </w:pPr>
      <w:r>
        <w:rPr>
          <w:rFonts w:ascii="Arial" w:hAnsi="Arial" w:cs="Arial"/>
          <w:b/>
          <w:color w:val="0000FF"/>
          <w:sz w:val="24"/>
        </w:rPr>
        <w:lastRenderedPageBreak/>
        <w:t>RP-243160</w:t>
      </w:r>
      <w:r>
        <w:rPr>
          <w:rFonts w:ascii="Arial" w:hAnsi="Arial" w:cs="Arial"/>
          <w:b/>
          <w:color w:val="0000FF"/>
          <w:sz w:val="24"/>
        </w:rPr>
        <w:tab/>
      </w:r>
      <w:r>
        <w:rPr>
          <w:rFonts w:ascii="Arial" w:hAnsi="Arial" w:cs="Arial"/>
          <w:b/>
          <w:sz w:val="24"/>
        </w:rPr>
        <w:t>Views on NR-enabled UAV in 5G-A Rel-20</w:t>
      </w:r>
    </w:p>
    <w:p w14:paraId="18318F5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055B92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DDDBF" w14:textId="77777777" w:rsidR="00494A59" w:rsidRDefault="00494A59" w:rsidP="00494A59">
      <w:pPr>
        <w:rPr>
          <w:rFonts w:ascii="Arial" w:hAnsi="Arial" w:cs="Arial"/>
          <w:b/>
          <w:sz w:val="24"/>
        </w:rPr>
      </w:pPr>
      <w:r>
        <w:rPr>
          <w:rFonts w:ascii="Arial" w:hAnsi="Arial" w:cs="Arial"/>
          <w:b/>
          <w:color w:val="0000FF"/>
          <w:sz w:val="24"/>
        </w:rPr>
        <w:t>RP-242821</w:t>
      </w:r>
      <w:r>
        <w:rPr>
          <w:rFonts w:ascii="Arial" w:hAnsi="Arial" w:cs="Arial"/>
          <w:b/>
          <w:color w:val="0000FF"/>
          <w:sz w:val="24"/>
        </w:rPr>
        <w:tab/>
      </w:r>
      <w:r>
        <w:rPr>
          <w:rFonts w:ascii="Arial" w:hAnsi="Arial" w:cs="Arial"/>
          <w:b/>
          <w:sz w:val="24"/>
        </w:rPr>
        <w:t>Views on Rel-20 5G-A Positioning Enhancements</w:t>
      </w:r>
    </w:p>
    <w:p w14:paraId="3020BF8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360816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0FA59" w14:textId="77777777" w:rsidR="00494A59" w:rsidRDefault="00494A59" w:rsidP="00494A59">
      <w:pPr>
        <w:rPr>
          <w:rFonts w:ascii="Arial" w:hAnsi="Arial" w:cs="Arial"/>
          <w:b/>
          <w:sz w:val="24"/>
        </w:rPr>
      </w:pPr>
      <w:r>
        <w:rPr>
          <w:rFonts w:ascii="Arial" w:hAnsi="Arial" w:cs="Arial"/>
          <w:b/>
          <w:color w:val="0000FF"/>
          <w:sz w:val="24"/>
        </w:rPr>
        <w:t>RP-243129</w:t>
      </w:r>
      <w:r>
        <w:rPr>
          <w:rFonts w:ascii="Arial" w:hAnsi="Arial" w:cs="Arial"/>
          <w:b/>
          <w:color w:val="0000FF"/>
          <w:sz w:val="24"/>
        </w:rPr>
        <w:tab/>
      </w:r>
      <w:r>
        <w:rPr>
          <w:rFonts w:ascii="Arial" w:hAnsi="Arial" w:cs="Arial"/>
          <w:b/>
          <w:sz w:val="24"/>
        </w:rPr>
        <w:t>Consideration on Positioning in 5G-A Rel-20</w:t>
      </w:r>
    </w:p>
    <w:p w14:paraId="35A10F8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EDCCCA2" w14:textId="77777777" w:rsidR="00494A59" w:rsidRDefault="00494A59" w:rsidP="00494A59">
      <w:pPr>
        <w:rPr>
          <w:rFonts w:ascii="Arial" w:hAnsi="Arial" w:cs="Arial"/>
          <w:b/>
        </w:rPr>
      </w:pPr>
      <w:r>
        <w:rPr>
          <w:rFonts w:ascii="Arial" w:hAnsi="Arial" w:cs="Arial"/>
          <w:b/>
        </w:rPr>
        <w:t xml:space="preserve">Abstract: </w:t>
      </w:r>
    </w:p>
    <w:p w14:paraId="77A35DF5" w14:textId="77777777" w:rsidR="00494A59" w:rsidRDefault="00494A59" w:rsidP="00494A59">
      <w:r>
        <w:t>Provide our views on Posioning for 5G-A Rel-20</w:t>
      </w:r>
    </w:p>
    <w:p w14:paraId="51586AA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F683F" w14:textId="77777777" w:rsidR="00494A59" w:rsidRDefault="00494A59" w:rsidP="00494A59">
      <w:pPr>
        <w:rPr>
          <w:rFonts w:ascii="Arial" w:hAnsi="Arial" w:cs="Arial"/>
          <w:b/>
          <w:sz w:val="24"/>
        </w:rPr>
      </w:pPr>
      <w:r>
        <w:rPr>
          <w:rFonts w:ascii="Arial" w:hAnsi="Arial" w:cs="Arial"/>
          <w:b/>
          <w:color w:val="0000FF"/>
          <w:sz w:val="24"/>
        </w:rPr>
        <w:t>RP-243138</w:t>
      </w:r>
      <w:r>
        <w:rPr>
          <w:rFonts w:ascii="Arial" w:hAnsi="Arial" w:cs="Arial"/>
          <w:b/>
          <w:color w:val="0000FF"/>
          <w:sz w:val="24"/>
        </w:rPr>
        <w:tab/>
      </w:r>
      <w:r>
        <w:rPr>
          <w:rFonts w:ascii="Arial" w:hAnsi="Arial" w:cs="Arial"/>
          <w:b/>
          <w:sz w:val="24"/>
        </w:rPr>
        <w:t>Views on Scope for R19 and R20 “AI-ML for Positioning Enhancement”</w:t>
      </w:r>
    </w:p>
    <w:p w14:paraId="2C4F16D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12C54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452E6" w14:textId="77777777" w:rsidR="00494A59" w:rsidRDefault="00494A59" w:rsidP="00494A59">
      <w:pPr>
        <w:rPr>
          <w:rFonts w:ascii="Arial" w:hAnsi="Arial" w:cs="Arial"/>
          <w:b/>
          <w:sz w:val="24"/>
        </w:rPr>
      </w:pPr>
      <w:r>
        <w:rPr>
          <w:rFonts w:ascii="Arial" w:hAnsi="Arial" w:cs="Arial"/>
          <w:b/>
          <w:color w:val="0000FF"/>
          <w:sz w:val="24"/>
        </w:rPr>
        <w:t>RP-243187</w:t>
      </w:r>
      <w:r>
        <w:rPr>
          <w:rFonts w:ascii="Arial" w:hAnsi="Arial" w:cs="Arial"/>
          <w:b/>
          <w:color w:val="0000FF"/>
          <w:sz w:val="24"/>
        </w:rPr>
        <w:tab/>
      </w:r>
      <w:r>
        <w:rPr>
          <w:rFonts w:ascii="Arial" w:hAnsi="Arial" w:cs="Arial"/>
          <w:b/>
          <w:sz w:val="24"/>
        </w:rPr>
        <w:t>Support of positioning in IoT-NTN and NR-NTN in 5G-A Rel-20</w:t>
      </w:r>
    </w:p>
    <w:p w14:paraId="570D246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ESA</w:t>
      </w:r>
    </w:p>
    <w:p w14:paraId="2E39B3D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5430D" w14:textId="77777777" w:rsidR="00494A59" w:rsidRDefault="00494A59" w:rsidP="00494A59">
      <w:pPr>
        <w:rPr>
          <w:rFonts w:ascii="Arial" w:hAnsi="Arial" w:cs="Arial"/>
          <w:b/>
          <w:sz w:val="24"/>
        </w:rPr>
      </w:pPr>
      <w:r>
        <w:rPr>
          <w:rFonts w:ascii="Arial" w:hAnsi="Arial" w:cs="Arial"/>
          <w:b/>
          <w:color w:val="0000FF"/>
          <w:sz w:val="24"/>
        </w:rPr>
        <w:t>RP-242548</w:t>
      </w:r>
      <w:r>
        <w:rPr>
          <w:rFonts w:ascii="Arial" w:hAnsi="Arial" w:cs="Arial"/>
          <w:b/>
          <w:color w:val="0000FF"/>
          <w:sz w:val="24"/>
        </w:rPr>
        <w:tab/>
      </w:r>
      <w:r>
        <w:rPr>
          <w:rFonts w:ascii="Arial" w:hAnsi="Arial" w:cs="Arial"/>
          <w:b/>
          <w:sz w:val="24"/>
        </w:rPr>
        <w:t>Support of LP WUS – multiple band operation in Release 20 (if not included in Release 19)</w:t>
      </w:r>
    </w:p>
    <w:p w14:paraId="22DA44E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2A92437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1DA48" w14:textId="77777777" w:rsidR="00494A59" w:rsidRDefault="00494A59" w:rsidP="00494A59">
      <w:pPr>
        <w:rPr>
          <w:rFonts w:ascii="Arial" w:hAnsi="Arial" w:cs="Arial"/>
          <w:b/>
          <w:sz w:val="24"/>
        </w:rPr>
      </w:pPr>
      <w:r>
        <w:rPr>
          <w:rFonts w:ascii="Arial" w:hAnsi="Arial" w:cs="Arial"/>
          <w:b/>
          <w:color w:val="0000FF"/>
          <w:sz w:val="24"/>
        </w:rPr>
        <w:t>RP-242576</w:t>
      </w:r>
      <w:r>
        <w:rPr>
          <w:rFonts w:ascii="Arial" w:hAnsi="Arial" w:cs="Arial"/>
          <w:b/>
          <w:color w:val="0000FF"/>
          <w:sz w:val="24"/>
        </w:rPr>
        <w:tab/>
      </w:r>
      <w:r>
        <w:rPr>
          <w:rFonts w:ascii="Arial" w:hAnsi="Arial" w:cs="Arial"/>
          <w:b/>
          <w:sz w:val="24"/>
        </w:rPr>
        <w:t>Views on LP-WUS phase 2 WI for Rel-20</w:t>
      </w:r>
    </w:p>
    <w:p w14:paraId="3B8FD7A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850A67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EEEAE" w14:textId="77777777" w:rsidR="00494A59" w:rsidRDefault="00494A59" w:rsidP="00494A59">
      <w:pPr>
        <w:rPr>
          <w:rFonts w:ascii="Arial" w:hAnsi="Arial" w:cs="Arial"/>
          <w:b/>
          <w:sz w:val="24"/>
        </w:rPr>
      </w:pPr>
      <w:r>
        <w:rPr>
          <w:rFonts w:ascii="Arial" w:hAnsi="Arial" w:cs="Arial"/>
          <w:b/>
          <w:color w:val="0000FF"/>
          <w:sz w:val="24"/>
        </w:rPr>
        <w:t>RP-242637</w:t>
      </w:r>
      <w:r>
        <w:rPr>
          <w:rFonts w:ascii="Arial" w:hAnsi="Arial" w:cs="Arial"/>
          <w:b/>
          <w:color w:val="0000FF"/>
          <w:sz w:val="24"/>
        </w:rPr>
        <w:tab/>
      </w:r>
      <w:r>
        <w:rPr>
          <w:rFonts w:ascii="Arial" w:hAnsi="Arial" w:cs="Arial"/>
          <w:b/>
          <w:sz w:val="24"/>
        </w:rPr>
        <w:t>Support of on demand SIB 1- Case 1: UL-WUS configuration from SIB1 Less cell</w:t>
      </w:r>
    </w:p>
    <w:p w14:paraId="7CE7860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590E1F0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81619" w14:textId="77777777" w:rsidR="00494A59" w:rsidRDefault="00494A59" w:rsidP="00494A59">
      <w:pPr>
        <w:rPr>
          <w:rFonts w:ascii="Arial" w:hAnsi="Arial" w:cs="Arial"/>
          <w:b/>
          <w:sz w:val="24"/>
        </w:rPr>
      </w:pPr>
      <w:r>
        <w:rPr>
          <w:rFonts w:ascii="Arial" w:hAnsi="Arial" w:cs="Arial"/>
          <w:b/>
          <w:color w:val="0000FF"/>
          <w:sz w:val="24"/>
        </w:rPr>
        <w:t>RP-242786</w:t>
      </w:r>
      <w:r>
        <w:rPr>
          <w:rFonts w:ascii="Arial" w:hAnsi="Arial" w:cs="Arial"/>
          <w:b/>
          <w:color w:val="0000FF"/>
          <w:sz w:val="24"/>
        </w:rPr>
        <w:tab/>
      </w:r>
      <w:r>
        <w:rPr>
          <w:rFonts w:ascii="Arial" w:hAnsi="Arial" w:cs="Arial"/>
          <w:b/>
          <w:sz w:val="24"/>
        </w:rPr>
        <w:t>UE aggregation for backup application in Rel-20</w:t>
      </w:r>
    </w:p>
    <w:p w14:paraId="5004816A"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CEPRI, SGITG, China Southern Power Grid, CAICT, China Unicom, UNISOC</w:t>
      </w:r>
    </w:p>
    <w:p w14:paraId="57E5B2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918D" w14:textId="77777777" w:rsidR="00494A59" w:rsidRDefault="00494A59" w:rsidP="00494A59">
      <w:pPr>
        <w:rPr>
          <w:rFonts w:ascii="Arial" w:hAnsi="Arial" w:cs="Arial"/>
          <w:b/>
          <w:sz w:val="24"/>
        </w:rPr>
      </w:pPr>
      <w:r>
        <w:rPr>
          <w:rFonts w:ascii="Arial" w:hAnsi="Arial" w:cs="Arial"/>
          <w:b/>
          <w:color w:val="0000FF"/>
          <w:sz w:val="24"/>
        </w:rPr>
        <w:t>RP-242973</w:t>
      </w:r>
      <w:r>
        <w:rPr>
          <w:rFonts w:ascii="Arial" w:hAnsi="Arial" w:cs="Arial"/>
          <w:b/>
          <w:color w:val="0000FF"/>
          <w:sz w:val="24"/>
        </w:rPr>
        <w:tab/>
      </w:r>
      <w:r>
        <w:rPr>
          <w:rFonts w:ascii="Arial" w:hAnsi="Arial" w:cs="Arial"/>
          <w:b/>
          <w:sz w:val="24"/>
        </w:rPr>
        <w:t>Views on UE aggregation for Rel-20</w:t>
      </w:r>
    </w:p>
    <w:p w14:paraId="3E22A40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FB0678" w14:textId="77777777" w:rsidR="00494A59" w:rsidRDefault="00494A59" w:rsidP="00494A59">
      <w:pPr>
        <w:rPr>
          <w:rFonts w:ascii="Arial" w:hAnsi="Arial" w:cs="Arial"/>
          <w:b/>
        </w:rPr>
      </w:pPr>
      <w:r>
        <w:rPr>
          <w:rFonts w:ascii="Arial" w:hAnsi="Arial" w:cs="Arial"/>
          <w:b/>
        </w:rPr>
        <w:t xml:space="preserve">Discussion: </w:t>
      </w:r>
    </w:p>
    <w:p w14:paraId="2633FB58" w14:textId="77777777" w:rsidR="00494A59" w:rsidRDefault="00494A59" w:rsidP="00494A59">
      <w:r>
        <w:t>wrong Tdoc type corrected from other to discussion</w:t>
      </w:r>
    </w:p>
    <w:p w14:paraId="333E18F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085D5" w14:textId="77777777" w:rsidR="00494A59" w:rsidRDefault="00494A59" w:rsidP="00494A59">
      <w:pPr>
        <w:rPr>
          <w:rFonts w:ascii="Arial" w:hAnsi="Arial" w:cs="Arial"/>
          <w:b/>
          <w:sz w:val="24"/>
        </w:rPr>
      </w:pPr>
      <w:r>
        <w:rPr>
          <w:rFonts w:ascii="Arial" w:hAnsi="Arial" w:cs="Arial"/>
          <w:b/>
          <w:color w:val="0000FF"/>
          <w:sz w:val="24"/>
        </w:rPr>
        <w:t>RP-243153</w:t>
      </w:r>
      <w:r>
        <w:rPr>
          <w:rFonts w:ascii="Arial" w:hAnsi="Arial" w:cs="Arial"/>
          <w:b/>
          <w:color w:val="0000FF"/>
          <w:sz w:val="24"/>
        </w:rPr>
        <w:tab/>
      </w:r>
      <w:r>
        <w:rPr>
          <w:rFonts w:ascii="Arial" w:hAnsi="Arial" w:cs="Arial"/>
          <w:b/>
          <w:sz w:val="24"/>
        </w:rPr>
        <w:t>Views on UE aggregation for 5G-A in Rel-20</w:t>
      </w:r>
    </w:p>
    <w:p w14:paraId="5C2B2ED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FB1E97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66CDE" w14:textId="77777777" w:rsidR="00494A59" w:rsidRDefault="00494A59" w:rsidP="00494A59">
      <w:pPr>
        <w:rPr>
          <w:rFonts w:ascii="Arial" w:hAnsi="Arial" w:cs="Arial"/>
          <w:b/>
          <w:sz w:val="24"/>
        </w:rPr>
      </w:pPr>
      <w:r>
        <w:rPr>
          <w:rFonts w:ascii="Arial" w:hAnsi="Arial" w:cs="Arial"/>
          <w:b/>
          <w:color w:val="0000FF"/>
          <w:sz w:val="24"/>
        </w:rPr>
        <w:t>RP-242456</w:t>
      </w:r>
      <w:r>
        <w:rPr>
          <w:rFonts w:ascii="Arial" w:hAnsi="Arial" w:cs="Arial"/>
          <w:b/>
          <w:color w:val="0000FF"/>
          <w:sz w:val="24"/>
        </w:rPr>
        <w:tab/>
      </w:r>
      <w:r>
        <w:rPr>
          <w:rFonts w:ascii="Arial" w:hAnsi="Arial" w:cs="Arial"/>
          <w:b/>
          <w:sz w:val="24"/>
        </w:rPr>
        <w:t>Consideration on specific topic in Rel-20 5G-A</w:t>
      </w:r>
    </w:p>
    <w:p w14:paraId="799B7D8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5D2C82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97700" w14:textId="77777777" w:rsidR="00494A59" w:rsidRDefault="00494A59" w:rsidP="00494A59">
      <w:pPr>
        <w:rPr>
          <w:rFonts w:ascii="Arial" w:hAnsi="Arial" w:cs="Arial"/>
          <w:b/>
          <w:sz w:val="24"/>
        </w:rPr>
      </w:pPr>
      <w:r>
        <w:rPr>
          <w:rFonts w:ascii="Arial" w:hAnsi="Arial" w:cs="Arial"/>
          <w:b/>
          <w:color w:val="0000FF"/>
          <w:sz w:val="24"/>
        </w:rPr>
        <w:t>RP-242543</w:t>
      </w:r>
      <w:r>
        <w:rPr>
          <w:rFonts w:ascii="Arial" w:hAnsi="Arial" w:cs="Arial"/>
          <w:b/>
          <w:color w:val="0000FF"/>
          <w:sz w:val="24"/>
        </w:rPr>
        <w:tab/>
      </w:r>
      <w:r>
        <w:rPr>
          <w:rFonts w:ascii="Arial" w:hAnsi="Arial" w:cs="Arial"/>
          <w:b/>
          <w:sz w:val="24"/>
        </w:rPr>
        <w:t>Rel-20 enhancements for future deployments</w:t>
      </w:r>
    </w:p>
    <w:p w14:paraId="0D7706A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2A48063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37759" w14:textId="77777777" w:rsidR="00494A59" w:rsidRDefault="00494A59" w:rsidP="00494A59">
      <w:pPr>
        <w:rPr>
          <w:rFonts w:ascii="Arial" w:hAnsi="Arial" w:cs="Arial"/>
          <w:b/>
          <w:sz w:val="24"/>
        </w:rPr>
      </w:pPr>
      <w:r>
        <w:rPr>
          <w:rFonts w:ascii="Arial" w:hAnsi="Arial" w:cs="Arial"/>
          <w:b/>
          <w:color w:val="0000FF"/>
          <w:sz w:val="24"/>
        </w:rPr>
        <w:t>RP-242562</w:t>
      </w:r>
      <w:r>
        <w:rPr>
          <w:rFonts w:ascii="Arial" w:hAnsi="Arial" w:cs="Arial"/>
          <w:b/>
          <w:color w:val="0000FF"/>
          <w:sz w:val="24"/>
        </w:rPr>
        <w:tab/>
      </w:r>
      <w:r>
        <w:rPr>
          <w:rFonts w:ascii="Arial" w:hAnsi="Arial" w:cs="Arial"/>
          <w:b/>
          <w:sz w:val="24"/>
        </w:rPr>
        <w:t>Proposal for Release 20 5G-Advanced Reconfigurable Intelligent Surface</w:t>
      </w:r>
    </w:p>
    <w:p w14:paraId="73A6657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18FD2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ABEE2" w14:textId="77777777" w:rsidR="00494A59" w:rsidRDefault="00494A59" w:rsidP="00494A59">
      <w:pPr>
        <w:rPr>
          <w:rFonts w:ascii="Arial" w:hAnsi="Arial" w:cs="Arial"/>
          <w:b/>
          <w:sz w:val="24"/>
        </w:rPr>
      </w:pPr>
      <w:r>
        <w:rPr>
          <w:rFonts w:ascii="Arial" w:hAnsi="Arial" w:cs="Arial"/>
          <w:b/>
          <w:color w:val="0000FF"/>
          <w:sz w:val="24"/>
        </w:rPr>
        <w:t>RP-243159</w:t>
      </w:r>
      <w:r>
        <w:rPr>
          <w:rFonts w:ascii="Arial" w:hAnsi="Arial" w:cs="Arial"/>
          <w:b/>
          <w:color w:val="0000FF"/>
          <w:sz w:val="24"/>
        </w:rPr>
        <w:tab/>
      </w:r>
      <w:r>
        <w:rPr>
          <w:rFonts w:ascii="Arial" w:hAnsi="Arial" w:cs="Arial"/>
          <w:b/>
          <w:sz w:val="24"/>
        </w:rPr>
        <w:t>Views on enhanced NCR and RIS in 5G-A Rel-20</w:t>
      </w:r>
    </w:p>
    <w:p w14:paraId="06C9A3C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09D655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64042" w14:textId="77777777" w:rsidR="00494A59" w:rsidRDefault="00494A59" w:rsidP="00494A59">
      <w:pPr>
        <w:rPr>
          <w:rFonts w:ascii="Arial" w:hAnsi="Arial" w:cs="Arial"/>
          <w:b/>
          <w:sz w:val="24"/>
        </w:rPr>
      </w:pPr>
      <w:r>
        <w:rPr>
          <w:rFonts w:ascii="Arial" w:hAnsi="Arial" w:cs="Arial"/>
          <w:b/>
          <w:color w:val="0000FF"/>
          <w:sz w:val="24"/>
        </w:rPr>
        <w:t>RP-242886</w:t>
      </w:r>
      <w:r>
        <w:rPr>
          <w:rFonts w:ascii="Arial" w:hAnsi="Arial" w:cs="Arial"/>
          <w:b/>
          <w:color w:val="0000FF"/>
          <w:sz w:val="24"/>
        </w:rPr>
        <w:tab/>
      </w:r>
      <w:r>
        <w:rPr>
          <w:rFonts w:ascii="Arial" w:hAnsi="Arial" w:cs="Arial"/>
          <w:b/>
          <w:sz w:val="24"/>
        </w:rPr>
        <w:t>Rel-20 flexible SBFD</w:t>
      </w:r>
    </w:p>
    <w:p w14:paraId="6F1BE28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BCEC72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BCEF4" w14:textId="77777777" w:rsidR="00494A59" w:rsidRDefault="00494A59" w:rsidP="00494A59">
      <w:pPr>
        <w:rPr>
          <w:rFonts w:ascii="Arial" w:hAnsi="Arial" w:cs="Arial"/>
          <w:b/>
          <w:sz w:val="24"/>
        </w:rPr>
      </w:pPr>
      <w:r>
        <w:rPr>
          <w:rFonts w:ascii="Arial" w:hAnsi="Arial" w:cs="Arial"/>
          <w:b/>
          <w:color w:val="0000FF"/>
          <w:sz w:val="24"/>
        </w:rPr>
        <w:t>RP-243157</w:t>
      </w:r>
      <w:r>
        <w:rPr>
          <w:rFonts w:ascii="Arial" w:hAnsi="Arial" w:cs="Arial"/>
          <w:b/>
          <w:color w:val="0000FF"/>
          <w:sz w:val="24"/>
        </w:rPr>
        <w:tab/>
      </w:r>
      <w:r>
        <w:rPr>
          <w:rFonts w:ascii="Arial" w:hAnsi="Arial" w:cs="Arial"/>
          <w:b/>
          <w:sz w:val="24"/>
        </w:rPr>
        <w:t>Views on SBFD enhancements for 5G-A in Rel-20</w:t>
      </w:r>
    </w:p>
    <w:p w14:paraId="4DFF5D0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8A0AF1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994CB" w14:textId="77777777" w:rsidR="00494A59" w:rsidRDefault="00494A59" w:rsidP="00494A59">
      <w:pPr>
        <w:rPr>
          <w:rFonts w:ascii="Arial" w:hAnsi="Arial" w:cs="Arial"/>
          <w:b/>
          <w:sz w:val="24"/>
        </w:rPr>
      </w:pPr>
      <w:r>
        <w:rPr>
          <w:rFonts w:ascii="Arial" w:hAnsi="Arial" w:cs="Arial"/>
          <w:b/>
          <w:color w:val="0000FF"/>
          <w:sz w:val="24"/>
        </w:rPr>
        <w:lastRenderedPageBreak/>
        <w:t>RP-242874</w:t>
      </w:r>
      <w:r>
        <w:rPr>
          <w:rFonts w:ascii="Arial" w:hAnsi="Arial" w:cs="Arial"/>
          <w:b/>
          <w:color w:val="0000FF"/>
          <w:sz w:val="24"/>
        </w:rPr>
        <w:tab/>
      </w:r>
      <w:r>
        <w:rPr>
          <w:rFonts w:ascii="Arial" w:hAnsi="Arial" w:cs="Arial"/>
          <w:b/>
          <w:sz w:val="24"/>
        </w:rPr>
        <w:t>Views on Rel-20 XR</w:t>
      </w:r>
    </w:p>
    <w:p w14:paraId="187DF34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32E9F7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08E3B" w14:textId="77777777" w:rsidR="00494A59" w:rsidRDefault="00494A59" w:rsidP="00494A59">
      <w:pPr>
        <w:rPr>
          <w:rFonts w:ascii="Arial" w:hAnsi="Arial" w:cs="Arial"/>
          <w:b/>
          <w:sz w:val="24"/>
        </w:rPr>
      </w:pPr>
      <w:r>
        <w:rPr>
          <w:rFonts w:ascii="Arial" w:hAnsi="Arial" w:cs="Arial"/>
          <w:b/>
          <w:color w:val="0000FF"/>
          <w:sz w:val="24"/>
        </w:rPr>
        <w:t>RP-243210</w:t>
      </w:r>
      <w:r>
        <w:rPr>
          <w:rFonts w:ascii="Arial" w:hAnsi="Arial" w:cs="Arial"/>
          <w:b/>
          <w:color w:val="0000FF"/>
          <w:sz w:val="24"/>
        </w:rPr>
        <w:tab/>
      </w:r>
      <w:r>
        <w:rPr>
          <w:rFonts w:ascii="Arial" w:hAnsi="Arial" w:cs="Arial"/>
          <w:b/>
          <w:sz w:val="24"/>
        </w:rPr>
        <w:t>Views on Rel-20 XR</w:t>
      </w:r>
    </w:p>
    <w:p w14:paraId="5FED3F1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B9AC833" w14:textId="77777777" w:rsidR="00494A59" w:rsidRDefault="00494A59" w:rsidP="00494A59">
      <w:pPr>
        <w:rPr>
          <w:rFonts w:ascii="Arial" w:hAnsi="Arial" w:cs="Arial"/>
          <w:b/>
        </w:rPr>
      </w:pPr>
      <w:r>
        <w:rPr>
          <w:rFonts w:ascii="Arial" w:hAnsi="Arial" w:cs="Arial"/>
          <w:b/>
        </w:rPr>
        <w:t xml:space="preserve">Discussion: </w:t>
      </w:r>
    </w:p>
    <w:p w14:paraId="6BFF1AC0" w14:textId="77777777" w:rsidR="00494A59" w:rsidRDefault="00494A59" w:rsidP="00494A59">
      <w:r>
        <w:t>ZTE: SA involvement is needed, higher or lower layer UE aggregation is the question</w:t>
      </w:r>
    </w:p>
    <w:p w14:paraId="34B229DE" w14:textId="77777777" w:rsidR="00494A59" w:rsidRDefault="00494A59" w:rsidP="00494A59">
      <w:r>
        <w:t>Ericsson: we have aggregation already so wondering what is needed there</w:t>
      </w:r>
    </w:p>
    <w:p w14:paraId="31FCF5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ABBE1" w14:textId="77777777" w:rsidR="00494A59" w:rsidRDefault="00494A59" w:rsidP="00494A59">
      <w:pPr>
        <w:rPr>
          <w:rFonts w:ascii="Arial" w:hAnsi="Arial" w:cs="Arial"/>
          <w:b/>
          <w:sz w:val="24"/>
        </w:rPr>
      </w:pPr>
      <w:r>
        <w:rPr>
          <w:rFonts w:ascii="Arial" w:hAnsi="Arial" w:cs="Arial"/>
          <w:b/>
          <w:color w:val="0000FF"/>
          <w:sz w:val="24"/>
        </w:rPr>
        <w:t>RP-242540</w:t>
      </w:r>
      <w:r>
        <w:rPr>
          <w:rFonts w:ascii="Arial" w:hAnsi="Arial" w:cs="Arial"/>
          <w:b/>
          <w:color w:val="0000FF"/>
          <w:sz w:val="24"/>
        </w:rPr>
        <w:tab/>
      </w:r>
      <w:r>
        <w:rPr>
          <w:rFonts w:ascii="Arial" w:hAnsi="Arial" w:cs="Arial"/>
          <w:b/>
          <w:sz w:val="24"/>
        </w:rPr>
        <w:t>Support of LTM enhancements</w:t>
      </w:r>
    </w:p>
    <w:p w14:paraId="29B677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58054FB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A6DA" w14:textId="77777777" w:rsidR="00494A59" w:rsidRDefault="00494A59" w:rsidP="00494A59">
      <w:pPr>
        <w:rPr>
          <w:rFonts w:ascii="Arial" w:hAnsi="Arial" w:cs="Arial"/>
          <w:b/>
          <w:sz w:val="24"/>
        </w:rPr>
      </w:pPr>
      <w:r>
        <w:rPr>
          <w:rFonts w:ascii="Arial" w:hAnsi="Arial" w:cs="Arial"/>
          <w:b/>
          <w:color w:val="0000FF"/>
          <w:sz w:val="24"/>
        </w:rPr>
        <w:t>RP-242544</w:t>
      </w:r>
      <w:r>
        <w:rPr>
          <w:rFonts w:ascii="Arial" w:hAnsi="Arial" w:cs="Arial"/>
          <w:b/>
          <w:color w:val="0000FF"/>
          <w:sz w:val="24"/>
        </w:rPr>
        <w:tab/>
      </w:r>
      <w:r>
        <w:rPr>
          <w:rFonts w:ascii="Arial" w:hAnsi="Arial" w:cs="Arial"/>
          <w:b/>
          <w:sz w:val="24"/>
        </w:rPr>
        <w:t>Support of Xn failure handling by using NG procedures to recover</w:t>
      </w:r>
    </w:p>
    <w:p w14:paraId="059DE4F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1564D30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0BFCF" w14:textId="77777777" w:rsidR="00494A59" w:rsidRDefault="00494A59" w:rsidP="00494A59">
      <w:pPr>
        <w:rPr>
          <w:rFonts w:ascii="Arial" w:hAnsi="Arial" w:cs="Arial"/>
          <w:b/>
          <w:sz w:val="24"/>
        </w:rPr>
      </w:pPr>
      <w:r>
        <w:rPr>
          <w:rFonts w:ascii="Arial" w:hAnsi="Arial" w:cs="Arial"/>
          <w:b/>
          <w:color w:val="0000FF"/>
          <w:sz w:val="24"/>
        </w:rPr>
        <w:t>RP-242545</w:t>
      </w:r>
      <w:r>
        <w:rPr>
          <w:rFonts w:ascii="Arial" w:hAnsi="Arial" w:cs="Arial"/>
          <w:b/>
          <w:color w:val="0000FF"/>
          <w:sz w:val="24"/>
        </w:rPr>
        <w:tab/>
      </w:r>
      <w:r>
        <w:rPr>
          <w:rFonts w:ascii="Arial" w:hAnsi="Arial" w:cs="Arial"/>
          <w:b/>
          <w:sz w:val="24"/>
        </w:rPr>
        <w:t>Support of Per-UE resource block counting</w:t>
      </w:r>
    </w:p>
    <w:p w14:paraId="2FCB433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23DF493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966FA" w14:textId="77777777" w:rsidR="00494A59" w:rsidRDefault="00494A59" w:rsidP="00494A59">
      <w:pPr>
        <w:rPr>
          <w:rFonts w:ascii="Arial" w:hAnsi="Arial" w:cs="Arial"/>
          <w:b/>
          <w:sz w:val="24"/>
        </w:rPr>
      </w:pPr>
      <w:r>
        <w:rPr>
          <w:rFonts w:ascii="Arial" w:hAnsi="Arial" w:cs="Arial"/>
          <w:b/>
          <w:color w:val="0000FF"/>
          <w:sz w:val="24"/>
        </w:rPr>
        <w:t>RP-242589</w:t>
      </w:r>
      <w:r>
        <w:rPr>
          <w:rFonts w:ascii="Arial" w:hAnsi="Arial" w:cs="Arial"/>
          <w:b/>
          <w:color w:val="0000FF"/>
          <w:sz w:val="24"/>
        </w:rPr>
        <w:tab/>
      </w:r>
      <w:r>
        <w:rPr>
          <w:rFonts w:ascii="Arial" w:hAnsi="Arial" w:cs="Arial"/>
          <w:b/>
          <w:sz w:val="24"/>
        </w:rPr>
        <w:t>Packet priority-based access control for Rel-20 5G-Advanced</w:t>
      </w:r>
    </w:p>
    <w:p w14:paraId="2BC0590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0D24B4C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79EC4" w14:textId="77777777" w:rsidR="00494A59" w:rsidRDefault="00494A59" w:rsidP="00494A59">
      <w:pPr>
        <w:rPr>
          <w:rFonts w:ascii="Arial" w:hAnsi="Arial" w:cs="Arial"/>
          <w:b/>
          <w:sz w:val="24"/>
        </w:rPr>
      </w:pPr>
      <w:r>
        <w:rPr>
          <w:rFonts w:ascii="Arial" w:hAnsi="Arial" w:cs="Arial"/>
          <w:b/>
          <w:color w:val="0000FF"/>
          <w:sz w:val="24"/>
        </w:rPr>
        <w:t>RP-242632</w:t>
      </w:r>
      <w:r>
        <w:rPr>
          <w:rFonts w:ascii="Arial" w:hAnsi="Arial" w:cs="Arial"/>
          <w:b/>
          <w:color w:val="0000FF"/>
          <w:sz w:val="24"/>
        </w:rPr>
        <w:tab/>
      </w:r>
      <w:r>
        <w:rPr>
          <w:rFonts w:ascii="Arial" w:hAnsi="Arial" w:cs="Arial"/>
          <w:b/>
          <w:sz w:val="24"/>
        </w:rPr>
        <w:t>Enhancements for uplink PA non-linearity issue in 5G-A Rel-20</w:t>
      </w:r>
    </w:p>
    <w:p w14:paraId="74D29DB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EF87CF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0197B" w14:textId="77777777" w:rsidR="00494A59" w:rsidRDefault="00494A59" w:rsidP="00494A59">
      <w:pPr>
        <w:rPr>
          <w:rFonts w:ascii="Arial" w:hAnsi="Arial" w:cs="Arial"/>
          <w:b/>
          <w:sz w:val="24"/>
        </w:rPr>
      </w:pPr>
      <w:r>
        <w:rPr>
          <w:rFonts w:ascii="Arial" w:hAnsi="Arial" w:cs="Arial"/>
          <w:b/>
          <w:color w:val="0000FF"/>
          <w:sz w:val="24"/>
        </w:rPr>
        <w:t>RP-242633</w:t>
      </w:r>
      <w:r>
        <w:rPr>
          <w:rFonts w:ascii="Arial" w:hAnsi="Arial" w:cs="Arial"/>
          <w:b/>
          <w:color w:val="0000FF"/>
          <w:sz w:val="24"/>
        </w:rPr>
        <w:tab/>
      </w:r>
      <w:r>
        <w:rPr>
          <w:rFonts w:ascii="Arial" w:hAnsi="Arial" w:cs="Arial"/>
          <w:b/>
          <w:sz w:val="24"/>
        </w:rPr>
        <w:t>Enhancements for uplink scheduling in 5G-A Rel-20</w:t>
      </w:r>
    </w:p>
    <w:p w14:paraId="093E4B2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5D66F0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91DE" w14:textId="77777777" w:rsidR="00494A59" w:rsidRDefault="00494A59" w:rsidP="00494A59">
      <w:pPr>
        <w:rPr>
          <w:rFonts w:ascii="Arial" w:hAnsi="Arial" w:cs="Arial"/>
          <w:b/>
          <w:sz w:val="24"/>
        </w:rPr>
      </w:pPr>
      <w:r>
        <w:rPr>
          <w:rFonts w:ascii="Arial" w:hAnsi="Arial" w:cs="Arial"/>
          <w:b/>
          <w:color w:val="0000FF"/>
          <w:sz w:val="24"/>
        </w:rPr>
        <w:t>RP-242757</w:t>
      </w:r>
      <w:r>
        <w:rPr>
          <w:rFonts w:ascii="Arial" w:hAnsi="Arial" w:cs="Arial"/>
          <w:b/>
          <w:color w:val="0000FF"/>
          <w:sz w:val="24"/>
        </w:rPr>
        <w:tab/>
      </w:r>
      <w:r>
        <w:rPr>
          <w:rFonts w:ascii="Arial" w:hAnsi="Arial" w:cs="Arial"/>
          <w:b/>
          <w:sz w:val="24"/>
        </w:rPr>
        <w:t>Digital twin RAN in Rel-20 5G-Advanced</w:t>
      </w:r>
    </w:p>
    <w:p w14:paraId="72DEFD8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6FB175C4"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FC9EE" w14:textId="77777777" w:rsidR="00494A59" w:rsidRDefault="00494A59" w:rsidP="00494A59">
      <w:pPr>
        <w:rPr>
          <w:rFonts w:ascii="Arial" w:hAnsi="Arial" w:cs="Arial"/>
          <w:b/>
          <w:sz w:val="24"/>
        </w:rPr>
      </w:pPr>
      <w:r>
        <w:rPr>
          <w:rFonts w:ascii="Arial" w:hAnsi="Arial" w:cs="Arial"/>
          <w:b/>
          <w:color w:val="0000FF"/>
          <w:sz w:val="24"/>
        </w:rPr>
        <w:t>RP-242883</w:t>
      </w:r>
      <w:r>
        <w:rPr>
          <w:rFonts w:ascii="Arial" w:hAnsi="Arial" w:cs="Arial"/>
          <w:b/>
          <w:color w:val="0000FF"/>
          <w:sz w:val="24"/>
        </w:rPr>
        <w:tab/>
      </w:r>
      <w:r>
        <w:rPr>
          <w:rFonts w:ascii="Arial" w:hAnsi="Arial" w:cs="Arial"/>
          <w:b/>
          <w:sz w:val="24"/>
        </w:rPr>
        <w:t>Rel-20 immersive use cases and scope</w:t>
      </w:r>
    </w:p>
    <w:p w14:paraId="40F26E5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F7F4F3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E4AB1" w14:textId="77777777" w:rsidR="00494A59" w:rsidRDefault="00494A59" w:rsidP="00494A59">
      <w:pPr>
        <w:rPr>
          <w:rFonts w:ascii="Arial" w:hAnsi="Arial" w:cs="Arial"/>
          <w:b/>
          <w:sz w:val="24"/>
        </w:rPr>
      </w:pPr>
      <w:r>
        <w:rPr>
          <w:rFonts w:ascii="Arial" w:hAnsi="Arial" w:cs="Arial"/>
          <w:b/>
          <w:color w:val="0000FF"/>
          <w:sz w:val="24"/>
        </w:rPr>
        <w:t>RP-242887</w:t>
      </w:r>
      <w:r>
        <w:rPr>
          <w:rFonts w:ascii="Arial" w:hAnsi="Arial" w:cs="Arial"/>
          <w:b/>
          <w:color w:val="0000FF"/>
          <w:sz w:val="24"/>
        </w:rPr>
        <w:tab/>
      </w:r>
      <w:r>
        <w:rPr>
          <w:rFonts w:ascii="Arial" w:hAnsi="Arial" w:cs="Arial"/>
          <w:b/>
          <w:sz w:val="24"/>
        </w:rPr>
        <w:t>Rel-20 Efficient Utilization of operating band larger than 100MHz</w:t>
      </w:r>
    </w:p>
    <w:p w14:paraId="3954491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18584B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86F9" w14:textId="77777777" w:rsidR="00494A59" w:rsidRDefault="00494A59" w:rsidP="00494A59">
      <w:pPr>
        <w:rPr>
          <w:rFonts w:ascii="Arial" w:hAnsi="Arial" w:cs="Arial"/>
          <w:b/>
          <w:sz w:val="24"/>
        </w:rPr>
      </w:pPr>
      <w:r>
        <w:rPr>
          <w:rFonts w:ascii="Arial" w:hAnsi="Arial" w:cs="Arial"/>
          <w:b/>
          <w:color w:val="0000FF"/>
          <w:sz w:val="24"/>
        </w:rPr>
        <w:t>RP-242912</w:t>
      </w:r>
      <w:r>
        <w:rPr>
          <w:rFonts w:ascii="Arial" w:hAnsi="Arial" w:cs="Arial"/>
          <w:b/>
          <w:color w:val="0000FF"/>
          <w:sz w:val="24"/>
        </w:rPr>
        <w:tab/>
      </w:r>
      <w:r>
        <w:rPr>
          <w:rFonts w:ascii="Arial" w:hAnsi="Arial" w:cs="Arial"/>
          <w:b/>
          <w:sz w:val="24"/>
        </w:rPr>
        <w:t>Views on Rel-20 5G-A QoE enhancement</w:t>
      </w:r>
    </w:p>
    <w:p w14:paraId="2EE3C95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3AEC72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AC26B" w14:textId="77777777" w:rsidR="00494A59" w:rsidRDefault="00494A59" w:rsidP="00494A59">
      <w:pPr>
        <w:rPr>
          <w:rFonts w:ascii="Arial" w:hAnsi="Arial" w:cs="Arial"/>
          <w:b/>
          <w:sz w:val="24"/>
        </w:rPr>
      </w:pPr>
      <w:r>
        <w:rPr>
          <w:rFonts w:ascii="Arial" w:hAnsi="Arial" w:cs="Arial"/>
          <w:b/>
          <w:color w:val="0000FF"/>
          <w:sz w:val="24"/>
        </w:rPr>
        <w:t>RP-242915</w:t>
      </w:r>
      <w:r>
        <w:rPr>
          <w:rFonts w:ascii="Arial" w:hAnsi="Arial" w:cs="Arial"/>
          <w:b/>
          <w:color w:val="0000FF"/>
          <w:sz w:val="24"/>
        </w:rPr>
        <w:tab/>
      </w:r>
      <w:r>
        <w:rPr>
          <w:rFonts w:ascii="Arial" w:hAnsi="Arial" w:cs="Arial"/>
          <w:b/>
          <w:sz w:val="24"/>
        </w:rPr>
        <w:t>Views on Rel-20 5G-A mmWave enhancement</w:t>
      </w:r>
    </w:p>
    <w:p w14:paraId="04A12C9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63916D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D27F7" w14:textId="77777777" w:rsidR="00494A59" w:rsidRDefault="00494A59" w:rsidP="00494A59">
      <w:pPr>
        <w:rPr>
          <w:rFonts w:ascii="Arial" w:hAnsi="Arial" w:cs="Arial"/>
          <w:b/>
          <w:sz w:val="24"/>
        </w:rPr>
      </w:pPr>
      <w:r>
        <w:rPr>
          <w:rFonts w:ascii="Arial" w:hAnsi="Arial" w:cs="Arial"/>
          <w:b/>
          <w:color w:val="0000FF"/>
          <w:sz w:val="24"/>
        </w:rPr>
        <w:t>RP-243134</w:t>
      </w:r>
      <w:r>
        <w:rPr>
          <w:rFonts w:ascii="Arial" w:hAnsi="Arial" w:cs="Arial"/>
          <w:b/>
          <w:color w:val="0000FF"/>
          <w:sz w:val="24"/>
        </w:rPr>
        <w:tab/>
      </w:r>
      <w:r>
        <w:rPr>
          <w:rFonts w:ascii="Arial" w:hAnsi="Arial" w:cs="Arial"/>
          <w:b/>
          <w:sz w:val="24"/>
        </w:rPr>
        <w:t>Views on Rel-20 NR-V2X Sidelink</w:t>
      </w:r>
    </w:p>
    <w:p w14:paraId="2A6318F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Volkswagen AG, BMW AG</w:t>
      </w:r>
    </w:p>
    <w:p w14:paraId="36C21E6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A790" w14:textId="77777777" w:rsidR="00494A59" w:rsidRDefault="00494A59" w:rsidP="00494A59">
      <w:pPr>
        <w:rPr>
          <w:rFonts w:ascii="Arial" w:hAnsi="Arial" w:cs="Arial"/>
          <w:b/>
          <w:sz w:val="24"/>
        </w:rPr>
      </w:pPr>
      <w:r>
        <w:rPr>
          <w:rFonts w:ascii="Arial" w:hAnsi="Arial" w:cs="Arial"/>
          <w:b/>
          <w:color w:val="0000FF"/>
          <w:sz w:val="24"/>
        </w:rPr>
        <w:t>RP-243135</w:t>
      </w:r>
      <w:r>
        <w:rPr>
          <w:rFonts w:ascii="Arial" w:hAnsi="Arial" w:cs="Arial"/>
          <w:b/>
          <w:color w:val="0000FF"/>
          <w:sz w:val="24"/>
        </w:rPr>
        <w:tab/>
      </w:r>
      <w:r>
        <w:rPr>
          <w:rFonts w:ascii="Arial" w:hAnsi="Arial" w:cs="Arial"/>
          <w:b/>
          <w:sz w:val="24"/>
        </w:rPr>
        <w:t>Rel-20: RRC_INACTIVE enhancements</w:t>
      </w:r>
    </w:p>
    <w:p w14:paraId="436D12DC"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China Unicom , THALES, Orange, T-Mobile , CHTTL, BT, Telia Company, Lenovo</w:t>
      </w:r>
    </w:p>
    <w:p w14:paraId="4A7949B4" w14:textId="77777777" w:rsidR="00494A59" w:rsidRDefault="00494A59" w:rsidP="00494A59">
      <w:pPr>
        <w:rPr>
          <w:rFonts w:ascii="Arial" w:hAnsi="Arial" w:cs="Arial"/>
          <w:b/>
        </w:rPr>
      </w:pPr>
      <w:r>
        <w:rPr>
          <w:rFonts w:ascii="Arial" w:hAnsi="Arial" w:cs="Arial"/>
          <w:b/>
        </w:rPr>
        <w:t xml:space="preserve">Abstract: </w:t>
      </w:r>
    </w:p>
    <w:p w14:paraId="2A0D58AE" w14:textId="77777777" w:rsidR="00494A59" w:rsidRDefault="00494A59" w:rsidP="00494A59">
      <w:r>
        <w:t>Improve resilience from network failures for UEs in RRC_INACTIVE</w:t>
      </w:r>
    </w:p>
    <w:p w14:paraId="5D0FE054" w14:textId="77777777" w:rsidR="00494A59" w:rsidRDefault="00494A59" w:rsidP="00494A59">
      <w:pPr>
        <w:rPr>
          <w:rFonts w:ascii="Arial" w:hAnsi="Arial" w:cs="Arial"/>
          <w:b/>
        </w:rPr>
      </w:pPr>
      <w:r>
        <w:rPr>
          <w:rFonts w:ascii="Arial" w:hAnsi="Arial" w:cs="Arial"/>
          <w:b/>
        </w:rPr>
        <w:t xml:space="preserve">Discussion: </w:t>
      </w:r>
    </w:p>
    <w:p w14:paraId="451DDD8B" w14:textId="77777777" w:rsidR="00494A59" w:rsidRDefault="00494A59" w:rsidP="00494A59">
      <w:r>
        <w:t>Ericsson: also KT Corp supports RP-243135</w:t>
      </w:r>
    </w:p>
    <w:p w14:paraId="25C8EDF9" w14:textId="77777777" w:rsidR="00494A59" w:rsidRDefault="00494A59" w:rsidP="00494A59">
      <w:r>
        <w:t>Huawei: what is new compared to the REL-15/16 discussion?</w:t>
      </w:r>
    </w:p>
    <w:p w14:paraId="285E201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018911" w14:textId="77777777" w:rsidR="00494A59" w:rsidRDefault="00494A59" w:rsidP="00494A59">
      <w:pPr>
        <w:rPr>
          <w:rFonts w:ascii="Arial" w:hAnsi="Arial" w:cs="Arial"/>
          <w:b/>
          <w:sz w:val="24"/>
        </w:rPr>
      </w:pPr>
      <w:r>
        <w:rPr>
          <w:rFonts w:ascii="Arial" w:hAnsi="Arial" w:cs="Arial"/>
          <w:b/>
          <w:color w:val="0000FF"/>
          <w:sz w:val="24"/>
        </w:rPr>
        <w:t>RP-243144</w:t>
      </w:r>
      <w:r>
        <w:rPr>
          <w:rFonts w:ascii="Arial" w:hAnsi="Arial" w:cs="Arial"/>
          <w:b/>
          <w:color w:val="0000FF"/>
          <w:sz w:val="24"/>
        </w:rPr>
        <w:tab/>
      </w:r>
      <w:r>
        <w:rPr>
          <w:rFonts w:ascii="Arial" w:hAnsi="Arial" w:cs="Arial"/>
          <w:b/>
          <w:sz w:val="24"/>
        </w:rPr>
        <w:t>200MHz Channel Bandwidth</w:t>
      </w:r>
    </w:p>
    <w:p w14:paraId="5BF416E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Reliance Jio, Telstra, Ericsson, Huawei</w:t>
      </w:r>
    </w:p>
    <w:p w14:paraId="3E20ACC9" w14:textId="77777777" w:rsidR="00494A59" w:rsidRDefault="00494A59" w:rsidP="00494A59">
      <w:pPr>
        <w:rPr>
          <w:rFonts w:ascii="Arial" w:hAnsi="Arial" w:cs="Arial"/>
          <w:b/>
        </w:rPr>
      </w:pPr>
      <w:r>
        <w:rPr>
          <w:rFonts w:ascii="Arial" w:hAnsi="Arial" w:cs="Arial"/>
          <w:b/>
        </w:rPr>
        <w:t xml:space="preserve">Discussion: </w:t>
      </w:r>
    </w:p>
    <w:p w14:paraId="06916C52" w14:textId="77777777" w:rsidR="00494A59" w:rsidRDefault="00494A59" w:rsidP="00494A59">
      <w:r>
        <w:t>Qualcomm: would prefer REL-21</w:t>
      </w:r>
    </w:p>
    <w:p w14:paraId="13F53C57" w14:textId="77777777" w:rsidR="00494A59" w:rsidRDefault="00494A59" w:rsidP="00494A59">
      <w:r>
        <w:t>Bell: supports the proposal</w:t>
      </w:r>
    </w:p>
    <w:p w14:paraId="42189213" w14:textId="77777777" w:rsidR="00494A59" w:rsidRDefault="00494A59" w:rsidP="00494A59">
      <w:r>
        <w:lastRenderedPageBreak/>
        <w:t>VW: coexistence studied will be required if 200MHz is considered in this band</w:t>
      </w:r>
    </w:p>
    <w:p w14:paraId="43A8ACC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9523E" w14:textId="77777777" w:rsidR="00494A59" w:rsidRDefault="00494A59" w:rsidP="00494A59">
      <w:pPr>
        <w:pStyle w:val="Heading2"/>
      </w:pPr>
      <w:bookmarkStart w:id="430" w:name="_Toc189233025"/>
      <w:bookmarkStart w:id="431" w:name="_Toc189421741"/>
      <w:r>
        <w:t>16</w:t>
      </w:r>
      <w:r>
        <w:tab/>
        <w:t>6G aspects</w:t>
      </w:r>
      <w:bookmarkEnd w:id="430"/>
      <w:bookmarkEnd w:id="431"/>
    </w:p>
    <w:p w14:paraId="4FD4E957" w14:textId="77777777" w:rsidR="00494A59" w:rsidRDefault="00494A59" w:rsidP="00494A59">
      <w:r>
        <w:t>NOTE: A RAN led SI is planned to be approved on IMT-2030 as endorsed RP-240823. As REL-19 will freeze in Sep.25, this SI will start as a REL-19 SI.</w:t>
      </w:r>
    </w:p>
    <w:p w14:paraId="3608A01F" w14:textId="77777777" w:rsidR="00494A59" w:rsidRDefault="00494A59" w:rsidP="00494A59">
      <w:r>
        <w:t>Limit of maximum one contribution led per company.</w:t>
      </w:r>
    </w:p>
    <w:p w14:paraId="03F3A639" w14:textId="77777777" w:rsidR="00494A59" w:rsidRDefault="00494A59" w:rsidP="00494A59">
      <w:pPr>
        <w:rPr>
          <w:rFonts w:ascii="Arial" w:hAnsi="Arial" w:cs="Arial"/>
          <w:b/>
          <w:sz w:val="24"/>
        </w:rPr>
      </w:pPr>
      <w:r>
        <w:rPr>
          <w:rFonts w:ascii="Arial" w:hAnsi="Arial" w:cs="Arial"/>
          <w:b/>
          <w:color w:val="0000FF"/>
          <w:sz w:val="24"/>
        </w:rPr>
        <w:t>RP-242441</w:t>
      </w:r>
      <w:r>
        <w:rPr>
          <w:rFonts w:ascii="Arial" w:hAnsi="Arial" w:cs="Arial"/>
          <w:b/>
          <w:color w:val="0000FF"/>
          <w:sz w:val="24"/>
        </w:rPr>
        <w:tab/>
      </w:r>
      <w:r>
        <w:rPr>
          <w:rFonts w:ascii="Arial" w:hAnsi="Arial" w:cs="Arial"/>
          <w:b/>
          <w:sz w:val="24"/>
        </w:rPr>
        <w:t>LS on 3GPP/O-RAN ALLIANCE Joint Workshop on 6G Coordination Request (O-RAN_SDFG_S-2024008; to: RAN, SA; cc: -; contact: Qualcomm)</w:t>
      </w:r>
    </w:p>
    <w:p w14:paraId="353C8DD5"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O-RAN_SDFG_S-2024008, to RAN, SA, cc -</w:t>
      </w:r>
      <w:r>
        <w:rPr>
          <w:i/>
        </w:rPr>
        <w:br/>
      </w:r>
      <w:r>
        <w:rPr>
          <w:i/>
        </w:rPr>
        <w:tab/>
      </w:r>
      <w:r>
        <w:rPr>
          <w:i/>
        </w:rPr>
        <w:tab/>
      </w:r>
      <w:r>
        <w:rPr>
          <w:i/>
        </w:rPr>
        <w:tab/>
      </w:r>
      <w:r>
        <w:rPr>
          <w:i/>
        </w:rPr>
        <w:tab/>
      </w:r>
      <w:r>
        <w:rPr>
          <w:i/>
        </w:rPr>
        <w:tab/>
        <w:t>Source: O-RAN SDFG</w:t>
      </w:r>
    </w:p>
    <w:p w14:paraId="6F19F5E6" w14:textId="77777777" w:rsidR="00494A59" w:rsidRDefault="00494A59" w:rsidP="00494A59">
      <w:pPr>
        <w:rPr>
          <w:rFonts w:ascii="Arial" w:hAnsi="Arial" w:cs="Arial"/>
          <w:b/>
        </w:rPr>
      </w:pPr>
      <w:r>
        <w:rPr>
          <w:rFonts w:ascii="Arial" w:hAnsi="Arial" w:cs="Arial"/>
          <w:b/>
        </w:rPr>
        <w:t xml:space="preserve">Abstract: </w:t>
      </w:r>
    </w:p>
    <w:p w14:paraId="51FB6A5F" w14:textId="77777777" w:rsidR="00494A59" w:rsidRDefault="00494A59" w:rsidP="00494A59">
      <w:r>
        <w:t>SDFG = Standards Development Focus Group</w:t>
      </w:r>
    </w:p>
    <w:p w14:paraId="352C950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RP-243296</w:t>
      </w:r>
      <w:r>
        <w:rPr>
          <w:color w:val="993300"/>
          <w:u w:val="single"/>
        </w:rPr>
        <w:t>.</w:t>
      </w:r>
    </w:p>
    <w:p w14:paraId="0A5F0C10" w14:textId="77777777" w:rsidR="00494A59" w:rsidRDefault="00494A59" w:rsidP="00494A59">
      <w:pPr>
        <w:rPr>
          <w:rFonts w:ascii="Arial" w:hAnsi="Arial" w:cs="Arial"/>
          <w:b/>
          <w:sz w:val="24"/>
        </w:rPr>
      </w:pPr>
      <w:r>
        <w:rPr>
          <w:rFonts w:ascii="Arial" w:hAnsi="Arial" w:cs="Arial"/>
          <w:b/>
          <w:color w:val="0000FF"/>
          <w:sz w:val="24"/>
        </w:rPr>
        <w:t>RP-243260</w:t>
      </w:r>
      <w:r>
        <w:rPr>
          <w:rFonts w:ascii="Arial" w:hAnsi="Arial" w:cs="Arial"/>
          <w:b/>
          <w:color w:val="0000FF"/>
          <w:sz w:val="24"/>
        </w:rPr>
        <w:tab/>
      </w:r>
      <w:r>
        <w:rPr>
          <w:rFonts w:ascii="Arial" w:hAnsi="Arial" w:cs="Arial"/>
          <w:b/>
          <w:sz w:val="24"/>
        </w:rPr>
        <w:t>Draft reply to O-RAN_SDFG_S-2024008 = RP-242441 on 3GPP/O-RAN ALLIANCE Joint Workshop on 6G Coordination Request (to: O-RAN SDFG; cc: SA; contact: NTT DOCOMO)</w:t>
      </w:r>
    </w:p>
    <w:p w14:paraId="7B5E6A58"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O-RAN SDFG, cc SA</w:t>
      </w:r>
      <w:r>
        <w:rPr>
          <w:i/>
        </w:rPr>
        <w:br/>
      </w:r>
      <w:r>
        <w:rPr>
          <w:i/>
        </w:rPr>
        <w:tab/>
      </w:r>
      <w:r>
        <w:rPr>
          <w:i/>
        </w:rPr>
        <w:tab/>
      </w:r>
      <w:r>
        <w:rPr>
          <w:i/>
        </w:rPr>
        <w:tab/>
      </w:r>
      <w:r>
        <w:rPr>
          <w:i/>
        </w:rPr>
        <w:tab/>
      </w:r>
      <w:r>
        <w:rPr>
          <w:i/>
        </w:rPr>
        <w:tab/>
        <w:t>Source: NTT DOCOMO</w:t>
      </w:r>
    </w:p>
    <w:p w14:paraId="7022BC6F" w14:textId="77777777" w:rsidR="00494A59" w:rsidRDefault="00494A59" w:rsidP="00494A59">
      <w:pPr>
        <w:rPr>
          <w:rFonts w:ascii="Arial" w:hAnsi="Arial" w:cs="Arial"/>
          <w:b/>
        </w:rPr>
      </w:pPr>
      <w:r>
        <w:rPr>
          <w:rFonts w:ascii="Arial" w:hAnsi="Arial" w:cs="Arial"/>
          <w:b/>
        </w:rPr>
        <w:t xml:space="preserve">Discussion: </w:t>
      </w:r>
    </w:p>
    <w:p w14:paraId="7FA3E1EF" w14:textId="77777777" w:rsidR="00494A59" w:rsidRDefault="00494A59" w:rsidP="00494A59">
      <w:r>
        <w:t>MCC: RAN can not send it to O-RAN speaking for SA</w:t>
      </w:r>
    </w:p>
    <w:p w14:paraId="4D1F9884" w14:textId="77777777" w:rsidR="00494A59" w:rsidRDefault="00494A59" w:rsidP="00494A59">
      <w:r>
        <w:t>DT: plan is to send the LS to SA and SA will send it out</w:t>
      </w:r>
    </w:p>
    <w:p w14:paraId="502AE22F" w14:textId="77777777" w:rsidR="00494A59" w:rsidRDefault="00494A59" w:rsidP="00494A59">
      <w:r>
        <w:t>Qualcomm: remove "preferably"</w:t>
      </w:r>
    </w:p>
    <w:p w14:paraId="183403F0" w14:textId="77777777" w:rsidR="00494A59" w:rsidRDefault="00494A59" w:rsidP="00494A59">
      <w:r>
        <w:t>ZTE: 3 participants per company sounds a bit restrictive</w:t>
      </w:r>
    </w:p>
    <w:p w14:paraId="1E87C004" w14:textId="77777777" w:rsidR="00494A59" w:rsidRDefault="00494A59" w:rsidP="00494A59">
      <w:r>
        <w:t>RAN chair: would rather suggest to go for max.2</w:t>
      </w:r>
    </w:p>
    <w:p w14:paraId="58DE2B46" w14:textId="77777777" w:rsidR="00494A59" w:rsidRDefault="00494A59" w:rsidP="00494A59">
      <w:r>
        <w:t>Boost Mobile Network: no decisions possible?</w:t>
      </w:r>
    </w:p>
    <w:p w14:paraId="5E2F03C1" w14:textId="77777777" w:rsidR="00494A59" w:rsidRDefault="00494A59" w:rsidP="00494A59">
      <w:r>
        <w:t>RAN chair: correct, a workshop does not take decisions</w:t>
      </w:r>
    </w:p>
    <w:p w14:paraId="4CAFEF76" w14:textId="77777777" w:rsidR="00494A59" w:rsidRDefault="00494A59" w:rsidP="00494A59">
      <w:r>
        <w:t>AT&amp;T: we could say "no formal decisions"</w:t>
      </w:r>
    </w:p>
    <w:p w14:paraId="14824E5F" w14:textId="77777777" w:rsidR="00494A59" w:rsidRDefault="00494A59" w:rsidP="00494A59">
      <w:r>
        <w:t>Huawei: "formal decisions" creates an ambiguity and has to be avoided</w:t>
      </w:r>
    </w:p>
    <w:p w14:paraId="66055772" w14:textId="77777777" w:rsidR="00494A59" w:rsidRDefault="00494A59" w:rsidP="00494A59">
      <w:r>
        <w:t>Telecom Italia: has the same comment as Huawei</w:t>
      </w:r>
    </w:p>
    <w:p w14:paraId="75F88E72" w14:textId="77777777" w:rsidR="00494A59" w:rsidRDefault="00494A59" w:rsidP="00494A59">
      <w:r>
        <w:t>DT: action is to be improved (who is tasking here whom and the year needs to be mentioned)</w:t>
      </w:r>
    </w:p>
    <w:p w14:paraId="5B7DAA0B" w14:textId="77777777" w:rsidR="00494A59" w:rsidRDefault="00494A59" w:rsidP="00494A59">
      <w:r>
        <w:t>RAN3 chair (ZTE): are WG chairs supposed to attend</w:t>
      </w:r>
    </w:p>
    <w:p w14:paraId="7EF140EF" w14:textId="77777777" w:rsidR="00494A59" w:rsidRDefault="00494A59" w:rsidP="00494A59">
      <w:r>
        <w:t>RAN chair: up to companies to decide</w:t>
      </w:r>
    </w:p>
    <w:p w14:paraId="085501F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RP-243296</w:t>
      </w:r>
      <w:r>
        <w:rPr>
          <w:color w:val="993300"/>
          <w:u w:val="single"/>
        </w:rPr>
        <w:t>.</w:t>
      </w:r>
    </w:p>
    <w:p w14:paraId="4039455C" w14:textId="77777777" w:rsidR="00494A59" w:rsidRDefault="00494A59" w:rsidP="00494A59">
      <w:pPr>
        <w:rPr>
          <w:rFonts w:ascii="Arial" w:hAnsi="Arial" w:cs="Arial"/>
          <w:b/>
          <w:sz w:val="24"/>
        </w:rPr>
      </w:pPr>
      <w:r>
        <w:rPr>
          <w:rFonts w:ascii="Arial" w:hAnsi="Arial" w:cs="Arial"/>
          <w:b/>
          <w:color w:val="0000FF"/>
          <w:sz w:val="24"/>
        </w:rPr>
        <w:t>RP-243296</w:t>
      </w:r>
      <w:r>
        <w:rPr>
          <w:rFonts w:ascii="Arial" w:hAnsi="Arial" w:cs="Arial"/>
          <w:b/>
          <w:color w:val="0000FF"/>
          <w:sz w:val="24"/>
        </w:rPr>
        <w:tab/>
      </w:r>
      <w:r>
        <w:rPr>
          <w:rFonts w:ascii="Arial" w:hAnsi="Arial" w:cs="Arial"/>
          <w:b/>
          <w:sz w:val="24"/>
        </w:rPr>
        <w:t>Reply LS to O-RAN_SDFG_S-2024008 = RP-242441 on 3GPP/O-RAN ALLIANCE Joint Workshop on 6G Coordination Request (to: SA; cc: -; contact: NTT DOCOMO)</w:t>
      </w:r>
    </w:p>
    <w:p w14:paraId="7026B216" w14:textId="77777777" w:rsidR="00494A59" w:rsidRDefault="00494A59" w:rsidP="00494A5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178AE3C4" w14:textId="77777777" w:rsidR="00494A59" w:rsidRDefault="00494A59" w:rsidP="00494A59">
      <w:pPr>
        <w:rPr>
          <w:color w:val="808080"/>
        </w:rPr>
      </w:pPr>
      <w:r>
        <w:rPr>
          <w:color w:val="808080"/>
        </w:rPr>
        <w:t>(Replaces RP-243260)</w:t>
      </w:r>
    </w:p>
    <w:p w14:paraId="46508DBA" w14:textId="77777777" w:rsidR="00494A59" w:rsidRDefault="00494A59" w:rsidP="00494A59">
      <w:pPr>
        <w:rPr>
          <w:rFonts w:ascii="Arial" w:hAnsi="Arial" w:cs="Arial"/>
          <w:b/>
        </w:rPr>
      </w:pPr>
      <w:r>
        <w:rPr>
          <w:rFonts w:ascii="Arial" w:hAnsi="Arial" w:cs="Arial"/>
          <w:b/>
        </w:rPr>
        <w:t xml:space="preserve">Discussion: </w:t>
      </w:r>
    </w:p>
    <w:p w14:paraId="1B59E2E7" w14:textId="77777777" w:rsidR="00494A59" w:rsidRDefault="00494A59" w:rsidP="00494A59">
      <w:r>
        <w:t>sent to TSG SA on Wed of RAN #106 so that TSG SA #106 will send out the final LS to O-RAN SDFG</w:t>
      </w:r>
    </w:p>
    <w:p w14:paraId="626272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2C6F2" w14:textId="77777777" w:rsidR="00494A59" w:rsidRDefault="00494A59" w:rsidP="00494A59">
      <w:pPr>
        <w:rPr>
          <w:rFonts w:ascii="Arial" w:hAnsi="Arial" w:cs="Arial"/>
          <w:b/>
          <w:sz w:val="24"/>
        </w:rPr>
      </w:pPr>
      <w:r>
        <w:rPr>
          <w:rFonts w:ascii="Arial" w:hAnsi="Arial" w:cs="Arial"/>
          <w:b/>
          <w:color w:val="0000FF"/>
          <w:sz w:val="24"/>
        </w:rPr>
        <w:t>RP-242436</w:t>
      </w:r>
      <w:r>
        <w:rPr>
          <w:rFonts w:ascii="Arial" w:hAnsi="Arial" w:cs="Arial"/>
          <w:b/>
          <w:color w:val="0000FF"/>
          <w:sz w:val="24"/>
        </w:rPr>
        <w:tab/>
      </w:r>
      <w:r>
        <w:rPr>
          <w:rFonts w:ascii="Arial" w:hAnsi="Arial" w:cs="Arial"/>
          <w:b/>
          <w:sz w:val="24"/>
        </w:rPr>
        <w:t>3GPP O-RAN Workshop</w:t>
      </w:r>
    </w:p>
    <w:p w14:paraId="322725A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22DD501E" w14:textId="77777777" w:rsidR="00494A59" w:rsidRDefault="00494A59" w:rsidP="00494A59">
      <w:pPr>
        <w:rPr>
          <w:rFonts w:ascii="Arial" w:hAnsi="Arial" w:cs="Arial"/>
          <w:b/>
        </w:rPr>
      </w:pPr>
      <w:r>
        <w:rPr>
          <w:rFonts w:ascii="Arial" w:hAnsi="Arial" w:cs="Arial"/>
          <w:b/>
        </w:rPr>
        <w:t xml:space="preserve">Abstract: </w:t>
      </w:r>
    </w:p>
    <w:p w14:paraId="1F574274" w14:textId="77777777" w:rsidR="00494A59" w:rsidRDefault="00494A59" w:rsidP="00494A59">
      <w:r>
        <w:t>related to LSin RP-242441 from O-RAN</w:t>
      </w:r>
    </w:p>
    <w:p w14:paraId="719D0E6A" w14:textId="77777777" w:rsidR="00494A59" w:rsidRDefault="00494A59" w:rsidP="00494A59">
      <w:pPr>
        <w:rPr>
          <w:rFonts w:ascii="Arial" w:hAnsi="Arial" w:cs="Arial"/>
          <w:b/>
        </w:rPr>
      </w:pPr>
      <w:r>
        <w:rPr>
          <w:rFonts w:ascii="Arial" w:hAnsi="Arial" w:cs="Arial"/>
          <w:b/>
        </w:rPr>
        <w:t xml:space="preserve">Discussion: </w:t>
      </w:r>
    </w:p>
    <w:p w14:paraId="313EF424" w14:textId="77777777" w:rsidR="00494A59" w:rsidRDefault="00494A59" w:rsidP="00494A59">
      <w:r>
        <w:t>moved from AI 7 to AI 16</w:t>
      </w:r>
    </w:p>
    <w:p w14:paraId="5728D7D4" w14:textId="77777777" w:rsidR="00494A59" w:rsidRDefault="00494A59" w:rsidP="00494A59">
      <w:r>
        <w:t>Telecom Italia: it is a bit early for such a workshop</w:t>
      </w:r>
    </w:p>
    <w:p w14:paraId="54ECB62F" w14:textId="77777777" w:rsidR="00494A59" w:rsidRDefault="00494A59" w:rsidP="00494A59">
      <w:r>
        <w:t>Fujitsu: would need a more detailed agenda</w:t>
      </w:r>
    </w:p>
    <w:p w14:paraId="1815FE92" w14:textId="77777777" w:rsidR="00494A59" w:rsidRDefault="00494A59" w:rsidP="00494A59">
      <w:r>
        <w:t>Vodafone: is a bit early but fronthaul split as in 5G could be the assumption</w:t>
      </w:r>
    </w:p>
    <w:p w14:paraId="1ED3E42F" w14:textId="77777777" w:rsidR="00494A59" w:rsidRDefault="00494A59" w:rsidP="00494A59">
      <w:r>
        <w:t>Huawei: agenda would need to be refined, we will not even have WG SI for 6G, do we need two days for such a workshop?</w:t>
      </w:r>
    </w:p>
    <w:p w14:paraId="41E59AF1" w14:textId="77777777" w:rsidR="00494A59" w:rsidRDefault="00494A59" w:rsidP="00494A59">
      <w:r>
        <w:t>KDDI: will there be remote access for this workshop?</w:t>
      </w:r>
    </w:p>
    <w:p w14:paraId="2075EE6A" w14:textId="77777777" w:rsidR="00494A59" w:rsidRDefault="00494A59" w:rsidP="00494A59">
      <w:r>
        <w:t>RAN chair: we have not yet discussed this</w:t>
      </w:r>
    </w:p>
    <w:p w14:paraId="67480A55" w14:textId="77777777" w:rsidR="00494A59" w:rsidRDefault="00494A59" w:rsidP="00494A59">
      <w:r>
        <w:t>SA chair: if remote access, then it would be listen only but we would need to check with the host</w:t>
      </w:r>
    </w:p>
    <w:p w14:paraId="51C15710" w14:textId="77777777" w:rsidR="00494A59" w:rsidRDefault="00494A59" w:rsidP="00494A59">
      <w:r>
        <w:t>AT&amp;T: is an informal workshop and not a formal 3GPP meeting</w:t>
      </w:r>
    </w:p>
    <w:p w14:paraId="0135E825" w14:textId="77777777" w:rsidR="00494A59" w:rsidRDefault="00494A59" w:rsidP="00494A59">
      <w:r>
        <w:t>Nokia: would prefer 1-way remote, if people want to talk, then they should attend</w:t>
      </w:r>
    </w:p>
    <w:p w14:paraId="0C177311" w14:textId="77777777" w:rsidR="00494A59" w:rsidRDefault="00494A59" w:rsidP="00494A59">
      <w:r>
        <w:t>MITRE: which members will be able to attend the meeting?</w:t>
      </w:r>
    </w:p>
    <w:p w14:paraId="7AA5F950" w14:textId="77777777" w:rsidR="00494A59" w:rsidRDefault="00494A59" w:rsidP="00494A59">
      <w:r>
        <w:t>RAN chair: need to find out these logistics</w:t>
      </w:r>
    </w:p>
    <w:p w14:paraId="4C5A68D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75ACA5" w14:textId="77777777" w:rsidR="00494A59" w:rsidRDefault="00494A59" w:rsidP="00494A59">
      <w:pPr>
        <w:rPr>
          <w:rFonts w:ascii="Arial" w:hAnsi="Arial" w:cs="Arial"/>
          <w:b/>
          <w:sz w:val="24"/>
        </w:rPr>
      </w:pPr>
      <w:r>
        <w:rPr>
          <w:rFonts w:ascii="Arial" w:hAnsi="Arial" w:cs="Arial"/>
          <w:b/>
          <w:color w:val="0000FF"/>
          <w:sz w:val="24"/>
        </w:rPr>
        <w:t>RP-243205</w:t>
      </w:r>
      <w:r>
        <w:rPr>
          <w:rFonts w:ascii="Arial" w:hAnsi="Arial" w:cs="Arial"/>
          <w:b/>
          <w:color w:val="0000FF"/>
          <w:sz w:val="24"/>
        </w:rPr>
        <w:tab/>
      </w:r>
      <w:r>
        <w:rPr>
          <w:rFonts w:ascii="Arial" w:hAnsi="Arial" w:cs="Arial"/>
          <w:b/>
          <w:sz w:val="24"/>
        </w:rPr>
        <w:t>LS on the new NGMN Publication: ‘Radio Performance Assessment Framework’ (NGMN_LS241121; to: RAN, CT, SA; cc: -; contact: Vodafone)</w:t>
      </w:r>
    </w:p>
    <w:p w14:paraId="146CFEED"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NGMN_LS241121, to RAN, CT, SA, cc -</w:t>
      </w:r>
      <w:r>
        <w:rPr>
          <w:i/>
        </w:rPr>
        <w:br/>
      </w:r>
      <w:r>
        <w:rPr>
          <w:i/>
        </w:rPr>
        <w:tab/>
      </w:r>
      <w:r>
        <w:rPr>
          <w:i/>
        </w:rPr>
        <w:tab/>
      </w:r>
      <w:r>
        <w:rPr>
          <w:i/>
        </w:rPr>
        <w:tab/>
      </w:r>
      <w:r>
        <w:rPr>
          <w:i/>
        </w:rPr>
        <w:tab/>
      </w:r>
      <w:r>
        <w:rPr>
          <w:i/>
        </w:rPr>
        <w:tab/>
        <w:t>Source: NGMN</w:t>
      </w:r>
    </w:p>
    <w:p w14:paraId="347C7A6D" w14:textId="77777777" w:rsidR="00494A59" w:rsidRDefault="00494A59" w:rsidP="00494A59">
      <w:pPr>
        <w:rPr>
          <w:rFonts w:ascii="Arial" w:hAnsi="Arial" w:cs="Arial"/>
          <w:b/>
        </w:rPr>
      </w:pPr>
      <w:r>
        <w:rPr>
          <w:rFonts w:ascii="Arial" w:hAnsi="Arial" w:cs="Arial"/>
          <w:b/>
        </w:rPr>
        <w:t xml:space="preserve">Abstract: </w:t>
      </w:r>
    </w:p>
    <w:p w14:paraId="26718782" w14:textId="77777777" w:rsidR="00494A59" w:rsidRDefault="00494A59" w:rsidP="00494A59">
      <w:r>
        <w:t>no explict RAN action requested</w:t>
      </w:r>
    </w:p>
    <w:p w14:paraId="6C684CE2" w14:textId="77777777" w:rsidR="00494A59" w:rsidRDefault="00494A59" w:rsidP="00494A59">
      <w:pPr>
        <w:rPr>
          <w:rFonts w:ascii="Arial" w:hAnsi="Arial" w:cs="Arial"/>
          <w:b/>
        </w:rPr>
      </w:pPr>
      <w:r>
        <w:rPr>
          <w:rFonts w:ascii="Arial" w:hAnsi="Arial" w:cs="Arial"/>
          <w:b/>
        </w:rPr>
        <w:t xml:space="preserve">Discussion: </w:t>
      </w:r>
    </w:p>
    <w:p w14:paraId="785A5EF4" w14:textId="77777777" w:rsidR="00494A59" w:rsidRDefault="00494A59" w:rsidP="00494A59">
      <w:r>
        <w:t>moved from AI 7 to AI 16</w:t>
      </w:r>
    </w:p>
    <w:p w14:paraId="3DF9A35D" w14:textId="77777777" w:rsidR="00494A59" w:rsidRDefault="00494A59" w:rsidP="00494A59">
      <w:r>
        <w:t>BT: we need to make clear what the benefits are</w:t>
      </w:r>
    </w:p>
    <w:p w14:paraId="2CFCEF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9E8C3" w14:textId="77777777" w:rsidR="00494A59" w:rsidRDefault="00494A59" w:rsidP="00494A59">
      <w:pPr>
        <w:rPr>
          <w:rFonts w:ascii="Arial" w:hAnsi="Arial" w:cs="Arial"/>
          <w:b/>
          <w:sz w:val="24"/>
        </w:rPr>
      </w:pPr>
      <w:r>
        <w:rPr>
          <w:rFonts w:ascii="Arial" w:hAnsi="Arial" w:cs="Arial"/>
          <w:b/>
          <w:color w:val="0000FF"/>
          <w:sz w:val="24"/>
        </w:rPr>
        <w:lastRenderedPageBreak/>
        <w:t>RP-242437</w:t>
      </w:r>
      <w:r>
        <w:rPr>
          <w:rFonts w:ascii="Arial" w:hAnsi="Arial" w:cs="Arial"/>
          <w:b/>
          <w:color w:val="0000FF"/>
          <w:sz w:val="24"/>
        </w:rPr>
        <w:tab/>
      </w:r>
      <w:r>
        <w:rPr>
          <w:rFonts w:ascii="Arial" w:hAnsi="Arial" w:cs="Arial"/>
          <w:b/>
          <w:sz w:val="24"/>
        </w:rPr>
        <w:t>3GPP 6G Workshop: Agenda and Details</w:t>
      </w:r>
    </w:p>
    <w:p w14:paraId="0BB382F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00B51162" w14:textId="77777777" w:rsidR="00494A59" w:rsidRDefault="00494A59" w:rsidP="00494A59">
      <w:pPr>
        <w:rPr>
          <w:rFonts w:ascii="Arial" w:hAnsi="Arial" w:cs="Arial"/>
          <w:b/>
        </w:rPr>
      </w:pPr>
      <w:r>
        <w:rPr>
          <w:rFonts w:ascii="Arial" w:hAnsi="Arial" w:cs="Arial"/>
          <w:b/>
        </w:rPr>
        <w:t xml:space="preserve">Discussion: </w:t>
      </w:r>
    </w:p>
    <w:p w14:paraId="3D689E8A" w14:textId="77777777" w:rsidR="00494A59" w:rsidRDefault="00494A59" w:rsidP="00494A59">
      <w:r>
        <w:t>NEC: slide 5: difference 3. and 4.?</w:t>
      </w:r>
    </w:p>
    <w:p w14:paraId="7196E7FA" w14:textId="77777777" w:rsidR="00494A59" w:rsidRDefault="00494A59" w:rsidP="00494A59">
      <w:r>
        <w:t>RAN chair: one is joint and one is RAN only</w:t>
      </w:r>
    </w:p>
    <w:p w14:paraId="454E50F0" w14:textId="77777777" w:rsidR="00494A59" w:rsidRDefault="00494A59" w:rsidP="00494A59">
      <w:r>
        <w:t>Nokia: workshop will be very popular but host will have some limitation, so we should come with normal delegation?</w:t>
      </w:r>
    </w:p>
    <w:p w14:paraId="6883EF69" w14:textId="77777777" w:rsidR="00494A59" w:rsidRDefault="00494A59" w:rsidP="00494A59">
      <w:r>
        <w:t>RAN chair: approximately, TTA has kindly planned with 700 seats for the workshop; when we are getting closer to the workshop and we exceed, then we may ask companies to reduce participation</w:t>
      </w:r>
    </w:p>
    <w:p w14:paraId="28848263" w14:textId="77777777" w:rsidR="00494A59" w:rsidRDefault="00494A59" w:rsidP="00494A59">
      <w:r>
        <w:t>Nokia: would be useful to have some general guidance to not exceed the normal TSG delegation too much (not that they double their delegation if they have already a number)</w:t>
      </w:r>
    </w:p>
    <w:p w14:paraId="7E8AD160" w14:textId="77777777" w:rsidR="00494A59" w:rsidRDefault="00494A59" w:rsidP="00494A59">
      <w:r>
        <w:t>RAN chair: yes, supports this statement</w:t>
      </w:r>
    </w:p>
    <w:p w14:paraId="2E8F3FAB" w14:textId="77777777" w:rsidR="00494A59" w:rsidRDefault="00494A59" w:rsidP="00494A59">
      <w:r>
        <w:t>RAN chair: how many companies would bring 5 more than regular delegation? about 6 companies</w:t>
      </w:r>
    </w:p>
    <w:p w14:paraId="488A5D42" w14:textId="77777777" w:rsidR="00494A59" w:rsidRDefault="00494A59" w:rsidP="00494A59">
      <w:r>
        <w:t>RAN chair: we will apply the registration deadline strictly so please respect it</w:t>
      </w:r>
    </w:p>
    <w:p w14:paraId="7F289A85" w14:textId="77777777" w:rsidR="00494A59" w:rsidRDefault="00494A59" w:rsidP="00494A59">
      <w:r>
        <w:t>vivo: intention of the dedicated email reflector?</w:t>
      </w:r>
    </w:p>
    <w:p w14:paraId="53BCCF96" w14:textId="77777777" w:rsidR="00494A59" w:rsidRDefault="00494A59" w:rsidP="00494A59">
      <w:r>
        <w:t>RAN chair: no intention to have email discussion, is more for organizational purposes</w:t>
      </w:r>
    </w:p>
    <w:p w14:paraId="0D747D4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F76AE1" w14:textId="77777777" w:rsidR="00494A59" w:rsidRDefault="00494A59" w:rsidP="00494A59">
      <w:pPr>
        <w:rPr>
          <w:rFonts w:ascii="Arial" w:hAnsi="Arial" w:cs="Arial"/>
          <w:b/>
          <w:sz w:val="24"/>
        </w:rPr>
      </w:pPr>
      <w:r>
        <w:rPr>
          <w:rFonts w:ascii="Arial" w:hAnsi="Arial" w:cs="Arial"/>
          <w:b/>
          <w:color w:val="0000FF"/>
          <w:sz w:val="24"/>
        </w:rPr>
        <w:t>RP-243142</w:t>
      </w:r>
      <w:r>
        <w:rPr>
          <w:rFonts w:ascii="Arial" w:hAnsi="Arial" w:cs="Arial"/>
          <w:b/>
          <w:color w:val="0000FF"/>
          <w:sz w:val="24"/>
        </w:rPr>
        <w:tab/>
      </w:r>
      <w:r>
        <w:rPr>
          <w:rFonts w:ascii="Arial" w:hAnsi="Arial" w:cs="Arial"/>
          <w:b/>
          <w:sz w:val="24"/>
        </w:rPr>
        <w:t>Operator’s view on Radio Performance Assessment for IMT-2030 / “6G”</w:t>
      </w:r>
    </w:p>
    <w:p w14:paraId="56CC224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Deutsche Telekom, Vodafone, BT, Orange, Spark NZ, Odido, KPN, Rakuten, Boost Mobile Network, Telefonica, Telia Company et al </w:t>
      </w:r>
    </w:p>
    <w:p w14:paraId="704B4D16" w14:textId="77777777" w:rsidR="00494A59" w:rsidRDefault="00494A59" w:rsidP="00494A59">
      <w:pPr>
        <w:rPr>
          <w:rFonts w:ascii="Arial" w:hAnsi="Arial" w:cs="Arial"/>
          <w:b/>
        </w:rPr>
      </w:pPr>
      <w:r>
        <w:rPr>
          <w:rFonts w:ascii="Arial" w:hAnsi="Arial" w:cs="Arial"/>
          <w:b/>
        </w:rPr>
        <w:t xml:space="preserve">Discussion: </w:t>
      </w:r>
    </w:p>
    <w:p w14:paraId="13D942A6" w14:textId="77777777" w:rsidR="00494A59" w:rsidRDefault="00494A59" w:rsidP="00494A59">
      <w:r>
        <w:t>DT: SKTelecom and Reliance also support this document</w:t>
      </w:r>
    </w:p>
    <w:p w14:paraId="10DEA550" w14:textId="77777777" w:rsidR="00494A59" w:rsidRDefault="00494A59" w:rsidP="00494A59">
      <w:r>
        <w:t>BT: usable use cases are important, no draftic change</w:t>
      </w:r>
    </w:p>
    <w:p w14:paraId="48789AB8" w14:textId="77777777" w:rsidR="00494A59" w:rsidRDefault="00494A59" w:rsidP="00494A59">
      <w:r>
        <w:t>Panasonic: customer may be different in different cases</w:t>
      </w:r>
    </w:p>
    <w:p w14:paraId="55D46893" w14:textId="77777777" w:rsidR="00494A59" w:rsidRDefault="00494A59" w:rsidP="00494A59">
      <w:r>
        <w:t>Spreadtrum: 6G RAT comparison will be done vs. REL-18?</w:t>
      </w:r>
    </w:p>
    <w:p w14:paraId="50BCA02D" w14:textId="77777777" w:rsidR="00494A59" w:rsidRDefault="00494A59" w:rsidP="00494A59">
      <w:r>
        <w:t>DT: 5G is not at the end, there will be further evolution in REL-20 and REL-21; but yes, evaluation shall not be done relatively to REL-15 but REL-18 of 5G</w:t>
      </w:r>
    </w:p>
    <w:p w14:paraId="6F59B0D7" w14:textId="77777777" w:rsidR="00494A59" w:rsidRDefault="00494A59" w:rsidP="00494A59">
      <w:r>
        <w:t>vivo: from RAN1 point of view there are so many optional features so even if we say REL-18 the reference is not fully clear</w:t>
      </w:r>
    </w:p>
    <w:p w14:paraId="5EE227C8" w14:textId="77777777" w:rsidR="00494A59" w:rsidRDefault="00494A59" w:rsidP="00494A59">
      <w:r>
        <w:t>DT: some reference configurations defined in the SI would be good for comparison</w:t>
      </w:r>
    </w:p>
    <w:p w14:paraId="251D1147" w14:textId="77777777" w:rsidR="00494A59" w:rsidRDefault="00494A59" w:rsidP="00494A59">
      <w:r>
        <w:t>Futurewei: how the evaluation can be done properly is the question, some features when combined do not lead to a combined gain</w:t>
      </w:r>
    </w:p>
    <w:p w14:paraId="672CA0AA" w14:textId="77777777" w:rsidR="00494A59" w:rsidRDefault="00494A59" w:rsidP="00494A59">
      <w:r>
        <w:t>DT: in the next months we need to develop what is the baseline (there could be multiple) against which we evaluate to get some realistic figures of how much improvement 6G will provide</w:t>
      </w:r>
    </w:p>
    <w:p w14:paraId="361C8BBA" w14:textId="77777777" w:rsidR="00494A59" w:rsidRDefault="00494A59" w:rsidP="00494A59">
      <w:r>
        <w:t>OPPO: agrees with the first bullet of the key message</w:t>
      </w:r>
    </w:p>
    <w:p w14:paraId="00291C9D" w14:textId="77777777" w:rsidR="00494A59" w:rsidRDefault="00494A59" w:rsidP="00494A59">
      <w:r>
        <w:t>DT: we need realistic KPIs</w:t>
      </w:r>
    </w:p>
    <w:p w14:paraId="443B75CC" w14:textId="77777777" w:rsidR="00494A59" w:rsidRDefault="00494A59" w:rsidP="00494A59">
      <w:r>
        <w:t>Huawei: we agree with a lot of the contents; cost reduction is important but also the use cases; baseline REL-18 or REL-19 should be further discussed</w:t>
      </w:r>
    </w:p>
    <w:p w14:paraId="3822E6E2" w14:textId="77777777" w:rsidR="00494A59" w:rsidRDefault="00494A59" w:rsidP="00494A59">
      <w:r>
        <w:lastRenderedPageBreak/>
        <w:t>ZTE: whether REL-18 is useful as baseline is not yet sure, some features may be too complex/never deployed so comparing with this could be difficult/problematic</w:t>
      </w:r>
    </w:p>
    <w:p w14:paraId="2E0030D0" w14:textId="77777777" w:rsidR="00494A59" w:rsidRDefault="00494A59" w:rsidP="00494A59">
      <w:r>
        <w:t>Qualcomm: it is fair to raise the bar for the comparison but we need to realistic to not exaggerate</w:t>
      </w:r>
    </w:p>
    <w:p w14:paraId="585D64B1" w14:textId="77777777" w:rsidR="00494A59" w:rsidRDefault="00494A59" w:rsidP="00494A59">
      <w:r>
        <w:t>KT: we want to make sure that 6G is much better than what we have in 5G in order to justify the investment</w:t>
      </w:r>
    </w:p>
    <w:p w14:paraId="11ECBEEF" w14:textId="77777777" w:rsidR="00494A59" w:rsidRDefault="00494A59" w:rsidP="00494A59">
      <w:r>
        <w:t>Mediatek: we need to take into account what is really deployed for 5G</w:t>
      </w:r>
    </w:p>
    <w:p w14:paraId="42658821" w14:textId="77777777" w:rsidR="00494A59" w:rsidRDefault="00494A59" w:rsidP="00494A59">
      <w:r>
        <w:t>Nokia: the baseline is a bit a moving target as operators may not want to disclose what they have in their 5G network in order to have a comparison with the latest 5G status</w:t>
      </w:r>
    </w:p>
    <w:p w14:paraId="4C242165" w14:textId="77777777" w:rsidR="00494A59" w:rsidRDefault="00494A59" w:rsidP="00494A59">
      <w:r>
        <w:t>Ericsson: also energy efficiency is a key figure we need to look at</w:t>
      </w:r>
    </w:p>
    <w:p w14:paraId="2121FD81" w14:textId="77777777" w:rsidR="00494A59" w:rsidRDefault="00494A59" w:rsidP="00494A59">
      <w:r>
        <w:t>Apple: we need a backward compatible design</w:t>
      </w:r>
    </w:p>
    <w:p w14:paraId="3007013A" w14:textId="77777777" w:rsidR="00494A59" w:rsidRDefault="00494A59" w:rsidP="00494A59">
      <w:r>
        <w:t>CMCC: some features may be different from 5G, you may sacrifice in some areas and still have a gain in other areas</w:t>
      </w:r>
    </w:p>
    <w:p w14:paraId="17C6CCDD" w14:textId="77777777" w:rsidR="00494A59" w:rsidRDefault="00494A59" w:rsidP="00494A59">
      <w:r>
        <w:t>BT: it is not all about performance but also about what we bring to the customer</w:t>
      </w:r>
    </w:p>
    <w:p w14:paraId="40ADF601" w14:textId="77777777" w:rsidR="00494A59" w:rsidRDefault="00494A59" w:rsidP="00494A59">
      <w:r>
        <w:t>Qualcomm: 6G may also operate in a different spectrum</w:t>
      </w:r>
    </w:p>
    <w:p w14:paraId="6CC35549" w14:textId="77777777" w:rsidR="00494A59" w:rsidRDefault="00494A59" w:rsidP="00494A59">
      <w:r>
        <w:t>Mediatek: we need significant perf. improvement but we need to consider this on a feature basis</w:t>
      </w:r>
    </w:p>
    <w:p w14:paraId="1CABB1F4" w14:textId="77777777" w:rsidR="00494A59" w:rsidRDefault="00494A59" w:rsidP="00494A59">
      <w:r>
        <w:t>DT: we need to define a good baseline in order to find out the real gains in order to justify investments into 6G</w:t>
      </w:r>
    </w:p>
    <w:p w14:paraId="01D6AE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C4A5C" w14:textId="77777777" w:rsidR="00494A59" w:rsidRDefault="00494A59" w:rsidP="00494A59">
      <w:pPr>
        <w:rPr>
          <w:rFonts w:ascii="Arial" w:hAnsi="Arial" w:cs="Arial"/>
          <w:b/>
          <w:sz w:val="24"/>
        </w:rPr>
      </w:pPr>
      <w:r>
        <w:rPr>
          <w:rFonts w:ascii="Arial" w:hAnsi="Arial" w:cs="Arial"/>
          <w:b/>
          <w:color w:val="0000FF"/>
          <w:sz w:val="24"/>
        </w:rPr>
        <w:t>RP-242639</w:t>
      </w:r>
      <w:r>
        <w:rPr>
          <w:rFonts w:ascii="Arial" w:hAnsi="Arial" w:cs="Arial"/>
          <w:b/>
          <w:color w:val="0000FF"/>
          <w:sz w:val="24"/>
        </w:rPr>
        <w:tab/>
      </w:r>
      <w:r>
        <w:rPr>
          <w:rFonts w:ascii="Arial" w:hAnsi="Arial" w:cs="Arial"/>
          <w:b/>
          <w:sz w:val="24"/>
        </w:rPr>
        <w:t>Proposed Technical Performance Requirements (TPR) for IMT-2030</w:t>
      </w:r>
    </w:p>
    <w:p w14:paraId="20BD70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E83A87D" w14:textId="77777777" w:rsidR="00494A59" w:rsidRDefault="00494A59" w:rsidP="00494A59">
      <w:pPr>
        <w:rPr>
          <w:rFonts w:ascii="Arial" w:hAnsi="Arial" w:cs="Arial"/>
          <w:b/>
        </w:rPr>
      </w:pPr>
      <w:r>
        <w:rPr>
          <w:rFonts w:ascii="Arial" w:hAnsi="Arial" w:cs="Arial"/>
          <w:b/>
        </w:rPr>
        <w:t xml:space="preserve">Discussion: </w:t>
      </w:r>
    </w:p>
    <w:p w14:paraId="3BE3789C" w14:textId="77777777" w:rsidR="00494A59" w:rsidRDefault="00494A59" w:rsidP="00494A59">
      <w:r>
        <w:t>proposal:</w:t>
      </w:r>
    </w:p>
    <w:p w14:paraId="2096D12A" w14:textId="77777777" w:rsidR="00494A59" w:rsidRDefault="00494A59" w:rsidP="00494A59">
      <w:r>
        <w:t>- That the attached text proposal is agreed to be included in the TR for the Study on Scenarios and Requirements for IMT-2030</w:t>
      </w:r>
    </w:p>
    <w:p w14:paraId="54E2FF97" w14:textId="77777777" w:rsidR="00494A59" w:rsidRDefault="00494A59" w:rsidP="00494A59">
      <w:r>
        <w:t>- The attached draft LS is agreed to be sent to ITU-R WP5D as a response</w:t>
      </w:r>
    </w:p>
    <w:p w14:paraId="23741AB3" w14:textId="77777777" w:rsidR="00494A59" w:rsidRDefault="00494A59" w:rsidP="00494A59">
      <w:r>
        <w:t>ZTE: AIML should be listed here as well</w:t>
      </w:r>
    </w:p>
    <w:p w14:paraId="38310C82" w14:textId="77777777" w:rsidR="00494A59" w:rsidRDefault="00494A59" w:rsidP="00494A59">
      <w:r>
        <w:t>Ericsson: for AIML we see it difficult to quantify the gains</w:t>
      </w:r>
    </w:p>
    <w:p w14:paraId="4CB9BC01" w14:textId="77777777" w:rsidR="00494A59" w:rsidRDefault="00494A59" w:rsidP="00494A59">
      <w:r>
        <w:t>Apple: it is not clear what the goal of the discussion is (we also had discussion about a reply LS to ITU-R WP5D in the ITU-R AH session)</w:t>
      </w:r>
    </w:p>
    <w:p w14:paraId="0C6E57F8" w14:textId="77777777" w:rsidR="00494A59" w:rsidRDefault="00494A59" w:rsidP="00494A59">
      <w:r>
        <w:t>RAN chair: will come back to the reply LS to ITU-R WP5D later</w:t>
      </w:r>
    </w:p>
    <w:p w14:paraId="003184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BB68A" w14:textId="77777777" w:rsidR="00494A59" w:rsidRDefault="00494A59" w:rsidP="00494A59">
      <w:pPr>
        <w:rPr>
          <w:rFonts w:ascii="Arial" w:hAnsi="Arial" w:cs="Arial"/>
          <w:b/>
          <w:sz w:val="24"/>
        </w:rPr>
      </w:pPr>
      <w:r>
        <w:rPr>
          <w:rFonts w:ascii="Arial" w:hAnsi="Arial" w:cs="Arial"/>
          <w:b/>
          <w:color w:val="0000FF"/>
          <w:sz w:val="24"/>
        </w:rPr>
        <w:t>RP-242825</w:t>
      </w:r>
      <w:r>
        <w:rPr>
          <w:rFonts w:ascii="Arial" w:hAnsi="Arial" w:cs="Arial"/>
          <w:b/>
          <w:color w:val="0000FF"/>
          <w:sz w:val="24"/>
        </w:rPr>
        <w:tab/>
      </w:r>
      <w:r>
        <w:rPr>
          <w:rFonts w:ascii="Arial" w:hAnsi="Arial" w:cs="Arial"/>
          <w:b/>
          <w:sz w:val="24"/>
        </w:rPr>
        <w:t>Discussions on minimum technical performance requirements for IMT-2030 radio interface(s)</w:t>
      </w:r>
    </w:p>
    <w:p w14:paraId="0486887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82D9476" w14:textId="77777777" w:rsidR="00494A59" w:rsidRDefault="00494A59" w:rsidP="00494A59">
      <w:pPr>
        <w:rPr>
          <w:rFonts w:ascii="Arial" w:hAnsi="Arial" w:cs="Arial"/>
          <w:b/>
        </w:rPr>
      </w:pPr>
      <w:r>
        <w:rPr>
          <w:rFonts w:ascii="Arial" w:hAnsi="Arial" w:cs="Arial"/>
          <w:b/>
        </w:rPr>
        <w:t xml:space="preserve">Discussion: </w:t>
      </w:r>
    </w:p>
    <w:p w14:paraId="47A544A4" w14:textId="77777777" w:rsidR="00494A59" w:rsidRDefault="00494A59" w:rsidP="00494A59">
      <w:r>
        <w:t>Proposal 1: Candidate items for minimum TPRs should be studied and agreed within RAN#106 (Dec. 2024).</w:t>
      </w:r>
    </w:p>
    <w:p w14:paraId="2A472F5B" w14:textId="77777777" w:rsidR="00494A59" w:rsidRDefault="00494A59" w:rsidP="00494A59">
      <w:r>
        <w:t>Proposal 2: Study on the associated target values for the candidate items should be done and liaison statement to WP 5D should be agreed until the middle term of RAN#108 (June 2025).</w:t>
      </w:r>
    </w:p>
    <w:p w14:paraId="07F07F7E" w14:textId="77777777" w:rsidR="00494A59" w:rsidRDefault="00494A59" w:rsidP="00494A59">
      <w:r>
        <w:lastRenderedPageBreak/>
        <w:t>Proposal 3: Candidate items for minimum TPRs should be studied based on Recommendation ITU-R M.2160 Usage Scenarios and Capabilities.</w:t>
      </w:r>
    </w:p>
    <w:p w14:paraId="3057B88D" w14:textId="77777777" w:rsidR="00494A59" w:rsidRDefault="00494A59" w:rsidP="00494A59">
      <w:r>
        <w:t>vivo: definitions need to be discussed as well</w:t>
      </w:r>
    </w:p>
    <w:p w14:paraId="304FC068" w14:textId="77777777" w:rsidR="00494A59" w:rsidRDefault="00494A59" w:rsidP="00494A59">
      <w:r>
        <w:t>Vodafone: all work to be done in March 25 plenary?</w:t>
      </w:r>
    </w:p>
    <w:p w14:paraId="7E951EAF" w14:textId="77777777" w:rsidR="00494A59" w:rsidRDefault="00494A59" w:rsidP="00494A59">
      <w:r>
        <w:t>Mediatek: practical user experience more important than KPIs so we need to discuss this</w:t>
      </w:r>
    </w:p>
    <w:p w14:paraId="39C715A9" w14:textId="77777777" w:rsidR="00494A59" w:rsidRDefault="00494A59" w:rsidP="00494A59">
      <w:r>
        <w:t>CATT: submission in June 25 too late for ITU</w:t>
      </w:r>
    </w:p>
    <w:p w14:paraId="2596D86D" w14:textId="77777777" w:rsidR="00494A59" w:rsidRDefault="00494A59" w:rsidP="00494A59">
      <w:r>
        <w:t>MITRE: unclear whether we will reply to ITU-R WP5D or not</w:t>
      </w:r>
    </w:p>
    <w:p w14:paraId="26F993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B071D" w14:textId="77777777" w:rsidR="00494A59" w:rsidRDefault="00494A59" w:rsidP="00494A59">
      <w:pPr>
        <w:rPr>
          <w:rFonts w:ascii="Arial" w:hAnsi="Arial" w:cs="Arial"/>
          <w:b/>
          <w:sz w:val="24"/>
        </w:rPr>
      </w:pPr>
      <w:r>
        <w:rPr>
          <w:rFonts w:ascii="Arial" w:hAnsi="Arial" w:cs="Arial"/>
          <w:b/>
          <w:color w:val="0000FF"/>
          <w:sz w:val="24"/>
        </w:rPr>
        <w:t>RP-242920</w:t>
      </w:r>
      <w:r>
        <w:rPr>
          <w:rFonts w:ascii="Arial" w:hAnsi="Arial" w:cs="Arial"/>
          <w:b/>
          <w:color w:val="0000FF"/>
          <w:sz w:val="24"/>
        </w:rPr>
        <w:tab/>
      </w:r>
      <w:r>
        <w:rPr>
          <w:rFonts w:ascii="Arial" w:hAnsi="Arial" w:cs="Arial"/>
          <w:b/>
          <w:sz w:val="24"/>
        </w:rPr>
        <w:t>Views on RAN requirements for 6G</w:t>
      </w:r>
    </w:p>
    <w:p w14:paraId="6F3CBE5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w:t>
      </w:r>
    </w:p>
    <w:p w14:paraId="085F3B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87DE7" w14:textId="77777777" w:rsidR="00494A59" w:rsidRDefault="00494A59" w:rsidP="00494A59">
      <w:pPr>
        <w:rPr>
          <w:rFonts w:ascii="Arial" w:hAnsi="Arial" w:cs="Arial"/>
          <w:b/>
          <w:sz w:val="24"/>
        </w:rPr>
      </w:pPr>
      <w:r>
        <w:rPr>
          <w:rFonts w:ascii="Arial" w:hAnsi="Arial" w:cs="Arial"/>
          <w:b/>
          <w:color w:val="0000FF"/>
          <w:sz w:val="24"/>
        </w:rPr>
        <w:t>RP-242976</w:t>
      </w:r>
      <w:r>
        <w:rPr>
          <w:rFonts w:ascii="Arial" w:hAnsi="Arial" w:cs="Arial"/>
          <w:b/>
          <w:color w:val="0000FF"/>
          <w:sz w:val="24"/>
        </w:rPr>
        <w:tab/>
      </w:r>
      <w:r>
        <w:rPr>
          <w:rFonts w:ascii="Arial" w:hAnsi="Arial" w:cs="Arial"/>
          <w:b/>
          <w:sz w:val="24"/>
        </w:rPr>
        <w:t>Views on 3GPP RAN 6G requirements study</w:t>
      </w:r>
    </w:p>
    <w:p w14:paraId="3752E0F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DE3C4" w14:textId="77777777" w:rsidR="00494A59" w:rsidRDefault="00494A59" w:rsidP="00494A59">
      <w:pPr>
        <w:rPr>
          <w:rFonts w:ascii="Arial" w:hAnsi="Arial" w:cs="Arial"/>
          <w:b/>
        </w:rPr>
      </w:pPr>
      <w:r>
        <w:rPr>
          <w:rFonts w:ascii="Arial" w:hAnsi="Arial" w:cs="Arial"/>
          <w:b/>
        </w:rPr>
        <w:t xml:space="preserve">Discussion: </w:t>
      </w:r>
    </w:p>
    <w:p w14:paraId="3B677CDE" w14:textId="77777777" w:rsidR="00494A59" w:rsidRDefault="00494A59" w:rsidP="00494A59">
      <w:r>
        <w:t>wrong Tdoc type corrected from other to discussion</w:t>
      </w:r>
    </w:p>
    <w:p w14:paraId="0C2E2001" w14:textId="77777777" w:rsidR="00494A59" w:rsidRDefault="00494A59" w:rsidP="00494A59">
      <w:r>
        <w:t>Novamint: we need a different approach for reliability: bit rate is not enough</w:t>
      </w:r>
    </w:p>
    <w:p w14:paraId="608E6CA6" w14:textId="77777777" w:rsidR="00494A59" w:rsidRDefault="00494A59" w:rsidP="00494A59">
      <w:r>
        <w:t>LG: we are open to 1 or 2 SIs (traditionally we had 2)</w:t>
      </w:r>
    </w:p>
    <w:p w14:paraId="52EB158A" w14:textId="77777777" w:rsidR="00494A59" w:rsidRDefault="00494A59" w:rsidP="00494A59">
      <w:r>
        <w:t>Nokia: would still be good to send an LS to ITU-R WP5D from RAN #106</w:t>
      </w:r>
    </w:p>
    <w:p w14:paraId="1FA624EE" w14:textId="77777777" w:rsidR="00494A59" w:rsidRDefault="00494A59" w:rsidP="00494A59">
      <w:r>
        <w:t>Samsung: output on AIML will depend on how much time we plan to use for it</w:t>
      </w:r>
    </w:p>
    <w:p w14:paraId="43E3711D" w14:textId="77777777" w:rsidR="00494A59" w:rsidRDefault="00494A59" w:rsidP="00494A59">
      <w:r>
        <w:t>MITRE: resiliency should be also included in the requirements</w:t>
      </w:r>
    </w:p>
    <w:p w14:paraId="07773749" w14:textId="77777777" w:rsidR="00494A59" w:rsidRDefault="00494A59" w:rsidP="00494A59">
      <w:r>
        <w:t>BT: worried about energy consumption requirements for AI</w:t>
      </w:r>
    </w:p>
    <w:p w14:paraId="0390A585" w14:textId="77777777" w:rsidR="00494A59" w:rsidRDefault="00494A59" w:rsidP="00494A59">
      <w:r>
        <w:t xml:space="preserve">Vodafone: we should focus on things that focus for our customers (our licence does allow sensing) </w:t>
      </w:r>
    </w:p>
    <w:p w14:paraId="5F2A830E" w14:textId="77777777" w:rsidR="00494A59" w:rsidRDefault="00494A59" w:rsidP="00494A59">
      <w:r>
        <w:t>AT&amp;T: we set the requirements for ITU and not the other way around</w:t>
      </w:r>
    </w:p>
    <w:p w14:paraId="7CF2A293" w14:textId="77777777" w:rsidR="00494A59" w:rsidRDefault="00494A59" w:rsidP="00494A59">
      <w:r>
        <w:t>T-Mobile: ITU is looking at what is needed for spectrum, we need to look at the use case to make 6G commercially successful, this is important to remember</w:t>
      </w:r>
    </w:p>
    <w:p w14:paraId="0353D03A" w14:textId="77777777" w:rsidR="00494A59" w:rsidRDefault="00494A59" w:rsidP="00494A59">
      <w:r>
        <w:t>Samsung: we need to keep the ITU-R requirements as well, at the same time we need to provide feedback to ITU-R about requirements that we consider problematic</w:t>
      </w:r>
    </w:p>
    <w:p w14:paraId="4167E70F" w14:textId="77777777" w:rsidR="00494A59" w:rsidRDefault="00494A59" w:rsidP="00494A59">
      <w:r>
        <w:t>Nokia: got the action from ITU-R AH to draft an LS reply to ITU-R WP5D so inputs are welcome</w:t>
      </w:r>
    </w:p>
    <w:p w14:paraId="4A1807D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08D7B" w14:textId="77777777" w:rsidR="00494A59" w:rsidRDefault="00494A59" w:rsidP="00494A59">
      <w:pPr>
        <w:rPr>
          <w:rFonts w:ascii="Arial" w:hAnsi="Arial" w:cs="Arial"/>
          <w:b/>
          <w:sz w:val="24"/>
        </w:rPr>
      </w:pPr>
      <w:r>
        <w:rPr>
          <w:rFonts w:ascii="Arial" w:hAnsi="Arial" w:cs="Arial"/>
          <w:b/>
          <w:color w:val="0000FF"/>
          <w:sz w:val="24"/>
        </w:rPr>
        <w:t>RP-242439</w:t>
      </w:r>
      <w:r>
        <w:rPr>
          <w:rFonts w:ascii="Arial" w:hAnsi="Arial" w:cs="Arial"/>
          <w:b/>
          <w:color w:val="0000FF"/>
          <w:sz w:val="24"/>
        </w:rPr>
        <w:tab/>
      </w:r>
      <w:r>
        <w:rPr>
          <w:rFonts w:ascii="Arial" w:hAnsi="Arial" w:cs="Arial"/>
          <w:b/>
          <w:sz w:val="24"/>
        </w:rPr>
        <w:t>RAN Chair’s Guidance for 6G Study: ITU Focused</w:t>
      </w:r>
    </w:p>
    <w:p w14:paraId="257076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6670D702" w14:textId="77777777" w:rsidR="00494A59" w:rsidRDefault="00494A59" w:rsidP="00494A59">
      <w:pPr>
        <w:rPr>
          <w:rFonts w:ascii="Arial" w:hAnsi="Arial" w:cs="Arial"/>
          <w:b/>
        </w:rPr>
      </w:pPr>
      <w:r>
        <w:rPr>
          <w:rFonts w:ascii="Arial" w:hAnsi="Arial" w:cs="Arial"/>
          <w:b/>
        </w:rPr>
        <w:t xml:space="preserve">Discussion: </w:t>
      </w:r>
    </w:p>
    <w:p w14:paraId="11F54DB5" w14:textId="77777777" w:rsidR="00494A59" w:rsidRDefault="00494A59" w:rsidP="00494A59">
      <w:r>
        <w:t>Huawei: page 4: is not the finally published version from ITU</w:t>
      </w:r>
    </w:p>
    <w:p w14:paraId="0AB2D467" w14:textId="77777777" w:rsidR="00494A59" w:rsidRDefault="00494A59" w:rsidP="00494A59">
      <w:r>
        <w:t>DT: interaction with SA1 is needed as well</w:t>
      </w:r>
    </w:p>
    <w:p w14:paraId="098B1703" w14:textId="77777777" w:rsidR="00494A59" w:rsidRDefault="00494A59" w:rsidP="00494A59">
      <w:r>
        <w:lastRenderedPageBreak/>
        <w:t>ZTE: 1 or 2 TRs is not yet clear</w:t>
      </w:r>
    </w:p>
    <w:p w14:paraId="37FE8C48" w14:textId="77777777" w:rsidR="00494A59" w:rsidRDefault="00494A59" w:rsidP="00494A59">
      <w:r>
        <w:t>RAN chair: correct, we may have 1 internal and 1 external TR</w:t>
      </w:r>
    </w:p>
    <w:p w14:paraId="3B5876DB" w14:textId="77777777" w:rsidR="00494A59" w:rsidRDefault="00494A59" w:rsidP="00494A59">
      <w:r>
        <w:t>conclusion: slide 4 will be revised</w:t>
      </w:r>
    </w:p>
    <w:p w14:paraId="4BD47B1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RP-243276</w:t>
      </w:r>
      <w:r>
        <w:rPr>
          <w:color w:val="993300"/>
          <w:u w:val="single"/>
        </w:rPr>
        <w:t>.</w:t>
      </w:r>
    </w:p>
    <w:p w14:paraId="3182D86E" w14:textId="77777777" w:rsidR="00494A59" w:rsidRDefault="00494A59" w:rsidP="00494A59">
      <w:pPr>
        <w:rPr>
          <w:rFonts w:ascii="Arial" w:hAnsi="Arial" w:cs="Arial"/>
          <w:b/>
          <w:sz w:val="24"/>
        </w:rPr>
      </w:pPr>
      <w:r>
        <w:rPr>
          <w:rFonts w:ascii="Arial" w:hAnsi="Arial" w:cs="Arial"/>
          <w:b/>
          <w:color w:val="0000FF"/>
          <w:sz w:val="24"/>
        </w:rPr>
        <w:t>RP-243276</w:t>
      </w:r>
      <w:r>
        <w:rPr>
          <w:rFonts w:ascii="Arial" w:hAnsi="Arial" w:cs="Arial"/>
          <w:b/>
          <w:color w:val="0000FF"/>
          <w:sz w:val="24"/>
        </w:rPr>
        <w:tab/>
      </w:r>
      <w:r>
        <w:rPr>
          <w:rFonts w:ascii="Arial" w:hAnsi="Arial" w:cs="Arial"/>
          <w:b/>
          <w:sz w:val="24"/>
        </w:rPr>
        <w:t>RAN Chair’s Guidance for 6G Study: ITU Focused</w:t>
      </w:r>
    </w:p>
    <w:p w14:paraId="03B5BAD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6DCDC3DD" w14:textId="77777777" w:rsidR="00494A59" w:rsidRDefault="00494A59" w:rsidP="00494A59">
      <w:pPr>
        <w:rPr>
          <w:color w:val="808080"/>
        </w:rPr>
      </w:pPr>
      <w:r>
        <w:rPr>
          <w:color w:val="808080"/>
        </w:rPr>
        <w:t>(Replaces RP-242439)</w:t>
      </w:r>
    </w:p>
    <w:p w14:paraId="09DFD57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0E254D" w14:textId="77777777" w:rsidR="00494A59" w:rsidRDefault="00494A59" w:rsidP="00494A59">
      <w:pPr>
        <w:rPr>
          <w:rFonts w:ascii="Arial" w:hAnsi="Arial" w:cs="Arial"/>
          <w:b/>
          <w:sz w:val="24"/>
        </w:rPr>
      </w:pPr>
      <w:r>
        <w:rPr>
          <w:rFonts w:ascii="Arial" w:hAnsi="Arial" w:cs="Arial"/>
          <w:b/>
          <w:color w:val="0000FF"/>
          <w:sz w:val="24"/>
        </w:rPr>
        <w:t>RP-242440</w:t>
      </w:r>
      <w:r>
        <w:rPr>
          <w:rFonts w:ascii="Arial" w:hAnsi="Arial" w:cs="Arial"/>
          <w:b/>
          <w:color w:val="0000FF"/>
          <w:sz w:val="24"/>
        </w:rPr>
        <w:tab/>
      </w:r>
      <w:r>
        <w:rPr>
          <w:rFonts w:ascii="Arial" w:hAnsi="Arial" w:cs="Arial"/>
          <w:b/>
          <w:sz w:val="24"/>
        </w:rPr>
        <w:t>First draft of new SID: Study on 6G scenarios/use cases and requirements</w:t>
      </w:r>
    </w:p>
    <w:p w14:paraId="18B9F5B5" w14:textId="77777777" w:rsidR="00494A59" w:rsidRDefault="00494A59" w:rsidP="00494A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 chair (Qualcomm)</w:t>
      </w:r>
    </w:p>
    <w:p w14:paraId="3113E89D" w14:textId="77777777" w:rsidR="00494A59" w:rsidRDefault="00494A59" w:rsidP="00494A59">
      <w:pPr>
        <w:rPr>
          <w:rFonts w:ascii="Arial" w:hAnsi="Arial" w:cs="Arial"/>
          <w:b/>
        </w:rPr>
      </w:pPr>
      <w:r>
        <w:rPr>
          <w:rFonts w:ascii="Arial" w:hAnsi="Arial" w:cs="Arial"/>
          <w:b/>
        </w:rPr>
        <w:t xml:space="preserve">Abstract: </w:t>
      </w:r>
    </w:p>
    <w:p w14:paraId="63CF89ED" w14:textId="77777777" w:rsidR="00494A59" w:rsidRDefault="00494A59" w:rsidP="00494A59">
      <w:r>
        <w:t>will be the starting point of the development of a RAN SID during RAN #106</w:t>
      </w:r>
    </w:p>
    <w:p w14:paraId="2BEB407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RP-243324</w:t>
      </w:r>
      <w:r>
        <w:rPr>
          <w:color w:val="993300"/>
          <w:u w:val="single"/>
        </w:rPr>
        <w:t>.</w:t>
      </w:r>
    </w:p>
    <w:p w14:paraId="7B14AFE7" w14:textId="77777777" w:rsidR="00494A59" w:rsidRDefault="00494A59" w:rsidP="00494A59">
      <w:pPr>
        <w:rPr>
          <w:rFonts w:ascii="Arial" w:hAnsi="Arial" w:cs="Arial"/>
          <w:b/>
          <w:sz w:val="24"/>
        </w:rPr>
      </w:pPr>
      <w:r>
        <w:rPr>
          <w:rFonts w:ascii="Arial" w:hAnsi="Arial" w:cs="Arial"/>
          <w:b/>
          <w:color w:val="0000FF"/>
          <w:sz w:val="24"/>
        </w:rPr>
        <w:t>RP-243324</w:t>
      </w:r>
      <w:r>
        <w:rPr>
          <w:rFonts w:ascii="Arial" w:hAnsi="Arial" w:cs="Arial"/>
          <w:b/>
          <w:color w:val="0000FF"/>
          <w:sz w:val="24"/>
        </w:rPr>
        <w:tab/>
      </w:r>
      <w:r>
        <w:rPr>
          <w:rFonts w:ascii="Arial" w:hAnsi="Arial" w:cs="Arial"/>
          <w:b/>
          <w:sz w:val="24"/>
        </w:rPr>
        <w:t>First draft of new SID: Study on 6G scenarios/use cases and requirements</w:t>
      </w:r>
    </w:p>
    <w:p w14:paraId="63AD243B" w14:textId="77777777" w:rsidR="00494A59" w:rsidRDefault="00494A59" w:rsidP="00494A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 chair (Qualcomm)</w:t>
      </w:r>
    </w:p>
    <w:p w14:paraId="0453DA42" w14:textId="77777777" w:rsidR="00494A59" w:rsidRDefault="00494A59" w:rsidP="00494A59">
      <w:pPr>
        <w:rPr>
          <w:color w:val="808080"/>
        </w:rPr>
      </w:pPr>
      <w:r>
        <w:rPr>
          <w:color w:val="808080"/>
        </w:rPr>
        <w:t>(Replaces RP-242440)</w:t>
      </w:r>
    </w:p>
    <w:p w14:paraId="1FE8BBE4" w14:textId="77777777" w:rsidR="00494A59" w:rsidRDefault="00494A59" w:rsidP="00494A59">
      <w:pPr>
        <w:rPr>
          <w:rFonts w:ascii="Arial" w:hAnsi="Arial" w:cs="Arial"/>
          <w:b/>
        </w:rPr>
      </w:pPr>
      <w:r>
        <w:rPr>
          <w:rFonts w:ascii="Arial" w:hAnsi="Arial" w:cs="Arial"/>
          <w:b/>
        </w:rPr>
        <w:t xml:space="preserve">Discussion: </w:t>
      </w:r>
    </w:p>
    <w:p w14:paraId="3E7CF039" w14:textId="77777777" w:rsidR="00494A59" w:rsidRDefault="00494A59" w:rsidP="00494A59">
      <w:r>
        <w:t>RAN chair: Telstra, Orange, SEMTEC and Sharp will be added</w:t>
      </w:r>
    </w:p>
    <w:p w14:paraId="5A187E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RP-243327</w:t>
      </w:r>
      <w:r>
        <w:rPr>
          <w:color w:val="993300"/>
          <w:u w:val="single"/>
        </w:rPr>
        <w:t>.</w:t>
      </w:r>
    </w:p>
    <w:p w14:paraId="78C31629" w14:textId="77777777" w:rsidR="00494A59" w:rsidRDefault="00494A59" w:rsidP="00494A59">
      <w:pPr>
        <w:rPr>
          <w:rFonts w:ascii="Arial" w:hAnsi="Arial" w:cs="Arial"/>
          <w:b/>
          <w:sz w:val="24"/>
        </w:rPr>
      </w:pPr>
      <w:r>
        <w:rPr>
          <w:rFonts w:ascii="Arial" w:hAnsi="Arial" w:cs="Arial"/>
          <w:b/>
          <w:color w:val="0000FF"/>
          <w:sz w:val="24"/>
        </w:rPr>
        <w:t>RP-243327</w:t>
      </w:r>
      <w:r>
        <w:rPr>
          <w:rFonts w:ascii="Arial" w:hAnsi="Arial" w:cs="Arial"/>
          <w:b/>
          <w:color w:val="0000FF"/>
          <w:sz w:val="24"/>
        </w:rPr>
        <w:tab/>
      </w:r>
      <w:r>
        <w:rPr>
          <w:rFonts w:ascii="Arial" w:hAnsi="Arial" w:cs="Arial"/>
          <w:b/>
          <w:sz w:val="24"/>
        </w:rPr>
        <w:t>New SID: Study on 6G scenarios/use cases and requirements</w:t>
      </w:r>
    </w:p>
    <w:p w14:paraId="6F362C9C" w14:textId="77777777" w:rsidR="00494A59" w:rsidRDefault="00494A59" w:rsidP="00494A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0C5A577C" w14:textId="77777777" w:rsidR="00494A59" w:rsidRDefault="00494A59" w:rsidP="00494A59">
      <w:pPr>
        <w:rPr>
          <w:color w:val="808080"/>
        </w:rPr>
      </w:pPr>
      <w:r>
        <w:rPr>
          <w:color w:val="808080"/>
        </w:rPr>
        <w:t>(Replaces RP-243324)</w:t>
      </w:r>
    </w:p>
    <w:p w14:paraId="00DAD87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DF07D" w14:textId="77777777" w:rsidR="00494A59" w:rsidRDefault="00494A59" w:rsidP="00494A59">
      <w:pPr>
        <w:rPr>
          <w:rFonts w:ascii="Arial" w:hAnsi="Arial" w:cs="Arial"/>
          <w:b/>
          <w:sz w:val="24"/>
        </w:rPr>
      </w:pPr>
      <w:r>
        <w:rPr>
          <w:rFonts w:ascii="Arial" w:hAnsi="Arial" w:cs="Arial"/>
          <w:b/>
          <w:color w:val="0000FF"/>
          <w:sz w:val="24"/>
        </w:rPr>
        <w:t>RP-243279</w:t>
      </w:r>
      <w:r>
        <w:rPr>
          <w:rFonts w:ascii="Arial" w:hAnsi="Arial" w:cs="Arial"/>
          <w:b/>
          <w:color w:val="0000FF"/>
          <w:sz w:val="24"/>
        </w:rPr>
        <w:tab/>
      </w:r>
      <w:r>
        <w:rPr>
          <w:rFonts w:ascii="Arial" w:hAnsi="Arial" w:cs="Arial"/>
          <w:b/>
          <w:sz w:val="24"/>
        </w:rPr>
        <w:t>Moderator's summary for discussion on IMT-2030 TPRs</w:t>
      </w:r>
    </w:p>
    <w:p w14:paraId="39EFE745"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VC (CMCC)</w:t>
      </w:r>
    </w:p>
    <w:p w14:paraId="43880AAC" w14:textId="77777777" w:rsidR="00494A59" w:rsidRDefault="00494A59" w:rsidP="00494A59">
      <w:pPr>
        <w:rPr>
          <w:rFonts w:ascii="Arial" w:hAnsi="Arial" w:cs="Arial"/>
          <w:b/>
        </w:rPr>
      </w:pPr>
      <w:r>
        <w:rPr>
          <w:rFonts w:ascii="Arial" w:hAnsi="Arial" w:cs="Arial"/>
          <w:b/>
        </w:rPr>
        <w:t xml:space="preserve">Discussion: </w:t>
      </w:r>
    </w:p>
    <w:p w14:paraId="550E42B2" w14:textId="77777777" w:rsidR="00494A59" w:rsidRDefault="00494A59" w:rsidP="00494A59">
      <w:r>
        <w:t>conclusion: proposal 1 and 2 endorsed</w:t>
      </w:r>
    </w:p>
    <w:p w14:paraId="1F219B2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AF87E" w14:textId="77777777" w:rsidR="00494A59" w:rsidRDefault="00494A59" w:rsidP="00494A59">
      <w:pPr>
        <w:rPr>
          <w:rFonts w:ascii="Arial" w:hAnsi="Arial" w:cs="Arial"/>
          <w:b/>
          <w:sz w:val="24"/>
        </w:rPr>
      </w:pPr>
      <w:r>
        <w:rPr>
          <w:rFonts w:ascii="Arial" w:hAnsi="Arial" w:cs="Arial"/>
          <w:b/>
          <w:color w:val="0000FF"/>
          <w:sz w:val="24"/>
        </w:rPr>
        <w:t>RP-242558</w:t>
      </w:r>
      <w:r>
        <w:rPr>
          <w:rFonts w:ascii="Arial" w:hAnsi="Arial" w:cs="Arial"/>
          <w:b/>
          <w:color w:val="0000FF"/>
          <w:sz w:val="24"/>
        </w:rPr>
        <w:tab/>
      </w:r>
      <w:r>
        <w:rPr>
          <w:rFonts w:ascii="Arial" w:hAnsi="Arial" w:cs="Arial"/>
          <w:b/>
          <w:sz w:val="24"/>
        </w:rPr>
        <w:t>View on IMT-2030 Technical Performance Requirements</w:t>
      </w:r>
    </w:p>
    <w:p w14:paraId="422BF03C"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AAC0E4E" w14:textId="77777777" w:rsidR="00494A59" w:rsidRDefault="00494A59" w:rsidP="00494A59">
      <w:pPr>
        <w:rPr>
          <w:rFonts w:ascii="Arial" w:hAnsi="Arial" w:cs="Arial"/>
          <w:b/>
        </w:rPr>
      </w:pPr>
      <w:r>
        <w:rPr>
          <w:rFonts w:ascii="Arial" w:hAnsi="Arial" w:cs="Arial"/>
          <w:b/>
        </w:rPr>
        <w:t xml:space="preserve">Discussion: </w:t>
      </w:r>
    </w:p>
    <w:p w14:paraId="25AD9E61" w14:textId="77777777" w:rsidR="00494A59" w:rsidRDefault="00494A59" w:rsidP="00494A59">
      <w:r>
        <w:t>moved from AI 8.2 to AI 16</w:t>
      </w:r>
    </w:p>
    <w:p w14:paraId="10A1B3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9BD5" w14:textId="77777777" w:rsidR="00494A59" w:rsidRDefault="00494A59" w:rsidP="00494A59">
      <w:pPr>
        <w:rPr>
          <w:rFonts w:ascii="Arial" w:hAnsi="Arial" w:cs="Arial"/>
          <w:b/>
          <w:sz w:val="24"/>
        </w:rPr>
      </w:pPr>
      <w:r>
        <w:rPr>
          <w:rFonts w:ascii="Arial" w:hAnsi="Arial" w:cs="Arial"/>
          <w:b/>
          <w:color w:val="0000FF"/>
          <w:sz w:val="24"/>
        </w:rPr>
        <w:t>RP-242473</w:t>
      </w:r>
      <w:r>
        <w:rPr>
          <w:rFonts w:ascii="Arial" w:hAnsi="Arial" w:cs="Arial"/>
          <w:b/>
          <w:color w:val="0000FF"/>
          <w:sz w:val="24"/>
        </w:rPr>
        <w:tab/>
      </w:r>
      <w:r>
        <w:rPr>
          <w:rFonts w:ascii="Arial" w:hAnsi="Arial" w:cs="Arial"/>
          <w:b/>
          <w:sz w:val="24"/>
        </w:rPr>
        <w:t>LGE’s views on 6G TPR (Technical Performance Requirements)</w:t>
      </w:r>
    </w:p>
    <w:p w14:paraId="09A3FF9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391FD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A04E9" w14:textId="77777777" w:rsidR="00494A59" w:rsidRDefault="00494A59" w:rsidP="00494A59">
      <w:pPr>
        <w:rPr>
          <w:rFonts w:ascii="Arial" w:hAnsi="Arial" w:cs="Arial"/>
          <w:b/>
          <w:sz w:val="24"/>
        </w:rPr>
      </w:pPr>
      <w:r>
        <w:rPr>
          <w:rFonts w:ascii="Arial" w:hAnsi="Arial" w:cs="Arial"/>
          <w:b/>
          <w:color w:val="0000FF"/>
          <w:sz w:val="24"/>
        </w:rPr>
        <w:t>RP-242528</w:t>
      </w:r>
      <w:r>
        <w:rPr>
          <w:rFonts w:ascii="Arial" w:hAnsi="Arial" w:cs="Arial"/>
          <w:b/>
          <w:color w:val="0000FF"/>
          <w:sz w:val="24"/>
        </w:rPr>
        <w:tab/>
      </w:r>
      <w:r>
        <w:rPr>
          <w:rFonts w:ascii="Arial" w:hAnsi="Arial" w:cs="Arial"/>
          <w:b/>
          <w:sz w:val="24"/>
        </w:rPr>
        <w:t>Views on IMT-2030 Technical Performance Requirements (TPRs)</w:t>
      </w:r>
    </w:p>
    <w:p w14:paraId="755B391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7A9BDA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EC182" w14:textId="77777777" w:rsidR="00494A59" w:rsidRDefault="00494A59" w:rsidP="00494A59">
      <w:pPr>
        <w:rPr>
          <w:rFonts w:ascii="Arial" w:hAnsi="Arial" w:cs="Arial"/>
          <w:b/>
          <w:sz w:val="24"/>
        </w:rPr>
      </w:pPr>
      <w:r>
        <w:rPr>
          <w:rFonts w:ascii="Arial" w:hAnsi="Arial" w:cs="Arial"/>
          <w:b/>
          <w:color w:val="0000FF"/>
          <w:sz w:val="24"/>
        </w:rPr>
        <w:t>RP-242530</w:t>
      </w:r>
      <w:r>
        <w:rPr>
          <w:rFonts w:ascii="Arial" w:hAnsi="Arial" w:cs="Arial"/>
          <w:b/>
          <w:color w:val="0000FF"/>
          <w:sz w:val="24"/>
        </w:rPr>
        <w:tab/>
      </w:r>
      <w:r>
        <w:rPr>
          <w:rFonts w:ascii="Arial" w:hAnsi="Arial" w:cs="Arial"/>
          <w:b/>
          <w:sz w:val="24"/>
        </w:rPr>
        <w:t>Nokia views on IMT-2030 Technical Performance Requirements</w:t>
      </w:r>
    </w:p>
    <w:p w14:paraId="5DB2776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29ADEAB" w14:textId="77777777" w:rsidR="00494A59" w:rsidRDefault="00494A59" w:rsidP="00494A59">
      <w:pPr>
        <w:rPr>
          <w:rFonts w:ascii="Arial" w:hAnsi="Arial" w:cs="Arial"/>
          <w:b/>
        </w:rPr>
      </w:pPr>
      <w:r>
        <w:rPr>
          <w:rFonts w:ascii="Arial" w:hAnsi="Arial" w:cs="Arial"/>
          <w:b/>
        </w:rPr>
        <w:t xml:space="preserve">Abstract: </w:t>
      </w:r>
    </w:p>
    <w:p w14:paraId="2A5D0776" w14:textId="77777777" w:rsidR="00494A59" w:rsidRDefault="00494A59" w:rsidP="00494A59">
      <w:r>
        <w:t>This document discussion IMT-2030 Technical Performance Requirements and what kind of requirements 3GPP should suggest the ITU-R WP5D to consider in their IMT-2030 development</w:t>
      </w:r>
    </w:p>
    <w:p w14:paraId="4DF3FC5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400C7" w14:textId="77777777" w:rsidR="00494A59" w:rsidRDefault="00494A59" w:rsidP="00494A59">
      <w:pPr>
        <w:rPr>
          <w:rFonts w:ascii="Arial" w:hAnsi="Arial" w:cs="Arial"/>
          <w:b/>
          <w:sz w:val="24"/>
        </w:rPr>
      </w:pPr>
      <w:r>
        <w:rPr>
          <w:rFonts w:ascii="Arial" w:hAnsi="Arial" w:cs="Arial"/>
          <w:b/>
          <w:color w:val="0000FF"/>
          <w:sz w:val="24"/>
        </w:rPr>
        <w:t>RP-242634</w:t>
      </w:r>
      <w:r>
        <w:rPr>
          <w:rFonts w:ascii="Arial" w:hAnsi="Arial" w:cs="Arial"/>
          <w:b/>
          <w:color w:val="0000FF"/>
          <w:sz w:val="24"/>
        </w:rPr>
        <w:tab/>
      </w:r>
      <w:r>
        <w:rPr>
          <w:rFonts w:ascii="Arial" w:hAnsi="Arial" w:cs="Arial"/>
          <w:b/>
          <w:sz w:val="24"/>
        </w:rPr>
        <w:t>Discussion on IMT-2030 technical performance requirements (TPR)</w:t>
      </w:r>
    </w:p>
    <w:p w14:paraId="143E991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08446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FBD58" w14:textId="77777777" w:rsidR="00494A59" w:rsidRDefault="00494A59" w:rsidP="00494A59">
      <w:pPr>
        <w:rPr>
          <w:rFonts w:ascii="Arial" w:hAnsi="Arial" w:cs="Arial"/>
          <w:b/>
          <w:sz w:val="24"/>
        </w:rPr>
      </w:pPr>
      <w:r>
        <w:rPr>
          <w:rFonts w:ascii="Arial" w:hAnsi="Arial" w:cs="Arial"/>
          <w:b/>
          <w:color w:val="0000FF"/>
          <w:sz w:val="24"/>
        </w:rPr>
        <w:t>RP-242761</w:t>
      </w:r>
      <w:r>
        <w:rPr>
          <w:rFonts w:ascii="Arial" w:hAnsi="Arial" w:cs="Arial"/>
          <w:b/>
          <w:color w:val="0000FF"/>
          <w:sz w:val="24"/>
        </w:rPr>
        <w:tab/>
      </w:r>
      <w:r>
        <w:rPr>
          <w:rFonts w:ascii="Arial" w:hAnsi="Arial" w:cs="Arial"/>
          <w:b/>
          <w:sz w:val="24"/>
        </w:rPr>
        <w:t>Views on RAN study on IMT-2030</w:t>
      </w:r>
    </w:p>
    <w:p w14:paraId="642F94C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106AD4B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FE63E" w14:textId="77777777" w:rsidR="00494A59" w:rsidRDefault="00494A59" w:rsidP="00494A59">
      <w:pPr>
        <w:rPr>
          <w:rFonts w:ascii="Arial" w:hAnsi="Arial" w:cs="Arial"/>
          <w:b/>
          <w:sz w:val="24"/>
        </w:rPr>
      </w:pPr>
      <w:r>
        <w:rPr>
          <w:rFonts w:ascii="Arial" w:hAnsi="Arial" w:cs="Arial"/>
          <w:b/>
          <w:color w:val="0000FF"/>
          <w:sz w:val="24"/>
        </w:rPr>
        <w:t>RP-242764</w:t>
      </w:r>
      <w:r>
        <w:rPr>
          <w:rFonts w:ascii="Arial" w:hAnsi="Arial" w:cs="Arial"/>
          <w:b/>
          <w:color w:val="0000FF"/>
          <w:sz w:val="24"/>
        </w:rPr>
        <w:tab/>
      </w:r>
      <w:r>
        <w:rPr>
          <w:rFonts w:ascii="Arial" w:hAnsi="Arial" w:cs="Arial"/>
          <w:b/>
          <w:sz w:val="24"/>
        </w:rPr>
        <w:t>On ITU IMT-2030 requirements SI</w:t>
      </w:r>
    </w:p>
    <w:p w14:paraId="78E0D05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3A537C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A951A" w14:textId="77777777" w:rsidR="00494A59" w:rsidRDefault="00494A59" w:rsidP="00494A59">
      <w:pPr>
        <w:rPr>
          <w:rFonts w:ascii="Arial" w:hAnsi="Arial" w:cs="Arial"/>
          <w:b/>
          <w:sz w:val="24"/>
        </w:rPr>
      </w:pPr>
      <w:r>
        <w:rPr>
          <w:rFonts w:ascii="Arial" w:hAnsi="Arial" w:cs="Arial"/>
          <w:b/>
          <w:color w:val="0000FF"/>
          <w:sz w:val="24"/>
        </w:rPr>
        <w:t>RP-242778</w:t>
      </w:r>
      <w:r>
        <w:rPr>
          <w:rFonts w:ascii="Arial" w:hAnsi="Arial" w:cs="Arial"/>
          <w:b/>
          <w:color w:val="0000FF"/>
          <w:sz w:val="24"/>
        </w:rPr>
        <w:tab/>
      </w:r>
      <w:r>
        <w:rPr>
          <w:rFonts w:ascii="Arial" w:hAnsi="Arial" w:cs="Arial"/>
          <w:b/>
          <w:sz w:val="24"/>
        </w:rPr>
        <w:t>Considerations for IMT-2030 KPIs</w:t>
      </w:r>
    </w:p>
    <w:p w14:paraId="3216FA4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68C9551" w14:textId="77777777" w:rsidR="00494A59" w:rsidRDefault="00494A59" w:rsidP="00494A59">
      <w:pPr>
        <w:rPr>
          <w:rFonts w:ascii="Arial" w:hAnsi="Arial" w:cs="Arial"/>
          <w:b/>
        </w:rPr>
      </w:pPr>
      <w:r>
        <w:rPr>
          <w:rFonts w:ascii="Arial" w:hAnsi="Arial" w:cs="Arial"/>
          <w:b/>
        </w:rPr>
        <w:t xml:space="preserve">Abstract: </w:t>
      </w:r>
    </w:p>
    <w:p w14:paraId="4A491340" w14:textId="77777777" w:rsidR="00494A59" w:rsidRDefault="00494A59" w:rsidP="00494A59">
      <w:r>
        <w:t>This contribution discusses key aspects of potential IMT-2030 KPIs.</w:t>
      </w:r>
    </w:p>
    <w:p w14:paraId="70745B6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2B656" w14:textId="77777777" w:rsidR="00494A59" w:rsidRDefault="00494A59" w:rsidP="00494A59">
      <w:pPr>
        <w:rPr>
          <w:rFonts w:ascii="Arial" w:hAnsi="Arial" w:cs="Arial"/>
          <w:b/>
          <w:sz w:val="24"/>
        </w:rPr>
      </w:pPr>
      <w:r>
        <w:rPr>
          <w:rFonts w:ascii="Arial" w:hAnsi="Arial" w:cs="Arial"/>
          <w:b/>
          <w:color w:val="0000FF"/>
          <w:sz w:val="24"/>
        </w:rPr>
        <w:lastRenderedPageBreak/>
        <w:t>RP-242796</w:t>
      </w:r>
      <w:r>
        <w:rPr>
          <w:rFonts w:ascii="Arial" w:hAnsi="Arial" w:cs="Arial"/>
          <w:b/>
          <w:color w:val="0000FF"/>
          <w:sz w:val="24"/>
        </w:rPr>
        <w:tab/>
      </w:r>
      <w:r>
        <w:rPr>
          <w:rFonts w:ascii="Arial" w:hAnsi="Arial" w:cs="Arial"/>
          <w:b/>
          <w:sz w:val="24"/>
        </w:rPr>
        <w:t>Discussion on RAN requirement for 6G</w:t>
      </w:r>
    </w:p>
    <w:p w14:paraId="2679E54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D5D74B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3527D" w14:textId="77777777" w:rsidR="00494A59" w:rsidRDefault="00494A59" w:rsidP="00494A59">
      <w:pPr>
        <w:rPr>
          <w:rFonts w:ascii="Arial" w:hAnsi="Arial" w:cs="Arial"/>
          <w:b/>
          <w:sz w:val="24"/>
        </w:rPr>
      </w:pPr>
      <w:r>
        <w:rPr>
          <w:rFonts w:ascii="Arial" w:hAnsi="Arial" w:cs="Arial"/>
          <w:b/>
          <w:color w:val="0000FF"/>
          <w:sz w:val="24"/>
        </w:rPr>
        <w:t>RP-242873</w:t>
      </w:r>
      <w:r>
        <w:rPr>
          <w:rFonts w:ascii="Arial" w:hAnsi="Arial" w:cs="Arial"/>
          <w:b/>
          <w:color w:val="0000FF"/>
          <w:sz w:val="24"/>
        </w:rPr>
        <w:tab/>
      </w:r>
      <w:r>
        <w:rPr>
          <w:rFonts w:ascii="Arial" w:hAnsi="Arial" w:cs="Arial"/>
          <w:b/>
          <w:sz w:val="24"/>
        </w:rPr>
        <w:t>Scope of RAN-level SID focusing on ITU IMT-2030 and initial considerations on IMT-2030 TPRs</w:t>
      </w:r>
    </w:p>
    <w:p w14:paraId="1890869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B88080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8BEB9" w14:textId="77777777" w:rsidR="00494A59" w:rsidRDefault="00494A59" w:rsidP="00494A59">
      <w:pPr>
        <w:rPr>
          <w:rFonts w:ascii="Arial" w:hAnsi="Arial" w:cs="Arial"/>
          <w:b/>
          <w:sz w:val="24"/>
        </w:rPr>
      </w:pPr>
      <w:r>
        <w:rPr>
          <w:rFonts w:ascii="Arial" w:hAnsi="Arial" w:cs="Arial"/>
          <w:b/>
          <w:color w:val="0000FF"/>
          <w:sz w:val="24"/>
        </w:rPr>
        <w:t>RP-242921</w:t>
      </w:r>
      <w:r>
        <w:rPr>
          <w:rFonts w:ascii="Arial" w:hAnsi="Arial" w:cs="Arial"/>
          <w:b/>
          <w:color w:val="0000FF"/>
          <w:sz w:val="24"/>
        </w:rPr>
        <w:tab/>
      </w:r>
      <w:r>
        <w:rPr>
          <w:rFonts w:ascii="Arial" w:hAnsi="Arial" w:cs="Arial"/>
          <w:b/>
          <w:sz w:val="24"/>
        </w:rPr>
        <w:t>Views on RAN Study for IMT-2030</w:t>
      </w:r>
    </w:p>
    <w:p w14:paraId="60A9927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64643E6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B2CEA" w14:textId="77777777" w:rsidR="00494A59" w:rsidRDefault="00494A59" w:rsidP="00494A59">
      <w:pPr>
        <w:rPr>
          <w:rFonts w:ascii="Arial" w:hAnsi="Arial" w:cs="Arial"/>
          <w:b/>
          <w:sz w:val="24"/>
        </w:rPr>
      </w:pPr>
      <w:r>
        <w:rPr>
          <w:rFonts w:ascii="Arial" w:hAnsi="Arial" w:cs="Arial"/>
          <w:b/>
          <w:color w:val="0000FF"/>
          <w:sz w:val="24"/>
        </w:rPr>
        <w:t>RP-242988</w:t>
      </w:r>
      <w:r>
        <w:rPr>
          <w:rFonts w:ascii="Arial" w:hAnsi="Arial" w:cs="Arial"/>
          <w:b/>
          <w:color w:val="0000FF"/>
          <w:sz w:val="24"/>
        </w:rPr>
        <w:tab/>
      </w:r>
      <w:r>
        <w:rPr>
          <w:rFonts w:ascii="Arial" w:hAnsi="Arial" w:cs="Arial"/>
          <w:b/>
          <w:sz w:val="24"/>
        </w:rPr>
        <w:t>Discussions on 6G SI on IMT-2030</w:t>
      </w:r>
    </w:p>
    <w:p w14:paraId="4BB706F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7940D0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4755A" w14:textId="77777777" w:rsidR="00494A59" w:rsidRDefault="00494A59" w:rsidP="00494A59">
      <w:pPr>
        <w:rPr>
          <w:rFonts w:ascii="Arial" w:hAnsi="Arial" w:cs="Arial"/>
          <w:b/>
          <w:sz w:val="24"/>
        </w:rPr>
      </w:pPr>
      <w:r>
        <w:rPr>
          <w:rFonts w:ascii="Arial" w:hAnsi="Arial" w:cs="Arial"/>
          <w:b/>
          <w:color w:val="0000FF"/>
          <w:sz w:val="24"/>
        </w:rPr>
        <w:t>RP-243005</w:t>
      </w:r>
      <w:r>
        <w:rPr>
          <w:rFonts w:ascii="Arial" w:hAnsi="Arial" w:cs="Arial"/>
          <w:b/>
          <w:color w:val="0000FF"/>
          <w:sz w:val="24"/>
        </w:rPr>
        <w:tab/>
      </w:r>
      <w:r>
        <w:rPr>
          <w:rFonts w:ascii="Arial" w:hAnsi="Arial" w:cs="Arial"/>
          <w:b/>
          <w:sz w:val="24"/>
        </w:rPr>
        <w:t>MediaTek Views on RANp SI on ITU IMT-2030</w:t>
      </w:r>
    </w:p>
    <w:p w14:paraId="2CD6ACD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2B0FE28" w14:textId="77777777" w:rsidR="00494A59" w:rsidRDefault="00494A59" w:rsidP="00494A59">
      <w:pPr>
        <w:rPr>
          <w:rFonts w:ascii="Arial" w:hAnsi="Arial" w:cs="Arial"/>
          <w:b/>
        </w:rPr>
      </w:pPr>
      <w:r>
        <w:rPr>
          <w:rFonts w:ascii="Arial" w:hAnsi="Arial" w:cs="Arial"/>
          <w:b/>
        </w:rPr>
        <w:t xml:space="preserve">Abstract: </w:t>
      </w:r>
    </w:p>
    <w:p w14:paraId="1B1326C4" w14:textId="77777777" w:rsidR="00494A59" w:rsidRDefault="00494A59" w:rsidP="00494A59">
      <w:r>
        <w:t>A RAN led SI is planned to be approved on IMT-2030 as endorsed RP-240823. This paper provides MediaTek views.</w:t>
      </w:r>
    </w:p>
    <w:p w14:paraId="48C2E5B3" w14:textId="77777777" w:rsidR="00494A59" w:rsidRDefault="00494A59" w:rsidP="00494A59">
      <w:pPr>
        <w:rPr>
          <w:rFonts w:ascii="Arial" w:hAnsi="Arial" w:cs="Arial"/>
          <w:b/>
        </w:rPr>
      </w:pPr>
      <w:r>
        <w:rPr>
          <w:rFonts w:ascii="Arial" w:hAnsi="Arial" w:cs="Arial"/>
          <w:b/>
        </w:rPr>
        <w:t xml:space="preserve">Discussion: </w:t>
      </w:r>
    </w:p>
    <w:p w14:paraId="77F2DC37" w14:textId="77777777" w:rsidR="00494A59" w:rsidRDefault="00494A59" w:rsidP="00494A59">
      <w:r>
        <w:t>need to update one statement</w:t>
      </w:r>
    </w:p>
    <w:p w14:paraId="3AF722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RP-243249</w:t>
      </w:r>
      <w:r>
        <w:rPr>
          <w:color w:val="993300"/>
          <w:u w:val="single"/>
        </w:rPr>
        <w:t>.</w:t>
      </w:r>
    </w:p>
    <w:p w14:paraId="35E68C96" w14:textId="77777777" w:rsidR="00494A59" w:rsidRDefault="00494A59" w:rsidP="00494A59">
      <w:pPr>
        <w:rPr>
          <w:rFonts w:ascii="Arial" w:hAnsi="Arial" w:cs="Arial"/>
          <w:b/>
          <w:sz w:val="24"/>
        </w:rPr>
      </w:pPr>
      <w:r>
        <w:rPr>
          <w:rFonts w:ascii="Arial" w:hAnsi="Arial" w:cs="Arial"/>
          <w:b/>
          <w:color w:val="0000FF"/>
          <w:sz w:val="24"/>
        </w:rPr>
        <w:t>RP-243249</w:t>
      </w:r>
      <w:r>
        <w:rPr>
          <w:rFonts w:ascii="Arial" w:hAnsi="Arial" w:cs="Arial"/>
          <w:b/>
          <w:color w:val="0000FF"/>
          <w:sz w:val="24"/>
        </w:rPr>
        <w:tab/>
      </w:r>
      <w:r>
        <w:rPr>
          <w:rFonts w:ascii="Arial" w:hAnsi="Arial" w:cs="Arial"/>
          <w:b/>
          <w:sz w:val="24"/>
        </w:rPr>
        <w:t>MediaTek Views on RANp SI on ITU IMT-2030</w:t>
      </w:r>
    </w:p>
    <w:p w14:paraId="68AC1C7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DCD40D3" w14:textId="77777777" w:rsidR="00494A59" w:rsidRDefault="00494A59" w:rsidP="00494A59">
      <w:pPr>
        <w:rPr>
          <w:color w:val="808080"/>
        </w:rPr>
      </w:pPr>
      <w:r>
        <w:rPr>
          <w:color w:val="808080"/>
        </w:rPr>
        <w:t>(Replaces RP-243005)</w:t>
      </w:r>
    </w:p>
    <w:p w14:paraId="363CA3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C8F87" w14:textId="77777777" w:rsidR="00494A59" w:rsidRDefault="00494A59" w:rsidP="00494A59">
      <w:pPr>
        <w:rPr>
          <w:rFonts w:ascii="Arial" w:hAnsi="Arial" w:cs="Arial"/>
          <w:b/>
          <w:sz w:val="24"/>
        </w:rPr>
      </w:pPr>
      <w:r>
        <w:rPr>
          <w:rFonts w:ascii="Arial" w:hAnsi="Arial" w:cs="Arial"/>
          <w:b/>
          <w:color w:val="0000FF"/>
          <w:sz w:val="24"/>
        </w:rPr>
        <w:t>RP-243081</w:t>
      </w:r>
      <w:r>
        <w:rPr>
          <w:rFonts w:ascii="Arial" w:hAnsi="Arial" w:cs="Arial"/>
          <w:b/>
          <w:color w:val="0000FF"/>
          <w:sz w:val="24"/>
        </w:rPr>
        <w:tab/>
      </w:r>
      <w:r>
        <w:rPr>
          <w:rFonts w:ascii="Arial" w:hAnsi="Arial" w:cs="Arial"/>
          <w:b/>
          <w:sz w:val="24"/>
        </w:rPr>
        <w:t>Views on RAN Study Item for IMT-2030</w:t>
      </w:r>
    </w:p>
    <w:p w14:paraId="2CFB064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352DDD7D" w14:textId="77777777" w:rsidR="00494A59" w:rsidRDefault="00494A59" w:rsidP="00494A59">
      <w:pPr>
        <w:rPr>
          <w:color w:val="808080"/>
        </w:rPr>
      </w:pPr>
      <w:r>
        <w:rPr>
          <w:color w:val="808080"/>
        </w:rPr>
        <w:t>(Replaces RP-242016)</w:t>
      </w:r>
    </w:p>
    <w:p w14:paraId="3B96E7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05EC2" w14:textId="77777777" w:rsidR="00494A59" w:rsidRDefault="00494A59" w:rsidP="00494A59">
      <w:pPr>
        <w:rPr>
          <w:rFonts w:ascii="Arial" w:hAnsi="Arial" w:cs="Arial"/>
          <w:b/>
          <w:sz w:val="24"/>
        </w:rPr>
      </w:pPr>
      <w:r>
        <w:rPr>
          <w:rFonts w:ascii="Arial" w:hAnsi="Arial" w:cs="Arial"/>
          <w:b/>
          <w:color w:val="0000FF"/>
          <w:sz w:val="24"/>
        </w:rPr>
        <w:t>RP-243082</w:t>
      </w:r>
      <w:r>
        <w:rPr>
          <w:rFonts w:ascii="Arial" w:hAnsi="Arial" w:cs="Arial"/>
          <w:b/>
          <w:color w:val="0000FF"/>
          <w:sz w:val="24"/>
        </w:rPr>
        <w:tab/>
      </w:r>
      <w:r>
        <w:rPr>
          <w:rFonts w:ascii="Arial" w:hAnsi="Arial" w:cs="Arial"/>
          <w:b/>
          <w:sz w:val="24"/>
        </w:rPr>
        <w:t>Views on the Study of IMT-2030 Requirements</w:t>
      </w:r>
    </w:p>
    <w:p w14:paraId="6B80017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(M), CEWiT, Tejas Networks</w:t>
      </w:r>
    </w:p>
    <w:p w14:paraId="28C4BC33"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4AA26" w14:textId="77777777" w:rsidR="00494A59" w:rsidRDefault="00494A59" w:rsidP="00494A59">
      <w:pPr>
        <w:rPr>
          <w:rFonts w:ascii="Arial" w:hAnsi="Arial" w:cs="Arial"/>
          <w:b/>
          <w:sz w:val="24"/>
        </w:rPr>
      </w:pPr>
      <w:r>
        <w:rPr>
          <w:rFonts w:ascii="Arial" w:hAnsi="Arial" w:cs="Arial"/>
          <w:b/>
          <w:color w:val="0000FF"/>
          <w:sz w:val="24"/>
        </w:rPr>
        <w:t>RP-243131</w:t>
      </w:r>
      <w:r>
        <w:rPr>
          <w:rFonts w:ascii="Arial" w:hAnsi="Arial" w:cs="Arial"/>
          <w:b/>
          <w:color w:val="0000FF"/>
          <w:sz w:val="24"/>
        </w:rPr>
        <w:tab/>
      </w:r>
      <w:r>
        <w:rPr>
          <w:rFonts w:ascii="Arial" w:hAnsi="Arial" w:cs="Arial"/>
          <w:b/>
          <w:sz w:val="24"/>
        </w:rPr>
        <w:t>Consideration and proposals on KPIs for IMT-2030</w:t>
      </w:r>
    </w:p>
    <w:p w14:paraId="7CB0416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0CAF9B2" w14:textId="77777777" w:rsidR="00494A59" w:rsidRDefault="00494A59" w:rsidP="00494A59">
      <w:pPr>
        <w:rPr>
          <w:rFonts w:ascii="Arial" w:hAnsi="Arial" w:cs="Arial"/>
          <w:b/>
        </w:rPr>
      </w:pPr>
      <w:r>
        <w:rPr>
          <w:rFonts w:ascii="Arial" w:hAnsi="Arial" w:cs="Arial"/>
          <w:b/>
        </w:rPr>
        <w:t xml:space="preserve">Abstract: </w:t>
      </w:r>
    </w:p>
    <w:p w14:paraId="55D9E852" w14:textId="77777777" w:rsidR="00494A59" w:rsidRDefault="00494A59" w:rsidP="00494A59">
      <w:r>
        <w:t>Considerations on SI of IMT-2030 and interworking activities with ITU and proposals on 6G KPIs</w:t>
      </w:r>
    </w:p>
    <w:p w14:paraId="23B276A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E5E27" w14:textId="77777777" w:rsidR="00494A59" w:rsidRDefault="00494A59" w:rsidP="00494A59">
      <w:pPr>
        <w:rPr>
          <w:rFonts w:ascii="Arial" w:hAnsi="Arial" w:cs="Arial"/>
          <w:b/>
          <w:sz w:val="24"/>
        </w:rPr>
      </w:pPr>
      <w:r>
        <w:rPr>
          <w:rFonts w:ascii="Arial" w:hAnsi="Arial" w:cs="Arial"/>
          <w:b/>
          <w:color w:val="0000FF"/>
          <w:sz w:val="24"/>
        </w:rPr>
        <w:t>RP-243143</w:t>
      </w:r>
      <w:r>
        <w:rPr>
          <w:rFonts w:ascii="Arial" w:hAnsi="Arial" w:cs="Arial"/>
          <w:b/>
          <w:color w:val="0000FF"/>
          <w:sz w:val="24"/>
        </w:rPr>
        <w:tab/>
      </w:r>
      <w:r>
        <w:rPr>
          <w:rFonts w:ascii="Arial" w:hAnsi="Arial" w:cs="Arial"/>
          <w:b/>
          <w:sz w:val="24"/>
        </w:rPr>
        <w:t>Scope of IMT-2030 RAN P Study</w:t>
      </w:r>
    </w:p>
    <w:p w14:paraId="5AEEB93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13442B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79F62" w14:textId="77777777" w:rsidR="00494A59" w:rsidRDefault="00494A59" w:rsidP="00494A59">
      <w:pPr>
        <w:rPr>
          <w:rFonts w:ascii="Arial" w:hAnsi="Arial" w:cs="Arial"/>
          <w:b/>
          <w:sz w:val="24"/>
        </w:rPr>
      </w:pPr>
      <w:r>
        <w:rPr>
          <w:rFonts w:ascii="Arial" w:hAnsi="Arial" w:cs="Arial"/>
          <w:b/>
          <w:color w:val="0000FF"/>
          <w:sz w:val="24"/>
        </w:rPr>
        <w:t>RP-243171</w:t>
      </w:r>
      <w:r>
        <w:rPr>
          <w:rFonts w:ascii="Arial" w:hAnsi="Arial" w:cs="Arial"/>
          <w:b/>
          <w:color w:val="0000FF"/>
          <w:sz w:val="24"/>
        </w:rPr>
        <w:tab/>
      </w:r>
      <w:r>
        <w:rPr>
          <w:rFonts w:ascii="Arial" w:hAnsi="Arial" w:cs="Arial"/>
          <w:b/>
          <w:sz w:val="24"/>
        </w:rPr>
        <w:t>Views on RAN study for IMT-2030</w:t>
      </w:r>
    </w:p>
    <w:p w14:paraId="0BBA404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341B1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9FC50" w14:textId="77777777" w:rsidR="00494A59" w:rsidRDefault="00494A59" w:rsidP="00494A59">
      <w:pPr>
        <w:rPr>
          <w:rFonts w:ascii="Arial" w:hAnsi="Arial" w:cs="Arial"/>
          <w:b/>
          <w:sz w:val="24"/>
        </w:rPr>
      </w:pPr>
      <w:r>
        <w:rPr>
          <w:rFonts w:ascii="Arial" w:hAnsi="Arial" w:cs="Arial"/>
          <w:b/>
          <w:color w:val="0000FF"/>
          <w:sz w:val="24"/>
        </w:rPr>
        <w:t>RP-243213</w:t>
      </w:r>
      <w:r>
        <w:rPr>
          <w:rFonts w:ascii="Arial" w:hAnsi="Arial" w:cs="Arial"/>
          <w:b/>
          <w:color w:val="0000FF"/>
          <w:sz w:val="24"/>
        </w:rPr>
        <w:tab/>
      </w:r>
      <w:r>
        <w:rPr>
          <w:rFonts w:ascii="Arial" w:hAnsi="Arial" w:cs="Arial"/>
          <w:b/>
          <w:sz w:val="24"/>
        </w:rPr>
        <w:t>Initial Views on RAN Study for IMT-2030</w:t>
      </w:r>
    </w:p>
    <w:p w14:paraId="536140F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5505FB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17B0F" w14:textId="77777777" w:rsidR="00494A59" w:rsidRDefault="00494A59" w:rsidP="00494A59">
      <w:pPr>
        <w:pStyle w:val="Heading2"/>
      </w:pPr>
      <w:bookmarkStart w:id="432" w:name="_Toc189233026"/>
      <w:bookmarkStart w:id="433" w:name="_Toc189421742"/>
      <w:r>
        <w:t>17</w:t>
      </w:r>
      <w:r>
        <w:tab/>
        <w:t>Any other business</w:t>
      </w:r>
      <w:bookmarkEnd w:id="432"/>
      <w:bookmarkEnd w:id="433"/>
    </w:p>
    <w:p w14:paraId="3F5AD181" w14:textId="77777777" w:rsidR="00494A59" w:rsidRDefault="00494A59" w:rsidP="00494A59">
      <w:pPr>
        <w:rPr>
          <w:rFonts w:ascii="Arial" w:hAnsi="Arial" w:cs="Arial"/>
          <w:b/>
          <w:sz w:val="24"/>
        </w:rPr>
      </w:pPr>
      <w:r>
        <w:rPr>
          <w:rFonts w:ascii="Arial" w:hAnsi="Arial" w:cs="Arial"/>
          <w:b/>
          <w:color w:val="0000FF"/>
          <w:sz w:val="24"/>
        </w:rPr>
        <w:t>RP-242955</w:t>
      </w:r>
      <w:r>
        <w:rPr>
          <w:rFonts w:ascii="Arial" w:hAnsi="Arial" w:cs="Arial"/>
          <w:b/>
          <w:color w:val="0000FF"/>
          <w:sz w:val="24"/>
        </w:rPr>
        <w:tab/>
      </w:r>
      <w:r>
        <w:rPr>
          <w:rFonts w:ascii="Arial" w:hAnsi="Arial" w:cs="Arial"/>
          <w:b/>
          <w:sz w:val="24"/>
        </w:rPr>
        <w:t>Status of time budgets for RAN1/2/3/4 ongoing and new WIs/SIs after RAN #106</w:t>
      </w:r>
    </w:p>
    <w:p w14:paraId="1A2420A6"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(Interdigital), RAN3 Chair (ZTE), RAN4 Chair (Huawei)</w:t>
      </w:r>
    </w:p>
    <w:p w14:paraId="77055186" w14:textId="77777777" w:rsidR="00494A59" w:rsidRDefault="00494A59" w:rsidP="00494A59">
      <w:pPr>
        <w:rPr>
          <w:rFonts w:ascii="Arial" w:hAnsi="Arial" w:cs="Arial"/>
          <w:b/>
        </w:rPr>
      </w:pPr>
      <w:r>
        <w:rPr>
          <w:rFonts w:ascii="Arial" w:hAnsi="Arial" w:cs="Arial"/>
          <w:b/>
        </w:rPr>
        <w:t xml:space="preserve">Discussion: </w:t>
      </w:r>
    </w:p>
    <w:p w14:paraId="22157DFD" w14:textId="77777777" w:rsidR="00494A59" w:rsidRDefault="00494A59" w:rsidP="00494A59">
      <w:r>
        <w:t>for endorsement by email after RAN #106</w:t>
      </w:r>
    </w:p>
    <w:p w14:paraId="2D8F139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EEBEE0" w14:textId="77777777" w:rsidR="00494A59" w:rsidRDefault="00494A59" w:rsidP="00494A59">
      <w:pPr>
        <w:pStyle w:val="Heading2"/>
      </w:pPr>
      <w:bookmarkStart w:id="434" w:name="_Toc189233027"/>
      <w:bookmarkStart w:id="435" w:name="_Toc189421743"/>
      <w:r>
        <w:t>18</w:t>
      </w:r>
      <w:r>
        <w:tab/>
        <w:t>Closing of the meeting</w:t>
      </w:r>
      <w:bookmarkEnd w:id="434"/>
      <w:bookmarkEnd w:id="435"/>
    </w:p>
    <w:p w14:paraId="361D745D" w14:textId="77777777" w:rsidR="00494A59" w:rsidRDefault="00494A59" w:rsidP="00494A59">
      <w:r>
        <w:t>3GPP RAN Chair Dr. Wanshi Chen (Qualcomm) closed the meeting RAN #106 on Dec.12th, 2024 at about 14:40 thanking all participants for contributing to this meeting RAN #106, the host for the good organization and the nice social event and the great samba presentations.</w:t>
      </w:r>
    </w:p>
    <w:p w14:paraId="63C158E7" w14:textId="77777777" w:rsidR="00847750" w:rsidRDefault="00847750" w:rsidP="002E4E5C"/>
    <w:bookmarkEnd w:id="0"/>
    <w:bookmarkEnd w:id="1"/>
    <w:bookmarkEnd w:id="2"/>
    <w:bookmarkEnd w:id="3"/>
    <w:bookmarkEnd w:id="4"/>
    <w:bookmarkEnd w:id="5"/>
    <w:bookmarkEnd w:id="6"/>
    <w:bookmarkEnd w:id="7"/>
    <w:bookmarkEnd w:id="8"/>
    <w:bookmarkEnd w:id="56"/>
    <w:bookmarkEnd w:id="57"/>
    <w:bookmarkEnd w:id="58"/>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36" w:name="_Toc527197946"/>
      <w:bookmarkStart w:id="437" w:name="_Toc2391489"/>
      <w:bookmarkStart w:id="438" w:name="_Toc25787743"/>
      <w:bookmarkStart w:id="439" w:name="_Toc25787943"/>
      <w:bookmarkStart w:id="440" w:name="_Toc27430638"/>
      <w:bookmarkStart w:id="441" w:name="_Toc33140370"/>
      <w:bookmarkStart w:id="442" w:name="_Toc34604901"/>
      <w:bookmarkStart w:id="443" w:name="_Toc34605094"/>
      <w:bookmarkStart w:id="444" w:name="_Toc35697894"/>
      <w:bookmarkStart w:id="445" w:name="_Toc42029389"/>
      <w:bookmarkStart w:id="446" w:name="_Toc62413604"/>
      <w:bookmarkStart w:id="447" w:name="_Toc67153282"/>
      <w:bookmarkStart w:id="448" w:name="_Toc74553800"/>
      <w:bookmarkStart w:id="449" w:name="_Toc82419000"/>
      <w:bookmarkStart w:id="450" w:name="_Toc82457097"/>
      <w:bookmarkStart w:id="451" w:name="_Toc108983247"/>
      <w:bookmarkStart w:id="452" w:name="_Toc111426708"/>
      <w:bookmarkStart w:id="453" w:name="_Toc116243015"/>
      <w:bookmarkStart w:id="454" w:name="_Toc116243267"/>
      <w:bookmarkStart w:id="455" w:name="_Toc124641683"/>
      <w:bookmarkStart w:id="456" w:name="_Toc124881019"/>
      <w:bookmarkStart w:id="457" w:name="_Toc189421744"/>
      <w:r>
        <w:lastRenderedPageBreak/>
        <w:t>Annex A:</w:t>
      </w:r>
      <w:r w:rsidR="000D4E1C">
        <w:tab/>
      </w:r>
      <w:r>
        <w:t>List of participants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3EAAA97" w14:textId="13C51266"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1B19C7">
        <w:t>6</w:t>
      </w:r>
      <w:r w:rsidR="0072396A">
        <w:t xml:space="preserve"> </w:t>
      </w:r>
      <w:r>
        <w:t>is</w:t>
      </w:r>
      <w:r w:rsidRPr="005740F2">
        <w:t xml:space="preserve"> attached to this report.</w:t>
      </w:r>
    </w:p>
    <w:p w14:paraId="0F9D74DE" w14:textId="2AE07030" w:rsidR="00DC2F0C" w:rsidRDefault="00AB0E2A" w:rsidP="00AB0E2A">
      <w:pPr>
        <w:snapToGrid w:val="0"/>
      </w:pPr>
      <w:r w:rsidRPr="005740F2">
        <w:t xml:space="preserve">Total number of </w:t>
      </w:r>
      <w:r w:rsidR="00806E16">
        <w:t xml:space="preserve">registered </w:t>
      </w:r>
      <w:r w:rsidRPr="005740F2">
        <w:t xml:space="preserve">participants: </w:t>
      </w:r>
      <w:r w:rsidR="00D84C0B">
        <w:t>828</w:t>
      </w:r>
      <w:r w:rsidR="002D338B" w:rsidRPr="0017034F">
        <w:t xml:space="preserve"> (</w:t>
      </w:r>
      <w:r w:rsidR="00D84C0B">
        <w:t>561</w:t>
      </w:r>
      <w:r w:rsidR="002D338B" w:rsidRPr="0017034F">
        <w:t xml:space="preserve"> f2f, </w:t>
      </w:r>
      <w:r w:rsidR="00C16FE9">
        <w:t>2</w:t>
      </w:r>
      <w:r w:rsidR="00D84C0B">
        <w:t>67</w:t>
      </w:r>
      <w:r w:rsidR="002D338B">
        <w:t xml:space="preserve"> online)</w:t>
      </w:r>
      <w:r w:rsidR="00B74990" w:rsidRPr="006253C8">
        <w:t xml:space="preserve">; total number of checked in participants: </w:t>
      </w:r>
      <w:r w:rsidR="00D84C0B">
        <w:t>450</w:t>
      </w:r>
      <w:r w:rsidR="00DC2F0C" w:rsidRPr="006253C8">
        <w:t>.</w:t>
      </w:r>
    </w:p>
    <w:p w14:paraId="4933B120" w14:textId="531FDC07"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D84C0B">
        <w:t>November</w:t>
      </w:r>
      <w:r w:rsidR="001416D7">
        <w:t xml:space="preserve"> </w:t>
      </w:r>
      <w:r w:rsidR="00D84C0B">
        <w:t>29</w:t>
      </w:r>
      <w:r w:rsidR="001416D7">
        <w:t>th</w:t>
      </w:r>
      <w:r w:rsidR="00420E3A" w:rsidRPr="00420E3A">
        <w:t>, 202</w:t>
      </w:r>
      <w:r w:rsidR="001416D7">
        <w:t>4</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B2290C">
        <w:t>6</w:t>
      </w:r>
      <w:r w:rsidR="00D84C0B">
        <w:t>98</w:t>
      </w:r>
      <w:r w:rsidR="002D338B" w:rsidRPr="00B2290C">
        <w:t xml:space="preserve"> (</w:t>
      </w:r>
      <w:r w:rsidR="00D84C0B">
        <w:t>503</w:t>
      </w:r>
      <w:r w:rsidR="002D338B" w:rsidRPr="00B2290C">
        <w:t xml:space="preserve"> f2f, </w:t>
      </w:r>
      <w:r w:rsidR="00C16FE9">
        <w:t>1</w:t>
      </w:r>
      <w:r w:rsidR="00D84C0B">
        <w:t>95</w:t>
      </w:r>
      <w:r w:rsidR="00303D61">
        <w:t xml:space="preserve"> </w:t>
      </w:r>
      <w:r w:rsidR="002D338B">
        <w:t>online)</w:t>
      </w:r>
      <w:r w:rsidR="00D203A3">
        <w:t>)</w:t>
      </w:r>
      <w:r>
        <w:t>.</w:t>
      </w:r>
    </w:p>
    <w:p w14:paraId="08FEFAA6" w14:textId="2BD9FF10" w:rsidR="004A2402" w:rsidRDefault="004A2402" w:rsidP="00E52F26">
      <w:pPr>
        <w:snapToGrid w:val="0"/>
        <w:spacing w:after="0"/>
      </w:pPr>
      <w:r>
        <w:t>Note 2:</w:t>
      </w:r>
      <w:r>
        <w:tab/>
        <w:t xml:space="preserve">Since some people registered after the deadline, the total number of registrations was in the end </w:t>
      </w:r>
      <w:r w:rsidR="00D84C0B">
        <w:t>828</w:t>
      </w:r>
      <w:r>
        <w:t xml:space="preserve">, i.e. we had </w:t>
      </w:r>
      <w:r w:rsidR="007738A2" w:rsidRPr="00B2290C">
        <w:t>1</w:t>
      </w:r>
      <w:r w:rsidR="00D84C0B">
        <w:t>30</w:t>
      </w:r>
      <w:r w:rsidRPr="00B2290C">
        <w:t xml:space="preserve"> (</w:t>
      </w:r>
      <w:r w:rsidR="00D84C0B">
        <w:t>58</w:t>
      </w:r>
      <w:r w:rsidRPr="00293306">
        <w:t xml:space="preserve"> f2f,</w:t>
      </w:r>
      <w:r w:rsidR="007B4E79" w:rsidRPr="00293306">
        <w:t xml:space="preserve"> </w:t>
      </w:r>
      <w:r w:rsidR="00D84C0B">
        <w:t>72</w:t>
      </w:r>
      <w:r w:rsidRPr="007738A2">
        <w:t xml:space="preserve"> online)</w:t>
      </w:r>
      <w:r>
        <w:t xml:space="preserve"> late registrations.</w:t>
      </w:r>
    </w:p>
    <w:p w14:paraId="5BE17AC1" w14:textId="77777777" w:rsidR="00E52F26" w:rsidRDefault="00E52F26" w:rsidP="00E52F26">
      <w:pPr>
        <w:snapToGrid w:val="0"/>
        <w:spacing w:after="0"/>
      </w:pPr>
    </w:p>
    <w:p w14:paraId="2129E786" w14:textId="179F0515" w:rsidR="00C52308" w:rsidRDefault="00215F7A" w:rsidP="00AB0E2A">
      <w:pPr>
        <w:snapToGrid w:val="0"/>
      </w:pPr>
      <w:r>
        <w:pict w14:anchorId="69440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6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458" w:name="_Toc527197947"/>
      <w:bookmarkStart w:id="459" w:name="_Toc2391490"/>
      <w:bookmarkStart w:id="460" w:name="_Toc25787744"/>
      <w:bookmarkStart w:id="461" w:name="_Toc25787944"/>
      <w:bookmarkStart w:id="462" w:name="_Toc27430639"/>
      <w:bookmarkStart w:id="463" w:name="_Toc33140371"/>
      <w:bookmarkStart w:id="464" w:name="_Toc34604902"/>
      <w:bookmarkStart w:id="465" w:name="_Toc34605095"/>
      <w:bookmarkStart w:id="466" w:name="_Toc35697895"/>
      <w:bookmarkStart w:id="467" w:name="_Toc42029390"/>
      <w:bookmarkStart w:id="468" w:name="_Toc62413605"/>
      <w:bookmarkStart w:id="469" w:name="_Toc67153283"/>
      <w:bookmarkStart w:id="470" w:name="_Toc74553801"/>
      <w:bookmarkStart w:id="471" w:name="_Toc82419001"/>
      <w:bookmarkStart w:id="472" w:name="_Toc82457098"/>
      <w:bookmarkStart w:id="473" w:name="_Toc108983248"/>
      <w:bookmarkStart w:id="474" w:name="_Toc111426709"/>
      <w:bookmarkStart w:id="475" w:name="_Toc116243016"/>
      <w:bookmarkStart w:id="476" w:name="_Toc116243268"/>
      <w:bookmarkStart w:id="477" w:name="_Toc124641684"/>
      <w:bookmarkStart w:id="478" w:name="_Toc124881020"/>
      <w:bookmarkStart w:id="479" w:name="_Toc189421745"/>
      <w:r>
        <w:lastRenderedPageBreak/>
        <w:t>Annex B:</w:t>
      </w:r>
      <w:r w:rsidR="001A4219">
        <w:tab/>
      </w:r>
      <w:r>
        <w:t>List of contribution documents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5F964C5" w14:textId="4B7884B9" w:rsidR="00AB0E2A" w:rsidRPr="005740F2" w:rsidRDefault="00AB0E2A" w:rsidP="00AB0E2A">
      <w:pPr>
        <w:snapToGrid w:val="0"/>
      </w:pPr>
      <w:r>
        <w:t>The list of Tdocs of this RAN meeting #</w:t>
      </w:r>
      <w:r w:rsidR="00901355">
        <w:t>10</w:t>
      </w:r>
      <w:r w:rsidR="002445D9">
        <w:t>6</w:t>
      </w:r>
      <w:r>
        <w:t xml:space="preserve"> is</w:t>
      </w:r>
      <w:r w:rsidRPr="005740F2">
        <w:t xml:space="preserve"> attached to this report.</w:t>
      </w:r>
    </w:p>
    <w:p w14:paraId="5B9BC72F" w14:textId="2D6F6DFC" w:rsidR="00AB0E2A" w:rsidRDefault="00AB0E2A" w:rsidP="00AB0E2A">
      <w:pPr>
        <w:snapToGrid w:val="0"/>
      </w:pPr>
      <w:r>
        <w:t xml:space="preserve">Total number of Tdocs: </w:t>
      </w:r>
      <w:r w:rsidR="002445D9">
        <w:t>912</w:t>
      </w:r>
      <w:r w:rsidRPr="00E25919">
        <w:t xml:space="preserve"> (RP-</w:t>
      </w:r>
      <w:r w:rsidR="00741B7D">
        <w:t>2</w:t>
      </w:r>
      <w:r w:rsidR="00F504D0">
        <w:t>4</w:t>
      </w:r>
      <w:r w:rsidR="002445D9">
        <w:t>2416</w:t>
      </w:r>
      <w:r w:rsidRPr="00E25919">
        <w:t xml:space="preserve"> - RP-</w:t>
      </w:r>
      <w:r w:rsidR="00741B7D">
        <w:t>2</w:t>
      </w:r>
      <w:r w:rsidR="00F504D0">
        <w:t>4</w:t>
      </w:r>
      <w:r w:rsidR="002445D9">
        <w:t>3327</w:t>
      </w:r>
      <w:r w:rsidRPr="00E25919">
        <w:t>) of which</w:t>
      </w:r>
      <w:r w:rsidR="0046517B">
        <w:t xml:space="preserve"> </w:t>
      </w:r>
      <w:r w:rsidR="002445D9">
        <w:t>900</w:t>
      </w:r>
      <w:r w:rsidR="00017A23">
        <w:t xml:space="preserve"> </w:t>
      </w:r>
      <w:r w:rsidRPr="00E25919">
        <w:t>Tdocs are available, i.e.</w:t>
      </w:r>
      <w:r w:rsidR="00F504D0">
        <w:t xml:space="preserve"> </w:t>
      </w:r>
      <w:r w:rsidR="002445D9">
        <w:t>12</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3533EF1C" w:rsidR="0090553A" w:rsidRDefault="00215F7A" w:rsidP="00AB0E2A">
      <w:pPr>
        <w:snapToGrid w:val="0"/>
      </w:pPr>
      <w:r>
        <w:pict w14:anchorId="5AAC02D7">
          <v:shape id="_x0000_i1026" type="#_x0000_t75" style="width:726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480" w:name="_Toc527197948"/>
      <w:bookmarkStart w:id="481" w:name="_Toc2391491"/>
      <w:bookmarkStart w:id="482" w:name="_Toc25787745"/>
      <w:bookmarkStart w:id="483" w:name="_Toc25787945"/>
      <w:bookmarkStart w:id="484" w:name="_Toc27430640"/>
      <w:bookmarkStart w:id="485" w:name="_Toc33140372"/>
      <w:bookmarkStart w:id="486" w:name="_Toc34604903"/>
      <w:bookmarkStart w:id="487" w:name="_Toc34605096"/>
      <w:bookmarkStart w:id="488" w:name="_Toc35697896"/>
      <w:bookmarkStart w:id="489" w:name="_Toc42029391"/>
      <w:bookmarkStart w:id="490" w:name="_Toc62413606"/>
      <w:bookmarkStart w:id="491" w:name="_Toc67153284"/>
      <w:bookmarkStart w:id="492" w:name="_Toc74553802"/>
      <w:bookmarkStart w:id="493" w:name="_Toc82419002"/>
      <w:bookmarkStart w:id="494" w:name="_Toc82457099"/>
      <w:bookmarkStart w:id="495" w:name="_Toc108983249"/>
      <w:bookmarkStart w:id="496" w:name="_Toc111426710"/>
      <w:bookmarkStart w:id="497" w:name="_Toc116243017"/>
      <w:bookmarkStart w:id="498" w:name="_Toc116243269"/>
      <w:bookmarkStart w:id="499" w:name="_Toc124641685"/>
      <w:bookmarkStart w:id="500" w:name="_Toc124881021"/>
      <w:bookmarkStart w:id="501" w:name="_Toc189421746"/>
      <w:r>
        <w:lastRenderedPageBreak/>
        <w:t>Annex C:</w:t>
      </w:r>
      <w:r w:rsidR="006F08E7">
        <w:tab/>
      </w:r>
      <w:r>
        <w:t>Lists of liaison statements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0AB329C" w14:textId="79CA7CAF" w:rsidR="002C6209" w:rsidRPr="00025D35" w:rsidRDefault="00AB0E2A" w:rsidP="009F471F">
      <w:r w:rsidRPr="00025D35">
        <w:t xml:space="preserve">In total </w:t>
      </w:r>
      <w:r w:rsidR="00386D1E">
        <w:t>38</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386D1E">
        <w:t>6</w:t>
      </w:r>
      <w:r w:rsidRPr="00025D35">
        <w:t>.</w:t>
      </w:r>
      <w:r w:rsidR="00CC57B6" w:rsidRPr="00025D35">
        <w:t xml:space="preserve"> </w:t>
      </w:r>
      <w:r w:rsidR="00492039">
        <w:t xml:space="preserve">All </w:t>
      </w:r>
      <w:r w:rsidR="00386D1E">
        <w:t>38</w:t>
      </w:r>
      <w:r w:rsidRPr="00025D35">
        <w:t xml:space="preserve"> LSs/LTIs were treated</w:t>
      </w:r>
      <w:r w:rsidR="00FA2865">
        <w:t>.</w:t>
      </w:r>
    </w:p>
    <w:p w14:paraId="22C17EE3" w14:textId="079316EA" w:rsidR="00AB0E2A" w:rsidRDefault="00386D1E" w:rsidP="00F77D9D">
      <w:pPr>
        <w:spacing w:after="0"/>
      </w:pPr>
      <w:r>
        <w:t>9</w:t>
      </w:r>
      <w:r w:rsidR="00AB0E2A" w:rsidRPr="00025D35">
        <w:t xml:space="preserve"> </w:t>
      </w:r>
      <w:r w:rsidR="00AB0E2A" w:rsidRPr="00025D35">
        <w:rPr>
          <w:u w:val="single"/>
        </w:rPr>
        <w:t>outgoing LSs/LTIs</w:t>
      </w:r>
      <w:r w:rsidR="00AB0E2A" w:rsidRPr="00025D35">
        <w:t xml:space="preserve"> w</w:t>
      </w:r>
      <w:r>
        <w:t>ere</w:t>
      </w:r>
      <w:r w:rsidR="00AB0E2A" w:rsidRPr="00025D35">
        <w:t xml:space="preserve"> sent from RAN #</w:t>
      </w:r>
      <w:r w:rsidR="002D2DB2">
        <w:t>10</w:t>
      </w:r>
      <w:r>
        <w:t>6</w:t>
      </w:r>
      <w:r w:rsidR="009D3E09" w:rsidRPr="00025D35">
        <w:t>.</w:t>
      </w:r>
    </w:p>
    <w:p w14:paraId="742D99BC" w14:textId="77777777" w:rsidR="009630A0" w:rsidRDefault="009630A0" w:rsidP="00F77D9D">
      <w:pPr>
        <w:spacing w:after="0"/>
      </w:pPr>
    </w:p>
    <w:p w14:paraId="61C2097C" w14:textId="2EEBD55A" w:rsidR="00553D60" w:rsidRDefault="00215F7A" w:rsidP="00553D60">
      <w:pPr>
        <w:spacing w:after="0"/>
        <w:jc w:val="center"/>
      </w:pPr>
      <w:r>
        <w:pict w14:anchorId="40048AE8">
          <v:shape id="_x0000_i1027" type="#_x0000_t75" style="width:726pt;height:234pt">
            <v:imagedata r:id="rId26"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318A7C05" w14:textId="77777777" w:rsidR="00890B2E" w:rsidRDefault="00890B2E" w:rsidP="00890B2E">
      <w:pPr>
        <w:pStyle w:val="TH"/>
        <w:snapToGrid w:val="0"/>
        <w:jc w:val="both"/>
      </w:pPr>
    </w:p>
    <w:p w14:paraId="369DB803" w14:textId="77777777" w:rsidR="00890B2E" w:rsidRDefault="00890B2E" w:rsidP="00890B2E">
      <w:pPr>
        <w:pStyle w:val="TH"/>
        <w:snapToGrid w:val="0"/>
        <w:jc w:val="both"/>
        <w:sectPr w:rsidR="00890B2E" w:rsidSect="001D3F59">
          <w:footnotePr>
            <w:numRestart w:val="eachSect"/>
          </w:footnotePr>
          <w:pgSz w:w="16840" w:h="11907" w:orient="landscape" w:code="9"/>
          <w:pgMar w:top="1134" w:right="1134" w:bottom="1134" w:left="1134" w:header="680" w:footer="567" w:gutter="0"/>
          <w:cols w:space="720"/>
          <w:docGrid w:linePitch="272"/>
        </w:sectPr>
      </w:pPr>
    </w:p>
    <w:p w14:paraId="1D17D6F2" w14:textId="77777777" w:rsidR="00890B2E" w:rsidRPr="00D16AB5" w:rsidRDefault="00890B2E" w:rsidP="00AB0E2A">
      <w:pPr>
        <w:pStyle w:val="TH"/>
        <w:snapToGrid w:val="0"/>
      </w:pPr>
    </w:p>
    <w:p w14:paraId="5A807574" w14:textId="40145A32" w:rsidR="00AB0E2A" w:rsidRDefault="001A4219" w:rsidP="00AB0E2A">
      <w:pPr>
        <w:pStyle w:val="Heading3"/>
      </w:pPr>
      <w:bookmarkStart w:id="502" w:name="_Toc527197949"/>
      <w:bookmarkStart w:id="503" w:name="_Toc2391492"/>
      <w:bookmarkStart w:id="504" w:name="_Toc25787746"/>
      <w:bookmarkStart w:id="505" w:name="_Toc25787946"/>
      <w:bookmarkStart w:id="506" w:name="_Toc27430641"/>
      <w:bookmarkStart w:id="507" w:name="_Toc33140373"/>
      <w:bookmarkStart w:id="508" w:name="_Toc34604904"/>
      <w:bookmarkStart w:id="509" w:name="_Toc34605097"/>
      <w:bookmarkStart w:id="510" w:name="_Toc35697897"/>
      <w:bookmarkStart w:id="511" w:name="_Toc42029392"/>
      <w:bookmarkStart w:id="512" w:name="_Toc62413607"/>
      <w:bookmarkStart w:id="513" w:name="_Toc67153285"/>
      <w:bookmarkStart w:id="514" w:name="_Toc74553803"/>
      <w:bookmarkStart w:id="515" w:name="_Toc82419003"/>
      <w:bookmarkStart w:id="516" w:name="_Toc82457100"/>
      <w:bookmarkStart w:id="517" w:name="_Toc108983250"/>
      <w:bookmarkStart w:id="518" w:name="_Toc111426711"/>
      <w:bookmarkStart w:id="519" w:name="_Toc116243018"/>
      <w:bookmarkStart w:id="520" w:name="_Toc116243270"/>
      <w:bookmarkStart w:id="521" w:name="_Toc124641686"/>
      <w:bookmarkStart w:id="522" w:name="_Toc124881022"/>
      <w:bookmarkStart w:id="523" w:name="_Toc189421747"/>
      <w:r>
        <w:t xml:space="preserve">Annex </w:t>
      </w:r>
      <w:r w:rsidR="00AB0E2A" w:rsidRPr="00C915BA">
        <w:t>C1:</w:t>
      </w:r>
      <w:r>
        <w:tab/>
      </w:r>
      <w:r w:rsidR="00AB0E2A" w:rsidRPr="00C915BA">
        <w:t>Incoming liaison statements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6770C7" w:rsidRPr="00C42B5F" w14:paraId="5051536D" w14:textId="77777777" w:rsidTr="00A877F9">
        <w:trPr>
          <w:cantSplit/>
        </w:trPr>
        <w:tc>
          <w:tcPr>
            <w:tcW w:w="1097" w:type="dxa"/>
            <w:shd w:val="clear" w:color="auto" w:fill="auto"/>
          </w:tcPr>
          <w:p w14:paraId="7C4BEDEA" w14:textId="422D927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RP-242432</w:t>
            </w:r>
          </w:p>
        </w:tc>
        <w:tc>
          <w:tcPr>
            <w:tcW w:w="1766" w:type="dxa"/>
            <w:shd w:val="clear" w:color="auto" w:fill="auto"/>
          </w:tcPr>
          <w:p w14:paraId="07F3342E" w14:textId="6958AAE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TFES(24)081026r2</w:t>
            </w:r>
          </w:p>
        </w:tc>
        <w:tc>
          <w:tcPr>
            <w:tcW w:w="8222" w:type="dxa"/>
            <w:shd w:val="clear" w:color="auto" w:fill="auto"/>
          </w:tcPr>
          <w:p w14:paraId="18257A17" w14:textId="09A171A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Transmitter spurious emissions: co-existence requirements limits for high frequency bands (TFES(24)081026r2; to: RAN4; cc: RAN; contact: Ericsson)</w:t>
            </w:r>
          </w:p>
        </w:tc>
        <w:tc>
          <w:tcPr>
            <w:tcW w:w="1417" w:type="dxa"/>
            <w:shd w:val="clear" w:color="auto" w:fill="auto"/>
          </w:tcPr>
          <w:p w14:paraId="70C992BA" w14:textId="1191F8A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ETSI TC MSG TFES</w:t>
            </w:r>
          </w:p>
        </w:tc>
        <w:tc>
          <w:tcPr>
            <w:tcW w:w="1134" w:type="dxa"/>
            <w:shd w:val="clear" w:color="auto" w:fill="auto"/>
          </w:tcPr>
          <w:p w14:paraId="000EE9A1" w14:textId="27FDB2A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30D43F8F"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D666034" w14:textId="77777777" w:rsidTr="00D33694">
        <w:trPr>
          <w:cantSplit/>
        </w:trPr>
        <w:tc>
          <w:tcPr>
            <w:tcW w:w="1097" w:type="dxa"/>
            <w:shd w:val="clear" w:color="auto" w:fill="auto"/>
          </w:tcPr>
          <w:p w14:paraId="1AA7F513" w14:textId="75251D5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RP-242433</w:t>
            </w:r>
          </w:p>
        </w:tc>
        <w:tc>
          <w:tcPr>
            <w:tcW w:w="1766" w:type="dxa"/>
            <w:shd w:val="clear" w:color="auto" w:fill="auto"/>
          </w:tcPr>
          <w:p w14:paraId="38719D1D" w14:textId="2BE3DDD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TFES(24)081028r2</w:t>
            </w:r>
          </w:p>
        </w:tc>
        <w:tc>
          <w:tcPr>
            <w:tcW w:w="8222" w:type="dxa"/>
            <w:shd w:val="clear" w:color="auto" w:fill="auto"/>
          </w:tcPr>
          <w:p w14:paraId="79A538C0" w14:textId="5FC13F6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to 3GPP on LTE TRP/TRS test method for UE over 72mm wide (TFES(24)081028r2; to: RAN4, RAN5; cc: RAN; contact: Ericsson)</w:t>
            </w:r>
          </w:p>
        </w:tc>
        <w:tc>
          <w:tcPr>
            <w:tcW w:w="1417" w:type="dxa"/>
            <w:shd w:val="clear" w:color="auto" w:fill="auto"/>
          </w:tcPr>
          <w:p w14:paraId="527F0813" w14:textId="13AAB0F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ETSI TC MSG TFES</w:t>
            </w:r>
          </w:p>
        </w:tc>
        <w:tc>
          <w:tcPr>
            <w:tcW w:w="1134" w:type="dxa"/>
            <w:shd w:val="clear" w:color="auto" w:fill="auto"/>
          </w:tcPr>
          <w:p w14:paraId="6E659126" w14:textId="16536C9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7E4D40" w14:textId="59971B21"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10B1885F" w14:textId="77777777" w:rsidTr="00D33694">
        <w:trPr>
          <w:cantSplit/>
        </w:trPr>
        <w:tc>
          <w:tcPr>
            <w:tcW w:w="1097" w:type="dxa"/>
            <w:shd w:val="clear" w:color="auto" w:fill="auto"/>
          </w:tcPr>
          <w:p w14:paraId="0A5132A8" w14:textId="0E687FF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RP-242434</w:t>
            </w:r>
          </w:p>
        </w:tc>
        <w:tc>
          <w:tcPr>
            <w:tcW w:w="1766" w:type="dxa"/>
            <w:shd w:val="clear" w:color="auto" w:fill="auto"/>
          </w:tcPr>
          <w:p w14:paraId="68110B1B" w14:textId="5A02E91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APT_WG_LS240913</w:t>
            </w:r>
          </w:p>
        </w:tc>
        <w:tc>
          <w:tcPr>
            <w:tcW w:w="8222" w:type="dxa"/>
            <w:shd w:val="clear" w:color="auto" w:fill="auto"/>
          </w:tcPr>
          <w:p w14:paraId="70E3EDDC" w14:textId="3CB4416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Request for HIBS band plan information (APT_WG_LS240913; to: RAN, RAN4; cc: -; contact: SoftBank)</w:t>
            </w:r>
          </w:p>
        </w:tc>
        <w:tc>
          <w:tcPr>
            <w:tcW w:w="1417" w:type="dxa"/>
            <w:shd w:val="clear" w:color="auto" w:fill="auto"/>
          </w:tcPr>
          <w:p w14:paraId="73291611" w14:textId="6A3E4C3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APT Wireless Group (AWG)</w:t>
            </w:r>
          </w:p>
        </w:tc>
        <w:tc>
          <w:tcPr>
            <w:tcW w:w="1134" w:type="dxa"/>
            <w:shd w:val="clear" w:color="auto" w:fill="auto"/>
          </w:tcPr>
          <w:p w14:paraId="0A4081D7" w14:textId="72FF73A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C1CBBA" w14:textId="14F89416"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763255A3" w14:textId="77777777" w:rsidTr="00D33694">
        <w:trPr>
          <w:cantSplit/>
        </w:trPr>
        <w:tc>
          <w:tcPr>
            <w:tcW w:w="1097" w:type="dxa"/>
            <w:shd w:val="clear" w:color="auto" w:fill="auto"/>
          </w:tcPr>
          <w:p w14:paraId="05C96A46" w14:textId="2E62AF0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RP-242435</w:t>
            </w:r>
          </w:p>
        </w:tc>
        <w:tc>
          <w:tcPr>
            <w:tcW w:w="1766" w:type="dxa"/>
            <w:shd w:val="clear" w:color="auto" w:fill="auto"/>
          </w:tcPr>
          <w:p w14:paraId="1AFEB707" w14:textId="1AE0958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NGMN_LS240924</w:t>
            </w:r>
          </w:p>
        </w:tc>
        <w:tc>
          <w:tcPr>
            <w:tcW w:w="8222" w:type="dxa"/>
            <w:shd w:val="clear" w:color="auto" w:fill="auto"/>
          </w:tcPr>
          <w:p w14:paraId="38C058D7" w14:textId="34D51F8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to 3GPP on new NGMN Publication: ‘Automation and Autonomous system Architecture Framework – Phase 2’ (NGMN_LS240924; to: RAN, CT, SA; cc: -; contact: US Cellular)</w:t>
            </w:r>
          </w:p>
        </w:tc>
        <w:tc>
          <w:tcPr>
            <w:tcW w:w="1417" w:type="dxa"/>
            <w:shd w:val="clear" w:color="auto" w:fill="auto"/>
          </w:tcPr>
          <w:p w14:paraId="461D0D04" w14:textId="6F28574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63893548" w14:textId="79AA71E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CDFB67" w14:textId="1F55D454"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BE65658" w14:textId="77777777" w:rsidTr="00D33694">
        <w:trPr>
          <w:cantSplit/>
        </w:trPr>
        <w:tc>
          <w:tcPr>
            <w:tcW w:w="1097" w:type="dxa"/>
            <w:shd w:val="clear" w:color="auto" w:fill="auto"/>
          </w:tcPr>
          <w:p w14:paraId="040C4967" w14:textId="311B663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RP-242441</w:t>
            </w:r>
          </w:p>
        </w:tc>
        <w:tc>
          <w:tcPr>
            <w:tcW w:w="1766" w:type="dxa"/>
            <w:shd w:val="clear" w:color="auto" w:fill="auto"/>
          </w:tcPr>
          <w:p w14:paraId="66689935" w14:textId="032C36E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O-RAN_SDFG_S-2024008</w:t>
            </w:r>
          </w:p>
        </w:tc>
        <w:tc>
          <w:tcPr>
            <w:tcW w:w="8222" w:type="dxa"/>
            <w:shd w:val="clear" w:color="auto" w:fill="auto"/>
          </w:tcPr>
          <w:p w14:paraId="55CA6736" w14:textId="5241F76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3GPP/O-RAN ALLIANCE Joint Workshop on 6G Coordination Request (O-RAN_SDFG_S-2024008; to: RAN, SA; cc: -; contact: Qualcomm)</w:t>
            </w:r>
          </w:p>
        </w:tc>
        <w:tc>
          <w:tcPr>
            <w:tcW w:w="1417" w:type="dxa"/>
            <w:shd w:val="clear" w:color="auto" w:fill="auto"/>
          </w:tcPr>
          <w:p w14:paraId="50E65E1B" w14:textId="47BC336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O-RAN SDFG</w:t>
            </w:r>
          </w:p>
        </w:tc>
        <w:tc>
          <w:tcPr>
            <w:tcW w:w="1134" w:type="dxa"/>
            <w:shd w:val="clear" w:color="auto" w:fill="auto"/>
          </w:tcPr>
          <w:p w14:paraId="30B50355" w14:textId="1A0E091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B4D9F55" w14:textId="277F49B7" w:rsidR="006770C7" w:rsidRPr="00486C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RP-243296</w:t>
            </w:r>
          </w:p>
        </w:tc>
      </w:tr>
      <w:tr w:rsidR="006770C7" w:rsidRPr="00C42B5F" w14:paraId="1BC6CBD5" w14:textId="77777777" w:rsidTr="00D33694">
        <w:trPr>
          <w:cantSplit/>
        </w:trPr>
        <w:tc>
          <w:tcPr>
            <w:tcW w:w="1097" w:type="dxa"/>
            <w:shd w:val="clear" w:color="auto" w:fill="auto"/>
          </w:tcPr>
          <w:p w14:paraId="2E8B5F56" w14:textId="593BB83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RP-242442</w:t>
            </w:r>
          </w:p>
        </w:tc>
        <w:tc>
          <w:tcPr>
            <w:tcW w:w="1766" w:type="dxa"/>
            <w:shd w:val="clear" w:color="auto" w:fill="auto"/>
          </w:tcPr>
          <w:p w14:paraId="33D53944" w14:textId="6316DB7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R2-2411114</w:t>
            </w:r>
          </w:p>
        </w:tc>
        <w:tc>
          <w:tcPr>
            <w:tcW w:w="8222" w:type="dxa"/>
            <w:shd w:val="clear" w:color="auto" w:fill="auto"/>
          </w:tcPr>
          <w:p w14:paraId="1602A313" w14:textId="7EED402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S5-246299 = RP-243197 on AIML data collection (R2-2411114; to: SA5; cc: RAN, RAN1, RAN2, RAN3, SA, SA2, SA3; contact: Nokia)</w:t>
            </w:r>
          </w:p>
        </w:tc>
        <w:tc>
          <w:tcPr>
            <w:tcW w:w="1417" w:type="dxa"/>
            <w:shd w:val="clear" w:color="auto" w:fill="auto"/>
          </w:tcPr>
          <w:p w14:paraId="7E36BA4F" w14:textId="6EC2607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14966190" w14:textId="31FCC3A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3ABF672B"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63E54AE" w14:textId="77777777" w:rsidTr="00D33694">
        <w:trPr>
          <w:cantSplit/>
        </w:trPr>
        <w:tc>
          <w:tcPr>
            <w:tcW w:w="1097" w:type="dxa"/>
            <w:shd w:val="clear" w:color="auto" w:fill="auto"/>
          </w:tcPr>
          <w:p w14:paraId="34867622" w14:textId="461465A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RP-242443</w:t>
            </w:r>
          </w:p>
        </w:tc>
        <w:tc>
          <w:tcPr>
            <w:tcW w:w="1766" w:type="dxa"/>
            <w:shd w:val="clear" w:color="auto" w:fill="auto"/>
          </w:tcPr>
          <w:p w14:paraId="256EC255" w14:textId="178BA3D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R2-2411152</w:t>
            </w:r>
          </w:p>
        </w:tc>
        <w:tc>
          <w:tcPr>
            <w:tcW w:w="8222" w:type="dxa"/>
            <w:shd w:val="clear" w:color="auto" w:fill="auto"/>
          </w:tcPr>
          <w:p w14:paraId="2521F166" w14:textId="6319141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S2-2411191 = RP-242954 on AIML data collection (R2-2411152; to: SA2; cc: RAN, RAN1, RAN3, SA, SA5, SA3; contact: Interdigital)</w:t>
            </w:r>
          </w:p>
        </w:tc>
        <w:tc>
          <w:tcPr>
            <w:tcW w:w="1417" w:type="dxa"/>
            <w:shd w:val="clear" w:color="auto" w:fill="auto"/>
          </w:tcPr>
          <w:p w14:paraId="2236AA93" w14:textId="5425B8C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263A9F0C" w14:textId="462DDFF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1F45A70" w14:textId="5BE5AF7E"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11C21F54" w14:textId="77777777" w:rsidTr="00D33694">
        <w:trPr>
          <w:cantSplit/>
        </w:trPr>
        <w:tc>
          <w:tcPr>
            <w:tcW w:w="1097" w:type="dxa"/>
            <w:shd w:val="clear" w:color="auto" w:fill="auto"/>
          </w:tcPr>
          <w:p w14:paraId="20435075" w14:textId="3AA11F2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RP-242444</w:t>
            </w:r>
          </w:p>
        </w:tc>
        <w:tc>
          <w:tcPr>
            <w:tcW w:w="1766" w:type="dxa"/>
            <w:shd w:val="clear" w:color="auto" w:fill="auto"/>
          </w:tcPr>
          <w:p w14:paraId="517269A7" w14:textId="5233F40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R3-245682</w:t>
            </w:r>
          </w:p>
        </w:tc>
        <w:tc>
          <w:tcPr>
            <w:tcW w:w="8222" w:type="dxa"/>
            <w:shd w:val="clear" w:color="auto" w:fill="auto"/>
          </w:tcPr>
          <w:p w14:paraId="2D4BFAA5" w14:textId="2E249AF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S2-2409444 = RP-241720 on multi-modality awareness at RAN (R3-245682; to: SA2; cc: RAN, RAN2, SA4; contact: Nokia)</w:t>
            </w:r>
          </w:p>
        </w:tc>
        <w:tc>
          <w:tcPr>
            <w:tcW w:w="1417" w:type="dxa"/>
            <w:shd w:val="clear" w:color="auto" w:fill="auto"/>
          </w:tcPr>
          <w:p w14:paraId="56DB50A6" w14:textId="4D5AA07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36B1DFCD" w14:textId="28CAFD2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158A4A92"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766FB614" w14:textId="77777777" w:rsidTr="00D33694">
        <w:trPr>
          <w:cantSplit/>
        </w:trPr>
        <w:tc>
          <w:tcPr>
            <w:tcW w:w="1097" w:type="dxa"/>
            <w:shd w:val="clear" w:color="auto" w:fill="auto"/>
          </w:tcPr>
          <w:p w14:paraId="5F38A0EC" w14:textId="5B87CEC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RP-242445</w:t>
            </w:r>
          </w:p>
        </w:tc>
        <w:tc>
          <w:tcPr>
            <w:tcW w:w="1766" w:type="dxa"/>
            <w:shd w:val="clear" w:color="auto" w:fill="auto"/>
          </w:tcPr>
          <w:p w14:paraId="1A825B8C" w14:textId="041403A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R3-245815</w:t>
            </w:r>
          </w:p>
        </w:tc>
        <w:tc>
          <w:tcPr>
            <w:tcW w:w="8222" w:type="dxa"/>
            <w:shd w:val="clear" w:color="auto" w:fill="auto"/>
          </w:tcPr>
          <w:p w14:paraId="15FECD39" w14:textId="0EDCFE5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UAV regulation (R3-245815; to: SA2; cc: RAN, SA, SA1; contact: CMCC)</w:t>
            </w:r>
          </w:p>
        </w:tc>
        <w:tc>
          <w:tcPr>
            <w:tcW w:w="1417" w:type="dxa"/>
            <w:shd w:val="clear" w:color="auto" w:fill="auto"/>
          </w:tcPr>
          <w:p w14:paraId="6B13C27F" w14:textId="4F159C2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0196437" w14:textId="0B137FF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9268958" w14:textId="755B75B0"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E391CC3" w14:textId="77777777" w:rsidTr="00D33694">
        <w:trPr>
          <w:cantSplit/>
        </w:trPr>
        <w:tc>
          <w:tcPr>
            <w:tcW w:w="1097" w:type="dxa"/>
            <w:shd w:val="clear" w:color="auto" w:fill="auto"/>
          </w:tcPr>
          <w:p w14:paraId="36A9178D" w14:textId="66BC3C6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RP-242446</w:t>
            </w:r>
          </w:p>
        </w:tc>
        <w:tc>
          <w:tcPr>
            <w:tcW w:w="1766" w:type="dxa"/>
            <w:shd w:val="clear" w:color="auto" w:fill="auto"/>
          </w:tcPr>
          <w:p w14:paraId="0FF9407C" w14:textId="5E6658D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R3-247801</w:t>
            </w:r>
          </w:p>
        </w:tc>
        <w:tc>
          <w:tcPr>
            <w:tcW w:w="8222" w:type="dxa"/>
            <w:shd w:val="clear" w:color="auto" w:fill="auto"/>
          </w:tcPr>
          <w:p w14:paraId="682B9ABA" w14:textId="176B220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S2-2411191 = RP-242954 on AIML data collection (R3-247801; to: SA2; cc: RAN, RAN2, SA, SA3, SA5; contact: ZTE)</w:t>
            </w:r>
          </w:p>
        </w:tc>
        <w:tc>
          <w:tcPr>
            <w:tcW w:w="1417" w:type="dxa"/>
            <w:shd w:val="clear" w:color="auto" w:fill="auto"/>
          </w:tcPr>
          <w:p w14:paraId="6BDBCEEC" w14:textId="0404111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6A9E2F83" w14:textId="2B0FCCC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191B77D" w14:textId="50BED90C"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7DEF0B0" w14:textId="77777777" w:rsidTr="00D33694">
        <w:trPr>
          <w:cantSplit/>
        </w:trPr>
        <w:tc>
          <w:tcPr>
            <w:tcW w:w="1097" w:type="dxa"/>
            <w:shd w:val="clear" w:color="auto" w:fill="auto"/>
          </w:tcPr>
          <w:p w14:paraId="50114353" w14:textId="06A5D8B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RP-242447</w:t>
            </w:r>
          </w:p>
        </w:tc>
        <w:tc>
          <w:tcPr>
            <w:tcW w:w="1766" w:type="dxa"/>
            <w:shd w:val="clear" w:color="auto" w:fill="auto"/>
          </w:tcPr>
          <w:p w14:paraId="4150A2DD" w14:textId="2377C70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R4-2416588</w:t>
            </w:r>
          </w:p>
        </w:tc>
        <w:tc>
          <w:tcPr>
            <w:tcW w:w="8222" w:type="dxa"/>
            <w:shd w:val="clear" w:color="auto" w:fill="auto"/>
          </w:tcPr>
          <w:p w14:paraId="4D84DEB6" w14:textId="451A927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ETSI MSG TFES TFES(24)081026r2 = RP-242432 on Tx spurious emissions: co-existence requirements limits for high frequency bands (R4-2416588; to: ETSI MSG TFES; cc: RAN; contact: Huawei)</w:t>
            </w:r>
          </w:p>
        </w:tc>
        <w:tc>
          <w:tcPr>
            <w:tcW w:w="1417" w:type="dxa"/>
            <w:shd w:val="clear" w:color="auto" w:fill="auto"/>
          </w:tcPr>
          <w:p w14:paraId="7D60D191" w14:textId="2771809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0654A5A2" w14:textId="485E5AB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862F85D" w14:textId="449981CB"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262AB4F2" w14:textId="77777777" w:rsidTr="00D33694">
        <w:trPr>
          <w:cantSplit/>
        </w:trPr>
        <w:tc>
          <w:tcPr>
            <w:tcW w:w="1097" w:type="dxa"/>
            <w:shd w:val="clear" w:color="auto" w:fill="auto"/>
          </w:tcPr>
          <w:p w14:paraId="0EC44ECE" w14:textId="1F0DB01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RP-242448</w:t>
            </w:r>
          </w:p>
        </w:tc>
        <w:tc>
          <w:tcPr>
            <w:tcW w:w="1766" w:type="dxa"/>
            <w:shd w:val="clear" w:color="auto" w:fill="auto"/>
          </w:tcPr>
          <w:p w14:paraId="1C0FF786" w14:textId="6B28502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R4-2418206</w:t>
            </w:r>
          </w:p>
        </w:tc>
        <w:tc>
          <w:tcPr>
            <w:tcW w:w="8222" w:type="dxa"/>
            <w:shd w:val="clear" w:color="auto" w:fill="auto"/>
          </w:tcPr>
          <w:p w14:paraId="2B979C7C" w14:textId="0498733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TFES(24)081028r2 = RP-242433 on 3GPP LTE TRP/TRS test method for UE over 72mm wide (R4-2418206; to: ETSI TC MSG/TFES; cc: RAN5, RAN; contact: vivo)</w:t>
            </w:r>
          </w:p>
        </w:tc>
        <w:tc>
          <w:tcPr>
            <w:tcW w:w="1417" w:type="dxa"/>
            <w:shd w:val="clear" w:color="auto" w:fill="auto"/>
          </w:tcPr>
          <w:p w14:paraId="725AFB7D" w14:textId="6788C68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76EDE53" w14:textId="053599D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501519D1"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7373D97" w14:textId="77777777" w:rsidTr="00D33694">
        <w:trPr>
          <w:cantSplit/>
        </w:trPr>
        <w:tc>
          <w:tcPr>
            <w:tcW w:w="1097" w:type="dxa"/>
            <w:shd w:val="clear" w:color="auto" w:fill="auto"/>
          </w:tcPr>
          <w:p w14:paraId="701D9C7A" w14:textId="1C6E240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RP-242449</w:t>
            </w:r>
          </w:p>
        </w:tc>
        <w:tc>
          <w:tcPr>
            <w:tcW w:w="1766" w:type="dxa"/>
            <w:shd w:val="clear" w:color="auto" w:fill="auto"/>
          </w:tcPr>
          <w:p w14:paraId="3B08E863" w14:textId="4868229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R4-2419902</w:t>
            </w:r>
          </w:p>
        </w:tc>
        <w:tc>
          <w:tcPr>
            <w:tcW w:w="8222" w:type="dxa"/>
            <w:shd w:val="clear" w:color="auto" w:fill="auto"/>
          </w:tcPr>
          <w:p w14:paraId="5FC7DF60" w14:textId="5E03C7B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Ku band numerology (R4-2419902; to: RAN1, RAN2; cc: RAN; contact: Eutelsat)</w:t>
            </w:r>
          </w:p>
        </w:tc>
        <w:tc>
          <w:tcPr>
            <w:tcW w:w="1417" w:type="dxa"/>
            <w:shd w:val="clear" w:color="auto" w:fill="auto"/>
          </w:tcPr>
          <w:p w14:paraId="11D155AC" w14:textId="521238B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6D05B43" w14:textId="2016678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49E086" w14:textId="548C554B"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501B7EF" w14:textId="77777777" w:rsidTr="00D33694">
        <w:trPr>
          <w:cantSplit/>
        </w:trPr>
        <w:tc>
          <w:tcPr>
            <w:tcW w:w="1097" w:type="dxa"/>
            <w:shd w:val="clear" w:color="auto" w:fill="auto"/>
          </w:tcPr>
          <w:p w14:paraId="6D427337" w14:textId="1097072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RP-242450</w:t>
            </w:r>
          </w:p>
        </w:tc>
        <w:tc>
          <w:tcPr>
            <w:tcW w:w="1766" w:type="dxa"/>
            <w:shd w:val="clear" w:color="auto" w:fill="auto"/>
          </w:tcPr>
          <w:p w14:paraId="294AE903" w14:textId="0CFB5EF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R4-2420373</w:t>
            </w:r>
          </w:p>
        </w:tc>
        <w:tc>
          <w:tcPr>
            <w:tcW w:w="8222" w:type="dxa"/>
            <w:shd w:val="clear" w:color="auto" w:fill="auto"/>
          </w:tcPr>
          <w:p w14:paraId="39D9DE73" w14:textId="227792E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of RAN4 input on Ambient-IoT to TR 38.769 (R4-2420373; to: RAN1; cc: RAN; contact: CMCC)</w:t>
            </w:r>
          </w:p>
        </w:tc>
        <w:tc>
          <w:tcPr>
            <w:tcW w:w="1417" w:type="dxa"/>
            <w:shd w:val="clear" w:color="auto" w:fill="auto"/>
          </w:tcPr>
          <w:p w14:paraId="7637AAC1" w14:textId="604BB24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509EAB2B" w14:textId="53046D5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26B10D71"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3CA1E40F" w14:textId="77777777" w:rsidTr="00D33694">
        <w:trPr>
          <w:cantSplit/>
        </w:trPr>
        <w:tc>
          <w:tcPr>
            <w:tcW w:w="1097" w:type="dxa"/>
            <w:shd w:val="clear" w:color="auto" w:fill="auto"/>
          </w:tcPr>
          <w:p w14:paraId="3DFA2C8F" w14:textId="191757C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RP-242938</w:t>
            </w:r>
          </w:p>
        </w:tc>
        <w:tc>
          <w:tcPr>
            <w:tcW w:w="1766" w:type="dxa"/>
            <w:shd w:val="clear" w:color="auto" w:fill="auto"/>
          </w:tcPr>
          <w:p w14:paraId="418C3088" w14:textId="2F8F733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R4-2420385</w:t>
            </w:r>
          </w:p>
        </w:tc>
        <w:tc>
          <w:tcPr>
            <w:tcW w:w="8222" w:type="dxa"/>
            <w:shd w:val="clear" w:color="auto" w:fill="auto"/>
          </w:tcPr>
          <w:p w14:paraId="3A2EAF4B" w14:textId="2D42E8F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ITUR_WP5D_TEMP_28rev1 = RP-240024 on Parameters for 14800 to 15350 MHz of terrestrial component of IMT for sharing and compatibility studies in preparation for WRC-27 (R4-2420385; to: ITU-R WP5D; cc: RAN; contact: Ericsson)</w:t>
            </w:r>
          </w:p>
        </w:tc>
        <w:tc>
          <w:tcPr>
            <w:tcW w:w="1417" w:type="dxa"/>
            <w:shd w:val="clear" w:color="auto" w:fill="auto"/>
          </w:tcPr>
          <w:p w14:paraId="2C079A94" w14:textId="7AF0B84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AC1DA6F" w14:textId="7FDA667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715D70CE"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36C5F797" w14:textId="77777777" w:rsidTr="00D33694">
        <w:trPr>
          <w:cantSplit/>
        </w:trPr>
        <w:tc>
          <w:tcPr>
            <w:tcW w:w="1097" w:type="dxa"/>
            <w:shd w:val="clear" w:color="auto" w:fill="auto"/>
          </w:tcPr>
          <w:p w14:paraId="29B6DF47" w14:textId="633B748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RP-242947</w:t>
            </w:r>
          </w:p>
        </w:tc>
        <w:tc>
          <w:tcPr>
            <w:tcW w:w="1766" w:type="dxa"/>
            <w:shd w:val="clear" w:color="auto" w:fill="auto"/>
          </w:tcPr>
          <w:p w14:paraId="67A079BD" w14:textId="7AF2D55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RT-240029</w:t>
            </w:r>
          </w:p>
        </w:tc>
        <w:tc>
          <w:tcPr>
            <w:tcW w:w="8222" w:type="dxa"/>
            <w:shd w:val="clear" w:color="auto" w:fill="auto"/>
          </w:tcPr>
          <w:p w14:paraId="126B246D" w14:textId="50EEF9B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DRAFT Reply LS to ITU_R_WP5D_TEMP_165rev1 = RP-243204 to External Organizations on process to revise Recommendation ITU-R M.2150-2 and Recommendation ITU-R M.2012-6 – 5G SRIT (RT-240029; to: RAN; cc: -; contact: Ericsson)</w:t>
            </w:r>
          </w:p>
        </w:tc>
        <w:tc>
          <w:tcPr>
            <w:tcW w:w="1417" w:type="dxa"/>
            <w:shd w:val="clear" w:color="auto" w:fill="auto"/>
          </w:tcPr>
          <w:p w14:paraId="33611821" w14:textId="7AEFBC2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2EE77C1C" w14:textId="5A12CF2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28BD76FD"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203A4AE9" w14:textId="77777777" w:rsidTr="00D33694">
        <w:trPr>
          <w:cantSplit/>
        </w:trPr>
        <w:tc>
          <w:tcPr>
            <w:tcW w:w="1097" w:type="dxa"/>
            <w:shd w:val="clear" w:color="auto" w:fill="auto"/>
          </w:tcPr>
          <w:p w14:paraId="63B829DB" w14:textId="25ACAB0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RP-242948</w:t>
            </w:r>
          </w:p>
        </w:tc>
        <w:tc>
          <w:tcPr>
            <w:tcW w:w="1766" w:type="dxa"/>
            <w:shd w:val="clear" w:color="auto" w:fill="auto"/>
          </w:tcPr>
          <w:p w14:paraId="2B2A9F3C" w14:textId="6C29FB5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RT-240030</w:t>
            </w:r>
          </w:p>
        </w:tc>
        <w:tc>
          <w:tcPr>
            <w:tcW w:w="8222" w:type="dxa"/>
            <w:shd w:val="clear" w:color="auto" w:fill="auto"/>
          </w:tcPr>
          <w:p w14:paraId="1D2B911F" w14:textId="219C239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DRAFT Reply LS to ITU_R_WP5D_TEMP_165rev1 = RP-243204 to External Organizations on on process to revise Recommendation ITU-R M.2150-2 and Recommendation ITU-R M.2012-6 – 5G RIT (RT-240030; to: RAN; cc: -; contact: Ericsson)</w:t>
            </w:r>
          </w:p>
        </w:tc>
        <w:tc>
          <w:tcPr>
            <w:tcW w:w="1417" w:type="dxa"/>
            <w:shd w:val="clear" w:color="auto" w:fill="auto"/>
          </w:tcPr>
          <w:p w14:paraId="2B6B2150" w14:textId="7E0EB37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47E9C5BD" w14:textId="1507EB5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E53CF08" w14:textId="078A8DF9"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2C478D3A" w14:textId="77777777" w:rsidTr="00D33694">
        <w:trPr>
          <w:cantSplit/>
        </w:trPr>
        <w:tc>
          <w:tcPr>
            <w:tcW w:w="1097" w:type="dxa"/>
            <w:shd w:val="clear" w:color="auto" w:fill="auto"/>
          </w:tcPr>
          <w:p w14:paraId="7758A0C9" w14:textId="0151A30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RP-242949</w:t>
            </w:r>
          </w:p>
        </w:tc>
        <w:tc>
          <w:tcPr>
            <w:tcW w:w="1766" w:type="dxa"/>
            <w:shd w:val="clear" w:color="auto" w:fill="auto"/>
          </w:tcPr>
          <w:p w14:paraId="1E1D3E8D" w14:textId="33E76E0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RT-240031</w:t>
            </w:r>
          </w:p>
        </w:tc>
        <w:tc>
          <w:tcPr>
            <w:tcW w:w="8222" w:type="dxa"/>
            <w:shd w:val="clear" w:color="auto" w:fill="auto"/>
          </w:tcPr>
          <w:p w14:paraId="62F560B1" w14:textId="5075B8E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DRAFT Reply LS to ITU_R_WP5D_TEMP_165rev1= RP-243204 on process to revise Recommendation ITU-R M.2150-2 and Recommendation ITU-R M.2012-6 – M.2012 (RT-240031; to: RAN; cc: -; contact: Ericsson)</w:t>
            </w:r>
          </w:p>
        </w:tc>
        <w:tc>
          <w:tcPr>
            <w:tcW w:w="1417" w:type="dxa"/>
            <w:shd w:val="clear" w:color="auto" w:fill="auto"/>
          </w:tcPr>
          <w:p w14:paraId="7A8B4C5A" w14:textId="4F431C2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4CFD01AB" w14:textId="5C9C803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35E965" w14:textId="69753690"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305DA79B" w14:textId="77777777" w:rsidTr="00D33694">
        <w:trPr>
          <w:cantSplit/>
        </w:trPr>
        <w:tc>
          <w:tcPr>
            <w:tcW w:w="1097" w:type="dxa"/>
            <w:shd w:val="clear" w:color="auto" w:fill="auto"/>
          </w:tcPr>
          <w:p w14:paraId="5001B320" w14:textId="6618DBB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RP-242950</w:t>
            </w:r>
          </w:p>
        </w:tc>
        <w:tc>
          <w:tcPr>
            <w:tcW w:w="1766" w:type="dxa"/>
            <w:shd w:val="clear" w:color="auto" w:fill="auto"/>
          </w:tcPr>
          <w:p w14:paraId="6C41B048" w14:textId="62B268C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RT-240032</w:t>
            </w:r>
          </w:p>
        </w:tc>
        <w:tc>
          <w:tcPr>
            <w:tcW w:w="8222" w:type="dxa"/>
            <w:shd w:val="clear" w:color="auto" w:fill="auto"/>
          </w:tcPr>
          <w:p w14:paraId="2F14BC4F" w14:textId="716A7DF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DRAFT Reply LS to ITUR_WP4B_TEMP_13 = RP-243201 on 3GPP “5G-NTN” material for Recommendation ITU-R M.[IMT 2020 SAT.SPECS] -SRIT (RT-240032; to: RAN; cc: -; contact: Novamint)</w:t>
            </w:r>
          </w:p>
        </w:tc>
        <w:tc>
          <w:tcPr>
            <w:tcW w:w="1417" w:type="dxa"/>
            <w:shd w:val="clear" w:color="auto" w:fill="auto"/>
          </w:tcPr>
          <w:p w14:paraId="4988E9CE" w14:textId="1D6E9D1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247E6C23" w14:textId="378D055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074E90" w14:textId="50BB197D"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D54F1E7" w14:textId="77777777" w:rsidTr="00D33694">
        <w:trPr>
          <w:cantSplit/>
        </w:trPr>
        <w:tc>
          <w:tcPr>
            <w:tcW w:w="1097" w:type="dxa"/>
            <w:shd w:val="clear" w:color="auto" w:fill="auto"/>
          </w:tcPr>
          <w:p w14:paraId="13F3AF1E" w14:textId="24CB6BB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RP-242951</w:t>
            </w:r>
          </w:p>
        </w:tc>
        <w:tc>
          <w:tcPr>
            <w:tcW w:w="1766" w:type="dxa"/>
            <w:shd w:val="clear" w:color="auto" w:fill="auto"/>
          </w:tcPr>
          <w:p w14:paraId="0691C228" w14:textId="2AEEFD6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RT-240033</w:t>
            </w:r>
          </w:p>
        </w:tc>
        <w:tc>
          <w:tcPr>
            <w:tcW w:w="8222" w:type="dxa"/>
            <w:shd w:val="clear" w:color="auto" w:fill="auto"/>
          </w:tcPr>
          <w:p w14:paraId="20D22B1C" w14:textId="2D7D2B2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DRAFT Reply LS to ITUR_WP4B_TEMP_13 = RP-243201 on 3GPP “5G-NTN” material for Recommendation ITU-R M.[IMT 2020 SAT.SPECS] - RIT (RT-240033; to: RAN; cc: -; contact: Novamint)</w:t>
            </w:r>
          </w:p>
        </w:tc>
        <w:tc>
          <w:tcPr>
            <w:tcW w:w="1417" w:type="dxa"/>
            <w:shd w:val="clear" w:color="auto" w:fill="auto"/>
          </w:tcPr>
          <w:p w14:paraId="39CC9BF3" w14:textId="35EDF20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79879DC1" w14:textId="046AD57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2BBE534" w14:textId="34CDAED2"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3F6065D5" w14:textId="77777777" w:rsidTr="00D33694">
        <w:trPr>
          <w:cantSplit/>
        </w:trPr>
        <w:tc>
          <w:tcPr>
            <w:tcW w:w="1097" w:type="dxa"/>
            <w:shd w:val="clear" w:color="auto" w:fill="auto"/>
          </w:tcPr>
          <w:p w14:paraId="1ED107FB" w14:textId="575CA46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RP-242952</w:t>
            </w:r>
          </w:p>
        </w:tc>
        <w:tc>
          <w:tcPr>
            <w:tcW w:w="1766" w:type="dxa"/>
            <w:shd w:val="clear" w:color="auto" w:fill="auto"/>
          </w:tcPr>
          <w:p w14:paraId="542BF296" w14:textId="181B2B4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S1-244759</w:t>
            </w:r>
          </w:p>
        </w:tc>
        <w:tc>
          <w:tcPr>
            <w:tcW w:w="8222" w:type="dxa"/>
            <w:shd w:val="clear" w:color="auto" w:fill="auto"/>
          </w:tcPr>
          <w:p w14:paraId="35064C7E" w14:textId="655911C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R3-245815 = RP-242445 on UAV regulation (S1-244759; to: RAN3; cc: RAN, SA, SA2; contact: Huawei)</w:t>
            </w:r>
          </w:p>
        </w:tc>
        <w:tc>
          <w:tcPr>
            <w:tcW w:w="1417" w:type="dxa"/>
            <w:shd w:val="clear" w:color="auto" w:fill="auto"/>
          </w:tcPr>
          <w:p w14:paraId="4DB15C1C" w14:textId="250C9D5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SA1</w:t>
            </w:r>
          </w:p>
        </w:tc>
        <w:tc>
          <w:tcPr>
            <w:tcW w:w="1134" w:type="dxa"/>
            <w:shd w:val="clear" w:color="auto" w:fill="auto"/>
          </w:tcPr>
          <w:p w14:paraId="28276BF3" w14:textId="6FFE0C5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651196" w14:textId="51B88308"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E0FAC49" w14:textId="77777777" w:rsidTr="00D33694">
        <w:trPr>
          <w:cantSplit/>
        </w:trPr>
        <w:tc>
          <w:tcPr>
            <w:tcW w:w="1097" w:type="dxa"/>
            <w:shd w:val="clear" w:color="auto" w:fill="auto"/>
          </w:tcPr>
          <w:p w14:paraId="702F7B03" w14:textId="1DC98C5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RP-242953</w:t>
            </w:r>
          </w:p>
        </w:tc>
        <w:tc>
          <w:tcPr>
            <w:tcW w:w="1766" w:type="dxa"/>
            <w:shd w:val="clear" w:color="auto" w:fill="auto"/>
          </w:tcPr>
          <w:p w14:paraId="688F0BBD" w14:textId="581894D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S2-2410918</w:t>
            </w:r>
          </w:p>
        </w:tc>
        <w:tc>
          <w:tcPr>
            <w:tcW w:w="8222" w:type="dxa"/>
            <w:shd w:val="clear" w:color="auto" w:fill="auto"/>
          </w:tcPr>
          <w:p w14:paraId="52C22FFE" w14:textId="42137BD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R3-243954 on Support of Regenerative-based Satellite Access (S2-2410918; to: RAN3, RAN; cc: RAN2; contact: Qualcomm)</w:t>
            </w:r>
          </w:p>
        </w:tc>
        <w:tc>
          <w:tcPr>
            <w:tcW w:w="1417" w:type="dxa"/>
            <w:shd w:val="clear" w:color="auto" w:fill="auto"/>
          </w:tcPr>
          <w:p w14:paraId="7EB81769" w14:textId="0082984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776705D0" w14:textId="2D17FBD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656E157" w14:textId="2E87B475"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2C53A56" w14:textId="77777777" w:rsidTr="00D33694">
        <w:trPr>
          <w:cantSplit/>
        </w:trPr>
        <w:tc>
          <w:tcPr>
            <w:tcW w:w="1097" w:type="dxa"/>
            <w:shd w:val="clear" w:color="auto" w:fill="auto"/>
          </w:tcPr>
          <w:p w14:paraId="2B85571A" w14:textId="600FFDB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RP-242954</w:t>
            </w:r>
          </w:p>
        </w:tc>
        <w:tc>
          <w:tcPr>
            <w:tcW w:w="1766" w:type="dxa"/>
            <w:shd w:val="clear" w:color="auto" w:fill="auto"/>
          </w:tcPr>
          <w:p w14:paraId="356B3A5E" w14:textId="60859D0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S2-2411191</w:t>
            </w:r>
          </w:p>
        </w:tc>
        <w:tc>
          <w:tcPr>
            <w:tcW w:w="8222" w:type="dxa"/>
            <w:shd w:val="clear" w:color="auto" w:fill="auto"/>
          </w:tcPr>
          <w:p w14:paraId="6DAAEB48" w14:textId="00E6E10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RP-242389 on AIML data collection (S2-2411191; to: RAN2, RAN3; cc: SA, RAN, SA3, SA5; contact: Interdigital)</w:t>
            </w:r>
          </w:p>
        </w:tc>
        <w:tc>
          <w:tcPr>
            <w:tcW w:w="1417" w:type="dxa"/>
            <w:shd w:val="clear" w:color="auto" w:fill="auto"/>
          </w:tcPr>
          <w:p w14:paraId="51111FC4" w14:textId="3453933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18FC90BA" w14:textId="0542D43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C48DFFA" w14:textId="2722AB39"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36A1278B" w14:textId="77777777" w:rsidTr="00D33694">
        <w:trPr>
          <w:cantSplit/>
        </w:trPr>
        <w:tc>
          <w:tcPr>
            <w:tcW w:w="1097" w:type="dxa"/>
            <w:shd w:val="clear" w:color="auto" w:fill="auto"/>
          </w:tcPr>
          <w:p w14:paraId="635BB7C7" w14:textId="2E8F8CD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RP-242956</w:t>
            </w:r>
          </w:p>
        </w:tc>
        <w:tc>
          <w:tcPr>
            <w:tcW w:w="1766" w:type="dxa"/>
            <w:shd w:val="clear" w:color="auto" w:fill="auto"/>
          </w:tcPr>
          <w:p w14:paraId="50A63286" w14:textId="541BE64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S2-2412726</w:t>
            </w:r>
          </w:p>
        </w:tc>
        <w:tc>
          <w:tcPr>
            <w:tcW w:w="8222" w:type="dxa"/>
            <w:shd w:val="clear" w:color="auto" w:fill="auto"/>
          </w:tcPr>
          <w:p w14:paraId="12ED185F" w14:textId="4D5D420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RP-242389 on AIML data collection (S2-2412726; to: RAN, SA; cc: RAN1, RAN2, RAN3, SA3, SA5; contact: Interdigital)</w:t>
            </w:r>
          </w:p>
        </w:tc>
        <w:tc>
          <w:tcPr>
            <w:tcW w:w="1417" w:type="dxa"/>
            <w:shd w:val="clear" w:color="auto" w:fill="auto"/>
          </w:tcPr>
          <w:p w14:paraId="2CCCB840" w14:textId="0DB9D38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44C52A85" w14:textId="2CF5314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AFCFDCA" w14:textId="780F5E74"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A606B6B" w14:textId="77777777" w:rsidTr="00D33694">
        <w:trPr>
          <w:cantSplit/>
        </w:trPr>
        <w:tc>
          <w:tcPr>
            <w:tcW w:w="1097" w:type="dxa"/>
            <w:shd w:val="clear" w:color="auto" w:fill="auto"/>
          </w:tcPr>
          <w:p w14:paraId="5F76CE52" w14:textId="695215F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RP-243193</w:t>
            </w:r>
          </w:p>
        </w:tc>
        <w:tc>
          <w:tcPr>
            <w:tcW w:w="1766" w:type="dxa"/>
            <w:shd w:val="clear" w:color="auto" w:fill="auto"/>
          </w:tcPr>
          <w:p w14:paraId="6BD5FCEC" w14:textId="0D2264C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S2-2413011</w:t>
            </w:r>
          </w:p>
        </w:tc>
        <w:tc>
          <w:tcPr>
            <w:tcW w:w="8222" w:type="dxa"/>
            <w:shd w:val="clear" w:color="auto" w:fill="auto"/>
          </w:tcPr>
          <w:p w14:paraId="0B54E179" w14:textId="7B7FEB6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R3-245815 = RP-242445 on UAV regulation (S2-2413011; to: RAN3; cc: RAN, SA, SA1; contact: Samsung)</w:t>
            </w:r>
          </w:p>
        </w:tc>
        <w:tc>
          <w:tcPr>
            <w:tcW w:w="1417" w:type="dxa"/>
            <w:shd w:val="clear" w:color="auto" w:fill="auto"/>
          </w:tcPr>
          <w:p w14:paraId="525A9C9F" w14:textId="7577679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79376C68" w14:textId="00CF336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E46BA28" w14:textId="00A7838D"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607AD20" w14:textId="77777777" w:rsidTr="00D33694">
        <w:trPr>
          <w:cantSplit/>
        </w:trPr>
        <w:tc>
          <w:tcPr>
            <w:tcW w:w="1097" w:type="dxa"/>
            <w:shd w:val="clear" w:color="auto" w:fill="auto"/>
          </w:tcPr>
          <w:p w14:paraId="4005CE60" w14:textId="70F9848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RP-243194</w:t>
            </w:r>
          </w:p>
        </w:tc>
        <w:tc>
          <w:tcPr>
            <w:tcW w:w="1766" w:type="dxa"/>
            <w:shd w:val="clear" w:color="auto" w:fill="auto"/>
          </w:tcPr>
          <w:p w14:paraId="39CAFEEF" w14:textId="2F5DA49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S2-2413035</w:t>
            </w:r>
          </w:p>
        </w:tc>
        <w:tc>
          <w:tcPr>
            <w:tcW w:w="8222" w:type="dxa"/>
            <w:shd w:val="clear" w:color="auto" w:fill="auto"/>
          </w:tcPr>
          <w:p w14:paraId="3BA2EA4C" w14:textId="368014F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R2-2409412 on A-IoT Conclusions in SA WG2 (S2-2413035; to: SA3, SA5, RAN2, RAN3; cc: RAN, SA; contact: Huawei)</w:t>
            </w:r>
          </w:p>
        </w:tc>
        <w:tc>
          <w:tcPr>
            <w:tcW w:w="1417" w:type="dxa"/>
            <w:shd w:val="clear" w:color="auto" w:fill="auto"/>
          </w:tcPr>
          <w:p w14:paraId="7403266B" w14:textId="6AB2097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37E5DBA5" w14:textId="4B223F7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8281DB0" w14:textId="356E71FE"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437C59F4" w14:textId="77777777" w:rsidTr="00D33694">
        <w:trPr>
          <w:cantSplit/>
        </w:trPr>
        <w:tc>
          <w:tcPr>
            <w:tcW w:w="1097" w:type="dxa"/>
            <w:shd w:val="clear" w:color="auto" w:fill="auto"/>
          </w:tcPr>
          <w:p w14:paraId="6F896356" w14:textId="30D0970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RP-243195</w:t>
            </w:r>
          </w:p>
        </w:tc>
        <w:tc>
          <w:tcPr>
            <w:tcW w:w="1766" w:type="dxa"/>
            <w:shd w:val="clear" w:color="auto" w:fill="auto"/>
          </w:tcPr>
          <w:p w14:paraId="04B4DBB9" w14:textId="4D3E3C0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S3-245138</w:t>
            </w:r>
          </w:p>
        </w:tc>
        <w:tc>
          <w:tcPr>
            <w:tcW w:w="8222" w:type="dxa"/>
            <w:shd w:val="clear" w:color="auto" w:fill="auto"/>
          </w:tcPr>
          <w:p w14:paraId="295DF6E4" w14:textId="6791047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RP-242389 on AIML data collection (S3-245138; to: RAN; cc: RAN2, SA, SA1, SA2, SA5; contact: Samsung)</w:t>
            </w:r>
          </w:p>
        </w:tc>
        <w:tc>
          <w:tcPr>
            <w:tcW w:w="1417" w:type="dxa"/>
            <w:shd w:val="clear" w:color="auto" w:fill="auto"/>
          </w:tcPr>
          <w:p w14:paraId="14D54287" w14:textId="4165777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SA3</w:t>
            </w:r>
          </w:p>
        </w:tc>
        <w:tc>
          <w:tcPr>
            <w:tcW w:w="1134" w:type="dxa"/>
            <w:shd w:val="clear" w:color="auto" w:fill="auto"/>
          </w:tcPr>
          <w:p w14:paraId="5465E346" w14:textId="6CA3E99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CCD10A" w14:textId="6917F8D6"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4BDE8C5" w14:textId="77777777" w:rsidTr="00D33694">
        <w:trPr>
          <w:cantSplit/>
        </w:trPr>
        <w:tc>
          <w:tcPr>
            <w:tcW w:w="1097" w:type="dxa"/>
            <w:shd w:val="clear" w:color="auto" w:fill="auto"/>
          </w:tcPr>
          <w:p w14:paraId="1493C002" w14:textId="620BBF5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RP-243196</w:t>
            </w:r>
          </w:p>
        </w:tc>
        <w:tc>
          <w:tcPr>
            <w:tcW w:w="1766" w:type="dxa"/>
            <w:shd w:val="clear" w:color="auto" w:fill="auto"/>
          </w:tcPr>
          <w:p w14:paraId="0339C274" w14:textId="77B857C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S5-246292</w:t>
            </w:r>
          </w:p>
        </w:tc>
        <w:tc>
          <w:tcPr>
            <w:tcW w:w="8222" w:type="dxa"/>
            <w:shd w:val="clear" w:color="auto" w:fill="auto"/>
          </w:tcPr>
          <w:p w14:paraId="59E598AE" w14:textId="760B573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AI/ML Model transfer/delivery to UE (S5-246292; to: RAN2, RAN1; cc: RAN, SA, RAN3; contact: NEC)</w:t>
            </w:r>
          </w:p>
        </w:tc>
        <w:tc>
          <w:tcPr>
            <w:tcW w:w="1417" w:type="dxa"/>
            <w:shd w:val="clear" w:color="auto" w:fill="auto"/>
          </w:tcPr>
          <w:p w14:paraId="581F426C" w14:textId="2C1D933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424419B4" w14:textId="05A4EA9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9ADA84" w14:textId="57B20DB2"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1C9BE6B" w14:textId="77777777" w:rsidTr="00D33694">
        <w:trPr>
          <w:cantSplit/>
        </w:trPr>
        <w:tc>
          <w:tcPr>
            <w:tcW w:w="1097" w:type="dxa"/>
            <w:shd w:val="clear" w:color="auto" w:fill="auto"/>
          </w:tcPr>
          <w:p w14:paraId="1497C036" w14:textId="2005FE0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RP-243197</w:t>
            </w:r>
          </w:p>
        </w:tc>
        <w:tc>
          <w:tcPr>
            <w:tcW w:w="1766" w:type="dxa"/>
            <w:shd w:val="clear" w:color="auto" w:fill="auto"/>
          </w:tcPr>
          <w:p w14:paraId="1CB587A6" w14:textId="20EF14A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S5-246299</w:t>
            </w:r>
          </w:p>
        </w:tc>
        <w:tc>
          <w:tcPr>
            <w:tcW w:w="8222" w:type="dxa"/>
            <w:shd w:val="clear" w:color="auto" w:fill="auto"/>
          </w:tcPr>
          <w:p w14:paraId="7B21AF56" w14:textId="0EF7464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RP-242389 on AIML Data Collection (S5-246299; to: RAN2; cc: RAN, RAN1, RAN2, RAN3, SA, SA2, SA3; contact: Nokia)</w:t>
            </w:r>
          </w:p>
        </w:tc>
        <w:tc>
          <w:tcPr>
            <w:tcW w:w="1417" w:type="dxa"/>
            <w:shd w:val="clear" w:color="auto" w:fill="auto"/>
          </w:tcPr>
          <w:p w14:paraId="565073BF" w14:textId="3F4FA07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677549D1" w14:textId="6CCC593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99DB231" w14:textId="64C44B57"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16655DED" w14:textId="77777777" w:rsidTr="00D33694">
        <w:trPr>
          <w:cantSplit/>
        </w:trPr>
        <w:tc>
          <w:tcPr>
            <w:tcW w:w="1097" w:type="dxa"/>
            <w:shd w:val="clear" w:color="auto" w:fill="auto"/>
          </w:tcPr>
          <w:p w14:paraId="439AE6B0" w14:textId="655B2A8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RP-243198</w:t>
            </w:r>
          </w:p>
        </w:tc>
        <w:tc>
          <w:tcPr>
            <w:tcW w:w="1766" w:type="dxa"/>
            <w:shd w:val="clear" w:color="auto" w:fill="auto"/>
          </w:tcPr>
          <w:p w14:paraId="2890C348" w14:textId="757BCCA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S5-247219</w:t>
            </w:r>
          </w:p>
        </w:tc>
        <w:tc>
          <w:tcPr>
            <w:tcW w:w="8222" w:type="dxa"/>
            <w:shd w:val="clear" w:color="auto" w:fill="auto"/>
          </w:tcPr>
          <w:p w14:paraId="54A076B9" w14:textId="2967A27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RP-242389 on AIML Data Collection (S5-247219; to: RAN; cc: SA, SA2, SA3, RAN1, RAN2, RAN3; contact: Nokia)</w:t>
            </w:r>
          </w:p>
        </w:tc>
        <w:tc>
          <w:tcPr>
            <w:tcW w:w="1417" w:type="dxa"/>
            <w:shd w:val="clear" w:color="auto" w:fill="auto"/>
          </w:tcPr>
          <w:p w14:paraId="2AF781AF" w14:textId="07D0DA9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7436CE51" w14:textId="725EBC8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595FF05" w14:textId="598B351A"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786F97A" w14:textId="77777777" w:rsidTr="00D33694">
        <w:trPr>
          <w:cantSplit/>
        </w:trPr>
        <w:tc>
          <w:tcPr>
            <w:tcW w:w="1097" w:type="dxa"/>
            <w:shd w:val="clear" w:color="auto" w:fill="auto"/>
          </w:tcPr>
          <w:p w14:paraId="49D1115B" w14:textId="3E80D5A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RP-243199</w:t>
            </w:r>
          </w:p>
        </w:tc>
        <w:tc>
          <w:tcPr>
            <w:tcW w:w="1766" w:type="dxa"/>
            <w:shd w:val="clear" w:color="auto" w:fill="auto"/>
          </w:tcPr>
          <w:p w14:paraId="7493BC1A" w14:textId="6F90A5B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S5-247336</w:t>
            </w:r>
          </w:p>
        </w:tc>
        <w:tc>
          <w:tcPr>
            <w:tcW w:w="8222" w:type="dxa"/>
            <w:shd w:val="clear" w:color="auto" w:fill="auto"/>
          </w:tcPr>
          <w:p w14:paraId="62A42ECC" w14:textId="1B32D6C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R2-2411114 = RP-242442 on AIML Data Collection (S5-247336; to: RAN2; cc: SA, SA2, SA3, RAN1, RAN, RAN3; contact: Samsung)</w:t>
            </w:r>
          </w:p>
        </w:tc>
        <w:tc>
          <w:tcPr>
            <w:tcW w:w="1417" w:type="dxa"/>
            <w:shd w:val="clear" w:color="auto" w:fill="auto"/>
          </w:tcPr>
          <w:p w14:paraId="4FA443F7" w14:textId="0866035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6BD03E3C" w14:textId="4C9A9D7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EF06607" w14:textId="4C8100E2"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637D685D" w14:textId="77777777" w:rsidTr="00D33694">
        <w:trPr>
          <w:cantSplit/>
        </w:trPr>
        <w:tc>
          <w:tcPr>
            <w:tcW w:w="1097" w:type="dxa"/>
            <w:shd w:val="clear" w:color="auto" w:fill="auto"/>
          </w:tcPr>
          <w:p w14:paraId="66CFE2F4" w14:textId="6820081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RP-243200</w:t>
            </w:r>
          </w:p>
        </w:tc>
        <w:tc>
          <w:tcPr>
            <w:tcW w:w="1766" w:type="dxa"/>
            <w:shd w:val="clear" w:color="auto" w:fill="auto"/>
          </w:tcPr>
          <w:p w14:paraId="5042981C" w14:textId="2FE2643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ITUR_WP4B_TEMP_12</w:t>
            </w:r>
          </w:p>
        </w:tc>
        <w:tc>
          <w:tcPr>
            <w:tcW w:w="8222" w:type="dxa"/>
            <w:shd w:val="clear" w:color="auto" w:fill="auto"/>
          </w:tcPr>
          <w:p w14:paraId="25D25279" w14:textId="1B2A9AD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Acknowledgement of receipt of the evaluation reports (ITUR_WP4B_TEMP_12; to: ATIS Evaluation Group, ETSI, 5G India Forum (5GIF), SatComForum; cc: RAN, SA; contact: ITU-R Chief Study Groups Department)</w:t>
            </w:r>
          </w:p>
        </w:tc>
        <w:tc>
          <w:tcPr>
            <w:tcW w:w="1417" w:type="dxa"/>
            <w:shd w:val="clear" w:color="auto" w:fill="auto"/>
          </w:tcPr>
          <w:p w14:paraId="10B2BFCE" w14:textId="4C8331A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 WP4B</w:t>
            </w:r>
          </w:p>
        </w:tc>
        <w:tc>
          <w:tcPr>
            <w:tcW w:w="1134" w:type="dxa"/>
            <w:shd w:val="clear" w:color="auto" w:fill="auto"/>
          </w:tcPr>
          <w:p w14:paraId="3474FF21" w14:textId="60149DB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76C5ECC" w14:textId="0C0BC129"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6CCB4A84" w14:textId="77777777" w:rsidTr="00D33694">
        <w:trPr>
          <w:cantSplit/>
        </w:trPr>
        <w:tc>
          <w:tcPr>
            <w:tcW w:w="1097" w:type="dxa"/>
            <w:shd w:val="clear" w:color="auto" w:fill="auto"/>
          </w:tcPr>
          <w:p w14:paraId="5D1990B9" w14:textId="241E7B0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RP-243201</w:t>
            </w:r>
          </w:p>
        </w:tc>
        <w:tc>
          <w:tcPr>
            <w:tcW w:w="1766" w:type="dxa"/>
            <w:shd w:val="clear" w:color="auto" w:fill="auto"/>
          </w:tcPr>
          <w:p w14:paraId="38D1FA59" w14:textId="4062145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ITUR_WP4B_TEMP_13</w:t>
            </w:r>
          </w:p>
        </w:tc>
        <w:tc>
          <w:tcPr>
            <w:tcW w:w="8222" w:type="dxa"/>
            <w:shd w:val="clear" w:color="auto" w:fill="auto"/>
          </w:tcPr>
          <w:p w14:paraId="6A7E0CCF" w14:textId="0DB3C0F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Update on Working Party 4B activities related to the IMT-2020 satellite component radio interfaces process and information required for its completion (ITUR_WP4B_TEMP_13; to: RAN; cc: -; contact: ITU-R Chief Study Groups Department)</w:t>
            </w:r>
          </w:p>
        </w:tc>
        <w:tc>
          <w:tcPr>
            <w:tcW w:w="1417" w:type="dxa"/>
            <w:shd w:val="clear" w:color="auto" w:fill="auto"/>
          </w:tcPr>
          <w:p w14:paraId="00BE514C" w14:textId="43FEE91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 WP4B</w:t>
            </w:r>
          </w:p>
        </w:tc>
        <w:tc>
          <w:tcPr>
            <w:tcW w:w="1134" w:type="dxa"/>
            <w:shd w:val="clear" w:color="auto" w:fill="auto"/>
          </w:tcPr>
          <w:p w14:paraId="204179E6" w14:textId="2541395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0AEE2342" w14:textId="5242004B" w:rsidR="006770C7" w:rsidRPr="00486C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RP-243281, RP-243282</w:t>
            </w:r>
          </w:p>
        </w:tc>
      </w:tr>
      <w:tr w:rsidR="006770C7" w:rsidRPr="00C42B5F" w14:paraId="3F9614CE" w14:textId="77777777" w:rsidTr="00D33694">
        <w:trPr>
          <w:cantSplit/>
        </w:trPr>
        <w:tc>
          <w:tcPr>
            <w:tcW w:w="1097" w:type="dxa"/>
            <w:shd w:val="clear" w:color="auto" w:fill="auto"/>
          </w:tcPr>
          <w:p w14:paraId="4DF6A09A" w14:textId="49122BD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RP-243202</w:t>
            </w:r>
          </w:p>
        </w:tc>
        <w:tc>
          <w:tcPr>
            <w:tcW w:w="1766" w:type="dxa"/>
            <w:shd w:val="clear" w:color="auto" w:fill="auto"/>
          </w:tcPr>
          <w:p w14:paraId="097C12BC" w14:textId="5928B4D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ITUR_WP5D_TEMP_167</w:t>
            </w:r>
          </w:p>
        </w:tc>
        <w:tc>
          <w:tcPr>
            <w:tcW w:w="8222" w:type="dxa"/>
            <w:shd w:val="clear" w:color="auto" w:fill="auto"/>
          </w:tcPr>
          <w:p w14:paraId="77E76127" w14:textId="09AE7ED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Minimum requirements related to technical performance for IMT-2030 radio interface(s) (ITUR_WP5D_TEMP_167; to: RAN, SA, 5G Americas, ARIB, ATIS, CCSA, DECT-Forum, EBU, ETSI, GSMA, IEEE, ITRI, NGMN Alliance, Nufront, one6G, TIA, TSDSI, TTA, TTC, Wi-F</w:t>
            </w:r>
          </w:p>
        </w:tc>
        <w:tc>
          <w:tcPr>
            <w:tcW w:w="1417" w:type="dxa"/>
            <w:shd w:val="clear" w:color="auto" w:fill="auto"/>
          </w:tcPr>
          <w:p w14:paraId="0287117A" w14:textId="0645A73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12B635FD" w14:textId="392C0AD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7341D505" w14:textId="69A9E174" w:rsidR="006770C7" w:rsidRPr="00486C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RP-243325</w:t>
            </w:r>
          </w:p>
        </w:tc>
      </w:tr>
      <w:tr w:rsidR="006770C7" w:rsidRPr="00C42B5F" w14:paraId="77380216" w14:textId="77777777" w:rsidTr="00D33694">
        <w:trPr>
          <w:cantSplit/>
        </w:trPr>
        <w:tc>
          <w:tcPr>
            <w:tcW w:w="1097" w:type="dxa"/>
            <w:shd w:val="clear" w:color="auto" w:fill="auto"/>
          </w:tcPr>
          <w:p w14:paraId="7BA90391" w14:textId="353B142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RP-243203</w:t>
            </w:r>
          </w:p>
        </w:tc>
        <w:tc>
          <w:tcPr>
            <w:tcW w:w="1766" w:type="dxa"/>
            <w:shd w:val="clear" w:color="auto" w:fill="auto"/>
          </w:tcPr>
          <w:p w14:paraId="1DFABEA0" w14:textId="3681F7E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ITUR_WP5D_TEMP_172rev1</w:t>
            </w:r>
          </w:p>
        </w:tc>
        <w:tc>
          <w:tcPr>
            <w:tcW w:w="8222" w:type="dxa"/>
            <w:shd w:val="clear" w:color="auto" w:fill="auto"/>
          </w:tcPr>
          <w:p w14:paraId="376FB7CC" w14:textId="33107F4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Invitation for submission of proposals for candidate radio interface technologies for the terrestrial components of the radio interface(s) for IMT-2030 and invitation to participate in their subsequent evaluation (ITUR_WP5D_TEMP_172rev1; to: RAN, SA</w:t>
            </w:r>
          </w:p>
        </w:tc>
        <w:tc>
          <w:tcPr>
            <w:tcW w:w="1417" w:type="dxa"/>
            <w:shd w:val="clear" w:color="auto" w:fill="auto"/>
          </w:tcPr>
          <w:p w14:paraId="53EAE560" w14:textId="1AEEEA1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756E6CA9" w14:textId="5A97F38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4B98F7" w14:textId="39FDFA51"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7012E630" w14:textId="77777777" w:rsidTr="00D33694">
        <w:trPr>
          <w:cantSplit/>
        </w:trPr>
        <w:tc>
          <w:tcPr>
            <w:tcW w:w="1097" w:type="dxa"/>
            <w:shd w:val="clear" w:color="auto" w:fill="auto"/>
          </w:tcPr>
          <w:p w14:paraId="3AB4F556" w14:textId="2DB4C0D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RP-243204</w:t>
            </w:r>
          </w:p>
        </w:tc>
        <w:tc>
          <w:tcPr>
            <w:tcW w:w="1766" w:type="dxa"/>
            <w:shd w:val="clear" w:color="auto" w:fill="auto"/>
          </w:tcPr>
          <w:p w14:paraId="4B34BB15" w14:textId="0A56421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ITU_R_WP5D_TEMP_165rev1</w:t>
            </w:r>
          </w:p>
        </w:tc>
        <w:tc>
          <w:tcPr>
            <w:tcW w:w="8222" w:type="dxa"/>
            <w:shd w:val="clear" w:color="auto" w:fill="auto"/>
          </w:tcPr>
          <w:p w14:paraId="40FA0279" w14:textId="2A31FAE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Process to revise Recommendation ITU-R M.2150-2 and Recommendation ITU-R M.2012-6 (ITU_R_WP5D_TEMP_165rev1; to: RAN, SA, ARIB, ATIS, CCSA, ETSI, TSDSI, TTA, TTC, IEEE, ITRI, WiMAX Forum, DECT Forum, Nufront, Independent Evaluation Groups (IEG) regis</w:t>
            </w:r>
          </w:p>
        </w:tc>
        <w:tc>
          <w:tcPr>
            <w:tcW w:w="1417" w:type="dxa"/>
            <w:shd w:val="clear" w:color="auto" w:fill="auto"/>
          </w:tcPr>
          <w:p w14:paraId="523DC0BC" w14:textId="5A72DFC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2617D1E7" w14:textId="0400E00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7ADC4A14" w14:textId="309ECECC" w:rsidR="006770C7" w:rsidRPr="00486C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RP-243240, RP-243241, RP-243274</w:t>
            </w:r>
          </w:p>
        </w:tc>
      </w:tr>
      <w:tr w:rsidR="006770C7" w:rsidRPr="00C42B5F" w14:paraId="111A65C5" w14:textId="77777777" w:rsidTr="00D33694">
        <w:trPr>
          <w:cantSplit/>
        </w:trPr>
        <w:tc>
          <w:tcPr>
            <w:tcW w:w="1097" w:type="dxa"/>
            <w:shd w:val="clear" w:color="auto" w:fill="auto"/>
          </w:tcPr>
          <w:p w14:paraId="2015A245" w14:textId="57703DA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RP-243205</w:t>
            </w:r>
          </w:p>
        </w:tc>
        <w:tc>
          <w:tcPr>
            <w:tcW w:w="1766" w:type="dxa"/>
            <w:shd w:val="clear" w:color="auto" w:fill="auto"/>
          </w:tcPr>
          <w:p w14:paraId="78FEFB04" w14:textId="07FB005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NGMN_LS241121</w:t>
            </w:r>
          </w:p>
        </w:tc>
        <w:tc>
          <w:tcPr>
            <w:tcW w:w="8222" w:type="dxa"/>
            <w:shd w:val="clear" w:color="auto" w:fill="auto"/>
          </w:tcPr>
          <w:p w14:paraId="68F0D35E" w14:textId="434827E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the new NGMN Publication: ‘Radio Performance Assessment Framework’ (NGMN_LS241121; to: RAN, CT, SA; cc: -; contact: Vodafone)</w:t>
            </w:r>
          </w:p>
        </w:tc>
        <w:tc>
          <w:tcPr>
            <w:tcW w:w="1417" w:type="dxa"/>
            <w:shd w:val="clear" w:color="auto" w:fill="auto"/>
          </w:tcPr>
          <w:p w14:paraId="79E9B45B" w14:textId="422F81C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15B906E4" w14:textId="3392F70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4A07CE" w14:textId="5F78C6A5"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4682D5CA" w14:textId="77777777" w:rsidTr="00D33694">
        <w:trPr>
          <w:cantSplit/>
        </w:trPr>
        <w:tc>
          <w:tcPr>
            <w:tcW w:w="1097" w:type="dxa"/>
            <w:shd w:val="clear" w:color="auto" w:fill="auto"/>
          </w:tcPr>
          <w:p w14:paraId="3CBEFAD4" w14:textId="6AFF202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RP-243313</w:t>
            </w:r>
          </w:p>
        </w:tc>
        <w:tc>
          <w:tcPr>
            <w:tcW w:w="1766" w:type="dxa"/>
            <w:shd w:val="clear" w:color="auto" w:fill="auto"/>
          </w:tcPr>
          <w:p w14:paraId="05A95CB4" w14:textId="588212B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SP-241921</w:t>
            </w:r>
          </w:p>
        </w:tc>
        <w:tc>
          <w:tcPr>
            <w:tcW w:w="8222" w:type="dxa"/>
            <w:shd w:val="clear" w:color="auto" w:fill="auto"/>
          </w:tcPr>
          <w:p w14:paraId="4D561605" w14:textId="11151BD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related to S2-2409444 = RP-241720, R2-2409272, R3-245682 = RP-242444, S4-242223 on multi-modality awareness (SP-241921; to: RAN, RAN2, RAN3, SA2; cc: SA4; contact: CMCC)</w:t>
            </w:r>
          </w:p>
        </w:tc>
        <w:tc>
          <w:tcPr>
            <w:tcW w:w="1417" w:type="dxa"/>
            <w:shd w:val="clear" w:color="auto" w:fill="auto"/>
          </w:tcPr>
          <w:p w14:paraId="7A97933B" w14:textId="71DA291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1134" w:type="dxa"/>
            <w:shd w:val="clear" w:color="auto" w:fill="auto"/>
          </w:tcPr>
          <w:p w14:paraId="23F84156" w14:textId="5967990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5EF404F" w14:textId="3769A440" w:rsidR="006770C7" w:rsidRPr="00486CF9" w:rsidRDefault="006770C7" w:rsidP="006770C7">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524" w:name="_Toc527197950"/>
      <w:bookmarkStart w:id="525" w:name="_Toc2391493"/>
      <w:bookmarkStart w:id="526" w:name="_Toc25787747"/>
      <w:bookmarkStart w:id="527" w:name="_Toc25787947"/>
      <w:bookmarkStart w:id="528" w:name="_Toc27430642"/>
      <w:bookmarkStart w:id="529" w:name="_Toc33140374"/>
      <w:bookmarkStart w:id="530" w:name="_Toc34604905"/>
      <w:bookmarkStart w:id="531" w:name="_Toc34605098"/>
      <w:bookmarkStart w:id="532" w:name="_Toc35697898"/>
      <w:bookmarkStart w:id="533" w:name="_Toc42029393"/>
      <w:bookmarkStart w:id="534" w:name="_Toc62413608"/>
      <w:bookmarkStart w:id="535" w:name="_Toc67153286"/>
      <w:bookmarkStart w:id="536" w:name="_Toc74553804"/>
      <w:bookmarkStart w:id="537" w:name="_Toc82419004"/>
      <w:bookmarkStart w:id="538" w:name="_Toc82457101"/>
      <w:bookmarkStart w:id="539" w:name="_Toc108983251"/>
      <w:bookmarkStart w:id="540" w:name="_Toc111426712"/>
      <w:bookmarkStart w:id="541" w:name="_Toc116243019"/>
      <w:bookmarkStart w:id="542" w:name="_Toc116243271"/>
      <w:bookmarkStart w:id="543" w:name="_Toc124641687"/>
      <w:bookmarkStart w:id="544" w:name="_Toc124881023"/>
      <w:bookmarkStart w:id="545" w:name="_Toc189421748"/>
      <w:r>
        <w:t xml:space="preserve">Annex </w:t>
      </w:r>
      <w:r w:rsidR="003D2067" w:rsidRPr="00006071">
        <w:t>C2:</w:t>
      </w:r>
      <w:r>
        <w:tab/>
      </w:r>
      <w:r w:rsidR="003D2067" w:rsidRPr="00006071">
        <w:t>Outgoing liaison statements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992"/>
        <w:gridCol w:w="3969"/>
      </w:tblGrid>
      <w:tr w:rsidR="003D2067" w:rsidRPr="00E11A58" w14:paraId="4C579C95" w14:textId="77777777" w:rsidTr="005E336E">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3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6"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992"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9"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5E336E" w:rsidRPr="00DE32B7" w14:paraId="1032A216" w14:textId="77777777" w:rsidTr="005E336E">
        <w:trPr>
          <w:cantSplit/>
        </w:trPr>
        <w:tc>
          <w:tcPr>
            <w:tcW w:w="0" w:type="auto"/>
            <w:shd w:val="clear" w:color="auto" w:fill="auto"/>
            <w:tcMar>
              <w:left w:w="28" w:type="dxa"/>
              <w:right w:w="28" w:type="dxa"/>
            </w:tcMar>
          </w:tcPr>
          <w:p w14:paraId="5A98F37F" w14:textId="29262557"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RP-243240</w:t>
            </w:r>
          </w:p>
        </w:tc>
        <w:tc>
          <w:tcPr>
            <w:tcW w:w="7233" w:type="dxa"/>
            <w:shd w:val="clear" w:color="auto" w:fill="auto"/>
            <w:tcMar>
              <w:left w:w="28" w:type="dxa"/>
              <w:right w:w="28" w:type="dxa"/>
            </w:tcMar>
          </w:tcPr>
          <w:p w14:paraId="38C22BAD" w14:textId="37735126"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ITU_R_WP5D_TEMP_165rev1 = RP-243204 on process to revise Recommendation ITU-R M.2150-2 and Recommendation ITU-R M.2012-6 – 5G RIT (to: SA; cc: -; contact: Ericsson)</w:t>
            </w:r>
          </w:p>
        </w:tc>
        <w:tc>
          <w:tcPr>
            <w:tcW w:w="1276" w:type="dxa"/>
            <w:shd w:val="clear" w:color="auto" w:fill="auto"/>
            <w:tcMar>
              <w:left w:w="28" w:type="dxa"/>
              <w:right w:w="28" w:type="dxa"/>
            </w:tcMar>
          </w:tcPr>
          <w:p w14:paraId="0C124BD7" w14:textId="5DFCF0C6"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34F42F3A" w14:textId="4BADD131"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16C49FC9" w14:textId="663F28E7"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ITU_R_WP5D_TEMP_165rev1 = RP-243204</w:t>
            </w:r>
          </w:p>
        </w:tc>
      </w:tr>
      <w:tr w:rsidR="005E336E" w:rsidRPr="00DE32B7" w14:paraId="3F3AC94F" w14:textId="77777777" w:rsidTr="005E336E">
        <w:trPr>
          <w:cantSplit/>
        </w:trPr>
        <w:tc>
          <w:tcPr>
            <w:tcW w:w="0" w:type="auto"/>
            <w:shd w:val="clear" w:color="auto" w:fill="auto"/>
            <w:tcMar>
              <w:left w:w="28" w:type="dxa"/>
              <w:right w:w="28" w:type="dxa"/>
            </w:tcMar>
          </w:tcPr>
          <w:p w14:paraId="57AD7338" w14:textId="20111989"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RP-243241</w:t>
            </w:r>
          </w:p>
        </w:tc>
        <w:tc>
          <w:tcPr>
            <w:tcW w:w="7233" w:type="dxa"/>
            <w:shd w:val="clear" w:color="auto" w:fill="auto"/>
            <w:tcMar>
              <w:left w:w="28" w:type="dxa"/>
              <w:right w:w="28" w:type="dxa"/>
            </w:tcMar>
          </w:tcPr>
          <w:p w14:paraId="342A167E" w14:textId="4B0D5AA9"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ITU_R_WP5D_TEMP_165rev1 = RP-243204 on process to revise Recommendation ITU-R M.2150-2 and Recommendation ITU-R M.2012-6 – M.2012 (to: SA; cc: -; contact: Ericsson)</w:t>
            </w:r>
          </w:p>
        </w:tc>
        <w:tc>
          <w:tcPr>
            <w:tcW w:w="1276" w:type="dxa"/>
            <w:shd w:val="clear" w:color="auto" w:fill="auto"/>
            <w:tcMar>
              <w:left w:w="28" w:type="dxa"/>
              <w:right w:w="28" w:type="dxa"/>
            </w:tcMar>
          </w:tcPr>
          <w:p w14:paraId="4DADAFDF" w14:textId="5A5BE09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1B40DE86" w14:textId="11C3902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22A56C5C" w14:textId="167D910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ITU_R_WP5D_TEMP_165rev1 = RP-243204</w:t>
            </w:r>
          </w:p>
        </w:tc>
      </w:tr>
      <w:tr w:rsidR="005E336E" w:rsidRPr="00DE32B7" w14:paraId="7D1B104D" w14:textId="77777777" w:rsidTr="005E336E">
        <w:trPr>
          <w:cantSplit/>
        </w:trPr>
        <w:tc>
          <w:tcPr>
            <w:tcW w:w="0" w:type="auto"/>
            <w:shd w:val="clear" w:color="auto" w:fill="auto"/>
            <w:tcMar>
              <w:left w:w="28" w:type="dxa"/>
              <w:right w:w="28" w:type="dxa"/>
            </w:tcMar>
          </w:tcPr>
          <w:p w14:paraId="47E83E75" w14:textId="6A311B6B"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RP-243274</w:t>
            </w:r>
          </w:p>
        </w:tc>
        <w:tc>
          <w:tcPr>
            <w:tcW w:w="7233" w:type="dxa"/>
            <w:shd w:val="clear" w:color="auto" w:fill="auto"/>
            <w:tcMar>
              <w:left w:w="28" w:type="dxa"/>
              <w:right w:w="28" w:type="dxa"/>
            </w:tcMar>
          </w:tcPr>
          <w:p w14:paraId="33B0D709" w14:textId="78F5D752"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ITU_R_WP5D_TEMP_165rev1 = RP-243204 on process to revise Recommendation ITU-R M.2150-2 and Recommendation ITU-R M.2012-6 – 5G SRIT (to: SA; cc: -; contact: Ericsson)</w:t>
            </w:r>
          </w:p>
        </w:tc>
        <w:tc>
          <w:tcPr>
            <w:tcW w:w="1276" w:type="dxa"/>
            <w:shd w:val="clear" w:color="auto" w:fill="auto"/>
            <w:tcMar>
              <w:left w:w="28" w:type="dxa"/>
              <w:right w:w="28" w:type="dxa"/>
            </w:tcMar>
          </w:tcPr>
          <w:p w14:paraId="22364784" w14:textId="0A5263DF"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1762653A" w14:textId="15CE17E3"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34D2267B" w14:textId="1E7729F2"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ITU_R_WP5D_TEMP_165rev1 = RP-243204</w:t>
            </w:r>
          </w:p>
        </w:tc>
      </w:tr>
      <w:tr w:rsidR="005E336E" w:rsidRPr="00DE32B7" w14:paraId="7729D9E9" w14:textId="77777777" w:rsidTr="005E336E">
        <w:trPr>
          <w:cantSplit/>
        </w:trPr>
        <w:tc>
          <w:tcPr>
            <w:tcW w:w="0" w:type="auto"/>
            <w:shd w:val="clear" w:color="auto" w:fill="auto"/>
            <w:tcMar>
              <w:left w:w="28" w:type="dxa"/>
              <w:right w:w="28" w:type="dxa"/>
            </w:tcMar>
          </w:tcPr>
          <w:p w14:paraId="7390E352" w14:textId="5C90F18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RP-243281</w:t>
            </w:r>
          </w:p>
        </w:tc>
        <w:tc>
          <w:tcPr>
            <w:tcW w:w="7233" w:type="dxa"/>
            <w:shd w:val="clear" w:color="auto" w:fill="auto"/>
            <w:tcMar>
              <w:left w:w="28" w:type="dxa"/>
              <w:right w:w="28" w:type="dxa"/>
            </w:tcMar>
          </w:tcPr>
          <w:p w14:paraId="186DBC0D" w14:textId="3F8E5588"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ITUR_WP4B_TEMP_13 = RP-243201 (cc: ITU-R WP5D) on 3GPP “5G-NTN” material for Recommendation ITU-R M.[IMT 2020 SAT.SPECS] -SRIT (to: SA; cc: -; contact: Novamint)</w:t>
            </w:r>
          </w:p>
        </w:tc>
        <w:tc>
          <w:tcPr>
            <w:tcW w:w="1276" w:type="dxa"/>
            <w:shd w:val="clear" w:color="auto" w:fill="auto"/>
            <w:tcMar>
              <w:left w:w="28" w:type="dxa"/>
              <w:right w:w="28" w:type="dxa"/>
            </w:tcMar>
          </w:tcPr>
          <w:p w14:paraId="44D3EA8E" w14:textId="5274108E"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10DA2D65" w14:textId="49AC02BC"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1D0C2D12" w14:textId="66F1B66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ITUR_WP4B_TEMP_13 = RP-243201</w:t>
            </w:r>
          </w:p>
        </w:tc>
      </w:tr>
      <w:tr w:rsidR="005E336E" w:rsidRPr="00DE32B7" w14:paraId="1251F41D" w14:textId="77777777" w:rsidTr="005E336E">
        <w:trPr>
          <w:cantSplit/>
        </w:trPr>
        <w:tc>
          <w:tcPr>
            <w:tcW w:w="0" w:type="auto"/>
            <w:shd w:val="clear" w:color="auto" w:fill="auto"/>
            <w:tcMar>
              <w:left w:w="28" w:type="dxa"/>
              <w:right w:w="28" w:type="dxa"/>
            </w:tcMar>
          </w:tcPr>
          <w:p w14:paraId="3E025334" w14:textId="61EF2133"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RP-243282</w:t>
            </w:r>
          </w:p>
        </w:tc>
        <w:tc>
          <w:tcPr>
            <w:tcW w:w="7233" w:type="dxa"/>
            <w:shd w:val="clear" w:color="auto" w:fill="auto"/>
            <w:tcMar>
              <w:left w:w="28" w:type="dxa"/>
              <w:right w:w="28" w:type="dxa"/>
            </w:tcMar>
          </w:tcPr>
          <w:p w14:paraId="7A3EC7D5" w14:textId="2DD97992"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ITUR_WP4B_TEMP_13 = RP-243201 (cc: ITU-R WP5D) on 3GPP “5G-NTN” material for Recommendation ITU-R M.[IMT 2020 SAT.SPECS] - RIT (to: SA; cc: -; contact: Novamint)</w:t>
            </w:r>
          </w:p>
        </w:tc>
        <w:tc>
          <w:tcPr>
            <w:tcW w:w="1276" w:type="dxa"/>
            <w:shd w:val="clear" w:color="auto" w:fill="auto"/>
            <w:tcMar>
              <w:left w:w="28" w:type="dxa"/>
              <w:right w:w="28" w:type="dxa"/>
            </w:tcMar>
          </w:tcPr>
          <w:p w14:paraId="55851D54" w14:textId="0B1999ED"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6EC30F88" w14:textId="7032E24D"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4C37C373" w14:textId="6B208F91"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ITUR_WP4B_TEMP_13 = RP-243201</w:t>
            </w:r>
          </w:p>
        </w:tc>
      </w:tr>
      <w:tr w:rsidR="005E336E" w:rsidRPr="00DE32B7" w14:paraId="61A8C8AD" w14:textId="77777777" w:rsidTr="005E336E">
        <w:trPr>
          <w:cantSplit/>
        </w:trPr>
        <w:tc>
          <w:tcPr>
            <w:tcW w:w="0" w:type="auto"/>
            <w:shd w:val="clear" w:color="auto" w:fill="auto"/>
            <w:tcMar>
              <w:left w:w="28" w:type="dxa"/>
              <w:right w:w="28" w:type="dxa"/>
            </w:tcMar>
          </w:tcPr>
          <w:p w14:paraId="3F2E12B3" w14:textId="5B30A79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RP-243296</w:t>
            </w:r>
          </w:p>
        </w:tc>
        <w:tc>
          <w:tcPr>
            <w:tcW w:w="7233" w:type="dxa"/>
            <w:shd w:val="clear" w:color="auto" w:fill="auto"/>
            <w:tcMar>
              <w:left w:w="28" w:type="dxa"/>
              <w:right w:w="28" w:type="dxa"/>
            </w:tcMar>
          </w:tcPr>
          <w:p w14:paraId="65902901" w14:textId="7499ED58"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O-RAN_SDFG_S-2024008 = RP-242441 on 3GPP/O-RAN ALLIANCE Joint Workshop on 6G Coordination Request (to: SA; cc: -; contact: NTT DOCOMO)</w:t>
            </w:r>
          </w:p>
        </w:tc>
        <w:tc>
          <w:tcPr>
            <w:tcW w:w="1276" w:type="dxa"/>
            <w:shd w:val="clear" w:color="auto" w:fill="auto"/>
            <w:tcMar>
              <w:left w:w="28" w:type="dxa"/>
              <w:right w:w="28" w:type="dxa"/>
            </w:tcMar>
          </w:tcPr>
          <w:p w14:paraId="6681EC3E" w14:textId="50335097"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21510168" w14:textId="5BA78200"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3BAFC86D" w14:textId="44332F56"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O-RAN_SDFG_S-2024008 = RP-242441</w:t>
            </w:r>
          </w:p>
        </w:tc>
      </w:tr>
      <w:tr w:rsidR="005E336E" w:rsidRPr="00DE32B7" w14:paraId="07DEB960" w14:textId="77777777" w:rsidTr="005E336E">
        <w:trPr>
          <w:cantSplit/>
        </w:trPr>
        <w:tc>
          <w:tcPr>
            <w:tcW w:w="0" w:type="auto"/>
            <w:shd w:val="clear" w:color="auto" w:fill="auto"/>
            <w:tcMar>
              <w:left w:w="28" w:type="dxa"/>
              <w:right w:w="28" w:type="dxa"/>
            </w:tcMar>
          </w:tcPr>
          <w:p w14:paraId="1839E432" w14:textId="7AABE150"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RP-243308</w:t>
            </w:r>
          </w:p>
        </w:tc>
        <w:tc>
          <w:tcPr>
            <w:tcW w:w="7233" w:type="dxa"/>
            <w:shd w:val="clear" w:color="auto" w:fill="auto"/>
            <w:tcMar>
              <w:left w:w="28" w:type="dxa"/>
              <w:right w:w="28" w:type="dxa"/>
            </w:tcMar>
          </w:tcPr>
          <w:p w14:paraId="7FF405A3" w14:textId="2EEFA98F"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HPUE MSD application for DL CA with 1UL CC (to: RAN5; cc: RAN4; contact: Oppo)</w:t>
            </w:r>
          </w:p>
        </w:tc>
        <w:tc>
          <w:tcPr>
            <w:tcW w:w="1276" w:type="dxa"/>
            <w:shd w:val="clear" w:color="auto" w:fill="auto"/>
            <w:tcMar>
              <w:left w:w="28" w:type="dxa"/>
              <w:right w:w="28" w:type="dxa"/>
            </w:tcMar>
          </w:tcPr>
          <w:p w14:paraId="4F893640" w14:textId="3B489137"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RAN5</w:t>
            </w:r>
          </w:p>
        </w:tc>
        <w:tc>
          <w:tcPr>
            <w:tcW w:w="992" w:type="dxa"/>
            <w:shd w:val="clear" w:color="auto" w:fill="auto"/>
            <w:tcMar>
              <w:left w:w="28" w:type="dxa"/>
              <w:right w:w="28" w:type="dxa"/>
            </w:tcMar>
          </w:tcPr>
          <w:p w14:paraId="5DF30ECA" w14:textId="69F7C2A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RAN4</w:t>
            </w:r>
          </w:p>
        </w:tc>
        <w:tc>
          <w:tcPr>
            <w:tcW w:w="3969" w:type="dxa"/>
            <w:shd w:val="clear" w:color="auto" w:fill="auto"/>
            <w:tcMar>
              <w:left w:w="28" w:type="dxa"/>
              <w:right w:w="28" w:type="dxa"/>
            </w:tcMar>
          </w:tcPr>
          <w:p w14:paraId="508B378B" w14:textId="60F321B6"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5E336E" w:rsidRPr="00DE32B7" w14:paraId="37DDF8A5" w14:textId="77777777" w:rsidTr="005E336E">
        <w:trPr>
          <w:cantSplit/>
        </w:trPr>
        <w:tc>
          <w:tcPr>
            <w:tcW w:w="0" w:type="auto"/>
            <w:shd w:val="clear" w:color="auto" w:fill="auto"/>
            <w:tcMar>
              <w:left w:w="28" w:type="dxa"/>
              <w:right w:w="28" w:type="dxa"/>
            </w:tcMar>
          </w:tcPr>
          <w:p w14:paraId="4F26514E" w14:textId="6A6120ED"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RP-243316</w:t>
            </w:r>
          </w:p>
        </w:tc>
        <w:tc>
          <w:tcPr>
            <w:tcW w:w="7233" w:type="dxa"/>
            <w:shd w:val="clear" w:color="auto" w:fill="auto"/>
            <w:tcMar>
              <w:left w:w="28" w:type="dxa"/>
              <w:right w:w="28" w:type="dxa"/>
            </w:tcMar>
          </w:tcPr>
          <w:p w14:paraId="0C09F2FC" w14:textId="2B390DD3"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AIML UE sided data collection (to: SA, SA2, SA5; cc: RAN2, SA3; contact: Interdigital)</w:t>
            </w:r>
          </w:p>
        </w:tc>
        <w:tc>
          <w:tcPr>
            <w:tcW w:w="1276" w:type="dxa"/>
            <w:shd w:val="clear" w:color="auto" w:fill="auto"/>
            <w:tcMar>
              <w:left w:w="28" w:type="dxa"/>
              <w:right w:w="28" w:type="dxa"/>
            </w:tcMar>
          </w:tcPr>
          <w:p w14:paraId="74BB5242" w14:textId="46D41671"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SA2, SA5</w:t>
            </w:r>
          </w:p>
        </w:tc>
        <w:tc>
          <w:tcPr>
            <w:tcW w:w="992" w:type="dxa"/>
            <w:shd w:val="clear" w:color="auto" w:fill="auto"/>
            <w:tcMar>
              <w:left w:w="28" w:type="dxa"/>
              <w:right w:w="28" w:type="dxa"/>
            </w:tcMar>
          </w:tcPr>
          <w:p w14:paraId="514FAE54" w14:textId="516DCF22"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SA3</w:t>
            </w:r>
          </w:p>
        </w:tc>
        <w:tc>
          <w:tcPr>
            <w:tcW w:w="3969" w:type="dxa"/>
            <w:shd w:val="clear" w:color="auto" w:fill="auto"/>
            <w:tcMar>
              <w:left w:w="28" w:type="dxa"/>
              <w:right w:w="28" w:type="dxa"/>
            </w:tcMar>
          </w:tcPr>
          <w:p w14:paraId="78DFAC32" w14:textId="7CB01C4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5E336E" w:rsidRPr="00DE32B7" w14:paraId="7D7AEA2D" w14:textId="77777777" w:rsidTr="005E336E">
        <w:trPr>
          <w:cantSplit/>
        </w:trPr>
        <w:tc>
          <w:tcPr>
            <w:tcW w:w="0" w:type="auto"/>
            <w:shd w:val="clear" w:color="auto" w:fill="auto"/>
            <w:tcMar>
              <w:left w:w="28" w:type="dxa"/>
              <w:right w:w="28" w:type="dxa"/>
            </w:tcMar>
          </w:tcPr>
          <w:p w14:paraId="00BBBBBF" w14:textId="0B3989DE"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RP-243325</w:t>
            </w:r>
          </w:p>
        </w:tc>
        <w:tc>
          <w:tcPr>
            <w:tcW w:w="7233" w:type="dxa"/>
            <w:shd w:val="clear" w:color="auto" w:fill="auto"/>
            <w:tcMar>
              <w:left w:w="28" w:type="dxa"/>
              <w:right w:w="28" w:type="dxa"/>
            </w:tcMar>
          </w:tcPr>
          <w:p w14:paraId="3D1E3367" w14:textId="396AB46F"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to ITUR_WP5D_TEMP_167 = RP-243202 on Minimum requirements related to technical performance for IMT-2030 radio interface(s) (to: SA; cc: -; contact: CMCC)</w:t>
            </w:r>
          </w:p>
        </w:tc>
        <w:tc>
          <w:tcPr>
            <w:tcW w:w="1276" w:type="dxa"/>
            <w:shd w:val="clear" w:color="auto" w:fill="auto"/>
            <w:tcMar>
              <w:left w:w="28" w:type="dxa"/>
              <w:right w:w="28" w:type="dxa"/>
            </w:tcMar>
          </w:tcPr>
          <w:p w14:paraId="4AA6C5EB" w14:textId="4D98D54C"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7B03A2F5" w14:textId="7B3BAFAE"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558F81FF" w14:textId="3BCF95B4"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ITUR_WP5D_TEMP_167 = RP-243202</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546" w:name="_Toc527197951"/>
      <w:bookmarkStart w:id="547" w:name="_Toc2391494"/>
      <w:bookmarkStart w:id="548" w:name="_Toc25787748"/>
      <w:bookmarkStart w:id="549" w:name="_Toc25787948"/>
      <w:bookmarkStart w:id="550" w:name="_Toc27430643"/>
      <w:bookmarkStart w:id="551" w:name="_Toc33140375"/>
      <w:bookmarkStart w:id="552" w:name="_Toc34604906"/>
      <w:bookmarkStart w:id="553" w:name="_Toc34605099"/>
      <w:bookmarkStart w:id="554" w:name="_Toc35697899"/>
      <w:bookmarkStart w:id="555" w:name="_Toc42029394"/>
      <w:bookmarkStart w:id="556" w:name="_Toc62413609"/>
      <w:bookmarkStart w:id="557" w:name="_Toc67153287"/>
      <w:bookmarkStart w:id="558" w:name="_Toc74553805"/>
      <w:bookmarkStart w:id="559" w:name="_Toc82419005"/>
      <w:bookmarkStart w:id="560" w:name="_Toc82457102"/>
      <w:bookmarkStart w:id="561" w:name="_Toc108983252"/>
      <w:bookmarkStart w:id="562" w:name="_Toc111426713"/>
      <w:bookmarkStart w:id="563" w:name="_Toc116243020"/>
      <w:bookmarkStart w:id="564" w:name="_Toc116243272"/>
      <w:bookmarkStart w:id="565" w:name="_Toc124641688"/>
      <w:bookmarkStart w:id="566" w:name="_Toc124881024"/>
      <w:bookmarkStart w:id="567" w:name="_Toc189421749"/>
      <w:r>
        <w:lastRenderedPageBreak/>
        <w:t>Annex D:</w:t>
      </w:r>
      <w:r w:rsidR="001A4219">
        <w:tab/>
      </w:r>
      <w:r>
        <w:t>List of change requests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EB0EBF3" w14:textId="41727D91" w:rsidR="00AB0E2A" w:rsidRPr="00141C55" w:rsidRDefault="000913CD" w:rsidP="00AB0E2A">
      <w:pPr>
        <w:snapToGrid w:val="0"/>
      </w:pPr>
      <w:r w:rsidRPr="00CB2A54">
        <w:t>2</w:t>
      </w:r>
      <w:r w:rsidR="00F61C71">
        <w:t>0</w:t>
      </w:r>
      <w:r w:rsidR="009B455B">
        <w:t>20</w:t>
      </w:r>
      <w:r w:rsidR="00AB0E2A" w:rsidRPr="00A02946">
        <w:t xml:space="preserve"> CRs (incl. cat.A CRs and </w:t>
      </w:r>
      <w:r w:rsidR="009B455B">
        <w:t>5</w:t>
      </w:r>
      <w:r w:rsidR="00ED0506">
        <w:t xml:space="preserve"> </w:t>
      </w:r>
      <w:r w:rsidR="00AB0E2A" w:rsidRPr="00A02946">
        <w:t>company CR</w:t>
      </w:r>
      <w:r w:rsidR="00A27737">
        <w:t>s</w:t>
      </w:r>
      <w:r w:rsidR="00AB0E2A" w:rsidRPr="00A02946">
        <w:t>) were handled at RAN #</w:t>
      </w:r>
      <w:r w:rsidR="00A27737">
        <w:t>10</w:t>
      </w:r>
      <w:r w:rsidR="009B455B">
        <w:t>6</w:t>
      </w:r>
      <w:r w:rsidR="00ED0506">
        <w:t xml:space="preserve"> </w:t>
      </w:r>
      <w:r w:rsidR="00AB0E2A" w:rsidRPr="00A02946">
        <w:t xml:space="preserve">and </w:t>
      </w:r>
      <w:r w:rsidR="009B455B">
        <w:t>2015</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6139FF68" w:rsidR="00D15FB3" w:rsidRDefault="00215F7A" w:rsidP="00945777">
      <w:pPr>
        <w:jc w:val="center"/>
      </w:pPr>
      <w:r>
        <w:pict w14:anchorId="1ED6E94A">
          <v:shape id="_x0000_i1028" type="#_x0000_t75" style="width:503.4pt;height:336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67183B08" w:rsidR="004C1ED2" w:rsidRDefault="00215F7A" w:rsidP="00096339">
      <w:pPr>
        <w:jc w:val="center"/>
      </w:pPr>
      <w:r>
        <w:lastRenderedPageBreak/>
        <w:pict w14:anchorId="59764683">
          <v:shape id="_x0000_i1029" type="#_x0000_t75" style="width:726pt;height:264pt">
            <v:imagedata r:id="rId28" o:title=""/>
          </v:shape>
        </w:pict>
      </w:r>
    </w:p>
    <w:p w14:paraId="588736FB" w14:textId="3E023B79"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75C3EFA6" w:rsidR="00AA696B" w:rsidRDefault="00215F7A" w:rsidP="005A7586">
      <w:pPr>
        <w:jc w:val="center"/>
      </w:pPr>
      <w:r>
        <w:lastRenderedPageBreak/>
        <w:pict w14:anchorId="15A0F2FB">
          <v:shape id="_x0000_i1030" type="#_x0000_t75" style="width:726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26C9A103" w:rsidR="0082475B" w:rsidRDefault="00215F7A" w:rsidP="00055503">
      <w:pPr>
        <w:jc w:val="center"/>
      </w:pPr>
      <w:r>
        <w:lastRenderedPageBreak/>
        <w:pict w14:anchorId="249D919D">
          <v:shape id="_x0000_i1031" type="#_x0000_t75" style="width:666pt;height:5in">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1455EFFB" w:rsidR="004E2DF3" w:rsidRDefault="00215F7A" w:rsidP="00602B6B">
      <w:pPr>
        <w:jc w:val="center"/>
      </w:pPr>
      <w:r>
        <w:pict w14:anchorId="4C6B2B81">
          <v:shape id="_x0000_i1032" type="#_x0000_t75" style="width:612pt;height:294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02C6D406" w:rsidR="00F156FE" w:rsidRDefault="00215F7A" w:rsidP="00AB0E2A">
      <w:pPr>
        <w:pStyle w:val="TH"/>
      </w:pPr>
      <w:r>
        <w:lastRenderedPageBreak/>
        <w:pict w14:anchorId="6296F3CC">
          <v:shape id="_x0000_i1033" type="#_x0000_t75" style="width:8in;height:396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568" w:name="_Toc527197952"/>
      <w:bookmarkStart w:id="569" w:name="_Toc2391495"/>
      <w:bookmarkStart w:id="570" w:name="_Toc25787749"/>
      <w:bookmarkStart w:id="571" w:name="_Toc25787949"/>
      <w:bookmarkStart w:id="572" w:name="_Toc27430644"/>
      <w:bookmarkStart w:id="573" w:name="_Toc33140376"/>
      <w:bookmarkStart w:id="574" w:name="_Toc34604907"/>
      <w:bookmarkStart w:id="575" w:name="_Toc34605100"/>
      <w:bookmarkStart w:id="576" w:name="_Toc35697900"/>
      <w:bookmarkStart w:id="577" w:name="_Toc42029395"/>
      <w:bookmarkStart w:id="578" w:name="_Toc62413610"/>
      <w:bookmarkStart w:id="579" w:name="_Toc67153288"/>
      <w:bookmarkStart w:id="580" w:name="_Toc74553806"/>
      <w:bookmarkStart w:id="581" w:name="_Toc82419006"/>
      <w:bookmarkStart w:id="582" w:name="_Toc82457103"/>
      <w:bookmarkStart w:id="583" w:name="_Toc108983253"/>
      <w:bookmarkStart w:id="584" w:name="_Toc111426714"/>
      <w:bookmarkStart w:id="585" w:name="_Toc116243021"/>
      <w:bookmarkStart w:id="586" w:name="_Toc116243273"/>
      <w:bookmarkStart w:id="587" w:name="_Toc124641689"/>
      <w:bookmarkStart w:id="588" w:name="_Toc124881025"/>
      <w:bookmarkStart w:id="589" w:name="_Toc189421750"/>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D80B52A" w14:textId="50CFDBC5" w:rsidR="00DD37B5" w:rsidRDefault="00760297" w:rsidP="00AB0E2A">
      <w:r>
        <w:t>1</w:t>
      </w:r>
      <w:r w:rsidR="00AB6BEC" w:rsidRPr="00335925">
        <w:t xml:space="preserve"> </w:t>
      </w:r>
      <w:r w:rsidR="00AB6BEC">
        <w:t>noted</w:t>
      </w:r>
      <w:r w:rsidR="00AB6BEC" w:rsidRPr="00335925">
        <w:t xml:space="preserve"> </w:t>
      </w:r>
      <w:r w:rsidR="00AB6BEC">
        <w:t xml:space="preserve">TR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473059">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41EA6" w:rsidRPr="00D67231" w14:paraId="4F09779D" w14:textId="77777777" w:rsidTr="00B34DA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2571F6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35D7B0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446957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1A83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FFFF1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8EA8B9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8F934E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B7086F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6F5CEBF"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760297" w:rsidRPr="000C5513" w14:paraId="35CF930B" w14:textId="77777777" w:rsidTr="00B34DA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5D720B" w14:textId="7A4E202B"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ECFD78" w14:textId="22351DAA"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C4A687" w14:textId="6ABFC8F7"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RP-242945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358341" w14:textId="5A8D8D23"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38.922 v1.0.0: Study on International Mobile Telecommunications (IMT) parameters for 4400 - 4800 MHz, 7125 - 8400 MHz and 14800 - 15350 MHz</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F911E8" w14:textId="036C56A7"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30BB17" w14:textId="6E44FD76"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38.922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86119B" w14:textId="67BC8BEE"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5E669D" w14:textId="4751113D"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FS_NR_IMT_4400_7125_14800MHz</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935FD0" w14:textId="0C0F1A98"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47AFE7A9" w14:textId="77777777" w:rsidR="00041EA6" w:rsidRDefault="00041EA6" w:rsidP="00AB0E2A"/>
    <w:p w14:paraId="6DB2C32E" w14:textId="3C82FDC4" w:rsidR="007D26EF" w:rsidRDefault="002F4E3D" w:rsidP="00AB0E2A">
      <w:r>
        <w:t>1</w:t>
      </w:r>
      <w:r w:rsidR="00095643" w:rsidRPr="00335925">
        <w:t xml:space="preserve"> approved </w:t>
      </w:r>
      <w:r w:rsidR="009C1C45">
        <w:t xml:space="preserve">TR and </w:t>
      </w:r>
      <w:r>
        <w:t>6</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2F4E3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2F4E3D" w:rsidRPr="000C5513" w14:paraId="312797F1"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D6F783" w14:textId="66FE86A8"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E24D48" w14:textId="4D80BB8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BBA430" w14:textId="5EA7752C"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RP-242643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96A7E6" w14:textId="5947033B"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37.579-1 v1.0.0 on Mission Critical (MC) services; Part 1: Common test environment</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B3C998" w14:textId="1453DE01"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49980D" w14:textId="70789198"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5AD74E" w14:textId="5C766E20"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02A819" w14:textId="466BAFD8"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F79BFA" w14:textId="2C45D2B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2F4E3D" w:rsidRPr="000C5513" w14:paraId="5F8A7814"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6F35B0" w14:textId="0DB1FA92"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6B651F" w14:textId="7FE67413"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33B57" w14:textId="46FFF038"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RP-242644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D853B8" w14:textId="63AF5CCC"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37.579-2 v1.0.0 on Mission Critical (MC) services; Part 2: Mission Critical Push To Talk (MCPTT) User Equipment (UE) Protocol conformance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108EE3" w14:textId="5987F0C0"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467A86" w14:textId="4F2BCC24"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D73B45" w14:textId="5E436B7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09C90A" w14:textId="5B7EFE7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7271F4" w14:textId="31F4D839"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2F4E3D" w:rsidRPr="000C5513" w14:paraId="0FCE3C0B"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B2563B" w14:textId="1917D701"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A2CB4E" w14:textId="42A0021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5E602F" w14:textId="0F7D76E4"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RP-242645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9C8D78" w14:textId="5B46BB54"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37.579-4 v1.0.0 on Mission Critical (MC) services; Part 4: Test Applicability and Implementation Conformance Statement (ICS) proforma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EBF662" w14:textId="438D6FB0"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57DF03" w14:textId="24029B8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134A50" w14:textId="1315C67E"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1698D6" w14:textId="456C7C95"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F1FEF0" w14:textId="6DF42B6E"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2F4E3D" w:rsidRPr="000C5513" w14:paraId="280BB711" w14:textId="77777777" w:rsidTr="00D3369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542410"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F83857"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963E7A"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RP-243251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E7C0CF"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37.579-5 v1.0.1 on Mission Critical (MC) services; Part 5: Abstract test suite (ATS)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DCB404"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F2F018"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F19F1D"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71DF92"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9ABB2F"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1.0.1</w:t>
            </w:r>
          </w:p>
        </w:tc>
      </w:tr>
      <w:tr w:rsidR="002F4E3D" w:rsidRPr="000C5513" w14:paraId="72403E2A"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E94FD3" w14:textId="4B3309DB"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A827F9" w14:textId="000DE9CF"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123886" w14:textId="30CF561C"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RP-242646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0F47F2" w14:textId="1D27349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37.579-6 v1.0.0 on Mission Critical (MC) services; Part 6: Mission Critical Video (MCVideo) User Equipment (UE) Protocol conformance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47CB88" w14:textId="04191964"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57F83A" w14:textId="51EFBBF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DA780D" w14:textId="750AB3C4"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3C604B" w14:textId="369F5985"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46E15C" w14:textId="1A3A0BC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2F4E3D" w:rsidRPr="000C5513" w14:paraId="46240D09"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80B366" w14:textId="3FE27735"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6F20E6" w14:textId="6E0402A5"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4E1762" w14:textId="2AE65E57"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RP-242647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E3DFF3" w14:textId="62BE06BF"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37.579-7 v1.0.0 on Mission Critical (MC) services; Part 7: Mission Critical Data (MCData) User Equipment (UE) Protocol conformance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131C7C" w14:textId="2F15B0BE"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388529" w14:textId="6E2A3D51"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59391B" w14:textId="657F338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F09806" w14:textId="5BE8997C"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050880" w14:textId="055502E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2F4E3D" w:rsidRPr="000C5513" w14:paraId="14E19A06"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CBA792" w14:textId="43A557C2"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E87B29" w14:textId="39247389"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C995AF" w14:textId="4671223D"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80207B" w14:textId="7D3B6555"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38.769 v2.0.1 on Study on solutions for Ambient IoT (Internet of Things) in NR; for approval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6AFA96" w14:textId="6AAB72A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1BEF2F" w14:textId="4E5A4569"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38.769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B3BBBD" w14:textId="7825B7B1"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360E16" w14:textId="5A04E661"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FS_Ambient_IoT_solutions</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C74652" w14:textId="0906F26E"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2.0.1</w:t>
            </w:r>
          </w:p>
        </w:tc>
      </w:tr>
    </w:tbl>
    <w:p w14:paraId="59BC6506" w14:textId="77777777" w:rsidR="00041EA6" w:rsidRDefault="00041EA6" w:rsidP="001C35F4"/>
    <w:p w14:paraId="425C2FE0" w14:textId="1E87C5CF" w:rsidR="00E02D92" w:rsidRDefault="00D25E41" w:rsidP="001C35F4">
      <w:r>
        <w:t>0</w:t>
      </w:r>
      <w:r w:rsidR="00E02D92">
        <w:t xml:space="preserve"> </w:t>
      </w:r>
      <w:r w:rsidR="00E02D92" w:rsidRPr="003717FE">
        <w:t>agreed specification version under RAN leadership (handled in RAN via pCRs like a TR maintained in a WG)</w:t>
      </w:r>
    </w:p>
    <w:p w14:paraId="71CBBDB4" w14:textId="68C930D8" w:rsidR="000C5513" w:rsidRDefault="000C5513" w:rsidP="001C35F4">
      <w:r>
        <w:t xml:space="preserve">Note: Revised (like </w:t>
      </w:r>
      <w:r w:rsidRPr="000C5513">
        <w:t>RP-24</w:t>
      </w:r>
      <w:r w:rsidR="00760297">
        <w:t>2466, RP-242531</w:t>
      </w:r>
      <w:r>
        <w:t>) or withdrawn TR/TS versions</w:t>
      </w:r>
      <w:r w:rsidR="008A2C0F">
        <w:t xml:space="preserve"> are not listed in the</w:t>
      </w:r>
      <w:r w:rsidR="00760297">
        <w:t>se</w:t>
      </w:r>
      <w:r w:rsidR="008A2C0F">
        <w:t xml:space="preserve"> tables</w:t>
      </w:r>
      <w:r>
        <w:t>.</w:t>
      </w:r>
    </w:p>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590" w:name="_Toc527197953"/>
      <w:bookmarkStart w:id="591" w:name="_Toc2391496"/>
      <w:bookmarkStart w:id="592" w:name="_Toc25787750"/>
      <w:bookmarkStart w:id="593" w:name="_Toc25787950"/>
      <w:bookmarkStart w:id="594" w:name="_Toc27430645"/>
      <w:bookmarkStart w:id="595" w:name="_Toc33140377"/>
      <w:bookmarkStart w:id="596" w:name="_Toc34604908"/>
      <w:bookmarkStart w:id="597" w:name="_Toc34605101"/>
      <w:bookmarkStart w:id="598" w:name="_Toc35697901"/>
      <w:bookmarkStart w:id="599" w:name="_Toc42029396"/>
      <w:bookmarkStart w:id="600" w:name="_Toc62413611"/>
      <w:bookmarkStart w:id="601" w:name="_Toc67153289"/>
      <w:bookmarkStart w:id="602" w:name="_Toc74553807"/>
      <w:bookmarkStart w:id="603" w:name="_Toc82419007"/>
      <w:bookmarkStart w:id="604" w:name="_Toc82457104"/>
      <w:bookmarkStart w:id="605" w:name="_Toc108983254"/>
      <w:bookmarkStart w:id="606" w:name="_Toc111426715"/>
      <w:bookmarkStart w:id="607" w:name="_Toc116243022"/>
      <w:bookmarkStart w:id="608" w:name="_Toc116243274"/>
      <w:bookmarkStart w:id="609" w:name="_Toc124641690"/>
      <w:bookmarkStart w:id="610" w:name="_Toc124881026"/>
      <w:bookmarkStart w:id="611" w:name="_Toc189421751"/>
      <w:r w:rsidRPr="00967E38">
        <w:lastRenderedPageBreak/>
        <w:t>Annex F:</w:t>
      </w:r>
      <w:r w:rsidR="001A4219" w:rsidRPr="00967E38">
        <w:tab/>
      </w:r>
      <w:r w:rsidRPr="00967E38">
        <w:t>List of approved new and revised Work Items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D39E6D0" w14:textId="538BBF1A" w:rsidR="004E0703" w:rsidRDefault="00760297" w:rsidP="004E0703">
      <w:r>
        <w:t>2</w:t>
      </w:r>
      <w:r w:rsidR="004E0703" w:rsidRPr="00621702">
        <w:t xml:space="preserve"> new SI</w:t>
      </w:r>
      <w:r w:rsidR="003E23EF" w:rsidRPr="00621702">
        <w:t>D</w:t>
      </w:r>
      <w:r w:rsidR="00056FC2" w:rsidRPr="00621702">
        <w:t>s</w:t>
      </w:r>
      <w:r w:rsidR="004E0703" w:rsidRPr="00621702">
        <w:t>,</w:t>
      </w:r>
      <w:r w:rsidR="00621702" w:rsidRPr="00621702">
        <w:t xml:space="preserve"> </w:t>
      </w:r>
      <w:r w:rsidR="00967E38">
        <w:t>8</w:t>
      </w:r>
      <w:r w:rsidR="004E0703" w:rsidRPr="00621702">
        <w:t xml:space="preserve"> new WI</w:t>
      </w:r>
      <w:r w:rsidR="003E23EF" w:rsidRPr="00621702">
        <w:t>D</w:t>
      </w:r>
      <w:r w:rsidR="004E0703" w:rsidRPr="00621702">
        <w:t>s,</w:t>
      </w:r>
      <w:r w:rsidR="007B2283" w:rsidRPr="00621702">
        <w:t xml:space="preserve"> </w:t>
      </w:r>
      <w:r w:rsidR="007B604E">
        <w:t>3</w:t>
      </w:r>
      <w:r w:rsidR="003377E6" w:rsidRPr="00621702">
        <w:t xml:space="preserve"> revised SI</w:t>
      </w:r>
      <w:r w:rsidR="00092BF6" w:rsidRPr="00621702">
        <w:t>D</w:t>
      </w:r>
      <w:r w:rsidR="003377E6" w:rsidRPr="00621702">
        <w:t>s,</w:t>
      </w:r>
      <w:r w:rsidR="000F2978" w:rsidRPr="00621702">
        <w:t xml:space="preserve"> </w:t>
      </w:r>
      <w:r w:rsidR="007B604E">
        <w:t>41</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760297" w:rsidRPr="002C4BE6" w14:paraId="1EEB539B" w14:textId="77777777" w:rsidTr="00D33694">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08CE5A4E" w14:textId="77777777" w:rsidR="00760297" w:rsidRPr="002C4BE6" w:rsidRDefault="00760297" w:rsidP="00D33694">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6F6B09E5" w14:textId="77777777" w:rsidR="00760297" w:rsidRPr="002C4BE6" w:rsidRDefault="00760297" w:rsidP="00D33694">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786792CB" w14:textId="77777777" w:rsidR="00760297" w:rsidRPr="002C4BE6" w:rsidRDefault="00760297" w:rsidP="00D33694">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387778A6" w14:textId="77777777" w:rsidR="00760297" w:rsidRPr="002C4BE6" w:rsidRDefault="00760297" w:rsidP="00D33694">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5A5C385E" w14:textId="77777777" w:rsidR="00760297" w:rsidRPr="002C4BE6" w:rsidRDefault="00760297" w:rsidP="00D33694">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760297" w:rsidRPr="00914F4A" w14:paraId="6351B7A2" w14:textId="77777777" w:rsidTr="00D33694">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F31289" w14:textId="30AEFDC9"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RP-243245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1AF892" w14:textId="444AE2E8"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SID: Study on Artificial Intelligence (AI)/Machine Learning (ML) for NR air interface part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BEDAF8" w14:textId="07EFC4C9" w:rsidR="00760297" w:rsidRPr="00760297" w:rsidRDefault="00760297" w:rsidP="00760297">
            <w:pPr>
              <w:overflowPunct/>
              <w:autoSpaceDE/>
              <w:autoSpaceDN/>
              <w:adjustRightInd/>
              <w:spacing w:after="0"/>
              <w:textAlignment w:val="auto"/>
              <w:rPr>
                <w:rFonts w:ascii="Arial" w:hAnsi="Arial" w:cs="Arial"/>
                <w:color w:val="FF0000"/>
                <w:sz w:val="18"/>
                <w:szCs w:val="18"/>
              </w:rPr>
            </w:pPr>
            <w:r w:rsidRPr="0076029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E34571" w14:textId="145D1915"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EBE8E0" w14:textId="5297E7BC"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R1</w:t>
            </w:r>
          </w:p>
        </w:tc>
      </w:tr>
      <w:tr w:rsidR="00760297" w:rsidRPr="00914F4A" w14:paraId="0DC581BC" w14:textId="77777777" w:rsidTr="00D33694">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FEAF05" w14:textId="28A1FE7A"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RP-243327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8D459B" w14:textId="69AC465D"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SID: Study on 6G scenarios/use cases and requirements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B42FA4" w14:textId="111458E5" w:rsidR="00760297" w:rsidRPr="00760297" w:rsidRDefault="00760297" w:rsidP="00760297">
            <w:pPr>
              <w:overflowPunct/>
              <w:autoSpaceDE/>
              <w:autoSpaceDN/>
              <w:adjustRightInd/>
              <w:spacing w:after="0"/>
              <w:textAlignment w:val="auto"/>
              <w:rPr>
                <w:rFonts w:ascii="Arial" w:hAnsi="Arial" w:cs="Arial"/>
                <w:color w:val="FF0000"/>
                <w:sz w:val="18"/>
                <w:szCs w:val="18"/>
              </w:rPr>
            </w:pPr>
            <w:r w:rsidRPr="0076029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94625F" w14:textId="54A30D60"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EAE67" w14:textId="0E4500F5"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w:t>
            </w:r>
          </w:p>
        </w:tc>
      </w:tr>
    </w:tbl>
    <w:p w14:paraId="619AC041" w14:textId="77777777" w:rsidR="00760297" w:rsidRDefault="00760297"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967E38" w:rsidRPr="00914F4A" w14:paraId="1C3D8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1DD301" w14:textId="210ED83A"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RP-242495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34B463" w14:textId="5189E503"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UE Conformance - Alignment of eCall over IMS with CEN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F930E1" w14:textId="322389EB"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4E568" w14:textId="186ED072"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718D11" w14:textId="6E3F513F"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967E38" w:rsidRPr="00914F4A" w14:paraId="6BA46EB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78173F" w14:textId="0E1CC1B2"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RP-242648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0D1C9" w14:textId="003F7B0C"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UE Conformance – New NR FDD bands for RedCap (Reduced Capability)</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CD646" w14:textId="1E602360"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55157F" w14:textId="6939CD33"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266959" w14:textId="69821603"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967E38" w:rsidRPr="00914F4A" w14:paraId="2672E76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8CF2" w14:textId="3E934DED"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RP-243116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83DC61" w14:textId="342158F6"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UE Conformance - Enhancements of NR Multicast and Broadcast Services including CT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A657B" w14:textId="7E5EA35D"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3FD6B" w14:textId="0FAE2A5D"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DD4A1" w14:textId="279BE3C4"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967E38" w:rsidRPr="00914F4A" w14:paraId="50AFFA6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2415C3" w14:textId="227D8F9A"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RP-243268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63AE4A" w14:textId="45FABFAA"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bands for LTE based 5G terrestrial broadcast for early deployments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1F533" w14:textId="3F97C9DB"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C84E5E" w14:textId="3D279C05"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732DC8" w14:textId="33992DE7"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R4s</w:t>
            </w:r>
          </w:p>
        </w:tc>
      </w:tr>
      <w:tr w:rsidR="00967E38" w:rsidRPr="00914F4A" w14:paraId="5907DE1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53D96" w14:textId="1682D8B4"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RP-243290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B8534C" w14:textId="34C02671"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LTE-based 5G Broadcast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60601B" w14:textId="4A8F879B"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53A8F3" w14:textId="7F5214E1"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855483" w14:textId="0AF7F833"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R1</w:t>
            </w:r>
          </w:p>
        </w:tc>
      </w:tr>
      <w:tr w:rsidR="00967E38" w:rsidRPr="00914F4A" w14:paraId="5357A7A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657EE7" w14:textId="65F964C3"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RP-243317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C23FB4" w14:textId="2B9B7B70"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low band carrier aggregation via switching</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12C9C9" w14:textId="06DB2F10"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D4055B" w14:textId="21A93535"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DE25A9" w14:textId="736AF529"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967E38" w:rsidRPr="00914F4A" w14:paraId="75E1A3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C8652C" w14:textId="694C2DF6"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RP-243323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E3434" w14:textId="2A8C312D"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7 MHz Channel Bandwidth for n26 and n5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5AC52" w14:textId="5F475A05"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30A254" w14:textId="4F556761"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D03081" w14:textId="1A6BCDDB"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R4s</w:t>
            </w:r>
          </w:p>
        </w:tc>
      </w:tr>
      <w:tr w:rsidR="00967E38" w:rsidRPr="00914F4A" w14:paraId="35AA61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44690B" w14:textId="34C50754"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RP-243326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EB16D" w14:textId="05B6E0E9"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Rel-19 Ambient IoT</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961C2" w14:textId="53DEF162"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D85466" w14:textId="2ADF12EC"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2AAFE3" w14:textId="4AE5A4CD"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R1</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7B604E" w:rsidRPr="00F54D69" w14:paraId="573BFA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098D1" w14:textId="74C3DD54"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RP-242833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934F2A" w14:textId="190ECF89"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OTA (Over the Air) testing enhancement Phase 3</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50AB70" w14:textId="683C8386"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DECD6" w14:textId="748E93D4"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46039F0A" w14:textId="1CCA184A"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FS_NR_FR2_OTA_Ph3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91F8C" w14:textId="1012947F"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F54D69" w14:paraId="4FC1EFC8"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7E4B0B" w14:textId="33D775CC"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RP-242944</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11A716" w14:textId="6BCEECA5"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for Study on IMT parameters for NR for 4400 to 4800 MHz, 7125 to 8400 MHz and 14800 to 15350 MHz</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43B26A" w14:textId="7C597877"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20418F" w14:textId="0F6F5742"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3D7FD581" w14:textId="3D73335A"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FS_NR_IMT_4400_7125_14800MHz</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2E856F" w14:textId="0785DC44"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F54D69" w14:paraId="5F503D6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B3E2F" w14:textId="355FC4A4"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RP-243002</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4D649E" w14:textId="36079A4D"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 Study on NR FR1 DL fragmented carriers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19EF8A" w14:textId="5CB743D4"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0781C8" w14:textId="7DB1FD45"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030AD138" w14:textId="304E376E"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FS_NR_FR1_DL_Frag_Carrier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08F29C" w14:textId="43B13813"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7B604E"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0E8643C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RP-242459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4FE2B62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WID:Introduction of BDS (BeiDou Navigation Satellite System) B2b Signal in A-GNSS for LTE and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4773E5D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44454ED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31EF1B0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LCS_BDS_B2b_LTE_NR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3CEC8B7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7B604E"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59B06A9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5FF517F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LTE FDD band in 1800 – 1830 MHz for Canada</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58A4352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2E988A7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2D03C00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LTE_FDD_1800_1830MHz_CAN</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03EAC87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6119B46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322BBE1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Enhanced support of reduced capability NR devices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532797C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30F65B9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7624E02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NR_redcap_enh_plus_CT1-UEConTest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7FB86E1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6164697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RP-242501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642E862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NR bands n87 and n88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67DD0EB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268A2AB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1D959D1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NR_bands_n87_n88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0FB7BFA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173FB2F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RP-242572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01C1BD5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008AA0D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6149C60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663DFA0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72AE04A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18F5959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2079C08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UE Conformance: Enhancement of UE TRP (Total Radiated Power) and TRS (Total Radiated Sensitivity) requirements and test methodologies for FR1 (NR SA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79DB53E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6E2FB25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36D9AE9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580AA6F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2BB578E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6BECF25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 support to existing NR bands and CA/ENDC combinations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7C19D01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054FFBB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68783F5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6823F99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472A62F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4024043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NR band n68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40C25AF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7B289D4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6026AE0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NR_band_n68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46EFC29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77084E6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RP-242608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14B5A15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XR (eXtended Reality) enhancements for NR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16FA3B5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18C2C10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02734C1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1C3B949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34C0CE4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63B5A38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HPUE (power class 1.5 or 2) for Dual Connectivity (DC) combinations of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4A502F7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0138C60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7A11314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009BBED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71F4377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4100740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mmWave in NR: UE spurious emissions and EESS protection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4970CEF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07C1CFE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31526EE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NR_mmWave_protect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4276139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6D9BEF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RP-242754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2A7F543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71CF411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3701BBA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5889698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2AA3760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5BF2E32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RP-242768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1000FA0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Protocol enhancements for Mission Critical Services (MCPTT, MCVideo, MCData) for Rel-17</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1084B47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4E0CDFF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5EFA298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3E171AF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1772858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RP-242770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1F79089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NR RRM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014BA1C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4D8A6B7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5248BC9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NR_RRM_enh-UEConTest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4B770F4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3191A8E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3C0A644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4Rx for NR bands for FWA UEs (up to 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75B63CB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6B43ACB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1E45D4E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7805757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04781E0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RP-242837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0F24338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High-power UE operation for fixed-wireless/vehicle-mounted use cases in LTE bands and NR bands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7AD9A51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0A9F8ED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2638ABF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67293FD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3482647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RP-242865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0955B2E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37BE0BA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10D30D6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0BB5A6D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52CE8D6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59146A1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RP-242869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7F369F8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Rel-17 LTE CA Configurations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6D92566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2209AA5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67D8043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LTE_CA_R17-UEConTest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6525EE6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7B3778A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1A1D527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additional operating NR bands for HAPS (High Altitude Platform Station)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71F1CCB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644668E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7C32842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NR_HAPS_bands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39040AF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6B26181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RP-242901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2F784E6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Enhanced requirements and conductive test methodology for NR NTN and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3564AA0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71DC660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2F42E1F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NR_IoT_NTN_req_test_enh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33E3052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2749E69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591FE98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Multi-carrier enhancements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384E9C2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3AC8B81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414C22B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NR_MC_enh2-Core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20DD0C8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7B604E"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5B3600B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41C6416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UE Conformance - Introduction of FDD LTE band (L+S band) for IoT NTN operation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6DC6D1F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7F73007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79E5FDE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IoT_NTN_FDD_LS_band-UEConTest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074A0F3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3F3750E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4828960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UE Conformance -  Further enhancements on NR and MR-DC measurement gaps and measurements without gaps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58103CA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01F459D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16267DC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NR_MG_enh2-UEConTest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5DB3B60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525BE62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RP-243009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2A98CF9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additional topological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4361A06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1352D47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6BAD1B7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NR_WAB_5GFemto-Core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6B0470D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7B604E"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2469A74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RP-243014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0442E0B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Rel-19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14B31CA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365FF70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1A94D41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5A9A06B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6200A4C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RP-243089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4DBF0BC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WI: UE Conformance - New Rel-18 NR licensed bands and extension of existing NR bands; rapporteur: Huawei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35340A8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2884446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7540936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NR_lic_bands_BW_R18-UEConTest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4962F56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746CA84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RP-243120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077FEF4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NR positioning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520A4D1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703BE88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4553A0D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344D207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0DE2FAA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RP-243244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57B5A8F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Artificial Intelligence (AI)/Machine Learning (ML) for NR air interface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6F1FC13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3044C26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58E3F99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3CEBB4F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7B604E"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398ADCD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1F4643C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A-GNSS support for NavIC (Navigation with Indian Constellation) L1 SPS (Standard Positioning Service) in NR &amp; LTE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65A1DFF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0E19B79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0BA4B97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LCS_NAVIC_L1_SPS_NR_LTE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496B675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7B604E"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38674F8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RP-243257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6E63350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for Rel-19 Dual connectivity (DC) of x LTE band(s), y NR band(s) (1&lt;=x&lt;6, 1&lt;=y&lt;6, x+y&lt;=6) and single or two NR Supplementary Uplink (SUL)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6EF71E5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1954021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46E10A6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4258769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56CA7E0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RP-243267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3150F5E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power class 2 RedCap (Reduced Capability) UE in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09F7982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7A960C0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69594BC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NR_PC2_RedCap_UE-Core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21BCF14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6880FE6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37AD2F9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base station (BS) RF requirement evolution for FR1/FR2 and testing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0A0813E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72EFEFB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79CC09C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23A12B3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790458F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6D5D01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TRP (Total Radiated Power), TRS (Total Radiated Sensitivity) and MIMO OTA (Over the Air) testing enhancement Phase 3; rapporteur: vivo, CAICT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439D3D4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0245943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42546C6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3BD09F5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4D7E96B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0C69B65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Non-Terrestrial Networks (NTN) for Internet of Things (IoT)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4E84EDB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5CA1461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320B102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6D76ED7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068218B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47FB472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for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0DE563C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3430D2F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501AC84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2E82A84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657FA7F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6D5C146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IoT-NTN TDD mode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0086E96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52B4697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6E3F90D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IoT_NTN_TDD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17A36DE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73BC17F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RP-243300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11EFA7B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Non-Terrestrial Networks (NTN)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3202A4D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2A7AF29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49B9A24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7193A80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7B604E"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48A208C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0B36C9D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BW less than 5MHz for FR1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4FE98B3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4D8E24C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6125CCC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022E742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09A7028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E53610D" w14:textId="4B2B691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FBF31DF" w14:textId="5B6B7E8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Ku bands for NR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E9257B" w14:textId="45E21CD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F4FC7FC" w14:textId="0E786FF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B7E264" w14:textId="3D6C421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NR_NTN_Ku_bands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4F9FC" w14:textId="7D30C47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676B851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ABDFE" w14:textId="52ED43E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RP-243318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B77C7C" w14:textId="73538DF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2F7843" w14:textId="677A701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258CAA" w14:textId="5F2BB65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9225EF" w14:textId="2AFE1A9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C602F0" w14:textId="714EF28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7B604E" w:rsidRPr="00560407" w14:paraId="78CB4A6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377D6B" w14:textId="7CBB703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RP-243321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D31FBB" w14:textId="3DCE121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Power Class 2 and UE 40MHz Channel Bandwidth in NR band n28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7502B4" w14:textId="25995AF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0F58EF5" w14:textId="0743A8A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3779FF22" w14:textId="49AA9A6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NR_n28_PC2_40MHz_CBW-Core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3D82AF" w14:textId="30F1A1E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p w14:paraId="551ECAE3" w14:textId="21FF45C9" w:rsidR="00AB0E2A" w:rsidRDefault="00AB0E2A" w:rsidP="00AB0E2A">
      <w:pPr>
        <w:rPr>
          <w:rStyle w:val="Hyperlink"/>
        </w:rPr>
      </w:pPr>
      <w:r>
        <w:lastRenderedPageBreak/>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lastRenderedPageBreak/>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lastRenderedPageBreak/>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612" w:name="_Toc527197954"/>
      <w:bookmarkStart w:id="613" w:name="_Toc2391497"/>
      <w:bookmarkStart w:id="614" w:name="_Toc25787751"/>
      <w:bookmarkStart w:id="615" w:name="_Toc25787951"/>
      <w:bookmarkStart w:id="616" w:name="_Toc27430646"/>
      <w:bookmarkStart w:id="617" w:name="_Toc33140378"/>
      <w:bookmarkStart w:id="618" w:name="_Toc34604909"/>
      <w:bookmarkStart w:id="619" w:name="_Toc34605102"/>
      <w:bookmarkStart w:id="620" w:name="_Toc35697902"/>
      <w:bookmarkStart w:id="621" w:name="_Toc42029397"/>
      <w:bookmarkStart w:id="622" w:name="_Toc62413612"/>
      <w:bookmarkStart w:id="623" w:name="_Toc67153290"/>
      <w:bookmarkStart w:id="624" w:name="_Toc74553808"/>
      <w:bookmarkStart w:id="625" w:name="_Toc82419008"/>
      <w:bookmarkStart w:id="626" w:name="_Toc82457105"/>
      <w:bookmarkStart w:id="627" w:name="_Toc108983255"/>
      <w:bookmarkStart w:id="628" w:name="_Toc111426716"/>
      <w:bookmarkStart w:id="629" w:name="_Toc116243023"/>
      <w:bookmarkStart w:id="630" w:name="_Toc116243275"/>
      <w:bookmarkStart w:id="631" w:name="_Toc124641691"/>
      <w:bookmarkStart w:id="632" w:name="_Toc124881027"/>
      <w:bookmarkStart w:id="633" w:name="_Toc189421752"/>
      <w:r>
        <w:lastRenderedPageBreak/>
        <w:t>Annex G:</w:t>
      </w:r>
      <w:r w:rsidR="001A4219">
        <w:tab/>
      </w:r>
      <w:r>
        <w:t>List of RAN meetings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8A2C0F">
        <w:trPr>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lastRenderedPageBreak/>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lastRenderedPageBreak/>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48602B" w14:paraId="537485A2" w14:textId="77777777" w:rsidTr="008A2C0F">
        <w:trPr>
          <w:trHeight w:val="70"/>
        </w:trPr>
        <w:tc>
          <w:tcPr>
            <w:tcW w:w="2987" w:type="dxa"/>
            <w:shd w:val="clear" w:color="auto" w:fill="auto"/>
          </w:tcPr>
          <w:p w14:paraId="7E13664C" w14:textId="54B01EB3" w:rsidR="00F93394" w:rsidRPr="0048602B" w:rsidRDefault="00F93394" w:rsidP="00AB0E2A">
            <w:pPr>
              <w:pStyle w:val="Doc-title"/>
              <w:adjustRightInd w:val="0"/>
              <w:snapToGrid w:val="0"/>
              <w:rPr>
                <w:rFonts w:cs="Arial"/>
                <w:b/>
                <w:bCs/>
                <w:lang w:val="en-US"/>
              </w:rPr>
            </w:pPr>
            <w:r w:rsidRPr="0048602B">
              <w:rPr>
                <w:rFonts w:cs="Arial"/>
                <w:b/>
                <w:bCs/>
                <w:lang w:val="en-US"/>
              </w:rPr>
              <w:t>RAN #106 **</w:t>
            </w:r>
            <w:r w:rsidR="00241B77" w:rsidRPr="0048602B">
              <w:rPr>
                <w:rFonts w:cs="Arial"/>
                <w:b/>
                <w:bCs/>
                <w:lang w:val="en-US"/>
              </w:rPr>
              <w:t xml:space="preserve"> &amp;14</w:t>
            </w:r>
            <w:r w:rsidR="00BC292B" w:rsidRPr="0048602B">
              <w:rPr>
                <w:rFonts w:cs="Arial"/>
                <w:b/>
                <w:bCs/>
                <w:lang w:val="en-US"/>
              </w:rPr>
              <w:t>, &amp;15</w:t>
            </w:r>
            <w:r w:rsidR="001469D1" w:rsidRPr="0048602B">
              <w:rPr>
                <w:rFonts w:cs="Arial"/>
                <w:b/>
                <w:bCs/>
                <w:lang w:val="en-US"/>
              </w:rPr>
              <w:t>, &amp;18</w:t>
            </w:r>
          </w:p>
        </w:tc>
        <w:tc>
          <w:tcPr>
            <w:tcW w:w="2552" w:type="dxa"/>
            <w:shd w:val="clear" w:color="auto" w:fill="auto"/>
          </w:tcPr>
          <w:p w14:paraId="49488033" w14:textId="1B25008C" w:rsidR="00F93394" w:rsidRPr="0048602B" w:rsidRDefault="004A551F" w:rsidP="00AB0E2A">
            <w:pPr>
              <w:pStyle w:val="Doc-title"/>
              <w:adjustRightInd w:val="0"/>
              <w:snapToGrid w:val="0"/>
              <w:rPr>
                <w:rFonts w:cs="Arial"/>
                <w:b/>
                <w:bCs/>
              </w:rPr>
            </w:pPr>
            <w:r w:rsidRPr="0048602B">
              <w:rPr>
                <w:rFonts w:cs="Arial"/>
                <w:b/>
                <w:bCs/>
              </w:rPr>
              <w:t>9 Dec. - 12 Dec. 2024</w:t>
            </w:r>
          </w:p>
        </w:tc>
        <w:tc>
          <w:tcPr>
            <w:tcW w:w="2835" w:type="dxa"/>
            <w:shd w:val="clear" w:color="auto" w:fill="auto"/>
          </w:tcPr>
          <w:p w14:paraId="7D6AF17A" w14:textId="1927E421" w:rsidR="00F93394" w:rsidRPr="0048602B" w:rsidRDefault="000E6A3F" w:rsidP="00AB0E2A">
            <w:pPr>
              <w:pStyle w:val="Doc-title"/>
              <w:adjustRightInd w:val="0"/>
              <w:snapToGrid w:val="0"/>
              <w:rPr>
                <w:rFonts w:cs="Arial"/>
                <w:b/>
                <w:bCs/>
              </w:rPr>
            </w:pPr>
            <w:r w:rsidRPr="0048602B">
              <w:rPr>
                <w:rFonts w:cs="Arial"/>
                <w:b/>
                <w:bCs/>
              </w:rPr>
              <w:t>Madrid, Spain</w:t>
            </w:r>
          </w:p>
        </w:tc>
        <w:tc>
          <w:tcPr>
            <w:tcW w:w="1275" w:type="dxa"/>
            <w:shd w:val="clear" w:color="auto" w:fill="auto"/>
          </w:tcPr>
          <w:p w14:paraId="0ABEC411" w14:textId="4A749034" w:rsidR="00F93394" w:rsidRPr="0048602B" w:rsidRDefault="00D9308B" w:rsidP="00AB0E2A">
            <w:pPr>
              <w:pStyle w:val="Doc-title"/>
              <w:adjustRightInd w:val="0"/>
              <w:snapToGrid w:val="0"/>
              <w:rPr>
                <w:rFonts w:cs="Arial"/>
                <w:b/>
                <w:bCs/>
              </w:rPr>
            </w:pPr>
            <w:r w:rsidRPr="0048602B">
              <w:rPr>
                <w:rFonts w:cs="Arial"/>
                <w:b/>
                <w:bCs/>
              </w:rPr>
              <w:t>ETSI/</w:t>
            </w:r>
            <w:r w:rsidR="001469D1" w:rsidRPr="0048602B">
              <w:rPr>
                <w:rFonts w:cs="Arial"/>
                <w:b/>
                <w:bCs/>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94717B" w14:paraId="0822E0BB" w14:textId="77777777" w:rsidTr="008A2C0F">
        <w:trPr>
          <w:trHeight w:val="70"/>
        </w:trPr>
        <w:tc>
          <w:tcPr>
            <w:tcW w:w="2987" w:type="dxa"/>
            <w:shd w:val="clear" w:color="auto" w:fill="D9D9D9"/>
          </w:tcPr>
          <w:p w14:paraId="2B0C07B9" w14:textId="124D8419"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r w:rsidR="0091319E">
              <w:rPr>
                <w:rFonts w:cs="Arial"/>
                <w:lang w:val="en-US"/>
              </w:rPr>
              <w:t>, &amp;21</w:t>
            </w:r>
            <w:r w:rsidR="003601D6">
              <w:rPr>
                <w:rFonts w:cs="Arial"/>
                <w:lang w:val="en-US"/>
              </w:rPr>
              <w:t>, &amp;22</w:t>
            </w:r>
          </w:p>
        </w:tc>
        <w:tc>
          <w:tcPr>
            <w:tcW w:w="2552" w:type="dxa"/>
            <w:shd w:val="clear" w:color="auto" w:fill="D9D9D9"/>
          </w:tcPr>
          <w:p w14:paraId="07910014" w14:textId="7DA37B08" w:rsidR="001469D1" w:rsidRDefault="001607E8" w:rsidP="00AB0E2A">
            <w:pPr>
              <w:pStyle w:val="Doc-title"/>
              <w:adjustRightInd w:val="0"/>
              <w:snapToGrid w:val="0"/>
              <w:rPr>
                <w:rFonts w:cs="Arial"/>
              </w:rPr>
            </w:pPr>
            <w:r>
              <w:rPr>
                <w:rFonts w:cs="Arial"/>
              </w:rPr>
              <w:t>1</w:t>
            </w:r>
            <w:r w:rsidR="00C0204D">
              <w:rPr>
                <w:rFonts w:cs="Arial"/>
              </w:rPr>
              <w:t>2</w:t>
            </w:r>
            <w:r>
              <w:rPr>
                <w:rFonts w:cs="Arial"/>
              </w:rPr>
              <w:t xml:space="preserve"> </w:t>
            </w:r>
            <w:r w:rsidR="001469D1">
              <w:rPr>
                <w:rFonts w:cs="Arial"/>
              </w:rPr>
              <w:t>March</w:t>
            </w:r>
            <w:r>
              <w:rPr>
                <w:rFonts w:cs="Arial"/>
              </w:rPr>
              <w:t xml:space="preserve"> - 1</w:t>
            </w:r>
            <w:r w:rsidR="00C0204D">
              <w:rPr>
                <w:rFonts w:cs="Arial"/>
              </w:rPr>
              <w:t>4</w:t>
            </w:r>
            <w:r>
              <w:rPr>
                <w:rFonts w:cs="Arial"/>
              </w:rPr>
              <w:t xml:space="preserve"> March</w:t>
            </w:r>
            <w:r w:rsidR="001469D1">
              <w:rPr>
                <w:rFonts w:cs="Arial"/>
              </w:rPr>
              <w:t xml:space="preserve"> 2025</w:t>
            </w:r>
          </w:p>
        </w:tc>
        <w:tc>
          <w:tcPr>
            <w:tcW w:w="2835" w:type="dxa"/>
            <w:shd w:val="clear" w:color="auto" w:fill="D9D9D9"/>
          </w:tcPr>
          <w:p w14:paraId="60BCB7C3" w14:textId="3DC6259D" w:rsidR="001469D1" w:rsidRDefault="00685718" w:rsidP="00AB0E2A">
            <w:pPr>
              <w:pStyle w:val="Doc-title"/>
              <w:adjustRightInd w:val="0"/>
              <w:snapToGrid w:val="0"/>
              <w:rPr>
                <w:rFonts w:cs="Arial"/>
              </w:rPr>
            </w:pPr>
            <w:r>
              <w:rPr>
                <w:rFonts w:cs="Arial"/>
              </w:rPr>
              <w:t>Incheon</w:t>
            </w:r>
            <w:r w:rsidR="001469D1">
              <w:rPr>
                <w:rFonts w:cs="Arial"/>
              </w:rPr>
              <w:t>,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1469D1" w:rsidRPr="0094717B" w14:paraId="6AE03306" w14:textId="77777777" w:rsidTr="008A2C0F">
        <w:trPr>
          <w:trHeight w:val="70"/>
        </w:trPr>
        <w:tc>
          <w:tcPr>
            <w:tcW w:w="2987" w:type="dxa"/>
            <w:shd w:val="clear" w:color="auto" w:fill="D9D9D9"/>
          </w:tcPr>
          <w:p w14:paraId="0B06350C" w14:textId="2CC81DC7"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082DC20A" w14:textId="545336BF"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- 1</w:t>
            </w:r>
            <w:r w:rsidR="004F3A4B">
              <w:rPr>
                <w:rFonts w:cs="Arial"/>
              </w:rPr>
              <w:t>3</w:t>
            </w:r>
            <w:r>
              <w:rPr>
                <w:rFonts w:cs="Arial"/>
              </w:rPr>
              <w:t xml:space="preserve"> June </w:t>
            </w:r>
            <w:r w:rsidR="001469D1">
              <w:rPr>
                <w:rFonts w:cs="Arial"/>
              </w:rPr>
              <w:t>2025</w:t>
            </w:r>
          </w:p>
        </w:tc>
        <w:tc>
          <w:tcPr>
            <w:tcW w:w="2835" w:type="dxa"/>
            <w:shd w:val="clear" w:color="auto" w:fill="D9D9D9"/>
          </w:tcPr>
          <w:p w14:paraId="5E79A158" w14:textId="6B01B481" w:rsidR="001469D1" w:rsidRDefault="004F3A4B" w:rsidP="00AB0E2A">
            <w:pPr>
              <w:pStyle w:val="Doc-title"/>
              <w:adjustRightInd w:val="0"/>
              <w:snapToGrid w:val="0"/>
              <w:rPr>
                <w:rFonts w:cs="Arial"/>
              </w:rPr>
            </w:pPr>
            <w:r>
              <w:rPr>
                <w:rFonts w:cs="Arial"/>
              </w:rPr>
              <w:t>Prague</w:t>
            </w:r>
            <w:r w:rsidR="009A2513">
              <w:rPr>
                <w:rFonts w:cs="Arial"/>
              </w:rPr>
              <w:t xml:space="preserve">, </w:t>
            </w:r>
            <w:r>
              <w:rPr>
                <w:rFonts w:cs="Arial"/>
              </w:rPr>
              <w:t>Czech Republic</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rsidTr="008A2C0F">
        <w:trPr>
          <w:trHeight w:val="70"/>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7DF53328" w:rsidR="001469D1" w:rsidRDefault="009A2513" w:rsidP="00AB0E2A">
            <w:pPr>
              <w:pStyle w:val="Doc-title"/>
              <w:adjustRightInd w:val="0"/>
              <w:snapToGrid w:val="0"/>
              <w:rPr>
                <w:rFonts w:cs="Arial"/>
              </w:rPr>
            </w:pPr>
            <w:r>
              <w:rPr>
                <w:rFonts w:cs="Arial"/>
              </w:rPr>
              <w:t>tbd, China</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508E8B1" w:rsidR="00251083" w:rsidRPr="00251083" w:rsidRDefault="003601D6" w:rsidP="008A3CED">
            <w:pPr>
              <w:pStyle w:val="Doc-title"/>
              <w:adjustRightInd w:val="0"/>
              <w:snapToGrid w:val="0"/>
              <w:rPr>
                <w:rFonts w:cs="Arial"/>
              </w:rPr>
            </w:pPr>
            <w:r>
              <w:rPr>
                <w:rFonts w:cs="Arial"/>
              </w:rPr>
              <w:t>tbd,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27EC201F" w:rsidR="00251083" w:rsidRDefault="003601D6" w:rsidP="008A3CED">
            <w:pPr>
              <w:pStyle w:val="Doc-title"/>
              <w:adjustRightInd w:val="0"/>
              <w:snapToGrid w:val="0"/>
              <w:rPr>
                <w:rFonts w:cs="Arial"/>
              </w:rPr>
            </w:pPr>
            <w:r>
              <w:rPr>
                <w:rFonts w:cs="Arial"/>
              </w:rPr>
              <w:t>tbd, Europe</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8A2C0F">
        <w:trPr>
          <w:trHeight w:val="70"/>
        </w:trPr>
        <w:tc>
          <w:tcPr>
            <w:tcW w:w="2987" w:type="dxa"/>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lastRenderedPageBreak/>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75DD29E5" w14:textId="5A673B30" w:rsidR="00AB0E2A" w:rsidRDefault="00AB0E2A" w:rsidP="00AB0E2A">
      <w:pPr>
        <w:pStyle w:val="Heading2"/>
      </w:pPr>
      <w:bookmarkStart w:id="634" w:name="_Toc527197955"/>
      <w:bookmarkStart w:id="635" w:name="_Toc2391498"/>
      <w:bookmarkStart w:id="636" w:name="_Toc25787752"/>
      <w:bookmarkStart w:id="637" w:name="_Toc25787952"/>
      <w:bookmarkStart w:id="638" w:name="_Toc27430647"/>
      <w:bookmarkStart w:id="639" w:name="_Toc33140379"/>
      <w:bookmarkStart w:id="640" w:name="_Toc34604910"/>
      <w:bookmarkStart w:id="641" w:name="_Toc34605103"/>
      <w:bookmarkStart w:id="642" w:name="_Toc35697903"/>
      <w:bookmarkStart w:id="643" w:name="_Toc42029398"/>
      <w:bookmarkStart w:id="644" w:name="_Toc62413613"/>
      <w:bookmarkStart w:id="645" w:name="_Toc67153291"/>
      <w:bookmarkStart w:id="646" w:name="_Toc74553809"/>
      <w:bookmarkStart w:id="647" w:name="_Toc82419009"/>
      <w:bookmarkStart w:id="648" w:name="_Toc82457106"/>
      <w:bookmarkStart w:id="649" w:name="_Toc108983256"/>
      <w:bookmarkStart w:id="650" w:name="_Toc111426717"/>
      <w:bookmarkStart w:id="651" w:name="_Toc116243024"/>
      <w:bookmarkStart w:id="652" w:name="_Toc116243276"/>
      <w:bookmarkStart w:id="653" w:name="_Toc124641692"/>
      <w:bookmarkStart w:id="654" w:name="_Toc124881028"/>
      <w:bookmarkStart w:id="655" w:name="_Toc189421753"/>
      <w:r>
        <w:t xml:space="preserve">Annex </w:t>
      </w:r>
      <w:r w:rsidR="00E048C0">
        <w:t>H</w:t>
      </w:r>
      <w:r>
        <w:t>:</w:t>
      </w:r>
      <w:r w:rsidR="001A4219">
        <w:tab/>
      </w:r>
      <w:r>
        <w:t>List of action items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09D399E" w14:textId="77777777" w:rsidR="00AB0E2A" w:rsidRDefault="00AB0E2A" w:rsidP="00AB0E2A">
      <w:r>
        <w:t>Nothing to report</w:t>
      </w:r>
    </w:p>
    <w:p w14:paraId="36A15C37" w14:textId="7FB6607C" w:rsidR="00AB0E2A" w:rsidRDefault="00AB0E2A" w:rsidP="00AB0E2A">
      <w:pPr>
        <w:pStyle w:val="Heading2"/>
      </w:pPr>
      <w:bookmarkStart w:id="656" w:name="_Toc527197956"/>
      <w:bookmarkStart w:id="657" w:name="_Toc2391499"/>
      <w:bookmarkStart w:id="658" w:name="_Toc25787753"/>
      <w:bookmarkStart w:id="659" w:name="_Toc25787953"/>
      <w:bookmarkStart w:id="660" w:name="_Toc27430648"/>
      <w:bookmarkStart w:id="661" w:name="_Toc33140380"/>
      <w:bookmarkStart w:id="662" w:name="_Toc34604911"/>
      <w:bookmarkStart w:id="663" w:name="_Toc34605104"/>
      <w:bookmarkStart w:id="664" w:name="_Toc35697904"/>
      <w:bookmarkStart w:id="665" w:name="_Toc42029399"/>
      <w:bookmarkStart w:id="666" w:name="_Toc62413614"/>
      <w:bookmarkStart w:id="667" w:name="_Toc67153292"/>
      <w:bookmarkStart w:id="668" w:name="_Toc74553810"/>
      <w:bookmarkStart w:id="669" w:name="_Toc82419010"/>
      <w:bookmarkStart w:id="670" w:name="_Toc82457107"/>
      <w:bookmarkStart w:id="671" w:name="_Toc108983257"/>
      <w:bookmarkStart w:id="672" w:name="_Toc111426718"/>
      <w:bookmarkStart w:id="673" w:name="_Toc116243025"/>
      <w:bookmarkStart w:id="674" w:name="_Toc116243277"/>
      <w:bookmarkStart w:id="675" w:name="_Toc124641693"/>
      <w:bookmarkStart w:id="676" w:name="_Toc124881029"/>
      <w:bookmarkStart w:id="677" w:name="_Toc189421754"/>
      <w:r>
        <w:lastRenderedPageBreak/>
        <w:t xml:space="preserve">Annex </w:t>
      </w:r>
      <w:r w:rsidR="00E048C0">
        <w:t>I</w:t>
      </w:r>
      <w:r>
        <w:t>:</w:t>
      </w:r>
      <w:r w:rsidR="001A4219">
        <w:tab/>
      </w:r>
      <w:r>
        <w:t>List of email discussions after RAN #</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00031FD2">
        <w:t>10</w:t>
      </w:r>
      <w:r w:rsidR="00634DED">
        <w:t>6</w:t>
      </w:r>
      <w:bookmarkEnd w:id="677"/>
    </w:p>
    <w:p w14:paraId="694E7EA8" w14:textId="0245F946" w:rsidR="003E121C" w:rsidRDefault="003E121C" w:rsidP="00570CCE">
      <w:pPr>
        <w:spacing w:after="0"/>
      </w:pPr>
      <w:r>
        <w:t>RP-2</w:t>
      </w:r>
      <w:r w:rsidR="004A7875">
        <w:t>4</w:t>
      </w:r>
      <w:r w:rsidR="00634DED">
        <w:t>2955</w:t>
      </w:r>
      <w:r>
        <w:tab/>
      </w:r>
      <w:r w:rsidRPr="003E121C">
        <w:t>Status of time budgets for RAN1/2/3/4 ongoing and new WIs/SIs after RAN #</w:t>
      </w:r>
      <w:r w:rsidR="00031FD2">
        <w:t>10</w:t>
      </w:r>
      <w:r w:rsidR="00634DED">
        <w:t>6</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0488A28A" w:rsidR="00570CCE" w:rsidRDefault="00570CCE" w:rsidP="00570CCE">
      <w:pPr>
        <w:spacing w:after="0"/>
      </w:pPr>
      <w:r>
        <w:tab/>
      </w:r>
      <w:r>
        <w:tab/>
      </w:r>
      <w:r>
        <w:tab/>
      </w:r>
      <w:r>
        <w:tab/>
        <w:t xml:space="preserve">The discussion was kicked off by </w:t>
      </w:r>
      <w:r w:rsidRPr="00770ECB">
        <w:t xml:space="preserve">the RAN4 Chair on </w:t>
      </w:r>
      <w:r w:rsidR="00634DED">
        <w:t>21</w:t>
      </w:r>
      <w:r w:rsidRPr="00770ECB">
        <w:t>.</w:t>
      </w:r>
      <w:r w:rsidR="00634DED">
        <w:t>01</w:t>
      </w:r>
      <w:r w:rsidRPr="00770ECB">
        <w:t>.202</w:t>
      </w:r>
      <w:r w:rsidR="00634DED">
        <w:t>5</w:t>
      </w:r>
      <w:r>
        <w:t xml:space="preserve"> on the RAN email reflector.</w:t>
      </w:r>
    </w:p>
    <w:p w14:paraId="2A0FF2F3" w14:textId="0FC3414C" w:rsidR="00570CCE" w:rsidRDefault="00570CCE" w:rsidP="00DF5F16">
      <w:r>
        <w:tab/>
      </w:r>
      <w:r>
        <w:tab/>
      </w:r>
      <w:r>
        <w:tab/>
      </w:r>
      <w:r>
        <w:tab/>
        <w:t xml:space="preserve">The final version </w:t>
      </w:r>
      <w:r w:rsidR="0066368B">
        <w:t>RP-2</w:t>
      </w:r>
      <w:r w:rsidR="0091319E">
        <w:t>4</w:t>
      </w:r>
      <w:r w:rsidR="00634DED">
        <w:t>2955</w:t>
      </w:r>
      <w:r w:rsidR="0066368B">
        <w:t xml:space="preserve"> </w:t>
      </w:r>
      <w:r>
        <w:t xml:space="preserve">was </w:t>
      </w:r>
      <w:r w:rsidR="00E72F7B">
        <w:t>uploaded</w:t>
      </w:r>
      <w:r w:rsidRPr="00E71710">
        <w:t xml:space="preserve"> </w:t>
      </w:r>
      <w:r w:rsidRPr="0066368B">
        <w:t>o</w:t>
      </w:r>
      <w:r w:rsidRPr="00E72F7B">
        <w:t xml:space="preserve">n </w:t>
      </w:r>
      <w:r w:rsidR="00634DED">
        <w:t>31</w:t>
      </w:r>
      <w:r w:rsidR="00F7078A" w:rsidRPr="00E72F7B">
        <w:t>.</w:t>
      </w:r>
      <w:r w:rsidR="00634DED">
        <w:t>01</w:t>
      </w:r>
      <w:r w:rsidRPr="00E72F7B">
        <w:t>.202</w:t>
      </w:r>
      <w:r w:rsidR="00634DED">
        <w:t>5</w:t>
      </w:r>
      <w:r w:rsidRPr="00E72F7B">
        <w:t xml:space="preserve"> and RP</w:t>
      </w:r>
      <w:r w:rsidRPr="00E71710">
        <w:t>-2</w:t>
      </w:r>
      <w:r w:rsidR="0091319E">
        <w:t>4</w:t>
      </w:r>
      <w:r w:rsidR="00634DED">
        <w:t>2955</w:t>
      </w:r>
      <w:r>
        <w:t xml:space="preserve"> was considered endorsed.</w:t>
      </w:r>
    </w:p>
    <w:p w14:paraId="7515C7BA" w14:textId="0689B9D0" w:rsidR="00415E44" w:rsidRDefault="00415E44" w:rsidP="00415E44">
      <w:pPr>
        <w:pStyle w:val="Heading2"/>
      </w:pPr>
      <w:bookmarkStart w:id="678" w:name="_Toc108983258"/>
      <w:bookmarkStart w:id="679" w:name="_Toc111426719"/>
      <w:bookmarkStart w:id="680" w:name="_Toc116243026"/>
      <w:bookmarkStart w:id="681" w:name="_Toc116243278"/>
      <w:bookmarkStart w:id="682" w:name="_Toc124641694"/>
      <w:bookmarkStart w:id="683" w:name="_Toc124881030"/>
      <w:bookmarkStart w:id="684" w:name="_Toc189421755"/>
      <w:r>
        <w:t>Annex J:</w:t>
      </w:r>
      <w:r w:rsidR="001A4219">
        <w:tab/>
      </w:r>
      <w:r w:rsidR="0005191B">
        <w:t>Voting list</w:t>
      </w:r>
      <w:bookmarkEnd w:id="678"/>
      <w:bookmarkEnd w:id="679"/>
      <w:bookmarkEnd w:id="680"/>
      <w:bookmarkEnd w:id="681"/>
      <w:bookmarkEnd w:id="682"/>
      <w:bookmarkEnd w:id="683"/>
      <w:bookmarkEnd w:id="684"/>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0A6B654E" w:rsidR="005B7E05" w:rsidRDefault="000666F4" w:rsidP="00DF5F16">
      <w:r>
        <w:t>A</w:t>
      </w:r>
      <w:r w:rsidR="005B7E05">
        <w:t xml:space="preserve"> corresponding voting list is </w:t>
      </w:r>
      <w:r>
        <w:t xml:space="preserve">(still) </w:t>
      </w:r>
      <w:r w:rsidR="005B7E05">
        <w:t>attached to this report.</w:t>
      </w:r>
    </w:p>
    <w:p w14:paraId="0B5DAC06" w14:textId="0B660E9A" w:rsidR="007C2036" w:rsidRDefault="0024143F" w:rsidP="00C16A77">
      <w:pPr>
        <w:ind w:left="564" w:hanging="564"/>
      </w:pPr>
      <w:r>
        <w:t>Note:</w:t>
      </w:r>
      <w:r w:rsidR="00D3004E">
        <w:tab/>
      </w:r>
      <w:r>
        <w:t xml:space="preserve">For </w:t>
      </w:r>
      <w:r w:rsidR="00044E16">
        <w:t>R</w:t>
      </w:r>
      <w:r>
        <w:t>AN #</w:t>
      </w:r>
      <w:r w:rsidR="00A200B0">
        <w:t>10</w:t>
      </w:r>
      <w:r w:rsidR="00634DED">
        <w:t>6</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685" w:name="_Toc527197957"/>
      <w:bookmarkStart w:id="686" w:name="_Toc2391500"/>
      <w:bookmarkStart w:id="687" w:name="_Toc25787754"/>
      <w:bookmarkStart w:id="688" w:name="_Toc25787954"/>
      <w:bookmarkStart w:id="689" w:name="_Toc27430649"/>
      <w:bookmarkStart w:id="690" w:name="_Toc33140381"/>
      <w:bookmarkStart w:id="691" w:name="_Toc34604912"/>
      <w:bookmarkStart w:id="692" w:name="_Toc34605105"/>
      <w:bookmarkStart w:id="693" w:name="_Toc35697905"/>
      <w:bookmarkStart w:id="694" w:name="_Toc42029400"/>
      <w:bookmarkStart w:id="695" w:name="_Toc62413615"/>
      <w:bookmarkStart w:id="696" w:name="_Toc67153293"/>
      <w:bookmarkStart w:id="697" w:name="_Toc74553811"/>
      <w:bookmarkStart w:id="698" w:name="_Toc82419011"/>
      <w:bookmarkStart w:id="699" w:name="_Toc82457108"/>
      <w:bookmarkStart w:id="700" w:name="_Toc108983259"/>
      <w:bookmarkStart w:id="701" w:name="_Toc111426720"/>
      <w:bookmarkStart w:id="702" w:name="_Toc116243027"/>
      <w:bookmarkStart w:id="703" w:name="_Toc116243279"/>
      <w:bookmarkStart w:id="704" w:name="_Toc124641695"/>
      <w:bookmarkStart w:id="705" w:name="_Toc124881031"/>
      <w:bookmarkStart w:id="706" w:name="_Toc189421756"/>
      <w:r>
        <w:lastRenderedPageBreak/>
        <w:t xml:space="preserve">Annex </w:t>
      </w:r>
      <w:r w:rsidR="00415E44">
        <w:t>K</w:t>
      </w:r>
      <w:r>
        <w:t>:</w:t>
      </w:r>
      <w:r w:rsidR="001A4219">
        <w:tab/>
      </w:r>
      <w:r>
        <w:t>History</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124F8CF2" w:rsidR="00AB0E2A" w:rsidRDefault="00634DED" w:rsidP="00AB0E2A">
            <w:pPr>
              <w:pStyle w:val="TAL"/>
              <w:snapToGrid w:val="0"/>
              <w:spacing w:before="120" w:after="120"/>
              <w:jc w:val="center"/>
            </w:pPr>
            <w:r>
              <w:t>12</w:t>
            </w:r>
            <w:r w:rsidR="00AB0E2A">
              <w:t>.</w:t>
            </w:r>
            <w:r>
              <w:t>12</w:t>
            </w:r>
            <w:r w:rsidR="00AB0E2A">
              <w:t>.20</w:t>
            </w:r>
            <w:r w:rsidR="000B5D0F">
              <w:t>2</w:t>
            </w:r>
            <w:r w:rsidR="005042C6">
              <w:t>4</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6581CBCA" w:rsidR="00AB0E2A" w:rsidRDefault="00AB0E2A" w:rsidP="00AB0E2A">
            <w:pPr>
              <w:pStyle w:val="TAL"/>
              <w:snapToGrid w:val="0"/>
              <w:spacing w:before="120" w:after="120"/>
            </w:pPr>
            <w:r w:rsidRPr="008B51CD">
              <w:t>Draft report of RAN #</w:t>
            </w:r>
            <w:r w:rsidR="00586B86">
              <w:t>10</w:t>
            </w:r>
            <w:r w:rsidR="00634DED">
              <w:t>6</w:t>
            </w:r>
            <w:r w:rsidRPr="008B51CD">
              <w:t xml:space="preserve"> provided</w:t>
            </w:r>
            <w:r w:rsidR="004A3AB0">
              <w:t xml:space="preserve"> </w:t>
            </w:r>
            <w:r w:rsidRPr="008B51CD">
              <w:t>after RAN #</w:t>
            </w:r>
            <w:r w:rsidR="00586B86">
              <w:t>10</w:t>
            </w:r>
            <w:r w:rsidR="00634DED">
              <w:t>6</w:t>
            </w:r>
          </w:p>
        </w:tc>
      </w:tr>
      <w:tr w:rsidR="007F2F91" w14:paraId="51237E38" w14:textId="77777777" w:rsidTr="00AB0E2A">
        <w:trPr>
          <w:cantSplit/>
        </w:trPr>
        <w:tc>
          <w:tcPr>
            <w:tcW w:w="1134" w:type="dxa"/>
            <w:shd w:val="solid" w:color="FFFFFF" w:fill="auto"/>
          </w:tcPr>
          <w:p w14:paraId="79D55F15" w14:textId="7C5E0A59" w:rsidR="007F2F91" w:rsidRPr="008E09D4" w:rsidRDefault="00E72F7B" w:rsidP="00AB0E2A">
            <w:pPr>
              <w:pStyle w:val="TAL"/>
              <w:snapToGrid w:val="0"/>
              <w:spacing w:before="120" w:after="120"/>
              <w:jc w:val="center"/>
            </w:pPr>
            <w:r w:rsidRPr="007260FD">
              <w:t>0</w:t>
            </w:r>
            <w:r w:rsidR="007260FD" w:rsidRPr="007260FD">
              <w:t>2</w:t>
            </w:r>
            <w:r w:rsidR="00576A68" w:rsidRPr="00E72F7B">
              <w:t>.</w:t>
            </w:r>
            <w:r w:rsidR="00634DED">
              <w:t>02</w:t>
            </w:r>
            <w:r w:rsidR="00576A68" w:rsidRPr="00E72F7B">
              <w:t>.202</w:t>
            </w:r>
            <w:r w:rsidR="00634DED">
              <w:t>5</w:t>
            </w:r>
          </w:p>
        </w:tc>
        <w:tc>
          <w:tcPr>
            <w:tcW w:w="1701" w:type="dxa"/>
            <w:shd w:val="solid" w:color="FFFFFF" w:fill="auto"/>
          </w:tcPr>
          <w:p w14:paraId="09AD920F" w14:textId="30A5490C" w:rsidR="007F2F91" w:rsidRPr="00CD52AC" w:rsidRDefault="00576A68" w:rsidP="00AB0E2A">
            <w:pPr>
              <w:pStyle w:val="TAL"/>
              <w:snapToGrid w:val="0"/>
              <w:spacing w:before="120" w:after="120"/>
              <w:jc w:val="center"/>
            </w:pPr>
            <w:r>
              <w:t>RP-2</w:t>
            </w:r>
            <w:r w:rsidR="00634DED">
              <w:t>50002</w:t>
            </w:r>
          </w:p>
        </w:tc>
        <w:tc>
          <w:tcPr>
            <w:tcW w:w="6521" w:type="dxa"/>
            <w:shd w:val="solid" w:color="FFFFFF" w:fill="auto"/>
          </w:tcPr>
          <w:p w14:paraId="62C8EC70" w14:textId="3FC13C51" w:rsidR="007F2F91" w:rsidRPr="008B51CD" w:rsidRDefault="00666DC4" w:rsidP="00AB0E2A">
            <w:pPr>
              <w:pStyle w:val="TAL"/>
              <w:snapToGrid w:val="0"/>
              <w:spacing w:before="120" w:after="120"/>
            </w:pPr>
            <w:r w:rsidRPr="008B51CD">
              <w:t>Draft report of RAN #</w:t>
            </w:r>
            <w:r w:rsidR="00586B86">
              <w:t>10</w:t>
            </w:r>
            <w:r w:rsidR="00634DED">
              <w:t>6</w:t>
            </w:r>
            <w:r w:rsidRPr="008B51CD">
              <w:t xml:space="preserve"> provided</w:t>
            </w:r>
            <w:r>
              <w:t xml:space="preserve"> for approval to RAN #</w:t>
            </w:r>
            <w:r w:rsidR="00AF6171">
              <w:t>10</w:t>
            </w:r>
            <w:r w:rsidR="00634DED">
              <w:t>7</w:t>
            </w:r>
          </w:p>
        </w:tc>
      </w:tr>
      <w:tr w:rsidR="005042C6" w14:paraId="77F9DF88" w14:textId="77777777" w:rsidTr="00AB0E2A">
        <w:trPr>
          <w:cantSplit/>
        </w:trPr>
        <w:tc>
          <w:tcPr>
            <w:tcW w:w="1134" w:type="dxa"/>
            <w:shd w:val="solid" w:color="FFFFFF" w:fill="auto"/>
          </w:tcPr>
          <w:p w14:paraId="411526E1" w14:textId="2C334D83" w:rsidR="005042C6" w:rsidRPr="005042C6" w:rsidRDefault="005042C6" w:rsidP="00AB0E2A">
            <w:pPr>
              <w:pStyle w:val="TAL"/>
              <w:snapToGrid w:val="0"/>
              <w:spacing w:before="120" w:after="120"/>
              <w:jc w:val="center"/>
              <w:rPr>
                <w:highlight w:val="yellow"/>
              </w:rPr>
            </w:pPr>
          </w:p>
        </w:tc>
        <w:tc>
          <w:tcPr>
            <w:tcW w:w="1701" w:type="dxa"/>
            <w:shd w:val="solid" w:color="FFFFFF" w:fill="auto"/>
          </w:tcPr>
          <w:p w14:paraId="6381698A" w14:textId="52F56BBF" w:rsidR="005042C6" w:rsidRDefault="005042C6" w:rsidP="00AB0E2A">
            <w:pPr>
              <w:pStyle w:val="TAL"/>
              <w:snapToGrid w:val="0"/>
              <w:spacing w:before="120" w:after="120"/>
              <w:jc w:val="center"/>
            </w:pPr>
          </w:p>
        </w:tc>
        <w:tc>
          <w:tcPr>
            <w:tcW w:w="6521" w:type="dxa"/>
            <w:shd w:val="solid" w:color="FFFFFF" w:fill="auto"/>
          </w:tcPr>
          <w:p w14:paraId="76BAD13C" w14:textId="10DEEB4C" w:rsidR="005042C6" w:rsidRPr="008B51CD" w:rsidRDefault="005042C6"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0E3A5" w14:textId="77777777" w:rsidR="00017D35" w:rsidRDefault="00017D35">
      <w:pPr>
        <w:spacing w:after="0"/>
      </w:pPr>
      <w:r>
        <w:separator/>
      </w:r>
    </w:p>
  </w:endnote>
  <w:endnote w:type="continuationSeparator" w:id="0">
    <w:p w14:paraId="72E89E19" w14:textId="77777777" w:rsidR="00017D35" w:rsidRDefault="00017D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47D9A" w14:textId="77777777" w:rsidR="00017D35" w:rsidRDefault="00017D35">
      <w:pPr>
        <w:spacing w:after="0"/>
      </w:pPr>
      <w:r>
        <w:separator/>
      </w:r>
    </w:p>
  </w:footnote>
  <w:footnote w:type="continuationSeparator" w:id="0">
    <w:p w14:paraId="45C20E81" w14:textId="77777777" w:rsidR="00017D35" w:rsidRDefault="00017D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39D1001C" w:rsidR="008C1599" w:rsidRDefault="005420D0" w:rsidP="00401DFE">
    <w:pPr>
      <w:pStyle w:val="Header"/>
      <w:jc w:val="center"/>
    </w:pPr>
    <w:r w:rsidRPr="005420D0">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Pr>
        <w:b w:val="0"/>
      </w:rPr>
      <w:t>6</w:t>
    </w:r>
    <w:r w:rsidR="008C1599">
      <w:rPr>
        <w:b w:val="0"/>
      </w:rPr>
      <w:t xml:space="preserve">, </w:t>
    </w:r>
    <w:r w:rsidR="005E4957">
      <w:rPr>
        <w:b w:val="0"/>
      </w:rPr>
      <w:t>M</w:t>
    </w:r>
    <w:r>
      <w:rPr>
        <w:b w:val="0"/>
      </w:rPr>
      <w:t>adrid, Spain</w:t>
    </w:r>
    <w:r w:rsidR="00E15C88">
      <w:rPr>
        <w:b w:val="0"/>
      </w:rPr>
      <w:t xml:space="preserve">, </w:t>
    </w:r>
    <w:r>
      <w:rPr>
        <w:b w:val="0"/>
      </w:rPr>
      <w:t>Decemb</w:t>
    </w:r>
    <w:r w:rsidR="005E4957">
      <w:rPr>
        <w:b w:val="0"/>
      </w:rPr>
      <w:t>er 9-12</w:t>
    </w:r>
    <w:r w:rsidR="008C1599">
      <w:rPr>
        <w:b w:val="0"/>
      </w:rPr>
      <w:t>, 202</w:t>
    </w:r>
    <w:r w:rsidR="00B04EB5">
      <w:rPr>
        <w:b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ED8"/>
    <w:rsid w:val="00056FC2"/>
    <w:rsid w:val="000573BA"/>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7C69"/>
    <w:rsid w:val="00077ED1"/>
    <w:rsid w:val="00077F96"/>
    <w:rsid w:val="0008062A"/>
    <w:rsid w:val="00081C54"/>
    <w:rsid w:val="00082508"/>
    <w:rsid w:val="000827C3"/>
    <w:rsid w:val="00082E73"/>
    <w:rsid w:val="0008353D"/>
    <w:rsid w:val="00083579"/>
    <w:rsid w:val="00083EFB"/>
    <w:rsid w:val="000842B0"/>
    <w:rsid w:val="00085176"/>
    <w:rsid w:val="0008566C"/>
    <w:rsid w:val="000856BD"/>
    <w:rsid w:val="00085752"/>
    <w:rsid w:val="00085D99"/>
    <w:rsid w:val="00086208"/>
    <w:rsid w:val="000869BD"/>
    <w:rsid w:val="000869F2"/>
    <w:rsid w:val="00086E04"/>
    <w:rsid w:val="00087229"/>
    <w:rsid w:val="00087AA5"/>
    <w:rsid w:val="000900AE"/>
    <w:rsid w:val="00090A8D"/>
    <w:rsid w:val="00090E99"/>
    <w:rsid w:val="000913CD"/>
    <w:rsid w:val="00091481"/>
    <w:rsid w:val="0009156F"/>
    <w:rsid w:val="00091C88"/>
    <w:rsid w:val="000929BF"/>
    <w:rsid w:val="00092BF6"/>
    <w:rsid w:val="00093014"/>
    <w:rsid w:val="00093069"/>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FF8"/>
    <w:rsid w:val="000A6414"/>
    <w:rsid w:val="000A6442"/>
    <w:rsid w:val="000A76F1"/>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1116"/>
    <w:rsid w:val="000C14B5"/>
    <w:rsid w:val="000C17E6"/>
    <w:rsid w:val="000C1868"/>
    <w:rsid w:val="000C1A0A"/>
    <w:rsid w:val="000C20D2"/>
    <w:rsid w:val="000C24E5"/>
    <w:rsid w:val="000C3106"/>
    <w:rsid w:val="000C31C6"/>
    <w:rsid w:val="000C375D"/>
    <w:rsid w:val="000C382E"/>
    <w:rsid w:val="000C3DB7"/>
    <w:rsid w:val="000C45A2"/>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3C10"/>
    <w:rsid w:val="000D3DFB"/>
    <w:rsid w:val="000D4C1A"/>
    <w:rsid w:val="000D4D99"/>
    <w:rsid w:val="000D4E1C"/>
    <w:rsid w:val="000D4F7D"/>
    <w:rsid w:val="000D5175"/>
    <w:rsid w:val="000D57D4"/>
    <w:rsid w:val="000D58A5"/>
    <w:rsid w:val="000D5DC8"/>
    <w:rsid w:val="000D65B1"/>
    <w:rsid w:val="000D6E9E"/>
    <w:rsid w:val="000D7503"/>
    <w:rsid w:val="000D7646"/>
    <w:rsid w:val="000D785A"/>
    <w:rsid w:val="000D7C6E"/>
    <w:rsid w:val="000E0621"/>
    <w:rsid w:val="000E1C9D"/>
    <w:rsid w:val="000E3DA8"/>
    <w:rsid w:val="000E45EE"/>
    <w:rsid w:val="000E4AD9"/>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B79"/>
    <w:rsid w:val="000F311B"/>
    <w:rsid w:val="000F363B"/>
    <w:rsid w:val="000F36E1"/>
    <w:rsid w:val="000F394C"/>
    <w:rsid w:val="000F44D3"/>
    <w:rsid w:val="000F45E2"/>
    <w:rsid w:val="000F4814"/>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DCC"/>
    <w:rsid w:val="00106E9B"/>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891"/>
    <w:rsid w:val="00141C55"/>
    <w:rsid w:val="00141D06"/>
    <w:rsid w:val="001420EE"/>
    <w:rsid w:val="00143438"/>
    <w:rsid w:val="001434AE"/>
    <w:rsid w:val="0014356E"/>
    <w:rsid w:val="00143DE9"/>
    <w:rsid w:val="00144B4F"/>
    <w:rsid w:val="00144BED"/>
    <w:rsid w:val="00144DA1"/>
    <w:rsid w:val="00144E49"/>
    <w:rsid w:val="00144EBC"/>
    <w:rsid w:val="00145041"/>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4F"/>
    <w:rsid w:val="001703EB"/>
    <w:rsid w:val="00170B94"/>
    <w:rsid w:val="00171722"/>
    <w:rsid w:val="00172662"/>
    <w:rsid w:val="001726E0"/>
    <w:rsid w:val="00172E5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500D"/>
    <w:rsid w:val="001C535E"/>
    <w:rsid w:val="001C5AAB"/>
    <w:rsid w:val="001C5D47"/>
    <w:rsid w:val="001C72D0"/>
    <w:rsid w:val="001D08AA"/>
    <w:rsid w:val="001D0B18"/>
    <w:rsid w:val="001D0E32"/>
    <w:rsid w:val="001D1338"/>
    <w:rsid w:val="001D1590"/>
    <w:rsid w:val="001D15E9"/>
    <w:rsid w:val="001D197B"/>
    <w:rsid w:val="001D19D9"/>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F94"/>
    <w:rsid w:val="002130D4"/>
    <w:rsid w:val="00215F7A"/>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2E59"/>
    <w:rsid w:val="00223BEA"/>
    <w:rsid w:val="00224230"/>
    <w:rsid w:val="0022490B"/>
    <w:rsid w:val="002250E7"/>
    <w:rsid w:val="00225551"/>
    <w:rsid w:val="002256FE"/>
    <w:rsid w:val="00225E87"/>
    <w:rsid w:val="00226B71"/>
    <w:rsid w:val="00226CF4"/>
    <w:rsid w:val="00227029"/>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291"/>
    <w:rsid w:val="00262797"/>
    <w:rsid w:val="00263558"/>
    <w:rsid w:val="002649EE"/>
    <w:rsid w:val="0026511C"/>
    <w:rsid w:val="00265701"/>
    <w:rsid w:val="00265997"/>
    <w:rsid w:val="00265BFB"/>
    <w:rsid w:val="00265C20"/>
    <w:rsid w:val="00265C47"/>
    <w:rsid w:val="0026750D"/>
    <w:rsid w:val="00270171"/>
    <w:rsid w:val="00271BA9"/>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0D3"/>
    <w:rsid w:val="00283816"/>
    <w:rsid w:val="00283A81"/>
    <w:rsid w:val="0028426F"/>
    <w:rsid w:val="0028494F"/>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3F2B"/>
    <w:rsid w:val="00294337"/>
    <w:rsid w:val="00294491"/>
    <w:rsid w:val="00294CDB"/>
    <w:rsid w:val="00294EA0"/>
    <w:rsid w:val="002959CC"/>
    <w:rsid w:val="00295F8F"/>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CBB"/>
    <w:rsid w:val="002D2DB2"/>
    <w:rsid w:val="002D3137"/>
    <w:rsid w:val="002D338B"/>
    <w:rsid w:val="002D38A3"/>
    <w:rsid w:val="002D398E"/>
    <w:rsid w:val="002D3B16"/>
    <w:rsid w:val="002D4A2B"/>
    <w:rsid w:val="002D50CC"/>
    <w:rsid w:val="002D586C"/>
    <w:rsid w:val="002D5B6F"/>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2A9"/>
    <w:rsid w:val="002F04AC"/>
    <w:rsid w:val="002F124B"/>
    <w:rsid w:val="002F194A"/>
    <w:rsid w:val="002F1EE0"/>
    <w:rsid w:val="002F1EF9"/>
    <w:rsid w:val="002F22E5"/>
    <w:rsid w:val="002F3772"/>
    <w:rsid w:val="002F3EC9"/>
    <w:rsid w:val="002F43B3"/>
    <w:rsid w:val="002F442C"/>
    <w:rsid w:val="002F47AC"/>
    <w:rsid w:val="002F4B02"/>
    <w:rsid w:val="002F4C00"/>
    <w:rsid w:val="002F4E3D"/>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1B2"/>
    <w:rsid w:val="00310A61"/>
    <w:rsid w:val="0031144E"/>
    <w:rsid w:val="00311604"/>
    <w:rsid w:val="00311888"/>
    <w:rsid w:val="00312DD6"/>
    <w:rsid w:val="00313450"/>
    <w:rsid w:val="0031353F"/>
    <w:rsid w:val="0031443C"/>
    <w:rsid w:val="003145F0"/>
    <w:rsid w:val="00314741"/>
    <w:rsid w:val="0031483B"/>
    <w:rsid w:val="00314BE8"/>
    <w:rsid w:val="00315729"/>
    <w:rsid w:val="003157F1"/>
    <w:rsid w:val="00315B1F"/>
    <w:rsid w:val="00315B4A"/>
    <w:rsid w:val="0031698E"/>
    <w:rsid w:val="0031734E"/>
    <w:rsid w:val="00317534"/>
    <w:rsid w:val="00317A33"/>
    <w:rsid w:val="00317F9F"/>
    <w:rsid w:val="00321253"/>
    <w:rsid w:val="00321740"/>
    <w:rsid w:val="0032199B"/>
    <w:rsid w:val="003219AD"/>
    <w:rsid w:val="003223EE"/>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A5F"/>
    <w:rsid w:val="00331B6B"/>
    <w:rsid w:val="00332AB2"/>
    <w:rsid w:val="00333394"/>
    <w:rsid w:val="003334BA"/>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142"/>
    <w:rsid w:val="0035486C"/>
    <w:rsid w:val="00354CE4"/>
    <w:rsid w:val="003551C9"/>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D15"/>
    <w:rsid w:val="00364F75"/>
    <w:rsid w:val="00365746"/>
    <w:rsid w:val="00365AE4"/>
    <w:rsid w:val="00367019"/>
    <w:rsid w:val="003675FA"/>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E8D"/>
    <w:rsid w:val="003A7FBD"/>
    <w:rsid w:val="003B0471"/>
    <w:rsid w:val="003B0555"/>
    <w:rsid w:val="003B055B"/>
    <w:rsid w:val="003B0BBB"/>
    <w:rsid w:val="003B1257"/>
    <w:rsid w:val="003B218C"/>
    <w:rsid w:val="003B2192"/>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4CE5"/>
    <w:rsid w:val="003C5F60"/>
    <w:rsid w:val="003C64D5"/>
    <w:rsid w:val="003C6525"/>
    <w:rsid w:val="003C67D8"/>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6FEC"/>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5F0"/>
    <w:rsid w:val="00404664"/>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7DA"/>
    <w:rsid w:val="00413B71"/>
    <w:rsid w:val="00414150"/>
    <w:rsid w:val="0041416C"/>
    <w:rsid w:val="00414852"/>
    <w:rsid w:val="004148C8"/>
    <w:rsid w:val="004156E2"/>
    <w:rsid w:val="00415E44"/>
    <w:rsid w:val="004164B2"/>
    <w:rsid w:val="0041716A"/>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407"/>
    <w:rsid w:val="00433626"/>
    <w:rsid w:val="004336DD"/>
    <w:rsid w:val="00433882"/>
    <w:rsid w:val="00433957"/>
    <w:rsid w:val="00433B3E"/>
    <w:rsid w:val="00433C97"/>
    <w:rsid w:val="00433E8C"/>
    <w:rsid w:val="00433FAB"/>
    <w:rsid w:val="004342AE"/>
    <w:rsid w:val="004344D7"/>
    <w:rsid w:val="004354A5"/>
    <w:rsid w:val="00435B2E"/>
    <w:rsid w:val="00436521"/>
    <w:rsid w:val="00436881"/>
    <w:rsid w:val="00436B8A"/>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6A3"/>
    <w:rsid w:val="00486CF9"/>
    <w:rsid w:val="00486E83"/>
    <w:rsid w:val="004875B0"/>
    <w:rsid w:val="004875F1"/>
    <w:rsid w:val="0048770A"/>
    <w:rsid w:val="00487CA8"/>
    <w:rsid w:val="00487D70"/>
    <w:rsid w:val="00490C82"/>
    <w:rsid w:val="004911B2"/>
    <w:rsid w:val="00492039"/>
    <w:rsid w:val="00492058"/>
    <w:rsid w:val="00492309"/>
    <w:rsid w:val="004924F0"/>
    <w:rsid w:val="0049290C"/>
    <w:rsid w:val="00492CE2"/>
    <w:rsid w:val="004945C7"/>
    <w:rsid w:val="00494739"/>
    <w:rsid w:val="004948A3"/>
    <w:rsid w:val="00494A59"/>
    <w:rsid w:val="00494DAA"/>
    <w:rsid w:val="00496120"/>
    <w:rsid w:val="004963D5"/>
    <w:rsid w:val="0049662B"/>
    <w:rsid w:val="004966C5"/>
    <w:rsid w:val="00496AF7"/>
    <w:rsid w:val="00496F7D"/>
    <w:rsid w:val="004976C6"/>
    <w:rsid w:val="00497B70"/>
    <w:rsid w:val="004A07B3"/>
    <w:rsid w:val="004A0B1E"/>
    <w:rsid w:val="004A0F67"/>
    <w:rsid w:val="004A105F"/>
    <w:rsid w:val="004A1386"/>
    <w:rsid w:val="004A1E92"/>
    <w:rsid w:val="004A1FD0"/>
    <w:rsid w:val="004A22A7"/>
    <w:rsid w:val="004A2402"/>
    <w:rsid w:val="004A2EB3"/>
    <w:rsid w:val="004A309A"/>
    <w:rsid w:val="004A33D1"/>
    <w:rsid w:val="004A36EE"/>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844"/>
    <w:rsid w:val="004A7875"/>
    <w:rsid w:val="004A7FD5"/>
    <w:rsid w:val="004B00D6"/>
    <w:rsid w:val="004B06BA"/>
    <w:rsid w:val="004B0874"/>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A23"/>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91"/>
    <w:rsid w:val="004E61AA"/>
    <w:rsid w:val="004E6BDD"/>
    <w:rsid w:val="004E7430"/>
    <w:rsid w:val="004E7F4E"/>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311"/>
    <w:rsid w:val="00501535"/>
    <w:rsid w:val="0050187A"/>
    <w:rsid w:val="00502262"/>
    <w:rsid w:val="00502A74"/>
    <w:rsid w:val="00502FED"/>
    <w:rsid w:val="00503346"/>
    <w:rsid w:val="0050368A"/>
    <w:rsid w:val="0050384D"/>
    <w:rsid w:val="00503B11"/>
    <w:rsid w:val="00503C71"/>
    <w:rsid w:val="005042C6"/>
    <w:rsid w:val="005047E1"/>
    <w:rsid w:val="00504BEB"/>
    <w:rsid w:val="005057F6"/>
    <w:rsid w:val="00505BA6"/>
    <w:rsid w:val="00505F14"/>
    <w:rsid w:val="00505F2D"/>
    <w:rsid w:val="00506363"/>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664"/>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304F"/>
    <w:rsid w:val="00524B9F"/>
    <w:rsid w:val="00524CA8"/>
    <w:rsid w:val="005250C2"/>
    <w:rsid w:val="00525ADA"/>
    <w:rsid w:val="00526280"/>
    <w:rsid w:val="0052647B"/>
    <w:rsid w:val="00526D48"/>
    <w:rsid w:val="00526D72"/>
    <w:rsid w:val="00527454"/>
    <w:rsid w:val="00527AF8"/>
    <w:rsid w:val="00527C16"/>
    <w:rsid w:val="00527C41"/>
    <w:rsid w:val="00527FB3"/>
    <w:rsid w:val="005302E6"/>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3CC7"/>
    <w:rsid w:val="005340E4"/>
    <w:rsid w:val="00534D51"/>
    <w:rsid w:val="00535CA1"/>
    <w:rsid w:val="00535F4C"/>
    <w:rsid w:val="005378A4"/>
    <w:rsid w:val="00537DE2"/>
    <w:rsid w:val="00537E63"/>
    <w:rsid w:val="005400F2"/>
    <w:rsid w:val="00540BBD"/>
    <w:rsid w:val="00541DDF"/>
    <w:rsid w:val="00541F7C"/>
    <w:rsid w:val="005420D0"/>
    <w:rsid w:val="00543488"/>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5B6"/>
    <w:rsid w:val="005709A0"/>
    <w:rsid w:val="00570CC0"/>
    <w:rsid w:val="00570CCE"/>
    <w:rsid w:val="005711B5"/>
    <w:rsid w:val="00571381"/>
    <w:rsid w:val="005719E0"/>
    <w:rsid w:val="00571BB1"/>
    <w:rsid w:val="00571C4D"/>
    <w:rsid w:val="00571F22"/>
    <w:rsid w:val="005720E3"/>
    <w:rsid w:val="005726C8"/>
    <w:rsid w:val="00572A42"/>
    <w:rsid w:val="005731C1"/>
    <w:rsid w:val="005731D2"/>
    <w:rsid w:val="005735AD"/>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B86"/>
    <w:rsid w:val="00587040"/>
    <w:rsid w:val="0058721D"/>
    <w:rsid w:val="0058773B"/>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EEA"/>
    <w:rsid w:val="005D1FB3"/>
    <w:rsid w:val="005D23BC"/>
    <w:rsid w:val="005D299B"/>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36E"/>
    <w:rsid w:val="005E3794"/>
    <w:rsid w:val="005E405E"/>
    <w:rsid w:val="005E419C"/>
    <w:rsid w:val="005E44B0"/>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AF3"/>
    <w:rsid w:val="00642B0A"/>
    <w:rsid w:val="00642E0C"/>
    <w:rsid w:val="00643DB2"/>
    <w:rsid w:val="00643FB0"/>
    <w:rsid w:val="00644C7E"/>
    <w:rsid w:val="00644F69"/>
    <w:rsid w:val="006460AF"/>
    <w:rsid w:val="006463E7"/>
    <w:rsid w:val="00646944"/>
    <w:rsid w:val="00646AB3"/>
    <w:rsid w:val="00646DF9"/>
    <w:rsid w:val="006471C8"/>
    <w:rsid w:val="00647B5B"/>
    <w:rsid w:val="00647CFE"/>
    <w:rsid w:val="00647E44"/>
    <w:rsid w:val="00647E6F"/>
    <w:rsid w:val="00650274"/>
    <w:rsid w:val="00650687"/>
    <w:rsid w:val="0065147C"/>
    <w:rsid w:val="00651F3E"/>
    <w:rsid w:val="00652AC7"/>
    <w:rsid w:val="006531DB"/>
    <w:rsid w:val="00653A7B"/>
    <w:rsid w:val="00653BF2"/>
    <w:rsid w:val="00653EE4"/>
    <w:rsid w:val="0065423E"/>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2261"/>
    <w:rsid w:val="00672499"/>
    <w:rsid w:val="00672699"/>
    <w:rsid w:val="00673849"/>
    <w:rsid w:val="00673DB1"/>
    <w:rsid w:val="00674595"/>
    <w:rsid w:val="00675718"/>
    <w:rsid w:val="00675A3D"/>
    <w:rsid w:val="00675EB3"/>
    <w:rsid w:val="00675F38"/>
    <w:rsid w:val="00675FFC"/>
    <w:rsid w:val="006769CE"/>
    <w:rsid w:val="006770C7"/>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718"/>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B81"/>
    <w:rsid w:val="006A139E"/>
    <w:rsid w:val="006A13D1"/>
    <w:rsid w:val="006A1425"/>
    <w:rsid w:val="006A1730"/>
    <w:rsid w:val="006A188D"/>
    <w:rsid w:val="006A2043"/>
    <w:rsid w:val="006A23B1"/>
    <w:rsid w:val="006A2BCA"/>
    <w:rsid w:val="006A3DC9"/>
    <w:rsid w:val="006A4864"/>
    <w:rsid w:val="006A49CB"/>
    <w:rsid w:val="006A4F77"/>
    <w:rsid w:val="006A523D"/>
    <w:rsid w:val="006A5680"/>
    <w:rsid w:val="006A57D0"/>
    <w:rsid w:val="006A5E8B"/>
    <w:rsid w:val="006A6273"/>
    <w:rsid w:val="006A6E9C"/>
    <w:rsid w:val="006A72A0"/>
    <w:rsid w:val="006A7463"/>
    <w:rsid w:val="006A7616"/>
    <w:rsid w:val="006B0B24"/>
    <w:rsid w:val="006B28C3"/>
    <w:rsid w:val="006B2B68"/>
    <w:rsid w:val="006B2BCB"/>
    <w:rsid w:val="006B31CF"/>
    <w:rsid w:val="006B338B"/>
    <w:rsid w:val="006B3998"/>
    <w:rsid w:val="006B3AED"/>
    <w:rsid w:val="006B4386"/>
    <w:rsid w:val="006B4B00"/>
    <w:rsid w:val="006B4D78"/>
    <w:rsid w:val="006B52A5"/>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3B80"/>
    <w:rsid w:val="00714EFF"/>
    <w:rsid w:val="0071519A"/>
    <w:rsid w:val="00715546"/>
    <w:rsid w:val="00715CD0"/>
    <w:rsid w:val="00715D5B"/>
    <w:rsid w:val="00715DF7"/>
    <w:rsid w:val="00716095"/>
    <w:rsid w:val="0071686D"/>
    <w:rsid w:val="007200B5"/>
    <w:rsid w:val="00720240"/>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0F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6F4"/>
    <w:rsid w:val="00750B5D"/>
    <w:rsid w:val="00750D24"/>
    <w:rsid w:val="0075154F"/>
    <w:rsid w:val="0075160C"/>
    <w:rsid w:val="007524B3"/>
    <w:rsid w:val="00752ADE"/>
    <w:rsid w:val="00752AEF"/>
    <w:rsid w:val="00753524"/>
    <w:rsid w:val="007541D7"/>
    <w:rsid w:val="00755097"/>
    <w:rsid w:val="007553A1"/>
    <w:rsid w:val="00755772"/>
    <w:rsid w:val="00755FF1"/>
    <w:rsid w:val="00756030"/>
    <w:rsid w:val="0075678C"/>
    <w:rsid w:val="00756D41"/>
    <w:rsid w:val="00757114"/>
    <w:rsid w:val="007573A9"/>
    <w:rsid w:val="007575A2"/>
    <w:rsid w:val="00760297"/>
    <w:rsid w:val="0076046C"/>
    <w:rsid w:val="00760577"/>
    <w:rsid w:val="007605BC"/>
    <w:rsid w:val="00760CE3"/>
    <w:rsid w:val="00760D36"/>
    <w:rsid w:val="00761533"/>
    <w:rsid w:val="00761808"/>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8067D"/>
    <w:rsid w:val="0078080F"/>
    <w:rsid w:val="00780AE9"/>
    <w:rsid w:val="00780D48"/>
    <w:rsid w:val="00781F31"/>
    <w:rsid w:val="00782C3E"/>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723D"/>
    <w:rsid w:val="00797328"/>
    <w:rsid w:val="00797BE6"/>
    <w:rsid w:val="00797C70"/>
    <w:rsid w:val="007A04B8"/>
    <w:rsid w:val="007A065E"/>
    <w:rsid w:val="007A0B7B"/>
    <w:rsid w:val="007A0FC0"/>
    <w:rsid w:val="007A112E"/>
    <w:rsid w:val="007A1172"/>
    <w:rsid w:val="007A1454"/>
    <w:rsid w:val="007A1642"/>
    <w:rsid w:val="007A1905"/>
    <w:rsid w:val="007A1D30"/>
    <w:rsid w:val="007A1F8D"/>
    <w:rsid w:val="007A29E2"/>
    <w:rsid w:val="007A2A3F"/>
    <w:rsid w:val="007A2BAC"/>
    <w:rsid w:val="007A2D2C"/>
    <w:rsid w:val="007A2F2A"/>
    <w:rsid w:val="007A404A"/>
    <w:rsid w:val="007A4A06"/>
    <w:rsid w:val="007A4A46"/>
    <w:rsid w:val="007A4E07"/>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36D"/>
    <w:rsid w:val="007B440C"/>
    <w:rsid w:val="007B4E79"/>
    <w:rsid w:val="007B50D4"/>
    <w:rsid w:val="007B5299"/>
    <w:rsid w:val="007B5E04"/>
    <w:rsid w:val="007B604E"/>
    <w:rsid w:val="007B6786"/>
    <w:rsid w:val="007B72E8"/>
    <w:rsid w:val="007B79BC"/>
    <w:rsid w:val="007C06AE"/>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18CB"/>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C35"/>
    <w:rsid w:val="00815200"/>
    <w:rsid w:val="008152FD"/>
    <w:rsid w:val="00815353"/>
    <w:rsid w:val="00817D82"/>
    <w:rsid w:val="00817E24"/>
    <w:rsid w:val="00817FB4"/>
    <w:rsid w:val="00820501"/>
    <w:rsid w:val="008211EC"/>
    <w:rsid w:val="008216A8"/>
    <w:rsid w:val="008219B0"/>
    <w:rsid w:val="00821A09"/>
    <w:rsid w:val="00822B9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AA9"/>
    <w:rsid w:val="00831544"/>
    <w:rsid w:val="00831705"/>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686"/>
    <w:rsid w:val="00842CB0"/>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ABA"/>
    <w:rsid w:val="00857BB9"/>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2213"/>
    <w:rsid w:val="00872293"/>
    <w:rsid w:val="00872770"/>
    <w:rsid w:val="00872A6B"/>
    <w:rsid w:val="00873219"/>
    <w:rsid w:val="00873288"/>
    <w:rsid w:val="008734F5"/>
    <w:rsid w:val="008735E5"/>
    <w:rsid w:val="00874147"/>
    <w:rsid w:val="00874A04"/>
    <w:rsid w:val="00874F18"/>
    <w:rsid w:val="00876794"/>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6147"/>
    <w:rsid w:val="00886A5E"/>
    <w:rsid w:val="008871EB"/>
    <w:rsid w:val="0088785F"/>
    <w:rsid w:val="00887B73"/>
    <w:rsid w:val="0089002E"/>
    <w:rsid w:val="0089014E"/>
    <w:rsid w:val="00890B2E"/>
    <w:rsid w:val="008911F7"/>
    <w:rsid w:val="00891622"/>
    <w:rsid w:val="008917FD"/>
    <w:rsid w:val="00891CF7"/>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81A"/>
    <w:rsid w:val="008A181B"/>
    <w:rsid w:val="008A19FF"/>
    <w:rsid w:val="008A1EBE"/>
    <w:rsid w:val="008A257F"/>
    <w:rsid w:val="008A261B"/>
    <w:rsid w:val="008A266B"/>
    <w:rsid w:val="008A2C0F"/>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FA8"/>
    <w:rsid w:val="008C30F5"/>
    <w:rsid w:val="008C3983"/>
    <w:rsid w:val="008C4CB9"/>
    <w:rsid w:val="008C5BEF"/>
    <w:rsid w:val="008C6661"/>
    <w:rsid w:val="008C6D4D"/>
    <w:rsid w:val="008C7163"/>
    <w:rsid w:val="008C7493"/>
    <w:rsid w:val="008C76D7"/>
    <w:rsid w:val="008D0D9F"/>
    <w:rsid w:val="008D0E7E"/>
    <w:rsid w:val="008D1147"/>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6E1"/>
    <w:rsid w:val="009001D0"/>
    <w:rsid w:val="00900EF8"/>
    <w:rsid w:val="00901355"/>
    <w:rsid w:val="0090266F"/>
    <w:rsid w:val="00902BB3"/>
    <w:rsid w:val="00903629"/>
    <w:rsid w:val="00903A00"/>
    <w:rsid w:val="00903B2C"/>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396"/>
    <w:rsid w:val="009134F5"/>
    <w:rsid w:val="00913614"/>
    <w:rsid w:val="00913AC7"/>
    <w:rsid w:val="0091436D"/>
    <w:rsid w:val="009146F7"/>
    <w:rsid w:val="00914F4A"/>
    <w:rsid w:val="009151B7"/>
    <w:rsid w:val="009155E0"/>
    <w:rsid w:val="00917544"/>
    <w:rsid w:val="00917776"/>
    <w:rsid w:val="00917C92"/>
    <w:rsid w:val="00917FF9"/>
    <w:rsid w:val="00921063"/>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13AF"/>
    <w:rsid w:val="0093146E"/>
    <w:rsid w:val="00931A4D"/>
    <w:rsid w:val="00931C68"/>
    <w:rsid w:val="00932328"/>
    <w:rsid w:val="0093275E"/>
    <w:rsid w:val="00932876"/>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0B8F"/>
    <w:rsid w:val="0095119F"/>
    <w:rsid w:val="009511FF"/>
    <w:rsid w:val="00952044"/>
    <w:rsid w:val="0095271B"/>
    <w:rsid w:val="009527AB"/>
    <w:rsid w:val="0095291E"/>
    <w:rsid w:val="00953E37"/>
    <w:rsid w:val="00953FD9"/>
    <w:rsid w:val="00954539"/>
    <w:rsid w:val="009548AA"/>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52E"/>
    <w:rsid w:val="009655E5"/>
    <w:rsid w:val="0096576B"/>
    <w:rsid w:val="00966FA6"/>
    <w:rsid w:val="00967369"/>
    <w:rsid w:val="00967E38"/>
    <w:rsid w:val="00970844"/>
    <w:rsid w:val="00970EF3"/>
    <w:rsid w:val="00970FBE"/>
    <w:rsid w:val="00971037"/>
    <w:rsid w:val="0097263E"/>
    <w:rsid w:val="00972F97"/>
    <w:rsid w:val="0097309A"/>
    <w:rsid w:val="0097347B"/>
    <w:rsid w:val="00974158"/>
    <w:rsid w:val="0097429B"/>
    <w:rsid w:val="009742CA"/>
    <w:rsid w:val="00975017"/>
    <w:rsid w:val="009750A0"/>
    <w:rsid w:val="00975EC3"/>
    <w:rsid w:val="0097707C"/>
    <w:rsid w:val="009802AF"/>
    <w:rsid w:val="009804CD"/>
    <w:rsid w:val="00981132"/>
    <w:rsid w:val="009813C1"/>
    <w:rsid w:val="00981EFE"/>
    <w:rsid w:val="0098222B"/>
    <w:rsid w:val="009823D6"/>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14B9"/>
    <w:rsid w:val="009915FE"/>
    <w:rsid w:val="00991B4A"/>
    <w:rsid w:val="00992196"/>
    <w:rsid w:val="009922EC"/>
    <w:rsid w:val="00992941"/>
    <w:rsid w:val="00992B26"/>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98A"/>
    <w:rsid w:val="00A06AA3"/>
    <w:rsid w:val="00A06B2C"/>
    <w:rsid w:val="00A06E61"/>
    <w:rsid w:val="00A07031"/>
    <w:rsid w:val="00A07620"/>
    <w:rsid w:val="00A07CEB"/>
    <w:rsid w:val="00A07D11"/>
    <w:rsid w:val="00A10A7F"/>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1A6E"/>
    <w:rsid w:val="00A41B08"/>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B75"/>
    <w:rsid w:val="00A56C2B"/>
    <w:rsid w:val="00A571AD"/>
    <w:rsid w:val="00A5742D"/>
    <w:rsid w:val="00A57CA7"/>
    <w:rsid w:val="00A60051"/>
    <w:rsid w:val="00A60381"/>
    <w:rsid w:val="00A605CE"/>
    <w:rsid w:val="00A61703"/>
    <w:rsid w:val="00A617C8"/>
    <w:rsid w:val="00A618FE"/>
    <w:rsid w:val="00A61D5B"/>
    <w:rsid w:val="00A6201C"/>
    <w:rsid w:val="00A6274E"/>
    <w:rsid w:val="00A62A0D"/>
    <w:rsid w:val="00A62A5E"/>
    <w:rsid w:val="00A62CB2"/>
    <w:rsid w:val="00A62D49"/>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3A0"/>
    <w:rsid w:val="00A73792"/>
    <w:rsid w:val="00A739BA"/>
    <w:rsid w:val="00A73F96"/>
    <w:rsid w:val="00A74254"/>
    <w:rsid w:val="00A747EA"/>
    <w:rsid w:val="00A74D02"/>
    <w:rsid w:val="00A74D65"/>
    <w:rsid w:val="00A75269"/>
    <w:rsid w:val="00A754C5"/>
    <w:rsid w:val="00A7610C"/>
    <w:rsid w:val="00A766B1"/>
    <w:rsid w:val="00A800A4"/>
    <w:rsid w:val="00A80186"/>
    <w:rsid w:val="00A805D6"/>
    <w:rsid w:val="00A80BD9"/>
    <w:rsid w:val="00A81DE4"/>
    <w:rsid w:val="00A82187"/>
    <w:rsid w:val="00A82AFD"/>
    <w:rsid w:val="00A83349"/>
    <w:rsid w:val="00A83C8D"/>
    <w:rsid w:val="00A83EBD"/>
    <w:rsid w:val="00A84894"/>
    <w:rsid w:val="00A84B03"/>
    <w:rsid w:val="00A8564F"/>
    <w:rsid w:val="00A8585E"/>
    <w:rsid w:val="00A85C38"/>
    <w:rsid w:val="00A85C5A"/>
    <w:rsid w:val="00A85D1E"/>
    <w:rsid w:val="00A8644B"/>
    <w:rsid w:val="00A8748E"/>
    <w:rsid w:val="00A87731"/>
    <w:rsid w:val="00A877F9"/>
    <w:rsid w:val="00A87FA5"/>
    <w:rsid w:val="00A90508"/>
    <w:rsid w:val="00A9050E"/>
    <w:rsid w:val="00A9085A"/>
    <w:rsid w:val="00A90BE6"/>
    <w:rsid w:val="00A90F42"/>
    <w:rsid w:val="00A929AB"/>
    <w:rsid w:val="00A92E75"/>
    <w:rsid w:val="00A9304B"/>
    <w:rsid w:val="00A938C1"/>
    <w:rsid w:val="00A94B67"/>
    <w:rsid w:val="00A94E26"/>
    <w:rsid w:val="00A959F4"/>
    <w:rsid w:val="00A95ADB"/>
    <w:rsid w:val="00A96641"/>
    <w:rsid w:val="00A96759"/>
    <w:rsid w:val="00A972E3"/>
    <w:rsid w:val="00A97363"/>
    <w:rsid w:val="00AA0A05"/>
    <w:rsid w:val="00AA0F89"/>
    <w:rsid w:val="00AA1503"/>
    <w:rsid w:val="00AA2EBD"/>
    <w:rsid w:val="00AA348B"/>
    <w:rsid w:val="00AA3793"/>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384C"/>
    <w:rsid w:val="00AD4819"/>
    <w:rsid w:val="00AD48C6"/>
    <w:rsid w:val="00AD4A33"/>
    <w:rsid w:val="00AD5529"/>
    <w:rsid w:val="00AD5A1D"/>
    <w:rsid w:val="00AD5AD6"/>
    <w:rsid w:val="00AD5CBF"/>
    <w:rsid w:val="00AD6143"/>
    <w:rsid w:val="00AD6A44"/>
    <w:rsid w:val="00AD7DC9"/>
    <w:rsid w:val="00AE01C4"/>
    <w:rsid w:val="00AE0A21"/>
    <w:rsid w:val="00AE0BE2"/>
    <w:rsid w:val="00AE0C7D"/>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9AA"/>
    <w:rsid w:val="00AF5A84"/>
    <w:rsid w:val="00AF5EDA"/>
    <w:rsid w:val="00AF6171"/>
    <w:rsid w:val="00AF6224"/>
    <w:rsid w:val="00AF66D5"/>
    <w:rsid w:val="00AF6877"/>
    <w:rsid w:val="00AF6D2C"/>
    <w:rsid w:val="00AF75E4"/>
    <w:rsid w:val="00B0014D"/>
    <w:rsid w:val="00B00AAC"/>
    <w:rsid w:val="00B00C35"/>
    <w:rsid w:val="00B00CA2"/>
    <w:rsid w:val="00B01B4B"/>
    <w:rsid w:val="00B01FA8"/>
    <w:rsid w:val="00B040FB"/>
    <w:rsid w:val="00B043C1"/>
    <w:rsid w:val="00B04913"/>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893"/>
    <w:rsid w:val="00B11C84"/>
    <w:rsid w:val="00B1244F"/>
    <w:rsid w:val="00B12D7F"/>
    <w:rsid w:val="00B14D14"/>
    <w:rsid w:val="00B14D3A"/>
    <w:rsid w:val="00B14E0E"/>
    <w:rsid w:val="00B15025"/>
    <w:rsid w:val="00B1622F"/>
    <w:rsid w:val="00B16989"/>
    <w:rsid w:val="00B16C9E"/>
    <w:rsid w:val="00B1736F"/>
    <w:rsid w:val="00B179FC"/>
    <w:rsid w:val="00B21210"/>
    <w:rsid w:val="00B2199E"/>
    <w:rsid w:val="00B21A5A"/>
    <w:rsid w:val="00B21D90"/>
    <w:rsid w:val="00B21EFE"/>
    <w:rsid w:val="00B22174"/>
    <w:rsid w:val="00B2290C"/>
    <w:rsid w:val="00B23134"/>
    <w:rsid w:val="00B23682"/>
    <w:rsid w:val="00B237CC"/>
    <w:rsid w:val="00B239DF"/>
    <w:rsid w:val="00B23D28"/>
    <w:rsid w:val="00B23DC4"/>
    <w:rsid w:val="00B24533"/>
    <w:rsid w:val="00B24A18"/>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639"/>
    <w:rsid w:val="00B369F7"/>
    <w:rsid w:val="00B37074"/>
    <w:rsid w:val="00B373F8"/>
    <w:rsid w:val="00B377EB"/>
    <w:rsid w:val="00B4041B"/>
    <w:rsid w:val="00B40626"/>
    <w:rsid w:val="00B40FCB"/>
    <w:rsid w:val="00B41041"/>
    <w:rsid w:val="00B414CF"/>
    <w:rsid w:val="00B415A0"/>
    <w:rsid w:val="00B417DC"/>
    <w:rsid w:val="00B42606"/>
    <w:rsid w:val="00B42E0C"/>
    <w:rsid w:val="00B43013"/>
    <w:rsid w:val="00B43246"/>
    <w:rsid w:val="00B441B0"/>
    <w:rsid w:val="00B4497C"/>
    <w:rsid w:val="00B4497F"/>
    <w:rsid w:val="00B4533F"/>
    <w:rsid w:val="00B453EC"/>
    <w:rsid w:val="00B456F1"/>
    <w:rsid w:val="00B46376"/>
    <w:rsid w:val="00B470E4"/>
    <w:rsid w:val="00B47293"/>
    <w:rsid w:val="00B47308"/>
    <w:rsid w:val="00B47358"/>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7216"/>
    <w:rsid w:val="00B67ED9"/>
    <w:rsid w:val="00B71B1C"/>
    <w:rsid w:val="00B722A5"/>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04A"/>
    <w:rsid w:val="00B8356B"/>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541"/>
    <w:rsid w:val="00B95800"/>
    <w:rsid w:val="00B96694"/>
    <w:rsid w:val="00B971DC"/>
    <w:rsid w:val="00B9746D"/>
    <w:rsid w:val="00B97DCF"/>
    <w:rsid w:val="00BA016F"/>
    <w:rsid w:val="00BA032E"/>
    <w:rsid w:val="00BA0CC4"/>
    <w:rsid w:val="00BA0FA1"/>
    <w:rsid w:val="00BA11B7"/>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62F6"/>
    <w:rsid w:val="00BB63C7"/>
    <w:rsid w:val="00BB672B"/>
    <w:rsid w:val="00BB687A"/>
    <w:rsid w:val="00BB6AFD"/>
    <w:rsid w:val="00BB7122"/>
    <w:rsid w:val="00BB7C32"/>
    <w:rsid w:val="00BC040E"/>
    <w:rsid w:val="00BC0480"/>
    <w:rsid w:val="00BC0DEA"/>
    <w:rsid w:val="00BC15D0"/>
    <w:rsid w:val="00BC1885"/>
    <w:rsid w:val="00BC292B"/>
    <w:rsid w:val="00BC309F"/>
    <w:rsid w:val="00BC3C1A"/>
    <w:rsid w:val="00BC3D7F"/>
    <w:rsid w:val="00BC4447"/>
    <w:rsid w:val="00BC4DF5"/>
    <w:rsid w:val="00BC5629"/>
    <w:rsid w:val="00BC57D4"/>
    <w:rsid w:val="00BC63B1"/>
    <w:rsid w:val="00BD01B7"/>
    <w:rsid w:val="00BD07EE"/>
    <w:rsid w:val="00BD0A4C"/>
    <w:rsid w:val="00BD0E36"/>
    <w:rsid w:val="00BD129C"/>
    <w:rsid w:val="00BD1D2A"/>
    <w:rsid w:val="00BD201B"/>
    <w:rsid w:val="00BD2579"/>
    <w:rsid w:val="00BD2B46"/>
    <w:rsid w:val="00BD2D17"/>
    <w:rsid w:val="00BD2ED4"/>
    <w:rsid w:val="00BD3A13"/>
    <w:rsid w:val="00BD4B06"/>
    <w:rsid w:val="00BD4E92"/>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AA1"/>
    <w:rsid w:val="00BE6B8B"/>
    <w:rsid w:val="00BE7232"/>
    <w:rsid w:val="00BF04C9"/>
    <w:rsid w:val="00BF0DCF"/>
    <w:rsid w:val="00BF1631"/>
    <w:rsid w:val="00BF164D"/>
    <w:rsid w:val="00BF20F4"/>
    <w:rsid w:val="00BF254E"/>
    <w:rsid w:val="00BF3171"/>
    <w:rsid w:val="00BF3391"/>
    <w:rsid w:val="00BF49F6"/>
    <w:rsid w:val="00BF5216"/>
    <w:rsid w:val="00BF54B2"/>
    <w:rsid w:val="00BF5AB9"/>
    <w:rsid w:val="00BF62E8"/>
    <w:rsid w:val="00BF6937"/>
    <w:rsid w:val="00BF6945"/>
    <w:rsid w:val="00BF6AAC"/>
    <w:rsid w:val="00BF7922"/>
    <w:rsid w:val="00C00D7A"/>
    <w:rsid w:val="00C014DE"/>
    <w:rsid w:val="00C01AD8"/>
    <w:rsid w:val="00C01F97"/>
    <w:rsid w:val="00C0204D"/>
    <w:rsid w:val="00C02F3E"/>
    <w:rsid w:val="00C02F55"/>
    <w:rsid w:val="00C0332B"/>
    <w:rsid w:val="00C036E2"/>
    <w:rsid w:val="00C03933"/>
    <w:rsid w:val="00C03D01"/>
    <w:rsid w:val="00C03ED8"/>
    <w:rsid w:val="00C04614"/>
    <w:rsid w:val="00C05466"/>
    <w:rsid w:val="00C057C3"/>
    <w:rsid w:val="00C060FE"/>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63F"/>
    <w:rsid w:val="00C13C90"/>
    <w:rsid w:val="00C143EB"/>
    <w:rsid w:val="00C147AF"/>
    <w:rsid w:val="00C14D74"/>
    <w:rsid w:val="00C14E97"/>
    <w:rsid w:val="00C1623A"/>
    <w:rsid w:val="00C163D8"/>
    <w:rsid w:val="00C16A77"/>
    <w:rsid w:val="00C16FE9"/>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6584"/>
    <w:rsid w:val="00C30128"/>
    <w:rsid w:val="00C301AE"/>
    <w:rsid w:val="00C303B0"/>
    <w:rsid w:val="00C3058D"/>
    <w:rsid w:val="00C30A93"/>
    <w:rsid w:val="00C317C7"/>
    <w:rsid w:val="00C31FB8"/>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7D7"/>
    <w:rsid w:val="00C50F14"/>
    <w:rsid w:val="00C50FDD"/>
    <w:rsid w:val="00C51FFC"/>
    <w:rsid w:val="00C52308"/>
    <w:rsid w:val="00C5234F"/>
    <w:rsid w:val="00C52BE5"/>
    <w:rsid w:val="00C53197"/>
    <w:rsid w:val="00C531D6"/>
    <w:rsid w:val="00C546A3"/>
    <w:rsid w:val="00C54BAC"/>
    <w:rsid w:val="00C55570"/>
    <w:rsid w:val="00C557DE"/>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115"/>
    <w:rsid w:val="00C623C5"/>
    <w:rsid w:val="00C62745"/>
    <w:rsid w:val="00C62B11"/>
    <w:rsid w:val="00C62BBC"/>
    <w:rsid w:val="00C62CC5"/>
    <w:rsid w:val="00C63304"/>
    <w:rsid w:val="00C63451"/>
    <w:rsid w:val="00C63D58"/>
    <w:rsid w:val="00C64489"/>
    <w:rsid w:val="00C64BCE"/>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6D8B"/>
    <w:rsid w:val="00C97B88"/>
    <w:rsid w:val="00C97C5A"/>
    <w:rsid w:val="00CA000C"/>
    <w:rsid w:val="00CA0460"/>
    <w:rsid w:val="00CA0951"/>
    <w:rsid w:val="00CA1107"/>
    <w:rsid w:val="00CA1FAB"/>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6EF0"/>
    <w:rsid w:val="00CA71B3"/>
    <w:rsid w:val="00CA71C5"/>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F59"/>
    <w:rsid w:val="00CB5F65"/>
    <w:rsid w:val="00CB776A"/>
    <w:rsid w:val="00CB7BB2"/>
    <w:rsid w:val="00CC01DE"/>
    <w:rsid w:val="00CC02A7"/>
    <w:rsid w:val="00CC040D"/>
    <w:rsid w:val="00CC0572"/>
    <w:rsid w:val="00CC05BF"/>
    <w:rsid w:val="00CC09B6"/>
    <w:rsid w:val="00CC0AAD"/>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5F9"/>
    <w:rsid w:val="00CE1D56"/>
    <w:rsid w:val="00CE2058"/>
    <w:rsid w:val="00CE24C9"/>
    <w:rsid w:val="00CE274C"/>
    <w:rsid w:val="00CE2780"/>
    <w:rsid w:val="00CE31CE"/>
    <w:rsid w:val="00CE3352"/>
    <w:rsid w:val="00CE3B2F"/>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60845"/>
    <w:rsid w:val="00D610CB"/>
    <w:rsid w:val="00D61884"/>
    <w:rsid w:val="00D620D5"/>
    <w:rsid w:val="00D636D9"/>
    <w:rsid w:val="00D637D9"/>
    <w:rsid w:val="00D63916"/>
    <w:rsid w:val="00D650AB"/>
    <w:rsid w:val="00D652A8"/>
    <w:rsid w:val="00D652D3"/>
    <w:rsid w:val="00D654F9"/>
    <w:rsid w:val="00D66224"/>
    <w:rsid w:val="00D66647"/>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1216"/>
    <w:rsid w:val="00D82211"/>
    <w:rsid w:val="00D82E86"/>
    <w:rsid w:val="00D82EB7"/>
    <w:rsid w:val="00D82F1F"/>
    <w:rsid w:val="00D830C6"/>
    <w:rsid w:val="00D83367"/>
    <w:rsid w:val="00D8370F"/>
    <w:rsid w:val="00D83CF0"/>
    <w:rsid w:val="00D83F06"/>
    <w:rsid w:val="00D83F30"/>
    <w:rsid w:val="00D842BA"/>
    <w:rsid w:val="00D84B36"/>
    <w:rsid w:val="00D84C0B"/>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83C"/>
    <w:rsid w:val="00D95AF5"/>
    <w:rsid w:val="00D95B43"/>
    <w:rsid w:val="00D95BF4"/>
    <w:rsid w:val="00D95C99"/>
    <w:rsid w:val="00D96279"/>
    <w:rsid w:val="00D965FD"/>
    <w:rsid w:val="00D977D8"/>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3E76"/>
    <w:rsid w:val="00DA498B"/>
    <w:rsid w:val="00DA4AF8"/>
    <w:rsid w:val="00DA5D6E"/>
    <w:rsid w:val="00DA6399"/>
    <w:rsid w:val="00DA69A2"/>
    <w:rsid w:val="00DA6F32"/>
    <w:rsid w:val="00DA7725"/>
    <w:rsid w:val="00DB0375"/>
    <w:rsid w:val="00DB0C94"/>
    <w:rsid w:val="00DB2291"/>
    <w:rsid w:val="00DB2B42"/>
    <w:rsid w:val="00DB2D70"/>
    <w:rsid w:val="00DB2DF7"/>
    <w:rsid w:val="00DB3306"/>
    <w:rsid w:val="00DB3520"/>
    <w:rsid w:val="00DB4338"/>
    <w:rsid w:val="00DB497F"/>
    <w:rsid w:val="00DB5776"/>
    <w:rsid w:val="00DB5BBD"/>
    <w:rsid w:val="00DB6BEC"/>
    <w:rsid w:val="00DB6C16"/>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AF9"/>
    <w:rsid w:val="00DD716F"/>
    <w:rsid w:val="00DD7B07"/>
    <w:rsid w:val="00DD7C33"/>
    <w:rsid w:val="00DE0037"/>
    <w:rsid w:val="00DE02C7"/>
    <w:rsid w:val="00DE09BE"/>
    <w:rsid w:val="00DE0EDB"/>
    <w:rsid w:val="00DE1DDA"/>
    <w:rsid w:val="00DE21C4"/>
    <w:rsid w:val="00DE23C9"/>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919"/>
    <w:rsid w:val="00E27489"/>
    <w:rsid w:val="00E27537"/>
    <w:rsid w:val="00E304A5"/>
    <w:rsid w:val="00E30F52"/>
    <w:rsid w:val="00E32113"/>
    <w:rsid w:val="00E32319"/>
    <w:rsid w:val="00E32659"/>
    <w:rsid w:val="00E32EAE"/>
    <w:rsid w:val="00E331EC"/>
    <w:rsid w:val="00E3459D"/>
    <w:rsid w:val="00E34CC3"/>
    <w:rsid w:val="00E3518A"/>
    <w:rsid w:val="00E3518E"/>
    <w:rsid w:val="00E364C7"/>
    <w:rsid w:val="00E36CE4"/>
    <w:rsid w:val="00E37155"/>
    <w:rsid w:val="00E37168"/>
    <w:rsid w:val="00E37D1C"/>
    <w:rsid w:val="00E37FDA"/>
    <w:rsid w:val="00E41021"/>
    <w:rsid w:val="00E41F45"/>
    <w:rsid w:val="00E42431"/>
    <w:rsid w:val="00E42D62"/>
    <w:rsid w:val="00E43AB1"/>
    <w:rsid w:val="00E43B99"/>
    <w:rsid w:val="00E43D58"/>
    <w:rsid w:val="00E44112"/>
    <w:rsid w:val="00E44202"/>
    <w:rsid w:val="00E44734"/>
    <w:rsid w:val="00E44D7C"/>
    <w:rsid w:val="00E45757"/>
    <w:rsid w:val="00E458F2"/>
    <w:rsid w:val="00E45CF6"/>
    <w:rsid w:val="00E46A5D"/>
    <w:rsid w:val="00E46EA8"/>
    <w:rsid w:val="00E47133"/>
    <w:rsid w:val="00E47334"/>
    <w:rsid w:val="00E47402"/>
    <w:rsid w:val="00E475EA"/>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553"/>
    <w:rsid w:val="00E82B21"/>
    <w:rsid w:val="00E82E9C"/>
    <w:rsid w:val="00E84621"/>
    <w:rsid w:val="00E8509C"/>
    <w:rsid w:val="00E85713"/>
    <w:rsid w:val="00E85756"/>
    <w:rsid w:val="00E859DC"/>
    <w:rsid w:val="00E874DD"/>
    <w:rsid w:val="00E8759A"/>
    <w:rsid w:val="00E901C1"/>
    <w:rsid w:val="00E913FB"/>
    <w:rsid w:val="00E91DFF"/>
    <w:rsid w:val="00E920D9"/>
    <w:rsid w:val="00E928CA"/>
    <w:rsid w:val="00E92A50"/>
    <w:rsid w:val="00E930FD"/>
    <w:rsid w:val="00E93987"/>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EFD"/>
    <w:rsid w:val="00ED2130"/>
    <w:rsid w:val="00ED2662"/>
    <w:rsid w:val="00ED2FF4"/>
    <w:rsid w:val="00ED3108"/>
    <w:rsid w:val="00ED3112"/>
    <w:rsid w:val="00ED381B"/>
    <w:rsid w:val="00ED3970"/>
    <w:rsid w:val="00ED3D2D"/>
    <w:rsid w:val="00ED3E72"/>
    <w:rsid w:val="00ED3FA5"/>
    <w:rsid w:val="00ED4037"/>
    <w:rsid w:val="00ED4789"/>
    <w:rsid w:val="00ED4A3A"/>
    <w:rsid w:val="00ED4BE1"/>
    <w:rsid w:val="00ED4D3A"/>
    <w:rsid w:val="00ED674B"/>
    <w:rsid w:val="00ED7136"/>
    <w:rsid w:val="00ED734B"/>
    <w:rsid w:val="00ED74B4"/>
    <w:rsid w:val="00ED7888"/>
    <w:rsid w:val="00ED7E1F"/>
    <w:rsid w:val="00EE0C54"/>
    <w:rsid w:val="00EE1898"/>
    <w:rsid w:val="00EE18EB"/>
    <w:rsid w:val="00EE1933"/>
    <w:rsid w:val="00EE1ED2"/>
    <w:rsid w:val="00EE24F3"/>
    <w:rsid w:val="00EE2848"/>
    <w:rsid w:val="00EE2B41"/>
    <w:rsid w:val="00EE3B29"/>
    <w:rsid w:val="00EE41E2"/>
    <w:rsid w:val="00EE42DD"/>
    <w:rsid w:val="00EE4990"/>
    <w:rsid w:val="00EE505B"/>
    <w:rsid w:val="00EE56EF"/>
    <w:rsid w:val="00EE5824"/>
    <w:rsid w:val="00EE5DF5"/>
    <w:rsid w:val="00EE5EA3"/>
    <w:rsid w:val="00EE5EAD"/>
    <w:rsid w:val="00EE6FB0"/>
    <w:rsid w:val="00EE7672"/>
    <w:rsid w:val="00EF0888"/>
    <w:rsid w:val="00EF0B3A"/>
    <w:rsid w:val="00EF110F"/>
    <w:rsid w:val="00EF1353"/>
    <w:rsid w:val="00EF3003"/>
    <w:rsid w:val="00EF31A9"/>
    <w:rsid w:val="00EF331E"/>
    <w:rsid w:val="00EF334F"/>
    <w:rsid w:val="00EF4920"/>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CB9"/>
    <w:rsid w:val="00F0106B"/>
    <w:rsid w:val="00F0186D"/>
    <w:rsid w:val="00F0214B"/>
    <w:rsid w:val="00F02383"/>
    <w:rsid w:val="00F038B8"/>
    <w:rsid w:val="00F03DED"/>
    <w:rsid w:val="00F03FCE"/>
    <w:rsid w:val="00F04357"/>
    <w:rsid w:val="00F046B4"/>
    <w:rsid w:val="00F0493C"/>
    <w:rsid w:val="00F04A66"/>
    <w:rsid w:val="00F04B80"/>
    <w:rsid w:val="00F04FC3"/>
    <w:rsid w:val="00F05788"/>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1CA1"/>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0B47"/>
    <w:rsid w:val="00F6180A"/>
    <w:rsid w:val="00F61AF5"/>
    <w:rsid w:val="00F61B79"/>
    <w:rsid w:val="00F61C71"/>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A37"/>
    <w:rsid w:val="00FA0BA8"/>
    <w:rsid w:val="00FA0E42"/>
    <w:rsid w:val="00FA1F2F"/>
    <w:rsid w:val="00FA2865"/>
    <w:rsid w:val="00FA3279"/>
    <w:rsid w:val="00FA3A97"/>
    <w:rsid w:val="00FA3D24"/>
    <w:rsid w:val="00FA3E40"/>
    <w:rsid w:val="00FA4CE7"/>
    <w:rsid w:val="00FA6587"/>
    <w:rsid w:val="00FA699E"/>
    <w:rsid w:val="00FA7041"/>
    <w:rsid w:val="00FB04CE"/>
    <w:rsid w:val="00FB0543"/>
    <w:rsid w:val="00FB058A"/>
    <w:rsid w:val="00FB0C7B"/>
    <w:rsid w:val="00FB1008"/>
    <w:rsid w:val="00FB1494"/>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794"/>
    <w:rsid w:val="00FE127B"/>
    <w:rsid w:val="00FE2BBC"/>
    <w:rsid w:val="00FE3A1B"/>
    <w:rsid w:val="00FE3BA0"/>
    <w:rsid w:val="00FE3E19"/>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F7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215F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15F7A"/>
    <w:pPr>
      <w:pBdr>
        <w:top w:val="none" w:sz="0" w:space="0" w:color="auto"/>
      </w:pBdr>
      <w:spacing w:before="180"/>
      <w:outlineLvl w:val="1"/>
    </w:pPr>
    <w:rPr>
      <w:sz w:val="32"/>
    </w:rPr>
  </w:style>
  <w:style w:type="paragraph" w:styleId="Heading3">
    <w:name w:val="heading 3"/>
    <w:basedOn w:val="Heading2"/>
    <w:next w:val="Normal"/>
    <w:qFormat/>
    <w:rsid w:val="00215F7A"/>
    <w:pPr>
      <w:spacing w:before="120"/>
      <w:outlineLvl w:val="2"/>
    </w:pPr>
    <w:rPr>
      <w:sz w:val="28"/>
    </w:rPr>
  </w:style>
  <w:style w:type="paragraph" w:styleId="Heading4">
    <w:name w:val="heading 4"/>
    <w:basedOn w:val="Heading3"/>
    <w:next w:val="Normal"/>
    <w:qFormat/>
    <w:rsid w:val="00215F7A"/>
    <w:pPr>
      <w:ind w:left="1418" w:hanging="1418"/>
      <w:outlineLvl w:val="3"/>
    </w:pPr>
    <w:rPr>
      <w:sz w:val="24"/>
    </w:rPr>
  </w:style>
  <w:style w:type="paragraph" w:styleId="Heading5">
    <w:name w:val="heading 5"/>
    <w:basedOn w:val="Heading4"/>
    <w:next w:val="Normal"/>
    <w:qFormat/>
    <w:rsid w:val="00215F7A"/>
    <w:pPr>
      <w:ind w:left="1701" w:hanging="1701"/>
      <w:outlineLvl w:val="4"/>
    </w:pPr>
    <w:rPr>
      <w:sz w:val="22"/>
    </w:rPr>
  </w:style>
  <w:style w:type="paragraph" w:styleId="Heading6">
    <w:name w:val="heading 6"/>
    <w:basedOn w:val="H6"/>
    <w:next w:val="Normal"/>
    <w:qFormat/>
    <w:rsid w:val="00215F7A"/>
    <w:pPr>
      <w:outlineLvl w:val="5"/>
    </w:pPr>
  </w:style>
  <w:style w:type="paragraph" w:styleId="Heading7">
    <w:name w:val="heading 7"/>
    <w:basedOn w:val="H6"/>
    <w:next w:val="Normal"/>
    <w:qFormat/>
    <w:rsid w:val="00215F7A"/>
    <w:pPr>
      <w:outlineLvl w:val="6"/>
    </w:pPr>
  </w:style>
  <w:style w:type="paragraph" w:styleId="Heading8">
    <w:name w:val="heading 8"/>
    <w:basedOn w:val="Heading1"/>
    <w:next w:val="Normal"/>
    <w:qFormat/>
    <w:rsid w:val="00215F7A"/>
    <w:pPr>
      <w:ind w:left="0" w:firstLine="0"/>
      <w:outlineLvl w:val="7"/>
    </w:pPr>
  </w:style>
  <w:style w:type="paragraph" w:styleId="Heading9">
    <w:name w:val="heading 9"/>
    <w:basedOn w:val="Heading8"/>
    <w:next w:val="Normal"/>
    <w:qFormat/>
    <w:rsid w:val="00215F7A"/>
    <w:pPr>
      <w:outlineLvl w:val="8"/>
    </w:pPr>
  </w:style>
  <w:style w:type="character" w:default="1" w:styleId="DefaultParagraphFont">
    <w:name w:val="Default Paragraph Font"/>
    <w:semiHidden/>
    <w:rsid w:val="00215F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5F7A"/>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215F7A"/>
    <w:pPr>
      <w:ind w:left="1985" w:hanging="1985"/>
      <w:outlineLvl w:val="9"/>
    </w:pPr>
    <w:rPr>
      <w:sz w:val="20"/>
    </w:rPr>
  </w:style>
  <w:style w:type="paragraph" w:styleId="TOC8">
    <w:name w:val="toc 8"/>
    <w:basedOn w:val="TOC1"/>
    <w:uiPriority w:val="39"/>
    <w:rsid w:val="00215F7A"/>
    <w:pPr>
      <w:spacing w:before="180"/>
      <w:ind w:left="2693" w:hanging="2693"/>
    </w:pPr>
    <w:rPr>
      <w:b/>
    </w:rPr>
  </w:style>
  <w:style w:type="paragraph" w:styleId="TOC1">
    <w:name w:val="toc 1"/>
    <w:uiPriority w:val="39"/>
    <w:rsid w:val="00215F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15F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215F7A"/>
    <w:pPr>
      <w:ind w:left="1701" w:hanging="1701"/>
    </w:pPr>
  </w:style>
  <w:style w:type="paragraph" w:styleId="TOC4">
    <w:name w:val="toc 4"/>
    <w:basedOn w:val="TOC3"/>
    <w:uiPriority w:val="39"/>
    <w:rsid w:val="00215F7A"/>
    <w:pPr>
      <w:ind w:left="1418" w:hanging="1418"/>
    </w:pPr>
  </w:style>
  <w:style w:type="paragraph" w:styleId="TOC3">
    <w:name w:val="toc 3"/>
    <w:basedOn w:val="TOC2"/>
    <w:uiPriority w:val="39"/>
    <w:rsid w:val="00215F7A"/>
    <w:pPr>
      <w:ind w:left="1134" w:hanging="1134"/>
    </w:pPr>
  </w:style>
  <w:style w:type="paragraph" w:styleId="TOC2">
    <w:name w:val="toc 2"/>
    <w:basedOn w:val="TOC1"/>
    <w:uiPriority w:val="39"/>
    <w:rsid w:val="00215F7A"/>
    <w:pPr>
      <w:keepNext w:val="0"/>
      <w:spacing w:before="0"/>
      <w:ind w:left="851" w:hanging="851"/>
    </w:pPr>
    <w:rPr>
      <w:sz w:val="20"/>
    </w:rPr>
  </w:style>
  <w:style w:type="paragraph" w:styleId="Index2">
    <w:name w:val="index 2"/>
    <w:basedOn w:val="Index1"/>
    <w:semiHidden/>
    <w:rsid w:val="00215F7A"/>
    <w:pPr>
      <w:ind w:left="284"/>
    </w:pPr>
  </w:style>
  <w:style w:type="paragraph" w:styleId="Index1">
    <w:name w:val="index 1"/>
    <w:basedOn w:val="Normal"/>
    <w:semiHidden/>
    <w:rsid w:val="00215F7A"/>
    <w:pPr>
      <w:keepLines/>
      <w:spacing w:after="0"/>
    </w:pPr>
  </w:style>
  <w:style w:type="paragraph" w:customStyle="1" w:styleId="ZH">
    <w:name w:val="ZH"/>
    <w:rsid w:val="00215F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15F7A"/>
    <w:pPr>
      <w:outlineLvl w:val="9"/>
    </w:pPr>
  </w:style>
  <w:style w:type="paragraph" w:styleId="ListNumber2">
    <w:name w:val="List Number 2"/>
    <w:basedOn w:val="ListNumber"/>
    <w:semiHidden/>
    <w:rsid w:val="00215F7A"/>
    <w:pPr>
      <w:ind w:left="851"/>
    </w:pPr>
  </w:style>
  <w:style w:type="paragraph" w:styleId="ListNumber">
    <w:name w:val="List Number"/>
    <w:basedOn w:val="List"/>
    <w:semiHidden/>
    <w:rsid w:val="00215F7A"/>
  </w:style>
  <w:style w:type="paragraph" w:styleId="List">
    <w:name w:val="List"/>
    <w:basedOn w:val="Normal"/>
    <w:semiHidden/>
    <w:rsid w:val="00215F7A"/>
    <w:pPr>
      <w:ind w:left="568" w:hanging="284"/>
    </w:pPr>
  </w:style>
  <w:style w:type="paragraph" w:styleId="Header">
    <w:name w:val="header"/>
    <w:semiHidden/>
    <w:rsid w:val="00215F7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15F7A"/>
    <w:rPr>
      <w:b/>
      <w:position w:val="6"/>
      <w:sz w:val="16"/>
    </w:rPr>
  </w:style>
  <w:style w:type="paragraph" w:styleId="FootnoteText">
    <w:name w:val="footnote text"/>
    <w:basedOn w:val="Normal"/>
    <w:semiHidden/>
    <w:rsid w:val="00215F7A"/>
    <w:pPr>
      <w:keepLines/>
      <w:spacing w:after="0"/>
      <w:ind w:left="454" w:hanging="454"/>
    </w:pPr>
    <w:rPr>
      <w:sz w:val="16"/>
    </w:rPr>
  </w:style>
  <w:style w:type="paragraph" w:customStyle="1" w:styleId="TAH">
    <w:name w:val="TAH"/>
    <w:basedOn w:val="TAC"/>
    <w:rsid w:val="00215F7A"/>
    <w:rPr>
      <w:b/>
    </w:rPr>
  </w:style>
  <w:style w:type="paragraph" w:customStyle="1" w:styleId="TAC">
    <w:name w:val="TAC"/>
    <w:basedOn w:val="TAL"/>
    <w:rsid w:val="00215F7A"/>
    <w:pPr>
      <w:jc w:val="center"/>
    </w:pPr>
  </w:style>
  <w:style w:type="paragraph" w:customStyle="1" w:styleId="TAL">
    <w:name w:val="TAL"/>
    <w:basedOn w:val="Normal"/>
    <w:link w:val="TALChar"/>
    <w:rsid w:val="00215F7A"/>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215F7A"/>
    <w:pPr>
      <w:keepNext w:val="0"/>
      <w:spacing w:before="0" w:after="240"/>
    </w:pPr>
  </w:style>
  <w:style w:type="paragraph" w:customStyle="1" w:styleId="TH">
    <w:name w:val="TH"/>
    <w:basedOn w:val="Normal"/>
    <w:link w:val="THChar"/>
    <w:rsid w:val="00215F7A"/>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215F7A"/>
    <w:pPr>
      <w:keepLines/>
      <w:ind w:left="1135" w:hanging="851"/>
    </w:pPr>
  </w:style>
  <w:style w:type="paragraph" w:styleId="TOC9">
    <w:name w:val="toc 9"/>
    <w:basedOn w:val="TOC8"/>
    <w:uiPriority w:val="39"/>
    <w:rsid w:val="00215F7A"/>
    <w:pPr>
      <w:ind w:left="1418" w:hanging="1418"/>
    </w:pPr>
  </w:style>
  <w:style w:type="paragraph" w:customStyle="1" w:styleId="EX">
    <w:name w:val="EX"/>
    <w:basedOn w:val="Normal"/>
    <w:rsid w:val="00215F7A"/>
    <w:pPr>
      <w:keepLines/>
      <w:ind w:left="1702" w:hanging="1418"/>
    </w:pPr>
  </w:style>
  <w:style w:type="paragraph" w:customStyle="1" w:styleId="FP">
    <w:name w:val="FP"/>
    <w:basedOn w:val="Normal"/>
    <w:rsid w:val="00215F7A"/>
    <w:pPr>
      <w:spacing w:after="0"/>
    </w:pPr>
  </w:style>
  <w:style w:type="paragraph" w:customStyle="1" w:styleId="LD">
    <w:name w:val="LD"/>
    <w:rsid w:val="00215F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15F7A"/>
    <w:pPr>
      <w:spacing w:after="0"/>
    </w:pPr>
  </w:style>
  <w:style w:type="paragraph" w:customStyle="1" w:styleId="EW">
    <w:name w:val="EW"/>
    <w:basedOn w:val="EX"/>
    <w:rsid w:val="00215F7A"/>
    <w:pPr>
      <w:spacing w:after="0"/>
    </w:pPr>
  </w:style>
  <w:style w:type="paragraph" w:styleId="TOC6">
    <w:name w:val="toc 6"/>
    <w:basedOn w:val="TOC5"/>
    <w:next w:val="Normal"/>
    <w:uiPriority w:val="39"/>
    <w:rsid w:val="00215F7A"/>
    <w:pPr>
      <w:ind w:left="1985" w:hanging="1985"/>
    </w:pPr>
  </w:style>
  <w:style w:type="paragraph" w:styleId="TOC7">
    <w:name w:val="toc 7"/>
    <w:basedOn w:val="TOC6"/>
    <w:next w:val="Normal"/>
    <w:uiPriority w:val="39"/>
    <w:rsid w:val="00215F7A"/>
    <w:pPr>
      <w:ind w:left="2268" w:hanging="2268"/>
    </w:pPr>
  </w:style>
  <w:style w:type="paragraph" w:styleId="ListBullet2">
    <w:name w:val="List Bullet 2"/>
    <w:basedOn w:val="ListBullet"/>
    <w:semiHidden/>
    <w:rsid w:val="00215F7A"/>
    <w:pPr>
      <w:ind w:left="851"/>
    </w:pPr>
  </w:style>
  <w:style w:type="paragraph" w:styleId="ListBullet">
    <w:name w:val="List Bullet"/>
    <w:basedOn w:val="List"/>
    <w:semiHidden/>
    <w:rsid w:val="00215F7A"/>
  </w:style>
  <w:style w:type="paragraph" w:styleId="ListBullet3">
    <w:name w:val="List Bullet 3"/>
    <w:basedOn w:val="ListBullet2"/>
    <w:semiHidden/>
    <w:rsid w:val="00215F7A"/>
    <w:pPr>
      <w:ind w:left="1135"/>
    </w:pPr>
  </w:style>
  <w:style w:type="paragraph" w:customStyle="1" w:styleId="EQ">
    <w:name w:val="EQ"/>
    <w:basedOn w:val="Normal"/>
    <w:next w:val="Normal"/>
    <w:rsid w:val="00215F7A"/>
    <w:pPr>
      <w:keepLines/>
      <w:tabs>
        <w:tab w:val="center" w:pos="4536"/>
        <w:tab w:val="right" w:pos="9072"/>
      </w:tabs>
    </w:pPr>
    <w:rPr>
      <w:noProof/>
    </w:rPr>
  </w:style>
  <w:style w:type="paragraph" w:customStyle="1" w:styleId="NF">
    <w:name w:val="NF"/>
    <w:basedOn w:val="NO"/>
    <w:rsid w:val="00215F7A"/>
    <w:pPr>
      <w:keepNext/>
      <w:spacing w:after="0"/>
    </w:pPr>
    <w:rPr>
      <w:rFonts w:ascii="Arial" w:hAnsi="Arial"/>
      <w:sz w:val="18"/>
    </w:rPr>
  </w:style>
  <w:style w:type="paragraph" w:customStyle="1" w:styleId="PL">
    <w:name w:val="PL"/>
    <w:rsid w:val="00215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15F7A"/>
    <w:pPr>
      <w:jc w:val="right"/>
    </w:pPr>
  </w:style>
  <w:style w:type="paragraph" w:customStyle="1" w:styleId="TAN">
    <w:name w:val="TAN"/>
    <w:basedOn w:val="TAL"/>
    <w:rsid w:val="00215F7A"/>
    <w:pPr>
      <w:ind w:left="851" w:hanging="851"/>
    </w:pPr>
  </w:style>
  <w:style w:type="paragraph" w:customStyle="1" w:styleId="ZA">
    <w:name w:val="ZA"/>
    <w:rsid w:val="00215F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5F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5F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15F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5F7A"/>
    <w:pPr>
      <w:framePr w:wrap="notBeside" w:y="16161"/>
    </w:pPr>
  </w:style>
  <w:style w:type="character" w:customStyle="1" w:styleId="ZGSM">
    <w:name w:val="ZGSM"/>
    <w:rsid w:val="00215F7A"/>
  </w:style>
  <w:style w:type="paragraph" w:styleId="List2">
    <w:name w:val="List 2"/>
    <w:basedOn w:val="List"/>
    <w:semiHidden/>
    <w:rsid w:val="00215F7A"/>
    <w:pPr>
      <w:ind w:left="851"/>
    </w:pPr>
  </w:style>
  <w:style w:type="paragraph" w:customStyle="1" w:styleId="ZG">
    <w:name w:val="ZG"/>
    <w:rsid w:val="00215F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15F7A"/>
    <w:pPr>
      <w:ind w:left="1135"/>
    </w:pPr>
  </w:style>
  <w:style w:type="paragraph" w:styleId="List4">
    <w:name w:val="List 4"/>
    <w:basedOn w:val="List3"/>
    <w:semiHidden/>
    <w:rsid w:val="00215F7A"/>
    <w:pPr>
      <w:ind w:left="1418"/>
    </w:pPr>
  </w:style>
  <w:style w:type="paragraph" w:styleId="List5">
    <w:name w:val="List 5"/>
    <w:basedOn w:val="List4"/>
    <w:semiHidden/>
    <w:rsid w:val="00215F7A"/>
    <w:pPr>
      <w:ind w:left="1702"/>
    </w:pPr>
  </w:style>
  <w:style w:type="paragraph" w:customStyle="1" w:styleId="EditorsNote">
    <w:name w:val="Editor's Note"/>
    <w:basedOn w:val="NO"/>
    <w:rsid w:val="00215F7A"/>
    <w:rPr>
      <w:color w:val="FF0000"/>
    </w:rPr>
  </w:style>
  <w:style w:type="paragraph" w:styleId="ListBullet4">
    <w:name w:val="List Bullet 4"/>
    <w:basedOn w:val="ListBullet3"/>
    <w:semiHidden/>
    <w:rsid w:val="00215F7A"/>
    <w:pPr>
      <w:ind w:left="1418"/>
    </w:pPr>
  </w:style>
  <w:style w:type="paragraph" w:styleId="ListBullet5">
    <w:name w:val="List Bullet 5"/>
    <w:basedOn w:val="ListBullet4"/>
    <w:semiHidden/>
    <w:rsid w:val="00215F7A"/>
    <w:pPr>
      <w:ind w:left="1702"/>
    </w:pPr>
  </w:style>
  <w:style w:type="paragraph" w:customStyle="1" w:styleId="B1">
    <w:name w:val="B1"/>
    <w:basedOn w:val="List"/>
    <w:rsid w:val="00215F7A"/>
  </w:style>
  <w:style w:type="paragraph" w:customStyle="1" w:styleId="B2">
    <w:name w:val="B2"/>
    <w:basedOn w:val="List2"/>
    <w:rsid w:val="00215F7A"/>
  </w:style>
  <w:style w:type="paragraph" w:customStyle="1" w:styleId="B3">
    <w:name w:val="B3"/>
    <w:basedOn w:val="List3"/>
    <w:rsid w:val="00215F7A"/>
  </w:style>
  <w:style w:type="paragraph" w:customStyle="1" w:styleId="B4">
    <w:name w:val="B4"/>
    <w:basedOn w:val="List4"/>
    <w:rsid w:val="00215F7A"/>
  </w:style>
  <w:style w:type="paragraph" w:customStyle="1" w:styleId="B5">
    <w:name w:val="B5"/>
    <w:basedOn w:val="List5"/>
    <w:rsid w:val="00215F7A"/>
  </w:style>
  <w:style w:type="paragraph" w:styleId="Footer">
    <w:name w:val="footer"/>
    <w:basedOn w:val="Header"/>
    <w:link w:val="FooterChar"/>
    <w:rsid w:val="00215F7A"/>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215F7A"/>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6/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26980</TotalTime>
  <Pages>1</Pages>
  <Words>51602</Words>
  <Characters>294136</Characters>
  <Application>Microsoft Office Word</Application>
  <DocSecurity>0</DocSecurity>
  <Lines>2451</Lines>
  <Paragraphs>690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345048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4573</cp:revision>
  <cp:lastPrinted>1899-12-31T23:00:00Z</cp:lastPrinted>
  <dcterms:created xsi:type="dcterms:W3CDTF">2019-03-30T21:44:00Z</dcterms:created>
  <dcterms:modified xsi:type="dcterms:W3CDTF">2025-02-02T19:47:00Z</dcterms:modified>
</cp:coreProperties>
</file>