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6ADA968F"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9628CB" w:rsidRPr="009628CB">
          <w:rPr>
            <w:b/>
            <w:i/>
            <w:noProof/>
            <w:sz w:val="28"/>
          </w:rPr>
          <w:t>240581</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2481752A"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31590F">
                <w:rPr>
                  <w:b/>
                  <w:noProof/>
                  <w:sz w:val="28"/>
                </w:rPr>
                <w:t>2</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31A9E456" w:rsidR="00F66FCC" w:rsidRPr="009628CB" w:rsidRDefault="009628CB" w:rsidP="009628CB">
            <w:pPr>
              <w:pStyle w:val="CRCoverPage"/>
              <w:spacing w:after="0"/>
              <w:jc w:val="center"/>
              <w:rPr>
                <w:b/>
                <w:noProof/>
                <w:sz w:val="28"/>
              </w:rPr>
            </w:pPr>
            <w:r w:rsidRPr="009628CB">
              <w:rPr>
                <w:b/>
                <w:noProof/>
                <w:sz w:val="28"/>
              </w:rPr>
              <w:t>036</w:t>
            </w:r>
            <w:r>
              <w:rPr>
                <w:b/>
                <w:noProof/>
                <w:sz w:val="28"/>
              </w:rPr>
              <w:t>6</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F66FCC" w:rsidRPr="00A20764" w14:paraId="2E6B9C3C" w14:textId="77777777" w:rsidTr="008D1D47">
        <w:tc>
          <w:tcPr>
            <w:tcW w:w="1843" w:type="dxa"/>
            <w:tcBorders>
              <w:top w:val="single" w:sz="4" w:space="0" w:color="auto"/>
              <w:left w:val="single" w:sz="4" w:space="0" w:color="auto"/>
            </w:tcBorders>
          </w:tcPr>
          <w:p w14:paraId="33E7724A" w14:textId="77777777" w:rsidR="00F66FCC" w:rsidRPr="00A20764" w:rsidRDefault="00F66FCC" w:rsidP="008D1D47">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7B2AAB11" w:rsidR="00F66FCC" w:rsidRPr="00A20764" w:rsidRDefault="001D31C2" w:rsidP="008D1D47">
            <w:pPr>
              <w:pStyle w:val="CRCoverPage"/>
              <w:spacing w:after="0"/>
              <w:ind w:left="100"/>
              <w:rPr>
                <w:noProof/>
              </w:rPr>
            </w:pPr>
            <w:r w:rsidRPr="006709CE">
              <w:rPr>
                <w:noProof/>
              </w:rPr>
              <w:t>Correction</w:t>
            </w:r>
            <w:r>
              <w:rPr>
                <w:noProof/>
              </w:rPr>
              <w:t xml:space="preserve"> of testcase 6.</w:t>
            </w:r>
            <w:r w:rsidR="00224646">
              <w:rPr>
                <w:noProof/>
              </w:rPr>
              <w:t>2.</w:t>
            </w:r>
            <w:r w:rsidR="00A17E0A">
              <w:rPr>
                <w:noProof/>
              </w:rPr>
              <w:t>9</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10DB5A57" w:rsidR="00F66FCC" w:rsidRPr="00A20764" w:rsidRDefault="009628CB" w:rsidP="008D1D47">
            <w:pPr>
              <w:pStyle w:val="CRCoverPage"/>
              <w:spacing w:after="0"/>
              <w:ind w:left="100"/>
              <w:rPr>
                <w:noProof/>
              </w:rPr>
            </w:pPr>
            <w:r w:rsidRPr="009628CB">
              <w:rPr>
                <w:noProof/>
              </w:rPr>
              <w:t>TEI14_Test, MCPTT-ConTest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6A889C16" w:rsidR="00F66FCC" w:rsidRPr="00A20764" w:rsidRDefault="009628CB" w:rsidP="008D1D47">
            <w:pPr>
              <w:pStyle w:val="CRCoverPage"/>
              <w:spacing w:after="0"/>
              <w:ind w:left="100"/>
              <w:rPr>
                <w:noProof/>
              </w:rPr>
            </w:pPr>
            <w:r w:rsidRPr="009628CB">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22379EA5" w14:textId="0C59D401" w:rsidR="008C039D" w:rsidRDefault="008C039D" w:rsidP="008C039D">
            <w:pPr>
              <w:pStyle w:val="CRCoverPage"/>
              <w:numPr>
                <w:ilvl w:val="0"/>
                <w:numId w:val="4"/>
              </w:numPr>
              <w:spacing w:after="0"/>
              <w:rPr>
                <w:noProof/>
              </w:rPr>
            </w:pPr>
            <w:r w:rsidRPr="00CB50EF">
              <w:rPr>
                <w:noProof/>
              </w:rPr>
              <w:t xml:space="preserve">According to 24.379 clause </w:t>
            </w:r>
            <w:r w:rsidR="00F80C2B" w:rsidRPr="00A55CDB">
              <w:rPr>
                <w:noProof/>
              </w:rPr>
              <w:t>11.1.1.3.1.2</w:t>
            </w:r>
            <w:r w:rsidR="00F80C2B">
              <w:rPr>
                <w:noProof/>
              </w:rPr>
              <w:t xml:space="preserve"> </w:t>
            </w:r>
            <w:r w:rsidRPr="00CB50EF">
              <w:rPr>
                <w:noProof/>
              </w:rPr>
              <w:t>the participating function generates and sends the 200 OK for the REFER to the client before it sends the INVITE to the controlling function, i.e. it does not wait for a 200 OK from the controlling function before it sends the 200 OK to the client.</w:t>
            </w:r>
            <w:r>
              <w:rPr>
                <w:noProof/>
              </w:rPr>
              <w:t xml:space="preserve"> </w:t>
            </w:r>
            <w:r>
              <w:rPr>
                <w:noProof/>
              </w:rPr>
              <w:sym w:font="Symbol" w:char="F0DE"/>
            </w:r>
            <w:r>
              <w:rPr>
                <w:noProof/>
              </w:rPr>
              <w:t xml:space="preserve"> </w:t>
            </w:r>
            <w:r w:rsidRPr="00CB50EF">
              <w:rPr>
                <w:noProof/>
              </w:rPr>
              <w:t>the 200 OK for the REFER</w:t>
            </w:r>
            <w:r>
              <w:rPr>
                <w:noProof/>
              </w:rPr>
              <w:t xml:space="preserve"> cannot contain a valid SDP answer but there is no SDP answer to the client at all.</w:t>
            </w:r>
          </w:p>
          <w:p w14:paraId="5F40789B" w14:textId="4ACDF369" w:rsidR="00F66FCC" w:rsidRPr="00A20764" w:rsidRDefault="008C039D" w:rsidP="008C039D">
            <w:pPr>
              <w:pStyle w:val="CRCoverPage"/>
              <w:numPr>
                <w:ilvl w:val="0"/>
                <w:numId w:val="4"/>
              </w:numPr>
              <w:spacing w:after="0"/>
              <w:rPr>
                <w:noProof/>
              </w:rPr>
            </w:pPr>
            <w:r>
              <w:rPr>
                <w:noProof/>
              </w:rPr>
              <w:t>Editorial issues</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36414E1" w14:textId="7C249607" w:rsidR="008C039D" w:rsidRDefault="008C039D" w:rsidP="008C039D">
            <w:pPr>
              <w:pStyle w:val="CRCoverPage"/>
              <w:numPr>
                <w:ilvl w:val="0"/>
                <w:numId w:val="5"/>
              </w:numPr>
              <w:spacing w:after="0"/>
              <w:rPr>
                <w:noProof/>
              </w:rPr>
            </w:pPr>
            <w:r>
              <w:rPr>
                <w:noProof/>
              </w:rPr>
              <w:t xml:space="preserve">SDP message removed from the </w:t>
            </w:r>
            <w:r w:rsidRPr="00CB50EF">
              <w:rPr>
                <w:noProof/>
              </w:rPr>
              <w:t>200 OK for the REFER</w:t>
            </w:r>
            <w:r>
              <w:rPr>
                <w:noProof/>
              </w:rPr>
              <w:t xml:space="preserve"> (</w:t>
            </w:r>
            <w:r w:rsidR="00D953D6">
              <w:t>Table 6.2.9.3.3-3</w:t>
            </w:r>
            <w:r>
              <w:rPr>
                <w:noProof/>
              </w:rPr>
              <w:t>)</w:t>
            </w:r>
          </w:p>
          <w:p w14:paraId="204C38DF" w14:textId="5181CF82" w:rsidR="00F66FCC" w:rsidRPr="00A20764" w:rsidRDefault="008C039D" w:rsidP="008C039D">
            <w:pPr>
              <w:pStyle w:val="CRCoverPage"/>
              <w:numPr>
                <w:ilvl w:val="0"/>
                <w:numId w:val="5"/>
              </w:numPr>
              <w:spacing w:after="0"/>
              <w:rPr>
                <w:noProof/>
              </w:rPr>
            </w:pPr>
            <w:r>
              <w:rPr>
                <w:noProof/>
              </w:rPr>
              <w:t>Editorial corrections</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692B34" w:rsidRPr="00A20764" w14:paraId="22659463" w14:textId="77777777" w:rsidTr="008D1D47">
        <w:tc>
          <w:tcPr>
            <w:tcW w:w="2694" w:type="dxa"/>
            <w:gridSpan w:val="2"/>
            <w:tcBorders>
              <w:left w:val="single" w:sz="4" w:space="0" w:color="auto"/>
              <w:bottom w:val="single" w:sz="4" w:space="0" w:color="auto"/>
            </w:tcBorders>
          </w:tcPr>
          <w:p w14:paraId="7BC9D18C" w14:textId="77777777" w:rsidR="00692B34" w:rsidRPr="00A20764" w:rsidRDefault="00692B34" w:rsidP="00692B34">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528D5C15" w:rsidR="00692B34" w:rsidRPr="00A20764" w:rsidRDefault="00692B34" w:rsidP="00692B34">
            <w:pPr>
              <w:pStyle w:val="CRCoverPage"/>
              <w:spacing w:after="0"/>
              <w:ind w:left="100"/>
              <w:rPr>
                <w:noProof/>
              </w:rPr>
            </w:pPr>
            <w:r w:rsidRPr="003D4368">
              <w:rPr>
                <w:noProof/>
              </w:rPr>
              <w:t>Inco</w:t>
            </w:r>
            <w:r>
              <w:rPr>
                <w:noProof/>
              </w:rPr>
              <w:t>rrect</w:t>
            </w:r>
            <w:r w:rsidRPr="003D4368">
              <w:rPr>
                <w:noProof/>
              </w:rPr>
              <w:t xml:space="preserve"> test specification</w:t>
            </w:r>
          </w:p>
        </w:tc>
      </w:tr>
      <w:tr w:rsidR="008C039D" w:rsidRPr="00A20764" w14:paraId="01AA0546" w14:textId="77777777" w:rsidTr="008D1D47">
        <w:tc>
          <w:tcPr>
            <w:tcW w:w="2694" w:type="dxa"/>
            <w:gridSpan w:val="2"/>
          </w:tcPr>
          <w:p w14:paraId="2DFA4DAB" w14:textId="77777777" w:rsidR="008C039D" w:rsidRPr="00A20764" w:rsidRDefault="008C039D" w:rsidP="008C039D">
            <w:pPr>
              <w:pStyle w:val="CRCoverPage"/>
              <w:spacing w:after="0"/>
              <w:rPr>
                <w:b/>
                <w:i/>
                <w:noProof/>
                <w:sz w:val="8"/>
                <w:szCs w:val="8"/>
              </w:rPr>
            </w:pPr>
          </w:p>
        </w:tc>
        <w:tc>
          <w:tcPr>
            <w:tcW w:w="6946" w:type="dxa"/>
            <w:gridSpan w:val="9"/>
          </w:tcPr>
          <w:p w14:paraId="76825955" w14:textId="77777777" w:rsidR="008C039D" w:rsidRPr="00A20764" w:rsidRDefault="008C039D" w:rsidP="008C039D">
            <w:pPr>
              <w:pStyle w:val="CRCoverPage"/>
              <w:spacing w:after="0"/>
              <w:rPr>
                <w:noProof/>
                <w:sz w:val="8"/>
                <w:szCs w:val="8"/>
              </w:rPr>
            </w:pPr>
          </w:p>
        </w:tc>
      </w:tr>
      <w:tr w:rsidR="008C039D" w:rsidRPr="00A20764" w14:paraId="6BF576E0" w14:textId="77777777" w:rsidTr="008D1D47">
        <w:tc>
          <w:tcPr>
            <w:tcW w:w="2694" w:type="dxa"/>
            <w:gridSpan w:val="2"/>
            <w:tcBorders>
              <w:top w:val="single" w:sz="4" w:space="0" w:color="auto"/>
              <w:left w:val="single" w:sz="4" w:space="0" w:color="auto"/>
            </w:tcBorders>
          </w:tcPr>
          <w:p w14:paraId="7298F76A" w14:textId="77777777" w:rsidR="008C039D" w:rsidRPr="00A20764" w:rsidRDefault="008C039D" w:rsidP="008C039D">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374AC9B3" w:rsidR="008C039D" w:rsidRPr="00A20764" w:rsidRDefault="00176840" w:rsidP="008C039D">
            <w:pPr>
              <w:pStyle w:val="CRCoverPage"/>
              <w:spacing w:after="0"/>
              <w:ind w:left="100"/>
              <w:rPr>
                <w:noProof/>
              </w:rPr>
            </w:pPr>
            <w:r>
              <w:rPr>
                <w:noProof/>
              </w:rPr>
              <w:t>6.2.</w:t>
            </w:r>
            <w:r w:rsidR="00D953D6">
              <w:rPr>
                <w:noProof/>
              </w:rPr>
              <w:t>9</w:t>
            </w:r>
          </w:p>
        </w:tc>
      </w:tr>
      <w:tr w:rsidR="008C039D" w:rsidRPr="00A20764" w14:paraId="585E0ADF" w14:textId="77777777" w:rsidTr="008D1D47">
        <w:tc>
          <w:tcPr>
            <w:tcW w:w="2694" w:type="dxa"/>
            <w:gridSpan w:val="2"/>
            <w:tcBorders>
              <w:left w:val="single" w:sz="4" w:space="0" w:color="auto"/>
            </w:tcBorders>
          </w:tcPr>
          <w:p w14:paraId="42DE54E7" w14:textId="77777777" w:rsidR="008C039D" w:rsidRPr="00A20764" w:rsidRDefault="008C039D" w:rsidP="008C039D">
            <w:pPr>
              <w:pStyle w:val="CRCoverPage"/>
              <w:spacing w:after="0"/>
              <w:rPr>
                <w:b/>
                <w:i/>
                <w:noProof/>
                <w:sz w:val="8"/>
                <w:szCs w:val="8"/>
              </w:rPr>
            </w:pPr>
          </w:p>
        </w:tc>
        <w:tc>
          <w:tcPr>
            <w:tcW w:w="6946" w:type="dxa"/>
            <w:gridSpan w:val="9"/>
            <w:tcBorders>
              <w:right w:val="single" w:sz="4" w:space="0" w:color="auto"/>
            </w:tcBorders>
          </w:tcPr>
          <w:p w14:paraId="666C008D" w14:textId="77777777" w:rsidR="008C039D" w:rsidRPr="00A20764" w:rsidRDefault="008C039D" w:rsidP="008C039D">
            <w:pPr>
              <w:pStyle w:val="CRCoverPage"/>
              <w:spacing w:after="0"/>
              <w:rPr>
                <w:noProof/>
                <w:sz w:val="8"/>
                <w:szCs w:val="8"/>
              </w:rPr>
            </w:pPr>
          </w:p>
        </w:tc>
      </w:tr>
      <w:tr w:rsidR="008C039D" w:rsidRPr="00A20764" w14:paraId="4A67ED79" w14:textId="77777777" w:rsidTr="008D1D47">
        <w:tc>
          <w:tcPr>
            <w:tcW w:w="2694" w:type="dxa"/>
            <w:gridSpan w:val="2"/>
            <w:tcBorders>
              <w:left w:val="single" w:sz="4" w:space="0" w:color="auto"/>
            </w:tcBorders>
          </w:tcPr>
          <w:p w14:paraId="2AD3EB33" w14:textId="77777777" w:rsidR="008C039D" w:rsidRPr="00A20764" w:rsidRDefault="008C039D" w:rsidP="008C0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8C039D" w:rsidRPr="00A20764" w:rsidRDefault="008C039D" w:rsidP="008C039D">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8C039D" w:rsidRPr="00A20764" w:rsidRDefault="008C039D" w:rsidP="008C039D">
            <w:pPr>
              <w:pStyle w:val="CRCoverPage"/>
              <w:spacing w:after="0"/>
              <w:jc w:val="center"/>
              <w:rPr>
                <w:b/>
                <w:caps/>
                <w:noProof/>
              </w:rPr>
            </w:pPr>
            <w:r w:rsidRPr="00A20764">
              <w:rPr>
                <w:b/>
                <w:caps/>
                <w:noProof/>
              </w:rPr>
              <w:t>N</w:t>
            </w:r>
          </w:p>
        </w:tc>
        <w:tc>
          <w:tcPr>
            <w:tcW w:w="2977" w:type="dxa"/>
            <w:gridSpan w:val="4"/>
          </w:tcPr>
          <w:p w14:paraId="75A3399E" w14:textId="77777777" w:rsidR="008C039D" w:rsidRPr="00A20764" w:rsidRDefault="008C039D" w:rsidP="008C03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8C039D" w:rsidRPr="00A20764" w:rsidRDefault="008C039D" w:rsidP="008C039D">
            <w:pPr>
              <w:pStyle w:val="CRCoverPage"/>
              <w:spacing w:after="0"/>
              <w:ind w:left="99"/>
              <w:rPr>
                <w:noProof/>
              </w:rPr>
            </w:pPr>
          </w:p>
        </w:tc>
      </w:tr>
      <w:tr w:rsidR="008C039D" w:rsidRPr="00A20764" w14:paraId="10AB6B6B" w14:textId="77777777" w:rsidTr="008D1D47">
        <w:tc>
          <w:tcPr>
            <w:tcW w:w="2694" w:type="dxa"/>
            <w:gridSpan w:val="2"/>
            <w:tcBorders>
              <w:left w:val="single" w:sz="4" w:space="0" w:color="auto"/>
            </w:tcBorders>
          </w:tcPr>
          <w:p w14:paraId="100E1C5E" w14:textId="77777777" w:rsidR="008C039D" w:rsidRPr="00A20764" w:rsidRDefault="008C039D" w:rsidP="008C039D">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27F2A811" w14:textId="77777777" w:rsidR="008C039D" w:rsidRPr="00A20764" w:rsidRDefault="008C039D" w:rsidP="008C039D">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5D076DD3" w14:textId="77777777" w:rsidTr="008D1D47">
        <w:tc>
          <w:tcPr>
            <w:tcW w:w="2694" w:type="dxa"/>
            <w:gridSpan w:val="2"/>
            <w:tcBorders>
              <w:left w:val="single" w:sz="4" w:space="0" w:color="auto"/>
            </w:tcBorders>
          </w:tcPr>
          <w:p w14:paraId="1B449FC5" w14:textId="77777777" w:rsidR="008C039D" w:rsidRPr="00A20764" w:rsidRDefault="008C039D" w:rsidP="008C039D">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70D3484D" w14:textId="77777777" w:rsidR="008C039D" w:rsidRPr="00A20764" w:rsidRDefault="008C039D" w:rsidP="008C039D">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72569CF8" w14:textId="77777777" w:rsidTr="008D1D47">
        <w:tc>
          <w:tcPr>
            <w:tcW w:w="2694" w:type="dxa"/>
            <w:gridSpan w:val="2"/>
            <w:tcBorders>
              <w:left w:val="single" w:sz="4" w:space="0" w:color="auto"/>
            </w:tcBorders>
          </w:tcPr>
          <w:p w14:paraId="010D16E4" w14:textId="77777777" w:rsidR="008C039D" w:rsidRPr="00A20764" w:rsidRDefault="008C039D" w:rsidP="008C039D">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51699D46" w14:textId="77777777" w:rsidR="008C039D" w:rsidRPr="00A20764" w:rsidRDefault="008C039D" w:rsidP="008C039D">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24DE38AF" w14:textId="77777777" w:rsidTr="008D1D47">
        <w:tc>
          <w:tcPr>
            <w:tcW w:w="2694" w:type="dxa"/>
            <w:gridSpan w:val="2"/>
            <w:tcBorders>
              <w:left w:val="single" w:sz="4" w:space="0" w:color="auto"/>
            </w:tcBorders>
          </w:tcPr>
          <w:p w14:paraId="7FD0B819" w14:textId="77777777" w:rsidR="008C039D" w:rsidRPr="00A20764" w:rsidRDefault="008C039D" w:rsidP="008C039D">
            <w:pPr>
              <w:pStyle w:val="CRCoverPage"/>
              <w:spacing w:after="0"/>
              <w:rPr>
                <w:b/>
                <w:i/>
                <w:noProof/>
              </w:rPr>
            </w:pPr>
          </w:p>
        </w:tc>
        <w:tc>
          <w:tcPr>
            <w:tcW w:w="6946" w:type="dxa"/>
            <w:gridSpan w:val="9"/>
            <w:tcBorders>
              <w:right w:val="single" w:sz="4" w:space="0" w:color="auto"/>
            </w:tcBorders>
          </w:tcPr>
          <w:p w14:paraId="05338767" w14:textId="77777777" w:rsidR="008C039D" w:rsidRPr="00A20764" w:rsidRDefault="008C039D" w:rsidP="008C039D">
            <w:pPr>
              <w:pStyle w:val="CRCoverPage"/>
              <w:spacing w:after="0"/>
              <w:rPr>
                <w:noProof/>
              </w:rPr>
            </w:pPr>
          </w:p>
        </w:tc>
      </w:tr>
      <w:tr w:rsidR="008C039D" w:rsidRPr="00A20764" w14:paraId="0D0B2659" w14:textId="77777777" w:rsidTr="008D1D47">
        <w:tc>
          <w:tcPr>
            <w:tcW w:w="2694" w:type="dxa"/>
            <w:gridSpan w:val="2"/>
            <w:tcBorders>
              <w:left w:val="single" w:sz="4" w:space="0" w:color="auto"/>
              <w:bottom w:val="single" w:sz="4" w:space="0" w:color="auto"/>
            </w:tcBorders>
          </w:tcPr>
          <w:p w14:paraId="7C31693D" w14:textId="77777777" w:rsidR="008C039D" w:rsidRPr="00A20764" w:rsidRDefault="008C039D" w:rsidP="008C039D">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8C039D" w:rsidRPr="00A20764" w:rsidRDefault="008C039D" w:rsidP="008C039D">
            <w:pPr>
              <w:pStyle w:val="CRCoverPage"/>
              <w:spacing w:after="0"/>
              <w:ind w:left="100"/>
              <w:rPr>
                <w:noProof/>
              </w:rPr>
            </w:pPr>
          </w:p>
        </w:tc>
      </w:tr>
      <w:tr w:rsidR="008C039D" w:rsidRPr="00A20764" w14:paraId="5DC0FA20" w14:textId="77777777" w:rsidTr="008D1D47">
        <w:tc>
          <w:tcPr>
            <w:tcW w:w="2694" w:type="dxa"/>
            <w:gridSpan w:val="2"/>
            <w:tcBorders>
              <w:top w:val="single" w:sz="4" w:space="0" w:color="auto"/>
              <w:bottom w:val="single" w:sz="4" w:space="0" w:color="auto"/>
            </w:tcBorders>
          </w:tcPr>
          <w:p w14:paraId="7FCAEEA8" w14:textId="77777777" w:rsidR="008C039D" w:rsidRPr="00A20764" w:rsidRDefault="008C039D" w:rsidP="008C03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8C039D" w:rsidRPr="00A20764" w:rsidRDefault="008C039D" w:rsidP="008C039D">
            <w:pPr>
              <w:pStyle w:val="CRCoverPage"/>
              <w:spacing w:after="0"/>
              <w:ind w:left="100"/>
              <w:rPr>
                <w:noProof/>
                <w:sz w:val="8"/>
                <w:szCs w:val="8"/>
              </w:rPr>
            </w:pPr>
          </w:p>
        </w:tc>
      </w:tr>
      <w:tr w:rsidR="008C039D"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8C039D" w:rsidRPr="00A20764" w:rsidRDefault="008C039D" w:rsidP="008C039D">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8C039D" w:rsidRPr="00A20764" w:rsidRDefault="008C039D" w:rsidP="008C039D">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82200D">
          <w:headerReference w:type="even" r:id="rId12"/>
          <w:footnotePr>
            <w:numRestart w:val="eachSect"/>
          </w:footnotePr>
          <w:pgSz w:w="11907" w:h="16840" w:code="9"/>
          <w:pgMar w:top="1418" w:right="1134" w:bottom="1134" w:left="1134" w:header="680" w:footer="567" w:gutter="0"/>
          <w:cols w:space="720"/>
        </w:sectPr>
      </w:pPr>
    </w:p>
    <w:p w14:paraId="52977DAF" w14:textId="77777777" w:rsidR="00D953D6" w:rsidRDefault="00D953D6" w:rsidP="00D953D6">
      <w:pPr>
        <w:keepNext/>
        <w:keepLines/>
        <w:spacing w:before="120"/>
        <w:ind w:left="1134" w:hanging="1134"/>
        <w:outlineLvl w:val="2"/>
        <w:rPr>
          <w:rFonts w:ascii="Arial" w:hAnsi="Arial"/>
          <w:sz w:val="28"/>
        </w:rPr>
      </w:pPr>
      <w:bookmarkStart w:id="3" w:name="_Toc124350079"/>
      <w:bookmarkEnd w:id="0"/>
      <w:bookmarkEnd w:id="1"/>
      <w:r>
        <w:rPr>
          <w:rFonts w:ascii="Arial" w:hAnsi="Arial"/>
          <w:sz w:val="28"/>
        </w:rPr>
        <w:lastRenderedPageBreak/>
        <w:t>6.2.9</w:t>
      </w:r>
      <w:r>
        <w:rPr>
          <w:rFonts w:ascii="Arial" w:hAnsi="Arial"/>
          <w:sz w:val="28"/>
        </w:rPr>
        <w:tab/>
        <w:t>On-network / Private Call / Within a pre-established session / Automatic Commencement Mode / Without Floor Control / Client Originated (CO)</w:t>
      </w:r>
      <w:bookmarkEnd w:id="3"/>
    </w:p>
    <w:p w14:paraId="18BD8D33" w14:textId="77777777" w:rsidR="00D953D6" w:rsidRDefault="00D953D6" w:rsidP="00D953D6">
      <w:pPr>
        <w:pStyle w:val="H6"/>
      </w:pPr>
      <w:r>
        <w:t>6.2.9.1</w:t>
      </w:r>
      <w:r>
        <w:tab/>
        <w:t>Test Purpose (TP)</w:t>
      </w:r>
    </w:p>
    <w:p w14:paraId="3ADEA336" w14:textId="77777777" w:rsidR="00D953D6" w:rsidRDefault="00D953D6" w:rsidP="00D953D6">
      <w:pPr>
        <w:pStyle w:val="H6"/>
      </w:pPr>
      <w:r>
        <w:t>(1)</w:t>
      </w:r>
    </w:p>
    <w:p w14:paraId="0A28259D" w14:textId="77777777" w:rsidR="00D953D6" w:rsidRDefault="00D953D6" w:rsidP="00D953D6">
      <w:pPr>
        <w:pStyle w:val="PL"/>
      </w:pPr>
      <w:r>
        <w:rPr>
          <w:b/>
          <w:noProof w:val="0"/>
        </w:rPr>
        <w:t>with</w:t>
      </w:r>
      <w:r>
        <w:rPr>
          <w:noProof w:val="0"/>
        </w:rPr>
        <w:t xml:space="preserve"> { UE (MCPTT Client) registered and authorized for MCPTT Service, including authorized to initiate/cancel private calls with automatic commencement, </w:t>
      </w:r>
      <w:r>
        <w:rPr>
          <w:b/>
          <w:noProof w:val="0"/>
        </w:rPr>
        <w:t>and</w:t>
      </w:r>
      <w:r>
        <w:rPr>
          <w:noProof w:val="0"/>
        </w:rPr>
        <w:t>, having established a pre-established session }</w:t>
      </w:r>
    </w:p>
    <w:p w14:paraId="4137A717" w14:textId="77777777" w:rsidR="00D953D6" w:rsidRDefault="00D953D6" w:rsidP="00D953D6">
      <w:pPr>
        <w:pStyle w:val="PL"/>
      </w:pPr>
      <w:r>
        <w:rPr>
          <w:noProof w:val="0"/>
        </w:rPr>
        <w:t>ensure that {</w:t>
      </w:r>
    </w:p>
    <w:p w14:paraId="0F11F9E5" w14:textId="77777777" w:rsidR="00D953D6" w:rsidRDefault="00D953D6" w:rsidP="00D953D6">
      <w:pPr>
        <w:pStyle w:val="PL"/>
      </w:pPr>
      <w:r>
        <w:rPr>
          <w:noProof w:val="0"/>
        </w:rPr>
        <w:t xml:space="preserve">  </w:t>
      </w:r>
      <w:r>
        <w:rPr>
          <w:b/>
          <w:noProof w:val="0"/>
        </w:rPr>
        <w:t>when</w:t>
      </w:r>
      <w:r>
        <w:rPr>
          <w:noProof w:val="0"/>
        </w:rPr>
        <w:t xml:space="preserve"> { the MCPTT User requests the establishment of an MCPTT private call within the pre-established session, Automatic Commencement Mode, no Force of automatic commencement, without floor control }</w:t>
      </w:r>
    </w:p>
    <w:p w14:paraId="3FAC862E" w14:textId="77777777" w:rsidR="00D953D6" w:rsidRDefault="00D953D6" w:rsidP="00D953D6">
      <w:pPr>
        <w:pStyle w:val="PL"/>
      </w:pPr>
      <w:r>
        <w:rPr>
          <w:noProof w:val="0"/>
        </w:rPr>
        <w:t xml:space="preserve">    </w:t>
      </w:r>
      <w:r>
        <w:rPr>
          <w:b/>
          <w:noProof w:val="0"/>
        </w:rPr>
        <w:t>then</w:t>
      </w:r>
      <w:r>
        <w:rPr>
          <w:noProof w:val="0"/>
        </w:rPr>
        <w:t xml:space="preserve"> { UE (MCPTT Client) sends a SIP REFER request outside a dialog indicating Automatic Commencement Mode and not offering a media-level section for a media-floor control entity, </w:t>
      </w:r>
      <w:r>
        <w:rPr>
          <w:b/>
          <w:noProof w:val="0"/>
        </w:rPr>
        <w:t>and</w:t>
      </w:r>
      <w:r>
        <w:rPr>
          <w:noProof w:val="0"/>
        </w:rPr>
        <w:t>, after receiving a Connect message from the participating MCPTT function sends an Acknowledgment message indicating that the connection is accepted }</w:t>
      </w:r>
    </w:p>
    <w:p w14:paraId="58A47132" w14:textId="77777777" w:rsidR="00D953D6" w:rsidRDefault="00D953D6" w:rsidP="00D953D6">
      <w:pPr>
        <w:pStyle w:val="PL"/>
      </w:pPr>
      <w:r>
        <w:rPr>
          <w:noProof w:val="0"/>
        </w:rPr>
        <w:t xml:space="preserve">            }</w:t>
      </w:r>
    </w:p>
    <w:p w14:paraId="379766E1" w14:textId="77777777" w:rsidR="00D953D6" w:rsidRDefault="00D953D6" w:rsidP="00D953D6">
      <w:pPr>
        <w:pStyle w:val="PL"/>
      </w:pPr>
    </w:p>
    <w:p w14:paraId="465285CD" w14:textId="77777777" w:rsidR="00D953D6" w:rsidRDefault="00D953D6" w:rsidP="00D953D6">
      <w:pPr>
        <w:pStyle w:val="H6"/>
      </w:pPr>
      <w:r>
        <w:t>(2)</w:t>
      </w:r>
    </w:p>
    <w:p w14:paraId="66E3EEEC" w14:textId="77777777" w:rsidR="00D953D6" w:rsidRDefault="00D953D6" w:rsidP="00D953D6">
      <w:pPr>
        <w:pStyle w:val="PL"/>
      </w:pPr>
      <w:r>
        <w:rPr>
          <w:b/>
          <w:noProof w:val="0"/>
        </w:rPr>
        <w:t>with</w:t>
      </w:r>
      <w:r>
        <w:rPr>
          <w:noProof w:val="0"/>
        </w:rPr>
        <w:t xml:space="preserve"> { UE (MCPTT Client) having Private Call Within a pre-established session, Automatic Commencement Mode Private Call without Floor control }</w:t>
      </w:r>
    </w:p>
    <w:p w14:paraId="5151D1B0" w14:textId="77777777" w:rsidR="00D953D6" w:rsidRDefault="00D953D6" w:rsidP="00D953D6">
      <w:pPr>
        <w:pStyle w:val="PL"/>
      </w:pPr>
      <w:r>
        <w:rPr>
          <w:noProof w:val="0"/>
        </w:rPr>
        <w:t>ensure that {</w:t>
      </w:r>
    </w:p>
    <w:p w14:paraId="4AE633BD" w14:textId="77777777" w:rsidR="00D953D6" w:rsidRDefault="00D953D6" w:rsidP="00D953D6">
      <w:pPr>
        <w:pStyle w:val="PL"/>
      </w:pPr>
      <w:r>
        <w:rPr>
          <w:noProof w:val="0"/>
        </w:rPr>
        <w:t xml:space="preserve">  </w:t>
      </w:r>
      <w:r>
        <w:rPr>
          <w:b/>
          <w:noProof w:val="0"/>
        </w:rPr>
        <w:t>when</w:t>
      </w:r>
      <w:r>
        <w:rPr>
          <w:noProof w:val="0"/>
        </w:rPr>
        <w:t xml:space="preserve"> { the MCPTT User wants to release the ongoing MCPTT private call }</w:t>
      </w:r>
    </w:p>
    <w:p w14:paraId="7C5BBB97" w14:textId="77777777" w:rsidR="00D953D6" w:rsidRDefault="00D953D6" w:rsidP="00D953D6">
      <w:pPr>
        <w:pStyle w:val="PL"/>
      </w:pPr>
      <w:r>
        <w:rPr>
          <w:noProof w:val="0"/>
        </w:rPr>
        <w:t xml:space="preserve">    </w:t>
      </w:r>
      <w:r>
        <w:rPr>
          <w:b/>
          <w:noProof w:val="0"/>
        </w:rPr>
        <w:t>then</w:t>
      </w:r>
      <w:r>
        <w:rPr>
          <w:noProof w:val="0"/>
        </w:rPr>
        <w:t xml:space="preserve"> { UE (MCPTT Client) sends a REFER request with the value "BYE" in the URI in the Refer-To header field and after receiving a SIP 200 (OK) leaves the MCPTT session }</w:t>
      </w:r>
    </w:p>
    <w:p w14:paraId="66387934" w14:textId="77777777" w:rsidR="00D953D6" w:rsidRDefault="00D953D6" w:rsidP="00D953D6">
      <w:pPr>
        <w:pStyle w:val="PL"/>
      </w:pPr>
      <w:r>
        <w:rPr>
          <w:noProof w:val="0"/>
        </w:rPr>
        <w:t xml:space="preserve">            }</w:t>
      </w:r>
    </w:p>
    <w:p w14:paraId="1F8EA8B8" w14:textId="77777777" w:rsidR="00D953D6" w:rsidRDefault="00D953D6" w:rsidP="00D953D6">
      <w:pPr>
        <w:pStyle w:val="PL"/>
      </w:pPr>
    </w:p>
    <w:p w14:paraId="3EEB52BE" w14:textId="77777777" w:rsidR="00D953D6" w:rsidRDefault="00D953D6" w:rsidP="00D953D6">
      <w:pPr>
        <w:pStyle w:val="H6"/>
      </w:pPr>
      <w:r>
        <w:t>6.2.9.2</w:t>
      </w:r>
      <w:r>
        <w:tab/>
        <w:t>Conformance requirements</w:t>
      </w:r>
    </w:p>
    <w:p w14:paraId="64D209D4" w14:textId="77777777" w:rsidR="00D953D6" w:rsidRDefault="00D953D6" w:rsidP="00D953D6">
      <w:r>
        <w:t xml:space="preserve">References: The conformance requirements covered in the present TC are specified in: TS 24.379 clauses </w:t>
      </w:r>
      <w:r>
        <w:rPr>
          <w:rFonts w:eastAsia="Malgun Gothic"/>
        </w:rPr>
        <w:t xml:space="preserve">11.1.2.2, </w:t>
      </w:r>
      <w:r>
        <w:t>11.1.1.2.2.1, 11.1.3.1.2.1, 6.2.5.2, TS 24.380 clauses 4.1.2.1, 4.1.2.2, 9.2.2.3.2, 9.2.2.4.6. Unless otherwise stated these are Rel-13 requirements.</w:t>
      </w:r>
    </w:p>
    <w:p w14:paraId="68CFFCCE" w14:textId="77777777" w:rsidR="00D953D6" w:rsidRDefault="00D953D6" w:rsidP="00D953D6">
      <w:r>
        <w:t xml:space="preserve">[TS 24.379, clause </w:t>
      </w:r>
      <w:r>
        <w:rPr>
          <w:rFonts w:eastAsia="Malgun Gothic"/>
        </w:rPr>
        <w:t>11.1.2.2</w:t>
      </w:r>
      <w:r>
        <w:t>]</w:t>
      </w:r>
    </w:p>
    <w:p w14:paraId="0E224F2B" w14:textId="77777777" w:rsidR="00D953D6" w:rsidRDefault="00D953D6" w:rsidP="00D953D6">
      <w:r>
        <w:rPr>
          <w:lang w:eastAsia="ko-KR"/>
        </w:rPr>
        <w:t xml:space="preserve">When the MCPTT user wants to make a private call without floor control using a pre-established session, the MCPTT client shall follow the procedures in subclause 11.1.1.2.2.1 with the exception that </w:t>
      </w:r>
      <w:r>
        <w:t>step 8 c) i) is re-written as:</w:t>
      </w:r>
    </w:p>
    <w:p w14:paraId="5543E06A" w14:textId="77777777" w:rsidR="00D953D6" w:rsidRDefault="00D953D6" w:rsidP="00D953D6">
      <w:pPr>
        <w:ind w:left="568" w:hanging="284"/>
        <w:rPr>
          <w:lang w:eastAsia="ko-KR"/>
        </w:rPr>
      </w:pPr>
      <w:r>
        <w:t>-</w:t>
      </w:r>
      <w:r>
        <w:tab/>
        <w:t xml:space="preserve">if the SDP parameters of the pre-established session contain a media-level section of a media-floor control entity or if end-to-end security is required for the private call, an application/sdp MIME body containing the SDP parameters of the pre-established session according to 3GPP TS 24.229 [4] with the clarification given in subclause 6.2.1. If </w:t>
      </w:r>
      <w:r>
        <w:rPr>
          <w:lang w:eastAsia="ko-KR"/>
        </w:rPr>
        <w:t>the pre-established session was established with implicit floor control, then the application/sdp MIME body shall not contain the implicit floor request as specified in subclause 6.4.</w:t>
      </w:r>
    </w:p>
    <w:p w14:paraId="28051A67" w14:textId="77777777" w:rsidR="00D953D6" w:rsidRDefault="00D953D6" w:rsidP="00D953D6">
      <w:r>
        <w:t>[TS 24.379, clause 11.1.1.2.2.1]</w:t>
      </w:r>
    </w:p>
    <w:p w14:paraId="66D2975D" w14:textId="77777777" w:rsidR="00D953D6" w:rsidRDefault="00D953D6" w:rsidP="00D953D6">
      <w:pPr>
        <w:rPr>
          <w:lang w:eastAsia="ko-KR"/>
        </w:rPr>
      </w:pPr>
      <w:r>
        <w:t xml:space="preserve">Upon receiving a request from an MCPTT user to establish an MCPTT </w:t>
      </w:r>
      <w:r>
        <w:rPr>
          <w:lang w:eastAsia="ko-KR"/>
        </w:rPr>
        <w:t xml:space="preserve">private call within a pre-established session the MCPTT client shall generate a SIP REFER request outside a dialog </w:t>
      </w:r>
      <w:r>
        <w:t xml:space="preserve">in accordance with the procedures specified in 3GPP TS 24.229 [4], IETF RFC 4488 [22] and IETF RFC 3515 [25] as updated by IETF RFC 6665 [26] and </w:t>
      </w:r>
      <w:r>
        <w:rPr>
          <w:lang w:eastAsia="ko-KR"/>
        </w:rPr>
        <w:t>IETF</w:t>
      </w:r>
      <w:r>
        <w:t> </w:t>
      </w:r>
      <w:r>
        <w:rPr>
          <w:lang w:eastAsia="ko-KR"/>
        </w:rPr>
        <w:t>RFC 7647</w:t>
      </w:r>
      <w:r>
        <w:t> [27], with the clarifications given below.</w:t>
      </w:r>
    </w:p>
    <w:p w14:paraId="3805C299" w14:textId="77777777" w:rsidR="00D953D6" w:rsidRDefault="00D953D6" w:rsidP="00D953D6">
      <w:pPr>
        <w:rPr>
          <w:lang w:eastAsia="ko-KR"/>
        </w:rPr>
      </w:pPr>
      <w:r>
        <w:rPr>
          <w:lang w:eastAsia="ko-KR"/>
        </w:rPr>
        <w:t>...</w:t>
      </w:r>
    </w:p>
    <w:p w14:paraId="50072C11" w14:textId="77777777" w:rsidR="00D953D6" w:rsidRDefault="00D953D6" w:rsidP="00D953D6">
      <w:pPr>
        <w:rPr>
          <w:lang w:eastAsia="ko-KR"/>
        </w:rPr>
      </w:pPr>
      <w:r>
        <w:rPr>
          <w:lang w:eastAsia="ko-KR"/>
        </w:rPr>
        <w:t>The MCPTT client populates the SIP REFER request as follows:</w:t>
      </w:r>
    </w:p>
    <w:p w14:paraId="3E3262C4" w14:textId="77777777" w:rsidR="00D953D6" w:rsidRDefault="00D953D6" w:rsidP="00D953D6">
      <w:pPr>
        <w:ind w:left="568" w:hanging="284"/>
        <w:rPr>
          <w:lang w:eastAsia="ko-KR"/>
        </w:rPr>
      </w:pPr>
      <w:r>
        <w:rPr>
          <w:lang w:eastAsia="ko-KR"/>
        </w:rPr>
        <w:t>1)</w:t>
      </w:r>
      <w:r>
        <w:rPr>
          <w:lang w:eastAsia="ko-KR"/>
        </w:rPr>
        <w:tab/>
        <w:t>shall include the Request-URI set to the public service identity identifying the pre-established session on the MCPTT server serving the MCPTT user;</w:t>
      </w:r>
    </w:p>
    <w:p w14:paraId="2E03C3D5" w14:textId="77777777" w:rsidR="00D953D6" w:rsidRDefault="00D953D6" w:rsidP="00D953D6">
      <w:pPr>
        <w:ind w:left="568" w:hanging="284"/>
        <w:rPr>
          <w:lang w:eastAsia="ko-KR"/>
        </w:rPr>
      </w:pPr>
      <w:r>
        <w:rPr>
          <w:lang w:eastAsia="ko-KR"/>
        </w:rPr>
        <w:t>2)</w:t>
      </w:r>
      <w:r>
        <w:rPr>
          <w:lang w:eastAsia="ko-KR"/>
        </w:rPr>
        <w:tab/>
        <w:t xml:space="preserve">shall include </w:t>
      </w:r>
      <w:r>
        <w:t>the Refer-Sub header field with value "false" according to rules and procedures of IETF RFC 4488 [22]</w:t>
      </w:r>
      <w:r>
        <w:rPr>
          <w:lang w:eastAsia="ko-KR"/>
        </w:rPr>
        <w:t>;</w:t>
      </w:r>
    </w:p>
    <w:p w14:paraId="617C98EB" w14:textId="77777777" w:rsidR="00D953D6" w:rsidRDefault="00D953D6" w:rsidP="00D953D6">
      <w:pPr>
        <w:ind w:left="568" w:hanging="284"/>
        <w:rPr>
          <w:lang w:eastAsia="ko-KR"/>
        </w:rPr>
      </w:pPr>
      <w:r>
        <w:lastRenderedPageBreak/>
        <w:t>3)</w:t>
      </w:r>
      <w:r>
        <w:tab/>
      </w:r>
      <w:r>
        <w:rPr>
          <w:lang w:eastAsia="ko-KR"/>
        </w:rPr>
        <w:t xml:space="preserve">shall include </w:t>
      </w:r>
      <w:r>
        <w:t>the Supported header field with value "norefersub" according to rules and procedures of IETF RFC 4488 [22]</w:t>
      </w:r>
      <w:r>
        <w:rPr>
          <w:lang w:eastAsia="ko-KR"/>
        </w:rPr>
        <w:t>;</w:t>
      </w:r>
    </w:p>
    <w:p w14:paraId="040367B6" w14:textId="77777777" w:rsidR="00D953D6" w:rsidRDefault="00D953D6" w:rsidP="00D953D6">
      <w:pPr>
        <w:ind w:left="568" w:hanging="284"/>
      </w:pPr>
      <w:r>
        <w:t>4)</w:t>
      </w:r>
      <w:r>
        <w:tab/>
      </w:r>
      <w:r>
        <w:rPr>
          <w:lang w:eastAsia="ko-KR"/>
        </w:rPr>
        <w:t xml:space="preserve">shall include </w:t>
      </w:r>
      <w:r>
        <w:t>the option tag "multiple-refer" in the Require header field;</w:t>
      </w:r>
    </w:p>
    <w:p w14:paraId="11AE59A8" w14:textId="77777777" w:rsidR="00D953D6" w:rsidRDefault="00D953D6" w:rsidP="00D953D6">
      <w:pPr>
        <w:ind w:left="568" w:hanging="284"/>
      </w:pPr>
      <w:r>
        <w:t>5)</w:t>
      </w:r>
      <w:r>
        <w:tab/>
        <w:t>may include a P-Preferred-Identity header field in the SIP REFER request containing a public user identity as specified in 3GPP TS 24.229 [4];</w:t>
      </w:r>
    </w:p>
    <w:p w14:paraId="68B23FC5" w14:textId="77777777" w:rsidR="00D953D6" w:rsidRDefault="00D953D6" w:rsidP="00D953D6">
      <w:pPr>
        <w:ind w:left="568" w:hanging="284"/>
      </w:pPr>
      <w:r>
        <w:t>6)</w:t>
      </w:r>
      <w:r>
        <w:tab/>
        <w:t>shall include a P-Preferred-Service header field set to the ICSI value "urn:urn-7:3gpp-service.ims.icsi.mcptt" (coded as specified in 3GPP TS 24.229 [4]), according to IETF RFC 6050 [9];</w:t>
      </w:r>
    </w:p>
    <w:p w14:paraId="19455C2F" w14:textId="77777777" w:rsidR="00D953D6" w:rsidRDefault="00D953D6" w:rsidP="00D953D6">
      <w:pPr>
        <w:ind w:left="568" w:hanging="284"/>
      </w:pPr>
      <w:r>
        <w:t>7)</w:t>
      </w:r>
      <w:r>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p>
    <w:p w14:paraId="14EE34F8" w14:textId="77777777" w:rsidR="00D953D6" w:rsidRDefault="00D953D6" w:rsidP="00D953D6">
      <w:pPr>
        <w:ind w:left="568" w:hanging="284"/>
      </w:pPr>
      <w:r>
        <w:t>8)</w:t>
      </w:r>
      <w:r>
        <w:tab/>
        <w:t>shall include in the application/resource-lists MIME body a single &lt;entry&gt; element containing a "uri" attribute set to the MCPTT ID of the called user, extended with the following URI header fields:</w:t>
      </w:r>
    </w:p>
    <w:p w14:paraId="1172C2EC" w14:textId="77777777" w:rsidR="00D953D6" w:rsidRDefault="00D953D6" w:rsidP="00D953D6">
      <w:pPr>
        <w:keepLines/>
        <w:ind w:left="1135" w:hanging="851"/>
        <w:rPr>
          <w:rFonts w:eastAsia="Malgun Gothic"/>
        </w:rPr>
      </w:pPr>
      <w:r>
        <w:rPr>
          <w:rFonts w:eastAsia="Malgun Gothic"/>
        </w:rPr>
        <w:t>NOTE:</w:t>
      </w:r>
      <w:r>
        <w:rPr>
          <w:rFonts w:eastAsia="Malgun Gothic"/>
        </w:rPr>
        <w:tab/>
        <w:t>Characters that are not formatted as ASCII characters are escaped in the following URI header fields</w:t>
      </w:r>
    </w:p>
    <w:p w14:paraId="7AAC8D61" w14:textId="77777777" w:rsidR="00D953D6" w:rsidRDefault="00D953D6" w:rsidP="00D953D6">
      <w:pPr>
        <w:ind w:left="851" w:hanging="284"/>
        <w:rPr>
          <w:lang w:eastAsia="ko-KR"/>
        </w:rPr>
      </w:pPr>
      <w:r>
        <w:rPr>
          <w:lang w:eastAsia="ko-KR"/>
        </w:rPr>
        <w:t>..</w:t>
      </w:r>
    </w:p>
    <w:p w14:paraId="48B8C48A" w14:textId="77777777" w:rsidR="00D953D6" w:rsidRDefault="00D953D6" w:rsidP="00D953D6">
      <w:pPr>
        <w:ind w:left="851" w:hanging="284"/>
        <w:rPr>
          <w:lang w:eastAsia="ko-KR"/>
        </w:rPr>
      </w:pPr>
      <w:r>
        <w:rPr>
          <w:lang w:eastAsia="ko-KR"/>
        </w:rPr>
        <w:t>b)</w:t>
      </w:r>
      <w:r>
        <w:rPr>
          <w:lang w:eastAsia="ko-KR"/>
        </w:rPr>
        <w:tab/>
        <w:t>if force of automatic commencement mode at the invited MCPTT client is not requested by the MCPTT user and:</w:t>
      </w:r>
    </w:p>
    <w:p w14:paraId="7358B72C" w14:textId="77777777" w:rsidR="00D953D6" w:rsidRDefault="00D953D6" w:rsidP="00D953D6">
      <w:pPr>
        <w:ind w:left="1135" w:hanging="284"/>
      </w:pPr>
      <w:r>
        <w:t>i)</w:t>
      </w:r>
      <w:r>
        <w:tab/>
        <w:t>if automatic commencement mode at the invited MCPTT client is requested</w:t>
      </w:r>
      <w:r>
        <w:rPr>
          <w:lang w:eastAsia="ko-KR"/>
        </w:rPr>
        <w:t xml:space="preserve"> by the MCPTT user</w:t>
      </w:r>
      <w:r>
        <w:t>, shall include an Answer-Mode header field with the value "Automatic" according to rules and procedures of IETF RFC 5373 [18]; and</w:t>
      </w:r>
    </w:p>
    <w:p w14:paraId="2D781968" w14:textId="77777777" w:rsidR="00D953D6" w:rsidRDefault="00D953D6" w:rsidP="00D953D6">
      <w:pPr>
        <w:ind w:left="1135" w:hanging="284"/>
      </w:pPr>
      <w:r>
        <w:t>...</w:t>
      </w:r>
    </w:p>
    <w:p w14:paraId="73737F86" w14:textId="77777777" w:rsidR="00D953D6" w:rsidRDefault="00D953D6" w:rsidP="00D953D6">
      <w:pPr>
        <w:ind w:left="851" w:hanging="284"/>
      </w:pPr>
      <w:r>
        <w:rPr>
          <w:lang w:eastAsia="ko-KR"/>
        </w:rPr>
        <w:t>c)</w:t>
      </w:r>
      <w:r>
        <w:rPr>
          <w:lang w:eastAsia="ko-KR"/>
        </w:rPr>
        <w:tab/>
      </w:r>
      <w:r>
        <w:t>shall include in a hname "body" URI header field:</w:t>
      </w:r>
    </w:p>
    <w:p w14:paraId="30F0223B" w14:textId="77777777" w:rsidR="00D953D6" w:rsidRDefault="00D953D6" w:rsidP="00D953D6">
      <w:pPr>
        <w:ind w:left="1135" w:hanging="284"/>
        <w:rPr>
          <w:lang w:eastAsia="ko-KR"/>
        </w:rPr>
      </w:pPr>
      <w:r>
        <w:rPr>
          <w:lang w:eastAsia="ko-KR"/>
        </w:rPr>
        <w:t>i)</w:t>
      </w:r>
      <w:r>
        <w:rPr>
          <w:lang w:eastAsia="ko-KR"/>
        </w:rPr>
        <w:tab/>
        <w:t>...</w:t>
      </w:r>
    </w:p>
    <w:p w14:paraId="075DF04D" w14:textId="77777777" w:rsidR="00D953D6" w:rsidRDefault="00D953D6" w:rsidP="00D953D6">
      <w:pPr>
        <w:ind w:left="1135" w:hanging="284"/>
      </w:pPr>
      <w:r>
        <w:t>ii)</w:t>
      </w:r>
      <w:r>
        <w:tab/>
        <w:t>an application/vnd.3gpp.mcptt-info MIME body with the &lt;session-type&gt; element set to "private"; and</w:t>
      </w:r>
    </w:p>
    <w:p w14:paraId="39D87CA9" w14:textId="77777777" w:rsidR="00D953D6" w:rsidRDefault="00D953D6" w:rsidP="00D953D6">
      <w:pPr>
        <w:ind w:left="1135" w:hanging="284"/>
      </w:pPr>
      <w:r>
        <w:t>iii)</w:t>
      </w:r>
      <w:r>
        <w:tab/>
        <w:t>an application/resources-list MIME body with an &lt;entry&gt; element containing a "uri" attribute set to the MCPTT ID of the called user;</w:t>
      </w:r>
    </w:p>
    <w:p w14:paraId="41332C32" w14:textId="77777777" w:rsidR="00D953D6" w:rsidRDefault="00D953D6" w:rsidP="00D953D6">
      <w:pPr>
        <w:ind w:left="568" w:hanging="284"/>
      </w:pPr>
      <w:r>
        <w:rPr>
          <w:lang w:eastAsia="ko-KR"/>
        </w:rPr>
        <w:t>...</w:t>
      </w:r>
    </w:p>
    <w:p w14:paraId="63335AF8" w14:textId="77777777" w:rsidR="00D953D6" w:rsidRDefault="00D953D6" w:rsidP="00D953D6">
      <w:pPr>
        <w:ind w:left="568" w:hanging="284"/>
      </w:pPr>
      <w:r>
        <w:rPr>
          <w:lang w:eastAsia="ko-KR"/>
        </w:rPr>
        <w:t>11</w:t>
      </w:r>
      <w:r>
        <w:t>)</w:t>
      </w:r>
      <w:r>
        <w:rPr>
          <w:lang w:eastAsia="ko-KR"/>
        </w:rPr>
        <w:tab/>
      </w:r>
      <w:r>
        <w:t xml:space="preserve">shall include a </w:t>
      </w:r>
      <w:r>
        <w:rPr>
          <w:lang w:eastAsia="ko-KR"/>
        </w:rPr>
        <w:t>Target-Dialog header field as specified in IETF RFC 4538 [23] identifying the pre-established session.</w:t>
      </w:r>
    </w:p>
    <w:p w14:paraId="4435D002" w14:textId="77777777" w:rsidR="00D953D6" w:rsidRDefault="00D953D6" w:rsidP="00D953D6">
      <w:r>
        <w:t>The MCPTT client shall send the SIP REFER request towards the MCPTT server according to 3GPP TS 24.229 [4].</w:t>
      </w:r>
    </w:p>
    <w:p w14:paraId="5F79B67D" w14:textId="77777777" w:rsidR="00D953D6" w:rsidRDefault="00D953D6" w:rsidP="00D953D6">
      <w:r>
        <w:t>Upon receiving a final SIP 2xx response to the SIP REFER request the MCPTT client shall interact with media plane as specified in 3GPP TS 24.380 [5].</w:t>
      </w:r>
    </w:p>
    <w:p w14:paraId="5B5ACA7A" w14:textId="77777777" w:rsidR="00D953D6" w:rsidRDefault="00D953D6" w:rsidP="00D953D6">
      <w:r>
        <w:t>[TS 24.379, clause 11.1.3.1.2.1]</w:t>
      </w:r>
    </w:p>
    <w:p w14:paraId="451687D5" w14:textId="77777777" w:rsidR="00D953D6" w:rsidRDefault="00D953D6" w:rsidP="00D953D6">
      <w:pPr>
        <w:rPr>
          <w:rFonts w:eastAsia="SimSun"/>
        </w:rPr>
      </w:pPr>
      <w:r>
        <w:rPr>
          <w:rFonts w:eastAsia="SimSun"/>
        </w:rPr>
        <w:t>Upon receiving a request from an MCPTT user to release an MCPTT private call within a pre-established session, the MCPTT client shall follow the procedures as specified in subclause 6.2.5.2.</w:t>
      </w:r>
    </w:p>
    <w:p w14:paraId="0C65C43C" w14:textId="77777777" w:rsidR="00D953D6" w:rsidRDefault="00D953D6" w:rsidP="00D953D6">
      <w:r>
        <w:t>[TS 24.379, clause 6.2.5.2]</w:t>
      </w:r>
    </w:p>
    <w:p w14:paraId="3725DAB5" w14:textId="77777777" w:rsidR="00D953D6" w:rsidRDefault="00D953D6" w:rsidP="00D953D6">
      <w:pPr>
        <w:rPr>
          <w:lang w:eastAsia="ko-KR"/>
        </w:rPr>
      </w:pPr>
      <w:r>
        <w:rPr>
          <w:lang w:eastAsia="ko-KR"/>
        </w:rPr>
        <w:t>When the MCPTT client wants to release an MCPTT session using a pre-established session, the MCPTT client:</w:t>
      </w:r>
    </w:p>
    <w:p w14:paraId="42443256" w14:textId="77777777" w:rsidR="00D953D6" w:rsidRDefault="00D953D6" w:rsidP="00D953D6">
      <w:pPr>
        <w:ind w:left="568" w:hanging="284"/>
        <w:rPr>
          <w:lang w:eastAsia="ko-KR"/>
        </w:rPr>
      </w:pPr>
      <w:r>
        <w:rPr>
          <w:lang w:eastAsia="ko-KR"/>
        </w:rPr>
        <w:t>1)</w:t>
      </w:r>
      <w:r>
        <w:rPr>
          <w:lang w:eastAsia="ko-KR"/>
        </w:rPr>
        <w:tab/>
        <w:t>s</w:t>
      </w:r>
      <w:r>
        <w:t xml:space="preserve">hall interact with the </w:t>
      </w:r>
      <w:r>
        <w:rPr>
          <w:lang w:eastAsia="ko-KR"/>
        </w:rPr>
        <w:t>media plane as specified in 3GPP TS 24.380 [5];</w:t>
      </w:r>
    </w:p>
    <w:p w14:paraId="4D4BEC40" w14:textId="77777777" w:rsidR="00D953D6" w:rsidRDefault="00D953D6" w:rsidP="00D953D6">
      <w:pPr>
        <w:ind w:left="568" w:hanging="284"/>
      </w:pPr>
      <w:r>
        <w:rPr>
          <w:lang w:eastAsia="ko-KR"/>
        </w:rPr>
        <w:t>2)</w:t>
      </w:r>
      <w:r>
        <w:rPr>
          <w:lang w:eastAsia="ko-KR"/>
        </w:rPr>
        <w:tab/>
        <w:t xml:space="preserve">shall generate an initial SIP REFER request outside a dialog in accordance with the procedures specified in </w:t>
      </w:r>
      <w:r>
        <w:t xml:space="preserve">3GPP TS 24.229 [4], IETF RFC 4488 [22] and IETF RFC 3515 [25] as updated by IETF RFC 6665 [26] and </w:t>
      </w:r>
      <w:r>
        <w:rPr>
          <w:lang w:eastAsia="ko-KR"/>
        </w:rPr>
        <w:t>IETF</w:t>
      </w:r>
      <w:r>
        <w:t> </w:t>
      </w:r>
      <w:r>
        <w:rPr>
          <w:lang w:eastAsia="ko-KR"/>
        </w:rPr>
        <w:t>RFC 7647</w:t>
      </w:r>
      <w:r>
        <w:t> [27]</w:t>
      </w:r>
      <w:r>
        <w:rPr>
          <w:lang w:eastAsia="ko-KR"/>
        </w:rPr>
        <w:t>;</w:t>
      </w:r>
    </w:p>
    <w:p w14:paraId="74B33960" w14:textId="77777777" w:rsidR="00D953D6" w:rsidRDefault="00D953D6" w:rsidP="00D953D6">
      <w:pPr>
        <w:ind w:left="568" w:hanging="284"/>
      </w:pPr>
      <w:r>
        <w:rPr>
          <w:lang w:eastAsia="ko-KR"/>
        </w:rPr>
        <w:lastRenderedPageBreak/>
        <w:t>3)</w:t>
      </w:r>
      <w:r>
        <w:rPr>
          <w:lang w:eastAsia="ko-KR"/>
        </w:rPr>
        <w:tab/>
        <w:t>shall set the</w:t>
      </w:r>
      <w:r>
        <w:t xml:space="preserve"> Request-URI of the SIP REFER request to the </w:t>
      </w:r>
      <w:r>
        <w:rPr>
          <w:lang w:eastAsia="ko-KR"/>
        </w:rPr>
        <w:t>public service identity identifying the pre-established session on the MCPTT server serving the MCPTT user;</w:t>
      </w:r>
    </w:p>
    <w:p w14:paraId="1AAD07D2" w14:textId="77777777" w:rsidR="00D953D6" w:rsidRDefault="00D953D6" w:rsidP="00D953D6">
      <w:pPr>
        <w:ind w:left="568" w:hanging="284"/>
        <w:rPr>
          <w:lang w:eastAsia="ko-KR"/>
        </w:rPr>
      </w:pPr>
      <w:r>
        <w:rPr>
          <w:lang w:eastAsia="ko-KR"/>
        </w:rPr>
        <w:t>4)</w:t>
      </w:r>
      <w:r>
        <w:rPr>
          <w:lang w:eastAsia="ko-KR"/>
        </w:rPr>
        <w:tab/>
        <w:t xml:space="preserve">shall include </w:t>
      </w:r>
      <w:r>
        <w:t>the Refer-Sub header field with value "false" according to rules and procedures of IETF RFC 4488 [22]</w:t>
      </w:r>
      <w:r>
        <w:rPr>
          <w:lang w:eastAsia="ko-KR"/>
        </w:rPr>
        <w:t>;</w:t>
      </w:r>
    </w:p>
    <w:p w14:paraId="7B11C526" w14:textId="77777777" w:rsidR="00D953D6" w:rsidRDefault="00D953D6" w:rsidP="00D953D6">
      <w:pPr>
        <w:ind w:left="568" w:hanging="284"/>
        <w:rPr>
          <w:lang w:eastAsia="ko-KR"/>
        </w:rPr>
      </w:pPr>
      <w:r>
        <w:rPr>
          <w:lang w:eastAsia="ko-KR"/>
        </w:rPr>
        <w:t>5)</w:t>
      </w:r>
      <w:r>
        <w:rPr>
          <w:lang w:eastAsia="ko-KR"/>
        </w:rPr>
        <w:tab/>
        <w:t xml:space="preserve">shall include </w:t>
      </w:r>
      <w:r>
        <w:t>the Supported header field with value "norefersub" according to rules and procedures of IETF RFC 4488 [22]</w:t>
      </w:r>
      <w:r>
        <w:rPr>
          <w:lang w:eastAsia="ko-KR"/>
        </w:rPr>
        <w:t>;</w:t>
      </w:r>
    </w:p>
    <w:p w14:paraId="73C5360B" w14:textId="77777777" w:rsidR="00D953D6" w:rsidRDefault="00D953D6" w:rsidP="00D953D6">
      <w:pPr>
        <w:ind w:left="568" w:hanging="284"/>
        <w:rPr>
          <w:lang w:eastAsia="ko-KR"/>
        </w:rPr>
      </w:pPr>
      <w:r>
        <w:rPr>
          <w:lang w:eastAsia="ko-KR"/>
        </w:rPr>
        <w:t>6)</w:t>
      </w:r>
      <w:r>
        <w:rPr>
          <w:lang w:eastAsia="ko-KR"/>
        </w:rPr>
        <w:tab/>
        <w:t>shall set the Refer-To header field of the SIP REFER request to the MCPTT session identity to release;</w:t>
      </w:r>
    </w:p>
    <w:p w14:paraId="6FB72BEB" w14:textId="77777777" w:rsidR="00D953D6" w:rsidRDefault="00D953D6" w:rsidP="00D953D6">
      <w:pPr>
        <w:ind w:left="568" w:hanging="284"/>
      </w:pPr>
      <w:r>
        <w:rPr>
          <w:lang w:eastAsia="ko-KR"/>
        </w:rPr>
        <w:t>7)</w:t>
      </w:r>
      <w:r>
        <w:rPr>
          <w:lang w:eastAsia="ko-KR"/>
        </w:rPr>
        <w:tab/>
        <w:t>shall include the</w:t>
      </w:r>
      <w:r>
        <w:t xml:space="preserve"> "method" SIP URI parameter with the value "BYE" in the URI in the Refer-To header field</w:t>
      </w:r>
      <w:r>
        <w:rPr>
          <w:lang w:eastAsia="ko-KR"/>
        </w:rPr>
        <w:t>;</w:t>
      </w:r>
    </w:p>
    <w:p w14:paraId="611CD42D" w14:textId="77777777" w:rsidR="00D953D6" w:rsidRDefault="00D953D6" w:rsidP="00D953D6">
      <w:pPr>
        <w:ind w:left="568" w:hanging="284"/>
        <w:rPr>
          <w:lang w:eastAsia="ko-KR"/>
        </w:rPr>
      </w:pPr>
      <w:r>
        <w:rPr>
          <w:lang w:eastAsia="ko-KR"/>
        </w:rPr>
        <w:t>8)</w:t>
      </w:r>
      <w:r>
        <w:rPr>
          <w:lang w:eastAsia="ko-KR"/>
        </w:rPr>
        <w:tab/>
        <w:t xml:space="preserve">shall include a Target-Dialog header field as specified in </w:t>
      </w:r>
      <w:r>
        <w:t>IETF RFC 4538 [23] identifying the pre-established session</w:t>
      </w:r>
      <w:r>
        <w:rPr>
          <w:lang w:eastAsia="ko-KR"/>
        </w:rPr>
        <w:t>; and</w:t>
      </w:r>
    </w:p>
    <w:p w14:paraId="2A049B4A" w14:textId="77777777" w:rsidR="00D953D6" w:rsidRDefault="00D953D6" w:rsidP="00D953D6">
      <w:pPr>
        <w:ind w:left="568" w:hanging="284"/>
        <w:rPr>
          <w:lang w:eastAsia="ko-KR"/>
        </w:rPr>
      </w:pPr>
      <w:r>
        <w:rPr>
          <w:lang w:eastAsia="ko-KR"/>
        </w:rPr>
        <w:t>9)</w:t>
      </w:r>
      <w:r>
        <w:rPr>
          <w:lang w:eastAsia="ko-KR"/>
        </w:rPr>
        <w:tab/>
        <w:t>shall send the SIP REFER request according to 3GPP TS 24.229 [4].</w:t>
      </w:r>
    </w:p>
    <w:p w14:paraId="0DC630AA" w14:textId="77777777" w:rsidR="00D953D6" w:rsidRDefault="00D953D6" w:rsidP="00D953D6">
      <w:pPr>
        <w:rPr>
          <w:lang w:eastAsia="ko-KR"/>
        </w:rPr>
      </w:pPr>
      <w:r>
        <w:t xml:space="preserve">Upon receiving a SIP 2xx response to the SIP REFER request, the MCPTT </w:t>
      </w:r>
      <w:r>
        <w:rPr>
          <w:lang w:eastAsia="ko-KR"/>
        </w:rPr>
        <w:t>c</w:t>
      </w:r>
      <w:r>
        <w:t>lient</w:t>
      </w:r>
      <w:r>
        <w:rPr>
          <w:lang w:eastAsia="ko-KR"/>
        </w:rPr>
        <w:t xml:space="preserve"> shall interact with media plane as specified in 3GPP TS 24.380 [5].</w:t>
      </w:r>
    </w:p>
    <w:p w14:paraId="0745A7E1" w14:textId="77777777" w:rsidR="00D953D6" w:rsidRDefault="00D953D6" w:rsidP="00D953D6">
      <w:r>
        <w:t>[TS 24.380, clause 4.1.2.1]</w:t>
      </w:r>
    </w:p>
    <w:p w14:paraId="1646061B" w14:textId="77777777" w:rsidR="00D953D6" w:rsidRDefault="00D953D6" w:rsidP="00D953D6">
      <w:r>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17650976" w14:textId="77777777" w:rsidR="00D953D6" w:rsidRDefault="00D953D6" w:rsidP="00D953D6">
      <w:r>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1A28AA91" w14:textId="77777777" w:rsidR="00D953D6" w:rsidRDefault="00D953D6" w:rsidP="00D953D6">
      <w:r>
        <w:t>[TS 24.380, clause 4.1.2.2]</w:t>
      </w:r>
    </w:p>
    <w:p w14:paraId="25244715" w14:textId="77777777" w:rsidR="00D953D6" w:rsidRDefault="00D953D6" w:rsidP="00D953D6">
      <w:r>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not accepted. If the connection is accepted by the originating MCPTT client, the floor control for this call continues a specified in clause 6.</w:t>
      </w:r>
    </w:p>
    <w:p w14:paraId="7BC7B243" w14:textId="77777777" w:rsidR="00D953D6" w:rsidRDefault="00D953D6" w:rsidP="00D953D6">
      <w:r>
        <w:t>[TS 24.380, clause 9.2.2.3.2]</w:t>
      </w:r>
    </w:p>
    <w:p w14:paraId="370EB90A" w14:textId="77777777" w:rsidR="00D953D6" w:rsidRDefault="00D953D6" w:rsidP="00D953D6">
      <w:r>
        <w:t>Upon reception of a Connect message:</w:t>
      </w:r>
    </w:p>
    <w:p w14:paraId="4ADD827C" w14:textId="77777777" w:rsidR="00D953D6" w:rsidRDefault="00D953D6" w:rsidP="00D953D6">
      <w:pPr>
        <w:ind w:left="568" w:hanging="284"/>
      </w:pPr>
      <w:r>
        <w:t>1.</w:t>
      </w:r>
      <w:r>
        <w:tab/>
        <w:t>if the MCPTT client accepts the incoming call the MCPTT client:</w:t>
      </w:r>
    </w:p>
    <w:p w14:paraId="2EE39E53" w14:textId="77777777" w:rsidR="00D953D6" w:rsidRDefault="00D953D6" w:rsidP="00D953D6">
      <w:pPr>
        <w:ind w:left="851" w:hanging="284"/>
      </w:pPr>
      <w:r>
        <w:t>a.</w:t>
      </w:r>
      <w:r>
        <w:tab/>
        <w:t>shall send the Acknowledgement message with Reason Code field set to 'Accepted';</w:t>
      </w:r>
    </w:p>
    <w:p w14:paraId="6D3D905F" w14:textId="77777777" w:rsidR="00D953D6" w:rsidRDefault="00D953D6" w:rsidP="00D953D6">
      <w:pPr>
        <w:ind w:left="851" w:hanging="284"/>
      </w:pPr>
      <w:r>
        <w:t>b.</w:t>
      </w:r>
      <w:r>
        <w:tab/>
        <w:t>shall use only the media streams of the pre-established session which are indicated as used in the associated call session Media Streams field, if the Connect contains a Media Streams field;</w:t>
      </w:r>
    </w:p>
    <w:p w14:paraId="6DD86B85" w14:textId="77777777" w:rsidR="00D953D6" w:rsidRDefault="00D953D6" w:rsidP="00D953D6">
      <w:pPr>
        <w:ind w:left="851" w:hanging="284"/>
      </w:pPr>
      <w:r>
        <w:t>c.</w:t>
      </w:r>
      <w:r>
        <w:tab/>
        <w:t>shall create an instance of the 'Floor participant state transition diagram for basic operation' as specified in subclause 6.2.10; and</w:t>
      </w:r>
    </w:p>
    <w:p w14:paraId="22A1B372" w14:textId="77777777" w:rsidR="00D953D6" w:rsidRDefault="00D953D6" w:rsidP="00D953D6">
      <w:pPr>
        <w:ind w:left="851" w:hanging="284"/>
      </w:pPr>
      <w:r>
        <w:t>d. shall enter the 'U: Pre-established session in use' state; or</w:t>
      </w:r>
    </w:p>
    <w:p w14:paraId="306DE612" w14:textId="77777777" w:rsidR="00D953D6" w:rsidRDefault="00D953D6" w:rsidP="00D953D6">
      <w:r>
        <w:t>[TS 24.380, clause 9.2.2.4.6]</w:t>
      </w:r>
    </w:p>
    <w:p w14:paraId="03200939" w14:textId="77777777" w:rsidR="00D953D6" w:rsidRDefault="00D953D6" w:rsidP="00D953D6">
      <w:r>
        <w:t>Upon receiving a 2xx response to the sent SIP REFER request as described in 3GPP TS 24.379 [2] when the call is released, but the Pre-established Session is kept alive the MCPTT client:</w:t>
      </w:r>
    </w:p>
    <w:p w14:paraId="7F0E8A86" w14:textId="77777777" w:rsidR="00D953D6" w:rsidRDefault="00D953D6" w:rsidP="00D953D6">
      <w:pPr>
        <w:ind w:left="568" w:hanging="284"/>
      </w:pPr>
      <w:r>
        <w:t>1.</w:t>
      </w:r>
      <w:r>
        <w:tab/>
        <w:t>shall enter the 'U: Pre-established session not in use' state; and</w:t>
      </w:r>
    </w:p>
    <w:p w14:paraId="6BE52712" w14:textId="77777777" w:rsidR="00D953D6" w:rsidRDefault="00D953D6" w:rsidP="00D953D6">
      <w:pPr>
        <w:ind w:left="568" w:hanging="284"/>
      </w:pPr>
      <w:r>
        <w:lastRenderedPageBreak/>
        <w:t>2.</w:t>
      </w:r>
      <w:r>
        <w:tab/>
        <w:t xml:space="preserve"> shall terminate the instance of 'Floor participant state transition diagram for basic operation' state machine as specified in subclause 6.2.4.</w:t>
      </w:r>
    </w:p>
    <w:p w14:paraId="5118E023" w14:textId="77777777" w:rsidR="00D953D6" w:rsidRDefault="00D953D6" w:rsidP="00D953D6">
      <w:pPr>
        <w:pStyle w:val="H6"/>
      </w:pPr>
      <w:r>
        <w:t>6.2.9.3</w:t>
      </w:r>
      <w:r>
        <w:tab/>
        <w:t>Test description</w:t>
      </w:r>
    </w:p>
    <w:p w14:paraId="425B8FA2" w14:textId="77777777" w:rsidR="00D953D6" w:rsidRDefault="00D953D6" w:rsidP="00D953D6">
      <w:pPr>
        <w:pStyle w:val="H6"/>
      </w:pPr>
      <w:r>
        <w:t>6.2.9.3.1</w:t>
      </w:r>
      <w:r>
        <w:tab/>
        <w:t>Pre-test conditions</w:t>
      </w:r>
    </w:p>
    <w:p w14:paraId="4DA2096D" w14:textId="77777777" w:rsidR="00D953D6" w:rsidRDefault="00D953D6" w:rsidP="00D953D6">
      <w:pPr>
        <w:pStyle w:val="H6"/>
      </w:pPr>
      <w:r>
        <w:t>System Simulator:</w:t>
      </w:r>
    </w:p>
    <w:p w14:paraId="5C5070B0" w14:textId="77777777" w:rsidR="00D953D6" w:rsidRDefault="00D953D6" w:rsidP="00D953D6">
      <w:pPr>
        <w:pStyle w:val="B1"/>
      </w:pPr>
      <w:r>
        <w:t>-</w:t>
      </w:r>
      <w:r>
        <w:tab/>
        <w:t>SS (MCPTT server)</w:t>
      </w:r>
    </w:p>
    <w:p w14:paraId="150004D4" w14:textId="77777777" w:rsidR="00D953D6" w:rsidRDefault="00D953D6" w:rsidP="00D953D6">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CC5FA47" w14:textId="77777777" w:rsidR="00D953D6" w:rsidRDefault="00D953D6" w:rsidP="00D953D6">
      <w:pPr>
        <w:pStyle w:val="H6"/>
      </w:pPr>
      <w:r>
        <w:t>IUT:</w:t>
      </w:r>
    </w:p>
    <w:p w14:paraId="121F57A7" w14:textId="77777777" w:rsidR="00D953D6" w:rsidRDefault="00D953D6" w:rsidP="00D953D6">
      <w:pPr>
        <w:pStyle w:val="B1"/>
      </w:pPr>
      <w:r>
        <w:t>-</w:t>
      </w:r>
      <w:r>
        <w:tab/>
        <w:t>UE (MCPTT client)</w:t>
      </w:r>
    </w:p>
    <w:p w14:paraId="57725DAF" w14:textId="77777777" w:rsidR="00D953D6" w:rsidRDefault="00D953D6" w:rsidP="00D953D6">
      <w:pPr>
        <w:pStyle w:val="B1"/>
      </w:pPr>
      <w:r>
        <w:t>-</w:t>
      </w:r>
      <w:r>
        <w:tab/>
        <w:t>The test USIM set as defined in TS 36.579-1 [2] clause 5.5.10 is inserted.</w:t>
      </w:r>
    </w:p>
    <w:p w14:paraId="5980EF5E" w14:textId="77777777" w:rsidR="00D953D6" w:rsidRDefault="00D953D6" w:rsidP="00D953D6">
      <w:pPr>
        <w:pStyle w:val="H6"/>
      </w:pPr>
      <w:r>
        <w:t>Preamble:</w:t>
      </w:r>
    </w:p>
    <w:p w14:paraId="426BDF76" w14:textId="77777777" w:rsidR="00D953D6" w:rsidRDefault="00D953D6" w:rsidP="00D953D6">
      <w:pPr>
        <w:pStyle w:val="B1"/>
      </w:pPr>
      <w:r>
        <w:t>-</w:t>
      </w:r>
      <w:r>
        <w:tab/>
        <w:t>The UE has performed procedure 'MCPTT UE registration' as specified in TS 36.579-1 [2] clause 5.4.2.</w:t>
      </w:r>
    </w:p>
    <w:p w14:paraId="3F688470" w14:textId="77777777" w:rsidR="00D953D6" w:rsidRDefault="00D953D6" w:rsidP="00D953D6">
      <w:pPr>
        <w:pStyle w:val="B1"/>
      </w:pPr>
      <w:r>
        <w:t>-</w:t>
      </w:r>
      <w:r>
        <w:tab/>
        <w:t>The UE has performed procedure 'MCX Authorization/Configuration and Key Generation' as specified in TS 36.579-1 [2] clause 5.3.2.</w:t>
      </w:r>
    </w:p>
    <w:p w14:paraId="27AD9CF9" w14:textId="77777777" w:rsidR="00D953D6" w:rsidRDefault="00D953D6" w:rsidP="00D953D6">
      <w:pPr>
        <w:pStyle w:val="B1"/>
      </w:pPr>
      <w:bookmarkStart w:id="4" w:name="_Hlk124942539"/>
      <w:r>
        <w:t>-</w:t>
      </w:r>
      <w:r>
        <w:tab/>
        <w:t>The UE has performed procedure 'MCX pre-established session establishment' as specified in TS 36.579-1 [2] clause 5.3.3.</w:t>
      </w:r>
    </w:p>
    <w:bookmarkEnd w:id="4"/>
    <w:p w14:paraId="4A6BBF98" w14:textId="77777777" w:rsidR="00D953D6" w:rsidRDefault="00D953D6" w:rsidP="00D953D6">
      <w:pPr>
        <w:pStyle w:val="B1"/>
      </w:pPr>
      <w:r>
        <w:t>-</w:t>
      </w:r>
      <w:r>
        <w:tab/>
        <w:t>UE States at the end of the preamble</w:t>
      </w:r>
    </w:p>
    <w:p w14:paraId="22A1FA78" w14:textId="77777777" w:rsidR="00D953D6" w:rsidRDefault="00D953D6" w:rsidP="00D953D6">
      <w:pPr>
        <w:pStyle w:val="B2"/>
      </w:pPr>
      <w:r>
        <w:t>-</w:t>
      </w:r>
      <w:r>
        <w:tab/>
        <w:t>The UE is in E-UTRA Registered, Idle Mode state.</w:t>
      </w:r>
    </w:p>
    <w:p w14:paraId="3B1295AD" w14:textId="77777777" w:rsidR="00D953D6" w:rsidRDefault="00D953D6" w:rsidP="00D953D6">
      <w:pPr>
        <w:pStyle w:val="B2"/>
      </w:pPr>
      <w:r>
        <w:t>-</w:t>
      </w:r>
      <w:r>
        <w:tab/>
        <w:t>The MCPTT Client Application has been activated and User has registered-in as the MCPTT User with the Server as active user at the Client.</w:t>
      </w:r>
    </w:p>
    <w:p w14:paraId="5304DDA5" w14:textId="77777777" w:rsidR="00D953D6" w:rsidRDefault="00D953D6" w:rsidP="00D953D6">
      <w:pPr>
        <w:pStyle w:val="H6"/>
      </w:pPr>
      <w:r>
        <w:lastRenderedPageBreak/>
        <w:t>6.2.9.3.2</w:t>
      </w:r>
      <w:r>
        <w:tab/>
        <w:t>Test procedure sequence</w:t>
      </w:r>
    </w:p>
    <w:p w14:paraId="7CB7EDF0" w14:textId="77777777" w:rsidR="00D953D6" w:rsidRDefault="00D953D6" w:rsidP="00D953D6">
      <w:pPr>
        <w:pStyle w:val="TH"/>
      </w:pPr>
      <w:r>
        <w:t>Table 6.2.9.3.2-1: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D953D6" w14:paraId="7142D284" w14:textId="77777777" w:rsidTr="00BC2639">
        <w:tc>
          <w:tcPr>
            <w:tcW w:w="534" w:type="dxa"/>
            <w:tcBorders>
              <w:top w:val="single" w:sz="4" w:space="0" w:color="auto"/>
              <w:left w:val="single" w:sz="4" w:space="0" w:color="auto"/>
              <w:bottom w:val="nil"/>
              <w:right w:val="single" w:sz="4" w:space="0" w:color="auto"/>
            </w:tcBorders>
            <w:hideMark/>
          </w:tcPr>
          <w:p w14:paraId="372FF8B7" w14:textId="77777777" w:rsidR="00D953D6" w:rsidRDefault="00D953D6" w:rsidP="00BC2639">
            <w:pPr>
              <w:pStyle w:val="TAH"/>
            </w:pPr>
            <w:r>
              <w:t>St</w:t>
            </w:r>
          </w:p>
        </w:tc>
        <w:tc>
          <w:tcPr>
            <w:tcW w:w="3968" w:type="dxa"/>
            <w:tcBorders>
              <w:top w:val="single" w:sz="4" w:space="0" w:color="auto"/>
              <w:left w:val="single" w:sz="4" w:space="0" w:color="auto"/>
              <w:bottom w:val="nil"/>
              <w:right w:val="single" w:sz="4" w:space="0" w:color="auto"/>
            </w:tcBorders>
            <w:hideMark/>
          </w:tcPr>
          <w:p w14:paraId="466546F1" w14:textId="77777777" w:rsidR="00D953D6" w:rsidRDefault="00D953D6" w:rsidP="00BC2639">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65F69D0" w14:textId="77777777" w:rsidR="00D953D6" w:rsidRDefault="00D953D6" w:rsidP="00BC2639">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056B1760" w14:textId="77777777" w:rsidR="00D953D6" w:rsidRDefault="00D953D6" w:rsidP="00BC2639">
            <w:pPr>
              <w:pStyle w:val="TAH"/>
            </w:pPr>
            <w:r>
              <w:t>TP</w:t>
            </w:r>
          </w:p>
        </w:tc>
        <w:tc>
          <w:tcPr>
            <w:tcW w:w="850" w:type="dxa"/>
            <w:tcBorders>
              <w:top w:val="single" w:sz="4" w:space="0" w:color="auto"/>
              <w:left w:val="single" w:sz="4" w:space="0" w:color="auto"/>
              <w:bottom w:val="nil"/>
              <w:right w:val="single" w:sz="4" w:space="0" w:color="auto"/>
            </w:tcBorders>
            <w:hideMark/>
          </w:tcPr>
          <w:p w14:paraId="786C63EF" w14:textId="77777777" w:rsidR="00D953D6" w:rsidRDefault="00D953D6" w:rsidP="00BC2639">
            <w:pPr>
              <w:pStyle w:val="TAH"/>
            </w:pPr>
            <w:r>
              <w:t>Verdict</w:t>
            </w:r>
          </w:p>
        </w:tc>
      </w:tr>
      <w:tr w:rsidR="00D953D6" w14:paraId="32B25347" w14:textId="77777777" w:rsidTr="00BC2639">
        <w:tc>
          <w:tcPr>
            <w:tcW w:w="534" w:type="dxa"/>
            <w:tcBorders>
              <w:top w:val="nil"/>
              <w:left w:val="single" w:sz="4" w:space="0" w:color="auto"/>
              <w:bottom w:val="single" w:sz="4" w:space="0" w:color="auto"/>
              <w:right w:val="single" w:sz="4" w:space="0" w:color="auto"/>
            </w:tcBorders>
          </w:tcPr>
          <w:p w14:paraId="2B92F430" w14:textId="77777777" w:rsidR="00D953D6" w:rsidRDefault="00D953D6" w:rsidP="00BC2639">
            <w:pPr>
              <w:pStyle w:val="TAH"/>
            </w:pPr>
          </w:p>
        </w:tc>
        <w:tc>
          <w:tcPr>
            <w:tcW w:w="3968" w:type="dxa"/>
            <w:tcBorders>
              <w:top w:val="nil"/>
              <w:left w:val="single" w:sz="4" w:space="0" w:color="auto"/>
              <w:bottom w:val="single" w:sz="4" w:space="0" w:color="auto"/>
              <w:right w:val="single" w:sz="4" w:space="0" w:color="auto"/>
            </w:tcBorders>
          </w:tcPr>
          <w:p w14:paraId="3FAE8E02" w14:textId="77777777" w:rsidR="00D953D6" w:rsidRDefault="00D953D6" w:rsidP="00BC263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8AC1E3" w14:textId="77777777" w:rsidR="00D953D6" w:rsidRDefault="00D953D6" w:rsidP="00BC2639">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343CEF2B" w14:textId="77777777" w:rsidR="00D953D6" w:rsidRDefault="00D953D6" w:rsidP="00BC2639">
            <w:pPr>
              <w:pStyle w:val="TAH"/>
            </w:pPr>
            <w:r>
              <w:t>Message</w:t>
            </w:r>
          </w:p>
        </w:tc>
        <w:tc>
          <w:tcPr>
            <w:tcW w:w="565" w:type="dxa"/>
            <w:tcBorders>
              <w:top w:val="nil"/>
              <w:left w:val="single" w:sz="4" w:space="0" w:color="auto"/>
              <w:bottom w:val="single" w:sz="4" w:space="0" w:color="auto"/>
              <w:right w:val="single" w:sz="4" w:space="0" w:color="auto"/>
            </w:tcBorders>
          </w:tcPr>
          <w:p w14:paraId="20B005F6" w14:textId="77777777" w:rsidR="00D953D6" w:rsidRDefault="00D953D6" w:rsidP="00BC2639">
            <w:pPr>
              <w:pStyle w:val="TAH"/>
            </w:pPr>
          </w:p>
        </w:tc>
        <w:tc>
          <w:tcPr>
            <w:tcW w:w="850" w:type="dxa"/>
            <w:tcBorders>
              <w:top w:val="nil"/>
              <w:left w:val="single" w:sz="4" w:space="0" w:color="auto"/>
              <w:bottom w:val="single" w:sz="4" w:space="0" w:color="auto"/>
              <w:right w:val="single" w:sz="4" w:space="0" w:color="auto"/>
            </w:tcBorders>
          </w:tcPr>
          <w:p w14:paraId="1BE170D5" w14:textId="77777777" w:rsidR="00D953D6" w:rsidRDefault="00D953D6" w:rsidP="00BC2639">
            <w:pPr>
              <w:pStyle w:val="TAH"/>
            </w:pPr>
          </w:p>
        </w:tc>
      </w:tr>
      <w:tr w:rsidR="00D953D6" w14:paraId="4F431A3A"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7E319199" w14:textId="77777777" w:rsidR="00D953D6" w:rsidRDefault="00D953D6" w:rsidP="00BC263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4EAB8D5F" w14:textId="77777777" w:rsidR="00D953D6" w:rsidRDefault="00D953D6" w:rsidP="00BC2639">
            <w:pPr>
              <w:pStyle w:val="TAL"/>
            </w:pPr>
            <w:r>
              <w:t>Make the UE (MCPTT client) request the establishment of a private call to user B using the pre-established session with automatic commencement mode and without floor control.</w:t>
            </w:r>
          </w:p>
          <w:p w14:paraId="265B59D8" w14:textId="77777777" w:rsidR="00D953D6" w:rsidRDefault="00D953D6" w:rsidP="00BC263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9926F44" w14:textId="77777777" w:rsidR="00D953D6" w:rsidRDefault="00D953D6"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1C3353C" w14:textId="77777777" w:rsidR="00D953D6" w:rsidRDefault="00D953D6"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8DDF4BE" w14:textId="77777777" w:rsidR="00D953D6" w:rsidRDefault="00D953D6"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0314D5" w14:textId="77777777" w:rsidR="00D953D6" w:rsidRDefault="00D953D6" w:rsidP="00BC2639">
            <w:pPr>
              <w:pStyle w:val="TAC"/>
            </w:pPr>
            <w:r>
              <w:t>-</w:t>
            </w:r>
          </w:p>
        </w:tc>
      </w:tr>
      <w:tr w:rsidR="00D953D6" w14:paraId="2D2E8C8C"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5C51FDA8" w14:textId="77777777" w:rsidR="00D953D6" w:rsidRDefault="00D953D6" w:rsidP="00BC2639">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507D0706" w14:textId="77777777" w:rsidR="00D953D6" w:rsidRDefault="00D953D6" w:rsidP="00BC2639">
            <w:pPr>
              <w:pStyle w:val="TAL"/>
            </w:pPr>
            <w:r>
              <w:t>Check: Does the UE (MCPTT client) correctly perform procedure '</w:t>
            </w:r>
            <w:r>
              <w:rPr>
                <w:lang w:eastAsia="ko-KR"/>
              </w:rPr>
              <w:t>MCPTT CO call establishment using a pre-established session' as described in TS 36.579-1 [2] table 5.3A.3.3-1 to</w:t>
            </w:r>
            <w:r>
              <w:t xml:space="preserve"> establish an MCPTT </w:t>
            </w:r>
            <w:r>
              <w:rPr>
                <w:lang w:eastAsia="ko-KR"/>
              </w:rPr>
              <w:t>p</w:t>
            </w:r>
            <w:r>
              <w:t xml:space="preserve">rivate </w:t>
            </w:r>
            <w:r>
              <w:rPr>
                <w:lang w:eastAsia="ko-KR"/>
              </w:rPr>
              <w:t>c</w:t>
            </w:r>
            <w:r>
              <w:t>all</w:t>
            </w:r>
            <w:r>
              <w:rPr>
                <w:lang w:eastAsia="ko-KR"/>
              </w:rPr>
              <w:t xml:space="preserve">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678347B8" w14:textId="77777777" w:rsidR="00D953D6" w:rsidRDefault="00D953D6"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263562E" w14:textId="77777777" w:rsidR="00D953D6" w:rsidRDefault="00D953D6"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7EDF19D" w14:textId="77777777" w:rsidR="00D953D6" w:rsidRDefault="00D953D6" w:rsidP="00BC263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E5AD1C6" w14:textId="77777777" w:rsidR="00D953D6" w:rsidRDefault="00D953D6" w:rsidP="00BC2639">
            <w:pPr>
              <w:pStyle w:val="TAC"/>
            </w:pPr>
            <w:r>
              <w:t>P</w:t>
            </w:r>
          </w:p>
        </w:tc>
      </w:tr>
      <w:tr w:rsidR="00D953D6" w14:paraId="39112F02"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6DD294D3" w14:textId="77777777" w:rsidR="00D953D6" w:rsidRDefault="00D953D6" w:rsidP="00BC2639">
            <w:pPr>
              <w:pStyle w:val="TAC"/>
            </w:pPr>
            <w:r>
              <w:t>3-5</w:t>
            </w:r>
          </w:p>
        </w:tc>
        <w:tc>
          <w:tcPr>
            <w:tcW w:w="3968" w:type="dxa"/>
            <w:tcBorders>
              <w:top w:val="single" w:sz="4" w:space="0" w:color="auto"/>
              <w:left w:val="single" w:sz="4" w:space="0" w:color="auto"/>
              <w:bottom w:val="single" w:sz="4" w:space="0" w:color="auto"/>
              <w:right w:val="single" w:sz="4" w:space="0" w:color="auto"/>
            </w:tcBorders>
            <w:hideMark/>
          </w:tcPr>
          <w:p w14:paraId="42A444CF" w14:textId="77777777" w:rsidR="00D953D6" w:rsidRDefault="00D953D6" w:rsidP="00BC263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2F0913E" w14:textId="77777777" w:rsidR="00D953D6" w:rsidRDefault="00D953D6"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200BB68" w14:textId="77777777" w:rsidR="00D953D6" w:rsidRDefault="00D953D6"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122745B" w14:textId="77777777" w:rsidR="00D953D6" w:rsidRDefault="00D953D6"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1D665EE" w14:textId="77777777" w:rsidR="00D953D6" w:rsidRDefault="00D953D6" w:rsidP="00BC2639">
            <w:pPr>
              <w:pStyle w:val="TAC"/>
            </w:pPr>
            <w:r>
              <w:t>-</w:t>
            </w:r>
          </w:p>
        </w:tc>
      </w:tr>
      <w:tr w:rsidR="00D953D6" w14:paraId="44DB4A52"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63453302" w14:textId="77777777" w:rsidR="00D953D6" w:rsidRDefault="00D953D6" w:rsidP="00BC2639">
            <w:pPr>
              <w:pStyle w:val="TAC"/>
            </w:pPr>
            <w:r>
              <w:t>5A</w:t>
            </w:r>
          </w:p>
        </w:tc>
        <w:tc>
          <w:tcPr>
            <w:tcW w:w="3968" w:type="dxa"/>
            <w:tcBorders>
              <w:top w:val="single" w:sz="4" w:space="0" w:color="auto"/>
              <w:left w:val="single" w:sz="4" w:space="0" w:color="auto"/>
              <w:bottom w:val="single" w:sz="4" w:space="0" w:color="auto"/>
              <w:right w:val="single" w:sz="4" w:space="0" w:color="auto"/>
            </w:tcBorders>
            <w:hideMark/>
          </w:tcPr>
          <w:p w14:paraId="70C2BCA0" w14:textId="77777777" w:rsidR="00D953D6" w:rsidRDefault="00D953D6" w:rsidP="00BC2639">
            <w:pPr>
              <w:pStyle w:val="TAL"/>
            </w:pPr>
            <w:r>
              <w:t>Make the UE (MCPTT client) request the floor.</w:t>
            </w:r>
          </w:p>
          <w:p w14:paraId="79CB2B5A" w14:textId="77777777" w:rsidR="00D953D6" w:rsidRDefault="00D953D6" w:rsidP="00BC263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24B04D3" w14:textId="77777777" w:rsidR="00D953D6" w:rsidRDefault="00D953D6"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304C023" w14:textId="77777777" w:rsidR="00D953D6" w:rsidRDefault="00D953D6"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84BBC02" w14:textId="77777777" w:rsidR="00D953D6" w:rsidRDefault="00D953D6"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C787989" w14:textId="77777777" w:rsidR="00D953D6" w:rsidRDefault="00D953D6" w:rsidP="00BC2639">
            <w:pPr>
              <w:pStyle w:val="TAC"/>
            </w:pPr>
            <w:r>
              <w:t>-</w:t>
            </w:r>
          </w:p>
        </w:tc>
      </w:tr>
      <w:tr w:rsidR="00D953D6" w14:paraId="639DA4D0"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2BBF058E" w14:textId="77777777" w:rsidR="00D953D6" w:rsidRDefault="00D953D6" w:rsidP="00BC2639">
            <w:pPr>
              <w:pStyle w:val="TAC"/>
            </w:pPr>
            <w:r>
              <w:t>5B</w:t>
            </w:r>
          </w:p>
        </w:tc>
        <w:tc>
          <w:tcPr>
            <w:tcW w:w="3968" w:type="dxa"/>
            <w:tcBorders>
              <w:top w:val="single" w:sz="4" w:space="0" w:color="auto"/>
              <w:left w:val="single" w:sz="4" w:space="0" w:color="auto"/>
              <w:bottom w:val="single" w:sz="4" w:space="0" w:color="auto"/>
              <w:right w:val="single" w:sz="4" w:space="0" w:color="auto"/>
            </w:tcBorders>
            <w:hideMark/>
          </w:tcPr>
          <w:p w14:paraId="5A44E34A" w14:textId="77777777" w:rsidR="00D953D6" w:rsidRDefault="00D953D6" w:rsidP="00BC2639">
            <w:pPr>
              <w:pStyle w:val="TAL"/>
            </w:pPr>
            <w:r>
              <w:t>Check: Does the UE (</w:t>
            </w:r>
            <w:r>
              <w:rPr>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1FD06B65" w14:textId="77777777" w:rsidR="00D953D6" w:rsidRDefault="00D953D6" w:rsidP="00BC2639">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9B4CF8B" w14:textId="77777777" w:rsidR="00D953D6" w:rsidRDefault="00D953D6" w:rsidP="00BC2639">
            <w:pPr>
              <w:pStyle w:val="TAL"/>
            </w:pPr>
            <w:r>
              <w:rPr>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488AD6C5" w14:textId="77777777" w:rsidR="00D953D6" w:rsidRDefault="00D953D6" w:rsidP="00BC263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15E2427" w14:textId="77777777" w:rsidR="00D953D6" w:rsidRDefault="00D953D6" w:rsidP="00BC2639">
            <w:pPr>
              <w:pStyle w:val="TAC"/>
            </w:pPr>
            <w:r>
              <w:t>F</w:t>
            </w:r>
          </w:p>
        </w:tc>
      </w:tr>
      <w:tr w:rsidR="00D953D6" w14:paraId="25E72AC4"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31C8A5B1" w14:textId="77777777" w:rsidR="00D953D6" w:rsidRDefault="00D953D6" w:rsidP="00BC2639">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798940E1" w14:textId="77777777" w:rsidR="00D953D6" w:rsidRDefault="00D953D6" w:rsidP="00BC2639">
            <w:pPr>
              <w:pStyle w:val="TAL"/>
            </w:pPr>
            <w:r>
              <w:t>Make the UE (MCPTT client) release the call.</w:t>
            </w:r>
          </w:p>
          <w:p w14:paraId="218ADFD1" w14:textId="77777777" w:rsidR="00D953D6" w:rsidRDefault="00D953D6" w:rsidP="00BC263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67B913F0" w14:textId="77777777" w:rsidR="00D953D6" w:rsidRDefault="00D953D6"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23ED52C" w14:textId="77777777" w:rsidR="00D953D6" w:rsidRDefault="00D953D6"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F84E3E7" w14:textId="77777777" w:rsidR="00D953D6" w:rsidRDefault="00D953D6"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8281CD7" w14:textId="77777777" w:rsidR="00D953D6" w:rsidRDefault="00D953D6" w:rsidP="00BC2639">
            <w:pPr>
              <w:pStyle w:val="TAC"/>
            </w:pPr>
            <w:r>
              <w:t>-</w:t>
            </w:r>
          </w:p>
        </w:tc>
      </w:tr>
      <w:tr w:rsidR="00D953D6" w14:paraId="7D590404"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30605FB2" w14:textId="77777777" w:rsidR="00D953D6" w:rsidRDefault="00D953D6" w:rsidP="00BC2639">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7C43F5DE" w14:textId="77777777" w:rsidR="00D953D6" w:rsidRDefault="00D953D6" w:rsidP="00BC2639">
            <w:pPr>
              <w:pStyle w:val="TAL"/>
            </w:pPr>
            <w:r>
              <w:t xml:space="preserve">Check: Does the UE (MCPTT client) correctly perform procedure 'MCPTT CO call release keeping the pre-established session' as described in </w:t>
            </w:r>
            <w:r>
              <w:rPr>
                <w:lang w:eastAsia="ko-KR"/>
              </w:rPr>
              <w:t>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563C4D6B" w14:textId="77777777" w:rsidR="00D953D6" w:rsidRDefault="00D953D6"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272E0CE" w14:textId="77777777" w:rsidR="00D953D6" w:rsidRDefault="00D953D6" w:rsidP="00BC2639">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6C271DFE" w14:textId="77777777" w:rsidR="00D953D6" w:rsidRDefault="00D953D6" w:rsidP="00BC2639">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3B68D57" w14:textId="77777777" w:rsidR="00D953D6" w:rsidRDefault="00D953D6" w:rsidP="00BC2639">
            <w:pPr>
              <w:pStyle w:val="TAC"/>
            </w:pPr>
            <w:r>
              <w:t>P</w:t>
            </w:r>
          </w:p>
        </w:tc>
      </w:tr>
      <w:tr w:rsidR="00D953D6" w14:paraId="7556E5B7"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5AFBFD3F" w14:textId="77777777" w:rsidR="00D953D6" w:rsidRDefault="00D953D6" w:rsidP="00BC2639">
            <w:pPr>
              <w:pStyle w:val="TAC"/>
            </w:pPr>
            <w:r>
              <w:t>8-9</w:t>
            </w:r>
          </w:p>
        </w:tc>
        <w:tc>
          <w:tcPr>
            <w:tcW w:w="3968" w:type="dxa"/>
            <w:tcBorders>
              <w:top w:val="single" w:sz="4" w:space="0" w:color="auto"/>
              <w:left w:val="single" w:sz="4" w:space="0" w:color="auto"/>
              <w:bottom w:val="single" w:sz="4" w:space="0" w:color="auto"/>
              <w:right w:val="single" w:sz="4" w:space="0" w:color="auto"/>
            </w:tcBorders>
            <w:hideMark/>
          </w:tcPr>
          <w:p w14:paraId="102F3407" w14:textId="77777777" w:rsidR="00D953D6" w:rsidRDefault="00D953D6" w:rsidP="00BC263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DEBB7B9" w14:textId="77777777" w:rsidR="00D953D6" w:rsidRDefault="00D953D6"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6F42379" w14:textId="77777777" w:rsidR="00D953D6" w:rsidRDefault="00D953D6" w:rsidP="00BC2639">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6F01CF1E" w14:textId="77777777" w:rsidR="00D953D6" w:rsidRDefault="00D953D6"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739CE6" w14:textId="77777777" w:rsidR="00D953D6" w:rsidRDefault="00D953D6" w:rsidP="00BC2639">
            <w:pPr>
              <w:pStyle w:val="TAC"/>
            </w:pPr>
            <w:r>
              <w:t>-</w:t>
            </w:r>
          </w:p>
        </w:tc>
      </w:tr>
      <w:tr w:rsidR="00D953D6" w14:paraId="1AE8D63E" w14:textId="77777777" w:rsidTr="00BC2639">
        <w:tc>
          <w:tcPr>
            <w:tcW w:w="9603" w:type="dxa"/>
            <w:gridSpan w:val="6"/>
            <w:tcBorders>
              <w:top w:val="single" w:sz="4" w:space="0" w:color="auto"/>
              <w:left w:val="single" w:sz="4" w:space="0" w:color="auto"/>
              <w:bottom w:val="single" w:sz="4" w:space="0" w:color="auto"/>
              <w:right w:val="single" w:sz="4" w:space="0" w:color="auto"/>
            </w:tcBorders>
            <w:hideMark/>
          </w:tcPr>
          <w:p w14:paraId="21B7863B" w14:textId="77777777" w:rsidR="00D953D6" w:rsidRDefault="00D953D6" w:rsidP="00BC2639">
            <w:pPr>
              <w:pStyle w:val="TAN"/>
            </w:pPr>
            <w:r>
              <w:t>NOTE 1:</w:t>
            </w:r>
            <w:r>
              <w:tab/>
              <w:t>This is expected to be done via a suitable implementation dependent MMI.</w:t>
            </w:r>
          </w:p>
          <w:p w14:paraId="18A55CE1" w14:textId="77777777" w:rsidR="00D953D6" w:rsidRDefault="00D953D6" w:rsidP="00BC2639">
            <w:pPr>
              <w:pStyle w:val="TAN"/>
            </w:pPr>
            <w:r>
              <w:t>NOTE 2:</w:t>
            </w:r>
            <w:r>
              <w:tab/>
              <w:t>The media plane control messages related to call setup/release over a pre-established session are sent over the channel used for media plane control.</w:t>
            </w:r>
          </w:p>
        </w:tc>
      </w:tr>
    </w:tbl>
    <w:p w14:paraId="716FCC55" w14:textId="77777777" w:rsidR="00D953D6" w:rsidRDefault="00D953D6" w:rsidP="00D953D6"/>
    <w:p w14:paraId="68FEC17A" w14:textId="77777777" w:rsidR="00D953D6" w:rsidRDefault="00D953D6" w:rsidP="00D953D6">
      <w:pPr>
        <w:pStyle w:val="H6"/>
      </w:pPr>
      <w:r>
        <w:t>6.2.9.3.3</w:t>
      </w:r>
      <w:r>
        <w:tab/>
        <w:t>Specific message contents</w:t>
      </w:r>
    </w:p>
    <w:p w14:paraId="1051550B" w14:textId="77777777" w:rsidR="00D953D6" w:rsidRDefault="00D953D6" w:rsidP="00D953D6">
      <w:pPr>
        <w:pStyle w:val="TH"/>
      </w:pPr>
      <w:r>
        <w:t xml:space="preserve">Table 6.2.9.3.3-1: </w:t>
      </w:r>
      <w:r>
        <w:rPr>
          <w:lang w:eastAsia="ko-KR"/>
        </w:rPr>
        <w:t>SIP REFER</w:t>
      </w:r>
      <w:r>
        <w:t xml:space="preserve"> from the UE (Step 2, Table 6.2.9.3.2-1;</w:t>
      </w:r>
      <w: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953D6" w14:paraId="56283123"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B3833CE" w14:textId="77777777" w:rsidR="00D953D6" w:rsidRDefault="00D953D6" w:rsidP="00BC2639">
            <w:pPr>
              <w:pStyle w:val="TAL"/>
            </w:pPr>
            <w:r>
              <w:t xml:space="preserve">Derivation Path: TS </w:t>
            </w:r>
            <w:r>
              <w:rPr>
                <w:rFonts w:eastAsia="MS Mincho"/>
              </w:rPr>
              <w:t>36.579-1 [2], Table 5.5.2.12-1, condition PRIVATE-CALL</w:t>
            </w:r>
          </w:p>
        </w:tc>
      </w:tr>
      <w:tr w:rsidR="00D953D6" w14:paraId="74A5322C"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5EF1FA9B" w14:textId="77777777" w:rsidR="00D953D6" w:rsidRDefault="00D953D6"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42805EC" w14:textId="77777777" w:rsidR="00D953D6" w:rsidRDefault="00D953D6"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E77DAA5" w14:textId="77777777" w:rsidR="00D953D6" w:rsidRDefault="00D953D6"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70BB05A" w14:textId="77777777" w:rsidR="00D953D6" w:rsidRDefault="00D953D6"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6794052" w14:textId="77777777" w:rsidR="00D953D6" w:rsidRDefault="00D953D6" w:rsidP="00BC2639">
            <w:pPr>
              <w:pStyle w:val="TAH"/>
            </w:pPr>
            <w:r>
              <w:t>Condition</w:t>
            </w:r>
          </w:p>
        </w:tc>
      </w:tr>
      <w:tr w:rsidR="00D953D6" w14:paraId="5A90A9C9"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082BE85" w14:textId="77777777" w:rsidR="00D953D6" w:rsidRPr="00303ED7" w:rsidRDefault="00D953D6" w:rsidP="00BC263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32D3A399" w14:textId="77777777" w:rsidR="00D953D6" w:rsidRDefault="00D953D6" w:rsidP="00BC2639">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7C37EFA8" w14:textId="77777777" w:rsidR="00D953D6" w:rsidRDefault="00D953D6"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08F20BE3" w14:textId="77777777" w:rsidR="00D953D6" w:rsidRDefault="00D953D6"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BECB79" w14:textId="77777777" w:rsidR="00D953D6" w:rsidRDefault="00D953D6" w:rsidP="00BC2639">
            <w:pPr>
              <w:pStyle w:val="TAL"/>
            </w:pPr>
          </w:p>
        </w:tc>
      </w:tr>
      <w:tr w:rsidR="00D953D6" w14:paraId="1AE94384"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7ACE7323" w14:textId="77777777" w:rsidR="00D953D6" w:rsidRDefault="00D953D6" w:rsidP="00BC2639">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D23EDDD" w14:textId="77777777" w:rsidR="00D953D6" w:rsidRDefault="00D953D6"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66923B5" w14:textId="77777777" w:rsidR="00D953D6" w:rsidRPr="00303ED7" w:rsidRDefault="00D953D6" w:rsidP="00BC2639">
            <w:pPr>
              <w:pStyle w:val="TAL"/>
              <w:rPr>
                <w:b/>
              </w:rPr>
            </w:pPr>
            <w:r w:rsidRPr="002C79AA">
              <w:rPr>
                <w:b/>
              </w:rPr>
              <w:t>Resource-lists</w:t>
            </w:r>
          </w:p>
        </w:tc>
        <w:tc>
          <w:tcPr>
            <w:tcW w:w="1418" w:type="dxa"/>
            <w:tcBorders>
              <w:top w:val="single" w:sz="4" w:space="0" w:color="auto"/>
              <w:left w:val="single" w:sz="4" w:space="0" w:color="auto"/>
              <w:bottom w:val="single" w:sz="4" w:space="0" w:color="auto"/>
              <w:right w:val="single" w:sz="4" w:space="0" w:color="auto"/>
            </w:tcBorders>
          </w:tcPr>
          <w:p w14:paraId="4A8BAA39" w14:textId="77777777" w:rsidR="00D953D6" w:rsidRDefault="00D953D6"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B0E33E2" w14:textId="77777777" w:rsidR="00D953D6" w:rsidRDefault="00D953D6" w:rsidP="00BC2639">
            <w:pPr>
              <w:pStyle w:val="TAL"/>
            </w:pPr>
          </w:p>
        </w:tc>
      </w:tr>
      <w:tr w:rsidR="00D953D6" w14:paraId="2155C3CA"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01CFCD56" w14:textId="77777777" w:rsidR="00D953D6" w:rsidRDefault="00D953D6" w:rsidP="00BC2639">
            <w:pPr>
              <w:pStyle w:val="TAL"/>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C05206E" w14:textId="77777777" w:rsidR="00D953D6" w:rsidRDefault="00D953D6" w:rsidP="00BC2639">
            <w:pPr>
              <w:pStyle w:val="TAL"/>
            </w:pPr>
            <w:r>
              <w:t>Resource-lists as described in Table 6.2.9.3.3-1A</w:t>
            </w:r>
          </w:p>
        </w:tc>
        <w:tc>
          <w:tcPr>
            <w:tcW w:w="2126" w:type="dxa"/>
            <w:tcBorders>
              <w:top w:val="single" w:sz="4" w:space="0" w:color="auto"/>
              <w:left w:val="single" w:sz="4" w:space="0" w:color="auto"/>
              <w:bottom w:val="single" w:sz="4" w:space="0" w:color="auto"/>
              <w:right w:val="single" w:sz="4" w:space="0" w:color="auto"/>
            </w:tcBorders>
          </w:tcPr>
          <w:p w14:paraId="0BB9DAAF" w14:textId="77777777" w:rsidR="00D953D6" w:rsidRDefault="00D953D6"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740710F6" w14:textId="77777777" w:rsidR="00D953D6" w:rsidRDefault="00D953D6"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E229FB5" w14:textId="77777777" w:rsidR="00D953D6" w:rsidRDefault="00D953D6" w:rsidP="00BC2639">
            <w:pPr>
              <w:pStyle w:val="TAL"/>
            </w:pPr>
          </w:p>
        </w:tc>
      </w:tr>
    </w:tbl>
    <w:p w14:paraId="7244D879" w14:textId="77777777" w:rsidR="00D953D6" w:rsidRDefault="00D953D6" w:rsidP="00D953D6"/>
    <w:p w14:paraId="56318DB8" w14:textId="77777777" w:rsidR="00D953D6" w:rsidRDefault="00D953D6" w:rsidP="00D953D6">
      <w:pPr>
        <w:pStyle w:val="TH"/>
      </w:pPr>
      <w:r>
        <w:t>Table 6.2.9.3.3-1A: Resource-lists in SIP REFER (Table 6.2.9.3.2-1)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953D6" w14:paraId="71881215" w14:textId="77777777" w:rsidTr="00BC2639">
        <w:trPr>
          <w:cantSplit/>
        </w:trPr>
        <w:tc>
          <w:tcPr>
            <w:tcW w:w="9640" w:type="dxa"/>
            <w:tcBorders>
              <w:top w:val="single" w:sz="4" w:space="0" w:color="auto"/>
              <w:left w:val="single" w:sz="4" w:space="0" w:color="auto"/>
              <w:bottom w:val="single" w:sz="4" w:space="0" w:color="auto"/>
              <w:right w:val="single" w:sz="4" w:space="0" w:color="auto"/>
            </w:tcBorders>
            <w:hideMark/>
          </w:tcPr>
          <w:p w14:paraId="4616BE1C" w14:textId="77777777" w:rsidR="00D953D6" w:rsidRDefault="00D953D6" w:rsidP="00BC2639">
            <w:pPr>
              <w:pStyle w:val="TAL"/>
            </w:pPr>
            <w:r>
              <w:t>Derivation Path: TS 36.579-1 [2], Table 5.5.3.3.1-1, condition PRE-ESTABLISH, PRIVATE-CALL with the uri attribute of the entry extended with the SIP URI header fields as specified in Table 6.2.9.3.3-1B</w:t>
            </w:r>
          </w:p>
        </w:tc>
      </w:tr>
    </w:tbl>
    <w:p w14:paraId="0C2AAEA3" w14:textId="77777777" w:rsidR="00D953D6" w:rsidRDefault="00D953D6" w:rsidP="00D953D6"/>
    <w:p w14:paraId="5C7A5232" w14:textId="77777777" w:rsidR="00D953D6" w:rsidRDefault="00D953D6" w:rsidP="00D953D6">
      <w:pPr>
        <w:pStyle w:val="TH"/>
      </w:pPr>
      <w:r>
        <w:lastRenderedPageBreak/>
        <w:t>Table 6.2.9.3.3-1B: SIP header fields extending the uri attribute of the resource-lists' single entry</w:t>
      </w:r>
      <w:r>
        <w:br/>
        <w:t>(Table 6.2.9.3.3-1A)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D953D6" w14:paraId="0E717969" w14:textId="77777777" w:rsidTr="00BC263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BB01DBB" w14:textId="77777777" w:rsidR="00D953D6" w:rsidRDefault="00D953D6" w:rsidP="00BC2639">
            <w:pPr>
              <w:pStyle w:val="TAL"/>
            </w:pPr>
            <w:r>
              <w:t>Derivation Path: TS 36.579-1 [2], Table 5.5.2.12-2, condition PRIVATE-CALL</w:t>
            </w:r>
          </w:p>
        </w:tc>
      </w:tr>
      <w:tr w:rsidR="00D953D6" w14:paraId="2CE3C5DF" w14:textId="77777777" w:rsidTr="00BC2639">
        <w:tc>
          <w:tcPr>
            <w:tcW w:w="3126" w:type="dxa"/>
            <w:tcBorders>
              <w:top w:val="single" w:sz="4" w:space="0" w:color="auto"/>
              <w:left w:val="single" w:sz="4" w:space="0" w:color="auto"/>
              <w:bottom w:val="single" w:sz="4" w:space="0" w:color="auto"/>
              <w:right w:val="single" w:sz="4" w:space="0" w:color="auto"/>
            </w:tcBorders>
            <w:hideMark/>
          </w:tcPr>
          <w:p w14:paraId="324B68E4" w14:textId="77777777" w:rsidR="00D953D6" w:rsidRDefault="00D953D6" w:rsidP="00BC263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03D211" w14:textId="77777777" w:rsidR="00D953D6" w:rsidRDefault="00D953D6" w:rsidP="00BC263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79E847B" w14:textId="77777777" w:rsidR="00D953D6" w:rsidRDefault="00D953D6" w:rsidP="00BC263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74D4643" w14:textId="77777777" w:rsidR="00D953D6" w:rsidRDefault="00D953D6" w:rsidP="00BC2639">
            <w:pPr>
              <w:pStyle w:val="TAH"/>
            </w:pPr>
            <w:r>
              <w:t>Reference</w:t>
            </w:r>
          </w:p>
        </w:tc>
        <w:tc>
          <w:tcPr>
            <w:tcW w:w="846" w:type="dxa"/>
            <w:tcBorders>
              <w:top w:val="single" w:sz="4" w:space="0" w:color="auto"/>
              <w:left w:val="single" w:sz="4" w:space="0" w:color="auto"/>
              <w:bottom w:val="single" w:sz="4" w:space="0" w:color="auto"/>
              <w:right w:val="single" w:sz="4" w:space="0" w:color="auto"/>
            </w:tcBorders>
            <w:hideMark/>
          </w:tcPr>
          <w:p w14:paraId="4A8D618A" w14:textId="77777777" w:rsidR="00D953D6" w:rsidRDefault="00D953D6" w:rsidP="00BC2639">
            <w:pPr>
              <w:pStyle w:val="TAH"/>
            </w:pPr>
            <w:r>
              <w:t>Condition</w:t>
            </w:r>
          </w:p>
        </w:tc>
      </w:tr>
      <w:tr w:rsidR="00D953D6" w14:paraId="2471966B" w14:textId="77777777" w:rsidTr="00BC2639">
        <w:tc>
          <w:tcPr>
            <w:tcW w:w="3126" w:type="dxa"/>
            <w:tcBorders>
              <w:top w:val="single" w:sz="4" w:space="0" w:color="auto"/>
              <w:left w:val="single" w:sz="4" w:space="0" w:color="auto"/>
              <w:bottom w:val="single" w:sz="4" w:space="0" w:color="auto"/>
              <w:right w:val="single" w:sz="4" w:space="0" w:color="auto"/>
            </w:tcBorders>
            <w:vAlign w:val="center"/>
            <w:hideMark/>
          </w:tcPr>
          <w:p w14:paraId="392AD494" w14:textId="77777777" w:rsidR="00D953D6" w:rsidRDefault="00D953D6" w:rsidP="00BC2639">
            <w:pPr>
              <w:pStyle w:val="TAL"/>
              <w:rPr>
                <w:rFonts w:cs="Arial"/>
                <w:b/>
                <w:szCs w:val="18"/>
              </w:rPr>
            </w:pPr>
            <w:r>
              <w:t>body</w:t>
            </w:r>
          </w:p>
        </w:tc>
        <w:tc>
          <w:tcPr>
            <w:tcW w:w="2127" w:type="dxa"/>
            <w:tcBorders>
              <w:top w:val="single" w:sz="4" w:space="0" w:color="auto"/>
              <w:left w:val="single" w:sz="4" w:space="0" w:color="auto"/>
              <w:bottom w:val="single" w:sz="4" w:space="0" w:color="auto"/>
              <w:right w:val="single" w:sz="4" w:space="0" w:color="auto"/>
            </w:tcBorders>
          </w:tcPr>
          <w:p w14:paraId="3B2A0011" w14:textId="77777777" w:rsidR="00D953D6" w:rsidRDefault="00D953D6"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55515EE5" w14:textId="77777777" w:rsidR="00D953D6" w:rsidRDefault="00D953D6"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DB2656A" w14:textId="77777777" w:rsidR="00D953D6" w:rsidRDefault="00D953D6" w:rsidP="00BC2639">
            <w:pPr>
              <w:pStyle w:val="TAL"/>
            </w:pPr>
          </w:p>
        </w:tc>
        <w:tc>
          <w:tcPr>
            <w:tcW w:w="846" w:type="dxa"/>
            <w:tcBorders>
              <w:top w:val="single" w:sz="4" w:space="0" w:color="auto"/>
              <w:left w:val="single" w:sz="4" w:space="0" w:color="auto"/>
              <w:bottom w:val="single" w:sz="4" w:space="0" w:color="auto"/>
              <w:right w:val="single" w:sz="4" w:space="0" w:color="auto"/>
            </w:tcBorders>
          </w:tcPr>
          <w:p w14:paraId="2FE94E67" w14:textId="77777777" w:rsidR="00D953D6" w:rsidRDefault="00D953D6" w:rsidP="00BC2639">
            <w:pPr>
              <w:pStyle w:val="TAL"/>
            </w:pPr>
          </w:p>
        </w:tc>
      </w:tr>
      <w:tr w:rsidR="00D953D6" w14:paraId="260AA378" w14:textId="77777777" w:rsidTr="00BC2639">
        <w:tc>
          <w:tcPr>
            <w:tcW w:w="3126" w:type="dxa"/>
            <w:tcBorders>
              <w:top w:val="single" w:sz="4" w:space="0" w:color="auto"/>
              <w:left w:val="single" w:sz="4" w:space="0" w:color="auto"/>
              <w:bottom w:val="single" w:sz="4" w:space="0" w:color="auto"/>
              <w:right w:val="single" w:sz="4" w:space="0" w:color="auto"/>
            </w:tcBorders>
            <w:hideMark/>
          </w:tcPr>
          <w:p w14:paraId="34A447E9" w14:textId="77777777" w:rsidR="00D953D6" w:rsidRDefault="00D953D6" w:rsidP="00BC2639">
            <w:pPr>
              <w:pStyle w:val="TAL"/>
              <w:rPr>
                <w:rFonts w:cs="Arial"/>
                <w:szCs w:val="18"/>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D678299" w14:textId="77777777" w:rsidR="00D953D6" w:rsidRDefault="00D953D6"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709EFF7" w14:textId="77777777" w:rsidR="00D953D6" w:rsidRPr="00303ED7" w:rsidRDefault="00D953D6" w:rsidP="00BC2639">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43479C0A" w14:textId="77777777" w:rsidR="00D953D6" w:rsidRDefault="00D953D6" w:rsidP="00BC2639">
            <w:pPr>
              <w:pStyle w:val="TAL"/>
            </w:pPr>
          </w:p>
        </w:tc>
        <w:tc>
          <w:tcPr>
            <w:tcW w:w="846" w:type="dxa"/>
            <w:tcBorders>
              <w:top w:val="single" w:sz="4" w:space="0" w:color="auto"/>
              <w:left w:val="single" w:sz="4" w:space="0" w:color="auto"/>
              <w:bottom w:val="single" w:sz="4" w:space="0" w:color="auto"/>
              <w:right w:val="single" w:sz="4" w:space="0" w:color="auto"/>
            </w:tcBorders>
          </w:tcPr>
          <w:p w14:paraId="2D3A0626" w14:textId="77777777" w:rsidR="00D953D6" w:rsidRDefault="00D953D6" w:rsidP="00BC2639">
            <w:pPr>
              <w:pStyle w:val="TAL"/>
            </w:pPr>
          </w:p>
        </w:tc>
      </w:tr>
      <w:tr w:rsidR="00D953D6" w14:paraId="208554EA" w14:textId="77777777" w:rsidTr="00BC2639">
        <w:tc>
          <w:tcPr>
            <w:tcW w:w="3126" w:type="dxa"/>
            <w:tcBorders>
              <w:top w:val="single" w:sz="4" w:space="0" w:color="auto"/>
              <w:left w:val="single" w:sz="4" w:space="0" w:color="auto"/>
              <w:bottom w:val="single" w:sz="4" w:space="0" w:color="auto"/>
              <w:right w:val="single" w:sz="4" w:space="0" w:color="auto"/>
            </w:tcBorders>
            <w:hideMark/>
          </w:tcPr>
          <w:p w14:paraId="012DE6E6" w14:textId="77777777" w:rsidR="00D953D6" w:rsidRDefault="00D953D6" w:rsidP="00BC2639">
            <w:pPr>
              <w:pStyle w:val="TAL"/>
            </w:pPr>
            <w: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8FFB0CA" w14:textId="77777777" w:rsidR="00D953D6" w:rsidRDefault="00D953D6"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42E07CE" w14:textId="77777777" w:rsidR="00D953D6" w:rsidRDefault="00D953D6"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4EE47A5" w14:textId="77777777" w:rsidR="00D953D6" w:rsidRDefault="00D953D6" w:rsidP="00BC2639">
            <w:pPr>
              <w:pStyle w:val="TAL"/>
            </w:pPr>
          </w:p>
        </w:tc>
        <w:tc>
          <w:tcPr>
            <w:tcW w:w="846" w:type="dxa"/>
            <w:tcBorders>
              <w:top w:val="single" w:sz="4" w:space="0" w:color="auto"/>
              <w:left w:val="single" w:sz="4" w:space="0" w:color="auto"/>
              <w:bottom w:val="single" w:sz="4" w:space="0" w:color="auto"/>
              <w:right w:val="single" w:sz="4" w:space="0" w:color="auto"/>
            </w:tcBorders>
          </w:tcPr>
          <w:p w14:paraId="543F6EAA" w14:textId="77777777" w:rsidR="00D953D6" w:rsidRDefault="00D953D6" w:rsidP="00BC2639">
            <w:pPr>
              <w:pStyle w:val="TAL"/>
            </w:pPr>
          </w:p>
        </w:tc>
      </w:tr>
      <w:tr w:rsidR="00D953D6" w14:paraId="665DDF82" w14:textId="77777777" w:rsidTr="00BC2639">
        <w:tc>
          <w:tcPr>
            <w:tcW w:w="3126" w:type="dxa"/>
            <w:tcBorders>
              <w:top w:val="single" w:sz="4" w:space="0" w:color="auto"/>
              <w:left w:val="single" w:sz="4" w:space="0" w:color="auto"/>
              <w:bottom w:val="single" w:sz="4" w:space="0" w:color="auto"/>
              <w:right w:val="single" w:sz="4" w:space="0" w:color="auto"/>
            </w:tcBorders>
            <w:hideMark/>
          </w:tcPr>
          <w:p w14:paraId="361750BA" w14:textId="77777777" w:rsidR="00D953D6" w:rsidRDefault="00D953D6" w:rsidP="00BC2639">
            <w:pPr>
              <w:pStyle w:val="TAL"/>
            </w:pPr>
            <w: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780C07E" w14:textId="77777777" w:rsidR="00D953D6" w:rsidRDefault="00D953D6" w:rsidP="00BC2639">
            <w:pPr>
              <w:pStyle w:val="TAL"/>
            </w:pPr>
            <w:r>
              <w:t>“application/sdp”</w:t>
            </w:r>
          </w:p>
        </w:tc>
        <w:tc>
          <w:tcPr>
            <w:tcW w:w="2127" w:type="dxa"/>
            <w:tcBorders>
              <w:top w:val="single" w:sz="4" w:space="0" w:color="auto"/>
              <w:left w:val="single" w:sz="4" w:space="0" w:color="auto"/>
              <w:bottom w:val="single" w:sz="4" w:space="0" w:color="auto"/>
              <w:right w:val="single" w:sz="4" w:space="0" w:color="auto"/>
            </w:tcBorders>
          </w:tcPr>
          <w:p w14:paraId="61658234" w14:textId="77777777" w:rsidR="00D953D6" w:rsidRDefault="00D953D6"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E40FC54" w14:textId="77777777" w:rsidR="00D953D6" w:rsidRDefault="00D953D6" w:rsidP="00BC2639">
            <w:pPr>
              <w:pStyle w:val="TAL"/>
            </w:pPr>
          </w:p>
        </w:tc>
        <w:tc>
          <w:tcPr>
            <w:tcW w:w="846" w:type="dxa"/>
            <w:tcBorders>
              <w:top w:val="single" w:sz="4" w:space="0" w:color="auto"/>
              <w:left w:val="single" w:sz="4" w:space="0" w:color="auto"/>
              <w:bottom w:val="single" w:sz="4" w:space="0" w:color="auto"/>
              <w:right w:val="single" w:sz="4" w:space="0" w:color="auto"/>
            </w:tcBorders>
          </w:tcPr>
          <w:p w14:paraId="6E1CEA85" w14:textId="77777777" w:rsidR="00D953D6" w:rsidRDefault="00D953D6" w:rsidP="00BC2639">
            <w:pPr>
              <w:pStyle w:val="TAL"/>
            </w:pPr>
          </w:p>
        </w:tc>
      </w:tr>
      <w:tr w:rsidR="00D953D6" w14:paraId="4C1E322C" w14:textId="77777777" w:rsidTr="00BC2639">
        <w:tc>
          <w:tcPr>
            <w:tcW w:w="3126" w:type="dxa"/>
            <w:tcBorders>
              <w:top w:val="single" w:sz="4" w:space="0" w:color="auto"/>
              <w:left w:val="single" w:sz="4" w:space="0" w:color="auto"/>
              <w:bottom w:val="single" w:sz="4" w:space="0" w:color="auto"/>
              <w:right w:val="single" w:sz="4" w:space="0" w:color="auto"/>
            </w:tcBorders>
            <w:hideMark/>
          </w:tcPr>
          <w:p w14:paraId="3A546D59" w14:textId="77777777" w:rsidR="00D953D6" w:rsidRDefault="00D953D6" w:rsidP="00BC2639">
            <w:pPr>
              <w:pStyle w:val="TAL"/>
              <w:rPr>
                <w:b/>
              </w:rPr>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3F3B11E" w14:textId="77777777" w:rsidR="00D953D6" w:rsidRDefault="00D953D6" w:rsidP="00BC2639">
            <w:pPr>
              <w:pStyle w:val="TAL"/>
            </w:pPr>
            <w:r>
              <w:t xml:space="preserve">SDP Message as described in </w:t>
            </w:r>
            <w:r>
              <w:rPr>
                <w:bCs/>
              </w:rPr>
              <w:t>Table 6.2.9.3.3-2</w:t>
            </w:r>
          </w:p>
        </w:tc>
        <w:tc>
          <w:tcPr>
            <w:tcW w:w="2127" w:type="dxa"/>
            <w:tcBorders>
              <w:top w:val="single" w:sz="4" w:space="0" w:color="auto"/>
              <w:left w:val="single" w:sz="4" w:space="0" w:color="auto"/>
              <w:bottom w:val="single" w:sz="4" w:space="0" w:color="auto"/>
              <w:right w:val="single" w:sz="4" w:space="0" w:color="auto"/>
            </w:tcBorders>
          </w:tcPr>
          <w:p w14:paraId="46DEB82B" w14:textId="77777777" w:rsidR="00D953D6" w:rsidRDefault="00D953D6"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94C3584" w14:textId="77777777" w:rsidR="00D953D6" w:rsidRDefault="00D953D6" w:rsidP="00BC2639">
            <w:pPr>
              <w:pStyle w:val="TAL"/>
            </w:pPr>
          </w:p>
        </w:tc>
        <w:tc>
          <w:tcPr>
            <w:tcW w:w="846" w:type="dxa"/>
            <w:tcBorders>
              <w:top w:val="single" w:sz="4" w:space="0" w:color="auto"/>
              <w:left w:val="single" w:sz="4" w:space="0" w:color="auto"/>
              <w:bottom w:val="single" w:sz="4" w:space="0" w:color="auto"/>
              <w:right w:val="single" w:sz="4" w:space="0" w:color="auto"/>
            </w:tcBorders>
          </w:tcPr>
          <w:p w14:paraId="2BADF860" w14:textId="77777777" w:rsidR="00D953D6" w:rsidRDefault="00D953D6" w:rsidP="00BC2639">
            <w:pPr>
              <w:pStyle w:val="TAL"/>
            </w:pPr>
          </w:p>
        </w:tc>
      </w:tr>
      <w:tr w:rsidR="00D953D6" w14:paraId="7258B6A7" w14:textId="77777777" w:rsidTr="00BC2639">
        <w:tc>
          <w:tcPr>
            <w:tcW w:w="3126" w:type="dxa"/>
            <w:tcBorders>
              <w:top w:val="single" w:sz="4" w:space="0" w:color="auto"/>
              <w:left w:val="single" w:sz="4" w:space="0" w:color="auto"/>
              <w:bottom w:val="single" w:sz="4" w:space="0" w:color="auto"/>
              <w:right w:val="single" w:sz="4" w:space="0" w:color="auto"/>
            </w:tcBorders>
            <w:vAlign w:val="center"/>
            <w:hideMark/>
          </w:tcPr>
          <w:p w14:paraId="3D779DC6" w14:textId="77777777" w:rsidR="00D953D6" w:rsidRDefault="00D953D6" w:rsidP="00BC263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0EC7BF7" w14:textId="77777777" w:rsidR="00D953D6" w:rsidRDefault="00D953D6"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B5C6DB2" w14:textId="77777777" w:rsidR="00D953D6" w:rsidRPr="00303ED7" w:rsidRDefault="00D953D6" w:rsidP="00BC2639">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23E943FF" w14:textId="77777777" w:rsidR="00D953D6" w:rsidRDefault="00D953D6" w:rsidP="00BC2639">
            <w:pPr>
              <w:pStyle w:val="TAL"/>
            </w:pPr>
          </w:p>
        </w:tc>
        <w:tc>
          <w:tcPr>
            <w:tcW w:w="846" w:type="dxa"/>
            <w:tcBorders>
              <w:top w:val="single" w:sz="4" w:space="0" w:color="auto"/>
              <w:left w:val="single" w:sz="4" w:space="0" w:color="auto"/>
              <w:bottom w:val="single" w:sz="4" w:space="0" w:color="auto"/>
              <w:right w:val="single" w:sz="4" w:space="0" w:color="auto"/>
            </w:tcBorders>
          </w:tcPr>
          <w:p w14:paraId="46E24AB4" w14:textId="77777777" w:rsidR="00D953D6" w:rsidRDefault="00D953D6" w:rsidP="00BC2639">
            <w:pPr>
              <w:pStyle w:val="TAL"/>
            </w:pPr>
          </w:p>
        </w:tc>
      </w:tr>
      <w:tr w:rsidR="00D953D6" w14:paraId="3E8EC550" w14:textId="77777777" w:rsidTr="00BC2639">
        <w:tc>
          <w:tcPr>
            <w:tcW w:w="3126" w:type="dxa"/>
            <w:tcBorders>
              <w:top w:val="single" w:sz="4" w:space="0" w:color="auto"/>
              <w:left w:val="single" w:sz="4" w:space="0" w:color="auto"/>
              <w:bottom w:val="single" w:sz="4" w:space="0" w:color="auto"/>
              <w:right w:val="single" w:sz="4" w:space="0" w:color="auto"/>
            </w:tcBorders>
            <w:vAlign w:val="center"/>
            <w:hideMark/>
          </w:tcPr>
          <w:p w14:paraId="506407A6" w14:textId="77777777" w:rsidR="00D953D6" w:rsidRDefault="00D953D6" w:rsidP="00BC263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8864333" w14:textId="77777777" w:rsidR="00D953D6" w:rsidRDefault="00D953D6" w:rsidP="00BC2639">
            <w:pPr>
              <w:pStyle w:val="TAL"/>
            </w:pPr>
            <w:r>
              <w:t>MCPTT-Info as described in Table 6.2.9.3.3-2A</w:t>
            </w:r>
          </w:p>
        </w:tc>
        <w:tc>
          <w:tcPr>
            <w:tcW w:w="2127" w:type="dxa"/>
            <w:tcBorders>
              <w:top w:val="single" w:sz="4" w:space="0" w:color="auto"/>
              <w:left w:val="single" w:sz="4" w:space="0" w:color="auto"/>
              <w:bottom w:val="single" w:sz="4" w:space="0" w:color="auto"/>
              <w:right w:val="single" w:sz="4" w:space="0" w:color="auto"/>
            </w:tcBorders>
          </w:tcPr>
          <w:p w14:paraId="41CCB17A" w14:textId="77777777" w:rsidR="00D953D6" w:rsidRDefault="00D953D6"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4C166C4" w14:textId="77777777" w:rsidR="00D953D6" w:rsidRDefault="00D953D6" w:rsidP="00BC2639">
            <w:pPr>
              <w:pStyle w:val="TAL"/>
            </w:pPr>
          </w:p>
        </w:tc>
        <w:tc>
          <w:tcPr>
            <w:tcW w:w="846" w:type="dxa"/>
            <w:tcBorders>
              <w:top w:val="single" w:sz="4" w:space="0" w:color="auto"/>
              <w:left w:val="single" w:sz="4" w:space="0" w:color="auto"/>
              <w:bottom w:val="single" w:sz="4" w:space="0" w:color="auto"/>
              <w:right w:val="single" w:sz="4" w:space="0" w:color="auto"/>
            </w:tcBorders>
          </w:tcPr>
          <w:p w14:paraId="6A90580C" w14:textId="77777777" w:rsidR="00D953D6" w:rsidRDefault="00D953D6" w:rsidP="00BC2639">
            <w:pPr>
              <w:pStyle w:val="TAL"/>
            </w:pPr>
          </w:p>
        </w:tc>
      </w:tr>
    </w:tbl>
    <w:p w14:paraId="063458B2" w14:textId="77777777" w:rsidR="00D953D6" w:rsidRDefault="00D953D6" w:rsidP="00D953D6"/>
    <w:p w14:paraId="213B54D8" w14:textId="2C9F4899" w:rsidR="00D953D6" w:rsidRDefault="00D953D6" w:rsidP="00D953D6">
      <w:pPr>
        <w:pStyle w:val="TH"/>
      </w:pPr>
      <w:r>
        <w:t>Table 6.2.9.3.3-2: SDP Message</w:t>
      </w:r>
      <w:r>
        <w:rPr>
          <w:lang w:eastAsia="ko-KR"/>
        </w:rPr>
        <w:t xml:space="preserve"> in SIP </w:t>
      </w:r>
      <w:ins w:id="5" w:author="MCC160" w:date="2024-01-25T13:04:00Z">
        <w:r w:rsidR="00A60049">
          <w:rPr>
            <w:lang w:eastAsia="ko-KR"/>
          </w:rPr>
          <w:t xml:space="preserve">header fields </w:t>
        </w:r>
      </w:ins>
      <w:del w:id="6" w:author="MCC160" w:date="2024-01-25T13:04:00Z">
        <w:r w:rsidDel="00A60049">
          <w:rPr>
            <w:lang w:eastAsia="ko-KR"/>
          </w:rPr>
          <w:delText>REFER</w:delText>
        </w:r>
        <w:r w:rsidDel="00A60049">
          <w:delText xml:space="preserve"> </w:delText>
        </w:r>
      </w:del>
      <w:r>
        <w:t>(Table 6.2.9.3.3-1)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953D6" w14:paraId="404121F3" w14:textId="77777777" w:rsidTr="00BC2639">
        <w:trPr>
          <w:jc w:val="center"/>
        </w:trPr>
        <w:tc>
          <w:tcPr>
            <w:tcW w:w="9639" w:type="dxa"/>
            <w:tcBorders>
              <w:top w:val="single" w:sz="4" w:space="0" w:color="auto"/>
              <w:left w:val="single" w:sz="4" w:space="0" w:color="auto"/>
              <w:bottom w:val="single" w:sz="4" w:space="0" w:color="auto"/>
              <w:right w:val="single" w:sz="4" w:space="0" w:color="auto"/>
            </w:tcBorders>
            <w:hideMark/>
          </w:tcPr>
          <w:p w14:paraId="7C32B470" w14:textId="77777777" w:rsidR="00D953D6" w:rsidRDefault="00D953D6" w:rsidP="00BC2639">
            <w:pPr>
              <w:pStyle w:val="TAL"/>
            </w:pPr>
            <w:r>
              <w:t>Derivation Path: TS 36.579-1 [2], Table 5.5.3.1.1-1, condition SDP_OFFER, PRE_ESTABLISHED_SESSION, PRIVATE-CALL, WITHOUT_FLOORCONTROL</w:t>
            </w:r>
          </w:p>
        </w:tc>
      </w:tr>
    </w:tbl>
    <w:p w14:paraId="1DC04B75" w14:textId="77777777" w:rsidR="00D953D6" w:rsidRDefault="00D953D6" w:rsidP="00D953D6"/>
    <w:p w14:paraId="751B9BB8" w14:textId="77777777" w:rsidR="00D953D6" w:rsidRDefault="00D953D6" w:rsidP="00D953D6">
      <w:pPr>
        <w:pStyle w:val="TH"/>
      </w:pPr>
      <w:r>
        <w:t xml:space="preserve">Table 6.2.9.3.3-2A: </w:t>
      </w:r>
      <w:r>
        <w:rPr>
          <w:lang w:eastAsia="ko-KR"/>
        </w:rPr>
        <w:t xml:space="preserve">MCPTT-Info in SIP header fields </w:t>
      </w:r>
      <w:r>
        <w:t>(Table 6.2.9.3.3-1)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953D6" w14:paraId="78AB2D3D" w14:textId="77777777" w:rsidTr="00BC2639">
        <w:trPr>
          <w:jc w:val="center"/>
        </w:trPr>
        <w:tc>
          <w:tcPr>
            <w:tcW w:w="9639" w:type="dxa"/>
            <w:tcBorders>
              <w:top w:val="single" w:sz="4" w:space="0" w:color="auto"/>
              <w:left w:val="single" w:sz="4" w:space="0" w:color="auto"/>
              <w:bottom w:val="single" w:sz="4" w:space="0" w:color="auto"/>
              <w:right w:val="single" w:sz="4" w:space="0" w:color="auto"/>
            </w:tcBorders>
            <w:hideMark/>
          </w:tcPr>
          <w:p w14:paraId="3F31E857" w14:textId="77777777" w:rsidR="00D953D6" w:rsidRDefault="00D953D6" w:rsidP="00BC2639">
            <w:pPr>
              <w:pStyle w:val="TAL"/>
            </w:pPr>
            <w:r>
              <w:t>Derivation Path: TS 36.579-1 [2], Table 5.5.3.2.1-1, condition PRIVATE-CALL, INVITE-REFER</w:t>
            </w:r>
          </w:p>
        </w:tc>
      </w:tr>
    </w:tbl>
    <w:p w14:paraId="59F382FB" w14:textId="77777777" w:rsidR="00D953D6" w:rsidRDefault="00D953D6" w:rsidP="00D953D6"/>
    <w:p w14:paraId="6DF4C0E8" w14:textId="77777777" w:rsidR="00D953D6" w:rsidRDefault="00D953D6" w:rsidP="00D953D6">
      <w:pPr>
        <w:pStyle w:val="TH"/>
      </w:pPr>
      <w:r>
        <w:t xml:space="preserve">Table 6.2.9.3.3-3: </w:t>
      </w:r>
      <w:r>
        <w:rPr>
          <w:lang w:eastAsia="ko-KR"/>
        </w:rPr>
        <w:t>SIP 200 (OK)</w:t>
      </w:r>
      <w:r>
        <w:t xml:space="preserve"> from the SS (Step 2, Table 6.2.9.3.2-1;</w:t>
      </w:r>
      <w: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9"/>
        <w:gridCol w:w="1929"/>
        <w:gridCol w:w="1929"/>
        <w:gridCol w:w="1929"/>
        <w:gridCol w:w="1929"/>
      </w:tblGrid>
      <w:tr w:rsidR="00D953D6" w14:paraId="556EA98E" w14:textId="77777777" w:rsidTr="00A6004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199696F" w14:textId="77777777" w:rsidR="00D953D6" w:rsidRDefault="00D953D6" w:rsidP="00BC2639">
            <w:pPr>
              <w:pStyle w:val="TAL"/>
            </w:pPr>
            <w:r>
              <w:t>Derivation Path: TS 36.579-1 [2], Table 5.5.2.17.1.2-1, condition REFER-RSP</w:t>
            </w:r>
          </w:p>
        </w:tc>
      </w:tr>
      <w:tr w:rsidR="00D953D6" w:rsidDel="00A60049" w14:paraId="7278F6CB" w14:textId="0754651A" w:rsidTr="00A60049">
        <w:trPr>
          <w:trHeight w:val="45"/>
          <w:jc w:val="center"/>
          <w:del w:id="7" w:author="MCC160" w:date="2024-01-25T13:04:00Z"/>
        </w:trPr>
        <w:tc>
          <w:tcPr>
            <w:tcW w:w="1929" w:type="dxa"/>
            <w:tcBorders>
              <w:top w:val="single" w:sz="4" w:space="0" w:color="auto"/>
              <w:left w:val="single" w:sz="4" w:space="0" w:color="auto"/>
              <w:bottom w:val="single" w:sz="4" w:space="0" w:color="auto"/>
              <w:right w:val="single" w:sz="4" w:space="0" w:color="auto"/>
            </w:tcBorders>
            <w:hideMark/>
          </w:tcPr>
          <w:p w14:paraId="116B8B73" w14:textId="7C506A20" w:rsidR="00D953D6" w:rsidDel="00A60049" w:rsidRDefault="00D953D6" w:rsidP="00BC2639">
            <w:pPr>
              <w:pStyle w:val="TAH"/>
              <w:rPr>
                <w:del w:id="8" w:author="MCC160" w:date="2024-01-25T13:04:00Z"/>
              </w:rPr>
            </w:pPr>
            <w:del w:id="9" w:author="MCC160" w:date="2024-01-25T13:04:00Z">
              <w:r w:rsidDel="00A60049">
                <w:delText>Information Element</w:delText>
              </w:r>
            </w:del>
          </w:p>
        </w:tc>
        <w:tc>
          <w:tcPr>
            <w:tcW w:w="1929" w:type="dxa"/>
            <w:tcBorders>
              <w:top w:val="single" w:sz="4" w:space="0" w:color="auto"/>
              <w:left w:val="single" w:sz="4" w:space="0" w:color="auto"/>
              <w:bottom w:val="single" w:sz="4" w:space="0" w:color="auto"/>
              <w:right w:val="single" w:sz="4" w:space="0" w:color="auto"/>
            </w:tcBorders>
            <w:hideMark/>
          </w:tcPr>
          <w:p w14:paraId="65D16C9A" w14:textId="21D4AAAA" w:rsidR="00D953D6" w:rsidDel="00A60049" w:rsidRDefault="00D953D6" w:rsidP="00BC2639">
            <w:pPr>
              <w:pStyle w:val="TAH"/>
              <w:rPr>
                <w:del w:id="10" w:author="MCC160" w:date="2024-01-25T13:04:00Z"/>
              </w:rPr>
            </w:pPr>
            <w:del w:id="11" w:author="MCC160" w:date="2024-01-25T13:04:00Z">
              <w:r w:rsidDel="00A60049">
                <w:delText>Value/remark</w:delText>
              </w:r>
            </w:del>
          </w:p>
        </w:tc>
        <w:tc>
          <w:tcPr>
            <w:tcW w:w="1929" w:type="dxa"/>
            <w:tcBorders>
              <w:top w:val="single" w:sz="4" w:space="0" w:color="auto"/>
              <w:left w:val="single" w:sz="4" w:space="0" w:color="auto"/>
              <w:bottom w:val="single" w:sz="4" w:space="0" w:color="auto"/>
              <w:right w:val="single" w:sz="4" w:space="0" w:color="auto"/>
            </w:tcBorders>
            <w:hideMark/>
          </w:tcPr>
          <w:p w14:paraId="2E404822" w14:textId="0D11A076" w:rsidR="00D953D6" w:rsidDel="00A60049" w:rsidRDefault="00D953D6" w:rsidP="00BC2639">
            <w:pPr>
              <w:pStyle w:val="TAH"/>
              <w:rPr>
                <w:del w:id="12" w:author="MCC160" w:date="2024-01-25T13:04:00Z"/>
              </w:rPr>
            </w:pPr>
            <w:del w:id="13" w:author="MCC160" w:date="2024-01-25T13:04:00Z">
              <w:r w:rsidDel="00A60049">
                <w:delText>Comment</w:delText>
              </w:r>
            </w:del>
          </w:p>
        </w:tc>
        <w:tc>
          <w:tcPr>
            <w:tcW w:w="1929" w:type="dxa"/>
            <w:tcBorders>
              <w:top w:val="single" w:sz="4" w:space="0" w:color="auto"/>
              <w:left w:val="single" w:sz="4" w:space="0" w:color="auto"/>
              <w:bottom w:val="single" w:sz="4" w:space="0" w:color="auto"/>
              <w:right w:val="single" w:sz="4" w:space="0" w:color="auto"/>
            </w:tcBorders>
            <w:hideMark/>
          </w:tcPr>
          <w:p w14:paraId="731C0150" w14:textId="1C250CF9" w:rsidR="00D953D6" w:rsidDel="00A60049" w:rsidRDefault="00D953D6" w:rsidP="00BC2639">
            <w:pPr>
              <w:pStyle w:val="TAH"/>
              <w:rPr>
                <w:del w:id="14" w:author="MCC160" w:date="2024-01-25T13:04:00Z"/>
              </w:rPr>
            </w:pPr>
            <w:del w:id="15" w:author="MCC160" w:date="2024-01-25T13:04:00Z">
              <w:r w:rsidDel="00A60049">
                <w:delText>Reference</w:delText>
              </w:r>
            </w:del>
          </w:p>
        </w:tc>
        <w:tc>
          <w:tcPr>
            <w:tcW w:w="1929" w:type="dxa"/>
            <w:tcBorders>
              <w:top w:val="single" w:sz="4" w:space="0" w:color="auto"/>
              <w:left w:val="single" w:sz="4" w:space="0" w:color="auto"/>
              <w:bottom w:val="single" w:sz="4" w:space="0" w:color="auto"/>
              <w:right w:val="single" w:sz="4" w:space="0" w:color="auto"/>
            </w:tcBorders>
            <w:hideMark/>
          </w:tcPr>
          <w:p w14:paraId="146B4669" w14:textId="51F38C26" w:rsidR="00D953D6" w:rsidDel="00A60049" w:rsidRDefault="00D953D6" w:rsidP="00BC2639">
            <w:pPr>
              <w:pStyle w:val="TAH"/>
              <w:rPr>
                <w:del w:id="16" w:author="MCC160" w:date="2024-01-25T13:04:00Z"/>
              </w:rPr>
            </w:pPr>
            <w:del w:id="17" w:author="MCC160" w:date="2024-01-25T13:04:00Z">
              <w:r w:rsidDel="00A60049">
                <w:delText>Condition</w:delText>
              </w:r>
            </w:del>
          </w:p>
        </w:tc>
      </w:tr>
      <w:tr w:rsidR="00D953D6" w:rsidDel="00A60049" w14:paraId="7DCD9F47" w14:textId="4743A18E" w:rsidTr="00A60049">
        <w:trPr>
          <w:trHeight w:val="43"/>
          <w:jc w:val="center"/>
          <w:del w:id="18" w:author="MCC160" w:date="2024-01-25T13:04:00Z"/>
        </w:trPr>
        <w:tc>
          <w:tcPr>
            <w:tcW w:w="1929" w:type="dxa"/>
            <w:tcBorders>
              <w:top w:val="single" w:sz="4" w:space="0" w:color="auto"/>
              <w:left w:val="single" w:sz="4" w:space="0" w:color="auto"/>
              <w:bottom w:val="single" w:sz="4" w:space="0" w:color="auto"/>
              <w:right w:val="single" w:sz="4" w:space="0" w:color="auto"/>
            </w:tcBorders>
            <w:hideMark/>
          </w:tcPr>
          <w:p w14:paraId="25A0C2FB" w14:textId="4F5FAE24" w:rsidR="00D953D6" w:rsidRPr="00303ED7" w:rsidDel="00A60049" w:rsidRDefault="00D953D6" w:rsidP="00BC2639">
            <w:pPr>
              <w:pStyle w:val="TAL"/>
              <w:rPr>
                <w:del w:id="19" w:author="MCC160" w:date="2024-01-25T13:04:00Z"/>
                <w:b/>
              </w:rPr>
            </w:pPr>
            <w:del w:id="20" w:author="MCC160" w:date="2024-01-25T13:04:00Z">
              <w:r w:rsidRPr="002C79AA" w:rsidDel="00A60049">
                <w:rPr>
                  <w:b/>
                </w:rPr>
                <w:delText>Content-Type</w:delText>
              </w:r>
            </w:del>
          </w:p>
        </w:tc>
        <w:tc>
          <w:tcPr>
            <w:tcW w:w="1929" w:type="dxa"/>
            <w:tcBorders>
              <w:top w:val="single" w:sz="4" w:space="0" w:color="auto"/>
              <w:left w:val="single" w:sz="4" w:space="0" w:color="auto"/>
              <w:bottom w:val="single" w:sz="4" w:space="0" w:color="auto"/>
              <w:right w:val="single" w:sz="4" w:space="0" w:color="auto"/>
            </w:tcBorders>
          </w:tcPr>
          <w:p w14:paraId="2364ED21" w14:textId="24A882EE" w:rsidR="00D953D6" w:rsidDel="00A60049" w:rsidRDefault="00D953D6" w:rsidP="00BC2639">
            <w:pPr>
              <w:pStyle w:val="TAL"/>
              <w:rPr>
                <w:del w:id="21" w:author="MCC160" w:date="2024-01-25T13:04:00Z"/>
              </w:rPr>
            </w:pPr>
          </w:p>
        </w:tc>
        <w:tc>
          <w:tcPr>
            <w:tcW w:w="1929" w:type="dxa"/>
            <w:tcBorders>
              <w:top w:val="single" w:sz="4" w:space="0" w:color="auto"/>
              <w:left w:val="single" w:sz="4" w:space="0" w:color="auto"/>
              <w:bottom w:val="single" w:sz="4" w:space="0" w:color="auto"/>
              <w:right w:val="single" w:sz="4" w:space="0" w:color="auto"/>
            </w:tcBorders>
          </w:tcPr>
          <w:p w14:paraId="71E9CB93" w14:textId="6FB3B4DB" w:rsidR="00D953D6" w:rsidDel="00A60049" w:rsidRDefault="00D953D6" w:rsidP="00BC2639">
            <w:pPr>
              <w:pStyle w:val="TAL"/>
              <w:rPr>
                <w:del w:id="22" w:author="MCC160" w:date="2024-01-25T13:04:00Z"/>
              </w:rPr>
            </w:pPr>
          </w:p>
        </w:tc>
        <w:tc>
          <w:tcPr>
            <w:tcW w:w="1929" w:type="dxa"/>
            <w:tcBorders>
              <w:top w:val="single" w:sz="4" w:space="0" w:color="auto"/>
              <w:left w:val="single" w:sz="4" w:space="0" w:color="auto"/>
              <w:bottom w:val="single" w:sz="4" w:space="0" w:color="auto"/>
              <w:right w:val="single" w:sz="4" w:space="0" w:color="auto"/>
            </w:tcBorders>
          </w:tcPr>
          <w:p w14:paraId="3133B646" w14:textId="5C2E31F0" w:rsidR="00D953D6" w:rsidDel="00A60049" w:rsidRDefault="00D953D6" w:rsidP="00BC2639">
            <w:pPr>
              <w:pStyle w:val="TAL"/>
              <w:rPr>
                <w:del w:id="23" w:author="MCC160" w:date="2024-01-25T13:04:00Z"/>
              </w:rPr>
            </w:pPr>
          </w:p>
        </w:tc>
        <w:tc>
          <w:tcPr>
            <w:tcW w:w="1929" w:type="dxa"/>
            <w:tcBorders>
              <w:top w:val="single" w:sz="4" w:space="0" w:color="auto"/>
              <w:left w:val="single" w:sz="4" w:space="0" w:color="auto"/>
              <w:bottom w:val="single" w:sz="4" w:space="0" w:color="auto"/>
              <w:right w:val="single" w:sz="4" w:space="0" w:color="auto"/>
            </w:tcBorders>
          </w:tcPr>
          <w:p w14:paraId="27E45640" w14:textId="733EB21B" w:rsidR="00D953D6" w:rsidDel="00A60049" w:rsidRDefault="00D953D6" w:rsidP="00BC2639">
            <w:pPr>
              <w:pStyle w:val="TAL"/>
              <w:rPr>
                <w:del w:id="24" w:author="MCC160" w:date="2024-01-25T13:04:00Z"/>
              </w:rPr>
            </w:pPr>
          </w:p>
        </w:tc>
      </w:tr>
      <w:tr w:rsidR="00D953D6" w:rsidDel="00A60049" w14:paraId="72A54844" w14:textId="204C0F5A" w:rsidTr="00A60049">
        <w:trPr>
          <w:trHeight w:val="43"/>
          <w:jc w:val="center"/>
          <w:del w:id="25" w:author="MCC160" w:date="2024-01-25T13:04:00Z"/>
        </w:trPr>
        <w:tc>
          <w:tcPr>
            <w:tcW w:w="1929" w:type="dxa"/>
            <w:tcBorders>
              <w:top w:val="single" w:sz="4" w:space="0" w:color="auto"/>
              <w:left w:val="single" w:sz="4" w:space="0" w:color="auto"/>
              <w:bottom w:val="single" w:sz="4" w:space="0" w:color="auto"/>
              <w:right w:val="single" w:sz="4" w:space="0" w:color="auto"/>
            </w:tcBorders>
            <w:hideMark/>
          </w:tcPr>
          <w:p w14:paraId="54645250" w14:textId="098A7FD3" w:rsidR="00D953D6" w:rsidDel="00A60049" w:rsidRDefault="00D953D6" w:rsidP="00BC2639">
            <w:pPr>
              <w:pStyle w:val="TAL"/>
              <w:rPr>
                <w:del w:id="26" w:author="MCC160" w:date="2024-01-25T13:04:00Z"/>
              </w:rPr>
            </w:pPr>
            <w:del w:id="27" w:author="MCC160" w:date="2024-01-25T13:04:00Z">
              <w:r w:rsidRPr="002C79AA" w:rsidDel="00A60049">
                <w:delText xml:space="preserve">  media-type</w:delText>
              </w:r>
            </w:del>
          </w:p>
        </w:tc>
        <w:tc>
          <w:tcPr>
            <w:tcW w:w="1929" w:type="dxa"/>
            <w:tcBorders>
              <w:top w:val="single" w:sz="4" w:space="0" w:color="auto"/>
              <w:left w:val="single" w:sz="4" w:space="0" w:color="auto"/>
              <w:bottom w:val="single" w:sz="4" w:space="0" w:color="auto"/>
              <w:right w:val="single" w:sz="4" w:space="0" w:color="auto"/>
            </w:tcBorders>
            <w:hideMark/>
          </w:tcPr>
          <w:p w14:paraId="27B6BA14" w14:textId="0BCA10D2" w:rsidR="00D953D6" w:rsidDel="00A60049" w:rsidRDefault="00D953D6" w:rsidP="00BC2639">
            <w:pPr>
              <w:pStyle w:val="TAL"/>
              <w:rPr>
                <w:del w:id="28" w:author="MCC160" w:date="2024-01-25T13:04:00Z"/>
              </w:rPr>
            </w:pPr>
            <w:del w:id="29" w:author="MCC160" w:date="2024-01-25T13:04:00Z">
              <w:r w:rsidDel="00A60049">
                <w:delText>"application/sdp"</w:delText>
              </w:r>
            </w:del>
          </w:p>
        </w:tc>
        <w:tc>
          <w:tcPr>
            <w:tcW w:w="1929" w:type="dxa"/>
            <w:tcBorders>
              <w:top w:val="single" w:sz="4" w:space="0" w:color="auto"/>
              <w:left w:val="single" w:sz="4" w:space="0" w:color="auto"/>
              <w:bottom w:val="single" w:sz="4" w:space="0" w:color="auto"/>
              <w:right w:val="single" w:sz="4" w:space="0" w:color="auto"/>
            </w:tcBorders>
          </w:tcPr>
          <w:p w14:paraId="280D6423" w14:textId="61F3FF0F" w:rsidR="00D953D6" w:rsidDel="00A60049" w:rsidRDefault="00D953D6" w:rsidP="00BC2639">
            <w:pPr>
              <w:pStyle w:val="TAL"/>
              <w:rPr>
                <w:del w:id="30" w:author="MCC160" w:date="2024-01-25T13:04:00Z"/>
              </w:rPr>
            </w:pPr>
          </w:p>
        </w:tc>
        <w:tc>
          <w:tcPr>
            <w:tcW w:w="1929" w:type="dxa"/>
            <w:tcBorders>
              <w:top w:val="single" w:sz="4" w:space="0" w:color="auto"/>
              <w:left w:val="single" w:sz="4" w:space="0" w:color="auto"/>
              <w:bottom w:val="single" w:sz="4" w:space="0" w:color="auto"/>
              <w:right w:val="single" w:sz="4" w:space="0" w:color="auto"/>
            </w:tcBorders>
          </w:tcPr>
          <w:p w14:paraId="24C76882" w14:textId="688CDA2F" w:rsidR="00D953D6" w:rsidDel="00A60049" w:rsidRDefault="00D953D6" w:rsidP="00BC2639">
            <w:pPr>
              <w:pStyle w:val="TAL"/>
              <w:rPr>
                <w:del w:id="31" w:author="MCC160" w:date="2024-01-25T13:04:00Z"/>
              </w:rPr>
            </w:pPr>
          </w:p>
        </w:tc>
        <w:tc>
          <w:tcPr>
            <w:tcW w:w="1929" w:type="dxa"/>
            <w:tcBorders>
              <w:top w:val="single" w:sz="4" w:space="0" w:color="auto"/>
              <w:left w:val="single" w:sz="4" w:space="0" w:color="auto"/>
              <w:bottom w:val="single" w:sz="4" w:space="0" w:color="auto"/>
              <w:right w:val="single" w:sz="4" w:space="0" w:color="auto"/>
            </w:tcBorders>
          </w:tcPr>
          <w:p w14:paraId="11011C3F" w14:textId="7E9B20F3" w:rsidR="00D953D6" w:rsidDel="00A60049" w:rsidRDefault="00D953D6" w:rsidP="00BC2639">
            <w:pPr>
              <w:pStyle w:val="TAL"/>
              <w:rPr>
                <w:del w:id="32" w:author="MCC160" w:date="2024-01-25T13:04:00Z"/>
              </w:rPr>
            </w:pPr>
          </w:p>
        </w:tc>
      </w:tr>
      <w:tr w:rsidR="00D953D6" w:rsidDel="00A60049" w14:paraId="2C17EF42" w14:textId="76E3E67F" w:rsidTr="00A60049">
        <w:trPr>
          <w:trHeight w:val="43"/>
          <w:jc w:val="center"/>
          <w:del w:id="33" w:author="MCC160" w:date="2024-01-25T13:04:00Z"/>
        </w:trPr>
        <w:tc>
          <w:tcPr>
            <w:tcW w:w="1929" w:type="dxa"/>
            <w:tcBorders>
              <w:top w:val="single" w:sz="4" w:space="0" w:color="auto"/>
              <w:left w:val="single" w:sz="4" w:space="0" w:color="auto"/>
              <w:bottom w:val="single" w:sz="4" w:space="0" w:color="auto"/>
              <w:right w:val="single" w:sz="4" w:space="0" w:color="auto"/>
            </w:tcBorders>
            <w:hideMark/>
          </w:tcPr>
          <w:p w14:paraId="49D25F6D" w14:textId="0DEB7958" w:rsidR="00D953D6" w:rsidRPr="00303ED7" w:rsidDel="00A60049" w:rsidRDefault="00D953D6" w:rsidP="00BC2639">
            <w:pPr>
              <w:pStyle w:val="TAL"/>
              <w:rPr>
                <w:del w:id="34" w:author="MCC160" w:date="2024-01-25T13:04:00Z"/>
                <w:b/>
              </w:rPr>
            </w:pPr>
            <w:del w:id="35" w:author="MCC160" w:date="2024-01-25T13:04:00Z">
              <w:r w:rsidRPr="002C79AA" w:rsidDel="00A60049">
                <w:rPr>
                  <w:b/>
                </w:rPr>
                <w:delText>Message-body</w:delText>
              </w:r>
            </w:del>
          </w:p>
        </w:tc>
        <w:tc>
          <w:tcPr>
            <w:tcW w:w="1929" w:type="dxa"/>
            <w:tcBorders>
              <w:top w:val="single" w:sz="4" w:space="0" w:color="auto"/>
              <w:left w:val="single" w:sz="4" w:space="0" w:color="auto"/>
              <w:bottom w:val="single" w:sz="4" w:space="0" w:color="auto"/>
              <w:right w:val="single" w:sz="4" w:space="0" w:color="auto"/>
            </w:tcBorders>
          </w:tcPr>
          <w:p w14:paraId="26A3A2DA" w14:textId="1D9AE52F" w:rsidR="00D953D6" w:rsidDel="00A60049" w:rsidRDefault="00D953D6" w:rsidP="00BC2639">
            <w:pPr>
              <w:pStyle w:val="TAL"/>
              <w:rPr>
                <w:del w:id="36" w:author="MCC160" w:date="2024-01-25T13:04:00Z"/>
              </w:rPr>
            </w:pPr>
          </w:p>
        </w:tc>
        <w:tc>
          <w:tcPr>
            <w:tcW w:w="1929" w:type="dxa"/>
            <w:tcBorders>
              <w:top w:val="single" w:sz="4" w:space="0" w:color="auto"/>
              <w:left w:val="single" w:sz="4" w:space="0" w:color="auto"/>
              <w:bottom w:val="single" w:sz="4" w:space="0" w:color="auto"/>
              <w:right w:val="single" w:sz="4" w:space="0" w:color="auto"/>
            </w:tcBorders>
          </w:tcPr>
          <w:p w14:paraId="6EAB5F42" w14:textId="5A570919" w:rsidR="00D953D6" w:rsidDel="00A60049" w:rsidRDefault="00D953D6" w:rsidP="00BC2639">
            <w:pPr>
              <w:pStyle w:val="TAL"/>
              <w:rPr>
                <w:del w:id="37" w:author="MCC160" w:date="2024-01-25T13:04:00Z"/>
              </w:rPr>
            </w:pPr>
          </w:p>
        </w:tc>
        <w:tc>
          <w:tcPr>
            <w:tcW w:w="1929" w:type="dxa"/>
            <w:tcBorders>
              <w:top w:val="single" w:sz="4" w:space="0" w:color="auto"/>
              <w:left w:val="single" w:sz="4" w:space="0" w:color="auto"/>
              <w:bottom w:val="single" w:sz="4" w:space="0" w:color="auto"/>
              <w:right w:val="single" w:sz="4" w:space="0" w:color="auto"/>
            </w:tcBorders>
          </w:tcPr>
          <w:p w14:paraId="3F724D8E" w14:textId="5804F9CB" w:rsidR="00D953D6" w:rsidDel="00A60049" w:rsidRDefault="00D953D6" w:rsidP="00BC2639">
            <w:pPr>
              <w:pStyle w:val="TAL"/>
              <w:rPr>
                <w:del w:id="38" w:author="MCC160" w:date="2024-01-25T13:04:00Z"/>
              </w:rPr>
            </w:pPr>
          </w:p>
        </w:tc>
        <w:tc>
          <w:tcPr>
            <w:tcW w:w="1929" w:type="dxa"/>
            <w:tcBorders>
              <w:top w:val="single" w:sz="4" w:space="0" w:color="auto"/>
              <w:left w:val="single" w:sz="4" w:space="0" w:color="auto"/>
              <w:bottom w:val="single" w:sz="4" w:space="0" w:color="auto"/>
              <w:right w:val="single" w:sz="4" w:space="0" w:color="auto"/>
            </w:tcBorders>
          </w:tcPr>
          <w:p w14:paraId="1F160DB1" w14:textId="51EFC84C" w:rsidR="00D953D6" w:rsidDel="00A60049" w:rsidRDefault="00D953D6" w:rsidP="00BC2639">
            <w:pPr>
              <w:pStyle w:val="TAL"/>
              <w:rPr>
                <w:del w:id="39" w:author="MCC160" w:date="2024-01-25T13:04:00Z"/>
              </w:rPr>
            </w:pPr>
          </w:p>
        </w:tc>
      </w:tr>
      <w:tr w:rsidR="00D953D6" w:rsidDel="00A60049" w14:paraId="0BFF2680" w14:textId="0406AAEC" w:rsidTr="00A60049">
        <w:trPr>
          <w:trHeight w:val="43"/>
          <w:jc w:val="center"/>
          <w:del w:id="40" w:author="MCC160" w:date="2024-01-25T13:04:00Z"/>
        </w:trPr>
        <w:tc>
          <w:tcPr>
            <w:tcW w:w="1929" w:type="dxa"/>
            <w:tcBorders>
              <w:top w:val="single" w:sz="4" w:space="0" w:color="auto"/>
              <w:left w:val="single" w:sz="4" w:space="0" w:color="auto"/>
              <w:bottom w:val="single" w:sz="4" w:space="0" w:color="auto"/>
              <w:right w:val="single" w:sz="4" w:space="0" w:color="auto"/>
            </w:tcBorders>
            <w:hideMark/>
          </w:tcPr>
          <w:p w14:paraId="2D42740B" w14:textId="66D065A2" w:rsidR="00D953D6" w:rsidDel="00A60049" w:rsidRDefault="00D953D6" w:rsidP="00BC2639">
            <w:pPr>
              <w:pStyle w:val="TAL"/>
              <w:rPr>
                <w:del w:id="41" w:author="MCC160" w:date="2024-01-25T13:04:00Z"/>
              </w:rPr>
            </w:pPr>
            <w:del w:id="42" w:author="MCC160" w:date="2024-01-25T13:04:00Z">
              <w:r w:rsidRPr="002C79AA" w:rsidDel="00A60049">
                <w:delText xml:space="preserve">  SDP message</w:delText>
              </w:r>
            </w:del>
          </w:p>
        </w:tc>
        <w:tc>
          <w:tcPr>
            <w:tcW w:w="1929" w:type="dxa"/>
            <w:tcBorders>
              <w:top w:val="single" w:sz="4" w:space="0" w:color="auto"/>
              <w:left w:val="single" w:sz="4" w:space="0" w:color="auto"/>
              <w:bottom w:val="single" w:sz="4" w:space="0" w:color="auto"/>
              <w:right w:val="single" w:sz="4" w:space="0" w:color="auto"/>
            </w:tcBorders>
            <w:hideMark/>
          </w:tcPr>
          <w:p w14:paraId="696AA542" w14:textId="6E5FADBF" w:rsidR="00D953D6" w:rsidDel="00A60049" w:rsidRDefault="00D953D6" w:rsidP="00BC2639">
            <w:pPr>
              <w:pStyle w:val="TAL"/>
              <w:rPr>
                <w:del w:id="43" w:author="MCC160" w:date="2024-01-25T13:04:00Z"/>
              </w:rPr>
            </w:pPr>
            <w:del w:id="44" w:author="MCC160" w:date="2024-01-25T13:04:00Z">
              <w:r w:rsidDel="00A60049">
                <w:delText>As described in Table 6.2.9.3.3-3A</w:delText>
              </w:r>
            </w:del>
          </w:p>
        </w:tc>
        <w:tc>
          <w:tcPr>
            <w:tcW w:w="1929" w:type="dxa"/>
            <w:tcBorders>
              <w:top w:val="single" w:sz="4" w:space="0" w:color="auto"/>
              <w:left w:val="single" w:sz="4" w:space="0" w:color="auto"/>
              <w:bottom w:val="single" w:sz="4" w:space="0" w:color="auto"/>
              <w:right w:val="single" w:sz="4" w:space="0" w:color="auto"/>
            </w:tcBorders>
          </w:tcPr>
          <w:p w14:paraId="3B52B7F5" w14:textId="67997D28" w:rsidR="00D953D6" w:rsidDel="00A60049" w:rsidRDefault="00D953D6" w:rsidP="00BC2639">
            <w:pPr>
              <w:pStyle w:val="TAL"/>
              <w:rPr>
                <w:del w:id="45" w:author="MCC160" w:date="2024-01-25T13:04:00Z"/>
              </w:rPr>
            </w:pPr>
          </w:p>
        </w:tc>
        <w:tc>
          <w:tcPr>
            <w:tcW w:w="1929" w:type="dxa"/>
            <w:tcBorders>
              <w:top w:val="single" w:sz="4" w:space="0" w:color="auto"/>
              <w:left w:val="single" w:sz="4" w:space="0" w:color="auto"/>
              <w:bottom w:val="single" w:sz="4" w:space="0" w:color="auto"/>
              <w:right w:val="single" w:sz="4" w:space="0" w:color="auto"/>
            </w:tcBorders>
          </w:tcPr>
          <w:p w14:paraId="6F6809D1" w14:textId="066362A4" w:rsidR="00D953D6" w:rsidDel="00A60049" w:rsidRDefault="00D953D6" w:rsidP="00BC2639">
            <w:pPr>
              <w:pStyle w:val="TAL"/>
              <w:rPr>
                <w:del w:id="46" w:author="MCC160" w:date="2024-01-25T13:04:00Z"/>
              </w:rPr>
            </w:pPr>
          </w:p>
        </w:tc>
        <w:tc>
          <w:tcPr>
            <w:tcW w:w="1929" w:type="dxa"/>
            <w:tcBorders>
              <w:top w:val="single" w:sz="4" w:space="0" w:color="auto"/>
              <w:left w:val="single" w:sz="4" w:space="0" w:color="auto"/>
              <w:bottom w:val="single" w:sz="4" w:space="0" w:color="auto"/>
              <w:right w:val="single" w:sz="4" w:space="0" w:color="auto"/>
            </w:tcBorders>
          </w:tcPr>
          <w:p w14:paraId="054D92A3" w14:textId="2DCBF1C4" w:rsidR="00D953D6" w:rsidDel="00A60049" w:rsidRDefault="00D953D6" w:rsidP="00BC2639">
            <w:pPr>
              <w:pStyle w:val="TAL"/>
              <w:rPr>
                <w:del w:id="47" w:author="MCC160" w:date="2024-01-25T13:04:00Z"/>
              </w:rPr>
            </w:pPr>
          </w:p>
        </w:tc>
      </w:tr>
    </w:tbl>
    <w:p w14:paraId="5674A137" w14:textId="77777777" w:rsidR="00D953D6" w:rsidRDefault="00D953D6" w:rsidP="00D953D6"/>
    <w:p w14:paraId="535994F8" w14:textId="6A772B8B" w:rsidR="00D953D6" w:rsidRDefault="00D953D6" w:rsidP="00D953D6">
      <w:pPr>
        <w:pStyle w:val="TH"/>
      </w:pPr>
      <w:r>
        <w:t>Table 6.2.9.3.3-3A:</w:t>
      </w:r>
      <w:ins w:id="48" w:author="MCC160" w:date="2024-01-25T13:04:00Z">
        <w:r w:rsidR="00A60049">
          <w:t xml:space="preserve"> Void</w:t>
        </w:r>
      </w:ins>
      <w:del w:id="49" w:author="MCC160" w:date="2024-01-25T13:04:00Z">
        <w:r w:rsidDel="00A60049">
          <w:delText xml:space="preserve"> SDP Message</w:delText>
        </w:r>
        <w:r w:rsidDel="00A60049">
          <w:rPr>
            <w:lang w:eastAsia="ko-KR"/>
          </w:rPr>
          <w:delText xml:space="preserve"> in </w:delText>
        </w:r>
        <w:bookmarkStart w:id="50" w:name="_Hlk87973808"/>
        <w:r w:rsidDel="00A60049">
          <w:rPr>
            <w:lang w:eastAsia="ko-KR"/>
          </w:rPr>
          <w:delText>SIP OK</w:delText>
        </w:r>
        <w:r w:rsidDel="00A60049">
          <w:delText xml:space="preserve"> (Table 6.2.9.3.3-3)</w:delText>
        </w:r>
      </w:del>
      <w:bookmarkEnd w:id="5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953D6" w:rsidDel="00A60049" w14:paraId="69444389" w14:textId="7996989A" w:rsidTr="00A60049">
        <w:trPr>
          <w:jc w:val="center"/>
          <w:del w:id="51" w:author="MCC160" w:date="2024-01-25T13:04:00Z"/>
        </w:trPr>
        <w:tc>
          <w:tcPr>
            <w:tcW w:w="9645" w:type="dxa"/>
            <w:tcBorders>
              <w:top w:val="single" w:sz="4" w:space="0" w:color="auto"/>
              <w:left w:val="single" w:sz="4" w:space="0" w:color="auto"/>
              <w:bottom w:val="single" w:sz="4" w:space="0" w:color="auto"/>
              <w:right w:val="single" w:sz="4" w:space="0" w:color="auto"/>
            </w:tcBorders>
            <w:hideMark/>
          </w:tcPr>
          <w:p w14:paraId="2EB4CDB4" w14:textId="2A7F8824" w:rsidR="00D953D6" w:rsidDel="00A60049" w:rsidRDefault="00D953D6" w:rsidP="00BC2639">
            <w:pPr>
              <w:pStyle w:val="TAL"/>
              <w:rPr>
                <w:del w:id="52" w:author="MCC160" w:date="2024-01-25T13:04:00Z"/>
              </w:rPr>
            </w:pPr>
            <w:del w:id="53" w:author="MCC160" w:date="2024-01-25T13:04:00Z">
              <w:r w:rsidDel="00A60049">
                <w:delText>Derivation Path: TS 36.579-1 [2], Table 5.5.3.1.2-1, condition SDP_ANSWER, PRE_ESTABLISHED_SESSION, WITHOUT_FLOORCONTROL</w:delText>
              </w:r>
            </w:del>
          </w:p>
        </w:tc>
      </w:tr>
    </w:tbl>
    <w:p w14:paraId="7ADFD41B" w14:textId="21694FBF" w:rsidR="00D953D6" w:rsidDel="00A60049" w:rsidRDefault="00D953D6" w:rsidP="00D953D6">
      <w:pPr>
        <w:rPr>
          <w:del w:id="54" w:author="MCC160" w:date="2024-01-25T13:04:00Z"/>
        </w:rPr>
      </w:pPr>
    </w:p>
    <w:p w14:paraId="77D8FAE1" w14:textId="77777777" w:rsidR="00D953D6" w:rsidRDefault="00D953D6" w:rsidP="00D953D6">
      <w:pPr>
        <w:pStyle w:val="TH"/>
      </w:pPr>
      <w:r>
        <w:t>Table 6.2.9.3.3-3B: Connect (Step 2, Table 6.2.9.3.2-1;</w:t>
      </w:r>
      <w:r>
        <w:br/>
        <w:t>step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953D6" w14:paraId="37C39102" w14:textId="77777777" w:rsidTr="00BC2639">
        <w:tc>
          <w:tcPr>
            <w:tcW w:w="9747" w:type="dxa"/>
            <w:tcBorders>
              <w:top w:val="single" w:sz="4" w:space="0" w:color="auto"/>
              <w:left w:val="single" w:sz="4" w:space="0" w:color="auto"/>
              <w:bottom w:val="single" w:sz="4" w:space="0" w:color="auto"/>
              <w:right w:val="single" w:sz="4" w:space="0" w:color="auto"/>
            </w:tcBorders>
            <w:hideMark/>
          </w:tcPr>
          <w:p w14:paraId="5A1D794E" w14:textId="77777777" w:rsidR="00D953D6" w:rsidRDefault="00D953D6" w:rsidP="00BC2639">
            <w:pPr>
              <w:pStyle w:val="TAL"/>
              <w:rPr>
                <w:rFonts w:eastAsia="MS Mincho"/>
              </w:rPr>
            </w:pPr>
            <w:r>
              <w:rPr>
                <w:rFonts w:eastAsia="MS Mincho"/>
              </w:rPr>
              <w:t>Derivation Path: TS 36.579-1 [2], Table 5.5.6.12-1, condition PRIVATE-CALL, WITHOUT_FLOORCONTROL, ACK</w:t>
            </w:r>
          </w:p>
        </w:tc>
      </w:tr>
    </w:tbl>
    <w:p w14:paraId="649ED43D" w14:textId="77777777" w:rsidR="00D953D6" w:rsidRDefault="00D953D6" w:rsidP="00D953D6"/>
    <w:p w14:paraId="3C41122F" w14:textId="77777777" w:rsidR="00D953D6" w:rsidRDefault="00D953D6" w:rsidP="00D953D6">
      <w:pPr>
        <w:pStyle w:val="TH"/>
      </w:pPr>
      <w:r>
        <w:t>Table 6.2.9.3.3-4-5: Void</w:t>
      </w:r>
    </w:p>
    <w:p w14:paraId="27636FBD" w14:textId="77777777" w:rsidR="00D953D6" w:rsidRDefault="00D953D6" w:rsidP="00D953D6"/>
    <w:p w14:paraId="171FA73D" w14:textId="77777777" w:rsidR="00791220" w:rsidRDefault="00791220" w:rsidP="008C039D"/>
    <w:sectPr w:rsidR="0079122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9371E" w14:textId="77777777" w:rsidR="0082200D" w:rsidRDefault="0082200D">
      <w:r>
        <w:separator/>
      </w:r>
    </w:p>
  </w:endnote>
  <w:endnote w:type="continuationSeparator" w:id="0">
    <w:p w14:paraId="54794131" w14:textId="77777777" w:rsidR="0082200D" w:rsidRDefault="00822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EA8AC" w14:textId="77777777" w:rsidR="0082200D" w:rsidRDefault="0082200D">
      <w:r>
        <w:separator/>
      </w:r>
    </w:p>
  </w:footnote>
  <w:footnote w:type="continuationSeparator" w:id="0">
    <w:p w14:paraId="2C01F7EC" w14:textId="77777777" w:rsidR="0082200D" w:rsidRDefault="00822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646FEA5A"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8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3A8BD4CF"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8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307D"/>
    <w:rsid w:val="00023B34"/>
    <w:rsid w:val="00024184"/>
    <w:rsid w:val="00033397"/>
    <w:rsid w:val="00040095"/>
    <w:rsid w:val="00051834"/>
    <w:rsid w:val="00054A22"/>
    <w:rsid w:val="000569E2"/>
    <w:rsid w:val="00062023"/>
    <w:rsid w:val="00062246"/>
    <w:rsid w:val="000655A6"/>
    <w:rsid w:val="000670FE"/>
    <w:rsid w:val="00072D76"/>
    <w:rsid w:val="0007574A"/>
    <w:rsid w:val="00080512"/>
    <w:rsid w:val="00095F66"/>
    <w:rsid w:val="000A22D7"/>
    <w:rsid w:val="000A4B38"/>
    <w:rsid w:val="000C47C3"/>
    <w:rsid w:val="000D114D"/>
    <w:rsid w:val="000D58AB"/>
    <w:rsid w:val="000E25AB"/>
    <w:rsid w:val="000E541B"/>
    <w:rsid w:val="0010629E"/>
    <w:rsid w:val="00107ED9"/>
    <w:rsid w:val="00110CEA"/>
    <w:rsid w:val="00130477"/>
    <w:rsid w:val="00133525"/>
    <w:rsid w:val="00137932"/>
    <w:rsid w:val="00140D67"/>
    <w:rsid w:val="00143C8F"/>
    <w:rsid w:val="001459D0"/>
    <w:rsid w:val="00157C95"/>
    <w:rsid w:val="00166318"/>
    <w:rsid w:val="00166FBC"/>
    <w:rsid w:val="0016734F"/>
    <w:rsid w:val="00176840"/>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4646"/>
    <w:rsid w:val="0022551D"/>
    <w:rsid w:val="00225741"/>
    <w:rsid w:val="002347A2"/>
    <w:rsid w:val="002451E3"/>
    <w:rsid w:val="002514EE"/>
    <w:rsid w:val="002528A9"/>
    <w:rsid w:val="002675F0"/>
    <w:rsid w:val="0027605B"/>
    <w:rsid w:val="00276ABC"/>
    <w:rsid w:val="002A4F7D"/>
    <w:rsid w:val="002B1EC7"/>
    <w:rsid w:val="002B206D"/>
    <w:rsid w:val="002B6339"/>
    <w:rsid w:val="002D0295"/>
    <w:rsid w:val="002D11AC"/>
    <w:rsid w:val="002D127C"/>
    <w:rsid w:val="002D2E39"/>
    <w:rsid w:val="002E00EE"/>
    <w:rsid w:val="002E640A"/>
    <w:rsid w:val="002F1414"/>
    <w:rsid w:val="00301DB1"/>
    <w:rsid w:val="0031590F"/>
    <w:rsid w:val="003172DC"/>
    <w:rsid w:val="00320201"/>
    <w:rsid w:val="0033407D"/>
    <w:rsid w:val="00346F82"/>
    <w:rsid w:val="0035462D"/>
    <w:rsid w:val="00354887"/>
    <w:rsid w:val="00355119"/>
    <w:rsid w:val="003631C3"/>
    <w:rsid w:val="00372D9F"/>
    <w:rsid w:val="003765B8"/>
    <w:rsid w:val="003902D4"/>
    <w:rsid w:val="003A350C"/>
    <w:rsid w:val="003B7CFE"/>
    <w:rsid w:val="003C3971"/>
    <w:rsid w:val="003D4368"/>
    <w:rsid w:val="003F2FF0"/>
    <w:rsid w:val="003F4465"/>
    <w:rsid w:val="0040702D"/>
    <w:rsid w:val="004144A6"/>
    <w:rsid w:val="0042071A"/>
    <w:rsid w:val="00423334"/>
    <w:rsid w:val="00426941"/>
    <w:rsid w:val="00426F2F"/>
    <w:rsid w:val="00432C8A"/>
    <w:rsid w:val="004345EC"/>
    <w:rsid w:val="0044495B"/>
    <w:rsid w:val="004469AB"/>
    <w:rsid w:val="0045163D"/>
    <w:rsid w:val="004567BD"/>
    <w:rsid w:val="004631B4"/>
    <w:rsid w:val="00465515"/>
    <w:rsid w:val="00471689"/>
    <w:rsid w:val="00475A5D"/>
    <w:rsid w:val="00481219"/>
    <w:rsid w:val="00497DD0"/>
    <w:rsid w:val="004A01BC"/>
    <w:rsid w:val="004C19BC"/>
    <w:rsid w:val="004C4902"/>
    <w:rsid w:val="004D3578"/>
    <w:rsid w:val="004E213A"/>
    <w:rsid w:val="004E3EB5"/>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1D93"/>
    <w:rsid w:val="005739D5"/>
    <w:rsid w:val="00576213"/>
    <w:rsid w:val="005833C8"/>
    <w:rsid w:val="005871F6"/>
    <w:rsid w:val="00597B11"/>
    <w:rsid w:val="005A242E"/>
    <w:rsid w:val="005A4C86"/>
    <w:rsid w:val="005B0464"/>
    <w:rsid w:val="005D082D"/>
    <w:rsid w:val="005D1244"/>
    <w:rsid w:val="005D2E01"/>
    <w:rsid w:val="005D374E"/>
    <w:rsid w:val="005D7526"/>
    <w:rsid w:val="005E4BB2"/>
    <w:rsid w:val="005F4425"/>
    <w:rsid w:val="005F4517"/>
    <w:rsid w:val="00602AEA"/>
    <w:rsid w:val="00614FDF"/>
    <w:rsid w:val="0063186F"/>
    <w:rsid w:val="0063543D"/>
    <w:rsid w:val="0064107C"/>
    <w:rsid w:val="00647114"/>
    <w:rsid w:val="00653BC5"/>
    <w:rsid w:val="0066502E"/>
    <w:rsid w:val="00682A25"/>
    <w:rsid w:val="00685E79"/>
    <w:rsid w:val="00692B34"/>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0F32"/>
    <w:rsid w:val="007429F6"/>
    <w:rsid w:val="00744E76"/>
    <w:rsid w:val="00764DD4"/>
    <w:rsid w:val="007679C1"/>
    <w:rsid w:val="007701C4"/>
    <w:rsid w:val="00774DA4"/>
    <w:rsid w:val="007771CC"/>
    <w:rsid w:val="00781397"/>
    <w:rsid w:val="00781F0F"/>
    <w:rsid w:val="00784A32"/>
    <w:rsid w:val="00791220"/>
    <w:rsid w:val="007B5CF8"/>
    <w:rsid w:val="007B600E"/>
    <w:rsid w:val="007B636C"/>
    <w:rsid w:val="007C3EDC"/>
    <w:rsid w:val="007D20C3"/>
    <w:rsid w:val="007D4203"/>
    <w:rsid w:val="007D42EC"/>
    <w:rsid w:val="007E151F"/>
    <w:rsid w:val="007E4BE2"/>
    <w:rsid w:val="007F0F4A"/>
    <w:rsid w:val="007F5BF3"/>
    <w:rsid w:val="008028A4"/>
    <w:rsid w:val="00806B2F"/>
    <w:rsid w:val="0081210F"/>
    <w:rsid w:val="0081530A"/>
    <w:rsid w:val="008175AC"/>
    <w:rsid w:val="0082200D"/>
    <w:rsid w:val="00830747"/>
    <w:rsid w:val="00833626"/>
    <w:rsid w:val="0083478E"/>
    <w:rsid w:val="00840C38"/>
    <w:rsid w:val="008437A7"/>
    <w:rsid w:val="00855A7B"/>
    <w:rsid w:val="0087351F"/>
    <w:rsid w:val="008739C9"/>
    <w:rsid w:val="008768CA"/>
    <w:rsid w:val="00886417"/>
    <w:rsid w:val="00896C4B"/>
    <w:rsid w:val="008972DB"/>
    <w:rsid w:val="008A1D97"/>
    <w:rsid w:val="008A5F41"/>
    <w:rsid w:val="008C039D"/>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628CB"/>
    <w:rsid w:val="00965228"/>
    <w:rsid w:val="0097259A"/>
    <w:rsid w:val="009A1D55"/>
    <w:rsid w:val="009A56EE"/>
    <w:rsid w:val="009B3126"/>
    <w:rsid w:val="009B6095"/>
    <w:rsid w:val="009B7B5F"/>
    <w:rsid w:val="009E3B86"/>
    <w:rsid w:val="009F29D3"/>
    <w:rsid w:val="009F37B7"/>
    <w:rsid w:val="00A04A09"/>
    <w:rsid w:val="00A10F02"/>
    <w:rsid w:val="00A164B4"/>
    <w:rsid w:val="00A16DBE"/>
    <w:rsid w:val="00A17E0A"/>
    <w:rsid w:val="00A20764"/>
    <w:rsid w:val="00A23556"/>
    <w:rsid w:val="00A26956"/>
    <w:rsid w:val="00A27486"/>
    <w:rsid w:val="00A35D06"/>
    <w:rsid w:val="00A53724"/>
    <w:rsid w:val="00A540B5"/>
    <w:rsid w:val="00A56066"/>
    <w:rsid w:val="00A60049"/>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65F3F"/>
    <w:rsid w:val="00B75F4E"/>
    <w:rsid w:val="00B76E98"/>
    <w:rsid w:val="00B82B2E"/>
    <w:rsid w:val="00B8623A"/>
    <w:rsid w:val="00B87EA3"/>
    <w:rsid w:val="00B91CB4"/>
    <w:rsid w:val="00B93086"/>
    <w:rsid w:val="00B97141"/>
    <w:rsid w:val="00BA19ED"/>
    <w:rsid w:val="00BA377F"/>
    <w:rsid w:val="00BA4B8D"/>
    <w:rsid w:val="00BA6F5D"/>
    <w:rsid w:val="00BB1CC6"/>
    <w:rsid w:val="00BB1E03"/>
    <w:rsid w:val="00BB482A"/>
    <w:rsid w:val="00BB75A2"/>
    <w:rsid w:val="00BB7DF4"/>
    <w:rsid w:val="00BC0F7D"/>
    <w:rsid w:val="00BD2495"/>
    <w:rsid w:val="00BD7D31"/>
    <w:rsid w:val="00BE3255"/>
    <w:rsid w:val="00BE5834"/>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46F10"/>
    <w:rsid w:val="00D47391"/>
    <w:rsid w:val="00D5407C"/>
    <w:rsid w:val="00D57972"/>
    <w:rsid w:val="00D57CA3"/>
    <w:rsid w:val="00D62734"/>
    <w:rsid w:val="00D65C76"/>
    <w:rsid w:val="00D675A9"/>
    <w:rsid w:val="00D738D6"/>
    <w:rsid w:val="00D74F31"/>
    <w:rsid w:val="00D755EB"/>
    <w:rsid w:val="00D76048"/>
    <w:rsid w:val="00D83AAD"/>
    <w:rsid w:val="00D851D5"/>
    <w:rsid w:val="00D87702"/>
    <w:rsid w:val="00D87E00"/>
    <w:rsid w:val="00D9134D"/>
    <w:rsid w:val="00D94E3F"/>
    <w:rsid w:val="00D953D6"/>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EE4F00"/>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0C2B"/>
    <w:rsid w:val="00F812C3"/>
    <w:rsid w:val="00F86990"/>
    <w:rsid w:val="00F9008D"/>
    <w:rsid w:val="00F90406"/>
    <w:rsid w:val="00FA1266"/>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1109</TotalTime>
  <Pages>7</Pages>
  <Words>2534</Words>
  <Characters>14447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16948</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9</cp:revision>
  <cp:lastPrinted>2019-02-25T15:05:00Z</cp:lastPrinted>
  <dcterms:created xsi:type="dcterms:W3CDTF">2024-01-24T17:30:00Z</dcterms:created>
  <dcterms:modified xsi:type="dcterms:W3CDTF">2024-02-13T13:49:00Z</dcterms:modified>
</cp:coreProperties>
</file>