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279FB" w14:textId="3B098A58" w:rsidR="00F66FCC" w:rsidRPr="00A20764" w:rsidRDefault="00F66FCC" w:rsidP="00F66FCC">
      <w:pPr>
        <w:pStyle w:val="CRCoverPage"/>
        <w:tabs>
          <w:tab w:val="right" w:pos="9639"/>
        </w:tabs>
        <w:spacing w:after="0"/>
        <w:rPr>
          <w:b/>
          <w:i/>
          <w:noProof/>
          <w:sz w:val="28"/>
        </w:rPr>
      </w:pPr>
      <w:bookmarkStart w:id="0" w:name="_Toc99871303"/>
      <w:bookmarkStart w:id="1" w:name="_Toc132218539"/>
      <w:r w:rsidRPr="00A20764">
        <w:rPr>
          <w:b/>
          <w:noProof/>
          <w:sz w:val="24"/>
        </w:rPr>
        <w:t>3GPP TSG-</w:t>
      </w:r>
      <w:fldSimple w:instr=" DOCPROPERTY  TSG/WGRef  \* MERGEFORMAT ">
        <w:r w:rsidRPr="00A20764">
          <w:rPr>
            <w:b/>
            <w:noProof/>
            <w:sz w:val="24"/>
          </w:rPr>
          <w:t>RAN5</w:t>
        </w:r>
      </w:fldSimple>
      <w:r w:rsidRPr="00A20764">
        <w:rPr>
          <w:b/>
          <w:noProof/>
          <w:sz w:val="24"/>
        </w:rPr>
        <w:t xml:space="preserve"> Meeting #</w:t>
      </w:r>
      <w:fldSimple w:instr=" DOCPROPERTY  MtgSeq  \* MERGEFORMAT ">
        <w:r w:rsidRPr="00A20764">
          <w:rPr>
            <w:b/>
            <w:noProof/>
            <w:sz w:val="24"/>
          </w:rPr>
          <w:t>10</w:t>
        </w:r>
        <w:r w:rsidR="00FC6F2E">
          <w:rPr>
            <w:b/>
            <w:noProof/>
            <w:sz w:val="24"/>
          </w:rPr>
          <w:t>2</w:t>
        </w:r>
      </w:fldSimple>
      <w:fldSimple w:instr=" DOCPROPERTY  MtgTitle  \* MERGEFORMAT "/>
      <w:r w:rsidRPr="00A20764">
        <w:rPr>
          <w:b/>
          <w:i/>
          <w:noProof/>
          <w:sz w:val="28"/>
        </w:rPr>
        <w:tab/>
      </w:r>
      <w:fldSimple w:instr=" DOCPROPERTY  Tdoc#  \* MERGEFORMAT ">
        <w:r w:rsidRPr="00B87EA3">
          <w:rPr>
            <w:b/>
            <w:i/>
            <w:noProof/>
            <w:sz w:val="28"/>
          </w:rPr>
          <w:t>R5-</w:t>
        </w:r>
        <w:r w:rsidR="00393F17" w:rsidRPr="00393F17">
          <w:rPr>
            <w:b/>
            <w:i/>
            <w:noProof/>
            <w:sz w:val="28"/>
          </w:rPr>
          <w:t>24055</w:t>
        </w:r>
        <w:r w:rsidR="00393F17">
          <w:rPr>
            <w:b/>
            <w:i/>
            <w:noProof/>
            <w:sz w:val="28"/>
          </w:rPr>
          <w:t>7</w:t>
        </w:r>
      </w:fldSimple>
    </w:p>
    <w:p w14:paraId="25EE8D4B" w14:textId="6CA793F0" w:rsidR="00F66FCC" w:rsidRPr="00A20764" w:rsidRDefault="00FC6F2E" w:rsidP="00F66FCC">
      <w:pPr>
        <w:pStyle w:val="CRCoverPage"/>
        <w:outlineLvl w:val="0"/>
        <w:rPr>
          <w:b/>
          <w:noProof/>
          <w:sz w:val="24"/>
        </w:rPr>
      </w:pPr>
      <w:r w:rsidRPr="00FC6F2E">
        <w:rPr>
          <w:b/>
          <w:noProof/>
          <w:sz w:val="24"/>
        </w:rPr>
        <w:t>Athens, Greece</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StartDate  \* MERGEFORMAT </w:instrText>
      </w:r>
      <w:r w:rsidR="003D4368">
        <w:rPr>
          <w:b/>
          <w:noProof/>
          <w:sz w:val="24"/>
        </w:rPr>
        <w:fldChar w:fldCharType="separate"/>
      </w:r>
      <w:r>
        <w:rPr>
          <w:b/>
          <w:noProof/>
          <w:sz w:val="24"/>
        </w:rPr>
        <w:t>26</w:t>
      </w:r>
      <w:r w:rsidRPr="00FC6F2E">
        <w:rPr>
          <w:b/>
          <w:noProof/>
          <w:sz w:val="24"/>
        </w:rPr>
        <w:t>th</w:t>
      </w:r>
      <w:r>
        <w:rPr>
          <w:b/>
          <w:noProof/>
          <w:sz w:val="24"/>
        </w:rPr>
        <w:t xml:space="preserve"> </w:t>
      </w:r>
      <w:r w:rsidRPr="00FC6F2E">
        <w:rPr>
          <w:b/>
          <w:noProof/>
          <w:sz w:val="24"/>
        </w:rPr>
        <w:t>February</w:t>
      </w:r>
      <w:r w:rsidRPr="00A20764">
        <w:rPr>
          <w:b/>
          <w:noProof/>
          <w:sz w:val="24"/>
        </w:rPr>
        <w:t xml:space="preserve"> </w:t>
      </w:r>
      <w:r w:rsidR="00F66FCC" w:rsidRPr="00A20764">
        <w:rPr>
          <w:b/>
          <w:noProof/>
          <w:sz w:val="24"/>
        </w:rPr>
        <w:t>202</w:t>
      </w:r>
      <w:r>
        <w:rPr>
          <w:b/>
          <w:noProof/>
          <w:sz w:val="24"/>
        </w:rPr>
        <w:t>4</w:t>
      </w:r>
      <w:r w:rsidR="003D4368">
        <w:rPr>
          <w:b/>
          <w:noProof/>
          <w:sz w:val="24"/>
        </w:rPr>
        <w:fldChar w:fldCharType="end"/>
      </w:r>
      <w:r w:rsidR="00F66FCC" w:rsidRPr="00A20764">
        <w:rPr>
          <w:b/>
          <w:noProof/>
          <w:sz w:val="24"/>
        </w:rPr>
        <w:t xml:space="preserve"> </w:t>
      </w:r>
      <w:r>
        <w:rPr>
          <w:b/>
          <w:noProof/>
          <w:sz w:val="24"/>
        </w:rPr>
        <w:t>–</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EndDate  \* MERGEFORMAT </w:instrText>
      </w:r>
      <w:r w:rsidR="003D4368">
        <w:rPr>
          <w:b/>
          <w:noProof/>
          <w:sz w:val="24"/>
        </w:rPr>
        <w:fldChar w:fldCharType="separate"/>
      </w:r>
      <w:r w:rsidR="00F66FCC" w:rsidRPr="00A20764">
        <w:rPr>
          <w:b/>
          <w:noProof/>
          <w:sz w:val="24"/>
        </w:rPr>
        <w:t>1</w:t>
      </w:r>
      <w:r w:rsidRPr="00FC6F2E">
        <w:rPr>
          <w:b/>
          <w:noProof/>
          <w:sz w:val="24"/>
        </w:rPr>
        <w:t>st</w:t>
      </w:r>
      <w:r>
        <w:rPr>
          <w:b/>
          <w:noProof/>
          <w:sz w:val="24"/>
        </w:rPr>
        <w:t xml:space="preserve"> </w:t>
      </w:r>
      <w:r w:rsidRPr="00FC6F2E">
        <w:rPr>
          <w:b/>
          <w:noProof/>
          <w:sz w:val="24"/>
        </w:rPr>
        <w:t xml:space="preserve">March </w:t>
      </w:r>
      <w:r w:rsidR="00F66FCC" w:rsidRPr="00A20764">
        <w:rPr>
          <w:b/>
          <w:noProof/>
          <w:sz w:val="24"/>
        </w:rPr>
        <w:t>202</w:t>
      </w:r>
      <w:r>
        <w:rPr>
          <w:b/>
          <w:noProof/>
          <w:sz w:val="24"/>
        </w:rPr>
        <w:t>4</w:t>
      </w:r>
      <w:r w:rsidR="003D436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FCC" w:rsidRPr="00A20764" w14:paraId="1C61730B" w14:textId="77777777" w:rsidTr="008D1D47">
        <w:tc>
          <w:tcPr>
            <w:tcW w:w="9641" w:type="dxa"/>
            <w:gridSpan w:val="9"/>
            <w:tcBorders>
              <w:top w:val="single" w:sz="4" w:space="0" w:color="auto"/>
              <w:left w:val="single" w:sz="4" w:space="0" w:color="auto"/>
              <w:right w:val="single" w:sz="4" w:space="0" w:color="auto"/>
            </w:tcBorders>
          </w:tcPr>
          <w:p w14:paraId="4BAF3A6E" w14:textId="77777777" w:rsidR="00F66FCC" w:rsidRPr="00A20764" w:rsidRDefault="00F66FCC" w:rsidP="008D1D47">
            <w:pPr>
              <w:pStyle w:val="CRCoverPage"/>
              <w:spacing w:after="0"/>
              <w:jc w:val="right"/>
              <w:rPr>
                <w:i/>
                <w:noProof/>
              </w:rPr>
            </w:pPr>
            <w:r w:rsidRPr="00A20764">
              <w:rPr>
                <w:i/>
                <w:noProof/>
                <w:sz w:val="14"/>
              </w:rPr>
              <w:t>CR-Form-v12.2</w:t>
            </w:r>
          </w:p>
        </w:tc>
      </w:tr>
      <w:tr w:rsidR="00F66FCC" w:rsidRPr="00A20764" w14:paraId="1826716F" w14:textId="77777777" w:rsidTr="008D1D47">
        <w:tc>
          <w:tcPr>
            <w:tcW w:w="9641" w:type="dxa"/>
            <w:gridSpan w:val="9"/>
            <w:tcBorders>
              <w:left w:val="single" w:sz="4" w:space="0" w:color="auto"/>
              <w:right w:val="single" w:sz="4" w:space="0" w:color="auto"/>
            </w:tcBorders>
          </w:tcPr>
          <w:p w14:paraId="618721BE" w14:textId="77777777" w:rsidR="00F66FCC" w:rsidRPr="00A20764" w:rsidRDefault="00F66FCC" w:rsidP="008D1D47">
            <w:pPr>
              <w:pStyle w:val="CRCoverPage"/>
              <w:spacing w:after="0"/>
              <w:jc w:val="center"/>
              <w:rPr>
                <w:noProof/>
              </w:rPr>
            </w:pPr>
            <w:r w:rsidRPr="00A20764">
              <w:rPr>
                <w:b/>
                <w:noProof/>
                <w:sz w:val="32"/>
              </w:rPr>
              <w:t>CHANGE REQUEST</w:t>
            </w:r>
          </w:p>
        </w:tc>
      </w:tr>
      <w:tr w:rsidR="00F66FCC" w:rsidRPr="00A20764" w14:paraId="76FBB968" w14:textId="77777777" w:rsidTr="008D1D47">
        <w:tc>
          <w:tcPr>
            <w:tcW w:w="9641" w:type="dxa"/>
            <w:gridSpan w:val="9"/>
            <w:tcBorders>
              <w:left w:val="single" w:sz="4" w:space="0" w:color="auto"/>
              <w:right w:val="single" w:sz="4" w:space="0" w:color="auto"/>
            </w:tcBorders>
          </w:tcPr>
          <w:p w14:paraId="15DA6906" w14:textId="77777777" w:rsidR="00F66FCC" w:rsidRPr="00A20764" w:rsidRDefault="00F66FCC" w:rsidP="008D1D47">
            <w:pPr>
              <w:pStyle w:val="CRCoverPage"/>
              <w:spacing w:after="0"/>
              <w:rPr>
                <w:noProof/>
                <w:sz w:val="8"/>
                <w:szCs w:val="8"/>
              </w:rPr>
            </w:pPr>
          </w:p>
        </w:tc>
      </w:tr>
      <w:tr w:rsidR="00F66FCC" w:rsidRPr="00A20764" w14:paraId="606CAC4A" w14:textId="77777777" w:rsidTr="008D1D47">
        <w:tc>
          <w:tcPr>
            <w:tcW w:w="142" w:type="dxa"/>
            <w:tcBorders>
              <w:left w:val="single" w:sz="4" w:space="0" w:color="auto"/>
            </w:tcBorders>
          </w:tcPr>
          <w:p w14:paraId="3204CDC2" w14:textId="77777777" w:rsidR="00F66FCC" w:rsidRPr="00A20764" w:rsidRDefault="00F66FCC" w:rsidP="008D1D47">
            <w:pPr>
              <w:pStyle w:val="CRCoverPage"/>
              <w:spacing w:after="0"/>
              <w:jc w:val="right"/>
              <w:rPr>
                <w:noProof/>
              </w:rPr>
            </w:pPr>
          </w:p>
        </w:tc>
        <w:tc>
          <w:tcPr>
            <w:tcW w:w="1559" w:type="dxa"/>
            <w:shd w:val="pct30" w:color="FFFF00" w:fill="auto"/>
          </w:tcPr>
          <w:p w14:paraId="7D56526E" w14:textId="383F1FD2" w:rsidR="00F66FCC" w:rsidRPr="00A20764" w:rsidRDefault="00000000" w:rsidP="008D1D47">
            <w:pPr>
              <w:pStyle w:val="CRCoverPage"/>
              <w:spacing w:after="0"/>
              <w:jc w:val="right"/>
              <w:rPr>
                <w:b/>
                <w:noProof/>
                <w:sz w:val="28"/>
              </w:rPr>
            </w:pPr>
            <w:fldSimple w:instr=" DOCPROPERTY  Spec#  \* MERGEFORMAT ">
              <w:r w:rsidR="00F66FCC" w:rsidRPr="00A20764">
                <w:rPr>
                  <w:b/>
                  <w:noProof/>
                  <w:sz w:val="28"/>
                </w:rPr>
                <w:t>36.579-</w:t>
              </w:r>
              <w:r w:rsidR="00C5674B">
                <w:rPr>
                  <w:b/>
                  <w:noProof/>
                  <w:sz w:val="28"/>
                </w:rPr>
                <w:t>1</w:t>
              </w:r>
            </w:fldSimple>
          </w:p>
        </w:tc>
        <w:tc>
          <w:tcPr>
            <w:tcW w:w="709" w:type="dxa"/>
          </w:tcPr>
          <w:p w14:paraId="73A546AF" w14:textId="77777777" w:rsidR="00F66FCC" w:rsidRPr="00A20764" w:rsidRDefault="00F66FCC" w:rsidP="008D1D47">
            <w:pPr>
              <w:pStyle w:val="CRCoverPage"/>
              <w:spacing w:after="0"/>
              <w:jc w:val="center"/>
              <w:rPr>
                <w:noProof/>
              </w:rPr>
            </w:pPr>
            <w:r w:rsidRPr="00A20764">
              <w:rPr>
                <w:b/>
                <w:noProof/>
                <w:sz w:val="28"/>
              </w:rPr>
              <w:t>CR</w:t>
            </w:r>
          </w:p>
        </w:tc>
        <w:tc>
          <w:tcPr>
            <w:tcW w:w="1276" w:type="dxa"/>
            <w:shd w:val="pct30" w:color="FFFF00" w:fill="auto"/>
          </w:tcPr>
          <w:p w14:paraId="2695AA2D" w14:textId="70AE6DC3" w:rsidR="00F66FCC" w:rsidRPr="00393F17" w:rsidRDefault="00393F17" w:rsidP="00393F17">
            <w:pPr>
              <w:pStyle w:val="CRCoverPage"/>
              <w:spacing w:after="0"/>
              <w:jc w:val="center"/>
              <w:rPr>
                <w:b/>
                <w:noProof/>
                <w:sz w:val="28"/>
              </w:rPr>
            </w:pPr>
            <w:r w:rsidRPr="00393F17">
              <w:rPr>
                <w:b/>
                <w:noProof/>
                <w:sz w:val="28"/>
              </w:rPr>
              <w:t>0332</w:t>
            </w:r>
          </w:p>
        </w:tc>
        <w:tc>
          <w:tcPr>
            <w:tcW w:w="709" w:type="dxa"/>
          </w:tcPr>
          <w:p w14:paraId="56AE4AE6" w14:textId="77777777" w:rsidR="00F66FCC" w:rsidRPr="00A20764" w:rsidRDefault="00F66FCC" w:rsidP="008D1D47">
            <w:pPr>
              <w:pStyle w:val="CRCoverPage"/>
              <w:tabs>
                <w:tab w:val="right" w:pos="625"/>
              </w:tabs>
              <w:spacing w:after="0"/>
              <w:jc w:val="center"/>
              <w:rPr>
                <w:noProof/>
              </w:rPr>
            </w:pPr>
            <w:r w:rsidRPr="00A20764">
              <w:rPr>
                <w:b/>
                <w:bCs/>
                <w:noProof/>
                <w:sz w:val="28"/>
              </w:rPr>
              <w:t>rev</w:t>
            </w:r>
          </w:p>
        </w:tc>
        <w:tc>
          <w:tcPr>
            <w:tcW w:w="992" w:type="dxa"/>
            <w:shd w:val="pct30" w:color="FFFF00" w:fill="auto"/>
          </w:tcPr>
          <w:p w14:paraId="777C4F7D" w14:textId="06CE38FA" w:rsidR="00F66FCC" w:rsidRPr="00A20764" w:rsidRDefault="00FC6F2E" w:rsidP="008D1D47">
            <w:pPr>
              <w:pStyle w:val="CRCoverPage"/>
              <w:spacing w:after="0"/>
              <w:jc w:val="center"/>
              <w:rPr>
                <w:b/>
                <w:noProof/>
              </w:rPr>
            </w:pPr>
            <w:r>
              <w:rPr>
                <w:b/>
                <w:noProof/>
                <w:sz w:val="28"/>
              </w:rPr>
              <w:t>-</w:t>
            </w:r>
          </w:p>
        </w:tc>
        <w:tc>
          <w:tcPr>
            <w:tcW w:w="2410" w:type="dxa"/>
          </w:tcPr>
          <w:p w14:paraId="77026ADD" w14:textId="77777777" w:rsidR="00F66FCC" w:rsidRPr="00A20764" w:rsidRDefault="00F66FCC" w:rsidP="008D1D47">
            <w:pPr>
              <w:pStyle w:val="CRCoverPage"/>
              <w:tabs>
                <w:tab w:val="right" w:pos="1825"/>
              </w:tabs>
              <w:spacing w:after="0"/>
              <w:jc w:val="center"/>
              <w:rPr>
                <w:noProof/>
              </w:rPr>
            </w:pPr>
            <w:r w:rsidRPr="00A20764">
              <w:rPr>
                <w:b/>
                <w:noProof/>
                <w:sz w:val="28"/>
                <w:szCs w:val="28"/>
              </w:rPr>
              <w:t>Current version:</w:t>
            </w:r>
          </w:p>
        </w:tc>
        <w:tc>
          <w:tcPr>
            <w:tcW w:w="1701" w:type="dxa"/>
            <w:shd w:val="pct30" w:color="FFFF00" w:fill="auto"/>
          </w:tcPr>
          <w:p w14:paraId="32CA9540" w14:textId="4DE94E1E" w:rsidR="00F66FCC" w:rsidRPr="00A20764" w:rsidRDefault="00000000" w:rsidP="008D1D47">
            <w:pPr>
              <w:pStyle w:val="CRCoverPage"/>
              <w:spacing w:after="0"/>
              <w:jc w:val="center"/>
              <w:rPr>
                <w:noProof/>
                <w:sz w:val="28"/>
              </w:rPr>
            </w:pPr>
            <w:fldSimple w:instr=" DOCPROPERTY  Version  \* MERGEFORMAT ">
              <w:r w:rsidR="00F66FCC" w:rsidRPr="00A20764">
                <w:rPr>
                  <w:b/>
                  <w:noProof/>
                  <w:sz w:val="28"/>
                </w:rPr>
                <w:t>16.</w:t>
              </w:r>
              <w:r w:rsidR="00FC6F2E">
                <w:rPr>
                  <w:b/>
                  <w:noProof/>
                  <w:sz w:val="28"/>
                </w:rPr>
                <w:t>3</w:t>
              </w:r>
              <w:r w:rsidR="00F66FCC" w:rsidRPr="00A20764">
                <w:rPr>
                  <w:b/>
                  <w:noProof/>
                  <w:sz w:val="28"/>
                </w:rPr>
                <w:t>.0</w:t>
              </w:r>
            </w:fldSimple>
          </w:p>
        </w:tc>
        <w:tc>
          <w:tcPr>
            <w:tcW w:w="143" w:type="dxa"/>
            <w:tcBorders>
              <w:right w:val="single" w:sz="4" w:space="0" w:color="auto"/>
            </w:tcBorders>
          </w:tcPr>
          <w:p w14:paraId="20CC808F" w14:textId="77777777" w:rsidR="00F66FCC" w:rsidRPr="00A20764" w:rsidRDefault="00F66FCC" w:rsidP="008D1D47">
            <w:pPr>
              <w:pStyle w:val="CRCoverPage"/>
              <w:spacing w:after="0"/>
              <w:rPr>
                <w:noProof/>
              </w:rPr>
            </w:pPr>
          </w:p>
        </w:tc>
      </w:tr>
      <w:tr w:rsidR="00F66FCC" w:rsidRPr="00A20764" w14:paraId="4581BE9A" w14:textId="77777777" w:rsidTr="008D1D47">
        <w:tc>
          <w:tcPr>
            <w:tcW w:w="9641" w:type="dxa"/>
            <w:gridSpan w:val="9"/>
            <w:tcBorders>
              <w:left w:val="single" w:sz="4" w:space="0" w:color="auto"/>
              <w:right w:val="single" w:sz="4" w:space="0" w:color="auto"/>
            </w:tcBorders>
          </w:tcPr>
          <w:p w14:paraId="441A7184" w14:textId="77777777" w:rsidR="00F66FCC" w:rsidRPr="00A20764" w:rsidRDefault="00F66FCC" w:rsidP="008D1D47">
            <w:pPr>
              <w:pStyle w:val="CRCoverPage"/>
              <w:spacing w:after="0"/>
              <w:rPr>
                <w:noProof/>
              </w:rPr>
            </w:pPr>
          </w:p>
        </w:tc>
      </w:tr>
      <w:tr w:rsidR="00F66FCC" w:rsidRPr="00A20764" w14:paraId="6B30F030" w14:textId="77777777" w:rsidTr="008D1D47">
        <w:tc>
          <w:tcPr>
            <w:tcW w:w="9641" w:type="dxa"/>
            <w:gridSpan w:val="9"/>
            <w:tcBorders>
              <w:top w:val="single" w:sz="4" w:space="0" w:color="auto"/>
            </w:tcBorders>
          </w:tcPr>
          <w:p w14:paraId="1D79F822" w14:textId="77777777" w:rsidR="00F66FCC" w:rsidRPr="00A20764" w:rsidRDefault="00F66FCC" w:rsidP="008D1D47">
            <w:pPr>
              <w:pStyle w:val="CRCoverPage"/>
              <w:spacing w:after="0"/>
              <w:jc w:val="center"/>
              <w:rPr>
                <w:rFonts w:cs="Arial"/>
                <w:i/>
                <w:noProof/>
              </w:rPr>
            </w:pPr>
            <w:r w:rsidRPr="00A20764">
              <w:rPr>
                <w:rFonts w:cs="Arial"/>
                <w:i/>
                <w:noProof/>
              </w:rPr>
              <w:t xml:space="preserve">For </w:t>
            </w:r>
            <w:hyperlink r:id="rId9" w:anchor="_blank" w:history="1">
              <w:r w:rsidRPr="00A20764">
                <w:rPr>
                  <w:rStyle w:val="Hyperlink"/>
                  <w:rFonts w:cs="Arial"/>
                  <w:i/>
                  <w:noProof/>
                  <w:color w:val="FF0000"/>
                </w:rPr>
                <w:t>HE</w:t>
              </w:r>
              <w:bookmarkStart w:id="2" w:name="_Hlt497126619"/>
              <w:r w:rsidRPr="00A20764">
                <w:rPr>
                  <w:rStyle w:val="Hyperlink"/>
                  <w:rFonts w:cs="Arial"/>
                  <w:i/>
                  <w:noProof/>
                  <w:color w:val="FF0000"/>
                </w:rPr>
                <w:t>L</w:t>
              </w:r>
              <w:bookmarkEnd w:id="2"/>
              <w:r w:rsidRPr="00A20764">
                <w:rPr>
                  <w:rStyle w:val="Hyperlink"/>
                  <w:rFonts w:cs="Arial"/>
                  <w:i/>
                  <w:noProof/>
                  <w:color w:val="FF0000"/>
                </w:rPr>
                <w:t>P</w:t>
              </w:r>
            </w:hyperlink>
            <w:r w:rsidRPr="00A20764">
              <w:rPr>
                <w:rFonts w:cs="Arial"/>
                <w:b/>
                <w:i/>
                <w:noProof/>
                <w:color w:val="FF0000"/>
              </w:rPr>
              <w:t xml:space="preserve"> </w:t>
            </w:r>
            <w:r w:rsidRPr="00A20764">
              <w:rPr>
                <w:rFonts w:cs="Arial"/>
                <w:i/>
                <w:noProof/>
              </w:rPr>
              <w:t xml:space="preserve">on using this form: comprehensive instructions can be found at </w:t>
            </w:r>
            <w:r w:rsidRPr="00A20764">
              <w:rPr>
                <w:rFonts w:cs="Arial"/>
                <w:i/>
                <w:noProof/>
              </w:rPr>
              <w:br/>
            </w:r>
            <w:hyperlink r:id="rId10" w:history="1">
              <w:r w:rsidRPr="00A20764">
                <w:rPr>
                  <w:rStyle w:val="Hyperlink"/>
                  <w:rFonts w:cs="Arial"/>
                  <w:i/>
                  <w:noProof/>
                </w:rPr>
                <w:t>http://www.3gpp.org/Change-Requests</w:t>
              </w:r>
            </w:hyperlink>
            <w:r w:rsidRPr="00A20764">
              <w:rPr>
                <w:rFonts w:cs="Arial"/>
                <w:i/>
                <w:noProof/>
              </w:rPr>
              <w:t>.</w:t>
            </w:r>
          </w:p>
        </w:tc>
      </w:tr>
      <w:tr w:rsidR="00F66FCC" w:rsidRPr="00A20764" w14:paraId="49F9325C" w14:textId="77777777" w:rsidTr="008D1D47">
        <w:tc>
          <w:tcPr>
            <w:tcW w:w="9641" w:type="dxa"/>
            <w:gridSpan w:val="9"/>
          </w:tcPr>
          <w:p w14:paraId="4F7B5859" w14:textId="77777777" w:rsidR="00F66FCC" w:rsidRPr="00A20764" w:rsidRDefault="00F66FCC" w:rsidP="008D1D47">
            <w:pPr>
              <w:pStyle w:val="CRCoverPage"/>
              <w:spacing w:after="0"/>
              <w:rPr>
                <w:noProof/>
                <w:sz w:val="8"/>
                <w:szCs w:val="8"/>
              </w:rPr>
            </w:pPr>
          </w:p>
        </w:tc>
      </w:tr>
    </w:tbl>
    <w:p w14:paraId="780DE011" w14:textId="77777777" w:rsidR="00F66FCC" w:rsidRPr="00A20764" w:rsidRDefault="00F66FCC" w:rsidP="00F66F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FCC" w:rsidRPr="00A20764" w14:paraId="00A03ECF" w14:textId="77777777" w:rsidTr="008D1D47">
        <w:tc>
          <w:tcPr>
            <w:tcW w:w="2835" w:type="dxa"/>
          </w:tcPr>
          <w:p w14:paraId="4759D48D" w14:textId="77777777" w:rsidR="00F66FCC" w:rsidRPr="00A20764" w:rsidRDefault="00F66FCC" w:rsidP="008D1D47">
            <w:pPr>
              <w:pStyle w:val="CRCoverPage"/>
              <w:tabs>
                <w:tab w:val="right" w:pos="2751"/>
              </w:tabs>
              <w:spacing w:after="0"/>
              <w:rPr>
                <w:b/>
                <w:i/>
                <w:noProof/>
              </w:rPr>
            </w:pPr>
            <w:r w:rsidRPr="00A20764">
              <w:rPr>
                <w:b/>
                <w:i/>
                <w:noProof/>
              </w:rPr>
              <w:t>Proposed change affects:</w:t>
            </w:r>
          </w:p>
        </w:tc>
        <w:tc>
          <w:tcPr>
            <w:tcW w:w="1418" w:type="dxa"/>
          </w:tcPr>
          <w:p w14:paraId="5C3C001C" w14:textId="77777777" w:rsidR="00F66FCC" w:rsidRPr="00A20764" w:rsidRDefault="00F66FCC" w:rsidP="008D1D47">
            <w:pPr>
              <w:pStyle w:val="CRCoverPage"/>
              <w:spacing w:after="0"/>
              <w:jc w:val="right"/>
              <w:rPr>
                <w:noProof/>
              </w:rPr>
            </w:pPr>
            <w:r w:rsidRPr="00A20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D18AD" w14:textId="77777777" w:rsidR="00F66FCC" w:rsidRPr="00A20764" w:rsidRDefault="00F66FCC" w:rsidP="008D1D47">
            <w:pPr>
              <w:pStyle w:val="CRCoverPage"/>
              <w:spacing w:after="0"/>
              <w:jc w:val="center"/>
              <w:rPr>
                <w:b/>
                <w:caps/>
                <w:noProof/>
              </w:rPr>
            </w:pPr>
          </w:p>
        </w:tc>
        <w:tc>
          <w:tcPr>
            <w:tcW w:w="709" w:type="dxa"/>
            <w:tcBorders>
              <w:left w:val="single" w:sz="4" w:space="0" w:color="auto"/>
            </w:tcBorders>
          </w:tcPr>
          <w:p w14:paraId="31086AE8" w14:textId="77777777" w:rsidR="00F66FCC" w:rsidRPr="00A20764" w:rsidRDefault="00F66FCC" w:rsidP="008D1D47">
            <w:pPr>
              <w:pStyle w:val="CRCoverPage"/>
              <w:spacing w:after="0"/>
              <w:jc w:val="right"/>
              <w:rPr>
                <w:noProof/>
                <w:u w:val="single"/>
              </w:rPr>
            </w:pPr>
            <w:r w:rsidRPr="00A20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A19C1" w14:textId="77777777" w:rsidR="00F66FCC" w:rsidRPr="00A20764" w:rsidRDefault="00F66FCC" w:rsidP="008D1D47">
            <w:pPr>
              <w:pStyle w:val="CRCoverPage"/>
              <w:spacing w:after="0"/>
              <w:jc w:val="center"/>
              <w:rPr>
                <w:b/>
                <w:caps/>
                <w:noProof/>
              </w:rPr>
            </w:pPr>
          </w:p>
        </w:tc>
        <w:tc>
          <w:tcPr>
            <w:tcW w:w="2126" w:type="dxa"/>
          </w:tcPr>
          <w:p w14:paraId="57BAC1ED" w14:textId="77777777" w:rsidR="00F66FCC" w:rsidRPr="00A20764" w:rsidRDefault="00F66FCC" w:rsidP="008D1D47">
            <w:pPr>
              <w:pStyle w:val="CRCoverPage"/>
              <w:spacing w:after="0"/>
              <w:jc w:val="right"/>
              <w:rPr>
                <w:noProof/>
                <w:u w:val="single"/>
              </w:rPr>
            </w:pPr>
            <w:r w:rsidRPr="00A20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E7F82" w14:textId="77777777" w:rsidR="00F66FCC" w:rsidRPr="00A20764" w:rsidRDefault="00F66FCC" w:rsidP="008D1D47">
            <w:pPr>
              <w:pStyle w:val="CRCoverPage"/>
              <w:spacing w:after="0"/>
              <w:jc w:val="center"/>
              <w:rPr>
                <w:b/>
                <w:caps/>
                <w:noProof/>
              </w:rPr>
            </w:pPr>
          </w:p>
        </w:tc>
        <w:tc>
          <w:tcPr>
            <w:tcW w:w="1418" w:type="dxa"/>
            <w:tcBorders>
              <w:left w:val="nil"/>
            </w:tcBorders>
          </w:tcPr>
          <w:p w14:paraId="6B5E72F8" w14:textId="77777777" w:rsidR="00F66FCC" w:rsidRPr="00A20764" w:rsidRDefault="00F66FCC" w:rsidP="008D1D47">
            <w:pPr>
              <w:pStyle w:val="CRCoverPage"/>
              <w:spacing w:after="0"/>
              <w:jc w:val="right"/>
              <w:rPr>
                <w:noProof/>
              </w:rPr>
            </w:pPr>
            <w:r w:rsidRPr="00A20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D7EA5" w14:textId="77777777" w:rsidR="00F66FCC" w:rsidRPr="00A20764" w:rsidRDefault="00F66FCC" w:rsidP="008D1D47">
            <w:pPr>
              <w:pStyle w:val="CRCoverPage"/>
              <w:spacing w:after="0"/>
              <w:jc w:val="center"/>
              <w:rPr>
                <w:b/>
                <w:bCs/>
                <w:caps/>
                <w:noProof/>
              </w:rPr>
            </w:pPr>
          </w:p>
        </w:tc>
      </w:tr>
    </w:tbl>
    <w:p w14:paraId="1E964DE3" w14:textId="77777777" w:rsidR="00F66FCC" w:rsidRPr="00A20764" w:rsidRDefault="00F66FCC" w:rsidP="00F66F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FCC" w:rsidRPr="00A20764" w14:paraId="5BFA7F03" w14:textId="77777777" w:rsidTr="008D1D47">
        <w:tc>
          <w:tcPr>
            <w:tcW w:w="9640" w:type="dxa"/>
            <w:gridSpan w:val="11"/>
          </w:tcPr>
          <w:p w14:paraId="0736CA45" w14:textId="77777777" w:rsidR="00F66FCC" w:rsidRPr="00A20764" w:rsidRDefault="00F66FCC" w:rsidP="008D1D47">
            <w:pPr>
              <w:pStyle w:val="CRCoverPage"/>
              <w:spacing w:after="0"/>
              <w:rPr>
                <w:noProof/>
                <w:sz w:val="8"/>
                <w:szCs w:val="8"/>
              </w:rPr>
            </w:pPr>
          </w:p>
        </w:tc>
      </w:tr>
      <w:tr w:rsidR="00C5674B" w:rsidRPr="00A20764" w14:paraId="2E6B9C3C" w14:textId="77777777" w:rsidTr="008D1D47">
        <w:tc>
          <w:tcPr>
            <w:tcW w:w="1843" w:type="dxa"/>
            <w:tcBorders>
              <w:top w:val="single" w:sz="4" w:space="0" w:color="auto"/>
              <w:left w:val="single" w:sz="4" w:space="0" w:color="auto"/>
            </w:tcBorders>
          </w:tcPr>
          <w:p w14:paraId="33E7724A" w14:textId="77777777" w:rsidR="00C5674B" w:rsidRPr="00A20764" w:rsidRDefault="00C5674B" w:rsidP="00C5674B">
            <w:pPr>
              <w:pStyle w:val="CRCoverPage"/>
              <w:tabs>
                <w:tab w:val="right" w:pos="1759"/>
              </w:tabs>
              <w:spacing w:after="0"/>
              <w:rPr>
                <w:b/>
                <w:i/>
                <w:noProof/>
              </w:rPr>
            </w:pPr>
            <w:r w:rsidRPr="00A20764">
              <w:rPr>
                <w:b/>
                <w:i/>
                <w:noProof/>
              </w:rPr>
              <w:t>Title:</w:t>
            </w:r>
            <w:r w:rsidRPr="00A20764">
              <w:rPr>
                <w:b/>
                <w:i/>
                <w:noProof/>
              </w:rPr>
              <w:tab/>
            </w:r>
          </w:p>
        </w:tc>
        <w:tc>
          <w:tcPr>
            <w:tcW w:w="7797" w:type="dxa"/>
            <w:gridSpan w:val="10"/>
            <w:tcBorders>
              <w:top w:val="single" w:sz="4" w:space="0" w:color="auto"/>
              <w:right w:val="single" w:sz="4" w:space="0" w:color="auto"/>
            </w:tcBorders>
            <w:shd w:val="pct30" w:color="FFFF00" w:fill="auto"/>
          </w:tcPr>
          <w:p w14:paraId="51185B19" w14:textId="0BB02BEF" w:rsidR="00C5674B" w:rsidRPr="00A20764" w:rsidRDefault="00C5674B" w:rsidP="00C5674B">
            <w:pPr>
              <w:pStyle w:val="CRCoverPage"/>
              <w:spacing w:after="0"/>
              <w:ind w:left="100"/>
              <w:rPr>
                <w:noProof/>
              </w:rPr>
            </w:pPr>
            <w:r w:rsidRPr="006709CE">
              <w:rPr>
                <w:noProof/>
              </w:rPr>
              <w:t>Correction</w:t>
            </w:r>
            <w:r>
              <w:rPr>
                <w:noProof/>
              </w:rPr>
              <w:t xml:space="preserve">s of </w:t>
            </w:r>
            <w:r w:rsidRPr="006709CE">
              <w:rPr>
                <w:noProof/>
              </w:rPr>
              <w:t xml:space="preserve">clause </w:t>
            </w:r>
            <w:r>
              <w:rPr>
                <w:noProof/>
              </w:rPr>
              <w:t>5.3.32</w:t>
            </w:r>
          </w:p>
        </w:tc>
      </w:tr>
      <w:tr w:rsidR="00F66FCC" w:rsidRPr="00A20764" w14:paraId="4E7B03A7" w14:textId="77777777" w:rsidTr="008D1D47">
        <w:tc>
          <w:tcPr>
            <w:tcW w:w="1843" w:type="dxa"/>
            <w:tcBorders>
              <w:left w:val="single" w:sz="4" w:space="0" w:color="auto"/>
            </w:tcBorders>
          </w:tcPr>
          <w:p w14:paraId="71556E94"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75801A39" w14:textId="77777777" w:rsidR="00F66FCC" w:rsidRPr="00A20764" w:rsidRDefault="00F66FCC" w:rsidP="008D1D47">
            <w:pPr>
              <w:pStyle w:val="CRCoverPage"/>
              <w:spacing w:after="0"/>
              <w:rPr>
                <w:noProof/>
                <w:sz w:val="8"/>
                <w:szCs w:val="8"/>
              </w:rPr>
            </w:pPr>
          </w:p>
        </w:tc>
      </w:tr>
      <w:tr w:rsidR="00F66FCC" w:rsidRPr="00A20764" w14:paraId="6B4FD04A" w14:textId="77777777" w:rsidTr="008D1D47">
        <w:tc>
          <w:tcPr>
            <w:tcW w:w="1843" w:type="dxa"/>
            <w:tcBorders>
              <w:left w:val="single" w:sz="4" w:space="0" w:color="auto"/>
            </w:tcBorders>
          </w:tcPr>
          <w:p w14:paraId="6047FCC0" w14:textId="77777777" w:rsidR="00F66FCC" w:rsidRPr="00A20764" w:rsidRDefault="00F66FCC" w:rsidP="008D1D47">
            <w:pPr>
              <w:pStyle w:val="CRCoverPage"/>
              <w:tabs>
                <w:tab w:val="right" w:pos="1759"/>
              </w:tabs>
              <w:spacing w:after="0"/>
              <w:rPr>
                <w:b/>
                <w:i/>
                <w:noProof/>
              </w:rPr>
            </w:pPr>
            <w:r w:rsidRPr="00A20764">
              <w:rPr>
                <w:b/>
                <w:i/>
                <w:noProof/>
              </w:rPr>
              <w:t>Source to WG:</w:t>
            </w:r>
          </w:p>
        </w:tc>
        <w:tc>
          <w:tcPr>
            <w:tcW w:w="7797" w:type="dxa"/>
            <w:gridSpan w:val="10"/>
            <w:tcBorders>
              <w:right w:val="single" w:sz="4" w:space="0" w:color="auto"/>
            </w:tcBorders>
            <w:shd w:val="pct30" w:color="FFFF00" w:fill="auto"/>
          </w:tcPr>
          <w:p w14:paraId="44B83ED8" w14:textId="0AAD85DE" w:rsidR="00F66FCC" w:rsidRPr="00A20764" w:rsidRDefault="001D31C2" w:rsidP="008D1D47">
            <w:pPr>
              <w:pStyle w:val="CRCoverPage"/>
              <w:spacing w:after="0"/>
              <w:ind w:left="100"/>
              <w:rPr>
                <w:noProof/>
              </w:rPr>
            </w:pPr>
            <w:r w:rsidRPr="006709CE">
              <w:rPr>
                <w:noProof/>
              </w:rPr>
              <w:t>MCC TF160</w:t>
            </w:r>
          </w:p>
        </w:tc>
      </w:tr>
      <w:tr w:rsidR="00F66FCC" w:rsidRPr="00A20764" w14:paraId="62179B9F" w14:textId="77777777" w:rsidTr="008D1D47">
        <w:tc>
          <w:tcPr>
            <w:tcW w:w="1843" w:type="dxa"/>
            <w:tcBorders>
              <w:left w:val="single" w:sz="4" w:space="0" w:color="auto"/>
            </w:tcBorders>
          </w:tcPr>
          <w:p w14:paraId="6FF68F55" w14:textId="77777777" w:rsidR="00F66FCC" w:rsidRPr="00A20764" w:rsidRDefault="00F66FCC" w:rsidP="008D1D47">
            <w:pPr>
              <w:pStyle w:val="CRCoverPage"/>
              <w:tabs>
                <w:tab w:val="right" w:pos="1759"/>
              </w:tabs>
              <w:spacing w:after="0"/>
              <w:rPr>
                <w:b/>
                <w:i/>
                <w:noProof/>
              </w:rPr>
            </w:pPr>
            <w:r w:rsidRPr="00A20764">
              <w:rPr>
                <w:b/>
                <w:i/>
                <w:noProof/>
              </w:rPr>
              <w:t>Source to TSG:</w:t>
            </w:r>
          </w:p>
        </w:tc>
        <w:tc>
          <w:tcPr>
            <w:tcW w:w="7797" w:type="dxa"/>
            <w:gridSpan w:val="10"/>
            <w:tcBorders>
              <w:right w:val="single" w:sz="4" w:space="0" w:color="auto"/>
            </w:tcBorders>
            <w:shd w:val="pct30" w:color="FFFF00" w:fill="auto"/>
          </w:tcPr>
          <w:p w14:paraId="60E591CF" w14:textId="77777777" w:rsidR="00F66FCC" w:rsidRPr="00A20764" w:rsidRDefault="00F66FCC" w:rsidP="008D1D47">
            <w:pPr>
              <w:pStyle w:val="CRCoverPage"/>
              <w:spacing w:after="0"/>
              <w:ind w:left="100"/>
              <w:rPr>
                <w:noProof/>
              </w:rPr>
            </w:pPr>
            <w:r w:rsidRPr="00A20764">
              <w:t>R5</w:t>
            </w:r>
            <w:fldSimple w:instr=" DOCPROPERTY  SourceIfTsg  \* MERGEFORMAT "/>
          </w:p>
        </w:tc>
      </w:tr>
      <w:tr w:rsidR="00F66FCC" w:rsidRPr="00A20764" w14:paraId="3849F1F9" w14:textId="77777777" w:rsidTr="008D1D47">
        <w:tc>
          <w:tcPr>
            <w:tcW w:w="1843" w:type="dxa"/>
            <w:tcBorders>
              <w:left w:val="single" w:sz="4" w:space="0" w:color="auto"/>
            </w:tcBorders>
          </w:tcPr>
          <w:p w14:paraId="3EBA1268"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0360EBFD" w14:textId="77777777" w:rsidR="00F66FCC" w:rsidRPr="00A20764" w:rsidRDefault="00F66FCC" w:rsidP="008D1D47">
            <w:pPr>
              <w:pStyle w:val="CRCoverPage"/>
              <w:spacing w:after="0"/>
              <w:rPr>
                <w:noProof/>
                <w:sz w:val="8"/>
                <w:szCs w:val="8"/>
              </w:rPr>
            </w:pPr>
          </w:p>
        </w:tc>
      </w:tr>
      <w:tr w:rsidR="00F66FCC" w:rsidRPr="00A20764" w14:paraId="7747C871" w14:textId="77777777" w:rsidTr="008D1D47">
        <w:tc>
          <w:tcPr>
            <w:tcW w:w="1843" w:type="dxa"/>
            <w:tcBorders>
              <w:left w:val="single" w:sz="4" w:space="0" w:color="auto"/>
            </w:tcBorders>
          </w:tcPr>
          <w:p w14:paraId="07D4A59E" w14:textId="77777777" w:rsidR="00F66FCC" w:rsidRPr="00A20764" w:rsidRDefault="00F66FCC" w:rsidP="008D1D47">
            <w:pPr>
              <w:pStyle w:val="CRCoverPage"/>
              <w:tabs>
                <w:tab w:val="right" w:pos="1759"/>
              </w:tabs>
              <w:spacing w:after="0"/>
              <w:rPr>
                <w:b/>
                <w:i/>
                <w:noProof/>
              </w:rPr>
            </w:pPr>
            <w:r w:rsidRPr="00A20764">
              <w:rPr>
                <w:b/>
                <w:i/>
                <w:noProof/>
              </w:rPr>
              <w:t>Work item code:</w:t>
            </w:r>
          </w:p>
        </w:tc>
        <w:tc>
          <w:tcPr>
            <w:tcW w:w="3686" w:type="dxa"/>
            <w:gridSpan w:val="5"/>
            <w:shd w:val="pct30" w:color="FFFF00" w:fill="auto"/>
          </w:tcPr>
          <w:p w14:paraId="03E24ECE" w14:textId="6275CF90" w:rsidR="00F66FCC" w:rsidRPr="00A20764" w:rsidRDefault="00393F17" w:rsidP="008D1D47">
            <w:pPr>
              <w:pStyle w:val="CRCoverPage"/>
              <w:spacing w:after="0"/>
              <w:ind w:left="100"/>
              <w:rPr>
                <w:noProof/>
              </w:rPr>
            </w:pPr>
            <w:r w:rsidRPr="00393F17">
              <w:rPr>
                <w:noProof/>
              </w:rPr>
              <w:t>TEI14_Test, MCImp-UEConTest</w:t>
            </w:r>
          </w:p>
        </w:tc>
        <w:tc>
          <w:tcPr>
            <w:tcW w:w="567" w:type="dxa"/>
            <w:tcBorders>
              <w:left w:val="nil"/>
            </w:tcBorders>
          </w:tcPr>
          <w:p w14:paraId="1BF5F55A" w14:textId="77777777" w:rsidR="00F66FCC" w:rsidRPr="00A20764" w:rsidRDefault="00F66FCC" w:rsidP="008D1D47">
            <w:pPr>
              <w:pStyle w:val="CRCoverPage"/>
              <w:spacing w:after="0"/>
              <w:ind w:right="100"/>
              <w:rPr>
                <w:noProof/>
              </w:rPr>
            </w:pPr>
          </w:p>
        </w:tc>
        <w:tc>
          <w:tcPr>
            <w:tcW w:w="1417" w:type="dxa"/>
            <w:gridSpan w:val="3"/>
            <w:tcBorders>
              <w:left w:val="nil"/>
            </w:tcBorders>
          </w:tcPr>
          <w:p w14:paraId="45D2403B" w14:textId="77777777" w:rsidR="00F66FCC" w:rsidRPr="00A20764" w:rsidRDefault="00F66FCC" w:rsidP="008D1D47">
            <w:pPr>
              <w:pStyle w:val="CRCoverPage"/>
              <w:spacing w:after="0"/>
              <w:jc w:val="right"/>
              <w:rPr>
                <w:noProof/>
              </w:rPr>
            </w:pPr>
            <w:r w:rsidRPr="00A20764">
              <w:rPr>
                <w:b/>
                <w:i/>
                <w:noProof/>
              </w:rPr>
              <w:t>Date:</w:t>
            </w:r>
          </w:p>
        </w:tc>
        <w:tc>
          <w:tcPr>
            <w:tcW w:w="2127" w:type="dxa"/>
            <w:tcBorders>
              <w:right w:val="single" w:sz="4" w:space="0" w:color="auto"/>
            </w:tcBorders>
            <w:shd w:val="pct30" w:color="FFFF00" w:fill="auto"/>
          </w:tcPr>
          <w:p w14:paraId="2DF6FCAA" w14:textId="72926F73" w:rsidR="00F66FCC" w:rsidRPr="00A20764" w:rsidRDefault="00393F17" w:rsidP="008D1D47">
            <w:pPr>
              <w:pStyle w:val="CRCoverPage"/>
              <w:spacing w:after="0"/>
              <w:ind w:left="100"/>
              <w:rPr>
                <w:noProof/>
              </w:rPr>
            </w:pPr>
            <w:r w:rsidRPr="00393F17">
              <w:rPr>
                <w:noProof/>
              </w:rPr>
              <w:t>2024-02-13</w:t>
            </w:r>
          </w:p>
        </w:tc>
      </w:tr>
      <w:tr w:rsidR="00F66FCC" w:rsidRPr="00A20764" w14:paraId="449615FB" w14:textId="77777777" w:rsidTr="008D1D47">
        <w:tc>
          <w:tcPr>
            <w:tcW w:w="1843" w:type="dxa"/>
            <w:tcBorders>
              <w:left w:val="single" w:sz="4" w:space="0" w:color="auto"/>
            </w:tcBorders>
          </w:tcPr>
          <w:p w14:paraId="17E18A38" w14:textId="77777777" w:rsidR="00F66FCC" w:rsidRPr="00A20764" w:rsidRDefault="00F66FCC" w:rsidP="008D1D47">
            <w:pPr>
              <w:pStyle w:val="CRCoverPage"/>
              <w:spacing w:after="0"/>
              <w:rPr>
                <w:b/>
                <w:i/>
                <w:noProof/>
                <w:sz w:val="8"/>
                <w:szCs w:val="8"/>
              </w:rPr>
            </w:pPr>
          </w:p>
        </w:tc>
        <w:tc>
          <w:tcPr>
            <w:tcW w:w="1986" w:type="dxa"/>
            <w:gridSpan w:val="4"/>
          </w:tcPr>
          <w:p w14:paraId="428040DD" w14:textId="77777777" w:rsidR="00F66FCC" w:rsidRPr="00A20764" w:rsidRDefault="00F66FCC" w:rsidP="008D1D47">
            <w:pPr>
              <w:pStyle w:val="CRCoverPage"/>
              <w:spacing w:after="0"/>
              <w:rPr>
                <w:noProof/>
                <w:sz w:val="8"/>
                <w:szCs w:val="8"/>
              </w:rPr>
            </w:pPr>
          </w:p>
        </w:tc>
        <w:tc>
          <w:tcPr>
            <w:tcW w:w="2267" w:type="dxa"/>
            <w:gridSpan w:val="2"/>
          </w:tcPr>
          <w:p w14:paraId="4D4532CE" w14:textId="77777777" w:rsidR="00F66FCC" w:rsidRPr="00A20764" w:rsidRDefault="00F66FCC" w:rsidP="008D1D47">
            <w:pPr>
              <w:pStyle w:val="CRCoverPage"/>
              <w:spacing w:after="0"/>
              <w:rPr>
                <w:noProof/>
                <w:sz w:val="8"/>
                <w:szCs w:val="8"/>
              </w:rPr>
            </w:pPr>
          </w:p>
        </w:tc>
        <w:tc>
          <w:tcPr>
            <w:tcW w:w="1417" w:type="dxa"/>
            <w:gridSpan w:val="3"/>
          </w:tcPr>
          <w:p w14:paraId="72BADE7A" w14:textId="77777777" w:rsidR="00F66FCC" w:rsidRPr="00A20764" w:rsidRDefault="00F66FCC" w:rsidP="008D1D47">
            <w:pPr>
              <w:pStyle w:val="CRCoverPage"/>
              <w:spacing w:after="0"/>
              <w:rPr>
                <w:noProof/>
                <w:sz w:val="8"/>
                <w:szCs w:val="8"/>
              </w:rPr>
            </w:pPr>
          </w:p>
        </w:tc>
        <w:tc>
          <w:tcPr>
            <w:tcW w:w="2127" w:type="dxa"/>
            <w:tcBorders>
              <w:right w:val="single" w:sz="4" w:space="0" w:color="auto"/>
            </w:tcBorders>
          </w:tcPr>
          <w:p w14:paraId="05F5DFC4" w14:textId="77777777" w:rsidR="00F66FCC" w:rsidRPr="00A20764" w:rsidRDefault="00F66FCC" w:rsidP="008D1D47">
            <w:pPr>
              <w:pStyle w:val="CRCoverPage"/>
              <w:spacing w:after="0"/>
              <w:rPr>
                <w:noProof/>
                <w:sz w:val="8"/>
                <w:szCs w:val="8"/>
              </w:rPr>
            </w:pPr>
          </w:p>
        </w:tc>
      </w:tr>
      <w:tr w:rsidR="00F66FCC" w:rsidRPr="00A20764" w14:paraId="27D19265" w14:textId="77777777" w:rsidTr="008D1D47">
        <w:trPr>
          <w:cantSplit/>
        </w:trPr>
        <w:tc>
          <w:tcPr>
            <w:tcW w:w="1843" w:type="dxa"/>
            <w:tcBorders>
              <w:left w:val="single" w:sz="4" w:space="0" w:color="auto"/>
            </w:tcBorders>
          </w:tcPr>
          <w:p w14:paraId="4CD6055D" w14:textId="77777777" w:rsidR="00F66FCC" w:rsidRPr="00A20764" w:rsidRDefault="00F66FCC" w:rsidP="008D1D47">
            <w:pPr>
              <w:pStyle w:val="CRCoverPage"/>
              <w:tabs>
                <w:tab w:val="right" w:pos="1759"/>
              </w:tabs>
              <w:spacing w:after="0"/>
              <w:rPr>
                <w:b/>
                <w:i/>
                <w:noProof/>
              </w:rPr>
            </w:pPr>
            <w:r w:rsidRPr="00A20764">
              <w:rPr>
                <w:b/>
                <w:i/>
                <w:noProof/>
              </w:rPr>
              <w:t>Category:</w:t>
            </w:r>
          </w:p>
        </w:tc>
        <w:tc>
          <w:tcPr>
            <w:tcW w:w="851" w:type="dxa"/>
            <w:shd w:val="pct30" w:color="FFFF00" w:fill="auto"/>
          </w:tcPr>
          <w:p w14:paraId="4998B00E" w14:textId="77777777" w:rsidR="00F66FCC" w:rsidRPr="00A20764" w:rsidRDefault="00000000" w:rsidP="008D1D47">
            <w:pPr>
              <w:pStyle w:val="CRCoverPage"/>
              <w:spacing w:after="0"/>
              <w:ind w:left="100" w:right="-609"/>
              <w:rPr>
                <w:b/>
                <w:noProof/>
              </w:rPr>
            </w:pPr>
            <w:fldSimple w:instr=" DOCPROPERTY  Cat  \* MERGEFORMAT ">
              <w:r w:rsidR="00F66FCC" w:rsidRPr="00A20764">
                <w:rPr>
                  <w:b/>
                  <w:noProof/>
                </w:rPr>
                <w:t>F</w:t>
              </w:r>
            </w:fldSimple>
          </w:p>
        </w:tc>
        <w:tc>
          <w:tcPr>
            <w:tcW w:w="3402" w:type="dxa"/>
            <w:gridSpan w:val="5"/>
            <w:tcBorders>
              <w:left w:val="nil"/>
            </w:tcBorders>
          </w:tcPr>
          <w:p w14:paraId="01A6D8D0" w14:textId="77777777" w:rsidR="00F66FCC" w:rsidRPr="00A20764" w:rsidRDefault="00F66FCC" w:rsidP="008D1D47">
            <w:pPr>
              <w:pStyle w:val="CRCoverPage"/>
              <w:spacing w:after="0"/>
              <w:rPr>
                <w:noProof/>
              </w:rPr>
            </w:pPr>
          </w:p>
        </w:tc>
        <w:tc>
          <w:tcPr>
            <w:tcW w:w="1417" w:type="dxa"/>
            <w:gridSpan w:val="3"/>
            <w:tcBorders>
              <w:left w:val="nil"/>
            </w:tcBorders>
          </w:tcPr>
          <w:p w14:paraId="78D8613A" w14:textId="77777777" w:rsidR="00F66FCC" w:rsidRPr="00A20764" w:rsidRDefault="00F66FCC" w:rsidP="008D1D47">
            <w:pPr>
              <w:pStyle w:val="CRCoverPage"/>
              <w:spacing w:after="0"/>
              <w:jc w:val="right"/>
              <w:rPr>
                <w:b/>
                <w:i/>
                <w:noProof/>
              </w:rPr>
            </w:pPr>
            <w:r w:rsidRPr="00A20764">
              <w:rPr>
                <w:b/>
                <w:i/>
                <w:noProof/>
              </w:rPr>
              <w:t>Release:</w:t>
            </w:r>
          </w:p>
        </w:tc>
        <w:tc>
          <w:tcPr>
            <w:tcW w:w="2127" w:type="dxa"/>
            <w:tcBorders>
              <w:right w:val="single" w:sz="4" w:space="0" w:color="auto"/>
            </w:tcBorders>
            <w:shd w:val="pct30" w:color="FFFF00" w:fill="auto"/>
          </w:tcPr>
          <w:p w14:paraId="2016DAB8" w14:textId="77777777" w:rsidR="00F66FCC" w:rsidRPr="00A20764" w:rsidRDefault="00000000" w:rsidP="008D1D47">
            <w:pPr>
              <w:pStyle w:val="CRCoverPage"/>
              <w:spacing w:after="0"/>
              <w:ind w:left="100"/>
              <w:rPr>
                <w:noProof/>
              </w:rPr>
            </w:pPr>
            <w:fldSimple w:instr=" DOCPROPERTY  Release  \* MERGEFORMAT ">
              <w:r w:rsidR="00F66FCC" w:rsidRPr="00A20764">
                <w:rPr>
                  <w:noProof/>
                </w:rPr>
                <w:t>Rel-16</w:t>
              </w:r>
            </w:fldSimple>
          </w:p>
        </w:tc>
      </w:tr>
      <w:tr w:rsidR="00F66FCC" w:rsidRPr="00A20764" w14:paraId="1363845D" w14:textId="77777777" w:rsidTr="008D1D47">
        <w:tc>
          <w:tcPr>
            <w:tcW w:w="1843" w:type="dxa"/>
            <w:tcBorders>
              <w:left w:val="single" w:sz="4" w:space="0" w:color="auto"/>
              <w:bottom w:val="single" w:sz="4" w:space="0" w:color="auto"/>
            </w:tcBorders>
          </w:tcPr>
          <w:p w14:paraId="2DEA0675" w14:textId="77777777" w:rsidR="00F66FCC" w:rsidRPr="00A20764" w:rsidRDefault="00F66FCC" w:rsidP="008D1D47">
            <w:pPr>
              <w:pStyle w:val="CRCoverPage"/>
              <w:spacing w:after="0"/>
              <w:rPr>
                <w:b/>
                <w:i/>
                <w:noProof/>
              </w:rPr>
            </w:pPr>
          </w:p>
        </w:tc>
        <w:tc>
          <w:tcPr>
            <w:tcW w:w="4677" w:type="dxa"/>
            <w:gridSpan w:val="8"/>
            <w:tcBorders>
              <w:bottom w:val="single" w:sz="4" w:space="0" w:color="auto"/>
            </w:tcBorders>
          </w:tcPr>
          <w:p w14:paraId="06068136" w14:textId="77777777" w:rsidR="00F66FCC" w:rsidRPr="00A20764" w:rsidRDefault="00F66FCC" w:rsidP="008D1D47">
            <w:pPr>
              <w:pStyle w:val="CRCoverPage"/>
              <w:spacing w:after="0"/>
              <w:ind w:left="383" w:hanging="383"/>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categories:</w:t>
            </w:r>
            <w:r w:rsidRPr="00A20764">
              <w:rPr>
                <w:b/>
                <w:i/>
                <w:noProof/>
                <w:sz w:val="18"/>
              </w:rPr>
              <w:br/>
              <w:t>F</w:t>
            </w:r>
            <w:r w:rsidRPr="00A20764">
              <w:rPr>
                <w:i/>
                <w:noProof/>
                <w:sz w:val="18"/>
              </w:rPr>
              <w:t xml:space="preserve">  (correction)</w:t>
            </w:r>
            <w:r w:rsidRPr="00A20764">
              <w:rPr>
                <w:i/>
                <w:noProof/>
                <w:sz w:val="18"/>
              </w:rPr>
              <w:br/>
            </w:r>
            <w:r w:rsidRPr="00A20764">
              <w:rPr>
                <w:b/>
                <w:i/>
                <w:noProof/>
                <w:sz w:val="18"/>
              </w:rPr>
              <w:t>A</w:t>
            </w:r>
            <w:r w:rsidRPr="00A20764">
              <w:rPr>
                <w:i/>
                <w:noProof/>
                <w:sz w:val="18"/>
              </w:rPr>
              <w:t xml:space="preserve">  (mirror corresponding to a change in an earlier </w:t>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t>release)</w:t>
            </w:r>
            <w:r w:rsidRPr="00A20764">
              <w:rPr>
                <w:i/>
                <w:noProof/>
                <w:sz w:val="18"/>
              </w:rPr>
              <w:br/>
            </w:r>
            <w:r w:rsidRPr="00A20764">
              <w:rPr>
                <w:b/>
                <w:i/>
                <w:noProof/>
                <w:sz w:val="18"/>
              </w:rPr>
              <w:t>B</w:t>
            </w:r>
            <w:r w:rsidRPr="00A20764">
              <w:rPr>
                <w:i/>
                <w:noProof/>
                <w:sz w:val="18"/>
              </w:rPr>
              <w:t xml:space="preserve">  (addition of feature), </w:t>
            </w:r>
            <w:r w:rsidRPr="00A20764">
              <w:rPr>
                <w:i/>
                <w:noProof/>
                <w:sz w:val="18"/>
              </w:rPr>
              <w:br/>
            </w:r>
            <w:r w:rsidRPr="00A20764">
              <w:rPr>
                <w:b/>
                <w:i/>
                <w:noProof/>
                <w:sz w:val="18"/>
              </w:rPr>
              <w:t>C</w:t>
            </w:r>
            <w:r w:rsidRPr="00A20764">
              <w:rPr>
                <w:i/>
                <w:noProof/>
                <w:sz w:val="18"/>
              </w:rPr>
              <w:t xml:space="preserve">  (functional modification of feature)</w:t>
            </w:r>
            <w:r w:rsidRPr="00A20764">
              <w:rPr>
                <w:i/>
                <w:noProof/>
                <w:sz w:val="18"/>
              </w:rPr>
              <w:br/>
            </w:r>
            <w:r w:rsidRPr="00A20764">
              <w:rPr>
                <w:b/>
                <w:i/>
                <w:noProof/>
                <w:sz w:val="18"/>
              </w:rPr>
              <w:t>D</w:t>
            </w:r>
            <w:r w:rsidRPr="00A20764">
              <w:rPr>
                <w:i/>
                <w:noProof/>
                <w:sz w:val="18"/>
              </w:rPr>
              <w:t xml:space="preserve">  (editorial modification)</w:t>
            </w:r>
          </w:p>
          <w:p w14:paraId="4297ABC4" w14:textId="77777777" w:rsidR="00F66FCC" w:rsidRPr="00A20764" w:rsidRDefault="00F66FCC" w:rsidP="008D1D47">
            <w:pPr>
              <w:pStyle w:val="CRCoverPage"/>
              <w:rPr>
                <w:noProof/>
              </w:rPr>
            </w:pPr>
            <w:r w:rsidRPr="00A20764">
              <w:rPr>
                <w:noProof/>
                <w:sz w:val="18"/>
              </w:rPr>
              <w:t>Detailed explanations of the above categories can</w:t>
            </w:r>
            <w:r w:rsidRPr="00A20764">
              <w:rPr>
                <w:noProof/>
                <w:sz w:val="18"/>
              </w:rPr>
              <w:br/>
              <w:t xml:space="preserve">be found in 3GPP </w:t>
            </w:r>
            <w:hyperlink r:id="rId11" w:history="1">
              <w:r w:rsidRPr="00A20764">
                <w:rPr>
                  <w:rStyle w:val="Hyperlink"/>
                  <w:noProof/>
                  <w:sz w:val="18"/>
                </w:rPr>
                <w:t>TR 21.900</w:t>
              </w:r>
            </w:hyperlink>
            <w:r w:rsidRPr="00A20764">
              <w:rPr>
                <w:noProof/>
                <w:sz w:val="18"/>
              </w:rPr>
              <w:t>.</w:t>
            </w:r>
          </w:p>
        </w:tc>
        <w:tc>
          <w:tcPr>
            <w:tcW w:w="3120" w:type="dxa"/>
            <w:gridSpan w:val="2"/>
            <w:tcBorders>
              <w:bottom w:val="single" w:sz="4" w:space="0" w:color="auto"/>
              <w:right w:val="single" w:sz="4" w:space="0" w:color="auto"/>
            </w:tcBorders>
          </w:tcPr>
          <w:p w14:paraId="4FA54C0E" w14:textId="77777777" w:rsidR="00F66FCC" w:rsidRPr="00A20764" w:rsidRDefault="00F66FCC" w:rsidP="008D1D47">
            <w:pPr>
              <w:pStyle w:val="CRCoverPage"/>
              <w:tabs>
                <w:tab w:val="left" w:pos="950"/>
              </w:tabs>
              <w:spacing w:after="0"/>
              <w:ind w:left="241" w:hanging="241"/>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releases:</w:t>
            </w:r>
            <w:r w:rsidRPr="00A20764">
              <w:rPr>
                <w:i/>
                <w:noProof/>
                <w:sz w:val="18"/>
              </w:rPr>
              <w:br/>
              <w:t>Rel-8</w:t>
            </w:r>
            <w:r w:rsidRPr="00A20764">
              <w:rPr>
                <w:i/>
                <w:noProof/>
                <w:sz w:val="18"/>
              </w:rPr>
              <w:tab/>
              <w:t>(Release 8)</w:t>
            </w:r>
            <w:r w:rsidRPr="00A20764">
              <w:rPr>
                <w:i/>
                <w:noProof/>
                <w:sz w:val="18"/>
              </w:rPr>
              <w:br/>
              <w:t>Rel-9</w:t>
            </w:r>
            <w:r w:rsidRPr="00A20764">
              <w:rPr>
                <w:i/>
                <w:noProof/>
                <w:sz w:val="18"/>
              </w:rPr>
              <w:tab/>
              <w:t>(Release 9)</w:t>
            </w:r>
            <w:r w:rsidRPr="00A20764">
              <w:rPr>
                <w:i/>
                <w:noProof/>
                <w:sz w:val="18"/>
              </w:rPr>
              <w:br/>
              <w:t>Rel-10</w:t>
            </w:r>
            <w:r w:rsidRPr="00A20764">
              <w:rPr>
                <w:i/>
                <w:noProof/>
                <w:sz w:val="18"/>
              </w:rPr>
              <w:tab/>
              <w:t>(Release 10)</w:t>
            </w:r>
            <w:r w:rsidRPr="00A20764">
              <w:rPr>
                <w:i/>
                <w:noProof/>
                <w:sz w:val="18"/>
              </w:rPr>
              <w:br/>
              <w:t>Rel-11</w:t>
            </w:r>
            <w:r w:rsidRPr="00A20764">
              <w:rPr>
                <w:i/>
                <w:noProof/>
                <w:sz w:val="18"/>
              </w:rPr>
              <w:tab/>
              <w:t>(Release 11)</w:t>
            </w:r>
            <w:r w:rsidRPr="00A20764">
              <w:rPr>
                <w:i/>
                <w:noProof/>
                <w:sz w:val="18"/>
              </w:rPr>
              <w:br/>
              <w:t>…</w:t>
            </w:r>
            <w:r w:rsidRPr="00A20764">
              <w:rPr>
                <w:i/>
                <w:noProof/>
                <w:sz w:val="18"/>
              </w:rPr>
              <w:br/>
              <w:t>Rel-16</w:t>
            </w:r>
            <w:r w:rsidRPr="00A20764">
              <w:rPr>
                <w:i/>
                <w:noProof/>
                <w:sz w:val="18"/>
              </w:rPr>
              <w:tab/>
              <w:t>(Release 16)</w:t>
            </w:r>
            <w:r w:rsidRPr="00A20764">
              <w:rPr>
                <w:i/>
                <w:noProof/>
                <w:sz w:val="18"/>
              </w:rPr>
              <w:br/>
              <w:t>Rel-17</w:t>
            </w:r>
            <w:r w:rsidRPr="00A20764">
              <w:rPr>
                <w:i/>
                <w:noProof/>
                <w:sz w:val="18"/>
              </w:rPr>
              <w:tab/>
              <w:t>(Release 17)</w:t>
            </w:r>
            <w:r w:rsidRPr="00A20764">
              <w:rPr>
                <w:i/>
                <w:noProof/>
                <w:sz w:val="18"/>
              </w:rPr>
              <w:br/>
              <w:t>Rel-18</w:t>
            </w:r>
            <w:r w:rsidRPr="00A20764">
              <w:rPr>
                <w:i/>
                <w:noProof/>
                <w:sz w:val="18"/>
              </w:rPr>
              <w:tab/>
              <w:t>(Release 18)</w:t>
            </w:r>
            <w:r w:rsidRPr="00A20764">
              <w:rPr>
                <w:i/>
                <w:noProof/>
                <w:sz w:val="18"/>
              </w:rPr>
              <w:br/>
              <w:t>Rel-19</w:t>
            </w:r>
            <w:r w:rsidRPr="00A20764">
              <w:rPr>
                <w:i/>
                <w:noProof/>
                <w:sz w:val="18"/>
              </w:rPr>
              <w:tab/>
              <w:t>(Release 19)</w:t>
            </w:r>
          </w:p>
        </w:tc>
      </w:tr>
      <w:tr w:rsidR="00F66FCC" w:rsidRPr="00A20764" w14:paraId="171701A4" w14:textId="77777777" w:rsidTr="008D1D47">
        <w:tc>
          <w:tcPr>
            <w:tcW w:w="1843" w:type="dxa"/>
          </w:tcPr>
          <w:p w14:paraId="6BD99E01" w14:textId="77777777" w:rsidR="00F66FCC" w:rsidRPr="00A20764" w:rsidRDefault="00F66FCC" w:rsidP="008D1D47">
            <w:pPr>
              <w:pStyle w:val="CRCoverPage"/>
              <w:spacing w:after="0"/>
              <w:rPr>
                <w:b/>
                <w:i/>
                <w:noProof/>
                <w:sz w:val="8"/>
                <w:szCs w:val="8"/>
              </w:rPr>
            </w:pPr>
          </w:p>
        </w:tc>
        <w:tc>
          <w:tcPr>
            <w:tcW w:w="7797" w:type="dxa"/>
            <w:gridSpan w:val="10"/>
          </w:tcPr>
          <w:p w14:paraId="168F6B60" w14:textId="77777777" w:rsidR="00F66FCC" w:rsidRPr="00A20764" w:rsidRDefault="00F66FCC" w:rsidP="008D1D47">
            <w:pPr>
              <w:pStyle w:val="CRCoverPage"/>
              <w:spacing w:after="0"/>
              <w:rPr>
                <w:noProof/>
                <w:sz w:val="8"/>
                <w:szCs w:val="8"/>
              </w:rPr>
            </w:pPr>
          </w:p>
        </w:tc>
      </w:tr>
      <w:tr w:rsidR="00F66FCC" w:rsidRPr="00A20764" w14:paraId="475FB79D" w14:textId="77777777" w:rsidTr="008D1D47">
        <w:tc>
          <w:tcPr>
            <w:tcW w:w="2694" w:type="dxa"/>
            <w:gridSpan w:val="2"/>
            <w:tcBorders>
              <w:top w:val="single" w:sz="4" w:space="0" w:color="auto"/>
              <w:left w:val="single" w:sz="4" w:space="0" w:color="auto"/>
            </w:tcBorders>
          </w:tcPr>
          <w:p w14:paraId="68A6BA28" w14:textId="77777777" w:rsidR="00F66FCC" w:rsidRPr="00A20764" w:rsidRDefault="00F66FCC" w:rsidP="008D1D47">
            <w:pPr>
              <w:pStyle w:val="CRCoverPage"/>
              <w:tabs>
                <w:tab w:val="right" w:pos="2184"/>
              </w:tabs>
              <w:spacing w:after="0"/>
              <w:rPr>
                <w:b/>
                <w:i/>
                <w:noProof/>
              </w:rPr>
            </w:pPr>
            <w:r w:rsidRPr="00A20764">
              <w:rPr>
                <w:b/>
                <w:i/>
                <w:noProof/>
              </w:rPr>
              <w:t>Reason for change:</w:t>
            </w:r>
          </w:p>
        </w:tc>
        <w:tc>
          <w:tcPr>
            <w:tcW w:w="6946" w:type="dxa"/>
            <w:gridSpan w:val="9"/>
            <w:tcBorders>
              <w:top w:val="single" w:sz="4" w:space="0" w:color="auto"/>
              <w:right w:val="single" w:sz="4" w:space="0" w:color="auto"/>
            </w:tcBorders>
            <w:shd w:val="pct30" w:color="FFFF00" w:fill="auto"/>
          </w:tcPr>
          <w:p w14:paraId="5F40789B" w14:textId="350A771B" w:rsidR="00F66FCC" w:rsidRPr="00A20764" w:rsidRDefault="00C5674B" w:rsidP="003D4368">
            <w:pPr>
              <w:pStyle w:val="CRCoverPage"/>
              <w:numPr>
                <w:ilvl w:val="0"/>
                <w:numId w:val="4"/>
              </w:numPr>
              <w:spacing w:after="0"/>
              <w:rPr>
                <w:noProof/>
              </w:rPr>
            </w:pPr>
            <w:r w:rsidRPr="00C5674B">
              <w:rPr>
                <w:noProof/>
              </w:rPr>
              <w:t>R5-236324</w:t>
            </w:r>
            <w:r>
              <w:rPr>
                <w:noProof/>
              </w:rPr>
              <w:t xml:space="preserve"> has missed to correct </w:t>
            </w:r>
            <w:r w:rsidRPr="00592E3B">
              <w:t>Table 5.3.3</w:t>
            </w:r>
            <w:r>
              <w:t>2</w:t>
            </w:r>
            <w:r w:rsidRPr="00592E3B">
              <w:t>.3-1</w:t>
            </w:r>
            <w:r>
              <w:t xml:space="preserve"> in the same way as the other </w:t>
            </w:r>
            <w:r>
              <w:rPr>
                <w:noProof/>
              </w:rPr>
              <w:t>test procedures</w:t>
            </w:r>
            <w:r w:rsidR="003D4368">
              <w:rPr>
                <w:noProof/>
              </w:rPr>
              <w:t>.</w:t>
            </w:r>
          </w:p>
        </w:tc>
      </w:tr>
      <w:tr w:rsidR="00F66FCC" w:rsidRPr="00A20764" w14:paraId="1D77375E" w14:textId="77777777" w:rsidTr="008D1D47">
        <w:tc>
          <w:tcPr>
            <w:tcW w:w="2694" w:type="dxa"/>
            <w:gridSpan w:val="2"/>
            <w:tcBorders>
              <w:left w:val="single" w:sz="4" w:space="0" w:color="auto"/>
            </w:tcBorders>
          </w:tcPr>
          <w:p w14:paraId="3E13CBB1"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187A0DFC" w14:textId="77777777" w:rsidR="00F66FCC" w:rsidRPr="00A20764" w:rsidRDefault="00F66FCC" w:rsidP="008D1D47">
            <w:pPr>
              <w:pStyle w:val="CRCoverPage"/>
              <w:spacing w:after="0"/>
              <w:rPr>
                <w:noProof/>
                <w:sz w:val="8"/>
                <w:szCs w:val="8"/>
              </w:rPr>
            </w:pPr>
          </w:p>
        </w:tc>
      </w:tr>
      <w:tr w:rsidR="00F66FCC" w:rsidRPr="00A20764" w14:paraId="272E8F97" w14:textId="77777777" w:rsidTr="008D1D47">
        <w:tc>
          <w:tcPr>
            <w:tcW w:w="2694" w:type="dxa"/>
            <w:gridSpan w:val="2"/>
            <w:tcBorders>
              <w:left w:val="single" w:sz="4" w:space="0" w:color="auto"/>
            </w:tcBorders>
          </w:tcPr>
          <w:p w14:paraId="0193DB2F" w14:textId="77777777" w:rsidR="00F66FCC" w:rsidRPr="00A20764" w:rsidRDefault="00F66FCC" w:rsidP="008D1D47">
            <w:pPr>
              <w:pStyle w:val="CRCoverPage"/>
              <w:tabs>
                <w:tab w:val="right" w:pos="2184"/>
              </w:tabs>
              <w:spacing w:after="0"/>
              <w:rPr>
                <w:b/>
                <w:i/>
                <w:noProof/>
              </w:rPr>
            </w:pPr>
            <w:r w:rsidRPr="00A20764">
              <w:rPr>
                <w:b/>
                <w:i/>
                <w:noProof/>
              </w:rPr>
              <w:t>Summary of change:</w:t>
            </w:r>
          </w:p>
        </w:tc>
        <w:tc>
          <w:tcPr>
            <w:tcW w:w="6946" w:type="dxa"/>
            <w:gridSpan w:val="9"/>
            <w:tcBorders>
              <w:right w:val="single" w:sz="4" w:space="0" w:color="auto"/>
            </w:tcBorders>
            <w:shd w:val="pct30" w:color="FFFF00" w:fill="auto"/>
          </w:tcPr>
          <w:p w14:paraId="204C38DF" w14:textId="71E030A5" w:rsidR="00F66FCC" w:rsidRPr="00A20764" w:rsidRDefault="00C5674B" w:rsidP="003D4368">
            <w:pPr>
              <w:pStyle w:val="CRCoverPage"/>
              <w:numPr>
                <w:ilvl w:val="0"/>
                <w:numId w:val="5"/>
              </w:numPr>
              <w:spacing w:after="0"/>
              <w:rPr>
                <w:noProof/>
              </w:rPr>
            </w:pPr>
            <w:r w:rsidRPr="00234070">
              <w:rPr>
                <w:noProof/>
              </w:rPr>
              <w:t>"The SS waits 2 seconds before the SS deactivates the dedicated EPS bearer and releases the RRC connection"</w:t>
            </w:r>
            <w:r>
              <w:rPr>
                <w:noProof/>
              </w:rPr>
              <w:t xml:space="preserve"> replaced by </w:t>
            </w:r>
            <w:r w:rsidRPr="00234070">
              <w:rPr>
                <w:noProof/>
              </w:rPr>
              <w:t>"The SS waits 2 seconds before the SS releases the RRC connection"</w:t>
            </w:r>
            <w:r w:rsidR="003D4368">
              <w:rPr>
                <w:noProof/>
              </w:rPr>
              <w:t>.</w:t>
            </w:r>
          </w:p>
        </w:tc>
      </w:tr>
      <w:tr w:rsidR="00F66FCC" w:rsidRPr="00A20764" w14:paraId="5BC3A625" w14:textId="77777777" w:rsidTr="008D1D47">
        <w:tc>
          <w:tcPr>
            <w:tcW w:w="2694" w:type="dxa"/>
            <w:gridSpan w:val="2"/>
            <w:tcBorders>
              <w:left w:val="single" w:sz="4" w:space="0" w:color="auto"/>
            </w:tcBorders>
          </w:tcPr>
          <w:p w14:paraId="40476B42"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0EEAAB8B" w14:textId="77777777" w:rsidR="00F66FCC" w:rsidRPr="00A20764" w:rsidRDefault="00F66FCC" w:rsidP="008D1D47">
            <w:pPr>
              <w:pStyle w:val="CRCoverPage"/>
              <w:spacing w:after="0"/>
              <w:rPr>
                <w:noProof/>
                <w:sz w:val="8"/>
                <w:szCs w:val="8"/>
              </w:rPr>
            </w:pPr>
          </w:p>
        </w:tc>
      </w:tr>
      <w:tr w:rsidR="00F66FCC" w:rsidRPr="00A20764" w14:paraId="22659463" w14:textId="77777777" w:rsidTr="008D1D47">
        <w:tc>
          <w:tcPr>
            <w:tcW w:w="2694" w:type="dxa"/>
            <w:gridSpan w:val="2"/>
            <w:tcBorders>
              <w:left w:val="single" w:sz="4" w:space="0" w:color="auto"/>
              <w:bottom w:val="single" w:sz="4" w:space="0" w:color="auto"/>
            </w:tcBorders>
          </w:tcPr>
          <w:p w14:paraId="7BC9D18C" w14:textId="77777777" w:rsidR="00F66FCC" w:rsidRPr="00A20764" w:rsidRDefault="00F66FCC" w:rsidP="008D1D47">
            <w:pPr>
              <w:pStyle w:val="CRCoverPage"/>
              <w:tabs>
                <w:tab w:val="right" w:pos="2184"/>
              </w:tabs>
              <w:spacing w:after="0"/>
              <w:rPr>
                <w:b/>
                <w:i/>
                <w:noProof/>
              </w:rPr>
            </w:pPr>
            <w:r w:rsidRPr="00A207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8EE96" w14:textId="2B284D29" w:rsidR="00F66FCC" w:rsidRPr="00A20764" w:rsidRDefault="003D4368" w:rsidP="008D1D47">
            <w:pPr>
              <w:pStyle w:val="CRCoverPage"/>
              <w:spacing w:after="0"/>
              <w:ind w:left="100"/>
              <w:rPr>
                <w:noProof/>
              </w:rPr>
            </w:pPr>
            <w:r w:rsidRPr="003D4368">
              <w:rPr>
                <w:noProof/>
              </w:rPr>
              <w:t>Inconsistent test specification</w:t>
            </w:r>
          </w:p>
        </w:tc>
      </w:tr>
      <w:tr w:rsidR="00F66FCC" w:rsidRPr="00A20764" w14:paraId="01AA0546" w14:textId="77777777" w:rsidTr="008D1D47">
        <w:tc>
          <w:tcPr>
            <w:tcW w:w="2694" w:type="dxa"/>
            <w:gridSpan w:val="2"/>
          </w:tcPr>
          <w:p w14:paraId="2DFA4DAB" w14:textId="77777777" w:rsidR="00F66FCC" w:rsidRPr="00A20764" w:rsidRDefault="00F66FCC" w:rsidP="008D1D47">
            <w:pPr>
              <w:pStyle w:val="CRCoverPage"/>
              <w:spacing w:after="0"/>
              <w:rPr>
                <w:b/>
                <w:i/>
                <w:noProof/>
                <w:sz w:val="8"/>
                <w:szCs w:val="8"/>
              </w:rPr>
            </w:pPr>
          </w:p>
        </w:tc>
        <w:tc>
          <w:tcPr>
            <w:tcW w:w="6946" w:type="dxa"/>
            <w:gridSpan w:val="9"/>
          </w:tcPr>
          <w:p w14:paraId="76825955" w14:textId="77777777" w:rsidR="00F66FCC" w:rsidRPr="00A20764" w:rsidRDefault="00F66FCC" w:rsidP="008D1D47">
            <w:pPr>
              <w:pStyle w:val="CRCoverPage"/>
              <w:spacing w:after="0"/>
              <w:rPr>
                <w:noProof/>
                <w:sz w:val="8"/>
                <w:szCs w:val="8"/>
              </w:rPr>
            </w:pPr>
          </w:p>
        </w:tc>
      </w:tr>
      <w:tr w:rsidR="00F66FCC" w:rsidRPr="00A20764" w14:paraId="6BF576E0" w14:textId="77777777" w:rsidTr="008D1D47">
        <w:tc>
          <w:tcPr>
            <w:tcW w:w="2694" w:type="dxa"/>
            <w:gridSpan w:val="2"/>
            <w:tcBorders>
              <w:top w:val="single" w:sz="4" w:space="0" w:color="auto"/>
              <w:left w:val="single" w:sz="4" w:space="0" w:color="auto"/>
            </w:tcBorders>
          </w:tcPr>
          <w:p w14:paraId="7298F76A" w14:textId="77777777" w:rsidR="00F66FCC" w:rsidRPr="00A20764" w:rsidRDefault="00F66FCC" w:rsidP="008D1D47">
            <w:pPr>
              <w:pStyle w:val="CRCoverPage"/>
              <w:tabs>
                <w:tab w:val="right" w:pos="2184"/>
              </w:tabs>
              <w:spacing w:after="0"/>
              <w:rPr>
                <w:b/>
                <w:i/>
                <w:noProof/>
              </w:rPr>
            </w:pPr>
            <w:r w:rsidRPr="00A20764">
              <w:rPr>
                <w:b/>
                <w:i/>
                <w:noProof/>
              </w:rPr>
              <w:t>Clauses affected:</w:t>
            </w:r>
          </w:p>
        </w:tc>
        <w:tc>
          <w:tcPr>
            <w:tcW w:w="6946" w:type="dxa"/>
            <w:gridSpan w:val="9"/>
            <w:tcBorders>
              <w:top w:val="single" w:sz="4" w:space="0" w:color="auto"/>
              <w:right w:val="single" w:sz="4" w:space="0" w:color="auto"/>
            </w:tcBorders>
            <w:shd w:val="pct30" w:color="FFFF00" w:fill="auto"/>
          </w:tcPr>
          <w:p w14:paraId="7158850F" w14:textId="44A0FC95" w:rsidR="00F66FCC" w:rsidRPr="00A20764" w:rsidRDefault="00C5674B" w:rsidP="008D1D47">
            <w:pPr>
              <w:pStyle w:val="CRCoverPage"/>
              <w:spacing w:after="0"/>
              <w:ind w:left="100"/>
              <w:rPr>
                <w:noProof/>
              </w:rPr>
            </w:pPr>
            <w:r>
              <w:rPr>
                <w:noProof/>
              </w:rPr>
              <w:t>5.3.32</w:t>
            </w:r>
          </w:p>
        </w:tc>
      </w:tr>
      <w:tr w:rsidR="00F66FCC" w:rsidRPr="00A20764" w14:paraId="585E0ADF" w14:textId="77777777" w:rsidTr="008D1D47">
        <w:tc>
          <w:tcPr>
            <w:tcW w:w="2694" w:type="dxa"/>
            <w:gridSpan w:val="2"/>
            <w:tcBorders>
              <w:left w:val="single" w:sz="4" w:space="0" w:color="auto"/>
            </w:tcBorders>
          </w:tcPr>
          <w:p w14:paraId="42DE54E7"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666C008D" w14:textId="77777777" w:rsidR="00F66FCC" w:rsidRPr="00A20764" w:rsidRDefault="00F66FCC" w:rsidP="008D1D47">
            <w:pPr>
              <w:pStyle w:val="CRCoverPage"/>
              <w:spacing w:after="0"/>
              <w:rPr>
                <w:noProof/>
                <w:sz w:val="8"/>
                <w:szCs w:val="8"/>
              </w:rPr>
            </w:pPr>
          </w:p>
        </w:tc>
      </w:tr>
      <w:tr w:rsidR="00F66FCC" w:rsidRPr="00A20764" w14:paraId="4A67ED79" w14:textId="77777777" w:rsidTr="008D1D47">
        <w:tc>
          <w:tcPr>
            <w:tcW w:w="2694" w:type="dxa"/>
            <w:gridSpan w:val="2"/>
            <w:tcBorders>
              <w:left w:val="single" w:sz="4" w:space="0" w:color="auto"/>
            </w:tcBorders>
          </w:tcPr>
          <w:p w14:paraId="2AD3EB33" w14:textId="77777777" w:rsidR="00F66FCC" w:rsidRPr="00A20764" w:rsidRDefault="00F66FCC" w:rsidP="008D1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F2C35E" w14:textId="77777777" w:rsidR="00F66FCC" w:rsidRPr="00A20764" w:rsidRDefault="00F66FCC" w:rsidP="008D1D47">
            <w:pPr>
              <w:pStyle w:val="CRCoverPage"/>
              <w:spacing w:after="0"/>
              <w:jc w:val="center"/>
              <w:rPr>
                <w:b/>
                <w:caps/>
                <w:noProof/>
              </w:rPr>
            </w:pPr>
            <w:r w:rsidRPr="00A207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DBDB2" w14:textId="77777777" w:rsidR="00F66FCC" w:rsidRPr="00A20764" w:rsidRDefault="00F66FCC" w:rsidP="008D1D47">
            <w:pPr>
              <w:pStyle w:val="CRCoverPage"/>
              <w:spacing w:after="0"/>
              <w:jc w:val="center"/>
              <w:rPr>
                <w:b/>
                <w:caps/>
                <w:noProof/>
              </w:rPr>
            </w:pPr>
            <w:r w:rsidRPr="00A20764">
              <w:rPr>
                <w:b/>
                <w:caps/>
                <w:noProof/>
              </w:rPr>
              <w:t>N</w:t>
            </w:r>
          </w:p>
        </w:tc>
        <w:tc>
          <w:tcPr>
            <w:tcW w:w="2977" w:type="dxa"/>
            <w:gridSpan w:val="4"/>
          </w:tcPr>
          <w:p w14:paraId="75A3399E" w14:textId="77777777" w:rsidR="00F66FCC" w:rsidRPr="00A20764" w:rsidRDefault="00F66FCC" w:rsidP="008D1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E64814" w14:textId="77777777" w:rsidR="00F66FCC" w:rsidRPr="00A20764" w:rsidRDefault="00F66FCC" w:rsidP="008D1D47">
            <w:pPr>
              <w:pStyle w:val="CRCoverPage"/>
              <w:spacing w:after="0"/>
              <w:ind w:left="99"/>
              <w:rPr>
                <w:noProof/>
              </w:rPr>
            </w:pPr>
          </w:p>
        </w:tc>
      </w:tr>
      <w:tr w:rsidR="00F66FCC" w:rsidRPr="00A20764" w14:paraId="10AB6B6B" w14:textId="77777777" w:rsidTr="008D1D47">
        <w:tc>
          <w:tcPr>
            <w:tcW w:w="2694" w:type="dxa"/>
            <w:gridSpan w:val="2"/>
            <w:tcBorders>
              <w:left w:val="single" w:sz="4" w:space="0" w:color="auto"/>
            </w:tcBorders>
          </w:tcPr>
          <w:p w14:paraId="100E1C5E" w14:textId="77777777" w:rsidR="00F66FCC" w:rsidRPr="00A20764" w:rsidRDefault="00F66FCC" w:rsidP="008D1D47">
            <w:pPr>
              <w:pStyle w:val="CRCoverPage"/>
              <w:tabs>
                <w:tab w:val="right" w:pos="2184"/>
              </w:tabs>
              <w:spacing w:after="0"/>
              <w:rPr>
                <w:b/>
                <w:i/>
                <w:noProof/>
              </w:rPr>
            </w:pPr>
            <w:r w:rsidRPr="00A207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2FAB9"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94400"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27F2A811" w14:textId="77777777" w:rsidR="00F66FCC" w:rsidRPr="00A20764" w:rsidRDefault="00F66FCC" w:rsidP="008D1D47">
            <w:pPr>
              <w:pStyle w:val="CRCoverPage"/>
              <w:tabs>
                <w:tab w:val="right" w:pos="2893"/>
              </w:tabs>
              <w:spacing w:after="0"/>
              <w:rPr>
                <w:noProof/>
              </w:rPr>
            </w:pPr>
            <w:r w:rsidRPr="00A20764">
              <w:rPr>
                <w:noProof/>
              </w:rPr>
              <w:t xml:space="preserve"> Other core specifications</w:t>
            </w:r>
            <w:r w:rsidRPr="00A20764">
              <w:rPr>
                <w:noProof/>
              </w:rPr>
              <w:tab/>
            </w:r>
          </w:p>
        </w:tc>
        <w:tc>
          <w:tcPr>
            <w:tcW w:w="3401" w:type="dxa"/>
            <w:gridSpan w:val="3"/>
            <w:tcBorders>
              <w:right w:val="single" w:sz="4" w:space="0" w:color="auto"/>
            </w:tcBorders>
            <w:shd w:val="pct30" w:color="FFFF00" w:fill="auto"/>
          </w:tcPr>
          <w:p w14:paraId="23265584"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5D076DD3" w14:textId="77777777" w:rsidTr="008D1D47">
        <w:tc>
          <w:tcPr>
            <w:tcW w:w="2694" w:type="dxa"/>
            <w:gridSpan w:val="2"/>
            <w:tcBorders>
              <w:left w:val="single" w:sz="4" w:space="0" w:color="auto"/>
            </w:tcBorders>
          </w:tcPr>
          <w:p w14:paraId="1B449FC5" w14:textId="77777777" w:rsidR="00F66FCC" w:rsidRPr="00A20764" w:rsidRDefault="00F66FCC" w:rsidP="008D1D47">
            <w:pPr>
              <w:pStyle w:val="CRCoverPage"/>
              <w:spacing w:after="0"/>
              <w:rPr>
                <w:b/>
                <w:i/>
                <w:noProof/>
              </w:rPr>
            </w:pPr>
            <w:r w:rsidRPr="00A207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20F60"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4A24D"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70D3484D" w14:textId="77777777" w:rsidR="00F66FCC" w:rsidRPr="00A20764" w:rsidRDefault="00F66FCC" w:rsidP="008D1D47">
            <w:pPr>
              <w:pStyle w:val="CRCoverPage"/>
              <w:spacing w:after="0"/>
              <w:rPr>
                <w:noProof/>
              </w:rPr>
            </w:pPr>
            <w:r w:rsidRPr="00A20764">
              <w:rPr>
                <w:noProof/>
              </w:rPr>
              <w:t xml:space="preserve"> Test specifications</w:t>
            </w:r>
          </w:p>
        </w:tc>
        <w:tc>
          <w:tcPr>
            <w:tcW w:w="3401" w:type="dxa"/>
            <w:gridSpan w:val="3"/>
            <w:tcBorders>
              <w:right w:val="single" w:sz="4" w:space="0" w:color="auto"/>
            </w:tcBorders>
            <w:shd w:val="pct30" w:color="FFFF00" w:fill="auto"/>
          </w:tcPr>
          <w:p w14:paraId="74899433"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72569CF8" w14:textId="77777777" w:rsidTr="008D1D47">
        <w:tc>
          <w:tcPr>
            <w:tcW w:w="2694" w:type="dxa"/>
            <w:gridSpan w:val="2"/>
            <w:tcBorders>
              <w:left w:val="single" w:sz="4" w:space="0" w:color="auto"/>
            </w:tcBorders>
          </w:tcPr>
          <w:p w14:paraId="010D16E4" w14:textId="77777777" w:rsidR="00F66FCC" w:rsidRPr="00A20764" w:rsidRDefault="00F66FCC" w:rsidP="008D1D47">
            <w:pPr>
              <w:pStyle w:val="CRCoverPage"/>
              <w:spacing w:after="0"/>
              <w:rPr>
                <w:b/>
                <w:i/>
                <w:noProof/>
              </w:rPr>
            </w:pPr>
            <w:r w:rsidRPr="00A207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3D722"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116EE"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51699D46" w14:textId="77777777" w:rsidR="00F66FCC" w:rsidRPr="00A20764" w:rsidRDefault="00F66FCC" w:rsidP="008D1D47">
            <w:pPr>
              <w:pStyle w:val="CRCoverPage"/>
              <w:spacing w:after="0"/>
              <w:rPr>
                <w:noProof/>
              </w:rPr>
            </w:pPr>
            <w:r w:rsidRPr="00A20764">
              <w:rPr>
                <w:noProof/>
              </w:rPr>
              <w:t xml:space="preserve"> O&amp;M Specifications</w:t>
            </w:r>
          </w:p>
        </w:tc>
        <w:tc>
          <w:tcPr>
            <w:tcW w:w="3401" w:type="dxa"/>
            <w:gridSpan w:val="3"/>
            <w:tcBorders>
              <w:right w:val="single" w:sz="4" w:space="0" w:color="auto"/>
            </w:tcBorders>
            <w:shd w:val="pct30" w:color="FFFF00" w:fill="auto"/>
          </w:tcPr>
          <w:p w14:paraId="5BC36716"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24DE38AF" w14:textId="77777777" w:rsidTr="008D1D47">
        <w:tc>
          <w:tcPr>
            <w:tcW w:w="2694" w:type="dxa"/>
            <w:gridSpan w:val="2"/>
            <w:tcBorders>
              <w:left w:val="single" w:sz="4" w:space="0" w:color="auto"/>
            </w:tcBorders>
          </w:tcPr>
          <w:p w14:paraId="7FD0B819" w14:textId="77777777" w:rsidR="00F66FCC" w:rsidRPr="00A20764" w:rsidRDefault="00F66FCC" w:rsidP="008D1D47">
            <w:pPr>
              <w:pStyle w:val="CRCoverPage"/>
              <w:spacing w:after="0"/>
              <w:rPr>
                <w:b/>
                <w:i/>
                <w:noProof/>
              </w:rPr>
            </w:pPr>
          </w:p>
        </w:tc>
        <w:tc>
          <w:tcPr>
            <w:tcW w:w="6946" w:type="dxa"/>
            <w:gridSpan w:val="9"/>
            <w:tcBorders>
              <w:right w:val="single" w:sz="4" w:space="0" w:color="auto"/>
            </w:tcBorders>
          </w:tcPr>
          <w:p w14:paraId="05338767" w14:textId="77777777" w:rsidR="00F66FCC" w:rsidRPr="00A20764" w:rsidRDefault="00F66FCC" w:rsidP="008D1D47">
            <w:pPr>
              <w:pStyle w:val="CRCoverPage"/>
              <w:spacing w:after="0"/>
              <w:rPr>
                <w:noProof/>
              </w:rPr>
            </w:pPr>
          </w:p>
        </w:tc>
      </w:tr>
      <w:tr w:rsidR="00F66FCC" w:rsidRPr="00A20764" w14:paraId="0D0B2659" w14:textId="77777777" w:rsidTr="008D1D47">
        <w:tc>
          <w:tcPr>
            <w:tcW w:w="2694" w:type="dxa"/>
            <w:gridSpan w:val="2"/>
            <w:tcBorders>
              <w:left w:val="single" w:sz="4" w:space="0" w:color="auto"/>
              <w:bottom w:val="single" w:sz="4" w:space="0" w:color="auto"/>
            </w:tcBorders>
          </w:tcPr>
          <w:p w14:paraId="7C31693D" w14:textId="77777777" w:rsidR="00F66FCC" w:rsidRPr="00A20764" w:rsidRDefault="00F66FCC" w:rsidP="008D1D47">
            <w:pPr>
              <w:pStyle w:val="CRCoverPage"/>
              <w:tabs>
                <w:tab w:val="right" w:pos="2184"/>
              </w:tabs>
              <w:spacing w:after="0"/>
              <w:rPr>
                <w:b/>
                <w:i/>
                <w:noProof/>
              </w:rPr>
            </w:pPr>
            <w:r w:rsidRPr="00A20764">
              <w:rPr>
                <w:b/>
                <w:i/>
                <w:noProof/>
              </w:rPr>
              <w:t>Other comments:</w:t>
            </w:r>
          </w:p>
        </w:tc>
        <w:tc>
          <w:tcPr>
            <w:tcW w:w="6946" w:type="dxa"/>
            <w:gridSpan w:val="9"/>
            <w:tcBorders>
              <w:bottom w:val="single" w:sz="4" w:space="0" w:color="auto"/>
              <w:right w:val="single" w:sz="4" w:space="0" w:color="auto"/>
            </w:tcBorders>
            <w:shd w:val="pct30" w:color="FFFF00" w:fill="auto"/>
          </w:tcPr>
          <w:p w14:paraId="0E9F36EF" w14:textId="77777777" w:rsidR="00F66FCC" w:rsidRPr="00A20764" w:rsidRDefault="00F66FCC" w:rsidP="008D1D47">
            <w:pPr>
              <w:pStyle w:val="CRCoverPage"/>
              <w:spacing w:after="0"/>
              <w:ind w:left="100"/>
              <w:rPr>
                <w:noProof/>
              </w:rPr>
            </w:pPr>
          </w:p>
        </w:tc>
      </w:tr>
      <w:tr w:rsidR="00F66FCC" w:rsidRPr="00A20764" w14:paraId="5DC0FA20" w14:textId="77777777" w:rsidTr="008D1D47">
        <w:tc>
          <w:tcPr>
            <w:tcW w:w="2694" w:type="dxa"/>
            <w:gridSpan w:val="2"/>
            <w:tcBorders>
              <w:top w:val="single" w:sz="4" w:space="0" w:color="auto"/>
              <w:bottom w:val="single" w:sz="4" w:space="0" w:color="auto"/>
            </w:tcBorders>
          </w:tcPr>
          <w:p w14:paraId="7FCAEEA8" w14:textId="77777777" w:rsidR="00F66FCC" w:rsidRPr="00A20764" w:rsidRDefault="00F66FCC" w:rsidP="008D1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2AA6E" w14:textId="77777777" w:rsidR="00F66FCC" w:rsidRPr="00A20764" w:rsidRDefault="00F66FCC" w:rsidP="008D1D47">
            <w:pPr>
              <w:pStyle w:val="CRCoverPage"/>
              <w:spacing w:after="0"/>
              <w:ind w:left="100"/>
              <w:rPr>
                <w:noProof/>
                <w:sz w:val="8"/>
                <w:szCs w:val="8"/>
              </w:rPr>
            </w:pPr>
          </w:p>
        </w:tc>
      </w:tr>
      <w:tr w:rsidR="00F66FCC" w:rsidRPr="00A20764" w14:paraId="2575CA4F" w14:textId="77777777" w:rsidTr="008D1D47">
        <w:tc>
          <w:tcPr>
            <w:tcW w:w="2694" w:type="dxa"/>
            <w:gridSpan w:val="2"/>
            <w:tcBorders>
              <w:top w:val="single" w:sz="4" w:space="0" w:color="auto"/>
              <w:left w:val="single" w:sz="4" w:space="0" w:color="auto"/>
              <w:bottom w:val="single" w:sz="4" w:space="0" w:color="auto"/>
            </w:tcBorders>
          </w:tcPr>
          <w:p w14:paraId="4F48985B" w14:textId="77777777" w:rsidR="00F66FCC" w:rsidRPr="00A20764" w:rsidRDefault="00F66FCC" w:rsidP="008D1D47">
            <w:pPr>
              <w:pStyle w:val="CRCoverPage"/>
              <w:tabs>
                <w:tab w:val="right" w:pos="2184"/>
              </w:tabs>
              <w:spacing w:after="0"/>
              <w:rPr>
                <w:b/>
                <w:i/>
                <w:noProof/>
              </w:rPr>
            </w:pPr>
            <w:r w:rsidRPr="00A207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9C921" w14:textId="0A66AF91" w:rsidR="006E1D0E" w:rsidRPr="00A20764" w:rsidRDefault="006E1D0E" w:rsidP="00A20764">
            <w:pPr>
              <w:pStyle w:val="CRCoverPage"/>
              <w:spacing w:after="0"/>
              <w:ind w:left="100"/>
              <w:rPr>
                <w:noProof/>
              </w:rPr>
            </w:pPr>
          </w:p>
        </w:tc>
      </w:tr>
    </w:tbl>
    <w:p w14:paraId="32DF11F1" w14:textId="77777777" w:rsidR="00F66FCC" w:rsidRPr="00A20764" w:rsidRDefault="00F66FCC" w:rsidP="00F66FCC">
      <w:pPr>
        <w:pStyle w:val="CRCoverPage"/>
        <w:spacing w:after="0"/>
        <w:rPr>
          <w:noProof/>
          <w:sz w:val="8"/>
          <w:szCs w:val="8"/>
        </w:rPr>
      </w:pPr>
    </w:p>
    <w:p w14:paraId="32C00AD7" w14:textId="77777777" w:rsidR="00F66FCC" w:rsidRPr="00A20764" w:rsidRDefault="00F66FCC" w:rsidP="00F66FCC">
      <w:pPr>
        <w:rPr>
          <w:noProof/>
        </w:rPr>
        <w:sectPr w:rsidR="00F66FCC" w:rsidRPr="00A20764" w:rsidSect="00BD77D5">
          <w:headerReference w:type="even" r:id="rId12"/>
          <w:footnotePr>
            <w:numRestart w:val="eachSect"/>
          </w:footnotePr>
          <w:pgSz w:w="11907" w:h="16840" w:code="9"/>
          <w:pgMar w:top="1418" w:right="1134" w:bottom="1134" w:left="1134" w:header="680" w:footer="567" w:gutter="0"/>
          <w:cols w:space="720"/>
        </w:sectPr>
      </w:pPr>
    </w:p>
    <w:p w14:paraId="18FB3FE2" w14:textId="77777777" w:rsidR="00880706" w:rsidRPr="00592E3B" w:rsidRDefault="00880706" w:rsidP="00880706">
      <w:pPr>
        <w:pStyle w:val="Heading3"/>
      </w:pPr>
      <w:bookmarkStart w:id="3" w:name="_Toc92287935"/>
      <w:bookmarkStart w:id="4" w:name="_Toc92306336"/>
      <w:bookmarkStart w:id="5" w:name="_Toc100443125"/>
      <w:bookmarkStart w:id="6" w:name="_Toc146124120"/>
      <w:bookmarkEnd w:id="0"/>
      <w:bookmarkEnd w:id="1"/>
      <w:r w:rsidRPr="00592E3B">
        <w:lastRenderedPageBreak/>
        <w:t>5.3.32</w:t>
      </w:r>
      <w:r w:rsidRPr="00592E3B">
        <w:tab/>
        <w:t>MCX SIP MESSAGE CO</w:t>
      </w:r>
      <w:bookmarkEnd w:id="3"/>
      <w:bookmarkEnd w:id="4"/>
      <w:bookmarkEnd w:id="5"/>
      <w:bookmarkEnd w:id="6"/>
    </w:p>
    <w:p w14:paraId="79CE8475" w14:textId="77777777" w:rsidR="00880706" w:rsidRPr="00592E3B" w:rsidRDefault="00880706" w:rsidP="00880706">
      <w:pPr>
        <w:pStyle w:val="H6"/>
      </w:pPr>
      <w:r w:rsidRPr="00592E3B">
        <w:t>5.3.32.1</w:t>
      </w:r>
      <w:r w:rsidRPr="00592E3B">
        <w:tab/>
        <w:t>Initial conditions</w:t>
      </w:r>
    </w:p>
    <w:p w14:paraId="02BC8806" w14:textId="77777777" w:rsidR="00880706" w:rsidRPr="00592E3B" w:rsidRDefault="00880706" w:rsidP="00880706">
      <w:r w:rsidRPr="00592E3B">
        <w:t>As specified in the test case which calls the procedure.</w:t>
      </w:r>
    </w:p>
    <w:p w14:paraId="15BB0A0D" w14:textId="77777777" w:rsidR="00880706" w:rsidRPr="00592E3B" w:rsidRDefault="00880706" w:rsidP="00880706">
      <w:r w:rsidRPr="00592E3B">
        <w:t xml:space="preserve">Within the context of this procedure, MCX refers to MCPTT, </w:t>
      </w:r>
      <w:proofErr w:type="spellStart"/>
      <w:r w:rsidRPr="00592E3B">
        <w:t>MCVideo</w:t>
      </w:r>
      <w:proofErr w:type="spellEnd"/>
      <w:r w:rsidRPr="00592E3B">
        <w:t xml:space="preserve"> or </w:t>
      </w:r>
      <w:proofErr w:type="spellStart"/>
      <w:r w:rsidRPr="00592E3B">
        <w:t>MCData</w:t>
      </w:r>
      <w:proofErr w:type="spellEnd"/>
    </w:p>
    <w:p w14:paraId="437D4D39" w14:textId="77777777" w:rsidR="00880706" w:rsidRPr="00592E3B" w:rsidRDefault="00880706" w:rsidP="00880706">
      <w:pPr>
        <w:pStyle w:val="H6"/>
      </w:pPr>
      <w:r w:rsidRPr="00592E3B">
        <w:t>5.3.32.2</w:t>
      </w:r>
      <w:r w:rsidRPr="00592E3B">
        <w:tab/>
        <w:t>Definition of system information messages</w:t>
      </w:r>
    </w:p>
    <w:p w14:paraId="39084C8A" w14:textId="77777777" w:rsidR="00880706" w:rsidRPr="00592E3B" w:rsidRDefault="00880706" w:rsidP="00880706">
      <w:r w:rsidRPr="00592E3B">
        <w:t>The E-UTRA default system information messages as defined in TS 36.508 [6] are used.</w:t>
      </w:r>
    </w:p>
    <w:p w14:paraId="0E6D12E4" w14:textId="77777777" w:rsidR="00880706" w:rsidRPr="00592E3B" w:rsidRDefault="00880706" w:rsidP="00880706">
      <w:pPr>
        <w:pStyle w:val="H6"/>
      </w:pPr>
      <w:r w:rsidRPr="00592E3B">
        <w:t>5.3.32.3</w:t>
      </w:r>
      <w:r w:rsidRPr="00592E3B">
        <w:tab/>
        <w:t>Procedure</w:t>
      </w:r>
    </w:p>
    <w:p w14:paraId="097A769E" w14:textId="77777777" w:rsidR="00880706" w:rsidRPr="00592E3B" w:rsidRDefault="00880706" w:rsidP="00880706">
      <w:pPr>
        <w:pStyle w:val="TH"/>
      </w:pPr>
      <w:r w:rsidRPr="00592E3B">
        <w:t>Table 5.3.32.3-1: MCX SIP MESSAGE CO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0706" w:rsidRPr="00592E3B" w14:paraId="3A87F55D" w14:textId="77777777" w:rsidTr="00575C09">
        <w:tc>
          <w:tcPr>
            <w:tcW w:w="648" w:type="dxa"/>
            <w:tcBorders>
              <w:bottom w:val="nil"/>
            </w:tcBorders>
          </w:tcPr>
          <w:p w14:paraId="3A25514F" w14:textId="77777777" w:rsidR="00880706" w:rsidRPr="00592E3B" w:rsidRDefault="00880706" w:rsidP="00575C09">
            <w:pPr>
              <w:pStyle w:val="TAH"/>
            </w:pPr>
            <w:r w:rsidRPr="00592E3B">
              <w:t>St</w:t>
            </w:r>
          </w:p>
        </w:tc>
        <w:tc>
          <w:tcPr>
            <w:tcW w:w="3969" w:type="dxa"/>
            <w:tcBorders>
              <w:bottom w:val="nil"/>
            </w:tcBorders>
          </w:tcPr>
          <w:p w14:paraId="44AD093C" w14:textId="77777777" w:rsidR="00880706" w:rsidRPr="00592E3B" w:rsidRDefault="00880706" w:rsidP="00575C09">
            <w:pPr>
              <w:pStyle w:val="TAH"/>
            </w:pPr>
            <w:r w:rsidRPr="00592E3B">
              <w:t>Procedure</w:t>
            </w:r>
          </w:p>
        </w:tc>
        <w:tc>
          <w:tcPr>
            <w:tcW w:w="3686" w:type="dxa"/>
            <w:gridSpan w:val="2"/>
          </w:tcPr>
          <w:p w14:paraId="3D480BDA" w14:textId="77777777" w:rsidR="00880706" w:rsidRPr="00592E3B" w:rsidRDefault="00880706" w:rsidP="00575C09">
            <w:pPr>
              <w:pStyle w:val="TAH"/>
            </w:pPr>
            <w:r w:rsidRPr="00592E3B">
              <w:t>Message Sequence</w:t>
            </w:r>
          </w:p>
        </w:tc>
        <w:tc>
          <w:tcPr>
            <w:tcW w:w="567" w:type="dxa"/>
            <w:tcBorders>
              <w:bottom w:val="nil"/>
            </w:tcBorders>
          </w:tcPr>
          <w:p w14:paraId="0FFB87DC" w14:textId="77777777" w:rsidR="00880706" w:rsidRPr="00592E3B" w:rsidRDefault="00880706" w:rsidP="00575C09">
            <w:pPr>
              <w:pStyle w:val="TAH"/>
            </w:pPr>
            <w:r w:rsidRPr="00592E3B">
              <w:t>TP</w:t>
            </w:r>
          </w:p>
        </w:tc>
        <w:tc>
          <w:tcPr>
            <w:tcW w:w="892" w:type="dxa"/>
            <w:tcBorders>
              <w:bottom w:val="nil"/>
            </w:tcBorders>
          </w:tcPr>
          <w:p w14:paraId="3F97B859" w14:textId="77777777" w:rsidR="00880706" w:rsidRPr="00592E3B" w:rsidRDefault="00880706" w:rsidP="00575C09">
            <w:pPr>
              <w:pStyle w:val="TAH"/>
            </w:pPr>
            <w:r w:rsidRPr="00592E3B">
              <w:t>Verdict</w:t>
            </w:r>
          </w:p>
        </w:tc>
      </w:tr>
      <w:tr w:rsidR="00880706" w:rsidRPr="00592E3B" w14:paraId="2B3FE151" w14:textId="77777777" w:rsidTr="00575C09">
        <w:tc>
          <w:tcPr>
            <w:tcW w:w="648" w:type="dxa"/>
            <w:tcBorders>
              <w:top w:val="nil"/>
            </w:tcBorders>
          </w:tcPr>
          <w:p w14:paraId="0CDCD21F" w14:textId="77777777" w:rsidR="00880706" w:rsidRPr="00592E3B" w:rsidRDefault="00880706" w:rsidP="00575C09">
            <w:pPr>
              <w:pStyle w:val="TAH"/>
            </w:pPr>
          </w:p>
        </w:tc>
        <w:tc>
          <w:tcPr>
            <w:tcW w:w="3969" w:type="dxa"/>
            <w:tcBorders>
              <w:top w:val="nil"/>
            </w:tcBorders>
          </w:tcPr>
          <w:p w14:paraId="0E75A0DE" w14:textId="77777777" w:rsidR="00880706" w:rsidRPr="00592E3B" w:rsidRDefault="00880706" w:rsidP="00575C09">
            <w:pPr>
              <w:pStyle w:val="TAH"/>
            </w:pPr>
          </w:p>
        </w:tc>
        <w:tc>
          <w:tcPr>
            <w:tcW w:w="709" w:type="dxa"/>
          </w:tcPr>
          <w:p w14:paraId="51A92190" w14:textId="77777777" w:rsidR="00880706" w:rsidRPr="00592E3B" w:rsidRDefault="00880706" w:rsidP="00575C09">
            <w:pPr>
              <w:pStyle w:val="TAH"/>
            </w:pPr>
            <w:r w:rsidRPr="00592E3B">
              <w:t>U - S</w:t>
            </w:r>
          </w:p>
        </w:tc>
        <w:tc>
          <w:tcPr>
            <w:tcW w:w="2977" w:type="dxa"/>
          </w:tcPr>
          <w:p w14:paraId="60798500" w14:textId="77777777" w:rsidR="00880706" w:rsidRPr="00592E3B" w:rsidRDefault="00880706" w:rsidP="00575C09">
            <w:pPr>
              <w:pStyle w:val="TAH"/>
            </w:pPr>
            <w:r w:rsidRPr="00592E3B">
              <w:t>Message</w:t>
            </w:r>
          </w:p>
        </w:tc>
        <w:tc>
          <w:tcPr>
            <w:tcW w:w="567" w:type="dxa"/>
            <w:tcBorders>
              <w:top w:val="nil"/>
            </w:tcBorders>
          </w:tcPr>
          <w:p w14:paraId="30F03C39" w14:textId="77777777" w:rsidR="00880706" w:rsidRPr="00592E3B" w:rsidRDefault="00880706" w:rsidP="00575C09">
            <w:pPr>
              <w:pStyle w:val="TAH"/>
            </w:pPr>
          </w:p>
        </w:tc>
        <w:tc>
          <w:tcPr>
            <w:tcW w:w="892" w:type="dxa"/>
            <w:tcBorders>
              <w:top w:val="nil"/>
            </w:tcBorders>
          </w:tcPr>
          <w:p w14:paraId="0B432DC7" w14:textId="77777777" w:rsidR="00880706" w:rsidRPr="00592E3B" w:rsidRDefault="00880706" w:rsidP="00575C09">
            <w:pPr>
              <w:pStyle w:val="TAH"/>
            </w:pPr>
          </w:p>
        </w:tc>
      </w:tr>
      <w:tr w:rsidR="00880706" w:rsidRPr="00592E3B" w14:paraId="038135F5" w14:textId="77777777" w:rsidTr="00575C09">
        <w:tc>
          <w:tcPr>
            <w:tcW w:w="648" w:type="dxa"/>
            <w:shd w:val="clear" w:color="auto" w:fill="auto"/>
          </w:tcPr>
          <w:p w14:paraId="4CB3B8D7" w14:textId="77777777" w:rsidR="00880706" w:rsidRPr="00592E3B" w:rsidRDefault="00880706" w:rsidP="00575C09">
            <w:pPr>
              <w:pStyle w:val="TAC"/>
            </w:pPr>
            <w:r w:rsidRPr="00592E3B">
              <w:t>-</w:t>
            </w:r>
          </w:p>
        </w:tc>
        <w:tc>
          <w:tcPr>
            <w:tcW w:w="3969" w:type="dxa"/>
            <w:shd w:val="clear" w:color="auto" w:fill="auto"/>
          </w:tcPr>
          <w:p w14:paraId="25C6F6D6" w14:textId="77777777" w:rsidR="00880706" w:rsidRPr="00592E3B" w:rsidRDefault="00880706" w:rsidP="00575C09">
            <w:pPr>
              <w:pStyle w:val="TAL"/>
            </w:pPr>
            <w:r w:rsidRPr="00592E3B">
              <w:t xml:space="preserve">EXCEPTION: Step 1a1 describes behaviour that </w:t>
            </w:r>
            <w:r w:rsidRPr="00592E3B">
              <w:rPr>
                <w:color w:val="000000"/>
              </w:rPr>
              <w:t>depends on the E-UTRA RRC state at the time the present procedure is called.</w:t>
            </w:r>
          </w:p>
        </w:tc>
        <w:tc>
          <w:tcPr>
            <w:tcW w:w="709" w:type="dxa"/>
            <w:shd w:val="clear" w:color="auto" w:fill="auto"/>
          </w:tcPr>
          <w:p w14:paraId="5CF82457" w14:textId="77777777" w:rsidR="00880706" w:rsidRPr="00592E3B" w:rsidRDefault="00880706" w:rsidP="00575C09">
            <w:pPr>
              <w:pStyle w:val="TAC"/>
            </w:pPr>
            <w:r w:rsidRPr="00592E3B">
              <w:t>-</w:t>
            </w:r>
          </w:p>
        </w:tc>
        <w:tc>
          <w:tcPr>
            <w:tcW w:w="2977" w:type="dxa"/>
            <w:shd w:val="clear" w:color="auto" w:fill="auto"/>
          </w:tcPr>
          <w:p w14:paraId="36970B14" w14:textId="77777777" w:rsidR="00880706" w:rsidRPr="00592E3B" w:rsidRDefault="00880706" w:rsidP="00575C09">
            <w:pPr>
              <w:pStyle w:val="TAL"/>
            </w:pPr>
            <w:r w:rsidRPr="00592E3B">
              <w:t>-</w:t>
            </w:r>
          </w:p>
        </w:tc>
        <w:tc>
          <w:tcPr>
            <w:tcW w:w="567" w:type="dxa"/>
            <w:shd w:val="clear" w:color="auto" w:fill="auto"/>
          </w:tcPr>
          <w:p w14:paraId="5B90C033" w14:textId="77777777" w:rsidR="00880706" w:rsidRPr="00592E3B" w:rsidRDefault="00880706" w:rsidP="00575C09">
            <w:pPr>
              <w:pStyle w:val="TAC"/>
            </w:pPr>
            <w:r w:rsidRPr="00592E3B">
              <w:t>-</w:t>
            </w:r>
          </w:p>
        </w:tc>
        <w:tc>
          <w:tcPr>
            <w:tcW w:w="892" w:type="dxa"/>
            <w:shd w:val="clear" w:color="auto" w:fill="auto"/>
          </w:tcPr>
          <w:p w14:paraId="5B2A5EBC" w14:textId="77777777" w:rsidR="00880706" w:rsidRPr="00592E3B" w:rsidRDefault="00880706" w:rsidP="00575C09">
            <w:pPr>
              <w:pStyle w:val="TAC"/>
            </w:pPr>
            <w:r w:rsidRPr="00592E3B">
              <w:t>-</w:t>
            </w:r>
          </w:p>
        </w:tc>
      </w:tr>
      <w:tr w:rsidR="00880706" w:rsidRPr="00592E3B" w14:paraId="18F96669" w14:textId="77777777" w:rsidTr="00575C09">
        <w:tc>
          <w:tcPr>
            <w:tcW w:w="648" w:type="dxa"/>
            <w:shd w:val="clear" w:color="auto" w:fill="auto"/>
          </w:tcPr>
          <w:p w14:paraId="0EFF9B73" w14:textId="77777777" w:rsidR="00880706" w:rsidRPr="00592E3B" w:rsidRDefault="00880706" w:rsidP="00575C09">
            <w:pPr>
              <w:pStyle w:val="TAC"/>
            </w:pPr>
            <w:r w:rsidRPr="00592E3B">
              <w:t>1a1</w:t>
            </w:r>
          </w:p>
        </w:tc>
        <w:tc>
          <w:tcPr>
            <w:tcW w:w="3969" w:type="dxa"/>
            <w:shd w:val="clear" w:color="auto" w:fill="auto"/>
          </w:tcPr>
          <w:p w14:paraId="7EFB3B07" w14:textId="77777777" w:rsidR="00880706" w:rsidRPr="00592E3B" w:rsidRDefault="00880706" w:rsidP="00575C09">
            <w:pPr>
              <w:pStyle w:val="TAL"/>
            </w:pPr>
            <w:r w:rsidRPr="00592E3B">
              <w:rPr>
                <w:color w:val="000000"/>
              </w:rPr>
              <w:t>IF in RRC_IDLE state, t</w:t>
            </w:r>
            <w:r w:rsidRPr="00592E3B">
              <w:t>he E-UTRA/EPC actions which are related to the MCX call establishment as described in clause 5.4.3 'MCX CO communication in E-UTRA' take place.</w:t>
            </w:r>
          </w:p>
        </w:tc>
        <w:tc>
          <w:tcPr>
            <w:tcW w:w="709" w:type="dxa"/>
            <w:shd w:val="clear" w:color="auto" w:fill="auto"/>
          </w:tcPr>
          <w:p w14:paraId="07147ADA" w14:textId="77777777" w:rsidR="00880706" w:rsidRPr="00592E3B" w:rsidRDefault="00880706" w:rsidP="00575C09">
            <w:pPr>
              <w:pStyle w:val="TAC"/>
            </w:pPr>
            <w:r w:rsidRPr="00592E3B">
              <w:t>-</w:t>
            </w:r>
          </w:p>
        </w:tc>
        <w:tc>
          <w:tcPr>
            <w:tcW w:w="2977" w:type="dxa"/>
            <w:shd w:val="clear" w:color="auto" w:fill="auto"/>
          </w:tcPr>
          <w:p w14:paraId="37B9A1B0" w14:textId="77777777" w:rsidR="00880706" w:rsidRPr="00592E3B" w:rsidRDefault="00880706" w:rsidP="00575C09">
            <w:pPr>
              <w:pStyle w:val="TAL"/>
            </w:pPr>
            <w:r w:rsidRPr="00592E3B">
              <w:t>-</w:t>
            </w:r>
          </w:p>
        </w:tc>
        <w:tc>
          <w:tcPr>
            <w:tcW w:w="567" w:type="dxa"/>
            <w:shd w:val="clear" w:color="auto" w:fill="auto"/>
          </w:tcPr>
          <w:p w14:paraId="677CA205" w14:textId="77777777" w:rsidR="00880706" w:rsidRPr="00592E3B" w:rsidRDefault="00880706" w:rsidP="00575C09">
            <w:pPr>
              <w:pStyle w:val="TAC"/>
            </w:pPr>
            <w:r w:rsidRPr="00592E3B">
              <w:t>-</w:t>
            </w:r>
          </w:p>
        </w:tc>
        <w:tc>
          <w:tcPr>
            <w:tcW w:w="892" w:type="dxa"/>
            <w:shd w:val="clear" w:color="auto" w:fill="auto"/>
          </w:tcPr>
          <w:p w14:paraId="336085CA" w14:textId="77777777" w:rsidR="00880706" w:rsidRPr="00592E3B" w:rsidRDefault="00880706" w:rsidP="00575C09">
            <w:pPr>
              <w:pStyle w:val="TAC"/>
            </w:pPr>
            <w:r w:rsidRPr="00592E3B">
              <w:t>-</w:t>
            </w:r>
          </w:p>
        </w:tc>
      </w:tr>
      <w:tr w:rsidR="00880706" w:rsidRPr="00592E3B" w14:paraId="72F93854" w14:textId="77777777" w:rsidTr="00575C09">
        <w:tc>
          <w:tcPr>
            <w:tcW w:w="648" w:type="dxa"/>
            <w:shd w:val="clear" w:color="auto" w:fill="auto"/>
          </w:tcPr>
          <w:p w14:paraId="32DA7D52" w14:textId="77777777" w:rsidR="00880706" w:rsidRPr="00592E3B" w:rsidRDefault="00880706" w:rsidP="00575C09">
            <w:pPr>
              <w:pStyle w:val="TAC"/>
            </w:pPr>
            <w:r w:rsidRPr="00592E3B">
              <w:t>2</w:t>
            </w:r>
          </w:p>
        </w:tc>
        <w:tc>
          <w:tcPr>
            <w:tcW w:w="3969" w:type="dxa"/>
            <w:shd w:val="clear" w:color="auto" w:fill="auto"/>
          </w:tcPr>
          <w:p w14:paraId="03068EF4" w14:textId="77777777" w:rsidR="00880706" w:rsidRPr="00592E3B" w:rsidRDefault="00880706" w:rsidP="00575C09">
            <w:pPr>
              <w:pStyle w:val="TAL"/>
            </w:pPr>
            <w:r w:rsidRPr="00592E3B">
              <w:t xml:space="preserve">Check: Does the UE (MCX Client) send a SIP MESSAGE </w:t>
            </w:r>
            <w:proofErr w:type="spellStart"/>
            <w:r w:rsidRPr="00592E3B">
              <w:t>message</w:t>
            </w:r>
            <w:proofErr w:type="spellEnd"/>
            <w:r w:rsidRPr="00592E3B">
              <w:t>?</w:t>
            </w:r>
          </w:p>
        </w:tc>
        <w:tc>
          <w:tcPr>
            <w:tcW w:w="709" w:type="dxa"/>
            <w:shd w:val="clear" w:color="auto" w:fill="auto"/>
          </w:tcPr>
          <w:p w14:paraId="2DA6EA27" w14:textId="77777777" w:rsidR="00880706" w:rsidRPr="00592E3B" w:rsidRDefault="00880706" w:rsidP="00575C09">
            <w:pPr>
              <w:pStyle w:val="TAC"/>
            </w:pPr>
            <w:r w:rsidRPr="00592E3B">
              <w:t>--&gt;</w:t>
            </w:r>
          </w:p>
        </w:tc>
        <w:tc>
          <w:tcPr>
            <w:tcW w:w="2977" w:type="dxa"/>
            <w:shd w:val="clear" w:color="auto" w:fill="auto"/>
          </w:tcPr>
          <w:p w14:paraId="7771A6E5" w14:textId="77777777" w:rsidR="00880706" w:rsidRPr="00592E3B" w:rsidRDefault="00880706" w:rsidP="00575C09">
            <w:pPr>
              <w:pStyle w:val="TAL"/>
            </w:pPr>
            <w:r w:rsidRPr="00592E3B">
              <w:t>SIP MESSAGE</w:t>
            </w:r>
          </w:p>
        </w:tc>
        <w:tc>
          <w:tcPr>
            <w:tcW w:w="567" w:type="dxa"/>
            <w:shd w:val="clear" w:color="auto" w:fill="auto"/>
          </w:tcPr>
          <w:p w14:paraId="5E1C9008" w14:textId="77777777" w:rsidR="00880706" w:rsidRPr="00592E3B" w:rsidRDefault="00880706" w:rsidP="00575C09">
            <w:pPr>
              <w:pStyle w:val="TAC"/>
            </w:pPr>
            <w:r w:rsidRPr="00592E3B">
              <w:t>-</w:t>
            </w:r>
          </w:p>
        </w:tc>
        <w:tc>
          <w:tcPr>
            <w:tcW w:w="892" w:type="dxa"/>
            <w:shd w:val="clear" w:color="auto" w:fill="auto"/>
          </w:tcPr>
          <w:p w14:paraId="08CE7207" w14:textId="77777777" w:rsidR="00880706" w:rsidRPr="00592E3B" w:rsidRDefault="00880706" w:rsidP="00575C09">
            <w:pPr>
              <w:pStyle w:val="TAC"/>
            </w:pPr>
            <w:r w:rsidRPr="00592E3B">
              <w:t>P</w:t>
            </w:r>
          </w:p>
        </w:tc>
      </w:tr>
      <w:tr w:rsidR="00880706" w:rsidRPr="00592E3B" w14:paraId="44F07209" w14:textId="77777777" w:rsidTr="00575C09">
        <w:tc>
          <w:tcPr>
            <w:tcW w:w="648" w:type="dxa"/>
            <w:shd w:val="clear" w:color="auto" w:fill="auto"/>
          </w:tcPr>
          <w:p w14:paraId="5DF2DAC9" w14:textId="77777777" w:rsidR="00880706" w:rsidRPr="00592E3B" w:rsidRDefault="00880706" w:rsidP="00575C09">
            <w:pPr>
              <w:pStyle w:val="TAC"/>
            </w:pPr>
            <w:r w:rsidRPr="00592E3B">
              <w:t>3</w:t>
            </w:r>
          </w:p>
        </w:tc>
        <w:tc>
          <w:tcPr>
            <w:tcW w:w="3969" w:type="dxa"/>
            <w:shd w:val="clear" w:color="auto" w:fill="auto"/>
          </w:tcPr>
          <w:p w14:paraId="48C03CFE" w14:textId="77777777" w:rsidR="00880706" w:rsidRPr="00592E3B" w:rsidRDefault="00880706" w:rsidP="00575C09">
            <w:pPr>
              <w:pStyle w:val="TAL"/>
            </w:pPr>
            <w:r w:rsidRPr="00592E3B">
              <w:t>The SS (MCX Server) responds with a SIP 200 (OK) message?</w:t>
            </w:r>
          </w:p>
        </w:tc>
        <w:tc>
          <w:tcPr>
            <w:tcW w:w="709" w:type="dxa"/>
            <w:shd w:val="clear" w:color="auto" w:fill="auto"/>
          </w:tcPr>
          <w:p w14:paraId="11F0AC4D" w14:textId="77777777" w:rsidR="00880706" w:rsidRPr="00592E3B" w:rsidRDefault="00880706" w:rsidP="00575C09">
            <w:pPr>
              <w:pStyle w:val="TAC"/>
            </w:pPr>
            <w:r w:rsidRPr="00592E3B">
              <w:t>&lt;--</w:t>
            </w:r>
          </w:p>
        </w:tc>
        <w:tc>
          <w:tcPr>
            <w:tcW w:w="2977" w:type="dxa"/>
            <w:shd w:val="clear" w:color="auto" w:fill="auto"/>
          </w:tcPr>
          <w:p w14:paraId="590EB926" w14:textId="77777777" w:rsidR="00880706" w:rsidRPr="00592E3B" w:rsidRDefault="00880706" w:rsidP="00575C09">
            <w:pPr>
              <w:pStyle w:val="TAL"/>
            </w:pPr>
            <w:r w:rsidRPr="00592E3B">
              <w:t>SIP 200 (OK)</w:t>
            </w:r>
          </w:p>
        </w:tc>
        <w:tc>
          <w:tcPr>
            <w:tcW w:w="567" w:type="dxa"/>
            <w:shd w:val="clear" w:color="auto" w:fill="auto"/>
          </w:tcPr>
          <w:p w14:paraId="24E1C2F8" w14:textId="77777777" w:rsidR="00880706" w:rsidRPr="00592E3B" w:rsidRDefault="00880706" w:rsidP="00575C09">
            <w:pPr>
              <w:pStyle w:val="TAC"/>
            </w:pPr>
            <w:r w:rsidRPr="00592E3B">
              <w:t>-</w:t>
            </w:r>
          </w:p>
        </w:tc>
        <w:tc>
          <w:tcPr>
            <w:tcW w:w="892" w:type="dxa"/>
            <w:shd w:val="clear" w:color="auto" w:fill="auto"/>
          </w:tcPr>
          <w:p w14:paraId="0401679C" w14:textId="77777777" w:rsidR="00880706" w:rsidRPr="00592E3B" w:rsidRDefault="00880706" w:rsidP="00575C09">
            <w:pPr>
              <w:pStyle w:val="TAC"/>
            </w:pPr>
            <w:r w:rsidRPr="00592E3B">
              <w:t>-</w:t>
            </w:r>
          </w:p>
        </w:tc>
      </w:tr>
      <w:tr w:rsidR="00880706" w:rsidRPr="00592E3B" w14:paraId="5B47B4B4" w14:textId="77777777" w:rsidTr="00575C09">
        <w:tc>
          <w:tcPr>
            <w:tcW w:w="648" w:type="dxa"/>
            <w:shd w:val="clear" w:color="auto" w:fill="auto"/>
          </w:tcPr>
          <w:p w14:paraId="57539D1C" w14:textId="77777777" w:rsidR="00880706" w:rsidRPr="00592E3B" w:rsidRDefault="00880706" w:rsidP="00575C09">
            <w:pPr>
              <w:pStyle w:val="TAC"/>
            </w:pPr>
            <w:r w:rsidRPr="00592E3B">
              <w:rPr>
                <w:rFonts w:eastAsia="Calibri"/>
              </w:rPr>
              <w:t>4</w:t>
            </w:r>
          </w:p>
        </w:tc>
        <w:tc>
          <w:tcPr>
            <w:tcW w:w="3969" w:type="dxa"/>
            <w:shd w:val="clear" w:color="auto" w:fill="auto"/>
          </w:tcPr>
          <w:p w14:paraId="3DBF0CD8" w14:textId="6D9785D8" w:rsidR="00880706" w:rsidRPr="00592E3B" w:rsidRDefault="00880706" w:rsidP="00575C09">
            <w:pPr>
              <w:pStyle w:val="TAL"/>
              <w:rPr>
                <w:rFonts w:eastAsia="Calibri"/>
              </w:rPr>
            </w:pPr>
            <w:r w:rsidRPr="00592E3B">
              <w:rPr>
                <w:rFonts w:eastAsia="Calibri"/>
              </w:rPr>
              <w:t xml:space="preserve">The SS waits 2 seconds before the SS </w:t>
            </w:r>
            <w:del w:id="7" w:author="MCC160" w:date="2024-01-05T16:43:00Z">
              <w:r w:rsidRPr="00592E3B" w:rsidDel="00880706">
                <w:rPr>
                  <w:rFonts w:eastAsia="Calibri"/>
                </w:rPr>
                <w:delText xml:space="preserve">deactivates the dedicated EPS bearer and </w:delText>
              </w:r>
            </w:del>
            <w:r w:rsidRPr="00592E3B">
              <w:rPr>
                <w:rFonts w:eastAsia="Calibri"/>
              </w:rPr>
              <w:t>releases the RRC connection.</w:t>
            </w:r>
          </w:p>
          <w:p w14:paraId="655C93DB" w14:textId="77777777" w:rsidR="00880706" w:rsidRPr="00592E3B" w:rsidRDefault="00880706" w:rsidP="00575C09">
            <w:pPr>
              <w:pStyle w:val="TAL"/>
            </w:pPr>
            <w:r w:rsidRPr="00592E3B">
              <w:t>(NOTE 1)</w:t>
            </w:r>
          </w:p>
        </w:tc>
        <w:tc>
          <w:tcPr>
            <w:tcW w:w="709" w:type="dxa"/>
            <w:shd w:val="clear" w:color="auto" w:fill="auto"/>
          </w:tcPr>
          <w:p w14:paraId="2BA12D26" w14:textId="77777777" w:rsidR="00880706" w:rsidRPr="00592E3B" w:rsidRDefault="00880706" w:rsidP="00575C09">
            <w:pPr>
              <w:pStyle w:val="TAC"/>
            </w:pPr>
            <w:r w:rsidRPr="00592E3B">
              <w:rPr>
                <w:rFonts w:eastAsia="Calibri"/>
              </w:rPr>
              <w:t>-</w:t>
            </w:r>
          </w:p>
        </w:tc>
        <w:tc>
          <w:tcPr>
            <w:tcW w:w="2977" w:type="dxa"/>
            <w:shd w:val="clear" w:color="auto" w:fill="auto"/>
          </w:tcPr>
          <w:p w14:paraId="614DD68E" w14:textId="77777777" w:rsidR="00880706" w:rsidRPr="00592E3B" w:rsidRDefault="00880706" w:rsidP="00575C09">
            <w:pPr>
              <w:pStyle w:val="TAL"/>
            </w:pPr>
            <w:r w:rsidRPr="00592E3B">
              <w:rPr>
                <w:rFonts w:eastAsia="Calibri"/>
              </w:rPr>
              <w:t>-</w:t>
            </w:r>
          </w:p>
        </w:tc>
        <w:tc>
          <w:tcPr>
            <w:tcW w:w="567" w:type="dxa"/>
            <w:shd w:val="clear" w:color="auto" w:fill="auto"/>
          </w:tcPr>
          <w:p w14:paraId="022CF7EE" w14:textId="77777777" w:rsidR="00880706" w:rsidRPr="00592E3B" w:rsidRDefault="00880706" w:rsidP="00575C09">
            <w:pPr>
              <w:pStyle w:val="TAC"/>
            </w:pPr>
            <w:r w:rsidRPr="00592E3B">
              <w:rPr>
                <w:rFonts w:eastAsia="Calibri"/>
              </w:rPr>
              <w:t>-</w:t>
            </w:r>
          </w:p>
        </w:tc>
        <w:tc>
          <w:tcPr>
            <w:tcW w:w="892" w:type="dxa"/>
            <w:shd w:val="clear" w:color="auto" w:fill="auto"/>
          </w:tcPr>
          <w:p w14:paraId="12301FFC" w14:textId="77777777" w:rsidR="00880706" w:rsidRPr="00592E3B" w:rsidRDefault="00880706" w:rsidP="00575C09">
            <w:pPr>
              <w:pStyle w:val="TAC"/>
            </w:pPr>
            <w:r w:rsidRPr="00592E3B">
              <w:rPr>
                <w:rFonts w:eastAsia="Calibri"/>
              </w:rPr>
              <w:t>-</w:t>
            </w:r>
          </w:p>
        </w:tc>
      </w:tr>
      <w:tr w:rsidR="00880706" w:rsidRPr="00592E3B" w14:paraId="4BE123A5" w14:textId="77777777" w:rsidTr="00575C09">
        <w:tc>
          <w:tcPr>
            <w:tcW w:w="9762" w:type="dxa"/>
            <w:gridSpan w:val="6"/>
            <w:shd w:val="clear" w:color="auto" w:fill="auto"/>
          </w:tcPr>
          <w:p w14:paraId="68EC4A09" w14:textId="77777777" w:rsidR="00880706" w:rsidRPr="00592E3B" w:rsidRDefault="00880706" w:rsidP="00575C09">
            <w:pPr>
              <w:pStyle w:val="TAN"/>
              <w:rPr>
                <w:rFonts w:eastAsia="Calibri"/>
              </w:rPr>
            </w:pPr>
            <w:r w:rsidRPr="00592E3B">
              <w:t>NOTE 1:</w:t>
            </w:r>
            <w:r w:rsidRPr="00592E3B">
              <w:tab/>
              <w:t>The specified wait period of 2s shall ensure that lower layer signalling (TCP) is finished.</w:t>
            </w:r>
          </w:p>
        </w:tc>
      </w:tr>
    </w:tbl>
    <w:p w14:paraId="17214BC2" w14:textId="77777777" w:rsidR="00880706" w:rsidRPr="00592E3B" w:rsidRDefault="00880706" w:rsidP="00880706"/>
    <w:p w14:paraId="73640AA5" w14:textId="77777777" w:rsidR="00880706" w:rsidRPr="00592E3B" w:rsidRDefault="00880706" w:rsidP="00880706">
      <w:pPr>
        <w:pStyle w:val="H6"/>
      </w:pPr>
      <w:r w:rsidRPr="00592E3B">
        <w:t>5.3.32.4</w:t>
      </w:r>
      <w:r w:rsidRPr="00592E3B">
        <w:tab/>
        <w:t>Specific message contents</w:t>
      </w:r>
    </w:p>
    <w:p w14:paraId="5FF94C7B" w14:textId="77777777" w:rsidR="00880706" w:rsidRPr="00592E3B" w:rsidRDefault="00880706" w:rsidP="00880706">
      <w:r w:rsidRPr="00592E3B">
        <w:t xml:space="preserve">All message contents are as specified in clause 5.5 and in the </w:t>
      </w:r>
      <w:proofErr w:type="gramStart"/>
      <w:r w:rsidRPr="00592E3B">
        <w:t>test</w:t>
      </w:r>
      <w:proofErr w:type="gramEnd"/>
      <w:r w:rsidRPr="00592E3B">
        <w:t xml:space="preserve"> case calling the procedure, with the following clarifications:</w:t>
      </w:r>
    </w:p>
    <w:p w14:paraId="79F8044A" w14:textId="77777777" w:rsidR="00880706" w:rsidRPr="00592E3B" w:rsidRDefault="00880706" w:rsidP="00880706">
      <w:r w:rsidRPr="00592E3B">
        <w:t>None</w:t>
      </w:r>
    </w:p>
    <w:p w14:paraId="39F97B47" w14:textId="77777777" w:rsidR="00A20764" w:rsidRPr="00A20764" w:rsidRDefault="00A20764" w:rsidP="00A20764"/>
    <w:sectPr w:rsidR="00A20764" w:rsidRPr="00A2076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70C67" w14:textId="77777777" w:rsidR="00BD77D5" w:rsidRDefault="00BD77D5">
      <w:r>
        <w:separator/>
      </w:r>
    </w:p>
  </w:endnote>
  <w:endnote w:type="continuationSeparator" w:id="0">
    <w:p w14:paraId="033ECAFA" w14:textId="77777777" w:rsidR="00BD77D5" w:rsidRDefault="00BD7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7E6A1" w14:textId="77777777" w:rsidR="00BD77D5" w:rsidRDefault="00BD77D5">
      <w:r>
        <w:separator/>
      </w:r>
    </w:p>
  </w:footnote>
  <w:footnote w:type="continuationSeparator" w:id="0">
    <w:p w14:paraId="2B8014C6" w14:textId="77777777" w:rsidR="00BD77D5" w:rsidRDefault="00BD7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E6AC" w14:textId="77777777" w:rsidR="00F66FCC" w:rsidRDefault="00F66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33CFBDF1"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3F1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324ADD5C"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3F1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p w14:paraId="3E9DAFEE" w14:textId="77777777" w:rsidR="00CF179C" w:rsidRDefault="00CF17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E521F1E"/>
    <w:multiLevelType w:val="hybridMultilevel"/>
    <w:tmpl w:val="464E91F6"/>
    <w:lvl w:ilvl="0" w:tplc="3EF8FF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360230">
    <w:abstractNumId w:val="4"/>
  </w:num>
  <w:num w:numId="2" w16cid:durableId="508250079">
    <w:abstractNumId w:val="1"/>
  </w:num>
  <w:num w:numId="3" w16cid:durableId="373309177">
    <w:abstractNumId w:val="2"/>
  </w:num>
  <w:num w:numId="4" w16cid:durableId="343477387">
    <w:abstractNumId w:val="0"/>
  </w:num>
  <w:num w:numId="5" w16cid:durableId="1623728088">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63"/>
    <w:rsid w:val="00024184"/>
    <w:rsid w:val="00033397"/>
    <w:rsid w:val="00040095"/>
    <w:rsid w:val="00051834"/>
    <w:rsid w:val="00054A22"/>
    <w:rsid w:val="000569E2"/>
    <w:rsid w:val="00062023"/>
    <w:rsid w:val="00062246"/>
    <w:rsid w:val="00064C21"/>
    <w:rsid w:val="000655A6"/>
    <w:rsid w:val="000670FE"/>
    <w:rsid w:val="00072D76"/>
    <w:rsid w:val="0007574A"/>
    <w:rsid w:val="00080512"/>
    <w:rsid w:val="00095F66"/>
    <w:rsid w:val="000A22D7"/>
    <w:rsid w:val="000A4B38"/>
    <w:rsid w:val="000C47C3"/>
    <w:rsid w:val="000D58AB"/>
    <w:rsid w:val="000E25AB"/>
    <w:rsid w:val="000E541B"/>
    <w:rsid w:val="0010629E"/>
    <w:rsid w:val="00107ED9"/>
    <w:rsid w:val="00110CEA"/>
    <w:rsid w:val="00130477"/>
    <w:rsid w:val="00133525"/>
    <w:rsid w:val="00137932"/>
    <w:rsid w:val="00140D67"/>
    <w:rsid w:val="001459D0"/>
    <w:rsid w:val="00157C95"/>
    <w:rsid w:val="00166318"/>
    <w:rsid w:val="00166FBC"/>
    <w:rsid w:val="0016734F"/>
    <w:rsid w:val="00180F9D"/>
    <w:rsid w:val="00184B8C"/>
    <w:rsid w:val="00186926"/>
    <w:rsid w:val="00193473"/>
    <w:rsid w:val="001A4C42"/>
    <w:rsid w:val="001A543D"/>
    <w:rsid w:val="001A7420"/>
    <w:rsid w:val="001B0518"/>
    <w:rsid w:val="001B084C"/>
    <w:rsid w:val="001B6637"/>
    <w:rsid w:val="001B7F04"/>
    <w:rsid w:val="001C21C3"/>
    <w:rsid w:val="001D02C2"/>
    <w:rsid w:val="001D31C2"/>
    <w:rsid w:val="001D621D"/>
    <w:rsid w:val="001E3144"/>
    <w:rsid w:val="001F0C1D"/>
    <w:rsid w:val="001F1132"/>
    <w:rsid w:val="001F168B"/>
    <w:rsid w:val="001F2057"/>
    <w:rsid w:val="00201E3B"/>
    <w:rsid w:val="00201E42"/>
    <w:rsid w:val="00213251"/>
    <w:rsid w:val="00213A18"/>
    <w:rsid w:val="0022551D"/>
    <w:rsid w:val="00225741"/>
    <w:rsid w:val="002347A2"/>
    <w:rsid w:val="002451E3"/>
    <w:rsid w:val="002514EE"/>
    <w:rsid w:val="002528A9"/>
    <w:rsid w:val="002675F0"/>
    <w:rsid w:val="0027605B"/>
    <w:rsid w:val="00276ABC"/>
    <w:rsid w:val="002A4F7D"/>
    <w:rsid w:val="002B1EC7"/>
    <w:rsid w:val="002B206D"/>
    <w:rsid w:val="002B6339"/>
    <w:rsid w:val="002D11AC"/>
    <w:rsid w:val="002D127C"/>
    <w:rsid w:val="002D2E39"/>
    <w:rsid w:val="002E00EE"/>
    <w:rsid w:val="002E640A"/>
    <w:rsid w:val="002F1414"/>
    <w:rsid w:val="00301DB1"/>
    <w:rsid w:val="003172DC"/>
    <w:rsid w:val="00320201"/>
    <w:rsid w:val="0033407D"/>
    <w:rsid w:val="00346F82"/>
    <w:rsid w:val="0035462D"/>
    <w:rsid w:val="00354887"/>
    <w:rsid w:val="00355119"/>
    <w:rsid w:val="003631C3"/>
    <w:rsid w:val="00372D9F"/>
    <w:rsid w:val="003765B8"/>
    <w:rsid w:val="003902D4"/>
    <w:rsid w:val="00393F17"/>
    <w:rsid w:val="003A350C"/>
    <w:rsid w:val="003B7CFE"/>
    <w:rsid w:val="003C3971"/>
    <w:rsid w:val="003D4368"/>
    <w:rsid w:val="003F2FF0"/>
    <w:rsid w:val="003F4465"/>
    <w:rsid w:val="0040702D"/>
    <w:rsid w:val="004144A6"/>
    <w:rsid w:val="0042071A"/>
    <w:rsid w:val="00423334"/>
    <w:rsid w:val="00426F2F"/>
    <w:rsid w:val="00432C8A"/>
    <w:rsid w:val="004345EC"/>
    <w:rsid w:val="0044495B"/>
    <w:rsid w:val="004469AB"/>
    <w:rsid w:val="0045163D"/>
    <w:rsid w:val="004567BD"/>
    <w:rsid w:val="004631B4"/>
    <w:rsid w:val="00465515"/>
    <w:rsid w:val="00471689"/>
    <w:rsid w:val="00475A5D"/>
    <w:rsid w:val="00481219"/>
    <w:rsid w:val="00497DD0"/>
    <w:rsid w:val="004A01BC"/>
    <w:rsid w:val="004C19BC"/>
    <w:rsid w:val="004C4902"/>
    <w:rsid w:val="004D3578"/>
    <w:rsid w:val="004E213A"/>
    <w:rsid w:val="004F0988"/>
    <w:rsid w:val="004F3340"/>
    <w:rsid w:val="004F4473"/>
    <w:rsid w:val="00514499"/>
    <w:rsid w:val="005207C8"/>
    <w:rsid w:val="00520A02"/>
    <w:rsid w:val="00522C29"/>
    <w:rsid w:val="00530B2F"/>
    <w:rsid w:val="00530C26"/>
    <w:rsid w:val="0053388B"/>
    <w:rsid w:val="00535773"/>
    <w:rsid w:val="005377F9"/>
    <w:rsid w:val="00537B2A"/>
    <w:rsid w:val="00543E6C"/>
    <w:rsid w:val="00547BD1"/>
    <w:rsid w:val="00555CBD"/>
    <w:rsid w:val="00565087"/>
    <w:rsid w:val="005739D5"/>
    <w:rsid w:val="00576213"/>
    <w:rsid w:val="005833C8"/>
    <w:rsid w:val="005871F6"/>
    <w:rsid w:val="00597B11"/>
    <w:rsid w:val="005A242E"/>
    <w:rsid w:val="005A4C86"/>
    <w:rsid w:val="005B0464"/>
    <w:rsid w:val="005D082D"/>
    <w:rsid w:val="005D1244"/>
    <w:rsid w:val="005D2E01"/>
    <w:rsid w:val="005D374E"/>
    <w:rsid w:val="005D7526"/>
    <w:rsid w:val="005E4BB2"/>
    <w:rsid w:val="005F4517"/>
    <w:rsid w:val="00602AEA"/>
    <w:rsid w:val="00614FDF"/>
    <w:rsid w:val="0063543D"/>
    <w:rsid w:val="0064107C"/>
    <w:rsid w:val="00647114"/>
    <w:rsid w:val="00653BC5"/>
    <w:rsid w:val="0066502E"/>
    <w:rsid w:val="00682A25"/>
    <w:rsid w:val="00685E79"/>
    <w:rsid w:val="006A323F"/>
    <w:rsid w:val="006B30D0"/>
    <w:rsid w:val="006B3342"/>
    <w:rsid w:val="006C3D95"/>
    <w:rsid w:val="006E1D0E"/>
    <w:rsid w:val="006E5C86"/>
    <w:rsid w:val="006F7A84"/>
    <w:rsid w:val="00701116"/>
    <w:rsid w:val="00711F2C"/>
    <w:rsid w:val="00713C44"/>
    <w:rsid w:val="00721633"/>
    <w:rsid w:val="00722134"/>
    <w:rsid w:val="007241C4"/>
    <w:rsid w:val="00734A5B"/>
    <w:rsid w:val="0074026F"/>
    <w:rsid w:val="007429F6"/>
    <w:rsid w:val="00744E76"/>
    <w:rsid w:val="00764DD4"/>
    <w:rsid w:val="007679C1"/>
    <w:rsid w:val="007701C4"/>
    <w:rsid w:val="00774DA4"/>
    <w:rsid w:val="007771CC"/>
    <w:rsid w:val="00781397"/>
    <w:rsid w:val="00781F0F"/>
    <w:rsid w:val="00784A32"/>
    <w:rsid w:val="007A11EC"/>
    <w:rsid w:val="007B5CF8"/>
    <w:rsid w:val="007B600E"/>
    <w:rsid w:val="007B636C"/>
    <w:rsid w:val="007C3EDC"/>
    <w:rsid w:val="007D20C3"/>
    <w:rsid w:val="007D4203"/>
    <w:rsid w:val="007D42EC"/>
    <w:rsid w:val="007E4BE2"/>
    <w:rsid w:val="007F0F4A"/>
    <w:rsid w:val="007F5BF3"/>
    <w:rsid w:val="008028A4"/>
    <w:rsid w:val="00806B2F"/>
    <w:rsid w:val="0081210F"/>
    <w:rsid w:val="0081530A"/>
    <w:rsid w:val="008175AC"/>
    <w:rsid w:val="00830747"/>
    <w:rsid w:val="00833626"/>
    <w:rsid w:val="0083478E"/>
    <w:rsid w:val="00840C38"/>
    <w:rsid w:val="008437A7"/>
    <w:rsid w:val="00855A7B"/>
    <w:rsid w:val="0087351F"/>
    <w:rsid w:val="008739C9"/>
    <w:rsid w:val="008768CA"/>
    <w:rsid w:val="00880706"/>
    <w:rsid w:val="00886417"/>
    <w:rsid w:val="00896C4B"/>
    <w:rsid w:val="008972DB"/>
    <w:rsid w:val="008A5F41"/>
    <w:rsid w:val="008C384C"/>
    <w:rsid w:val="008C55DF"/>
    <w:rsid w:val="008D6305"/>
    <w:rsid w:val="008F0EE3"/>
    <w:rsid w:val="008F3A5A"/>
    <w:rsid w:val="008F585E"/>
    <w:rsid w:val="0090271F"/>
    <w:rsid w:val="00902E23"/>
    <w:rsid w:val="0091056E"/>
    <w:rsid w:val="009114D7"/>
    <w:rsid w:val="0091348E"/>
    <w:rsid w:val="009147D0"/>
    <w:rsid w:val="00917CCB"/>
    <w:rsid w:val="0092398D"/>
    <w:rsid w:val="00942EC2"/>
    <w:rsid w:val="00957743"/>
    <w:rsid w:val="0097259A"/>
    <w:rsid w:val="009A1D55"/>
    <w:rsid w:val="009A56EE"/>
    <w:rsid w:val="009B6095"/>
    <w:rsid w:val="009B7B5F"/>
    <w:rsid w:val="009E3B86"/>
    <w:rsid w:val="009F29D3"/>
    <w:rsid w:val="009F37B7"/>
    <w:rsid w:val="00A04A09"/>
    <w:rsid w:val="00A10F02"/>
    <w:rsid w:val="00A164B4"/>
    <w:rsid w:val="00A16DBE"/>
    <w:rsid w:val="00A20764"/>
    <w:rsid w:val="00A23556"/>
    <w:rsid w:val="00A26956"/>
    <w:rsid w:val="00A27486"/>
    <w:rsid w:val="00A35D06"/>
    <w:rsid w:val="00A53724"/>
    <w:rsid w:val="00A540B5"/>
    <w:rsid w:val="00A56066"/>
    <w:rsid w:val="00A73129"/>
    <w:rsid w:val="00A77C82"/>
    <w:rsid w:val="00A8212F"/>
    <w:rsid w:val="00A82346"/>
    <w:rsid w:val="00A92BA1"/>
    <w:rsid w:val="00AC2BA2"/>
    <w:rsid w:val="00AC51CA"/>
    <w:rsid w:val="00AC6BC6"/>
    <w:rsid w:val="00AD62C6"/>
    <w:rsid w:val="00AE50DC"/>
    <w:rsid w:val="00AE65E2"/>
    <w:rsid w:val="00AF2C3D"/>
    <w:rsid w:val="00B056C5"/>
    <w:rsid w:val="00B15449"/>
    <w:rsid w:val="00B27479"/>
    <w:rsid w:val="00B33477"/>
    <w:rsid w:val="00B42D30"/>
    <w:rsid w:val="00B5089C"/>
    <w:rsid w:val="00B52FAB"/>
    <w:rsid w:val="00B75F4E"/>
    <w:rsid w:val="00B76E98"/>
    <w:rsid w:val="00B82B2E"/>
    <w:rsid w:val="00B8623A"/>
    <w:rsid w:val="00B87EA3"/>
    <w:rsid w:val="00B91CB4"/>
    <w:rsid w:val="00B93086"/>
    <w:rsid w:val="00B97141"/>
    <w:rsid w:val="00BA19ED"/>
    <w:rsid w:val="00BA377F"/>
    <w:rsid w:val="00BA4B8D"/>
    <w:rsid w:val="00BA6F5D"/>
    <w:rsid w:val="00BB1748"/>
    <w:rsid w:val="00BB1E03"/>
    <w:rsid w:val="00BB482A"/>
    <w:rsid w:val="00BB75A2"/>
    <w:rsid w:val="00BB7DF4"/>
    <w:rsid w:val="00BC0F7D"/>
    <w:rsid w:val="00BD2495"/>
    <w:rsid w:val="00BD77D5"/>
    <w:rsid w:val="00BD7D31"/>
    <w:rsid w:val="00BE3255"/>
    <w:rsid w:val="00BF0030"/>
    <w:rsid w:val="00BF029B"/>
    <w:rsid w:val="00BF128E"/>
    <w:rsid w:val="00BF3808"/>
    <w:rsid w:val="00C0037C"/>
    <w:rsid w:val="00C074DD"/>
    <w:rsid w:val="00C1496A"/>
    <w:rsid w:val="00C23F1C"/>
    <w:rsid w:val="00C25DB8"/>
    <w:rsid w:val="00C264FB"/>
    <w:rsid w:val="00C312CA"/>
    <w:rsid w:val="00C31E24"/>
    <w:rsid w:val="00C33079"/>
    <w:rsid w:val="00C3619D"/>
    <w:rsid w:val="00C36A53"/>
    <w:rsid w:val="00C4492D"/>
    <w:rsid w:val="00C45231"/>
    <w:rsid w:val="00C514A1"/>
    <w:rsid w:val="00C53AD1"/>
    <w:rsid w:val="00C5674B"/>
    <w:rsid w:val="00C630E0"/>
    <w:rsid w:val="00C6792A"/>
    <w:rsid w:val="00C72833"/>
    <w:rsid w:val="00C76B11"/>
    <w:rsid w:val="00C77067"/>
    <w:rsid w:val="00C80F1D"/>
    <w:rsid w:val="00C8339F"/>
    <w:rsid w:val="00C8539B"/>
    <w:rsid w:val="00C872BC"/>
    <w:rsid w:val="00C905F8"/>
    <w:rsid w:val="00C93F40"/>
    <w:rsid w:val="00C95DD0"/>
    <w:rsid w:val="00CA0EC1"/>
    <w:rsid w:val="00CA1B27"/>
    <w:rsid w:val="00CA21B7"/>
    <w:rsid w:val="00CA3D0C"/>
    <w:rsid w:val="00CA549C"/>
    <w:rsid w:val="00CB06E9"/>
    <w:rsid w:val="00CB438D"/>
    <w:rsid w:val="00CC25D8"/>
    <w:rsid w:val="00CD06EB"/>
    <w:rsid w:val="00CD09A9"/>
    <w:rsid w:val="00CD0B67"/>
    <w:rsid w:val="00CD7223"/>
    <w:rsid w:val="00CE7E0E"/>
    <w:rsid w:val="00CF179C"/>
    <w:rsid w:val="00CF48F5"/>
    <w:rsid w:val="00CF5BEA"/>
    <w:rsid w:val="00CF7A51"/>
    <w:rsid w:val="00CF7C72"/>
    <w:rsid w:val="00D03080"/>
    <w:rsid w:val="00D16DCA"/>
    <w:rsid w:val="00D24726"/>
    <w:rsid w:val="00D251A3"/>
    <w:rsid w:val="00D35E6A"/>
    <w:rsid w:val="00D36110"/>
    <w:rsid w:val="00D370E8"/>
    <w:rsid w:val="00D46F10"/>
    <w:rsid w:val="00D47391"/>
    <w:rsid w:val="00D57972"/>
    <w:rsid w:val="00D57CA3"/>
    <w:rsid w:val="00D62734"/>
    <w:rsid w:val="00D65C76"/>
    <w:rsid w:val="00D675A9"/>
    <w:rsid w:val="00D738D6"/>
    <w:rsid w:val="00D74F31"/>
    <w:rsid w:val="00D755EB"/>
    <w:rsid w:val="00D76048"/>
    <w:rsid w:val="00D83AAD"/>
    <w:rsid w:val="00D87702"/>
    <w:rsid w:val="00D87E00"/>
    <w:rsid w:val="00D9134D"/>
    <w:rsid w:val="00D94E3F"/>
    <w:rsid w:val="00DA0600"/>
    <w:rsid w:val="00DA7A03"/>
    <w:rsid w:val="00DB079F"/>
    <w:rsid w:val="00DB1818"/>
    <w:rsid w:val="00DB2155"/>
    <w:rsid w:val="00DB32F2"/>
    <w:rsid w:val="00DC309B"/>
    <w:rsid w:val="00DC4DA2"/>
    <w:rsid w:val="00DC5FAA"/>
    <w:rsid w:val="00DC6401"/>
    <w:rsid w:val="00DC7838"/>
    <w:rsid w:val="00DD4C17"/>
    <w:rsid w:val="00DD5190"/>
    <w:rsid w:val="00DD5C3D"/>
    <w:rsid w:val="00DD74A5"/>
    <w:rsid w:val="00DE423F"/>
    <w:rsid w:val="00DF2B1F"/>
    <w:rsid w:val="00DF3047"/>
    <w:rsid w:val="00DF46FD"/>
    <w:rsid w:val="00DF5C04"/>
    <w:rsid w:val="00DF62CD"/>
    <w:rsid w:val="00E004EC"/>
    <w:rsid w:val="00E013E2"/>
    <w:rsid w:val="00E0217C"/>
    <w:rsid w:val="00E11F6E"/>
    <w:rsid w:val="00E14A88"/>
    <w:rsid w:val="00E16509"/>
    <w:rsid w:val="00E205C9"/>
    <w:rsid w:val="00E21059"/>
    <w:rsid w:val="00E24DBF"/>
    <w:rsid w:val="00E2719A"/>
    <w:rsid w:val="00E426A4"/>
    <w:rsid w:val="00E437C0"/>
    <w:rsid w:val="00E44582"/>
    <w:rsid w:val="00E51017"/>
    <w:rsid w:val="00E64A8B"/>
    <w:rsid w:val="00E66119"/>
    <w:rsid w:val="00E7471A"/>
    <w:rsid w:val="00E77645"/>
    <w:rsid w:val="00E85313"/>
    <w:rsid w:val="00E87B9C"/>
    <w:rsid w:val="00E93EF2"/>
    <w:rsid w:val="00E972B2"/>
    <w:rsid w:val="00EA15B0"/>
    <w:rsid w:val="00EA5EA7"/>
    <w:rsid w:val="00EA6637"/>
    <w:rsid w:val="00EA6AFF"/>
    <w:rsid w:val="00EB4549"/>
    <w:rsid w:val="00EB5F99"/>
    <w:rsid w:val="00EC4A25"/>
    <w:rsid w:val="00EE2F01"/>
    <w:rsid w:val="00F0256D"/>
    <w:rsid w:val="00F025A2"/>
    <w:rsid w:val="00F04712"/>
    <w:rsid w:val="00F13360"/>
    <w:rsid w:val="00F16398"/>
    <w:rsid w:val="00F22EC7"/>
    <w:rsid w:val="00F325C8"/>
    <w:rsid w:val="00F404DB"/>
    <w:rsid w:val="00F43F6F"/>
    <w:rsid w:val="00F56AAB"/>
    <w:rsid w:val="00F637BD"/>
    <w:rsid w:val="00F653B8"/>
    <w:rsid w:val="00F66FCC"/>
    <w:rsid w:val="00F67D29"/>
    <w:rsid w:val="00F761D0"/>
    <w:rsid w:val="00F76923"/>
    <w:rsid w:val="00F812C3"/>
    <w:rsid w:val="00F86990"/>
    <w:rsid w:val="00F9008D"/>
    <w:rsid w:val="00F90406"/>
    <w:rsid w:val="00FA1266"/>
    <w:rsid w:val="00FC1192"/>
    <w:rsid w:val="00FC46C9"/>
    <w:rsid w:val="00FC545C"/>
    <w:rsid w:val="00FC6E00"/>
    <w:rsid w:val="00FC6F2E"/>
    <w:rsid w:val="00FD1F0D"/>
    <w:rsid w:val="00FD2B6C"/>
    <w:rsid w:val="00FD4D98"/>
    <w:rsid w:val="00FD60DE"/>
    <w:rsid w:val="00FF25D6"/>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C3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B5F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EB5F99"/>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B5F99"/>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EB5F99"/>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B5F99"/>
    <w:pPr>
      <w:ind w:left="1701" w:hanging="1701"/>
      <w:outlineLvl w:val="4"/>
    </w:pPr>
    <w:rPr>
      <w:sz w:val="22"/>
    </w:rPr>
  </w:style>
  <w:style w:type="paragraph" w:styleId="Heading6">
    <w:name w:val="heading 6"/>
    <w:aliases w:val="T1,Header 6"/>
    <w:basedOn w:val="H6"/>
    <w:next w:val="Normal"/>
    <w:link w:val="Heading6Char"/>
    <w:qFormat/>
    <w:rsid w:val="00EB5F99"/>
    <w:pPr>
      <w:outlineLvl w:val="5"/>
    </w:pPr>
  </w:style>
  <w:style w:type="paragraph" w:styleId="Heading7">
    <w:name w:val="heading 7"/>
    <w:basedOn w:val="H6"/>
    <w:next w:val="Normal"/>
    <w:link w:val="Heading7Char"/>
    <w:qFormat/>
    <w:rsid w:val="00EB5F99"/>
    <w:pPr>
      <w:outlineLvl w:val="6"/>
    </w:pPr>
  </w:style>
  <w:style w:type="paragraph" w:styleId="Heading8">
    <w:name w:val="heading 8"/>
    <w:basedOn w:val="Heading1"/>
    <w:next w:val="Normal"/>
    <w:link w:val="Heading8Char"/>
    <w:qFormat/>
    <w:rsid w:val="00EB5F99"/>
    <w:pPr>
      <w:ind w:left="0" w:firstLine="0"/>
      <w:outlineLvl w:val="7"/>
    </w:pPr>
  </w:style>
  <w:style w:type="paragraph" w:styleId="Heading9">
    <w:name w:val="heading 9"/>
    <w:basedOn w:val="Heading8"/>
    <w:next w:val="Normal"/>
    <w:link w:val="Heading9Char"/>
    <w:qFormat/>
    <w:rsid w:val="00EB5F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B5F99"/>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EB5F99"/>
    <w:pPr>
      <w:ind w:left="1418" w:hanging="1418"/>
    </w:pPr>
  </w:style>
  <w:style w:type="paragraph" w:styleId="TOC8">
    <w:name w:val="toc 8"/>
    <w:basedOn w:val="TOC1"/>
    <w:rsid w:val="00EB5F99"/>
    <w:pPr>
      <w:spacing w:before="180"/>
      <w:ind w:left="2693" w:hanging="2693"/>
    </w:pPr>
    <w:rPr>
      <w:b/>
    </w:rPr>
  </w:style>
  <w:style w:type="paragraph" w:styleId="TOC1">
    <w:name w:val="toc 1"/>
    <w:rsid w:val="00EB5F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B5F99"/>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B5F9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B5F9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B5F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B5F99"/>
    <w:pPr>
      <w:ind w:left="1701" w:hanging="1701"/>
    </w:pPr>
  </w:style>
  <w:style w:type="paragraph" w:styleId="TOC4">
    <w:name w:val="toc 4"/>
    <w:basedOn w:val="TOC3"/>
    <w:rsid w:val="00EB5F99"/>
    <w:pPr>
      <w:ind w:left="1418" w:hanging="1418"/>
    </w:pPr>
  </w:style>
  <w:style w:type="paragraph" w:styleId="TOC3">
    <w:name w:val="toc 3"/>
    <w:basedOn w:val="TOC2"/>
    <w:rsid w:val="00EB5F99"/>
    <w:pPr>
      <w:ind w:left="1134" w:hanging="1134"/>
    </w:pPr>
  </w:style>
  <w:style w:type="paragraph" w:styleId="TOC2">
    <w:name w:val="toc 2"/>
    <w:basedOn w:val="TOC1"/>
    <w:rsid w:val="00EB5F99"/>
    <w:pPr>
      <w:keepNext w:val="0"/>
      <w:spacing w:before="0"/>
      <w:ind w:left="851" w:hanging="851"/>
    </w:pPr>
    <w:rPr>
      <w:sz w:val="20"/>
    </w:rPr>
  </w:style>
  <w:style w:type="paragraph" w:styleId="Footer">
    <w:name w:val="footer"/>
    <w:basedOn w:val="Header"/>
    <w:link w:val="FooterChar"/>
    <w:rsid w:val="00EB5F99"/>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B5F99"/>
    <w:pPr>
      <w:outlineLvl w:val="9"/>
    </w:pPr>
  </w:style>
  <w:style w:type="paragraph" w:customStyle="1" w:styleId="NF">
    <w:name w:val="NF"/>
    <w:basedOn w:val="NO"/>
    <w:rsid w:val="00EB5F99"/>
    <w:pPr>
      <w:keepNext/>
      <w:spacing w:after="0"/>
    </w:pPr>
    <w:rPr>
      <w:rFonts w:ascii="Arial" w:hAnsi="Arial"/>
      <w:sz w:val="18"/>
    </w:rPr>
  </w:style>
  <w:style w:type="paragraph" w:customStyle="1" w:styleId="NO">
    <w:name w:val="NO"/>
    <w:basedOn w:val="Normal"/>
    <w:link w:val="NOChar2"/>
    <w:rsid w:val="00EB5F99"/>
    <w:pPr>
      <w:keepLines/>
      <w:ind w:left="1135" w:hanging="851"/>
    </w:pPr>
  </w:style>
  <w:style w:type="character" w:customStyle="1" w:styleId="NOChar2">
    <w:name w:val="NO Char2"/>
    <w:link w:val="NO"/>
    <w:locked/>
    <w:rsid w:val="00784A32"/>
  </w:style>
  <w:style w:type="paragraph" w:customStyle="1" w:styleId="PL">
    <w:name w:val="PL"/>
    <w:link w:val="PLChar"/>
    <w:rsid w:val="00EB5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B5F99"/>
    <w:pPr>
      <w:jc w:val="right"/>
    </w:pPr>
  </w:style>
  <w:style w:type="paragraph" w:customStyle="1" w:styleId="TAL">
    <w:name w:val="TAL"/>
    <w:basedOn w:val="Normal"/>
    <w:link w:val="TALChar"/>
    <w:qFormat/>
    <w:rsid w:val="00EB5F99"/>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qFormat/>
    <w:rsid w:val="00EB5F99"/>
    <w:rPr>
      <w:b/>
    </w:rPr>
  </w:style>
  <w:style w:type="paragraph" w:customStyle="1" w:styleId="TAC">
    <w:name w:val="TAC"/>
    <w:basedOn w:val="TAL"/>
    <w:link w:val="TACCar"/>
    <w:qFormat/>
    <w:rsid w:val="00EB5F99"/>
    <w:pPr>
      <w:jc w:val="center"/>
    </w:pPr>
  </w:style>
  <w:style w:type="character" w:customStyle="1" w:styleId="TACCar">
    <w:name w:val="TAC Car"/>
    <w:link w:val="TAC"/>
    <w:qFormat/>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B5F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B5F99"/>
    <w:pPr>
      <w:keepLines/>
      <w:ind w:left="1702" w:hanging="1418"/>
    </w:pPr>
  </w:style>
  <w:style w:type="character" w:customStyle="1" w:styleId="EXCar">
    <w:name w:val="EX Car"/>
    <w:link w:val="EX"/>
    <w:rsid w:val="00784A32"/>
  </w:style>
  <w:style w:type="paragraph" w:customStyle="1" w:styleId="FP">
    <w:name w:val="FP"/>
    <w:basedOn w:val="Normal"/>
    <w:rsid w:val="00EB5F99"/>
    <w:pPr>
      <w:spacing w:after="0"/>
    </w:pPr>
  </w:style>
  <w:style w:type="paragraph" w:customStyle="1" w:styleId="NW">
    <w:name w:val="NW"/>
    <w:basedOn w:val="NO"/>
    <w:rsid w:val="00EB5F99"/>
    <w:pPr>
      <w:spacing w:after="0"/>
    </w:pPr>
  </w:style>
  <w:style w:type="paragraph" w:customStyle="1" w:styleId="EW">
    <w:name w:val="EW"/>
    <w:basedOn w:val="EX"/>
    <w:rsid w:val="00EB5F99"/>
    <w:pPr>
      <w:spacing w:after="0"/>
    </w:pPr>
  </w:style>
  <w:style w:type="paragraph" w:customStyle="1" w:styleId="B1">
    <w:name w:val="B1"/>
    <w:basedOn w:val="List"/>
    <w:link w:val="B1Char2"/>
    <w:rsid w:val="00EB5F99"/>
  </w:style>
  <w:style w:type="paragraph" w:styleId="List">
    <w:name w:val="List"/>
    <w:basedOn w:val="Normal"/>
    <w:link w:val="ListChar1"/>
    <w:rsid w:val="00EB5F99"/>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EB5F99"/>
    <w:pPr>
      <w:ind w:left="1985" w:hanging="1985"/>
    </w:pPr>
  </w:style>
  <w:style w:type="paragraph" w:styleId="TOC7">
    <w:name w:val="toc 7"/>
    <w:basedOn w:val="TOC6"/>
    <w:next w:val="Normal"/>
    <w:rsid w:val="00EB5F99"/>
    <w:pPr>
      <w:ind w:left="2268" w:hanging="2268"/>
    </w:pPr>
  </w:style>
  <w:style w:type="paragraph" w:customStyle="1" w:styleId="EditorsNote">
    <w:name w:val="Editor's Note"/>
    <w:aliases w:val="EN,Editor's Noteormal"/>
    <w:basedOn w:val="NO"/>
    <w:link w:val="EditorsNoteChar"/>
    <w:rsid w:val="00EB5F99"/>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qFormat/>
    <w:rsid w:val="00EB5F99"/>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EB5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5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5F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5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EB5F99"/>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EB5F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B5F99"/>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B5F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B5F99"/>
  </w:style>
  <w:style w:type="paragraph" w:styleId="List2">
    <w:name w:val="List 2"/>
    <w:basedOn w:val="List"/>
    <w:link w:val="List2Char"/>
    <w:rsid w:val="00EB5F99"/>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EB5F99"/>
  </w:style>
  <w:style w:type="paragraph" w:styleId="List3">
    <w:name w:val="List 3"/>
    <w:basedOn w:val="List2"/>
    <w:link w:val="List3Char"/>
    <w:rsid w:val="00EB5F99"/>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B5F99"/>
  </w:style>
  <w:style w:type="paragraph" w:styleId="List4">
    <w:name w:val="List 4"/>
    <w:basedOn w:val="List3"/>
    <w:rsid w:val="00EB5F99"/>
    <w:pPr>
      <w:ind w:left="1418"/>
    </w:pPr>
  </w:style>
  <w:style w:type="character" w:customStyle="1" w:styleId="B4Char">
    <w:name w:val="B4 Char"/>
    <w:link w:val="B4"/>
    <w:qFormat/>
    <w:rsid w:val="00784A32"/>
  </w:style>
  <w:style w:type="paragraph" w:customStyle="1" w:styleId="B5">
    <w:name w:val="B5"/>
    <w:basedOn w:val="List5"/>
    <w:link w:val="B5Char"/>
    <w:rsid w:val="00EB5F99"/>
  </w:style>
  <w:style w:type="paragraph" w:styleId="List5">
    <w:name w:val="List 5"/>
    <w:basedOn w:val="List4"/>
    <w:rsid w:val="00EB5F99"/>
    <w:pPr>
      <w:ind w:left="1702"/>
    </w:pPr>
  </w:style>
  <w:style w:type="character" w:customStyle="1" w:styleId="B5Char">
    <w:name w:val="B5 Char"/>
    <w:link w:val="B5"/>
    <w:qFormat/>
    <w:rsid w:val="00784A32"/>
  </w:style>
  <w:style w:type="paragraph" w:customStyle="1" w:styleId="ZTD">
    <w:name w:val="ZTD"/>
    <w:basedOn w:val="ZB"/>
    <w:rsid w:val="00EB5F99"/>
    <w:pPr>
      <w:framePr w:hRule="auto" w:wrap="notBeside" w:y="852"/>
    </w:pPr>
    <w:rPr>
      <w:i w:val="0"/>
      <w:sz w:val="40"/>
    </w:rPr>
  </w:style>
  <w:style w:type="paragraph" w:customStyle="1" w:styleId="ZV">
    <w:name w:val="ZV"/>
    <w:basedOn w:val="ZU"/>
    <w:rsid w:val="00EB5F99"/>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B5F99"/>
    <w:pPr>
      <w:ind w:left="284"/>
    </w:pPr>
  </w:style>
  <w:style w:type="paragraph" w:styleId="Index1">
    <w:name w:val="index 1"/>
    <w:basedOn w:val="Normal"/>
    <w:rsid w:val="00EB5F99"/>
    <w:pPr>
      <w:keepLines/>
      <w:spacing w:after="0"/>
    </w:pPr>
  </w:style>
  <w:style w:type="paragraph" w:styleId="ListNumber2">
    <w:name w:val="List Number 2"/>
    <w:basedOn w:val="ListNumber"/>
    <w:rsid w:val="00EB5F99"/>
    <w:pPr>
      <w:ind w:left="851"/>
    </w:pPr>
  </w:style>
  <w:style w:type="paragraph" w:styleId="ListNumber">
    <w:name w:val="List Number"/>
    <w:basedOn w:val="List"/>
    <w:rsid w:val="00EB5F99"/>
  </w:style>
  <w:style w:type="character" w:styleId="FootnoteReference">
    <w:name w:val="footnote reference"/>
    <w:basedOn w:val="DefaultParagraphFont"/>
    <w:rsid w:val="00EB5F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5F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B5F99"/>
    <w:pPr>
      <w:ind w:left="851"/>
    </w:pPr>
  </w:style>
  <w:style w:type="paragraph" w:styleId="ListBullet">
    <w:name w:val="List Bullet"/>
    <w:aliases w:val="UL"/>
    <w:basedOn w:val="List"/>
    <w:rsid w:val="00EB5F99"/>
  </w:style>
  <w:style w:type="paragraph" w:styleId="ListBullet3">
    <w:name w:val="List Bullet 3"/>
    <w:basedOn w:val="ListBullet2"/>
    <w:rsid w:val="00EB5F99"/>
    <w:pPr>
      <w:ind w:left="1135"/>
    </w:pPr>
  </w:style>
  <w:style w:type="paragraph" w:styleId="ListBullet4">
    <w:name w:val="List Bullet 4"/>
    <w:basedOn w:val="ListBullet3"/>
    <w:rsid w:val="00EB5F99"/>
    <w:pPr>
      <w:ind w:left="1418"/>
    </w:pPr>
  </w:style>
  <w:style w:type="paragraph" w:styleId="ListBullet5">
    <w:name w:val="List Bullet 5"/>
    <w:basedOn w:val="ListBullet4"/>
    <w:rsid w:val="00EB5F99"/>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2"/>
      </w:numPr>
      <w:tabs>
        <w:tab w:val="num" w:pos="926"/>
      </w:tabs>
      <w:ind w:left="926"/>
    </w:pPr>
    <w:rPr>
      <w:rFonts w:eastAsia="Yu Gothic"/>
    </w:rPr>
  </w:style>
  <w:style w:type="paragraph" w:styleId="ListNumber4">
    <w:name w:val="List Number 4"/>
    <w:basedOn w:val="Normal"/>
    <w:uiPriority w:val="99"/>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qFormat/>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547</Words>
  <Characters>3120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3660</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6</cp:revision>
  <cp:lastPrinted>2019-02-25T15:05:00Z</cp:lastPrinted>
  <dcterms:created xsi:type="dcterms:W3CDTF">2023-12-08T13:20:00Z</dcterms:created>
  <dcterms:modified xsi:type="dcterms:W3CDTF">2024-02-13T12:36:00Z</dcterms:modified>
</cp:coreProperties>
</file>