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C4-235627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29.509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85BCA" w14:textId="06232DC0" w:rsidR="000662A6" w:rsidRPr="00DD319A" w:rsidRDefault="000662A6" w:rsidP="000662A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29.50</w:t>
            </w:r>
            <w:r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 xml:space="preserve"> need to be updated, according to the following CR agreed in CT4#11</w:t>
            </w:r>
            <w:r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>.</w:t>
            </w:r>
          </w:p>
          <w:p w14:paraId="7FB65508" w14:textId="77777777" w:rsidR="000662A6" w:rsidRDefault="000662A6" w:rsidP="000662A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0E90F77" w14:textId="4B2FBEF6" w:rsidR="000662A6" w:rsidRPr="00DA672D" w:rsidRDefault="000662A6" w:rsidP="000662A6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0662A6">
              <w:rPr>
                <w:b/>
                <w:bCs/>
              </w:rPr>
              <w:t>Nausf_</w:t>
            </w:r>
            <w:r w:rsidRPr="000662A6">
              <w:rPr>
                <w:b/>
                <w:bCs/>
                <w:lang w:eastAsia="zh-CN"/>
              </w:rPr>
              <w:t>UEAuthentication</w:t>
            </w:r>
            <w:proofErr w:type="spellEnd"/>
            <w:r w:rsidRPr="000662A6">
              <w:rPr>
                <w:b/>
                <w:bCs/>
              </w:rPr>
              <w:t xml:space="preserve"> API</w:t>
            </w:r>
            <w:r>
              <w:t xml:space="preserve"> </w:t>
            </w:r>
            <w:r w:rsidRPr="00DC2DC2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708AA7DE" w14:textId="59651EBB" w:rsidR="000662A6" w:rsidRDefault="000662A6" w:rsidP="000662A6">
            <w:pPr>
              <w:pStyle w:val="CRCoverPage"/>
              <w:spacing w:after="0"/>
              <w:ind w:left="100"/>
            </w:pPr>
            <w:r>
              <w:rPr>
                <w:noProof/>
              </w:rPr>
              <w:t>- CR#0</w:t>
            </w:r>
            <w:r>
              <w:rPr>
                <w:noProof/>
              </w:rPr>
              <w:t>206</w:t>
            </w:r>
            <w:r>
              <w:rPr>
                <w:noProof/>
              </w:rPr>
              <w:t xml:space="preserve">: </w:t>
            </w:r>
            <w:r>
              <w:rPr>
                <w:lang w:eastAsia="zh-CN"/>
              </w:rPr>
              <w:t>E</w:t>
            </w:r>
            <w:r>
              <w:t>nhancement to support UE-to-UE relay</w:t>
            </w:r>
          </w:p>
        </w:tc>
      </w:tr>
      <w:tr w:rsidR="000662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1C1ED" w14:textId="77777777" w:rsidR="000662A6" w:rsidRPr="00DA672D" w:rsidRDefault="000662A6" w:rsidP="000662A6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0662A6">
              <w:rPr>
                <w:b/>
                <w:bCs/>
              </w:rPr>
              <w:t>Nausf_</w:t>
            </w:r>
            <w:r w:rsidRPr="000662A6">
              <w:rPr>
                <w:b/>
                <w:bCs/>
                <w:lang w:eastAsia="zh-CN"/>
              </w:rPr>
              <w:t>UEAuthentication</w:t>
            </w:r>
            <w:proofErr w:type="spellEnd"/>
            <w:r w:rsidRPr="000662A6">
              <w:rPr>
                <w:b/>
                <w:bCs/>
              </w:rPr>
              <w:t xml:space="preserve"> API</w:t>
            </w:r>
            <w:r>
              <w:t xml:space="preserve"> </w:t>
            </w:r>
            <w:r w:rsidRPr="00DC2DC2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1CB2E183" w14:textId="124604AC" w:rsidR="000662A6" w:rsidRDefault="000662A6" w:rsidP="000662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0662A6">
              <w:t>version: 1.3.0-alpha.</w:t>
            </w:r>
            <w:r>
              <w:t xml:space="preserve">3 </w:t>
            </w:r>
            <w:r>
              <w:t xml:space="preserve">to </w:t>
            </w:r>
            <w:r w:rsidRPr="000662A6">
              <w:t>version: 1.3.0-alpha.4</w:t>
            </w:r>
          </w:p>
          <w:p w14:paraId="15821225" w14:textId="15CFC1EC" w:rsidR="000662A6" w:rsidRDefault="000662A6" w:rsidP="000662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</w:t>
            </w:r>
            <w:r>
              <w:rPr>
                <w:lang w:val="en-US"/>
              </w:rPr>
              <w:t>9</w:t>
            </w:r>
            <w:r>
              <w:rPr>
                <w:lang w:val="en-US"/>
              </w:rPr>
              <w:t xml:space="preserve"> v18.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31C656EC" w14:textId="77777777" w:rsidR="000662A6" w:rsidRPr="000662A6" w:rsidRDefault="000662A6" w:rsidP="000662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0662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E1839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2A6" w14:paraId="034AF533" w14:textId="77777777" w:rsidTr="00547111">
        <w:tc>
          <w:tcPr>
            <w:tcW w:w="2694" w:type="dxa"/>
            <w:gridSpan w:val="2"/>
          </w:tcPr>
          <w:p w14:paraId="39D9EB5B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2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62A6" w:rsidRDefault="000662A6" w:rsidP="000662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62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662A6" w:rsidRDefault="000662A6" w:rsidP="000662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2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662A6" w:rsidRDefault="000662A6" w:rsidP="00066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2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662A6" w:rsidRDefault="000662A6" w:rsidP="00066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2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62A6" w:rsidRDefault="000662A6" w:rsidP="000662A6">
            <w:pPr>
              <w:pStyle w:val="CRCoverPage"/>
              <w:spacing w:after="0"/>
              <w:rPr>
                <w:noProof/>
              </w:rPr>
            </w:pPr>
          </w:p>
        </w:tc>
      </w:tr>
      <w:tr w:rsidR="000662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2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62A6" w:rsidRPr="008863B9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62A6" w:rsidRPr="008863B9" w:rsidRDefault="000662A6" w:rsidP="000662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2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CA5ED" w14:textId="77777777" w:rsidR="000662A6" w:rsidRPr="006B5418" w:rsidRDefault="000662A6" w:rsidP="00066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922AC1" w14:textId="77777777" w:rsidR="000662A6" w:rsidRPr="000662A6" w:rsidRDefault="000662A6" w:rsidP="000662A6">
      <w:pPr>
        <w:pStyle w:val="PL"/>
        <w:rPr>
          <w:rFonts w:ascii="Arial" w:hAnsi="Arial" w:cs="Arial"/>
          <w:sz w:val="32"/>
          <w:szCs w:val="32"/>
        </w:rPr>
      </w:pPr>
      <w:r w:rsidRPr="000662A6">
        <w:rPr>
          <w:rFonts w:ascii="Arial" w:hAnsi="Arial" w:cs="Arial"/>
          <w:sz w:val="32"/>
          <w:szCs w:val="32"/>
        </w:rPr>
        <w:t>A.2</w:t>
      </w:r>
      <w:r w:rsidRPr="000662A6">
        <w:rPr>
          <w:rFonts w:ascii="Arial" w:hAnsi="Arial" w:cs="Arial"/>
          <w:sz w:val="32"/>
          <w:szCs w:val="32"/>
        </w:rPr>
        <w:tab/>
        <w:t>Nausf_UEAuthentication API</w:t>
      </w:r>
    </w:p>
    <w:p w14:paraId="0EF63B15" w14:textId="77777777" w:rsidR="000662A6" w:rsidRDefault="000662A6" w:rsidP="000662A6">
      <w:pPr>
        <w:pStyle w:val="PL"/>
        <w:rPr>
          <w:rFonts w:ascii="Times New Roman" w:hAnsi="Times New Roman"/>
          <w:sz w:val="20"/>
        </w:rPr>
      </w:pPr>
    </w:p>
    <w:p w14:paraId="66A223B0" w14:textId="7D7F1284" w:rsidR="000662A6" w:rsidRPr="001A01C4" w:rsidRDefault="000662A6" w:rsidP="000662A6">
      <w:pPr>
        <w:pStyle w:val="PL"/>
      </w:pPr>
      <w:r w:rsidRPr="001A01C4">
        <w:t>openapi: 3.0.0</w:t>
      </w:r>
    </w:p>
    <w:p w14:paraId="754013D7" w14:textId="77777777" w:rsidR="000662A6" w:rsidRPr="001A01C4" w:rsidRDefault="000662A6" w:rsidP="000662A6">
      <w:pPr>
        <w:pStyle w:val="PL"/>
      </w:pPr>
      <w:r w:rsidRPr="001A01C4">
        <w:t>info:</w:t>
      </w:r>
    </w:p>
    <w:p w14:paraId="36461771" w14:textId="77777777" w:rsidR="000662A6" w:rsidRPr="001A01C4" w:rsidRDefault="000662A6" w:rsidP="000662A6">
      <w:pPr>
        <w:pStyle w:val="PL"/>
      </w:pPr>
      <w:r w:rsidRPr="001A01C4">
        <w:t xml:space="preserve">  version: 1.3.0-</w:t>
      </w:r>
      <w:r w:rsidRPr="001A01C4">
        <w:rPr>
          <w:lang w:val="en-US"/>
        </w:rPr>
        <w:t>alpha.</w:t>
      </w:r>
      <w:r>
        <w:rPr>
          <w:lang w:val="en-US"/>
        </w:rPr>
        <w:t>4</w:t>
      </w:r>
    </w:p>
    <w:p w14:paraId="39FE191A" w14:textId="77777777" w:rsidR="000662A6" w:rsidRPr="001A01C4" w:rsidRDefault="000662A6" w:rsidP="000662A6">
      <w:pPr>
        <w:pStyle w:val="PL"/>
      </w:pPr>
      <w:r w:rsidRPr="001A01C4">
        <w:t xml:space="preserve">  title: AUSF API</w:t>
      </w:r>
    </w:p>
    <w:p w14:paraId="6415C61F" w14:textId="77777777" w:rsidR="000662A6" w:rsidRPr="001A01C4" w:rsidRDefault="000662A6" w:rsidP="000662A6">
      <w:pPr>
        <w:pStyle w:val="PL"/>
      </w:pPr>
      <w:r w:rsidRPr="001A01C4">
        <w:t xml:space="preserve">  description: |</w:t>
      </w:r>
    </w:p>
    <w:p w14:paraId="325E7EA3" w14:textId="77777777" w:rsidR="000662A6" w:rsidRPr="001A01C4" w:rsidRDefault="000662A6" w:rsidP="000662A6">
      <w:pPr>
        <w:pStyle w:val="PL"/>
      </w:pPr>
      <w:r w:rsidRPr="001A01C4">
        <w:t xml:space="preserve">    AUSF UE Authentication Service.  </w:t>
      </w:r>
    </w:p>
    <w:p w14:paraId="6E2CF1DA" w14:textId="77777777" w:rsidR="000662A6" w:rsidRPr="001A01C4" w:rsidRDefault="000662A6" w:rsidP="000662A6">
      <w:pPr>
        <w:pStyle w:val="PL"/>
      </w:pPr>
      <w:r w:rsidRPr="001A01C4">
        <w:t xml:space="preserve">    © 2023, 3GPP Organizational Partners (ARIB, ATIS, CCSA, ETSI, TSDSI, TTA, TTC).  </w:t>
      </w:r>
    </w:p>
    <w:p w14:paraId="4D4732B4" w14:textId="77777777" w:rsidR="000662A6" w:rsidRPr="001A01C4" w:rsidRDefault="000662A6" w:rsidP="000662A6">
      <w:pPr>
        <w:pStyle w:val="PL"/>
      </w:pPr>
      <w:r w:rsidRPr="001A01C4">
        <w:t xml:space="preserve">    All rights reserved.</w:t>
      </w:r>
    </w:p>
    <w:p w14:paraId="3F70FCA1" w14:textId="77777777" w:rsidR="000662A6" w:rsidRPr="001A01C4" w:rsidRDefault="000662A6" w:rsidP="000662A6">
      <w:pPr>
        <w:pStyle w:val="PL"/>
      </w:pPr>
    </w:p>
    <w:p w14:paraId="6C989323" w14:textId="77777777" w:rsidR="000662A6" w:rsidRPr="001A01C4" w:rsidRDefault="000662A6" w:rsidP="000662A6">
      <w:pPr>
        <w:pStyle w:val="PL"/>
      </w:pPr>
      <w:r w:rsidRPr="001A01C4">
        <w:t>externalDocs:</w:t>
      </w:r>
    </w:p>
    <w:p w14:paraId="3451A013" w14:textId="77777777" w:rsidR="000662A6" w:rsidRPr="001A01C4" w:rsidRDefault="000662A6" w:rsidP="000662A6">
      <w:pPr>
        <w:pStyle w:val="PL"/>
      </w:pPr>
      <w:r w:rsidRPr="001A01C4">
        <w:t xml:space="preserve">  description: 3GPP TS 29.509 V18.</w:t>
      </w:r>
      <w:r>
        <w:t>3</w:t>
      </w:r>
      <w:r w:rsidRPr="001A01C4">
        <w:t>.0; 5G System; 3GPP TS Authentication Server services.</w:t>
      </w:r>
    </w:p>
    <w:p w14:paraId="3A76C435" w14:textId="77777777" w:rsidR="000662A6" w:rsidRPr="001A01C4" w:rsidRDefault="000662A6" w:rsidP="000662A6">
      <w:pPr>
        <w:pStyle w:val="PL"/>
      </w:pPr>
      <w:r w:rsidRPr="001A01C4">
        <w:t xml:space="preserve">  url: 'https://www.3gpp.org/ftp/Specs/archive/29_series/29.509'</w:t>
      </w:r>
    </w:p>
    <w:p w14:paraId="37EB65AD" w14:textId="77777777" w:rsidR="000662A6" w:rsidRDefault="000662A6" w:rsidP="000662A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CA86AA6" w14:textId="77777777" w:rsidR="000662A6" w:rsidRDefault="000662A6" w:rsidP="000662A6">
      <w:pPr>
        <w:rPr>
          <w:lang w:val="en-US"/>
        </w:rPr>
      </w:pPr>
    </w:p>
    <w:p w14:paraId="4410431D" w14:textId="77777777" w:rsidR="000662A6" w:rsidRPr="006B5418" w:rsidRDefault="000662A6" w:rsidP="00066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8D2A71" w14:textId="77777777" w:rsidR="000662A6" w:rsidRDefault="000662A6">
      <w:pPr>
        <w:rPr>
          <w:noProof/>
        </w:rPr>
      </w:pPr>
    </w:p>
    <w:sectPr w:rsidR="000662A6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9B5A9" w14:textId="77777777" w:rsidR="003364A7" w:rsidRDefault="003364A7">
      <w:r>
        <w:separator/>
      </w:r>
    </w:p>
  </w:endnote>
  <w:endnote w:type="continuationSeparator" w:id="0">
    <w:p w14:paraId="5F897EAC" w14:textId="77777777" w:rsidR="003364A7" w:rsidRDefault="0033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FFF38" w14:textId="7E7C6907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05D63246" wp14:editId="7F3D07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7188" w14:textId="4695489F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6324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32497188" w14:textId="4695489F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308E2" w14:textId="0151A567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34430AD4" wp14:editId="6B3C6988">
              <wp:simplePos x="723900" y="10204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DDAAF" w14:textId="2C6B623A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30AD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576DDAAF" w14:textId="2C6B623A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B4039" w14:textId="7D8B8852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CF9ADCB" wp14:editId="595B73B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0DE3F7" w14:textId="1BEF6E7F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F9ADCB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C0DE3F7" w14:textId="1BEF6E7F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7A23" w14:textId="35248691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554B3B05" wp14:editId="52F61A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5" name="Zone de texte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9953E8" w14:textId="66349790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4B3B05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Orange Restricted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59953E8" w14:textId="66349790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1FD8" w14:textId="78D92DD0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3EBF8D02" wp14:editId="5082D661">
              <wp:simplePos x="720725" y="1020254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6" name="Zone de texte 6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40D3A0" w14:textId="20036982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BF8D0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Orange Restricted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2640D3A0" w14:textId="20036982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2B0C" w14:textId="4FB47DB8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A47D010" wp14:editId="10CBF92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" name="Zone de texte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66A0D0" w14:textId="403412E5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7D010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Orange Restricted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466A0D0" w14:textId="403412E5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0C782" w14:textId="77777777" w:rsidR="003364A7" w:rsidRDefault="003364A7">
      <w:r>
        <w:separator/>
      </w:r>
    </w:p>
  </w:footnote>
  <w:footnote w:type="continuationSeparator" w:id="0">
    <w:p w14:paraId="623DEFC4" w14:textId="77777777" w:rsidR="003364A7" w:rsidRDefault="00336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2A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64A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058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662A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662A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0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501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3</cp:revision>
  <cp:lastPrinted>1899-12-31T23:00:00Z</cp:lastPrinted>
  <dcterms:created xsi:type="dcterms:W3CDTF">2023-11-27T16:27:00Z</dcterms:created>
  <dcterms:modified xsi:type="dcterms:W3CDTF">2023-11-27T16:34:00Z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C4-235627</vt:lpwstr>
  </property>
  <property fmtid="{D5CDD505-2E9C-101B-9397-08002B2CF9AE}" pid="10" name="Spec#">
    <vt:lpwstr>29.509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29.509 Rel-18 API version and External doc update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