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325331AB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90380E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0380E">
        <w:rPr>
          <w:b/>
          <w:noProof/>
          <w:sz w:val="24"/>
        </w:rPr>
        <w:t>4</w:t>
      </w:r>
      <w:r>
        <w:rPr>
          <w:b/>
          <w:noProof/>
          <w:sz w:val="24"/>
        </w:rPr>
        <w:t>-25</w:t>
      </w:r>
      <w:r w:rsidR="0090380E">
        <w:rPr>
          <w:b/>
          <w:noProof/>
          <w:sz w:val="24"/>
        </w:rPr>
        <w:t>3</w:t>
      </w:r>
      <w:r>
        <w:rPr>
          <w:b/>
          <w:noProof/>
          <w:sz w:val="24"/>
        </w:rPr>
        <w:t>xxx</w:t>
      </w:r>
    </w:p>
    <w:bookmarkEnd w:id="0"/>
    <w:p w14:paraId="0701295E" w14:textId="68120054" w:rsidR="009D77F0" w:rsidRDefault="0090380E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Göteborg, Sweden</w:t>
      </w:r>
      <w:r>
        <w:rPr>
          <w:b/>
          <w:noProof/>
          <w:sz w:val="24"/>
        </w:rPr>
        <w:t>;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 xml:space="preserve">25 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14:paraId="18BE02D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4C7F6870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4ED68054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77777777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653111" w14:textId="77777777"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75183D34" w14:textId="77777777"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14:paraId="3DF0E09D" w14:textId="77777777"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14:paraId="5CE5B017" w14:textId="77777777"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14:paraId="72A14003" w14:textId="57CAF3E2"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</w:t>
      </w:r>
      <w:r w:rsidR="00E01CF1">
        <w:rPr>
          <w:lang w:val="en-US"/>
        </w:rPr>
        <w:t>3GPP TS/TR</w:t>
      </w:r>
      <w:r w:rsidRPr="006B5418">
        <w:rPr>
          <w:lang w:val="en-US"/>
        </w:rPr>
        <w:t xml:space="preserve">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  <w:r w:rsidR="0042461A">
        <w:rPr>
          <w:lang w:val="en-US"/>
        </w:rPr>
        <w:t xml:space="preserve"> There shall be no editor's note in frozen releases.</w:t>
      </w:r>
    </w:p>
    <w:p w14:paraId="2F21B53E" w14:textId="77777777"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14:paraId="3B32D2A2" w14:textId="77777777"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14:paraId="27C752CA" w14:textId="77777777"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14:paraId="24BFE33B" w14:textId="78D4C731" w:rsidR="00330643" w:rsidRDefault="00231417" w:rsidP="00330643">
      <w:pPr>
        <w:pStyle w:val="TH"/>
      </w:pPr>
      <w:r>
        <w:lastRenderedPageBreak/>
        <w:t>Available styles for pCR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14:paraId="5A434191" w14:textId="77777777" w:rsidTr="00592829">
        <w:trPr>
          <w:jc w:val="center"/>
        </w:trPr>
        <w:tc>
          <w:tcPr>
            <w:tcW w:w="1701" w:type="dxa"/>
          </w:tcPr>
          <w:p w14:paraId="707D0BB9" w14:textId="77777777"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837A861" w14:textId="77777777"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14:paraId="537C62A8" w14:textId="77777777" w:rsidTr="00592829">
        <w:trPr>
          <w:jc w:val="center"/>
        </w:trPr>
        <w:tc>
          <w:tcPr>
            <w:tcW w:w="1701" w:type="dxa"/>
          </w:tcPr>
          <w:p w14:paraId="6137379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1E5C3C27" w14:textId="77777777"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14:paraId="79E4E7A0" w14:textId="77777777" w:rsidTr="00592829">
        <w:trPr>
          <w:jc w:val="center"/>
        </w:trPr>
        <w:tc>
          <w:tcPr>
            <w:tcW w:w="1701" w:type="dxa"/>
          </w:tcPr>
          <w:p w14:paraId="65E1B39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1EB3FC5B" w14:textId="77777777"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14:paraId="0BD6BDCF" w14:textId="77777777" w:rsidTr="00592829">
        <w:trPr>
          <w:jc w:val="center"/>
        </w:trPr>
        <w:tc>
          <w:tcPr>
            <w:tcW w:w="1701" w:type="dxa"/>
          </w:tcPr>
          <w:p w14:paraId="5D96EAA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1B4B029" w14:textId="77777777"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14:paraId="2AA04D27" w14:textId="77777777" w:rsidTr="00592829">
        <w:trPr>
          <w:jc w:val="center"/>
        </w:trPr>
        <w:tc>
          <w:tcPr>
            <w:tcW w:w="1701" w:type="dxa"/>
          </w:tcPr>
          <w:p w14:paraId="483C686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507EC6E0" w14:textId="77777777"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14:paraId="7A588107" w14:textId="77777777" w:rsidTr="00592829">
        <w:trPr>
          <w:jc w:val="center"/>
        </w:trPr>
        <w:tc>
          <w:tcPr>
            <w:tcW w:w="1701" w:type="dxa"/>
          </w:tcPr>
          <w:p w14:paraId="62BC997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8589BA8" w14:textId="77777777"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14:paraId="51C7DF82" w14:textId="77777777" w:rsidTr="00592829">
        <w:trPr>
          <w:jc w:val="center"/>
        </w:trPr>
        <w:tc>
          <w:tcPr>
            <w:tcW w:w="1701" w:type="dxa"/>
          </w:tcPr>
          <w:p w14:paraId="305AD34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2767BCEF" w14:textId="77777777"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14:paraId="72CB0E43" w14:textId="77777777" w:rsidTr="00592829">
        <w:trPr>
          <w:jc w:val="center"/>
        </w:trPr>
        <w:tc>
          <w:tcPr>
            <w:tcW w:w="1701" w:type="dxa"/>
          </w:tcPr>
          <w:p w14:paraId="7BD6716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6CC8EA22" w14:textId="77777777"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14:paraId="1D5398F5" w14:textId="77777777" w:rsidTr="00592829">
        <w:trPr>
          <w:jc w:val="center"/>
        </w:trPr>
        <w:tc>
          <w:tcPr>
            <w:tcW w:w="1701" w:type="dxa"/>
          </w:tcPr>
          <w:p w14:paraId="72EF208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5AC0463E" w14:textId="77777777"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14:paraId="540A5142" w14:textId="77777777" w:rsidTr="00592829">
        <w:trPr>
          <w:jc w:val="center"/>
        </w:trPr>
        <w:tc>
          <w:tcPr>
            <w:tcW w:w="1701" w:type="dxa"/>
          </w:tcPr>
          <w:p w14:paraId="2B1FC01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7C188745" w14:textId="77777777"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14:paraId="655AF0EB" w14:textId="77777777" w:rsidTr="00592829">
        <w:trPr>
          <w:jc w:val="center"/>
        </w:trPr>
        <w:tc>
          <w:tcPr>
            <w:tcW w:w="1701" w:type="dxa"/>
          </w:tcPr>
          <w:p w14:paraId="2ADC4019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5E93C0DE" w14:textId="77777777"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14:paraId="37214DFF" w14:textId="77777777" w:rsidTr="00592829">
        <w:trPr>
          <w:jc w:val="center"/>
        </w:trPr>
        <w:tc>
          <w:tcPr>
            <w:tcW w:w="1701" w:type="dxa"/>
          </w:tcPr>
          <w:p w14:paraId="6CD9534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685C471F" w14:textId="77777777"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14:paraId="62A648A6" w14:textId="77777777" w:rsidTr="00592829">
        <w:trPr>
          <w:jc w:val="center"/>
        </w:trPr>
        <w:tc>
          <w:tcPr>
            <w:tcW w:w="1701" w:type="dxa"/>
          </w:tcPr>
          <w:p w14:paraId="13BA1265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64606F9A" w14:textId="77777777"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14:paraId="52016CD1" w14:textId="77777777" w:rsidTr="00592829">
        <w:trPr>
          <w:jc w:val="center"/>
        </w:trPr>
        <w:tc>
          <w:tcPr>
            <w:tcW w:w="1701" w:type="dxa"/>
          </w:tcPr>
          <w:p w14:paraId="203E031D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060A3E37" w14:textId="77777777"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14:paraId="32A27C18" w14:textId="77777777" w:rsidTr="00592829">
        <w:trPr>
          <w:jc w:val="center"/>
        </w:trPr>
        <w:tc>
          <w:tcPr>
            <w:tcW w:w="1701" w:type="dxa"/>
          </w:tcPr>
          <w:p w14:paraId="1BB8678B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0C68FC44" w14:textId="77777777"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14:paraId="654D2CBD" w14:textId="77777777" w:rsidTr="00592829">
        <w:trPr>
          <w:jc w:val="center"/>
        </w:trPr>
        <w:tc>
          <w:tcPr>
            <w:tcW w:w="1701" w:type="dxa"/>
          </w:tcPr>
          <w:p w14:paraId="1E7F71D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1A3E5B9C" w14:textId="77777777"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14:paraId="7A9EB54B" w14:textId="77777777" w:rsidTr="00592829">
        <w:trPr>
          <w:jc w:val="center"/>
        </w:trPr>
        <w:tc>
          <w:tcPr>
            <w:tcW w:w="1701" w:type="dxa"/>
          </w:tcPr>
          <w:p w14:paraId="5CBA29EC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6CE725B6" w14:textId="77777777"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14:paraId="520B4A99" w14:textId="77777777" w:rsidTr="00592829">
        <w:trPr>
          <w:jc w:val="center"/>
        </w:trPr>
        <w:tc>
          <w:tcPr>
            <w:tcW w:w="1701" w:type="dxa"/>
          </w:tcPr>
          <w:p w14:paraId="359DF9F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088ADB4A" w14:textId="77777777"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14:paraId="3B502274" w14:textId="77777777" w:rsidTr="00592829">
        <w:trPr>
          <w:jc w:val="center"/>
        </w:trPr>
        <w:tc>
          <w:tcPr>
            <w:tcW w:w="1701" w:type="dxa"/>
          </w:tcPr>
          <w:p w14:paraId="1639A993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3D2B25A6" w14:textId="77777777"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14:paraId="6D5DA3CD" w14:textId="77777777" w:rsidTr="00592829">
        <w:trPr>
          <w:jc w:val="center"/>
        </w:trPr>
        <w:tc>
          <w:tcPr>
            <w:tcW w:w="1701" w:type="dxa"/>
          </w:tcPr>
          <w:p w14:paraId="0C468B1E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953C29D" w14:textId="77777777"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14:paraId="3A8A1CD0" w14:textId="77777777" w:rsidTr="00592829">
        <w:trPr>
          <w:jc w:val="center"/>
        </w:trPr>
        <w:tc>
          <w:tcPr>
            <w:tcW w:w="1701" w:type="dxa"/>
          </w:tcPr>
          <w:p w14:paraId="3C61D41A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012C131" w14:textId="77777777"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14:paraId="78408DF6" w14:textId="77777777" w:rsidTr="00592829">
        <w:trPr>
          <w:jc w:val="center"/>
        </w:trPr>
        <w:tc>
          <w:tcPr>
            <w:tcW w:w="1701" w:type="dxa"/>
          </w:tcPr>
          <w:p w14:paraId="5F803140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53EE4E59" w14:textId="77777777"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14:paraId="158C8F4B" w14:textId="77777777" w:rsidTr="00592829">
        <w:trPr>
          <w:jc w:val="center"/>
        </w:trPr>
        <w:tc>
          <w:tcPr>
            <w:tcW w:w="1701" w:type="dxa"/>
          </w:tcPr>
          <w:p w14:paraId="5F930A34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26FB6634" w14:textId="77777777"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231417" w14:paraId="4950E8DC" w14:textId="77777777" w:rsidTr="00592829">
        <w:trPr>
          <w:jc w:val="center"/>
        </w:trPr>
        <w:tc>
          <w:tcPr>
            <w:tcW w:w="1701" w:type="dxa"/>
          </w:tcPr>
          <w:p w14:paraId="118E3828" w14:textId="711EEE8A" w:rsidR="00231417" w:rsidRDefault="00231417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Editor's Note</w:t>
            </w:r>
          </w:p>
        </w:tc>
        <w:tc>
          <w:tcPr>
            <w:tcW w:w="5103" w:type="dxa"/>
          </w:tcPr>
          <w:p w14:paraId="180D17A6" w14:textId="0750898A" w:rsidR="00231417" w:rsidRDefault="00231417" w:rsidP="00592829">
            <w:pPr>
              <w:pStyle w:val="TAL"/>
            </w:pPr>
            <w:r>
              <w:t>Editor's note</w:t>
            </w:r>
          </w:p>
        </w:tc>
      </w:tr>
      <w:tr w:rsidR="00330643" w14:paraId="29AFA158" w14:textId="77777777" w:rsidTr="00592829">
        <w:trPr>
          <w:jc w:val="center"/>
        </w:trPr>
        <w:tc>
          <w:tcPr>
            <w:tcW w:w="1701" w:type="dxa"/>
          </w:tcPr>
          <w:p w14:paraId="4C61DEC7" w14:textId="77777777"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61AC4A6A" w14:textId="77777777"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14:paraId="0D986374" w14:textId="77777777" w:rsidTr="00592829">
        <w:trPr>
          <w:jc w:val="center"/>
        </w:trPr>
        <w:tc>
          <w:tcPr>
            <w:tcW w:w="6804" w:type="dxa"/>
            <w:gridSpan w:val="2"/>
          </w:tcPr>
          <w:p w14:paraId="51CD88D4" w14:textId="77777777"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55072161" w14:textId="77777777"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2A2C0B1F" w14:textId="77777777" w:rsidR="00330643" w:rsidRDefault="00330643" w:rsidP="00394E81">
      <w:pPr>
        <w:rPr>
          <w:lang w:val="en-US"/>
        </w:rPr>
      </w:pPr>
    </w:p>
    <w:p w14:paraId="76B35DA7" w14:textId="77777777"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5A1CD51D" w14:textId="77777777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65A6C" w14:textId="77777777" w:rsidR="008E1554" w:rsidRDefault="008E1554">
      <w:r>
        <w:separator/>
      </w:r>
    </w:p>
  </w:endnote>
  <w:endnote w:type="continuationSeparator" w:id="0">
    <w:p w14:paraId="38EA027B" w14:textId="77777777" w:rsidR="008E1554" w:rsidRDefault="008E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5CD29" w14:textId="77777777" w:rsidR="008E1554" w:rsidRDefault="008E1554">
      <w:r>
        <w:separator/>
      </w:r>
    </w:p>
  </w:footnote>
  <w:footnote w:type="continuationSeparator" w:id="0">
    <w:p w14:paraId="2D39191B" w14:textId="77777777" w:rsidR="008E1554" w:rsidRDefault="008E1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451</Words>
  <Characters>2177</Characters>
  <Application>Microsoft Office Word</Application>
  <DocSecurity>0</DocSecurity>
  <Lines>98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Ericsson_thomas</cp:lastModifiedBy>
  <cp:revision>5</cp:revision>
  <cp:lastPrinted>1900-01-01T00:00:00Z</cp:lastPrinted>
  <dcterms:created xsi:type="dcterms:W3CDTF">2025-04-29T08:32:00Z</dcterms:created>
  <dcterms:modified xsi:type="dcterms:W3CDTF">2025-06-13T06:55:00Z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