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28CF94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00326F3B" w:rsidR="0096412B" w:rsidRPr="0096412B" w:rsidRDefault="0096412B" w:rsidP="0096412B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>
              <w:rPr>
                <w:noProof/>
                <w:color w:val="FF0000"/>
                <w:lang w:eastAsia="zh-CN"/>
              </w:rPr>
              <w:t>[Please remove below if not needed]</w:t>
            </w:r>
          </w:p>
          <w:p w14:paraId="5B7BE053" w14:textId="0A442A44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rFonts w:hint="eastAsia"/>
                <w:noProof/>
                <w:color w:val="0000FF"/>
                <w:lang w:eastAsia="zh-CN"/>
              </w:rPr>
              <w:t>[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ompatible/incompatible</w:t>
            </w:r>
            <w:r>
              <w:rPr>
                <w:noProof/>
                <w:color w:val="0000FF"/>
                <w:lang w:eastAsia="zh-CN"/>
              </w:rPr>
              <w:t>]</w:t>
            </w:r>
            <w:r w:rsidRPr="00BD47FA">
              <w:rPr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color w:val="0000FF"/>
                <w:lang w:eastAsia="zh-CN"/>
              </w:rPr>
              <w:t>[</w:t>
            </w:r>
            <w:r w:rsidRPr="00BD47FA">
              <w:rPr>
                <w:noProof/>
                <w:color w:val="0000FF"/>
                <w:lang w:eastAsia="zh-CN"/>
              </w:rPr>
              <w:t>feature/correction</w:t>
            </w:r>
            <w:r>
              <w:rPr>
                <w:noProof/>
                <w:color w:val="0000FF"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1C798B58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  <w:p w14:paraId="7DE37B04" w14:textId="77777777" w:rsidR="0096412B" w:rsidRDefault="0096412B" w:rsidP="0096412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…</w:t>
            </w:r>
          </w:p>
          <w:p w14:paraId="00D3B8F7" w14:textId="1AF356AB" w:rsidR="001E41F3" w:rsidRDefault="0096412B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Spec_Number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&lt;</w:t>
            </w:r>
            <w:proofErr w:type="spellStart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API_name</w:t>
            </w:r>
            <w:proofErr w:type="spellEnd"/>
            <w:r w:rsidRPr="00BD47FA">
              <w:rPr>
                <w:rFonts w:ascii="Calibri" w:hAnsi="Calibri" w:cs="Calibri"/>
                <w:color w:val="0000FF"/>
                <w:sz w:val="22"/>
                <w:szCs w:val="22"/>
              </w:rPr>
              <w:t>&gt;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74A80" w14:textId="77777777" w:rsidR="00FC6E13" w:rsidRDefault="00FC6E13">
      <w:r>
        <w:separator/>
      </w:r>
    </w:p>
  </w:endnote>
  <w:endnote w:type="continuationSeparator" w:id="0">
    <w:p w14:paraId="6C87670C" w14:textId="77777777" w:rsidR="00FC6E13" w:rsidRDefault="00FC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0979" w14:textId="77777777" w:rsidR="00FC6E13" w:rsidRDefault="00FC6E13">
      <w:r>
        <w:separator/>
      </w:r>
    </w:p>
  </w:footnote>
  <w:footnote w:type="continuationSeparator" w:id="0">
    <w:p w14:paraId="6C6C5A18" w14:textId="77777777" w:rsidR="00FC6E13" w:rsidRDefault="00FC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47111"/>
    <w:rsid w:val="005621B4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13F3D"/>
    <w:rsid w:val="00E34898"/>
    <w:rsid w:val="00E64E0A"/>
    <w:rsid w:val="00E77F78"/>
    <w:rsid w:val="00EB09B7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309</Words>
  <Characters>1890</Characters>
  <Application>Microsoft Office Word</Application>
  <DocSecurity>0</DocSecurity>
  <Lines>210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Ericsson_thomas</cp:lastModifiedBy>
  <cp:revision>11</cp:revision>
  <cp:lastPrinted>1899-12-31T23:00:00Z</cp:lastPrinted>
  <dcterms:created xsi:type="dcterms:W3CDTF">2024-11-25T12:19:00Z</dcterms:created>
  <dcterms:modified xsi:type="dcterms:W3CDTF">2025-06-13T06:51:00Z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