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A21187">
        <w:rPr>
          <w:b/>
          <w:noProof/>
          <w:sz w:val="24"/>
        </w:rPr>
        <w:t>230</w:t>
      </w:r>
      <w:bookmarkStart w:id="0" w:name="_GoBack"/>
      <w:bookmarkEnd w:id="0"/>
    </w:p>
    <w:p w:rsidR="00BD5C48" w:rsidRDefault="00BD5C48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D5C48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D5C4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BD6335">
        <w:rPr>
          <w:rFonts w:ascii="Arial" w:eastAsia="Batang" w:hAnsi="Arial"/>
          <w:b/>
          <w:lang w:eastAsia="zh-CN"/>
        </w:rPr>
        <w:t>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5C48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Optimisations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:rsidR="007021CD" w:rsidRDefault="007021CD" w:rsidP="007021CD">
      <w:r w:rsidRPr="007136F5">
        <w:t>The following areas of work are expected to be covered:</w:t>
      </w:r>
    </w:p>
    <w:p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:rsidR="000D32AF" w:rsidRDefault="000D32AF" w:rsidP="00B25526"/>
    <w:p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:rsidR="00B25526" w:rsidRDefault="00B25526" w:rsidP="00B25526"/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:rsidTr="00072A56">
        <w:tc>
          <w:tcPr>
            <w:tcW w:w="1617" w:type="dxa"/>
          </w:tcPr>
          <w:p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:rsidR="00330DFD" w:rsidRPr="00330DFD" w:rsidRDefault="00C956BA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1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:rsidTr="00072A56">
        <w:tc>
          <w:tcPr>
            <w:tcW w:w="1617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UCMF</w:t>
            </w:r>
            <w:r w:rsidR="00450456">
              <w:rPr>
                <w:rFonts w:ascii="Arial" w:hAnsi="Arial" w:cs="Arial"/>
                <w:sz w:val="18"/>
                <w:szCs w:val="18"/>
              </w:rPr>
              <w:t>/UCME</w:t>
            </w:r>
            <w:r w:rsidR="0084755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MME</w:t>
            </w:r>
            <w:r w:rsidR="00847558">
              <w:rPr>
                <w:rFonts w:ascii="Arial" w:hAnsi="Arial" w:cs="Arial"/>
                <w:sz w:val="18"/>
                <w:szCs w:val="18"/>
              </w:rPr>
              <w:t xml:space="preserve"> interface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2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:rsidTr="00072A56">
        <w:tc>
          <w:tcPr>
            <w:tcW w:w="1617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Radio Capability Provisioning Service; Stage 3</w:t>
            </w:r>
          </w:p>
        </w:tc>
        <w:tc>
          <w:tcPr>
            <w:tcW w:w="993" w:type="dxa"/>
          </w:tcPr>
          <w:p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3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:rsidR="00EF745D" w:rsidRDefault="00EF745D" w:rsidP="00EF745D">
      <w:pPr>
        <w:pStyle w:val="NO"/>
      </w:pPr>
      <w:r>
        <w:t>NOTE:</w:t>
      </w:r>
      <w:r>
        <w:tab/>
        <w:t>The need for the new TS specifying the interface between the UCMF</w:t>
      </w:r>
      <w:r w:rsidR="00450456">
        <w:t>/UCME</w:t>
      </w:r>
      <w:r>
        <w:t xml:space="preserve"> and the MME will be confirmed during the normative work.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Allocation of new AVP code for new AVP to support storage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by the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information over GTPv2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69237A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selection of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F62D4B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69237A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storage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:rsidR="000D32AF" w:rsidRDefault="0052014C" w:rsidP="00944B28">
      <w:pPr>
        <w:pStyle w:val="Heading2"/>
        <w:spacing w:before="0" w:after="0"/>
      </w:pPr>
      <w:r>
        <w:tab/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4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:rsidR="000D32AF" w:rsidRDefault="000D32AF" w:rsidP="000D32AF">
      <w:pPr>
        <w:pStyle w:val="Heading2"/>
        <w:spacing w:before="0" w:after="0"/>
        <w:ind w:left="1138" w:hanging="1138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:rsidR="000D32AF" w:rsidRDefault="000D32AF" w:rsidP="000D32AF">
      <w:pPr>
        <w:pStyle w:val="Heading2"/>
        <w:spacing w:before="0" w:after="0"/>
        <w:ind w:left="1138" w:hanging="1138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D32AF" w:rsidRDefault="000D32AF" w:rsidP="00541F4E">
      <w:pPr>
        <w:spacing w:after="0"/>
      </w:pPr>
      <w:r w:rsidRPr="00500B87">
        <w:t>Security aspects will be covered by SA3.</w:t>
      </w:r>
    </w:p>
    <w:p w:rsidR="00541F4E" w:rsidRPr="00541F4E" w:rsidRDefault="00541F4E" w:rsidP="00541F4E">
      <w:pPr>
        <w:spacing w:after="0"/>
        <w:rPr>
          <w:sz w:val="32"/>
          <w:szCs w:val="32"/>
        </w:rPr>
      </w:pP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2AC" w:rsidRDefault="00E822AC">
      <w:r>
        <w:separator/>
      </w:r>
    </w:p>
  </w:endnote>
  <w:endnote w:type="continuationSeparator" w:id="0">
    <w:p w:rsidR="00E822AC" w:rsidRDefault="00E8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2AC" w:rsidRDefault="00E822AC">
      <w:r>
        <w:separator/>
      </w:r>
    </w:p>
  </w:footnote>
  <w:footnote w:type="continuationSeparator" w:id="0">
    <w:p w:rsidR="00E822AC" w:rsidRDefault="00E82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F7EB4"/>
    <w:rsid w:val="002000C2"/>
    <w:rsid w:val="00205F25"/>
    <w:rsid w:val="00206FE8"/>
    <w:rsid w:val="00221B1E"/>
    <w:rsid w:val="00240DCD"/>
    <w:rsid w:val="00240E38"/>
    <w:rsid w:val="0024786B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">
    <w:name w:val="Unresolved Mention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enliang.xu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k.yong.yang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yong.yang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BDD1C-4500-41E4-8229-6301B28A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1157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7728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Rapporteuer</cp:lastModifiedBy>
  <cp:revision>2</cp:revision>
  <cp:lastPrinted>2000-02-29T09:31:00Z</cp:lastPrinted>
  <dcterms:created xsi:type="dcterms:W3CDTF">2019-06-03T18:47:00Z</dcterms:created>
  <dcterms:modified xsi:type="dcterms:W3CDTF">2019-06-03T18:47:00Z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1559575013</vt:lpwstr>
  </property>
  <property fmtid="{D5CDD505-2E9C-101B-9397-08002B2CF9AE}" pid="14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15" name="_2015_ms_pID_7253431">
    <vt:lpwstr>Nm/rWhC9PFK0rAOKz9s3ULH7SaIsCvChO5d2zuTdJtB42R7gte+MpT
8gIBsSGbVspOtydtKLeHCgDTncuYn7V+hGbWWxStDOnOrJmVecxuwqpjzgMYaXC1J+95Kd4O
ulTZU+CFi3YmmfQpVFc/NcEzXj8NdayNWYyJ1mfZQXE7adyMtaONqcVFwH6F9raaITY=</vt:lpwstr>
  </property>
</Properties>
</file>