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21" w:rsidRPr="00AE7C45" w:rsidRDefault="00CE5521" w:rsidP="00CE5521">
      <w:pPr>
        <w:pStyle w:val="TT"/>
      </w:pPr>
      <w:r>
        <w:t>Contents</w:t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rPr>
          <w:b/>
        </w:rPr>
        <w:fldChar w:fldCharType="begin" w:fldLock="1"/>
      </w:r>
      <w:r w:rsidRPr="00AE7C45">
        <w:rPr>
          <w:b/>
        </w:rPr>
        <w:instrText xml:space="preserve"> TOC \o "1-9" </w:instrText>
      </w:r>
      <w:r w:rsidRPr="00AE7C45">
        <w:rPr>
          <w:b/>
        </w:rPr>
        <w:fldChar w:fldCharType="separate"/>
      </w:r>
      <w:r w:rsidRPr="00AE7C45">
        <w:t>Annex A:List of contribution documents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_Toc380833369 \h </w:instrText>
      </w:r>
      <w:r w:rsidRPr="00AE7C45">
        <w:fldChar w:fldCharType="separate"/>
      </w:r>
      <w:r w:rsidRPr="00AE7C45">
        <w:t>2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B:List of agreed change requests Annex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_Toc380833370 \h </w:instrText>
      </w:r>
      <w:r w:rsidRPr="00AE7C45">
        <w:fldChar w:fldCharType="separate"/>
      </w:r>
      <w:r w:rsidRPr="00AE7C45">
        <w:t>21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C:Lists of liaisons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_Toc380833371 \h </w:instrText>
      </w:r>
      <w:r w:rsidRPr="00AE7C45">
        <w:fldChar w:fldCharType="separate"/>
      </w:r>
      <w:r w:rsidRPr="00AE7C45">
        <w:t>26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Annec C.1.: Incoming liaison statements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_Toc380833372 \h </w:instrText>
      </w:r>
      <w:r w:rsidRPr="00AE7C45">
        <w:fldChar w:fldCharType="separate"/>
      </w:r>
      <w:r w:rsidRPr="00AE7C45">
        <w:t>26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C.2.:Outgoing liaison statements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_Toc380833373 \h </w:instrText>
      </w:r>
      <w:r w:rsidRPr="00AE7C45">
        <w:fldChar w:fldCharType="separate"/>
      </w:r>
      <w:r w:rsidRPr="00AE7C45">
        <w:t>27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D:List of agreed/approved new and revised Work Items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_Toc380833374 \h </w:instrText>
      </w:r>
      <w:r w:rsidRPr="00AE7C45">
        <w:fldChar w:fldCharType="separate"/>
      </w:r>
      <w:r w:rsidRPr="00AE7C45">
        <w:t>27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D.1.</w:t>
      </w:r>
      <w:r w:rsidRPr="00AE7C45">
        <w:rPr>
          <w:lang w:val="en-US"/>
        </w:rPr>
        <w:t>Agreed WIDs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_Toc380833375 \h </w:instrText>
      </w:r>
      <w:r w:rsidRPr="00AE7C45">
        <w:fldChar w:fldCharType="separate"/>
      </w:r>
      <w:r w:rsidRPr="00AE7C45">
        <w:t>27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D.2.</w:t>
      </w:r>
      <w:r w:rsidRPr="00AE7C45">
        <w:rPr>
          <w:lang w:val="en-US"/>
        </w:rPr>
        <w:t>Endorsed WIDs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_Toc380833376 \h </w:instrText>
      </w:r>
      <w:r w:rsidRPr="00AE7C45">
        <w:fldChar w:fldCharType="separate"/>
      </w:r>
      <w:r w:rsidRPr="00AE7C45">
        <w:t>27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E:Technical Specifications and Reports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_Toc380833377 \h </w:instrText>
      </w:r>
      <w:r w:rsidRPr="00AE7C45">
        <w:fldChar w:fldCharType="separate"/>
      </w:r>
      <w:r w:rsidRPr="00AE7C45">
        <w:t>28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E.1.:TR/TS for Information in Plenary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_Toc380833378 \h </w:instrText>
      </w:r>
      <w:r w:rsidRPr="00AE7C45">
        <w:fldChar w:fldCharType="separate"/>
      </w:r>
      <w:r w:rsidRPr="00AE7C45">
        <w:t>28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E.2.:TR/TS for Approval in Plenary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_Toc380833379 \h </w:instrText>
      </w:r>
      <w:r w:rsidRPr="00AE7C45">
        <w:fldChar w:fldCharType="separate"/>
      </w:r>
      <w:r w:rsidRPr="00AE7C45">
        <w:t>28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F:Agreed Exceptionsheets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_Toc380833380 \h </w:instrText>
      </w:r>
      <w:r w:rsidRPr="00AE7C45">
        <w:fldChar w:fldCharType="separate"/>
      </w:r>
      <w:r w:rsidRPr="00AE7C45">
        <w:t>28</w:t>
      </w:r>
      <w:r w:rsidRPr="00AE7C45">
        <w:fldChar w:fldCharType="end"/>
      </w:r>
    </w:p>
    <w:p w:rsidR="001872FA" w:rsidRPr="00AE7C45" w:rsidRDefault="001872FA" w:rsidP="001872F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C45">
        <w:t>Annex G:List of participants</w:t>
      </w:r>
      <w:r w:rsidRPr="00AE7C45">
        <w:tab/>
      </w:r>
      <w:r w:rsidRPr="00AE7C45">
        <w:fldChar w:fldCharType="begin" w:fldLock="1"/>
      </w:r>
      <w:r w:rsidRPr="00AE7C45">
        <w:instrText xml:space="preserve"> PAGEREF _Toc380833381 \h </w:instrText>
      </w:r>
      <w:r w:rsidRPr="00AE7C45">
        <w:fldChar w:fldCharType="separate"/>
      </w:r>
      <w:r w:rsidRPr="00AE7C45">
        <w:t>28</w:t>
      </w:r>
      <w:r w:rsidRPr="00AE7C45">
        <w:fldChar w:fldCharType="end"/>
      </w:r>
    </w:p>
    <w:p w:rsidR="00CE5521" w:rsidRPr="00AE7C45" w:rsidRDefault="001872FA" w:rsidP="001872FA">
      <w:pPr>
        <w:pStyle w:val="TOC1"/>
      </w:pPr>
      <w:r w:rsidRPr="00AE7C45">
        <w:rPr>
          <w:b/>
        </w:rPr>
        <w:fldChar w:fldCharType="end"/>
      </w:r>
    </w:p>
    <w:p w:rsidR="00D91622" w:rsidRDefault="009C3702" w:rsidP="003406B3">
      <w:pPr>
        <w:pStyle w:val="Heading1"/>
      </w:pPr>
      <w:bookmarkStart w:id="0" w:name="_GoBack"/>
      <w:bookmarkEnd w:id="0"/>
      <w:r>
        <w:br w:type="page"/>
      </w:r>
      <w:bookmarkStart w:id="1" w:name="_Toc380833369"/>
      <w:r w:rsidR="00D91622">
        <w:lastRenderedPageBreak/>
        <w:t>An</w:t>
      </w:r>
      <w:r w:rsidR="003406B3">
        <w:t xml:space="preserve">nex A: </w:t>
      </w:r>
      <w:r w:rsidR="00D91622">
        <w:t>List of contribution documents</w:t>
      </w:r>
      <w:bookmarkEnd w:id="1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1128"/>
        <w:gridCol w:w="3948"/>
        <w:gridCol w:w="2535"/>
        <w:gridCol w:w="1230"/>
      </w:tblGrid>
      <w:tr w:rsidR="00E05FFB" w:rsidRPr="00E05FFB" w:rsidTr="00E05FF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CT4#64: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CT4#64: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CT4#64: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CT4#64: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C4-140422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CT#62 &amp; SA&amp;62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CT4#63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MO scenarios for the new P-CSCF restoration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ALT-C for indication of IPv4 and IPv6 addresses in 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Registration of new TS 29.212 AVP codes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support for user location age or timestamp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version of ES 283 035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ETS NTECH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to 3GPP CT4 on FQDNs to support Multi 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GSMA IREG Packet #69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SMS Barring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End-to-end fixed-mobile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to CT on Removal of OAM8-Trace from 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Remove FFS items in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new rejection cause value to the DDN Acknowledge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Merged into 0357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new rejection cause value to the DDN Acknowledge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Merged into 0358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MTCe Small Data and Device Triggering Enhancements (MTCe-SDDTE)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 for 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Storage of RAN assistant data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recall and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Extension to solution 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recall of a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support of device recall and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Pseudo-CR on Handling of optional parameters within load/overload control 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F-TEID Interface Type 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S12, S4-U, S1-U F-TEID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Triggered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TEID values for UE/IMSI granularity messages over S5/S8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F-Container editorial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OAM sub-domain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NSN, 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one2many, T-Mobile,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Restart Counter increase after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 on SGs and Sv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Granularity of the Load Metric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Granularity of the Overload-Reduction-Metric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Dummy IMSI in Resume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Sender F-TEID in Delete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TCP interworking in the MGW (4.4.4)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Media awareness at MGW for FoIP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ITU-T H.248 requirements gap analysis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 on usage of PCO and APCO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usage of PCO and APCO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Merged into 0303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usage of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 aspects of Core Network Overload User Location Information reporting improvements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Progress of the CT4 Study on eMediasec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TLS client/server role assignment for BFCP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TLS protocol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Start of TCP connection establishment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L3/L4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PWS Restart Indication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Progress of eMBMS restoration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Overload control on S2a/S2b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APN congestion control for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Applicability of overload control to S3/S10/S16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with Downlink Data Notification Throttling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Evaluation of overload control enforcement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Inclusion of (over)load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TWAN-ID reporting extensions for NPLI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TWAN-ID contents extensions for NPLI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 Operator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Reporting change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ULI change reporting when the UE is in 'CONNECTED'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Issue on distinguishing HRPD optimized HO or non-optimized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new HO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C4-140184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new HO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C4-140185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Pseudo-CR on MO scenarios for the new P-CSCF restoration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of working procedures with GSMA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Merged into 0045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MS Info Change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Merging of Sol-E and Sol-B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Skeleton of the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Scope of the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 Cases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Existing Mechnisms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Notification of UE SRVCC Capability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Notification of UE SRVCC Capability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 Location Retrieved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Current-Location-Retrieved and Age-of-Location-Information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Removal of RFSP in DSR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Removal of RFSP in DSR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Parameter Mapping for Removal of RFSP in DSR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Addition of SGSN CAMEL Capability to SupportedFeatures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S12 RNC F-TEID in the update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Merged into 0336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Extension of ANI to convey other types of location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China Telecom, Cisco,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Providing the NAI in MAG Initiated PDN Connection Deletion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Telecom, Huawei, Cisco,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Incorrect Diameter commands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Correct the PCRF procedure during the SGW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Correct the PCRF procedure during the SGW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Path failure in S5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Condition for sending APN Inf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Condition for sending APN Inf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Temporarily rejected due to mobility procedure in progress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Temporarily rejected due to mobility procedure in progress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Delete PCC Rule after P-CSCF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Maximum number of Load/Overload control IE instances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Various aspects of APN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between load control and information received from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between Overload control and APN back-off timer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Issues with partial support of the feature in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Discovery of the support of the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VerizonKaikki kolme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Implicit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Mechanism to determine if the UE is served by the MME and SGSN parts of the same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Handling of "GTP Resources Unavailable" cause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Reflecting back Access Network Identifier options in Proxy Binding Acknowledgement message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Reflecting back Access Network Identifier options in Proxy Binding Acknowledgement message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Non 3GPP access HSS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Double IMS registration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Review of the IETF Diameter overload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Introduction of device trigger recall/replace functions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Intel 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Application awareness of IMS-AGW in case of (D)TLS-based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Annex C "MSRP Interworking Function": terminology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to Notif-Eff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Retrieval of Network Provided Location Information via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Call-Barring-Info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Replacement of IETF WLAN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Replacement of IETF WLAN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WLAN-related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WLAN-related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Call barring services with the SMS in MME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Multiple notifications due to the Update-Eff feature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Alignment of IE name for CVO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CVO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SIS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Discussion: Support of IPv4/IPv6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RAT Type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Access Network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C4-140327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Iq Requirements for End-to-end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Ix requirements for e2e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Mp requirements for e2e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Proximity-based Services (ProSe) stage 2 status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 on the behaviour of HSS in Authentication Procedures for roaming subscribe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SIP URI based on IMEI for use in P-Preferred-Identity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Qualcomm Incorporated/Subra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Suppression of Announcement Indication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Suppression of Announcement Indication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C4-140237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C4-140220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C4-140297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new HO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new HO indication flag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Variant reusing PCO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 paper: Possible work item to add procedures for ICE support to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C4-140249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Voice centric UE registration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C4-140201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Missing SGs-MME-Identity AVP in the ULR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TEL URI Format for Unavailable User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Voice centric UE registration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Implementation error of "Apply Serving Network on S2a for eHRPD access" C4-131878.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MCC, ZTE,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Application awareness of IMS-AGW in case of (D)TLS-based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Extension to solution 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MO scenarios for the new P-CSCF restoration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Granularity of the Load Metric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Granularity of the Overload-Reduction-Metric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Maximum number of Load/Overload control IE instances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C4-140314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 for 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 aspects of Core Network Overload User Location Information reporting improvements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WID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C4-140218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ICE impacts on IMS H.248 profiles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Storage of RAN assistant data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NEC,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recall and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Protocol enhancements for the support of recall of a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WID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Reflecting back Access Network Identifier options in Proxy Binding Acknowledgement message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Reflecting back Access Network Identifier options in Proxy Binding Acknowledgement message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Condition for sending APN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Replacement of IETF WLAN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Replacement of IETF WLAN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WLAN-related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WLAN-related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Review of the IETF Diameter overload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Pseudo-CR on IETF Diameter overload solution open points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Skeleton of the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Scope of the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 Cases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Existing Mechnisms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 Location Retrieved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to Notif-Eff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Suppression of Announcement Indication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Suppression of Announcement Indication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OAM sub-domain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NSN, 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Remove FFS items in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Merging of Sol-E and Sol-B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Mechanism to determine if the UE is served by the MME and SGSN parts of the same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Current-Location-Retrieved and Age-of-Location-Information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Addition of SGSN CAMEL Capability to SupportedFeatures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Call barring services with the SMS in MME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Extension to solution 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Variant reusing PCO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Voice centric UE registration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C4-140268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Non 3GPP access HSS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C4-140279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Multiple notifications due to the Update-Eff feature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Skeleton of the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 Cases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Existing Mechnisms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C4-140280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OAM sub-domain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NSN, 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TEL URI Format for Unavailable User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Double IMS registration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Remove FFS items in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Merging of Sol-E and Sol-B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Storage of RAN assistant data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NEC,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recall and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Protocol enhancements for the support of recall of a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C4-140421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Suppression of Announcement Indication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Current-Location-Retrieved and Age-of-Location-Information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Mechanism to determine if the UE is served by the MME and SGSN parts of the same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Non 3GPP access HSS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Existing Mechnisms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Restart Counter increase after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TCP interworking in the MGW (4.4.4)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TLS client/server role assignment for BFCP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Start of TCP connection establishment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L3/L4 NAT traversal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CVO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SIS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F-TEID Interface Type 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S12, S4-U, S1-U F-TEID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Pseudo-CR on Handling of optional parameters within load/overload control 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ZTE, Ericsson, 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C4-140308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Overload control on S2a/S2b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Web Real Time Communication (WebRTC) Access to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C4-140338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Overload Control for WLAN accesses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Evaluation of overload control enforcement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Inclusion of (over)load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usage of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UE Capability indicating the support of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Variant reusing PCO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C4-140254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ZTE, Ericsson, 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one2many, T-Mobile,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AVP for the support of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Media awareness at MGW for FoIP media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Annex C "MSRP Interworking Function": terminology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Iq Requirements for End-to-end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Maximum number of Load/Overload control IE instances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Various aspects of APN level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between load control and information received from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between Overload control and APN back-off timer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 location retrieval in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TWAN-ID reporting extensions for NPLI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TWAN-ID contents extensions for NPLI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 Operator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C4-140353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Extension of ANI to convey other types of location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China Telecom, Cisco,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Providing the NAI in MAG Initiated PDN Connection Deletion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Telecom, Huawei, Cisco,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Retrieval of Network Provided Location Information via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Access Network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Triggered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F-Container editorial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Dummy IMSI in Resume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Sender F-TEID in Delete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C4-140379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C4-140366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Web Real Time Communication (WebRTC) Access to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C4-140340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Handling of "GTP Resources Unavailable" cause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Web Real Time Communication (WebRTC) Access to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Issues with partial support of the feature in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Discovery of the support of the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VerizonKaikki kolme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 29.807 v0.4.0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Ix requirements for e2e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Mp requirements for e2e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C4-140389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ITU-T H.248 requirements gap analysis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 29.828 v1.1.0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Correct the PCRF procedure during the SGW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Correct the PCRF procedure during the SGW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PGW ID in the PGW Downlink Triggering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Trusted WLAN Mode Indication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Temporarily rejected due to mobility procedure in progress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Temporarily rejected due to mobility procedure in progress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IMS Signalling Activated 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HRPD to LTE Optimized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C4-140388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one2many, T-Mobile, Alcatel-Lucent,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C4-140417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Pseudo-CR on Handling of optional parameters within load/overload control 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NSN, 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C4-140401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Overload Control for WLAN accesses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Inclusion of (over)load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Maximum number of Load/Overload control IE instances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between load control and information received from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S12, S4-U, S1-U F-TEID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Triggered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Sender F-TEID in Delete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Handling of "GTP Resources Unavailable" cause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Multiple notifications due to the Update-Eff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HRPD to LTE Optimized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 on Mp requirements for e2e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Changing the TCP setup direction for NAT traversal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 aspects of Core Network Overload User Location Information reporting improvements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C4-140414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C4-140395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Revised in C4-140415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 aspects of Core Network Overload User Location Information reporting improvements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IMS Signalling Activated 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Review of the IETF Diameter overload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Diameter ocerload solution open points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 29.809 v0.5.0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Pseudo-CR on Handling of optional parameters within load/overload control 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NSN, 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Mechanism to determine if the UE is served by the MME and SGSN parts of the same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WID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Interaction between Overload control and APN back-off timer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Remove FFS items in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Merging of Sol-E and Sol-B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 29.806 v1.1.0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 Cases for Subscriber Data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29.854 v0.1.0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recall and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Intel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Storage of RAN assistant data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NEC,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Huawei, 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Trusted WLAN Mode Indication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one2many, T-Mobile, Alcatel-Lucent,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PWS Restart Indication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F-Container definition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IETF Diameter overload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Protocol enhancements for the support of recall of a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Output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570891" w:rsidRDefault="00570891" w:rsidP="00570891"/>
    <w:p w:rsidR="00E05FFB" w:rsidRPr="00570891" w:rsidRDefault="00E05FFB" w:rsidP="00570891"/>
    <w:p w:rsidR="000A2956" w:rsidRDefault="00D91622" w:rsidP="003406B3">
      <w:pPr>
        <w:pStyle w:val="Heading1"/>
      </w:pPr>
      <w:bookmarkStart w:id="2" w:name="_Toc380833370"/>
      <w:r>
        <w:t>Annex B:</w:t>
      </w:r>
      <w:r w:rsidR="003406B3">
        <w:t xml:space="preserve"> </w:t>
      </w:r>
      <w:r>
        <w:t xml:space="preserve">List of </w:t>
      </w:r>
      <w:r w:rsidR="009C13AC">
        <w:t xml:space="preserve">agreed </w:t>
      </w:r>
      <w:r>
        <w:t>change requests</w:t>
      </w:r>
      <w:r w:rsidR="00025B0A">
        <w:t xml:space="preserve"> </w:t>
      </w:r>
      <w:r>
        <w:t>Annex</w:t>
      </w:r>
      <w:bookmarkEnd w:id="2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733"/>
        <w:gridCol w:w="1525"/>
        <w:gridCol w:w="2710"/>
        <w:gridCol w:w="674"/>
        <w:gridCol w:w="507"/>
        <w:gridCol w:w="184"/>
        <w:gridCol w:w="362"/>
        <w:gridCol w:w="410"/>
        <w:gridCol w:w="754"/>
        <w:gridCol w:w="836"/>
      </w:tblGrid>
      <w:tr w:rsidR="00E05FFB" w:rsidRPr="00E05FFB" w:rsidTr="00E05FF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TSG_tdoc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Other specs affected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userIdType and uiccOrMe in requestGbaPushInfoRequest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eIMS_RP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eIMS_RP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eIMS_RP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sipcore-keep to RFC 6223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RFSP Index encoding during inter SGSN mobility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Correct the PCRF procedure during the SGW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Correct the PCRF procedure during the SGW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SGW behaviour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IETF draft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reference of Update Notifications for Proxy Mobile IPv6 to RFC 7077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7.29.2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Temporarily rejected due to mobility procedure in progress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Temporarily rejected due to mobility procedure in progress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Update the ULI Timestamp IE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Bearer context in Update Bearer Response when DTF is 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Reflecting back Access Network Identifier options in Proxy Binding Acknowledgement message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Reflecting back Access Network Identifier options in Proxy Binding Acknowledgement message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SaMOG_WLAN-CN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Replacement of IETF WLAN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SaMOG_WLAN-CN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Replacement of IETF WLAN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SaMOG_WLAN-CN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WLAN-related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29.273-365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SaMOG_WLAN-CN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Definition of WLAN-related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29.273-366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Call barring services with the SMS in MME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Alignment of IE name for CVO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CVO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23.041-0135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PWS Restart Indication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23.041-0135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Notification of UE SRVCC Capability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 Location Retrieved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to Notif-Eff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 xml:space="preserve">Multiple notifications due to the Update-Eff feature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Suppression of Announcement Indication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OAM sub-domain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MS Info Change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Implementation error of "Apply Serving Network on S2a for eHRPD access" C4-131878.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F-TEID Interface Type 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Dummy IMSI in Resume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S12, S4-U, S1-U F-TEID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Triggered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Sender F-TEID in Delete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PLMN ID communicated to the HPLMN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Handling of "GTP Resources Unavailable" cause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CSG Membership Indication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8.16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F-Container definition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 location retrieval in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23.402-1223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TWAN-ID reporting extensions for NPLI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TWAN-ID contents extensions for NPLI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23.003-0372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TWAN Operator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29.274-1422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Extension of ANI to convey other types of location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23.003-0372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Providing the NAI in MAG Initiated PDN Connection Deletion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Retrieval of Network Provided Location Information via HSS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Access Network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usage of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Trusted WLAN mode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 Trusted WLAN Mode Indication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29.275-0293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Incorrect Diameter commands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RAT Type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Condition for sending APN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Addition of SGSN CAMEL Capability to SupportedFeatures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Call-Barring-Info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Missing SGs-MME-Identity AVP in the ULR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Current-Location-Retrieved and Age-of-Location-Information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AVP for the support of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Mechanism to determine if the UE is served by the MME and SGSN parts of the same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Storage of RAN assistant data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Protocol enhancements for the support of device replace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29.337-0008, 29.368-0010.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Clarification on SIS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6.10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E05FFB" w:rsidRDefault="00E05FFB" w:rsidP="00E05FFB"/>
    <w:p w:rsidR="00E05FFB" w:rsidRPr="00E05FFB" w:rsidRDefault="00E05FFB" w:rsidP="00E05FFB"/>
    <w:p w:rsidR="00D91622" w:rsidRDefault="00F92220" w:rsidP="006C4511">
      <w:pPr>
        <w:pStyle w:val="Heading1"/>
      </w:pPr>
      <w:bookmarkStart w:id="3" w:name="_Toc380833371"/>
      <w:r>
        <w:t xml:space="preserve">Annex </w:t>
      </w:r>
      <w:r w:rsidR="00AE5B9B">
        <w:t>C</w:t>
      </w:r>
      <w:r w:rsidR="003406B3">
        <w:t xml:space="preserve">: </w:t>
      </w:r>
      <w:r w:rsidR="00D91622">
        <w:t>Lists of liaisons</w:t>
      </w:r>
      <w:bookmarkEnd w:id="3"/>
    </w:p>
    <w:p w:rsidR="00D91622" w:rsidRDefault="00F92220" w:rsidP="00025B0A">
      <w:pPr>
        <w:pStyle w:val="Heading2"/>
      </w:pPr>
      <w:bookmarkStart w:id="4" w:name="_Toc380833372"/>
      <w:r>
        <w:t xml:space="preserve">Annec </w:t>
      </w:r>
      <w:r w:rsidR="00AE5B9B">
        <w:t>C</w:t>
      </w:r>
      <w:r w:rsidR="006C4511">
        <w:t>.</w:t>
      </w:r>
      <w:r w:rsidR="00D91622">
        <w:t>1</w:t>
      </w:r>
      <w:r w:rsidR="006C4511">
        <w:t>.</w:t>
      </w:r>
      <w:r w:rsidR="00D91622">
        <w:t>: Incoming liaison statements</w:t>
      </w:r>
      <w:bookmarkEnd w:id="4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4"/>
        <w:gridCol w:w="3992"/>
        <w:gridCol w:w="1282"/>
        <w:gridCol w:w="1725"/>
        <w:gridCol w:w="936"/>
        <w:gridCol w:w="834"/>
      </w:tblGrid>
      <w:tr w:rsidR="00E05FFB" w:rsidRPr="00E05FFB" w:rsidTr="00E05FF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File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Response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Decision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MO scenarios for the new P-CSCF restoration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C1-134887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ALT-C for indication of IPv4 and IPv6 addresses in 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C1-135138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Registration of new TS 29.212 AVP codes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C3-131789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support for user location age or timestamp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C3-131852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New version of ES 283 035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ETS NTECH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NTECH(13)04_014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to 3GPP CT4 on FQDNs to support Multi 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GSMA IREG Packet #69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Packet Doc 69_001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SMS Barring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S1-135341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S2-134589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End-to-end fixed-mobile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S4-131304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to CT on Removal of OAM8-Trace from 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S5-132224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E05FFB" w:rsidRPr="00E05FFB" w:rsidRDefault="00E05FFB" w:rsidP="00E05FFB"/>
    <w:p w:rsidR="00D91622" w:rsidRDefault="00F92220" w:rsidP="00025B0A">
      <w:pPr>
        <w:pStyle w:val="Heading2"/>
      </w:pPr>
      <w:bookmarkStart w:id="5" w:name="_Toc380833373"/>
      <w:r>
        <w:t xml:space="preserve">Annex </w:t>
      </w:r>
      <w:r w:rsidR="00AE5B9B">
        <w:t>C</w:t>
      </w:r>
      <w:r w:rsidR="006C4511">
        <w:t>.</w:t>
      </w:r>
      <w:r w:rsidR="00D91622">
        <w:t>2</w:t>
      </w:r>
      <w:r w:rsidR="006C4511">
        <w:t>.</w:t>
      </w:r>
      <w:r w:rsidR="00D91622">
        <w:t>: Outgoing liaison statements</w:t>
      </w:r>
      <w:bookmarkEnd w:id="5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4403"/>
        <w:gridCol w:w="704"/>
        <w:gridCol w:w="473"/>
        <w:gridCol w:w="3123"/>
      </w:tblGrid>
      <w:tr w:rsidR="00E05FFB" w:rsidRPr="00E05FFB" w:rsidTr="00E05FF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05FF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Voice centric UE registration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Overload Control for WLAN accesses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TR 29.807 v0.4.0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SA5, 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C4-140332, C4-140380, C4-132262, C4-132263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HRPD to LTE Optimized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Changing the TCP setup direction for NAT traversal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3GPP TR 29.828 v1.1.0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IETF Diameter overload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IETF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C4-140400</w:t>
            </w:r>
          </w:p>
        </w:tc>
      </w:tr>
      <w:tr w:rsidR="00E05FFB" w:rsidRPr="00E05FFB" w:rsidTr="00E05FF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LS on Protocol enhancements for the support of recall of a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05FFB" w:rsidRPr="00E05FFB" w:rsidRDefault="00E05FFB" w:rsidP="00E05F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05FFB">
              <w:rPr>
                <w:rFonts w:ascii="Calibri" w:hAnsi="Calibri"/>
                <w:color w:val="000000"/>
                <w:sz w:val="22"/>
                <w:szCs w:val="22"/>
              </w:rPr>
              <w:t>C4-140412</w:t>
            </w:r>
          </w:p>
        </w:tc>
      </w:tr>
    </w:tbl>
    <w:p w:rsidR="00D91622" w:rsidRDefault="00D91622" w:rsidP="006C4511">
      <w:pPr>
        <w:pStyle w:val="Heading1"/>
      </w:pPr>
      <w:bookmarkStart w:id="6" w:name="_Toc380833374"/>
      <w:r>
        <w:t xml:space="preserve">Annex </w:t>
      </w:r>
      <w:r w:rsidR="00AE5B9B">
        <w:t>D</w:t>
      </w:r>
      <w:r w:rsidR="003406B3">
        <w:t xml:space="preserve">: </w:t>
      </w:r>
      <w:r>
        <w:t>List of agree</w:t>
      </w:r>
      <w:r w:rsidR="001E4E92">
        <w:t xml:space="preserve">d/approved new and revised Work </w:t>
      </w:r>
      <w:r>
        <w:t>Items</w:t>
      </w:r>
      <w:bookmarkEnd w:id="6"/>
    </w:p>
    <w:p w:rsidR="002C676A" w:rsidRDefault="00F92220" w:rsidP="00CE5521">
      <w:pPr>
        <w:pStyle w:val="Heading2"/>
        <w:rPr>
          <w:b/>
          <w:bCs/>
          <w:sz w:val="24"/>
          <w:szCs w:val="24"/>
          <w:lang w:eastAsia="de-DE"/>
        </w:rPr>
      </w:pPr>
      <w:bookmarkStart w:id="7" w:name="_Toc380833375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.1.</w:t>
      </w:r>
      <w:r w:rsidR="007063A4">
        <w:rPr>
          <w:lang w:val="en-US"/>
        </w:rPr>
        <w:tab/>
      </w:r>
      <w:r w:rsidR="002248B0">
        <w:rPr>
          <w:lang w:val="en-US"/>
        </w:rPr>
        <w:t>Agreed WIDs</w:t>
      </w:r>
      <w:bookmarkEnd w:id="7"/>
      <w:r w:rsidR="002C676A" w:rsidRPr="002C676A">
        <w:rPr>
          <w:b/>
          <w:bCs/>
          <w:sz w:val="24"/>
          <w:szCs w:val="24"/>
          <w:lang w:eastAsia="de-DE"/>
        </w:rPr>
        <w:t xml:space="preserve"> </w:t>
      </w:r>
    </w:p>
    <w:tbl>
      <w:tblPr>
        <w:tblW w:w="966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238"/>
        <w:gridCol w:w="170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7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C4-140209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1872FA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CT aspects of Small Data and Device Triggering Enhancements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1872FA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Huawei, HiSilicon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C4-140212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1872FA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ICE impacts on IMS H.248 profiles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1872FA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</w:tr>
      <w:tr w:rsidR="001872FA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872FA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C4-140404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872FA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Support of ALT-C attribute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872FA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1872FA">
                  <w:rPr>
                    <w:rFonts w:ascii="Calibri" w:hAnsi="Calibri"/>
                    <w:color w:val="000000"/>
                    <w:sz w:val="22"/>
                    <w:szCs w:val="22"/>
                  </w:rPr>
                  <w:t>Orange</w:t>
                </w:r>
              </w:smartTag>
            </w:smartTag>
          </w:p>
        </w:tc>
      </w:tr>
    </w:tbl>
    <w:p w:rsidR="00F92220" w:rsidRDefault="00F92220" w:rsidP="00F92220">
      <w:pPr>
        <w:pStyle w:val="Heading2"/>
        <w:rPr>
          <w:lang w:val="en-US"/>
        </w:rPr>
      </w:pPr>
      <w:bookmarkStart w:id="8" w:name="_Toc380833376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.2.</w:t>
      </w:r>
      <w:r w:rsidR="007063A4">
        <w:rPr>
          <w:lang w:val="en-US"/>
        </w:rPr>
        <w:tab/>
      </w:r>
      <w:r w:rsidR="002248B0">
        <w:rPr>
          <w:lang w:val="en-US"/>
        </w:rPr>
        <w:t>Endorsed WIDs</w:t>
      </w:r>
      <w:bookmarkEnd w:id="8"/>
      <w:r w:rsidR="00025B0A" w:rsidRPr="00025B0A">
        <w:rPr>
          <w:lang w:val="en-US"/>
        </w:rPr>
        <w:t xml:space="preserve"> </w:t>
      </w:r>
    </w:p>
    <w:tbl>
      <w:tblPr>
        <w:tblW w:w="966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238"/>
        <w:gridCol w:w="170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7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1872FA" w:rsidRPr="00570891" w:rsidTr="001872F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hyperlink r:id="rId8" w:history="1"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0396</w:t>
              </w:r>
            </w:hyperlink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CT aspects of Core Network Overload User Location Information reporting improvements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</w:tr>
      <w:tr w:rsidR="001872FA" w:rsidRPr="00570891" w:rsidTr="001872F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hyperlink r:id="rId9" w:history="1"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0394</w:t>
              </w:r>
            </w:hyperlink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New WID on CT aspects of Proximity-based Services (ProSe)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1872FA" w:rsidRPr="00570891" w:rsidTr="001872F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hyperlink r:id="rId10" w:history="1"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03</w:t>
              </w:r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4</w:t>
              </w:r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0</w:t>
              </w:r>
            </w:hyperlink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Support of Web RTC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smartTag w:uri="urn:schemas-microsoft-com:office:smarttags" w:element="country-region"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China</w:t>
              </w:r>
            </w:smartTag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1872FA">
                  <w:rPr>
                    <w:rFonts w:ascii="Calibri" w:hAnsi="Calibri"/>
                    <w:color w:val="000000"/>
                    <w:sz w:val="22"/>
                    <w:szCs w:val="22"/>
                  </w:rPr>
                  <w:t>Mobile</w:t>
                </w:r>
              </w:smartTag>
            </w:smartTag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, Huawei</w:t>
            </w:r>
          </w:p>
        </w:tc>
      </w:tr>
      <w:tr w:rsidR="001872FA" w:rsidRPr="00570891" w:rsidTr="001872F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</w:t>
            </w:r>
            <w:hyperlink r:id="rId11" w:history="1"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03</w:t>
              </w:r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6</w:t>
              </w:r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6</w:t>
              </w:r>
            </w:hyperlink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Revised WID on IMS-based Telepresence (Stage 3)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  <w:tr w:rsidR="001872FA" w:rsidRPr="00570891" w:rsidTr="001872F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</w:t>
            </w:r>
            <w:hyperlink r:id="rId12" w:history="1">
              <w:r w:rsidRPr="001872FA">
                <w:rPr>
                  <w:rFonts w:ascii="Calibri" w:hAnsi="Calibri"/>
                  <w:color w:val="000000"/>
                  <w:sz w:val="22"/>
                  <w:szCs w:val="22"/>
                </w:rPr>
                <w:t>0397</w:t>
              </w:r>
            </w:hyperlink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Subscriber Trace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bottom"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</w:tr>
    </w:tbl>
    <w:p w:rsidR="00570891" w:rsidRDefault="00570891" w:rsidP="00570891">
      <w:pPr>
        <w:rPr>
          <w:lang w:val="en-US"/>
        </w:rPr>
      </w:pPr>
    </w:p>
    <w:p w:rsidR="00025B0A" w:rsidRDefault="00D91622" w:rsidP="006C4511">
      <w:pPr>
        <w:pStyle w:val="Heading1"/>
      </w:pPr>
      <w:bookmarkStart w:id="9" w:name="_Toc380833377"/>
      <w:r>
        <w:t xml:space="preserve">Annex </w:t>
      </w:r>
      <w:r w:rsidR="00AE5B9B">
        <w:t>E</w:t>
      </w:r>
      <w:r w:rsidR="003406B3">
        <w:t xml:space="preserve">: </w:t>
      </w:r>
      <w:r>
        <w:t>Technical Specifications and Reports</w:t>
      </w:r>
      <w:bookmarkEnd w:id="9"/>
    </w:p>
    <w:p w:rsidR="00025B0A" w:rsidRDefault="00F92220" w:rsidP="00025B0A">
      <w:pPr>
        <w:pStyle w:val="Heading2"/>
        <w:rPr>
          <w:lang w:val="en-US"/>
        </w:rPr>
      </w:pPr>
      <w:bookmarkStart w:id="10" w:name="_Toc380833378"/>
      <w:r>
        <w:rPr>
          <w:lang w:val="en-US"/>
        </w:rPr>
        <w:t xml:space="preserve">Annex </w:t>
      </w:r>
      <w:r w:rsidR="003406B3">
        <w:rPr>
          <w:lang w:val="en-US"/>
        </w:rPr>
        <w:t xml:space="preserve">E.1.: </w:t>
      </w:r>
      <w:r w:rsidR="00025B0A">
        <w:rPr>
          <w:lang w:val="en-US"/>
        </w:rPr>
        <w:t xml:space="preserve">TR/TS for </w:t>
      </w:r>
      <w:r w:rsidR="000204D3">
        <w:rPr>
          <w:lang w:val="en-US"/>
        </w:rPr>
        <w:t>Information</w:t>
      </w:r>
      <w:r w:rsidR="00025B0A">
        <w:rPr>
          <w:lang w:val="en-US"/>
        </w:rPr>
        <w:t xml:space="preserve"> in Plenary</w:t>
      </w:r>
      <w:bookmarkEnd w:id="10"/>
    </w:p>
    <w:tbl>
      <w:tblPr>
        <w:tblW w:w="966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238"/>
        <w:gridCol w:w="170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7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C4-140400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3406B3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</w:t>
            </w:r>
            <w:r w:rsidR="001872FA" w:rsidRPr="001872FA">
              <w:rPr>
                <w:rFonts w:ascii="Calibri" w:hAnsi="Calibri"/>
                <w:color w:val="000000"/>
                <w:sz w:val="22"/>
                <w:szCs w:val="22"/>
              </w:rPr>
              <w:t>TR 29.809: v 1.0.0 Study on Diameter overload control mechanisms</w:t>
            </w:r>
          </w:p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C4-140344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1872FA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</w:t>
            </w:r>
            <w:r w:rsidRPr="001872FA">
              <w:rPr>
                <w:rFonts w:ascii="Calibri" w:hAnsi="Calibri"/>
                <w:color w:val="000000"/>
                <w:sz w:val="22"/>
                <w:szCs w:val="22"/>
              </w:rPr>
              <w:t>TR 29.807: v 1.0.0 Study on GTP-C overload control mechanisms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1872FA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</w:tr>
    </w:tbl>
    <w:p w:rsidR="00E02F60" w:rsidRPr="00F72911" w:rsidRDefault="00F92220" w:rsidP="004D595C">
      <w:pPr>
        <w:pStyle w:val="Heading2"/>
        <w:rPr>
          <w:b/>
          <w:bCs/>
          <w:sz w:val="24"/>
          <w:szCs w:val="24"/>
          <w:lang w:eastAsia="de-DE"/>
        </w:rPr>
      </w:pPr>
      <w:bookmarkStart w:id="11" w:name="_Toc380833379"/>
      <w:r>
        <w:rPr>
          <w:lang w:val="en-US"/>
        </w:rPr>
        <w:t xml:space="preserve">Annex </w:t>
      </w:r>
      <w:r w:rsidR="00870C08">
        <w:rPr>
          <w:lang w:val="en-US"/>
        </w:rPr>
        <w:t>E.2</w:t>
      </w:r>
      <w:r w:rsidR="003406B3">
        <w:rPr>
          <w:lang w:val="en-US"/>
        </w:rPr>
        <w:t xml:space="preserve">.: </w:t>
      </w:r>
      <w:r w:rsidR="00025B0A">
        <w:rPr>
          <w:lang w:val="en-US"/>
        </w:rPr>
        <w:t>TR/TS for Approval in Plenary</w:t>
      </w:r>
      <w:bookmarkEnd w:id="11"/>
    </w:p>
    <w:p w:rsidR="000204D3" w:rsidRDefault="00870C08" w:rsidP="006C4511">
      <w:pPr>
        <w:pStyle w:val="Heading1"/>
        <w:rPr>
          <w:lang w:val="en-US"/>
        </w:rPr>
      </w:pPr>
      <w:bookmarkStart w:id="12" w:name="_Toc380833380"/>
      <w:r>
        <w:rPr>
          <w:lang w:val="en-US"/>
        </w:rPr>
        <w:t>Anne</w:t>
      </w:r>
      <w:r w:rsidRPr="000204D3">
        <w:t>x</w:t>
      </w:r>
      <w:r w:rsidR="003406B3">
        <w:rPr>
          <w:lang w:val="en-US"/>
        </w:rPr>
        <w:t xml:space="preserve"> F: </w:t>
      </w:r>
      <w:r>
        <w:rPr>
          <w:lang w:val="en-US"/>
        </w:rPr>
        <w:t>Agreed Exceptionsheets</w:t>
      </w:r>
      <w:bookmarkEnd w:id="12"/>
    </w:p>
    <w:p w:rsidR="004D595C" w:rsidRDefault="004D595C" w:rsidP="004D595C">
      <w:r>
        <w:t>None</w:t>
      </w:r>
    </w:p>
    <w:p w:rsidR="00CE5521" w:rsidRDefault="002248B0" w:rsidP="006C4511">
      <w:pPr>
        <w:pStyle w:val="Heading1"/>
      </w:pPr>
      <w:r>
        <w:t xml:space="preserve"> </w:t>
      </w:r>
      <w:bookmarkStart w:id="13" w:name="_Toc380833381"/>
      <w:r>
        <w:t xml:space="preserve">Annex </w:t>
      </w:r>
      <w:r w:rsidR="00870C08">
        <w:t>G</w:t>
      </w:r>
      <w:r w:rsidR="003406B3">
        <w:t xml:space="preserve">: </w:t>
      </w:r>
      <w:r w:rsidR="00D91622">
        <w:t>List of participants</w:t>
      </w:r>
      <w:bookmarkEnd w:id="13"/>
    </w:p>
    <w:tbl>
      <w:tblPr>
        <w:tblW w:w="8176" w:type="dxa"/>
        <w:tblLook w:val="04A0" w:firstRow="1" w:lastRow="0" w:firstColumn="1" w:lastColumn="0" w:noHBand="0" w:noVBand="1"/>
      </w:tblPr>
      <w:tblGrid>
        <w:gridCol w:w="2262"/>
        <w:gridCol w:w="1392"/>
        <w:gridCol w:w="2212"/>
        <w:gridCol w:w="1814"/>
        <w:gridCol w:w="496"/>
      </w:tblGrid>
      <w:tr w:rsidR="001872FA" w:rsidRPr="001872FA" w:rsidTr="001872FA">
        <w:trPr>
          <w:trHeight w:val="240"/>
        </w:trPr>
        <w:tc>
          <w:tcPr>
            <w:tcW w:w="22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13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1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Axell, Jorgen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Dawes, Peter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Di, Zhiyu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Drage, Keith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Farhoumand, Rouzbeh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Hou, Yunjing (Miss)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NSN Japan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Kanegae, Shunsuke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Lair, Yannick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NEC Technologies (UK)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Verizon Communications, Inc.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Machimoto, Masaki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Nguyen, An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Saimaru, Yasuyuki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Sasaki, Tetsuo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Shi, Susan (Ms.)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Takeda, Shinya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Tamura, Toshiyuki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Tiwari, Kundan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NSN Oy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Xu, Yang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China Unicom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Yu, Youyang (Miss)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Zheng, Yali (Ms.)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1872FA" w:rsidRPr="001872FA" w:rsidTr="001872FA">
        <w:trPr>
          <w:trHeight w:val="240"/>
        </w:trPr>
        <w:tc>
          <w:tcPr>
            <w:tcW w:w="226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1872FA" w:rsidRPr="001872FA" w:rsidRDefault="001872FA" w:rsidP="001872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72FA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1872FA" w:rsidRPr="003406B3" w:rsidRDefault="001872FA" w:rsidP="003406B3"/>
    <w:sectPr w:rsidR="001872FA" w:rsidRPr="003406B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71C" w:rsidRDefault="003D471C">
      <w:r>
        <w:separator/>
      </w:r>
    </w:p>
  </w:endnote>
  <w:endnote w:type="continuationSeparator" w:id="0">
    <w:p w:rsidR="003D471C" w:rsidRDefault="003D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71C" w:rsidRDefault="003D471C">
      <w:r>
        <w:separator/>
      </w:r>
    </w:p>
  </w:footnote>
  <w:footnote w:type="continuationSeparator" w:id="0">
    <w:p w:rsidR="003D471C" w:rsidRDefault="003D4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2FA" w:rsidRDefault="001872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22"/>
    <w:rsid w:val="000204D3"/>
    <w:rsid w:val="00025B0A"/>
    <w:rsid w:val="0003390B"/>
    <w:rsid w:val="00072158"/>
    <w:rsid w:val="000A2956"/>
    <w:rsid w:val="001756D0"/>
    <w:rsid w:val="001872FA"/>
    <w:rsid w:val="001A47E2"/>
    <w:rsid w:val="001E4E92"/>
    <w:rsid w:val="002248B0"/>
    <w:rsid w:val="00277588"/>
    <w:rsid w:val="002A071F"/>
    <w:rsid w:val="002C676A"/>
    <w:rsid w:val="003406B3"/>
    <w:rsid w:val="00397C68"/>
    <w:rsid w:val="003D471C"/>
    <w:rsid w:val="00451F55"/>
    <w:rsid w:val="004737B9"/>
    <w:rsid w:val="004973FA"/>
    <w:rsid w:val="004D595C"/>
    <w:rsid w:val="00570891"/>
    <w:rsid w:val="005B1BAF"/>
    <w:rsid w:val="00615FDA"/>
    <w:rsid w:val="006C4511"/>
    <w:rsid w:val="006E4B79"/>
    <w:rsid w:val="007063A4"/>
    <w:rsid w:val="007806E4"/>
    <w:rsid w:val="007E0749"/>
    <w:rsid w:val="00870C08"/>
    <w:rsid w:val="009C13AC"/>
    <w:rsid w:val="009C3702"/>
    <w:rsid w:val="00A42CE4"/>
    <w:rsid w:val="00AE5B9B"/>
    <w:rsid w:val="00AE7C45"/>
    <w:rsid w:val="00B201C7"/>
    <w:rsid w:val="00B268DB"/>
    <w:rsid w:val="00B426DC"/>
    <w:rsid w:val="00BF6C26"/>
    <w:rsid w:val="00C113EF"/>
    <w:rsid w:val="00C1288D"/>
    <w:rsid w:val="00CC336F"/>
    <w:rsid w:val="00CE5521"/>
    <w:rsid w:val="00D91622"/>
    <w:rsid w:val="00DE257B"/>
    <w:rsid w:val="00DF3C80"/>
    <w:rsid w:val="00E02F60"/>
    <w:rsid w:val="00E05FFB"/>
    <w:rsid w:val="00E33C69"/>
    <w:rsid w:val="00E566E3"/>
    <w:rsid w:val="00EC43A4"/>
    <w:rsid w:val="00EC7D4E"/>
    <w:rsid w:val="00F860E8"/>
    <w:rsid w:val="00F87EB3"/>
    <w:rsid w:val="00F92220"/>
    <w:rsid w:val="00F95538"/>
    <w:rsid w:val="00FE0A5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F20-055E-4E32-A6FC-883C96A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201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201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01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01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01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01C7"/>
    <w:pPr>
      <w:outlineLvl w:val="5"/>
    </w:pPr>
  </w:style>
  <w:style w:type="paragraph" w:styleId="Heading7">
    <w:name w:val="heading 7"/>
    <w:basedOn w:val="H6"/>
    <w:next w:val="Normal"/>
    <w:qFormat/>
    <w:rsid w:val="00B201C7"/>
    <w:pPr>
      <w:outlineLvl w:val="6"/>
    </w:pPr>
  </w:style>
  <w:style w:type="paragraph" w:styleId="Heading8">
    <w:name w:val="heading 8"/>
    <w:basedOn w:val="Heading1"/>
    <w:next w:val="Normal"/>
    <w:qFormat/>
    <w:rsid w:val="00B201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01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201C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201C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201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201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01C7"/>
    <w:pPr>
      <w:ind w:left="1701" w:hanging="1701"/>
    </w:pPr>
  </w:style>
  <w:style w:type="paragraph" w:styleId="TOC4">
    <w:name w:val="toc 4"/>
    <w:basedOn w:val="TOC3"/>
    <w:semiHidden/>
    <w:rsid w:val="00B201C7"/>
    <w:pPr>
      <w:ind w:left="1418" w:hanging="1418"/>
    </w:pPr>
  </w:style>
  <w:style w:type="paragraph" w:styleId="TOC3">
    <w:name w:val="toc 3"/>
    <w:basedOn w:val="TOC2"/>
    <w:semiHidden/>
    <w:rsid w:val="00B201C7"/>
    <w:pPr>
      <w:ind w:left="1134" w:hanging="1134"/>
    </w:pPr>
  </w:style>
  <w:style w:type="paragraph" w:styleId="TOC2">
    <w:name w:val="toc 2"/>
    <w:basedOn w:val="TOC1"/>
    <w:uiPriority w:val="39"/>
    <w:rsid w:val="00B201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01C7"/>
    <w:pPr>
      <w:ind w:left="284"/>
    </w:pPr>
  </w:style>
  <w:style w:type="paragraph" w:styleId="Index1">
    <w:name w:val="index 1"/>
    <w:basedOn w:val="Normal"/>
    <w:semiHidden/>
    <w:rsid w:val="00B201C7"/>
    <w:pPr>
      <w:keepLines/>
      <w:spacing w:after="0"/>
    </w:pPr>
  </w:style>
  <w:style w:type="paragraph" w:customStyle="1" w:styleId="ZH">
    <w:name w:val="ZH"/>
    <w:rsid w:val="00B201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01C7"/>
    <w:pPr>
      <w:outlineLvl w:val="9"/>
    </w:pPr>
  </w:style>
  <w:style w:type="paragraph" w:styleId="ListNumber2">
    <w:name w:val="List Number 2"/>
    <w:basedOn w:val="ListNumber"/>
    <w:rsid w:val="00B201C7"/>
    <w:pPr>
      <w:ind w:left="851"/>
    </w:pPr>
  </w:style>
  <w:style w:type="paragraph" w:styleId="ListNumber">
    <w:name w:val="List Number"/>
    <w:basedOn w:val="List"/>
    <w:rsid w:val="00B201C7"/>
  </w:style>
  <w:style w:type="paragraph" w:styleId="List">
    <w:name w:val="List"/>
    <w:basedOn w:val="Normal"/>
    <w:rsid w:val="00B201C7"/>
    <w:pPr>
      <w:ind w:left="568" w:hanging="284"/>
    </w:pPr>
  </w:style>
  <w:style w:type="paragraph" w:styleId="Header">
    <w:name w:val="header"/>
    <w:rsid w:val="00B201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201C7"/>
    <w:rPr>
      <w:b/>
      <w:position w:val="6"/>
      <w:sz w:val="16"/>
    </w:rPr>
  </w:style>
  <w:style w:type="paragraph" w:styleId="FootnoteText">
    <w:name w:val="footnote text"/>
    <w:basedOn w:val="Normal"/>
    <w:semiHidden/>
    <w:rsid w:val="00B201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01C7"/>
    <w:rPr>
      <w:b/>
    </w:rPr>
  </w:style>
  <w:style w:type="paragraph" w:customStyle="1" w:styleId="TAC">
    <w:name w:val="TAC"/>
    <w:basedOn w:val="TAL"/>
    <w:rsid w:val="00B201C7"/>
    <w:pPr>
      <w:jc w:val="center"/>
    </w:pPr>
  </w:style>
  <w:style w:type="paragraph" w:customStyle="1" w:styleId="TAL">
    <w:name w:val="TAL"/>
    <w:basedOn w:val="Normal"/>
    <w:rsid w:val="00B201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01C7"/>
    <w:pPr>
      <w:keepNext w:val="0"/>
      <w:spacing w:before="0" w:after="240"/>
    </w:pPr>
  </w:style>
  <w:style w:type="paragraph" w:customStyle="1" w:styleId="TH">
    <w:name w:val="TH"/>
    <w:basedOn w:val="Normal"/>
    <w:rsid w:val="00B201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201C7"/>
    <w:pPr>
      <w:keepLines/>
      <w:ind w:left="1135" w:hanging="851"/>
    </w:pPr>
  </w:style>
  <w:style w:type="paragraph" w:styleId="TOC9">
    <w:name w:val="toc 9"/>
    <w:basedOn w:val="TOC8"/>
    <w:rsid w:val="00B201C7"/>
    <w:pPr>
      <w:ind w:left="1418" w:hanging="1418"/>
    </w:pPr>
  </w:style>
  <w:style w:type="paragraph" w:customStyle="1" w:styleId="EX">
    <w:name w:val="EX"/>
    <w:basedOn w:val="Normal"/>
    <w:rsid w:val="00B201C7"/>
    <w:pPr>
      <w:keepLines/>
      <w:ind w:left="1702" w:hanging="1418"/>
    </w:pPr>
  </w:style>
  <w:style w:type="paragraph" w:customStyle="1" w:styleId="FP">
    <w:name w:val="FP"/>
    <w:basedOn w:val="Normal"/>
    <w:rsid w:val="00B201C7"/>
    <w:pPr>
      <w:spacing w:after="0"/>
    </w:pPr>
  </w:style>
  <w:style w:type="paragraph" w:customStyle="1" w:styleId="LD">
    <w:name w:val="LD"/>
    <w:rsid w:val="00B201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01C7"/>
    <w:pPr>
      <w:spacing w:after="0"/>
    </w:pPr>
  </w:style>
  <w:style w:type="paragraph" w:customStyle="1" w:styleId="EW">
    <w:name w:val="EW"/>
    <w:basedOn w:val="EX"/>
    <w:rsid w:val="00B201C7"/>
    <w:pPr>
      <w:spacing w:after="0"/>
    </w:pPr>
  </w:style>
  <w:style w:type="paragraph" w:styleId="TOC6">
    <w:name w:val="toc 6"/>
    <w:basedOn w:val="TOC5"/>
    <w:next w:val="Normal"/>
    <w:semiHidden/>
    <w:rsid w:val="00B201C7"/>
    <w:pPr>
      <w:ind w:left="1985" w:hanging="1985"/>
    </w:pPr>
  </w:style>
  <w:style w:type="paragraph" w:styleId="TOC7">
    <w:name w:val="toc 7"/>
    <w:basedOn w:val="TOC6"/>
    <w:next w:val="Normal"/>
    <w:semiHidden/>
    <w:rsid w:val="00B201C7"/>
    <w:pPr>
      <w:ind w:left="2268" w:hanging="2268"/>
    </w:pPr>
  </w:style>
  <w:style w:type="paragraph" w:styleId="ListBullet2">
    <w:name w:val="List Bullet 2"/>
    <w:basedOn w:val="ListBullet"/>
    <w:rsid w:val="00B201C7"/>
    <w:pPr>
      <w:ind w:left="851"/>
    </w:pPr>
  </w:style>
  <w:style w:type="paragraph" w:styleId="ListBullet">
    <w:name w:val="List Bullet"/>
    <w:basedOn w:val="List"/>
    <w:rsid w:val="00B201C7"/>
  </w:style>
  <w:style w:type="paragraph" w:styleId="ListBullet3">
    <w:name w:val="List Bullet 3"/>
    <w:basedOn w:val="ListBullet2"/>
    <w:rsid w:val="00B201C7"/>
    <w:pPr>
      <w:ind w:left="1135"/>
    </w:pPr>
  </w:style>
  <w:style w:type="paragraph" w:customStyle="1" w:styleId="EQ">
    <w:name w:val="EQ"/>
    <w:basedOn w:val="Normal"/>
    <w:next w:val="Normal"/>
    <w:rsid w:val="00B201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01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01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01C7"/>
    <w:pPr>
      <w:jc w:val="right"/>
    </w:pPr>
  </w:style>
  <w:style w:type="paragraph" w:customStyle="1" w:styleId="TAN">
    <w:name w:val="TAN"/>
    <w:basedOn w:val="TAL"/>
    <w:rsid w:val="00B201C7"/>
    <w:pPr>
      <w:ind w:left="851" w:hanging="851"/>
    </w:pPr>
  </w:style>
  <w:style w:type="paragraph" w:customStyle="1" w:styleId="ZA">
    <w:name w:val="ZA"/>
    <w:rsid w:val="00B201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01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01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01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01C7"/>
    <w:pPr>
      <w:framePr w:wrap="notBeside" w:y="16161"/>
    </w:pPr>
  </w:style>
  <w:style w:type="character" w:customStyle="1" w:styleId="ZGSM">
    <w:name w:val="ZGSM"/>
    <w:rsid w:val="00B201C7"/>
  </w:style>
  <w:style w:type="paragraph" w:styleId="List2">
    <w:name w:val="List 2"/>
    <w:basedOn w:val="List"/>
    <w:rsid w:val="00B201C7"/>
    <w:pPr>
      <w:ind w:left="851"/>
    </w:pPr>
  </w:style>
  <w:style w:type="paragraph" w:customStyle="1" w:styleId="ZG">
    <w:name w:val="ZG"/>
    <w:rsid w:val="00B201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201C7"/>
    <w:pPr>
      <w:ind w:left="1135"/>
    </w:pPr>
  </w:style>
  <w:style w:type="paragraph" w:styleId="List4">
    <w:name w:val="List 4"/>
    <w:basedOn w:val="List3"/>
    <w:rsid w:val="00B201C7"/>
    <w:pPr>
      <w:ind w:left="1418"/>
    </w:pPr>
  </w:style>
  <w:style w:type="paragraph" w:styleId="List5">
    <w:name w:val="List 5"/>
    <w:basedOn w:val="List4"/>
    <w:rsid w:val="00B201C7"/>
    <w:pPr>
      <w:ind w:left="1702"/>
    </w:pPr>
  </w:style>
  <w:style w:type="paragraph" w:customStyle="1" w:styleId="EditorsNote">
    <w:name w:val="Editor's Note"/>
    <w:basedOn w:val="NO"/>
    <w:rsid w:val="00B201C7"/>
    <w:rPr>
      <w:color w:val="FF0000"/>
    </w:rPr>
  </w:style>
  <w:style w:type="paragraph" w:styleId="ListBullet4">
    <w:name w:val="List Bullet 4"/>
    <w:basedOn w:val="ListBullet3"/>
    <w:rsid w:val="00B201C7"/>
    <w:pPr>
      <w:ind w:left="1418"/>
    </w:pPr>
  </w:style>
  <w:style w:type="paragraph" w:styleId="ListBullet5">
    <w:name w:val="List Bullet 5"/>
    <w:basedOn w:val="ListBullet4"/>
    <w:rsid w:val="00B201C7"/>
    <w:pPr>
      <w:ind w:left="1702"/>
    </w:pPr>
  </w:style>
  <w:style w:type="paragraph" w:customStyle="1" w:styleId="B1">
    <w:name w:val="B1"/>
    <w:basedOn w:val="List"/>
    <w:rsid w:val="00B201C7"/>
  </w:style>
  <w:style w:type="paragraph" w:customStyle="1" w:styleId="B2">
    <w:name w:val="B2"/>
    <w:basedOn w:val="List2"/>
    <w:rsid w:val="00B201C7"/>
  </w:style>
  <w:style w:type="paragraph" w:customStyle="1" w:styleId="B3">
    <w:name w:val="B3"/>
    <w:basedOn w:val="List3"/>
    <w:rsid w:val="00B201C7"/>
  </w:style>
  <w:style w:type="paragraph" w:customStyle="1" w:styleId="B4">
    <w:name w:val="B4"/>
    <w:basedOn w:val="List4"/>
    <w:rsid w:val="00B201C7"/>
  </w:style>
  <w:style w:type="paragraph" w:customStyle="1" w:styleId="B5">
    <w:name w:val="B5"/>
    <w:basedOn w:val="List5"/>
    <w:rsid w:val="00B201C7"/>
  </w:style>
  <w:style w:type="paragraph" w:styleId="Footer">
    <w:name w:val="footer"/>
    <w:basedOn w:val="Header"/>
    <w:rsid w:val="00B201C7"/>
    <w:pPr>
      <w:jc w:val="center"/>
    </w:pPr>
    <w:rPr>
      <w:i/>
    </w:rPr>
  </w:style>
  <w:style w:type="paragraph" w:customStyle="1" w:styleId="ZTD">
    <w:name w:val="ZTD"/>
    <w:basedOn w:val="ZB"/>
    <w:rsid w:val="00B201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D9162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C13AC"/>
    <w:rPr>
      <w:color w:val="0000FF"/>
      <w:u w:val="single"/>
    </w:rPr>
  </w:style>
  <w:style w:type="paragraph" w:customStyle="1" w:styleId="CRCoverPage">
    <w:name w:val="CR Cover Page"/>
    <w:next w:val="Normal"/>
    <w:rsid w:val="004973FA"/>
    <w:pPr>
      <w:spacing w:after="120"/>
    </w:pPr>
    <w:rPr>
      <w:rFonts w:ascii="Arial" w:hAnsi="Arial"/>
      <w:lang w:eastAsia="en-US"/>
    </w:rPr>
  </w:style>
  <w:style w:type="character" w:customStyle="1" w:styleId="cm">
    <w:name w:val="cm"/>
    <w:rsid w:val="004973FA"/>
    <w:rPr>
      <w:rFonts w:ascii="Arial" w:hAnsi="Arial" w:cs="Arial" w:hint="default"/>
      <w:b w:val="0"/>
      <w:bCs w:val="0"/>
      <w:color w:val="003366"/>
      <w:sz w:val="18"/>
      <w:szCs w:val="18"/>
    </w:rPr>
  </w:style>
  <w:style w:type="paragraph" w:styleId="BodyText2">
    <w:name w:val="Body Text 2"/>
    <w:basedOn w:val="Normal"/>
    <w:rsid w:val="004973FA"/>
    <w:pPr>
      <w:overflowPunct/>
      <w:autoSpaceDE/>
      <w:autoSpaceDN/>
      <w:adjustRightInd/>
      <w:spacing w:after="120"/>
      <w:textAlignment w:val="auto"/>
    </w:pPr>
    <w:rPr>
      <w:rFonts w:ascii="Arial" w:hAnsi="Arial" w:cs="Arial"/>
      <w:sz w:val="16"/>
      <w:lang w:eastAsia="en-US"/>
    </w:rPr>
  </w:style>
  <w:style w:type="character" w:styleId="Strong">
    <w:name w:val="Strong"/>
    <w:qFormat/>
    <w:rsid w:val="004973FA"/>
    <w:rPr>
      <w:b/>
      <w:bCs/>
    </w:rPr>
  </w:style>
  <w:style w:type="character" w:customStyle="1" w:styleId="EmailStyle28">
    <w:name w:val="EmailStyle28"/>
    <w:rsid w:val="004973FA"/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rsid w:val="004973FA"/>
    <w:rPr>
      <w:color w:val="800080"/>
      <w:u w:val="single"/>
    </w:rPr>
  </w:style>
  <w:style w:type="paragraph" w:customStyle="1" w:styleId="font5">
    <w:name w:val="font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</w:rPr>
  </w:style>
  <w:style w:type="paragraph" w:customStyle="1" w:styleId="font6">
    <w:name w:val="font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font7">
    <w:name w:val="font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</w:rPr>
  </w:style>
  <w:style w:type="paragraph" w:customStyle="1" w:styleId="xl25">
    <w:name w:val="xl2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6">
    <w:name w:val="xl26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7">
    <w:name w:val="xl27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8">
    <w:name w:val="xl2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1">
    <w:name w:val="xl31"/>
    <w:basedOn w:val="Normal"/>
    <w:rsid w:val="004973FA"/>
    <w:pPr>
      <w:pBdr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32">
    <w:name w:val="xl32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4">
    <w:name w:val="xl34"/>
    <w:basedOn w:val="Normal"/>
    <w:rsid w:val="004973FA"/>
    <w:pPr>
      <w:pBdr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5">
    <w:name w:val="xl35"/>
    <w:basedOn w:val="Normal"/>
    <w:rsid w:val="004973FA"/>
    <w:pPr>
      <w:pBdr>
        <w:top w:val="single" w:sz="4" w:space="0" w:color="C0C0C0"/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6">
    <w:name w:val="xl3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7">
    <w:name w:val="xl3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l38">
    <w:name w:val="xl3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xl40">
    <w:name w:val="xl4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dash6a196e961">
    <w:name w:val="dash6a19_6e961"/>
    <w:basedOn w:val="Normal"/>
    <w:rsid w:val="004973FA"/>
    <w:pPr>
      <w:overflowPunct/>
      <w:autoSpaceDE/>
      <w:autoSpaceDN/>
      <w:adjustRightInd/>
      <w:spacing w:after="0"/>
      <w:textAlignment w:val="auto"/>
    </w:pPr>
    <w:rPr>
      <w:lang w:val="en-US" w:eastAsia="en-US"/>
    </w:rPr>
  </w:style>
  <w:style w:type="character" w:customStyle="1" w:styleId="dash6a196e96char1">
    <w:name w:val="dash6a19_6e96__char1"/>
    <w:rsid w:val="004973F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rsid w:val="003406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0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/C4-140396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docs/C4-140397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ocs/C4-140366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docs/C4-140340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/C4-140394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B01A2-C7FF-4344-9C3D-4C4E1D93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30</Pages>
  <Words>8202</Words>
  <Characters>46753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3</cp:revision>
  <cp:lastPrinted>1899-12-31T23:00:00Z</cp:lastPrinted>
  <dcterms:created xsi:type="dcterms:W3CDTF">2013-11-22T08:27:00Z</dcterms:created>
  <dcterms:modified xsi:type="dcterms:W3CDTF">2014-02-22T10:56:00Z</dcterms:modified>
</cp:coreProperties>
</file>