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43" w:rsidRPr="00AD5EC5" w:rsidRDefault="00ED3643" w:rsidP="00ED364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5EC5">
        <w:rPr>
          <w:b/>
          <w:sz w:val="24"/>
        </w:rPr>
        <w:t>3GPP TSG-CT6 Meeting #8</w:t>
      </w:r>
      <w:r>
        <w:rPr>
          <w:b/>
          <w:sz w:val="24"/>
        </w:rPr>
        <w:t>2</w:t>
      </w:r>
      <w:r w:rsidRPr="00AD5EC5">
        <w:rPr>
          <w:b/>
          <w:i/>
          <w:sz w:val="24"/>
        </w:rPr>
        <w:t xml:space="preserve"> </w:t>
      </w:r>
      <w:r w:rsidRPr="00AD5EC5">
        <w:rPr>
          <w:b/>
          <w:i/>
          <w:sz w:val="28"/>
        </w:rPr>
        <w:tab/>
        <w:t>C6-160</w:t>
      </w:r>
      <w:r w:rsidR="00842E29">
        <w:rPr>
          <w:b/>
          <w:i/>
          <w:sz w:val="28"/>
        </w:rPr>
        <w:t>554</w:t>
      </w:r>
    </w:p>
    <w:p w:rsidR="00AE25BF" w:rsidRDefault="00824733" w:rsidP="00842E29">
      <w:pPr>
        <w:pStyle w:val="CRCoverPage"/>
        <w:tabs>
          <w:tab w:val="left" w:pos="8222"/>
        </w:tabs>
        <w:outlineLvl w:val="0"/>
        <w:rPr>
          <w:b/>
          <w:sz w:val="24"/>
        </w:rPr>
      </w:pPr>
      <w:fldSimple w:instr=" DOCPROPERTY  Location  \* MERGEFORMAT ">
        <w:r w:rsidR="00ED3643">
          <w:rPr>
            <w:b/>
            <w:sz w:val="24"/>
          </w:rPr>
          <w:t>Reno, USA</w:t>
        </w:r>
      </w:fldSimple>
      <w:r w:rsidR="00ED3643" w:rsidRPr="00AD5EC5">
        <w:rPr>
          <w:b/>
          <w:sz w:val="24"/>
        </w:rPr>
        <w:t xml:space="preserve">, </w:t>
      </w:r>
      <w:r w:rsidR="00ED3643">
        <w:rPr>
          <w:b/>
          <w:sz w:val="24"/>
        </w:rPr>
        <w:t>15</w:t>
      </w:r>
      <w:r w:rsidR="00ED3643" w:rsidRPr="00AD5EC5">
        <w:rPr>
          <w:b/>
          <w:sz w:val="24"/>
        </w:rPr>
        <w:t xml:space="preserve"> - </w:t>
      </w:r>
      <w:r w:rsidR="00ED3643">
        <w:rPr>
          <w:b/>
          <w:sz w:val="24"/>
        </w:rPr>
        <w:t>1</w:t>
      </w:r>
      <w:r w:rsidR="00ED3643" w:rsidRPr="00AD5EC5">
        <w:rPr>
          <w:b/>
          <w:sz w:val="24"/>
        </w:rPr>
        <w:t xml:space="preserve">8 </w:t>
      </w:r>
      <w:r w:rsidR="00ED3643">
        <w:rPr>
          <w:b/>
          <w:sz w:val="24"/>
        </w:rPr>
        <w:t>November</w:t>
      </w:r>
      <w:r w:rsidR="00ED3643" w:rsidRPr="00AD5EC5">
        <w:rPr>
          <w:b/>
          <w:sz w:val="24"/>
        </w:rPr>
        <w:t xml:space="preserve"> 2016</w:t>
      </w:r>
      <w:r w:rsidR="00842E29">
        <w:rPr>
          <w:b/>
          <w:sz w:val="24"/>
        </w:rPr>
        <w:tab/>
        <w:t>(C1-165137)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  <w:r w:rsidR="001434BC">
        <w:rPr>
          <w:rFonts w:ascii="Arial" w:eastAsia="Batang" w:hAnsi="Arial" w:cs="Arial"/>
          <w:b/>
          <w:lang w:eastAsia="zh-CN"/>
        </w:rPr>
        <w:t xml:space="preserve"> phase 1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D3643">
        <w:rPr>
          <w:rFonts w:ascii="Arial" w:eastAsia="Batang" w:hAnsi="Arial"/>
          <w:b/>
          <w:lang w:eastAsia="zh-CN"/>
        </w:rPr>
        <w:t>7.10</w:t>
      </w:r>
    </w:p>
    <w:p w:rsidR="00452EFA" w:rsidRDefault="00452EFA" w:rsidP="00452EFA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452EFA" w:rsidRPr="00BA3A53" w:rsidRDefault="00452EFA" w:rsidP="00452EFA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C1-165137</w:t>
      </w:r>
    </w:p>
    <w:p w:rsidR="00452EFA" w:rsidRDefault="00452EFA" w:rsidP="00452EF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452EFA" w:rsidRPr="006E5DD5" w:rsidRDefault="00452EFA" w:rsidP="00452EF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452EFA" w:rsidRPr="006E5DD5" w:rsidRDefault="00452EFA" w:rsidP="00452E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452EFA" w:rsidRPr="006E5DD5" w:rsidRDefault="00452EFA" w:rsidP="00452E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 phase 1</w:t>
      </w:r>
    </w:p>
    <w:p w:rsidR="00452EFA" w:rsidRPr="006E5DD5" w:rsidRDefault="00452EFA" w:rsidP="00452E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452EFA" w:rsidRPr="006E5DD5" w:rsidRDefault="00452EFA" w:rsidP="00452EF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452EFA" w:rsidRPr="00BC642A" w:rsidRDefault="00452EFA" w:rsidP="00452EF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842E29" w:rsidRPr="00ED7A5B" w:rsidRDefault="00842E29" w:rsidP="00842E29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842E29" w:rsidRPr="00BA3A53" w:rsidRDefault="00842E29" w:rsidP="00842E29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PS data off function phase 1</w:t>
      </w:r>
    </w:p>
    <w:p w:rsidR="00842E29" w:rsidRDefault="00842E29" w:rsidP="00842E29">
      <w:pPr>
        <w:pStyle w:val="Heading2"/>
        <w:tabs>
          <w:tab w:val="left" w:pos="2552"/>
        </w:tabs>
      </w:pPr>
      <w:r>
        <w:t xml:space="preserve">Acronym: </w:t>
      </w:r>
      <w:r>
        <w:tab/>
        <w:t>PS_DATA_OFF_P1</w:t>
      </w:r>
      <w:r>
        <w:rPr>
          <w:rFonts w:hint="eastAsia"/>
          <w:lang w:eastAsia="zh-CN"/>
        </w:rPr>
        <w:t>-CT</w:t>
      </w:r>
    </w:p>
    <w:p w:rsidR="00842E29" w:rsidRPr="00B078D6" w:rsidRDefault="00842E29" w:rsidP="00842E29">
      <w:pPr>
        <w:pStyle w:val="Heading2"/>
        <w:tabs>
          <w:tab w:val="left" w:pos="2552"/>
        </w:tabs>
      </w:pPr>
      <w:r>
        <w:t xml:space="preserve">Unique identifier: </w:t>
      </w:r>
      <w:r>
        <w:tab/>
        <w:t>TBD</w:t>
      </w:r>
    </w:p>
    <w:p w:rsidR="00842E29" w:rsidRDefault="00842E29" w:rsidP="00842E29">
      <w:pPr>
        <w:ind w:right="-99"/>
      </w:pPr>
      <w:r>
        <w:t xml:space="preserve"> </w:t>
      </w:r>
    </w:p>
    <w:p w:rsidR="00842E29" w:rsidRDefault="00842E29" w:rsidP="00842E29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42E29" w:rsidRPr="00C57582" w:rsidRDefault="00842E29" w:rsidP="0078779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42E29" w:rsidRPr="00C57582" w:rsidRDefault="00842E29" w:rsidP="0078779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42E29" w:rsidRPr="00C57582" w:rsidRDefault="00842E29" w:rsidP="0078779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Default="00842E29" w:rsidP="00842E29">
      <w:pPr>
        <w:pStyle w:val="Heading2"/>
      </w:pPr>
      <w:r>
        <w:t>2</w:t>
      </w:r>
      <w:r>
        <w:tab/>
        <w:t>Classification of WI and linked work items</w:t>
      </w:r>
    </w:p>
    <w:p w:rsidR="00842E29" w:rsidRDefault="00842E29" w:rsidP="00842E29">
      <w:pPr>
        <w:pStyle w:val="Heading3"/>
      </w:pPr>
      <w:r>
        <w:t>2.0</w:t>
      </w:r>
      <w:r>
        <w:tab/>
        <w:t>Primary classification</w:t>
      </w:r>
    </w:p>
    <w:p w:rsidR="00842E29" w:rsidRPr="00A36378" w:rsidRDefault="00842E29" w:rsidP="00842E29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Default="00842E29" w:rsidP="00842E29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969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Pr="00A70E1E" w:rsidRDefault="00842E29" w:rsidP="00842E29">
      <w:pPr>
        <w:ind w:right="-99"/>
      </w:pPr>
      <w:r w:rsidRPr="00A70E1E">
        <w:t>Go to §3.</w:t>
      </w:r>
    </w:p>
    <w:p w:rsidR="00842E29" w:rsidRDefault="00842E29" w:rsidP="00842E29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969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Pr="00A70E1E" w:rsidRDefault="00842E29" w:rsidP="00842E29">
      <w:pPr>
        <w:ind w:right="-99"/>
      </w:pPr>
      <w:r w:rsidRPr="00A70E1E">
        <w:t>Go to §3.</w:t>
      </w:r>
    </w:p>
    <w:p w:rsidR="00842E29" w:rsidRDefault="00842E29" w:rsidP="00842E29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842E29" w:rsidRPr="00C57582" w:rsidRDefault="00842E29" w:rsidP="0078779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842E29" w:rsidRPr="00C57582" w:rsidRDefault="00842E29" w:rsidP="007877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Pr="00A36378" w:rsidRDefault="00842E29" w:rsidP="00842E29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842E29" w:rsidRPr="00C57582" w:rsidTr="00787790">
        <w:tc>
          <w:tcPr>
            <w:tcW w:w="675" w:type="dxa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Default="00842E29" w:rsidP="00842E29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842E29" w:rsidRPr="00C57582" w:rsidTr="00787790">
        <w:tc>
          <w:tcPr>
            <w:tcW w:w="152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842E29" w:rsidRPr="00C57582" w:rsidTr="00787790">
        <w:tc>
          <w:tcPr>
            <w:tcW w:w="1526" w:type="dxa"/>
          </w:tcPr>
          <w:p w:rsidR="00842E29" w:rsidRPr="00C57582" w:rsidRDefault="00842E29" w:rsidP="00787790">
            <w:pPr>
              <w:pStyle w:val="TAL"/>
            </w:pPr>
            <w:r w:rsidRPr="00C57582">
              <w:t>720080</w:t>
            </w:r>
          </w:p>
          <w:p w:rsidR="00842E29" w:rsidRPr="00C57582" w:rsidRDefault="00842E29" w:rsidP="0078779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842E29" w:rsidRPr="00C57582" w:rsidRDefault="00842E29" w:rsidP="0078779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  <w:r w:rsidRPr="00C57582">
              <w:t>TS 22.011</w:t>
            </w:r>
          </w:p>
        </w:tc>
      </w:tr>
    </w:tbl>
    <w:p w:rsidR="00842E29" w:rsidRDefault="00842E29" w:rsidP="00842E29">
      <w:pPr>
        <w:ind w:right="-99"/>
      </w:pPr>
    </w:p>
    <w:p w:rsidR="00842E29" w:rsidRPr="00A70E1E" w:rsidRDefault="00842E29" w:rsidP="00842E29">
      <w:pPr>
        <w:ind w:right="-99"/>
      </w:pPr>
      <w:r w:rsidRPr="00A70E1E">
        <w:t>Go to §3.</w:t>
      </w:r>
    </w:p>
    <w:p w:rsidR="00842E29" w:rsidRDefault="00842E29" w:rsidP="00842E29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969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842E29" w:rsidRPr="00C57582" w:rsidTr="00787790">
        <w:tc>
          <w:tcPr>
            <w:tcW w:w="1242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842E29" w:rsidRPr="00C57582" w:rsidTr="00787790">
        <w:tc>
          <w:tcPr>
            <w:tcW w:w="1242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828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Pr="00C715CA" w:rsidRDefault="00842E29" w:rsidP="00842E29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842E29" w:rsidRPr="00A70E1E" w:rsidRDefault="00842E29" w:rsidP="00842E29">
      <w:pPr>
        <w:ind w:right="-99"/>
      </w:pPr>
      <w:r w:rsidRPr="00A70E1E">
        <w:t>Go to §3.</w:t>
      </w:r>
    </w:p>
    <w:p w:rsidR="00842E29" w:rsidRDefault="00842E29" w:rsidP="00842E29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842E29" w:rsidRPr="00C57582" w:rsidRDefault="00842E29" w:rsidP="0078779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842E29" w:rsidRPr="00C57582" w:rsidRDefault="00842E29" w:rsidP="007877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842E29" w:rsidRDefault="00842E29" w:rsidP="00842E29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969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lastRenderedPageBreak/>
              <w:t>Other justification</w:t>
            </w:r>
          </w:p>
        </w:tc>
      </w:tr>
      <w:tr w:rsidR="00842E29" w:rsidRPr="00C57582" w:rsidTr="00787790">
        <w:tc>
          <w:tcPr>
            <w:tcW w:w="3227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842E29" w:rsidRPr="00C57582" w:rsidTr="00787790">
        <w:tc>
          <w:tcPr>
            <w:tcW w:w="3227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1843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Pr="00C715CA" w:rsidRDefault="00842E29" w:rsidP="00842E29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842E29" w:rsidRPr="00A70E1E" w:rsidRDefault="00842E29" w:rsidP="00842E29">
      <w:pPr>
        <w:ind w:right="-99"/>
      </w:pPr>
      <w:r w:rsidRPr="00A70E1E">
        <w:t>Go to §3.</w:t>
      </w:r>
    </w:p>
    <w:p w:rsidR="00842E29" w:rsidRDefault="00842E29" w:rsidP="00842E29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969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Pr="00A70E1E" w:rsidRDefault="00842E29" w:rsidP="00842E29">
      <w:pPr>
        <w:ind w:right="-99"/>
      </w:pPr>
      <w:r w:rsidRPr="00A70E1E">
        <w:t>Go to §3.</w:t>
      </w:r>
    </w:p>
    <w:p w:rsidR="00842E29" w:rsidRDefault="00842E29" w:rsidP="00842E29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842E29" w:rsidRPr="00C57582" w:rsidTr="00787790">
        <w:tc>
          <w:tcPr>
            <w:tcW w:w="9606" w:type="dxa"/>
            <w:gridSpan w:val="4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969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1984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2552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Pr="00A70E1E" w:rsidRDefault="00842E29" w:rsidP="00842E29">
      <w:pPr>
        <w:ind w:right="-99"/>
      </w:pPr>
      <w:r w:rsidRPr="00A70E1E">
        <w:t>Go to §3.</w:t>
      </w:r>
    </w:p>
    <w:p w:rsidR="00842E29" w:rsidRDefault="00842E29" w:rsidP="00842E29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42E29" w:rsidRPr="00C57582" w:rsidTr="00787790">
        <w:tc>
          <w:tcPr>
            <w:tcW w:w="9606" w:type="dxa"/>
            <w:gridSpan w:val="3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842E29" w:rsidRPr="00C57582" w:rsidTr="00787790">
        <w:tc>
          <w:tcPr>
            <w:tcW w:w="1101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842E29" w:rsidRPr="00C57582" w:rsidRDefault="00842E29" w:rsidP="0078779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842E29" w:rsidRPr="00C57582" w:rsidTr="00787790">
        <w:tc>
          <w:tcPr>
            <w:tcW w:w="1101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3969" w:type="dxa"/>
          </w:tcPr>
          <w:p w:rsidR="00842E29" w:rsidRPr="00C57582" w:rsidRDefault="00842E29" w:rsidP="00787790">
            <w:pPr>
              <w:pStyle w:val="TAL"/>
            </w:pPr>
          </w:p>
        </w:tc>
        <w:tc>
          <w:tcPr>
            <w:tcW w:w="4536" w:type="dxa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Default="00842E29" w:rsidP="00842E29">
      <w:pPr>
        <w:pStyle w:val="Heading2"/>
      </w:pPr>
      <w:r>
        <w:t>3</w:t>
      </w:r>
      <w:r>
        <w:tab/>
        <w:t>Justification</w:t>
      </w:r>
    </w:p>
    <w:p w:rsidR="00842E29" w:rsidRDefault="00842E29" w:rsidP="00842E29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rPr>
          <w:lang w:eastAsia="ja-JP"/>
        </w:rPr>
        <w:t>"</w:t>
      </w:r>
      <w:r w:rsidRPr="00730457">
        <w:rPr>
          <w:lang w:val="en-US"/>
        </w:rPr>
        <w:t>Data off</w:t>
      </w:r>
      <w:r>
        <w:rPr>
          <w:lang w:eastAsia="ja-JP"/>
        </w:rP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rPr>
          <w:lang w:eastAsia="ja-JP"/>
        </w:rPr>
        <w:t>"</w:t>
      </w:r>
      <w:r w:rsidRPr="00730457">
        <w:rPr>
          <w:lang w:val="en-US"/>
        </w:rPr>
        <w:t>Data off</w:t>
      </w:r>
      <w:r>
        <w:rPr>
          <w:lang w:eastAsia="ja-JP"/>
        </w:rP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842E29" w:rsidRDefault="00842E29" w:rsidP="00842E29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Work on TR 23.702 has been completed by SA2. The FS_PS_DATA_OFF work is having a WID for related normative work with possible impacts to CT WGs called </w:t>
      </w:r>
      <w:r>
        <w:t>PS_DATA_OFF_P1</w:t>
      </w:r>
      <w:r>
        <w:rPr>
          <w:lang w:eastAsia="ja-JP"/>
        </w:rPr>
        <w:t xml:space="preserve"> (initial WID in S2-166375 at SA2#118 14-18 November, 2016). The 3GPP CT WGs need to do the normative work for core network aspects to complete the stage 3 work in Rel-14.</w:t>
      </w:r>
    </w:p>
    <w:p w:rsidR="00842E29" w:rsidRDefault="00842E29" w:rsidP="00842E29">
      <w:pPr>
        <w:pStyle w:val="Heading2"/>
      </w:pPr>
      <w:r>
        <w:t>4</w:t>
      </w:r>
      <w:r>
        <w:tab/>
        <w:t>Objective</w:t>
      </w:r>
    </w:p>
    <w:p w:rsidR="00842E29" w:rsidRDefault="00842E29" w:rsidP="00842E29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>
        <w:rPr>
          <w:lang w:eastAsia="ja-JP"/>
        </w:rPr>
        <w:t>"</w:t>
      </w:r>
      <w:r w:rsidRPr="00730457">
        <w:rPr>
          <w:lang w:val="en-US"/>
        </w:rPr>
        <w:t>Data off</w:t>
      </w:r>
      <w:r>
        <w:rPr>
          <w:lang w:eastAsia="ja-JP"/>
        </w:rP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842E29" w:rsidRDefault="00842E29" w:rsidP="00842E29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842E29" w:rsidRDefault="00842E29" w:rsidP="00842E29">
      <w:pPr>
        <w:rPr>
          <w:lang w:val="en-US" w:eastAsia="ja-JP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842E29" w:rsidRDefault="00842E29" w:rsidP="00842E29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>
        <w:rPr>
          <w:lang w:val="en-US" w:eastAsia="ja-JP"/>
        </w:rPr>
        <w:tab/>
        <w:t>during UE-requested PDN connectivity procedure or the PDP context activation procedure</w:t>
      </w:r>
      <w:r>
        <w:t xml:space="preserve"> 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>
        <w:rPr>
          <w:lang w:eastAsia="ja-JP"/>
        </w:rPr>
        <w:t xml:space="preserve"> function preferences (other UE-requested (E)SM procedures)</w:t>
      </w:r>
      <w:r>
        <w:rPr>
          <w:lang w:val="en-US"/>
        </w:rPr>
        <w:t>; and</w:t>
      </w:r>
    </w:p>
    <w:p w:rsidR="00842E29" w:rsidRDefault="00842E29" w:rsidP="00842E29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 Additional </w:t>
      </w:r>
      <w:r w:rsidRPr="00A659CB">
        <w:rPr>
          <w:lang w:val="en-US"/>
        </w:rPr>
        <w:t>support for per service control of SIP messages for SIP</w:t>
      </w:r>
      <w:r>
        <w:rPr>
          <w:lang w:val="en-US"/>
        </w:rPr>
        <w:t>-</w:t>
      </w:r>
      <w:r w:rsidRPr="00A659CB">
        <w:rPr>
          <w:lang w:val="en-US"/>
        </w:rPr>
        <w:t xml:space="preserve">based services which are not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 w:rsidRPr="00A659CB">
        <w:rPr>
          <w:lang w:val="en-US"/>
        </w:rPr>
        <w:t>in roaming (</w:t>
      </w:r>
      <w:r>
        <w:rPr>
          <w:lang w:val="en-US"/>
        </w:rPr>
        <w:t>local breakout (</w:t>
      </w:r>
      <w:r w:rsidRPr="00A659CB">
        <w:rPr>
          <w:lang w:val="en-US"/>
        </w:rPr>
        <w:t>LBO</w:t>
      </w:r>
      <w:r>
        <w:rPr>
          <w:lang w:val="en-US"/>
        </w:rPr>
        <w:t>)</w:t>
      </w:r>
      <w:r w:rsidRPr="00A659CB">
        <w:rPr>
          <w:lang w:val="en-US"/>
        </w:rPr>
        <w:t xml:space="preserve"> and </w:t>
      </w:r>
      <w:r>
        <w:rPr>
          <w:lang w:val="en-US"/>
        </w:rPr>
        <w:t xml:space="preserve">also </w:t>
      </w:r>
      <w:r w:rsidRPr="00A659CB">
        <w:rPr>
          <w:lang w:val="en-US"/>
        </w:rPr>
        <w:t xml:space="preserve">roaming with no IMS roaming interfaces) and </w:t>
      </w:r>
      <w:r>
        <w:rPr>
          <w:lang w:val="en-US"/>
        </w:rPr>
        <w:t xml:space="preserve">also </w:t>
      </w:r>
      <w:r w:rsidRPr="00A659CB">
        <w:rPr>
          <w:lang w:val="en-US"/>
        </w:rPr>
        <w:t>non-roaming cases</w:t>
      </w:r>
      <w:r>
        <w:rPr>
          <w:lang w:val="en-US"/>
        </w:rPr>
        <w:t>.</w:t>
      </w:r>
    </w:p>
    <w:p w:rsidR="00842E29" w:rsidRDefault="00842E29" w:rsidP="00842E29">
      <w:pPr>
        <w:numPr>
          <w:ilvl w:val="0"/>
          <w:numId w:val="9"/>
        </w:numPr>
      </w:pPr>
      <w:r>
        <w:lastRenderedPageBreak/>
        <w:t xml:space="preserve">New management object (MO)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9F3790">
        <w:rPr>
          <w:noProof/>
          <w:lang w:val="en-US"/>
        </w:rPr>
        <w:t xml:space="preserve"> to support dynamic update of list of exempt services over OMA device management. </w:t>
      </w:r>
      <w:r w:rsidRPr="00BE2701">
        <w:rPr>
          <w:rStyle w:val="B1Char1"/>
        </w:rPr>
        <w:t>The list of exempted services is the same for all VPLMNs the home operator has roaming agreements with</w:t>
      </w:r>
      <w:r w:rsidRPr="009F3790">
        <w:rPr>
          <w:noProof/>
          <w:lang w:val="en-US"/>
        </w:rPr>
        <w:t>; and</w:t>
      </w:r>
    </w:p>
    <w:p w:rsidR="00842E29" w:rsidRPr="00703096" w:rsidRDefault="00842E29" w:rsidP="00842E29">
      <w:pPr>
        <w:numPr>
          <w:ilvl w:val="0"/>
          <w:numId w:val="9"/>
        </w:numPr>
      </w:pPr>
      <w:r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842E29" w:rsidRPr="003E5958" w:rsidRDefault="00842E29" w:rsidP="00842E29">
      <w:r>
        <w:t xml:space="preserve">For CT3, this will include </w:t>
      </w:r>
      <w:r w:rsidRPr="003E5958">
        <w:t xml:space="preserve">the possible impact </w:t>
      </w:r>
      <w:r>
        <w:t xml:space="preserve">for related PCC/ADC rule(s) updates over the </w:t>
      </w:r>
      <w:proofErr w:type="spellStart"/>
      <w:r>
        <w:t>Gx</w:t>
      </w:r>
      <w:proofErr w:type="spellEnd"/>
      <w:r>
        <w:t>/</w:t>
      </w:r>
      <w:proofErr w:type="spellStart"/>
      <w:r>
        <w:t>Sd</w:t>
      </w:r>
      <w:proofErr w:type="spellEnd"/>
      <w:r>
        <w:t xml:space="preserve"> reference point to support the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</w:t>
      </w:r>
      <w:r>
        <w:t>function.</w:t>
      </w:r>
      <w:bookmarkStart w:id="0" w:name="_GoBack"/>
      <w:bookmarkEnd w:id="0"/>
    </w:p>
    <w:p w:rsidR="00842E29" w:rsidRPr="003E5958" w:rsidRDefault="00842E29" w:rsidP="00842E29">
      <w:r>
        <w:t xml:space="preserve">For CT4, this will include </w:t>
      </w:r>
      <w:r w:rsidRPr="003E5958">
        <w:t xml:space="preserve">the possible impact to </w:t>
      </w:r>
      <w:r>
        <w:rPr>
          <w:lang w:eastAsia="ja-JP"/>
        </w:rPr>
        <w:t>HSS subscription data for 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3E5958">
        <w:t>.</w:t>
      </w:r>
    </w:p>
    <w:p w:rsidR="00842E29" w:rsidRDefault="00842E29" w:rsidP="00842E29">
      <w:r w:rsidRPr="00F43438">
        <w:t xml:space="preserve">For CT6, </w:t>
      </w:r>
      <w:r w:rsidRPr="0013106C">
        <w:t>this will include</w:t>
      </w:r>
      <w:r>
        <w:t xml:space="preserve"> possible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t xml:space="preserve">. </w:t>
      </w:r>
      <w:r w:rsidRPr="00BE2701">
        <w:rPr>
          <w:rStyle w:val="B1Char1"/>
        </w:rPr>
        <w:t>The list of exempted services is the same for all VPLMNs the home operator has roaming agreements with</w:t>
      </w:r>
      <w:r>
        <w:rPr>
          <w:rStyle w:val="B1Char1"/>
        </w:rPr>
        <w:t>.</w:t>
      </w:r>
    </w:p>
    <w:p w:rsidR="00842E29" w:rsidRDefault="00842E29" w:rsidP="00842E29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42E29" w:rsidRDefault="00842E29" w:rsidP="00842E29">
      <w:pPr>
        <w:pStyle w:val="Heading2"/>
        <w:spacing w:before="0" w:after="0"/>
      </w:pPr>
      <w:r>
        <w:t>5</w:t>
      </w:r>
      <w:r>
        <w:tab/>
        <w:t>Service Aspects</w:t>
      </w:r>
    </w:p>
    <w:p w:rsidR="00842E29" w:rsidRDefault="00842E29" w:rsidP="00842E29">
      <w:pPr>
        <w:spacing w:after="0"/>
      </w:pPr>
      <w:proofErr w:type="gramStart"/>
      <w:r>
        <w:t>Captured by the parent feature.</w:t>
      </w:r>
      <w:proofErr w:type="gramEnd"/>
    </w:p>
    <w:p w:rsidR="00842E29" w:rsidRDefault="00842E29" w:rsidP="00842E29">
      <w:pPr>
        <w:pStyle w:val="Heading2"/>
        <w:spacing w:before="0" w:after="0"/>
      </w:pPr>
      <w:r>
        <w:t>6</w:t>
      </w:r>
      <w:r>
        <w:tab/>
        <w:t>MMI-Aspects</w:t>
      </w:r>
    </w:p>
    <w:p w:rsidR="00842E29" w:rsidRPr="008D658B" w:rsidRDefault="00842E29" w:rsidP="00842E29">
      <w:pPr>
        <w:spacing w:after="0"/>
      </w:pPr>
      <w:proofErr w:type="gramStart"/>
      <w:r>
        <w:t>Captured by the parent feature.</w:t>
      </w:r>
      <w:proofErr w:type="gramEnd"/>
    </w:p>
    <w:p w:rsidR="00842E29" w:rsidRDefault="00842E29" w:rsidP="00842E29">
      <w:pPr>
        <w:pStyle w:val="Heading2"/>
        <w:spacing w:before="0" w:after="0"/>
      </w:pPr>
      <w:r>
        <w:t>7</w:t>
      </w:r>
      <w:r>
        <w:tab/>
        <w:t>Charging Aspects</w:t>
      </w:r>
    </w:p>
    <w:p w:rsidR="00842E29" w:rsidRPr="008D658B" w:rsidRDefault="00842E29" w:rsidP="00842E29">
      <w:pPr>
        <w:spacing w:after="0"/>
      </w:pPr>
      <w:proofErr w:type="gramStart"/>
      <w:r>
        <w:t>Captured by the parent feature.</w:t>
      </w:r>
      <w:proofErr w:type="gramEnd"/>
    </w:p>
    <w:p w:rsidR="00842E29" w:rsidRDefault="00842E29" w:rsidP="00842E29">
      <w:pPr>
        <w:pStyle w:val="Heading2"/>
        <w:spacing w:before="0" w:after="0"/>
      </w:pPr>
      <w:r>
        <w:t>8</w:t>
      </w:r>
      <w:r>
        <w:tab/>
        <w:t>Security Aspects</w:t>
      </w:r>
    </w:p>
    <w:p w:rsidR="00842E29" w:rsidRPr="008D658B" w:rsidRDefault="00842E29" w:rsidP="00842E29">
      <w:proofErr w:type="gramStart"/>
      <w:r>
        <w:t>None.</w:t>
      </w:r>
      <w:proofErr w:type="gramEnd"/>
    </w:p>
    <w:p w:rsidR="00842E29" w:rsidRDefault="00842E29" w:rsidP="00842E29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42E29" w:rsidRPr="00C57582" w:rsidTr="0078779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42E29" w:rsidRPr="00C57582" w:rsidRDefault="00842E29" w:rsidP="0078779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42E29" w:rsidRPr="00C57582" w:rsidRDefault="00842E29" w:rsidP="0078779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42E29" w:rsidRPr="00C57582" w:rsidRDefault="00842E29" w:rsidP="0078779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42E29" w:rsidRPr="00C57582" w:rsidRDefault="00842E29" w:rsidP="0078779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42E29" w:rsidRPr="00C57582" w:rsidRDefault="00842E29" w:rsidP="0078779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42E29" w:rsidRPr="00C57582" w:rsidRDefault="00842E29" w:rsidP="00787790">
            <w:pPr>
              <w:pStyle w:val="TAH"/>
            </w:pPr>
            <w:r w:rsidRPr="00C57582">
              <w:t>Others</w:t>
            </w:r>
          </w:p>
        </w:tc>
      </w:tr>
      <w:tr w:rsidR="00842E29" w:rsidRPr="00C57582" w:rsidTr="0078779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42E29" w:rsidRPr="00C57582" w:rsidRDefault="00842E29" w:rsidP="0078779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42E29" w:rsidRPr="00C57582" w:rsidRDefault="00842E29" w:rsidP="00787790">
            <w:pPr>
              <w:pStyle w:val="TAC"/>
            </w:pPr>
          </w:p>
        </w:tc>
      </w:tr>
      <w:tr w:rsidR="00842E29" w:rsidRPr="00C57582" w:rsidTr="0078779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42E29" w:rsidRPr="00C57582" w:rsidRDefault="00842E29" w:rsidP="0078779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</w:tr>
      <w:tr w:rsidR="00842E29" w:rsidRPr="00C57582" w:rsidTr="0078779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42E29" w:rsidRPr="00C57582" w:rsidRDefault="00842E29" w:rsidP="0078779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42E29" w:rsidRPr="00C57582" w:rsidRDefault="00842E29" w:rsidP="0078779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</w:p>
        </w:tc>
        <w:tc>
          <w:tcPr>
            <w:tcW w:w="0" w:type="auto"/>
          </w:tcPr>
          <w:p w:rsidR="00842E29" w:rsidRPr="00C57582" w:rsidRDefault="00842E29" w:rsidP="00787790">
            <w:pPr>
              <w:pStyle w:val="TAC"/>
            </w:pPr>
          </w:p>
        </w:tc>
      </w:tr>
    </w:tbl>
    <w:p w:rsidR="00842E29" w:rsidRDefault="00842E29" w:rsidP="00842E29">
      <w:pPr>
        <w:ind w:right="-99"/>
        <w:rPr>
          <w:b/>
        </w:rPr>
      </w:pPr>
    </w:p>
    <w:p w:rsidR="00842E29" w:rsidRDefault="00842E29" w:rsidP="00842E29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6"/>
        <w:gridCol w:w="1756"/>
        <w:gridCol w:w="519"/>
        <w:gridCol w:w="644"/>
        <w:gridCol w:w="1412"/>
        <w:gridCol w:w="963"/>
        <w:gridCol w:w="3824"/>
      </w:tblGrid>
      <w:tr w:rsidR="00842E29" w:rsidRPr="00C57582" w:rsidTr="0078779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eastAsia="ko-KR"/>
              </w:rPr>
            </w:pPr>
            <w:r w:rsidRPr="00C57582">
              <w:rPr>
                <w:sz w:val="16"/>
                <w:szCs w:val="16"/>
              </w:rPr>
              <w:t>24.</w:t>
            </w:r>
            <w:r w:rsidRPr="00C57582">
              <w:rPr>
                <w:sz w:val="16"/>
                <w:szCs w:val="16"/>
                <w:lang w:eastAsia="ko-KR"/>
              </w:rPr>
              <w:t>wyz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Data off function Management Object (MO)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sz w:val="16"/>
                <w:szCs w:val="16"/>
                <w:lang w:eastAsia="ko-KR"/>
              </w:rPr>
              <w:t>75</w:t>
            </w:r>
            <w:r w:rsidRPr="00C57582">
              <w:rPr>
                <w:sz w:val="16"/>
                <w:szCs w:val="16"/>
                <w:lang w:eastAsia="zh-CN"/>
              </w:rPr>
              <w:t xml:space="preserve"> </w:t>
            </w:r>
            <w:r w:rsidRPr="00C57582">
              <w:rPr>
                <w:sz w:val="16"/>
                <w:szCs w:val="16"/>
              </w:rPr>
              <w:t>(March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rFonts w:hint="eastAsia"/>
                <w:sz w:val="16"/>
                <w:szCs w:val="16"/>
              </w:rPr>
              <w:t>7</w:t>
            </w:r>
            <w:r w:rsidRPr="00C57582">
              <w:rPr>
                <w:sz w:val="16"/>
                <w:szCs w:val="16"/>
              </w:rPr>
              <w:t>5 (</w:t>
            </w:r>
            <w:r w:rsidRPr="00C57582">
              <w:rPr>
                <w:rFonts w:hint="eastAsia"/>
                <w:sz w:val="16"/>
                <w:szCs w:val="16"/>
                <w:lang w:eastAsia="ko-KR"/>
              </w:rPr>
              <w:t>March</w:t>
            </w:r>
            <w:r w:rsidRPr="00C57582">
              <w:rPr>
                <w:sz w:val="16"/>
                <w:szCs w:val="16"/>
              </w:rPr>
              <w:t xml:space="preserve">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management object (MO) </w:t>
            </w:r>
            <w:r w:rsidRPr="00C57582">
              <w:rPr>
                <w:noProof/>
                <w:sz w:val="16"/>
                <w:szCs w:val="16"/>
                <w:lang w:val="en-US"/>
              </w:rPr>
              <w:t>to support dynamic update of list of exempt services over OMA device management.</w:t>
            </w:r>
          </w:p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57582">
              <w:rPr>
                <w:rFonts w:hint="eastAsia"/>
                <w:sz w:val="16"/>
                <w:szCs w:val="16"/>
                <w:lang w:val="en-US" w:eastAsia="ko-KR"/>
              </w:rPr>
              <w:t>Rapporteur</w:t>
            </w:r>
            <w:proofErr w:type="spellEnd"/>
            <w:r w:rsidRPr="00C57582">
              <w:rPr>
                <w:rFonts w:hint="eastAsia"/>
                <w:sz w:val="16"/>
                <w:szCs w:val="16"/>
                <w:lang w:val="en-US" w:eastAsia="ko-KR"/>
              </w:rPr>
              <w:t>:</w:t>
            </w:r>
            <w:r w:rsidRPr="00C57582">
              <w:rPr>
                <w:sz w:val="16"/>
                <w:szCs w:val="16"/>
                <w:lang w:val="en-US" w:eastAsia="ko-KR"/>
              </w:rPr>
              <w:t xml:space="preserve"> </w:t>
            </w:r>
            <w:r w:rsidRPr="00C57582">
              <w:rPr>
                <w:sz w:val="16"/>
                <w:szCs w:val="16"/>
                <w:lang w:val="en-US"/>
              </w:rPr>
              <w:t>Christian Herrero-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Veron</w:t>
            </w:r>
            <w:proofErr w:type="spellEnd"/>
            <w:r w:rsidRPr="00C57582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Christian.Herrero</w:t>
            </w:r>
            <w:proofErr w:type="spellEnd"/>
            <w:r w:rsidRPr="00C57582">
              <w:rPr>
                <w:sz w:val="16"/>
                <w:szCs w:val="16"/>
                <w:lang w:val="en-US"/>
              </w:rPr>
              <w:t xml:space="preserve"> at huawei.com)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842E29" w:rsidRPr="00740F51" w:rsidRDefault="00842E29" w:rsidP="00842E29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3"/>
        <w:gridCol w:w="189"/>
        <w:gridCol w:w="6803"/>
        <w:gridCol w:w="1210"/>
        <w:gridCol w:w="919"/>
      </w:tblGrid>
      <w:tr w:rsidR="00842E29" w:rsidRPr="00C57582" w:rsidTr="0078779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42E29" w:rsidRPr="00C57582" w:rsidRDefault="00842E29" w:rsidP="0078779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457FC5" w:rsidRDefault="00842E29" w:rsidP="00787790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function; </w:t>
            </w:r>
            <w:r w:rsidRPr="00457FC5">
              <w:rPr>
                <w:sz w:val="16"/>
                <w:szCs w:val="16"/>
              </w:rPr>
              <w:t xml:space="preserve">indication of whether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457FC5" w:rsidRDefault="00842E29" w:rsidP="00787790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function; </w:t>
            </w:r>
            <w:r w:rsidRPr="00457FC5">
              <w:rPr>
                <w:sz w:val="16"/>
                <w:szCs w:val="16"/>
              </w:rPr>
              <w:t xml:space="preserve">indication of whether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457FC5" w:rsidRDefault="00842E29" w:rsidP="00787790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New AT command(s) for configuration of parameters related to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457FC5" w:rsidRDefault="00842E29" w:rsidP="00787790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 xml:space="preserve">Updates to SIP REGISTER message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(function activated or deactivated).</w:t>
            </w:r>
          </w:p>
          <w:p w:rsidR="00842E29" w:rsidRPr="00457FC5" w:rsidRDefault="00842E29" w:rsidP="00787790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  <w:lang w:val="en-US"/>
              </w:rPr>
              <w:t xml:space="preserve">Support for per service control of SIP messages for SIP-based services which are not </w:t>
            </w:r>
            <w:r w:rsidRPr="00457FC5">
              <w:rPr>
                <w:rStyle w:val="B1Char1"/>
                <w:sz w:val="16"/>
                <w:szCs w:val="16"/>
              </w:rPr>
              <w:t xml:space="preserve">exempted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rStyle w:val="B1Char1"/>
                <w:sz w:val="16"/>
                <w:szCs w:val="16"/>
              </w:rPr>
              <w:t xml:space="preserve">services </w:t>
            </w:r>
            <w:r w:rsidRPr="00457FC5">
              <w:rPr>
                <w:sz w:val="16"/>
                <w:szCs w:val="16"/>
                <w:lang w:val="en-US"/>
              </w:rPr>
              <w:t>in roaming (local breakout (LBO) and also roaming with no IMS roaming interfaces) and also non-roaming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457FC5" w:rsidRDefault="00842E29" w:rsidP="00787790">
            <w:pPr>
              <w:pStyle w:val="TAL"/>
              <w:rPr>
                <w:sz w:val="16"/>
                <w:szCs w:val="16"/>
              </w:rPr>
            </w:pPr>
            <w:r w:rsidRPr="00457FC5">
              <w:rPr>
                <w:rFonts w:hint="eastAsia"/>
                <w:sz w:val="16"/>
                <w:szCs w:val="16"/>
                <w:lang w:eastAsia="zh-CN"/>
              </w:rPr>
              <w:t>Possible impact for related PCC</w:t>
            </w:r>
            <w:r w:rsidRPr="00457FC5">
              <w:rPr>
                <w:sz w:val="16"/>
                <w:szCs w:val="16"/>
                <w:lang w:eastAsia="zh-CN"/>
              </w:rPr>
              <w:t>/ADC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rule</w:t>
            </w:r>
            <w:r w:rsidRPr="00457FC5">
              <w:rPr>
                <w:sz w:val="16"/>
                <w:szCs w:val="16"/>
                <w:lang w:eastAsia="zh-CN"/>
              </w:rPr>
              <w:t>(s)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updates</w:t>
            </w:r>
            <w:r w:rsidRPr="00457FC5">
              <w:rPr>
                <w:sz w:val="16"/>
                <w:szCs w:val="16"/>
                <w:lang w:eastAsia="zh-CN"/>
              </w:rPr>
              <w:t xml:space="preserve"> over 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 xml:space="preserve"> interface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457FC5" w:rsidRDefault="00842E29" w:rsidP="00787790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Possible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842E29" w:rsidRPr="00C57582" w:rsidTr="007877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457FC5" w:rsidRDefault="00842E29" w:rsidP="00787790">
            <w:pPr>
              <w:pStyle w:val="TAL"/>
              <w:rPr>
                <w:sz w:val="16"/>
                <w:szCs w:val="16"/>
                <w:lang w:eastAsia="zh-CN"/>
              </w:rPr>
            </w:pPr>
            <w:r w:rsidRPr="00457FC5">
              <w:rPr>
                <w:sz w:val="16"/>
                <w:szCs w:val="16"/>
                <w:lang w:eastAsia="zh-CN"/>
              </w:rPr>
              <w:t xml:space="preserve">Possible addition of configuration parameter(s) </w:t>
            </w:r>
            <w:r w:rsidRPr="00457FC5">
              <w:rPr>
                <w:noProof/>
                <w:sz w:val="16"/>
                <w:szCs w:val="16"/>
                <w:lang w:val="en-US"/>
              </w:rPr>
              <w:t>to support dynamic update of list of exempt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29" w:rsidRPr="00C57582" w:rsidRDefault="00842E29" w:rsidP="0078779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842E29" w:rsidRDefault="00842E29" w:rsidP="00842E29">
      <w:pPr>
        <w:ind w:right="-99"/>
      </w:pPr>
    </w:p>
    <w:p w:rsidR="00842E29" w:rsidRDefault="00842E29" w:rsidP="00842E29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842E29" w:rsidRDefault="00842E29" w:rsidP="00842E29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842E29" w:rsidRDefault="00842E29" w:rsidP="00842E29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842E29" w:rsidRDefault="00842E29" w:rsidP="00842E29">
      <w:pPr>
        <w:pStyle w:val="Heading2"/>
        <w:spacing w:before="0" w:after="0"/>
      </w:pPr>
      <w:r>
        <w:t>12</w:t>
      </w:r>
      <w:r>
        <w:tab/>
        <w:t>Work item leadership</w:t>
      </w:r>
    </w:p>
    <w:p w:rsidR="00842E29" w:rsidRPr="00557B2E" w:rsidRDefault="00842E29" w:rsidP="00842E29">
      <w:pPr>
        <w:spacing w:after="0"/>
        <w:ind w:left="1134" w:right="-96"/>
      </w:pPr>
      <w:r>
        <w:t>CT1</w:t>
      </w:r>
    </w:p>
    <w:p w:rsidR="00842E29" w:rsidRDefault="00842E29" w:rsidP="00842E29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842E29" w:rsidRPr="00C57582" w:rsidTr="00787790">
        <w:trPr>
          <w:jc w:val="center"/>
        </w:trPr>
        <w:tc>
          <w:tcPr>
            <w:tcW w:w="0" w:type="auto"/>
            <w:shd w:val="clear" w:color="auto" w:fill="E0E0E0"/>
          </w:tcPr>
          <w:p w:rsidR="00842E29" w:rsidRPr="00C57582" w:rsidRDefault="00842E29" w:rsidP="00787790">
            <w:pPr>
              <w:pStyle w:val="TAH"/>
            </w:pPr>
            <w:r w:rsidRPr="00C57582">
              <w:t>Supporting IM name</w:t>
            </w:r>
          </w:p>
        </w:tc>
      </w:tr>
      <w:tr w:rsidR="00842E29" w:rsidRPr="00C57582" w:rsidTr="00787790">
        <w:trPr>
          <w:jc w:val="center"/>
        </w:trPr>
        <w:tc>
          <w:tcPr>
            <w:tcW w:w="0" w:type="auto"/>
          </w:tcPr>
          <w:p w:rsidR="00842E29" w:rsidRPr="00C57582" w:rsidRDefault="00842E29" w:rsidP="00787790">
            <w:pPr>
              <w:pStyle w:val="TAL"/>
            </w:pPr>
            <w:r w:rsidRPr="00C57582">
              <w:t>Huawei</w:t>
            </w:r>
          </w:p>
        </w:tc>
      </w:tr>
      <w:tr w:rsidR="00842E29" w:rsidRPr="00C57582" w:rsidTr="00787790">
        <w:trPr>
          <w:jc w:val="center"/>
        </w:trPr>
        <w:tc>
          <w:tcPr>
            <w:tcW w:w="0" w:type="auto"/>
          </w:tcPr>
          <w:p w:rsidR="00842E29" w:rsidRPr="00C57582" w:rsidRDefault="00842E29" w:rsidP="00787790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842E29" w:rsidRPr="00C57582" w:rsidTr="00787790">
        <w:trPr>
          <w:jc w:val="center"/>
        </w:trPr>
        <w:tc>
          <w:tcPr>
            <w:tcW w:w="0" w:type="auto"/>
          </w:tcPr>
          <w:p w:rsidR="00842E29" w:rsidRPr="00C57582" w:rsidRDefault="00842E29" w:rsidP="00787790">
            <w:pPr>
              <w:pStyle w:val="TAL"/>
            </w:pPr>
          </w:p>
        </w:tc>
      </w:tr>
      <w:tr w:rsidR="00842E29" w:rsidRPr="00C57582" w:rsidTr="00787790">
        <w:trPr>
          <w:jc w:val="center"/>
        </w:trPr>
        <w:tc>
          <w:tcPr>
            <w:tcW w:w="0" w:type="auto"/>
          </w:tcPr>
          <w:p w:rsidR="00842E29" w:rsidRPr="00C57582" w:rsidRDefault="00842E29" w:rsidP="00787790">
            <w:pPr>
              <w:pStyle w:val="TAL"/>
            </w:pPr>
          </w:p>
        </w:tc>
      </w:tr>
    </w:tbl>
    <w:p w:rsidR="00842E29" w:rsidRDefault="00842E29" w:rsidP="00842E29"/>
    <w:p w:rsidR="00842E29" w:rsidRPr="00557B2E" w:rsidRDefault="00842E29" w:rsidP="00842E29">
      <w:r>
        <w:br w:type="page"/>
      </w:r>
    </w:p>
    <w:p w:rsidR="00842E29" w:rsidRDefault="00842E29" w:rsidP="00842E29">
      <w:pPr>
        <w:ind w:right="-99"/>
      </w:pPr>
    </w:p>
    <w:p w:rsidR="00842E29" w:rsidRDefault="00842E29" w:rsidP="00842E29">
      <w:pPr>
        <w:pStyle w:val="FP"/>
        <w:ind w:right="-99"/>
        <w:jc w:val="right"/>
      </w:pPr>
    </w:p>
    <w:p w:rsidR="00842E29" w:rsidRDefault="00842E29" w:rsidP="00842E29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842E29" w:rsidRPr="00707673" w:rsidRDefault="00842E29" w:rsidP="00842E29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842E29" w:rsidRDefault="00842E29" w:rsidP="00842E29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42E29" w:rsidRPr="00B078D6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842E29" w:rsidRDefault="00842E29" w:rsidP="00842E2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842E29" w:rsidRPr="00067741" w:rsidRDefault="00842E29" w:rsidP="00842E29">
      <w:pPr>
        <w:pStyle w:val="FP"/>
        <w:ind w:right="-99"/>
        <w:jc w:val="right"/>
        <w:rPr>
          <w:vanish/>
          <w:sz w:val="12"/>
        </w:rPr>
      </w:pPr>
    </w:p>
    <w:p w:rsidR="00F41A27" w:rsidRPr="00067741" w:rsidRDefault="00F41A27" w:rsidP="00842E29">
      <w:pPr>
        <w:spacing w:before="120"/>
        <w:jc w:val="center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87D" w:rsidRDefault="0055187D">
      <w:r>
        <w:separator/>
      </w:r>
    </w:p>
  </w:endnote>
  <w:endnote w:type="continuationSeparator" w:id="0">
    <w:p w:rsidR="0055187D" w:rsidRDefault="00551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87D" w:rsidRDefault="0055187D">
      <w:r>
        <w:separator/>
      </w:r>
    </w:p>
  </w:footnote>
  <w:footnote w:type="continuationSeparator" w:id="0">
    <w:p w:rsidR="0055187D" w:rsidRDefault="005518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72C00"/>
    <w:rsid w:val="000A003C"/>
    <w:rsid w:val="000B0519"/>
    <w:rsid w:val="000B61FD"/>
    <w:rsid w:val="000D0B1B"/>
    <w:rsid w:val="000D1F1A"/>
    <w:rsid w:val="000E0C5A"/>
    <w:rsid w:val="000E55AD"/>
    <w:rsid w:val="000F3B7D"/>
    <w:rsid w:val="0013677C"/>
    <w:rsid w:val="00137C9B"/>
    <w:rsid w:val="001434BC"/>
    <w:rsid w:val="001502B7"/>
    <w:rsid w:val="001527C2"/>
    <w:rsid w:val="00163AAA"/>
    <w:rsid w:val="00167694"/>
    <w:rsid w:val="001A054D"/>
    <w:rsid w:val="001A49AF"/>
    <w:rsid w:val="001C5C86"/>
    <w:rsid w:val="002000C2"/>
    <w:rsid w:val="0024786B"/>
    <w:rsid w:val="00265D54"/>
    <w:rsid w:val="002801D1"/>
    <w:rsid w:val="0028407B"/>
    <w:rsid w:val="002B7B3D"/>
    <w:rsid w:val="002E7A9E"/>
    <w:rsid w:val="003205AD"/>
    <w:rsid w:val="00322D1F"/>
    <w:rsid w:val="00324AEC"/>
    <w:rsid w:val="00335FB2"/>
    <w:rsid w:val="00337A3C"/>
    <w:rsid w:val="00344158"/>
    <w:rsid w:val="00386D66"/>
    <w:rsid w:val="003A1EB0"/>
    <w:rsid w:val="003C6DA6"/>
    <w:rsid w:val="003E5958"/>
    <w:rsid w:val="003F268E"/>
    <w:rsid w:val="003F7B3D"/>
    <w:rsid w:val="0042782B"/>
    <w:rsid w:val="0043745F"/>
    <w:rsid w:val="0044029F"/>
    <w:rsid w:val="00452EFA"/>
    <w:rsid w:val="0048267C"/>
    <w:rsid w:val="004876B9"/>
    <w:rsid w:val="00493A79"/>
    <w:rsid w:val="004A6A60"/>
    <w:rsid w:val="004A6CF3"/>
    <w:rsid w:val="004E1C5E"/>
    <w:rsid w:val="004E6F8A"/>
    <w:rsid w:val="004F58BC"/>
    <w:rsid w:val="0053355E"/>
    <w:rsid w:val="0055187D"/>
    <w:rsid w:val="005573BB"/>
    <w:rsid w:val="00557B2E"/>
    <w:rsid w:val="00561267"/>
    <w:rsid w:val="005632B1"/>
    <w:rsid w:val="00565675"/>
    <w:rsid w:val="0058027C"/>
    <w:rsid w:val="00590087"/>
    <w:rsid w:val="00597114"/>
    <w:rsid w:val="005A67E0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54893"/>
    <w:rsid w:val="00662B5A"/>
    <w:rsid w:val="00666095"/>
    <w:rsid w:val="00671BBB"/>
    <w:rsid w:val="00682237"/>
    <w:rsid w:val="006973B9"/>
    <w:rsid w:val="006B235E"/>
    <w:rsid w:val="006B4280"/>
    <w:rsid w:val="006B5389"/>
    <w:rsid w:val="006E4744"/>
    <w:rsid w:val="006F21DD"/>
    <w:rsid w:val="00706BCF"/>
    <w:rsid w:val="00706F14"/>
    <w:rsid w:val="00707673"/>
    <w:rsid w:val="00740F51"/>
    <w:rsid w:val="0075252A"/>
    <w:rsid w:val="007577A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24733"/>
    <w:rsid w:val="008403E5"/>
    <w:rsid w:val="0084239B"/>
    <w:rsid w:val="00842E29"/>
    <w:rsid w:val="008715A7"/>
    <w:rsid w:val="008775AF"/>
    <w:rsid w:val="0088222A"/>
    <w:rsid w:val="008A5CC7"/>
    <w:rsid w:val="008A76FD"/>
    <w:rsid w:val="008B2607"/>
    <w:rsid w:val="008B2D09"/>
    <w:rsid w:val="008C537F"/>
    <w:rsid w:val="008D658B"/>
    <w:rsid w:val="00900650"/>
    <w:rsid w:val="009437A2"/>
    <w:rsid w:val="00944B28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E25BF"/>
    <w:rsid w:val="00AF592A"/>
    <w:rsid w:val="00B03C01"/>
    <w:rsid w:val="00B078D6"/>
    <w:rsid w:val="00B234D9"/>
    <w:rsid w:val="00B3015C"/>
    <w:rsid w:val="00B413C1"/>
    <w:rsid w:val="00BA3A53"/>
    <w:rsid w:val="00BA4095"/>
    <w:rsid w:val="00BA41AD"/>
    <w:rsid w:val="00BA5B43"/>
    <w:rsid w:val="00BC642A"/>
    <w:rsid w:val="00BF74F2"/>
    <w:rsid w:val="00C16494"/>
    <w:rsid w:val="00C32E93"/>
    <w:rsid w:val="00C43D1E"/>
    <w:rsid w:val="00C50F7C"/>
    <w:rsid w:val="00C53BE0"/>
    <w:rsid w:val="00C570FC"/>
    <w:rsid w:val="00C57C50"/>
    <w:rsid w:val="00C715CA"/>
    <w:rsid w:val="00C90AD7"/>
    <w:rsid w:val="00CA7B1C"/>
    <w:rsid w:val="00CF0758"/>
    <w:rsid w:val="00D06FF5"/>
    <w:rsid w:val="00D56337"/>
    <w:rsid w:val="00D71F40"/>
    <w:rsid w:val="00D77416"/>
    <w:rsid w:val="00DA74F3"/>
    <w:rsid w:val="00DD58B7"/>
    <w:rsid w:val="00E033E0"/>
    <w:rsid w:val="00E058C0"/>
    <w:rsid w:val="00E13CB2"/>
    <w:rsid w:val="00E7516E"/>
    <w:rsid w:val="00E90B85"/>
    <w:rsid w:val="00ED3643"/>
    <w:rsid w:val="00ED7A5B"/>
    <w:rsid w:val="00F07F57"/>
    <w:rsid w:val="00F30620"/>
    <w:rsid w:val="00F41A27"/>
    <w:rsid w:val="00F4338D"/>
    <w:rsid w:val="00F440D3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basedOn w:val="DefaultParagraphFont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9102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3</cp:revision>
  <cp:lastPrinted>2000-02-29T10:31:00Z</cp:lastPrinted>
  <dcterms:created xsi:type="dcterms:W3CDTF">2016-11-08T09:57:00Z</dcterms:created>
  <dcterms:modified xsi:type="dcterms:W3CDTF">2016-11-08T10:52:00Z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