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59EE5" w14:textId="699E8263" w:rsidR="00C76812" w:rsidRDefault="00C76812" w:rsidP="00C76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C6-2202</w:t>
      </w:r>
      <w:r>
        <w:rPr>
          <w:b/>
          <w:noProof/>
          <w:sz w:val="24"/>
        </w:rPr>
        <w:t>07</w:t>
      </w:r>
    </w:p>
    <w:p w14:paraId="7B7DACAD" w14:textId="77777777" w:rsidR="00C76812" w:rsidRDefault="00C76812" w:rsidP="00C76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44F341AE" w14:textId="77777777" w:rsidR="00F51F49" w:rsidRDefault="00F51F49" w:rsidP="00F51F49">
      <w:pPr>
        <w:rPr>
          <w:rFonts w:cs="Arial"/>
          <w:sz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53CBE789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C76812">
        <w:rPr>
          <w:b/>
        </w:rPr>
        <w:t>before</w:t>
      </w:r>
      <w:r w:rsidR="00F51F49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C76812">
        <w:rPr>
          <w:b/>
        </w:rPr>
        <w:t>1</w:t>
      </w:r>
      <w:r w:rsidR="009C4145">
        <w:rPr>
          <w:b/>
        </w:rPr>
        <w:t>e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94"/>
        <w:gridCol w:w="2378"/>
        <w:gridCol w:w="992"/>
        <w:gridCol w:w="1417"/>
        <w:gridCol w:w="993"/>
        <w:gridCol w:w="2583"/>
      </w:tblGrid>
      <w:tr w:rsidR="00DA1E3E" w:rsidRPr="00C01DE7" w14:paraId="36E0C3F6" w14:textId="77777777" w:rsidTr="00925671">
        <w:trPr>
          <w:trHeight w:val="198"/>
        </w:trPr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3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2F2103" w:rsidRPr="00C01DE7" w14:paraId="5F31BF58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5F7AC6" w14:textId="42BEAC90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  <w:bookmarkStart w:id="0" w:name="bm420018"/>
            <w:bookmarkEnd w:id="0"/>
            <w:r>
              <w:t>5G_ProSe-CT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F5B707" w14:textId="0D042E24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E807F6">
              <w:t>CT aspects of proximity based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7B5642" w14:textId="6F0DF0B9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3A8E17A" w14:textId="002ABFBB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DEF00E" w14:textId="0A409394" w:rsidR="002F2103" w:rsidRDefault="000F35D2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highlight w:val="yellow"/>
              </w:rPr>
              <w:t>6</w:t>
            </w:r>
            <w:r w:rsidR="00E85588" w:rsidRPr="00223035">
              <w:rPr>
                <w:rFonts w:cs="Arial"/>
                <w:szCs w:val="22"/>
                <w:highlight w:val="yellow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C3A50C" w14:textId="77777777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Yong Jiang</w:t>
            </w:r>
          </w:p>
          <w:p w14:paraId="63AC2C70" w14:textId="7EA945BB" w:rsidR="002F2103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 xml:space="preserve">(CATT) </w:t>
            </w:r>
          </w:p>
        </w:tc>
      </w:tr>
      <w:tr w:rsidR="00E85588" w:rsidRPr="00C01DE7" w14:paraId="7DC2D5AF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2A0AC1" w14:textId="133075EB" w:rsidR="00E85588" w:rsidRDefault="00E85588" w:rsidP="00C01DE7">
            <w:pPr>
              <w:spacing w:after="0"/>
              <w:jc w:val="left"/>
            </w:pPr>
            <w:r>
              <w:t>5GSAT_ARCH-CT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EB7824" w14:textId="78CED58F" w:rsidR="00E85588" w:rsidRPr="00E807F6" w:rsidRDefault="00E85588" w:rsidP="00C01DE7">
            <w:pPr>
              <w:spacing w:after="0"/>
              <w:jc w:val="left"/>
            </w:pPr>
            <w:r w:rsidRPr="00E85588">
              <w:t>CT aspects of 5GC architecture for satellite networks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6CB160" w14:textId="6CE4B67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5CDDA7D5" w14:textId="31D57B42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7C8F2A" w14:textId="5714397C" w:rsidR="00E85588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E85588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9BC111" w14:textId="20CA34D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 w:rsidRPr="00E85588">
              <w:rPr>
                <w:lang w:eastAsia="zh-CN"/>
              </w:rPr>
              <w:t>Amer</w:t>
            </w:r>
            <w:r>
              <w:rPr>
                <w:lang w:eastAsia="zh-CN"/>
              </w:rPr>
              <w:t xml:space="preserve"> Catovic</w:t>
            </w:r>
          </w:p>
          <w:p w14:paraId="4B8D109B" w14:textId="37507C6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E85588">
              <w:rPr>
                <w:lang w:eastAsia="zh-CN"/>
              </w:rPr>
              <w:t>Qualcomm Incorporated</w:t>
            </w:r>
            <w:r>
              <w:rPr>
                <w:lang w:eastAsia="zh-CN"/>
              </w:rPr>
              <w:t>)</w:t>
            </w:r>
          </w:p>
        </w:tc>
      </w:tr>
      <w:tr w:rsidR="00E85588" w:rsidRPr="00C01DE7" w14:paraId="2491FA55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E0C78" w14:textId="1423ED94" w:rsidR="00E85588" w:rsidRDefault="00E85588" w:rsidP="00C01DE7">
            <w:pPr>
              <w:spacing w:after="0"/>
              <w:jc w:val="left"/>
            </w:pPr>
            <w:r>
              <w:rPr>
                <w:rFonts w:hint="eastAsia"/>
                <w:lang w:eastAsia="ja-JP"/>
              </w:rPr>
              <w:t>eCP</w:t>
            </w:r>
            <w:r w:rsidRPr="00606B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O</w:t>
            </w:r>
            <w:r w:rsidRPr="00606BB3"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_CON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1242B" w14:textId="4730CF58" w:rsidR="00E85588" w:rsidRPr="00E85588" w:rsidRDefault="00E85588" w:rsidP="00C01DE7">
            <w:pPr>
              <w:spacing w:after="0"/>
              <w:jc w:val="left"/>
            </w:pPr>
            <w:r w:rsidRPr="00E85588">
              <w:t>Enhancement for the 5G Control Plane Steering of Roaming for UE in CONNECTED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77E3" w14:textId="0BECC76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0F351962" w14:textId="3B64F2C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76E2" w14:textId="1827C9F3" w:rsidR="00E85588" w:rsidRDefault="000F35D2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E85588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DF2426" w14:textId="46653E70" w:rsidR="00E85588" w:rsidRDefault="00E85588" w:rsidP="00E85588">
            <w:pPr>
              <w:spacing w:after="0"/>
              <w:ind w:right="-99"/>
              <w:rPr>
                <w:iCs/>
              </w:rPr>
            </w:pPr>
            <w:r>
              <w:rPr>
                <w:iCs/>
              </w:rPr>
              <w:t>Ban Al-Bakri</w:t>
            </w:r>
          </w:p>
          <w:p w14:paraId="4FAC6B02" w14:textId="1BC8A817" w:rsidR="00E85588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iCs/>
              </w:rPr>
              <w:t>(</w:t>
            </w:r>
            <w:r w:rsidRPr="00FD0DB3">
              <w:rPr>
                <w:iCs/>
              </w:rPr>
              <w:t>NTT DOCOMO</w:t>
            </w:r>
            <w:r>
              <w:rPr>
                <w:iCs/>
              </w:rPr>
              <w:t>)</w:t>
            </w:r>
          </w:p>
        </w:tc>
      </w:tr>
      <w:tr w:rsidR="00E85588" w:rsidRPr="00C01DE7" w14:paraId="76514826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r w:rsidRPr="00E85588">
              <w:rPr>
                <w:lang w:eastAsia="ja-JP"/>
              </w:rPr>
              <w:t>nrUICC_UEConTest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7437" w14:textId="1899597B" w:rsidR="00E85588" w:rsidRDefault="00C12773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10</w:t>
            </w:r>
            <w:r w:rsidR="00E85588" w:rsidRPr="00223035">
              <w:rPr>
                <w:rFonts w:cs="Arial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9C2FEE" w:rsidRPr="00C01DE7" w14:paraId="184EC3C4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C22984" w14:textId="7BD3C351" w:rsidR="009C2FEE" w:rsidRPr="00E85588" w:rsidRDefault="009C2FEE" w:rsidP="009C2FEE">
            <w:pPr>
              <w:spacing w:after="0"/>
              <w:jc w:val="left"/>
              <w:rPr>
                <w:lang w:eastAsia="ja-JP"/>
              </w:rPr>
            </w:pPr>
            <w:r>
              <w:rPr>
                <w:lang w:val="fr-FR"/>
              </w:rPr>
              <w:t>eV2XARC_Ph2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BF988D" w14:textId="1F35ABA2" w:rsidR="009C2FEE" w:rsidRPr="00E85588" w:rsidRDefault="009C2FEE" w:rsidP="009C2FEE">
            <w:pPr>
              <w:spacing w:after="0"/>
              <w:jc w:val="left"/>
            </w:pPr>
            <w:r w:rsidRPr="000D46BA">
              <w:rPr>
                <w:rFonts w:ascii="Arial Narrow" w:hAnsi="Arial Narrow" w:cs="Arial"/>
              </w:rPr>
              <w:t>CT aspects of architecture enhancements for 3GPP support of advanced V2X services - Phase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4C2CC5" w14:textId="5F32248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495E4959" w14:textId="21B0C87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30B59F" w14:textId="1607E450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C17DCE" w14:textId="77777777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Christian </w:t>
            </w:r>
            <w:r w:rsidRPr="009C2FEE">
              <w:rPr>
                <w:rFonts w:cs="Arial"/>
                <w:color w:val="000000"/>
                <w:szCs w:val="22"/>
              </w:rPr>
              <w:t>Herrero</w:t>
            </w:r>
          </w:p>
          <w:p w14:paraId="04B469E2" w14:textId="75556C2F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(H</w:t>
            </w:r>
            <w:r w:rsidRPr="009C2FEE">
              <w:rPr>
                <w:rFonts w:cs="Arial"/>
                <w:color w:val="000000"/>
                <w:szCs w:val="22"/>
              </w:rPr>
              <w:t>uawei</w:t>
            </w:r>
            <w:r>
              <w:rPr>
                <w:rFonts w:cs="Arial"/>
                <w:color w:val="000000"/>
                <w:szCs w:val="22"/>
              </w:rPr>
              <w:t>)</w:t>
            </w:r>
          </w:p>
        </w:tc>
      </w:tr>
      <w:tr w:rsidR="009B4DF2" w:rsidRPr="00C01DE7" w14:paraId="25651389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5E41E3" w14:textId="49E23DCE" w:rsidR="009B4DF2" w:rsidRDefault="009B4DF2" w:rsidP="009C2FEE">
            <w:pPr>
              <w:spacing w:after="0"/>
              <w:jc w:val="left"/>
              <w:rPr>
                <w:lang w:val="fr-FR"/>
              </w:rPr>
            </w:pPr>
            <w:r>
              <w:lastRenderedPageBreak/>
              <w:t>MINT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12656E" w14:textId="4B0E67A1" w:rsidR="009B4DF2" w:rsidRPr="000D46BA" w:rsidRDefault="009B4DF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8C6C57">
              <w:rPr>
                <w:rFonts w:ascii="Arial Narrow" w:hAnsi="Arial Narrow" w:cs="Arial"/>
                <w:szCs w:val="18"/>
              </w:rPr>
              <w:t>CT aspects of Support for Minimization of service Interruption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C9D6C6" w14:textId="725417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2412B0B" w14:textId="411C0883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1D18EB" w14:textId="1414CB62" w:rsidR="009B4DF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DF2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E8CDBB" w14:textId="77777777" w:rsidR="009B4DF2" w:rsidRDefault="009B4DF2" w:rsidP="009C2FEE">
            <w:pPr>
              <w:spacing w:after="0"/>
              <w:ind w:right="-99"/>
            </w:pPr>
            <w:r w:rsidRPr="009F4E3F">
              <w:t xml:space="preserve">Sang Min Park, </w:t>
            </w:r>
          </w:p>
          <w:p w14:paraId="3C51B3A2" w14:textId="0DFC42CF" w:rsidR="009B4DF2" w:rsidRDefault="009B4DF2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t>(</w:t>
            </w:r>
            <w:r w:rsidRPr="009F4E3F">
              <w:t>LG Electronics</w:t>
            </w:r>
            <w:r>
              <w:t>)</w:t>
            </w:r>
          </w:p>
        </w:tc>
      </w:tr>
      <w:tr w:rsidR="009B4DF2" w:rsidRPr="00C01DE7" w14:paraId="4B1EEC88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654510" w14:textId="0B3AF9AC" w:rsidR="009B4DF2" w:rsidRDefault="009B4DF2" w:rsidP="009C2FEE">
            <w:pPr>
              <w:spacing w:after="0"/>
              <w:jc w:val="left"/>
            </w:pPr>
            <w:r>
              <w:t>ING_5GS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174B1B" w14:textId="5CD3340B" w:rsidR="009B4DF2" w:rsidRPr="008C6C57" w:rsidRDefault="009B4DF2" w:rsidP="009C2FEE">
            <w:pPr>
              <w:spacing w:after="0"/>
              <w:jc w:val="left"/>
              <w:rPr>
                <w:rFonts w:ascii="Arial Narrow" w:hAnsi="Arial Narrow" w:cs="Arial"/>
                <w:szCs w:val="18"/>
              </w:rPr>
            </w:pPr>
            <w:r w:rsidRPr="00AC3612">
              <w:rPr>
                <w:rFonts w:ascii="Arial Narrow" w:hAnsi="Arial Narrow" w:cs="Arial"/>
              </w:rPr>
              <w:t>IMS voice service support and network usability guarantee for UE’s E-UTRA capability disabled scenario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931E9" w14:textId="7D6AE425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3EC8F16" w14:textId="7184D5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3A17DB" w14:textId="3D577013" w:rsidR="009B4DF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DF2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A267E5" w14:textId="77777777" w:rsidR="009B4DF2" w:rsidRDefault="009B4DF2" w:rsidP="009C2FEE">
            <w:pPr>
              <w:spacing w:after="0"/>
              <w:ind w:right="-99"/>
            </w:pPr>
            <w:r w:rsidRPr="00EF3E6E">
              <w:t xml:space="preserve">Mingxue Li, </w:t>
            </w:r>
          </w:p>
          <w:p w14:paraId="00B216BC" w14:textId="2799229F" w:rsidR="009B4DF2" w:rsidRPr="009F4E3F" w:rsidRDefault="009B4DF2" w:rsidP="009C2FEE">
            <w:pPr>
              <w:spacing w:after="0"/>
              <w:ind w:right="-99"/>
            </w:pPr>
            <w:r>
              <w:t>(</w:t>
            </w:r>
            <w:r w:rsidRPr="00EF3E6E">
              <w:t>China Telecom</w:t>
            </w:r>
            <w:r>
              <w:t>)</w:t>
            </w:r>
          </w:p>
        </w:tc>
      </w:tr>
      <w:tr w:rsidR="00925671" w:rsidRPr="00223035" w14:paraId="5462E57B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B87584" w14:textId="564934AD" w:rsidR="00925671" w:rsidRPr="00223035" w:rsidRDefault="00925671" w:rsidP="009C2FEE">
            <w:pPr>
              <w:spacing w:after="0"/>
              <w:jc w:val="left"/>
            </w:pPr>
            <w:r w:rsidRPr="00223035">
              <w:t>IoT_SAT_ARCH_EPS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810E57" w14:textId="0292728C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NB-IoT/eMTC Non-Terrestrial Networks in EPS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0FDAB9" w14:textId="21DE4EC9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3B46D11C" w14:textId="7873CDDD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D0FA36" w14:textId="6CDA35B1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1BB7B1" w14:textId="2EEB7E5C" w:rsidR="00925671" w:rsidRPr="00223035" w:rsidRDefault="00925671" w:rsidP="009C2FEE">
            <w:pPr>
              <w:spacing w:after="0"/>
              <w:ind w:right="-99"/>
            </w:pPr>
            <w:r w:rsidRPr="00223035">
              <w:t>Marko Niemi, MediaTek Inc</w:t>
            </w:r>
          </w:p>
        </w:tc>
      </w:tr>
      <w:tr w:rsidR="00925671" w:rsidRPr="00C01DE7" w14:paraId="21F553AE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1A5BC" w14:textId="57C9CD73" w:rsidR="00925671" w:rsidRPr="00223035" w:rsidRDefault="00925671" w:rsidP="009C2FEE">
            <w:pPr>
              <w:spacing w:after="0"/>
              <w:jc w:val="left"/>
            </w:pPr>
            <w:r w:rsidRPr="00223035">
              <w:t>ARCH_NR_REDCAP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800BBE" w14:textId="74A972EF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Architecture Enhancement for NR Reduced Capability Devices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F47D2" w14:textId="289B3120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5832E49" w14:textId="3BDC1BFB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938F0B" w14:textId="571804E0" w:rsidR="00925671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25671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E381BF" w14:textId="718776C0" w:rsidR="00925671" w:rsidRPr="00223035" w:rsidRDefault="00925671" w:rsidP="009C2FEE">
            <w:pPr>
              <w:spacing w:after="0"/>
              <w:ind w:right="-99"/>
            </w:pPr>
            <w:r w:rsidRPr="00223035">
              <w:t>Chen Xu, China Mobile</w:t>
            </w:r>
          </w:p>
        </w:tc>
      </w:tr>
      <w:tr w:rsidR="000F35D2" w:rsidRPr="00C01DE7" w14:paraId="0E3AE9C5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128E5F" w14:textId="358155A2" w:rsidR="000F35D2" w:rsidRPr="00223035" w:rsidRDefault="000F35D2" w:rsidP="009C2FEE">
            <w:pPr>
              <w:spacing w:after="0"/>
              <w:jc w:val="left"/>
            </w:pPr>
            <w:r w:rsidRPr="000F35D2">
              <w:t>NSWO_5G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ECCA9F" w14:textId="6BEB3C6C" w:rsidR="000F35D2" w:rsidRPr="00223035" w:rsidRDefault="000F35D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0F35D2">
              <w:rPr>
                <w:rFonts w:ascii="Arial Narrow" w:hAnsi="Arial Narrow" w:cs="Arial"/>
              </w:rPr>
              <w:t>7.12.11</w:t>
            </w:r>
            <w:r w:rsidRPr="000F35D2">
              <w:rPr>
                <w:rFonts w:ascii="Arial Narrow" w:hAnsi="Arial Narrow" w:cs="Arial"/>
              </w:rPr>
              <w:tab/>
              <w:t>Non-Seamless WLAN offload authentication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261631" w14:textId="2E0A49D5" w:rsidR="000F35D2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B2E4D3C" w14:textId="07B82610" w:rsidR="000F35D2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5E52A" w14:textId="69646247" w:rsidR="000F35D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456B86" w14:textId="59672084" w:rsidR="000F35D2" w:rsidRPr="00223035" w:rsidRDefault="000F35D2" w:rsidP="009C2FEE">
            <w:pPr>
              <w:spacing w:after="0"/>
              <w:ind w:right="-99"/>
            </w:pPr>
            <w:r>
              <w:t>Ulrich Wiehe, Nokia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5"/>
      <w:footerReference w:type="default" r:id="rId16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FCADB" w14:textId="77777777" w:rsidR="00E06C83" w:rsidRDefault="00E06C83">
      <w:r>
        <w:separator/>
      </w:r>
    </w:p>
  </w:endnote>
  <w:endnote w:type="continuationSeparator" w:id="0">
    <w:p w14:paraId="67E4DC00" w14:textId="77777777" w:rsidR="00E06C83" w:rsidRDefault="00E06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B71C" w14:textId="67DEB79A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0F35D2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0F35D2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0B458" w14:textId="77777777" w:rsidR="00E06C83" w:rsidRDefault="00E06C83">
      <w:r>
        <w:separator/>
      </w:r>
    </w:p>
  </w:footnote>
  <w:footnote w:type="continuationSeparator" w:id="0">
    <w:p w14:paraId="2304F8AB" w14:textId="77777777" w:rsidR="00E06C83" w:rsidRDefault="00E06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42E42"/>
    <w:rsid w:val="0005657D"/>
    <w:rsid w:val="000565EB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C3E5C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97CBE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C172E"/>
    <w:rsid w:val="00DD726D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3gpp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DF84-B2B7-4825-959F-20EBCE8D6C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2645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31.124_CR0628R1_(Rel-16)_5GS_Ph1_UEConTest</cp:lastModifiedBy>
  <cp:revision>4</cp:revision>
  <cp:lastPrinted>2006-10-05T09:29:00Z</cp:lastPrinted>
  <dcterms:created xsi:type="dcterms:W3CDTF">2022-02-24T23:14:00Z</dcterms:created>
  <dcterms:modified xsi:type="dcterms:W3CDTF">2022-05-05T07:33:00Z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2020-05-29T13:46:31.9226078Z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e8a1b0b8-dde1-4d41-aa03-ba7a7d59f017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