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3BAAD" w14:textId="631971B3" w:rsidR="009C4145" w:rsidRDefault="009C4145" w:rsidP="009C4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C6-21000</w:t>
      </w:r>
      <w:r>
        <w:rPr>
          <w:b/>
          <w:noProof/>
          <w:sz w:val="24"/>
        </w:rPr>
        <w:t>7</w:t>
      </w:r>
    </w:p>
    <w:p w14:paraId="064D51A6" w14:textId="77777777" w:rsidR="009C4145" w:rsidRDefault="009C4145" w:rsidP="009C41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FCA875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C4145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9C4145">
        <w:rPr>
          <w:b/>
        </w:rPr>
        <w:t>4e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14:paraId="36E0C3F6" w14:textId="7777777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3D65A9" w14:textId="77777777"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8974C" w14:textId="77777777" w:rsidR="00A63AF8" w:rsidRDefault="00A63AF8">
      <w:r>
        <w:separator/>
      </w:r>
    </w:p>
  </w:endnote>
  <w:endnote w:type="continuationSeparator" w:id="0">
    <w:p w14:paraId="75605CE5" w14:textId="77777777" w:rsidR="00A63AF8" w:rsidRDefault="00A6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B71C" w14:textId="77777777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E6096D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E6096D">
      <w:rPr>
        <w:rStyle w:val="PageNumber"/>
        <w:b/>
        <w:bCs/>
        <w:noProof/>
      </w:rPr>
      <w:t>1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B41B7" w14:textId="77777777" w:rsidR="00A63AF8" w:rsidRDefault="00A63AF8">
      <w:r>
        <w:separator/>
      </w:r>
    </w:p>
  </w:footnote>
  <w:footnote w:type="continuationSeparator" w:id="0">
    <w:p w14:paraId="1B7C23BE" w14:textId="77777777" w:rsidR="00A63AF8" w:rsidRDefault="00A6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EF13B-08FD-41F8-8DCA-89A40C86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1490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Ericsson</cp:lastModifiedBy>
  <cp:revision>4</cp:revision>
  <cp:lastPrinted>2006-10-05T09:29:00Z</cp:lastPrinted>
  <dcterms:created xsi:type="dcterms:W3CDTF">2020-11-20T13:36:00Z</dcterms:created>
  <dcterms:modified xsi:type="dcterms:W3CDTF">2021-03-02T04:38:00Z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