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EE5" w:rsidRDefault="00AC6EE5" w:rsidP="00AC6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C6-20070</w:t>
      </w:r>
      <w:r>
        <w:rPr>
          <w:b/>
          <w:noProof/>
          <w:sz w:val="24"/>
        </w:rPr>
        <w:t>7</w:t>
      </w:r>
    </w:p>
    <w:p w:rsidR="00AC6EE5" w:rsidRDefault="00AC6EE5" w:rsidP="00AC6E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AC6EE5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AC6EE5">
        <w:rPr>
          <w:b/>
        </w:rPr>
        <w:t>3</w:t>
      </w:r>
      <w:bookmarkStart w:id="0" w:name="_GoBack"/>
      <w:bookmarkEnd w:id="0"/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C403D6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C01DE7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1F31E5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F31E5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67680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62F" w:rsidRDefault="000F462F">
      <w:r>
        <w:separator/>
      </w:r>
    </w:p>
  </w:endnote>
  <w:endnote w:type="continuationSeparator" w:id="0">
    <w:p w:rsidR="000F462F" w:rsidRDefault="000F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62F" w:rsidRDefault="000F462F">
      <w:r>
        <w:separator/>
      </w:r>
    </w:p>
  </w:footnote>
  <w:footnote w:type="continuationSeparator" w:id="0">
    <w:p w:rsidR="000F462F" w:rsidRDefault="000F4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77C34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81D7C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tp://ftp.3gpp.org/Specs/lates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BB762-5D7A-4595-9EC8-3007E9EE1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2050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4</cp:revision>
  <cp:lastPrinted>2006-10-05T09:29:00Z</cp:lastPrinted>
  <dcterms:created xsi:type="dcterms:W3CDTF">2020-08-28T12:46:00Z</dcterms:created>
  <dcterms:modified xsi:type="dcterms:W3CDTF">2020-11-09T07:02:00Z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