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GoBack"/>
      <w:bookmarkEnd w:id="0"/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BA6EDA">
        <w:rPr>
          <w:rFonts w:eastAsia="Arial Unicode MS" w:cs="Arial"/>
          <w:bCs/>
          <w:sz w:val="24"/>
        </w:rPr>
        <w:t>C1-165371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3B17C1">
        <w:rPr>
          <w:b/>
          <w:noProof/>
          <w:sz w:val="24"/>
        </w:rPr>
        <w:tab/>
        <w:t>C4-166313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CT3 Meeting #87</w:t>
      </w:r>
      <w:r>
        <w:rPr>
          <w:b/>
          <w:noProof/>
          <w:sz w:val="24"/>
        </w:rPr>
        <w:tab/>
        <w:t>C3-164181</w:t>
      </w: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703BF8" w:rsidRPr="004D108C" w:rsidRDefault="00703BF8" w:rsidP="00703BF8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Intel</w:t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Information</w:t>
      </w:r>
    </w:p>
    <w:p w:rsidR="00703BF8" w:rsidRDefault="00703BF8" w:rsidP="00703B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14.9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C1FA4" w:rsidRPr="00857E79" w:rsidRDefault="009C1FA4" w:rsidP="009C1FA4">
      <w:pPr>
        <w:rPr>
          <w:lang w:eastAsia="zh-CN"/>
        </w:rPr>
      </w:pPr>
      <w:r w:rsidRPr="00857E79">
        <w:t xml:space="preserve">In addition the work will also include </w:t>
      </w:r>
      <w:r w:rsidR="00C936A1">
        <w:t xml:space="preserve">investigation of </w:t>
      </w:r>
      <w:r w:rsidRPr="00857E79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6D2331" w:rsidRDefault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 w:rsidR="008A019E">
              <w:rPr>
                <w:sz w:val="16"/>
                <w:szCs w:val="16"/>
              </w:rPr>
              <w:t xml:space="preserve">other impacts </w:t>
            </w:r>
            <w:r>
              <w:rPr>
                <w:sz w:val="16"/>
                <w:szCs w:val="16"/>
              </w:rPr>
              <w:t>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Possible i</w:t>
            </w:r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for specification of new back-off timer</w:t>
            </w:r>
            <w:r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lastRenderedPageBreak/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r>
              <w:t>TeliaSonera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A2B" w:rsidRDefault="00555A2B">
      <w:r>
        <w:separator/>
      </w:r>
    </w:p>
  </w:endnote>
  <w:endnote w:type="continuationSeparator" w:id="0">
    <w:p w:rsidR="00555A2B" w:rsidRDefault="0055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A2B" w:rsidRDefault="00555A2B">
      <w:r>
        <w:separator/>
      </w:r>
    </w:p>
  </w:footnote>
  <w:footnote w:type="continuationSeparator" w:id="0">
    <w:p w:rsidR="00555A2B" w:rsidRDefault="0055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B683D"/>
    <w:rsid w:val="000C0773"/>
    <w:rsid w:val="000E3156"/>
    <w:rsid w:val="000F39F7"/>
    <w:rsid w:val="000F64E0"/>
    <w:rsid w:val="00111ADD"/>
    <w:rsid w:val="00164E7F"/>
    <w:rsid w:val="00175839"/>
    <w:rsid w:val="00182058"/>
    <w:rsid w:val="00190F49"/>
    <w:rsid w:val="001A5F2E"/>
    <w:rsid w:val="001D28E1"/>
    <w:rsid w:val="001E61BB"/>
    <w:rsid w:val="00217833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5A2B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50C7D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57E79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246EB"/>
    <w:rsid w:val="00930299"/>
    <w:rsid w:val="00930D18"/>
    <w:rsid w:val="00932BEB"/>
    <w:rsid w:val="00932E37"/>
    <w:rsid w:val="00932F0C"/>
    <w:rsid w:val="00960A9F"/>
    <w:rsid w:val="009739A8"/>
    <w:rsid w:val="00973AD8"/>
    <w:rsid w:val="00990C0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600D7"/>
    <w:rsid w:val="00B60D3F"/>
    <w:rsid w:val="00B80D6E"/>
    <w:rsid w:val="00B87804"/>
    <w:rsid w:val="00BA0AAC"/>
    <w:rsid w:val="00BA61E4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936A1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84BA7-8224-48E3-9838-04A960BB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877</Words>
  <Characters>4610</Characters>
  <Application>Microsoft Office Word</Application>
  <DocSecurity>0</DocSecurity>
  <PresentationFormat>00000000-0000-0000-0000-000000000000</PresentationFormat>
  <Lines>394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5307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7</cp:revision>
  <cp:lastPrinted>2000-02-29T10:31:00Z</cp:lastPrinted>
  <dcterms:created xsi:type="dcterms:W3CDTF">2016-11-17T17:32:00Z</dcterms:created>
  <dcterms:modified xsi:type="dcterms:W3CDTF">2016-11-18T17:19:00Z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2016-11-18 17:19:37Z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