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6A" w:rsidRPr="00EA616A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3GPP </w:t>
      </w:r>
      <w:r w:rsidR="002A13C7">
        <w:rPr>
          <w:rFonts w:cs="Arial"/>
          <w:bCs/>
          <w:noProof w:val="0"/>
          <w:sz w:val="24"/>
          <w:szCs w:val="24"/>
          <w:lang w:val="en-GB"/>
        </w:rPr>
        <w:t>TSG-CT WG4 Meeting #72</w:t>
      </w:r>
      <w:r>
        <w:rPr>
          <w:rFonts w:cs="Arial"/>
          <w:bCs/>
          <w:noProof w:val="0"/>
          <w:sz w:val="24"/>
          <w:szCs w:val="24"/>
          <w:lang w:val="en-GB"/>
        </w:rPr>
        <w:tab/>
      </w:r>
      <w:r w:rsidR="00ED079B">
        <w:rPr>
          <w:rFonts w:cs="Arial"/>
          <w:bCs/>
          <w:noProof w:val="0"/>
          <w:sz w:val="24"/>
          <w:szCs w:val="24"/>
          <w:lang w:val="en-GB"/>
        </w:rPr>
        <w:t>C4</w:t>
      </w:r>
      <w:r w:rsidR="002A13C7">
        <w:rPr>
          <w:rFonts w:cs="Arial"/>
          <w:bCs/>
          <w:noProof w:val="0"/>
          <w:sz w:val="24"/>
          <w:szCs w:val="24"/>
          <w:lang w:val="en-GB"/>
        </w:rPr>
        <w:t>-161503</w:t>
      </w:r>
      <w:bookmarkStart w:id="0" w:name="_GoBack"/>
      <w:bookmarkEnd w:id="0"/>
    </w:p>
    <w:p w:rsidR="002F1E84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proofErr w:type="spellStart"/>
      <w:r w:rsidRPr="00EA616A">
        <w:rPr>
          <w:rFonts w:cs="Arial"/>
          <w:bCs/>
          <w:noProof w:val="0"/>
          <w:sz w:val="24"/>
          <w:szCs w:val="24"/>
          <w:lang w:val="en-GB"/>
        </w:rPr>
        <w:t>Jeju</w:t>
      </w:r>
      <w:proofErr w:type="spellEnd"/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(Korea), 15-19 February 2016                        </w:t>
      </w:r>
      <w:r w:rsidR="00B63B25">
        <w:rPr>
          <w:rFonts w:cs="Arial"/>
          <w:bCs/>
          <w:noProof w:val="0"/>
          <w:sz w:val="24"/>
          <w:szCs w:val="24"/>
          <w:lang w:val="en-GB"/>
        </w:rPr>
        <w:tab/>
      </w:r>
      <w:r w:rsidR="002A13C7">
        <w:rPr>
          <w:rFonts w:cs="Arial"/>
          <w:b w:val="0"/>
          <w:bCs/>
          <w:noProof w:val="0"/>
          <w:sz w:val="20"/>
          <w:lang w:val="en-GB"/>
        </w:rPr>
        <w:t>(C1-161519</w:t>
      </w:r>
      <w:r w:rsidR="00B63B25" w:rsidRPr="00B63B25">
        <w:rPr>
          <w:rFonts w:cs="Arial"/>
          <w:b w:val="0"/>
          <w:bCs/>
          <w:noProof w:val="0"/>
          <w:sz w:val="20"/>
          <w:lang w:val="en-GB"/>
        </w:rPr>
        <w:t>)</w:t>
      </w:r>
    </w:p>
    <w:p w:rsidR="0076024F" w:rsidRDefault="002F1E84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2A13C7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AB0E2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98F" w:rsidRDefault="001A498F">
      <w:r>
        <w:separator/>
      </w:r>
    </w:p>
  </w:endnote>
  <w:endnote w:type="continuationSeparator" w:id="0">
    <w:p w:rsidR="001A498F" w:rsidRDefault="001A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98F" w:rsidRDefault="001A498F">
      <w:r>
        <w:separator/>
      </w:r>
    </w:p>
  </w:footnote>
  <w:footnote w:type="continuationSeparator" w:id="0">
    <w:p w:rsidR="001A498F" w:rsidRDefault="001A4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83341"/>
    <w:rsid w:val="001A498F"/>
    <w:rsid w:val="001C56BB"/>
    <w:rsid w:val="001E4D5E"/>
    <w:rsid w:val="002767AD"/>
    <w:rsid w:val="002A13C7"/>
    <w:rsid w:val="002B121E"/>
    <w:rsid w:val="002F1E84"/>
    <w:rsid w:val="00310F63"/>
    <w:rsid w:val="0032437E"/>
    <w:rsid w:val="00327647"/>
    <w:rsid w:val="00332037"/>
    <w:rsid w:val="00352BCB"/>
    <w:rsid w:val="00353A32"/>
    <w:rsid w:val="004438AF"/>
    <w:rsid w:val="0047459D"/>
    <w:rsid w:val="00496953"/>
    <w:rsid w:val="004A3929"/>
    <w:rsid w:val="004B2CFA"/>
    <w:rsid w:val="004F293B"/>
    <w:rsid w:val="00510752"/>
    <w:rsid w:val="005152B3"/>
    <w:rsid w:val="00567860"/>
    <w:rsid w:val="00584B3F"/>
    <w:rsid w:val="00595B00"/>
    <w:rsid w:val="005C37A0"/>
    <w:rsid w:val="005D43BC"/>
    <w:rsid w:val="006106E7"/>
    <w:rsid w:val="006457D7"/>
    <w:rsid w:val="00672EEF"/>
    <w:rsid w:val="00706AB8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F04B2"/>
    <w:rsid w:val="00AA0E39"/>
    <w:rsid w:val="00AA3AA4"/>
    <w:rsid w:val="00AB0E2B"/>
    <w:rsid w:val="00AB23F7"/>
    <w:rsid w:val="00AC43F7"/>
    <w:rsid w:val="00AD68A4"/>
    <w:rsid w:val="00AF53B9"/>
    <w:rsid w:val="00B2529A"/>
    <w:rsid w:val="00B35EE3"/>
    <w:rsid w:val="00B63B25"/>
    <w:rsid w:val="00B93635"/>
    <w:rsid w:val="00B94C69"/>
    <w:rsid w:val="00BC63FE"/>
    <w:rsid w:val="00BE2A5C"/>
    <w:rsid w:val="00BF0D52"/>
    <w:rsid w:val="00BF1144"/>
    <w:rsid w:val="00CC1A47"/>
    <w:rsid w:val="00CC20DA"/>
    <w:rsid w:val="00CE3B1B"/>
    <w:rsid w:val="00D624F0"/>
    <w:rsid w:val="00DB073D"/>
    <w:rsid w:val="00DC28C0"/>
    <w:rsid w:val="00DD2489"/>
    <w:rsid w:val="00E01E41"/>
    <w:rsid w:val="00E36ACA"/>
    <w:rsid w:val="00E53230"/>
    <w:rsid w:val="00E75240"/>
    <w:rsid w:val="00E94CC2"/>
    <w:rsid w:val="00EA616A"/>
    <w:rsid w:val="00ED079B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7719B-A772-40E1-B16C-3F5E0194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1008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6542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5</cp:revision>
  <cp:lastPrinted>2000-02-29T10:31:00Z</cp:lastPrinted>
  <dcterms:created xsi:type="dcterms:W3CDTF">2016-02-19T00:53:00Z</dcterms:created>
  <dcterms:modified xsi:type="dcterms:W3CDTF">2016-02-19T01:15:00Z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