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77777777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C4-260abc</w:t>
      </w:r>
    </w:p>
    <w:p w14:paraId="21B4B40D" w14:textId="77777777" w:rsidR="0043295B" w:rsidRDefault="0043295B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3261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12D4F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&lt;Source_if_WG&gt;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C13F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DC8C22" w14:textId="77777777" w:rsidR="00076445" w:rsidRPr="004A3213" w:rsidRDefault="00076445" w:rsidP="00076445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2A993538" w14:textId="77777777" w:rsidR="00076445" w:rsidRPr="004A3213" w:rsidRDefault="00076445" w:rsidP="00076445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including the text of the whole of the affected clause. Insert </w:t>
      </w:r>
      <w:proofErr w:type="spellStart"/>
      <w:r>
        <w:rPr>
          <w:rFonts w:eastAsia="DengXian"/>
        </w:rPr>
        <w:t>sepearator</w:t>
      </w:r>
      <w:proofErr w:type="spellEnd"/>
      <w:r>
        <w:rPr>
          <w:rFonts w:eastAsia="DengXian"/>
        </w:rPr>
        <w:t xml:space="preserve"> if there are more than one additional changes&gt;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1EA26" w14:textId="77777777" w:rsidR="00A25940" w:rsidRDefault="00A25940">
      <w:r>
        <w:separator/>
      </w:r>
    </w:p>
  </w:endnote>
  <w:endnote w:type="continuationSeparator" w:id="0">
    <w:p w14:paraId="38C14B57" w14:textId="77777777" w:rsidR="00A25940" w:rsidRDefault="00A25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6809A" w14:textId="77777777" w:rsidR="00A25940" w:rsidRDefault="00A25940">
      <w:r>
        <w:separator/>
      </w:r>
    </w:p>
  </w:footnote>
  <w:footnote w:type="continuationSeparator" w:id="0">
    <w:p w14:paraId="462788A8" w14:textId="77777777" w:rsidR="00A25940" w:rsidRDefault="00A25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1436F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35DB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23003-j40.</cp:lastModifiedBy>
  <cp:revision>17</cp:revision>
  <cp:lastPrinted>1899-12-31T23:00:00Z</cp:lastPrinted>
  <dcterms:created xsi:type="dcterms:W3CDTF">2020-02-03T08:32:00Z</dcterms:created>
  <dcterms:modified xsi:type="dcterms:W3CDTF">2026-01-13T08:25:00Z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