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FEEAA" w14:textId="0F0E8BCA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361B5">
        <w:rPr>
          <w:rFonts w:eastAsiaTheme="minorEastAsia" w:hint="eastAsia"/>
          <w:b/>
          <w:noProof/>
          <w:sz w:val="24"/>
          <w:lang w:eastAsia="ko-KR"/>
        </w:rPr>
        <w:t>077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095D2086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</w:r>
      <w:r w:rsidR="00A562C5">
        <w:rPr>
          <w:rFonts w:ascii="Arial" w:hAnsi="Arial" w:cs="Arial" w:hint="eastAsia"/>
          <w:b/>
          <w:lang w:eastAsia="ko-KR"/>
        </w:rPr>
        <w:t xml:space="preserve">Reply </w:t>
      </w:r>
      <w:r w:rsidRPr="0029152B">
        <w:rPr>
          <w:rFonts w:ascii="Arial" w:hAnsi="Arial" w:cs="Arial"/>
          <w:b/>
        </w:rPr>
        <w:t xml:space="preserve">LS on </w:t>
      </w:r>
      <w:r w:rsidR="00AE587F" w:rsidRPr="00AE587F">
        <w:rPr>
          <w:rFonts w:ascii="Arial" w:hAnsi="Arial" w:cs="Arial"/>
          <w:b/>
        </w:rPr>
        <w:t>Service APIs for MBS User Services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5077A089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  <w:t xml:space="preserve">LS </w:t>
      </w:r>
      <w:r w:rsidR="00A562C5">
        <w:rPr>
          <w:rFonts w:ascii="Arial" w:hAnsi="Arial" w:cs="Arial" w:hint="eastAsia"/>
          <w:b/>
          <w:bCs/>
          <w:lang w:eastAsia="ko-KR"/>
        </w:rPr>
        <w:t>(</w:t>
      </w:r>
      <w:r w:rsidR="00B95F0E" w:rsidRPr="0029152B">
        <w:rPr>
          <w:rFonts w:ascii="Arial" w:hAnsi="Arial" w:cs="Arial"/>
          <w:b/>
          <w:bCs/>
        </w:rPr>
        <w:t>C</w:t>
      </w:r>
      <w:r w:rsidR="006859B2" w:rsidRPr="0029152B">
        <w:rPr>
          <w:rFonts w:ascii="Arial" w:hAnsi="Arial" w:cs="Arial"/>
          <w:b/>
          <w:bCs/>
          <w:lang w:eastAsia="ko-KR"/>
        </w:rPr>
        <w:t>4</w:t>
      </w:r>
      <w:r w:rsidR="00B95F0E" w:rsidRPr="0029152B">
        <w:rPr>
          <w:rFonts w:ascii="Arial" w:hAnsi="Arial" w:cs="Arial"/>
          <w:b/>
          <w:bCs/>
        </w:rPr>
        <w:t>-</w:t>
      </w:r>
      <w:r w:rsidR="004D72BF" w:rsidRPr="0029152B">
        <w:rPr>
          <w:rFonts w:ascii="Arial" w:hAnsi="Arial" w:cs="Arial"/>
          <w:b/>
          <w:bCs/>
          <w:lang w:eastAsia="ko-KR"/>
        </w:rPr>
        <w:t>2</w:t>
      </w:r>
      <w:r w:rsidR="00C54BEB">
        <w:rPr>
          <w:rFonts w:ascii="Arial" w:hAnsi="Arial" w:cs="Arial" w:hint="eastAsia"/>
          <w:b/>
          <w:bCs/>
          <w:lang w:eastAsia="ko-KR"/>
        </w:rPr>
        <w:t>5</w:t>
      </w:r>
      <w:r w:rsidR="005331CA">
        <w:rPr>
          <w:rFonts w:ascii="Arial" w:hAnsi="Arial" w:cs="Arial" w:hint="eastAsia"/>
          <w:b/>
          <w:bCs/>
          <w:lang w:eastAsia="ko-KR"/>
        </w:rPr>
        <w:t>5251</w:t>
      </w:r>
      <w:r w:rsidR="00A562C5">
        <w:rPr>
          <w:rFonts w:ascii="Arial" w:hAnsi="Arial" w:cs="Arial" w:hint="eastAsia"/>
          <w:b/>
          <w:bCs/>
          <w:lang w:eastAsia="ko-KR"/>
        </w:rPr>
        <w:t>)</w:t>
      </w:r>
      <w:r w:rsidRPr="0029152B">
        <w:rPr>
          <w:rFonts w:ascii="Arial" w:hAnsi="Arial" w:cs="Arial"/>
          <w:b/>
          <w:bCs/>
        </w:rPr>
        <w:t xml:space="preserve"> on </w:t>
      </w:r>
      <w:r w:rsidR="0004061F" w:rsidRPr="0004061F">
        <w:rPr>
          <w:rFonts w:ascii="Arial" w:hAnsi="Arial" w:cs="Arial"/>
          <w:b/>
          <w:bCs/>
        </w:rPr>
        <w:t xml:space="preserve">Service APIs for MBS User Services </w:t>
      </w:r>
      <w:r w:rsidRPr="0029152B">
        <w:rPr>
          <w:rFonts w:ascii="Arial" w:hAnsi="Arial" w:cs="Arial"/>
          <w:b/>
          <w:bCs/>
        </w:rPr>
        <w:t xml:space="preserve">from </w:t>
      </w:r>
      <w:r w:rsidR="00EA0242" w:rsidRPr="00EA0242">
        <w:rPr>
          <w:rFonts w:ascii="Arial" w:hAnsi="Arial" w:cs="Arial"/>
          <w:b/>
          <w:bCs/>
        </w:rPr>
        <w:t>5G-MAG MEDIA ACTION GROUP</w:t>
      </w:r>
    </w:p>
    <w:bookmarkEnd w:id="0"/>
    <w:bookmarkEnd w:id="1"/>
    <w:p w14:paraId="53BC9DE3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68DAF9F0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To:</w:t>
      </w:r>
      <w:r w:rsidRPr="0029152B">
        <w:rPr>
          <w:rFonts w:ascii="Arial" w:hAnsi="Arial" w:cs="Arial"/>
          <w:b/>
          <w:bCs/>
        </w:rPr>
        <w:tab/>
      </w:r>
      <w:r w:rsidR="003709E5" w:rsidRPr="003709E5">
        <w:rPr>
          <w:rFonts w:ascii="Arial" w:hAnsi="Arial" w:cs="Arial"/>
          <w:b/>
          <w:bCs/>
        </w:rPr>
        <w:t>5G-MAG MEDIA ACTION GROUP</w:t>
      </w:r>
    </w:p>
    <w:p w14:paraId="530AF946" w14:textId="6514DF84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bookmarkStart w:id="2" w:name="OLE_LINK45"/>
      <w:bookmarkStart w:id="3" w:name="OLE_LINK46"/>
      <w:r w:rsidRPr="0029152B">
        <w:rPr>
          <w:rFonts w:ascii="Arial" w:hAnsi="Arial" w:cs="Arial"/>
          <w:b/>
        </w:rPr>
        <w:t>Cc:</w:t>
      </w:r>
      <w:r w:rsidRPr="0029152B">
        <w:rPr>
          <w:rFonts w:ascii="Arial" w:hAnsi="Arial" w:cs="Arial"/>
          <w:b/>
          <w:bCs/>
        </w:rPr>
        <w:tab/>
      </w:r>
      <w:r w:rsidR="006475D5" w:rsidRPr="0029152B">
        <w:rPr>
          <w:rFonts w:ascii="Arial" w:hAnsi="Arial" w:cs="Arial"/>
          <w:b/>
          <w:bCs/>
        </w:rPr>
        <w:t>SA</w:t>
      </w:r>
      <w:r w:rsidR="001169B1">
        <w:rPr>
          <w:rFonts w:ascii="Arial" w:hAnsi="Arial" w:cs="Arial" w:hint="eastAsia"/>
          <w:b/>
          <w:bCs/>
          <w:lang w:eastAsia="ko-KR"/>
        </w:rPr>
        <w:t>4</w:t>
      </w:r>
      <w:r w:rsidR="006475D5" w:rsidRPr="0029152B">
        <w:rPr>
          <w:rFonts w:ascii="Arial" w:hAnsi="Arial" w:cs="Arial"/>
          <w:b/>
          <w:bCs/>
        </w:rPr>
        <w:t>, CT</w:t>
      </w:r>
      <w:r w:rsidR="001169B1">
        <w:rPr>
          <w:rFonts w:ascii="Arial" w:hAnsi="Arial" w:cs="Arial" w:hint="eastAsia"/>
          <w:b/>
          <w:bCs/>
          <w:lang w:eastAsia="ko-KR"/>
        </w:rPr>
        <w:t>3</w:t>
      </w:r>
    </w:p>
    <w:bookmarkEnd w:id="2"/>
    <w:bookmarkEnd w:id="3"/>
    <w:p w14:paraId="6709E25F" w14:textId="77777777" w:rsidR="00B97703" w:rsidRPr="0029152B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7322BBA" w14:textId="77777777" w:rsidR="0050774F" w:rsidRPr="000F4E43" w:rsidRDefault="0050774F" w:rsidP="0050774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AC44BD2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77777777" w:rsidR="0050774F" w:rsidRPr="006F1AFF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156E2812" w14:textId="77777777" w:rsidR="002212E4" w:rsidRPr="0050774F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 xml:space="preserve">Send any </w:t>
      </w:r>
      <w:proofErr w:type="gramStart"/>
      <w:r w:rsidRPr="0029152B">
        <w:rPr>
          <w:rFonts w:ascii="Arial" w:hAnsi="Arial" w:cs="Arial"/>
          <w:b/>
        </w:rPr>
        <w:t>reply</w:t>
      </w:r>
      <w:proofErr w:type="gramEnd"/>
      <w:r w:rsidRPr="0029152B">
        <w:rPr>
          <w:rFonts w:ascii="Arial" w:hAnsi="Arial" w:cs="Arial"/>
          <w:b/>
        </w:rPr>
        <w:t xml:space="preserve">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7C5BEC3F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A57375" w:rsidRPr="00E13D9F">
        <w:rPr>
          <w:rFonts w:ascii="Arial" w:hAnsi="Arial" w:cs="Arial"/>
          <w:b/>
          <w:lang w:eastAsia="ko-KR"/>
        </w:rPr>
        <w:t xml:space="preserve">CR </w:t>
      </w:r>
      <w:r w:rsidR="00A57375" w:rsidRPr="00E13D9F">
        <w:rPr>
          <w:rFonts w:ascii="Arial" w:hAnsi="Arial" w:cs="Arial" w:hint="eastAsia"/>
          <w:b/>
          <w:highlight w:val="yellow"/>
          <w:lang w:eastAsia="ko-KR"/>
        </w:rPr>
        <w:t>xxxx</w:t>
      </w:r>
      <w:r w:rsidR="00A57375" w:rsidRPr="00E13D9F">
        <w:rPr>
          <w:rFonts w:ascii="Arial" w:hAnsi="Arial" w:cs="Arial"/>
          <w:b/>
          <w:lang w:eastAsia="ko-KR"/>
        </w:rPr>
        <w:t xml:space="preserve"> of TS 2</w:t>
      </w:r>
      <w:r w:rsidR="00A57375" w:rsidRPr="00E13D9F">
        <w:rPr>
          <w:rFonts w:ascii="Arial" w:hAnsi="Arial" w:cs="Arial" w:hint="eastAsia"/>
          <w:b/>
          <w:lang w:eastAsia="ko-KR"/>
        </w:rPr>
        <w:t>9.</w:t>
      </w:r>
      <w:r w:rsidR="00655535" w:rsidRPr="00E13D9F">
        <w:rPr>
          <w:rFonts w:ascii="Arial" w:hAnsi="Arial" w:cs="Arial" w:hint="eastAsia"/>
          <w:b/>
          <w:lang w:eastAsia="ko-KR"/>
        </w:rPr>
        <w:t>581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1B89BE" w14:textId="77777777" w:rsidR="005C7A0C" w:rsidRPr="00FB1FC9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 thanks 5G</w:t>
      </w:r>
      <w:r w:rsidRPr="00FB1FC9">
        <w:rPr>
          <w:rFonts w:ascii="Cambria Math" w:hAnsi="Cambria Math" w:cs="Cambria Math"/>
        </w:rPr>
        <w:t>‑</w:t>
      </w:r>
      <w:r w:rsidRPr="00FB1FC9">
        <w:rPr>
          <w:rFonts w:ascii="Arial" w:hAnsi="Arial" w:cs="Arial"/>
        </w:rPr>
        <w:t>MAG MEDIA ACTION GROUP for the LS on Service APIs for MBS User Services.</w:t>
      </w:r>
    </w:p>
    <w:p w14:paraId="515C8930" w14:textId="0445DD2B" w:rsidR="00B97703" w:rsidRPr="00FB1FC9" w:rsidRDefault="005C7A0C" w:rsidP="005C7A0C">
      <w:pPr>
        <w:spacing w:after="0"/>
        <w:rPr>
          <w:rFonts w:ascii="Arial" w:hAnsi="Arial" w:cs="Arial"/>
          <w:lang w:eastAsia="ko-KR"/>
        </w:rPr>
      </w:pPr>
      <w:r w:rsidRPr="00FB1FC9">
        <w:rPr>
          <w:rFonts w:ascii="Arial" w:hAnsi="Arial" w:cs="Arial"/>
        </w:rPr>
        <w:t>Based on the information provided in the LS and the agreed requirements in TS 26.502, CT4 has agreed on the attached CRs to TS 29.581</w:t>
      </w:r>
      <w:r w:rsidR="00A209B1" w:rsidRPr="00FB1FC9">
        <w:rPr>
          <w:rFonts w:ascii="Arial" w:hAnsi="Arial" w:cs="Arial"/>
          <w:lang w:eastAsia="ko-KR"/>
        </w:rPr>
        <w:t>.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523CD8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E13D9F" w:rsidRPr="00E13D9F">
        <w:rPr>
          <w:rFonts w:ascii="Arial" w:hAnsi="Arial" w:cs="Arial"/>
          <w:b/>
          <w:bCs/>
        </w:rPr>
        <w:t>5G-MAG MEDIA ACTION GROUP</w:t>
      </w:r>
      <w:r w:rsidR="00E13D9F" w:rsidRPr="00E13D9F">
        <w:rPr>
          <w:rFonts w:ascii="Arial" w:hAnsi="Arial" w:cs="Arial" w:hint="eastAsia"/>
          <w:b/>
          <w:bCs/>
          <w:lang w:eastAsia="ko-KR"/>
        </w:rPr>
        <w:t>.</w:t>
      </w:r>
      <w:r>
        <w:rPr>
          <w:rFonts w:ascii="Arial" w:hAnsi="Arial" w:cs="Arial"/>
          <w:b/>
        </w:rPr>
        <w:t xml:space="preserve"> </w:t>
      </w:r>
    </w:p>
    <w:p w14:paraId="518A998D" w14:textId="24644A5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D944E0" w:rsidRPr="00FB1FC9">
        <w:rPr>
          <w:rFonts w:ascii="Arial" w:hAnsi="Arial" w:cs="Arial"/>
        </w:rPr>
        <w:t xml:space="preserve">5G-MAG MEDIA ACTION GROUP </w:t>
      </w:r>
      <w:r w:rsidR="0017137F" w:rsidRPr="00FB1FC9">
        <w:rPr>
          <w:rFonts w:ascii="Arial" w:hAnsi="Arial" w:cs="Arial"/>
        </w:rPr>
        <w:t>to take the information above into account.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F8C1F" w14:textId="77777777" w:rsidR="00457C65" w:rsidRDefault="00457C65">
      <w:pPr>
        <w:spacing w:after="0"/>
      </w:pPr>
      <w:r>
        <w:separator/>
      </w:r>
    </w:p>
  </w:endnote>
  <w:endnote w:type="continuationSeparator" w:id="0">
    <w:p w14:paraId="37F1C338" w14:textId="77777777" w:rsidR="00457C65" w:rsidRDefault="00457C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6F10C" w14:textId="77777777" w:rsidR="00457C65" w:rsidRDefault="00457C65">
      <w:pPr>
        <w:spacing w:after="0"/>
      </w:pPr>
      <w:r>
        <w:separator/>
      </w:r>
    </w:p>
  </w:footnote>
  <w:footnote w:type="continuationSeparator" w:id="0">
    <w:p w14:paraId="48501F87" w14:textId="77777777" w:rsidR="00457C65" w:rsidRDefault="00457C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61F"/>
    <w:rsid w:val="00053E1D"/>
    <w:rsid w:val="000E3D83"/>
    <w:rsid w:val="000F6242"/>
    <w:rsid w:val="001169B1"/>
    <w:rsid w:val="00117637"/>
    <w:rsid w:val="00151F52"/>
    <w:rsid w:val="0015302B"/>
    <w:rsid w:val="0017137F"/>
    <w:rsid w:val="001957C8"/>
    <w:rsid w:val="001A087B"/>
    <w:rsid w:val="001C3A5B"/>
    <w:rsid w:val="002212E4"/>
    <w:rsid w:val="0029152B"/>
    <w:rsid w:val="002F1940"/>
    <w:rsid w:val="002F3A64"/>
    <w:rsid w:val="0030103C"/>
    <w:rsid w:val="0032070F"/>
    <w:rsid w:val="003361B5"/>
    <w:rsid w:val="00351F5F"/>
    <w:rsid w:val="003709E5"/>
    <w:rsid w:val="00383545"/>
    <w:rsid w:val="003F12B2"/>
    <w:rsid w:val="0042618F"/>
    <w:rsid w:val="00433500"/>
    <w:rsid w:val="00433F71"/>
    <w:rsid w:val="00440D43"/>
    <w:rsid w:val="004554AE"/>
    <w:rsid w:val="00457C65"/>
    <w:rsid w:val="00471A4B"/>
    <w:rsid w:val="0049050E"/>
    <w:rsid w:val="004D72BF"/>
    <w:rsid w:val="004E3939"/>
    <w:rsid w:val="0050774F"/>
    <w:rsid w:val="005331CA"/>
    <w:rsid w:val="00573B86"/>
    <w:rsid w:val="00581A5A"/>
    <w:rsid w:val="005C7A0C"/>
    <w:rsid w:val="005D4383"/>
    <w:rsid w:val="00606F76"/>
    <w:rsid w:val="00634547"/>
    <w:rsid w:val="00634B03"/>
    <w:rsid w:val="006475D5"/>
    <w:rsid w:val="00655535"/>
    <w:rsid w:val="006859B2"/>
    <w:rsid w:val="007F4F92"/>
    <w:rsid w:val="00852DBB"/>
    <w:rsid w:val="00885A62"/>
    <w:rsid w:val="0089285F"/>
    <w:rsid w:val="008B4FD3"/>
    <w:rsid w:val="008D772F"/>
    <w:rsid w:val="008D7AA5"/>
    <w:rsid w:val="00910C9C"/>
    <w:rsid w:val="00913A59"/>
    <w:rsid w:val="00916B25"/>
    <w:rsid w:val="009179E2"/>
    <w:rsid w:val="00936AFA"/>
    <w:rsid w:val="00973B6A"/>
    <w:rsid w:val="009826D6"/>
    <w:rsid w:val="0099764C"/>
    <w:rsid w:val="009C7D9A"/>
    <w:rsid w:val="009F1D95"/>
    <w:rsid w:val="00A209B1"/>
    <w:rsid w:val="00A53C9A"/>
    <w:rsid w:val="00A562C5"/>
    <w:rsid w:val="00A57375"/>
    <w:rsid w:val="00A62D3E"/>
    <w:rsid w:val="00AA1BB8"/>
    <w:rsid w:val="00AE587F"/>
    <w:rsid w:val="00AF4835"/>
    <w:rsid w:val="00B869A8"/>
    <w:rsid w:val="00B95F0E"/>
    <w:rsid w:val="00B97703"/>
    <w:rsid w:val="00BB4784"/>
    <w:rsid w:val="00C17913"/>
    <w:rsid w:val="00C23D6E"/>
    <w:rsid w:val="00C54BEB"/>
    <w:rsid w:val="00C66CE8"/>
    <w:rsid w:val="00CA0789"/>
    <w:rsid w:val="00CF6087"/>
    <w:rsid w:val="00D255ED"/>
    <w:rsid w:val="00D4478C"/>
    <w:rsid w:val="00D944E0"/>
    <w:rsid w:val="00DF4319"/>
    <w:rsid w:val="00E13D9F"/>
    <w:rsid w:val="00E57A4E"/>
    <w:rsid w:val="00EA0242"/>
    <w:rsid w:val="00EF6100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172</Words>
  <Characters>939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25</cp:revision>
  <cp:lastPrinted>2002-04-23T07:10:00Z</cp:lastPrinted>
  <dcterms:created xsi:type="dcterms:W3CDTF">2026-01-23T05:14:00Z</dcterms:created>
  <dcterms:modified xsi:type="dcterms:W3CDTF">2026-01-29T11:31:00Z</dcterms:modified>
</cp:coreProperties>
</file>