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C4-250039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375EB9FA" w14:textId="76719A1C" w:rsidR="008736A9" w:rsidRPr="00D12109" w:rsidRDefault="008736A9" w:rsidP="008736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4042BA">
        <w:rPr>
          <w:b/>
          <w:i/>
          <w:sz w:val="28"/>
          <w:lang w:val="en-CA"/>
        </w:rPr>
        <w:t>7252</w:t>
      </w:r>
    </w:p>
    <w:p w14:paraId="4811752D" w14:textId="77777777" w:rsidR="008736A9" w:rsidRPr="00D12109" w:rsidRDefault="008736A9" w:rsidP="008736A9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A6BDB2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221D6" w:rsidRPr="002221D6">
        <w:rPr>
          <w:rFonts w:ascii="Arial" w:hAnsi="Arial" w:cs="Arial"/>
          <w:b/>
          <w:sz w:val="22"/>
          <w:szCs w:val="22"/>
        </w:rPr>
        <w:t>MDT configuration control in NR-DC</w:t>
      </w:r>
    </w:p>
    <w:p w14:paraId="40623C17" w14:textId="62E7B24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6C56">
        <w:rPr>
          <w:rFonts w:ascii="Arial" w:hAnsi="Arial" w:cs="Arial"/>
          <w:b/>
          <w:bCs/>
          <w:sz w:val="22"/>
          <w:szCs w:val="22"/>
        </w:rPr>
        <w:t>(</w:t>
      </w:r>
      <w:r w:rsidR="003C1429" w:rsidRPr="003C1429">
        <w:rPr>
          <w:rFonts w:ascii="Arial" w:hAnsi="Arial" w:cs="Arial"/>
          <w:b/>
          <w:bCs/>
          <w:sz w:val="22"/>
          <w:szCs w:val="22"/>
        </w:rPr>
        <w:t>R3-245684</w:t>
      </w:r>
      <w:r w:rsidR="001C115A">
        <w:rPr>
          <w:rFonts w:ascii="Arial" w:hAnsi="Arial" w:cs="Arial"/>
          <w:b/>
        </w:rPr>
        <w:t>)</w:t>
      </w:r>
      <w:r w:rsidR="00935CC0">
        <w:rPr>
          <w:rFonts w:ascii="Arial" w:hAnsi="Arial" w:cs="Arial"/>
          <w:b/>
        </w:rPr>
        <w:t xml:space="preserve"> </w:t>
      </w:r>
      <w:r w:rsidR="002221D6" w:rsidRPr="002221D6">
        <w:rPr>
          <w:rFonts w:ascii="Arial" w:hAnsi="Arial" w:cs="Arial"/>
          <w:b/>
          <w:sz w:val="22"/>
          <w:szCs w:val="22"/>
        </w:rPr>
        <w:t>LS on MDT configuration control in NR-DC</w:t>
      </w:r>
    </w:p>
    <w:p w14:paraId="13A807F0" w14:textId="47D5068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581C9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3BBB6A8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A0B22" w:rsidRPr="004A0B22">
        <w:rPr>
          <w:rFonts w:ascii="Arial" w:hAnsi="Arial" w:cs="Arial"/>
          <w:b/>
          <w:bCs/>
          <w:sz w:val="22"/>
          <w:szCs w:val="22"/>
        </w:rPr>
        <w:t>NR_ENDC_SON_MDT_enh2-</w:t>
      </w:r>
      <w:proofErr w:type="gramStart"/>
      <w:r w:rsidR="004A0B22" w:rsidRPr="004A0B22">
        <w:rPr>
          <w:rFonts w:ascii="Arial" w:hAnsi="Arial" w:cs="Arial"/>
          <w:b/>
          <w:bCs/>
          <w:sz w:val="22"/>
          <w:szCs w:val="22"/>
        </w:rPr>
        <w:t>Core</w:t>
      </w:r>
      <w:proofErr w:type="gram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CE8F3B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124BE02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 w:rsidRPr="00B55AA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06D2CA" w14:textId="77777777" w:rsidR="00AD1D21" w:rsidRDefault="00B97703" w:rsidP="003F74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337</w:t>
      </w:r>
      <w:r w:rsidR="00247695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338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339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AD1D21">
        <w:rPr>
          <w:rFonts w:ascii="Arial" w:hAnsi="Arial" w:cs="Arial"/>
          <w:bCs/>
        </w:rPr>
        <w:t>340</w:t>
      </w:r>
    </w:p>
    <w:p w14:paraId="14DF58D1" w14:textId="56E65F9A" w:rsidR="00A86ED0" w:rsidRDefault="00A86ED0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695ED9B" w14:textId="6D847D17" w:rsidR="00845331" w:rsidRPr="0055009A" w:rsidRDefault="008E3369" w:rsidP="008E3369">
      <w:pPr>
        <w:rPr>
          <w:rStyle w:val="Emphasis"/>
          <w:i w:val="0"/>
          <w:iCs w:val="0"/>
        </w:rPr>
      </w:pPr>
      <w:r w:rsidRPr="0055009A">
        <w:rPr>
          <w:rStyle w:val="Emphasis"/>
          <w:i w:val="0"/>
          <w:iCs w:val="0"/>
        </w:rPr>
        <w:t xml:space="preserve">SA5 thanks </w:t>
      </w:r>
      <w:r w:rsidR="0096082D">
        <w:rPr>
          <w:rStyle w:val="Emphasis"/>
          <w:i w:val="0"/>
          <w:iCs w:val="0"/>
        </w:rPr>
        <w:t>RAN</w:t>
      </w:r>
      <w:r w:rsidR="000B02D6">
        <w:rPr>
          <w:rStyle w:val="Emphasis"/>
          <w:i w:val="0"/>
          <w:iCs w:val="0"/>
        </w:rPr>
        <w:t>3</w:t>
      </w:r>
      <w:r w:rsidRPr="0055009A">
        <w:rPr>
          <w:rStyle w:val="Emphasis"/>
          <w:i w:val="0"/>
          <w:iCs w:val="0"/>
        </w:rPr>
        <w:t xml:space="preserve"> for its LS on </w:t>
      </w:r>
      <w:r w:rsidR="006F4653" w:rsidRPr="006F4653">
        <w:rPr>
          <w:lang w:eastAsia="zh-CN"/>
        </w:rPr>
        <w:t>MDT configuration control in NR-DC</w:t>
      </w:r>
      <w:r w:rsidR="000848A2" w:rsidRPr="0055009A">
        <w:rPr>
          <w:rStyle w:val="Emphasis"/>
          <w:i w:val="0"/>
          <w:iCs w:val="0"/>
        </w:rPr>
        <w:t>.</w:t>
      </w:r>
      <w:r w:rsidR="00A60F1D" w:rsidRPr="0055009A">
        <w:rPr>
          <w:rStyle w:val="Emphasis"/>
          <w:i w:val="0"/>
          <w:iCs w:val="0"/>
        </w:rPr>
        <w:t xml:space="preserve"> </w:t>
      </w:r>
    </w:p>
    <w:p w14:paraId="1371869E" w14:textId="377628E0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requested. Please see attached agreed CRs.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88BE5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68EEBA46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96082D">
        <w:t>RAN3</w:t>
      </w:r>
      <w:r w:rsidR="00FE4251" w:rsidRPr="00FE4251">
        <w:t xml:space="preserve"> to take the above progress into account</w:t>
      </w:r>
      <w:r w:rsidR="00067A9A">
        <w:t xml:space="preserve"> </w:t>
      </w:r>
      <w:r w:rsidR="00EA294D">
        <w:t xml:space="preserve">and </w:t>
      </w:r>
      <w:r w:rsidR="00067A9A">
        <w:t xml:space="preserve">provide feedback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122FF976" w:rsidR="00F8239E" w:rsidRDefault="00F8239E" w:rsidP="00F8239E">
      <w:r>
        <w:t>SA5#15</w:t>
      </w:r>
      <w:r w:rsidR="00BE0EF2">
        <w:t>9</w:t>
      </w:r>
      <w:r>
        <w:tab/>
      </w:r>
      <w:r>
        <w:tab/>
      </w:r>
      <w:r w:rsidR="00AC3D68">
        <w:t>17</w:t>
      </w:r>
      <w:r w:rsidR="0083194E">
        <w:t xml:space="preserve"> </w:t>
      </w:r>
      <w:r>
        <w:t xml:space="preserve">- </w:t>
      </w:r>
      <w:r w:rsidR="00AC3D68">
        <w:t>21</w:t>
      </w:r>
      <w:r>
        <w:t xml:space="preserve"> </w:t>
      </w:r>
      <w:r w:rsidR="00AC3D68">
        <w:t>Feb</w:t>
      </w:r>
      <w:r>
        <w:t xml:space="preserve"> 202</w:t>
      </w:r>
      <w:r w:rsidR="00AC3D68">
        <w:t>5</w:t>
      </w:r>
      <w:r w:rsidR="0083194E">
        <w:tab/>
      </w:r>
      <w:r w:rsidR="0083194E">
        <w:tab/>
      </w:r>
      <w:r w:rsidR="00AC3D68" w:rsidRPr="00AC3D68">
        <w:t>Sophia-Antipolis, FR</w:t>
      </w:r>
    </w:p>
    <w:p w14:paraId="5364E4C5" w14:textId="5581DA0A" w:rsidR="0034741D" w:rsidRDefault="0034741D" w:rsidP="0034741D">
      <w:r>
        <w:t>SA5#1</w:t>
      </w:r>
      <w:r w:rsidR="00BE0EF2">
        <w:t>60</w:t>
      </w:r>
      <w:r>
        <w:tab/>
      </w:r>
      <w:r>
        <w:tab/>
      </w:r>
      <w:r w:rsidR="00B83006">
        <w:t>7</w:t>
      </w:r>
      <w:r>
        <w:t xml:space="preserve"> - </w:t>
      </w:r>
      <w:r w:rsidR="00B83006">
        <w:t>11</w:t>
      </w:r>
      <w:r>
        <w:t xml:space="preserve"> </w:t>
      </w:r>
      <w:r w:rsidR="00D02E14">
        <w:t>A</w:t>
      </w:r>
      <w:r w:rsidR="00B83006">
        <w:t>pril</w:t>
      </w:r>
      <w:r>
        <w:t xml:space="preserve"> 202</w:t>
      </w:r>
      <w:r w:rsidR="00B83006">
        <w:t>5</w:t>
      </w:r>
      <w:r>
        <w:tab/>
      </w:r>
      <w:r w:rsidR="00B83006">
        <w:t xml:space="preserve"> </w:t>
      </w:r>
      <w:r w:rsidR="00B83006">
        <w:tab/>
      </w:r>
      <w:r w:rsidR="00B83006" w:rsidRPr="00B83006">
        <w:t>Goteborg, SE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74CDB" w14:textId="77777777" w:rsidR="00BF38DC" w:rsidRDefault="00BF38DC">
      <w:pPr>
        <w:spacing w:after="0"/>
      </w:pPr>
      <w:r>
        <w:separator/>
      </w:r>
    </w:p>
  </w:endnote>
  <w:endnote w:type="continuationSeparator" w:id="0">
    <w:p w14:paraId="3420D225" w14:textId="77777777" w:rsidR="00BF38DC" w:rsidRDefault="00BF38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E3EC" w14:textId="77777777" w:rsidR="00BF38DC" w:rsidRDefault="00BF38DC">
      <w:pPr>
        <w:spacing w:after="0"/>
      </w:pPr>
      <w:r>
        <w:separator/>
      </w:r>
    </w:p>
  </w:footnote>
  <w:footnote w:type="continuationSeparator" w:id="0">
    <w:p w14:paraId="1258C66E" w14:textId="77777777" w:rsidR="00BF38DC" w:rsidRDefault="00BF38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doNotDisplayPageBoundaries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55D99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1D6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B23E1"/>
    <w:rsid w:val="003B7956"/>
    <w:rsid w:val="003C0606"/>
    <w:rsid w:val="003C1429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042BA"/>
    <w:rsid w:val="004126E5"/>
    <w:rsid w:val="00416983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0B22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1C9C"/>
    <w:rsid w:val="005825E1"/>
    <w:rsid w:val="00587833"/>
    <w:rsid w:val="0059772A"/>
    <w:rsid w:val="005A71F2"/>
    <w:rsid w:val="005B3882"/>
    <w:rsid w:val="005B6CA8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4653"/>
    <w:rsid w:val="007007F2"/>
    <w:rsid w:val="00707533"/>
    <w:rsid w:val="007215CA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082D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69FD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D21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242C"/>
    <w:rsid w:val="00B2612D"/>
    <w:rsid w:val="00B35F74"/>
    <w:rsid w:val="00B362A3"/>
    <w:rsid w:val="00B4086C"/>
    <w:rsid w:val="00B414D3"/>
    <w:rsid w:val="00B423C2"/>
    <w:rsid w:val="00B53B12"/>
    <w:rsid w:val="00B53DB0"/>
    <w:rsid w:val="00B55AA2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8DC"/>
    <w:rsid w:val="00BF3BE9"/>
    <w:rsid w:val="00BF7708"/>
    <w:rsid w:val="00C0736D"/>
    <w:rsid w:val="00C3223A"/>
    <w:rsid w:val="00C41469"/>
    <w:rsid w:val="00C425B0"/>
    <w:rsid w:val="00C44CEC"/>
    <w:rsid w:val="00C54E12"/>
    <w:rsid w:val="00C553AE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revision-day2</cp:lastModifiedBy>
  <cp:revision>23</cp:revision>
  <cp:lastPrinted>2002-04-23T13:10:00Z</cp:lastPrinted>
  <dcterms:created xsi:type="dcterms:W3CDTF">2024-10-31T13:55:00Z</dcterms:created>
  <dcterms:modified xsi:type="dcterms:W3CDTF">2024-11-20T22:22:00Z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